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147876" w14:textId="53C28FE5" w:rsidR="00080512" w:rsidRPr="00B20AE8" w:rsidRDefault="007B7BA1">
      <w:pPr>
        <w:pStyle w:val="ZA"/>
        <w:framePr w:wrap="notBeside"/>
        <w:rPr>
          <w:noProof w:val="0"/>
        </w:rPr>
      </w:pPr>
      <w:bookmarkStart w:id="0" w:name="page1"/>
      <w:r w:rsidRPr="00B20AE8">
        <w:rPr>
          <w:noProof w:val="0"/>
          <w:sz w:val="64"/>
        </w:rPr>
        <w:t xml:space="preserve">3GPP TS </w:t>
      </w:r>
      <w:r w:rsidRPr="00B20AE8">
        <w:rPr>
          <w:rFonts w:hint="eastAsia"/>
          <w:noProof w:val="0"/>
          <w:sz w:val="64"/>
          <w:lang w:eastAsia="zh-CN"/>
        </w:rPr>
        <w:t>37</w:t>
      </w:r>
      <w:r w:rsidRPr="00B20AE8">
        <w:rPr>
          <w:noProof w:val="0"/>
          <w:sz w:val="64"/>
        </w:rPr>
        <w:t>.</w:t>
      </w:r>
      <w:r w:rsidR="005F6F30" w:rsidRPr="00B20AE8">
        <w:rPr>
          <w:noProof w:val="0"/>
          <w:sz w:val="64"/>
          <w:lang w:eastAsia="zh-CN"/>
        </w:rPr>
        <w:t>14</w:t>
      </w:r>
      <w:r w:rsidR="00A46A30" w:rsidRPr="00B20AE8">
        <w:rPr>
          <w:noProof w:val="0"/>
          <w:sz w:val="64"/>
          <w:lang w:eastAsia="zh-CN"/>
        </w:rPr>
        <w:t>5</w:t>
      </w:r>
      <w:r w:rsidR="00CE588C" w:rsidRPr="00B20AE8">
        <w:rPr>
          <w:noProof w:val="0"/>
          <w:sz w:val="64"/>
          <w:lang w:eastAsia="zh-CN"/>
        </w:rPr>
        <w:t>-2</w:t>
      </w:r>
      <w:r w:rsidR="00080512" w:rsidRPr="00B20AE8">
        <w:rPr>
          <w:noProof w:val="0"/>
          <w:sz w:val="64"/>
        </w:rPr>
        <w:t xml:space="preserve"> </w:t>
      </w:r>
      <w:r w:rsidR="000224B9" w:rsidRPr="00B20AE8">
        <w:rPr>
          <w:noProof w:val="0"/>
        </w:rPr>
        <w:t>V</w:t>
      </w:r>
      <w:r w:rsidR="00FF7079" w:rsidRPr="00B20AE8">
        <w:rPr>
          <w:noProof w:val="0"/>
          <w:lang w:eastAsia="zh-CN"/>
        </w:rPr>
        <w:t>1</w:t>
      </w:r>
      <w:r w:rsidR="00CB0F1B" w:rsidRPr="00B20AE8">
        <w:rPr>
          <w:rFonts w:eastAsiaTheme="minorEastAsia" w:hint="eastAsia"/>
          <w:noProof w:val="0"/>
          <w:lang w:eastAsia="ko-KR"/>
        </w:rPr>
        <w:t>5</w:t>
      </w:r>
      <w:r w:rsidR="000224B9" w:rsidRPr="00B20AE8">
        <w:rPr>
          <w:noProof w:val="0"/>
        </w:rPr>
        <w:t>.</w:t>
      </w:r>
      <w:r w:rsidR="007E1C1A">
        <w:rPr>
          <w:noProof w:val="0"/>
        </w:rPr>
        <w:t>17</w:t>
      </w:r>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r w:rsidR="007E1C1A" w:rsidRPr="00B20AE8">
        <w:rPr>
          <w:rFonts w:hint="eastAsia"/>
          <w:noProof w:val="0"/>
          <w:sz w:val="32"/>
          <w:lang w:eastAsia="zh-CN"/>
        </w:rPr>
        <w:t>20</w:t>
      </w:r>
      <w:r w:rsidR="007E1C1A">
        <w:rPr>
          <w:noProof w:val="0"/>
          <w:sz w:val="32"/>
          <w:lang w:eastAsia="zh-CN"/>
        </w:rPr>
        <w:t>24</w:t>
      </w:r>
      <w:r w:rsidR="000224B9" w:rsidRPr="00B20AE8">
        <w:rPr>
          <w:noProof w:val="0"/>
          <w:sz w:val="32"/>
        </w:rPr>
        <w:t>-</w:t>
      </w:r>
      <w:r w:rsidR="007E1C1A">
        <w:rPr>
          <w:noProof w:val="0"/>
          <w:sz w:val="32"/>
        </w:rPr>
        <w:t>03</w:t>
      </w:r>
      <w:r w:rsidR="00080512" w:rsidRPr="00B20AE8">
        <w:rPr>
          <w:noProof w:val="0"/>
          <w:sz w:val="32"/>
        </w:rPr>
        <w:t>)</w:t>
      </w:r>
    </w:p>
    <w:p w14:paraId="1F5DF759" w14:textId="77777777" w:rsidR="00080512" w:rsidRPr="00B20AE8" w:rsidRDefault="00080512">
      <w:pPr>
        <w:pStyle w:val="ZB"/>
        <w:framePr w:wrap="notBeside"/>
        <w:rPr>
          <w:noProof w:val="0"/>
        </w:rPr>
      </w:pPr>
      <w:r w:rsidRPr="00B20AE8">
        <w:rPr>
          <w:noProof w:val="0"/>
        </w:rPr>
        <w:t>Technical Specification</w:t>
      </w:r>
    </w:p>
    <w:p w14:paraId="72E6D8D0" w14:textId="77777777" w:rsidR="005F6F30" w:rsidRPr="00B20AE8" w:rsidRDefault="005F6F30" w:rsidP="005F6F30">
      <w:pPr>
        <w:pStyle w:val="ZT"/>
        <w:framePr w:wrap="notBeside"/>
      </w:pPr>
      <w:r w:rsidRPr="00B20AE8">
        <w:t>3rd Generation Partnership Project;</w:t>
      </w:r>
    </w:p>
    <w:p w14:paraId="1D188858" w14:textId="77777777"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14:paraId="51335748" w14:textId="77777777" w:rsidR="00360E89" w:rsidRPr="00B20AE8" w:rsidRDefault="005F6F30" w:rsidP="00630E1C">
      <w:pPr>
        <w:pStyle w:val="ZT"/>
        <w:framePr w:wrap="notBeside"/>
      </w:pPr>
      <w:r w:rsidRPr="00B20AE8">
        <w:t>Active Antenna System (AAS) Base Station (BS)</w:t>
      </w:r>
    </w:p>
    <w:p w14:paraId="39A851A7" w14:textId="77777777" w:rsidR="00360E89" w:rsidRPr="00B20AE8" w:rsidRDefault="00360E89" w:rsidP="00630E1C">
      <w:pPr>
        <w:pStyle w:val="ZT"/>
        <w:framePr w:wrap="notBeside"/>
      </w:pPr>
      <w:r w:rsidRPr="00B20AE8">
        <w:t>conformance testing;</w:t>
      </w:r>
    </w:p>
    <w:p w14:paraId="09514E1C" w14:textId="77777777"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14:paraId="0F2E44DE" w14:textId="77777777"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14:paraId="261A459C" w14:textId="403CAFE9" w:rsidR="00080512" w:rsidRPr="00B20AE8" w:rsidRDefault="00080512" w:rsidP="0039402F"/>
    <w:p w14:paraId="199F7BD7" w14:textId="77777777" w:rsidR="00C76918" w:rsidRPr="00C76918" w:rsidRDefault="00C76918" w:rsidP="0039402F">
      <w:pPr>
        <w:rPr>
          <w:rFonts w:eastAsiaTheme="minorEastAsia"/>
          <w:lang w:eastAsia="en-US"/>
        </w:rPr>
      </w:pPr>
      <w:r w:rsidRPr="00C76918">
        <w:rPr>
          <w:rFonts w:eastAsiaTheme="minorEastAsia"/>
          <w:lang w:eastAsia="en-US"/>
        </w:rPr>
        <w:t>he present document has been developed within the 3rd Generation Partnership Project (3GPP</w:t>
      </w:r>
      <w:r w:rsidRPr="00C76918">
        <w:rPr>
          <w:rFonts w:eastAsiaTheme="minorEastAsia"/>
          <w:vertAlign w:val="superscript"/>
          <w:lang w:eastAsia="en-US"/>
        </w:rPr>
        <w:t xml:space="preserve"> TM</w:t>
      </w:r>
      <w:r w:rsidRPr="00C76918">
        <w:rPr>
          <w:rFonts w:eastAsiaTheme="minorEastAsia"/>
          <w:lang w:eastAsia="en-US"/>
        </w:rPr>
        <w:t>) and may be further elaborated for the purposes of 3GPP..</w:t>
      </w:r>
      <w:r w:rsidRPr="00C76918">
        <w:rPr>
          <w:rFonts w:eastAsiaTheme="minorEastAsia"/>
          <w:lang w:eastAsia="en-US"/>
        </w:rPr>
        <w:br/>
        <w:t>The present document has not been subject to any approval process by the 3GPP</w:t>
      </w:r>
      <w:r w:rsidRPr="00C76918">
        <w:rPr>
          <w:rFonts w:eastAsiaTheme="minorEastAsia"/>
          <w:vertAlign w:val="superscript"/>
          <w:lang w:eastAsia="en-US"/>
        </w:rPr>
        <w:t xml:space="preserve"> </w:t>
      </w:r>
      <w:r w:rsidRPr="00C76918">
        <w:rPr>
          <w:rFonts w:eastAsiaTheme="minorEastAsia"/>
          <w:lang w:eastAsia="en-US"/>
        </w:rPr>
        <w:t>Organizational Partners and shall not be implemented.</w:t>
      </w:r>
      <w:r w:rsidRPr="00C76918">
        <w:rPr>
          <w:rFonts w:eastAsiaTheme="minorEastAsia"/>
          <w:lang w:eastAsia="en-US"/>
        </w:rPr>
        <w:br/>
      </w:r>
      <w:r w:rsidRPr="00C76918">
        <w:rPr>
          <w:rFonts w:eastAsiaTheme="minorEastAsia"/>
          <w:lang w:eastAsia="en-US"/>
        </w:rPr>
        <w:lastRenderedPageBreak/>
        <w:t>This Specification is provided for future development work within 3GPP</w:t>
      </w:r>
      <w:r w:rsidRPr="00C76918">
        <w:rPr>
          <w:rFonts w:eastAsiaTheme="minorEastAsia"/>
          <w:vertAlign w:val="superscript"/>
          <w:lang w:eastAsia="en-US"/>
        </w:rPr>
        <w:t xml:space="preserve"> </w:t>
      </w:r>
      <w:r w:rsidRPr="00C76918">
        <w:rPr>
          <w:rFonts w:eastAsiaTheme="minorEastAsia"/>
          <w:lang w:eastAsia="en-US"/>
        </w:rPr>
        <w:t>only. The Organizational Partners accept no liability for any use of this Specification.</w:t>
      </w:r>
      <w:r w:rsidRPr="00C76918">
        <w:rPr>
          <w:rFonts w:eastAsiaTheme="minorEastAsia"/>
          <w:lang w:eastAsia="en-US"/>
        </w:rPr>
        <w:br/>
        <w:t>Specifications and Reports for implementation of the 3GPP</w:t>
      </w:r>
      <w:r w:rsidRPr="00C76918">
        <w:rPr>
          <w:rFonts w:eastAsiaTheme="minorEastAsia"/>
          <w:vertAlign w:val="superscript"/>
          <w:lang w:eastAsia="en-US"/>
        </w:rPr>
        <w:t xml:space="preserve"> TM</w:t>
      </w:r>
      <w:r w:rsidRPr="00C76918">
        <w:rPr>
          <w:rFonts w:eastAsiaTheme="minorEastAsia"/>
          <w:lang w:eastAsia="en-US"/>
        </w:rPr>
        <w:t xml:space="preserve"> system should be obtained via the 3GPP Organizational Partners' Publications Offices.</w:t>
      </w:r>
    </w:p>
    <w:p w14:paraId="40787106" w14:textId="77777777" w:rsidR="00C76918" w:rsidRPr="00C76918" w:rsidRDefault="00C76918" w:rsidP="0039402F">
      <w:pPr>
        <w:rPr>
          <w:rFonts w:eastAsiaTheme="minorEastAsia"/>
          <w:noProof/>
          <w:lang w:eastAsia="en-US"/>
        </w:rPr>
      </w:pPr>
    </w:p>
    <w:p w14:paraId="6A5A0214" w14:textId="3ECB5598" w:rsidR="00C76918" w:rsidRPr="00C76918" w:rsidRDefault="00C76918" w:rsidP="0039402F">
      <w:pPr>
        <w:rPr>
          <w:rFonts w:eastAsiaTheme="minorEastAsia"/>
          <w:lang w:eastAsia="en-US"/>
        </w:rPr>
      </w:pPr>
    </w:p>
    <w:p w14:paraId="20040E75" w14:textId="77777777" w:rsidR="00080512" w:rsidRPr="00B20AE8" w:rsidRDefault="00080512" w:rsidP="0039402F"/>
    <w:bookmarkEnd w:id="0"/>
    <w:p w14:paraId="1895851E" w14:textId="77777777" w:rsidR="00C76918" w:rsidRPr="00FA19F9" w:rsidRDefault="00C76918" w:rsidP="00C76918">
      <w:pPr>
        <w:pStyle w:val="ZU"/>
        <w:framePr w:h="7856" w:hRule="exact" w:wrap="notBeside"/>
        <w:tabs>
          <w:tab w:val="right" w:pos="10206"/>
        </w:tabs>
        <w:jc w:val="left"/>
        <w:rPr>
          <w:noProof w:val="0"/>
        </w:rPr>
      </w:pPr>
      <w:r w:rsidRPr="00FA19F9">
        <w:rPr>
          <w:noProof w:val="0"/>
        </w:rPr>
        <w:tab/>
      </w:r>
    </w:p>
    <w:p w14:paraId="3B208433" w14:textId="77777777" w:rsidR="00C76918" w:rsidRPr="00FA19F9" w:rsidRDefault="00C76918" w:rsidP="00C76918">
      <w:pPr>
        <w:pStyle w:val="ZU"/>
        <w:framePr w:h="7856" w:hRule="exact" w:wrap="notBeside"/>
        <w:tabs>
          <w:tab w:val="right" w:pos="10206"/>
        </w:tabs>
        <w:jc w:val="left"/>
      </w:pPr>
      <w:r w:rsidRPr="00FA19F9">
        <w:rPr>
          <w:i/>
          <w:lang w:val="en-US" w:eastAsia="zh-CN"/>
        </w:rPr>
        <w:drawing>
          <wp:inline distT="0" distB="0" distL="0" distR="0" wp14:anchorId="6500200B" wp14:editId="50DA3EB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zh-CN"/>
        </w:rPr>
        <w:drawing>
          <wp:inline distT="0" distB="0" distL="0" distR="0" wp14:anchorId="5FA47121" wp14:editId="4294F4DA">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697C6A1F" w14:textId="77777777" w:rsidR="00C76918" w:rsidRPr="00FA19F9" w:rsidRDefault="00C76918" w:rsidP="00C76918">
      <w:pPr>
        <w:pStyle w:val="ZU"/>
        <w:framePr w:h="7856" w:hRule="exact" w:wrap="notBeside"/>
        <w:tabs>
          <w:tab w:val="right" w:pos="10206"/>
        </w:tabs>
        <w:jc w:val="left"/>
        <w:rPr>
          <w:noProof w:val="0"/>
        </w:rPr>
      </w:pPr>
    </w:p>
    <w:p w14:paraId="3BDE6955" w14:textId="77777777" w:rsidR="00C76918" w:rsidRPr="00C76918" w:rsidRDefault="00C76918" w:rsidP="0039402F">
      <w:pPr>
        <w:rPr>
          <w:rFonts w:eastAsiaTheme="minorEastAsia"/>
          <w:lang w:eastAsia="en-US"/>
        </w:rPr>
        <w:sectPr w:rsidR="00C76918" w:rsidRPr="00C76918" w:rsidSect="000F0A59">
          <w:footnotePr>
            <w:numRestart w:val="eachSect"/>
          </w:footnotePr>
          <w:pgSz w:w="11907" w:h="16840"/>
          <w:pgMar w:top="2268" w:right="851" w:bottom="10773" w:left="851" w:header="0" w:footer="0" w:gutter="0"/>
          <w:cols w:space="720"/>
        </w:sectPr>
      </w:pPr>
    </w:p>
    <w:p w14:paraId="5E7BA636" w14:textId="77777777" w:rsidR="00C76918" w:rsidRPr="00C76918" w:rsidRDefault="00C76918" w:rsidP="0039402F">
      <w:pPr>
        <w:rPr>
          <w:rFonts w:eastAsiaTheme="minorEastAsia"/>
          <w:lang w:eastAsia="en-US"/>
        </w:rPr>
      </w:pPr>
      <w:bookmarkStart w:id="1" w:name="page2"/>
      <w:r w:rsidRPr="00C76918">
        <w:rPr>
          <w:rFonts w:eastAsiaTheme="minorEastAsia"/>
          <w:lang w:eastAsia="en-US"/>
        </w:rPr>
        <w:lastRenderedPageBreak/>
        <w:br/>
      </w:r>
    </w:p>
    <w:p w14:paraId="48A458A2" w14:textId="77777777" w:rsidR="00C76918" w:rsidRPr="00C76918" w:rsidRDefault="00C76918" w:rsidP="0039402F">
      <w:pPr>
        <w:rPr>
          <w:rFonts w:eastAsiaTheme="minorEastAsia"/>
          <w:lang w:eastAsia="en-US"/>
        </w:rPr>
      </w:pPr>
    </w:p>
    <w:p w14:paraId="63E911B8" w14:textId="77777777" w:rsidR="00C76918" w:rsidRPr="00C76918" w:rsidRDefault="00C76918" w:rsidP="0039402F">
      <w:pPr>
        <w:rPr>
          <w:rFonts w:eastAsiaTheme="minorEastAsia"/>
          <w:lang w:eastAsia="en-US"/>
        </w:rPr>
      </w:pPr>
      <w:r w:rsidRPr="00C76918">
        <w:rPr>
          <w:rFonts w:eastAsiaTheme="minorEastAsia"/>
          <w:lang w:eastAsia="en-US"/>
        </w:rPr>
        <w:t>3GPP</w:t>
      </w:r>
    </w:p>
    <w:p w14:paraId="7F59BBFF" w14:textId="77777777" w:rsidR="00C76918" w:rsidRPr="00C76918" w:rsidRDefault="00C76918" w:rsidP="0039402F">
      <w:pPr>
        <w:rPr>
          <w:rFonts w:eastAsiaTheme="minorEastAsia"/>
          <w:lang w:eastAsia="en-US"/>
        </w:rPr>
      </w:pPr>
      <w:r w:rsidRPr="00C76918">
        <w:rPr>
          <w:rFonts w:eastAsiaTheme="minorEastAsia"/>
          <w:lang w:eastAsia="en-US"/>
        </w:rPr>
        <w:t>Postal address</w:t>
      </w:r>
    </w:p>
    <w:p w14:paraId="308E2504" w14:textId="77777777" w:rsidR="00C76918" w:rsidRPr="00C76918" w:rsidRDefault="00C76918" w:rsidP="0039402F">
      <w:pPr>
        <w:rPr>
          <w:rFonts w:eastAsiaTheme="minorEastAsia"/>
          <w:lang w:eastAsia="en-US"/>
        </w:rPr>
      </w:pPr>
    </w:p>
    <w:p w14:paraId="582EDC33" w14:textId="77777777" w:rsidR="00C76918" w:rsidRPr="00C76918" w:rsidRDefault="00C76918" w:rsidP="0039402F">
      <w:pPr>
        <w:rPr>
          <w:rFonts w:eastAsiaTheme="minorEastAsia"/>
          <w:lang w:eastAsia="en-US"/>
        </w:rPr>
      </w:pPr>
      <w:r w:rsidRPr="00C76918">
        <w:rPr>
          <w:rFonts w:eastAsiaTheme="minorEastAsia"/>
          <w:lang w:eastAsia="en-US"/>
        </w:rPr>
        <w:t>3GPP support office address</w:t>
      </w:r>
    </w:p>
    <w:p w14:paraId="18C270E3" w14:textId="77777777" w:rsidR="00C76918" w:rsidRPr="00C76918" w:rsidRDefault="00C76918" w:rsidP="0039402F">
      <w:pPr>
        <w:rPr>
          <w:rFonts w:eastAsiaTheme="minorEastAsia"/>
          <w:lang w:eastAsia="en-US"/>
        </w:rPr>
      </w:pPr>
      <w:r w:rsidRPr="00C76918">
        <w:rPr>
          <w:rFonts w:eastAsiaTheme="minorEastAsia"/>
          <w:lang w:eastAsia="en-US"/>
        </w:rPr>
        <w:t>650 Route des Lucioles - Sophia Antipolis</w:t>
      </w:r>
    </w:p>
    <w:p w14:paraId="76717E91" w14:textId="77777777" w:rsidR="00C76918" w:rsidRPr="00C76918" w:rsidRDefault="00C76918" w:rsidP="0039402F">
      <w:pPr>
        <w:rPr>
          <w:rFonts w:eastAsiaTheme="minorEastAsia"/>
          <w:lang w:eastAsia="en-US"/>
        </w:rPr>
      </w:pPr>
      <w:r w:rsidRPr="00C76918">
        <w:rPr>
          <w:rFonts w:eastAsiaTheme="minorEastAsia"/>
          <w:lang w:eastAsia="en-US"/>
        </w:rPr>
        <w:t>Valbonne - FRANCE</w:t>
      </w:r>
    </w:p>
    <w:p w14:paraId="7B11732A" w14:textId="77777777" w:rsidR="00C76918" w:rsidRPr="00C76918" w:rsidRDefault="00C76918" w:rsidP="0039402F">
      <w:pPr>
        <w:rPr>
          <w:rFonts w:eastAsiaTheme="minorEastAsia"/>
          <w:lang w:eastAsia="en-US"/>
        </w:rPr>
      </w:pPr>
      <w:r w:rsidRPr="00C76918">
        <w:rPr>
          <w:rFonts w:eastAsiaTheme="minorEastAsia"/>
          <w:lang w:eastAsia="en-US"/>
        </w:rPr>
        <w:t>Tel.: +33 4 92 94 42 00 Fax: +33 4 93 65 47 16</w:t>
      </w:r>
    </w:p>
    <w:p w14:paraId="677C0113" w14:textId="77777777" w:rsidR="00C76918" w:rsidRPr="00C76918" w:rsidRDefault="00C76918" w:rsidP="0039402F">
      <w:pPr>
        <w:rPr>
          <w:rFonts w:eastAsiaTheme="minorEastAsia"/>
          <w:lang w:eastAsia="en-US"/>
        </w:rPr>
      </w:pPr>
      <w:r w:rsidRPr="00C76918">
        <w:rPr>
          <w:rFonts w:eastAsiaTheme="minorEastAsia"/>
          <w:lang w:eastAsia="en-US"/>
        </w:rPr>
        <w:t>Internet</w:t>
      </w:r>
    </w:p>
    <w:p w14:paraId="1B42289F" w14:textId="77777777" w:rsidR="00C76918" w:rsidRPr="00C76918" w:rsidRDefault="00C76918" w:rsidP="0039402F">
      <w:pPr>
        <w:rPr>
          <w:rFonts w:eastAsiaTheme="minorEastAsia"/>
          <w:lang w:eastAsia="en-US"/>
        </w:rPr>
      </w:pPr>
      <w:r w:rsidRPr="00C76918">
        <w:rPr>
          <w:rFonts w:eastAsiaTheme="minorEastAsia"/>
          <w:lang w:eastAsia="en-US"/>
        </w:rPr>
        <w:t>http://www.3gpp.org</w:t>
      </w:r>
    </w:p>
    <w:p w14:paraId="541D12C2" w14:textId="77777777" w:rsidR="00C76918" w:rsidRPr="00C76918" w:rsidRDefault="00C76918" w:rsidP="0039402F">
      <w:pPr>
        <w:rPr>
          <w:rFonts w:eastAsiaTheme="minorEastAsia"/>
          <w:lang w:eastAsia="en-US"/>
        </w:rPr>
      </w:pPr>
    </w:p>
    <w:p w14:paraId="7A6582C0" w14:textId="77777777" w:rsidR="00C76918" w:rsidRPr="00C76918" w:rsidRDefault="00C76918" w:rsidP="0039402F">
      <w:pPr>
        <w:rPr>
          <w:rFonts w:eastAsiaTheme="minorEastAsia"/>
          <w:noProof/>
          <w:lang w:eastAsia="en-US"/>
        </w:rPr>
      </w:pPr>
      <w:r w:rsidRPr="00C76918">
        <w:rPr>
          <w:rFonts w:eastAsiaTheme="minorEastAsia"/>
          <w:noProof/>
          <w:lang w:eastAsia="en-US"/>
        </w:rPr>
        <w:t>Copyright Notification</w:t>
      </w:r>
    </w:p>
    <w:p w14:paraId="2355FDA2" w14:textId="77777777" w:rsidR="00C76918" w:rsidRPr="00C76918" w:rsidRDefault="00C76918" w:rsidP="0039402F">
      <w:pPr>
        <w:rPr>
          <w:rFonts w:eastAsiaTheme="minorEastAsia"/>
          <w:noProof/>
          <w:lang w:eastAsia="en-US"/>
        </w:rPr>
      </w:pPr>
      <w:r w:rsidRPr="00C76918">
        <w:rPr>
          <w:rFonts w:eastAsiaTheme="minorEastAsia"/>
          <w:noProof/>
          <w:lang w:eastAsia="en-US"/>
        </w:rPr>
        <w:t>No part may be reproduced except as authorized by written permission.</w:t>
      </w:r>
      <w:r w:rsidRPr="00C76918">
        <w:rPr>
          <w:rFonts w:eastAsiaTheme="minorEastAsia"/>
          <w:noProof/>
          <w:lang w:eastAsia="en-US"/>
        </w:rPr>
        <w:br/>
        <w:t>The copyright and the foregoing restriction extend to reproduction in all media.</w:t>
      </w:r>
    </w:p>
    <w:p w14:paraId="34EFE953" w14:textId="77777777" w:rsidR="00C76918" w:rsidRPr="00C76918" w:rsidRDefault="00C76918" w:rsidP="0039402F">
      <w:pPr>
        <w:rPr>
          <w:rFonts w:eastAsiaTheme="minorEastAsia"/>
          <w:noProof/>
          <w:lang w:eastAsia="en-US"/>
        </w:rPr>
      </w:pPr>
    </w:p>
    <w:p w14:paraId="72D6D4D7" w14:textId="1E49A57F" w:rsidR="00C76918" w:rsidRPr="00C76918" w:rsidRDefault="00C76918" w:rsidP="0039402F">
      <w:pPr>
        <w:rPr>
          <w:rFonts w:eastAsiaTheme="minorEastAsia"/>
          <w:noProof/>
          <w:lang w:eastAsia="en-US"/>
        </w:rPr>
      </w:pPr>
      <w:r w:rsidRPr="00C76918">
        <w:rPr>
          <w:rFonts w:eastAsiaTheme="minorEastAsia"/>
          <w:noProof/>
          <w:lang w:eastAsia="en-US"/>
        </w:rPr>
        <w:t xml:space="preserve">© </w:t>
      </w:r>
      <w:r w:rsidR="007E1C1A" w:rsidRPr="00C76918">
        <w:rPr>
          <w:rFonts w:eastAsiaTheme="minorEastAsia"/>
          <w:noProof/>
          <w:lang w:eastAsia="en-US"/>
        </w:rPr>
        <w:t>202</w:t>
      </w:r>
      <w:r w:rsidR="007E1C1A">
        <w:rPr>
          <w:rFonts w:eastAsiaTheme="minorEastAsia"/>
          <w:noProof/>
          <w:lang w:eastAsia="en-US"/>
        </w:rPr>
        <w:t>4</w:t>
      </w:r>
      <w:r w:rsidRPr="00C76918">
        <w:rPr>
          <w:rFonts w:eastAsiaTheme="minorEastAsia"/>
          <w:noProof/>
          <w:lang w:eastAsia="en-US"/>
        </w:rPr>
        <w:t>, 3GPP Organizational Partners (ARIB, ATIS, CCSA, ETSI, TSDSI, TTA, TTC).</w:t>
      </w:r>
      <w:bookmarkStart w:id="2" w:name="copyrightaddon"/>
      <w:bookmarkEnd w:id="2"/>
    </w:p>
    <w:p w14:paraId="36B02515" w14:textId="77777777" w:rsidR="00C76918" w:rsidRPr="00C76918" w:rsidRDefault="00C76918" w:rsidP="0039402F">
      <w:pPr>
        <w:rPr>
          <w:rFonts w:eastAsiaTheme="minorEastAsia"/>
          <w:noProof/>
          <w:lang w:eastAsia="en-US"/>
        </w:rPr>
      </w:pPr>
      <w:r w:rsidRPr="00C76918">
        <w:rPr>
          <w:rFonts w:eastAsiaTheme="minorEastAsia"/>
          <w:noProof/>
          <w:lang w:eastAsia="en-US"/>
        </w:rPr>
        <w:t>All rights reserved.</w:t>
      </w:r>
    </w:p>
    <w:p w14:paraId="1E8B5C8A" w14:textId="77777777" w:rsidR="00C76918" w:rsidRPr="00C76918" w:rsidRDefault="00C76918" w:rsidP="0039402F">
      <w:pPr>
        <w:rPr>
          <w:rFonts w:eastAsiaTheme="minorEastAsia"/>
          <w:noProof/>
          <w:lang w:eastAsia="en-US"/>
        </w:rPr>
      </w:pPr>
    </w:p>
    <w:p w14:paraId="6369DFAA" w14:textId="77777777" w:rsidR="00C76918" w:rsidRPr="00C76918" w:rsidRDefault="00C76918" w:rsidP="0039402F">
      <w:pPr>
        <w:rPr>
          <w:rFonts w:eastAsiaTheme="minorEastAsia"/>
          <w:noProof/>
          <w:lang w:eastAsia="en-US"/>
        </w:rPr>
      </w:pPr>
      <w:r w:rsidRPr="00C76918">
        <w:rPr>
          <w:rFonts w:eastAsiaTheme="minorEastAsia"/>
          <w:noProof/>
          <w:lang w:eastAsia="en-US"/>
        </w:rPr>
        <w:t>UMTS™ is a Trade Mark of ETSI registered for the benefit of its members</w:t>
      </w:r>
    </w:p>
    <w:p w14:paraId="6FB66C2C" w14:textId="77777777" w:rsidR="00C76918" w:rsidRPr="00C76918" w:rsidRDefault="00C76918" w:rsidP="0039402F">
      <w:pPr>
        <w:rPr>
          <w:rFonts w:eastAsiaTheme="minorEastAsia"/>
          <w:noProof/>
          <w:lang w:eastAsia="en-US"/>
        </w:rPr>
      </w:pPr>
      <w:r w:rsidRPr="00C76918">
        <w:rPr>
          <w:rFonts w:eastAsiaTheme="minorEastAsia"/>
          <w:noProof/>
          <w:lang w:eastAsia="en-US"/>
        </w:rPr>
        <w:t>3GPP™ is a Trade Mark of ETSI registered for the benefit of its Members and of the 3GPP Organizational Partners</w:t>
      </w:r>
      <w:r w:rsidRPr="00C76918">
        <w:rPr>
          <w:rFonts w:eastAsiaTheme="minorEastAsia"/>
          <w:noProof/>
          <w:lang w:eastAsia="en-US"/>
        </w:rPr>
        <w:br/>
        <w:t>LTE™ is a Trade Mark of ETSI registered for the benefit of its Members and of the 3GPP Organizational Partners</w:t>
      </w:r>
    </w:p>
    <w:p w14:paraId="4460D802" w14:textId="77777777" w:rsidR="00C76918" w:rsidRPr="00C76918" w:rsidRDefault="00C76918" w:rsidP="0039402F">
      <w:pPr>
        <w:rPr>
          <w:rFonts w:eastAsiaTheme="minorEastAsia"/>
          <w:noProof/>
          <w:lang w:eastAsia="en-US"/>
        </w:rPr>
      </w:pPr>
      <w:r w:rsidRPr="00C76918">
        <w:rPr>
          <w:rFonts w:eastAsiaTheme="minorEastAsia"/>
          <w:noProof/>
          <w:lang w:eastAsia="en-US"/>
        </w:rPr>
        <w:t>GSM® and the GSM logo are registered and owned by the GSM Association</w:t>
      </w:r>
    </w:p>
    <w:bookmarkEnd w:id="1"/>
    <w:p w14:paraId="493D18F4" w14:textId="524BA0AA" w:rsidR="00080512" w:rsidRPr="00B20AE8" w:rsidRDefault="00C76918" w:rsidP="00C76918">
      <w:pPr>
        <w:pStyle w:val="TT"/>
        <w:outlineLvl w:val="0"/>
      </w:pPr>
      <w:r w:rsidRPr="00C76918">
        <w:rPr>
          <w:rFonts w:ascii="Times New Roman" w:eastAsiaTheme="minorEastAsia" w:hAnsi="Times New Roman"/>
          <w:sz w:val="20"/>
          <w:lang w:eastAsia="en-US"/>
        </w:rPr>
        <w:br w:type="page"/>
      </w:r>
      <w:r w:rsidR="00080512" w:rsidRPr="00B20AE8">
        <w:t>Contents</w:t>
      </w:r>
    </w:p>
    <w:p w14:paraId="5EBF695B" w14:textId="4C517744" w:rsidR="003532DC" w:rsidRDefault="003532DC">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_Toc161848246 \h </w:instrText>
      </w:r>
      <w:r>
        <w:fldChar w:fldCharType="separate"/>
      </w:r>
      <w:r>
        <w:t>22</w:t>
      </w:r>
      <w:r>
        <w:fldChar w:fldCharType="end"/>
      </w:r>
    </w:p>
    <w:p w14:paraId="7039B082" w14:textId="5C896C88" w:rsidR="003532DC" w:rsidRDefault="003532DC">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_Toc161848247 \h </w:instrText>
      </w:r>
      <w:r>
        <w:fldChar w:fldCharType="separate"/>
      </w:r>
      <w:r>
        <w:t>23</w:t>
      </w:r>
      <w:r>
        <w:fldChar w:fldCharType="end"/>
      </w:r>
    </w:p>
    <w:p w14:paraId="70354D01" w14:textId="6B26DB62" w:rsidR="003532DC" w:rsidRDefault="003532DC">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_Toc161848248 \h </w:instrText>
      </w:r>
      <w:r>
        <w:fldChar w:fldCharType="separate"/>
      </w:r>
      <w:r>
        <w:t>23</w:t>
      </w:r>
      <w:r>
        <w:fldChar w:fldCharType="end"/>
      </w:r>
    </w:p>
    <w:p w14:paraId="47D82137" w14:textId="166B8CAD" w:rsidR="003532DC" w:rsidRDefault="003532DC">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_Toc161848249 \h </w:instrText>
      </w:r>
      <w:r>
        <w:fldChar w:fldCharType="separate"/>
      </w:r>
      <w:r>
        <w:t>25</w:t>
      </w:r>
      <w:r>
        <w:fldChar w:fldCharType="end"/>
      </w:r>
    </w:p>
    <w:p w14:paraId="497F0C94" w14:textId="457BFEF5" w:rsidR="003532DC" w:rsidRDefault="003532DC">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_Toc161848250 \h </w:instrText>
      </w:r>
      <w:r>
        <w:fldChar w:fldCharType="separate"/>
      </w:r>
      <w:r>
        <w:t>25</w:t>
      </w:r>
      <w:r>
        <w:fldChar w:fldCharType="end"/>
      </w:r>
    </w:p>
    <w:p w14:paraId="2A125C30" w14:textId="5836CCF2" w:rsidR="003532DC" w:rsidRDefault="003532DC">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_Toc161848251 \h </w:instrText>
      </w:r>
      <w:r>
        <w:fldChar w:fldCharType="separate"/>
      </w:r>
      <w:r>
        <w:t>29</w:t>
      </w:r>
      <w:r>
        <w:fldChar w:fldCharType="end"/>
      </w:r>
    </w:p>
    <w:p w14:paraId="1D676FC9" w14:textId="6D674FC8" w:rsidR="003532DC" w:rsidRDefault="003532DC">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_Toc161848252 \h </w:instrText>
      </w:r>
      <w:r>
        <w:fldChar w:fldCharType="separate"/>
      </w:r>
      <w:r>
        <w:t>31</w:t>
      </w:r>
      <w:r>
        <w:fldChar w:fldCharType="end"/>
      </w:r>
    </w:p>
    <w:p w14:paraId="24383D66" w14:textId="3E8C6E6F" w:rsidR="003532DC" w:rsidRDefault="003532DC">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_Toc161848253 \h </w:instrText>
      </w:r>
      <w:r>
        <w:fldChar w:fldCharType="separate"/>
      </w:r>
      <w:r>
        <w:t>32</w:t>
      </w:r>
      <w:r>
        <w:fldChar w:fldCharType="end"/>
      </w:r>
    </w:p>
    <w:p w14:paraId="1C98418E" w14:textId="35464DBC"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_Toc161848254 \h </w:instrText>
      </w:r>
      <w:r>
        <w:fldChar w:fldCharType="separate"/>
      </w:r>
      <w:r>
        <w:t>32</w:t>
      </w:r>
      <w:r>
        <w:fldChar w:fldCharType="end"/>
      </w:r>
    </w:p>
    <w:p w14:paraId="1817B3B7" w14:textId="11F994AD" w:rsidR="003532DC" w:rsidRDefault="003532DC">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_Toc161848255 \h </w:instrText>
      </w:r>
      <w:r>
        <w:fldChar w:fldCharType="separate"/>
      </w:r>
      <w:r>
        <w:t>32</w:t>
      </w:r>
      <w:r>
        <w:fldChar w:fldCharType="end"/>
      </w:r>
    </w:p>
    <w:p w14:paraId="60561FC3" w14:textId="459A2BA4" w:rsidR="003532DC" w:rsidRDefault="003532DC">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_Toc161848256 \h </w:instrText>
      </w:r>
      <w:r>
        <w:fldChar w:fldCharType="separate"/>
      </w:r>
      <w:r>
        <w:t>34</w:t>
      </w:r>
      <w:r>
        <w:fldChar w:fldCharType="end"/>
      </w:r>
    </w:p>
    <w:p w14:paraId="630D6317" w14:textId="2B4A6C43" w:rsidR="003532DC" w:rsidRDefault="003532DC">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_Toc161848257 \h </w:instrText>
      </w:r>
      <w:r>
        <w:fldChar w:fldCharType="separate"/>
      </w:r>
      <w:r>
        <w:t>34</w:t>
      </w:r>
      <w:r>
        <w:fldChar w:fldCharType="end"/>
      </w:r>
    </w:p>
    <w:p w14:paraId="139F4EBD" w14:textId="1AC2346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_Toc161848258 \h </w:instrText>
      </w:r>
      <w:r>
        <w:fldChar w:fldCharType="separate"/>
      </w:r>
      <w:r>
        <w:t>35</w:t>
      </w:r>
      <w:r>
        <w:fldChar w:fldCharType="end"/>
      </w:r>
    </w:p>
    <w:p w14:paraId="619C52EB" w14:textId="020D0DA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_Toc161848259 \h </w:instrText>
      </w:r>
      <w:r>
        <w:fldChar w:fldCharType="separate"/>
      </w:r>
      <w:r>
        <w:t>38</w:t>
      </w:r>
      <w:r>
        <w:fldChar w:fldCharType="end"/>
      </w:r>
    </w:p>
    <w:p w14:paraId="4525EC4B" w14:textId="7636B5B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4.1.</w:t>
      </w:r>
      <w:r>
        <w:t>2.4</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performance requirement</w:t>
      </w:r>
      <w:r>
        <w:tab/>
      </w:r>
      <w:r>
        <w:fldChar w:fldCharType="begin"/>
      </w:r>
      <w:r>
        <w:instrText xml:space="preserve"> PAGEREF _Toc161848260 \h </w:instrText>
      </w:r>
      <w:r>
        <w:fldChar w:fldCharType="separate"/>
      </w:r>
      <w:r>
        <w:t>39</w:t>
      </w:r>
      <w:r>
        <w:fldChar w:fldCharType="end"/>
      </w:r>
    </w:p>
    <w:p w14:paraId="5AE6DACD" w14:textId="78BC40D5"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_Toc161848261 \h </w:instrText>
      </w:r>
      <w:r>
        <w:fldChar w:fldCharType="separate"/>
      </w:r>
      <w:r>
        <w:t>39</w:t>
      </w:r>
      <w:r>
        <w:fldChar w:fldCharType="end"/>
      </w:r>
    </w:p>
    <w:p w14:paraId="6564D757" w14:textId="47049581" w:rsidR="003532DC" w:rsidRDefault="003532DC">
      <w:pPr>
        <w:pStyle w:val="TOC2"/>
        <w:rPr>
          <w:rFonts w:asciiTheme="minorHAnsi" w:eastAsiaTheme="minorEastAsia" w:hAnsiTheme="minorHAnsi" w:cstheme="minorBidi"/>
          <w:kern w:val="2"/>
          <w:sz w:val="22"/>
          <w:szCs w:val="22"/>
          <w:lang w:eastAsia="en-GB"/>
          <w14:ligatures w14:val="standardContextual"/>
        </w:rPr>
      </w:pPr>
      <w:r w:rsidRPr="00BE6B7E">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_Toc161848262 \h </w:instrText>
      </w:r>
      <w:r>
        <w:fldChar w:fldCharType="separate"/>
      </w:r>
      <w:r>
        <w:t>39</w:t>
      </w:r>
      <w:r>
        <w:fldChar w:fldCharType="end"/>
      </w:r>
    </w:p>
    <w:p w14:paraId="68A621E2" w14:textId="26C62F15" w:rsidR="003532DC" w:rsidRDefault="003532DC">
      <w:pPr>
        <w:pStyle w:val="TOC2"/>
        <w:rPr>
          <w:rFonts w:asciiTheme="minorHAnsi" w:eastAsiaTheme="minorEastAsia" w:hAnsiTheme="minorHAnsi" w:cstheme="minorBidi"/>
          <w:kern w:val="2"/>
          <w:sz w:val="22"/>
          <w:szCs w:val="22"/>
          <w:lang w:eastAsia="en-GB"/>
          <w14:ligatures w14:val="standardContextual"/>
        </w:rPr>
      </w:pPr>
      <w:r w:rsidRPr="00BE6B7E">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_Toc161848263 \h </w:instrText>
      </w:r>
      <w:r>
        <w:fldChar w:fldCharType="separate"/>
      </w:r>
      <w:r>
        <w:t>40</w:t>
      </w:r>
      <w:r>
        <w:fldChar w:fldCharType="end"/>
      </w:r>
    </w:p>
    <w:p w14:paraId="486ECFEA" w14:textId="76AC916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_Toc161848264 \h </w:instrText>
      </w:r>
      <w:r>
        <w:fldChar w:fldCharType="separate"/>
      </w:r>
      <w:r>
        <w:t>40</w:t>
      </w:r>
      <w:r>
        <w:fldChar w:fldCharType="end"/>
      </w:r>
    </w:p>
    <w:p w14:paraId="5E2B24AA" w14:textId="0E4DE92E"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_Toc161848265 \h </w:instrText>
      </w:r>
      <w:r>
        <w:fldChar w:fldCharType="separate"/>
      </w:r>
      <w:r>
        <w:t>41</w:t>
      </w:r>
      <w:r>
        <w:fldChar w:fldCharType="end"/>
      </w:r>
    </w:p>
    <w:p w14:paraId="382A73BC" w14:textId="5D3E1580"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_Toc161848266 \h </w:instrText>
      </w:r>
      <w:r>
        <w:fldChar w:fldCharType="separate"/>
      </w:r>
      <w:r>
        <w:t>42</w:t>
      </w:r>
      <w:r>
        <w:fldChar w:fldCharType="end"/>
      </w:r>
    </w:p>
    <w:p w14:paraId="4FA6D54D" w14:textId="25D54FBA"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_Toc161848267 \h </w:instrText>
      </w:r>
      <w:r>
        <w:fldChar w:fldCharType="separate"/>
      </w:r>
      <w:r>
        <w:t>42</w:t>
      </w:r>
      <w:r>
        <w:fldChar w:fldCharType="end"/>
      </w:r>
    </w:p>
    <w:p w14:paraId="4E51DB4A" w14:textId="2FE801CF"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_Toc161848268 \h </w:instrText>
      </w:r>
      <w:r>
        <w:fldChar w:fldCharType="separate"/>
      </w:r>
      <w:r>
        <w:t>43</w:t>
      </w:r>
      <w:r>
        <w:fldChar w:fldCharType="end"/>
      </w:r>
    </w:p>
    <w:p w14:paraId="35568A70" w14:textId="65B19D41" w:rsidR="003532DC" w:rsidRDefault="003532DC">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_Toc161848269 \h </w:instrText>
      </w:r>
      <w:r>
        <w:fldChar w:fldCharType="separate"/>
      </w:r>
      <w:r>
        <w:t>43</w:t>
      </w:r>
      <w:r>
        <w:fldChar w:fldCharType="end"/>
      </w:r>
    </w:p>
    <w:p w14:paraId="5409BB62" w14:textId="19E53B03" w:rsidR="003532DC" w:rsidRDefault="003532DC">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_Toc161848270 \h </w:instrText>
      </w:r>
      <w:r>
        <w:fldChar w:fldCharType="separate"/>
      </w:r>
      <w:r>
        <w:t>44</w:t>
      </w:r>
      <w:r>
        <w:fldChar w:fldCharType="end"/>
      </w:r>
    </w:p>
    <w:p w14:paraId="1466907F" w14:textId="454BA6EB" w:rsidR="003532DC" w:rsidRDefault="003532DC">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_Toc161848271 \h </w:instrText>
      </w:r>
      <w:r>
        <w:fldChar w:fldCharType="separate"/>
      </w:r>
      <w:r>
        <w:t>45</w:t>
      </w:r>
      <w:r>
        <w:fldChar w:fldCharType="end"/>
      </w:r>
    </w:p>
    <w:p w14:paraId="3DC20F36" w14:textId="3348000F" w:rsidR="003532DC" w:rsidRDefault="003532DC">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_Toc161848272 \h </w:instrText>
      </w:r>
      <w:r>
        <w:fldChar w:fldCharType="separate"/>
      </w:r>
      <w:r>
        <w:t>45</w:t>
      </w:r>
      <w:r>
        <w:fldChar w:fldCharType="end"/>
      </w:r>
    </w:p>
    <w:p w14:paraId="58CE5180" w14:textId="06B4443F"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_Toc161848273 \h </w:instrText>
      </w:r>
      <w:r>
        <w:fldChar w:fldCharType="separate"/>
      </w:r>
      <w:r>
        <w:t>45</w:t>
      </w:r>
      <w:r>
        <w:fldChar w:fldCharType="end"/>
      </w:r>
    </w:p>
    <w:p w14:paraId="7E196EE4" w14:textId="016D3D43"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w:t>
      </w:r>
      <w:r>
        <w:tab/>
      </w:r>
      <w:r>
        <w:fldChar w:fldCharType="begin"/>
      </w:r>
      <w:r>
        <w:instrText xml:space="preserve"> PAGEREF _Toc161848274 \h </w:instrText>
      </w:r>
      <w:r>
        <w:fldChar w:fldCharType="separate"/>
      </w:r>
      <w:r>
        <w:t>46</w:t>
      </w:r>
      <w:r>
        <w:fldChar w:fldCharType="end"/>
      </w:r>
    </w:p>
    <w:p w14:paraId="30C02767" w14:textId="6BBFFA2F"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testing</w:t>
      </w:r>
      <w:r>
        <w:tab/>
      </w:r>
      <w:r>
        <w:fldChar w:fldCharType="begin"/>
      </w:r>
      <w:r>
        <w:instrText xml:space="preserve"> PAGEREF _Toc161848275 \h </w:instrText>
      </w:r>
      <w:r>
        <w:fldChar w:fldCharType="separate"/>
      </w:r>
      <w:r>
        <w:t>55</w:t>
      </w:r>
      <w:r>
        <w:fldChar w:fldCharType="end"/>
      </w:r>
    </w:p>
    <w:p w14:paraId="56B45696" w14:textId="5BE37AE5"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_Toc161848276 \h </w:instrText>
      </w:r>
      <w:r>
        <w:fldChar w:fldCharType="separate"/>
      </w:r>
      <w:r>
        <w:t>55</w:t>
      </w:r>
      <w:r>
        <w:fldChar w:fldCharType="end"/>
      </w:r>
    </w:p>
    <w:p w14:paraId="5F6A8CDC" w14:textId="092B0B2B"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_Toc161848277 \h </w:instrText>
      </w:r>
      <w:r>
        <w:fldChar w:fldCharType="separate"/>
      </w:r>
      <w:r>
        <w:t>56</w:t>
      </w:r>
      <w:r>
        <w:fldChar w:fldCharType="end"/>
      </w:r>
    </w:p>
    <w:p w14:paraId="15AAC1FF" w14:textId="6E19C37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_Toc161848278 \h </w:instrText>
      </w:r>
      <w:r>
        <w:fldChar w:fldCharType="separate"/>
      </w:r>
      <w:r>
        <w:t>56</w:t>
      </w:r>
      <w:r>
        <w:fldChar w:fldCharType="end"/>
      </w:r>
    </w:p>
    <w:p w14:paraId="52E10098" w14:textId="0F8A335E" w:rsidR="003532DC" w:rsidRDefault="003532DC">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ATCR1: UTRA multicarrier operation</w:t>
      </w:r>
      <w:r>
        <w:tab/>
      </w:r>
      <w:r>
        <w:fldChar w:fldCharType="begin"/>
      </w:r>
      <w:r>
        <w:instrText xml:space="preserve"> PAGEREF _Toc161848279 \h </w:instrText>
      </w:r>
      <w:r>
        <w:fldChar w:fldCharType="separate"/>
      </w:r>
      <w:r>
        <w:t>56</w:t>
      </w:r>
      <w:r>
        <w:fldChar w:fldCharType="end"/>
      </w:r>
    </w:p>
    <w:p w14:paraId="1CE0A076" w14:textId="0DE0A7CF" w:rsidR="003532DC" w:rsidRDefault="003532DC">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_Toc161848280 \h </w:instrText>
      </w:r>
      <w:r>
        <w:fldChar w:fldCharType="separate"/>
      </w:r>
      <w:r>
        <w:t>56</w:t>
      </w:r>
      <w:r>
        <w:fldChar w:fldCharType="end"/>
      </w:r>
    </w:p>
    <w:p w14:paraId="70788F27" w14:textId="28593E4F" w:rsidR="003532DC" w:rsidRDefault="003532DC">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ATCR1a generation</w:t>
      </w:r>
      <w:r>
        <w:tab/>
      </w:r>
      <w:r>
        <w:fldChar w:fldCharType="begin"/>
      </w:r>
      <w:r>
        <w:instrText xml:space="preserve"> PAGEREF _Toc161848281 \h </w:instrText>
      </w:r>
      <w:r>
        <w:fldChar w:fldCharType="separate"/>
      </w:r>
      <w:r>
        <w:t>56</w:t>
      </w:r>
      <w:r>
        <w:fldChar w:fldCharType="end"/>
      </w:r>
    </w:p>
    <w:p w14:paraId="5C18C586" w14:textId="1D7E7F03" w:rsidR="003532DC" w:rsidRDefault="003532DC">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ATCR1b generation</w:t>
      </w:r>
      <w:r>
        <w:tab/>
      </w:r>
      <w:r>
        <w:fldChar w:fldCharType="begin"/>
      </w:r>
      <w:r>
        <w:instrText xml:space="preserve"> PAGEREF _Toc161848282 \h </w:instrText>
      </w:r>
      <w:r>
        <w:fldChar w:fldCharType="separate"/>
      </w:r>
      <w:r>
        <w:t>56</w:t>
      </w:r>
      <w:r>
        <w:fldChar w:fldCharType="end"/>
      </w:r>
    </w:p>
    <w:p w14:paraId="3D5E9759" w14:textId="5BE6FAF9" w:rsidR="003532DC" w:rsidRDefault="003532DC">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ATCR1 power allocation</w:t>
      </w:r>
      <w:r>
        <w:tab/>
      </w:r>
      <w:r>
        <w:fldChar w:fldCharType="begin"/>
      </w:r>
      <w:r>
        <w:instrText xml:space="preserve"> PAGEREF _Toc161848283 \h </w:instrText>
      </w:r>
      <w:r>
        <w:fldChar w:fldCharType="separate"/>
      </w:r>
      <w:r>
        <w:t>56</w:t>
      </w:r>
      <w:r>
        <w:fldChar w:fldCharType="end"/>
      </w:r>
    </w:p>
    <w:p w14:paraId="70E0F9DC" w14:textId="4257BABF" w:rsidR="003532DC" w:rsidRDefault="003532DC">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ANTCR1: UTRA FDD multicarrier non-contiguous operation</w:t>
      </w:r>
      <w:r>
        <w:tab/>
      </w:r>
      <w:r>
        <w:fldChar w:fldCharType="begin"/>
      </w:r>
      <w:r>
        <w:instrText xml:space="preserve"> PAGEREF _Toc161848284 \h </w:instrText>
      </w:r>
      <w:r>
        <w:fldChar w:fldCharType="separate"/>
      </w:r>
      <w:r>
        <w:t>57</w:t>
      </w:r>
      <w:r>
        <w:fldChar w:fldCharType="end"/>
      </w:r>
    </w:p>
    <w:p w14:paraId="01DE6689" w14:textId="3E3DBD62" w:rsidR="003532DC" w:rsidRDefault="003532DC">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_Toc161848285 \h </w:instrText>
      </w:r>
      <w:r>
        <w:fldChar w:fldCharType="separate"/>
      </w:r>
      <w:r>
        <w:t>57</w:t>
      </w:r>
      <w:r>
        <w:fldChar w:fldCharType="end"/>
      </w:r>
    </w:p>
    <w:p w14:paraId="4C1041C1" w14:textId="63B43D62" w:rsidR="003532DC" w:rsidRDefault="003532DC">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ANTCR1 generation</w:t>
      </w:r>
      <w:r>
        <w:tab/>
      </w:r>
      <w:r>
        <w:fldChar w:fldCharType="begin"/>
      </w:r>
      <w:r>
        <w:instrText xml:space="preserve"> PAGEREF _Toc161848286 \h </w:instrText>
      </w:r>
      <w:r>
        <w:fldChar w:fldCharType="separate"/>
      </w:r>
      <w:r>
        <w:t>57</w:t>
      </w:r>
      <w:r>
        <w:fldChar w:fldCharType="end"/>
      </w:r>
    </w:p>
    <w:p w14:paraId="26B7547F" w14:textId="6F509B8A" w:rsidR="003532DC" w:rsidRDefault="003532DC">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ANTCR1 power allocation</w:t>
      </w:r>
      <w:r>
        <w:tab/>
      </w:r>
      <w:r>
        <w:fldChar w:fldCharType="begin"/>
      </w:r>
      <w:r>
        <w:instrText xml:space="preserve"> PAGEREF _Toc161848287 \h </w:instrText>
      </w:r>
      <w:r>
        <w:fldChar w:fldCharType="separate"/>
      </w:r>
      <w:r>
        <w:t>57</w:t>
      </w:r>
      <w:r>
        <w:fldChar w:fldCharType="end"/>
      </w:r>
    </w:p>
    <w:p w14:paraId="62314C46" w14:textId="4811E906" w:rsidR="003532DC" w:rsidRDefault="003532DC">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ATCR2: E-UTRA multicarrier operation</w:t>
      </w:r>
      <w:r>
        <w:tab/>
      </w:r>
      <w:r>
        <w:fldChar w:fldCharType="begin"/>
      </w:r>
      <w:r>
        <w:instrText xml:space="preserve"> PAGEREF _Toc161848288 \h </w:instrText>
      </w:r>
      <w:r>
        <w:fldChar w:fldCharType="separate"/>
      </w:r>
      <w:r>
        <w:t>57</w:t>
      </w:r>
      <w:r>
        <w:fldChar w:fldCharType="end"/>
      </w:r>
    </w:p>
    <w:p w14:paraId="184805DB" w14:textId="4529C447" w:rsidR="003532DC" w:rsidRDefault="003532DC">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_Toc161848289 \h </w:instrText>
      </w:r>
      <w:r>
        <w:fldChar w:fldCharType="separate"/>
      </w:r>
      <w:r>
        <w:t>57</w:t>
      </w:r>
      <w:r>
        <w:fldChar w:fldCharType="end"/>
      </w:r>
    </w:p>
    <w:p w14:paraId="1E154FAB" w14:textId="30D9FD70" w:rsidR="003532DC" w:rsidRDefault="003532DC">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ATCR2a generation</w:t>
      </w:r>
      <w:r>
        <w:tab/>
      </w:r>
      <w:r>
        <w:fldChar w:fldCharType="begin"/>
      </w:r>
      <w:r>
        <w:instrText xml:space="preserve"> PAGEREF _Toc161848290 \h </w:instrText>
      </w:r>
      <w:r>
        <w:fldChar w:fldCharType="separate"/>
      </w:r>
      <w:r>
        <w:t>57</w:t>
      </w:r>
      <w:r>
        <w:fldChar w:fldCharType="end"/>
      </w:r>
    </w:p>
    <w:p w14:paraId="329E13EF" w14:textId="1C95BF20" w:rsidR="003532DC" w:rsidRDefault="003532DC">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ATCR2b generation</w:t>
      </w:r>
      <w:r>
        <w:tab/>
      </w:r>
      <w:r>
        <w:fldChar w:fldCharType="begin"/>
      </w:r>
      <w:r>
        <w:instrText xml:space="preserve"> PAGEREF _Toc161848291 \h </w:instrText>
      </w:r>
      <w:r>
        <w:fldChar w:fldCharType="separate"/>
      </w:r>
      <w:r>
        <w:t>58</w:t>
      </w:r>
      <w:r>
        <w:fldChar w:fldCharType="end"/>
      </w:r>
    </w:p>
    <w:p w14:paraId="756F963B" w14:textId="5FEB2B95" w:rsidR="003532DC" w:rsidRDefault="003532DC">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ATCR2 power allocation</w:t>
      </w:r>
      <w:r>
        <w:tab/>
      </w:r>
      <w:r>
        <w:fldChar w:fldCharType="begin"/>
      </w:r>
      <w:r>
        <w:instrText xml:space="preserve"> PAGEREF _Toc161848292 \h </w:instrText>
      </w:r>
      <w:r>
        <w:fldChar w:fldCharType="separate"/>
      </w:r>
      <w:r>
        <w:t>58</w:t>
      </w:r>
      <w:r>
        <w:fldChar w:fldCharType="end"/>
      </w:r>
    </w:p>
    <w:p w14:paraId="54E3508A" w14:textId="2B5A9DF8" w:rsidR="003532DC" w:rsidRDefault="003532DC">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ANTCR2: E-UTRA multicarrier non-contiguous operation</w:t>
      </w:r>
      <w:r>
        <w:tab/>
      </w:r>
      <w:r>
        <w:fldChar w:fldCharType="begin"/>
      </w:r>
      <w:r>
        <w:instrText xml:space="preserve"> PAGEREF _Toc161848293 \h </w:instrText>
      </w:r>
      <w:r>
        <w:fldChar w:fldCharType="separate"/>
      </w:r>
      <w:r>
        <w:t>58</w:t>
      </w:r>
      <w:r>
        <w:fldChar w:fldCharType="end"/>
      </w:r>
    </w:p>
    <w:p w14:paraId="2F95A8C2" w14:textId="28891E45" w:rsidR="003532DC" w:rsidRDefault="003532DC">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_Toc161848294 \h </w:instrText>
      </w:r>
      <w:r>
        <w:fldChar w:fldCharType="separate"/>
      </w:r>
      <w:r>
        <w:t>58</w:t>
      </w:r>
      <w:r>
        <w:fldChar w:fldCharType="end"/>
      </w:r>
    </w:p>
    <w:p w14:paraId="1B77E02A" w14:textId="28987F9E" w:rsidR="003532DC" w:rsidRDefault="003532DC">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ANTCR2 generation</w:t>
      </w:r>
      <w:r>
        <w:tab/>
      </w:r>
      <w:r>
        <w:fldChar w:fldCharType="begin"/>
      </w:r>
      <w:r>
        <w:instrText xml:space="preserve"> PAGEREF _Toc161848295 \h </w:instrText>
      </w:r>
      <w:r>
        <w:fldChar w:fldCharType="separate"/>
      </w:r>
      <w:r>
        <w:t>58</w:t>
      </w:r>
      <w:r>
        <w:fldChar w:fldCharType="end"/>
      </w:r>
    </w:p>
    <w:p w14:paraId="60DF5BE2" w14:textId="7F4A1BC3" w:rsidR="003532DC" w:rsidRDefault="003532DC">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ANTCR2 power allocation</w:t>
      </w:r>
      <w:r>
        <w:tab/>
      </w:r>
      <w:r>
        <w:fldChar w:fldCharType="begin"/>
      </w:r>
      <w:r>
        <w:instrText xml:space="preserve"> PAGEREF _Toc161848296 \h </w:instrText>
      </w:r>
      <w:r>
        <w:fldChar w:fldCharType="separate"/>
      </w:r>
      <w:r>
        <w:t>59</w:t>
      </w:r>
      <w:r>
        <w:fldChar w:fldCharType="end"/>
      </w:r>
    </w:p>
    <w:p w14:paraId="73D4E8E1" w14:textId="75EBA2E6" w:rsidR="003532DC" w:rsidRDefault="003532DC">
      <w:pPr>
        <w:pStyle w:val="TOC4"/>
        <w:rPr>
          <w:rFonts w:asciiTheme="minorHAnsi" w:eastAsiaTheme="minorEastAsia" w:hAnsiTheme="minorHAnsi" w:cstheme="minorBidi"/>
          <w:kern w:val="2"/>
          <w:sz w:val="22"/>
          <w:szCs w:val="22"/>
          <w:lang w:eastAsia="en-GB"/>
          <w14:ligatures w14:val="standardContextual"/>
        </w:rPr>
      </w:pPr>
      <w:r w:rsidRPr="00BE6B7E">
        <w:rPr>
          <w:lang w:val="sv-FI"/>
        </w:rPr>
        <w:t>4.11.2.5</w:t>
      </w:r>
      <w:r>
        <w:rPr>
          <w:rFonts w:asciiTheme="minorHAnsi" w:eastAsiaTheme="minorEastAsia" w:hAnsiTheme="minorHAnsi" w:cstheme="minorBidi"/>
          <w:kern w:val="2"/>
          <w:sz w:val="22"/>
          <w:szCs w:val="22"/>
          <w:lang w:eastAsia="en-GB"/>
          <w14:ligatures w14:val="standardContextual"/>
        </w:rPr>
        <w:tab/>
      </w:r>
      <w:r w:rsidRPr="00BE6B7E">
        <w:rPr>
          <w:lang w:val="sv-FI"/>
        </w:rPr>
        <w:t>ATCR3: UTRA and E-UTRA multi-RAT operation</w:t>
      </w:r>
      <w:r>
        <w:tab/>
      </w:r>
      <w:r>
        <w:fldChar w:fldCharType="begin"/>
      </w:r>
      <w:r>
        <w:instrText xml:space="preserve"> PAGEREF _Toc161848297 \h </w:instrText>
      </w:r>
      <w:r>
        <w:fldChar w:fldCharType="separate"/>
      </w:r>
      <w:r>
        <w:t>59</w:t>
      </w:r>
      <w:r>
        <w:fldChar w:fldCharType="end"/>
      </w:r>
    </w:p>
    <w:p w14:paraId="49F702A3" w14:textId="162EFB0D" w:rsidR="003532DC" w:rsidRDefault="003532DC">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_Toc161848298 \h </w:instrText>
      </w:r>
      <w:r>
        <w:fldChar w:fldCharType="separate"/>
      </w:r>
      <w:r>
        <w:t>59</w:t>
      </w:r>
      <w:r>
        <w:fldChar w:fldCharType="end"/>
      </w:r>
    </w:p>
    <w:p w14:paraId="242D0DA5" w14:textId="79F14C21" w:rsidR="003532DC" w:rsidRDefault="003532DC">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ATCR3a generation</w:t>
      </w:r>
      <w:r>
        <w:tab/>
      </w:r>
      <w:r>
        <w:fldChar w:fldCharType="begin"/>
      </w:r>
      <w:r>
        <w:instrText xml:space="preserve"> PAGEREF _Toc161848299 \h </w:instrText>
      </w:r>
      <w:r>
        <w:fldChar w:fldCharType="separate"/>
      </w:r>
      <w:r>
        <w:t>59</w:t>
      </w:r>
      <w:r>
        <w:fldChar w:fldCharType="end"/>
      </w:r>
    </w:p>
    <w:p w14:paraId="6F713207" w14:textId="1715D329" w:rsidR="003532DC" w:rsidRDefault="003532DC">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ATCR3b generation</w:t>
      </w:r>
      <w:r>
        <w:tab/>
      </w:r>
      <w:r>
        <w:fldChar w:fldCharType="begin"/>
      </w:r>
      <w:r>
        <w:instrText xml:space="preserve"> PAGEREF _Toc161848300 \h </w:instrText>
      </w:r>
      <w:r>
        <w:fldChar w:fldCharType="separate"/>
      </w:r>
      <w:r>
        <w:t>60</w:t>
      </w:r>
      <w:r>
        <w:fldChar w:fldCharType="end"/>
      </w:r>
    </w:p>
    <w:p w14:paraId="6499347F" w14:textId="0D43BD1F" w:rsidR="003532DC" w:rsidRDefault="003532DC">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ATCR3 power allocation</w:t>
      </w:r>
      <w:r>
        <w:tab/>
      </w:r>
      <w:r>
        <w:fldChar w:fldCharType="begin"/>
      </w:r>
      <w:r>
        <w:instrText xml:space="preserve"> PAGEREF _Toc161848301 \h </w:instrText>
      </w:r>
      <w:r>
        <w:fldChar w:fldCharType="separate"/>
      </w:r>
      <w:r>
        <w:t>60</w:t>
      </w:r>
      <w:r>
        <w:fldChar w:fldCharType="end"/>
      </w:r>
    </w:p>
    <w:p w14:paraId="647FD303" w14:textId="43E15894" w:rsidR="003532DC" w:rsidRDefault="003532DC">
      <w:pPr>
        <w:pStyle w:val="TOC4"/>
        <w:rPr>
          <w:rFonts w:asciiTheme="minorHAnsi" w:eastAsiaTheme="minorEastAsia" w:hAnsiTheme="minorHAnsi" w:cstheme="minorBidi"/>
          <w:kern w:val="2"/>
          <w:sz w:val="22"/>
          <w:szCs w:val="22"/>
          <w:lang w:eastAsia="en-GB"/>
          <w14:ligatures w14:val="standardContextual"/>
        </w:rPr>
      </w:pPr>
      <w:r>
        <w:t>4.11.2.6</w:t>
      </w:r>
      <w:r>
        <w:rPr>
          <w:rFonts w:asciiTheme="minorHAnsi" w:eastAsiaTheme="minorEastAsia" w:hAnsiTheme="minorHAnsi" w:cstheme="minorBidi"/>
          <w:kern w:val="2"/>
          <w:sz w:val="22"/>
          <w:szCs w:val="22"/>
          <w:lang w:eastAsia="en-GB"/>
          <w14:ligatures w14:val="standardContextual"/>
        </w:rPr>
        <w:tab/>
      </w:r>
      <w:r>
        <w:t>ANTCR3: UTRA and E-UTRA multi-RAT non-contiguous operation</w:t>
      </w:r>
      <w:r>
        <w:tab/>
      </w:r>
      <w:r>
        <w:fldChar w:fldCharType="begin"/>
      </w:r>
      <w:r>
        <w:instrText xml:space="preserve"> PAGEREF _Toc161848302 \h </w:instrText>
      </w:r>
      <w:r>
        <w:fldChar w:fldCharType="separate"/>
      </w:r>
      <w:r>
        <w:t>60</w:t>
      </w:r>
      <w:r>
        <w:fldChar w:fldCharType="end"/>
      </w:r>
    </w:p>
    <w:p w14:paraId="16CF02FE" w14:textId="6997EB6A" w:rsidR="003532DC" w:rsidRDefault="003532DC">
      <w:pPr>
        <w:pStyle w:val="TOC5"/>
        <w:rPr>
          <w:rFonts w:asciiTheme="minorHAnsi" w:eastAsiaTheme="minorEastAsia" w:hAnsiTheme="minorHAnsi" w:cstheme="minorBidi"/>
          <w:kern w:val="2"/>
          <w:sz w:val="22"/>
          <w:szCs w:val="22"/>
          <w:lang w:eastAsia="en-GB"/>
          <w14:ligatures w14:val="standardContextual"/>
        </w:rPr>
      </w:pPr>
      <w:r>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_Toc161848303 \h </w:instrText>
      </w:r>
      <w:r>
        <w:fldChar w:fldCharType="separate"/>
      </w:r>
      <w:r>
        <w:t>60</w:t>
      </w:r>
      <w:r>
        <w:fldChar w:fldCharType="end"/>
      </w:r>
    </w:p>
    <w:p w14:paraId="1EB28924" w14:textId="411F09D3" w:rsidR="003532DC" w:rsidRDefault="003532DC">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ANTCR3a generation</w:t>
      </w:r>
      <w:r>
        <w:tab/>
      </w:r>
      <w:r>
        <w:fldChar w:fldCharType="begin"/>
      </w:r>
      <w:r>
        <w:instrText xml:space="preserve"> PAGEREF _Toc161848304 \h </w:instrText>
      </w:r>
      <w:r>
        <w:fldChar w:fldCharType="separate"/>
      </w:r>
      <w:r>
        <w:t>60</w:t>
      </w:r>
      <w:r>
        <w:fldChar w:fldCharType="end"/>
      </w:r>
    </w:p>
    <w:p w14:paraId="4243ECC4" w14:textId="7F9F3910" w:rsidR="003532DC" w:rsidRDefault="003532DC">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ANTCR3 power allocation</w:t>
      </w:r>
      <w:r>
        <w:tab/>
      </w:r>
      <w:r>
        <w:fldChar w:fldCharType="begin"/>
      </w:r>
      <w:r>
        <w:instrText xml:space="preserve"> PAGEREF _Toc161848305 \h </w:instrText>
      </w:r>
      <w:r>
        <w:fldChar w:fldCharType="separate"/>
      </w:r>
      <w:r>
        <w:t>61</w:t>
      </w:r>
      <w:r>
        <w:fldChar w:fldCharType="end"/>
      </w:r>
    </w:p>
    <w:p w14:paraId="42DEE801" w14:textId="4A6E992C" w:rsidR="003532DC" w:rsidRDefault="003532DC">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ATCR4: Single carrier for receiver tests</w:t>
      </w:r>
      <w:r>
        <w:tab/>
      </w:r>
      <w:r>
        <w:fldChar w:fldCharType="begin"/>
      </w:r>
      <w:r>
        <w:instrText xml:space="preserve"> PAGEREF _Toc161848306 \h </w:instrText>
      </w:r>
      <w:r>
        <w:fldChar w:fldCharType="separate"/>
      </w:r>
      <w:r>
        <w:t>61</w:t>
      </w:r>
      <w:r>
        <w:fldChar w:fldCharType="end"/>
      </w:r>
    </w:p>
    <w:p w14:paraId="7C774F2B" w14:textId="60E68E37" w:rsidR="003532DC" w:rsidRDefault="003532DC">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ATCR4a generation</w:t>
      </w:r>
      <w:r>
        <w:tab/>
      </w:r>
      <w:r>
        <w:fldChar w:fldCharType="begin"/>
      </w:r>
      <w:r>
        <w:instrText xml:space="preserve"> PAGEREF _Toc161848307 \h </w:instrText>
      </w:r>
      <w:r>
        <w:fldChar w:fldCharType="separate"/>
      </w:r>
      <w:r>
        <w:t>61</w:t>
      </w:r>
      <w:r>
        <w:fldChar w:fldCharType="end"/>
      </w:r>
    </w:p>
    <w:p w14:paraId="0825188A" w14:textId="1A838065" w:rsidR="003532DC" w:rsidRDefault="003532DC">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ATCR4b generation</w:t>
      </w:r>
      <w:r>
        <w:tab/>
      </w:r>
      <w:r>
        <w:fldChar w:fldCharType="begin"/>
      </w:r>
      <w:r>
        <w:instrText xml:space="preserve"> PAGEREF _Toc161848308 \h </w:instrText>
      </w:r>
      <w:r>
        <w:fldChar w:fldCharType="separate"/>
      </w:r>
      <w:r>
        <w:t>61</w:t>
      </w:r>
      <w:r>
        <w:fldChar w:fldCharType="end"/>
      </w:r>
    </w:p>
    <w:p w14:paraId="122B199D" w14:textId="363E74BA" w:rsidR="003532DC" w:rsidRDefault="003532DC">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ATCR4c generation</w:t>
      </w:r>
      <w:r>
        <w:tab/>
      </w:r>
      <w:r>
        <w:fldChar w:fldCharType="begin"/>
      </w:r>
      <w:r>
        <w:instrText xml:space="preserve"> PAGEREF _Toc161848309 \h </w:instrText>
      </w:r>
      <w:r>
        <w:fldChar w:fldCharType="separate"/>
      </w:r>
      <w:r>
        <w:t>61</w:t>
      </w:r>
      <w:r>
        <w:fldChar w:fldCharType="end"/>
      </w:r>
    </w:p>
    <w:p w14:paraId="1A824759" w14:textId="74C2221D" w:rsidR="003532DC" w:rsidRDefault="003532DC">
      <w:pPr>
        <w:pStyle w:val="TOC5"/>
        <w:rPr>
          <w:rFonts w:asciiTheme="minorHAnsi" w:eastAsiaTheme="minorEastAsia" w:hAnsiTheme="minorHAnsi" w:cstheme="minorBidi"/>
          <w:kern w:val="2"/>
          <w:sz w:val="22"/>
          <w:szCs w:val="22"/>
          <w:lang w:eastAsia="en-GB"/>
          <w14:ligatures w14:val="standardContextual"/>
        </w:rPr>
      </w:pPr>
      <w:r>
        <w:t>4.11.2.7.3A</w:t>
      </w:r>
      <w:r>
        <w:rPr>
          <w:rFonts w:asciiTheme="minorHAnsi" w:eastAsiaTheme="minorEastAsia" w:hAnsiTheme="minorHAnsi" w:cstheme="minorBidi"/>
          <w:kern w:val="2"/>
          <w:sz w:val="22"/>
          <w:szCs w:val="22"/>
          <w:lang w:eastAsia="en-GB"/>
          <w14:ligatures w14:val="standardContextual"/>
        </w:rPr>
        <w:tab/>
      </w:r>
      <w:r>
        <w:t>ATCR4d generation</w:t>
      </w:r>
      <w:r>
        <w:tab/>
      </w:r>
      <w:r>
        <w:fldChar w:fldCharType="begin"/>
      </w:r>
      <w:r>
        <w:instrText xml:space="preserve"> PAGEREF _Toc161848310 \h </w:instrText>
      </w:r>
      <w:r>
        <w:fldChar w:fldCharType="separate"/>
      </w:r>
      <w:r>
        <w:t>61</w:t>
      </w:r>
      <w:r>
        <w:fldChar w:fldCharType="end"/>
      </w:r>
    </w:p>
    <w:p w14:paraId="12F7D45C" w14:textId="02FC8BC6" w:rsidR="003532DC" w:rsidRDefault="003532DC">
      <w:pPr>
        <w:pStyle w:val="TOC5"/>
        <w:rPr>
          <w:rFonts w:asciiTheme="minorHAnsi" w:eastAsiaTheme="minorEastAsia" w:hAnsiTheme="minorHAnsi" w:cstheme="minorBidi"/>
          <w:kern w:val="2"/>
          <w:sz w:val="22"/>
          <w:szCs w:val="22"/>
          <w:lang w:eastAsia="en-GB"/>
          <w14:ligatures w14:val="standardContextual"/>
        </w:rPr>
      </w:pPr>
      <w:r>
        <w:t>11.2.7.4</w:t>
      </w:r>
      <w:r>
        <w:rPr>
          <w:rFonts w:asciiTheme="minorHAnsi" w:eastAsiaTheme="minorEastAsia" w:hAnsiTheme="minorHAnsi" w:cstheme="minorBidi"/>
          <w:kern w:val="2"/>
          <w:sz w:val="22"/>
          <w:szCs w:val="22"/>
          <w:lang w:eastAsia="en-GB"/>
          <w14:ligatures w14:val="standardContextual"/>
        </w:rPr>
        <w:tab/>
      </w:r>
      <w:r>
        <w:t>ATCR4 power allocation</w:t>
      </w:r>
      <w:r>
        <w:tab/>
      </w:r>
      <w:r>
        <w:fldChar w:fldCharType="begin"/>
      </w:r>
      <w:r>
        <w:instrText xml:space="preserve"> PAGEREF _Toc161848311 \h </w:instrText>
      </w:r>
      <w:r>
        <w:fldChar w:fldCharType="separate"/>
      </w:r>
      <w:r>
        <w:t>61</w:t>
      </w:r>
      <w:r>
        <w:fldChar w:fldCharType="end"/>
      </w:r>
    </w:p>
    <w:p w14:paraId="489A9BA6" w14:textId="429DAC1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Generation of MB-MSR </w:t>
      </w:r>
      <w:r>
        <w:rPr>
          <w:lang w:eastAsia="zh-CN"/>
        </w:rPr>
        <w:t>test configurations</w:t>
      </w:r>
      <w:r>
        <w:tab/>
      </w:r>
      <w:r>
        <w:fldChar w:fldCharType="begin"/>
      </w:r>
      <w:r>
        <w:instrText xml:space="preserve"> PAGEREF _Toc161848312 \h </w:instrText>
      </w:r>
      <w:r>
        <w:fldChar w:fldCharType="separate"/>
      </w:r>
      <w:r>
        <w:t>62</w:t>
      </w:r>
      <w:r>
        <w:fldChar w:fldCharType="end"/>
      </w:r>
    </w:p>
    <w:p w14:paraId="6E51FB0E" w14:textId="608EEEE1"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ATCR5a: MB-MSR test configuration for full carrier allocation</w:t>
      </w:r>
      <w:r>
        <w:tab/>
      </w:r>
      <w:r>
        <w:fldChar w:fldCharType="begin"/>
      </w:r>
      <w:r>
        <w:instrText xml:space="preserve"> PAGEREF _Toc161848313 \h </w:instrText>
      </w:r>
      <w:r>
        <w:fldChar w:fldCharType="separate"/>
      </w:r>
      <w:r>
        <w:t>62</w:t>
      </w:r>
      <w:r>
        <w:fldChar w:fldCharType="end"/>
      </w:r>
    </w:p>
    <w:p w14:paraId="5A193A6D" w14:textId="32AA9B43"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ATCR5b: MB-MSR test configuration with high PSD per carrier</w:t>
      </w:r>
      <w:r>
        <w:tab/>
      </w:r>
      <w:r>
        <w:fldChar w:fldCharType="begin"/>
      </w:r>
      <w:r>
        <w:instrText xml:space="preserve"> PAGEREF _Toc161848314 \h </w:instrText>
      </w:r>
      <w:r>
        <w:fldChar w:fldCharType="separate"/>
      </w:r>
      <w:r>
        <w:t>63</w:t>
      </w:r>
      <w:r>
        <w:fldChar w:fldCharType="end"/>
      </w:r>
    </w:p>
    <w:p w14:paraId="14E348A2" w14:textId="5C1D70CE" w:rsidR="003532DC" w:rsidRDefault="003532DC">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ATCR6: Single carrier for transmitter tests</w:t>
      </w:r>
      <w:r>
        <w:tab/>
      </w:r>
      <w:r>
        <w:fldChar w:fldCharType="begin"/>
      </w:r>
      <w:r>
        <w:instrText xml:space="preserve"> PAGEREF _Toc161848315 \h </w:instrText>
      </w:r>
      <w:r>
        <w:fldChar w:fldCharType="separate"/>
      </w:r>
      <w:r>
        <w:t>64</w:t>
      </w:r>
      <w:r>
        <w:fldChar w:fldCharType="end"/>
      </w:r>
    </w:p>
    <w:p w14:paraId="6E662AF1" w14:textId="5F8A12CE" w:rsidR="003532DC" w:rsidRDefault="003532DC">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ATCR6a generation</w:t>
      </w:r>
      <w:r>
        <w:tab/>
      </w:r>
      <w:r>
        <w:fldChar w:fldCharType="begin"/>
      </w:r>
      <w:r>
        <w:instrText xml:space="preserve"> PAGEREF _Toc161848316 \h </w:instrText>
      </w:r>
      <w:r>
        <w:fldChar w:fldCharType="separate"/>
      </w:r>
      <w:r>
        <w:t>64</w:t>
      </w:r>
      <w:r>
        <w:fldChar w:fldCharType="end"/>
      </w:r>
    </w:p>
    <w:p w14:paraId="608A5350" w14:textId="22127B94" w:rsidR="003532DC" w:rsidRDefault="003532DC">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ATCR6b generation</w:t>
      </w:r>
      <w:r>
        <w:tab/>
      </w:r>
      <w:r>
        <w:fldChar w:fldCharType="begin"/>
      </w:r>
      <w:r>
        <w:instrText xml:space="preserve"> PAGEREF _Toc161848317 \h </w:instrText>
      </w:r>
      <w:r>
        <w:fldChar w:fldCharType="separate"/>
      </w:r>
      <w:r>
        <w:t>64</w:t>
      </w:r>
      <w:r>
        <w:fldChar w:fldCharType="end"/>
      </w:r>
    </w:p>
    <w:p w14:paraId="35AB1654" w14:textId="079F31CF" w:rsidR="003532DC" w:rsidRDefault="003532DC">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_Toc161848318 \h </w:instrText>
      </w:r>
      <w:r>
        <w:fldChar w:fldCharType="separate"/>
      </w:r>
      <w:r>
        <w:t>64</w:t>
      </w:r>
      <w:r>
        <w:fldChar w:fldCharType="end"/>
      </w:r>
    </w:p>
    <w:p w14:paraId="7F846E6D" w14:textId="355634E9" w:rsidR="003532DC" w:rsidRDefault="003532DC">
      <w:pPr>
        <w:pStyle w:val="TOC5"/>
        <w:rPr>
          <w:rFonts w:asciiTheme="minorHAnsi" w:eastAsiaTheme="minorEastAsia" w:hAnsiTheme="minorHAnsi" w:cstheme="minorBidi"/>
          <w:kern w:val="2"/>
          <w:sz w:val="22"/>
          <w:szCs w:val="22"/>
          <w:lang w:eastAsia="en-GB"/>
          <w14:ligatures w14:val="standardContextual"/>
        </w:rPr>
      </w:pPr>
      <w:r>
        <w:t>4.11.2.9.3A</w:t>
      </w:r>
      <w:r>
        <w:rPr>
          <w:rFonts w:asciiTheme="minorHAnsi" w:eastAsiaTheme="minorEastAsia" w:hAnsiTheme="minorHAnsi" w:cstheme="minorBidi"/>
          <w:kern w:val="2"/>
          <w:sz w:val="22"/>
          <w:szCs w:val="22"/>
          <w:lang w:eastAsia="en-GB"/>
          <w14:ligatures w14:val="standardContextual"/>
        </w:rPr>
        <w:tab/>
      </w:r>
      <w:r>
        <w:t>ATCR6d generation</w:t>
      </w:r>
      <w:r>
        <w:tab/>
      </w:r>
      <w:r>
        <w:fldChar w:fldCharType="begin"/>
      </w:r>
      <w:r>
        <w:instrText xml:space="preserve"> PAGEREF _Toc161848319 \h </w:instrText>
      </w:r>
      <w:r>
        <w:fldChar w:fldCharType="separate"/>
      </w:r>
      <w:r>
        <w:t>64</w:t>
      </w:r>
      <w:r>
        <w:fldChar w:fldCharType="end"/>
      </w:r>
    </w:p>
    <w:p w14:paraId="168D4A9B" w14:textId="07A9A65D" w:rsidR="003532DC" w:rsidRDefault="003532DC">
      <w:pPr>
        <w:pStyle w:val="TOC5"/>
        <w:rPr>
          <w:rFonts w:asciiTheme="minorHAnsi" w:eastAsiaTheme="minorEastAsia" w:hAnsiTheme="minorHAnsi" w:cstheme="minorBidi"/>
          <w:kern w:val="2"/>
          <w:sz w:val="22"/>
          <w:szCs w:val="22"/>
          <w:lang w:eastAsia="en-GB"/>
          <w14:ligatures w14:val="standardContextual"/>
        </w:rPr>
      </w:pPr>
      <w:r>
        <w:t>4.11.2.9.4</w:t>
      </w:r>
      <w:r>
        <w:rPr>
          <w:rFonts w:asciiTheme="minorHAnsi" w:eastAsiaTheme="minorEastAsia" w:hAnsiTheme="minorHAnsi" w:cstheme="minorBidi"/>
          <w:kern w:val="2"/>
          <w:sz w:val="22"/>
          <w:szCs w:val="22"/>
          <w:lang w:eastAsia="en-GB"/>
          <w14:ligatures w14:val="standardContextual"/>
        </w:rPr>
        <w:tab/>
      </w:r>
      <w:r>
        <w:t>ATCR6 power allocation</w:t>
      </w:r>
      <w:r>
        <w:tab/>
      </w:r>
      <w:r>
        <w:fldChar w:fldCharType="begin"/>
      </w:r>
      <w:r>
        <w:instrText xml:space="preserve"> PAGEREF _Toc161848320 \h </w:instrText>
      </w:r>
      <w:r>
        <w:fldChar w:fldCharType="separate"/>
      </w:r>
      <w:r>
        <w:t>64</w:t>
      </w:r>
      <w:r>
        <w:fldChar w:fldCharType="end"/>
      </w:r>
    </w:p>
    <w:p w14:paraId="4573CB4A" w14:textId="2CC7716D" w:rsidR="003532DC" w:rsidRDefault="003532DC">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ATCR7: E-UTRA and NR multi RAT operation</w:t>
      </w:r>
      <w:r>
        <w:tab/>
      </w:r>
      <w:r>
        <w:fldChar w:fldCharType="begin"/>
      </w:r>
      <w:r>
        <w:instrText xml:space="preserve"> PAGEREF _Toc161848321 \h </w:instrText>
      </w:r>
      <w:r>
        <w:fldChar w:fldCharType="separate"/>
      </w:r>
      <w:r>
        <w:t>64</w:t>
      </w:r>
      <w:r>
        <w:fldChar w:fldCharType="end"/>
      </w:r>
    </w:p>
    <w:p w14:paraId="064AAB74" w14:textId="0BC70387" w:rsidR="003532DC" w:rsidRDefault="003532DC">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_Toc161848322 \h </w:instrText>
      </w:r>
      <w:r>
        <w:fldChar w:fldCharType="separate"/>
      </w:r>
      <w:r>
        <w:t>64</w:t>
      </w:r>
      <w:r>
        <w:fldChar w:fldCharType="end"/>
      </w:r>
    </w:p>
    <w:p w14:paraId="79A0453F" w14:textId="4EA53D53" w:rsidR="003532DC" w:rsidRDefault="003532DC">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ATCR7 generation</w:t>
      </w:r>
      <w:r>
        <w:tab/>
      </w:r>
      <w:r>
        <w:fldChar w:fldCharType="begin"/>
      </w:r>
      <w:r>
        <w:instrText xml:space="preserve"> PAGEREF _Toc161848323 \h </w:instrText>
      </w:r>
      <w:r>
        <w:fldChar w:fldCharType="separate"/>
      </w:r>
      <w:r>
        <w:t>64</w:t>
      </w:r>
      <w:r>
        <w:fldChar w:fldCharType="end"/>
      </w:r>
    </w:p>
    <w:p w14:paraId="148D865D" w14:textId="523F004D" w:rsidR="003532DC" w:rsidRDefault="003532DC">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ATCR7 power allocation</w:t>
      </w:r>
      <w:r>
        <w:tab/>
      </w:r>
      <w:r>
        <w:fldChar w:fldCharType="begin"/>
      </w:r>
      <w:r>
        <w:instrText xml:space="preserve"> PAGEREF _Toc161848324 \h </w:instrText>
      </w:r>
      <w:r>
        <w:fldChar w:fldCharType="separate"/>
      </w:r>
      <w:r>
        <w:t>65</w:t>
      </w:r>
      <w:r>
        <w:fldChar w:fldCharType="end"/>
      </w:r>
    </w:p>
    <w:p w14:paraId="146856A9" w14:textId="63AE3A0E" w:rsidR="003532DC" w:rsidRDefault="003532DC">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ANTCR7: E-UTRA and NR multi RAT non-contiguous operation</w:t>
      </w:r>
      <w:r>
        <w:tab/>
      </w:r>
      <w:r>
        <w:fldChar w:fldCharType="begin"/>
      </w:r>
      <w:r>
        <w:instrText xml:space="preserve"> PAGEREF _Toc161848325 \h </w:instrText>
      </w:r>
      <w:r>
        <w:fldChar w:fldCharType="separate"/>
      </w:r>
      <w:r>
        <w:t>65</w:t>
      </w:r>
      <w:r>
        <w:fldChar w:fldCharType="end"/>
      </w:r>
    </w:p>
    <w:p w14:paraId="01D13FB4" w14:textId="4570914B" w:rsidR="003532DC" w:rsidRDefault="003532DC">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_Toc161848326 \h </w:instrText>
      </w:r>
      <w:r>
        <w:fldChar w:fldCharType="separate"/>
      </w:r>
      <w:r>
        <w:t>65</w:t>
      </w:r>
      <w:r>
        <w:fldChar w:fldCharType="end"/>
      </w:r>
    </w:p>
    <w:p w14:paraId="5385999B" w14:textId="0F51F5BC" w:rsidR="003532DC" w:rsidRDefault="003532DC">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ANTCR7 generation</w:t>
      </w:r>
      <w:r>
        <w:tab/>
      </w:r>
      <w:r>
        <w:fldChar w:fldCharType="begin"/>
      </w:r>
      <w:r>
        <w:instrText xml:space="preserve"> PAGEREF _Toc161848327 \h </w:instrText>
      </w:r>
      <w:r>
        <w:fldChar w:fldCharType="separate"/>
      </w:r>
      <w:r>
        <w:t>65</w:t>
      </w:r>
      <w:r>
        <w:fldChar w:fldCharType="end"/>
      </w:r>
    </w:p>
    <w:p w14:paraId="4762B883" w14:textId="4FE67D44" w:rsidR="003532DC" w:rsidRDefault="003532DC">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ANTCR7 power allocation</w:t>
      </w:r>
      <w:r>
        <w:tab/>
      </w:r>
      <w:r>
        <w:fldChar w:fldCharType="begin"/>
      </w:r>
      <w:r>
        <w:instrText xml:space="preserve"> PAGEREF _Toc161848328 \h </w:instrText>
      </w:r>
      <w:r>
        <w:fldChar w:fldCharType="separate"/>
      </w:r>
      <w:r>
        <w:t>65</w:t>
      </w:r>
      <w:r>
        <w:fldChar w:fldCharType="end"/>
      </w:r>
    </w:p>
    <w:p w14:paraId="314D44F8" w14:textId="70769991" w:rsidR="003532DC" w:rsidRDefault="003532DC">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ATCR8: NR multicarrier operation</w:t>
      </w:r>
      <w:r>
        <w:tab/>
      </w:r>
      <w:r>
        <w:fldChar w:fldCharType="begin"/>
      </w:r>
      <w:r>
        <w:instrText xml:space="preserve"> PAGEREF _Toc161848329 \h </w:instrText>
      </w:r>
      <w:r>
        <w:fldChar w:fldCharType="separate"/>
      </w:r>
      <w:r>
        <w:t>66</w:t>
      </w:r>
      <w:r>
        <w:fldChar w:fldCharType="end"/>
      </w:r>
    </w:p>
    <w:p w14:paraId="7C5BAD97" w14:textId="4572984A" w:rsidR="003532DC" w:rsidRDefault="003532DC">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_Toc161848330 \h </w:instrText>
      </w:r>
      <w:r>
        <w:fldChar w:fldCharType="separate"/>
      </w:r>
      <w:r>
        <w:t>66</w:t>
      </w:r>
      <w:r>
        <w:fldChar w:fldCharType="end"/>
      </w:r>
    </w:p>
    <w:p w14:paraId="641F6F57" w14:textId="178467EA" w:rsidR="003532DC" w:rsidRDefault="003532DC">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ATCR8a generation</w:t>
      </w:r>
      <w:r>
        <w:tab/>
      </w:r>
      <w:r>
        <w:fldChar w:fldCharType="begin"/>
      </w:r>
      <w:r>
        <w:instrText xml:space="preserve"> PAGEREF _Toc161848331 \h </w:instrText>
      </w:r>
      <w:r>
        <w:fldChar w:fldCharType="separate"/>
      </w:r>
      <w:r>
        <w:t>66</w:t>
      </w:r>
      <w:r>
        <w:fldChar w:fldCharType="end"/>
      </w:r>
    </w:p>
    <w:p w14:paraId="24FF559E" w14:textId="2419C41A" w:rsidR="003532DC" w:rsidRDefault="003532DC">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ATCR8b generation</w:t>
      </w:r>
      <w:r>
        <w:tab/>
      </w:r>
      <w:r>
        <w:fldChar w:fldCharType="begin"/>
      </w:r>
      <w:r>
        <w:instrText xml:space="preserve"> PAGEREF _Toc161848332 \h </w:instrText>
      </w:r>
      <w:r>
        <w:fldChar w:fldCharType="separate"/>
      </w:r>
      <w:r>
        <w:t>66</w:t>
      </w:r>
      <w:r>
        <w:fldChar w:fldCharType="end"/>
      </w:r>
    </w:p>
    <w:p w14:paraId="72844F49" w14:textId="05ADB76F" w:rsidR="003532DC" w:rsidRDefault="003532DC">
      <w:pPr>
        <w:pStyle w:val="TOC5"/>
        <w:rPr>
          <w:rFonts w:asciiTheme="minorHAnsi" w:eastAsiaTheme="minorEastAsia" w:hAnsiTheme="minorHAnsi" w:cstheme="minorBidi"/>
          <w:kern w:val="2"/>
          <w:sz w:val="22"/>
          <w:szCs w:val="22"/>
          <w:lang w:eastAsia="en-GB"/>
          <w14:ligatures w14:val="standardContextual"/>
        </w:rPr>
      </w:pPr>
      <w:r>
        <w:t>4.11.2.12.4</w:t>
      </w:r>
      <w:r>
        <w:rPr>
          <w:rFonts w:asciiTheme="minorHAnsi" w:eastAsiaTheme="minorEastAsia" w:hAnsiTheme="minorHAnsi" w:cstheme="minorBidi"/>
          <w:kern w:val="2"/>
          <w:sz w:val="22"/>
          <w:szCs w:val="22"/>
          <w:lang w:eastAsia="en-GB"/>
          <w14:ligatures w14:val="standardContextual"/>
        </w:rPr>
        <w:tab/>
      </w:r>
      <w:r>
        <w:t>ATCR8 power allocation</w:t>
      </w:r>
      <w:r>
        <w:tab/>
      </w:r>
      <w:r>
        <w:fldChar w:fldCharType="begin"/>
      </w:r>
      <w:r>
        <w:instrText xml:space="preserve"> PAGEREF _Toc161848333 \h </w:instrText>
      </w:r>
      <w:r>
        <w:fldChar w:fldCharType="separate"/>
      </w:r>
      <w:r>
        <w:t>66</w:t>
      </w:r>
      <w:r>
        <w:fldChar w:fldCharType="end"/>
      </w:r>
    </w:p>
    <w:p w14:paraId="58E288E5" w14:textId="18BB7477" w:rsidR="003532DC" w:rsidRDefault="003532DC">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ANTCR8: NR multicarrier non-contiguous operation</w:t>
      </w:r>
      <w:r>
        <w:tab/>
      </w:r>
      <w:r>
        <w:fldChar w:fldCharType="begin"/>
      </w:r>
      <w:r>
        <w:instrText xml:space="preserve"> PAGEREF _Toc161848334 \h </w:instrText>
      </w:r>
      <w:r>
        <w:fldChar w:fldCharType="separate"/>
      </w:r>
      <w:r>
        <w:t>67</w:t>
      </w:r>
      <w:r>
        <w:fldChar w:fldCharType="end"/>
      </w:r>
    </w:p>
    <w:p w14:paraId="05AAB042" w14:textId="7E67A87B" w:rsidR="003532DC" w:rsidRDefault="003532DC">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_Toc161848335 \h </w:instrText>
      </w:r>
      <w:r>
        <w:fldChar w:fldCharType="separate"/>
      </w:r>
      <w:r>
        <w:t>67</w:t>
      </w:r>
      <w:r>
        <w:fldChar w:fldCharType="end"/>
      </w:r>
    </w:p>
    <w:p w14:paraId="00387925" w14:textId="42A0495A" w:rsidR="003532DC" w:rsidRDefault="003532DC">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ANTCR8 generation</w:t>
      </w:r>
      <w:r>
        <w:tab/>
      </w:r>
      <w:r>
        <w:fldChar w:fldCharType="begin"/>
      </w:r>
      <w:r>
        <w:instrText xml:space="preserve"> PAGEREF _Toc161848336 \h </w:instrText>
      </w:r>
      <w:r>
        <w:fldChar w:fldCharType="separate"/>
      </w:r>
      <w:r>
        <w:t>67</w:t>
      </w:r>
      <w:r>
        <w:fldChar w:fldCharType="end"/>
      </w:r>
    </w:p>
    <w:p w14:paraId="118C3784" w14:textId="3904D648" w:rsidR="003532DC" w:rsidRDefault="003532DC">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ANTCR8 power allocation</w:t>
      </w:r>
      <w:r>
        <w:tab/>
      </w:r>
      <w:r>
        <w:fldChar w:fldCharType="begin"/>
      </w:r>
      <w:r>
        <w:instrText xml:space="preserve"> PAGEREF _Toc161848337 \h </w:instrText>
      </w:r>
      <w:r>
        <w:fldChar w:fldCharType="separate"/>
      </w:r>
      <w:r>
        <w:t>67</w:t>
      </w:r>
      <w:r>
        <w:fldChar w:fldCharType="end"/>
      </w:r>
    </w:p>
    <w:p w14:paraId="4B3A89D6" w14:textId="0AB2B32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_Toc161848338 \h </w:instrText>
      </w:r>
      <w:r>
        <w:fldChar w:fldCharType="separate"/>
      </w:r>
      <w:r>
        <w:t>67</w:t>
      </w:r>
      <w:r>
        <w:fldChar w:fldCharType="end"/>
      </w:r>
    </w:p>
    <w:p w14:paraId="1FC6B882" w14:textId="1BDF5094" w:rsidR="003532DC" w:rsidRDefault="003532DC">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_Toc161848339 \h </w:instrText>
      </w:r>
      <w:r>
        <w:fldChar w:fldCharType="separate"/>
      </w:r>
      <w:r>
        <w:t>67</w:t>
      </w:r>
      <w:r>
        <w:fldChar w:fldCharType="end"/>
      </w:r>
    </w:p>
    <w:p w14:paraId="25A11025" w14:textId="3E5F3B4D" w:rsidR="003532DC" w:rsidRDefault="003532DC">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_Toc161848340 \h </w:instrText>
      </w:r>
      <w:r>
        <w:fldChar w:fldCharType="separate"/>
      </w:r>
      <w:r>
        <w:t>68</w:t>
      </w:r>
      <w:r>
        <w:fldChar w:fldCharType="end"/>
      </w:r>
    </w:p>
    <w:p w14:paraId="2EF528C5" w14:textId="316AA6D1"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_Toc161848341 \h </w:instrText>
      </w:r>
      <w:r>
        <w:fldChar w:fldCharType="separate"/>
      </w:r>
      <w:r>
        <w:t>69</w:t>
      </w:r>
      <w:r>
        <w:fldChar w:fldCharType="end"/>
      </w:r>
    </w:p>
    <w:p w14:paraId="0E29D26E" w14:textId="0B650DD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4.14</w:t>
      </w:r>
      <w:r>
        <w:rPr>
          <w:rFonts w:asciiTheme="minorHAnsi" w:eastAsiaTheme="minorEastAsia" w:hAnsiTheme="minorHAnsi" w:cstheme="minorBidi"/>
          <w:kern w:val="2"/>
          <w:sz w:val="22"/>
          <w:szCs w:val="22"/>
          <w:lang w:eastAsia="en-GB"/>
          <w14:ligatures w14:val="standardContextual"/>
        </w:rPr>
        <w:tab/>
      </w:r>
      <w:r>
        <w:t>Reference coordinate system</w:t>
      </w:r>
      <w:r>
        <w:tab/>
      </w:r>
      <w:r>
        <w:fldChar w:fldCharType="begin"/>
      </w:r>
      <w:r>
        <w:instrText xml:space="preserve"> PAGEREF _Toc161848342 \h </w:instrText>
      </w:r>
      <w:r>
        <w:fldChar w:fldCharType="separate"/>
      </w:r>
      <w:r>
        <w:t>70</w:t>
      </w:r>
      <w:r>
        <w:fldChar w:fldCharType="end"/>
      </w:r>
    </w:p>
    <w:p w14:paraId="757A76A9" w14:textId="1E2E343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4.15</w:t>
      </w:r>
      <w:r>
        <w:rPr>
          <w:rFonts w:asciiTheme="minorHAnsi" w:eastAsiaTheme="minorEastAsia" w:hAnsiTheme="minorHAnsi" w:cstheme="minorBidi"/>
          <w:kern w:val="2"/>
          <w:sz w:val="22"/>
          <w:szCs w:val="22"/>
          <w:lang w:eastAsia="en-GB"/>
          <w14:ligatures w14:val="standardContextual"/>
        </w:rPr>
        <w:tab/>
      </w:r>
      <w:r>
        <w:t>Co-location requirements</w:t>
      </w:r>
      <w:r>
        <w:tab/>
      </w:r>
      <w:r>
        <w:fldChar w:fldCharType="begin"/>
      </w:r>
      <w:r>
        <w:instrText xml:space="preserve"> PAGEREF _Toc161848343 \h </w:instrText>
      </w:r>
      <w:r>
        <w:fldChar w:fldCharType="separate"/>
      </w:r>
      <w:r>
        <w:t>71</w:t>
      </w:r>
      <w:r>
        <w:fldChar w:fldCharType="end"/>
      </w:r>
    </w:p>
    <w:p w14:paraId="76273424" w14:textId="552EC47C"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4.15.1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_Toc161848344 \h </w:instrText>
      </w:r>
      <w:r>
        <w:fldChar w:fldCharType="separate"/>
      </w:r>
      <w:r>
        <w:t>71</w:t>
      </w:r>
      <w:r>
        <w:fldChar w:fldCharType="end"/>
      </w:r>
    </w:p>
    <w:p w14:paraId="590847EE" w14:textId="00D9975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4.15.2</w:t>
      </w:r>
      <w:r>
        <w:rPr>
          <w:rFonts w:asciiTheme="minorHAnsi" w:eastAsiaTheme="minorEastAsia" w:hAnsiTheme="minorHAnsi" w:cstheme="minorBidi"/>
          <w:kern w:val="2"/>
          <w:sz w:val="22"/>
          <w:szCs w:val="22"/>
          <w:lang w:eastAsia="en-GB"/>
          <w14:ligatures w14:val="standardContextual"/>
        </w:rPr>
        <w:tab/>
      </w:r>
      <w:r>
        <w:rPr>
          <w:lang w:eastAsia="zh-CN"/>
        </w:rPr>
        <w:t>Co-location test antenna</w:t>
      </w:r>
      <w:r>
        <w:tab/>
      </w:r>
      <w:r>
        <w:fldChar w:fldCharType="begin"/>
      </w:r>
      <w:r>
        <w:instrText xml:space="preserve"> PAGEREF _Toc161848345 \h </w:instrText>
      </w:r>
      <w:r>
        <w:fldChar w:fldCharType="separate"/>
      </w:r>
      <w:r>
        <w:t>72</w:t>
      </w:r>
      <w:r>
        <w:fldChar w:fldCharType="end"/>
      </w:r>
    </w:p>
    <w:p w14:paraId="2DBC633B" w14:textId="6D85883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zh-CN"/>
        </w:rPr>
        <w:t>4.15.2.1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_Toc161848346 \h </w:instrText>
      </w:r>
      <w:r>
        <w:fldChar w:fldCharType="separate"/>
      </w:r>
      <w:r>
        <w:t>72</w:t>
      </w:r>
      <w:r>
        <w:fldChar w:fldCharType="end"/>
      </w:r>
    </w:p>
    <w:p w14:paraId="2F37AC3F" w14:textId="4F223BD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zh-CN"/>
        </w:rPr>
        <w:t>4.15.2.2</w:t>
      </w:r>
      <w:r>
        <w:rPr>
          <w:rFonts w:asciiTheme="minorHAnsi" w:eastAsiaTheme="minorEastAsia" w:hAnsiTheme="minorHAnsi" w:cstheme="minorBidi"/>
          <w:kern w:val="2"/>
          <w:sz w:val="22"/>
          <w:szCs w:val="22"/>
          <w:lang w:eastAsia="en-GB"/>
          <w14:ligatures w14:val="standardContextual"/>
        </w:rPr>
        <w:tab/>
      </w:r>
      <w:r>
        <w:rPr>
          <w:lang w:eastAsia="zh-CN"/>
        </w:rPr>
        <w:t>Co-location test antenna characteristics</w:t>
      </w:r>
      <w:r>
        <w:tab/>
      </w:r>
      <w:r>
        <w:fldChar w:fldCharType="begin"/>
      </w:r>
      <w:r>
        <w:instrText xml:space="preserve"> PAGEREF _Toc161848347 \h </w:instrText>
      </w:r>
      <w:r>
        <w:fldChar w:fldCharType="separate"/>
      </w:r>
      <w:r>
        <w:t>72</w:t>
      </w:r>
      <w:r>
        <w:fldChar w:fldCharType="end"/>
      </w:r>
    </w:p>
    <w:p w14:paraId="05D7B040" w14:textId="3569FD5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zh-CN"/>
        </w:rPr>
        <w:t>4.15.2.</w:t>
      </w:r>
      <w:r w:rsidRPr="00BE6B7E">
        <w:rPr>
          <w:lang w:val="en-US" w:eastAsia="zh-CN"/>
        </w:rPr>
        <w:t>3</w:t>
      </w:r>
      <w:r>
        <w:rPr>
          <w:rFonts w:asciiTheme="minorHAnsi" w:eastAsiaTheme="minorEastAsia" w:hAnsiTheme="minorHAnsi" w:cstheme="minorBidi"/>
          <w:kern w:val="2"/>
          <w:sz w:val="22"/>
          <w:szCs w:val="22"/>
          <w:lang w:eastAsia="en-GB"/>
          <w14:ligatures w14:val="standardContextual"/>
        </w:rPr>
        <w:tab/>
      </w:r>
      <w:r>
        <w:rPr>
          <w:lang w:eastAsia="zh-CN"/>
        </w:rPr>
        <w:t>Co-location test antenna</w:t>
      </w:r>
      <w:r w:rsidRPr="00BE6B7E">
        <w:rPr>
          <w:lang w:val="en-US" w:eastAsia="zh-CN"/>
        </w:rPr>
        <w:t xml:space="preserve"> alignment</w:t>
      </w:r>
      <w:r>
        <w:tab/>
      </w:r>
      <w:r>
        <w:fldChar w:fldCharType="begin"/>
      </w:r>
      <w:r>
        <w:instrText xml:space="preserve"> PAGEREF _Toc161848348 \h </w:instrText>
      </w:r>
      <w:r>
        <w:fldChar w:fldCharType="separate"/>
      </w:r>
      <w:r>
        <w:t>72</w:t>
      </w:r>
      <w:r>
        <w:fldChar w:fldCharType="end"/>
      </w:r>
    </w:p>
    <w:p w14:paraId="3E91460A" w14:textId="72632120" w:rsidR="003532DC" w:rsidRDefault="003532DC">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_Toc161848349 \h </w:instrText>
      </w:r>
      <w:r>
        <w:fldChar w:fldCharType="separate"/>
      </w:r>
      <w:r>
        <w:t>73</w:t>
      </w:r>
      <w:r>
        <w:fldChar w:fldCharType="end"/>
      </w:r>
    </w:p>
    <w:p w14:paraId="6638CFB6" w14:textId="387D2183" w:rsidR="003532DC" w:rsidRDefault="003532DC">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_Toc161848350 \h </w:instrText>
      </w:r>
      <w:r>
        <w:fldChar w:fldCharType="separate"/>
      </w:r>
      <w:r>
        <w:t>73</w:t>
      </w:r>
      <w:r>
        <w:fldChar w:fldCharType="end"/>
      </w:r>
    </w:p>
    <w:p w14:paraId="2C857068" w14:textId="7381FFC5" w:rsidR="003532DC" w:rsidRDefault="003532DC">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AAS BS for operating bands where MSR with more than 1 RAT is supported</w:t>
      </w:r>
      <w:r>
        <w:tab/>
      </w:r>
      <w:r>
        <w:fldChar w:fldCharType="begin"/>
      </w:r>
      <w:r>
        <w:instrText xml:space="preserve"> PAGEREF _Toc161848351 \h </w:instrText>
      </w:r>
      <w:r>
        <w:fldChar w:fldCharType="separate"/>
      </w:r>
      <w:r>
        <w:t>75</w:t>
      </w:r>
      <w:r>
        <w:fldChar w:fldCharType="end"/>
      </w:r>
    </w:p>
    <w:p w14:paraId="1635FFDB" w14:textId="1FDE0BE8" w:rsidR="003532DC" w:rsidRDefault="003532DC">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AAS BS in operating bands where one RAT capability sets are supported</w:t>
      </w:r>
      <w:r>
        <w:tab/>
      </w:r>
      <w:r>
        <w:fldChar w:fldCharType="begin"/>
      </w:r>
      <w:r>
        <w:instrText xml:space="preserve"> PAGEREF _Toc161848352 \h </w:instrText>
      </w:r>
      <w:r>
        <w:fldChar w:fldCharType="separate"/>
      </w:r>
      <w:r>
        <w:t>82</w:t>
      </w:r>
      <w:r>
        <w:fldChar w:fldCharType="end"/>
      </w:r>
    </w:p>
    <w:p w14:paraId="30A51F45" w14:textId="7BF2E23B" w:rsidR="003532DC" w:rsidRDefault="003532DC">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_Toc161848353 \h </w:instrText>
      </w:r>
      <w:r>
        <w:fldChar w:fldCharType="separate"/>
      </w:r>
      <w:r>
        <w:t>82</w:t>
      </w:r>
      <w:r>
        <w:fldChar w:fldCharType="end"/>
      </w:r>
    </w:p>
    <w:p w14:paraId="49AD6212" w14:textId="2CA400B4" w:rsidR="003532DC" w:rsidRDefault="003532DC">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AAS BS supporting one RAT only MSR in the operating band</w:t>
      </w:r>
      <w:r>
        <w:tab/>
      </w:r>
      <w:r>
        <w:fldChar w:fldCharType="begin"/>
      </w:r>
      <w:r>
        <w:instrText xml:space="preserve"> PAGEREF _Toc161848354 \h </w:instrText>
      </w:r>
      <w:r>
        <w:fldChar w:fldCharType="separate"/>
      </w:r>
      <w:r>
        <w:t>82</w:t>
      </w:r>
      <w:r>
        <w:fldChar w:fldCharType="end"/>
      </w:r>
    </w:p>
    <w:p w14:paraId="1B983BBC" w14:textId="3959287F" w:rsidR="003532DC" w:rsidRDefault="003532DC">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AAS BS supporting Single-RAT UTRA in the operating band</w:t>
      </w:r>
      <w:r>
        <w:tab/>
      </w:r>
      <w:r>
        <w:fldChar w:fldCharType="begin"/>
      </w:r>
      <w:r>
        <w:instrText xml:space="preserve"> PAGEREF _Toc161848355 \h </w:instrText>
      </w:r>
      <w:r>
        <w:fldChar w:fldCharType="separate"/>
      </w:r>
      <w:r>
        <w:t>88</w:t>
      </w:r>
      <w:r>
        <w:fldChar w:fldCharType="end"/>
      </w:r>
    </w:p>
    <w:p w14:paraId="3A38640E" w14:textId="598EC191" w:rsidR="003532DC" w:rsidRDefault="003532DC">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AAS BS supporting Single-RAT E-UTRA in the operating band</w:t>
      </w:r>
      <w:r>
        <w:tab/>
      </w:r>
      <w:r>
        <w:fldChar w:fldCharType="begin"/>
      </w:r>
      <w:r>
        <w:instrText xml:space="preserve"> PAGEREF _Toc161848356 \h </w:instrText>
      </w:r>
      <w:r>
        <w:fldChar w:fldCharType="separate"/>
      </w:r>
      <w:r>
        <w:t>92</w:t>
      </w:r>
      <w:r>
        <w:fldChar w:fldCharType="end"/>
      </w:r>
    </w:p>
    <w:p w14:paraId="20632EE0" w14:textId="759A2F7E" w:rsidR="003532DC" w:rsidRDefault="003532DC">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Test configurations for AAS BS operating bands with multi-band dependencies</w:t>
      </w:r>
      <w:r>
        <w:tab/>
      </w:r>
      <w:r>
        <w:fldChar w:fldCharType="begin"/>
      </w:r>
      <w:r>
        <w:instrText xml:space="preserve"> PAGEREF _Toc161848357 \h </w:instrText>
      </w:r>
      <w:r>
        <w:fldChar w:fldCharType="separate"/>
      </w:r>
      <w:r>
        <w:t>94</w:t>
      </w:r>
      <w:r>
        <w:fldChar w:fldCharType="end"/>
      </w:r>
    </w:p>
    <w:p w14:paraId="180A0D49" w14:textId="32C307E9" w:rsidR="003532DC" w:rsidRDefault="003532DC">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AAS BS operating bands with multi-band dependencies supporting MSR operation</w:t>
      </w:r>
      <w:r>
        <w:tab/>
      </w:r>
      <w:r>
        <w:fldChar w:fldCharType="begin"/>
      </w:r>
      <w:r>
        <w:instrText xml:space="preserve"> PAGEREF _Toc161848358 \h </w:instrText>
      </w:r>
      <w:r>
        <w:fldChar w:fldCharType="separate"/>
      </w:r>
      <w:r>
        <w:t>94</w:t>
      </w:r>
      <w:r>
        <w:fldChar w:fldCharType="end"/>
      </w:r>
    </w:p>
    <w:p w14:paraId="54AC6F0D" w14:textId="42F9EC80"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_Toc161848359 \h </w:instrText>
      </w:r>
      <w:r>
        <w:fldChar w:fldCharType="separate"/>
      </w:r>
      <w:r>
        <w:t>96</w:t>
      </w:r>
      <w:r>
        <w:fldChar w:fldCharType="end"/>
      </w:r>
    </w:p>
    <w:p w14:paraId="762D3523" w14:textId="166B6A6A" w:rsidR="003532DC" w:rsidRDefault="003532DC">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Radiated transmitter characteristics</w:t>
      </w:r>
      <w:r>
        <w:tab/>
      </w:r>
      <w:r>
        <w:fldChar w:fldCharType="begin"/>
      </w:r>
      <w:r>
        <w:instrText xml:space="preserve"> PAGEREF _Toc161848360 \h </w:instrText>
      </w:r>
      <w:r>
        <w:fldChar w:fldCharType="separate"/>
      </w:r>
      <w:r>
        <w:t>99</w:t>
      </w:r>
      <w:r>
        <w:fldChar w:fldCharType="end"/>
      </w:r>
    </w:p>
    <w:p w14:paraId="3F5C83BD" w14:textId="268743DC"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_Toc161848361 \h </w:instrText>
      </w:r>
      <w:r>
        <w:fldChar w:fldCharType="separate"/>
      </w:r>
      <w:r>
        <w:t>99</w:t>
      </w:r>
      <w:r>
        <w:fldChar w:fldCharType="end"/>
      </w:r>
    </w:p>
    <w:p w14:paraId="5B36C599" w14:textId="147E968B"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Radiated Transmit Power</w:t>
      </w:r>
      <w:r>
        <w:tab/>
      </w:r>
      <w:r>
        <w:fldChar w:fldCharType="begin"/>
      </w:r>
      <w:r>
        <w:instrText xml:space="preserve"> PAGEREF _Toc161848362 \h </w:instrText>
      </w:r>
      <w:r>
        <w:fldChar w:fldCharType="separate"/>
      </w:r>
      <w:r>
        <w:t>100</w:t>
      </w:r>
      <w:r>
        <w:fldChar w:fldCharType="end"/>
      </w:r>
    </w:p>
    <w:p w14:paraId="5F47538D" w14:textId="353E353B"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_Toc161848363 \h </w:instrText>
      </w:r>
      <w:r>
        <w:fldChar w:fldCharType="separate"/>
      </w:r>
      <w:r>
        <w:t>100</w:t>
      </w:r>
      <w:r>
        <w:fldChar w:fldCharType="end"/>
      </w:r>
    </w:p>
    <w:p w14:paraId="4E5D2150" w14:textId="139C750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_Toc161848364 \h </w:instrText>
      </w:r>
      <w:r>
        <w:fldChar w:fldCharType="separate"/>
      </w:r>
      <w:r>
        <w:t>100</w:t>
      </w:r>
      <w:r>
        <w:fldChar w:fldCharType="end"/>
      </w:r>
    </w:p>
    <w:p w14:paraId="65D3D2C7" w14:textId="35C213AC"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_Toc161848365 \h </w:instrText>
      </w:r>
      <w:r>
        <w:fldChar w:fldCharType="separate"/>
      </w:r>
      <w:r>
        <w:t>101</w:t>
      </w:r>
      <w:r>
        <w:fldChar w:fldCharType="end"/>
      </w:r>
    </w:p>
    <w:p w14:paraId="0A49F889" w14:textId="1982CACB"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_Toc161848366 \h </w:instrText>
      </w:r>
      <w:r>
        <w:fldChar w:fldCharType="separate"/>
      </w:r>
      <w:r>
        <w:t>101</w:t>
      </w:r>
      <w:r>
        <w:fldChar w:fldCharType="end"/>
      </w:r>
    </w:p>
    <w:p w14:paraId="52D043E2" w14:textId="2DB903C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_Toc161848367 \h </w:instrText>
      </w:r>
      <w:r>
        <w:fldChar w:fldCharType="separate"/>
      </w:r>
      <w:r>
        <w:t>101</w:t>
      </w:r>
      <w:r>
        <w:fldChar w:fldCharType="end"/>
      </w:r>
    </w:p>
    <w:p w14:paraId="1AC92413" w14:textId="49E6CC3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_Toc161848368 \h </w:instrText>
      </w:r>
      <w:r>
        <w:fldChar w:fldCharType="separate"/>
      </w:r>
      <w:r>
        <w:t>101</w:t>
      </w:r>
      <w:r>
        <w:fldChar w:fldCharType="end"/>
      </w:r>
    </w:p>
    <w:p w14:paraId="3179A0C1" w14:textId="6E303014"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_Toc161848369 \h </w:instrText>
      </w:r>
      <w:r>
        <w:fldChar w:fldCharType="separate"/>
      </w:r>
      <w:r>
        <w:t>102</w:t>
      </w:r>
      <w:r>
        <w:fldChar w:fldCharType="end"/>
      </w:r>
    </w:p>
    <w:p w14:paraId="2218DA44" w14:textId="3C900313" w:rsidR="003532DC" w:rsidRDefault="003532DC">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OTA Base Station output power</w:t>
      </w:r>
      <w:r>
        <w:tab/>
      </w:r>
      <w:r>
        <w:fldChar w:fldCharType="begin"/>
      </w:r>
      <w:r>
        <w:instrText xml:space="preserve"> PAGEREF _Toc161848370 \h </w:instrText>
      </w:r>
      <w:r>
        <w:fldChar w:fldCharType="separate"/>
      </w:r>
      <w:r>
        <w:t>102</w:t>
      </w:r>
      <w:r>
        <w:fldChar w:fldCharType="end"/>
      </w:r>
    </w:p>
    <w:p w14:paraId="2E7A277D" w14:textId="507AD9A5" w:rsidR="003532DC" w:rsidRDefault="003532DC">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_Toc161848371 \h </w:instrText>
      </w:r>
      <w:r>
        <w:fldChar w:fldCharType="separate"/>
      </w:r>
      <w:r>
        <w:t>102</w:t>
      </w:r>
      <w:r>
        <w:fldChar w:fldCharType="end"/>
      </w:r>
    </w:p>
    <w:p w14:paraId="1F49B683" w14:textId="480547D5" w:rsidR="003532DC" w:rsidRDefault="003532DC">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OTA Maximum output power</w:t>
      </w:r>
      <w:r>
        <w:tab/>
      </w:r>
      <w:r>
        <w:fldChar w:fldCharType="begin"/>
      </w:r>
      <w:r>
        <w:instrText xml:space="preserve"> PAGEREF _Toc161848372 \h </w:instrText>
      </w:r>
      <w:r>
        <w:fldChar w:fldCharType="separate"/>
      </w:r>
      <w:r>
        <w:t>102</w:t>
      </w:r>
      <w:r>
        <w:fldChar w:fldCharType="end"/>
      </w:r>
    </w:p>
    <w:p w14:paraId="69EB79BB" w14:textId="4DA4416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_Toc161848373 \h </w:instrText>
      </w:r>
      <w:r>
        <w:fldChar w:fldCharType="separate"/>
      </w:r>
      <w:r>
        <w:t>102</w:t>
      </w:r>
      <w:r>
        <w:fldChar w:fldCharType="end"/>
      </w:r>
    </w:p>
    <w:p w14:paraId="09A9F957" w14:textId="1B115E7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_Toc161848374 \h </w:instrText>
      </w:r>
      <w:r>
        <w:fldChar w:fldCharType="separate"/>
      </w:r>
      <w:r>
        <w:t>102</w:t>
      </w:r>
      <w:r>
        <w:fldChar w:fldCharType="end"/>
      </w:r>
    </w:p>
    <w:p w14:paraId="58CF427D" w14:textId="367AC1E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_Toc161848375 \h </w:instrText>
      </w:r>
      <w:r>
        <w:fldChar w:fldCharType="separate"/>
      </w:r>
      <w:r>
        <w:t>103</w:t>
      </w:r>
      <w:r>
        <w:fldChar w:fldCharType="end"/>
      </w:r>
    </w:p>
    <w:p w14:paraId="2236A4FB" w14:textId="1E4FED0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_Toc161848376 \h </w:instrText>
      </w:r>
      <w:r>
        <w:fldChar w:fldCharType="separate"/>
      </w:r>
      <w:r>
        <w:t>103</w:t>
      </w:r>
      <w:r>
        <w:fldChar w:fldCharType="end"/>
      </w:r>
    </w:p>
    <w:p w14:paraId="2563F66B" w14:textId="2B34872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6.3.2.4.1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_Toc161848377 \h </w:instrText>
      </w:r>
      <w:r>
        <w:fldChar w:fldCharType="separate"/>
      </w:r>
      <w:r>
        <w:t>103</w:t>
      </w:r>
      <w:r>
        <w:fldChar w:fldCharType="end"/>
      </w:r>
    </w:p>
    <w:p w14:paraId="06F13A6C" w14:textId="5F34156B" w:rsidR="003532DC" w:rsidRDefault="003532DC">
      <w:pPr>
        <w:pStyle w:val="TOC7"/>
        <w:rPr>
          <w:rFonts w:asciiTheme="minorHAnsi" w:eastAsiaTheme="minorEastAsia" w:hAnsiTheme="minorHAnsi" w:cstheme="minorBidi"/>
          <w:kern w:val="2"/>
          <w:sz w:val="22"/>
          <w:szCs w:val="22"/>
          <w:lang w:eastAsia="en-GB"/>
          <w14:ligatures w14:val="standardContextual"/>
        </w:rPr>
      </w:pPr>
      <w:r>
        <w:rPr>
          <w:lang w:eastAsia="sv-SE"/>
        </w:rPr>
        <w:t>6.3.2.4.2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_Toc161848378 \h </w:instrText>
      </w:r>
      <w:r>
        <w:fldChar w:fldCharType="separate"/>
      </w:r>
      <w:r>
        <w:t>103</w:t>
      </w:r>
      <w:r>
        <w:fldChar w:fldCharType="end"/>
      </w:r>
    </w:p>
    <w:p w14:paraId="6F5AE2A6" w14:textId="2CE9D72F"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_Toc161848379 \h </w:instrText>
      </w:r>
      <w:r>
        <w:fldChar w:fldCharType="separate"/>
      </w:r>
      <w:r>
        <w:t>103</w:t>
      </w:r>
      <w:r>
        <w:fldChar w:fldCharType="end"/>
      </w:r>
    </w:p>
    <w:p w14:paraId="0CB5FAF6" w14:textId="74B14374" w:rsidR="003532DC" w:rsidRDefault="003532DC">
      <w:pPr>
        <w:pStyle w:val="TOC3"/>
        <w:rPr>
          <w:rFonts w:asciiTheme="minorHAnsi" w:eastAsiaTheme="minorEastAsia" w:hAnsiTheme="minorHAnsi" w:cstheme="minorBidi"/>
          <w:kern w:val="2"/>
          <w:sz w:val="22"/>
          <w:szCs w:val="22"/>
          <w:lang w:eastAsia="en-GB"/>
          <w14:ligatures w14:val="standardContextual"/>
        </w:rPr>
      </w:pPr>
      <w:r w:rsidRPr="00BE6B7E">
        <w:rPr>
          <w:lang w:val="sv-FI"/>
        </w:rPr>
        <w:t>6.3.3</w:t>
      </w:r>
      <w:r>
        <w:rPr>
          <w:rFonts w:asciiTheme="minorHAnsi" w:eastAsiaTheme="minorEastAsia" w:hAnsiTheme="minorHAnsi" w:cstheme="minorBidi"/>
          <w:kern w:val="2"/>
          <w:sz w:val="22"/>
          <w:szCs w:val="22"/>
          <w:lang w:eastAsia="en-GB"/>
          <w14:ligatures w14:val="standardContextual"/>
        </w:rPr>
        <w:tab/>
      </w:r>
      <w:r w:rsidRPr="00BE6B7E">
        <w:rPr>
          <w:lang w:val="sv-FI"/>
        </w:rPr>
        <w:t>OTA E-UTRA DL RS power</w:t>
      </w:r>
      <w:r>
        <w:tab/>
      </w:r>
      <w:r>
        <w:fldChar w:fldCharType="begin"/>
      </w:r>
      <w:r>
        <w:instrText xml:space="preserve"> PAGEREF _Toc161848380 \h </w:instrText>
      </w:r>
      <w:r>
        <w:fldChar w:fldCharType="separate"/>
      </w:r>
      <w:r>
        <w:t>104</w:t>
      </w:r>
      <w:r>
        <w:fldChar w:fldCharType="end"/>
      </w:r>
    </w:p>
    <w:p w14:paraId="3C695E33" w14:textId="1E8BB31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_Toc161848381 \h </w:instrText>
      </w:r>
      <w:r>
        <w:fldChar w:fldCharType="separate"/>
      </w:r>
      <w:r>
        <w:t>104</w:t>
      </w:r>
      <w:r>
        <w:fldChar w:fldCharType="end"/>
      </w:r>
    </w:p>
    <w:p w14:paraId="314F9229" w14:textId="0372A93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_Toc161848382 \h </w:instrText>
      </w:r>
      <w:r>
        <w:fldChar w:fldCharType="separate"/>
      </w:r>
      <w:r>
        <w:t>104</w:t>
      </w:r>
      <w:r>
        <w:fldChar w:fldCharType="end"/>
      </w:r>
    </w:p>
    <w:p w14:paraId="54A6FB3F" w14:textId="1E3F7C3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_Toc161848383 \h </w:instrText>
      </w:r>
      <w:r>
        <w:fldChar w:fldCharType="separate"/>
      </w:r>
      <w:r>
        <w:t>104</w:t>
      </w:r>
      <w:r>
        <w:fldChar w:fldCharType="end"/>
      </w:r>
    </w:p>
    <w:p w14:paraId="25017D40" w14:textId="521D120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_Toc161848384 \h </w:instrText>
      </w:r>
      <w:r>
        <w:fldChar w:fldCharType="separate"/>
      </w:r>
      <w:r>
        <w:t>104</w:t>
      </w:r>
      <w:r>
        <w:fldChar w:fldCharType="end"/>
      </w:r>
    </w:p>
    <w:p w14:paraId="452EC02A" w14:textId="655EA777"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6.3.3.4.1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_Toc161848385 \h </w:instrText>
      </w:r>
      <w:r>
        <w:fldChar w:fldCharType="separate"/>
      </w:r>
      <w:r>
        <w:t>104</w:t>
      </w:r>
      <w:r>
        <w:fldChar w:fldCharType="end"/>
      </w:r>
    </w:p>
    <w:p w14:paraId="2D8EE2C7" w14:textId="6E087C7A"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6.3.3.4.2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_Toc161848386 \h </w:instrText>
      </w:r>
      <w:r>
        <w:fldChar w:fldCharType="separate"/>
      </w:r>
      <w:r>
        <w:t>104</w:t>
      </w:r>
      <w:r>
        <w:fldChar w:fldCharType="end"/>
      </w:r>
    </w:p>
    <w:p w14:paraId="5D9EA5C3" w14:textId="2A95B4F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_Toc161848387 \h </w:instrText>
      </w:r>
      <w:r>
        <w:fldChar w:fldCharType="separate"/>
      </w:r>
      <w:r>
        <w:t>104</w:t>
      </w:r>
      <w:r>
        <w:fldChar w:fldCharType="end"/>
      </w:r>
    </w:p>
    <w:p w14:paraId="2A4A0FE5" w14:textId="46A5CF76" w:rsidR="003532DC" w:rsidRDefault="003532DC">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_Toc161848388 \h </w:instrText>
      </w:r>
      <w:r>
        <w:fldChar w:fldCharType="separate"/>
      </w:r>
      <w:r>
        <w:t>105</w:t>
      </w:r>
      <w:r>
        <w:fldChar w:fldCharType="end"/>
      </w:r>
    </w:p>
    <w:p w14:paraId="765086CD" w14:textId="60F68229" w:rsidR="003532DC" w:rsidRDefault="003532DC">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_Toc161848389 \h </w:instrText>
      </w:r>
      <w:r>
        <w:fldChar w:fldCharType="separate"/>
      </w:r>
      <w:r>
        <w:t>105</w:t>
      </w:r>
      <w:r>
        <w:fldChar w:fldCharType="end"/>
      </w:r>
    </w:p>
    <w:p w14:paraId="0A5052AC" w14:textId="6DF88775" w:rsidR="003532DC" w:rsidRDefault="003532DC">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OTA UTRA Inner loop power control in the downlink</w:t>
      </w:r>
      <w:r>
        <w:tab/>
      </w:r>
      <w:r>
        <w:fldChar w:fldCharType="begin"/>
      </w:r>
      <w:r>
        <w:instrText xml:space="preserve"> PAGEREF _Toc161848390 \h </w:instrText>
      </w:r>
      <w:r>
        <w:fldChar w:fldCharType="separate"/>
      </w:r>
      <w:r>
        <w:t>105</w:t>
      </w:r>
      <w:r>
        <w:fldChar w:fldCharType="end"/>
      </w:r>
    </w:p>
    <w:p w14:paraId="46804F0D" w14:textId="3AEDC77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_Toc161848391 \h </w:instrText>
      </w:r>
      <w:r>
        <w:fldChar w:fldCharType="separate"/>
      </w:r>
      <w:r>
        <w:t>105</w:t>
      </w:r>
      <w:r>
        <w:fldChar w:fldCharType="end"/>
      </w:r>
    </w:p>
    <w:p w14:paraId="436572E6" w14:textId="7CEDC52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_Toc161848392 \h </w:instrText>
      </w:r>
      <w:r>
        <w:fldChar w:fldCharType="separate"/>
      </w:r>
      <w:r>
        <w:t>105</w:t>
      </w:r>
      <w:r>
        <w:fldChar w:fldCharType="end"/>
      </w:r>
    </w:p>
    <w:p w14:paraId="25F5BED8" w14:textId="6734CD3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_Toc161848393 \h </w:instrText>
      </w:r>
      <w:r>
        <w:fldChar w:fldCharType="separate"/>
      </w:r>
      <w:r>
        <w:t>105</w:t>
      </w:r>
      <w:r>
        <w:fldChar w:fldCharType="end"/>
      </w:r>
    </w:p>
    <w:p w14:paraId="5FA71D6A" w14:textId="078D83B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_Toc161848394 \h </w:instrText>
      </w:r>
      <w:r>
        <w:fldChar w:fldCharType="separate"/>
      </w:r>
      <w:r>
        <w:t>105</w:t>
      </w:r>
      <w:r>
        <w:fldChar w:fldCharType="end"/>
      </w:r>
    </w:p>
    <w:p w14:paraId="29204726" w14:textId="4D8C8DFA"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_Toc161848395 \h </w:instrText>
      </w:r>
      <w:r>
        <w:fldChar w:fldCharType="separate"/>
      </w:r>
      <w:r>
        <w:t>105</w:t>
      </w:r>
      <w:r>
        <w:fldChar w:fldCharType="end"/>
      </w:r>
    </w:p>
    <w:p w14:paraId="565635E6" w14:textId="51C862E2"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_Toc161848396 \h </w:instrText>
      </w:r>
      <w:r>
        <w:fldChar w:fldCharType="separate"/>
      </w:r>
      <w:r>
        <w:t>105</w:t>
      </w:r>
      <w:r>
        <w:fldChar w:fldCharType="end"/>
      </w:r>
    </w:p>
    <w:p w14:paraId="445EA221" w14:textId="0EAAD39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_Toc161848397 \h </w:instrText>
      </w:r>
      <w:r>
        <w:fldChar w:fldCharType="separate"/>
      </w:r>
      <w:r>
        <w:t>106</w:t>
      </w:r>
      <w:r>
        <w:fldChar w:fldCharType="end"/>
      </w:r>
    </w:p>
    <w:p w14:paraId="7D7EA334" w14:textId="28F01042" w:rsidR="003532DC" w:rsidRDefault="003532DC">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OTA Power control dynamic range</w:t>
      </w:r>
      <w:r>
        <w:tab/>
      </w:r>
      <w:r>
        <w:fldChar w:fldCharType="begin"/>
      </w:r>
      <w:r>
        <w:instrText xml:space="preserve"> PAGEREF _Toc161848398 \h </w:instrText>
      </w:r>
      <w:r>
        <w:fldChar w:fldCharType="separate"/>
      </w:r>
      <w:r>
        <w:t>107</w:t>
      </w:r>
      <w:r>
        <w:fldChar w:fldCharType="end"/>
      </w:r>
    </w:p>
    <w:p w14:paraId="7E47EC36" w14:textId="6ADE8C9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_Toc161848399 \h </w:instrText>
      </w:r>
      <w:r>
        <w:fldChar w:fldCharType="separate"/>
      </w:r>
      <w:r>
        <w:t>107</w:t>
      </w:r>
      <w:r>
        <w:fldChar w:fldCharType="end"/>
      </w:r>
    </w:p>
    <w:p w14:paraId="283DCA3B" w14:textId="4122FB8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_Toc161848400 \h </w:instrText>
      </w:r>
      <w:r>
        <w:fldChar w:fldCharType="separate"/>
      </w:r>
      <w:r>
        <w:t>107</w:t>
      </w:r>
      <w:r>
        <w:fldChar w:fldCharType="end"/>
      </w:r>
    </w:p>
    <w:p w14:paraId="65840196" w14:textId="10D4D53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_Toc161848401 \h </w:instrText>
      </w:r>
      <w:r>
        <w:fldChar w:fldCharType="separate"/>
      </w:r>
      <w:r>
        <w:t>107</w:t>
      </w:r>
      <w:r>
        <w:fldChar w:fldCharType="end"/>
      </w:r>
    </w:p>
    <w:p w14:paraId="143DD4A0" w14:textId="5C47C75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_Toc161848402 \h </w:instrText>
      </w:r>
      <w:r>
        <w:fldChar w:fldCharType="separate"/>
      </w:r>
      <w:r>
        <w:t>107</w:t>
      </w:r>
      <w:r>
        <w:fldChar w:fldCharType="end"/>
      </w:r>
    </w:p>
    <w:p w14:paraId="2312BEA4" w14:textId="658C6C4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_Toc161848403 \h </w:instrText>
      </w:r>
      <w:r>
        <w:fldChar w:fldCharType="separate"/>
      </w:r>
      <w:r>
        <w:t>107</w:t>
      </w:r>
      <w:r>
        <w:fldChar w:fldCharType="end"/>
      </w:r>
    </w:p>
    <w:p w14:paraId="21285C1E" w14:textId="14205711"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_Toc161848404 \h </w:instrText>
      </w:r>
      <w:r>
        <w:fldChar w:fldCharType="separate"/>
      </w:r>
      <w:r>
        <w:t>107</w:t>
      </w:r>
      <w:r>
        <w:fldChar w:fldCharType="end"/>
      </w:r>
    </w:p>
    <w:p w14:paraId="2462A9C4" w14:textId="1FCF074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_Toc161848405 \h </w:instrText>
      </w:r>
      <w:r>
        <w:fldChar w:fldCharType="separate"/>
      </w:r>
      <w:r>
        <w:t>108</w:t>
      </w:r>
      <w:r>
        <w:fldChar w:fldCharType="end"/>
      </w:r>
    </w:p>
    <w:p w14:paraId="781786E3" w14:textId="253A1C2A" w:rsidR="003532DC" w:rsidRDefault="003532DC">
      <w:pPr>
        <w:pStyle w:val="TOC3"/>
        <w:rPr>
          <w:rFonts w:asciiTheme="minorHAnsi" w:eastAsiaTheme="minorEastAsia" w:hAnsiTheme="minorHAnsi" w:cstheme="minorBidi"/>
          <w:kern w:val="2"/>
          <w:sz w:val="22"/>
          <w:szCs w:val="22"/>
          <w:lang w:eastAsia="en-GB"/>
          <w14:ligatures w14:val="standardContextual"/>
        </w:rPr>
      </w:pPr>
      <w:r>
        <w:t>6.4.4</w:t>
      </w:r>
      <w:r>
        <w:rPr>
          <w:rFonts w:asciiTheme="minorHAnsi" w:eastAsiaTheme="minorEastAsia" w:hAnsiTheme="minorHAnsi" w:cstheme="minorBidi"/>
          <w:kern w:val="2"/>
          <w:sz w:val="22"/>
          <w:szCs w:val="22"/>
          <w:lang w:eastAsia="en-GB"/>
          <w14:ligatures w14:val="standardContextual"/>
        </w:rPr>
        <w:tab/>
      </w:r>
      <w:r>
        <w:t>OTA total power dynamic range</w:t>
      </w:r>
      <w:r>
        <w:tab/>
      </w:r>
      <w:r>
        <w:fldChar w:fldCharType="begin"/>
      </w:r>
      <w:r>
        <w:instrText xml:space="preserve"> PAGEREF _Toc161848406 \h </w:instrText>
      </w:r>
      <w:r>
        <w:fldChar w:fldCharType="separate"/>
      </w:r>
      <w:r>
        <w:t>108</w:t>
      </w:r>
      <w:r>
        <w:fldChar w:fldCharType="end"/>
      </w:r>
    </w:p>
    <w:p w14:paraId="399EA5A1" w14:textId="118C587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_Toc161848407 \h </w:instrText>
      </w:r>
      <w:r>
        <w:fldChar w:fldCharType="separate"/>
      </w:r>
      <w:r>
        <w:t>108</w:t>
      </w:r>
      <w:r>
        <w:fldChar w:fldCharType="end"/>
      </w:r>
    </w:p>
    <w:p w14:paraId="1644F260" w14:textId="754AC8C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_Toc161848408 \h </w:instrText>
      </w:r>
      <w:r>
        <w:fldChar w:fldCharType="separate"/>
      </w:r>
      <w:r>
        <w:t>108</w:t>
      </w:r>
      <w:r>
        <w:fldChar w:fldCharType="end"/>
      </w:r>
    </w:p>
    <w:p w14:paraId="6E12FB07" w14:textId="57A7C86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_Toc161848409 \h </w:instrText>
      </w:r>
      <w:r>
        <w:fldChar w:fldCharType="separate"/>
      </w:r>
      <w:r>
        <w:t>108</w:t>
      </w:r>
      <w:r>
        <w:fldChar w:fldCharType="end"/>
      </w:r>
    </w:p>
    <w:p w14:paraId="6935378C" w14:textId="71EA256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_Toc161848410 \h </w:instrText>
      </w:r>
      <w:r>
        <w:fldChar w:fldCharType="separate"/>
      </w:r>
      <w:r>
        <w:t>108</w:t>
      </w:r>
      <w:r>
        <w:fldChar w:fldCharType="end"/>
      </w:r>
    </w:p>
    <w:p w14:paraId="39A0E760" w14:textId="799637A9"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_Toc161848411 \h </w:instrText>
      </w:r>
      <w:r>
        <w:fldChar w:fldCharType="separate"/>
      </w:r>
      <w:r>
        <w:t>108</w:t>
      </w:r>
      <w:r>
        <w:fldChar w:fldCharType="end"/>
      </w:r>
    </w:p>
    <w:p w14:paraId="6CD92ED4" w14:textId="3510CB09"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_Toc161848412 \h </w:instrText>
      </w:r>
      <w:r>
        <w:fldChar w:fldCharType="separate"/>
      </w:r>
      <w:r>
        <w:t>109</w:t>
      </w:r>
      <w:r>
        <w:fldChar w:fldCharType="end"/>
      </w:r>
    </w:p>
    <w:p w14:paraId="62E67CDD" w14:textId="63BA2B9C"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_Toc161848413 \h </w:instrText>
      </w:r>
      <w:r>
        <w:fldChar w:fldCharType="separate"/>
      </w:r>
      <w:r>
        <w:t>110</w:t>
      </w:r>
      <w:r>
        <w:fldChar w:fldCharType="end"/>
      </w:r>
    </w:p>
    <w:p w14:paraId="3F51223F" w14:textId="0DD23484" w:rsidR="003532DC" w:rsidRDefault="003532DC">
      <w:pPr>
        <w:pStyle w:val="TOC5"/>
        <w:rPr>
          <w:rFonts w:asciiTheme="minorHAnsi" w:eastAsiaTheme="minorEastAsia" w:hAnsiTheme="minorHAnsi" w:cstheme="minorBidi"/>
          <w:kern w:val="2"/>
          <w:sz w:val="22"/>
          <w:szCs w:val="22"/>
          <w:lang w:eastAsia="en-GB"/>
          <w14:ligatures w14:val="standardContextual"/>
        </w:rPr>
      </w:pPr>
      <w:r>
        <w:t>6.4.4.5.1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_Toc161848414 \h </w:instrText>
      </w:r>
      <w:r>
        <w:fldChar w:fldCharType="separate"/>
      </w:r>
      <w:r>
        <w:t>110</w:t>
      </w:r>
      <w:r>
        <w:fldChar w:fldCharType="end"/>
      </w:r>
    </w:p>
    <w:p w14:paraId="269B9D4F" w14:textId="05470E89" w:rsidR="003532DC" w:rsidRDefault="003532DC">
      <w:pPr>
        <w:pStyle w:val="TOC5"/>
        <w:rPr>
          <w:rFonts w:asciiTheme="minorHAnsi" w:eastAsiaTheme="minorEastAsia" w:hAnsiTheme="minorHAnsi" w:cstheme="minorBidi"/>
          <w:kern w:val="2"/>
          <w:sz w:val="22"/>
          <w:szCs w:val="22"/>
          <w:lang w:eastAsia="en-GB"/>
          <w14:ligatures w14:val="standardContextual"/>
        </w:rPr>
      </w:pPr>
      <w:r>
        <w:t>6.4.4.5.2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_Toc161848415 \h </w:instrText>
      </w:r>
      <w:r>
        <w:fldChar w:fldCharType="separate"/>
      </w:r>
      <w:r>
        <w:t>110</w:t>
      </w:r>
      <w:r>
        <w:fldChar w:fldCharType="end"/>
      </w:r>
    </w:p>
    <w:p w14:paraId="3AEEB20C" w14:textId="2C1924C8" w:rsidR="003532DC" w:rsidRDefault="003532DC">
      <w:pPr>
        <w:pStyle w:val="TOC5"/>
        <w:rPr>
          <w:rFonts w:asciiTheme="minorHAnsi" w:eastAsiaTheme="minorEastAsia" w:hAnsiTheme="minorHAnsi" w:cstheme="minorBidi"/>
          <w:kern w:val="2"/>
          <w:sz w:val="22"/>
          <w:szCs w:val="22"/>
          <w:lang w:eastAsia="en-GB"/>
          <w14:ligatures w14:val="standardContextual"/>
        </w:rPr>
      </w:pPr>
      <w:r>
        <w:t>6.4.4.5.3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_Toc161848416 \h </w:instrText>
      </w:r>
      <w:r>
        <w:fldChar w:fldCharType="separate"/>
      </w:r>
      <w:r>
        <w:t>110</w:t>
      </w:r>
      <w:r>
        <w:fldChar w:fldCharType="end"/>
      </w:r>
    </w:p>
    <w:p w14:paraId="723141BC" w14:textId="2B93429F" w:rsidR="003532DC" w:rsidRDefault="003532DC">
      <w:pPr>
        <w:pStyle w:val="TOC3"/>
        <w:rPr>
          <w:rFonts w:asciiTheme="minorHAnsi" w:eastAsiaTheme="minorEastAsia" w:hAnsiTheme="minorHAnsi" w:cstheme="minorBidi"/>
          <w:kern w:val="2"/>
          <w:sz w:val="22"/>
          <w:szCs w:val="22"/>
          <w:lang w:eastAsia="en-GB"/>
          <w14:ligatures w14:val="standardContextual"/>
        </w:rPr>
      </w:pPr>
      <w:r>
        <w:t>6.4.5</w:t>
      </w:r>
      <w:r>
        <w:rPr>
          <w:rFonts w:asciiTheme="minorHAnsi" w:eastAsiaTheme="minorEastAsia" w:hAnsiTheme="minorHAnsi" w:cstheme="minorBidi"/>
          <w:kern w:val="2"/>
          <w:sz w:val="22"/>
          <w:szCs w:val="22"/>
          <w:lang w:eastAsia="en-GB"/>
          <w14:ligatures w14:val="standardContextual"/>
        </w:rPr>
        <w:tab/>
      </w:r>
      <w:r>
        <w:t>OTA IPDL time mask</w:t>
      </w:r>
      <w:r>
        <w:tab/>
      </w:r>
      <w:r>
        <w:fldChar w:fldCharType="begin"/>
      </w:r>
      <w:r>
        <w:instrText xml:space="preserve"> PAGEREF _Toc161848417 \h </w:instrText>
      </w:r>
      <w:r>
        <w:fldChar w:fldCharType="separate"/>
      </w:r>
      <w:r>
        <w:t>111</w:t>
      </w:r>
      <w:r>
        <w:fldChar w:fldCharType="end"/>
      </w:r>
    </w:p>
    <w:p w14:paraId="66B3BF28" w14:textId="353C96E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_Toc161848418 \h </w:instrText>
      </w:r>
      <w:r>
        <w:fldChar w:fldCharType="separate"/>
      </w:r>
      <w:r>
        <w:t>111</w:t>
      </w:r>
      <w:r>
        <w:fldChar w:fldCharType="end"/>
      </w:r>
    </w:p>
    <w:p w14:paraId="18B95719" w14:textId="55B097B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_Toc161848419 \h </w:instrText>
      </w:r>
      <w:r>
        <w:fldChar w:fldCharType="separate"/>
      </w:r>
      <w:r>
        <w:t>111</w:t>
      </w:r>
      <w:r>
        <w:fldChar w:fldCharType="end"/>
      </w:r>
    </w:p>
    <w:p w14:paraId="194F0D56" w14:textId="621A249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_Toc161848420 \h </w:instrText>
      </w:r>
      <w:r>
        <w:fldChar w:fldCharType="separate"/>
      </w:r>
      <w:r>
        <w:t>111</w:t>
      </w:r>
      <w:r>
        <w:fldChar w:fldCharType="end"/>
      </w:r>
    </w:p>
    <w:p w14:paraId="08BF5903" w14:textId="592D89DC"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_Toc161848421 \h </w:instrText>
      </w:r>
      <w:r>
        <w:fldChar w:fldCharType="separate"/>
      </w:r>
      <w:r>
        <w:t>111</w:t>
      </w:r>
      <w:r>
        <w:fldChar w:fldCharType="end"/>
      </w:r>
    </w:p>
    <w:p w14:paraId="2FC6877B" w14:textId="05664DF0"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_Toc161848422 \h </w:instrText>
      </w:r>
      <w:r>
        <w:fldChar w:fldCharType="separate"/>
      </w:r>
      <w:r>
        <w:t>111</w:t>
      </w:r>
      <w:r>
        <w:fldChar w:fldCharType="end"/>
      </w:r>
    </w:p>
    <w:p w14:paraId="6E4846C8" w14:textId="28B268F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_Toc161848423 \h </w:instrText>
      </w:r>
      <w:r>
        <w:fldChar w:fldCharType="separate"/>
      </w:r>
      <w:r>
        <w:t>112</w:t>
      </w:r>
      <w:r>
        <w:fldChar w:fldCharType="end"/>
      </w:r>
    </w:p>
    <w:p w14:paraId="65D06356" w14:textId="25B8F1C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_Toc161848424 \h </w:instrText>
      </w:r>
      <w:r>
        <w:fldChar w:fldCharType="separate"/>
      </w:r>
      <w:r>
        <w:t>112</w:t>
      </w:r>
      <w:r>
        <w:fldChar w:fldCharType="end"/>
      </w:r>
    </w:p>
    <w:p w14:paraId="067FBDAD" w14:textId="5686C53F" w:rsidR="003532DC" w:rsidRDefault="003532DC">
      <w:pPr>
        <w:pStyle w:val="TOC3"/>
        <w:rPr>
          <w:rFonts w:asciiTheme="minorHAnsi" w:eastAsiaTheme="minorEastAsia" w:hAnsiTheme="minorHAnsi" w:cstheme="minorBidi"/>
          <w:kern w:val="2"/>
          <w:sz w:val="22"/>
          <w:szCs w:val="22"/>
          <w:lang w:eastAsia="en-GB"/>
          <w14:ligatures w14:val="standardContextual"/>
        </w:rPr>
      </w:pPr>
      <w:r>
        <w:t>6.4.6</w:t>
      </w:r>
      <w:r>
        <w:rPr>
          <w:rFonts w:asciiTheme="minorHAnsi" w:eastAsiaTheme="minorEastAsia" w:hAnsiTheme="minorHAnsi" w:cstheme="minorBidi"/>
          <w:kern w:val="2"/>
          <w:sz w:val="22"/>
          <w:szCs w:val="22"/>
          <w:lang w:eastAsia="en-GB"/>
          <w14:ligatures w14:val="standardContextual"/>
        </w:rPr>
        <w:tab/>
      </w:r>
      <w:r>
        <w:t>OTA RE Power control dynamic range</w:t>
      </w:r>
      <w:r>
        <w:tab/>
      </w:r>
      <w:r>
        <w:fldChar w:fldCharType="begin"/>
      </w:r>
      <w:r>
        <w:instrText xml:space="preserve"> PAGEREF _Toc161848425 \h </w:instrText>
      </w:r>
      <w:r>
        <w:fldChar w:fldCharType="separate"/>
      </w:r>
      <w:r>
        <w:t>112</w:t>
      </w:r>
      <w:r>
        <w:fldChar w:fldCharType="end"/>
      </w:r>
    </w:p>
    <w:p w14:paraId="6D9C4ABF" w14:textId="5ED54C8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6.4.6.1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_Toc161848426 \h </w:instrText>
      </w:r>
      <w:r>
        <w:fldChar w:fldCharType="separate"/>
      </w:r>
      <w:r>
        <w:t>112</w:t>
      </w:r>
      <w:r>
        <w:fldChar w:fldCharType="end"/>
      </w:r>
    </w:p>
    <w:p w14:paraId="1FEC645F" w14:textId="70530E8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6.4.6.2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_Toc161848427 \h </w:instrText>
      </w:r>
      <w:r>
        <w:fldChar w:fldCharType="separate"/>
      </w:r>
      <w:r>
        <w:t>113</w:t>
      </w:r>
      <w:r>
        <w:fldChar w:fldCharType="end"/>
      </w:r>
    </w:p>
    <w:p w14:paraId="4AD3420A" w14:textId="0532EB7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_Toc161848428 \h </w:instrText>
      </w:r>
      <w:r>
        <w:fldChar w:fldCharType="separate"/>
      </w:r>
      <w:r>
        <w:t>113</w:t>
      </w:r>
      <w:r>
        <w:fldChar w:fldCharType="end"/>
      </w:r>
    </w:p>
    <w:p w14:paraId="259955F2" w14:textId="0043F4D3" w:rsidR="003532DC" w:rsidRDefault="003532DC">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OTA Transmit ON/OFF power</w:t>
      </w:r>
      <w:r>
        <w:tab/>
      </w:r>
      <w:r>
        <w:fldChar w:fldCharType="begin"/>
      </w:r>
      <w:r>
        <w:instrText xml:space="preserve"> PAGEREF _Toc161848429 \h </w:instrText>
      </w:r>
      <w:r>
        <w:fldChar w:fldCharType="separate"/>
      </w:r>
      <w:r>
        <w:t>113</w:t>
      </w:r>
      <w:r>
        <w:fldChar w:fldCharType="end"/>
      </w:r>
    </w:p>
    <w:p w14:paraId="0682F65D" w14:textId="061A738F" w:rsidR="003532DC" w:rsidRDefault="003532DC">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_Toc161848430 \h </w:instrText>
      </w:r>
      <w:r>
        <w:fldChar w:fldCharType="separate"/>
      </w:r>
      <w:r>
        <w:t>113</w:t>
      </w:r>
      <w:r>
        <w:fldChar w:fldCharType="end"/>
      </w:r>
    </w:p>
    <w:p w14:paraId="69321244" w14:textId="244A7A25" w:rsidR="003532DC" w:rsidRDefault="003532DC">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OTA Transmitter OFF power</w:t>
      </w:r>
      <w:r>
        <w:tab/>
      </w:r>
      <w:r>
        <w:fldChar w:fldCharType="begin"/>
      </w:r>
      <w:r>
        <w:instrText xml:space="preserve"> PAGEREF _Toc161848431 \h </w:instrText>
      </w:r>
      <w:r>
        <w:fldChar w:fldCharType="separate"/>
      </w:r>
      <w:r>
        <w:t>113</w:t>
      </w:r>
      <w:r>
        <w:fldChar w:fldCharType="end"/>
      </w:r>
    </w:p>
    <w:p w14:paraId="40F3BBA8" w14:textId="2B6750C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_Toc161848432 \h </w:instrText>
      </w:r>
      <w:r>
        <w:fldChar w:fldCharType="separate"/>
      </w:r>
      <w:r>
        <w:t>113</w:t>
      </w:r>
      <w:r>
        <w:fldChar w:fldCharType="end"/>
      </w:r>
    </w:p>
    <w:p w14:paraId="6172E6A8" w14:textId="2127AE8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_Toc161848433 \h </w:instrText>
      </w:r>
      <w:r>
        <w:fldChar w:fldCharType="separate"/>
      </w:r>
      <w:r>
        <w:t>113</w:t>
      </w:r>
      <w:r>
        <w:fldChar w:fldCharType="end"/>
      </w:r>
    </w:p>
    <w:p w14:paraId="1007B7F1" w14:textId="7AB3EBC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_Toc161848434 \h </w:instrText>
      </w:r>
      <w:r>
        <w:fldChar w:fldCharType="separate"/>
      </w:r>
      <w:r>
        <w:t>113</w:t>
      </w:r>
      <w:r>
        <w:fldChar w:fldCharType="end"/>
      </w:r>
    </w:p>
    <w:p w14:paraId="1328442A" w14:textId="68A47E8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_Toc161848435 \h </w:instrText>
      </w:r>
      <w:r>
        <w:fldChar w:fldCharType="separate"/>
      </w:r>
      <w:r>
        <w:t>113</w:t>
      </w:r>
      <w:r>
        <w:fldChar w:fldCharType="end"/>
      </w:r>
    </w:p>
    <w:p w14:paraId="0ACBA7CC" w14:textId="64DBB22C"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6.5.2.4.1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_Toc161848436 \h </w:instrText>
      </w:r>
      <w:r>
        <w:fldChar w:fldCharType="separate"/>
      </w:r>
      <w:r>
        <w:t>113</w:t>
      </w:r>
      <w:r>
        <w:fldChar w:fldCharType="end"/>
      </w:r>
    </w:p>
    <w:p w14:paraId="41F0FADA" w14:textId="735C58C2"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6.5.2.4.2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_Toc161848437 \h </w:instrText>
      </w:r>
      <w:r>
        <w:fldChar w:fldCharType="separate"/>
      </w:r>
      <w:r>
        <w:t>114</w:t>
      </w:r>
      <w:r>
        <w:fldChar w:fldCharType="end"/>
      </w:r>
    </w:p>
    <w:p w14:paraId="54D44A72" w14:textId="69AAE54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_Toc161848438 \h </w:instrText>
      </w:r>
      <w:r>
        <w:fldChar w:fldCharType="separate"/>
      </w:r>
      <w:r>
        <w:t>114</w:t>
      </w:r>
      <w:r>
        <w:fldChar w:fldCharType="end"/>
      </w:r>
    </w:p>
    <w:p w14:paraId="6F38DBAA" w14:textId="30282F44" w:rsidR="003532DC" w:rsidRDefault="003532DC">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OTA Transmitter transient period</w:t>
      </w:r>
      <w:r>
        <w:tab/>
      </w:r>
      <w:r>
        <w:fldChar w:fldCharType="begin"/>
      </w:r>
      <w:r>
        <w:instrText xml:space="preserve"> PAGEREF _Toc161848439 \h </w:instrText>
      </w:r>
      <w:r>
        <w:fldChar w:fldCharType="separate"/>
      </w:r>
      <w:r>
        <w:t>115</w:t>
      </w:r>
      <w:r>
        <w:fldChar w:fldCharType="end"/>
      </w:r>
    </w:p>
    <w:p w14:paraId="73500A4E" w14:textId="6657890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_Toc161848440 \h </w:instrText>
      </w:r>
      <w:r>
        <w:fldChar w:fldCharType="separate"/>
      </w:r>
      <w:r>
        <w:t>115</w:t>
      </w:r>
      <w:r>
        <w:fldChar w:fldCharType="end"/>
      </w:r>
    </w:p>
    <w:p w14:paraId="60A854C9" w14:textId="3ACE712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_Toc161848441 \h </w:instrText>
      </w:r>
      <w:r>
        <w:fldChar w:fldCharType="separate"/>
      </w:r>
      <w:r>
        <w:t>115</w:t>
      </w:r>
      <w:r>
        <w:fldChar w:fldCharType="end"/>
      </w:r>
    </w:p>
    <w:p w14:paraId="34C98600" w14:textId="1E13DD63"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_Toc161848442 \h </w:instrText>
      </w:r>
      <w:r>
        <w:fldChar w:fldCharType="separate"/>
      </w:r>
      <w:r>
        <w:t>115</w:t>
      </w:r>
      <w:r>
        <w:fldChar w:fldCharType="end"/>
      </w:r>
    </w:p>
    <w:p w14:paraId="322685D1" w14:textId="1E6E0D0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_Toc161848443 \h </w:instrText>
      </w:r>
      <w:r>
        <w:fldChar w:fldCharType="separate"/>
      </w:r>
      <w:r>
        <w:t>115</w:t>
      </w:r>
      <w:r>
        <w:fldChar w:fldCharType="end"/>
      </w:r>
    </w:p>
    <w:p w14:paraId="0AE87846" w14:textId="296F77C7"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6.5.3.4.1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_Toc161848444 \h </w:instrText>
      </w:r>
      <w:r>
        <w:fldChar w:fldCharType="separate"/>
      </w:r>
      <w:r>
        <w:t>115</w:t>
      </w:r>
      <w:r>
        <w:fldChar w:fldCharType="end"/>
      </w:r>
    </w:p>
    <w:p w14:paraId="135AC4A3" w14:textId="014AEC44"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6.5.3.4.2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_Toc161848445 \h </w:instrText>
      </w:r>
      <w:r>
        <w:fldChar w:fldCharType="separate"/>
      </w:r>
      <w:r>
        <w:t>116</w:t>
      </w:r>
      <w:r>
        <w:fldChar w:fldCharType="end"/>
      </w:r>
    </w:p>
    <w:p w14:paraId="1C366554" w14:textId="751587F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_Toc161848446 \h </w:instrText>
      </w:r>
      <w:r>
        <w:fldChar w:fldCharType="separate"/>
      </w:r>
      <w:r>
        <w:t>116</w:t>
      </w:r>
      <w:r>
        <w:fldChar w:fldCharType="end"/>
      </w:r>
    </w:p>
    <w:p w14:paraId="6DD9FF43" w14:textId="5628EA21" w:rsidR="003532DC" w:rsidRDefault="003532DC">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OTA Transmitted signal quality</w:t>
      </w:r>
      <w:r>
        <w:tab/>
      </w:r>
      <w:r>
        <w:fldChar w:fldCharType="begin"/>
      </w:r>
      <w:r>
        <w:instrText xml:space="preserve"> PAGEREF _Toc161848447 \h </w:instrText>
      </w:r>
      <w:r>
        <w:fldChar w:fldCharType="separate"/>
      </w:r>
      <w:r>
        <w:t>116</w:t>
      </w:r>
      <w:r>
        <w:fldChar w:fldCharType="end"/>
      </w:r>
    </w:p>
    <w:p w14:paraId="5F228C92" w14:textId="655E1789" w:rsidR="003532DC" w:rsidRDefault="003532DC">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_Toc161848448 \h </w:instrText>
      </w:r>
      <w:r>
        <w:fldChar w:fldCharType="separate"/>
      </w:r>
      <w:r>
        <w:t>116</w:t>
      </w:r>
      <w:r>
        <w:fldChar w:fldCharType="end"/>
      </w:r>
    </w:p>
    <w:p w14:paraId="4B77B825" w14:textId="3225814C" w:rsidR="003532DC" w:rsidRDefault="003532DC">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OTA Frequency Error</w:t>
      </w:r>
      <w:r>
        <w:tab/>
      </w:r>
      <w:r>
        <w:fldChar w:fldCharType="begin"/>
      </w:r>
      <w:r>
        <w:instrText xml:space="preserve"> PAGEREF _Toc161848449 \h </w:instrText>
      </w:r>
      <w:r>
        <w:fldChar w:fldCharType="separate"/>
      </w:r>
      <w:r>
        <w:t>116</w:t>
      </w:r>
      <w:r>
        <w:fldChar w:fldCharType="end"/>
      </w:r>
    </w:p>
    <w:p w14:paraId="4AE04DFD" w14:textId="37D574B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_Toc161848450 \h </w:instrText>
      </w:r>
      <w:r>
        <w:fldChar w:fldCharType="separate"/>
      </w:r>
      <w:r>
        <w:t>116</w:t>
      </w:r>
      <w:r>
        <w:fldChar w:fldCharType="end"/>
      </w:r>
    </w:p>
    <w:p w14:paraId="1A1CC7FE" w14:textId="6F77C30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_Toc161848451 \h </w:instrText>
      </w:r>
      <w:r>
        <w:fldChar w:fldCharType="separate"/>
      </w:r>
      <w:r>
        <w:t>117</w:t>
      </w:r>
      <w:r>
        <w:fldChar w:fldCharType="end"/>
      </w:r>
    </w:p>
    <w:p w14:paraId="5D311006" w14:textId="3A5C606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_Toc161848452 \h </w:instrText>
      </w:r>
      <w:r>
        <w:fldChar w:fldCharType="separate"/>
      </w:r>
      <w:r>
        <w:t>117</w:t>
      </w:r>
      <w:r>
        <w:fldChar w:fldCharType="end"/>
      </w:r>
    </w:p>
    <w:p w14:paraId="3E408B39" w14:textId="2390A48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_Toc161848453 \h </w:instrText>
      </w:r>
      <w:r>
        <w:fldChar w:fldCharType="separate"/>
      </w:r>
      <w:r>
        <w:t>117</w:t>
      </w:r>
      <w:r>
        <w:fldChar w:fldCharType="end"/>
      </w:r>
    </w:p>
    <w:p w14:paraId="4D29E9C4" w14:textId="475F972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_Toc161848454 \h </w:instrText>
      </w:r>
      <w:r>
        <w:fldChar w:fldCharType="separate"/>
      </w:r>
      <w:r>
        <w:t>117</w:t>
      </w:r>
      <w:r>
        <w:fldChar w:fldCharType="end"/>
      </w:r>
    </w:p>
    <w:p w14:paraId="5BF9D8CC" w14:textId="28A25A87" w:rsidR="003532DC" w:rsidRDefault="003532DC">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_Toc161848455 \h </w:instrText>
      </w:r>
      <w:r>
        <w:fldChar w:fldCharType="separate"/>
      </w:r>
      <w:r>
        <w:t>117</w:t>
      </w:r>
      <w:r>
        <w:fldChar w:fldCharType="end"/>
      </w:r>
    </w:p>
    <w:p w14:paraId="1AFEE6B9" w14:textId="544C8E94" w:rsidR="003532DC" w:rsidRDefault="003532DC">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_Toc161848456 \h </w:instrText>
      </w:r>
      <w:r>
        <w:fldChar w:fldCharType="separate"/>
      </w:r>
      <w:r>
        <w:t>117</w:t>
      </w:r>
      <w:r>
        <w:fldChar w:fldCharType="end"/>
      </w:r>
    </w:p>
    <w:p w14:paraId="3FE60E2A" w14:textId="13BEADCE" w:rsidR="003532DC" w:rsidRDefault="003532DC">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OTA Time alignment error</w:t>
      </w:r>
      <w:r>
        <w:tab/>
      </w:r>
      <w:r>
        <w:fldChar w:fldCharType="begin"/>
      </w:r>
      <w:r>
        <w:instrText xml:space="preserve"> PAGEREF _Toc161848457 \h </w:instrText>
      </w:r>
      <w:r>
        <w:fldChar w:fldCharType="separate"/>
      </w:r>
      <w:r>
        <w:t>117</w:t>
      </w:r>
      <w:r>
        <w:fldChar w:fldCharType="end"/>
      </w:r>
    </w:p>
    <w:p w14:paraId="77BA3B9E" w14:textId="393E11D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_Toc161848458 \h </w:instrText>
      </w:r>
      <w:r>
        <w:fldChar w:fldCharType="separate"/>
      </w:r>
      <w:r>
        <w:t>117</w:t>
      </w:r>
      <w:r>
        <w:fldChar w:fldCharType="end"/>
      </w:r>
    </w:p>
    <w:p w14:paraId="3E8E1ED9" w14:textId="2B290D5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_Toc161848459 \h </w:instrText>
      </w:r>
      <w:r>
        <w:fldChar w:fldCharType="separate"/>
      </w:r>
      <w:r>
        <w:t>118</w:t>
      </w:r>
      <w:r>
        <w:fldChar w:fldCharType="end"/>
      </w:r>
    </w:p>
    <w:p w14:paraId="6D424DCF" w14:textId="02C734A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_Toc161848460 \h </w:instrText>
      </w:r>
      <w:r>
        <w:fldChar w:fldCharType="separate"/>
      </w:r>
      <w:r>
        <w:t>118</w:t>
      </w:r>
      <w:r>
        <w:fldChar w:fldCharType="end"/>
      </w:r>
    </w:p>
    <w:p w14:paraId="23AFFC61" w14:textId="1D227EF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_Toc161848461 \h </w:instrText>
      </w:r>
      <w:r>
        <w:fldChar w:fldCharType="separate"/>
      </w:r>
      <w:r>
        <w:t>118</w:t>
      </w:r>
      <w:r>
        <w:fldChar w:fldCharType="end"/>
      </w:r>
    </w:p>
    <w:p w14:paraId="3171EA95" w14:textId="1E4C2D80"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_Toc161848462 \h </w:instrText>
      </w:r>
      <w:r>
        <w:fldChar w:fldCharType="separate"/>
      </w:r>
      <w:r>
        <w:t>118</w:t>
      </w:r>
      <w:r>
        <w:fldChar w:fldCharType="end"/>
      </w:r>
    </w:p>
    <w:p w14:paraId="7A412BB2" w14:textId="0DCBF55B"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_Toc161848463 \h </w:instrText>
      </w:r>
      <w:r>
        <w:fldChar w:fldCharType="separate"/>
      </w:r>
      <w:r>
        <w:t>118</w:t>
      </w:r>
      <w:r>
        <w:fldChar w:fldCharType="end"/>
      </w:r>
    </w:p>
    <w:p w14:paraId="31363623" w14:textId="1EC7A7C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_Toc161848464 \h </w:instrText>
      </w:r>
      <w:r>
        <w:fldChar w:fldCharType="separate"/>
      </w:r>
      <w:r>
        <w:t>119</w:t>
      </w:r>
      <w:r>
        <w:fldChar w:fldCharType="end"/>
      </w:r>
    </w:p>
    <w:p w14:paraId="07C7BAE7" w14:textId="7FC18C20" w:rsidR="003532DC" w:rsidRDefault="003532DC">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_Toc161848465 \h </w:instrText>
      </w:r>
      <w:r>
        <w:fldChar w:fldCharType="separate"/>
      </w:r>
      <w:r>
        <w:t>119</w:t>
      </w:r>
      <w:r>
        <w:fldChar w:fldCharType="end"/>
      </w:r>
    </w:p>
    <w:p w14:paraId="1459EFC3" w14:textId="38BA7504" w:rsidR="003532DC" w:rsidRDefault="003532DC">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_Toc161848466 \h </w:instrText>
      </w:r>
      <w:r>
        <w:fldChar w:fldCharType="separate"/>
      </w:r>
      <w:r>
        <w:t>120</w:t>
      </w:r>
      <w:r>
        <w:fldChar w:fldCharType="end"/>
      </w:r>
    </w:p>
    <w:p w14:paraId="594FB606" w14:textId="1C72CFC8" w:rsidR="003532DC" w:rsidRDefault="003532DC">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_Toc161848467 \h </w:instrText>
      </w:r>
      <w:r>
        <w:fldChar w:fldCharType="separate"/>
      </w:r>
      <w:r>
        <w:t>120</w:t>
      </w:r>
      <w:r>
        <w:fldChar w:fldCharType="end"/>
      </w:r>
    </w:p>
    <w:p w14:paraId="6206E822" w14:textId="1B1744C5" w:rsidR="003532DC" w:rsidRDefault="003532DC">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OTA modulation quality</w:t>
      </w:r>
      <w:r>
        <w:tab/>
      </w:r>
      <w:r>
        <w:fldChar w:fldCharType="begin"/>
      </w:r>
      <w:r>
        <w:instrText xml:space="preserve"> PAGEREF _Toc161848468 \h </w:instrText>
      </w:r>
      <w:r>
        <w:fldChar w:fldCharType="separate"/>
      </w:r>
      <w:r>
        <w:t>120</w:t>
      </w:r>
      <w:r>
        <w:fldChar w:fldCharType="end"/>
      </w:r>
    </w:p>
    <w:p w14:paraId="3E044608" w14:textId="6A12E8D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_Toc161848469 \h </w:instrText>
      </w:r>
      <w:r>
        <w:fldChar w:fldCharType="separate"/>
      </w:r>
      <w:r>
        <w:t>120</w:t>
      </w:r>
      <w:r>
        <w:fldChar w:fldCharType="end"/>
      </w:r>
    </w:p>
    <w:p w14:paraId="44FF670A" w14:textId="7984297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_Toc161848470 \h </w:instrText>
      </w:r>
      <w:r>
        <w:fldChar w:fldCharType="separate"/>
      </w:r>
      <w:r>
        <w:t>120</w:t>
      </w:r>
      <w:r>
        <w:fldChar w:fldCharType="end"/>
      </w:r>
    </w:p>
    <w:p w14:paraId="1520C513" w14:textId="06BC943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_Toc161848471 \h </w:instrText>
      </w:r>
      <w:r>
        <w:fldChar w:fldCharType="separate"/>
      </w:r>
      <w:r>
        <w:t>120</w:t>
      </w:r>
      <w:r>
        <w:fldChar w:fldCharType="end"/>
      </w:r>
    </w:p>
    <w:p w14:paraId="25352699" w14:textId="5FB5232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_Toc161848472 \h </w:instrText>
      </w:r>
      <w:r>
        <w:fldChar w:fldCharType="separate"/>
      </w:r>
      <w:r>
        <w:t>120</w:t>
      </w:r>
      <w:r>
        <w:fldChar w:fldCharType="end"/>
      </w:r>
    </w:p>
    <w:p w14:paraId="03167402" w14:textId="4A9446AA" w:rsidR="003532DC" w:rsidRDefault="003532DC">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UTRA method of test</w:t>
      </w:r>
      <w:r>
        <w:tab/>
      </w:r>
      <w:r>
        <w:fldChar w:fldCharType="begin"/>
      </w:r>
      <w:r>
        <w:instrText xml:space="preserve"> PAGEREF _Toc161848473 \h </w:instrText>
      </w:r>
      <w:r>
        <w:fldChar w:fldCharType="separate"/>
      </w:r>
      <w:r>
        <w:t>120</w:t>
      </w:r>
      <w:r>
        <w:fldChar w:fldCharType="end"/>
      </w:r>
    </w:p>
    <w:p w14:paraId="0F6D1B97" w14:textId="46104547" w:rsidR="003532DC" w:rsidRDefault="003532DC">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_Toc161848474 \h </w:instrText>
      </w:r>
      <w:r>
        <w:fldChar w:fldCharType="separate"/>
      </w:r>
      <w:r>
        <w:t>122</w:t>
      </w:r>
      <w:r>
        <w:fldChar w:fldCharType="end"/>
      </w:r>
    </w:p>
    <w:p w14:paraId="67C81F6F" w14:textId="2AD0164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_Toc161848475 \h </w:instrText>
      </w:r>
      <w:r>
        <w:fldChar w:fldCharType="separate"/>
      </w:r>
      <w:r>
        <w:t>123</w:t>
      </w:r>
      <w:r>
        <w:fldChar w:fldCharType="end"/>
      </w:r>
    </w:p>
    <w:p w14:paraId="036AE348" w14:textId="113FF7E3" w:rsidR="003532DC" w:rsidRDefault="003532DC">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UTRA test requirement</w:t>
      </w:r>
      <w:r>
        <w:tab/>
      </w:r>
      <w:r>
        <w:fldChar w:fldCharType="begin"/>
      </w:r>
      <w:r>
        <w:instrText xml:space="preserve"> PAGEREF _Toc161848476 \h </w:instrText>
      </w:r>
      <w:r>
        <w:fldChar w:fldCharType="separate"/>
      </w:r>
      <w:r>
        <w:t>123</w:t>
      </w:r>
      <w:r>
        <w:fldChar w:fldCharType="end"/>
      </w:r>
    </w:p>
    <w:p w14:paraId="369E0198" w14:textId="283A5620" w:rsidR="003532DC" w:rsidRDefault="003532DC">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_Toc161848477 \h </w:instrText>
      </w:r>
      <w:r>
        <w:fldChar w:fldCharType="separate"/>
      </w:r>
      <w:r>
        <w:t>123</w:t>
      </w:r>
      <w:r>
        <w:fldChar w:fldCharType="end"/>
      </w:r>
    </w:p>
    <w:p w14:paraId="66B00626" w14:textId="56D6701B" w:rsidR="003532DC" w:rsidRDefault="003532DC">
      <w:pPr>
        <w:pStyle w:val="TOC2"/>
        <w:rPr>
          <w:rFonts w:asciiTheme="minorHAnsi" w:eastAsiaTheme="minorEastAsia" w:hAnsiTheme="minorHAnsi" w:cstheme="minorBidi"/>
          <w:kern w:val="2"/>
          <w:sz w:val="22"/>
          <w:szCs w:val="22"/>
          <w:lang w:eastAsia="en-GB"/>
          <w14:ligatures w14:val="standardContextual"/>
        </w:rPr>
      </w:pPr>
      <w:r>
        <w:t>6.7</w:t>
      </w:r>
      <w:r>
        <w:rPr>
          <w:rFonts w:asciiTheme="minorHAnsi" w:eastAsiaTheme="minorEastAsia" w:hAnsiTheme="minorHAnsi" w:cstheme="minorBidi"/>
          <w:kern w:val="2"/>
          <w:sz w:val="22"/>
          <w:szCs w:val="22"/>
          <w:lang w:eastAsia="en-GB"/>
          <w14:ligatures w14:val="standardContextual"/>
        </w:rPr>
        <w:tab/>
      </w:r>
      <w:r>
        <w:t>OTA Unwanted Emissions</w:t>
      </w:r>
      <w:r>
        <w:tab/>
      </w:r>
      <w:r>
        <w:fldChar w:fldCharType="begin"/>
      </w:r>
      <w:r>
        <w:instrText xml:space="preserve"> PAGEREF _Toc161848478 \h </w:instrText>
      </w:r>
      <w:r>
        <w:fldChar w:fldCharType="separate"/>
      </w:r>
      <w:r>
        <w:t>124</w:t>
      </w:r>
      <w:r>
        <w:fldChar w:fldCharType="end"/>
      </w:r>
    </w:p>
    <w:p w14:paraId="09E8C928" w14:textId="2042CC4E" w:rsidR="003532DC" w:rsidRDefault="003532DC">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_Toc161848479 \h </w:instrText>
      </w:r>
      <w:r>
        <w:fldChar w:fldCharType="separate"/>
      </w:r>
      <w:r>
        <w:t>124</w:t>
      </w:r>
      <w:r>
        <w:fldChar w:fldCharType="end"/>
      </w:r>
    </w:p>
    <w:p w14:paraId="4279C5D8" w14:textId="2353445B" w:rsidR="003532DC" w:rsidRDefault="003532DC">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_Toc161848480 \h </w:instrText>
      </w:r>
      <w:r>
        <w:fldChar w:fldCharType="separate"/>
      </w:r>
      <w:r>
        <w:t>125</w:t>
      </w:r>
      <w:r>
        <w:fldChar w:fldCharType="end"/>
      </w:r>
    </w:p>
    <w:p w14:paraId="54A7BFCA" w14:textId="7E14E963"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_Toc161848481 \h </w:instrText>
      </w:r>
      <w:r>
        <w:fldChar w:fldCharType="separate"/>
      </w:r>
      <w:r>
        <w:t>125</w:t>
      </w:r>
      <w:r>
        <w:fldChar w:fldCharType="end"/>
      </w:r>
    </w:p>
    <w:p w14:paraId="42759DCC" w14:textId="3FCD454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_Toc161848482 \h </w:instrText>
      </w:r>
      <w:r>
        <w:fldChar w:fldCharType="separate"/>
      </w:r>
      <w:r>
        <w:t>125</w:t>
      </w:r>
      <w:r>
        <w:fldChar w:fldCharType="end"/>
      </w:r>
    </w:p>
    <w:p w14:paraId="353366CA" w14:textId="58015AA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_Toc161848483 \h </w:instrText>
      </w:r>
      <w:r>
        <w:fldChar w:fldCharType="separate"/>
      </w:r>
      <w:r>
        <w:t>125</w:t>
      </w:r>
      <w:r>
        <w:fldChar w:fldCharType="end"/>
      </w:r>
    </w:p>
    <w:p w14:paraId="0FFB1865" w14:textId="5B2BBAD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_Toc161848484 \h </w:instrText>
      </w:r>
      <w:r>
        <w:fldChar w:fldCharType="separate"/>
      </w:r>
      <w:r>
        <w:t>125</w:t>
      </w:r>
      <w:r>
        <w:fldChar w:fldCharType="end"/>
      </w:r>
    </w:p>
    <w:p w14:paraId="2EE39955" w14:textId="1C66860C"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_Toc161848485 \h </w:instrText>
      </w:r>
      <w:r>
        <w:fldChar w:fldCharType="separate"/>
      </w:r>
      <w:r>
        <w:t>125</w:t>
      </w:r>
      <w:r>
        <w:fldChar w:fldCharType="end"/>
      </w:r>
    </w:p>
    <w:p w14:paraId="6C7E2605" w14:textId="53DCB1B8"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_Toc161848486 \h </w:instrText>
      </w:r>
      <w:r>
        <w:fldChar w:fldCharType="separate"/>
      </w:r>
      <w:r>
        <w:t>126</w:t>
      </w:r>
      <w:r>
        <w:fldChar w:fldCharType="end"/>
      </w:r>
    </w:p>
    <w:p w14:paraId="3E858D58" w14:textId="0840AE4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_Toc161848487 \h </w:instrText>
      </w:r>
      <w:r>
        <w:fldChar w:fldCharType="separate"/>
      </w:r>
      <w:r>
        <w:t>127</w:t>
      </w:r>
      <w:r>
        <w:fldChar w:fldCharType="end"/>
      </w:r>
    </w:p>
    <w:p w14:paraId="248C48CE" w14:textId="4D32E836" w:rsidR="003532DC" w:rsidRDefault="003532DC">
      <w:pPr>
        <w:pStyle w:val="TOC5"/>
        <w:rPr>
          <w:rFonts w:asciiTheme="minorHAnsi" w:eastAsiaTheme="minorEastAsia" w:hAnsiTheme="minorHAnsi" w:cstheme="minorBidi"/>
          <w:kern w:val="2"/>
          <w:sz w:val="22"/>
          <w:szCs w:val="22"/>
          <w:lang w:eastAsia="en-GB"/>
          <w14:ligatures w14:val="standardContextual"/>
        </w:rPr>
      </w:pPr>
      <w:r>
        <w:t>6.7.2.5.1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_Toc161848488 \h </w:instrText>
      </w:r>
      <w:r>
        <w:fldChar w:fldCharType="separate"/>
      </w:r>
      <w:r>
        <w:t>127</w:t>
      </w:r>
      <w:r>
        <w:fldChar w:fldCharType="end"/>
      </w:r>
    </w:p>
    <w:p w14:paraId="34D1C687" w14:textId="0FCCA0DA" w:rsidR="003532DC" w:rsidRDefault="003532DC">
      <w:pPr>
        <w:pStyle w:val="TOC5"/>
        <w:rPr>
          <w:rFonts w:asciiTheme="minorHAnsi" w:eastAsiaTheme="minorEastAsia" w:hAnsiTheme="minorHAnsi" w:cstheme="minorBidi"/>
          <w:kern w:val="2"/>
          <w:sz w:val="22"/>
          <w:szCs w:val="22"/>
          <w:lang w:eastAsia="en-GB"/>
          <w14:ligatures w14:val="standardContextual"/>
        </w:rPr>
      </w:pPr>
      <w:r>
        <w:t>6.7.2.5.2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_Toc161848489 \h </w:instrText>
      </w:r>
      <w:r>
        <w:fldChar w:fldCharType="separate"/>
      </w:r>
      <w:r>
        <w:t>127</w:t>
      </w:r>
      <w:r>
        <w:fldChar w:fldCharType="end"/>
      </w:r>
    </w:p>
    <w:p w14:paraId="6EB9EBA7" w14:textId="49A9CF6A" w:rsidR="003532DC" w:rsidRDefault="003532DC">
      <w:pPr>
        <w:pStyle w:val="TOC5"/>
        <w:rPr>
          <w:rFonts w:asciiTheme="minorHAnsi" w:eastAsiaTheme="minorEastAsia" w:hAnsiTheme="minorHAnsi" w:cstheme="minorBidi"/>
          <w:kern w:val="2"/>
          <w:sz w:val="22"/>
          <w:szCs w:val="22"/>
          <w:lang w:eastAsia="en-GB"/>
          <w14:ligatures w14:val="standardContextual"/>
        </w:rPr>
      </w:pPr>
      <w:r>
        <w:t>6.7.2.5.3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_Toc161848490 \h </w:instrText>
      </w:r>
      <w:r>
        <w:fldChar w:fldCharType="separate"/>
      </w:r>
      <w:r>
        <w:t>127</w:t>
      </w:r>
      <w:r>
        <w:fldChar w:fldCharType="end"/>
      </w:r>
    </w:p>
    <w:p w14:paraId="6D9251DD" w14:textId="09DCB936" w:rsidR="003532DC" w:rsidRDefault="003532DC">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OTA Adjacent Channel Leakage power Ratio</w:t>
      </w:r>
      <w:r>
        <w:tab/>
      </w:r>
      <w:r>
        <w:fldChar w:fldCharType="begin"/>
      </w:r>
      <w:r>
        <w:instrText xml:space="preserve"> PAGEREF _Toc161848491 \h </w:instrText>
      </w:r>
      <w:r>
        <w:fldChar w:fldCharType="separate"/>
      </w:r>
      <w:r>
        <w:t>127</w:t>
      </w:r>
      <w:r>
        <w:fldChar w:fldCharType="end"/>
      </w:r>
    </w:p>
    <w:p w14:paraId="215B7037" w14:textId="671AEEF1"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_Toc161848492 \h </w:instrText>
      </w:r>
      <w:r>
        <w:fldChar w:fldCharType="separate"/>
      </w:r>
      <w:r>
        <w:t>127</w:t>
      </w:r>
      <w:r>
        <w:fldChar w:fldCharType="end"/>
      </w:r>
    </w:p>
    <w:p w14:paraId="4BECBB3B" w14:textId="7CD5537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_Toc161848493 \h </w:instrText>
      </w:r>
      <w:r>
        <w:fldChar w:fldCharType="separate"/>
      </w:r>
      <w:r>
        <w:t>127</w:t>
      </w:r>
      <w:r>
        <w:fldChar w:fldCharType="end"/>
      </w:r>
    </w:p>
    <w:p w14:paraId="53D7AAB0" w14:textId="2B6680F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_Toc161848494 \h </w:instrText>
      </w:r>
      <w:r>
        <w:fldChar w:fldCharType="separate"/>
      </w:r>
      <w:r>
        <w:t>127</w:t>
      </w:r>
      <w:r>
        <w:fldChar w:fldCharType="end"/>
      </w:r>
    </w:p>
    <w:p w14:paraId="13BBFD21" w14:textId="7B1FD07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_Toc161848495 \h </w:instrText>
      </w:r>
      <w:r>
        <w:fldChar w:fldCharType="separate"/>
      </w:r>
      <w:r>
        <w:t>127</w:t>
      </w:r>
      <w:r>
        <w:fldChar w:fldCharType="end"/>
      </w:r>
    </w:p>
    <w:p w14:paraId="2DEA90A3" w14:textId="7980E041"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_Toc161848496 \h </w:instrText>
      </w:r>
      <w:r>
        <w:fldChar w:fldCharType="separate"/>
      </w:r>
      <w:r>
        <w:t>127</w:t>
      </w:r>
      <w:r>
        <w:fldChar w:fldCharType="end"/>
      </w:r>
    </w:p>
    <w:p w14:paraId="1ABB9928" w14:textId="7537AC3C"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_Toc161848497 \h </w:instrText>
      </w:r>
      <w:r>
        <w:fldChar w:fldCharType="separate"/>
      </w:r>
      <w:r>
        <w:t>128</w:t>
      </w:r>
      <w:r>
        <w:fldChar w:fldCharType="end"/>
      </w:r>
    </w:p>
    <w:p w14:paraId="29EF4223" w14:textId="7B7960CD" w:rsidR="003532DC" w:rsidRDefault="003532DC">
      <w:pPr>
        <w:pStyle w:val="TOC6"/>
        <w:rPr>
          <w:rFonts w:asciiTheme="minorHAnsi" w:eastAsiaTheme="minorEastAsia" w:hAnsiTheme="minorHAnsi" w:cstheme="minorBidi"/>
          <w:kern w:val="2"/>
          <w:sz w:val="22"/>
          <w:szCs w:val="22"/>
          <w:lang w:eastAsia="en-GB"/>
          <w14:ligatures w14:val="standardContextual"/>
        </w:rPr>
      </w:pPr>
      <w:r>
        <w:rPr>
          <w:lang w:eastAsia="en-US"/>
        </w:rPr>
        <w:t>6.7.3.4.2.1</w:t>
      </w:r>
      <w:r>
        <w:rPr>
          <w:rFonts w:asciiTheme="minorHAnsi" w:eastAsiaTheme="minorEastAsia" w:hAnsiTheme="minorHAnsi" w:cstheme="minorBidi"/>
          <w:kern w:val="2"/>
          <w:sz w:val="22"/>
          <w:szCs w:val="22"/>
          <w:lang w:eastAsia="en-GB"/>
          <w14:ligatures w14:val="standardContextual"/>
        </w:rPr>
        <w:tab/>
      </w:r>
      <w:r>
        <w:rPr>
          <w:lang w:eastAsia="en-US"/>
        </w:rPr>
        <w:t>General</w:t>
      </w:r>
      <w:r>
        <w:tab/>
      </w:r>
      <w:r>
        <w:fldChar w:fldCharType="begin"/>
      </w:r>
      <w:r>
        <w:instrText xml:space="preserve"> PAGEREF _Toc161848498 \h </w:instrText>
      </w:r>
      <w:r>
        <w:fldChar w:fldCharType="separate"/>
      </w:r>
      <w:r>
        <w:t>128</w:t>
      </w:r>
      <w:r>
        <w:fldChar w:fldCharType="end"/>
      </w:r>
    </w:p>
    <w:p w14:paraId="5AC911CE" w14:textId="35FE7252" w:rsidR="003532DC" w:rsidRDefault="003532DC">
      <w:pPr>
        <w:pStyle w:val="TOC6"/>
        <w:rPr>
          <w:rFonts w:asciiTheme="minorHAnsi" w:eastAsiaTheme="minorEastAsia" w:hAnsiTheme="minorHAnsi" w:cstheme="minorBidi"/>
          <w:kern w:val="2"/>
          <w:sz w:val="22"/>
          <w:szCs w:val="22"/>
          <w:lang w:eastAsia="en-GB"/>
          <w14:ligatures w14:val="standardContextual"/>
        </w:rPr>
      </w:pPr>
      <w:r>
        <w:rPr>
          <w:lang w:eastAsia="en-US"/>
        </w:rPr>
        <w:t>6.7.3.4.2.2</w:t>
      </w:r>
      <w:r>
        <w:rPr>
          <w:rFonts w:asciiTheme="minorHAnsi" w:eastAsiaTheme="minorEastAsia" w:hAnsiTheme="minorHAnsi" w:cstheme="minorBidi"/>
          <w:kern w:val="2"/>
          <w:sz w:val="22"/>
          <w:szCs w:val="22"/>
          <w:lang w:eastAsia="en-GB"/>
          <w14:ligatures w14:val="standardContextual"/>
        </w:rPr>
        <w:tab/>
      </w:r>
      <w:r>
        <w:rPr>
          <w:lang w:eastAsia="en-US"/>
        </w:rPr>
        <w:t>MSR</w:t>
      </w:r>
      <w:r>
        <w:tab/>
      </w:r>
      <w:r>
        <w:fldChar w:fldCharType="begin"/>
      </w:r>
      <w:r>
        <w:instrText xml:space="preserve"> PAGEREF _Toc161848499 \h </w:instrText>
      </w:r>
      <w:r>
        <w:fldChar w:fldCharType="separate"/>
      </w:r>
      <w:r>
        <w:t>129</w:t>
      </w:r>
      <w:r>
        <w:fldChar w:fldCharType="end"/>
      </w:r>
    </w:p>
    <w:p w14:paraId="6EBCE48C" w14:textId="4CD83827" w:rsidR="003532DC" w:rsidRDefault="003532DC">
      <w:pPr>
        <w:pStyle w:val="TOC6"/>
        <w:rPr>
          <w:rFonts w:asciiTheme="minorHAnsi" w:eastAsiaTheme="minorEastAsia" w:hAnsiTheme="minorHAnsi" w:cstheme="minorBidi"/>
          <w:kern w:val="2"/>
          <w:sz w:val="22"/>
          <w:szCs w:val="22"/>
          <w:lang w:eastAsia="en-GB"/>
          <w14:ligatures w14:val="standardContextual"/>
        </w:rPr>
      </w:pPr>
      <w:r>
        <w:rPr>
          <w:lang w:eastAsia="en-US"/>
        </w:rPr>
        <w:t>6.7.3.4.2.3</w:t>
      </w:r>
      <w:r>
        <w:rPr>
          <w:rFonts w:asciiTheme="minorHAnsi" w:eastAsiaTheme="minorEastAsia" w:hAnsiTheme="minorHAnsi" w:cstheme="minorBidi"/>
          <w:kern w:val="2"/>
          <w:sz w:val="22"/>
          <w:szCs w:val="22"/>
          <w:lang w:eastAsia="en-GB"/>
          <w14:ligatures w14:val="standardContextual"/>
        </w:rPr>
        <w:tab/>
      </w:r>
      <w:r>
        <w:rPr>
          <w:lang w:eastAsia="en-US"/>
        </w:rPr>
        <w:t>UTRA FDD</w:t>
      </w:r>
      <w:r>
        <w:tab/>
      </w:r>
      <w:r>
        <w:fldChar w:fldCharType="begin"/>
      </w:r>
      <w:r>
        <w:instrText xml:space="preserve"> PAGEREF _Toc161848500 \h </w:instrText>
      </w:r>
      <w:r>
        <w:fldChar w:fldCharType="separate"/>
      </w:r>
      <w:r>
        <w:t>129</w:t>
      </w:r>
      <w:r>
        <w:fldChar w:fldCharType="end"/>
      </w:r>
    </w:p>
    <w:p w14:paraId="5F98D175" w14:textId="19897519" w:rsidR="003532DC" w:rsidRDefault="003532DC">
      <w:pPr>
        <w:pStyle w:val="TOC6"/>
        <w:rPr>
          <w:rFonts w:asciiTheme="minorHAnsi" w:eastAsiaTheme="minorEastAsia" w:hAnsiTheme="minorHAnsi" w:cstheme="minorBidi"/>
          <w:kern w:val="2"/>
          <w:sz w:val="22"/>
          <w:szCs w:val="22"/>
          <w:lang w:eastAsia="en-GB"/>
          <w14:ligatures w14:val="standardContextual"/>
        </w:rPr>
      </w:pPr>
      <w:r>
        <w:rPr>
          <w:lang w:eastAsia="en-US"/>
        </w:rPr>
        <w:t>6.7.3.4.2.4</w:t>
      </w:r>
      <w:r>
        <w:rPr>
          <w:rFonts w:asciiTheme="minorHAnsi" w:eastAsiaTheme="minorEastAsia" w:hAnsiTheme="minorHAnsi" w:cstheme="minorBidi"/>
          <w:kern w:val="2"/>
          <w:sz w:val="22"/>
          <w:szCs w:val="22"/>
          <w:lang w:eastAsia="en-GB"/>
          <w14:ligatures w14:val="standardContextual"/>
        </w:rPr>
        <w:tab/>
      </w:r>
      <w:r>
        <w:rPr>
          <w:lang w:eastAsia="en-US"/>
        </w:rPr>
        <w:t>E-UTRA</w:t>
      </w:r>
      <w:r>
        <w:tab/>
      </w:r>
      <w:r>
        <w:fldChar w:fldCharType="begin"/>
      </w:r>
      <w:r>
        <w:instrText xml:space="preserve"> PAGEREF _Toc161848501 \h </w:instrText>
      </w:r>
      <w:r>
        <w:fldChar w:fldCharType="separate"/>
      </w:r>
      <w:r>
        <w:t>130</w:t>
      </w:r>
      <w:r>
        <w:fldChar w:fldCharType="end"/>
      </w:r>
    </w:p>
    <w:p w14:paraId="04A8666D" w14:textId="771D154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_Toc161848502 \h </w:instrText>
      </w:r>
      <w:r>
        <w:fldChar w:fldCharType="separate"/>
      </w:r>
      <w:r>
        <w:t>130</w:t>
      </w:r>
      <w:r>
        <w:fldChar w:fldCharType="end"/>
      </w:r>
    </w:p>
    <w:p w14:paraId="4B6E0CCF" w14:textId="3249B9AE" w:rsidR="003532DC" w:rsidRDefault="003532DC">
      <w:pPr>
        <w:pStyle w:val="TOC5"/>
        <w:rPr>
          <w:rFonts w:asciiTheme="minorHAnsi" w:eastAsiaTheme="minorEastAsia" w:hAnsiTheme="minorHAnsi" w:cstheme="minorBidi"/>
          <w:kern w:val="2"/>
          <w:sz w:val="22"/>
          <w:szCs w:val="22"/>
          <w:lang w:eastAsia="en-GB"/>
          <w14:ligatures w14:val="standardContextual"/>
        </w:rPr>
      </w:pPr>
      <w:r>
        <w:t>6.7.3.5.1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_Toc161848503 \h </w:instrText>
      </w:r>
      <w:r>
        <w:fldChar w:fldCharType="separate"/>
      </w:r>
      <w:r>
        <w:t>130</w:t>
      </w:r>
      <w:r>
        <w:fldChar w:fldCharType="end"/>
      </w:r>
    </w:p>
    <w:p w14:paraId="57EE374A" w14:textId="5DEC20EC" w:rsidR="003532DC" w:rsidRDefault="003532DC">
      <w:pPr>
        <w:pStyle w:val="TOC5"/>
        <w:rPr>
          <w:rFonts w:asciiTheme="minorHAnsi" w:eastAsiaTheme="minorEastAsia" w:hAnsiTheme="minorHAnsi" w:cstheme="minorBidi"/>
          <w:kern w:val="2"/>
          <w:sz w:val="22"/>
          <w:szCs w:val="22"/>
          <w:lang w:eastAsia="en-GB"/>
          <w14:ligatures w14:val="standardContextual"/>
        </w:rPr>
      </w:pPr>
      <w:r>
        <w:t>6.7.3.5.2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_Toc161848504 \h </w:instrText>
      </w:r>
      <w:r>
        <w:fldChar w:fldCharType="separate"/>
      </w:r>
      <w:r>
        <w:t>136</w:t>
      </w:r>
      <w:r>
        <w:fldChar w:fldCharType="end"/>
      </w:r>
    </w:p>
    <w:p w14:paraId="68CC06C5" w14:textId="14713B7A" w:rsidR="003532DC" w:rsidRDefault="003532DC">
      <w:pPr>
        <w:pStyle w:val="TOC5"/>
        <w:rPr>
          <w:rFonts w:asciiTheme="minorHAnsi" w:eastAsiaTheme="minorEastAsia" w:hAnsiTheme="minorHAnsi" w:cstheme="minorBidi"/>
          <w:kern w:val="2"/>
          <w:sz w:val="22"/>
          <w:szCs w:val="22"/>
          <w:lang w:eastAsia="en-GB"/>
          <w14:ligatures w14:val="standardContextual"/>
        </w:rPr>
      </w:pPr>
      <w:r>
        <w:t>6.7.3.5.3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_Toc161848505 \h </w:instrText>
      </w:r>
      <w:r>
        <w:fldChar w:fldCharType="separate"/>
      </w:r>
      <w:r>
        <w:t>138</w:t>
      </w:r>
      <w:r>
        <w:fldChar w:fldCharType="end"/>
      </w:r>
    </w:p>
    <w:p w14:paraId="762C9B30" w14:textId="6375CFDB" w:rsidR="003532DC" w:rsidRDefault="003532DC">
      <w:pPr>
        <w:pStyle w:val="TOC3"/>
        <w:rPr>
          <w:rFonts w:asciiTheme="minorHAnsi" w:eastAsiaTheme="minorEastAsia" w:hAnsiTheme="minorHAnsi" w:cstheme="minorBidi"/>
          <w:kern w:val="2"/>
          <w:sz w:val="22"/>
          <w:szCs w:val="22"/>
          <w:lang w:eastAsia="en-GB"/>
          <w14:ligatures w14:val="standardContextual"/>
        </w:rPr>
      </w:pPr>
      <w:r w:rsidRPr="00BE6B7E">
        <w:rPr>
          <w:rFonts w:eastAsia="SimSun"/>
        </w:rPr>
        <w:t>6.7.4</w:t>
      </w:r>
      <w:r>
        <w:rPr>
          <w:rFonts w:asciiTheme="minorHAnsi" w:eastAsiaTheme="minorEastAsia" w:hAnsiTheme="minorHAnsi" w:cstheme="minorBidi"/>
          <w:kern w:val="2"/>
          <w:sz w:val="22"/>
          <w:szCs w:val="22"/>
          <w:lang w:eastAsia="en-GB"/>
          <w14:ligatures w14:val="standardContextual"/>
        </w:rPr>
        <w:tab/>
      </w:r>
      <w:r w:rsidRPr="00BE6B7E">
        <w:rPr>
          <w:rFonts w:eastAsia="SimSun"/>
        </w:rPr>
        <w:t>OTA Spectrum emission mask</w:t>
      </w:r>
      <w:r>
        <w:tab/>
      </w:r>
      <w:r>
        <w:fldChar w:fldCharType="begin"/>
      </w:r>
      <w:r>
        <w:instrText xml:space="preserve"> PAGEREF _Toc161848506 \h </w:instrText>
      </w:r>
      <w:r>
        <w:fldChar w:fldCharType="separate"/>
      </w:r>
      <w:r>
        <w:t>141</w:t>
      </w:r>
      <w:r>
        <w:fldChar w:fldCharType="end"/>
      </w:r>
    </w:p>
    <w:p w14:paraId="284A88A9" w14:textId="5F0823F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_Toc161848507 \h </w:instrText>
      </w:r>
      <w:r>
        <w:fldChar w:fldCharType="separate"/>
      </w:r>
      <w:r>
        <w:t>141</w:t>
      </w:r>
      <w:r>
        <w:fldChar w:fldCharType="end"/>
      </w:r>
    </w:p>
    <w:p w14:paraId="4E697790" w14:textId="2E418F9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_Toc161848508 \h </w:instrText>
      </w:r>
      <w:r>
        <w:fldChar w:fldCharType="separate"/>
      </w:r>
      <w:r>
        <w:t>141</w:t>
      </w:r>
      <w:r>
        <w:fldChar w:fldCharType="end"/>
      </w:r>
    </w:p>
    <w:p w14:paraId="3F1CA3AF" w14:textId="30FCACE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_Toc161848509 \h </w:instrText>
      </w:r>
      <w:r>
        <w:fldChar w:fldCharType="separate"/>
      </w:r>
      <w:r>
        <w:t>141</w:t>
      </w:r>
      <w:r>
        <w:fldChar w:fldCharType="end"/>
      </w:r>
    </w:p>
    <w:p w14:paraId="48C03848" w14:textId="6B93EE8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_Toc161848510 \h </w:instrText>
      </w:r>
      <w:r>
        <w:fldChar w:fldCharType="separate"/>
      </w:r>
      <w:r>
        <w:t>141</w:t>
      </w:r>
      <w:r>
        <w:fldChar w:fldCharType="end"/>
      </w:r>
    </w:p>
    <w:p w14:paraId="113BF57B" w14:textId="71A8C3E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_Toc161848511 \h </w:instrText>
      </w:r>
      <w:r>
        <w:fldChar w:fldCharType="separate"/>
      </w:r>
      <w:r>
        <w:t>141</w:t>
      </w:r>
      <w:r>
        <w:fldChar w:fldCharType="end"/>
      </w:r>
    </w:p>
    <w:p w14:paraId="4445228F" w14:textId="00F12F7F"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_Toc161848512 \h </w:instrText>
      </w:r>
      <w:r>
        <w:fldChar w:fldCharType="separate"/>
      </w:r>
      <w:r>
        <w:t>142</w:t>
      </w:r>
      <w:r>
        <w:fldChar w:fldCharType="end"/>
      </w:r>
    </w:p>
    <w:p w14:paraId="2B4BAE9A" w14:textId="72D69DB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_Toc161848513 \h </w:instrText>
      </w:r>
      <w:r>
        <w:fldChar w:fldCharType="separate"/>
      </w:r>
      <w:r>
        <w:t>143</w:t>
      </w:r>
      <w:r>
        <w:fldChar w:fldCharType="end"/>
      </w:r>
    </w:p>
    <w:p w14:paraId="11761DF1" w14:textId="3D8E73A9" w:rsidR="003532DC" w:rsidRDefault="003532DC">
      <w:pPr>
        <w:pStyle w:val="TOC5"/>
        <w:rPr>
          <w:rFonts w:asciiTheme="minorHAnsi" w:eastAsiaTheme="minorEastAsia" w:hAnsiTheme="minorHAnsi" w:cstheme="minorBidi"/>
          <w:kern w:val="2"/>
          <w:sz w:val="22"/>
          <w:szCs w:val="22"/>
          <w:lang w:eastAsia="en-GB"/>
          <w14:ligatures w14:val="standardContextual"/>
        </w:rPr>
      </w:pPr>
      <w:r>
        <w:t>6.7.4.5.1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_Toc161848514 \h </w:instrText>
      </w:r>
      <w:r>
        <w:fldChar w:fldCharType="separate"/>
      </w:r>
      <w:r>
        <w:t>143</w:t>
      </w:r>
      <w:r>
        <w:fldChar w:fldCharType="end"/>
      </w:r>
    </w:p>
    <w:p w14:paraId="7B6771C7" w14:textId="6B93CA98" w:rsidR="003532DC" w:rsidRDefault="003532DC">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OTA Operating band unwanted emission</w:t>
      </w:r>
      <w:r>
        <w:tab/>
      </w:r>
      <w:r>
        <w:fldChar w:fldCharType="begin"/>
      </w:r>
      <w:r>
        <w:instrText xml:space="preserve"> PAGEREF _Toc161848515 \h </w:instrText>
      </w:r>
      <w:r>
        <w:fldChar w:fldCharType="separate"/>
      </w:r>
      <w:r>
        <w:t>152</w:t>
      </w:r>
      <w:r>
        <w:fldChar w:fldCharType="end"/>
      </w:r>
    </w:p>
    <w:p w14:paraId="4A84C738" w14:textId="417D3C8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_Toc161848516 \h </w:instrText>
      </w:r>
      <w:r>
        <w:fldChar w:fldCharType="separate"/>
      </w:r>
      <w:r>
        <w:t>152</w:t>
      </w:r>
      <w:r>
        <w:fldChar w:fldCharType="end"/>
      </w:r>
    </w:p>
    <w:p w14:paraId="62DB86C9" w14:textId="3255C131"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_Toc161848517 \h </w:instrText>
      </w:r>
      <w:r>
        <w:fldChar w:fldCharType="separate"/>
      </w:r>
      <w:r>
        <w:t>152</w:t>
      </w:r>
      <w:r>
        <w:fldChar w:fldCharType="end"/>
      </w:r>
    </w:p>
    <w:p w14:paraId="1ACEA5E3" w14:textId="28941651"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_Toc161848518 \h </w:instrText>
      </w:r>
      <w:r>
        <w:fldChar w:fldCharType="separate"/>
      </w:r>
      <w:r>
        <w:t>153</w:t>
      </w:r>
      <w:r>
        <w:fldChar w:fldCharType="end"/>
      </w:r>
    </w:p>
    <w:p w14:paraId="04BEB947" w14:textId="73EDB59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_Toc161848519 \h </w:instrText>
      </w:r>
      <w:r>
        <w:fldChar w:fldCharType="separate"/>
      </w:r>
      <w:r>
        <w:t>153</w:t>
      </w:r>
      <w:r>
        <w:fldChar w:fldCharType="end"/>
      </w:r>
    </w:p>
    <w:p w14:paraId="23D69B08" w14:textId="076BBE06"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_Toc161848520 \h </w:instrText>
      </w:r>
      <w:r>
        <w:fldChar w:fldCharType="separate"/>
      </w:r>
      <w:r>
        <w:t>153</w:t>
      </w:r>
      <w:r>
        <w:fldChar w:fldCharType="end"/>
      </w:r>
    </w:p>
    <w:p w14:paraId="7B064B42" w14:textId="0D34A37E"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_Toc161848521 \h </w:instrText>
      </w:r>
      <w:r>
        <w:fldChar w:fldCharType="separate"/>
      </w:r>
      <w:r>
        <w:t>153</w:t>
      </w:r>
      <w:r>
        <w:fldChar w:fldCharType="end"/>
      </w:r>
    </w:p>
    <w:p w14:paraId="3B821C83" w14:textId="29F370E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_Toc161848522 \h </w:instrText>
      </w:r>
      <w:r>
        <w:fldChar w:fldCharType="separate"/>
      </w:r>
      <w:r>
        <w:t>154</w:t>
      </w:r>
      <w:r>
        <w:fldChar w:fldCharType="end"/>
      </w:r>
    </w:p>
    <w:p w14:paraId="098C990C" w14:textId="7C31EE56"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6.7.5.5.1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_Toc161848523 \h </w:instrText>
      </w:r>
      <w:r>
        <w:fldChar w:fldCharType="separate"/>
      </w:r>
      <w:r>
        <w:t>154</w:t>
      </w:r>
      <w:r>
        <w:fldChar w:fldCharType="end"/>
      </w:r>
    </w:p>
    <w:p w14:paraId="71D81176" w14:textId="4B4E1583"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6.7.5.5.2</w:t>
      </w:r>
      <w:r>
        <w:rPr>
          <w:rFonts w:asciiTheme="minorHAnsi" w:eastAsiaTheme="minorEastAsia" w:hAnsiTheme="minorHAnsi" w:cstheme="minorBidi"/>
          <w:kern w:val="2"/>
          <w:sz w:val="22"/>
          <w:szCs w:val="22"/>
          <w:lang w:eastAsia="en-GB"/>
          <w14:ligatures w14:val="standardContextual"/>
        </w:rPr>
        <w:tab/>
      </w:r>
      <w:r>
        <w:rPr>
          <w:lang w:eastAsia="sv-SE"/>
        </w:rPr>
        <w:t>MSR Band categories 1 and 3</w:t>
      </w:r>
      <w:r>
        <w:tab/>
      </w:r>
      <w:r>
        <w:fldChar w:fldCharType="begin"/>
      </w:r>
      <w:r>
        <w:instrText xml:space="preserve"> PAGEREF _Toc161848524 \h </w:instrText>
      </w:r>
      <w:r>
        <w:fldChar w:fldCharType="separate"/>
      </w:r>
      <w:r>
        <w:t>154</w:t>
      </w:r>
      <w:r>
        <w:fldChar w:fldCharType="end"/>
      </w:r>
    </w:p>
    <w:p w14:paraId="0922CD3D" w14:textId="419F04E8"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6.7.5.5.3</w:t>
      </w:r>
      <w:r>
        <w:rPr>
          <w:rFonts w:asciiTheme="minorHAnsi" w:eastAsiaTheme="minorEastAsia" w:hAnsiTheme="minorHAnsi" w:cstheme="minorBidi"/>
          <w:kern w:val="2"/>
          <w:sz w:val="22"/>
          <w:szCs w:val="22"/>
          <w:lang w:eastAsia="en-GB"/>
          <w14:ligatures w14:val="standardContextual"/>
        </w:rPr>
        <w:tab/>
      </w:r>
      <w:r>
        <w:rPr>
          <w:lang w:eastAsia="sv-SE"/>
        </w:rPr>
        <w:t>MSR Band Category 2</w:t>
      </w:r>
      <w:r>
        <w:tab/>
      </w:r>
      <w:r>
        <w:fldChar w:fldCharType="begin"/>
      </w:r>
      <w:r>
        <w:instrText xml:space="preserve"> PAGEREF _Toc161848525 \h </w:instrText>
      </w:r>
      <w:r>
        <w:fldChar w:fldCharType="separate"/>
      </w:r>
      <w:r>
        <w:t>163</w:t>
      </w:r>
      <w:r>
        <w:fldChar w:fldCharType="end"/>
      </w:r>
    </w:p>
    <w:p w14:paraId="172849E5" w14:textId="76D3AB6F"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6.7.5.5.4</w:t>
      </w:r>
      <w:r>
        <w:rPr>
          <w:rFonts w:asciiTheme="minorHAnsi" w:eastAsiaTheme="minorEastAsia" w:hAnsiTheme="minorHAnsi" w:cstheme="minorBidi"/>
          <w:kern w:val="2"/>
          <w:sz w:val="22"/>
          <w:szCs w:val="22"/>
          <w:lang w:eastAsia="en-GB"/>
          <w14:ligatures w14:val="standardContextual"/>
        </w:rPr>
        <w:tab/>
      </w:r>
      <w:r>
        <w:rPr>
          <w:lang w:eastAsia="sv-SE"/>
        </w:rPr>
        <w:t>MSR Additional requirements</w:t>
      </w:r>
      <w:r>
        <w:tab/>
      </w:r>
      <w:r>
        <w:fldChar w:fldCharType="begin"/>
      </w:r>
      <w:r>
        <w:instrText xml:space="preserve"> PAGEREF _Toc161848526 \h </w:instrText>
      </w:r>
      <w:r>
        <w:fldChar w:fldCharType="separate"/>
      </w:r>
      <w:r>
        <w:t>170</w:t>
      </w:r>
      <w:r>
        <w:fldChar w:fldCharType="end"/>
      </w:r>
    </w:p>
    <w:p w14:paraId="7FA79A86" w14:textId="1CF54BE0"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6.7.5.5.5</w:t>
      </w:r>
      <w:r>
        <w:rPr>
          <w:rFonts w:asciiTheme="minorHAnsi" w:eastAsiaTheme="minorEastAsia" w:hAnsiTheme="minorHAnsi" w:cstheme="minorBidi"/>
          <w:kern w:val="2"/>
          <w:sz w:val="22"/>
          <w:szCs w:val="22"/>
          <w:lang w:eastAsia="en-GB"/>
          <w14:ligatures w14:val="standardContextual"/>
        </w:rPr>
        <w:tab/>
      </w:r>
      <w:r>
        <w:rPr>
          <w:lang w:eastAsia="sv-SE"/>
        </w:rPr>
        <w:t>E-UTRA</w:t>
      </w:r>
      <w:r>
        <w:tab/>
      </w:r>
      <w:r>
        <w:fldChar w:fldCharType="begin"/>
      </w:r>
      <w:r>
        <w:instrText xml:space="preserve"> PAGEREF _Toc161848527 \h </w:instrText>
      </w:r>
      <w:r>
        <w:fldChar w:fldCharType="separate"/>
      </w:r>
      <w:r>
        <w:t>174</w:t>
      </w:r>
      <w:r>
        <w:fldChar w:fldCharType="end"/>
      </w:r>
    </w:p>
    <w:p w14:paraId="5BDFF9B1" w14:textId="66EB1DED" w:rsidR="003532DC" w:rsidRDefault="003532DC">
      <w:pPr>
        <w:pStyle w:val="TOC3"/>
        <w:rPr>
          <w:rFonts w:asciiTheme="minorHAnsi" w:eastAsiaTheme="minorEastAsia" w:hAnsiTheme="minorHAnsi" w:cstheme="minorBidi"/>
          <w:kern w:val="2"/>
          <w:sz w:val="22"/>
          <w:szCs w:val="22"/>
          <w:lang w:eastAsia="en-GB"/>
          <w14:ligatures w14:val="standardContextual"/>
        </w:rPr>
      </w:pPr>
      <w:r>
        <w:t>6.7.6</w:t>
      </w:r>
      <w:r>
        <w:rPr>
          <w:rFonts w:asciiTheme="minorHAnsi" w:eastAsiaTheme="minorEastAsia" w:hAnsiTheme="minorHAnsi" w:cstheme="minorBidi"/>
          <w:kern w:val="2"/>
          <w:sz w:val="22"/>
          <w:szCs w:val="22"/>
          <w:lang w:eastAsia="en-GB"/>
          <w14:ligatures w14:val="standardContextual"/>
        </w:rPr>
        <w:tab/>
      </w:r>
      <w:r>
        <w:t>OTA Spurious emission</w:t>
      </w:r>
      <w:r>
        <w:tab/>
      </w:r>
      <w:r>
        <w:fldChar w:fldCharType="begin"/>
      </w:r>
      <w:r>
        <w:instrText xml:space="preserve"> PAGEREF _Toc161848528 \h </w:instrText>
      </w:r>
      <w:r>
        <w:fldChar w:fldCharType="separate"/>
      </w:r>
      <w:r>
        <w:t>195</w:t>
      </w:r>
      <w:r>
        <w:fldChar w:fldCharType="end"/>
      </w:r>
    </w:p>
    <w:p w14:paraId="3A7AF49C" w14:textId="51ED6A09" w:rsidR="003532DC" w:rsidRDefault="003532DC">
      <w:pPr>
        <w:pStyle w:val="TOC4"/>
        <w:rPr>
          <w:rFonts w:asciiTheme="minorHAnsi" w:eastAsiaTheme="minorEastAsia" w:hAnsiTheme="minorHAnsi" w:cstheme="minorBidi"/>
          <w:kern w:val="2"/>
          <w:sz w:val="22"/>
          <w:szCs w:val="22"/>
          <w:lang w:eastAsia="en-GB"/>
          <w14:ligatures w14:val="standardContextual"/>
        </w:rPr>
      </w:pPr>
      <w:r>
        <w:t>6.7.6.1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_Toc161848529 \h </w:instrText>
      </w:r>
      <w:r>
        <w:fldChar w:fldCharType="separate"/>
      </w:r>
      <w:r>
        <w:t>195</w:t>
      </w:r>
      <w:r>
        <w:fldChar w:fldCharType="end"/>
      </w:r>
    </w:p>
    <w:p w14:paraId="1A06E170" w14:textId="2BE24C69" w:rsidR="003532DC" w:rsidRDefault="003532DC">
      <w:pPr>
        <w:pStyle w:val="TOC4"/>
        <w:rPr>
          <w:rFonts w:asciiTheme="minorHAnsi" w:eastAsiaTheme="minorEastAsia" w:hAnsiTheme="minorHAnsi" w:cstheme="minorBidi"/>
          <w:kern w:val="2"/>
          <w:sz w:val="22"/>
          <w:szCs w:val="22"/>
          <w:lang w:eastAsia="en-GB"/>
          <w14:ligatures w14:val="standardContextual"/>
        </w:rPr>
      </w:pPr>
      <w:r>
        <w:t>6.7.6.2</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_Toc161848530 \h </w:instrText>
      </w:r>
      <w:r>
        <w:fldChar w:fldCharType="separate"/>
      </w:r>
      <w:r>
        <w:t>196</w:t>
      </w:r>
      <w:r>
        <w:fldChar w:fldCharType="end"/>
      </w:r>
    </w:p>
    <w:p w14:paraId="15033439" w14:textId="7183556B"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_Toc161848531 \h </w:instrText>
      </w:r>
      <w:r>
        <w:fldChar w:fldCharType="separate"/>
      </w:r>
      <w:r>
        <w:t>196</w:t>
      </w:r>
      <w:r>
        <w:fldChar w:fldCharType="end"/>
      </w:r>
    </w:p>
    <w:p w14:paraId="36F71A77" w14:textId="3E9CFDEE"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_Toc161848532 \h </w:instrText>
      </w:r>
      <w:r>
        <w:fldChar w:fldCharType="separate"/>
      </w:r>
      <w:r>
        <w:t>196</w:t>
      </w:r>
      <w:r>
        <w:fldChar w:fldCharType="end"/>
      </w:r>
    </w:p>
    <w:p w14:paraId="40BF2411" w14:textId="2CF540B3"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_Toc161848533 \h </w:instrText>
      </w:r>
      <w:r>
        <w:fldChar w:fldCharType="separate"/>
      </w:r>
      <w:r>
        <w:t>196</w:t>
      </w:r>
      <w:r>
        <w:fldChar w:fldCharType="end"/>
      </w:r>
    </w:p>
    <w:p w14:paraId="7FD77C09" w14:textId="114378E4"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_Toc161848534 \h </w:instrText>
      </w:r>
      <w:r>
        <w:fldChar w:fldCharType="separate"/>
      </w:r>
      <w:r>
        <w:t>196</w:t>
      </w:r>
      <w:r>
        <w:fldChar w:fldCharType="end"/>
      </w:r>
    </w:p>
    <w:p w14:paraId="08BE59A3" w14:textId="534FE58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_Toc161848535 \h </w:instrText>
      </w:r>
      <w:r>
        <w:fldChar w:fldCharType="separate"/>
      </w:r>
      <w:r>
        <w:t>197</w:t>
      </w:r>
      <w:r>
        <w:fldChar w:fldCharType="end"/>
      </w:r>
    </w:p>
    <w:p w14:paraId="09817924" w14:textId="77F1FD93" w:rsidR="003532DC" w:rsidRDefault="003532DC">
      <w:pPr>
        <w:pStyle w:val="TOC4"/>
        <w:rPr>
          <w:rFonts w:asciiTheme="minorHAnsi" w:eastAsiaTheme="minorEastAsia" w:hAnsiTheme="minorHAnsi" w:cstheme="minorBidi"/>
          <w:kern w:val="2"/>
          <w:sz w:val="22"/>
          <w:szCs w:val="22"/>
          <w:lang w:eastAsia="en-GB"/>
          <w14:ligatures w14:val="standardContextual"/>
        </w:rPr>
      </w:pPr>
      <w:r>
        <w:t>6.7.6.3</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_Toc161848536 \h </w:instrText>
      </w:r>
      <w:r>
        <w:fldChar w:fldCharType="separate"/>
      </w:r>
      <w:r>
        <w:t>200</w:t>
      </w:r>
      <w:r>
        <w:fldChar w:fldCharType="end"/>
      </w:r>
    </w:p>
    <w:p w14:paraId="47111306" w14:textId="79BBD118"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_Toc161848537 \h </w:instrText>
      </w:r>
      <w:r>
        <w:fldChar w:fldCharType="separate"/>
      </w:r>
      <w:r>
        <w:t>200</w:t>
      </w:r>
      <w:r>
        <w:fldChar w:fldCharType="end"/>
      </w:r>
    </w:p>
    <w:p w14:paraId="7513A8D0" w14:textId="3C98F44A"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_Toc161848538 \h </w:instrText>
      </w:r>
      <w:r>
        <w:fldChar w:fldCharType="separate"/>
      </w:r>
      <w:r>
        <w:t>200</w:t>
      </w:r>
      <w:r>
        <w:fldChar w:fldCharType="end"/>
      </w:r>
    </w:p>
    <w:p w14:paraId="0E403963" w14:textId="7E0A8C58"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_Toc161848539 \h </w:instrText>
      </w:r>
      <w:r>
        <w:fldChar w:fldCharType="separate"/>
      </w:r>
      <w:r>
        <w:t>200</w:t>
      </w:r>
      <w:r>
        <w:fldChar w:fldCharType="end"/>
      </w:r>
    </w:p>
    <w:p w14:paraId="50E64E53" w14:textId="1C05744B"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_Toc161848540 \h </w:instrText>
      </w:r>
      <w:r>
        <w:fldChar w:fldCharType="separate"/>
      </w:r>
      <w:r>
        <w:t>200</w:t>
      </w:r>
      <w:r>
        <w:fldChar w:fldCharType="end"/>
      </w:r>
    </w:p>
    <w:p w14:paraId="2E57AB4F" w14:textId="1D230B2E"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_Toc161848541 \h </w:instrText>
      </w:r>
      <w:r>
        <w:fldChar w:fldCharType="separate"/>
      </w:r>
      <w:r>
        <w:t>202</w:t>
      </w:r>
      <w:r>
        <w:fldChar w:fldCharType="end"/>
      </w:r>
    </w:p>
    <w:p w14:paraId="7453B16A" w14:textId="492DC8C3" w:rsidR="003532DC" w:rsidRDefault="003532DC">
      <w:pPr>
        <w:pStyle w:val="TOC4"/>
        <w:rPr>
          <w:rFonts w:asciiTheme="minorHAnsi" w:eastAsiaTheme="minorEastAsia" w:hAnsiTheme="minorHAnsi" w:cstheme="minorBidi"/>
          <w:kern w:val="2"/>
          <w:sz w:val="22"/>
          <w:szCs w:val="22"/>
          <w:lang w:eastAsia="en-GB"/>
          <w14:ligatures w14:val="standardContextual"/>
        </w:rPr>
      </w:pPr>
      <w:r>
        <w:t>6.7.6.4</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_Toc161848542 \h </w:instrText>
      </w:r>
      <w:r>
        <w:fldChar w:fldCharType="separate"/>
      </w:r>
      <w:r>
        <w:t>203</w:t>
      </w:r>
      <w:r>
        <w:fldChar w:fldCharType="end"/>
      </w:r>
    </w:p>
    <w:p w14:paraId="49CA26CB" w14:textId="53159473"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_Toc161848543 \h </w:instrText>
      </w:r>
      <w:r>
        <w:fldChar w:fldCharType="separate"/>
      </w:r>
      <w:r>
        <w:t>203</w:t>
      </w:r>
      <w:r>
        <w:fldChar w:fldCharType="end"/>
      </w:r>
    </w:p>
    <w:p w14:paraId="6B3F1A2D" w14:textId="0843F53E"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_Toc161848544 \h </w:instrText>
      </w:r>
      <w:r>
        <w:fldChar w:fldCharType="separate"/>
      </w:r>
      <w:r>
        <w:t>203</w:t>
      </w:r>
      <w:r>
        <w:fldChar w:fldCharType="end"/>
      </w:r>
    </w:p>
    <w:p w14:paraId="6EDC27C8" w14:textId="6A5FB525"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_Toc161848545 \h </w:instrText>
      </w:r>
      <w:r>
        <w:fldChar w:fldCharType="separate"/>
      </w:r>
      <w:r>
        <w:t>203</w:t>
      </w:r>
      <w:r>
        <w:fldChar w:fldCharType="end"/>
      </w:r>
    </w:p>
    <w:p w14:paraId="0EEF122E" w14:textId="49A31EDA"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_Toc161848546 \h </w:instrText>
      </w:r>
      <w:r>
        <w:fldChar w:fldCharType="separate"/>
      </w:r>
      <w:r>
        <w:t>203</w:t>
      </w:r>
      <w:r>
        <w:fldChar w:fldCharType="end"/>
      </w:r>
    </w:p>
    <w:p w14:paraId="04991F32" w14:textId="4827545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_Toc161848547 \h </w:instrText>
      </w:r>
      <w:r>
        <w:fldChar w:fldCharType="separate"/>
      </w:r>
      <w:r>
        <w:t>205</w:t>
      </w:r>
      <w:r>
        <w:fldChar w:fldCharType="end"/>
      </w:r>
    </w:p>
    <w:p w14:paraId="014E6249" w14:textId="64FDFC90" w:rsidR="003532DC" w:rsidRDefault="003532DC">
      <w:pPr>
        <w:pStyle w:val="TOC4"/>
        <w:rPr>
          <w:rFonts w:asciiTheme="minorHAnsi" w:eastAsiaTheme="minorEastAsia" w:hAnsiTheme="minorHAnsi" w:cstheme="minorBidi"/>
          <w:kern w:val="2"/>
          <w:sz w:val="22"/>
          <w:szCs w:val="22"/>
          <w:lang w:eastAsia="en-GB"/>
          <w14:ligatures w14:val="standardContextual"/>
        </w:rPr>
      </w:pPr>
      <w:r>
        <w:t>6.7.6.5</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_Toc161848548 \h </w:instrText>
      </w:r>
      <w:r>
        <w:fldChar w:fldCharType="separate"/>
      </w:r>
      <w:r>
        <w:t>233</w:t>
      </w:r>
      <w:r>
        <w:fldChar w:fldCharType="end"/>
      </w:r>
    </w:p>
    <w:p w14:paraId="371D48F0" w14:textId="380374D9"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_Toc161848549 \h </w:instrText>
      </w:r>
      <w:r>
        <w:fldChar w:fldCharType="separate"/>
      </w:r>
      <w:r>
        <w:t>233</w:t>
      </w:r>
      <w:r>
        <w:fldChar w:fldCharType="end"/>
      </w:r>
    </w:p>
    <w:p w14:paraId="7983DE6D" w14:textId="454CAA1C"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_Toc161848550 \h </w:instrText>
      </w:r>
      <w:r>
        <w:fldChar w:fldCharType="separate"/>
      </w:r>
      <w:r>
        <w:t>233</w:t>
      </w:r>
      <w:r>
        <w:fldChar w:fldCharType="end"/>
      </w:r>
    </w:p>
    <w:p w14:paraId="52F8EC97" w14:textId="5568BF8F"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_Toc161848551 \h </w:instrText>
      </w:r>
      <w:r>
        <w:fldChar w:fldCharType="separate"/>
      </w:r>
      <w:r>
        <w:t>233</w:t>
      </w:r>
      <w:r>
        <w:fldChar w:fldCharType="end"/>
      </w:r>
    </w:p>
    <w:p w14:paraId="32993366" w14:textId="7EFAD312"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_Toc161848552 \h </w:instrText>
      </w:r>
      <w:r>
        <w:fldChar w:fldCharType="separate"/>
      </w:r>
      <w:r>
        <w:t>233</w:t>
      </w:r>
      <w:r>
        <w:fldChar w:fldCharType="end"/>
      </w:r>
    </w:p>
    <w:p w14:paraId="3A55A207" w14:textId="45BBE7D1"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_Toc161848553 \h </w:instrText>
      </w:r>
      <w:r>
        <w:fldChar w:fldCharType="separate"/>
      </w:r>
      <w:r>
        <w:t>233</w:t>
      </w:r>
      <w:r>
        <w:fldChar w:fldCharType="end"/>
      </w:r>
    </w:p>
    <w:p w14:paraId="0235B572" w14:textId="49B5AD9E" w:rsidR="003532DC" w:rsidRDefault="003532DC">
      <w:pPr>
        <w:pStyle w:val="TOC2"/>
        <w:rPr>
          <w:rFonts w:asciiTheme="minorHAnsi" w:eastAsiaTheme="minorEastAsia" w:hAnsiTheme="minorHAnsi" w:cstheme="minorBidi"/>
          <w:kern w:val="2"/>
          <w:sz w:val="22"/>
          <w:szCs w:val="22"/>
          <w:lang w:eastAsia="en-GB"/>
          <w14:ligatures w14:val="standardContextual"/>
        </w:rPr>
      </w:pPr>
      <w:r>
        <w:t>6.8</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_Toc161848554 \h </w:instrText>
      </w:r>
      <w:r>
        <w:fldChar w:fldCharType="separate"/>
      </w:r>
      <w:r>
        <w:t>250</w:t>
      </w:r>
      <w:r>
        <w:fldChar w:fldCharType="end"/>
      </w:r>
    </w:p>
    <w:p w14:paraId="617E9427" w14:textId="5B295903"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_Toc161848555 \h </w:instrText>
      </w:r>
      <w:r>
        <w:fldChar w:fldCharType="separate"/>
      </w:r>
      <w:r>
        <w:t>250</w:t>
      </w:r>
      <w:r>
        <w:fldChar w:fldCharType="end"/>
      </w:r>
    </w:p>
    <w:p w14:paraId="50068FC9" w14:textId="123A43D6"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_Toc161848556 \h </w:instrText>
      </w:r>
      <w:r>
        <w:fldChar w:fldCharType="separate"/>
      </w:r>
      <w:r>
        <w:t>250</w:t>
      </w:r>
      <w:r>
        <w:fldChar w:fldCharType="end"/>
      </w:r>
    </w:p>
    <w:p w14:paraId="26C6E6EA" w14:textId="4D4A0947"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_Toc161848557 \h </w:instrText>
      </w:r>
      <w:r>
        <w:fldChar w:fldCharType="separate"/>
      </w:r>
      <w:r>
        <w:t>250</w:t>
      </w:r>
      <w:r>
        <w:fldChar w:fldCharType="end"/>
      </w:r>
    </w:p>
    <w:p w14:paraId="37957121" w14:textId="6A767120"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_Toc161848558 \h </w:instrText>
      </w:r>
      <w:r>
        <w:fldChar w:fldCharType="separate"/>
      </w:r>
      <w:r>
        <w:t>251</w:t>
      </w:r>
      <w:r>
        <w:fldChar w:fldCharType="end"/>
      </w:r>
    </w:p>
    <w:p w14:paraId="7B21DBD2" w14:textId="68FAC17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_Toc161848559 \h </w:instrText>
      </w:r>
      <w:r>
        <w:fldChar w:fldCharType="separate"/>
      </w:r>
      <w:r>
        <w:t>251</w:t>
      </w:r>
      <w:r>
        <w:fldChar w:fldCharType="end"/>
      </w:r>
    </w:p>
    <w:p w14:paraId="5CFB0983" w14:textId="5A6C16D3"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_Toc161848560 \h </w:instrText>
      </w:r>
      <w:r>
        <w:fldChar w:fldCharType="separate"/>
      </w:r>
      <w:r>
        <w:t>251</w:t>
      </w:r>
      <w:r>
        <w:fldChar w:fldCharType="end"/>
      </w:r>
    </w:p>
    <w:p w14:paraId="25A8DB1B" w14:textId="45018359"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_Toc161848561 \h </w:instrText>
      </w:r>
      <w:r>
        <w:fldChar w:fldCharType="separate"/>
      </w:r>
      <w:r>
        <w:t>253</w:t>
      </w:r>
      <w:r>
        <w:fldChar w:fldCharType="end"/>
      </w:r>
    </w:p>
    <w:p w14:paraId="59EA5F97" w14:textId="2CC62A76" w:rsidR="003532DC" w:rsidRDefault="003532DC">
      <w:pPr>
        <w:pStyle w:val="TOC4"/>
        <w:rPr>
          <w:rFonts w:asciiTheme="minorHAnsi" w:eastAsiaTheme="minorEastAsia" w:hAnsiTheme="minorHAnsi" w:cstheme="minorBidi"/>
          <w:kern w:val="2"/>
          <w:sz w:val="22"/>
          <w:szCs w:val="22"/>
          <w:lang w:eastAsia="en-GB"/>
          <w14:ligatures w14:val="standardContextual"/>
        </w:rPr>
      </w:pPr>
      <w:r>
        <w:t>6.8.5.1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_Toc161848562 \h </w:instrText>
      </w:r>
      <w:r>
        <w:fldChar w:fldCharType="separate"/>
      </w:r>
      <w:r>
        <w:t>253</w:t>
      </w:r>
      <w:r>
        <w:fldChar w:fldCharType="end"/>
      </w:r>
    </w:p>
    <w:p w14:paraId="0F621A52" w14:textId="768F892C" w:rsidR="003532DC" w:rsidRDefault="003532DC">
      <w:pPr>
        <w:pStyle w:val="TOC5"/>
        <w:rPr>
          <w:rFonts w:asciiTheme="minorHAnsi" w:eastAsiaTheme="minorEastAsia" w:hAnsiTheme="minorHAnsi" w:cstheme="minorBidi"/>
          <w:kern w:val="2"/>
          <w:sz w:val="22"/>
          <w:szCs w:val="22"/>
          <w:lang w:eastAsia="en-GB"/>
          <w14:ligatures w14:val="standardContextual"/>
        </w:rPr>
      </w:pPr>
      <w:r>
        <w:t>6.8.5.1.1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_Toc161848563 \h </w:instrText>
      </w:r>
      <w:r>
        <w:fldChar w:fldCharType="separate"/>
      </w:r>
      <w:r>
        <w:t>253</w:t>
      </w:r>
      <w:r>
        <w:fldChar w:fldCharType="end"/>
      </w:r>
    </w:p>
    <w:p w14:paraId="419875EF" w14:textId="6A190A87" w:rsidR="003532DC" w:rsidRDefault="003532DC">
      <w:pPr>
        <w:pStyle w:val="TOC5"/>
        <w:rPr>
          <w:rFonts w:asciiTheme="minorHAnsi" w:eastAsiaTheme="minorEastAsia" w:hAnsiTheme="minorHAnsi" w:cstheme="minorBidi"/>
          <w:kern w:val="2"/>
          <w:sz w:val="22"/>
          <w:szCs w:val="22"/>
          <w:lang w:eastAsia="en-GB"/>
          <w14:ligatures w14:val="standardContextual"/>
        </w:rPr>
      </w:pPr>
      <w:r>
        <w:t>6.8.5.1.2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_Toc161848564 \h </w:instrText>
      </w:r>
      <w:r>
        <w:fldChar w:fldCharType="separate"/>
      </w:r>
      <w:r>
        <w:t>254</w:t>
      </w:r>
      <w:r>
        <w:fldChar w:fldCharType="end"/>
      </w:r>
    </w:p>
    <w:p w14:paraId="10F129DE" w14:textId="387AC790" w:rsidR="003532DC" w:rsidRDefault="003532DC">
      <w:pPr>
        <w:pStyle w:val="TOC5"/>
        <w:rPr>
          <w:rFonts w:asciiTheme="minorHAnsi" w:eastAsiaTheme="minorEastAsia" w:hAnsiTheme="minorHAnsi" w:cstheme="minorBidi"/>
          <w:kern w:val="2"/>
          <w:sz w:val="22"/>
          <w:szCs w:val="22"/>
          <w:lang w:eastAsia="en-GB"/>
          <w14:ligatures w14:val="standardContextual"/>
        </w:rPr>
      </w:pPr>
      <w:r>
        <w:t>6.8.5.1.3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_Toc161848565 \h </w:instrText>
      </w:r>
      <w:r>
        <w:fldChar w:fldCharType="separate"/>
      </w:r>
      <w:r>
        <w:t>254</w:t>
      </w:r>
      <w:r>
        <w:fldChar w:fldCharType="end"/>
      </w:r>
    </w:p>
    <w:p w14:paraId="0EDFED89" w14:textId="218EF8A1" w:rsidR="003532DC" w:rsidRDefault="003532DC">
      <w:pPr>
        <w:pStyle w:val="TOC4"/>
        <w:rPr>
          <w:rFonts w:asciiTheme="minorHAnsi" w:eastAsiaTheme="minorEastAsia" w:hAnsiTheme="minorHAnsi" w:cstheme="minorBidi"/>
          <w:kern w:val="2"/>
          <w:sz w:val="22"/>
          <w:szCs w:val="22"/>
          <w:lang w:eastAsia="en-GB"/>
          <w14:ligatures w14:val="standardContextual"/>
        </w:rPr>
      </w:pPr>
      <w:r>
        <w:t>6.8.5.2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_Toc161848566 \h </w:instrText>
      </w:r>
      <w:r>
        <w:fldChar w:fldCharType="separate"/>
      </w:r>
      <w:r>
        <w:t>255</w:t>
      </w:r>
      <w:r>
        <w:fldChar w:fldCharType="end"/>
      </w:r>
    </w:p>
    <w:p w14:paraId="3FA869FA" w14:textId="29A38D63" w:rsidR="003532DC" w:rsidRDefault="003532DC">
      <w:pPr>
        <w:pStyle w:val="TOC5"/>
        <w:rPr>
          <w:rFonts w:asciiTheme="minorHAnsi" w:eastAsiaTheme="minorEastAsia" w:hAnsiTheme="minorHAnsi" w:cstheme="minorBidi"/>
          <w:kern w:val="2"/>
          <w:sz w:val="22"/>
          <w:szCs w:val="22"/>
          <w:lang w:eastAsia="en-GB"/>
          <w14:ligatures w14:val="standardContextual"/>
        </w:rPr>
      </w:pPr>
      <w:r>
        <w:t>6.8.5.2.1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_Toc161848567 \h </w:instrText>
      </w:r>
      <w:r>
        <w:fldChar w:fldCharType="separate"/>
      </w:r>
      <w:r>
        <w:t>255</w:t>
      </w:r>
      <w:r>
        <w:fldChar w:fldCharType="end"/>
      </w:r>
    </w:p>
    <w:p w14:paraId="3AF6610E" w14:textId="48A73275" w:rsidR="003532DC" w:rsidRDefault="003532DC">
      <w:pPr>
        <w:pStyle w:val="TOC4"/>
        <w:rPr>
          <w:rFonts w:asciiTheme="minorHAnsi" w:eastAsiaTheme="minorEastAsia" w:hAnsiTheme="minorHAnsi" w:cstheme="minorBidi"/>
          <w:kern w:val="2"/>
          <w:sz w:val="22"/>
          <w:szCs w:val="22"/>
          <w:lang w:eastAsia="en-GB"/>
          <w14:ligatures w14:val="standardContextual"/>
        </w:rPr>
      </w:pPr>
      <w:r>
        <w:t>6.8.5.3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_Toc161848568 \h </w:instrText>
      </w:r>
      <w:r>
        <w:fldChar w:fldCharType="separate"/>
      </w:r>
      <w:r>
        <w:t>256</w:t>
      </w:r>
      <w:r>
        <w:fldChar w:fldCharType="end"/>
      </w:r>
    </w:p>
    <w:p w14:paraId="18F629A2" w14:textId="16233A93" w:rsidR="003532DC" w:rsidRDefault="003532DC">
      <w:pPr>
        <w:pStyle w:val="TOC5"/>
        <w:rPr>
          <w:rFonts w:asciiTheme="minorHAnsi" w:eastAsiaTheme="minorEastAsia" w:hAnsiTheme="minorHAnsi" w:cstheme="minorBidi"/>
          <w:kern w:val="2"/>
          <w:sz w:val="22"/>
          <w:szCs w:val="22"/>
          <w:lang w:eastAsia="en-GB"/>
          <w14:ligatures w14:val="standardContextual"/>
        </w:rPr>
      </w:pPr>
      <w:r>
        <w:t>6.8.5.3.1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_Toc161848569 \h </w:instrText>
      </w:r>
      <w:r>
        <w:fldChar w:fldCharType="separate"/>
      </w:r>
      <w:r>
        <w:t>256</w:t>
      </w:r>
      <w:r>
        <w:fldChar w:fldCharType="end"/>
      </w:r>
    </w:p>
    <w:p w14:paraId="36A7F3A2" w14:textId="68F57073" w:rsidR="003532DC" w:rsidRDefault="003532DC">
      <w:pPr>
        <w:pStyle w:val="TOC5"/>
        <w:rPr>
          <w:rFonts w:asciiTheme="minorHAnsi" w:eastAsiaTheme="minorEastAsia" w:hAnsiTheme="minorHAnsi" w:cstheme="minorBidi"/>
          <w:kern w:val="2"/>
          <w:sz w:val="22"/>
          <w:szCs w:val="22"/>
          <w:lang w:eastAsia="en-GB"/>
          <w14:ligatures w14:val="standardContextual"/>
        </w:rPr>
      </w:pPr>
      <w:r>
        <w:t>6.8.5.3.</w:t>
      </w:r>
      <w:r w:rsidRPr="00BE6B7E">
        <w:rPr>
          <w:lang w:val="en-US"/>
        </w:rPr>
        <w:t>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_Toc161848570 \h </w:instrText>
      </w:r>
      <w:r>
        <w:fldChar w:fldCharType="separate"/>
      </w:r>
      <w:r>
        <w:t>256</w:t>
      </w:r>
      <w:r>
        <w:fldChar w:fldCharType="end"/>
      </w:r>
    </w:p>
    <w:p w14:paraId="643A6823" w14:textId="3AB46081" w:rsidR="003532DC" w:rsidRDefault="003532DC">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Radiated receiver characteristics</w:t>
      </w:r>
      <w:r>
        <w:tab/>
      </w:r>
      <w:r>
        <w:fldChar w:fldCharType="begin"/>
      </w:r>
      <w:r>
        <w:instrText xml:space="preserve"> PAGEREF _Toc161848571 \h </w:instrText>
      </w:r>
      <w:r>
        <w:fldChar w:fldCharType="separate"/>
      </w:r>
      <w:r>
        <w:t>256</w:t>
      </w:r>
      <w:r>
        <w:fldChar w:fldCharType="end"/>
      </w:r>
    </w:p>
    <w:p w14:paraId="2FBA0233" w14:textId="5BDE9DF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7.1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_Toc161848572 \h </w:instrText>
      </w:r>
      <w:r>
        <w:fldChar w:fldCharType="separate"/>
      </w:r>
      <w:r>
        <w:t>256</w:t>
      </w:r>
      <w:r>
        <w:fldChar w:fldCharType="end"/>
      </w:r>
    </w:p>
    <w:p w14:paraId="0DF31F32" w14:textId="240C334A" w:rsidR="003532DC" w:rsidRDefault="003532DC">
      <w:pPr>
        <w:pStyle w:val="TOC2"/>
        <w:rPr>
          <w:rFonts w:asciiTheme="minorHAnsi" w:eastAsiaTheme="minorEastAsia" w:hAnsiTheme="minorHAnsi" w:cstheme="minorBidi"/>
          <w:kern w:val="2"/>
          <w:sz w:val="22"/>
          <w:szCs w:val="22"/>
          <w:lang w:eastAsia="en-GB"/>
          <w14:ligatures w14:val="standardContextual"/>
        </w:rPr>
      </w:pPr>
      <w:r w:rsidRPr="00BE6B7E">
        <w:rPr>
          <w:lang w:val="sv-FI" w:eastAsia="zh-CN"/>
        </w:rPr>
        <w:t>7.2</w:t>
      </w:r>
      <w:r>
        <w:rPr>
          <w:rFonts w:asciiTheme="minorHAnsi" w:eastAsiaTheme="minorEastAsia" w:hAnsiTheme="minorHAnsi" w:cstheme="minorBidi"/>
          <w:kern w:val="2"/>
          <w:sz w:val="22"/>
          <w:szCs w:val="22"/>
          <w:lang w:eastAsia="en-GB"/>
          <w14:ligatures w14:val="standardContextual"/>
        </w:rPr>
        <w:tab/>
      </w:r>
      <w:r w:rsidRPr="00BE6B7E">
        <w:rPr>
          <w:lang w:val="sv-FI" w:eastAsia="zh-CN"/>
        </w:rPr>
        <w:t>OTA sensitivity</w:t>
      </w:r>
      <w:r>
        <w:tab/>
      </w:r>
      <w:r>
        <w:fldChar w:fldCharType="begin"/>
      </w:r>
      <w:r>
        <w:instrText xml:space="preserve"> PAGEREF _Toc161848573 \h </w:instrText>
      </w:r>
      <w:r>
        <w:fldChar w:fldCharType="separate"/>
      </w:r>
      <w:r>
        <w:t>257</w:t>
      </w:r>
      <w:r>
        <w:fldChar w:fldCharType="end"/>
      </w:r>
    </w:p>
    <w:p w14:paraId="43006B46" w14:textId="5205A048" w:rsidR="003532DC" w:rsidRDefault="003532DC">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_Toc161848574 \h </w:instrText>
      </w:r>
      <w:r>
        <w:fldChar w:fldCharType="separate"/>
      </w:r>
      <w:r>
        <w:t>257</w:t>
      </w:r>
      <w:r>
        <w:fldChar w:fldCharType="end"/>
      </w:r>
    </w:p>
    <w:p w14:paraId="0220396B" w14:textId="3B14048E" w:rsidR="003532DC" w:rsidRDefault="003532DC">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_Toc161848575 \h </w:instrText>
      </w:r>
      <w:r>
        <w:fldChar w:fldCharType="separate"/>
      </w:r>
      <w:r>
        <w:t>258</w:t>
      </w:r>
      <w:r>
        <w:fldChar w:fldCharType="end"/>
      </w:r>
    </w:p>
    <w:p w14:paraId="2947814F" w14:textId="15939AC2" w:rsidR="003532DC" w:rsidRDefault="003532DC">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_Toc161848576 \h </w:instrText>
      </w:r>
      <w:r>
        <w:fldChar w:fldCharType="separate"/>
      </w:r>
      <w:r>
        <w:t>258</w:t>
      </w:r>
      <w:r>
        <w:fldChar w:fldCharType="end"/>
      </w:r>
    </w:p>
    <w:p w14:paraId="37387976" w14:textId="50894DE7" w:rsidR="003532DC" w:rsidRDefault="003532DC">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_Toc161848577 \h </w:instrText>
      </w:r>
      <w:r>
        <w:fldChar w:fldCharType="separate"/>
      </w:r>
      <w:r>
        <w:t>258</w:t>
      </w:r>
      <w:r>
        <w:fldChar w:fldCharType="end"/>
      </w:r>
    </w:p>
    <w:p w14:paraId="0C987278" w14:textId="344C8E8F" w:rsidR="003532DC" w:rsidRDefault="003532DC">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_Toc161848578 \h </w:instrText>
      </w:r>
      <w:r>
        <w:fldChar w:fldCharType="separate"/>
      </w:r>
      <w:r>
        <w:t>258</w:t>
      </w:r>
      <w:r>
        <w:fldChar w:fldCharType="end"/>
      </w:r>
    </w:p>
    <w:p w14:paraId="4F6C2DD3" w14:textId="0AB22796" w:rsidR="003532DC" w:rsidRDefault="003532DC">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_Toc161848579 \h </w:instrText>
      </w:r>
      <w:r>
        <w:fldChar w:fldCharType="separate"/>
      </w:r>
      <w:r>
        <w:t>258</w:t>
      </w:r>
      <w:r>
        <w:fldChar w:fldCharType="end"/>
      </w:r>
    </w:p>
    <w:p w14:paraId="0426D564" w14:textId="5FA7A3B0" w:rsidR="003532DC" w:rsidRDefault="003532DC">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_Toc161848580 \h </w:instrText>
      </w:r>
      <w:r>
        <w:fldChar w:fldCharType="separate"/>
      </w:r>
      <w:r>
        <w:t>259</w:t>
      </w:r>
      <w:r>
        <w:fldChar w:fldCharType="end"/>
      </w:r>
    </w:p>
    <w:p w14:paraId="60D519B8" w14:textId="72EC4AFE" w:rsidR="003532DC" w:rsidRDefault="003532DC">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_Toc161848581 \h </w:instrText>
      </w:r>
      <w:r>
        <w:fldChar w:fldCharType="separate"/>
      </w:r>
      <w:r>
        <w:t>259</w:t>
      </w:r>
      <w:r>
        <w:fldChar w:fldCharType="end"/>
      </w:r>
    </w:p>
    <w:p w14:paraId="6A48911E" w14:textId="3A5905DB" w:rsidR="003532DC" w:rsidRDefault="003532DC">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_Toc161848582 \h </w:instrText>
      </w:r>
      <w:r>
        <w:fldChar w:fldCharType="separate"/>
      </w:r>
      <w:r>
        <w:t>259</w:t>
      </w:r>
      <w:r>
        <w:fldChar w:fldCharType="end"/>
      </w:r>
    </w:p>
    <w:p w14:paraId="7CF40D9A" w14:textId="44E20DE7" w:rsidR="003532DC" w:rsidRDefault="003532DC">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UTRA TDD 1,28Mcp option Test Requirements</w:t>
      </w:r>
      <w:r>
        <w:tab/>
      </w:r>
      <w:r>
        <w:fldChar w:fldCharType="begin"/>
      </w:r>
      <w:r>
        <w:instrText xml:space="preserve"> PAGEREF _Toc161848583 \h </w:instrText>
      </w:r>
      <w:r>
        <w:fldChar w:fldCharType="separate"/>
      </w:r>
      <w:r>
        <w:t>259</w:t>
      </w:r>
      <w:r>
        <w:fldChar w:fldCharType="end"/>
      </w:r>
    </w:p>
    <w:p w14:paraId="39BAC7C1" w14:textId="33E8CCD7" w:rsidR="003532DC" w:rsidRDefault="003532DC">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_Toc161848584 \h </w:instrText>
      </w:r>
      <w:r>
        <w:fldChar w:fldCharType="separate"/>
      </w:r>
      <w:r>
        <w:t>259</w:t>
      </w:r>
      <w:r>
        <w:fldChar w:fldCharType="end"/>
      </w:r>
    </w:p>
    <w:p w14:paraId="4D8E05DD" w14:textId="26E31909" w:rsidR="003532DC" w:rsidRDefault="003532DC">
      <w:pPr>
        <w:pStyle w:val="TOC4"/>
        <w:rPr>
          <w:rFonts w:asciiTheme="minorHAnsi" w:eastAsiaTheme="minorEastAsia" w:hAnsiTheme="minorHAnsi" w:cstheme="minorBidi"/>
          <w:kern w:val="2"/>
          <w:sz w:val="22"/>
          <w:szCs w:val="22"/>
          <w:lang w:eastAsia="en-GB"/>
          <w14:ligatures w14:val="standardContextual"/>
        </w:rPr>
      </w:pPr>
      <w:r>
        <w:t>7.2.5.5</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_Toc161848585 \h </w:instrText>
      </w:r>
      <w:r>
        <w:fldChar w:fldCharType="separate"/>
      </w:r>
      <w:r>
        <w:t>260</w:t>
      </w:r>
      <w:r>
        <w:fldChar w:fldCharType="end"/>
      </w:r>
    </w:p>
    <w:p w14:paraId="5C83C574" w14:textId="0CC2F7A1" w:rsidR="003532DC" w:rsidRDefault="003532DC">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OTA Reference sensitivity level</w:t>
      </w:r>
      <w:r>
        <w:tab/>
      </w:r>
      <w:r>
        <w:fldChar w:fldCharType="begin"/>
      </w:r>
      <w:r>
        <w:instrText xml:space="preserve"> PAGEREF _Toc161848586 \h </w:instrText>
      </w:r>
      <w:r>
        <w:fldChar w:fldCharType="separate"/>
      </w:r>
      <w:r>
        <w:t>260</w:t>
      </w:r>
      <w:r>
        <w:fldChar w:fldCharType="end"/>
      </w:r>
    </w:p>
    <w:p w14:paraId="463AC8A2" w14:textId="07702D8F"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_Toc161848587 \h </w:instrText>
      </w:r>
      <w:r>
        <w:fldChar w:fldCharType="separate"/>
      </w:r>
      <w:r>
        <w:t>260</w:t>
      </w:r>
      <w:r>
        <w:fldChar w:fldCharType="end"/>
      </w:r>
    </w:p>
    <w:p w14:paraId="582FD25B" w14:textId="3B90CD39"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_Toc161848588 \h </w:instrText>
      </w:r>
      <w:r>
        <w:fldChar w:fldCharType="separate"/>
      </w:r>
      <w:r>
        <w:t>260</w:t>
      </w:r>
      <w:r>
        <w:fldChar w:fldCharType="end"/>
      </w:r>
    </w:p>
    <w:p w14:paraId="3DA5CF4A" w14:textId="216B8488"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_Toc161848589 \h </w:instrText>
      </w:r>
      <w:r>
        <w:fldChar w:fldCharType="separate"/>
      </w:r>
      <w:r>
        <w:t>261</w:t>
      </w:r>
      <w:r>
        <w:fldChar w:fldCharType="end"/>
      </w:r>
    </w:p>
    <w:p w14:paraId="1D0E28BF" w14:textId="6FE056F3"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_Toc161848590 \h </w:instrText>
      </w:r>
      <w:r>
        <w:fldChar w:fldCharType="separate"/>
      </w:r>
      <w:r>
        <w:t>261</w:t>
      </w:r>
      <w:r>
        <w:fldChar w:fldCharType="end"/>
      </w:r>
    </w:p>
    <w:p w14:paraId="433DD937" w14:textId="17A4124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_Toc161848591 \h </w:instrText>
      </w:r>
      <w:r>
        <w:fldChar w:fldCharType="separate"/>
      </w:r>
      <w:r>
        <w:t>261</w:t>
      </w:r>
      <w:r>
        <w:fldChar w:fldCharType="end"/>
      </w:r>
    </w:p>
    <w:p w14:paraId="36C2E4CE" w14:textId="3F2065E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_Toc161848592 \h </w:instrText>
      </w:r>
      <w:r>
        <w:fldChar w:fldCharType="separate"/>
      </w:r>
      <w:r>
        <w:t>261</w:t>
      </w:r>
      <w:r>
        <w:fldChar w:fldCharType="end"/>
      </w:r>
    </w:p>
    <w:p w14:paraId="6DD073CC" w14:textId="3DDB0658"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_Toc161848593 \h </w:instrText>
      </w:r>
      <w:r>
        <w:fldChar w:fldCharType="separate"/>
      </w:r>
      <w:r>
        <w:t>262</w:t>
      </w:r>
      <w:r>
        <w:fldChar w:fldCharType="end"/>
      </w:r>
    </w:p>
    <w:p w14:paraId="70F74574" w14:textId="7175BF6C" w:rsidR="003532DC" w:rsidRDefault="003532DC">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_Toc161848594 \h </w:instrText>
      </w:r>
      <w:r>
        <w:fldChar w:fldCharType="separate"/>
      </w:r>
      <w:r>
        <w:t>262</w:t>
      </w:r>
      <w:r>
        <w:fldChar w:fldCharType="end"/>
      </w:r>
    </w:p>
    <w:p w14:paraId="59306628" w14:textId="1B942FA7" w:rsidR="003532DC" w:rsidRDefault="003532DC">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_Toc161848595 \h </w:instrText>
      </w:r>
      <w:r>
        <w:fldChar w:fldCharType="separate"/>
      </w:r>
      <w:r>
        <w:t>262</w:t>
      </w:r>
      <w:r>
        <w:fldChar w:fldCharType="end"/>
      </w:r>
    </w:p>
    <w:p w14:paraId="30CBDF7A" w14:textId="540E9076" w:rsidR="003532DC" w:rsidRDefault="003532DC">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_Toc161848596 \h </w:instrText>
      </w:r>
      <w:r>
        <w:fldChar w:fldCharType="separate"/>
      </w:r>
      <w:r>
        <w:t>262</w:t>
      </w:r>
      <w:r>
        <w:fldChar w:fldCharType="end"/>
      </w:r>
    </w:p>
    <w:p w14:paraId="18492816" w14:textId="77E5919A" w:rsidR="003532DC" w:rsidRDefault="003532DC">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_Toc161848597 \h </w:instrText>
      </w:r>
      <w:r>
        <w:fldChar w:fldCharType="separate"/>
      </w:r>
      <w:r>
        <w:t>263</w:t>
      </w:r>
      <w:r>
        <w:fldChar w:fldCharType="end"/>
      </w:r>
    </w:p>
    <w:p w14:paraId="49938286" w14:textId="308EA894" w:rsidR="003532DC" w:rsidRDefault="003532DC">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_Toc161848598 \h </w:instrText>
      </w:r>
      <w:r>
        <w:fldChar w:fldCharType="separate"/>
      </w:r>
      <w:r>
        <w:t>265</w:t>
      </w:r>
      <w:r>
        <w:fldChar w:fldCharType="end"/>
      </w:r>
    </w:p>
    <w:p w14:paraId="3B0320CD" w14:textId="51ADCA8A"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_Toc161848599 \h </w:instrText>
      </w:r>
      <w:r>
        <w:fldChar w:fldCharType="separate"/>
      </w:r>
      <w:r>
        <w:t>265</w:t>
      </w:r>
      <w:r>
        <w:fldChar w:fldCharType="end"/>
      </w:r>
    </w:p>
    <w:p w14:paraId="020E3550" w14:textId="023DF114"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_Toc161848600 \h </w:instrText>
      </w:r>
      <w:r>
        <w:fldChar w:fldCharType="separate"/>
      </w:r>
      <w:r>
        <w:t>265</w:t>
      </w:r>
      <w:r>
        <w:fldChar w:fldCharType="end"/>
      </w:r>
    </w:p>
    <w:p w14:paraId="761FF38F" w14:textId="2AA68E74"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_Toc161848601 \h </w:instrText>
      </w:r>
      <w:r>
        <w:fldChar w:fldCharType="separate"/>
      </w:r>
      <w:r>
        <w:t>265</w:t>
      </w:r>
      <w:r>
        <w:fldChar w:fldCharType="end"/>
      </w:r>
    </w:p>
    <w:p w14:paraId="42CFA951" w14:textId="6AFCC216"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_Toc161848602 \h </w:instrText>
      </w:r>
      <w:r>
        <w:fldChar w:fldCharType="separate"/>
      </w:r>
      <w:r>
        <w:t>265</w:t>
      </w:r>
      <w:r>
        <w:fldChar w:fldCharType="end"/>
      </w:r>
    </w:p>
    <w:p w14:paraId="339F5647" w14:textId="3E70FFB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_Toc161848603 \h </w:instrText>
      </w:r>
      <w:r>
        <w:fldChar w:fldCharType="separate"/>
      </w:r>
      <w:r>
        <w:t>265</w:t>
      </w:r>
      <w:r>
        <w:fldChar w:fldCharType="end"/>
      </w:r>
    </w:p>
    <w:p w14:paraId="02BDB112" w14:textId="37A9056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_Toc161848604 \h </w:instrText>
      </w:r>
      <w:r>
        <w:fldChar w:fldCharType="separate"/>
      </w:r>
      <w:r>
        <w:t>265</w:t>
      </w:r>
      <w:r>
        <w:fldChar w:fldCharType="end"/>
      </w:r>
    </w:p>
    <w:p w14:paraId="423EB9C2" w14:textId="024F311A"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_Toc161848605 \h </w:instrText>
      </w:r>
      <w:r>
        <w:fldChar w:fldCharType="separate"/>
      </w:r>
      <w:r>
        <w:t>266</w:t>
      </w:r>
      <w:r>
        <w:fldChar w:fldCharType="end"/>
      </w:r>
    </w:p>
    <w:p w14:paraId="7B69267C" w14:textId="4593F8BE" w:rsidR="003532DC" w:rsidRDefault="003532DC">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_Toc161848606 \h </w:instrText>
      </w:r>
      <w:r>
        <w:fldChar w:fldCharType="separate"/>
      </w:r>
      <w:r>
        <w:t>266</w:t>
      </w:r>
      <w:r>
        <w:fldChar w:fldCharType="end"/>
      </w:r>
    </w:p>
    <w:p w14:paraId="0BF6602E" w14:textId="61CA0866" w:rsidR="003532DC" w:rsidRDefault="003532DC">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_Toc161848607 \h </w:instrText>
      </w:r>
      <w:r>
        <w:fldChar w:fldCharType="separate"/>
      </w:r>
      <w:r>
        <w:t>266</w:t>
      </w:r>
      <w:r>
        <w:fldChar w:fldCharType="end"/>
      </w:r>
    </w:p>
    <w:p w14:paraId="05D48561" w14:textId="74535DA3" w:rsidR="003532DC" w:rsidRDefault="003532DC">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_Toc161848608 \h </w:instrText>
      </w:r>
      <w:r>
        <w:fldChar w:fldCharType="separate"/>
      </w:r>
      <w:r>
        <w:t>268</w:t>
      </w:r>
      <w:r>
        <w:fldChar w:fldCharType="end"/>
      </w:r>
    </w:p>
    <w:p w14:paraId="450D8459" w14:textId="34F6AA78" w:rsidR="003532DC" w:rsidRDefault="003532DC">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_Toc161848609 \h </w:instrText>
      </w:r>
      <w:r>
        <w:fldChar w:fldCharType="separate"/>
      </w:r>
      <w:r>
        <w:t>272</w:t>
      </w:r>
      <w:r>
        <w:fldChar w:fldCharType="end"/>
      </w:r>
    </w:p>
    <w:p w14:paraId="329B2752" w14:textId="0A24B0BB"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_Toc161848610 \h </w:instrText>
      </w:r>
      <w:r>
        <w:fldChar w:fldCharType="separate"/>
      </w:r>
      <w:r>
        <w:t>272</w:t>
      </w:r>
      <w:r>
        <w:fldChar w:fldCharType="end"/>
      </w:r>
    </w:p>
    <w:p w14:paraId="0540383A" w14:textId="6EABB4BC"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_Toc161848611 \h </w:instrText>
      </w:r>
      <w:r>
        <w:fldChar w:fldCharType="separate"/>
      </w:r>
      <w:r>
        <w:t>272</w:t>
      </w:r>
      <w:r>
        <w:fldChar w:fldCharType="end"/>
      </w:r>
    </w:p>
    <w:p w14:paraId="0BB9CED5" w14:textId="27FD614D"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_Toc161848612 \h </w:instrText>
      </w:r>
      <w:r>
        <w:fldChar w:fldCharType="separate"/>
      </w:r>
      <w:r>
        <w:t>272</w:t>
      </w:r>
      <w:r>
        <w:fldChar w:fldCharType="end"/>
      </w:r>
    </w:p>
    <w:p w14:paraId="724078F9" w14:textId="21EC1375"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_Toc161848613 \h </w:instrText>
      </w:r>
      <w:r>
        <w:fldChar w:fldCharType="separate"/>
      </w:r>
      <w:r>
        <w:t>272</w:t>
      </w:r>
      <w:r>
        <w:fldChar w:fldCharType="end"/>
      </w:r>
    </w:p>
    <w:p w14:paraId="2E6DE01E" w14:textId="4CECD66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_Toc161848614 \h </w:instrText>
      </w:r>
      <w:r>
        <w:fldChar w:fldCharType="separate"/>
      </w:r>
      <w:r>
        <w:t>272</w:t>
      </w:r>
      <w:r>
        <w:fldChar w:fldCharType="end"/>
      </w:r>
    </w:p>
    <w:p w14:paraId="483BBBE2" w14:textId="1EBCFD43"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_Toc161848615 \h </w:instrText>
      </w:r>
      <w:r>
        <w:fldChar w:fldCharType="separate"/>
      </w:r>
      <w:r>
        <w:t>273</w:t>
      </w:r>
      <w:r>
        <w:fldChar w:fldCharType="end"/>
      </w:r>
    </w:p>
    <w:p w14:paraId="36A3B6E7" w14:textId="1592E8D5" w:rsidR="003532DC" w:rsidRDefault="003532DC">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_Toc161848616 \h </w:instrText>
      </w:r>
      <w:r>
        <w:fldChar w:fldCharType="separate"/>
      </w:r>
      <w:r>
        <w:t>273</w:t>
      </w:r>
      <w:r>
        <w:fldChar w:fldCharType="end"/>
      </w:r>
    </w:p>
    <w:p w14:paraId="41AC81AD" w14:textId="77E370FF" w:rsidR="003532DC" w:rsidRDefault="003532DC">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_Toc161848617 \h </w:instrText>
      </w:r>
      <w:r>
        <w:fldChar w:fldCharType="separate"/>
      </w:r>
      <w:r>
        <w:t>273</w:t>
      </w:r>
      <w:r>
        <w:fldChar w:fldCharType="end"/>
      </w:r>
    </w:p>
    <w:p w14:paraId="11F7A7D0" w14:textId="5D95416F" w:rsidR="003532DC" w:rsidRDefault="003532DC">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_Toc161848618 \h </w:instrText>
      </w:r>
      <w:r>
        <w:fldChar w:fldCharType="separate"/>
      </w:r>
      <w:r>
        <w:t>274</w:t>
      </w:r>
      <w:r>
        <w:fldChar w:fldCharType="end"/>
      </w:r>
    </w:p>
    <w:p w14:paraId="64ED817F" w14:textId="1A9BC1B7" w:rsidR="003532DC" w:rsidRDefault="003532DC">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_Toc161848619 \h </w:instrText>
      </w:r>
      <w:r>
        <w:fldChar w:fldCharType="separate"/>
      </w:r>
      <w:r>
        <w:t>274</w:t>
      </w:r>
      <w:r>
        <w:fldChar w:fldCharType="end"/>
      </w:r>
    </w:p>
    <w:p w14:paraId="068DC20D" w14:textId="258C617E"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_Toc161848620 \h </w:instrText>
      </w:r>
      <w:r>
        <w:fldChar w:fldCharType="separate"/>
      </w:r>
      <w:r>
        <w:t>275</w:t>
      </w:r>
      <w:r>
        <w:fldChar w:fldCharType="end"/>
      </w:r>
    </w:p>
    <w:p w14:paraId="075A2932" w14:textId="717A3855" w:rsidR="003532DC" w:rsidRDefault="003532DC">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_Toc161848621 \h </w:instrText>
      </w:r>
      <w:r>
        <w:fldChar w:fldCharType="separate"/>
      </w:r>
      <w:r>
        <w:t>275</w:t>
      </w:r>
      <w:r>
        <w:fldChar w:fldCharType="end"/>
      </w:r>
    </w:p>
    <w:p w14:paraId="28EB06AF" w14:textId="451A8247" w:rsidR="003532DC" w:rsidRDefault="003532DC">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_Toc161848622 \h </w:instrText>
      </w:r>
      <w:r>
        <w:fldChar w:fldCharType="separate"/>
      </w:r>
      <w:r>
        <w:t>275</w:t>
      </w:r>
      <w:r>
        <w:fldChar w:fldCharType="end"/>
      </w:r>
    </w:p>
    <w:p w14:paraId="5B6C1ECC" w14:textId="3B0E12B7" w:rsidR="003532DC" w:rsidRDefault="003532DC">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_Toc161848623 \h </w:instrText>
      </w:r>
      <w:r>
        <w:fldChar w:fldCharType="separate"/>
      </w:r>
      <w:r>
        <w:t>276</w:t>
      </w:r>
      <w:r>
        <w:fldChar w:fldCharType="end"/>
      </w:r>
    </w:p>
    <w:p w14:paraId="5DE64CED" w14:textId="00D4766A" w:rsidR="003532DC" w:rsidRDefault="003532DC">
      <w:pPr>
        <w:pStyle w:val="TOC5"/>
        <w:rPr>
          <w:rFonts w:asciiTheme="minorHAnsi" w:eastAsiaTheme="minorEastAsia" w:hAnsiTheme="minorHAnsi" w:cstheme="minorBidi"/>
          <w:kern w:val="2"/>
          <w:sz w:val="22"/>
          <w:szCs w:val="22"/>
          <w:lang w:eastAsia="en-GB"/>
          <w14:ligatures w14:val="standardContextual"/>
        </w:rPr>
      </w:pPr>
      <w:r>
        <w:t>7.5.5.1.3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_Toc161848624 \h </w:instrText>
      </w:r>
      <w:r>
        <w:fldChar w:fldCharType="separate"/>
      </w:r>
      <w:r>
        <w:t>277</w:t>
      </w:r>
      <w:r>
        <w:fldChar w:fldCharType="end"/>
      </w:r>
    </w:p>
    <w:p w14:paraId="6722119D" w14:textId="67466C13" w:rsidR="003532DC" w:rsidRDefault="003532DC">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_Toc161848625 \h </w:instrText>
      </w:r>
      <w:r>
        <w:fldChar w:fldCharType="separate"/>
      </w:r>
      <w:r>
        <w:t>278</w:t>
      </w:r>
      <w:r>
        <w:fldChar w:fldCharType="end"/>
      </w:r>
    </w:p>
    <w:p w14:paraId="210A94FF" w14:textId="1EF5F80C" w:rsidR="003532DC" w:rsidRDefault="003532DC">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_Toc161848626 \h </w:instrText>
      </w:r>
      <w:r>
        <w:fldChar w:fldCharType="separate"/>
      </w:r>
      <w:r>
        <w:t>278</w:t>
      </w:r>
      <w:r>
        <w:fldChar w:fldCharType="end"/>
      </w:r>
    </w:p>
    <w:p w14:paraId="2E02AFC3" w14:textId="580656C8" w:rsidR="003532DC" w:rsidRDefault="003532DC">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_Toc161848627 \h </w:instrText>
      </w:r>
      <w:r>
        <w:fldChar w:fldCharType="separate"/>
      </w:r>
      <w:r>
        <w:t>281</w:t>
      </w:r>
      <w:r>
        <w:fldChar w:fldCharType="end"/>
      </w:r>
    </w:p>
    <w:p w14:paraId="381D9D5D" w14:textId="23B37EEC" w:rsidR="003532DC" w:rsidRDefault="003532DC">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_Toc161848628 \h </w:instrText>
      </w:r>
      <w:r>
        <w:fldChar w:fldCharType="separate"/>
      </w:r>
      <w:r>
        <w:t>281</w:t>
      </w:r>
      <w:r>
        <w:fldChar w:fldCharType="end"/>
      </w:r>
    </w:p>
    <w:p w14:paraId="632AC43C" w14:textId="74C46FDE" w:rsidR="003532DC" w:rsidRDefault="003532DC">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General Requirement</w:t>
      </w:r>
      <w:r>
        <w:tab/>
      </w:r>
      <w:r>
        <w:fldChar w:fldCharType="begin"/>
      </w:r>
      <w:r>
        <w:instrText xml:space="preserve"> PAGEREF _Toc161848629 \h </w:instrText>
      </w:r>
      <w:r>
        <w:fldChar w:fldCharType="separate"/>
      </w:r>
      <w:r>
        <w:t>282</w:t>
      </w:r>
      <w:r>
        <w:fldChar w:fldCharType="end"/>
      </w:r>
    </w:p>
    <w:p w14:paraId="7AB72EA0" w14:textId="730BCDB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_Toc161848630 \h </w:instrText>
      </w:r>
      <w:r>
        <w:fldChar w:fldCharType="separate"/>
      </w:r>
      <w:r>
        <w:t>282</w:t>
      </w:r>
      <w:r>
        <w:fldChar w:fldCharType="end"/>
      </w:r>
    </w:p>
    <w:p w14:paraId="6084A17D" w14:textId="5AB8E1A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_Toc161848631 \h </w:instrText>
      </w:r>
      <w:r>
        <w:fldChar w:fldCharType="separate"/>
      </w:r>
      <w:r>
        <w:t>282</w:t>
      </w:r>
      <w:r>
        <w:fldChar w:fldCharType="end"/>
      </w:r>
    </w:p>
    <w:p w14:paraId="5B3431DE" w14:textId="13B6E6F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_Toc161848632 \h </w:instrText>
      </w:r>
      <w:r>
        <w:fldChar w:fldCharType="separate"/>
      </w:r>
      <w:r>
        <w:t>282</w:t>
      </w:r>
      <w:r>
        <w:fldChar w:fldCharType="end"/>
      </w:r>
    </w:p>
    <w:p w14:paraId="7C69FC58" w14:textId="3E3DCCB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_Toc161848633 \h </w:instrText>
      </w:r>
      <w:r>
        <w:fldChar w:fldCharType="separate"/>
      </w:r>
      <w:r>
        <w:t>282</w:t>
      </w:r>
      <w:r>
        <w:fldChar w:fldCharType="end"/>
      </w:r>
    </w:p>
    <w:p w14:paraId="0902AEFD" w14:textId="17334E0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_Toc161848634 \h </w:instrText>
      </w:r>
      <w:r>
        <w:fldChar w:fldCharType="separate"/>
      </w:r>
      <w:r>
        <w:t>282</w:t>
      </w:r>
      <w:r>
        <w:fldChar w:fldCharType="end"/>
      </w:r>
    </w:p>
    <w:p w14:paraId="46FFCC7E" w14:textId="3AB4E2F0"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_Toc161848635 \h </w:instrText>
      </w:r>
      <w:r>
        <w:fldChar w:fldCharType="separate"/>
      </w:r>
      <w:r>
        <w:t>282</w:t>
      </w:r>
      <w:r>
        <w:fldChar w:fldCharType="end"/>
      </w:r>
    </w:p>
    <w:p w14:paraId="5E54DA88" w14:textId="4DBFB26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_Toc161848636 \h </w:instrText>
      </w:r>
      <w:r>
        <w:fldChar w:fldCharType="separate"/>
      </w:r>
      <w:r>
        <w:t>284</w:t>
      </w:r>
      <w:r>
        <w:fldChar w:fldCharType="end"/>
      </w:r>
    </w:p>
    <w:p w14:paraId="78508EA9" w14:textId="5F91CCB1"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7.6.2.5.1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_Toc161848637 \h </w:instrText>
      </w:r>
      <w:r>
        <w:fldChar w:fldCharType="separate"/>
      </w:r>
      <w:r>
        <w:t>284</w:t>
      </w:r>
      <w:r>
        <w:fldChar w:fldCharType="end"/>
      </w:r>
    </w:p>
    <w:p w14:paraId="457DE1E1" w14:textId="01FBE72C"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7.6.2.</w:t>
      </w:r>
      <w:r w:rsidRPr="00BE6B7E">
        <w:rPr>
          <w:lang w:val="en-US" w:eastAsia="sv-SE"/>
        </w:rPr>
        <w:t>5</w:t>
      </w:r>
      <w:r>
        <w:rPr>
          <w:lang w:eastAsia="sv-SE"/>
        </w:rPr>
        <w:t>.</w:t>
      </w:r>
      <w:r w:rsidRPr="00BE6B7E">
        <w:rPr>
          <w:lang w:val="en-US" w:eastAsia="sv-SE"/>
        </w:rPr>
        <w:t>2</w:t>
      </w:r>
      <w:r>
        <w:rPr>
          <w:rFonts w:asciiTheme="minorHAnsi" w:eastAsiaTheme="minorEastAsia" w:hAnsiTheme="minorHAnsi" w:cstheme="minorBidi"/>
          <w:kern w:val="2"/>
          <w:sz w:val="22"/>
          <w:szCs w:val="22"/>
          <w:lang w:eastAsia="en-GB"/>
          <w14:ligatures w14:val="standardContextual"/>
        </w:rPr>
        <w:tab/>
      </w:r>
      <w:r w:rsidRPr="00BE6B7E">
        <w:rPr>
          <w:lang w:val="en-US" w:eastAsia="sv-SE"/>
        </w:rPr>
        <w:t>Single RAT UTRA FDD operation</w:t>
      </w:r>
      <w:r>
        <w:tab/>
      </w:r>
      <w:r>
        <w:fldChar w:fldCharType="begin"/>
      </w:r>
      <w:r>
        <w:instrText xml:space="preserve"> PAGEREF _Toc161848638 \h </w:instrText>
      </w:r>
      <w:r>
        <w:fldChar w:fldCharType="separate"/>
      </w:r>
      <w:r>
        <w:t>285</w:t>
      </w:r>
      <w:r>
        <w:fldChar w:fldCharType="end"/>
      </w:r>
    </w:p>
    <w:p w14:paraId="094F5194" w14:textId="28F36514"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7.6.2.</w:t>
      </w:r>
      <w:r w:rsidRPr="00BE6B7E">
        <w:rPr>
          <w:lang w:val="en-US" w:eastAsia="sv-SE"/>
        </w:rPr>
        <w:t>5</w:t>
      </w:r>
      <w:r>
        <w:rPr>
          <w:lang w:eastAsia="sv-SE"/>
        </w:rPr>
        <w:t>.</w:t>
      </w:r>
      <w:r w:rsidRPr="00BE6B7E">
        <w:rPr>
          <w:lang w:val="en-US" w:eastAsia="sv-SE"/>
        </w:rPr>
        <w:t>3</w:t>
      </w:r>
      <w:r>
        <w:rPr>
          <w:rFonts w:asciiTheme="minorHAnsi" w:eastAsiaTheme="minorEastAsia" w:hAnsiTheme="minorHAnsi" w:cstheme="minorBidi"/>
          <w:kern w:val="2"/>
          <w:sz w:val="22"/>
          <w:szCs w:val="22"/>
          <w:lang w:eastAsia="en-GB"/>
          <w14:ligatures w14:val="standardContextual"/>
        </w:rPr>
        <w:tab/>
      </w:r>
      <w:r w:rsidRPr="00BE6B7E">
        <w:rPr>
          <w:lang w:val="en-US" w:eastAsia="sv-SE"/>
        </w:rPr>
        <w:t>Single RAT E-UTRA operation</w:t>
      </w:r>
      <w:r>
        <w:tab/>
      </w:r>
      <w:r>
        <w:fldChar w:fldCharType="begin"/>
      </w:r>
      <w:r>
        <w:instrText xml:space="preserve"> PAGEREF _Toc161848639 \h </w:instrText>
      </w:r>
      <w:r>
        <w:fldChar w:fldCharType="separate"/>
      </w:r>
      <w:r>
        <w:t>286</w:t>
      </w:r>
      <w:r>
        <w:fldChar w:fldCharType="end"/>
      </w:r>
    </w:p>
    <w:p w14:paraId="42F95044" w14:textId="77C75BFC" w:rsidR="003532DC" w:rsidRDefault="003532DC">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Co-location Requirement</w:t>
      </w:r>
      <w:r>
        <w:tab/>
      </w:r>
      <w:r>
        <w:fldChar w:fldCharType="begin"/>
      </w:r>
      <w:r>
        <w:instrText xml:space="preserve"> PAGEREF _Toc161848640 \h </w:instrText>
      </w:r>
      <w:r>
        <w:fldChar w:fldCharType="separate"/>
      </w:r>
      <w:r>
        <w:t>287</w:t>
      </w:r>
      <w:r>
        <w:fldChar w:fldCharType="end"/>
      </w:r>
    </w:p>
    <w:p w14:paraId="71890EB3" w14:textId="478E4D0F"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_Toc161848641 \h </w:instrText>
      </w:r>
      <w:r>
        <w:fldChar w:fldCharType="separate"/>
      </w:r>
      <w:r>
        <w:t>287</w:t>
      </w:r>
      <w:r>
        <w:fldChar w:fldCharType="end"/>
      </w:r>
    </w:p>
    <w:p w14:paraId="3205EC9A" w14:textId="3B3DF3C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_Toc161848642 \h </w:instrText>
      </w:r>
      <w:r>
        <w:fldChar w:fldCharType="separate"/>
      </w:r>
      <w:r>
        <w:t>287</w:t>
      </w:r>
      <w:r>
        <w:fldChar w:fldCharType="end"/>
      </w:r>
    </w:p>
    <w:p w14:paraId="2852A84A" w14:textId="5BC4934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_Toc161848643 \h </w:instrText>
      </w:r>
      <w:r>
        <w:fldChar w:fldCharType="separate"/>
      </w:r>
      <w:r>
        <w:t>288</w:t>
      </w:r>
      <w:r>
        <w:fldChar w:fldCharType="end"/>
      </w:r>
    </w:p>
    <w:p w14:paraId="060ED848" w14:textId="58DB276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_Toc161848644 \h </w:instrText>
      </w:r>
      <w:r>
        <w:fldChar w:fldCharType="separate"/>
      </w:r>
      <w:r>
        <w:t>288</w:t>
      </w:r>
      <w:r>
        <w:fldChar w:fldCharType="end"/>
      </w:r>
    </w:p>
    <w:p w14:paraId="028BFAE2" w14:textId="17817BC5"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_Toc161848645 \h </w:instrText>
      </w:r>
      <w:r>
        <w:fldChar w:fldCharType="separate"/>
      </w:r>
      <w:r>
        <w:t>288</w:t>
      </w:r>
      <w:r>
        <w:fldChar w:fldCharType="end"/>
      </w:r>
    </w:p>
    <w:p w14:paraId="4F245078" w14:textId="485EF17A"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_Toc161848646 \h </w:instrText>
      </w:r>
      <w:r>
        <w:fldChar w:fldCharType="separate"/>
      </w:r>
      <w:r>
        <w:t>288</w:t>
      </w:r>
      <w:r>
        <w:fldChar w:fldCharType="end"/>
      </w:r>
    </w:p>
    <w:p w14:paraId="3F2FF76B" w14:textId="4BA46CEF"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_Toc161848647 \h </w:instrText>
      </w:r>
      <w:r>
        <w:fldChar w:fldCharType="separate"/>
      </w:r>
      <w:r>
        <w:t>288</w:t>
      </w:r>
      <w:r>
        <w:fldChar w:fldCharType="end"/>
      </w:r>
    </w:p>
    <w:p w14:paraId="2E339CF6" w14:textId="6758B032"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7.6.3.</w:t>
      </w:r>
      <w:r w:rsidRPr="00BE6B7E">
        <w:rPr>
          <w:lang w:val="en-US" w:eastAsia="sv-SE"/>
        </w:rPr>
        <w:t>5</w:t>
      </w:r>
      <w:r>
        <w:rPr>
          <w:lang w:eastAsia="sv-SE"/>
        </w:rPr>
        <w:t>.</w:t>
      </w:r>
      <w:r w:rsidRPr="00BE6B7E">
        <w:rPr>
          <w:lang w:val="en-US" w:eastAsia="sv-SE"/>
        </w:rPr>
        <w:t>1</w:t>
      </w:r>
      <w:r>
        <w:rPr>
          <w:rFonts w:asciiTheme="minorHAnsi" w:eastAsiaTheme="minorEastAsia" w:hAnsiTheme="minorHAnsi" w:cstheme="minorBidi"/>
          <w:kern w:val="2"/>
          <w:sz w:val="22"/>
          <w:szCs w:val="22"/>
          <w:lang w:eastAsia="en-GB"/>
          <w14:ligatures w14:val="standardContextual"/>
        </w:rPr>
        <w:tab/>
      </w:r>
      <w:r w:rsidRPr="00BE6B7E">
        <w:rPr>
          <w:lang w:val="en-US" w:eastAsia="sv-SE"/>
        </w:rPr>
        <w:t>MSR operation</w:t>
      </w:r>
      <w:r>
        <w:tab/>
      </w:r>
      <w:r>
        <w:fldChar w:fldCharType="begin"/>
      </w:r>
      <w:r>
        <w:instrText xml:space="preserve"> PAGEREF _Toc161848648 \h </w:instrText>
      </w:r>
      <w:r>
        <w:fldChar w:fldCharType="separate"/>
      </w:r>
      <w:r>
        <w:t>288</w:t>
      </w:r>
      <w:r>
        <w:fldChar w:fldCharType="end"/>
      </w:r>
    </w:p>
    <w:p w14:paraId="0D196216" w14:textId="5C4C0248"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7.6.3.</w:t>
      </w:r>
      <w:r w:rsidRPr="00BE6B7E">
        <w:rPr>
          <w:lang w:val="en-US" w:eastAsia="sv-SE"/>
        </w:rPr>
        <w:t>5</w:t>
      </w:r>
      <w:r>
        <w:rPr>
          <w:lang w:eastAsia="sv-SE"/>
        </w:rPr>
        <w:t>.</w:t>
      </w:r>
      <w:r w:rsidRPr="00BE6B7E">
        <w:rPr>
          <w:lang w:val="en-US" w:eastAsia="sv-SE"/>
        </w:rPr>
        <w:t>2</w:t>
      </w:r>
      <w:r>
        <w:rPr>
          <w:rFonts w:asciiTheme="minorHAnsi" w:eastAsiaTheme="minorEastAsia" w:hAnsiTheme="minorHAnsi" w:cstheme="minorBidi"/>
          <w:kern w:val="2"/>
          <w:sz w:val="22"/>
          <w:szCs w:val="22"/>
          <w:lang w:eastAsia="en-GB"/>
          <w14:ligatures w14:val="standardContextual"/>
        </w:rPr>
        <w:tab/>
      </w:r>
      <w:r w:rsidRPr="00BE6B7E">
        <w:rPr>
          <w:lang w:val="en-US" w:eastAsia="sv-SE"/>
        </w:rPr>
        <w:t>Single RAT UTRA FDD operation</w:t>
      </w:r>
      <w:r>
        <w:tab/>
      </w:r>
      <w:r>
        <w:fldChar w:fldCharType="begin"/>
      </w:r>
      <w:r>
        <w:instrText xml:space="preserve"> PAGEREF _Toc161848649 \h </w:instrText>
      </w:r>
      <w:r>
        <w:fldChar w:fldCharType="separate"/>
      </w:r>
      <w:r>
        <w:t>293</w:t>
      </w:r>
      <w:r>
        <w:fldChar w:fldCharType="end"/>
      </w:r>
    </w:p>
    <w:p w14:paraId="21D49BDE" w14:textId="4C5F163E"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7.6.3.</w:t>
      </w:r>
      <w:r w:rsidRPr="00BE6B7E">
        <w:rPr>
          <w:lang w:val="en-US" w:eastAsia="sv-SE"/>
        </w:rPr>
        <w:t>5</w:t>
      </w:r>
      <w:r>
        <w:rPr>
          <w:lang w:eastAsia="sv-SE"/>
        </w:rPr>
        <w:t>.</w:t>
      </w:r>
      <w:r w:rsidRPr="00BE6B7E">
        <w:rPr>
          <w:lang w:val="en-US" w:eastAsia="sv-SE"/>
        </w:rPr>
        <w:t>3</w:t>
      </w:r>
      <w:r>
        <w:rPr>
          <w:rFonts w:asciiTheme="minorHAnsi" w:eastAsiaTheme="minorEastAsia" w:hAnsiTheme="minorHAnsi" w:cstheme="minorBidi"/>
          <w:kern w:val="2"/>
          <w:sz w:val="22"/>
          <w:szCs w:val="22"/>
          <w:lang w:eastAsia="en-GB"/>
          <w14:ligatures w14:val="standardContextual"/>
        </w:rPr>
        <w:tab/>
      </w:r>
      <w:r w:rsidRPr="00BE6B7E">
        <w:rPr>
          <w:lang w:val="en-US" w:eastAsia="sv-SE"/>
        </w:rPr>
        <w:t>Single RAT E-UTRA operation</w:t>
      </w:r>
      <w:r>
        <w:tab/>
      </w:r>
      <w:r>
        <w:fldChar w:fldCharType="begin"/>
      </w:r>
      <w:r>
        <w:instrText xml:space="preserve"> PAGEREF _Toc161848650 \h </w:instrText>
      </w:r>
      <w:r>
        <w:fldChar w:fldCharType="separate"/>
      </w:r>
      <w:r>
        <w:t>297</w:t>
      </w:r>
      <w:r>
        <w:fldChar w:fldCharType="end"/>
      </w:r>
    </w:p>
    <w:p w14:paraId="746C5E20" w14:textId="74359892" w:rsidR="003532DC" w:rsidRDefault="003532DC">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_Toc161848651 \h </w:instrText>
      </w:r>
      <w:r>
        <w:fldChar w:fldCharType="separate"/>
      </w:r>
      <w:r>
        <w:t>303</w:t>
      </w:r>
      <w:r>
        <w:fldChar w:fldCharType="end"/>
      </w:r>
    </w:p>
    <w:p w14:paraId="7C63E097" w14:textId="27EB4D5F"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7.7.1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_Toc161848652 \h </w:instrText>
      </w:r>
      <w:r>
        <w:fldChar w:fldCharType="separate"/>
      </w:r>
      <w:r>
        <w:t>303</w:t>
      </w:r>
      <w:r>
        <w:fldChar w:fldCharType="end"/>
      </w:r>
    </w:p>
    <w:p w14:paraId="1EAC0182" w14:textId="6721139D"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7.7.2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_Toc161848653 \h </w:instrText>
      </w:r>
      <w:r>
        <w:fldChar w:fldCharType="separate"/>
      </w:r>
      <w:r>
        <w:t>303</w:t>
      </w:r>
      <w:r>
        <w:fldChar w:fldCharType="end"/>
      </w:r>
    </w:p>
    <w:p w14:paraId="47C2AD6B" w14:textId="7B73B439"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7.7.3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_Toc161848654 \h </w:instrText>
      </w:r>
      <w:r>
        <w:fldChar w:fldCharType="separate"/>
      </w:r>
      <w:r>
        <w:t>303</w:t>
      </w:r>
      <w:r>
        <w:fldChar w:fldCharType="end"/>
      </w:r>
    </w:p>
    <w:p w14:paraId="1283CFDE" w14:textId="0124DCC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_Toc161848655 \h </w:instrText>
      </w:r>
      <w:r>
        <w:fldChar w:fldCharType="separate"/>
      </w:r>
      <w:r>
        <w:t>303</w:t>
      </w:r>
      <w:r>
        <w:fldChar w:fldCharType="end"/>
      </w:r>
    </w:p>
    <w:p w14:paraId="65CA4400" w14:textId="525EFE4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7.7.4.1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_Toc161848656 \h </w:instrText>
      </w:r>
      <w:r>
        <w:fldChar w:fldCharType="separate"/>
      </w:r>
      <w:r>
        <w:t>303</w:t>
      </w:r>
      <w:r>
        <w:fldChar w:fldCharType="end"/>
      </w:r>
    </w:p>
    <w:p w14:paraId="1B9F915D" w14:textId="2CED29D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7.7.4.2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_Toc161848657 \h </w:instrText>
      </w:r>
      <w:r>
        <w:fldChar w:fldCharType="separate"/>
      </w:r>
      <w:r>
        <w:t>303</w:t>
      </w:r>
      <w:r>
        <w:fldChar w:fldCharType="end"/>
      </w:r>
    </w:p>
    <w:p w14:paraId="53985CB3" w14:textId="2C3B61C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_Toc161848658 \h </w:instrText>
      </w:r>
      <w:r>
        <w:fldChar w:fldCharType="separate"/>
      </w:r>
      <w:r>
        <w:t>304</w:t>
      </w:r>
      <w:r>
        <w:fldChar w:fldCharType="end"/>
      </w:r>
    </w:p>
    <w:p w14:paraId="1729168C" w14:textId="0962EFE0" w:rsidR="003532DC" w:rsidRDefault="003532DC">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_Toc161848659 \h </w:instrText>
      </w:r>
      <w:r>
        <w:fldChar w:fldCharType="separate"/>
      </w:r>
      <w:r>
        <w:t>304</w:t>
      </w:r>
      <w:r>
        <w:fldChar w:fldCharType="end"/>
      </w:r>
    </w:p>
    <w:p w14:paraId="1E52B255" w14:textId="65CDC5E3"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_Toc161848660 \h </w:instrText>
      </w:r>
      <w:r>
        <w:fldChar w:fldCharType="separate"/>
      </w:r>
      <w:r>
        <w:t>304</w:t>
      </w:r>
      <w:r>
        <w:fldChar w:fldCharType="end"/>
      </w:r>
    </w:p>
    <w:p w14:paraId="65902691" w14:textId="044A826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_Toc161848661 \h </w:instrText>
      </w:r>
      <w:r>
        <w:fldChar w:fldCharType="separate"/>
      </w:r>
      <w:r>
        <w:t>305</w:t>
      </w:r>
      <w:r>
        <w:fldChar w:fldCharType="end"/>
      </w:r>
    </w:p>
    <w:p w14:paraId="662471A6" w14:textId="5A6518C7"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_Toc161848662 \h </w:instrText>
      </w:r>
      <w:r>
        <w:fldChar w:fldCharType="separate"/>
      </w:r>
      <w:r>
        <w:t>305</w:t>
      </w:r>
      <w:r>
        <w:fldChar w:fldCharType="end"/>
      </w:r>
    </w:p>
    <w:p w14:paraId="1F28D981" w14:textId="6093308C"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_Toc161848663 \h </w:instrText>
      </w:r>
      <w:r>
        <w:fldChar w:fldCharType="separate"/>
      </w:r>
      <w:r>
        <w:t>305</w:t>
      </w:r>
      <w:r>
        <w:fldChar w:fldCharType="end"/>
      </w:r>
    </w:p>
    <w:p w14:paraId="7D2CE86D" w14:textId="53648E3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_Toc161848664 \h </w:instrText>
      </w:r>
      <w:r>
        <w:fldChar w:fldCharType="separate"/>
      </w:r>
      <w:r>
        <w:t>305</w:t>
      </w:r>
      <w:r>
        <w:fldChar w:fldCharType="end"/>
      </w:r>
    </w:p>
    <w:p w14:paraId="3EDD9123" w14:textId="6A2384C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_Toc161848665 \h </w:instrText>
      </w:r>
      <w:r>
        <w:fldChar w:fldCharType="separate"/>
      </w:r>
      <w:r>
        <w:t>305</w:t>
      </w:r>
      <w:r>
        <w:fldChar w:fldCharType="end"/>
      </w:r>
    </w:p>
    <w:p w14:paraId="5515C926" w14:textId="457F2028" w:rsidR="003532DC" w:rsidRDefault="003532DC">
      <w:pPr>
        <w:pStyle w:val="TOC5"/>
        <w:rPr>
          <w:rFonts w:asciiTheme="minorHAnsi" w:eastAsiaTheme="minorEastAsia" w:hAnsiTheme="minorHAnsi" w:cstheme="minorBidi"/>
          <w:kern w:val="2"/>
          <w:sz w:val="22"/>
          <w:szCs w:val="22"/>
          <w:lang w:eastAsia="en-GB"/>
          <w14:ligatures w14:val="standardContextual"/>
        </w:rPr>
      </w:pPr>
      <w:r>
        <w:t>7.8.4.2.1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_Toc161848666 \h </w:instrText>
      </w:r>
      <w:r>
        <w:fldChar w:fldCharType="separate"/>
      </w:r>
      <w:r>
        <w:t>305</w:t>
      </w:r>
      <w:r>
        <w:fldChar w:fldCharType="end"/>
      </w:r>
    </w:p>
    <w:p w14:paraId="3FD2A40D" w14:textId="42720E71" w:rsidR="003532DC" w:rsidRDefault="003532DC">
      <w:pPr>
        <w:pStyle w:val="TOC5"/>
        <w:rPr>
          <w:rFonts w:asciiTheme="minorHAnsi" w:eastAsiaTheme="minorEastAsia" w:hAnsiTheme="minorHAnsi" w:cstheme="minorBidi"/>
          <w:kern w:val="2"/>
          <w:sz w:val="22"/>
          <w:szCs w:val="22"/>
          <w:lang w:eastAsia="en-GB"/>
          <w14:ligatures w14:val="standardContextual"/>
        </w:rPr>
      </w:pPr>
      <w:r>
        <w:t>7.8.4.2.2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_Toc161848667 \h </w:instrText>
      </w:r>
      <w:r>
        <w:fldChar w:fldCharType="separate"/>
      </w:r>
      <w:r>
        <w:t>306</w:t>
      </w:r>
      <w:r>
        <w:fldChar w:fldCharType="end"/>
      </w:r>
    </w:p>
    <w:p w14:paraId="0EEC5A1F" w14:textId="4F65A0C2" w:rsidR="003532DC" w:rsidRDefault="003532DC">
      <w:pPr>
        <w:pStyle w:val="TOC5"/>
        <w:rPr>
          <w:rFonts w:asciiTheme="minorHAnsi" w:eastAsiaTheme="minorEastAsia" w:hAnsiTheme="minorHAnsi" w:cstheme="minorBidi"/>
          <w:kern w:val="2"/>
          <w:sz w:val="22"/>
          <w:szCs w:val="22"/>
          <w:lang w:eastAsia="en-GB"/>
          <w14:ligatures w14:val="standardContextual"/>
        </w:rPr>
      </w:pPr>
      <w:r>
        <w:t>7.8.4.2.3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_Toc161848668 \h </w:instrText>
      </w:r>
      <w:r>
        <w:fldChar w:fldCharType="separate"/>
      </w:r>
      <w:r>
        <w:t>306</w:t>
      </w:r>
      <w:r>
        <w:fldChar w:fldCharType="end"/>
      </w:r>
    </w:p>
    <w:p w14:paraId="1C4A111C" w14:textId="3E9E32CF" w:rsidR="003532DC" w:rsidRDefault="003532DC">
      <w:pPr>
        <w:pStyle w:val="TOC5"/>
        <w:rPr>
          <w:rFonts w:asciiTheme="minorHAnsi" w:eastAsiaTheme="minorEastAsia" w:hAnsiTheme="minorHAnsi" w:cstheme="minorBidi"/>
          <w:kern w:val="2"/>
          <w:sz w:val="22"/>
          <w:szCs w:val="22"/>
          <w:lang w:eastAsia="en-GB"/>
          <w14:ligatures w14:val="standardContextual"/>
        </w:rPr>
      </w:pPr>
      <w:r>
        <w:t>7.8.4.2.4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_Toc161848669 \h </w:instrText>
      </w:r>
      <w:r>
        <w:fldChar w:fldCharType="separate"/>
      </w:r>
      <w:r>
        <w:t>306</w:t>
      </w:r>
      <w:r>
        <w:fldChar w:fldCharType="end"/>
      </w:r>
    </w:p>
    <w:p w14:paraId="607F1B56" w14:textId="3FBE1118"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_Toc161848670 \h </w:instrText>
      </w:r>
      <w:r>
        <w:fldChar w:fldCharType="separate"/>
      </w:r>
      <w:r>
        <w:t>307</w:t>
      </w:r>
      <w:r>
        <w:fldChar w:fldCharType="end"/>
      </w:r>
    </w:p>
    <w:p w14:paraId="0748ACFA" w14:textId="62F7090B" w:rsidR="003532DC" w:rsidRDefault="003532DC">
      <w:pPr>
        <w:pStyle w:val="TOC4"/>
        <w:rPr>
          <w:rFonts w:asciiTheme="minorHAnsi" w:eastAsiaTheme="minorEastAsia" w:hAnsiTheme="minorHAnsi" w:cstheme="minorBidi"/>
          <w:kern w:val="2"/>
          <w:sz w:val="22"/>
          <w:szCs w:val="22"/>
          <w:lang w:eastAsia="en-GB"/>
          <w14:ligatures w14:val="standardContextual"/>
        </w:rPr>
      </w:pPr>
      <w:r>
        <w:t>7.8.5.1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_Toc161848671 \h </w:instrText>
      </w:r>
      <w:r>
        <w:fldChar w:fldCharType="separate"/>
      </w:r>
      <w:r>
        <w:t>307</w:t>
      </w:r>
      <w:r>
        <w:fldChar w:fldCharType="end"/>
      </w:r>
    </w:p>
    <w:p w14:paraId="0A20BA88" w14:textId="4D9D5CB6" w:rsidR="003532DC" w:rsidRDefault="003532DC">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_Toc161848672 \h </w:instrText>
      </w:r>
      <w:r>
        <w:fldChar w:fldCharType="separate"/>
      </w:r>
      <w:r>
        <w:t>307</w:t>
      </w:r>
      <w:r>
        <w:fldChar w:fldCharType="end"/>
      </w:r>
    </w:p>
    <w:p w14:paraId="24A0A05D" w14:textId="7F8A913F" w:rsidR="003532DC" w:rsidRDefault="003532DC">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_Toc161848673 \h </w:instrText>
      </w:r>
      <w:r>
        <w:fldChar w:fldCharType="separate"/>
      </w:r>
      <w:r>
        <w:t>308</w:t>
      </w:r>
      <w:r>
        <w:fldChar w:fldCharType="end"/>
      </w:r>
    </w:p>
    <w:p w14:paraId="4134E906" w14:textId="13A7F2D8" w:rsidR="003532DC" w:rsidRDefault="003532DC">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_Toc161848674 \h </w:instrText>
      </w:r>
      <w:r>
        <w:fldChar w:fldCharType="separate"/>
      </w:r>
      <w:r>
        <w:t>312</w:t>
      </w:r>
      <w:r>
        <w:fldChar w:fldCharType="end"/>
      </w:r>
    </w:p>
    <w:p w14:paraId="25DC71D5" w14:textId="75FCF66D" w:rsidR="003532DC" w:rsidRDefault="003532DC">
      <w:pPr>
        <w:pStyle w:val="TOC4"/>
        <w:rPr>
          <w:rFonts w:asciiTheme="minorHAnsi" w:eastAsiaTheme="minorEastAsia" w:hAnsiTheme="minorHAnsi" w:cstheme="minorBidi"/>
          <w:kern w:val="2"/>
          <w:sz w:val="22"/>
          <w:szCs w:val="22"/>
          <w:lang w:eastAsia="en-GB"/>
          <w14:ligatures w14:val="standardContextual"/>
        </w:rPr>
      </w:pPr>
      <w:r>
        <w:t>7.8.5.3</w:t>
      </w:r>
      <w:r>
        <w:rPr>
          <w:rFonts w:asciiTheme="minorHAnsi" w:eastAsiaTheme="minorEastAsia" w:hAnsiTheme="minorHAnsi" w:cstheme="minorBidi"/>
          <w:kern w:val="2"/>
          <w:sz w:val="22"/>
          <w:szCs w:val="22"/>
          <w:lang w:eastAsia="en-GB"/>
          <w14:ligatures w14:val="standardContextual"/>
        </w:rPr>
        <w:tab/>
      </w:r>
      <w:r>
        <w:t>Single RAT E- UTRA operation</w:t>
      </w:r>
      <w:r>
        <w:tab/>
      </w:r>
      <w:r>
        <w:fldChar w:fldCharType="begin"/>
      </w:r>
      <w:r>
        <w:instrText xml:space="preserve"> PAGEREF _Toc161848675 \h </w:instrText>
      </w:r>
      <w:r>
        <w:fldChar w:fldCharType="separate"/>
      </w:r>
      <w:r>
        <w:t>313</w:t>
      </w:r>
      <w:r>
        <w:fldChar w:fldCharType="end"/>
      </w:r>
    </w:p>
    <w:p w14:paraId="1507CC60" w14:textId="73C97D61" w:rsidR="003532DC" w:rsidRDefault="003532DC">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_Toc161848676 \h </w:instrText>
      </w:r>
      <w:r>
        <w:fldChar w:fldCharType="separate"/>
      </w:r>
      <w:r>
        <w:t>317</w:t>
      </w:r>
      <w:r>
        <w:fldChar w:fldCharType="end"/>
      </w:r>
    </w:p>
    <w:p w14:paraId="67384A1A" w14:textId="5B2DA1DE"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7.9.1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_Toc161848677 \h </w:instrText>
      </w:r>
      <w:r>
        <w:fldChar w:fldCharType="separate"/>
      </w:r>
      <w:r>
        <w:t>317</w:t>
      </w:r>
      <w:r>
        <w:fldChar w:fldCharType="end"/>
      </w:r>
    </w:p>
    <w:p w14:paraId="757FAF5E" w14:textId="741AC108"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7.9.2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_Toc161848678 \h </w:instrText>
      </w:r>
      <w:r>
        <w:fldChar w:fldCharType="separate"/>
      </w:r>
      <w:r>
        <w:t>317</w:t>
      </w:r>
      <w:r>
        <w:fldChar w:fldCharType="end"/>
      </w:r>
    </w:p>
    <w:p w14:paraId="3E77A6E1" w14:textId="7C2938F0"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7.9.3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_Toc161848679 \h </w:instrText>
      </w:r>
      <w:r>
        <w:fldChar w:fldCharType="separate"/>
      </w:r>
      <w:r>
        <w:t>318</w:t>
      </w:r>
      <w:r>
        <w:fldChar w:fldCharType="end"/>
      </w:r>
    </w:p>
    <w:p w14:paraId="0F49D7CA" w14:textId="4B346C54"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_Toc161848680 \h </w:instrText>
      </w:r>
      <w:r>
        <w:fldChar w:fldCharType="separate"/>
      </w:r>
      <w:r>
        <w:t>318</w:t>
      </w:r>
      <w:r>
        <w:fldChar w:fldCharType="end"/>
      </w:r>
    </w:p>
    <w:p w14:paraId="1EE80FE4" w14:textId="038D6C6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7.9.4.1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_Toc161848681 \h </w:instrText>
      </w:r>
      <w:r>
        <w:fldChar w:fldCharType="separate"/>
      </w:r>
      <w:r>
        <w:t>318</w:t>
      </w:r>
      <w:r>
        <w:fldChar w:fldCharType="end"/>
      </w:r>
    </w:p>
    <w:p w14:paraId="47B65773" w14:textId="6F167BE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7.9.4.2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_Toc161848682 \h </w:instrText>
      </w:r>
      <w:r>
        <w:fldChar w:fldCharType="separate"/>
      </w:r>
      <w:r>
        <w:t>318</w:t>
      </w:r>
      <w:r>
        <w:fldChar w:fldCharType="end"/>
      </w:r>
    </w:p>
    <w:p w14:paraId="3945A467" w14:textId="057F9550"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_Toc161848683 \h </w:instrText>
      </w:r>
      <w:r>
        <w:fldChar w:fldCharType="separate"/>
      </w:r>
      <w:r>
        <w:t>319</w:t>
      </w:r>
      <w:r>
        <w:fldChar w:fldCharType="end"/>
      </w:r>
    </w:p>
    <w:p w14:paraId="3FC0E427" w14:textId="1B68689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7.9.5.1</w:t>
      </w:r>
      <w:r>
        <w:rPr>
          <w:rFonts w:asciiTheme="minorHAnsi" w:eastAsiaTheme="minorEastAsia" w:hAnsiTheme="minorHAnsi" w:cstheme="minorBidi"/>
          <w:kern w:val="2"/>
          <w:sz w:val="22"/>
          <w:szCs w:val="22"/>
          <w:lang w:eastAsia="en-GB"/>
          <w14:ligatures w14:val="standardContextual"/>
        </w:rPr>
        <w:tab/>
      </w:r>
      <w:r>
        <w:rPr>
          <w:lang w:eastAsia="sv-SE"/>
        </w:rPr>
        <w:t>E-UTRA test requirement</w:t>
      </w:r>
      <w:r>
        <w:tab/>
      </w:r>
      <w:r>
        <w:fldChar w:fldCharType="begin"/>
      </w:r>
      <w:r>
        <w:instrText xml:space="preserve"> PAGEREF _Toc161848684 \h </w:instrText>
      </w:r>
      <w:r>
        <w:fldChar w:fldCharType="separate"/>
      </w:r>
      <w:r>
        <w:t>319</w:t>
      </w:r>
      <w:r>
        <w:fldChar w:fldCharType="end"/>
      </w:r>
    </w:p>
    <w:p w14:paraId="65FD72C0" w14:textId="6833D581"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7.9.5.2</w:t>
      </w:r>
      <w:r>
        <w:rPr>
          <w:rFonts w:asciiTheme="minorHAnsi" w:eastAsiaTheme="minorEastAsia" w:hAnsiTheme="minorHAnsi" w:cstheme="minorBidi"/>
          <w:kern w:val="2"/>
          <w:sz w:val="22"/>
          <w:szCs w:val="22"/>
          <w:lang w:eastAsia="en-GB"/>
          <w14:ligatures w14:val="standardContextual"/>
        </w:rPr>
        <w:tab/>
      </w:r>
      <w:r>
        <w:rPr>
          <w:lang w:eastAsia="sv-SE"/>
        </w:rPr>
        <w:t>NR test requirement</w:t>
      </w:r>
      <w:r>
        <w:tab/>
      </w:r>
      <w:r>
        <w:fldChar w:fldCharType="begin"/>
      </w:r>
      <w:r>
        <w:instrText xml:space="preserve"> PAGEREF _Toc161848685 \h </w:instrText>
      </w:r>
      <w:r>
        <w:fldChar w:fldCharType="separate"/>
      </w:r>
      <w:r>
        <w:t>320</w:t>
      </w:r>
      <w:r>
        <w:fldChar w:fldCharType="end"/>
      </w:r>
    </w:p>
    <w:p w14:paraId="47280DA3" w14:textId="084CE816" w:rsidR="003532DC" w:rsidRDefault="003532DC">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Radiated performance requirements</w:t>
      </w:r>
      <w:r>
        <w:tab/>
      </w:r>
      <w:r>
        <w:fldChar w:fldCharType="begin"/>
      </w:r>
      <w:r>
        <w:instrText xml:space="preserve"> PAGEREF _Toc161848686 \h </w:instrText>
      </w:r>
      <w:r>
        <w:fldChar w:fldCharType="separate"/>
      </w:r>
      <w:r>
        <w:t>323</w:t>
      </w:r>
      <w:r>
        <w:fldChar w:fldCharType="end"/>
      </w:r>
    </w:p>
    <w:p w14:paraId="669FF08B" w14:textId="71DA8B6A" w:rsidR="003532DC" w:rsidRDefault="003532DC">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_Toc161848687 \h </w:instrText>
      </w:r>
      <w:r>
        <w:fldChar w:fldCharType="separate"/>
      </w:r>
      <w:r>
        <w:t>323</w:t>
      </w:r>
      <w:r>
        <w:fldChar w:fldCharType="end"/>
      </w:r>
    </w:p>
    <w:p w14:paraId="20DBE588" w14:textId="27999C3D" w:rsidR="003532DC" w:rsidRDefault="003532DC">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OTA demodulation branches</w:t>
      </w:r>
      <w:r>
        <w:tab/>
      </w:r>
      <w:r>
        <w:fldChar w:fldCharType="begin"/>
      </w:r>
      <w:r>
        <w:instrText xml:space="preserve"> PAGEREF _Toc161848688 \h </w:instrText>
      </w:r>
      <w:r>
        <w:fldChar w:fldCharType="separate"/>
      </w:r>
      <w:r>
        <w:t>324</w:t>
      </w:r>
      <w:r>
        <w:fldChar w:fldCharType="end"/>
      </w:r>
    </w:p>
    <w:p w14:paraId="2F014E80" w14:textId="20FDA9CF" w:rsidR="003532DC" w:rsidRDefault="003532DC">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Radiated performance requirements for MSR</w:t>
      </w:r>
      <w:r>
        <w:tab/>
      </w:r>
      <w:r>
        <w:fldChar w:fldCharType="begin"/>
      </w:r>
      <w:r>
        <w:instrText xml:space="preserve"> PAGEREF _Toc161848689 \h </w:instrText>
      </w:r>
      <w:r>
        <w:fldChar w:fldCharType="separate"/>
      </w:r>
      <w:r>
        <w:t>324</w:t>
      </w:r>
      <w:r>
        <w:fldChar w:fldCharType="end"/>
      </w:r>
    </w:p>
    <w:p w14:paraId="602D51E6" w14:textId="2C0E345D" w:rsidR="003532DC" w:rsidRDefault="003532DC">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Radiated performance requirements for UTRA FDD</w:t>
      </w:r>
      <w:r>
        <w:tab/>
      </w:r>
      <w:r>
        <w:fldChar w:fldCharType="begin"/>
      </w:r>
      <w:r>
        <w:instrText xml:space="preserve"> PAGEREF _Toc161848690 \h </w:instrText>
      </w:r>
      <w:r>
        <w:fldChar w:fldCharType="separate"/>
      </w:r>
      <w:r>
        <w:t>324</w:t>
      </w:r>
      <w:r>
        <w:fldChar w:fldCharType="end"/>
      </w:r>
    </w:p>
    <w:p w14:paraId="45ABD6BF" w14:textId="0D86EAA5" w:rsidR="003532DC" w:rsidRDefault="003532DC">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_Toc161848691 \h </w:instrText>
      </w:r>
      <w:r>
        <w:fldChar w:fldCharType="separate"/>
      </w:r>
      <w:r>
        <w:t>324</w:t>
      </w:r>
      <w:r>
        <w:fldChar w:fldCharType="end"/>
      </w:r>
    </w:p>
    <w:p w14:paraId="6C5A3054" w14:textId="689BA19F" w:rsidR="003532DC" w:rsidRDefault="003532DC">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_Toc161848692 \h </w:instrText>
      </w:r>
      <w:r>
        <w:fldChar w:fldCharType="separate"/>
      </w:r>
      <w:r>
        <w:t>325</w:t>
      </w:r>
      <w:r>
        <w:fldChar w:fldCharType="end"/>
      </w:r>
    </w:p>
    <w:p w14:paraId="5AFD09A4" w14:textId="28889A6E" w:rsidR="003532DC" w:rsidRDefault="003532DC">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_Toc161848693 \h </w:instrText>
      </w:r>
      <w:r>
        <w:fldChar w:fldCharType="separate"/>
      </w:r>
      <w:r>
        <w:t>326</w:t>
      </w:r>
      <w:r>
        <w:fldChar w:fldCharType="end"/>
      </w:r>
    </w:p>
    <w:p w14:paraId="3867AD9F" w14:textId="254A93E5" w:rsidR="003532DC" w:rsidRDefault="003532DC">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_Toc161848694 \h </w:instrText>
      </w:r>
      <w:r>
        <w:fldChar w:fldCharType="separate"/>
      </w:r>
      <w:r>
        <w:t>326</w:t>
      </w:r>
      <w:r>
        <w:fldChar w:fldCharType="end"/>
      </w:r>
    </w:p>
    <w:p w14:paraId="7C7C8CD1" w14:textId="5C58A67E" w:rsidR="003532DC" w:rsidRDefault="003532DC">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_Toc161848695 \h </w:instrText>
      </w:r>
      <w:r>
        <w:fldChar w:fldCharType="separate"/>
      </w:r>
      <w:r>
        <w:t>326</w:t>
      </w:r>
      <w:r>
        <w:fldChar w:fldCharType="end"/>
      </w:r>
    </w:p>
    <w:p w14:paraId="513328E2" w14:textId="7B538DB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8.3.5.1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_Toc161848696 \h </w:instrText>
      </w:r>
      <w:r>
        <w:fldChar w:fldCharType="separate"/>
      </w:r>
      <w:r>
        <w:t>326</w:t>
      </w:r>
      <w:r>
        <w:fldChar w:fldCharType="end"/>
      </w:r>
    </w:p>
    <w:p w14:paraId="32B442CA" w14:textId="68E764C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8.3.5.2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_Toc161848697 \h </w:instrText>
      </w:r>
      <w:r>
        <w:fldChar w:fldCharType="separate"/>
      </w:r>
      <w:r>
        <w:t>326</w:t>
      </w:r>
      <w:r>
        <w:fldChar w:fldCharType="end"/>
      </w:r>
    </w:p>
    <w:p w14:paraId="48730D4F" w14:textId="691AC5DF" w:rsidR="003532DC" w:rsidRDefault="003532DC">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_Toc161848698 \h </w:instrText>
      </w:r>
      <w:r>
        <w:fldChar w:fldCharType="separate"/>
      </w:r>
      <w:r>
        <w:t>327</w:t>
      </w:r>
      <w:r>
        <w:fldChar w:fldCharType="end"/>
      </w:r>
    </w:p>
    <w:p w14:paraId="00D265F2" w14:textId="680F3740" w:rsidR="003532DC" w:rsidRDefault="003532DC">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Radiated performance requirements for E-UTRA</w:t>
      </w:r>
      <w:r>
        <w:tab/>
      </w:r>
      <w:r>
        <w:fldChar w:fldCharType="begin"/>
      </w:r>
      <w:r>
        <w:instrText xml:space="preserve"> PAGEREF _Toc161848699 \h </w:instrText>
      </w:r>
      <w:r>
        <w:fldChar w:fldCharType="separate"/>
      </w:r>
      <w:r>
        <w:t>328</w:t>
      </w:r>
      <w:r>
        <w:fldChar w:fldCharType="end"/>
      </w:r>
    </w:p>
    <w:p w14:paraId="229DAB04" w14:textId="6809C9EA" w:rsidR="003532DC" w:rsidRDefault="003532DC">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_Toc161848700 \h </w:instrText>
      </w:r>
      <w:r>
        <w:fldChar w:fldCharType="separate"/>
      </w:r>
      <w:r>
        <w:t>328</w:t>
      </w:r>
      <w:r>
        <w:fldChar w:fldCharType="end"/>
      </w:r>
    </w:p>
    <w:p w14:paraId="15B6717A" w14:textId="3C31920E" w:rsidR="003532DC" w:rsidRDefault="003532DC">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_Toc161848701 \h </w:instrText>
      </w:r>
      <w:r>
        <w:fldChar w:fldCharType="separate"/>
      </w:r>
      <w:r>
        <w:t>329</w:t>
      </w:r>
      <w:r>
        <w:fldChar w:fldCharType="end"/>
      </w:r>
    </w:p>
    <w:p w14:paraId="132C1D11" w14:textId="4A78B0E5" w:rsidR="003532DC" w:rsidRDefault="003532DC">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_Toc161848702 \h </w:instrText>
      </w:r>
      <w:r>
        <w:fldChar w:fldCharType="separate"/>
      </w:r>
      <w:r>
        <w:t>329</w:t>
      </w:r>
      <w:r>
        <w:fldChar w:fldCharType="end"/>
      </w:r>
    </w:p>
    <w:p w14:paraId="1E63D8CD" w14:textId="099BE3B0" w:rsidR="003532DC" w:rsidRDefault="003532DC">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_Toc161848703 \h </w:instrText>
      </w:r>
      <w:r>
        <w:fldChar w:fldCharType="separate"/>
      </w:r>
      <w:r>
        <w:t>329</w:t>
      </w:r>
      <w:r>
        <w:fldChar w:fldCharType="end"/>
      </w:r>
    </w:p>
    <w:p w14:paraId="7780F478" w14:textId="424232B9" w:rsidR="003532DC" w:rsidRDefault="003532DC">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_Toc161848704 \h </w:instrText>
      </w:r>
      <w:r>
        <w:fldChar w:fldCharType="separate"/>
      </w:r>
      <w:r>
        <w:t>330</w:t>
      </w:r>
      <w:r>
        <w:fldChar w:fldCharType="end"/>
      </w:r>
    </w:p>
    <w:p w14:paraId="292F866F" w14:textId="0124F34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8.4.5.1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_Toc161848705 \h </w:instrText>
      </w:r>
      <w:r>
        <w:fldChar w:fldCharType="separate"/>
      </w:r>
      <w:r>
        <w:t>330</w:t>
      </w:r>
      <w:r>
        <w:fldChar w:fldCharType="end"/>
      </w:r>
    </w:p>
    <w:p w14:paraId="1F4522AC" w14:textId="401D6AC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8.4.5.2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_Toc161848706 \h </w:instrText>
      </w:r>
      <w:r>
        <w:fldChar w:fldCharType="separate"/>
      </w:r>
      <w:r>
        <w:t>330</w:t>
      </w:r>
      <w:r>
        <w:fldChar w:fldCharType="end"/>
      </w:r>
    </w:p>
    <w:p w14:paraId="3A4FEBDD" w14:textId="04990958" w:rsidR="003532DC" w:rsidRDefault="003532DC">
      <w:pPr>
        <w:pStyle w:val="TOC3"/>
        <w:rPr>
          <w:rFonts w:asciiTheme="minorHAnsi" w:eastAsiaTheme="minorEastAsia" w:hAnsiTheme="minorHAnsi" w:cstheme="minorBidi"/>
          <w:kern w:val="2"/>
          <w:sz w:val="22"/>
          <w:szCs w:val="22"/>
          <w:lang w:eastAsia="en-GB"/>
          <w14:ligatures w14:val="standardContextual"/>
        </w:rPr>
      </w:pPr>
      <w:r>
        <w:t>8.4.6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_Toc161848707 \h </w:instrText>
      </w:r>
      <w:r>
        <w:fldChar w:fldCharType="separate"/>
      </w:r>
      <w:r>
        <w:t>331</w:t>
      </w:r>
      <w:r>
        <w:fldChar w:fldCharType="end"/>
      </w:r>
    </w:p>
    <w:p w14:paraId="27184CC9" w14:textId="6AC9ADF7" w:rsidR="003532DC" w:rsidRDefault="003532DC">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Radiated performance requirements for NR</w:t>
      </w:r>
      <w:r>
        <w:tab/>
      </w:r>
      <w:r>
        <w:fldChar w:fldCharType="begin"/>
      </w:r>
      <w:r>
        <w:instrText xml:space="preserve"> PAGEREF _Toc161848708 \h </w:instrText>
      </w:r>
      <w:r>
        <w:fldChar w:fldCharType="separate"/>
      </w:r>
      <w:r>
        <w:t>331</w:t>
      </w:r>
      <w:r>
        <w:fldChar w:fldCharType="end"/>
      </w:r>
    </w:p>
    <w:p w14:paraId="6A468A24" w14:textId="4AA5B62D" w:rsidR="003532DC" w:rsidRDefault="003532DC">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_Toc161848709 \h </w:instrText>
      </w:r>
      <w:r>
        <w:fldChar w:fldCharType="separate"/>
      </w:r>
      <w:r>
        <w:t>331</w:t>
      </w:r>
      <w:r>
        <w:fldChar w:fldCharType="end"/>
      </w:r>
    </w:p>
    <w:p w14:paraId="2F2E8017" w14:textId="3946062B" w:rsidR="003532DC" w:rsidRDefault="003532DC">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_Toc161848710 \h </w:instrText>
      </w:r>
      <w:r>
        <w:fldChar w:fldCharType="separate"/>
      </w:r>
      <w:r>
        <w:t>332</w:t>
      </w:r>
      <w:r>
        <w:fldChar w:fldCharType="end"/>
      </w:r>
    </w:p>
    <w:p w14:paraId="25F4B33F" w14:textId="0DFE8770" w:rsidR="003532DC" w:rsidRDefault="003532DC">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_Toc161848711 \h </w:instrText>
      </w:r>
      <w:r>
        <w:fldChar w:fldCharType="separate"/>
      </w:r>
      <w:r>
        <w:t>332</w:t>
      </w:r>
      <w:r>
        <w:fldChar w:fldCharType="end"/>
      </w:r>
    </w:p>
    <w:p w14:paraId="378D36E7" w14:textId="5451648F" w:rsidR="003532DC" w:rsidRDefault="003532DC">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_Toc161848712 \h </w:instrText>
      </w:r>
      <w:r>
        <w:fldChar w:fldCharType="separate"/>
      </w:r>
      <w:r>
        <w:t>333</w:t>
      </w:r>
      <w:r>
        <w:fldChar w:fldCharType="end"/>
      </w:r>
    </w:p>
    <w:p w14:paraId="3F800C8B" w14:textId="5F4490C9" w:rsidR="003532DC" w:rsidRDefault="003532DC">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_Toc161848713 \h </w:instrText>
      </w:r>
      <w:r>
        <w:fldChar w:fldCharType="separate"/>
      </w:r>
      <w:r>
        <w:t>333</w:t>
      </w:r>
      <w:r>
        <w:fldChar w:fldCharType="end"/>
      </w:r>
    </w:p>
    <w:p w14:paraId="2E6DF50F" w14:textId="7F3A1403"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8.5.5.1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_Toc161848714 \h </w:instrText>
      </w:r>
      <w:r>
        <w:fldChar w:fldCharType="separate"/>
      </w:r>
      <w:r>
        <w:t>333</w:t>
      </w:r>
      <w:r>
        <w:fldChar w:fldCharType="end"/>
      </w:r>
    </w:p>
    <w:p w14:paraId="4B5EFBA4" w14:textId="2E5BF88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8.5.5.2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_Toc161848715 \h </w:instrText>
      </w:r>
      <w:r>
        <w:fldChar w:fldCharType="separate"/>
      </w:r>
      <w:r>
        <w:t>333</w:t>
      </w:r>
      <w:r>
        <w:fldChar w:fldCharType="end"/>
      </w:r>
    </w:p>
    <w:p w14:paraId="15E8AF74" w14:textId="5113762C" w:rsidR="003532DC" w:rsidRDefault="003532DC">
      <w:pPr>
        <w:pStyle w:val="TOC3"/>
        <w:rPr>
          <w:rFonts w:asciiTheme="minorHAnsi" w:eastAsiaTheme="minorEastAsia" w:hAnsiTheme="minorHAnsi" w:cstheme="minorBidi"/>
          <w:kern w:val="2"/>
          <w:sz w:val="22"/>
          <w:szCs w:val="22"/>
          <w:lang w:eastAsia="en-GB"/>
          <w14:ligatures w14:val="standardContextual"/>
        </w:rPr>
      </w:pPr>
      <w:r>
        <w:t>8.5.6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_Toc161848716 \h </w:instrText>
      </w:r>
      <w:r>
        <w:fldChar w:fldCharType="separate"/>
      </w:r>
      <w:r>
        <w:t>334</w:t>
      </w:r>
      <w:r>
        <w:fldChar w:fldCharType="end"/>
      </w:r>
    </w:p>
    <w:p w14:paraId="1A9FA5B2" w14:textId="45208C51" w:rsidR="003532DC" w:rsidRDefault="003532DC">
      <w:pPr>
        <w:pStyle w:val="TOC8"/>
        <w:rPr>
          <w:rFonts w:asciiTheme="minorHAnsi" w:eastAsiaTheme="minorEastAsia" w:hAnsiTheme="minorHAnsi" w:cstheme="minorBidi"/>
          <w:b w:val="0"/>
          <w:kern w:val="2"/>
          <w:szCs w:val="22"/>
          <w:lang w:eastAsia="en-GB"/>
          <w14:ligatures w14:val="standardContextual"/>
        </w:rPr>
      </w:pPr>
      <w:r>
        <w:t>Annex A (normative): Test system characterization</w:t>
      </w:r>
      <w:r>
        <w:tab/>
      </w:r>
      <w:r>
        <w:fldChar w:fldCharType="begin"/>
      </w:r>
      <w:r>
        <w:instrText xml:space="preserve"> PAGEREF _Toc161848717 \h </w:instrText>
      </w:r>
      <w:r>
        <w:fldChar w:fldCharType="separate"/>
      </w:r>
      <w:r>
        <w:t>335</w:t>
      </w:r>
      <w:r>
        <w:fldChar w:fldCharType="end"/>
      </w:r>
    </w:p>
    <w:p w14:paraId="79A46C1C" w14:textId="05B6E403" w:rsidR="003532DC" w:rsidRDefault="003532DC">
      <w:pPr>
        <w:pStyle w:val="TOC8"/>
        <w:rPr>
          <w:rFonts w:asciiTheme="minorHAnsi" w:eastAsiaTheme="minorEastAsia" w:hAnsiTheme="minorHAnsi" w:cstheme="minorBidi"/>
          <w:b w:val="0"/>
          <w:kern w:val="2"/>
          <w:szCs w:val="22"/>
          <w:lang w:eastAsia="en-GB"/>
          <w14:ligatures w14:val="standardContextual"/>
        </w:rPr>
      </w:pPr>
      <w:r>
        <w:t>Annex B (normative): Calibration</w:t>
      </w:r>
      <w:r>
        <w:tab/>
      </w:r>
      <w:r>
        <w:fldChar w:fldCharType="begin"/>
      </w:r>
      <w:r>
        <w:instrText xml:space="preserve"> PAGEREF _Toc161848718 \h </w:instrText>
      </w:r>
      <w:r>
        <w:fldChar w:fldCharType="separate"/>
      </w:r>
      <w:r>
        <w:t>336</w:t>
      </w:r>
      <w:r>
        <w:fldChar w:fldCharType="end"/>
      </w:r>
    </w:p>
    <w:p w14:paraId="33D47532" w14:textId="77E86858" w:rsidR="003532DC" w:rsidRDefault="003532DC">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_Toc161848719 \h </w:instrText>
      </w:r>
      <w:r>
        <w:fldChar w:fldCharType="separate"/>
      </w:r>
      <w:r>
        <w:t>337</w:t>
      </w:r>
      <w:r>
        <w:fldChar w:fldCharType="end"/>
      </w:r>
    </w:p>
    <w:p w14:paraId="78A0BEED" w14:textId="6CA9CF92" w:rsidR="003532DC" w:rsidRDefault="003532DC">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rPr>
          <w:lang w:eastAsia="sv-SE"/>
        </w:rPr>
        <w:t>General</w:t>
      </w:r>
      <w:r>
        <w:tab/>
      </w:r>
      <w:r>
        <w:fldChar w:fldCharType="begin"/>
      </w:r>
      <w:r>
        <w:instrText xml:space="preserve"> PAGEREF _Toc161848720 \h </w:instrText>
      </w:r>
      <w:r>
        <w:fldChar w:fldCharType="separate"/>
      </w:r>
      <w:r>
        <w:t>337</w:t>
      </w:r>
      <w:r>
        <w:fldChar w:fldCharType="end"/>
      </w:r>
    </w:p>
    <w:p w14:paraId="49C97A0A" w14:textId="62FF9529" w:rsidR="003532DC" w:rsidRDefault="003532DC">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rPr>
          <w:lang w:eastAsia="sv-SE"/>
        </w:rPr>
        <w:t>Measurement of transmitter (OTA)</w:t>
      </w:r>
      <w:r>
        <w:tab/>
      </w:r>
      <w:r>
        <w:fldChar w:fldCharType="begin"/>
      </w:r>
      <w:r>
        <w:instrText xml:space="preserve"> PAGEREF _Toc161848721 \h </w:instrText>
      </w:r>
      <w:r>
        <w:fldChar w:fldCharType="separate"/>
      </w:r>
      <w:r>
        <w:t>338</w:t>
      </w:r>
      <w:r>
        <w:fldChar w:fldCharType="end"/>
      </w:r>
    </w:p>
    <w:p w14:paraId="515BB9DB" w14:textId="29F2FB39" w:rsidR="003532DC" w:rsidRDefault="003532DC">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rPr>
          <w:lang w:eastAsia="sv-SE"/>
        </w:rPr>
        <w:t>Measurement of receiv</w:t>
      </w:r>
      <w:r>
        <w:t>er (OTA)</w:t>
      </w:r>
      <w:r>
        <w:tab/>
      </w:r>
      <w:r>
        <w:fldChar w:fldCharType="begin"/>
      </w:r>
      <w:r>
        <w:instrText xml:space="preserve"> PAGEREF _Toc161848722 \h </w:instrText>
      </w:r>
      <w:r>
        <w:fldChar w:fldCharType="separate"/>
      </w:r>
      <w:r>
        <w:t>340</w:t>
      </w:r>
      <w:r>
        <w:fldChar w:fldCharType="end"/>
      </w:r>
    </w:p>
    <w:p w14:paraId="46F5F9CC" w14:textId="6B334FC3" w:rsidR="003532DC" w:rsidRDefault="003532DC">
      <w:pPr>
        <w:pStyle w:val="TOC8"/>
        <w:rPr>
          <w:rFonts w:asciiTheme="minorHAnsi" w:eastAsiaTheme="minorEastAsia" w:hAnsiTheme="minorHAnsi" w:cstheme="minorBidi"/>
          <w:b w:val="0"/>
          <w:kern w:val="2"/>
          <w:szCs w:val="22"/>
          <w:lang w:eastAsia="en-GB"/>
          <w14:ligatures w14:val="standardContextual"/>
        </w:rPr>
      </w:pPr>
      <w:r>
        <w:t>Annex D (informative): Test system set-up</w:t>
      </w:r>
      <w:r>
        <w:tab/>
      </w:r>
      <w:r>
        <w:fldChar w:fldCharType="begin"/>
      </w:r>
      <w:r>
        <w:instrText xml:space="preserve"> PAGEREF _Toc161848723 \h </w:instrText>
      </w:r>
      <w:r>
        <w:fldChar w:fldCharType="separate"/>
      </w:r>
      <w:r>
        <w:t>341</w:t>
      </w:r>
      <w:r>
        <w:fldChar w:fldCharType="end"/>
      </w:r>
    </w:p>
    <w:p w14:paraId="657CEEE2" w14:textId="5DA8690A" w:rsidR="003532DC" w:rsidRDefault="003532DC">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_Toc161848724 \h </w:instrText>
      </w:r>
      <w:r>
        <w:fldChar w:fldCharType="separate"/>
      </w:r>
      <w:r>
        <w:t>341</w:t>
      </w:r>
      <w:r>
        <w:fldChar w:fldCharType="end"/>
      </w:r>
    </w:p>
    <w:p w14:paraId="04E543E6" w14:textId="0C6735DA" w:rsidR="003532DC" w:rsidRDefault="003532DC">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Radiated Transmit Power, OTA E-UTRA DL RS power, output power dynamics and Transmitter signal quality</w:t>
      </w:r>
      <w:r>
        <w:tab/>
      </w:r>
      <w:r>
        <w:fldChar w:fldCharType="begin"/>
      </w:r>
      <w:r>
        <w:instrText xml:space="preserve"> PAGEREF _Toc161848725 \h </w:instrText>
      </w:r>
      <w:r>
        <w:fldChar w:fldCharType="separate"/>
      </w:r>
      <w:r>
        <w:t>341</w:t>
      </w:r>
      <w:r>
        <w:fldChar w:fldCharType="end"/>
      </w:r>
    </w:p>
    <w:p w14:paraId="6A6A8254" w14:textId="06B9ECCD" w:rsidR="003532DC" w:rsidRDefault="003532DC">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OTA Base Station output power, ACLR, OTA spectrum emissions mask, OTA operating band unwanted emissions</w:t>
      </w:r>
      <w:r>
        <w:tab/>
      </w:r>
      <w:r>
        <w:fldChar w:fldCharType="begin"/>
      </w:r>
      <w:r>
        <w:instrText xml:space="preserve"> PAGEREF _Toc161848726 \h </w:instrText>
      </w:r>
      <w:r>
        <w:fldChar w:fldCharType="separate"/>
      </w:r>
      <w:r>
        <w:t>342</w:t>
      </w:r>
      <w:r>
        <w:fldChar w:fldCharType="end"/>
      </w:r>
    </w:p>
    <w:p w14:paraId="1316BE10" w14:textId="3031016D" w:rsidR="003532DC" w:rsidRDefault="003532DC">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OTA spurious emissions</w:t>
      </w:r>
      <w:r>
        <w:tab/>
      </w:r>
      <w:r>
        <w:fldChar w:fldCharType="begin"/>
      </w:r>
      <w:r>
        <w:instrText xml:space="preserve"> PAGEREF _Toc161848727 \h </w:instrText>
      </w:r>
      <w:r>
        <w:fldChar w:fldCharType="separate"/>
      </w:r>
      <w:r>
        <w:t>342</w:t>
      </w:r>
      <w:r>
        <w:fldChar w:fldCharType="end"/>
      </w:r>
    </w:p>
    <w:p w14:paraId="6A8634B7" w14:textId="06696297" w:rsidR="003532DC" w:rsidRDefault="003532DC">
      <w:pPr>
        <w:pStyle w:val="TOC2"/>
        <w:rPr>
          <w:rFonts w:asciiTheme="minorHAnsi" w:eastAsiaTheme="minorEastAsia" w:hAnsiTheme="minorHAnsi" w:cstheme="minorBidi"/>
          <w:kern w:val="2"/>
          <w:sz w:val="22"/>
          <w:szCs w:val="22"/>
          <w:lang w:eastAsia="en-GB"/>
          <w14:ligatures w14:val="standardContextual"/>
        </w:rPr>
      </w:pPr>
      <w:r>
        <w:t>D.1.4</w:t>
      </w:r>
      <w:r>
        <w:rPr>
          <w:rFonts w:asciiTheme="minorHAnsi" w:eastAsiaTheme="minorEastAsia" w:hAnsiTheme="minorHAnsi" w:cstheme="minorBidi"/>
          <w:kern w:val="2"/>
          <w:sz w:val="22"/>
          <w:szCs w:val="22"/>
          <w:lang w:eastAsia="en-GB"/>
          <w14:ligatures w14:val="standardContextual"/>
        </w:rPr>
        <w:tab/>
      </w:r>
      <w:r>
        <w:t>OTA Co-location emissions, TX OFF power</w:t>
      </w:r>
      <w:r>
        <w:tab/>
      </w:r>
      <w:r>
        <w:fldChar w:fldCharType="begin"/>
      </w:r>
      <w:r>
        <w:instrText xml:space="preserve"> PAGEREF _Toc161848728 \h </w:instrText>
      </w:r>
      <w:r>
        <w:fldChar w:fldCharType="separate"/>
      </w:r>
      <w:r>
        <w:t>343</w:t>
      </w:r>
      <w:r>
        <w:fldChar w:fldCharType="end"/>
      </w:r>
    </w:p>
    <w:p w14:paraId="39A14691" w14:textId="7C9B4A7A" w:rsidR="003532DC" w:rsidRDefault="003532DC">
      <w:pPr>
        <w:pStyle w:val="TOC2"/>
        <w:rPr>
          <w:rFonts w:asciiTheme="minorHAnsi" w:eastAsiaTheme="minorEastAsia" w:hAnsiTheme="minorHAnsi" w:cstheme="minorBidi"/>
          <w:kern w:val="2"/>
          <w:sz w:val="22"/>
          <w:szCs w:val="22"/>
          <w:lang w:eastAsia="en-GB"/>
          <w14:ligatures w14:val="standardContextual"/>
        </w:rPr>
      </w:pPr>
      <w:r>
        <w:t>D.1.5</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_Toc161848729 \h </w:instrText>
      </w:r>
      <w:r>
        <w:fldChar w:fldCharType="separate"/>
      </w:r>
      <w:r>
        <w:t>343</w:t>
      </w:r>
      <w:r>
        <w:fldChar w:fldCharType="end"/>
      </w:r>
    </w:p>
    <w:p w14:paraId="7B1D0CB4" w14:textId="172B5C49" w:rsidR="003532DC" w:rsidRDefault="003532DC">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_Toc161848730 \h </w:instrText>
      </w:r>
      <w:r>
        <w:fldChar w:fldCharType="separate"/>
      </w:r>
      <w:r>
        <w:t>344</w:t>
      </w:r>
      <w:r>
        <w:fldChar w:fldCharType="end"/>
      </w:r>
    </w:p>
    <w:p w14:paraId="247D420A" w14:textId="1D441136" w:rsidR="003532DC" w:rsidRDefault="003532DC">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OTA sensitivity and OTA Reference sensitivity</w:t>
      </w:r>
      <w:r>
        <w:tab/>
      </w:r>
      <w:r>
        <w:fldChar w:fldCharType="begin"/>
      </w:r>
      <w:r>
        <w:instrText xml:space="preserve"> PAGEREF _Toc161848731 \h </w:instrText>
      </w:r>
      <w:r>
        <w:fldChar w:fldCharType="separate"/>
      </w:r>
      <w:r>
        <w:t>344</w:t>
      </w:r>
      <w:r>
        <w:fldChar w:fldCharType="end"/>
      </w:r>
    </w:p>
    <w:p w14:paraId="745B3BCB" w14:textId="5B80ACBE" w:rsidR="003532DC" w:rsidRDefault="003532DC">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_Toc161848732 \h </w:instrText>
      </w:r>
      <w:r>
        <w:fldChar w:fldCharType="separate"/>
      </w:r>
      <w:r>
        <w:t>344</w:t>
      </w:r>
      <w:r>
        <w:fldChar w:fldCharType="end"/>
      </w:r>
    </w:p>
    <w:p w14:paraId="6B11C37E" w14:textId="23EF595D" w:rsidR="003532DC" w:rsidRDefault="003532DC">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_Toc161848733 \h </w:instrText>
      </w:r>
      <w:r>
        <w:fldChar w:fldCharType="separate"/>
      </w:r>
      <w:r>
        <w:t>345</w:t>
      </w:r>
      <w:r>
        <w:fldChar w:fldCharType="end"/>
      </w:r>
    </w:p>
    <w:p w14:paraId="2385B695" w14:textId="03B6122A" w:rsidR="003532DC" w:rsidRDefault="003532DC">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_Toc161848734 \h </w:instrText>
      </w:r>
      <w:r>
        <w:fldChar w:fldCharType="separate"/>
      </w:r>
      <w:r>
        <w:t>346</w:t>
      </w:r>
      <w:r>
        <w:fldChar w:fldCharType="end"/>
      </w:r>
    </w:p>
    <w:p w14:paraId="5BBA24B4" w14:textId="7699AFF2" w:rsidR="003532DC" w:rsidRDefault="003532DC">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_Toc161848735 \h </w:instrText>
      </w:r>
      <w:r>
        <w:fldChar w:fldCharType="separate"/>
      </w:r>
      <w:r>
        <w:t>347</w:t>
      </w:r>
      <w:r>
        <w:fldChar w:fldCharType="end"/>
      </w:r>
    </w:p>
    <w:p w14:paraId="0F1EFE89" w14:textId="3B284C59" w:rsidR="003532DC" w:rsidRDefault="003532DC">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_Toc161848736 \h </w:instrText>
      </w:r>
      <w:r>
        <w:fldChar w:fldCharType="separate"/>
      </w:r>
      <w:r>
        <w:t>347</w:t>
      </w:r>
      <w:r>
        <w:fldChar w:fldCharType="end"/>
      </w:r>
    </w:p>
    <w:p w14:paraId="33178BE3" w14:textId="63BD656A" w:rsidR="003532DC" w:rsidRDefault="003532DC">
      <w:pPr>
        <w:pStyle w:val="TOC2"/>
        <w:rPr>
          <w:rFonts w:asciiTheme="minorHAnsi" w:eastAsiaTheme="minorEastAsia" w:hAnsiTheme="minorHAnsi" w:cstheme="minorBidi"/>
          <w:kern w:val="2"/>
          <w:sz w:val="22"/>
          <w:szCs w:val="22"/>
          <w:lang w:eastAsia="en-GB"/>
          <w14:ligatures w14:val="standardContextual"/>
        </w:rPr>
      </w:pPr>
      <w:r>
        <w:t>D.2.7</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_Toc161848737 \h </w:instrText>
      </w:r>
      <w:r>
        <w:fldChar w:fldCharType="separate"/>
      </w:r>
      <w:r>
        <w:t>348</w:t>
      </w:r>
      <w:r>
        <w:fldChar w:fldCharType="end"/>
      </w:r>
    </w:p>
    <w:p w14:paraId="295E4D32" w14:textId="6770D5CA" w:rsidR="003532DC" w:rsidRDefault="003532DC">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_Toc161848738 \h </w:instrText>
      </w:r>
      <w:r>
        <w:fldChar w:fldCharType="separate"/>
      </w:r>
      <w:r>
        <w:t>349</w:t>
      </w:r>
      <w:r>
        <w:fldChar w:fldCharType="end"/>
      </w:r>
    </w:p>
    <w:p w14:paraId="21C446D1" w14:textId="0E1AB641" w:rsidR="003532DC" w:rsidRDefault="003532DC">
      <w:pPr>
        <w:pStyle w:val="TOC8"/>
        <w:rPr>
          <w:rFonts w:asciiTheme="minorHAnsi" w:eastAsiaTheme="minorEastAsia" w:hAnsiTheme="minorHAnsi" w:cstheme="minorBidi"/>
          <w:b w:val="0"/>
          <w:kern w:val="2"/>
          <w:szCs w:val="22"/>
          <w:lang w:eastAsia="en-GB"/>
          <w14:ligatures w14:val="standardContextual"/>
        </w:rPr>
      </w:pPr>
      <w:r>
        <w:t>Annex E (normative): Estimation of Measurement Uncertainty</w:t>
      </w:r>
      <w:r>
        <w:tab/>
      </w:r>
      <w:r>
        <w:fldChar w:fldCharType="begin"/>
      </w:r>
      <w:r>
        <w:instrText xml:space="preserve"> PAGEREF _Toc161848739 \h </w:instrText>
      </w:r>
      <w:r>
        <w:fldChar w:fldCharType="separate"/>
      </w:r>
      <w:r>
        <w:t>350</w:t>
      </w:r>
      <w:r>
        <w:fldChar w:fldCharType="end"/>
      </w:r>
    </w:p>
    <w:p w14:paraId="01DD76A1" w14:textId="03E64176" w:rsidR="003532DC" w:rsidRDefault="003532DC">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_Toc161848740 \h </w:instrText>
      </w:r>
      <w:r>
        <w:fldChar w:fldCharType="separate"/>
      </w:r>
      <w:r>
        <w:t>350</w:t>
      </w:r>
      <w:r>
        <w:fldChar w:fldCharType="end"/>
      </w:r>
    </w:p>
    <w:p w14:paraId="281CA288" w14:textId="28603680" w:rsidR="003532DC" w:rsidRDefault="003532DC">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Measurement methodology descriptions</w:t>
      </w:r>
      <w:r>
        <w:tab/>
      </w:r>
      <w:r>
        <w:fldChar w:fldCharType="begin"/>
      </w:r>
      <w:r>
        <w:instrText xml:space="preserve"> PAGEREF _Toc161848741 \h </w:instrText>
      </w:r>
      <w:r>
        <w:fldChar w:fldCharType="separate"/>
      </w:r>
      <w:r>
        <w:t>350</w:t>
      </w:r>
      <w:r>
        <w:fldChar w:fldCharType="end"/>
      </w:r>
    </w:p>
    <w:p w14:paraId="6D93FD0B" w14:textId="3E3A50C9" w:rsidR="003532DC" w:rsidRDefault="003532DC">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t>Measurement uncertainty budget format</w:t>
      </w:r>
      <w:r>
        <w:tab/>
      </w:r>
      <w:r>
        <w:fldChar w:fldCharType="begin"/>
      </w:r>
      <w:r>
        <w:instrText xml:space="preserve"> PAGEREF _Toc161848742 \h </w:instrText>
      </w:r>
      <w:r>
        <w:fldChar w:fldCharType="separate"/>
      </w:r>
      <w:r>
        <w:t>350</w:t>
      </w:r>
      <w:r>
        <w:fldChar w:fldCharType="end"/>
      </w:r>
    </w:p>
    <w:p w14:paraId="615F8455" w14:textId="4BAA0999" w:rsidR="003532DC" w:rsidRDefault="003532DC">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t>Measurement uncertainty budgets</w:t>
      </w:r>
      <w:r>
        <w:tab/>
      </w:r>
      <w:r>
        <w:fldChar w:fldCharType="begin"/>
      </w:r>
      <w:r>
        <w:instrText xml:space="preserve"> PAGEREF _Toc161848743 \h </w:instrText>
      </w:r>
      <w:r>
        <w:fldChar w:fldCharType="separate"/>
      </w:r>
      <w:r>
        <w:t>350</w:t>
      </w:r>
      <w:r>
        <w:fldChar w:fldCharType="end"/>
      </w:r>
    </w:p>
    <w:p w14:paraId="28649C1A" w14:textId="21233A85" w:rsidR="003532DC" w:rsidRDefault="003532DC">
      <w:pPr>
        <w:pStyle w:val="TOC1"/>
        <w:rPr>
          <w:rFonts w:asciiTheme="minorHAnsi" w:eastAsiaTheme="minorEastAsia" w:hAnsiTheme="minorHAnsi" w:cstheme="minorBidi"/>
          <w:kern w:val="2"/>
          <w:szCs w:val="22"/>
          <w:lang w:eastAsia="en-GB"/>
          <w14:ligatures w14:val="standardContextual"/>
        </w:rPr>
      </w:pPr>
      <w:r>
        <w:t>E.5</w:t>
      </w:r>
      <w:r>
        <w:rPr>
          <w:rFonts w:asciiTheme="minorHAnsi" w:eastAsiaTheme="minorEastAsia" w:hAnsiTheme="minorHAnsi" w:cstheme="minorBidi"/>
          <w:kern w:val="2"/>
          <w:szCs w:val="22"/>
          <w:lang w:eastAsia="en-GB"/>
          <w14:ligatures w14:val="standardContextual"/>
        </w:rPr>
        <w:tab/>
      </w:r>
      <w:r>
        <w:t>Measurement error contribution descriptions</w:t>
      </w:r>
      <w:r>
        <w:tab/>
      </w:r>
      <w:r>
        <w:fldChar w:fldCharType="begin"/>
      </w:r>
      <w:r>
        <w:instrText xml:space="preserve"> PAGEREF _Toc161848744 \h </w:instrText>
      </w:r>
      <w:r>
        <w:fldChar w:fldCharType="separate"/>
      </w:r>
      <w:r>
        <w:t>350</w:t>
      </w:r>
      <w:r>
        <w:fldChar w:fldCharType="end"/>
      </w:r>
    </w:p>
    <w:p w14:paraId="36C56883" w14:textId="3A46D756" w:rsidR="003532DC" w:rsidRDefault="003532DC">
      <w:pPr>
        <w:pStyle w:val="TOC8"/>
        <w:rPr>
          <w:rFonts w:asciiTheme="minorHAnsi" w:eastAsiaTheme="minorEastAsia" w:hAnsiTheme="minorHAnsi" w:cstheme="minorBidi"/>
          <w:b w:val="0"/>
          <w:kern w:val="2"/>
          <w:szCs w:val="22"/>
          <w:lang w:eastAsia="en-GB"/>
          <w14:ligatures w14:val="standardContextual"/>
        </w:rPr>
      </w:pPr>
      <w:r>
        <w:t>Annex F (normative): TRP measurement grids</w:t>
      </w:r>
      <w:r>
        <w:tab/>
      </w:r>
      <w:r>
        <w:fldChar w:fldCharType="begin"/>
      </w:r>
      <w:r>
        <w:instrText xml:space="preserve"> PAGEREF _Toc161848745 \h </w:instrText>
      </w:r>
      <w:r>
        <w:fldChar w:fldCharType="separate"/>
      </w:r>
      <w:r>
        <w:t>351</w:t>
      </w:r>
      <w:r>
        <w:fldChar w:fldCharType="end"/>
      </w:r>
    </w:p>
    <w:p w14:paraId="4E4745FA" w14:textId="202286A2" w:rsidR="003532DC" w:rsidRDefault="003532DC">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_Toc161848746 \h </w:instrText>
      </w:r>
      <w:r>
        <w:fldChar w:fldCharType="separate"/>
      </w:r>
      <w:r>
        <w:t>351</w:t>
      </w:r>
      <w:r>
        <w:fldChar w:fldCharType="end"/>
      </w:r>
    </w:p>
    <w:p w14:paraId="1F54603D" w14:textId="5279AF1E" w:rsidR="003532DC" w:rsidRDefault="003532DC">
      <w:pPr>
        <w:pStyle w:val="TOC1"/>
        <w:rPr>
          <w:rFonts w:asciiTheme="minorHAnsi" w:eastAsiaTheme="minorEastAsia" w:hAnsiTheme="minorHAnsi" w:cstheme="minorBidi"/>
          <w:kern w:val="2"/>
          <w:szCs w:val="22"/>
          <w:lang w:eastAsia="en-GB"/>
          <w14:ligatures w14:val="standardContextual"/>
        </w:rPr>
      </w:pPr>
      <w:r>
        <w:t>F.2</w:t>
      </w:r>
      <w:r>
        <w:rPr>
          <w:rFonts w:asciiTheme="minorHAnsi" w:eastAsiaTheme="minorEastAsia" w:hAnsiTheme="minorHAnsi" w:cstheme="minorBidi"/>
          <w:kern w:val="2"/>
          <w:szCs w:val="22"/>
          <w:lang w:eastAsia="en-GB"/>
          <w14:ligatures w14:val="standardContextual"/>
        </w:rPr>
        <w:tab/>
      </w:r>
      <w:r>
        <w:t>Spherical equal angle grid</w:t>
      </w:r>
      <w:r>
        <w:tab/>
      </w:r>
      <w:r>
        <w:fldChar w:fldCharType="begin"/>
      </w:r>
      <w:r>
        <w:instrText xml:space="preserve"> PAGEREF _Toc161848747 \h </w:instrText>
      </w:r>
      <w:r>
        <w:fldChar w:fldCharType="separate"/>
      </w:r>
      <w:r>
        <w:t>351</w:t>
      </w:r>
      <w:r>
        <w:fldChar w:fldCharType="end"/>
      </w:r>
    </w:p>
    <w:p w14:paraId="02FCC487" w14:textId="719C45A3" w:rsidR="003532DC" w:rsidRDefault="003532DC">
      <w:pPr>
        <w:pStyle w:val="TOC2"/>
        <w:rPr>
          <w:rFonts w:asciiTheme="minorHAnsi" w:eastAsiaTheme="minorEastAsia" w:hAnsiTheme="minorHAnsi" w:cstheme="minorBidi"/>
          <w:kern w:val="2"/>
          <w:sz w:val="22"/>
          <w:szCs w:val="22"/>
          <w:lang w:eastAsia="en-GB"/>
          <w14:ligatures w14:val="standardContextual"/>
        </w:rPr>
      </w:pPr>
      <w:r w:rsidRPr="00BE6B7E">
        <w:rPr>
          <w:rFonts w:eastAsia="SimSun"/>
          <w:lang w:eastAsia="zh-CN"/>
        </w:rPr>
        <w:t>F.2.1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_Toc161848748 \h </w:instrText>
      </w:r>
      <w:r>
        <w:fldChar w:fldCharType="separate"/>
      </w:r>
      <w:r>
        <w:t>351</w:t>
      </w:r>
      <w:r>
        <w:fldChar w:fldCharType="end"/>
      </w:r>
    </w:p>
    <w:p w14:paraId="360C23A5" w14:textId="7261B27E" w:rsidR="003532DC" w:rsidRDefault="003532DC">
      <w:pPr>
        <w:pStyle w:val="TOC2"/>
        <w:rPr>
          <w:rFonts w:asciiTheme="minorHAnsi" w:eastAsiaTheme="minorEastAsia" w:hAnsiTheme="minorHAnsi" w:cstheme="minorBidi"/>
          <w:kern w:val="2"/>
          <w:sz w:val="22"/>
          <w:szCs w:val="22"/>
          <w:lang w:eastAsia="en-GB"/>
          <w14:ligatures w14:val="standardContextual"/>
        </w:rPr>
      </w:pPr>
      <w:r w:rsidRPr="00BE6B7E">
        <w:rPr>
          <w:rFonts w:eastAsia="SimSun"/>
          <w:lang w:eastAsia="zh-CN"/>
        </w:rPr>
        <w:t>F.2.2</w:t>
      </w:r>
      <w:r>
        <w:rPr>
          <w:rFonts w:asciiTheme="minorHAnsi" w:eastAsiaTheme="minorEastAsia" w:hAnsiTheme="minorHAnsi" w:cstheme="minorBidi"/>
          <w:kern w:val="2"/>
          <w:sz w:val="22"/>
          <w:szCs w:val="22"/>
          <w:lang w:eastAsia="en-GB"/>
          <w14:ligatures w14:val="standardContextual"/>
        </w:rPr>
        <w:tab/>
      </w:r>
      <w:r>
        <w:rPr>
          <w:lang w:eastAsia="en-GB"/>
        </w:rPr>
        <w:t>Reference angular step criteria</w:t>
      </w:r>
      <w:r>
        <w:tab/>
      </w:r>
      <w:r>
        <w:fldChar w:fldCharType="begin"/>
      </w:r>
      <w:r>
        <w:instrText xml:space="preserve"> PAGEREF _Toc161848749 \h </w:instrText>
      </w:r>
      <w:r>
        <w:fldChar w:fldCharType="separate"/>
      </w:r>
      <w:r>
        <w:t>351</w:t>
      </w:r>
      <w:r>
        <w:fldChar w:fldCharType="end"/>
      </w:r>
    </w:p>
    <w:p w14:paraId="0AC0380E" w14:textId="6ED578BC" w:rsidR="003532DC" w:rsidRDefault="003532DC">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Spherical equal area grid</w:t>
      </w:r>
      <w:r>
        <w:tab/>
      </w:r>
      <w:r>
        <w:fldChar w:fldCharType="begin"/>
      </w:r>
      <w:r>
        <w:instrText xml:space="preserve"> PAGEREF _Toc161848750 \h </w:instrText>
      </w:r>
      <w:r>
        <w:fldChar w:fldCharType="separate"/>
      </w:r>
      <w:r>
        <w:t>353</w:t>
      </w:r>
      <w:r>
        <w:fldChar w:fldCharType="end"/>
      </w:r>
    </w:p>
    <w:p w14:paraId="0B3323AB" w14:textId="652555CF" w:rsidR="003532DC" w:rsidRDefault="003532DC">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Spherical Fibonacci grid</w:t>
      </w:r>
      <w:r>
        <w:tab/>
      </w:r>
      <w:r>
        <w:fldChar w:fldCharType="begin"/>
      </w:r>
      <w:r>
        <w:instrText xml:space="preserve"> PAGEREF _Toc161848751 \h </w:instrText>
      </w:r>
      <w:r>
        <w:fldChar w:fldCharType="separate"/>
      </w:r>
      <w:r>
        <w:t>354</w:t>
      </w:r>
      <w:r>
        <w:fldChar w:fldCharType="end"/>
      </w:r>
    </w:p>
    <w:p w14:paraId="43EBFB89" w14:textId="5C4B7C83" w:rsidR="003532DC" w:rsidRDefault="003532DC">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Orthogonal cut grid</w:t>
      </w:r>
      <w:r>
        <w:tab/>
      </w:r>
      <w:r>
        <w:fldChar w:fldCharType="begin"/>
      </w:r>
      <w:r>
        <w:instrText xml:space="preserve"> PAGEREF _Toc161848752 \h </w:instrText>
      </w:r>
      <w:r>
        <w:fldChar w:fldCharType="separate"/>
      </w:r>
      <w:r>
        <w:t>354</w:t>
      </w:r>
      <w:r>
        <w:fldChar w:fldCharType="end"/>
      </w:r>
    </w:p>
    <w:p w14:paraId="4F1D9B3F" w14:textId="0234101B" w:rsidR="003532DC" w:rsidRDefault="003532DC">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_Toc161848753 \h </w:instrText>
      </w:r>
      <w:r>
        <w:fldChar w:fldCharType="separate"/>
      </w:r>
      <w:r>
        <w:t>354</w:t>
      </w:r>
      <w:r>
        <w:fldChar w:fldCharType="end"/>
      </w:r>
    </w:p>
    <w:p w14:paraId="3DD9AFFB" w14:textId="1D2BC370" w:rsidR="003532DC" w:rsidRDefault="003532DC">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_Toc161848754 \h </w:instrText>
      </w:r>
      <w:r>
        <w:fldChar w:fldCharType="separate"/>
      </w:r>
      <w:r>
        <w:t>355</w:t>
      </w:r>
      <w:r>
        <w:fldChar w:fldCharType="end"/>
      </w:r>
    </w:p>
    <w:p w14:paraId="6340FFD5" w14:textId="2DAFAC4B" w:rsidR="003532DC" w:rsidRDefault="003532DC">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Spurious unwanted emissions</w:t>
      </w:r>
      <w:r>
        <w:tab/>
      </w:r>
      <w:r>
        <w:fldChar w:fldCharType="begin"/>
      </w:r>
      <w:r>
        <w:instrText xml:space="preserve"> PAGEREF _Toc161848755 \h </w:instrText>
      </w:r>
      <w:r>
        <w:fldChar w:fldCharType="separate"/>
      </w:r>
      <w:r>
        <w:t>355</w:t>
      </w:r>
      <w:r>
        <w:fldChar w:fldCharType="end"/>
      </w:r>
    </w:p>
    <w:p w14:paraId="4FA36B70" w14:textId="5C107946" w:rsidR="003532DC" w:rsidRDefault="003532DC">
      <w:pPr>
        <w:pStyle w:val="TOC1"/>
        <w:rPr>
          <w:rFonts w:asciiTheme="minorHAnsi" w:eastAsiaTheme="minorEastAsia" w:hAnsiTheme="minorHAnsi" w:cstheme="minorBidi"/>
          <w:kern w:val="2"/>
          <w:szCs w:val="22"/>
          <w:lang w:eastAsia="en-GB"/>
          <w14:ligatures w14:val="standardContextual"/>
        </w:rPr>
      </w:pPr>
      <w:r>
        <w:t>F.6</w:t>
      </w:r>
      <w:r>
        <w:rPr>
          <w:rFonts w:asciiTheme="minorHAnsi" w:eastAsiaTheme="minorEastAsia" w:hAnsiTheme="minorHAnsi" w:cstheme="minorBidi"/>
          <w:kern w:val="2"/>
          <w:szCs w:val="22"/>
          <w:lang w:eastAsia="en-GB"/>
          <w14:ligatures w14:val="standardContextual"/>
        </w:rPr>
        <w:tab/>
      </w:r>
      <w:r>
        <w:t>Wave vector space grid</w:t>
      </w:r>
      <w:r>
        <w:tab/>
      </w:r>
      <w:r>
        <w:fldChar w:fldCharType="begin"/>
      </w:r>
      <w:r>
        <w:instrText xml:space="preserve"> PAGEREF _Toc161848756 \h </w:instrText>
      </w:r>
      <w:r>
        <w:fldChar w:fldCharType="separate"/>
      </w:r>
      <w:r>
        <w:t>355</w:t>
      </w:r>
      <w:r>
        <w:fldChar w:fldCharType="end"/>
      </w:r>
    </w:p>
    <w:p w14:paraId="4B5D9874" w14:textId="2DDF5DB6" w:rsidR="003532DC" w:rsidRDefault="003532DC">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Orthogonal 2 cuts with pattern multiplication</w:t>
      </w:r>
      <w:r>
        <w:tab/>
      </w:r>
      <w:r>
        <w:fldChar w:fldCharType="begin"/>
      </w:r>
      <w:r>
        <w:instrText xml:space="preserve"> PAGEREF _Toc161848757 \h </w:instrText>
      </w:r>
      <w:r>
        <w:fldChar w:fldCharType="separate"/>
      </w:r>
      <w:r>
        <w:t>356</w:t>
      </w:r>
      <w:r>
        <w:fldChar w:fldCharType="end"/>
      </w:r>
    </w:p>
    <w:p w14:paraId="60AE8224" w14:textId="100B6589" w:rsidR="003532DC" w:rsidRDefault="003532DC">
      <w:pPr>
        <w:pStyle w:val="TOC1"/>
        <w:rPr>
          <w:rFonts w:asciiTheme="minorHAnsi" w:eastAsiaTheme="minorEastAsia" w:hAnsiTheme="minorHAnsi" w:cstheme="minorBidi"/>
          <w:kern w:val="2"/>
          <w:szCs w:val="22"/>
          <w:lang w:eastAsia="en-GB"/>
          <w14:ligatures w14:val="standardContextual"/>
        </w:rPr>
      </w:pPr>
      <w:r>
        <w:t>F.8</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_Toc161848758 \h </w:instrText>
      </w:r>
      <w:r>
        <w:fldChar w:fldCharType="separate"/>
      </w:r>
      <w:r>
        <w:t>356</w:t>
      </w:r>
      <w:r>
        <w:fldChar w:fldCharType="end"/>
      </w:r>
    </w:p>
    <w:p w14:paraId="21C37D6A" w14:textId="1293544C" w:rsidR="003532DC" w:rsidRDefault="003532DC">
      <w:pPr>
        <w:pStyle w:val="TOC1"/>
        <w:rPr>
          <w:rFonts w:asciiTheme="minorHAnsi" w:eastAsiaTheme="minorEastAsia" w:hAnsiTheme="minorHAnsi" w:cstheme="minorBidi"/>
          <w:kern w:val="2"/>
          <w:szCs w:val="22"/>
          <w:lang w:eastAsia="en-GB"/>
          <w14:ligatures w14:val="standardContextual"/>
        </w:rPr>
      </w:pPr>
      <w:r>
        <w:t>F.9</w:t>
      </w:r>
      <w:r>
        <w:rPr>
          <w:rFonts w:asciiTheme="minorHAnsi" w:eastAsiaTheme="minorEastAsia" w:hAnsiTheme="minorHAnsi" w:cstheme="minorBidi"/>
          <w:kern w:val="2"/>
          <w:szCs w:val="22"/>
          <w:lang w:eastAsia="en-GB"/>
          <w14:ligatures w14:val="standardContextual"/>
        </w:rPr>
        <w:tab/>
      </w:r>
      <w:r>
        <w:t>Full sphere with sparse sampling</w:t>
      </w:r>
      <w:r>
        <w:tab/>
      </w:r>
      <w:r>
        <w:fldChar w:fldCharType="begin"/>
      </w:r>
      <w:r>
        <w:instrText xml:space="preserve"> PAGEREF _Toc161848759 \h </w:instrText>
      </w:r>
      <w:r>
        <w:fldChar w:fldCharType="separate"/>
      </w:r>
      <w:r>
        <w:t>356</w:t>
      </w:r>
      <w:r>
        <w:fldChar w:fldCharType="end"/>
      </w:r>
    </w:p>
    <w:p w14:paraId="63AF1948" w14:textId="02F954E2" w:rsidR="003532DC" w:rsidRDefault="003532DC">
      <w:pPr>
        <w:pStyle w:val="TOC1"/>
        <w:rPr>
          <w:rFonts w:asciiTheme="minorHAnsi" w:eastAsiaTheme="minorEastAsia" w:hAnsiTheme="minorHAnsi" w:cstheme="minorBidi"/>
          <w:kern w:val="2"/>
          <w:szCs w:val="22"/>
          <w:lang w:eastAsia="en-GB"/>
          <w14:ligatures w14:val="standardContextual"/>
        </w:rPr>
      </w:pPr>
      <w:r>
        <w:t>F.10</w:t>
      </w:r>
      <w:r>
        <w:rPr>
          <w:rFonts w:asciiTheme="minorHAnsi" w:eastAsiaTheme="minorEastAsia" w:hAnsiTheme="minorHAnsi" w:cstheme="minorBidi"/>
          <w:kern w:val="2"/>
          <w:szCs w:val="22"/>
          <w:lang w:eastAsia="en-GB"/>
          <w14:ligatures w14:val="standardContextual"/>
        </w:rPr>
        <w:tab/>
      </w:r>
      <w:r>
        <w:t>Beam-based directions</w:t>
      </w:r>
      <w:r>
        <w:tab/>
      </w:r>
      <w:r>
        <w:fldChar w:fldCharType="begin"/>
      </w:r>
      <w:r>
        <w:instrText xml:space="preserve"> PAGEREF _Toc161848760 \h </w:instrText>
      </w:r>
      <w:r>
        <w:fldChar w:fldCharType="separate"/>
      </w:r>
      <w:r>
        <w:t>357</w:t>
      </w:r>
      <w:r>
        <w:fldChar w:fldCharType="end"/>
      </w:r>
    </w:p>
    <w:p w14:paraId="4F69CDD3" w14:textId="0F0440A2" w:rsidR="003532DC" w:rsidRDefault="003532DC">
      <w:pPr>
        <w:pStyle w:val="TOC1"/>
        <w:rPr>
          <w:rFonts w:asciiTheme="minorHAnsi" w:eastAsiaTheme="minorEastAsia" w:hAnsiTheme="minorHAnsi" w:cstheme="minorBidi"/>
          <w:kern w:val="2"/>
          <w:szCs w:val="22"/>
          <w:lang w:eastAsia="en-GB"/>
          <w14:ligatures w14:val="standardContextual"/>
        </w:rPr>
      </w:pPr>
      <w:r>
        <w:t>F.11</w:t>
      </w:r>
      <w:r>
        <w:rPr>
          <w:rFonts w:asciiTheme="minorHAnsi" w:eastAsiaTheme="minorEastAsia" w:hAnsiTheme="minorHAnsi" w:cstheme="minorBidi"/>
          <w:kern w:val="2"/>
          <w:szCs w:val="22"/>
          <w:lang w:eastAsia="en-GB"/>
          <w14:ligatures w14:val="standardContextual"/>
        </w:rPr>
        <w:tab/>
      </w:r>
      <w:r>
        <w:t>Peak method</w:t>
      </w:r>
      <w:r>
        <w:tab/>
      </w:r>
      <w:r>
        <w:fldChar w:fldCharType="begin"/>
      </w:r>
      <w:r>
        <w:instrText xml:space="preserve"> PAGEREF _Toc161848761 \h </w:instrText>
      </w:r>
      <w:r>
        <w:fldChar w:fldCharType="separate"/>
      </w:r>
      <w:r>
        <w:t>357</w:t>
      </w:r>
      <w:r>
        <w:fldChar w:fldCharType="end"/>
      </w:r>
    </w:p>
    <w:p w14:paraId="2909FC5C" w14:textId="55EEA2A4" w:rsidR="003532DC" w:rsidRDefault="003532DC">
      <w:pPr>
        <w:pStyle w:val="TOC1"/>
        <w:rPr>
          <w:rFonts w:asciiTheme="minorHAnsi" w:eastAsiaTheme="minorEastAsia" w:hAnsiTheme="minorHAnsi" w:cstheme="minorBidi"/>
          <w:kern w:val="2"/>
          <w:szCs w:val="22"/>
          <w:lang w:eastAsia="en-GB"/>
          <w14:ligatures w14:val="standardContextual"/>
        </w:rPr>
      </w:pPr>
      <w:r>
        <w:t>F.12</w:t>
      </w:r>
      <w:r>
        <w:rPr>
          <w:rFonts w:asciiTheme="minorHAnsi" w:eastAsiaTheme="minorEastAsia" w:hAnsiTheme="minorHAnsi" w:cstheme="minorBidi"/>
          <w:kern w:val="2"/>
          <w:szCs w:val="22"/>
          <w:lang w:eastAsia="en-GB"/>
          <w14:ligatures w14:val="standardContextual"/>
        </w:rPr>
        <w:tab/>
      </w:r>
      <w:r>
        <w:t>Equal sector with peak average</w:t>
      </w:r>
      <w:r>
        <w:tab/>
      </w:r>
      <w:r>
        <w:fldChar w:fldCharType="begin"/>
      </w:r>
      <w:r>
        <w:instrText xml:space="preserve"> PAGEREF _Toc161848762 \h </w:instrText>
      </w:r>
      <w:r>
        <w:fldChar w:fldCharType="separate"/>
      </w:r>
      <w:r>
        <w:t>357</w:t>
      </w:r>
      <w:r>
        <w:fldChar w:fldCharType="end"/>
      </w:r>
    </w:p>
    <w:p w14:paraId="7F230DB1" w14:textId="72ECDEE5" w:rsidR="003532DC" w:rsidRDefault="003532DC">
      <w:pPr>
        <w:pStyle w:val="TOC1"/>
        <w:rPr>
          <w:rFonts w:asciiTheme="minorHAnsi" w:eastAsiaTheme="minorEastAsia" w:hAnsiTheme="minorHAnsi" w:cstheme="minorBidi"/>
          <w:kern w:val="2"/>
          <w:szCs w:val="22"/>
          <w:lang w:eastAsia="en-GB"/>
          <w14:ligatures w14:val="standardContextual"/>
        </w:rPr>
      </w:pPr>
      <w:r>
        <w:t>F.13</w:t>
      </w:r>
      <w:r>
        <w:rPr>
          <w:rFonts w:asciiTheme="minorHAnsi" w:eastAsiaTheme="minorEastAsia" w:hAnsiTheme="minorHAnsi" w:cstheme="minorBidi"/>
          <w:kern w:val="2"/>
          <w:szCs w:val="22"/>
          <w:lang w:eastAsia="en-GB"/>
          <w14:ligatures w14:val="standardContextual"/>
        </w:rPr>
        <w:tab/>
      </w:r>
      <w:r>
        <w:t>Pre-scan</w:t>
      </w:r>
      <w:r>
        <w:tab/>
      </w:r>
      <w:r>
        <w:fldChar w:fldCharType="begin"/>
      </w:r>
      <w:r>
        <w:instrText xml:space="preserve"> PAGEREF _Toc161848763 \h </w:instrText>
      </w:r>
      <w:r>
        <w:fldChar w:fldCharType="separate"/>
      </w:r>
      <w:r>
        <w:t>358</w:t>
      </w:r>
      <w:r>
        <w:fldChar w:fldCharType="end"/>
      </w:r>
    </w:p>
    <w:p w14:paraId="7ED128F2" w14:textId="690F2714" w:rsidR="003532DC" w:rsidRDefault="003532DC">
      <w:pPr>
        <w:pStyle w:val="TOC8"/>
        <w:rPr>
          <w:rFonts w:asciiTheme="minorHAnsi" w:eastAsiaTheme="minorEastAsia" w:hAnsiTheme="minorHAnsi" w:cstheme="minorBidi"/>
          <w:b w:val="0"/>
          <w:kern w:val="2"/>
          <w:szCs w:val="22"/>
          <w:lang w:eastAsia="en-GB"/>
          <w14:ligatures w14:val="standardContextual"/>
        </w:rPr>
      </w:pPr>
      <w:r>
        <w:t>Annex G (normative):  Environmental requirements for the BS equipment</w:t>
      </w:r>
      <w:r>
        <w:tab/>
      </w:r>
      <w:r>
        <w:fldChar w:fldCharType="begin"/>
      </w:r>
      <w:r>
        <w:instrText xml:space="preserve"> PAGEREF _Toc161848764 \h </w:instrText>
      </w:r>
      <w:r>
        <w:fldChar w:fldCharType="separate"/>
      </w:r>
      <w:r>
        <w:t>358</w:t>
      </w:r>
      <w:r>
        <w:fldChar w:fldCharType="end"/>
      </w:r>
    </w:p>
    <w:p w14:paraId="391CD09D" w14:textId="7A7A6F34" w:rsidR="003532DC" w:rsidRDefault="003532DC">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_Toc161848765 \h </w:instrText>
      </w:r>
      <w:r>
        <w:fldChar w:fldCharType="separate"/>
      </w:r>
      <w:r>
        <w:t>358</w:t>
      </w:r>
      <w:r>
        <w:fldChar w:fldCharType="end"/>
      </w:r>
    </w:p>
    <w:p w14:paraId="217BE4E3" w14:textId="5EE0DB4A" w:rsidR="003532DC" w:rsidRDefault="003532DC">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rsidRPr="00BE6B7E">
        <w:rPr>
          <w:rFonts w:cs="v4.2.0"/>
        </w:rPr>
        <w:t>Normal test environment</w:t>
      </w:r>
      <w:r>
        <w:tab/>
      </w:r>
      <w:r>
        <w:fldChar w:fldCharType="begin"/>
      </w:r>
      <w:r>
        <w:instrText xml:space="preserve"> PAGEREF _Toc161848766 \h </w:instrText>
      </w:r>
      <w:r>
        <w:fldChar w:fldCharType="separate"/>
      </w:r>
      <w:r>
        <w:t>358</w:t>
      </w:r>
      <w:r>
        <w:fldChar w:fldCharType="end"/>
      </w:r>
    </w:p>
    <w:p w14:paraId="2908A7BE" w14:textId="52B5A8F8" w:rsidR="003532DC" w:rsidRDefault="003532DC">
      <w:pPr>
        <w:pStyle w:val="TOC1"/>
        <w:rPr>
          <w:rFonts w:asciiTheme="minorHAnsi" w:eastAsiaTheme="minorEastAsia" w:hAnsiTheme="minorHAnsi" w:cstheme="minorBidi"/>
          <w:kern w:val="2"/>
          <w:szCs w:val="22"/>
          <w:lang w:eastAsia="en-GB"/>
          <w14:ligatures w14:val="standardContextual"/>
        </w:rPr>
      </w:pPr>
      <w:r>
        <w:t>G.3</w:t>
      </w:r>
      <w:r>
        <w:rPr>
          <w:rFonts w:asciiTheme="minorHAnsi" w:eastAsiaTheme="minorEastAsia" w:hAnsiTheme="minorHAnsi" w:cstheme="minorBidi"/>
          <w:kern w:val="2"/>
          <w:szCs w:val="22"/>
          <w:lang w:eastAsia="en-GB"/>
          <w14:ligatures w14:val="standardContextual"/>
        </w:rPr>
        <w:tab/>
      </w:r>
      <w:r w:rsidRPr="00BE6B7E">
        <w:rPr>
          <w:rFonts w:cs="v4.2.0"/>
        </w:rPr>
        <w:t>Extreme test environment</w:t>
      </w:r>
      <w:r>
        <w:tab/>
      </w:r>
      <w:r>
        <w:fldChar w:fldCharType="begin"/>
      </w:r>
      <w:r>
        <w:instrText xml:space="preserve"> PAGEREF _Toc161848767 \h </w:instrText>
      </w:r>
      <w:r>
        <w:fldChar w:fldCharType="separate"/>
      </w:r>
      <w:r>
        <w:t>358</w:t>
      </w:r>
      <w:r>
        <w:fldChar w:fldCharType="end"/>
      </w:r>
    </w:p>
    <w:p w14:paraId="4C17DE3E" w14:textId="008E43B6" w:rsidR="003532DC" w:rsidRDefault="003532DC">
      <w:pPr>
        <w:pStyle w:val="TOC2"/>
        <w:rPr>
          <w:rFonts w:asciiTheme="minorHAnsi" w:eastAsiaTheme="minorEastAsia" w:hAnsiTheme="minorHAnsi" w:cstheme="minorBidi"/>
          <w:kern w:val="2"/>
          <w:sz w:val="22"/>
          <w:szCs w:val="22"/>
          <w:lang w:eastAsia="en-GB"/>
          <w14:ligatures w14:val="standardContextual"/>
        </w:rPr>
      </w:pPr>
      <w:r>
        <w:t>G.3.1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_Toc161848768 \h </w:instrText>
      </w:r>
      <w:r>
        <w:fldChar w:fldCharType="separate"/>
      </w:r>
      <w:r>
        <w:t>358</w:t>
      </w:r>
      <w:r>
        <w:fldChar w:fldCharType="end"/>
      </w:r>
    </w:p>
    <w:p w14:paraId="4AB5CF88" w14:textId="47E9E491" w:rsidR="003532DC" w:rsidRDefault="003532DC">
      <w:pPr>
        <w:pStyle w:val="TOC2"/>
        <w:rPr>
          <w:rFonts w:asciiTheme="minorHAnsi" w:eastAsiaTheme="minorEastAsia" w:hAnsiTheme="minorHAnsi" w:cstheme="minorBidi"/>
          <w:kern w:val="2"/>
          <w:sz w:val="22"/>
          <w:szCs w:val="22"/>
          <w:lang w:eastAsia="en-GB"/>
          <w14:ligatures w14:val="standardContextual"/>
        </w:rPr>
      </w:pPr>
      <w:r>
        <w:t>G.3.2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_Toc161848769 \h </w:instrText>
      </w:r>
      <w:r>
        <w:fldChar w:fldCharType="separate"/>
      </w:r>
      <w:r>
        <w:t>359</w:t>
      </w:r>
      <w:r>
        <w:fldChar w:fldCharType="end"/>
      </w:r>
    </w:p>
    <w:p w14:paraId="3BE77A89" w14:textId="17A2F125" w:rsidR="003532DC" w:rsidRDefault="003532DC">
      <w:pPr>
        <w:pStyle w:val="TOC1"/>
        <w:rPr>
          <w:rFonts w:asciiTheme="minorHAnsi" w:eastAsiaTheme="minorEastAsia" w:hAnsiTheme="minorHAnsi" w:cstheme="minorBidi"/>
          <w:kern w:val="2"/>
          <w:szCs w:val="22"/>
          <w:lang w:eastAsia="en-GB"/>
          <w14:ligatures w14:val="standardContextual"/>
        </w:rPr>
      </w:pPr>
      <w:r>
        <w:t>G.4</w:t>
      </w:r>
      <w:r>
        <w:rPr>
          <w:rFonts w:asciiTheme="minorHAnsi" w:eastAsiaTheme="minorEastAsia" w:hAnsiTheme="minorHAnsi" w:cstheme="minorBidi"/>
          <w:kern w:val="2"/>
          <w:szCs w:val="22"/>
          <w:lang w:eastAsia="en-GB"/>
          <w14:ligatures w14:val="standardContextual"/>
        </w:rPr>
        <w:tab/>
      </w:r>
      <w:r w:rsidRPr="00BE6B7E">
        <w:rPr>
          <w:rFonts w:cs="v4.2.0"/>
        </w:rPr>
        <w:t>Vibration</w:t>
      </w:r>
      <w:r>
        <w:tab/>
      </w:r>
      <w:r>
        <w:fldChar w:fldCharType="begin"/>
      </w:r>
      <w:r>
        <w:instrText xml:space="preserve"> PAGEREF _Toc161848770 \h </w:instrText>
      </w:r>
      <w:r>
        <w:fldChar w:fldCharType="separate"/>
      </w:r>
      <w:r>
        <w:t>359</w:t>
      </w:r>
      <w:r>
        <w:fldChar w:fldCharType="end"/>
      </w:r>
    </w:p>
    <w:p w14:paraId="3A54A35A" w14:textId="26AE1CE8" w:rsidR="003532DC" w:rsidRDefault="003532DC">
      <w:pPr>
        <w:pStyle w:val="TOC1"/>
        <w:rPr>
          <w:rFonts w:asciiTheme="minorHAnsi" w:eastAsiaTheme="minorEastAsia" w:hAnsiTheme="minorHAnsi" w:cstheme="minorBidi"/>
          <w:kern w:val="2"/>
          <w:szCs w:val="22"/>
          <w:lang w:eastAsia="en-GB"/>
          <w14:ligatures w14:val="standardContextual"/>
        </w:rPr>
      </w:pPr>
      <w:r>
        <w:t>G.5</w:t>
      </w:r>
      <w:r>
        <w:rPr>
          <w:rFonts w:asciiTheme="minorHAnsi" w:eastAsiaTheme="minorEastAsia" w:hAnsiTheme="minorHAnsi" w:cstheme="minorBidi"/>
          <w:kern w:val="2"/>
          <w:szCs w:val="22"/>
          <w:lang w:eastAsia="en-GB"/>
          <w14:ligatures w14:val="standardContextual"/>
        </w:rPr>
        <w:tab/>
      </w:r>
      <w:r w:rsidRPr="00BE6B7E">
        <w:rPr>
          <w:rFonts w:cs="v4.2.0"/>
        </w:rPr>
        <w:t>Power supply</w:t>
      </w:r>
      <w:r>
        <w:tab/>
      </w:r>
      <w:r>
        <w:fldChar w:fldCharType="begin"/>
      </w:r>
      <w:r>
        <w:instrText xml:space="preserve"> PAGEREF _Toc161848771 \h </w:instrText>
      </w:r>
      <w:r>
        <w:fldChar w:fldCharType="separate"/>
      </w:r>
      <w:r>
        <w:t>359</w:t>
      </w:r>
      <w:r>
        <w:fldChar w:fldCharType="end"/>
      </w:r>
    </w:p>
    <w:p w14:paraId="5C0B7568" w14:textId="424908BB" w:rsidR="003532DC" w:rsidRDefault="003532DC">
      <w:pPr>
        <w:pStyle w:val="TOC1"/>
        <w:rPr>
          <w:rFonts w:asciiTheme="minorHAnsi" w:eastAsiaTheme="minorEastAsia" w:hAnsiTheme="minorHAnsi" w:cstheme="minorBidi"/>
          <w:kern w:val="2"/>
          <w:szCs w:val="22"/>
          <w:lang w:eastAsia="en-GB"/>
          <w14:ligatures w14:val="standardContextual"/>
        </w:rPr>
      </w:pPr>
      <w:r>
        <w:rPr>
          <w:lang w:eastAsia="sv-SE"/>
        </w:rPr>
        <w:t>G.6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_Toc161848772 \h </w:instrText>
      </w:r>
      <w:r>
        <w:fldChar w:fldCharType="separate"/>
      </w:r>
      <w:r>
        <w:t>360</w:t>
      </w:r>
      <w:r>
        <w:fldChar w:fldCharType="end"/>
      </w:r>
    </w:p>
    <w:p w14:paraId="3EA3FC16" w14:textId="61EB6233" w:rsidR="003532DC" w:rsidRDefault="003532DC">
      <w:pPr>
        <w:pStyle w:val="TOC1"/>
        <w:rPr>
          <w:rFonts w:asciiTheme="minorHAnsi" w:eastAsiaTheme="minorEastAsia" w:hAnsiTheme="minorHAnsi" w:cstheme="minorBidi"/>
          <w:kern w:val="2"/>
          <w:szCs w:val="22"/>
          <w:lang w:eastAsia="en-GB"/>
          <w14:ligatures w14:val="standardContextual"/>
        </w:rPr>
      </w:pPr>
      <w:r>
        <w:rPr>
          <w:lang w:eastAsia="sv-SE"/>
        </w:rPr>
        <w:t>G.7</w:t>
      </w:r>
      <w:r>
        <w:rPr>
          <w:rFonts w:asciiTheme="minorHAnsi" w:eastAsiaTheme="minorEastAsia" w:hAnsiTheme="minorHAnsi" w:cstheme="minorBidi"/>
          <w:kern w:val="2"/>
          <w:szCs w:val="22"/>
          <w:lang w:eastAsia="en-GB"/>
          <w14:ligatures w14:val="standardContextual"/>
        </w:rPr>
        <w:tab/>
      </w:r>
      <w:r>
        <w:rPr>
          <w:lang w:eastAsia="sv-SE"/>
        </w:rPr>
        <w:t>OTA extreme test methods</w:t>
      </w:r>
      <w:r>
        <w:tab/>
      </w:r>
      <w:r>
        <w:fldChar w:fldCharType="begin"/>
      </w:r>
      <w:r>
        <w:instrText xml:space="preserve"> PAGEREF _Toc161848773 \h </w:instrText>
      </w:r>
      <w:r>
        <w:fldChar w:fldCharType="separate"/>
      </w:r>
      <w:r>
        <w:t>360</w:t>
      </w:r>
      <w:r>
        <w:fldChar w:fldCharType="end"/>
      </w:r>
    </w:p>
    <w:p w14:paraId="340AA1A6" w14:textId="218FB9E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sv-SE"/>
        </w:rPr>
        <w:t>G.7.1</w:t>
      </w:r>
      <w:r>
        <w:rPr>
          <w:rFonts w:asciiTheme="minorHAnsi" w:eastAsiaTheme="minorEastAsia" w:hAnsiTheme="minorHAnsi" w:cstheme="minorBidi"/>
          <w:kern w:val="2"/>
          <w:sz w:val="22"/>
          <w:szCs w:val="22"/>
          <w:lang w:eastAsia="en-GB"/>
          <w14:ligatures w14:val="standardContextual"/>
        </w:rPr>
        <w:tab/>
      </w:r>
      <w:r>
        <w:rPr>
          <w:lang w:eastAsia="sv-SE"/>
        </w:rPr>
        <w:t>Direct far field method</w:t>
      </w:r>
      <w:r>
        <w:tab/>
      </w:r>
      <w:r>
        <w:fldChar w:fldCharType="begin"/>
      </w:r>
      <w:r>
        <w:instrText xml:space="preserve"> PAGEREF _Toc161848774 \h </w:instrText>
      </w:r>
      <w:r>
        <w:fldChar w:fldCharType="separate"/>
      </w:r>
      <w:r>
        <w:t>360</w:t>
      </w:r>
      <w:r>
        <w:fldChar w:fldCharType="end"/>
      </w:r>
    </w:p>
    <w:p w14:paraId="16E825FD" w14:textId="0066C03B"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sv-SE"/>
        </w:rPr>
        <w:t>G.7.2</w:t>
      </w:r>
      <w:r>
        <w:rPr>
          <w:rFonts w:asciiTheme="minorHAnsi" w:eastAsiaTheme="minorEastAsia" w:hAnsiTheme="minorHAnsi" w:cstheme="minorBidi"/>
          <w:kern w:val="2"/>
          <w:sz w:val="22"/>
          <w:szCs w:val="22"/>
          <w:lang w:eastAsia="en-GB"/>
          <w14:ligatures w14:val="standardContextual"/>
        </w:rPr>
        <w:tab/>
      </w:r>
      <w:r>
        <w:rPr>
          <w:lang w:eastAsia="sv-SE"/>
        </w:rPr>
        <w:t>Relative method</w:t>
      </w:r>
      <w:r>
        <w:tab/>
      </w:r>
      <w:r>
        <w:fldChar w:fldCharType="begin"/>
      </w:r>
      <w:r>
        <w:instrText xml:space="preserve"> PAGEREF _Toc161848775 \h </w:instrText>
      </w:r>
      <w:r>
        <w:fldChar w:fldCharType="separate"/>
      </w:r>
      <w:r>
        <w:t>361</w:t>
      </w:r>
      <w:r>
        <w:fldChar w:fldCharType="end"/>
      </w:r>
    </w:p>
    <w:p w14:paraId="630615BA" w14:textId="3FDA1D61" w:rsidR="003532DC" w:rsidRDefault="003532DC">
      <w:pPr>
        <w:pStyle w:val="TOC8"/>
        <w:rPr>
          <w:rFonts w:asciiTheme="minorHAnsi" w:eastAsiaTheme="minorEastAsia" w:hAnsiTheme="minorHAnsi" w:cstheme="minorBidi"/>
          <w:b w:val="0"/>
          <w:kern w:val="2"/>
          <w:szCs w:val="22"/>
          <w:lang w:eastAsia="en-GB"/>
          <w14:ligatures w14:val="standardContextual"/>
        </w:rPr>
      </w:pPr>
      <w:r>
        <w:t>Annex H (informative):  Measuring noise close to noise-floor</w:t>
      </w:r>
      <w:r>
        <w:tab/>
      </w:r>
      <w:r>
        <w:fldChar w:fldCharType="begin"/>
      </w:r>
      <w:r>
        <w:instrText xml:space="preserve"> PAGEREF _Toc161848776 \h </w:instrText>
      </w:r>
      <w:r>
        <w:fldChar w:fldCharType="separate"/>
      </w:r>
      <w:r>
        <w:t>362</w:t>
      </w:r>
      <w:r>
        <w:fldChar w:fldCharType="end"/>
      </w:r>
    </w:p>
    <w:p w14:paraId="7B7C70F6" w14:textId="7FCD9418" w:rsidR="003532DC" w:rsidRDefault="003532DC">
      <w:pPr>
        <w:pStyle w:val="TOC8"/>
        <w:rPr>
          <w:rFonts w:asciiTheme="minorHAnsi" w:eastAsiaTheme="minorEastAsia" w:hAnsiTheme="minorHAnsi" w:cstheme="minorBidi"/>
          <w:b w:val="0"/>
          <w:kern w:val="2"/>
          <w:szCs w:val="22"/>
          <w:lang w:eastAsia="en-GB"/>
          <w14:ligatures w14:val="standardContextual"/>
        </w:rPr>
      </w:pPr>
      <w:r>
        <w:t>Annex I (informative): Change history</w:t>
      </w:r>
      <w:r>
        <w:tab/>
      </w:r>
      <w:r>
        <w:fldChar w:fldCharType="begin"/>
      </w:r>
      <w:r>
        <w:instrText xml:space="preserve"> PAGEREF _Toc161848777 \h </w:instrText>
      </w:r>
      <w:r>
        <w:fldChar w:fldCharType="separate"/>
      </w:r>
      <w:r>
        <w:t>363</w:t>
      </w:r>
      <w:r>
        <w:fldChar w:fldCharType="end"/>
      </w:r>
    </w:p>
    <w:p w14:paraId="576A4CDD" w14:textId="0306C2BC" w:rsidR="00080512" w:rsidRPr="00B20AE8" w:rsidRDefault="003532DC" w:rsidP="0039402F">
      <w:r>
        <w:fldChar w:fldCharType="end"/>
      </w:r>
    </w:p>
    <w:p w14:paraId="2413A330" w14:textId="77777777" w:rsidR="00080512" w:rsidRPr="00B20AE8" w:rsidRDefault="00080512" w:rsidP="00673E8E">
      <w:pPr>
        <w:pStyle w:val="Heading1"/>
      </w:pPr>
      <w:r w:rsidRPr="00B20AE8">
        <w:br w:type="page"/>
      </w:r>
      <w:bookmarkStart w:id="3" w:name="_Toc21122796"/>
      <w:bookmarkStart w:id="4" w:name="_Toc45906989"/>
      <w:bookmarkStart w:id="5" w:name="_Toc53181093"/>
      <w:bookmarkStart w:id="6" w:name="_Toc61116916"/>
      <w:bookmarkStart w:id="7" w:name="_Toc67080768"/>
      <w:bookmarkStart w:id="8" w:name="_Toc68770120"/>
      <w:bookmarkStart w:id="9" w:name="_Toc74755183"/>
      <w:bookmarkStart w:id="10" w:name="_Toc76506107"/>
      <w:bookmarkStart w:id="11" w:name="_Toc83113026"/>
      <w:bookmarkStart w:id="12" w:name="_Toc89876229"/>
      <w:bookmarkStart w:id="13" w:name="_Toc98711129"/>
      <w:bookmarkStart w:id="14" w:name="_Toc145096996"/>
      <w:bookmarkStart w:id="15" w:name="_Toc161848246"/>
      <w:r w:rsidRPr="00B20AE8">
        <w:t>Foreword</w:t>
      </w:r>
      <w:bookmarkEnd w:id="3"/>
      <w:bookmarkEnd w:id="4"/>
      <w:bookmarkEnd w:id="5"/>
      <w:bookmarkEnd w:id="6"/>
      <w:bookmarkEnd w:id="7"/>
      <w:bookmarkEnd w:id="8"/>
      <w:bookmarkEnd w:id="9"/>
      <w:bookmarkEnd w:id="10"/>
      <w:bookmarkEnd w:id="11"/>
      <w:bookmarkEnd w:id="12"/>
      <w:bookmarkEnd w:id="13"/>
      <w:bookmarkEnd w:id="14"/>
      <w:bookmarkEnd w:id="15"/>
    </w:p>
    <w:p w14:paraId="2068274E" w14:textId="77777777" w:rsidR="00080512" w:rsidRPr="00B20AE8" w:rsidRDefault="00080512" w:rsidP="0039402F">
      <w:r w:rsidRPr="00B20AE8">
        <w:t>This Technical Specification has been produced by the 3</w:t>
      </w:r>
      <w:r w:rsidRPr="00B20AE8">
        <w:rPr>
          <w:vertAlign w:val="superscript"/>
        </w:rPr>
        <w:t>rd</w:t>
      </w:r>
      <w:r w:rsidRPr="00B20AE8">
        <w:t xml:space="preserve"> Generation Partnership Project (3GPP).</w:t>
      </w:r>
    </w:p>
    <w:p w14:paraId="56B89E05" w14:textId="77777777" w:rsidR="00080512" w:rsidRPr="00B20AE8" w:rsidRDefault="00080512" w:rsidP="0039402F">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9318FC" w14:textId="77777777" w:rsidR="00080512" w:rsidRPr="00B20AE8" w:rsidRDefault="00080512" w:rsidP="0039402F">
      <w:pPr>
        <w:pStyle w:val="B1"/>
      </w:pPr>
      <w:r w:rsidRPr="00B20AE8">
        <w:t>Version x.y.z</w:t>
      </w:r>
    </w:p>
    <w:p w14:paraId="3D3235FE" w14:textId="77777777" w:rsidR="00080512" w:rsidRPr="00B20AE8" w:rsidRDefault="00080512" w:rsidP="0039402F">
      <w:pPr>
        <w:pStyle w:val="B1"/>
      </w:pPr>
      <w:r w:rsidRPr="00B20AE8">
        <w:t>where:</w:t>
      </w:r>
    </w:p>
    <w:p w14:paraId="4A4E1ED3" w14:textId="77777777" w:rsidR="00080512" w:rsidRPr="00B20AE8" w:rsidRDefault="00080512" w:rsidP="0039402F">
      <w:pPr>
        <w:pStyle w:val="B20"/>
      </w:pPr>
      <w:r w:rsidRPr="00B20AE8">
        <w:t>x</w:t>
      </w:r>
      <w:r w:rsidRPr="00B20AE8">
        <w:tab/>
        <w:t>the first digit:</w:t>
      </w:r>
    </w:p>
    <w:p w14:paraId="32015E6B" w14:textId="77777777" w:rsidR="00080512" w:rsidRPr="00B20AE8" w:rsidRDefault="00080512" w:rsidP="0039402F">
      <w:pPr>
        <w:pStyle w:val="B3"/>
      </w:pPr>
      <w:r w:rsidRPr="00B20AE8">
        <w:t>1</w:t>
      </w:r>
      <w:r w:rsidRPr="00B20AE8">
        <w:tab/>
        <w:t>presented to TSG for information;</w:t>
      </w:r>
    </w:p>
    <w:p w14:paraId="798FF992" w14:textId="77777777" w:rsidR="00080512" w:rsidRPr="00B20AE8" w:rsidRDefault="00080512" w:rsidP="0039402F">
      <w:pPr>
        <w:pStyle w:val="B3"/>
      </w:pPr>
      <w:r w:rsidRPr="00B20AE8">
        <w:t>2</w:t>
      </w:r>
      <w:r w:rsidRPr="00B20AE8">
        <w:tab/>
        <w:t>presented to TSG for approval;</w:t>
      </w:r>
    </w:p>
    <w:p w14:paraId="236659EA" w14:textId="77777777" w:rsidR="00080512" w:rsidRPr="00B20AE8" w:rsidRDefault="00080512" w:rsidP="0039402F">
      <w:pPr>
        <w:pStyle w:val="B3"/>
      </w:pPr>
      <w:r w:rsidRPr="00B20AE8">
        <w:t>3</w:t>
      </w:r>
      <w:r w:rsidRPr="00B20AE8">
        <w:tab/>
        <w:t>or greater indicates TSG approved document under change control.</w:t>
      </w:r>
    </w:p>
    <w:p w14:paraId="289433DC" w14:textId="77777777" w:rsidR="00080512" w:rsidRPr="00B20AE8" w:rsidRDefault="00080512" w:rsidP="0039402F">
      <w:pPr>
        <w:pStyle w:val="B20"/>
      </w:pPr>
      <w:r w:rsidRPr="00B20AE8">
        <w:t>y</w:t>
      </w:r>
      <w:r w:rsidRPr="00B20AE8">
        <w:tab/>
        <w:t>the second digit is incremented for all changes of substance, i.e. technical enhancements, corrections, updates, etc.</w:t>
      </w:r>
    </w:p>
    <w:p w14:paraId="58964E32" w14:textId="77777777" w:rsidR="00080512" w:rsidRPr="00B20AE8" w:rsidRDefault="00080512" w:rsidP="0039402F">
      <w:pPr>
        <w:pStyle w:val="B20"/>
      </w:pPr>
      <w:r w:rsidRPr="00B20AE8">
        <w:t>z</w:t>
      </w:r>
      <w:r w:rsidRPr="00B20AE8">
        <w:tab/>
        <w:t>the third digit is incremented when editorial only changes have been incorporated in the document.</w:t>
      </w:r>
    </w:p>
    <w:p w14:paraId="1942B4C0" w14:textId="77777777" w:rsidR="00080512" w:rsidRPr="00B20AE8" w:rsidRDefault="00080512" w:rsidP="00673E8E">
      <w:pPr>
        <w:pStyle w:val="Heading1"/>
      </w:pPr>
      <w:r w:rsidRPr="00B20AE8">
        <w:br w:type="page"/>
      </w:r>
      <w:bookmarkStart w:id="16" w:name="_Toc21122797"/>
      <w:bookmarkStart w:id="17" w:name="_Toc45906990"/>
      <w:bookmarkStart w:id="18" w:name="_Toc53181094"/>
      <w:bookmarkStart w:id="19" w:name="_Toc61116917"/>
      <w:bookmarkStart w:id="20" w:name="_Toc67080769"/>
      <w:bookmarkStart w:id="21" w:name="_Toc68770121"/>
      <w:bookmarkStart w:id="22" w:name="_Toc74755184"/>
      <w:bookmarkStart w:id="23" w:name="_Toc76506108"/>
      <w:bookmarkStart w:id="24" w:name="_Toc83113027"/>
      <w:bookmarkStart w:id="25" w:name="_Toc89876230"/>
      <w:bookmarkStart w:id="26" w:name="_Toc98711130"/>
      <w:bookmarkStart w:id="27" w:name="_Toc145096997"/>
      <w:bookmarkStart w:id="28" w:name="_Toc161848247"/>
      <w:r w:rsidRPr="00B20AE8">
        <w:t>1</w:t>
      </w:r>
      <w:r w:rsidRPr="00B20AE8">
        <w:tab/>
        <w:t>Scope</w:t>
      </w:r>
      <w:bookmarkEnd w:id="16"/>
      <w:bookmarkEnd w:id="17"/>
      <w:bookmarkEnd w:id="18"/>
      <w:bookmarkEnd w:id="19"/>
      <w:bookmarkEnd w:id="20"/>
      <w:bookmarkEnd w:id="21"/>
      <w:bookmarkEnd w:id="22"/>
      <w:bookmarkEnd w:id="23"/>
      <w:bookmarkEnd w:id="24"/>
      <w:bookmarkEnd w:id="25"/>
      <w:bookmarkEnd w:id="26"/>
      <w:bookmarkEnd w:id="27"/>
      <w:bookmarkEnd w:id="28"/>
    </w:p>
    <w:p w14:paraId="2F1CE266" w14:textId="77777777" w:rsidR="004D50F2" w:rsidRPr="00B20AE8" w:rsidRDefault="00510ECD" w:rsidP="0039402F">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14:paraId="022622D3" w14:textId="77777777" w:rsidR="004D50F2" w:rsidRPr="00B20AE8" w:rsidRDefault="004D50F2" w:rsidP="0039402F">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14:paraId="0C129BDF" w14:textId="77777777" w:rsidR="004D50F2" w:rsidRPr="00B20AE8" w:rsidRDefault="004D50F2" w:rsidP="0039402F">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14:paraId="40F27BBA" w14:textId="2B1BC301" w:rsidR="00510ECD" w:rsidRPr="00B20AE8" w:rsidRDefault="004D50F2" w:rsidP="0039402F">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3D3C64" w:rsidRPr="00B20AE8">
        <w:t>TS</w:t>
      </w:r>
      <w:r w:rsidR="003D3C64">
        <w:t> </w:t>
      </w:r>
      <w:r w:rsidR="003D3C64" w:rsidRPr="00B20AE8">
        <w:t>2</w:t>
      </w:r>
      <w:r w:rsidR="008D32A3" w:rsidRPr="00B20AE8">
        <w:t>5.104</w:t>
      </w:r>
      <w:r w:rsidR="003D3C64">
        <w:t> </w:t>
      </w:r>
      <w:r w:rsidR="003D3C64" w:rsidRPr="00B20AE8">
        <w:t>[</w:t>
      </w:r>
      <w:r w:rsidR="00A57B22" w:rsidRPr="00B20AE8">
        <w:t>2]</w:t>
      </w:r>
      <w:r w:rsidR="002871C1" w:rsidRPr="00B20AE8">
        <w:rPr>
          <w:rFonts w:cs="v5.0.0"/>
          <w:snapToGrid w:val="0"/>
        </w:rPr>
        <w:t xml:space="preserve">, </w:t>
      </w:r>
      <w:r w:rsidR="003D3C64" w:rsidRPr="00B20AE8">
        <w:rPr>
          <w:rFonts w:cs="v5.0.0"/>
          <w:snapToGrid w:val="0"/>
        </w:rPr>
        <w:t>TS</w:t>
      </w:r>
      <w:r w:rsidR="003D3C64">
        <w:rPr>
          <w:rFonts w:cs="v5.0.0"/>
          <w:snapToGrid w:val="0"/>
        </w:rPr>
        <w:t> </w:t>
      </w:r>
      <w:r w:rsidR="003D3C64" w:rsidRPr="00B20AE8">
        <w:rPr>
          <w:rFonts w:cs="v5.0.0"/>
          <w:snapToGrid w:val="0"/>
        </w:rPr>
        <w:t>2</w:t>
      </w:r>
      <w:r w:rsidR="002871C1" w:rsidRPr="00B20AE8">
        <w:rPr>
          <w:rFonts w:cs="v5.0.0"/>
          <w:snapToGrid w:val="0"/>
        </w:rPr>
        <w:t>5.105</w:t>
      </w:r>
      <w:r w:rsidR="003D3C64">
        <w:rPr>
          <w:rFonts w:cs="v5.0.0"/>
          <w:snapToGrid w:val="0"/>
        </w:rPr>
        <w:t> </w:t>
      </w:r>
      <w:r w:rsidR="003D3C64" w:rsidRPr="00B20AE8">
        <w:rPr>
          <w:rFonts w:cs="v5.0.0"/>
          <w:snapToGrid w:val="0"/>
        </w:rPr>
        <w:t>[</w:t>
      </w:r>
      <w:r w:rsidR="002871C1" w:rsidRPr="00B20AE8">
        <w:rPr>
          <w:rFonts w:cs="v5.0.0"/>
          <w:snapToGrid w:val="0"/>
        </w:rPr>
        <w:t xml:space="preserve">3],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6.104</w:t>
      </w:r>
      <w:r w:rsidR="003D3C64">
        <w:rPr>
          <w:rFonts w:cs="v5.0.0"/>
          <w:snapToGrid w:val="0"/>
        </w:rPr>
        <w:t> </w:t>
      </w:r>
      <w:r w:rsidR="003D3C64" w:rsidRPr="00B20AE8">
        <w:rPr>
          <w:rFonts w:cs="v5.0.0"/>
          <w:snapToGrid w:val="0"/>
        </w:rPr>
        <w:t>[</w:t>
      </w:r>
      <w:r w:rsidR="002871C1" w:rsidRPr="00B20AE8">
        <w:rPr>
          <w:rFonts w:cs="v5.0.0"/>
          <w:snapToGrid w:val="0"/>
        </w:rPr>
        <w:t xml:space="preserve">4] or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7.104</w:t>
      </w:r>
      <w:r w:rsidR="003D3C64">
        <w:rPr>
          <w:rFonts w:cs="v5.0.0"/>
          <w:snapToGrid w:val="0"/>
        </w:rPr>
        <w:t> </w:t>
      </w:r>
      <w:r w:rsidR="003D3C64" w:rsidRPr="00B20AE8">
        <w:rPr>
          <w:rFonts w:cs="v5.0.0"/>
          <w:snapToGrid w:val="0"/>
        </w:rPr>
        <w:t>[</w:t>
      </w:r>
      <w:r w:rsidR="002871C1" w:rsidRPr="00B20AE8">
        <w:rPr>
          <w:rFonts w:cs="v5.0.0"/>
          <w:snapToGrid w:val="0"/>
        </w:rPr>
        <w:t>5]</w:t>
      </w:r>
      <w:r w:rsidR="00E14103" w:rsidRPr="00B20AE8">
        <w:rPr>
          <w:rFonts w:cs="v5.0.0"/>
          <w:snapToGrid w:val="0"/>
        </w:rPr>
        <w:t xml:space="preserve"> and where applicable with the NR specification 38.104</w:t>
      </w:r>
      <w:r w:rsidR="003D3C64">
        <w:rPr>
          <w:rFonts w:cs="v5.0.0"/>
          <w:snapToGrid w:val="0"/>
        </w:rPr>
        <w:t> </w:t>
      </w:r>
      <w:r w:rsidR="003D3C64" w:rsidRPr="00B20AE8">
        <w:rPr>
          <w:rFonts w:cs="v5.0.0"/>
          <w:snapToGrid w:val="0"/>
        </w:rPr>
        <w:t>[</w:t>
      </w:r>
      <w:r w:rsidR="00E14103" w:rsidRPr="00B20AE8">
        <w:rPr>
          <w:rFonts w:cs="v5.0.0"/>
          <w:snapToGrid w:val="0"/>
        </w:rPr>
        <w:t>33]</w:t>
      </w:r>
      <w:r w:rsidR="00A57B22" w:rsidRPr="00B20AE8">
        <w:t xml:space="preserve">. </w:t>
      </w:r>
      <w:r w:rsidR="00510ECD" w:rsidRPr="00B20AE8">
        <w:t xml:space="preserve">The technical specification </w:t>
      </w:r>
      <w:r w:rsidR="003D3C64" w:rsidRPr="00B20AE8">
        <w:t>TS</w:t>
      </w:r>
      <w:r w:rsidR="003D3C64">
        <w:t> </w:t>
      </w:r>
      <w:r w:rsidR="003D3C64" w:rsidRPr="00B20AE8">
        <w:t>3</w:t>
      </w:r>
      <w:r w:rsidR="002871C1" w:rsidRPr="00B20AE8">
        <w:t xml:space="preserve">7.145 </w:t>
      </w:r>
      <w:r w:rsidR="00510ECD" w:rsidRPr="00B20AE8">
        <w:t xml:space="preserve">is in 2 parts, part </w:t>
      </w:r>
      <w:r w:rsidR="003D3C64" w:rsidRPr="00B20AE8">
        <w:t>TS</w:t>
      </w:r>
      <w:r w:rsidR="003D3C64">
        <w:t> </w:t>
      </w:r>
      <w:r w:rsidR="003D3C64" w:rsidRPr="00B20AE8">
        <w:t>3</w:t>
      </w:r>
      <w:r w:rsidR="002871C1" w:rsidRPr="00B20AE8">
        <w:t>7.145-</w:t>
      </w:r>
      <w:r w:rsidR="00510ECD" w:rsidRPr="00B20AE8">
        <w:t>1</w:t>
      </w:r>
      <w:r w:rsidR="003D3C64">
        <w:t> </w:t>
      </w:r>
      <w:r w:rsidR="003D3C64" w:rsidRPr="00B20AE8">
        <w:t>[</w:t>
      </w:r>
      <w:r w:rsidR="008D32A3" w:rsidRPr="00B20AE8">
        <w:t>9]</w:t>
      </w:r>
      <w:r w:rsidR="00510ECD" w:rsidRPr="00B20AE8">
        <w:t xml:space="preserve"> covers conducted requirements and part </w:t>
      </w:r>
      <w:r w:rsidR="003D3C64" w:rsidRPr="00B20AE8">
        <w:t>TS</w:t>
      </w:r>
      <w:r w:rsidR="003D3C64">
        <w:t> </w:t>
      </w:r>
      <w:r w:rsidR="003D3C64" w:rsidRPr="00B20AE8">
        <w:t>3</w:t>
      </w:r>
      <w:r w:rsidR="002871C1" w:rsidRPr="00B20AE8">
        <w:t>7.145-</w:t>
      </w:r>
      <w:r w:rsidR="00510ECD" w:rsidRPr="00B20AE8">
        <w:t>2</w:t>
      </w:r>
      <w:r w:rsidR="008D32A3" w:rsidRPr="00B20AE8">
        <w:t xml:space="preserve"> (the present document)</w:t>
      </w:r>
      <w:r w:rsidR="00510ECD" w:rsidRPr="00B20AE8">
        <w:t xml:space="preserve"> covers radiated requirements.</w:t>
      </w:r>
    </w:p>
    <w:p w14:paraId="31816481" w14:textId="19A7F052" w:rsidR="002871C1" w:rsidRPr="00B20AE8" w:rsidRDefault="002871C1" w:rsidP="0039402F">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4BF98087" w14:textId="77777777" w:rsidR="004D50F2" w:rsidRPr="00B20AE8" w:rsidRDefault="004D50F2" w:rsidP="0039402F">
      <w:r w:rsidRPr="00B20AE8">
        <w:t xml:space="preserve">The present document does not establish minimum RF characteristics or minimum performance requirements for </w:t>
      </w:r>
      <w:r w:rsidRPr="00B20AE8">
        <w:rPr>
          <w:noProof/>
        </w:rPr>
        <w:t>Narrow-Band Internet of Things (NB-IoT)</w:t>
      </w:r>
      <w:r w:rsidRPr="00B20AE8">
        <w:t xml:space="preserve"> </w:t>
      </w:r>
      <w:r w:rsidRPr="00B20AE8">
        <w:rPr>
          <w:rFonts w:eastAsia="SimSun"/>
          <w:lang w:eastAsia="zh-CN"/>
        </w:rPr>
        <w:t>in band, NB-IoT guard band</w:t>
      </w:r>
      <w:r w:rsidRPr="00B20AE8">
        <w:t xml:space="preserve">, or standalone NB-IoT operation, for AAS BS in </w:t>
      </w:r>
      <w:r w:rsidRPr="00B20AE8">
        <w:rPr>
          <w:i/>
        </w:rPr>
        <w:t>single RAT E-UTRA operation</w:t>
      </w:r>
      <w:r w:rsidRPr="00B20AE8">
        <w:t xml:space="preserve"> or in </w:t>
      </w:r>
      <w:r w:rsidRPr="00B20AE8">
        <w:rPr>
          <w:i/>
        </w:rPr>
        <w:t>MSR operation</w:t>
      </w:r>
      <w:r w:rsidRPr="00B20AE8">
        <w:t xml:space="preserve"> using E-UTRA.</w:t>
      </w:r>
    </w:p>
    <w:p w14:paraId="3DC4A8D0" w14:textId="77777777" w:rsidR="00080512" w:rsidRPr="00B20AE8" w:rsidRDefault="00080512" w:rsidP="00673E8E">
      <w:pPr>
        <w:pStyle w:val="Heading1"/>
      </w:pPr>
      <w:bookmarkStart w:id="29" w:name="_Toc21122798"/>
      <w:bookmarkStart w:id="30" w:name="_Toc45906991"/>
      <w:bookmarkStart w:id="31" w:name="_Toc53181095"/>
      <w:bookmarkStart w:id="32" w:name="_Toc61116918"/>
      <w:bookmarkStart w:id="33" w:name="_Toc67080770"/>
      <w:bookmarkStart w:id="34" w:name="_Toc68770122"/>
      <w:bookmarkStart w:id="35" w:name="_Toc74755185"/>
      <w:bookmarkStart w:id="36" w:name="_Toc76506109"/>
      <w:bookmarkStart w:id="37" w:name="_Toc83113028"/>
      <w:bookmarkStart w:id="38" w:name="_Toc89876231"/>
      <w:bookmarkStart w:id="39" w:name="_Toc98711131"/>
      <w:bookmarkStart w:id="40" w:name="_Toc145096998"/>
      <w:bookmarkStart w:id="41" w:name="_Toc161848248"/>
      <w:r w:rsidRPr="00B20AE8">
        <w:t>2</w:t>
      </w:r>
      <w:r w:rsidRPr="00B20AE8">
        <w:tab/>
        <w:t>References</w:t>
      </w:r>
      <w:bookmarkEnd w:id="29"/>
      <w:bookmarkEnd w:id="30"/>
      <w:bookmarkEnd w:id="31"/>
      <w:bookmarkEnd w:id="32"/>
      <w:bookmarkEnd w:id="33"/>
      <w:bookmarkEnd w:id="34"/>
      <w:bookmarkEnd w:id="35"/>
      <w:bookmarkEnd w:id="36"/>
      <w:bookmarkEnd w:id="37"/>
      <w:bookmarkEnd w:id="38"/>
      <w:bookmarkEnd w:id="39"/>
      <w:bookmarkEnd w:id="40"/>
      <w:bookmarkEnd w:id="41"/>
    </w:p>
    <w:p w14:paraId="3C8D1160" w14:textId="77777777" w:rsidR="00080512" w:rsidRPr="00B20AE8" w:rsidRDefault="00080512" w:rsidP="0039402F">
      <w:r w:rsidRPr="00B20AE8">
        <w:t>The following documents contain provisions which, through reference in this text, constitute provisions of the present document.</w:t>
      </w:r>
    </w:p>
    <w:p w14:paraId="0AE0533D" w14:textId="77777777" w:rsidR="00080512" w:rsidRPr="00B20AE8" w:rsidRDefault="00080512" w:rsidP="0039402F">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14:paraId="5AE609F3" w14:textId="77777777" w:rsidR="00080512" w:rsidRPr="00B20AE8" w:rsidRDefault="00080512" w:rsidP="0039402F">
      <w:pPr>
        <w:pStyle w:val="B1"/>
      </w:pPr>
      <w:r w:rsidRPr="00B20AE8">
        <w:t>-</w:t>
      </w:r>
      <w:r w:rsidRPr="00B20AE8">
        <w:tab/>
        <w:t>For a specific reference, subsequent revisions do not apply.</w:t>
      </w:r>
    </w:p>
    <w:p w14:paraId="4618915C" w14:textId="77777777" w:rsidR="00080512" w:rsidRPr="00B20AE8" w:rsidRDefault="00080512" w:rsidP="0039402F">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14:paraId="378D4758" w14:textId="77777777" w:rsidR="00EC4A25" w:rsidRPr="00B20AE8" w:rsidRDefault="00EC4A25" w:rsidP="0039402F">
      <w:pPr>
        <w:pStyle w:val="EX"/>
        <w:rPr>
          <w:lang w:eastAsia="zh-CN"/>
        </w:rPr>
      </w:pPr>
      <w:r w:rsidRPr="00B20AE8">
        <w:t>[1]</w:t>
      </w:r>
      <w:r w:rsidRPr="00B20AE8">
        <w:tab/>
        <w:t>3GPP TR 21.905: "Vocabulary for 3GPP Specifications".</w:t>
      </w:r>
    </w:p>
    <w:p w14:paraId="41F6DB67" w14:textId="0C6B5038" w:rsidR="00EC6E95" w:rsidRPr="00B20AE8" w:rsidRDefault="00EC6E95" w:rsidP="0039402F">
      <w:pPr>
        <w:pStyle w:val="EX"/>
        <w:rPr>
          <w:lang w:eastAsia="zh-CN"/>
        </w:rPr>
      </w:pPr>
      <w:r w:rsidRPr="00B20AE8">
        <w:rPr>
          <w:rFonts w:hint="eastAsia"/>
          <w:lang w:eastAsia="zh-CN"/>
        </w:rPr>
        <w:t>[2]</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5.104: </w:t>
      </w:r>
      <w:r w:rsidR="00A57B22" w:rsidRPr="00B20AE8">
        <w:rPr>
          <w:lang w:eastAsia="zh-CN"/>
        </w:rPr>
        <w:t>"Base Station (BS) radio transmission and reception (FDD)"</w:t>
      </w:r>
      <w:r w:rsidRPr="00B20AE8">
        <w:rPr>
          <w:rFonts w:hint="eastAsia"/>
          <w:lang w:eastAsia="zh-CN"/>
        </w:rPr>
        <w:t>.</w:t>
      </w:r>
    </w:p>
    <w:p w14:paraId="364BCF7E" w14:textId="1F020E6D" w:rsidR="00EC6E95" w:rsidRPr="00B20AE8" w:rsidRDefault="00EC6E95" w:rsidP="0039402F">
      <w:pPr>
        <w:pStyle w:val="EX"/>
        <w:rPr>
          <w:lang w:eastAsia="zh-CN"/>
        </w:rPr>
      </w:pPr>
      <w:r w:rsidRPr="00B20AE8">
        <w:rPr>
          <w:rFonts w:hint="eastAsia"/>
          <w:lang w:eastAsia="zh-CN"/>
        </w:rPr>
        <w:t>[3]</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14:paraId="1563DCC8" w14:textId="50177CCF" w:rsidR="00EC6E95" w:rsidRPr="00B20AE8" w:rsidRDefault="00EC6E95" w:rsidP="0039402F">
      <w:pPr>
        <w:pStyle w:val="EX"/>
        <w:rPr>
          <w:lang w:eastAsia="zh-CN"/>
        </w:rPr>
      </w:pPr>
      <w:r w:rsidRPr="00B20AE8">
        <w:rPr>
          <w:rFonts w:hint="eastAsia"/>
          <w:lang w:eastAsia="zh-CN"/>
        </w:rPr>
        <w:t>[4]</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6.104: </w:t>
      </w:r>
      <w:r w:rsidR="00A57B22" w:rsidRPr="00B20AE8">
        <w:rPr>
          <w:lang w:eastAsia="zh-CN"/>
        </w:rPr>
        <w:t>"Evolved Universal Terrestrial Radio Access (E-UTRA); Base Station (BS) radio transmission and reception"</w:t>
      </w:r>
      <w:r w:rsidRPr="00B20AE8">
        <w:rPr>
          <w:rFonts w:hint="eastAsia"/>
          <w:lang w:eastAsia="zh-CN"/>
        </w:rPr>
        <w:t>.</w:t>
      </w:r>
    </w:p>
    <w:p w14:paraId="3319AD7D" w14:textId="1AAE1FE0" w:rsidR="00EC6E95" w:rsidRPr="00B20AE8" w:rsidRDefault="00EC6E95" w:rsidP="0039402F">
      <w:pPr>
        <w:pStyle w:val="EX"/>
        <w:rPr>
          <w:lang w:eastAsia="zh-CN"/>
        </w:rPr>
      </w:pPr>
      <w:r w:rsidRPr="00B20AE8">
        <w:rPr>
          <w:rFonts w:hint="eastAsia"/>
          <w:lang w:eastAsia="zh-CN"/>
        </w:rPr>
        <w:t>[5]</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14:paraId="7B215D2A" w14:textId="08D4587D" w:rsidR="00EC6E95" w:rsidRPr="00B20AE8" w:rsidRDefault="00D0486D" w:rsidP="0039402F">
      <w:pPr>
        <w:pStyle w:val="EX"/>
        <w:rPr>
          <w:lang w:eastAsia="zh-CN"/>
        </w:rPr>
      </w:pPr>
      <w:r w:rsidRPr="00B20AE8">
        <w:rPr>
          <w:lang w:eastAsia="zh-CN"/>
        </w:rPr>
        <w:t>[6]</w:t>
      </w:r>
      <w:r w:rsidRPr="00B20AE8">
        <w:rPr>
          <w:lang w:eastAsia="zh-CN"/>
        </w:rPr>
        <w:tab/>
        <w:t xml:space="preserve">3GPP </w:t>
      </w:r>
      <w:r w:rsidR="003D3C64" w:rsidRPr="00B20AE8">
        <w:rPr>
          <w:lang w:eastAsia="zh-CN"/>
        </w:rPr>
        <w:t>TS</w:t>
      </w:r>
      <w:r w:rsidR="003D3C64">
        <w:rPr>
          <w:lang w:eastAsia="zh-CN"/>
        </w:rPr>
        <w:t> </w:t>
      </w:r>
      <w:r w:rsidR="003D3C64" w:rsidRPr="00B20AE8">
        <w:rPr>
          <w:lang w:eastAsia="zh-CN"/>
        </w:rPr>
        <w:t>3</w:t>
      </w:r>
      <w:r w:rsidRPr="00B20AE8">
        <w:rPr>
          <w:lang w:eastAsia="zh-CN"/>
        </w:rPr>
        <w:t xml:space="preserve">7.105: </w:t>
      </w:r>
      <w:r w:rsidR="00A57B22" w:rsidRPr="00B20AE8">
        <w:rPr>
          <w:lang w:eastAsia="zh-CN"/>
        </w:rPr>
        <w:t>"Active Antenna System (AAS) Base Station (BS) transmission and reception".</w:t>
      </w:r>
    </w:p>
    <w:p w14:paraId="49FFFC68" w14:textId="77777777" w:rsidR="00576736" w:rsidRPr="00B20AE8" w:rsidRDefault="00576736" w:rsidP="0039402F">
      <w:pPr>
        <w:pStyle w:val="EX"/>
        <w:rPr>
          <w:rFonts w:cs="Arial"/>
        </w:rPr>
      </w:pPr>
      <w:r w:rsidRPr="00B20AE8">
        <w:rPr>
          <w:lang w:eastAsia="zh-CN"/>
        </w:rPr>
        <w:t>[7]</w:t>
      </w:r>
      <w:r w:rsidRPr="00B20AE8">
        <w:rPr>
          <w:lang w:eastAsia="zh-CN"/>
        </w:rPr>
        <w:tab/>
      </w:r>
      <w:r>
        <w:rPr>
          <w:lang w:eastAsia="zh-CN"/>
        </w:rPr>
        <w:t>Void</w:t>
      </w:r>
    </w:p>
    <w:p w14:paraId="7C830E33" w14:textId="234C04EB" w:rsidR="008D32A3" w:rsidRPr="00B20AE8" w:rsidRDefault="003D3C64" w:rsidP="0039402F">
      <w:pPr>
        <w:pStyle w:val="EX"/>
        <w:rPr>
          <w:snapToGrid w:val="0"/>
        </w:rPr>
      </w:pPr>
      <w:r>
        <w:rPr>
          <w:lang w:eastAsia="zh-CN"/>
        </w:rPr>
        <w:t> </w:t>
      </w:r>
      <w:r w:rsidRPr="00B20AE8">
        <w:rPr>
          <w:lang w:eastAsia="zh-CN"/>
        </w:rPr>
        <w:t>[</w:t>
      </w:r>
      <w:r w:rsidR="008D32A3" w:rsidRPr="00B20AE8">
        <w:rPr>
          <w:lang w:eastAsia="zh-CN"/>
        </w:rPr>
        <w:t>8]</w:t>
      </w:r>
      <w:r w:rsidR="008D32A3" w:rsidRPr="00B20AE8">
        <w:rPr>
          <w:lang w:eastAsia="zh-CN"/>
        </w:rPr>
        <w:tab/>
      </w:r>
      <w:r w:rsidR="008D32A3" w:rsidRPr="00B20AE8">
        <w:rPr>
          <w:snapToGrid w:val="0"/>
        </w:rPr>
        <w:t>Recommendation ITU-R M.1545: "Measurement uncertainty as it applies to test limits for the terrestrial component of International Mobile Telecommunications-2000".</w:t>
      </w:r>
    </w:p>
    <w:p w14:paraId="4AC4B45C" w14:textId="347C7C18" w:rsidR="008D32A3" w:rsidRPr="00B20AE8" w:rsidRDefault="008D32A3" w:rsidP="0039402F">
      <w:pPr>
        <w:pStyle w:val="EX"/>
      </w:pPr>
      <w:r w:rsidRPr="00B20AE8">
        <w:t>[9]</w:t>
      </w:r>
      <w:r w:rsidRPr="00B20AE8">
        <w:tab/>
        <w:t xml:space="preserve">3GPP </w:t>
      </w:r>
      <w:r w:rsidR="003D3C64" w:rsidRPr="00B20AE8">
        <w:t>TS</w:t>
      </w:r>
      <w:r w:rsidR="003D3C64">
        <w:t> </w:t>
      </w:r>
      <w:r w:rsidR="003D3C64" w:rsidRPr="00B20AE8">
        <w:t>3</w:t>
      </w:r>
      <w:r w:rsidRPr="00B20AE8">
        <w:t>7.145-1: "Active Antenna System (AAS) Base Station (BS) conformance testing; Part 1: Conducted conformance testing".</w:t>
      </w:r>
    </w:p>
    <w:p w14:paraId="774814BF" w14:textId="2F40A854" w:rsidR="00C42DD9" w:rsidRPr="00B20AE8" w:rsidRDefault="00C42DD9" w:rsidP="0039402F">
      <w:pPr>
        <w:pStyle w:val="EX"/>
      </w:pPr>
      <w:r w:rsidRPr="00B20AE8">
        <w:t>[10]</w:t>
      </w:r>
      <w:r w:rsidRPr="00B20AE8">
        <w:tab/>
        <w:t xml:space="preserve">3GPP </w:t>
      </w:r>
      <w:r w:rsidR="003D3C64" w:rsidRPr="00B20AE8">
        <w:t>TS</w:t>
      </w:r>
      <w:r w:rsidR="003D3C64">
        <w:t> </w:t>
      </w:r>
      <w:r w:rsidR="003D3C64" w:rsidRPr="00B20AE8">
        <w:t>2</w:t>
      </w:r>
      <w:r w:rsidRPr="00B20AE8">
        <w:t>5.141: "Base Station (BS) conformance testing (FDD)".</w:t>
      </w:r>
    </w:p>
    <w:p w14:paraId="2350CFBC" w14:textId="3FFD8395" w:rsidR="00C42DD9" w:rsidRPr="00B20AE8" w:rsidRDefault="00C42DD9" w:rsidP="0039402F">
      <w:pPr>
        <w:pStyle w:val="EX"/>
      </w:pPr>
      <w:r w:rsidRPr="00B20AE8">
        <w:t>[11]</w:t>
      </w:r>
      <w:r w:rsidRPr="00B20AE8">
        <w:tab/>
        <w:t xml:space="preserve">3GPP </w:t>
      </w:r>
      <w:r w:rsidR="003D3C64" w:rsidRPr="00B20AE8">
        <w:t>TS</w:t>
      </w:r>
      <w:r w:rsidR="003D3C64">
        <w:t> </w:t>
      </w:r>
      <w:r w:rsidR="003D3C64" w:rsidRPr="00B20AE8">
        <w:t>2</w:t>
      </w:r>
      <w:r w:rsidRPr="00B20AE8">
        <w:t>5.142: "Base Station (BS) conformance testing (TDD)".</w:t>
      </w:r>
    </w:p>
    <w:p w14:paraId="6E3E2BF2" w14:textId="73DBE76C" w:rsidR="00C42DD9" w:rsidRPr="00B20AE8" w:rsidRDefault="00C42DD9" w:rsidP="0039402F">
      <w:pPr>
        <w:pStyle w:val="EX"/>
      </w:pPr>
      <w:r w:rsidRPr="00B20AE8">
        <w:t>[12]</w:t>
      </w:r>
      <w:r w:rsidRPr="00B20AE8">
        <w:tab/>
        <w:t xml:space="preserve">3GPP </w:t>
      </w:r>
      <w:r w:rsidR="003D3C64" w:rsidRPr="00B20AE8">
        <w:t>TS</w:t>
      </w:r>
      <w:r w:rsidR="003D3C64">
        <w:t> </w:t>
      </w:r>
      <w:r w:rsidR="003D3C64" w:rsidRPr="00B20AE8">
        <w:t>3</w:t>
      </w:r>
      <w:r w:rsidRPr="00B20AE8">
        <w:t>6.141: "Evolved Universal Terrestrial Radio Access (E-UTRA); Base Station (BS) conformance testing".</w:t>
      </w:r>
    </w:p>
    <w:p w14:paraId="6228DC25" w14:textId="05CFE68C" w:rsidR="004D50F2" w:rsidRPr="00B20AE8" w:rsidRDefault="00C42DD9" w:rsidP="0039402F">
      <w:pPr>
        <w:pStyle w:val="EX"/>
      </w:pPr>
      <w:r w:rsidRPr="00B20AE8">
        <w:t>[13]</w:t>
      </w:r>
      <w:r w:rsidRPr="00B20AE8">
        <w:tab/>
        <w:t xml:space="preserve">3GPP </w:t>
      </w:r>
      <w:r w:rsidR="003D3C64" w:rsidRPr="00B20AE8">
        <w:t>TS</w:t>
      </w:r>
      <w:r w:rsidR="003D3C64">
        <w:t> </w:t>
      </w:r>
      <w:r w:rsidR="003D3C64" w:rsidRPr="00B20AE8">
        <w:t>3</w:t>
      </w:r>
      <w:r w:rsidRPr="00B20AE8">
        <w:t>7.141: "</w:t>
      </w:r>
      <w:r w:rsidR="00EB4093" w:rsidRPr="00B20AE8">
        <w:t xml:space="preserve">NR, </w:t>
      </w:r>
      <w:r w:rsidRPr="00B20AE8">
        <w:t>E-UTRA, UTRA and GSM/EDGE; Multi-Standard Radio (MSR) Base Station (BS) conformance testing".</w:t>
      </w:r>
    </w:p>
    <w:p w14:paraId="549273BF" w14:textId="77777777" w:rsidR="004D50F2" w:rsidRPr="00B20AE8" w:rsidRDefault="004D50F2" w:rsidP="0039402F">
      <w:pPr>
        <w:pStyle w:val="EX"/>
        <w:rPr>
          <w:snapToGrid w:val="0"/>
        </w:rPr>
      </w:pPr>
      <w:r w:rsidRPr="00B20AE8">
        <w:t>[14]</w:t>
      </w:r>
      <w:r w:rsidRPr="00B20AE8">
        <w:tab/>
      </w:r>
      <w:r w:rsidRPr="00B20AE8">
        <w:rPr>
          <w:snapToGrid w:val="0"/>
        </w:rPr>
        <w:t>Recommendation ITU-R M.328: "Spectra and bandwidth of emissions".</w:t>
      </w:r>
    </w:p>
    <w:p w14:paraId="116F4D57" w14:textId="5957492A" w:rsidR="004D50F2" w:rsidRPr="00B20AE8" w:rsidRDefault="004D50F2" w:rsidP="0039402F">
      <w:pPr>
        <w:pStyle w:val="EX"/>
      </w:pPr>
      <w:r w:rsidRPr="00B20AE8">
        <w:rPr>
          <w:lang w:val="en-US" w:eastAsia="zh-CN"/>
        </w:rPr>
        <w:t>[15]</w:t>
      </w:r>
      <w:r w:rsidRPr="00B20AE8">
        <w:rPr>
          <w:lang w:val="en-US" w:eastAsia="zh-CN"/>
        </w:rPr>
        <w:tab/>
      </w:r>
      <w:r w:rsidRPr="00B20AE8">
        <w:rPr>
          <w:lang w:eastAsia="zh-CN"/>
        </w:rPr>
        <w:t xml:space="preserve">3GPP </w:t>
      </w:r>
      <w:r w:rsidR="003D3C64" w:rsidRPr="00B20AE8">
        <w:t>TS</w:t>
      </w:r>
      <w:r w:rsidR="003D3C64">
        <w:t> </w:t>
      </w:r>
      <w:r w:rsidR="003D3C64" w:rsidRPr="00B20AE8">
        <w:t>2</w:t>
      </w:r>
      <w:r w:rsidRPr="00B20AE8">
        <w:t>5.331 (V14.3.0): "Radio Resource Control (RRC); Protocol specification (Release 14)".</w:t>
      </w:r>
    </w:p>
    <w:p w14:paraId="75F6CC1B" w14:textId="77777777" w:rsidR="004D50F2" w:rsidRPr="00B20AE8" w:rsidRDefault="004D50F2" w:rsidP="0039402F">
      <w:pPr>
        <w:pStyle w:val="EX"/>
      </w:pPr>
      <w:r w:rsidRPr="00B20AE8">
        <w:t>[16]</w:t>
      </w:r>
      <w:r w:rsidRPr="00B20AE8">
        <w:tab/>
        <w:t>Recommendation ITU-R SM.329-10: "Unwanted emissions in the spurious domain".</w:t>
      </w:r>
    </w:p>
    <w:p w14:paraId="18012F48" w14:textId="77777777" w:rsidR="00934F2D" w:rsidRPr="00B20AE8" w:rsidRDefault="004D50F2" w:rsidP="0039402F">
      <w:pPr>
        <w:pStyle w:val="EX"/>
      </w:pPr>
      <w:r w:rsidRPr="00B20AE8">
        <w:t>[17]</w:t>
      </w:r>
      <w:r w:rsidRPr="00B20AE8">
        <w:tab/>
        <w:t>FCC publication number 662911: "Emissions Testing of Transmitters with Multiple Outputs in the Same Band"</w:t>
      </w:r>
    </w:p>
    <w:p w14:paraId="007FA039" w14:textId="77777777" w:rsidR="004D50F2" w:rsidRPr="00B20AE8" w:rsidRDefault="004D50F2" w:rsidP="0039402F">
      <w:pPr>
        <w:pStyle w:val="EX"/>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14:paraId="3B324DA0" w14:textId="77777777" w:rsidR="004D50F2" w:rsidRPr="00B20AE8" w:rsidRDefault="004D50F2" w:rsidP="0039402F">
      <w:pPr>
        <w:pStyle w:val="EX"/>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14:paraId="13D8BF55" w14:textId="77777777" w:rsidR="004D50F2" w:rsidRPr="00B20AE8" w:rsidRDefault="004D50F2" w:rsidP="0039402F">
      <w:pPr>
        <w:pStyle w:val="EX"/>
      </w:pPr>
      <w:r w:rsidRPr="00B20AE8">
        <w:t>[20]</w:t>
      </w:r>
      <w:r w:rsidRPr="00B20AE8">
        <w:tab/>
        <w:t>IEC 60721: "Classification of environmental conditions"</w:t>
      </w:r>
    </w:p>
    <w:p w14:paraId="7D30D466" w14:textId="77777777" w:rsidR="004D50F2" w:rsidRPr="00B20AE8" w:rsidRDefault="004D50F2" w:rsidP="0039402F">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14:paraId="555159EB" w14:textId="77777777" w:rsidR="004D50F2" w:rsidRPr="00B20AE8" w:rsidRDefault="004D50F2" w:rsidP="0039402F">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14:paraId="2CF378CB" w14:textId="77777777" w:rsidR="004D50F2" w:rsidRPr="00B20AE8" w:rsidRDefault="004D50F2" w:rsidP="0039402F">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14:paraId="136DD738" w14:textId="77777777" w:rsidR="004D50F2" w:rsidRPr="00B20AE8" w:rsidRDefault="004D50F2" w:rsidP="0039402F">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14:paraId="77E64027" w14:textId="77777777" w:rsidR="004D50F2" w:rsidRPr="00B20AE8" w:rsidRDefault="004D50F2" w:rsidP="0039402F">
      <w:pPr>
        <w:pStyle w:val="EX"/>
      </w:pPr>
      <w:r w:rsidRPr="00B20AE8">
        <w:t>[25]</w:t>
      </w:r>
      <w:r w:rsidRPr="00B20AE8">
        <w:tab/>
        <w:t>IEC 60068-2-1 (2007): "Environmental testing - Part 2: Tests. Tests A: Cold"</w:t>
      </w:r>
    </w:p>
    <w:p w14:paraId="57381CF1" w14:textId="77777777" w:rsidR="004D50F2" w:rsidRPr="00B20AE8" w:rsidRDefault="004D50F2" w:rsidP="0039402F">
      <w:pPr>
        <w:pStyle w:val="EX"/>
      </w:pPr>
      <w:r w:rsidRPr="00B20AE8">
        <w:t>[26]</w:t>
      </w:r>
      <w:r w:rsidRPr="00B20AE8">
        <w:tab/>
        <w:t>IEC 60068-2-2 (2007): "Environmental testing - Part 2: Tests. Tests B: Dry heat"</w:t>
      </w:r>
    </w:p>
    <w:p w14:paraId="1EBB1E4C" w14:textId="77777777" w:rsidR="004D50F2" w:rsidRPr="00B20AE8" w:rsidRDefault="004D50F2" w:rsidP="0039402F">
      <w:pPr>
        <w:pStyle w:val="EX"/>
      </w:pPr>
      <w:r w:rsidRPr="00B20AE8">
        <w:t>[27]</w:t>
      </w:r>
      <w:r w:rsidRPr="00B20AE8">
        <w:tab/>
        <w:t>IEC 60068-2-6 (2007): "Environmental testing - Part 2: Tests - Test Fc: Vibration (sinusoidal)"</w:t>
      </w:r>
    </w:p>
    <w:p w14:paraId="0B860DCC" w14:textId="49ABB5DE" w:rsidR="004D50F2" w:rsidRPr="00B20AE8" w:rsidRDefault="004D50F2" w:rsidP="0039402F">
      <w:pPr>
        <w:pStyle w:val="EX"/>
      </w:pPr>
      <w:r w:rsidRPr="00B20AE8">
        <w:t>[28]</w:t>
      </w:r>
      <w:r w:rsidRPr="00B20AE8">
        <w:tab/>
        <w:t xml:space="preserve">3GPP </w:t>
      </w:r>
      <w:r w:rsidR="003D3C64" w:rsidRPr="00B20AE8">
        <w:t>TS</w:t>
      </w:r>
      <w:r w:rsidR="003D3C64">
        <w:t> </w:t>
      </w:r>
      <w:r w:rsidR="003D3C64" w:rsidRPr="00B20AE8">
        <w:t>3</w:t>
      </w:r>
      <w:r w:rsidRPr="00B20AE8">
        <w:t>6.211: "Evolved Universal Terrestrial Radio Access (E-UTRA); Physical channels and modulation"</w:t>
      </w:r>
    </w:p>
    <w:p w14:paraId="30CC09D3" w14:textId="77777777" w:rsidR="00576736" w:rsidRPr="00B20AE8" w:rsidRDefault="00576736" w:rsidP="0039402F">
      <w:pPr>
        <w:pStyle w:val="EX"/>
        <w:rPr>
          <w:rFonts w:cs="Arial"/>
        </w:rPr>
      </w:pPr>
      <w:r w:rsidRPr="00B20AE8">
        <w:t>[29]</w:t>
      </w:r>
      <w:r w:rsidRPr="00B20AE8">
        <w:tab/>
      </w:r>
      <w:r>
        <w:rPr>
          <w:lang w:eastAsia="zh-CN"/>
        </w:rPr>
        <w:t>Void</w:t>
      </w:r>
    </w:p>
    <w:p w14:paraId="1EA1BEC4" w14:textId="7DCAF0B7" w:rsidR="00C42DD9" w:rsidRPr="00B20AE8" w:rsidRDefault="003D3C64" w:rsidP="0039402F">
      <w:pPr>
        <w:pStyle w:val="EX"/>
        <w:rPr>
          <w:rFonts w:eastAsia="MS Mincho"/>
        </w:rPr>
      </w:pPr>
      <w:r>
        <w:rPr>
          <w:rFonts w:cs="Arial"/>
        </w:rPr>
        <w:t> </w:t>
      </w:r>
      <w:r w:rsidRPr="00B20AE8">
        <w:rPr>
          <w:rFonts w:cs="Arial"/>
        </w:rPr>
        <w:t>[</w:t>
      </w:r>
      <w:r w:rsidR="004D50F2" w:rsidRPr="00B20AE8">
        <w:rPr>
          <w:rFonts w:cs="Arial"/>
        </w:rPr>
        <w:t>30]</w:t>
      </w:r>
      <w:r w:rsidR="004D50F2" w:rsidRPr="00B20AE8">
        <w:rPr>
          <w:rFonts w:cs="Arial"/>
        </w:rPr>
        <w:tab/>
      </w:r>
      <w:r w:rsidR="004D50F2" w:rsidRPr="00B20AE8">
        <w:t xml:space="preserve">Recommendation </w:t>
      </w:r>
      <w:r w:rsidR="004D50F2" w:rsidRPr="00B20AE8">
        <w:rPr>
          <w:rFonts w:eastAsia="MS Mincho"/>
        </w:rPr>
        <w:t xml:space="preserve">ITU-T O.153: </w:t>
      </w:r>
      <w:r w:rsidR="00C15DFE" w:rsidRPr="00B20AE8">
        <w:rPr>
          <w:rFonts w:cs="v5.0.0"/>
          <w:snapToGrid w:val="0"/>
        </w:rPr>
        <w:t>"</w:t>
      </w:r>
      <w:r w:rsidR="004D50F2" w:rsidRPr="00B20AE8">
        <w:rPr>
          <w:rFonts w:eastAsia="MS Mincho"/>
        </w:rPr>
        <w:t>Basic parameters for the measurement of error performance at bit rates below the primary rate</w:t>
      </w:r>
      <w:r w:rsidR="00C15DFE" w:rsidRPr="00B20AE8">
        <w:rPr>
          <w:rFonts w:cs="v5.0.0"/>
          <w:snapToGrid w:val="0"/>
        </w:rPr>
        <w:t>"</w:t>
      </w:r>
    </w:p>
    <w:p w14:paraId="3E203A3F" w14:textId="3863C75E" w:rsidR="00FA313F" w:rsidRPr="00B20AE8" w:rsidRDefault="00FA313F" w:rsidP="0039402F">
      <w:pPr>
        <w:pStyle w:val="EX"/>
        <w:rPr>
          <w:snapToGrid w:val="0"/>
        </w:rPr>
      </w:pPr>
      <w:r w:rsidRPr="00B20AE8">
        <w:rPr>
          <w:rFonts w:eastAsia="MS Mincho" w:cs="v4.2.0"/>
        </w:rPr>
        <w:t>[31]</w:t>
      </w:r>
      <w:r w:rsidRPr="00B20AE8">
        <w:rPr>
          <w:rFonts w:eastAsia="MS Mincho" w:cs="v4.2.0"/>
        </w:rPr>
        <w:tab/>
      </w:r>
      <w:r w:rsidRPr="00B20AE8">
        <w:rPr>
          <w:snapToGrid w:val="0"/>
        </w:rPr>
        <w:t xml:space="preserve">3GPP </w:t>
      </w:r>
      <w:r w:rsidR="003D3C64" w:rsidRPr="00B20AE8">
        <w:rPr>
          <w:snapToGrid w:val="0"/>
        </w:rPr>
        <w:t>TR</w:t>
      </w:r>
      <w:r w:rsidR="003D3C64">
        <w:rPr>
          <w:snapToGrid w:val="0"/>
        </w:rPr>
        <w:t> </w:t>
      </w:r>
      <w:r w:rsidR="003D3C64" w:rsidRPr="00B20AE8">
        <w:rPr>
          <w:snapToGrid w:val="0"/>
        </w:rPr>
        <w:t>2</w:t>
      </w:r>
      <w:r w:rsidRPr="00B20AE8">
        <w:rPr>
          <w:snapToGrid w:val="0"/>
        </w:rPr>
        <w:t>5.942: "Radio Frequency (RF) system scenarios".</w:t>
      </w:r>
    </w:p>
    <w:p w14:paraId="756762F1" w14:textId="77777777" w:rsidR="00E14103" w:rsidRPr="00B20AE8" w:rsidRDefault="001A40B1" w:rsidP="0039402F">
      <w:pPr>
        <w:pStyle w:val="EX"/>
        <w:rPr>
          <w:snapToGrid w:val="0"/>
        </w:rPr>
      </w:pPr>
      <w:r w:rsidRPr="00B20AE8">
        <w:rPr>
          <w:snapToGrid w:val="0"/>
        </w:rPr>
        <w:t>[32]</w:t>
      </w:r>
      <w:r w:rsidRPr="00B20AE8">
        <w:rPr>
          <w:snapToGrid w:val="0"/>
        </w:rPr>
        <w:tab/>
        <w:t>3GPP TS 45.004: "Digital cellular telecommunications system (Phase 2+); Modulation".</w:t>
      </w:r>
    </w:p>
    <w:p w14:paraId="1A4BB283" w14:textId="7597CFE7" w:rsidR="00E14103" w:rsidRPr="00B20AE8" w:rsidRDefault="00E14103" w:rsidP="0039402F">
      <w:pPr>
        <w:pStyle w:val="EX"/>
      </w:pPr>
      <w:r w:rsidRPr="00B20AE8">
        <w:rPr>
          <w:snapToGrid w:val="0"/>
        </w:rPr>
        <w:t>[33]</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t>: "NR Base Station (BS) radio transmission and reception".</w:t>
      </w:r>
    </w:p>
    <w:p w14:paraId="650C01E9" w14:textId="50FD40EC" w:rsidR="00E14103" w:rsidRPr="00B20AE8" w:rsidRDefault="00E14103" w:rsidP="0039402F">
      <w:pPr>
        <w:pStyle w:val="EX"/>
      </w:pPr>
      <w:r w:rsidRPr="00B20AE8">
        <w:t>[34]</w:t>
      </w:r>
      <w:r w:rsidRPr="00B20AE8">
        <w:tab/>
        <w:t xml:space="preserve">3GPP </w:t>
      </w:r>
      <w:r w:rsidR="003D3C64" w:rsidRPr="00B20AE8">
        <w:t>TS</w:t>
      </w:r>
      <w:r w:rsidR="003D3C64">
        <w:t> </w:t>
      </w:r>
      <w:r w:rsidR="003D3C64" w:rsidRPr="00B20AE8">
        <w:t>3</w:t>
      </w:r>
      <w:r w:rsidRPr="00B20AE8">
        <w:t>8.141-2: "Base Station (BS) conformance testing Part 2: Radiated conformance testing".</w:t>
      </w:r>
    </w:p>
    <w:p w14:paraId="18B23BF0" w14:textId="71653399" w:rsidR="001A40B1" w:rsidRPr="00B20AE8" w:rsidRDefault="00E14103" w:rsidP="0039402F">
      <w:pPr>
        <w:pStyle w:val="EX"/>
      </w:pPr>
      <w:r w:rsidRPr="00B20AE8">
        <w:t>[35]</w:t>
      </w:r>
      <w:r w:rsidRPr="00B20AE8">
        <w:tab/>
        <w:t xml:space="preserve">3GPP </w:t>
      </w:r>
      <w:r w:rsidR="003D3C64" w:rsidRPr="00B20AE8">
        <w:t>TS</w:t>
      </w:r>
      <w:r w:rsidR="003D3C64">
        <w:t> </w:t>
      </w:r>
      <w:r w:rsidR="003D3C64" w:rsidRPr="00B20AE8">
        <w:t>3</w:t>
      </w:r>
      <w:r w:rsidRPr="00B20AE8">
        <w:t>8.141-1: "NR;Base Station (BS) conformance testing; Part 1: Conducted conformance testing".</w:t>
      </w:r>
    </w:p>
    <w:p w14:paraId="08B21612" w14:textId="77777777" w:rsidR="00D2225B" w:rsidRPr="00B20AE8" w:rsidRDefault="00C0156E" w:rsidP="0039402F">
      <w:pPr>
        <w:pStyle w:val="EX"/>
      </w:pPr>
      <w:r w:rsidRPr="00B20AE8">
        <w:t>[36]</w:t>
      </w:r>
      <w:r w:rsidRPr="00B20AE8">
        <w:tab/>
        <w:t>3GPP</w:t>
      </w:r>
      <w:r w:rsidR="00CC5790" w:rsidRPr="00B20AE8">
        <w:rPr>
          <w:snapToGrid w:val="0"/>
        </w:rPr>
        <w:t> </w:t>
      </w:r>
      <w:r w:rsidRPr="00B20AE8">
        <w:t>TS</w:t>
      </w:r>
      <w:r w:rsidR="00CC5790" w:rsidRPr="00B20AE8">
        <w:rPr>
          <w:snapToGrid w:val="0"/>
        </w:rPr>
        <w:t> </w:t>
      </w:r>
      <w:r w:rsidR="00CC5790" w:rsidRPr="00B20AE8">
        <w:t>38.211</w:t>
      </w:r>
      <w:r w:rsidRPr="00B20AE8">
        <w:t>: "</w:t>
      </w:r>
      <w:r w:rsidR="00CC5790" w:rsidRPr="00B20AE8">
        <w:t>NR; Physical channels and modulation</w:t>
      </w:r>
      <w:r w:rsidRPr="00B20AE8">
        <w:t>".</w:t>
      </w:r>
    </w:p>
    <w:p w14:paraId="330566A3" w14:textId="6F67B17A" w:rsidR="00576736" w:rsidRDefault="00D2225B" w:rsidP="0039402F">
      <w:pPr>
        <w:pStyle w:val="EX"/>
      </w:pPr>
      <w:r w:rsidRPr="00B20AE8">
        <w:rPr>
          <w:snapToGrid w:val="0"/>
        </w:rPr>
        <w:t>[3</w:t>
      </w:r>
      <w:r w:rsidRPr="00B20AE8">
        <w:rPr>
          <w:rFonts w:eastAsia="SimSun" w:hint="eastAsia"/>
          <w:snapToGrid w:val="0"/>
          <w:lang w:val="en-US" w:eastAsia="zh-CN"/>
        </w:rPr>
        <w:t>7</w:t>
      </w:r>
      <w:r w:rsidRPr="00B20AE8">
        <w:rPr>
          <w:snapToGrid w:val="0"/>
        </w:rPr>
        <w:t>]</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14:paraId="713F5A99" w14:textId="56983DC1" w:rsidR="00576736" w:rsidRPr="00B20AE8" w:rsidRDefault="00576736" w:rsidP="0039402F">
      <w:pPr>
        <w:pStyle w:val="EX"/>
      </w:pPr>
      <w:r>
        <w:t>[38]</w:t>
      </w:r>
      <w:r>
        <w:tab/>
      </w:r>
      <w:r>
        <w:rPr>
          <w:snapToGrid w:val="0"/>
        </w:rPr>
        <w:t xml:space="preserve">3GPP </w:t>
      </w:r>
      <w:r w:rsidR="003D3C64">
        <w:rPr>
          <w:snapToGrid w:val="0"/>
        </w:rPr>
        <w:t>TR 3</w:t>
      </w:r>
      <w:r>
        <w:rPr>
          <w:snapToGrid w:val="0"/>
        </w:rPr>
        <w:t>7.941</w:t>
      </w:r>
      <w:r w:rsidRPr="00B20AE8">
        <w:t>: "</w:t>
      </w:r>
      <w:r w:rsidRPr="00AD4552">
        <w:t>Radio Frequency (RF) conformance testing background for radiated Base Station (BS) re</w:t>
      </w:r>
      <w:r>
        <w:t>quirements</w:t>
      </w:r>
      <w:r w:rsidRPr="00B20AE8">
        <w:t>".</w:t>
      </w:r>
    </w:p>
    <w:p w14:paraId="1E2646C7" w14:textId="77777777" w:rsidR="00080512" w:rsidRPr="00B20AE8" w:rsidRDefault="00080512" w:rsidP="00673E8E">
      <w:pPr>
        <w:pStyle w:val="Heading1"/>
      </w:pPr>
      <w:bookmarkStart w:id="42" w:name="_Toc21122799"/>
      <w:bookmarkStart w:id="43" w:name="_Toc45906992"/>
      <w:bookmarkStart w:id="44" w:name="_Toc53181096"/>
      <w:bookmarkStart w:id="45" w:name="_Toc61116919"/>
      <w:bookmarkStart w:id="46" w:name="_Toc67080771"/>
      <w:bookmarkStart w:id="47" w:name="_Toc68770123"/>
      <w:bookmarkStart w:id="48" w:name="_Toc74755186"/>
      <w:bookmarkStart w:id="49" w:name="_Toc76506110"/>
      <w:bookmarkStart w:id="50" w:name="_Toc83113029"/>
      <w:bookmarkStart w:id="51" w:name="_Toc89876232"/>
      <w:bookmarkStart w:id="52" w:name="_Toc98711132"/>
      <w:bookmarkStart w:id="53" w:name="_Toc145096999"/>
      <w:bookmarkStart w:id="54" w:name="_Toc161848249"/>
      <w:r w:rsidRPr="00B20AE8">
        <w:t>3</w:t>
      </w:r>
      <w:r w:rsidRPr="00B20AE8">
        <w:tab/>
        <w:t xml:space="preserve">Definitions, </w:t>
      </w:r>
      <w:r w:rsidR="008028A4" w:rsidRPr="00B20AE8">
        <w:t>symbols and abbreviations</w:t>
      </w:r>
      <w:bookmarkEnd w:id="42"/>
      <w:bookmarkEnd w:id="43"/>
      <w:bookmarkEnd w:id="44"/>
      <w:bookmarkEnd w:id="45"/>
      <w:bookmarkEnd w:id="46"/>
      <w:bookmarkEnd w:id="47"/>
      <w:bookmarkEnd w:id="48"/>
      <w:bookmarkEnd w:id="49"/>
      <w:bookmarkEnd w:id="50"/>
      <w:bookmarkEnd w:id="51"/>
      <w:bookmarkEnd w:id="52"/>
      <w:bookmarkEnd w:id="53"/>
      <w:bookmarkEnd w:id="54"/>
    </w:p>
    <w:p w14:paraId="3D7603E1" w14:textId="77777777" w:rsidR="00080512" w:rsidRPr="00B20AE8" w:rsidRDefault="00080512" w:rsidP="00673E8E">
      <w:pPr>
        <w:pStyle w:val="Heading2"/>
      </w:pPr>
      <w:bookmarkStart w:id="55" w:name="_Toc21122800"/>
      <w:bookmarkStart w:id="56" w:name="_Toc45906993"/>
      <w:bookmarkStart w:id="57" w:name="_Toc53181097"/>
      <w:bookmarkStart w:id="58" w:name="_Toc61116920"/>
      <w:bookmarkStart w:id="59" w:name="_Toc67080772"/>
      <w:bookmarkStart w:id="60" w:name="_Toc68770124"/>
      <w:bookmarkStart w:id="61" w:name="_Toc74755187"/>
      <w:bookmarkStart w:id="62" w:name="_Toc76506111"/>
      <w:bookmarkStart w:id="63" w:name="_Toc83113030"/>
      <w:bookmarkStart w:id="64" w:name="_Toc89876233"/>
      <w:bookmarkStart w:id="65" w:name="_Toc98711133"/>
      <w:bookmarkStart w:id="66" w:name="_Toc145097000"/>
      <w:bookmarkStart w:id="67" w:name="_Toc161848250"/>
      <w:r w:rsidRPr="00B20AE8">
        <w:t>3.1</w:t>
      </w:r>
      <w:r w:rsidRPr="00B20AE8">
        <w:tab/>
        <w:t>Definitions</w:t>
      </w:r>
      <w:bookmarkEnd w:id="55"/>
      <w:bookmarkEnd w:id="56"/>
      <w:bookmarkEnd w:id="57"/>
      <w:bookmarkEnd w:id="58"/>
      <w:bookmarkEnd w:id="59"/>
      <w:bookmarkEnd w:id="60"/>
      <w:bookmarkEnd w:id="61"/>
      <w:bookmarkEnd w:id="62"/>
      <w:bookmarkEnd w:id="63"/>
      <w:bookmarkEnd w:id="64"/>
      <w:bookmarkEnd w:id="65"/>
      <w:bookmarkEnd w:id="66"/>
      <w:bookmarkEnd w:id="67"/>
    </w:p>
    <w:p w14:paraId="737FA26E" w14:textId="1007351E" w:rsidR="00592C52" w:rsidRPr="00B20AE8" w:rsidRDefault="00592C52" w:rsidP="0039402F">
      <w:r w:rsidRPr="00B20AE8">
        <w:t xml:space="preserve">For the purposes of the present document, the terms and definitions given in </w:t>
      </w:r>
      <w:r w:rsidR="003D3C64" w:rsidRPr="00B20AE8">
        <w:t>TR</w:t>
      </w:r>
      <w:r w:rsidRPr="00B20AE8">
        <w:t xml:space="preserve"> 21.905 [1] and the following apply. A term defined in the present document takes precedence over the definition of the same term, if any, in </w:t>
      </w:r>
      <w:r w:rsidR="003D3C64" w:rsidRPr="00B20AE8">
        <w:t>TR</w:t>
      </w:r>
      <w:r w:rsidRPr="00B20AE8">
        <w:t> 21.905 [1].</w:t>
      </w:r>
    </w:p>
    <w:p w14:paraId="0287520C" w14:textId="77777777" w:rsidR="00592C52" w:rsidRPr="00B20AE8" w:rsidRDefault="008F4830" w:rsidP="0039402F">
      <w:r w:rsidRPr="00B20AE8">
        <w:rPr>
          <w:b/>
        </w:rPr>
        <w:t xml:space="preserve">AAS BS receiver: </w:t>
      </w:r>
      <w:r w:rsidRPr="00B20AE8">
        <w:t>composite receiver function of an AAS BS receiving in an operating band</w:t>
      </w:r>
    </w:p>
    <w:p w14:paraId="1C63420C" w14:textId="77777777" w:rsidR="00E97BA0" w:rsidRPr="00B20AE8" w:rsidRDefault="00E97BA0" w:rsidP="0039402F">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14:paraId="26E975DE" w14:textId="77777777" w:rsidR="00E97BA0" w:rsidRPr="00B20AE8" w:rsidRDefault="00E97BA0" w:rsidP="0039402F">
      <w:r w:rsidRPr="00B20AE8">
        <w:rPr>
          <w:b/>
        </w:rPr>
        <w:t>band category:</w:t>
      </w:r>
      <w:r w:rsidRPr="00B20AE8">
        <w:t xml:space="preserve"> group of operating bands for which the same MSR scenarios apply</w:t>
      </w:r>
    </w:p>
    <w:p w14:paraId="655B9645" w14:textId="77777777" w:rsidR="00E97BA0" w:rsidRPr="00B20AE8" w:rsidRDefault="00E97BA0" w:rsidP="0039402F">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14:paraId="05A0BFFE" w14:textId="7FE20196" w:rsidR="00E97BA0" w:rsidRPr="00B20AE8" w:rsidRDefault="00E97BA0" w:rsidP="0039402F">
      <w:pPr>
        <w:pStyle w:val="NO"/>
        <w:rPr>
          <w:b/>
        </w:rPr>
      </w:pPr>
      <w:bookmarkStart w:id="68" w:name="OLE_LINK44"/>
      <w:bookmarkStart w:id="69" w:name="OLE_LINK45"/>
      <w:r w:rsidRPr="00B20AE8">
        <w:t>NOTE</w:t>
      </w:r>
      <w:r w:rsidR="00F437E4">
        <w:t> 1</w:t>
      </w:r>
      <w:r w:rsidRPr="00B20AE8">
        <w:t>:</w:t>
      </w:r>
      <w:r w:rsidRPr="00B20AE8">
        <w:tab/>
        <w:t xml:space="preserve">In single carrier operation, the </w:t>
      </w:r>
      <w:r w:rsidRPr="00B20AE8">
        <w:rPr>
          <w:i/>
        </w:rPr>
        <w:t>Base Station RF Bandwidth</w:t>
      </w:r>
      <w:r w:rsidRPr="00B20AE8">
        <w:t xml:space="preserve"> is equal to the channel bandwidth.</w:t>
      </w:r>
      <w:bookmarkEnd w:id="68"/>
      <w:bookmarkEnd w:id="69"/>
    </w:p>
    <w:p w14:paraId="02F22E79" w14:textId="77777777" w:rsidR="00E97BA0" w:rsidRPr="00B20AE8" w:rsidRDefault="00E97BA0" w:rsidP="0039402F">
      <w:pPr>
        <w:rPr>
          <w:i/>
        </w:rPr>
      </w:pPr>
      <w:r w:rsidRPr="00B20AE8">
        <w:rPr>
          <w:b/>
        </w:rPr>
        <w:t>Base Station RF Bandwidth edge:</w:t>
      </w:r>
      <w:r w:rsidRPr="00B20AE8">
        <w:t xml:space="preserve"> frequency of one of the edges of the </w:t>
      </w:r>
      <w:r w:rsidRPr="00B20AE8">
        <w:rPr>
          <w:i/>
        </w:rPr>
        <w:t>Base Station RF Bandwidth</w:t>
      </w:r>
    </w:p>
    <w:p w14:paraId="1FED781B" w14:textId="77777777" w:rsidR="00E97BA0" w:rsidRPr="00B20AE8" w:rsidRDefault="00E97BA0" w:rsidP="0039402F">
      <w:pPr>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14:paraId="7425545D" w14:textId="3C0EFF15" w:rsidR="00E97BA0" w:rsidRPr="00B20AE8" w:rsidRDefault="00E97BA0" w:rsidP="0039402F">
      <w:pPr>
        <w:pStyle w:val="NO"/>
        <w:rPr>
          <w:lang w:eastAsia="zh-CN"/>
        </w:rPr>
      </w:pPr>
      <w:r w:rsidRPr="00B20AE8">
        <w:rPr>
          <w:lang w:eastAsia="zh-CN"/>
        </w:rPr>
        <w:t>NOTE</w:t>
      </w:r>
      <w:r w:rsidR="00F437E4">
        <w:rPr>
          <w:lang w:eastAsia="zh-CN"/>
        </w:rPr>
        <w:t> 2</w:t>
      </w:r>
      <w:r w:rsidRPr="00B20AE8">
        <w:rPr>
          <w:lang w:eastAsia="zh-CN"/>
        </w:rPr>
        <w:t>:</w:t>
      </w:r>
      <w:r w:rsidR="00592C52" w:rsidRPr="00B20AE8">
        <w:rPr>
          <w:lang w:eastAsia="zh-CN"/>
        </w:rPr>
        <w:tab/>
      </w:r>
      <w:r w:rsidRPr="00B20AE8">
        <w:rPr>
          <w:lang w:eastAsia="zh-CN"/>
        </w:rPr>
        <w:t>For certain AAS antenna array, there may be more than one beam.</w:t>
      </w:r>
    </w:p>
    <w:p w14:paraId="5722593D" w14:textId="77777777" w:rsidR="00E97BA0" w:rsidRPr="00B20AE8" w:rsidRDefault="00E97BA0" w:rsidP="0039402F">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14:paraId="5BC650E6" w14:textId="5C81EF3F" w:rsidR="00E97BA0" w:rsidRPr="00B20AE8" w:rsidRDefault="00E97BA0" w:rsidP="0039402F">
      <w:r w:rsidRPr="00B20AE8">
        <w:rPr>
          <w:b/>
          <w:lang w:eastAsia="zh-CN"/>
        </w:rPr>
        <w:t>beam direction pair:</w:t>
      </w:r>
      <w:r w:rsidRPr="00B20AE8">
        <w:rPr>
          <w:lang w:eastAsia="zh-CN"/>
        </w:rPr>
        <w:t xml:space="preserve"> data set consisting of</w:t>
      </w:r>
      <w:r w:rsidR="003D3C64">
        <w:rPr>
          <w:lang w:eastAsia="zh-CN"/>
        </w:rPr>
        <w:t xml:space="preserve"> </w:t>
      </w:r>
      <w:r w:rsidRPr="00B20AE8">
        <w:t>the</w:t>
      </w:r>
      <w:r w:rsidRPr="00B20AE8">
        <w:rPr>
          <w:i/>
        </w:rPr>
        <w:t xml:space="preserve"> beam centre direction </w:t>
      </w:r>
      <w:r w:rsidRPr="00B20AE8">
        <w:t xml:space="preserve">and the related </w:t>
      </w:r>
      <w:r w:rsidRPr="00B20AE8">
        <w:rPr>
          <w:i/>
        </w:rPr>
        <w:t>beam peak direction</w:t>
      </w:r>
    </w:p>
    <w:p w14:paraId="621A7C4B" w14:textId="77777777" w:rsidR="00E97BA0" w:rsidRPr="00B20AE8" w:rsidRDefault="00E97BA0" w:rsidP="0039402F">
      <w:r w:rsidRPr="00B20AE8">
        <w:rPr>
          <w:b/>
        </w:rPr>
        <w:t>beam peak direction:</w:t>
      </w:r>
      <w:r w:rsidRPr="00B20AE8">
        <w:t xml:space="preserve"> direction where the maxim</w:t>
      </w:r>
      <w:r w:rsidR="00592C52" w:rsidRPr="00B20AE8">
        <w:t>um EIRP is supposed to be found</w:t>
      </w:r>
    </w:p>
    <w:p w14:paraId="2D1F22F0" w14:textId="77777777" w:rsidR="00592C52" w:rsidRPr="00B20AE8" w:rsidRDefault="00E97BA0" w:rsidP="0039402F">
      <w:r w:rsidRPr="00B20AE8">
        <w:rPr>
          <w:b/>
          <w:lang w:eastAsia="zh-CN"/>
        </w:rPr>
        <w:t xml:space="preserve">beamwidth: </w:t>
      </w:r>
      <w:r w:rsidRPr="00B20AE8">
        <w:t>angles describing the major and minor axes of an ellipsoid closest fit to an essentially elliptic half-power contour of a beam</w:t>
      </w:r>
    </w:p>
    <w:p w14:paraId="1E8C14ED" w14:textId="77777777" w:rsidR="00E97BA0" w:rsidRPr="00B20AE8" w:rsidRDefault="00E97BA0" w:rsidP="0039402F">
      <w:r w:rsidRPr="00B20AE8">
        <w:rPr>
          <w:b/>
        </w:rPr>
        <w:t xml:space="preserve">carrier: </w:t>
      </w:r>
      <w:r w:rsidRPr="00B20AE8">
        <w:t>modulated waveform conveying the physical channels</w:t>
      </w:r>
    </w:p>
    <w:p w14:paraId="7F0B835D" w14:textId="77777777" w:rsidR="00592C52" w:rsidRPr="00B20AE8" w:rsidRDefault="00E97BA0" w:rsidP="0039402F">
      <w:r w:rsidRPr="00B20AE8">
        <w:rPr>
          <w:b/>
        </w:rPr>
        <w:t xml:space="preserve">carrier aggregation: </w:t>
      </w:r>
      <w:r w:rsidRPr="00B20AE8">
        <w:t xml:space="preserve">aggregation of two or more </w:t>
      </w:r>
      <w:r w:rsidR="00955E29" w:rsidRPr="00B20AE8">
        <w:t xml:space="preserve">NR or </w:t>
      </w:r>
      <w:r w:rsidRPr="00B20AE8">
        <w:rPr>
          <w:lang w:eastAsia="zh-CN"/>
        </w:rPr>
        <w:t xml:space="preserve">E-UTRA </w:t>
      </w:r>
      <w:r w:rsidRPr="00B20AE8">
        <w:t xml:space="preserve">component carriers in order to support wider </w:t>
      </w:r>
      <w:r w:rsidRPr="00B20AE8">
        <w:rPr>
          <w:i/>
        </w:rPr>
        <w:t>transmission bandwidth</w:t>
      </w:r>
      <w:r w:rsidRPr="00B20AE8">
        <w:t>s</w:t>
      </w:r>
    </w:p>
    <w:p w14:paraId="77BB7A9F" w14:textId="77777777" w:rsidR="00E97BA0" w:rsidRPr="00B20AE8" w:rsidRDefault="00E97BA0" w:rsidP="0039402F">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14:paraId="6E5C1F11" w14:textId="79C44B33" w:rsidR="00E97BA0" w:rsidRPr="00B20AE8" w:rsidRDefault="00E97BA0" w:rsidP="0039402F">
      <w:pPr>
        <w:pStyle w:val="NO"/>
      </w:pPr>
      <w:r w:rsidRPr="00B20AE8">
        <w:t>NOTE</w:t>
      </w:r>
      <w:r w:rsidR="00F437E4">
        <w:t> 3</w:t>
      </w:r>
      <w:r w:rsidRPr="00B20AE8">
        <w:t>:</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14:paraId="5F20D260" w14:textId="059B1B24" w:rsidR="00E97BA0" w:rsidRPr="00B20AE8" w:rsidRDefault="00E97BA0" w:rsidP="0039402F">
      <w:pPr>
        <w:pStyle w:val="NO"/>
      </w:pPr>
      <w:r w:rsidRPr="00B20AE8">
        <w:t>NOTE</w:t>
      </w:r>
      <w:r w:rsidR="00F437E4">
        <w:t> 4</w:t>
      </w:r>
      <w:r w:rsidRPr="00B20AE8">
        <w:t>:</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 xml:space="preserve">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592C52" w:rsidRPr="00B20AE8">
        <w:t> 25.</w:t>
      </w:r>
      <w:r w:rsidRPr="00B20AE8">
        <w:t>105</w:t>
      </w:r>
      <w:r w:rsidR="003D3C64">
        <w:t> </w:t>
      </w:r>
      <w:r w:rsidR="003D3C64" w:rsidRPr="00B20AE8">
        <w:t>[</w:t>
      </w:r>
      <w:r w:rsidRPr="00B20AE8">
        <w:t>3]</w:t>
      </w:r>
      <w:r w:rsidR="00592C52" w:rsidRPr="00B20AE8">
        <w:t>.</w:t>
      </w:r>
    </w:p>
    <w:p w14:paraId="093388D1" w14:textId="1AF0DD8F" w:rsidR="00E14103" w:rsidRPr="00B20AE8" w:rsidRDefault="00E97BA0" w:rsidP="0039402F">
      <w:pPr>
        <w:pStyle w:val="NO"/>
      </w:pPr>
      <w:r w:rsidRPr="00B20AE8">
        <w:t>NOTE</w:t>
      </w:r>
      <w:r w:rsidR="00F437E4">
        <w:t> 5</w:t>
      </w:r>
      <w:r w:rsidRPr="00B20AE8">
        <w:t>:</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 xml:space="preserve">in </w:t>
      </w:r>
      <w:r w:rsidR="003D3C64" w:rsidRPr="00B20AE8">
        <w:t>TS</w:t>
      </w:r>
      <w:r w:rsidR="003D3C64">
        <w:t> </w:t>
      </w:r>
      <w:r w:rsidR="003D3C64" w:rsidRPr="00B20AE8">
        <w:t>3</w:t>
      </w:r>
      <w:r w:rsidR="00592C52" w:rsidRPr="00B20AE8">
        <w:t>6.104</w:t>
      </w:r>
      <w:r w:rsidR="003D3C64">
        <w:t> </w:t>
      </w:r>
      <w:r w:rsidR="003D3C64" w:rsidRPr="00B20AE8">
        <w:t>[</w:t>
      </w:r>
      <w:r w:rsidRPr="00B20AE8">
        <w:t>4].</w:t>
      </w:r>
    </w:p>
    <w:p w14:paraId="19146889" w14:textId="1FF0F1C0" w:rsidR="00E97BA0" w:rsidRPr="00B20AE8" w:rsidRDefault="00E14103" w:rsidP="0039402F">
      <w:pPr>
        <w:pStyle w:val="NO"/>
        <w:rPr>
          <w:lang w:eastAsia="zh-CN"/>
        </w:rPr>
      </w:pPr>
      <w:r w:rsidRPr="00B20AE8">
        <w:t>NOTE</w:t>
      </w:r>
      <w:r w:rsidR="00F437E4">
        <w:t> 6</w:t>
      </w:r>
      <w:r w:rsidRPr="00B20AE8">
        <w:t>:</w:t>
      </w:r>
      <w:r w:rsidR="00F437E4">
        <w:tab/>
      </w:r>
      <w:r w:rsidRPr="00B20AE8">
        <w:t xml:space="preserve">In </w:t>
      </w:r>
      <w:r w:rsidR="003D3C64" w:rsidRPr="00B20AE8">
        <w:t>TS</w:t>
      </w:r>
      <w:r w:rsidR="003D3C64">
        <w:t> </w:t>
      </w:r>
      <w:r w:rsidR="003D3C64" w:rsidRPr="00B20AE8">
        <w:t>3</w:t>
      </w:r>
      <w:r w:rsidRPr="00B20AE8">
        <w:t>8.104</w:t>
      </w:r>
      <w:r w:rsidR="003D3C64">
        <w:t> </w:t>
      </w:r>
      <w:r w:rsidR="003D3C64" w:rsidRPr="00B20AE8">
        <w:t>[</w:t>
      </w:r>
      <w:r w:rsidRPr="00B20AE8">
        <w:t xml:space="preserve">33] for NR, </w:t>
      </w:r>
      <w:r w:rsidRPr="00B20AE8">
        <w:rPr>
          <w:i/>
        </w:rPr>
        <w:t>channel bandwidths</w:t>
      </w:r>
      <w:r w:rsidRPr="00B20AE8">
        <w:t xml:space="preserve"> are referred to as BS channel bandwidths, since for NR BS and UE channel bandwidths may differ.</w:t>
      </w:r>
    </w:p>
    <w:p w14:paraId="3EFB027F" w14:textId="77777777" w:rsidR="00E14103" w:rsidRPr="00B20AE8" w:rsidRDefault="00E14103" w:rsidP="0039402F">
      <w:r w:rsidRPr="00B20AE8">
        <w:rPr>
          <w:b/>
          <w:bCs/>
        </w:rPr>
        <w:t xml:space="preserve">channel edge: </w:t>
      </w:r>
      <w:r w:rsidRPr="00B20AE8">
        <w:rPr>
          <w:snapToGrid w:val="0"/>
        </w:rPr>
        <w:t>lowest or highest frequency of the</w:t>
      </w:r>
      <w:r w:rsidRPr="00B20AE8">
        <w:rPr>
          <w:snapToGrid w:val="0"/>
          <w:lang w:val="en-US"/>
        </w:rPr>
        <w:t xml:space="preserve"> NR</w:t>
      </w:r>
      <w:r w:rsidRPr="00B20AE8">
        <w:rPr>
          <w:snapToGrid w:val="0"/>
        </w:rPr>
        <w:t xml:space="preserve"> carrier, separated by the </w:t>
      </w:r>
      <w:r w:rsidRPr="00B20AE8">
        <w:rPr>
          <w:i/>
          <w:iCs/>
          <w:snapToGrid w:val="0"/>
          <w:lang w:val="en-US"/>
        </w:rPr>
        <w:t xml:space="preserve">BS </w:t>
      </w:r>
      <w:r w:rsidRPr="00B20AE8">
        <w:rPr>
          <w:i/>
          <w:iCs/>
          <w:snapToGrid w:val="0"/>
        </w:rPr>
        <w:t>channel bandwidth</w:t>
      </w:r>
    </w:p>
    <w:p w14:paraId="3E9B9ADA" w14:textId="77777777" w:rsidR="00E97BA0" w:rsidRPr="00B20AE8" w:rsidRDefault="00E97BA0" w:rsidP="0039402F">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14:paraId="7290796E" w14:textId="77777777" w:rsidR="00C33A48" w:rsidRPr="00B20AE8" w:rsidRDefault="00C33A48" w:rsidP="0039402F">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14:paraId="2B8F61CE" w14:textId="4A076C89" w:rsidR="00C33A48" w:rsidRPr="00B20AE8" w:rsidRDefault="00C33A48" w:rsidP="0039402F">
      <w:pPr>
        <w:pStyle w:val="NO"/>
      </w:pPr>
      <w:r w:rsidRPr="00B20AE8">
        <w:t>NOTE</w:t>
      </w:r>
      <w:r w:rsidR="00F437E4">
        <w:t> 7</w:t>
      </w:r>
      <w:r w:rsidRPr="00B20AE8">
        <w:t>:</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14:paraId="36A7E498" w14:textId="46904C24" w:rsidR="00C33A48" w:rsidRPr="00B20AE8" w:rsidRDefault="00C33A48" w:rsidP="0039402F">
      <w:pPr>
        <w:pStyle w:val="NO"/>
      </w:pPr>
      <w:r w:rsidRPr="00B20AE8">
        <w:t>NOTE</w:t>
      </w:r>
      <w:r w:rsidR="00F437E4">
        <w:t> 8</w:t>
      </w:r>
      <w:r w:rsidRPr="00B20AE8">
        <w:t>:</w:t>
      </w:r>
      <w:r w:rsidRPr="00B20AE8">
        <w:tab/>
        <w:t xml:space="preserve">The term "RX antenna" in </w:t>
      </w:r>
      <w:r w:rsidR="003D3C64" w:rsidRPr="00B20AE8">
        <w:rPr>
          <w:lang w:val="en-US"/>
        </w:rPr>
        <w:t>clause</w:t>
      </w:r>
      <w:r w:rsidR="003D3C64">
        <w:rPr>
          <w:lang w:val="en-US"/>
        </w:rPr>
        <w:t> </w:t>
      </w:r>
      <w:r w:rsidR="003D3C64" w:rsidRPr="00B20AE8">
        <w:t>8</w:t>
      </w:r>
      <w:r w:rsidRPr="00B20AE8">
        <w:t xml:space="preserve"> (i.e. Performance requirements) of the E-UTRA specification </w:t>
      </w:r>
      <w:r w:rsidR="003D3C64" w:rsidRPr="00B20AE8">
        <w:t>TS</w:t>
      </w:r>
      <w:r w:rsidR="003D3C64">
        <w:t> </w:t>
      </w:r>
      <w:r w:rsidR="003D3C64" w:rsidRPr="00B20AE8">
        <w:t>3</w:t>
      </w:r>
      <w:r w:rsidRPr="00B20AE8">
        <w:t>6.104</w:t>
      </w:r>
      <w:r w:rsidR="003D3C64">
        <w:t> </w:t>
      </w:r>
      <w:r w:rsidR="003D3C64" w:rsidRPr="00B20AE8">
        <w:t>[</w:t>
      </w:r>
      <w:r w:rsidRPr="00B20AE8">
        <w:t>4] does not refer to physical receiver antennas.</w:t>
      </w:r>
    </w:p>
    <w:p w14:paraId="61F95D01" w14:textId="77777777" w:rsidR="00E14103" w:rsidRPr="00B20AE8" w:rsidRDefault="00E14103" w:rsidP="0039402F">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14:paraId="3671DBA3" w14:textId="77777777" w:rsidR="00E14103" w:rsidRPr="00B20AE8" w:rsidRDefault="00E14103" w:rsidP="0039402F">
      <w:r w:rsidRPr="00B20AE8">
        <w:rPr>
          <w:b/>
        </w:rPr>
        <w:t>contiguous spectrum:</w:t>
      </w:r>
      <w:r w:rsidRPr="00B20AE8">
        <w:t xml:space="preserve"> spectrum consisting of a contiguous block of spectrum with no </w:t>
      </w:r>
      <w:r w:rsidRPr="00B20AE8">
        <w:rPr>
          <w:i/>
          <w:iCs/>
        </w:rPr>
        <w:t>sub-block gap</w:t>
      </w:r>
      <w:r w:rsidRPr="00B20AE8">
        <w:t>(s)</w:t>
      </w:r>
    </w:p>
    <w:p w14:paraId="4903C1C0" w14:textId="77777777" w:rsidR="00E97BA0" w:rsidRPr="00B20AE8" w:rsidRDefault="00E97BA0" w:rsidP="0039402F">
      <w:r w:rsidRPr="00B20AE8">
        <w:rPr>
          <w:b/>
          <w:bCs/>
        </w:rPr>
        <w:t xml:space="preserve">downlink operating band: </w:t>
      </w:r>
      <w:r w:rsidRPr="00B20AE8">
        <w:t>part of the (FDD) operati</w:t>
      </w:r>
      <w:r w:rsidR="00592C52" w:rsidRPr="00B20AE8">
        <w:t>ng band designated for downlink</w:t>
      </w:r>
    </w:p>
    <w:p w14:paraId="302CABCE" w14:textId="77777777" w:rsidR="00E97BA0" w:rsidRPr="00B20AE8" w:rsidRDefault="00E97BA0" w:rsidP="0039402F">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14:paraId="3CC7DB7F" w14:textId="47CB6DCC" w:rsidR="00E97BA0" w:rsidRPr="00B20AE8" w:rsidRDefault="00E97BA0" w:rsidP="0039402F">
      <w:pPr>
        <w:pStyle w:val="NO"/>
      </w:pPr>
      <w:r w:rsidRPr="00B20AE8">
        <w:t>NOTE</w:t>
      </w:r>
      <w:r w:rsidR="00F437E4">
        <w:t> 9</w:t>
      </w:r>
      <w:r w:rsidRPr="00B20AE8">
        <w:t>:</w:t>
      </w:r>
      <w:r w:rsidRPr="00B20AE8">
        <w:tab/>
        <w:t>Isotropic directivity is equal in all directions (0 dBi).</w:t>
      </w:r>
    </w:p>
    <w:p w14:paraId="5A3C72EC" w14:textId="77777777" w:rsidR="00E97BA0" w:rsidRPr="00B20AE8" w:rsidRDefault="00E97BA0" w:rsidP="0039402F">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14:paraId="5C11B521" w14:textId="399B73BD" w:rsidR="00E97BA0" w:rsidRPr="00B20AE8" w:rsidRDefault="00E97BA0" w:rsidP="0039402F">
      <w:pPr>
        <w:pStyle w:val="NO"/>
      </w:pPr>
      <w:r w:rsidRPr="00B20AE8">
        <w:t>NOTE</w:t>
      </w:r>
      <w:r w:rsidR="00F437E4">
        <w:t> 10</w:t>
      </w:r>
      <w:r w:rsidRPr="00B20AE8">
        <w:t>:</w:t>
      </w:r>
      <w:r w:rsidRPr="00B20AE8">
        <w:tab/>
        <w:t>The sensitivity is the minimum received power level at which a RAT specific requirement is met.</w:t>
      </w:r>
    </w:p>
    <w:p w14:paraId="2E5E9452" w14:textId="58D9CFC1" w:rsidR="00E97BA0" w:rsidRPr="00B20AE8" w:rsidRDefault="00E97BA0" w:rsidP="0039402F">
      <w:pPr>
        <w:pStyle w:val="NO"/>
      </w:pPr>
      <w:r w:rsidRPr="00B20AE8">
        <w:t>NOTE</w:t>
      </w:r>
      <w:r w:rsidR="00F437E4">
        <w:t> 11</w:t>
      </w:r>
      <w:r w:rsidRPr="00B20AE8">
        <w:t>:</w:t>
      </w:r>
      <w:r w:rsidR="00A22911" w:rsidRPr="00B20AE8">
        <w:tab/>
      </w:r>
      <w:r w:rsidRPr="00B20AE8">
        <w:t>Isotropic directivity is equal in all directions (0 dBi).</w:t>
      </w:r>
    </w:p>
    <w:p w14:paraId="7D6CE5C0" w14:textId="77777777" w:rsidR="00E14103" w:rsidRPr="00B20AE8" w:rsidRDefault="00E14103" w:rsidP="0039402F">
      <w:r w:rsidRPr="00B20AE8">
        <w:rPr>
          <w:b/>
          <w:bCs/>
        </w:rPr>
        <w:t xml:space="preserve">fractional bandwidth: </w:t>
      </w:r>
      <w:r w:rsidRPr="00B20AE8">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55B70064" w14:textId="77777777" w:rsidR="00E14103" w:rsidRPr="00B20AE8" w:rsidRDefault="00E14103" w:rsidP="0039402F">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14:paraId="6896F017" w14:textId="77777777" w:rsidR="00E14103" w:rsidRPr="00B20AE8" w:rsidRDefault="004D50F2" w:rsidP="0039402F">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14:paraId="0185948D" w14:textId="52B09EEF" w:rsidR="004D50F2" w:rsidRPr="00B20AE8" w:rsidRDefault="00E14103" w:rsidP="0039402F">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w:t>
      </w:r>
      <w:r w:rsidR="003D3C64">
        <w:rPr>
          <w:lang w:val="en-US" w:eastAsia="zh-CN"/>
        </w:rPr>
        <w:t> </w:t>
      </w:r>
      <w:r w:rsidR="003D3C64" w:rsidRPr="00B20AE8">
        <w:rPr>
          <w:lang w:val="en-US" w:eastAsia="zh-CN"/>
        </w:rPr>
        <w:t>[</w:t>
      </w:r>
      <w:r w:rsidRPr="00B20AE8">
        <w:rPr>
          <w:lang w:val="en-US" w:eastAsia="zh-CN"/>
        </w:rPr>
        <w:t>34].</w:t>
      </w:r>
    </w:p>
    <w:p w14:paraId="7CA091CD" w14:textId="0F98E454" w:rsidR="00DD6845" w:rsidRPr="00B20AE8" w:rsidRDefault="004D50F2" w:rsidP="0039402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w:t>
      </w:r>
      <w:r w:rsidR="003D3C64">
        <w:rPr>
          <w:lang w:val="en-US" w:eastAsia="zh-CN"/>
        </w:rPr>
        <w:t xml:space="preserve"> </w:t>
      </w:r>
      <w:r w:rsidRPr="00B20AE8">
        <w:rPr>
          <w:lang w:val="en-US" w:eastAsia="zh-CN"/>
        </w:rPr>
        <w:t>requirements</w:t>
      </w:r>
    </w:p>
    <w:p w14:paraId="37066899" w14:textId="77777777" w:rsidR="00E14103" w:rsidRPr="00B20AE8" w:rsidRDefault="00E14103" w:rsidP="0039402F">
      <w:pPr>
        <w:rPr>
          <w:b/>
        </w:rPr>
      </w:pPr>
      <w:r w:rsidRPr="00B20AE8">
        <w:rPr>
          <w:b/>
        </w:rPr>
        <w:t>inter-band carrier aggregation:</w:t>
      </w:r>
      <w:r w:rsidRPr="00B20AE8">
        <w:t xml:space="preserve"> carrier aggregation of component carriers in different operating bands</w:t>
      </w:r>
    </w:p>
    <w:p w14:paraId="0BE79605" w14:textId="5332DDF4" w:rsidR="00E14103" w:rsidRPr="00B20AE8" w:rsidRDefault="00E14103" w:rsidP="0039402F">
      <w:pPr>
        <w:pStyle w:val="NO"/>
        <w:rPr>
          <w:lang w:eastAsia="zh-CN"/>
        </w:rPr>
      </w:pPr>
      <w:r w:rsidRPr="00B20AE8">
        <w:t>NOTE</w:t>
      </w:r>
      <w:r w:rsidR="00F437E4">
        <w:t> 12</w:t>
      </w:r>
      <w:r w:rsidRPr="00B20AE8">
        <w:t>:</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14:paraId="4E72E886" w14:textId="77777777" w:rsidR="00E14103" w:rsidRPr="00B20AE8" w:rsidRDefault="00E14103" w:rsidP="0039402F">
      <w:r w:rsidRPr="00B20AE8">
        <w:rPr>
          <w:b/>
        </w:rPr>
        <w:t xml:space="preserve">intra-band contiguous carrier aggregation: </w:t>
      </w:r>
      <w:r w:rsidRPr="00B20AE8">
        <w:rPr>
          <w:i/>
          <w:iCs/>
        </w:rPr>
        <w:t>contiguous carriers</w:t>
      </w:r>
      <w:r w:rsidRPr="00B20AE8">
        <w:t xml:space="preserve"> aggregated in the same operating band</w:t>
      </w:r>
    </w:p>
    <w:p w14:paraId="294F4B0D" w14:textId="77777777" w:rsidR="00E14103" w:rsidRPr="00B20AE8" w:rsidRDefault="00E14103" w:rsidP="0039402F">
      <w:r w:rsidRPr="00B20AE8">
        <w:rPr>
          <w:b/>
        </w:rPr>
        <w:t xml:space="preserve">intra-band non-contiguous carrier aggregation: </w:t>
      </w:r>
      <w:r w:rsidRPr="00B20AE8">
        <w:t>non-contiguous carriers aggregated in the same operating band</w:t>
      </w:r>
    </w:p>
    <w:p w14:paraId="61FEFA8D" w14:textId="77777777" w:rsidR="00E97BA0" w:rsidRPr="00B20AE8" w:rsidRDefault="00E97BA0" w:rsidP="0039402F">
      <w:r w:rsidRPr="00B20AE8">
        <w:rPr>
          <w:b/>
        </w:rPr>
        <w:t>Inter RF Bandwidth gap:</w:t>
      </w:r>
      <w:r w:rsidRPr="00B20AE8">
        <w:t xml:space="preserve"> frequency gap between two consecutive </w:t>
      </w:r>
      <w:r w:rsidRPr="00B20AE8">
        <w:rPr>
          <w:i/>
        </w:rPr>
        <w:t>Base Station RF Bandwidths</w:t>
      </w:r>
      <w:r w:rsidRPr="00B20AE8">
        <w:t xml:space="preserve"> that are placed within</w:t>
      </w:r>
      <w:r w:rsidRPr="00B20AE8" w:rsidDel="00BC1ABC">
        <w:t xml:space="preserve"> </w:t>
      </w:r>
      <w:r w:rsidR="00592C52" w:rsidRPr="00B20AE8">
        <w:t>two supported operating bands</w:t>
      </w:r>
    </w:p>
    <w:p w14:paraId="0DDEE258" w14:textId="77777777" w:rsidR="00E14103" w:rsidRPr="00B20AE8" w:rsidRDefault="00E14103" w:rsidP="0039402F">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14:paraId="3A9E0BC2" w14:textId="77777777" w:rsidR="00E14103" w:rsidRPr="00B20AE8" w:rsidRDefault="00E14103" w:rsidP="0039402F">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14:paraId="5C35D762" w14:textId="77777777" w:rsidR="00E14103" w:rsidRPr="00B20AE8" w:rsidRDefault="00E14103" w:rsidP="0039402F">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14:paraId="1894B680" w14:textId="77777777" w:rsidR="004D50F2" w:rsidRPr="00B20AE8" w:rsidRDefault="004D50F2" w:rsidP="0039402F">
      <w:r w:rsidRPr="00B20AE8">
        <w:rPr>
          <w:b/>
        </w:rPr>
        <w:t>minSENS RoAoA</w:t>
      </w:r>
      <w:r w:rsidRPr="00B20AE8">
        <w:t xml:space="preserve">: the </w:t>
      </w:r>
      <w:r w:rsidRPr="00B20AE8">
        <w:rPr>
          <w:i/>
        </w:rPr>
        <w:t>reference RoAoA</w:t>
      </w:r>
      <w:r w:rsidRPr="00B20AE8">
        <w:t xml:space="preserve"> associated with the OSDD with the lowest declared EIS value.</w:t>
      </w:r>
    </w:p>
    <w:p w14:paraId="1C2A158F" w14:textId="77777777" w:rsidR="004D50F2" w:rsidRPr="00B20AE8" w:rsidRDefault="004D50F2" w:rsidP="0039402F">
      <w:pPr>
        <w:rPr>
          <w:b/>
        </w:rPr>
      </w:pPr>
      <w:r w:rsidRPr="00B20AE8">
        <w:rPr>
          <w:b/>
        </w:rPr>
        <w:t>MSR operation:</w:t>
      </w:r>
      <w:r w:rsidRPr="00B20AE8">
        <w:t xml:space="preserve"> operation of AAS BS declared to be MSR in particular </w:t>
      </w:r>
      <w:r w:rsidRPr="00B20AE8">
        <w:rPr>
          <w:i/>
          <w:iCs/>
        </w:rPr>
        <w:t>operating band(s)</w:t>
      </w:r>
    </w:p>
    <w:p w14:paraId="1589C640" w14:textId="77777777" w:rsidR="00E14103" w:rsidRPr="00B20AE8" w:rsidRDefault="00E14103" w:rsidP="0039402F">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14:paraId="61873AAC" w14:textId="50252557" w:rsidR="00E97BA0" w:rsidRPr="00B20AE8" w:rsidRDefault="00E97BA0" w:rsidP="0039402F">
      <w:r w:rsidRPr="00B20AE8">
        <w:rPr>
          <w:b/>
        </w:rPr>
        <w:t xml:space="preserve">non-AAS BS: </w:t>
      </w:r>
      <w:r w:rsidRPr="00B20AE8">
        <w:t>BS conforming to one of</w:t>
      </w:r>
      <w:r w:rsidR="003D3C64">
        <w:t xml:space="preserve"> </w:t>
      </w:r>
      <w:r w:rsidRPr="00B20AE8">
        <w:t>the RF requirement specifications</w:t>
      </w:r>
      <w:r w:rsidR="00592C52" w:rsidRPr="00B20AE8">
        <w:t xml:space="preserve">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2],</w:t>
      </w:r>
      <w:r w:rsidR="00592C52" w:rsidRPr="00B20AE8">
        <w:t xml:space="preserve"> </w:t>
      </w:r>
      <w:r w:rsidR="003D3C64" w:rsidRPr="00B20AE8">
        <w:t>TS</w:t>
      </w:r>
      <w:r w:rsidR="003D3C64">
        <w:t> </w:t>
      </w:r>
      <w:r w:rsidR="003D3C64" w:rsidRPr="00B20AE8">
        <w:t>2</w:t>
      </w:r>
      <w:r w:rsidR="00592C52" w:rsidRPr="00B20AE8">
        <w:t>5.</w:t>
      </w:r>
      <w:r w:rsidRPr="00B20AE8">
        <w:t>105</w:t>
      </w:r>
      <w:r w:rsidR="003D3C64">
        <w:t> </w:t>
      </w:r>
      <w:r w:rsidR="003D3C64" w:rsidRPr="00B20AE8">
        <w:t>[</w:t>
      </w:r>
      <w:r w:rsidRPr="00B20AE8">
        <w:t>3],</w:t>
      </w:r>
      <w:r w:rsidR="00592C52" w:rsidRPr="00B20AE8">
        <w:t xml:space="preserve"> </w:t>
      </w:r>
      <w:r w:rsidR="003D3C64" w:rsidRPr="00B20AE8">
        <w:t>TS</w:t>
      </w:r>
      <w:r w:rsidR="003D3C64">
        <w:t> </w:t>
      </w:r>
      <w:r w:rsidR="003D3C64" w:rsidRPr="00B20AE8">
        <w:t>3</w:t>
      </w:r>
      <w:r w:rsidR="00592C52" w:rsidRPr="00B20AE8">
        <w:t>6.</w:t>
      </w:r>
      <w:r w:rsidRPr="00B20AE8">
        <w:t>104</w:t>
      </w:r>
      <w:r w:rsidR="003D3C64">
        <w:t> </w:t>
      </w:r>
      <w:r w:rsidR="003D3C64" w:rsidRPr="00B20AE8">
        <w:t>[</w:t>
      </w:r>
      <w:r w:rsidRPr="00B20AE8">
        <w:t>4] or</w:t>
      </w:r>
      <w:r w:rsidR="00592C52" w:rsidRPr="00B20AE8">
        <w:t xml:space="preserve"> </w:t>
      </w:r>
      <w:r w:rsidR="003D3C64" w:rsidRPr="00B20AE8">
        <w:t>TS</w:t>
      </w:r>
      <w:r w:rsidR="003D3C64">
        <w:t> </w:t>
      </w:r>
      <w:r w:rsidR="003D3C64" w:rsidRPr="00B20AE8">
        <w:t>3</w:t>
      </w:r>
      <w:r w:rsidR="00592C52" w:rsidRPr="00B20AE8">
        <w:t>7.</w:t>
      </w:r>
      <w:r w:rsidRPr="00B20AE8">
        <w:t>104</w:t>
      </w:r>
      <w:r w:rsidR="003D3C64">
        <w:t> </w:t>
      </w:r>
      <w:r w:rsidR="003D3C64" w:rsidRPr="00B20AE8">
        <w:t>[</w:t>
      </w:r>
      <w:r w:rsidRPr="00B20AE8">
        <w:t>5]</w:t>
      </w:r>
    </w:p>
    <w:p w14:paraId="1BE2C5E2" w14:textId="77777777" w:rsidR="00E97BA0" w:rsidRPr="00B20AE8" w:rsidRDefault="00E97BA0" w:rsidP="0039402F">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14:paraId="65CE2A11" w14:textId="77777777" w:rsidR="00E14103" w:rsidRPr="00B20AE8" w:rsidRDefault="00E14103" w:rsidP="0039402F">
      <w:pPr>
        <w:rPr>
          <w:b/>
          <w:bCs/>
        </w:rPr>
      </w:pPr>
      <w:r w:rsidRPr="00B20AE8">
        <w:rPr>
          <w:b/>
          <w:bCs/>
        </w:rPr>
        <w:t xml:space="preserve">operating band: </w:t>
      </w:r>
      <w:r w:rsidRPr="00B20AE8">
        <w:t>frequency range in which the AAS BS operates (paired or unpaired), that is defined with a specific set of technical requirements</w:t>
      </w:r>
    </w:p>
    <w:p w14:paraId="3130CC82" w14:textId="77777777" w:rsidR="00E14103" w:rsidRPr="00B20AE8" w:rsidRDefault="004D50F2" w:rsidP="0039402F">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14:paraId="38225425" w14:textId="3562AB36" w:rsidR="000814A0" w:rsidRPr="00B20AE8" w:rsidRDefault="00E14103" w:rsidP="0039402F">
      <w:pPr>
        <w:pStyle w:val="NO"/>
        <w:rPr>
          <w:lang w:val="en-US"/>
        </w:rPr>
      </w:pPr>
      <w:r w:rsidRPr="00B20AE8">
        <w:rPr>
          <w:lang w:val="en-US"/>
        </w:rPr>
        <w:t>NOTE</w:t>
      </w:r>
      <w:r w:rsidR="00F437E4">
        <w:rPr>
          <w:lang w:val="en-US"/>
        </w:rPr>
        <w:t> 13</w:t>
      </w:r>
      <w:r w:rsidRPr="00B20AE8">
        <w:rPr>
          <w:lang w:val="en-US"/>
        </w:rPr>
        <w:t>:</w:t>
      </w:r>
      <w:r w:rsidR="00F437E4">
        <w:rPr>
          <w:lang w:val="en-US"/>
        </w:rPr>
        <w:tab/>
      </w:r>
      <w:r w:rsidRPr="00B20AE8">
        <w:rPr>
          <w:lang w:val="en-US"/>
        </w:rPr>
        <w:t xml:space="preserve">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w:t>
      </w:r>
      <w:r w:rsidR="003D3C64">
        <w:rPr>
          <w:lang w:val="en-US"/>
        </w:rPr>
        <w:t> </w:t>
      </w:r>
      <w:r w:rsidR="003D3C64" w:rsidRPr="00B20AE8">
        <w:rPr>
          <w:lang w:val="en-US"/>
        </w:rPr>
        <w:t>[</w:t>
      </w:r>
      <w:r w:rsidRPr="00B20AE8">
        <w:rPr>
          <w:lang w:val="en-US"/>
        </w:rPr>
        <w:t>34].</w:t>
      </w:r>
    </w:p>
    <w:p w14:paraId="1802DCC5" w14:textId="77777777" w:rsidR="00E14103" w:rsidRPr="00B20AE8" w:rsidRDefault="00E14103" w:rsidP="0039402F">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14:paraId="40DC366D" w14:textId="77777777" w:rsidR="000814A0" w:rsidRPr="00B20AE8" w:rsidRDefault="00132133" w:rsidP="0039402F">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14:paraId="5B20CAAA" w14:textId="77777777" w:rsidR="00E14103" w:rsidRPr="00B20AE8" w:rsidRDefault="00E14103" w:rsidP="0039402F">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14:paraId="140BB826" w14:textId="5683DBCA" w:rsidR="00E14103" w:rsidRPr="00B20AE8" w:rsidRDefault="00E14103" w:rsidP="0039402F">
      <w:pPr>
        <w:pStyle w:val="NO"/>
      </w:pPr>
      <w:r w:rsidRPr="00B20AE8">
        <w:t>NOTE</w:t>
      </w:r>
      <w:r w:rsidR="00F437E4">
        <w:t> 14</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14:paraId="20A43BDC" w14:textId="3B57D670" w:rsidR="00132133" w:rsidRPr="00B20AE8" w:rsidRDefault="00132133" w:rsidP="0039402F">
      <w:pPr>
        <w:pStyle w:val="NO"/>
      </w:pPr>
      <w:r w:rsidRPr="00B20AE8">
        <w:t>NOTE</w:t>
      </w:r>
      <w:r w:rsidR="00F437E4">
        <w:t> 15</w:t>
      </w:r>
      <w:r w:rsidRPr="00B20AE8">
        <w:t>:</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14:paraId="57992749" w14:textId="77777777" w:rsidR="004D50F2" w:rsidRPr="00B20AE8" w:rsidRDefault="004D50F2" w:rsidP="0039402F">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14:paraId="2984F67C" w14:textId="745C1AC2" w:rsidR="004D50F2" w:rsidRPr="00B20AE8" w:rsidRDefault="004D50F2" w:rsidP="0039402F">
      <w:pPr>
        <w:pStyle w:val="NO"/>
      </w:pPr>
      <w:r w:rsidRPr="00B20AE8">
        <w:t>NOTE</w:t>
      </w:r>
      <w:r w:rsidR="00F437E4">
        <w:t> 16</w:t>
      </w:r>
      <w:r w:rsidRPr="00B20AE8">
        <w:t>:</w:t>
      </w:r>
      <w:r w:rsidR="00F437E4">
        <w:tab/>
      </w:r>
      <w:r w:rsidRPr="00B20AE8">
        <w:t xml:space="preserve">This contour will be related to the average </w:t>
      </w:r>
      <w:r w:rsidRPr="00B20AE8">
        <w:rPr>
          <w:lang w:eastAsia="zh-CN"/>
        </w:rPr>
        <w:t>element</w:t>
      </w:r>
      <w:r w:rsidRPr="00B20AE8">
        <w:t>/sub-array radiation pattern 3dB beam width.</w:t>
      </w:r>
    </w:p>
    <w:p w14:paraId="6CF0BA27" w14:textId="77777777" w:rsidR="004D50F2" w:rsidRPr="00B20AE8" w:rsidRDefault="004D50F2" w:rsidP="0039402F">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14:paraId="6A225277" w14:textId="77777777" w:rsidR="00E97BA0" w:rsidRPr="00B20AE8" w:rsidRDefault="00E97BA0" w:rsidP="0039402F">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14:paraId="41C29970" w14:textId="19C63FC9" w:rsidR="00E97BA0" w:rsidRPr="00B20AE8" w:rsidRDefault="00E97BA0" w:rsidP="0039402F">
      <w:pPr>
        <w:pStyle w:val="NO"/>
        <w:rPr>
          <w:lang w:eastAsia="zh-CN"/>
        </w:rPr>
      </w:pPr>
      <w:r w:rsidRPr="00B20AE8">
        <w:rPr>
          <w:lang w:eastAsia="zh-CN"/>
        </w:rPr>
        <w:t>NOTE</w:t>
      </w:r>
      <w:r w:rsidR="00F437E4">
        <w:rPr>
          <w:lang w:eastAsia="zh-CN"/>
        </w:rPr>
        <w:t> 17</w:t>
      </w:r>
      <w:r w:rsidRPr="00B20AE8">
        <w:rPr>
          <w:lang w:eastAsia="zh-CN"/>
        </w:rPr>
        <w:t>:</w:t>
      </w:r>
      <w:r w:rsidRPr="00B20AE8">
        <w:rPr>
          <w:lang w:eastAsia="zh-CN"/>
        </w:rPr>
        <w:tab/>
        <w:t>All the directions apply to all the EIS values in an OSDD.</w:t>
      </w:r>
    </w:p>
    <w:p w14:paraId="61854157" w14:textId="77777777" w:rsidR="00DD6845" w:rsidRPr="00B20AE8" w:rsidRDefault="004D50F2" w:rsidP="0039402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14:paraId="502896C6" w14:textId="77777777" w:rsidR="009D098B" w:rsidRPr="00B20AE8" w:rsidRDefault="00E14103" w:rsidP="0039402F">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14:paraId="402D008C" w14:textId="526B99EA" w:rsidR="009D098B" w:rsidRPr="00B20AE8" w:rsidRDefault="009D098B" w:rsidP="0039402F">
      <w:pPr>
        <w:pStyle w:val="NO"/>
        <w:rPr>
          <w:lang w:eastAsia="zh-CN"/>
        </w:rPr>
      </w:pPr>
      <w:r w:rsidRPr="00B20AE8">
        <w:rPr>
          <w:lang w:eastAsia="zh-CN"/>
        </w:rPr>
        <w:t>NOTE</w:t>
      </w:r>
      <w:r w:rsidR="00F437E4">
        <w:rPr>
          <w:lang w:eastAsia="zh-CN"/>
        </w:rPr>
        <w:t> 18</w:t>
      </w:r>
      <w:r w:rsidRPr="00B20AE8">
        <w:rPr>
          <w:lang w:eastAsia="zh-CN"/>
        </w:rPr>
        <w:t>:</w:t>
      </w:r>
      <w:r w:rsidRPr="00B20AE8">
        <w:rPr>
          <w:lang w:eastAsia="zh-CN"/>
        </w:rPr>
        <w:tab/>
        <w:t>For requirements based on EIRP/EIS, the radiated interface boundary is associated to the far-field region.</w:t>
      </w:r>
    </w:p>
    <w:p w14:paraId="197AD3CD" w14:textId="77777777" w:rsidR="00E97BA0" w:rsidRPr="00B20AE8" w:rsidRDefault="00E97BA0" w:rsidP="0039402F">
      <w:r w:rsidRPr="00B20AE8">
        <w:rPr>
          <w:b/>
          <w:lang w:eastAsia="zh-CN"/>
        </w:rPr>
        <w:t>R</w:t>
      </w:r>
      <w:r w:rsidRPr="00B20AE8">
        <w:rPr>
          <w:b/>
        </w:rPr>
        <w:t>adio Bandwidth:</w:t>
      </w:r>
      <w:r w:rsidRPr="00B20AE8">
        <w:rPr>
          <w:lang w:eastAsia="zh-CN"/>
        </w:rPr>
        <w:t xml:space="preserve"> </w:t>
      </w:r>
      <w:r w:rsidRPr="00B20AE8">
        <w:t>frequency difference between the upper edge of the highest used carrier and the lower edge of the lowest used carrier.</w:t>
      </w:r>
    </w:p>
    <w:p w14:paraId="181C2A41" w14:textId="77777777" w:rsidR="00E97BA0" w:rsidRPr="00B20AE8" w:rsidRDefault="00E97BA0" w:rsidP="0039402F">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14:paraId="0B8DBDBB" w14:textId="23486516" w:rsidR="00E97BA0" w:rsidRPr="00B20AE8" w:rsidRDefault="00592C52" w:rsidP="0039402F">
      <w:pPr>
        <w:pStyle w:val="NO"/>
        <w:rPr>
          <w:lang w:eastAsia="zh-CN"/>
        </w:rPr>
      </w:pPr>
      <w:r w:rsidRPr="00B20AE8">
        <w:rPr>
          <w:lang w:eastAsia="zh-CN"/>
        </w:rPr>
        <w:t>NOTE</w:t>
      </w:r>
      <w:r w:rsidR="00F437E4">
        <w:rPr>
          <w:lang w:eastAsia="zh-CN"/>
        </w:rPr>
        <w:t> 19</w:t>
      </w:r>
      <w:r w:rsidRPr="00B20AE8">
        <w:rPr>
          <w:lang w:eastAsia="zh-CN"/>
        </w:rPr>
        <w:t>:</w:t>
      </w:r>
      <w:r w:rsidR="00E97BA0" w:rsidRPr="00B20AE8">
        <w:rPr>
          <w:lang w:eastAsia="zh-CN"/>
        </w:rPr>
        <w:tab/>
        <w:t>In the case when the active transceiver units are physically integrated with the array elements of the antenna array, the radio distribution network is a one-to-one mapping.</w:t>
      </w:r>
    </w:p>
    <w:p w14:paraId="57B478A9" w14:textId="77777777" w:rsidR="00CA7F28" w:rsidRPr="00B20AE8" w:rsidRDefault="00E97BA0" w:rsidP="0039402F">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14:paraId="4185E168" w14:textId="77777777" w:rsidR="00E14103" w:rsidRPr="00B20AE8" w:rsidRDefault="00E14103" w:rsidP="0039402F">
      <w:r w:rsidRPr="00B20AE8">
        <w:rPr>
          <w:b/>
        </w:rPr>
        <w:t xml:space="preserve">rated carrier </w:t>
      </w:r>
      <w:r w:rsidRPr="00B20AE8">
        <w:rPr>
          <w:b/>
          <w:bCs/>
        </w:rPr>
        <w:t>TRP</w:t>
      </w:r>
      <w:r w:rsidRPr="00B20AE8">
        <w:rPr>
          <w:b/>
        </w:rPr>
        <w:t xml:space="preserve">: </w:t>
      </w:r>
      <w:r w:rsidRPr="00B20AE8">
        <w:rPr>
          <w:snapToGrid w:val="0"/>
        </w:rPr>
        <w:t xml:space="preserve">mean power level declared by the manufacturer per carrier, </w:t>
      </w:r>
      <w:r w:rsidRPr="00B20AE8">
        <w:rPr>
          <w:rFonts w:eastAsia="SimSun"/>
          <w:snapToGrid w:val="0"/>
        </w:rPr>
        <w:t>for BS operating in single carrier, multi-carrier, or carrier aggregation configurations</w:t>
      </w:r>
      <w:r w:rsidRPr="00B20AE8">
        <w:rPr>
          <w:snapToGrid w:val="0"/>
        </w:rPr>
        <w:t xml:space="preserve"> that the manufacturer has declared to be available at the RIB during the </w:t>
      </w:r>
      <w:r w:rsidRPr="00B20AE8">
        <w:rPr>
          <w:i/>
          <w:snapToGrid w:val="0"/>
        </w:rPr>
        <w:t>transmitter ON period</w:t>
      </w:r>
    </w:p>
    <w:p w14:paraId="48252FD8" w14:textId="77777777" w:rsidR="00E97BA0" w:rsidRPr="00B20AE8" w:rsidRDefault="00CA7F28" w:rsidP="0039402F">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14:paraId="55A93BDF" w14:textId="77777777" w:rsidR="00E97BA0" w:rsidRPr="00B20AE8" w:rsidRDefault="00E97BA0" w:rsidP="0039402F">
      <w:r w:rsidRPr="00B20AE8">
        <w:rPr>
          <w:b/>
        </w:rPr>
        <w:t>receiver target:</w:t>
      </w:r>
      <w:r w:rsidRPr="00B20AE8">
        <w:t xml:space="preserve"> angles of arrival </w:t>
      </w:r>
      <w:r w:rsidR="00592C52" w:rsidRPr="00B20AE8">
        <w:t>in which reception is performed</w:t>
      </w:r>
    </w:p>
    <w:p w14:paraId="586AC203" w14:textId="77777777" w:rsidR="00E97BA0" w:rsidRPr="00B20AE8" w:rsidRDefault="00E97BA0" w:rsidP="0039402F">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14:paraId="12A1CB6D" w14:textId="77777777" w:rsidR="00BE14E1" w:rsidRPr="00B20AE8" w:rsidRDefault="00E97BA0" w:rsidP="0039402F">
      <w:pPr>
        <w:rPr>
          <w:lang w:eastAsia="zh-CN"/>
        </w:rPr>
      </w:pPr>
      <w:r w:rsidRPr="00B20AE8">
        <w:rPr>
          <w:b/>
          <w:lang w:eastAsia="zh-CN"/>
        </w:rPr>
        <w:t>receiver target reference direction:</w:t>
      </w:r>
      <w:r w:rsidRPr="00B20AE8">
        <w:rPr>
          <w:lang w:eastAsia="zh-CN"/>
        </w:rPr>
        <w:t xml:space="preserve"> direction inside the </w:t>
      </w:r>
      <w:r w:rsidRPr="00B20AE8">
        <w:rPr>
          <w:i/>
          <w:lang w:eastAsia="zh-CN"/>
        </w:rPr>
        <w:t>receiver target redirection range</w:t>
      </w:r>
      <w:r w:rsidRPr="00B20AE8">
        <w:rPr>
          <w:lang w:eastAsia="zh-CN"/>
        </w:rPr>
        <w:t xml:space="preserve"> declared by the manufacturer for conformance testing.</w:t>
      </w:r>
    </w:p>
    <w:p w14:paraId="6405E25F" w14:textId="563E12ED" w:rsidR="00E97BA0" w:rsidRPr="00B20AE8" w:rsidRDefault="00BE14E1" w:rsidP="0039402F">
      <w:pPr>
        <w:pStyle w:val="NO"/>
        <w:rPr>
          <w:lang w:eastAsia="zh-CN"/>
        </w:rPr>
      </w:pPr>
      <w:r w:rsidRPr="00B20AE8">
        <w:rPr>
          <w:lang w:eastAsia="zh-CN"/>
        </w:rPr>
        <w:t>NOTE</w:t>
      </w:r>
      <w:r w:rsidR="00F437E4">
        <w:rPr>
          <w:lang w:eastAsia="zh-CN"/>
        </w:rPr>
        <w:t> 20</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14:paraId="50CA452E" w14:textId="77777777" w:rsidR="00E97BA0" w:rsidRPr="00B20AE8" w:rsidRDefault="00E97BA0" w:rsidP="0039402F">
      <w:pPr>
        <w:rPr>
          <w:lang w:eastAsia="zh-CN"/>
        </w:rPr>
      </w:pPr>
      <w:r w:rsidRPr="00B20AE8">
        <w:rPr>
          <w:b/>
          <w:lang w:eastAsia="zh-CN"/>
        </w:rPr>
        <w:t>reference beam direction:</w:t>
      </w:r>
      <w:r w:rsidRPr="00B20AE8">
        <w:rPr>
          <w:lang w:eastAsia="zh-CN"/>
        </w:rPr>
        <w:t xml:space="preserve"> declared </w:t>
      </w:r>
      <w:r w:rsidRPr="00B20AE8">
        <w:rPr>
          <w:i/>
          <w:lang w:eastAsia="zh-CN"/>
        </w:rPr>
        <w:t>beam direction pair</w:t>
      </w:r>
      <w:r w:rsidRPr="00B20AE8">
        <w:rPr>
          <w:lang w:eastAsia="zh-CN"/>
        </w:rPr>
        <w:t xml:space="preserve">, including reference </w:t>
      </w:r>
      <w:r w:rsidRPr="00B20AE8">
        <w:rPr>
          <w:i/>
          <w:lang w:eastAsia="zh-CN"/>
        </w:rPr>
        <w:t>beam centre direction</w:t>
      </w:r>
      <w:r w:rsidRPr="00B20AE8">
        <w:rPr>
          <w:lang w:eastAsia="zh-CN"/>
        </w:rPr>
        <w:t xml:space="preserve"> and reference </w:t>
      </w:r>
      <w:r w:rsidRPr="00B20AE8">
        <w:rPr>
          <w:i/>
          <w:lang w:eastAsia="zh-CN"/>
        </w:rPr>
        <w:t>beam peak direction</w:t>
      </w:r>
      <w:r w:rsidRPr="00B20AE8">
        <w:rPr>
          <w:lang w:eastAsia="zh-CN"/>
        </w:rPr>
        <w:t xml:space="preserve"> where the reference </w:t>
      </w:r>
      <w:r w:rsidRPr="00B20AE8">
        <w:rPr>
          <w:i/>
          <w:lang w:eastAsia="zh-CN"/>
        </w:rPr>
        <w:t>beam peak direction</w:t>
      </w:r>
      <w:r w:rsidRPr="00B20AE8">
        <w:rPr>
          <w:lang w:eastAsia="zh-CN"/>
        </w:rPr>
        <w:t xml:space="preserve"> is the direction for the intended maximum EIRP within the EIRP accuracy compliance directions set</w:t>
      </w:r>
    </w:p>
    <w:p w14:paraId="7ACCDA69" w14:textId="77777777" w:rsidR="00132133" w:rsidRPr="00B20AE8" w:rsidRDefault="00132133" w:rsidP="0039402F">
      <w:pPr>
        <w:rPr>
          <w:lang w:eastAsia="zh-CN"/>
        </w:rPr>
      </w:pPr>
      <w:r w:rsidRPr="00B20AE8">
        <w:rPr>
          <w:b/>
          <w:lang w:eastAsia="zh-CN"/>
        </w:rPr>
        <w:t xml:space="preserve">reference beam direction pair: </w:t>
      </w:r>
      <w:r w:rsidRPr="00B20AE8">
        <w:rPr>
          <w:lang w:eastAsia="zh-CN"/>
        </w:rPr>
        <w:t xml:space="preserve">declared </w:t>
      </w:r>
      <w:r w:rsidRPr="00B20AE8">
        <w:rPr>
          <w:i/>
          <w:lang w:eastAsia="zh-CN"/>
        </w:rPr>
        <w:t>beam direction pair</w:t>
      </w:r>
      <w:r w:rsidRPr="00B20AE8">
        <w:rPr>
          <w:lang w:eastAsia="zh-CN"/>
        </w:rPr>
        <w:t xml:space="preserve">, including reference </w:t>
      </w:r>
      <w:r w:rsidRPr="00B20AE8">
        <w:rPr>
          <w:i/>
          <w:lang w:eastAsia="zh-CN"/>
        </w:rPr>
        <w:t>beam centre direction</w:t>
      </w:r>
      <w:r w:rsidRPr="00B20AE8">
        <w:rPr>
          <w:lang w:eastAsia="zh-CN"/>
        </w:rPr>
        <w:t xml:space="preserve"> and reference </w:t>
      </w:r>
      <w:r w:rsidRPr="00B20AE8">
        <w:rPr>
          <w:i/>
          <w:lang w:eastAsia="zh-CN"/>
        </w:rPr>
        <w:t>beam peak direction</w:t>
      </w:r>
      <w:r w:rsidRPr="00B20AE8">
        <w:rPr>
          <w:lang w:eastAsia="zh-CN"/>
        </w:rPr>
        <w:t xml:space="preserve"> where the reference </w:t>
      </w:r>
      <w:r w:rsidRPr="00B20AE8">
        <w:rPr>
          <w:i/>
          <w:lang w:eastAsia="zh-CN"/>
        </w:rPr>
        <w:t>beam peak direction</w:t>
      </w:r>
      <w:r w:rsidRPr="00B20AE8">
        <w:rPr>
          <w:lang w:eastAsia="zh-CN"/>
        </w:rPr>
        <w:t xml:space="preserve"> is the direction for the intended maximum EIRP within the </w:t>
      </w:r>
      <w:r w:rsidRPr="00B20AE8">
        <w:rPr>
          <w:i/>
          <w:iCs/>
          <w:lang w:eastAsia="zh-CN"/>
        </w:rPr>
        <w:t>OTA peak</w:t>
      </w:r>
      <w:r w:rsidRPr="00B20AE8">
        <w:rPr>
          <w:lang w:eastAsia="zh-CN"/>
        </w:rPr>
        <w:t xml:space="preserve"> </w:t>
      </w:r>
      <w:r w:rsidRPr="00B20AE8">
        <w:rPr>
          <w:i/>
          <w:iCs/>
          <w:lang w:eastAsia="zh-CN"/>
        </w:rPr>
        <w:t>directions set</w:t>
      </w:r>
    </w:p>
    <w:p w14:paraId="1FE3F325" w14:textId="77777777" w:rsidR="004D50F2" w:rsidRPr="00B20AE8" w:rsidRDefault="004D50F2" w:rsidP="0039402F">
      <w:r w:rsidRPr="00B20AE8">
        <w:rPr>
          <w:b/>
        </w:rPr>
        <w:t>reference RoAoA</w:t>
      </w:r>
      <w:r w:rsidRPr="00B20AE8">
        <w:t xml:space="preserve">: the </w:t>
      </w:r>
      <w:r w:rsidRPr="00B20AE8">
        <w:rPr>
          <w:i/>
        </w:rPr>
        <w:t>sensitivity RoAoA</w:t>
      </w:r>
      <w:r w:rsidRPr="00B20AE8">
        <w:t xml:space="preserve"> associated with the </w:t>
      </w:r>
      <w:r w:rsidRPr="00B20AE8">
        <w:rPr>
          <w:i/>
        </w:rPr>
        <w:t>receiver target reference direction</w:t>
      </w:r>
      <w:r w:rsidRPr="00B20AE8">
        <w:t xml:space="preserve"> for each OSDD.</w:t>
      </w:r>
    </w:p>
    <w:p w14:paraId="06F395CE" w14:textId="77777777" w:rsidR="00E14103" w:rsidRPr="00B20AE8" w:rsidRDefault="00E97BA0" w:rsidP="0039402F">
      <w:r w:rsidRPr="00B20AE8">
        <w:rPr>
          <w:b/>
          <w:lang w:eastAsia="zh-CN"/>
        </w:rPr>
        <w:t>sensitivity RoAoA:</w:t>
      </w:r>
      <w:r w:rsidRPr="00B20AE8">
        <w:rPr>
          <w:lang w:eastAsia="zh-CN"/>
        </w:rPr>
        <w:t xml:space="preserve"> RoAoA within which the declared EIS(s) of an OSDD is intended to be achieved at any </w:t>
      </w:r>
      <w:r w:rsidRPr="00B20AE8">
        <w:t>instance of time</w:t>
      </w:r>
      <w:r w:rsidRPr="00B20AE8">
        <w:rPr>
          <w:lang w:eastAsia="zh-CN"/>
        </w:rPr>
        <w:t xml:space="preserve"> for a sp</w:t>
      </w:r>
      <w:r w:rsidR="00592C52" w:rsidRPr="00B20AE8">
        <w:rPr>
          <w:lang w:eastAsia="zh-CN"/>
        </w:rPr>
        <w:t>ecific AAS BS direction setting</w:t>
      </w:r>
    </w:p>
    <w:p w14:paraId="49C6BEA0" w14:textId="77777777" w:rsidR="00E97BA0" w:rsidRPr="00B20AE8" w:rsidRDefault="00E14103" w:rsidP="0039402F">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14:paraId="688BE234" w14:textId="77777777" w:rsidR="00103091" w:rsidRPr="00B20AE8" w:rsidRDefault="00103091" w:rsidP="0039402F">
      <w:pPr>
        <w:rPr>
          <w:i/>
          <w:iCs/>
        </w:rPr>
      </w:pPr>
      <w:r w:rsidRPr="00B20AE8">
        <w:rPr>
          <w:b/>
        </w:rPr>
        <w:t>single RAT E-UTRA operation:</w:t>
      </w:r>
      <w:r w:rsidRPr="00B20AE8">
        <w:t xml:space="preserve"> operation of AAS BS declared to be single RAT E-UTRA in the </w:t>
      </w:r>
      <w:r w:rsidRPr="00B20AE8">
        <w:rPr>
          <w:i/>
          <w:iCs/>
        </w:rPr>
        <w:t>operating band</w:t>
      </w:r>
    </w:p>
    <w:p w14:paraId="5971DC2D" w14:textId="34DEE514" w:rsidR="00103091" w:rsidRPr="00B20AE8" w:rsidRDefault="00103091" w:rsidP="0039402F">
      <w:pPr>
        <w:pStyle w:val="NO"/>
      </w:pPr>
      <w:r w:rsidRPr="00B20AE8">
        <w:t>NOTE</w:t>
      </w:r>
      <w:r w:rsidR="00F437E4">
        <w:t> 21</w:t>
      </w:r>
      <w:r w:rsidRPr="00B20AE8">
        <w:t>:</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14:paraId="00188AC9" w14:textId="77777777" w:rsidR="00103091" w:rsidRPr="00B20AE8" w:rsidRDefault="00103091" w:rsidP="0039402F">
      <w:r w:rsidRPr="00B20AE8">
        <w:rPr>
          <w:b/>
        </w:rPr>
        <w:t>single RAT UTRA operation:</w:t>
      </w:r>
      <w:r w:rsidRPr="00B20AE8">
        <w:t xml:space="preserve"> operation of AAS BS declared to be single RAT UTRA in the </w:t>
      </w:r>
      <w:r w:rsidRPr="00B20AE8">
        <w:rPr>
          <w:i/>
          <w:iCs/>
        </w:rPr>
        <w:t>operating band</w:t>
      </w:r>
    </w:p>
    <w:p w14:paraId="4890EBBA" w14:textId="1520915E" w:rsidR="00072DA0" w:rsidRPr="00B20AE8" w:rsidRDefault="00072DA0" w:rsidP="0039402F">
      <w:pPr>
        <w:rPr>
          <w:b/>
        </w:rPr>
      </w:pPr>
      <w:r w:rsidRPr="00B20AE8">
        <w:rPr>
          <w:rFonts w:hint="eastAsia"/>
          <w:b/>
          <w:lang w:eastAsia="zh-CN"/>
        </w:rPr>
        <w:t>sTTI</w:t>
      </w:r>
      <w:r w:rsidRPr="00B20AE8">
        <w:t xml:space="preserve">: A transmission time interval (TTI) of either one slot or one subslot as defined in </w:t>
      </w:r>
      <w:r w:rsidR="003D3C64" w:rsidRPr="00B20AE8">
        <w:t>TS</w:t>
      </w:r>
      <w:r w:rsidR="003D3C64">
        <w:t> </w:t>
      </w:r>
      <w:r w:rsidR="003D3C64" w:rsidRPr="00B20AE8">
        <w:t>3</w:t>
      </w:r>
      <w:r w:rsidRPr="00B20AE8">
        <w:t>6.211</w:t>
      </w:r>
      <w:r w:rsidR="003D3C64">
        <w:t> </w:t>
      </w:r>
      <w:r w:rsidR="003D3C64" w:rsidRPr="00B20AE8">
        <w:t>[</w:t>
      </w:r>
      <w:r w:rsidRPr="00B20AE8">
        <w:t>38] on either uplink or downlink.</w:t>
      </w:r>
    </w:p>
    <w:p w14:paraId="7AB02CF0" w14:textId="77777777" w:rsidR="00E97BA0" w:rsidRPr="00B20AE8" w:rsidRDefault="00E97BA0" w:rsidP="0039402F">
      <w:r w:rsidRPr="00B20AE8">
        <w:rPr>
          <w:b/>
        </w:rPr>
        <w:t>sub-block:</w:t>
      </w:r>
      <w:r w:rsidRPr="00B20AE8">
        <w:t xml:space="preserve"> one contiguous allocated block of spectrum fo</w:t>
      </w:r>
      <w:r w:rsidR="00592C52" w:rsidRPr="00B20AE8">
        <w:t>r use by the same Base Station</w:t>
      </w:r>
    </w:p>
    <w:p w14:paraId="53B8F004" w14:textId="32CF634C" w:rsidR="00E97BA0" w:rsidRPr="00B20AE8" w:rsidRDefault="00E97BA0" w:rsidP="0039402F">
      <w:pPr>
        <w:pStyle w:val="NO"/>
      </w:pPr>
      <w:r w:rsidRPr="00B20AE8">
        <w:t>NOTE</w:t>
      </w:r>
      <w:r w:rsidR="00F437E4">
        <w:t> 22:</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14:paraId="78DCBAF7" w14:textId="77777777" w:rsidR="00E97BA0" w:rsidRPr="00B20AE8" w:rsidRDefault="00E97BA0" w:rsidP="0039402F">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14:paraId="46FD9D0D" w14:textId="77777777" w:rsidR="00CA50B8" w:rsidRPr="00B20AE8" w:rsidRDefault="00CA50B8" w:rsidP="0039402F">
      <w:pPr>
        <w:rPr>
          <w:lang w:eastAsia="zh-CN"/>
        </w:rPr>
      </w:pPr>
      <w:r w:rsidRPr="00B20AE8">
        <w:rPr>
          <w:b/>
        </w:rPr>
        <w:t xml:space="preserve">Synchronized operation: </w:t>
      </w:r>
      <w:r w:rsidRPr="00B20AE8">
        <w:t>Operation of TDD in two different systems, where no simultaneous uplink and downlink occur.</w:t>
      </w:r>
    </w:p>
    <w:p w14:paraId="0A7ED75D" w14:textId="77777777" w:rsidR="00E97BA0" w:rsidRPr="00B20AE8" w:rsidRDefault="00E97BA0" w:rsidP="0039402F">
      <w:r w:rsidRPr="00B20AE8">
        <w:rPr>
          <w:b/>
        </w:rPr>
        <w:t>TAB connector:</w:t>
      </w:r>
      <w:r w:rsidRPr="00B20AE8">
        <w:t xml:space="preserve"> transceiver array boundary con</w:t>
      </w:r>
      <w:r w:rsidR="00592C52" w:rsidRPr="00B20AE8">
        <w:t>nector</w:t>
      </w:r>
    </w:p>
    <w:p w14:paraId="3F18C3E2" w14:textId="77777777" w:rsidR="00E97BA0" w:rsidRPr="00B20AE8" w:rsidRDefault="00E97BA0" w:rsidP="0039402F">
      <w:r w:rsidRPr="00B20AE8">
        <w:rPr>
          <w:b/>
        </w:rPr>
        <w:t xml:space="preserve">throughput: </w:t>
      </w:r>
      <w:r w:rsidRPr="00B20AE8">
        <w:t xml:space="preserve">number of payload bits successfully received per second for a reference measurement channel in </w:t>
      </w:r>
      <w:r w:rsidR="00592C52" w:rsidRPr="00B20AE8">
        <w:t>a specified reference condition</w:t>
      </w:r>
    </w:p>
    <w:p w14:paraId="341F7850" w14:textId="77777777" w:rsidR="004D50F2" w:rsidRPr="00B20AE8" w:rsidRDefault="004D50F2" w:rsidP="0039402F">
      <w:bookmarkStart w:id="70" w:name="_Hlk498084637"/>
      <w:r w:rsidRPr="00B20AE8">
        <w:rPr>
          <w:b/>
        </w:rPr>
        <w:t>total radiated power:</w:t>
      </w:r>
      <w:r w:rsidRPr="00B20AE8">
        <w:t xml:space="preserve"> is the total power radiated by the antenna.</w:t>
      </w:r>
    </w:p>
    <w:p w14:paraId="36576C48" w14:textId="70640565" w:rsidR="004D50F2" w:rsidRPr="00B20AE8" w:rsidRDefault="004D50F2" w:rsidP="0039402F">
      <w:pPr>
        <w:pStyle w:val="NO"/>
      </w:pPr>
      <w:r w:rsidRPr="00B20AE8">
        <w:t>NOTE</w:t>
      </w:r>
      <w:r w:rsidR="00F437E4">
        <w:t> 23</w:t>
      </w:r>
      <w:r w:rsidRPr="00B20AE8">
        <w:t>:</w:t>
      </w:r>
      <w:r w:rsidRPr="00B20AE8">
        <w:tab/>
        <w:t xml:space="preserve">The </w:t>
      </w:r>
      <w:r w:rsidRPr="00B20AE8">
        <w:rPr>
          <w:i/>
        </w:rPr>
        <w:t>total radiated power</w:t>
      </w:r>
      <w:r w:rsidRPr="00B20AE8">
        <w:t xml:space="preserve"> is the power radiating in all direction for two orthogonal polarizations.</w:t>
      </w:r>
    </w:p>
    <w:p w14:paraId="52E1CA1E" w14:textId="482FD8EB" w:rsidR="004D50F2" w:rsidRPr="00B20AE8" w:rsidRDefault="004D50F2" w:rsidP="0039402F">
      <w:pPr>
        <w:pStyle w:val="NO"/>
      </w:pPr>
      <w:r w:rsidRPr="00B20AE8">
        <w:t>NOTE</w:t>
      </w:r>
      <w:r w:rsidR="00F437E4">
        <w:t> 24</w:t>
      </w:r>
      <w:r w:rsidRPr="00B20AE8">
        <w:t>:</w:t>
      </w:r>
      <w:r w:rsidRPr="00B20AE8">
        <w:tab/>
      </w:r>
      <w:r w:rsidRPr="00B20AE8">
        <w:rPr>
          <w:i/>
        </w:rPr>
        <w:t>total radiated power</w:t>
      </w:r>
      <w:r w:rsidRPr="00B20AE8">
        <w:t xml:space="preserve"> is defined in both the near-field region and the far-field region.</w:t>
      </w:r>
      <w:bookmarkEnd w:id="70"/>
    </w:p>
    <w:p w14:paraId="3B13B113" w14:textId="77777777" w:rsidR="006C35D4" w:rsidRPr="00B20AE8" w:rsidRDefault="006C35D4" w:rsidP="0039402F">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14:paraId="7D7CE703" w14:textId="77777777" w:rsidR="00E97BA0" w:rsidRPr="00B20AE8" w:rsidRDefault="00E97BA0" w:rsidP="0039402F">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14:paraId="3BB75860" w14:textId="77777777" w:rsidR="000814A0" w:rsidRPr="00B20AE8" w:rsidRDefault="00E97BA0" w:rsidP="0039402F">
      <w:r w:rsidRPr="00B20AE8">
        <w:rPr>
          <w:b/>
        </w:rPr>
        <w:t>transmission bandwidth:</w:t>
      </w:r>
      <w:r w:rsidRPr="00B20AE8">
        <w:t xml:space="preserve"> bandwidth of an instantaneous E-UTRA transmission from a UE or BS, m</w:t>
      </w:r>
      <w:r w:rsidR="00592C52" w:rsidRPr="00B20AE8">
        <w:t>easured in Resource Block units</w:t>
      </w:r>
    </w:p>
    <w:p w14:paraId="03C61F24" w14:textId="77777777" w:rsidR="00CA50B8" w:rsidRPr="00B20AE8" w:rsidRDefault="00CA50B8" w:rsidP="0039402F">
      <w:pPr>
        <w:rPr>
          <w:b/>
          <w:bCs/>
          <w:lang w:eastAsia="zh-CN"/>
        </w:rPr>
      </w:pPr>
      <w:r w:rsidRPr="00B20AE8">
        <w:rPr>
          <w:b/>
          <w:bCs/>
        </w:rPr>
        <w:t xml:space="preserve">Unsynchronized operation: </w:t>
      </w:r>
      <w:r w:rsidRPr="00B20AE8">
        <w:t>Operation of TDD in two different systems, where the conditions for synchronized operation</w:t>
      </w:r>
      <w:r w:rsidRPr="00B20AE8">
        <w:rPr>
          <w:rFonts w:hint="eastAsia"/>
          <w:lang w:eastAsia="zh-CN"/>
        </w:rPr>
        <w:t xml:space="preserve"> are not met.</w:t>
      </w:r>
    </w:p>
    <w:p w14:paraId="62A54765" w14:textId="77777777" w:rsidR="00E97BA0" w:rsidRPr="00B20AE8" w:rsidRDefault="00E97BA0" w:rsidP="0039402F">
      <w:r w:rsidRPr="00B20AE8">
        <w:rPr>
          <w:b/>
          <w:bCs/>
        </w:rPr>
        <w:t>uplink operating band:</w:t>
      </w:r>
      <w:r w:rsidRPr="00B20AE8">
        <w:t xml:space="preserve"> part of the (FDD) operat</w:t>
      </w:r>
      <w:r w:rsidR="00592C52" w:rsidRPr="00B20AE8">
        <w:t>ing band designated for uplink</w:t>
      </w:r>
    </w:p>
    <w:p w14:paraId="133600C8" w14:textId="77777777" w:rsidR="00080512" w:rsidRPr="00B20AE8" w:rsidRDefault="00080512" w:rsidP="00673E8E">
      <w:pPr>
        <w:pStyle w:val="Heading2"/>
      </w:pPr>
      <w:bookmarkStart w:id="71" w:name="_Toc21122801"/>
      <w:bookmarkStart w:id="72" w:name="_Toc45906994"/>
      <w:bookmarkStart w:id="73" w:name="_Toc53181098"/>
      <w:bookmarkStart w:id="74" w:name="_Toc61116921"/>
      <w:bookmarkStart w:id="75" w:name="_Toc67080773"/>
      <w:bookmarkStart w:id="76" w:name="_Toc68770125"/>
      <w:bookmarkStart w:id="77" w:name="_Toc74755188"/>
      <w:bookmarkStart w:id="78" w:name="_Toc76506112"/>
      <w:bookmarkStart w:id="79" w:name="_Toc83113031"/>
      <w:bookmarkStart w:id="80" w:name="_Toc89876234"/>
      <w:bookmarkStart w:id="81" w:name="_Toc98711134"/>
      <w:bookmarkStart w:id="82" w:name="_Toc145097001"/>
      <w:bookmarkStart w:id="83" w:name="_Toc161848251"/>
      <w:r w:rsidRPr="00B20AE8">
        <w:t>3.2</w:t>
      </w:r>
      <w:r w:rsidRPr="00B20AE8">
        <w:tab/>
        <w:t>Symbols</w:t>
      </w:r>
      <w:bookmarkEnd w:id="71"/>
      <w:bookmarkEnd w:id="72"/>
      <w:bookmarkEnd w:id="73"/>
      <w:bookmarkEnd w:id="74"/>
      <w:bookmarkEnd w:id="75"/>
      <w:bookmarkEnd w:id="76"/>
      <w:bookmarkEnd w:id="77"/>
      <w:bookmarkEnd w:id="78"/>
      <w:bookmarkEnd w:id="79"/>
      <w:bookmarkEnd w:id="80"/>
      <w:bookmarkEnd w:id="81"/>
      <w:bookmarkEnd w:id="82"/>
      <w:bookmarkEnd w:id="83"/>
    </w:p>
    <w:p w14:paraId="19C8AED5" w14:textId="77777777" w:rsidR="00E97BA0" w:rsidRPr="00B20AE8" w:rsidRDefault="00E97BA0" w:rsidP="0039402F">
      <w:r w:rsidRPr="00B20AE8">
        <w:t>For the purposes of the present documen</w:t>
      </w:r>
      <w:r w:rsidR="00592C52" w:rsidRPr="00B20AE8">
        <w:t>t, the following symbols apply:</w:t>
      </w:r>
    </w:p>
    <w:p w14:paraId="42E7E15E" w14:textId="72014EAF" w:rsidR="00E14103" w:rsidRPr="006507D3" w:rsidRDefault="00F437E4" w:rsidP="0039402F">
      <w:pPr>
        <w:pStyle w:val="EW"/>
        <w:rPr>
          <w:lang w:eastAsia="zh-CN"/>
        </w:rPr>
      </w:pPr>
      <w:r w:rsidRPr="00B20AE8">
        <w:rPr>
          <w:rFonts w:ascii="Symbol" w:hAnsi="Symbol" w:cs="v5.0.0"/>
        </w:rPr>
        <w:t></w:t>
      </w:r>
      <w:r w:rsidRPr="00B20AE8">
        <w:rPr>
          <w:rFonts w:cs="v5.0.0"/>
        </w:rPr>
        <w:tab/>
      </w:r>
      <w:r w:rsidR="00E14103" w:rsidRPr="006507D3">
        <w:t>Percentage of the mean transmitted power emitted outside the occupied bandwidth on the assigned channel</w:t>
      </w:r>
    </w:p>
    <w:p w14:paraId="54BDB1A2" w14:textId="77777777" w:rsidR="00E97BA0" w:rsidRPr="006507D3" w:rsidRDefault="00E97BA0" w:rsidP="0039402F">
      <w:pPr>
        <w:pStyle w:val="EW"/>
      </w:pPr>
      <w:r w:rsidRPr="006507D3">
        <w:t>BeW</w:t>
      </w:r>
      <w:r w:rsidRPr="00F437E4">
        <w:rPr>
          <w:vertAlign w:val="subscript"/>
        </w:rPr>
        <w:t>θ</w:t>
      </w:r>
      <w:r w:rsidR="00A22911" w:rsidRPr="006507D3">
        <w:tab/>
      </w:r>
      <w:r w:rsidRPr="006507D3">
        <w:t>The Beam width in θ</w:t>
      </w:r>
    </w:p>
    <w:p w14:paraId="0C546F91" w14:textId="77777777" w:rsidR="004D50F2" w:rsidRPr="006507D3" w:rsidRDefault="00E97BA0" w:rsidP="0039402F">
      <w:pPr>
        <w:pStyle w:val="EW"/>
        <w:rPr>
          <w:lang w:val="en-US" w:eastAsia="zh-CN"/>
        </w:rPr>
      </w:pPr>
      <w:r w:rsidRPr="006507D3">
        <w:t>BeW</w:t>
      </w:r>
      <w:r w:rsidRPr="00F437E4">
        <w:rPr>
          <w:vertAlign w:val="subscript"/>
        </w:rPr>
        <w:t>ϕ</w:t>
      </w:r>
      <w:r w:rsidRPr="006507D3">
        <w:tab/>
        <w:t>The Beam width in ϕ</w:t>
      </w:r>
    </w:p>
    <w:p w14:paraId="1E48CDBE" w14:textId="77777777" w:rsidR="004D50F2" w:rsidRPr="006507D3" w:rsidRDefault="004D50F2" w:rsidP="0039402F">
      <w:pPr>
        <w:pStyle w:val="EW"/>
        <w:rPr>
          <w:lang w:val="en-US" w:eastAsia="zh-CN"/>
        </w:rPr>
      </w:pPr>
      <w:r w:rsidRPr="006507D3">
        <w:rPr>
          <w:lang w:val="en-US" w:eastAsia="zh-CN"/>
        </w:rPr>
        <w:t>BeW</w:t>
      </w:r>
      <w:r w:rsidRPr="00F437E4">
        <w:rPr>
          <w:vertAlign w:val="subscript"/>
          <w:lang w:val="en-US" w:eastAsia="zh-CN"/>
        </w:rPr>
        <w:t>θ,REFSENS</w:t>
      </w:r>
      <w:r w:rsidR="00A22911" w:rsidRPr="006507D3">
        <w:rPr>
          <w:lang w:val="en-US" w:eastAsia="zh-CN"/>
        </w:rPr>
        <w:tab/>
      </w:r>
      <w:r w:rsidRPr="006507D3">
        <w:rPr>
          <w:lang w:val="en-US" w:eastAsia="zh-CN"/>
        </w:rPr>
        <w:t>The beamwidth equivalent to the OTA REFSENS RoAoA in the θ-axis in degrees.</w:t>
      </w:r>
    </w:p>
    <w:p w14:paraId="6A09B11C" w14:textId="77777777" w:rsidR="00E97BA0" w:rsidRPr="006507D3" w:rsidRDefault="004D50F2" w:rsidP="0039402F">
      <w:pPr>
        <w:pStyle w:val="EW"/>
      </w:pPr>
      <w:r w:rsidRPr="006507D3">
        <w:rPr>
          <w:lang w:val="en-US" w:eastAsia="zh-CN"/>
        </w:rPr>
        <w:t>BeW</w:t>
      </w:r>
      <w:r w:rsidRPr="00F437E4">
        <w:rPr>
          <w:vertAlign w:val="subscript"/>
          <w:lang w:val="en-US" w:eastAsia="zh-CN"/>
        </w:rPr>
        <w:t>φ,REFSENS</w:t>
      </w:r>
      <w:r w:rsidRPr="006507D3">
        <w:rPr>
          <w:lang w:val="en-US" w:eastAsia="zh-CN"/>
        </w:rPr>
        <w:tab/>
        <w:t>The beamwidth equivalent to the OTA REFSENS RoAoA in the φ-axis in degrees.</w:t>
      </w:r>
    </w:p>
    <w:p w14:paraId="10DC7D21" w14:textId="77777777" w:rsidR="00E97BA0" w:rsidRPr="006507D3" w:rsidRDefault="00E97BA0" w:rsidP="0039402F">
      <w:pPr>
        <w:pStyle w:val="EW"/>
      </w:pPr>
      <w:r w:rsidRPr="006507D3">
        <w:t>BW</w:t>
      </w:r>
      <w:r w:rsidRPr="00F437E4">
        <w:rPr>
          <w:vertAlign w:val="subscript"/>
        </w:rPr>
        <w:t>Channel</w:t>
      </w:r>
      <w:r w:rsidRPr="006507D3">
        <w:tab/>
        <w:t>Channel bandwidth (for E-UTRA</w:t>
      </w:r>
      <w:r w:rsidR="00E14103" w:rsidRPr="006507D3">
        <w:t xml:space="preserve"> or NR</w:t>
      </w:r>
      <w:r w:rsidRPr="006507D3">
        <w:t>)</w:t>
      </w:r>
    </w:p>
    <w:p w14:paraId="75B91B6C" w14:textId="77777777" w:rsidR="00E97BA0" w:rsidRPr="006507D3" w:rsidRDefault="00E97BA0" w:rsidP="0039402F">
      <w:pPr>
        <w:pStyle w:val="EW"/>
      </w:pPr>
      <w:r w:rsidRPr="006507D3">
        <w:rPr>
          <w:rFonts w:hint="eastAsia"/>
        </w:rPr>
        <w:t>BW</w:t>
      </w:r>
      <w:r w:rsidRPr="00F437E4">
        <w:rPr>
          <w:rFonts w:hint="eastAsia"/>
          <w:vertAlign w:val="subscript"/>
        </w:rPr>
        <w:t>Channel_CA</w:t>
      </w:r>
      <w:r w:rsidRPr="006507D3">
        <w:rPr>
          <w:rFonts w:hint="eastAsia"/>
        </w:rPr>
        <w:tab/>
        <w:t>Aggregated channel bandwidth, expressed in MHz. BWChannel_CA= Fedge_high- Fedge_low.</w:t>
      </w:r>
    </w:p>
    <w:p w14:paraId="595E0687" w14:textId="77777777" w:rsidR="00E97BA0" w:rsidRPr="006507D3" w:rsidRDefault="00E97BA0" w:rsidP="0039402F">
      <w:pPr>
        <w:pStyle w:val="EW"/>
      </w:pPr>
      <w:r w:rsidRPr="006507D3">
        <w:t>BW</w:t>
      </w:r>
      <w:r w:rsidRPr="00F437E4">
        <w:rPr>
          <w:vertAlign w:val="subscript"/>
        </w:rPr>
        <w:t>Config</w:t>
      </w:r>
      <w:r w:rsidRPr="006507D3">
        <w:tab/>
        <w:t>Transmission bandwidth configuration (for E-UTRA), expressed in MHz, where BWConfig = NRB x 180 kHz in the uplink and BWConfig = 15 kHz + NRB x 180 kHz in the downlink.</w:t>
      </w:r>
    </w:p>
    <w:p w14:paraId="072D5279" w14:textId="77777777" w:rsidR="006C35D4" w:rsidRPr="006507D3" w:rsidRDefault="006C35D4" w:rsidP="0039402F">
      <w:pPr>
        <w:pStyle w:val="EW"/>
      </w:pPr>
      <w:r w:rsidRPr="006507D3">
        <w:t>B</w:t>
      </w:r>
      <w:r w:rsidRPr="00F437E4">
        <w:rPr>
          <w:vertAlign w:val="subscript"/>
        </w:rPr>
        <w:t>Wtot</w:t>
      </w:r>
      <w:r w:rsidRPr="006507D3">
        <w:rPr>
          <w:lang w:eastAsia="zh-CN"/>
        </w:rPr>
        <w:tab/>
        <w:t>Total RF bandwidth</w:t>
      </w:r>
    </w:p>
    <w:p w14:paraId="70C18EDF" w14:textId="77777777" w:rsidR="00E97BA0" w:rsidRPr="006507D3" w:rsidRDefault="00E97BA0" w:rsidP="0039402F">
      <w:pPr>
        <w:pStyle w:val="EW"/>
      </w:pPr>
      <w:r w:rsidRPr="006507D3">
        <w:t>D</w:t>
      </w:r>
      <w:r w:rsidRPr="00F437E4">
        <w:t>wPTS</w:t>
      </w:r>
      <w:r w:rsidRPr="006507D3">
        <w:tab/>
        <w:t>Downlink part of the special subframe (for E-UTRA TDD</w:t>
      </w:r>
      <w:r w:rsidR="00724164" w:rsidRPr="006507D3">
        <w:t>)</w:t>
      </w:r>
      <w:r w:rsidRPr="006507D3">
        <w:t xml:space="preserve"> operation</w:t>
      </w:r>
    </w:p>
    <w:p w14:paraId="4C92F394" w14:textId="77777777" w:rsidR="004D50F2" w:rsidRPr="006507D3" w:rsidRDefault="004D50F2" w:rsidP="0039402F">
      <w:pPr>
        <w:pStyle w:val="EW"/>
      </w:pPr>
      <w:r w:rsidRPr="006507D3">
        <w:rPr>
          <w:rFonts w:eastAsia="?? ??"/>
        </w:rPr>
        <w:t>Eb</w:t>
      </w:r>
      <w:r w:rsidRPr="006507D3">
        <w:rPr>
          <w:rFonts w:eastAsia="?? ??"/>
        </w:rPr>
        <w:tab/>
        <w:t>Average energy per information bit (for UTRA)</w:t>
      </w:r>
    </w:p>
    <w:p w14:paraId="3C974444" w14:textId="77777777" w:rsidR="00E97BA0" w:rsidRPr="006507D3" w:rsidRDefault="00E97BA0" w:rsidP="0039402F">
      <w:pPr>
        <w:pStyle w:val="EW"/>
      </w:pPr>
      <w:r w:rsidRPr="006507D3">
        <w:t>f</w:t>
      </w:r>
      <w:r w:rsidRPr="006507D3">
        <w:tab/>
        <w:t>Frequency</w:t>
      </w:r>
    </w:p>
    <w:p w14:paraId="1222B3D5" w14:textId="77777777" w:rsidR="00E97BA0" w:rsidRPr="006507D3" w:rsidRDefault="00E97BA0" w:rsidP="0039402F">
      <w:pPr>
        <w:pStyle w:val="EW"/>
      </w:pPr>
      <w:r w:rsidRPr="006507D3">
        <w:sym w:font="Symbol" w:char="F044"/>
      </w:r>
      <w:r w:rsidRPr="00F437E4">
        <w:t>f</w:t>
      </w:r>
      <w:r w:rsidRPr="006507D3">
        <w:tab/>
        <w:t>Separation between the Base Station RF bandwidth edge frequency and the nominal -3dB point of the measuring filter closest to the carrier frequency</w:t>
      </w:r>
    </w:p>
    <w:p w14:paraId="58599EA9" w14:textId="77777777" w:rsidR="00E97BA0" w:rsidRPr="006507D3" w:rsidRDefault="00E97BA0" w:rsidP="0039402F">
      <w:pPr>
        <w:pStyle w:val="EW"/>
      </w:pPr>
      <w:r w:rsidRPr="006507D3">
        <w:sym w:font="Symbol" w:char="F044"/>
      </w:r>
      <w:r w:rsidRPr="00F437E4">
        <w:t>f</w:t>
      </w:r>
      <w:r w:rsidRPr="00F437E4">
        <w:rPr>
          <w:vertAlign w:val="subscript"/>
        </w:rPr>
        <w:t>max</w:t>
      </w:r>
      <w:r w:rsidR="00A22911" w:rsidRPr="006507D3">
        <w:tab/>
      </w:r>
      <w:r w:rsidRPr="006507D3">
        <w:t xml:space="preserve">The largest value of </w:t>
      </w:r>
      <w:r w:rsidRPr="006507D3">
        <w:sym w:font="Symbol" w:char="F044"/>
      </w:r>
      <w:r w:rsidRPr="006507D3">
        <w:t>f used for defining the requirement</w:t>
      </w:r>
    </w:p>
    <w:p w14:paraId="0128A0A6" w14:textId="77777777" w:rsidR="004D50F2" w:rsidRPr="006507D3" w:rsidRDefault="004D50F2" w:rsidP="0039402F">
      <w:pPr>
        <w:pStyle w:val="EW"/>
      </w:pPr>
      <w:r w:rsidRPr="006507D3">
        <w:t>Δ</w:t>
      </w:r>
      <w:r w:rsidRPr="00F437E4">
        <w:t>f</w:t>
      </w:r>
      <w:r w:rsidRPr="00F437E4">
        <w:rPr>
          <w:vertAlign w:val="subscript"/>
        </w:rPr>
        <w:t>OBUE</w:t>
      </w:r>
      <w:r w:rsidR="00A22911" w:rsidRPr="006507D3">
        <w:tab/>
      </w:r>
      <w:r w:rsidRPr="006507D3">
        <w:t>Maximum offset of the operating band unwanted emissions mask from the downlink operating band edge</w:t>
      </w:r>
    </w:p>
    <w:p w14:paraId="0EA7BF53" w14:textId="77777777" w:rsidR="00E14103" w:rsidRPr="006507D3" w:rsidRDefault="00E14103" w:rsidP="0039402F">
      <w:pPr>
        <w:pStyle w:val="EW"/>
      </w:pPr>
      <w:r w:rsidRPr="006507D3">
        <w:t>Δ</w:t>
      </w:r>
      <w:r w:rsidRPr="00F437E4">
        <w:t>f</w:t>
      </w:r>
      <w:r w:rsidRPr="00F437E4">
        <w:rPr>
          <w:vertAlign w:val="subscript"/>
        </w:rPr>
        <w:t>OOB</w:t>
      </w:r>
      <w:r w:rsidRPr="006507D3">
        <w:tab/>
        <w:t>Maximum offset of the out-of-band boundary from the uplink operating band edge</w:t>
      </w:r>
    </w:p>
    <w:p w14:paraId="54637D6A" w14:textId="77777777" w:rsidR="004D50F2" w:rsidRPr="006507D3" w:rsidRDefault="004D50F2" w:rsidP="0039402F">
      <w:pPr>
        <w:pStyle w:val="EW"/>
      </w:pPr>
      <w:r w:rsidRPr="006507D3">
        <w:t>Δ</w:t>
      </w:r>
      <w:r w:rsidRPr="00F437E4">
        <w:rPr>
          <w:vertAlign w:val="subscript"/>
        </w:rPr>
        <w:t>minSENS</w:t>
      </w:r>
      <w:r w:rsidR="00A22911" w:rsidRPr="006507D3">
        <w:tab/>
      </w:r>
      <w:r w:rsidRPr="006507D3">
        <w:t>Difference between conducted reference sensitivity and EISminsens</w:t>
      </w:r>
    </w:p>
    <w:p w14:paraId="07CF1B93" w14:textId="77777777" w:rsidR="004D50F2" w:rsidRPr="006507D3" w:rsidRDefault="004D50F2" w:rsidP="0039402F">
      <w:pPr>
        <w:pStyle w:val="EW"/>
      </w:pPr>
      <w:r w:rsidRPr="006507D3">
        <w:t>Δ</w:t>
      </w:r>
      <w:r w:rsidRPr="00F437E4">
        <w:rPr>
          <w:vertAlign w:val="subscript"/>
        </w:rPr>
        <w:t>OTAREFSENS</w:t>
      </w:r>
      <w:r w:rsidR="00A22911" w:rsidRPr="006507D3">
        <w:tab/>
      </w:r>
      <w:r w:rsidRPr="006507D3">
        <w:t>Difference between conducted reference sensitivity and OTA REFSENS</w:t>
      </w:r>
    </w:p>
    <w:p w14:paraId="2F6179EB" w14:textId="38B7A033" w:rsidR="004D50F2" w:rsidRPr="006507D3" w:rsidRDefault="004D50F2" w:rsidP="0039402F">
      <w:pPr>
        <w:pStyle w:val="EW"/>
      </w:pPr>
      <w:r w:rsidRPr="006507D3">
        <w:rPr>
          <w:lang w:val="en-US" w:eastAsia="zh-CN"/>
        </w:rPr>
        <w:t>Δ</w:t>
      </w:r>
      <w:r w:rsidRPr="00F437E4">
        <w:rPr>
          <w:vertAlign w:val="subscript"/>
          <w:lang w:val="en-US" w:eastAsia="zh-CN"/>
        </w:rPr>
        <w:t>sample</w:t>
      </w:r>
      <w:r w:rsidR="00A22911" w:rsidRPr="006507D3">
        <w:tab/>
      </w:r>
      <w:r w:rsidRPr="006507D3">
        <w:t xml:space="preserve">The difference between the nominal and extreme power measurements dueing extreme EIRP testing, </w:t>
      </w:r>
      <w:r w:rsidRPr="006507D3">
        <w:rPr>
          <w:lang w:val="en-US" w:eastAsia="zh-CN"/>
        </w:rPr>
        <w:t>Pmax,sample,nom</w:t>
      </w:r>
      <w:r w:rsidR="003D3C64" w:rsidRPr="006507D3">
        <w:rPr>
          <w:lang w:val="en-US" w:eastAsia="zh-CN"/>
        </w:rPr>
        <w:t xml:space="preserve"> </w:t>
      </w:r>
      <w:r w:rsidRPr="006507D3">
        <w:rPr>
          <w:lang w:val="en-US" w:eastAsia="zh-CN"/>
        </w:rPr>
        <w:t>- Pmax,sample,ex</w:t>
      </w:r>
    </w:p>
    <w:p w14:paraId="498F09F5" w14:textId="77777777" w:rsidR="004D50F2" w:rsidRPr="006507D3" w:rsidRDefault="004D50F2" w:rsidP="0039402F">
      <w:pPr>
        <w:pStyle w:val="EW"/>
      </w:pPr>
      <w:r w:rsidRPr="006507D3">
        <w:t>EIS</w:t>
      </w:r>
      <w:r w:rsidRPr="00F437E4">
        <w:rPr>
          <w:vertAlign w:val="subscript"/>
        </w:rPr>
        <w:t>minsens</w:t>
      </w:r>
      <w:r w:rsidR="00A22911" w:rsidRPr="006507D3">
        <w:tab/>
      </w:r>
      <w:r w:rsidRPr="006507D3">
        <w:t>The EIS declared for the minSENS RoAoA</w:t>
      </w:r>
    </w:p>
    <w:p w14:paraId="0F7DD0D3" w14:textId="77777777" w:rsidR="00E97BA0" w:rsidRPr="006507D3" w:rsidRDefault="00E97BA0" w:rsidP="0039402F">
      <w:pPr>
        <w:pStyle w:val="EW"/>
      </w:pPr>
      <w:r w:rsidRPr="006507D3">
        <w:t>FC</w:t>
      </w:r>
      <w:r w:rsidRPr="006507D3">
        <w:tab/>
        <w:t>Carrier centre frequency</w:t>
      </w:r>
    </w:p>
    <w:p w14:paraId="68C0F9CE" w14:textId="77777777" w:rsidR="00E97BA0" w:rsidRPr="006507D3" w:rsidRDefault="00E97BA0" w:rsidP="0039402F">
      <w:pPr>
        <w:pStyle w:val="EW"/>
      </w:pPr>
      <w:r w:rsidRPr="006507D3">
        <w:t>F</w:t>
      </w:r>
      <w:r w:rsidRPr="00F437E4">
        <w:rPr>
          <w:vertAlign w:val="subscript"/>
        </w:rPr>
        <w:t>filter</w:t>
      </w:r>
      <w:r w:rsidRPr="006507D3">
        <w:tab/>
        <w:t>Filter centre frequency</w:t>
      </w:r>
    </w:p>
    <w:p w14:paraId="4E3C34CB" w14:textId="77777777" w:rsidR="00E97BA0" w:rsidRPr="006507D3" w:rsidRDefault="00E97BA0" w:rsidP="0039402F">
      <w:pPr>
        <w:pStyle w:val="EW"/>
      </w:pPr>
      <w:r w:rsidRPr="006507D3">
        <w:t>f_offset</w:t>
      </w:r>
      <w:r w:rsidR="00A22911" w:rsidRPr="006507D3">
        <w:tab/>
      </w:r>
      <w:r w:rsidRPr="006507D3">
        <w:t>Separation between the Base Station RF bandwidth edge frequency and the centre of the measuring filter</w:t>
      </w:r>
    </w:p>
    <w:p w14:paraId="76C22B3B" w14:textId="77777777" w:rsidR="00E97BA0" w:rsidRPr="006507D3" w:rsidRDefault="00E97BA0" w:rsidP="0039402F">
      <w:pPr>
        <w:pStyle w:val="EW"/>
      </w:pPr>
      <w:r w:rsidRPr="006507D3">
        <w:t>f_offset</w:t>
      </w:r>
      <w:r w:rsidRPr="00F437E4">
        <w:rPr>
          <w:vertAlign w:val="subscript"/>
        </w:rPr>
        <w:t>max</w:t>
      </w:r>
      <w:r w:rsidR="00A22911" w:rsidRPr="006507D3">
        <w:tab/>
      </w:r>
      <w:r w:rsidRPr="006507D3">
        <w:t>The maximum value of f_offset used for defining the requirement</w:t>
      </w:r>
    </w:p>
    <w:p w14:paraId="12016E52" w14:textId="77777777" w:rsidR="00E97BA0" w:rsidRPr="006507D3" w:rsidRDefault="00E97BA0" w:rsidP="0039402F">
      <w:pPr>
        <w:pStyle w:val="EW"/>
      </w:pPr>
      <w:r w:rsidRPr="006507D3">
        <w:t>F</w:t>
      </w:r>
      <w:r w:rsidRPr="00F437E4">
        <w:rPr>
          <w:vertAlign w:val="subscript"/>
        </w:rPr>
        <w:t>BW RF,high</w:t>
      </w:r>
      <w:r w:rsidR="00A22911" w:rsidRPr="006507D3">
        <w:tab/>
      </w:r>
      <w:r w:rsidRPr="006507D3">
        <w:t>Upper RF bandwidth edge, where FBW RF,high = FC,high + Foffset, RAT</w:t>
      </w:r>
    </w:p>
    <w:p w14:paraId="5BF20B3E" w14:textId="77777777" w:rsidR="00E97BA0" w:rsidRPr="006507D3" w:rsidRDefault="00E97BA0" w:rsidP="0039402F">
      <w:pPr>
        <w:pStyle w:val="EW"/>
      </w:pPr>
      <w:r w:rsidRPr="006507D3">
        <w:t>F</w:t>
      </w:r>
      <w:r w:rsidRPr="00F437E4">
        <w:rPr>
          <w:vertAlign w:val="subscript"/>
        </w:rPr>
        <w:t>BW RF,low</w:t>
      </w:r>
      <w:r w:rsidR="00A22911" w:rsidRPr="006507D3">
        <w:tab/>
      </w:r>
      <w:r w:rsidRPr="006507D3">
        <w:t>Lower RF bandwidth edge, where FBW RF,low = FC,low - Foffset, RAT</w:t>
      </w:r>
    </w:p>
    <w:p w14:paraId="6FA61FFD" w14:textId="77777777" w:rsidR="00E14103" w:rsidRPr="006507D3" w:rsidRDefault="00E14103" w:rsidP="0039402F">
      <w:pPr>
        <w:pStyle w:val="EW"/>
      </w:pPr>
      <w:r w:rsidRPr="006507D3">
        <w:t>F</w:t>
      </w:r>
      <w:r w:rsidRPr="00F437E4">
        <w:rPr>
          <w:vertAlign w:val="subscript"/>
        </w:rPr>
        <w:t>C</w:t>
      </w:r>
      <w:r w:rsidRPr="006507D3">
        <w:tab/>
      </w:r>
      <w:r w:rsidRPr="006507D3">
        <w:rPr>
          <w:lang w:val="en-US"/>
        </w:rPr>
        <w:t>RF reference frequency on the channel raster</w:t>
      </w:r>
    </w:p>
    <w:p w14:paraId="53261E47" w14:textId="77777777" w:rsidR="00E97BA0" w:rsidRPr="006507D3" w:rsidRDefault="00E97BA0" w:rsidP="0039402F">
      <w:pPr>
        <w:pStyle w:val="EW"/>
      </w:pPr>
      <w:r w:rsidRPr="006507D3">
        <w:t>F</w:t>
      </w:r>
      <w:r w:rsidRPr="00F437E4">
        <w:rPr>
          <w:vertAlign w:val="subscript"/>
        </w:rPr>
        <w:t>C,high</w:t>
      </w:r>
      <w:r w:rsidR="00A22911" w:rsidRPr="006507D3">
        <w:tab/>
      </w:r>
      <w:r w:rsidRPr="006507D3">
        <w:t>Centre frequency of the highest transmitted/received carrier.</w:t>
      </w:r>
    </w:p>
    <w:p w14:paraId="78645CE3" w14:textId="77777777" w:rsidR="00E97BA0" w:rsidRPr="006507D3" w:rsidRDefault="00E97BA0" w:rsidP="0039402F">
      <w:pPr>
        <w:pStyle w:val="EW"/>
      </w:pPr>
      <w:r w:rsidRPr="006507D3">
        <w:t>F</w:t>
      </w:r>
      <w:r w:rsidRPr="00F437E4">
        <w:rPr>
          <w:vertAlign w:val="subscript"/>
        </w:rPr>
        <w:t>C,low</w:t>
      </w:r>
      <w:r w:rsidR="00A22911" w:rsidRPr="006507D3">
        <w:tab/>
      </w:r>
      <w:r w:rsidRPr="006507D3">
        <w:t>Centre frequency of the lowest transmitted/received carrier.</w:t>
      </w:r>
    </w:p>
    <w:p w14:paraId="3D4C5B2A" w14:textId="77777777" w:rsidR="004D50F2" w:rsidRPr="006507D3" w:rsidRDefault="004D50F2" w:rsidP="0039402F">
      <w:pPr>
        <w:pStyle w:val="EW"/>
      </w:pPr>
      <w:r w:rsidRPr="006507D3">
        <w:t>F</w:t>
      </w:r>
      <w:r w:rsidRPr="00F437E4">
        <w:rPr>
          <w:vertAlign w:val="subscript"/>
        </w:rPr>
        <w:t>DL_low</w:t>
      </w:r>
      <w:r w:rsidRPr="006507D3">
        <w:tab/>
        <w:t>The lowest frequency of the downlink operating band</w:t>
      </w:r>
    </w:p>
    <w:p w14:paraId="355226E9" w14:textId="77777777" w:rsidR="004D50F2" w:rsidRPr="006507D3" w:rsidRDefault="004D50F2" w:rsidP="0039402F">
      <w:pPr>
        <w:pStyle w:val="EW"/>
      </w:pPr>
      <w:r w:rsidRPr="006507D3">
        <w:t>F</w:t>
      </w:r>
      <w:r w:rsidRPr="00F437E4">
        <w:rPr>
          <w:vertAlign w:val="subscript"/>
        </w:rPr>
        <w:t>DL_high</w:t>
      </w:r>
      <w:r w:rsidRPr="006507D3">
        <w:tab/>
        <w:t>The highest frequency of the downlink operating band</w:t>
      </w:r>
    </w:p>
    <w:p w14:paraId="2BAB8B84" w14:textId="77777777" w:rsidR="00E97BA0" w:rsidRPr="006507D3" w:rsidRDefault="00E97BA0" w:rsidP="0039402F">
      <w:pPr>
        <w:pStyle w:val="EW"/>
      </w:pPr>
      <w:r w:rsidRPr="006507D3">
        <w:rPr>
          <w:rFonts w:hint="eastAsia"/>
        </w:rPr>
        <w:t>F</w:t>
      </w:r>
      <w:r w:rsidRPr="00F437E4">
        <w:rPr>
          <w:rFonts w:hint="eastAsia"/>
          <w:vertAlign w:val="subscript"/>
        </w:rPr>
        <w:t>edge_low</w:t>
      </w:r>
      <w:r w:rsidR="00A22911" w:rsidRPr="006507D3">
        <w:rPr>
          <w:rFonts w:hint="eastAsia"/>
        </w:rPr>
        <w:tab/>
      </w:r>
      <w:r w:rsidRPr="006507D3">
        <w:rPr>
          <w:rFonts w:hint="eastAsia"/>
        </w:rPr>
        <w:t>The lower edge of aggregated channel bandwidth, expressed in MHz. Fedge_low</w:t>
      </w:r>
      <w:r w:rsidRPr="006507D3">
        <w:t xml:space="preserve"> </w:t>
      </w:r>
      <w:r w:rsidRPr="006507D3">
        <w:rPr>
          <w:rFonts w:hint="eastAsia"/>
        </w:rPr>
        <w:t>=</w:t>
      </w:r>
      <w:r w:rsidRPr="006507D3">
        <w:t xml:space="preserve"> </w:t>
      </w:r>
      <w:r w:rsidRPr="006507D3">
        <w:rPr>
          <w:rFonts w:hint="eastAsia"/>
        </w:rPr>
        <w:t>FC_low</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1CD3CF09" w14:textId="77777777" w:rsidR="003D3C64" w:rsidRPr="006507D3" w:rsidRDefault="00E97BA0" w:rsidP="0039402F">
      <w:pPr>
        <w:pStyle w:val="EW"/>
        <w:rPr>
          <w:lang w:eastAsia="zh-CN"/>
        </w:rPr>
      </w:pPr>
      <w:r w:rsidRPr="006507D3">
        <w:rPr>
          <w:rFonts w:hint="eastAsia"/>
        </w:rPr>
        <w:t>F</w:t>
      </w:r>
      <w:r w:rsidRPr="00F437E4">
        <w:rPr>
          <w:rFonts w:hint="eastAsia"/>
          <w:vertAlign w:val="subscript"/>
        </w:rPr>
        <w:t>edge_high</w:t>
      </w:r>
      <w:r w:rsidR="00A22911" w:rsidRPr="006507D3">
        <w:rPr>
          <w:rFonts w:hint="eastAsia"/>
        </w:rPr>
        <w:tab/>
      </w:r>
      <w:r w:rsidRPr="006507D3">
        <w:rPr>
          <w:rFonts w:hint="eastAsia"/>
        </w:rPr>
        <w:t xml:space="preserve">The </w:t>
      </w:r>
      <w:r w:rsidRPr="006507D3">
        <w:rPr>
          <w:rFonts w:hint="eastAsia"/>
          <w:lang w:eastAsia="zh-CN"/>
        </w:rPr>
        <w:t xml:space="preserve">upper </w:t>
      </w:r>
      <w:r w:rsidRPr="006507D3">
        <w:rPr>
          <w:rFonts w:hint="eastAsia"/>
        </w:rPr>
        <w:t>edge of aggregated channel bandwidth, expressed in MHz. Fedge_high</w:t>
      </w:r>
      <w:r w:rsidRPr="006507D3">
        <w:t xml:space="preserve"> </w:t>
      </w:r>
      <w:r w:rsidRPr="006507D3">
        <w:rPr>
          <w:rFonts w:hint="eastAsia"/>
        </w:rPr>
        <w:t>=</w:t>
      </w:r>
      <w:r w:rsidRPr="006507D3">
        <w:t xml:space="preserve"> </w:t>
      </w:r>
      <w:r w:rsidRPr="006507D3">
        <w:rPr>
          <w:rFonts w:hint="eastAsia"/>
        </w:rPr>
        <w:t>FC_high</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719FA466" w14:textId="04BA5986" w:rsidR="00E97BA0" w:rsidRPr="006507D3" w:rsidRDefault="00E97BA0" w:rsidP="0039402F">
      <w:pPr>
        <w:pStyle w:val="EW"/>
      </w:pPr>
      <w:r w:rsidRPr="006507D3">
        <w:t>F</w:t>
      </w:r>
      <w:r w:rsidRPr="00F437E4">
        <w:rPr>
          <w:vertAlign w:val="subscript"/>
        </w:rPr>
        <w:t>offset, RAT</w:t>
      </w:r>
      <w:r w:rsidRPr="006507D3">
        <w:tab/>
        <w:t>Frequency offset from the centre frequency of the highest transmitted/received carrier to the upper RF bandwidth edge, sub-block edge or inter-RF bandwidth edge, or from the centre frequency of the lowest transmitted/received carrier to the lower RF bandwidth edge, sub-block edge or inter-RF bandwidth edge for a specific RAT.</w:t>
      </w:r>
    </w:p>
    <w:p w14:paraId="1472D52B" w14:textId="77777777" w:rsidR="00E14103" w:rsidRPr="006507D3" w:rsidRDefault="00E14103" w:rsidP="0039402F">
      <w:pPr>
        <w:pStyle w:val="EW"/>
        <w:rPr>
          <w:lang w:eastAsia="zh-CN"/>
        </w:rPr>
      </w:pPr>
      <w:r w:rsidRPr="006507D3">
        <w:rPr>
          <w:lang w:eastAsia="zh-CN"/>
        </w:rPr>
        <w:t>F</w:t>
      </w:r>
      <w:r w:rsidRPr="00577BE5">
        <w:rPr>
          <w:vertAlign w:val="subscript"/>
          <w:lang w:eastAsia="zh-CN"/>
        </w:rPr>
        <w:t>FBWhigh</w:t>
      </w:r>
      <w:r w:rsidRPr="006507D3">
        <w:rPr>
          <w:lang w:eastAsia="zh-CN"/>
        </w:rPr>
        <w:tab/>
        <w:t xml:space="preserve">Highest supported frequency </w:t>
      </w:r>
      <w:r w:rsidRPr="006507D3">
        <w:t>within supported operating band</w:t>
      </w:r>
      <w:r w:rsidRPr="006507D3">
        <w:rPr>
          <w:lang w:eastAsia="zh-CN"/>
        </w:rPr>
        <w:t>, for which fractional bandwidth support was declared</w:t>
      </w:r>
    </w:p>
    <w:p w14:paraId="14688CB2" w14:textId="77777777" w:rsidR="00E14103" w:rsidRPr="006507D3" w:rsidRDefault="00E14103" w:rsidP="0039402F">
      <w:pPr>
        <w:pStyle w:val="EW"/>
      </w:pPr>
      <w:r w:rsidRPr="006507D3">
        <w:rPr>
          <w:lang w:eastAsia="zh-CN"/>
        </w:rPr>
        <w:t>F</w:t>
      </w:r>
      <w:r w:rsidRPr="00577BE5">
        <w:rPr>
          <w:vertAlign w:val="subscript"/>
          <w:lang w:eastAsia="zh-CN"/>
        </w:rPr>
        <w:t>FBWlow</w:t>
      </w:r>
      <w:r w:rsidRPr="006507D3">
        <w:rPr>
          <w:lang w:eastAsia="zh-CN"/>
        </w:rPr>
        <w:tab/>
        <w:t xml:space="preserve">Lowest supported frequency </w:t>
      </w:r>
      <w:r w:rsidRPr="006507D3">
        <w:t>within supported operating band</w:t>
      </w:r>
      <w:r w:rsidRPr="006507D3">
        <w:rPr>
          <w:lang w:eastAsia="zh-CN"/>
        </w:rPr>
        <w:t>, for which fractional bandwidth support was declared</w:t>
      </w:r>
    </w:p>
    <w:p w14:paraId="09EA3360" w14:textId="77777777" w:rsidR="00E97BA0" w:rsidRPr="006507D3" w:rsidRDefault="00E97BA0" w:rsidP="0039402F">
      <w:pPr>
        <w:pStyle w:val="EW"/>
      </w:pPr>
      <w:r w:rsidRPr="006507D3">
        <w:t>F</w:t>
      </w:r>
      <w:r w:rsidRPr="00F437E4">
        <w:rPr>
          <w:vertAlign w:val="subscript"/>
        </w:rPr>
        <w:t>UL_low</w:t>
      </w:r>
      <w:r w:rsidRPr="006507D3">
        <w:tab/>
        <w:t>The lowest frequency of the uplink operating band</w:t>
      </w:r>
    </w:p>
    <w:p w14:paraId="78C1B1E1" w14:textId="77777777" w:rsidR="00E97BA0" w:rsidRPr="006507D3" w:rsidRDefault="00E97BA0" w:rsidP="0039402F">
      <w:pPr>
        <w:pStyle w:val="EW"/>
      </w:pPr>
      <w:r w:rsidRPr="006507D3">
        <w:t>F</w:t>
      </w:r>
      <w:r w:rsidRPr="00F437E4">
        <w:rPr>
          <w:vertAlign w:val="subscript"/>
        </w:rPr>
        <w:t>UL_high</w:t>
      </w:r>
      <w:r w:rsidRPr="006507D3">
        <w:tab/>
        <w:t>The highest frequency of the uplink operating band</w:t>
      </w:r>
    </w:p>
    <w:p w14:paraId="39D1F3EF" w14:textId="77777777" w:rsidR="00E97BA0" w:rsidRPr="006507D3" w:rsidRDefault="00E97BA0" w:rsidP="0039402F">
      <w:pPr>
        <w:pStyle w:val="EW"/>
        <w:rPr>
          <w:rFonts w:eastAsia="MS Mincho"/>
        </w:rPr>
      </w:pPr>
      <w:r w:rsidRPr="006507D3">
        <w:rPr>
          <w:rFonts w:eastAsia="MS Mincho"/>
        </w:rPr>
        <w:t>F</w:t>
      </w:r>
      <w:r w:rsidRPr="00F437E4">
        <w:rPr>
          <w:rFonts w:eastAsia="MS Mincho"/>
          <w:vertAlign w:val="subscript"/>
        </w:rPr>
        <w:t>uw</w:t>
      </w:r>
      <w:r w:rsidRPr="006507D3">
        <w:rPr>
          <w:rFonts w:eastAsia="MS Mincho"/>
        </w:rPr>
        <w:tab/>
        <w:t>Frequency offset of unwanted signal</w:t>
      </w:r>
    </w:p>
    <w:p w14:paraId="4687E094" w14:textId="77777777" w:rsidR="004D50F2" w:rsidRPr="006507D3" w:rsidRDefault="004D50F2" w:rsidP="0039402F">
      <w:pPr>
        <w:pStyle w:val="EW"/>
        <w:rPr>
          <w:rFonts w:eastAsia="MS Mincho"/>
        </w:rPr>
      </w:pPr>
      <w:r w:rsidRPr="006507D3">
        <w:rPr>
          <w:rFonts w:eastAsia="MS Mincho"/>
        </w:rPr>
        <w:t>N</w:t>
      </w:r>
      <w:r w:rsidRPr="00F437E4">
        <w:rPr>
          <w:rFonts w:eastAsia="MS Mincho"/>
          <w:vertAlign w:val="subscript"/>
        </w:rPr>
        <w:t>cells</w:t>
      </w:r>
      <w:r w:rsidRPr="006507D3">
        <w:rPr>
          <w:rFonts w:eastAsia="MS Mincho"/>
        </w:rPr>
        <w:tab/>
        <w:t>The declared number corresponding to the minimum number of cells that can be transmitted by an AAS BS in a particular band with transmission on all transceiver units supporting the operating band</w:t>
      </w:r>
    </w:p>
    <w:p w14:paraId="65BF75EA" w14:textId="77777777" w:rsidR="004D50F2" w:rsidRPr="006507D3" w:rsidRDefault="004D50F2" w:rsidP="0039402F">
      <w:pPr>
        <w:pStyle w:val="EW"/>
      </w:pPr>
      <w:r w:rsidRPr="006507D3">
        <w:t>N</w:t>
      </w:r>
      <w:r w:rsidRPr="00F437E4">
        <w:rPr>
          <w:vertAlign w:val="subscript"/>
        </w:rPr>
        <w:t>0</w:t>
      </w:r>
      <w:r w:rsidR="00A22911" w:rsidRPr="006507D3">
        <w:tab/>
      </w:r>
      <w:r w:rsidRPr="006507D3">
        <w:t>Total one-sided noise power spectral density due to all noise sources (for UTRA)</w:t>
      </w:r>
    </w:p>
    <w:p w14:paraId="7D1B7E47" w14:textId="77777777" w:rsidR="00E14103" w:rsidRPr="006507D3" w:rsidRDefault="00E14103" w:rsidP="0039402F">
      <w:pPr>
        <w:pStyle w:val="EW"/>
      </w:pPr>
      <w:r w:rsidRPr="006507D3">
        <w:t>N</w:t>
      </w:r>
      <w:r w:rsidRPr="00F437E4">
        <w:rPr>
          <w:vertAlign w:val="subscript"/>
        </w:rPr>
        <w:t>RXU,active</w:t>
      </w:r>
      <w:r w:rsidRPr="006507D3">
        <w:tab/>
        <w:t>The number of active receiver units. The same as the number of demodulation branches to which compliance is declared for chapter 8 performance requirements</w:t>
      </w:r>
    </w:p>
    <w:p w14:paraId="22C855B1" w14:textId="77777777" w:rsidR="00E97BA0" w:rsidRPr="006507D3" w:rsidRDefault="00E97BA0" w:rsidP="0039402F">
      <w:pPr>
        <w:pStyle w:val="EW"/>
      </w:pPr>
      <w:r w:rsidRPr="006507D3">
        <w:t>N</w:t>
      </w:r>
      <w:r w:rsidRPr="00F437E4">
        <w:rPr>
          <w:vertAlign w:val="subscript"/>
        </w:rPr>
        <w:t>RB</w:t>
      </w:r>
      <w:r w:rsidRPr="006507D3">
        <w:tab/>
        <w:t>Transmission bandwidth configuration, expressed in units of resource blocks (for E-UTRA)</w:t>
      </w:r>
    </w:p>
    <w:p w14:paraId="7A8C305A" w14:textId="0129CA87" w:rsidR="004D50F2" w:rsidRPr="006507D3" w:rsidRDefault="004D50F2" w:rsidP="0039402F">
      <w:pPr>
        <w:pStyle w:val="EW"/>
      </w:pPr>
      <w:r w:rsidRPr="006507D3">
        <w:t>P</w:t>
      </w:r>
      <w:r w:rsidRPr="00F437E4">
        <w:rPr>
          <w:vertAlign w:val="subscript"/>
        </w:rPr>
        <w:t>max</w:t>
      </w:r>
      <w:r w:rsidRPr="00F437E4">
        <w:rPr>
          <w:vertAlign w:val="subscript"/>
          <w:lang w:eastAsia="zh-CN"/>
        </w:rPr>
        <w:t>,c,EIRP</w:t>
      </w:r>
      <w:r w:rsidR="00A22911" w:rsidRPr="006507D3">
        <w:rPr>
          <w:lang w:eastAsia="zh-CN"/>
        </w:rPr>
        <w:tab/>
      </w:r>
      <w:r w:rsidRPr="006507D3">
        <w:rPr>
          <w:lang w:eastAsia="zh-CN"/>
        </w:rPr>
        <w:t xml:space="preserve">The </w:t>
      </w:r>
      <w:r w:rsidRPr="006507D3">
        <w:t>maximum carrier EIRP when the AAS BS is configured at the rated carrier TRP (P</w:t>
      </w:r>
      <w:r w:rsidR="00577BE5" w:rsidRPr="00577BE5">
        <w:rPr>
          <w:vertAlign w:val="subscript"/>
        </w:rPr>
        <w:t>r</w:t>
      </w:r>
      <w:r w:rsidRPr="00577BE5">
        <w:rPr>
          <w:vertAlign w:val="subscript"/>
        </w:rPr>
        <w:t>ated,c,TRP</w:t>
      </w:r>
      <w:r w:rsidRPr="006507D3">
        <w:t>)</w:t>
      </w:r>
    </w:p>
    <w:p w14:paraId="6F27F0B7" w14:textId="51F58028" w:rsidR="004D50F2" w:rsidRPr="006507D3" w:rsidRDefault="004D50F2" w:rsidP="0039402F">
      <w:pPr>
        <w:pStyle w:val="EW"/>
        <w:rPr>
          <w:lang w:val="en-US" w:eastAsia="zh-CN"/>
        </w:rPr>
      </w:pPr>
      <w:r w:rsidRPr="006507D3">
        <w:rPr>
          <w:lang w:eastAsia="zh-CN"/>
        </w:rPr>
        <w:t>P</w:t>
      </w:r>
      <w:r w:rsidRPr="00F437E4">
        <w:rPr>
          <w:vertAlign w:val="subscript"/>
          <w:lang w:eastAsia="zh-CN"/>
        </w:rPr>
        <w:t>max,c,EIRP, extreme</w:t>
      </w:r>
      <w:r w:rsidRPr="006507D3">
        <w:rPr>
          <w:lang w:eastAsia="zh-CN"/>
        </w:rPr>
        <w:tab/>
        <w:t xml:space="preserve">The maximum carrier EIRP </w:t>
      </w:r>
      <w:r w:rsidRPr="006507D3">
        <w:t>when the AAS BS is configured at the rated carrier TRP (P</w:t>
      </w:r>
      <w:r w:rsidR="00577BE5" w:rsidRPr="00577BE5">
        <w:rPr>
          <w:vertAlign w:val="subscript"/>
        </w:rPr>
        <w:t>r</w:t>
      </w:r>
      <w:r w:rsidRPr="00577BE5">
        <w:rPr>
          <w:vertAlign w:val="subscript"/>
        </w:rPr>
        <w:t>ated,c,TRP</w:t>
      </w:r>
      <w:r w:rsidRPr="006507D3">
        <w:t>) under extreme conditions, either measured directly or calculated.</w:t>
      </w:r>
    </w:p>
    <w:p w14:paraId="6A4A9EC7" w14:textId="77777777" w:rsidR="004D50F2" w:rsidRPr="006507D3" w:rsidRDefault="004D50F2" w:rsidP="0039402F">
      <w:pPr>
        <w:pStyle w:val="EW"/>
      </w:pPr>
      <w:r w:rsidRPr="006507D3">
        <w:t>P</w:t>
      </w:r>
      <w:r w:rsidRPr="00F437E4">
        <w:rPr>
          <w:vertAlign w:val="subscript"/>
        </w:rPr>
        <w:t>max,c,TRP</w:t>
      </w:r>
      <w:r w:rsidR="00A22911" w:rsidRPr="006507D3">
        <w:tab/>
      </w:r>
      <w:r w:rsidRPr="006507D3">
        <w:t>The maximum carrier TRP per cell</w:t>
      </w:r>
    </w:p>
    <w:p w14:paraId="4BBA33B3" w14:textId="77777777" w:rsidR="004D50F2" w:rsidRPr="006507D3" w:rsidRDefault="004D50F2" w:rsidP="0039402F">
      <w:pPr>
        <w:pStyle w:val="EW"/>
        <w:rPr>
          <w:lang w:val="en-US" w:eastAsia="zh-CN"/>
        </w:rPr>
      </w:pPr>
      <w:r w:rsidRPr="006507D3">
        <w:rPr>
          <w:lang w:val="en-US" w:eastAsia="zh-CN"/>
        </w:rPr>
        <w:t>P</w:t>
      </w:r>
      <w:r w:rsidRPr="00F437E4">
        <w:rPr>
          <w:vertAlign w:val="subscript"/>
          <w:lang w:val="en-US" w:eastAsia="zh-CN"/>
        </w:rPr>
        <w:t>max,sample,nom</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nominal conditions.</w:t>
      </w:r>
    </w:p>
    <w:p w14:paraId="45FB56B7" w14:textId="77777777" w:rsidR="00577BE5" w:rsidRDefault="004D50F2" w:rsidP="0039402F">
      <w:pPr>
        <w:pStyle w:val="EW"/>
      </w:pPr>
      <w:r w:rsidRPr="006507D3">
        <w:rPr>
          <w:lang w:val="en-US" w:eastAsia="zh-CN"/>
        </w:rPr>
        <w:t>P</w:t>
      </w:r>
      <w:r w:rsidRPr="00F437E4">
        <w:rPr>
          <w:vertAlign w:val="subscript"/>
          <w:lang w:val="en-US" w:eastAsia="zh-CN"/>
        </w:rPr>
        <w:t>max,sample,ext</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extreme conditions.</w:t>
      </w:r>
    </w:p>
    <w:p w14:paraId="415E3A16" w14:textId="561D881B" w:rsidR="004D50F2" w:rsidRPr="006507D3" w:rsidRDefault="004D50F2" w:rsidP="0039402F">
      <w:pPr>
        <w:pStyle w:val="EW"/>
      </w:pPr>
      <w:r w:rsidRPr="006507D3">
        <w:t>P</w:t>
      </w:r>
      <w:r w:rsidRPr="00577BE5">
        <w:rPr>
          <w:vertAlign w:val="subscript"/>
        </w:rPr>
        <w:t>max</w:t>
      </w:r>
      <w:r w:rsidRPr="00577BE5">
        <w:rPr>
          <w:vertAlign w:val="subscript"/>
          <w:lang w:eastAsia="zh-CN"/>
        </w:rPr>
        <w:t>,t,TRP</w:t>
      </w:r>
      <w:r w:rsidR="00B840C9" w:rsidRPr="006507D3">
        <w:rPr>
          <w:lang w:eastAsia="zh-CN"/>
        </w:rPr>
        <w:t>,</w:t>
      </w:r>
      <w:r w:rsidR="00A22911" w:rsidRPr="006507D3">
        <w:rPr>
          <w:lang w:eastAsia="zh-CN"/>
        </w:rPr>
        <w:tab/>
      </w:r>
      <w:r w:rsidR="00B840C9" w:rsidRPr="006507D3">
        <w:rPr>
          <w:lang w:eastAsia="zh-CN"/>
        </w:rPr>
        <w:t>t</w:t>
      </w:r>
      <w:r w:rsidRPr="006507D3">
        <w:rPr>
          <w:lang w:eastAsia="zh-CN"/>
        </w:rPr>
        <w:t xml:space="preserve">he </w:t>
      </w:r>
      <w:r w:rsidRPr="006507D3">
        <w:t xml:space="preserve">maximum total output power </w:t>
      </w:r>
      <w:r w:rsidRPr="006507D3">
        <w:rPr>
          <w:lang w:eastAsia="zh-CN"/>
        </w:rPr>
        <w:t>per cell</w:t>
      </w:r>
    </w:p>
    <w:p w14:paraId="56E73296" w14:textId="77777777" w:rsidR="00E14103" w:rsidRPr="006507D3" w:rsidRDefault="004D50F2" w:rsidP="0039402F">
      <w:pPr>
        <w:pStyle w:val="EW"/>
      </w:pPr>
      <w:r w:rsidRPr="006507D3">
        <w:t>P</w:t>
      </w:r>
      <w:r w:rsidR="00E14103" w:rsidRPr="00F437E4">
        <w:rPr>
          <w:vertAlign w:val="subscript"/>
        </w:rPr>
        <w:t>r</w:t>
      </w:r>
      <w:r w:rsidRPr="00F437E4">
        <w:rPr>
          <w:vertAlign w:val="subscript"/>
        </w:rPr>
        <w:t>ated,c,EIRP</w:t>
      </w:r>
      <w:r w:rsidR="00A22911" w:rsidRPr="006507D3">
        <w:tab/>
      </w:r>
      <w:r w:rsidRPr="006507D3">
        <w:t>The rated carrier EIRP when the AAS BS is configured at the rated carrier TRP (P</w:t>
      </w:r>
      <w:r w:rsidR="00E14103" w:rsidRPr="00577BE5">
        <w:rPr>
          <w:vertAlign w:val="subscript"/>
        </w:rPr>
        <w:t>r</w:t>
      </w:r>
      <w:r w:rsidRPr="00577BE5">
        <w:rPr>
          <w:vertAlign w:val="subscript"/>
        </w:rPr>
        <w:t>ated,c,TRP</w:t>
      </w:r>
      <w:r w:rsidRPr="006507D3">
        <w:t>)</w:t>
      </w:r>
    </w:p>
    <w:p w14:paraId="7E8C811A" w14:textId="77777777" w:rsidR="00E14103" w:rsidRPr="006507D3" w:rsidRDefault="00E14103" w:rsidP="0039402F">
      <w:pPr>
        <w:pStyle w:val="EW"/>
        <w:rPr>
          <w:lang w:eastAsia="zh-CN"/>
        </w:rPr>
      </w:pPr>
      <w:r w:rsidRPr="006507D3">
        <w:rPr>
          <w:lang w:eastAsia="zh-CN"/>
        </w:rPr>
        <w:t>P</w:t>
      </w:r>
      <w:r w:rsidRPr="00F437E4">
        <w:rPr>
          <w:vertAlign w:val="subscript"/>
          <w:lang w:eastAsia="zh-CN"/>
        </w:rPr>
        <w:t>rated,c,FBWhigh</w:t>
      </w:r>
      <w:r w:rsidRPr="006507D3">
        <w:rPr>
          <w:lang w:eastAsia="zh-CN"/>
        </w:rPr>
        <w:tab/>
        <w:t xml:space="preserve">The </w:t>
      </w:r>
      <w:r w:rsidRPr="006507D3">
        <w:t xml:space="preserve">rated carrier EIRP </w:t>
      </w:r>
      <w:r w:rsidRPr="006507D3">
        <w:rPr>
          <w:lang w:eastAsia="zh-CN"/>
        </w:rPr>
        <w:t xml:space="preserve">for the higher supported frequency range </w:t>
      </w:r>
      <w:r w:rsidRPr="006507D3">
        <w:t>within supported operating band</w:t>
      </w:r>
      <w:r w:rsidRPr="006507D3">
        <w:rPr>
          <w:lang w:eastAsia="zh-CN"/>
        </w:rPr>
        <w:t>, for which fractional bandwidth support was declared</w:t>
      </w:r>
    </w:p>
    <w:p w14:paraId="6F41AFC3" w14:textId="77777777" w:rsidR="004D50F2" w:rsidRPr="006507D3" w:rsidRDefault="00E14103" w:rsidP="0039402F">
      <w:pPr>
        <w:pStyle w:val="EW"/>
      </w:pPr>
      <w:r w:rsidRPr="006507D3">
        <w:t>P</w:t>
      </w:r>
      <w:r w:rsidRPr="00F437E4">
        <w:rPr>
          <w:rFonts w:hint="eastAsia"/>
          <w:vertAlign w:val="subscript"/>
        </w:rPr>
        <w:t>r</w:t>
      </w:r>
      <w:r w:rsidRPr="00F437E4">
        <w:rPr>
          <w:vertAlign w:val="subscript"/>
        </w:rPr>
        <w:t>ated,c,FBWlow</w:t>
      </w:r>
      <w:r w:rsidRPr="006507D3">
        <w:tab/>
        <w:t>The rated carrier EIRP for the lower supported frequency range within supported operating band, for which fractional bandwidth support was declared</w:t>
      </w:r>
    </w:p>
    <w:p w14:paraId="4600CCA4" w14:textId="77777777" w:rsidR="004D50F2" w:rsidRPr="006507D3" w:rsidRDefault="004D50F2" w:rsidP="0039402F">
      <w:pPr>
        <w:pStyle w:val="EW"/>
      </w:pPr>
      <w:r w:rsidRPr="006507D3">
        <w:t>P</w:t>
      </w:r>
      <w:r w:rsidR="00E14103" w:rsidRPr="00F437E4">
        <w:rPr>
          <w:vertAlign w:val="subscript"/>
        </w:rPr>
        <w:t>r</w:t>
      </w:r>
      <w:r w:rsidRPr="00F437E4">
        <w:rPr>
          <w:vertAlign w:val="subscript"/>
        </w:rPr>
        <w:t>ated,c,TRP</w:t>
      </w:r>
      <w:r w:rsidR="00A22911" w:rsidRPr="006507D3">
        <w:tab/>
      </w:r>
      <w:r w:rsidRPr="006507D3">
        <w:t>The rated carrier TRP</w:t>
      </w:r>
    </w:p>
    <w:p w14:paraId="27B792B6" w14:textId="77777777" w:rsidR="00CA7F28" w:rsidRPr="006507D3" w:rsidRDefault="00CA7F28" w:rsidP="0039402F">
      <w:pPr>
        <w:pStyle w:val="EW"/>
      </w:pPr>
      <w:r w:rsidRPr="006507D3">
        <w:t>P</w:t>
      </w:r>
      <w:r w:rsidR="00E14103" w:rsidRPr="00F437E4">
        <w:rPr>
          <w:vertAlign w:val="subscript"/>
        </w:rPr>
        <w:t>r</w:t>
      </w:r>
      <w:r w:rsidRPr="00F437E4">
        <w:rPr>
          <w:vertAlign w:val="subscript"/>
        </w:rPr>
        <w:t>ated,t,</w:t>
      </w:r>
      <w:r w:rsidR="000814A0" w:rsidRPr="00F437E4">
        <w:rPr>
          <w:vertAlign w:val="subscript"/>
        </w:rPr>
        <w:t>TRP</w:t>
      </w:r>
      <w:r w:rsidR="000814A0" w:rsidRPr="006507D3">
        <w:tab/>
      </w:r>
      <w:r w:rsidRPr="006507D3">
        <w:t xml:space="preserve">Rated </w:t>
      </w:r>
      <w:r w:rsidR="00B840C9" w:rsidRPr="006507D3">
        <w:t>transmitter</w:t>
      </w:r>
      <w:r w:rsidRPr="006507D3">
        <w:t xml:space="preserve"> TRP declared per RIB</w:t>
      </w:r>
    </w:p>
    <w:p w14:paraId="48840F82" w14:textId="77777777" w:rsidR="00E97BA0" w:rsidRPr="006507D3" w:rsidRDefault="00E97BA0" w:rsidP="0039402F">
      <w:pPr>
        <w:pStyle w:val="EW"/>
        <w:rPr>
          <w:lang w:eastAsia="zh-CN"/>
        </w:rPr>
      </w:pPr>
      <w:r w:rsidRPr="006507D3">
        <w:t>W</w:t>
      </w:r>
      <w:r w:rsidRPr="00F437E4">
        <w:rPr>
          <w:vertAlign w:val="subscript"/>
        </w:rPr>
        <w:t>gap</w:t>
      </w:r>
      <w:r w:rsidRPr="006507D3">
        <w:tab/>
        <w:t>Sub-block gap size</w:t>
      </w:r>
      <w:r w:rsidRPr="006507D3">
        <w:rPr>
          <w:rFonts w:hint="eastAsia"/>
          <w:lang w:eastAsia="zh-CN"/>
        </w:rPr>
        <w:t xml:space="preserve"> or Inter RF Bandwidth gap size</w:t>
      </w:r>
    </w:p>
    <w:p w14:paraId="0D53BB55" w14:textId="77777777" w:rsidR="00592C52" w:rsidRPr="006507D3" w:rsidRDefault="00592C52" w:rsidP="0039402F">
      <w:pPr>
        <w:pStyle w:val="EW"/>
        <w:rPr>
          <w:lang w:eastAsia="zh-CN"/>
        </w:rPr>
      </w:pPr>
      <w:r w:rsidRPr="006507D3">
        <w:sym w:font="Symbol" w:char="F071"/>
      </w:r>
      <w:r w:rsidRPr="006507D3">
        <w:tab/>
        <w:t>The angle in the reference coordinate system between the projection of the x/y plane and the radiation vector defined between -90° and 90°. 0° represents the direction perpendicular to the y/z plane. The angle is aligned with the down-tilt angle.</w:t>
      </w:r>
    </w:p>
    <w:p w14:paraId="60465BD5" w14:textId="77777777" w:rsidR="00BC4E5B" w:rsidRPr="006507D3" w:rsidRDefault="00592C52" w:rsidP="0039402F">
      <w:pPr>
        <w:pStyle w:val="EW"/>
      </w:pPr>
      <w:r w:rsidRPr="006507D3">
        <w:sym w:font="Symbol" w:char="F066"/>
      </w:r>
      <w:r w:rsidRPr="006507D3">
        <w:tab/>
      </w:r>
      <w:r w:rsidR="00BC4E5B" w:rsidRPr="006507D3">
        <w:t>The angle in the reference coordinate system between the x-axis and the projection of the radiation vector onto the x/y plane defined between -180° and 180°</w:t>
      </w:r>
      <w:r w:rsidR="00BC4E5B" w:rsidRPr="006507D3">
        <w:rPr>
          <w:rFonts w:hint="eastAsia"/>
        </w:rPr>
        <w:t>.</w:t>
      </w:r>
    </w:p>
    <w:p w14:paraId="063DDDD0" w14:textId="77777777" w:rsidR="004D50F2" w:rsidRPr="006507D3" w:rsidRDefault="004D50F2" w:rsidP="0039402F">
      <w:pPr>
        <w:pStyle w:val="EW"/>
      </w:pPr>
      <w:r w:rsidRPr="006507D3">
        <w:t>P</w:t>
      </w:r>
      <w:r w:rsidRPr="00F437E4">
        <w:rPr>
          <w:vertAlign w:val="subscript"/>
        </w:rPr>
        <w:t>REFSENS</w:t>
      </w:r>
      <w:r w:rsidRPr="006507D3">
        <w:tab/>
        <w:t>Conducted reference Sensitivity power level</w:t>
      </w:r>
    </w:p>
    <w:p w14:paraId="0E732977" w14:textId="7A87B639" w:rsidR="00DD6845" w:rsidRPr="006507D3" w:rsidRDefault="004D50F2" w:rsidP="0039402F">
      <w:pPr>
        <w:pStyle w:val="EW"/>
        <w:rPr>
          <w:rFonts w:eastAsia="MS Mincho"/>
        </w:rPr>
      </w:pPr>
      <w:r w:rsidRPr="006507D3">
        <w:rPr>
          <w:rFonts w:eastAsia="MS Mincho"/>
        </w:rPr>
        <w:t>TRP</w:t>
      </w:r>
      <w:r w:rsidRPr="00F437E4">
        <w:rPr>
          <w:rFonts w:eastAsia="MS Mincho"/>
          <w:vertAlign w:val="subscript"/>
        </w:rPr>
        <w:t>Estimate</w:t>
      </w:r>
      <w:r w:rsidRPr="006507D3">
        <w:rPr>
          <w:rFonts w:eastAsia="MS Mincho"/>
        </w:rPr>
        <w:tab/>
        <w:t>Numerically approximated TRP</w:t>
      </w:r>
    </w:p>
    <w:p w14:paraId="4366A131" w14:textId="77777777" w:rsidR="006507D3" w:rsidRPr="006507D3" w:rsidRDefault="006507D3" w:rsidP="0039402F">
      <w:pPr>
        <w:pStyle w:val="EW"/>
        <w:rPr>
          <w:rFonts w:eastAsia="MS Mincho"/>
        </w:rPr>
      </w:pPr>
    </w:p>
    <w:p w14:paraId="730A76D8" w14:textId="77777777" w:rsidR="00E97BA0" w:rsidRPr="00B20AE8" w:rsidRDefault="00E97BA0" w:rsidP="0039402F">
      <w:pPr>
        <w:pStyle w:val="TH"/>
      </w:pPr>
      <w:r w:rsidRPr="00B20AE8">
        <w:object w:dxaOrig="8639" w:dyaOrig="5230" w14:anchorId="23173F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15pt;height:257.9pt" o:ole="">
            <v:imagedata r:id="rId11" o:title=""/>
          </v:shape>
          <o:OLEObject Type="Embed" ProgID="Word.Picture.8" ShapeID="_x0000_i1025" DrawAspect="Content" ObjectID="_1773834685" r:id="rId12"/>
        </w:object>
      </w:r>
    </w:p>
    <w:p w14:paraId="737E3AA5" w14:textId="77777777" w:rsidR="00E97BA0" w:rsidRPr="00B20AE8" w:rsidRDefault="00E97BA0" w:rsidP="0039402F">
      <w:pPr>
        <w:pStyle w:val="TF"/>
      </w:pPr>
      <w:r w:rsidRPr="00B20AE8">
        <w:t>Figure 3.2-1: Illustration of RF bandwidth related symbols and definitions for Multi-standard Radio</w:t>
      </w:r>
    </w:p>
    <w:p w14:paraId="4C9CC7A6" w14:textId="77777777" w:rsidR="00E97BA0" w:rsidRPr="00B20AE8" w:rsidRDefault="00E97BA0" w:rsidP="0039402F">
      <w:pPr>
        <w:pStyle w:val="TH"/>
        <w:rPr>
          <w:lang w:eastAsia="zh-CN"/>
        </w:rPr>
      </w:pPr>
      <w:r w:rsidRPr="00B20AE8">
        <w:object w:dxaOrig="10500" w:dyaOrig="5039" w14:anchorId="4DECBD36">
          <v:shape id="_x0000_i1026" type="#_x0000_t75" style="width:479.85pt;height:235.15pt" o:ole="">
            <v:imagedata r:id="rId13" o:title=""/>
          </v:shape>
          <o:OLEObject Type="Embed" ProgID="Word.Picture.8" ShapeID="_x0000_i1026" DrawAspect="Content" ObjectID="_1773834686" r:id="rId14"/>
        </w:object>
      </w:r>
    </w:p>
    <w:p w14:paraId="35A400F3" w14:textId="77777777" w:rsidR="00E97BA0" w:rsidRPr="00B20AE8" w:rsidRDefault="00E97BA0" w:rsidP="0039402F">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14:paraId="6FC5355A" w14:textId="77777777" w:rsidR="00E97BA0" w:rsidRPr="00B20AE8" w:rsidRDefault="00E97BA0" w:rsidP="0039402F">
      <w:pPr>
        <w:pStyle w:val="TH"/>
        <w:rPr>
          <w:lang w:eastAsia="zh-CN"/>
        </w:rPr>
      </w:pPr>
      <w:r w:rsidRPr="00B20AE8">
        <w:object w:dxaOrig="10500" w:dyaOrig="5040" w14:anchorId="0E23B00A">
          <v:shape id="_x0000_i1027" type="#_x0000_t75" style="width:479.85pt;height:235.6pt" o:ole="">
            <v:imagedata r:id="rId15" o:title=""/>
          </v:shape>
          <o:OLEObject Type="Embed" ProgID="Word.Picture.8" ShapeID="_x0000_i1027" DrawAspect="Content" ObjectID="_1773834687" r:id="rId16"/>
        </w:object>
      </w:r>
    </w:p>
    <w:p w14:paraId="7B9CBE0B" w14:textId="77777777" w:rsidR="00E97BA0" w:rsidRPr="00B20AE8" w:rsidRDefault="00E97BA0" w:rsidP="0039402F">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14:paraId="4733B20B" w14:textId="77777777" w:rsidR="00080512" w:rsidRPr="00B20AE8" w:rsidRDefault="00080512" w:rsidP="00673E8E">
      <w:pPr>
        <w:pStyle w:val="Heading2"/>
      </w:pPr>
      <w:bookmarkStart w:id="84" w:name="_Toc21122802"/>
      <w:bookmarkStart w:id="85" w:name="_Toc45906995"/>
      <w:bookmarkStart w:id="86" w:name="_Toc53181099"/>
      <w:bookmarkStart w:id="87" w:name="_Toc61116922"/>
      <w:bookmarkStart w:id="88" w:name="_Toc67080774"/>
      <w:bookmarkStart w:id="89" w:name="_Toc68770126"/>
      <w:bookmarkStart w:id="90" w:name="_Toc74755189"/>
      <w:bookmarkStart w:id="91" w:name="_Toc76506113"/>
      <w:bookmarkStart w:id="92" w:name="_Toc83113032"/>
      <w:bookmarkStart w:id="93" w:name="_Toc89876235"/>
      <w:bookmarkStart w:id="94" w:name="_Toc98711135"/>
      <w:bookmarkStart w:id="95" w:name="_Toc145097002"/>
      <w:bookmarkStart w:id="96" w:name="_Toc161848252"/>
      <w:r w:rsidRPr="00B20AE8">
        <w:t>3.3</w:t>
      </w:r>
      <w:r w:rsidRPr="00B20AE8">
        <w:tab/>
        <w:t>Abbreviations</w:t>
      </w:r>
      <w:bookmarkEnd w:id="84"/>
      <w:bookmarkEnd w:id="85"/>
      <w:bookmarkEnd w:id="86"/>
      <w:bookmarkEnd w:id="87"/>
      <w:bookmarkEnd w:id="88"/>
      <w:bookmarkEnd w:id="89"/>
      <w:bookmarkEnd w:id="90"/>
      <w:bookmarkEnd w:id="91"/>
      <w:bookmarkEnd w:id="92"/>
      <w:bookmarkEnd w:id="93"/>
      <w:bookmarkEnd w:id="94"/>
      <w:bookmarkEnd w:id="95"/>
      <w:bookmarkEnd w:id="96"/>
    </w:p>
    <w:p w14:paraId="25422830" w14:textId="22CE2054" w:rsidR="00592C52" w:rsidRPr="00B20AE8" w:rsidRDefault="00592C52" w:rsidP="0039402F">
      <w:r w:rsidRPr="00B20AE8">
        <w:t xml:space="preserve">For the purposes of the present document, the abbreviations given in </w:t>
      </w:r>
      <w:r w:rsidR="003D3C64" w:rsidRPr="00B20AE8">
        <w:t>TR</w:t>
      </w:r>
      <w:r w:rsidRPr="00B20AE8">
        <w:t> 21.905</w:t>
      </w:r>
      <w:r w:rsidR="003D3C64">
        <w:t> </w:t>
      </w:r>
      <w:r w:rsidR="003D3C64" w:rsidRPr="00B20AE8">
        <w:t>[</w:t>
      </w:r>
      <w:r w:rsidRPr="00B20AE8">
        <w:t xml:space="preserve">1] and the following apply. An abbreviation defined in the present document takes precedence over the definition of the same abbreviation, if any, in </w:t>
      </w:r>
      <w:r w:rsidR="003D3C64" w:rsidRPr="00B20AE8">
        <w:t>TR</w:t>
      </w:r>
      <w:r w:rsidRPr="00B20AE8">
        <w:t> 21.905 [1].</w:t>
      </w:r>
    </w:p>
    <w:p w14:paraId="760C8B42" w14:textId="77777777" w:rsidR="00592C52" w:rsidRPr="00B20AE8" w:rsidRDefault="00592C52" w:rsidP="0039402F">
      <w:pPr>
        <w:pStyle w:val="EW"/>
      </w:pPr>
      <w:r w:rsidRPr="00B20AE8">
        <w:t>AAS BS</w:t>
      </w:r>
      <w:r w:rsidRPr="00B20AE8">
        <w:tab/>
        <w:t>Active Antenna System Base Station</w:t>
      </w:r>
    </w:p>
    <w:p w14:paraId="5A474A4D" w14:textId="77777777" w:rsidR="009917C2" w:rsidRPr="00B20AE8" w:rsidRDefault="009917C2" w:rsidP="0039402F">
      <w:pPr>
        <w:pStyle w:val="EW"/>
      </w:pPr>
      <w:r w:rsidRPr="00B20AE8">
        <w:t>ACLR</w:t>
      </w:r>
      <w:r w:rsidRPr="00B20AE8">
        <w:tab/>
        <w:t>Adjacent Channel Leakage Ratio</w:t>
      </w:r>
    </w:p>
    <w:p w14:paraId="7BFA5864" w14:textId="77777777" w:rsidR="009917C2" w:rsidRPr="00B20AE8" w:rsidRDefault="009917C2" w:rsidP="0039402F">
      <w:pPr>
        <w:pStyle w:val="EW"/>
      </w:pPr>
      <w:r w:rsidRPr="00B20AE8">
        <w:t>ACS</w:t>
      </w:r>
      <w:r w:rsidRPr="00B20AE8">
        <w:tab/>
        <w:t>Adjacent Channel Selectivity</w:t>
      </w:r>
    </w:p>
    <w:p w14:paraId="4E1DEE29" w14:textId="77777777" w:rsidR="00592C52" w:rsidRPr="00B20AE8" w:rsidRDefault="00592C52" w:rsidP="0039402F">
      <w:pPr>
        <w:pStyle w:val="EW"/>
      </w:pPr>
      <w:r w:rsidRPr="00B20AE8">
        <w:t>AoA</w:t>
      </w:r>
      <w:r w:rsidRPr="00B20AE8">
        <w:tab/>
        <w:t>Angle of Arrival</w:t>
      </w:r>
    </w:p>
    <w:p w14:paraId="6D468238" w14:textId="77777777" w:rsidR="00592C52" w:rsidRPr="00B20AE8" w:rsidRDefault="00592C52" w:rsidP="0039402F">
      <w:pPr>
        <w:pStyle w:val="EW"/>
      </w:pPr>
      <w:r w:rsidRPr="00B20AE8">
        <w:t>BC</w:t>
      </w:r>
      <w:r w:rsidRPr="00B20AE8">
        <w:tab/>
        <w:t>Band Category</w:t>
      </w:r>
    </w:p>
    <w:p w14:paraId="44FE8AB1" w14:textId="77777777" w:rsidR="00592C52" w:rsidRPr="00B20AE8" w:rsidRDefault="00592C52" w:rsidP="0039402F">
      <w:pPr>
        <w:pStyle w:val="EW"/>
      </w:pPr>
      <w:r w:rsidRPr="00B20AE8">
        <w:t>BER</w:t>
      </w:r>
      <w:r w:rsidRPr="00B20AE8">
        <w:tab/>
        <w:t>Bit Error Rate</w:t>
      </w:r>
    </w:p>
    <w:p w14:paraId="741B74F3" w14:textId="77777777" w:rsidR="004D50F2" w:rsidRPr="00B20AE8" w:rsidRDefault="004D50F2" w:rsidP="0039402F">
      <w:pPr>
        <w:pStyle w:val="EW"/>
      </w:pPr>
      <w:r w:rsidRPr="00B20AE8">
        <w:t>BLER</w:t>
      </w:r>
      <w:r w:rsidR="00A22911" w:rsidRPr="00B20AE8">
        <w:tab/>
      </w:r>
      <w:r w:rsidRPr="00B20AE8">
        <w:t>Block Error Rate</w:t>
      </w:r>
    </w:p>
    <w:p w14:paraId="5C628783" w14:textId="77777777" w:rsidR="00592C52" w:rsidRPr="00B20AE8" w:rsidRDefault="00592C52" w:rsidP="0039402F">
      <w:pPr>
        <w:pStyle w:val="EW"/>
      </w:pPr>
      <w:r w:rsidRPr="00B20AE8">
        <w:t>CA</w:t>
      </w:r>
      <w:r w:rsidRPr="00B20AE8">
        <w:tab/>
        <w:t>Carrier Aggregation</w:t>
      </w:r>
    </w:p>
    <w:p w14:paraId="4AF58288" w14:textId="77777777" w:rsidR="009917C2" w:rsidRPr="00B20AE8" w:rsidRDefault="009917C2" w:rsidP="0039402F">
      <w:pPr>
        <w:pStyle w:val="EW"/>
      </w:pPr>
      <w:r w:rsidRPr="00B20AE8">
        <w:t>CACLR</w:t>
      </w:r>
      <w:r w:rsidRPr="00B20AE8">
        <w:tab/>
        <w:t>Cumulative ACLR</w:t>
      </w:r>
    </w:p>
    <w:p w14:paraId="479D825C" w14:textId="77777777" w:rsidR="009917C2" w:rsidRPr="00B20AE8" w:rsidRDefault="009917C2" w:rsidP="0039402F">
      <w:pPr>
        <w:pStyle w:val="EW"/>
      </w:pPr>
      <w:r w:rsidRPr="00B20AE8">
        <w:rPr>
          <w:lang w:val="en-US" w:eastAsia="zh-CN"/>
        </w:rPr>
        <w:t>CLTA</w:t>
      </w:r>
      <w:r w:rsidRPr="00B20AE8">
        <w:rPr>
          <w:lang w:val="en-US" w:eastAsia="zh-CN"/>
        </w:rPr>
        <w:tab/>
        <w:t>Co-Location Test Antenna</w:t>
      </w:r>
    </w:p>
    <w:p w14:paraId="009ECCEE" w14:textId="77777777" w:rsidR="004D50F2" w:rsidRPr="00B20AE8" w:rsidRDefault="004D50F2" w:rsidP="0039402F">
      <w:pPr>
        <w:pStyle w:val="EW"/>
      </w:pPr>
      <w:r w:rsidRPr="00B20AE8">
        <w:t>DTT</w:t>
      </w:r>
      <w:r w:rsidRPr="00B20AE8">
        <w:tab/>
        <w:t>Digital Terrestrial Television</w:t>
      </w:r>
    </w:p>
    <w:p w14:paraId="67288134" w14:textId="77777777" w:rsidR="009917C2" w:rsidRPr="00B20AE8" w:rsidRDefault="009917C2" w:rsidP="0039402F">
      <w:pPr>
        <w:pStyle w:val="EW"/>
      </w:pPr>
      <w:r w:rsidRPr="00B20AE8">
        <w:t>DUT</w:t>
      </w:r>
      <w:r w:rsidRPr="00B20AE8">
        <w:tab/>
        <w:t>Device Under Test</w:t>
      </w:r>
    </w:p>
    <w:p w14:paraId="17F19152" w14:textId="77777777" w:rsidR="004D50F2" w:rsidRPr="00B20AE8" w:rsidRDefault="004D50F2" w:rsidP="0039402F">
      <w:pPr>
        <w:pStyle w:val="EW"/>
      </w:pPr>
      <w:r w:rsidRPr="00B20AE8">
        <w:t>DIP</w:t>
      </w:r>
      <w:r w:rsidRPr="00B20AE8">
        <w:tab/>
        <w:t>Dominant Interferer Proportion</w:t>
      </w:r>
    </w:p>
    <w:p w14:paraId="2960A52C" w14:textId="77777777" w:rsidR="00592C52" w:rsidRPr="00B20AE8" w:rsidRDefault="00592C52" w:rsidP="0039402F">
      <w:pPr>
        <w:pStyle w:val="EW"/>
      </w:pPr>
      <w:r w:rsidRPr="00B20AE8">
        <w:t>EIRP</w:t>
      </w:r>
      <w:r w:rsidRPr="00B20AE8">
        <w:tab/>
        <w:t>Equivalent Isotropic Radiated Power</w:t>
      </w:r>
    </w:p>
    <w:p w14:paraId="7BAD4D2A" w14:textId="77777777" w:rsidR="00592C52" w:rsidRPr="00B20AE8" w:rsidRDefault="00592C52" w:rsidP="0039402F">
      <w:pPr>
        <w:pStyle w:val="EW"/>
      </w:pPr>
      <w:r w:rsidRPr="00B20AE8">
        <w:t>EIS</w:t>
      </w:r>
      <w:r w:rsidRPr="00B20AE8">
        <w:tab/>
        <w:t>Equivalent Isotropic Sensitivity</w:t>
      </w:r>
    </w:p>
    <w:p w14:paraId="42764FB3" w14:textId="77777777" w:rsidR="009917C2" w:rsidRPr="00B20AE8" w:rsidRDefault="009917C2" w:rsidP="0039402F">
      <w:pPr>
        <w:pStyle w:val="EW"/>
      </w:pPr>
      <w:r w:rsidRPr="00B20AE8">
        <w:t>FBW</w:t>
      </w:r>
      <w:r w:rsidRPr="00B20AE8">
        <w:tab/>
        <w:t>Fractional Bandwidth</w:t>
      </w:r>
    </w:p>
    <w:p w14:paraId="4FDC6137" w14:textId="77777777" w:rsidR="00592C52" w:rsidRPr="00B20AE8" w:rsidRDefault="00592C52" w:rsidP="0039402F">
      <w:pPr>
        <w:pStyle w:val="EW"/>
      </w:pPr>
      <w:r w:rsidRPr="00B20AE8">
        <w:t>FDD</w:t>
      </w:r>
      <w:r w:rsidRPr="00B20AE8">
        <w:tab/>
        <w:t>Frequency Division Duplex</w:t>
      </w:r>
    </w:p>
    <w:p w14:paraId="548A56FE" w14:textId="77777777" w:rsidR="00592C52" w:rsidRPr="00B20AE8" w:rsidRDefault="00592C52" w:rsidP="0039402F">
      <w:pPr>
        <w:pStyle w:val="EW"/>
      </w:pPr>
      <w:r w:rsidRPr="00B20AE8">
        <w:t>FRC</w:t>
      </w:r>
      <w:r w:rsidRPr="00B20AE8">
        <w:tab/>
        <w:t>Fixed Reference Channel</w:t>
      </w:r>
    </w:p>
    <w:p w14:paraId="5A382A36" w14:textId="77777777" w:rsidR="009917C2" w:rsidRPr="00B20AE8" w:rsidRDefault="009917C2" w:rsidP="0039402F">
      <w:pPr>
        <w:pStyle w:val="EW"/>
      </w:pPr>
      <w:r w:rsidRPr="00B20AE8">
        <w:t>ICS</w:t>
      </w:r>
      <w:r w:rsidRPr="00B20AE8">
        <w:tab/>
        <w:t>In-Channel Selectivity</w:t>
      </w:r>
    </w:p>
    <w:p w14:paraId="37B82E96" w14:textId="77777777" w:rsidR="00592C52" w:rsidRPr="00B20AE8" w:rsidRDefault="00592C52" w:rsidP="0039402F">
      <w:pPr>
        <w:pStyle w:val="EW"/>
      </w:pPr>
      <w:r w:rsidRPr="00B20AE8">
        <w:t>ITU</w:t>
      </w:r>
      <w:r w:rsidRPr="00B20AE8">
        <w:tab/>
        <w:t>International Telecommunication Union</w:t>
      </w:r>
    </w:p>
    <w:p w14:paraId="2FE00995" w14:textId="77777777" w:rsidR="00592C52" w:rsidRPr="00B20AE8" w:rsidRDefault="00592C52" w:rsidP="0039402F">
      <w:pPr>
        <w:pStyle w:val="EW"/>
      </w:pPr>
      <w:r w:rsidRPr="00B20AE8">
        <w:t>ITU</w:t>
      </w:r>
      <w:r w:rsidRPr="00B20AE8">
        <w:noBreakHyphen/>
        <w:t>R</w:t>
      </w:r>
      <w:r w:rsidRPr="00B20AE8">
        <w:tab/>
        <w:t>Radio communication Sector of the ITU</w:t>
      </w:r>
    </w:p>
    <w:p w14:paraId="40DC71D8" w14:textId="77777777" w:rsidR="00592C52" w:rsidRPr="00B20AE8" w:rsidRDefault="00592C52" w:rsidP="0039402F">
      <w:pPr>
        <w:pStyle w:val="EW"/>
        <w:rPr>
          <w:lang w:eastAsia="zh-CN"/>
        </w:rPr>
      </w:pPr>
      <w:r w:rsidRPr="00B20AE8">
        <w:rPr>
          <w:rFonts w:hint="eastAsia"/>
          <w:lang w:eastAsia="zh-CN"/>
        </w:rPr>
        <w:t>MB-MSR</w:t>
      </w:r>
      <w:r w:rsidRPr="00B20AE8">
        <w:rPr>
          <w:rFonts w:hint="eastAsia"/>
          <w:lang w:eastAsia="zh-CN"/>
        </w:rPr>
        <w:tab/>
        <w:t>Multi-Band Multi-Standard Radio</w:t>
      </w:r>
    </w:p>
    <w:p w14:paraId="640847B4" w14:textId="77777777" w:rsidR="00592C52" w:rsidRPr="00B20AE8" w:rsidRDefault="009A4531" w:rsidP="0039402F">
      <w:pPr>
        <w:pStyle w:val="EW"/>
        <w:rPr>
          <w:lang w:eastAsia="zh-CN"/>
        </w:rPr>
      </w:pPr>
      <w:r w:rsidRPr="00B20AE8">
        <w:rPr>
          <w:lang w:eastAsia="zh-CN"/>
        </w:rPr>
        <w:t>MBT</w:t>
      </w:r>
      <w:r w:rsidR="00592C52" w:rsidRPr="00B20AE8">
        <w:rPr>
          <w:lang w:eastAsia="zh-CN"/>
        </w:rPr>
        <w:tab/>
        <w:t>Multi-Band Testing</w:t>
      </w:r>
    </w:p>
    <w:p w14:paraId="2CB3B53C" w14:textId="77777777" w:rsidR="00592C52" w:rsidRPr="00B20AE8" w:rsidRDefault="00592C52" w:rsidP="0039402F">
      <w:pPr>
        <w:pStyle w:val="EW"/>
      </w:pPr>
      <w:r w:rsidRPr="00B20AE8">
        <w:t>MC</w:t>
      </w:r>
      <w:r w:rsidRPr="00B20AE8">
        <w:tab/>
        <w:t>Multi-Carrier in a Single RAT</w:t>
      </w:r>
    </w:p>
    <w:p w14:paraId="053C8768" w14:textId="77777777" w:rsidR="009917C2" w:rsidRPr="00B20AE8" w:rsidRDefault="009917C2" w:rsidP="0039402F">
      <w:pPr>
        <w:pStyle w:val="EW"/>
      </w:pPr>
      <w:r w:rsidRPr="00B20AE8">
        <w:t>NR</w:t>
      </w:r>
      <w:r w:rsidRPr="00B20AE8">
        <w:tab/>
        <w:t>New Radio</w:t>
      </w:r>
    </w:p>
    <w:p w14:paraId="7E2354A1" w14:textId="77777777" w:rsidR="004D50F2" w:rsidRPr="00B20AE8" w:rsidRDefault="004D50F2" w:rsidP="0039402F">
      <w:pPr>
        <w:pStyle w:val="EW"/>
      </w:pPr>
      <w:r w:rsidRPr="00B20AE8">
        <w:t>OBW</w:t>
      </w:r>
      <w:r w:rsidRPr="00B20AE8">
        <w:tab/>
        <w:t>Occupied Band Width</w:t>
      </w:r>
    </w:p>
    <w:p w14:paraId="2139D20F" w14:textId="77777777" w:rsidR="00C23F19" w:rsidRDefault="00C23F19" w:rsidP="0039402F">
      <w:pPr>
        <w:pStyle w:val="EW"/>
      </w:pPr>
      <w:r>
        <w:t>OBUE</w:t>
      </w:r>
      <w:r>
        <w:tab/>
      </w:r>
      <w:r w:rsidRPr="003E3617">
        <w:t xml:space="preserve">Operating </w:t>
      </w:r>
      <w:r>
        <w:t>B</w:t>
      </w:r>
      <w:r w:rsidRPr="003E3617">
        <w:t xml:space="preserve">and </w:t>
      </w:r>
      <w:r>
        <w:t>U</w:t>
      </w:r>
      <w:r w:rsidRPr="003E3617">
        <w:t xml:space="preserve">nwanted </w:t>
      </w:r>
      <w:r>
        <w:t>E</w:t>
      </w:r>
      <w:r w:rsidRPr="003E3617">
        <w:t>missions</w:t>
      </w:r>
      <w:r w:rsidRPr="00B20AE8">
        <w:t xml:space="preserve"> </w:t>
      </w:r>
    </w:p>
    <w:p w14:paraId="2C729901" w14:textId="3DB699DF" w:rsidR="00592C52" w:rsidRPr="00B20AE8" w:rsidRDefault="00592C52" w:rsidP="0039402F">
      <w:pPr>
        <w:pStyle w:val="EW"/>
      </w:pPr>
      <w:r w:rsidRPr="00B20AE8">
        <w:t>OSDD</w:t>
      </w:r>
      <w:r w:rsidRPr="00B20AE8">
        <w:tab/>
        <w:t>OTA Sensitivity Directions Declaration</w:t>
      </w:r>
    </w:p>
    <w:p w14:paraId="43648039" w14:textId="77777777" w:rsidR="00592C52" w:rsidRPr="00B20AE8" w:rsidRDefault="00592C52" w:rsidP="0039402F">
      <w:pPr>
        <w:pStyle w:val="EW"/>
      </w:pPr>
      <w:r w:rsidRPr="00B20AE8">
        <w:t>OTA</w:t>
      </w:r>
      <w:r w:rsidRPr="00B20AE8">
        <w:tab/>
        <w:t>Over The Air</w:t>
      </w:r>
    </w:p>
    <w:p w14:paraId="0197E1C7" w14:textId="77777777" w:rsidR="00592C52" w:rsidRPr="00B20AE8" w:rsidRDefault="00592C52" w:rsidP="0039402F">
      <w:pPr>
        <w:pStyle w:val="EW"/>
      </w:pPr>
      <w:r w:rsidRPr="00B20AE8">
        <w:t>RAT</w:t>
      </w:r>
      <w:r w:rsidRPr="00B20AE8">
        <w:tab/>
        <w:t>Radio Access Technology</w:t>
      </w:r>
    </w:p>
    <w:p w14:paraId="3ABD4551" w14:textId="77777777" w:rsidR="00592C52" w:rsidRPr="00B20AE8" w:rsidRDefault="00592C52" w:rsidP="0039402F">
      <w:pPr>
        <w:pStyle w:val="EW"/>
      </w:pPr>
      <w:r w:rsidRPr="00B20AE8">
        <w:t>RB</w:t>
      </w:r>
      <w:r w:rsidRPr="00B20AE8">
        <w:tab/>
        <w:t>Resource Block (for E-UTRA)</w:t>
      </w:r>
    </w:p>
    <w:p w14:paraId="0A190CD9" w14:textId="77777777" w:rsidR="00592C52" w:rsidRPr="00B20AE8" w:rsidRDefault="00592C52" w:rsidP="0039402F">
      <w:pPr>
        <w:pStyle w:val="EW"/>
      </w:pPr>
      <w:r w:rsidRPr="00B20AE8">
        <w:t>RDN</w:t>
      </w:r>
      <w:r w:rsidRPr="00B20AE8">
        <w:tab/>
        <w:t>Radio Distribution Network</w:t>
      </w:r>
    </w:p>
    <w:p w14:paraId="7E0E864B" w14:textId="77777777" w:rsidR="009917C2" w:rsidRPr="00B20AE8" w:rsidRDefault="009917C2" w:rsidP="0039402F">
      <w:pPr>
        <w:pStyle w:val="EW"/>
      </w:pPr>
      <w:r w:rsidRPr="00B20AE8">
        <w:t>REFSENS</w:t>
      </w:r>
      <w:r w:rsidRPr="00B20AE8">
        <w:tab/>
        <w:t>Reference Sensitivity</w:t>
      </w:r>
    </w:p>
    <w:p w14:paraId="0E42E48F" w14:textId="77777777" w:rsidR="009917C2" w:rsidRPr="00B20AE8" w:rsidRDefault="009917C2" w:rsidP="0039402F">
      <w:pPr>
        <w:pStyle w:val="EW"/>
      </w:pPr>
      <w:r w:rsidRPr="00B20AE8">
        <w:t>RIB</w:t>
      </w:r>
      <w:r w:rsidRPr="00B20AE8">
        <w:tab/>
        <w:t>Radiated Interface Boundary</w:t>
      </w:r>
    </w:p>
    <w:p w14:paraId="3746F86C" w14:textId="77777777" w:rsidR="00592C52" w:rsidRPr="00B20AE8" w:rsidRDefault="00592C52" w:rsidP="0039402F">
      <w:pPr>
        <w:pStyle w:val="EW"/>
      </w:pPr>
      <w:r w:rsidRPr="00B20AE8">
        <w:t>RF</w:t>
      </w:r>
      <w:r w:rsidRPr="00B20AE8">
        <w:tab/>
        <w:t>Radio Frequency</w:t>
      </w:r>
    </w:p>
    <w:p w14:paraId="38B52319" w14:textId="77777777" w:rsidR="00592C52" w:rsidRPr="00B20AE8" w:rsidRDefault="00592C52" w:rsidP="0039402F">
      <w:pPr>
        <w:pStyle w:val="EW"/>
      </w:pPr>
      <w:r w:rsidRPr="00B20AE8">
        <w:t>RoAoA</w:t>
      </w:r>
      <w:r w:rsidRPr="00B20AE8">
        <w:tab/>
        <w:t>Range of Angles of Arrival</w:t>
      </w:r>
    </w:p>
    <w:p w14:paraId="18104416" w14:textId="77777777" w:rsidR="00592C52" w:rsidRPr="00B20AE8" w:rsidRDefault="00592C52" w:rsidP="0039402F">
      <w:pPr>
        <w:pStyle w:val="EW"/>
      </w:pPr>
      <w:r w:rsidRPr="00B20AE8">
        <w:t>SBT</w:t>
      </w:r>
      <w:r w:rsidR="00A22911" w:rsidRPr="00B20AE8">
        <w:tab/>
      </w:r>
      <w:r w:rsidRPr="00B20AE8">
        <w:t>Single Band Testing</w:t>
      </w:r>
    </w:p>
    <w:p w14:paraId="4310B6D7" w14:textId="77777777" w:rsidR="00592C52" w:rsidRPr="00B20AE8" w:rsidRDefault="00592C52" w:rsidP="0039402F">
      <w:pPr>
        <w:pStyle w:val="EW"/>
      </w:pPr>
      <w:r w:rsidRPr="00B20AE8">
        <w:t>SC</w:t>
      </w:r>
      <w:r w:rsidRPr="00B20AE8">
        <w:tab/>
        <w:t>Single-Carrier</w:t>
      </w:r>
    </w:p>
    <w:p w14:paraId="73432E71" w14:textId="77777777" w:rsidR="00072DA0" w:rsidRPr="00B20AE8" w:rsidRDefault="00072DA0" w:rsidP="0039402F">
      <w:pPr>
        <w:pStyle w:val="EW"/>
      </w:pPr>
      <w:r w:rsidRPr="00B20AE8">
        <w:t>sPDSC</w:t>
      </w:r>
      <w:r w:rsidR="00EB214B" w:rsidRPr="00B20AE8">
        <w:t>H</w:t>
      </w:r>
      <w:r w:rsidRPr="00B20AE8">
        <w:tab/>
        <w:t>shortened Physical Downlink Shared Channel</w:t>
      </w:r>
    </w:p>
    <w:p w14:paraId="7359AB2B" w14:textId="77777777" w:rsidR="00592C52" w:rsidRPr="00B20AE8" w:rsidRDefault="00592C52" w:rsidP="0039402F">
      <w:pPr>
        <w:pStyle w:val="EW"/>
      </w:pPr>
      <w:r w:rsidRPr="00B20AE8">
        <w:t>TAB</w:t>
      </w:r>
      <w:r w:rsidRPr="00B20AE8">
        <w:tab/>
      </w:r>
      <w:r w:rsidR="004D50F2" w:rsidRPr="00B20AE8">
        <w:t>Transceiver</w:t>
      </w:r>
      <w:r w:rsidRPr="00B20AE8">
        <w:t xml:space="preserve"> Array Boundary</w:t>
      </w:r>
    </w:p>
    <w:p w14:paraId="52089638" w14:textId="77777777" w:rsidR="009917C2" w:rsidRPr="00B20AE8" w:rsidRDefault="009917C2" w:rsidP="0039402F">
      <w:pPr>
        <w:pStyle w:val="EW"/>
        <w:rPr>
          <w:bCs/>
        </w:rPr>
      </w:pPr>
      <w:r w:rsidRPr="00B20AE8">
        <w:t>TAE</w:t>
      </w:r>
      <w:r w:rsidRPr="00B20AE8">
        <w:tab/>
        <w:t>Time Alignment Error</w:t>
      </w:r>
    </w:p>
    <w:p w14:paraId="2E77B717" w14:textId="77777777" w:rsidR="00592C52" w:rsidRPr="00B20AE8" w:rsidRDefault="00592C52" w:rsidP="0039402F">
      <w:pPr>
        <w:pStyle w:val="EW"/>
      </w:pPr>
      <w:r w:rsidRPr="00B20AE8">
        <w:t>TDD</w:t>
      </w:r>
      <w:r w:rsidRPr="00B20AE8">
        <w:tab/>
        <w:t>Time Division Duplex</w:t>
      </w:r>
    </w:p>
    <w:p w14:paraId="41B7B18A" w14:textId="77777777" w:rsidR="004D50F2" w:rsidRPr="00B20AE8" w:rsidRDefault="004D50F2" w:rsidP="0039402F">
      <w:pPr>
        <w:pStyle w:val="EW"/>
      </w:pPr>
      <w:r w:rsidRPr="00B20AE8">
        <w:t>TRP</w:t>
      </w:r>
      <w:r w:rsidRPr="00B20AE8">
        <w:tab/>
        <w:t>Total Radiated Power</w:t>
      </w:r>
    </w:p>
    <w:p w14:paraId="3F22E036" w14:textId="77777777" w:rsidR="009917C2" w:rsidRPr="00B20AE8" w:rsidRDefault="009917C2" w:rsidP="0039402F">
      <w:pPr>
        <w:pStyle w:val="EW"/>
      </w:pPr>
      <w:r w:rsidRPr="00B20AE8">
        <w:t>TT</w:t>
      </w:r>
      <w:r w:rsidRPr="00B20AE8">
        <w:tab/>
        <w:t>Test Tolerance</w:t>
      </w:r>
    </w:p>
    <w:p w14:paraId="380052BB" w14:textId="089633AE" w:rsidR="00592C52" w:rsidRDefault="00592C52" w:rsidP="0039402F">
      <w:pPr>
        <w:pStyle w:val="EW"/>
      </w:pPr>
      <w:r w:rsidRPr="00B20AE8">
        <w:t>UE</w:t>
      </w:r>
      <w:r w:rsidRPr="00B20AE8">
        <w:tab/>
        <w:t>User Equipment</w:t>
      </w:r>
    </w:p>
    <w:p w14:paraId="05495509" w14:textId="77777777" w:rsidR="00F437E4" w:rsidRPr="00B20AE8" w:rsidRDefault="00F437E4" w:rsidP="0039402F">
      <w:pPr>
        <w:pStyle w:val="EW"/>
      </w:pPr>
    </w:p>
    <w:p w14:paraId="7F72A4F9" w14:textId="77777777" w:rsidR="00C56416" w:rsidRPr="00B20AE8" w:rsidRDefault="00C56416" w:rsidP="00673E8E">
      <w:pPr>
        <w:pStyle w:val="Heading1"/>
        <w:rPr>
          <w:lang w:eastAsia="zh-CN"/>
        </w:rPr>
      </w:pPr>
      <w:bookmarkStart w:id="97" w:name="_Toc21122803"/>
      <w:bookmarkStart w:id="98" w:name="_Toc45906996"/>
      <w:bookmarkStart w:id="99" w:name="_Toc53181100"/>
      <w:bookmarkStart w:id="100" w:name="_Toc61116923"/>
      <w:bookmarkStart w:id="101" w:name="_Toc67080775"/>
      <w:bookmarkStart w:id="102" w:name="_Toc68770127"/>
      <w:bookmarkStart w:id="103" w:name="_Toc74755190"/>
      <w:bookmarkStart w:id="104" w:name="_Toc76506114"/>
      <w:bookmarkStart w:id="105" w:name="_Toc83113033"/>
      <w:bookmarkStart w:id="106" w:name="_Toc89876236"/>
      <w:bookmarkStart w:id="107" w:name="_Toc98711136"/>
      <w:bookmarkStart w:id="108" w:name="_Toc145097003"/>
      <w:bookmarkStart w:id="109" w:name="_Toc161848253"/>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97"/>
      <w:bookmarkEnd w:id="98"/>
      <w:bookmarkEnd w:id="99"/>
      <w:bookmarkEnd w:id="100"/>
      <w:bookmarkEnd w:id="101"/>
      <w:bookmarkEnd w:id="102"/>
      <w:bookmarkEnd w:id="103"/>
      <w:bookmarkEnd w:id="104"/>
      <w:bookmarkEnd w:id="105"/>
      <w:bookmarkEnd w:id="106"/>
      <w:bookmarkEnd w:id="107"/>
      <w:bookmarkEnd w:id="108"/>
      <w:bookmarkEnd w:id="109"/>
    </w:p>
    <w:p w14:paraId="6C2FEAE0" w14:textId="77777777" w:rsidR="00884863" w:rsidRPr="00B20AE8" w:rsidRDefault="006D12BA" w:rsidP="00673E8E">
      <w:pPr>
        <w:pStyle w:val="Heading2"/>
        <w:rPr>
          <w:lang w:eastAsia="zh-CN"/>
        </w:rPr>
      </w:pPr>
      <w:bookmarkStart w:id="110" w:name="_Toc21122804"/>
      <w:bookmarkStart w:id="111" w:name="_Toc45906997"/>
      <w:bookmarkStart w:id="112" w:name="_Toc53181101"/>
      <w:bookmarkStart w:id="113" w:name="_Toc61116924"/>
      <w:bookmarkStart w:id="114" w:name="_Toc67080776"/>
      <w:bookmarkStart w:id="115" w:name="_Toc68770128"/>
      <w:bookmarkStart w:id="116" w:name="_Toc74755191"/>
      <w:bookmarkStart w:id="117" w:name="_Toc76506115"/>
      <w:bookmarkStart w:id="118" w:name="_Toc83113034"/>
      <w:bookmarkStart w:id="119" w:name="_Toc89876237"/>
      <w:bookmarkStart w:id="120" w:name="_Toc98711137"/>
      <w:bookmarkStart w:id="121" w:name="_Toc145097004"/>
      <w:bookmarkStart w:id="122" w:name="_Toc161848254"/>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5528E7C" w14:textId="77777777" w:rsidR="00AE0E8C" w:rsidRPr="00B20AE8" w:rsidRDefault="00AE0E8C" w:rsidP="00673E8E">
      <w:pPr>
        <w:pStyle w:val="Heading3"/>
      </w:pPr>
      <w:bookmarkStart w:id="123" w:name="_Toc21122805"/>
      <w:bookmarkStart w:id="124" w:name="_Toc45906998"/>
      <w:bookmarkStart w:id="125" w:name="_Toc53181102"/>
      <w:bookmarkStart w:id="126" w:name="_Toc61116925"/>
      <w:bookmarkStart w:id="127" w:name="_Toc67080777"/>
      <w:bookmarkStart w:id="128" w:name="_Toc68770129"/>
      <w:bookmarkStart w:id="129" w:name="_Toc74755192"/>
      <w:bookmarkStart w:id="130" w:name="_Toc76506116"/>
      <w:bookmarkStart w:id="131" w:name="_Toc83113035"/>
      <w:bookmarkStart w:id="132" w:name="_Toc89876238"/>
      <w:bookmarkStart w:id="133" w:name="_Toc98711138"/>
      <w:bookmarkStart w:id="134" w:name="_Toc145097005"/>
      <w:bookmarkStart w:id="135" w:name="_Toc161848255"/>
      <w:r w:rsidRPr="00B20AE8">
        <w:t>4.1.1</w:t>
      </w:r>
      <w:r w:rsidRPr="00B20AE8">
        <w:tab/>
        <w:t>General</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4B30EF4E" w14:textId="77777777" w:rsidR="00AE0E8C" w:rsidRPr="00B20AE8" w:rsidRDefault="00AE0E8C" w:rsidP="0039402F">
      <w:r w:rsidRPr="00B20AE8">
        <w:t>The requirements of this clause apply to all applicable tests in part 2 of this specification</w:t>
      </w:r>
      <w:r w:rsidR="00294BA1" w:rsidRPr="00B20AE8">
        <w:t>, i.e. to all AAS BS radiated tests</w:t>
      </w:r>
      <w:r w:rsidRPr="00B20AE8">
        <w:t>.</w:t>
      </w:r>
    </w:p>
    <w:p w14:paraId="2F596F62" w14:textId="684B64E6" w:rsidR="00AE0E8C" w:rsidRPr="00B20AE8" w:rsidRDefault="00AE0E8C" w:rsidP="0039402F">
      <w:pPr>
        <w:rPr>
          <w:snapToGrid w:val="0"/>
        </w:rPr>
      </w:pPr>
      <w:r w:rsidRPr="00B20AE8">
        <w:rPr>
          <w:snapToGrid w:val="0"/>
        </w:rPr>
        <w:t xml:space="preserve">The minimum requirements </w:t>
      </w:r>
      <w:r w:rsidR="002871C1" w:rsidRPr="00B20AE8">
        <w:rPr>
          <w:snapToGrid w:val="0"/>
        </w:rPr>
        <w:t xml:space="preserve">for AAS BS radiated requirements </w:t>
      </w:r>
      <w:r w:rsidRPr="00B20AE8">
        <w:rPr>
          <w:snapToGrid w:val="0"/>
        </w:rPr>
        <w:t xml:space="preserve">are given </w:t>
      </w:r>
      <w:r w:rsidR="00B17621" w:rsidRPr="00B20AE8">
        <w:rPr>
          <w:snapToGrid w:val="0"/>
        </w:rPr>
        <w:t xml:space="preserve">in </w:t>
      </w:r>
      <w:r w:rsidR="003D3C64" w:rsidRPr="00B20AE8">
        <w:rPr>
          <w:snapToGrid w:val="0"/>
        </w:rPr>
        <w:t>TS</w:t>
      </w:r>
      <w:r w:rsidR="003D3C64">
        <w:rPr>
          <w:snapToGrid w:val="0"/>
        </w:rPr>
        <w:t> </w:t>
      </w:r>
      <w:r w:rsidR="003D3C64" w:rsidRPr="00B20AE8">
        <w:rPr>
          <w:snapToGrid w:val="0"/>
        </w:rPr>
        <w:t>3</w:t>
      </w:r>
      <w:r w:rsidR="00B17621" w:rsidRPr="00B20AE8">
        <w:rPr>
          <w:snapToGrid w:val="0"/>
        </w:rPr>
        <w:t>7</w:t>
      </w:r>
      <w:r w:rsidRPr="00B20AE8">
        <w:rPr>
          <w:snapToGrid w:val="0"/>
        </w:rPr>
        <w:t>.105</w:t>
      </w:r>
      <w:r w:rsidR="003D3C64">
        <w:rPr>
          <w:snapToGrid w:val="0"/>
        </w:rPr>
        <w:t> </w:t>
      </w:r>
      <w:r w:rsidR="003D3C64" w:rsidRPr="00B20AE8">
        <w:rPr>
          <w:snapToGrid w:val="0"/>
        </w:rPr>
        <w:t>[</w:t>
      </w:r>
      <w:r w:rsidR="002871C1" w:rsidRPr="00B20AE8">
        <w:rPr>
          <w:snapToGrid w:val="0"/>
        </w:rPr>
        <w:t>14</w:t>
      </w:r>
      <w:r w:rsidRPr="00B20AE8">
        <w:rPr>
          <w:snapToGrid w:val="0"/>
        </w:rPr>
        <w:t xml:space="preserve">] </w:t>
      </w:r>
      <w:r w:rsidR="003D3C64">
        <w:rPr>
          <w:snapToGrid w:val="0"/>
        </w:rPr>
        <w:t>clause </w:t>
      </w:r>
      <w:r w:rsidR="003D3C64" w:rsidRPr="00B20AE8">
        <w:rPr>
          <w:snapToGrid w:val="0"/>
        </w:rPr>
        <w:t>9</w:t>
      </w:r>
      <w:r w:rsidR="002871C1" w:rsidRPr="00B20AE8">
        <w:rPr>
          <w:snapToGrid w:val="0"/>
        </w:rPr>
        <w:t xml:space="preserve"> and 10 for the radiated transmitter and radiated receiver characteristics, respectively</w:t>
      </w:r>
      <w:r w:rsidRPr="00B20AE8">
        <w:rPr>
          <w:snapToGrid w:val="0"/>
        </w:rPr>
        <w:t>. Test Tolerances for the radiated test requirements explicitly stated in part 2 of the present specification are given in</w:t>
      </w:r>
      <w:r w:rsidR="00B17621" w:rsidRPr="00B20AE8">
        <w:rPr>
          <w:snapToGrid w:val="0"/>
        </w:rPr>
        <w:t xml:space="preserve"> annex C of this specification.</w:t>
      </w:r>
    </w:p>
    <w:p w14:paraId="1512D999" w14:textId="77777777" w:rsidR="00AE0E8C" w:rsidRPr="00B20AE8" w:rsidRDefault="00AE0E8C" w:rsidP="0039402F">
      <w:pPr>
        <w:rPr>
          <w:snapToGrid w:val="0"/>
        </w:rPr>
      </w:pPr>
      <w:r w:rsidRPr="00B20AE8">
        <w:rPr>
          <w:snapToGrid w:val="0"/>
        </w:rPr>
        <w:t>Test Tolerances are individually calculated for each test. The Test Tolerances are used to relax the minimum requirements to create test requirements.</w:t>
      </w:r>
    </w:p>
    <w:p w14:paraId="0F3271A4" w14:textId="77777777" w:rsidR="00AE0E8C" w:rsidRPr="00B20AE8" w:rsidRDefault="00AE0E8C" w:rsidP="0039402F">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14:paraId="1D3E56C1" w14:textId="77777777" w:rsidR="00DD6845" w:rsidRPr="00B20AE8" w:rsidRDefault="00394054" w:rsidP="0039402F">
      <w:pPr>
        <w:pStyle w:val="TH"/>
        <w:rPr>
          <w:rFonts w:eastAsia="SimSun"/>
        </w:rPr>
      </w:pPr>
      <w:r w:rsidRPr="00B20AE8">
        <w:rPr>
          <w:rFonts w:eastAsia="SimSun"/>
          <w:lang w:eastAsia="ko-KR"/>
        </w:rPr>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4F339F" w:rsidRPr="00B20AE8" w14:paraId="01F5E07E" w14:textId="77777777" w:rsidTr="006A2BF1">
        <w:trPr>
          <w:cantSplit/>
          <w:jc w:val="center"/>
        </w:trPr>
        <w:tc>
          <w:tcPr>
            <w:tcW w:w="3236" w:type="dxa"/>
            <w:gridSpan w:val="2"/>
          </w:tcPr>
          <w:p w14:paraId="7B92EA19" w14:textId="77777777" w:rsidR="00394054" w:rsidRPr="00B20AE8" w:rsidRDefault="00394054" w:rsidP="0039402F">
            <w:pPr>
              <w:pStyle w:val="TAH"/>
              <w:rPr>
                <w:rFonts w:eastAsia="SimSun"/>
                <w:lang w:val="en-US" w:eastAsia="zh-CN"/>
              </w:rPr>
            </w:pPr>
            <w:r w:rsidRPr="00B20AE8">
              <w:rPr>
                <w:rFonts w:eastAsia="SimSun"/>
                <w:lang w:eastAsia="zh-CN"/>
              </w:rPr>
              <w:t>AAS BS requirement</w:t>
            </w:r>
          </w:p>
        </w:tc>
        <w:tc>
          <w:tcPr>
            <w:tcW w:w="1432" w:type="dxa"/>
          </w:tcPr>
          <w:p w14:paraId="4E2BC5EE" w14:textId="77777777" w:rsidR="00394054" w:rsidRPr="00B20AE8" w:rsidRDefault="00394054" w:rsidP="0039402F">
            <w:pPr>
              <w:pStyle w:val="TAH"/>
              <w:rPr>
                <w:rFonts w:eastAsia="SimSun"/>
                <w:lang w:val="en-US" w:eastAsia="zh-CN"/>
              </w:rPr>
            </w:pPr>
            <w:r w:rsidRPr="00B20AE8">
              <w:rPr>
                <w:rFonts w:eastAsia="SimSun"/>
                <w:lang w:eastAsia="zh-CN"/>
              </w:rPr>
              <w:t>OTA requirement type</w:t>
            </w:r>
          </w:p>
        </w:tc>
        <w:tc>
          <w:tcPr>
            <w:tcW w:w="1264" w:type="dxa"/>
          </w:tcPr>
          <w:p w14:paraId="00551741" w14:textId="77777777" w:rsidR="00394054" w:rsidRPr="00B20AE8" w:rsidRDefault="00394054" w:rsidP="0039402F">
            <w:pPr>
              <w:pStyle w:val="TAH"/>
              <w:rPr>
                <w:rFonts w:eastAsia="SimSun"/>
                <w:lang w:eastAsia="zh-CN"/>
              </w:rPr>
            </w:pPr>
            <w:r w:rsidRPr="00B20AE8">
              <w:rPr>
                <w:rFonts w:eastAsia="SimSun"/>
                <w:lang w:eastAsia="zh-CN"/>
              </w:rPr>
              <w:t>Coverage range</w:t>
            </w:r>
          </w:p>
        </w:tc>
        <w:tc>
          <w:tcPr>
            <w:tcW w:w="3699" w:type="dxa"/>
            <w:tcBorders>
              <w:bottom w:val="single" w:sz="4" w:space="0" w:color="auto"/>
            </w:tcBorders>
          </w:tcPr>
          <w:p w14:paraId="5B69B948" w14:textId="77777777" w:rsidR="00394054" w:rsidRPr="00B20AE8" w:rsidRDefault="00394054" w:rsidP="0039402F">
            <w:pPr>
              <w:pStyle w:val="TAH"/>
              <w:rPr>
                <w:rFonts w:eastAsia="SimSun"/>
                <w:lang w:val="en-US" w:eastAsia="zh-CN"/>
              </w:rPr>
            </w:pPr>
            <w:r w:rsidRPr="00B20AE8">
              <w:rPr>
                <w:rFonts w:eastAsia="SimSun"/>
                <w:lang w:eastAsia="zh-CN"/>
              </w:rPr>
              <w:t>Notes</w:t>
            </w:r>
          </w:p>
        </w:tc>
      </w:tr>
      <w:tr w:rsidR="003D3C64" w:rsidRPr="00B20AE8" w14:paraId="62F0D4E1" w14:textId="77777777" w:rsidTr="006A2BF1">
        <w:trPr>
          <w:cantSplit/>
          <w:jc w:val="center"/>
        </w:trPr>
        <w:tc>
          <w:tcPr>
            <w:tcW w:w="1290" w:type="dxa"/>
            <w:tcBorders>
              <w:bottom w:val="nil"/>
            </w:tcBorders>
            <w:shd w:val="clear" w:color="auto" w:fill="auto"/>
          </w:tcPr>
          <w:p w14:paraId="50B201C3" w14:textId="77777777" w:rsidR="003D3C64" w:rsidRPr="00B20AE8" w:rsidRDefault="003D3C64" w:rsidP="0039402F">
            <w:pPr>
              <w:pStyle w:val="TAC"/>
              <w:rPr>
                <w:rFonts w:eastAsia="SimSun"/>
                <w:lang w:eastAsia="zh-CN"/>
              </w:rPr>
            </w:pPr>
            <w:r w:rsidRPr="00B20AE8">
              <w:rPr>
                <w:rFonts w:eastAsia="SimSun"/>
                <w:lang w:eastAsia="zh-CN"/>
              </w:rPr>
              <w:t>Base station output power</w:t>
            </w:r>
          </w:p>
        </w:tc>
        <w:tc>
          <w:tcPr>
            <w:tcW w:w="1946" w:type="dxa"/>
          </w:tcPr>
          <w:p w14:paraId="57FA7453" w14:textId="77777777" w:rsidR="003D3C64" w:rsidRPr="00B20AE8" w:rsidRDefault="003D3C64" w:rsidP="0039402F">
            <w:pPr>
              <w:pStyle w:val="TAC"/>
              <w:rPr>
                <w:rFonts w:eastAsia="SimSun"/>
                <w:lang w:val="en-US" w:eastAsia="zh-CN"/>
              </w:rPr>
            </w:pPr>
            <w:r w:rsidRPr="00B20AE8">
              <w:rPr>
                <w:rFonts w:eastAsia="SimSun"/>
                <w:lang w:eastAsia="zh-CN"/>
              </w:rPr>
              <w:t>Output power accuracy for EIRP</w:t>
            </w:r>
          </w:p>
        </w:tc>
        <w:tc>
          <w:tcPr>
            <w:tcW w:w="1432" w:type="dxa"/>
          </w:tcPr>
          <w:p w14:paraId="3E4D86DE" w14:textId="77777777" w:rsidR="003D3C64" w:rsidRPr="00B20AE8" w:rsidRDefault="003D3C64" w:rsidP="0039402F">
            <w:pPr>
              <w:pStyle w:val="TAC"/>
              <w:rPr>
                <w:rFonts w:eastAsia="SimSun"/>
                <w:lang w:val="en-US" w:eastAsia="zh-CN"/>
              </w:rPr>
            </w:pPr>
            <w:r w:rsidRPr="00B20AE8">
              <w:rPr>
                <w:rFonts w:eastAsia="SimSun"/>
                <w:lang w:val="en-US" w:eastAsia="zh-CN"/>
              </w:rPr>
              <w:t>Directional</w:t>
            </w:r>
          </w:p>
        </w:tc>
        <w:tc>
          <w:tcPr>
            <w:tcW w:w="1264" w:type="dxa"/>
          </w:tcPr>
          <w:p w14:paraId="3F3BD002" w14:textId="77777777" w:rsidR="003D3C64" w:rsidRPr="00B20AE8" w:rsidRDefault="003D3C64" w:rsidP="0039402F">
            <w:pPr>
              <w:pStyle w:val="TAC"/>
              <w:rPr>
                <w:rFonts w:eastAsia="SimSun"/>
                <w:lang w:val="en-US" w:eastAsia="zh-CN"/>
              </w:rPr>
            </w:pPr>
            <w:r w:rsidRPr="00B20AE8">
              <w:rPr>
                <w:rFonts w:eastAsia="SimSun"/>
                <w:lang w:eastAsia="zh-CN"/>
              </w:rPr>
              <w:t>OTA peak directions set</w:t>
            </w:r>
          </w:p>
        </w:tc>
        <w:tc>
          <w:tcPr>
            <w:tcW w:w="3699" w:type="dxa"/>
            <w:tcBorders>
              <w:bottom w:val="single" w:sz="4" w:space="0" w:color="auto"/>
            </w:tcBorders>
            <w:shd w:val="clear" w:color="auto" w:fill="auto"/>
          </w:tcPr>
          <w:p w14:paraId="74A7C300" w14:textId="6E153620" w:rsidR="003D3C64" w:rsidRPr="00B20AE8" w:rsidRDefault="003D3C64" w:rsidP="0039402F">
            <w:pPr>
              <w:pStyle w:val="TAC"/>
              <w:rPr>
                <w:rFonts w:eastAsia="SimSun"/>
                <w:lang w:val="en-US" w:eastAsia="zh-CN"/>
              </w:rPr>
            </w:pPr>
            <w:r w:rsidRPr="00B20AE8">
              <w:rPr>
                <w:rFonts w:eastAsia="SimSun"/>
                <w:lang w:val="en-US" w:eastAsia="zh-CN"/>
              </w:rPr>
              <w:t>Output power accuracy for EIRP requirement is already included as a core requirement in TS</w:t>
            </w:r>
            <w:r>
              <w:rPr>
                <w:rFonts w:eastAsia="SimSun"/>
                <w:lang w:val="en-US" w:eastAsia="zh-CN"/>
              </w:rPr>
              <w:t> </w:t>
            </w:r>
            <w:r w:rsidRPr="00B20AE8">
              <w:rPr>
                <w:rFonts w:eastAsia="SimSun"/>
                <w:lang w:val="en-US" w:eastAsia="zh-CN"/>
              </w:rPr>
              <w:t>37.105</w:t>
            </w:r>
            <w:r>
              <w:rPr>
                <w:rFonts w:eastAsia="SimSun"/>
                <w:lang w:val="en-US" w:eastAsia="zh-CN"/>
              </w:rPr>
              <w:t> </w:t>
            </w:r>
            <w:r w:rsidRPr="00B20AE8">
              <w:rPr>
                <w:rFonts w:eastAsia="SimSun"/>
                <w:lang w:val="en-US" w:eastAsia="zh-CN"/>
              </w:rPr>
              <w:t>[].</w:t>
            </w:r>
          </w:p>
        </w:tc>
      </w:tr>
      <w:tr w:rsidR="003D3C64" w:rsidRPr="00B20AE8" w14:paraId="5AB30789" w14:textId="77777777" w:rsidTr="006A2BF1">
        <w:trPr>
          <w:cantSplit/>
          <w:jc w:val="center"/>
        </w:trPr>
        <w:tc>
          <w:tcPr>
            <w:tcW w:w="1290" w:type="dxa"/>
            <w:tcBorders>
              <w:top w:val="nil"/>
            </w:tcBorders>
            <w:shd w:val="clear" w:color="auto" w:fill="auto"/>
          </w:tcPr>
          <w:p w14:paraId="4C239B92" w14:textId="77777777" w:rsidR="003D3C64" w:rsidRPr="00B20AE8" w:rsidRDefault="003D3C64" w:rsidP="0039402F">
            <w:pPr>
              <w:pStyle w:val="TAC"/>
              <w:rPr>
                <w:rFonts w:eastAsia="SimSun"/>
                <w:lang w:eastAsia="zh-CN"/>
              </w:rPr>
            </w:pPr>
          </w:p>
        </w:tc>
        <w:tc>
          <w:tcPr>
            <w:tcW w:w="1946" w:type="dxa"/>
          </w:tcPr>
          <w:p w14:paraId="0D141618" w14:textId="77777777" w:rsidR="003D3C64" w:rsidRPr="00B20AE8" w:rsidRDefault="003D3C64" w:rsidP="0039402F">
            <w:pPr>
              <w:pStyle w:val="TAC"/>
              <w:rPr>
                <w:rFonts w:eastAsia="SimSun"/>
                <w:lang w:eastAsia="zh-CN"/>
              </w:rPr>
            </w:pPr>
            <w:r w:rsidRPr="00B20AE8">
              <w:rPr>
                <w:rFonts w:eastAsia="SimSun"/>
                <w:lang w:eastAsia="zh-CN"/>
              </w:rPr>
              <w:t>Output power accuracy for TRP</w:t>
            </w:r>
          </w:p>
        </w:tc>
        <w:tc>
          <w:tcPr>
            <w:tcW w:w="1432" w:type="dxa"/>
          </w:tcPr>
          <w:p w14:paraId="56A05954"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608FD7B6" w14:textId="77777777" w:rsidR="003D3C64" w:rsidRPr="00B20AE8" w:rsidRDefault="003D3C64" w:rsidP="0039402F">
            <w:pPr>
              <w:pStyle w:val="TAC"/>
              <w:rPr>
                <w:rFonts w:eastAsia="SimSun"/>
                <w:lang w:eastAsia="zh-CN"/>
              </w:rPr>
            </w:pPr>
            <w:r w:rsidRPr="00B20AE8">
              <w:rPr>
                <w:rFonts w:eastAsia="SimSun"/>
                <w:lang w:eastAsia="zh-CN"/>
              </w:rPr>
              <w:t>N/A</w:t>
            </w:r>
          </w:p>
        </w:tc>
        <w:tc>
          <w:tcPr>
            <w:tcW w:w="3699" w:type="dxa"/>
            <w:tcBorders>
              <w:top w:val="single" w:sz="4" w:space="0" w:color="auto"/>
            </w:tcBorders>
            <w:shd w:val="clear" w:color="auto" w:fill="auto"/>
          </w:tcPr>
          <w:p w14:paraId="0953460D" w14:textId="77777777" w:rsidR="003D3C64" w:rsidRPr="00B20AE8" w:rsidRDefault="003D3C64" w:rsidP="0039402F">
            <w:pPr>
              <w:pStyle w:val="TAC"/>
              <w:rPr>
                <w:rFonts w:eastAsia="SimSun"/>
                <w:lang w:val="en-US" w:eastAsia="zh-CN"/>
              </w:rPr>
            </w:pPr>
          </w:p>
        </w:tc>
      </w:tr>
      <w:tr w:rsidR="004F339F" w:rsidRPr="00B20AE8" w14:paraId="3A22F108" w14:textId="77777777" w:rsidTr="006A2BF1">
        <w:trPr>
          <w:cantSplit/>
          <w:jc w:val="center"/>
        </w:trPr>
        <w:tc>
          <w:tcPr>
            <w:tcW w:w="3236" w:type="dxa"/>
            <w:gridSpan w:val="2"/>
          </w:tcPr>
          <w:p w14:paraId="2134F00F" w14:textId="77777777" w:rsidR="00394054" w:rsidRPr="00B20AE8" w:rsidRDefault="00394054" w:rsidP="0039402F">
            <w:pPr>
              <w:pStyle w:val="TAC"/>
              <w:rPr>
                <w:rFonts w:eastAsia="SimSun"/>
                <w:lang w:eastAsia="zh-CN"/>
              </w:rPr>
            </w:pPr>
            <w:r w:rsidRPr="00B20AE8">
              <w:rPr>
                <w:rFonts w:eastAsia="SimSun"/>
                <w:lang w:eastAsia="zh-CN"/>
              </w:rPr>
              <w:t>E-UTRA DL RS power</w:t>
            </w:r>
          </w:p>
        </w:tc>
        <w:tc>
          <w:tcPr>
            <w:tcW w:w="1432" w:type="dxa"/>
          </w:tcPr>
          <w:p w14:paraId="06EA2866"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601C8654" w14:textId="77777777" w:rsidR="00394054" w:rsidRPr="00B20AE8" w:rsidRDefault="00394054" w:rsidP="0039402F">
            <w:pPr>
              <w:pStyle w:val="TAC"/>
              <w:rPr>
                <w:rFonts w:eastAsia="SimSun"/>
                <w:lang w:eastAsia="zh-CN"/>
              </w:rPr>
            </w:pPr>
            <w:r w:rsidRPr="00B20AE8">
              <w:rPr>
                <w:rFonts w:eastAsia="SimSun"/>
                <w:lang w:eastAsia="zh-CN"/>
              </w:rPr>
              <w:t>OTA peak directions set</w:t>
            </w:r>
          </w:p>
        </w:tc>
        <w:tc>
          <w:tcPr>
            <w:tcW w:w="3699" w:type="dxa"/>
          </w:tcPr>
          <w:p w14:paraId="415A23F9" w14:textId="77777777" w:rsidR="00394054" w:rsidRPr="00B20AE8" w:rsidRDefault="00394054" w:rsidP="0039402F">
            <w:pPr>
              <w:pStyle w:val="TAC"/>
              <w:rPr>
                <w:rFonts w:eastAsia="SimSun"/>
                <w:lang w:val="en-US"/>
              </w:rPr>
            </w:pPr>
            <w:r w:rsidRPr="00B20AE8">
              <w:rPr>
                <w:rFonts w:eastAsia="SimSun"/>
                <w:lang w:val="en-US"/>
              </w:rPr>
              <w:t>Conformance testing is carried out in the reference direction</w:t>
            </w:r>
          </w:p>
        </w:tc>
      </w:tr>
      <w:tr w:rsidR="004F339F" w:rsidRPr="00B20AE8" w14:paraId="1EA53AB8" w14:textId="77777777" w:rsidTr="006A2BF1">
        <w:trPr>
          <w:cantSplit/>
          <w:jc w:val="center"/>
        </w:trPr>
        <w:tc>
          <w:tcPr>
            <w:tcW w:w="3236" w:type="dxa"/>
            <w:gridSpan w:val="2"/>
          </w:tcPr>
          <w:p w14:paraId="6985971F" w14:textId="77777777" w:rsidR="00394054" w:rsidRPr="00B20AE8" w:rsidRDefault="00394054" w:rsidP="0039402F">
            <w:pPr>
              <w:pStyle w:val="TAC"/>
              <w:rPr>
                <w:rFonts w:eastAsia="SimSun"/>
                <w:lang w:val="en-US" w:eastAsia="zh-CN"/>
              </w:rPr>
            </w:pPr>
            <w:r w:rsidRPr="00B20AE8">
              <w:rPr>
                <w:rFonts w:eastAsia="SimSun"/>
                <w:lang w:eastAsia="zh-CN"/>
              </w:rPr>
              <w:t>Output power dynamics</w:t>
            </w:r>
          </w:p>
        </w:tc>
        <w:tc>
          <w:tcPr>
            <w:tcW w:w="1432" w:type="dxa"/>
          </w:tcPr>
          <w:p w14:paraId="45036A96"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2F1CCCAB" w14:textId="77777777" w:rsidR="00394054" w:rsidRPr="00B20AE8" w:rsidRDefault="00394054" w:rsidP="0039402F">
            <w:pPr>
              <w:pStyle w:val="TAC"/>
              <w:rPr>
                <w:rFonts w:eastAsia="SimSun"/>
                <w:lang w:val="en-US" w:eastAsia="zh-CN"/>
              </w:rPr>
            </w:pPr>
            <w:r w:rsidRPr="00B20AE8">
              <w:rPr>
                <w:rFonts w:eastAsia="SimSun"/>
                <w:lang w:eastAsia="zh-CN"/>
              </w:rPr>
              <w:t>OTA peak directions set</w:t>
            </w:r>
          </w:p>
        </w:tc>
        <w:tc>
          <w:tcPr>
            <w:tcW w:w="3699" w:type="dxa"/>
          </w:tcPr>
          <w:p w14:paraId="7EE47D3B" w14:textId="77777777" w:rsidR="00394054" w:rsidRPr="00B20AE8" w:rsidRDefault="00394054" w:rsidP="0039402F">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120BDA4D" w14:textId="77777777" w:rsidTr="006A2BF1">
        <w:trPr>
          <w:cantSplit/>
          <w:jc w:val="center"/>
        </w:trPr>
        <w:tc>
          <w:tcPr>
            <w:tcW w:w="3236" w:type="dxa"/>
            <w:gridSpan w:val="2"/>
          </w:tcPr>
          <w:p w14:paraId="43CA691B" w14:textId="77777777" w:rsidR="00394054" w:rsidRPr="00B20AE8" w:rsidRDefault="00394054" w:rsidP="0039402F">
            <w:pPr>
              <w:pStyle w:val="TAC"/>
              <w:rPr>
                <w:rFonts w:eastAsia="SimSun"/>
                <w:lang w:val="en-US" w:eastAsia="zh-CN"/>
              </w:rPr>
            </w:pPr>
            <w:r w:rsidRPr="00B20AE8">
              <w:rPr>
                <w:rFonts w:eastAsia="SimSun"/>
                <w:lang w:eastAsia="zh-CN"/>
              </w:rPr>
              <w:t>Transmitter OFF power</w:t>
            </w:r>
          </w:p>
        </w:tc>
        <w:tc>
          <w:tcPr>
            <w:tcW w:w="1432" w:type="dxa"/>
          </w:tcPr>
          <w:p w14:paraId="472EF67E" w14:textId="77777777" w:rsidR="00394054" w:rsidRPr="00B20AE8" w:rsidRDefault="00394054" w:rsidP="0039402F">
            <w:pPr>
              <w:pStyle w:val="TAC"/>
              <w:rPr>
                <w:rFonts w:eastAsia="SimSun"/>
                <w:lang w:val="en-US" w:eastAsia="zh-CN"/>
              </w:rPr>
            </w:pPr>
            <w:r w:rsidRPr="00B20AE8">
              <w:rPr>
                <w:rFonts w:eastAsia="SimSun"/>
                <w:lang w:val="en-US" w:eastAsia="zh-CN"/>
              </w:rPr>
              <w:t>Co-location</w:t>
            </w:r>
          </w:p>
        </w:tc>
        <w:tc>
          <w:tcPr>
            <w:tcW w:w="1264" w:type="dxa"/>
          </w:tcPr>
          <w:p w14:paraId="6FB316C3" w14:textId="77777777" w:rsidR="00394054" w:rsidRPr="00B20AE8" w:rsidRDefault="00394054" w:rsidP="0039402F">
            <w:pPr>
              <w:pStyle w:val="TAC"/>
              <w:rPr>
                <w:rFonts w:eastAsia="SimSun"/>
                <w:lang w:val="en-US" w:eastAsia="zh-CN"/>
              </w:rPr>
            </w:pPr>
            <w:r w:rsidRPr="00B20AE8">
              <w:rPr>
                <w:rFonts w:eastAsia="SimSun"/>
                <w:lang w:val="en-US" w:eastAsia="zh-CN"/>
              </w:rPr>
              <w:t>N/A</w:t>
            </w:r>
          </w:p>
        </w:tc>
        <w:tc>
          <w:tcPr>
            <w:tcW w:w="3699" w:type="dxa"/>
          </w:tcPr>
          <w:p w14:paraId="447D329F" w14:textId="77777777" w:rsidR="00394054" w:rsidRPr="00B20AE8" w:rsidRDefault="00394054" w:rsidP="0039402F">
            <w:pPr>
              <w:pStyle w:val="TAC"/>
              <w:rPr>
                <w:rFonts w:eastAsia="SimSun"/>
                <w:lang w:val="en-US" w:eastAsia="zh-CN"/>
              </w:rPr>
            </w:pPr>
          </w:p>
        </w:tc>
      </w:tr>
      <w:tr w:rsidR="004F339F" w:rsidRPr="00B20AE8" w14:paraId="05FB791A" w14:textId="77777777" w:rsidTr="006A2BF1">
        <w:trPr>
          <w:cantSplit/>
          <w:jc w:val="center"/>
        </w:trPr>
        <w:tc>
          <w:tcPr>
            <w:tcW w:w="3236" w:type="dxa"/>
            <w:gridSpan w:val="2"/>
          </w:tcPr>
          <w:p w14:paraId="6BC27BF6" w14:textId="77777777" w:rsidR="00394054" w:rsidRPr="00B20AE8" w:rsidRDefault="00394054" w:rsidP="0039402F">
            <w:pPr>
              <w:pStyle w:val="TAC"/>
              <w:rPr>
                <w:rFonts w:eastAsia="SimSun"/>
                <w:lang w:val="en-US" w:eastAsia="zh-CN"/>
              </w:rPr>
            </w:pPr>
            <w:r w:rsidRPr="00B20AE8">
              <w:rPr>
                <w:rFonts w:eastAsia="SimSun"/>
              </w:rPr>
              <w:t>Frequency Error</w:t>
            </w:r>
          </w:p>
        </w:tc>
        <w:tc>
          <w:tcPr>
            <w:tcW w:w="1432" w:type="dxa"/>
          </w:tcPr>
          <w:p w14:paraId="1F1A6ADB"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538208FB" w14:textId="77777777" w:rsidR="00394054" w:rsidRPr="00B20AE8" w:rsidRDefault="00394054" w:rsidP="0039402F">
            <w:pPr>
              <w:pStyle w:val="TAC"/>
              <w:rPr>
                <w:rFonts w:eastAsia="SimSun"/>
                <w:lang w:val="en-US" w:eastAsia="zh-CN"/>
              </w:rPr>
            </w:pPr>
            <w:r w:rsidRPr="00B20AE8">
              <w:rPr>
                <w:rFonts w:eastAsia="SimSun"/>
                <w:lang w:eastAsia="zh-CN"/>
              </w:rPr>
              <w:t>OTA coverage range</w:t>
            </w:r>
          </w:p>
        </w:tc>
        <w:tc>
          <w:tcPr>
            <w:tcW w:w="3699" w:type="dxa"/>
          </w:tcPr>
          <w:p w14:paraId="3E9F7294" w14:textId="77777777" w:rsidR="00394054" w:rsidRPr="00B20AE8" w:rsidRDefault="00394054" w:rsidP="0039402F">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68DE1825" w14:textId="77777777" w:rsidTr="006A2BF1">
        <w:trPr>
          <w:cantSplit/>
          <w:jc w:val="center"/>
        </w:trPr>
        <w:tc>
          <w:tcPr>
            <w:tcW w:w="3236" w:type="dxa"/>
            <w:gridSpan w:val="2"/>
          </w:tcPr>
          <w:p w14:paraId="1B618C0D" w14:textId="77777777" w:rsidR="00394054" w:rsidRPr="00B20AE8" w:rsidRDefault="00394054" w:rsidP="0039402F">
            <w:pPr>
              <w:pStyle w:val="TAC"/>
              <w:rPr>
                <w:rFonts w:eastAsia="SimSun"/>
              </w:rPr>
            </w:pPr>
            <w:r w:rsidRPr="00B20AE8">
              <w:rPr>
                <w:rFonts w:eastAsia="SimSun"/>
              </w:rPr>
              <w:t>Time Alignment Error</w:t>
            </w:r>
          </w:p>
        </w:tc>
        <w:tc>
          <w:tcPr>
            <w:tcW w:w="1432" w:type="dxa"/>
          </w:tcPr>
          <w:p w14:paraId="08468BA5"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1567DFE8" w14:textId="77777777" w:rsidR="00394054" w:rsidRPr="00B20AE8" w:rsidRDefault="00394054" w:rsidP="0039402F">
            <w:pPr>
              <w:pStyle w:val="TAC"/>
              <w:rPr>
                <w:rFonts w:eastAsia="SimSun"/>
                <w:lang w:eastAsia="zh-CN"/>
              </w:rPr>
            </w:pPr>
            <w:r w:rsidRPr="00B20AE8">
              <w:rPr>
                <w:rFonts w:eastAsia="SimSun"/>
                <w:lang w:eastAsia="zh-CN"/>
              </w:rPr>
              <w:t>OTA coverage range</w:t>
            </w:r>
          </w:p>
        </w:tc>
        <w:tc>
          <w:tcPr>
            <w:tcW w:w="3699" w:type="dxa"/>
          </w:tcPr>
          <w:p w14:paraId="4D058C24" w14:textId="77777777" w:rsidR="00394054" w:rsidRPr="00B20AE8" w:rsidRDefault="00394054" w:rsidP="0039402F">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0EB1C907" w14:textId="77777777" w:rsidTr="006A2BF1">
        <w:trPr>
          <w:cantSplit/>
          <w:jc w:val="center"/>
        </w:trPr>
        <w:tc>
          <w:tcPr>
            <w:tcW w:w="3236" w:type="dxa"/>
            <w:gridSpan w:val="2"/>
          </w:tcPr>
          <w:p w14:paraId="2B511FD4" w14:textId="77777777" w:rsidR="00394054" w:rsidRPr="00B20AE8" w:rsidRDefault="00394054" w:rsidP="0039402F">
            <w:pPr>
              <w:pStyle w:val="TAC"/>
              <w:rPr>
                <w:rFonts w:eastAsia="SimSun"/>
              </w:rPr>
            </w:pPr>
            <w:r w:rsidRPr="00B20AE8">
              <w:rPr>
                <w:rFonts w:eastAsia="SimSun"/>
              </w:rPr>
              <w:t>Modulation Quality (EVM)</w:t>
            </w:r>
          </w:p>
        </w:tc>
        <w:tc>
          <w:tcPr>
            <w:tcW w:w="1432" w:type="dxa"/>
          </w:tcPr>
          <w:p w14:paraId="623EE06E"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2134C2B1" w14:textId="77777777" w:rsidR="00394054" w:rsidRPr="00B20AE8" w:rsidRDefault="00394054" w:rsidP="0039402F">
            <w:pPr>
              <w:pStyle w:val="TAC"/>
              <w:rPr>
                <w:rFonts w:eastAsia="SimSun"/>
                <w:lang w:eastAsia="zh-CN"/>
              </w:rPr>
            </w:pPr>
            <w:r w:rsidRPr="00B20AE8" w:rsidDel="00F76251">
              <w:rPr>
                <w:rFonts w:eastAsia="SimSun"/>
                <w:lang w:eastAsia="zh-CN"/>
              </w:rPr>
              <w:t xml:space="preserve"> </w:t>
            </w:r>
            <w:r w:rsidRPr="00B20AE8">
              <w:rPr>
                <w:rFonts w:eastAsia="SimSun"/>
                <w:lang w:eastAsia="zh-CN"/>
              </w:rPr>
              <w:t>OTA coverage range</w:t>
            </w:r>
          </w:p>
        </w:tc>
        <w:tc>
          <w:tcPr>
            <w:tcW w:w="3699" w:type="dxa"/>
          </w:tcPr>
          <w:p w14:paraId="001DB4E8" w14:textId="77777777" w:rsidR="00394054" w:rsidRPr="00B20AE8" w:rsidRDefault="00394054" w:rsidP="0039402F">
            <w:pPr>
              <w:pStyle w:val="TAC"/>
              <w:rPr>
                <w:rFonts w:eastAsia="SimSun"/>
                <w:lang w:val="en-US" w:eastAsia="zh-CN"/>
              </w:rPr>
            </w:pPr>
            <w:r w:rsidRPr="00B20AE8">
              <w:rPr>
                <w:rFonts w:eastAsia="SimSun"/>
                <w:lang w:val="en-US"/>
              </w:rPr>
              <w:t>Conformance testing is carried out in the reference direction and the maximum directions of the OTA coverage range on each axis.</w:t>
            </w:r>
          </w:p>
        </w:tc>
      </w:tr>
      <w:tr w:rsidR="003D3C64" w:rsidRPr="00B20AE8" w14:paraId="0711DCA3" w14:textId="77777777" w:rsidTr="006A2BF1">
        <w:trPr>
          <w:cantSplit/>
          <w:jc w:val="center"/>
        </w:trPr>
        <w:tc>
          <w:tcPr>
            <w:tcW w:w="1290" w:type="dxa"/>
            <w:tcBorders>
              <w:bottom w:val="nil"/>
            </w:tcBorders>
            <w:shd w:val="clear" w:color="auto" w:fill="auto"/>
          </w:tcPr>
          <w:p w14:paraId="5579D37B" w14:textId="33D41183" w:rsidR="003D3C64" w:rsidRPr="00B20AE8" w:rsidRDefault="003D3C64" w:rsidP="0039402F">
            <w:pPr>
              <w:pStyle w:val="TAC"/>
              <w:rPr>
                <w:rFonts w:eastAsia="SimSun"/>
                <w:lang w:eastAsia="zh-CN"/>
              </w:rPr>
            </w:pPr>
          </w:p>
        </w:tc>
        <w:tc>
          <w:tcPr>
            <w:tcW w:w="1946" w:type="dxa"/>
          </w:tcPr>
          <w:p w14:paraId="3DB2F7E5" w14:textId="77777777" w:rsidR="003D3C64" w:rsidRPr="00B20AE8" w:rsidRDefault="003D3C64" w:rsidP="0039402F">
            <w:pPr>
              <w:pStyle w:val="TAC"/>
              <w:rPr>
                <w:rFonts w:eastAsia="SimSun"/>
                <w:lang w:eastAsia="zh-CN"/>
              </w:rPr>
            </w:pPr>
            <w:r w:rsidRPr="00B20AE8">
              <w:rPr>
                <w:rFonts w:eastAsia="SimSun"/>
              </w:rPr>
              <w:t>Occupied Bandwidth</w:t>
            </w:r>
          </w:p>
        </w:tc>
        <w:tc>
          <w:tcPr>
            <w:tcW w:w="1432" w:type="dxa"/>
          </w:tcPr>
          <w:p w14:paraId="15DCF2EC" w14:textId="77777777" w:rsidR="003D3C64" w:rsidRPr="00B20AE8" w:rsidRDefault="003D3C64" w:rsidP="0039402F">
            <w:pPr>
              <w:pStyle w:val="TAC"/>
              <w:rPr>
                <w:rFonts w:eastAsia="SimSun"/>
                <w:lang w:val="en-US" w:eastAsia="zh-CN"/>
              </w:rPr>
            </w:pPr>
            <w:r w:rsidRPr="00B20AE8">
              <w:rPr>
                <w:rFonts w:eastAsia="SimSun"/>
                <w:lang w:val="en-US" w:eastAsia="zh-CN"/>
              </w:rPr>
              <w:t>Directional</w:t>
            </w:r>
          </w:p>
        </w:tc>
        <w:tc>
          <w:tcPr>
            <w:tcW w:w="1264" w:type="dxa"/>
          </w:tcPr>
          <w:p w14:paraId="585FFC55" w14:textId="77777777" w:rsidR="003D3C64" w:rsidRPr="00B20AE8" w:rsidRDefault="003D3C64" w:rsidP="0039402F">
            <w:pPr>
              <w:pStyle w:val="TAC"/>
              <w:rPr>
                <w:rFonts w:eastAsia="SimSun"/>
              </w:rPr>
            </w:pPr>
            <w:r w:rsidRPr="00B20AE8">
              <w:rPr>
                <w:rFonts w:eastAsia="SimSun"/>
                <w:lang w:eastAsia="zh-CN"/>
              </w:rPr>
              <w:t>OTA coverage range</w:t>
            </w:r>
          </w:p>
        </w:tc>
        <w:tc>
          <w:tcPr>
            <w:tcW w:w="3699" w:type="dxa"/>
          </w:tcPr>
          <w:p w14:paraId="75603659" w14:textId="77777777" w:rsidR="003D3C64" w:rsidRPr="00B20AE8" w:rsidRDefault="003D3C64" w:rsidP="0039402F">
            <w:pPr>
              <w:pStyle w:val="TAC"/>
              <w:rPr>
                <w:rFonts w:eastAsia="SimSun"/>
                <w:lang w:val="en-US" w:eastAsia="zh-CN"/>
              </w:rPr>
            </w:pPr>
            <w:r w:rsidRPr="00B20AE8">
              <w:rPr>
                <w:rFonts w:eastAsia="SimSun"/>
                <w:lang w:val="en-US"/>
              </w:rPr>
              <w:t>Conformance testing is carried out in the reference direction.</w:t>
            </w:r>
          </w:p>
        </w:tc>
      </w:tr>
      <w:tr w:rsidR="003D3C64" w:rsidRPr="00B20AE8" w14:paraId="4B94C85A" w14:textId="77777777" w:rsidTr="006A2BF1">
        <w:trPr>
          <w:cantSplit/>
          <w:jc w:val="center"/>
        </w:trPr>
        <w:tc>
          <w:tcPr>
            <w:tcW w:w="1290" w:type="dxa"/>
            <w:tcBorders>
              <w:top w:val="nil"/>
              <w:bottom w:val="nil"/>
            </w:tcBorders>
            <w:shd w:val="clear" w:color="auto" w:fill="auto"/>
          </w:tcPr>
          <w:p w14:paraId="534A06B2" w14:textId="32C57BF2" w:rsidR="003D3C64" w:rsidRPr="00B20AE8" w:rsidRDefault="003D3C64" w:rsidP="0039402F">
            <w:pPr>
              <w:pStyle w:val="TAC"/>
              <w:rPr>
                <w:rFonts w:eastAsia="SimSun"/>
                <w:lang w:val="en-US" w:eastAsia="zh-CN"/>
              </w:rPr>
            </w:pPr>
            <w:r w:rsidRPr="00B20AE8">
              <w:rPr>
                <w:rFonts w:eastAsia="SimSun"/>
              </w:rPr>
              <w:t>Unwanted emissions</w:t>
            </w:r>
          </w:p>
        </w:tc>
        <w:tc>
          <w:tcPr>
            <w:tcW w:w="1946" w:type="dxa"/>
          </w:tcPr>
          <w:p w14:paraId="59EFBE51" w14:textId="77777777" w:rsidR="003D3C64" w:rsidRPr="00B20AE8" w:rsidRDefault="003D3C64" w:rsidP="0039402F">
            <w:pPr>
              <w:pStyle w:val="TAC"/>
              <w:rPr>
                <w:rFonts w:eastAsia="SimSun"/>
                <w:lang w:val="en-US" w:eastAsia="zh-CN"/>
              </w:rPr>
            </w:pPr>
            <w:r w:rsidRPr="00B20AE8">
              <w:rPr>
                <w:rFonts w:eastAsia="SimSun"/>
              </w:rPr>
              <w:t>Adjacent Channel Leakage Radio (ACLR)</w:t>
            </w:r>
          </w:p>
        </w:tc>
        <w:tc>
          <w:tcPr>
            <w:tcW w:w="1432" w:type="dxa"/>
          </w:tcPr>
          <w:p w14:paraId="5D651998"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0A93B2D7" w14:textId="77777777" w:rsidR="003D3C64" w:rsidRPr="00B20AE8" w:rsidRDefault="003D3C64" w:rsidP="0039402F">
            <w:pPr>
              <w:pStyle w:val="TAC"/>
              <w:rPr>
                <w:rFonts w:eastAsia="SimSun"/>
                <w:lang w:val="en-US" w:eastAsia="zh-CN"/>
              </w:rPr>
            </w:pPr>
            <w:r w:rsidRPr="00B20AE8">
              <w:rPr>
                <w:rFonts w:eastAsia="SimSun"/>
                <w:lang w:val="en-US" w:eastAsia="zh-CN"/>
              </w:rPr>
              <w:t>N/A</w:t>
            </w:r>
          </w:p>
        </w:tc>
        <w:tc>
          <w:tcPr>
            <w:tcW w:w="3699" w:type="dxa"/>
          </w:tcPr>
          <w:p w14:paraId="5F4094AE" w14:textId="77777777" w:rsidR="003D3C64" w:rsidRPr="00B20AE8" w:rsidRDefault="003D3C64" w:rsidP="0039402F">
            <w:pPr>
              <w:pStyle w:val="TAC"/>
              <w:rPr>
                <w:rFonts w:eastAsia="SimSun"/>
                <w:lang w:val="en-US" w:eastAsia="zh-CN"/>
              </w:rPr>
            </w:pPr>
          </w:p>
        </w:tc>
      </w:tr>
      <w:tr w:rsidR="003D3C64" w:rsidRPr="00B20AE8" w14:paraId="3B29528D" w14:textId="77777777" w:rsidTr="006A2BF1">
        <w:trPr>
          <w:cantSplit/>
          <w:jc w:val="center"/>
        </w:trPr>
        <w:tc>
          <w:tcPr>
            <w:tcW w:w="1290" w:type="dxa"/>
            <w:tcBorders>
              <w:top w:val="nil"/>
              <w:bottom w:val="single" w:sz="4" w:space="0" w:color="auto"/>
            </w:tcBorders>
            <w:shd w:val="clear" w:color="auto" w:fill="auto"/>
          </w:tcPr>
          <w:p w14:paraId="25D7092D" w14:textId="77777777" w:rsidR="003D3C64" w:rsidRPr="00B20AE8" w:rsidRDefault="003D3C64" w:rsidP="0039402F">
            <w:pPr>
              <w:pStyle w:val="TAC"/>
              <w:rPr>
                <w:rFonts w:eastAsia="SimSun"/>
                <w:lang w:eastAsia="zh-CN"/>
              </w:rPr>
            </w:pPr>
          </w:p>
        </w:tc>
        <w:tc>
          <w:tcPr>
            <w:tcW w:w="1946" w:type="dxa"/>
          </w:tcPr>
          <w:p w14:paraId="4587CD14" w14:textId="77777777" w:rsidR="003D3C64" w:rsidRPr="00B20AE8" w:rsidRDefault="003D3C64" w:rsidP="0039402F">
            <w:pPr>
              <w:pStyle w:val="TAC"/>
              <w:rPr>
                <w:rFonts w:eastAsia="SimSun"/>
                <w:lang w:eastAsia="zh-CN"/>
              </w:rPr>
            </w:pPr>
            <w:r w:rsidRPr="00B20AE8">
              <w:rPr>
                <w:rFonts w:eastAsia="SimSun"/>
                <w:noProof/>
              </w:rPr>
              <w:t>Spectrum emission mask</w:t>
            </w:r>
          </w:p>
        </w:tc>
        <w:tc>
          <w:tcPr>
            <w:tcW w:w="1432" w:type="dxa"/>
          </w:tcPr>
          <w:p w14:paraId="05D347EB"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157AB912"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201AB1F2" w14:textId="77777777" w:rsidR="003D3C64" w:rsidRPr="00B20AE8" w:rsidRDefault="003D3C64" w:rsidP="0039402F">
            <w:pPr>
              <w:pStyle w:val="TAC"/>
              <w:rPr>
                <w:rFonts w:eastAsia="SimSun"/>
                <w:lang w:val="en-US" w:eastAsia="zh-CN"/>
              </w:rPr>
            </w:pPr>
          </w:p>
        </w:tc>
      </w:tr>
      <w:tr w:rsidR="003D3C64" w:rsidRPr="00B20AE8" w14:paraId="10B1D335" w14:textId="77777777" w:rsidTr="006A2BF1">
        <w:trPr>
          <w:cantSplit/>
          <w:jc w:val="center"/>
        </w:trPr>
        <w:tc>
          <w:tcPr>
            <w:tcW w:w="1290" w:type="dxa"/>
            <w:tcBorders>
              <w:bottom w:val="nil"/>
            </w:tcBorders>
            <w:shd w:val="clear" w:color="auto" w:fill="auto"/>
          </w:tcPr>
          <w:p w14:paraId="3B50C98F" w14:textId="34D589D4" w:rsidR="003D3C64" w:rsidRPr="00B20AE8" w:rsidRDefault="003D3C64" w:rsidP="0039402F">
            <w:pPr>
              <w:pStyle w:val="TAC"/>
              <w:rPr>
                <w:rFonts w:eastAsia="SimSun"/>
                <w:lang w:eastAsia="zh-CN"/>
              </w:rPr>
            </w:pPr>
          </w:p>
        </w:tc>
        <w:tc>
          <w:tcPr>
            <w:tcW w:w="1946" w:type="dxa"/>
          </w:tcPr>
          <w:p w14:paraId="255140BA" w14:textId="77777777" w:rsidR="003D3C64" w:rsidRPr="00B20AE8" w:rsidRDefault="003D3C64" w:rsidP="0039402F">
            <w:pPr>
              <w:pStyle w:val="TAC"/>
              <w:rPr>
                <w:rFonts w:eastAsia="SimSun"/>
                <w:lang w:eastAsia="zh-CN"/>
              </w:rPr>
            </w:pPr>
            <w:r w:rsidRPr="00B20AE8">
              <w:rPr>
                <w:rFonts w:eastAsia="SimSun"/>
                <w:lang w:eastAsia="zh-CN"/>
              </w:rPr>
              <w:t>Mandatory Requirements</w:t>
            </w:r>
          </w:p>
        </w:tc>
        <w:tc>
          <w:tcPr>
            <w:tcW w:w="1432" w:type="dxa"/>
          </w:tcPr>
          <w:p w14:paraId="392CE7E0"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0AC86115"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44411AE6" w14:textId="77777777" w:rsidR="003D3C64" w:rsidRPr="00B20AE8" w:rsidRDefault="003D3C64" w:rsidP="0039402F">
            <w:pPr>
              <w:pStyle w:val="TAC"/>
              <w:rPr>
                <w:rFonts w:eastAsia="SimSun"/>
                <w:lang w:val="en-US" w:eastAsia="zh-CN"/>
              </w:rPr>
            </w:pPr>
          </w:p>
        </w:tc>
      </w:tr>
      <w:tr w:rsidR="003D3C64" w:rsidRPr="00B20AE8" w14:paraId="2D848DB3" w14:textId="77777777" w:rsidTr="006A2BF1">
        <w:trPr>
          <w:cantSplit/>
          <w:jc w:val="center"/>
        </w:trPr>
        <w:tc>
          <w:tcPr>
            <w:tcW w:w="1290" w:type="dxa"/>
            <w:tcBorders>
              <w:top w:val="nil"/>
              <w:bottom w:val="nil"/>
            </w:tcBorders>
            <w:shd w:val="clear" w:color="auto" w:fill="auto"/>
          </w:tcPr>
          <w:p w14:paraId="11005014" w14:textId="6EF8B858" w:rsidR="003D3C64" w:rsidRPr="00B20AE8" w:rsidRDefault="003D3C64" w:rsidP="0039402F">
            <w:pPr>
              <w:pStyle w:val="TAC"/>
              <w:rPr>
                <w:rFonts w:eastAsia="SimSun"/>
                <w:lang w:eastAsia="zh-CN"/>
              </w:rPr>
            </w:pPr>
            <w:r w:rsidRPr="00B20AE8">
              <w:rPr>
                <w:rFonts w:eastAsia="SimSun"/>
              </w:rPr>
              <w:t>Spurious emissions</w:t>
            </w:r>
          </w:p>
        </w:tc>
        <w:tc>
          <w:tcPr>
            <w:tcW w:w="1946" w:type="dxa"/>
          </w:tcPr>
          <w:p w14:paraId="540CCF1B" w14:textId="77777777" w:rsidR="003D3C64" w:rsidRPr="00B20AE8" w:rsidRDefault="003D3C64" w:rsidP="0039402F">
            <w:pPr>
              <w:pStyle w:val="TAC"/>
              <w:rPr>
                <w:rFonts w:eastAsia="SimSun"/>
                <w:lang w:eastAsia="zh-CN"/>
              </w:rPr>
            </w:pPr>
            <w:r w:rsidRPr="00B20AE8">
              <w:rPr>
                <w:rFonts w:eastAsia="SimSun"/>
                <w:noProof/>
              </w:rPr>
              <w:t>Protection of the BS receiver</w:t>
            </w:r>
            <w:r w:rsidRPr="00B20AE8">
              <w:rPr>
                <w:rFonts w:eastAsia="SimSun" w:cs="v3.8.0"/>
                <w:noProof/>
              </w:rPr>
              <w:t xml:space="preserve"> of own or different BS</w:t>
            </w:r>
          </w:p>
        </w:tc>
        <w:tc>
          <w:tcPr>
            <w:tcW w:w="1432" w:type="dxa"/>
          </w:tcPr>
          <w:p w14:paraId="0A720F5C" w14:textId="77777777" w:rsidR="003D3C64" w:rsidRPr="00B20AE8" w:rsidRDefault="003D3C64" w:rsidP="0039402F">
            <w:pPr>
              <w:pStyle w:val="TAC"/>
              <w:rPr>
                <w:rFonts w:eastAsia="SimSun"/>
                <w:lang w:val="en-US" w:eastAsia="zh-CN"/>
              </w:rPr>
            </w:pPr>
            <w:r w:rsidRPr="00B20AE8">
              <w:rPr>
                <w:rFonts w:eastAsia="SimSun"/>
                <w:lang w:val="en-US" w:eastAsia="zh-CN"/>
              </w:rPr>
              <w:t>Co-location</w:t>
            </w:r>
          </w:p>
        </w:tc>
        <w:tc>
          <w:tcPr>
            <w:tcW w:w="1264" w:type="dxa"/>
          </w:tcPr>
          <w:p w14:paraId="54C3FA03"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7D5B2AC4" w14:textId="77777777" w:rsidR="003D3C64" w:rsidRPr="00B20AE8" w:rsidRDefault="003D3C64" w:rsidP="0039402F">
            <w:pPr>
              <w:pStyle w:val="TAC"/>
              <w:rPr>
                <w:rFonts w:eastAsia="SimSun"/>
                <w:lang w:val="en-US" w:eastAsia="zh-CN"/>
              </w:rPr>
            </w:pPr>
          </w:p>
        </w:tc>
      </w:tr>
      <w:tr w:rsidR="003D3C64" w:rsidRPr="00B20AE8" w14:paraId="29A1E2DB" w14:textId="77777777" w:rsidTr="006A2BF1">
        <w:trPr>
          <w:cantSplit/>
          <w:jc w:val="center"/>
        </w:trPr>
        <w:tc>
          <w:tcPr>
            <w:tcW w:w="1290" w:type="dxa"/>
            <w:tcBorders>
              <w:top w:val="nil"/>
              <w:bottom w:val="nil"/>
            </w:tcBorders>
            <w:shd w:val="clear" w:color="auto" w:fill="auto"/>
          </w:tcPr>
          <w:p w14:paraId="513CE677" w14:textId="77777777" w:rsidR="003D3C64" w:rsidRPr="00B20AE8" w:rsidRDefault="003D3C64" w:rsidP="0039402F">
            <w:pPr>
              <w:pStyle w:val="TAC"/>
              <w:rPr>
                <w:rFonts w:eastAsia="SimSun"/>
                <w:lang w:eastAsia="zh-CN"/>
              </w:rPr>
            </w:pPr>
          </w:p>
        </w:tc>
        <w:tc>
          <w:tcPr>
            <w:tcW w:w="1946" w:type="dxa"/>
          </w:tcPr>
          <w:p w14:paraId="2862464A" w14:textId="77777777" w:rsidR="003D3C64" w:rsidRPr="00B20AE8" w:rsidRDefault="003D3C64" w:rsidP="0039402F">
            <w:pPr>
              <w:pStyle w:val="TAC"/>
              <w:rPr>
                <w:rFonts w:eastAsia="SimSun"/>
                <w:lang w:eastAsia="zh-CN"/>
              </w:rPr>
            </w:pPr>
            <w:r w:rsidRPr="00B20AE8">
              <w:rPr>
                <w:rFonts w:eastAsia="SimSun"/>
                <w:noProof/>
              </w:rPr>
              <w:t>Additional spurious emissions requirements</w:t>
            </w:r>
          </w:p>
        </w:tc>
        <w:tc>
          <w:tcPr>
            <w:tcW w:w="1432" w:type="dxa"/>
          </w:tcPr>
          <w:p w14:paraId="5D2F3D4D"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784FAA8E"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234F05E5" w14:textId="77777777" w:rsidR="003D3C64" w:rsidRPr="00B20AE8" w:rsidRDefault="003D3C64" w:rsidP="0039402F">
            <w:pPr>
              <w:pStyle w:val="TAC"/>
              <w:rPr>
                <w:rFonts w:eastAsia="SimSun"/>
                <w:lang w:val="en-US" w:eastAsia="zh-CN"/>
              </w:rPr>
            </w:pPr>
            <w:r w:rsidRPr="00B20AE8">
              <w:rPr>
                <w:rFonts w:eastAsia="SimSun"/>
                <w:lang w:val="en-US" w:eastAsia="zh-CN"/>
              </w:rPr>
              <w:t>Includes co-existence in same geographical area</w:t>
            </w:r>
          </w:p>
        </w:tc>
      </w:tr>
      <w:tr w:rsidR="003D3C64" w:rsidRPr="00B20AE8" w14:paraId="1E59D101" w14:textId="77777777" w:rsidTr="006A2BF1">
        <w:trPr>
          <w:cantSplit/>
          <w:jc w:val="center"/>
        </w:trPr>
        <w:tc>
          <w:tcPr>
            <w:tcW w:w="1290" w:type="dxa"/>
            <w:tcBorders>
              <w:top w:val="nil"/>
            </w:tcBorders>
            <w:shd w:val="clear" w:color="auto" w:fill="auto"/>
          </w:tcPr>
          <w:p w14:paraId="4288BC08" w14:textId="77777777" w:rsidR="003D3C64" w:rsidRPr="00B20AE8" w:rsidRDefault="003D3C64" w:rsidP="0039402F">
            <w:pPr>
              <w:pStyle w:val="TAC"/>
              <w:rPr>
                <w:rFonts w:eastAsia="SimSun"/>
                <w:noProof/>
              </w:rPr>
            </w:pPr>
          </w:p>
        </w:tc>
        <w:tc>
          <w:tcPr>
            <w:tcW w:w="1946" w:type="dxa"/>
          </w:tcPr>
          <w:p w14:paraId="12A25BE5" w14:textId="77777777" w:rsidR="003D3C64" w:rsidRPr="00B20AE8" w:rsidRDefault="003D3C64" w:rsidP="0039402F">
            <w:pPr>
              <w:pStyle w:val="TAC"/>
              <w:rPr>
                <w:rFonts w:eastAsia="SimSun"/>
                <w:noProof/>
              </w:rPr>
            </w:pPr>
            <w:r w:rsidRPr="00B20AE8">
              <w:rPr>
                <w:rFonts w:eastAsia="SimSun"/>
                <w:noProof/>
              </w:rPr>
              <w:t>Co-location with other base stations</w:t>
            </w:r>
          </w:p>
        </w:tc>
        <w:tc>
          <w:tcPr>
            <w:tcW w:w="1432" w:type="dxa"/>
          </w:tcPr>
          <w:p w14:paraId="79AC23A0" w14:textId="77777777" w:rsidR="003D3C64" w:rsidRPr="00B20AE8" w:rsidRDefault="003D3C64" w:rsidP="0039402F">
            <w:pPr>
              <w:pStyle w:val="TAC"/>
              <w:rPr>
                <w:rFonts w:eastAsia="SimSun"/>
                <w:lang w:val="en-US" w:eastAsia="zh-CN"/>
              </w:rPr>
            </w:pPr>
            <w:r w:rsidRPr="00B20AE8">
              <w:rPr>
                <w:rFonts w:eastAsia="SimSun"/>
                <w:lang w:val="en-US" w:eastAsia="zh-CN"/>
              </w:rPr>
              <w:t>Co-location</w:t>
            </w:r>
          </w:p>
        </w:tc>
        <w:tc>
          <w:tcPr>
            <w:tcW w:w="1264" w:type="dxa"/>
          </w:tcPr>
          <w:p w14:paraId="5BDF9D3F"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2CA057EC" w14:textId="77777777" w:rsidR="003D3C64" w:rsidRPr="00B20AE8" w:rsidRDefault="003D3C64" w:rsidP="0039402F">
            <w:pPr>
              <w:pStyle w:val="TAC"/>
              <w:rPr>
                <w:rFonts w:eastAsia="SimSun"/>
                <w:lang w:val="en-US" w:eastAsia="zh-CN"/>
              </w:rPr>
            </w:pPr>
          </w:p>
        </w:tc>
      </w:tr>
      <w:tr w:rsidR="003D3C64" w:rsidRPr="00B20AE8" w14:paraId="6FAE5E0E" w14:textId="77777777" w:rsidTr="006A2BF1">
        <w:trPr>
          <w:cantSplit/>
          <w:jc w:val="center"/>
        </w:trPr>
        <w:tc>
          <w:tcPr>
            <w:tcW w:w="3236" w:type="dxa"/>
            <w:gridSpan w:val="2"/>
          </w:tcPr>
          <w:p w14:paraId="76B3C5C9" w14:textId="77777777" w:rsidR="003D3C64" w:rsidRPr="00B20AE8" w:rsidRDefault="003D3C64" w:rsidP="0039402F">
            <w:pPr>
              <w:pStyle w:val="TAC"/>
              <w:rPr>
                <w:rFonts w:eastAsia="SimSun"/>
                <w:lang w:val="en-US" w:eastAsia="zh-CN"/>
              </w:rPr>
            </w:pPr>
            <w:r w:rsidRPr="00B20AE8">
              <w:rPr>
                <w:rFonts w:eastAsia="SimSun"/>
                <w:lang w:eastAsia="zh-CN"/>
              </w:rPr>
              <w:t>Transmitter intermodulation</w:t>
            </w:r>
          </w:p>
        </w:tc>
        <w:tc>
          <w:tcPr>
            <w:tcW w:w="1432" w:type="dxa"/>
          </w:tcPr>
          <w:p w14:paraId="69B7B996" w14:textId="77777777" w:rsidR="003D3C64" w:rsidRPr="00B20AE8" w:rsidRDefault="003D3C64" w:rsidP="0039402F">
            <w:pPr>
              <w:pStyle w:val="TAC"/>
              <w:rPr>
                <w:rFonts w:eastAsia="SimSun"/>
                <w:lang w:val="en-US" w:eastAsia="zh-CN"/>
              </w:rPr>
            </w:pPr>
            <w:r w:rsidRPr="00B20AE8">
              <w:rPr>
                <w:rFonts w:eastAsia="SimSun"/>
                <w:lang w:val="en-US" w:eastAsia="zh-CN"/>
              </w:rPr>
              <w:t xml:space="preserve"> Co-location</w:t>
            </w:r>
          </w:p>
        </w:tc>
        <w:tc>
          <w:tcPr>
            <w:tcW w:w="1264" w:type="dxa"/>
          </w:tcPr>
          <w:p w14:paraId="48579C37" w14:textId="77777777" w:rsidR="003D3C64" w:rsidRPr="00B20AE8" w:rsidRDefault="003D3C64" w:rsidP="0039402F">
            <w:pPr>
              <w:pStyle w:val="TAC"/>
              <w:rPr>
                <w:rFonts w:eastAsia="SimSun"/>
                <w:lang w:val="en-US" w:eastAsia="zh-CN"/>
              </w:rPr>
            </w:pPr>
            <w:r w:rsidRPr="00B20AE8">
              <w:rPr>
                <w:rFonts w:eastAsia="SimSun"/>
                <w:lang w:val="en-US" w:eastAsia="zh-CN"/>
              </w:rPr>
              <w:t>N/A</w:t>
            </w:r>
          </w:p>
        </w:tc>
        <w:tc>
          <w:tcPr>
            <w:tcW w:w="3699" w:type="dxa"/>
          </w:tcPr>
          <w:p w14:paraId="6410B2F5" w14:textId="3C9D80A6" w:rsidR="003D3C64" w:rsidRPr="00B20AE8" w:rsidRDefault="003D3C64" w:rsidP="0039402F">
            <w:pPr>
              <w:pStyle w:val="TAC"/>
              <w:rPr>
                <w:rFonts w:eastAsia="SimSun"/>
                <w:lang w:val="en-US" w:eastAsia="zh-CN"/>
              </w:rPr>
            </w:pPr>
            <w:r w:rsidRPr="00B20AE8">
              <w:rPr>
                <w:rFonts w:eastAsia="SimSun"/>
                <w:lang w:val="en-US" w:eastAsia="zh-CN"/>
              </w:rPr>
              <w:t xml:space="preserve">The interferer is applied as a co-location requirements, the radiated emissions requirements are specified in the appropriated referenced </w:t>
            </w:r>
            <w:r>
              <w:rPr>
                <w:rFonts w:eastAsia="SimSun"/>
                <w:lang w:val="en-US" w:eastAsia="zh-CN"/>
              </w:rPr>
              <w:t>clause</w:t>
            </w:r>
            <w:r w:rsidRPr="00B20AE8">
              <w:rPr>
                <w:rFonts w:eastAsia="SimSun"/>
                <w:lang w:val="en-US" w:eastAsia="zh-CN"/>
              </w:rPr>
              <w:t>, generally TRP</w:t>
            </w:r>
          </w:p>
        </w:tc>
      </w:tr>
      <w:tr w:rsidR="003D3C64" w:rsidRPr="00B20AE8" w14:paraId="3B80A114" w14:textId="77777777" w:rsidTr="006A2BF1">
        <w:trPr>
          <w:cantSplit/>
          <w:jc w:val="center"/>
        </w:trPr>
        <w:tc>
          <w:tcPr>
            <w:tcW w:w="9631" w:type="dxa"/>
            <w:gridSpan w:val="5"/>
          </w:tcPr>
          <w:p w14:paraId="0F5B455C" w14:textId="77777777" w:rsidR="003D3C64" w:rsidRPr="00B20AE8" w:rsidRDefault="003D3C64" w:rsidP="0039402F">
            <w:pPr>
              <w:pStyle w:val="TAN"/>
              <w:rPr>
                <w:rFonts w:eastAsia="SimSun" w:cs="Arial"/>
                <w:szCs w:val="18"/>
                <w:lang w:val="en-US" w:eastAsia="zh-CN"/>
              </w:rPr>
            </w:pPr>
            <w:r w:rsidRPr="00B20AE8">
              <w:rPr>
                <w:rFonts w:eastAsia="SimSun"/>
              </w:rPr>
              <w:t>NOTE:</w:t>
            </w:r>
            <w:r w:rsidRPr="00B20AE8">
              <w:tab/>
            </w:r>
            <w:r w:rsidRPr="00B20AE8">
              <w:rPr>
                <w:lang w:val="en-US"/>
              </w:rPr>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50B0611E" w14:textId="77777777" w:rsidR="00394054" w:rsidRPr="00B20AE8" w:rsidRDefault="00394054" w:rsidP="0039402F">
      <w:pPr>
        <w:rPr>
          <w:noProof/>
        </w:rPr>
      </w:pPr>
    </w:p>
    <w:p w14:paraId="198AA879" w14:textId="77777777" w:rsidR="00DD6845" w:rsidRPr="00B20AE8" w:rsidRDefault="00394054" w:rsidP="0039402F">
      <w:pPr>
        <w:pStyle w:val="TH"/>
        <w:rPr>
          <w:rFonts w:eastAsia="SimSun"/>
          <w:lang w:eastAsia="ko-KR"/>
        </w:rPr>
      </w:pPr>
      <w:r w:rsidRPr="00B20AE8">
        <w:rPr>
          <w:rFonts w:eastAsia="SimSun"/>
          <w:lang w:eastAsia="ko-KR"/>
        </w:rPr>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4F339F" w:rsidRPr="00B20AE8" w14:paraId="60C62E85" w14:textId="77777777" w:rsidTr="006A2BF1">
        <w:trPr>
          <w:cantSplit/>
          <w:jc w:val="center"/>
        </w:trPr>
        <w:tc>
          <w:tcPr>
            <w:tcW w:w="2700" w:type="dxa"/>
            <w:gridSpan w:val="2"/>
          </w:tcPr>
          <w:p w14:paraId="776DE4FF" w14:textId="77777777" w:rsidR="00394054" w:rsidRPr="00B20AE8" w:rsidRDefault="00394054" w:rsidP="0039402F">
            <w:pPr>
              <w:pStyle w:val="TAH"/>
              <w:rPr>
                <w:rFonts w:eastAsia="SimSun"/>
                <w:lang w:val="en-US" w:eastAsia="zh-CN"/>
              </w:rPr>
            </w:pPr>
            <w:r w:rsidRPr="00B20AE8">
              <w:rPr>
                <w:rFonts w:eastAsia="SimSun"/>
                <w:lang w:eastAsia="zh-CN"/>
              </w:rPr>
              <w:t>AAS BS requirement</w:t>
            </w:r>
          </w:p>
        </w:tc>
        <w:tc>
          <w:tcPr>
            <w:tcW w:w="1257" w:type="dxa"/>
          </w:tcPr>
          <w:p w14:paraId="4DF70FEF" w14:textId="77777777" w:rsidR="00394054" w:rsidRPr="00B20AE8" w:rsidRDefault="00394054" w:rsidP="0039402F">
            <w:pPr>
              <w:pStyle w:val="TAH"/>
              <w:rPr>
                <w:rFonts w:eastAsia="SimSun"/>
                <w:lang w:val="en-US" w:eastAsia="zh-CN"/>
              </w:rPr>
            </w:pPr>
            <w:r w:rsidRPr="00B20AE8">
              <w:rPr>
                <w:rFonts w:eastAsia="SimSun"/>
                <w:lang w:eastAsia="zh-CN"/>
              </w:rPr>
              <w:t>OTA requirement type</w:t>
            </w:r>
          </w:p>
        </w:tc>
        <w:tc>
          <w:tcPr>
            <w:tcW w:w="1889" w:type="dxa"/>
          </w:tcPr>
          <w:p w14:paraId="1A2B2310" w14:textId="77777777" w:rsidR="00394054" w:rsidRPr="00B20AE8" w:rsidRDefault="00394054" w:rsidP="0039402F">
            <w:pPr>
              <w:pStyle w:val="TAH"/>
              <w:rPr>
                <w:rFonts w:eastAsia="SimSun"/>
                <w:lang w:eastAsia="zh-CN"/>
              </w:rPr>
            </w:pPr>
            <w:r w:rsidRPr="00B20AE8">
              <w:rPr>
                <w:rFonts w:eastAsia="SimSun"/>
                <w:lang w:eastAsia="zh-CN"/>
              </w:rPr>
              <w:t>Applicability levels</w:t>
            </w:r>
          </w:p>
        </w:tc>
        <w:tc>
          <w:tcPr>
            <w:tcW w:w="2105" w:type="dxa"/>
          </w:tcPr>
          <w:p w14:paraId="03ECCB1F" w14:textId="77777777" w:rsidR="00394054" w:rsidRPr="00B20AE8" w:rsidRDefault="00394054" w:rsidP="0039402F">
            <w:pPr>
              <w:pStyle w:val="TAH"/>
              <w:rPr>
                <w:rFonts w:eastAsia="SimSun"/>
                <w:lang w:eastAsia="zh-CN"/>
              </w:rPr>
            </w:pPr>
            <w:r w:rsidRPr="00B20AE8">
              <w:rPr>
                <w:rFonts w:eastAsia="SimSun"/>
                <w:lang w:eastAsia="zh-CN"/>
              </w:rPr>
              <w:t>Coverage range</w:t>
            </w:r>
          </w:p>
        </w:tc>
        <w:tc>
          <w:tcPr>
            <w:tcW w:w="1680" w:type="dxa"/>
          </w:tcPr>
          <w:p w14:paraId="2E39217B" w14:textId="77777777" w:rsidR="00394054" w:rsidRPr="00B20AE8" w:rsidRDefault="00394054" w:rsidP="0039402F">
            <w:pPr>
              <w:pStyle w:val="TAH"/>
              <w:rPr>
                <w:rFonts w:eastAsia="SimSun"/>
                <w:lang w:val="en-US" w:eastAsia="zh-CN"/>
              </w:rPr>
            </w:pPr>
            <w:r w:rsidRPr="00B20AE8">
              <w:rPr>
                <w:rFonts w:eastAsia="SimSun"/>
                <w:lang w:eastAsia="zh-CN"/>
              </w:rPr>
              <w:t>Number of conformance directions</w:t>
            </w:r>
          </w:p>
        </w:tc>
      </w:tr>
      <w:tr w:rsidR="004F339F" w:rsidRPr="00B20AE8" w14:paraId="72AEACCD" w14:textId="77777777" w:rsidTr="006A2BF1">
        <w:trPr>
          <w:cantSplit/>
          <w:jc w:val="center"/>
        </w:trPr>
        <w:tc>
          <w:tcPr>
            <w:tcW w:w="2700" w:type="dxa"/>
            <w:gridSpan w:val="2"/>
          </w:tcPr>
          <w:p w14:paraId="2DF37F0E" w14:textId="77777777" w:rsidR="00394054" w:rsidRPr="00B20AE8" w:rsidRDefault="00394054" w:rsidP="0039402F">
            <w:pPr>
              <w:pStyle w:val="TAC"/>
              <w:rPr>
                <w:rFonts w:eastAsia="SimSun"/>
                <w:lang w:eastAsia="zh-CN"/>
              </w:rPr>
            </w:pPr>
            <w:r w:rsidRPr="00B20AE8">
              <w:rPr>
                <w:rFonts w:eastAsia="SimSun"/>
                <w:lang w:eastAsia="zh-CN"/>
              </w:rPr>
              <w:t>OTA sensitivity</w:t>
            </w:r>
          </w:p>
        </w:tc>
        <w:tc>
          <w:tcPr>
            <w:tcW w:w="1257" w:type="dxa"/>
          </w:tcPr>
          <w:p w14:paraId="715E14A6"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414B18F8" w14:textId="77777777" w:rsidR="00394054" w:rsidRPr="00B20AE8" w:rsidRDefault="00394054" w:rsidP="0039402F">
            <w:pPr>
              <w:pStyle w:val="TAC"/>
              <w:rPr>
                <w:rFonts w:eastAsia="SimSun"/>
              </w:rPr>
            </w:pPr>
            <w:r w:rsidRPr="00B20AE8">
              <w:rPr>
                <w:rFonts w:eastAsia="SimSun"/>
              </w:rPr>
              <w:t>N/A</w:t>
            </w:r>
          </w:p>
        </w:tc>
        <w:tc>
          <w:tcPr>
            <w:tcW w:w="2105" w:type="dxa"/>
          </w:tcPr>
          <w:p w14:paraId="7909B4E3" w14:textId="77777777" w:rsidR="00394054" w:rsidRPr="00B20AE8" w:rsidRDefault="00394054" w:rsidP="0039402F">
            <w:pPr>
              <w:pStyle w:val="TAC"/>
              <w:rPr>
                <w:rFonts w:eastAsia="SimSun"/>
                <w:lang w:val="en-US" w:eastAsia="zh-CN"/>
              </w:rPr>
            </w:pPr>
            <w:r w:rsidRPr="00B20AE8">
              <w:rPr>
                <w:rFonts w:eastAsia="SimSun"/>
              </w:rPr>
              <w:t>Receiver target redirection range (D10.8)</w:t>
            </w:r>
          </w:p>
        </w:tc>
        <w:tc>
          <w:tcPr>
            <w:tcW w:w="1680" w:type="dxa"/>
          </w:tcPr>
          <w:p w14:paraId="046D5DA8" w14:textId="77777777" w:rsidR="00394054" w:rsidRPr="00B20AE8" w:rsidRDefault="00394054" w:rsidP="0039402F">
            <w:pPr>
              <w:pStyle w:val="TAC"/>
              <w:rPr>
                <w:rFonts w:eastAsia="SimSun"/>
                <w:lang w:val="en-US" w:eastAsia="zh-CN"/>
              </w:rPr>
            </w:pPr>
            <w:r w:rsidRPr="00B20AE8">
              <w:rPr>
                <w:rFonts w:eastAsia="SimSun"/>
                <w:lang w:val="en-US" w:eastAsia="zh-CN"/>
              </w:rPr>
              <w:t>5</w:t>
            </w:r>
          </w:p>
        </w:tc>
      </w:tr>
      <w:tr w:rsidR="004F339F" w:rsidRPr="00B20AE8" w14:paraId="33117193" w14:textId="77777777" w:rsidTr="006A2BF1">
        <w:trPr>
          <w:cantSplit/>
          <w:jc w:val="center"/>
        </w:trPr>
        <w:tc>
          <w:tcPr>
            <w:tcW w:w="2700" w:type="dxa"/>
            <w:gridSpan w:val="2"/>
          </w:tcPr>
          <w:p w14:paraId="32282C36" w14:textId="77777777" w:rsidR="00394054" w:rsidRPr="00B20AE8" w:rsidRDefault="00394054" w:rsidP="0039402F">
            <w:pPr>
              <w:pStyle w:val="TAC"/>
              <w:rPr>
                <w:rFonts w:eastAsia="SimSun"/>
                <w:lang w:eastAsia="zh-CN"/>
              </w:rPr>
            </w:pPr>
            <w:r w:rsidRPr="00B20AE8">
              <w:rPr>
                <w:rFonts w:eastAsia="SimSun"/>
                <w:lang w:eastAsia="zh-CN"/>
              </w:rPr>
              <w:t>OTA reference sensitivity</w:t>
            </w:r>
          </w:p>
          <w:p w14:paraId="4A34D148" w14:textId="77777777" w:rsidR="00394054" w:rsidRPr="00B20AE8" w:rsidRDefault="00394054" w:rsidP="0039402F">
            <w:pPr>
              <w:pStyle w:val="TAC"/>
              <w:rPr>
                <w:rFonts w:eastAsia="SimSun"/>
                <w:lang w:eastAsia="zh-CN"/>
              </w:rPr>
            </w:pPr>
          </w:p>
        </w:tc>
        <w:tc>
          <w:tcPr>
            <w:tcW w:w="1257" w:type="dxa"/>
          </w:tcPr>
          <w:p w14:paraId="674DA3CD"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2891D7D9" w14:textId="77777777" w:rsidR="00394054" w:rsidRPr="00B20AE8" w:rsidRDefault="00394054" w:rsidP="0039402F">
            <w:pPr>
              <w:pStyle w:val="TAC"/>
              <w:rPr>
                <w:rFonts w:eastAsia="SimSun"/>
                <w:i/>
                <w:lang w:val="en-US" w:eastAsia="zh-CN"/>
              </w:rPr>
            </w:pPr>
            <w:r w:rsidRPr="00B20AE8">
              <w:rPr>
                <w:rFonts w:eastAsia="SimSun"/>
                <w:lang w:val="en-US" w:eastAsia="zh-CN"/>
              </w:rPr>
              <w:t>OTA REFSENS</w:t>
            </w:r>
          </w:p>
        </w:tc>
        <w:tc>
          <w:tcPr>
            <w:tcW w:w="2105" w:type="dxa"/>
          </w:tcPr>
          <w:p w14:paraId="7E127AA4" w14:textId="77777777" w:rsidR="00394054" w:rsidRPr="00B20AE8" w:rsidRDefault="00394054" w:rsidP="0039402F">
            <w:pPr>
              <w:pStyle w:val="TAC"/>
              <w:rPr>
                <w:rFonts w:eastAsia="SimSun"/>
                <w:lang w:val="en-US" w:eastAsia="zh-CN"/>
              </w:rPr>
            </w:pPr>
            <w:r w:rsidRPr="00B20AE8">
              <w:rPr>
                <w:rFonts w:eastAsia="SimSun"/>
                <w:lang w:val="en-US" w:eastAsia="zh-CN"/>
              </w:rPr>
              <w:t>OTA REFSENS RoAoA</w:t>
            </w:r>
          </w:p>
        </w:tc>
        <w:tc>
          <w:tcPr>
            <w:tcW w:w="1680" w:type="dxa"/>
          </w:tcPr>
          <w:p w14:paraId="25F7EB7A" w14:textId="77777777" w:rsidR="00394054" w:rsidRPr="00B20AE8" w:rsidRDefault="00394054" w:rsidP="0039402F">
            <w:pPr>
              <w:pStyle w:val="TAC"/>
              <w:rPr>
                <w:rFonts w:eastAsia="SimSun"/>
                <w:lang w:val="en-US" w:eastAsia="zh-CN"/>
              </w:rPr>
            </w:pPr>
            <w:r w:rsidRPr="00B20AE8">
              <w:rPr>
                <w:rFonts w:eastAsia="SimSun"/>
                <w:lang w:val="en-US" w:eastAsia="zh-CN"/>
              </w:rPr>
              <w:t>5</w:t>
            </w:r>
          </w:p>
        </w:tc>
      </w:tr>
      <w:tr w:rsidR="004F339F" w:rsidRPr="00B20AE8" w14:paraId="26EAD520" w14:textId="77777777" w:rsidTr="006A2BF1">
        <w:trPr>
          <w:cantSplit/>
          <w:jc w:val="center"/>
        </w:trPr>
        <w:tc>
          <w:tcPr>
            <w:tcW w:w="2700" w:type="dxa"/>
            <w:gridSpan w:val="2"/>
          </w:tcPr>
          <w:p w14:paraId="3F3EEE77" w14:textId="77777777" w:rsidR="00394054" w:rsidRPr="00B20AE8" w:rsidRDefault="00394054" w:rsidP="0039402F">
            <w:pPr>
              <w:pStyle w:val="TAC"/>
              <w:rPr>
                <w:rFonts w:eastAsia="SimSun"/>
                <w:lang w:eastAsia="zh-CN"/>
              </w:rPr>
            </w:pPr>
            <w:r w:rsidRPr="00B20AE8">
              <w:rPr>
                <w:rFonts w:eastAsia="SimSun"/>
                <w:lang w:eastAsia="zh-CN"/>
              </w:rPr>
              <w:t>Dynamic range</w:t>
            </w:r>
          </w:p>
        </w:tc>
        <w:tc>
          <w:tcPr>
            <w:tcW w:w="1257" w:type="dxa"/>
          </w:tcPr>
          <w:p w14:paraId="6C4F31CE"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35369F3A" w14:textId="77777777" w:rsidR="00394054" w:rsidRPr="00B20AE8" w:rsidRDefault="00394054" w:rsidP="0039402F">
            <w:pPr>
              <w:pStyle w:val="TAC"/>
              <w:rPr>
                <w:rFonts w:eastAsia="SimSun"/>
                <w:i/>
                <w:lang w:val="en-US" w:eastAsia="zh-CN"/>
              </w:rPr>
            </w:pPr>
            <w:r w:rsidRPr="00B20AE8">
              <w:rPr>
                <w:rFonts w:eastAsia="SimSun"/>
                <w:lang w:val="en-US" w:eastAsia="zh-CN"/>
              </w:rPr>
              <w:t>OTA REFSENS</w:t>
            </w:r>
          </w:p>
        </w:tc>
        <w:tc>
          <w:tcPr>
            <w:tcW w:w="2105" w:type="dxa"/>
          </w:tcPr>
          <w:p w14:paraId="0B87436C" w14:textId="77777777" w:rsidR="00394054" w:rsidRPr="00B20AE8" w:rsidRDefault="00394054" w:rsidP="0039402F">
            <w:pPr>
              <w:pStyle w:val="TAC"/>
              <w:rPr>
                <w:rFonts w:eastAsia="SimSun"/>
                <w:lang w:val="en-US" w:eastAsia="zh-CN"/>
              </w:rPr>
            </w:pPr>
            <w:r w:rsidRPr="00B20AE8">
              <w:rPr>
                <w:rFonts w:eastAsia="SimSun"/>
                <w:lang w:val="en-US" w:eastAsia="zh-CN"/>
              </w:rPr>
              <w:t>OTA REFSENS RoAoA</w:t>
            </w:r>
          </w:p>
        </w:tc>
        <w:tc>
          <w:tcPr>
            <w:tcW w:w="1680" w:type="dxa"/>
          </w:tcPr>
          <w:p w14:paraId="5F32476C" w14:textId="77777777" w:rsidR="00394054" w:rsidRPr="00B20AE8" w:rsidRDefault="00394054" w:rsidP="0039402F">
            <w:pPr>
              <w:pStyle w:val="TAC"/>
              <w:rPr>
                <w:rFonts w:eastAsia="SimSun"/>
                <w:lang w:val="en-US" w:eastAsia="zh-CN"/>
              </w:rPr>
            </w:pPr>
            <w:r w:rsidRPr="00B20AE8">
              <w:rPr>
                <w:rFonts w:eastAsia="SimSun"/>
                <w:lang w:val="en-US" w:eastAsia="zh-CN"/>
              </w:rPr>
              <w:t>1</w:t>
            </w:r>
          </w:p>
        </w:tc>
      </w:tr>
      <w:tr w:rsidR="004F339F" w:rsidRPr="00B20AE8" w14:paraId="52159022" w14:textId="77777777" w:rsidTr="006A2BF1">
        <w:trPr>
          <w:cantSplit/>
          <w:jc w:val="center"/>
        </w:trPr>
        <w:tc>
          <w:tcPr>
            <w:tcW w:w="2700" w:type="dxa"/>
            <w:gridSpan w:val="2"/>
          </w:tcPr>
          <w:p w14:paraId="19FEECC4" w14:textId="77777777" w:rsidR="00394054" w:rsidRPr="00B20AE8" w:rsidRDefault="00394054" w:rsidP="0039402F">
            <w:pPr>
              <w:pStyle w:val="TAC"/>
              <w:rPr>
                <w:rFonts w:eastAsia="SimSun"/>
                <w:lang w:eastAsia="zh-CN"/>
              </w:rPr>
            </w:pPr>
            <w:r w:rsidRPr="00B20AE8">
              <w:rPr>
                <w:rFonts w:eastAsia="SimSun"/>
                <w:lang w:eastAsia="zh-CN"/>
              </w:rPr>
              <w:t>In-band selectivity and blocking</w:t>
            </w:r>
          </w:p>
        </w:tc>
        <w:tc>
          <w:tcPr>
            <w:tcW w:w="1257" w:type="dxa"/>
          </w:tcPr>
          <w:p w14:paraId="63CDE142"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6C479ACF" w14:textId="77777777" w:rsidR="00394054" w:rsidRPr="00B20AE8" w:rsidRDefault="00394054" w:rsidP="0039402F">
            <w:pPr>
              <w:pStyle w:val="TAC"/>
              <w:rPr>
                <w:rFonts w:eastAsia="SimSun"/>
                <w:i/>
                <w:lang w:val="en-US" w:eastAsia="zh-CN"/>
              </w:rPr>
            </w:pPr>
            <w:r w:rsidRPr="00B20AE8">
              <w:rPr>
                <w:rFonts w:eastAsia="SimSun"/>
                <w:lang w:val="en-US" w:eastAsia="zh-CN"/>
              </w:rPr>
              <w:t>OTA REFSENS and minSENS</w:t>
            </w:r>
          </w:p>
        </w:tc>
        <w:tc>
          <w:tcPr>
            <w:tcW w:w="2105" w:type="dxa"/>
          </w:tcPr>
          <w:p w14:paraId="120ADE61" w14:textId="77777777" w:rsidR="00394054" w:rsidRPr="00B20AE8" w:rsidRDefault="00394054" w:rsidP="0039402F">
            <w:pPr>
              <w:pStyle w:val="TAC"/>
              <w:rPr>
                <w:rFonts w:eastAsia="SimSun"/>
                <w:lang w:val="en-US" w:eastAsia="zh-CN"/>
              </w:rPr>
            </w:pPr>
            <w:r w:rsidRPr="00B20AE8">
              <w:rPr>
                <w:rFonts w:eastAsia="SimSun"/>
                <w:lang w:val="en-US" w:eastAsia="zh-CN"/>
              </w:rPr>
              <w:t>OTA REFSENS RoAoA and minSENS RoAoA</w:t>
            </w:r>
          </w:p>
        </w:tc>
        <w:tc>
          <w:tcPr>
            <w:tcW w:w="1680" w:type="dxa"/>
          </w:tcPr>
          <w:p w14:paraId="4601E75C" w14:textId="77777777" w:rsidR="00394054" w:rsidRPr="00B20AE8" w:rsidRDefault="00394054" w:rsidP="0039402F">
            <w:pPr>
              <w:pStyle w:val="TAC"/>
              <w:rPr>
                <w:rFonts w:eastAsia="SimSun"/>
                <w:lang w:val="en-US" w:eastAsia="zh-CN"/>
              </w:rPr>
            </w:pPr>
            <w:r w:rsidRPr="00B20AE8">
              <w:rPr>
                <w:rFonts w:eastAsia="SimSun"/>
                <w:lang w:val="en-US" w:eastAsia="zh-CN"/>
              </w:rPr>
              <w:t>5</w:t>
            </w:r>
          </w:p>
        </w:tc>
      </w:tr>
      <w:tr w:rsidR="004F339F" w:rsidRPr="00B20AE8" w14:paraId="26415F36" w14:textId="77777777" w:rsidTr="006A2BF1">
        <w:trPr>
          <w:cantSplit/>
          <w:jc w:val="center"/>
        </w:trPr>
        <w:tc>
          <w:tcPr>
            <w:tcW w:w="2700" w:type="dxa"/>
            <w:gridSpan w:val="2"/>
          </w:tcPr>
          <w:p w14:paraId="20474EC8" w14:textId="77777777" w:rsidR="00394054" w:rsidRPr="00B20AE8" w:rsidRDefault="00394054" w:rsidP="0039402F">
            <w:pPr>
              <w:pStyle w:val="TAC"/>
              <w:rPr>
                <w:rFonts w:eastAsia="SimSun"/>
                <w:lang w:eastAsia="zh-CN"/>
              </w:rPr>
            </w:pPr>
            <w:r w:rsidRPr="00B20AE8">
              <w:rPr>
                <w:rFonts w:eastAsia="SimSun"/>
                <w:lang w:eastAsia="zh-CN"/>
              </w:rPr>
              <w:t>ACS and narrowband blocking</w:t>
            </w:r>
          </w:p>
        </w:tc>
        <w:tc>
          <w:tcPr>
            <w:tcW w:w="1257" w:type="dxa"/>
          </w:tcPr>
          <w:p w14:paraId="6AA60DBE"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7F6A2FF9" w14:textId="77777777" w:rsidR="00394054" w:rsidRPr="00B20AE8" w:rsidRDefault="00394054" w:rsidP="0039402F">
            <w:pPr>
              <w:pStyle w:val="TAC"/>
              <w:rPr>
                <w:rFonts w:eastAsia="SimSun"/>
                <w:i/>
                <w:lang w:val="en-US" w:eastAsia="zh-CN"/>
              </w:rPr>
            </w:pPr>
            <w:r w:rsidRPr="00B20AE8">
              <w:rPr>
                <w:rFonts w:eastAsia="SimSun"/>
                <w:lang w:val="en-US" w:eastAsia="zh-CN"/>
              </w:rPr>
              <w:t>OTA REFSENS (NB blocking only) and minSENS</w:t>
            </w:r>
          </w:p>
        </w:tc>
        <w:tc>
          <w:tcPr>
            <w:tcW w:w="2105" w:type="dxa"/>
          </w:tcPr>
          <w:p w14:paraId="27BF70A0" w14:textId="77777777" w:rsidR="00394054" w:rsidRPr="00B20AE8" w:rsidRDefault="00394054" w:rsidP="0039402F">
            <w:pPr>
              <w:pStyle w:val="TAC"/>
              <w:rPr>
                <w:rFonts w:eastAsia="SimSun"/>
                <w:lang w:val="en-US" w:eastAsia="zh-CN"/>
              </w:rPr>
            </w:pPr>
            <w:r w:rsidRPr="00B20AE8">
              <w:rPr>
                <w:rFonts w:eastAsia="SimSun"/>
                <w:lang w:val="en-US" w:eastAsia="zh-CN"/>
              </w:rPr>
              <w:t>OTA REFSENS RoAoA (NB blocking only)</w:t>
            </w:r>
          </w:p>
          <w:p w14:paraId="765065B1" w14:textId="77777777" w:rsidR="00394054" w:rsidRPr="00B20AE8" w:rsidRDefault="00394054" w:rsidP="0039402F">
            <w:pPr>
              <w:pStyle w:val="TAC"/>
              <w:rPr>
                <w:rFonts w:eastAsia="SimSun"/>
                <w:lang w:val="en-US" w:eastAsia="zh-CN"/>
              </w:rPr>
            </w:pPr>
            <w:r w:rsidRPr="00B20AE8">
              <w:rPr>
                <w:rFonts w:eastAsia="SimSun"/>
                <w:lang w:val="en-US" w:eastAsia="zh-CN"/>
              </w:rPr>
              <w:t>minSENS RoAoA</w:t>
            </w:r>
          </w:p>
          <w:p w14:paraId="055A20A7" w14:textId="77777777" w:rsidR="00394054" w:rsidRPr="00B20AE8" w:rsidRDefault="00394054" w:rsidP="0039402F">
            <w:pPr>
              <w:pStyle w:val="TAC"/>
              <w:rPr>
                <w:rFonts w:eastAsia="SimSun"/>
                <w:i/>
                <w:lang w:val="en-US" w:eastAsia="zh-CN"/>
              </w:rPr>
            </w:pPr>
            <w:r w:rsidRPr="00B20AE8">
              <w:rPr>
                <w:rFonts w:eastAsia="SimSun"/>
                <w:lang w:val="en-US" w:eastAsia="zh-CN"/>
              </w:rPr>
              <w:t>(NB blocking and ACS)</w:t>
            </w:r>
          </w:p>
        </w:tc>
        <w:tc>
          <w:tcPr>
            <w:tcW w:w="1680" w:type="dxa"/>
          </w:tcPr>
          <w:p w14:paraId="6DA36920" w14:textId="77777777" w:rsidR="00394054" w:rsidRPr="00B20AE8" w:rsidRDefault="00394054" w:rsidP="0039402F">
            <w:pPr>
              <w:pStyle w:val="TAC"/>
              <w:rPr>
                <w:rFonts w:eastAsia="SimSun"/>
                <w:lang w:val="en-US" w:eastAsia="zh-CN"/>
              </w:rPr>
            </w:pPr>
            <w:r w:rsidRPr="00B20AE8">
              <w:rPr>
                <w:rFonts w:eastAsia="SimSun"/>
                <w:lang w:val="en-US" w:eastAsia="zh-CN"/>
              </w:rPr>
              <w:t>5 (blocking)</w:t>
            </w:r>
          </w:p>
          <w:p w14:paraId="3104F540" w14:textId="77777777" w:rsidR="00394054" w:rsidRPr="00B20AE8" w:rsidRDefault="00394054" w:rsidP="0039402F">
            <w:pPr>
              <w:pStyle w:val="TAC"/>
              <w:rPr>
                <w:rFonts w:eastAsia="SimSun"/>
                <w:lang w:val="en-US" w:eastAsia="zh-CN"/>
              </w:rPr>
            </w:pPr>
            <w:r w:rsidRPr="00B20AE8">
              <w:rPr>
                <w:rFonts w:eastAsia="SimSun"/>
                <w:lang w:val="en-US" w:eastAsia="zh-CN"/>
              </w:rPr>
              <w:t>1 (ACS)</w:t>
            </w:r>
          </w:p>
        </w:tc>
      </w:tr>
      <w:tr w:rsidR="003D3C64" w:rsidRPr="00B20AE8" w14:paraId="069569C0" w14:textId="77777777" w:rsidTr="006A2BF1">
        <w:trPr>
          <w:cantSplit/>
          <w:jc w:val="center"/>
        </w:trPr>
        <w:tc>
          <w:tcPr>
            <w:tcW w:w="1237" w:type="dxa"/>
            <w:tcBorders>
              <w:bottom w:val="nil"/>
            </w:tcBorders>
            <w:shd w:val="clear" w:color="auto" w:fill="auto"/>
          </w:tcPr>
          <w:p w14:paraId="34EE4E9E" w14:textId="77777777" w:rsidR="003D3C64" w:rsidRPr="00B20AE8" w:rsidRDefault="003D3C64" w:rsidP="0039402F">
            <w:pPr>
              <w:pStyle w:val="TAC"/>
              <w:rPr>
                <w:rFonts w:eastAsia="SimSun"/>
                <w:lang w:eastAsia="zh-CN"/>
              </w:rPr>
            </w:pPr>
            <w:r w:rsidRPr="00B20AE8">
              <w:rPr>
                <w:rFonts w:eastAsia="SimSun"/>
                <w:lang w:eastAsia="zh-CN"/>
              </w:rPr>
              <w:t>Out-of-band blocking</w:t>
            </w:r>
          </w:p>
        </w:tc>
        <w:tc>
          <w:tcPr>
            <w:tcW w:w="1463" w:type="dxa"/>
          </w:tcPr>
          <w:p w14:paraId="354ADF7C" w14:textId="77777777" w:rsidR="003D3C64" w:rsidRPr="00B20AE8" w:rsidRDefault="003D3C64" w:rsidP="0039402F">
            <w:pPr>
              <w:pStyle w:val="TAC"/>
              <w:rPr>
                <w:rFonts w:eastAsia="SimSun"/>
                <w:lang w:eastAsia="zh-CN"/>
              </w:rPr>
            </w:pPr>
            <w:r w:rsidRPr="00B20AE8">
              <w:rPr>
                <w:rFonts w:eastAsia="SimSun"/>
                <w:lang w:eastAsia="zh-CN"/>
              </w:rPr>
              <w:t>Mandatory</w:t>
            </w:r>
          </w:p>
        </w:tc>
        <w:tc>
          <w:tcPr>
            <w:tcW w:w="1257" w:type="dxa"/>
          </w:tcPr>
          <w:p w14:paraId="146C7AF5" w14:textId="77777777" w:rsidR="003D3C64" w:rsidRPr="00B20AE8" w:rsidRDefault="003D3C64" w:rsidP="0039402F">
            <w:pPr>
              <w:pStyle w:val="TAC"/>
              <w:rPr>
                <w:rFonts w:eastAsia="SimSun"/>
                <w:lang w:val="en-US" w:eastAsia="zh-CN"/>
              </w:rPr>
            </w:pPr>
            <w:r w:rsidRPr="00B20AE8">
              <w:rPr>
                <w:rFonts w:eastAsia="SimSun"/>
                <w:lang w:val="en-US" w:eastAsia="zh-CN"/>
              </w:rPr>
              <w:t>Directional</w:t>
            </w:r>
          </w:p>
        </w:tc>
        <w:tc>
          <w:tcPr>
            <w:tcW w:w="1889" w:type="dxa"/>
          </w:tcPr>
          <w:p w14:paraId="20B5B37E" w14:textId="77777777" w:rsidR="003D3C64" w:rsidRPr="00B20AE8" w:rsidRDefault="003D3C64" w:rsidP="0039402F">
            <w:pPr>
              <w:pStyle w:val="TAC"/>
              <w:rPr>
                <w:rFonts w:eastAsia="SimSun"/>
                <w:lang w:val="en-US" w:eastAsia="zh-CN"/>
              </w:rPr>
            </w:pPr>
            <w:r w:rsidRPr="00B20AE8">
              <w:rPr>
                <w:rFonts w:eastAsia="SimSun"/>
                <w:lang w:val="en-US" w:eastAsia="zh-CN"/>
              </w:rPr>
              <w:t>minSENS</w:t>
            </w:r>
          </w:p>
        </w:tc>
        <w:tc>
          <w:tcPr>
            <w:tcW w:w="2105" w:type="dxa"/>
          </w:tcPr>
          <w:p w14:paraId="75B39BDF" w14:textId="77777777" w:rsidR="003D3C64" w:rsidRPr="00B20AE8" w:rsidRDefault="003D3C64" w:rsidP="0039402F">
            <w:pPr>
              <w:pStyle w:val="TAC"/>
              <w:rPr>
                <w:rFonts w:eastAsia="SimSun"/>
                <w:lang w:val="en-US" w:eastAsia="zh-CN"/>
              </w:rPr>
            </w:pPr>
            <w:r w:rsidRPr="00B20AE8">
              <w:rPr>
                <w:rFonts w:eastAsia="SimSun"/>
                <w:lang w:val="en-US" w:eastAsia="zh-CN"/>
              </w:rPr>
              <w:t>minSENS RoAoA</w:t>
            </w:r>
          </w:p>
        </w:tc>
        <w:tc>
          <w:tcPr>
            <w:tcW w:w="1680" w:type="dxa"/>
          </w:tcPr>
          <w:p w14:paraId="066FB593" w14:textId="77777777" w:rsidR="003D3C64" w:rsidRPr="00B20AE8" w:rsidRDefault="003D3C64" w:rsidP="0039402F">
            <w:pPr>
              <w:pStyle w:val="TAC"/>
              <w:rPr>
                <w:rFonts w:eastAsia="SimSun"/>
                <w:lang w:val="en-US" w:eastAsia="zh-CN"/>
              </w:rPr>
            </w:pPr>
            <w:r w:rsidRPr="00B20AE8">
              <w:rPr>
                <w:rFonts w:eastAsia="SimSun"/>
                <w:lang w:val="en-US" w:eastAsia="zh-CN"/>
              </w:rPr>
              <w:t>1</w:t>
            </w:r>
          </w:p>
        </w:tc>
      </w:tr>
      <w:tr w:rsidR="003D3C64" w:rsidRPr="00B20AE8" w14:paraId="10B4EEE1" w14:textId="77777777" w:rsidTr="006A2BF1">
        <w:trPr>
          <w:cantSplit/>
          <w:jc w:val="center"/>
        </w:trPr>
        <w:tc>
          <w:tcPr>
            <w:tcW w:w="1237" w:type="dxa"/>
            <w:tcBorders>
              <w:top w:val="nil"/>
            </w:tcBorders>
            <w:shd w:val="clear" w:color="auto" w:fill="auto"/>
          </w:tcPr>
          <w:p w14:paraId="2D0697B5" w14:textId="77777777" w:rsidR="003D3C64" w:rsidRPr="00B20AE8" w:rsidRDefault="003D3C64" w:rsidP="0039402F">
            <w:pPr>
              <w:pStyle w:val="TAC"/>
              <w:rPr>
                <w:rFonts w:eastAsia="SimSun"/>
                <w:lang w:eastAsia="zh-CN"/>
              </w:rPr>
            </w:pPr>
          </w:p>
        </w:tc>
        <w:tc>
          <w:tcPr>
            <w:tcW w:w="1463" w:type="dxa"/>
          </w:tcPr>
          <w:p w14:paraId="70F6D3FE" w14:textId="77777777" w:rsidR="003D3C64" w:rsidRPr="00B20AE8" w:rsidRDefault="003D3C64" w:rsidP="0039402F">
            <w:pPr>
              <w:pStyle w:val="TAC"/>
              <w:rPr>
                <w:rFonts w:eastAsia="SimSun"/>
                <w:lang w:eastAsia="zh-CN"/>
              </w:rPr>
            </w:pPr>
            <w:r w:rsidRPr="00B20AE8">
              <w:rPr>
                <w:rFonts w:eastAsia="SimSun"/>
                <w:lang w:eastAsia="zh-CN"/>
              </w:rPr>
              <w:t>Co-location with other base stations</w:t>
            </w:r>
          </w:p>
        </w:tc>
        <w:tc>
          <w:tcPr>
            <w:tcW w:w="1257" w:type="dxa"/>
          </w:tcPr>
          <w:p w14:paraId="482F9DED" w14:textId="77777777" w:rsidR="003D3C64" w:rsidRPr="00B20AE8" w:rsidRDefault="003D3C64" w:rsidP="0039402F">
            <w:pPr>
              <w:pStyle w:val="TAC"/>
              <w:rPr>
                <w:rFonts w:eastAsia="SimSun"/>
                <w:lang w:val="en-US" w:eastAsia="zh-CN"/>
              </w:rPr>
            </w:pPr>
            <w:r w:rsidRPr="00B20AE8">
              <w:rPr>
                <w:rFonts w:eastAsia="SimSun"/>
                <w:lang w:val="en-US" w:eastAsia="zh-CN"/>
              </w:rPr>
              <w:t>Co-location</w:t>
            </w:r>
          </w:p>
        </w:tc>
        <w:tc>
          <w:tcPr>
            <w:tcW w:w="1889" w:type="dxa"/>
          </w:tcPr>
          <w:p w14:paraId="65CA613D" w14:textId="77777777" w:rsidR="003D3C64" w:rsidRPr="00B20AE8" w:rsidRDefault="003D3C64" w:rsidP="0039402F">
            <w:pPr>
              <w:pStyle w:val="TAC"/>
              <w:rPr>
                <w:rFonts w:eastAsia="SimSun"/>
                <w:lang w:val="en-US" w:eastAsia="zh-CN"/>
              </w:rPr>
            </w:pPr>
            <w:r w:rsidRPr="00B20AE8">
              <w:rPr>
                <w:rFonts w:eastAsia="SimSun"/>
                <w:lang w:val="en-US" w:eastAsia="zh-CN"/>
              </w:rPr>
              <w:t>N/A</w:t>
            </w:r>
          </w:p>
        </w:tc>
        <w:tc>
          <w:tcPr>
            <w:tcW w:w="2105" w:type="dxa"/>
          </w:tcPr>
          <w:p w14:paraId="200160B1" w14:textId="77777777" w:rsidR="003D3C64" w:rsidRPr="00B20AE8" w:rsidRDefault="003D3C64" w:rsidP="0039402F">
            <w:pPr>
              <w:pStyle w:val="TAC"/>
              <w:rPr>
                <w:rFonts w:eastAsia="SimSun"/>
                <w:lang w:val="en-US" w:eastAsia="zh-CN"/>
              </w:rPr>
            </w:pPr>
            <w:r w:rsidRPr="00B20AE8">
              <w:rPr>
                <w:rFonts w:eastAsia="SimSun"/>
                <w:lang w:val="en-US" w:eastAsia="zh-CN"/>
              </w:rPr>
              <w:t>N/A</w:t>
            </w:r>
          </w:p>
        </w:tc>
        <w:tc>
          <w:tcPr>
            <w:tcW w:w="1680" w:type="dxa"/>
          </w:tcPr>
          <w:p w14:paraId="6FE71F9E" w14:textId="77777777" w:rsidR="003D3C64" w:rsidRPr="00B20AE8" w:rsidRDefault="003D3C64" w:rsidP="0039402F">
            <w:pPr>
              <w:pStyle w:val="TAC"/>
              <w:rPr>
                <w:rFonts w:eastAsia="SimSun"/>
                <w:lang w:val="en-US" w:eastAsia="zh-CN"/>
              </w:rPr>
            </w:pPr>
          </w:p>
        </w:tc>
      </w:tr>
      <w:tr w:rsidR="004F339F" w:rsidRPr="00B20AE8" w14:paraId="7A2063BB" w14:textId="77777777" w:rsidTr="006A2BF1">
        <w:trPr>
          <w:cantSplit/>
          <w:jc w:val="center"/>
        </w:trPr>
        <w:tc>
          <w:tcPr>
            <w:tcW w:w="2700" w:type="dxa"/>
            <w:gridSpan w:val="2"/>
          </w:tcPr>
          <w:p w14:paraId="083CF898" w14:textId="77777777" w:rsidR="00394054" w:rsidRPr="00B20AE8" w:rsidRDefault="00394054" w:rsidP="0039402F">
            <w:pPr>
              <w:pStyle w:val="TAC"/>
              <w:rPr>
                <w:rFonts w:eastAsia="SimSun"/>
                <w:lang w:eastAsia="zh-CN"/>
              </w:rPr>
            </w:pPr>
            <w:r w:rsidRPr="00B20AE8">
              <w:rPr>
                <w:rFonts w:eastAsia="SimSun"/>
                <w:lang w:eastAsia="zh-CN"/>
              </w:rPr>
              <w:t>Receiver spurious emissions</w:t>
            </w:r>
          </w:p>
        </w:tc>
        <w:tc>
          <w:tcPr>
            <w:tcW w:w="1257" w:type="dxa"/>
          </w:tcPr>
          <w:p w14:paraId="2619A44E" w14:textId="77777777" w:rsidR="00394054" w:rsidRPr="00B20AE8" w:rsidRDefault="00394054" w:rsidP="0039402F">
            <w:pPr>
              <w:pStyle w:val="TAC"/>
              <w:rPr>
                <w:rFonts w:eastAsia="SimSun"/>
                <w:lang w:val="en-US" w:eastAsia="zh-CN"/>
              </w:rPr>
            </w:pPr>
            <w:r w:rsidRPr="00B20AE8">
              <w:rPr>
                <w:rFonts w:eastAsia="SimSun"/>
                <w:lang w:val="en-US" w:eastAsia="zh-CN"/>
              </w:rPr>
              <w:t>TRP</w:t>
            </w:r>
          </w:p>
        </w:tc>
        <w:tc>
          <w:tcPr>
            <w:tcW w:w="1889" w:type="dxa"/>
          </w:tcPr>
          <w:p w14:paraId="40C109F2" w14:textId="77777777" w:rsidR="00394054" w:rsidRPr="00B20AE8" w:rsidRDefault="00394054" w:rsidP="0039402F">
            <w:pPr>
              <w:pStyle w:val="TAC"/>
              <w:rPr>
                <w:rFonts w:eastAsia="SimSun"/>
                <w:lang w:val="en-US" w:eastAsia="zh-CN"/>
              </w:rPr>
            </w:pPr>
            <w:r w:rsidRPr="00B20AE8">
              <w:rPr>
                <w:rFonts w:eastAsia="SimSun"/>
                <w:lang w:val="en-US" w:eastAsia="zh-CN"/>
              </w:rPr>
              <w:t>N/A</w:t>
            </w:r>
          </w:p>
        </w:tc>
        <w:tc>
          <w:tcPr>
            <w:tcW w:w="2105" w:type="dxa"/>
          </w:tcPr>
          <w:p w14:paraId="48A758F0" w14:textId="77777777" w:rsidR="00394054" w:rsidRPr="00B20AE8" w:rsidRDefault="00394054" w:rsidP="0039402F">
            <w:pPr>
              <w:pStyle w:val="TAC"/>
              <w:rPr>
                <w:rFonts w:eastAsia="SimSun"/>
                <w:lang w:val="en-US" w:eastAsia="zh-CN"/>
              </w:rPr>
            </w:pPr>
            <w:r w:rsidRPr="00B20AE8">
              <w:rPr>
                <w:rFonts w:eastAsia="SimSun"/>
                <w:lang w:val="en-US" w:eastAsia="zh-CN"/>
              </w:rPr>
              <w:t>N/A</w:t>
            </w:r>
          </w:p>
        </w:tc>
        <w:tc>
          <w:tcPr>
            <w:tcW w:w="1680" w:type="dxa"/>
            <w:shd w:val="clear" w:color="auto" w:fill="auto"/>
          </w:tcPr>
          <w:p w14:paraId="570BC8BA" w14:textId="77777777" w:rsidR="00394054" w:rsidRPr="00B20AE8" w:rsidRDefault="00394054" w:rsidP="0039402F">
            <w:pPr>
              <w:pStyle w:val="TAC"/>
              <w:rPr>
                <w:rFonts w:eastAsia="SimSun"/>
                <w:lang w:val="en-US" w:eastAsia="zh-CN"/>
              </w:rPr>
            </w:pPr>
            <w:r w:rsidRPr="00B20AE8">
              <w:rPr>
                <w:rFonts w:eastAsia="SimSun"/>
                <w:lang w:val="en-US" w:eastAsia="zh-CN"/>
              </w:rPr>
              <w:t>-</w:t>
            </w:r>
          </w:p>
        </w:tc>
      </w:tr>
      <w:tr w:rsidR="004F339F" w:rsidRPr="00B20AE8" w14:paraId="1DD2F7A9" w14:textId="77777777" w:rsidTr="006A2BF1">
        <w:trPr>
          <w:cantSplit/>
          <w:jc w:val="center"/>
        </w:trPr>
        <w:tc>
          <w:tcPr>
            <w:tcW w:w="2700" w:type="dxa"/>
            <w:gridSpan w:val="2"/>
          </w:tcPr>
          <w:p w14:paraId="479EE6CF" w14:textId="77777777" w:rsidR="00394054" w:rsidRPr="00B20AE8" w:rsidRDefault="00394054" w:rsidP="0039402F">
            <w:pPr>
              <w:pStyle w:val="TAC"/>
              <w:rPr>
                <w:rFonts w:eastAsia="SimSun"/>
                <w:lang w:eastAsia="zh-CN"/>
              </w:rPr>
            </w:pPr>
            <w:r w:rsidRPr="00B20AE8">
              <w:rPr>
                <w:rFonts w:eastAsia="SimSun"/>
                <w:lang w:eastAsia="zh-CN"/>
              </w:rPr>
              <w:t>Receiver intermodulation</w:t>
            </w:r>
          </w:p>
        </w:tc>
        <w:tc>
          <w:tcPr>
            <w:tcW w:w="1257" w:type="dxa"/>
          </w:tcPr>
          <w:p w14:paraId="36096000"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20B4C0CF" w14:textId="77777777" w:rsidR="00394054" w:rsidRPr="00B20AE8" w:rsidRDefault="00394054" w:rsidP="0039402F">
            <w:pPr>
              <w:pStyle w:val="TAC"/>
              <w:rPr>
                <w:rFonts w:eastAsia="SimSun"/>
                <w:i/>
                <w:lang w:val="en-US" w:eastAsia="zh-CN"/>
              </w:rPr>
            </w:pPr>
            <w:r w:rsidRPr="00B20AE8">
              <w:rPr>
                <w:rFonts w:eastAsia="SimSun"/>
                <w:lang w:val="en-US" w:eastAsia="zh-CN"/>
              </w:rPr>
              <w:t>OTA REFSENS and minSENS</w:t>
            </w:r>
          </w:p>
        </w:tc>
        <w:tc>
          <w:tcPr>
            <w:tcW w:w="2105" w:type="dxa"/>
          </w:tcPr>
          <w:p w14:paraId="515592C0" w14:textId="77777777" w:rsidR="00394054" w:rsidRPr="00B20AE8" w:rsidRDefault="00394054" w:rsidP="0039402F">
            <w:pPr>
              <w:pStyle w:val="TAC"/>
              <w:rPr>
                <w:rFonts w:eastAsia="SimSun"/>
                <w:lang w:val="en-US" w:eastAsia="zh-CN"/>
              </w:rPr>
            </w:pPr>
            <w:r w:rsidRPr="00B20AE8">
              <w:rPr>
                <w:rFonts w:eastAsia="SimSun"/>
                <w:lang w:val="en-US" w:eastAsia="zh-CN"/>
              </w:rPr>
              <w:t>OTA REFSENS RoAoA and minSENS RoAoA</w:t>
            </w:r>
          </w:p>
        </w:tc>
        <w:tc>
          <w:tcPr>
            <w:tcW w:w="1680" w:type="dxa"/>
          </w:tcPr>
          <w:p w14:paraId="5AEBA983" w14:textId="77777777" w:rsidR="00394054" w:rsidRPr="00B20AE8" w:rsidRDefault="00394054" w:rsidP="0039402F">
            <w:pPr>
              <w:pStyle w:val="TAC"/>
              <w:rPr>
                <w:rFonts w:eastAsia="SimSun"/>
                <w:lang w:val="en-US" w:eastAsia="zh-CN"/>
              </w:rPr>
            </w:pPr>
            <w:r w:rsidRPr="00B20AE8">
              <w:rPr>
                <w:rFonts w:eastAsia="SimSun"/>
                <w:lang w:val="en-US" w:eastAsia="zh-CN"/>
              </w:rPr>
              <w:t>1</w:t>
            </w:r>
          </w:p>
        </w:tc>
      </w:tr>
      <w:tr w:rsidR="004F339F" w:rsidRPr="00B20AE8" w14:paraId="380B02DF" w14:textId="77777777" w:rsidTr="006A2BF1">
        <w:trPr>
          <w:cantSplit/>
          <w:jc w:val="center"/>
        </w:trPr>
        <w:tc>
          <w:tcPr>
            <w:tcW w:w="2700" w:type="dxa"/>
            <w:gridSpan w:val="2"/>
          </w:tcPr>
          <w:p w14:paraId="4173C58B" w14:textId="77777777" w:rsidR="00394054" w:rsidRPr="00B20AE8" w:rsidRDefault="00394054" w:rsidP="0039402F">
            <w:pPr>
              <w:pStyle w:val="TAC"/>
              <w:rPr>
                <w:rFonts w:eastAsia="SimSun"/>
                <w:lang w:eastAsia="zh-CN"/>
              </w:rPr>
            </w:pPr>
            <w:r w:rsidRPr="00B20AE8">
              <w:rPr>
                <w:rFonts w:eastAsia="SimSun"/>
                <w:lang w:eastAsia="zh-CN"/>
              </w:rPr>
              <w:t>In-channel selectivity</w:t>
            </w:r>
          </w:p>
        </w:tc>
        <w:tc>
          <w:tcPr>
            <w:tcW w:w="1257" w:type="dxa"/>
          </w:tcPr>
          <w:p w14:paraId="116E335A"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4BB4AC9B" w14:textId="77777777" w:rsidR="00394054" w:rsidRPr="00B20AE8" w:rsidRDefault="00394054" w:rsidP="0039402F">
            <w:pPr>
              <w:pStyle w:val="TAC"/>
              <w:rPr>
                <w:rFonts w:eastAsia="SimSun"/>
                <w:lang w:val="en-US" w:eastAsia="zh-CN"/>
              </w:rPr>
            </w:pPr>
            <w:r w:rsidRPr="00B20AE8">
              <w:rPr>
                <w:rFonts w:eastAsia="SimSun"/>
                <w:lang w:val="en-US" w:eastAsia="zh-CN"/>
              </w:rPr>
              <w:t>minSENS</w:t>
            </w:r>
          </w:p>
        </w:tc>
        <w:tc>
          <w:tcPr>
            <w:tcW w:w="2105" w:type="dxa"/>
          </w:tcPr>
          <w:p w14:paraId="6D4E96E4" w14:textId="77777777" w:rsidR="00394054" w:rsidRPr="00B20AE8" w:rsidRDefault="00394054" w:rsidP="0039402F">
            <w:pPr>
              <w:pStyle w:val="TAC"/>
              <w:rPr>
                <w:rFonts w:eastAsia="SimSun"/>
                <w:lang w:val="en-US" w:eastAsia="zh-CN"/>
              </w:rPr>
            </w:pPr>
            <w:r w:rsidRPr="00B20AE8">
              <w:rPr>
                <w:rFonts w:eastAsia="SimSun"/>
                <w:lang w:val="en-US" w:eastAsia="zh-CN"/>
              </w:rPr>
              <w:t>minSENS RoAoA</w:t>
            </w:r>
          </w:p>
        </w:tc>
        <w:tc>
          <w:tcPr>
            <w:tcW w:w="1680" w:type="dxa"/>
          </w:tcPr>
          <w:p w14:paraId="7AFF87D5" w14:textId="77777777" w:rsidR="00394054" w:rsidRPr="00B20AE8" w:rsidRDefault="00394054" w:rsidP="0039402F">
            <w:pPr>
              <w:pStyle w:val="TAC"/>
              <w:rPr>
                <w:rFonts w:eastAsia="SimSun"/>
                <w:lang w:val="en-US" w:eastAsia="zh-CN"/>
              </w:rPr>
            </w:pPr>
            <w:r w:rsidRPr="00B20AE8">
              <w:rPr>
                <w:rFonts w:eastAsia="SimSun"/>
                <w:lang w:val="en-US" w:eastAsia="zh-CN"/>
              </w:rPr>
              <w:t>1</w:t>
            </w:r>
          </w:p>
        </w:tc>
      </w:tr>
      <w:tr w:rsidR="00FE2C22" w:rsidRPr="00B20AE8" w14:paraId="75C5DECC" w14:textId="77777777" w:rsidTr="006A2BF1">
        <w:trPr>
          <w:cantSplit/>
          <w:jc w:val="center"/>
        </w:trPr>
        <w:tc>
          <w:tcPr>
            <w:tcW w:w="9631" w:type="dxa"/>
            <w:gridSpan w:val="6"/>
          </w:tcPr>
          <w:p w14:paraId="1979EEAB" w14:textId="77777777" w:rsidR="00DD6845" w:rsidRPr="00B20AE8" w:rsidRDefault="00394054" w:rsidP="0039402F">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43013FA8" w14:textId="77777777" w:rsidR="00394054" w:rsidRPr="00B20AE8" w:rsidRDefault="00394054" w:rsidP="0039402F"/>
    <w:p w14:paraId="21F3DA23" w14:textId="77777777" w:rsidR="00AE0E8C" w:rsidRPr="00B20AE8" w:rsidRDefault="00AE0E8C" w:rsidP="00673E8E">
      <w:pPr>
        <w:pStyle w:val="Heading3"/>
      </w:pPr>
      <w:bookmarkStart w:id="136" w:name="_Toc21122806"/>
      <w:bookmarkStart w:id="137" w:name="_Toc45906999"/>
      <w:bookmarkStart w:id="138" w:name="_Toc53181103"/>
      <w:bookmarkStart w:id="139" w:name="_Toc61116926"/>
      <w:bookmarkStart w:id="140" w:name="_Toc67080778"/>
      <w:bookmarkStart w:id="141" w:name="_Toc68770130"/>
      <w:bookmarkStart w:id="142" w:name="_Toc74755193"/>
      <w:bookmarkStart w:id="143" w:name="_Toc76506117"/>
      <w:bookmarkStart w:id="144" w:name="_Toc83113036"/>
      <w:bookmarkStart w:id="145" w:name="_Toc89876239"/>
      <w:bookmarkStart w:id="146" w:name="_Toc98711139"/>
      <w:bookmarkStart w:id="147" w:name="_Toc145097006"/>
      <w:bookmarkStart w:id="148" w:name="_Toc161848256"/>
      <w:r w:rsidRPr="00B20AE8">
        <w:t>4.1.2</w:t>
      </w:r>
      <w:r w:rsidRPr="00B20AE8">
        <w:tab/>
        <w:t>Acceptable uncertainty of Test System</w:t>
      </w:r>
      <w:bookmarkEnd w:id="136"/>
      <w:bookmarkEnd w:id="137"/>
      <w:bookmarkEnd w:id="138"/>
      <w:bookmarkEnd w:id="139"/>
      <w:bookmarkEnd w:id="140"/>
      <w:bookmarkEnd w:id="141"/>
      <w:bookmarkEnd w:id="142"/>
      <w:bookmarkEnd w:id="143"/>
      <w:bookmarkEnd w:id="144"/>
      <w:bookmarkEnd w:id="145"/>
      <w:bookmarkEnd w:id="146"/>
      <w:bookmarkEnd w:id="147"/>
      <w:bookmarkEnd w:id="148"/>
    </w:p>
    <w:p w14:paraId="23043CD8" w14:textId="77777777" w:rsidR="00672E74" w:rsidRPr="00B20AE8" w:rsidRDefault="00672E74" w:rsidP="00673E8E">
      <w:pPr>
        <w:pStyle w:val="Heading4"/>
      </w:pPr>
      <w:bookmarkStart w:id="149" w:name="_Toc21122807"/>
      <w:bookmarkStart w:id="150" w:name="_Toc45907000"/>
      <w:bookmarkStart w:id="151" w:name="_Toc53181104"/>
      <w:bookmarkStart w:id="152" w:name="_Toc61116927"/>
      <w:bookmarkStart w:id="153" w:name="_Toc67080779"/>
      <w:bookmarkStart w:id="154" w:name="_Toc68770131"/>
      <w:bookmarkStart w:id="155" w:name="_Toc74755194"/>
      <w:bookmarkStart w:id="156" w:name="_Toc76506118"/>
      <w:bookmarkStart w:id="157" w:name="_Toc83113037"/>
      <w:bookmarkStart w:id="158" w:name="_Toc89876240"/>
      <w:bookmarkStart w:id="159" w:name="_Toc98711140"/>
      <w:bookmarkStart w:id="160" w:name="_Toc145097007"/>
      <w:bookmarkStart w:id="161" w:name="_Toc161848257"/>
      <w:r w:rsidRPr="00B20AE8">
        <w:t>4.1.2.1</w:t>
      </w:r>
      <w:r w:rsidRPr="00B20AE8">
        <w:tab/>
        <w:t>General</w:t>
      </w:r>
      <w:bookmarkEnd w:id="149"/>
      <w:bookmarkEnd w:id="150"/>
      <w:bookmarkEnd w:id="151"/>
      <w:bookmarkEnd w:id="152"/>
      <w:bookmarkEnd w:id="153"/>
      <w:bookmarkEnd w:id="154"/>
      <w:bookmarkEnd w:id="155"/>
      <w:bookmarkEnd w:id="156"/>
      <w:bookmarkEnd w:id="157"/>
      <w:bookmarkEnd w:id="158"/>
      <w:bookmarkEnd w:id="159"/>
      <w:bookmarkEnd w:id="160"/>
      <w:bookmarkEnd w:id="161"/>
    </w:p>
    <w:p w14:paraId="749EF2EC" w14:textId="77777777" w:rsidR="00AE0E8C" w:rsidRPr="00B20AE8" w:rsidRDefault="00AE0E8C" w:rsidP="0039402F">
      <w:pPr>
        <w:rPr>
          <w:rFonts w:cs="v5.0.0"/>
          <w:snapToGrid w:val="0"/>
        </w:rPr>
      </w:pPr>
      <w:r w:rsidRPr="00B20AE8">
        <w:t xml:space="preserve">The maximum acceptable uncertainty of the Test System is specified below for each test defined </w:t>
      </w:r>
      <w:r w:rsidRPr="00B20AE8">
        <w:rPr>
          <w:rFonts w:cs="v5.0.0"/>
          <w:snapToGrid w:val="0"/>
        </w:rPr>
        <w:t>explicitly in the present specification</w:t>
      </w:r>
      <w:r w:rsidR="00B17621" w:rsidRPr="00B20AE8">
        <w:t>, where appropriate.</w:t>
      </w:r>
    </w:p>
    <w:p w14:paraId="10DA3A61" w14:textId="77777777" w:rsidR="00AE0E8C" w:rsidRPr="00B20AE8" w:rsidRDefault="00AE0E8C" w:rsidP="0039402F">
      <w:r w:rsidRPr="00B20AE8">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1EFE4B6B" w14:textId="77777777" w:rsidR="008F717C" w:rsidRPr="00B20AE8" w:rsidRDefault="00AE0E8C" w:rsidP="0039402F">
      <w:r w:rsidRPr="00B20AE8">
        <w:t>A confidence level of 95</w:t>
      </w:r>
      <w:r w:rsidR="00B17621" w:rsidRPr="00B20AE8">
        <w:t xml:space="preserve"> </w:t>
      </w:r>
      <w:r w:rsidRPr="00B20AE8">
        <w:t>% is the measurement uncertainty tolerance interval for a specific measurement that contains 95</w:t>
      </w:r>
      <w:r w:rsidR="00B17621" w:rsidRPr="00B20AE8">
        <w:t> </w:t>
      </w:r>
      <w:r w:rsidRPr="00B20AE8">
        <w:t>% of the performance of a population of test equipment.</w:t>
      </w:r>
    </w:p>
    <w:p w14:paraId="1CA019D8" w14:textId="6D3EF267" w:rsidR="00576736" w:rsidRPr="00B20AE8" w:rsidRDefault="00576736" w:rsidP="0039402F">
      <w:pPr>
        <w:rPr>
          <w:rFonts w:cs="v4.2.0"/>
        </w:rPr>
      </w:pPr>
      <w:bookmarkStart w:id="162" w:name="_Toc21122808"/>
      <w:bookmarkStart w:id="163" w:name="_Toc45907001"/>
      <w:r w:rsidRPr="00B20AE8">
        <w:rPr>
          <w:rFonts w:cs="v4.2.0"/>
        </w:rPr>
        <w:t>For d</w:t>
      </w:r>
      <w:r w:rsidRPr="00B20AE8">
        <w:t xml:space="preserve">etails on measurement uncertainty budget calculation, OTA measurement methodology description (including calibration and measurement stage for each test range), MU budget format and its contributions, refer to </w:t>
      </w:r>
      <w:r w:rsidR="003D3C64">
        <w:t>TR 3</w:t>
      </w:r>
      <w:r>
        <w:t>7.941</w:t>
      </w:r>
      <w:r w:rsidR="003D3C64">
        <w:t> [</w:t>
      </w:r>
      <w:r>
        <w:t>38]</w:t>
      </w:r>
      <w:r w:rsidRPr="00B20AE8">
        <w:rPr>
          <w:rFonts w:cs="v5.0.0"/>
          <w:snapToGrid w:val="0"/>
        </w:rPr>
        <w:t>.</w:t>
      </w:r>
    </w:p>
    <w:p w14:paraId="450C425E" w14:textId="77777777" w:rsidR="00AE0E8C" w:rsidRPr="00B20AE8" w:rsidRDefault="00AE0E8C" w:rsidP="00673E8E">
      <w:pPr>
        <w:pStyle w:val="Heading4"/>
      </w:pPr>
      <w:bookmarkStart w:id="164" w:name="_Toc53181105"/>
      <w:bookmarkStart w:id="165" w:name="_Toc61116928"/>
      <w:bookmarkStart w:id="166" w:name="_Toc67080780"/>
      <w:bookmarkStart w:id="167" w:name="_Toc68770132"/>
      <w:bookmarkStart w:id="168" w:name="_Toc74755195"/>
      <w:bookmarkStart w:id="169" w:name="_Toc76506119"/>
      <w:bookmarkStart w:id="170" w:name="_Toc83113038"/>
      <w:bookmarkStart w:id="171" w:name="_Toc89876241"/>
      <w:bookmarkStart w:id="172" w:name="_Toc98711141"/>
      <w:bookmarkStart w:id="173" w:name="_Toc145097008"/>
      <w:bookmarkStart w:id="174" w:name="_Toc161848258"/>
      <w:r w:rsidRPr="00B20AE8">
        <w:rPr>
          <w:lang w:eastAsia="sv-SE"/>
        </w:rPr>
        <w:t>4.1.</w:t>
      </w:r>
      <w:r w:rsidRPr="00B20AE8">
        <w:t>2.</w:t>
      </w:r>
      <w:r w:rsidR="00672E74" w:rsidRPr="00B20AE8">
        <w:t>2</w:t>
      </w:r>
      <w:r w:rsidRPr="00B20AE8">
        <w:rPr>
          <w:lang w:eastAsia="sv-SE"/>
        </w:rPr>
        <w:tab/>
        <w:t>Measurement of t</w:t>
      </w:r>
      <w:r w:rsidRPr="00B20AE8">
        <w:t>ransmitter</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025AF442" w14:textId="77777777" w:rsidR="00AE0E8C" w:rsidRDefault="00AE0E8C" w:rsidP="0039402F">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9"/>
        <w:gridCol w:w="2985"/>
        <w:gridCol w:w="2507"/>
      </w:tblGrid>
      <w:tr w:rsidR="00576736" w:rsidRPr="00B20AE8" w14:paraId="265ABAF8" w14:textId="77777777" w:rsidTr="006A2BF1">
        <w:trPr>
          <w:cantSplit/>
          <w:jc w:val="center"/>
        </w:trPr>
        <w:tc>
          <w:tcPr>
            <w:tcW w:w="4139" w:type="dxa"/>
          </w:tcPr>
          <w:p w14:paraId="76592EDD" w14:textId="77777777" w:rsidR="00576736" w:rsidRPr="00B20AE8" w:rsidRDefault="00576736" w:rsidP="0039402F">
            <w:pPr>
              <w:pStyle w:val="TAH"/>
            </w:pPr>
            <w:r>
              <w:t>C</w:t>
            </w:r>
            <w:r w:rsidRPr="00B20AE8">
              <w:t>lause</w:t>
            </w:r>
          </w:p>
        </w:tc>
        <w:tc>
          <w:tcPr>
            <w:tcW w:w="2985" w:type="dxa"/>
          </w:tcPr>
          <w:p w14:paraId="5667B88A" w14:textId="77777777" w:rsidR="00576736" w:rsidRPr="00B20AE8" w:rsidRDefault="00576736" w:rsidP="0039402F">
            <w:pPr>
              <w:pStyle w:val="TAH"/>
            </w:pPr>
            <w:r w:rsidRPr="00B20AE8">
              <w:t>Maximum Test System Uncertainty</w:t>
            </w:r>
          </w:p>
        </w:tc>
        <w:tc>
          <w:tcPr>
            <w:tcW w:w="2507" w:type="dxa"/>
            <w:tcBorders>
              <w:bottom w:val="single" w:sz="4" w:space="0" w:color="auto"/>
            </w:tcBorders>
          </w:tcPr>
          <w:p w14:paraId="641F7866" w14:textId="77777777" w:rsidR="00576736" w:rsidRPr="00B20AE8" w:rsidRDefault="00576736" w:rsidP="0039402F">
            <w:pPr>
              <w:pStyle w:val="TAH"/>
            </w:pPr>
            <w:r w:rsidRPr="00B20AE8">
              <w:t>Derivation of Test System Uncertainty</w:t>
            </w:r>
          </w:p>
        </w:tc>
      </w:tr>
      <w:tr w:rsidR="003D3C64" w:rsidRPr="00B20AE8" w14:paraId="7919E235" w14:textId="77777777" w:rsidTr="006A2BF1">
        <w:trPr>
          <w:cantSplit/>
          <w:jc w:val="center"/>
        </w:trPr>
        <w:tc>
          <w:tcPr>
            <w:tcW w:w="4139" w:type="dxa"/>
          </w:tcPr>
          <w:p w14:paraId="01C394BD" w14:textId="77777777" w:rsidR="003D3C64" w:rsidRPr="00B20AE8" w:rsidRDefault="003D3C64" w:rsidP="0039402F">
            <w:pPr>
              <w:pStyle w:val="TAL"/>
            </w:pPr>
            <w:r w:rsidRPr="00B20AE8">
              <w:t>6.2</w:t>
            </w:r>
            <w:r w:rsidRPr="00B20AE8">
              <w:tab/>
              <w:t>Radiated transmit power (</w:t>
            </w:r>
            <w:r>
              <w:t>n</w:t>
            </w:r>
            <w:r w:rsidRPr="00B20AE8">
              <w:t>ormal conditions)</w:t>
            </w:r>
          </w:p>
        </w:tc>
        <w:tc>
          <w:tcPr>
            <w:tcW w:w="2985" w:type="dxa"/>
          </w:tcPr>
          <w:p w14:paraId="472DC591" w14:textId="77777777" w:rsidR="003D3C64" w:rsidRPr="00B20AE8" w:rsidRDefault="003D3C64" w:rsidP="0039402F">
            <w:pPr>
              <w:pStyle w:val="TAL"/>
            </w:pPr>
            <w:r w:rsidRPr="00B20AE8">
              <w:t>±1.1 dB, f ≤ 3.0 GHz</w:t>
            </w:r>
          </w:p>
          <w:p w14:paraId="42011A47" w14:textId="77777777" w:rsidR="003D3C64" w:rsidRPr="00B20AE8" w:rsidDel="006575B2" w:rsidRDefault="003D3C64" w:rsidP="0039402F">
            <w:pPr>
              <w:pStyle w:val="TAL"/>
            </w:pPr>
            <w:r w:rsidRPr="00B20AE8">
              <w:t>±1.3 dB, 3.0 GHz &lt; f ≤ 4.2 GHz</w:t>
            </w:r>
          </w:p>
        </w:tc>
        <w:tc>
          <w:tcPr>
            <w:tcW w:w="2507" w:type="dxa"/>
            <w:tcBorders>
              <w:bottom w:val="nil"/>
            </w:tcBorders>
            <w:shd w:val="clear" w:color="auto" w:fill="auto"/>
          </w:tcPr>
          <w:p w14:paraId="3F59F507" w14:textId="4CD5D1B5" w:rsidR="003D3C64" w:rsidRPr="008D1B73" w:rsidDel="006575B2" w:rsidRDefault="003D3C64" w:rsidP="0039402F">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14E1D448" w14:textId="77777777" w:rsidTr="006A2BF1">
        <w:trPr>
          <w:cantSplit/>
          <w:jc w:val="center"/>
        </w:trPr>
        <w:tc>
          <w:tcPr>
            <w:tcW w:w="4139" w:type="dxa"/>
          </w:tcPr>
          <w:p w14:paraId="71081532" w14:textId="77777777" w:rsidR="003D3C64" w:rsidRPr="00B20AE8" w:rsidRDefault="003D3C64" w:rsidP="0039402F">
            <w:pPr>
              <w:pStyle w:val="TAL"/>
            </w:pPr>
            <w:r w:rsidRPr="00B20AE8">
              <w:t>6.2 Radiated transmit power (extreme conditions)</w:t>
            </w:r>
          </w:p>
        </w:tc>
        <w:tc>
          <w:tcPr>
            <w:tcW w:w="2985" w:type="dxa"/>
          </w:tcPr>
          <w:p w14:paraId="5E220870" w14:textId="77777777" w:rsidR="003D3C64" w:rsidRPr="00B20AE8" w:rsidRDefault="003D3C64" w:rsidP="0039402F">
            <w:pPr>
              <w:pStyle w:val="TAL"/>
            </w:pPr>
            <w:r w:rsidRPr="00B20AE8">
              <w:t>±2.5 dB, f ≤ 3.0 GHz</w:t>
            </w:r>
          </w:p>
          <w:p w14:paraId="5AAA9278" w14:textId="77777777" w:rsidR="003D3C64" w:rsidRPr="00B20AE8" w:rsidRDefault="003D3C64" w:rsidP="0039402F">
            <w:pPr>
              <w:pStyle w:val="TAL"/>
            </w:pPr>
            <w:r w:rsidRPr="00B20AE8">
              <w:t>±2.6 dB, 3.0 GHz &lt; f ≤ 4.2</w:t>
            </w:r>
          </w:p>
        </w:tc>
        <w:tc>
          <w:tcPr>
            <w:tcW w:w="2507" w:type="dxa"/>
            <w:tcBorders>
              <w:top w:val="nil"/>
              <w:bottom w:val="nil"/>
            </w:tcBorders>
            <w:shd w:val="clear" w:color="auto" w:fill="auto"/>
          </w:tcPr>
          <w:p w14:paraId="5CC1E101" w14:textId="77777777" w:rsidR="003D3C64" w:rsidRPr="00B20AE8" w:rsidRDefault="003D3C64" w:rsidP="0039402F">
            <w:pPr>
              <w:pStyle w:val="TAL"/>
            </w:pPr>
          </w:p>
        </w:tc>
      </w:tr>
      <w:tr w:rsidR="003D3C64" w:rsidRPr="00B20AE8" w14:paraId="61AACD67" w14:textId="77777777" w:rsidTr="006A2BF1">
        <w:trPr>
          <w:cantSplit/>
          <w:jc w:val="center"/>
        </w:trPr>
        <w:tc>
          <w:tcPr>
            <w:tcW w:w="4139" w:type="dxa"/>
          </w:tcPr>
          <w:p w14:paraId="36999DBB" w14:textId="77777777" w:rsidR="003D3C64" w:rsidRPr="00B20AE8" w:rsidRDefault="003D3C64" w:rsidP="0039402F">
            <w:pPr>
              <w:pStyle w:val="TAL"/>
            </w:pPr>
            <w:r w:rsidRPr="00B20AE8">
              <w:t xml:space="preserve">6.3.2 OTA </w:t>
            </w:r>
            <w:r>
              <w:t>m</w:t>
            </w:r>
            <w:r w:rsidRPr="00B20AE8">
              <w:t>aximum output power</w:t>
            </w:r>
          </w:p>
        </w:tc>
        <w:tc>
          <w:tcPr>
            <w:tcW w:w="2985" w:type="dxa"/>
          </w:tcPr>
          <w:p w14:paraId="3E44E507" w14:textId="77777777" w:rsidR="003D3C64" w:rsidRPr="00B20AE8" w:rsidRDefault="003D3C64" w:rsidP="0039402F">
            <w:pPr>
              <w:pStyle w:val="TAL"/>
            </w:pPr>
            <w:r w:rsidRPr="00B20AE8">
              <w:t>±1.4 dB, f ≤ 3.0 GHz</w:t>
            </w:r>
          </w:p>
          <w:p w14:paraId="74130C11" w14:textId="77777777" w:rsidR="003D3C64" w:rsidRPr="00B20AE8" w:rsidRDefault="003D3C64" w:rsidP="0039402F">
            <w:pPr>
              <w:pStyle w:val="TAL"/>
            </w:pPr>
            <w:r w:rsidRPr="00B20AE8">
              <w:t>±1.5 dB, 3.0 GHz &lt; f ≤ 4.2 GHz</w:t>
            </w:r>
          </w:p>
        </w:tc>
        <w:tc>
          <w:tcPr>
            <w:tcW w:w="2507" w:type="dxa"/>
            <w:tcBorders>
              <w:top w:val="nil"/>
              <w:bottom w:val="nil"/>
            </w:tcBorders>
            <w:shd w:val="clear" w:color="auto" w:fill="auto"/>
          </w:tcPr>
          <w:p w14:paraId="19C2CFCE" w14:textId="77777777" w:rsidR="003D3C64" w:rsidRPr="00B20AE8" w:rsidRDefault="003D3C64" w:rsidP="0039402F">
            <w:pPr>
              <w:pStyle w:val="TAL"/>
            </w:pPr>
          </w:p>
        </w:tc>
      </w:tr>
      <w:tr w:rsidR="003D3C64" w:rsidRPr="00576736" w14:paraId="172603DB" w14:textId="77777777" w:rsidTr="006A2BF1">
        <w:trPr>
          <w:cantSplit/>
          <w:jc w:val="center"/>
        </w:trPr>
        <w:tc>
          <w:tcPr>
            <w:tcW w:w="4139" w:type="dxa"/>
          </w:tcPr>
          <w:p w14:paraId="7096D1C4" w14:textId="77777777" w:rsidR="003D3C64" w:rsidRPr="00B20AE8" w:rsidRDefault="003D3C64" w:rsidP="0039402F">
            <w:pPr>
              <w:pStyle w:val="TAL"/>
              <w:rPr>
                <w:lang w:val="sv-FI"/>
              </w:rPr>
            </w:pPr>
            <w:r w:rsidRPr="00B20AE8">
              <w:rPr>
                <w:lang w:val="sv-FI"/>
              </w:rPr>
              <w:t>6.3.3</w:t>
            </w:r>
            <w:r w:rsidRPr="00B20AE8">
              <w:rPr>
                <w:lang w:val="sv-FI"/>
              </w:rPr>
              <w:tab/>
              <w:t>OTA E-UTRA DL RS power</w:t>
            </w:r>
          </w:p>
        </w:tc>
        <w:tc>
          <w:tcPr>
            <w:tcW w:w="2985" w:type="dxa"/>
          </w:tcPr>
          <w:p w14:paraId="64FA34E0" w14:textId="77777777" w:rsidR="003D3C64" w:rsidRPr="00B20AE8" w:rsidRDefault="003D3C64" w:rsidP="0039402F">
            <w:pPr>
              <w:pStyle w:val="TAL"/>
              <w:rPr>
                <w:lang w:val="sv-FI"/>
              </w:rPr>
            </w:pPr>
            <w:r w:rsidRPr="00B20AE8">
              <w:rPr>
                <w:lang w:val="sv-FI"/>
              </w:rPr>
              <w:t>1.3 dB, f ≤ 3.0 GHz</w:t>
            </w:r>
          </w:p>
          <w:p w14:paraId="6DCB6C22" w14:textId="77777777" w:rsidR="003D3C64" w:rsidRPr="00B20AE8" w:rsidRDefault="003D3C64" w:rsidP="0039402F">
            <w:pPr>
              <w:pStyle w:val="TAL"/>
              <w:rPr>
                <w:rFonts w:cs="v4.2.0"/>
                <w:lang w:val="sv-FI"/>
              </w:rPr>
            </w:pPr>
            <w:r w:rsidRPr="00B20AE8">
              <w:rPr>
                <w:lang w:val="sv-FI"/>
              </w:rPr>
              <w:t>1.5 dB, 3.0 GHz &lt; f ≤ 4.2 GHz</w:t>
            </w:r>
          </w:p>
        </w:tc>
        <w:tc>
          <w:tcPr>
            <w:tcW w:w="2507" w:type="dxa"/>
            <w:tcBorders>
              <w:top w:val="nil"/>
              <w:bottom w:val="nil"/>
            </w:tcBorders>
            <w:shd w:val="clear" w:color="auto" w:fill="auto"/>
          </w:tcPr>
          <w:p w14:paraId="300050BC" w14:textId="77777777" w:rsidR="003D3C64" w:rsidRPr="00283593" w:rsidRDefault="003D3C64" w:rsidP="0039402F">
            <w:pPr>
              <w:pStyle w:val="TAL"/>
              <w:rPr>
                <w:lang w:val="sv-FI"/>
              </w:rPr>
            </w:pPr>
          </w:p>
        </w:tc>
      </w:tr>
      <w:tr w:rsidR="003D3C64" w:rsidRPr="00B20AE8" w14:paraId="25E7303D" w14:textId="77777777" w:rsidTr="006A2BF1">
        <w:trPr>
          <w:cantSplit/>
          <w:jc w:val="center"/>
        </w:trPr>
        <w:tc>
          <w:tcPr>
            <w:tcW w:w="4139" w:type="dxa"/>
          </w:tcPr>
          <w:p w14:paraId="286EADF2" w14:textId="77777777" w:rsidR="003D3C64" w:rsidRPr="00B20AE8" w:rsidRDefault="003D3C64" w:rsidP="0039402F">
            <w:pPr>
              <w:pStyle w:val="TAL"/>
            </w:pPr>
            <w:r w:rsidRPr="00B20AE8">
              <w:t>6.4.2</w:t>
            </w:r>
            <w:r w:rsidRPr="00B20AE8">
              <w:tab/>
              <w:t xml:space="preserve">OTA UTRA </w:t>
            </w:r>
            <w:r>
              <w:t>i</w:t>
            </w:r>
            <w:r w:rsidRPr="00B20AE8">
              <w:t>nner loop power control in the downlink</w:t>
            </w:r>
          </w:p>
        </w:tc>
        <w:tc>
          <w:tcPr>
            <w:tcW w:w="2985" w:type="dxa"/>
          </w:tcPr>
          <w:p w14:paraId="3913D809" w14:textId="77777777" w:rsidR="003D3C64" w:rsidRPr="00B20AE8" w:rsidRDefault="003D3C64" w:rsidP="0039402F">
            <w:pPr>
              <w:pStyle w:val="TAL"/>
              <w:rPr>
                <w:rFonts w:cs="v4.2.0"/>
                <w:kern w:val="2"/>
              </w:rPr>
            </w:pPr>
            <w:r w:rsidRPr="00B20AE8">
              <w:t>0.1 dB</w:t>
            </w:r>
            <w:r w:rsidRPr="00B20AE8">
              <w:tab/>
            </w:r>
          </w:p>
        </w:tc>
        <w:tc>
          <w:tcPr>
            <w:tcW w:w="2507" w:type="dxa"/>
            <w:tcBorders>
              <w:top w:val="nil"/>
              <w:bottom w:val="nil"/>
            </w:tcBorders>
            <w:shd w:val="clear" w:color="auto" w:fill="auto"/>
          </w:tcPr>
          <w:p w14:paraId="495390CF" w14:textId="77777777" w:rsidR="003D3C64" w:rsidRPr="00B20AE8" w:rsidRDefault="003D3C64" w:rsidP="0039402F">
            <w:pPr>
              <w:pStyle w:val="TAL"/>
            </w:pPr>
          </w:p>
        </w:tc>
      </w:tr>
      <w:tr w:rsidR="003D3C64" w:rsidRPr="00B20AE8" w14:paraId="564C31C4" w14:textId="77777777" w:rsidTr="006A2BF1">
        <w:trPr>
          <w:cantSplit/>
          <w:jc w:val="center"/>
        </w:trPr>
        <w:tc>
          <w:tcPr>
            <w:tcW w:w="4139" w:type="dxa"/>
          </w:tcPr>
          <w:p w14:paraId="3132623D" w14:textId="77777777" w:rsidR="003D3C64" w:rsidRPr="00B20AE8" w:rsidRDefault="003D3C64" w:rsidP="0039402F">
            <w:pPr>
              <w:pStyle w:val="TAL"/>
            </w:pPr>
            <w:r w:rsidRPr="00B20AE8">
              <w:t>6.4.3</w:t>
            </w:r>
            <w:r w:rsidRPr="00B20AE8">
              <w:tab/>
              <w:t xml:space="preserve">OTA </w:t>
            </w:r>
            <w:r>
              <w:t>p</w:t>
            </w:r>
            <w:r w:rsidRPr="00B20AE8">
              <w:t>ower control dynamic range</w:t>
            </w:r>
          </w:p>
        </w:tc>
        <w:tc>
          <w:tcPr>
            <w:tcW w:w="2985" w:type="dxa"/>
          </w:tcPr>
          <w:p w14:paraId="74EF7BF9" w14:textId="77777777" w:rsidR="003D3C64" w:rsidRPr="00B20AE8" w:rsidRDefault="003D3C64" w:rsidP="0039402F">
            <w:pPr>
              <w:pStyle w:val="TAL"/>
              <w:rPr>
                <w:rFonts w:cs="v4.2.0"/>
                <w:kern w:val="2"/>
              </w:rPr>
            </w:pPr>
            <w:r w:rsidRPr="00B20AE8">
              <w:t>1.1 dB</w:t>
            </w:r>
            <w:r w:rsidRPr="00B20AE8">
              <w:rPr>
                <w:rFonts w:cs="v4.2.0"/>
                <w:kern w:val="2"/>
              </w:rPr>
              <w:tab/>
            </w:r>
          </w:p>
        </w:tc>
        <w:tc>
          <w:tcPr>
            <w:tcW w:w="2507" w:type="dxa"/>
            <w:tcBorders>
              <w:top w:val="nil"/>
              <w:bottom w:val="nil"/>
            </w:tcBorders>
            <w:shd w:val="clear" w:color="auto" w:fill="auto"/>
          </w:tcPr>
          <w:p w14:paraId="2273FA0B" w14:textId="77777777" w:rsidR="003D3C64" w:rsidRPr="00B20AE8" w:rsidRDefault="003D3C64" w:rsidP="0039402F">
            <w:pPr>
              <w:pStyle w:val="TAL"/>
            </w:pPr>
          </w:p>
        </w:tc>
      </w:tr>
      <w:tr w:rsidR="003D3C64" w:rsidRPr="00576736" w14:paraId="3899042A" w14:textId="77777777" w:rsidTr="006A2BF1">
        <w:trPr>
          <w:cantSplit/>
          <w:jc w:val="center"/>
        </w:trPr>
        <w:tc>
          <w:tcPr>
            <w:tcW w:w="4139" w:type="dxa"/>
          </w:tcPr>
          <w:p w14:paraId="441E07C4" w14:textId="77777777" w:rsidR="003D3C64" w:rsidRPr="00B20AE8" w:rsidRDefault="003D3C64" w:rsidP="0039402F">
            <w:pPr>
              <w:pStyle w:val="TAL"/>
            </w:pPr>
            <w:r w:rsidRPr="00B20AE8">
              <w:t>6.4.4</w:t>
            </w:r>
            <w:r w:rsidRPr="00B20AE8">
              <w:tab/>
              <w:t xml:space="preserve">OTA </w:t>
            </w:r>
            <w:r>
              <w:t>t</w:t>
            </w:r>
            <w:r w:rsidRPr="00B20AE8">
              <w:t>otal power dynamic range</w:t>
            </w:r>
          </w:p>
        </w:tc>
        <w:tc>
          <w:tcPr>
            <w:tcW w:w="2985" w:type="dxa"/>
          </w:tcPr>
          <w:p w14:paraId="4F1CC2B1" w14:textId="77777777" w:rsidR="003D3C64" w:rsidRPr="00B20AE8" w:rsidRDefault="003D3C64" w:rsidP="0039402F">
            <w:pPr>
              <w:pStyle w:val="TAL"/>
              <w:rPr>
                <w:lang w:val="sv-FI"/>
              </w:rPr>
            </w:pPr>
            <w:r w:rsidRPr="00B20AE8">
              <w:rPr>
                <w:lang w:val="sv-FI"/>
              </w:rPr>
              <w:t>0.3 dB UTRA</w:t>
            </w:r>
          </w:p>
          <w:p w14:paraId="1D65EE00" w14:textId="77777777" w:rsidR="003D3C64" w:rsidRPr="00B20AE8" w:rsidRDefault="003D3C64" w:rsidP="0039402F">
            <w:pPr>
              <w:pStyle w:val="TAL"/>
              <w:rPr>
                <w:rFonts w:cs="v4.2.0"/>
                <w:kern w:val="2"/>
                <w:lang w:val="sv-FI"/>
              </w:rPr>
            </w:pPr>
            <w:r w:rsidRPr="00B20AE8">
              <w:rPr>
                <w:lang w:val="sv-FI"/>
              </w:rPr>
              <w:t>0.4 dB E-UTRA</w:t>
            </w:r>
            <w:r w:rsidRPr="00B20AE8">
              <w:rPr>
                <w:lang w:val="sv-SE"/>
              </w:rPr>
              <w:t xml:space="preserve"> &amp; NR</w:t>
            </w:r>
          </w:p>
        </w:tc>
        <w:tc>
          <w:tcPr>
            <w:tcW w:w="2507" w:type="dxa"/>
            <w:tcBorders>
              <w:top w:val="nil"/>
              <w:bottom w:val="nil"/>
            </w:tcBorders>
            <w:shd w:val="clear" w:color="auto" w:fill="auto"/>
          </w:tcPr>
          <w:p w14:paraId="6A68267A" w14:textId="77777777" w:rsidR="003D3C64" w:rsidRPr="001005D6" w:rsidRDefault="003D3C64" w:rsidP="0039402F">
            <w:pPr>
              <w:pStyle w:val="TAL"/>
              <w:rPr>
                <w:lang w:val="sv-FI"/>
              </w:rPr>
            </w:pPr>
          </w:p>
        </w:tc>
      </w:tr>
      <w:tr w:rsidR="003D3C64" w:rsidRPr="00B20AE8" w14:paraId="39317EB1" w14:textId="77777777" w:rsidTr="006A2BF1">
        <w:trPr>
          <w:cantSplit/>
          <w:jc w:val="center"/>
        </w:trPr>
        <w:tc>
          <w:tcPr>
            <w:tcW w:w="4139" w:type="dxa"/>
          </w:tcPr>
          <w:p w14:paraId="6141A409" w14:textId="77777777" w:rsidR="003D3C64" w:rsidRPr="00B20AE8" w:rsidRDefault="003D3C64" w:rsidP="0039402F">
            <w:pPr>
              <w:pStyle w:val="TAL"/>
            </w:pPr>
            <w:r w:rsidRPr="00B20AE8">
              <w:t>6.4.5</w:t>
            </w:r>
            <w:r w:rsidRPr="00B20AE8">
              <w:tab/>
              <w:t>OTA IPDL time mask</w:t>
            </w:r>
          </w:p>
        </w:tc>
        <w:tc>
          <w:tcPr>
            <w:tcW w:w="2985" w:type="dxa"/>
          </w:tcPr>
          <w:p w14:paraId="2E3ED2E0" w14:textId="77777777" w:rsidR="003D3C64" w:rsidRPr="00B20AE8" w:rsidRDefault="003D3C64" w:rsidP="0039402F">
            <w:pPr>
              <w:pStyle w:val="TAL"/>
              <w:rPr>
                <w:rFonts w:cs="v4.2.0"/>
                <w:kern w:val="2"/>
              </w:rPr>
            </w:pPr>
            <w:r w:rsidRPr="00B20AE8">
              <w:t>0.7 dB</w:t>
            </w:r>
          </w:p>
        </w:tc>
        <w:tc>
          <w:tcPr>
            <w:tcW w:w="2507" w:type="dxa"/>
            <w:tcBorders>
              <w:top w:val="nil"/>
              <w:bottom w:val="nil"/>
            </w:tcBorders>
            <w:shd w:val="clear" w:color="auto" w:fill="auto"/>
          </w:tcPr>
          <w:p w14:paraId="3B2C9A8A" w14:textId="77777777" w:rsidR="003D3C64" w:rsidRPr="00B20AE8" w:rsidRDefault="003D3C64" w:rsidP="0039402F">
            <w:pPr>
              <w:pStyle w:val="TAL"/>
            </w:pPr>
          </w:p>
        </w:tc>
      </w:tr>
      <w:tr w:rsidR="003D3C64" w:rsidRPr="00B20AE8" w14:paraId="172533A2" w14:textId="77777777" w:rsidTr="006A2BF1">
        <w:trPr>
          <w:cantSplit/>
          <w:jc w:val="center"/>
        </w:trPr>
        <w:tc>
          <w:tcPr>
            <w:tcW w:w="4139" w:type="dxa"/>
          </w:tcPr>
          <w:p w14:paraId="3AD62EFB" w14:textId="77777777" w:rsidR="003D3C64" w:rsidRPr="00B20AE8" w:rsidRDefault="003D3C64" w:rsidP="0039402F">
            <w:pPr>
              <w:pStyle w:val="TAL"/>
            </w:pPr>
            <w:r w:rsidRPr="00B20AE8">
              <w:t xml:space="preserve">6.5 OTA </w:t>
            </w:r>
            <w:r>
              <w:t>t</w:t>
            </w:r>
            <w:r w:rsidRPr="00B20AE8">
              <w:t>ransmit ON/OFF power</w:t>
            </w:r>
          </w:p>
        </w:tc>
        <w:tc>
          <w:tcPr>
            <w:tcW w:w="2985" w:type="dxa"/>
          </w:tcPr>
          <w:p w14:paraId="45D5357D" w14:textId="77777777" w:rsidR="003D3C64" w:rsidRPr="00B20AE8" w:rsidRDefault="003D3C64" w:rsidP="0039402F">
            <w:pPr>
              <w:pStyle w:val="TAL"/>
            </w:pPr>
            <w:r w:rsidRPr="00B20AE8">
              <w:t>±3.4 dB, f ≤ 3.0 GHz</w:t>
            </w:r>
          </w:p>
          <w:p w14:paraId="1F71E23D" w14:textId="77777777" w:rsidR="003D3C64" w:rsidRPr="00B20AE8" w:rsidRDefault="003D3C64" w:rsidP="0039402F">
            <w:pPr>
              <w:pStyle w:val="TAL"/>
            </w:pPr>
            <w:r w:rsidRPr="00B20AE8">
              <w:t>±3.6 dB, 3.0 GHz &lt; f ≤ 4.2 GHz</w:t>
            </w:r>
            <w:r w:rsidRPr="00B20AE8">
              <w:rPr>
                <w:rFonts w:cs="v4.2.0"/>
              </w:rPr>
              <w:t xml:space="preserve"> (NOTE 1)</w:t>
            </w:r>
          </w:p>
        </w:tc>
        <w:tc>
          <w:tcPr>
            <w:tcW w:w="2507" w:type="dxa"/>
            <w:tcBorders>
              <w:top w:val="nil"/>
              <w:bottom w:val="nil"/>
            </w:tcBorders>
            <w:shd w:val="clear" w:color="auto" w:fill="auto"/>
          </w:tcPr>
          <w:p w14:paraId="6F01123A" w14:textId="77777777" w:rsidR="003D3C64" w:rsidRPr="00B20AE8" w:rsidRDefault="003D3C64" w:rsidP="0039402F">
            <w:pPr>
              <w:pStyle w:val="TAL"/>
            </w:pPr>
          </w:p>
        </w:tc>
      </w:tr>
      <w:tr w:rsidR="003D3C64" w:rsidRPr="00B20AE8" w14:paraId="7B895D68" w14:textId="77777777" w:rsidTr="006A2BF1">
        <w:trPr>
          <w:cantSplit/>
          <w:jc w:val="center"/>
        </w:trPr>
        <w:tc>
          <w:tcPr>
            <w:tcW w:w="4139" w:type="dxa"/>
          </w:tcPr>
          <w:p w14:paraId="093A8B5F" w14:textId="77777777" w:rsidR="003D3C64" w:rsidRPr="00B20AE8" w:rsidRDefault="003D3C64" w:rsidP="0039402F">
            <w:pPr>
              <w:pStyle w:val="TAL"/>
            </w:pPr>
            <w:r w:rsidRPr="00B20AE8">
              <w:t xml:space="preserve">6.6.2 OTA </w:t>
            </w:r>
            <w:r>
              <w:t>f</w:t>
            </w:r>
            <w:r w:rsidRPr="00B20AE8">
              <w:t xml:space="preserve">requency </w:t>
            </w:r>
            <w:r>
              <w:t>e</w:t>
            </w:r>
            <w:r w:rsidRPr="00B20AE8">
              <w:t>rror</w:t>
            </w:r>
          </w:p>
        </w:tc>
        <w:tc>
          <w:tcPr>
            <w:tcW w:w="2985" w:type="dxa"/>
          </w:tcPr>
          <w:p w14:paraId="260173DC" w14:textId="77777777" w:rsidR="003D3C64" w:rsidRPr="00B20AE8" w:rsidRDefault="003D3C64" w:rsidP="0039402F">
            <w:pPr>
              <w:pStyle w:val="TAL"/>
            </w:pPr>
            <w:r w:rsidRPr="00B20AE8">
              <w:t>12 Hz</w:t>
            </w:r>
          </w:p>
        </w:tc>
        <w:tc>
          <w:tcPr>
            <w:tcW w:w="2507" w:type="dxa"/>
            <w:tcBorders>
              <w:top w:val="nil"/>
              <w:bottom w:val="nil"/>
            </w:tcBorders>
            <w:shd w:val="clear" w:color="auto" w:fill="auto"/>
          </w:tcPr>
          <w:p w14:paraId="20C6892E" w14:textId="77777777" w:rsidR="003D3C64" w:rsidRPr="00B20AE8" w:rsidRDefault="003D3C64" w:rsidP="0039402F">
            <w:pPr>
              <w:pStyle w:val="TAL"/>
            </w:pPr>
          </w:p>
        </w:tc>
      </w:tr>
      <w:tr w:rsidR="003D3C64" w:rsidRPr="00B20AE8" w14:paraId="0020A2E3" w14:textId="77777777" w:rsidTr="006A2BF1">
        <w:trPr>
          <w:cantSplit/>
          <w:jc w:val="center"/>
        </w:trPr>
        <w:tc>
          <w:tcPr>
            <w:tcW w:w="4139" w:type="dxa"/>
          </w:tcPr>
          <w:p w14:paraId="5FD16BB8" w14:textId="77777777" w:rsidR="003D3C64" w:rsidRPr="00B20AE8" w:rsidRDefault="003D3C64" w:rsidP="0039402F">
            <w:pPr>
              <w:pStyle w:val="TAL"/>
            </w:pPr>
            <w:r w:rsidRPr="00B20AE8">
              <w:t xml:space="preserve">6.6.3 OTA </w:t>
            </w:r>
            <w:r>
              <w:t>TAE</w:t>
            </w:r>
          </w:p>
        </w:tc>
        <w:tc>
          <w:tcPr>
            <w:tcW w:w="2985" w:type="dxa"/>
          </w:tcPr>
          <w:p w14:paraId="001E6550" w14:textId="77777777" w:rsidR="003D3C64" w:rsidRPr="00B20AE8" w:rsidRDefault="003D3C64" w:rsidP="0039402F">
            <w:pPr>
              <w:pStyle w:val="TAL"/>
            </w:pPr>
            <w:r w:rsidRPr="00B20AE8">
              <w:t>25 ns</w:t>
            </w:r>
          </w:p>
        </w:tc>
        <w:tc>
          <w:tcPr>
            <w:tcW w:w="2507" w:type="dxa"/>
            <w:tcBorders>
              <w:top w:val="nil"/>
              <w:bottom w:val="nil"/>
            </w:tcBorders>
            <w:shd w:val="clear" w:color="auto" w:fill="auto"/>
          </w:tcPr>
          <w:p w14:paraId="29215E05" w14:textId="77777777" w:rsidR="003D3C64" w:rsidRPr="00B20AE8" w:rsidRDefault="003D3C64" w:rsidP="0039402F">
            <w:pPr>
              <w:pStyle w:val="TAL"/>
            </w:pPr>
          </w:p>
        </w:tc>
      </w:tr>
      <w:tr w:rsidR="003D3C64" w:rsidRPr="00B20AE8" w14:paraId="7B513F34" w14:textId="77777777" w:rsidTr="006A2BF1">
        <w:trPr>
          <w:cantSplit/>
          <w:jc w:val="center"/>
        </w:trPr>
        <w:tc>
          <w:tcPr>
            <w:tcW w:w="4139" w:type="dxa"/>
          </w:tcPr>
          <w:p w14:paraId="7F15A1BF" w14:textId="77777777" w:rsidR="003D3C64" w:rsidRPr="00B20AE8" w:rsidRDefault="003D3C64" w:rsidP="0039402F">
            <w:pPr>
              <w:pStyle w:val="TAL"/>
            </w:pPr>
            <w:r w:rsidRPr="00B20AE8">
              <w:t xml:space="preserve">6.6.4 OTA </w:t>
            </w:r>
            <w:r>
              <w:t>m</w:t>
            </w:r>
            <w:r w:rsidRPr="00B20AE8">
              <w:t>odulation Quality</w:t>
            </w:r>
          </w:p>
        </w:tc>
        <w:tc>
          <w:tcPr>
            <w:tcW w:w="2985" w:type="dxa"/>
          </w:tcPr>
          <w:p w14:paraId="7BEB20EF" w14:textId="77777777" w:rsidR="003D3C64" w:rsidRPr="00B20AE8" w:rsidRDefault="003D3C64" w:rsidP="0039402F">
            <w:pPr>
              <w:pStyle w:val="TAL"/>
            </w:pPr>
            <w:r w:rsidRPr="00B20AE8">
              <w:t>1 %</w:t>
            </w:r>
          </w:p>
        </w:tc>
        <w:tc>
          <w:tcPr>
            <w:tcW w:w="2507" w:type="dxa"/>
            <w:tcBorders>
              <w:top w:val="nil"/>
              <w:bottom w:val="nil"/>
            </w:tcBorders>
            <w:shd w:val="clear" w:color="auto" w:fill="auto"/>
          </w:tcPr>
          <w:p w14:paraId="065B657E" w14:textId="77777777" w:rsidR="003D3C64" w:rsidRPr="00B20AE8" w:rsidRDefault="003D3C64" w:rsidP="0039402F">
            <w:pPr>
              <w:pStyle w:val="TAL"/>
            </w:pPr>
          </w:p>
        </w:tc>
      </w:tr>
      <w:tr w:rsidR="003D3C64" w:rsidRPr="00B20AE8" w14:paraId="3FB7BCE8" w14:textId="77777777" w:rsidTr="006A2BF1">
        <w:trPr>
          <w:cantSplit/>
          <w:jc w:val="center"/>
        </w:trPr>
        <w:tc>
          <w:tcPr>
            <w:tcW w:w="4139" w:type="dxa"/>
          </w:tcPr>
          <w:p w14:paraId="76F2A313" w14:textId="77777777" w:rsidR="003D3C64" w:rsidRPr="00B20AE8" w:rsidRDefault="003D3C64" w:rsidP="0039402F">
            <w:pPr>
              <w:pStyle w:val="TAL"/>
            </w:pPr>
            <w:r w:rsidRPr="00B20AE8">
              <w:t>6.7.2 OTA occupied bandwidth</w:t>
            </w:r>
          </w:p>
        </w:tc>
        <w:tc>
          <w:tcPr>
            <w:tcW w:w="2985" w:type="dxa"/>
          </w:tcPr>
          <w:p w14:paraId="55671367" w14:textId="77777777" w:rsidR="003D3C64" w:rsidRPr="00B20AE8" w:rsidRDefault="003D3C64" w:rsidP="0039402F">
            <w:pPr>
              <w:pStyle w:val="TAL"/>
            </w:pPr>
            <w:r w:rsidRPr="00B20AE8">
              <w:t>30 kHz: BW</w:t>
            </w:r>
            <w:r w:rsidRPr="00B20AE8">
              <w:rPr>
                <w:vertAlign w:val="subscript"/>
              </w:rPr>
              <w:t>Channel</w:t>
            </w:r>
            <w:r w:rsidRPr="00B20AE8">
              <w:t xml:space="preserve"> 1.4 MHz, 3 MHz</w:t>
            </w:r>
          </w:p>
          <w:p w14:paraId="6E6027DD" w14:textId="77777777" w:rsidR="003D3C64" w:rsidRPr="00B20AE8" w:rsidRDefault="003D3C64" w:rsidP="0039402F">
            <w:pPr>
              <w:pStyle w:val="TAL"/>
            </w:pPr>
            <w:r w:rsidRPr="00B20AE8">
              <w:t>100 kHz: BW</w:t>
            </w:r>
            <w:r w:rsidRPr="00B20AE8">
              <w:rPr>
                <w:vertAlign w:val="subscript"/>
              </w:rPr>
              <w:t>Channel</w:t>
            </w:r>
            <w:r w:rsidRPr="00B20AE8">
              <w:t xml:space="preserve"> 5 MHz, 10 MHz</w:t>
            </w:r>
          </w:p>
          <w:p w14:paraId="79E63421" w14:textId="77777777" w:rsidR="003D3C64" w:rsidRPr="00B20AE8" w:rsidRDefault="003D3C64" w:rsidP="0039402F">
            <w:pPr>
              <w:pStyle w:val="TAL"/>
            </w:pPr>
            <w:r w:rsidRPr="00B20AE8">
              <w:t>300 kHz: BW</w:t>
            </w:r>
            <w:r w:rsidRPr="00B20AE8">
              <w:rPr>
                <w:vertAlign w:val="subscript"/>
              </w:rPr>
              <w:t>Channel</w:t>
            </w:r>
            <w:r w:rsidRPr="00B20AE8">
              <w:t xml:space="preserve"> 15 MHz, 20 MHz </w:t>
            </w:r>
            <w:r w:rsidRPr="00B20AE8">
              <w:br/>
              <w:t>25 MHz, 30 MHz, 40 MHz, 50 MHz</w:t>
            </w:r>
          </w:p>
          <w:p w14:paraId="0F6AD718" w14:textId="77777777" w:rsidR="003D3C64" w:rsidRPr="00B20AE8" w:rsidRDefault="003D3C64" w:rsidP="0039402F">
            <w:pPr>
              <w:pStyle w:val="TAL"/>
            </w:pPr>
            <w:r w:rsidRPr="00B20AE8">
              <w:t xml:space="preserve">600 kHz: </w:t>
            </w:r>
            <w:r w:rsidRPr="00B20AE8">
              <w:rPr>
                <w:rFonts w:cs="v4.2.0"/>
              </w:rPr>
              <w:t>BW</w:t>
            </w:r>
            <w:r w:rsidRPr="00B20AE8">
              <w:rPr>
                <w:rFonts w:cs="v4.2.0"/>
                <w:vertAlign w:val="subscript"/>
              </w:rPr>
              <w:t>Channel</w:t>
            </w:r>
            <w:r w:rsidRPr="00B20AE8">
              <w:t xml:space="preserve"> 60 MHz, 70 MHz, 80 MHz, 90 MHz, 100 MHz</w:t>
            </w:r>
          </w:p>
        </w:tc>
        <w:tc>
          <w:tcPr>
            <w:tcW w:w="2507" w:type="dxa"/>
            <w:tcBorders>
              <w:top w:val="nil"/>
              <w:bottom w:val="nil"/>
            </w:tcBorders>
            <w:shd w:val="clear" w:color="auto" w:fill="auto"/>
          </w:tcPr>
          <w:p w14:paraId="10CA6600" w14:textId="77777777" w:rsidR="003D3C64" w:rsidRPr="00B20AE8" w:rsidRDefault="003D3C64" w:rsidP="0039402F">
            <w:pPr>
              <w:pStyle w:val="TAL"/>
            </w:pPr>
          </w:p>
        </w:tc>
      </w:tr>
      <w:tr w:rsidR="003D3C64" w:rsidRPr="00B20AE8" w14:paraId="4DC277DA" w14:textId="77777777" w:rsidTr="006A2BF1">
        <w:trPr>
          <w:cantSplit/>
          <w:jc w:val="center"/>
        </w:trPr>
        <w:tc>
          <w:tcPr>
            <w:tcW w:w="4139" w:type="dxa"/>
          </w:tcPr>
          <w:p w14:paraId="06D6DEE3" w14:textId="77777777" w:rsidR="003D3C64" w:rsidRPr="00B20AE8" w:rsidRDefault="003D3C64" w:rsidP="0039402F">
            <w:pPr>
              <w:pStyle w:val="TAL"/>
            </w:pPr>
            <w:r w:rsidRPr="00B20AE8">
              <w:t>6.7.3 OTA ACLR/CACLR</w:t>
            </w:r>
          </w:p>
        </w:tc>
        <w:tc>
          <w:tcPr>
            <w:tcW w:w="2985" w:type="dxa"/>
          </w:tcPr>
          <w:p w14:paraId="7C314C54" w14:textId="77777777" w:rsidR="003D3C64" w:rsidRPr="00B20AE8" w:rsidRDefault="003D3C64" w:rsidP="0039402F">
            <w:pPr>
              <w:pStyle w:val="TAL"/>
            </w:pPr>
            <w:r w:rsidRPr="00B20AE8">
              <w:t>±1.0 dB, f ≤ 3.0 GHz</w:t>
            </w:r>
          </w:p>
          <w:p w14:paraId="0A4A369E" w14:textId="77777777" w:rsidR="003D3C64" w:rsidRPr="00B20AE8" w:rsidRDefault="003D3C64" w:rsidP="0039402F">
            <w:pPr>
              <w:pStyle w:val="TAL"/>
            </w:pPr>
            <w:r w:rsidRPr="00B20AE8">
              <w:t>±1.2 dB, 3.0 GHz &lt; f ≤ 4.2</w:t>
            </w:r>
          </w:p>
          <w:p w14:paraId="5C1E07DD" w14:textId="77777777" w:rsidR="003D3C64" w:rsidRPr="00B20AE8" w:rsidRDefault="003D3C64" w:rsidP="0039402F">
            <w:pPr>
              <w:pStyle w:val="TAL"/>
            </w:pPr>
            <w:r w:rsidRPr="00B20AE8">
              <w:t>Absolute limit</w:t>
            </w:r>
          </w:p>
          <w:p w14:paraId="07209988" w14:textId="2CB08216" w:rsidR="003D3C64" w:rsidRPr="00B20AE8" w:rsidRDefault="003D3C64" w:rsidP="0039402F">
            <w:pPr>
              <w:pStyle w:val="TAL"/>
            </w:pPr>
            <w:r w:rsidRPr="00B20AE8">
              <w:t>±2.2 dB, f ≤ 3.0</w:t>
            </w:r>
            <w:r w:rsidR="00A33949">
              <w:t xml:space="preserve"> </w:t>
            </w:r>
            <w:r w:rsidRPr="00B20AE8">
              <w:t>GHz</w:t>
            </w:r>
          </w:p>
          <w:p w14:paraId="08AEADA2" w14:textId="65080B30" w:rsidR="003D3C64" w:rsidRPr="00B20AE8" w:rsidRDefault="003D3C64" w:rsidP="0039402F">
            <w:pPr>
              <w:pStyle w:val="TAL"/>
            </w:pPr>
            <w:r w:rsidRPr="00B20AE8">
              <w:t>±2.7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3047CE4F" w14:textId="77777777" w:rsidR="003D3C64" w:rsidRPr="00B20AE8" w:rsidRDefault="003D3C64" w:rsidP="0039402F">
            <w:pPr>
              <w:pStyle w:val="TAL"/>
            </w:pPr>
          </w:p>
        </w:tc>
      </w:tr>
      <w:tr w:rsidR="003D3C64" w:rsidRPr="00B20AE8" w14:paraId="72F12D72" w14:textId="77777777" w:rsidTr="006A2BF1">
        <w:trPr>
          <w:cantSplit/>
          <w:jc w:val="center"/>
        </w:trPr>
        <w:tc>
          <w:tcPr>
            <w:tcW w:w="4139" w:type="dxa"/>
          </w:tcPr>
          <w:p w14:paraId="387CC727" w14:textId="77777777" w:rsidR="003D3C64" w:rsidRPr="00B20AE8" w:rsidRDefault="003D3C64" w:rsidP="0039402F">
            <w:pPr>
              <w:pStyle w:val="TAL"/>
            </w:pPr>
            <w:r w:rsidRPr="00B20AE8">
              <w:t xml:space="preserve">6.7.4 OTA </w:t>
            </w:r>
            <w:r>
              <w:t>s</w:t>
            </w:r>
            <w:r w:rsidRPr="00B20AE8">
              <w:t>pectrum emission mask</w:t>
            </w:r>
          </w:p>
        </w:tc>
        <w:tc>
          <w:tcPr>
            <w:tcW w:w="2985" w:type="dxa"/>
          </w:tcPr>
          <w:p w14:paraId="25F0FEA8" w14:textId="00144ADD" w:rsidR="003D3C64" w:rsidRPr="00B20AE8" w:rsidRDefault="003D3C64" w:rsidP="0039402F">
            <w:pPr>
              <w:pStyle w:val="TAL"/>
            </w:pPr>
            <w:r w:rsidRPr="00B20AE8">
              <w:t>±1.8 dB, f ≤ 3.0</w:t>
            </w:r>
            <w:r w:rsidR="00A33949">
              <w:t xml:space="preserve"> </w:t>
            </w:r>
            <w:r w:rsidRPr="00B20AE8">
              <w:t>GHz</w:t>
            </w:r>
          </w:p>
          <w:p w14:paraId="5360C70A" w14:textId="2B5A7DEC" w:rsidR="003D3C64" w:rsidRPr="00B20AE8" w:rsidRDefault="003D3C64" w:rsidP="0039402F">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42C0A11A" w14:textId="77777777" w:rsidR="003D3C64" w:rsidRPr="00B20AE8" w:rsidRDefault="003D3C64" w:rsidP="0039402F">
            <w:pPr>
              <w:pStyle w:val="TAL"/>
            </w:pPr>
          </w:p>
        </w:tc>
      </w:tr>
      <w:tr w:rsidR="003D3C64" w:rsidRPr="00B20AE8" w14:paraId="727CA11C" w14:textId="77777777" w:rsidTr="006A2BF1">
        <w:trPr>
          <w:cantSplit/>
          <w:jc w:val="center"/>
        </w:trPr>
        <w:tc>
          <w:tcPr>
            <w:tcW w:w="4139" w:type="dxa"/>
          </w:tcPr>
          <w:p w14:paraId="296967CD" w14:textId="77777777" w:rsidR="003D3C64" w:rsidRPr="00B20AE8" w:rsidRDefault="003D3C64" w:rsidP="0039402F">
            <w:pPr>
              <w:pStyle w:val="TAL"/>
            </w:pPr>
            <w:r w:rsidRPr="00B20AE8">
              <w:t xml:space="preserve">6.7.5 OTA </w:t>
            </w:r>
            <w:r>
              <w:t>o</w:t>
            </w:r>
            <w:r w:rsidRPr="00B20AE8">
              <w:t>perating band unwanted emissions</w:t>
            </w:r>
          </w:p>
        </w:tc>
        <w:tc>
          <w:tcPr>
            <w:tcW w:w="2985" w:type="dxa"/>
          </w:tcPr>
          <w:p w14:paraId="4BBFE0D7" w14:textId="00A6561C" w:rsidR="003D3C64" w:rsidRPr="00B20AE8" w:rsidRDefault="003D3C64" w:rsidP="0039402F">
            <w:pPr>
              <w:pStyle w:val="TAL"/>
            </w:pPr>
            <w:r w:rsidRPr="00B20AE8">
              <w:t>±1.8 dB, f ≤ 3.0</w:t>
            </w:r>
            <w:r w:rsidR="00A33949">
              <w:t xml:space="preserve"> </w:t>
            </w:r>
            <w:r w:rsidRPr="00B20AE8">
              <w:t>GHz</w:t>
            </w:r>
          </w:p>
          <w:p w14:paraId="1B2168E1" w14:textId="4A21621E" w:rsidR="003D3C64" w:rsidRPr="00B20AE8" w:rsidRDefault="003D3C64" w:rsidP="0039402F">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6BC1523B" w14:textId="77777777" w:rsidR="003D3C64" w:rsidRPr="00B20AE8" w:rsidRDefault="003D3C64" w:rsidP="0039402F">
            <w:pPr>
              <w:pStyle w:val="TAL"/>
            </w:pPr>
          </w:p>
        </w:tc>
      </w:tr>
      <w:tr w:rsidR="003D3C64" w:rsidRPr="00B20AE8" w14:paraId="29BBD43B" w14:textId="77777777" w:rsidTr="006A2BF1">
        <w:trPr>
          <w:cantSplit/>
          <w:jc w:val="center"/>
        </w:trPr>
        <w:tc>
          <w:tcPr>
            <w:tcW w:w="4139" w:type="dxa"/>
          </w:tcPr>
          <w:p w14:paraId="323D9CCB" w14:textId="77777777" w:rsidR="003D3C64" w:rsidRPr="00B20AE8" w:rsidRDefault="003D3C64" w:rsidP="0039402F">
            <w:pPr>
              <w:pStyle w:val="TAL"/>
            </w:pPr>
            <w:r w:rsidRPr="00B20AE8">
              <w:t xml:space="preserve">6.7.6.2 OTA </w:t>
            </w:r>
            <w:r>
              <w:t>t</w:t>
            </w:r>
            <w:r w:rsidRPr="00B20AE8">
              <w:t xml:space="preserve">ransmitter spurious emissions, </w:t>
            </w:r>
            <w:r>
              <w:t>m</w:t>
            </w:r>
            <w:r w:rsidRPr="00B20AE8">
              <w:t xml:space="preserve">andatory </w:t>
            </w:r>
            <w:r>
              <w:t>r</w:t>
            </w:r>
            <w:r w:rsidRPr="00B20AE8">
              <w:t>equirements</w:t>
            </w:r>
          </w:p>
        </w:tc>
        <w:tc>
          <w:tcPr>
            <w:tcW w:w="2985" w:type="dxa"/>
          </w:tcPr>
          <w:p w14:paraId="00B4E7B3" w14:textId="05D0A294" w:rsidR="003D3C64" w:rsidRPr="00B20AE8" w:rsidRDefault="003D3C64" w:rsidP="0039402F">
            <w:pPr>
              <w:pStyle w:val="TAL"/>
            </w:pPr>
            <w:r w:rsidRPr="00B20AE8">
              <w:t>±2.3 dB, 30</w:t>
            </w:r>
            <w:r w:rsidR="00A33949">
              <w:t xml:space="preserve"> </w:t>
            </w:r>
            <w:r w:rsidRPr="00B20AE8">
              <w:t>MHz &lt; f ≤ 6 GHz</w:t>
            </w:r>
          </w:p>
          <w:p w14:paraId="37296A3C" w14:textId="77777777" w:rsidR="003D3C64" w:rsidRPr="00B20AE8" w:rsidRDefault="003D3C64" w:rsidP="0039402F">
            <w:pPr>
              <w:pStyle w:val="TAL"/>
              <w:rPr>
                <w:rFonts w:cs="v4.2.0"/>
                <w:kern w:val="2"/>
              </w:rPr>
            </w:pPr>
            <w:r w:rsidRPr="00B20AE8">
              <w:t>±4.2 dB, 6 GHz &lt; f ≤ 19 GHz</w:t>
            </w:r>
          </w:p>
        </w:tc>
        <w:tc>
          <w:tcPr>
            <w:tcW w:w="2507" w:type="dxa"/>
            <w:tcBorders>
              <w:top w:val="nil"/>
              <w:bottom w:val="nil"/>
            </w:tcBorders>
            <w:shd w:val="clear" w:color="auto" w:fill="auto"/>
          </w:tcPr>
          <w:p w14:paraId="4ADD6015" w14:textId="77777777" w:rsidR="003D3C64" w:rsidRPr="00B20AE8" w:rsidRDefault="003D3C64" w:rsidP="0039402F">
            <w:pPr>
              <w:pStyle w:val="TAL"/>
            </w:pPr>
          </w:p>
        </w:tc>
      </w:tr>
      <w:tr w:rsidR="003D3C64" w:rsidRPr="00B20AE8" w14:paraId="7FECC3CB" w14:textId="77777777" w:rsidTr="006A2BF1">
        <w:trPr>
          <w:cantSplit/>
          <w:jc w:val="center"/>
        </w:trPr>
        <w:tc>
          <w:tcPr>
            <w:tcW w:w="4139" w:type="dxa"/>
          </w:tcPr>
          <w:p w14:paraId="25C9A3AB" w14:textId="77777777" w:rsidR="003D3C64" w:rsidRPr="00B20AE8" w:rsidRDefault="003D3C64" w:rsidP="0039402F">
            <w:pPr>
              <w:pStyle w:val="TAL"/>
            </w:pPr>
            <w:r w:rsidRPr="00B20AE8">
              <w:t xml:space="preserve">6.7.6.3 </w:t>
            </w:r>
            <w:r>
              <w:t>OTA t</w:t>
            </w:r>
            <w:r w:rsidRPr="00B20AE8">
              <w:t xml:space="preserve">ransmitter spurious emissions, </w:t>
            </w:r>
            <w:r>
              <w:t>p</w:t>
            </w:r>
            <w:r w:rsidRPr="00B20AE8">
              <w:t>rotection of BS receiver</w:t>
            </w:r>
          </w:p>
        </w:tc>
        <w:tc>
          <w:tcPr>
            <w:tcW w:w="2985" w:type="dxa"/>
          </w:tcPr>
          <w:p w14:paraId="43988E7E" w14:textId="72B14CB6" w:rsidR="003D3C64" w:rsidRPr="00B20AE8" w:rsidRDefault="003D3C64" w:rsidP="0039402F">
            <w:pPr>
              <w:pStyle w:val="TAL"/>
            </w:pPr>
            <w:r w:rsidRPr="00B20AE8">
              <w:t>±3.1 dB, f ≤ 3.0</w:t>
            </w:r>
            <w:r w:rsidR="00A33949">
              <w:t xml:space="preserve"> </w:t>
            </w:r>
            <w:r w:rsidRPr="00B20AE8">
              <w:t>GHz</w:t>
            </w:r>
          </w:p>
          <w:p w14:paraId="4E9F5A87" w14:textId="15D0A5E9" w:rsidR="003D3C64" w:rsidRPr="00B20AE8" w:rsidRDefault="003D3C64" w:rsidP="0039402F">
            <w:pPr>
              <w:pStyle w:val="TAL"/>
            </w:pPr>
            <w:r w:rsidRPr="00B20AE8">
              <w:t>±3.3 dB, 3.0</w:t>
            </w:r>
            <w:r w:rsidR="00A33949">
              <w:t xml:space="preserve"> </w:t>
            </w:r>
            <w:r w:rsidRPr="00B20AE8">
              <w:t>GHz &lt; f ≤ 4.2</w:t>
            </w:r>
            <w:r w:rsidR="00A33949">
              <w:t xml:space="preserve"> </w:t>
            </w:r>
            <w:r w:rsidRPr="00B20AE8">
              <w:t>GHz</w:t>
            </w:r>
          </w:p>
          <w:p w14:paraId="5260D651" w14:textId="77777777" w:rsidR="003D3C64" w:rsidRPr="00B20AE8" w:rsidRDefault="003D3C64" w:rsidP="0039402F">
            <w:pPr>
              <w:pStyle w:val="TAL"/>
            </w:pPr>
            <w:r w:rsidRPr="00B20AE8">
              <w:t>(NOTE 1)</w:t>
            </w:r>
          </w:p>
        </w:tc>
        <w:tc>
          <w:tcPr>
            <w:tcW w:w="2507" w:type="dxa"/>
            <w:tcBorders>
              <w:top w:val="nil"/>
              <w:bottom w:val="nil"/>
            </w:tcBorders>
            <w:shd w:val="clear" w:color="auto" w:fill="auto"/>
          </w:tcPr>
          <w:p w14:paraId="680AC321" w14:textId="77777777" w:rsidR="003D3C64" w:rsidRPr="00B20AE8" w:rsidRDefault="003D3C64" w:rsidP="0039402F">
            <w:pPr>
              <w:pStyle w:val="TAL"/>
            </w:pPr>
          </w:p>
        </w:tc>
      </w:tr>
      <w:tr w:rsidR="003D3C64" w:rsidRPr="00B20AE8" w14:paraId="09760283" w14:textId="77777777" w:rsidTr="006A2BF1">
        <w:trPr>
          <w:cantSplit/>
          <w:jc w:val="center"/>
        </w:trPr>
        <w:tc>
          <w:tcPr>
            <w:tcW w:w="4139" w:type="dxa"/>
          </w:tcPr>
          <w:p w14:paraId="392037C9" w14:textId="77777777" w:rsidR="003D3C64" w:rsidRPr="00B20AE8" w:rsidRDefault="003D3C64" w:rsidP="0039402F">
            <w:pPr>
              <w:pStyle w:val="TAL"/>
            </w:pPr>
            <w:r w:rsidRPr="00B20AE8">
              <w:t xml:space="preserve">6.7.6.4 </w:t>
            </w:r>
            <w:r>
              <w:t>OTA t</w:t>
            </w:r>
            <w:r w:rsidRPr="00B20AE8">
              <w:t xml:space="preserve">ransmitter spurious emissions, </w:t>
            </w:r>
            <w:r>
              <w:t>a</w:t>
            </w:r>
            <w:r w:rsidRPr="00B20AE8">
              <w:t>dditional spurious emission requirements</w:t>
            </w:r>
          </w:p>
        </w:tc>
        <w:tc>
          <w:tcPr>
            <w:tcW w:w="2985" w:type="dxa"/>
          </w:tcPr>
          <w:p w14:paraId="2408E95F" w14:textId="7F3F91A9" w:rsidR="003D3C64" w:rsidRPr="00B20AE8" w:rsidRDefault="003D3C64" w:rsidP="0039402F">
            <w:pPr>
              <w:pStyle w:val="TAL"/>
            </w:pPr>
            <w:r w:rsidRPr="00B20AE8">
              <w:t>±2.6 dB, f ≤ 3.0</w:t>
            </w:r>
            <w:r w:rsidR="00A33949">
              <w:t xml:space="preserve"> </w:t>
            </w:r>
            <w:r w:rsidRPr="00B20AE8">
              <w:t>GHz</w:t>
            </w:r>
          </w:p>
          <w:p w14:paraId="04EDA2B4" w14:textId="6708D712" w:rsidR="003D3C64" w:rsidRPr="00B20AE8" w:rsidRDefault="003D3C64" w:rsidP="0039402F">
            <w:pPr>
              <w:pStyle w:val="TAL"/>
            </w:pPr>
            <w:r w:rsidRPr="00B20AE8">
              <w:t>±3.0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2B8787EB" w14:textId="77777777" w:rsidR="003D3C64" w:rsidRPr="00B20AE8" w:rsidRDefault="003D3C64" w:rsidP="0039402F">
            <w:pPr>
              <w:pStyle w:val="TAL"/>
            </w:pPr>
          </w:p>
        </w:tc>
      </w:tr>
      <w:tr w:rsidR="003D3C64" w:rsidRPr="00B20AE8" w14:paraId="3E1C1617" w14:textId="77777777" w:rsidTr="006A2BF1">
        <w:trPr>
          <w:cantSplit/>
          <w:jc w:val="center"/>
        </w:trPr>
        <w:tc>
          <w:tcPr>
            <w:tcW w:w="4139" w:type="dxa"/>
          </w:tcPr>
          <w:p w14:paraId="0F4B21A7" w14:textId="77777777" w:rsidR="003D3C64" w:rsidRPr="00B20AE8" w:rsidRDefault="003D3C64" w:rsidP="0039402F">
            <w:pPr>
              <w:pStyle w:val="TAL"/>
            </w:pPr>
            <w:r w:rsidRPr="00B20AE8">
              <w:t xml:space="preserve">6.7.6.5 </w:t>
            </w:r>
            <w:r>
              <w:t>OTA t</w:t>
            </w:r>
            <w:r w:rsidRPr="00B20AE8">
              <w:t xml:space="preserve">ransmitter spurious emissions, </w:t>
            </w:r>
            <w:r>
              <w:t>c</w:t>
            </w:r>
            <w:r w:rsidRPr="00B20AE8">
              <w:t>o-location</w:t>
            </w:r>
          </w:p>
        </w:tc>
        <w:tc>
          <w:tcPr>
            <w:tcW w:w="2985" w:type="dxa"/>
          </w:tcPr>
          <w:p w14:paraId="5056B0C6" w14:textId="71616FA9" w:rsidR="003D3C64" w:rsidRPr="00B20AE8" w:rsidRDefault="003D3C64" w:rsidP="0039402F">
            <w:pPr>
              <w:pStyle w:val="TAL"/>
            </w:pPr>
            <w:r w:rsidRPr="00B20AE8">
              <w:t>±3.1 dB, f ≤ 3.0</w:t>
            </w:r>
            <w:r w:rsidR="00A33949">
              <w:t xml:space="preserve"> </w:t>
            </w:r>
            <w:r w:rsidRPr="00B20AE8">
              <w:t>GHz</w:t>
            </w:r>
          </w:p>
          <w:p w14:paraId="28C8831C" w14:textId="622EC369" w:rsidR="003D3C64" w:rsidRPr="00B20AE8" w:rsidRDefault="003D3C64" w:rsidP="0039402F">
            <w:pPr>
              <w:pStyle w:val="TAL"/>
            </w:pPr>
            <w:r w:rsidRPr="00B20AE8">
              <w:t>±3.3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bottom w:val="nil"/>
            </w:tcBorders>
            <w:shd w:val="clear" w:color="auto" w:fill="auto"/>
          </w:tcPr>
          <w:p w14:paraId="2F5A8138" w14:textId="77777777" w:rsidR="003D3C64" w:rsidRPr="00B20AE8" w:rsidRDefault="003D3C64" w:rsidP="0039402F">
            <w:pPr>
              <w:pStyle w:val="TAL"/>
            </w:pPr>
          </w:p>
        </w:tc>
      </w:tr>
      <w:tr w:rsidR="003D3C64" w:rsidRPr="00B20AE8" w14:paraId="30DE324C" w14:textId="77777777" w:rsidTr="006A2BF1">
        <w:trPr>
          <w:cantSplit/>
          <w:jc w:val="center"/>
        </w:trPr>
        <w:tc>
          <w:tcPr>
            <w:tcW w:w="4139" w:type="dxa"/>
          </w:tcPr>
          <w:p w14:paraId="5688348A" w14:textId="77777777" w:rsidR="003D3C64" w:rsidRPr="00B20AE8" w:rsidRDefault="003D3C64" w:rsidP="0039402F">
            <w:pPr>
              <w:pStyle w:val="TAL"/>
            </w:pPr>
            <w:r w:rsidRPr="00B20AE8">
              <w:t xml:space="preserve">6.8 OTA </w:t>
            </w:r>
            <w:r>
              <w:t>t</w:t>
            </w:r>
            <w:r w:rsidRPr="00B20AE8">
              <w:t>ransmitter intermodulation</w:t>
            </w:r>
          </w:p>
          <w:p w14:paraId="42547736" w14:textId="77777777" w:rsidR="003D3C64" w:rsidRPr="00B20AE8" w:rsidRDefault="003D3C64" w:rsidP="0039402F">
            <w:pPr>
              <w:pStyle w:val="TAL"/>
            </w:pPr>
            <w:r w:rsidRPr="00B20AE8">
              <w:t>(interferer requirements)</w:t>
            </w:r>
          </w:p>
          <w:p w14:paraId="3D6E2DBB" w14:textId="77777777" w:rsidR="003D3C64" w:rsidRPr="00B20AE8" w:rsidRDefault="003D3C64" w:rsidP="0039402F">
            <w:pPr>
              <w:pStyle w:val="TAL"/>
            </w:pPr>
            <w:r>
              <w:t xml:space="preserve"> (NOTE 2)</w:t>
            </w:r>
          </w:p>
        </w:tc>
        <w:tc>
          <w:tcPr>
            <w:tcW w:w="2985" w:type="dxa"/>
          </w:tcPr>
          <w:p w14:paraId="46DD33FA" w14:textId="77777777" w:rsidR="003D3C64" w:rsidRPr="00B20AE8" w:rsidRDefault="003D3C64" w:rsidP="0039402F">
            <w:pPr>
              <w:pStyle w:val="TAL"/>
            </w:pPr>
            <w:r w:rsidRPr="00B20AE8">
              <w:t>The value below applies only to the interfering signal and is unrelated to the measurement uncertainty of the tests (6.6.1, 6.6.2 and 6.6.4) which have to be carried out in the presence of the interferer.</w:t>
            </w:r>
          </w:p>
          <w:p w14:paraId="2F1FDDE1" w14:textId="77777777" w:rsidR="003D3C64" w:rsidRPr="00B20AE8" w:rsidRDefault="003D3C64" w:rsidP="0039402F">
            <w:pPr>
              <w:pStyle w:val="TAL"/>
            </w:pPr>
          </w:p>
          <w:p w14:paraId="748FD554" w14:textId="368F2264" w:rsidR="003D3C64" w:rsidRPr="00B20AE8" w:rsidRDefault="003D3C64" w:rsidP="0039402F">
            <w:pPr>
              <w:pStyle w:val="TAL"/>
            </w:pPr>
            <w:r w:rsidRPr="00B20AE8">
              <w:t>±3.2 dB, f ≤ 3.0</w:t>
            </w:r>
            <w:r w:rsidR="00A33949">
              <w:t xml:space="preserve"> </w:t>
            </w:r>
            <w:r w:rsidRPr="00B20AE8">
              <w:t>GHz</w:t>
            </w:r>
          </w:p>
          <w:p w14:paraId="4CF7FA7D" w14:textId="3EF93283" w:rsidR="003D3C64" w:rsidRPr="00B20AE8" w:rsidRDefault="003D3C64" w:rsidP="0039402F">
            <w:pPr>
              <w:pStyle w:val="TAL"/>
            </w:pPr>
            <w:r w:rsidRPr="00B20AE8">
              <w:t>±3.4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tcBorders>
            <w:shd w:val="clear" w:color="auto" w:fill="auto"/>
          </w:tcPr>
          <w:p w14:paraId="60517ABB" w14:textId="77777777" w:rsidR="003D3C64" w:rsidRPr="00B20AE8" w:rsidRDefault="003D3C64" w:rsidP="0039402F">
            <w:pPr>
              <w:pStyle w:val="TAL"/>
            </w:pPr>
          </w:p>
        </w:tc>
      </w:tr>
      <w:tr w:rsidR="00576736" w:rsidRPr="00B20AE8" w14:paraId="46AF15E3" w14:textId="77777777" w:rsidTr="006A2BF1">
        <w:trPr>
          <w:cantSplit/>
          <w:jc w:val="center"/>
        </w:trPr>
        <w:tc>
          <w:tcPr>
            <w:tcW w:w="9631" w:type="dxa"/>
            <w:gridSpan w:val="3"/>
          </w:tcPr>
          <w:p w14:paraId="573C69B2" w14:textId="30EAC924" w:rsidR="00576736" w:rsidRDefault="00576736" w:rsidP="0039402F">
            <w:pPr>
              <w:pStyle w:val="TAN"/>
            </w:pPr>
            <w:r w:rsidRPr="00B20AE8">
              <w:t>NOTE 1:</w:t>
            </w:r>
            <w:r w:rsidRPr="00B20AE8">
              <w:tab/>
              <w:t xml:space="preserve">Fulfilling the criteria for CLTA selection and placement in </w:t>
            </w:r>
            <w:r w:rsidR="003D3C64">
              <w:t>clause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p w14:paraId="43AFB492" w14:textId="40434B03" w:rsidR="00576736" w:rsidRPr="00B20AE8" w:rsidRDefault="00576736" w:rsidP="0039402F">
            <w:pPr>
              <w:pStyle w:val="TAN"/>
            </w:pPr>
            <w:r>
              <w:t>NOTE 2:</w:t>
            </w:r>
            <w:r w:rsidR="003D3C64">
              <w:tab/>
            </w:r>
            <w:r w:rsidRPr="00B20AE8">
              <w:t xml:space="preserve">This tolerance applies to the stimulus and not the measurements defined in </w:t>
            </w:r>
            <w:r w:rsidR="003D3C64">
              <w:t>clause </w:t>
            </w:r>
            <w:r w:rsidR="003D3C64" w:rsidRPr="00B20AE8">
              <w:t>6</w:t>
            </w:r>
            <w:r w:rsidRPr="00B20AE8">
              <w:t>.8</w:t>
            </w:r>
            <w:r>
              <w:t>.</w:t>
            </w:r>
          </w:p>
        </w:tc>
      </w:tr>
    </w:tbl>
    <w:p w14:paraId="45E77EEE" w14:textId="77777777" w:rsidR="00576736" w:rsidRDefault="00576736" w:rsidP="0039402F"/>
    <w:p w14:paraId="5CFD45A7" w14:textId="77777777" w:rsidR="00AE0E8C" w:rsidRPr="00B20AE8" w:rsidRDefault="00AE0E8C" w:rsidP="00673E8E">
      <w:pPr>
        <w:pStyle w:val="Heading4"/>
        <w:rPr>
          <w:lang w:eastAsia="sv-SE"/>
        </w:rPr>
      </w:pPr>
      <w:bookmarkStart w:id="175" w:name="_Toc21122809"/>
      <w:bookmarkStart w:id="176" w:name="_Toc45907002"/>
      <w:bookmarkStart w:id="177" w:name="_Toc53181106"/>
      <w:bookmarkStart w:id="178" w:name="_Toc61116929"/>
      <w:bookmarkStart w:id="179" w:name="_Toc67080781"/>
      <w:bookmarkStart w:id="180" w:name="_Toc68770133"/>
      <w:bookmarkStart w:id="181" w:name="_Toc74755196"/>
      <w:bookmarkStart w:id="182" w:name="_Toc76506120"/>
      <w:bookmarkStart w:id="183" w:name="_Toc83113039"/>
      <w:bookmarkStart w:id="184" w:name="_Toc89876242"/>
      <w:bookmarkStart w:id="185" w:name="_Toc98711142"/>
      <w:bookmarkStart w:id="186" w:name="_Toc145097009"/>
      <w:bookmarkStart w:id="187" w:name="_Toc161848259"/>
      <w:r w:rsidRPr="00B20AE8">
        <w:rPr>
          <w:lang w:eastAsia="sv-SE"/>
        </w:rPr>
        <w:t>4.1.</w:t>
      </w:r>
      <w:r w:rsidRPr="00B20AE8">
        <w:t>2.</w:t>
      </w:r>
      <w:r w:rsidR="00672E74" w:rsidRPr="00B20AE8">
        <w:t>3</w:t>
      </w:r>
      <w:r w:rsidRPr="00B20AE8">
        <w:rPr>
          <w:lang w:eastAsia="sv-SE"/>
        </w:rPr>
        <w:tab/>
        <w:t xml:space="preserve">Measurement of </w:t>
      </w:r>
      <w:r w:rsidRPr="00B20AE8">
        <w:t>receiver</w:t>
      </w:r>
      <w:bookmarkEnd w:id="175"/>
      <w:bookmarkEnd w:id="176"/>
      <w:bookmarkEnd w:id="177"/>
      <w:bookmarkEnd w:id="178"/>
      <w:bookmarkEnd w:id="179"/>
      <w:bookmarkEnd w:id="180"/>
      <w:bookmarkEnd w:id="181"/>
      <w:bookmarkEnd w:id="182"/>
      <w:bookmarkEnd w:id="183"/>
      <w:bookmarkEnd w:id="184"/>
      <w:bookmarkEnd w:id="185"/>
      <w:bookmarkEnd w:id="186"/>
      <w:bookmarkEnd w:id="187"/>
    </w:p>
    <w:p w14:paraId="7B6605A9" w14:textId="77777777" w:rsidR="00AE0E8C" w:rsidRDefault="00AE0E8C" w:rsidP="0039402F">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576736" w:rsidRPr="00B20AE8" w14:paraId="69427FFB" w14:textId="77777777" w:rsidTr="006A2BF1">
        <w:trPr>
          <w:cantSplit/>
          <w:jc w:val="center"/>
        </w:trPr>
        <w:tc>
          <w:tcPr>
            <w:tcW w:w="2143" w:type="dxa"/>
          </w:tcPr>
          <w:p w14:paraId="13F4171D" w14:textId="77777777" w:rsidR="00576736" w:rsidRPr="00B20AE8" w:rsidRDefault="00576736" w:rsidP="0039402F">
            <w:pPr>
              <w:pStyle w:val="TAH"/>
            </w:pPr>
            <w:r>
              <w:t>C</w:t>
            </w:r>
            <w:r w:rsidRPr="00B20AE8">
              <w:t>lause</w:t>
            </w:r>
          </w:p>
        </w:tc>
        <w:tc>
          <w:tcPr>
            <w:tcW w:w="2694" w:type="dxa"/>
          </w:tcPr>
          <w:p w14:paraId="16276A9C" w14:textId="77777777" w:rsidR="00576736" w:rsidRPr="00B20AE8" w:rsidRDefault="00576736" w:rsidP="0039402F">
            <w:pPr>
              <w:pStyle w:val="TAH"/>
            </w:pPr>
            <w:r w:rsidRPr="00B20AE8">
              <w:t>Maximum Test System Uncertainty</w:t>
            </w:r>
          </w:p>
        </w:tc>
        <w:tc>
          <w:tcPr>
            <w:tcW w:w="4553" w:type="dxa"/>
            <w:tcBorders>
              <w:bottom w:val="single" w:sz="4" w:space="0" w:color="auto"/>
            </w:tcBorders>
          </w:tcPr>
          <w:p w14:paraId="0131A98F" w14:textId="77777777" w:rsidR="00576736" w:rsidRPr="00B20AE8" w:rsidRDefault="00576736" w:rsidP="0039402F">
            <w:pPr>
              <w:pStyle w:val="TAH"/>
            </w:pPr>
            <w:r w:rsidRPr="00B20AE8">
              <w:t>Derivation of Test System Uncertainty</w:t>
            </w:r>
          </w:p>
        </w:tc>
      </w:tr>
      <w:tr w:rsidR="003D3C64" w:rsidRPr="00B20AE8" w14:paraId="5C04C8DA" w14:textId="77777777" w:rsidTr="006A2BF1">
        <w:trPr>
          <w:cantSplit/>
          <w:jc w:val="center"/>
        </w:trPr>
        <w:tc>
          <w:tcPr>
            <w:tcW w:w="2143" w:type="dxa"/>
          </w:tcPr>
          <w:p w14:paraId="3734A065" w14:textId="77777777" w:rsidR="003D3C64" w:rsidRPr="00B20AE8" w:rsidDel="006575B2" w:rsidRDefault="003D3C64" w:rsidP="0039402F">
            <w:pPr>
              <w:pStyle w:val="TAL"/>
            </w:pPr>
            <w:r w:rsidRPr="00B20AE8">
              <w:t xml:space="preserve">7.2 OTA </w:t>
            </w:r>
            <w:r>
              <w:t>s</w:t>
            </w:r>
            <w:r w:rsidRPr="00B20AE8">
              <w:t>ensitivity</w:t>
            </w:r>
          </w:p>
        </w:tc>
        <w:tc>
          <w:tcPr>
            <w:tcW w:w="2694" w:type="dxa"/>
          </w:tcPr>
          <w:p w14:paraId="78FA0A52" w14:textId="77777777" w:rsidR="003D3C64" w:rsidRPr="00B20AE8" w:rsidRDefault="003D3C64" w:rsidP="0039402F">
            <w:pPr>
              <w:pStyle w:val="TAL"/>
            </w:pPr>
            <w:r w:rsidRPr="00B20AE8">
              <w:t>±1.3 dB, f ≤ 3.0 GHz</w:t>
            </w:r>
          </w:p>
          <w:p w14:paraId="2B6ADE82" w14:textId="77777777" w:rsidR="003D3C64" w:rsidRPr="00B20AE8" w:rsidDel="006575B2" w:rsidRDefault="003D3C64" w:rsidP="0039402F">
            <w:pPr>
              <w:pStyle w:val="TAL"/>
              <w:rPr>
                <w:vertAlign w:val="superscript"/>
              </w:rPr>
            </w:pPr>
            <w:r w:rsidRPr="00B20AE8">
              <w:t>±1.4 dB, 3.0 GHz &lt; f ≤ 4.2 GHz</w:t>
            </w:r>
          </w:p>
        </w:tc>
        <w:tc>
          <w:tcPr>
            <w:tcW w:w="4553" w:type="dxa"/>
            <w:tcBorders>
              <w:bottom w:val="nil"/>
            </w:tcBorders>
            <w:shd w:val="clear" w:color="auto" w:fill="auto"/>
          </w:tcPr>
          <w:p w14:paraId="3DE6D84D" w14:textId="36E73E73" w:rsidR="003D3C64" w:rsidRPr="00B20AE8" w:rsidDel="006575B2" w:rsidRDefault="003D3C64" w:rsidP="0039402F">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4998153D" w14:textId="77777777" w:rsidTr="006A2BF1">
        <w:trPr>
          <w:cantSplit/>
          <w:jc w:val="center"/>
        </w:trPr>
        <w:tc>
          <w:tcPr>
            <w:tcW w:w="2143" w:type="dxa"/>
          </w:tcPr>
          <w:p w14:paraId="3E9A4CF4" w14:textId="77777777" w:rsidR="003D3C64" w:rsidRPr="00B20AE8" w:rsidRDefault="003D3C64" w:rsidP="0039402F">
            <w:pPr>
              <w:pStyle w:val="TAL"/>
            </w:pPr>
            <w:r w:rsidRPr="00B20AE8">
              <w:t xml:space="preserve">7.3 OTA </w:t>
            </w:r>
            <w:r>
              <w:t>r</w:t>
            </w:r>
            <w:r w:rsidRPr="00B20AE8">
              <w:t xml:space="preserve">eference </w:t>
            </w:r>
            <w:r>
              <w:t>s</w:t>
            </w:r>
            <w:r w:rsidRPr="00B20AE8">
              <w:t>ensitivity</w:t>
            </w:r>
          </w:p>
        </w:tc>
        <w:tc>
          <w:tcPr>
            <w:tcW w:w="2694" w:type="dxa"/>
          </w:tcPr>
          <w:p w14:paraId="40870CD9" w14:textId="77777777" w:rsidR="003D3C64" w:rsidRPr="00B20AE8" w:rsidRDefault="003D3C64" w:rsidP="0039402F">
            <w:pPr>
              <w:pStyle w:val="TAL"/>
            </w:pPr>
            <w:r w:rsidRPr="00B20AE8">
              <w:t>±1.3 dB, f ≤ 3.0 GHz</w:t>
            </w:r>
          </w:p>
          <w:p w14:paraId="1804C35E" w14:textId="77777777" w:rsidR="003D3C64" w:rsidRPr="00B20AE8" w:rsidRDefault="003D3C64" w:rsidP="0039402F">
            <w:pPr>
              <w:pStyle w:val="TAL"/>
            </w:pPr>
            <w:r w:rsidRPr="00B20AE8">
              <w:t>±1.4 dB, 3.0 GHz &lt; f ≤ 4.2 GHz</w:t>
            </w:r>
          </w:p>
        </w:tc>
        <w:tc>
          <w:tcPr>
            <w:tcW w:w="4553" w:type="dxa"/>
            <w:tcBorders>
              <w:top w:val="nil"/>
              <w:bottom w:val="nil"/>
            </w:tcBorders>
            <w:shd w:val="clear" w:color="auto" w:fill="auto"/>
          </w:tcPr>
          <w:p w14:paraId="09C79B28" w14:textId="77777777" w:rsidR="003D3C64" w:rsidRPr="00B20AE8" w:rsidRDefault="003D3C64" w:rsidP="0039402F">
            <w:pPr>
              <w:pStyle w:val="TAL"/>
            </w:pPr>
          </w:p>
        </w:tc>
      </w:tr>
      <w:tr w:rsidR="003D3C64" w:rsidRPr="00B20AE8" w14:paraId="2CB8151C" w14:textId="77777777" w:rsidTr="006A2BF1">
        <w:trPr>
          <w:cantSplit/>
          <w:jc w:val="center"/>
        </w:trPr>
        <w:tc>
          <w:tcPr>
            <w:tcW w:w="2143" w:type="dxa"/>
          </w:tcPr>
          <w:p w14:paraId="6A73987A" w14:textId="77777777" w:rsidR="003D3C64" w:rsidRPr="00B20AE8" w:rsidRDefault="003D3C64" w:rsidP="0039402F">
            <w:pPr>
              <w:pStyle w:val="TAL"/>
            </w:pPr>
            <w:r w:rsidRPr="00B20AE8">
              <w:t xml:space="preserve">7.4 OTA </w:t>
            </w:r>
            <w:r>
              <w:t>d</w:t>
            </w:r>
            <w:r w:rsidRPr="00B20AE8">
              <w:t>ynamic range</w:t>
            </w:r>
          </w:p>
        </w:tc>
        <w:tc>
          <w:tcPr>
            <w:tcW w:w="2694" w:type="dxa"/>
          </w:tcPr>
          <w:p w14:paraId="6FAD7FEC" w14:textId="77777777" w:rsidR="003D3C64" w:rsidRPr="00B20AE8" w:rsidRDefault="003D3C64" w:rsidP="0039402F">
            <w:pPr>
              <w:pStyle w:val="TAL"/>
            </w:pPr>
            <w:r w:rsidRPr="00B20AE8">
              <w:t>±0.3 dB</w:t>
            </w:r>
          </w:p>
        </w:tc>
        <w:tc>
          <w:tcPr>
            <w:tcW w:w="4553" w:type="dxa"/>
            <w:tcBorders>
              <w:top w:val="nil"/>
              <w:bottom w:val="nil"/>
            </w:tcBorders>
            <w:shd w:val="clear" w:color="auto" w:fill="auto"/>
          </w:tcPr>
          <w:p w14:paraId="6E116762" w14:textId="77777777" w:rsidR="003D3C64" w:rsidRPr="00B20AE8" w:rsidRDefault="003D3C64" w:rsidP="0039402F">
            <w:pPr>
              <w:pStyle w:val="TAL"/>
            </w:pPr>
          </w:p>
        </w:tc>
      </w:tr>
      <w:tr w:rsidR="003D3C64" w:rsidRPr="00B20AE8" w14:paraId="05C50833" w14:textId="77777777" w:rsidTr="006A2BF1">
        <w:trPr>
          <w:cantSplit/>
          <w:jc w:val="center"/>
        </w:trPr>
        <w:tc>
          <w:tcPr>
            <w:tcW w:w="2143" w:type="dxa"/>
          </w:tcPr>
          <w:p w14:paraId="2D0EAC6A" w14:textId="77777777" w:rsidR="003D3C64" w:rsidRPr="00B20AE8" w:rsidRDefault="003D3C64" w:rsidP="0039402F">
            <w:pPr>
              <w:pStyle w:val="TAL"/>
            </w:pPr>
            <w:r w:rsidRPr="00B20AE8">
              <w:t xml:space="preserve">7.5 OTA </w:t>
            </w:r>
            <w:r>
              <w:t>a</w:t>
            </w:r>
            <w:r w:rsidRPr="00B20AE8">
              <w:t>djacent channel selectivity, general blocking, and narrowband blocking</w:t>
            </w:r>
          </w:p>
        </w:tc>
        <w:tc>
          <w:tcPr>
            <w:tcW w:w="2694" w:type="dxa"/>
          </w:tcPr>
          <w:p w14:paraId="26F91ECC" w14:textId="77777777" w:rsidR="003D3C64" w:rsidRPr="00B20AE8" w:rsidRDefault="003D3C64" w:rsidP="0039402F">
            <w:pPr>
              <w:pStyle w:val="TAL"/>
            </w:pPr>
            <w:r w:rsidRPr="00B20AE8">
              <w:t>±1.7 dB, f ≤ 3.0 GHz</w:t>
            </w:r>
          </w:p>
          <w:p w14:paraId="3E1F4C1B" w14:textId="77777777" w:rsidR="003D3C64" w:rsidRPr="00B20AE8" w:rsidRDefault="003D3C64" w:rsidP="0039402F">
            <w:pPr>
              <w:pStyle w:val="TAL"/>
            </w:pPr>
            <w:r w:rsidRPr="00B20AE8">
              <w:t>±2.1 dB, 3.0 GHz &lt; f ≤ 4.2 GHz</w:t>
            </w:r>
          </w:p>
        </w:tc>
        <w:tc>
          <w:tcPr>
            <w:tcW w:w="4553" w:type="dxa"/>
            <w:tcBorders>
              <w:top w:val="nil"/>
              <w:bottom w:val="nil"/>
            </w:tcBorders>
            <w:shd w:val="clear" w:color="auto" w:fill="auto"/>
          </w:tcPr>
          <w:p w14:paraId="51B77309" w14:textId="77777777" w:rsidR="003D3C64" w:rsidRPr="00B20AE8" w:rsidRDefault="003D3C64" w:rsidP="0039402F">
            <w:pPr>
              <w:pStyle w:val="TAL"/>
            </w:pPr>
          </w:p>
        </w:tc>
      </w:tr>
      <w:tr w:rsidR="003D3C64" w:rsidRPr="00B20AE8" w14:paraId="10CE7D1A" w14:textId="77777777" w:rsidTr="006A2BF1">
        <w:trPr>
          <w:cantSplit/>
          <w:jc w:val="center"/>
        </w:trPr>
        <w:tc>
          <w:tcPr>
            <w:tcW w:w="2143" w:type="dxa"/>
          </w:tcPr>
          <w:p w14:paraId="72D83D87" w14:textId="77777777" w:rsidR="003D3C64" w:rsidRPr="00B20AE8" w:rsidRDefault="003D3C64" w:rsidP="0039402F">
            <w:pPr>
              <w:pStyle w:val="TAL"/>
            </w:pPr>
            <w:r w:rsidRPr="00B20AE8">
              <w:t xml:space="preserve">7.5 OTA </w:t>
            </w:r>
            <w:r>
              <w:t>i</w:t>
            </w:r>
            <w:r w:rsidRPr="00B20AE8">
              <w:t>n-band general blocking</w:t>
            </w:r>
          </w:p>
        </w:tc>
        <w:tc>
          <w:tcPr>
            <w:tcW w:w="2694" w:type="dxa"/>
          </w:tcPr>
          <w:p w14:paraId="6CBD5C4D" w14:textId="77777777" w:rsidR="003D3C64" w:rsidRPr="00B20AE8" w:rsidRDefault="003D3C64" w:rsidP="0039402F">
            <w:pPr>
              <w:pStyle w:val="TAL"/>
            </w:pPr>
            <w:r w:rsidRPr="00B20AE8">
              <w:t>±1.9 dB, f ≤ 3.0 GHz</w:t>
            </w:r>
          </w:p>
          <w:p w14:paraId="378AE458" w14:textId="77777777" w:rsidR="003D3C64" w:rsidRPr="00B20AE8" w:rsidRDefault="003D3C64" w:rsidP="0039402F">
            <w:pPr>
              <w:pStyle w:val="TAL"/>
            </w:pPr>
            <w:r w:rsidRPr="00B20AE8">
              <w:t>±2.2 dB, 3.0 GHz &lt; f ≤ 4.2 GHz</w:t>
            </w:r>
          </w:p>
        </w:tc>
        <w:tc>
          <w:tcPr>
            <w:tcW w:w="4553" w:type="dxa"/>
            <w:tcBorders>
              <w:top w:val="nil"/>
              <w:bottom w:val="nil"/>
            </w:tcBorders>
            <w:shd w:val="clear" w:color="auto" w:fill="auto"/>
          </w:tcPr>
          <w:p w14:paraId="6666CCDF" w14:textId="77777777" w:rsidR="003D3C64" w:rsidRPr="00B20AE8" w:rsidRDefault="003D3C64" w:rsidP="0039402F">
            <w:pPr>
              <w:pStyle w:val="TAL"/>
            </w:pPr>
          </w:p>
        </w:tc>
      </w:tr>
      <w:tr w:rsidR="003D3C64" w:rsidRPr="00576736" w14:paraId="3C885F6B" w14:textId="77777777" w:rsidTr="006A2BF1">
        <w:trPr>
          <w:cantSplit/>
          <w:jc w:val="center"/>
        </w:trPr>
        <w:tc>
          <w:tcPr>
            <w:tcW w:w="2143" w:type="dxa"/>
          </w:tcPr>
          <w:p w14:paraId="5CA20C1C" w14:textId="77777777" w:rsidR="003D3C64" w:rsidRPr="00B20AE8" w:rsidRDefault="003D3C64" w:rsidP="0039402F">
            <w:pPr>
              <w:pStyle w:val="TAL"/>
            </w:pPr>
            <w:r w:rsidRPr="00B20AE8">
              <w:t xml:space="preserve">7.6.2 OTA </w:t>
            </w:r>
            <w:r>
              <w:t>b</w:t>
            </w:r>
            <w:r w:rsidRPr="00B20AE8">
              <w:t>locking</w:t>
            </w:r>
          </w:p>
        </w:tc>
        <w:tc>
          <w:tcPr>
            <w:tcW w:w="2694" w:type="dxa"/>
          </w:tcPr>
          <w:p w14:paraId="4FB77AD1" w14:textId="77777777" w:rsidR="003D3C64" w:rsidRPr="00B20AE8" w:rsidRDefault="003D3C64" w:rsidP="0039402F">
            <w:pPr>
              <w:pStyle w:val="TAL"/>
            </w:pPr>
            <w:r w:rsidRPr="00B20AE8">
              <w:t>f</w:t>
            </w:r>
            <w:r w:rsidRPr="00B20AE8">
              <w:rPr>
                <w:vertAlign w:val="subscript"/>
                <w:lang w:val="de-DE"/>
              </w:rPr>
              <w:t>wanted</w:t>
            </w:r>
            <w:r w:rsidRPr="00B20AE8">
              <w:t xml:space="preserve"> ≤ 3 GHz</w:t>
            </w:r>
          </w:p>
          <w:p w14:paraId="4CEF8C4D" w14:textId="77777777" w:rsidR="003D3C64" w:rsidRPr="00B20AE8" w:rsidRDefault="003D3C64" w:rsidP="0039402F">
            <w:pPr>
              <w:pStyle w:val="TAL"/>
            </w:pPr>
            <w:r w:rsidRPr="00B20AE8">
              <w:t>1 MHz &lt; f</w:t>
            </w:r>
            <w:r w:rsidRPr="00B20AE8">
              <w:rPr>
                <w:vertAlign w:val="subscript"/>
              </w:rPr>
              <w:t>interferer</w:t>
            </w:r>
            <w:r w:rsidRPr="00B20AE8">
              <w:t xml:space="preserve"> ≤ 3 GHz: ±2.0 dB</w:t>
            </w:r>
          </w:p>
          <w:p w14:paraId="1CE640CA" w14:textId="77777777" w:rsidR="003D3C64" w:rsidRPr="00B20AE8" w:rsidRDefault="003D3C64" w:rsidP="0039402F">
            <w:pPr>
              <w:pStyle w:val="TAL"/>
            </w:pPr>
            <w:r w:rsidRPr="00B20AE8">
              <w:t>3 GHz &lt; f</w:t>
            </w:r>
            <w:r w:rsidRPr="00B20AE8">
              <w:rPr>
                <w:vertAlign w:val="subscript"/>
              </w:rPr>
              <w:t>interferer</w:t>
            </w:r>
            <w:r w:rsidRPr="00B20AE8">
              <w:t xml:space="preserve"> ≤ 6 GHz: ±2.1 dB</w:t>
            </w:r>
          </w:p>
          <w:p w14:paraId="48503E8E" w14:textId="77777777" w:rsidR="003D3C64" w:rsidRPr="00B20AE8" w:rsidRDefault="003D3C64" w:rsidP="0039402F">
            <w:pPr>
              <w:pStyle w:val="TAL"/>
            </w:pPr>
            <w:r w:rsidRPr="00B20AE8">
              <w:t>6 GHz &lt; f</w:t>
            </w:r>
            <w:r w:rsidRPr="00B20AE8">
              <w:rPr>
                <w:vertAlign w:val="subscript"/>
              </w:rPr>
              <w:t>interferer</w:t>
            </w:r>
            <w:r w:rsidRPr="00B20AE8">
              <w:t xml:space="preserve"> ≤ 12.75 GHz: ±3.5 dB</w:t>
            </w:r>
          </w:p>
          <w:p w14:paraId="497C97C4" w14:textId="77777777" w:rsidR="003D3C64" w:rsidRPr="00B20AE8" w:rsidRDefault="003D3C64" w:rsidP="0039402F">
            <w:pPr>
              <w:pStyle w:val="TAL"/>
            </w:pPr>
          </w:p>
          <w:p w14:paraId="4BD70D4C" w14:textId="7D00E958" w:rsidR="003D3C64" w:rsidRPr="00B20AE8" w:rsidRDefault="003D3C64" w:rsidP="0039402F">
            <w:pPr>
              <w:pStyle w:val="TAL"/>
            </w:pPr>
            <w:r w:rsidRPr="00B20AE8">
              <w:t>3 GHz &lt; f</w:t>
            </w:r>
            <w:r w:rsidRPr="00B20AE8">
              <w:rPr>
                <w:vertAlign w:val="subscript"/>
                <w:lang w:val="de-DE"/>
              </w:rPr>
              <w:t>wanted</w:t>
            </w:r>
            <w:r w:rsidRPr="00B20AE8">
              <w:t xml:space="preserve"> ≤ 4.2</w:t>
            </w:r>
            <w:r w:rsidR="00A33949">
              <w:t xml:space="preserve"> </w:t>
            </w:r>
            <w:r w:rsidRPr="00B20AE8">
              <w:t>GHz:</w:t>
            </w:r>
          </w:p>
          <w:p w14:paraId="1426074F" w14:textId="77777777" w:rsidR="003D3C64" w:rsidRPr="00B20AE8" w:rsidRDefault="003D3C64" w:rsidP="0039402F">
            <w:pPr>
              <w:pStyle w:val="TAL"/>
              <w:rPr>
                <w:lang w:val="de-DE"/>
              </w:rPr>
            </w:pPr>
            <w:r w:rsidRPr="00B20AE8">
              <w:rPr>
                <w:lang w:val="de-DE"/>
              </w:rPr>
              <w:t>1 MHz &lt; f</w:t>
            </w:r>
            <w:r w:rsidRPr="00B20AE8">
              <w:rPr>
                <w:vertAlign w:val="subscript"/>
                <w:lang w:val="de-DE"/>
              </w:rPr>
              <w:t>interferer</w:t>
            </w:r>
            <w:r w:rsidRPr="00B20AE8">
              <w:rPr>
                <w:lang w:val="de-DE"/>
              </w:rPr>
              <w:t xml:space="preserve"> ≤ 3 GHz: ±2.0 dB</w:t>
            </w:r>
          </w:p>
          <w:p w14:paraId="11F32E5B" w14:textId="77777777" w:rsidR="003D3C64" w:rsidRPr="00B20AE8" w:rsidRDefault="003D3C64" w:rsidP="0039402F">
            <w:pPr>
              <w:pStyle w:val="TAL"/>
              <w:rPr>
                <w:lang w:val="de-DE"/>
              </w:rPr>
            </w:pPr>
            <w:r w:rsidRPr="00B20AE8">
              <w:rPr>
                <w:lang w:val="de-DE"/>
              </w:rPr>
              <w:t>3 GHz &lt; f</w:t>
            </w:r>
            <w:r w:rsidRPr="00B20AE8">
              <w:rPr>
                <w:vertAlign w:val="subscript"/>
                <w:lang w:val="de-DE"/>
              </w:rPr>
              <w:t>interferer</w:t>
            </w:r>
            <w:r w:rsidRPr="00B20AE8">
              <w:rPr>
                <w:lang w:val="de-DE"/>
              </w:rPr>
              <w:t xml:space="preserve"> ≤ 6 GHz: ±2.1 dB</w:t>
            </w:r>
          </w:p>
          <w:p w14:paraId="39460591" w14:textId="77777777" w:rsidR="003D3C64" w:rsidRPr="00B20AE8" w:rsidRDefault="003D3C64" w:rsidP="0039402F">
            <w:pPr>
              <w:pStyle w:val="TAL"/>
              <w:rPr>
                <w:lang w:val="de-DE"/>
              </w:rPr>
            </w:pPr>
            <w:r w:rsidRPr="00B20AE8">
              <w:rPr>
                <w:lang w:val="de-DE"/>
              </w:rPr>
              <w:t>6 GHz &lt; f</w:t>
            </w:r>
            <w:r w:rsidRPr="00B20AE8">
              <w:rPr>
                <w:vertAlign w:val="subscript"/>
                <w:lang w:val="de-DE"/>
              </w:rPr>
              <w:t>interferer</w:t>
            </w:r>
            <w:r w:rsidRPr="00B20AE8">
              <w:rPr>
                <w:lang w:val="de-DE"/>
              </w:rPr>
              <w:t xml:space="preserve"> ≤ 12.75 GHz: ±3.6 dB</w:t>
            </w:r>
          </w:p>
          <w:p w14:paraId="4E506178" w14:textId="77777777" w:rsidR="003D3C64" w:rsidRPr="00B20AE8" w:rsidRDefault="003D3C64" w:rsidP="0039402F">
            <w:pPr>
              <w:pStyle w:val="TAL"/>
              <w:rPr>
                <w:lang w:val="de-DE"/>
              </w:rPr>
            </w:pPr>
          </w:p>
        </w:tc>
        <w:tc>
          <w:tcPr>
            <w:tcW w:w="4553" w:type="dxa"/>
            <w:tcBorders>
              <w:top w:val="nil"/>
              <w:bottom w:val="nil"/>
            </w:tcBorders>
            <w:shd w:val="clear" w:color="auto" w:fill="auto"/>
          </w:tcPr>
          <w:p w14:paraId="7CB8119B" w14:textId="77777777" w:rsidR="003D3C64" w:rsidRPr="001005D6" w:rsidRDefault="003D3C64" w:rsidP="0039402F">
            <w:pPr>
              <w:pStyle w:val="TAL"/>
              <w:rPr>
                <w:lang w:val="de-DE"/>
              </w:rPr>
            </w:pPr>
          </w:p>
        </w:tc>
      </w:tr>
      <w:tr w:rsidR="003D3C64" w:rsidRPr="00B20AE8" w14:paraId="6ECDF710" w14:textId="77777777" w:rsidTr="006A2BF1">
        <w:trPr>
          <w:cantSplit/>
          <w:jc w:val="center"/>
        </w:trPr>
        <w:tc>
          <w:tcPr>
            <w:tcW w:w="2143" w:type="dxa"/>
          </w:tcPr>
          <w:p w14:paraId="56C16C4E" w14:textId="77777777" w:rsidR="003D3C64" w:rsidRPr="00B20AE8" w:rsidRDefault="003D3C64" w:rsidP="0039402F">
            <w:pPr>
              <w:pStyle w:val="TAL"/>
            </w:pPr>
            <w:r w:rsidRPr="00B20AE8">
              <w:t xml:space="preserve">7.6.3 </w:t>
            </w:r>
            <w:r>
              <w:t>OTA c</w:t>
            </w:r>
            <w:r w:rsidRPr="00B20AE8">
              <w:t>o-location blocking</w:t>
            </w:r>
          </w:p>
        </w:tc>
        <w:tc>
          <w:tcPr>
            <w:tcW w:w="2694" w:type="dxa"/>
          </w:tcPr>
          <w:p w14:paraId="5564BD68" w14:textId="77777777" w:rsidR="003D3C64" w:rsidRPr="00B20AE8" w:rsidRDefault="003D3C64" w:rsidP="0039402F">
            <w:pPr>
              <w:pStyle w:val="TAL"/>
            </w:pPr>
            <w:r w:rsidRPr="00B20AE8">
              <w:t>f</w:t>
            </w:r>
            <w:r w:rsidRPr="00B20AE8">
              <w:rPr>
                <w:vertAlign w:val="subscript"/>
                <w:lang w:val="de-DE"/>
              </w:rPr>
              <w:t>wanted</w:t>
            </w:r>
            <w:r w:rsidRPr="00B20AE8">
              <w:t xml:space="preserve"> ≤ 3.0 GHz:</w:t>
            </w:r>
          </w:p>
          <w:p w14:paraId="14C32D27" w14:textId="77777777" w:rsidR="003D3C64" w:rsidRPr="00B20AE8" w:rsidRDefault="003D3C64" w:rsidP="0039402F">
            <w:pPr>
              <w:pStyle w:val="TAL"/>
            </w:pPr>
            <w:r w:rsidRPr="00B20AE8">
              <w:t>±3.4 dB, f</w:t>
            </w:r>
            <w:r w:rsidRPr="00B20AE8">
              <w:rPr>
                <w:vertAlign w:val="subscript"/>
              </w:rPr>
              <w:t>interferer</w:t>
            </w:r>
            <w:r w:rsidRPr="00B20AE8">
              <w:t xml:space="preserve"> ≤ 3.0 GHz</w:t>
            </w:r>
          </w:p>
          <w:p w14:paraId="1EA7FA00" w14:textId="77777777" w:rsidR="003D3C64" w:rsidRPr="00B20AE8" w:rsidRDefault="003D3C64" w:rsidP="0039402F">
            <w:pPr>
              <w:pStyle w:val="TAL"/>
            </w:pPr>
            <w:r w:rsidRPr="00B20AE8">
              <w:t>±3.5 dB, 3.0 GHz &lt; f</w:t>
            </w:r>
            <w:r w:rsidRPr="00B20AE8">
              <w:rPr>
                <w:vertAlign w:val="subscript"/>
              </w:rPr>
              <w:t>interferer</w:t>
            </w:r>
            <w:r w:rsidRPr="00B20AE8">
              <w:t xml:space="preserve"> ≤ 4.2 GHz</w:t>
            </w:r>
          </w:p>
          <w:p w14:paraId="2D2E9AC2" w14:textId="77777777" w:rsidR="003D3C64" w:rsidRPr="00B20AE8" w:rsidRDefault="003D3C64" w:rsidP="0039402F">
            <w:pPr>
              <w:pStyle w:val="TAL"/>
              <w:rPr>
                <w:lang w:eastAsia="fi-FI"/>
              </w:rPr>
            </w:pPr>
          </w:p>
          <w:p w14:paraId="6FF3C643" w14:textId="77777777" w:rsidR="003D3C64" w:rsidRPr="00B20AE8" w:rsidRDefault="003D3C64" w:rsidP="0039402F">
            <w:pPr>
              <w:pStyle w:val="TAL"/>
              <w:rPr>
                <w:lang w:eastAsia="fi-FI"/>
              </w:rPr>
            </w:pPr>
            <w:r w:rsidRPr="00B20AE8">
              <w:rPr>
                <w:lang w:eastAsia="fi-FI"/>
              </w:rPr>
              <w:t>3 GHz &lt; f</w:t>
            </w:r>
            <w:r w:rsidRPr="00B20AE8">
              <w:rPr>
                <w:vertAlign w:val="subscript"/>
                <w:lang w:val="de-DE" w:eastAsia="fi-FI"/>
              </w:rPr>
              <w:t>wanted</w:t>
            </w:r>
            <w:r w:rsidRPr="00B20AE8">
              <w:rPr>
                <w:lang w:eastAsia="fi-FI"/>
              </w:rPr>
              <w:t xml:space="preserve"> ≤ 4.2 GHz:</w:t>
            </w:r>
          </w:p>
          <w:p w14:paraId="7609E49C" w14:textId="77777777" w:rsidR="003D3C64" w:rsidRPr="00B20AE8" w:rsidRDefault="003D3C64" w:rsidP="0039402F">
            <w:pPr>
              <w:pStyle w:val="TAL"/>
              <w:rPr>
                <w:lang w:val="de-DE" w:eastAsia="fi-FI"/>
              </w:rPr>
            </w:pPr>
            <w:r w:rsidRPr="00B20AE8">
              <w:rPr>
                <w:lang w:val="de-DE" w:eastAsia="fi-FI"/>
              </w:rPr>
              <w:t>±3.5 dB, f</w:t>
            </w:r>
            <w:r w:rsidRPr="00B20AE8">
              <w:rPr>
                <w:vertAlign w:val="subscript"/>
                <w:lang w:val="de-DE" w:eastAsia="fi-FI"/>
              </w:rPr>
              <w:t>interferer</w:t>
            </w:r>
            <w:r w:rsidRPr="00B20AE8">
              <w:rPr>
                <w:lang w:val="de-DE" w:eastAsia="fi-FI"/>
              </w:rPr>
              <w:t xml:space="preserve"> ≤ 3.0 GHz</w:t>
            </w:r>
          </w:p>
          <w:p w14:paraId="749420A4" w14:textId="77777777" w:rsidR="003D3C64" w:rsidRPr="00B20AE8" w:rsidRDefault="003D3C64" w:rsidP="0039402F">
            <w:pPr>
              <w:pStyle w:val="TAL"/>
              <w:rPr>
                <w:lang w:val="de-DE" w:eastAsia="fi-FI"/>
              </w:rPr>
            </w:pPr>
            <w:r w:rsidRPr="00B20AE8">
              <w:rPr>
                <w:lang w:val="de-DE" w:eastAsia="fi-FI"/>
              </w:rPr>
              <w:t>±3.6 dB, 3.0 GHz &lt; f</w:t>
            </w:r>
            <w:r w:rsidRPr="00B20AE8">
              <w:rPr>
                <w:vertAlign w:val="subscript"/>
                <w:lang w:val="de-DE" w:eastAsia="fi-FI"/>
              </w:rPr>
              <w:t>interferer</w:t>
            </w:r>
            <w:r w:rsidRPr="00B20AE8">
              <w:rPr>
                <w:lang w:val="de-DE" w:eastAsia="fi-FI"/>
              </w:rPr>
              <w:t xml:space="preserve"> ≤ 4.2 GHz</w:t>
            </w:r>
          </w:p>
          <w:p w14:paraId="71B52A09" w14:textId="77777777" w:rsidR="003D3C64" w:rsidRPr="00B20AE8" w:rsidRDefault="003D3C64" w:rsidP="0039402F">
            <w:pPr>
              <w:pStyle w:val="TAL"/>
            </w:pPr>
            <w:r w:rsidRPr="00B20AE8">
              <w:t xml:space="preserve">(NOTE 2) </w:t>
            </w:r>
          </w:p>
        </w:tc>
        <w:tc>
          <w:tcPr>
            <w:tcW w:w="4553" w:type="dxa"/>
            <w:tcBorders>
              <w:top w:val="nil"/>
              <w:bottom w:val="nil"/>
            </w:tcBorders>
            <w:shd w:val="clear" w:color="auto" w:fill="auto"/>
          </w:tcPr>
          <w:p w14:paraId="4E1AA237" w14:textId="77777777" w:rsidR="003D3C64" w:rsidRPr="00B20AE8" w:rsidRDefault="003D3C64" w:rsidP="0039402F">
            <w:pPr>
              <w:pStyle w:val="TAL"/>
            </w:pPr>
          </w:p>
        </w:tc>
      </w:tr>
      <w:tr w:rsidR="003D3C64" w:rsidRPr="00B20AE8" w14:paraId="1893C1EA" w14:textId="77777777" w:rsidTr="006A2BF1">
        <w:trPr>
          <w:cantSplit/>
          <w:jc w:val="center"/>
        </w:trPr>
        <w:tc>
          <w:tcPr>
            <w:tcW w:w="2143" w:type="dxa"/>
          </w:tcPr>
          <w:p w14:paraId="6E8C0DE8" w14:textId="77777777" w:rsidR="003D3C64" w:rsidRPr="00B20AE8" w:rsidRDefault="003D3C64" w:rsidP="0039402F">
            <w:pPr>
              <w:pStyle w:val="TAL"/>
            </w:pPr>
            <w:r w:rsidRPr="00B20AE8">
              <w:t xml:space="preserve">7.7 </w:t>
            </w:r>
            <w:r>
              <w:t>OTA r</w:t>
            </w:r>
            <w:r w:rsidRPr="00B20AE8">
              <w:t>eceiver spurious emissions</w:t>
            </w:r>
          </w:p>
        </w:tc>
        <w:tc>
          <w:tcPr>
            <w:tcW w:w="2694" w:type="dxa"/>
          </w:tcPr>
          <w:p w14:paraId="0DFE691B" w14:textId="2544391C" w:rsidR="003D3C64" w:rsidRPr="00B20AE8" w:rsidRDefault="003D3C64" w:rsidP="0039402F">
            <w:pPr>
              <w:pStyle w:val="TAL"/>
            </w:pPr>
            <w:r w:rsidRPr="00B20AE8">
              <w:t xml:space="preserve"> ±2.5 dB, 30</w:t>
            </w:r>
            <w:r w:rsidR="00A33949">
              <w:t xml:space="preserve"> </w:t>
            </w:r>
            <w:r w:rsidRPr="00B20AE8">
              <w:t>MHz &lt; f ≤ 6 GHz: dB</w:t>
            </w:r>
          </w:p>
          <w:p w14:paraId="7412F2F8" w14:textId="77777777" w:rsidR="003D3C64" w:rsidRPr="00B20AE8" w:rsidRDefault="003D3C64" w:rsidP="0039402F">
            <w:pPr>
              <w:pStyle w:val="TAL"/>
            </w:pPr>
            <w:r w:rsidRPr="00B20AE8">
              <w:t xml:space="preserve"> ±4.2 dB, 6 GHz &lt; f ≤ 19 GHz</w:t>
            </w:r>
          </w:p>
        </w:tc>
        <w:tc>
          <w:tcPr>
            <w:tcW w:w="4553" w:type="dxa"/>
            <w:tcBorders>
              <w:top w:val="nil"/>
              <w:bottom w:val="nil"/>
            </w:tcBorders>
            <w:shd w:val="clear" w:color="auto" w:fill="auto"/>
          </w:tcPr>
          <w:p w14:paraId="15FFFCD9" w14:textId="77777777" w:rsidR="003D3C64" w:rsidRPr="00B20AE8" w:rsidRDefault="003D3C64" w:rsidP="0039402F">
            <w:pPr>
              <w:pStyle w:val="TAL"/>
            </w:pPr>
          </w:p>
        </w:tc>
      </w:tr>
      <w:tr w:rsidR="003D3C64" w:rsidRPr="00B20AE8" w14:paraId="0085A2E7" w14:textId="77777777" w:rsidTr="006A2BF1">
        <w:trPr>
          <w:cantSplit/>
          <w:jc w:val="center"/>
        </w:trPr>
        <w:tc>
          <w:tcPr>
            <w:tcW w:w="2143" w:type="dxa"/>
          </w:tcPr>
          <w:p w14:paraId="7782E082" w14:textId="77777777" w:rsidR="003D3C64" w:rsidRPr="00B20AE8" w:rsidRDefault="003D3C64" w:rsidP="0039402F">
            <w:pPr>
              <w:pStyle w:val="TAL"/>
            </w:pPr>
            <w:r w:rsidRPr="00B20AE8">
              <w:t xml:space="preserve">7.8 OTA </w:t>
            </w:r>
            <w:r>
              <w:t>r</w:t>
            </w:r>
            <w:r w:rsidRPr="00B20AE8">
              <w:t>eceiver intermodulation (</w:t>
            </w:r>
            <w:r>
              <w:t>g</w:t>
            </w:r>
            <w:r w:rsidRPr="00B20AE8">
              <w:t>eneral requirements)</w:t>
            </w:r>
          </w:p>
        </w:tc>
        <w:tc>
          <w:tcPr>
            <w:tcW w:w="2694" w:type="dxa"/>
          </w:tcPr>
          <w:p w14:paraId="72EBC566" w14:textId="77777777" w:rsidR="003D3C64" w:rsidRPr="00B20AE8" w:rsidRDefault="003D3C64" w:rsidP="0039402F">
            <w:pPr>
              <w:pStyle w:val="TAL"/>
            </w:pPr>
            <w:r w:rsidRPr="00B20AE8">
              <w:t>±2.0 dB, f ≤ 3.0 GHz</w:t>
            </w:r>
          </w:p>
          <w:p w14:paraId="5A00C2BA" w14:textId="77777777" w:rsidR="003D3C64" w:rsidRPr="00B20AE8" w:rsidRDefault="003D3C64" w:rsidP="0039402F">
            <w:pPr>
              <w:pStyle w:val="TAL"/>
            </w:pPr>
            <w:r w:rsidRPr="00B20AE8">
              <w:t>±2.6 dB, 3.0 GHz &lt; f ≤ 4.2 GHz</w:t>
            </w:r>
          </w:p>
        </w:tc>
        <w:tc>
          <w:tcPr>
            <w:tcW w:w="4553" w:type="dxa"/>
            <w:tcBorders>
              <w:top w:val="nil"/>
              <w:bottom w:val="nil"/>
            </w:tcBorders>
            <w:shd w:val="clear" w:color="auto" w:fill="auto"/>
          </w:tcPr>
          <w:p w14:paraId="6A3B5054" w14:textId="77777777" w:rsidR="003D3C64" w:rsidRPr="00B20AE8" w:rsidRDefault="003D3C64" w:rsidP="0039402F">
            <w:pPr>
              <w:pStyle w:val="TAL"/>
            </w:pPr>
          </w:p>
        </w:tc>
      </w:tr>
      <w:tr w:rsidR="003D3C64" w:rsidRPr="00B20AE8" w14:paraId="3B73E725" w14:textId="77777777" w:rsidTr="006A2BF1">
        <w:trPr>
          <w:cantSplit/>
          <w:jc w:val="center"/>
        </w:trPr>
        <w:tc>
          <w:tcPr>
            <w:tcW w:w="2143" w:type="dxa"/>
          </w:tcPr>
          <w:p w14:paraId="21C7191D" w14:textId="7385053A" w:rsidR="003D3C64" w:rsidRPr="00B20AE8" w:rsidRDefault="003D3C64" w:rsidP="0039402F">
            <w:pPr>
              <w:pStyle w:val="TAL"/>
            </w:pPr>
            <w:r w:rsidRPr="00B20AE8">
              <w:t xml:space="preserve">7.8 OTA </w:t>
            </w:r>
            <w:r>
              <w:t>r</w:t>
            </w:r>
            <w:r w:rsidRPr="00B20AE8">
              <w:t>eceiver intermodulation (Narrowband</w:t>
            </w:r>
            <w:r>
              <w:t xml:space="preserve"> </w:t>
            </w:r>
            <w:r w:rsidRPr="00B20AE8">
              <w:t>requirements)</w:t>
            </w:r>
          </w:p>
        </w:tc>
        <w:tc>
          <w:tcPr>
            <w:tcW w:w="2694" w:type="dxa"/>
          </w:tcPr>
          <w:p w14:paraId="6E1B32EB" w14:textId="77777777" w:rsidR="003D3C64" w:rsidRPr="00B20AE8" w:rsidRDefault="003D3C64" w:rsidP="0039402F">
            <w:pPr>
              <w:pStyle w:val="TAL"/>
            </w:pPr>
            <w:r w:rsidRPr="00B20AE8">
              <w:t>±2.0 dB, f ≤ 3.0 GHz</w:t>
            </w:r>
          </w:p>
          <w:p w14:paraId="247D4E5B" w14:textId="77777777" w:rsidR="003D3C64" w:rsidRPr="00B20AE8" w:rsidRDefault="003D3C64" w:rsidP="0039402F">
            <w:pPr>
              <w:pStyle w:val="TAL"/>
            </w:pPr>
            <w:r w:rsidRPr="00B20AE8">
              <w:t>±2.6 dB, 3.0 GHz &lt; f ≤ 4.2 GHz</w:t>
            </w:r>
          </w:p>
        </w:tc>
        <w:tc>
          <w:tcPr>
            <w:tcW w:w="4553" w:type="dxa"/>
            <w:tcBorders>
              <w:top w:val="nil"/>
              <w:bottom w:val="nil"/>
            </w:tcBorders>
            <w:shd w:val="clear" w:color="auto" w:fill="auto"/>
          </w:tcPr>
          <w:p w14:paraId="7633C75B" w14:textId="77777777" w:rsidR="003D3C64" w:rsidRPr="00B20AE8" w:rsidRDefault="003D3C64" w:rsidP="0039402F">
            <w:pPr>
              <w:pStyle w:val="TAL"/>
            </w:pPr>
          </w:p>
        </w:tc>
      </w:tr>
      <w:tr w:rsidR="003D3C64" w:rsidRPr="00B20AE8" w14:paraId="213FE8EC" w14:textId="77777777" w:rsidTr="006A2BF1">
        <w:trPr>
          <w:cantSplit/>
          <w:jc w:val="center"/>
        </w:trPr>
        <w:tc>
          <w:tcPr>
            <w:tcW w:w="2143" w:type="dxa"/>
          </w:tcPr>
          <w:p w14:paraId="68773E4C" w14:textId="77777777" w:rsidR="003D3C64" w:rsidRPr="00B20AE8" w:rsidRDefault="003D3C64" w:rsidP="0039402F">
            <w:pPr>
              <w:pStyle w:val="TAL"/>
            </w:pPr>
            <w:r w:rsidRPr="00B20AE8">
              <w:t xml:space="preserve">7.9 OTA </w:t>
            </w:r>
            <w:r>
              <w:t>i</w:t>
            </w:r>
            <w:r w:rsidRPr="00B20AE8">
              <w:t>n-channel selectivity</w:t>
            </w:r>
          </w:p>
        </w:tc>
        <w:tc>
          <w:tcPr>
            <w:tcW w:w="2694" w:type="dxa"/>
          </w:tcPr>
          <w:p w14:paraId="419DCADE" w14:textId="77777777" w:rsidR="003D3C64" w:rsidRPr="00B20AE8" w:rsidRDefault="003D3C64" w:rsidP="0039402F">
            <w:pPr>
              <w:pStyle w:val="TAL"/>
            </w:pPr>
            <w:r w:rsidRPr="00B20AE8">
              <w:t>±1.7 dB, f ≤ 3.0 GHz</w:t>
            </w:r>
          </w:p>
          <w:p w14:paraId="5D7C77A5" w14:textId="77777777" w:rsidR="003D3C64" w:rsidRPr="00B20AE8" w:rsidRDefault="003D3C64" w:rsidP="0039402F">
            <w:pPr>
              <w:pStyle w:val="TAL"/>
            </w:pPr>
            <w:r w:rsidRPr="00B20AE8">
              <w:t>±2.1 dB, 3.0 GHz &lt; f ≤ 4.2 GHz</w:t>
            </w:r>
          </w:p>
        </w:tc>
        <w:tc>
          <w:tcPr>
            <w:tcW w:w="4553" w:type="dxa"/>
            <w:tcBorders>
              <w:top w:val="nil"/>
            </w:tcBorders>
            <w:shd w:val="clear" w:color="auto" w:fill="auto"/>
          </w:tcPr>
          <w:p w14:paraId="0B06DC59" w14:textId="77777777" w:rsidR="003D3C64" w:rsidRPr="00B20AE8" w:rsidRDefault="003D3C64" w:rsidP="0039402F">
            <w:pPr>
              <w:pStyle w:val="TAL"/>
            </w:pPr>
          </w:p>
        </w:tc>
      </w:tr>
      <w:tr w:rsidR="00576736" w:rsidRPr="00B20AE8" w14:paraId="0ACDDDC5" w14:textId="77777777" w:rsidTr="006A2BF1">
        <w:trPr>
          <w:cantSplit/>
          <w:jc w:val="center"/>
        </w:trPr>
        <w:tc>
          <w:tcPr>
            <w:tcW w:w="9390" w:type="dxa"/>
            <w:gridSpan w:val="3"/>
          </w:tcPr>
          <w:p w14:paraId="2BD76E1E" w14:textId="77777777" w:rsidR="00576736" w:rsidRPr="00B20AE8" w:rsidRDefault="00576736" w:rsidP="0039402F">
            <w:pPr>
              <w:pStyle w:val="TAN"/>
            </w:pPr>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14:paraId="02A83A36" w14:textId="2F5B7A9A" w:rsidR="00576736" w:rsidRPr="00B20AE8" w:rsidRDefault="00576736" w:rsidP="0039402F">
            <w:pPr>
              <w:pStyle w:val="TAN"/>
            </w:pPr>
            <w:r w:rsidRPr="00B20AE8">
              <w:t>NOTE 2:</w:t>
            </w:r>
            <w:r w:rsidRPr="00B20AE8">
              <w:tab/>
              <w:t xml:space="preserve">Fulfilling the criteria for CLTA selection and placement in </w:t>
            </w:r>
            <w:r w:rsidR="003D3C64" w:rsidRPr="00B20AE8">
              <w:t>clause</w:t>
            </w:r>
            <w:r w:rsidR="003D3C64">
              <w:t>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tc>
      </w:tr>
    </w:tbl>
    <w:p w14:paraId="16C1923B" w14:textId="77777777" w:rsidR="00576736" w:rsidRDefault="00576736" w:rsidP="0039402F"/>
    <w:p w14:paraId="1B13ACBB" w14:textId="77777777" w:rsidR="007D687A" w:rsidRPr="00B20AE8" w:rsidRDefault="007D687A" w:rsidP="007D687A">
      <w:pPr>
        <w:pStyle w:val="Heading4"/>
      </w:pPr>
      <w:bookmarkStart w:id="188" w:name="_Toc21122810"/>
      <w:bookmarkStart w:id="189" w:name="_Toc45907003"/>
      <w:bookmarkStart w:id="190" w:name="_Toc53181107"/>
      <w:bookmarkStart w:id="191" w:name="_Toc61116930"/>
      <w:bookmarkStart w:id="192" w:name="_Toc67080782"/>
      <w:bookmarkStart w:id="193" w:name="_Toc68770134"/>
      <w:bookmarkStart w:id="194" w:name="_Toc74755197"/>
      <w:bookmarkStart w:id="195" w:name="_Toc76506121"/>
      <w:bookmarkStart w:id="196" w:name="_Toc83113040"/>
      <w:bookmarkStart w:id="197" w:name="_Toc89876243"/>
      <w:bookmarkStart w:id="198" w:name="_Toc98711143"/>
      <w:bookmarkStart w:id="199" w:name="_Toc145097010"/>
      <w:bookmarkStart w:id="200" w:name="_Toc161848260"/>
      <w:r w:rsidRPr="00B20AE8">
        <w:rPr>
          <w:lang w:eastAsia="sv-SE"/>
        </w:rPr>
        <w:t>4.1.</w:t>
      </w:r>
      <w:r w:rsidRPr="00B20AE8">
        <w:t>2.4</w:t>
      </w:r>
      <w:r w:rsidRPr="00B20AE8">
        <w:rPr>
          <w:lang w:eastAsia="sv-SE"/>
        </w:rPr>
        <w:tab/>
        <w:t xml:space="preserve">Measurement of </w:t>
      </w:r>
      <w:r w:rsidRPr="00B20AE8">
        <w:t>performance requirement</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5CD63B37" w14:textId="3A535AB3" w:rsidR="007D687A" w:rsidRPr="00B20AE8" w:rsidRDefault="007D687A" w:rsidP="0039402F">
      <w:r w:rsidRPr="00B20AE8">
        <w:t xml:space="preserve">The measurement uncertainties for the performance requirements are the same as those quoted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4</w:t>
      </w:r>
      <w:r w:rsidRPr="00B20AE8">
        <w:t xml:space="preserve">.2.1.3 and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4</w:t>
      </w:r>
      <w:r w:rsidRPr="00B20AE8">
        <w:t>.1.4.</w:t>
      </w:r>
    </w:p>
    <w:p w14:paraId="21AA94CC" w14:textId="77777777" w:rsidR="00AE0E8C" w:rsidRPr="00B20AE8" w:rsidRDefault="00AE0E8C" w:rsidP="00673E8E">
      <w:pPr>
        <w:pStyle w:val="Heading3"/>
        <w:rPr>
          <w:lang w:eastAsia="sv-SE"/>
        </w:rPr>
      </w:pPr>
      <w:bookmarkStart w:id="201" w:name="_Toc21122811"/>
      <w:bookmarkStart w:id="202" w:name="_Toc45907004"/>
      <w:bookmarkStart w:id="203" w:name="_Toc53181108"/>
      <w:bookmarkStart w:id="204" w:name="_Toc61116931"/>
      <w:bookmarkStart w:id="205" w:name="_Toc67080783"/>
      <w:bookmarkStart w:id="206" w:name="_Toc68770135"/>
      <w:bookmarkStart w:id="207" w:name="_Toc74755198"/>
      <w:bookmarkStart w:id="208" w:name="_Toc76506122"/>
      <w:bookmarkStart w:id="209" w:name="_Toc83113041"/>
      <w:bookmarkStart w:id="210" w:name="_Toc89876244"/>
      <w:bookmarkStart w:id="211" w:name="_Toc98711144"/>
      <w:bookmarkStart w:id="212" w:name="_Toc145097011"/>
      <w:bookmarkStart w:id="213" w:name="_Toc161848261"/>
      <w:r w:rsidRPr="00B20AE8">
        <w:rPr>
          <w:lang w:eastAsia="sv-SE"/>
        </w:rPr>
        <w:t>4.1.</w:t>
      </w:r>
      <w:r w:rsidRPr="00B20AE8">
        <w:t>3</w:t>
      </w:r>
      <w:r w:rsidRPr="00B20AE8">
        <w:rPr>
          <w:lang w:eastAsia="sv-SE"/>
        </w:rPr>
        <w:tab/>
        <w:t>Interpretation of measurement results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281B0FCE" w14:textId="77777777" w:rsidR="00AE0E8C" w:rsidRPr="00B20AE8" w:rsidRDefault="00AE0E8C" w:rsidP="0039402F">
      <w:pPr>
        <w:rPr>
          <w:snapToGrid w:val="0"/>
        </w:rPr>
      </w:pPr>
      <w:r w:rsidRPr="00B20AE8">
        <w:rPr>
          <w:snapToGrid w:val="0"/>
        </w:rPr>
        <w:t>The measurement results returned by the Test System are compared - without any modification - against the test requirements as defined by the Shared Risk principle.</w:t>
      </w:r>
    </w:p>
    <w:p w14:paraId="313A266E" w14:textId="28DE0666" w:rsidR="00AE0E8C" w:rsidRPr="00B20AE8" w:rsidRDefault="00AE0E8C" w:rsidP="0039402F">
      <w:pPr>
        <w:rPr>
          <w:rFonts w:cs="v4.2.0"/>
        </w:rPr>
      </w:pPr>
      <w:r w:rsidRPr="00B20AE8">
        <w:rPr>
          <w:snapToGrid w:val="0"/>
        </w:rPr>
        <w:t xml:space="preserve">The Shared Risk principle is defined in </w:t>
      </w:r>
      <w:r w:rsidR="008D32A3" w:rsidRPr="00B20AE8">
        <w:rPr>
          <w:snapToGrid w:val="0"/>
        </w:rPr>
        <w:t xml:space="preserve">Recommendation </w:t>
      </w:r>
      <w:r w:rsidRPr="00B20AE8">
        <w:rPr>
          <w:snapToGrid w:val="0"/>
        </w:rPr>
        <w:t>ITU-R M.1545</w:t>
      </w:r>
      <w:r w:rsidR="003D3C64">
        <w:rPr>
          <w:snapToGrid w:val="0"/>
        </w:rPr>
        <w:t> </w:t>
      </w:r>
      <w:r w:rsidR="003D3C64" w:rsidRPr="00B20AE8">
        <w:rPr>
          <w:snapToGrid w:val="0"/>
        </w:rPr>
        <w:t>[</w:t>
      </w:r>
      <w:r w:rsidR="008D32A3" w:rsidRPr="00B20AE8">
        <w:rPr>
          <w:snapToGrid w:val="0"/>
        </w:rPr>
        <w:t>8</w:t>
      </w:r>
      <w:r w:rsidRPr="00B20AE8">
        <w:rPr>
          <w:snapToGrid w:val="0"/>
        </w:rPr>
        <w:t>].</w:t>
      </w:r>
    </w:p>
    <w:p w14:paraId="1EE12693" w14:textId="77777777" w:rsidR="00AE0E8C" w:rsidRPr="00B20AE8" w:rsidRDefault="00AE0E8C" w:rsidP="0039402F">
      <w:r w:rsidRPr="00B20AE8">
        <w:t>The actual measurement uncertainty of the Test System for the measurement of each parameter shall be included in the test report.</w:t>
      </w:r>
    </w:p>
    <w:p w14:paraId="3E919C5C" w14:textId="66B6BCAF" w:rsidR="00AE0E8C" w:rsidRPr="00B20AE8" w:rsidRDefault="00AE0E8C" w:rsidP="0039402F">
      <w:r w:rsidRPr="00B20AE8">
        <w:t>The recorded value for the Test System uncertainty shall be, for each measurement, equal to or lower tha</w:t>
      </w:r>
      <w:r w:rsidR="008D32A3" w:rsidRPr="00B20AE8">
        <w:t xml:space="preserve">n the appropriate figure in </w:t>
      </w:r>
      <w:r w:rsidR="003D3C64">
        <w:t>clause </w:t>
      </w:r>
      <w:r w:rsidR="003D3C64" w:rsidRPr="00B20AE8">
        <w:t>4</w:t>
      </w:r>
      <w:r w:rsidRPr="00B20AE8">
        <w:t xml:space="preserve">.1.2 of </w:t>
      </w:r>
      <w:r w:rsidR="008D32A3" w:rsidRPr="00B20AE8">
        <w:t>the present document</w:t>
      </w:r>
      <w:r w:rsidRPr="00B20AE8">
        <w:t>.</w:t>
      </w:r>
    </w:p>
    <w:p w14:paraId="73284FC8" w14:textId="58208CBC" w:rsidR="00AE0E8C" w:rsidRPr="00B20AE8" w:rsidRDefault="00AE0E8C" w:rsidP="0039402F">
      <w:r w:rsidRPr="00B20AE8">
        <w:t xml:space="preserve">If the Test System for a test is known to have a measurement uncertainty greater than that specified in </w:t>
      </w:r>
      <w:r w:rsidR="003D3C64">
        <w:t>clause </w:t>
      </w:r>
      <w:r w:rsidR="003D3C64" w:rsidRPr="00B20AE8">
        <w:t>4</w:t>
      </w:r>
      <w:r w:rsidRPr="00B20AE8">
        <w:t>.1.2, it is still permitted to use this apparatus provided that an adjustment is made as follows.</w:t>
      </w:r>
    </w:p>
    <w:p w14:paraId="6C89AE1B" w14:textId="641F4CD7" w:rsidR="00510ECD" w:rsidRPr="00B20AE8" w:rsidRDefault="00AE0E8C" w:rsidP="0039402F">
      <w:r w:rsidRPr="00B20AE8">
        <w:t xml:space="preserve">Any additional uncertainty in the Test System over and above that specified in </w:t>
      </w:r>
      <w:r w:rsidR="003D3C64">
        <w:t>clause </w:t>
      </w:r>
      <w:r w:rsidR="003D3C64" w:rsidRPr="00B20AE8">
        <w:t>4</w:t>
      </w:r>
      <w:r w:rsidRPr="00B20AE8">
        <w:t xml:space="preserve">.1.2 shall be used to tighten the test requirement, making the test harder to pass. (For some tests e.g. receiver tests, this may require modification of stimulus signals). This procedure (defined in </w:t>
      </w:r>
      <w:r w:rsidR="008D32A3" w:rsidRPr="00B20AE8">
        <w:t>a</w:t>
      </w:r>
      <w:r w:rsidRPr="00B20AE8">
        <w:t xml:space="preserve">nnex C) will ensure that a Test System not compliant with </w:t>
      </w:r>
      <w:r w:rsidR="003D3C64">
        <w:t>clause</w:t>
      </w:r>
      <w:r w:rsidR="008D32A3" w:rsidRPr="00B20AE8">
        <w:t> </w:t>
      </w:r>
      <w:r w:rsidRPr="00B20AE8">
        <w:t xml:space="preserve">4.1.2 does not increase the chance of passing a device under test where that device would otherwise have failed the test if a Test System compliant with </w:t>
      </w:r>
      <w:r w:rsidR="003D3C64">
        <w:t>clause </w:t>
      </w:r>
      <w:r w:rsidR="003D3C64" w:rsidRPr="00B20AE8">
        <w:t>4</w:t>
      </w:r>
      <w:r w:rsidRPr="00B20AE8">
        <w:t>.1.2 had been used.</w:t>
      </w:r>
    </w:p>
    <w:p w14:paraId="78E924C9" w14:textId="77777777" w:rsidR="003C58B3" w:rsidRPr="00B20AE8" w:rsidRDefault="00884863" w:rsidP="00673E8E">
      <w:pPr>
        <w:pStyle w:val="Heading2"/>
        <w:rPr>
          <w:snapToGrid w:val="0"/>
        </w:rPr>
      </w:pPr>
      <w:bookmarkStart w:id="214" w:name="_Toc21122812"/>
      <w:bookmarkStart w:id="215" w:name="_Toc45907005"/>
      <w:bookmarkStart w:id="216" w:name="_Toc53181109"/>
      <w:bookmarkStart w:id="217" w:name="_Toc61116932"/>
      <w:bookmarkStart w:id="218" w:name="_Toc67080784"/>
      <w:bookmarkStart w:id="219" w:name="_Toc68770136"/>
      <w:bookmarkStart w:id="220" w:name="_Toc74755199"/>
      <w:bookmarkStart w:id="221" w:name="_Toc76506123"/>
      <w:bookmarkStart w:id="222" w:name="_Toc83113042"/>
      <w:bookmarkStart w:id="223" w:name="_Toc89876245"/>
      <w:bookmarkStart w:id="224" w:name="_Toc98711145"/>
      <w:bookmarkStart w:id="225" w:name="_Toc145097012"/>
      <w:bookmarkStart w:id="226" w:name="_Toc161848262"/>
      <w:r w:rsidRPr="00B20AE8">
        <w:rPr>
          <w:snapToGrid w:val="0"/>
        </w:rPr>
        <w:t>4.2</w:t>
      </w:r>
      <w:r w:rsidRPr="00B20AE8">
        <w:rPr>
          <w:snapToGrid w:val="0"/>
        </w:rPr>
        <w:tab/>
      </w:r>
      <w:r w:rsidR="00E41234" w:rsidRPr="00B20AE8">
        <w:rPr>
          <w:lang w:eastAsia="zh-CN"/>
        </w:rPr>
        <w:t>Conducted and radiated requirement reference points</w:t>
      </w:r>
      <w:bookmarkEnd w:id="214"/>
      <w:bookmarkEnd w:id="215"/>
      <w:bookmarkEnd w:id="216"/>
      <w:bookmarkEnd w:id="217"/>
      <w:bookmarkEnd w:id="218"/>
      <w:bookmarkEnd w:id="219"/>
      <w:bookmarkEnd w:id="220"/>
      <w:bookmarkEnd w:id="221"/>
      <w:bookmarkEnd w:id="222"/>
      <w:bookmarkEnd w:id="223"/>
      <w:bookmarkEnd w:id="224"/>
      <w:bookmarkEnd w:id="225"/>
      <w:bookmarkEnd w:id="226"/>
    </w:p>
    <w:p w14:paraId="23353147" w14:textId="77777777" w:rsidR="00AE0E8C" w:rsidRPr="00B20AE8" w:rsidRDefault="00AE0E8C" w:rsidP="0039402F">
      <w:pPr>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14:paraId="4AB026D1" w14:textId="77777777" w:rsidR="0042318F" w:rsidRPr="00B20AE8" w:rsidRDefault="007D687A" w:rsidP="0039402F">
      <w:pPr>
        <w:pStyle w:val="TH"/>
      </w:pPr>
      <w:r w:rsidRPr="00B20AE8">
        <w:object w:dxaOrig="10801" w:dyaOrig="4410" w14:anchorId="0A2526EF">
          <v:shape id="_x0000_i1028" type="#_x0000_t75" style="width:479.4pt;height:198.25pt" o:ole="">
            <v:imagedata r:id="rId17" o:title=""/>
          </v:shape>
          <o:OLEObject Type="Embed" ProgID="Visio.Drawing.15" ShapeID="_x0000_i1028" DrawAspect="Content" ObjectID="_1773834688" r:id="rId18"/>
        </w:object>
      </w:r>
    </w:p>
    <w:p w14:paraId="62CDF857" w14:textId="77777777" w:rsidR="007D687A" w:rsidRPr="00B20AE8" w:rsidRDefault="007D687A" w:rsidP="0039402F">
      <w:pPr>
        <w:pStyle w:val="TF"/>
        <w:rPr>
          <w:lang w:eastAsia="zh-CN"/>
        </w:rPr>
      </w:pPr>
      <w:r w:rsidRPr="00B20AE8">
        <w:rPr>
          <w:lang w:eastAsia="zh-CN"/>
        </w:rPr>
        <w:t>Figure 4.2-1: Radiated and conducted points of reference of hybrid AAS BS</w:t>
      </w:r>
    </w:p>
    <w:p w14:paraId="12BD0856" w14:textId="77777777" w:rsidR="007D687A" w:rsidRPr="00B20AE8" w:rsidRDefault="007D687A" w:rsidP="0039402F">
      <w:pPr>
        <w:pStyle w:val="TH"/>
      </w:pPr>
      <w:r w:rsidRPr="00B20AE8">
        <w:object w:dxaOrig="7605" w:dyaOrig="3840" w14:anchorId="4E53543F">
          <v:shape id="_x0000_i1029" type="#_x0000_t75" style="width:376.4pt;height:192.75pt" o:ole="">
            <v:imagedata r:id="rId19" o:title=""/>
          </v:shape>
          <o:OLEObject Type="Embed" ProgID="Visio.Drawing.15" ShapeID="_x0000_i1029" DrawAspect="Content" ObjectID="_1773834689" r:id="rId20"/>
        </w:object>
      </w:r>
    </w:p>
    <w:p w14:paraId="78F57FD7" w14:textId="77777777" w:rsidR="007D687A" w:rsidRPr="00B20AE8" w:rsidRDefault="007D687A" w:rsidP="0039402F">
      <w:pPr>
        <w:pStyle w:val="TF"/>
        <w:rPr>
          <w:lang w:eastAsia="zh-CN"/>
        </w:rPr>
      </w:pPr>
      <w:r w:rsidRPr="00B20AE8">
        <w:rPr>
          <w:lang w:eastAsia="zh-CN"/>
        </w:rPr>
        <w:t>Figure 4.3-2: Radiated points of reference of OTA AAS BS</w:t>
      </w:r>
    </w:p>
    <w:p w14:paraId="7D364893" w14:textId="77777777" w:rsidR="007D687A" w:rsidRPr="00B20AE8" w:rsidRDefault="00AE0E8C" w:rsidP="0039402F">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14:paraId="268B17C8" w14:textId="26038EEC" w:rsidR="00AE0E8C" w:rsidRPr="00B20AE8" w:rsidRDefault="007D687A" w:rsidP="0039402F">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xml:space="preserve">, co-location requirements are further defined in </w:t>
      </w:r>
      <w:r w:rsidR="003D3C64">
        <w:rPr>
          <w:lang w:eastAsia="zh-CN"/>
        </w:rPr>
        <w:t>clause </w:t>
      </w:r>
      <w:r w:rsidR="003D3C64" w:rsidRPr="00B20AE8">
        <w:rPr>
          <w:lang w:eastAsia="zh-CN"/>
        </w:rPr>
        <w:t>4</w:t>
      </w:r>
      <w:r w:rsidRPr="00B20AE8">
        <w:rPr>
          <w:lang w:eastAsia="zh-CN"/>
        </w:rPr>
        <w:t>.15</w:t>
      </w:r>
    </w:p>
    <w:p w14:paraId="411C082E" w14:textId="77777777" w:rsidR="00AE0E8C" w:rsidRPr="00B20AE8" w:rsidRDefault="00AE0E8C" w:rsidP="0039402F">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14:paraId="6B72B336" w14:textId="77777777" w:rsidR="00AE0E8C" w:rsidRPr="00B20AE8" w:rsidRDefault="00AE0E8C" w:rsidP="0039402F">
      <w:r w:rsidRPr="00B20AE8">
        <w:t>The transceiver unit array is part of the composite transceiver functionality generating modulated transmit signal structures and performing receiver combining and demodulation.</w:t>
      </w:r>
    </w:p>
    <w:p w14:paraId="2A520B0A" w14:textId="77777777" w:rsidR="00AE0E8C" w:rsidRPr="00B20AE8" w:rsidRDefault="00AE0E8C" w:rsidP="0039402F">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rPr>
        <w:t xml:space="preserve"> The transmitter/receiver units have the ability to receive/send </w:t>
      </w:r>
      <w:r w:rsidRPr="00B20AE8">
        <w:t>parallel independent modulated symbol streams</w:t>
      </w:r>
      <w:r w:rsidRPr="00B20AE8">
        <w:rPr>
          <w:rFonts w:eastAsia="MS Mincho"/>
        </w:rPr>
        <w:t>.</w:t>
      </w:r>
    </w:p>
    <w:p w14:paraId="287E522E" w14:textId="77777777" w:rsidR="00AE0E8C" w:rsidRPr="00B20AE8" w:rsidRDefault="00AE0E8C" w:rsidP="0039402F">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14:paraId="1123767F" w14:textId="7070BD85" w:rsidR="00AE0E8C" w:rsidRPr="00B20AE8" w:rsidRDefault="00AE0E8C" w:rsidP="0039402F">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3D3C64">
        <w:t>clause</w:t>
      </w:r>
      <w:r w:rsidRPr="00B20AE8">
        <w:rPr>
          <w:lang w:eastAsia="zh-CN"/>
        </w:rPr>
        <w:t>.</w:t>
      </w:r>
    </w:p>
    <w:p w14:paraId="18859A11" w14:textId="77777777" w:rsidR="00AE0E8C" w:rsidRPr="00B20AE8" w:rsidRDefault="008D32A3" w:rsidP="0039402F">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14:paraId="58742CEE" w14:textId="77777777" w:rsidR="00EB15B7" w:rsidRPr="00B20AE8" w:rsidRDefault="00884863" w:rsidP="00673E8E">
      <w:pPr>
        <w:pStyle w:val="Heading2"/>
      </w:pPr>
      <w:bookmarkStart w:id="227" w:name="_Toc21122813"/>
      <w:bookmarkStart w:id="228" w:name="_Toc45907006"/>
      <w:bookmarkStart w:id="229" w:name="_Toc53181110"/>
      <w:bookmarkStart w:id="230" w:name="_Toc61116933"/>
      <w:bookmarkStart w:id="231" w:name="_Toc67080785"/>
      <w:bookmarkStart w:id="232" w:name="_Toc68770137"/>
      <w:bookmarkStart w:id="233" w:name="_Toc74755200"/>
      <w:bookmarkStart w:id="234" w:name="_Toc76506124"/>
      <w:bookmarkStart w:id="235" w:name="_Toc83113043"/>
      <w:bookmarkStart w:id="236" w:name="_Toc89876246"/>
      <w:bookmarkStart w:id="237" w:name="_Toc98711146"/>
      <w:bookmarkStart w:id="238" w:name="_Toc145097013"/>
      <w:bookmarkStart w:id="239" w:name="_Toc161848263"/>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227"/>
      <w:bookmarkEnd w:id="228"/>
      <w:bookmarkEnd w:id="229"/>
      <w:bookmarkEnd w:id="230"/>
      <w:bookmarkEnd w:id="231"/>
      <w:bookmarkEnd w:id="232"/>
      <w:bookmarkEnd w:id="233"/>
      <w:bookmarkEnd w:id="234"/>
      <w:bookmarkEnd w:id="235"/>
      <w:bookmarkEnd w:id="236"/>
      <w:bookmarkEnd w:id="237"/>
      <w:bookmarkEnd w:id="238"/>
      <w:bookmarkEnd w:id="239"/>
    </w:p>
    <w:p w14:paraId="7BEC8D7C" w14:textId="77777777" w:rsidR="00AE0E8C" w:rsidRPr="00B20AE8" w:rsidRDefault="00AE0E8C" w:rsidP="0039402F">
      <w:r w:rsidRPr="00B20AE8">
        <w:t>The requirements in this specification apply to AAS BS of Wide Area BS, Medium Range BS and Local Area BS classes unless otherwise stated.</w:t>
      </w:r>
    </w:p>
    <w:p w14:paraId="3CFCC4E2" w14:textId="6D2EE5B9" w:rsidR="00AE0E8C" w:rsidRPr="00B20AE8" w:rsidRDefault="00D0486D" w:rsidP="0039402F">
      <w:r w:rsidRPr="00B20AE8">
        <w:t xml:space="preserve">The base station classes are defined in </w:t>
      </w:r>
      <w:r w:rsidR="003D3C64" w:rsidRPr="00B20AE8">
        <w:t>TS</w:t>
      </w:r>
      <w:r w:rsidR="003D3C64">
        <w:t> </w:t>
      </w:r>
      <w:r w:rsidR="003D3C64" w:rsidRPr="00B20AE8">
        <w:t>3</w:t>
      </w:r>
      <w:r w:rsidRPr="00B20AE8">
        <w:t>7.105</w:t>
      </w:r>
      <w:r w:rsidR="003D3C64">
        <w:t> </w:t>
      </w:r>
      <w:r w:rsidR="003D3C64" w:rsidRPr="00B20AE8">
        <w:t>[</w:t>
      </w:r>
      <w:r w:rsidRPr="00B20AE8">
        <w:t>6].</w:t>
      </w:r>
    </w:p>
    <w:p w14:paraId="4819EF3D" w14:textId="77777777" w:rsidR="00884863" w:rsidRPr="00B20AE8" w:rsidRDefault="003C58B3" w:rsidP="00673E8E">
      <w:pPr>
        <w:pStyle w:val="Heading2"/>
        <w:rPr>
          <w:lang w:eastAsia="zh-CN"/>
        </w:rPr>
      </w:pPr>
      <w:bookmarkStart w:id="240" w:name="_Toc21122814"/>
      <w:bookmarkStart w:id="241" w:name="_Toc45907007"/>
      <w:bookmarkStart w:id="242" w:name="_Toc53181111"/>
      <w:bookmarkStart w:id="243" w:name="_Toc61116934"/>
      <w:bookmarkStart w:id="244" w:name="_Toc67080786"/>
      <w:bookmarkStart w:id="245" w:name="_Toc68770138"/>
      <w:bookmarkStart w:id="246" w:name="_Toc74755201"/>
      <w:bookmarkStart w:id="247" w:name="_Toc76506125"/>
      <w:bookmarkStart w:id="248" w:name="_Toc83113044"/>
      <w:bookmarkStart w:id="249" w:name="_Toc89876247"/>
      <w:bookmarkStart w:id="250" w:name="_Toc98711147"/>
      <w:bookmarkStart w:id="251" w:name="_Toc145097014"/>
      <w:bookmarkStart w:id="252" w:name="_Toc161848264"/>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240"/>
      <w:bookmarkEnd w:id="241"/>
      <w:bookmarkEnd w:id="242"/>
      <w:bookmarkEnd w:id="243"/>
      <w:bookmarkEnd w:id="244"/>
      <w:bookmarkEnd w:id="245"/>
      <w:bookmarkEnd w:id="246"/>
      <w:bookmarkEnd w:id="247"/>
      <w:bookmarkEnd w:id="248"/>
      <w:bookmarkEnd w:id="249"/>
      <w:bookmarkEnd w:id="250"/>
      <w:bookmarkEnd w:id="251"/>
      <w:bookmarkEnd w:id="252"/>
    </w:p>
    <w:p w14:paraId="25FBC889" w14:textId="77777777" w:rsidR="007D687A" w:rsidRPr="00B20AE8" w:rsidRDefault="007D687A" w:rsidP="0039402F">
      <w:r w:rsidRPr="00B20AE8">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748ED49" w14:textId="55A103F4" w:rsidR="007D687A" w:rsidRPr="00B20AE8" w:rsidRDefault="007D687A" w:rsidP="0039402F">
      <w:r w:rsidRPr="00B20AE8">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3D3C64">
        <w:t> </w:t>
      </w:r>
      <w:r w:rsidR="003D3C64" w:rsidRPr="00B20AE8">
        <w:t>[</w:t>
      </w:r>
      <w:r w:rsidR="00A92864" w:rsidRPr="00B20AE8">
        <w:t>2]</w:t>
      </w:r>
      <w:r w:rsidR="003D3C64">
        <w:t> </w:t>
      </w:r>
      <w:r w:rsidR="003D3C64" w:rsidRPr="00B20AE8">
        <w:t>[</w:t>
      </w:r>
      <w:r w:rsidR="00A92864" w:rsidRPr="00B20AE8">
        <w:t>5].</w:t>
      </w:r>
    </w:p>
    <w:p w14:paraId="53C3E83A" w14:textId="77777777" w:rsidR="007D687A" w:rsidRPr="00B20AE8" w:rsidRDefault="007D687A" w:rsidP="0039402F">
      <w:pPr>
        <w:pStyle w:val="TH"/>
      </w:pPr>
      <w:r w:rsidRPr="00B20AE8">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4F339F" w:rsidRPr="00B20AE8" w14:paraId="3C119FCB" w14:textId="77777777" w:rsidTr="00D94883">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DB0E9B1" w14:textId="77777777" w:rsidR="007D687A" w:rsidRPr="00B20AE8" w:rsidRDefault="007D687A" w:rsidP="0039402F">
            <w:pPr>
              <w:pStyle w:val="TAH"/>
            </w:pPr>
            <w:r w:rsidRPr="00B20AE8">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2701DF01" w14:textId="77777777" w:rsidR="007D687A" w:rsidRPr="00B20AE8" w:rsidRDefault="007D687A" w:rsidP="0039402F">
            <w:pPr>
              <w:pStyle w:val="TAH"/>
            </w:pPr>
            <w:r w:rsidRPr="00B20AE8">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0DD4E995" w14:textId="77777777" w:rsidR="007D687A" w:rsidRPr="00B20AE8" w:rsidRDefault="007D687A" w:rsidP="0039402F">
            <w:pPr>
              <w:pStyle w:val="TAH"/>
            </w:pPr>
            <w:r w:rsidRPr="00B20AE8">
              <w:t>Comments</w:t>
            </w:r>
          </w:p>
        </w:tc>
      </w:tr>
      <w:tr w:rsidR="004F339F" w:rsidRPr="00B20AE8" w14:paraId="42A4BA25"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2BFE19" w14:textId="77777777" w:rsidR="007D687A" w:rsidRPr="00B20AE8" w:rsidRDefault="007D687A" w:rsidP="0039402F">
            <w:pPr>
              <w:pStyle w:val="TAL"/>
            </w:pPr>
            <w:r w:rsidRPr="00B20AE8">
              <w:t>4.6</w:t>
            </w:r>
          </w:p>
        </w:tc>
        <w:tc>
          <w:tcPr>
            <w:tcW w:w="2174" w:type="dxa"/>
            <w:tcBorders>
              <w:top w:val="single" w:sz="4" w:space="0" w:color="auto"/>
              <w:left w:val="single" w:sz="4" w:space="0" w:color="auto"/>
              <w:bottom w:val="single" w:sz="4" w:space="0" w:color="auto"/>
              <w:right w:val="single" w:sz="4" w:space="0" w:color="auto"/>
            </w:tcBorders>
          </w:tcPr>
          <w:p w14:paraId="31BFC645" w14:textId="77777777" w:rsidR="007D687A" w:rsidRPr="00B20AE8" w:rsidRDefault="007D687A" w:rsidP="0039402F">
            <w:pPr>
              <w:pStyle w:val="TAL"/>
            </w:pPr>
            <w:r w:rsidRPr="00B20AE8">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25261FF5" w14:textId="77777777" w:rsidR="007D687A" w:rsidRPr="00B20AE8" w:rsidRDefault="007D687A" w:rsidP="0039402F">
            <w:pPr>
              <w:pStyle w:val="TAL"/>
            </w:pPr>
            <w:r w:rsidRPr="00B20AE8">
              <w:t>Some bands may be applied regionally.</w:t>
            </w:r>
          </w:p>
        </w:tc>
      </w:tr>
      <w:tr w:rsidR="004F339F" w:rsidRPr="00B20AE8" w14:paraId="14181A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F530F10" w14:textId="77777777" w:rsidR="007D687A" w:rsidRPr="00B20AE8" w:rsidRDefault="007D687A" w:rsidP="0039402F">
            <w:pPr>
              <w:pStyle w:val="TAL"/>
            </w:pPr>
            <w:r w:rsidRPr="00B20AE8">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6075C35C" w14:textId="77777777" w:rsidR="007D687A" w:rsidRPr="00B20AE8" w:rsidRDefault="007D687A" w:rsidP="0039402F">
            <w:pPr>
              <w:pStyle w:val="TAL"/>
            </w:pPr>
            <w:r w:rsidRPr="00B20AE8">
              <w:t>OTA Occupied bandwidth</w:t>
            </w:r>
          </w:p>
        </w:tc>
        <w:tc>
          <w:tcPr>
            <w:tcW w:w="6393" w:type="dxa"/>
            <w:tcBorders>
              <w:top w:val="single" w:sz="4" w:space="0" w:color="auto"/>
              <w:left w:val="single" w:sz="4" w:space="0" w:color="auto"/>
              <w:bottom w:val="single" w:sz="4" w:space="0" w:color="auto"/>
              <w:right w:val="single" w:sz="4" w:space="0" w:color="auto"/>
            </w:tcBorders>
          </w:tcPr>
          <w:p w14:paraId="20D485A7" w14:textId="77777777" w:rsidR="007D687A" w:rsidRPr="00B20AE8" w:rsidRDefault="007D687A" w:rsidP="0039402F">
            <w:pPr>
              <w:pStyle w:val="TAL"/>
            </w:pPr>
            <w:r w:rsidRPr="00B20AE8">
              <w:t>The requirement may be applied regionally. There may also be regional requirements to declare the Occupied bandwidth according to the definition.</w:t>
            </w:r>
          </w:p>
        </w:tc>
      </w:tr>
      <w:tr w:rsidR="004F339F" w:rsidRPr="00B20AE8" w14:paraId="651C12CF"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BB7E1DB" w14:textId="77777777" w:rsidR="007D687A" w:rsidRPr="00B20AE8" w:rsidRDefault="007D687A" w:rsidP="0039402F">
            <w:pPr>
              <w:pStyle w:val="TAL"/>
            </w:pPr>
            <w:r w:rsidRPr="00B20AE8">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586095BA" w14:textId="77777777" w:rsidR="007D687A" w:rsidRPr="00B20AE8" w:rsidRDefault="007D687A" w:rsidP="0039402F">
            <w:pPr>
              <w:pStyle w:val="TAL"/>
            </w:pPr>
            <w:r w:rsidRPr="00B20AE8">
              <w:t>OTA Spectrum emission mask</w:t>
            </w:r>
          </w:p>
        </w:tc>
        <w:tc>
          <w:tcPr>
            <w:tcW w:w="6393" w:type="dxa"/>
            <w:tcBorders>
              <w:top w:val="single" w:sz="4" w:space="0" w:color="auto"/>
              <w:left w:val="single" w:sz="4" w:space="0" w:color="auto"/>
              <w:bottom w:val="single" w:sz="4" w:space="0" w:color="auto"/>
              <w:right w:val="single" w:sz="4" w:space="0" w:color="auto"/>
            </w:tcBorders>
          </w:tcPr>
          <w:p w14:paraId="0C5CF47D" w14:textId="77777777" w:rsidR="007D687A" w:rsidRPr="00B20AE8" w:rsidRDefault="007D687A" w:rsidP="0039402F">
            <w:pPr>
              <w:pStyle w:val="TAL"/>
            </w:pPr>
            <w:r w:rsidRPr="00B20AE8">
              <w:t>The mask specified may be mandatory in certain regions. In other regions this mask may not be applied. Additional spectrum protection requirements may apply regionally.</w:t>
            </w:r>
          </w:p>
        </w:tc>
      </w:tr>
      <w:tr w:rsidR="004F339F" w:rsidRPr="00B20AE8" w14:paraId="07184329"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10A8045" w14:textId="77777777" w:rsidR="007D687A" w:rsidRPr="00B20AE8" w:rsidRDefault="007D687A" w:rsidP="0039402F">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E78E38"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047A1D4" w14:textId="4142006E" w:rsidR="007D687A" w:rsidRPr="00B20AE8" w:rsidRDefault="007D687A" w:rsidP="0039402F">
            <w:pPr>
              <w:pStyle w:val="TAL"/>
            </w:pPr>
            <w:r w:rsidRPr="00B20AE8">
              <w:t>The BS may have to comply with the applicable emission limits established by FCC Title 47</w:t>
            </w:r>
            <w:r w:rsidR="003D3C64">
              <w:t> </w:t>
            </w:r>
            <w:r w:rsidR="003D3C64" w:rsidRPr="00B20AE8">
              <w:t>[</w:t>
            </w:r>
            <w:r w:rsidR="00A92864" w:rsidRPr="00B20AE8">
              <w:t>1</w:t>
            </w:r>
            <w:r w:rsidR="00934F2D" w:rsidRPr="00B20AE8">
              <w:t>8</w:t>
            </w:r>
            <w:r w:rsidRPr="00B20AE8">
              <w:t>], when deployed in regions where those limits are applied and under the conditions declared by the manufacturer.</w:t>
            </w:r>
          </w:p>
        </w:tc>
      </w:tr>
      <w:tr w:rsidR="004F339F" w:rsidRPr="00B20AE8" w14:paraId="654792A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48D51E70" w14:textId="77777777" w:rsidR="007D687A" w:rsidRPr="00B20AE8" w:rsidRDefault="007D687A" w:rsidP="0039402F">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32FD7E6A"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1E7662D" w14:textId="77777777" w:rsidR="007D687A" w:rsidRPr="00B20AE8" w:rsidRDefault="007D687A" w:rsidP="0039402F">
            <w:pPr>
              <w:pStyle w:val="TAL"/>
            </w:pPr>
            <w:r w:rsidRPr="00B20AE8">
              <w:t>The requirements for unsynchronized TDD co-existence may apply regionally.</w:t>
            </w:r>
          </w:p>
        </w:tc>
      </w:tr>
      <w:tr w:rsidR="004F339F" w:rsidRPr="00B20AE8" w14:paraId="3FB4B894"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5D112DE" w14:textId="77777777" w:rsidR="007D687A" w:rsidRPr="00B20AE8" w:rsidRDefault="007D687A" w:rsidP="0039402F">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40CD8319"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72B359E" w14:textId="77777777" w:rsidR="007D687A" w:rsidRPr="00B20AE8" w:rsidRDefault="007D687A" w:rsidP="0039402F">
            <w:pPr>
              <w:pStyle w:val="TAL"/>
            </w:pPr>
            <w:r w:rsidRPr="00B20AE8">
              <w:t>The requirements for protection of DTT may apply regionally.</w:t>
            </w:r>
          </w:p>
        </w:tc>
      </w:tr>
      <w:tr w:rsidR="004F339F" w:rsidRPr="00B20AE8" w14:paraId="544C7F6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319D8DD" w14:textId="77777777" w:rsidR="007D687A" w:rsidRPr="00B20AE8" w:rsidRDefault="007D687A" w:rsidP="0039402F">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1A15A9E"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61E526B" w14:textId="0202F1A1" w:rsidR="007D687A" w:rsidRPr="00B20AE8" w:rsidRDefault="007D687A" w:rsidP="0039402F">
            <w:pPr>
              <w:pStyle w:val="TAL"/>
              <w:rPr>
                <w:rFonts w:cs="Arial"/>
              </w:rPr>
            </w:pPr>
            <w:r w:rsidRPr="00B20AE8">
              <w:t xml:space="preserve">Regional requirement as defined in </w:t>
            </w:r>
            <w:r w:rsidR="003D3C64" w:rsidRPr="00B20AE8">
              <w:t>TS</w:t>
            </w:r>
            <w:r w:rsidR="003D3C64">
              <w:t> </w:t>
            </w:r>
            <w:r w:rsidR="003D3C64" w:rsidRPr="00B20AE8">
              <w:t>3</w:t>
            </w:r>
            <w:r w:rsidRPr="00B20AE8">
              <w:t xml:space="preserve">7.104, </w:t>
            </w:r>
            <w:r w:rsidR="003D3C64">
              <w:t>clause </w:t>
            </w:r>
            <w:r w:rsidR="003D3C64" w:rsidRPr="00B20AE8">
              <w:t>6</w:t>
            </w:r>
            <w:r w:rsidR="00B8331F" w:rsidRPr="00B20AE8">
              <w:t>.6.2.4.4</w:t>
            </w:r>
            <w:r w:rsidR="003D3C64">
              <w:t> </w:t>
            </w:r>
            <w:r w:rsidR="003D3C64" w:rsidRPr="00B20AE8">
              <w:t>[</w:t>
            </w:r>
            <w:r w:rsidR="00934F2D" w:rsidRPr="00B20AE8">
              <w:t>5</w:t>
            </w:r>
            <w:r w:rsidRPr="00B20AE8">
              <w:t xml:space="preserve">] may be applied for the protection of systems operating in frequency bands adjacent to band 1 as defined in </w:t>
            </w:r>
            <w:r w:rsidR="003D3C64" w:rsidRPr="00B20AE8">
              <w:t>TS</w:t>
            </w:r>
            <w:r w:rsidR="003D3C64">
              <w:t> </w:t>
            </w:r>
            <w:r w:rsidR="003D3C64" w:rsidRPr="00B20AE8">
              <w:t>3</w:t>
            </w:r>
            <w:r w:rsidRPr="00B20AE8">
              <w:t xml:space="preserve">7.104, </w:t>
            </w:r>
            <w:r w:rsidR="003D3C64">
              <w:t>clause </w:t>
            </w:r>
            <w:r w:rsidR="003D3C64" w:rsidRPr="00B20AE8">
              <w:t>4</w:t>
            </w:r>
            <w:r w:rsidRPr="00B20AE8">
              <w:t>.5,</w:t>
            </w:r>
            <w:r w:rsidR="003D3C64">
              <w:t> </w:t>
            </w:r>
            <w:r w:rsidR="003D3C64" w:rsidRPr="00B20AE8">
              <w:t>[</w:t>
            </w:r>
            <w:r w:rsidR="00934F2D" w:rsidRPr="00B20AE8">
              <w:t>5</w:t>
            </w:r>
            <w:r w:rsidRPr="00B20AE8">
              <w:t>] in geographic areas in which both an adjacent band service and UTRA and/or E</w:t>
            </w:r>
            <w:r w:rsidRPr="00B20AE8">
              <w:noBreakHyphen/>
              <w:t>UTRA are deployed.</w:t>
            </w:r>
          </w:p>
        </w:tc>
      </w:tr>
      <w:tr w:rsidR="00D94883" w:rsidRPr="00B20AE8" w14:paraId="4CC6E5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2A53CC5F" w14:textId="6D9F4CC6" w:rsidR="00D94883" w:rsidRPr="00B20AE8" w:rsidRDefault="00D94883" w:rsidP="0039402F">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BD4272F" w14:textId="13513F38" w:rsidR="00D94883" w:rsidRPr="00B20AE8" w:rsidRDefault="00D94883" w:rsidP="0039402F">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4F02BA3" w14:textId="2EF3016A" w:rsidR="00D94883" w:rsidRPr="00B20AE8" w:rsidRDefault="00D94883" w:rsidP="0039402F">
            <w:pPr>
              <w:pStyle w:val="TAL"/>
            </w:pPr>
            <w:r>
              <w:t>Additional requirements defined for Band 24 in 3GPP TS 37.104, subclause 6.6.2.4.5 may apply in regions where FCC regulation applies.</w:t>
            </w:r>
          </w:p>
        </w:tc>
      </w:tr>
      <w:tr w:rsidR="004F339F" w:rsidRPr="00B20AE8" w14:paraId="2FA506C6"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3738430C" w14:textId="77777777" w:rsidR="007D687A" w:rsidRPr="00B20AE8" w:rsidRDefault="007D687A" w:rsidP="0039402F">
            <w:pPr>
              <w:pStyle w:val="TAL"/>
              <w:rPr>
                <w:lang w:eastAsia="zh-CN"/>
              </w:rPr>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470F256"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C0D91F3" w14:textId="77777777" w:rsidR="007D687A" w:rsidRPr="00B20AE8" w:rsidRDefault="007D687A" w:rsidP="0039402F">
            <w:pPr>
              <w:pStyle w:val="TAL"/>
            </w:pPr>
            <w:r w:rsidRPr="00B20AE8">
              <w:t xml:space="preserve">Additional band 32 unwanted emissions requirements may apply in certain regions </w:t>
            </w:r>
          </w:p>
        </w:tc>
      </w:tr>
      <w:tr w:rsidR="004F339F" w:rsidRPr="00B20AE8" w14:paraId="61535B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9019831" w14:textId="77777777" w:rsidR="007D687A" w:rsidRPr="00B20AE8" w:rsidRDefault="007D687A"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7D388DD4" w14:textId="77777777" w:rsidR="007D687A" w:rsidRPr="00B20AE8" w:rsidRDefault="007D687A"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7DA5EBC8" w14:textId="51DE9364" w:rsidR="007D687A" w:rsidRPr="00B20AE8" w:rsidRDefault="007D687A" w:rsidP="0039402F">
            <w:pPr>
              <w:pStyle w:val="TAL"/>
            </w:pPr>
            <w:r w:rsidRPr="00B20AE8">
              <w:t>Category A limits are mandatory for regions where Category A limits for spurious emissions, as defined in Recommendation ITU-R SM.329</w:t>
            </w:r>
            <w:r w:rsidR="003D3C64">
              <w:t> </w:t>
            </w:r>
            <w:r w:rsidR="003D3C64" w:rsidRPr="00B20AE8">
              <w:t>[</w:t>
            </w:r>
            <w:r w:rsidR="00A92864" w:rsidRPr="00B20AE8">
              <w:t>16</w:t>
            </w:r>
            <w:r w:rsidRPr="00B20AE8">
              <w:t>] apply.</w:t>
            </w:r>
            <w:r w:rsidR="003D3C64">
              <w:t xml:space="preserve"> </w:t>
            </w:r>
            <w:r w:rsidRPr="00B20AE8">
              <w:t>Category B limits are mandatory for regions where Category B limits for spurious emissions, as defined in Recommendation ITU-R SM.329</w:t>
            </w:r>
            <w:r w:rsidR="003D3C64">
              <w:t> </w:t>
            </w:r>
            <w:r w:rsidR="003D3C64" w:rsidRPr="00B20AE8">
              <w:t>[</w:t>
            </w:r>
            <w:r w:rsidR="00A92864" w:rsidRPr="00B20AE8">
              <w:t>16]</w:t>
            </w:r>
            <w:r w:rsidRPr="00B20AE8">
              <w:t xml:space="preserve"> apply.</w:t>
            </w:r>
          </w:p>
        </w:tc>
      </w:tr>
      <w:tr w:rsidR="004F339F" w:rsidRPr="00B20AE8" w14:paraId="10724B70"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55F99DAF" w14:textId="77777777" w:rsidR="007D687A" w:rsidRPr="00B20AE8" w:rsidRDefault="007D687A"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64232A93" w14:textId="77777777" w:rsidR="007D687A" w:rsidRPr="00B20AE8" w:rsidRDefault="007D687A"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342527BD" w14:textId="471FE1E0" w:rsidR="007D687A" w:rsidRPr="00B20AE8" w:rsidRDefault="007D687A" w:rsidP="0039402F">
            <w:pPr>
              <w:pStyle w:val="TAL"/>
            </w:pPr>
            <w:r w:rsidRPr="00B20AE8">
              <w:t xml:space="preserve">Additional spurious emissions requirements may be applied for the protection of system operating in frequency ranges other than the AAS BS operating band as described in </w:t>
            </w:r>
            <w:r w:rsidR="003D3C64" w:rsidRPr="00B20AE8">
              <w:t>TS</w:t>
            </w:r>
            <w:r w:rsidR="003D3C64">
              <w:t> </w:t>
            </w:r>
            <w:r w:rsidR="003D3C64" w:rsidRPr="00B20AE8">
              <w:t>3</w:t>
            </w:r>
            <w:r w:rsidRPr="00B20AE8">
              <w:t>7.104</w:t>
            </w:r>
            <w:r w:rsidR="003D3C64">
              <w:t> </w:t>
            </w:r>
            <w:r w:rsidR="003D3C64" w:rsidRPr="00B20AE8">
              <w:t>[</w:t>
            </w:r>
            <w:r w:rsidR="00934F2D" w:rsidRPr="00B20AE8">
              <w:t>5</w:t>
            </w:r>
            <w:r w:rsidR="00A92864" w:rsidRPr="00B20AE8">
              <w:t>]</w:t>
            </w:r>
            <w:r w:rsidRPr="00B20AE8">
              <w:t xml:space="preserve"> </w:t>
            </w:r>
            <w:r w:rsidR="003D3C64">
              <w:t>clause </w:t>
            </w:r>
            <w:r w:rsidR="003D3C64" w:rsidRPr="00B20AE8">
              <w:t>6</w:t>
            </w:r>
            <w:r w:rsidRPr="00B20AE8">
              <w:t>.6.1.3 (NOTE).</w:t>
            </w:r>
          </w:p>
        </w:tc>
      </w:tr>
      <w:tr w:rsidR="004F339F" w:rsidRPr="00B20AE8" w14:paraId="13BACBC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C4CFFF" w14:textId="77777777" w:rsidR="007D687A" w:rsidRPr="00B20AE8" w:rsidRDefault="007D687A"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186C27FB" w14:textId="77777777" w:rsidR="007D687A" w:rsidRPr="00B20AE8" w:rsidRDefault="007D687A"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08468075" w14:textId="325F68A8" w:rsidR="007D687A" w:rsidRPr="00B20AE8" w:rsidRDefault="007D687A" w:rsidP="0039402F">
            <w:pPr>
              <w:pStyle w:val="TAL"/>
            </w:pPr>
            <w:r w:rsidRPr="00B20AE8">
              <w:t>In addition to 3GPP requirements, the BS may have to comply with the applicable emission limits established by FCC Title 47</w:t>
            </w:r>
            <w:r w:rsidR="003D3C64">
              <w:t> </w:t>
            </w:r>
            <w:r w:rsidR="003D3C64" w:rsidRPr="00B20AE8">
              <w:t>[</w:t>
            </w:r>
            <w:r w:rsidR="00A92864" w:rsidRPr="00B20AE8">
              <w:t>1</w:t>
            </w:r>
            <w:r w:rsidR="00934F2D" w:rsidRPr="00B20AE8">
              <w:t>8</w:t>
            </w:r>
            <w:r w:rsidRPr="00B20AE8">
              <w:t>], when deployed in regions where those limits are applied, and under the conditions declared by the manufacturer.</w:t>
            </w:r>
          </w:p>
        </w:tc>
      </w:tr>
      <w:tr w:rsidR="004F339F" w:rsidRPr="00B20AE8" w14:paraId="58DB54DC"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028E292" w14:textId="77777777" w:rsidR="007D687A" w:rsidRPr="00B20AE8" w:rsidRDefault="007D687A"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3B88BAE1" w14:textId="77777777" w:rsidR="007D687A" w:rsidRPr="00B20AE8" w:rsidRDefault="007D687A"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07761A4B" w14:textId="77777777" w:rsidR="007D687A" w:rsidRPr="00B20AE8" w:rsidRDefault="007D687A" w:rsidP="0039402F">
            <w:pPr>
              <w:pStyle w:val="TAL"/>
            </w:pPr>
            <w:r w:rsidRPr="00B20AE8">
              <w:t>Co-location spurious emissions requirements may be applied for the protection of other BS receivers when an MSR BS operating in another frequency band is co-located with an AAS BS.</w:t>
            </w:r>
          </w:p>
        </w:tc>
      </w:tr>
      <w:tr w:rsidR="004F339F" w:rsidRPr="00B20AE8" w14:paraId="318CB37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1535CCD" w14:textId="77777777" w:rsidR="00AB70E6" w:rsidRPr="00B20AE8" w:rsidRDefault="00AB70E6"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261C1F5B" w14:textId="77777777" w:rsidR="00AB70E6" w:rsidRPr="00B20AE8" w:rsidRDefault="00AB70E6"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1FEBBBB4" w14:textId="77777777" w:rsidR="00AB70E6" w:rsidRPr="00B20AE8" w:rsidRDefault="00AB70E6" w:rsidP="0039402F">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14:paraId="097EE22D"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DCDDC94" w14:textId="77777777" w:rsidR="007D687A" w:rsidRPr="00B20AE8" w:rsidRDefault="007D687A" w:rsidP="0039402F">
            <w:pPr>
              <w:pStyle w:val="TAL"/>
            </w:pPr>
            <w:r w:rsidRPr="00B20AE8">
              <w:t>6.8</w:t>
            </w:r>
          </w:p>
        </w:tc>
        <w:tc>
          <w:tcPr>
            <w:tcW w:w="2174" w:type="dxa"/>
            <w:tcBorders>
              <w:top w:val="single" w:sz="4" w:space="0" w:color="auto"/>
              <w:left w:val="single" w:sz="4" w:space="0" w:color="auto"/>
              <w:bottom w:val="single" w:sz="4" w:space="0" w:color="auto"/>
              <w:right w:val="single" w:sz="4" w:space="0" w:color="auto"/>
            </w:tcBorders>
          </w:tcPr>
          <w:p w14:paraId="5D941FBC" w14:textId="77777777" w:rsidR="007D687A" w:rsidRPr="00B20AE8" w:rsidRDefault="007D687A" w:rsidP="0039402F">
            <w:pPr>
              <w:pStyle w:val="TAL"/>
            </w:pPr>
            <w:r w:rsidRPr="00B20AE8">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169266CF" w14:textId="77777777" w:rsidR="007D687A" w:rsidRPr="00B20AE8" w:rsidRDefault="007D687A" w:rsidP="0039402F">
            <w:pPr>
              <w:pStyle w:val="TAL"/>
            </w:pPr>
            <w:r w:rsidRPr="00B20AE8">
              <w:t>Additional requirements may apply in certain regions.</w:t>
            </w:r>
          </w:p>
        </w:tc>
      </w:tr>
      <w:tr w:rsidR="004F339F" w:rsidRPr="00B20AE8" w14:paraId="4778DD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3B79D0E" w14:textId="77777777" w:rsidR="007D687A" w:rsidRPr="00B20AE8" w:rsidRDefault="007D687A" w:rsidP="0039402F">
            <w:pPr>
              <w:pStyle w:val="TAL"/>
            </w:pPr>
            <w:r w:rsidRPr="00B20AE8">
              <w:t>7.6</w:t>
            </w:r>
          </w:p>
        </w:tc>
        <w:tc>
          <w:tcPr>
            <w:tcW w:w="2174" w:type="dxa"/>
            <w:tcBorders>
              <w:top w:val="single" w:sz="4" w:space="0" w:color="auto"/>
              <w:left w:val="single" w:sz="4" w:space="0" w:color="auto"/>
              <w:bottom w:val="single" w:sz="4" w:space="0" w:color="auto"/>
              <w:right w:val="single" w:sz="4" w:space="0" w:color="auto"/>
            </w:tcBorders>
          </w:tcPr>
          <w:p w14:paraId="16111195" w14:textId="77777777" w:rsidR="007D687A" w:rsidRPr="00B20AE8" w:rsidRDefault="007D687A" w:rsidP="0039402F">
            <w:pPr>
              <w:pStyle w:val="TAL"/>
            </w:pPr>
            <w:r w:rsidRPr="00B20AE8">
              <w:t>OTA Blocking</w:t>
            </w:r>
          </w:p>
        </w:tc>
        <w:tc>
          <w:tcPr>
            <w:tcW w:w="6393" w:type="dxa"/>
            <w:tcBorders>
              <w:top w:val="single" w:sz="4" w:space="0" w:color="auto"/>
              <w:left w:val="single" w:sz="4" w:space="0" w:color="auto"/>
              <w:bottom w:val="single" w:sz="4" w:space="0" w:color="auto"/>
              <w:right w:val="single" w:sz="4" w:space="0" w:color="auto"/>
            </w:tcBorders>
          </w:tcPr>
          <w:p w14:paraId="27DC3F65" w14:textId="77777777" w:rsidR="007D687A" w:rsidRPr="00B20AE8" w:rsidRDefault="007D687A" w:rsidP="0039402F">
            <w:pPr>
              <w:pStyle w:val="TAL"/>
            </w:pPr>
            <w:r w:rsidRPr="00B20AE8">
              <w:t>Co-location blocking requirements may be applied for the protection of the BS receiver when a BS operating in another frequency band is co-located with an AAS BS.</w:t>
            </w:r>
          </w:p>
        </w:tc>
      </w:tr>
      <w:tr w:rsidR="004F339F" w:rsidRPr="00B20AE8" w14:paraId="50BA360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2D0D9D5" w14:textId="77777777" w:rsidR="007D687A" w:rsidRPr="00B20AE8" w:rsidRDefault="007D687A" w:rsidP="0039402F">
            <w:pPr>
              <w:pStyle w:val="TAL"/>
            </w:pPr>
            <w:r w:rsidRPr="00B20AE8">
              <w:t>7.6</w:t>
            </w:r>
          </w:p>
        </w:tc>
        <w:tc>
          <w:tcPr>
            <w:tcW w:w="2174" w:type="dxa"/>
            <w:tcBorders>
              <w:top w:val="single" w:sz="4" w:space="0" w:color="auto"/>
              <w:left w:val="single" w:sz="4" w:space="0" w:color="auto"/>
              <w:bottom w:val="single" w:sz="4" w:space="0" w:color="auto"/>
              <w:right w:val="single" w:sz="4" w:space="0" w:color="auto"/>
            </w:tcBorders>
          </w:tcPr>
          <w:p w14:paraId="214177D4" w14:textId="77777777" w:rsidR="007D687A" w:rsidRPr="00B20AE8" w:rsidRDefault="007D687A" w:rsidP="0039402F">
            <w:pPr>
              <w:pStyle w:val="TAL"/>
            </w:pPr>
            <w:r w:rsidRPr="00B20AE8">
              <w:t>OTA Blocking</w:t>
            </w:r>
          </w:p>
        </w:tc>
        <w:tc>
          <w:tcPr>
            <w:tcW w:w="6393" w:type="dxa"/>
            <w:tcBorders>
              <w:top w:val="single" w:sz="4" w:space="0" w:color="auto"/>
              <w:left w:val="single" w:sz="4" w:space="0" w:color="auto"/>
              <w:bottom w:val="single" w:sz="4" w:space="0" w:color="auto"/>
              <w:right w:val="single" w:sz="4" w:space="0" w:color="auto"/>
            </w:tcBorders>
          </w:tcPr>
          <w:p w14:paraId="679EC360" w14:textId="0455884D" w:rsidR="007D687A" w:rsidRPr="00B20AE8" w:rsidRDefault="007D687A" w:rsidP="0039402F">
            <w:pPr>
              <w:pStyle w:val="TAL"/>
            </w:pPr>
            <w:r w:rsidRPr="00B20AE8">
              <w:t xml:space="preserve">For the Public Safety LTE BS in Korea from 718 to 728 MHz in Band 28, regional blocking requirement is specified </w:t>
            </w:r>
            <w:r w:rsidR="00B8331F" w:rsidRPr="00B20AE8">
              <w:t xml:space="preserve">in </w:t>
            </w:r>
            <w:r w:rsidR="003D3C64" w:rsidRPr="00B20AE8">
              <w:t>TS</w:t>
            </w:r>
            <w:r w:rsidR="003D3C64">
              <w:t> </w:t>
            </w:r>
            <w:r w:rsidR="003D3C64" w:rsidRPr="00B20AE8">
              <w:t>3</w:t>
            </w:r>
            <w:r w:rsidR="00B8331F" w:rsidRPr="00B20AE8">
              <w:t>6.104</w:t>
            </w:r>
            <w:r w:rsidR="003D3C64">
              <w:t> </w:t>
            </w:r>
            <w:r w:rsidR="003D3C64" w:rsidRPr="00B20AE8">
              <w:t>[</w:t>
            </w:r>
            <w:r w:rsidR="00A92864" w:rsidRPr="00B20AE8">
              <w:t>4</w:t>
            </w:r>
            <w:r w:rsidRPr="00B20AE8">
              <w:t xml:space="preserve">], </w:t>
            </w:r>
            <w:r w:rsidR="003D3C64">
              <w:t>clause </w:t>
            </w:r>
            <w:r w:rsidR="003D3C64" w:rsidRPr="00B20AE8">
              <w:t>7</w:t>
            </w:r>
            <w:r w:rsidRPr="00B20AE8">
              <w:t>.6.3.</w:t>
            </w:r>
          </w:p>
        </w:tc>
      </w:tr>
      <w:tr w:rsidR="004F339F" w:rsidRPr="00B20AE8" w14:paraId="3C4E571A"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2B7A9ED" w14:textId="77777777" w:rsidR="00AB70E6" w:rsidRPr="00B20AE8" w:rsidRDefault="00AB70E6" w:rsidP="0039402F">
            <w:pPr>
              <w:pStyle w:val="TAL"/>
            </w:pPr>
            <w:r w:rsidRPr="00B20AE8">
              <w:t>7.7</w:t>
            </w:r>
          </w:p>
        </w:tc>
        <w:tc>
          <w:tcPr>
            <w:tcW w:w="2174" w:type="dxa"/>
            <w:tcBorders>
              <w:top w:val="single" w:sz="4" w:space="0" w:color="auto"/>
              <w:left w:val="single" w:sz="4" w:space="0" w:color="auto"/>
              <w:bottom w:val="single" w:sz="4" w:space="0" w:color="auto"/>
              <w:right w:val="single" w:sz="4" w:space="0" w:color="auto"/>
            </w:tcBorders>
          </w:tcPr>
          <w:p w14:paraId="2AFE947C" w14:textId="77777777" w:rsidR="00AB70E6" w:rsidRPr="00B20AE8" w:rsidRDefault="00AB70E6" w:rsidP="0039402F">
            <w:pPr>
              <w:pStyle w:val="TAL"/>
              <w:rPr>
                <w:rFonts w:cs="Arial"/>
              </w:rPr>
            </w:pPr>
            <w:r w:rsidRPr="00B20AE8">
              <w:t>OTA Rx spurious emissions</w:t>
            </w:r>
          </w:p>
        </w:tc>
        <w:tc>
          <w:tcPr>
            <w:tcW w:w="6393" w:type="dxa"/>
            <w:tcBorders>
              <w:top w:val="single" w:sz="4" w:space="0" w:color="auto"/>
              <w:left w:val="single" w:sz="4" w:space="0" w:color="auto"/>
              <w:bottom w:val="single" w:sz="4" w:space="0" w:color="auto"/>
              <w:right w:val="single" w:sz="4" w:space="0" w:color="auto"/>
            </w:tcBorders>
          </w:tcPr>
          <w:p w14:paraId="0393130C" w14:textId="77777777" w:rsidR="00AB70E6" w:rsidRPr="00B20AE8" w:rsidRDefault="00AB70E6" w:rsidP="0039402F">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14:paraId="03366BDD" w14:textId="77777777" w:rsidTr="00D94883">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24704C93" w14:textId="45EDD1F6" w:rsidR="007D687A" w:rsidRPr="00B20AE8" w:rsidRDefault="007D687A" w:rsidP="0039402F">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 xml:space="preserve">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A92864" w:rsidRPr="00B20AE8">
              <w:rPr>
                <w:rFonts w:cs="Arial"/>
              </w:rPr>
              <w:t>5</w:t>
            </w:r>
            <w:r w:rsidRPr="00B20AE8">
              <w:rPr>
                <w:rFonts w:cs="Arial"/>
              </w:rPr>
              <w:t xml:space="preserve">] </w:t>
            </w:r>
            <w:r w:rsidR="003D3C64">
              <w:rPr>
                <w:rFonts w:cs="Arial"/>
              </w:rPr>
              <w:t>clause </w:t>
            </w:r>
            <w:r w:rsidR="003D3C64" w:rsidRPr="00B20AE8">
              <w:rPr>
                <w:rFonts w:cs="Arial"/>
              </w:rPr>
              <w:t>6</w:t>
            </w:r>
            <w:r w:rsidRPr="00B20AE8">
              <w:rPr>
                <w:rFonts w:cs="Arial"/>
              </w:rPr>
              <w:t xml:space="preserve">.6.1.3, </w:t>
            </w:r>
            <w:r w:rsidRPr="00B20AE8">
              <w:rPr>
                <w:lang w:eastAsia="zh-CN"/>
              </w:rPr>
              <w:t>are still applicable for AAS BS for protection of Band 46 operation.</w:t>
            </w:r>
          </w:p>
        </w:tc>
      </w:tr>
    </w:tbl>
    <w:p w14:paraId="59D4A333" w14:textId="77777777" w:rsidR="007D687A" w:rsidRPr="00B20AE8" w:rsidRDefault="007D687A" w:rsidP="0039402F">
      <w:pPr>
        <w:rPr>
          <w:lang w:eastAsia="zh-CN"/>
        </w:rPr>
      </w:pPr>
    </w:p>
    <w:p w14:paraId="4D85B1EC" w14:textId="77777777" w:rsidR="00C56416" w:rsidRPr="00B20AE8" w:rsidRDefault="00884863" w:rsidP="00673E8E">
      <w:pPr>
        <w:pStyle w:val="Heading2"/>
        <w:rPr>
          <w:lang w:eastAsia="zh-CN"/>
        </w:rPr>
      </w:pPr>
      <w:bookmarkStart w:id="253" w:name="_Toc21122815"/>
      <w:bookmarkStart w:id="254" w:name="_Toc45907008"/>
      <w:bookmarkStart w:id="255" w:name="_Toc53181112"/>
      <w:bookmarkStart w:id="256" w:name="_Toc61116935"/>
      <w:bookmarkStart w:id="257" w:name="_Toc67080787"/>
      <w:bookmarkStart w:id="258" w:name="_Toc68770139"/>
      <w:bookmarkStart w:id="259" w:name="_Toc74755202"/>
      <w:bookmarkStart w:id="260" w:name="_Toc76506126"/>
      <w:bookmarkStart w:id="261" w:name="_Toc83113045"/>
      <w:bookmarkStart w:id="262" w:name="_Toc89876248"/>
      <w:bookmarkStart w:id="263" w:name="_Toc98711148"/>
      <w:bookmarkStart w:id="264" w:name="_Toc145097015"/>
      <w:bookmarkStart w:id="265" w:name="_Toc161848265"/>
      <w:r w:rsidRPr="00B20AE8">
        <w:rPr>
          <w:lang w:eastAsia="zh-CN"/>
        </w:rPr>
        <w:t>4.5</w:t>
      </w:r>
      <w:r w:rsidRPr="00B20AE8">
        <w:rPr>
          <w:lang w:eastAsia="zh-CN"/>
        </w:rPr>
        <w:tab/>
      </w:r>
      <w:r w:rsidR="00E41234" w:rsidRPr="00B20AE8">
        <w:rPr>
          <w:lang w:eastAsia="zh-CN"/>
        </w:rPr>
        <w:t>Operating bands and band categories</w:t>
      </w:r>
      <w:bookmarkEnd w:id="253"/>
      <w:bookmarkEnd w:id="254"/>
      <w:bookmarkEnd w:id="255"/>
      <w:bookmarkEnd w:id="256"/>
      <w:bookmarkEnd w:id="257"/>
      <w:bookmarkEnd w:id="258"/>
      <w:bookmarkEnd w:id="259"/>
      <w:bookmarkEnd w:id="260"/>
      <w:bookmarkEnd w:id="261"/>
      <w:bookmarkEnd w:id="262"/>
      <w:bookmarkEnd w:id="263"/>
      <w:bookmarkEnd w:id="264"/>
      <w:bookmarkEnd w:id="265"/>
    </w:p>
    <w:p w14:paraId="1D0785C6" w14:textId="0CB96BEC" w:rsidR="00AE0E8C" w:rsidRPr="00B20AE8" w:rsidRDefault="00AE0E8C" w:rsidP="0039402F">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w:t>
      </w:r>
      <w:r w:rsidR="003D3C64" w:rsidRPr="00B20AE8">
        <w:rPr>
          <w:lang w:eastAsia="zh-CN"/>
        </w:rPr>
        <w:t>TS</w:t>
      </w:r>
      <w:r w:rsidR="008D32A3" w:rsidRPr="00B20AE8">
        <w:rPr>
          <w:lang w:eastAsia="zh-CN"/>
        </w:rPr>
        <w:t> </w:t>
      </w:r>
      <w:r w:rsidR="00592C52" w:rsidRPr="00B20AE8">
        <w:rPr>
          <w:lang w:eastAsia="zh-CN"/>
        </w:rPr>
        <w:t>37.</w:t>
      </w:r>
      <w:r w:rsidR="008D32A3" w:rsidRPr="00B20AE8">
        <w:rPr>
          <w:lang w:eastAsia="zh-CN"/>
        </w:rPr>
        <w:t>104 </w:t>
      </w:r>
      <w:r w:rsidRPr="00B20AE8">
        <w:rPr>
          <w:lang w:eastAsia="zh-CN"/>
        </w:rPr>
        <w:t>[6].</w:t>
      </w:r>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3D3C64" w:rsidRPr="00873C42">
        <w:rPr>
          <w:lang w:eastAsia="zh-CN"/>
        </w:rPr>
        <w:t>TS</w:t>
      </w:r>
      <w:r w:rsidR="003D3C64">
        <w:rPr>
          <w:lang w:eastAsia="zh-CN"/>
        </w:rPr>
        <w:t> </w:t>
      </w:r>
      <w:r w:rsidR="003D3C64" w:rsidRPr="00873C42">
        <w:rPr>
          <w:lang w:eastAsia="zh-CN"/>
        </w:rPr>
        <w:t>3</w:t>
      </w:r>
      <w:r w:rsidR="002B6F45" w:rsidRPr="00873C42">
        <w:rPr>
          <w:lang w:eastAsia="zh-CN"/>
        </w:rPr>
        <w:t>7.141</w:t>
      </w:r>
      <w:r w:rsidR="002B6F45">
        <w:rPr>
          <w:lang w:eastAsia="zh-CN"/>
        </w:rPr>
        <w:t xml:space="preserve">, </w:t>
      </w:r>
      <w:r w:rsidR="003D3C64">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p>
    <w:p w14:paraId="44A3CB01" w14:textId="77777777" w:rsidR="00AE0E8C" w:rsidRPr="00B20AE8" w:rsidRDefault="00AE0E8C" w:rsidP="0039402F">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14:paraId="5AAFC98B" w14:textId="32EC63AE" w:rsidR="002871C1" w:rsidRPr="00B20AE8" w:rsidRDefault="002871C1" w:rsidP="0039402F">
      <w:pPr>
        <w:pStyle w:val="NO"/>
        <w:rPr>
          <w:lang w:eastAsia="zh-CN"/>
        </w:rPr>
      </w:pPr>
      <w:r w:rsidRPr="00B20AE8">
        <w:rPr>
          <w:lang w:eastAsia="zh-CN"/>
        </w:rPr>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003D3C64" w:rsidRPr="00B20AE8">
        <w:rPr>
          <w:lang w:eastAsia="zh-CN"/>
        </w:rPr>
        <w:t>TS</w:t>
      </w:r>
      <w:r w:rsidR="003D3C64">
        <w:rPr>
          <w:lang w:eastAsia="zh-CN"/>
        </w:rPr>
        <w:t> </w:t>
      </w:r>
      <w:r w:rsidR="003D3C64" w:rsidRPr="00B20AE8">
        <w:rPr>
          <w:lang w:eastAsia="zh-CN"/>
        </w:rPr>
        <w:t>3</w:t>
      </w:r>
      <w:r w:rsidRPr="00B20AE8">
        <w:rPr>
          <w:lang w:eastAsia="zh-CN"/>
        </w:rPr>
        <w:t>6.104</w:t>
      </w:r>
      <w:r w:rsidR="003D3C64">
        <w:rPr>
          <w:lang w:eastAsia="zh-CN"/>
        </w:rPr>
        <w:t> </w:t>
      </w:r>
      <w:r w:rsidR="003D3C64" w:rsidRPr="00B20AE8">
        <w:rPr>
          <w:lang w:val="en-US" w:eastAsia="zh-CN"/>
        </w:rPr>
        <w:t>[</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24D3ADB8" w14:textId="77777777" w:rsidR="00926DC6" w:rsidRPr="00B20AE8" w:rsidRDefault="00926DC6" w:rsidP="00673E8E">
      <w:pPr>
        <w:pStyle w:val="Heading2"/>
        <w:rPr>
          <w:lang w:eastAsia="zh-CN"/>
        </w:rPr>
      </w:pPr>
      <w:bookmarkStart w:id="266" w:name="_Toc21122816"/>
      <w:bookmarkStart w:id="267" w:name="_Toc45907009"/>
      <w:bookmarkStart w:id="268" w:name="_Toc53181113"/>
      <w:bookmarkStart w:id="269" w:name="_Toc61116936"/>
      <w:bookmarkStart w:id="270" w:name="_Toc67080788"/>
      <w:bookmarkStart w:id="271" w:name="_Toc68770140"/>
      <w:bookmarkStart w:id="272" w:name="_Toc74755203"/>
      <w:bookmarkStart w:id="273" w:name="_Toc76506127"/>
      <w:bookmarkStart w:id="274" w:name="_Toc83113046"/>
      <w:bookmarkStart w:id="275" w:name="_Toc89876249"/>
      <w:bookmarkStart w:id="276" w:name="_Toc98711149"/>
      <w:bookmarkStart w:id="277" w:name="_Toc145097016"/>
      <w:bookmarkStart w:id="278" w:name="_Toc161848266"/>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266"/>
      <w:bookmarkEnd w:id="267"/>
      <w:bookmarkEnd w:id="268"/>
      <w:bookmarkEnd w:id="269"/>
      <w:bookmarkEnd w:id="270"/>
      <w:bookmarkEnd w:id="271"/>
      <w:bookmarkEnd w:id="272"/>
      <w:bookmarkEnd w:id="273"/>
      <w:bookmarkEnd w:id="274"/>
      <w:bookmarkEnd w:id="275"/>
      <w:bookmarkEnd w:id="276"/>
      <w:bookmarkEnd w:id="277"/>
      <w:bookmarkEnd w:id="278"/>
    </w:p>
    <w:p w14:paraId="67BC259D" w14:textId="3B30B637" w:rsidR="00AE0E8C" w:rsidRPr="00B20AE8" w:rsidRDefault="00AE0E8C" w:rsidP="0039402F">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w:t>
      </w:r>
      <w:r w:rsidR="003D3C64" w:rsidRPr="00B20AE8">
        <w:rPr>
          <w:lang w:eastAsia="zh-CN"/>
        </w:rPr>
        <w:t>TS</w:t>
      </w:r>
      <w:r w:rsidR="003D3C64">
        <w:rPr>
          <w:lang w:eastAsia="zh-CN"/>
        </w:rPr>
        <w:t> </w:t>
      </w:r>
      <w:r w:rsidR="003D3C64" w:rsidRPr="00B20AE8">
        <w:rPr>
          <w:lang w:eastAsia="zh-CN"/>
        </w:rPr>
        <w:t>3</w:t>
      </w:r>
      <w:r w:rsidR="00592C52" w:rsidRPr="00B20AE8">
        <w:rPr>
          <w:lang w:eastAsia="zh-CN"/>
        </w:rPr>
        <w:t>7.</w:t>
      </w:r>
      <w:r w:rsidRPr="00B20AE8">
        <w:rPr>
          <w:lang w:eastAsia="zh-CN"/>
        </w:rPr>
        <w:t>104</w:t>
      </w:r>
      <w:r w:rsidR="003D3C64">
        <w:rPr>
          <w:lang w:eastAsia="zh-CN"/>
        </w:rPr>
        <w:t> </w:t>
      </w:r>
      <w:r w:rsidR="003D3C64" w:rsidRPr="00B20AE8">
        <w:rPr>
          <w:lang w:eastAsia="zh-CN"/>
        </w:rPr>
        <w:t>[</w:t>
      </w:r>
      <w:r w:rsidRPr="00B20AE8">
        <w:rPr>
          <w:lang w:eastAsia="zh-CN"/>
        </w:rPr>
        <w:t>5].</w:t>
      </w:r>
    </w:p>
    <w:p w14:paraId="37FBD399" w14:textId="77777777" w:rsidR="00926DC6" w:rsidRPr="00B20AE8" w:rsidRDefault="00926DC6" w:rsidP="00673E8E">
      <w:pPr>
        <w:pStyle w:val="Heading2"/>
        <w:rPr>
          <w:lang w:eastAsia="zh-CN"/>
        </w:rPr>
      </w:pPr>
      <w:bookmarkStart w:id="279" w:name="_Toc21122817"/>
      <w:bookmarkStart w:id="280" w:name="_Toc45907010"/>
      <w:bookmarkStart w:id="281" w:name="_Toc53181114"/>
      <w:bookmarkStart w:id="282" w:name="_Toc61116937"/>
      <w:bookmarkStart w:id="283" w:name="_Toc67080789"/>
      <w:bookmarkStart w:id="284" w:name="_Toc68770141"/>
      <w:bookmarkStart w:id="285" w:name="_Toc74755204"/>
      <w:bookmarkStart w:id="286" w:name="_Toc76506128"/>
      <w:bookmarkStart w:id="287" w:name="_Toc83113047"/>
      <w:bookmarkStart w:id="288" w:name="_Toc89876250"/>
      <w:bookmarkStart w:id="289" w:name="_Toc98711150"/>
      <w:bookmarkStart w:id="290" w:name="_Toc145097017"/>
      <w:bookmarkStart w:id="291" w:name="_Toc161848267"/>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279"/>
      <w:bookmarkEnd w:id="280"/>
      <w:bookmarkEnd w:id="281"/>
      <w:bookmarkEnd w:id="282"/>
      <w:bookmarkEnd w:id="283"/>
      <w:bookmarkEnd w:id="284"/>
      <w:bookmarkEnd w:id="285"/>
      <w:bookmarkEnd w:id="286"/>
      <w:bookmarkEnd w:id="287"/>
      <w:bookmarkEnd w:id="288"/>
      <w:bookmarkEnd w:id="289"/>
      <w:bookmarkEnd w:id="290"/>
      <w:bookmarkEnd w:id="291"/>
    </w:p>
    <w:p w14:paraId="07F4314D" w14:textId="77777777" w:rsidR="00C23F19" w:rsidRDefault="00C23F19" w:rsidP="0039402F">
      <w:bookmarkStart w:id="292" w:name="_Toc21122818"/>
      <w:bookmarkStart w:id="293" w:name="_Toc45907011"/>
      <w:bookmarkStart w:id="294" w:name="_Toc53181115"/>
      <w:bookmarkStart w:id="295" w:name="_Toc61116938"/>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3E141B75" w14:textId="77777777" w:rsidR="00C23F19" w:rsidRPr="00EF2F0E" w:rsidRDefault="00C23F19" w:rsidP="0039402F">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246E3218" w14:textId="77777777" w:rsidR="00C23F19" w:rsidRPr="00EF2F0E" w:rsidRDefault="00C23F19" w:rsidP="0039402F">
      <w:pPr>
        <w:pStyle w:val="B1"/>
      </w:pPr>
      <w:r w:rsidRPr="00EF2F0E">
        <w:t>-</w:t>
      </w:r>
      <w:r w:rsidRPr="00EF2F0E">
        <w:tab/>
        <w:t>All TAB connectors are single band TAB connectors.</w:t>
      </w:r>
    </w:p>
    <w:p w14:paraId="32848D59" w14:textId="77777777" w:rsidR="00C23F19" w:rsidRPr="00EF2F0E" w:rsidRDefault="00C23F19" w:rsidP="0039402F">
      <w:pPr>
        <w:pStyle w:val="B20"/>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222F65E0" w14:textId="77777777" w:rsidR="00C23F19" w:rsidRPr="00EF2F0E" w:rsidRDefault="00C23F19" w:rsidP="0039402F">
      <w:pPr>
        <w:pStyle w:val="B20"/>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0F64145A" w14:textId="77777777" w:rsidR="00C23F19" w:rsidRPr="00EF2F0E" w:rsidRDefault="00C23F19" w:rsidP="0039402F">
      <w:pPr>
        <w:pStyle w:val="B1"/>
      </w:pPr>
      <w:r w:rsidRPr="00EF2F0E">
        <w:t>-</w:t>
      </w:r>
      <w:r w:rsidRPr="00EF2F0E">
        <w:tab/>
        <w:t>All TAB connectors are multiband TAB connectors.</w:t>
      </w:r>
    </w:p>
    <w:p w14:paraId="0D6D693C" w14:textId="77777777" w:rsidR="00C23F19" w:rsidRPr="00EF2F0E" w:rsidRDefault="00C23F19" w:rsidP="0039402F">
      <w:pPr>
        <w:pStyle w:val="B1"/>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396AE08A" w14:textId="77777777" w:rsidR="00C23F19" w:rsidRPr="00EF2F0E" w:rsidRDefault="00C23F19" w:rsidP="0039402F">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5434DB62" w14:textId="77777777" w:rsidR="00C23F19" w:rsidRPr="00EF2F0E" w:rsidRDefault="00C23F19" w:rsidP="0039402F">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D122DC" w14:textId="77777777" w:rsidR="00C23F19" w:rsidRPr="00EF2F0E" w:rsidRDefault="00C23F19" w:rsidP="0039402F">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143306C0" w14:textId="77777777" w:rsidR="00C23F19" w:rsidRPr="00EF2F0E" w:rsidRDefault="00C23F19" w:rsidP="0039402F">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496A967" w14:textId="77777777" w:rsidR="00C23F19" w:rsidRPr="00EF2F0E" w:rsidRDefault="00C23F19" w:rsidP="0039402F">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22ED89FE" w14:textId="77777777" w:rsidR="00C23F19" w:rsidRPr="00EF2F0E" w:rsidRDefault="00C23F19" w:rsidP="0039402F">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0DD3AA3F" w14:textId="77777777" w:rsidR="00C23F19" w:rsidRPr="00EF2F0E" w:rsidRDefault="00C23F19" w:rsidP="0039402F">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0C36E59E" w14:textId="77777777" w:rsidR="00C23F19" w:rsidRPr="00EF2F0E" w:rsidRDefault="00C23F19" w:rsidP="0039402F">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11390C0" w14:textId="77777777" w:rsidR="00C23F19" w:rsidRPr="00EF2F0E" w:rsidRDefault="00C23F19" w:rsidP="0039402F">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56A4F1FC" w14:textId="77777777" w:rsidR="00C23F19" w:rsidRPr="00EF2F0E" w:rsidRDefault="00C23F19" w:rsidP="0039402F">
      <w:pPr>
        <w:pStyle w:val="B1"/>
      </w:pPr>
      <w:r w:rsidRPr="00EF2F0E">
        <w:t>-</w:t>
      </w:r>
      <w:r w:rsidRPr="00EF2F0E">
        <w:tab/>
        <w:t>All RIBs are single band RIBs.</w:t>
      </w:r>
    </w:p>
    <w:p w14:paraId="10E44164" w14:textId="77777777" w:rsidR="00C23F19" w:rsidRPr="00EF2F0E" w:rsidRDefault="00C23F19" w:rsidP="0039402F">
      <w:pPr>
        <w:pStyle w:val="B1"/>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1FAD61F0" w14:textId="77777777" w:rsidR="00C23F19" w:rsidRPr="00EF2F0E" w:rsidRDefault="00C23F19" w:rsidP="0039402F">
      <w:pPr>
        <w:pStyle w:val="B1"/>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992E809" w14:textId="77777777" w:rsidR="00C23F19" w:rsidRPr="00EF2F0E" w:rsidRDefault="00C23F19" w:rsidP="0039402F">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73DC95C8" w14:textId="77777777" w:rsidR="00C23F19" w:rsidRPr="00EF2F0E" w:rsidRDefault="00C23F19" w:rsidP="0039402F">
      <w:pPr>
        <w:pStyle w:val="NO"/>
      </w:pPr>
      <w:r w:rsidRPr="00EF2F0E">
        <w:t>NOTE:</w:t>
      </w:r>
      <w:r w:rsidRPr="00EF2F0E">
        <w:tab/>
        <w:t>Each supported operating band needs to be operated separately during conformance testing for single RIBs.</w:t>
      </w:r>
    </w:p>
    <w:p w14:paraId="706B04CD" w14:textId="77777777" w:rsidR="00C23F19" w:rsidRPr="00EF2F0E" w:rsidRDefault="00C23F19" w:rsidP="0039402F">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54A42315" w14:textId="77777777" w:rsidR="00C23F19" w:rsidRPr="00EF2F0E" w:rsidRDefault="00C23F19" w:rsidP="0039402F">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37E2CB26" w14:textId="77777777" w:rsidR="00C23F19" w:rsidRPr="007C5F24" w:rsidRDefault="00C23F19" w:rsidP="0039402F">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12F2393D" w14:textId="77777777" w:rsidR="00926DC6" w:rsidRPr="00B20AE8" w:rsidRDefault="00926DC6" w:rsidP="00673E8E">
      <w:pPr>
        <w:pStyle w:val="Heading2"/>
        <w:rPr>
          <w:lang w:eastAsia="zh-CN"/>
        </w:rPr>
      </w:pPr>
      <w:bookmarkStart w:id="296" w:name="_Toc67080790"/>
      <w:bookmarkStart w:id="297" w:name="_Toc68770142"/>
      <w:bookmarkStart w:id="298" w:name="_Toc74755205"/>
      <w:bookmarkStart w:id="299" w:name="_Toc76506129"/>
      <w:bookmarkStart w:id="300" w:name="_Toc83113048"/>
      <w:bookmarkStart w:id="301" w:name="_Toc89876251"/>
      <w:bookmarkStart w:id="302" w:name="_Toc98711151"/>
      <w:bookmarkStart w:id="303" w:name="_Toc145097018"/>
      <w:bookmarkStart w:id="304" w:name="_Toc161848268"/>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718A89A3" w14:textId="77777777" w:rsidR="00AE0E8C" w:rsidRPr="00B20AE8" w:rsidRDefault="00AE0E8C" w:rsidP="00673E8E">
      <w:pPr>
        <w:pStyle w:val="Heading3"/>
      </w:pPr>
      <w:bookmarkStart w:id="305" w:name="_Toc21122819"/>
      <w:bookmarkStart w:id="306" w:name="_Toc45907012"/>
      <w:bookmarkStart w:id="307" w:name="_Toc53181116"/>
      <w:bookmarkStart w:id="308" w:name="_Toc61116939"/>
      <w:bookmarkStart w:id="309" w:name="_Toc67080791"/>
      <w:bookmarkStart w:id="310" w:name="_Toc68770143"/>
      <w:bookmarkStart w:id="311" w:name="_Toc74755206"/>
      <w:bookmarkStart w:id="312" w:name="_Toc76506130"/>
      <w:bookmarkStart w:id="313" w:name="_Toc83113049"/>
      <w:bookmarkStart w:id="314" w:name="_Toc89876252"/>
      <w:bookmarkStart w:id="315" w:name="_Toc98711152"/>
      <w:bookmarkStart w:id="316" w:name="_Toc145097019"/>
      <w:bookmarkStart w:id="317" w:name="_Toc161848269"/>
      <w:r w:rsidRPr="00B20AE8">
        <w:t>4.8.1</w:t>
      </w:r>
      <w:r w:rsidRPr="00B20AE8">
        <w:tab/>
        <w:t>Transmit configurations</w:t>
      </w:r>
      <w:bookmarkEnd w:id="305"/>
      <w:bookmarkEnd w:id="306"/>
      <w:bookmarkEnd w:id="307"/>
      <w:bookmarkEnd w:id="308"/>
      <w:bookmarkEnd w:id="309"/>
      <w:bookmarkEnd w:id="310"/>
      <w:bookmarkEnd w:id="311"/>
      <w:bookmarkEnd w:id="312"/>
      <w:bookmarkEnd w:id="313"/>
      <w:bookmarkEnd w:id="314"/>
      <w:bookmarkEnd w:id="315"/>
      <w:bookmarkEnd w:id="316"/>
      <w:bookmarkEnd w:id="317"/>
    </w:p>
    <w:p w14:paraId="6ACF200F" w14:textId="1018D148" w:rsidR="00AE0E8C" w:rsidRPr="00B20AE8" w:rsidRDefault="00AE0E8C" w:rsidP="0039402F">
      <w:r w:rsidRPr="00B20AE8">
        <w:t xml:space="preserve">Unless otherwise stated, the radiated transmitter characteristics in </w:t>
      </w:r>
      <w:r w:rsidR="003D3C64" w:rsidRPr="00B20AE8">
        <w:t>clause</w:t>
      </w:r>
      <w:r w:rsidR="003D3C64">
        <w:t> </w:t>
      </w:r>
      <w:r w:rsidR="003D3C64" w:rsidRPr="00B20AE8">
        <w:t>6</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14:paraId="270DC461" w14:textId="77777777" w:rsidR="00AE0E8C" w:rsidRPr="00B20AE8" w:rsidRDefault="00BA7B97" w:rsidP="0039402F">
      <w:pPr>
        <w:pStyle w:val="TH"/>
      </w:pPr>
      <w:r w:rsidRPr="00B20AE8">
        <w:object w:dxaOrig="10259" w:dyaOrig="4212" w14:anchorId="6DD3E248">
          <v:shape id="_x0000_i1030" type="#_x0000_t75" style="width:473.9pt;height:197.75pt" o:ole="">
            <v:imagedata r:id="rId21" o:title=""/>
          </v:shape>
          <o:OLEObject Type="Embed" ProgID="Word.Picture.8" ShapeID="_x0000_i1030" DrawAspect="Content" ObjectID="_1773834690" r:id="rId22"/>
        </w:object>
      </w:r>
    </w:p>
    <w:p w14:paraId="56338A7D" w14:textId="77777777" w:rsidR="00AE0E8C" w:rsidRPr="00B20AE8" w:rsidRDefault="00AE0E8C" w:rsidP="0039402F">
      <w:pPr>
        <w:pStyle w:val="TF"/>
      </w:pPr>
      <w:r w:rsidRPr="00B20AE8">
        <w:t xml:space="preserve">Figure 4.8.1-1: Transmitter test </w:t>
      </w:r>
      <w:r w:rsidR="007D687A" w:rsidRPr="00B20AE8">
        <w:t>interfaces</w:t>
      </w:r>
    </w:p>
    <w:p w14:paraId="1254C1AB" w14:textId="77777777" w:rsidR="007D687A" w:rsidRPr="00B20AE8" w:rsidRDefault="007D687A" w:rsidP="0039402F">
      <w:pPr>
        <w:pStyle w:val="TH"/>
        <w:rPr>
          <w:noProof/>
        </w:rPr>
      </w:pPr>
      <w:r w:rsidRPr="00B20AE8">
        <w:object w:dxaOrig="8926" w:dyaOrig="7125" w14:anchorId="749CC57C">
          <v:shape id="_x0000_i1031" type="#_x0000_t75" style="width:443.85pt;height:5in" o:ole="">
            <v:imagedata r:id="rId23" o:title=""/>
          </v:shape>
          <o:OLEObject Type="Embed" ProgID="Visio.Drawing.15" ShapeID="_x0000_i1031" DrawAspect="Content" ObjectID="_1773834691" r:id="rId24"/>
        </w:object>
      </w:r>
    </w:p>
    <w:p w14:paraId="589671F2" w14:textId="77777777" w:rsidR="007D687A" w:rsidRPr="00B20AE8" w:rsidRDefault="007D687A" w:rsidP="0039402F">
      <w:pPr>
        <w:pStyle w:val="TF"/>
      </w:pPr>
      <w:r w:rsidRPr="00B20AE8">
        <w:t>Figure 4.8.1-2: Transmitter test interfaces for co-location concept</w:t>
      </w:r>
    </w:p>
    <w:p w14:paraId="1E9E2CEE" w14:textId="77777777" w:rsidR="00AE0E8C" w:rsidRPr="00B20AE8" w:rsidRDefault="00AE0E8C" w:rsidP="00673E8E">
      <w:pPr>
        <w:pStyle w:val="Heading3"/>
      </w:pPr>
      <w:bookmarkStart w:id="318" w:name="_Toc21122820"/>
      <w:bookmarkStart w:id="319" w:name="_Toc45907013"/>
      <w:bookmarkStart w:id="320" w:name="_Toc53181117"/>
      <w:bookmarkStart w:id="321" w:name="_Toc61116940"/>
      <w:bookmarkStart w:id="322" w:name="_Toc67080792"/>
      <w:bookmarkStart w:id="323" w:name="_Toc68770144"/>
      <w:bookmarkStart w:id="324" w:name="_Toc74755207"/>
      <w:bookmarkStart w:id="325" w:name="_Toc76506131"/>
      <w:bookmarkStart w:id="326" w:name="_Toc83113050"/>
      <w:bookmarkStart w:id="327" w:name="_Toc89876253"/>
      <w:bookmarkStart w:id="328" w:name="_Toc98711153"/>
      <w:bookmarkStart w:id="329" w:name="_Toc145097020"/>
      <w:bookmarkStart w:id="330" w:name="_Toc161848270"/>
      <w:r w:rsidRPr="00B20AE8">
        <w:t>4.8.2</w:t>
      </w:r>
      <w:r w:rsidRPr="00B20AE8">
        <w:tab/>
        <w:t>Receive configurations</w:t>
      </w:r>
      <w:bookmarkEnd w:id="318"/>
      <w:bookmarkEnd w:id="319"/>
      <w:bookmarkEnd w:id="320"/>
      <w:bookmarkEnd w:id="321"/>
      <w:bookmarkEnd w:id="322"/>
      <w:bookmarkEnd w:id="323"/>
      <w:bookmarkEnd w:id="324"/>
      <w:bookmarkEnd w:id="325"/>
      <w:bookmarkEnd w:id="326"/>
      <w:bookmarkEnd w:id="327"/>
      <w:bookmarkEnd w:id="328"/>
      <w:bookmarkEnd w:id="329"/>
      <w:bookmarkEnd w:id="330"/>
    </w:p>
    <w:p w14:paraId="352E5C09" w14:textId="5B7ED9ED" w:rsidR="00AE0E8C" w:rsidRPr="00B20AE8" w:rsidRDefault="00AE0E8C" w:rsidP="0039402F">
      <w:r w:rsidRPr="00B20AE8">
        <w:t xml:space="preserve">Unless otherwise stated, the radiated receiver characteristics in </w:t>
      </w:r>
      <w:r w:rsidR="003D3C64" w:rsidRPr="00B20AE8">
        <w:t>clause</w:t>
      </w:r>
      <w:r w:rsidR="003D3C64">
        <w:t> </w:t>
      </w:r>
      <w:r w:rsidR="003D3C64"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331" w:name="_MON_1561373884"/>
    <w:bookmarkEnd w:id="331"/>
    <w:p w14:paraId="4E8D9A3D" w14:textId="77777777" w:rsidR="00AE0E8C" w:rsidRPr="00B20AE8" w:rsidRDefault="00984AF4" w:rsidP="0039402F">
      <w:pPr>
        <w:pStyle w:val="TH"/>
      </w:pPr>
      <w:r w:rsidRPr="00B20AE8">
        <w:object w:dxaOrig="10259" w:dyaOrig="4212" w14:anchorId="3D512474">
          <v:shape id="_x0000_i1032" type="#_x0000_t75" style="width:480.75pt;height:197.75pt" o:ole="">
            <v:imagedata r:id="rId25" o:title=""/>
          </v:shape>
          <o:OLEObject Type="Embed" ProgID="Word.Picture.8" ShapeID="_x0000_i1032" DrawAspect="Content" ObjectID="_1773834692" r:id="rId26"/>
        </w:object>
      </w:r>
    </w:p>
    <w:p w14:paraId="2962EF40" w14:textId="77777777" w:rsidR="007D687A" w:rsidRPr="00B20AE8" w:rsidRDefault="00AE0E8C" w:rsidP="0039402F">
      <w:pPr>
        <w:pStyle w:val="TF"/>
      </w:pPr>
      <w:r w:rsidRPr="00B20AE8">
        <w:t xml:space="preserve">Figure 4.8.2-1: Receiver test </w:t>
      </w:r>
      <w:r w:rsidR="007D687A" w:rsidRPr="00B20AE8">
        <w:t>interfaces</w:t>
      </w:r>
    </w:p>
    <w:p w14:paraId="538142F7" w14:textId="77777777" w:rsidR="007D687A" w:rsidRPr="00B20AE8" w:rsidRDefault="007D687A" w:rsidP="0039402F">
      <w:pPr>
        <w:pStyle w:val="TH"/>
      </w:pPr>
      <w:r w:rsidRPr="00B20AE8">
        <w:object w:dxaOrig="8850" w:dyaOrig="6915" w14:anchorId="6CF03A19">
          <v:shape id="_x0000_i1033" type="#_x0000_t75" style="width:444.75pt;height:348.6pt" o:ole="">
            <v:imagedata r:id="rId27" o:title=""/>
          </v:shape>
          <o:OLEObject Type="Embed" ProgID="Visio.Drawing.15" ShapeID="_x0000_i1033" DrawAspect="Content" ObjectID="_1773834693" r:id="rId28"/>
        </w:object>
      </w:r>
    </w:p>
    <w:p w14:paraId="20F2D9F8" w14:textId="77777777" w:rsidR="00AE0E8C" w:rsidRPr="00B20AE8" w:rsidRDefault="007D687A" w:rsidP="0039402F">
      <w:pPr>
        <w:pStyle w:val="TF"/>
      </w:pPr>
      <w:r w:rsidRPr="00B20AE8">
        <w:t>Figure 4.8.2-2: Receiver test interfaces for co-location concept</w:t>
      </w:r>
    </w:p>
    <w:p w14:paraId="1FA0C993" w14:textId="77777777" w:rsidR="00AE0E8C" w:rsidRPr="00B20AE8" w:rsidRDefault="00AE0E8C" w:rsidP="00673E8E">
      <w:pPr>
        <w:pStyle w:val="Heading3"/>
      </w:pPr>
      <w:bookmarkStart w:id="332" w:name="_Toc21122821"/>
      <w:bookmarkStart w:id="333" w:name="_Toc45907014"/>
      <w:bookmarkStart w:id="334" w:name="_Toc53181118"/>
      <w:bookmarkStart w:id="335" w:name="_Toc61116941"/>
      <w:bookmarkStart w:id="336" w:name="_Toc67080793"/>
      <w:bookmarkStart w:id="337" w:name="_Toc68770145"/>
      <w:bookmarkStart w:id="338" w:name="_Toc74755208"/>
      <w:bookmarkStart w:id="339" w:name="_Toc76506132"/>
      <w:bookmarkStart w:id="340" w:name="_Toc83113051"/>
      <w:bookmarkStart w:id="341" w:name="_Toc89876254"/>
      <w:bookmarkStart w:id="342" w:name="_Toc98711154"/>
      <w:bookmarkStart w:id="343" w:name="_Toc145097021"/>
      <w:bookmarkStart w:id="344" w:name="_Toc161848271"/>
      <w:r w:rsidRPr="00B20AE8">
        <w:t>4.8.3</w:t>
      </w:r>
      <w:r w:rsidRPr="00B20AE8">
        <w:tab/>
        <w:t>Power supply options</w:t>
      </w:r>
      <w:bookmarkEnd w:id="332"/>
      <w:bookmarkEnd w:id="333"/>
      <w:bookmarkEnd w:id="334"/>
      <w:bookmarkEnd w:id="335"/>
      <w:bookmarkEnd w:id="336"/>
      <w:bookmarkEnd w:id="337"/>
      <w:bookmarkEnd w:id="338"/>
      <w:bookmarkEnd w:id="339"/>
      <w:bookmarkEnd w:id="340"/>
      <w:bookmarkEnd w:id="341"/>
      <w:bookmarkEnd w:id="342"/>
      <w:bookmarkEnd w:id="343"/>
      <w:bookmarkEnd w:id="344"/>
    </w:p>
    <w:p w14:paraId="7661D501" w14:textId="77777777" w:rsidR="00AE0E8C" w:rsidRPr="00B20AE8" w:rsidRDefault="00AE0E8C" w:rsidP="0039402F">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587F1" w14:textId="77777777" w:rsidR="00AE0E8C" w:rsidRPr="00B20AE8" w:rsidRDefault="00AE0E8C" w:rsidP="00673E8E">
      <w:pPr>
        <w:pStyle w:val="Heading3"/>
      </w:pPr>
      <w:bookmarkStart w:id="345" w:name="_Toc21122822"/>
      <w:bookmarkStart w:id="346" w:name="_Toc45907015"/>
      <w:bookmarkStart w:id="347" w:name="_Toc53181119"/>
      <w:bookmarkStart w:id="348" w:name="_Toc61116942"/>
      <w:bookmarkStart w:id="349" w:name="_Toc67080794"/>
      <w:bookmarkStart w:id="350" w:name="_Toc68770146"/>
      <w:bookmarkStart w:id="351" w:name="_Toc74755209"/>
      <w:bookmarkStart w:id="352" w:name="_Toc76506133"/>
      <w:bookmarkStart w:id="353" w:name="_Toc83113052"/>
      <w:bookmarkStart w:id="354" w:name="_Toc89876255"/>
      <w:bookmarkStart w:id="355" w:name="_Toc98711155"/>
      <w:bookmarkStart w:id="356" w:name="_Toc145097022"/>
      <w:bookmarkStart w:id="357" w:name="_Toc161848272"/>
      <w:r w:rsidRPr="00B20AE8">
        <w:t>4.8.4</w:t>
      </w:r>
      <w:r w:rsidRPr="00B20AE8">
        <w:tab/>
        <w:t>BS with integrated Iuant BS modem</w:t>
      </w:r>
      <w:bookmarkEnd w:id="345"/>
      <w:bookmarkEnd w:id="346"/>
      <w:bookmarkEnd w:id="347"/>
      <w:bookmarkEnd w:id="348"/>
      <w:bookmarkEnd w:id="349"/>
      <w:bookmarkEnd w:id="350"/>
      <w:bookmarkEnd w:id="351"/>
      <w:bookmarkEnd w:id="352"/>
      <w:bookmarkEnd w:id="353"/>
      <w:bookmarkEnd w:id="354"/>
      <w:bookmarkEnd w:id="355"/>
      <w:bookmarkEnd w:id="356"/>
      <w:bookmarkEnd w:id="357"/>
    </w:p>
    <w:p w14:paraId="7AACF6B3" w14:textId="77777777" w:rsidR="00764C20" w:rsidRPr="00B20AE8" w:rsidRDefault="00AE0E8C" w:rsidP="0039402F">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14:paraId="58811C2C" w14:textId="77777777" w:rsidR="00B336BC" w:rsidRPr="00B20AE8" w:rsidRDefault="00926DC6" w:rsidP="00673E8E">
      <w:pPr>
        <w:pStyle w:val="Heading2"/>
        <w:rPr>
          <w:lang w:eastAsia="zh-CN"/>
        </w:rPr>
      </w:pPr>
      <w:bookmarkStart w:id="358" w:name="_Toc21122823"/>
      <w:bookmarkStart w:id="359" w:name="_Toc45907016"/>
      <w:bookmarkStart w:id="360" w:name="_Toc53181120"/>
      <w:bookmarkStart w:id="361" w:name="_Toc61116943"/>
      <w:bookmarkStart w:id="362" w:name="_Toc67080795"/>
      <w:bookmarkStart w:id="363" w:name="_Toc68770147"/>
      <w:bookmarkStart w:id="364" w:name="_Toc74755210"/>
      <w:bookmarkStart w:id="365" w:name="_Toc76506134"/>
      <w:bookmarkStart w:id="366" w:name="_Toc83113053"/>
      <w:bookmarkStart w:id="367" w:name="_Toc89876256"/>
      <w:bookmarkStart w:id="368" w:name="_Toc98711156"/>
      <w:bookmarkStart w:id="369" w:name="_Toc145097023"/>
      <w:bookmarkStart w:id="370" w:name="_Toc161848273"/>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358"/>
      <w:bookmarkEnd w:id="359"/>
      <w:bookmarkEnd w:id="360"/>
      <w:bookmarkEnd w:id="361"/>
      <w:bookmarkEnd w:id="362"/>
      <w:bookmarkEnd w:id="363"/>
      <w:bookmarkEnd w:id="364"/>
      <w:bookmarkEnd w:id="365"/>
      <w:bookmarkEnd w:id="366"/>
      <w:bookmarkEnd w:id="367"/>
      <w:bookmarkEnd w:id="368"/>
      <w:bookmarkEnd w:id="369"/>
      <w:bookmarkEnd w:id="370"/>
    </w:p>
    <w:p w14:paraId="6C22BA98" w14:textId="77777777" w:rsidR="00AE0E8C" w:rsidRPr="00B20AE8" w:rsidRDefault="00AE0E8C" w:rsidP="0039402F">
      <w:r w:rsidRPr="00B20AE8">
        <w:t>A radiated capability set is defined as the AAS BS capability to support certain RAT combinations in an operating band.</w:t>
      </w:r>
    </w:p>
    <w:p w14:paraId="0B5D47AB" w14:textId="77777777" w:rsidR="00AE0E8C" w:rsidRPr="00B20AE8" w:rsidRDefault="00AE0E8C" w:rsidP="0039402F">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14:paraId="149314B6" w14:textId="77777777" w:rsidR="00AE0E8C" w:rsidRPr="00B20AE8" w:rsidRDefault="00AE0E8C" w:rsidP="0039402F">
      <w:pPr>
        <w:pStyle w:val="TH"/>
      </w:pPr>
      <w:r w:rsidRPr="00B20AE8">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559"/>
        <w:gridCol w:w="1418"/>
        <w:gridCol w:w="1276"/>
        <w:gridCol w:w="1360"/>
      </w:tblGrid>
      <w:tr w:rsidR="004F339F" w:rsidRPr="00B20AE8" w14:paraId="1AAC9D56" w14:textId="77777777" w:rsidTr="00F437E4">
        <w:trPr>
          <w:cantSplit/>
          <w:jc w:val="center"/>
        </w:trPr>
        <w:tc>
          <w:tcPr>
            <w:tcW w:w="1843" w:type="dxa"/>
          </w:tcPr>
          <w:p w14:paraId="698E3653" w14:textId="77777777" w:rsidR="009917C2" w:rsidRPr="00B20AE8" w:rsidRDefault="009917C2" w:rsidP="0039402F">
            <w:pPr>
              <w:pStyle w:val="TAH"/>
              <w:rPr>
                <w:bCs/>
              </w:rPr>
            </w:pPr>
            <w:r w:rsidRPr="00B20AE8">
              <w:t>Radiated capability Set supported by the AAS BS</w:t>
            </w:r>
          </w:p>
        </w:tc>
        <w:tc>
          <w:tcPr>
            <w:tcW w:w="1418" w:type="dxa"/>
          </w:tcPr>
          <w:p w14:paraId="0FC6EE70" w14:textId="77777777" w:rsidR="009917C2" w:rsidRPr="00B20AE8" w:rsidRDefault="009917C2" w:rsidP="0039402F">
            <w:pPr>
              <w:pStyle w:val="TAH"/>
            </w:pPr>
            <w:r w:rsidRPr="00B20AE8">
              <w:t>RCSA1</w:t>
            </w:r>
          </w:p>
        </w:tc>
        <w:tc>
          <w:tcPr>
            <w:tcW w:w="1417" w:type="dxa"/>
          </w:tcPr>
          <w:p w14:paraId="5DB601D2" w14:textId="77777777" w:rsidR="009917C2" w:rsidRPr="00B20AE8" w:rsidRDefault="009917C2" w:rsidP="0039402F">
            <w:pPr>
              <w:pStyle w:val="TAH"/>
            </w:pPr>
            <w:r w:rsidRPr="00B20AE8">
              <w:t>RCSA2</w:t>
            </w:r>
          </w:p>
        </w:tc>
        <w:tc>
          <w:tcPr>
            <w:tcW w:w="1559" w:type="dxa"/>
          </w:tcPr>
          <w:p w14:paraId="2A70CBE7" w14:textId="77777777" w:rsidR="009917C2" w:rsidRPr="00B20AE8" w:rsidRDefault="009917C2" w:rsidP="0039402F">
            <w:pPr>
              <w:pStyle w:val="TAH"/>
            </w:pPr>
            <w:r w:rsidRPr="00B20AE8">
              <w:t>RCSA3</w:t>
            </w:r>
          </w:p>
        </w:tc>
        <w:tc>
          <w:tcPr>
            <w:tcW w:w="1418" w:type="dxa"/>
          </w:tcPr>
          <w:p w14:paraId="444B2500" w14:textId="77777777" w:rsidR="009917C2" w:rsidRPr="00B20AE8" w:rsidRDefault="009917C2" w:rsidP="0039402F">
            <w:pPr>
              <w:pStyle w:val="TAH"/>
            </w:pPr>
            <w:r w:rsidRPr="00B20AE8">
              <w:t>RCSA3A</w:t>
            </w:r>
          </w:p>
        </w:tc>
        <w:tc>
          <w:tcPr>
            <w:tcW w:w="1276" w:type="dxa"/>
          </w:tcPr>
          <w:p w14:paraId="11D740CD" w14:textId="77777777" w:rsidR="009917C2" w:rsidRPr="00B20AE8" w:rsidRDefault="009917C2" w:rsidP="0039402F">
            <w:pPr>
              <w:pStyle w:val="TAH"/>
            </w:pPr>
            <w:r w:rsidRPr="00B20AE8">
              <w:t>RCSA4</w:t>
            </w:r>
          </w:p>
        </w:tc>
        <w:tc>
          <w:tcPr>
            <w:tcW w:w="1360" w:type="dxa"/>
          </w:tcPr>
          <w:p w14:paraId="09DDBD1C" w14:textId="77777777" w:rsidR="009917C2" w:rsidRPr="00B20AE8" w:rsidRDefault="009917C2" w:rsidP="0039402F">
            <w:pPr>
              <w:pStyle w:val="TAH"/>
            </w:pPr>
            <w:r w:rsidRPr="00B20AE8">
              <w:t>RCSA5</w:t>
            </w:r>
          </w:p>
        </w:tc>
      </w:tr>
      <w:tr w:rsidR="004F339F" w:rsidRPr="00B20AE8" w14:paraId="6E28BE1A" w14:textId="77777777" w:rsidTr="00F437E4">
        <w:trPr>
          <w:cantSplit/>
          <w:jc w:val="center"/>
        </w:trPr>
        <w:tc>
          <w:tcPr>
            <w:tcW w:w="1843" w:type="dxa"/>
          </w:tcPr>
          <w:p w14:paraId="6B1CAEA0" w14:textId="77777777" w:rsidR="009917C2" w:rsidRPr="00B20AE8" w:rsidRDefault="009917C2" w:rsidP="0039402F">
            <w:pPr>
              <w:pStyle w:val="TAH"/>
            </w:pPr>
            <w:r w:rsidRPr="00B20AE8">
              <w:t>Supported RATs</w:t>
            </w:r>
          </w:p>
        </w:tc>
        <w:tc>
          <w:tcPr>
            <w:tcW w:w="1418" w:type="dxa"/>
          </w:tcPr>
          <w:p w14:paraId="46642DC8" w14:textId="77777777" w:rsidR="009917C2" w:rsidRPr="00B20AE8" w:rsidRDefault="009917C2" w:rsidP="0039402F">
            <w:pPr>
              <w:pStyle w:val="TAH"/>
            </w:pPr>
            <w:r w:rsidRPr="00B20AE8">
              <w:t>AAS BS supports MSR operation of UTRA only in the band</w:t>
            </w:r>
          </w:p>
        </w:tc>
        <w:tc>
          <w:tcPr>
            <w:tcW w:w="1417" w:type="dxa"/>
          </w:tcPr>
          <w:p w14:paraId="0C3D1CAA" w14:textId="77777777" w:rsidR="009917C2" w:rsidRPr="00B20AE8" w:rsidRDefault="009917C2" w:rsidP="0039402F">
            <w:pPr>
              <w:pStyle w:val="TAH"/>
            </w:pPr>
            <w:r w:rsidRPr="00B20AE8">
              <w:t>AAS BS supports MSR operation of E-UTRA only in the band</w:t>
            </w:r>
          </w:p>
        </w:tc>
        <w:tc>
          <w:tcPr>
            <w:tcW w:w="1559" w:type="dxa"/>
          </w:tcPr>
          <w:p w14:paraId="1F81526B" w14:textId="77777777" w:rsidR="009917C2" w:rsidRPr="00B20AE8" w:rsidRDefault="009917C2" w:rsidP="0039402F">
            <w:pPr>
              <w:pStyle w:val="TAH"/>
            </w:pPr>
            <w:r w:rsidRPr="00B20AE8">
              <w:t>AAS BS supports MSR E-UTRA and UTRA in the band</w:t>
            </w:r>
          </w:p>
        </w:tc>
        <w:tc>
          <w:tcPr>
            <w:tcW w:w="1418" w:type="dxa"/>
          </w:tcPr>
          <w:p w14:paraId="3F43903D" w14:textId="77777777" w:rsidR="009917C2" w:rsidRPr="00B20AE8" w:rsidRDefault="009917C2" w:rsidP="0039402F">
            <w:pPr>
              <w:pStyle w:val="TAH"/>
            </w:pPr>
            <w:r w:rsidRPr="00B20AE8">
              <w:t>AAS BS supports NR and E-UTRA MSR in the band</w:t>
            </w:r>
          </w:p>
        </w:tc>
        <w:tc>
          <w:tcPr>
            <w:tcW w:w="1276" w:type="dxa"/>
          </w:tcPr>
          <w:p w14:paraId="1E0144EF" w14:textId="77777777" w:rsidR="009917C2" w:rsidRPr="00B20AE8" w:rsidRDefault="009917C2" w:rsidP="0039402F">
            <w:pPr>
              <w:pStyle w:val="TAH"/>
            </w:pPr>
            <w:r w:rsidRPr="00B20AE8">
              <w:t>AAS BS supports single-RAT UTRA in the band</w:t>
            </w:r>
          </w:p>
        </w:tc>
        <w:tc>
          <w:tcPr>
            <w:tcW w:w="1360" w:type="dxa"/>
          </w:tcPr>
          <w:p w14:paraId="31BE5752" w14:textId="77777777" w:rsidR="009917C2" w:rsidRPr="00B20AE8" w:rsidRDefault="009917C2" w:rsidP="0039402F">
            <w:pPr>
              <w:pStyle w:val="TAH"/>
            </w:pPr>
            <w:r w:rsidRPr="00B20AE8">
              <w:t>AAS BS supports single-RAT E</w:t>
            </w:r>
            <w:r w:rsidRPr="00B20AE8">
              <w:noBreakHyphen/>
              <w:t xml:space="preserve">UTRA in the band </w:t>
            </w:r>
          </w:p>
        </w:tc>
      </w:tr>
      <w:tr w:rsidR="004F339F" w:rsidRPr="00037207" w14:paraId="1F67FDF7" w14:textId="77777777" w:rsidTr="00F437E4">
        <w:trPr>
          <w:cantSplit/>
          <w:jc w:val="center"/>
        </w:trPr>
        <w:tc>
          <w:tcPr>
            <w:tcW w:w="1843" w:type="dxa"/>
          </w:tcPr>
          <w:p w14:paraId="2C11D911" w14:textId="77777777" w:rsidR="009917C2" w:rsidRPr="00B20AE8" w:rsidRDefault="009917C2" w:rsidP="0039402F">
            <w:pPr>
              <w:pStyle w:val="TAC"/>
            </w:pPr>
            <w:r w:rsidRPr="00B20AE8">
              <w:t>Supported configurations</w:t>
            </w:r>
          </w:p>
        </w:tc>
        <w:tc>
          <w:tcPr>
            <w:tcW w:w="1418" w:type="dxa"/>
          </w:tcPr>
          <w:p w14:paraId="43C13120" w14:textId="77777777" w:rsidR="009917C2" w:rsidRPr="00B20AE8" w:rsidRDefault="009917C2" w:rsidP="0039402F">
            <w:pPr>
              <w:pStyle w:val="TAC"/>
            </w:pPr>
            <w:r w:rsidRPr="00B20AE8">
              <w:t>SR UTRA (SC, MC)</w:t>
            </w:r>
          </w:p>
        </w:tc>
        <w:tc>
          <w:tcPr>
            <w:tcW w:w="1417" w:type="dxa"/>
          </w:tcPr>
          <w:p w14:paraId="65866B32" w14:textId="77777777" w:rsidR="009917C2" w:rsidRPr="00B20AE8" w:rsidRDefault="009917C2" w:rsidP="0039402F">
            <w:pPr>
              <w:pStyle w:val="TAC"/>
              <w:rPr>
                <w:b/>
                <w:bCs/>
                <w:lang w:val="sv-FI"/>
              </w:rPr>
            </w:pPr>
            <w:r w:rsidRPr="00B20AE8">
              <w:rPr>
                <w:lang w:val="sv-FI"/>
              </w:rPr>
              <w:t xml:space="preserve">SR </w:t>
            </w:r>
            <w:r w:rsidRPr="00B20AE8">
              <w:rPr>
                <w:lang w:val="sv-FI"/>
              </w:rPr>
              <w:br/>
              <w:t>E-UTRA (SC, MC, CA)</w:t>
            </w:r>
          </w:p>
        </w:tc>
        <w:tc>
          <w:tcPr>
            <w:tcW w:w="1559" w:type="dxa"/>
          </w:tcPr>
          <w:p w14:paraId="70CB3D72" w14:textId="77777777" w:rsidR="009917C2" w:rsidRPr="00B20AE8" w:rsidRDefault="009917C2" w:rsidP="0039402F">
            <w:pPr>
              <w:pStyle w:val="TAC"/>
              <w:rPr>
                <w:lang w:val="sv-FI"/>
              </w:rPr>
            </w:pPr>
            <w:r w:rsidRPr="00B20AE8">
              <w:rPr>
                <w:lang w:val="sv-FI"/>
              </w:rPr>
              <w:t>MR UTRA + E</w:t>
            </w:r>
            <w:r w:rsidRPr="00B20AE8">
              <w:rPr>
                <w:lang w:val="sv-FI"/>
              </w:rPr>
              <w:noBreakHyphen/>
              <w:t>UTRA</w:t>
            </w:r>
          </w:p>
          <w:p w14:paraId="400127EA" w14:textId="77777777" w:rsidR="009917C2" w:rsidRPr="00B20AE8" w:rsidRDefault="009917C2" w:rsidP="0039402F">
            <w:pPr>
              <w:pStyle w:val="TAC"/>
              <w:rPr>
                <w:lang w:val="sv-FI"/>
              </w:rPr>
            </w:pPr>
          </w:p>
          <w:p w14:paraId="07650C43" w14:textId="77777777" w:rsidR="009917C2" w:rsidRPr="00B20AE8" w:rsidRDefault="009917C2" w:rsidP="0039402F">
            <w:pPr>
              <w:pStyle w:val="TAC"/>
              <w:rPr>
                <w:lang w:val="sv-FI"/>
              </w:rPr>
            </w:pPr>
            <w:r w:rsidRPr="00B20AE8">
              <w:rPr>
                <w:lang w:val="sv-FI"/>
              </w:rPr>
              <w:t>SR UTRA (SC, MC)</w:t>
            </w:r>
          </w:p>
          <w:p w14:paraId="4A94080F" w14:textId="77777777" w:rsidR="009917C2" w:rsidRPr="00B20AE8" w:rsidRDefault="009917C2" w:rsidP="0039402F">
            <w:pPr>
              <w:pStyle w:val="TAC"/>
              <w:rPr>
                <w:lang w:val="sv-FI"/>
              </w:rPr>
            </w:pPr>
          </w:p>
          <w:p w14:paraId="2C05F740" w14:textId="77777777" w:rsidR="009917C2" w:rsidRPr="00B20AE8" w:rsidRDefault="009917C2" w:rsidP="0039402F">
            <w:pPr>
              <w:pStyle w:val="TAC"/>
              <w:rPr>
                <w:b/>
                <w:bCs/>
                <w:lang w:val="sv-FI"/>
              </w:rPr>
            </w:pPr>
            <w:r w:rsidRPr="00B20AE8">
              <w:rPr>
                <w:lang w:val="sv-FI"/>
              </w:rPr>
              <w:t>SR E-UTRA (SC, MC, CA)</w:t>
            </w:r>
          </w:p>
        </w:tc>
        <w:tc>
          <w:tcPr>
            <w:tcW w:w="1418" w:type="dxa"/>
          </w:tcPr>
          <w:p w14:paraId="7BEB16E2" w14:textId="77777777" w:rsidR="009917C2" w:rsidRPr="00B20AE8" w:rsidRDefault="009917C2" w:rsidP="0039402F">
            <w:pPr>
              <w:pStyle w:val="TAC"/>
            </w:pPr>
            <w:r w:rsidRPr="00B20AE8">
              <w:t>MR E-UTRA + NR</w:t>
            </w:r>
          </w:p>
          <w:p w14:paraId="04D9C4A1" w14:textId="77777777" w:rsidR="009917C2" w:rsidRPr="00B20AE8" w:rsidRDefault="009917C2" w:rsidP="0039402F">
            <w:pPr>
              <w:pStyle w:val="TAC"/>
            </w:pPr>
          </w:p>
          <w:p w14:paraId="315916F3" w14:textId="77777777" w:rsidR="009917C2" w:rsidRPr="00B20AE8" w:rsidRDefault="009917C2" w:rsidP="0039402F">
            <w:pPr>
              <w:pStyle w:val="TAC"/>
              <w:rPr>
                <w:lang w:val="en-US"/>
              </w:rPr>
            </w:pPr>
            <w:r w:rsidRPr="00B20AE8">
              <w:rPr>
                <w:lang w:val="en-US"/>
              </w:rPr>
              <w:t>SR NR (SC, MC, CA)</w:t>
            </w:r>
          </w:p>
          <w:p w14:paraId="41D2468A" w14:textId="77777777" w:rsidR="009917C2" w:rsidRPr="00B20AE8" w:rsidRDefault="009917C2" w:rsidP="0039402F">
            <w:pPr>
              <w:pStyle w:val="TAC"/>
              <w:rPr>
                <w:lang w:val="en-US"/>
              </w:rPr>
            </w:pPr>
          </w:p>
          <w:p w14:paraId="3AE8E2F1" w14:textId="77777777" w:rsidR="009917C2" w:rsidRPr="00B20AE8" w:rsidRDefault="009917C2" w:rsidP="0039402F">
            <w:pPr>
              <w:pStyle w:val="TAC"/>
              <w:rPr>
                <w:lang w:val="sv-FI"/>
              </w:rPr>
            </w:pPr>
            <w:r w:rsidRPr="00B20AE8">
              <w:rPr>
                <w:lang w:val="sv-SE"/>
              </w:rPr>
              <w:t>SR E-UTRA (SC, MC, CA)</w:t>
            </w:r>
          </w:p>
        </w:tc>
        <w:tc>
          <w:tcPr>
            <w:tcW w:w="1276" w:type="dxa"/>
          </w:tcPr>
          <w:p w14:paraId="135703FB" w14:textId="77777777" w:rsidR="009917C2" w:rsidRPr="00B20AE8" w:rsidRDefault="009917C2" w:rsidP="0039402F">
            <w:pPr>
              <w:pStyle w:val="TAC"/>
            </w:pPr>
            <w:r w:rsidRPr="00B20AE8">
              <w:t>SR UTRA (SC, MC)</w:t>
            </w:r>
          </w:p>
        </w:tc>
        <w:tc>
          <w:tcPr>
            <w:tcW w:w="1360" w:type="dxa"/>
          </w:tcPr>
          <w:p w14:paraId="0C407227" w14:textId="77777777" w:rsidR="009917C2" w:rsidRPr="00B20AE8" w:rsidRDefault="009917C2" w:rsidP="0039402F">
            <w:pPr>
              <w:pStyle w:val="TAC"/>
              <w:rPr>
                <w:b/>
                <w:bCs/>
                <w:lang w:val="sv-FI"/>
              </w:rPr>
            </w:pPr>
            <w:r w:rsidRPr="00B20AE8">
              <w:rPr>
                <w:lang w:val="sv-FI"/>
              </w:rPr>
              <w:t xml:space="preserve">SR </w:t>
            </w:r>
            <w:r w:rsidRPr="00B20AE8">
              <w:rPr>
                <w:lang w:val="sv-FI"/>
              </w:rPr>
              <w:br/>
              <w:t>E-UTRA (SC, MC, CA)</w:t>
            </w:r>
          </w:p>
        </w:tc>
      </w:tr>
      <w:tr w:rsidR="00CC4BB7" w:rsidRPr="00B20AE8" w14:paraId="459A86A5" w14:textId="77777777" w:rsidTr="00F437E4">
        <w:trPr>
          <w:cantSplit/>
          <w:jc w:val="center"/>
        </w:trPr>
        <w:tc>
          <w:tcPr>
            <w:tcW w:w="1843" w:type="dxa"/>
          </w:tcPr>
          <w:p w14:paraId="73869E41" w14:textId="77777777" w:rsidR="009917C2" w:rsidRPr="00B20AE8" w:rsidRDefault="009917C2" w:rsidP="0039402F">
            <w:pPr>
              <w:pStyle w:val="TAC"/>
            </w:pPr>
            <w:r w:rsidRPr="00B20AE8">
              <w:t>Applicable BC</w:t>
            </w:r>
          </w:p>
        </w:tc>
        <w:tc>
          <w:tcPr>
            <w:tcW w:w="1418" w:type="dxa"/>
          </w:tcPr>
          <w:p w14:paraId="0E72264B" w14:textId="77777777" w:rsidR="009917C2" w:rsidRPr="00B20AE8" w:rsidRDefault="009917C2" w:rsidP="0039402F">
            <w:pPr>
              <w:pStyle w:val="TAC"/>
            </w:pPr>
            <w:r w:rsidRPr="00B20AE8">
              <w:t>BC1, BC2 or BC3</w:t>
            </w:r>
          </w:p>
        </w:tc>
        <w:tc>
          <w:tcPr>
            <w:tcW w:w="1417" w:type="dxa"/>
          </w:tcPr>
          <w:p w14:paraId="4C33B654" w14:textId="77777777" w:rsidR="009917C2" w:rsidRPr="00B20AE8" w:rsidRDefault="009917C2" w:rsidP="0039402F">
            <w:pPr>
              <w:pStyle w:val="TAC"/>
            </w:pPr>
            <w:r w:rsidRPr="00B20AE8">
              <w:t>BC1, BC2 or BC3</w:t>
            </w:r>
          </w:p>
        </w:tc>
        <w:tc>
          <w:tcPr>
            <w:tcW w:w="1559" w:type="dxa"/>
          </w:tcPr>
          <w:p w14:paraId="76E69F5C" w14:textId="77777777" w:rsidR="009917C2" w:rsidRPr="00B20AE8" w:rsidRDefault="009917C2" w:rsidP="0039402F">
            <w:pPr>
              <w:pStyle w:val="TAC"/>
            </w:pPr>
            <w:r w:rsidRPr="00B20AE8">
              <w:t>BC1, BC2 or BC3</w:t>
            </w:r>
          </w:p>
        </w:tc>
        <w:tc>
          <w:tcPr>
            <w:tcW w:w="1418" w:type="dxa"/>
          </w:tcPr>
          <w:p w14:paraId="087C8D61" w14:textId="77777777" w:rsidR="009917C2" w:rsidRPr="00B20AE8" w:rsidRDefault="009917C2" w:rsidP="0039402F">
            <w:pPr>
              <w:pStyle w:val="TAC"/>
            </w:pPr>
            <w:r w:rsidRPr="00B20AE8">
              <w:t>BC1, BC2 or BC3</w:t>
            </w:r>
          </w:p>
        </w:tc>
        <w:tc>
          <w:tcPr>
            <w:tcW w:w="1276" w:type="dxa"/>
          </w:tcPr>
          <w:p w14:paraId="2D486694" w14:textId="77777777" w:rsidR="009917C2" w:rsidRPr="00B20AE8" w:rsidRDefault="009917C2" w:rsidP="0039402F">
            <w:pPr>
              <w:pStyle w:val="TAC"/>
            </w:pPr>
            <w:r w:rsidRPr="00B20AE8">
              <w:t>BC1, BC2 or BC3</w:t>
            </w:r>
          </w:p>
        </w:tc>
        <w:tc>
          <w:tcPr>
            <w:tcW w:w="1360" w:type="dxa"/>
          </w:tcPr>
          <w:p w14:paraId="4D941947" w14:textId="77777777" w:rsidR="009917C2" w:rsidRPr="00B20AE8" w:rsidRDefault="009917C2" w:rsidP="0039402F">
            <w:pPr>
              <w:pStyle w:val="TAC"/>
            </w:pPr>
            <w:r w:rsidRPr="00B20AE8">
              <w:t>BC1, BC2 or BC3</w:t>
            </w:r>
          </w:p>
        </w:tc>
      </w:tr>
    </w:tbl>
    <w:p w14:paraId="542C3737" w14:textId="77777777" w:rsidR="00AE0E8C" w:rsidRPr="00B20AE8" w:rsidRDefault="00AE0E8C" w:rsidP="0039402F"/>
    <w:p w14:paraId="3F4F1990" w14:textId="107B4ABD" w:rsidR="00AE0E8C" w:rsidRPr="00B20AE8" w:rsidRDefault="00AE0E8C" w:rsidP="0039402F">
      <w:r w:rsidRPr="00B20AE8">
        <w:t xml:space="preserve">The applicable test configurations for each RF requirement are defined in </w:t>
      </w:r>
      <w:r w:rsidR="003D3C64">
        <w:t>clause </w:t>
      </w:r>
      <w:r w:rsidR="003D3C64" w:rsidRPr="00B20AE8">
        <w:t>5</w:t>
      </w:r>
      <w:r w:rsidRPr="00B20AE8">
        <w:t xml:space="preserve">.1,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3D3C64">
        <w:t>clause </w:t>
      </w:r>
      <w:r w:rsidR="003D3C64" w:rsidRPr="00B20AE8">
        <w:t>5</w:t>
      </w:r>
      <w:r w:rsidRPr="00B20AE8">
        <w:t>.4 for the declared radiated capability set(s).</w:t>
      </w:r>
    </w:p>
    <w:p w14:paraId="58948852" w14:textId="40A59BF0" w:rsidR="00AE0E8C" w:rsidRPr="00B20AE8" w:rsidRDefault="00AE0E8C" w:rsidP="0039402F">
      <w:pPr>
        <w:pStyle w:val="NO"/>
      </w:pPr>
      <w:r w:rsidRPr="00B20AE8">
        <w:t>NOTE:</w:t>
      </w:r>
      <w:r w:rsidRPr="00B20AE8">
        <w:tab/>
        <w:t xml:space="preserve">Not every supported configuration within a capability set is tested, but the tables in </w:t>
      </w:r>
      <w:r w:rsidR="003D3C64">
        <w:t>clause</w:t>
      </w:r>
      <w:r w:rsidR="00484869" w:rsidRPr="00B20AE8">
        <w:t>s</w:t>
      </w:r>
      <w:r w:rsidRPr="00B20AE8">
        <w:t xml:space="preserve"> 5.2, 5.3 and 5.4 provide a judicious choice among the supported configurations and test configurations to ensure proper test coverage.</w:t>
      </w:r>
    </w:p>
    <w:p w14:paraId="553E97EA" w14:textId="77777777" w:rsidR="001B3F3E" w:rsidRPr="00B20AE8" w:rsidRDefault="00926DC6" w:rsidP="00673E8E">
      <w:pPr>
        <w:pStyle w:val="Heading2"/>
        <w:rPr>
          <w:lang w:eastAsia="zh-CN"/>
        </w:rPr>
      </w:pPr>
      <w:bookmarkStart w:id="371" w:name="_Toc21122824"/>
      <w:bookmarkStart w:id="372" w:name="_Toc45907017"/>
      <w:bookmarkStart w:id="373" w:name="_Toc53181121"/>
      <w:bookmarkStart w:id="374" w:name="_Toc61116944"/>
      <w:bookmarkStart w:id="375" w:name="_Toc67080796"/>
      <w:bookmarkStart w:id="376" w:name="_Toc68770148"/>
      <w:bookmarkStart w:id="377" w:name="_Toc74755211"/>
      <w:bookmarkStart w:id="378" w:name="_Toc76506135"/>
      <w:bookmarkStart w:id="379" w:name="_Toc83113054"/>
      <w:bookmarkStart w:id="380" w:name="_Toc89876257"/>
      <w:bookmarkStart w:id="381" w:name="_Toc98711157"/>
      <w:bookmarkStart w:id="382" w:name="_Toc145097024"/>
      <w:bookmarkStart w:id="383" w:name="_Toc161848274"/>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371"/>
      <w:bookmarkEnd w:id="372"/>
      <w:bookmarkEnd w:id="373"/>
      <w:bookmarkEnd w:id="374"/>
      <w:bookmarkEnd w:id="375"/>
      <w:bookmarkEnd w:id="376"/>
      <w:bookmarkEnd w:id="377"/>
      <w:bookmarkEnd w:id="378"/>
      <w:bookmarkEnd w:id="379"/>
      <w:bookmarkEnd w:id="380"/>
      <w:bookmarkEnd w:id="381"/>
      <w:bookmarkEnd w:id="382"/>
      <w:bookmarkEnd w:id="383"/>
    </w:p>
    <w:p w14:paraId="5D56DBF3" w14:textId="77777777" w:rsidR="003B2DEF" w:rsidRPr="00B20AE8" w:rsidRDefault="003B2DEF" w:rsidP="0039402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14:paraId="6840E15A" w14:textId="2AB55C6D" w:rsidR="007D687A" w:rsidRPr="00B20AE8" w:rsidRDefault="007D687A" w:rsidP="0039402F">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 xml:space="preserve">9], </w:t>
      </w:r>
      <w:r w:rsidR="003D3C64">
        <w:rPr>
          <w:lang w:eastAsia="zh-CN"/>
        </w:rPr>
        <w:t>clause </w:t>
      </w:r>
      <w:r w:rsidR="003D3C64" w:rsidRPr="00B20AE8">
        <w:rPr>
          <w:lang w:eastAsia="zh-CN"/>
        </w:rPr>
        <w:t>4</w:t>
      </w:r>
      <w:r w:rsidRPr="00B20AE8">
        <w:rPr>
          <w:lang w:eastAsia="zh-CN"/>
        </w:rPr>
        <w:t>.10.</w:t>
      </w:r>
    </w:p>
    <w:p w14:paraId="1C121F00" w14:textId="77777777" w:rsidR="007D687A" w:rsidRPr="00B20AE8" w:rsidRDefault="007D687A" w:rsidP="0039402F">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14:paraId="7E3C0CA7" w14:textId="77777777" w:rsidR="00DD6845" w:rsidRPr="00B20AE8" w:rsidRDefault="007D687A" w:rsidP="0039402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14:paraId="60BE51B6" w14:textId="77777777" w:rsidR="00F965A9" w:rsidRPr="00B20AE8" w:rsidRDefault="003B2DEF" w:rsidP="0039402F">
      <w:pPr>
        <w:pStyle w:val="TH"/>
      </w:pPr>
      <w:r w:rsidRPr="00B20AE8">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01A2C70D" w14:textId="77777777" w:rsidTr="006A2BF1">
        <w:trPr>
          <w:cantSplit/>
          <w:tblHeader/>
          <w:jc w:val="center"/>
        </w:trPr>
        <w:tc>
          <w:tcPr>
            <w:tcW w:w="1241" w:type="dxa"/>
          </w:tcPr>
          <w:p w14:paraId="00519474" w14:textId="77777777" w:rsidR="003B2DEF" w:rsidRPr="00B20AE8" w:rsidRDefault="003B2DEF" w:rsidP="0039402F">
            <w:pPr>
              <w:pStyle w:val="TAH"/>
            </w:pPr>
            <w:r w:rsidRPr="00B20AE8">
              <w:t>Declaration identifier</w:t>
            </w:r>
          </w:p>
        </w:tc>
        <w:tc>
          <w:tcPr>
            <w:tcW w:w="2930" w:type="dxa"/>
          </w:tcPr>
          <w:p w14:paraId="54B8D7BE" w14:textId="77777777" w:rsidR="003B2DEF" w:rsidRPr="00B20AE8" w:rsidRDefault="003B2DEF" w:rsidP="0039402F">
            <w:pPr>
              <w:pStyle w:val="TAH"/>
            </w:pPr>
            <w:r w:rsidRPr="00B20AE8">
              <w:t>Declaration</w:t>
            </w:r>
          </w:p>
        </w:tc>
        <w:tc>
          <w:tcPr>
            <w:tcW w:w="5686" w:type="dxa"/>
          </w:tcPr>
          <w:p w14:paraId="5239774E" w14:textId="77777777" w:rsidR="003B2DEF" w:rsidRPr="00B20AE8" w:rsidRDefault="003B2DEF" w:rsidP="0039402F">
            <w:pPr>
              <w:pStyle w:val="TAH"/>
            </w:pPr>
            <w:r w:rsidRPr="00B20AE8">
              <w:t>Description</w:t>
            </w:r>
          </w:p>
        </w:tc>
      </w:tr>
      <w:tr w:rsidR="004F339F" w:rsidRPr="00B20AE8" w14:paraId="0F1937E1" w14:textId="77777777" w:rsidTr="006A2BF1">
        <w:trPr>
          <w:cantSplit/>
          <w:jc w:val="center"/>
        </w:trPr>
        <w:tc>
          <w:tcPr>
            <w:tcW w:w="1241" w:type="dxa"/>
          </w:tcPr>
          <w:p w14:paraId="5CBAFDC9" w14:textId="77777777" w:rsidR="003B2DEF" w:rsidRPr="00B20AE8" w:rsidRDefault="003B2DEF" w:rsidP="0039402F">
            <w:pPr>
              <w:pStyle w:val="TAL"/>
            </w:pPr>
            <w:r w:rsidRPr="00B20AE8">
              <w:t>D9.1</w:t>
            </w:r>
          </w:p>
        </w:tc>
        <w:tc>
          <w:tcPr>
            <w:tcW w:w="2930" w:type="dxa"/>
          </w:tcPr>
          <w:p w14:paraId="0CA6ED7A" w14:textId="77777777" w:rsidR="003B2DEF" w:rsidRPr="00B20AE8" w:rsidRDefault="003B2DEF" w:rsidP="0039402F">
            <w:pPr>
              <w:pStyle w:val="TAL"/>
            </w:pPr>
            <w:r w:rsidRPr="00B20AE8">
              <w:t>Coordinate system reference point</w:t>
            </w:r>
          </w:p>
        </w:tc>
        <w:tc>
          <w:tcPr>
            <w:tcW w:w="5686" w:type="dxa"/>
          </w:tcPr>
          <w:p w14:paraId="7AF11E02" w14:textId="77777777" w:rsidR="003B2DEF" w:rsidRPr="00B20AE8" w:rsidRDefault="003B2DEF" w:rsidP="0039402F">
            <w:pPr>
              <w:pStyle w:val="TAL"/>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74E87B8E" w14:textId="77777777" w:rsidTr="006A2BF1">
        <w:trPr>
          <w:cantSplit/>
          <w:jc w:val="center"/>
        </w:trPr>
        <w:tc>
          <w:tcPr>
            <w:tcW w:w="1241" w:type="dxa"/>
          </w:tcPr>
          <w:p w14:paraId="55815DAC" w14:textId="77777777" w:rsidR="003B2DEF" w:rsidRPr="00B20AE8" w:rsidRDefault="003B2DEF" w:rsidP="0039402F">
            <w:pPr>
              <w:pStyle w:val="TAL"/>
            </w:pPr>
            <w:r w:rsidRPr="00B20AE8">
              <w:t>D9.2</w:t>
            </w:r>
          </w:p>
        </w:tc>
        <w:tc>
          <w:tcPr>
            <w:tcW w:w="2930" w:type="dxa"/>
          </w:tcPr>
          <w:p w14:paraId="5EF36C65" w14:textId="77777777" w:rsidR="003B2DEF" w:rsidRPr="00B20AE8" w:rsidRDefault="003B2DEF" w:rsidP="0039402F">
            <w:pPr>
              <w:pStyle w:val="TAL"/>
            </w:pPr>
            <w:r w:rsidRPr="00B20AE8">
              <w:t>Coordinate system orientation</w:t>
            </w:r>
          </w:p>
        </w:tc>
        <w:tc>
          <w:tcPr>
            <w:tcW w:w="5686" w:type="dxa"/>
          </w:tcPr>
          <w:p w14:paraId="3B924186" w14:textId="77777777" w:rsidR="003B2DEF" w:rsidRPr="00B20AE8" w:rsidRDefault="003B2DEF" w:rsidP="0039402F">
            <w:pPr>
              <w:pStyle w:val="TAL"/>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6E356B58" w14:textId="77777777" w:rsidTr="006A2BF1">
        <w:trPr>
          <w:cantSplit/>
          <w:jc w:val="center"/>
        </w:trPr>
        <w:tc>
          <w:tcPr>
            <w:tcW w:w="1241" w:type="dxa"/>
          </w:tcPr>
          <w:p w14:paraId="15D8FA8A" w14:textId="77777777" w:rsidR="003B2DEF" w:rsidRPr="00B20AE8" w:rsidRDefault="003B2DEF" w:rsidP="0039402F">
            <w:pPr>
              <w:pStyle w:val="TAL"/>
            </w:pPr>
            <w:r w:rsidRPr="00B20AE8">
              <w:t>D9.3</w:t>
            </w:r>
          </w:p>
        </w:tc>
        <w:tc>
          <w:tcPr>
            <w:tcW w:w="2930" w:type="dxa"/>
          </w:tcPr>
          <w:p w14:paraId="40102EAA" w14:textId="77777777" w:rsidR="003B2DEF" w:rsidRPr="00B20AE8" w:rsidRDefault="003B2DEF" w:rsidP="0039402F">
            <w:pPr>
              <w:pStyle w:val="TAL"/>
            </w:pPr>
            <w:r w:rsidRPr="00B20AE8">
              <w:t>Beam identifier</w:t>
            </w:r>
          </w:p>
        </w:tc>
        <w:tc>
          <w:tcPr>
            <w:tcW w:w="5686" w:type="dxa"/>
          </w:tcPr>
          <w:p w14:paraId="47DB01E1" w14:textId="77777777" w:rsidR="003B2DEF" w:rsidRPr="00B20AE8" w:rsidRDefault="003B2DEF" w:rsidP="0039402F">
            <w:pPr>
              <w:pStyle w:val="TAL"/>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14:paraId="37E3F193" w14:textId="77777777" w:rsidR="00D0486D" w:rsidRPr="00B20AE8" w:rsidRDefault="00D0486D" w:rsidP="0039402F">
            <w:pPr>
              <w:pStyle w:val="TAL"/>
            </w:pPr>
            <w:r w:rsidRPr="00B20AE8">
              <w:t>The vendor may declare any number of beam</w:t>
            </w:r>
            <w:r w:rsidR="001F3000">
              <w:t>s</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14:paraId="3EB77044" w14:textId="77777777" w:rsidR="00D0486D" w:rsidRPr="00B20AE8" w:rsidRDefault="00484869" w:rsidP="0039402F">
            <w:pPr>
              <w:pStyle w:val="TAL"/>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14:paraId="1E5AAEB5" w14:textId="77777777" w:rsidR="00D0486D" w:rsidRPr="00B20AE8" w:rsidRDefault="00484869" w:rsidP="0039402F">
            <w:pPr>
              <w:pStyle w:val="TAL"/>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14:paraId="17ED0C9B" w14:textId="77777777" w:rsidR="00D0486D" w:rsidRPr="00B20AE8" w:rsidRDefault="00484869" w:rsidP="0039402F">
            <w:pPr>
              <w:pStyle w:val="TAL"/>
            </w:pPr>
            <w:r w:rsidRPr="00B20AE8">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14:paraId="7C094848" w14:textId="77777777" w:rsidR="00D0486D" w:rsidRPr="00B20AE8" w:rsidRDefault="00484869" w:rsidP="0039402F">
            <w:pPr>
              <w:pStyle w:val="TAL"/>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14:paraId="0B26F848" w14:textId="77777777" w:rsidR="00D0486D" w:rsidRPr="00B20AE8" w:rsidRDefault="00484869" w:rsidP="0039402F">
            <w:pPr>
              <w:pStyle w:val="TAL"/>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14:paraId="710F9B06" w14:textId="77777777" w:rsidR="00D0486D" w:rsidRPr="00B20AE8" w:rsidRDefault="00D0486D" w:rsidP="0039402F">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14:paraId="7EBB3035" w14:textId="77777777" w:rsidR="00D0486D" w:rsidRPr="00B20AE8" w:rsidRDefault="00D0486D" w:rsidP="0039402F">
            <w:pPr>
              <w:pStyle w:val="TAL"/>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14:paraId="4C7473EA" w14:textId="77777777" w:rsidTr="006A2BF1">
        <w:trPr>
          <w:cantSplit/>
          <w:jc w:val="center"/>
        </w:trPr>
        <w:tc>
          <w:tcPr>
            <w:tcW w:w="1241" w:type="dxa"/>
          </w:tcPr>
          <w:p w14:paraId="1264062F" w14:textId="77777777" w:rsidR="003B2DEF" w:rsidRPr="00B20AE8" w:rsidRDefault="003B2DEF" w:rsidP="0039402F">
            <w:pPr>
              <w:pStyle w:val="TAL"/>
            </w:pPr>
            <w:r w:rsidRPr="00B20AE8">
              <w:t>D9.4</w:t>
            </w:r>
          </w:p>
        </w:tc>
        <w:tc>
          <w:tcPr>
            <w:tcW w:w="2930" w:type="dxa"/>
          </w:tcPr>
          <w:p w14:paraId="224DEC41" w14:textId="77777777" w:rsidR="003B2DEF" w:rsidRPr="00B20AE8" w:rsidRDefault="007D687A" w:rsidP="0039402F">
            <w:pPr>
              <w:pStyle w:val="TAL"/>
            </w:pPr>
            <w:r w:rsidRPr="00B20AE8">
              <w:t>O</w:t>
            </w:r>
            <w:r w:rsidR="003B2DEF" w:rsidRPr="00B20AE8">
              <w:t>perating band</w:t>
            </w:r>
            <w:r w:rsidR="008C56CC" w:rsidRPr="00B20AE8">
              <w:t>s and frequency ranges</w:t>
            </w:r>
          </w:p>
        </w:tc>
        <w:tc>
          <w:tcPr>
            <w:tcW w:w="5686" w:type="dxa"/>
          </w:tcPr>
          <w:p w14:paraId="226D2F6A" w14:textId="77777777" w:rsidR="008C56CC" w:rsidRPr="00B20AE8" w:rsidRDefault="008C56CC" w:rsidP="0039402F">
            <w:pPr>
              <w:pStyle w:val="TAL"/>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14:paraId="51C0B904" w14:textId="77777777" w:rsidR="007D687A" w:rsidRPr="00B20AE8" w:rsidRDefault="007D687A" w:rsidP="0039402F">
            <w:pPr>
              <w:pStyle w:val="TAL"/>
            </w:pPr>
            <w:r w:rsidRPr="00B20AE8">
              <w:t xml:space="preserve">Supported bands declared for every beam </w:t>
            </w:r>
            <w:r w:rsidR="008C56CC" w:rsidRPr="00B20AE8">
              <w:t>(</w:t>
            </w:r>
            <w:r w:rsidRPr="00B20AE8">
              <w:t>D9.3</w:t>
            </w:r>
            <w:r w:rsidR="008C56CC" w:rsidRPr="00B20AE8">
              <w:t>)</w:t>
            </w:r>
            <w:r w:rsidRPr="00B20AE8">
              <w:t>.</w:t>
            </w:r>
          </w:p>
          <w:p w14:paraId="6986C18A" w14:textId="77777777" w:rsidR="007D687A" w:rsidRPr="00B20AE8" w:rsidRDefault="007D687A" w:rsidP="0039402F">
            <w:pPr>
              <w:pStyle w:val="TAN"/>
            </w:pPr>
            <w:r w:rsidRPr="00B20AE8">
              <w:t>NOTE 2: these operating bands are related to their respective si</w:t>
            </w:r>
            <w:r w:rsidR="001F3000">
              <w:t>n</w:t>
            </w:r>
            <w:r w:rsidRPr="00B20AE8">
              <w:t>gle</w:t>
            </w:r>
            <w:r w:rsidRPr="00B20AE8">
              <w:noBreakHyphen/>
              <w:t>band RIBs.</w:t>
            </w:r>
          </w:p>
          <w:p w14:paraId="71BBCB55" w14:textId="77777777" w:rsidR="003B2DEF" w:rsidRPr="00B20AE8" w:rsidRDefault="007D687A" w:rsidP="0039402F">
            <w:pPr>
              <w:pStyle w:val="TAL"/>
            </w:pPr>
            <w:r w:rsidRPr="00B20AE8">
              <w:t>NOTE 3: this declaration in-directly provide</w:t>
            </w:r>
            <w:r w:rsidR="001F3000">
              <w:t>s</w:t>
            </w:r>
            <w:r w:rsidRPr="00B20AE8">
              <w:t xml:space="preserve"> information on the RAT</w:t>
            </w:r>
            <w:r w:rsidR="003B4362" w:rsidRPr="00B20AE8">
              <w:t>'</w:t>
            </w:r>
            <w:r w:rsidRPr="00B20AE8">
              <w:t>s supported by the AAS BS.</w:t>
            </w:r>
          </w:p>
        </w:tc>
      </w:tr>
      <w:tr w:rsidR="004F339F" w:rsidRPr="00B20AE8" w14:paraId="2296FC08" w14:textId="77777777" w:rsidTr="006A2BF1">
        <w:trPr>
          <w:cantSplit/>
          <w:jc w:val="center"/>
        </w:trPr>
        <w:tc>
          <w:tcPr>
            <w:tcW w:w="1241" w:type="dxa"/>
          </w:tcPr>
          <w:p w14:paraId="2A8FB18C" w14:textId="77777777" w:rsidR="003B2DEF" w:rsidRPr="00B20AE8" w:rsidRDefault="003B2DEF" w:rsidP="0039402F">
            <w:pPr>
              <w:pStyle w:val="TAL"/>
            </w:pPr>
            <w:r w:rsidRPr="00B20AE8">
              <w:t>D9.5</w:t>
            </w:r>
          </w:p>
        </w:tc>
        <w:tc>
          <w:tcPr>
            <w:tcW w:w="2930" w:type="dxa"/>
          </w:tcPr>
          <w:p w14:paraId="659B2405" w14:textId="77777777" w:rsidR="003B2DEF" w:rsidRPr="00B20AE8" w:rsidRDefault="003B2DEF" w:rsidP="0039402F">
            <w:pPr>
              <w:pStyle w:val="TAL"/>
            </w:pPr>
            <w:r w:rsidRPr="00B20AE8">
              <w:t>Beam RAT support</w:t>
            </w:r>
          </w:p>
        </w:tc>
        <w:tc>
          <w:tcPr>
            <w:tcW w:w="5686" w:type="dxa"/>
          </w:tcPr>
          <w:p w14:paraId="0BC1BDB2" w14:textId="77777777" w:rsidR="003B2DEF" w:rsidRPr="00B20AE8" w:rsidRDefault="003B2DEF" w:rsidP="0039402F">
            <w:pPr>
              <w:pStyle w:val="TAL"/>
            </w:pPr>
            <w:r w:rsidRPr="00B20AE8">
              <w:t>RAT(s) supported by each beam for each supported operating band, declared for every beam</w:t>
            </w:r>
            <w:r w:rsidR="00874A6B" w:rsidRPr="00B20AE8">
              <w:t xml:space="preserve"> identified in D9.3.</w:t>
            </w:r>
          </w:p>
        </w:tc>
      </w:tr>
      <w:tr w:rsidR="004F339F" w:rsidRPr="00B20AE8" w14:paraId="30DD0784" w14:textId="77777777" w:rsidTr="006A2BF1">
        <w:trPr>
          <w:cantSplit/>
          <w:jc w:val="center"/>
        </w:trPr>
        <w:tc>
          <w:tcPr>
            <w:tcW w:w="1241" w:type="dxa"/>
          </w:tcPr>
          <w:p w14:paraId="154F7263" w14:textId="77777777" w:rsidR="003B2DEF" w:rsidRPr="00B20AE8" w:rsidRDefault="003B2DEF" w:rsidP="0039402F">
            <w:pPr>
              <w:pStyle w:val="TAL"/>
            </w:pPr>
            <w:r w:rsidRPr="00B20AE8">
              <w:t>D9.6</w:t>
            </w:r>
          </w:p>
        </w:tc>
        <w:tc>
          <w:tcPr>
            <w:tcW w:w="2930" w:type="dxa"/>
          </w:tcPr>
          <w:p w14:paraId="23E3EB47" w14:textId="77777777" w:rsidR="003B2DEF" w:rsidRPr="00B20AE8" w:rsidRDefault="003B2DEF" w:rsidP="0039402F">
            <w:pPr>
              <w:pStyle w:val="TAL"/>
            </w:pPr>
            <w:r w:rsidRPr="00B20AE8">
              <w:t xml:space="preserve">E-UTRA </w:t>
            </w:r>
            <w:r w:rsidR="00874A6B" w:rsidRPr="00B20AE8">
              <w:t xml:space="preserve">channel </w:t>
            </w:r>
            <w:r w:rsidRPr="00B20AE8">
              <w:t>band width support</w:t>
            </w:r>
          </w:p>
        </w:tc>
        <w:tc>
          <w:tcPr>
            <w:tcW w:w="5686" w:type="dxa"/>
          </w:tcPr>
          <w:p w14:paraId="79C5B5D1" w14:textId="77777777" w:rsidR="003B2DEF" w:rsidRPr="00B20AE8" w:rsidRDefault="007D687A" w:rsidP="0039402F">
            <w:pPr>
              <w:pStyle w:val="TAL"/>
            </w:pPr>
            <w:r w:rsidRPr="00B20AE8">
              <w:t>E-UTRA channel bandwidth supported. Declared for each beam (D9.3) and each E-UTRA operating band (D9.4).</w:t>
            </w:r>
          </w:p>
        </w:tc>
      </w:tr>
      <w:tr w:rsidR="004F339F" w:rsidRPr="00B20AE8" w14:paraId="00C0CD73" w14:textId="77777777" w:rsidTr="006A2BF1">
        <w:trPr>
          <w:cantSplit/>
          <w:jc w:val="center"/>
        </w:trPr>
        <w:tc>
          <w:tcPr>
            <w:tcW w:w="1241" w:type="dxa"/>
          </w:tcPr>
          <w:p w14:paraId="2A761EB5" w14:textId="77777777" w:rsidR="003B2DEF" w:rsidRPr="00B20AE8" w:rsidRDefault="003B2DEF" w:rsidP="0039402F">
            <w:pPr>
              <w:pStyle w:val="TAL"/>
            </w:pPr>
            <w:r w:rsidRPr="00B20AE8">
              <w:t>D9.7</w:t>
            </w:r>
          </w:p>
        </w:tc>
        <w:tc>
          <w:tcPr>
            <w:tcW w:w="2930" w:type="dxa"/>
          </w:tcPr>
          <w:p w14:paraId="1084D1BC" w14:textId="77777777" w:rsidR="003B2DEF" w:rsidRPr="00B20AE8" w:rsidRDefault="002B1A53" w:rsidP="0039402F">
            <w:pPr>
              <w:pStyle w:val="TAL"/>
            </w:pPr>
            <w:r w:rsidRPr="00B20AE8">
              <w:t>Reference beam direction pair</w:t>
            </w:r>
          </w:p>
        </w:tc>
        <w:tc>
          <w:tcPr>
            <w:tcW w:w="5686" w:type="dxa"/>
          </w:tcPr>
          <w:p w14:paraId="526ED3D1" w14:textId="77777777" w:rsidR="003B2DEF" w:rsidRPr="00B20AE8" w:rsidRDefault="003B2DEF" w:rsidP="0039402F">
            <w:pPr>
              <w:pStyle w:val="TAL"/>
            </w:pPr>
            <w:r w:rsidRPr="00B20AE8">
              <w:t>The beam direction pair, describing the reference beam peak direction and the reference beam centre direction. Declared for every beam</w:t>
            </w:r>
          </w:p>
        </w:tc>
      </w:tr>
      <w:tr w:rsidR="004F339F" w:rsidRPr="00B20AE8" w14:paraId="71DE2969" w14:textId="77777777" w:rsidTr="006A2BF1">
        <w:trPr>
          <w:cantSplit/>
          <w:jc w:val="center"/>
        </w:trPr>
        <w:tc>
          <w:tcPr>
            <w:tcW w:w="1241" w:type="dxa"/>
          </w:tcPr>
          <w:p w14:paraId="7F96640E" w14:textId="77777777" w:rsidR="003B2DEF" w:rsidRPr="00B20AE8" w:rsidRDefault="003B2DEF" w:rsidP="0039402F">
            <w:pPr>
              <w:pStyle w:val="TAL"/>
            </w:pPr>
            <w:r w:rsidRPr="00B20AE8">
              <w:t>D9.</w:t>
            </w:r>
            <w:r w:rsidR="00AC7B67" w:rsidRPr="00B20AE8">
              <w:t>8</w:t>
            </w:r>
          </w:p>
        </w:tc>
        <w:tc>
          <w:tcPr>
            <w:tcW w:w="2930" w:type="dxa"/>
          </w:tcPr>
          <w:p w14:paraId="47895E87" w14:textId="77777777" w:rsidR="003B2DEF" w:rsidRPr="00B20AE8" w:rsidRDefault="002B1A53" w:rsidP="0039402F">
            <w:pPr>
              <w:pStyle w:val="TAL"/>
            </w:pPr>
            <w:r w:rsidRPr="00B20AE8">
              <w:rPr>
                <w:lang w:eastAsia="zh-CN"/>
              </w:rPr>
              <w:t>OTA peak directions set</w:t>
            </w:r>
          </w:p>
        </w:tc>
        <w:tc>
          <w:tcPr>
            <w:tcW w:w="5686" w:type="dxa"/>
          </w:tcPr>
          <w:p w14:paraId="7BFC4691" w14:textId="77777777" w:rsidR="003B2DEF" w:rsidRPr="00B20AE8" w:rsidRDefault="003B2DEF" w:rsidP="0039402F">
            <w:pPr>
              <w:pStyle w:val="TAL"/>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14:paraId="182C2D9A" w14:textId="77777777" w:rsidR="007D687A" w:rsidRPr="00B20AE8" w:rsidRDefault="007D687A" w:rsidP="0039402F">
            <w:pPr>
              <w:pStyle w:val="TAL"/>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14:paraId="38933C18" w14:textId="77777777" w:rsidTr="006A2BF1">
        <w:trPr>
          <w:cantSplit/>
          <w:jc w:val="center"/>
        </w:trPr>
        <w:tc>
          <w:tcPr>
            <w:tcW w:w="1241" w:type="dxa"/>
          </w:tcPr>
          <w:p w14:paraId="72E79162" w14:textId="77777777" w:rsidR="003B2DEF" w:rsidRPr="00B20AE8" w:rsidRDefault="003B2DEF" w:rsidP="0039402F">
            <w:pPr>
              <w:pStyle w:val="TAL"/>
            </w:pPr>
            <w:r w:rsidRPr="00B20AE8">
              <w:t>D9.</w:t>
            </w:r>
            <w:r w:rsidR="00AC7B67" w:rsidRPr="00B20AE8">
              <w:t>9</w:t>
            </w:r>
          </w:p>
        </w:tc>
        <w:tc>
          <w:tcPr>
            <w:tcW w:w="2930" w:type="dxa"/>
          </w:tcPr>
          <w:p w14:paraId="38C160B3" w14:textId="77777777" w:rsidR="003B2DEF" w:rsidRPr="00B20AE8" w:rsidRDefault="003B2DEF" w:rsidP="0039402F">
            <w:pPr>
              <w:pStyle w:val="TAL"/>
              <w:rPr>
                <w:lang w:eastAsia="zh-CN"/>
              </w:rPr>
            </w:pPr>
            <w:r w:rsidRPr="00B20AE8">
              <w:t>Maximum steering direction(s)</w:t>
            </w:r>
          </w:p>
        </w:tc>
        <w:tc>
          <w:tcPr>
            <w:tcW w:w="5686" w:type="dxa"/>
          </w:tcPr>
          <w:p w14:paraId="6DA795DB" w14:textId="77777777" w:rsidR="003B2DEF" w:rsidRPr="00B20AE8" w:rsidRDefault="003B2DEF" w:rsidP="0039402F">
            <w:pPr>
              <w:pStyle w:val="TAL"/>
            </w:pPr>
            <w:r w:rsidRPr="00B20AE8">
              <w:t xml:space="preserve">The </w:t>
            </w:r>
            <w:r w:rsidRPr="00B20AE8">
              <w:rPr>
                <w:i/>
              </w:rPr>
              <w:t>beam direction pair(s)</w:t>
            </w:r>
            <w:r w:rsidRPr="00B20AE8">
              <w:t xml:space="preserve"> corresponding to the following points:</w:t>
            </w:r>
          </w:p>
          <w:p w14:paraId="512CE2CD" w14:textId="77777777" w:rsidR="003B2DEF" w:rsidRPr="00B20AE8" w:rsidRDefault="00484869" w:rsidP="0039402F">
            <w:pPr>
              <w:pStyle w:val="TAL"/>
            </w:pPr>
            <w:r w:rsidRPr="00B20AE8">
              <w:t>1)</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maximum steering from the reference beam centre direction in the positive Φ direction</w:t>
            </w:r>
            <w:r w:rsidR="0080537E" w:rsidRPr="00B20AE8">
              <w:t>,</w:t>
            </w:r>
            <w:r w:rsidR="003B2DEF" w:rsidRPr="00B20AE8">
              <w:t xml:space="preserve"> while the </w:t>
            </w:r>
            <w:r w:rsidR="0080537E" w:rsidRPr="00B20AE8">
              <w:t xml:space="preserve">θ value being the closest possible to the </w:t>
            </w:r>
            <w:r w:rsidR="003B2DEF" w:rsidRPr="00B20AE8">
              <w:t>reference beam centre direction.</w:t>
            </w:r>
          </w:p>
          <w:p w14:paraId="4205B035" w14:textId="77777777" w:rsidR="003B2DEF" w:rsidRPr="00B20AE8" w:rsidRDefault="00484869" w:rsidP="0039402F">
            <w:pPr>
              <w:pStyle w:val="TAL"/>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14:paraId="6F45C402" w14:textId="77777777" w:rsidR="003B2DEF" w:rsidRPr="00B20AE8" w:rsidRDefault="00484869" w:rsidP="0039402F">
            <w:pPr>
              <w:pStyle w:val="TAL"/>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14:paraId="627D6A00" w14:textId="77777777" w:rsidR="003B2DEF" w:rsidRPr="00B20AE8" w:rsidRDefault="00484869" w:rsidP="0039402F">
            <w:pPr>
              <w:pStyle w:val="TAL"/>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14:paraId="005863C9" w14:textId="77777777" w:rsidR="003B2DEF" w:rsidRPr="00B20AE8" w:rsidRDefault="003B2DEF" w:rsidP="0039402F">
            <w:pPr>
              <w:pStyle w:val="TAL"/>
            </w:pPr>
            <w:r w:rsidRPr="00B20AE8">
              <w:t xml:space="preserve">The maximum steering direction(s) may coincide with </w:t>
            </w:r>
            <w:r w:rsidRPr="00B20AE8">
              <w:rPr>
                <w:i/>
              </w:rPr>
              <w:t>the reference beam centre direction</w:t>
            </w:r>
            <w:r w:rsidRPr="00B20AE8">
              <w:t>.</w:t>
            </w:r>
          </w:p>
          <w:p w14:paraId="59F8CB11" w14:textId="77777777" w:rsidR="003B2DEF" w:rsidRPr="00B20AE8" w:rsidRDefault="003B2DEF" w:rsidP="0039402F">
            <w:pPr>
              <w:pStyle w:val="TAL"/>
            </w:pPr>
            <w:r w:rsidRPr="00B20AE8">
              <w:t>Declared for every beam</w:t>
            </w:r>
            <w:r w:rsidR="00874A6B" w:rsidRPr="00B20AE8">
              <w:t xml:space="preserve"> identified in D9.3</w:t>
            </w:r>
            <w:r w:rsidRPr="00B20AE8">
              <w:t>.</w:t>
            </w:r>
          </w:p>
        </w:tc>
      </w:tr>
      <w:tr w:rsidR="004F339F" w:rsidRPr="00B20AE8" w14:paraId="7999678B" w14:textId="77777777" w:rsidTr="006A2BF1">
        <w:trPr>
          <w:cantSplit/>
          <w:jc w:val="center"/>
        </w:trPr>
        <w:tc>
          <w:tcPr>
            <w:tcW w:w="1241" w:type="dxa"/>
          </w:tcPr>
          <w:p w14:paraId="037542AF" w14:textId="77777777" w:rsidR="003B2DEF" w:rsidRPr="00B20AE8" w:rsidRDefault="003B2DEF" w:rsidP="0039402F">
            <w:pPr>
              <w:pStyle w:val="TAL"/>
            </w:pPr>
            <w:r w:rsidRPr="00B20AE8">
              <w:t>D9.1</w:t>
            </w:r>
            <w:r w:rsidR="00AC7B67" w:rsidRPr="00B20AE8">
              <w:t>0</w:t>
            </w:r>
          </w:p>
        </w:tc>
        <w:tc>
          <w:tcPr>
            <w:tcW w:w="2930" w:type="dxa"/>
          </w:tcPr>
          <w:p w14:paraId="448BDE82" w14:textId="77777777" w:rsidR="003B2DEF" w:rsidRPr="00B20AE8" w:rsidRDefault="00874A6B" w:rsidP="0039402F">
            <w:pPr>
              <w:pStyle w:val="TAL"/>
            </w:pPr>
            <w:r w:rsidRPr="00B20AE8">
              <w:t xml:space="preserve">Rated beam </w:t>
            </w:r>
            <w:r w:rsidR="003B2DEF" w:rsidRPr="00B20AE8">
              <w:t>EIRP</w:t>
            </w:r>
          </w:p>
        </w:tc>
        <w:tc>
          <w:tcPr>
            <w:tcW w:w="5686" w:type="dxa"/>
          </w:tcPr>
          <w:p w14:paraId="44E3FE23" w14:textId="666223F6" w:rsidR="003B2DEF" w:rsidRPr="00B20AE8" w:rsidRDefault="003B2DEF" w:rsidP="0039402F">
            <w:pPr>
              <w:pStyle w:val="TAL"/>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577BE5">
              <w:rPr>
                <w:vertAlign w:val="subscript"/>
              </w:rPr>
              <w:t>r</w:t>
            </w:r>
            <w:r w:rsidR="007D687A" w:rsidRPr="00B20AE8">
              <w:rPr>
                <w:vertAlign w:val="subscript"/>
              </w:rPr>
              <w:t>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14:paraId="7C476AAF" w14:textId="77777777" w:rsidTr="006A2BF1">
        <w:trPr>
          <w:cantSplit/>
          <w:jc w:val="center"/>
        </w:trPr>
        <w:tc>
          <w:tcPr>
            <w:tcW w:w="1241" w:type="dxa"/>
          </w:tcPr>
          <w:p w14:paraId="0D262FBE" w14:textId="77777777" w:rsidR="003B2DEF" w:rsidRPr="00B20AE8" w:rsidRDefault="003B2DEF" w:rsidP="0039402F">
            <w:pPr>
              <w:pStyle w:val="TAL"/>
            </w:pPr>
            <w:r w:rsidRPr="00B20AE8">
              <w:t>D9.1</w:t>
            </w:r>
            <w:r w:rsidR="00AC7B67" w:rsidRPr="00B20AE8">
              <w:t>1</w:t>
            </w:r>
          </w:p>
        </w:tc>
        <w:tc>
          <w:tcPr>
            <w:tcW w:w="2930" w:type="dxa"/>
          </w:tcPr>
          <w:p w14:paraId="0D024366" w14:textId="77777777" w:rsidR="003B2DEF" w:rsidRPr="00B20AE8" w:rsidRDefault="003B2DEF" w:rsidP="0039402F">
            <w:pPr>
              <w:pStyle w:val="TAL"/>
            </w:pPr>
            <w:r w:rsidRPr="00B20AE8">
              <w:t>Beamwidth</w:t>
            </w:r>
          </w:p>
        </w:tc>
        <w:tc>
          <w:tcPr>
            <w:tcW w:w="5686" w:type="dxa"/>
          </w:tcPr>
          <w:p w14:paraId="2AE05C73" w14:textId="77777777" w:rsidR="003B2DEF" w:rsidRPr="00B20AE8" w:rsidRDefault="003B2DEF" w:rsidP="0039402F">
            <w:pPr>
              <w:pStyle w:val="TAL"/>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14:paraId="1BE702FC" w14:textId="77777777" w:rsidTr="006A2BF1">
        <w:trPr>
          <w:cantSplit/>
          <w:jc w:val="center"/>
        </w:trPr>
        <w:tc>
          <w:tcPr>
            <w:tcW w:w="1241" w:type="dxa"/>
          </w:tcPr>
          <w:p w14:paraId="5AD4C3A5" w14:textId="77777777" w:rsidR="003B2DEF" w:rsidRPr="00B20AE8" w:rsidRDefault="003B2DEF" w:rsidP="0039402F">
            <w:pPr>
              <w:pStyle w:val="TAL"/>
            </w:pPr>
            <w:r w:rsidRPr="00B20AE8">
              <w:t>D9.1</w:t>
            </w:r>
            <w:r w:rsidR="00AC7B67" w:rsidRPr="00B20AE8">
              <w:t>2</w:t>
            </w:r>
          </w:p>
        </w:tc>
        <w:tc>
          <w:tcPr>
            <w:tcW w:w="2930" w:type="dxa"/>
          </w:tcPr>
          <w:p w14:paraId="2F626563" w14:textId="77777777" w:rsidR="003B2DEF" w:rsidRPr="00B20AE8" w:rsidRDefault="00844F41" w:rsidP="0039402F">
            <w:pPr>
              <w:pStyle w:val="TAL"/>
            </w:pPr>
            <w:r w:rsidRPr="00B20AE8">
              <w:t>Equivalent b</w:t>
            </w:r>
            <w:r w:rsidRPr="00B20AE8">
              <w:rPr>
                <w:rFonts w:hint="eastAsia"/>
                <w:lang w:eastAsia="zh-CN"/>
              </w:rPr>
              <w:t>eams</w:t>
            </w:r>
          </w:p>
        </w:tc>
        <w:tc>
          <w:tcPr>
            <w:tcW w:w="5686" w:type="dxa"/>
          </w:tcPr>
          <w:p w14:paraId="6CD855A3" w14:textId="77777777" w:rsidR="00D0486D" w:rsidRPr="00B20AE8" w:rsidRDefault="00D0486D" w:rsidP="0039402F">
            <w:pPr>
              <w:pStyle w:val="TAL"/>
            </w:pPr>
            <w:r w:rsidRPr="00B20AE8">
              <w:t>List of beams which are declared to be equivalent</w:t>
            </w:r>
            <w:r w:rsidR="00484869" w:rsidRPr="00B20AE8">
              <w:t>.</w:t>
            </w:r>
          </w:p>
          <w:p w14:paraId="425A43C7" w14:textId="77777777" w:rsidR="003B2DEF" w:rsidRPr="00B20AE8" w:rsidRDefault="00D0486D" w:rsidP="0039402F">
            <w:pPr>
              <w:pStyle w:val="TAL"/>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14:paraId="0ADC0D6A" w14:textId="77777777" w:rsidTr="006A2BF1">
        <w:trPr>
          <w:cantSplit/>
          <w:jc w:val="center"/>
        </w:trPr>
        <w:tc>
          <w:tcPr>
            <w:tcW w:w="1241" w:type="dxa"/>
          </w:tcPr>
          <w:p w14:paraId="086A4149" w14:textId="77777777" w:rsidR="003B2DEF" w:rsidRPr="00B20AE8" w:rsidRDefault="003B2DEF" w:rsidP="0039402F">
            <w:pPr>
              <w:pStyle w:val="TAL"/>
            </w:pPr>
            <w:r w:rsidRPr="00B20AE8">
              <w:t>D9.1</w:t>
            </w:r>
            <w:r w:rsidR="00AC7B67" w:rsidRPr="00B20AE8">
              <w:t>3</w:t>
            </w:r>
          </w:p>
        </w:tc>
        <w:tc>
          <w:tcPr>
            <w:tcW w:w="2930" w:type="dxa"/>
          </w:tcPr>
          <w:p w14:paraId="6F5748C9" w14:textId="77777777" w:rsidR="003B2DEF" w:rsidRPr="00B20AE8" w:rsidRDefault="003B2DEF" w:rsidP="0039402F">
            <w:pPr>
              <w:pStyle w:val="TAL"/>
            </w:pPr>
            <w:r w:rsidRPr="00B20AE8">
              <w:t>Parallel beams</w:t>
            </w:r>
          </w:p>
        </w:tc>
        <w:tc>
          <w:tcPr>
            <w:tcW w:w="5686" w:type="dxa"/>
          </w:tcPr>
          <w:p w14:paraId="02903ADD" w14:textId="77777777" w:rsidR="00D0486D" w:rsidRPr="00B20AE8" w:rsidRDefault="00D0486D" w:rsidP="0039402F">
            <w:pPr>
              <w:pStyle w:val="TAL"/>
            </w:pPr>
            <w:r w:rsidRPr="00B20AE8">
              <w:t>List of beams which have been declared equivalent (</w:t>
            </w:r>
            <w:r w:rsidR="00AC7B67" w:rsidRPr="00B20AE8">
              <w:t>D9.12</w:t>
            </w:r>
            <w:r w:rsidRPr="00B20AE8">
              <w:t>) and can be generated in parallel using independent RF power resources.</w:t>
            </w:r>
          </w:p>
          <w:p w14:paraId="722EDCDD" w14:textId="77777777" w:rsidR="003B2DEF" w:rsidRPr="00B20AE8" w:rsidRDefault="00D0486D" w:rsidP="0039402F">
            <w:pPr>
              <w:pStyle w:val="TAL"/>
              <w:rPr>
                <w:lang w:eastAsia="zh-CN"/>
              </w:rPr>
            </w:pPr>
            <w:r w:rsidRPr="00B20AE8">
              <w:rPr>
                <w:lang w:eastAsia="zh-CN"/>
              </w:rPr>
              <w:t>Independent power resources mean that the beams are transmitted from mutually exclusive transmitter units.</w:t>
            </w:r>
          </w:p>
        </w:tc>
      </w:tr>
      <w:tr w:rsidR="004F339F" w:rsidRPr="00B20AE8" w14:paraId="46A27797" w14:textId="77777777" w:rsidTr="006A2BF1">
        <w:trPr>
          <w:cantSplit/>
          <w:jc w:val="center"/>
        </w:trPr>
        <w:tc>
          <w:tcPr>
            <w:tcW w:w="1241" w:type="dxa"/>
          </w:tcPr>
          <w:p w14:paraId="36FB611E" w14:textId="77777777" w:rsidR="003B2DEF" w:rsidRPr="00B20AE8" w:rsidRDefault="003B2DEF" w:rsidP="0039402F">
            <w:pPr>
              <w:pStyle w:val="TAL"/>
            </w:pPr>
            <w:r w:rsidRPr="00B20AE8">
              <w:rPr>
                <w:lang w:eastAsia="en-GB"/>
              </w:rPr>
              <w:t>D9.1</w:t>
            </w:r>
            <w:r w:rsidR="00AC7B67" w:rsidRPr="00B20AE8">
              <w:rPr>
                <w:lang w:eastAsia="en-GB"/>
              </w:rPr>
              <w:t>4</w:t>
            </w:r>
          </w:p>
        </w:tc>
        <w:tc>
          <w:tcPr>
            <w:tcW w:w="2930" w:type="dxa"/>
          </w:tcPr>
          <w:p w14:paraId="64C98BEC" w14:textId="77777777" w:rsidR="003B2DEF" w:rsidRPr="00B20AE8" w:rsidRDefault="003B2DEF" w:rsidP="0039402F">
            <w:pPr>
              <w:pStyle w:val="TAL"/>
            </w:pPr>
            <w:r w:rsidRPr="00B20AE8">
              <w:rPr>
                <w:lang w:eastAsia="en-GB"/>
              </w:rPr>
              <w:t xml:space="preserve">Number of carriers at maximum </w:t>
            </w:r>
            <w:r w:rsidR="007D687A" w:rsidRPr="00B20AE8">
              <w:rPr>
                <w:lang w:eastAsia="en-GB"/>
              </w:rPr>
              <w:t>TRP</w:t>
            </w:r>
          </w:p>
        </w:tc>
        <w:tc>
          <w:tcPr>
            <w:tcW w:w="5686" w:type="dxa"/>
          </w:tcPr>
          <w:p w14:paraId="2309B647" w14:textId="77777777" w:rsidR="003B2DEF" w:rsidRPr="00B20AE8" w:rsidRDefault="003B2DEF" w:rsidP="0039402F">
            <w:pPr>
              <w:pStyle w:val="TAL"/>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14:paraId="38BEE38B" w14:textId="77777777" w:rsidTr="006A2BF1">
        <w:trPr>
          <w:cantSplit/>
          <w:jc w:val="center"/>
        </w:trPr>
        <w:tc>
          <w:tcPr>
            <w:tcW w:w="1241" w:type="dxa"/>
          </w:tcPr>
          <w:p w14:paraId="61D2C5BA" w14:textId="77777777" w:rsidR="003B2DEF" w:rsidRPr="00B20AE8" w:rsidRDefault="003B2DEF" w:rsidP="0039402F">
            <w:pPr>
              <w:pStyle w:val="TAL"/>
            </w:pPr>
            <w:r w:rsidRPr="00B20AE8">
              <w:rPr>
                <w:lang w:eastAsia="en-GB"/>
              </w:rPr>
              <w:t>D9.1</w:t>
            </w:r>
            <w:r w:rsidR="00AC7B67" w:rsidRPr="00B20AE8">
              <w:rPr>
                <w:lang w:eastAsia="en-GB"/>
              </w:rPr>
              <w:t>5</w:t>
            </w:r>
          </w:p>
        </w:tc>
        <w:tc>
          <w:tcPr>
            <w:tcW w:w="2930" w:type="dxa"/>
          </w:tcPr>
          <w:p w14:paraId="6DF863A8" w14:textId="77777777" w:rsidR="003B2DEF" w:rsidRPr="00B20AE8" w:rsidRDefault="003B2DEF" w:rsidP="0039402F">
            <w:pPr>
              <w:pStyle w:val="TAL"/>
            </w:pPr>
            <w:r w:rsidRPr="00B20AE8">
              <w:rPr>
                <w:lang w:eastAsia="en-GB"/>
              </w:rPr>
              <w:t>Multi-band transceiver units</w:t>
            </w:r>
          </w:p>
        </w:tc>
        <w:tc>
          <w:tcPr>
            <w:tcW w:w="5686" w:type="dxa"/>
          </w:tcPr>
          <w:p w14:paraId="6D14243B" w14:textId="77777777" w:rsidR="003B2DEF" w:rsidRPr="00B20AE8" w:rsidRDefault="003B2DEF" w:rsidP="0039402F">
            <w:pPr>
              <w:pStyle w:val="TAL"/>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14:paraId="0A52B820" w14:textId="77777777" w:rsidTr="006A2BF1">
        <w:trPr>
          <w:cantSplit/>
          <w:jc w:val="center"/>
        </w:trPr>
        <w:tc>
          <w:tcPr>
            <w:tcW w:w="1241" w:type="dxa"/>
          </w:tcPr>
          <w:p w14:paraId="0E2C2BEF" w14:textId="77777777" w:rsidR="003B2DEF" w:rsidRPr="00B20AE8" w:rsidRDefault="003B2DEF" w:rsidP="0039402F">
            <w:pPr>
              <w:pStyle w:val="TAL"/>
            </w:pPr>
            <w:r w:rsidRPr="00B20AE8">
              <w:rPr>
                <w:lang w:eastAsia="en-GB"/>
              </w:rPr>
              <w:t>D9.1</w:t>
            </w:r>
            <w:r w:rsidR="00AC7B67" w:rsidRPr="00B20AE8">
              <w:rPr>
                <w:lang w:eastAsia="en-GB"/>
              </w:rPr>
              <w:t>6</w:t>
            </w:r>
          </w:p>
        </w:tc>
        <w:tc>
          <w:tcPr>
            <w:tcW w:w="2930" w:type="dxa"/>
          </w:tcPr>
          <w:p w14:paraId="4F9E1A88" w14:textId="77777777" w:rsidR="003B2DEF" w:rsidRPr="00B20AE8" w:rsidRDefault="003B2DEF" w:rsidP="0039402F">
            <w:pPr>
              <w:pStyle w:val="TAL"/>
            </w:pPr>
            <w:r w:rsidRPr="00B20AE8">
              <w:rPr>
                <w:lang w:eastAsia="en-GB"/>
              </w:rPr>
              <w:t>Operating bands with multi-band dependencies</w:t>
            </w:r>
          </w:p>
        </w:tc>
        <w:tc>
          <w:tcPr>
            <w:tcW w:w="5686" w:type="dxa"/>
          </w:tcPr>
          <w:p w14:paraId="7F6CC1C6" w14:textId="77777777" w:rsidR="003B2DEF" w:rsidRPr="00B20AE8" w:rsidRDefault="003B2DEF" w:rsidP="0039402F">
            <w:pPr>
              <w:pStyle w:val="TAL"/>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14:paraId="617838B1" w14:textId="77777777" w:rsidTr="006A2BF1">
        <w:trPr>
          <w:cantSplit/>
          <w:jc w:val="center"/>
        </w:trPr>
        <w:tc>
          <w:tcPr>
            <w:tcW w:w="1241" w:type="dxa"/>
          </w:tcPr>
          <w:p w14:paraId="226E6C62" w14:textId="77777777" w:rsidR="003B2DEF" w:rsidRPr="00B20AE8" w:rsidRDefault="00AC7B67" w:rsidP="0039402F">
            <w:pPr>
              <w:pStyle w:val="TAL"/>
            </w:pPr>
            <w:r w:rsidRPr="00B20AE8">
              <w:rPr>
                <w:lang w:eastAsia="en-GB"/>
              </w:rPr>
              <w:t>D9.15</w:t>
            </w:r>
          </w:p>
        </w:tc>
        <w:tc>
          <w:tcPr>
            <w:tcW w:w="2930" w:type="dxa"/>
          </w:tcPr>
          <w:p w14:paraId="0140AD65" w14:textId="77777777" w:rsidR="003B2DEF" w:rsidRPr="00B20AE8" w:rsidRDefault="00874A6B" w:rsidP="0039402F">
            <w:pPr>
              <w:pStyle w:val="TAL"/>
            </w:pPr>
            <w:r w:rsidRPr="00B20AE8">
              <w:rPr>
                <w:lang w:eastAsia="en-GB"/>
              </w:rPr>
              <w:t>M</w:t>
            </w:r>
            <w:r w:rsidR="003B2DEF" w:rsidRPr="00B20AE8">
              <w:rPr>
                <w:lang w:eastAsia="en-GB"/>
              </w:rPr>
              <w:t>aximum radiated Base Station RF Bandwidth</w:t>
            </w:r>
          </w:p>
        </w:tc>
        <w:tc>
          <w:tcPr>
            <w:tcW w:w="5686" w:type="dxa"/>
          </w:tcPr>
          <w:p w14:paraId="29489B3D" w14:textId="77777777" w:rsidR="003B2DEF" w:rsidRPr="00B20AE8" w:rsidRDefault="007D687A" w:rsidP="0039402F">
            <w:pPr>
              <w:pStyle w:val="TAL"/>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14:paraId="27A77AC6" w14:textId="77777777" w:rsidTr="006A2BF1">
        <w:trPr>
          <w:cantSplit/>
          <w:jc w:val="center"/>
        </w:trPr>
        <w:tc>
          <w:tcPr>
            <w:tcW w:w="1241" w:type="dxa"/>
          </w:tcPr>
          <w:p w14:paraId="5C23D938" w14:textId="77777777" w:rsidR="003B2DEF" w:rsidRPr="00B20AE8" w:rsidRDefault="003B2DEF" w:rsidP="0039402F">
            <w:pPr>
              <w:pStyle w:val="TAL"/>
            </w:pPr>
            <w:r w:rsidRPr="00B20AE8">
              <w:rPr>
                <w:lang w:eastAsia="en-GB"/>
              </w:rPr>
              <w:t>D9.</w:t>
            </w:r>
            <w:r w:rsidR="00AC7B67" w:rsidRPr="00B20AE8">
              <w:rPr>
                <w:lang w:eastAsia="en-GB"/>
              </w:rPr>
              <w:t>18</w:t>
            </w:r>
          </w:p>
        </w:tc>
        <w:tc>
          <w:tcPr>
            <w:tcW w:w="2930" w:type="dxa"/>
          </w:tcPr>
          <w:p w14:paraId="665125B0" w14:textId="77777777" w:rsidR="003B2DEF" w:rsidRPr="00B20AE8" w:rsidRDefault="00874A6B" w:rsidP="0039402F">
            <w:pPr>
              <w:pStyle w:val="TAL"/>
            </w:pPr>
            <w:r w:rsidRPr="00B20AE8">
              <w:rPr>
                <w:lang w:eastAsia="en-GB"/>
              </w:rPr>
              <w:t>M</w:t>
            </w:r>
            <w:r w:rsidR="003B2DEF" w:rsidRPr="00B20AE8">
              <w:rPr>
                <w:lang w:eastAsia="en-GB"/>
              </w:rPr>
              <w:t>aximum radiated Base Station RF Bandwidth for contiguous operation.</w:t>
            </w:r>
          </w:p>
        </w:tc>
        <w:tc>
          <w:tcPr>
            <w:tcW w:w="5686" w:type="dxa"/>
          </w:tcPr>
          <w:p w14:paraId="521FC3CD" w14:textId="77777777" w:rsidR="003B2DEF" w:rsidRPr="00B20AE8" w:rsidRDefault="00874A6B" w:rsidP="0039402F">
            <w:pPr>
              <w:pStyle w:val="TAL"/>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14:paraId="35C47DFD" w14:textId="77777777" w:rsidTr="006A2BF1">
        <w:trPr>
          <w:cantSplit/>
          <w:jc w:val="center"/>
        </w:trPr>
        <w:tc>
          <w:tcPr>
            <w:tcW w:w="1241" w:type="dxa"/>
          </w:tcPr>
          <w:p w14:paraId="5F1DB59A" w14:textId="77777777" w:rsidR="003B2DEF" w:rsidRPr="00B20AE8" w:rsidRDefault="003B2DEF" w:rsidP="0039402F">
            <w:pPr>
              <w:pStyle w:val="TAL"/>
            </w:pPr>
            <w:r w:rsidRPr="00B20AE8">
              <w:rPr>
                <w:lang w:eastAsia="en-GB"/>
              </w:rPr>
              <w:t>D9.</w:t>
            </w:r>
            <w:r w:rsidR="00AC7B67" w:rsidRPr="00B20AE8">
              <w:rPr>
                <w:lang w:eastAsia="en-GB"/>
              </w:rPr>
              <w:t>19</w:t>
            </w:r>
          </w:p>
        </w:tc>
        <w:tc>
          <w:tcPr>
            <w:tcW w:w="2930" w:type="dxa"/>
          </w:tcPr>
          <w:p w14:paraId="11CCAD37" w14:textId="77777777" w:rsidR="003B2DEF" w:rsidRPr="00B20AE8" w:rsidRDefault="007D687A" w:rsidP="0039402F">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14:paraId="741DC968" w14:textId="77777777" w:rsidR="003B2DEF" w:rsidRPr="00B20AE8" w:rsidRDefault="007D687A" w:rsidP="0039402F">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14:paraId="188CA6A2" w14:textId="77777777" w:rsidTr="006A2BF1">
        <w:trPr>
          <w:cantSplit/>
          <w:jc w:val="center"/>
        </w:trPr>
        <w:tc>
          <w:tcPr>
            <w:tcW w:w="1241" w:type="dxa"/>
          </w:tcPr>
          <w:p w14:paraId="4E221944" w14:textId="77777777" w:rsidR="003B2DEF" w:rsidRPr="00B20AE8" w:rsidRDefault="003B2DEF" w:rsidP="0039402F">
            <w:pPr>
              <w:pStyle w:val="TAL"/>
            </w:pPr>
            <w:r w:rsidRPr="00B20AE8">
              <w:rPr>
                <w:lang w:eastAsia="en-GB"/>
              </w:rPr>
              <w:t>D9.2</w:t>
            </w:r>
            <w:r w:rsidR="00AC7B67" w:rsidRPr="00B20AE8">
              <w:rPr>
                <w:lang w:eastAsia="en-GB"/>
              </w:rPr>
              <w:t>0</w:t>
            </w:r>
          </w:p>
        </w:tc>
        <w:tc>
          <w:tcPr>
            <w:tcW w:w="2930" w:type="dxa"/>
          </w:tcPr>
          <w:p w14:paraId="0D30350D" w14:textId="77777777" w:rsidR="003B2DEF" w:rsidRPr="00B20AE8" w:rsidRDefault="003B2DEF" w:rsidP="0039402F">
            <w:pPr>
              <w:pStyle w:val="TAL"/>
            </w:pPr>
            <w:r w:rsidRPr="00B20AE8">
              <w:rPr>
                <w:lang w:eastAsia="en-GB"/>
              </w:rPr>
              <w:t xml:space="preserve">Inter-band CA bands </w:t>
            </w:r>
          </w:p>
        </w:tc>
        <w:tc>
          <w:tcPr>
            <w:tcW w:w="5686" w:type="dxa"/>
          </w:tcPr>
          <w:p w14:paraId="0D6FE40E" w14:textId="77777777" w:rsidR="003B2DEF" w:rsidRPr="00B20AE8" w:rsidRDefault="003B2DEF" w:rsidP="0039402F">
            <w:pPr>
              <w:pStyle w:val="TAL"/>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14:paraId="32A1793A" w14:textId="77777777" w:rsidTr="006A2BF1">
        <w:trPr>
          <w:cantSplit/>
          <w:jc w:val="center"/>
        </w:trPr>
        <w:tc>
          <w:tcPr>
            <w:tcW w:w="1241" w:type="dxa"/>
          </w:tcPr>
          <w:p w14:paraId="66E15B82" w14:textId="77777777" w:rsidR="003B2DEF" w:rsidRPr="00B20AE8" w:rsidRDefault="003B2DEF" w:rsidP="0039402F">
            <w:pPr>
              <w:pStyle w:val="TAL"/>
            </w:pPr>
            <w:r w:rsidRPr="00B20AE8">
              <w:rPr>
                <w:lang w:eastAsia="en-GB"/>
              </w:rPr>
              <w:t>D9.2</w:t>
            </w:r>
            <w:r w:rsidR="00AC7B67" w:rsidRPr="00B20AE8">
              <w:rPr>
                <w:lang w:eastAsia="en-GB"/>
              </w:rPr>
              <w:t>1</w:t>
            </w:r>
          </w:p>
        </w:tc>
        <w:tc>
          <w:tcPr>
            <w:tcW w:w="2930" w:type="dxa"/>
          </w:tcPr>
          <w:p w14:paraId="6E806F14" w14:textId="77777777" w:rsidR="003B2DEF" w:rsidRPr="00B20AE8" w:rsidRDefault="003B2DEF" w:rsidP="0039402F">
            <w:pPr>
              <w:pStyle w:val="TAL"/>
            </w:pPr>
            <w:r w:rsidRPr="00B20AE8">
              <w:rPr>
                <w:lang w:eastAsia="en-GB"/>
              </w:rPr>
              <w:t>CA only operation</w:t>
            </w:r>
          </w:p>
        </w:tc>
        <w:tc>
          <w:tcPr>
            <w:tcW w:w="5686" w:type="dxa"/>
          </w:tcPr>
          <w:p w14:paraId="50323ED6" w14:textId="77777777" w:rsidR="003B2DEF" w:rsidRPr="00B20AE8" w:rsidRDefault="003B2DEF" w:rsidP="0039402F">
            <w:pPr>
              <w:pStyle w:val="TAL"/>
            </w:pPr>
            <w:r w:rsidRPr="00B20AE8">
              <w:rPr>
                <w:lang w:eastAsia="en-GB"/>
              </w:rPr>
              <w:t>Declared per operating band</w:t>
            </w:r>
            <w:r w:rsidR="00565C67" w:rsidRPr="00B20AE8">
              <w:t xml:space="preserve"> identified in D9.4.</w:t>
            </w:r>
          </w:p>
        </w:tc>
      </w:tr>
      <w:tr w:rsidR="004F339F" w:rsidRPr="00B20AE8" w14:paraId="040DABDB" w14:textId="77777777" w:rsidTr="006A2BF1">
        <w:trPr>
          <w:cantSplit/>
          <w:jc w:val="center"/>
        </w:trPr>
        <w:tc>
          <w:tcPr>
            <w:tcW w:w="1241" w:type="dxa"/>
          </w:tcPr>
          <w:p w14:paraId="77B4659B" w14:textId="77777777" w:rsidR="00565C67" w:rsidRPr="00B20AE8" w:rsidRDefault="00AC7B67" w:rsidP="0039402F">
            <w:pPr>
              <w:pStyle w:val="TAL"/>
              <w:rPr>
                <w:lang w:eastAsia="en-GB"/>
              </w:rPr>
            </w:pPr>
            <w:r w:rsidRPr="00B20AE8">
              <w:rPr>
                <w:lang w:eastAsia="en-GB"/>
              </w:rPr>
              <w:t>D9.22</w:t>
            </w:r>
          </w:p>
        </w:tc>
        <w:tc>
          <w:tcPr>
            <w:tcW w:w="2930" w:type="dxa"/>
          </w:tcPr>
          <w:p w14:paraId="5EAAECB5" w14:textId="77777777" w:rsidR="00565C67" w:rsidRPr="00B20AE8" w:rsidRDefault="00565C67" w:rsidP="0039402F">
            <w:pPr>
              <w:pStyle w:val="TAL"/>
              <w:rPr>
                <w:lang w:eastAsia="en-GB"/>
              </w:rPr>
            </w:pPr>
            <w:r w:rsidRPr="00B20AE8">
              <w:rPr>
                <w:lang w:eastAsia="en-GB"/>
              </w:rPr>
              <w:t>Multi-carrier HSPA only operation</w:t>
            </w:r>
          </w:p>
        </w:tc>
        <w:tc>
          <w:tcPr>
            <w:tcW w:w="5686" w:type="dxa"/>
          </w:tcPr>
          <w:p w14:paraId="5E47D044" w14:textId="77777777" w:rsidR="00565C67" w:rsidRPr="00B20AE8" w:rsidRDefault="00565C67" w:rsidP="0039402F">
            <w:pPr>
              <w:pStyle w:val="TAL"/>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14:paraId="029FBD6C" w14:textId="77777777" w:rsidTr="006A2BF1">
        <w:trPr>
          <w:cantSplit/>
          <w:jc w:val="center"/>
        </w:trPr>
        <w:tc>
          <w:tcPr>
            <w:tcW w:w="1241" w:type="dxa"/>
          </w:tcPr>
          <w:p w14:paraId="1B869A4C" w14:textId="77777777" w:rsidR="00565C67" w:rsidRPr="00B20AE8" w:rsidRDefault="00565C67" w:rsidP="0039402F">
            <w:pPr>
              <w:pStyle w:val="TAL"/>
            </w:pPr>
            <w:r w:rsidRPr="00B20AE8">
              <w:rPr>
                <w:lang w:eastAsia="en-GB"/>
              </w:rPr>
              <w:t>D9.2</w:t>
            </w:r>
            <w:r w:rsidR="00AC7B67" w:rsidRPr="00B20AE8">
              <w:rPr>
                <w:lang w:eastAsia="en-GB"/>
              </w:rPr>
              <w:t>3</w:t>
            </w:r>
          </w:p>
        </w:tc>
        <w:tc>
          <w:tcPr>
            <w:tcW w:w="2930" w:type="dxa"/>
          </w:tcPr>
          <w:p w14:paraId="15DA0FC2" w14:textId="77777777" w:rsidR="00565C67" w:rsidRPr="00B20AE8" w:rsidRDefault="00565C67" w:rsidP="0039402F">
            <w:pPr>
              <w:pStyle w:val="TAL"/>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14:paraId="699B3727" w14:textId="77777777" w:rsidR="00565C67" w:rsidRPr="00B20AE8" w:rsidRDefault="00565C67" w:rsidP="0039402F">
            <w:pPr>
              <w:pStyle w:val="TAL"/>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14:paraId="03971171" w14:textId="77777777" w:rsidTr="006A2BF1">
        <w:trPr>
          <w:cantSplit/>
          <w:jc w:val="center"/>
        </w:trPr>
        <w:tc>
          <w:tcPr>
            <w:tcW w:w="1241" w:type="dxa"/>
          </w:tcPr>
          <w:p w14:paraId="45327B13" w14:textId="77777777" w:rsidR="00565C67" w:rsidRPr="00B20AE8" w:rsidRDefault="00565C67" w:rsidP="0039402F">
            <w:pPr>
              <w:pStyle w:val="TAL"/>
            </w:pPr>
            <w:r w:rsidRPr="00B20AE8">
              <w:rPr>
                <w:lang w:eastAsia="en-GB"/>
              </w:rPr>
              <w:t>D9.2</w:t>
            </w:r>
            <w:r w:rsidR="00AC7B67" w:rsidRPr="00B20AE8">
              <w:rPr>
                <w:lang w:eastAsia="en-GB"/>
              </w:rPr>
              <w:t>4</w:t>
            </w:r>
          </w:p>
        </w:tc>
        <w:tc>
          <w:tcPr>
            <w:tcW w:w="2930" w:type="dxa"/>
          </w:tcPr>
          <w:p w14:paraId="3CA87381" w14:textId="77777777" w:rsidR="00565C67" w:rsidRPr="00B20AE8" w:rsidRDefault="00565C67" w:rsidP="0039402F">
            <w:pPr>
              <w:pStyle w:val="TAL"/>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14:paraId="2563E00D" w14:textId="77777777" w:rsidR="00565C67" w:rsidRPr="00B20AE8" w:rsidRDefault="00565C67" w:rsidP="0039402F">
            <w:pPr>
              <w:pStyle w:val="TAL"/>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14:paraId="2E4F5A30" w14:textId="77777777" w:rsidTr="006A2BF1">
        <w:trPr>
          <w:cantSplit/>
          <w:jc w:val="center"/>
        </w:trPr>
        <w:tc>
          <w:tcPr>
            <w:tcW w:w="1241" w:type="dxa"/>
          </w:tcPr>
          <w:p w14:paraId="5584D0CD" w14:textId="77777777" w:rsidR="00565C67" w:rsidRPr="00B20AE8" w:rsidRDefault="00565C67" w:rsidP="0039402F">
            <w:pPr>
              <w:pStyle w:val="TAL"/>
            </w:pPr>
            <w:r w:rsidRPr="00B20AE8">
              <w:rPr>
                <w:lang w:eastAsia="en-GB"/>
              </w:rPr>
              <w:t>D9.2</w:t>
            </w:r>
            <w:r w:rsidR="00AC7B67" w:rsidRPr="00B20AE8">
              <w:rPr>
                <w:lang w:eastAsia="en-GB"/>
              </w:rPr>
              <w:t>5</w:t>
            </w:r>
          </w:p>
        </w:tc>
        <w:tc>
          <w:tcPr>
            <w:tcW w:w="2930" w:type="dxa"/>
          </w:tcPr>
          <w:p w14:paraId="634B1D84" w14:textId="77777777" w:rsidR="00565C67" w:rsidRPr="00B20AE8" w:rsidRDefault="00565C67" w:rsidP="0039402F">
            <w:pPr>
              <w:pStyle w:val="TAL"/>
            </w:pPr>
            <w:r w:rsidRPr="00B20AE8">
              <w:rPr>
                <w:lang w:eastAsia="en-GB"/>
              </w:rPr>
              <w:t>Radiated capability set (RCSA)</w:t>
            </w:r>
          </w:p>
        </w:tc>
        <w:tc>
          <w:tcPr>
            <w:tcW w:w="5686" w:type="dxa"/>
          </w:tcPr>
          <w:p w14:paraId="53B83103" w14:textId="77777777" w:rsidR="00565C67" w:rsidRPr="00B20AE8" w:rsidRDefault="00565C67" w:rsidP="0039402F">
            <w:pPr>
              <w:pStyle w:val="TAL"/>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14:paraId="5C3D14AF" w14:textId="6B82E910" w:rsidR="00FA02B1" w:rsidRPr="00B20AE8" w:rsidRDefault="00FA02B1" w:rsidP="0039402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w:t>
            </w:r>
            <w:r w:rsidR="003D3C64" w:rsidRPr="00B20AE8">
              <w:t>TS</w:t>
            </w:r>
            <w:r w:rsidR="003D3C64">
              <w:t> </w:t>
            </w:r>
            <w:r w:rsidR="003D3C64" w:rsidRPr="00B20AE8">
              <w:t>3</w:t>
            </w:r>
            <w:r w:rsidRPr="00B20AE8">
              <w:t>7.145-1</w:t>
            </w:r>
            <w:r w:rsidR="003D3C64">
              <w:t> </w:t>
            </w:r>
            <w:r w:rsidR="003D3C64" w:rsidRPr="00B20AE8">
              <w:t>[</w:t>
            </w:r>
            <w:r w:rsidRPr="00B20AE8">
              <w:t xml:space="preserve">9] for the conducted testing for the </w:t>
            </w:r>
            <w:r w:rsidRPr="00B20AE8">
              <w:rPr>
                <w:i/>
              </w:rPr>
              <w:t>operating band</w:t>
            </w:r>
            <w:r w:rsidRPr="00B20AE8">
              <w:t xml:space="preserve"> in question.</w:t>
            </w:r>
          </w:p>
        </w:tc>
      </w:tr>
      <w:tr w:rsidR="004F339F" w:rsidRPr="00B20AE8" w14:paraId="4BD8458C" w14:textId="77777777" w:rsidTr="006A2BF1">
        <w:trPr>
          <w:cantSplit/>
          <w:jc w:val="center"/>
        </w:trPr>
        <w:tc>
          <w:tcPr>
            <w:tcW w:w="1241" w:type="dxa"/>
          </w:tcPr>
          <w:p w14:paraId="3543AA65" w14:textId="77777777" w:rsidR="00565C67" w:rsidRPr="00B20AE8" w:rsidRDefault="00565C67" w:rsidP="0039402F">
            <w:pPr>
              <w:pStyle w:val="TAL"/>
            </w:pPr>
            <w:r w:rsidRPr="00B20AE8">
              <w:rPr>
                <w:lang w:eastAsia="en-GB"/>
              </w:rPr>
              <w:t>D9.2</w:t>
            </w:r>
            <w:r w:rsidR="00AC7B67" w:rsidRPr="00B20AE8">
              <w:rPr>
                <w:lang w:eastAsia="en-GB"/>
              </w:rPr>
              <w:t>6</w:t>
            </w:r>
          </w:p>
        </w:tc>
        <w:tc>
          <w:tcPr>
            <w:tcW w:w="2930" w:type="dxa"/>
          </w:tcPr>
          <w:p w14:paraId="7FECBF0D" w14:textId="77777777" w:rsidR="00565C67" w:rsidRPr="00B20AE8" w:rsidRDefault="00565C67" w:rsidP="0039402F">
            <w:pPr>
              <w:pStyle w:val="TAL"/>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14:paraId="386A582C" w14:textId="77777777" w:rsidR="00484869" w:rsidRPr="00B20AE8" w:rsidRDefault="00565C67" w:rsidP="0039402F">
            <w:pPr>
              <w:pStyle w:val="TAL"/>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14:paraId="62C572F6" w14:textId="77777777" w:rsidR="00565C67" w:rsidRPr="00B20AE8" w:rsidRDefault="00565C67" w:rsidP="0039402F">
            <w:pPr>
              <w:pStyle w:val="TAL"/>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14:paraId="48FBC3EE" w14:textId="77777777" w:rsidTr="006A2BF1">
        <w:trPr>
          <w:cantSplit/>
          <w:jc w:val="center"/>
        </w:trPr>
        <w:tc>
          <w:tcPr>
            <w:tcW w:w="1241" w:type="dxa"/>
          </w:tcPr>
          <w:p w14:paraId="42F0E134" w14:textId="77777777" w:rsidR="00565C67" w:rsidRPr="00B20AE8" w:rsidRDefault="00565C67" w:rsidP="0039402F">
            <w:pPr>
              <w:pStyle w:val="TAL"/>
            </w:pPr>
            <w:r w:rsidRPr="00B20AE8">
              <w:rPr>
                <w:lang w:eastAsia="en-GB"/>
              </w:rPr>
              <w:t>D9.2</w:t>
            </w:r>
            <w:r w:rsidR="00AC7B67" w:rsidRPr="00B20AE8">
              <w:rPr>
                <w:lang w:eastAsia="en-GB"/>
              </w:rPr>
              <w:t>7</w:t>
            </w:r>
          </w:p>
        </w:tc>
        <w:tc>
          <w:tcPr>
            <w:tcW w:w="2930" w:type="dxa"/>
          </w:tcPr>
          <w:p w14:paraId="2DFC5D76" w14:textId="77777777" w:rsidR="00565C67" w:rsidRPr="00B20AE8" w:rsidRDefault="00565C67" w:rsidP="0039402F">
            <w:pPr>
              <w:pStyle w:val="TAL"/>
            </w:pPr>
            <w:r w:rsidRPr="00B20AE8">
              <w:rPr>
                <w:lang w:eastAsia="en-GB"/>
              </w:rPr>
              <w:t>Total number of supported carriers for operating bands with multi-band dependencies</w:t>
            </w:r>
          </w:p>
        </w:tc>
        <w:tc>
          <w:tcPr>
            <w:tcW w:w="5686" w:type="dxa"/>
          </w:tcPr>
          <w:p w14:paraId="459A3BFA" w14:textId="77777777" w:rsidR="00565C67" w:rsidRPr="00B20AE8" w:rsidRDefault="00565C67" w:rsidP="0039402F">
            <w:pPr>
              <w:pStyle w:val="TAL"/>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14:paraId="1B6E7A72" w14:textId="77777777" w:rsidTr="006A2BF1">
        <w:trPr>
          <w:cantSplit/>
          <w:jc w:val="center"/>
        </w:trPr>
        <w:tc>
          <w:tcPr>
            <w:tcW w:w="1241" w:type="dxa"/>
          </w:tcPr>
          <w:p w14:paraId="7D9860B1" w14:textId="77777777" w:rsidR="00565C67" w:rsidRPr="00B20AE8" w:rsidRDefault="00565C67" w:rsidP="0039402F">
            <w:pPr>
              <w:pStyle w:val="TAL"/>
            </w:pPr>
            <w:r w:rsidRPr="00B20AE8">
              <w:rPr>
                <w:lang w:eastAsia="en-GB"/>
              </w:rPr>
              <w:t>D9.2</w:t>
            </w:r>
            <w:r w:rsidR="00AC7B67" w:rsidRPr="00B20AE8">
              <w:rPr>
                <w:lang w:eastAsia="en-GB"/>
              </w:rPr>
              <w:t>8</w:t>
            </w:r>
          </w:p>
        </w:tc>
        <w:tc>
          <w:tcPr>
            <w:tcW w:w="2930" w:type="dxa"/>
          </w:tcPr>
          <w:p w14:paraId="59C26155" w14:textId="77777777" w:rsidR="00565C67" w:rsidRPr="00B20AE8" w:rsidRDefault="007D687A" w:rsidP="0039402F">
            <w:pPr>
              <w:pStyle w:val="TAL"/>
              <w:rPr>
                <w:lang w:val="fr-FR"/>
              </w:rPr>
            </w:pPr>
            <w:r w:rsidRPr="00B20AE8">
              <w:rPr>
                <w:lang w:val="fr-FR" w:eastAsia="en-GB"/>
              </w:rPr>
              <w:t>C</w:t>
            </w:r>
            <w:r w:rsidR="00565C67" w:rsidRPr="00B20AE8">
              <w:rPr>
                <w:lang w:val="fr-FR" w:eastAsia="en-GB"/>
              </w:rPr>
              <w:t>ontiguous or non-contiguous spectrum support</w:t>
            </w:r>
          </w:p>
        </w:tc>
        <w:tc>
          <w:tcPr>
            <w:tcW w:w="5686" w:type="dxa"/>
          </w:tcPr>
          <w:p w14:paraId="111CDD9D" w14:textId="77777777" w:rsidR="00565C67" w:rsidRPr="00B20AE8" w:rsidRDefault="00565C67" w:rsidP="0039402F">
            <w:pPr>
              <w:pStyle w:val="TAL"/>
            </w:pPr>
            <w:r w:rsidRPr="00B20AE8">
              <w:rPr>
                <w:lang w:eastAsia="en-GB"/>
              </w:rPr>
              <w:t>Ability of AAS BS to support contiguous or non-contiguous (or both) frequency distribution of carriers when operating multi-carrier in an operating band.</w:t>
            </w:r>
          </w:p>
        </w:tc>
      </w:tr>
      <w:tr w:rsidR="004F339F" w:rsidRPr="00B20AE8" w14:paraId="545195FF" w14:textId="77777777" w:rsidTr="006A2BF1">
        <w:trPr>
          <w:cantSplit/>
          <w:jc w:val="center"/>
        </w:trPr>
        <w:tc>
          <w:tcPr>
            <w:tcW w:w="1241" w:type="dxa"/>
          </w:tcPr>
          <w:p w14:paraId="785C39E8" w14:textId="77777777" w:rsidR="00565C67" w:rsidRPr="00B20AE8" w:rsidRDefault="00565C67" w:rsidP="0039402F">
            <w:pPr>
              <w:pStyle w:val="TAL"/>
            </w:pPr>
            <w:r w:rsidRPr="00B20AE8">
              <w:rPr>
                <w:lang w:eastAsia="en-GB"/>
              </w:rPr>
              <w:t>D9.</w:t>
            </w:r>
            <w:r w:rsidR="00AC7B67" w:rsidRPr="00B20AE8">
              <w:rPr>
                <w:lang w:eastAsia="en-GB"/>
              </w:rPr>
              <w:t>29</w:t>
            </w:r>
          </w:p>
        </w:tc>
        <w:tc>
          <w:tcPr>
            <w:tcW w:w="2930" w:type="dxa"/>
          </w:tcPr>
          <w:p w14:paraId="052678F7" w14:textId="77777777" w:rsidR="00565C67" w:rsidRPr="00B20AE8" w:rsidRDefault="007A62D4" w:rsidP="0039402F">
            <w:pPr>
              <w:pStyle w:val="TAL"/>
            </w:pPr>
            <w:r w:rsidRPr="00B20AE8">
              <w:rPr>
                <w:lang w:eastAsia="en-GB"/>
              </w:rPr>
              <w:t xml:space="preserve">Non-contiguous parameters </w:t>
            </w:r>
          </w:p>
        </w:tc>
        <w:tc>
          <w:tcPr>
            <w:tcW w:w="5686" w:type="dxa"/>
          </w:tcPr>
          <w:p w14:paraId="2FFB3CA0" w14:textId="77777777" w:rsidR="00565C67" w:rsidRPr="00B20AE8" w:rsidRDefault="007A62D4" w:rsidP="0039402F">
            <w:pPr>
              <w:pStyle w:val="TAL"/>
            </w:pPr>
            <w:r w:rsidRPr="00B20AE8">
              <w:rPr>
                <w:lang w:val="en-US"/>
              </w:rPr>
              <w:t xml:space="preserve">If non-contiguous operation is supported in </w:t>
            </w:r>
            <w:r w:rsidRPr="00B20AE8">
              <w:rPr>
                <w:i/>
                <w:lang w:val="en-US"/>
              </w:rPr>
              <w:t>operating band</w:t>
            </w:r>
            <w:r w:rsidRPr="00B20AE8">
              <w:rPr>
                <w:lang w:val="en-US"/>
              </w:rPr>
              <w:t xml:space="preserve"> () and parameters (e.g. frequency range, maximum Base Station RF Bandwidth, </w:t>
            </w:r>
            <w:r w:rsidR="00B840C9" w:rsidRPr="00B20AE8">
              <w:t>rated transmitter TRP</w:t>
            </w:r>
            <w:r w:rsidRPr="00B20AE8">
              <w:rPr>
                <w:lang w:val="en-US"/>
              </w:rPr>
              <w:t>, etc.)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14:paraId="7F246445" w14:textId="77777777" w:rsidTr="006A2BF1">
        <w:trPr>
          <w:cantSplit/>
          <w:jc w:val="center"/>
        </w:trPr>
        <w:tc>
          <w:tcPr>
            <w:tcW w:w="1241" w:type="dxa"/>
          </w:tcPr>
          <w:p w14:paraId="58F4499A" w14:textId="77777777" w:rsidR="007D687A" w:rsidRPr="00B20AE8" w:rsidRDefault="007D687A" w:rsidP="0039402F">
            <w:pPr>
              <w:pStyle w:val="TAL"/>
              <w:rPr>
                <w:lang w:eastAsia="en-GB"/>
              </w:rPr>
            </w:pPr>
            <w:r w:rsidRPr="00B20AE8">
              <w:t>D9.30</w:t>
            </w:r>
          </w:p>
        </w:tc>
        <w:tc>
          <w:tcPr>
            <w:tcW w:w="2930" w:type="dxa"/>
          </w:tcPr>
          <w:p w14:paraId="2EB87D5A" w14:textId="77777777" w:rsidR="007D687A" w:rsidRPr="00B20AE8" w:rsidDel="007D687A" w:rsidRDefault="007D687A" w:rsidP="0039402F">
            <w:pPr>
              <w:pStyle w:val="TAL"/>
              <w:rPr>
                <w:lang w:eastAsia="en-GB"/>
              </w:rPr>
            </w:pPr>
            <w:r w:rsidRPr="00B20AE8">
              <w:t>DL RS EIRP for conformance test</w:t>
            </w:r>
          </w:p>
        </w:tc>
        <w:tc>
          <w:tcPr>
            <w:tcW w:w="5686" w:type="dxa"/>
          </w:tcPr>
          <w:p w14:paraId="76ADA874" w14:textId="77777777" w:rsidR="007D687A" w:rsidRPr="00B20AE8" w:rsidRDefault="007D687A" w:rsidP="0039402F">
            <w:pPr>
              <w:pStyle w:val="TAL"/>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14:paraId="26D36DF3" w14:textId="77777777" w:rsidTr="006A2BF1">
        <w:trPr>
          <w:cantSplit/>
          <w:jc w:val="center"/>
        </w:trPr>
        <w:tc>
          <w:tcPr>
            <w:tcW w:w="1241" w:type="dxa"/>
          </w:tcPr>
          <w:p w14:paraId="3227AE44" w14:textId="77777777" w:rsidR="007A62D4" w:rsidRPr="00B20AE8" w:rsidRDefault="007A62D4" w:rsidP="0039402F">
            <w:pPr>
              <w:pStyle w:val="TAL"/>
            </w:pPr>
            <w:r w:rsidRPr="00B20AE8">
              <w:t>D9.31</w:t>
            </w:r>
          </w:p>
        </w:tc>
        <w:tc>
          <w:tcPr>
            <w:tcW w:w="2930" w:type="dxa"/>
          </w:tcPr>
          <w:p w14:paraId="375542A4" w14:textId="77777777" w:rsidR="007A62D4" w:rsidRPr="00B20AE8" w:rsidRDefault="007A62D4" w:rsidP="0039402F">
            <w:pPr>
              <w:pStyle w:val="TAL"/>
            </w:pPr>
            <w:r w:rsidRPr="00B20AE8">
              <w:t>NR BS channel band width and SCS support</w:t>
            </w:r>
          </w:p>
        </w:tc>
        <w:tc>
          <w:tcPr>
            <w:tcW w:w="5686" w:type="dxa"/>
          </w:tcPr>
          <w:p w14:paraId="5CEA628C" w14:textId="77777777" w:rsidR="007A62D4" w:rsidRPr="00B20AE8" w:rsidRDefault="007A62D4" w:rsidP="0039402F">
            <w:pPr>
              <w:pStyle w:val="TAL"/>
            </w:pPr>
            <w:r w:rsidRPr="00B20AE8">
              <w:t>NR BS channel bandwidth and SCS supported. Declared for each beam () and each operating band ().</w:t>
            </w:r>
          </w:p>
        </w:tc>
      </w:tr>
      <w:tr w:rsidR="004F339F" w:rsidRPr="00B20AE8" w14:paraId="1A134A26" w14:textId="77777777" w:rsidTr="006A2BF1">
        <w:trPr>
          <w:cantSplit/>
          <w:jc w:val="center"/>
        </w:trPr>
        <w:tc>
          <w:tcPr>
            <w:tcW w:w="1241" w:type="dxa"/>
          </w:tcPr>
          <w:p w14:paraId="182DDBFF" w14:textId="77777777" w:rsidR="007A62D4" w:rsidRPr="00B20AE8" w:rsidRDefault="007A62D4" w:rsidP="0039402F">
            <w:pPr>
              <w:pStyle w:val="TAL"/>
            </w:pPr>
            <w:r w:rsidRPr="00B20AE8">
              <w:rPr>
                <w:lang w:eastAsia="en-GB"/>
              </w:rPr>
              <w:t>D9.32</w:t>
            </w:r>
          </w:p>
        </w:tc>
        <w:tc>
          <w:tcPr>
            <w:tcW w:w="2930" w:type="dxa"/>
          </w:tcPr>
          <w:p w14:paraId="325D7B83" w14:textId="77777777" w:rsidR="007A62D4" w:rsidRPr="00B20AE8" w:rsidRDefault="007A62D4" w:rsidP="0039402F">
            <w:pPr>
              <w:pStyle w:val="TAL"/>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14:paraId="47581B12" w14:textId="77777777" w:rsidR="007A62D4" w:rsidRPr="00B20AE8" w:rsidRDefault="007A62D4" w:rsidP="0039402F">
            <w:pPr>
              <w:pStyle w:val="TAL"/>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14:paraId="740750E3" w14:textId="77777777" w:rsidTr="006A2BF1">
        <w:trPr>
          <w:cantSplit/>
          <w:jc w:val="center"/>
        </w:trPr>
        <w:tc>
          <w:tcPr>
            <w:tcW w:w="1241" w:type="dxa"/>
          </w:tcPr>
          <w:p w14:paraId="711047A7" w14:textId="77777777" w:rsidR="007A62D4" w:rsidRPr="00B20AE8" w:rsidRDefault="007A62D4" w:rsidP="0039402F">
            <w:pPr>
              <w:pStyle w:val="TAL"/>
            </w:pPr>
            <w:r w:rsidRPr="00B20AE8">
              <w:rPr>
                <w:lang w:eastAsia="en-GB"/>
              </w:rPr>
              <w:t>D9.33</w:t>
            </w:r>
          </w:p>
        </w:tc>
        <w:tc>
          <w:tcPr>
            <w:tcW w:w="2930" w:type="dxa"/>
          </w:tcPr>
          <w:p w14:paraId="1899C62F" w14:textId="77777777" w:rsidR="007A62D4" w:rsidRPr="00B20AE8" w:rsidRDefault="007A62D4" w:rsidP="0039402F">
            <w:pPr>
              <w:pStyle w:val="TAL"/>
            </w:pPr>
            <w:r w:rsidRPr="00B20AE8">
              <w:rPr>
                <w:lang w:eastAsia="en-GB"/>
              </w:rPr>
              <w:t xml:space="preserve">Inter-band CA bands </w:t>
            </w:r>
          </w:p>
        </w:tc>
        <w:tc>
          <w:tcPr>
            <w:tcW w:w="5686" w:type="dxa"/>
          </w:tcPr>
          <w:p w14:paraId="5E54BDEF" w14:textId="77777777" w:rsidR="007A62D4" w:rsidRPr="00B20AE8" w:rsidRDefault="007A62D4" w:rsidP="0039402F">
            <w:pPr>
              <w:pStyle w:val="TAL"/>
            </w:pPr>
            <w:r w:rsidRPr="00B20AE8">
              <w:rPr>
                <w:lang w:eastAsia="en-GB"/>
              </w:rPr>
              <w:t>Declared inter-band CA bands supported</w:t>
            </w:r>
            <w:r w:rsidRPr="00B20AE8">
              <w:t xml:space="preserve"> by the beam. Declared per beam (D.3).</w:t>
            </w:r>
          </w:p>
        </w:tc>
      </w:tr>
      <w:tr w:rsidR="004F339F" w:rsidRPr="00B20AE8" w14:paraId="00404BBB" w14:textId="77777777" w:rsidTr="006A2BF1">
        <w:trPr>
          <w:cantSplit/>
          <w:jc w:val="center"/>
        </w:trPr>
        <w:tc>
          <w:tcPr>
            <w:tcW w:w="1241" w:type="dxa"/>
          </w:tcPr>
          <w:p w14:paraId="57B71737" w14:textId="77777777" w:rsidR="007A62D4" w:rsidRPr="00B20AE8" w:rsidRDefault="007A62D4" w:rsidP="0039402F">
            <w:pPr>
              <w:pStyle w:val="TAL"/>
            </w:pPr>
            <w:r w:rsidRPr="00B20AE8">
              <w:rPr>
                <w:lang w:eastAsia="en-GB"/>
              </w:rPr>
              <w:t>D9.34</w:t>
            </w:r>
          </w:p>
        </w:tc>
        <w:tc>
          <w:tcPr>
            <w:tcW w:w="2930" w:type="dxa"/>
          </w:tcPr>
          <w:p w14:paraId="26027179" w14:textId="77777777" w:rsidR="007A62D4" w:rsidRPr="00B20AE8" w:rsidRDefault="007A62D4" w:rsidP="0039402F">
            <w:pPr>
              <w:pStyle w:val="TAL"/>
            </w:pPr>
            <w:r w:rsidRPr="00B20AE8">
              <w:rPr>
                <w:lang w:eastAsia="en-GB"/>
              </w:rPr>
              <w:t>CA only operation</w:t>
            </w:r>
          </w:p>
        </w:tc>
        <w:tc>
          <w:tcPr>
            <w:tcW w:w="5686" w:type="dxa"/>
          </w:tcPr>
          <w:p w14:paraId="46C7F64A" w14:textId="77777777" w:rsidR="007A62D4" w:rsidRPr="00B20AE8" w:rsidRDefault="007A62D4" w:rsidP="0039402F">
            <w:pPr>
              <w:pStyle w:val="TAL"/>
            </w:pPr>
            <w:r w:rsidRPr="00B20AE8">
              <w:rPr>
                <w:lang w:eastAsia="en-GB"/>
              </w:rPr>
              <w:t xml:space="preserve">Declared </w:t>
            </w:r>
            <w:r w:rsidRPr="00B20AE8">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14:paraId="39274325" w14:textId="77777777" w:rsidTr="006A2BF1">
        <w:trPr>
          <w:cantSplit/>
          <w:jc w:val="center"/>
        </w:trPr>
        <w:tc>
          <w:tcPr>
            <w:tcW w:w="1241" w:type="dxa"/>
          </w:tcPr>
          <w:p w14:paraId="3DA5E60D" w14:textId="77777777" w:rsidR="007D687A" w:rsidRPr="00B20AE8" w:rsidRDefault="007D687A" w:rsidP="0039402F">
            <w:pPr>
              <w:pStyle w:val="TAL"/>
            </w:pPr>
            <w:r w:rsidRPr="00B20AE8">
              <w:t>D10.1</w:t>
            </w:r>
          </w:p>
        </w:tc>
        <w:tc>
          <w:tcPr>
            <w:tcW w:w="2930" w:type="dxa"/>
          </w:tcPr>
          <w:p w14:paraId="20776581" w14:textId="77777777" w:rsidR="007D687A" w:rsidRPr="00B20AE8" w:rsidRDefault="007D687A" w:rsidP="0039402F">
            <w:pPr>
              <w:pStyle w:val="TAL"/>
            </w:pPr>
            <w:r w:rsidRPr="00B20AE8">
              <w:t>OSDD identifier</w:t>
            </w:r>
          </w:p>
        </w:tc>
        <w:tc>
          <w:tcPr>
            <w:tcW w:w="5686" w:type="dxa"/>
          </w:tcPr>
          <w:p w14:paraId="1F7DD37E" w14:textId="77777777" w:rsidR="007D687A" w:rsidRPr="00B20AE8" w:rsidRDefault="007D687A" w:rsidP="0039402F">
            <w:pPr>
              <w:pStyle w:val="TAL"/>
            </w:pPr>
            <w:r w:rsidRPr="00B20AE8">
              <w:t>A unique identifier for the OSDD.</w:t>
            </w:r>
          </w:p>
        </w:tc>
      </w:tr>
      <w:tr w:rsidR="004F339F" w:rsidRPr="00B20AE8" w14:paraId="4F2DDEA6" w14:textId="77777777" w:rsidTr="006A2BF1">
        <w:trPr>
          <w:cantSplit/>
          <w:jc w:val="center"/>
        </w:trPr>
        <w:tc>
          <w:tcPr>
            <w:tcW w:w="1241" w:type="dxa"/>
          </w:tcPr>
          <w:p w14:paraId="3247A906" w14:textId="77777777" w:rsidR="007D687A" w:rsidRPr="00B20AE8" w:rsidRDefault="007D687A" w:rsidP="0039402F">
            <w:pPr>
              <w:pStyle w:val="TAL"/>
            </w:pPr>
            <w:r w:rsidRPr="00B20AE8">
              <w:t>D10.2</w:t>
            </w:r>
          </w:p>
        </w:tc>
        <w:tc>
          <w:tcPr>
            <w:tcW w:w="2930" w:type="dxa"/>
          </w:tcPr>
          <w:p w14:paraId="022C2912" w14:textId="77777777" w:rsidR="007D687A" w:rsidRPr="00B20AE8" w:rsidRDefault="007D687A" w:rsidP="0039402F">
            <w:pPr>
              <w:pStyle w:val="TAL"/>
            </w:pPr>
            <w:r w:rsidRPr="00B20AE8">
              <w:t>OSDD operating band support</w:t>
            </w:r>
          </w:p>
        </w:tc>
        <w:tc>
          <w:tcPr>
            <w:tcW w:w="5686" w:type="dxa"/>
          </w:tcPr>
          <w:p w14:paraId="73303B80" w14:textId="77777777" w:rsidR="007D687A" w:rsidRPr="00B20AE8" w:rsidRDefault="007D687A" w:rsidP="0039402F">
            <w:pPr>
              <w:pStyle w:val="TAL"/>
            </w:pPr>
            <w:r w:rsidRPr="00B20AE8">
              <w:t>Operating band supported by the OSDD, declared for every OSDD identified in D10.1.</w:t>
            </w:r>
          </w:p>
          <w:p w14:paraId="1C67A4E6" w14:textId="77777777" w:rsidR="007D687A" w:rsidRPr="00B20AE8" w:rsidRDefault="007D687A" w:rsidP="0039402F">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14:paraId="7B01F9ED" w14:textId="77777777" w:rsidTr="006A2BF1">
        <w:trPr>
          <w:cantSplit/>
          <w:jc w:val="center"/>
        </w:trPr>
        <w:tc>
          <w:tcPr>
            <w:tcW w:w="1241" w:type="dxa"/>
          </w:tcPr>
          <w:p w14:paraId="2DC37101" w14:textId="77777777" w:rsidR="007D687A" w:rsidRPr="00B20AE8" w:rsidRDefault="007D687A" w:rsidP="0039402F">
            <w:pPr>
              <w:pStyle w:val="TAL"/>
            </w:pPr>
            <w:r w:rsidRPr="00B20AE8">
              <w:t>D10.3</w:t>
            </w:r>
          </w:p>
        </w:tc>
        <w:tc>
          <w:tcPr>
            <w:tcW w:w="2930" w:type="dxa"/>
          </w:tcPr>
          <w:p w14:paraId="3DD30004" w14:textId="77777777" w:rsidR="007D687A" w:rsidRPr="00B20AE8" w:rsidRDefault="007D687A" w:rsidP="0039402F">
            <w:pPr>
              <w:pStyle w:val="TAL"/>
            </w:pPr>
            <w:r w:rsidRPr="00B20AE8">
              <w:t>OSDD RAT support</w:t>
            </w:r>
          </w:p>
        </w:tc>
        <w:tc>
          <w:tcPr>
            <w:tcW w:w="5686" w:type="dxa"/>
          </w:tcPr>
          <w:p w14:paraId="62B46C52" w14:textId="77777777" w:rsidR="007D687A" w:rsidRPr="00B20AE8" w:rsidRDefault="007D687A" w:rsidP="0039402F">
            <w:pPr>
              <w:pStyle w:val="TAL"/>
            </w:pPr>
            <w:r w:rsidRPr="00B20AE8">
              <w:t>RAT(s) supported by the OSDD for each supported operating band, declared for every OSDD identified in D10.1.</w:t>
            </w:r>
          </w:p>
          <w:p w14:paraId="3EAC81F2" w14:textId="77777777" w:rsidR="007D687A" w:rsidRPr="00B20AE8" w:rsidRDefault="007D687A" w:rsidP="0039402F">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14:paraId="4ED2D63F" w14:textId="77777777" w:rsidTr="006A2BF1">
        <w:trPr>
          <w:cantSplit/>
          <w:jc w:val="center"/>
        </w:trPr>
        <w:tc>
          <w:tcPr>
            <w:tcW w:w="1241" w:type="dxa"/>
          </w:tcPr>
          <w:p w14:paraId="15DDF136" w14:textId="77777777" w:rsidR="007D687A" w:rsidRPr="00B20AE8" w:rsidRDefault="007D687A" w:rsidP="0039402F">
            <w:pPr>
              <w:pStyle w:val="TAL"/>
            </w:pPr>
            <w:r w:rsidRPr="00B20AE8">
              <w:t>D10.4</w:t>
            </w:r>
          </w:p>
        </w:tc>
        <w:tc>
          <w:tcPr>
            <w:tcW w:w="2930" w:type="dxa"/>
          </w:tcPr>
          <w:p w14:paraId="7E7B5EAF" w14:textId="5B3A060E" w:rsidR="007D687A" w:rsidRPr="00B20AE8" w:rsidRDefault="007D687A" w:rsidP="0039402F">
            <w:pPr>
              <w:pStyle w:val="TAL"/>
            </w:pPr>
            <w:r w:rsidRPr="00B20AE8">
              <w:t>OTA sensitivity E-UTRA supported channel bandwidths</w:t>
            </w:r>
            <w:r w:rsidR="003D3C64">
              <w:t xml:space="preserve"> </w:t>
            </w:r>
          </w:p>
        </w:tc>
        <w:tc>
          <w:tcPr>
            <w:tcW w:w="5686" w:type="dxa"/>
          </w:tcPr>
          <w:p w14:paraId="5DEC5702" w14:textId="77777777" w:rsidR="007D687A" w:rsidRPr="00B20AE8" w:rsidRDefault="007D687A" w:rsidP="0039402F">
            <w:pPr>
              <w:pStyle w:val="TAL"/>
            </w:pPr>
            <w:r w:rsidRPr="00B20AE8">
              <w:t>The E-UTRA channel bandwidths supported by each OSDD.</w:t>
            </w:r>
          </w:p>
        </w:tc>
      </w:tr>
      <w:tr w:rsidR="004F339F" w:rsidRPr="00B20AE8" w14:paraId="7E4DDEEB" w14:textId="77777777" w:rsidTr="006A2BF1">
        <w:trPr>
          <w:cantSplit/>
          <w:jc w:val="center"/>
        </w:trPr>
        <w:tc>
          <w:tcPr>
            <w:tcW w:w="1241" w:type="dxa"/>
          </w:tcPr>
          <w:p w14:paraId="097205A8" w14:textId="77777777" w:rsidR="007D687A" w:rsidRPr="00B20AE8" w:rsidRDefault="007D687A" w:rsidP="0039402F">
            <w:pPr>
              <w:pStyle w:val="TAL"/>
            </w:pPr>
            <w:r w:rsidRPr="00B20AE8">
              <w:t>D10.5</w:t>
            </w:r>
          </w:p>
        </w:tc>
        <w:tc>
          <w:tcPr>
            <w:tcW w:w="2930" w:type="dxa"/>
          </w:tcPr>
          <w:p w14:paraId="764FBE8B" w14:textId="77777777" w:rsidR="007D687A" w:rsidRPr="00B20AE8" w:rsidRDefault="007D687A" w:rsidP="0039402F">
            <w:pPr>
              <w:pStyle w:val="TAL"/>
            </w:pPr>
            <w:r w:rsidRPr="00B20AE8">
              <w:t>Redirection of receiver target support</w:t>
            </w:r>
          </w:p>
        </w:tc>
        <w:tc>
          <w:tcPr>
            <w:tcW w:w="5686" w:type="dxa"/>
          </w:tcPr>
          <w:p w14:paraId="6C4DC365" w14:textId="77777777" w:rsidR="007D687A" w:rsidRPr="00B20AE8" w:rsidRDefault="007D687A" w:rsidP="0039402F">
            <w:pPr>
              <w:pStyle w:val="TAL"/>
            </w:pPr>
            <w:r w:rsidRPr="00B20AE8">
              <w:t>Ability to redirect the receiver target related to the OSDD</w:t>
            </w:r>
          </w:p>
        </w:tc>
      </w:tr>
      <w:tr w:rsidR="004F339F" w:rsidRPr="00B20AE8" w14:paraId="1B632EF0" w14:textId="77777777" w:rsidTr="006A2BF1">
        <w:trPr>
          <w:cantSplit/>
          <w:jc w:val="center"/>
        </w:trPr>
        <w:tc>
          <w:tcPr>
            <w:tcW w:w="1241" w:type="dxa"/>
          </w:tcPr>
          <w:p w14:paraId="0C6DC680" w14:textId="77777777" w:rsidR="007D687A" w:rsidRPr="00B20AE8" w:rsidRDefault="007D687A" w:rsidP="0039402F">
            <w:pPr>
              <w:pStyle w:val="TAL"/>
            </w:pPr>
            <w:r w:rsidRPr="00B20AE8">
              <w:t>D10.6</w:t>
            </w:r>
          </w:p>
        </w:tc>
        <w:tc>
          <w:tcPr>
            <w:tcW w:w="2930" w:type="dxa"/>
          </w:tcPr>
          <w:p w14:paraId="6A64C9FB" w14:textId="77777777" w:rsidR="007D687A" w:rsidRPr="00B20AE8" w:rsidRDefault="007D687A" w:rsidP="0039402F">
            <w:pPr>
              <w:pStyle w:val="TAL"/>
            </w:pPr>
            <w:r w:rsidRPr="00B20AE8">
              <w:t>Minimum EIS</w:t>
            </w:r>
          </w:p>
        </w:tc>
        <w:tc>
          <w:tcPr>
            <w:tcW w:w="5686" w:type="dxa"/>
          </w:tcPr>
          <w:p w14:paraId="37A585D7" w14:textId="77777777" w:rsidR="007D687A" w:rsidRPr="00B20AE8" w:rsidRDefault="007D687A" w:rsidP="0039402F">
            <w:pPr>
              <w:pStyle w:val="TAL"/>
            </w:pPr>
            <w:r w:rsidRPr="00B20AE8">
              <w:t>The minimum EIS requirement (i.e. maximum allowable EIS value) applicable to all sensitivity RoAoA per OSDD.</w:t>
            </w:r>
          </w:p>
          <w:p w14:paraId="640C52E8" w14:textId="77777777" w:rsidR="007D687A" w:rsidRPr="00B20AE8" w:rsidRDefault="007D687A" w:rsidP="0039402F">
            <w:pPr>
              <w:pStyle w:val="TAL"/>
            </w:pPr>
            <w:r w:rsidRPr="00B20AE8">
              <w:t>Declared for per RAT and E-UTRA supported channel BW for the OSDD (10.4).</w:t>
            </w:r>
          </w:p>
          <w:p w14:paraId="47D58B43" w14:textId="4E465F11" w:rsidR="007D687A" w:rsidRPr="00B20AE8" w:rsidRDefault="007D687A" w:rsidP="0039402F">
            <w:pPr>
              <w:pStyle w:val="TAL"/>
            </w:pPr>
            <w:r w:rsidRPr="00B20AE8">
              <w:t>The lowest EIS value for all the declared OSDD</w:t>
            </w:r>
            <w:r w:rsidR="003D3C64">
              <w:t>'</w:t>
            </w:r>
            <w:r w:rsidRPr="00B20AE8">
              <w:t xml:space="preserve">s is called minSENS, while its related range of angles of arrival is called </w:t>
            </w:r>
            <w:r w:rsidRPr="00B20AE8">
              <w:rPr>
                <w:i/>
              </w:rPr>
              <w:t>minSENS RoAoA</w:t>
            </w:r>
            <w:r w:rsidRPr="00B20AE8">
              <w:t>.</w:t>
            </w:r>
          </w:p>
          <w:p w14:paraId="664C6247" w14:textId="77777777" w:rsidR="007D687A" w:rsidRPr="00B20AE8" w:rsidRDefault="007D687A" w:rsidP="0039402F">
            <w:pPr>
              <w:pStyle w:val="TAN"/>
            </w:pPr>
            <w:r w:rsidRPr="00B20AE8">
              <w:t>NOTE 4:</w:t>
            </w:r>
            <w:r w:rsidRPr="00B20AE8">
              <w:tab/>
              <w:t>If the AAS BS is not capable of redirecting the receiver target related to the OSDD then there is only one RoAoA applicable to the OSDD.</w:t>
            </w:r>
          </w:p>
        </w:tc>
      </w:tr>
      <w:tr w:rsidR="004F339F" w:rsidRPr="00B20AE8" w14:paraId="5D626BB6" w14:textId="77777777" w:rsidTr="006A2BF1">
        <w:trPr>
          <w:cantSplit/>
          <w:jc w:val="center"/>
        </w:trPr>
        <w:tc>
          <w:tcPr>
            <w:tcW w:w="1241" w:type="dxa"/>
          </w:tcPr>
          <w:p w14:paraId="470C6B4E" w14:textId="77777777" w:rsidR="007D687A" w:rsidRPr="00B20AE8" w:rsidRDefault="007D687A" w:rsidP="0039402F">
            <w:pPr>
              <w:pStyle w:val="TAL"/>
            </w:pPr>
            <w:r w:rsidRPr="00B20AE8">
              <w:t>D10.7</w:t>
            </w:r>
          </w:p>
        </w:tc>
        <w:tc>
          <w:tcPr>
            <w:tcW w:w="2930" w:type="dxa"/>
          </w:tcPr>
          <w:p w14:paraId="427D5911" w14:textId="77777777" w:rsidR="007D687A" w:rsidRPr="00B20AE8" w:rsidRDefault="007D687A" w:rsidP="0039402F">
            <w:pPr>
              <w:pStyle w:val="TAL"/>
            </w:pPr>
            <w:r w:rsidRPr="00B20AE8">
              <w:t>Receiver target reference direction Sensitivity Range of Angle of Arrival</w:t>
            </w:r>
          </w:p>
        </w:tc>
        <w:tc>
          <w:tcPr>
            <w:tcW w:w="5686" w:type="dxa"/>
          </w:tcPr>
          <w:p w14:paraId="5DCEB0D3" w14:textId="77777777" w:rsidR="007D687A" w:rsidRPr="00B20AE8" w:rsidRDefault="007D687A" w:rsidP="0039402F">
            <w:pPr>
              <w:pStyle w:val="TAL"/>
            </w:pPr>
            <w:r w:rsidRPr="00B20AE8">
              <w:t>The sensitivity RoAoA associated with the receiver target reference direction (D10.9) for each OSDD.</w:t>
            </w:r>
          </w:p>
        </w:tc>
      </w:tr>
      <w:tr w:rsidR="004F339F" w:rsidRPr="00B20AE8" w14:paraId="317A7C6F" w14:textId="77777777" w:rsidTr="006A2BF1">
        <w:trPr>
          <w:cantSplit/>
          <w:jc w:val="center"/>
        </w:trPr>
        <w:tc>
          <w:tcPr>
            <w:tcW w:w="1241" w:type="dxa"/>
          </w:tcPr>
          <w:p w14:paraId="23CB15E3" w14:textId="77777777" w:rsidR="007D687A" w:rsidRPr="00B20AE8" w:rsidRDefault="007D687A" w:rsidP="0039402F">
            <w:pPr>
              <w:pStyle w:val="TAL"/>
            </w:pPr>
            <w:r w:rsidRPr="00B20AE8">
              <w:t>D10.8</w:t>
            </w:r>
          </w:p>
        </w:tc>
        <w:tc>
          <w:tcPr>
            <w:tcW w:w="2930" w:type="dxa"/>
          </w:tcPr>
          <w:p w14:paraId="4113671A" w14:textId="77777777" w:rsidR="007D687A" w:rsidRPr="00B20AE8" w:rsidRDefault="007D687A" w:rsidP="0039402F">
            <w:pPr>
              <w:pStyle w:val="TAL"/>
            </w:pPr>
            <w:r w:rsidRPr="00B20AE8">
              <w:t>Receiver target redirection range</w:t>
            </w:r>
          </w:p>
        </w:tc>
        <w:tc>
          <w:tcPr>
            <w:tcW w:w="5686" w:type="dxa"/>
          </w:tcPr>
          <w:p w14:paraId="20672EC8" w14:textId="77777777" w:rsidR="007D687A" w:rsidRPr="00B20AE8" w:rsidRDefault="007D687A" w:rsidP="0039402F">
            <w:pPr>
              <w:pStyle w:val="TAL"/>
            </w:pPr>
            <w:r w:rsidRPr="00B20AE8">
              <w:t>For each OSDD the associated union of all the sensitivity RoAoA achievable through redirecting the receiver target related to the OSDD</w:t>
            </w:r>
            <w:r w:rsidRPr="00B20AE8">
              <w:rPr>
                <w:rFonts w:cs="Arial"/>
                <w:szCs w:val="18"/>
              </w:rPr>
              <w:t xml:space="preserve"> </w:t>
            </w:r>
          </w:p>
        </w:tc>
      </w:tr>
      <w:tr w:rsidR="004F339F" w:rsidRPr="00B20AE8" w14:paraId="250B82A5" w14:textId="77777777" w:rsidTr="006A2BF1">
        <w:trPr>
          <w:cantSplit/>
          <w:jc w:val="center"/>
        </w:trPr>
        <w:tc>
          <w:tcPr>
            <w:tcW w:w="1241" w:type="dxa"/>
          </w:tcPr>
          <w:p w14:paraId="430476A1" w14:textId="77777777" w:rsidR="007D687A" w:rsidRPr="00B20AE8" w:rsidRDefault="007D687A" w:rsidP="0039402F">
            <w:pPr>
              <w:pStyle w:val="TAL"/>
            </w:pPr>
            <w:r w:rsidRPr="00B20AE8">
              <w:t>D10.9</w:t>
            </w:r>
          </w:p>
        </w:tc>
        <w:tc>
          <w:tcPr>
            <w:tcW w:w="2930" w:type="dxa"/>
          </w:tcPr>
          <w:p w14:paraId="1D47E332" w14:textId="77777777" w:rsidR="007D687A" w:rsidRPr="00B20AE8" w:rsidRDefault="007D687A" w:rsidP="0039402F">
            <w:pPr>
              <w:pStyle w:val="TAL"/>
            </w:pPr>
            <w:r w:rsidRPr="00B20AE8">
              <w:t>Receiver target reference direction</w:t>
            </w:r>
          </w:p>
        </w:tc>
        <w:tc>
          <w:tcPr>
            <w:tcW w:w="5686" w:type="dxa"/>
          </w:tcPr>
          <w:p w14:paraId="69E3AD6F" w14:textId="77777777" w:rsidR="007D687A" w:rsidRPr="00B20AE8" w:rsidRDefault="007D687A" w:rsidP="0039402F">
            <w:pPr>
              <w:pStyle w:val="TAL"/>
              <w:rPr>
                <w:lang w:eastAsia="zh-CN"/>
              </w:rPr>
            </w:pPr>
            <w:r w:rsidRPr="00B20AE8">
              <w:t xml:space="preserve">For each OSDD an associated </w:t>
            </w:r>
            <w:r w:rsidRPr="00B20AE8">
              <w:rPr>
                <w:lang w:eastAsia="zh-CN"/>
              </w:rPr>
              <w:t>direction inside the receiver target redirection range (D10.8).</w:t>
            </w:r>
          </w:p>
          <w:p w14:paraId="5E8164F9" w14:textId="77777777" w:rsidR="007D687A" w:rsidRPr="00B20AE8" w:rsidRDefault="007D687A" w:rsidP="0039402F">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14:paraId="0E77CA26" w14:textId="77777777" w:rsidTr="006A2BF1">
        <w:trPr>
          <w:cantSplit/>
          <w:jc w:val="center"/>
        </w:trPr>
        <w:tc>
          <w:tcPr>
            <w:tcW w:w="1241" w:type="dxa"/>
          </w:tcPr>
          <w:p w14:paraId="459FB3C8" w14:textId="77777777" w:rsidR="007D687A" w:rsidRPr="00B20AE8" w:rsidRDefault="007D687A" w:rsidP="0039402F">
            <w:pPr>
              <w:pStyle w:val="TAL"/>
            </w:pPr>
            <w:r w:rsidRPr="00B20AE8">
              <w:t>D10.10</w:t>
            </w:r>
          </w:p>
        </w:tc>
        <w:tc>
          <w:tcPr>
            <w:tcW w:w="2930" w:type="dxa"/>
          </w:tcPr>
          <w:p w14:paraId="1AC0D035" w14:textId="77777777" w:rsidR="007D687A" w:rsidRPr="00B20AE8" w:rsidRDefault="007D687A" w:rsidP="0039402F">
            <w:pPr>
              <w:pStyle w:val="TAL"/>
            </w:pPr>
            <w:r w:rsidRPr="00B20AE8">
              <w:t>Conformance test directions sensitivity RoAoA</w:t>
            </w:r>
          </w:p>
        </w:tc>
        <w:tc>
          <w:tcPr>
            <w:tcW w:w="5686" w:type="dxa"/>
          </w:tcPr>
          <w:p w14:paraId="72003ED8" w14:textId="77777777" w:rsidR="007D687A" w:rsidRPr="00B20AE8" w:rsidRDefault="007D687A" w:rsidP="0039402F">
            <w:pPr>
              <w:pStyle w:val="TAL"/>
            </w:pPr>
            <w:r w:rsidRPr="00B20AE8">
              <w:t>For each OSDD that includes a receiver target redirection range, four sensitivity RoAoA comprising the conformance test directions (D10.11).</w:t>
            </w:r>
          </w:p>
        </w:tc>
      </w:tr>
      <w:tr w:rsidR="004F339F" w:rsidRPr="00B20AE8" w14:paraId="1728EA5D" w14:textId="77777777" w:rsidTr="006A2BF1">
        <w:trPr>
          <w:cantSplit/>
          <w:jc w:val="center"/>
        </w:trPr>
        <w:tc>
          <w:tcPr>
            <w:tcW w:w="1241" w:type="dxa"/>
          </w:tcPr>
          <w:p w14:paraId="2492DA04" w14:textId="77777777" w:rsidR="007D687A" w:rsidRPr="00B20AE8" w:rsidRDefault="007D687A" w:rsidP="0039402F">
            <w:pPr>
              <w:pStyle w:val="TAL"/>
            </w:pPr>
            <w:r w:rsidRPr="00B20AE8">
              <w:t>D10.11</w:t>
            </w:r>
          </w:p>
        </w:tc>
        <w:tc>
          <w:tcPr>
            <w:tcW w:w="2930" w:type="dxa"/>
          </w:tcPr>
          <w:p w14:paraId="30C2867F" w14:textId="77777777" w:rsidR="007D687A" w:rsidRPr="00B20AE8" w:rsidRDefault="007D687A" w:rsidP="0039402F">
            <w:pPr>
              <w:pStyle w:val="TAL"/>
            </w:pPr>
            <w:r w:rsidRPr="00B20AE8">
              <w:t>Conformance test directions</w:t>
            </w:r>
          </w:p>
        </w:tc>
        <w:tc>
          <w:tcPr>
            <w:tcW w:w="5686" w:type="dxa"/>
          </w:tcPr>
          <w:p w14:paraId="31AE9512" w14:textId="77777777" w:rsidR="007D687A" w:rsidRPr="00B20AE8" w:rsidRDefault="007D687A" w:rsidP="0039402F">
            <w:pPr>
              <w:pStyle w:val="TAL"/>
            </w:pPr>
            <w:r w:rsidRPr="00B20AE8">
              <w:t>For each OSDD four conformance test directions.</w:t>
            </w:r>
          </w:p>
          <w:p w14:paraId="1199B2B3" w14:textId="77777777" w:rsidR="007D687A" w:rsidRPr="00B20AE8" w:rsidRDefault="007D687A" w:rsidP="0039402F">
            <w:pPr>
              <w:pStyle w:val="TAL"/>
            </w:pPr>
            <w:r w:rsidRPr="00B20AE8">
              <w:t>If the OSDD includes a receiver target redirection range the following four directions shall be declared:</w:t>
            </w:r>
          </w:p>
          <w:p w14:paraId="50694ABA" w14:textId="77777777" w:rsidR="007D687A" w:rsidRPr="00B20AE8" w:rsidRDefault="007D687A" w:rsidP="0039402F">
            <w:pPr>
              <w:pStyle w:val="TAL"/>
            </w:pPr>
            <w:r w:rsidRPr="00B20AE8">
              <w:t>1)</w:t>
            </w:r>
            <w:r w:rsidRPr="00B20AE8">
              <w:tab/>
              <w:t>The direction determined by the maximum φ value achievable inside the receiver target redirection range, while θ value being the closest possible to the receiver target reference direction.</w:t>
            </w:r>
          </w:p>
          <w:p w14:paraId="7264A945" w14:textId="77777777" w:rsidR="007D687A" w:rsidRPr="00B20AE8" w:rsidRDefault="007D687A" w:rsidP="0039402F">
            <w:pPr>
              <w:pStyle w:val="TAL"/>
            </w:pPr>
            <w:r w:rsidRPr="00B20AE8">
              <w:t>2)</w:t>
            </w:r>
            <w:r w:rsidRPr="00B20AE8">
              <w:tab/>
              <w:t>The direction determined by the minimum φ value achievable inside the receiver target redirection range, while θ value being the closest possible to the receiver target reference direction.</w:t>
            </w:r>
          </w:p>
          <w:p w14:paraId="1ABEA4E5" w14:textId="77777777" w:rsidR="007D687A" w:rsidRPr="00B20AE8" w:rsidRDefault="007D687A" w:rsidP="0039402F">
            <w:pPr>
              <w:pStyle w:val="TAL"/>
            </w:pPr>
            <w:r w:rsidRPr="00B20AE8">
              <w:t>3)</w:t>
            </w:r>
            <w:r w:rsidRPr="00B20AE8">
              <w:tab/>
              <w:t>The direction determined by the maximum θ value achievable inside the receiver target redirection range, while φ value being the closest possible to the receiver target reference direction.</w:t>
            </w:r>
          </w:p>
          <w:p w14:paraId="1EC89D2A" w14:textId="77777777" w:rsidR="007D687A" w:rsidRPr="00B20AE8" w:rsidRDefault="007D687A" w:rsidP="0039402F">
            <w:pPr>
              <w:pStyle w:val="TAL"/>
            </w:pPr>
            <w:r w:rsidRPr="00B20AE8">
              <w:t>4)</w:t>
            </w:r>
            <w:r w:rsidRPr="00B20AE8">
              <w:tab/>
              <w:t>The direction determined by the minimum θ value achievable inside the receiver target redirection range, while φ value being the closest possible to the receiver target reference direction.</w:t>
            </w:r>
          </w:p>
          <w:p w14:paraId="11422209" w14:textId="77777777" w:rsidR="007D687A" w:rsidRPr="00B20AE8" w:rsidRDefault="007D687A" w:rsidP="0039402F">
            <w:pPr>
              <w:pStyle w:val="TAL"/>
            </w:pPr>
            <w:r w:rsidRPr="00B20AE8">
              <w:t>If an OSDD does not include a receiver target redirection range the following 4 directions shall be declared:</w:t>
            </w:r>
          </w:p>
          <w:p w14:paraId="31207B94" w14:textId="77777777" w:rsidR="007D687A" w:rsidRPr="00B20AE8" w:rsidRDefault="007D687A" w:rsidP="0039402F">
            <w:pPr>
              <w:pStyle w:val="TAL"/>
            </w:pPr>
            <w:r w:rsidRPr="00B20AE8">
              <w:t>1)</w:t>
            </w:r>
            <w:r w:rsidRPr="00B20AE8">
              <w:tab/>
              <w:t>The direction determined by the maximum φ value achievable inside the sensitivity RoAoA, while θ value being the closest possible to the receiver target reference direction.</w:t>
            </w:r>
          </w:p>
          <w:p w14:paraId="46319B1B" w14:textId="77777777" w:rsidR="007D687A" w:rsidRPr="00B20AE8" w:rsidRDefault="007D687A" w:rsidP="0039402F">
            <w:pPr>
              <w:pStyle w:val="TAL"/>
            </w:pPr>
            <w:r w:rsidRPr="00B20AE8">
              <w:t>2)</w:t>
            </w:r>
            <w:r w:rsidRPr="00B20AE8">
              <w:tab/>
              <w:t>The direction determined by the minimum φ value achievable inside the sensitivity RoAoA, while θ value being the closest possible to the receiver target reference direction.</w:t>
            </w:r>
          </w:p>
          <w:p w14:paraId="78183971" w14:textId="77777777" w:rsidR="007D687A" w:rsidRPr="00B20AE8" w:rsidRDefault="007D687A" w:rsidP="0039402F">
            <w:pPr>
              <w:pStyle w:val="TAL"/>
            </w:pPr>
            <w:r w:rsidRPr="00B20AE8">
              <w:t>3)</w:t>
            </w:r>
            <w:r w:rsidRPr="00B20AE8">
              <w:tab/>
              <w:t>The direction determined by the maximum θ value achievable inside the sensitivity RoAoA, while φ value being the closest possible to the receiver target reference direction.</w:t>
            </w:r>
          </w:p>
          <w:p w14:paraId="54608DB3" w14:textId="77777777" w:rsidR="007D687A" w:rsidRPr="00B20AE8" w:rsidRDefault="007D687A" w:rsidP="0039402F">
            <w:pPr>
              <w:pStyle w:val="TAL"/>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14:paraId="05A6C515" w14:textId="77777777" w:rsidTr="006A2BF1">
        <w:trPr>
          <w:cantSplit/>
          <w:jc w:val="center"/>
        </w:trPr>
        <w:tc>
          <w:tcPr>
            <w:tcW w:w="1241" w:type="dxa"/>
          </w:tcPr>
          <w:p w14:paraId="17B3BF90" w14:textId="77777777" w:rsidR="007A62D4" w:rsidRPr="00B20AE8" w:rsidRDefault="007A62D4" w:rsidP="0039402F">
            <w:pPr>
              <w:pStyle w:val="TAL"/>
            </w:pPr>
            <w:r w:rsidRPr="00B20AE8">
              <w:t>D10.12</w:t>
            </w:r>
          </w:p>
        </w:tc>
        <w:tc>
          <w:tcPr>
            <w:tcW w:w="2930" w:type="dxa"/>
          </w:tcPr>
          <w:p w14:paraId="65C8BF9E" w14:textId="77777777" w:rsidR="007A62D4" w:rsidRPr="00B20AE8" w:rsidRDefault="007A62D4" w:rsidP="0039402F">
            <w:pPr>
              <w:pStyle w:val="TAL"/>
            </w:pPr>
            <w:r w:rsidRPr="00B20AE8">
              <w:t>OTA sensitivity supported NR BS channel bandwidth and SCS</w:t>
            </w:r>
          </w:p>
        </w:tc>
        <w:tc>
          <w:tcPr>
            <w:tcW w:w="5686" w:type="dxa"/>
          </w:tcPr>
          <w:p w14:paraId="616BF51A" w14:textId="77777777" w:rsidR="007A62D4" w:rsidRPr="00B20AE8" w:rsidRDefault="007A62D4" w:rsidP="0039402F">
            <w:pPr>
              <w:pStyle w:val="TAL"/>
            </w:pPr>
            <w:r w:rsidRPr="00B20AE8">
              <w:t>The NR BS channel bandwidths and SCS supported by each OSDD.</w:t>
            </w:r>
          </w:p>
        </w:tc>
      </w:tr>
      <w:tr w:rsidR="0018206F" w:rsidRPr="00B20AE8" w14:paraId="73E71200" w14:textId="77777777" w:rsidTr="006A2BF1">
        <w:trPr>
          <w:cantSplit/>
          <w:jc w:val="center"/>
        </w:trPr>
        <w:tc>
          <w:tcPr>
            <w:tcW w:w="9857" w:type="dxa"/>
            <w:gridSpan w:val="3"/>
          </w:tcPr>
          <w:p w14:paraId="69E379EA" w14:textId="77777777" w:rsidR="00785B37" w:rsidRPr="00B20AE8" w:rsidRDefault="00785B37" w:rsidP="0039402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6C8E431" w14:textId="77777777" w:rsidR="00785B37" w:rsidRPr="00B20AE8" w:rsidRDefault="00785B37" w:rsidP="0039402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2AA80EA" w14:textId="77777777" w:rsidR="003B2DEF" w:rsidRPr="00B20AE8" w:rsidRDefault="003B2DEF" w:rsidP="0039402F">
      <w:pPr>
        <w:rPr>
          <w:lang w:eastAsia="zh-CN"/>
        </w:rPr>
      </w:pPr>
    </w:p>
    <w:p w14:paraId="62204EAC" w14:textId="77777777" w:rsidR="007D687A" w:rsidRPr="00B20AE8" w:rsidRDefault="007D687A" w:rsidP="0039402F">
      <w:pPr>
        <w:pStyle w:val="TH"/>
      </w:pPr>
      <w:r w:rsidRPr="00B20AE8">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699D828C" w14:textId="77777777" w:rsidTr="006A2BF1">
        <w:trPr>
          <w:cantSplit/>
          <w:tblHeader/>
          <w:jc w:val="center"/>
        </w:trPr>
        <w:tc>
          <w:tcPr>
            <w:tcW w:w="1241" w:type="dxa"/>
          </w:tcPr>
          <w:p w14:paraId="0C770923" w14:textId="77777777" w:rsidR="007D687A" w:rsidRPr="00B20AE8" w:rsidRDefault="007D687A" w:rsidP="0039402F">
            <w:pPr>
              <w:pStyle w:val="TAH"/>
            </w:pPr>
            <w:r w:rsidRPr="00B20AE8">
              <w:t>Declaration identifier</w:t>
            </w:r>
          </w:p>
        </w:tc>
        <w:tc>
          <w:tcPr>
            <w:tcW w:w="2930" w:type="dxa"/>
          </w:tcPr>
          <w:p w14:paraId="4DA6365E" w14:textId="77777777" w:rsidR="007D687A" w:rsidRPr="00B20AE8" w:rsidRDefault="007D687A" w:rsidP="0039402F">
            <w:pPr>
              <w:pStyle w:val="TAH"/>
            </w:pPr>
            <w:r w:rsidRPr="00B20AE8">
              <w:t>Declaration</w:t>
            </w:r>
          </w:p>
        </w:tc>
        <w:tc>
          <w:tcPr>
            <w:tcW w:w="5686" w:type="dxa"/>
          </w:tcPr>
          <w:p w14:paraId="7C8085E4" w14:textId="77777777" w:rsidR="007D687A" w:rsidRPr="00B20AE8" w:rsidRDefault="007D687A" w:rsidP="0039402F">
            <w:pPr>
              <w:pStyle w:val="TAH"/>
            </w:pPr>
            <w:r w:rsidRPr="00B20AE8">
              <w:t>Description</w:t>
            </w:r>
          </w:p>
        </w:tc>
      </w:tr>
      <w:tr w:rsidR="004F339F" w:rsidRPr="00B20AE8" w14:paraId="430F9ABD"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5AA6257A" w14:textId="77777777" w:rsidR="007D687A" w:rsidRPr="00B20AE8" w:rsidRDefault="007D687A" w:rsidP="0039402F">
            <w:pPr>
              <w:pStyle w:val="TAL"/>
            </w:pPr>
            <w:r w:rsidRPr="00B20AE8">
              <w:t>D11.1</w:t>
            </w:r>
          </w:p>
        </w:tc>
        <w:tc>
          <w:tcPr>
            <w:tcW w:w="2930" w:type="dxa"/>
            <w:tcBorders>
              <w:top w:val="single" w:sz="4" w:space="0" w:color="auto"/>
              <w:left w:val="single" w:sz="4" w:space="0" w:color="auto"/>
              <w:bottom w:val="single" w:sz="4" w:space="0" w:color="auto"/>
              <w:right w:val="single" w:sz="4" w:space="0" w:color="auto"/>
            </w:tcBorders>
          </w:tcPr>
          <w:p w14:paraId="32F89363" w14:textId="77777777" w:rsidR="007D687A" w:rsidRPr="00B20AE8" w:rsidRDefault="007D687A" w:rsidP="0039402F">
            <w:pPr>
              <w:pStyle w:val="TAL"/>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14:paraId="053AFD2F" w14:textId="77777777" w:rsidR="007D687A" w:rsidRPr="00B20AE8" w:rsidRDefault="007D687A" w:rsidP="0039402F">
            <w:pPr>
              <w:pStyle w:val="TAL"/>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14:paraId="2F35F7B7"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48B01402" w14:textId="77777777" w:rsidR="007D687A" w:rsidRPr="00B20AE8" w:rsidRDefault="007D687A" w:rsidP="0039402F">
            <w:pPr>
              <w:pStyle w:val="TAL"/>
            </w:pPr>
            <w:r w:rsidRPr="00B20AE8">
              <w:t>D11.2</w:t>
            </w:r>
          </w:p>
        </w:tc>
        <w:tc>
          <w:tcPr>
            <w:tcW w:w="2930" w:type="dxa"/>
            <w:tcBorders>
              <w:top w:val="single" w:sz="4" w:space="0" w:color="auto"/>
              <w:left w:val="single" w:sz="4" w:space="0" w:color="auto"/>
              <w:bottom w:val="single" w:sz="4" w:space="0" w:color="auto"/>
              <w:right w:val="single" w:sz="4" w:space="0" w:color="auto"/>
            </w:tcBorders>
          </w:tcPr>
          <w:p w14:paraId="25FC7848" w14:textId="77777777" w:rsidR="007D687A" w:rsidRPr="00B20AE8" w:rsidRDefault="007D687A" w:rsidP="0039402F">
            <w:pPr>
              <w:pStyle w:val="TAL"/>
            </w:pPr>
            <w:r w:rsidRPr="00B20AE8">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619F16AE" w14:textId="77777777" w:rsidR="007D687A" w:rsidRPr="00B20AE8" w:rsidRDefault="007D687A" w:rsidP="0039402F">
            <w:pPr>
              <w:pStyle w:val="TAL"/>
            </w:pPr>
            <w:r w:rsidRPr="00B20AE8">
              <w:t>BS Class of the AAS BS, declared as Wide Area BS, Medium Range BS, or Local Area BS.</w:t>
            </w:r>
          </w:p>
        </w:tc>
      </w:tr>
      <w:tr w:rsidR="004F339F" w:rsidRPr="00B20AE8" w14:paraId="063C473B" w14:textId="77777777" w:rsidTr="006A2BF1">
        <w:trPr>
          <w:cantSplit/>
          <w:jc w:val="center"/>
        </w:trPr>
        <w:tc>
          <w:tcPr>
            <w:tcW w:w="1241" w:type="dxa"/>
          </w:tcPr>
          <w:p w14:paraId="446CED8A" w14:textId="77777777" w:rsidR="007D687A" w:rsidRPr="00B20AE8" w:rsidRDefault="007D687A" w:rsidP="0039402F">
            <w:pPr>
              <w:pStyle w:val="TAL"/>
            </w:pPr>
            <w:r w:rsidRPr="00B20AE8">
              <w:rPr>
                <w:lang w:val="en-US"/>
              </w:rPr>
              <w:t>D11</w:t>
            </w:r>
            <w:r w:rsidRPr="00B20AE8">
              <w:t>.</w:t>
            </w:r>
            <w:r w:rsidRPr="00B20AE8">
              <w:rPr>
                <w:lang w:val="en-US"/>
              </w:rPr>
              <w:t>3</w:t>
            </w:r>
          </w:p>
        </w:tc>
        <w:tc>
          <w:tcPr>
            <w:tcW w:w="2930" w:type="dxa"/>
          </w:tcPr>
          <w:p w14:paraId="21E19A9B" w14:textId="77777777" w:rsidR="007D687A" w:rsidRPr="00B20AE8" w:rsidRDefault="007D687A" w:rsidP="0039402F">
            <w:pPr>
              <w:pStyle w:val="TAL"/>
            </w:pPr>
            <w:r w:rsidRPr="00B20AE8">
              <w:t>OTA coverage range</w:t>
            </w:r>
          </w:p>
        </w:tc>
        <w:tc>
          <w:tcPr>
            <w:tcW w:w="5686" w:type="dxa"/>
          </w:tcPr>
          <w:p w14:paraId="66F4ED1F" w14:textId="77777777" w:rsidR="007D687A" w:rsidRPr="00B20AE8" w:rsidRDefault="007D687A" w:rsidP="0039402F">
            <w:r w:rsidRPr="00B20AE8">
              <w:t>Declared as a single range within which selected TX OTA requirements are intended to be met.</w:t>
            </w:r>
          </w:p>
          <w:p w14:paraId="5D399CAB" w14:textId="77777777" w:rsidR="007D687A" w:rsidRPr="00B20AE8" w:rsidRDefault="007D687A" w:rsidP="0039402F">
            <w:pPr>
              <w:pStyle w:val="TAL"/>
            </w:pPr>
            <w:r w:rsidRPr="00B20AE8">
              <w:t>NOTE 1:</w:t>
            </w:r>
            <w:r w:rsidR="00A22911" w:rsidRPr="00B20AE8">
              <w:rPr>
                <w:lang w:eastAsia="zh-CN"/>
              </w:rPr>
              <w:tab/>
            </w:r>
            <w:r w:rsidRPr="00B20AE8">
              <w:rPr>
                <w:i/>
              </w:rPr>
              <w:t>OTA coverage range</w:t>
            </w:r>
            <w:r w:rsidRPr="00B20AE8">
              <w:t xml:space="preserve"> is used for conformance testing of such TX OTA requirements as occupied bandwidth, frequency error, TAE or EVM.</w:t>
            </w:r>
          </w:p>
        </w:tc>
      </w:tr>
      <w:tr w:rsidR="004F339F" w:rsidRPr="00B20AE8" w14:paraId="5F58C1B8" w14:textId="77777777" w:rsidTr="006A2BF1">
        <w:trPr>
          <w:cantSplit/>
          <w:jc w:val="center"/>
        </w:trPr>
        <w:tc>
          <w:tcPr>
            <w:tcW w:w="1241" w:type="dxa"/>
          </w:tcPr>
          <w:p w14:paraId="5185669E" w14:textId="77777777" w:rsidR="00A22911" w:rsidRPr="00B20AE8" w:rsidRDefault="00A22911" w:rsidP="0039402F">
            <w:pPr>
              <w:pStyle w:val="TAL"/>
              <w:rPr>
                <w:rFonts w:cs="Arial"/>
                <w:szCs w:val="18"/>
                <w:lang w:val="en-US"/>
              </w:rPr>
            </w:pPr>
            <w:r w:rsidRPr="00B20AE8">
              <w:t>D11.4</w:t>
            </w:r>
          </w:p>
        </w:tc>
        <w:tc>
          <w:tcPr>
            <w:tcW w:w="2930" w:type="dxa"/>
          </w:tcPr>
          <w:p w14:paraId="05BEA07B" w14:textId="77777777" w:rsidR="00A22911" w:rsidRPr="00B20AE8" w:rsidRDefault="00A22911" w:rsidP="0039402F">
            <w:pPr>
              <w:pStyle w:val="TAL"/>
            </w:pPr>
            <w:r w:rsidRPr="00B20AE8">
              <w:rPr>
                <w:i/>
              </w:rPr>
              <w:t>OTA coverage range</w:t>
            </w:r>
            <w:r w:rsidRPr="00B20AE8">
              <w:t xml:space="preserve"> reference direction</w:t>
            </w:r>
          </w:p>
          <w:p w14:paraId="7D1F436E" w14:textId="77777777" w:rsidR="00A22911" w:rsidRPr="00B20AE8" w:rsidRDefault="00A22911" w:rsidP="0039402F">
            <w:pPr>
              <w:pStyle w:val="TAL"/>
            </w:pPr>
          </w:p>
        </w:tc>
        <w:tc>
          <w:tcPr>
            <w:tcW w:w="5686" w:type="dxa"/>
          </w:tcPr>
          <w:p w14:paraId="336ACE5E" w14:textId="77777777" w:rsidR="00A22911" w:rsidRPr="00B20AE8" w:rsidRDefault="00A22911" w:rsidP="0039402F">
            <w:pPr>
              <w:pStyle w:val="TAL"/>
            </w:pPr>
            <w:r w:rsidRPr="00B20AE8">
              <w:t xml:space="preserve">The direction describing the reference direction of the </w:t>
            </w:r>
            <w:r w:rsidRPr="00B20AE8">
              <w:rPr>
                <w:i/>
              </w:rPr>
              <w:t>OTA converge range</w:t>
            </w:r>
            <w:r w:rsidRPr="00B20AE8">
              <w:t xml:space="preserve"> (D11.2).</w:t>
            </w:r>
          </w:p>
          <w:p w14:paraId="237BCC49" w14:textId="77777777" w:rsidR="00A22911" w:rsidRPr="00B20AE8" w:rsidRDefault="00A22911" w:rsidP="0039402F">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14:paraId="17DA5126" w14:textId="77777777" w:rsidTr="006A2BF1">
        <w:trPr>
          <w:cantSplit/>
          <w:jc w:val="center"/>
        </w:trPr>
        <w:tc>
          <w:tcPr>
            <w:tcW w:w="1241" w:type="dxa"/>
          </w:tcPr>
          <w:p w14:paraId="6B0C8855" w14:textId="77777777" w:rsidR="00A22911" w:rsidRPr="00B20AE8" w:rsidRDefault="00A22911" w:rsidP="0039402F">
            <w:pPr>
              <w:pStyle w:val="TAL"/>
              <w:rPr>
                <w:rFonts w:cs="Arial"/>
                <w:szCs w:val="18"/>
                <w:lang w:val="en-US"/>
              </w:rPr>
            </w:pPr>
            <w:r w:rsidRPr="00B20AE8">
              <w:t>D11.5</w:t>
            </w:r>
          </w:p>
        </w:tc>
        <w:tc>
          <w:tcPr>
            <w:tcW w:w="2930" w:type="dxa"/>
          </w:tcPr>
          <w:p w14:paraId="5AD71293" w14:textId="77777777" w:rsidR="00A22911" w:rsidRPr="00B20AE8" w:rsidRDefault="00A22911" w:rsidP="0039402F">
            <w:pPr>
              <w:pStyle w:val="TAL"/>
              <w:rPr>
                <w:rFonts w:cs="Arial"/>
                <w:szCs w:val="18"/>
              </w:rPr>
            </w:pPr>
            <w:r w:rsidRPr="00B20AE8">
              <w:t>OTA coverage range maximum directions</w:t>
            </w:r>
          </w:p>
        </w:tc>
        <w:tc>
          <w:tcPr>
            <w:tcW w:w="5686" w:type="dxa"/>
          </w:tcPr>
          <w:p w14:paraId="07F0683F" w14:textId="77777777" w:rsidR="00A22911" w:rsidRPr="00B20AE8" w:rsidRDefault="00A22911" w:rsidP="0039402F">
            <w:pPr>
              <w:pStyle w:val="TAL"/>
            </w:pPr>
            <w:r w:rsidRPr="00B20AE8">
              <w:t>The directions corresponding to the following points:</w:t>
            </w:r>
          </w:p>
          <w:p w14:paraId="2CDC005F" w14:textId="77777777" w:rsidR="00A22911" w:rsidRPr="00B20AE8" w:rsidRDefault="00A22911" w:rsidP="0039402F">
            <w:pPr>
              <w:pStyle w:val="TAL"/>
            </w:pPr>
            <w:r w:rsidRPr="00B20AE8">
              <w:t>1)</w:t>
            </w:r>
            <w:r w:rsidRPr="00B20AE8">
              <w:tab/>
              <w:t>The direction determined by the maximum φ value achievable inside the OTA coverage range, while θ value being the closest possible to the OTA coverage range reference direction.</w:t>
            </w:r>
          </w:p>
          <w:p w14:paraId="0F06FAEE" w14:textId="77777777" w:rsidR="00A22911" w:rsidRPr="00B20AE8" w:rsidRDefault="00A22911" w:rsidP="0039402F">
            <w:pPr>
              <w:pStyle w:val="TAL"/>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14:paraId="19D53BB4" w14:textId="77777777" w:rsidR="00A22911" w:rsidRPr="00B20AE8" w:rsidRDefault="00A22911" w:rsidP="0039402F">
            <w:pPr>
              <w:pStyle w:val="TAL"/>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14:paraId="2460278F" w14:textId="77777777" w:rsidR="00A22911" w:rsidRPr="00B20AE8" w:rsidRDefault="00A22911" w:rsidP="0039402F">
            <w:pPr>
              <w:pStyle w:val="TAL"/>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14:paraId="0C018EF0" w14:textId="77777777" w:rsidTr="006A2BF1">
        <w:trPr>
          <w:cantSplit/>
          <w:jc w:val="center"/>
        </w:trPr>
        <w:tc>
          <w:tcPr>
            <w:tcW w:w="1241" w:type="dxa"/>
          </w:tcPr>
          <w:p w14:paraId="2D67DB20" w14:textId="77777777" w:rsidR="00A22911" w:rsidRPr="00B20AE8" w:rsidRDefault="00A22911" w:rsidP="0039402F">
            <w:pPr>
              <w:pStyle w:val="TAL"/>
              <w:rPr>
                <w:lang w:val="en-US"/>
              </w:rPr>
            </w:pPr>
            <w:r w:rsidRPr="00B20AE8">
              <w:rPr>
                <w:lang w:val="en-US"/>
              </w:rPr>
              <w:t>D11</w:t>
            </w:r>
            <w:r w:rsidRPr="00B20AE8">
              <w:t>.</w:t>
            </w:r>
            <w:r w:rsidRPr="00B20AE8">
              <w:rPr>
                <w:lang w:val="en-US"/>
              </w:rPr>
              <w:t>6</w:t>
            </w:r>
          </w:p>
        </w:tc>
        <w:tc>
          <w:tcPr>
            <w:tcW w:w="2930" w:type="dxa"/>
          </w:tcPr>
          <w:p w14:paraId="044E1692" w14:textId="2C560B87" w:rsidR="00A22911" w:rsidRPr="00B20AE8" w:rsidRDefault="00A22911" w:rsidP="0039402F">
            <w:pPr>
              <w:pStyle w:val="TAL"/>
              <w:rPr>
                <w:i/>
              </w:rPr>
            </w:pPr>
            <w:r w:rsidRPr="00B20AE8">
              <w:t xml:space="preserve">The rated carrier OTA BS power, </w:t>
            </w:r>
            <w:r w:rsidR="00577BE5" w:rsidRPr="00B20AE8">
              <w:t>p</w:t>
            </w:r>
            <w:r w:rsidR="00577BE5">
              <w:rPr>
                <w:vertAlign w:val="subscript"/>
              </w:rPr>
              <w:t>rated</w:t>
            </w:r>
            <w:r w:rsidRPr="00B20AE8">
              <w:rPr>
                <w:vertAlign w:val="subscript"/>
              </w:rPr>
              <w:t>,c,TRP</w:t>
            </w:r>
          </w:p>
        </w:tc>
        <w:tc>
          <w:tcPr>
            <w:tcW w:w="5686" w:type="dxa"/>
          </w:tcPr>
          <w:p w14:paraId="42C49E81" w14:textId="7C050664" w:rsidR="00A22911" w:rsidRPr="00B20AE8" w:rsidRDefault="00A22911" w:rsidP="0039402F">
            <w:r w:rsidRPr="00B20AE8">
              <w:t>P</w:t>
            </w:r>
            <w:r w:rsidR="00577BE5">
              <w:rPr>
                <w:vertAlign w:val="subscript"/>
              </w:rPr>
              <w:t>rated</w:t>
            </w:r>
            <w:r w:rsidRPr="00B20AE8">
              <w:rPr>
                <w:vertAlign w:val="subscript"/>
              </w:rPr>
              <w:t>,c,TRP</w:t>
            </w:r>
            <w:r w:rsidRPr="00B20AE8">
              <w:t xml:space="preserve"> is declared as TRP OTA power per carrier, declared per supported operating band, per supported RAT.</w:t>
            </w:r>
            <w:r w:rsidR="00785B37" w:rsidRPr="00B20AE8">
              <w:t xml:space="preserve"> (Note 1, Note 2)</w:t>
            </w:r>
          </w:p>
        </w:tc>
      </w:tr>
      <w:tr w:rsidR="004F339F" w:rsidRPr="00B20AE8" w14:paraId="62925A3D" w14:textId="77777777" w:rsidTr="006A2BF1">
        <w:trPr>
          <w:cantSplit/>
          <w:jc w:val="center"/>
        </w:trPr>
        <w:tc>
          <w:tcPr>
            <w:tcW w:w="1241" w:type="dxa"/>
          </w:tcPr>
          <w:p w14:paraId="32D53906" w14:textId="77777777" w:rsidR="00A22911" w:rsidRPr="00B20AE8" w:rsidRDefault="00A22911" w:rsidP="0039402F">
            <w:pPr>
              <w:pStyle w:val="TAL"/>
            </w:pPr>
            <w:r w:rsidRPr="00B20AE8">
              <w:t>D11.7</w:t>
            </w:r>
          </w:p>
        </w:tc>
        <w:tc>
          <w:tcPr>
            <w:tcW w:w="2930" w:type="dxa"/>
          </w:tcPr>
          <w:p w14:paraId="38F9589F" w14:textId="77777777" w:rsidR="00A22911" w:rsidRPr="00B20AE8" w:rsidRDefault="00A22911" w:rsidP="0039402F">
            <w:pPr>
              <w:pStyle w:val="TAL"/>
              <w:rPr>
                <w:i/>
              </w:rPr>
            </w:pPr>
            <w:r w:rsidRPr="00B20AE8">
              <w:t>Worst-case side of the AAS BS on which the co-location test antenna is placed</w:t>
            </w:r>
          </w:p>
        </w:tc>
        <w:tc>
          <w:tcPr>
            <w:tcW w:w="5686" w:type="dxa"/>
          </w:tcPr>
          <w:p w14:paraId="50C9A381" w14:textId="77777777" w:rsidR="00A22911" w:rsidRPr="00B20AE8" w:rsidRDefault="00A22911" w:rsidP="0039402F">
            <w:r w:rsidRPr="00B20AE8">
              <w:t>Declare the worst-case side of the AAS BS on which the co-location test antenna is placed and test will be done only on the declared side.</w:t>
            </w:r>
          </w:p>
        </w:tc>
      </w:tr>
      <w:tr w:rsidR="004F339F" w:rsidRPr="00B20AE8" w14:paraId="7B240B31" w14:textId="77777777" w:rsidTr="006A2BF1">
        <w:trPr>
          <w:cantSplit/>
          <w:jc w:val="center"/>
        </w:trPr>
        <w:tc>
          <w:tcPr>
            <w:tcW w:w="1241" w:type="dxa"/>
          </w:tcPr>
          <w:p w14:paraId="239CAFDA" w14:textId="77777777" w:rsidR="00A22911" w:rsidRPr="00B20AE8" w:rsidRDefault="00A22911" w:rsidP="0039402F">
            <w:pPr>
              <w:pStyle w:val="TAL"/>
            </w:pPr>
            <w:r w:rsidRPr="00B20AE8">
              <w:rPr>
                <w:lang w:val="en-US"/>
              </w:rPr>
              <w:t>D11</w:t>
            </w:r>
            <w:r w:rsidRPr="00B20AE8">
              <w:t>.</w:t>
            </w:r>
            <w:r w:rsidRPr="00B20AE8">
              <w:rPr>
                <w:lang w:val="en-US"/>
              </w:rPr>
              <w:t>8</w:t>
            </w:r>
          </w:p>
        </w:tc>
        <w:tc>
          <w:tcPr>
            <w:tcW w:w="2930" w:type="dxa"/>
          </w:tcPr>
          <w:p w14:paraId="4D1301EE" w14:textId="77777777" w:rsidR="00A22911" w:rsidRPr="00B20AE8" w:rsidRDefault="00A22911" w:rsidP="0039402F">
            <w:r w:rsidRPr="00B20AE8">
              <w:t>Spurious emission category</w:t>
            </w:r>
          </w:p>
        </w:tc>
        <w:tc>
          <w:tcPr>
            <w:tcW w:w="5686" w:type="dxa"/>
          </w:tcPr>
          <w:p w14:paraId="6D3DE917" w14:textId="741F2898" w:rsidR="00A22911" w:rsidRPr="00B20AE8" w:rsidRDefault="00A22911" w:rsidP="0039402F">
            <w:r w:rsidRPr="00B20AE8">
              <w:t>Declare the OTA AAS BS spurious emission category as either category A or B with respect to the limits for spurious emissions, as defined in Recommendation ITU-R SM.329</w:t>
            </w:r>
            <w:r w:rsidR="003D3C64">
              <w:t> </w:t>
            </w:r>
            <w:r w:rsidR="003D3C64" w:rsidRPr="00B20AE8">
              <w:t>[</w:t>
            </w:r>
            <w:r w:rsidRPr="00B20AE8">
              <w:t>16].</w:t>
            </w:r>
          </w:p>
        </w:tc>
      </w:tr>
      <w:tr w:rsidR="004F339F" w:rsidRPr="00B20AE8" w14:paraId="7EDA4E01" w14:textId="77777777" w:rsidTr="006A2BF1">
        <w:trPr>
          <w:cantSplit/>
          <w:jc w:val="center"/>
        </w:trPr>
        <w:tc>
          <w:tcPr>
            <w:tcW w:w="1241" w:type="dxa"/>
          </w:tcPr>
          <w:p w14:paraId="30CE501C" w14:textId="77777777" w:rsidR="00A22911" w:rsidRPr="00B20AE8" w:rsidRDefault="00A22911" w:rsidP="0039402F">
            <w:pPr>
              <w:pStyle w:val="TAL"/>
            </w:pPr>
            <w:r w:rsidRPr="00B20AE8">
              <w:rPr>
                <w:lang w:val="en-US"/>
              </w:rPr>
              <w:t>D11</w:t>
            </w:r>
            <w:r w:rsidRPr="00B20AE8">
              <w:t>.</w:t>
            </w:r>
            <w:r w:rsidRPr="00B20AE8">
              <w:rPr>
                <w:lang w:val="en-US"/>
              </w:rPr>
              <w:t>9</w:t>
            </w:r>
          </w:p>
        </w:tc>
        <w:tc>
          <w:tcPr>
            <w:tcW w:w="2930" w:type="dxa"/>
          </w:tcPr>
          <w:p w14:paraId="75E41F01" w14:textId="77777777" w:rsidR="00A22911" w:rsidRPr="00B20AE8" w:rsidRDefault="00A22911" w:rsidP="0039402F">
            <w:r w:rsidRPr="00B20AE8">
              <w:t>Geographic area support</w:t>
            </w:r>
          </w:p>
        </w:tc>
        <w:tc>
          <w:tcPr>
            <w:tcW w:w="5686" w:type="dxa"/>
          </w:tcPr>
          <w:p w14:paraId="4B866B97" w14:textId="77777777" w:rsidR="00A22911" w:rsidRPr="00B20AE8" w:rsidRDefault="00A22911" w:rsidP="0039402F">
            <w:r w:rsidRPr="00B20AE8">
              <w:t>The manufacturer shall declare the regions the OTA AAS BS may operate in. e.g. CEPT.</w:t>
            </w:r>
          </w:p>
        </w:tc>
      </w:tr>
      <w:tr w:rsidR="004F339F" w:rsidRPr="00B20AE8" w14:paraId="1C77BD3D" w14:textId="77777777" w:rsidTr="006A2BF1">
        <w:trPr>
          <w:cantSplit/>
          <w:jc w:val="center"/>
        </w:trPr>
        <w:tc>
          <w:tcPr>
            <w:tcW w:w="1241" w:type="dxa"/>
          </w:tcPr>
          <w:p w14:paraId="17EF6783" w14:textId="77777777" w:rsidR="00A22911" w:rsidRPr="00B20AE8" w:rsidRDefault="00A22911" w:rsidP="0039402F">
            <w:pPr>
              <w:pStyle w:val="TAL"/>
            </w:pPr>
            <w:r w:rsidRPr="00B20AE8">
              <w:rPr>
                <w:lang w:val="en-US"/>
              </w:rPr>
              <w:t>D11</w:t>
            </w:r>
            <w:r w:rsidRPr="00B20AE8">
              <w:t>.</w:t>
            </w:r>
            <w:r w:rsidRPr="00B20AE8">
              <w:rPr>
                <w:lang w:val="en-US"/>
              </w:rPr>
              <w:t>10</w:t>
            </w:r>
          </w:p>
        </w:tc>
        <w:tc>
          <w:tcPr>
            <w:tcW w:w="2930" w:type="dxa"/>
          </w:tcPr>
          <w:p w14:paraId="5662DCD6" w14:textId="77777777" w:rsidR="00A22911" w:rsidRPr="00B20AE8" w:rsidRDefault="00A22911" w:rsidP="0039402F">
            <w:r w:rsidRPr="00B20AE8">
              <w:t>Band 20 or Band XX support, operating in geographical areas allocated to broadcasting (DTT)</w:t>
            </w:r>
          </w:p>
        </w:tc>
        <w:tc>
          <w:tcPr>
            <w:tcW w:w="5686" w:type="dxa"/>
          </w:tcPr>
          <w:p w14:paraId="29BEEC30" w14:textId="77777777" w:rsidR="00A22911" w:rsidRPr="00B20AE8" w:rsidRDefault="00A22911" w:rsidP="0039402F">
            <w:r w:rsidRPr="00B20AE8">
              <w:t>If the OTA AAS BS supports Band 20/XX or Band 32/XXXII, the manufacturer shall declare if the OTA AAS BS may operate in geographical areas allocated to broadcasting (DTT).</w:t>
            </w:r>
            <w:r w:rsidRPr="00B20AE8" w:rsidDel="007940F0">
              <w:t xml:space="preserve"> </w:t>
            </w:r>
          </w:p>
        </w:tc>
      </w:tr>
      <w:tr w:rsidR="004F339F" w:rsidRPr="00B20AE8" w14:paraId="4B7AD55E" w14:textId="77777777" w:rsidTr="006A2BF1">
        <w:trPr>
          <w:cantSplit/>
          <w:jc w:val="center"/>
        </w:trPr>
        <w:tc>
          <w:tcPr>
            <w:tcW w:w="1241" w:type="dxa"/>
          </w:tcPr>
          <w:p w14:paraId="38A391CC" w14:textId="77777777" w:rsidR="00A22911" w:rsidRPr="00B20AE8" w:rsidRDefault="00A22911" w:rsidP="0039402F">
            <w:pPr>
              <w:pStyle w:val="TAL"/>
            </w:pPr>
            <w:r w:rsidRPr="00B20AE8">
              <w:rPr>
                <w:lang w:val="en-US"/>
              </w:rPr>
              <w:t>D11</w:t>
            </w:r>
            <w:r w:rsidRPr="00B20AE8">
              <w:t>.</w:t>
            </w:r>
            <w:r w:rsidRPr="00B20AE8">
              <w:rPr>
                <w:lang w:val="en-US"/>
              </w:rPr>
              <w:t>11</w:t>
            </w:r>
          </w:p>
        </w:tc>
        <w:tc>
          <w:tcPr>
            <w:tcW w:w="2930" w:type="dxa"/>
          </w:tcPr>
          <w:p w14:paraId="761D0145" w14:textId="77777777" w:rsidR="00A22911" w:rsidRPr="00B20AE8" w:rsidRDefault="00A22911" w:rsidP="0039402F">
            <w:r w:rsidRPr="00B20AE8">
              <w:t>Band 20 or Band XX support, emission level for channel N (P</w:t>
            </w:r>
            <w:r w:rsidRPr="00B20AE8">
              <w:rPr>
                <w:vertAlign w:val="subscript"/>
              </w:rPr>
              <w:t>EM,N</w:t>
            </w:r>
            <w:r w:rsidRPr="00B20AE8">
              <w:t>)</w:t>
            </w:r>
          </w:p>
        </w:tc>
        <w:tc>
          <w:tcPr>
            <w:tcW w:w="5686" w:type="dxa"/>
          </w:tcPr>
          <w:p w14:paraId="51C69CD1" w14:textId="0D2FFA44" w:rsidR="00A22911" w:rsidRPr="00B20AE8" w:rsidRDefault="00A22911" w:rsidP="0039402F">
            <w:r w:rsidRPr="00B20AE8">
              <w:t xml:space="preserve">If the OTA AAS BS supports Band 20 or Band XX and has been declared to operate in geographical areas allocated to broadcasting (DTT; declaration D11.7), the emission level for channel N (as defined in annex G of </w:t>
            </w:r>
            <w:r w:rsidR="003D3C64" w:rsidRPr="00B20AE8">
              <w:t>TS</w:t>
            </w:r>
            <w:r w:rsidR="003D3C64">
              <w:t> </w:t>
            </w:r>
            <w:r w:rsidR="003D3C64" w:rsidRPr="00B20AE8">
              <w:t>3</w:t>
            </w:r>
            <w:r w:rsidRPr="00B20AE8">
              <w:t>6.104</w:t>
            </w:r>
            <w:r w:rsidR="003D3C64">
              <w:t> </w:t>
            </w:r>
            <w:r w:rsidR="003D3C64" w:rsidRPr="00B20AE8">
              <w:t>[</w:t>
            </w:r>
            <w:r w:rsidRPr="00B20AE8">
              <w:t>4]) shall be declared.</w:t>
            </w:r>
          </w:p>
        </w:tc>
      </w:tr>
      <w:tr w:rsidR="004F339F" w:rsidRPr="00B20AE8" w14:paraId="12D365E9" w14:textId="77777777" w:rsidTr="006A2BF1">
        <w:trPr>
          <w:cantSplit/>
          <w:jc w:val="center"/>
        </w:trPr>
        <w:tc>
          <w:tcPr>
            <w:tcW w:w="1241" w:type="dxa"/>
          </w:tcPr>
          <w:p w14:paraId="42585003" w14:textId="77777777" w:rsidR="00A22911" w:rsidRPr="00B20AE8" w:rsidRDefault="00A22911" w:rsidP="0039402F">
            <w:pPr>
              <w:pStyle w:val="TAL"/>
            </w:pPr>
            <w:r w:rsidRPr="00B20AE8">
              <w:rPr>
                <w:lang w:val="en-US"/>
              </w:rPr>
              <w:t>D11</w:t>
            </w:r>
            <w:r w:rsidRPr="00B20AE8">
              <w:t>.</w:t>
            </w:r>
            <w:r w:rsidRPr="00B20AE8">
              <w:rPr>
                <w:lang w:val="en-US"/>
              </w:rPr>
              <w:t>12</w:t>
            </w:r>
          </w:p>
        </w:tc>
        <w:tc>
          <w:tcPr>
            <w:tcW w:w="2930" w:type="dxa"/>
          </w:tcPr>
          <w:p w14:paraId="51026D43" w14:textId="77777777" w:rsidR="00A22911" w:rsidRPr="00B20AE8" w:rsidRDefault="00A22911" w:rsidP="0039402F">
            <w:r w:rsidRPr="00B20AE8">
              <w:t xml:space="preserve">Band 20 or Band XX support, Maximum output </w:t>
            </w:r>
            <w:r w:rsidR="00B840C9" w:rsidRPr="00B20AE8">
              <w:t>p</w:t>
            </w:r>
            <w:r w:rsidRPr="00B20AE8">
              <w:t>ower in 10 MHz (P</w:t>
            </w:r>
            <w:r w:rsidRPr="00B20AE8">
              <w:rPr>
                <w:vertAlign w:val="subscript"/>
              </w:rPr>
              <w:t>10MHz</w:t>
            </w:r>
            <w:r w:rsidRPr="00B20AE8">
              <w:t>)</w:t>
            </w:r>
          </w:p>
        </w:tc>
        <w:tc>
          <w:tcPr>
            <w:tcW w:w="5686" w:type="dxa"/>
          </w:tcPr>
          <w:p w14:paraId="65268BF0" w14:textId="3B60C0CE" w:rsidR="00A22911" w:rsidRPr="00B20AE8" w:rsidRDefault="00A22911" w:rsidP="0039402F">
            <w:r w:rsidRPr="00B20AE8">
              <w:t xml:space="preserve">If the OTA AAS BS supports Band 20 or Band XX and has been declared to operate in geographical areas allocated to broadcasting (DTT; declaration D11.7), the maximum output power in 10 MHz (annex G of </w:t>
            </w:r>
            <w:r w:rsidR="003D3C64" w:rsidRPr="00B20AE8">
              <w:t>TS</w:t>
            </w:r>
            <w:r w:rsidR="003D3C64">
              <w:t> </w:t>
            </w:r>
            <w:r w:rsidR="003D3C64" w:rsidRPr="00B20AE8">
              <w:t>3</w:t>
            </w:r>
            <w:r w:rsidRPr="00B20AE8">
              <w:t>6.104</w:t>
            </w:r>
            <w:r w:rsidR="003D3C64">
              <w:t> </w:t>
            </w:r>
            <w:r w:rsidR="003D3C64" w:rsidRPr="00B20AE8">
              <w:t>[</w:t>
            </w:r>
            <w:r w:rsidRPr="00B20AE8">
              <w:t>4]) shall be declared.</w:t>
            </w:r>
            <w:r w:rsidRPr="00B20AE8" w:rsidDel="002F7A3B">
              <w:t xml:space="preserve"> </w:t>
            </w:r>
          </w:p>
        </w:tc>
      </w:tr>
      <w:tr w:rsidR="004F339F" w:rsidRPr="00B20AE8" w14:paraId="3FE11D29" w14:textId="77777777" w:rsidTr="006A2BF1">
        <w:trPr>
          <w:cantSplit/>
          <w:jc w:val="center"/>
        </w:trPr>
        <w:tc>
          <w:tcPr>
            <w:tcW w:w="1241" w:type="dxa"/>
          </w:tcPr>
          <w:p w14:paraId="52F94873" w14:textId="77777777" w:rsidR="00A22911" w:rsidRPr="00B20AE8" w:rsidRDefault="00A22911" w:rsidP="0039402F">
            <w:pPr>
              <w:pStyle w:val="TAL"/>
            </w:pPr>
            <w:r w:rsidRPr="00B20AE8">
              <w:rPr>
                <w:lang w:val="en-US"/>
              </w:rPr>
              <w:t>D11</w:t>
            </w:r>
            <w:r w:rsidRPr="00B20AE8">
              <w:t>.</w:t>
            </w:r>
            <w:r w:rsidRPr="00B20AE8">
              <w:rPr>
                <w:lang w:val="en-US"/>
              </w:rPr>
              <w:t>13</w:t>
            </w:r>
          </w:p>
        </w:tc>
        <w:tc>
          <w:tcPr>
            <w:tcW w:w="2930" w:type="dxa"/>
          </w:tcPr>
          <w:p w14:paraId="405D5572" w14:textId="77777777" w:rsidR="00A22911" w:rsidRPr="00B20AE8" w:rsidRDefault="00A22911" w:rsidP="0039402F">
            <w:r w:rsidRPr="00B20AE8">
              <w:t>Band 32 or Band XXXII support, Declared emission level in Band 32/XXXII (P</w:t>
            </w:r>
            <w:r w:rsidRPr="00B20AE8">
              <w:rPr>
                <w:vertAlign w:val="subscript"/>
              </w:rPr>
              <w:t>EM,B32,ind</w:t>
            </w:r>
            <w:r w:rsidRPr="00B20AE8">
              <w:t>)</w:t>
            </w:r>
          </w:p>
        </w:tc>
        <w:tc>
          <w:tcPr>
            <w:tcW w:w="5686" w:type="dxa"/>
          </w:tcPr>
          <w:p w14:paraId="57A3BEF2" w14:textId="77777777" w:rsidR="00A22911" w:rsidRPr="00B20AE8" w:rsidRDefault="00A22911" w:rsidP="0039402F">
            <w:r w:rsidRPr="00B20AE8">
              <w:t>If the OTA AAS BS supports Band 32 or Band XXXII and has been declared to operate in geographical areas allocated to broadcasting (DTT; declaration D11.7), the emission level in Band 32/XXXII (</w:t>
            </w:r>
            <w:r w:rsidRPr="00B20AE8">
              <w:rPr>
                <w:vertAlign w:val="subscript"/>
              </w:rPr>
              <w:t>PEM,B32,ind</w:t>
            </w:r>
            <w:r w:rsidRPr="00B20AE8">
              <w:t>, ind = a, b, c, d, e) shall be declared.</w:t>
            </w:r>
          </w:p>
        </w:tc>
      </w:tr>
      <w:tr w:rsidR="004F339F" w:rsidRPr="00B20AE8" w14:paraId="05DB1DCC" w14:textId="77777777" w:rsidTr="006A2BF1">
        <w:trPr>
          <w:cantSplit/>
          <w:jc w:val="center"/>
        </w:trPr>
        <w:tc>
          <w:tcPr>
            <w:tcW w:w="1241" w:type="dxa"/>
          </w:tcPr>
          <w:p w14:paraId="3A28802B" w14:textId="77777777" w:rsidR="00A22911" w:rsidRPr="00B20AE8" w:rsidRDefault="00A22911" w:rsidP="0039402F">
            <w:pPr>
              <w:pStyle w:val="TAL"/>
            </w:pPr>
            <w:r w:rsidRPr="00B20AE8">
              <w:rPr>
                <w:lang w:val="en-US"/>
              </w:rPr>
              <w:t>D11</w:t>
            </w:r>
            <w:r w:rsidRPr="00B20AE8">
              <w:t>.</w:t>
            </w:r>
            <w:r w:rsidRPr="00B20AE8">
              <w:rPr>
                <w:lang w:val="en-US"/>
              </w:rPr>
              <w:t>14</w:t>
            </w:r>
          </w:p>
        </w:tc>
        <w:tc>
          <w:tcPr>
            <w:tcW w:w="2930" w:type="dxa"/>
          </w:tcPr>
          <w:p w14:paraId="3EC9B608" w14:textId="77777777" w:rsidR="00A22911" w:rsidRPr="00B20AE8" w:rsidRDefault="00A22911" w:rsidP="0039402F">
            <w:r w:rsidRPr="00B20AE8">
              <w:t>Co-existence with other systems</w:t>
            </w:r>
          </w:p>
        </w:tc>
        <w:tc>
          <w:tcPr>
            <w:tcW w:w="5686" w:type="dxa"/>
          </w:tcPr>
          <w:p w14:paraId="5B592486" w14:textId="77777777" w:rsidR="00A22911" w:rsidRPr="00B20AE8" w:rsidRDefault="00A22911" w:rsidP="0039402F">
            <w:r w:rsidRPr="00B20AE8">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14:paraId="7DF71A97" w14:textId="77777777" w:rsidTr="006A2BF1">
        <w:trPr>
          <w:cantSplit/>
          <w:jc w:val="center"/>
        </w:trPr>
        <w:tc>
          <w:tcPr>
            <w:tcW w:w="1241" w:type="dxa"/>
          </w:tcPr>
          <w:p w14:paraId="4212CAEA" w14:textId="77777777" w:rsidR="00A22911" w:rsidRPr="00B20AE8" w:rsidRDefault="00A22911" w:rsidP="0039402F">
            <w:pPr>
              <w:pStyle w:val="TAL"/>
            </w:pPr>
            <w:r w:rsidRPr="00B20AE8">
              <w:rPr>
                <w:lang w:val="en-US"/>
              </w:rPr>
              <w:t>D11</w:t>
            </w:r>
            <w:r w:rsidRPr="00B20AE8">
              <w:t>.</w:t>
            </w:r>
            <w:r w:rsidRPr="00B20AE8">
              <w:rPr>
                <w:lang w:val="en-US"/>
              </w:rPr>
              <w:t>15</w:t>
            </w:r>
          </w:p>
        </w:tc>
        <w:tc>
          <w:tcPr>
            <w:tcW w:w="2930" w:type="dxa"/>
          </w:tcPr>
          <w:p w14:paraId="65FF4880" w14:textId="77777777" w:rsidR="00A22911" w:rsidRPr="00B20AE8" w:rsidRDefault="00A22911" w:rsidP="0039402F">
            <w:r w:rsidRPr="00B20AE8">
              <w:t>Co-location with other base stations</w:t>
            </w:r>
          </w:p>
        </w:tc>
        <w:tc>
          <w:tcPr>
            <w:tcW w:w="5686" w:type="dxa"/>
          </w:tcPr>
          <w:p w14:paraId="0D8D3A02" w14:textId="77777777" w:rsidR="00A22911" w:rsidRPr="00B20AE8" w:rsidRDefault="00A22911" w:rsidP="0039402F">
            <w:r w:rsidRPr="00B20AE8">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14:paraId="62C82468" w14:textId="77777777" w:rsidTr="006A2BF1">
        <w:trPr>
          <w:cantSplit/>
          <w:jc w:val="center"/>
        </w:trPr>
        <w:tc>
          <w:tcPr>
            <w:tcW w:w="1241" w:type="dxa"/>
          </w:tcPr>
          <w:p w14:paraId="0BC41815" w14:textId="77777777" w:rsidR="00A22911" w:rsidRPr="00B20AE8" w:rsidRDefault="00A22911" w:rsidP="0039402F">
            <w:pPr>
              <w:pStyle w:val="TAL"/>
            </w:pPr>
            <w:r w:rsidRPr="00B20AE8">
              <w:rPr>
                <w:lang w:val="en-US"/>
              </w:rPr>
              <w:t>D11</w:t>
            </w:r>
            <w:r w:rsidRPr="00B20AE8">
              <w:t>.</w:t>
            </w:r>
            <w:r w:rsidRPr="00B20AE8">
              <w:rPr>
                <w:lang w:val="en-US"/>
              </w:rPr>
              <w:t>16</w:t>
            </w:r>
          </w:p>
        </w:tc>
        <w:tc>
          <w:tcPr>
            <w:tcW w:w="2930" w:type="dxa"/>
          </w:tcPr>
          <w:p w14:paraId="7CDC8F9A" w14:textId="77777777" w:rsidR="00A22911" w:rsidRPr="00B20AE8" w:rsidRDefault="00A22911" w:rsidP="0039402F">
            <w:r w:rsidRPr="00B20AE8">
              <w:t>Single-band RIB or multi-band RIB</w:t>
            </w:r>
          </w:p>
        </w:tc>
        <w:tc>
          <w:tcPr>
            <w:tcW w:w="5686" w:type="dxa"/>
          </w:tcPr>
          <w:p w14:paraId="347E0D11" w14:textId="77777777" w:rsidR="00A22911" w:rsidRPr="00B20AE8" w:rsidRDefault="00A22911" w:rsidP="0039402F">
            <w:r w:rsidRPr="00B20AE8">
              <w:t xml:space="preserve">List of </w:t>
            </w:r>
            <w:r w:rsidRPr="00B20AE8">
              <w:rPr>
                <w:i/>
              </w:rPr>
              <w:t>single-band RIB and/or multi-band RIB</w:t>
            </w:r>
            <w:r w:rsidRPr="00B20AE8">
              <w:t xml:space="preserve"> resulting from the supported operating bands (D9.4), and operating bands with multi-band dependencies (D9.16). </w:t>
            </w:r>
          </w:p>
        </w:tc>
      </w:tr>
      <w:tr w:rsidR="004F339F" w:rsidRPr="00B20AE8" w14:paraId="69ECCF87" w14:textId="77777777" w:rsidTr="006A2BF1">
        <w:trPr>
          <w:cantSplit/>
          <w:jc w:val="center"/>
        </w:trPr>
        <w:tc>
          <w:tcPr>
            <w:tcW w:w="1241" w:type="dxa"/>
          </w:tcPr>
          <w:p w14:paraId="3329A4D1" w14:textId="77777777" w:rsidR="00A22911" w:rsidRPr="00B20AE8" w:rsidRDefault="00A22911" w:rsidP="0039402F">
            <w:pPr>
              <w:pStyle w:val="TAL"/>
            </w:pPr>
            <w:r w:rsidRPr="00B20AE8">
              <w:rPr>
                <w:lang w:val="en-US"/>
              </w:rPr>
              <w:t>D11</w:t>
            </w:r>
            <w:r w:rsidRPr="00B20AE8">
              <w:t>.</w:t>
            </w:r>
            <w:r w:rsidRPr="00B20AE8">
              <w:rPr>
                <w:lang w:val="en-US"/>
              </w:rPr>
              <w:t>17</w:t>
            </w:r>
          </w:p>
        </w:tc>
        <w:tc>
          <w:tcPr>
            <w:tcW w:w="2930" w:type="dxa"/>
          </w:tcPr>
          <w:p w14:paraId="5FA4A324" w14:textId="77777777" w:rsidR="00A22911" w:rsidRPr="00B20AE8" w:rsidRDefault="00A22911" w:rsidP="0039402F">
            <w:pPr>
              <w:rPr>
                <w:i/>
              </w:rPr>
            </w:pPr>
            <w:r w:rsidRPr="00B20AE8">
              <w:t>Single or multiple carrier</w:t>
            </w:r>
          </w:p>
        </w:tc>
        <w:tc>
          <w:tcPr>
            <w:tcW w:w="5686" w:type="dxa"/>
          </w:tcPr>
          <w:p w14:paraId="4A138547" w14:textId="77777777" w:rsidR="00A22911" w:rsidRPr="00B20AE8" w:rsidRDefault="00A22911" w:rsidP="0039402F">
            <w:r w:rsidRPr="00B20AE8">
              <w:t>OTA AAS BS capability to operate with a single carrier (only) or multiple carriers. Declared per supported operating band, per RAT, per RIB.</w:t>
            </w:r>
          </w:p>
        </w:tc>
      </w:tr>
      <w:tr w:rsidR="004F339F" w:rsidRPr="00B20AE8" w14:paraId="06964763" w14:textId="77777777" w:rsidTr="006A2BF1">
        <w:trPr>
          <w:cantSplit/>
          <w:jc w:val="center"/>
        </w:trPr>
        <w:tc>
          <w:tcPr>
            <w:tcW w:w="1241" w:type="dxa"/>
          </w:tcPr>
          <w:p w14:paraId="3CE26CF9" w14:textId="77777777" w:rsidR="00A22911" w:rsidRPr="00B20AE8" w:rsidRDefault="00A22911" w:rsidP="0039402F">
            <w:pPr>
              <w:pStyle w:val="TAL"/>
            </w:pPr>
            <w:r w:rsidRPr="00B20AE8">
              <w:rPr>
                <w:lang w:val="en-US"/>
              </w:rPr>
              <w:t>D11</w:t>
            </w:r>
            <w:r w:rsidRPr="00B20AE8">
              <w:t>.</w:t>
            </w:r>
            <w:r w:rsidRPr="00B20AE8">
              <w:rPr>
                <w:lang w:val="en-US"/>
              </w:rPr>
              <w:t>18</w:t>
            </w:r>
          </w:p>
        </w:tc>
        <w:tc>
          <w:tcPr>
            <w:tcW w:w="2930" w:type="dxa"/>
          </w:tcPr>
          <w:p w14:paraId="557B5AC2" w14:textId="77777777" w:rsidR="00A22911" w:rsidRPr="00B20AE8" w:rsidRDefault="00A22911" w:rsidP="0039402F">
            <w:r w:rsidRPr="00B20AE8">
              <w:rPr>
                <w:lang w:eastAsia="zh-CN"/>
              </w:rPr>
              <w:t>Maximum number of supported carriers per band</w:t>
            </w:r>
          </w:p>
        </w:tc>
        <w:tc>
          <w:tcPr>
            <w:tcW w:w="5686" w:type="dxa"/>
          </w:tcPr>
          <w:p w14:paraId="78559732" w14:textId="77777777" w:rsidR="00A22911" w:rsidRPr="00B20AE8" w:rsidRDefault="00A22911" w:rsidP="0039402F">
            <w:r w:rsidRPr="00B20AE8">
              <w:t>Maximum number of supported carriers. Declared per supported operating band, per RAT, per RIB.</w:t>
            </w:r>
            <w:r w:rsidRPr="00B20AE8" w:rsidDel="009D7E33">
              <w:t xml:space="preserve"> </w:t>
            </w:r>
          </w:p>
        </w:tc>
      </w:tr>
      <w:tr w:rsidR="004F339F" w:rsidRPr="00B20AE8" w14:paraId="764A7E15" w14:textId="77777777" w:rsidTr="006A2BF1">
        <w:trPr>
          <w:cantSplit/>
          <w:jc w:val="center"/>
        </w:trPr>
        <w:tc>
          <w:tcPr>
            <w:tcW w:w="1241" w:type="dxa"/>
          </w:tcPr>
          <w:p w14:paraId="4E3D5BEF" w14:textId="77777777" w:rsidR="00A22911" w:rsidRPr="00B20AE8" w:rsidRDefault="00A22911" w:rsidP="0039402F">
            <w:pPr>
              <w:pStyle w:val="TAL"/>
            </w:pPr>
            <w:r w:rsidRPr="00B20AE8">
              <w:rPr>
                <w:lang w:val="en-US"/>
              </w:rPr>
              <w:t>D11</w:t>
            </w:r>
            <w:r w:rsidRPr="00B20AE8">
              <w:t>.</w:t>
            </w:r>
            <w:r w:rsidRPr="00B20AE8">
              <w:rPr>
                <w:lang w:val="en-US"/>
              </w:rPr>
              <w:t>19</w:t>
            </w:r>
          </w:p>
        </w:tc>
        <w:tc>
          <w:tcPr>
            <w:tcW w:w="2930" w:type="dxa"/>
          </w:tcPr>
          <w:p w14:paraId="22FCB7CB" w14:textId="77777777" w:rsidR="00A22911" w:rsidRPr="00B20AE8" w:rsidRDefault="00A22911" w:rsidP="0039402F">
            <w:pPr>
              <w:rPr>
                <w:lang w:eastAsia="zh-CN"/>
              </w:rPr>
            </w:pPr>
            <w:r w:rsidRPr="00B20AE8">
              <w:rPr>
                <w:lang w:eastAsia="zh-CN"/>
              </w:rPr>
              <w:t>Total maximum number of supported carriers</w:t>
            </w:r>
          </w:p>
        </w:tc>
        <w:tc>
          <w:tcPr>
            <w:tcW w:w="5686" w:type="dxa"/>
          </w:tcPr>
          <w:p w14:paraId="5423A3A9" w14:textId="77777777" w:rsidR="00A22911" w:rsidRPr="00B20AE8" w:rsidRDefault="00A22911" w:rsidP="0039402F">
            <w:r w:rsidRPr="00B20AE8">
              <w:t>Maximum number of supported carriers for all supported operating bands. Declared per RIB.</w:t>
            </w:r>
          </w:p>
        </w:tc>
      </w:tr>
      <w:tr w:rsidR="004F339F" w:rsidRPr="00B20AE8" w14:paraId="43ECEFE0" w14:textId="77777777" w:rsidTr="006A2BF1">
        <w:trPr>
          <w:cantSplit/>
          <w:jc w:val="center"/>
        </w:trPr>
        <w:tc>
          <w:tcPr>
            <w:tcW w:w="1241" w:type="dxa"/>
          </w:tcPr>
          <w:p w14:paraId="22D3D6DA" w14:textId="77777777" w:rsidR="00A22911" w:rsidRPr="00B20AE8" w:rsidRDefault="00A22911" w:rsidP="0039402F">
            <w:pPr>
              <w:pStyle w:val="TAL"/>
            </w:pPr>
            <w:r w:rsidRPr="00B20AE8">
              <w:rPr>
                <w:lang w:val="en-US"/>
              </w:rPr>
              <w:t>D11</w:t>
            </w:r>
            <w:r w:rsidRPr="00B20AE8">
              <w:t>.</w:t>
            </w:r>
            <w:r w:rsidRPr="00B20AE8">
              <w:rPr>
                <w:lang w:val="en-US"/>
              </w:rPr>
              <w:t>20</w:t>
            </w:r>
          </w:p>
        </w:tc>
        <w:tc>
          <w:tcPr>
            <w:tcW w:w="2930" w:type="dxa"/>
          </w:tcPr>
          <w:p w14:paraId="33E64057" w14:textId="77777777" w:rsidR="00A22911" w:rsidRPr="00B20AE8" w:rsidRDefault="00A22911" w:rsidP="0039402F">
            <w:pPr>
              <w:rPr>
                <w:lang w:eastAsia="zh-CN"/>
              </w:rPr>
            </w:pPr>
            <w:r w:rsidRPr="00B20AE8">
              <w:t>Other band combination multi-band restrictions</w:t>
            </w:r>
          </w:p>
        </w:tc>
        <w:tc>
          <w:tcPr>
            <w:tcW w:w="5686" w:type="dxa"/>
          </w:tcPr>
          <w:p w14:paraId="233F0699" w14:textId="77777777" w:rsidR="00A22911" w:rsidRPr="00B20AE8" w:rsidRDefault="00A22911" w:rsidP="0039402F">
            <w:r w:rsidRPr="00B20AE8">
              <w:t>Declare any other limitation under simultaneous operation in the declared band combinations (D9.16), which have any impact on the test configuration generation.</w:t>
            </w:r>
          </w:p>
        </w:tc>
      </w:tr>
      <w:tr w:rsidR="004F339F" w:rsidRPr="00B20AE8" w14:paraId="048BBE83" w14:textId="77777777" w:rsidTr="006A2BF1">
        <w:trPr>
          <w:cantSplit/>
          <w:jc w:val="center"/>
        </w:trPr>
        <w:tc>
          <w:tcPr>
            <w:tcW w:w="1241" w:type="dxa"/>
          </w:tcPr>
          <w:p w14:paraId="73BB4B79" w14:textId="77777777" w:rsidR="00A22911" w:rsidRPr="00B20AE8" w:rsidRDefault="00A22911" w:rsidP="0039402F">
            <w:pPr>
              <w:pStyle w:val="TAL"/>
            </w:pPr>
            <w:r w:rsidRPr="00B20AE8">
              <w:rPr>
                <w:lang w:val="en-US"/>
              </w:rPr>
              <w:t>D11</w:t>
            </w:r>
            <w:r w:rsidRPr="00B20AE8">
              <w:t>.</w:t>
            </w:r>
            <w:r w:rsidRPr="00B20AE8">
              <w:rPr>
                <w:lang w:val="en-US"/>
              </w:rPr>
              <w:t>21</w:t>
            </w:r>
          </w:p>
        </w:tc>
        <w:tc>
          <w:tcPr>
            <w:tcW w:w="2930" w:type="dxa"/>
          </w:tcPr>
          <w:p w14:paraId="734B5EC2" w14:textId="77777777" w:rsidR="00A22911" w:rsidRPr="00B20AE8" w:rsidRDefault="00A22911" w:rsidP="0039402F">
            <w:r w:rsidRPr="00B20AE8">
              <w:rPr>
                <w:rFonts w:eastAsia="MS Mincho"/>
              </w:rPr>
              <w:t>N</w:t>
            </w:r>
            <w:r w:rsidRPr="00B20AE8">
              <w:rPr>
                <w:rFonts w:eastAsia="MS Mincho"/>
                <w:vertAlign w:val="subscript"/>
              </w:rPr>
              <w:t>cells</w:t>
            </w:r>
          </w:p>
        </w:tc>
        <w:tc>
          <w:tcPr>
            <w:tcW w:w="5686" w:type="dxa"/>
          </w:tcPr>
          <w:p w14:paraId="2D7F37C8" w14:textId="77777777" w:rsidR="00A22911" w:rsidRPr="00B20AE8" w:rsidRDefault="00A22911" w:rsidP="0039402F">
            <w:r w:rsidRPr="00B20AE8">
              <w:t>Number corresponding to the minimum number of cells that can be transmitted by an OTA AAS BS in a particular operating band. Declared per RIB (D11.13).</w:t>
            </w:r>
          </w:p>
        </w:tc>
      </w:tr>
      <w:tr w:rsidR="004F339F" w:rsidRPr="00B20AE8" w14:paraId="3FDCF838" w14:textId="77777777" w:rsidTr="006A2BF1">
        <w:trPr>
          <w:cantSplit/>
          <w:jc w:val="center"/>
        </w:trPr>
        <w:tc>
          <w:tcPr>
            <w:tcW w:w="1241" w:type="dxa"/>
          </w:tcPr>
          <w:p w14:paraId="00186CAE" w14:textId="77777777" w:rsidR="00A22911" w:rsidRPr="00B20AE8" w:rsidRDefault="00A22911" w:rsidP="0039402F">
            <w:pPr>
              <w:pStyle w:val="TAL"/>
            </w:pPr>
            <w:r w:rsidRPr="00B20AE8">
              <w:rPr>
                <w:lang w:val="en-US"/>
              </w:rPr>
              <w:t>D11</w:t>
            </w:r>
            <w:r w:rsidRPr="00B20AE8">
              <w:t>.</w:t>
            </w:r>
            <w:r w:rsidRPr="00B20AE8">
              <w:rPr>
                <w:lang w:val="en-US"/>
              </w:rPr>
              <w:t>22</w:t>
            </w:r>
          </w:p>
        </w:tc>
        <w:tc>
          <w:tcPr>
            <w:tcW w:w="2930" w:type="dxa"/>
          </w:tcPr>
          <w:p w14:paraId="440DEE75" w14:textId="77777777" w:rsidR="00A22911" w:rsidRPr="00B20AE8" w:rsidRDefault="00A22911" w:rsidP="0039402F">
            <w:pPr>
              <w:rPr>
                <w:rFonts w:eastAsia="MS Mincho"/>
                <w:iCs/>
              </w:rPr>
            </w:pPr>
            <w:r w:rsidRPr="00B20AE8">
              <w:t>Maximum supported power difference between carriers</w:t>
            </w:r>
          </w:p>
        </w:tc>
        <w:tc>
          <w:tcPr>
            <w:tcW w:w="5686" w:type="dxa"/>
          </w:tcPr>
          <w:p w14:paraId="6581CE87" w14:textId="77777777" w:rsidR="00A22911" w:rsidRPr="00B20AE8" w:rsidRDefault="00A22911" w:rsidP="0039402F">
            <w:r w:rsidRPr="00B20AE8">
              <w:t>Maximum supported TRP difference between carriers in each supported operating band. Declared per RIB.</w:t>
            </w:r>
          </w:p>
        </w:tc>
      </w:tr>
      <w:tr w:rsidR="004F339F" w:rsidRPr="00B20AE8" w14:paraId="3F46BEE3" w14:textId="77777777" w:rsidTr="006A2BF1">
        <w:trPr>
          <w:cantSplit/>
          <w:jc w:val="center"/>
        </w:trPr>
        <w:tc>
          <w:tcPr>
            <w:tcW w:w="1241" w:type="dxa"/>
          </w:tcPr>
          <w:p w14:paraId="1B2B5AC2" w14:textId="77777777" w:rsidR="00A22911" w:rsidRPr="00B20AE8" w:rsidRDefault="00A22911" w:rsidP="0039402F">
            <w:pPr>
              <w:pStyle w:val="TAL"/>
            </w:pPr>
            <w:r w:rsidRPr="00B20AE8">
              <w:rPr>
                <w:lang w:val="en-US"/>
              </w:rPr>
              <w:t>D11</w:t>
            </w:r>
            <w:r w:rsidRPr="00B20AE8">
              <w:t>.</w:t>
            </w:r>
            <w:r w:rsidRPr="00B20AE8">
              <w:rPr>
                <w:lang w:val="en-US"/>
              </w:rPr>
              <w:t>23</w:t>
            </w:r>
          </w:p>
        </w:tc>
        <w:tc>
          <w:tcPr>
            <w:tcW w:w="2930" w:type="dxa"/>
          </w:tcPr>
          <w:p w14:paraId="694572DB" w14:textId="77777777" w:rsidR="00A22911" w:rsidRPr="00B20AE8" w:rsidRDefault="00A22911" w:rsidP="0039402F">
            <w:r w:rsidRPr="00B20AE8">
              <w:t>Maximum supported power difference between carriers is different operating bands</w:t>
            </w:r>
          </w:p>
        </w:tc>
        <w:tc>
          <w:tcPr>
            <w:tcW w:w="5686" w:type="dxa"/>
          </w:tcPr>
          <w:p w14:paraId="2854261C" w14:textId="77777777" w:rsidR="00A22911" w:rsidRPr="00B20AE8" w:rsidRDefault="00A22911" w:rsidP="0039402F">
            <w:r w:rsidRPr="00B20AE8">
              <w:t>Maximum supported power difference between any two carriers in any two different supported operating bands. Declared per operating bands combination (D9.16, D11.16).</w:t>
            </w:r>
            <w:r w:rsidRPr="00B20AE8" w:rsidDel="00F54CA8">
              <w:t xml:space="preserve"> </w:t>
            </w:r>
          </w:p>
        </w:tc>
      </w:tr>
      <w:tr w:rsidR="004F339F" w:rsidRPr="00B20AE8" w14:paraId="0A7D61A7" w14:textId="77777777" w:rsidTr="006A2BF1">
        <w:trPr>
          <w:cantSplit/>
          <w:jc w:val="center"/>
        </w:trPr>
        <w:tc>
          <w:tcPr>
            <w:tcW w:w="1241" w:type="dxa"/>
          </w:tcPr>
          <w:p w14:paraId="1815E595" w14:textId="77777777" w:rsidR="00A22911" w:rsidRPr="00B20AE8" w:rsidRDefault="00A22911" w:rsidP="0039402F">
            <w:r w:rsidRPr="00B20AE8">
              <w:t>D11.24</w:t>
            </w:r>
          </w:p>
        </w:tc>
        <w:tc>
          <w:tcPr>
            <w:tcW w:w="2930" w:type="dxa"/>
          </w:tcPr>
          <w:p w14:paraId="1B1533D0" w14:textId="77777777" w:rsidR="00A22911" w:rsidRPr="00B20AE8" w:rsidRDefault="00A22911" w:rsidP="0039402F">
            <w:r w:rsidRPr="00B20AE8">
              <w:t>UTRA FDD MIMO support</w:t>
            </w:r>
          </w:p>
        </w:tc>
        <w:tc>
          <w:tcPr>
            <w:tcW w:w="5686" w:type="dxa"/>
          </w:tcPr>
          <w:p w14:paraId="17716C43" w14:textId="77777777" w:rsidR="00A22911" w:rsidRPr="00B20AE8" w:rsidRDefault="00A22911" w:rsidP="0039402F">
            <w:r w:rsidRPr="00B20AE8">
              <w:t>Number of 'antennas' supported by the UTRA FDD MIMO mode (i.e. 2 or 4). Declared per supported UTRA FDD operating band (D9.4).</w:t>
            </w:r>
          </w:p>
          <w:p w14:paraId="7552F491" w14:textId="6AB47790" w:rsidR="00A22911" w:rsidRPr="00B20AE8" w:rsidRDefault="00A22911" w:rsidP="0039402F">
            <w:pPr>
              <w:pStyle w:val="TAL"/>
              <w:rPr>
                <w:rFonts w:cs="Arial"/>
                <w:szCs w:val="18"/>
              </w:rPr>
            </w:pPr>
            <w:r w:rsidRPr="00B20AE8">
              <w:t xml:space="preserve">NOTE 3: The concept of "antenna 2", "antenna 3" and "antenna 4" is described in </w:t>
            </w:r>
            <w:r w:rsidR="003D3C64" w:rsidRPr="00B20AE8">
              <w:t>TS</w:t>
            </w:r>
            <w:r w:rsidR="003D3C64">
              <w:t> </w:t>
            </w:r>
            <w:r w:rsidR="003D3C64" w:rsidRPr="00B20AE8">
              <w:t>2</w:t>
            </w:r>
            <w:r w:rsidRPr="00B20AE8">
              <w:t>5.104</w:t>
            </w:r>
            <w:r w:rsidR="003D3C64">
              <w:t> </w:t>
            </w:r>
            <w:r w:rsidR="003D3C64" w:rsidRPr="00B20AE8">
              <w:t>[</w:t>
            </w:r>
            <w:r w:rsidRPr="00B20AE8">
              <w:t>2].</w:t>
            </w:r>
          </w:p>
        </w:tc>
      </w:tr>
      <w:tr w:rsidR="004F339F" w:rsidRPr="00B20AE8" w14:paraId="7BBA6C0A" w14:textId="77777777" w:rsidTr="006A2BF1">
        <w:trPr>
          <w:cantSplit/>
          <w:jc w:val="center"/>
        </w:trPr>
        <w:tc>
          <w:tcPr>
            <w:tcW w:w="1241" w:type="dxa"/>
          </w:tcPr>
          <w:p w14:paraId="07180AA1" w14:textId="77777777" w:rsidR="00A22911" w:rsidRPr="00B20AE8" w:rsidRDefault="00A22911" w:rsidP="0039402F">
            <w:r w:rsidRPr="00B20AE8">
              <w:t>D11.25</w:t>
            </w:r>
          </w:p>
        </w:tc>
        <w:tc>
          <w:tcPr>
            <w:tcW w:w="2930" w:type="dxa"/>
          </w:tcPr>
          <w:p w14:paraId="405C767D" w14:textId="77777777" w:rsidR="00A22911" w:rsidRPr="00B20AE8" w:rsidRDefault="00A22911" w:rsidP="0039402F">
            <w:r w:rsidRPr="00B20AE8">
              <w:t>UTRA Inner loop power control dynamic range</w:t>
            </w:r>
          </w:p>
        </w:tc>
        <w:tc>
          <w:tcPr>
            <w:tcW w:w="5686" w:type="dxa"/>
          </w:tcPr>
          <w:p w14:paraId="363A757F" w14:textId="77777777" w:rsidR="00A22911" w:rsidRPr="00B20AE8" w:rsidRDefault="00A22911" w:rsidP="0039402F">
            <w:r w:rsidRPr="00B20AE8">
              <w:t xml:space="preserve">Power control dynamic range for UTRA inner loop power control. Declared per supported UTRA FDD operating band, per RIB. </w:t>
            </w:r>
          </w:p>
        </w:tc>
      </w:tr>
      <w:tr w:rsidR="004F339F" w:rsidRPr="00B20AE8" w14:paraId="7DDDE87C" w14:textId="77777777" w:rsidTr="006A2BF1">
        <w:trPr>
          <w:cantSplit/>
          <w:jc w:val="center"/>
        </w:trPr>
        <w:tc>
          <w:tcPr>
            <w:tcW w:w="1241" w:type="dxa"/>
          </w:tcPr>
          <w:p w14:paraId="39CFB2D8" w14:textId="77777777" w:rsidR="00A22911" w:rsidRPr="00B20AE8" w:rsidRDefault="00A22911" w:rsidP="0039402F">
            <w:r w:rsidRPr="00B20AE8">
              <w:t>D11.26</w:t>
            </w:r>
          </w:p>
        </w:tc>
        <w:tc>
          <w:tcPr>
            <w:tcW w:w="2930" w:type="dxa"/>
          </w:tcPr>
          <w:p w14:paraId="700CE201" w14:textId="77777777" w:rsidR="00A22911" w:rsidRPr="00B20AE8" w:rsidRDefault="00A22911" w:rsidP="0039402F">
            <w:r w:rsidRPr="00B20AE8">
              <w:t>Inter-band CA or inter-band HSDPA</w:t>
            </w:r>
            <w:r w:rsidRPr="00B20AE8" w:rsidDel="00846E15">
              <w:t xml:space="preserve"> </w:t>
            </w:r>
          </w:p>
        </w:tc>
        <w:tc>
          <w:tcPr>
            <w:tcW w:w="5686" w:type="dxa"/>
          </w:tcPr>
          <w:p w14:paraId="394742E4" w14:textId="77777777" w:rsidR="00A22911" w:rsidRPr="00B20AE8" w:rsidRDefault="00A22911" w:rsidP="0039402F">
            <w:r w:rsidRPr="00B20AE8">
              <w:t>Declaration of operating band combinations supporting inter-band CA or multi-band HSDPA. Declared per operating band combination (D9.16, D11.16).</w:t>
            </w:r>
            <w:r w:rsidRPr="00B20AE8" w:rsidDel="005D29E6">
              <w:t xml:space="preserve"> </w:t>
            </w:r>
          </w:p>
        </w:tc>
      </w:tr>
      <w:tr w:rsidR="004F339F" w:rsidRPr="00B20AE8" w14:paraId="197BD3DD" w14:textId="77777777" w:rsidTr="006A2BF1">
        <w:trPr>
          <w:cantSplit/>
          <w:jc w:val="center"/>
        </w:trPr>
        <w:tc>
          <w:tcPr>
            <w:tcW w:w="1241" w:type="dxa"/>
          </w:tcPr>
          <w:p w14:paraId="452CDE13" w14:textId="77777777" w:rsidR="00A22911" w:rsidRPr="00B20AE8" w:rsidRDefault="00A22911" w:rsidP="0039402F">
            <w:r w:rsidRPr="00B20AE8">
              <w:t>D11.27</w:t>
            </w:r>
          </w:p>
        </w:tc>
        <w:tc>
          <w:tcPr>
            <w:tcW w:w="2930" w:type="dxa"/>
          </w:tcPr>
          <w:p w14:paraId="655050A6" w14:textId="77777777" w:rsidR="00A22911" w:rsidRPr="00B20AE8" w:rsidRDefault="00A22911" w:rsidP="0039402F">
            <w:r w:rsidRPr="00B20AE8">
              <w:t xml:space="preserve">Intra-band contiguous CA or intra-band contiguous HSDPA </w:t>
            </w:r>
          </w:p>
        </w:tc>
        <w:tc>
          <w:tcPr>
            <w:tcW w:w="5686" w:type="dxa"/>
          </w:tcPr>
          <w:p w14:paraId="5532D0A9" w14:textId="77777777" w:rsidR="00A22911" w:rsidRPr="00B20AE8" w:rsidRDefault="00A22911" w:rsidP="0039402F">
            <w:r w:rsidRPr="00B20AE8">
              <w:t>Declaration of operating band(s) supporting intra-band contiguous CA, or intra</w:t>
            </w:r>
            <w:r w:rsidRPr="00B20AE8">
              <w:noBreakHyphen/>
              <w:t>band contiguous HSDPA. Declared per operating band with CA support.</w:t>
            </w:r>
          </w:p>
        </w:tc>
      </w:tr>
      <w:tr w:rsidR="004F339F" w:rsidRPr="00B20AE8" w14:paraId="6EBB021E" w14:textId="77777777" w:rsidTr="006A2BF1">
        <w:trPr>
          <w:cantSplit/>
          <w:jc w:val="center"/>
        </w:trPr>
        <w:tc>
          <w:tcPr>
            <w:tcW w:w="1241" w:type="dxa"/>
          </w:tcPr>
          <w:p w14:paraId="3E7B916A" w14:textId="77777777" w:rsidR="00A22911" w:rsidRPr="00B20AE8" w:rsidRDefault="00A22911" w:rsidP="0039402F">
            <w:r w:rsidRPr="00B20AE8">
              <w:t>D11.28</w:t>
            </w:r>
          </w:p>
        </w:tc>
        <w:tc>
          <w:tcPr>
            <w:tcW w:w="2930" w:type="dxa"/>
          </w:tcPr>
          <w:p w14:paraId="258657F7" w14:textId="77777777" w:rsidR="00A22911" w:rsidRPr="00B20AE8" w:rsidRDefault="00A22911" w:rsidP="0039402F">
            <w:r w:rsidRPr="00B20AE8">
              <w:t xml:space="preserve">Intra-band non-contiguous CA or intra-band contiguous HSDPA </w:t>
            </w:r>
          </w:p>
        </w:tc>
        <w:tc>
          <w:tcPr>
            <w:tcW w:w="5686" w:type="dxa"/>
          </w:tcPr>
          <w:p w14:paraId="2DE96B02" w14:textId="77777777" w:rsidR="00A22911" w:rsidRPr="00B20AE8" w:rsidRDefault="00A22911" w:rsidP="0039402F">
            <w:r w:rsidRPr="00B20AE8">
              <w:t>Declaration of operating band(s) supporting intra-band non</w:t>
            </w:r>
            <w:r w:rsidRPr="00B20AE8">
              <w:noBreakHyphen/>
              <w:t>contiguous CA, or intra-band non-contiguous HSDPA. Declared per operating band with CA support.</w:t>
            </w:r>
            <w:r w:rsidRPr="00B20AE8" w:rsidDel="003F7738">
              <w:t xml:space="preserve"> </w:t>
            </w:r>
          </w:p>
        </w:tc>
      </w:tr>
      <w:tr w:rsidR="004F339F" w:rsidRPr="00B20AE8" w14:paraId="27FA7E1B" w14:textId="77777777" w:rsidTr="006A2BF1">
        <w:trPr>
          <w:cantSplit/>
          <w:jc w:val="center"/>
        </w:trPr>
        <w:tc>
          <w:tcPr>
            <w:tcW w:w="1241" w:type="dxa"/>
          </w:tcPr>
          <w:p w14:paraId="174D234D" w14:textId="77777777" w:rsidR="00A22911" w:rsidRPr="00B20AE8" w:rsidRDefault="00A22911" w:rsidP="0039402F">
            <w:r w:rsidRPr="00B20AE8">
              <w:t>D11.29</w:t>
            </w:r>
          </w:p>
        </w:tc>
        <w:tc>
          <w:tcPr>
            <w:tcW w:w="2930" w:type="dxa"/>
          </w:tcPr>
          <w:p w14:paraId="054FF1C1" w14:textId="77777777" w:rsidR="00A22911" w:rsidRPr="00B20AE8" w:rsidRDefault="00A22911" w:rsidP="0039402F">
            <w:r w:rsidRPr="00B20AE8">
              <w:t>OTA REFSENS RoAoA</w:t>
            </w:r>
          </w:p>
        </w:tc>
        <w:tc>
          <w:tcPr>
            <w:tcW w:w="5686" w:type="dxa"/>
          </w:tcPr>
          <w:p w14:paraId="66FA361A" w14:textId="77777777" w:rsidR="00A22911" w:rsidRPr="00B20AE8" w:rsidRDefault="00A22911" w:rsidP="0039402F">
            <w:r w:rsidRPr="00B20AE8">
              <w:t>The REFSENS RoAoA associated with the receiver target reference direction (D11.30).</w:t>
            </w:r>
          </w:p>
        </w:tc>
      </w:tr>
      <w:tr w:rsidR="004F339F" w:rsidRPr="00B20AE8" w14:paraId="7C1351EA" w14:textId="77777777" w:rsidTr="006A2BF1">
        <w:trPr>
          <w:cantSplit/>
          <w:jc w:val="center"/>
        </w:trPr>
        <w:tc>
          <w:tcPr>
            <w:tcW w:w="1241" w:type="dxa"/>
          </w:tcPr>
          <w:p w14:paraId="4FC4928C" w14:textId="77777777" w:rsidR="00A22911" w:rsidRPr="00B20AE8" w:rsidRDefault="00A22911" w:rsidP="0039402F">
            <w:r w:rsidRPr="00B20AE8">
              <w:t>D11.30</w:t>
            </w:r>
          </w:p>
        </w:tc>
        <w:tc>
          <w:tcPr>
            <w:tcW w:w="2930" w:type="dxa"/>
          </w:tcPr>
          <w:p w14:paraId="4336DC4D" w14:textId="77777777" w:rsidR="00A22911" w:rsidRPr="00B20AE8" w:rsidRDefault="00A22911" w:rsidP="0039402F">
            <w:r w:rsidRPr="00B20AE8">
              <w:t>OTA REFSENS receiver target reference direction</w:t>
            </w:r>
          </w:p>
        </w:tc>
        <w:tc>
          <w:tcPr>
            <w:tcW w:w="5686" w:type="dxa"/>
          </w:tcPr>
          <w:p w14:paraId="2AAE4ED7" w14:textId="77777777" w:rsidR="00A22911" w:rsidRPr="00B20AE8" w:rsidRDefault="00A22911" w:rsidP="0039402F">
            <w:r w:rsidRPr="00B20AE8">
              <w:t xml:space="preserve">An associated </w:t>
            </w:r>
            <w:r w:rsidRPr="00B20AE8">
              <w:rPr>
                <w:bCs/>
                <w:lang w:eastAsia="zh-CN"/>
              </w:rPr>
              <w:t xml:space="preserve">direction inside the </w:t>
            </w:r>
            <w:r w:rsidRPr="00B20AE8">
              <w:t xml:space="preserve">OTA REFSENS </w:t>
            </w:r>
            <w:r w:rsidRPr="00B20AE8">
              <w:rPr>
                <w:lang w:eastAsia="zh-CN"/>
              </w:rPr>
              <w:t xml:space="preserve">RoAoA </w:t>
            </w:r>
            <w:r w:rsidRPr="00B20AE8">
              <w:t>(D11.29)</w:t>
            </w:r>
            <w:r w:rsidRPr="00B20AE8">
              <w:rPr>
                <w:lang w:eastAsia="zh-CN"/>
              </w:rPr>
              <w:t>.</w:t>
            </w:r>
          </w:p>
        </w:tc>
      </w:tr>
      <w:tr w:rsidR="004F339F" w:rsidRPr="00B20AE8" w14:paraId="4C684AEE" w14:textId="77777777" w:rsidTr="006A2BF1">
        <w:trPr>
          <w:cantSplit/>
          <w:jc w:val="center"/>
        </w:trPr>
        <w:tc>
          <w:tcPr>
            <w:tcW w:w="1241" w:type="dxa"/>
          </w:tcPr>
          <w:p w14:paraId="0C3A669C" w14:textId="77777777" w:rsidR="00A22911" w:rsidRPr="00B20AE8" w:rsidRDefault="00A22911" w:rsidP="0039402F">
            <w:r w:rsidRPr="00B20AE8">
              <w:t>D11.31</w:t>
            </w:r>
          </w:p>
        </w:tc>
        <w:tc>
          <w:tcPr>
            <w:tcW w:w="2930" w:type="dxa"/>
          </w:tcPr>
          <w:p w14:paraId="377F3807" w14:textId="77777777" w:rsidR="00A22911" w:rsidRPr="00B20AE8" w:rsidRDefault="00A22911" w:rsidP="0039402F">
            <w:r w:rsidRPr="00B20AE8">
              <w:t>OTA REFSENS conformance test directions</w:t>
            </w:r>
          </w:p>
        </w:tc>
        <w:tc>
          <w:tcPr>
            <w:tcW w:w="5686" w:type="dxa"/>
          </w:tcPr>
          <w:p w14:paraId="269537B7" w14:textId="77777777" w:rsidR="00A22911" w:rsidRPr="00B20AE8" w:rsidRDefault="00A22911" w:rsidP="0039402F">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14:paraId="458732C9" w14:textId="77777777" w:rsidR="00A22911" w:rsidRPr="00B20AE8" w:rsidRDefault="00A22911" w:rsidP="0039402F">
            <w:pPr>
              <w:pStyle w:val="TAL"/>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14:paraId="6EB4118C" w14:textId="77777777" w:rsidR="00A22911" w:rsidRPr="00B20AE8" w:rsidRDefault="00A22911" w:rsidP="0039402F">
            <w:pPr>
              <w:pStyle w:val="TAL"/>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14:paraId="0D122179" w14:textId="77777777" w:rsidR="00A22911" w:rsidRPr="00B20AE8" w:rsidRDefault="00A22911" w:rsidP="0039402F">
            <w:pPr>
              <w:pStyle w:val="TAL"/>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14:paraId="0B9ACAF2" w14:textId="77777777" w:rsidR="00A22911" w:rsidRPr="00B20AE8" w:rsidRDefault="00A22911" w:rsidP="0039402F">
            <w:pPr>
              <w:pStyle w:val="TAL"/>
              <w:rPr>
                <w:rFonts w:cs="Arial"/>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14:paraId="3CBA271F" w14:textId="77777777" w:rsidTr="006A2BF1">
        <w:trPr>
          <w:cantSplit/>
          <w:jc w:val="center"/>
        </w:trPr>
        <w:tc>
          <w:tcPr>
            <w:tcW w:w="1241" w:type="dxa"/>
          </w:tcPr>
          <w:p w14:paraId="580F5BF5" w14:textId="77777777" w:rsidR="007A62D4" w:rsidRPr="00B20AE8" w:rsidRDefault="007A62D4" w:rsidP="0039402F">
            <w:pPr>
              <w:pStyle w:val="TAL"/>
            </w:pPr>
            <w:r w:rsidRPr="00B20AE8">
              <w:t>D11.32</w:t>
            </w:r>
          </w:p>
        </w:tc>
        <w:tc>
          <w:tcPr>
            <w:tcW w:w="2930" w:type="dxa"/>
          </w:tcPr>
          <w:p w14:paraId="6047BB7D" w14:textId="77777777" w:rsidR="007A62D4" w:rsidRPr="00B20AE8" w:rsidRDefault="007A62D4" w:rsidP="0039402F">
            <w:pPr>
              <w:pStyle w:val="TAL"/>
            </w:pPr>
            <w:r w:rsidRPr="00B20AE8">
              <w:rPr>
                <w:lang w:eastAsia="zh-CN"/>
              </w:rPr>
              <w:t xml:space="preserve">Supported frequency range of the NR </w:t>
            </w:r>
            <w:r w:rsidRPr="00B20AE8">
              <w:rPr>
                <w:i/>
                <w:lang w:eastAsia="zh-CN"/>
              </w:rPr>
              <w:t>operating band</w:t>
            </w:r>
          </w:p>
        </w:tc>
        <w:tc>
          <w:tcPr>
            <w:tcW w:w="5686" w:type="dxa"/>
          </w:tcPr>
          <w:p w14:paraId="3AF0A36C" w14:textId="1A0B0450" w:rsidR="007A62D4" w:rsidRPr="00B20AE8" w:rsidRDefault="007A62D4" w:rsidP="0039402F">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w:t>
            </w:r>
            <w:r w:rsidR="003D3C64">
              <w:t xml:space="preserve"> </w:t>
            </w:r>
          </w:p>
        </w:tc>
      </w:tr>
      <w:tr w:rsidR="004F339F" w:rsidRPr="00B20AE8" w14:paraId="41F98669" w14:textId="77777777" w:rsidTr="006A2BF1">
        <w:trPr>
          <w:cantSplit/>
          <w:jc w:val="center"/>
        </w:trPr>
        <w:tc>
          <w:tcPr>
            <w:tcW w:w="1241" w:type="dxa"/>
          </w:tcPr>
          <w:p w14:paraId="4C7BB5A4" w14:textId="77777777" w:rsidR="007A62D4" w:rsidRPr="00B20AE8" w:rsidRDefault="007A62D4" w:rsidP="0039402F">
            <w:pPr>
              <w:pStyle w:val="TAL"/>
            </w:pPr>
            <w:r w:rsidRPr="00B20AE8">
              <w:t>D11.33</w:t>
            </w:r>
          </w:p>
        </w:tc>
        <w:tc>
          <w:tcPr>
            <w:tcW w:w="2930" w:type="dxa"/>
          </w:tcPr>
          <w:p w14:paraId="40F42534" w14:textId="309F539B" w:rsidR="007A62D4" w:rsidRPr="00B20AE8" w:rsidRDefault="007A62D4" w:rsidP="0039402F">
            <w:pPr>
              <w:pStyle w:val="TAL"/>
            </w:pPr>
            <w:r w:rsidRPr="00B20AE8">
              <w:t>Rated beam EIRP</w:t>
            </w:r>
            <w:r w:rsidRPr="00B20AE8">
              <w:rPr>
                <w:lang w:eastAsia="zh-CN"/>
              </w:rPr>
              <w:t xml:space="preserve"> at lower</w:t>
            </w:r>
            <w:r w:rsidR="003D3C64">
              <w:rPr>
                <w:lang w:eastAsia="zh-CN"/>
              </w:rPr>
              <w:t xml:space="preserve"> </w:t>
            </w:r>
            <w:r w:rsidRPr="00B20AE8">
              <w:rPr>
                <w:lang w:eastAsia="zh-CN"/>
              </w:rPr>
              <w:t xml:space="preserve">frequency range of the </w:t>
            </w:r>
            <w:r w:rsidRPr="00B20AE8">
              <w:rPr>
                <w:i/>
                <w:lang w:eastAsia="zh-CN"/>
              </w:rPr>
              <w:t>fractional bandwidth</w:t>
            </w:r>
            <w:r w:rsidRPr="00B20AE8">
              <w:rPr>
                <w:lang w:eastAsia="zh-CN"/>
              </w:rPr>
              <w:t xml:space="preserve"> (P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14:paraId="71440073" w14:textId="77777777" w:rsidR="007A62D4" w:rsidRPr="00B20AE8" w:rsidRDefault="007A62D4" w:rsidP="0039402F">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14:paraId="58D21D55" w14:textId="77777777" w:rsidR="007A62D4" w:rsidRPr="00B20AE8" w:rsidRDefault="007A62D4" w:rsidP="0039402F">
            <w:pPr>
              <w:pStyle w:val="TAL"/>
            </w:pPr>
            <w:r w:rsidRPr="00B20AE8">
              <w:t>Declared per beam for all supported frequency ranges (D11.32).</w:t>
            </w:r>
          </w:p>
          <w:p w14:paraId="0FBC32E7" w14:textId="77777777" w:rsidR="007A62D4" w:rsidRPr="00B20AE8" w:rsidRDefault="007A62D4" w:rsidP="0039402F">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14:paraId="15D57BD1" w14:textId="77777777" w:rsidTr="006A2BF1">
        <w:trPr>
          <w:cantSplit/>
          <w:jc w:val="center"/>
        </w:trPr>
        <w:tc>
          <w:tcPr>
            <w:tcW w:w="1241" w:type="dxa"/>
          </w:tcPr>
          <w:p w14:paraId="1CA6305B" w14:textId="77777777" w:rsidR="007A62D4" w:rsidRPr="00B20AE8" w:rsidRDefault="007A62D4" w:rsidP="0039402F">
            <w:pPr>
              <w:pStyle w:val="TAL"/>
            </w:pPr>
            <w:r w:rsidRPr="00B20AE8">
              <w:t>D11.34</w:t>
            </w:r>
          </w:p>
        </w:tc>
        <w:tc>
          <w:tcPr>
            <w:tcW w:w="2930" w:type="dxa"/>
          </w:tcPr>
          <w:p w14:paraId="2E99CE1A" w14:textId="77777777" w:rsidR="007A62D4" w:rsidRPr="00B20AE8" w:rsidRDefault="007A62D4" w:rsidP="0039402F">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rPr>
              <w:t>r</w:t>
            </w:r>
            <w:r w:rsidRPr="00B20AE8">
              <w:rPr>
                <w:vertAlign w:val="subscript"/>
                <w:lang w:eastAsia="zh-CN"/>
              </w:rPr>
              <w:t>ated,c,FBWhigh</w:t>
            </w:r>
            <w:r w:rsidRPr="00B20AE8" w:rsidDel="005F2BBA">
              <w:t xml:space="preserve"> </w:t>
            </w:r>
            <w:r w:rsidRPr="00B20AE8">
              <w:t>)</w:t>
            </w:r>
          </w:p>
        </w:tc>
        <w:tc>
          <w:tcPr>
            <w:tcW w:w="5686" w:type="dxa"/>
          </w:tcPr>
          <w:p w14:paraId="5D849A61" w14:textId="77777777" w:rsidR="007A62D4" w:rsidRPr="00B20AE8" w:rsidRDefault="007A62D4" w:rsidP="0039402F">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14:paraId="43235A66" w14:textId="77777777" w:rsidR="007A62D4" w:rsidRPr="00B20AE8" w:rsidRDefault="007A62D4" w:rsidP="0039402F">
            <w:pPr>
              <w:pStyle w:val="TAL"/>
            </w:pPr>
            <w:r w:rsidRPr="00B20AE8">
              <w:t>Declared per beam for all supported frequency ranges in (D11.32).</w:t>
            </w:r>
          </w:p>
          <w:p w14:paraId="3E4FC8C1" w14:textId="77777777" w:rsidR="007A62D4" w:rsidRPr="00B20AE8" w:rsidRDefault="007A62D4" w:rsidP="0039402F">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14:paraId="358BE22B" w14:textId="77777777" w:rsidTr="006A2BF1">
        <w:trPr>
          <w:cantSplit/>
          <w:jc w:val="center"/>
        </w:trPr>
        <w:tc>
          <w:tcPr>
            <w:tcW w:w="1241" w:type="dxa"/>
          </w:tcPr>
          <w:p w14:paraId="39FBC363" w14:textId="77777777" w:rsidR="001F3000" w:rsidRPr="00263FFC" w:rsidRDefault="001F3000" w:rsidP="0039402F">
            <w:pPr>
              <w:pStyle w:val="TAL"/>
            </w:pPr>
            <w:r>
              <w:t>D11.35</w:t>
            </w:r>
          </w:p>
        </w:tc>
        <w:tc>
          <w:tcPr>
            <w:tcW w:w="2930" w:type="dxa"/>
          </w:tcPr>
          <w:p w14:paraId="0A838B3A" w14:textId="77777777" w:rsidR="001F3000" w:rsidRPr="00263FFC" w:rsidRDefault="001F3000" w:rsidP="0039402F">
            <w:pPr>
              <w:pStyle w:val="TAL"/>
            </w:pPr>
            <w:r>
              <w:t>R</w:t>
            </w:r>
            <w:r w:rsidRPr="00263FFC">
              <w:t xml:space="preserve">ated </w:t>
            </w:r>
            <w:r>
              <w:t>transmitter TRP per RIB</w:t>
            </w:r>
            <w:r w:rsidRPr="00263FFC">
              <w:t>, P</w:t>
            </w:r>
            <w:r>
              <w:rPr>
                <w:vertAlign w:val="subscript"/>
              </w:rPr>
              <w:t>r</w:t>
            </w:r>
            <w:r w:rsidRPr="00263FFC">
              <w:rPr>
                <w:vertAlign w:val="subscript"/>
              </w:rPr>
              <w:t>a</w:t>
            </w:r>
            <w:r>
              <w:rPr>
                <w:vertAlign w:val="subscript"/>
              </w:rPr>
              <w:t>ted</w:t>
            </w:r>
            <w:r w:rsidRPr="00263FFC">
              <w:rPr>
                <w:vertAlign w:val="subscript"/>
              </w:rPr>
              <w:t>,</w:t>
            </w:r>
            <w:r>
              <w:rPr>
                <w:vertAlign w:val="subscript"/>
              </w:rPr>
              <w:t>t</w:t>
            </w:r>
            <w:r w:rsidRPr="00263FFC">
              <w:rPr>
                <w:vertAlign w:val="subscript"/>
              </w:rPr>
              <w:t>,TRP</w:t>
            </w:r>
          </w:p>
        </w:tc>
        <w:tc>
          <w:tcPr>
            <w:tcW w:w="5686" w:type="dxa"/>
          </w:tcPr>
          <w:p w14:paraId="7380F6E0" w14:textId="77777777" w:rsidR="001F3000" w:rsidRPr="00263FFC" w:rsidRDefault="001F3000" w:rsidP="0039402F">
            <w:pPr>
              <w:pStyle w:val="TAL"/>
            </w:pPr>
            <w:r w:rsidRPr="00263FFC">
              <w:t>P</w:t>
            </w:r>
            <w:r>
              <w:rPr>
                <w:vertAlign w:val="subscript"/>
              </w:rPr>
              <w:t>rated</w:t>
            </w:r>
            <w:r w:rsidRPr="00263FFC">
              <w:rPr>
                <w:vertAlign w:val="subscript"/>
              </w:rPr>
              <w:t>,</w:t>
            </w:r>
            <w:r>
              <w:rPr>
                <w:vertAlign w:val="subscript"/>
              </w:rPr>
              <w:t>t</w:t>
            </w:r>
            <w:r w:rsidRPr="00263FFC">
              <w:rPr>
                <w:vertAlign w:val="subscript"/>
              </w:rPr>
              <w:t>,TRP</w:t>
            </w:r>
            <w:r w:rsidRPr="00263FFC">
              <w:t xml:space="preserve"> is declared as TRP OTA power per </w:t>
            </w:r>
            <w:r>
              <w:t>RIB</w:t>
            </w:r>
            <w:r w:rsidRPr="00263FFC">
              <w:t>, declared per supported operating band, per supported RAT. (Note 1, Note 2)</w:t>
            </w:r>
          </w:p>
        </w:tc>
      </w:tr>
      <w:tr w:rsidR="0018206F" w:rsidRPr="00B20AE8" w14:paraId="4DB47532" w14:textId="77777777" w:rsidTr="006A2BF1">
        <w:trPr>
          <w:cantSplit/>
          <w:jc w:val="center"/>
        </w:trPr>
        <w:tc>
          <w:tcPr>
            <w:tcW w:w="9857" w:type="dxa"/>
            <w:gridSpan w:val="3"/>
          </w:tcPr>
          <w:p w14:paraId="52704996" w14:textId="77777777" w:rsidR="00785B37" w:rsidRPr="00B20AE8" w:rsidRDefault="00785B37" w:rsidP="0039402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38C3E1A6" w14:textId="77777777" w:rsidR="00785B37" w:rsidRPr="00B20AE8" w:rsidRDefault="00785B37" w:rsidP="0039402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1F00DB7A" w14:textId="77777777" w:rsidR="00470216" w:rsidRPr="00B20AE8" w:rsidRDefault="00470216" w:rsidP="0039402F">
      <w:pPr>
        <w:rPr>
          <w:lang w:eastAsia="zh-CN"/>
        </w:rPr>
      </w:pPr>
    </w:p>
    <w:p w14:paraId="7EF0A8C4" w14:textId="77777777" w:rsidR="00C76AF1" w:rsidRPr="00B20AE8" w:rsidRDefault="00C76AF1" w:rsidP="00673E8E">
      <w:pPr>
        <w:pStyle w:val="Heading2"/>
        <w:rPr>
          <w:lang w:eastAsia="zh-CN"/>
        </w:rPr>
      </w:pPr>
      <w:bookmarkStart w:id="384" w:name="_Toc21122825"/>
      <w:bookmarkStart w:id="385" w:name="_Toc45907018"/>
      <w:bookmarkStart w:id="386" w:name="_Toc53181122"/>
      <w:bookmarkStart w:id="387" w:name="_Toc61116945"/>
      <w:bookmarkStart w:id="388" w:name="_Toc67080797"/>
      <w:bookmarkStart w:id="389" w:name="_Toc68770149"/>
      <w:bookmarkStart w:id="390" w:name="_Toc74755212"/>
      <w:bookmarkStart w:id="391" w:name="_Toc76506136"/>
      <w:bookmarkStart w:id="392" w:name="_Toc83113055"/>
      <w:bookmarkStart w:id="393" w:name="_Toc89876258"/>
      <w:bookmarkStart w:id="394" w:name="_Toc98711158"/>
      <w:bookmarkStart w:id="395" w:name="_Toc145097025"/>
      <w:bookmarkStart w:id="396" w:name="_Toc161848275"/>
      <w:r w:rsidRPr="00B20AE8">
        <w:rPr>
          <w:rFonts w:hint="eastAsia"/>
          <w:lang w:eastAsia="zh-CN"/>
        </w:rPr>
        <w:t>4.</w:t>
      </w:r>
      <w:r w:rsidRPr="00B20AE8">
        <w:rPr>
          <w:lang w:eastAsia="zh-CN"/>
        </w:rPr>
        <w:t>11</w:t>
      </w:r>
      <w:r w:rsidRPr="00B20AE8">
        <w:rPr>
          <w:rFonts w:hint="eastAsia"/>
          <w:lang w:eastAsia="zh-CN"/>
        </w:rPr>
        <w:tab/>
      </w:r>
      <w:r w:rsidRPr="00B20AE8">
        <w:rPr>
          <w:lang w:eastAsia="zh-CN"/>
        </w:rPr>
        <w:t>Test signal configurations for testing</w:t>
      </w:r>
      <w:bookmarkEnd w:id="384"/>
      <w:bookmarkEnd w:id="385"/>
      <w:bookmarkEnd w:id="386"/>
      <w:bookmarkEnd w:id="387"/>
      <w:bookmarkEnd w:id="388"/>
      <w:bookmarkEnd w:id="389"/>
      <w:bookmarkEnd w:id="390"/>
      <w:bookmarkEnd w:id="391"/>
      <w:bookmarkEnd w:id="392"/>
      <w:bookmarkEnd w:id="393"/>
      <w:bookmarkEnd w:id="394"/>
      <w:bookmarkEnd w:id="395"/>
      <w:bookmarkEnd w:id="396"/>
    </w:p>
    <w:p w14:paraId="7187520C" w14:textId="77777777" w:rsidR="00C605AF" w:rsidRPr="00B20AE8" w:rsidRDefault="00484869" w:rsidP="00C605AF">
      <w:pPr>
        <w:pStyle w:val="Heading3"/>
        <w:rPr>
          <w:lang w:eastAsia="zh-CN"/>
        </w:rPr>
      </w:pPr>
      <w:bookmarkStart w:id="397" w:name="_Toc21122826"/>
      <w:bookmarkStart w:id="398" w:name="_Toc45907019"/>
      <w:bookmarkStart w:id="399" w:name="_Toc53181123"/>
      <w:bookmarkStart w:id="400" w:name="_Toc61116946"/>
      <w:bookmarkStart w:id="401" w:name="_Toc67080798"/>
      <w:bookmarkStart w:id="402" w:name="_Toc68770150"/>
      <w:bookmarkStart w:id="403" w:name="_Toc74755213"/>
      <w:bookmarkStart w:id="404" w:name="_Toc76506137"/>
      <w:bookmarkStart w:id="405" w:name="_Toc83113056"/>
      <w:bookmarkStart w:id="406" w:name="_Toc89876259"/>
      <w:bookmarkStart w:id="407" w:name="_Toc98711159"/>
      <w:bookmarkStart w:id="408" w:name="_Toc145097026"/>
      <w:bookmarkStart w:id="409" w:name="_Toc161848276"/>
      <w:r w:rsidRPr="00B20AE8">
        <w:rPr>
          <w:lang w:eastAsia="zh-CN"/>
        </w:rPr>
        <w:t>4.11.1</w:t>
      </w:r>
      <w:r w:rsidR="003B2DEF" w:rsidRPr="00B20AE8">
        <w:rPr>
          <w:lang w:eastAsia="zh-CN"/>
        </w:rPr>
        <w:tab/>
        <w:t>General</w:t>
      </w:r>
      <w:bookmarkEnd w:id="397"/>
      <w:bookmarkEnd w:id="398"/>
      <w:bookmarkEnd w:id="399"/>
      <w:bookmarkEnd w:id="400"/>
      <w:bookmarkEnd w:id="401"/>
      <w:bookmarkEnd w:id="402"/>
      <w:bookmarkEnd w:id="403"/>
      <w:bookmarkEnd w:id="404"/>
      <w:bookmarkEnd w:id="405"/>
      <w:bookmarkEnd w:id="406"/>
      <w:bookmarkEnd w:id="407"/>
      <w:bookmarkEnd w:id="408"/>
      <w:bookmarkEnd w:id="409"/>
    </w:p>
    <w:p w14:paraId="6F639775" w14:textId="41DC0FE3" w:rsidR="003B2DEF" w:rsidRPr="00B20AE8" w:rsidRDefault="003B2DEF" w:rsidP="0039402F">
      <w:r w:rsidRPr="00B20AE8">
        <w:t xml:space="preserve">The test configurations shall be constructed using the methods defined below subject to the parameters declared by the manufacturer as listed in </w:t>
      </w:r>
      <w:r w:rsidR="003D3C64">
        <w:t>clause </w:t>
      </w:r>
      <w:r w:rsidR="003D3C64" w:rsidRPr="00B20AE8">
        <w:t>4</w:t>
      </w:r>
      <w:r w:rsidRPr="00B20AE8">
        <w:t>.10.</w:t>
      </w:r>
    </w:p>
    <w:p w14:paraId="5AB66282" w14:textId="77777777" w:rsidR="003B2DEF" w:rsidRPr="00B20AE8" w:rsidRDefault="003B2DEF" w:rsidP="0039402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14:paraId="21EDEA92" w14:textId="5D269370" w:rsidR="003B2DEF" w:rsidRPr="00B20AE8" w:rsidRDefault="003B2DEF" w:rsidP="0039402F">
      <w:r w:rsidRPr="00B20AE8">
        <w:t xml:space="preserve">The applicable test models for generation of the carrier transmit test signal are defined in </w:t>
      </w:r>
      <w:r w:rsidR="003D3C64">
        <w:t>clause </w:t>
      </w:r>
      <w:r w:rsidR="003D3C64" w:rsidRPr="00B20AE8">
        <w:t>4</w:t>
      </w:r>
      <w:r w:rsidRPr="00B20AE8">
        <w:t>.12.2.</w:t>
      </w:r>
    </w:p>
    <w:p w14:paraId="3F4CB89C" w14:textId="77777777" w:rsidR="003B2DEF" w:rsidRPr="00B20AE8" w:rsidRDefault="003B2DEF" w:rsidP="0039402F">
      <w:pPr>
        <w:pStyle w:val="NO"/>
      </w:pPr>
      <w:r w:rsidRPr="00B20AE8">
        <w:t>NOTE:</w:t>
      </w:r>
      <w:r w:rsidRPr="00B20AE8">
        <w:tab/>
      </w:r>
      <w:r w:rsidR="002B6F45">
        <w:t>If required</w:t>
      </w:r>
      <w:r w:rsidRPr="00B20AE8">
        <w:t xml:space="preserve"> carriers are shifted to align w</w:t>
      </w:r>
      <w:r w:rsidR="00484869" w:rsidRPr="00B20AE8">
        <w:t>ith the channel raster.</w:t>
      </w:r>
    </w:p>
    <w:p w14:paraId="7D52FCC7" w14:textId="77777777" w:rsidR="00C605AF" w:rsidRPr="00B20AE8" w:rsidRDefault="000814A0" w:rsidP="00C605AF">
      <w:pPr>
        <w:pStyle w:val="Heading3"/>
        <w:rPr>
          <w:lang w:eastAsia="zh-CN"/>
        </w:rPr>
      </w:pPr>
      <w:bookmarkStart w:id="410" w:name="_Toc21122827"/>
      <w:bookmarkStart w:id="411" w:name="_Toc45907020"/>
      <w:bookmarkStart w:id="412" w:name="_Toc53181124"/>
      <w:bookmarkStart w:id="413" w:name="_Toc61116947"/>
      <w:bookmarkStart w:id="414" w:name="_Toc67080799"/>
      <w:bookmarkStart w:id="415" w:name="_Toc68770151"/>
      <w:bookmarkStart w:id="416" w:name="_Toc74755214"/>
      <w:bookmarkStart w:id="417" w:name="_Toc76506138"/>
      <w:bookmarkStart w:id="418" w:name="_Toc83113057"/>
      <w:bookmarkStart w:id="419" w:name="_Toc89876260"/>
      <w:bookmarkStart w:id="420" w:name="_Toc98711160"/>
      <w:bookmarkStart w:id="421" w:name="_Toc145097027"/>
      <w:bookmarkStart w:id="422" w:name="_Toc161848277"/>
      <w:r w:rsidRPr="00B20AE8">
        <w:rPr>
          <w:lang w:eastAsia="zh-CN"/>
        </w:rPr>
        <w:t>4.11.1A</w:t>
      </w:r>
      <w:r w:rsidR="00C605AF" w:rsidRPr="00B20AE8">
        <w:rPr>
          <w:lang w:eastAsia="zh-CN"/>
        </w:rPr>
        <w:tab/>
        <w:t xml:space="preserve">NR </w:t>
      </w:r>
      <w:r w:rsidR="00C605AF" w:rsidRPr="00B20AE8">
        <w:t>Test signal used to build Test Configurations</w:t>
      </w:r>
      <w:bookmarkEnd w:id="410"/>
      <w:bookmarkEnd w:id="411"/>
      <w:bookmarkEnd w:id="412"/>
      <w:bookmarkEnd w:id="413"/>
      <w:bookmarkEnd w:id="414"/>
      <w:bookmarkEnd w:id="415"/>
      <w:bookmarkEnd w:id="416"/>
      <w:bookmarkEnd w:id="417"/>
      <w:bookmarkEnd w:id="418"/>
      <w:bookmarkEnd w:id="419"/>
      <w:bookmarkEnd w:id="420"/>
      <w:bookmarkEnd w:id="421"/>
      <w:bookmarkEnd w:id="422"/>
    </w:p>
    <w:p w14:paraId="73B862C3" w14:textId="77777777" w:rsidR="00C605AF" w:rsidRPr="00B20AE8" w:rsidRDefault="00C605AF" w:rsidP="0039402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14:paraId="03B1D871" w14:textId="77777777" w:rsidR="00C605AF" w:rsidRPr="00B20AE8" w:rsidRDefault="00C605AF" w:rsidP="0039402F">
      <w:pPr>
        <w:pStyle w:val="TH"/>
        <w:rPr>
          <w:lang w:val="en-US"/>
        </w:rPr>
      </w:pPr>
      <w:bookmarkStart w:id="423" w:name="_Ref516750404"/>
      <w:r w:rsidRPr="00B20AE8">
        <w:t>Table</w:t>
      </w:r>
      <w:bookmarkEnd w:id="423"/>
      <w:r w:rsidRPr="00B20AE8">
        <w:t xml:space="preserve"> </w:t>
      </w:r>
      <w:r w:rsidR="000814A0" w:rsidRPr="00B20AE8">
        <w:t>4.11.1A</w:t>
      </w:r>
      <w:r w:rsidRPr="00B20AE8">
        <w:t>-1: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4F339F" w:rsidRPr="00B20AE8" w14:paraId="7FD3EA72" w14:textId="77777777" w:rsidTr="006A2BF1">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58C9156E" w14:textId="77777777" w:rsidR="00C605AF" w:rsidRPr="00B20AE8" w:rsidRDefault="00C605AF" w:rsidP="0039402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35480783" w14:textId="77777777" w:rsidR="00C605AF" w:rsidRPr="00B20AE8" w:rsidRDefault="00C605AF" w:rsidP="0039402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14:paraId="2754EB4F" w14:textId="77777777" w:rsidR="00C605AF" w:rsidRPr="00B20AE8" w:rsidRDefault="00C605AF" w:rsidP="0039402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3D3C64" w:rsidRPr="00B20AE8" w14:paraId="7DBB0B2A" w14:textId="77777777" w:rsidTr="006A2BF1">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7FD612D1" w14:textId="77777777" w:rsidR="003D3C64" w:rsidRPr="00B20AE8" w:rsidRDefault="003D3C64" w:rsidP="0039402F">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529CE26C" w14:textId="77777777" w:rsidR="003D3C64" w:rsidRPr="00B20AE8" w:rsidRDefault="003D3C64" w:rsidP="0039402F">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A724DF" w14:textId="77777777" w:rsidR="003D3C64" w:rsidRPr="00B20AE8" w:rsidRDefault="003D3C64" w:rsidP="0039402F">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123E5E79" w14:textId="77777777" w:rsidR="003D3C64" w:rsidRPr="00B20AE8" w:rsidRDefault="003D3C64" w:rsidP="0039402F">
            <w:pPr>
              <w:pStyle w:val="TAC"/>
              <w:rPr>
                <w:lang w:val="en-US"/>
              </w:rPr>
            </w:pPr>
            <w:r w:rsidRPr="00B20AE8">
              <w:rPr>
                <w:lang w:val="en-US"/>
              </w:rPr>
              <w:t>20 MHz (Note 1)</w:t>
            </w:r>
          </w:p>
        </w:tc>
      </w:tr>
      <w:tr w:rsidR="003D3C64" w:rsidRPr="00B20AE8" w14:paraId="7E75E8CE" w14:textId="77777777" w:rsidTr="006A2BF1">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0BA847D7" w14:textId="77777777" w:rsidR="003D3C64" w:rsidRPr="00B20AE8" w:rsidRDefault="003D3C64" w:rsidP="0039402F">
            <w:pPr>
              <w:pStyle w:val="TAC"/>
              <w:rPr>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51D8C711" w14:textId="77777777" w:rsidR="003D3C64" w:rsidRPr="00B20AE8" w:rsidRDefault="003D3C64" w:rsidP="0039402F">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459A75A" w14:textId="77777777" w:rsidR="003D3C64" w:rsidRPr="00B20AE8" w:rsidRDefault="003D3C64" w:rsidP="0039402F">
            <w:pPr>
              <w:pStyle w:val="TAC"/>
              <w:rPr>
                <w:lang w:val="en-US"/>
              </w:rPr>
            </w:pPr>
            <w:r w:rsidRPr="00B20AE8">
              <w:rPr>
                <w:lang w:val="en-US"/>
              </w:rPr>
              <w:t>Smallest supported subcarrier spacing</w:t>
            </w:r>
          </w:p>
        </w:tc>
      </w:tr>
      <w:tr w:rsidR="00CC4BB7" w:rsidRPr="00B20AE8" w14:paraId="6B106685" w14:textId="77777777" w:rsidTr="006A2BF1">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C71211F" w14:textId="77777777" w:rsidR="00C605AF" w:rsidRPr="00B20AE8" w:rsidRDefault="00C605AF" w:rsidP="0039402F">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14:paraId="6F39E85C" w14:textId="77777777" w:rsidR="00C605AF" w:rsidRPr="00B20AE8" w:rsidRDefault="00C605AF" w:rsidP="0039402F">
      <w:pPr>
        <w:rPr>
          <w:lang w:val="en-US"/>
        </w:rPr>
      </w:pPr>
    </w:p>
    <w:p w14:paraId="1B940EEE" w14:textId="77777777" w:rsidR="003B2DEF" w:rsidRPr="00B20AE8" w:rsidRDefault="003B2DEF" w:rsidP="00673E8E">
      <w:pPr>
        <w:pStyle w:val="Heading3"/>
        <w:rPr>
          <w:lang w:eastAsia="zh-CN"/>
        </w:rPr>
      </w:pPr>
      <w:bookmarkStart w:id="424" w:name="_Toc21122828"/>
      <w:bookmarkStart w:id="425" w:name="_Toc45907021"/>
      <w:bookmarkStart w:id="426" w:name="_Toc53181125"/>
      <w:bookmarkStart w:id="427" w:name="_Toc61116948"/>
      <w:bookmarkStart w:id="428" w:name="_Toc67080800"/>
      <w:bookmarkStart w:id="429" w:name="_Toc68770152"/>
      <w:bookmarkStart w:id="430" w:name="_Toc74755215"/>
      <w:bookmarkStart w:id="431" w:name="_Toc76506139"/>
      <w:bookmarkStart w:id="432" w:name="_Toc83113058"/>
      <w:bookmarkStart w:id="433" w:name="_Toc89876261"/>
      <w:bookmarkStart w:id="434" w:name="_Toc98711161"/>
      <w:bookmarkStart w:id="435" w:name="_Toc145097028"/>
      <w:bookmarkStart w:id="436" w:name="_Toc161848278"/>
      <w:r w:rsidRPr="00B20AE8">
        <w:rPr>
          <w:lang w:eastAsia="zh-CN"/>
        </w:rPr>
        <w:t>4.11.2</w:t>
      </w:r>
      <w:r w:rsidRPr="00B20AE8">
        <w:rPr>
          <w:lang w:eastAsia="zh-CN"/>
        </w:rPr>
        <w:tab/>
        <w:t>Test signal configurations</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1A0D7D88" w14:textId="77777777" w:rsidR="003B2DEF" w:rsidRPr="00B20AE8" w:rsidRDefault="003B2DEF" w:rsidP="00673E8E">
      <w:pPr>
        <w:pStyle w:val="Heading4"/>
      </w:pPr>
      <w:bookmarkStart w:id="437" w:name="_Toc21122829"/>
      <w:bookmarkStart w:id="438" w:name="_Toc45907022"/>
      <w:bookmarkStart w:id="439" w:name="_Toc53181126"/>
      <w:bookmarkStart w:id="440" w:name="_Toc61116949"/>
      <w:bookmarkStart w:id="441" w:name="_Toc67080801"/>
      <w:bookmarkStart w:id="442" w:name="_Toc68770153"/>
      <w:bookmarkStart w:id="443" w:name="_Toc74755216"/>
      <w:bookmarkStart w:id="444" w:name="_Toc76506140"/>
      <w:bookmarkStart w:id="445" w:name="_Toc83113059"/>
      <w:bookmarkStart w:id="446" w:name="_Toc89876262"/>
      <w:bookmarkStart w:id="447" w:name="_Toc98711162"/>
      <w:bookmarkStart w:id="448" w:name="_Toc145097029"/>
      <w:bookmarkStart w:id="449" w:name="_Toc161848279"/>
      <w:r w:rsidRPr="00B20AE8">
        <w:t>4.11.2.1</w:t>
      </w:r>
      <w:r w:rsidRPr="00B20AE8">
        <w:tab/>
        <w:t>ATCR1: UTRA multicarrier operation</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12957F4F" w14:textId="77777777" w:rsidR="003B2DEF" w:rsidRPr="00B20AE8" w:rsidRDefault="003B2DEF" w:rsidP="00673E8E">
      <w:pPr>
        <w:pStyle w:val="Heading5"/>
      </w:pPr>
      <w:bookmarkStart w:id="450" w:name="_Toc21122830"/>
      <w:bookmarkStart w:id="451" w:name="_Toc45907023"/>
      <w:bookmarkStart w:id="452" w:name="_Toc53181127"/>
      <w:bookmarkStart w:id="453" w:name="_Toc61116950"/>
      <w:bookmarkStart w:id="454" w:name="_Toc67080802"/>
      <w:bookmarkStart w:id="455" w:name="_Toc68770154"/>
      <w:bookmarkStart w:id="456" w:name="_Toc74755217"/>
      <w:bookmarkStart w:id="457" w:name="_Toc76506141"/>
      <w:bookmarkStart w:id="458" w:name="_Toc83113060"/>
      <w:bookmarkStart w:id="459" w:name="_Toc89876263"/>
      <w:bookmarkStart w:id="460" w:name="_Toc98711163"/>
      <w:bookmarkStart w:id="461" w:name="_Toc145097030"/>
      <w:bookmarkStart w:id="462" w:name="_Toc161848280"/>
      <w:r w:rsidRPr="00B20AE8">
        <w:t>4.11.2.1.1</w:t>
      </w:r>
      <w:r w:rsidRPr="00B20AE8">
        <w:tab/>
        <w:t>General</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0C41B652" w14:textId="77777777" w:rsidR="003B2DEF" w:rsidRPr="00B20AE8" w:rsidRDefault="003B2DEF" w:rsidP="0039402F">
      <w:r w:rsidRPr="00B20AE8">
        <w:t>The purpose of ATCR1 is to test UTRA OTA multi-carrier aspects.</w:t>
      </w:r>
    </w:p>
    <w:p w14:paraId="4FFC193E" w14:textId="77777777" w:rsidR="003B2DEF" w:rsidRPr="00B20AE8" w:rsidRDefault="003B2DEF" w:rsidP="00673E8E">
      <w:pPr>
        <w:pStyle w:val="Heading5"/>
      </w:pPr>
      <w:bookmarkStart w:id="463" w:name="_Toc21122831"/>
      <w:bookmarkStart w:id="464" w:name="_Toc45907024"/>
      <w:bookmarkStart w:id="465" w:name="_Toc53181128"/>
      <w:bookmarkStart w:id="466" w:name="_Toc61116951"/>
      <w:bookmarkStart w:id="467" w:name="_Toc67080803"/>
      <w:bookmarkStart w:id="468" w:name="_Toc68770155"/>
      <w:bookmarkStart w:id="469" w:name="_Toc74755218"/>
      <w:bookmarkStart w:id="470" w:name="_Toc76506142"/>
      <w:bookmarkStart w:id="471" w:name="_Toc83113061"/>
      <w:bookmarkStart w:id="472" w:name="_Toc89876264"/>
      <w:bookmarkStart w:id="473" w:name="_Toc98711164"/>
      <w:bookmarkStart w:id="474" w:name="_Toc145097031"/>
      <w:bookmarkStart w:id="475" w:name="_Toc161848281"/>
      <w:r w:rsidRPr="00B20AE8">
        <w:t>4.11.2.1.2</w:t>
      </w:r>
      <w:r w:rsidRPr="00B20AE8">
        <w:tab/>
        <w:t>ATCR1a generation</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156134DF" w14:textId="77777777" w:rsidR="003B2DEF" w:rsidRPr="00B20AE8" w:rsidRDefault="003B2DEF" w:rsidP="0039402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14:paraId="4D35FE37" w14:textId="77777777" w:rsidR="003B2DEF" w:rsidRPr="00B20AE8" w:rsidRDefault="003B2DEF" w:rsidP="0039402F">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14:paraId="2B666E75" w14:textId="77777777" w:rsidR="003B2DEF" w:rsidRPr="00B20AE8" w:rsidRDefault="003B2DEF" w:rsidP="0039402F">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3A83641" w14:textId="4C588A60" w:rsidR="003B2DEF" w:rsidRPr="00B20AE8" w:rsidRDefault="003B2DEF" w:rsidP="0039402F">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3736147C" w14:textId="77777777" w:rsidR="003B2DEF" w:rsidRPr="00B20AE8" w:rsidRDefault="003B2DEF" w:rsidP="0039402F">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30BCADB8" w14:textId="77777777" w:rsidR="003B2DEF" w:rsidRPr="00B20AE8" w:rsidRDefault="003B2DEF" w:rsidP="00673E8E">
      <w:pPr>
        <w:pStyle w:val="Heading5"/>
      </w:pPr>
      <w:bookmarkStart w:id="476" w:name="_Toc21122832"/>
      <w:bookmarkStart w:id="477" w:name="_Toc45907025"/>
      <w:bookmarkStart w:id="478" w:name="_Toc53181129"/>
      <w:bookmarkStart w:id="479" w:name="_Toc61116952"/>
      <w:bookmarkStart w:id="480" w:name="_Toc67080804"/>
      <w:bookmarkStart w:id="481" w:name="_Toc68770156"/>
      <w:bookmarkStart w:id="482" w:name="_Toc74755219"/>
      <w:bookmarkStart w:id="483" w:name="_Toc76506143"/>
      <w:bookmarkStart w:id="484" w:name="_Toc83113062"/>
      <w:bookmarkStart w:id="485" w:name="_Toc89876265"/>
      <w:bookmarkStart w:id="486" w:name="_Toc98711165"/>
      <w:bookmarkStart w:id="487" w:name="_Toc145097032"/>
      <w:bookmarkStart w:id="488" w:name="_Toc161848282"/>
      <w:r w:rsidRPr="00B20AE8">
        <w:t>4.11.2.1.3</w:t>
      </w:r>
      <w:r w:rsidRPr="00B20AE8">
        <w:tab/>
        <w:t>ATCR1b generation</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5161290F" w14:textId="77777777" w:rsidR="003B2DEF" w:rsidRPr="00B20AE8" w:rsidRDefault="003B2DEF" w:rsidP="0039402F">
      <w:r w:rsidRPr="00B20AE8">
        <w:t>ATCR1b is constructed using the following method:</w:t>
      </w:r>
    </w:p>
    <w:p w14:paraId="17710DA7"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14:paraId="6725740A" w14:textId="77777777" w:rsidR="003B2DEF" w:rsidRPr="00B20AE8" w:rsidRDefault="003B2DEF" w:rsidP="0039402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1128A1">
        <w:rPr>
          <w:i/>
          <w:iCs/>
        </w:rPr>
        <w:t xml:space="preserve">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22E1A290" w14:textId="17BF5789" w:rsidR="003B2DEF" w:rsidRPr="00B20AE8" w:rsidRDefault="003B2DEF" w:rsidP="0039402F">
      <w:pPr>
        <w:pStyle w:val="B1"/>
      </w:pPr>
      <w:r w:rsidRPr="00B20AE8">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45263C9D" w14:textId="77777777" w:rsidR="003B2DEF" w:rsidRPr="00B20AE8" w:rsidRDefault="003B2DEF" w:rsidP="00673E8E">
      <w:pPr>
        <w:pStyle w:val="Heading5"/>
      </w:pPr>
      <w:bookmarkStart w:id="489" w:name="_Toc21122833"/>
      <w:bookmarkStart w:id="490" w:name="_Toc45907026"/>
      <w:bookmarkStart w:id="491" w:name="_Toc53181130"/>
      <w:bookmarkStart w:id="492" w:name="_Toc61116953"/>
      <w:bookmarkStart w:id="493" w:name="_Toc67080805"/>
      <w:bookmarkStart w:id="494" w:name="_Toc68770157"/>
      <w:bookmarkStart w:id="495" w:name="_Toc74755220"/>
      <w:bookmarkStart w:id="496" w:name="_Toc76506144"/>
      <w:bookmarkStart w:id="497" w:name="_Toc83113063"/>
      <w:bookmarkStart w:id="498" w:name="_Toc89876266"/>
      <w:bookmarkStart w:id="499" w:name="_Toc98711166"/>
      <w:bookmarkStart w:id="500" w:name="_Toc145097033"/>
      <w:bookmarkStart w:id="501" w:name="_Toc161848283"/>
      <w:r w:rsidRPr="00B20AE8">
        <w:t>4.11.2.1.4</w:t>
      </w:r>
      <w:r w:rsidRPr="00B20AE8">
        <w:tab/>
        <w:t xml:space="preserve">ATCR1 </w:t>
      </w:r>
      <w:r w:rsidR="007D687A" w:rsidRPr="00B20AE8">
        <w:t xml:space="preserve">power </w:t>
      </w:r>
      <w:r w:rsidRPr="00B20AE8">
        <w:t>allocation</w:t>
      </w:r>
      <w:bookmarkEnd w:id="489"/>
      <w:bookmarkEnd w:id="490"/>
      <w:bookmarkEnd w:id="491"/>
      <w:bookmarkEnd w:id="492"/>
      <w:bookmarkEnd w:id="493"/>
      <w:bookmarkEnd w:id="494"/>
      <w:bookmarkEnd w:id="495"/>
      <w:bookmarkEnd w:id="496"/>
      <w:bookmarkEnd w:id="497"/>
      <w:bookmarkEnd w:id="498"/>
      <w:bookmarkEnd w:id="499"/>
      <w:bookmarkEnd w:id="500"/>
      <w:bookmarkEnd w:id="501"/>
    </w:p>
    <w:p w14:paraId="66F025C1" w14:textId="77777777" w:rsidR="003B2DEF" w:rsidRPr="00B20AE8" w:rsidRDefault="003B2DEF" w:rsidP="0039402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14:paraId="25E54B56"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6887DD22" w14:textId="77777777" w:rsidR="007D687A" w:rsidRPr="00B20AE8" w:rsidRDefault="007D687A" w:rsidP="0039402F">
      <w:r w:rsidRPr="00B20AE8">
        <w:t xml:space="preserve">For all other requirements </w:t>
      </w:r>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Rated transmitter TRP per RIB, P</w:t>
      </w:r>
      <w:r w:rsidR="001F3000" w:rsidRPr="00B474BA">
        <w:rPr>
          <w:vertAlign w:val="subscript"/>
        </w:rPr>
        <w:t>rated,t,TRP</w:t>
      </w:r>
      <w:r w:rsidR="001F3000" w:rsidRPr="00B474BA" w:rsidDel="00315FDA">
        <w:t xml:space="preserve"> </w:t>
      </w:r>
      <w:r w:rsidR="001F3000" w:rsidRPr="00B474BA">
        <w:t>(see table 4.10-2, D11.35)</w:t>
      </w:r>
      <w:r w:rsidR="001F3000">
        <w:t>.</w:t>
      </w:r>
    </w:p>
    <w:p w14:paraId="3F3B58B6" w14:textId="77777777" w:rsidR="003B2DEF" w:rsidRPr="00B20AE8" w:rsidRDefault="003B2DEF" w:rsidP="00673E8E">
      <w:pPr>
        <w:pStyle w:val="Heading4"/>
      </w:pPr>
      <w:bookmarkStart w:id="502" w:name="_Toc21122834"/>
      <w:bookmarkStart w:id="503" w:name="_Toc45907027"/>
      <w:bookmarkStart w:id="504" w:name="_Toc53181131"/>
      <w:bookmarkStart w:id="505" w:name="_Toc61116954"/>
      <w:bookmarkStart w:id="506" w:name="_Toc67080806"/>
      <w:bookmarkStart w:id="507" w:name="_Toc68770158"/>
      <w:bookmarkStart w:id="508" w:name="_Toc74755221"/>
      <w:bookmarkStart w:id="509" w:name="_Toc76506145"/>
      <w:bookmarkStart w:id="510" w:name="_Toc83113064"/>
      <w:bookmarkStart w:id="511" w:name="_Toc89876267"/>
      <w:bookmarkStart w:id="512" w:name="_Toc98711167"/>
      <w:bookmarkStart w:id="513" w:name="_Toc145097034"/>
      <w:bookmarkStart w:id="514" w:name="_Toc161848284"/>
      <w:r w:rsidRPr="00B20AE8">
        <w:t>4.11.2.2</w:t>
      </w:r>
      <w:r w:rsidRPr="00B20AE8">
        <w:tab/>
        <w:t>ANTCR1: UTRA FDD multicarrier non-contiguous operation</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62C72584" w14:textId="77777777" w:rsidR="003B2DEF" w:rsidRPr="00B20AE8" w:rsidRDefault="003B2DEF" w:rsidP="00673E8E">
      <w:pPr>
        <w:pStyle w:val="Heading5"/>
      </w:pPr>
      <w:bookmarkStart w:id="515" w:name="_Toc21122835"/>
      <w:bookmarkStart w:id="516" w:name="_Toc45907028"/>
      <w:bookmarkStart w:id="517" w:name="_Toc53181132"/>
      <w:bookmarkStart w:id="518" w:name="_Toc61116955"/>
      <w:bookmarkStart w:id="519" w:name="_Toc67080807"/>
      <w:bookmarkStart w:id="520" w:name="_Toc68770159"/>
      <w:bookmarkStart w:id="521" w:name="_Toc74755222"/>
      <w:bookmarkStart w:id="522" w:name="_Toc76506146"/>
      <w:bookmarkStart w:id="523" w:name="_Toc83113065"/>
      <w:bookmarkStart w:id="524" w:name="_Toc89876268"/>
      <w:bookmarkStart w:id="525" w:name="_Toc98711168"/>
      <w:bookmarkStart w:id="526" w:name="_Toc145097035"/>
      <w:bookmarkStart w:id="527" w:name="_Toc161848285"/>
      <w:r w:rsidRPr="00B20AE8">
        <w:t>4.11.2.2.1</w:t>
      </w:r>
      <w:r w:rsidRPr="00B20AE8">
        <w:tab/>
        <w:t>General</w:t>
      </w:r>
      <w:bookmarkEnd w:id="515"/>
      <w:bookmarkEnd w:id="516"/>
      <w:bookmarkEnd w:id="517"/>
      <w:bookmarkEnd w:id="518"/>
      <w:bookmarkEnd w:id="519"/>
      <w:bookmarkEnd w:id="520"/>
      <w:bookmarkEnd w:id="521"/>
      <w:bookmarkEnd w:id="522"/>
      <w:bookmarkEnd w:id="523"/>
      <w:bookmarkEnd w:id="524"/>
      <w:bookmarkEnd w:id="525"/>
      <w:bookmarkEnd w:id="526"/>
      <w:bookmarkEnd w:id="527"/>
    </w:p>
    <w:p w14:paraId="0CF72C45" w14:textId="77777777" w:rsidR="003B2DEF" w:rsidRPr="00B20AE8" w:rsidRDefault="003B2DEF" w:rsidP="0039402F">
      <w:r w:rsidRPr="00B20AE8">
        <w:t>The purpose of ANTCR1 is to test UTRA FDD multicarrier non-contiguous aspects.</w:t>
      </w:r>
    </w:p>
    <w:p w14:paraId="016A1B74" w14:textId="77777777" w:rsidR="003B2DEF" w:rsidRPr="00B20AE8" w:rsidRDefault="003B2DEF" w:rsidP="00673E8E">
      <w:pPr>
        <w:pStyle w:val="Heading5"/>
      </w:pPr>
      <w:bookmarkStart w:id="528" w:name="_Toc21122836"/>
      <w:bookmarkStart w:id="529" w:name="_Toc45907029"/>
      <w:bookmarkStart w:id="530" w:name="_Toc53181133"/>
      <w:bookmarkStart w:id="531" w:name="_Toc61116956"/>
      <w:bookmarkStart w:id="532" w:name="_Toc67080808"/>
      <w:bookmarkStart w:id="533" w:name="_Toc68770160"/>
      <w:bookmarkStart w:id="534" w:name="_Toc74755223"/>
      <w:bookmarkStart w:id="535" w:name="_Toc76506147"/>
      <w:bookmarkStart w:id="536" w:name="_Toc83113066"/>
      <w:bookmarkStart w:id="537" w:name="_Toc89876269"/>
      <w:bookmarkStart w:id="538" w:name="_Toc98711169"/>
      <w:bookmarkStart w:id="539" w:name="_Toc145097036"/>
      <w:bookmarkStart w:id="540" w:name="_Toc161848286"/>
      <w:r w:rsidRPr="00B20AE8">
        <w:t>4.11.2.2.2</w:t>
      </w:r>
      <w:r w:rsidRPr="00B20AE8">
        <w:tab/>
        <w:t>ANTCR1 generation</w:t>
      </w:r>
      <w:bookmarkEnd w:id="528"/>
      <w:bookmarkEnd w:id="529"/>
      <w:bookmarkEnd w:id="530"/>
      <w:bookmarkEnd w:id="531"/>
      <w:bookmarkEnd w:id="532"/>
      <w:bookmarkEnd w:id="533"/>
      <w:bookmarkEnd w:id="534"/>
      <w:bookmarkEnd w:id="535"/>
      <w:bookmarkEnd w:id="536"/>
      <w:bookmarkEnd w:id="537"/>
      <w:bookmarkEnd w:id="538"/>
      <w:bookmarkEnd w:id="539"/>
      <w:bookmarkEnd w:id="540"/>
    </w:p>
    <w:p w14:paraId="5EABD016" w14:textId="6E2FCBBC" w:rsidR="00673E8E" w:rsidRPr="00B20AE8" w:rsidRDefault="00673E8E" w:rsidP="0039402F">
      <w:r w:rsidRPr="00B20AE8">
        <w:t xml:space="preserve">ANTCR1 is constructed as NTC1a in </w:t>
      </w:r>
      <w:r w:rsidR="003D3C64" w:rsidRPr="00B20AE8">
        <w:t>TS</w:t>
      </w:r>
      <w:r w:rsidR="003D3C64">
        <w:t> </w:t>
      </w:r>
      <w:r w:rsidR="003D3C64" w:rsidRPr="00B20AE8">
        <w:t>3</w:t>
      </w:r>
      <w:r w:rsidRPr="00B20AE8">
        <w:t>7.141</w:t>
      </w:r>
      <w:r w:rsidR="003D3C64">
        <w:t> </w:t>
      </w:r>
      <w:r w:rsidR="003D3C64" w:rsidRPr="00B20AE8">
        <w:t>[</w:t>
      </w:r>
      <w:r w:rsidRPr="00B20AE8">
        <w:t xml:space="preserve">13], </w:t>
      </w:r>
      <w:r w:rsidR="003D3C64">
        <w:t>clause </w:t>
      </w:r>
      <w:r w:rsidR="003D3C64" w:rsidRPr="00B20AE8">
        <w:t>4</w:t>
      </w:r>
      <w:r w:rsidRPr="00B20AE8">
        <w:t>.8.1a.1</w:t>
      </w:r>
      <w:r w:rsidR="00577BE5">
        <w:t>.</w:t>
      </w:r>
    </w:p>
    <w:p w14:paraId="005AB683" w14:textId="3AA7EE0C" w:rsidR="003B2DEF" w:rsidRPr="00B20AE8" w:rsidRDefault="00673E8E" w:rsidP="0039402F">
      <w:r w:rsidRPr="00B20AE8">
        <w:t>ANTCR1</w:t>
      </w:r>
      <w:r w:rsidR="00577BE5">
        <w:t xml:space="preserve"> </w:t>
      </w:r>
      <w:r w:rsidR="003B2DEF" w:rsidRPr="00B20AE8">
        <w:t>is construc</w:t>
      </w:r>
      <w:r w:rsidR="00484869" w:rsidRPr="00B20AE8">
        <w:t>ted using the following method:</w:t>
      </w:r>
    </w:p>
    <w:p w14:paraId="3318685A" w14:textId="77777777" w:rsidR="003B2DEF" w:rsidRPr="00B20AE8" w:rsidRDefault="003B2DEF" w:rsidP="0039402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4A681758" w14:textId="77777777" w:rsidR="003B2DEF" w:rsidRPr="00B20AE8" w:rsidRDefault="003B2DEF" w:rsidP="0039402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6545A3F" w14:textId="2C75651C" w:rsidR="003B2DEF" w:rsidRPr="00B20AE8" w:rsidRDefault="003B2DEF" w:rsidP="0039402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3D3C64">
        <w:t>clause </w:t>
      </w:r>
      <w:r w:rsidR="003D3C64" w:rsidRPr="00B20AE8">
        <w:t>4</w:t>
      </w:r>
      <w:r w:rsidRPr="00B20AE8">
        <w:t>.6 shall apply.</w:t>
      </w:r>
    </w:p>
    <w:p w14:paraId="3D16DD1B" w14:textId="77777777" w:rsidR="003B2DEF" w:rsidRPr="00B20AE8" w:rsidRDefault="003B2DEF" w:rsidP="0039402F">
      <w:pPr>
        <w:pStyle w:val="B1"/>
      </w:pPr>
      <w:r w:rsidRPr="00B20AE8">
        <w:t>-</w:t>
      </w:r>
      <w:r w:rsidRPr="00B20AE8">
        <w:tab/>
        <w:t xml:space="preserve">The sub-block edges adjacent to the sub-block gap shall be determined using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for the carrier adjacent to the sub-block gap.</w:t>
      </w:r>
    </w:p>
    <w:p w14:paraId="312D33D2" w14:textId="3666E487" w:rsidR="003B2DEF" w:rsidRPr="00B20AE8" w:rsidRDefault="003B2DEF" w:rsidP="0039402F">
      <w:pPr>
        <w:pStyle w:val="B1"/>
      </w:pPr>
      <w:r w:rsidRPr="00B20AE8">
        <w:t>-</w:t>
      </w:r>
      <w:r w:rsidRPr="00B20AE8">
        <w:tab/>
        <w:t>The UTRA FDD carrier in the lower sub-block may be shifted maximum</w:t>
      </w:r>
      <w:r w:rsidR="00577BE5">
        <w:t xml:space="preserve"> </w:t>
      </w:r>
      <w:r w:rsidRPr="00B20AE8">
        <w:t>100 kHz towards lower frequencies and the UTRA FDD carrier in the upper sub-block may be shifted maximum</w:t>
      </w:r>
      <w:r w:rsidR="00577BE5">
        <w:t xml:space="preserve"> </w:t>
      </w:r>
      <w:r w:rsidRPr="00B20AE8">
        <w:t>100 kHz towards higher frequencies to align with the channel raster.</w:t>
      </w:r>
    </w:p>
    <w:p w14:paraId="2E29BF0E" w14:textId="77777777" w:rsidR="003B2DEF" w:rsidRPr="00B20AE8" w:rsidRDefault="003B2DEF" w:rsidP="00673E8E">
      <w:pPr>
        <w:pStyle w:val="Heading5"/>
      </w:pPr>
      <w:bookmarkStart w:id="541" w:name="_Toc21122837"/>
      <w:bookmarkStart w:id="542" w:name="_Toc45907030"/>
      <w:bookmarkStart w:id="543" w:name="_Toc53181134"/>
      <w:bookmarkStart w:id="544" w:name="_Toc61116957"/>
      <w:bookmarkStart w:id="545" w:name="_Toc67080809"/>
      <w:bookmarkStart w:id="546" w:name="_Toc68770161"/>
      <w:bookmarkStart w:id="547" w:name="_Toc74755224"/>
      <w:bookmarkStart w:id="548" w:name="_Toc76506148"/>
      <w:bookmarkStart w:id="549" w:name="_Toc83113067"/>
      <w:bookmarkStart w:id="550" w:name="_Toc89876270"/>
      <w:bookmarkStart w:id="551" w:name="_Toc98711170"/>
      <w:bookmarkStart w:id="552" w:name="_Toc145097037"/>
      <w:bookmarkStart w:id="553" w:name="_Toc161848287"/>
      <w:r w:rsidRPr="00B20AE8">
        <w:t>4.11.2.2.3</w:t>
      </w:r>
      <w:r w:rsidRPr="00B20AE8">
        <w:tab/>
        <w:t xml:space="preserve">ANTCR1 </w:t>
      </w:r>
      <w:r w:rsidR="007D687A" w:rsidRPr="00B20AE8">
        <w:t xml:space="preserve">power </w:t>
      </w:r>
      <w:r w:rsidRPr="00B20AE8">
        <w:t>allocation</w:t>
      </w:r>
      <w:bookmarkEnd w:id="541"/>
      <w:bookmarkEnd w:id="542"/>
      <w:bookmarkEnd w:id="543"/>
      <w:bookmarkEnd w:id="544"/>
      <w:bookmarkEnd w:id="545"/>
      <w:bookmarkEnd w:id="546"/>
      <w:bookmarkEnd w:id="547"/>
      <w:bookmarkEnd w:id="548"/>
      <w:bookmarkEnd w:id="549"/>
      <w:bookmarkEnd w:id="550"/>
      <w:bookmarkEnd w:id="551"/>
      <w:bookmarkEnd w:id="552"/>
      <w:bookmarkEnd w:id="553"/>
    </w:p>
    <w:p w14:paraId="129345AB" w14:textId="77777777" w:rsidR="003B2DEF" w:rsidRPr="00B20AE8" w:rsidRDefault="003B2DEF" w:rsidP="0039402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36E472D6"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75163AAE" w14:textId="77777777" w:rsidR="007D687A" w:rsidRPr="00B20AE8" w:rsidRDefault="007D687A" w:rsidP="0039402F">
      <w:r w:rsidRPr="00B20AE8">
        <w:t xml:space="preserve">For all other requirements </w:t>
      </w:r>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Rated transmitter TRP per RIB, P</w:t>
      </w:r>
      <w:r w:rsidR="00CB62AE" w:rsidRPr="00B474BA">
        <w:rPr>
          <w:vertAlign w:val="subscript"/>
        </w:rPr>
        <w:t>rated,t,TRP</w:t>
      </w:r>
      <w:r w:rsidR="00CB62AE" w:rsidRPr="00B474BA" w:rsidDel="00315FDA">
        <w:t xml:space="preserve"> </w:t>
      </w:r>
      <w:r w:rsidR="00CB62AE" w:rsidRPr="00B474BA">
        <w:t>(see table 4.10-2, D11.35)</w:t>
      </w:r>
      <w:r w:rsidR="00CB62AE">
        <w:t>.</w:t>
      </w:r>
    </w:p>
    <w:p w14:paraId="70D6153A" w14:textId="77777777" w:rsidR="003B2DEF" w:rsidRPr="00B20AE8" w:rsidRDefault="003B2DEF" w:rsidP="00673E8E">
      <w:pPr>
        <w:pStyle w:val="Heading4"/>
      </w:pPr>
      <w:bookmarkStart w:id="554" w:name="_Toc21122838"/>
      <w:bookmarkStart w:id="555" w:name="_Toc45907031"/>
      <w:bookmarkStart w:id="556" w:name="_Toc53181135"/>
      <w:bookmarkStart w:id="557" w:name="_Toc61116958"/>
      <w:bookmarkStart w:id="558" w:name="_Toc67080810"/>
      <w:bookmarkStart w:id="559" w:name="_Toc68770162"/>
      <w:bookmarkStart w:id="560" w:name="_Toc74755225"/>
      <w:bookmarkStart w:id="561" w:name="_Toc76506149"/>
      <w:bookmarkStart w:id="562" w:name="_Toc83113068"/>
      <w:bookmarkStart w:id="563" w:name="_Toc89876271"/>
      <w:bookmarkStart w:id="564" w:name="_Toc98711171"/>
      <w:bookmarkStart w:id="565" w:name="_Toc145097038"/>
      <w:bookmarkStart w:id="566" w:name="_Toc161848288"/>
      <w:r w:rsidRPr="00B20AE8">
        <w:t>4.11.2.3</w:t>
      </w:r>
      <w:r w:rsidRPr="00B20AE8">
        <w:tab/>
        <w:t>ATCR2: E-UTRA multicarrier operation</w:t>
      </w:r>
      <w:bookmarkEnd w:id="554"/>
      <w:bookmarkEnd w:id="555"/>
      <w:bookmarkEnd w:id="556"/>
      <w:bookmarkEnd w:id="557"/>
      <w:bookmarkEnd w:id="558"/>
      <w:bookmarkEnd w:id="559"/>
      <w:bookmarkEnd w:id="560"/>
      <w:bookmarkEnd w:id="561"/>
      <w:bookmarkEnd w:id="562"/>
      <w:bookmarkEnd w:id="563"/>
      <w:bookmarkEnd w:id="564"/>
      <w:bookmarkEnd w:id="565"/>
      <w:bookmarkEnd w:id="566"/>
    </w:p>
    <w:p w14:paraId="5FF94130" w14:textId="77777777" w:rsidR="003B2DEF" w:rsidRPr="00B20AE8" w:rsidRDefault="003B2DEF" w:rsidP="00673E8E">
      <w:pPr>
        <w:pStyle w:val="Heading5"/>
      </w:pPr>
      <w:bookmarkStart w:id="567" w:name="_Toc21122839"/>
      <w:bookmarkStart w:id="568" w:name="_Toc45907032"/>
      <w:bookmarkStart w:id="569" w:name="_Toc53181136"/>
      <w:bookmarkStart w:id="570" w:name="_Toc61116959"/>
      <w:bookmarkStart w:id="571" w:name="_Toc67080811"/>
      <w:bookmarkStart w:id="572" w:name="_Toc68770163"/>
      <w:bookmarkStart w:id="573" w:name="_Toc74755226"/>
      <w:bookmarkStart w:id="574" w:name="_Toc76506150"/>
      <w:bookmarkStart w:id="575" w:name="_Toc83113069"/>
      <w:bookmarkStart w:id="576" w:name="_Toc89876272"/>
      <w:bookmarkStart w:id="577" w:name="_Toc98711172"/>
      <w:bookmarkStart w:id="578" w:name="_Toc145097039"/>
      <w:bookmarkStart w:id="579" w:name="_Toc161848289"/>
      <w:r w:rsidRPr="00B20AE8">
        <w:t>4.11.2.3.1</w:t>
      </w:r>
      <w:r w:rsidRPr="00B20AE8">
        <w:tab/>
        <w:t>General</w:t>
      </w:r>
      <w:bookmarkEnd w:id="567"/>
      <w:bookmarkEnd w:id="568"/>
      <w:bookmarkEnd w:id="569"/>
      <w:bookmarkEnd w:id="570"/>
      <w:bookmarkEnd w:id="571"/>
      <w:bookmarkEnd w:id="572"/>
      <w:bookmarkEnd w:id="573"/>
      <w:bookmarkEnd w:id="574"/>
      <w:bookmarkEnd w:id="575"/>
      <w:bookmarkEnd w:id="576"/>
      <w:bookmarkEnd w:id="577"/>
      <w:bookmarkEnd w:id="578"/>
      <w:bookmarkEnd w:id="579"/>
    </w:p>
    <w:p w14:paraId="7846B6A9" w14:textId="77777777" w:rsidR="003B2DEF" w:rsidRPr="00B20AE8" w:rsidRDefault="003B2DEF" w:rsidP="0039402F">
      <w:r w:rsidRPr="00B20AE8">
        <w:t>The purpose of ATCR2a is to test E-UTRA multi-carrier aspects excluding CA occupied bandwidth.</w:t>
      </w:r>
    </w:p>
    <w:p w14:paraId="4BDA64A2" w14:textId="67D32E0D" w:rsidR="003B2DEF" w:rsidRPr="00B20AE8" w:rsidRDefault="003B2DEF" w:rsidP="0039402F">
      <w:r w:rsidRPr="00B20AE8">
        <w:t xml:space="preserve">The purpose of ATCR2b is to test E-UTRA </w:t>
      </w:r>
      <w:r w:rsidR="00577BE5">
        <w:rPr>
          <w:lang w:eastAsia="zh-CN"/>
        </w:rPr>
        <w:t>c</w:t>
      </w:r>
      <w:r w:rsidRPr="00B20AE8">
        <w:rPr>
          <w:lang w:eastAsia="zh-CN"/>
        </w:rPr>
        <w:t xml:space="preserve">ontiguous </w:t>
      </w:r>
      <w:r w:rsidRPr="00B20AE8">
        <w:rPr>
          <w:rFonts w:hint="eastAsia"/>
          <w:lang w:eastAsia="zh-CN"/>
        </w:rPr>
        <w:t xml:space="preserve">CA </w:t>
      </w:r>
      <w:r w:rsidRPr="00B20AE8">
        <w:rPr>
          <w:lang w:eastAsia="zh-CN"/>
        </w:rPr>
        <w:t>occupied bandwidth.</w:t>
      </w:r>
    </w:p>
    <w:p w14:paraId="145382C8" w14:textId="77777777" w:rsidR="003B2DEF" w:rsidRPr="00B20AE8" w:rsidRDefault="003B2DEF" w:rsidP="00673E8E">
      <w:pPr>
        <w:pStyle w:val="Heading5"/>
      </w:pPr>
      <w:bookmarkStart w:id="580" w:name="_Toc21122840"/>
      <w:bookmarkStart w:id="581" w:name="_Toc45907033"/>
      <w:bookmarkStart w:id="582" w:name="_Toc53181137"/>
      <w:bookmarkStart w:id="583" w:name="_Toc61116960"/>
      <w:bookmarkStart w:id="584" w:name="_Toc67080812"/>
      <w:bookmarkStart w:id="585" w:name="_Toc68770164"/>
      <w:bookmarkStart w:id="586" w:name="_Toc74755227"/>
      <w:bookmarkStart w:id="587" w:name="_Toc76506151"/>
      <w:bookmarkStart w:id="588" w:name="_Toc83113070"/>
      <w:bookmarkStart w:id="589" w:name="_Toc89876273"/>
      <w:bookmarkStart w:id="590" w:name="_Toc98711173"/>
      <w:bookmarkStart w:id="591" w:name="_Toc145097040"/>
      <w:bookmarkStart w:id="592" w:name="_Toc161848290"/>
      <w:r w:rsidRPr="00B20AE8">
        <w:t>4.11.2.3.2</w:t>
      </w:r>
      <w:r w:rsidRPr="00B20AE8">
        <w:tab/>
        <w:t>ATCR2a generation</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62CCE3A8" w14:textId="77777777" w:rsidR="003B2DEF" w:rsidRPr="00B20AE8" w:rsidRDefault="003B2DEF" w:rsidP="0039402F">
      <w:r w:rsidRPr="00B20AE8">
        <w:t>ATCR2a is constructed using the following method:</w:t>
      </w:r>
    </w:p>
    <w:p w14:paraId="69469C4A"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14:paraId="54E6B12D" w14:textId="77777777" w:rsidR="003B2DEF" w:rsidRPr="00B20AE8" w:rsidRDefault="003B2DEF" w:rsidP="0039402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127F393" w14:textId="613C790D" w:rsidR="003B2DEF" w:rsidRPr="00B20AE8" w:rsidRDefault="003B2DEF" w:rsidP="0039402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3D3C64">
        <w:t>clause </w:t>
      </w:r>
      <w:r w:rsidR="003D3C64" w:rsidRPr="00B20AE8">
        <w:t>4</w:t>
      </w:r>
      <w:r w:rsidRPr="00B20AE8">
        <w:t xml:space="preserve">.6 shall apply.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4B81B47" w14:textId="77777777" w:rsidR="003B2DEF" w:rsidRPr="00B20AE8" w:rsidRDefault="003B2DEF" w:rsidP="0039402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14:paraId="05FB5A93" w14:textId="77777777" w:rsidR="003B2DEF" w:rsidRPr="00B20AE8" w:rsidRDefault="003B2DEF" w:rsidP="0039402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14:paraId="16CE5C79" w14:textId="77777777" w:rsidR="003B2DEF" w:rsidRPr="00B20AE8" w:rsidRDefault="003B2DEF" w:rsidP="00673E8E">
      <w:pPr>
        <w:pStyle w:val="Heading5"/>
      </w:pPr>
      <w:bookmarkStart w:id="593" w:name="_Toc21122841"/>
      <w:bookmarkStart w:id="594" w:name="_Toc45907034"/>
      <w:bookmarkStart w:id="595" w:name="_Toc53181138"/>
      <w:bookmarkStart w:id="596" w:name="_Toc61116961"/>
      <w:bookmarkStart w:id="597" w:name="_Toc67080813"/>
      <w:bookmarkStart w:id="598" w:name="_Toc68770165"/>
      <w:bookmarkStart w:id="599" w:name="_Toc74755228"/>
      <w:bookmarkStart w:id="600" w:name="_Toc76506152"/>
      <w:bookmarkStart w:id="601" w:name="_Toc83113071"/>
      <w:bookmarkStart w:id="602" w:name="_Toc89876274"/>
      <w:bookmarkStart w:id="603" w:name="_Toc98711174"/>
      <w:bookmarkStart w:id="604" w:name="_Toc145097041"/>
      <w:bookmarkStart w:id="605" w:name="_Toc161848291"/>
      <w:r w:rsidRPr="00B20AE8">
        <w:t>4.11.2.3.</w:t>
      </w:r>
      <w:r w:rsidR="009D0DC7" w:rsidRPr="00B20AE8">
        <w:t>3</w:t>
      </w:r>
      <w:r w:rsidRPr="00B20AE8">
        <w:tab/>
        <w:t>ATCR2b generation</w:t>
      </w:r>
      <w:bookmarkEnd w:id="593"/>
      <w:bookmarkEnd w:id="594"/>
      <w:bookmarkEnd w:id="595"/>
      <w:bookmarkEnd w:id="596"/>
      <w:bookmarkEnd w:id="597"/>
      <w:bookmarkEnd w:id="598"/>
      <w:bookmarkEnd w:id="599"/>
      <w:bookmarkEnd w:id="600"/>
      <w:bookmarkEnd w:id="601"/>
      <w:bookmarkEnd w:id="602"/>
      <w:bookmarkEnd w:id="603"/>
      <w:bookmarkEnd w:id="604"/>
      <w:bookmarkEnd w:id="605"/>
    </w:p>
    <w:p w14:paraId="05BE41BD" w14:textId="77777777" w:rsidR="003B2DEF" w:rsidRPr="00B20AE8" w:rsidRDefault="003B2DEF" w:rsidP="0039402F">
      <w:r w:rsidRPr="00B20AE8">
        <w:t xml:space="preserve">ATCR2b is constructed </w:t>
      </w:r>
      <w:r w:rsidRPr="00B20AE8">
        <w:rPr>
          <w:rFonts w:hint="eastAsia"/>
          <w:lang w:eastAsia="zh-CN"/>
        </w:rPr>
        <w:t xml:space="preserve">on a per band basis </w:t>
      </w:r>
      <w:r w:rsidR="00484869" w:rsidRPr="00B20AE8">
        <w:t>using the following method:</w:t>
      </w:r>
    </w:p>
    <w:p w14:paraId="04BD8F95" w14:textId="15CA536B" w:rsidR="009303FD" w:rsidRDefault="009303FD" w:rsidP="0039402F">
      <w:pPr>
        <w:pStyle w:val="B1"/>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046F8798" w14:textId="77777777" w:rsidR="003B2DEF" w:rsidRPr="00B20AE8" w:rsidRDefault="003B2DEF" w:rsidP="0039402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45B17BA7" w14:textId="77777777" w:rsidR="003B2DEF" w:rsidRPr="00B20AE8" w:rsidRDefault="003B2DEF" w:rsidP="0039402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44E1A0AA" w14:textId="77777777" w:rsidR="003B2DEF" w:rsidRPr="00B20AE8" w:rsidRDefault="003B2DEF" w:rsidP="0039402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1EDD8249" w14:textId="77777777" w:rsidR="003B2DEF" w:rsidRPr="00B20AE8" w:rsidRDefault="003B2DE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32DBECE8" w14:textId="77777777" w:rsidR="003B2DEF" w:rsidRPr="00B20AE8" w:rsidRDefault="003B2DE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3A1C5793" w14:textId="77777777" w:rsidR="003B2DEF" w:rsidRPr="00B20AE8" w:rsidRDefault="003B2DE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6C586D54" w14:textId="77777777" w:rsidR="003B2DEF" w:rsidRPr="00B20AE8" w:rsidRDefault="003B2DE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176721EF" w14:textId="1FFBBACE" w:rsidR="003B2DEF" w:rsidRPr="00B20AE8" w:rsidRDefault="003B2DEF" w:rsidP="0039402F">
      <w:pPr>
        <w:pStyle w:val="B1"/>
      </w:pPr>
      <w:r w:rsidRPr="00B20AE8">
        <w:t>-</w:t>
      </w:r>
      <w:r w:rsidRPr="00B20AE8">
        <w:tab/>
        <w:t xml:space="preserve">The nominal carrier spacing defined in </w:t>
      </w:r>
      <w:r w:rsidR="003D3C64">
        <w:t>clause </w:t>
      </w:r>
      <w:r w:rsidR="003D3C64" w:rsidRPr="00B20AE8">
        <w:t>4</w:t>
      </w:r>
      <w:r w:rsidRPr="00B20AE8">
        <w:t>.6 shall apply.</w:t>
      </w:r>
    </w:p>
    <w:p w14:paraId="6A8D8F62" w14:textId="77777777" w:rsidR="003B2DEF" w:rsidRPr="00B20AE8" w:rsidRDefault="003B2DEF" w:rsidP="00673E8E">
      <w:pPr>
        <w:pStyle w:val="Heading5"/>
      </w:pPr>
      <w:bookmarkStart w:id="606" w:name="_Toc21122842"/>
      <w:bookmarkStart w:id="607" w:name="_Toc45907035"/>
      <w:bookmarkStart w:id="608" w:name="_Toc53181139"/>
      <w:bookmarkStart w:id="609" w:name="_Toc61116962"/>
      <w:bookmarkStart w:id="610" w:name="_Toc67080814"/>
      <w:bookmarkStart w:id="611" w:name="_Toc68770166"/>
      <w:bookmarkStart w:id="612" w:name="_Toc74755229"/>
      <w:bookmarkStart w:id="613" w:name="_Toc76506153"/>
      <w:bookmarkStart w:id="614" w:name="_Toc83113072"/>
      <w:bookmarkStart w:id="615" w:name="_Toc89876275"/>
      <w:bookmarkStart w:id="616" w:name="_Toc98711175"/>
      <w:bookmarkStart w:id="617" w:name="_Toc145097042"/>
      <w:bookmarkStart w:id="618" w:name="_Toc161848292"/>
      <w:r w:rsidRPr="00B20AE8">
        <w:t>4.11.2.3.</w:t>
      </w:r>
      <w:r w:rsidR="009D0DC7" w:rsidRPr="00B20AE8">
        <w:t>4</w:t>
      </w:r>
      <w:r w:rsidRPr="00B20AE8">
        <w:tab/>
        <w:t xml:space="preserve">ATCR2 </w:t>
      </w:r>
      <w:r w:rsidR="007D687A" w:rsidRPr="00B20AE8">
        <w:t xml:space="preserve">power </w:t>
      </w:r>
      <w:r w:rsidRPr="00B20AE8">
        <w:t>allocation</w:t>
      </w:r>
      <w:bookmarkEnd w:id="606"/>
      <w:bookmarkEnd w:id="607"/>
      <w:bookmarkEnd w:id="608"/>
      <w:bookmarkEnd w:id="609"/>
      <w:bookmarkEnd w:id="610"/>
      <w:bookmarkEnd w:id="611"/>
      <w:bookmarkEnd w:id="612"/>
      <w:bookmarkEnd w:id="613"/>
      <w:bookmarkEnd w:id="614"/>
      <w:bookmarkEnd w:id="615"/>
      <w:bookmarkEnd w:id="616"/>
      <w:bookmarkEnd w:id="617"/>
      <w:bookmarkEnd w:id="618"/>
    </w:p>
    <w:p w14:paraId="53C2A055" w14:textId="77777777" w:rsidR="007D687A" w:rsidRPr="00B20AE8" w:rsidRDefault="003B2DEF" w:rsidP="0039402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6C8DAEC6" w14:textId="77777777" w:rsidR="007D687A" w:rsidRPr="00B20AE8" w:rsidRDefault="007D687A" w:rsidP="0039402F">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14:paraId="1276D03A" w14:textId="77777777" w:rsidR="003B2DEF"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31F02EE" w14:textId="77777777" w:rsidR="003B2DEF" w:rsidRPr="00B20AE8" w:rsidRDefault="003B2DEF" w:rsidP="0039402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14:paraId="07C057B4" w14:textId="77777777" w:rsidR="003B2DEF" w:rsidRPr="00B20AE8" w:rsidRDefault="003B2DEF" w:rsidP="00673E8E">
      <w:pPr>
        <w:pStyle w:val="Heading4"/>
      </w:pPr>
      <w:bookmarkStart w:id="619" w:name="_Toc21122843"/>
      <w:bookmarkStart w:id="620" w:name="_Toc45907036"/>
      <w:bookmarkStart w:id="621" w:name="_Toc53181140"/>
      <w:bookmarkStart w:id="622" w:name="_Toc61116963"/>
      <w:bookmarkStart w:id="623" w:name="_Toc67080815"/>
      <w:bookmarkStart w:id="624" w:name="_Toc68770167"/>
      <w:bookmarkStart w:id="625" w:name="_Toc74755230"/>
      <w:bookmarkStart w:id="626" w:name="_Toc76506154"/>
      <w:bookmarkStart w:id="627" w:name="_Toc83113073"/>
      <w:bookmarkStart w:id="628" w:name="_Toc89876276"/>
      <w:bookmarkStart w:id="629" w:name="_Toc98711176"/>
      <w:bookmarkStart w:id="630" w:name="_Toc145097043"/>
      <w:bookmarkStart w:id="631" w:name="_Toc161848293"/>
      <w:r w:rsidRPr="00B20AE8">
        <w:t>4.11.2.4</w:t>
      </w:r>
      <w:r w:rsidRPr="00B20AE8">
        <w:tab/>
        <w:t>ANTCR2: E-UTRA multicarrier non-contiguous operation</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78F155F3" w14:textId="77777777" w:rsidR="003B2DEF" w:rsidRPr="00B20AE8" w:rsidRDefault="003B2DEF" w:rsidP="00673E8E">
      <w:pPr>
        <w:pStyle w:val="Heading5"/>
      </w:pPr>
      <w:bookmarkStart w:id="632" w:name="_Toc21122844"/>
      <w:bookmarkStart w:id="633" w:name="_Toc45907037"/>
      <w:bookmarkStart w:id="634" w:name="_Toc53181141"/>
      <w:bookmarkStart w:id="635" w:name="_Toc61116964"/>
      <w:bookmarkStart w:id="636" w:name="_Toc67080816"/>
      <w:bookmarkStart w:id="637" w:name="_Toc68770168"/>
      <w:bookmarkStart w:id="638" w:name="_Toc74755231"/>
      <w:bookmarkStart w:id="639" w:name="_Toc76506155"/>
      <w:bookmarkStart w:id="640" w:name="_Toc83113074"/>
      <w:bookmarkStart w:id="641" w:name="_Toc89876277"/>
      <w:bookmarkStart w:id="642" w:name="_Toc98711177"/>
      <w:bookmarkStart w:id="643" w:name="_Toc145097044"/>
      <w:bookmarkStart w:id="644" w:name="_Toc161848294"/>
      <w:r w:rsidRPr="00B20AE8">
        <w:t>4.11.2.4.1</w:t>
      </w:r>
      <w:r w:rsidRPr="00B20AE8">
        <w:tab/>
        <w:t>General</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5D7B4901" w14:textId="77777777" w:rsidR="003B2DEF" w:rsidRPr="00B20AE8" w:rsidRDefault="003B2DEF" w:rsidP="0039402F">
      <w:r w:rsidRPr="00B20AE8">
        <w:t>The purpose of ANTCR2 is to test E-UTRA multicarrier non-contiguous aspects.</w:t>
      </w:r>
    </w:p>
    <w:p w14:paraId="5DACA3C6" w14:textId="77777777" w:rsidR="003B2DEF" w:rsidRPr="00B20AE8" w:rsidRDefault="003B2DEF" w:rsidP="00673E8E">
      <w:pPr>
        <w:pStyle w:val="Heading5"/>
      </w:pPr>
      <w:bookmarkStart w:id="645" w:name="_Toc21122845"/>
      <w:bookmarkStart w:id="646" w:name="_Toc45907038"/>
      <w:bookmarkStart w:id="647" w:name="_Toc53181142"/>
      <w:bookmarkStart w:id="648" w:name="_Toc61116965"/>
      <w:bookmarkStart w:id="649" w:name="_Toc67080817"/>
      <w:bookmarkStart w:id="650" w:name="_Toc68770169"/>
      <w:bookmarkStart w:id="651" w:name="_Toc74755232"/>
      <w:bookmarkStart w:id="652" w:name="_Toc76506156"/>
      <w:bookmarkStart w:id="653" w:name="_Toc83113075"/>
      <w:bookmarkStart w:id="654" w:name="_Toc89876278"/>
      <w:bookmarkStart w:id="655" w:name="_Toc98711178"/>
      <w:bookmarkStart w:id="656" w:name="_Toc145097045"/>
      <w:bookmarkStart w:id="657" w:name="_Toc161848295"/>
      <w:r w:rsidRPr="00B20AE8">
        <w:t>4.11.2.4.2</w:t>
      </w:r>
      <w:r w:rsidRPr="00B20AE8">
        <w:tab/>
        <w:t>ANTCR2 generation</w:t>
      </w:r>
      <w:bookmarkEnd w:id="645"/>
      <w:bookmarkEnd w:id="646"/>
      <w:bookmarkEnd w:id="647"/>
      <w:bookmarkEnd w:id="648"/>
      <w:bookmarkEnd w:id="649"/>
      <w:bookmarkEnd w:id="650"/>
      <w:bookmarkEnd w:id="651"/>
      <w:bookmarkEnd w:id="652"/>
      <w:bookmarkEnd w:id="653"/>
      <w:bookmarkEnd w:id="654"/>
      <w:bookmarkEnd w:id="655"/>
      <w:bookmarkEnd w:id="656"/>
      <w:bookmarkEnd w:id="657"/>
    </w:p>
    <w:p w14:paraId="4313B8CC" w14:textId="27B73588" w:rsidR="003B2DEF" w:rsidRPr="00B20AE8" w:rsidRDefault="003B2DEF" w:rsidP="0039402F">
      <w:r w:rsidRPr="00B20AE8">
        <w:t xml:space="preserve">ANTCR2 is constructed as NTC2 in </w:t>
      </w:r>
      <w:r w:rsidR="003D3C64" w:rsidRPr="00B20AE8">
        <w:t>TS</w:t>
      </w:r>
      <w:r w:rsidR="003D3C64">
        <w:t> </w:t>
      </w:r>
      <w:r w:rsidR="003D3C64" w:rsidRPr="00B20AE8">
        <w:t>3</w:t>
      </w:r>
      <w:r w:rsidRPr="00B20AE8">
        <w:t>7.141</w:t>
      </w:r>
      <w:r w:rsidR="003D3C64">
        <w:t> </w:t>
      </w:r>
      <w:r w:rsidR="003D3C64" w:rsidRPr="00B20AE8">
        <w:t>[</w:t>
      </w:r>
      <w:r w:rsidR="00C42DD9" w:rsidRPr="00B20AE8">
        <w:t>13</w:t>
      </w:r>
      <w:r w:rsidR="008D32A3" w:rsidRPr="00B20AE8">
        <w:t xml:space="preserve">], </w:t>
      </w:r>
      <w:r w:rsidR="003D3C64">
        <w:t>clause </w:t>
      </w:r>
      <w:r w:rsidR="003D3C64" w:rsidRPr="00B20AE8">
        <w:t>4</w:t>
      </w:r>
      <w:r w:rsidRPr="00B20AE8">
        <w:t>.8.2a.1</w:t>
      </w:r>
    </w:p>
    <w:p w14:paraId="66A54A17" w14:textId="77777777" w:rsidR="003B2DEF" w:rsidRPr="00B20AE8" w:rsidRDefault="00673E8E" w:rsidP="0039402F">
      <w:r w:rsidRPr="00B20AE8">
        <w:t xml:space="preserve">ANTCR2 </w:t>
      </w:r>
      <w:r w:rsidR="003B2DEF" w:rsidRPr="00B20AE8">
        <w:t>is constructed using the following method:</w:t>
      </w:r>
    </w:p>
    <w:p w14:paraId="6E184858" w14:textId="77777777" w:rsidR="003B2DEF" w:rsidRPr="00B20AE8" w:rsidRDefault="003B2DEF" w:rsidP="0039402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14:paraId="349C38B4" w14:textId="11486ABF" w:rsidR="003B2DEF" w:rsidRPr="00B20AE8" w:rsidRDefault="003B2DEF" w:rsidP="0039402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xml:space="preserve"> </w:t>
      </w:r>
      <w:r w:rsidRPr="00B20AE8">
        <w:t xml:space="preserve">MHz E-UTRA carrier adjacent to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6838180C" w14:textId="606BD57C" w:rsidR="003B2DEF" w:rsidRPr="00B20AE8" w:rsidRDefault="003B2DEF" w:rsidP="0039402F">
      <w:pPr>
        <w:pStyle w:val="B1"/>
      </w:pPr>
      <w:r w:rsidRPr="00B20AE8">
        <w:t>-</w:t>
      </w:r>
      <w:r w:rsidRPr="00B20AE8">
        <w:tab/>
        <w:t>For receiver tests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w:t>
      </w:r>
      <w:r w:rsidRPr="00B20AE8">
        <w:t xml:space="preserve">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14:paraId="4AFF6936" w14:textId="2752CEE9" w:rsidR="003B2DEF" w:rsidRPr="00B20AE8" w:rsidRDefault="003B2DEF" w:rsidP="0039402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r w:rsidR="00F060DF">
        <w:t>n</w:t>
      </w:r>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3D3C64">
        <w:t>clause </w:t>
      </w:r>
      <w:r w:rsidR="003D3C64" w:rsidRPr="00B20AE8">
        <w:t>4</w:t>
      </w:r>
      <w:r w:rsidRPr="00B20AE8">
        <w:t>.5 shall apply.</w:t>
      </w:r>
    </w:p>
    <w:p w14:paraId="43742930" w14:textId="77777777" w:rsidR="003B2DEF" w:rsidRPr="00B20AE8" w:rsidRDefault="003B2DEF" w:rsidP="0039402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A5CF7D8" w14:textId="77777777" w:rsidR="003B2DEF" w:rsidRPr="00B20AE8" w:rsidRDefault="003B2DEF" w:rsidP="00673E8E">
      <w:pPr>
        <w:pStyle w:val="Heading5"/>
      </w:pPr>
      <w:bookmarkStart w:id="658" w:name="_Toc21122846"/>
      <w:bookmarkStart w:id="659" w:name="_Toc45907039"/>
      <w:bookmarkStart w:id="660" w:name="_Toc53181143"/>
      <w:bookmarkStart w:id="661" w:name="_Toc61116966"/>
      <w:bookmarkStart w:id="662" w:name="_Toc67080818"/>
      <w:bookmarkStart w:id="663" w:name="_Toc68770170"/>
      <w:bookmarkStart w:id="664" w:name="_Toc74755233"/>
      <w:bookmarkStart w:id="665" w:name="_Toc76506157"/>
      <w:bookmarkStart w:id="666" w:name="_Toc83113076"/>
      <w:bookmarkStart w:id="667" w:name="_Toc89876279"/>
      <w:bookmarkStart w:id="668" w:name="_Toc98711179"/>
      <w:bookmarkStart w:id="669" w:name="_Toc145097046"/>
      <w:bookmarkStart w:id="670" w:name="_Toc161848296"/>
      <w:r w:rsidRPr="00B20AE8">
        <w:t>4.11.2.4.3</w:t>
      </w:r>
      <w:r w:rsidRPr="00B20AE8">
        <w:tab/>
        <w:t xml:space="preserve">ANTCR2 </w:t>
      </w:r>
      <w:r w:rsidR="007D687A" w:rsidRPr="00B20AE8">
        <w:t xml:space="preserve">power </w:t>
      </w:r>
      <w:r w:rsidRPr="00B20AE8">
        <w:t>allocation</w:t>
      </w:r>
      <w:bookmarkEnd w:id="658"/>
      <w:bookmarkEnd w:id="659"/>
      <w:bookmarkEnd w:id="660"/>
      <w:bookmarkEnd w:id="661"/>
      <w:bookmarkEnd w:id="662"/>
      <w:bookmarkEnd w:id="663"/>
      <w:bookmarkEnd w:id="664"/>
      <w:bookmarkEnd w:id="665"/>
      <w:bookmarkEnd w:id="666"/>
      <w:bookmarkEnd w:id="667"/>
      <w:bookmarkEnd w:id="668"/>
      <w:bookmarkEnd w:id="669"/>
      <w:bookmarkEnd w:id="670"/>
    </w:p>
    <w:p w14:paraId="3B9CF867" w14:textId="77777777" w:rsidR="003B2DEF" w:rsidRPr="00B20AE8" w:rsidRDefault="003B2DEF" w:rsidP="0039402F">
      <w:r w:rsidRPr="00B20AE8">
        <w:t xml:space="preserve">Set the number of carriers to the number of carriers at maximum EIRP (see table 4.10-1, </w:t>
      </w:r>
      <w:r w:rsidR="00AC7B67" w:rsidRPr="00B20AE8">
        <w:t>D9.14</w:t>
      </w:r>
      <w:r w:rsidRPr="00B20AE8">
        <w:t>)</w:t>
      </w:r>
      <w:r w:rsidR="007D687A" w:rsidRPr="00B20AE8">
        <w:t>.</w:t>
      </w:r>
    </w:p>
    <w:p w14:paraId="0FF26695" w14:textId="77777777" w:rsidR="007D687A" w:rsidRPr="00B20AE8" w:rsidRDefault="007D687A" w:rsidP="0039402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61560977" w14:textId="77777777" w:rsidR="007D687A"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CB601EF" w14:textId="2B9A8F27" w:rsidR="003B2DEF" w:rsidRPr="00B20AE8" w:rsidRDefault="003B2DEF" w:rsidP="00673E8E">
      <w:pPr>
        <w:pStyle w:val="Heading4"/>
        <w:rPr>
          <w:lang w:val="sv-FI"/>
        </w:rPr>
      </w:pPr>
      <w:bookmarkStart w:id="671" w:name="_Toc21122847"/>
      <w:bookmarkStart w:id="672" w:name="_Toc45907040"/>
      <w:bookmarkStart w:id="673" w:name="_Toc53181144"/>
      <w:bookmarkStart w:id="674" w:name="_Toc61116967"/>
      <w:bookmarkStart w:id="675" w:name="_Toc67080819"/>
      <w:bookmarkStart w:id="676" w:name="_Toc68770171"/>
      <w:bookmarkStart w:id="677" w:name="_Toc74755234"/>
      <w:bookmarkStart w:id="678" w:name="_Toc76506158"/>
      <w:bookmarkStart w:id="679" w:name="_Toc83113077"/>
      <w:bookmarkStart w:id="680" w:name="_Toc89876280"/>
      <w:bookmarkStart w:id="681" w:name="_Toc98711180"/>
      <w:bookmarkStart w:id="682" w:name="_Toc145097047"/>
      <w:bookmarkStart w:id="683" w:name="_Toc161848297"/>
      <w:r w:rsidRPr="00B20AE8">
        <w:rPr>
          <w:lang w:val="sv-FI"/>
        </w:rPr>
        <w:t>4.11.2.5</w:t>
      </w:r>
      <w:r w:rsidRPr="00B20AE8">
        <w:rPr>
          <w:lang w:val="sv-FI"/>
        </w:rPr>
        <w:tab/>
        <w:t>ATCR3: UTRA and E-UTRA multi</w:t>
      </w:r>
      <w:r w:rsidR="00577BE5">
        <w:rPr>
          <w:lang w:val="sv-FI"/>
        </w:rPr>
        <w:t>-</w:t>
      </w:r>
      <w:r w:rsidRPr="00B20AE8">
        <w:rPr>
          <w:lang w:val="sv-FI"/>
        </w:rPr>
        <w:t>RAT operation</w:t>
      </w:r>
      <w:bookmarkEnd w:id="671"/>
      <w:bookmarkEnd w:id="672"/>
      <w:bookmarkEnd w:id="673"/>
      <w:bookmarkEnd w:id="674"/>
      <w:bookmarkEnd w:id="675"/>
      <w:bookmarkEnd w:id="676"/>
      <w:bookmarkEnd w:id="677"/>
      <w:bookmarkEnd w:id="678"/>
      <w:bookmarkEnd w:id="679"/>
      <w:bookmarkEnd w:id="680"/>
      <w:bookmarkEnd w:id="681"/>
      <w:bookmarkEnd w:id="682"/>
      <w:bookmarkEnd w:id="683"/>
    </w:p>
    <w:p w14:paraId="2D74F049" w14:textId="77777777" w:rsidR="003B2DEF" w:rsidRPr="00B20AE8" w:rsidRDefault="003B2DEF" w:rsidP="00673E8E">
      <w:pPr>
        <w:pStyle w:val="Heading5"/>
      </w:pPr>
      <w:bookmarkStart w:id="684" w:name="_Toc21122848"/>
      <w:bookmarkStart w:id="685" w:name="_Toc45907041"/>
      <w:bookmarkStart w:id="686" w:name="_Toc53181145"/>
      <w:bookmarkStart w:id="687" w:name="_Toc61116968"/>
      <w:bookmarkStart w:id="688" w:name="_Toc67080820"/>
      <w:bookmarkStart w:id="689" w:name="_Toc68770172"/>
      <w:bookmarkStart w:id="690" w:name="_Toc74755235"/>
      <w:bookmarkStart w:id="691" w:name="_Toc76506159"/>
      <w:bookmarkStart w:id="692" w:name="_Toc83113078"/>
      <w:bookmarkStart w:id="693" w:name="_Toc89876281"/>
      <w:bookmarkStart w:id="694" w:name="_Toc98711181"/>
      <w:bookmarkStart w:id="695" w:name="_Toc145097048"/>
      <w:bookmarkStart w:id="696" w:name="_Toc161848298"/>
      <w:r w:rsidRPr="00B20AE8">
        <w:t>4.11.2.5.1</w:t>
      </w:r>
      <w:r w:rsidRPr="00B20AE8">
        <w:tab/>
        <w:t>General</w:t>
      </w:r>
      <w:bookmarkEnd w:id="684"/>
      <w:bookmarkEnd w:id="685"/>
      <w:bookmarkEnd w:id="686"/>
      <w:bookmarkEnd w:id="687"/>
      <w:bookmarkEnd w:id="688"/>
      <w:bookmarkEnd w:id="689"/>
      <w:bookmarkEnd w:id="690"/>
      <w:bookmarkEnd w:id="691"/>
      <w:bookmarkEnd w:id="692"/>
      <w:bookmarkEnd w:id="693"/>
      <w:bookmarkEnd w:id="694"/>
      <w:bookmarkEnd w:id="695"/>
      <w:bookmarkEnd w:id="696"/>
    </w:p>
    <w:p w14:paraId="7A32FEC7" w14:textId="77777777" w:rsidR="003B2DEF" w:rsidRPr="00B20AE8" w:rsidRDefault="003B2DEF" w:rsidP="0039402F">
      <w:r w:rsidRPr="00B20AE8">
        <w:t>The purpose of ATCR3 is to test UTRA and E-UTRA multi-RAT aspects.</w:t>
      </w:r>
    </w:p>
    <w:p w14:paraId="11650577" w14:textId="04447CAE" w:rsidR="003B2DEF" w:rsidRPr="00B20AE8" w:rsidRDefault="003B2DEF" w:rsidP="0039402F">
      <w:r w:rsidRPr="00B20AE8">
        <w:t xml:space="preserve">If the maximum EIRP and total number of supported carriers at maximum EIRP are not simultaneously supported in </w:t>
      </w:r>
      <w:r w:rsidR="00577BE5">
        <w:t>m</w:t>
      </w:r>
      <w:r w:rsidRPr="00B20AE8">
        <w:t xml:space="preserve">ulti-RAT operations, two instances of ATCR3 shall be generated using the following values for </w:t>
      </w:r>
      <w:r w:rsidR="00B840C9" w:rsidRPr="00B20AE8">
        <w:t>rated transmitter TRP</w:t>
      </w:r>
      <w:r w:rsidRPr="00B20AE8">
        <w:t xml:space="preserve"> and the total number of supported carriers:</w:t>
      </w:r>
    </w:p>
    <w:p w14:paraId="6B8F72BB" w14:textId="526FC220" w:rsidR="003B2DEF" w:rsidRPr="00B20AE8" w:rsidRDefault="003B2DEF" w:rsidP="0039402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79315B3A" w14:textId="24773831" w:rsidR="003B2DEF" w:rsidRPr="00B20AE8" w:rsidRDefault="003B2DEF" w:rsidP="0039402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7585C477" w14:textId="77777777" w:rsidR="003B2DEF" w:rsidRPr="00B20AE8" w:rsidRDefault="003B2DEF" w:rsidP="0039402F">
      <w:r w:rsidRPr="00B20AE8">
        <w:t>Tests that use ATCR3 shall be performed using both instances 1) and 2) of ATCR3.</w:t>
      </w:r>
    </w:p>
    <w:p w14:paraId="27CF07F0" w14:textId="77777777" w:rsidR="003B2DEF" w:rsidRPr="00B20AE8" w:rsidRDefault="003B2DEF" w:rsidP="00673E8E">
      <w:pPr>
        <w:pStyle w:val="Heading5"/>
      </w:pPr>
      <w:bookmarkStart w:id="697" w:name="_Toc21122849"/>
      <w:bookmarkStart w:id="698" w:name="_Toc45907042"/>
      <w:bookmarkStart w:id="699" w:name="_Toc53181146"/>
      <w:bookmarkStart w:id="700" w:name="_Toc61116969"/>
      <w:bookmarkStart w:id="701" w:name="_Toc67080821"/>
      <w:bookmarkStart w:id="702" w:name="_Toc68770173"/>
      <w:bookmarkStart w:id="703" w:name="_Toc74755236"/>
      <w:bookmarkStart w:id="704" w:name="_Toc76506160"/>
      <w:bookmarkStart w:id="705" w:name="_Toc83113079"/>
      <w:bookmarkStart w:id="706" w:name="_Toc89876282"/>
      <w:bookmarkStart w:id="707" w:name="_Toc98711182"/>
      <w:bookmarkStart w:id="708" w:name="_Toc145097049"/>
      <w:bookmarkStart w:id="709" w:name="_Toc161848299"/>
      <w:r w:rsidRPr="00B20AE8">
        <w:t>4.11.2.5.2</w:t>
      </w:r>
      <w:r w:rsidRPr="00B20AE8">
        <w:tab/>
        <w:t>ATCR3a generation</w:t>
      </w:r>
      <w:bookmarkEnd w:id="697"/>
      <w:bookmarkEnd w:id="698"/>
      <w:bookmarkEnd w:id="699"/>
      <w:bookmarkEnd w:id="700"/>
      <w:bookmarkEnd w:id="701"/>
      <w:bookmarkEnd w:id="702"/>
      <w:bookmarkEnd w:id="703"/>
      <w:bookmarkEnd w:id="704"/>
      <w:bookmarkEnd w:id="705"/>
      <w:bookmarkEnd w:id="706"/>
      <w:bookmarkEnd w:id="707"/>
      <w:bookmarkEnd w:id="708"/>
      <w:bookmarkEnd w:id="709"/>
    </w:p>
    <w:p w14:paraId="4C703BA8" w14:textId="77777777" w:rsidR="003B2DEF" w:rsidRPr="00B20AE8" w:rsidRDefault="003B2DEF" w:rsidP="0039402F">
      <w:r w:rsidRPr="00B20AE8">
        <w:t>ATCR3a is constructed using the following method:</w:t>
      </w:r>
    </w:p>
    <w:p w14:paraId="08AD8216"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364489C" w14:textId="77777777" w:rsidR="003B2DEF" w:rsidRPr="00B20AE8" w:rsidRDefault="003B2DEF" w:rsidP="0039402F">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The UTRA FDD may be shifted maximum 100 kHz towards lower frequencies to align with the channel raster.</w:t>
      </w:r>
    </w:p>
    <w:p w14:paraId="39422824" w14:textId="77777777" w:rsidR="003B2DEF" w:rsidRPr="00B20AE8" w:rsidRDefault="003B2DEF" w:rsidP="0039402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A0AD202" w14:textId="20CC49E4" w:rsidR="003B2DEF" w:rsidRPr="00B20AE8" w:rsidRDefault="003B2DEF" w:rsidP="0039402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3D3C64">
        <w:t>clause </w:t>
      </w:r>
      <w:r w:rsidR="003D3C64" w:rsidRPr="00B20AE8">
        <w:t>4</w:t>
      </w:r>
      <w:r w:rsidRPr="00B20AE8">
        <w:t>.6 shall apply.</w:t>
      </w:r>
    </w:p>
    <w:p w14:paraId="4C2763E7" w14:textId="77777777" w:rsidR="003B2DEF" w:rsidRPr="00B20AE8" w:rsidRDefault="003B2DEF" w:rsidP="00673E8E">
      <w:pPr>
        <w:pStyle w:val="Heading5"/>
      </w:pPr>
      <w:bookmarkStart w:id="710" w:name="_Toc21122850"/>
      <w:bookmarkStart w:id="711" w:name="_Toc45907043"/>
      <w:bookmarkStart w:id="712" w:name="_Toc53181147"/>
      <w:bookmarkStart w:id="713" w:name="_Toc61116970"/>
      <w:bookmarkStart w:id="714" w:name="_Toc67080822"/>
      <w:bookmarkStart w:id="715" w:name="_Toc68770174"/>
      <w:bookmarkStart w:id="716" w:name="_Toc74755237"/>
      <w:bookmarkStart w:id="717" w:name="_Toc76506161"/>
      <w:bookmarkStart w:id="718" w:name="_Toc83113080"/>
      <w:bookmarkStart w:id="719" w:name="_Toc89876283"/>
      <w:bookmarkStart w:id="720" w:name="_Toc98711183"/>
      <w:bookmarkStart w:id="721" w:name="_Toc145097050"/>
      <w:bookmarkStart w:id="722" w:name="_Toc161848300"/>
      <w:r w:rsidRPr="00B20AE8">
        <w:t>4.11.2.5.3</w:t>
      </w:r>
      <w:r w:rsidRPr="00B20AE8">
        <w:tab/>
        <w:t>ATCR3b generation</w:t>
      </w:r>
      <w:bookmarkEnd w:id="710"/>
      <w:bookmarkEnd w:id="711"/>
      <w:bookmarkEnd w:id="712"/>
      <w:bookmarkEnd w:id="713"/>
      <w:bookmarkEnd w:id="714"/>
      <w:bookmarkEnd w:id="715"/>
      <w:bookmarkEnd w:id="716"/>
      <w:bookmarkEnd w:id="717"/>
      <w:bookmarkEnd w:id="718"/>
      <w:bookmarkEnd w:id="719"/>
      <w:bookmarkEnd w:id="720"/>
      <w:bookmarkEnd w:id="721"/>
      <w:bookmarkEnd w:id="722"/>
    </w:p>
    <w:p w14:paraId="1E307235" w14:textId="77777777" w:rsidR="003B2DEF" w:rsidRPr="00B20AE8" w:rsidRDefault="003B2DEF" w:rsidP="0039402F">
      <w:r w:rsidRPr="00B20AE8">
        <w:t>ATCR3b is constructed using the following method:</w:t>
      </w:r>
    </w:p>
    <w:p w14:paraId="439A1433"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905C42B" w14:textId="77777777" w:rsidR="003B2DEF" w:rsidRPr="00B20AE8" w:rsidRDefault="003B2DEF" w:rsidP="0039402F">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D435EB8" w14:textId="77777777" w:rsidR="003B2DEF" w:rsidRPr="00B20AE8" w:rsidRDefault="003B2DEF" w:rsidP="0039402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5C957C0E" w14:textId="66DB7188" w:rsidR="003B2DEF" w:rsidRPr="00B20AE8" w:rsidRDefault="003B2DEF" w:rsidP="0039402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w:t>
      </w:r>
      <w:r w:rsidR="003D3C64" w:rsidRPr="00B20AE8">
        <w:t>clause</w:t>
      </w:r>
      <w:r w:rsidR="003D3C64">
        <w:t> </w:t>
      </w:r>
      <w:r w:rsidR="003D3C64" w:rsidRPr="00B20AE8">
        <w:t>4</w:t>
      </w:r>
      <w:r w:rsidRPr="00B20AE8">
        <w:t>.6 shall apply.</w:t>
      </w:r>
    </w:p>
    <w:p w14:paraId="6DC4FC4D" w14:textId="77777777" w:rsidR="003B2DEF" w:rsidRPr="00B20AE8" w:rsidRDefault="003B2DEF" w:rsidP="00673E8E">
      <w:pPr>
        <w:pStyle w:val="Heading5"/>
      </w:pPr>
      <w:bookmarkStart w:id="723" w:name="_Toc21122851"/>
      <w:bookmarkStart w:id="724" w:name="_Toc45907044"/>
      <w:bookmarkStart w:id="725" w:name="_Toc53181148"/>
      <w:bookmarkStart w:id="726" w:name="_Toc61116971"/>
      <w:bookmarkStart w:id="727" w:name="_Toc67080823"/>
      <w:bookmarkStart w:id="728" w:name="_Toc68770175"/>
      <w:bookmarkStart w:id="729" w:name="_Toc74755238"/>
      <w:bookmarkStart w:id="730" w:name="_Toc76506162"/>
      <w:bookmarkStart w:id="731" w:name="_Toc83113081"/>
      <w:bookmarkStart w:id="732" w:name="_Toc89876284"/>
      <w:bookmarkStart w:id="733" w:name="_Toc98711184"/>
      <w:bookmarkStart w:id="734" w:name="_Toc145097051"/>
      <w:bookmarkStart w:id="735" w:name="_Toc161848301"/>
      <w:r w:rsidRPr="00B20AE8">
        <w:t>4.11.2.5.4</w:t>
      </w:r>
      <w:r w:rsidRPr="00B20AE8">
        <w:tab/>
        <w:t xml:space="preserve">ATCR3 </w:t>
      </w:r>
      <w:r w:rsidR="007D687A" w:rsidRPr="00B20AE8">
        <w:t xml:space="preserve">power </w:t>
      </w:r>
      <w:r w:rsidRPr="00B20AE8">
        <w:t>allocation</w:t>
      </w:r>
      <w:bookmarkEnd w:id="723"/>
      <w:bookmarkEnd w:id="724"/>
      <w:bookmarkEnd w:id="725"/>
      <w:bookmarkEnd w:id="726"/>
      <w:bookmarkEnd w:id="727"/>
      <w:bookmarkEnd w:id="728"/>
      <w:bookmarkEnd w:id="729"/>
      <w:bookmarkEnd w:id="730"/>
      <w:bookmarkEnd w:id="731"/>
      <w:bookmarkEnd w:id="732"/>
      <w:bookmarkEnd w:id="733"/>
      <w:bookmarkEnd w:id="734"/>
      <w:bookmarkEnd w:id="735"/>
    </w:p>
    <w:p w14:paraId="3910004C" w14:textId="77777777" w:rsidR="007D687A" w:rsidRPr="00B20AE8" w:rsidRDefault="003B2DEF" w:rsidP="0039402F">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14:paraId="35E833DC" w14:textId="77777777" w:rsidR="007D687A" w:rsidRPr="00B20AE8" w:rsidRDefault="007D687A" w:rsidP="0039402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281A4701" w14:textId="77777777" w:rsidR="007D687A"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7592CE5" w14:textId="0CB37F3A" w:rsidR="003B2DEF" w:rsidRPr="00B20AE8" w:rsidRDefault="003B2DEF" w:rsidP="00673E8E">
      <w:pPr>
        <w:pStyle w:val="Heading4"/>
      </w:pPr>
      <w:bookmarkStart w:id="736" w:name="_Toc21122852"/>
      <w:bookmarkStart w:id="737" w:name="_Toc45907045"/>
      <w:bookmarkStart w:id="738" w:name="_Toc53181149"/>
      <w:bookmarkStart w:id="739" w:name="_Toc61116972"/>
      <w:bookmarkStart w:id="740" w:name="_Toc67080824"/>
      <w:bookmarkStart w:id="741" w:name="_Toc68770176"/>
      <w:bookmarkStart w:id="742" w:name="_Toc74755239"/>
      <w:bookmarkStart w:id="743" w:name="_Toc76506163"/>
      <w:bookmarkStart w:id="744" w:name="_Toc83113082"/>
      <w:bookmarkStart w:id="745" w:name="_Toc89876285"/>
      <w:bookmarkStart w:id="746" w:name="_Toc98711185"/>
      <w:bookmarkStart w:id="747" w:name="_Toc145097052"/>
      <w:bookmarkStart w:id="748" w:name="_Toc161848302"/>
      <w:r w:rsidRPr="00B20AE8">
        <w:t>4.11.2.6</w:t>
      </w:r>
      <w:r w:rsidRPr="00B20AE8">
        <w:tab/>
        <w:t>ANTCR3: UTRA and E-UTRA multi</w:t>
      </w:r>
      <w:r w:rsidR="00577BE5">
        <w:t>-</w:t>
      </w:r>
      <w:r w:rsidRPr="00B20AE8">
        <w:t>RAT non-contiguous operation</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731C0F5A" w14:textId="77777777" w:rsidR="003B2DEF" w:rsidRPr="00B20AE8" w:rsidRDefault="003B2DEF" w:rsidP="00673E8E">
      <w:pPr>
        <w:pStyle w:val="Heading5"/>
      </w:pPr>
      <w:bookmarkStart w:id="749" w:name="_Toc21122853"/>
      <w:bookmarkStart w:id="750" w:name="_Toc45907046"/>
      <w:bookmarkStart w:id="751" w:name="_Toc53181150"/>
      <w:bookmarkStart w:id="752" w:name="_Toc61116973"/>
      <w:bookmarkStart w:id="753" w:name="_Toc67080825"/>
      <w:bookmarkStart w:id="754" w:name="_Toc68770177"/>
      <w:bookmarkStart w:id="755" w:name="_Toc74755240"/>
      <w:bookmarkStart w:id="756" w:name="_Toc76506164"/>
      <w:bookmarkStart w:id="757" w:name="_Toc83113083"/>
      <w:bookmarkStart w:id="758" w:name="_Toc89876286"/>
      <w:bookmarkStart w:id="759" w:name="_Toc98711186"/>
      <w:bookmarkStart w:id="760" w:name="_Toc145097053"/>
      <w:bookmarkStart w:id="761" w:name="_Toc161848303"/>
      <w:r w:rsidRPr="00B20AE8">
        <w:t>4.11.2.6.1</w:t>
      </w:r>
      <w:r w:rsidRPr="00B20AE8">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1685D873" w14:textId="5A987DD6" w:rsidR="003B2DEF" w:rsidRPr="00B20AE8" w:rsidRDefault="003B2DEF" w:rsidP="0039402F">
      <w:r w:rsidRPr="00B20AE8">
        <w:t>The purpose of ANTCR3 is to test UTRA and E-UTRA multi</w:t>
      </w:r>
      <w:r w:rsidR="00577BE5">
        <w:t>-</w:t>
      </w:r>
      <w:r w:rsidRPr="00B20AE8">
        <w:t>RAT non-contiguous aspects.</w:t>
      </w:r>
    </w:p>
    <w:p w14:paraId="27CD64DB" w14:textId="272063CB" w:rsidR="003B2DEF" w:rsidRPr="00B20AE8" w:rsidRDefault="003B2DEF" w:rsidP="0039402F">
      <w:r w:rsidRPr="00B20AE8">
        <w:t xml:space="preserve">If the maximum EIRP and total number of supported carriers at maximum EIRP are not simultaneously supported in </w:t>
      </w:r>
      <w:r w:rsidR="00577BE5">
        <w:t>m</w:t>
      </w:r>
      <w:r w:rsidRPr="00B20AE8">
        <w:t xml:space="preserve">ulti-RAT operations, two instances of ANTCR3 shall be generated using the following values for </w:t>
      </w:r>
      <w:r w:rsidR="00B840C9" w:rsidRPr="00B20AE8">
        <w:t>rated transmitter TRP</w:t>
      </w:r>
      <w:r w:rsidRPr="00B20AE8">
        <w:t xml:space="preserve"> and the total number of supported carriers:</w:t>
      </w:r>
    </w:p>
    <w:p w14:paraId="0DA2FE6D" w14:textId="20A12F8D" w:rsidR="003B2DEF" w:rsidRPr="00B20AE8" w:rsidRDefault="003B2DEF" w:rsidP="0039402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41075F68" w14:textId="62A9EEAA" w:rsidR="003B2DEF" w:rsidRPr="00B20AE8" w:rsidRDefault="003B2DEF" w:rsidP="0039402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52E40161" w14:textId="77777777" w:rsidR="003B2DEF" w:rsidRPr="00B20AE8" w:rsidRDefault="003B2DEF" w:rsidP="0039402F">
      <w:r w:rsidRPr="00B20AE8">
        <w:t>If the reduced number of supported carriers is 4 or more, only instance 1) of ANTCR3 shall be used in the tests, otherwise both instances 1) and 2) of ANTCR3 shall be used in the tests.</w:t>
      </w:r>
    </w:p>
    <w:p w14:paraId="1015D5F6" w14:textId="77777777" w:rsidR="003B2DEF" w:rsidRPr="00B20AE8" w:rsidRDefault="003B2DEF" w:rsidP="00673E8E">
      <w:pPr>
        <w:pStyle w:val="Heading5"/>
      </w:pPr>
      <w:bookmarkStart w:id="762" w:name="_Toc21122854"/>
      <w:bookmarkStart w:id="763" w:name="_Toc45907047"/>
      <w:bookmarkStart w:id="764" w:name="_Toc53181151"/>
      <w:bookmarkStart w:id="765" w:name="_Toc61116974"/>
      <w:bookmarkStart w:id="766" w:name="_Toc67080826"/>
      <w:bookmarkStart w:id="767" w:name="_Toc68770178"/>
      <w:bookmarkStart w:id="768" w:name="_Toc74755241"/>
      <w:bookmarkStart w:id="769" w:name="_Toc76506165"/>
      <w:bookmarkStart w:id="770" w:name="_Toc83113084"/>
      <w:bookmarkStart w:id="771" w:name="_Toc89876287"/>
      <w:bookmarkStart w:id="772" w:name="_Toc98711187"/>
      <w:bookmarkStart w:id="773" w:name="_Toc145097054"/>
      <w:bookmarkStart w:id="774" w:name="_Toc161848304"/>
      <w:r w:rsidRPr="00B20AE8">
        <w:t>4.11.2.6.2</w:t>
      </w:r>
      <w:r w:rsidRPr="00B20AE8">
        <w:tab/>
        <w:t>ANTCR3a generation</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30BDEB2D" w14:textId="77777777" w:rsidR="003B2DEF" w:rsidRPr="00B20AE8" w:rsidRDefault="003B2DEF" w:rsidP="0039402F">
      <w:pPr>
        <w:rPr>
          <w:lang w:eastAsia="zh-CN"/>
        </w:rPr>
      </w:pPr>
      <w:r w:rsidRPr="00B20AE8">
        <w:t>ANTCR3a is construc</w:t>
      </w:r>
      <w:r w:rsidR="00C42DD9" w:rsidRPr="00B20AE8">
        <w:t>ted using the following method:</w:t>
      </w:r>
    </w:p>
    <w:p w14:paraId="00F3E8A8"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14:paraId="28311733" w14:textId="77777777" w:rsidR="003B2DEF" w:rsidRPr="00B20AE8" w:rsidRDefault="003B2DEF" w:rsidP="0039402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E53D2C5" w14:textId="77777777" w:rsidR="003B2DEF" w:rsidRPr="00B20AE8" w:rsidRDefault="003B2DEF" w:rsidP="0039402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0C9D3B3" w14:textId="4254E042" w:rsidR="003B2DEF" w:rsidRPr="00B20AE8" w:rsidRDefault="003B2DEF" w:rsidP="0039402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3D3C64">
        <w:t>clause </w:t>
      </w:r>
      <w:r w:rsidR="003D3C64" w:rsidRPr="00B20AE8">
        <w:t>4</w:t>
      </w:r>
      <w:r w:rsidRPr="00B20AE8">
        <w:t>.6 shall apply. The UTRA FDD may be shifted maximum 100 kHz towards higher frequencies to align with the channel raster.</w:t>
      </w:r>
    </w:p>
    <w:p w14:paraId="09CB737D" w14:textId="77777777" w:rsidR="003B2DEF" w:rsidRPr="00B20AE8" w:rsidRDefault="003B2DEF" w:rsidP="0039402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D1A46D1" w14:textId="77777777" w:rsidR="003B2DEF" w:rsidRPr="00B20AE8" w:rsidRDefault="003B2DEF" w:rsidP="00673E8E">
      <w:pPr>
        <w:pStyle w:val="Heading5"/>
      </w:pPr>
      <w:bookmarkStart w:id="775" w:name="_Toc21122855"/>
      <w:bookmarkStart w:id="776" w:name="_Toc45907048"/>
      <w:bookmarkStart w:id="777" w:name="_Toc53181152"/>
      <w:bookmarkStart w:id="778" w:name="_Toc61116975"/>
      <w:bookmarkStart w:id="779" w:name="_Toc67080827"/>
      <w:bookmarkStart w:id="780" w:name="_Toc68770179"/>
      <w:bookmarkStart w:id="781" w:name="_Toc74755242"/>
      <w:bookmarkStart w:id="782" w:name="_Toc76506166"/>
      <w:bookmarkStart w:id="783" w:name="_Toc83113085"/>
      <w:bookmarkStart w:id="784" w:name="_Toc89876288"/>
      <w:bookmarkStart w:id="785" w:name="_Toc98711188"/>
      <w:bookmarkStart w:id="786" w:name="_Toc145097055"/>
      <w:bookmarkStart w:id="787" w:name="_Toc161848305"/>
      <w:r w:rsidRPr="00B20AE8">
        <w:t>4.11.2.6.3</w:t>
      </w:r>
      <w:r w:rsidRPr="00B20AE8">
        <w:tab/>
        <w:t xml:space="preserve">ANTCR3 </w:t>
      </w:r>
      <w:r w:rsidR="007D687A" w:rsidRPr="00B20AE8">
        <w:t xml:space="preserve">power </w:t>
      </w:r>
      <w:r w:rsidRPr="00B20AE8">
        <w:t>allocation</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541BB9E8" w14:textId="2B6DAFC9" w:rsidR="003B2DEF" w:rsidRPr="00B20AE8" w:rsidRDefault="003B2DEF" w:rsidP="0039402F">
      <w:r w:rsidRPr="00B20AE8">
        <w:t xml:space="preserve">For case (1) in </w:t>
      </w:r>
      <w:r w:rsidR="003D3C64">
        <w:t>clause </w:t>
      </w:r>
      <w:r w:rsidR="003D3C64" w:rsidRPr="00B20AE8">
        <w:t>4</w:t>
      </w:r>
      <w:r w:rsidRPr="00B20AE8">
        <w:t xml:space="preserve">.11.2.6.1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14:paraId="46B7EE65"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19416EDD" w14:textId="77777777" w:rsidR="007D687A"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E46C369" w14:textId="2C35E3AC" w:rsidR="003B2DEF" w:rsidRPr="00B20AE8" w:rsidRDefault="003B2DEF" w:rsidP="0039402F">
      <w:r w:rsidRPr="00B20AE8">
        <w:t xml:space="preserve">For case (2) in </w:t>
      </w:r>
      <w:r w:rsidR="003D3C64">
        <w:t>clause </w:t>
      </w:r>
      <w:r w:rsidR="003D3C64" w:rsidRPr="00B20AE8">
        <w:t>4</w:t>
      </w:r>
      <w:r w:rsidRPr="00B20AE8">
        <w:t>.11.2.6.1</w:t>
      </w:r>
      <w:r w:rsidR="003D3C64">
        <w:t xml:space="preserve"> </w:t>
      </w:r>
      <w:r w:rsidRPr="00B20AE8">
        <w:t>set the number of carriers to the reduced</w:t>
      </w:r>
      <w:r w:rsidR="003D3C64">
        <w:t xml:space="preserve"> </w:t>
      </w:r>
      <w:r w:rsidRPr="00B20AE8">
        <w:t xml:space="preserve">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w:t>
      </w:r>
      <w:r w:rsidR="00577BE5">
        <w:t>m</w:t>
      </w:r>
      <w:r w:rsidRPr="00B20AE8">
        <w:t xml:space="preserve">ulti-RAT operations (see table 4.10-1, </w:t>
      </w:r>
      <w:r w:rsidR="00AC7B67" w:rsidRPr="00B20AE8">
        <w:t>D9.24</w:t>
      </w:r>
      <w:r w:rsidRPr="00B20AE8">
        <w:t xml:space="preserve">) for the tested </w:t>
      </w:r>
      <w:r w:rsidRPr="00B20AE8">
        <w:rPr>
          <w:i/>
        </w:rPr>
        <w:t>beam direction pair</w:t>
      </w:r>
      <w:r w:rsidRPr="00B20AE8">
        <w:t>.</w:t>
      </w:r>
    </w:p>
    <w:p w14:paraId="7BC39D02" w14:textId="77777777" w:rsidR="003B2DEF" w:rsidRPr="00B20AE8" w:rsidRDefault="003B2DEF" w:rsidP="00673E8E">
      <w:pPr>
        <w:pStyle w:val="Heading4"/>
      </w:pPr>
      <w:bookmarkStart w:id="788" w:name="_Toc21122856"/>
      <w:bookmarkStart w:id="789" w:name="_Toc45907049"/>
      <w:bookmarkStart w:id="790" w:name="_Toc53181153"/>
      <w:bookmarkStart w:id="791" w:name="_Toc61116976"/>
      <w:bookmarkStart w:id="792" w:name="_Toc67080828"/>
      <w:bookmarkStart w:id="793" w:name="_Toc68770180"/>
      <w:bookmarkStart w:id="794" w:name="_Toc74755243"/>
      <w:bookmarkStart w:id="795" w:name="_Toc76506167"/>
      <w:bookmarkStart w:id="796" w:name="_Toc83113086"/>
      <w:bookmarkStart w:id="797" w:name="_Toc89876289"/>
      <w:bookmarkStart w:id="798" w:name="_Toc98711189"/>
      <w:bookmarkStart w:id="799" w:name="_Toc145097056"/>
      <w:bookmarkStart w:id="800" w:name="_Toc161848306"/>
      <w:r w:rsidRPr="00B20AE8">
        <w:t>4.11.2.7</w:t>
      </w:r>
      <w:r w:rsidRPr="00B20AE8">
        <w:tab/>
        <w:t>ATCR4: Single carrier for receiver tests</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1A6B5E53" w14:textId="77777777" w:rsidR="003B2DEF" w:rsidRPr="00B20AE8" w:rsidRDefault="003B2DEF" w:rsidP="00673E8E">
      <w:pPr>
        <w:pStyle w:val="Heading5"/>
      </w:pPr>
      <w:bookmarkStart w:id="801" w:name="_Toc21122857"/>
      <w:bookmarkStart w:id="802" w:name="_Toc45907050"/>
      <w:bookmarkStart w:id="803" w:name="_Toc53181154"/>
      <w:bookmarkStart w:id="804" w:name="_Toc61116977"/>
      <w:bookmarkStart w:id="805" w:name="_Toc67080829"/>
      <w:bookmarkStart w:id="806" w:name="_Toc68770181"/>
      <w:bookmarkStart w:id="807" w:name="_Toc74755244"/>
      <w:bookmarkStart w:id="808" w:name="_Toc76506168"/>
      <w:bookmarkStart w:id="809" w:name="_Toc83113087"/>
      <w:bookmarkStart w:id="810" w:name="_Toc89876290"/>
      <w:bookmarkStart w:id="811" w:name="_Toc98711190"/>
      <w:bookmarkStart w:id="812" w:name="_Toc145097057"/>
      <w:bookmarkStart w:id="813" w:name="_Toc161848307"/>
      <w:r w:rsidRPr="00B20AE8">
        <w:t>4.11.2.7.1</w:t>
      </w:r>
      <w:r w:rsidRPr="00B20AE8">
        <w:tab/>
        <w:t>ATCR4a generation</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240E4EBA" w14:textId="77777777" w:rsidR="003B2DEF" w:rsidRPr="00B20AE8" w:rsidRDefault="003B2DEF" w:rsidP="0039402F">
      <w:r w:rsidRPr="00B20AE8">
        <w:t>ATCR4a is constructed using the following method:</w:t>
      </w:r>
    </w:p>
    <w:p w14:paraId="53EEEE5D" w14:textId="77777777" w:rsidR="003B2DEF" w:rsidRPr="00B20AE8" w:rsidRDefault="003B2DEF" w:rsidP="0039402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103B59DA" w14:textId="77777777" w:rsidR="003B2DEF" w:rsidRPr="00B20AE8" w:rsidRDefault="003B2DEF" w:rsidP="00673E8E">
      <w:pPr>
        <w:pStyle w:val="Heading5"/>
      </w:pPr>
      <w:bookmarkStart w:id="814" w:name="_Toc21122858"/>
      <w:bookmarkStart w:id="815" w:name="_Toc45907051"/>
      <w:bookmarkStart w:id="816" w:name="_Toc53181155"/>
      <w:bookmarkStart w:id="817" w:name="_Toc61116978"/>
      <w:bookmarkStart w:id="818" w:name="_Toc67080830"/>
      <w:bookmarkStart w:id="819" w:name="_Toc68770182"/>
      <w:bookmarkStart w:id="820" w:name="_Toc74755245"/>
      <w:bookmarkStart w:id="821" w:name="_Toc76506169"/>
      <w:bookmarkStart w:id="822" w:name="_Toc83113088"/>
      <w:bookmarkStart w:id="823" w:name="_Toc89876291"/>
      <w:bookmarkStart w:id="824" w:name="_Toc98711191"/>
      <w:bookmarkStart w:id="825" w:name="_Toc145097058"/>
      <w:bookmarkStart w:id="826" w:name="_Toc161848308"/>
      <w:r w:rsidRPr="00B20AE8">
        <w:t>4.11.2.7.2</w:t>
      </w:r>
      <w:r w:rsidRPr="00B20AE8">
        <w:tab/>
        <w:t>ATCR4b generation</w:t>
      </w:r>
      <w:bookmarkEnd w:id="814"/>
      <w:bookmarkEnd w:id="815"/>
      <w:bookmarkEnd w:id="816"/>
      <w:bookmarkEnd w:id="817"/>
      <w:bookmarkEnd w:id="818"/>
      <w:bookmarkEnd w:id="819"/>
      <w:bookmarkEnd w:id="820"/>
      <w:bookmarkEnd w:id="821"/>
      <w:bookmarkEnd w:id="822"/>
      <w:bookmarkEnd w:id="823"/>
      <w:bookmarkEnd w:id="824"/>
      <w:bookmarkEnd w:id="825"/>
      <w:bookmarkEnd w:id="826"/>
    </w:p>
    <w:p w14:paraId="4FF2C188" w14:textId="77777777" w:rsidR="003B2DEF" w:rsidRPr="00B20AE8" w:rsidRDefault="003B2DEF" w:rsidP="0039402F">
      <w:r w:rsidRPr="00B20AE8">
        <w:t>ATCR4b is constructed using the following method:</w:t>
      </w:r>
    </w:p>
    <w:p w14:paraId="2EF7673B" w14:textId="77777777" w:rsidR="003B2DEF" w:rsidRPr="00B20AE8" w:rsidRDefault="004C0AA6" w:rsidP="0039402F">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14:paraId="644020B1" w14:textId="77777777" w:rsidR="003B2DEF" w:rsidRPr="00B20AE8" w:rsidRDefault="003B2DEF" w:rsidP="00673E8E">
      <w:pPr>
        <w:pStyle w:val="Heading5"/>
      </w:pPr>
      <w:bookmarkStart w:id="827" w:name="_Toc21122859"/>
      <w:bookmarkStart w:id="828" w:name="_Toc45907052"/>
      <w:bookmarkStart w:id="829" w:name="_Toc53181156"/>
      <w:bookmarkStart w:id="830" w:name="_Toc61116979"/>
      <w:bookmarkStart w:id="831" w:name="_Toc67080831"/>
      <w:bookmarkStart w:id="832" w:name="_Toc68770183"/>
      <w:bookmarkStart w:id="833" w:name="_Toc74755246"/>
      <w:bookmarkStart w:id="834" w:name="_Toc76506170"/>
      <w:bookmarkStart w:id="835" w:name="_Toc83113089"/>
      <w:bookmarkStart w:id="836" w:name="_Toc89876292"/>
      <w:bookmarkStart w:id="837" w:name="_Toc98711192"/>
      <w:bookmarkStart w:id="838" w:name="_Toc145097059"/>
      <w:bookmarkStart w:id="839" w:name="_Toc161848309"/>
      <w:r w:rsidRPr="00B20AE8">
        <w:t>4.11.2.7.3</w:t>
      </w:r>
      <w:r w:rsidRPr="00B20AE8">
        <w:tab/>
        <w:t>ATCR4c generation</w:t>
      </w:r>
      <w:bookmarkEnd w:id="827"/>
      <w:bookmarkEnd w:id="828"/>
      <w:bookmarkEnd w:id="829"/>
      <w:bookmarkEnd w:id="830"/>
      <w:bookmarkEnd w:id="831"/>
      <w:bookmarkEnd w:id="832"/>
      <w:bookmarkEnd w:id="833"/>
      <w:bookmarkEnd w:id="834"/>
      <w:bookmarkEnd w:id="835"/>
      <w:bookmarkEnd w:id="836"/>
      <w:bookmarkEnd w:id="837"/>
      <w:bookmarkEnd w:id="838"/>
      <w:bookmarkEnd w:id="839"/>
    </w:p>
    <w:p w14:paraId="0B33137A" w14:textId="77777777" w:rsidR="003B2DEF" w:rsidRPr="00B20AE8" w:rsidRDefault="003B2DEF" w:rsidP="0039402F">
      <w:r w:rsidRPr="00B20AE8">
        <w:t>ATCR4c is constructed using the following method:</w:t>
      </w:r>
    </w:p>
    <w:p w14:paraId="417ED562" w14:textId="77777777" w:rsidR="003B2DEF" w:rsidRPr="00B20AE8" w:rsidRDefault="004C0AA6" w:rsidP="0039402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14:paraId="39CCF4EE" w14:textId="77777777" w:rsidR="00C605AF" w:rsidRPr="00B20AE8" w:rsidRDefault="000814A0" w:rsidP="00C605AF">
      <w:pPr>
        <w:pStyle w:val="Heading5"/>
      </w:pPr>
      <w:bookmarkStart w:id="840" w:name="_Toc21122860"/>
      <w:bookmarkStart w:id="841" w:name="_Toc45907053"/>
      <w:bookmarkStart w:id="842" w:name="_Toc53181157"/>
      <w:bookmarkStart w:id="843" w:name="_Toc61116980"/>
      <w:bookmarkStart w:id="844" w:name="_Toc67080832"/>
      <w:bookmarkStart w:id="845" w:name="_Toc68770184"/>
      <w:bookmarkStart w:id="846" w:name="_Toc74755247"/>
      <w:bookmarkStart w:id="847" w:name="_Toc76506171"/>
      <w:bookmarkStart w:id="848" w:name="_Toc83113090"/>
      <w:bookmarkStart w:id="849" w:name="_Toc89876293"/>
      <w:bookmarkStart w:id="850" w:name="_Toc98711193"/>
      <w:bookmarkStart w:id="851" w:name="_Toc145097060"/>
      <w:bookmarkStart w:id="852" w:name="_Toc161848310"/>
      <w:r w:rsidRPr="00B20AE8">
        <w:t>4.11.2.7.3A</w:t>
      </w:r>
      <w:r w:rsidR="00C605AF" w:rsidRPr="00B20AE8">
        <w:tab/>
        <w:t>ATCR4d generation</w:t>
      </w:r>
      <w:bookmarkEnd w:id="840"/>
      <w:bookmarkEnd w:id="841"/>
      <w:bookmarkEnd w:id="842"/>
      <w:bookmarkEnd w:id="843"/>
      <w:bookmarkEnd w:id="844"/>
      <w:bookmarkEnd w:id="845"/>
      <w:bookmarkEnd w:id="846"/>
      <w:bookmarkEnd w:id="847"/>
      <w:bookmarkEnd w:id="848"/>
      <w:bookmarkEnd w:id="849"/>
      <w:bookmarkEnd w:id="850"/>
      <w:bookmarkEnd w:id="851"/>
      <w:bookmarkEnd w:id="852"/>
    </w:p>
    <w:p w14:paraId="06DD309F" w14:textId="77777777" w:rsidR="00C605AF" w:rsidRPr="00B20AE8" w:rsidRDefault="00C605AF" w:rsidP="0039402F">
      <w:r w:rsidRPr="00B20AE8">
        <w:t>ATCR4d is constructed using the following method:</w:t>
      </w:r>
    </w:p>
    <w:p w14:paraId="6E9EF549" w14:textId="24CBABEE" w:rsidR="00C605AF" w:rsidRPr="00B20AE8" w:rsidRDefault="00C605AF" w:rsidP="0039402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in the middle of the maximum radiated </w:t>
      </w:r>
      <w:r w:rsidRPr="00B20AE8">
        <w:rPr>
          <w:i/>
        </w:rPr>
        <w:t>Base Station RF Bandwidth</w:t>
      </w:r>
      <w:r w:rsidRPr="00B20AE8">
        <w:t>.</w:t>
      </w:r>
    </w:p>
    <w:p w14:paraId="6334F431" w14:textId="77777777" w:rsidR="007F6777" w:rsidRPr="00B20AE8" w:rsidRDefault="007F6777" w:rsidP="00C605AF">
      <w:pPr>
        <w:pStyle w:val="Heading5"/>
      </w:pPr>
      <w:bookmarkStart w:id="853" w:name="_Toc21122861"/>
      <w:bookmarkStart w:id="854" w:name="_Toc45907054"/>
      <w:bookmarkStart w:id="855" w:name="_Toc53181158"/>
      <w:bookmarkStart w:id="856" w:name="_Toc61116981"/>
      <w:bookmarkStart w:id="857" w:name="_Toc67080833"/>
      <w:bookmarkStart w:id="858" w:name="_Toc68770185"/>
      <w:bookmarkStart w:id="859" w:name="_Toc74755248"/>
      <w:bookmarkStart w:id="860" w:name="_Toc76506172"/>
      <w:bookmarkStart w:id="861" w:name="_Toc83113091"/>
      <w:bookmarkStart w:id="862" w:name="_Toc89876294"/>
      <w:bookmarkStart w:id="863" w:name="_Toc98711194"/>
      <w:bookmarkStart w:id="864" w:name="_Toc145097061"/>
      <w:bookmarkStart w:id="865" w:name="_Toc161848311"/>
      <w:r w:rsidRPr="00B20AE8">
        <w:t>11.2.7.4</w:t>
      </w:r>
      <w:r w:rsidRPr="00B20AE8">
        <w:tab/>
        <w:t xml:space="preserve">ATCR4 </w:t>
      </w:r>
      <w:r w:rsidR="007D687A" w:rsidRPr="00B20AE8">
        <w:t xml:space="preserve">power </w:t>
      </w:r>
      <w:r w:rsidRPr="00B20AE8">
        <w:t>allocation</w:t>
      </w:r>
      <w:bookmarkEnd w:id="853"/>
      <w:bookmarkEnd w:id="854"/>
      <w:bookmarkEnd w:id="855"/>
      <w:bookmarkEnd w:id="856"/>
      <w:bookmarkEnd w:id="857"/>
      <w:bookmarkEnd w:id="858"/>
      <w:bookmarkEnd w:id="859"/>
      <w:bookmarkEnd w:id="860"/>
      <w:bookmarkEnd w:id="861"/>
      <w:bookmarkEnd w:id="862"/>
      <w:bookmarkEnd w:id="863"/>
      <w:bookmarkEnd w:id="864"/>
      <w:bookmarkEnd w:id="865"/>
    </w:p>
    <w:p w14:paraId="0188F39E" w14:textId="77777777" w:rsidR="00995D54" w:rsidRPr="00B20AE8" w:rsidRDefault="00995D54" w:rsidP="0039402F">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14:paraId="7DF69284" w14:textId="77777777" w:rsidR="003B2DEF" w:rsidRPr="00B20AE8" w:rsidRDefault="003B2DEF" w:rsidP="00673E8E">
      <w:pPr>
        <w:pStyle w:val="Heading4"/>
        <w:rPr>
          <w:lang w:eastAsia="zh-CN"/>
        </w:rPr>
      </w:pPr>
      <w:bookmarkStart w:id="866" w:name="_Toc21122862"/>
      <w:bookmarkStart w:id="867" w:name="_Toc45907055"/>
      <w:bookmarkStart w:id="868" w:name="_Toc53181159"/>
      <w:bookmarkStart w:id="869" w:name="_Toc61116982"/>
      <w:bookmarkStart w:id="870" w:name="_Toc67080834"/>
      <w:bookmarkStart w:id="871" w:name="_Toc68770186"/>
      <w:bookmarkStart w:id="872" w:name="_Toc74755249"/>
      <w:bookmarkStart w:id="873" w:name="_Toc76506173"/>
      <w:bookmarkStart w:id="874" w:name="_Toc83113092"/>
      <w:bookmarkStart w:id="875" w:name="_Toc89876295"/>
      <w:bookmarkStart w:id="876" w:name="_Toc98711195"/>
      <w:bookmarkStart w:id="877" w:name="_Toc145097062"/>
      <w:bookmarkStart w:id="878" w:name="_Toc161848312"/>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866"/>
      <w:bookmarkEnd w:id="867"/>
      <w:bookmarkEnd w:id="868"/>
      <w:bookmarkEnd w:id="869"/>
      <w:bookmarkEnd w:id="870"/>
      <w:bookmarkEnd w:id="871"/>
      <w:bookmarkEnd w:id="872"/>
      <w:bookmarkEnd w:id="873"/>
      <w:bookmarkEnd w:id="874"/>
      <w:bookmarkEnd w:id="875"/>
      <w:bookmarkEnd w:id="876"/>
      <w:bookmarkEnd w:id="877"/>
      <w:bookmarkEnd w:id="878"/>
    </w:p>
    <w:p w14:paraId="775FD2E7" w14:textId="77777777" w:rsidR="003B2DEF" w:rsidRPr="00B20AE8" w:rsidRDefault="003B2DEF" w:rsidP="00673E8E">
      <w:pPr>
        <w:pStyle w:val="Heading5"/>
      </w:pPr>
      <w:bookmarkStart w:id="879" w:name="_Toc21122863"/>
      <w:bookmarkStart w:id="880" w:name="_Toc45907056"/>
      <w:bookmarkStart w:id="881" w:name="_Toc53181160"/>
      <w:bookmarkStart w:id="882" w:name="_Toc61116983"/>
      <w:bookmarkStart w:id="883" w:name="_Toc67080835"/>
      <w:bookmarkStart w:id="884" w:name="_Toc68770187"/>
      <w:bookmarkStart w:id="885" w:name="_Toc74755250"/>
      <w:bookmarkStart w:id="886" w:name="_Toc76506174"/>
      <w:bookmarkStart w:id="887" w:name="_Toc83113093"/>
      <w:bookmarkStart w:id="888" w:name="_Toc89876296"/>
      <w:bookmarkStart w:id="889" w:name="_Toc98711196"/>
      <w:bookmarkStart w:id="890" w:name="_Toc145097063"/>
      <w:bookmarkStart w:id="891" w:name="_Toc161848313"/>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879"/>
      <w:bookmarkEnd w:id="880"/>
      <w:bookmarkEnd w:id="881"/>
      <w:bookmarkEnd w:id="882"/>
      <w:bookmarkEnd w:id="883"/>
      <w:bookmarkEnd w:id="884"/>
      <w:bookmarkEnd w:id="885"/>
      <w:bookmarkEnd w:id="886"/>
      <w:bookmarkEnd w:id="887"/>
      <w:bookmarkEnd w:id="888"/>
      <w:bookmarkEnd w:id="889"/>
      <w:bookmarkEnd w:id="890"/>
      <w:bookmarkEnd w:id="891"/>
    </w:p>
    <w:p w14:paraId="322AE486" w14:textId="77777777" w:rsidR="00DD6845" w:rsidRPr="00B20AE8" w:rsidRDefault="003B2DEF" w:rsidP="00F437E4">
      <w:pPr>
        <w:pStyle w:val="H6"/>
      </w:pPr>
      <w:bookmarkStart w:id="892" w:name="_Toc21122864"/>
      <w:bookmarkStart w:id="893" w:name="_Toc45907057"/>
      <w:bookmarkStart w:id="894" w:name="_Toc53181161"/>
      <w:r w:rsidRPr="00B20AE8">
        <w:rPr>
          <w:rFonts w:hint="eastAsia"/>
          <w:lang w:eastAsia="zh-CN"/>
        </w:rPr>
        <w:t>4</w:t>
      </w:r>
      <w:r w:rsidRPr="00B20AE8">
        <w:t>.</w:t>
      </w:r>
      <w:r w:rsidRPr="00B20AE8">
        <w:rPr>
          <w:lang w:eastAsia="zh-CN"/>
        </w:rPr>
        <w:t>11.2.8</w:t>
      </w:r>
      <w:r w:rsidRPr="00B20AE8">
        <w:t>.1.1</w:t>
      </w:r>
      <w:r w:rsidRPr="00B20AE8">
        <w:tab/>
        <w:t>General</w:t>
      </w:r>
      <w:bookmarkEnd w:id="892"/>
      <w:bookmarkEnd w:id="893"/>
      <w:bookmarkEnd w:id="894"/>
    </w:p>
    <w:p w14:paraId="328DC538" w14:textId="77777777" w:rsidR="003B2DEF" w:rsidRPr="00B20AE8" w:rsidRDefault="003B2DEF" w:rsidP="0039402F">
      <w:r w:rsidRPr="00B20AE8">
        <w:t>The purpose of ATCR5a is to test beams which have been generated using transceiver units supporting operation in multiple operating bands through common active electronic components(s), considering maximum supported number of carriers.</w:t>
      </w:r>
    </w:p>
    <w:p w14:paraId="03D3B556" w14:textId="77777777" w:rsidR="00DD6845" w:rsidRPr="00B20AE8" w:rsidRDefault="003B2DEF" w:rsidP="00F437E4">
      <w:pPr>
        <w:pStyle w:val="H6"/>
      </w:pPr>
      <w:bookmarkStart w:id="895" w:name="_Toc21122865"/>
      <w:bookmarkStart w:id="896" w:name="_Toc45907058"/>
      <w:bookmarkStart w:id="897" w:name="_Toc53181162"/>
      <w:r w:rsidRPr="00B20AE8">
        <w:rPr>
          <w:rFonts w:hint="eastAsia"/>
          <w:lang w:eastAsia="zh-CN"/>
        </w:rPr>
        <w:t>4</w:t>
      </w:r>
      <w:r w:rsidRPr="00B20AE8">
        <w:t>.</w:t>
      </w:r>
      <w:r w:rsidRPr="00B20AE8">
        <w:rPr>
          <w:lang w:eastAsia="zh-CN"/>
        </w:rPr>
        <w:t>11.2.8</w:t>
      </w:r>
      <w:r w:rsidRPr="00B20AE8">
        <w:t>.1.2</w:t>
      </w:r>
      <w:r w:rsidRPr="00B20AE8">
        <w:tab/>
        <w:t>ATCR5a generation</w:t>
      </w:r>
      <w:bookmarkEnd w:id="895"/>
      <w:bookmarkEnd w:id="896"/>
      <w:bookmarkEnd w:id="897"/>
    </w:p>
    <w:p w14:paraId="6BE05C5C" w14:textId="2A6C1740" w:rsidR="003B2DEF" w:rsidRPr="00B20AE8" w:rsidRDefault="003B2DEF" w:rsidP="0039402F">
      <w:pPr>
        <w:rPr>
          <w:lang w:eastAsia="zh-CN"/>
        </w:rPr>
      </w:pPr>
      <w:r w:rsidRPr="00B20AE8">
        <w:t xml:space="preserve">ATCR5a is based on re-using the existing test configurations applicable per band on beams generated using </w:t>
      </w:r>
      <w:r w:rsidR="00577BE5">
        <w:t>m</w:t>
      </w:r>
      <w:r w:rsidRPr="00B20AE8">
        <w:t xml:space="preserve">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14:paraId="19443780"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14:paraId="6911E990" w14:textId="77777777" w:rsidR="003B2DEF" w:rsidRPr="00B20AE8" w:rsidRDefault="003B2DEF" w:rsidP="0039402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14:paraId="6F3A1EC3" w14:textId="77777777" w:rsidR="003B2DEF" w:rsidRPr="00B20AE8" w:rsidRDefault="003B2DEF" w:rsidP="0039402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14:paraId="23BB1CCC" w14:textId="77777777" w:rsidR="003B2DEF" w:rsidRPr="00B20AE8" w:rsidRDefault="003B2DEF" w:rsidP="0039402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14:paraId="5C4C7E9F" w14:textId="0FC4BCF5" w:rsidR="003B2DEF" w:rsidRPr="00B20AE8" w:rsidRDefault="003B2DEF" w:rsidP="0039402F">
      <w:pPr>
        <w:pStyle w:val="B1"/>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w:t>
      </w:r>
      <w:r w:rsidR="00577BE5">
        <w:rPr>
          <w:lang w:eastAsia="zh-CN"/>
        </w:rPr>
        <w:t>see table 4.10-1, D9.17</w:t>
      </w:r>
      <w:r w:rsidRPr="00B20AE8">
        <w:rPr>
          <w:lang w:eastAsia="zh-CN"/>
        </w:rPr>
        <w:t>) in the other band.</w:t>
      </w:r>
    </w:p>
    <w:p w14:paraId="7DA282A8" w14:textId="77777777" w:rsidR="003B2DEF" w:rsidRPr="00B20AE8" w:rsidRDefault="003B2DEF" w:rsidP="0039402F">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14:paraId="5E7B729F" w14:textId="77777777" w:rsidR="003B2DEF" w:rsidRPr="00B20AE8" w:rsidRDefault="003B2DEF" w:rsidP="0039402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14:paraId="40E926E3" w14:textId="77777777" w:rsidR="003B2DEF" w:rsidRPr="00B20AE8" w:rsidRDefault="003B2DEF" w:rsidP="0039402F">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4F339F" w:rsidRPr="00B20AE8" w14:paraId="6F8EA78A" w14:textId="77777777" w:rsidTr="006A2BF1">
        <w:trPr>
          <w:cantSplit/>
          <w:jc w:val="center"/>
        </w:trPr>
        <w:tc>
          <w:tcPr>
            <w:tcW w:w="601" w:type="dxa"/>
            <w:shd w:val="clear" w:color="auto" w:fill="auto"/>
          </w:tcPr>
          <w:p w14:paraId="4B85A63C" w14:textId="77777777" w:rsidR="00C605AF" w:rsidRPr="00B20AE8" w:rsidRDefault="00C605AF" w:rsidP="0039402F">
            <w:pPr>
              <w:pStyle w:val="TAH"/>
              <w:rPr>
                <w:lang w:eastAsia="zh-CN"/>
              </w:rPr>
            </w:pPr>
            <w:r w:rsidRPr="00B20AE8">
              <w:rPr>
                <w:lang w:eastAsia="zh-CN"/>
              </w:rPr>
              <w:t>B</w:t>
            </w:r>
            <w:r w:rsidRPr="00B20AE8">
              <w:rPr>
                <w:rFonts w:hint="eastAsia"/>
                <w:lang w:eastAsia="zh-CN"/>
              </w:rPr>
              <w:t>C</w:t>
            </w:r>
          </w:p>
        </w:tc>
        <w:tc>
          <w:tcPr>
            <w:tcW w:w="931" w:type="dxa"/>
            <w:shd w:val="clear" w:color="auto" w:fill="auto"/>
          </w:tcPr>
          <w:p w14:paraId="6147287B" w14:textId="77777777" w:rsidR="00C605AF" w:rsidRPr="00B20AE8" w:rsidRDefault="00C605AF" w:rsidP="0039402F">
            <w:pPr>
              <w:pStyle w:val="TAH"/>
              <w:rPr>
                <w:lang w:eastAsia="zh-CN"/>
              </w:rPr>
            </w:pPr>
            <w:r w:rsidRPr="00B20AE8">
              <w:rPr>
                <w:lang w:eastAsia="zh-CN"/>
              </w:rPr>
              <w:t>RCSA 1</w:t>
            </w:r>
          </w:p>
        </w:tc>
        <w:tc>
          <w:tcPr>
            <w:tcW w:w="931" w:type="dxa"/>
            <w:shd w:val="clear" w:color="auto" w:fill="auto"/>
          </w:tcPr>
          <w:p w14:paraId="01E8EAFA" w14:textId="77777777" w:rsidR="00C605AF" w:rsidRPr="00B20AE8" w:rsidRDefault="00C605AF" w:rsidP="0039402F">
            <w:pPr>
              <w:pStyle w:val="TAH"/>
              <w:rPr>
                <w:lang w:eastAsia="zh-CN"/>
              </w:rPr>
            </w:pPr>
            <w:r w:rsidRPr="00B20AE8">
              <w:rPr>
                <w:lang w:eastAsia="zh-CN"/>
              </w:rPr>
              <w:t>RCSA 2</w:t>
            </w:r>
          </w:p>
        </w:tc>
        <w:tc>
          <w:tcPr>
            <w:tcW w:w="931" w:type="dxa"/>
            <w:shd w:val="clear" w:color="auto" w:fill="auto"/>
          </w:tcPr>
          <w:p w14:paraId="5F8B28B3" w14:textId="77777777" w:rsidR="00C605AF" w:rsidRPr="00B20AE8" w:rsidRDefault="00C605AF" w:rsidP="0039402F">
            <w:pPr>
              <w:pStyle w:val="TAH"/>
              <w:rPr>
                <w:lang w:eastAsia="zh-CN"/>
              </w:rPr>
            </w:pPr>
            <w:r w:rsidRPr="00B20AE8">
              <w:rPr>
                <w:lang w:eastAsia="zh-CN"/>
              </w:rPr>
              <w:t>RCSA 3</w:t>
            </w:r>
          </w:p>
        </w:tc>
        <w:tc>
          <w:tcPr>
            <w:tcW w:w="931" w:type="dxa"/>
          </w:tcPr>
          <w:p w14:paraId="78A5377D" w14:textId="77777777" w:rsidR="00C605AF" w:rsidRPr="00B20AE8" w:rsidRDefault="00C605AF" w:rsidP="0039402F">
            <w:pPr>
              <w:pStyle w:val="TAH"/>
              <w:rPr>
                <w:lang w:eastAsia="zh-CN"/>
              </w:rPr>
            </w:pPr>
            <w:r w:rsidRPr="00B20AE8">
              <w:rPr>
                <w:lang w:eastAsia="zh-CN"/>
              </w:rPr>
              <w:t>RCSA 3A</w:t>
            </w:r>
          </w:p>
        </w:tc>
        <w:tc>
          <w:tcPr>
            <w:tcW w:w="931" w:type="dxa"/>
            <w:shd w:val="clear" w:color="auto" w:fill="auto"/>
          </w:tcPr>
          <w:p w14:paraId="754EACCB" w14:textId="77777777" w:rsidR="00C605AF" w:rsidRPr="00B20AE8" w:rsidRDefault="00C605AF" w:rsidP="0039402F">
            <w:pPr>
              <w:pStyle w:val="TAH"/>
              <w:rPr>
                <w:lang w:eastAsia="zh-CN"/>
              </w:rPr>
            </w:pPr>
            <w:r w:rsidRPr="00B20AE8">
              <w:rPr>
                <w:lang w:eastAsia="zh-CN"/>
              </w:rPr>
              <w:t>RCSA 4</w:t>
            </w:r>
          </w:p>
        </w:tc>
        <w:tc>
          <w:tcPr>
            <w:tcW w:w="931" w:type="dxa"/>
            <w:shd w:val="clear" w:color="auto" w:fill="auto"/>
          </w:tcPr>
          <w:p w14:paraId="6647E7A6" w14:textId="77777777" w:rsidR="00C605AF" w:rsidRPr="00B20AE8" w:rsidRDefault="00C605AF" w:rsidP="0039402F">
            <w:pPr>
              <w:pStyle w:val="TAH"/>
              <w:rPr>
                <w:lang w:eastAsia="zh-CN"/>
              </w:rPr>
            </w:pPr>
            <w:r w:rsidRPr="00B20AE8">
              <w:rPr>
                <w:lang w:eastAsia="zh-CN"/>
              </w:rPr>
              <w:t>RCSA 5</w:t>
            </w:r>
          </w:p>
        </w:tc>
      </w:tr>
      <w:tr w:rsidR="004F339F" w:rsidRPr="00B20AE8" w14:paraId="4289950E" w14:textId="77777777" w:rsidTr="006A2BF1">
        <w:trPr>
          <w:cantSplit/>
          <w:jc w:val="center"/>
        </w:trPr>
        <w:tc>
          <w:tcPr>
            <w:tcW w:w="601" w:type="dxa"/>
            <w:shd w:val="clear" w:color="auto" w:fill="auto"/>
          </w:tcPr>
          <w:p w14:paraId="4EBE49F9" w14:textId="77777777" w:rsidR="00C605AF" w:rsidRPr="00B20AE8" w:rsidRDefault="00C605AF" w:rsidP="0039402F">
            <w:pPr>
              <w:pStyle w:val="TAC"/>
              <w:rPr>
                <w:lang w:eastAsia="zh-CN"/>
              </w:rPr>
            </w:pPr>
            <w:r w:rsidRPr="00B20AE8">
              <w:rPr>
                <w:lang w:eastAsia="zh-CN"/>
              </w:rPr>
              <w:t>BC1</w:t>
            </w:r>
          </w:p>
        </w:tc>
        <w:tc>
          <w:tcPr>
            <w:tcW w:w="931" w:type="dxa"/>
            <w:shd w:val="clear" w:color="auto" w:fill="auto"/>
          </w:tcPr>
          <w:p w14:paraId="7528C493" w14:textId="77777777" w:rsidR="00C605AF" w:rsidRPr="00B20AE8" w:rsidRDefault="00C605AF" w:rsidP="0039402F">
            <w:pPr>
              <w:pStyle w:val="TAC"/>
              <w:rPr>
                <w:lang w:eastAsia="zh-CN"/>
              </w:rPr>
            </w:pPr>
            <w:r w:rsidRPr="00B20AE8">
              <w:rPr>
                <w:lang w:eastAsia="zh-CN"/>
              </w:rPr>
              <w:t>ATCR1a</w:t>
            </w:r>
          </w:p>
        </w:tc>
        <w:tc>
          <w:tcPr>
            <w:tcW w:w="931" w:type="dxa"/>
            <w:shd w:val="clear" w:color="auto" w:fill="auto"/>
          </w:tcPr>
          <w:p w14:paraId="380A238E" w14:textId="77777777" w:rsidR="00C605AF" w:rsidRPr="00B20AE8" w:rsidRDefault="00C605AF" w:rsidP="0039402F">
            <w:pPr>
              <w:pStyle w:val="TAC"/>
              <w:rPr>
                <w:lang w:eastAsia="zh-CN"/>
              </w:rPr>
            </w:pPr>
            <w:r w:rsidRPr="00B20AE8">
              <w:rPr>
                <w:lang w:eastAsia="zh-CN"/>
              </w:rPr>
              <w:t>ATCR2a</w:t>
            </w:r>
          </w:p>
        </w:tc>
        <w:tc>
          <w:tcPr>
            <w:tcW w:w="931" w:type="dxa"/>
            <w:shd w:val="clear" w:color="auto" w:fill="auto"/>
          </w:tcPr>
          <w:p w14:paraId="7802C4A4" w14:textId="77777777" w:rsidR="00C605AF" w:rsidRPr="00B20AE8" w:rsidRDefault="00C605AF" w:rsidP="0039402F">
            <w:pPr>
              <w:pStyle w:val="TAC"/>
              <w:rPr>
                <w:lang w:eastAsia="zh-CN"/>
              </w:rPr>
            </w:pPr>
            <w:r w:rsidRPr="00B20AE8">
              <w:rPr>
                <w:lang w:eastAsia="zh-CN"/>
              </w:rPr>
              <w:t>ATCR3a</w:t>
            </w:r>
          </w:p>
        </w:tc>
        <w:tc>
          <w:tcPr>
            <w:tcW w:w="931" w:type="dxa"/>
          </w:tcPr>
          <w:p w14:paraId="1D3EC16A" w14:textId="77777777" w:rsidR="00C605AF" w:rsidRPr="00B20AE8" w:rsidRDefault="00C605AF" w:rsidP="0039402F">
            <w:pPr>
              <w:pStyle w:val="TAC"/>
              <w:rPr>
                <w:lang w:eastAsia="zh-CN"/>
              </w:rPr>
            </w:pPr>
            <w:r w:rsidRPr="00B20AE8">
              <w:rPr>
                <w:lang w:eastAsia="zh-CN"/>
              </w:rPr>
              <w:t>ATCR7</w:t>
            </w:r>
          </w:p>
        </w:tc>
        <w:tc>
          <w:tcPr>
            <w:tcW w:w="931" w:type="dxa"/>
            <w:shd w:val="clear" w:color="auto" w:fill="auto"/>
          </w:tcPr>
          <w:p w14:paraId="0B8EC079" w14:textId="77777777" w:rsidR="00C605AF" w:rsidRPr="00B20AE8" w:rsidRDefault="00C605AF" w:rsidP="0039402F">
            <w:pPr>
              <w:pStyle w:val="TAC"/>
              <w:rPr>
                <w:lang w:eastAsia="zh-CN"/>
              </w:rPr>
            </w:pPr>
            <w:r w:rsidRPr="00B20AE8">
              <w:rPr>
                <w:lang w:eastAsia="zh-CN"/>
              </w:rPr>
              <w:t>ATCR1a</w:t>
            </w:r>
          </w:p>
        </w:tc>
        <w:tc>
          <w:tcPr>
            <w:tcW w:w="931" w:type="dxa"/>
            <w:shd w:val="clear" w:color="auto" w:fill="auto"/>
          </w:tcPr>
          <w:p w14:paraId="7E7AA7F0" w14:textId="77777777" w:rsidR="00C605AF" w:rsidRPr="00B20AE8" w:rsidRDefault="00C605AF" w:rsidP="0039402F">
            <w:pPr>
              <w:pStyle w:val="TAC"/>
              <w:rPr>
                <w:lang w:eastAsia="zh-CN"/>
              </w:rPr>
            </w:pPr>
            <w:r w:rsidRPr="00B20AE8">
              <w:rPr>
                <w:lang w:eastAsia="zh-CN"/>
              </w:rPr>
              <w:t>ATCR2a</w:t>
            </w:r>
          </w:p>
        </w:tc>
      </w:tr>
      <w:tr w:rsidR="004F339F" w:rsidRPr="00B20AE8" w14:paraId="52DA2A39" w14:textId="77777777" w:rsidTr="006A2BF1">
        <w:trPr>
          <w:cantSplit/>
          <w:jc w:val="center"/>
        </w:trPr>
        <w:tc>
          <w:tcPr>
            <w:tcW w:w="601" w:type="dxa"/>
            <w:shd w:val="clear" w:color="auto" w:fill="auto"/>
          </w:tcPr>
          <w:p w14:paraId="3327FF19" w14:textId="77777777" w:rsidR="00C605AF" w:rsidRPr="00B20AE8" w:rsidRDefault="00C605AF" w:rsidP="0039402F">
            <w:pPr>
              <w:pStyle w:val="TAC"/>
              <w:rPr>
                <w:lang w:eastAsia="zh-CN"/>
              </w:rPr>
            </w:pPr>
            <w:r w:rsidRPr="00B20AE8">
              <w:rPr>
                <w:lang w:eastAsia="zh-CN"/>
              </w:rPr>
              <w:t>BC2</w:t>
            </w:r>
          </w:p>
        </w:tc>
        <w:tc>
          <w:tcPr>
            <w:tcW w:w="931" w:type="dxa"/>
            <w:shd w:val="clear" w:color="auto" w:fill="auto"/>
          </w:tcPr>
          <w:p w14:paraId="207220B9" w14:textId="77777777" w:rsidR="00C605AF" w:rsidRPr="00B20AE8" w:rsidRDefault="00C605AF" w:rsidP="0039402F">
            <w:pPr>
              <w:pStyle w:val="TAC"/>
              <w:rPr>
                <w:lang w:eastAsia="zh-CN"/>
              </w:rPr>
            </w:pPr>
            <w:r w:rsidRPr="00B20AE8">
              <w:rPr>
                <w:lang w:eastAsia="zh-CN"/>
              </w:rPr>
              <w:t>ATCR</w:t>
            </w:r>
            <w:r w:rsidRPr="00B20AE8">
              <w:rPr>
                <w:rFonts w:hint="eastAsia"/>
                <w:lang w:eastAsia="zh-CN"/>
              </w:rPr>
              <w:t>1a</w:t>
            </w:r>
          </w:p>
        </w:tc>
        <w:tc>
          <w:tcPr>
            <w:tcW w:w="931" w:type="dxa"/>
            <w:shd w:val="clear" w:color="auto" w:fill="auto"/>
          </w:tcPr>
          <w:p w14:paraId="555E2D5A" w14:textId="77777777" w:rsidR="00C605AF" w:rsidRPr="00B20AE8" w:rsidRDefault="00C605AF" w:rsidP="0039402F">
            <w:pPr>
              <w:pStyle w:val="TAC"/>
              <w:rPr>
                <w:lang w:eastAsia="zh-CN"/>
              </w:rPr>
            </w:pPr>
            <w:r w:rsidRPr="00B20AE8">
              <w:rPr>
                <w:lang w:eastAsia="zh-CN"/>
              </w:rPr>
              <w:t>ATCR2a</w:t>
            </w:r>
          </w:p>
        </w:tc>
        <w:tc>
          <w:tcPr>
            <w:tcW w:w="931" w:type="dxa"/>
            <w:shd w:val="clear" w:color="auto" w:fill="auto"/>
          </w:tcPr>
          <w:p w14:paraId="18FEAEDD" w14:textId="77777777" w:rsidR="00C605AF" w:rsidRPr="00B20AE8" w:rsidRDefault="00C605AF" w:rsidP="0039402F">
            <w:pPr>
              <w:pStyle w:val="TAC"/>
              <w:rPr>
                <w:lang w:eastAsia="zh-CN"/>
              </w:rPr>
            </w:pPr>
            <w:r w:rsidRPr="00B20AE8">
              <w:rPr>
                <w:lang w:eastAsia="zh-CN"/>
              </w:rPr>
              <w:t>ATCR</w:t>
            </w:r>
            <w:r w:rsidRPr="00B20AE8">
              <w:rPr>
                <w:rFonts w:hint="eastAsia"/>
                <w:lang w:eastAsia="zh-CN"/>
              </w:rPr>
              <w:t>3a</w:t>
            </w:r>
          </w:p>
        </w:tc>
        <w:tc>
          <w:tcPr>
            <w:tcW w:w="931" w:type="dxa"/>
          </w:tcPr>
          <w:p w14:paraId="7D870D9A" w14:textId="77777777" w:rsidR="00C605AF" w:rsidRPr="00B20AE8" w:rsidRDefault="00C605AF" w:rsidP="0039402F">
            <w:pPr>
              <w:pStyle w:val="TAC"/>
              <w:rPr>
                <w:lang w:eastAsia="zh-CN"/>
              </w:rPr>
            </w:pPr>
            <w:r w:rsidRPr="00B20AE8">
              <w:rPr>
                <w:lang w:eastAsia="zh-CN"/>
              </w:rPr>
              <w:t>ATCR7</w:t>
            </w:r>
          </w:p>
        </w:tc>
        <w:tc>
          <w:tcPr>
            <w:tcW w:w="931" w:type="dxa"/>
            <w:shd w:val="clear" w:color="auto" w:fill="auto"/>
          </w:tcPr>
          <w:p w14:paraId="4121CB6D" w14:textId="77777777" w:rsidR="00C605AF" w:rsidRPr="00B20AE8" w:rsidRDefault="00C605AF" w:rsidP="0039402F">
            <w:pPr>
              <w:pStyle w:val="TAC"/>
              <w:rPr>
                <w:lang w:eastAsia="zh-CN"/>
              </w:rPr>
            </w:pPr>
            <w:r w:rsidRPr="00B20AE8">
              <w:rPr>
                <w:lang w:eastAsia="zh-CN"/>
              </w:rPr>
              <w:t>ATCR1a</w:t>
            </w:r>
          </w:p>
        </w:tc>
        <w:tc>
          <w:tcPr>
            <w:tcW w:w="931" w:type="dxa"/>
            <w:shd w:val="clear" w:color="auto" w:fill="auto"/>
          </w:tcPr>
          <w:p w14:paraId="4885DF73" w14:textId="77777777" w:rsidR="00C605AF" w:rsidRPr="00B20AE8" w:rsidRDefault="00C605AF" w:rsidP="0039402F">
            <w:pPr>
              <w:pStyle w:val="TAC"/>
              <w:rPr>
                <w:lang w:eastAsia="zh-CN"/>
              </w:rPr>
            </w:pPr>
            <w:r w:rsidRPr="00B20AE8">
              <w:rPr>
                <w:lang w:eastAsia="zh-CN"/>
              </w:rPr>
              <w:t>ATCR2a</w:t>
            </w:r>
          </w:p>
        </w:tc>
      </w:tr>
      <w:tr w:rsidR="00C605AF" w:rsidRPr="00B20AE8" w14:paraId="1C2E8249" w14:textId="77777777" w:rsidTr="006A2BF1">
        <w:trPr>
          <w:cantSplit/>
          <w:jc w:val="center"/>
        </w:trPr>
        <w:tc>
          <w:tcPr>
            <w:tcW w:w="601" w:type="dxa"/>
            <w:shd w:val="clear" w:color="auto" w:fill="auto"/>
          </w:tcPr>
          <w:p w14:paraId="1692B8AE" w14:textId="77777777" w:rsidR="00C605AF" w:rsidRPr="00B20AE8" w:rsidRDefault="00C605AF" w:rsidP="0039402F">
            <w:pPr>
              <w:pStyle w:val="TAC"/>
              <w:rPr>
                <w:lang w:eastAsia="zh-CN"/>
              </w:rPr>
            </w:pPr>
            <w:r w:rsidRPr="00B20AE8">
              <w:rPr>
                <w:lang w:eastAsia="zh-CN"/>
              </w:rPr>
              <w:t>BC3</w:t>
            </w:r>
          </w:p>
        </w:tc>
        <w:tc>
          <w:tcPr>
            <w:tcW w:w="931" w:type="dxa"/>
            <w:shd w:val="clear" w:color="auto" w:fill="auto"/>
          </w:tcPr>
          <w:p w14:paraId="15C3BB3D" w14:textId="77777777" w:rsidR="00C605AF" w:rsidRPr="00B20AE8" w:rsidRDefault="00C605AF" w:rsidP="0039402F">
            <w:pPr>
              <w:pStyle w:val="TAC"/>
              <w:rPr>
                <w:lang w:eastAsia="zh-CN"/>
              </w:rPr>
            </w:pPr>
            <w:r w:rsidRPr="00B20AE8">
              <w:rPr>
                <w:lang w:eastAsia="zh-CN"/>
              </w:rPr>
              <w:t>ATCR</w:t>
            </w:r>
            <w:r w:rsidRPr="00B20AE8">
              <w:rPr>
                <w:rFonts w:hint="eastAsia"/>
                <w:lang w:eastAsia="zh-CN"/>
              </w:rPr>
              <w:t>1b</w:t>
            </w:r>
          </w:p>
        </w:tc>
        <w:tc>
          <w:tcPr>
            <w:tcW w:w="931" w:type="dxa"/>
            <w:shd w:val="clear" w:color="auto" w:fill="auto"/>
          </w:tcPr>
          <w:p w14:paraId="10F2C657" w14:textId="77777777" w:rsidR="00C605AF" w:rsidRPr="00B20AE8" w:rsidRDefault="00C605AF" w:rsidP="0039402F">
            <w:pPr>
              <w:pStyle w:val="TAC"/>
              <w:rPr>
                <w:lang w:eastAsia="zh-CN"/>
              </w:rPr>
            </w:pPr>
            <w:r w:rsidRPr="00B20AE8">
              <w:rPr>
                <w:lang w:eastAsia="zh-CN"/>
              </w:rPr>
              <w:t>ATCR2a</w:t>
            </w:r>
          </w:p>
        </w:tc>
        <w:tc>
          <w:tcPr>
            <w:tcW w:w="931" w:type="dxa"/>
            <w:shd w:val="clear" w:color="auto" w:fill="auto"/>
          </w:tcPr>
          <w:p w14:paraId="4CAFAD67" w14:textId="77777777" w:rsidR="00C605AF" w:rsidRPr="00B20AE8" w:rsidRDefault="00C605AF" w:rsidP="0039402F">
            <w:pPr>
              <w:pStyle w:val="TAC"/>
              <w:rPr>
                <w:lang w:eastAsia="zh-CN"/>
              </w:rPr>
            </w:pPr>
            <w:r w:rsidRPr="00B20AE8">
              <w:rPr>
                <w:lang w:eastAsia="zh-CN"/>
              </w:rPr>
              <w:t>ATCR3b</w:t>
            </w:r>
          </w:p>
        </w:tc>
        <w:tc>
          <w:tcPr>
            <w:tcW w:w="931" w:type="dxa"/>
          </w:tcPr>
          <w:p w14:paraId="0A9C324C" w14:textId="77777777" w:rsidR="00C605AF" w:rsidRPr="00B20AE8" w:rsidRDefault="00C605AF" w:rsidP="0039402F">
            <w:pPr>
              <w:pStyle w:val="TAC"/>
              <w:rPr>
                <w:lang w:eastAsia="zh-CN"/>
              </w:rPr>
            </w:pPr>
            <w:r w:rsidRPr="00B20AE8">
              <w:rPr>
                <w:lang w:eastAsia="zh-CN"/>
              </w:rPr>
              <w:t>ATCR7</w:t>
            </w:r>
          </w:p>
        </w:tc>
        <w:tc>
          <w:tcPr>
            <w:tcW w:w="931" w:type="dxa"/>
            <w:shd w:val="clear" w:color="auto" w:fill="auto"/>
          </w:tcPr>
          <w:p w14:paraId="254233FA" w14:textId="77777777" w:rsidR="00C605AF" w:rsidRPr="00B20AE8" w:rsidRDefault="00C605AF" w:rsidP="0039402F">
            <w:pPr>
              <w:pStyle w:val="TAC"/>
              <w:rPr>
                <w:lang w:eastAsia="zh-CN"/>
              </w:rPr>
            </w:pPr>
            <w:r w:rsidRPr="00B20AE8">
              <w:rPr>
                <w:lang w:eastAsia="zh-CN"/>
              </w:rPr>
              <w:t>ATCR1b</w:t>
            </w:r>
          </w:p>
        </w:tc>
        <w:tc>
          <w:tcPr>
            <w:tcW w:w="931" w:type="dxa"/>
            <w:shd w:val="clear" w:color="auto" w:fill="auto"/>
          </w:tcPr>
          <w:p w14:paraId="77D0B14B" w14:textId="77777777" w:rsidR="00C605AF" w:rsidRPr="00B20AE8" w:rsidRDefault="00C605AF" w:rsidP="0039402F">
            <w:pPr>
              <w:pStyle w:val="TAC"/>
              <w:rPr>
                <w:lang w:eastAsia="zh-CN"/>
              </w:rPr>
            </w:pPr>
            <w:r w:rsidRPr="00B20AE8">
              <w:rPr>
                <w:lang w:eastAsia="zh-CN"/>
              </w:rPr>
              <w:t>ATCR2a</w:t>
            </w:r>
          </w:p>
        </w:tc>
      </w:tr>
    </w:tbl>
    <w:p w14:paraId="3F48DDB2" w14:textId="77777777" w:rsidR="003B2DEF" w:rsidRPr="00B20AE8" w:rsidRDefault="003B2DEF" w:rsidP="0039402F">
      <w:pPr>
        <w:rPr>
          <w:lang w:eastAsia="zh-CN"/>
        </w:rPr>
      </w:pPr>
    </w:p>
    <w:p w14:paraId="696DD1D3" w14:textId="77777777" w:rsidR="00DD6845" w:rsidRPr="00B20AE8" w:rsidRDefault="003B2DEF" w:rsidP="00F437E4">
      <w:pPr>
        <w:pStyle w:val="H6"/>
      </w:pPr>
      <w:bookmarkStart w:id="898" w:name="_Toc21122866"/>
      <w:bookmarkStart w:id="899" w:name="_Toc45907059"/>
      <w:bookmarkStart w:id="900" w:name="_Toc53181163"/>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898"/>
      <w:bookmarkEnd w:id="899"/>
      <w:bookmarkEnd w:id="900"/>
    </w:p>
    <w:p w14:paraId="35177587" w14:textId="77777777" w:rsidR="003B2DEF" w:rsidRPr="00B20AE8" w:rsidRDefault="003B2DEF" w:rsidP="0039402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14:paraId="600488C5"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28FFC768" w14:textId="77777777" w:rsidR="007D687A"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791B273" w14:textId="77777777" w:rsidR="003B2DEF" w:rsidRPr="00B20AE8" w:rsidRDefault="003B2DEF" w:rsidP="0039402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14:paraId="2B77E588" w14:textId="77777777" w:rsidR="003B2DEF" w:rsidRPr="00B20AE8" w:rsidRDefault="003B2DEF" w:rsidP="00673E8E">
      <w:pPr>
        <w:pStyle w:val="Heading5"/>
      </w:pPr>
      <w:bookmarkStart w:id="901" w:name="_Toc21122867"/>
      <w:bookmarkStart w:id="902" w:name="_Toc45907060"/>
      <w:bookmarkStart w:id="903" w:name="_Toc53181164"/>
      <w:bookmarkStart w:id="904" w:name="_Toc61116984"/>
      <w:bookmarkStart w:id="905" w:name="_Toc67080836"/>
      <w:bookmarkStart w:id="906" w:name="_Toc68770188"/>
      <w:bookmarkStart w:id="907" w:name="_Toc74755251"/>
      <w:bookmarkStart w:id="908" w:name="_Toc76506175"/>
      <w:bookmarkStart w:id="909" w:name="_Toc83113094"/>
      <w:bookmarkStart w:id="910" w:name="_Toc89876297"/>
      <w:bookmarkStart w:id="911" w:name="_Toc98711197"/>
      <w:bookmarkStart w:id="912" w:name="_Toc145097064"/>
      <w:bookmarkStart w:id="913" w:name="_Toc161848314"/>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901"/>
      <w:bookmarkEnd w:id="902"/>
      <w:bookmarkEnd w:id="903"/>
      <w:bookmarkEnd w:id="904"/>
      <w:bookmarkEnd w:id="905"/>
      <w:bookmarkEnd w:id="906"/>
      <w:bookmarkEnd w:id="907"/>
      <w:bookmarkEnd w:id="908"/>
      <w:bookmarkEnd w:id="909"/>
      <w:bookmarkEnd w:id="910"/>
      <w:bookmarkEnd w:id="911"/>
      <w:bookmarkEnd w:id="912"/>
      <w:bookmarkEnd w:id="913"/>
    </w:p>
    <w:p w14:paraId="31AD60B5" w14:textId="77777777" w:rsidR="00DD6845" w:rsidRPr="00B20AE8" w:rsidRDefault="003B2DEF" w:rsidP="00F437E4">
      <w:pPr>
        <w:pStyle w:val="H6"/>
      </w:pPr>
      <w:bookmarkStart w:id="914" w:name="_Toc21122868"/>
      <w:bookmarkStart w:id="915" w:name="_Toc45907061"/>
      <w:bookmarkStart w:id="916" w:name="_Toc53181165"/>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914"/>
      <w:bookmarkEnd w:id="915"/>
      <w:bookmarkEnd w:id="916"/>
    </w:p>
    <w:p w14:paraId="6363D279" w14:textId="77777777" w:rsidR="003B2DEF" w:rsidRPr="00B20AE8" w:rsidRDefault="003B2DEF" w:rsidP="0039402F">
      <w:r w:rsidRPr="00B20AE8">
        <w:t>The purpose of ATCR5b is to test multi-band operation aspects considering higher PSD cases with reduced number of carriers and non-contiguous operation (if supported) in multi-band mode.</w:t>
      </w:r>
    </w:p>
    <w:p w14:paraId="078E5A2E" w14:textId="77777777" w:rsidR="00DD6845" w:rsidRPr="00B20AE8" w:rsidRDefault="003B2DEF" w:rsidP="00F437E4">
      <w:pPr>
        <w:pStyle w:val="H6"/>
      </w:pPr>
      <w:bookmarkStart w:id="917" w:name="_Toc21122869"/>
      <w:bookmarkStart w:id="918" w:name="_Toc45907062"/>
      <w:bookmarkStart w:id="919" w:name="_Toc5318116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917"/>
      <w:bookmarkEnd w:id="918"/>
      <w:bookmarkEnd w:id="919"/>
    </w:p>
    <w:p w14:paraId="7B26519A" w14:textId="77777777" w:rsidR="003B2DEF" w:rsidRPr="00B20AE8" w:rsidRDefault="003B2DEF" w:rsidP="0039402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14:paraId="0815784F" w14:textId="77777777" w:rsidR="003B2DEF" w:rsidRPr="00B20AE8" w:rsidRDefault="003B2DEF" w:rsidP="0039402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3AB52FD0" w14:textId="77777777" w:rsidR="003B2DEF" w:rsidRPr="00B20AE8" w:rsidRDefault="003B2DEF" w:rsidP="0039402F">
      <w:pPr>
        <w:pStyle w:val="B1"/>
        <w:rPr>
          <w:lang w:eastAsia="zh-CN"/>
        </w:rPr>
      </w:pPr>
      <w:r w:rsidRPr="00B20AE8">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14:paraId="53F8127B" w14:textId="264A44C9" w:rsidR="003B2DEF" w:rsidRPr="00B20AE8" w:rsidRDefault="00C42DD9" w:rsidP="0039402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D3C64">
        <w:rPr>
          <w:lang w:eastAsia="zh-CN"/>
        </w:rPr>
        <w:t xml:space="preserve"> </w:t>
      </w:r>
      <w:r w:rsidR="003B2DEF" w:rsidRPr="00B20AE8">
        <w:rPr>
          <w:lang w:eastAsia="zh-CN"/>
        </w:rPr>
        <w:t xml:space="preserve">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14:paraId="6EE9E34E" w14:textId="77777777" w:rsidR="003B2DEF" w:rsidRPr="00B20AE8" w:rsidRDefault="003B2DEF" w:rsidP="0039402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14:paraId="1DC21363" w14:textId="369F3805" w:rsidR="003B2DEF" w:rsidRPr="00B20AE8" w:rsidRDefault="003B2DEF" w:rsidP="0039402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ATC2 while the remaining carrier shall be placed at the edge of the </w:t>
      </w:r>
      <w:r w:rsidR="00577BE5">
        <w:t>m</w:t>
      </w:r>
      <w:r w:rsidRPr="00B20AE8">
        <w:t xml:space="preserve">aximum </w:t>
      </w:r>
      <w:r w:rsidRPr="00B20AE8">
        <w:rPr>
          <w:i/>
        </w:rPr>
        <w:t>Base Station RF Bandwidth</w:t>
      </w:r>
      <w:r w:rsidRPr="00B20AE8">
        <w:t xml:space="preserve"> in the other band.</w:t>
      </w:r>
    </w:p>
    <w:p w14:paraId="396E6DBE" w14:textId="77777777" w:rsidR="003B2DEF" w:rsidRPr="00B20AE8" w:rsidRDefault="003B2DEF" w:rsidP="0039402F">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14:paraId="5C74F560" w14:textId="77777777" w:rsidR="003B2DEF" w:rsidRPr="00B20AE8" w:rsidRDefault="003B2DEF" w:rsidP="0039402F">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4F339F" w:rsidRPr="00B20AE8" w14:paraId="138092BD" w14:textId="77777777" w:rsidTr="006A2BF1">
        <w:trPr>
          <w:cantSplit/>
          <w:jc w:val="center"/>
        </w:trPr>
        <w:tc>
          <w:tcPr>
            <w:tcW w:w="601" w:type="dxa"/>
            <w:shd w:val="clear" w:color="auto" w:fill="auto"/>
          </w:tcPr>
          <w:p w14:paraId="0DF65E89" w14:textId="77777777" w:rsidR="00C605AF" w:rsidRPr="00B20AE8" w:rsidRDefault="00C605AF" w:rsidP="0039402F">
            <w:pPr>
              <w:pStyle w:val="TAH"/>
              <w:rPr>
                <w:lang w:eastAsia="zh-CN"/>
              </w:rPr>
            </w:pPr>
            <w:r w:rsidRPr="00B20AE8">
              <w:rPr>
                <w:lang w:eastAsia="zh-CN"/>
              </w:rPr>
              <w:t>B</w:t>
            </w:r>
            <w:r w:rsidRPr="00B20AE8">
              <w:rPr>
                <w:rFonts w:hint="eastAsia"/>
                <w:lang w:eastAsia="zh-CN"/>
              </w:rPr>
              <w:t>C</w:t>
            </w:r>
          </w:p>
        </w:tc>
        <w:tc>
          <w:tcPr>
            <w:tcW w:w="1066" w:type="dxa"/>
            <w:shd w:val="clear" w:color="auto" w:fill="auto"/>
          </w:tcPr>
          <w:p w14:paraId="3F956E82" w14:textId="77777777" w:rsidR="00C605AF" w:rsidRPr="00B20AE8" w:rsidRDefault="00C605AF" w:rsidP="0039402F">
            <w:pPr>
              <w:pStyle w:val="TAH"/>
              <w:rPr>
                <w:lang w:eastAsia="zh-CN"/>
              </w:rPr>
            </w:pPr>
            <w:r w:rsidRPr="00B20AE8">
              <w:rPr>
                <w:lang w:eastAsia="zh-CN"/>
              </w:rPr>
              <w:t>RCSA 1</w:t>
            </w:r>
          </w:p>
        </w:tc>
        <w:tc>
          <w:tcPr>
            <w:tcW w:w="961" w:type="dxa"/>
            <w:shd w:val="clear" w:color="auto" w:fill="auto"/>
          </w:tcPr>
          <w:p w14:paraId="62BD48AB" w14:textId="77777777" w:rsidR="00C605AF" w:rsidRPr="00B20AE8" w:rsidRDefault="00C605AF" w:rsidP="0039402F">
            <w:pPr>
              <w:pStyle w:val="TAH"/>
              <w:rPr>
                <w:lang w:eastAsia="zh-CN"/>
              </w:rPr>
            </w:pPr>
            <w:r w:rsidRPr="00B20AE8">
              <w:rPr>
                <w:lang w:eastAsia="zh-CN"/>
              </w:rPr>
              <w:t>RCSA 2</w:t>
            </w:r>
          </w:p>
        </w:tc>
        <w:tc>
          <w:tcPr>
            <w:tcW w:w="1066" w:type="dxa"/>
            <w:shd w:val="clear" w:color="auto" w:fill="auto"/>
          </w:tcPr>
          <w:p w14:paraId="1299A0FD" w14:textId="77777777" w:rsidR="00C605AF" w:rsidRPr="00B20AE8" w:rsidRDefault="00C605AF" w:rsidP="0039402F">
            <w:pPr>
              <w:pStyle w:val="TAH"/>
              <w:rPr>
                <w:lang w:eastAsia="zh-CN"/>
              </w:rPr>
            </w:pPr>
            <w:r w:rsidRPr="00B20AE8">
              <w:rPr>
                <w:lang w:eastAsia="zh-CN"/>
              </w:rPr>
              <w:t>RCSA 3</w:t>
            </w:r>
          </w:p>
        </w:tc>
        <w:tc>
          <w:tcPr>
            <w:tcW w:w="961" w:type="dxa"/>
          </w:tcPr>
          <w:p w14:paraId="2AC1CDB9" w14:textId="77777777" w:rsidR="00C605AF" w:rsidRPr="00B20AE8" w:rsidRDefault="00C605AF" w:rsidP="0039402F">
            <w:pPr>
              <w:pStyle w:val="TAH"/>
              <w:rPr>
                <w:lang w:eastAsia="zh-CN"/>
              </w:rPr>
            </w:pPr>
            <w:r w:rsidRPr="00B20AE8">
              <w:rPr>
                <w:lang w:eastAsia="zh-CN"/>
              </w:rPr>
              <w:t>RCSA 3A</w:t>
            </w:r>
          </w:p>
        </w:tc>
        <w:tc>
          <w:tcPr>
            <w:tcW w:w="961" w:type="dxa"/>
          </w:tcPr>
          <w:p w14:paraId="67FDF471" w14:textId="77777777" w:rsidR="00C605AF" w:rsidRPr="00B20AE8" w:rsidRDefault="00C605AF" w:rsidP="0039402F">
            <w:pPr>
              <w:pStyle w:val="TAH"/>
              <w:rPr>
                <w:lang w:eastAsia="zh-CN"/>
              </w:rPr>
            </w:pPr>
            <w:r w:rsidRPr="00B20AE8">
              <w:rPr>
                <w:lang w:eastAsia="zh-CN"/>
              </w:rPr>
              <w:t>RCSA 4</w:t>
            </w:r>
          </w:p>
        </w:tc>
        <w:tc>
          <w:tcPr>
            <w:tcW w:w="961" w:type="dxa"/>
          </w:tcPr>
          <w:p w14:paraId="149782C6" w14:textId="77777777" w:rsidR="00C605AF" w:rsidRPr="00B20AE8" w:rsidRDefault="00C605AF" w:rsidP="0039402F">
            <w:pPr>
              <w:pStyle w:val="TAH"/>
              <w:rPr>
                <w:lang w:eastAsia="zh-CN"/>
              </w:rPr>
            </w:pPr>
            <w:r w:rsidRPr="00B20AE8">
              <w:rPr>
                <w:lang w:eastAsia="zh-CN"/>
              </w:rPr>
              <w:t>RCSA 5</w:t>
            </w:r>
          </w:p>
        </w:tc>
      </w:tr>
      <w:tr w:rsidR="004F339F" w:rsidRPr="00B20AE8" w14:paraId="28371AD3" w14:textId="77777777" w:rsidTr="006A2BF1">
        <w:trPr>
          <w:cantSplit/>
          <w:jc w:val="center"/>
        </w:trPr>
        <w:tc>
          <w:tcPr>
            <w:tcW w:w="601" w:type="dxa"/>
            <w:shd w:val="clear" w:color="auto" w:fill="auto"/>
          </w:tcPr>
          <w:p w14:paraId="468A27F7" w14:textId="77777777" w:rsidR="00C605AF" w:rsidRPr="00B20AE8" w:rsidRDefault="00C605AF" w:rsidP="0039402F">
            <w:pPr>
              <w:pStyle w:val="TAL"/>
              <w:rPr>
                <w:lang w:eastAsia="zh-CN"/>
              </w:rPr>
            </w:pPr>
            <w:r w:rsidRPr="00B20AE8">
              <w:rPr>
                <w:lang w:eastAsia="zh-CN"/>
              </w:rPr>
              <w:t>BC1</w:t>
            </w:r>
          </w:p>
        </w:tc>
        <w:tc>
          <w:tcPr>
            <w:tcW w:w="1066" w:type="dxa"/>
            <w:shd w:val="clear" w:color="auto" w:fill="auto"/>
          </w:tcPr>
          <w:p w14:paraId="3D2BF743" w14:textId="77777777" w:rsidR="00C605AF" w:rsidRPr="00B20AE8" w:rsidRDefault="00C605AF" w:rsidP="0039402F">
            <w:pPr>
              <w:pStyle w:val="TAL"/>
              <w:rPr>
                <w:lang w:eastAsia="zh-CN"/>
              </w:rPr>
            </w:pPr>
            <w:r w:rsidRPr="00B20AE8">
              <w:rPr>
                <w:lang w:eastAsia="zh-CN"/>
              </w:rPr>
              <w:t>ANTCR1a</w:t>
            </w:r>
          </w:p>
        </w:tc>
        <w:tc>
          <w:tcPr>
            <w:tcW w:w="961" w:type="dxa"/>
            <w:shd w:val="clear" w:color="auto" w:fill="auto"/>
          </w:tcPr>
          <w:p w14:paraId="5AB99895" w14:textId="77777777" w:rsidR="00C605AF" w:rsidRPr="00B20AE8" w:rsidRDefault="00C605AF" w:rsidP="0039402F">
            <w:pPr>
              <w:pStyle w:val="TAL"/>
              <w:rPr>
                <w:lang w:eastAsia="zh-CN"/>
              </w:rPr>
            </w:pPr>
            <w:r w:rsidRPr="00B20AE8">
              <w:rPr>
                <w:lang w:eastAsia="zh-CN"/>
              </w:rPr>
              <w:t>ANTCR2</w:t>
            </w:r>
          </w:p>
        </w:tc>
        <w:tc>
          <w:tcPr>
            <w:tcW w:w="1066" w:type="dxa"/>
            <w:shd w:val="clear" w:color="auto" w:fill="auto"/>
          </w:tcPr>
          <w:p w14:paraId="1D1F84C4" w14:textId="77777777" w:rsidR="00C605AF" w:rsidRPr="00B20AE8" w:rsidRDefault="00C605AF" w:rsidP="0039402F">
            <w:pPr>
              <w:pStyle w:val="TAL"/>
              <w:rPr>
                <w:lang w:eastAsia="zh-CN"/>
              </w:rPr>
            </w:pPr>
            <w:r w:rsidRPr="00B20AE8">
              <w:rPr>
                <w:lang w:eastAsia="zh-CN"/>
              </w:rPr>
              <w:t>ANTCR3a</w:t>
            </w:r>
          </w:p>
        </w:tc>
        <w:tc>
          <w:tcPr>
            <w:tcW w:w="961" w:type="dxa"/>
          </w:tcPr>
          <w:p w14:paraId="5D35179C" w14:textId="77777777" w:rsidR="00C605AF" w:rsidRPr="00B20AE8" w:rsidRDefault="00C605AF" w:rsidP="0039402F">
            <w:pPr>
              <w:pStyle w:val="TAL"/>
            </w:pPr>
            <w:r w:rsidRPr="00B20AE8">
              <w:rPr>
                <w:lang w:eastAsia="zh-CN"/>
              </w:rPr>
              <w:t>ANTCR7</w:t>
            </w:r>
          </w:p>
        </w:tc>
        <w:tc>
          <w:tcPr>
            <w:tcW w:w="961" w:type="dxa"/>
          </w:tcPr>
          <w:p w14:paraId="58D7B5A7" w14:textId="77777777" w:rsidR="00C605AF" w:rsidRPr="00B20AE8" w:rsidRDefault="00C605AF" w:rsidP="0039402F">
            <w:pPr>
              <w:pStyle w:val="TAL"/>
              <w:rPr>
                <w:rFonts w:cs="Arial"/>
                <w:lang w:eastAsia="zh-CN"/>
              </w:rPr>
            </w:pPr>
            <w:r w:rsidRPr="00B20AE8">
              <w:t>ANTCR1</w:t>
            </w:r>
          </w:p>
        </w:tc>
        <w:tc>
          <w:tcPr>
            <w:tcW w:w="961" w:type="dxa"/>
          </w:tcPr>
          <w:p w14:paraId="6660BCC7" w14:textId="77777777" w:rsidR="00C605AF" w:rsidRPr="00B20AE8" w:rsidRDefault="00C605AF" w:rsidP="0039402F">
            <w:pPr>
              <w:pStyle w:val="TAL"/>
              <w:rPr>
                <w:rFonts w:cs="Arial"/>
                <w:lang w:eastAsia="zh-CN"/>
              </w:rPr>
            </w:pPr>
            <w:r w:rsidRPr="00B20AE8">
              <w:t>ANTCR2</w:t>
            </w:r>
          </w:p>
        </w:tc>
      </w:tr>
      <w:tr w:rsidR="004F339F" w:rsidRPr="00B20AE8" w14:paraId="0BCF1E35" w14:textId="77777777" w:rsidTr="006A2BF1">
        <w:trPr>
          <w:cantSplit/>
          <w:jc w:val="center"/>
        </w:trPr>
        <w:tc>
          <w:tcPr>
            <w:tcW w:w="601" w:type="dxa"/>
            <w:shd w:val="clear" w:color="auto" w:fill="auto"/>
          </w:tcPr>
          <w:p w14:paraId="650CE625" w14:textId="77777777" w:rsidR="00C605AF" w:rsidRPr="00B20AE8" w:rsidRDefault="00C605AF" w:rsidP="0039402F">
            <w:pPr>
              <w:pStyle w:val="TAL"/>
              <w:rPr>
                <w:lang w:eastAsia="zh-CN"/>
              </w:rPr>
            </w:pPr>
            <w:r w:rsidRPr="00B20AE8">
              <w:rPr>
                <w:lang w:eastAsia="zh-CN"/>
              </w:rPr>
              <w:t>BC2</w:t>
            </w:r>
          </w:p>
        </w:tc>
        <w:tc>
          <w:tcPr>
            <w:tcW w:w="1066" w:type="dxa"/>
            <w:shd w:val="clear" w:color="auto" w:fill="auto"/>
          </w:tcPr>
          <w:p w14:paraId="3AE5FCF2" w14:textId="77777777" w:rsidR="00C605AF" w:rsidRPr="00B20AE8" w:rsidRDefault="00C605AF" w:rsidP="0039402F">
            <w:pPr>
              <w:pStyle w:val="TAL"/>
              <w:rPr>
                <w:lang w:eastAsia="zh-CN"/>
              </w:rPr>
            </w:pPr>
            <w:r w:rsidRPr="00B20AE8">
              <w:rPr>
                <w:lang w:eastAsia="zh-CN"/>
              </w:rPr>
              <w:t>ANTCR</w:t>
            </w:r>
            <w:r w:rsidRPr="00B20AE8">
              <w:rPr>
                <w:rFonts w:hint="eastAsia"/>
                <w:lang w:eastAsia="zh-CN"/>
              </w:rPr>
              <w:t>1</w:t>
            </w:r>
            <w:r w:rsidRPr="00B20AE8">
              <w:rPr>
                <w:lang w:eastAsia="zh-CN"/>
              </w:rPr>
              <w:t>a</w:t>
            </w:r>
          </w:p>
        </w:tc>
        <w:tc>
          <w:tcPr>
            <w:tcW w:w="961" w:type="dxa"/>
            <w:shd w:val="clear" w:color="auto" w:fill="auto"/>
          </w:tcPr>
          <w:p w14:paraId="2425B226" w14:textId="77777777" w:rsidR="00C605AF" w:rsidRPr="00B20AE8" w:rsidRDefault="00C605AF" w:rsidP="0039402F">
            <w:pPr>
              <w:pStyle w:val="TAL"/>
              <w:rPr>
                <w:lang w:eastAsia="zh-CN"/>
              </w:rPr>
            </w:pPr>
            <w:r w:rsidRPr="00B20AE8">
              <w:rPr>
                <w:lang w:eastAsia="zh-CN"/>
              </w:rPr>
              <w:t>ANTCR2</w:t>
            </w:r>
          </w:p>
        </w:tc>
        <w:tc>
          <w:tcPr>
            <w:tcW w:w="1066" w:type="dxa"/>
            <w:shd w:val="clear" w:color="auto" w:fill="auto"/>
          </w:tcPr>
          <w:p w14:paraId="5530144D" w14:textId="77777777" w:rsidR="00C605AF" w:rsidRPr="00B20AE8" w:rsidRDefault="00C605AF" w:rsidP="0039402F">
            <w:pPr>
              <w:pStyle w:val="TAL"/>
              <w:rPr>
                <w:lang w:eastAsia="zh-CN"/>
              </w:rPr>
            </w:pPr>
            <w:r w:rsidRPr="00B20AE8">
              <w:rPr>
                <w:lang w:eastAsia="zh-CN"/>
              </w:rPr>
              <w:t>ANTCR</w:t>
            </w:r>
            <w:r w:rsidRPr="00B20AE8">
              <w:rPr>
                <w:rFonts w:hint="eastAsia"/>
                <w:lang w:eastAsia="zh-CN"/>
              </w:rPr>
              <w:t>3</w:t>
            </w:r>
            <w:r w:rsidRPr="00B20AE8">
              <w:rPr>
                <w:lang w:eastAsia="zh-CN"/>
              </w:rPr>
              <w:t>a</w:t>
            </w:r>
          </w:p>
        </w:tc>
        <w:tc>
          <w:tcPr>
            <w:tcW w:w="961" w:type="dxa"/>
          </w:tcPr>
          <w:p w14:paraId="3087A62A" w14:textId="77777777" w:rsidR="00C605AF" w:rsidRPr="00B20AE8" w:rsidRDefault="00C605AF" w:rsidP="0039402F">
            <w:pPr>
              <w:pStyle w:val="TAL"/>
            </w:pPr>
            <w:r w:rsidRPr="00B20AE8">
              <w:rPr>
                <w:lang w:eastAsia="zh-CN"/>
              </w:rPr>
              <w:t>ANTCR7</w:t>
            </w:r>
          </w:p>
        </w:tc>
        <w:tc>
          <w:tcPr>
            <w:tcW w:w="961" w:type="dxa"/>
          </w:tcPr>
          <w:p w14:paraId="5EFE6B14" w14:textId="77777777" w:rsidR="00C605AF" w:rsidRPr="00B20AE8" w:rsidRDefault="00C605AF" w:rsidP="0039402F">
            <w:pPr>
              <w:pStyle w:val="TAL"/>
              <w:rPr>
                <w:rFonts w:cs="Arial"/>
                <w:lang w:eastAsia="zh-CN"/>
              </w:rPr>
            </w:pPr>
            <w:r w:rsidRPr="00B20AE8">
              <w:t>ANTCR1</w:t>
            </w:r>
          </w:p>
        </w:tc>
        <w:tc>
          <w:tcPr>
            <w:tcW w:w="961" w:type="dxa"/>
          </w:tcPr>
          <w:p w14:paraId="615EC597" w14:textId="77777777" w:rsidR="00C605AF" w:rsidRPr="00B20AE8" w:rsidRDefault="00C605AF" w:rsidP="0039402F">
            <w:pPr>
              <w:pStyle w:val="TAL"/>
              <w:rPr>
                <w:rFonts w:cs="Arial"/>
                <w:lang w:eastAsia="zh-CN"/>
              </w:rPr>
            </w:pPr>
            <w:r w:rsidRPr="00B20AE8">
              <w:t>ANTCR2</w:t>
            </w:r>
          </w:p>
        </w:tc>
      </w:tr>
      <w:tr w:rsidR="00C605AF" w:rsidRPr="00B20AE8" w14:paraId="228211BB" w14:textId="77777777" w:rsidTr="006A2BF1">
        <w:trPr>
          <w:cantSplit/>
          <w:jc w:val="center"/>
        </w:trPr>
        <w:tc>
          <w:tcPr>
            <w:tcW w:w="601" w:type="dxa"/>
            <w:shd w:val="clear" w:color="auto" w:fill="auto"/>
          </w:tcPr>
          <w:p w14:paraId="23C67D65" w14:textId="77777777" w:rsidR="00C605AF" w:rsidRPr="00B20AE8" w:rsidRDefault="00C605AF" w:rsidP="0039402F">
            <w:pPr>
              <w:pStyle w:val="TAL"/>
              <w:rPr>
                <w:lang w:eastAsia="zh-CN"/>
              </w:rPr>
            </w:pPr>
            <w:r w:rsidRPr="00B20AE8">
              <w:rPr>
                <w:lang w:eastAsia="zh-CN"/>
              </w:rPr>
              <w:t>BC3</w:t>
            </w:r>
          </w:p>
        </w:tc>
        <w:tc>
          <w:tcPr>
            <w:tcW w:w="1066" w:type="dxa"/>
            <w:shd w:val="clear" w:color="auto" w:fill="auto"/>
          </w:tcPr>
          <w:p w14:paraId="10C550A1" w14:textId="77777777" w:rsidR="00C605AF" w:rsidRPr="00B20AE8" w:rsidRDefault="00C605AF" w:rsidP="0039402F">
            <w:pPr>
              <w:pStyle w:val="TAL"/>
              <w:rPr>
                <w:lang w:eastAsia="zh-CN"/>
              </w:rPr>
            </w:pPr>
            <w:r w:rsidRPr="00B20AE8">
              <w:rPr>
                <w:lang w:eastAsia="zh-CN"/>
              </w:rPr>
              <w:t xml:space="preserve">ATCR1b </w:t>
            </w:r>
          </w:p>
        </w:tc>
        <w:tc>
          <w:tcPr>
            <w:tcW w:w="961" w:type="dxa"/>
            <w:shd w:val="clear" w:color="auto" w:fill="auto"/>
          </w:tcPr>
          <w:p w14:paraId="7CB2E828" w14:textId="77777777" w:rsidR="00C605AF" w:rsidRPr="00B20AE8" w:rsidRDefault="00C605AF" w:rsidP="0039402F">
            <w:pPr>
              <w:pStyle w:val="TAL"/>
              <w:rPr>
                <w:lang w:eastAsia="zh-CN"/>
              </w:rPr>
            </w:pPr>
            <w:r w:rsidRPr="00B20AE8">
              <w:rPr>
                <w:lang w:eastAsia="zh-CN"/>
              </w:rPr>
              <w:t>ANTCR2</w:t>
            </w:r>
          </w:p>
        </w:tc>
        <w:tc>
          <w:tcPr>
            <w:tcW w:w="1066" w:type="dxa"/>
            <w:shd w:val="clear" w:color="auto" w:fill="auto"/>
          </w:tcPr>
          <w:p w14:paraId="76814528" w14:textId="77777777" w:rsidR="00C605AF" w:rsidRPr="00B20AE8" w:rsidRDefault="00C605AF" w:rsidP="0039402F">
            <w:pPr>
              <w:pStyle w:val="TAL"/>
              <w:rPr>
                <w:lang w:eastAsia="zh-CN"/>
              </w:rPr>
            </w:pPr>
            <w:r w:rsidRPr="00B20AE8">
              <w:rPr>
                <w:lang w:eastAsia="zh-CN"/>
              </w:rPr>
              <w:t>ANTCR3a</w:t>
            </w:r>
          </w:p>
        </w:tc>
        <w:tc>
          <w:tcPr>
            <w:tcW w:w="961" w:type="dxa"/>
          </w:tcPr>
          <w:p w14:paraId="58470ED5" w14:textId="77777777" w:rsidR="00C605AF" w:rsidRPr="00B20AE8" w:rsidRDefault="00C605AF" w:rsidP="0039402F">
            <w:pPr>
              <w:pStyle w:val="TAL"/>
              <w:rPr>
                <w:lang w:eastAsia="zh-CN"/>
              </w:rPr>
            </w:pPr>
            <w:r w:rsidRPr="00B20AE8">
              <w:rPr>
                <w:lang w:eastAsia="zh-CN"/>
              </w:rPr>
              <w:t>ANTCR7</w:t>
            </w:r>
          </w:p>
        </w:tc>
        <w:tc>
          <w:tcPr>
            <w:tcW w:w="961" w:type="dxa"/>
          </w:tcPr>
          <w:p w14:paraId="3910F299" w14:textId="77777777" w:rsidR="00C605AF" w:rsidRPr="00B20AE8" w:rsidRDefault="00C605AF" w:rsidP="0039402F">
            <w:pPr>
              <w:pStyle w:val="TAL"/>
              <w:rPr>
                <w:lang w:eastAsia="zh-CN"/>
              </w:rPr>
            </w:pPr>
            <w:r w:rsidRPr="00B20AE8">
              <w:rPr>
                <w:lang w:eastAsia="zh-CN"/>
              </w:rPr>
              <w:t>N/A</w:t>
            </w:r>
          </w:p>
        </w:tc>
        <w:tc>
          <w:tcPr>
            <w:tcW w:w="961" w:type="dxa"/>
          </w:tcPr>
          <w:p w14:paraId="5A379CAA" w14:textId="77777777" w:rsidR="00C605AF" w:rsidRPr="00B20AE8" w:rsidRDefault="00C605AF" w:rsidP="0039402F">
            <w:pPr>
              <w:pStyle w:val="TAL"/>
              <w:rPr>
                <w:rFonts w:cs="Arial"/>
                <w:lang w:eastAsia="zh-CN"/>
              </w:rPr>
            </w:pPr>
            <w:r w:rsidRPr="00B20AE8">
              <w:t>ANTCR2</w:t>
            </w:r>
          </w:p>
        </w:tc>
      </w:tr>
    </w:tbl>
    <w:p w14:paraId="72EF02F4" w14:textId="77777777" w:rsidR="003B2DEF" w:rsidRPr="00B20AE8" w:rsidRDefault="003B2DEF" w:rsidP="0039402F">
      <w:pPr>
        <w:rPr>
          <w:lang w:eastAsia="zh-CN"/>
        </w:rPr>
      </w:pPr>
    </w:p>
    <w:p w14:paraId="56514A8B" w14:textId="77777777" w:rsidR="00DD6845" w:rsidRPr="00B20AE8" w:rsidRDefault="003B2DEF" w:rsidP="00F437E4">
      <w:pPr>
        <w:pStyle w:val="H6"/>
        <w:rPr>
          <w:lang w:eastAsia="zh-CN"/>
        </w:rPr>
      </w:pPr>
      <w:bookmarkStart w:id="920" w:name="_Toc21122870"/>
      <w:bookmarkStart w:id="921" w:name="_Toc45907063"/>
      <w:bookmarkStart w:id="922" w:name="_Toc53181167"/>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920"/>
      <w:bookmarkEnd w:id="921"/>
      <w:bookmarkEnd w:id="922"/>
    </w:p>
    <w:p w14:paraId="07A592BD" w14:textId="77777777" w:rsidR="007D687A" w:rsidRPr="00B20AE8" w:rsidRDefault="003B2DEF" w:rsidP="0039402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14:paraId="75FB00C6"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39599AE6" w14:textId="77777777" w:rsidR="003B2DEF"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D9843D8" w14:textId="77777777" w:rsidR="003B2DEF" w:rsidRPr="00B20AE8" w:rsidRDefault="003B2DEF" w:rsidP="0039402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14:paraId="156F8A97" w14:textId="1534E718" w:rsidR="003D5832" w:rsidRPr="00B20AE8" w:rsidRDefault="003D5832" w:rsidP="00673E8E">
      <w:pPr>
        <w:pStyle w:val="Heading4"/>
      </w:pPr>
      <w:bookmarkStart w:id="923" w:name="_Toc21122871"/>
      <w:bookmarkStart w:id="924" w:name="_Toc45907064"/>
      <w:bookmarkStart w:id="925" w:name="_Toc53181168"/>
      <w:bookmarkStart w:id="926" w:name="_Toc61116985"/>
      <w:bookmarkStart w:id="927" w:name="_Toc67080837"/>
      <w:bookmarkStart w:id="928" w:name="_Toc68770189"/>
      <w:bookmarkStart w:id="929" w:name="_Toc74755252"/>
      <w:bookmarkStart w:id="930" w:name="_Toc76506176"/>
      <w:bookmarkStart w:id="931" w:name="_Toc83113095"/>
      <w:bookmarkStart w:id="932" w:name="_Toc89876298"/>
      <w:bookmarkStart w:id="933" w:name="_Toc98711198"/>
      <w:bookmarkStart w:id="934" w:name="_Toc145097065"/>
      <w:bookmarkStart w:id="935" w:name="_Toc161848315"/>
      <w:r w:rsidRPr="00B20AE8">
        <w:t>4.11.2.9</w:t>
      </w:r>
      <w:r w:rsidRPr="00B20AE8">
        <w:tab/>
        <w:t xml:space="preserve">ATCR6: Single carrier for </w:t>
      </w:r>
      <w:r w:rsidR="00577BE5">
        <w:t>t</w:t>
      </w:r>
      <w:r w:rsidRPr="00B20AE8">
        <w:t>ransmitter tests</w:t>
      </w:r>
      <w:bookmarkEnd w:id="923"/>
      <w:bookmarkEnd w:id="924"/>
      <w:bookmarkEnd w:id="925"/>
      <w:bookmarkEnd w:id="926"/>
      <w:bookmarkEnd w:id="927"/>
      <w:bookmarkEnd w:id="928"/>
      <w:bookmarkEnd w:id="929"/>
      <w:bookmarkEnd w:id="930"/>
      <w:bookmarkEnd w:id="931"/>
      <w:bookmarkEnd w:id="932"/>
      <w:bookmarkEnd w:id="933"/>
      <w:bookmarkEnd w:id="934"/>
      <w:bookmarkEnd w:id="935"/>
    </w:p>
    <w:p w14:paraId="73248384" w14:textId="77777777" w:rsidR="003D5832" w:rsidRPr="00B20AE8" w:rsidRDefault="003D5832" w:rsidP="00673E8E">
      <w:pPr>
        <w:pStyle w:val="Heading5"/>
      </w:pPr>
      <w:bookmarkStart w:id="936" w:name="_Toc21122872"/>
      <w:bookmarkStart w:id="937" w:name="_Toc45907065"/>
      <w:bookmarkStart w:id="938" w:name="_Toc53181169"/>
      <w:bookmarkStart w:id="939" w:name="_Toc61116986"/>
      <w:bookmarkStart w:id="940" w:name="_Toc67080838"/>
      <w:bookmarkStart w:id="941" w:name="_Toc68770190"/>
      <w:bookmarkStart w:id="942" w:name="_Toc74755253"/>
      <w:bookmarkStart w:id="943" w:name="_Toc76506177"/>
      <w:bookmarkStart w:id="944" w:name="_Toc83113096"/>
      <w:bookmarkStart w:id="945" w:name="_Toc89876299"/>
      <w:bookmarkStart w:id="946" w:name="_Toc98711199"/>
      <w:bookmarkStart w:id="947" w:name="_Toc145097066"/>
      <w:bookmarkStart w:id="948" w:name="_Toc161848316"/>
      <w:r w:rsidRPr="00B20AE8">
        <w:t>4.11.2.9.1</w:t>
      </w:r>
      <w:r w:rsidRPr="00B20AE8">
        <w:tab/>
        <w:t>ATCR6a generation</w:t>
      </w:r>
      <w:bookmarkEnd w:id="936"/>
      <w:bookmarkEnd w:id="937"/>
      <w:bookmarkEnd w:id="938"/>
      <w:bookmarkEnd w:id="939"/>
      <w:bookmarkEnd w:id="940"/>
      <w:bookmarkEnd w:id="941"/>
      <w:bookmarkEnd w:id="942"/>
      <w:bookmarkEnd w:id="943"/>
      <w:bookmarkEnd w:id="944"/>
      <w:bookmarkEnd w:id="945"/>
      <w:bookmarkEnd w:id="946"/>
      <w:bookmarkEnd w:id="947"/>
      <w:bookmarkEnd w:id="948"/>
    </w:p>
    <w:p w14:paraId="5AD655CA" w14:textId="77777777" w:rsidR="003D5832" w:rsidRPr="00B20AE8" w:rsidRDefault="003D5832" w:rsidP="0039402F">
      <w:r w:rsidRPr="00B20AE8">
        <w:t>ATCR6a is constructed using the following method:</w:t>
      </w:r>
    </w:p>
    <w:p w14:paraId="6BA60384" w14:textId="77777777" w:rsidR="003D5832" w:rsidRPr="00B20AE8" w:rsidRDefault="003D5832" w:rsidP="0039402F">
      <w:pPr>
        <w:pStyle w:val="B1"/>
      </w:pPr>
      <w:r w:rsidRPr="00B20AE8">
        <w:t>-</w:t>
      </w:r>
      <w:r w:rsidRPr="00B20AE8">
        <w:tab/>
        <w:t>Place a single UTRA carrier at the RF channel to be tested.</w:t>
      </w:r>
    </w:p>
    <w:p w14:paraId="5AE1D6B0" w14:textId="77777777" w:rsidR="003D5832" w:rsidRPr="00B20AE8" w:rsidRDefault="003D5832" w:rsidP="00673E8E">
      <w:pPr>
        <w:pStyle w:val="Heading5"/>
      </w:pPr>
      <w:bookmarkStart w:id="949" w:name="_Toc21122873"/>
      <w:bookmarkStart w:id="950" w:name="_Toc45907066"/>
      <w:bookmarkStart w:id="951" w:name="_Toc53181170"/>
      <w:bookmarkStart w:id="952" w:name="_Toc61116987"/>
      <w:bookmarkStart w:id="953" w:name="_Toc67080839"/>
      <w:bookmarkStart w:id="954" w:name="_Toc68770191"/>
      <w:bookmarkStart w:id="955" w:name="_Toc74755254"/>
      <w:bookmarkStart w:id="956" w:name="_Toc76506178"/>
      <w:bookmarkStart w:id="957" w:name="_Toc83113097"/>
      <w:bookmarkStart w:id="958" w:name="_Toc89876300"/>
      <w:bookmarkStart w:id="959" w:name="_Toc98711200"/>
      <w:bookmarkStart w:id="960" w:name="_Toc145097067"/>
      <w:bookmarkStart w:id="961" w:name="_Toc161848317"/>
      <w:r w:rsidRPr="00B20AE8">
        <w:t>4.11.2.9.2</w:t>
      </w:r>
      <w:r w:rsidRPr="00B20AE8">
        <w:tab/>
        <w:t>ATCR6b generation</w:t>
      </w:r>
      <w:bookmarkEnd w:id="949"/>
      <w:bookmarkEnd w:id="950"/>
      <w:bookmarkEnd w:id="951"/>
      <w:bookmarkEnd w:id="952"/>
      <w:bookmarkEnd w:id="953"/>
      <w:bookmarkEnd w:id="954"/>
      <w:bookmarkEnd w:id="955"/>
      <w:bookmarkEnd w:id="956"/>
      <w:bookmarkEnd w:id="957"/>
      <w:bookmarkEnd w:id="958"/>
      <w:bookmarkEnd w:id="959"/>
      <w:bookmarkEnd w:id="960"/>
      <w:bookmarkEnd w:id="961"/>
    </w:p>
    <w:p w14:paraId="24F601F8" w14:textId="77777777" w:rsidR="003D5832" w:rsidRPr="00B20AE8" w:rsidRDefault="003D5832" w:rsidP="0039402F">
      <w:r w:rsidRPr="00B20AE8">
        <w:t>ATCR6b is constructed using the following method:</w:t>
      </w:r>
    </w:p>
    <w:p w14:paraId="0CB64D61" w14:textId="77777777" w:rsidR="003D5832" w:rsidRPr="00B20AE8" w:rsidRDefault="00C42DD9" w:rsidP="0039402F">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14:paraId="48C34440" w14:textId="77777777" w:rsidR="003D5832" w:rsidRPr="00B20AE8" w:rsidRDefault="003D5832" w:rsidP="00673E8E">
      <w:pPr>
        <w:pStyle w:val="Heading5"/>
      </w:pPr>
      <w:bookmarkStart w:id="962" w:name="_Toc21122874"/>
      <w:bookmarkStart w:id="963" w:name="_Toc45907067"/>
      <w:bookmarkStart w:id="964" w:name="_Toc53181171"/>
      <w:bookmarkStart w:id="965" w:name="_Toc61116988"/>
      <w:bookmarkStart w:id="966" w:name="_Toc67080840"/>
      <w:bookmarkStart w:id="967" w:name="_Toc68770192"/>
      <w:bookmarkStart w:id="968" w:name="_Toc74755255"/>
      <w:bookmarkStart w:id="969" w:name="_Toc76506179"/>
      <w:bookmarkStart w:id="970" w:name="_Toc83113098"/>
      <w:bookmarkStart w:id="971" w:name="_Toc89876301"/>
      <w:bookmarkStart w:id="972" w:name="_Toc98711201"/>
      <w:bookmarkStart w:id="973" w:name="_Toc145097068"/>
      <w:bookmarkStart w:id="974" w:name="_Toc161848318"/>
      <w:r w:rsidRPr="00B20AE8">
        <w:t>4.11.2.9.3</w:t>
      </w:r>
      <w:r w:rsidRPr="00B20AE8">
        <w:tab/>
      </w:r>
      <w:r w:rsidR="00724164" w:rsidRPr="00B20AE8">
        <w:t>Void</w:t>
      </w:r>
      <w:bookmarkEnd w:id="962"/>
      <w:bookmarkEnd w:id="963"/>
      <w:bookmarkEnd w:id="964"/>
      <w:bookmarkEnd w:id="965"/>
      <w:bookmarkEnd w:id="966"/>
      <w:bookmarkEnd w:id="967"/>
      <w:bookmarkEnd w:id="968"/>
      <w:bookmarkEnd w:id="969"/>
      <w:bookmarkEnd w:id="970"/>
      <w:bookmarkEnd w:id="971"/>
      <w:bookmarkEnd w:id="972"/>
      <w:bookmarkEnd w:id="973"/>
      <w:bookmarkEnd w:id="974"/>
    </w:p>
    <w:p w14:paraId="061E2611" w14:textId="77777777" w:rsidR="00CF0D41" w:rsidRPr="00B20AE8" w:rsidRDefault="00C605AF" w:rsidP="00CC4BB7">
      <w:pPr>
        <w:pStyle w:val="Heading5"/>
      </w:pPr>
      <w:bookmarkStart w:id="975" w:name="_Toc21122875"/>
      <w:bookmarkStart w:id="976" w:name="_Toc45907068"/>
      <w:bookmarkStart w:id="977" w:name="_Toc53181172"/>
      <w:bookmarkStart w:id="978" w:name="_Toc61116989"/>
      <w:bookmarkStart w:id="979" w:name="_Toc67080841"/>
      <w:bookmarkStart w:id="980" w:name="_Toc68770193"/>
      <w:bookmarkStart w:id="981" w:name="_Toc74755256"/>
      <w:bookmarkStart w:id="982" w:name="_Toc76506180"/>
      <w:bookmarkStart w:id="983" w:name="_Toc83113099"/>
      <w:bookmarkStart w:id="984" w:name="_Toc89876302"/>
      <w:bookmarkStart w:id="985" w:name="_Toc98711202"/>
      <w:bookmarkStart w:id="986" w:name="_Toc145097069"/>
      <w:bookmarkStart w:id="987" w:name="_Toc161848319"/>
      <w:r w:rsidRPr="00B20AE8">
        <w:t>4.11.2.9.3</w:t>
      </w:r>
      <w:r w:rsidR="000814A0" w:rsidRPr="00B20AE8">
        <w:t>A</w:t>
      </w:r>
      <w:r w:rsidRPr="00B20AE8">
        <w:tab/>
        <w:t>ATCR6d generation</w:t>
      </w:r>
      <w:bookmarkEnd w:id="975"/>
      <w:bookmarkEnd w:id="976"/>
      <w:bookmarkEnd w:id="977"/>
      <w:bookmarkEnd w:id="978"/>
      <w:bookmarkEnd w:id="979"/>
      <w:bookmarkEnd w:id="980"/>
      <w:bookmarkEnd w:id="981"/>
      <w:bookmarkEnd w:id="982"/>
      <w:bookmarkEnd w:id="983"/>
      <w:bookmarkEnd w:id="984"/>
      <w:bookmarkEnd w:id="985"/>
      <w:bookmarkEnd w:id="986"/>
      <w:bookmarkEnd w:id="987"/>
    </w:p>
    <w:p w14:paraId="4DA71358" w14:textId="77777777" w:rsidR="00C605AF" w:rsidRPr="00B20AE8" w:rsidRDefault="00C605AF" w:rsidP="0039402F">
      <w:r w:rsidRPr="00B20AE8">
        <w:t>ATCR6d is constructed using the following method:</w:t>
      </w:r>
    </w:p>
    <w:p w14:paraId="1D9E0783" w14:textId="5D06BAD5" w:rsidR="00CF0D41" w:rsidRPr="00B20AE8" w:rsidRDefault="00C605AF" w:rsidP="0039402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at the RF channel to be tested.</w:t>
      </w:r>
    </w:p>
    <w:p w14:paraId="5292FFAF" w14:textId="77777777" w:rsidR="003D5832" w:rsidRPr="00B20AE8" w:rsidRDefault="003D5832" w:rsidP="00673E8E">
      <w:pPr>
        <w:pStyle w:val="Heading5"/>
      </w:pPr>
      <w:bookmarkStart w:id="988" w:name="_Toc21122876"/>
      <w:bookmarkStart w:id="989" w:name="_Toc45907069"/>
      <w:bookmarkStart w:id="990" w:name="_Toc53181173"/>
      <w:bookmarkStart w:id="991" w:name="_Toc61116990"/>
      <w:bookmarkStart w:id="992" w:name="_Toc67080842"/>
      <w:bookmarkStart w:id="993" w:name="_Toc68770194"/>
      <w:bookmarkStart w:id="994" w:name="_Toc74755257"/>
      <w:bookmarkStart w:id="995" w:name="_Toc76506181"/>
      <w:bookmarkStart w:id="996" w:name="_Toc83113100"/>
      <w:bookmarkStart w:id="997" w:name="_Toc89876303"/>
      <w:bookmarkStart w:id="998" w:name="_Toc98711203"/>
      <w:bookmarkStart w:id="999" w:name="_Toc145097070"/>
      <w:bookmarkStart w:id="1000" w:name="_Toc161848320"/>
      <w:r w:rsidRPr="00B20AE8">
        <w:t>4.11.2.9.4</w:t>
      </w:r>
      <w:r w:rsidRPr="00B20AE8">
        <w:tab/>
        <w:t xml:space="preserve">ATCR6 </w:t>
      </w:r>
      <w:r w:rsidR="007D687A" w:rsidRPr="00B20AE8">
        <w:t xml:space="preserve">power </w:t>
      </w:r>
      <w:r w:rsidRPr="00B20AE8">
        <w:t>allocation</w:t>
      </w:r>
      <w:bookmarkEnd w:id="988"/>
      <w:bookmarkEnd w:id="989"/>
      <w:bookmarkEnd w:id="990"/>
      <w:bookmarkEnd w:id="991"/>
      <w:bookmarkEnd w:id="992"/>
      <w:bookmarkEnd w:id="993"/>
      <w:bookmarkEnd w:id="994"/>
      <w:bookmarkEnd w:id="995"/>
      <w:bookmarkEnd w:id="996"/>
      <w:bookmarkEnd w:id="997"/>
      <w:bookmarkEnd w:id="998"/>
      <w:bookmarkEnd w:id="999"/>
      <w:bookmarkEnd w:id="1000"/>
    </w:p>
    <w:p w14:paraId="6C67C745" w14:textId="6561EB11" w:rsidR="003D5832" w:rsidRPr="00B20AE8" w:rsidRDefault="003D5832" w:rsidP="0039402F">
      <w:r w:rsidRPr="00B20AE8">
        <w:t xml:space="preserve">Set the number of carriers to 1. Set the beam parameters to those appropriate for the beam identifier of the beam under test and to the direction to be tested from the beam declarations (see table 4.10-1, D9.3 - </w:t>
      </w:r>
      <w:r w:rsidR="00577BE5">
        <w:t>D9.</w:t>
      </w:r>
      <w:r w:rsidRPr="00B20AE8">
        <w:t>13).</w:t>
      </w:r>
    </w:p>
    <w:p w14:paraId="64549514" w14:textId="77777777" w:rsidR="00C605AF" w:rsidRPr="00B20AE8" w:rsidRDefault="00C605AF" w:rsidP="00C605AF">
      <w:pPr>
        <w:pStyle w:val="Heading4"/>
      </w:pPr>
      <w:bookmarkStart w:id="1001" w:name="_Toc21122877"/>
      <w:bookmarkStart w:id="1002" w:name="_Toc45907070"/>
      <w:bookmarkStart w:id="1003" w:name="_Toc53181174"/>
      <w:bookmarkStart w:id="1004" w:name="_Toc61116991"/>
      <w:bookmarkStart w:id="1005" w:name="_Toc67080843"/>
      <w:bookmarkStart w:id="1006" w:name="_Toc68770195"/>
      <w:bookmarkStart w:id="1007" w:name="_Toc74755258"/>
      <w:bookmarkStart w:id="1008" w:name="_Toc76506182"/>
      <w:bookmarkStart w:id="1009" w:name="_Toc83113101"/>
      <w:bookmarkStart w:id="1010" w:name="_Toc89876304"/>
      <w:bookmarkStart w:id="1011" w:name="_Toc98711204"/>
      <w:bookmarkStart w:id="1012" w:name="_Toc145097071"/>
      <w:bookmarkStart w:id="1013" w:name="_Toc161848321"/>
      <w:r w:rsidRPr="00B20AE8">
        <w:t>4.11.2.10</w:t>
      </w:r>
      <w:r w:rsidRPr="00B20AE8">
        <w:tab/>
        <w:t>ATCR7: E-UTRA and NR multi RAT operation</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1BE81994" w14:textId="77777777" w:rsidR="00C605AF" w:rsidRPr="00B20AE8" w:rsidRDefault="00C605AF" w:rsidP="00C605AF">
      <w:pPr>
        <w:pStyle w:val="Heading5"/>
      </w:pPr>
      <w:bookmarkStart w:id="1014" w:name="_Toc21122878"/>
      <w:bookmarkStart w:id="1015" w:name="_Toc45907071"/>
      <w:bookmarkStart w:id="1016" w:name="_Toc53181175"/>
      <w:bookmarkStart w:id="1017" w:name="_Toc61116992"/>
      <w:bookmarkStart w:id="1018" w:name="_Toc67080844"/>
      <w:bookmarkStart w:id="1019" w:name="_Toc68770196"/>
      <w:bookmarkStart w:id="1020" w:name="_Toc74755259"/>
      <w:bookmarkStart w:id="1021" w:name="_Toc76506183"/>
      <w:bookmarkStart w:id="1022" w:name="_Toc83113102"/>
      <w:bookmarkStart w:id="1023" w:name="_Toc89876305"/>
      <w:bookmarkStart w:id="1024" w:name="_Toc98711205"/>
      <w:bookmarkStart w:id="1025" w:name="_Toc145097072"/>
      <w:bookmarkStart w:id="1026" w:name="_Toc161848322"/>
      <w:r w:rsidRPr="00B20AE8">
        <w:t>4.11.2.10.1</w:t>
      </w:r>
      <w:r w:rsidRPr="00B20AE8">
        <w:tab/>
        <w:t>General</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3229F92A" w14:textId="77777777" w:rsidR="00C605AF" w:rsidRPr="00B20AE8" w:rsidRDefault="00C605AF" w:rsidP="0039402F">
      <w:r w:rsidRPr="00B20AE8">
        <w:t>The purpose of ATCR7 is to test E-UTRA and NR multi-RAT aspects.</w:t>
      </w:r>
    </w:p>
    <w:p w14:paraId="0F489528" w14:textId="77777777" w:rsidR="00C605AF" w:rsidRPr="00B20AE8" w:rsidRDefault="00C605AF" w:rsidP="0039402F">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14:paraId="6E8ECB49" w14:textId="77777777" w:rsidR="00C605AF" w:rsidRPr="00B20AE8" w:rsidRDefault="00C605AF" w:rsidP="0039402F">
      <w:pPr>
        <w:pStyle w:val="B1"/>
      </w:pPr>
      <w:r w:rsidRPr="00B20AE8">
        <w:t>1)</w:t>
      </w:r>
      <w:r w:rsidRPr="00B20AE8">
        <w:tab/>
        <w:t>The maximum EIRP and the reduced number of supported carriers at the maximum EIRP in Multi-RAT operations.</w:t>
      </w:r>
    </w:p>
    <w:p w14:paraId="7719B2B7" w14:textId="77777777" w:rsidR="00C605AF" w:rsidRPr="00B20AE8" w:rsidRDefault="00C605AF" w:rsidP="0039402F">
      <w:pPr>
        <w:pStyle w:val="B1"/>
      </w:pPr>
      <w:r w:rsidRPr="00B20AE8">
        <w:t>2)</w:t>
      </w:r>
      <w:r w:rsidRPr="00B20AE8">
        <w:tab/>
        <w:t>The reduced maximum EIRP at the total number of supported carriers in Multi-RAT operations and the total number of supported carriers.</w:t>
      </w:r>
    </w:p>
    <w:p w14:paraId="2FEA18C8" w14:textId="77777777" w:rsidR="00CF0D41" w:rsidRPr="00B20AE8" w:rsidRDefault="00C605AF" w:rsidP="0039402F">
      <w:r w:rsidRPr="00B20AE8">
        <w:t>Tests that use ATCR7 shall be performed using both instances 1) and 2) of ATCR7.</w:t>
      </w:r>
    </w:p>
    <w:p w14:paraId="42C585B3" w14:textId="77777777" w:rsidR="00C605AF" w:rsidRPr="00B20AE8" w:rsidRDefault="00C605AF" w:rsidP="00F437E4">
      <w:pPr>
        <w:pStyle w:val="Heading5"/>
      </w:pPr>
      <w:bookmarkStart w:id="1027" w:name="_Toc21122879"/>
      <w:bookmarkStart w:id="1028" w:name="_Toc45907072"/>
      <w:bookmarkStart w:id="1029" w:name="_Toc53181176"/>
      <w:bookmarkStart w:id="1030" w:name="_Toc61116993"/>
      <w:bookmarkStart w:id="1031" w:name="_Toc67080845"/>
      <w:bookmarkStart w:id="1032" w:name="_Toc68770197"/>
      <w:bookmarkStart w:id="1033" w:name="_Toc74755260"/>
      <w:bookmarkStart w:id="1034" w:name="_Toc76506184"/>
      <w:bookmarkStart w:id="1035" w:name="_Toc83113103"/>
      <w:bookmarkStart w:id="1036" w:name="_Toc89876306"/>
      <w:bookmarkStart w:id="1037" w:name="_Toc98711206"/>
      <w:bookmarkStart w:id="1038" w:name="_Toc145097073"/>
      <w:bookmarkStart w:id="1039" w:name="_Toc161848323"/>
      <w:r w:rsidRPr="00B20AE8">
        <w:t>4.11.2.10.2</w:t>
      </w:r>
      <w:r w:rsidRPr="00B20AE8">
        <w:tab/>
        <w:t>ATCR7 generation</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2EA70416" w14:textId="77777777" w:rsidR="00C605AF" w:rsidRPr="00B20AE8" w:rsidRDefault="00C605AF" w:rsidP="0039402F">
      <w:r w:rsidRPr="00B20AE8">
        <w:t>ATCR7 is constructed using the following method:</w:t>
      </w:r>
    </w:p>
    <w:p w14:paraId="58549496" w14:textId="77777777" w:rsidR="00C605AF" w:rsidRPr="00B20AE8" w:rsidRDefault="00C605A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14:paraId="3FD51B1B" w14:textId="309C1478" w:rsidR="00C605AF" w:rsidRPr="00B20AE8" w:rsidRDefault="00C605AF" w:rsidP="0039402F">
      <w:pPr>
        <w:pStyle w:val="B1"/>
      </w:pPr>
      <w:r w:rsidRPr="00B20AE8">
        <w:t>-</w:t>
      </w:r>
      <w:r w:rsidRPr="00B20AE8">
        <w:tab/>
        <w:t xml:space="preserve">Select a NR carrier as specified in </w:t>
      </w:r>
      <w:r w:rsidR="003D3C64">
        <w:t>clause </w:t>
      </w:r>
      <w:r w:rsidR="003D3C64" w:rsidRPr="00B20AE8">
        <w:t>4</w:t>
      </w:r>
      <w:r w:rsidR="000814A0" w:rsidRPr="00B20AE8">
        <w:t>.11.1A</w:t>
      </w:r>
      <w:r w:rsidRPr="00B20AE8">
        <w:t xml:space="preserve">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D7DA1C3" w14:textId="77777777" w:rsidR="00C605AF" w:rsidRPr="00B20AE8" w:rsidRDefault="00C605AF" w:rsidP="0039402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07B3B692" w14:textId="6DBC6925" w:rsidR="00C605AF" w:rsidRPr="00B20AE8" w:rsidRDefault="00C605AF" w:rsidP="0039402F">
      <w:pPr>
        <w:pStyle w:val="B1"/>
      </w:pPr>
      <w:r w:rsidRPr="00B20AE8">
        <w:t>-</w:t>
      </w:r>
      <w:r w:rsidRPr="00B20AE8">
        <w:tab/>
        <w:t xml:space="preserve">For transmitter tests, alternately add NR carriers as specified in </w:t>
      </w:r>
      <w:r w:rsidR="003D3C64">
        <w:t>clause </w:t>
      </w:r>
      <w:r w:rsidR="003D3C64" w:rsidRPr="00B20AE8">
        <w:t>4</w:t>
      </w:r>
      <w:r w:rsidR="000814A0" w:rsidRPr="00B20AE8">
        <w:t>.11.1A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w:t>
      </w:r>
      <w:r w:rsidR="003D3C64">
        <w:t>clause </w:t>
      </w:r>
      <w:r w:rsidR="003D3C64" w:rsidRPr="00B20AE8">
        <w:t>4</w:t>
      </w:r>
      <w:r w:rsidRPr="00B20AE8">
        <w:t>.6 shall apply.</w:t>
      </w:r>
    </w:p>
    <w:p w14:paraId="146FB4EA" w14:textId="77777777" w:rsidR="00C605AF" w:rsidRPr="00B20AE8" w:rsidRDefault="000814A0" w:rsidP="00C605AF">
      <w:pPr>
        <w:pStyle w:val="Heading5"/>
      </w:pPr>
      <w:bookmarkStart w:id="1040" w:name="_Toc21122880"/>
      <w:bookmarkStart w:id="1041" w:name="_Toc45907073"/>
      <w:bookmarkStart w:id="1042" w:name="_Toc53181177"/>
      <w:bookmarkStart w:id="1043" w:name="_Toc61116994"/>
      <w:bookmarkStart w:id="1044" w:name="_Toc67080846"/>
      <w:bookmarkStart w:id="1045" w:name="_Toc68770198"/>
      <w:bookmarkStart w:id="1046" w:name="_Toc74755261"/>
      <w:bookmarkStart w:id="1047" w:name="_Toc76506185"/>
      <w:bookmarkStart w:id="1048" w:name="_Toc83113104"/>
      <w:bookmarkStart w:id="1049" w:name="_Toc89876307"/>
      <w:bookmarkStart w:id="1050" w:name="_Toc98711207"/>
      <w:bookmarkStart w:id="1051" w:name="_Toc145097074"/>
      <w:bookmarkStart w:id="1052" w:name="_Toc161848324"/>
      <w:r w:rsidRPr="00B20AE8">
        <w:t>4.11.2.10.3</w:t>
      </w:r>
      <w:r w:rsidR="00C605AF" w:rsidRPr="00B20AE8">
        <w:tab/>
        <w:t>ATCR7 power allocation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1C7C3F7D" w14:textId="77777777" w:rsidR="00C605AF" w:rsidRPr="00B20AE8" w:rsidRDefault="00C605AF" w:rsidP="0039402F">
      <w:r w:rsidRPr="00B20AE8">
        <w:t>Set the number of carriers to the reduced number of carriers at maximum TRP in multi-RAT operations (see table 4.10-1, D9.23) and set each carrier to maximum EIRP (see table 4.10-1, D9.11).</w:t>
      </w:r>
    </w:p>
    <w:p w14:paraId="659C6704" w14:textId="77777777" w:rsidR="00C605AF" w:rsidRPr="00B20AE8" w:rsidRDefault="00C605AF" w:rsidP="0039402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3C28DEAB" w14:textId="77777777" w:rsidR="00C605AF" w:rsidRPr="00B20AE8" w:rsidRDefault="00C605AF"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06F31446" w14:textId="77777777" w:rsidR="00C605AF" w:rsidRPr="00B20AE8" w:rsidRDefault="00C605AF" w:rsidP="00C605AF">
      <w:pPr>
        <w:pStyle w:val="Heading4"/>
      </w:pPr>
      <w:bookmarkStart w:id="1053" w:name="_Toc21122881"/>
      <w:bookmarkStart w:id="1054" w:name="_Toc45907074"/>
      <w:bookmarkStart w:id="1055" w:name="_Toc53181178"/>
      <w:bookmarkStart w:id="1056" w:name="_Toc61116995"/>
      <w:bookmarkStart w:id="1057" w:name="_Toc67080847"/>
      <w:bookmarkStart w:id="1058" w:name="_Toc68770199"/>
      <w:bookmarkStart w:id="1059" w:name="_Toc74755262"/>
      <w:bookmarkStart w:id="1060" w:name="_Toc76506186"/>
      <w:bookmarkStart w:id="1061" w:name="_Toc83113105"/>
      <w:bookmarkStart w:id="1062" w:name="_Toc89876308"/>
      <w:bookmarkStart w:id="1063" w:name="_Toc98711208"/>
      <w:bookmarkStart w:id="1064" w:name="_Toc145097075"/>
      <w:bookmarkStart w:id="1065" w:name="_Toc161848325"/>
      <w:r w:rsidRPr="00B20AE8">
        <w:t>4.11.2.11</w:t>
      </w:r>
      <w:r w:rsidRPr="00B20AE8">
        <w:tab/>
        <w:t>ANTCR7: E-UTRA and NR multi RAT non-contiguous operation</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365D8637" w14:textId="77777777" w:rsidR="00C605AF" w:rsidRPr="00B20AE8" w:rsidRDefault="00C605AF" w:rsidP="00C605AF">
      <w:pPr>
        <w:pStyle w:val="Heading5"/>
      </w:pPr>
      <w:bookmarkStart w:id="1066" w:name="_Toc21122882"/>
      <w:bookmarkStart w:id="1067" w:name="_Toc45907075"/>
      <w:bookmarkStart w:id="1068" w:name="_Toc53181179"/>
      <w:bookmarkStart w:id="1069" w:name="_Toc61116996"/>
      <w:bookmarkStart w:id="1070" w:name="_Toc67080848"/>
      <w:bookmarkStart w:id="1071" w:name="_Toc68770200"/>
      <w:bookmarkStart w:id="1072" w:name="_Toc74755263"/>
      <w:bookmarkStart w:id="1073" w:name="_Toc76506187"/>
      <w:bookmarkStart w:id="1074" w:name="_Toc83113106"/>
      <w:bookmarkStart w:id="1075" w:name="_Toc89876309"/>
      <w:bookmarkStart w:id="1076" w:name="_Toc98711209"/>
      <w:bookmarkStart w:id="1077" w:name="_Toc145097076"/>
      <w:bookmarkStart w:id="1078" w:name="_Toc161848326"/>
      <w:r w:rsidRPr="00B20AE8">
        <w:t>4.11.2.11.1</w:t>
      </w:r>
      <w:r w:rsidRPr="00B20AE8">
        <w:tab/>
        <w:t>General</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3CF2BC14" w14:textId="77777777" w:rsidR="00C605AF" w:rsidRPr="00B20AE8" w:rsidRDefault="00C605AF" w:rsidP="0039402F">
      <w:r w:rsidRPr="00B20AE8">
        <w:t>The purpose of ANTCR7 is to test E-UTRA and NR multi RAT non-contiguous aspects.</w:t>
      </w:r>
    </w:p>
    <w:p w14:paraId="47262BC6" w14:textId="77777777" w:rsidR="00C605AF" w:rsidRPr="00B20AE8" w:rsidRDefault="00C605AF" w:rsidP="0039402F">
      <w:r w:rsidRPr="00B20AE8">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14:paraId="1E6A22F9" w14:textId="77777777" w:rsidR="00C605AF" w:rsidRPr="00B20AE8" w:rsidRDefault="00C605AF" w:rsidP="0039402F">
      <w:pPr>
        <w:pStyle w:val="B1"/>
      </w:pPr>
      <w:r w:rsidRPr="00B20AE8">
        <w:t>1)</w:t>
      </w:r>
      <w:r w:rsidRPr="00B20AE8">
        <w:tab/>
        <w:t>The maximum EIRP and the reduced number of supported carriers at the maximum EIRP in Multi-RAT operations.</w:t>
      </w:r>
    </w:p>
    <w:p w14:paraId="68CC6E57" w14:textId="77777777" w:rsidR="00C605AF" w:rsidRPr="00B20AE8" w:rsidRDefault="00C605AF" w:rsidP="0039402F">
      <w:pPr>
        <w:pStyle w:val="B1"/>
      </w:pPr>
      <w:r w:rsidRPr="00B20AE8">
        <w:t>2)</w:t>
      </w:r>
      <w:r w:rsidRPr="00B20AE8">
        <w:tab/>
        <w:t>The reduced maximum EIRP at the total number of supported carriers in Multi-RAT operations and the total number of supported carriers.</w:t>
      </w:r>
    </w:p>
    <w:p w14:paraId="05B1EF2D" w14:textId="77777777" w:rsidR="00C605AF" w:rsidRPr="00B20AE8" w:rsidRDefault="00C605AF" w:rsidP="0039402F">
      <w:r w:rsidRPr="00B20AE8">
        <w:t>If the reduced number of supported carriers is 4 or more, only instance 1) of ANTCR7 shall be used in the tests, otherwise both instances 1) and 2) of ANTCR7 shall be used in the tests.</w:t>
      </w:r>
    </w:p>
    <w:p w14:paraId="16315696" w14:textId="77777777" w:rsidR="00C605AF" w:rsidRPr="00B20AE8" w:rsidRDefault="00C605AF" w:rsidP="00C605AF">
      <w:pPr>
        <w:pStyle w:val="Heading5"/>
      </w:pPr>
      <w:bookmarkStart w:id="1079" w:name="_Toc21122883"/>
      <w:bookmarkStart w:id="1080" w:name="_Toc45907076"/>
      <w:bookmarkStart w:id="1081" w:name="_Toc53181180"/>
      <w:bookmarkStart w:id="1082" w:name="_Toc61116997"/>
      <w:bookmarkStart w:id="1083" w:name="_Toc67080849"/>
      <w:bookmarkStart w:id="1084" w:name="_Toc68770201"/>
      <w:bookmarkStart w:id="1085" w:name="_Toc74755264"/>
      <w:bookmarkStart w:id="1086" w:name="_Toc76506188"/>
      <w:bookmarkStart w:id="1087" w:name="_Toc83113107"/>
      <w:bookmarkStart w:id="1088" w:name="_Toc89876310"/>
      <w:bookmarkStart w:id="1089" w:name="_Toc98711210"/>
      <w:bookmarkStart w:id="1090" w:name="_Toc145097077"/>
      <w:bookmarkStart w:id="1091" w:name="_Toc161848327"/>
      <w:r w:rsidRPr="00B20AE8">
        <w:t>4.11.2.11.2</w:t>
      </w:r>
      <w:r w:rsidRPr="00B20AE8">
        <w:tab/>
        <w:t>ANTCR7 generation</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7DD365AC" w14:textId="77777777" w:rsidR="00C605AF" w:rsidRPr="00B20AE8" w:rsidRDefault="00C605AF" w:rsidP="0039402F">
      <w:pPr>
        <w:rPr>
          <w:lang w:eastAsia="zh-CN"/>
        </w:rPr>
      </w:pPr>
      <w:r w:rsidRPr="00B20AE8">
        <w:t>ANTRC7 is constructed using the following method:</w:t>
      </w:r>
    </w:p>
    <w:p w14:paraId="31F065A1" w14:textId="77777777" w:rsidR="00C605AF" w:rsidRPr="00B20AE8" w:rsidRDefault="00C605A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6E77ABED" w14:textId="77BFC0B7" w:rsidR="00C605AF" w:rsidRPr="00B20AE8" w:rsidRDefault="00C605AF" w:rsidP="0039402F">
      <w:pPr>
        <w:pStyle w:val="B1"/>
      </w:pPr>
      <w:r w:rsidRPr="00B20AE8">
        <w:t>-</w:t>
      </w:r>
      <w:r w:rsidRPr="00B20AE8">
        <w:tab/>
      </w:r>
      <w:r w:rsidRPr="00B20AE8">
        <w:rPr>
          <w:lang w:eastAsia="zh-CN"/>
        </w:rPr>
        <w:t xml:space="preserve">For transmitter tests, </w:t>
      </w:r>
      <w:r w:rsidRPr="00B20AE8">
        <w:t xml:space="preserve">place an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000B8628" w14:textId="0B13F805" w:rsidR="00C605AF" w:rsidRPr="00B20AE8" w:rsidRDefault="00C605AF" w:rsidP="0039402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5526651A" w14:textId="77777777" w:rsidR="00C605AF" w:rsidRPr="00B20AE8" w:rsidRDefault="00C605AF" w:rsidP="0039402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3D01759B" w14:textId="77777777" w:rsidR="00C605AF" w:rsidRPr="00B20AE8" w:rsidRDefault="00C605AF" w:rsidP="00C605AF">
      <w:pPr>
        <w:pStyle w:val="Heading5"/>
      </w:pPr>
      <w:bookmarkStart w:id="1092" w:name="_Toc21122884"/>
      <w:bookmarkStart w:id="1093" w:name="_Toc45907077"/>
      <w:bookmarkStart w:id="1094" w:name="_Toc53181181"/>
      <w:bookmarkStart w:id="1095" w:name="_Toc61116998"/>
      <w:bookmarkStart w:id="1096" w:name="_Toc67080850"/>
      <w:bookmarkStart w:id="1097" w:name="_Toc68770202"/>
      <w:bookmarkStart w:id="1098" w:name="_Toc74755265"/>
      <w:bookmarkStart w:id="1099" w:name="_Toc76506189"/>
      <w:bookmarkStart w:id="1100" w:name="_Toc83113108"/>
      <w:bookmarkStart w:id="1101" w:name="_Toc89876311"/>
      <w:bookmarkStart w:id="1102" w:name="_Toc98711211"/>
      <w:bookmarkStart w:id="1103" w:name="_Toc145097078"/>
      <w:bookmarkStart w:id="1104" w:name="_Toc161848328"/>
      <w:r w:rsidRPr="00B20AE8">
        <w:t>4.11.2.11.3</w:t>
      </w:r>
      <w:r w:rsidRPr="00B20AE8">
        <w:tab/>
        <w:t>ANTCR7 power allocation</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7C0996A5" w14:textId="397FDBD0" w:rsidR="00C605AF" w:rsidRPr="00B20AE8" w:rsidRDefault="00C605AF" w:rsidP="0039402F">
      <w:r w:rsidRPr="00B20AE8">
        <w:t xml:space="preserve">For case (1) in </w:t>
      </w:r>
      <w:r w:rsidR="003D3C64">
        <w:t>clause </w:t>
      </w:r>
      <w:r w:rsidR="003D3C64" w:rsidRPr="00B20AE8">
        <w:t>4</w:t>
      </w:r>
      <w:r w:rsidRPr="00B20AE8">
        <w:t>.11.2.6.1 set the number of carriers to the reduced number of carriers at maximum TRP in multi-RAT operations (see table 4.10-1, D9.23).</w:t>
      </w:r>
    </w:p>
    <w:p w14:paraId="16E521E5" w14:textId="77777777" w:rsidR="00C605AF" w:rsidRPr="00B20AE8" w:rsidRDefault="00C605AF" w:rsidP="0039402F">
      <w:r w:rsidRPr="00B20AE8">
        <w:t xml:space="preserve">For EIRP accuracy requirements set each beam to maximum EIRP (see table 4.10-1, D9.10) for the tested </w:t>
      </w:r>
      <w:r w:rsidRPr="00B20AE8">
        <w:rPr>
          <w:i/>
        </w:rPr>
        <w:t>beam direction pair</w:t>
      </w:r>
      <w:r w:rsidRPr="00B20AE8">
        <w:t>.</w:t>
      </w:r>
    </w:p>
    <w:p w14:paraId="6F51FBAC" w14:textId="77777777" w:rsidR="00C605AF" w:rsidRPr="00B20AE8" w:rsidRDefault="00C605AF" w:rsidP="0039402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730D924" w14:textId="7303BF0E" w:rsidR="00CF0D41" w:rsidRPr="00B20AE8" w:rsidRDefault="00C605AF" w:rsidP="0039402F">
      <w:r w:rsidRPr="00B20AE8">
        <w:t xml:space="preserve">For case (2) in </w:t>
      </w:r>
      <w:r w:rsidR="003D3C64">
        <w:t>clause </w:t>
      </w:r>
      <w:r w:rsidR="003D3C64" w:rsidRPr="00B20AE8">
        <w:t>4</w:t>
      </w:r>
      <w:r w:rsidRPr="00B20AE8">
        <w:t>.11.2.6.1 set the number of carriers to the reduced</w:t>
      </w:r>
      <w:r w:rsidR="003D3C64">
        <w:t xml:space="preserve"> </w:t>
      </w:r>
      <w:r w:rsidRPr="00B20AE8">
        <w:t xml:space="preserve">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14:paraId="68070408" w14:textId="77777777" w:rsidR="00C605AF" w:rsidRPr="00B20AE8" w:rsidRDefault="00C605AF" w:rsidP="00C605AF">
      <w:pPr>
        <w:pStyle w:val="Heading4"/>
      </w:pPr>
      <w:bookmarkStart w:id="1105" w:name="_Toc21122885"/>
      <w:bookmarkStart w:id="1106" w:name="_Toc45907078"/>
      <w:bookmarkStart w:id="1107" w:name="_Toc53181182"/>
      <w:bookmarkStart w:id="1108" w:name="_Toc61116999"/>
      <w:bookmarkStart w:id="1109" w:name="_Toc67080851"/>
      <w:bookmarkStart w:id="1110" w:name="_Toc68770203"/>
      <w:bookmarkStart w:id="1111" w:name="_Toc74755266"/>
      <w:bookmarkStart w:id="1112" w:name="_Toc76506190"/>
      <w:bookmarkStart w:id="1113" w:name="_Toc83113109"/>
      <w:bookmarkStart w:id="1114" w:name="_Toc89876312"/>
      <w:bookmarkStart w:id="1115" w:name="_Toc98711212"/>
      <w:bookmarkStart w:id="1116" w:name="_Toc145097079"/>
      <w:bookmarkStart w:id="1117" w:name="_Toc161848329"/>
      <w:r w:rsidRPr="00B20AE8">
        <w:t>4.11.</w:t>
      </w:r>
      <w:r w:rsidR="00B03F4F">
        <w:t>2.</w:t>
      </w:r>
      <w:r w:rsidRPr="00B20AE8">
        <w:t>12</w:t>
      </w:r>
      <w:r w:rsidRPr="00B20AE8">
        <w:tab/>
        <w:t>ATCR8: NR multicarrier operation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70328B75" w14:textId="77777777" w:rsidR="00C605AF" w:rsidRPr="00B20AE8" w:rsidRDefault="00C605AF" w:rsidP="00C605AF">
      <w:pPr>
        <w:pStyle w:val="Heading5"/>
      </w:pPr>
      <w:bookmarkStart w:id="1118" w:name="_Toc21122886"/>
      <w:bookmarkStart w:id="1119" w:name="_Toc45907079"/>
      <w:bookmarkStart w:id="1120" w:name="_Toc53181183"/>
      <w:bookmarkStart w:id="1121" w:name="_Toc61117000"/>
      <w:bookmarkStart w:id="1122" w:name="_Toc67080852"/>
      <w:bookmarkStart w:id="1123" w:name="_Toc68770204"/>
      <w:bookmarkStart w:id="1124" w:name="_Toc74755267"/>
      <w:bookmarkStart w:id="1125" w:name="_Toc76506191"/>
      <w:bookmarkStart w:id="1126" w:name="_Toc83113110"/>
      <w:bookmarkStart w:id="1127" w:name="_Toc89876313"/>
      <w:bookmarkStart w:id="1128" w:name="_Toc98711213"/>
      <w:bookmarkStart w:id="1129" w:name="_Toc145097080"/>
      <w:bookmarkStart w:id="1130" w:name="_Toc161848330"/>
      <w:r w:rsidRPr="00B20AE8">
        <w:t>4.11.2.12.1</w:t>
      </w:r>
      <w:r w:rsidRPr="00B20AE8">
        <w:tab/>
        <w:t>General</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5E1CFE90" w14:textId="77777777" w:rsidR="00C605AF" w:rsidRPr="00B20AE8" w:rsidRDefault="00C605AF" w:rsidP="0039402F">
      <w:r w:rsidRPr="00B20AE8">
        <w:t>The purpose of ATCR8a is to test NR multi-carrier aspects excluding CA occupied bandwidth.</w:t>
      </w:r>
    </w:p>
    <w:p w14:paraId="195ECC48" w14:textId="77777777" w:rsidR="00C605AF" w:rsidRPr="00B20AE8" w:rsidRDefault="00C605AF" w:rsidP="0039402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14:paraId="64CFA432" w14:textId="77777777" w:rsidR="00C605AF" w:rsidRPr="00B20AE8" w:rsidRDefault="00C605AF" w:rsidP="00C605AF">
      <w:pPr>
        <w:pStyle w:val="Heading5"/>
      </w:pPr>
      <w:bookmarkStart w:id="1131" w:name="_Toc21122887"/>
      <w:bookmarkStart w:id="1132" w:name="_Toc45907080"/>
      <w:bookmarkStart w:id="1133" w:name="_Toc53181184"/>
      <w:bookmarkStart w:id="1134" w:name="_Toc61117001"/>
      <w:bookmarkStart w:id="1135" w:name="_Toc67080853"/>
      <w:bookmarkStart w:id="1136" w:name="_Toc68770205"/>
      <w:bookmarkStart w:id="1137" w:name="_Toc74755268"/>
      <w:bookmarkStart w:id="1138" w:name="_Toc76506192"/>
      <w:bookmarkStart w:id="1139" w:name="_Toc83113111"/>
      <w:bookmarkStart w:id="1140" w:name="_Toc89876314"/>
      <w:bookmarkStart w:id="1141" w:name="_Toc98711214"/>
      <w:bookmarkStart w:id="1142" w:name="_Toc145097081"/>
      <w:bookmarkStart w:id="1143" w:name="_Toc161848331"/>
      <w:r w:rsidRPr="00B20AE8">
        <w:t>4.11.2.12.2</w:t>
      </w:r>
      <w:r w:rsidRPr="00B20AE8">
        <w:tab/>
        <w:t>ATCR8a generation</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0CDAFB4B" w14:textId="77777777" w:rsidR="00C605AF" w:rsidRPr="00B20AE8" w:rsidRDefault="00C605AF" w:rsidP="0039402F">
      <w:r w:rsidRPr="00B20AE8">
        <w:t>ATCR8 is constructed using the following method:</w:t>
      </w:r>
    </w:p>
    <w:p w14:paraId="47E719A7" w14:textId="77777777" w:rsidR="00C605AF" w:rsidRPr="00B20AE8" w:rsidRDefault="00C605A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14:paraId="07CFF85C" w14:textId="5A859F86" w:rsidR="00C605AF" w:rsidRPr="00B20AE8" w:rsidRDefault="00C605AF" w:rsidP="0039402F">
      <w:pPr>
        <w:pStyle w:val="B1"/>
      </w:pPr>
      <w:r w:rsidRPr="00B20AE8">
        <w:t>-</w:t>
      </w:r>
      <w:r w:rsidRPr="00B20AE8">
        <w:tab/>
        <w:t xml:space="preserve">Select the NR carrier as specified in </w:t>
      </w:r>
      <w:r w:rsidR="003D3C64">
        <w:t>clause </w:t>
      </w:r>
      <w:r w:rsidR="003D3C64" w:rsidRPr="00B20AE8">
        <w:t>4</w:t>
      </w:r>
      <w:r w:rsidR="000814A0" w:rsidRPr="00B20AE8">
        <w:t>.11.1A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507788FC" w14:textId="3467D7CF" w:rsidR="00C605AF" w:rsidRPr="00B20AE8" w:rsidRDefault="00C605AF" w:rsidP="0039402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w:t>
      </w:r>
      <w:r w:rsidR="003D3C64">
        <w:t>clause </w:t>
      </w:r>
      <w:r w:rsidR="003D3C64" w:rsidRPr="00B20AE8">
        <w:t>4</w:t>
      </w:r>
      <w:r w:rsidRPr="00B20AE8">
        <w:t xml:space="preserve">.6 shall apply.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14CF01CB" w14:textId="77777777" w:rsidR="00C605AF" w:rsidRPr="00B20AE8" w:rsidRDefault="00C605AF" w:rsidP="0039402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14:paraId="64847ED8" w14:textId="77777777" w:rsidR="00C605AF" w:rsidRPr="00B20AE8" w:rsidRDefault="00C605AF" w:rsidP="00C605AF">
      <w:pPr>
        <w:pStyle w:val="Heading5"/>
      </w:pPr>
      <w:bookmarkStart w:id="1144" w:name="_Toc21122888"/>
      <w:bookmarkStart w:id="1145" w:name="_Toc45907081"/>
      <w:bookmarkStart w:id="1146" w:name="_Toc53181185"/>
      <w:bookmarkStart w:id="1147" w:name="_Toc61117002"/>
      <w:bookmarkStart w:id="1148" w:name="_Toc67080854"/>
      <w:bookmarkStart w:id="1149" w:name="_Toc68770206"/>
      <w:bookmarkStart w:id="1150" w:name="_Toc74755269"/>
      <w:bookmarkStart w:id="1151" w:name="_Toc76506193"/>
      <w:bookmarkStart w:id="1152" w:name="_Toc83113112"/>
      <w:bookmarkStart w:id="1153" w:name="_Toc89876315"/>
      <w:bookmarkStart w:id="1154" w:name="_Toc98711215"/>
      <w:bookmarkStart w:id="1155" w:name="_Toc145097082"/>
      <w:bookmarkStart w:id="1156" w:name="_Toc161848332"/>
      <w:r w:rsidRPr="00B20AE8">
        <w:t>4.11.2.</w:t>
      </w:r>
      <w:r w:rsidR="00A13028">
        <w:t>12</w:t>
      </w:r>
      <w:r w:rsidRPr="00B20AE8">
        <w:t>.3</w:t>
      </w:r>
      <w:r w:rsidRPr="00B20AE8">
        <w:tab/>
        <w:t>ATCR8b generation</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4A0303DA" w14:textId="77777777" w:rsidR="00C605AF" w:rsidRPr="00B20AE8" w:rsidRDefault="00C605AF" w:rsidP="0039402F">
      <w:r w:rsidRPr="00B20AE8">
        <w:t xml:space="preserve">ATCR8b is constructed </w:t>
      </w:r>
      <w:r w:rsidRPr="00B20AE8">
        <w:rPr>
          <w:rFonts w:hint="eastAsia"/>
          <w:lang w:eastAsia="zh-CN"/>
        </w:rPr>
        <w:t xml:space="preserve">on a per band basis </w:t>
      </w:r>
      <w:r w:rsidRPr="00B20AE8">
        <w:t>using the following method:</w:t>
      </w:r>
    </w:p>
    <w:p w14:paraId="70B7A4CC" w14:textId="77777777" w:rsidR="00C605AF" w:rsidRPr="00B20AE8" w:rsidRDefault="00C605AF" w:rsidP="0039402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503A27CF" w14:textId="77777777" w:rsidR="00C605AF" w:rsidRPr="00B20AE8" w:rsidRDefault="00C605AF" w:rsidP="0039402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62161A39" w14:textId="77777777" w:rsidR="00C605AF" w:rsidRPr="00B20AE8" w:rsidRDefault="00C605AF" w:rsidP="0039402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04F8D760" w14:textId="77777777" w:rsidR="00C605AF" w:rsidRPr="00B20AE8" w:rsidRDefault="00C605AF" w:rsidP="0039402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596B291B" w14:textId="77777777" w:rsidR="00C605AF" w:rsidRPr="00B20AE8" w:rsidRDefault="00C605A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7F14E997" w14:textId="77777777" w:rsidR="00C605AF" w:rsidRPr="00B20AE8" w:rsidRDefault="00C605A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60523E90" w14:textId="77777777" w:rsidR="00C605AF" w:rsidRPr="00B20AE8" w:rsidRDefault="00C605A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4E370C21" w14:textId="77777777" w:rsidR="00C605AF" w:rsidRPr="00B20AE8" w:rsidRDefault="00C605A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30D92475" w14:textId="14F3CCC6" w:rsidR="00CF0D41" w:rsidRPr="00B20AE8" w:rsidRDefault="00C605AF" w:rsidP="0039402F">
      <w:pPr>
        <w:pStyle w:val="B1"/>
      </w:pPr>
      <w:r w:rsidRPr="00B20AE8">
        <w:t>-</w:t>
      </w:r>
      <w:r w:rsidRPr="00B20AE8">
        <w:tab/>
        <w:t xml:space="preserve">The nominal carrier spacing defined in </w:t>
      </w:r>
      <w:r w:rsidR="003D3C64">
        <w:t>clause </w:t>
      </w:r>
      <w:r w:rsidR="003D3C64" w:rsidRPr="00B20AE8">
        <w:t>4</w:t>
      </w:r>
      <w:r w:rsidRPr="00B20AE8">
        <w:t>.6 shall apply.</w:t>
      </w:r>
    </w:p>
    <w:p w14:paraId="15586783" w14:textId="77777777" w:rsidR="00C605AF" w:rsidRPr="00B20AE8" w:rsidRDefault="00C605AF" w:rsidP="00C605AF">
      <w:pPr>
        <w:pStyle w:val="Heading5"/>
      </w:pPr>
      <w:bookmarkStart w:id="1157" w:name="_Toc21122889"/>
      <w:bookmarkStart w:id="1158" w:name="_Toc45907082"/>
      <w:bookmarkStart w:id="1159" w:name="_Toc53181186"/>
      <w:bookmarkStart w:id="1160" w:name="_Toc61117003"/>
      <w:bookmarkStart w:id="1161" w:name="_Toc67080855"/>
      <w:bookmarkStart w:id="1162" w:name="_Toc68770207"/>
      <w:bookmarkStart w:id="1163" w:name="_Toc74755270"/>
      <w:bookmarkStart w:id="1164" w:name="_Toc76506194"/>
      <w:bookmarkStart w:id="1165" w:name="_Toc83113113"/>
      <w:bookmarkStart w:id="1166" w:name="_Toc89876316"/>
      <w:bookmarkStart w:id="1167" w:name="_Toc98711216"/>
      <w:bookmarkStart w:id="1168" w:name="_Toc145097083"/>
      <w:bookmarkStart w:id="1169" w:name="_Toc161848333"/>
      <w:r w:rsidRPr="00B20AE8">
        <w:t>4.11.2.12.4</w:t>
      </w:r>
      <w:r w:rsidRPr="00B20AE8">
        <w:tab/>
        <w:t>ATCR8 power allocation</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7B87B93E" w14:textId="77777777" w:rsidR="00C605AF" w:rsidRPr="00B20AE8" w:rsidRDefault="00C605AF" w:rsidP="0039402F">
      <w:r w:rsidRPr="00B20AE8">
        <w:t>Set the number of carriers to the number of carriers at maximum TRP (see table 4.10-1, D9.14).</w:t>
      </w:r>
    </w:p>
    <w:p w14:paraId="20DA899E" w14:textId="77777777" w:rsidR="00C605AF" w:rsidRPr="00B20AE8" w:rsidRDefault="00C605AF" w:rsidP="0039402F">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14:paraId="7ADE433E" w14:textId="77777777" w:rsidR="00C605AF" w:rsidRPr="00B20AE8" w:rsidRDefault="00C605AF" w:rsidP="0039402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BC6A15A" w14:textId="77777777" w:rsidR="00C605AF" w:rsidRPr="00B20AE8" w:rsidRDefault="00C605AF" w:rsidP="0039402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14:paraId="4E28CF0A" w14:textId="77777777" w:rsidR="00C605AF" w:rsidRPr="00B20AE8" w:rsidRDefault="00C605AF" w:rsidP="00C605AF">
      <w:pPr>
        <w:pStyle w:val="Heading4"/>
      </w:pPr>
      <w:bookmarkStart w:id="1170" w:name="_Toc21122890"/>
      <w:bookmarkStart w:id="1171" w:name="_Toc45907083"/>
      <w:bookmarkStart w:id="1172" w:name="_Toc53181187"/>
      <w:bookmarkStart w:id="1173" w:name="_Toc61117004"/>
      <w:bookmarkStart w:id="1174" w:name="_Toc67080856"/>
      <w:bookmarkStart w:id="1175" w:name="_Toc68770208"/>
      <w:bookmarkStart w:id="1176" w:name="_Toc74755271"/>
      <w:bookmarkStart w:id="1177" w:name="_Toc76506195"/>
      <w:bookmarkStart w:id="1178" w:name="_Toc83113114"/>
      <w:bookmarkStart w:id="1179" w:name="_Toc89876317"/>
      <w:bookmarkStart w:id="1180" w:name="_Toc98711217"/>
      <w:bookmarkStart w:id="1181" w:name="_Toc145097084"/>
      <w:bookmarkStart w:id="1182" w:name="_Toc161848334"/>
      <w:r w:rsidRPr="00B20AE8">
        <w:t>4.11.2.13</w:t>
      </w:r>
      <w:r w:rsidRPr="00B20AE8">
        <w:tab/>
        <w:t>ANTCR8: NR multicarrier non-contiguous operation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0E9B8834" w14:textId="77777777" w:rsidR="00C605AF" w:rsidRPr="00B20AE8" w:rsidRDefault="00C605AF" w:rsidP="00C605AF">
      <w:pPr>
        <w:pStyle w:val="Heading5"/>
      </w:pPr>
      <w:bookmarkStart w:id="1183" w:name="_Toc21122891"/>
      <w:bookmarkStart w:id="1184" w:name="_Toc45907084"/>
      <w:bookmarkStart w:id="1185" w:name="_Toc53181188"/>
      <w:bookmarkStart w:id="1186" w:name="_Toc61117005"/>
      <w:bookmarkStart w:id="1187" w:name="_Toc67080857"/>
      <w:bookmarkStart w:id="1188" w:name="_Toc68770209"/>
      <w:bookmarkStart w:id="1189" w:name="_Toc74755272"/>
      <w:bookmarkStart w:id="1190" w:name="_Toc76506196"/>
      <w:bookmarkStart w:id="1191" w:name="_Toc83113115"/>
      <w:bookmarkStart w:id="1192" w:name="_Toc89876318"/>
      <w:bookmarkStart w:id="1193" w:name="_Toc98711218"/>
      <w:bookmarkStart w:id="1194" w:name="_Toc145097085"/>
      <w:bookmarkStart w:id="1195" w:name="_Toc161848335"/>
      <w:r w:rsidRPr="00B20AE8">
        <w:t>4.11.2.13.1</w:t>
      </w:r>
      <w:r w:rsidRPr="00B20AE8">
        <w:tab/>
        <w:t>General</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7FC4F6FF" w14:textId="77777777" w:rsidR="00C605AF" w:rsidRPr="00B20AE8" w:rsidRDefault="00C605AF" w:rsidP="0039402F">
      <w:r w:rsidRPr="00B20AE8">
        <w:t>The purpose of ANTCR8 is to test NR multicarrier non-contiguous aspects.</w:t>
      </w:r>
    </w:p>
    <w:p w14:paraId="4244991C" w14:textId="77777777" w:rsidR="00C605AF" w:rsidRPr="00B20AE8" w:rsidRDefault="00C605AF" w:rsidP="00C605AF">
      <w:pPr>
        <w:pStyle w:val="Heading5"/>
      </w:pPr>
      <w:bookmarkStart w:id="1196" w:name="_Toc21122892"/>
      <w:bookmarkStart w:id="1197" w:name="_Toc45907085"/>
      <w:bookmarkStart w:id="1198" w:name="_Toc53181189"/>
      <w:bookmarkStart w:id="1199" w:name="_Toc61117006"/>
      <w:bookmarkStart w:id="1200" w:name="_Toc67080858"/>
      <w:bookmarkStart w:id="1201" w:name="_Toc68770210"/>
      <w:bookmarkStart w:id="1202" w:name="_Toc74755273"/>
      <w:bookmarkStart w:id="1203" w:name="_Toc76506197"/>
      <w:bookmarkStart w:id="1204" w:name="_Toc83113116"/>
      <w:bookmarkStart w:id="1205" w:name="_Toc89876319"/>
      <w:bookmarkStart w:id="1206" w:name="_Toc98711219"/>
      <w:bookmarkStart w:id="1207" w:name="_Toc145097086"/>
      <w:bookmarkStart w:id="1208" w:name="_Toc161848336"/>
      <w:r w:rsidRPr="00B20AE8">
        <w:t>4.11.2.13.2</w:t>
      </w:r>
      <w:r w:rsidRPr="00B20AE8">
        <w:tab/>
        <w:t>ANTCR8 generation</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5CB2A668" w14:textId="77777777" w:rsidR="00C605AF" w:rsidRPr="00B20AE8" w:rsidRDefault="00C605AF" w:rsidP="0039402F">
      <w:r w:rsidRPr="00B20AE8">
        <w:t>ANTCR8 is constructed using the following method:</w:t>
      </w:r>
    </w:p>
    <w:p w14:paraId="4CA6B873" w14:textId="77777777" w:rsidR="00C605AF" w:rsidRPr="00B20AE8" w:rsidRDefault="00C605AF" w:rsidP="0039402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14:paraId="32FEF75C" w14:textId="4E7BDC01" w:rsidR="00C605AF" w:rsidRPr="00B20AE8" w:rsidRDefault="00C605AF" w:rsidP="0039402F">
      <w:pPr>
        <w:pStyle w:val="B1"/>
      </w:pPr>
      <w:r w:rsidRPr="00B20AE8">
        <w:t>-</w:t>
      </w:r>
      <w:r w:rsidRPr="00B20AE8">
        <w:tab/>
      </w:r>
      <w:r w:rsidRPr="00B20AE8">
        <w:rPr>
          <w:lang w:eastAsia="zh-CN"/>
        </w:rPr>
        <w:t xml:space="preserve">For transmitter tests,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7A644741" w14:textId="6EA9669A" w:rsidR="00C605AF" w:rsidRPr="00B20AE8" w:rsidRDefault="00C605AF" w:rsidP="0039402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for the carrier adjacent to the </w:t>
      </w:r>
      <w:r w:rsidRPr="00B20AE8">
        <w:rPr>
          <w:i/>
        </w:rPr>
        <w:t>sub-block gap</w:t>
      </w:r>
      <w:r w:rsidRPr="00B20AE8">
        <w:t>.</w:t>
      </w:r>
    </w:p>
    <w:p w14:paraId="740E89B6" w14:textId="77777777" w:rsidR="00C605AF" w:rsidRPr="00B20AE8" w:rsidRDefault="00C605AF" w:rsidP="00C605AF">
      <w:pPr>
        <w:pStyle w:val="Heading5"/>
      </w:pPr>
      <w:bookmarkStart w:id="1209" w:name="_Toc21122893"/>
      <w:bookmarkStart w:id="1210" w:name="_Toc45907086"/>
      <w:bookmarkStart w:id="1211" w:name="_Toc53181190"/>
      <w:bookmarkStart w:id="1212" w:name="_Toc61117007"/>
      <w:bookmarkStart w:id="1213" w:name="_Toc67080859"/>
      <w:bookmarkStart w:id="1214" w:name="_Toc68770211"/>
      <w:bookmarkStart w:id="1215" w:name="_Toc74755274"/>
      <w:bookmarkStart w:id="1216" w:name="_Toc76506198"/>
      <w:bookmarkStart w:id="1217" w:name="_Toc83113117"/>
      <w:bookmarkStart w:id="1218" w:name="_Toc89876320"/>
      <w:bookmarkStart w:id="1219" w:name="_Toc98711220"/>
      <w:bookmarkStart w:id="1220" w:name="_Toc145097087"/>
      <w:bookmarkStart w:id="1221" w:name="_Toc161848337"/>
      <w:r w:rsidRPr="00B20AE8">
        <w:t>4.11.2.13.3</w:t>
      </w:r>
      <w:r w:rsidRPr="00B20AE8">
        <w:tab/>
        <w:t>ANTCR8 power allocation</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6CC60A1E" w14:textId="77777777" w:rsidR="00C605AF" w:rsidRPr="00B20AE8" w:rsidRDefault="00C605AF" w:rsidP="0039402F">
      <w:r w:rsidRPr="00B20AE8">
        <w:t>Set the number of carriers to the number of carriers at maximum EIRP (see table 4.10-1, D9.14).</w:t>
      </w:r>
    </w:p>
    <w:p w14:paraId="047F1C9C" w14:textId="77777777" w:rsidR="00C605AF" w:rsidRPr="00B20AE8" w:rsidRDefault="00C605AF" w:rsidP="0039402F">
      <w:r w:rsidRPr="00B20AE8">
        <w:t>For EIRP accuracy requirements</w:t>
      </w:r>
      <w:r w:rsidR="00B4025C">
        <w:t xml:space="preserve"> </w:t>
      </w:r>
      <w:r w:rsidRPr="00B20AE8">
        <w:t xml:space="preserve">set each beam to maximum EIRP (see table 4.10-1, D9.10) for the tested </w:t>
      </w:r>
      <w:r w:rsidRPr="00B20AE8">
        <w:rPr>
          <w:i/>
        </w:rPr>
        <w:t>beam direction pair</w:t>
      </w:r>
      <w:r w:rsidRPr="00B20AE8">
        <w:t>.</w:t>
      </w:r>
    </w:p>
    <w:p w14:paraId="1B793BF4" w14:textId="77777777" w:rsidR="00CF0D41" w:rsidRPr="00B20AE8" w:rsidRDefault="00C605AF" w:rsidP="0039402F">
      <w:pPr>
        <w:rPr>
          <w:noProof/>
          <w:sz w:val="24"/>
        </w:rPr>
      </w:pPr>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14FDCAB9" w14:textId="77777777" w:rsidR="00C76AF1" w:rsidRPr="00B20AE8" w:rsidRDefault="00C76AF1" w:rsidP="00C605AF">
      <w:pPr>
        <w:pStyle w:val="Heading2"/>
        <w:rPr>
          <w:lang w:eastAsia="zh-CN"/>
        </w:rPr>
      </w:pPr>
      <w:bookmarkStart w:id="1222" w:name="_Toc21122894"/>
      <w:bookmarkStart w:id="1223" w:name="_Toc45907087"/>
      <w:bookmarkStart w:id="1224" w:name="_Toc53181191"/>
      <w:bookmarkStart w:id="1225" w:name="_Toc61117008"/>
      <w:bookmarkStart w:id="1226" w:name="_Toc67080860"/>
      <w:bookmarkStart w:id="1227" w:name="_Toc68770212"/>
      <w:bookmarkStart w:id="1228" w:name="_Toc74755275"/>
      <w:bookmarkStart w:id="1229" w:name="_Toc76506199"/>
      <w:bookmarkStart w:id="1230" w:name="_Toc83113118"/>
      <w:bookmarkStart w:id="1231" w:name="_Toc89876321"/>
      <w:bookmarkStart w:id="1232" w:name="_Toc98711221"/>
      <w:bookmarkStart w:id="1233" w:name="_Toc145097088"/>
      <w:bookmarkStart w:id="1234" w:name="_Toc161848338"/>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6756CED5" w14:textId="77777777" w:rsidR="003B2DEF" w:rsidRPr="00B20AE8" w:rsidRDefault="00C42DD9" w:rsidP="00673E8E">
      <w:pPr>
        <w:pStyle w:val="Heading3"/>
      </w:pPr>
      <w:bookmarkStart w:id="1235" w:name="_Toc21122895"/>
      <w:bookmarkStart w:id="1236" w:name="_Toc45907088"/>
      <w:bookmarkStart w:id="1237" w:name="_Toc53181192"/>
      <w:bookmarkStart w:id="1238" w:name="_Toc61117009"/>
      <w:bookmarkStart w:id="1239" w:name="_Toc67080861"/>
      <w:bookmarkStart w:id="1240" w:name="_Toc68770213"/>
      <w:bookmarkStart w:id="1241" w:name="_Toc74755276"/>
      <w:bookmarkStart w:id="1242" w:name="_Toc76506200"/>
      <w:bookmarkStart w:id="1243" w:name="_Toc83113119"/>
      <w:bookmarkStart w:id="1244" w:name="_Toc89876322"/>
      <w:bookmarkStart w:id="1245" w:name="_Toc98711222"/>
      <w:bookmarkStart w:id="1246" w:name="_Toc145097089"/>
      <w:bookmarkStart w:id="1247" w:name="_Toc161848339"/>
      <w:r w:rsidRPr="00B20AE8">
        <w:t>4.12.1</w:t>
      </w:r>
      <w:r w:rsidR="003B2DEF" w:rsidRPr="00B20AE8">
        <w:tab/>
        <w:t>RF channels</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849A0FE" w14:textId="77777777" w:rsidR="003B2DEF" w:rsidRPr="00B20AE8" w:rsidRDefault="003B2DEF" w:rsidP="0039402F">
      <w:r w:rsidRPr="00B20AE8">
        <w:t>For single carrier tests unless otherwise stated the tests shall be performed with a single carrier at each</w:t>
      </w:r>
      <w:r w:rsidR="00C42DD9" w:rsidRPr="00B20AE8">
        <w:t xml:space="preserve"> of the RF channels B, M and T.</w:t>
      </w:r>
    </w:p>
    <w:p w14:paraId="0BB1DB10" w14:textId="77777777" w:rsidR="003B2DEF" w:rsidRPr="00B20AE8" w:rsidRDefault="003B2DEF" w:rsidP="0039402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14:paraId="412D9D6D" w14:textId="77777777" w:rsidR="003B2DEF" w:rsidRPr="00B20AE8" w:rsidRDefault="00C42DD9" w:rsidP="0039402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14:paraId="0DFD234F" w14:textId="77777777" w:rsidR="003B2DEF" w:rsidRPr="00B20AE8" w:rsidRDefault="00C42DD9" w:rsidP="0039402F">
      <w:pPr>
        <w:pStyle w:val="B1"/>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14:paraId="434056D4" w14:textId="77777777" w:rsidR="003B2DEF" w:rsidRPr="00B20AE8" w:rsidDel="00975E4F" w:rsidRDefault="00C42DD9" w:rsidP="0039402F">
      <w:pPr>
        <w:pStyle w:val="B1"/>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14:paraId="164FE7A6" w14:textId="77777777" w:rsidR="003B2DEF" w:rsidRPr="00B20AE8" w:rsidRDefault="00C42DD9" w:rsidP="0039402F">
      <w:pPr>
        <w:pStyle w:val="B1"/>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14:paraId="12767C9C" w14:textId="5B962F63" w:rsidR="003B2DEF" w:rsidRPr="00B20AE8" w:rsidRDefault="003B2DEF" w:rsidP="0039402F">
      <w:r w:rsidRPr="00B20AE8">
        <w:rPr>
          <w:snapToGrid w:val="0"/>
        </w:rPr>
        <w:t>For the test of certain RF requirements the present specification refers to test procedures defined in the single-RAT specifications</w:t>
      </w:r>
      <w:r w:rsidR="003D3C64">
        <w:rPr>
          <w:snapToGrid w:val="0"/>
        </w:rPr>
        <w:t> </w:t>
      </w:r>
      <w:r w:rsidR="003D3C64" w:rsidRPr="00B20AE8">
        <w:rPr>
          <w:snapToGrid w:val="0"/>
        </w:rPr>
        <w:t>[</w:t>
      </w:r>
      <w:r w:rsidR="00672E74" w:rsidRPr="00B20AE8">
        <w:rPr>
          <w:snapToGrid w:val="0"/>
        </w:rPr>
        <w:t>2</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5</w:t>
      </w:r>
      <w:r w:rsidRPr="00B20AE8">
        <w:rPr>
          <w:snapToGrid w:val="0"/>
        </w:rPr>
        <w:t>]. In this case</w:t>
      </w:r>
      <w:r w:rsidRPr="00B20AE8">
        <w:t>, the interpretation of the RF channels to be tested shall be according to the definitions in the corresponding single-RAT specifications</w:t>
      </w:r>
      <w:r w:rsidR="003D3C64">
        <w:t> </w:t>
      </w:r>
      <w:r w:rsidR="003D3C64" w:rsidRPr="00B20AE8">
        <w:rPr>
          <w:snapToGrid w:val="0"/>
        </w:rPr>
        <w:t>[</w:t>
      </w:r>
      <w:r w:rsidR="00672E74" w:rsidRPr="00B20AE8">
        <w:rPr>
          <w:snapToGrid w:val="0"/>
        </w:rPr>
        <w:t>2</w:t>
      </w:r>
      <w:r w:rsidR="00C42DD9"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00672E74" w:rsidRPr="00B20AE8">
        <w:rPr>
          <w:snapToGrid w:val="0"/>
        </w:rPr>
        <w:t>,</w:t>
      </w:r>
      <w:r w:rsidR="003D3C64">
        <w:rPr>
          <w:snapToGrid w:val="0"/>
        </w:rPr>
        <w:t> </w:t>
      </w:r>
      <w:r w:rsidR="003D3C64" w:rsidRPr="00B20AE8">
        <w:rPr>
          <w:snapToGrid w:val="0"/>
        </w:rPr>
        <w:t>[</w:t>
      </w:r>
      <w:r w:rsidR="00672E74" w:rsidRPr="00B20AE8">
        <w:rPr>
          <w:snapToGrid w:val="0"/>
        </w:rPr>
        <w:t>5]</w:t>
      </w:r>
      <w:r w:rsidRPr="00B20AE8">
        <w:t>.</w:t>
      </w:r>
    </w:p>
    <w:p w14:paraId="66973414" w14:textId="77777777" w:rsidR="003B2DEF" w:rsidRPr="00B20AE8" w:rsidRDefault="003B2DEF" w:rsidP="0039402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14:paraId="51B5C113" w14:textId="77777777" w:rsidR="003B2DEF" w:rsidRPr="00B20AE8" w:rsidRDefault="003B2DEF" w:rsidP="0039402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14:paraId="44BCDFA0" w14:textId="77777777" w:rsidR="003B2DEF" w:rsidRPr="00B20AE8" w:rsidRDefault="003B2DEF" w:rsidP="0039402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14:paraId="1CDBE248" w14:textId="77777777" w:rsidR="003B2DEF" w:rsidRPr="00B20AE8" w:rsidRDefault="003B2DEF" w:rsidP="0039402F">
      <w:pPr>
        <w:pStyle w:val="NO"/>
        <w:rPr>
          <w:lang w:eastAsia="zh-CN"/>
        </w:rPr>
      </w:pPr>
      <w:r w:rsidRPr="00B20AE8">
        <w:rPr>
          <w:lang w:eastAsia="zh-CN"/>
        </w:rPr>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14:paraId="3A849FE0" w14:textId="77777777" w:rsidR="003B2DEF" w:rsidRPr="00B20AE8" w:rsidRDefault="003B2DEF" w:rsidP="0039402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14:paraId="0CF6254D" w14:textId="77777777" w:rsidR="003B2DEF" w:rsidRPr="00B20AE8" w:rsidRDefault="003B2DEF" w:rsidP="00673E8E">
      <w:pPr>
        <w:pStyle w:val="Heading3"/>
      </w:pPr>
      <w:bookmarkStart w:id="1248" w:name="_Toc21122896"/>
      <w:bookmarkStart w:id="1249" w:name="_Toc45907089"/>
      <w:bookmarkStart w:id="1250" w:name="_Toc53181193"/>
      <w:bookmarkStart w:id="1251" w:name="_Toc61117010"/>
      <w:bookmarkStart w:id="1252" w:name="_Toc67080862"/>
      <w:bookmarkStart w:id="1253" w:name="_Toc68770214"/>
      <w:bookmarkStart w:id="1254" w:name="_Toc74755277"/>
      <w:bookmarkStart w:id="1255" w:name="_Toc76506201"/>
      <w:bookmarkStart w:id="1256" w:name="_Toc83113120"/>
      <w:bookmarkStart w:id="1257" w:name="_Toc89876323"/>
      <w:bookmarkStart w:id="1258" w:name="_Toc98711223"/>
      <w:bookmarkStart w:id="1259" w:name="_Toc145097090"/>
      <w:bookmarkStart w:id="1260" w:name="_Toc161848340"/>
      <w:r w:rsidRPr="00B20AE8">
        <w:t>4.12.2</w:t>
      </w:r>
      <w:r w:rsidRPr="00B20AE8">
        <w:tab/>
        <w:t>Test models</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5A01B50A" w14:textId="77777777" w:rsidR="00515CA3" w:rsidRPr="00B20AE8" w:rsidRDefault="00515CA3" w:rsidP="0039402F">
      <w:pPr>
        <w:pStyle w:val="B1"/>
      </w:pPr>
      <w:r w:rsidRPr="00B20AE8">
        <w:rPr>
          <w:lang w:val="en-US"/>
        </w:rPr>
        <w:t>a)</w:t>
      </w:r>
      <w:r w:rsidRPr="00B20AE8">
        <w:rPr>
          <w:lang w:val="en-US"/>
        </w:rPr>
        <w:tab/>
      </w:r>
      <w:r w:rsidRPr="00B20AE8">
        <w:t>Unless otherwise stated, carriers used for transmitter tests shall be configured as follows:</w:t>
      </w:r>
    </w:p>
    <w:p w14:paraId="0E8B3812" w14:textId="731C6656" w:rsidR="00515CA3" w:rsidRPr="00B20AE8" w:rsidRDefault="00515CA3" w:rsidP="0039402F">
      <w:pPr>
        <w:pStyle w:val="B20"/>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0DF2D28C" w14:textId="40F50453" w:rsidR="00515CA3" w:rsidRPr="00B20AE8" w:rsidRDefault="00515CA3" w:rsidP="0039402F">
      <w:pPr>
        <w:pStyle w:val="B20"/>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w:t>
      </w:r>
      <w:r w:rsidRPr="00B20AE8">
        <w:t> 6.2.4.1.2.</w:t>
      </w:r>
    </w:p>
    <w:p w14:paraId="37840DB1" w14:textId="2DE3A198" w:rsidR="00515CA3" w:rsidRPr="00B20AE8" w:rsidRDefault="00515CA3" w:rsidP="0039402F">
      <w:pPr>
        <w:pStyle w:val="B20"/>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p>
    <w:p w14:paraId="600E080E" w14:textId="32419D99" w:rsidR="00515CA3" w:rsidRPr="00B20AE8" w:rsidRDefault="006604EE" w:rsidP="0039402F">
      <w:pPr>
        <w:pStyle w:val="B20"/>
      </w:pPr>
      <w:r>
        <w:tab/>
      </w:r>
      <w:r w:rsidR="00515CA3" w:rsidRPr="00B20AE8">
        <w:t>For BC3 CS3 BS testing, E-UTRA carriers shall be configured according to E</w:t>
      </w:r>
      <w:r w:rsidR="00515CA3" w:rsidRPr="00B20AE8">
        <w:noBreakHyphen/>
        <w:t xml:space="preserve">TM1_BC3CS3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1557E93D" w14:textId="3CEB0BAF" w:rsidR="00515CA3" w:rsidRPr="00B20AE8" w:rsidRDefault="00515CA3" w:rsidP="0039402F">
      <w:pPr>
        <w:pStyle w:val="B20"/>
      </w:pPr>
      <w:r w:rsidRPr="00B20AE8">
        <w:t>-</w:t>
      </w:r>
      <w:r w:rsidRPr="00B20AE8">
        <w:tab/>
        <w:t xml:space="preserve">NR carriers shall be configured according to NR-FR1-TM1.1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689B8F11" w14:textId="2D345F69" w:rsidR="00515CA3" w:rsidRPr="00B20AE8" w:rsidRDefault="006604EE" w:rsidP="0039402F">
      <w:pPr>
        <w:pStyle w:val="B20"/>
      </w:pPr>
      <w:r>
        <w:tab/>
      </w:r>
      <w:r w:rsidR="00515CA3" w:rsidRPr="00B20AE8">
        <w:t xml:space="preserve">For BC3 BS testing, NR carriers shall be configured according to NR-FR1-TM1.1_BC3CS16/17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32CC6B13" w14:textId="77777777" w:rsidR="00515CA3" w:rsidRPr="00B20AE8" w:rsidRDefault="00515CA3" w:rsidP="0039402F">
      <w:pPr>
        <w:pStyle w:val="B1"/>
      </w:pPr>
      <w:r w:rsidRPr="00B20AE8">
        <w:t>b)</w:t>
      </w:r>
      <w:r w:rsidRPr="00B20AE8">
        <w:tab/>
        <w:t>The configuration of the carriers in test configurations used for testing modulation quality and frequency error shall be as follows:</w:t>
      </w:r>
    </w:p>
    <w:p w14:paraId="673480F5" w14:textId="76E87735" w:rsidR="00515CA3" w:rsidRPr="00B20AE8" w:rsidRDefault="00515CA3" w:rsidP="0039402F">
      <w:pPr>
        <w:pStyle w:val="B20"/>
      </w:pPr>
      <w:r w:rsidRPr="00B20AE8">
        <w:t>-</w:t>
      </w:r>
      <w:r w:rsidRPr="00B20AE8">
        <w:tab/>
        <w:t xml:space="preserve">For the case that modulation accuracy is measured for UTRA FDD, the UTRA FDD carriers shall be configured according to the supported TM1 and TM4,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6</w:t>
      </w:r>
      <w:r w:rsidRPr="00B20AE8">
        <w:t>.1.1, whilst any remaining carriers from other RAT(s) shall be configured according to bullet a) above.</w:t>
      </w:r>
    </w:p>
    <w:p w14:paraId="644414AA" w14:textId="4D0701B3" w:rsidR="00515CA3" w:rsidRPr="00B20AE8" w:rsidRDefault="006604EE" w:rsidP="0039402F">
      <w:pPr>
        <w:pStyle w:val="B20"/>
      </w:pPr>
      <w:r>
        <w:tab/>
      </w:r>
      <w:r w:rsidR="00515CA3" w:rsidRPr="00B20AE8">
        <w:t xml:space="preserve">If HS-PDSCH transmission using 16QAM is supported, the UTRA FDD carriers shall be configured according to TM4 and TM5, as defined in </w:t>
      </w:r>
      <w:r w:rsidR="003D3C64" w:rsidRPr="00B20AE8">
        <w:t>TS</w:t>
      </w:r>
      <w:r w:rsidR="003D3C64">
        <w:t> </w:t>
      </w:r>
      <w:r w:rsidR="003D3C64" w:rsidRPr="00B20AE8">
        <w:t>2</w:t>
      </w:r>
      <w:r w:rsidR="00515CA3" w:rsidRPr="00B20AE8">
        <w:t>5.141</w:t>
      </w:r>
      <w:r w:rsidR="003D3C64">
        <w:t> </w:t>
      </w:r>
      <w:r w:rsidR="003D3C64" w:rsidRPr="00B20AE8">
        <w:t>[</w:t>
      </w:r>
      <w:r w:rsidR="00515CA3" w:rsidRPr="00B20AE8">
        <w:t xml:space="preserve">10], </w:t>
      </w:r>
      <w:r w:rsidR="003D3C64">
        <w:t>clause </w:t>
      </w:r>
      <w:r w:rsidR="003D3C64" w:rsidRPr="00B20AE8">
        <w:t>6</w:t>
      </w:r>
      <w:r w:rsidR="00515CA3" w:rsidRPr="00B20AE8">
        <w:t>.1.1.</w:t>
      </w:r>
    </w:p>
    <w:p w14:paraId="22D9998C" w14:textId="101A6840" w:rsidR="00515CA3" w:rsidRPr="00B20AE8" w:rsidRDefault="00515CA3" w:rsidP="0039402F">
      <w:pPr>
        <w:pStyle w:val="B20"/>
      </w:pPr>
      <w:r w:rsidRPr="00B20AE8">
        <w:t>-</w:t>
      </w:r>
      <w:r w:rsidRPr="00B20AE8">
        <w:tab/>
        <w:t xml:space="preserve">For the case that modulation accuracy is measured for E-UTRA, the E-UTRA carriers shall be configured according to the supported E-TM3.1, E-TM3.2, E-TM3.3 and E-TM2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10E456E5" w14:textId="0289CD66" w:rsidR="00515CA3" w:rsidRPr="00B20AE8" w:rsidRDefault="00515CA3" w:rsidP="0039402F">
      <w:pPr>
        <w:pStyle w:val="B3"/>
      </w:pPr>
      <w:r w:rsidRPr="00B20AE8">
        <w:t>-</w:t>
      </w:r>
      <w:r w:rsidRPr="00B20AE8">
        <w:tab/>
        <w:t xml:space="preserve">If transmission using 256QAM is supported, the E-UTRA carriers shall be configured according to E-TM2a and E-TM3.1a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.1.2.</w:t>
      </w:r>
    </w:p>
    <w:p w14:paraId="22E64A29" w14:textId="1B7850B3" w:rsidR="00515CA3" w:rsidRPr="00B20AE8" w:rsidRDefault="00515CA3" w:rsidP="0039402F">
      <w:pPr>
        <w:pStyle w:val="B3"/>
      </w:pPr>
      <w:r w:rsidRPr="00B20AE8">
        <w:t>-</w:t>
      </w:r>
      <w:r w:rsidRPr="00B20AE8">
        <w:tab/>
        <w:t xml:space="preserve">If transmission using 1024QAM is supported, the E-UTRA carriers shall be configured according to E-TM2b and E-TM3.1b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r w:rsidRPr="00B20AE8">
        <w:rPr>
          <w:rFonts w:eastAsia="SimSun"/>
        </w:rPr>
        <w:t>.</w:t>
      </w:r>
    </w:p>
    <w:p w14:paraId="77B7DEDB" w14:textId="4B8EFB8B" w:rsidR="00515CA3" w:rsidRPr="00B20AE8" w:rsidRDefault="006604EE" w:rsidP="0039402F">
      <w:pPr>
        <w:pStyle w:val="B20"/>
      </w:pPr>
      <w:r>
        <w:tab/>
      </w:r>
      <w:r w:rsidR="00515CA3" w:rsidRPr="00B20AE8">
        <w:t>For BC3 CS3 BS testing, E-UTRA carriers shall be configured according to E</w:t>
      </w:r>
      <w:r w:rsidR="00515CA3" w:rsidRPr="00B20AE8">
        <w:noBreakHyphen/>
        <w:t xml:space="preserve">TM3.1_BC3CS3, E-TM3.2_BC3CS3, E-TM3.3_BC3CS3 and E-TM2_BC3CS3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63ED8133" w14:textId="08F799F9" w:rsidR="00515CA3" w:rsidRPr="00B20AE8" w:rsidRDefault="00515CA3" w:rsidP="0039402F">
      <w:pPr>
        <w:pStyle w:val="B20"/>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 xml:space="preserve">2 (for slot TTI)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2982754B" w14:textId="09B264F9" w:rsidR="00515CA3" w:rsidRPr="00B20AE8" w:rsidRDefault="00515CA3" w:rsidP="0039402F">
      <w:pPr>
        <w:pStyle w:val="B20"/>
      </w:pPr>
      <w:r w:rsidRPr="00B20AE8">
        <w:t>-</w:t>
      </w:r>
      <w:r w:rsidRPr="00B20AE8">
        <w:tab/>
        <w:t xml:space="preserve">For the case that modulation accuracy is measured for NR, the NR carriers shall be configured according to the supported NR-FR1-TM3.1, NR-FR1-TM3.2, NR-FR1-TM3.3 and NR-FR1-TM2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whilst any remaining carriers from other RAT(s) shall be configured according to bullet a) above.</w:t>
      </w:r>
    </w:p>
    <w:p w14:paraId="0CDA8A14" w14:textId="105D1673" w:rsidR="00515CA3" w:rsidRPr="00B20AE8" w:rsidRDefault="00515CA3" w:rsidP="0039402F">
      <w:pPr>
        <w:pStyle w:val="B20"/>
      </w:pPr>
      <w:r w:rsidRPr="00B20AE8">
        <w:t>-</w:t>
      </w:r>
      <w:r w:rsidRPr="00B20AE8">
        <w:tab/>
        <w:t xml:space="preserve">If transmission using 256QAM is supported, the NR carriers shall be configured according to NR-FR1-TM2a and NR-FR1-TM3.1a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36EFCDD9" w14:textId="1DFF7464" w:rsidR="00515CA3" w:rsidRPr="00B20AE8" w:rsidRDefault="006604EE" w:rsidP="0039402F">
      <w:pPr>
        <w:pStyle w:val="B20"/>
      </w:pPr>
      <w:r>
        <w:tab/>
      </w:r>
      <w:r w:rsidR="00515CA3" w:rsidRPr="00B20AE8">
        <w:t xml:space="preserve">For BC3 BS testing, NR carriers shall be configured according to NR-FR1-TM3.1_BC3CS16/17, NR-FR1-TM3.1a_BC3CS16/17, NR-FR1-TM3.2_BC3CS16/17, NR-FR1-TM3.3_BC3CS16/17, NR-FR1-TM2_BC3CS16/17 and NR-FR1-TM2a_BC3CS16/17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28B8DA98" w14:textId="77777777" w:rsidR="00515CA3" w:rsidRPr="00B20AE8" w:rsidRDefault="00515CA3" w:rsidP="0039402F">
      <w:pPr>
        <w:pStyle w:val="B1"/>
      </w:pPr>
      <w:r w:rsidRPr="00B20AE8">
        <w:rPr>
          <w:lang w:val="en-US"/>
        </w:rPr>
        <w:t>c)</w:t>
      </w:r>
      <w:r w:rsidRPr="00B20AE8">
        <w:rPr>
          <w:lang w:val="en-US"/>
        </w:rPr>
        <w:tab/>
      </w:r>
      <w:r w:rsidRPr="00B20AE8">
        <w:t>Unless otherwise stated, transmitter carriers used for receiver tests shall be configured as follows:</w:t>
      </w:r>
    </w:p>
    <w:p w14:paraId="56A6CE1D" w14:textId="4FE8541C" w:rsidR="00515CA3" w:rsidRPr="00B20AE8" w:rsidRDefault="00515CA3" w:rsidP="0039402F">
      <w:pPr>
        <w:pStyle w:val="B20"/>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583E00A8" w14:textId="23104F3D" w:rsidR="00515CA3" w:rsidRPr="00B20AE8" w:rsidRDefault="00515CA3" w:rsidP="0039402F">
      <w:pPr>
        <w:pStyle w:val="B20"/>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 </w:t>
      </w:r>
      <w:r w:rsidR="003D3C64" w:rsidRPr="00B20AE8">
        <w:t>6</w:t>
      </w:r>
      <w:r w:rsidRPr="00B20AE8">
        <w:t>.2.4.1.2.</w:t>
      </w:r>
    </w:p>
    <w:p w14:paraId="5DAC09DE" w14:textId="63C4EA0A" w:rsidR="00515CA3" w:rsidRPr="00B20AE8" w:rsidRDefault="00515CA3" w:rsidP="0039402F">
      <w:pPr>
        <w:pStyle w:val="B20"/>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14:paraId="2C036583" w14:textId="4AF31CDB" w:rsidR="00515CA3" w:rsidRPr="00B20AE8" w:rsidRDefault="00515CA3" w:rsidP="0039402F">
      <w:pPr>
        <w:pStyle w:val="B20"/>
      </w:pPr>
      <w:r w:rsidRPr="00B20AE8">
        <w:t>-</w:t>
      </w:r>
      <w:r w:rsidRPr="00B20AE8">
        <w:tab/>
        <w:t xml:space="preserve">NR carriers shall be configured according to NR-FR1-TM1.1 as defined in </w:t>
      </w:r>
      <w:r w:rsidR="003D3C64">
        <w:t>clause</w:t>
      </w:r>
      <w:r w:rsidRPr="00B20AE8">
        <w:t xml:space="preserve"> 4.9.2.2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For BC3 BS testing, NR carriers shall be configured according to NR-FR1-TM1_CS3 defined in annex E of TS</w:t>
      </w:r>
      <w:r w:rsidR="002B1481" w:rsidRPr="00B20AE8">
        <w:t> </w:t>
      </w:r>
      <w:r w:rsidRPr="00B20AE8">
        <w:t>37.141</w:t>
      </w:r>
      <w:r w:rsidR="003D3C64">
        <w:t> </w:t>
      </w:r>
      <w:r w:rsidR="003D3C64" w:rsidRPr="00B20AE8">
        <w:t>[</w:t>
      </w:r>
      <w:r w:rsidRPr="00B20AE8">
        <w:t>16].</w:t>
      </w:r>
    </w:p>
    <w:p w14:paraId="195A2098" w14:textId="761547A8" w:rsidR="00515CA3" w:rsidRPr="00B20AE8" w:rsidRDefault="00515CA3" w:rsidP="0039402F">
      <w:r w:rsidRPr="00B20AE8">
        <w:t xml:space="preserve">For the test of certain RF requirements </w:t>
      </w:r>
      <w:r w:rsidR="003D3C64" w:rsidRPr="00B20AE8">
        <w:t>clause</w:t>
      </w:r>
      <w:r w:rsidR="003D3C64">
        <w:t> </w:t>
      </w:r>
      <w:r w:rsidR="003D3C64" w:rsidRPr="00B20AE8">
        <w:t>5</w:t>
      </w:r>
      <w:r w:rsidRPr="00B20AE8">
        <w:t xml:space="preserve"> refers to the test configurations as defined in the single-RAT specifications. In this case, the transmitter test signals and test models as defined within the referred test specification for the RF requirement shall be used.</w:t>
      </w:r>
    </w:p>
    <w:p w14:paraId="31A11E11" w14:textId="77777777" w:rsidR="00C76AF1" w:rsidRPr="00B20AE8" w:rsidRDefault="00C76AF1" w:rsidP="00673E8E">
      <w:pPr>
        <w:pStyle w:val="Heading2"/>
        <w:rPr>
          <w:lang w:eastAsia="zh-CN"/>
        </w:rPr>
      </w:pPr>
      <w:bookmarkStart w:id="1261" w:name="_Toc21122897"/>
      <w:bookmarkStart w:id="1262" w:name="_Toc45907090"/>
      <w:bookmarkStart w:id="1263" w:name="_Toc53181194"/>
      <w:bookmarkStart w:id="1264" w:name="_Toc61117011"/>
      <w:bookmarkStart w:id="1265" w:name="_Toc67080863"/>
      <w:bookmarkStart w:id="1266" w:name="_Toc68770215"/>
      <w:bookmarkStart w:id="1267" w:name="_Toc74755278"/>
      <w:bookmarkStart w:id="1268" w:name="_Toc76506202"/>
      <w:bookmarkStart w:id="1269" w:name="_Toc83113121"/>
      <w:bookmarkStart w:id="1270" w:name="_Toc89876324"/>
      <w:bookmarkStart w:id="1271" w:name="_Toc98711224"/>
      <w:bookmarkStart w:id="1272" w:name="_Toc145097091"/>
      <w:bookmarkStart w:id="1273" w:name="_Toc161848341"/>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0D0B4A85" w14:textId="77777777" w:rsidR="003B2DEF" w:rsidRPr="00B20AE8" w:rsidRDefault="003B2DEF" w:rsidP="0039402F">
      <w:r w:rsidRPr="00B20AE8">
        <w:t>Each test in the following clauses has a standard format:</w:t>
      </w:r>
    </w:p>
    <w:p w14:paraId="053689B7" w14:textId="77777777" w:rsidR="003B2DEF" w:rsidRPr="00B20AE8" w:rsidRDefault="003B2DEF" w:rsidP="0039402F">
      <w:r w:rsidRPr="00B20AE8">
        <w:t>X</w:t>
      </w:r>
      <w:r w:rsidRPr="00B20AE8">
        <w:tab/>
        <w:t>Title</w:t>
      </w:r>
    </w:p>
    <w:p w14:paraId="184DEA34" w14:textId="77777777" w:rsidR="003B2DEF" w:rsidRPr="00B20AE8" w:rsidRDefault="003B2DEF" w:rsidP="0039402F">
      <w:pPr>
        <w:rPr>
          <w:b/>
        </w:rPr>
      </w:pPr>
      <w:r w:rsidRPr="00B20AE8">
        <w:t>All tests are applicable to all equipment within the scope of the present document, unless otherwise stated.</w:t>
      </w:r>
    </w:p>
    <w:p w14:paraId="001E93A1" w14:textId="77777777" w:rsidR="003B2DEF" w:rsidRPr="00B20AE8" w:rsidRDefault="003B2DEF" w:rsidP="0039402F">
      <w:r w:rsidRPr="00B20AE8">
        <w:t>X.1</w:t>
      </w:r>
      <w:r w:rsidRPr="00B20AE8">
        <w:tab/>
        <w:t>Definition and applicability</w:t>
      </w:r>
    </w:p>
    <w:p w14:paraId="30122696" w14:textId="1005C39A" w:rsidR="003B2DEF" w:rsidRPr="00B20AE8" w:rsidRDefault="003B2DEF" w:rsidP="0039402F">
      <w:r w:rsidRPr="00B20AE8">
        <w:t xml:space="preserve">This </w:t>
      </w:r>
      <w:r w:rsidR="003D3C64">
        <w:t>clause</w:t>
      </w:r>
      <w:r w:rsidRPr="00B20AE8">
        <w:t xml:space="preserve"> gives the general definition of the parameter under consideration and specifies whether the test is applicable to all equipment or only to a certain subset. Required manufacturer declarations may be included here.</w:t>
      </w:r>
    </w:p>
    <w:p w14:paraId="435F0A95" w14:textId="77777777" w:rsidR="003B2DEF" w:rsidRPr="00B20AE8" w:rsidRDefault="003B2DEF" w:rsidP="0039402F">
      <w:r w:rsidRPr="00B20AE8">
        <w:t>X.2</w:t>
      </w:r>
      <w:r w:rsidRPr="00B20AE8">
        <w:tab/>
        <w:t>Minimum requirement</w:t>
      </w:r>
    </w:p>
    <w:p w14:paraId="3025BFEF" w14:textId="4844F702" w:rsidR="003B2DEF" w:rsidRPr="00B20AE8" w:rsidRDefault="003B2DEF" w:rsidP="0039402F">
      <w:r w:rsidRPr="00B20AE8">
        <w:t xml:space="preserve">This </w:t>
      </w:r>
      <w:r w:rsidR="003D3C64">
        <w:t>clause</w:t>
      </w:r>
      <w:r w:rsidRPr="00B20AE8">
        <w:t xml:space="preserve"> contains the reference to the </w:t>
      </w:r>
      <w:r w:rsidR="003D3C64">
        <w:t>clause</w:t>
      </w:r>
      <w:r w:rsidRPr="00B20AE8">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33410A71" w14:textId="77777777" w:rsidR="003B2DEF" w:rsidRPr="00B20AE8" w:rsidRDefault="003B2DEF" w:rsidP="0039402F">
      <w:r w:rsidRPr="00B20AE8">
        <w:t>X.3</w:t>
      </w:r>
      <w:r w:rsidRPr="00B20AE8">
        <w:tab/>
        <w:t>Test purpose</w:t>
      </w:r>
    </w:p>
    <w:p w14:paraId="613A69FD" w14:textId="5669EE30" w:rsidR="003B2DEF" w:rsidRPr="00B20AE8" w:rsidRDefault="003B2DEF" w:rsidP="0039402F">
      <w:r w:rsidRPr="00B20AE8">
        <w:t xml:space="preserve">This </w:t>
      </w:r>
      <w:r w:rsidR="003D3C64">
        <w:t>clause</w:t>
      </w:r>
      <w:r w:rsidRPr="00B20AE8">
        <w:t xml:space="preserve"> defines the purpose of the test.</w:t>
      </w:r>
    </w:p>
    <w:p w14:paraId="1901000E" w14:textId="77777777" w:rsidR="003B2DEF" w:rsidRPr="00B20AE8" w:rsidRDefault="003B2DEF" w:rsidP="0039402F">
      <w:r w:rsidRPr="00B20AE8">
        <w:t>X.4</w:t>
      </w:r>
      <w:r w:rsidRPr="00B20AE8">
        <w:tab/>
        <w:t>Method of test</w:t>
      </w:r>
    </w:p>
    <w:p w14:paraId="566BD733" w14:textId="77777777" w:rsidR="003B2DEF" w:rsidRPr="00B20AE8" w:rsidRDefault="003B2DEF" w:rsidP="0039402F">
      <w:r w:rsidRPr="00B20AE8">
        <w:t>X.4.1</w:t>
      </w:r>
      <w:r w:rsidRPr="00B20AE8">
        <w:tab/>
        <w:t>General</w:t>
      </w:r>
    </w:p>
    <w:p w14:paraId="022BAFA0" w14:textId="77777777" w:rsidR="003B2DEF" w:rsidRPr="00B20AE8" w:rsidRDefault="003B2DEF" w:rsidP="0039402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14:paraId="60FD3669" w14:textId="77777777" w:rsidR="003B2DEF" w:rsidRPr="00B20AE8" w:rsidRDefault="003B2DEF" w:rsidP="0039402F">
      <w:r w:rsidRPr="00B20AE8">
        <w:t>X.4.2y</w:t>
      </w:r>
      <w:r w:rsidR="00A22911" w:rsidRPr="00B20AE8">
        <w:tab/>
      </w:r>
      <w:r w:rsidRPr="00B20AE8">
        <w:t>First test method</w:t>
      </w:r>
    </w:p>
    <w:p w14:paraId="6D1D3735" w14:textId="77777777" w:rsidR="003B2DEF" w:rsidRPr="00B20AE8" w:rsidRDefault="00546AF9" w:rsidP="0039402F">
      <w:r w:rsidRPr="00B20AE8">
        <w:t>X.4.2y.1</w:t>
      </w:r>
      <w:r w:rsidRPr="00B20AE8">
        <w:tab/>
        <w:t>Initial conditions</w:t>
      </w:r>
    </w:p>
    <w:p w14:paraId="14DBCDAA" w14:textId="0D5BB604" w:rsidR="003B2DEF" w:rsidRPr="00B20AE8" w:rsidRDefault="003B2DEF" w:rsidP="0039402F">
      <w:r w:rsidRPr="00B20AE8">
        <w:t xml:space="preserve">This </w:t>
      </w:r>
      <w:r w:rsidR="003D3C64">
        <w:t>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14:paraId="4F6DAB54" w14:textId="77777777" w:rsidR="003B2DEF" w:rsidRPr="00B20AE8" w:rsidRDefault="003B2DEF" w:rsidP="0039402F">
      <w:r w:rsidRPr="00B20AE8">
        <w:t>X.4.2y.2</w:t>
      </w:r>
      <w:r w:rsidRPr="00B20AE8">
        <w:tab/>
        <w:t>Procedure</w:t>
      </w:r>
    </w:p>
    <w:p w14:paraId="3D5294AD" w14:textId="66B82698" w:rsidR="003B2DEF" w:rsidRPr="00B20AE8" w:rsidRDefault="003B2DEF" w:rsidP="0039402F">
      <w:r w:rsidRPr="00B20AE8">
        <w:t xml:space="preserve">This </w:t>
      </w:r>
      <w:r w:rsidR="003D3C64">
        <w:t>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14:paraId="241E7E8D" w14:textId="77777777" w:rsidR="003B2DEF" w:rsidRPr="00B20AE8" w:rsidRDefault="00546AF9" w:rsidP="0039402F">
      <w:r w:rsidRPr="00B20AE8">
        <w:t>X.4.3y</w:t>
      </w:r>
      <w:r w:rsidR="00A22911" w:rsidRPr="00B20AE8">
        <w:tab/>
      </w:r>
      <w:r w:rsidR="003B2DEF" w:rsidRPr="00B20AE8">
        <w:t>Alternative test method (if any)</w:t>
      </w:r>
    </w:p>
    <w:p w14:paraId="40E9A88F" w14:textId="77777777" w:rsidR="003B2DEF" w:rsidRPr="00B20AE8" w:rsidRDefault="003B2DEF" w:rsidP="0039402F">
      <w:r w:rsidRPr="00B20AE8">
        <w:t>If there are alternative test methods, each is described with its initial conditions and procedures.</w:t>
      </w:r>
    </w:p>
    <w:p w14:paraId="5EF45EC6" w14:textId="77777777" w:rsidR="003B2DEF" w:rsidRPr="00B20AE8" w:rsidRDefault="003B2DEF" w:rsidP="0039402F">
      <w:r w:rsidRPr="00B20AE8">
        <w:t>X.5</w:t>
      </w:r>
      <w:r w:rsidRPr="00B20AE8">
        <w:tab/>
        <w:t>Test requirement</w:t>
      </w:r>
    </w:p>
    <w:p w14:paraId="5FE4B030" w14:textId="6FCAC0F8" w:rsidR="003B2DEF" w:rsidRPr="00B20AE8" w:rsidRDefault="003B2DEF" w:rsidP="0039402F">
      <w:r w:rsidRPr="00B20AE8">
        <w:t xml:space="preserve">This </w:t>
      </w:r>
      <w:r w:rsidR="003D3C64">
        <w:t>clause</w:t>
      </w:r>
      <w:r w:rsidRPr="00B20AE8">
        <w:t xml:space="preserve"> defines the pass/fail criteria for the equipment under test, see </w:t>
      </w:r>
      <w:r w:rsidR="003D3C64">
        <w:t>clause </w:t>
      </w:r>
      <w:r w:rsidR="003D3C64" w:rsidRPr="00B20AE8">
        <w:t>4</w:t>
      </w:r>
      <w:r w:rsidRPr="00B20AE8">
        <w:t xml:space="preserve">.1.3 Interpretation of measurement results. Test requirements for every minimum requirement referred in </w:t>
      </w:r>
      <w:r w:rsidR="003D3C64">
        <w:t>clause</w:t>
      </w:r>
      <w:r w:rsidRPr="00B20AE8">
        <w:t xml:space="preserve"> X.2 are listed here. Cases where minimum requirements do n</w:t>
      </w:r>
      <w:r w:rsidR="00546AF9" w:rsidRPr="00B20AE8">
        <w:t>ot apply need not be mentioned.</w:t>
      </w:r>
    </w:p>
    <w:p w14:paraId="63480E9B" w14:textId="5EA73969" w:rsidR="003B2DEF" w:rsidRPr="00B20AE8" w:rsidRDefault="003B2DEF" w:rsidP="0039402F">
      <w:r w:rsidRPr="00B20AE8">
        <w:t xml:space="preserve">The test requirements may be different depending on the test method applied. A test requirement for each test method applicable to the respective MSR/Single RAT requirement is given in separate </w:t>
      </w:r>
      <w:r w:rsidR="003D3C64">
        <w:t>clause</w:t>
      </w:r>
      <w:r w:rsidRPr="00B20AE8">
        <w:t>s where applicable.</w:t>
      </w:r>
    </w:p>
    <w:p w14:paraId="5E654319" w14:textId="77777777" w:rsidR="002F3A67" w:rsidRPr="00B20AE8" w:rsidRDefault="002F3A67" w:rsidP="00673E8E">
      <w:pPr>
        <w:pStyle w:val="Heading2"/>
        <w:rPr>
          <w:lang w:eastAsia="zh-CN"/>
        </w:rPr>
      </w:pPr>
      <w:bookmarkStart w:id="1274" w:name="_Toc21122898"/>
      <w:bookmarkStart w:id="1275" w:name="_Toc45907091"/>
      <w:bookmarkStart w:id="1276" w:name="_Toc53181195"/>
      <w:bookmarkStart w:id="1277" w:name="_Toc61117012"/>
      <w:bookmarkStart w:id="1278" w:name="_Toc67080864"/>
      <w:bookmarkStart w:id="1279" w:name="_Toc68770216"/>
      <w:bookmarkStart w:id="1280" w:name="_Toc74755279"/>
      <w:bookmarkStart w:id="1281" w:name="_Toc76506203"/>
      <w:bookmarkStart w:id="1282" w:name="_Toc83113122"/>
      <w:bookmarkStart w:id="1283" w:name="_Toc89876325"/>
      <w:bookmarkStart w:id="1284" w:name="_Toc98711225"/>
      <w:bookmarkStart w:id="1285" w:name="_Toc145097092"/>
      <w:bookmarkStart w:id="1286" w:name="_Toc161848342"/>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6DCBFA69" w14:textId="77777777" w:rsidR="002F3A67" w:rsidRPr="00B20AE8" w:rsidRDefault="002F3A67" w:rsidP="0039402F">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14:paraId="4552704D" w14:textId="77777777" w:rsidR="002F3A67" w:rsidRPr="00B20AE8" w:rsidRDefault="002F3A67" w:rsidP="0039402F">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14:paraId="06AB1204" w14:textId="77777777" w:rsidR="002F3A67" w:rsidRPr="00B20AE8" w:rsidRDefault="00C531BF" w:rsidP="0039402F">
      <w:pPr>
        <w:pStyle w:val="TH"/>
        <w:rPr>
          <w:rFonts w:cs="Arial"/>
        </w:rPr>
      </w:pPr>
      <w:r w:rsidRPr="00B20AE8">
        <w:rPr>
          <w:noProof/>
          <w:lang w:val="en-US"/>
        </w:rPr>
        <w:drawing>
          <wp:inline distT="0" distB="0" distL="0" distR="0" wp14:anchorId="56F1C79E" wp14:editId="1483E007">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BDEE756" w14:textId="77777777" w:rsidR="002F3A67" w:rsidRPr="00B20AE8" w:rsidRDefault="002F3A67" w:rsidP="0039402F">
      <w:pPr>
        <w:pStyle w:val="TF"/>
      </w:pPr>
      <w:r w:rsidRPr="00B20AE8">
        <w:t>Figure 4.14-1: Reference coordinate system</w:t>
      </w:r>
    </w:p>
    <w:p w14:paraId="615DBDCF" w14:textId="77777777" w:rsidR="002F3A67" w:rsidRPr="00B20AE8" w:rsidRDefault="002F3A67" w:rsidP="0039402F">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14:paraId="644799DF" w14:textId="77777777" w:rsidR="00B07A30" w:rsidRPr="00B20AE8" w:rsidRDefault="00B07A30" w:rsidP="00B07A30">
      <w:pPr>
        <w:pStyle w:val="Heading2"/>
        <w:rPr>
          <w:lang w:eastAsia="zh-CN"/>
        </w:rPr>
      </w:pPr>
      <w:bookmarkStart w:id="1287" w:name="_Toc21122899"/>
      <w:bookmarkStart w:id="1288" w:name="_Toc45907092"/>
      <w:bookmarkStart w:id="1289" w:name="_Toc53181196"/>
      <w:bookmarkStart w:id="1290" w:name="_Toc61117013"/>
      <w:bookmarkStart w:id="1291" w:name="_Toc67080865"/>
      <w:bookmarkStart w:id="1292" w:name="_Toc68770217"/>
      <w:bookmarkStart w:id="1293" w:name="_Toc74755280"/>
      <w:bookmarkStart w:id="1294" w:name="_Toc76506204"/>
      <w:bookmarkStart w:id="1295" w:name="_Toc83113123"/>
      <w:bookmarkStart w:id="1296" w:name="_Toc89876326"/>
      <w:bookmarkStart w:id="1297" w:name="_Toc98711226"/>
      <w:bookmarkStart w:id="1298" w:name="_Toc145097093"/>
      <w:bookmarkStart w:id="1299" w:name="_Toc161848343"/>
      <w:r w:rsidRPr="00B20AE8">
        <w:rPr>
          <w:lang w:eastAsia="zh-CN"/>
        </w:rPr>
        <w:t>4.15</w:t>
      </w:r>
      <w:r w:rsidRPr="00B20AE8">
        <w:rPr>
          <w:lang w:eastAsia="zh-CN"/>
        </w:rPr>
        <w:tab/>
      </w:r>
      <w:r w:rsidRPr="00B20AE8">
        <w:t>Co-location requirements</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29E6DA87" w14:textId="77777777" w:rsidR="00B07A30" w:rsidRPr="00B20AE8" w:rsidRDefault="00B07A30" w:rsidP="00B07A30">
      <w:pPr>
        <w:pStyle w:val="Heading3"/>
        <w:rPr>
          <w:lang w:eastAsia="zh-CN"/>
        </w:rPr>
      </w:pPr>
      <w:bookmarkStart w:id="1300" w:name="_Toc21122900"/>
      <w:bookmarkStart w:id="1301" w:name="_Toc45907093"/>
      <w:bookmarkStart w:id="1302" w:name="_Toc53181197"/>
      <w:bookmarkStart w:id="1303" w:name="_Toc61117014"/>
      <w:bookmarkStart w:id="1304" w:name="_Toc67080866"/>
      <w:bookmarkStart w:id="1305" w:name="_Toc68770218"/>
      <w:bookmarkStart w:id="1306" w:name="_Toc74755281"/>
      <w:bookmarkStart w:id="1307" w:name="_Toc76506205"/>
      <w:bookmarkStart w:id="1308" w:name="_Toc83113124"/>
      <w:bookmarkStart w:id="1309" w:name="_Toc89876327"/>
      <w:bookmarkStart w:id="1310" w:name="_Toc98711227"/>
      <w:bookmarkStart w:id="1311" w:name="_Toc145097094"/>
      <w:bookmarkStart w:id="1312" w:name="_Toc161848344"/>
      <w:r w:rsidRPr="00B20AE8">
        <w:rPr>
          <w:lang w:eastAsia="zh-CN"/>
        </w:rPr>
        <w:t>4.15.1</w:t>
      </w:r>
      <w:r w:rsidRPr="00B20AE8">
        <w:rPr>
          <w:lang w:eastAsia="zh-CN"/>
        </w:rPr>
        <w:tab/>
        <w:t>General</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185A30B5" w14:textId="77777777" w:rsidR="00B07A30" w:rsidRPr="00B20AE8" w:rsidRDefault="00B07A30" w:rsidP="0039402F">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14:paraId="570B440E" w14:textId="77777777" w:rsidR="00B07A30" w:rsidRPr="00B20AE8" w:rsidRDefault="00B07A30" w:rsidP="0039402F">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14:paraId="663E9EAE" w14:textId="77777777" w:rsidR="00B07A30" w:rsidRPr="00B20AE8" w:rsidRDefault="00B07A30" w:rsidP="0039402F">
      <w:pPr>
        <w:pStyle w:val="TH"/>
        <w:rPr>
          <w:rFonts w:eastAsia="SimSun"/>
        </w:rPr>
      </w:pPr>
      <w:r w:rsidRPr="00B20AE8">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4F339F" w:rsidRPr="00B20AE8" w14:paraId="41C85467" w14:textId="77777777" w:rsidTr="006A2BF1">
        <w:trPr>
          <w:cantSplit/>
          <w:tblHeader/>
          <w:jc w:val="center"/>
        </w:trPr>
        <w:tc>
          <w:tcPr>
            <w:tcW w:w="2667" w:type="dxa"/>
          </w:tcPr>
          <w:p w14:paraId="0B5A7200" w14:textId="77777777" w:rsidR="00B07A30" w:rsidRPr="00B20AE8" w:rsidRDefault="00B07A30" w:rsidP="0039402F">
            <w:pPr>
              <w:pStyle w:val="TAH"/>
            </w:pPr>
            <w:r w:rsidRPr="00B20AE8">
              <w:t>Clause number</w:t>
            </w:r>
          </w:p>
        </w:tc>
        <w:tc>
          <w:tcPr>
            <w:tcW w:w="2667" w:type="dxa"/>
          </w:tcPr>
          <w:p w14:paraId="27D415FC" w14:textId="77777777" w:rsidR="00B07A30" w:rsidRPr="00B20AE8" w:rsidRDefault="00B07A30" w:rsidP="0039402F">
            <w:pPr>
              <w:pStyle w:val="TAH"/>
            </w:pPr>
            <w:r w:rsidRPr="00B20AE8">
              <w:t>Requirement</w:t>
            </w:r>
          </w:p>
          <w:p w14:paraId="0E5C2FEE" w14:textId="77777777" w:rsidR="00B07A30" w:rsidRPr="00B20AE8" w:rsidRDefault="00B07A30" w:rsidP="0039402F">
            <w:pPr>
              <w:pStyle w:val="TAH"/>
            </w:pPr>
          </w:p>
        </w:tc>
        <w:tc>
          <w:tcPr>
            <w:tcW w:w="1955" w:type="dxa"/>
            <w:shd w:val="clear" w:color="auto" w:fill="auto"/>
          </w:tcPr>
          <w:p w14:paraId="01A7669A" w14:textId="77777777" w:rsidR="00B07A30" w:rsidRPr="00B20AE8" w:rsidRDefault="00B07A30" w:rsidP="0039402F">
            <w:pPr>
              <w:pStyle w:val="TAH"/>
            </w:pPr>
            <w:r w:rsidRPr="00B20AE8">
              <w:t>Co-location reference antenna operation</w:t>
            </w:r>
          </w:p>
        </w:tc>
        <w:tc>
          <w:tcPr>
            <w:tcW w:w="1955" w:type="dxa"/>
          </w:tcPr>
          <w:p w14:paraId="0E17CAB6" w14:textId="77777777" w:rsidR="00B07A30" w:rsidRPr="00B20AE8" w:rsidRDefault="00B07A30" w:rsidP="0039402F">
            <w:pPr>
              <w:pStyle w:val="TAH"/>
            </w:pPr>
            <w:r w:rsidRPr="00B20AE8">
              <w:t>Type</w:t>
            </w:r>
          </w:p>
        </w:tc>
      </w:tr>
      <w:tr w:rsidR="004F339F" w:rsidRPr="00B20AE8" w14:paraId="51DE44BE" w14:textId="77777777" w:rsidTr="006A2BF1">
        <w:trPr>
          <w:cantSplit/>
          <w:jc w:val="center"/>
        </w:trPr>
        <w:tc>
          <w:tcPr>
            <w:tcW w:w="2667" w:type="dxa"/>
          </w:tcPr>
          <w:p w14:paraId="3D5ABFCF" w14:textId="77777777" w:rsidR="00B07A30" w:rsidRPr="00B20AE8" w:rsidRDefault="00B07A30" w:rsidP="0039402F">
            <w:pPr>
              <w:pStyle w:val="TAC"/>
              <w:rPr>
                <w:lang w:eastAsia="zh-CN"/>
              </w:rPr>
            </w:pPr>
            <w:r w:rsidRPr="00B20AE8">
              <w:rPr>
                <w:lang w:eastAsia="zh-CN"/>
              </w:rPr>
              <w:t>6.5</w:t>
            </w:r>
          </w:p>
        </w:tc>
        <w:tc>
          <w:tcPr>
            <w:tcW w:w="2667" w:type="dxa"/>
          </w:tcPr>
          <w:p w14:paraId="5D7D35D3" w14:textId="77777777" w:rsidR="00B07A30" w:rsidRPr="00B20AE8" w:rsidRDefault="00B07A30" w:rsidP="0039402F">
            <w:pPr>
              <w:pStyle w:val="TAC"/>
              <w:rPr>
                <w:lang w:eastAsia="zh-CN"/>
              </w:rPr>
            </w:pPr>
            <w:r w:rsidRPr="00B20AE8">
              <w:rPr>
                <w:lang w:eastAsia="zh-CN"/>
              </w:rPr>
              <w:t>OTA Transmit ON/OFF power</w:t>
            </w:r>
          </w:p>
        </w:tc>
        <w:tc>
          <w:tcPr>
            <w:tcW w:w="1955" w:type="dxa"/>
            <w:shd w:val="clear" w:color="auto" w:fill="auto"/>
          </w:tcPr>
          <w:p w14:paraId="2786C063" w14:textId="77777777" w:rsidR="00B07A30" w:rsidRPr="00B20AE8" w:rsidRDefault="00B07A30" w:rsidP="0039402F">
            <w:pPr>
              <w:pStyle w:val="TAC"/>
              <w:rPr>
                <w:lang w:eastAsia="zh-CN"/>
              </w:rPr>
            </w:pPr>
            <w:r w:rsidRPr="00B20AE8">
              <w:rPr>
                <w:lang w:eastAsia="zh-CN"/>
              </w:rPr>
              <w:t>Measure emission</w:t>
            </w:r>
          </w:p>
        </w:tc>
        <w:tc>
          <w:tcPr>
            <w:tcW w:w="1955" w:type="dxa"/>
          </w:tcPr>
          <w:p w14:paraId="778F5C8B" w14:textId="77777777" w:rsidR="00B07A30" w:rsidRPr="00B20AE8" w:rsidRDefault="00B07A30" w:rsidP="0039402F">
            <w:pPr>
              <w:pStyle w:val="TAC"/>
              <w:rPr>
                <w:lang w:eastAsia="zh-CN"/>
              </w:rPr>
            </w:pPr>
            <w:r w:rsidRPr="00B20AE8">
              <w:rPr>
                <w:lang w:eastAsia="zh-CN"/>
              </w:rPr>
              <w:t>Mandatory</w:t>
            </w:r>
          </w:p>
        </w:tc>
      </w:tr>
      <w:tr w:rsidR="004F339F" w:rsidRPr="00B20AE8" w14:paraId="3EDE94F9" w14:textId="77777777" w:rsidTr="006A2BF1">
        <w:trPr>
          <w:cantSplit/>
          <w:jc w:val="center"/>
        </w:trPr>
        <w:tc>
          <w:tcPr>
            <w:tcW w:w="2667" w:type="dxa"/>
          </w:tcPr>
          <w:p w14:paraId="57001DCA" w14:textId="77777777" w:rsidR="00B07A30" w:rsidRPr="00B20AE8" w:rsidRDefault="00B07A30" w:rsidP="0039402F">
            <w:pPr>
              <w:pStyle w:val="TAC"/>
            </w:pPr>
            <w:r w:rsidRPr="00B20AE8">
              <w:t>6.7.6.3</w:t>
            </w:r>
          </w:p>
          <w:p w14:paraId="3A83B662" w14:textId="77777777" w:rsidR="00B07A30" w:rsidRPr="00B20AE8" w:rsidRDefault="00B07A30" w:rsidP="0039402F">
            <w:pPr>
              <w:pStyle w:val="TAC"/>
            </w:pPr>
            <w:r w:rsidRPr="00B20AE8">
              <w:t>6.7.6.5</w:t>
            </w:r>
          </w:p>
        </w:tc>
        <w:tc>
          <w:tcPr>
            <w:tcW w:w="2667" w:type="dxa"/>
          </w:tcPr>
          <w:p w14:paraId="69F8ABEF" w14:textId="77777777" w:rsidR="00B07A30" w:rsidRPr="00B20AE8" w:rsidRDefault="00B07A30" w:rsidP="0039402F">
            <w:pPr>
              <w:pStyle w:val="TAC"/>
            </w:pPr>
            <w:r w:rsidRPr="00B20AE8">
              <w:t>OTA Spurious emission</w:t>
            </w:r>
          </w:p>
        </w:tc>
        <w:tc>
          <w:tcPr>
            <w:tcW w:w="1955" w:type="dxa"/>
            <w:shd w:val="clear" w:color="auto" w:fill="auto"/>
          </w:tcPr>
          <w:p w14:paraId="03E8E3F8" w14:textId="77777777" w:rsidR="00B07A30" w:rsidRPr="00B20AE8" w:rsidRDefault="00B07A30" w:rsidP="0039402F">
            <w:pPr>
              <w:pStyle w:val="TAC"/>
            </w:pPr>
            <w:r w:rsidRPr="00B20AE8">
              <w:t>Measure emission</w:t>
            </w:r>
          </w:p>
        </w:tc>
        <w:tc>
          <w:tcPr>
            <w:tcW w:w="1955" w:type="dxa"/>
          </w:tcPr>
          <w:p w14:paraId="187E430A" w14:textId="77777777" w:rsidR="00B07A30" w:rsidRPr="00B20AE8" w:rsidRDefault="00B07A30" w:rsidP="0039402F">
            <w:pPr>
              <w:pStyle w:val="TAC"/>
            </w:pPr>
            <w:r w:rsidRPr="00B20AE8">
              <w:t>Optional based on declaration</w:t>
            </w:r>
          </w:p>
        </w:tc>
      </w:tr>
      <w:tr w:rsidR="004F339F" w:rsidRPr="00B20AE8" w14:paraId="584F1A4A" w14:textId="77777777" w:rsidTr="006A2BF1">
        <w:trPr>
          <w:cantSplit/>
          <w:jc w:val="center"/>
        </w:trPr>
        <w:tc>
          <w:tcPr>
            <w:tcW w:w="2667" w:type="dxa"/>
          </w:tcPr>
          <w:p w14:paraId="7C05F317" w14:textId="77777777" w:rsidR="00B07A30" w:rsidRPr="00B20AE8" w:rsidRDefault="00B07A30" w:rsidP="0039402F">
            <w:pPr>
              <w:pStyle w:val="TAC"/>
            </w:pPr>
            <w:r w:rsidRPr="00B20AE8">
              <w:t>6.8</w:t>
            </w:r>
          </w:p>
        </w:tc>
        <w:tc>
          <w:tcPr>
            <w:tcW w:w="2667" w:type="dxa"/>
          </w:tcPr>
          <w:p w14:paraId="0B4BA302" w14:textId="77777777" w:rsidR="00B07A30" w:rsidRPr="00B20AE8" w:rsidRDefault="00B07A30" w:rsidP="0039402F">
            <w:pPr>
              <w:pStyle w:val="TAC"/>
            </w:pPr>
            <w:r w:rsidRPr="00B20AE8">
              <w:t>OTA Transmitter intermodulation</w:t>
            </w:r>
          </w:p>
        </w:tc>
        <w:tc>
          <w:tcPr>
            <w:tcW w:w="1955" w:type="dxa"/>
            <w:shd w:val="clear" w:color="auto" w:fill="auto"/>
          </w:tcPr>
          <w:p w14:paraId="6FB93BB2" w14:textId="77777777" w:rsidR="00B07A30" w:rsidRPr="00B20AE8" w:rsidRDefault="00B07A30" w:rsidP="0039402F">
            <w:pPr>
              <w:pStyle w:val="TAC"/>
            </w:pPr>
            <w:r w:rsidRPr="00B20AE8">
              <w:t>Inject the interferer signal</w:t>
            </w:r>
          </w:p>
        </w:tc>
        <w:tc>
          <w:tcPr>
            <w:tcW w:w="1955" w:type="dxa"/>
          </w:tcPr>
          <w:p w14:paraId="30340FCE" w14:textId="77777777" w:rsidR="00B07A30" w:rsidRPr="00B20AE8" w:rsidRDefault="00B07A30" w:rsidP="0039402F">
            <w:pPr>
              <w:pStyle w:val="TAC"/>
            </w:pPr>
            <w:r w:rsidRPr="00B20AE8">
              <w:t>Mandatory</w:t>
            </w:r>
          </w:p>
        </w:tc>
      </w:tr>
      <w:tr w:rsidR="00B07A30" w:rsidRPr="00B20AE8" w14:paraId="30EA37C3" w14:textId="77777777" w:rsidTr="006A2BF1">
        <w:trPr>
          <w:cantSplit/>
          <w:jc w:val="center"/>
        </w:trPr>
        <w:tc>
          <w:tcPr>
            <w:tcW w:w="2667" w:type="dxa"/>
          </w:tcPr>
          <w:p w14:paraId="6DB07B85" w14:textId="77777777" w:rsidR="00B07A30" w:rsidRPr="00B20AE8" w:rsidRDefault="00B07A30" w:rsidP="0039402F">
            <w:pPr>
              <w:pStyle w:val="TAC"/>
            </w:pPr>
            <w:r w:rsidRPr="00B20AE8">
              <w:t>7.6.3</w:t>
            </w:r>
          </w:p>
        </w:tc>
        <w:tc>
          <w:tcPr>
            <w:tcW w:w="2667" w:type="dxa"/>
          </w:tcPr>
          <w:p w14:paraId="267F9A13" w14:textId="77777777" w:rsidR="00B07A30" w:rsidRPr="00B20AE8" w:rsidRDefault="00B07A30" w:rsidP="0039402F">
            <w:pPr>
              <w:pStyle w:val="TAC"/>
            </w:pPr>
            <w:r w:rsidRPr="00B20AE8">
              <w:t>OTA Blocking</w:t>
            </w:r>
          </w:p>
        </w:tc>
        <w:tc>
          <w:tcPr>
            <w:tcW w:w="1955" w:type="dxa"/>
            <w:shd w:val="clear" w:color="auto" w:fill="auto"/>
          </w:tcPr>
          <w:p w14:paraId="08468F04" w14:textId="77777777" w:rsidR="00B07A30" w:rsidRPr="00B20AE8" w:rsidRDefault="00B07A30" w:rsidP="0039402F">
            <w:pPr>
              <w:pStyle w:val="TAC"/>
            </w:pPr>
            <w:r w:rsidRPr="00B20AE8">
              <w:t>Inject the interferer signal</w:t>
            </w:r>
          </w:p>
        </w:tc>
        <w:tc>
          <w:tcPr>
            <w:tcW w:w="1955" w:type="dxa"/>
          </w:tcPr>
          <w:p w14:paraId="15E94434" w14:textId="77777777" w:rsidR="00B07A30" w:rsidRPr="00B20AE8" w:rsidRDefault="00B07A30" w:rsidP="0039402F">
            <w:pPr>
              <w:pStyle w:val="TAC"/>
            </w:pPr>
            <w:r w:rsidRPr="00B20AE8">
              <w:t>Optional based on declaration</w:t>
            </w:r>
          </w:p>
        </w:tc>
      </w:tr>
    </w:tbl>
    <w:p w14:paraId="246A0883" w14:textId="77777777" w:rsidR="00B07A30" w:rsidRPr="00B20AE8" w:rsidRDefault="00B07A30" w:rsidP="0039402F">
      <w:pPr>
        <w:rPr>
          <w:lang w:val="en-US" w:eastAsia="zh-CN"/>
        </w:rPr>
      </w:pPr>
    </w:p>
    <w:p w14:paraId="12D546CF" w14:textId="77777777" w:rsidR="00B07A30" w:rsidRPr="00B20AE8" w:rsidRDefault="00884208" w:rsidP="0039402F">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14:paraId="1B0A360A" w14:textId="5322B13E" w:rsidR="00B07A30" w:rsidRPr="00B20AE8" w:rsidRDefault="00B07A30" w:rsidP="0039402F">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w:t>
      </w:r>
      <w:r w:rsidR="003D3C64" w:rsidRPr="00B20AE8">
        <w:rPr>
          <w:lang w:val="en-US" w:eastAsia="zh-CN"/>
        </w:rPr>
        <w:t>TS</w:t>
      </w:r>
      <w:r w:rsidR="003D3C64">
        <w:rPr>
          <w:lang w:val="en-US" w:eastAsia="zh-CN"/>
        </w:rPr>
        <w:t> </w:t>
      </w:r>
      <w:r w:rsidR="003D3C64" w:rsidRPr="00B20AE8">
        <w:rPr>
          <w:lang w:val="en-US" w:eastAsia="zh-CN"/>
        </w:rPr>
        <w:t>3</w:t>
      </w:r>
      <w:r w:rsidRPr="00B20AE8">
        <w:rPr>
          <w:lang w:val="en-US" w:eastAsia="zh-CN"/>
        </w:rPr>
        <w:t>7.105[6].</w:t>
      </w:r>
    </w:p>
    <w:p w14:paraId="71C7D201" w14:textId="77777777" w:rsidR="00B07A30" w:rsidRPr="00B20AE8" w:rsidRDefault="00B07A30" w:rsidP="006604EE">
      <w:pPr>
        <w:pStyle w:val="Heading3"/>
        <w:rPr>
          <w:lang w:eastAsia="zh-CN"/>
        </w:rPr>
      </w:pPr>
      <w:bookmarkStart w:id="1313" w:name="_Toc61117015"/>
      <w:bookmarkStart w:id="1314" w:name="_Toc67080867"/>
      <w:bookmarkStart w:id="1315" w:name="_Toc68770219"/>
      <w:bookmarkStart w:id="1316" w:name="_Toc74755282"/>
      <w:bookmarkStart w:id="1317" w:name="_Toc76506206"/>
      <w:bookmarkStart w:id="1318" w:name="_Toc83113125"/>
      <w:bookmarkStart w:id="1319" w:name="_Toc89876328"/>
      <w:bookmarkStart w:id="1320" w:name="_Toc98711228"/>
      <w:bookmarkStart w:id="1321" w:name="_Toc145097095"/>
      <w:bookmarkStart w:id="1322" w:name="_Toc161848345"/>
      <w:r w:rsidRPr="00B20AE8">
        <w:rPr>
          <w:lang w:eastAsia="zh-CN"/>
        </w:rPr>
        <w:t>4.15.2</w:t>
      </w:r>
      <w:r w:rsidRPr="00B20AE8">
        <w:rPr>
          <w:lang w:eastAsia="zh-CN"/>
        </w:rPr>
        <w:tab/>
        <w:t>Co-location test antenna</w:t>
      </w:r>
      <w:bookmarkEnd w:id="1313"/>
      <w:bookmarkEnd w:id="1314"/>
      <w:bookmarkEnd w:id="1315"/>
      <w:bookmarkEnd w:id="1316"/>
      <w:bookmarkEnd w:id="1317"/>
      <w:bookmarkEnd w:id="1318"/>
      <w:bookmarkEnd w:id="1319"/>
      <w:bookmarkEnd w:id="1320"/>
      <w:bookmarkEnd w:id="1321"/>
      <w:bookmarkEnd w:id="1322"/>
    </w:p>
    <w:p w14:paraId="19D06F4B" w14:textId="77777777" w:rsidR="00B07A30" w:rsidRPr="00B20AE8" w:rsidRDefault="00B07A30" w:rsidP="006604EE">
      <w:pPr>
        <w:pStyle w:val="Heading4"/>
        <w:rPr>
          <w:lang w:eastAsia="zh-CN"/>
        </w:rPr>
      </w:pPr>
      <w:bookmarkStart w:id="1323" w:name="_Toc61117016"/>
      <w:bookmarkStart w:id="1324" w:name="_Toc67080868"/>
      <w:bookmarkStart w:id="1325" w:name="_Toc68770220"/>
      <w:bookmarkStart w:id="1326" w:name="_Toc74755283"/>
      <w:bookmarkStart w:id="1327" w:name="_Toc76506207"/>
      <w:bookmarkStart w:id="1328" w:name="_Toc83113126"/>
      <w:bookmarkStart w:id="1329" w:name="_Toc89876329"/>
      <w:bookmarkStart w:id="1330" w:name="_Toc98711229"/>
      <w:bookmarkStart w:id="1331" w:name="_Toc145097096"/>
      <w:bookmarkStart w:id="1332" w:name="_Toc161848346"/>
      <w:r w:rsidRPr="00B20AE8">
        <w:rPr>
          <w:lang w:eastAsia="zh-CN"/>
        </w:rPr>
        <w:t>4.15.2.1</w:t>
      </w:r>
      <w:r w:rsidRPr="00B20AE8">
        <w:rPr>
          <w:lang w:eastAsia="zh-CN"/>
        </w:rPr>
        <w:tab/>
        <w:t>General</w:t>
      </w:r>
      <w:bookmarkEnd w:id="1323"/>
      <w:bookmarkEnd w:id="1324"/>
      <w:bookmarkEnd w:id="1325"/>
      <w:bookmarkEnd w:id="1326"/>
      <w:bookmarkEnd w:id="1327"/>
      <w:bookmarkEnd w:id="1328"/>
      <w:bookmarkEnd w:id="1329"/>
      <w:bookmarkEnd w:id="1330"/>
      <w:bookmarkEnd w:id="1331"/>
      <w:bookmarkEnd w:id="1332"/>
    </w:p>
    <w:p w14:paraId="6C4A5EB2" w14:textId="77777777" w:rsidR="00B07A30" w:rsidRPr="00B20AE8" w:rsidRDefault="00B07A30" w:rsidP="0039402F">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14:paraId="7C1FB351" w14:textId="77777777" w:rsidR="00B07A30" w:rsidRPr="00B20AE8" w:rsidRDefault="00884208" w:rsidP="0039402F">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14:paraId="672F36EA" w14:textId="77777777" w:rsidR="00B07A30" w:rsidRPr="00B20AE8" w:rsidRDefault="00B07A30" w:rsidP="00CB146D">
      <w:pPr>
        <w:pStyle w:val="Heading4"/>
        <w:rPr>
          <w:lang w:eastAsia="zh-CN"/>
        </w:rPr>
      </w:pPr>
      <w:bookmarkStart w:id="1333" w:name="_Toc21122901"/>
      <w:bookmarkStart w:id="1334" w:name="_Toc45907094"/>
      <w:bookmarkStart w:id="1335" w:name="_Toc53181198"/>
      <w:bookmarkStart w:id="1336" w:name="_Toc61117017"/>
      <w:bookmarkStart w:id="1337" w:name="_Toc67080869"/>
      <w:bookmarkStart w:id="1338" w:name="_Toc68770221"/>
      <w:bookmarkStart w:id="1339" w:name="_Toc74755284"/>
      <w:bookmarkStart w:id="1340" w:name="_Toc76506208"/>
      <w:bookmarkStart w:id="1341" w:name="_Toc83113127"/>
      <w:bookmarkStart w:id="1342" w:name="_Toc89876330"/>
      <w:bookmarkStart w:id="1343" w:name="_Toc98711230"/>
      <w:bookmarkStart w:id="1344" w:name="_Toc145097097"/>
      <w:bookmarkStart w:id="1345" w:name="_Toc161848347"/>
      <w:r w:rsidRPr="00B20AE8">
        <w:rPr>
          <w:lang w:eastAsia="zh-CN"/>
        </w:rPr>
        <w:t>4.15.2.2</w:t>
      </w:r>
      <w:r w:rsidRPr="00B20AE8">
        <w:rPr>
          <w:lang w:eastAsia="zh-CN"/>
        </w:rPr>
        <w:tab/>
        <w:t>Co-location test antenna characteristics</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195A9F07" w14:textId="77777777" w:rsidR="00B07A30" w:rsidRPr="00B20AE8" w:rsidRDefault="00884208" w:rsidP="0039402F">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14:paraId="44939839" w14:textId="77777777" w:rsidR="00B07A30" w:rsidRPr="00B20AE8" w:rsidRDefault="00B07A30" w:rsidP="0039402F">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14:paraId="6D43A3E3" w14:textId="77777777" w:rsidR="00B07A30" w:rsidRPr="00B20AE8" w:rsidRDefault="00B07A30" w:rsidP="0039402F">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0995E329"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56F32BDB" w14:textId="77777777" w:rsidR="00B07A30" w:rsidRPr="00B20AE8" w:rsidRDefault="00B07A30" w:rsidP="0039402F">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9E65C15" w14:textId="77777777" w:rsidR="00B07A30" w:rsidRPr="00B20AE8" w:rsidRDefault="00B07A30" w:rsidP="0039402F">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hideMark/>
          </w:tcPr>
          <w:p w14:paraId="25675E35" w14:textId="77777777" w:rsidR="00B07A30" w:rsidRPr="00B20AE8" w:rsidRDefault="00B07A30" w:rsidP="0039402F">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851E63" w:rsidRPr="00B20AE8" w14:paraId="65E250A8"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6384F72" w14:textId="4C94C616" w:rsidR="00851E63" w:rsidRPr="00B20AE8" w:rsidRDefault="00851E63" w:rsidP="0039402F">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494CA10E" w14:textId="0540D2AB" w:rsidR="00851E63" w:rsidRPr="00B20AE8" w:rsidRDefault="00851E63" w:rsidP="0039402F">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520BB6D7" w14:textId="1E961718" w:rsidR="00851E63" w:rsidRDefault="00851E63" w:rsidP="0039402F">
            <w:pPr>
              <w:pStyle w:val="TAL"/>
              <w:rPr>
                <w:lang w:eastAsia="en-GB"/>
              </w:rPr>
            </w:pPr>
            <w:r w:rsidRPr="00753102">
              <w:rPr>
                <w:lang w:eastAsia="en-GB"/>
              </w:rPr>
              <w:t>Test object vertical radiating length ±30%</w:t>
            </w:r>
            <w:r>
              <w:rPr>
                <w:lang w:eastAsia="en-GB"/>
              </w:rPr>
              <w:t xml:space="preserve"> </w:t>
            </w:r>
          </w:p>
          <w:p w14:paraId="1BCB6B5B" w14:textId="26723E38" w:rsidR="00851E63" w:rsidRPr="00B20AE8" w:rsidRDefault="00851E63" w:rsidP="0039402F">
            <w:pPr>
              <w:pStyle w:val="TAC"/>
              <w:rPr>
                <w:lang w:eastAsia="en-GB"/>
              </w:rPr>
            </w:pPr>
            <w:r>
              <w:rPr>
                <w:lang w:eastAsia="en-GB"/>
              </w:rPr>
              <w:t>(Note 2)</w:t>
            </w:r>
          </w:p>
        </w:tc>
      </w:tr>
      <w:tr w:rsidR="00851E63" w:rsidRPr="00B20AE8" w14:paraId="7E9CAE1E"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63D2BA0" w14:textId="61D4381E" w:rsidR="00851E63" w:rsidRPr="00B20AE8" w:rsidRDefault="00851E63" w:rsidP="0039402F">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63BF76DC" w14:textId="4921ECF6" w:rsidR="00851E63" w:rsidRPr="00B20AE8" w:rsidRDefault="00851E63" w:rsidP="0039402F">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33FB8AD" w14:textId="676632D9" w:rsidR="00851E63" w:rsidRPr="00B20AE8" w:rsidRDefault="00851E63" w:rsidP="0039402F">
            <w:pPr>
              <w:pStyle w:val="TAC"/>
              <w:rPr>
                <w:lang w:eastAsia="en-GB"/>
              </w:rPr>
            </w:pPr>
            <w:r w:rsidRPr="00753102">
              <w:rPr>
                <w:lang w:eastAsia="en-GB"/>
              </w:rPr>
              <w:t>65° ± 10°</w:t>
            </w:r>
          </w:p>
        </w:tc>
      </w:tr>
      <w:tr w:rsidR="00851E63" w:rsidRPr="00B20AE8" w14:paraId="0577FA8D"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BD0BCF8" w14:textId="290A45A5" w:rsidR="00851E63" w:rsidRPr="00B20AE8" w:rsidRDefault="00851E63" w:rsidP="0039402F">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71EE4A89" w14:textId="54738087" w:rsidR="00851E63" w:rsidRPr="00B20AE8" w:rsidRDefault="00851E63" w:rsidP="0039402F">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7249600E" w14:textId="77777777" w:rsidR="00851E63" w:rsidRDefault="00851E63" w:rsidP="0039402F">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5DAE5ECE" w14:textId="03F700C9" w:rsidR="00851E63" w:rsidRPr="00B20AE8" w:rsidRDefault="00851E63" w:rsidP="0039402F">
            <w:pPr>
              <w:pStyle w:val="TAC"/>
              <w:rPr>
                <w:lang w:eastAsia="en-GB"/>
              </w:rPr>
            </w:pPr>
            <w:r>
              <w:rPr>
                <w:lang w:eastAsia="zh-CN"/>
              </w:rPr>
              <w:t>(Note 2)</w:t>
            </w:r>
          </w:p>
        </w:tc>
      </w:tr>
      <w:tr w:rsidR="009602D0" w:rsidRPr="00B20AE8" w14:paraId="57A1AA34"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6D3B469" w14:textId="0F07948F" w:rsidR="009602D0" w:rsidRPr="00B20AE8" w:rsidRDefault="009602D0" w:rsidP="0039402F">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62BCFB08" w14:textId="587DD9D2" w:rsidR="009602D0" w:rsidRPr="00B20AE8" w:rsidRDefault="009602D0" w:rsidP="0039402F">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06F74869" w14:textId="5AF41C4B" w:rsidR="009602D0" w:rsidRPr="00B20AE8" w:rsidRDefault="009602D0" w:rsidP="0039402F">
            <w:pPr>
              <w:pStyle w:val="TAC"/>
              <w:rPr>
                <w:lang w:eastAsia="en-GB"/>
              </w:rPr>
            </w:pPr>
            <w:r w:rsidRPr="00B20AE8">
              <w:rPr>
                <w:lang w:eastAsia="en-GB"/>
              </w:rPr>
              <w:t>Match to in-band</w:t>
            </w:r>
            <w:r>
              <w:rPr>
                <w:lang w:eastAsia="en-GB"/>
              </w:rPr>
              <w:t xml:space="preserve"> (Note 4)</w:t>
            </w:r>
          </w:p>
        </w:tc>
      </w:tr>
      <w:tr w:rsidR="004F339F" w:rsidRPr="00B20AE8" w14:paraId="467593F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700B605C" w14:textId="77777777" w:rsidR="00B07A30" w:rsidRPr="00B20AE8" w:rsidRDefault="00B07A30" w:rsidP="0039402F">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7F7C9098" w14:textId="77777777" w:rsidR="00B07A30" w:rsidRPr="00B20AE8" w:rsidRDefault="00B07A30" w:rsidP="0039402F">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8C41C10" w14:textId="77777777" w:rsidR="00B07A30" w:rsidRPr="00B20AE8" w:rsidRDefault="00B07A30" w:rsidP="0039402F">
            <w:pPr>
              <w:pStyle w:val="TAC"/>
              <w:rPr>
                <w:lang w:eastAsia="en-GB"/>
              </w:rPr>
            </w:pPr>
            <w:r w:rsidRPr="00B20AE8">
              <w:rPr>
                <w:lang w:eastAsia="en-GB"/>
              </w:rPr>
              <w:t>&gt; 10dB</w:t>
            </w:r>
          </w:p>
        </w:tc>
      </w:tr>
      <w:tr w:rsidR="009602D0" w:rsidRPr="00B20AE8" w14:paraId="2D13E72C" w14:textId="77777777" w:rsidTr="006A2BF1">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2EE4DAB3" w14:textId="77777777" w:rsidR="009602D0" w:rsidRDefault="009602D0" w:rsidP="0039402F">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1CA6D281" w14:textId="77777777" w:rsidR="009602D0" w:rsidRDefault="009602D0" w:rsidP="0039402F">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46E671A9" w14:textId="77777777" w:rsidR="009602D0" w:rsidRDefault="009602D0" w:rsidP="0039402F">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27BA31C4" w14:textId="11A32F39" w:rsidR="009602D0" w:rsidRPr="00B20AE8" w:rsidRDefault="009602D0" w:rsidP="0039402F">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985AF3" w14:textId="77777777" w:rsidR="00B07A30" w:rsidRPr="00B20AE8" w:rsidRDefault="00B07A30" w:rsidP="0039402F">
      <w:pPr>
        <w:rPr>
          <w:lang w:eastAsia="zh-CN"/>
        </w:rPr>
      </w:pPr>
    </w:p>
    <w:p w14:paraId="42E5FF8F" w14:textId="77777777" w:rsidR="00B07A30" w:rsidRPr="00B20AE8" w:rsidRDefault="00B07A30" w:rsidP="006604EE">
      <w:pPr>
        <w:pStyle w:val="Heading4"/>
        <w:rPr>
          <w:lang w:val="en-US" w:eastAsia="zh-CN"/>
        </w:rPr>
      </w:pPr>
      <w:bookmarkStart w:id="1346" w:name="_Toc61117018"/>
      <w:bookmarkStart w:id="1347" w:name="_Toc67080870"/>
      <w:bookmarkStart w:id="1348" w:name="_Toc68770222"/>
      <w:bookmarkStart w:id="1349" w:name="_Toc74755285"/>
      <w:bookmarkStart w:id="1350" w:name="_Toc76506209"/>
      <w:bookmarkStart w:id="1351" w:name="_Toc83113128"/>
      <w:bookmarkStart w:id="1352" w:name="_Toc89876331"/>
      <w:bookmarkStart w:id="1353" w:name="_Toc98711231"/>
      <w:bookmarkStart w:id="1354" w:name="_Toc145097098"/>
      <w:bookmarkStart w:id="1355" w:name="_Toc161848348"/>
      <w:r w:rsidRPr="00B20AE8">
        <w:rPr>
          <w:lang w:eastAsia="zh-CN"/>
        </w:rPr>
        <w:t>4.15.2.</w:t>
      </w:r>
      <w:r w:rsidRPr="00B20AE8">
        <w:rPr>
          <w:lang w:val="en-US" w:eastAsia="zh-CN"/>
        </w:rPr>
        <w:t>3</w:t>
      </w:r>
      <w:r w:rsidRPr="00B20AE8">
        <w:rPr>
          <w:lang w:eastAsia="zh-CN"/>
        </w:rPr>
        <w:tab/>
        <w:t>Co-location test antenna</w:t>
      </w:r>
      <w:r w:rsidRPr="00B20AE8">
        <w:rPr>
          <w:lang w:val="en-US" w:eastAsia="zh-CN"/>
        </w:rPr>
        <w:t xml:space="preserve"> </w:t>
      </w:r>
      <w:r w:rsidR="00884208" w:rsidRPr="00B20AE8">
        <w:rPr>
          <w:lang w:val="en-US" w:eastAsia="zh-CN"/>
        </w:rPr>
        <w:t>alignment</w:t>
      </w:r>
      <w:bookmarkEnd w:id="1346"/>
      <w:bookmarkEnd w:id="1347"/>
      <w:bookmarkEnd w:id="1348"/>
      <w:bookmarkEnd w:id="1349"/>
      <w:bookmarkEnd w:id="1350"/>
      <w:bookmarkEnd w:id="1351"/>
      <w:bookmarkEnd w:id="1352"/>
      <w:bookmarkEnd w:id="1353"/>
      <w:bookmarkEnd w:id="1354"/>
      <w:bookmarkEnd w:id="1355"/>
    </w:p>
    <w:p w14:paraId="0C89DE5B" w14:textId="77777777" w:rsidR="00B07A30" w:rsidRPr="00B20AE8" w:rsidRDefault="00B07A30" w:rsidP="0039402F">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14:paraId="2023EE86" w14:textId="77777777" w:rsidR="00B07A30" w:rsidRPr="00B20AE8" w:rsidRDefault="00B07A30" w:rsidP="0039402F">
      <w:pPr>
        <w:pStyle w:val="TH"/>
        <w:rPr>
          <w:rFonts w:eastAsia="SimSun"/>
        </w:rPr>
      </w:pPr>
      <w:r w:rsidRPr="00B20AE8">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2E73478B"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1D825DA1" w14:textId="77777777" w:rsidR="00B07A30" w:rsidRPr="00B20AE8" w:rsidRDefault="00B07A30" w:rsidP="0039402F">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2D4E9FE3" w14:textId="77777777" w:rsidR="00B07A30" w:rsidRPr="00B20AE8" w:rsidRDefault="00B07A30" w:rsidP="0039402F">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3C589C5C" w14:textId="77777777" w:rsidR="00B07A30" w:rsidRPr="00B20AE8" w:rsidRDefault="00B07A30" w:rsidP="0039402F">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14:paraId="18855265"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178C7C56" w14:textId="77777777" w:rsidR="00884208" w:rsidRPr="00B20AE8" w:rsidRDefault="00884208" w:rsidP="0039402F">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038AA4BF" w14:textId="77777777" w:rsidR="00884208" w:rsidRPr="00B20AE8" w:rsidRDefault="00884208" w:rsidP="0039402F">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78DEDB05" w14:textId="77777777" w:rsidR="00884208" w:rsidRPr="00B20AE8" w:rsidRDefault="00884208" w:rsidP="0039402F">
            <w:pPr>
              <w:pStyle w:val="TAC"/>
              <w:rPr>
                <w:lang w:eastAsia="en-GB"/>
              </w:rPr>
            </w:pPr>
            <w:r w:rsidRPr="00B20AE8">
              <w:rPr>
                <w:lang w:eastAsia="en-GB"/>
              </w:rPr>
              <w:t>0.1 m ± 0.01 m</w:t>
            </w:r>
          </w:p>
        </w:tc>
      </w:tr>
      <w:tr w:rsidR="004F339F" w:rsidRPr="00B20AE8" w14:paraId="4D5AB07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4DB69EAB" w14:textId="77777777" w:rsidR="00B07A30" w:rsidRPr="00B20AE8" w:rsidRDefault="00B07A30" w:rsidP="0039402F">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71F1E5E0" w14:textId="77777777" w:rsidR="00B07A30" w:rsidRPr="00B20AE8" w:rsidRDefault="00B07A30" w:rsidP="0039402F">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hideMark/>
          </w:tcPr>
          <w:p w14:paraId="680CC7D2" w14:textId="77777777" w:rsidR="00B07A30" w:rsidRPr="00B20AE8" w:rsidRDefault="00B07A30" w:rsidP="0039402F">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14:paraId="373FEAFE"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2B306B4C" w14:textId="77777777" w:rsidR="00B07A30" w:rsidRPr="00B20AE8" w:rsidRDefault="00B07A30" w:rsidP="0039402F">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7B910092" w14:textId="77777777" w:rsidR="00B07A30" w:rsidRPr="00B20AE8" w:rsidRDefault="00B07A30" w:rsidP="0039402F">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hideMark/>
          </w:tcPr>
          <w:p w14:paraId="04CFE990" w14:textId="77777777" w:rsidR="00B07A30" w:rsidRPr="00B20AE8" w:rsidRDefault="00B07A30" w:rsidP="0039402F">
            <w:pPr>
              <w:pStyle w:val="TAC"/>
              <w:rPr>
                <w:lang w:eastAsia="en-GB"/>
              </w:rPr>
            </w:pPr>
            <w:r w:rsidRPr="00B20AE8">
              <w:rPr>
                <w:lang w:eastAsia="en-GB"/>
              </w:rPr>
              <w:t xml:space="preserve">Radome front ± </w:t>
            </w:r>
            <w:r w:rsidR="00884208" w:rsidRPr="00B20AE8">
              <w:rPr>
                <w:lang w:eastAsia="en-GB"/>
              </w:rPr>
              <w:t xml:space="preserve">0.01 m </w:t>
            </w:r>
          </w:p>
        </w:tc>
      </w:tr>
    </w:tbl>
    <w:p w14:paraId="2A26D629" w14:textId="77777777" w:rsidR="00B07A30" w:rsidRPr="00B20AE8" w:rsidRDefault="00B07A30" w:rsidP="0039402F">
      <w:pPr>
        <w:rPr>
          <w:lang w:val="en-US" w:eastAsia="zh-CN"/>
        </w:rPr>
      </w:pPr>
    </w:p>
    <w:p w14:paraId="2EF2AC1A" w14:textId="77777777" w:rsidR="00B07A30" w:rsidRPr="00B20AE8" w:rsidRDefault="0051206F" w:rsidP="0039402F">
      <w:pPr>
        <w:pStyle w:val="TH"/>
        <w:rPr>
          <w:lang w:val="en-US" w:eastAsia="zh-CN"/>
        </w:rPr>
      </w:pPr>
      <w:r w:rsidRPr="00B20AE8">
        <w:rPr>
          <w:noProof/>
          <w:lang w:val="en-US"/>
        </w:rPr>
        <w:drawing>
          <wp:inline distT="0" distB="0" distL="0" distR="0" wp14:anchorId="2236280A" wp14:editId="12AAC3A7">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14:paraId="2EC126AE" w14:textId="77777777" w:rsidR="00B07A30" w:rsidRPr="00B20AE8" w:rsidRDefault="00B07A30" w:rsidP="0039402F">
      <w:pPr>
        <w:pStyle w:val="TF"/>
        <w:rPr>
          <w:lang w:val="en-US" w:eastAsia="zh-CN"/>
        </w:rPr>
      </w:pPr>
      <w:r w:rsidRPr="00B20AE8">
        <w:t>Figure 4.15.2.3-1 Alignment of AAS BS and CLTA</w:t>
      </w:r>
    </w:p>
    <w:p w14:paraId="42F5B4C2" w14:textId="77777777" w:rsidR="00B07A30" w:rsidRPr="00B20AE8" w:rsidRDefault="00B07A30" w:rsidP="0039402F"/>
    <w:p w14:paraId="67243E41" w14:textId="77777777" w:rsidR="00643080" w:rsidRPr="00B20AE8" w:rsidRDefault="00C56416" w:rsidP="00673E8E">
      <w:pPr>
        <w:pStyle w:val="Heading1"/>
        <w:rPr>
          <w:lang w:eastAsia="zh-CN"/>
        </w:rPr>
      </w:pPr>
      <w:bookmarkStart w:id="1356" w:name="_Toc21122902"/>
      <w:bookmarkStart w:id="1357" w:name="_Toc45907095"/>
      <w:bookmarkStart w:id="1358" w:name="_Toc53181199"/>
      <w:bookmarkStart w:id="1359" w:name="_Toc61117019"/>
      <w:bookmarkStart w:id="1360" w:name="_Toc67080871"/>
      <w:bookmarkStart w:id="1361" w:name="_Toc68770223"/>
      <w:bookmarkStart w:id="1362" w:name="_Toc74755286"/>
      <w:bookmarkStart w:id="1363" w:name="_Toc76506210"/>
      <w:bookmarkStart w:id="1364" w:name="_Toc83113129"/>
      <w:bookmarkStart w:id="1365" w:name="_Toc89876332"/>
      <w:bookmarkStart w:id="1366" w:name="_Toc98711232"/>
      <w:bookmarkStart w:id="1367" w:name="_Toc145097099"/>
      <w:bookmarkStart w:id="1368" w:name="_Toc161848349"/>
      <w:r w:rsidRPr="00B20AE8">
        <w:rPr>
          <w:rFonts w:hint="eastAsia"/>
          <w:lang w:eastAsia="zh-CN"/>
        </w:rPr>
        <w:t>5</w:t>
      </w:r>
      <w:r w:rsidR="00643080" w:rsidRPr="00B20AE8">
        <w:rPr>
          <w:lang w:eastAsia="zh-CN"/>
        </w:rPr>
        <w:tab/>
        <w:t>Applicability of Requirements</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74754443" w14:textId="77777777" w:rsidR="00B050B9" w:rsidRPr="00B20AE8" w:rsidRDefault="00B050B9" w:rsidP="00B050B9">
      <w:pPr>
        <w:pStyle w:val="Heading2"/>
      </w:pPr>
      <w:bookmarkStart w:id="1369" w:name="_Toc21122903"/>
      <w:bookmarkStart w:id="1370" w:name="_Toc45907096"/>
      <w:bookmarkStart w:id="1371" w:name="_Toc53181200"/>
      <w:bookmarkStart w:id="1372" w:name="_Toc61117020"/>
      <w:bookmarkStart w:id="1373" w:name="_Toc67080872"/>
      <w:bookmarkStart w:id="1374" w:name="_Toc68770224"/>
      <w:bookmarkStart w:id="1375" w:name="_Toc74755287"/>
      <w:bookmarkStart w:id="1376" w:name="_Toc76506211"/>
      <w:bookmarkStart w:id="1377" w:name="_Toc83113130"/>
      <w:bookmarkStart w:id="1378" w:name="_Toc89876333"/>
      <w:bookmarkStart w:id="1379" w:name="_Toc98711233"/>
      <w:bookmarkStart w:id="1380" w:name="_Toc145097100"/>
      <w:bookmarkStart w:id="1381" w:name="_Toc161848350"/>
      <w:r w:rsidRPr="00B20AE8">
        <w:t>5.1</w:t>
      </w:r>
      <w:r w:rsidRPr="00B20AE8">
        <w:tab/>
        <w:t>General</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51C8B9D2" w14:textId="77777777" w:rsidR="003B2DEF" w:rsidRPr="00B20AE8" w:rsidRDefault="003B2DEF" w:rsidP="0039402F">
      <w:r w:rsidRPr="00B20AE8">
        <w:t>The present clause defines for each radiated test requirement the set of mandatory test configurations which shall be used for demonstrating conformance for radiated requirement.</w:t>
      </w:r>
    </w:p>
    <w:p w14:paraId="1C8D9451" w14:textId="3E30F206" w:rsidR="003B2DEF" w:rsidRPr="00B20AE8" w:rsidRDefault="003B2DEF" w:rsidP="0039402F">
      <w:r w:rsidRPr="00B20AE8">
        <w:t xml:space="preserve">Test configurations for beams supporting multiple RAT in the tested operating band are specified in </w:t>
      </w:r>
      <w:r w:rsidR="003D3C64">
        <w:t>clause </w:t>
      </w:r>
      <w:r w:rsidR="003D3C64" w:rsidRPr="00B20AE8">
        <w:t>5</w:t>
      </w:r>
      <w:r w:rsidR="00E603E9" w:rsidRPr="00B20AE8">
        <w:t>.1.</w:t>
      </w:r>
    </w:p>
    <w:p w14:paraId="7E7FB7E5" w14:textId="395F5504" w:rsidR="003B2DEF" w:rsidRPr="00B20AE8" w:rsidRDefault="003B2DEF" w:rsidP="0039402F">
      <w:r w:rsidRPr="00B20AE8">
        <w:t>Test configurations for radiated requirements where the operating band has been declared to support single RAT requirements (see table 4.10-1, D9.5) by either</w:t>
      </w:r>
      <w:r w:rsidR="003D3C64">
        <w:t xml:space="preserve"> </w:t>
      </w:r>
      <w:r w:rsidRPr="00B20AE8">
        <w:t>MSR requirement</w:t>
      </w:r>
      <w:r w:rsidR="00E603E9" w:rsidRPr="00B20AE8">
        <w:t xml:space="preserve">s for UTRA only or E-UTRA only </w:t>
      </w:r>
      <w:r w:rsidRPr="00B20AE8">
        <w:t>or with a single-RAT UTRA requirements</w:t>
      </w:r>
      <w:r w:rsidR="003D3C64">
        <w:t xml:space="preserve"> </w:t>
      </w:r>
      <w:r w:rsidRPr="00B20AE8">
        <w:t xml:space="preserve">or single RAT E-UTRA requirements are specified in </w:t>
      </w:r>
      <w:r w:rsidR="003D3C64">
        <w:t>clause </w:t>
      </w:r>
      <w:r w:rsidR="003D3C64" w:rsidRPr="00B20AE8">
        <w:t>5</w:t>
      </w:r>
      <w:r w:rsidR="00E603E9" w:rsidRPr="00B20AE8">
        <w:t>.2.</w:t>
      </w:r>
    </w:p>
    <w:p w14:paraId="04BECF8B" w14:textId="4C0B6304" w:rsidR="003B2DEF" w:rsidRPr="00B20AE8" w:rsidRDefault="003B2DEF" w:rsidP="0039402F">
      <w:r w:rsidRPr="00B20AE8">
        <w:t xml:space="preserve">Test configurations for an AAS BS with operating bands which have multi-band dependencies are specified in </w:t>
      </w:r>
      <w:r w:rsidR="003D3C64">
        <w:t>clause </w:t>
      </w:r>
      <w:r w:rsidR="003D3C64" w:rsidRPr="00B20AE8">
        <w:t>5</w:t>
      </w:r>
      <w:r w:rsidRPr="00B20AE8">
        <w:t>.3.</w:t>
      </w:r>
    </w:p>
    <w:p w14:paraId="272CCB02" w14:textId="714E0995" w:rsidR="003B2DEF" w:rsidRPr="00B20AE8" w:rsidRDefault="003B2DEF" w:rsidP="0039402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within each supported operating band</w:t>
      </w:r>
      <w:r w:rsidR="003D3C64">
        <w:rPr>
          <w:rFonts w:hint="eastAsia"/>
          <w:lang w:eastAsia="zh-CN"/>
        </w:rPr>
        <w:t xml:space="preserve"> </w:t>
      </w:r>
      <w:r w:rsidRPr="00B20AE8">
        <w:t>the Band Category of the declared operating band</w:t>
      </w:r>
      <w:r w:rsidR="003D3C64">
        <w:t xml:space="preserve"> </w:t>
      </w:r>
      <w:r w:rsidRPr="00B20AE8">
        <w:t>(see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14:paraId="7C74D873" w14:textId="77777777" w:rsidR="003B2DEF" w:rsidRPr="00B20AE8" w:rsidRDefault="003B2DEF" w:rsidP="0039402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14:paraId="29A0B3FB" w14:textId="77777777" w:rsidR="003B2DEF" w:rsidRPr="00B20AE8" w:rsidRDefault="003B2DEF" w:rsidP="0039402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14:paraId="152575EF" w14:textId="19D020D5" w:rsidR="003B2DEF" w:rsidRPr="00B20AE8" w:rsidRDefault="003B2DEF" w:rsidP="0039402F">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592A0BD1" w14:textId="5D70D876" w:rsidR="003B2DEF" w:rsidRPr="00B20AE8" w:rsidRDefault="003B2DEF" w:rsidP="0039402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3D144165" w14:textId="77777777" w:rsidR="003B2DEF" w:rsidRPr="00B20AE8" w:rsidRDefault="003B2DEF" w:rsidP="0039402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14:paraId="4D1D8BD1" w14:textId="77777777" w:rsidR="003B2DEF" w:rsidRPr="00B20AE8" w:rsidRDefault="003B2DEF" w:rsidP="0039402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14:paraId="0189BFC0" w14:textId="77777777" w:rsidR="003B2DEF" w:rsidRPr="00B20AE8" w:rsidRDefault="003B2DEF" w:rsidP="0039402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14:paraId="1C8DCEAB" w14:textId="567ADDF9" w:rsidR="003B2DEF" w:rsidRPr="00B20AE8" w:rsidRDefault="003B2DEF" w:rsidP="0039402F">
      <w:r w:rsidRPr="00B20AE8">
        <w:t xml:space="preserve">For a single–RAT UTRA only operating bands </w:t>
      </w:r>
      <w:r w:rsidR="003D3C64">
        <w:t>clause </w:t>
      </w:r>
      <w:r w:rsidR="003D3C64" w:rsidRPr="00B20AE8">
        <w:t>5</w:t>
      </w:r>
      <w:r w:rsidRPr="00B20AE8">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.11.2.</w:t>
      </w:r>
    </w:p>
    <w:p w14:paraId="073E2628" w14:textId="4E07247E" w:rsidR="003B2DEF" w:rsidRPr="00B20AE8" w:rsidRDefault="003B2DEF" w:rsidP="0039402F">
      <w:r w:rsidRPr="00B20AE8">
        <w:t xml:space="preserve">For a single-RAT E-UTRA only operating bands </w:t>
      </w:r>
      <w:r w:rsidR="003D3C64">
        <w:t>clause </w:t>
      </w:r>
      <w:r w:rsidR="003D3C64" w:rsidRPr="00B20AE8">
        <w:t>5</w:t>
      </w:r>
      <w:r w:rsidRPr="00B20AE8">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.11.3.</w:t>
      </w:r>
    </w:p>
    <w:p w14:paraId="764A75B4" w14:textId="77777777" w:rsidR="003B2DEF" w:rsidRDefault="003B2DEF" w:rsidP="0039402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14:paraId="2192602F" w14:textId="0495B203" w:rsidR="00913DC2" w:rsidRDefault="00913DC2" w:rsidP="0039402F">
      <w:r>
        <w:t xml:space="preserve">In Table 5.1-1, the requirement applicability for each requirement set is defined. For each requirement, the applicable requirement </w:t>
      </w:r>
      <w:r w:rsidR="003D3C64">
        <w:t>clause</w:t>
      </w:r>
      <w:r>
        <w:t xml:space="preserve"> in the specification is identified. Requirements not included in a requirement set is marked not applicable (NA).</w:t>
      </w:r>
    </w:p>
    <w:p w14:paraId="0780A898" w14:textId="77777777" w:rsidR="00913DC2" w:rsidRDefault="00913DC2" w:rsidP="0039402F">
      <w:pPr>
        <w:pStyle w:val="TH"/>
      </w:pPr>
      <w:r>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86"/>
        <w:gridCol w:w="2793"/>
        <w:gridCol w:w="2552"/>
      </w:tblGrid>
      <w:tr w:rsidR="00913DC2" w14:paraId="7BB77799"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6DD08790" w14:textId="77777777" w:rsidR="00913DC2" w:rsidRPr="00A9015E" w:rsidRDefault="00913DC2" w:rsidP="0039402F">
            <w:pPr>
              <w:pStyle w:val="TAH"/>
            </w:pPr>
            <w:r w:rsidRPr="00A9015E">
              <w:t>Requirement</w:t>
            </w:r>
          </w:p>
        </w:tc>
        <w:tc>
          <w:tcPr>
            <w:tcW w:w="5345" w:type="dxa"/>
            <w:gridSpan w:val="2"/>
            <w:tcBorders>
              <w:top w:val="single" w:sz="4" w:space="0" w:color="auto"/>
              <w:left w:val="single" w:sz="4" w:space="0" w:color="auto"/>
              <w:bottom w:val="single" w:sz="4" w:space="0" w:color="auto"/>
              <w:right w:val="single" w:sz="4" w:space="0" w:color="auto"/>
            </w:tcBorders>
          </w:tcPr>
          <w:p w14:paraId="73ED8FED" w14:textId="77777777" w:rsidR="00913DC2" w:rsidRPr="0044576B" w:rsidRDefault="00913DC2" w:rsidP="0039402F">
            <w:pPr>
              <w:pStyle w:val="TAH"/>
              <w:rPr>
                <w:lang w:val="en-US" w:eastAsia="zh-CN"/>
              </w:rPr>
            </w:pPr>
            <w:r w:rsidRPr="0044576B">
              <w:rPr>
                <w:lang w:val="en-US" w:eastAsia="zh-CN"/>
              </w:rPr>
              <w:t>Requirement set</w:t>
            </w:r>
          </w:p>
        </w:tc>
      </w:tr>
      <w:tr w:rsidR="00913DC2" w14:paraId="4652C721"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48741634" w14:textId="77777777" w:rsidR="00913DC2" w:rsidRDefault="00913DC2" w:rsidP="0039402F">
            <w:pPr>
              <w:pStyle w:val="TAH"/>
            </w:pPr>
          </w:p>
        </w:tc>
        <w:tc>
          <w:tcPr>
            <w:tcW w:w="2793" w:type="dxa"/>
            <w:tcBorders>
              <w:top w:val="single" w:sz="4" w:space="0" w:color="auto"/>
              <w:left w:val="single" w:sz="4" w:space="0" w:color="auto"/>
              <w:bottom w:val="single" w:sz="4" w:space="0" w:color="auto"/>
              <w:right w:val="single" w:sz="4" w:space="0" w:color="auto"/>
            </w:tcBorders>
            <w:hideMark/>
          </w:tcPr>
          <w:p w14:paraId="288498D7" w14:textId="77777777" w:rsidR="00913DC2" w:rsidRPr="0044576B" w:rsidRDefault="00913DC2" w:rsidP="0039402F">
            <w:pPr>
              <w:pStyle w:val="TAH"/>
            </w:pPr>
            <w:r w:rsidRPr="0044576B">
              <w:rPr>
                <w:lang w:val="en-US" w:eastAsia="zh-CN"/>
              </w:rPr>
              <w:t>Hybrid requirement</w:t>
            </w:r>
            <w:r>
              <w:rPr>
                <w:lang w:val="en-US" w:eastAsia="zh-CN"/>
              </w:rPr>
              <w:t>s</w:t>
            </w:r>
            <w:r w:rsidRPr="0044576B">
              <w:rPr>
                <w:lang w:val="en-US" w:eastAsia="zh-CN"/>
              </w:rPr>
              <w:t xml:space="preserve"> set</w:t>
            </w:r>
          </w:p>
        </w:tc>
        <w:tc>
          <w:tcPr>
            <w:tcW w:w="2552" w:type="dxa"/>
            <w:tcBorders>
              <w:top w:val="single" w:sz="4" w:space="0" w:color="auto"/>
              <w:left w:val="single" w:sz="4" w:space="0" w:color="auto"/>
              <w:bottom w:val="single" w:sz="4" w:space="0" w:color="auto"/>
              <w:right w:val="single" w:sz="4" w:space="0" w:color="auto"/>
            </w:tcBorders>
            <w:hideMark/>
          </w:tcPr>
          <w:p w14:paraId="01E842AE" w14:textId="77777777" w:rsidR="00913DC2" w:rsidRPr="0044576B" w:rsidRDefault="00913DC2" w:rsidP="0039402F">
            <w:pPr>
              <w:pStyle w:val="TAH"/>
            </w:pPr>
            <w:r w:rsidRPr="0044576B">
              <w:rPr>
                <w:lang w:val="en-US" w:eastAsia="zh-CN"/>
              </w:rPr>
              <w:t>OTA requirement</w:t>
            </w:r>
            <w:r>
              <w:rPr>
                <w:lang w:val="en-US" w:eastAsia="zh-CN"/>
              </w:rPr>
              <w:t>s</w:t>
            </w:r>
            <w:r w:rsidRPr="0044576B">
              <w:rPr>
                <w:lang w:val="en-US" w:eastAsia="zh-CN"/>
              </w:rPr>
              <w:t xml:space="preserve"> set</w:t>
            </w:r>
          </w:p>
        </w:tc>
      </w:tr>
      <w:tr w:rsidR="00913DC2" w14:paraId="3BE9844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0AE267D" w14:textId="77777777" w:rsidR="00913DC2" w:rsidRDefault="00913DC2" w:rsidP="0039402F">
            <w:pPr>
              <w:pStyle w:val="TAC"/>
            </w:pPr>
            <w:r>
              <w:t>Radiated transmit power</w:t>
            </w:r>
          </w:p>
        </w:tc>
        <w:tc>
          <w:tcPr>
            <w:tcW w:w="2793" w:type="dxa"/>
            <w:tcBorders>
              <w:top w:val="single" w:sz="4" w:space="0" w:color="auto"/>
              <w:left w:val="single" w:sz="4" w:space="0" w:color="auto"/>
              <w:bottom w:val="single" w:sz="4" w:space="0" w:color="auto"/>
              <w:right w:val="single" w:sz="4" w:space="0" w:color="auto"/>
            </w:tcBorders>
            <w:hideMark/>
          </w:tcPr>
          <w:p w14:paraId="640770A9" w14:textId="77777777" w:rsidR="00913DC2" w:rsidRDefault="00913DC2" w:rsidP="0039402F">
            <w:pPr>
              <w:pStyle w:val="TAC"/>
            </w:pPr>
            <w:r>
              <w:t>6.2</w:t>
            </w:r>
          </w:p>
        </w:tc>
        <w:tc>
          <w:tcPr>
            <w:tcW w:w="2552" w:type="dxa"/>
            <w:tcBorders>
              <w:top w:val="single" w:sz="4" w:space="0" w:color="auto"/>
              <w:left w:val="single" w:sz="4" w:space="0" w:color="auto"/>
              <w:bottom w:val="single" w:sz="4" w:space="0" w:color="auto"/>
              <w:right w:val="single" w:sz="4" w:space="0" w:color="auto"/>
            </w:tcBorders>
            <w:hideMark/>
          </w:tcPr>
          <w:p w14:paraId="0C79E8ED" w14:textId="77777777" w:rsidR="00913DC2" w:rsidRDefault="00913DC2" w:rsidP="0039402F">
            <w:pPr>
              <w:pStyle w:val="TAC"/>
            </w:pPr>
            <w:r>
              <w:t>6.2</w:t>
            </w:r>
          </w:p>
        </w:tc>
      </w:tr>
      <w:tr w:rsidR="003D3C64" w14:paraId="21BE9B0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88513EE" w14:textId="77777777" w:rsidR="003D3C64" w:rsidRDefault="003D3C64" w:rsidP="0039402F">
            <w:pPr>
              <w:pStyle w:val="TAC"/>
            </w:pPr>
            <w:r>
              <w:t>OTA Base Station output power</w:t>
            </w:r>
          </w:p>
        </w:tc>
        <w:tc>
          <w:tcPr>
            <w:tcW w:w="2793" w:type="dxa"/>
            <w:tcBorders>
              <w:top w:val="single" w:sz="4" w:space="0" w:color="auto"/>
              <w:left w:val="single" w:sz="4" w:space="0" w:color="auto"/>
              <w:bottom w:val="nil"/>
              <w:right w:val="single" w:sz="4" w:space="0" w:color="auto"/>
            </w:tcBorders>
            <w:shd w:val="clear" w:color="auto" w:fill="auto"/>
          </w:tcPr>
          <w:p w14:paraId="745A4D67" w14:textId="490C5341"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7584E3F" w14:textId="77777777" w:rsidR="003D3C64" w:rsidRDefault="003D3C64" w:rsidP="0039402F">
            <w:pPr>
              <w:pStyle w:val="TAC"/>
            </w:pPr>
            <w:r>
              <w:t>6.3</w:t>
            </w:r>
          </w:p>
        </w:tc>
      </w:tr>
      <w:tr w:rsidR="003D3C64" w14:paraId="4C206C8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84E5B13" w14:textId="77777777" w:rsidR="003D3C64" w:rsidRDefault="003D3C64" w:rsidP="0039402F">
            <w:pPr>
              <w:pStyle w:val="TAC"/>
            </w:pPr>
            <w:r>
              <w:t>OTA Output power dynamics</w:t>
            </w:r>
          </w:p>
        </w:tc>
        <w:tc>
          <w:tcPr>
            <w:tcW w:w="2793" w:type="dxa"/>
            <w:tcBorders>
              <w:top w:val="nil"/>
              <w:left w:val="single" w:sz="4" w:space="0" w:color="auto"/>
              <w:bottom w:val="nil"/>
              <w:right w:val="single" w:sz="4" w:space="0" w:color="auto"/>
            </w:tcBorders>
            <w:shd w:val="clear" w:color="auto" w:fill="auto"/>
            <w:hideMark/>
          </w:tcPr>
          <w:p w14:paraId="6108A139"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231DDFD3" w14:textId="77777777" w:rsidR="003D3C64" w:rsidRDefault="003D3C64" w:rsidP="0039402F">
            <w:pPr>
              <w:pStyle w:val="TAC"/>
            </w:pPr>
            <w:r>
              <w:t>6.4</w:t>
            </w:r>
          </w:p>
        </w:tc>
      </w:tr>
      <w:tr w:rsidR="003D3C64" w14:paraId="29A090C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2EF7C50" w14:textId="77777777" w:rsidR="003D3C64" w:rsidRDefault="003D3C64" w:rsidP="0039402F">
            <w:pPr>
              <w:pStyle w:val="TAC"/>
            </w:pPr>
            <w:r>
              <w:t>OTA Transmit ON/OFF power</w:t>
            </w:r>
          </w:p>
        </w:tc>
        <w:tc>
          <w:tcPr>
            <w:tcW w:w="2793" w:type="dxa"/>
            <w:tcBorders>
              <w:top w:val="nil"/>
              <w:left w:val="single" w:sz="4" w:space="0" w:color="auto"/>
              <w:bottom w:val="nil"/>
              <w:right w:val="single" w:sz="4" w:space="0" w:color="auto"/>
            </w:tcBorders>
            <w:shd w:val="clear" w:color="auto" w:fill="auto"/>
            <w:hideMark/>
          </w:tcPr>
          <w:p w14:paraId="0880CEAD"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0856C82" w14:textId="77777777" w:rsidR="003D3C64" w:rsidRDefault="003D3C64" w:rsidP="0039402F">
            <w:pPr>
              <w:pStyle w:val="TAC"/>
            </w:pPr>
            <w:r>
              <w:t>6.5</w:t>
            </w:r>
          </w:p>
        </w:tc>
      </w:tr>
      <w:tr w:rsidR="003D3C64" w14:paraId="5EE5371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FDE8B5E" w14:textId="77777777" w:rsidR="003D3C64" w:rsidRDefault="003D3C64" w:rsidP="0039402F">
            <w:pPr>
              <w:pStyle w:val="TAC"/>
            </w:pPr>
            <w:r>
              <w:t>OTA Transmitted signal quality</w:t>
            </w:r>
          </w:p>
        </w:tc>
        <w:tc>
          <w:tcPr>
            <w:tcW w:w="2793" w:type="dxa"/>
            <w:tcBorders>
              <w:top w:val="nil"/>
              <w:left w:val="single" w:sz="4" w:space="0" w:color="auto"/>
              <w:bottom w:val="nil"/>
              <w:right w:val="single" w:sz="4" w:space="0" w:color="auto"/>
            </w:tcBorders>
            <w:shd w:val="clear" w:color="auto" w:fill="auto"/>
            <w:hideMark/>
          </w:tcPr>
          <w:p w14:paraId="679558A8"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777181E" w14:textId="77777777" w:rsidR="003D3C64" w:rsidRDefault="003D3C64" w:rsidP="0039402F">
            <w:pPr>
              <w:pStyle w:val="TAC"/>
            </w:pPr>
            <w:r>
              <w:t>6.6</w:t>
            </w:r>
          </w:p>
        </w:tc>
      </w:tr>
      <w:tr w:rsidR="003D3C64" w14:paraId="32E1C0ED"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A7FB21F" w14:textId="77777777" w:rsidR="003D3C64" w:rsidRDefault="003D3C64" w:rsidP="0039402F">
            <w:pPr>
              <w:pStyle w:val="TAC"/>
            </w:pPr>
            <w:r>
              <w:t>OTA occupied bandwidth</w:t>
            </w:r>
          </w:p>
        </w:tc>
        <w:tc>
          <w:tcPr>
            <w:tcW w:w="2793" w:type="dxa"/>
            <w:tcBorders>
              <w:top w:val="nil"/>
              <w:left w:val="single" w:sz="4" w:space="0" w:color="auto"/>
              <w:bottom w:val="nil"/>
              <w:right w:val="single" w:sz="4" w:space="0" w:color="auto"/>
            </w:tcBorders>
            <w:shd w:val="clear" w:color="auto" w:fill="auto"/>
            <w:hideMark/>
          </w:tcPr>
          <w:p w14:paraId="2FE1024A" w14:textId="49FFC56A" w:rsidR="003D3C64" w:rsidRDefault="003D3C64" w:rsidP="0039402F">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66219F1B" w14:textId="77777777" w:rsidR="003D3C64" w:rsidRDefault="003D3C64" w:rsidP="0039402F">
            <w:pPr>
              <w:pStyle w:val="TAC"/>
            </w:pPr>
            <w:r>
              <w:t>6.7.2</w:t>
            </w:r>
          </w:p>
        </w:tc>
      </w:tr>
      <w:tr w:rsidR="003D3C64" w14:paraId="50BA5BC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9B31014" w14:textId="77777777" w:rsidR="003D3C64" w:rsidRDefault="003D3C64" w:rsidP="0039402F">
            <w:pPr>
              <w:pStyle w:val="TAC"/>
            </w:pPr>
            <w:r>
              <w:t>OTA ACLR</w:t>
            </w:r>
          </w:p>
        </w:tc>
        <w:tc>
          <w:tcPr>
            <w:tcW w:w="2793" w:type="dxa"/>
            <w:tcBorders>
              <w:top w:val="nil"/>
              <w:left w:val="single" w:sz="4" w:space="0" w:color="auto"/>
              <w:bottom w:val="nil"/>
              <w:right w:val="single" w:sz="4" w:space="0" w:color="auto"/>
            </w:tcBorders>
            <w:shd w:val="clear" w:color="auto" w:fill="auto"/>
            <w:hideMark/>
          </w:tcPr>
          <w:p w14:paraId="057C89CA"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5BEB88B" w14:textId="77777777" w:rsidR="003D3C64" w:rsidRDefault="003D3C64" w:rsidP="0039402F">
            <w:pPr>
              <w:pStyle w:val="TAC"/>
            </w:pPr>
            <w:r>
              <w:t>6.7.3</w:t>
            </w:r>
          </w:p>
        </w:tc>
      </w:tr>
      <w:tr w:rsidR="003D3C64" w14:paraId="658ABB5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5FAC60" w14:textId="77777777" w:rsidR="003D3C64" w:rsidRDefault="003D3C64" w:rsidP="0039402F">
            <w:pPr>
              <w:pStyle w:val="TAC"/>
            </w:pPr>
            <w:r>
              <w:t xml:space="preserve">OTA Spectrum emission mask </w:t>
            </w:r>
          </w:p>
        </w:tc>
        <w:tc>
          <w:tcPr>
            <w:tcW w:w="2793" w:type="dxa"/>
            <w:tcBorders>
              <w:top w:val="nil"/>
              <w:left w:val="single" w:sz="4" w:space="0" w:color="auto"/>
              <w:bottom w:val="nil"/>
              <w:right w:val="single" w:sz="4" w:space="0" w:color="auto"/>
            </w:tcBorders>
            <w:shd w:val="clear" w:color="auto" w:fill="auto"/>
            <w:hideMark/>
          </w:tcPr>
          <w:p w14:paraId="29649281"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255181D" w14:textId="77777777" w:rsidR="003D3C64" w:rsidRDefault="003D3C64" w:rsidP="0039402F">
            <w:pPr>
              <w:pStyle w:val="TAC"/>
            </w:pPr>
            <w:r>
              <w:t>6.7.4</w:t>
            </w:r>
          </w:p>
        </w:tc>
      </w:tr>
      <w:tr w:rsidR="003D3C64" w:rsidRPr="002E5533" w14:paraId="2479F35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164107C4" w14:textId="77777777" w:rsidR="003D3C64" w:rsidRDefault="003D3C64" w:rsidP="0039402F">
            <w:pPr>
              <w:pStyle w:val="TAC"/>
            </w:pPr>
            <w:r>
              <w:t>OTA Operating band unwanted emission</w:t>
            </w:r>
          </w:p>
        </w:tc>
        <w:tc>
          <w:tcPr>
            <w:tcW w:w="2793" w:type="dxa"/>
            <w:tcBorders>
              <w:top w:val="nil"/>
              <w:left w:val="single" w:sz="4" w:space="0" w:color="auto"/>
              <w:bottom w:val="nil"/>
              <w:right w:val="single" w:sz="4" w:space="0" w:color="auto"/>
            </w:tcBorders>
            <w:shd w:val="clear" w:color="auto" w:fill="auto"/>
            <w:hideMark/>
          </w:tcPr>
          <w:p w14:paraId="57D3AEE9"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tcPr>
          <w:p w14:paraId="6EEA1023" w14:textId="77777777" w:rsidR="003D3C64" w:rsidRDefault="003D3C64" w:rsidP="0039402F">
            <w:pPr>
              <w:pStyle w:val="TAC"/>
            </w:pPr>
            <w:r>
              <w:t>6.7.5</w:t>
            </w:r>
          </w:p>
        </w:tc>
      </w:tr>
      <w:tr w:rsidR="003D3C64" w14:paraId="5AF781B5"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75794EB5" w14:textId="77777777" w:rsidR="003D3C64" w:rsidRDefault="003D3C64" w:rsidP="0039402F">
            <w:pPr>
              <w:pStyle w:val="TAC"/>
            </w:pPr>
            <w:r>
              <w:t xml:space="preserve">OTA transmitter spurious emission </w:t>
            </w:r>
          </w:p>
        </w:tc>
        <w:tc>
          <w:tcPr>
            <w:tcW w:w="2793" w:type="dxa"/>
            <w:tcBorders>
              <w:top w:val="nil"/>
              <w:left w:val="single" w:sz="4" w:space="0" w:color="auto"/>
              <w:bottom w:val="nil"/>
              <w:right w:val="single" w:sz="4" w:space="0" w:color="auto"/>
            </w:tcBorders>
            <w:shd w:val="clear" w:color="auto" w:fill="auto"/>
            <w:hideMark/>
          </w:tcPr>
          <w:p w14:paraId="49CD6A7E"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tcPr>
          <w:p w14:paraId="687B3D9C" w14:textId="77777777" w:rsidR="003D3C64" w:rsidRDefault="003D3C64" w:rsidP="0039402F">
            <w:pPr>
              <w:pStyle w:val="TAC"/>
            </w:pPr>
            <w:r>
              <w:t>6.7.6</w:t>
            </w:r>
          </w:p>
        </w:tc>
      </w:tr>
      <w:tr w:rsidR="003D3C64" w14:paraId="56694B5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6437D624" w14:textId="77777777" w:rsidR="003D3C64" w:rsidRDefault="003D3C64" w:rsidP="0039402F">
            <w:pPr>
              <w:pStyle w:val="TAC"/>
            </w:pPr>
            <w:r>
              <w:t xml:space="preserve">OTA transmitter intermodulation </w:t>
            </w:r>
          </w:p>
        </w:tc>
        <w:tc>
          <w:tcPr>
            <w:tcW w:w="2793" w:type="dxa"/>
            <w:tcBorders>
              <w:top w:val="nil"/>
              <w:left w:val="single" w:sz="4" w:space="0" w:color="auto"/>
              <w:bottom w:val="single" w:sz="4" w:space="0" w:color="auto"/>
              <w:right w:val="single" w:sz="4" w:space="0" w:color="auto"/>
            </w:tcBorders>
            <w:shd w:val="clear" w:color="auto" w:fill="auto"/>
          </w:tcPr>
          <w:p w14:paraId="4D1F17AB"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tcPr>
          <w:p w14:paraId="3CDBC6E0" w14:textId="77777777" w:rsidR="003D3C64" w:rsidRDefault="003D3C64" w:rsidP="0039402F">
            <w:pPr>
              <w:pStyle w:val="TAC"/>
            </w:pPr>
            <w:r>
              <w:t>6.8</w:t>
            </w:r>
          </w:p>
        </w:tc>
      </w:tr>
      <w:tr w:rsidR="003D3C64" w14:paraId="2F5FA25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07C9C94" w14:textId="77777777" w:rsidR="003D3C64" w:rsidRDefault="003D3C64" w:rsidP="0039402F">
            <w:pPr>
              <w:pStyle w:val="TAC"/>
            </w:pPr>
            <w:r>
              <w:t>OTA sensitivity</w:t>
            </w:r>
          </w:p>
        </w:tc>
        <w:tc>
          <w:tcPr>
            <w:tcW w:w="2793" w:type="dxa"/>
            <w:tcBorders>
              <w:top w:val="single" w:sz="4" w:space="0" w:color="auto"/>
              <w:left w:val="single" w:sz="4" w:space="0" w:color="auto"/>
              <w:bottom w:val="single" w:sz="4" w:space="0" w:color="auto"/>
              <w:right w:val="single" w:sz="4" w:space="0" w:color="auto"/>
            </w:tcBorders>
            <w:hideMark/>
          </w:tcPr>
          <w:p w14:paraId="678FAE48" w14:textId="77777777" w:rsidR="003D3C64" w:rsidRDefault="003D3C64" w:rsidP="0039402F">
            <w:pPr>
              <w:pStyle w:val="TAC"/>
            </w:pPr>
            <w:r>
              <w:t>7.2</w:t>
            </w:r>
          </w:p>
        </w:tc>
        <w:tc>
          <w:tcPr>
            <w:tcW w:w="2552" w:type="dxa"/>
            <w:tcBorders>
              <w:top w:val="single" w:sz="4" w:space="0" w:color="auto"/>
              <w:left w:val="single" w:sz="4" w:space="0" w:color="auto"/>
              <w:bottom w:val="single" w:sz="4" w:space="0" w:color="auto"/>
              <w:right w:val="single" w:sz="4" w:space="0" w:color="auto"/>
            </w:tcBorders>
            <w:hideMark/>
          </w:tcPr>
          <w:p w14:paraId="0E1DFC2A" w14:textId="77777777" w:rsidR="003D3C64" w:rsidRDefault="003D3C64" w:rsidP="0039402F">
            <w:pPr>
              <w:pStyle w:val="TAC"/>
            </w:pPr>
            <w:r>
              <w:t>7.2</w:t>
            </w:r>
          </w:p>
        </w:tc>
      </w:tr>
      <w:tr w:rsidR="003D3C64" w14:paraId="3B8F4E6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2E3973C" w14:textId="77777777" w:rsidR="003D3C64" w:rsidRDefault="003D3C64" w:rsidP="0039402F">
            <w:pPr>
              <w:pStyle w:val="TAC"/>
            </w:pPr>
            <w:r>
              <w:t>OTA reference sensitivity level</w:t>
            </w:r>
          </w:p>
        </w:tc>
        <w:tc>
          <w:tcPr>
            <w:tcW w:w="2793" w:type="dxa"/>
            <w:tcBorders>
              <w:top w:val="single" w:sz="4" w:space="0" w:color="auto"/>
              <w:left w:val="single" w:sz="4" w:space="0" w:color="auto"/>
              <w:bottom w:val="nil"/>
              <w:right w:val="single" w:sz="4" w:space="0" w:color="auto"/>
            </w:tcBorders>
            <w:shd w:val="clear" w:color="auto" w:fill="auto"/>
          </w:tcPr>
          <w:p w14:paraId="702D920A" w14:textId="613959F4"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488126" w14:textId="77777777" w:rsidR="003D3C64" w:rsidRDefault="003D3C64" w:rsidP="0039402F">
            <w:pPr>
              <w:pStyle w:val="TAC"/>
            </w:pPr>
            <w:r>
              <w:t>7.3</w:t>
            </w:r>
          </w:p>
        </w:tc>
      </w:tr>
      <w:tr w:rsidR="003D3C64" w14:paraId="42BCAD42"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3C040E2" w14:textId="77777777" w:rsidR="003D3C64" w:rsidRDefault="003D3C64" w:rsidP="0039402F">
            <w:pPr>
              <w:pStyle w:val="TAC"/>
            </w:pPr>
            <w:r>
              <w:t>OTA dynamic range</w:t>
            </w:r>
          </w:p>
        </w:tc>
        <w:tc>
          <w:tcPr>
            <w:tcW w:w="2793" w:type="dxa"/>
            <w:tcBorders>
              <w:top w:val="nil"/>
              <w:left w:val="single" w:sz="4" w:space="0" w:color="auto"/>
              <w:bottom w:val="nil"/>
              <w:right w:val="single" w:sz="4" w:space="0" w:color="auto"/>
            </w:tcBorders>
            <w:shd w:val="clear" w:color="auto" w:fill="auto"/>
            <w:hideMark/>
          </w:tcPr>
          <w:p w14:paraId="0185C1B2"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36487DC" w14:textId="77777777" w:rsidR="003D3C64" w:rsidRDefault="003D3C64" w:rsidP="0039402F">
            <w:pPr>
              <w:pStyle w:val="TAC"/>
            </w:pPr>
            <w:r>
              <w:t>7.4</w:t>
            </w:r>
          </w:p>
        </w:tc>
      </w:tr>
      <w:tr w:rsidR="003D3C64" w14:paraId="6564F22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5B4F9400" w14:textId="77777777" w:rsidR="003D3C64" w:rsidRDefault="003D3C64" w:rsidP="0039402F">
            <w:pPr>
              <w:pStyle w:val="TAC"/>
            </w:pPr>
            <w:r>
              <w:t>OTA in-band selectivity and blocking</w:t>
            </w:r>
          </w:p>
        </w:tc>
        <w:tc>
          <w:tcPr>
            <w:tcW w:w="2793" w:type="dxa"/>
            <w:tcBorders>
              <w:top w:val="nil"/>
              <w:left w:val="single" w:sz="4" w:space="0" w:color="auto"/>
              <w:bottom w:val="nil"/>
              <w:right w:val="single" w:sz="4" w:space="0" w:color="auto"/>
            </w:tcBorders>
            <w:shd w:val="clear" w:color="auto" w:fill="auto"/>
            <w:hideMark/>
          </w:tcPr>
          <w:p w14:paraId="16EDA87B"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665406A" w14:textId="77777777" w:rsidR="003D3C64" w:rsidRDefault="003D3C64" w:rsidP="0039402F">
            <w:pPr>
              <w:pStyle w:val="TAC"/>
            </w:pPr>
            <w:r>
              <w:t>7.5</w:t>
            </w:r>
          </w:p>
        </w:tc>
      </w:tr>
      <w:tr w:rsidR="003D3C64" w14:paraId="137E9820"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6CAAC597" w14:textId="77777777" w:rsidR="003D3C64" w:rsidRDefault="003D3C64" w:rsidP="0039402F">
            <w:pPr>
              <w:pStyle w:val="TAC"/>
            </w:pPr>
            <w:r>
              <w:t>OTA out-of-band blocking</w:t>
            </w:r>
          </w:p>
        </w:tc>
        <w:tc>
          <w:tcPr>
            <w:tcW w:w="2793" w:type="dxa"/>
            <w:tcBorders>
              <w:top w:val="nil"/>
              <w:left w:val="single" w:sz="4" w:space="0" w:color="auto"/>
              <w:bottom w:val="nil"/>
              <w:right w:val="single" w:sz="4" w:space="0" w:color="auto"/>
            </w:tcBorders>
            <w:shd w:val="clear" w:color="auto" w:fill="auto"/>
            <w:hideMark/>
          </w:tcPr>
          <w:p w14:paraId="6E6B229F" w14:textId="38B399C0" w:rsidR="003D3C64" w:rsidRDefault="003D3C64" w:rsidP="0039402F">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1F1C15D7" w14:textId="77777777" w:rsidR="003D3C64" w:rsidRDefault="003D3C64" w:rsidP="0039402F">
            <w:pPr>
              <w:pStyle w:val="TAC"/>
            </w:pPr>
            <w:r>
              <w:t>7.6</w:t>
            </w:r>
          </w:p>
        </w:tc>
      </w:tr>
      <w:tr w:rsidR="003D3C64" w14:paraId="4719760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A9EADE2" w14:textId="77777777" w:rsidR="003D3C64" w:rsidRDefault="003D3C64" w:rsidP="0039402F">
            <w:pPr>
              <w:pStyle w:val="TAC"/>
            </w:pPr>
            <w:r>
              <w:t xml:space="preserve">OTA receiver spurious emission </w:t>
            </w:r>
          </w:p>
        </w:tc>
        <w:tc>
          <w:tcPr>
            <w:tcW w:w="2793" w:type="dxa"/>
            <w:tcBorders>
              <w:top w:val="nil"/>
              <w:left w:val="single" w:sz="4" w:space="0" w:color="auto"/>
              <w:bottom w:val="nil"/>
              <w:right w:val="single" w:sz="4" w:space="0" w:color="auto"/>
            </w:tcBorders>
            <w:shd w:val="clear" w:color="auto" w:fill="auto"/>
            <w:hideMark/>
          </w:tcPr>
          <w:p w14:paraId="3481A206"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C31A1CF" w14:textId="77777777" w:rsidR="003D3C64" w:rsidRDefault="003D3C64" w:rsidP="0039402F">
            <w:pPr>
              <w:pStyle w:val="TAC"/>
            </w:pPr>
            <w:r>
              <w:t>7.7</w:t>
            </w:r>
          </w:p>
        </w:tc>
      </w:tr>
      <w:tr w:rsidR="003D3C64" w14:paraId="58ED064F"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36D23094" w14:textId="77777777" w:rsidR="003D3C64" w:rsidRDefault="003D3C64" w:rsidP="0039402F">
            <w:pPr>
              <w:pStyle w:val="TAC"/>
            </w:pPr>
            <w:r>
              <w:t>OTA receiver intermodulation</w:t>
            </w:r>
          </w:p>
        </w:tc>
        <w:tc>
          <w:tcPr>
            <w:tcW w:w="2793" w:type="dxa"/>
            <w:tcBorders>
              <w:top w:val="nil"/>
              <w:left w:val="single" w:sz="4" w:space="0" w:color="auto"/>
              <w:bottom w:val="nil"/>
              <w:right w:val="single" w:sz="4" w:space="0" w:color="auto"/>
            </w:tcBorders>
            <w:shd w:val="clear" w:color="auto" w:fill="auto"/>
            <w:hideMark/>
          </w:tcPr>
          <w:p w14:paraId="389E7A87"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2CF61F0" w14:textId="77777777" w:rsidR="003D3C64" w:rsidRDefault="003D3C64" w:rsidP="0039402F">
            <w:pPr>
              <w:pStyle w:val="TAC"/>
            </w:pPr>
            <w:r>
              <w:t>7.8</w:t>
            </w:r>
          </w:p>
        </w:tc>
      </w:tr>
      <w:tr w:rsidR="003D3C64" w14:paraId="5C2AEC6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17E18A" w14:textId="77777777" w:rsidR="003D3C64" w:rsidRDefault="003D3C64" w:rsidP="0039402F">
            <w:pPr>
              <w:pStyle w:val="TAC"/>
            </w:pPr>
            <w:r>
              <w:t>OTA in-channel selectivity</w:t>
            </w:r>
          </w:p>
        </w:tc>
        <w:tc>
          <w:tcPr>
            <w:tcW w:w="2793" w:type="dxa"/>
            <w:tcBorders>
              <w:top w:val="nil"/>
              <w:left w:val="single" w:sz="4" w:space="0" w:color="auto"/>
              <w:bottom w:val="nil"/>
              <w:right w:val="single" w:sz="4" w:space="0" w:color="auto"/>
            </w:tcBorders>
            <w:shd w:val="clear" w:color="auto" w:fill="auto"/>
            <w:hideMark/>
          </w:tcPr>
          <w:p w14:paraId="673420A1"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5D4B4DA" w14:textId="77777777" w:rsidR="003D3C64" w:rsidRDefault="003D3C64" w:rsidP="0039402F">
            <w:pPr>
              <w:pStyle w:val="TAC"/>
            </w:pPr>
            <w:r>
              <w:t>7.9</w:t>
            </w:r>
          </w:p>
        </w:tc>
      </w:tr>
      <w:tr w:rsidR="003D3C64" w14:paraId="4B0AC96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5BC2A1E" w14:textId="77777777" w:rsidR="003D3C64" w:rsidRDefault="003D3C64" w:rsidP="0039402F">
            <w:pPr>
              <w:pStyle w:val="TAC"/>
            </w:pPr>
            <w:r>
              <w:t>Radiated performance requirements</w:t>
            </w:r>
          </w:p>
        </w:tc>
        <w:tc>
          <w:tcPr>
            <w:tcW w:w="2793" w:type="dxa"/>
            <w:tcBorders>
              <w:top w:val="nil"/>
              <w:left w:val="single" w:sz="4" w:space="0" w:color="auto"/>
              <w:bottom w:val="single" w:sz="4" w:space="0" w:color="auto"/>
              <w:right w:val="single" w:sz="4" w:space="0" w:color="auto"/>
            </w:tcBorders>
            <w:shd w:val="clear" w:color="auto" w:fill="auto"/>
            <w:hideMark/>
          </w:tcPr>
          <w:p w14:paraId="4EA8C705"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BE7EA0D" w14:textId="77777777" w:rsidR="003D3C64" w:rsidRDefault="003D3C64" w:rsidP="0039402F">
            <w:pPr>
              <w:pStyle w:val="TAC"/>
            </w:pPr>
            <w:r>
              <w:t>8</w:t>
            </w:r>
          </w:p>
        </w:tc>
      </w:tr>
    </w:tbl>
    <w:p w14:paraId="77DCE4E8" w14:textId="77777777" w:rsidR="00913DC2" w:rsidRPr="00B20AE8" w:rsidRDefault="00913DC2" w:rsidP="0039402F"/>
    <w:p w14:paraId="7046817A" w14:textId="77777777" w:rsidR="00B050B9" w:rsidRPr="00B20AE8" w:rsidRDefault="00B050B9" w:rsidP="00B050B9">
      <w:pPr>
        <w:pStyle w:val="Heading2"/>
      </w:pPr>
      <w:bookmarkStart w:id="1382" w:name="_Toc21122904"/>
      <w:bookmarkStart w:id="1383" w:name="_Toc45907097"/>
      <w:bookmarkStart w:id="1384" w:name="_Toc53181201"/>
      <w:bookmarkStart w:id="1385" w:name="_Toc61117021"/>
      <w:bookmarkStart w:id="1386" w:name="_Toc67080873"/>
      <w:bookmarkStart w:id="1387" w:name="_Toc68770225"/>
      <w:bookmarkStart w:id="1388" w:name="_Toc74755288"/>
      <w:bookmarkStart w:id="1389" w:name="_Toc76506212"/>
      <w:bookmarkStart w:id="1390" w:name="_Toc83113131"/>
      <w:bookmarkStart w:id="1391" w:name="_Toc89876334"/>
      <w:bookmarkStart w:id="1392" w:name="_Toc98711234"/>
      <w:bookmarkStart w:id="1393" w:name="_Toc145097101"/>
      <w:bookmarkStart w:id="1394" w:name="_Toc161848351"/>
      <w:r w:rsidRPr="00B20AE8">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5BE2266C" w14:textId="77777777" w:rsidR="003B2DEF" w:rsidRPr="00B20AE8" w:rsidRDefault="003B2DEF" w:rsidP="0039402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0" w:type="auto"/>
        <w:jc w:val="center"/>
        <w:tblLayout w:type="fixed"/>
        <w:tblLook w:val="04A0" w:firstRow="1" w:lastRow="0" w:firstColumn="1" w:lastColumn="0" w:noHBand="0" w:noVBand="1"/>
      </w:tblPr>
      <w:tblGrid>
        <w:gridCol w:w="562"/>
        <w:gridCol w:w="2739"/>
        <w:gridCol w:w="1044"/>
        <w:gridCol w:w="1300"/>
        <w:gridCol w:w="851"/>
        <w:gridCol w:w="1015"/>
        <w:gridCol w:w="1271"/>
        <w:gridCol w:w="849"/>
      </w:tblGrid>
      <w:tr w:rsidR="003D3C64" w:rsidRPr="00037207" w14:paraId="77A443B9" w14:textId="77777777" w:rsidTr="006A2BF1">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0DE8D5E1" w14:textId="77777777" w:rsidR="003D3C64" w:rsidRPr="00B20AE8" w:rsidRDefault="003D3C64" w:rsidP="0039402F">
            <w:pPr>
              <w:pStyle w:val="TAH"/>
              <w:rPr>
                <w:lang w:eastAsia="en-GB"/>
              </w:rPr>
            </w:pPr>
            <w:r w:rsidRPr="00B20AE8">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3861C7A5" w14:textId="77777777" w:rsidR="003D3C64" w:rsidRPr="00B20AE8" w:rsidRDefault="003D3C64" w:rsidP="0039402F">
            <w:pPr>
              <w:pStyle w:val="TAH"/>
              <w:rPr>
                <w:lang w:eastAsia="en-GB"/>
              </w:rPr>
            </w:pPr>
            <w:r w:rsidRPr="00B20AE8">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1A34D38B" w14:textId="77777777" w:rsidR="003D3C64" w:rsidRPr="00B20AE8" w:rsidRDefault="003D3C64" w:rsidP="0039402F">
            <w:pPr>
              <w:pStyle w:val="TAH"/>
              <w:rPr>
                <w:lang w:val="sv-FI" w:eastAsia="en-GB"/>
              </w:rPr>
            </w:pPr>
            <w:r w:rsidRPr="00B20AE8">
              <w:rPr>
                <w:lang w:val="sv-SE" w:eastAsia="en-GB"/>
              </w:rPr>
              <w:t>E-UTRA + NR (RCSA 3A)</w:t>
            </w:r>
          </w:p>
        </w:tc>
      </w:tr>
      <w:tr w:rsidR="003D3C64" w:rsidRPr="00B20AE8" w14:paraId="4F7F1015" w14:textId="77777777" w:rsidTr="006A2BF1">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73C7144E" w14:textId="77777777" w:rsidR="003D3C64" w:rsidRPr="00B20AE8" w:rsidRDefault="003D3C64" w:rsidP="0039402F">
            <w:pPr>
              <w:pStyle w:val="TAH"/>
              <w:rPr>
                <w:lang w:val="sv-FI" w:eastAsia="en-GB"/>
              </w:rPr>
            </w:pPr>
          </w:p>
        </w:tc>
        <w:tc>
          <w:tcPr>
            <w:tcW w:w="1044" w:type="dxa"/>
            <w:tcBorders>
              <w:top w:val="nil"/>
              <w:left w:val="nil"/>
              <w:bottom w:val="single" w:sz="4" w:space="0" w:color="auto"/>
              <w:right w:val="single" w:sz="4" w:space="0" w:color="auto"/>
            </w:tcBorders>
            <w:shd w:val="clear" w:color="auto" w:fill="auto"/>
            <w:hideMark/>
          </w:tcPr>
          <w:p w14:paraId="3762D72B" w14:textId="77777777" w:rsidR="003D3C64" w:rsidRPr="00B20AE8" w:rsidRDefault="003D3C64" w:rsidP="0039402F">
            <w:pPr>
              <w:pStyle w:val="TAH"/>
              <w:rPr>
                <w:lang w:eastAsia="en-GB"/>
              </w:rPr>
            </w:pPr>
            <w:r w:rsidRPr="00B20AE8">
              <w:rPr>
                <w:lang w:eastAsia="en-GB"/>
              </w:rPr>
              <w:t>BC1</w:t>
            </w:r>
          </w:p>
        </w:tc>
        <w:tc>
          <w:tcPr>
            <w:tcW w:w="1300" w:type="dxa"/>
            <w:tcBorders>
              <w:top w:val="nil"/>
              <w:left w:val="nil"/>
              <w:bottom w:val="single" w:sz="4" w:space="0" w:color="auto"/>
              <w:right w:val="single" w:sz="4" w:space="0" w:color="auto"/>
            </w:tcBorders>
            <w:shd w:val="clear" w:color="auto" w:fill="auto"/>
            <w:hideMark/>
          </w:tcPr>
          <w:p w14:paraId="65E55693" w14:textId="77777777" w:rsidR="003D3C64" w:rsidRPr="00B20AE8" w:rsidRDefault="003D3C64" w:rsidP="0039402F">
            <w:pPr>
              <w:pStyle w:val="TAH"/>
              <w:rPr>
                <w:lang w:eastAsia="en-GB"/>
              </w:rPr>
            </w:pPr>
            <w:r w:rsidRPr="00B20AE8">
              <w:rPr>
                <w:lang w:eastAsia="en-GB"/>
              </w:rPr>
              <w:t>BC2</w:t>
            </w:r>
          </w:p>
        </w:tc>
        <w:tc>
          <w:tcPr>
            <w:tcW w:w="851" w:type="dxa"/>
            <w:tcBorders>
              <w:top w:val="nil"/>
              <w:left w:val="nil"/>
              <w:bottom w:val="single" w:sz="4" w:space="0" w:color="auto"/>
              <w:right w:val="single" w:sz="4" w:space="0" w:color="auto"/>
            </w:tcBorders>
            <w:shd w:val="clear" w:color="auto" w:fill="auto"/>
            <w:hideMark/>
          </w:tcPr>
          <w:p w14:paraId="2A3729F5" w14:textId="77777777" w:rsidR="003D3C64" w:rsidRPr="00B20AE8" w:rsidRDefault="003D3C64" w:rsidP="0039402F">
            <w:pPr>
              <w:pStyle w:val="TAH"/>
              <w:rPr>
                <w:lang w:eastAsia="en-GB"/>
              </w:rPr>
            </w:pPr>
            <w:r w:rsidRPr="00B20AE8">
              <w:rPr>
                <w:lang w:eastAsia="en-GB"/>
              </w:rPr>
              <w:t>BC3</w:t>
            </w:r>
          </w:p>
        </w:tc>
        <w:tc>
          <w:tcPr>
            <w:tcW w:w="1015" w:type="dxa"/>
            <w:tcBorders>
              <w:top w:val="nil"/>
              <w:left w:val="nil"/>
              <w:bottom w:val="single" w:sz="4" w:space="0" w:color="auto"/>
              <w:right w:val="single" w:sz="4" w:space="0" w:color="auto"/>
            </w:tcBorders>
          </w:tcPr>
          <w:p w14:paraId="21516CB4" w14:textId="77777777" w:rsidR="003D3C64" w:rsidRPr="00B20AE8" w:rsidRDefault="003D3C64" w:rsidP="0039402F">
            <w:pPr>
              <w:pStyle w:val="TAH"/>
              <w:rPr>
                <w:lang w:eastAsia="en-GB"/>
              </w:rPr>
            </w:pPr>
            <w:r w:rsidRPr="00B20AE8">
              <w:rPr>
                <w:lang w:eastAsia="en-GB"/>
              </w:rPr>
              <w:t>BC1</w:t>
            </w:r>
          </w:p>
        </w:tc>
        <w:tc>
          <w:tcPr>
            <w:tcW w:w="1271" w:type="dxa"/>
            <w:tcBorders>
              <w:top w:val="nil"/>
              <w:left w:val="nil"/>
              <w:bottom w:val="single" w:sz="4" w:space="0" w:color="auto"/>
              <w:right w:val="single" w:sz="4" w:space="0" w:color="auto"/>
            </w:tcBorders>
          </w:tcPr>
          <w:p w14:paraId="4BC400EB" w14:textId="77777777" w:rsidR="003D3C64" w:rsidRPr="00B20AE8" w:rsidRDefault="003D3C64" w:rsidP="0039402F">
            <w:pPr>
              <w:pStyle w:val="TAH"/>
              <w:rPr>
                <w:lang w:eastAsia="en-GB"/>
              </w:rPr>
            </w:pPr>
            <w:r w:rsidRPr="00B20AE8">
              <w:rPr>
                <w:lang w:eastAsia="en-GB"/>
              </w:rPr>
              <w:t>BC2</w:t>
            </w:r>
          </w:p>
        </w:tc>
        <w:tc>
          <w:tcPr>
            <w:tcW w:w="849" w:type="dxa"/>
            <w:tcBorders>
              <w:top w:val="nil"/>
              <w:left w:val="nil"/>
              <w:bottom w:val="single" w:sz="4" w:space="0" w:color="auto"/>
              <w:right w:val="single" w:sz="4" w:space="0" w:color="auto"/>
            </w:tcBorders>
          </w:tcPr>
          <w:p w14:paraId="396414CF" w14:textId="77777777" w:rsidR="003D3C64" w:rsidRPr="00B20AE8" w:rsidRDefault="003D3C64" w:rsidP="0039402F">
            <w:pPr>
              <w:pStyle w:val="TAH"/>
              <w:rPr>
                <w:lang w:eastAsia="en-GB"/>
              </w:rPr>
            </w:pPr>
            <w:r w:rsidRPr="00B20AE8">
              <w:rPr>
                <w:lang w:eastAsia="en-GB"/>
              </w:rPr>
              <w:t>BC3</w:t>
            </w:r>
          </w:p>
        </w:tc>
      </w:tr>
      <w:tr w:rsidR="004F339F" w:rsidRPr="00B20AE8" w14:paraId="3D24AB9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898C906" w14:textId="77777777" w:rsidR="00CD3421" w:rsidRPr="00B20AE8" w:rsidRDefault="00CD3421" w:rsidP="0039402F">
            <w:pPr>
              <w:pStyle w:val="TAL"/>
              <w:rPr>
                <w:lang w:eastAsia="en-GB"/>
              </w:rPr>
            </w:pPr>
            <w:r w:rsidRPr="00B20AE8">
              <w:rPr>
                <w:lang w:eastAsia="en-GB"/>
              </w:rPr>
              <w:t>6.2</w:t>
            </w:r>
          </w:p>
        </w:tc>
        <w:tc>
          <w:tcPr>
            <w:tcW w:w="2739" w:type="dxa"/>
            <w:tcBorders>
              <w:top w:val="nil"/>
              <w:left w:val="nil"/>
              <w:bottom w:val="single" w:sz="4" w:space="0" w:color="auto"/>
              <w:right w:val="single" w:sz="4" w:space="0" w:color="auto"/>
            </w:tcBorders>
            <w:shd w:val="clear" w:color="auto" w:fill="auto"/>
            <w:noWrap/>
            <w:hideMark/>
          </w:tcPr>
          <w:p w14:paraId="7864CB62" w14:textId="77777777" w:rsidR="00CD3421" w:rsidRPr="00B20AE8" w:rsidRDefault="00CD3421" w:rsidP="0039402F">
            <w:pPr>
              <w:pStyle w:val="TAL"/>
              <w:rPr>
                <w:lang w:eastAsia="en-GB"/>
              </w:rPr>
            </w:pPr>
            <w:r w:rsidRPr="00B20AE8">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DDB777F" w14:textId="77777777" w:rsidR="00D530ED" w:rsidRPr="00B20AE8" w:rsidRDefault="00CD3421" w:rsidP="0039402F">
            <w:pPr>
              <w:pStyle w:val="TAL"/>
              <w:rPr>
                <w:lang w:eastAsia="en-GB"/>
              </w:rPr>
            </w:pPr>
            <w:r w:rsidRPr="00B20AE8">
              <w:rPr>
                <w:lang w:eastAsia="en-GB"/>
              </w:rPr>
              <w:t>C: ATCR3a</w:t>
            </w:r>
          </w:p>
          <w:p w14:paraId="77841794" w14:textId="77777777" w:rsidR="00CD3421" w:rsidRPr="00B20AE8" w:rsidRDefault="00CD3421" w:rsidP="0039402F">
            <w:pPr>
              <w:pStyle w:val="TAL"/>
              <w:rPr>
                <w:lang w:eastAsia="en-GB"/>
              </w:rPr>
            </w:pPr>
            <w:r w:rsidRPr="00B20AE8">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21897DCE" w14:textId="77777777" w:rsidR="00D530ED" w:rsidRPr="00B20AE8" w:rsidRDefault="00CD3421" w:rsidP="0039402F">
            <w:pPr>
              <w:pStyle w:val="TAL"/>
              <w:rPr>
                <w:lang w:eastAsia="en-GB"/>
              </w:rPr>
            </w:pPr>
            <w:r w:rsidRPr="00B20AE8">
              <w:rPr>
                <w:lang w:eastAsia="en-GB"/>
              </w:rPr>
              <w:t>C: ATCR3a</w:t>
            </w:r>
          </w:p>
          <w:p w14:paraId="32AC1730" w14:textId="77777777" w:rsidR="00CD3421" w:rsidRPr="00B20AE8" w:rsidRDefault="00CD3421" w:rsidP="0039402F">
            <w:pPr>
              <w:pStyle w:val="TAL"/>
              <w:rPr>
                <w:lang w:eastAsia="en-GB"/>
              </w:rPr>
            </w:pPr>
            <w:r w:rsidRPr="00B20AE8">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0F024DA1" w14:textId="77777777" w:rsidR="00CD3421" w:rsidRPr="00B20AE8" w:rsidRDefault="00CD3421" w:rsidP="0039402F">
            <w:pPr>
              <w:pStyle w:val="TAL"/>
              <w:rPr>
                <w:lang w:eastAsia="en-GB"/>
              </w:rPr>
            </w:pPr>
            <w:r w:rsidRPr="00B20AE8">
              <w:rPr>
                <w:lang w:eastAsia="en-GB"/>
              </w:rPr>
              <w:t>C: ATCR3b</w:t>
            </w:r>
          </w:p>
        </w:tc>
        <w:tc>
          <w:tcPr>
            <w:tcW w:w="1015" w:type="dxa"/>
            <w:tcBorders>
              <w:top w:val="nil"/>
              <w:left w:val="nil"/>
              <w:bottom w:val="single" w:sz="4" w:space="0" w:color="auto"/>
              <w:right w:val="single" w:sz="4" w:space="0" w:color="auto"/>
            </w:tcBorders>
          </w:tcPr>
          <w:p w14:paraId="6668CE03" w14:textId="77777777" w:rsidR="00CD3421" w:rsidRPr="00B20AE8" w:rsidRDefault="00CD3421" w:rsidP="0039402F">
            <w:pPr>
              <w:pStyle w:val="TAL"/>
              <w:rPr>
                <w:lang w:eastAsia="en-GB"/>
              </w:rPr>
            </w:pPr>
            <w:r w:rsidRPr="00B20AE8">
              <w:rPr>
                <w:lang w:eastAsia="en-GB"/>
              </w:rPr>
              <w:t>C: ATCR7</w:t>
            </w:r>
          </w:p>
          <w:p w14:paraId="5DB42F97" w14:textId="77777777" w:rsidR="00CD3421" w:rsidRPr="00B20AE8" w:rsidRDefault="00CD3421" w:rsidP="0039402F">
            <w:pPr>
              <w:pStyle w:val="TAL"/>
              <w:rPr>
                <w:lang w:eastAsia="en-GB"/>
              </w:rPr>
            </w:pPr>
            <w:r w:rsidRPr="00B20AE8">
              <w:rPr>
                <w:lang w:eastAsia="en-GB"/>
              </w:rPr>
              <w:t>CNC: ATCR7</w:t>
            </w:r>
          </w:p>
          <w:p w14:paraId="6492A046" w14:textId="77777777" w:rsidR="00CD3421" w:rsidRPr="00B20AE8" w:rsidRDefault="00CD3421" w:rsidP="0039402F">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681B9743" w14:textId="77777777" w:rsidR="00CD3421" w:rsidRPr="00B20AE8" w:rsidRDefault="00CD3421" w:rsidP="0039402F">
            <w:pPr>
              <w:pStyle w:val="TAL"/>
              <w:rPr>
                <w:lang w:eastAsia="en-GB"/>
              </w:rPr>
            </w:pPr>
            <w:r w:rsidRPr="00B20AE8">
              <w:rPr>
                <w:lang w:eastAsia="en-GB"/>
              </w:rPr>
              <w:t>C: ATCR7</w:t>
            </w:r>
          </w:p>
          <w:p w14:paraId="0586CC85" w14:textId="77777777" w:rsidR="00CD3421" w:rsidRPr="00B20AE8" w:rsidRDefault="00CD3421" w:rsidP="0039402F">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1F60C25D" w14:textId="77777777" w:rsidR="00CD3421" w:rsidRPr="00B20AE8" w:rsidRDefault="00CD3421" w:rsidP="0039402F">
            <w:pPr>
              <w:pStyle w:val="TAL"/>
              <w:rPr>
                <w:lang w:eastAsia="en-GB"/>
              </w:rPr>
            </w:pPr>
            <w:r w:rsidRPr="00B20AE8">
              <w:rPr>
                <w:lang w:eastAsia="en-GB"/>
              </w:rPr>
              <w:t>C: ATCR7</w:t>
            </w:r>
          </w:p>
          <w:p w14:paraId="5E0D3E87" w14:textId="77777777" w:rsidR="00CD3421" w:rsidRPr="00B20AE8" w:rsidRDefault="00CD3421" w:rsidP="0039402F">
            <w:pPr>
              <w:pStyle w:val="TAL"/>
              <w:rPr>
                <w:lang w:eastAsia="en-GB"/>
              </w:rPr>
            </w:pPr>
            <w:r w:rsidRPr="00B20AE8">
              <w:rPr>
                <w:lang w:eastAsia="en-GB"/>
              </w:rPr>
              <w:t>CNC: ATCR7 C/NC: ATCR7, ANTCR7</w:t>
            </w:r>
          </w:p>
        </w:tc>
      </w:tr>
      <w:tr w:rsidR="004F339F" w:rsidRPr="00B20AE8" w14:paraId="24A1430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2D7A4EF" w14:textId="77777777" w:rsidR="00CD3421" w:rsidRPr="00B20AE8" w:rsidRDefault="00CD3421" w:rsidP="0039402F">
            <w:pPr>
              <w:pStyle w:val="TAL"/>
              <w:rPr>
                <w:lang w:eastAsia="en-GB"/>
              </w:rPr>
            </w:pPr>
            <w:r w:rsidRPr="00B20AE8">
              <w:rPr>
                <w:lang w:eastAsia="en-GB"/>
              </w:rPr>
              <w:t>6.3</w:t>
            </w:r>
          </w:p>
        </w:tc>
        <w:tc>
          <w:tcPr>
            <w:tcW w:w="2739" w:type="dxa"/>
            <w:tcBorders>
              <w:top w:val="nil"/>
              <w:left w:val="nil"/>
              <w:bottom w:val="single" w:sz="4" w:space="0" w:color="auto"/>
              <w:right w:val="single" w:sz="4" w:space="0" w:color="auto"/>
            </w:tcBorders>
            <w:shd w:val="clear" w:color="auto" w:fill="auto"/>
            <w:noWrap/>
            <w:hideMark/>
          </w:tcPr>
          <w:p w14:paraId="65DF3FEF" w14:textId="77777777" w:rsidR="00CD3421" w:rsidRPr="00B20AE8" w:rsidRDefault="00CD3421" w:rsidP="0039402F">
            <w:pPr>
              <w:pStyle w:val="TAL"/>
              <w:rPr>
                <w:lang w:eastAsia="en-GB"/>
              </w:rPr>
            </w:pPr>
            <w:r w:rsidRPr="00B20AE8">
              <w:t>OTA Base Station output power</w:t>
            </w:r>
          </w:p>
        </w:tc>
        <w:tc>
          <w:tcPr>
            <w:tcW w:w="1044" w:type="dxa"/>
            <w:tcBorders>
              <w:top w:val="nil"/>
              <w:left w:val="nil"/>
              <w:bottom w:val="single" w:sz="4" w:space="0" w:color="auto"/>
              <w:right w:val="single" w:sz="4" w:space="0" w:color="auto"/>
            </w:tcBorders>
            <w:shd w:val="clear" w:color="auto" w:fill="auto"/>
            <w:hideMark/>
          </w:tcPr>
          <w:p w14:paraId="40A4AF3B"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8E34A7F"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2AD985F"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8BB2AC3" w14:textId="77777777" w:rsidR="00CD3421" w:rsidRPr="00B20AE8" w:rsidRDefault="00CD3421"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F6441CC" w14:textId="77777777" w:rsidR="00CD3421" w:rsidRPr="00B20AE8" w:rsidRDefault="00CD3421"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43D0979" w14:textId="77777777" w:rsidR="00CD3421" w:rsidRPr="00B20AE8" w:rsidRDefault="00CD3421" w:rsidP="0039402F">
            <w:pPr>
              <w:pStyle w:val="TAC"/>
              <w:rPr>
                <w:lang w:eastAsia="en-GB"/>
              </w:rPr>
            </w:pPr>
            <w:r w:rsidRPr="00B20AE8">
              <w:rPr>
                <w:lang w:eastAsia="en-GB"/>
              </w:rPr>
              <w:t>-</w:t>
            </w:r>
          </w:p>
        </w:tc>
      </w:tr>
      <w:tr w:rsidR="004F339F" w:rsidRPr="00B20AE8" w14:paraId="54A1063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5DFE6" w14:textId="77777777" w:rsidR="00CD3421" w:rsidRPr="00B20AE8" w:rsidRDefault="00CD3421" w:rsidP="0039402F">
            <w:pPr>
              <w:pStyle w:val="TAL"/>
              <w:rPr>
                <w:lang w:eastAsia="en-GB"/>
              </w:rPr>
            </w:pPr>
            <w:r w:rsidRPr="00B20AE8">
              <w:rPr>
                <w:lang w:eastAsia="en-GB"/>
              </w:rPr>
              <w:t xml:space="preserve"> 6.3.2</w:t>
            </w:r>
          </w:p>
        </w:tc>
        <w:tc>
          <w:tcPr>
            <w:tcW w:w="2739" w:type="dxa"/>
            <w:tcBorders>
              <w:top w:val="nil"/>
              <w:left w:val="nil"/>
              <w:bottom w:val="single" w:sz="4" w:space="0" w:color="auto"/>
              <w:right w:val="single" w:sz="4" w:space="0" w:color="auto"/>
            </w:tcBorders>
            <w:shd w:val="clear" w:color="auto" w:fill="auto"/>
            <w:noWrap/>
            <w:hideMark/>
          </w:tcPr>
          <w:p w14:paraId="65BB71C3" w14:textId="77777777" w:rsidR="00CD3421" w:rsidRPr="00B20AE8" w:rsidRDefault="00CD3421" w:rsidP="0039402F">
            <w:pPr>
              <w:pStyle w:val="TAL"/>
              <w:rPr>
                <w:lang w:eastAsia="en-GB"/>
              </w:rPr>
            </w:pPr>
            <w:r w:rsidRPr="00B20AE8">
              <w:t>OTA Maximum output power</w:t>
            </w:r>
          </w:p>
        </w:tc>
        <w:tc>
          <w:tcPr>
            <w:tcW w:w="1044" w:type="dxa"/>
            <w:tcBorders>
              <w:top w:val="nil"/>
              <w:left w:val="nil"/>
              <w:bottom w:val="single" w:sz="4" w:space="0" w:color="auto"/>
              <w:right w:val="single" w:sz="4" w:space="0" w:color="auto"/>
            </w:tcBorders>
            <w:shd w:val="clear" w:color="auto" w:fill="auto"/>
            <w:hideMark/>
          </w:tcPr>
          <w:p w14:paraId="630845AA" w14:textId="77777777" w:rsidR="00CD3421" w:rsidRPr="00B20AE8" w:rsidRDefault="00CD3421" w:rsidP="0039402F">
            <w:pPr>
              <w:pStyle w:val="TAL"/>
              <w:rPr>
                <w:lang w:eastAsia="en-GB"/>
              </w:rPr>
            </w:pPr>
            <w:r w:rsidRPr="00B20AE8">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4F658650" w14:textId="77777777" w:rsidR="00CD3421" w:rsidRPr="00B20AE8" w:rsidRDefault="00CD3421" w:rsidP="0039402F">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04DE9910" w14:textId="77777777" w:rsidR="00CD3421" w:rsidRPr="00B20AE8" w:rsidRDefault="004036E2"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AA2A0CD" w14:textId="77777777" w:rsidR="00CD3421" w:rsidRPr="00B20AE8" w:rsidRDefault="00CD3421" w:rsidP="0039402F">
            <w:pPr>
              <w:pStyle w:val="TAL"/>
              <w:rPr>
                <w:lang w:eastAsia="en-GB"/>
              </w:rPr>
            </w:pPr>
            <w:r w:rsidRPr="00B20AE8">
              <w:rPr>
                <w:lang w:eastAsia="en-GB"/>
              </w:rPr>
              <w:t>C: ATCR7 CNC: ATCR7 C/NC: ATCR7, ANTCR7 </w:t>
            </w:r>
          </w:p>
        </w:tc>
        <w:tc>
          <w:tcPr>
            <w:tcW w:w="1271" w:type="dxa"/>
            <w:tcBorders>
              <w:top w:val="nil"/>
              <w:left w:val="nil"/>
              <w:bottom w:val="single" w:sz="4" w:space="0" w:color="auto"/>
              <w:right w:val="single" w:sz="4" w:space="0" w:color="auto"/>
            </w:tcBorders>
          </w:tcPr>
          <w:p w14:paraId="7BFFB5D4" w14:textId="77777777" w:rsidR="00CD3421" w:rsidRPr="00B20AE8" w:rsidRDefault="00CD3421" w:rsidP="0039402F">
            <w:pPr>
              <w:pStyle w:val="TAL"/>
              <w:rPr>
                <w:lang w:eastAsia="en-GB"/>
              </w:rPr>
            </w:pPr>
            <w:r w:rsidRPr="00B20AE8">
              <w:rPr>
                <w:lang w:eastAsia="en-GB"/>
              </w:rPr>
              <w:t>C: ATCR7</w:t>
            </w:r>
          </w:p>
          <w:p w14:paraId="1BEF92A9" w14:textId="77777777" w:rsidR="00CD3421" w:rsidRPr="00B20AE8" w:rsidRDefault="00CD3421" w:rsidP="0039402F">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50DA0E9F" w14:textId="77777777" w:rsidR="00CD3421" w:rsidRPr="00B20AE8" w:rsidRDefault="00CD3421" w:rsidP="0039402F">
            <w:pPr>
              <w:pStyle w:val="TAL"/>
              <w:rPr>
                <w:lang w:eastAsia="en-GB"/>
              </w:rPr>
            </w:pPr>
            <w:r w:rsidRPr="00B20AE8">
              <w:rPr>
                <w:lang w:eastAsia="en-GB"/>
              </w:rPr>
              <w:t>C: ATCR7</w:t>
            </w:r>
          </w:p>
          <w:p w14:paraId="586FD090" w14:textId="77777777" w:rsidR="00CD3421" w:rsidRPr="00B20AE8" w:rsidRDefault="00CD3421" w:rsidP="0039402F">
            <w:pPr>
              <w:pStyle w:val="TAL"/>
              <w:rPr>
                <w:lang w:eastAsia="en-GB"/>
              </w:rPr>
            </w:pPr>
            <w:r w:rsidRPr="00B20AE8">
              <w:rPr>
                <w:lang w:eastAsia="en-GB"/>
              </w:rPr>
              <w:t>CNC: ATCR7 C/NC: ATCR7, ANTCR7</w:t>
            </w:r>
          </w:p>
        </w:tc>
      </w:tr>
      <w:tr w:rsidR="004F339F" w:rsidRPr="00B20AE8" w14:paraId="76E9B06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07961DF" w14:textId="7E09725E" w:rsidR="00CD3421" w:rsidRPr="00B20AE8" w:rsidRDefault="003D3C64" w:rsidP="0039402F">
            <w:pPr>
              <w:pStyle w:val="TAL"/>
              <w:rPr>
                <w:lang w:eastAsia="en-GB"/>
              </w:rPr>
            </w:pPr>
            <w:r>
              <w:rPr>
                <w:lang w:eastAsia="en-GB"/>
              </w:rPr>
              <w:t xml:space="preserve"> </w:t>
            </w:r>
            <w:r w:rsidR="00CD3421" w:rsidRPr="00B20AE8">
              <w:rPr>
                <w:lang w:eastAsia="en-GB"/>
              </w:rPr>
              <w:t>6.3.3</w:t>
            </w:r>
          </w:p>
        </w:tc>
        <w:tc>
          <w:tcPr>
            <w:tcW w:w="2739" w:type="dxa"/>
            <w:tcBorders>
              <w:top w:val="nil"/>
              <w:left w:val="nil"/>
              <w:bottom w:val="single" w:sz="4" w:space="0" w:color="auto"/>
              <w:right w:val="single" w:sz="4" w:space="0" w:color="auto"/>
            </w:tcBorders>
            <w:shd w:val="clear" w:color="auto" w:fill="auto"/>
            <w:noWrap/>
            <w:hideMark/>
          </w:tcPr>
          <w:p w14:paraId="0BAC90B1" w14:textId="77777777" w:rsidR="00CD3421" w:rsidRPr="00B20AE8" w:rsidRDefault="00CD3421" w:rsidP="0039402F">
            <w:pPr>
              <w:pStyle w:val="TAL"/>
              <w:rPr>
                <w:lang w:val="sv-FI" w:eastAsia="en-GB"/>
              </w:rPr>
            </w:pPr>
            <w:r w:rsidRPr="00B20AE8">
              <w:rPr>
                <w:lang w:val="sv-FI"/>
              </w:rPr>
              <w:t>OTA E-UTRA DL RS power</w:t>
            </w:r>
          </w:p>
        </w:tc>
        <w:tc>
          <w:tcPr>
            <w:tcW w:w="1044" w:type="dxa"/>
            <w:tcBorders>
              <w:top w:val="nil"/>
              <w:left w:val="nil"/>
              <w:bottom w:val="single" w:sz="4" w:space="0" w:color="auto"/>
              <w:right w:val="single" w:sz="4" w:space="0" w:color="auto"/>
            </w:tcBorders>
            <w:shd w:val="clear" w:color="auto" w:fill="auto"/>
            <w:hideMark/>
          </w:tcPr>
          <w:p w14:paraId="76378042" w14:textId="1292CD8E"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4A405964" w14:textId="453F005C"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21B21D15" w14:textId="782E7899" w:rsidR="00CD3421" w:rsidRPr="00B20AE8" w:rsidRDefault="003D3C64" w:rsidP="0039402F">
            <w:pPr>
              <w:pStyle w:val="TAL"/>
              <w:rPr>
                <w:lang w:eastAsia="en-GB"/>
              </w:rPr>
            </w:pPr>
            <w:r>
              <w:t>Clause </w:t>
            </w:r>
            <w:r w:rsidRPr="00B20AE8">
              <w:t>5</w:t>
            </w:r>
            <w:r w:rsidR="00CD3421" w:rsidRPr="00B20AE8">
              <w:t>.3.4</w:t>
            </w:r>
          </w:p>
        </w:tc>
        <w:tc>
          <w:tcPr>
            <w:tcW w:w="1015" w:type="dxa"/>
            <w:tcBorders>
              <w:top w:val="nil"/>
              <w:left w:val="nil"/>
              <w:bottom w:val="single" w:sz="4" w:space="0" w:color="auto"/>
              <w:right w:val="single" w:sz="4" w:space="0" w:color="auto"/>
            </w:tcBorders>
          </w:tcPr>
          <w:p w14:paraId="49127A9B" w14:textId="72FB3CBD" w:rsidR="00CD3421" w:rsidRPr="00B20AE8" w:rsidRDefault="003D3C64" w:rsidP="0039402F">
            <w:pPr>
              <w:pStyle w:val="TAL"/>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64F66D30" w14:textId="6E421C93" w:rsidR="00CD3421" w:rsidRPr="00B20AE8" w:rsidRDefault="003D3C64" w:rsidP="0039402F">
            <w:pPr>
              <w:pStyle w:val="TAL"/>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5CC7C552" w14:textId="43E5018D" w:rsidR="00CD3421" w:rsidRPr="00B20AE8" w:rsidRDefault="003D3C64" w:rsidP="0039402F">
            <w:pPr>
              <w:pStyle w:val="TAL"/>
            </w:pPr>
            <w:r>
              <w:t>Clause </w:t>
            </w:r>
            <w:r w:rsidRPr="00B20AE8">
              <w:t>5</w:t>
            </w:r>
            <w:r w:rsidR="00CD3421" w:rsidRPr="00B20AE8">
              <w:t>.3.4</w:t>
            </w:r>
          </w:p>
        </w:tc>
      </w:tr>
      <w:tr w:rsidR="004F339F" w:rsidRPr="00B20AE8" w14:paraId="5C8A0D4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E225D66" w14:textId="77777777" w:rsidR="00CD3421" w:rsidRPr="00B20AE8" w:rsidRDefault="00CD3421" w:rsidP="0039402F">
            <w:pPr>
              <w:pStyle w:val="TAL"/>
              <w:rPr>
                <w:lang w:eastAsia="en-GB"/>
              </w:rPr>
            </w:pPr>
            <w:r w:rsidRPr="00B20AE8">
              <w:rPr>
                <w:lang w:eastAsia="en-GB"/>
              </w:rPr>
              <w:t>6.4</w:t>
            </w:r>
          </w:p>
        </w:tc>
        <w:tc>
          <w:tcPr>
            <w:tcW w:w="2739" w:type="dxa"/>
            <w:tcBorders>
              <w:top w:val="nil"/>
              <w:left w:val="nil"/>
              <w:bottom w:val="single" w:sz="4" w:space="0" w:color="auto"/>
              <w:right w:val="single" w:sz="4" w:space="0" w:color="auto"/>
            </w:tcBorders>
            <w:shd w:val="clear" w:color="auto" w:fill="auto"/>
            <w:noWrap/>
            <w:hideMark/>
          </w:tcPr>
          <w:p w14:paraId="0766128F" w14:textId="77777777" w:rsidR="00CD3421" w:rsidRPr="00B20AE8" w:rsidRDefault="00CD3421" w:rsidP="0039402F">
            <w:pPr>
              <w:pStyle w:val="TAL"/>
              <w:rPr>
                <w:lang w:eastAsia="en-GB"/>
              </w:rPr>
            </w:pPr>
            <w:r w:rsidRPr="00B20AE8">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71E2BF34"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2CE2421"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94CD1BD"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31731FF" w14:textId="77777777" w:rsidR="00CD3421" w:rsidRPr="00B20AE8" w:rsidRDefault="00CD3421"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BE60AE2" w14:textId="77777777" w:rsidR="00CD3421" w:rsidRPr="00B20AE8" w:rsidRDefault="00CD3421"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3C54B3" w14:textId="77777777" w:rsidR="00CD3421" w:rsidRPr="00B20AE8" w:rsidRDefault="00CD3421" w:rsidP="0039402F">
            <w:pPr>
              <w:pStyle w:val="TAC"/>
              <w:rPr>
                <w:lang w:eastAsia="en-GB"/>
              </w:rPr>
            </w:pPr>
            <w:r w:rsidRPr="00B20AE8">
              <w:rPr>
                <w:lang w:eastAsia="en-GB"/>
              </w:rPr>
              <w:t>-</w:t>
            </w:r>
          </w:p>
        </w:tc>
      </w:tr>
      <w:tr w:rsidR="004F339F" w:rsidRPr="00B20AE8" w14:paraId="0FD19B4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2C23C0" w14:textId="77777777" w:rsidR="00CD3421" w:rsidRPr="00B20AE8" w:rsidRDefault="00CD3421"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3364571D" w14:textId="77777777" w:rsidR="00CD3421" w:rsidRPr="00B20AE8" w:rsidRDefault="00CD3421"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B6ECFA0" w14:textId="066BBC25"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551FE9AB" w14:textId="0993A7DC"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445415F8" w14:textId="524AEF3D"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1015" w:type="dxa"/>
            <w:tcBorders>
              <w:top w:val="nil"/>
              <w:left w:val="nil"/>
              <w:bottom w:val="single" w:sz="4" w:space="0" w:color="auto"/>
              <w:right w:val="single" w:sz="4" w:space="0" w:color="auto"/>
            </w:tcBorders>
          </w:tcPr>
          <w:p w14:paraId="68DBA48E" w14:textId="1DCDEBB1"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4D44D724" w14:textId="32A3ACD0"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64FE6E12" w14:textId="0D662989"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r>
      <w:tr w:rsidR="004F339F" w:rsidRPr="00B20AE8" w14:paraId="7198EA5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3DE9F9" w14:textId="77777777" w:rsidR="00CD3421" w:rsidRPr="00B20AE8" w:rsidRDefault="00CD3421"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1D45DBBD" w14:textId="77777777" w:rsidR="00CD3421" w:rsidRPr="00B20AE8" w:rsidRDefault="00CD3421"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C0B92E4" w14:textId="7B478F14"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030EF545" w14:textId="47313D44"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6FE413A2" w14:textId="77777777" w:rsidR="00CD3421" w:rsidRPr="00B20AE8" w:rsidRDefault="00CD3421"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D21735" w14:textId="77777777" w:rsidR="00CD3421" w:rsidRPr="00B20AE8" w:rsidRDefault="00CD3421"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5D0FF47" w14:textId="77777777" w:rsidR="00CD3421" w:rsidRPr="00B20AE8" w:rsidRDefault="00CD3421"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1DDE3B62" w14:textId="77777777" w:rsidR="00CD3421" w:rsidRPr="00B20AE8" w:rsidRDefault="00CD3421" w:rsidP="0039402F">
            <w:pPr>
              <w:pStyle w:val="TAL"/>
              <w:rPr>
                <w:lang w:eastAsia="en-GB"/>
              </w:rPr>
            </w:pPr>
            <w:r w:rsidRPr="00B20AE8">
              <w:rPr>
                <w:lang w:eastAsia="en-GB"/>
              </w:rPr>
              <w:t>N/A</w:t>
            </w:r>
          </w:p>
        </w:tc>
      </w:tr>
      <w:tr w:rsidR="004F339F" w:rsidRPr="00B20AE8" w14:paraId="64A2EC5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63710A" w14:textId="77777777" w:rsidR="00CD3421" w:rsidRPr="00B20AE8" w:rsidRDefault="00CD3421"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BF4474E" w14:textId="77777777" w:rsidR="00CD3421" w:rsidRPr="00B20AE8" w:rsidRDefault="00CD3421" w:rsidP="0039402F">
            <w:pPr>
              <w:pStyle w:val="TAL"/>
              <w:rPr>
                <w:lang w:eastAsia="en-GB"/>
              </w:rPr>
            </w:pPr>
            <w:r w:rsidRPr="00B20AE8">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3560376E" w14:textId="77777777" w:rsidR="00CD3421" w:rsidRPr="00B20AE8" w:rsidRDefault="00CD3421"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73B445D" w14:textId="77777777" w:rsidR="00CD3421" w:rsidRPr="00B20AE8" w:rsidRDefault="00CD3421"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47BA6F9D" w14:textId="77777777" w:rsidR="00CD3421" w:rsidRPr="00B20AE8" w:rsidRDefault="00CD3421"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5658ACFB" w14:textId="77777777" w:rsidR="00CD3421" w:rsidRPr="00B20AE8" w:rsidRDefault="00CD3421" w:rsidP="0039402F">
            <w:pPr>
              <w:pStyle w:val="TAL"/>
              <w:rPr>
                <w:lang w:eastAsia="en-GB"/>
              </w:rPr>
            </w:pPr>
            <w:r w:rsidRPr="00B20AE8">
              <w:rPr>
                <w:lang w:eastAsia="en-GB"/>
              </w:rPr>
              <w:t>Tested with Error Vector Magnitude</w:t>
            </w:r>
          </w:p>
        </w:tc>
        <w:tc>
          <w:tcPr>
            <w:tcW w:w="1271" w:type="dxa"/>
            <w:tcBorders>
              <w:top w:val="nil"/>
              <w:left w:val="nil"/>
              <w:bottom w:val="single" w:sz="4" w:space="0" w:color="auto"/>
              <w:right w:val="single" w:sz="4" w:space="0" w:color="auto"/>
            </w:tcBorders>
          </w:tcPr>
          <w:p w14:paraId="22F0F5F2" w14:textId="77777777" w:rsidR="00CD3421" w:rsidRPr="00B20AE8" w:rsidRDefault="00CD3421" w:rsidP="0039402F">
            <w:pPr>
              <w:pStyle w:val="TAL"/>
              <w:rPr>
                <w:lang w:eastAsia="en-GB"/>
              </w:rPr>
            </w:pPr>
            <w:r w:rsidRPr="00B20AE8">
              <w:rPr>
                <w:lang w:eastAsia="en-GB"/>
              </w:rPr>
              <w:t>Tested with Error Vector Magnitude</w:t>
            </w:r>
          </w:p>
        </w:tc>
        <w:tc>
          <w:tcPr>
            <w:tcW w:w="849" w:type="dxa"/>
            <w:tcBorders>
              <w:top w:val="nil"/>
              <w:left w:val="nil"/>
              <w:bottom w:val="single" w:sz="4" w:space="0" w:color="auto"/>
              <w:right w:val="single" w:sz="4" w:space="0" w:color="auto"/>
            </w:tcBorders>
          </w:tcPr>
          <w:p w14:paraId="111819D0" w14:textId="77777777" w:rsidR="00CD3421" w:rsidRPr="00B20AE8" w:rsidRDefault="00CD3421" w:rsidP="0039402F">
            <w:pPr>
              <w:pStyle w:val="TAL"/>
              <w:rPr>
                <w:lang w:eastAsia="en-GB"/>
              </w:rPr>
            </w:pPr>
            <w:r w:rsidRPr="00B20AE8">
              <w:rPr>
                <w:lang w:eastAsia="en-GB"/>
              </w:rPr>
              <w:t>Tested with Error Vector Magnitude</w:t>
            </w:r>
          </w:p>
        </w:tc>
      </w:tr>
      <w:tr w:rsidR="004F339F" w:rsidRPr="00B20AE8" w14:paraId="3FA0FC5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50E2A0" w14:textId="77777777" w:rsidR="00CD3421" w:rsidRPr="00B20AE8" w:rsidRDefault="00CD3421"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F12EFFE" w14:textId="77777777" w:rsidR="00CD3421" w:rsidRPr="00B20AE8" w:rsidRDefault="00CD3421" w:rsidP="0039402F">
            <w:pPr>
              <w:pStyle w:val="TAL"/>
              <w:rPr>
                <w:lang w:eastAsia="en-GB"/>
              </w:rPr>
            </w:pPr>
            <w:r w:rsidRPr="00B20AE8">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648D8AE9" w14:textId="77777777" w:rsidR="00CD3421" w:rsidRPr="00B20AE8" w:rsidRDefault="00CD3421"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516E9DB" w14:textId="77777777" w:rsidR="00CD3421" w:rsidRPr="00B20AE8" w:rsidRDefault="00CD3421"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B164EE5" w14:textId="77777777" w:rsidR="00CD3421" w:rsidRPr="00B20AE8" w:rsidRDefault="00CD3421"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1DDAD51" w14:textId="77777777" w:rsidR="00CD3421" w:rsidRPr="00B20AE8" w:rsidRDefault="00CD3421" w:rsidP="0039402F">
            <w:pPr>
              <w:pStyle w:val="TAL"/>
              <w:rPr>
                <w:lang w:eastAsia="en-GB"/>
              </w:rPr>
            </w:pPr>
            <w:r w:rsidRPr="00B20AE8">
              <w:rPr>
                <w:lang w:eastAsia="en-GB"/>
              </w:rPr>
              <w:t>SC</w:t>
            </w:r>
          </w:p>
        </w:tc>
        <w:tc>
          <w:tcPr>
            <w:tcW w:w="1271" w:type="dxa"/>
            <w:tcBorders>
              <w:top w:val="nil"/>
              <w:left w:val="nil"/>
              <w:bottom w:val="single" w:sz="4" w:space="0" w:color="auto"/>
              <w:right w:val="single" w:sz="4" w:space="0" w:color="auto"/>
            </w:tcBorders>
          </w:tcPr>
          <w:p w14:paraId="504EB54C" w14:textId="77777777" w:rsidR="00CD3421" w:rsidRPr="00B20AE8" w:rsidRDefault="00CD3421" w:rsidP="0039402F">
            <w:pPr>
              <w:pStyle w:val="TAL"/>
              <w:rPr>
                <w:lang w:eastAsia="en-GB"/>
              </w:rPr>
            </w:pPr>
            <w:r w:rsidRPr="00B20AE8">
              <w:rPr>
                <w:lang w:eastAsia="en-GB"/>
              </w:rPr>
              <w:t>SC</w:t>
            </w:r>
          </w:p>
        </w:tc>
        <w:tc>
          <w:tcPr>
            <w:tcW w:w="849" w:type="dxa"/>
            <w:tcBorders>
              <w:top w:val="nil"/>
              <w:left w:val="nil"/>
              <w:bottom w:val="single" w:sz="4" w:space="0" w:color="auto"/>
              <w:right w:val="single" w:sz="4" w:space="0" w:color="auto"/>
            </w:tcBorders>
          </w:tcPr>
          <w:p w14:paraId="768DF946" w14:textId="77777777" w:rsidR="00CD3421" w:rsidRPr="00B20AE8" w:rsidRDefault="00CD3421" w:rsidP="0039402F">
            <w:pPr>
              <w:pStyle w:val="TAL"/>
              <w:rPr>
                <w:lang w:eastAsia="en-GB"/>
              </w:rPr>
            </w:pPr>
            <w:r w:rsidRPr="00B20AE8">
              <w:rPr>
                <w:lang w:eastAsia="en-GB"/>
              </w:rPr>
              <w:t>SC</w:t>
            </w:r>
          </w:p>
        </w:tc>
      </w:tr>
      <w:tr w:rsidR="004F339F" w:rsidRPr="00B20AE8" w14:paraId="19549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DFEB1CA" w14:textId="77777777" w:rsidR="00CD3421" w:rsidRPr="00B20AE8" w:rsidRDefault="00CD3421" w:rsidP="0039402F">
            <w:pPr>
              <w:pStyle w:val="TAL"/>
              <w:rPr>
                <w:lang w:eastAsia="en-GB"/>
              </w:rPr>
            </w:pPr>
            <w:r w:rsidRPr="00B20AE8">
              <w:rPr>
                <w:lang w:eastAsia="en-GB"/>
              </w:rPr>
              <w:t>6.5</w:t>
            </w:r>
          </w:p>
        </w:tc>
        <w:tc>
          <w:tcPr>
            <w:tcW w:w="2739" w:type="dxa"/>
            <w:tcBorders>
              <w:top w:val="nil"/>
              <w:left w:val="nil"/>
              <w:bottom w:val="single" w:sz="4" w:space="0" w:color="auto"/>
              <w:right w:val="single" w:sz="4" w:space="0" w:color="auto"/>
            </w:tcBorders>
            <w:shd w:val="clear" w:color="auto" w:fill="auto"/>
            <w:noWrap/>
            <w:hideMark/>
          </w:tcPr>
          <w:p w14:paraId="4EF74DBA" w14:textId="77777777" w:rsidR="00CD3421" w:rsidRPr="00B20AE8" w:rsidRDefault="00CD3421" w:rsidP="0039402F">
            <w:pPr>
              <w:pStyle w:val="TAL"/>
              <w:rPr>
                <w:lang w:eastAsia="en-GB"/>
              </w:rPr>
            </w:pPr>
            <w:r w:rsidRPr="00B20AE8">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006DAD05"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A934122"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E365E30"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6C83C8E" w14:textId="77777777" w:rsidR="00CD3421" w:rsidRPr="00B20AE8" w:rsidRDefault="00CD3421"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1AC7DEF7" w14:textId="77777777" w:rsidR="00CD3421" w:rsidRPr="00B20AE8" w:rsidRDefault="00CD3421"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0C1793C" w14:textId="77777777" w:rsidR="00CD3421" w:rsidRPr="00B20AE8" w:rsidRDefault="00CD3421" w:rsidP="0039402F">
            <w:pPr>
              <w:pStyle w:val="TAC"/>
              <w:rPr>
                <w:lang w:eastAsia="en-GB"/>
              </w:rPr>
            </w:pPr>
            <w:r w:rsidRPr="00B20AE8">
              <w:rPr>
                <w:lang w:eastAsia="en-GB"/>
              </w:rPr>
              <w:t>-</w:t>
            </w:r>
          </w:p>
        </w:tc>
      </w:tr>
      <w:tr w:rsidR="004F339F" w:rsidRPr="00B20AE8" w14:paraId="76A36E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DE08F98" w14:textId="726E5508" w:rsidR="00A01CCE" w:rsidRPr="00B20AE8" w:rsidRDefault="003D3C64" w:rsidP="0039402F">
            <w:pPr>
              <w:pStyle w:val="TAL"/>
              <w:rPr>
                <w:lang w:eastAsia="en-GB"/>
              </w:rPr>
            </w:pPr>
            <w:r>
              <w:rPr>
                <w:lang w:eastAsia="en-GB"/>
              </w:rPr>
              <w:t xml:space="preserve"> </w:t>
            </w:r>
            <w:r w:rsidR="00A01CCE" w:rsidRPr="00B20AE8">
              <w:rPr>
                <w:lang w:eastAsia="en-GB"/>
              </w:rPr>
              <w:t>6.5.1</w:t>
            </w:r>
          </w:p>
        </w:tc>
        <w:tc>
          <w:tcPr>
            <w:tcW w:w="2739" w:type="dxa"/>
            <w:tcBorders>
              <w:top w:val="nil"/>
              <w:left w:val="nil"/>
              <w:bottom w:val="single" w:sz="4" w:space="0" w:color="auto"/>
              <w:right w:val="single" w:sz="4" w:space="0" w:color="auto"/>
            </w:tcBorders>
            <w:shd w:val="clear" w:color="auto" w:fill="auto"/>
            <w:noWrap/>
            <w:hideMark/>
          </w:tcPr>
          <w:p w14:paraId="0AF1ACFA" w14:textId="77777777" w:rsidR="00A01CCE" w:rsidRPr="00B20AE8" w:rsidRDefault="00A01CCE" w:rsidP="0039402F">
            <w:pPr>
              <w:pStyle w:val="TAL"/>
              <w:rPr>
                <w:lang w:eastAsia="en-GB"/>
              </w:rPr>
            </w:pPr>
            <w:r w:rsidRPr="00B20AE8">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74859A14"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474F85D"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668CE71" w14:textId="77777777" w:rsidR="00A01CCE" w:rsidRPr="00B20AE8" w:rsidRDefault="004036E2"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DC4A9E8"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CB6EF7D"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10E6FD2" w14:textId="77777777" w:rsidR="00A01CCE" w:rsidRPr="00B20AE8" w:rsidRDefault="00A01CCE" w:rsidP="0039402F">
            <w:pPr>
              <w:pStyle w:val="TAL"/>
              <w:rPr>
                <w:lang w:eastAsia="en-GB"/>
              </w:rPr>
            </w:pPr>
            <w:r w:rsidRPr="00B20AE8">
              <w:rPr>
                <w:lang w:eastAsia="en-GB"/>
              </w:rPr>
              <w:t>C: ATCR7</w:t>
            </w:r>
          </w:p>
          <w:p w14:paraId="41E483DC" w14:textId="77777777" w:rsidR="00A01CCE" w:rsidRPr="00B20AE8" w:rsidRDefault="00A01CCE" w:rsidP="0039402F">
            <w:pPr>
              <w:pStyle w:val="TAL"/>
              <w:rPr>
                <w:lang w:eastAsia="en-GB"/>
              </w:rPr>
            </w:pPr>
            <w:r w:rsidRPr="00B20AE8">
              <w:rPr>
                <w:lang w:eastAsia="en-GB"/>
              </w:rPr>
              <w:t>CNC: ATCR7 C/NC: ATCR7, ANTCR7</w:t>
            </w:r>
          </w:p>
        </w:tc>
      </w:tr>
      <w:tr w:rsidR="004F339F" w:rsidRPr="00B20AE8" w14:paraId="34643A8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6C2E954" w14:textId="43CB60E1" w:rsidR="00A01CCE" w:rsidRPr="00B20AE8" w:rsidRDefault="003D3C64" w:rsidP="0039402F">
            <w:pPr>
              <w:pStyle w:val="TAL"/>
              <w:rPr>
                <w:lang w:eastAsia="en-GB"/>
              </w:rPr>
            </w:pPr>
            <w:r>
              <w:rPr>
                <w:lang w:eastAsia="en-GB"/>
              </w:rPr>
              <w:t xml:space="preserve"> </w:t>
            </w:r>
            <w:r w:rsidR="00A01CCE" w:rsidRPr="00B20AE8">
              <w:rPr>
                <w:lang w:eastAsia="en-GB"/>
              </w:rPr>
              <w:t>6.5.2</w:t>
            </w:r>
          </w:p>
        </w:tc>
        <w:tc>
          <w:tcPr>
            <w:tcW w:w="2739" w:type="dxa"/>
            <w:tcBorders>
              <w:top w:val="nil"/>
              <w:left w:val="nil"/>
              <w:bottom w:val="single" w:sz="4" w:space="0" w:color="auto"/>
              <w:right w:val="single" w:sz="4" w:space="0" w:color="auto"/>
            </w:tcBorders>
            <w:shd w:val="clear" w:color="auto" w:fill="auto"/>
            <w:noWrap/>
            <w:hideMark/>
          </w:tcPr>
          <w:p w14:paraId="2E7E234B" w14:textId="77777777" w:rsidR="00A01CCE" w:rsidRPr="00B20AE8" w:rsidRDefault="00A01CCE" w:rsidP="0039402F">
            <w:pPr>
              <w:pStyle w:val="TAL"/>
              <w:rPr>
                <w:lang w:eastAsia="en-GB"/>
              </w:rPr>
            </w:pPr>
            <w:r w:rsidRPr="00B20AE8">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381CBDC0"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1A84FDB"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0C6DFB" w14:textId="77777777" w:rsidR="00A01CCE" w:rsidRPr="00B20AE8" w:rsidRDefault="004036E2"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4E425D5"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F8C025E"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943AD82" w14:textId="77777777" w:rsidR="00A01CCE" w:rsidRPr="00B20AE8" w:rsidRDefault="00A01CCE" w:rsidP="0039402F">
            <w:pPr>
              <w:pStyle w:val="TAL"/>
              <w:rPr>
                <w:lang w:eastAsia="en-GB"/>
              </w:rPr>
            </w:pPr>
            <w:r w:rsidRPr="00B20AE8">
              <w:rPr>
                <w:lang w:eastAsia="en-GB"/>
              </w:rPr>
              <w:t>C: ATCR7 CNC: ATCR7 C/NC: ATCR7, ANTCR7</w:t>
            </w:r>
          </w:p>
        </w:tc>
      </w:tr>
      <w:tr w:rsidR="004F339F" w:rsidRPr="00B20AE8" w14:paraId="7503166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4253E75" w14:textId="77777777" w:rsidR="00CD3421" w:rsidRPr="00B20AE8" w:rsidRDefault="00CD3421" w:rsidP="0039402F">
            <w:pPr>
              <w:pStyle w:val="TAL"/>
              <w:rPr>
                <w:lang w:eastAsia="en-GB"/>
              </w:rPr>
            </w:pPr>
            <w:r w:rsidRPr="00B20AE8">
              <w:rPr>
                <w:lang w:eastAsia="en-GB"/>
              </w:rPr>
              <w:t>6.6</w:t>
            </w:r>
          </w:p>
        </w:tc>
        <w:tc>
          <w:tcPr>
            <w:tcW w:w="2739" w:type="dxa"/>
            <w:tcBorders>
              <w:top w:val="nil"/>
              <w:left w:val="nil"/>
              <w:bottom w:val="single" w:sz="4" w:space="0" w:color="auto"/>
              <w:right w:val="single" w:sz="4" w:space="0" w:color="auto"/>
            </w:tcBorders>
            <w:shd w:val="clear" w:color="auto" w:fill="auto"/>
            <w:noWrap/>
            <w:hideMark/>
          </w:tcPr>
          <w:p w14:paraId="23D9CEF2" w14:textId="77777777" w:rsidR="00CD3421" w:rsidRPr="00B20AE8" w:rsidRDefault="00CD3421" w:rsidP="0039402F">
            <w:pPr>
              <w:pStyle w:val="TAL"/>
              <w:rPr>
                <w:lang w:eastAsia="en-GB"/>
              </w:rPr>
            </w:pPr>
            <w:r w:rsidRPr="00B20AE8">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75E4D57B"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6DEB908"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96D50BC"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1BEF432"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5AAE8F8"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18B864E3" w14:textId="77777777" w:rsidR="00CD3421" w:rsidRPr="00B20AE8" w:rsidRDefault="00A01CCE" w:rsidP="0039402F">
            <w:pPr>
              <w:pStyle w:val="TAC"/>
              <w:rPr>
                <w:lang w:eastAsia="en-GB"/>
              </w:rPr>
            </w:pPr>
            <w:r w:rsidRPr="00B20AE8">
              <w:rPr>
                <w:lang w:eastAsia="en-GB"/>
              </w:rPr>
              <w:t>-</w:t>
            </w:r>
          </w:p>
        </w:tc>
      </w:tr>
      <w:tr w:rsidR="004F339F" w:rsidRPr="00B20AE8" w14:paraId="7D0D955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805C1F" w14:textId="67AE8F14" w:rsidR="00CD3421" w:rsidRPr="00B20AE8" w:rsidRDefault="003D3C64" w:rsidP="0039402F">
            <w:pPr>
              <w:pStyle w:val="TAL"/>
              <w:rPr>
                <w:lang w:eastAsia="en-GB"/>
              </w:rPr>
            </w:pPr>
            <w:r>
              <w:rPr>
                <w:lang w:eastAsia="en-GB"/>
              </w:rPr>
              <w:t xml:space="preserve"> </w:t>
            </w:r>
            <w:r w:rsidR="00CD3421" w:rsidRPr="00B20AE8">
              <w:rPr>
                <w:lang w:eastAsia="en-GB"/>
              </w:rPr>
              <w:t>6.6.2</w:t>
            </w:r>
          </w:p>
        </w:tc>
        <w:tc>
          <w:tcPr>
            <w:tcW w:w="2739" w:type="dxa"/>
            <w:tcBorders>
              <w:top w:val="nil"/>
              <w:left w:val="nil"/>
              <w:bottom w:val="single" w:sz="4" w:space="0" w:color="auto"/>
              <w:right w:val="single" w:sz="4" w:space="0" w:color="auto"/>
            </w:tcBorders>
            <w:shd w:val="clear" w:color="auto" w:fill="auto"/>
            <w:noWrap/>
            <w:hideMark/>
          </w:tcPr>
          <w:p w14:paraId="615AC2F0" w14:textId="77777777" w:rsidR="00CD3421" w:rsidRPr="00B20AE8" w:rsidRDefault="00CD3421" w:rsidP="0039402F">
            <w:pPr>
              <w:pStyle w:val="TAL"/>
              <w:rPr>
                <w:lang w:eastAsia="en-GB"/>
              </w:rPr>
            </w:pPr>
            <w:r w:rsidRPr="00B20AE8">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71F55B6F"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CC1A0E4"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B463680"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FA5A717"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0107E7FD"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75B8517" w14:textId="77777777" w:rsidR="00CD3421" w:rsidRPr="00B20AE8" w:rsidRDefault="00A01CCE" w:rsidP="0039402F">
            <w:pPr>
              <w:pStyle w:val="TAC"/>
              <w:rPr>
                <w:lang w:eastAsia="en-GB"/>
              </w:rPr>
            </w:pPr>
            <w:r w:rsidRPr="00B20AE8">
              <w:rPr>
                <w:lang w:eastAsia="en-GB"/>
              </w:rPr>
              <w:t>-</w:t>
            </w:r>
          </w:p>
        </w:tc>
      </w:tr>
      <w:tr w:rsidR="004F339F" w:rsidRPr="00B20AE8" w14:paraId="32E435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D2691EC"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1BB8B0E0" w14:textId="77777777" w:rsidR="00A01CCE" w:rsidRPr="00B20AE8" w:rsidRDefault="00A01CCE"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7664650" w14:textId="616CB72B"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49A422BC" w14:textId="2F59506F"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8D55E90" w14:textId="0C50B6D5"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lang w:eastAsia="en-GB"/>
              </w:rPr>
              <w:t>6</w:t>
            </w:r>
            <w:r w:rsidRPr="00B20AE8">
              <w:rPr>
                <w:lang w:eastAsia="en-GB"/>
              </w:rPr>
              <w:t>.4</w:t>
            </w:r>
          </w:p>
        </w:tc>
        <w:tc>
          <w:tcPr>
            <w:tcW w:w="1015" w:type="dxa"/>
            <w:tcBorders>
              <w:top w:val="nil"/>
              <w:left w:val="nil"/>
              <w:bottom w:val="single" w:sz="4" w:space="0" w:color="auto"/>
              <w:right w:val="single" w:sz="4" w:space="0" w:color="auto"/>
            </w:tcBorders>
          </w:tcPr>
          <w:p w14:paraId="6C99931A" w14:textId="0DAEA428"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5AAD2FA6" w14:textId="27011CB3"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4109E007" w14:textId="0B428D91"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2EE62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E62C5E"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441186B" w14:textId="77777777" w:rsidR="00A01CCE" w:rsidRPr="00B20AE8" w:rsidRDefault="00A01CCE"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052ADE4" w14:textId="6A7CF058"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5EE5E8AE" w14:textId="03F47540"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51C47C8"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8FAA511"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29B35BF"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769BF8B" w14:textId="77777777" w:rsidR="00A01CCE" w:rsidRPr="00B20AE8" w:rsidRDefault="00A01CCE" w:rsidP="0039402F">
            <w:pPr>
              <w:pStyle w:val="TAL"/>
              <w:rPr>
                <w:lang w:eastAsia="en-GB"/>
              </w:rPr>
            </w:pPr>
            <w:r w:rsidRPr="00B20AE8">
              <w:rPr>
                <w:lang w:eastAsia="en-GB"/>
              </w:rPr>
              <w:t>N/A</w:t>
            </w:r>
          </w:p>
        </w:tc>
      </w:tr>
      <w:tr w:rsidR="004F339F" w:rsidRPr="00B20AE8" w14:paraId="361CA01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21F4B9" w14:textId="77777777" w:rsidR="00A01CCE" w:rsidRPr="00B20AE8" w:rsidRDefault="00A01CCE" w:rsidP="0039402F">
            <w:pPr>
              <w:pStyle w:val="TAL"/>
              <w:rPr>
                <w:lang w:eastAsia="en-GB"/>
              </w:rPr>
            </w:pPr>
            <w:r w:rsidRPr="00B20AE8">
              <w:rPr>
                <w:lang w:eastAsia="en-GB"/>
              </w:rPr>
              <w:t>NR</w:t>
            </w:r>
          </w:p>
        </w:tc>
        <w:tc>
          <w:tcPr>
            <w:tcW w:w="2739" w:type="dxa"/>
            <w:tcBorders>
              <w:top w:val="nil"/>
              <w:left w:val="nil"/>
              <w:bottom w:val="single" w:sz="4" w:space="0" w:color="auto"/>
              <w:right w:val="single" w:sz="4" w:space="0" w:color="auto"/>
            </w:tcBorders>
            <w:shd w:val="clear" w:color="auto" w:fill="auto"/>
            <w:noWrap/>
            <w:hideMark/>
          </w:tcPr>
          <w:p w14:paraId="64B64D00" w14:textId="77777777" w:rsidR="00A01CCE" w:rsidRPr="00B20AE8" w:rsidRDefault="00A01CCE" w:rsidP="0039402F">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40B4D324"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7414D342"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DF97A3E" w14:textId="77777777" w:rsidR="00A01CCE" w:rsidRPr="00B20AE8" w:rsidRDefault="00A01CCE" w:rsidP="0039402F">
            <w:pPr>
              <w:pStyle w:val="TAL"/>
              <w:rPr>
                <w:lang w:eastAsia="en-GB"/>
              </w:rPr>
            </w:pPr>
          </w:p>
        </w:tc>
        <w:tc>
          <w:tcPr>
            <w:tcW w:w="1015" w:type="dxa"/>
            <w:tcBorders>
              <w:top w:val="nil"/>
              <w:left w:val="nil"/>
              <w:bottom w:val="single" w:sz="4" w:space="0" w:color="auto"/>
              <w:right w:val="single" w:sz="4" w:space="0" w:color="auto"/>
            </w:tcBorders>
          </w:tcPr>
          <w:p w14:paraId="46D392AF" w14:textId="07FDE5E1"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3DAF2E93" w14:textId="3B294C8E"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049A7F91" w14:textId="741C155F"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0BAB8B9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3355D1C" w14:textId="46251164" w:rsidR="00CD3421" w:rsidRPr="00B20AE8" w:rsidRDefault="003D3C64" w:rsidP="0039402F">
            <w:pPr>
              <w:pStyle w:val="TAL"/>
              <w:rPr>
                <w:lang w:eastAsia="en-GB"/>
              </w:rPr>
            </w:pPr>
            <w:r>
              <w:rPr>
                <w:lang w:eastAsia="en-GB"/>
              </w:rPr>
              <w:t xml:space="preserve"> </w:t>
            </w:r>
            <w:r w:rsidR="00CD3421" w:rsidRPr="00B20AE8">
              <w:rPr>
                <w:lang w:eastAsia="en-GB"/>
              </w:rPr>
              <w:t>6.6.3</w:t>
            </w:r>
          </w:p>
        </w:tc>
        <w:tc>
          <w:tcPr>
            <w:tcW w:w="2739" w:type="dxa"/>
            <w:tcBorders>
              <w:top w:val="nil"/>
              <w:left w:val="nil"/>
              <w:bottom w:val="single" w:sz="4" w:space="0" w:color="auto"/>
              <w:right w:val="single" w:sz="4" w:space="0" w:color="auto"/>
            </w:tcBorders>
            <w:shd w:val="clear" w:color="auto" w:fill="auto"/>
            <w:noWrap/>
            <w:hideMark/>
          </w:tcPr>
          <w:p w14:paraId="31419FBD" w14:textId="77777777" w:rsidR="00CD3421" w:rsidRPr="00B20AE8" w:rsidRDefault="00CD3421" w:rsidP="0039402F">
            <w:pPr>
              <w:pStyle w:val="TAL"/>
              <w:rPr>
                <w:lang w:eastAsia="en-GB"/>
              </w:rPr>
            </w:pPr>
            <w:r w:rsidRPr="00B20AE8">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3D99E1B7"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37501F8"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AD974CA"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362403A"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B46B88D"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22DE01" w14:textId="77777777" w:rsidR="00CD3421" w:rsidRPr="00B20AE8" w:rsidRDefault="00A01CCE" w:rsidP="0039402F">
            <w:pPr>
              <w:pStyle w:val="TAC"/>
              <w:rPr>
                <w:lang w:eastAsia="en-GB"/>
              </w:rPr>
            </w:pPr>
            <w:r w:rsidRPr="00B20AE8">
              <w:rPr>
                <w:lang w:eastAsia="en-GB"/>
              </w:rPr>
              <w:t>-</w:t>
            </w:r>
          </w:p>
        </w:tc>
      </w:tr>
      <w:tr w:rsidR="004F339F" w:rsidRPr="00B20AE8" w14:paraId="4D99A3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177879"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2759884" w14:textId="77777777" w:rsidR="00A01CCE" w:rsidRPr="00B20AE8" w:rsidRDefault="00A01CCE"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0468E2A3" w14:textId="3CAAD8C9"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CB4328" w14:textId="7F7A2A38"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7EDC3B5B" w14:textId="49B33E9C"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tc>
        <w:tc>
          <w:tcPr>
            <w:tcW w:w="1015" w:type="dxa"/>
            <w:tcBorders>
              <w:top w:val="nil"/>
              <w:left w:val="nil"/>
              <w:bottom w:val="single" w:sz="4" w:space="0" w:color="auto"/>
              <w:right w:val="single" w:sz="4" w:space="0" w:color="auto"/>
            </w:tcBorders>
          </w:tcPr>
          <w:p w14:paraId="61DE0C7D" w14:textId="279EE714"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271" w:type="dxa"/>
            <w:tcBorders>
              <w:top w:val="nil"/>
              <w:left w:val="nil"/>
              <w:bottom w:val="single" w:sz="4" w:space="0" w:color="auto"/>
              <w:right w:val="single" w:sz="4" w:space="0" w:color="auto"/>
            </w:tcBorders>
          </w:tcPr>
          <w:p w14:paraId="1E92101F" w14:textId="1862A7D2"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49" w:type="dxa"/>
            <w:tcBorders>
              <w:top w:val="nil"/>
              <w:left w:val="nil"/>
              <w:bottom w:val="single" w:sz="4" w:space="0" w:color="auto"/>
              <w:right w:val="single" w:sz="4" w:space="0" w:color="auto"/>
            </w:tcBorders>
          </w:tcPr>
          <w:p w14:paraId="648140A3" w14:textId="2E9E4C40"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tc>
      </w:tr>
      <w:tr w:rsidR="004F339F" w:rsidRPr="00B20AE8" w14:paraId="537C505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120564"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0659FF9" w14:textId="77777777" w:rsidR="00A01CCE" w:rsidRPr="00B20AE8" w:rsidRDefault="00A01CCE"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5B6FAB6" w14:textId="34E81F9E"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.3.3</w:t>
            </w:r>
          </w:p>
        </w:tc>
        <w:tc>
          <w:tcPr>
            <w:tcW w:w="1300" w:type="dxa"/>
            <w:tcBorders>
              <w:top w:val="nil"/>
              <w:left w:val="nil"/>
              <w:bottom w:val="single" w:sz="4" w:space="0" w:color="auto"/>
              <w:right w:val="single" w:sz="4" w:space="0" w:color="auto"/>
            </w:tcBorders>
            <w:shd w:val="clear" w:color="auto" w:fill="auto"/>
            <w:hideMark/>
          </w:tcPr>
          <w:p w14:paraId="27BCD722" w14:textId="4D8AE065"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129603FA"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0235262"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061C34CC"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03223C9F" w14:textId="77777777" w:rsidR="00A01CCE" w:rsidRPr="00B20AE8" w:rsidRDefault="00A01CCE" w:rsidP="0039402F">
            <w:pPr>
              <w:pStyle w:val="TAL"/>
              <w:rPr>
                <w:lang w:eastAsia="en-GB"/>
              </w:rPr>
            </w:pPr>
            <w:r w:rsidRPr="00B20AE8">
              <w:rPr>
                <w:lang w:eastAsia="en-GB"/>
              </w:rPr>
              <w:t>N/A</w:t>
            </w:r>
          </w:p>
        </w:tc>
      </w:tr>
      <w:tr w:rsidR="004F339F" w:rsidRPr="00B20AE8" w14:paraId="0FBD8C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32201E0" w14:textId="77777777" w:rsidR="00A01CCE" w:rsidRPr="00B20AE8" w:rsidRDefault="00A01CCE"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2AAEE609" w14:textId="77777777" w:rsidR="00A01CCE" w:rsidRPr="00B20AE8" w:rsidRDefault="00A01CCE" w:rsidP="0039402F">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2BBC42F"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861FB8B"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FBCD5F"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402B975" w14:textId="77777777" w:rsidR="00A01CCE" w:rsidRPr="00B20AE8" w:rsidRDefault="00A01CCE" w:rsidP="0039402F">
            <w:pPr>
              <w:pStyle w:val="TAL"/>
              <w:rPr>
                <w:lang w:eastAsia="en-GB"/>
              </w:rPr>
            </w:pPr>
            <w:r w:rsidRPr="00B20AE8">
              <w:rPr>
                <w:lang w:eastAsia="en-GB"/>
              </w:rPr>
              <w:t>C: ATCR8</w:t>
            </w:r>
          </w:p>
          <w:p w14:paraId="5791B8C3" w14:textId="77777777" w:rsidR="00A01CCE" w:rsidRPr="00B20AE8" w:rsidRDefault="00A01CCE" w:rsidP="0039402F">
            <w:pPr>
              <w:pStyle w:val="TAL"/>
              <w:rPr>
                <w:lang w:eastAsia="en-GB"/>
              </w:rPr>
            </w:pPr>
            <w:r w:rsidRPr="00B20AE8">
              <w:rPr>
                <w:lang w:eastAsia="en-GB"/>
              </w:rPr>
              <w:t>CNC: ATCR8</w:t>
            </w:r>
          </w:p>
          <w:p w14:paraId="0C69E2F7" w14:textId="77777777" w:rsidR="00A01CCE" w:rsidRPr="00B20AE8" w:rsidRDefault="00A01CCE" w:rsidP="0039402F">
            <w:pPr>
              <w:pStyle w:val="TAL"/>
              <w:rPr>
                <w:lang w:eastAsia="en-GB"/>
              </w:rPr>
            </w:pPr>
            <w:r w:rsidRPr="00B20AE8">
              <w:rPr>
                <w:lang w:eastAsia="en-GB"/>
              </w:rPr>
              <w:t>C/NC: ATCR8, ANTCR8</w:t>
            </w:r>
          </w:p>
        </w:tc>
        <w:tc>
          <w:tcPr>
            <w:tcW w:w="1271" w:type="dxa"/>
            <w:tcBorders>
              <w:top w:val="nil"/>
              <w:left w:val="nil"/>
              <w:bottom w:val="single" w:sz="4" w:space="0" w:color="auto"/>
              <w:right w:val="single" w:sz="4" w:space="0" w:color="auto"/>
            </w:tcBorders>
          </w:tcPr>
          <w:p w14:paraId="5534D434" w14:textId="77777777" w:rsidR="00A01CCE" w:rsidRPr="00B20AE8" w:rsidRDefault="00A01CCE" w:rsidP="0039402F">
            <w:pPr>
              <w:pStyle w:val="TAL"/>
              <w:rPr>
                <w:lang w:eastAsia="en-GB"/>
              </w:rPr>
            </w:pPr>
            <w:r w:rsidRPr="00B20AE8">
              <w:rPr>
                <w:lang w:eastAsia="en-GB"/>
              </w:rPr>
              <w:t>C: ATCR8</w:t>
            </w:r>
          </w:p>
          <w:p w14:paraId="66BDAAC0" w14:textId="77777777" w:rsidR="00A01CCE" w:rsidRPr="00B20AE8" w:rsidRDefault="00A01CCE" w:rsidP="0039402F">
            <w:pPr>
              <w:pStyle w:val="TAL"/>
              <w:rPr>
                <w:lang w:eastAsia="en-GB"/>
              </w:rPr>
            </w:pPr>
            <w:r w:rsidRPr="00B20AE8">
              <w:rPr>
                <w:lang w:eastAsia="en-GB"/>
              </w:rPr>
              <w:t>CNC: ATCR8</w:t>
            </w:r>
          </w:p>
          <w:p w14:paraId="154C7C1E" w14:textId="77777777" w:rsidR="00A01CCE" w:rsidRPr="00B20AE8" w:rsidRDefault="00A01CCE" w:rsidP="0039402F">
            <w:pPr>
              <w:pStyle w:val="TAL"/>
              <w:rPr>
                <w:lang w:eastAsia="en-GB"/>
              </w:rPr>
            </w:pPr>
            <w:r w:rsidRPr="00B20AE8">
              <w:rPr>
                <w:lang w:eastAsia="en-GB"/>
              </w:rPr>
              <w:t>C/NC: ATCR8, ANTCR8</w:t>
            </w:r>
          </w:p>
        </w:tc>
        <w:tc>
          <w:tcPr>
            <w:tcW w:w="849" w:type="dxa"/>
            <w:tcBorders>
              <w:top w:val="nil"/>
              <w:left w:val="nil"/>
              <w:bottom w:val="single" w:sz="4" w:space="0" w:color="auto"/>
              <w:right w:val="single" w:sz="4" w:space="0" w:color="auto"/>
            </w:tcBorders>
          </w:tcPr>
          <w:p w14:paraId="324241BF" w14:textId="77777777" w:rsidR="00A01CCE" w:rsidRPr="00B20AE8" w:rsidRDefault="00A01CCE" w:rsidP="0039402F">
            <w:pPr>
              <w:pStyle w:val="TAL"/>
              <w:rPr>
                <w:lang w:eastAsia="en-GB"/>
              </w:rPr>
            </w:pPr>
            <w:r w:rsidRPr="00B20AE8">
              <w:rPr>
                <w:lang w:eastAsia="en-GB"/>
              </w:rPr>
              <w:t>C: ATCR8</w:t>
            </w:r>
          </w:p>
          <w:p w14:paraId="32E114BA" w14:textId="77777777" w:rsidR="00A01CCE" w:rsidRPr="00B20AE8" w:rsidRDefault="00A01CCE" w:rsidP="0039402F">
            <w:pPr>
              <w:pStyle w:val="TAL"/>
              <w:rPr>
                <w:lang w:eastAsia="en-GB"/>
              </w:rPr>
            </w:pPr>
            <w:r w:rsidRPr="00B20AE8">
              <w:rPr>
                <w:lang w:eastAsia="en-GB"/>
              </w:rPr>
              <w:t>CNC: ATCR8</w:t>
            </w:r>
          </w:p>
          <w:p w14:paraId="7FE50353" w14:textId="77777777" w:rsidR="00A01CCE" w:rsidRPr="00B20AE8" w:rsidRDefault="00A01CCE" w:rsidP="0039402F">
            <w:pPr>
              <w:pStyle w:val="TAL"/>
              <w:rPr>
                <w:lang w:eastAsia="en-GB"/>
              </w:rPr>
            </w:pPr>
            <w:r w:rsidRPr="00B20AE8">
              <w:rPr>
                <w:lang w:eastAsia="en-GB"/>
              </w:rPr>
              <w:t>C/NC: ATCR8, ANTCR8</w:t>
            </w:r>
          </w:p>
        </w:tc>
      </w:tr>
      <w:tr w:rsidR="004F339F" w:rsidRPr="00B20AE8" w14:paraId="64AA230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5C7B6C0" w14:textId="33CF6EFC" w:rsidR="00CD3421" w:rsidRPr="00B20AE8" w:rsidRDefault="003D3C64" w:rsidP="0039402F">
            <w:pPr>
              <w:pStyle w:val="TAL"/>
              <w:rPr>
                <w:lang w:eastAsia="en-GB"/>
              </w:rPr>
            </w:pPr>
            <w:r>
              <w:rPr>
                <w:lang w:eastAsia="en-GB"/>
              </w:rPr>
              <w:t xml:space="preserve"> </w:t>
            </w:r>
            <w:r w:rsidR="00CD3421" w:rsidRPr="00B20AE8">
              <w:rPr>
                <w:lang w:eastAsia="en-GB"/>
              </w:rPr>
              <w:t>6.6.4</w:t>
            </w:r>
          </w:p>
        </w:tc>
        <w:tc>
          <w:tcPr>
            <w:tcW w:w="2739" w:type="dxa"/>
            <w:tcBorders>
              <w:top w:val="nil"/>
              <w:left w:val="nil"/>
              <w:bottom w:val="single" w:sz="4" w:space="0" w:color="auto"/>
              <w:right w:val="single" w:sz="4" w:space="0" w:color="auto"/>
            </w:tcBorders>
            <w:shd w:val="clear" w:color="auto" w:fill="auto"/>
            <w:noWrap/>
            <w:hideMark/>
          </w:tcPr>
          <w:p w14:paraId="09BAD68B" w14:textId="64E2C2FF" w:rsidR="00CD3421" w:rsidRPr="00B20AE8" w:rsidRDefault="00CD3421"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044" w:type="dxa"/>
            <w:tcBorders>
              <w:top w:val="nil"/>
              <w:left w:val="nil"/>
              <w:bottom w:val="single" w:sz="4" w:space="0" w:color="auto"/>
              <w:right w:val="single" w:sz="4" w:space="0" w:color="auto"/>
            </w:tcBorders>
            <w:shd w:val="clear" w:color="auto" w:fill="auto"/>
            <w:hideMark/>
          </w:tcPr>
          <w:p w14:paraId="5FC55076"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FACA106"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CAA3B13"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9A8FDD9"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631F65A4"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468B2F80" w14:textId="77777777" w:rsidR="00CD3421" w:rsidRPr="00B20AE8" w:rsidRDefault="00A01CCE" w:rsidP="0039402F">
            <w:pPr>
              <w:pStyle w:val="TAC"/>
              <w:rPr>
                <w:lang w:eastAsia="en-GB"/>
              </w:rPr>
            </w:pPr>
            <w:r w:rsidRPr="00B20AE8">
              <w:rPr>
                <w:lang w:eastAsia="en-GB"/>
              </w:rPr>
              <w:t>-</w:t>
            </w:r>
          </w:p>
        </w:tc>
      </w:tr>
      <w:tr w:rsidR="004F339F" w:rsidRPr="00B20AE8" w14:paraId="4BC4862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E0FBCF4"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CD0D9EB" w14:textId="77777777" w:rsidR="00A01CCE" w:rsidRPr="00B20AE8" w:rsidRDefault="00A01CCE"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3450130" w14:textId="77777777" w:rsidR="00A01CCE" w:rsidRPr="00B20AE8" w:rsidRDefault="00A01CCE" w:rsidP="0039402F">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94B48CF" w14:textId="77777777" w:rsidR="00A01CCE" w:rsidRPr="00B20AE8" w:rsidRDefault="00A01CCE" w:rsidP="0039402F">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834F3C8" w14:textId="77777777" w:rsidR="00A01CCE" w:rsidRPr="00B20AE8" w:rsidRDefault="004036E2"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32791D8B" w14:textId="77777777" w:rsidR="00A01CCE" w:rsidRPr="00B20AE8" w:rsidRDefault="00A01CCE" w:rsidP="0039402F">
            <w:pPr>
              <w:pStyle w:val="TAL"/>
              <w:rPr>
                <w:lang w:eastAsia="en-GB"/>
              </w:rPr>
            </w:pPr>
            <w:r w:rsidRPr="00B20AE8">
              <w:rPr>
                <w:lang w:eastAsia="en-GB"/>
              </w:rPr>
              <w:t>C: ATCR7 CNC: ATCR7 C/NC: ATCR7, ANTCR7</w:t>
            </w:r>
          </w:p>
        </w:tc>
        <w:tc>
          <w:tcPr>
            <w:tcW w:w="1271" w:type="dxa"/>
            <w:tcBorders>
              <w:top w:val="nil"/>
              <w:left w:val="nil"/>
              <w:bottom w:val="single" w:sz="4" w:space="0" w:color="auto"/>
              <w:right w:val="single" w:sz="4" w:space="0" w:color="auto"/>
            </w:tcBorders>
          </w:tcPr>
          <w:p w14:paraId="6B6F27D3" w14:textId="77777777" w:rsidR="00A01CCE" w:rsidRPr="00B20AE8" w:rsidRDefault="00A01CCE" w:rsidP="0039402F">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2257AAB0" w14:textId="77777777" w:rsidR="00A01CCE" w:rsidRPr="00B20AE8" w:rsidRDefault="00A01CCE" w:rsidP="0039402F">
            <w:pPr>
              <w:pStyle w:val="TAL"/>
              <w:rPr>
                <w:lang w:eastAsia="en-GB"/>
              </w:rPr>
            </w:pPr>
            <w:r w:rsidRPr="00B20AE8">
              <w:rPr>
                <w:lang w:eastAsia="en-GB"/>
              </w:rPr>
              <w:t>C: ATCR7</w:t>
            </w:r>
          </w:p>
          <w:p w14:paraId="183BDE1C" w14:textId="77777777" w:rsidR="00A01CCE" w:rsidRPr="00B20AE8" w:rsidRDefault="00A01CCE" w:rsidP="0039402F">
            <w:pPr>
              <w:pStyle w:val="TAL"/>
              <w:rPr>
                <w:lang w:eastAsia="en-GB"/>
              </w:rPr>
            </w:pPr>
            <w:r w:rsidRPr="00B20AE8">
              <w:rPr>
                <w:lang w:eastAsia="en-GB"/>
              </w:rPr>
              <w:t>CNC: ATCR7 C/NC: ATCR7, ANTCR7</w:t>
            </w:r>
          </w:p>
        </w:tc>
      </w:tr>
      <w:tr w:rsidR="004F339F" w:rsidRPr="00B20AE8" w14:paraId="215C08E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5C5A6B"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B058E30" w14:textId="77777777" w:rsidR="00A01CCE" w:rsidRPr="00B20AE8" w:rsidRDefault="00A01CCE"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F2CC70A" w14:textId="77777777" w:rsidR="00A01CCE" w:rsidRPr="00B20AE8" w:rsidRDefault="00A01CCE" w:rsidP="0039402F">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03DCB15D" w14:textId="77777777" w:rsidR="00A01CCE" w:rsidRPr="00B20AE8" w:rsidRDefault="00A01CCE" w:rsidP="0039402F">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48CF163"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E152A12"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CFBDCD7"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553F7F4" w14:textId="77777777" w:rsidR="00A01CCE" w:rsidRPr="00B20AE8" w:rsidRDefault="00A01CCE" w:rsidP="0039402F">
            <w:pPr>
              <w:pStyle w:val="TAL"/>
              <w:rPr>
                <w:lang w:eastAsia="en-GB"/>
              </w:rPr>
            </w:pPr>
            <w:r w:rsidRPr="00B20AE8">
              <w:rPr>
                <w:lang w:eastAsia="en-GB"/>
              </w:rPr>
              <w:t>N/A</w:t>
            </w:r>
          </w:p>
        </w:tc>
      </w:tr>
      <w:tr w:rsidR="004F339F" w:rsidRPr="00B20AE8" w14:paraId="6BC758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2CF82A0" w14:textId="77777777" w:rsidR="00A01CCE" w:rsidRPr="00B20AE8" w:rsidRDefault="00A01CCE"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4DD3311B" w14:textId="77777777" w:rsidR="00A01CCE" w:rsidRPr="00B20AE8" w:rsidRDefault="00A01CCE" w:rsidP="0039402F">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A0FB1C0" w14:textId="77777777" w:rsidR="00A01CCE" w:rsidRPr="00B20AE8" w:rsidRDefault="00A01CCE" w:rsidP="0039402F">
            <w:pPr>
              <w:pStyle w:val="TAL"/>
              <w:rPr>
                <w:lang w:eastAsia="en-GB"/>
              </w:rPr>
            </w:pPr>
            <w:r w:rsidRPr="00B20AE8">
              <w:rPr>
                <w:lang w:eastAsia="en-GB"/>
              </w:rPr>
              <w:t>NR</w:t>
            </w:r>
          </w:p>
        </w:tc>
        <w:tc>
          <w:tcPr>
            <w:tcW w:w="1300" w:type="dxa"/>
            <w:tcBorders>
              <w:top w:val="nil"/>
              <w:left w:val="nil"/>
              <w:bottom w:val="single" w:sz="4" w:space="0" w:color="auto"/>
              <w:right w:val="single" w:sz="4" w:space="0" w:color="auto"/>
            </w:tcBorders>
            <w:shd w:val="clear" w:color="auto" w:fill="auto"/>
            <w:hideMark/>
          </w:tcPr>
          <w:p w14:paraId="0722DD88"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F996885"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4BA669"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03BD9CB" w14:textId="77777777" w:rsidR="00A01CCE" w:rsidRPr="00B20AE8" w:rsidRDefault="00A01CCE" w:rsidP="0039402F">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531F1DCE" w14:textId="77777777" w:rsidR="00A01CCE" w:rsidRPr="00B20AE8" w:rsidRDefault="00A01CCE" w:rsidP="0039402F">
            <w:pPr>
              <w:pStyle w:val="TAL"/>
              <w:rPr>
                <w:lang w:eastAsia="en-GB"/>
              </w:rPr>
            </w:pPr>
            <w:r w:rsidRPr="00B20AE8">
              <w:rPr>
                <w:lang w:eastAsia="en-GB"/>
              </w:rPr>
              <w:t>C: ATCR7 CNC: ATCR7 C/NC: ATCR7, ANTCR7</w:t>
            </w:r>
          </w:p>
        </w:tc>
      </w:tr>
      <w:tr w:rsidR="004F339F" w:rsidRPr="00B20AE8" w14:paraId="135187B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EF3F2" w14:textId="77777777" w:rsidR="00CD3421" w:rsidRPr="00B20AE8" w:rsidRDefault="00CD3421" w:rsidP="0039402F">
            <w:pPr>
              <w:pStyle w:val="TAL"/>
              <w:rPr>
                <w:lang w:eastAsia="en-GB"/>
              </w:rPr>
            </w:pPr>
            <w:r w:rsidRPr="00B20AE8">
              <w:rPr>
                <w:lang w:eastAsia="en-GB"/>
              </w:rPr>
              <w:t>6.7</w:t>
            </w:r>
          </w:p>
        </w:tc>
        <w:tc>
          <w:tcPr>
            <w:tcW w:w="2739" w:type="dxa"/>
            <w:tcBorders>
              <w:top w:val="nil"/>
              <w:left w:val="nil"/>
              <w:bottom w:val="single" w:sz="4" w:space="0" w:color="auto"/>
              <w:right w:val="single" w:sz="4" w:space="0" w:color="auto"/>
            </w:tcBorders>
            <w:shd w:val="clear" w:color="auto" w:fill="auto"/>
            <w:noWrap/>
            <w:hideMark/>
          </w:tcPr>
          <w:p w14:paraId="42016940" w14:textId="77777777" w:rsidR="00CD3421" w:rsidRPr="00B20AE8" w:rsidRDefault="00CD3421" w:rsidP="0039402F">
            <w:pPr>
              <w:pStyle w:val="TAL"/>
              <w:rPr>
                <w:lang w:eastAsia="en-GB"/>
              </w:rPr>
            </w:pPr>
            <w:r w:rsidRPr="00B20AE8">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4B2F8A06"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79CEF6D8"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3E0C78A"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3153B168"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2C9A610"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F4B85C" w14:textId="77777777" w:rsidR="00CD3421" w:rsidRPr="00B20AE8" w:rsidRDefault="00A01CCE" w:rsidP="0039402F">
            <w:pPr>
              <w:pStyle w:val="TAC"/>
              <w:rPr>
                <w:lang w:eastAsia="en-GB"/>
              </w:rPr>
            </w:pPr>
            <w:r w:rsidRPr="00B20AE8">
              <w:rPr>
                <w:lang w:eastAsia="en-GB"/>
              </w:rPr>
              <w:t>-</w:t>
            </w:r>
          </w:p>
        </w:tc>
      </w:tr>
      <w:tr w:rsidR="004F339F" w:rsidRPr="00B20AE8" w14:paraId="788B691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9CFB58B" w14:textId="7027A6C8" w:rsidR="00CD3421" w:rsidRPr="00B20AE8" w:rsidRDefault="003D3C64" w:rsidP="0039402F">
            <w:pPr>
              <w:pStyle w:val="TAL"/>
              <w:rPr>
                <w:lang w:eastAsia="en-GB"/>
              </w:rPr>
            </w:pPr>
            <w:r>
              <w:rPr>
                <w:lang w:eastAsia="en-GB"/>
              </w:rPr>
              <w:t xml:space="preserve"> </w:t>
            </w:r>
            <w:r w:rsidR="00CD3421" w:rsidRPr="00B20AE8">
              <w:rPr>
                <w:lang w:eastAsia="en-GB"/>
              </w:rPr>
              <w:t>6.7.2</w:t>
            </w:r>
          </w:p>
        </w:tc>
        <w:tc>
          <w:tcPr>
            <w:tcW w:w="2739" w:type="dxa"/>
            <w:tcBorders>
              <w:top w:val="nil"/>
              <w:left w:val="nil"/>
              <w:bottom w:val="single" w:sz="4" w:space="0" w:color="auto"/>
              <w:right w:val="single" w:sz="4" w:space="0" w:color="auto"/>
            </w:tcBorders>
            <w:shd w:val="clear" w:color="auto" w:fill="auto"/>
            <w:noWrap/>
            <w:hideMark/>
          </w:tcPr>
          <w:p w14:paraId="70747554" w14:textId="77777777" w:rsidR="00CD3421" w:rsidRPr="00B20AE8" w:rsidRDefault="00CD3421" w:rsidP="0039402F">
            <w:pPr>
              <w:pStyle w:val="TAL"/>
              <w:rPr>
                <w:lang w:eastAsia="en-GB"/>
              </w:rPr>
            </w:pPr>
            <w:r w:rsidRPr="00B20AE8">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3EC5FD92"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4C9D8CCD"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2F683E"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5CBEEF35"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3EBB88B"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51382BE" w14:textId="77777777" w:rsidR="00CD3421" w:rsidRPr="00B20AE8" w:rsidRDefault="00A01CCE" w:rsidP="0039402F">
            <w:pPr>
              <w:pStyle w:val="TAC"/>
              <w:rPr>
                <w:lang w:eastAsia="en-GB"/>
              </w:rPr>
            </w:pPr>
            <w:r w:rsidRPr="00B20AE8">
              <w:rPr>
                <w:lang w:eastAsia="en-GB"/>
              </w:rPr>
              <w:t>-</w:t>
            </w:r>
          </w:p>
        </w:tc>
      </w:tr>
      <w:tr w:rsidR="004F339F" w:rsidRPr="00B20AE8" w14:paraId="1163D3B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4CA9A6"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315019F" w14:textId="77777777" w:rsidR="00A01CCE" w:rsidRPr="00B20AE8" w:rsidRDefault="00A01CCE" w:rsidP="0039402F">
            <w:pPr>
              <w:pStyle w:val="TAL"/>
              <w:rPr>
                <w:lang w:eastAsia="en-GB"/>
              </w:rPr>
            </w:pPr>
            <w:r w:rsidRPr="00B20AE8">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07EC1312" w14:textId="573CDF0B"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06A45902" w14:textId="666984F2"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69F74F6E" w14:textId="7C15495E"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 xml:space="preserve">.3.4 </w:t>
            </w:r>
          </w:p>
        </w:tc>
        <w:tc>
          <w:tcPr>
            <w:tcW w:w="1015" w:type="dxa"/>
            <w:tcBorders>
              <w:top w:val="nil"/>
              <w:left w:val="nil"/>
              <w:bottom w:val="single" w:sz="4" w:space="0" w:color="auto"/>
              <w:right w:val="single" w:sz="4" w:space="0" w:color="auto"/>
            </w:tcBorders>
          </w:tcPr>
          <w:p w14:paraId="4FAF2785" w14:textId="11794CF5"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p w14:paraId="0D8BFD20" w14:textId="77777777" w:rsidR="00A01CCE" w:rsidRPr="00B20AE8" w:rsidRDefault="00A01CCE" w:rsidP="0039402F">
            <w:pPr>
              <w:pStyle w:val="TAL"/>
              <w:rPr>
                <w:snapToGrid w:val="0"/>
                <w:lang w:eastAsia="zh-CN"/>
              </w:rPr>
            </w:pPr>
            <w:r w:rsidRPr="00B20AE8">
              <w:rPr>
                <w:snapToGrid w:val="0"/>
                <w:lang w:eastAsia="zh-CN"/>
              </w:rPr>
              <w:t>SC, ATCR8b (Note)</w:t>
            </w:r>
          </w:p>
          <w:p w14:paraId="4E7A6601" w14:textId="77777777" w:rsidR="00A01CCE" w:rsidRPr="00B20AE8" w:rsidRDefault="00A01CCE" w:rsidP="0039402F">
            <w:pPr>
              <w:pStyle w:val="TAL"/>
              <w:rPr>
                <w:lang w:eastAsia="en-GB"/>
              </w:rPr>
            </w:pPr>
          </w:p>
        </w:tc>
        <w:tc>
          <w:tcPr>
            <w:tcW w:w="1271" w:type="dxa"/>
            <w:tcBorders>
              <w:top w:val="nil"/>
              <w:left w:val="nil"/>
              <w:bottom w:val="single" w:sz="4" w:space="0" w:color="auto"/>
              <w:right w:val="single" w:sz="4" w:space="0" w:color="auto"/>
            </w:tcBorders>
          </w:tcPr>
          <w:p w14:paraId="48A802BD" w14:textId="61E8CB74"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p w14:paraId="707DE659" w14:textId="77777777" w:rsidR="00A01CCE" w:rsidRPr="00B20AE8" w:rsidRDefault="00A01CCE" w:rsidP="0039402F">
            <w:pPr>
              <w:pStyle w:val="TAL"/>
              <w:rPr>
                <w:lang w:eastAsia="en-GB"/>
              </w:rPr>
            </w:pPr>
            <w:r w:rsidRPr="00B20AE8">
              <w:rPr>
                <w:snapToGrid w:val="0"/>
                <w:lang w:eastAsia="zh-CN"/>
              </w:rPr>
              <w:t>SC, ATCR8b (Note)</w:t>
            </w:r>
          </w:p>
          <w:p w14:paraId="28FACE6F" w14:textId="77777777" w:rsidR="00A01CCE" w:rsidRPr="00B20AE8" w:rsidRDefault="00A01CCE" w:rsidP="0039402F">
            <w:pPr>
              <w:pStyle w:val="TAL"/>
              <w:rPr>
                <w:lang w:eastAsia="en-GB"/>
              </w:rPr>
            </w:pPr>
          </w:p>
        </w:tc>
        <w:tc>
          <w:tcPr>
            <w:tcW w:w="849" w:type="dxa"/>
            <w:tcBorders>
              <w:top w:val="nil"/>
              <w:left w:val="nil"/>
              <w:bottom w:val="single" w:sz="4" w:space="0" w:color="auto"/>
              <w:right w:val="single" w:sz="4" w:space="0" w:color="auto"/>
            </w:tcBorders>
          </w:tcPr>
          <w:p w14:paraId="38CE3398" w14:textId="54F7D80E"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p w14:paraId="599E1BB2" w14:textId="77777777" w:rsidR="00A01CCE" w:rsidRPr="00B20AE8" w:rsidRDefault="00A01CCE" w:rsidP="0039402F">
            <w:pPr>
              <w:pStyle w:val="TAL"/>
              <w:rPr>
                <w:snapToGrid w:val="0"/>
                <w:lang w:eastAsia="zh-CN"/>
              </w:rPr>
            </w:pPr>
            <w:r w:rsidRPr="00B20AE8">
              <w:rPr>
                <w:snapToGrid w:val="0"/>
                <w:lang w:eastAsia="zh-CN"/>
              </w:rPr>
              <w:t>SC, ATCR8b (Note)</w:t>
            </w:r>
          </w:p>
          <w:p w14:paraId="21994E76" w14:textId="77777777" w:rsidR="00A01CCE" w:rsidRPr="00B20AE8" w:rsidRDefault="00A01CCE" w:rsidP="0039402F">
            <w:pPr>
              <w:pStyle w:val="TAL"/>
              <w:rPr>
                <w:lang w:eastAsia="en-GB"/>
              </w:rPr>
            </w:pPr>
          </w:p>
        </w:tc>
      </w:tr>
      <w:tr w:rsidR="004F339F" w:rsidRPr="00B20AE8" w14:paraId="476E212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DBD0A70" w14:textId="05ABA151" w:rsidR="00CD3421" w:rsidRPr="00B20AE8" w:rsidRDefault="003D3C64" w:rsidP="0039402F">
            <w:pPr>
              <w:pStyle w:val="TAL"/>
              <w:rPr>
                <w:lang w:eastAsia="en-GB"/>
              </w:rPr>
            </w:pPr>
            <w:r>
              <w:rPr>
                <w:lang w:eastAsia="en-GB"/>
              </w:rPr>
              <w:t xml:space="preserve"> </w:t>
            </w:r>
            <w:r w:rsidR="00CD3421" w:rsidRPr="00B20AE8">
              <w:rPr>
                <w:lang w:eastAsia="en-GB"/>
              </w:rPr>
              <w:t>6.7.3</w:t>
            </w:r>
          </w:p>
        </w:tc>
        <w:tc>
          <w:tcPr>
            <w:tcW w:w="2739" w:type="dxa"/>
            <w:tcBorders>
              <w:top w:val="nil"/>
              <w:left w:val="nil"/>
              <w:bottom w:val="single" w:sz="4" w:space="0" w:color="auto"/>
              <w:right w:val="single" w:sz="4" w:space="0" w:color="auto"/>
            </w:tcBorders>
            <w:shd w:val="clear" w:color="auto" w:fill="auto"/>
            <w:noWrap/>
            <w:hideMark/>
          </w:tcPr>
          <w:p w14:paraId="18463C10" w14:textId="77777777" w:rsidR="00CD3421" w:rsidRPr="00B20AE8" w:rsidRDefault="00CD3421" w:rsidP="0039402F">
            <w:pPr>
              <w:pStyle w:val="TAL"/>
              <w:rPr>
                <w:lang w:eastAsia="en-GB"/>
              </w:rPr>
            </w:pPr>
            <w:r w:rsidRPr="00B20AE8">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597AEF54"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C3C4839"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FABA354"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6A58137"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65B018E"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7C5797F9" w14:textId="77777777" w:rsidR="00CD3421" w:rsidRPr="00B20AE8" w:rsidRDefault="00A01CCE" w:rsidP="0039402F">
            <w:pPr>
              <w:pStyle w:val="TAC"/>
              <w:rPr>
                <w:lang w:eastAsia="en-GB"/>
              </w:rPr>
            </w:pPr>
            <w:r w:rsidRPr="00B20AE8">
              <w:rPr>
                <w:lang w:eastAsia="en-GB"/>
              </w:rPr>
              <w:t>-</w:t>
            </w:r>
          </w:p>
        </w:tc>
      </w:tr>
      <w:tr w:rsidR="004F339F" w:rsidRPr="00B20AE8" w14:paraId="1191C5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6FB563F"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32890BE" w14:textId="77777777" w:rsidR="00A01CCE" w:rsidRPr="00B20AE8" w:rsidRDefault="00A01CCE"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645AB67" w14:textId="77777777" w:rsidR="00A01CCE" w:rsidRPr="00B20AE8" w:rsidRDefault="00A01CCE" w:rsidP="0039402F">
            <w:pPr>
              <w:pStyle w:val="TAL"/>
              <w:rPr>
                <w:lang w:eastAsia="en-GB"/>
              </w:rPr>
            </w:pPr>
            <w:r w:rsidRPr="00B20AE8">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49CD7B37" w14:textId="77777777" w:rsidR="00A01CCE" w:rsidRPr="00B20AE8" w:rsidRDefault="00A01CCE" w:rsidP="0039402F">
            <w:pPr>
              <w:pStyle w:val="TAL"/>
              <w:rPr>
                <w:lang w:eastAsia="en-GB"/>
              </w:rPr>
            </w:pPr>
            <w:r w:rsidRPr="00B20AE8">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AFCBCED" w14:textId="77777777" w:rsidR="00A01CCE" w:rsidRPr="00B20AE8" w:rsidRDefault="00A01CCE" w:rsidP="0039402F">
            <w:pPr>
              <w:pStyle w:val="TAL"/>
              <w:rPr>
                <w:lang w:eastAsia="en-GB"/>
              </w:rPr>
            </w:pPr>
            <w:r w:rsidRPr="00B20AE8">
              <w:rPr>
                <w:lang w:eastAsia="en-GB"/>
              </w:rPr>
              <w:t>C: ATCR2a CNC: ANTCR2 C/NC:ATCR2a, ANTCR2</w:t>
            </w:r>
          </w:p>
        </w:tc>
        <w:tc>
          <w:tcPr>
            <w:tcW w:w="1015" w:type="dxa"/>
            <w:tcBorders>
              <w:top w:val="nil"/>
              <w:left w:val="nil"/>
              <w:bottom w:val="single" w:sz="4" w:space="0" w:color="auto"/>
              <w:right w:val="single" w:sz="4" w:space="0" w:color="auto"/>
            </w:tcBorders>
          </w:tcPr>
          <w:p w14:paraId="7CE8C907" w14:textId="77777777" w:rsidR="00A01CCE" w:rsidRPr="00B20AE8" w:rsidRDefault="00A01CCE" w:rsidP="0039402F">
            <w:pPr>
              <w:pStyle w:val="TAL"/>
              <w:rPr>
                <w:lang w:eastAsia="en-GB"/>
              </w:rPr>
            </w:pPr>
            <w:r w:rsidRPr="00B20AE8">
              <w:rPr>
                <w:lang w:eastAsia="en-GB"/>
              </w:rPr>
              <w:t>C: ATCR2a CNC: ANTCR2 C/NC:ATCR2a, ANTCR2</w:t>
            </w:r>
          </w:p>
        </w:tc>
        <w:tc>
          <w:tcPr>
            <w:tcW w:w="1271" w:type="dxa"/>
            <w:tcBorders>
              <w:top w:val="nil"/>
              <w:left w:val="nil"/>
              <w:bottom w:val="single" w:sz="4" w:space="0" w:color="auto"/>
              <w:right w:val="single" w:sz="4" w:space="0" w:color="auto"/>
            </w:tcBorders>
          </w:tcPr>
          <w:p w14:paraId="09751858" w14:textId="77777777" w:rsidR="00A01CCE" w:rsidRPr="00B20AE8" w:rsidRDefault="00A01CCE" w:rsidP="0039402F">
            <w:pPr>
              <w:pStyle w:val="TAL"/>
              <w:rPr>
                <w:lang w:eastAsia="en-GB"/>
              </w:rPr>
            </w:pPr>
            <w:r w:rsidRPr="00B20AE8">
              <w:rPr>
                <w:lang w:eastAsia="en-GB"/>
              </w:rPr>
              <w:t>C: ATCR2a CNC: ANTCR2 C/NC:ATCR2a, ANTCR2</w:t>
            </w:r>
          </w:p>
        </w:tc>
        <w:tc>
          <w:tcPr>
            <w:tcW w:w="849" w:type="dxa"/>
            <w:tcBorders>
              <w:top w:val="nil"/>
              <w:left w:val="nil"/>
              <w:bottom w:val="single" w:sz="4" w:space="0" w:color="auto"/>
              <w:right w:val="single" w:sz="4" w:space="0" w:color="auto"/>
            </w:tcBorders>
          </w:tcPr>
          <w:p w14:paraId="6C3392C0" w14:textId="77777777" w:rsidR="00A01CCE" w:rsidRPr="00B20AE8" w:rsidRDefault="00A01CCE" w:rsidP="0039402F">
            <w:pPr>
              <w:pStyle w:val="TAL"/>
              <w:rPr>
                <w:lang w:eastAsia="en-GB"/>
              </w:rPr>
            </w:pPr>
            <w:r w:rsidRPr="00B20AE8">
              <w:rPr>
                <w:lang w:eastAsia="en-GB"/>
              </w:rPr>
              <w:t>C: ATCR2a CNC: ANTCR2 C/NC:ATCR2a, ANTCR2</w:t>
            </w:r>
          </w:p>
        </w:tc>
      </w:tr>
      <w:tr w:rsidR="004F339F" w:rsidRPr="00B20AE8" w14:paraId="7180B97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042C838"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D07BD0C" w14:textId="77777777" w:rsidR="00A01CCE" w:rsidRPr="00B20AE8" w:rsidRDefault="00A01CCE"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CEC51BE" w14:textId="5A7C1F2F" w:rsidR="00A01CCE" w:rsidRPr="00B20AE8" w:rsidRDefault="003D3C64" w:rsidP="0039402F">
            <w:pPr>
              <w:pStyle w:val="TAL"/>
            </w:pPr>
            <w:r>
              <w:t>Clause </w:t>
            </w:r>
            <w:r w:rsidRPr="00B20AE8">
              <w:t>5</w:t>
            </w:r>
            <w:r w:rsidR="00A01CCE" w:rsidRPr="00B20AE8">
              <w:t>.3.3</w:t>
            </w:r>
          </w:p>
        </w:tc>
        <w:tc>
          <w:tcPr>
            <w:tcW w:w="1300" w:type="dxa"/>
            <w:tcBorders>
              <w:top w:val="nil"/>
              <w:left w:val="nil"/>
              <w:bottom w:val="single" w:sz="4" w:space="0" w:color="auto"/>
              <w:right w:val="single" w:sz="4" w:space="0" w:color="auto"/>
            </w:tcBorders>
            <w:shd w:val="clear" w:color="auto" w:fill="auto"/>
            <w:hideMark/>
          </w:tcPr>
          <w:p w14:paraId="4108E4CD" w14:textId="0C8C27D1" w:rsidR="00A01CCE" w:rsidRPr="00B20AE8" w:rsidRDefault="003D3C64" w:rsidP="0039402F">
            <w:pPr>
              <w:pStyle w:val="TAL"/>
            </w:pPr>
            <w:r>
              <w:t>Clause </w:t>
            </w:r>
            <w:r w:rsidRPr="00B20AE8">
              <w:t>5</w:t>
            </w:r>
            <w:r w:rsidR="00A01CCE" w:rsidRPr="00B20AE8">
              <w:t>.3.3</w:t>
            </w:r>
          </w:p>
        </w:tc>
        <w:tc>
          <w:tcPr>
            <w:tcW w:w="851" w:type="dxa"/>
            <w:tcBorders>
              <w:top w:val="nil"/>
              <w:left w:val="nil"/>
              <w:bottom w:val="single" w:sz="4" w:space="0" w:color="auto"/>
              <w:right w:val="single" w:sz="4" w:space="0" w:color="auto"/>
            </w:tcBorders>
            <w:shd w:val="clear" w:color="auto" w:fill="auto"/>
            <w:hideMark/>
          </w:tcPr>
          <w:p w14:paraId="0D3E7334"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FD6467E"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A5B16E1"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3899E0A" w14:textId="77777777" w:rsidR="00A01CCE" w:rsidRPr="00B20AE8" w:rsidRDefault="00A01CCE" w:rsidP="0039402F">
            <w:pPr>
              <w:pStyle w:val="TAL"/>
              <w:rPr>
                <w:lang w:eastAsia="en-GB"/>
              </w:rPr>
            </w:pPr>
            <w:r w:rsidRPr="00B20AE8">
              <w:rPr>
                <w:lang w:eastAsia="en-GB"/>
              </w:rPr>
              <w:t>N/A</w:t>
            </w:r>
          </w:p>
        </w:tc>
      </w:tr>
      <w:tr w:rsidR="004F339F" w:rsidRPr="00B20AE8" w14:paraId="1CD82B38"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25860F9" w14:textId="77777777" w:rsidR="00A01CCE" w:rsidRPr="00B20AE8" w:rsidRDefault="00A01CCE"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hideMark/>
          </w:tcPr>
          <w:p w14:paraId="438D20C6" w14:textId="77777777" w:rsidR="00A01CCE" w:rsidRPr="00B20AE8" w:rsidRDefault="00A01CCE" w:rsidP="0039402F">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82F3090"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6566B59D"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305235CE" w14:textId="77777777" w:rsidR="00A01CCE" w:rsidRPr="00B20AE8" w:rsidRDefault="00A01CCE" w:rsidP="0039402F">
            <w:pPr>
              <w:pStyle w:val="TAL"/>
            </w:pPr>
            <w:r w:rsidRPr="00B20AE8">
              <w:rPr>
                <w:lang w:eastAsia="en-GB"/>
              </w:rPr>
              <w:t>N/A</w:t>
            </w:r>
          </w:p>
        </w:tc>
        <w:tc>
          <w:tcPr>
            <w:tcW w:w="1015" w:type="dxa"/>
            <w:tcBorders>
              <w:top w:val="nil"/>
              <w:left w:val="nil"/>
              <w:bottom w:val="single" w:sz="4" w:space="0" w:color="auto"/>
              <w:right w:val="single" w:sz="4" w:space="0" w:color="auto"/>
            </w:tcBorders>
          </w:tcPr>
          <w:p w14:paraId="5CE6FDA5" w14:textId="77777777" w:rsidR="00A01CCE" w:rsidRPr="00B20AE8" w:rsidRDefault="00A01CCE" w:rsidP="0039402F">
            <w:pPr>
              <w:pStyle w:val="TAL"/>
              <w:rPr>
                <w:lang w:eastAsia="en-GB"/>
              </w:rPr>
            </w:pPr>
            <w:r w:rsidRPr="00B20AE8">
              <w:rPr>
                <w:lang w:eastAsia="en-GB"/>
              </w:rPr>
              <w:t>C: ATCR8a</w:t>
            </w:r>
          </w:p>
          <w:p w14:paraId="249D8CAB" w14:textId="77777777" w:rsidR="00A01CCE" w:rsidRPr="00B20AE8" w:rsidRDefault="00A01CCE" w:rsidP="0039402F">
            <w:pPr>
              <w:pStyle w:val="TAL"/>
              <w:rPr>
                <w:lang w:eastAsia="en-GB"/>
              </w:rPr>
            </w:pPr>
            <w:r w:rsidRPr="00B20AE8">
              <w:rPr>
                <w:lang w:eastAsia="en-GB"/>
              </w:rPr>
              <w:t>CNC: ANTCR8</w:t>
            </w:r>
          </w:p>
          <w:p w14:paraId="4B2A3AE9" w14:textId="77777777" w:rsidR="00A01CCE" w:rsidRPr="00B20AE8" w:rsidRDefault="00A01CCE" w:rsidP="0039402F">
            <w:pPr>
              <w:pStyle w:val="TAL"/>
            </w:pPr>
            <w:r w:rsidRPr="00B20AE8">
              <w:rPr>
                <w:lang w:eastAsia="en-GB"/>
              </w:rPr>
              <w:t>C/NC: ATCR8a, ANTCR8</w:t>
            </w:r>
          </w:p>
        </w:tc>
        <w:tc>
          <w:tcPr>
            <w:tcW w:w="1271" w:type="dxa"/>
            <w:tcBorders>
              <w:top w:val="nil"/>
              <w:left w:val="nil"/>
              <w:bottom w:val="single" w:sz="4" w:space="0" w:color="auto"/>
              <w:right w:val="single" w:sz="4" w:space="0" w:color="auto"/>
            </w:tcBorders>
          </w:tcPr>
          <w:p w14:paraId="2E22DEBA" w14:textId="77777777" w:rsidR="00A01CCE" w:rsidRPr="00B20AE8" w:rsidRDefault="00A01CCE" w:rsidP="0039402F">
            <w:pPr>
              <w:pStyle w:val="TAL"/>
              <w:rPr>
                <w:lang w:eastAsia="en-GB"/>
              </w:rPr>
            </w:pPr>
            <w:r w:rsidRPr="00B20AE8">
              <w:rPr>
                <w:lang w:eastAsia="en-GB"/>
              </w:rPr>
              <w:t>C: ATCR8a</w:t>
            </w:r>
          </w:p>
          <w:p w14:paraId="0AC7567F" w14:textId="77777777" w:rsidR="00A01CCE" w:rsidRPr="00B20AE8" w:rsidRDefault="00A01CCE" w:rsidP="0039402F">
            <w:pPr>
              <w:pStyle w:val="TAL"/>
              <w:rPr>
                <w:lang w:eastAsia="en-GB"/>
              </w:rPr>
            </w:pPr>
            <w:r w:rsidRPr="00B20AE8">
              <w:rPr>
                <w:lang w:eastAsia="en-GB"/>
              </w:rPr>
              <w:t>CNC: ANTCR8</w:t>
            </w:r>
          </w:p>
          <w:p w14:paraId="1C4E0035" w14:textId="77777777" w:rsidR="00A01CCE" w:rsidRPr="00B20AE8" w:rsidRDefault="00A01CCE" w:rsidP="0039402F">
            <w:pPr>
              <w:pStyle w:val="TAL"/>
            </w:pPr>
            <w:r w:rsidRPr="00B20AE8">
              <w:rPr>
                <w:lang w:eastAsia="en-GB"/>
              </w:rPr>
              <w:t>C/NC: ATCR8a, ANTCR8</w:t>
            </w:r>
          </w:p>
        </w:tc>
        <w:tc>
          <w:tcPr>
            <w:tcW w:w="849" w:type="dxa"/>
            <w:tcBorders>
              <w:top w:val="nil"/>
              <w:left w:val="nil"/>
              <w:bottom w:val="single" w:sz="4" w:space="0" w:color="auto"/>
              <w:right w:val="single" w:sz="4" w:space="0" w:color="auto"/>
            </w:tcBorders>
          </w:tcPr>
          <w:p w14:paraId="776AC253" w14:textId="77777777" w:rsidR="00A01CCE" w:rsidRPr="00B20AE8" w:rsidRDefault="00A01CCE" w:rsidP="0039402F">
            <w:pPr>
              <w:pStyle w:val="TAL"/>
              <w:rPr>
                <w:lang w:eastAsia="en-GB"/>
              </w:rPr>
            </w:pPr>
            <w:r w:rsidRPr="00B20AE8">
              <w:rPr>
                <w:lang w:eastAsia="en-GB"/>
              </w:rPr>
              <w:t>C: ATCR8a</w:t>
            </w:r>
          </w:p>
          <w:p w14:paraId="55ADD885" w14:textId="77777777" w:rsidR="00A01CCE" w:rsidRPr="00B20AE8" w:rsidRDefault="00A01CCE" w:rsidP="0039402F">
            <w:pPr>
              <w:pStyle w:val="TAL"/>
              <w:rPr>
                <w:lang w:eastAsia="en-GB"/>
              </w:rPr>
            </w:pPr>
            <w:r w:rsidRPr="00B20AE8">
              <w:rPr>
                <w:lang w:eastAsia="en-GB"/>
              </w:rPr>
              <w:t>CNC: ANTCR8</w:t>
            </w:r>
          </w:p>
          <w:p w14:paraId="09585597" w14:textId="77777777" w:rsidR="00A01CCE" w:rsidRPr="00B20AE8" w:rsidRDefault="00A01CCE" w:rsidP="0039402F">
            <w:pPr>
              <w:pStyle w:val="TAL"/>
            </w:pPr>
            <w:r w:rsidRPr="00B20AE8">
              <w:rPr>
                <w:lang w:eastAsia="en-GB"/>
              </w:rPr>
              <w:t>C/NC: ATCR8a, ANTCR8</w:t>
            </w:r>
          </w:p>
        </w:tc>
      </w:tr>
      <w:tr w:rsidR="004F339F" w:rsidRPr="00B20AE8" w14:paraId="636BBD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FEC103"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73F565F" w14:textId="77777777" w:rsidR="00A01CCE" w:rsidRPr="00B20AE8" w:rsidRDefault="00A01CCE" w:rsidP="0039402F">
            <w:pPr>
              <w:pStyle w:val="TAL"/>
              <w:rPr>
                <w:lang w:eastAsia="en-GB"/>
              </w:rPr>
            </w:pPr>
            <w:r w:rsidRPr="00B20AE8">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03E162E4" w14:textId="77777777" w:rsidR="00A01CCE" w:rsidRPr="00B20AE8" w:rsidRDefault="00A01CCE" w:rsidP="0039402F">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789B7946" w14:textId="77777777" w:rsidR="00A01CCE" w:rsidRPr="00B20AE8" w:rsidRDefault="00A01CCE" w:rsidP="0039402F">
            <w:pPr>
              <w:pStyle w:val="TAL"/>
              <w:rPr>
                <w:lang w:eastAsia="en-GB"/>
              </w:rPr>
            </w:pPr>
            <w:r w:rsidRPr="00B20AE8">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7F887853" w14:textId="77777777" w:rsidR="00A01CCE" w:rsidRPr="00B20AE8" w:rsidRDefault="00A01CCE" w:rsidP="0039402F">
            <w:pPr>
              <w:pStyle w:val="TAL"/>
            </w:pPr>
            <w:r w:rsidRPr="00B20AE8">
              <w:t xml:space="preserve"> </w:t>
            </w:r>
          </w:p>
        </w:tc>
        <w:tc>
          <w:tcPr>
            <w:tcW w:w="1015" w:type="dxa"/>
            <w:tcBorders>
              <w:top w:val="nil"/>
              <w:left w:val="nil"/>
              <w:bottom w:val="single" w:sz="4" w:space="0" w:color="auto"/>
              <w:right w:val="single" w:sz="4" w:space="0" w:color="auto"/>
            </w:tcBorders>
          </w:tcPr>
          <w:p w14:paraId="317CF8C5" w14:textId="77777777" w:rsidR="00A01CCE" w:rsidRPr="00B20AE8" w:rsidRDefault="00A01CCE" w:rsidP="0039402F">
            <w:pPr>
              <w:pStyle w:val="TAL"/>
            </w:pPr>
            <w:r w:rsidRPr="00B20AE8">
              <w:rPr>
                <w:lang w:eastAsia="en-GB"/>
              </w:rPr>
              <w:t>CNC: ANTCR7 C/NC:ANTCR7</w:t>
            </w:r>
          </w:p>
        </w:tc>
        <w:tc>
          <w:tcPr>
            <w:tcW w:w="1271" w:type="dxa"/>
            <w:tcBorders>
              <w:top w:val="nil"/>
              <w:left w:val="nil"/>
              <w:bottom w:val="single" w:sz="4" w:space="0" w:color="auto"/>
              <w:right w:val="single" w:sz="4" w:space="0" w:color="auto"/>
            </w:tcBorders>
          </w:tcPr>
          <w:p w14:paraId="226077B5" w14:textId="77777777" w:rsidR="00A01CCE" w:rsidRPr="00B20AE8" w:rsidRDefault="00A01CCE" w:rsidP="0039402F">
            <w:pPr>
              <w:pStyle w:val="TAL"/>
            </w:pPr>
            <w:r w:rsidRPr="00B20AE8">
              <w:rPr>
                <w:lang w:eastAsia="en-GB"/>
              </w:rPr>
              <w:t>CNC: ANTCR7 C/NC:ANTCR7</w:t>
            </w:r>
          </w:p>
        </w:tc>
        <w:tc>
          <w:tcPr>
            <w:tcW w:w="849" w:type="dxa"/>
            <w:tcBorders>
              <w:top w:val="nil"/>
              <w:left w:val="nil"/>
              <w:bottom w:val="single" w:sz="4" w:space="0" w:color="auto"/>
              <w:right w:val="single" w:sz="4" w:space="0" w:color="auto"/>
            </w:tcBorders>
          </w:tcPr>
          <w:p w14:paraId="69DD21EF" w14:textId="77777777" w:rsidR="00A01CCE" w:rsidRPr="00B20AE8" w:rsidRDefault="00A01CCE" w:rsidP="0039402F">
            <w:pPr>
              <w:pStyle w:val="TAL"/>
            </w:pPr>
            <w:r w:rsidRPr="00B20AE8">
              <w:rPr>
                <w:lang w:eastAsia="en-GB"/>
              </w:rPr>
              <w:t>CNC: ANTCR7 C/NC:ANTCR7</w:t>
            </w:r>
          </w:p>
        </w:tc>
      </w:tr>
      <w:tr w:rsidR="004F339F" w:rsidRPr="00B20AE8" w14:paraId="01AB825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421171" w14:textId="6A36067F" w:rsidR="00CD3421" w:rsidRPr="00B20AE8" w:rsidRDefault="003D3C64" w:rsidP="0039402F">
            <w:pPr>
              <w:pStyle w:val="TAL"/>
              <w:rPr>
                <w:lang w:eastAsia="en-GB"/>
              </w:rPr>
            </w:pPr>
            <w:r>
              <w:rPr>
                <w:lang w:eastAsia="en-GB"/>
              </w:rPr>
              <w:t xml:space="preserve"> </w:t>
            </w:r>
            <w:r w:rsidR="00CD3421" w:rsidRPr="00B20AE8">
              <w:rPr>
                <w:lang w:eastAsia="en-GB"/>
              </w:rPr>
              <w:t>6.6.5</w:t>
            </w:r>
          </w:p>
        </w:tc>
        <w:tc>
          <w:tcPr>
            <w:tcW w:w="2739" w:type="dxa"/>
            <w:tcBorders>
              <w:top w:val="nil"/>
              <w:left w:val="nil"/>
              <w:bottom w:val="single" w:sz="4" w:space="0" w:color="auto"/>
              <w:right w:val="single" w:sz="4" w:space="0" w:color="auto"/>
            </w:tcBorders>
            <w:shd w:val="clear" w:color="auto" w:fill="auto"/>
            <w:noWrap/>
            <w:hideMark/>
          </w:tcPr>
          <w:p w14:paraId="7CA40014" w14:textId="77777777" w:rsidR="00CD3421" w:rsidRPr="00B20AE8" w:rsidRDefault="00CD3421" w:rsidP="0039402F">
            <w:pPr>
              <w:pStyle w:val="TAL"/>
              <w:rPr>
                <w:lang w:eastAsia="en-GB"/>
              </w:rPr>
            </w:pPr>
            <w:r w:rsidRPr="00B20AE8">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3AA3EBEA"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D9E322C"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78F7845E"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A9E07CE"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B9E34D7"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6F5DEF20" w14:textId="77777777" w:rsidR="00CD3421" w:rsidRPr="00B20AE8" w:rsidRDefault="00A01CCE" w:rsidP="0039402F">
            <w:pPr>
              <w:pStyle w:val="TAC"/>
              <w:rPr>
                <w:lang w:eastAsia="en-GB"/>
              </w:rPr>
            </w:pPr>
            <w:r w:rsidRPr="00B20AE8">
              <w:rPr>
                <w:lang w:eastAsia="en-GB"/>
              </w:rPr>
              <w:t>-</w:t>
            </w:r>
          </w:p>
        </w:tc>
      </w:tr>
      <w:tr w:rsidR="004F339F" w:rsidRPr="00B20AE8" w14:paraId="1A162BE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B4ADE8"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D8076BF" w14:textId="77777777" w:rsidR="00D57AAC" w:rsidRPr="00B20AE8" w:rsidRDefault="00D57AAC" w:rsidP="0039402F">
            <w:pPr>
              <w:pStyle w:val="TAL"/>
              <w:rPr>
                <w:lang w:eastAsia="en-GB"/>
              </w:rPr>
            </w:pPr>
            <w:r w:rsidRPr="00B20AE8">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54586995" w14:textId="5EB522BC" w:rsidR="00D57AAC" w:rsidRPr="00B20AE8" w:rsidRDefault="003D3C64" w:rsidP="0039402F">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r w:rsidR="00D57AAC" w:rsidRPr="00B20AE8">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5ED75E0E" w14:textId="77777777" w:rsidR="00D57AAC" w:rsidRPr="00B20AE8" w:rsidRDefault="00D57AAC"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074032A1" w14:textId="7F9D775B" w:rsidR="00D57AAC" w:rsidRPr="00B20AE8" w:rsidRDefault="003D3C64" w:rsidP="0039402F">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p>
        </w:tc>
        <w:tc>
          <w:tcPr>
            <w:tcW w:w="1015" w:type="dxa"/>
            <w:tcBorders>
              <w:top w:val="nil"/>
              <w:left w:val="nil"/>
              <w:bottom w:val="single" w:sz="4" w:space="0" w:color="auto"/>
              <w:right w:val="single" w:sz="4" w:space="0" w:color="auto"/>
            </w:tcBorders>
          </w:tcPr>
          <w:p w14:paraId="44E30169" w14:textId="1A46CF2D" w:rsidR="00D57AAC" w:rsidRPr="00B20AE8" w:rsidRDefault="003D3C64" w:rsidP="0039402F">
            <w:pPr>
              <w:pStyle w:val="TAL"/>
              <w:rPr>
                <w:lang w:eastAsia="en-GB"/>
              </w:rPr>
            </w:pPr>
            <w:r>
              <w:rPr>
                <w:lang w:eastAsia="en-GB"/>
              </w:rPr>
              <w:t>Clause </w:t>
            </w:r>
            <w:r w:rsidRPr="00B20AE8">
              <w:rPr>
                <w:lang w:eastAsia="en-GB"/>
              </w:rPr>
              <w:t>5</w:t>
            </w:r>
            <w:r w:rsidR="00D530ED" w:rsidRPr="00B20AE8">
              <w:rPr>
                <w:lang w:eastAsia="en-GB"/>
              </w:rPr>
              <w:t>.3.4</w:t>
            </w:r>
          </w:p>
          <w:p w14:paraId="53B9F874" w14:textId="77777777" w:rsidR="00D57AAC" w:rsidRPr="00B20AE8" w:rsidRDefault="00D57AAC" w:rsidP="0039402F">
            <w:pPr>
              <w:pStyle w:val="TAL"/>
              <w:rPr>
                <w:lang w:eastAsia="en-GB"/>
              </w:rPr>
            </w:pPr>
            <w:r w:rsidRPr="00B20AE8">
              <w:rPr>
                <w:lang w:eastAsia="en-GB"/>
              </w:rPr>
              <w:t>C: ATCR7 CNC: ATCR7, ANTCR7</w:t>
            </w:r>
          </w:p>
          <w:p w14:paraId="207D55C8" w14:textId="77777777" w:rsidR="00D57AAC" w:rsidRPr="00B20AE8" w:rsidRDefault="00D57AAC" w:rsidP="0039402F">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035092C1" w14:textId="77777777" w:rsidR="00D57AAC" w:rsidRPr="00B20AE8" w:rsidRDefault="00D57AAC"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51AB953" w14:textId="1AC065BC" w:rsidR="00D57AAC" w:rsidRPr="00B20AE8" w:rsidRDefault="003D3C64" w:rsidP="0039402F">
            <w:pPr>
              <w:pStyle w:val="TAL"/>
              <w:rPr>
                <w:lang w:eastAsia="en-GB"/>
              </w:rPr>
            </w:pPr>
            <w:r>
              <w:rPr>
                <w:lang w:eastAsia="en-GB"/>
              </w:rPr>
              <w:t>Clause </w:t>
            </w:r>
            <w:r w:rsidRPr="00B20AE8">
              <w:rPr>
                <w:lang w:eastAsia="en-GB"/>
              </w:rPr>
              <w:t>5</w:t>
            </w:r>
            <w:r w:rsidR="00D530ED" w:rsidRPr="00B20AE8">
              <w:rPr>
                <w:lang w:eastAsia="en-GB"/>
              </w:rPr>
              <w:t>.3.4</w:t>
            </w:r>
          </w:p>
          <w:p w14:paraId="2D447C5F" w14:textId="77777777" w:rsidR="00D57AAC" w:rsidRPr="00B20AE8" w:rsidRDefault="00D57AAC" w:rsidP="0039402F">
            <w:pPr>
              <w:pStyle w:val="TAL"/>
              <w:rPr>
                <w:lang w:eastAsia="en-GB"/>
              </w:rPr>
            </w:pPr>
            <w:r w:rsidRPr="00B20AE8">
              <w:rPr>
                <w:lang w:eastAsia="en-GB"/>
              </w:rPr>
              <w:t>C: ATCR7</w:t>
            </w:r>
          </w:p>
          <w:p w14:paraId="3764237A" w14:textId="77777777" w:rsidR="00D57AAC" w:rsidRPr="00B20AE8" w:rsidRDefault="00D57AAC" w:rsidP="0039402F">
            <w:pPr>
              <w:pStyle w:val="TAL"/>
              <w:rPr>
                <w:lang w:eastAsia="en-GB"/>
              </w:rPr>
            </w:pPr>
            <w:r w:rsidRPr="00B20AE8">
              <w:rPr>
                <w:lang w:eastAsia="en-GB"/>
              </w:rPr>
              <w:t>CNC: ATCR7, ANTCR7</w:t>
            </w:r>
          </w:p>
          <w:p w14:paraId="17B1C66E" w14:textId="77777777" w:rsidR="00D57AAC" w:rsidRPr="00B20AE8" w:rsidRDefault="00D57AAC" w:rsidP="0039402F">
            <w:pPr>
              <w:pStyle w:val="TAL"/>
              <w:rPr>
                <w:lang w:eastAsia="en-GB"/>
              </w:rPr>
            </w:pPr>
            <w:r w:rsidRPr="00B20AE8">
              <w:rPr>
                <w:lang w:eastAsia="en-GB"/>
              </w:rPr>
              <w:t>C/NC: ATCR7, ANTCR7</w:t>
            </w:r>
          </w:p>
        </w:tc>
      </w:tr>
      <w:tr w:rsidR="004F339F" w:rsidRPr="00B20AE8" w14:paraId="7D7E5BE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F9EEA66"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E932EB5" w14:textId="77777777" w:rsidR="00D57AAC" w:rsidRPr="00B20AE8" w:rsidRDefault="00D57AAC" w:rsidP="0039402F">
            <w:pPr>
              <w:pStyle w:val="TAL"/>
              <w:rPr>
                <w:lang w:eastAsia="en-GB"/>
              </w:rPr>
            </w:pPr>
            <w:r w:rsidRPr="00B20AE8">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1F73C5ED" w14:textId="77777777" w:rsidR="00D57AAC" w:rsidRPr="00B20AE8" w:rsidRDefault="00D57AAC"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377CC56D" w14:textId="69F88ADB" w:rsidR="00D57AAC" w:rsidRPr="00B20AE8" w:rsidRDefault="003D3C64" w:rsidP="0039402F">
            <w:pPr>
              <w:pStyle w:val="TAL"/>
              <w:rPr>
                <w:lang w:eastAsia="en-GB"/>
              </w:rPr>
            </w:pPr>
            <w:r>
              <w:rPr>
                <w:lang w:eastAsia="en-GB"/>
              </w:rPr>
              <w:t>Clause </w:t>
            </w:r>
            <w:r w:rsidRPr="00B20AE8">
              <w:rPr>
                <w:lang w:eastAsia="en-GB"/>
              </w:rPr>
              <w:t>5</w:t>
            </w:r>
            <w:r w:rsidR="00D57AAC" w:rsidRPr="00B20AE8">
              <w:rPr>
                <w:lang w:eastAsia="en-GB"/>
              </w:rPr>
              <w:t xml:space="preserve">.3.3 </w:t>
            </w:r>
            <w:r>
              <w:rPr>
                <w:lang w:eastAsia="en-GB"/>
              </w:rPr>
              <w:t>Clause </w:t>
            </w:r>
            <w:r w:rsidRPr="00B20AE8">
              <w:rPr>
                <w:lang w:eastAsia="en-GB"/>
              </w:rPr>
              <w:t>5</w:t>
            </w:r>
            <w:r w:rsidR="00D57AAC" w:rsidRPr="00B20AE8">
              <w:rPr>
                <w:lang w:eastAsia="en-GB"/>
              </w:rPr>
              <w:t xml:space="preserve">.3.4 </w:t>
            </w:r>
            <w:r w:rsidR="00D57AAC" w:rsidRPr="00B20AE8">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48AEC681" w14:textId="77777777" w:rsidR="00D57AAC" w:rsidRPr="00B20AE8" w:rsidRDefault="00D57AA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022FE2" w14:textId="77777777" w:rsidR="00D57AAC" w:rsidRPr="00B20AE8" w:rsidRDefault="00D57AAC"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12F3D5F5" w14:textId="3AAAB858" w:rsidR="00D57AAC" w:rsidRPr="00B20AE8" w:rsidRDefault="003D3C64" w:rsidP="0039402F">
            <w:pPr>
              <w:pStyle w:val="TAL"/>
              <w:rPr>
                <w:lang w:eastAsia="en-GB"/>
              </w:rPr>
            </w:pPr>
            <w:r>
              <w:rPr>
                <w:lang w:eastAsia="en-GB"/>
              </w:rPr>
              <w:t>Clause </w:t>
            </w:r>
            <w:r w:rsidRPr="00B20AE8">
              <w:rPr>
                <w:lang w:eastAsia="en-GB"/>
              </w:rPr>
              <w:t>5</w:t>
            </w:r>
            <w:r w:rsidR="00D57AAC" w:rsidRPr="00B20AE8">
              <w:rPr>
                <w:lang w:eastAsia="en-GB"/>
              </w:rPr>
              <w:t xml:space="preserve">.3.4 </w:t>
            </w:r>
            <w:r w:rsidR="00D57AAC" w:rsidRPr="00B20AE8">
              <w:rPr>
                <w:lang w:eastAsia="en-GB"/>
              </w:rPr>
              <w:br/>
              <w:t>C: ATCR7 CNC: ATCR7, ANTCR7</w:t>
            </w:r>
          </w:p>
          <w:p w14:paraId="2F63DE5D" w14:textId="77777777" w:rsidR="00D57AAC" w:rsidRPr="00B20AE8" w:rsidRDefault="00D57AAC" w:rsidP="0039402F">
            <w:pPr>
              <w:pStyle w:val="TAL"/>
              <w:rPr>
                <w:lang w:eastAsia="en-GB"/>
              </w:rPr>
            </w:pPr>
            <w:r w:rsidRPr="00B20AE8">
              <w:rPr>
                <w:lang w:eastAsia="en-GB"/>
              </w:rPr>
              <w:t>C/NC: ATCR7, ANTCR7</w:t>
            </w:r>
          </w:p>
        </w:tc>
        <w:tc>
          <w:tcPr>
            <w:tcW w:w="849" w:type="dxa"/>
            <w:tcBorders>
              <w:top w:val="nil"/>
              <w:left w:val="nil"/>
              <w:bottom w:val="single" w:sz="4" w:space="0" w:color="auto"/>
              <w:right w:val="single" w:sz="4" w:space="0" w:color="auto"/>
            </w:tcBorders>
          </w:tcPr>
          <w:p w14:paraId="25565EC4" w14:textId="77777777" w:rsidR="00D57AAC" w:rsidRPr="00B20AE8" w:rsidRDefault="00D57AAC" w:rsidP="0039402F">
            <w:pPr>
              <w:pStyle w:val="TAL"/>
              <w:rPr>
                <w:lang w:eastAsia="en-GB"/>
              </w:rPr>
            </w:pPr>
            <w:r w:rsidRPr="00B20AE8">
              <w:rPr>
                <w:lang w:eastAsia="en-GB"/>
              </w:rPr>
              <w:t>N/A</w:t>
            </w:r>
          </w:p>
        </w:tc>
      </w:tr>
      <w:tr w:rsidR="004F339F" w:rsidRPr="00B20AE8" w14:paraId="66FF793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3984019"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2DFEC1B" w14:textId="68B433BA" w:rsidR="00D57AAC" w:rsidRPr="00B20AE8" w:rsidRDefault="00D57AAC" w:rsidP="0039402F">
            <w:pPr>
              <w:pStyle w:val="TAL"/>
              <w:rPr>
                <w:lang w:eastAsia="en-GB"/>
              </w:rPr>
            </w:pPr>
            <w:r w:rsidRPr="00B20AE8">
              <w:rPr>
                <w:lang w:eastAsia="en-GB"/>
              </w:rPr>
              <w:t>Additional requirements</w:t>
            </w:r>
          </w:p>
        </w:tc>
        <w:tc>
          <w:tcPr>
            <w:tcW w:w="1044" w:type="dxa"/>
            <w:tcBorders>
              <w:top w:val="nil"/>
              <w:left w:val="nil"/>
              <w:bottom w:val="single" w:sz="4" w:space="0" w:color="auto"/>
              <w:right w:val="single" w:sz="4" w:space="0" w:color="auto"/>
            </w:tcBorders>
            <w:shd w:val="clear" w:color="auto" w:fill="auto"/>
            <w:hideMark/>
          </w:tcPr>
          <w:p w14:paraId="5371865F" w14:textId="77777777" w:rsidR="00D57AAC" w:rsidRPr="00B20AE8" w:rsidRDefault="00D57AAC" w:rsidP="0039402F">
            <w:pPr>
              <w:pStyle w:val="TAL"/>
              <w:rPr>
                <w:lang w:eastAsia="en-GB"/>
              </w:rPr>
            </w:pPr>
            <w:r w:rsidRPr="00B20AE8">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53CDE0D" w14:textId="77777777" w:rsidR="00D57AAC" w:rsidRPr="00B20AE8" w:rsidRDefault="00D57AAC" w:rsidP="0039402F">
            <w:pPr>
              <w:pStyle w:val="TAL"/>
              <w:rPr>
                <w:lang w:eastAsia="en-GB"/>
              </w:rPr>
            </w:pPr>
            <w:r w:rsidRPr="00B20AE8">
              <w:rPr>
                <w:lang w:eastAsia="en-GB"/>
              </w:rPr>
              <w:t>(note)</w:t>
            </w:r>
          </w:p>
        </w:tc>
        <w:tc>
          <w:tcPr>
            <w:tcW w:w="851" w:type="dxa"/>
            <w:tcBorders>
              <w:top w:val="nil"/>
              <w:left w:val="nil"/>
              <w:bottom w:val="single" w:sz="4" w:space="0" w:color="auto"/>
              <w:right w:val="single" w:sz="4" w:space="0" w:color="auto"/>
            </w:tcBorders>
            <w:shd w:val="clear" w:color="auto" w:fill="auto"/>
            <w:hideMark/>
          </w:tcPr>
          <w:p w14:paraId="4B1F7602" w14:textId="77777777" w:rsidR="00D57AAC" w:rsidRPr="00B20AE8" w:rsidRDefault="00D57AAC" w:rsidP="0039402F">
            <w:pPr>
              <w:pStyle w:val="TAL"/>
              <w:rPr>
                <w:lang w:eastAsia="en-GB"/>
              </w:rPr>
            </w:pPr>
            <w:r w:rsidRPr="00B20AE8">
              <w:rPr>
                <w:lang w:eastAsia="en-GB"/>
              </w:rPr>
              <w:t>(note)</w:t>
            </w:r>
          </w:p>
        </w:tc>
        <w:tc>
          <w:tcPr>
            <w:tcW w:w="1015" w:type="dxa"/>
            <w:tcBorders>
              <w:top w:val="nil"/>
              <w:left w:val="nil"/>
              <w:bottom w:val="single" w:sz="4" w:space="0" w:color="auto"/>
              <w:right w:val="single" w:sz="4" w:space="0" w:color="auto"/>
            </w:tcBorders>
          </w:tcPr>
          <w:p w14:paraId="10FF0A0A" w14:textId="77777777" w:rsidR="00D57AAC" w:rsidRPr="00B20AE8" w:rsidRDefault="00D57AAC" w:rsidP="0039402F">
            <w:pPr>
              <w:pStyle w:val="TAL"/>
              <w:rPr>
                <w:lang w:eastAsia="en-GB"/>
              </w:rPr>
            </w:pPr>
            <w:r w:rsidRPr="00B20AE8">
              <w:rPr>
                <w:lang w:eastAsia="en-GB"/>
              </w:rPr>
              <w:t>(note)</w:t>
            </w:r>
          </w:p>
        </w:tc>
        <w:tc>
          <w:tcPr>
            <w:tcW w:w="1271" w:type="dxa"/>
            <w:tcBorders>
              <w:top w:val="nil"/>
              <w:left w:val="nil"/>
              <w:bottom w:val="single" w:sz="4" w:space="0" w:color="auto"/>
              <w:right w:val="single" w:sz="4" w:space="0" w:color="auto"/>
            </w:tcBorders>
          </w:tcPr>
          <w:p w14:paraId="2330D6E9" w14:textId="77777777" w:rsidR="00D57AAC" w:rsidRPr="00B20AE8" w:rsidRDefault="00D57AAC" w:rsidP="0039402F">
            <w:pPr>
              <w:pStyle w:val="TAL"/>
              <w:rPr>
                <w:lang w:eastAsia="en-GB"/>
              </w:rPr>
            </w:pPr>
            <w:r w:rsidRPr="00B20AE8">
              <w:rPr>
                <w:lang w:eastAsia="en-GB"/>
              </w:rPr>
              <w:t>(note)</w:t>
            </w:r>
          </w:p>
        </w:tc>
        <w:tc>
          <w:tcPr>
            <w:tcW w:w="849" w:type="dxa"/>
            <w:tcBorders>
              <w:top w:val="nil"/>
              <w:left w:val="nil"/>
              <w:bottom w:val="single" w:sz="4" w:space="0" w:color="auto"/>
              <w:right w:val="single" w:sz="4" w:space="0" w:color="auto"/>
            </w:tcBorders>
          </w:tcPr>
          <w:p w14:paraId="23B161BE" w14:textId="77777777" w:rsidR="00D57AAC" w:rsidRPr="00B20AE8" w:rsidRDefault="00D57AAC" w:rsidP="0039402F">
            <w:pPr>
              <w:pStyle w:val="TAL"/>
              <w:rPr>
                <w:lang w:eastAsia="en-GB"/>
              </w:rPr>
            </w:pPr>
            <w:r w:rsidRPr="00B20AE8">
              <w:rPr>
                <w:lang w:eastAsia="en-GB"/>
              </w:rPr>
              <w:t>(note)</w:t>
            </w:r>
          </w:p>
        </w:tc>
      </w:tr>
      <w:tr w:rsidR="004F339F" w:rsidRPr="00B20AE8" w14:paraId="75C197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1DACA03" w14:textId="0B63D6B8" w:rsidR="00D57AAC" w:rsidRPr="00B20AE8" w:rsidRDefault="003D3C64" w:rsidP="0039402F">
            <w:pPr>
              <w:pStyle w:val="TAL"/>
              <w:rPr>
                <w:lang w:eastAsia="en-GB"/>
              </w:rPr>
            </w:pPr>
            <w:r>
              <w:rPr>
                <w:lang w:eastAsia="en-GB"/>
              </w:rPr>
              <w:t xml:space="preserve"> </w:t>
            </w:r>
            <w:r w:rsidR="00D57AAC" w:rsidRPr="00B20AE8">
              <w:rPr>
                <w:lang w:eastAsia="en-GB"/>
              </w:rPr>
              <w:t>6.7.6</w:t>
            </w:r>
          </w:p>
        </w:tc>
        <w:tc>
          <w:tcPr>
            <w:tcW w:w="2739" w:type="dxa"/>
            <w:tcBorders>
              <w:top w:val="nil"/>
              <w:left w:val="nil"/>
              <w:bottom w:val="single" w:sz="4" w:space="0" w:color="auto"/>
              <w:right w:val="single" w:sz="4" w:space="0" w:color="auto"/>
            </w:tcBorders>
            <w:shd w:val="clear" w:color="auto" w:fill="auto"/>
            <w:noWrap/>
            <w:hideMark/>
          </w:tcPr>
          <w:p w14:paraId="7184BF69" w14:textId="77777777" w:rsidR="00D57AAC" w:rsidRPr="00B20AE8" w:rsidRDefault="00D57AAC" w:rsidP="0039402F">
            <w:pPr>
              <w:pStyle w:val="TAL"/>
              <w:rPr>
                <w:lang w:eastAsia="en-GB"/>
              </w:rPr>
            </w:pPr>
            <w:r w:rsidRPr="00B20AE8">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0CB015C2" w14:textId="77777777" w:rsidR="00D57AAC" w:rsidRPr="00B20AE8" w:rsidRDefault="00D57AAC"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A3F7BA2" w14:textId="77777777" w:rsidR="00D57AAC" w:rsidRPr="00B20AE8" w:rsidRDefault="00D57AAC"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076CC9E" w14:textId="77777777" w:rsidR="00D57AAC" w:rsidRPr="00B20AE8" w:rsidRDefault="00D57AAC"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894B046" w14:textId="77777777" w:rsidR="00D57AAC" w:rsidRPr="00B20AE8" w:rsidRDefault="00D57AAC"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B3B5653" w14:textId="77777777" w:rsidR="00D57AAC" w:rsidRPr="00B20AE8" w:rsidRDefault="00D57AAC"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E6BB9BF" w14:textId="77777777" w:rsidR="00D57AAC" w:rsidRPr="00B20AE8" w:rsidRDefault="00D57AAC" w:rsidP="0039402F">
            <w:pPr>
              <w:pStyle w:val="TAC"/>
              <w:rPr>
                <w:lang w:eastAsia="en-GB"/>
              </w:rPr>
            </w:pPr>
            <w:r w:rsidRPr="00B20AE8">
              <w:rPr>
                <w:lang w:eastAsia="en-GB"/>
              </w:rPr>
              <w:t>-</w:t>
            </w:r>
          </w:p>
        </w:tc>
      </w:tr>
      <w:tr w:rsidR="004F339F" w:rsidRPr="00B20AE8" w14:paraId="70DA643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ED06094"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B15C43D" w14:textId="77777777" w:rsidR="00D57AAC" w:rsidRPr="00B20AE8" w:rsidRDefault="00D57AAC" w:rsidP="0039402F">
            <w:pPr>
              <w:pStyle w:val="TAL"/>
              <w:rPr>
                <w:lang w:eastAsia="en-GB"/>
              </w:rPr>
            </w:pPr>
            <w:r w:rsidRPr="00B20AE8">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4D163406" w14:textId="77777777" w:rsidR="00D57AAC" w:rsidRPr="00B20AE8" w:rsidRDefault="00D57AAC" w:rsidP="0039402F">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7D6982E"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E98F9EC"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3DB8AB13" w14:textId="77777777" w:rsidR="00D57AAC" w:rsidRPr="00B20AE8" w:rsidRDefault="00D57AAC" w:rsidP="0039402F">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087D7A8"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26694D7B" w14:textId="77777777" w:rsidR="00D57AAC" w:rsidRPr="00B20AE8" w:rsidRDefault="00D57AAC" w:rsidP="0039402F">
            <w:pPr>
              <w:pStyle w:val="TAL"/>
              <w:rPr>
                <w:lang w:eastAsia="en-GB"/>
              </w:rPr>
            </w:pPr>
            <w:r w:rsidRPr="00B20AE8">
              <w:rPr>
                <w:lang w:eastAsia="en-GB"/>
              </w:rPr>
              <w:t>C: ATCR7</w:t>
            </w:r>
          </w:p>
          <w:p w14:paraId="30CE2E7E" w14:textId="77777777" w:rsidR="00D57AAC" w:rsidRPr="00B20AE8" w:rsidRDefault="00D57AAC" w:rsidP="0039402F">
            <w:pPr>
              <w:pStyle w:val="TAL"/>
              <w:rPr>
                <w:lang w:eastAsia="en-GB"/>
              </w:rPr>
            </w:pPr>
            <w:r w:rsidRPr="00B20AE8">
              <w:rPr>
                <w:lang w:eastAsia="en-GB"/>
              </w:rPr>
              <w:t xml:space="preserve">CNC: ANTCR7 C/NC: ATCR7, ANTCR7 </w:t>
            </w:r>
          </w:p>
        </w:tc>
      </w:tr>
      <w:tr w:rsidR="004F339F" w:rsidRPr="00B20AE8" w14:paraId="55EB153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542DCDC"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11F9FC9" w14:textId="77777777" w:rsidR="00D57AAC" w:rsidRPr="00B20AE8" w:rsidRDefault="00D57AAC" w:rsidP="0039402F">
            <w:pPr>
              <w:pStyle w:val="TAL"/>
              <w:rPr>
                <w:lang w:eastAsia="en-GB"/>
              </w:rPr>
            </w:pPr>
            <w:r w:rsidRPr="00B20AE8">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6541E73D" w14:textId="77777777" w:rsidR="00D57AAC" w:rsidRPr="00B20AE8" w:rsidRDefault="00D57AAC" w:rsidP="0039402F">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2C510DDE"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C8DB70B"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3B40015" w14:textId="77777777" w:rsidR="00D57AAC" w:rsidRPr="00B20AE8" w:rsidRDefault="00D57AAC" w:rsidP="0039402F">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4B73EC5C"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93F713F" w14:textId="77777777" w:rsidR="00D57AAC" w:rsidRPr="00B20AE8" w:rsidRDefault="00D57AAC" w:rsidP="0039402F">
            <w:pPr>
              <w:pStyle w:val="TAL"/>
              <w:rPr>
                <w:lang w:eastAsia="en-GB"/>
              </w:rPr>
            </w:pPr>
            <w:r w:rsidRPr="00B20AE8">
              <w:rPr>
                <w:lang w:eastAsia="en-GB"/>
              </w:rPr>
              <w:t>C: ATCR7</w:t>
            </w:r>
          </w:p>
          <w:p w14:paraId="51E83FF9" w14:textId="77777777" w:rsidR="00D57AAC" w:rsidRPr="00B20AE8" w:rsidRDefault="00D57AAC" w:rsidP="0039402F">
            <w:pPr>
              <w:pStyle w:val="TAL"/>
              <w:rPr>
                <w:lang w:eastAsia="en-GB"/>
              </w:rPr>
            </w:pPr>
            <w:r w:rsidRPr="00B20AE8">
              <w:rPr>
                <w:lang w:eastAsia="en-GB"/>
              </w:rPr>
              <w:t>CNC: ANTCR7 C/NC: ATCR7, ANTCR7</w:t>
            </w:r>
          </w:p>
        </w:tc>
      </w:tr>
      <w:tr w:rsidR="004F339F" w:rsidRPr="00B20AE8" w14:paraId="089A917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69AA093"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50EF1F4" w14:textId="77777777" w:rsidR="00D57AAC" w:rsidRPr="00B20AE8" w:rsidRDefault="00D57AAC" w:rsidP="0039402F">
            <w:pPr>
              <w:pStyle w:val="TAL"/>
              <w:rPr>
                <w:lang w:eastAsia="en-GB"/>
              </w:rPr>
            </w:pPr>
            <w:r w:rsidRPr="00B20AE8">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09651395" w14:textId="77777777" w:rsidR="00D57AAC" w:rsidRPr="00B20AE8" w:rsidRDefault="00D57AAC" w:rsidP="0039402F">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05ACEADD"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5BAC872"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9A8A509" w14:textId="77777777" w:rsidR="00D57AAC" w:rsidRPr="00B20AE8" w:rsidRDefault="00D57AAC" w:rsidP="0039402F">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55D0527D"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3F967F1" w14:textId="77777777" w:rsidR="00D57AAC" w:rsidRPr="00B20AE8" w:rsidRDefault="00D57AAC" w:rsidP="0039402F">
            <w:pPr>
              <w:pStyle w:val="TAL"/>
              <w:rPr>
                <w:lang w:eastAsia="en-GB"/>
              </w:rPr>
            </w:pPr>
            <w:r w:rsidRPr="00B20AE8">
              <w:rPr>
                <w:lang w:eastAsia="en-GB"/>
              </w:rPr>
              <w:t>C: ATCR7</w:t>
            </w:r>
          </w:p>
          <w:p w14:paraId="02155CED" w14:textId="77777777" w:rsidR="00D57AAC" w:rsidRPr="00B20AE8" w:rsidRDefault="00D57AAC" w:rsidP="0039402F">
            <w:pPr>
              <w:pStyle w:val="TAL"/>
              <w:rPr>
                <w:lang w:eastAsia="en-GB"/>
              </w:rPr>
            </w:pPr>
            <w:r w:rsidRPr="00B20AE8">
              <w:rPr>
                <w:lang w:eastAsia="en-GB"/>
              </w:rPr>
              <w:t>CNC: ANTCR7 C/NC: ATCR7, ANTCR7</w:t>
            </w:r>
          </w:p>
        </w:tc>
      </w:tr>
      <w:tr w:rsidR="004F339F" w:rsidRPr="00B20AE8" w14:paraId="66C157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CCA6F60"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D1F7FBE" w14:textId="77777777" w:rsidR="00D57AAC" w:rsidRPr="00B20AE8" w:rsidRDefault="00D57AAC" w:rsidP="0039402F">
            <w:pPr>
              <w:pStyle w:val="TAL"/>
              <w:rPr>
                <w:lang w:eastAsia="en-GB"/>
              </w:rPr>
            </w:pPr>
            <w:r w:rsidRPr="00B20AE8">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6C7490B9" w14:textId="77777777" w:rsidR="00D57AAC" w:rsidRPr="00B20AE8" w:rsidRDefault="00D57AAC" w:rsidP="0039402F">
            <w:pPr>
              <w:pStyle w:val="TAL"/>
              <w:rPr>
                <w:lang w:eastAsia="en-GB"/>
              </w:rPr>
            </w:pPr>
            <w:r w:rsidRPr="00B20AE8">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EE0F2A1"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6C8FA35"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733966E" w14:textId="77777777" w:rsidR="00D57AAC" w:rsidRPr="00B20AE8" w:rsidRDefault="00D57AAC" w:rsidP="0039402F">
            <w:pPr>
              <w:pStyle w:val="TAL"/>
              <w:rPr>
                <w:lang w:eastAsia="en-GB"/>
              </w:rPr>
            </w:pPr>
            <w:r w:rsidRPr="00B20AE8">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611E9EE6"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6EC2CC72" w14:textId="77777777" w:rsidR="00D57AAC" w:rsidRPr="00B20AE8" w:rsidRDefault="00D57AAC" w:rsidP="0039402F">
            <w:pPr>
              <w:pStyle w:val="TAL"/>
              <w:rPr>
                <w:lang w:eastAsia="en-GB"/>
              </w:rPr>
            </w:pPr>
            <w:r w:rsidRPr="00B20AE8">
              <w:rPr>
                <w:lang w:eastAsia="en-GB"/>
              </w:rPr>
              <w:t>C: ATCR7</w:t>
            </w:r>
          </w:p>
          <w:p w14:paraId="422A2B06" w14:textId="77777777" w:rsidR="00D57AAC" w:rsidRPr="00B20AE8" w:rsidRDefault="00D57AAC" w:rsidP="0039402F">
            <w:pPr>
              <w:pStyle w:val="TAL"/>
              <w:rPr>
                <w:lang w:eastAsia="en-GB"/>
              </w:rPr>
            </w:pPr>
            <w:r w:rsidRPr="00B20AE8">
              <w:rPr>
                <w:lang w:eastAsia="en-GB"/>
              </w:rPr>
              <w:t>CNC: ANTCR7 C/NC: ATCR7, ANTCR7</w:t>
            </w:r>
          </w:p>
        </w:tc>
      </w:tr>
      <w:tr w:rsidR="004F339F" w:rsidRPr="00B20AE8" w14:paraId="3D111E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247A16C"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1087BBC" w14:textId="77777777" w:rsidR="00D57AAC" w:rsidRPr="00B20AE8" w:rsidRDefault="00D57AAC" w:rsidP="0039402F">
            <w:pPr>
              <w:pStyle w:val="TAL"/>
              <w:rPr>
                <w:lang w:eastAsia="en-GB"/>
              </w:rPr>
            </w:pPr>
            <w:r w:rsidRPr="00B20AE8">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2D7FAA6C" w14:textId="77777777" w:rsidR="00D57AAC" w:rsidRPr="00B20AE8" w:rsidRDefault="00D57AAC" w:rsidP="0039402F">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5B9C3E2"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29C75FE"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767504A" w14:textId="77777777" w:rsidR="00D57AAC" w:rsidRPr="00B20AE8" w:rsidRDefault="00D57AAC" w:rsidP="0039402F">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17FF781"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5546FAC9" w14:textId="77777777" w:rsidR="00D57AAC" w:rsidRPr="00B20AE8" w:rsidRDefault="00D57AAC" w:rsidP="0039402F">
            <w:pPr>
              <w:pStyle w:val="TAL"/>
              <w:rPr>
                <w:lang w:eastAsia="en-GB"/>
              </w:rPr>
            </w:pPr>
            <w:r w:rsidRPr="00B20AE8">
              <w:rPr>
                <w:lang w:eastAsia="en-GB"/>
              </w:rPr>
              <w:t>C: ATCR7</w:t>
            </w:r>
          </w:p>
          <w:p w14:paraId="1F0FD2A7" w14:textId="77777777" w:rsidR="00D57AAC" w:rsidRPr="00B20AE8" w:rsidRDefault="00D57AAC" w:rsidP="0039402F">
            <w:pPr>
              <w:pStyle w:val="TAL"/>
              <w:rPr>
                <w:lang w:eastAsia="en-GB"/>
              </w:rPr>
            </w:pPr>
            <w:r w:rsidRPr="00B20AE8">
              <w:rPr>
                <w:lang w:eastAsia="en-GB"/>
              </w:rPr>
              <w:t>CNC: ANTCR7 C/NC: ATCR7, ANTCR7</w:t>
            </w:r>
          </w:p>
        </w:tc>
      </w:tr>
      <w:tr w:rsidR="004F339F" w:rsidRPr="00B20AE8" w14:paraId="486D0A5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4BE443C" w14:textId="77777777" w:rsidR="00CD3421" w:rsidRPr="00B20AE8" w:rsidRDefault="00CD3421" w:rsidP="0039402F">
            <w:pPr>
              <w:pStyle w:val="TAL"/>
              <w:rPr>
                <w:lang w:eastAsia="en-GB"/>
              </w:rPr>
            </w:pPr>
            <w:r w:rsidRPr="00B20AE8">
              <w:rPr>
                <w:lang w:eastAsia="en-GB"/>
              </w:rPr>
              <w:t>6.8</w:t>
            </w:r>
          </w:p>
        </w:tc>
        <w:tc>
          <w:tcPr>
            <w:tcW w:w="2739" w:type="dxa"/>
            <w:tcBorders>
              <w:top w:val="nil"/>
              <w:left w:val="nil"/>
              <w:bottom w:val="single" w:sz="4" w:space="0" w:color="auto"/>
              <w:right w:val="single" w:sz="4" w:space="0" w:color="auto"/>
            </w:tcBorders>
            <w:shd w:val="clear" w:color="auto" w:fill="auto"/>
            <w:noWrap/>
            <w:hideMark/>
          </w:tcPr>
          <w:p w14:paraId="224CA6FD" w14:textId="77777777" w:rsidR="00CD3421" w:rsidRPr="00B20AE8" w:rsidRDefault="00CD3421" w:rsidP="0039402F">
            <w:pPr>
              <w:pStyle w:val="TAL"/>
              <w:rPr>
                <w:lang w:eastAsia="en-GB"/>
              </w:rPr>
            </w:pPr>
            <w:r w:rsidRPr="00B20AE8">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71AEEEAE"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F0780F2"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3DEAA7F2"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6E39B532" w14:textId="77777777" w:rsidR="00CD3421" w:rsidRPr="00B20AE8" w:rsidRDefault="00D57AAC"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6E9278A" w14:textId="77777777" w:rsidR="00CD3421" w:rsidRPr="00B20AE8" w:rsidRDefault="00D57AAC"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99EB406" w14:textId="77777777" w:rsidR="00CD3421" w:rsidRPr="00B20AE8" w:rsidRDefault="00D57AAC" w:rsidP="0039402F">
            <w:pPr>
              <w:pStyle w:val="TAC"/>
              <w:rPr>
                <w:lang w:eastAsia="en-GB"/>
              </w:rPr>
            </w:pPr>
            <w:r w:rsidRPr="00B20AE8">
              <w:rPr>
                <w:lang w:eastAsia="en-GB"/>
              </w:rPr>
              <w:t>-</w:t>
            </w:r>
          </w:p>
        </w:tc>
      </w:tr>
      <w:tr w:rsidR="004F339F" w:rsidRPr="00B20AE8" w14:paraId="42AA2EF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31B1DA"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F80A54C" w14:textId="77777777" w:rsidR="00D57AAC" w:rsidRPr="00B20AE8" w:rsidRDefault="00D57AAC" w:rsidP="0039402F">
            <w:pPr>
              <w:pStyle w:val="TAL"/>
              <w:rPr>
                <w:lang w:eastAsia="en-GB"/>
              </w:rPr>
            </w:pPr>
            <w:r w:rsidRPr="00B20AE8">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05526227" w14:textId="0C33CD53"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300" w:type="dxa"/>
            <w:tcBorders>
              <w:top w:val="nil"/>
              <w:left w:val="nil"/>
              <w:bottom w:val="single" w:sz="4" w:space="0" w:color="auto"/>
              <w:right w:val="single" w:sz="4" w:space="0" w:color="auto"/>
            </w:tcBorders>
            <w:shd w:val="clear" w:color="auto" w:fill="auto"/>
            <w:hideMark/>
          </w:tcPr>
          <w:p w14:paraId="448C2A4A" w14:textId="3FDED9BD"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51" w:type="dxa"/>
            <w:tcBorders>
              <w:top w:val="nil"/>
              <w:left w:val="nil"/>
              <w:bottom w:val="single" w:sz="4" w:space="0" w:color="auto"/>
              <w:right w:val="single" w:sz="4" w:space="0" w:color="auto"/>
            </w:tcBorders>
            <w:shd w:val="clear" w:color="auto" w:fill="auto"/>
            <w:hideMark/>
          </w:tcPr>
          <w:p w14:paraId="503F3498" w14:textId="1C6CD044"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c>
          <w:tcPr>
            <w:tcW w:w="1015" w:type="dxa"/>
            <w:tcBorders>
              <w:top w:val="nil"/>
              <w:left w:val="nil"/>
              <w:bottom w:val="single" w:sz="4" w:space="0" w:color="auto"/>
              <w:right w:val="single" w:sz="4" w:space="0" w:color="auto"/>
            </w:tcBorders>
          </w:tcPr>
          <w:p w14:paraId="23D191A6" w14:textId="648D1A98"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271" w:type="dxa"/>
            <w:tcBorders>
              <w:top w:val="nil"/>
              <w:left w:val="nil"/>
              <w:bottom w:val="single" w:sz="4" w:space="0" w:color="auto"/>
              <w:right w:val="single" w:sz="4" w:space="0" w:color="auto"/>
            </w:tcBorders>
          </w:tcPr>
          <w:p w14:paraId="39CD4C65" w14:textId="39AE0155"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49" w:type="dxa"/>
            <w:tcBorders>
              <w:top w:val="nil"/>
              <w:left w:val="nil"/>
              <w:bottom w:val="single" w:sz="4" w:space="0" w:color="auto"/>
              <w:right w:val="single" w:sz="4" w:space="0" w:color="auto"/>
            </w:tcBorders>
          </w:tcPr>
          <w:p w14:paraId="13F89649" w14:textId="280FA645"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r>
      <w:tr w:rsidR="004F339F" w:rsidRPr="00B20AE8" w14:paraId="3721644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5D84EF0"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659102D" w14:textId="77777777" w:rsidR="00D57AAC" w:rsidRPr="00B20AE8" w:rsidRDefault="00D57AAC" w:rsidP="0039402F">
            <w:pPr>
              <w:pStyle w:val="TAL"/>
              <w:rPr>
                <w:lang w:eastAsia="en-GB"/>
              </w:rPr>
            </w:pPr>
            <w:r w:rsidRPr="00B20AE8">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41CE50A9" w14:textId="77777777" w:rsidR="00D57AAC" w:rsidRPr="00B20AE8" w:rsidRDefault="00D57AAC" w:rsidP="0039402F">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22F933B8" w14:textId="77C633F0"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4D41E8E5" w14:textId="77777777" w:rsidR="00D57AAC" w:rsidRPr="00B20AE8" w:rsidRDefault="00D57AA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9064DE" w14:textId="77777777" w:rsidR="00D57AAC" w:rsidRPr="00B20AE8" w:rsidRDefault="00D57AAC" w:rsidP="0039402F">
            <w:pPr>
              <w:pStyle w:val="TAL"/>
              <w:rPr>
                <w:lang w:eastAsia="en-GB"/>
              </w:rPr>
            </w:pPr>
            <w:r w:rsidRPr="00B20AE8">
              <w:rPr>
                <w:lang w:eastAsia="en-GB"/>
              </w:rPr>
              <w:t>CNC: ANTCR7 C/NC:ANTCR7a</w:t>
            </w:r>
          </w:p>
        </w:tc>
        <w:tc>
          <w:tcPr>
            <w:tcW w:w="1271" w:type="dxa"/>
            <w:tcBorders>
              <w:top w:val="nil"/>
              <w:left w:val="nil"/>
              <w:bottom w:val="single" w:sz="4" w:space="0" w:color="auto"/>
              <w:right w:val="single" w:sz="4" w:space="0" w:color="auto"/>
            </w:tcBorders>
          </w:tcPr>
          <w:p w14:paraId="627A8405" w14:textId="1316092D"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49" w:type="dxa"/>
            <w:tcBorders>
              <w:top w:val="nil"/>
              <w:left w:val="nil"/>
              <w:bottom w:val="single" w:sz="4" w:space="0" w:color="auto"/>
              <w:right w:val="single" w:sz="4" w:space="0" w:color="auto"/>
            </w:tcBorders>
          </w:tcPr>
          <w:p w14:paraId="112798E6" w14:textId="77777777" w:rsidR="00D57AAC" w:rsidRPr="00B20AE8" w:rsidRDefault="00D57AAC" w:rsidP="0039402F">
            <w:pPr>
              <w:pStyle w:val="TAL"/>
              <w:rPr>
                <w:lang w:eastAsia="en-GB"/>
              </w:rPr>
            </w:pPr>
            <w:r w:rsidRPr="00B20AE8">
              <w:rPr>
                <w:lang w:eastAsia="en-GB"/>
              </w:rPr>
              <w:t>N/A</w:t>
            </w:r>
          </w:p>
        </w:tc>
      </w:tr>
      <w:tr w:rsidR="00A33949" w:rsidRPr="00B20AE8" w14:paraId="1D2903A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11D962" w14:textId="77777777" w:rsidR="00A33949" w:rsidRPr="00B20AE8" w:rsidRDefault="00A33949"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2CD3E4C" w14:textId="77777777" w:rsidR="00A33949" w:rsidRPr="00B20AE8" w:rsidRDefault="00A33949" w:rsidP="0039402F">
            <w:pPr>
              <w:pStyle w:val="TAL"/>
              <w:rPr>
                <w:lang w:eastAsia="en-GB"/>
              </w:rPr>
            </w:pPr>
            <w:r w:rsidRPr="00B20AE8">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36DBBE34" w14:textId="77777777" w:rsidR="00A33949" w:rsidRPr="00B20AE8" w:rsidRDefault="00A33949"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71CAD81" w14:textId="77777777" w:rsidR="00A33949" w:rsidRPr="00B20AE8" w:rsidRDefault="00A33949"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1238F4D3" w14:textId="3AA76834" w:rsidR="00A33949" w:rsidRPr="00B20AE8" w:rsidRDefault="00A33949" w:rsidP="0039402F">
            <w:pPr>
              <w:pStyle w:val="TAL"/>
              <w:rPr>
                <w:lang w:eastAsia="en-GB"/>
              </w:rPr>
            </w:pPr>
            <w:r w:rsidRPr="00B20AE8">
              <w:rPr>
                <w:lang w:eastAsia="en-GB"/>
              </w:rPr>
              <w:t xml:space="preserve">Same TC as used in </w:t>
            </w:r>
            <w:r>
              <w:rPr>
                <w:lang w:eastAsia="en-GB"/>
              </w:rPr>
              <w:t>clause </w:t>
            </w:r>
            <w:r w:rsidRPr="00B20AE8">
              <w:rPr>
                <w:lang w:eastAsia="en-GB"/>
              </w:rPr>
              <w:t>6.7</w:t>
            </w:r>
          </w:p>
        </w:tc>
        <w:tc>
          <w:tcPr>
            <w:tcW w:w="1015" w:type="dxa"/>
            <w:tcBorders>
              <w:top w:val="nil"/>
              <w:left w:val="nil"/>
              <w:bottom w:val="single" w:sz="4" w:space="0" w:color="auto"/>
              <w:right w:val="single" w:sz="4" w:space="0" w:color="auto"/>
            </w:tcBorders>
          </w:tcPr>
          <w:p w14:paraId="2E14F6A7" w14:textId="77777777" w:rsidR="00A33949" w:rsidRPr="00B20AE8" w:rsidRDefault="00A33949"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754740C0" w14:textId="77777777" w:rsidR="00A33949" w:rsidRPr="00B20AE8" w:rsidRDefault="00A33949"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98C0F05" w14:textId="6079ED96" w:rsidR="00A33949" w:rsidRPr="00B20AE8" w:rsidRDefault="00A33949" w:rsidP="0039402F">
            <w:pPr>
              <w:pStyle w:val="TAL"/>
              <w:rPr>
                <w:lang w:eastAsia="en-GB"/>
              </w:rPr>
            </w:pPr>
            <w:r w:rsidRPr="00B20AE8">
              <w:rPr>
                <w:lang w:eastAsia="en-GB"/>
              </w:rPr>
              <w:t>N/A</w:t>
            </w:r>
          </w:p>
        </w:tc>
      </w:tr>
      <w:tr w:rsidR="00A33949" w:rsidRPr="00B20AE8" w14:paraId="54F2B2E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97E6A39" w14:textId="77777777" w:rsidR="00A33949" w:rsidRPr="00B20AE8" w:rsidRDefault="00A33949" w:rsidP="0039402F">
            <w:pPr>
              <w:pStyle w:val="TAL"/>
              <w:rPr>
                <w:lang w:eastAsia="en-GB"/>
              </w:rPr>
            </w:pPr>
            <w:r w:rsidRPr="00B20AE8">
              <w:rPr>
                <w:lang w:eastAsia="en-GB"/>
              </w:rPr>
              <w:t>7.2</w:t>
            </w:r>
          </w:p>
        </w:tc>
        <w:tc>
          <w:tcPr>
            <w:tcW w:w="2739" w:type="dxa"/>
            <w:tcBorders>
              <w:top w:val="nil"/>
              <w:left w:val="nil"/>
              <w:bottom w:val="single" w:sz="4" w:space="0" w:color="auto"/>
              <w:right w:val="single" w:sz="4" w:space="0" w:color="auto"/>
            </w:tcBorders>
            <w:shd w:val="clear" w:color="auto" w:fill="auto"/>
            <w:noWrap/>
            <w:hideMark/>
          </w:tcPr>
          <w:p w14:paraId="11BDE1E7" w14:textId="77777777" w:rsidR="00A33949" w:rsidRPr="00B20AE8" w:rsidRDefault="00A33949" w:rsidP="0039402F">
            <w:pPr>
              <w:pStyle w:val="TAL"/>
              <w:rPr>
                <w:lang w:eastAsia="en-GB"/>
              </w:rPr>
            </w:pPr>
            <w:r w:rsidRPr="00B20AE8">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C90228D" w14:textId="77777777" w:rsidR="00A33949" w:rsidRPr="00B20AE8" w:rsidRDefault="00A33949"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08A4794" w14:textId="77777777" w:rsidR="00A33949" w:rsidRPr="00B20AE8" w:rsidRDefault="00A33949"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E8AFC3" w14:textId="77777777" w:rsidR="00A33949" w:rsidRPr="00B20AE8" w:rsidRDefault="00A33949"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0ABB21F" w14:textId="77777777" w:rsidR="00A33949" w:rsidRPr="00B20AE8" w:rsidRDefault="00A33949"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5DD0BE0" w14:textId="77777777" w:rsidR="00A33949" w:rsidRPr="00B20AE8" w:rsidRDefault="00A33949"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1D8E8E" w14:textId="77777777" w:rsidR="00A33949" w:rsidRPr="00B20AE8" w:rsidRDefault="00A33949" w:rsidP="0039402F">
            <w:pPr>
              <w:pStyle w:val="TAC"/>
              <w:rPr>
                <w:lang w:eastAsia="en-GB"/>
              </w:rPr>
            </w:pPr>
            <w:r w:rsidRPr="00B20AE8">
              <w:rPr>
                <w:lang w:eastAsia="en-GB"/>
              </w:rPr>
              <w:t>-</w:t>
            </w:r>
          </w:p>
        </w:tc>
      </w:tr>
      <w:tr w:rsidR="00A33949" w:rsidRPr="00B20AE8" w14:paraId="14DC807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7DC72A07"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5CA43904" w14:textId="77777777" w:rsidR="00A33949" w:rsidRPr="00B20AE8" w:rsidRDefault="00A33949" w:rsidP="0039402F">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32C2CA4" w14:textId="4AAA715D" w:rsidR="00A33949" w:rsidRPr="00B20AE8" w:rsidRDefault="00A33949" w:rsidP="0039402F">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70B94F6A" w14:textId="7B5A2B96" w:rsidR="00A33949" w:rsidRPr="00B20AE8" w:rsidRDefault="00A33949" w:rsidP="0039402F">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10288C6C" w14:textId="139F68CD" w:rsidR="00A33949" w:rsidRPr="00B20AE8" w:rsidRDefault="00A33949" w:rsidP="0039402F">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7E9FC8E6" w14:textId="5929DE9F" w:rsidR="00A33949" w:rsidRPr="00B20AE8" w:rsidRDefault="00A33949" w:rsidP="0039402F">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52EB0C33" w14:textId="67601C18" w:rsidR="00A33949" w:rsidRPr="00B20AE8" w:rsidRDefault="00A33949" w:rsidP="0039402F">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E3FE90E" w14:textId="1E71033C" w:rsidR="00A33949" w:rsidRPr="00B20AE8" w:rsidRDefault="00A33949" w:rsidP="0039402F">
            <w:pPr>
              <w:pStyle w:val="TAL"/>
              <w:rPr>
                <w:lang w:eastAsia="en-GB"/>
              </w:rPr>
            </w:pPr>
            <w:r>
              <w:rPr>
                <w:lang w:eastAsia="en-GB"/>
              </w:rPr>
              <w:t>clause </w:t>
            </w:r>
            <w:r w:rsidRPr="00B20AE8">
              <w:rPr>
                <w:lang w:eastAsia="en-GB"/>
              </w:rPr>
              <w:t xml:space="preserve">5.3.4 </w:t>
            </w:r>
          </w:p>
        </w:tc>
      </w:tr>
      <w:tr w:rsidR="00A33949" w:rsidRPr="00B20AE8" w14:paraId="41878AC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6A39793F"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39ED572E" w14:textId="77777777" w:rsidR="00A33949" w:rsidRPr="00B20AE8" w:rsidRDefault="00A33949" w:rsidP="0039402F">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61364BC3" w14:textId="05FD6138" w:rsidR="00A33949" w:rsidRPr="00B20AE8" w:rsidRDefault="00A33949" w:rsidP="0039402F">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7B055FB0" w14:textId="4B6BD746" w:rsidR="00A33949" w:rsidRPr="00B20AE8" w:rsidRDefault="00A33949" w:rsidP="0039402F">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1834D9B4"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3E907E1F"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484339C9"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60CBBA5" w14:textId="77777777" w:rsidR="00A33949" w:rsidRPr="00B20AE8" w:rsidRDefault="00A33949" w:rsidP="0039402F">
            <w:pPr>
              <w:pStyle w:val="TAL"/>
              <w:rPr>
                <w:lang w:eastAsia="en-GB"/>
              </w:rPr>
            </w:pPr>
            <w:r w:rsidRPr="00B20AE8">
              <w:rPr>
                <w:lang w:eastAsia="en-GB"/>
              </w:rPr>
              <w:t>N/A</w:t>
            </w:r>
          </w:p>
        </w:tc>
      </w:tr>
      <w:tr w:rsidR="00A33949" w:rsidRPr="00B20AE8" w14:paraId="5C69471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7E4967E"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76E2634" w14:textId="77777777" w:rsidR="00A33949" w:rsidRPr="00B20AE8" w:rsidRDefault="00A33949" w:rsidP="0039402F">
            <w:pPr>
              <w:pStyle w:val="TAL"/>
              <w:rPr>
                <w:lang w:eastAsia="en-GB"/>
              </w:rPr>
            </w:pPr>
            <w:r w:rsidRPr="00B20AE8">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BC8F35"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7CE9076"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7A88DF26" w14:textId="446DDCE0" w:rsidR="00A33949" w:rsidRPr="00B20AE8" w:rsidRDefault="00A33949" w:rsidP="0039402F">
            <w:pPr>
              <w:pStyle w:val="TAL"/>
              <w:rPr>
                <w:lang w:eastAsia="en-GB"/>
              </w:rPr>
            </w:pPr>
            <w:r>
              <w:rPr>
                <w:lang w:eastAsia="en-GB"/>
              </w:rPr>
              <w:t>clause </w:t>
            </w:r>
            <w:r w:rsidRPr="00B20AE8">
              <w:rPr>
                <w:lang w:eastAsia="en-GB"/>
              </w:rPr>
              <w:t xml:space="preserve">5.3.3 </w:t>
            </w:r>
          </w:p>
        </w:tc>
        <w:tc>
          <w:tcPr>
            <w:tcW w:w="1015" w:type="dxa"/>
            <w:tcBorders>
              <w:top w:val="single" w:sz="4" w:space="0" w:color="auto"/>
              <w:left w:val="nil"/>
              <w:bottom w:val="single" w:sz="4" w:space="0" w:color="auto"/>
              <w:right w:val="single" w:sz="4" w:space="0" w:color="auto"/>
            </w:tcBorders>
          </w:tcPr>
          <w:p w14:paraId="6FE59E4D"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56F6E695"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8F8D0A6" w14:textId="77777777" w:rsidR="00A33949" w:rsidRPr="00B20AE8" w:rsidRDefault="00A33949" w:rsidP="0039402F">
            <w:pPr>
              <w:pStyle w:val="TAL"/>
              <w:rPr>
                <w:lang w:eastAsia="en-GB"/>
              </w:rPr>
            </w:pPr>
            <w:r w:rsidRPr="00B20AE8">
              <w:rPr>
                <w:lang w:eastAsia="en-GB"/>
              </w:rPr>
              <w:t>N/A</w:t>
            </w:r>
          </w:p>
        </w:tc>
      </w:tr>
      <w:tr w:rsidR="00A33949" w:rsidRPr="00B20AE8" w14:paraId="0017E2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D8646A" w14:textId="77777777" w:rsidR="00A33949" w:rsidRPr="00B20AE8" w:rsidRDefault="00A33949"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1911F69" w14:textId="77777777" w:rsidR="00A33949" w:rsidRPr="00B20AE8" w:rsidRDefault="00A33949" w:rsidP="0039402F">
            <w:pPr>
              <w:pStyle w:val="TAL"/>
              <w:rPr>
                <w:lang w:eastAsia="en-GB"/>
              </w:rPr>
            </w:pPr>
            <w:r w:rsidRPr="00B20AE8">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376EBE03" w14:textId="77777777" w:rsidR="00A33949" w:rsidRPr="00B20AE8" w:rsidRDefault="00A33949"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E7C3BC7" w14:textId="77777777" w:rsidR="00A33949" w:rsidRPr="00B20AE8" w:rsidRDefault="00A33949"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6F0E198E" w14:textId="77777777" w:rsidR="00A33949" w:rsidRPr="00B20AE8" w:rsidRDefault="00A33949"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AF75BBE" w14:textId="77777777" w:rsidR="00A33949" w:rsidRPr="00B20AE8" w:rsidRDefault="00A33949" w:rsidP="0039402F">
            <w:pPr>
              <w:pStyle w:val="TAL"/>
              <w:rPr>
                <w:lang w:eastAsia="en-GB"/>
              </w:rPr>
            </w:pPr>
            <w:r w:rsidRPr="00B20AE8">
              <w:rPr>
                <w:lang w:eastAsia="en-GB"/>
              </w:rPr>
              <w:t>ATCR4d</w:t>
            </w:r>
          </w:p>
        </w:tc>
        <w:tc>
          <w:tcPr>
            <w:tcW w:w="1271" w:type="dxa"/>
            <w:tcBorders>
              <w:top w:val="nil"/>
              <w:left w:val="nil"/>
              <w:bottom w:val="single" w:sz="4" w:space="0" w:color="auto"/>
              <w:right w:val="single" w:sz="4" w:space="0" w:color="auto"/>
            </w:tcBorders>
          </w:tcPr>
          <w:p w14:paraId="4E8744F1" w14:textId="77777777" w:rsidR="00A33949" w:rsidRPr="00B20AE8" w:rsidRDefault="00A33949" w:rsidP="0039402F">
            <w:pPr>
              <w:pStyle w:val="TAL"/>
              <w:rPr>
                <w:lang w:eastAsia="en-GB"/>
              </w:rPr>
            </w:pPr>
            <w:r w:rsidRPr="00B20AE8">
              <w:rPr>
                <w:lang w:eastAsia="en-GB"/>
              </w:rPr>
              <w:t>ATRC4d</w:t>
            </w:r>
          </w:p>
        </w:tc>
        <w:tc>
          <w:tcPr>
            <w:tcW w:w="849" w:type="dxa"/>
            <w:tcBorders>
              <w:top w:val="nil"/>
              <w:left w:val="nil"/>
              <w:bottom w:val="single" w:sz="4" w:space="0" w:color="auto"/>
              <w:right w:val="single" w:sz="4" w:space="0" w:color="auto"/>
            </w:tcBorders>
          </w:tcPr>
          <w:p w14:paraId="366C9EE1" w14:textId="77777777" w:rsidR="00A33949" w:rsidRPr="00B20AE8" w:rsidRDefault="00A33949" w:rsidP="0039402F">
            <w:pPr>
              <w:pStyle w:val="TAL"/>
              <w:rPr>
                <w:lang w:eastAsia="en-GB"/>
              </w:rPr>
            </w:pPr>
            <w:r w:rsidRPr="00B20AE8">
              <w:rPr>
                <w:lang w:eastAsia="en-GB"/>
              </w:rPr>
              <w:t>ATCR4d</w:t>
            </w:r>
          </w:p>
        </w:tc>
      </w:tr>
      <w:tr w:rsidR="00A33949" w:rsidRPr="00B20AE8" w14:paraId="0A2AC62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F5CDEA6" w14:textId="77777777" w:rsidR="00A33949" w:rsidRPr="00B20AE8" w:rsidRDefault="00A33949" w:rsidP="0039402F">
            <w:pPr>
              <w:pStyle w:val="TAL"/>
              <w:rPr>
                <w:lang w:eastAsia="en-GB"/>
              </w:rPr>
            </w:pPr>
            <w:r w:rsidRPr="00B20AE8">
              <w:rPr>
                <w:lang w:eastAsia="en-GB"/>
              </w:rPr>
              <w:t>7.3</w:t>
            </w:r>
          </w:p>
        </w:tc>
        <w:tc>
          <w:tcPr>
            <w:tcW w:w="2739" w:type="dxa"/>
            <w:tcBorders>
              <w:top w:val="nil"/>
              <w:left w:val="nil"/>
              <w:bottom w:val="single" w:sz="4" w:space="0" w:color="auto"/>
              <w:right w:val="single" w:sz="4" w:space="0" w:color="auto"/>
            </w:tcBorders>
            <w:shd w:val="clear" w:color="auto" w:fill="auto"/>
            <w:noWrap/>
            <w:hideMark/>
          </w:tcPr>
          <w:p w14:paraId="18D662B2" w14:textId="77777777" w:rsidR="00A33949" w:rsidRPr="00B20AE8" w:rsidRDefault="00A33949" w:rsidP="0039402F">
            <w:pPr>
              <w:pStyle w:val="TAL"/>
              <w:rPr>
                <w:lang w:eastAsia="en-GB"/>
              </w:rPr>
            </w:pPr>
            <w:r w:rsidRPr="00B20AE8">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7395065A" w14:textId="77777777" w:rsidR="00A33949" w:rsidRPr="00B20AE8" w:rsidRDefault="00A33949"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72193AC" w14:textId="77777777" w:rsidR="00A33949" w:rsidRPr="00B20AE8" w:rsidRDefault="00A33949"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E2AF365" w14:textId="77777777" w:rsidR="00A33949" w:rsidRPr="00B20AE8" w:rsidRDefault="00A33949"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0C82F39" w14:textId="77777777" w:rsidR="00A33949" w:rsidRPr="00B20AE8" w:rsidRDefault="00A33949"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4AC88D20" w14:textId="77777777" w:rsidR="00A33949" w:rsidRPr="00B20AE8" w:rsidRDefault="00A33949"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ADAE25D" w14:textId="77777777" w:rsidR="00A33949" w:rsidRPr="00B20AE8" w:rsidRDefault="00A33949" w:rsidP="0039402F">
            <w:pPr>
              <w:pStyle w:val="TAC"/>
              <w:rPr>
                <w:lang w:eastAsia="en-GB"/>
              </w:rPr>
            </w:pPr>
            <w:r w:rsidRPr="00B20AE8">
              <w:rPr>
                <w:lang w:eastAsia="en-GB"/>
              </w:rPr>
              <w:t>-</w:t>
            </w:r>
          </w:p>
        </w:tc>
      </w:tr>
      <w:tr w:rsidR="00A33949" w:rsidRPr="00B20AE8" w14:paraId="2FA992F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260195A0"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25D5D678" w14:textId="77777777" w:rsidR="00A33949" w:rsidRPr="00B20AE8" w:rsidRDefault="00A33949" w:rsidP="0039402F">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17918E0A" w14:textId="4AC47510" w:rsidR="00A33949" w:rsidRPr="00B20AE8" w:rsidRDefault="00A33949" w:rsidP="0039402F">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4602E44F" w14:textId="64D4132E" w:rsidR="00A33949" w:rsidRPr="00B20AE8" w:rsidRDefault="00A33949" w:rsidP="0039402F">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77FD79E5" w14:textId="208FC214" w:rsidR="00A33949" w:rsidRPr="00B20AE8" w:rsidRDefault="00A33949" w:rsidP="0039402F">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523A462B" w14:textId="60994BD2" w:rsidR="00A33949" w:rsidRPr="00B20AE8" w:rsidRDefault="00A33949" w:rsidP="0039402F">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20A2C2C1" w14:textId="5A671C8C" w:rsidR="00A33949" w:rsidRPr="00B20AE8" w:rsidRDefault="00A33949" w:rsidP="0039402F">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F162581" w14:textId="32BC7944" w:rsidR="00A33949" w:rsidRPr="00B20AE8" w:rsidRDefault="00A33949" w:rsidP="0039402F">
            <w:pPr>
              <w:pStyle w:val="TAL"/>
              <w:rPr>
                <w:lang w:eastAsia="en-GB"/>
              </w:rPr>
            </w:pPr>
            <w:r>
              <w:rPr>
                <w:lang w:eastAsia="en-GB"/>
              </w:rPr>
              <w:t>clause </w:t>
            </w:r>
            <w:r w:rsidRPr="00B20AE8">
              <w:rPr>
                <w:lang w:eastAsia="en-GB"/>
              </w:rPr>
              <w:t xml:space="preserve">5.3.4 </w:t>
            </w:r>
          </w:p>
        </w:tc>
      </w:tr>
      <w:tr w:rsidR="00A33949" w:rsidRPr="00B20AE8" w14:paraId="2356ECA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1777E40D"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D7483C9" w14:textId="77777777" w:rsidR="00A33949" w:rsidRPr="00B20AE8" w:rsidRDefault="00A33949" w:rsidP="0039402F">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9F0B7A6" w14:textId="0393577B" w:rsidR="00A33949" w:rsidRPr="00B20AE8" w:rsidRDefault="00A33949" w:rsidP="0039402F">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12C21813" w14:textId="3A03A9E3" w:rsidR="00A33949" w:rsidRPr="00B20AE8" w:rsidRDefault="00A33949" w:rsidP="0039402F">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3B22504B"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E6F1A59"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77529EA5"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379D29BC" w14:textId="77777777" w:rsidR="00A33949" w:rsidRPr="00B20AE8" w:rsidRDefault="00A33949" w:rsidP="0039402F">
            <w:pPr>
              <w:pStyle w:val="TAL"/>
              <w:rPr>
                <w:lang w:eastAsia="en-GB"/>
              </w:rPr>
            </w:pPr>
            <w:r w:rsidRPr="00B20AE8">
              <w:rPr>
                <w:lang w:eastAsia="en-GB"/>
              </w:rPr>
              <w:t>N/A</w:t>
            </w:r>
          </w:p>
        </w:tc>
      </w:tr>
      <w:tr w:rsidR="00A33949" w:rsidRPr="00B20AE8" w14:paraId="1818E64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58C0ECCD"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7C49482A" w14:textId="77777777" w:rsidR="00A33949" w:rsidRPr="00B20AE8" w:rsidRDefault="00A33949" w:rsidP="0039402F">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2626F57"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35562EA7"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46489289"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92A71C0" w14:textId="77777777" w:rsidR="00A33949" w:rsidRPr="00B20AE8" w:rsidRDefault="00A33949" w:rsidP="0039402F">
            <w:pPr>
              <w:pStyle w:val="TAL"/>
              <w:rPr>
                <w:lang w:eastAsia="en-GB"/>
              </w:rPr>
            </w:pPr>
            <w:r w:rsidRPr="00B20AE8">
              <w:rPr>
                <w:lang w:eastAsia="en-GB"/>
              </w:rPr>
              <w:t>ATRC4d</w:t>
            </w:r>
          </w:p>
        </w:tc>
        <w:tc>
          <w:tcPr>
            <w:tcW w:w="1271" w:type="dxa"/>
            <w:tcBorders>
              <w:top w:val="single" w:sz="4" w:space="0" w:color="auto"/>
              <w:left w:val="nil"/>
              <w:bottom w:val="single" w:sz="4" w:space="0" w:color="auto"/>
              <w:right w:val="single" w:sz="4" w:space="0" w:color="auto"/>
            </w:tcBorders>
          </w:tcPr>
          <w:p w14:paraId="1C5AC6BE" w14:textId="77777777" w:rsidR="00A33949" w:rsidRPr="00B20AE8" w:rsidRDefault="00A33949" w:rsidP="0039402F">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61872164" w14:textId="77777777" w:rsidR="00A33949" w:rsidRPr="00B20AE8" w:rsidRDefault="00A33949" w:rsidP="0039402F">
            <w:pPr>
              <w:pStyle w:val="TAL"/>
              <w:rPr>
                <w:lang w:eastAsia="en-GB"/>
              </w:rPr>
            </w:pPr>
            <w:r w:rsidRPr="00B20AE8">
              <w:rPr>
                <w:lang w:eastAsia="en-GB"/>
              </w:rPr>
              <w:t>ATCR4d</w:t>
            </w:r>
          </w:p>
        </w:tc>
      </w:tr>
      <w:tr w:rsidR="00A33949" w:rsidRPr="00B20AE8" w14:paraId="6DA8A5E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E46E951" w14:textId="77777777" w:rsidR="00A33949" w:rsidRPr="00B20AE8" w:rsidRDefault="00A33949" w:rsidP="0039402F">
            <w:pPr>
              <w:pStyle w:val="TAL"/>
              <w:rPr>
                <w:lang w:eastAsia="en-GB"/>
              </w:rPr>
            </w:pPr>
            <w:r w:rsidRPr="00B20AE8">
              <w:rPr>
                <w:lang w:eastAsia="en-GB"/>
              </w:rPr>
              <w:t>7.4</w:t>
            </w:r>
          </w:p>
        </w:tc>
        <w:tc>
          <w:tcPr>
            <w:tcW w:w="2739" w:type="dxa"/>
            <w:tcBorders>
              <w:top w:val="single" w:sz="4" w:space="0" w:color="auto"/>
              <w:left w:val="nil"/>
              <w:bottom w:val="single" w:sz="4" w:space="0" w:color="auto"/>
              <w:right w:val="single" w:sz="4" w:space="0" w:color="auto"/>
            </w:tcBorders>
            <w:shd w:val="clear" w:color="auto" w:fill="auto"/>
            <w:noWrap/>
            <w:hideMark/>
          </w:tcPr>
          <w:p w14:paraId="517192C1" w14:textId="77777777" w:rsidR="00A33949" w:rsidRPr="00B20AE8" w:rsidRDefault="00A33949" w:rsidP="0039402F">
            <w:pPr>
              <w:pStyle w:val="TAL"/>
              <w:rPr>
                <w:lang w:eastAsia="en-GB"/>
              </w:rPr>
            </w:pPr>
            <w:r w:rsidRPr="00B20AE8">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0D17D726"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66A588E5"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7781ACF4"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4D4FED5"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A410453"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6B4FC0E9" w14:textId="77777777" w:rsidR="00A33949" w:rsidRPr="00B20AE8" w:rsidRDefault="00A33949" w:rsidP="0039402F">
            <w:pPr>
              <w:pStyle w:val="TAC"/>
              <w:rPr>
                <w:lang w:eastAsia="en-GB"/>
              </w:rPr>
            </w:pPr>
            <w:r w:rsidRPr="00B20AE8">
              <w:rPr>
                <w:lang w:eastAsia="en-GB"/>
              </w:rPr>
              <w:t>-</w:t>
            </w:r>
          </w:p>
        </w:tc>
      </w:tr>
      <w:tr w:rsidR="00A33949" w:rsidRPr="00B20AE8" w14:paraId="49D4342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9F1611C"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C27796A" w14:textId="77777777" w:rsidR="00A33949" w:rsidRPr="00B20AE8" w:rsidRDefault="00A33949" w:rsidP="0039402F">
            <w:pPr>
              <w:pStyle w:val="TAL"/>
              <w:rPr>
                <w:lang w:eastAsia="en-GB"/>
              </w:rPr>
            </w:pPr>
            <w:r w:rsidRPr="00B20AE8">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5169B64B" w14:textId="7CB86C68" w:rsidR="00A33949" w:rsidRPr="00B20AE8" w:rsidRDefault="00A33949" w:rsidP="0039402F">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F832C77" w14:textId="11D25F70" w:rsidR="00A33949" w:rsidRPr="00B20AE8" w:rsidRDefault="00A33949" w:rsidP="0039402F">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464DCD89" w14:textId="197BF59B" w:rsidR="00A33949" w:rsidRPr="00B20AE8" w:rsidRDefault="00A33949" w:rsidP="0039402F">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31D2E7B9" w14:textId="2D1FB4F2" w:rsidR="00A33949" w:rsidRPr="00B20AE8" w:rsidRDefault="00A33949" w:rsidP="0039402F">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03106DB7" w14:textId="0DBDD5F7" w:rsidR="00A33949" w:rsidRPr="00B20AE8" w:rsidRDefault="00A33949" w:rsidP="0039402F">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284DC03A" w14:textId="3A2FE2BD" w:rsidR="00A33949" w:rsidRPr="00B20AE8" w:rsidRDefault="00A33949" w:rsidP="0039402F">
            <w:pPr>
              <w:pStyle w:val="TAL"/>
              <w:rPr>
                <w:lang w:eastAsia="en-GB"/>
              </w:rPr>
            </w:pPr>
            <w:r>
              <w:rPr>
                <w:lang w:eastAsia="en-GB"/>
              </w:rPr>
              <w:t>Clause </w:t>
            </w:r>
            <w:r w:rsidRPr="00B20AE8">
              <w:rPr>
                <w:lang w:eastAsia="en-GB"/>
              </w:rPr>
              <w:t xml:space="preserve">5.3.4 </w:t>
            </w:r>
          </w:p>
        </w:tc>
      </w:tr>
      <w:tr w:rsidR="00A33949" w:rsidRPr="00B20AE8" w14:paraId="316903D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CE0DCA2"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97D1C5B" w14:textId="77777777" w:rsidR="00A33949" w:rsidRPr="00B20AE8" w:rsidRDefault="00A33949" w:rsidP="0039402F">
            <w:pPr>
              <w:pStyle w:val="TAL"/>
              <w:rPr>
                <w:lang w:eastAsia="en-GB"/>
              </w:rPr>
            </w:pPr>
            <w:r w:rsidRPr="00B20AE8">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1FB578F2" w14:textId="0E4A4C79" w:rsidR="00A33949" w:rsidRPr="00B20AE8" w:rsidRDefault="00A33949" w:rsidP="0039402F">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tcPr>
          <w:p w14:paraId="0FEDA400" w14:textId="71B02AB6" w:rsidR="00A33949" w:rsidRPr="00B20AE8" w:rsidRDefault="00A33949" w:rsidP="0039402F">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tcPr>
          <w:p w14:paraId="2AB93D70"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F76B653"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283D5051"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33EF5D0" w14:textId="77777777" w:rsidR="00A33949" w:rsidRPr="00B20AE8" w:rsidRDefault="00A33949" w:rsidP="0039402F">
            <w:pPr>
              <w:pStyle w:val="TAL"/>
              <w:rPr>
                <w:lang w:eastAsia="en-GB"/>
              </w:rPr>
            </w:pPr>
            <w:r w:rsidRPr="00B20AE8">
              <w:rPr>
                <w:lang w:eastAsia="en-GB"/>
              </w:rPr>
              <w:t>N/A</w:t>
            </w:r>
          </w:p>
        </w:tc>
      </w:tr>
      <w:tr w:rsidR="00A33949" w:rsidRPr="00B20AE8" w14:paraId="69AF74CD"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4C5B37D"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4F838E76" w14:textId="77777777" w:rsidR="00A33949" w:rsidRPr="00B20AE8" w:rsidRDefault="00A33949" w:rsidP="0039402F">
            <w:pPr>
              <w:pStyle w:val="TAL"/>
              <w:rPr>
                <w:lang w:eastAsia="en-GB"/>
              </w:rPr>
            </w:pPr>
            <w:r w:rsidRPr="00B20AE8">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04FD2CB9"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FA95F3D"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FB7A38B"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09D30D" w14:textId="77777777" w:rsidR="00A33949" w:rsidRPr="00B20AE8" w:rsidRDefault="00A33949" w:rsidP="0039402F">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0AF28579" w14:textId="77777777" w:rsidR="00A33949" w:rsidRPr="00B20AE8" w:rsidRDefault="00A33949" w:rsidP="0039402F">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14F72E14" w14:textId="77777777" w:rsidR="00A33949" w:rsidRPr="00B20AE8" w:rsidRDefault="00A33949" w:rsidP="0039402F">
            <w:pPr>
              <w:pStyle w:val="TAL"/>
              <w:rPr>
                <w:lang w:eastAsia="en-GB"/>
              </w:rPr>
            </w:pPr>
            <w:r w:rsidRPr="00B20AE8">
              <w:rPr>
                <w:lang w:eastAsia="en-GB"/>
              </w:rPr>
              <w:t>ATCR4d</w:t>
            </w:r>
          </w:p>
        </w:tc>
      </w:tr>
      <w:tr w:rsidR="00A33949" w:rsidRPr="00B20AE8" w14:paraId="4A6D9C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B20DDE1" w14:textId="77777777" w:rsidR="00A33949" w:rsidRPr="00B20AE8" w:rsidRDefault="00A33949" w:rsidP="0039402F">
            <w:pPr>
              <w:pStyle w:val="TAL"/>
              <w:rPr>
                <w:lang w:eastAsia="en-GB"/>
              </w:rPr>
            </w:pPr>
            <w:r w:rsidRPr="00B20AE8">
              <w:rPr>
                <w:lang w:eastAsia="en-GB"/>
              </w:rPr>
              <w:t>7.5</w:t>
            </w:r>
          </w:p>
        </w:tc>
        <w:tc>
          <w:tcPr>
            <w:tcW w:w="2739" w:type="dxa"/>
            <w:tcBorders>
              <w:top w:val="single" w:sz="4" w:space="0" w:color="auto"/>
              <w:left w:val="nil"/>
              <w:bottom w:val="single" w:sz="4" w:space="0" w:color="auto"/>
              <w:right w:val="single" w:sz="4" w:space="0" w:color="auto"/>
            </w:tcBorders>
            <w:shd w:val="clear" w:color="auto" w:fill="auto"/>
            <w:noWrap/>
          </w:tcPr>
          <w:p w14:paraId="06ECA874" w14:textId="77777777" w:rsidR="00A33949" w:rsidRPr="00B20AE8" w:rsidRDefault="00A33949" w:rsidP="0039402F">
            <w:pPr>
              <w:pStyle w:val="TAL"/>
              <w:rPr>
                <w:lang w:eastAsia="en-GB"/>
              </w:rPr>
            </w:pPr>
            <w:r w:rsidRPr="00B20AE8">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400727F5"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D94B639"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D1F88D6"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3DD17BBE"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2885078F"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27FC322" w14:textId="77777777" w:rsidR="00A33949" w:rsidRPr="00B20AE8" w:rsidRDefault="00A33949" w:rsidP="0039402F">
            <w:pPr>
              <w:pStyle w:val="TAC"/>
              <w:rPr>
                <w:lang w:eastAsia="en-GB"/>
              </w:rPr>
            </w:pPr>
            <w:r w:rsidRPr="00B20AE8">
              <w:rPr>
                <w:lang w:eastAsia="en-GB"/>
              </w:rPr>
              <w:t>-</w:t>
            </w:r>
          </w:p>
        </w:tc>
      </w:tr>
      <w:tr w:rsidR="00A33949" w:rsidRPr="00B20AE8" w14:paraId="0ED6617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A09BC53"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128AAF2C" w14:textId="77777777" w:rsidR="00A33949" w:rsidRPr="00B20AE8" w:rsidRDefault="00A33949" w:rsidP="0039402F">
            <w:pPr>
              <w:pStyle w:val="TAL"/>
              <w:rPr>
                <w:lang w:eastAsia="en-GB"/>
              </w:rPr>
            </w:pPr>
            <w:r w:rsidRPr="00B20AE8">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6D6ED77D" w14:textId="77777777" w:rsidR="00A33949" w:rsidRPr="00B20AE8" w:rsidRDefault="00A33949" w:rsidP="0039402F">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504DD291"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493DDC4"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47AF80EB" w14:textId="77777777" w:rsidR="00A33949" w:rsidRPr="00B20AE8" w:rsidRDefault="00A33949" w:rsidP="0039402F">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2F1939C" w14:textId="77777777" w:rsidR="00A33949" w:rsidRPr="00B20AE8" w:rsidRDefault="00A33949" w:rsidP="0039402F">
            <w:pPr>
              <w:pStyle w:val="TAL"/>
              <w:rPr>
                <w:lang w:eastAsia="en-GB"/>
              </w:rPr>
            </w:pPr>
            <w:r w:rsidRPr="00B20AE8">
              <w:rPr>
                <w:lang w:eastAsia="en-GB"/>
              </w:rPr>
              <w:t>C: ATCR7</w:t>
            </w:r>
          </w:p>
          <w:p w14:paraId="78B89226" w14:textId="77777777" w:rsidR="00A33949" w:rsidRPr="00B20AE8" w:rsidRDefault="00A33949" w:rsidP="0039402F">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5BCBAAC6" w14:textId="77777777" w:rsidR="00A33949" w:rsidRPr="00B20AE8" w:rsidRDefault="00A33949" w:rsidP="0039402F">
            <w:pPr>
              <w:pStyle w:val="TAL"/>
              <w:rPr>
                <w:lang w:eastAsia="en-GB"/>
              </w:rPr>
            </w:pPr>
            <w:r w:rsidRPr="00B20AE8">
              <w:rPr>
                <w:lang w:eastAsia="en-GB"/>
              </w:rPr>
              <w:t>C: ATCR7</w:t>
            </w:r>
          </w:p>
          <w:p w14:paraId="2F634838" w14:textId="77777777" w:rsidR="00A33949" w:rsidRPr="00B20AE8" w:rsidRDefault="00A33949" w:rsidP="0039402F">
            <w:pPr>
              <w:pStyle w:val="TAL"/>
              <w:rPr>
                <w:lang w:eastAsia="en-GB"/>
              </w:rPr>
            </w:pPr>
            <w:r w:rsidRPr="00B20AE8">
              <w:rPr>
                <w:lang w:eastAsia="en-GB"/>
              </w:rPr>
              <w:t xml:space="preserve">CNC: ANTCR7 C/NC: ATCR7, ANTCR7 </w:t>
            </w:r>
          </w:p>
        </w:tc>
      </w:tr>
      <w:tr w:rsidR="00A33949" w:rsidRPr="00B20AE8" w14:paraId="62AF6D59"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165D2E5"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4A586BAA" w14:textId="77777777" w:rsidR="00A33949" w:rsidRPr="00B20AE8" w:rsidRDefault="00A33949" w:rsidP="0039402F">
            <w:pPr>
              <w:pStyle w:val="TAL"/>
              <w:rPr>
                <w:lang w:eastAsia="en-GB"/>
              </w:rPr>
            </w:pPr>
            <w:r w:rsidRPr="00B20AE8">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3D2735BF" w14:textId="77777777" w:rsidR="00A33949" w:rsidRPr="00B20AE8" w:rsidRDefault="00A33949" w:rsidP="0039402F">
            <w:pPr>
              <w:pStyle w:val="TAL"/>
              <w:rPr>
                <w:lang w:eastAsia="en-GB"/>
              </w:rPr>
            </w:pPr>
            <w:r w:rsidRPr="00B20AE8">
              <w:rPr>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2445A3D3" w14:textId="77777777" w:rsidR="00A33949" w:rsidRPr="00B20AE8" w:rsidRDefault="00A33949" w:rsidP="0039402F">
            <w:pPr>
              <w:pStyle w:val="TAL"/>
              <w:rPr>
                <w:lang w:eastAsia="en-GB"/>
              </w:rPr>
            </w:pPr>
            <w:r w:rsidRPr="00B20AE8">
              <w:rPr>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1EAA9B6A" w14:textId="415A882A" w:rsidR="00A33949" w:rsidRPr="00B20AE8" w:rsidRDefault="00A33949" w:rsidP="0039402F">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1218E91C" w14:textId="77777777" w:rsidR="00A33949" w:rsidRPr="00B20AE8" w:rsidRDefault="00A33949" w:rsidP="0039402F">
            <w:pPr>
              <w:pStyle w:val="TAL"/>
              <w:rPr>
                <w:lang w:eastAsia="en-GB"/>
              </w:rPr>
            </w:pPr>
            <w:r w:rsidRPr="00B20AE8">
              <w:rPr>
                <w:lang w:eastAsia="en-GB"/>
              </w:rPr>
              <w:t>C: ATCR7, ATCR4b, ATCR4d CNC:ANTCR7, ATCR4b, ATCR4d</w:t>
            </w:r>
          </w:p>
          <w:p w14:paraId="60B3821B" w14:textId="77777777" w:rsidR="00A33949" w:rsidRPr="00B20AE8" w:rsidRDefault="00A33949" w:rsidP="0039402F">
            <w:pPr>
              <w:pStyle w:val="TAL"/>
              <w:rPr>
                <w:lang w:eastAsia="en-GB"/>
              </w:rPr>
            </w:pPr>
            <w:r w:rsidRPr="00B20AE8">
              <w:rPr>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619322B8" w14:textId="77777777" w:rsidR="00A33949" w:rsidRPr="00B20AE8" w:rsidRDefault="00A33949" w:rsidP="0039402F">
            <w:pPr>
              <w:pStyle w:val="TAL"/>
              <w:rPr>
                <w:lang w:eastAsia="en-GB"/>
              </w:rPr>
            </w:pPr>
            <w:r w:rsidRPr="00B20AE8">
              <w:rPr>
                <w:lang w:eastAsia="en-GB"/>
              </w:rPr>
              <w:t>C: ATCR7, ATCR4b, ATCR4d CNC:ANTCR7, ATCR4b, ATCR4d</w:t>
            </w:r>
          </w:p>
          <w:p w14:paraId="64A7CFAC" w14:textId="77777777" w:rsidR="00A33949" w:rsidRPr="00B20AE8" w:rsidRDefault="00A33949" w:rsidP="0039402F">
            <w:pPr>
              <w:pStyle w:val="TAL"/>
              <w:rPr>
                <w:lang w:eastAsia="en-GB"/>
              </w:rPr>
            </w:pPr>
            <w:r w:rsidRPr="00B20AE8">
              <w:rPr>
                <w:lang w:eastAsia="en-GB"/>
              </w:rPr>
              <w:t>C/NC: ATCR7, ANTCR7,ATCR4b, ATCR4d</w:t>
            </w:r>
          </w:p>
        </w:tc>
        <w:tc>
          <w:tcPr>
            <w:tcW w:w="849" w:type="dxa"/>
            <w:tcBorders>
              <w:top w:val="single" w:sz="4" w:space="0" w:color="auto"/>
              <w:left w:val="nil"/>
              <w:bottom w:val="single" w:sz="4" w:space="0" w:color="auto"/>
              <w:right w:val="single" w:sz="4" w:space="0" w:color="auto"/>
            </w:tcBorders>
          </w:tcPr>
          <w:p w14:paraId="14D6E9BB" w14:textId="77777777" w:rsidR="00A33949" w:rsidRPr="00B20AE8" w:rsidRDefault="00A33949" w:rsidP="0039402F">
            <w:pPr>
              <w:pStyle w:val="TAL"/>
              <w:rPr>
                <w:lang w:eastAsia="en-GB"/>
              </w:rPr>
            </w:pPr>
            <w:r w:rsidRPr="00B20AE8">
              <w:rPr>
                <w:lang w:eastAsia="en-GB"/>
              </w:rPr>
              <w:t>C: ATCR7, ATCR4b, ATCR4d</w:t>
            </w:r>
          </w:p>
          <w:p w14:paraId="13D16229" w14:textId="77777777" w:rsidR="00A33949" w:rsidRPr="00B20AE8" w:rsidRDefault="00A33949" w:rsidP="0039402F">
            <w:pPr>
              <w:pStyle w:val="TAL"/>
              <w:rPr>
                <w:lang w:eastAsia="en-GB"/>
              </w:rPr>
            </w:pPr>
            <w:r w:rsidRPr="00B20AE8">
              <w:rPr>
                <w:lang w:eastAsia="en-GB"/>
              </w:rPr>
              <w:t>CNC: ANTCR7, ATCR4b, ATCR4d C/NC: ATCR7, ANTCR7, ATCR4b, ATCR4d</w:t>
            </w:r>
          </w:p>
        </w:tc>
      </w:tr>
      <w:tr w:rsidR="00A33949" w:rsidRPr="00B20AE8" w14:paraId="0BE1469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F02E0D8"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C78C5CA" w14:textId="77777777" w:rsidR="00A33949" w:rsidRPr="00B20AE8" w:rsidRDefault="00A33949" w:rsidP="0039402F">
            <w:pPr>
              <w:pStyle w:val="TAL"/>
              <w:rPr>
                <w:lang w:eastAsia="en-GB"/>
              </w:rPr>
            </w:pPr>
            <w:r w:rsidRPr="00B20AE8">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3048B205"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E24946"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721EC01"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4B67B9A8"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654A2CF5"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78F5E1B8" w14:textId="7FBDAEE5" w:rsidR="00A33949" w:rsidRPr="00B20AE8" w:rsidRDefault="00A33949" w:rsidP="0039402F">
            <w:pPr>
              <w:pStyle w:val="TAL"/>
              <w:rPr>
                <w:lang w:eastAsia="en-GB"/>
              </w:rPr>
            </w:pPr>
            <w:r w:rsidRPr="00B20AE8">
              <w:rPr>
                <w:lang w:eastAsia="en-GB"/>
              </w:rPr>
              <w:t>N/A</w:t>
            </w:r>
          </w:p>
        </w:tc>
      </w:tr>
      <w:tr w:rsidR="00A33949" w:rsidRPr="00B20AE8" w14:paraId="679D7B2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C5E7E66" w14:textId="77777777" w:rsidR="00A33949" w:rsidRPr="00B20AE8" w:rsidRDefault="00A33949" w:rsidP="0039402F">
            <w:pPr>
              <w:pStyle w:val="TAL"/>
              <w:rPr>
                <w:lang w:eastAsia="en-GB"/>
              </w:rPr>
            </w:pPr>
            <w:r w:rsidRPr="00B20AE8">
              <w:rPr>
                <w:lang w:eastAsia="en-GB"/>
              </w:rPr>
              <w:t>7.6</w:t>
            </w:r>
          </w:p>
        </w:tc>
        <w:tc>
          <w:tcPr>
            <w:tcW w:w="2739" w:type="dxa"/>
            <w:tcBorders>
              <w:top w:val="single" w:sz="4" w:space="0" w:color="auto"/>
              <w:left w:val="nil"/>
              <w:bottom w:val="single" w:sz="4" w:space="0" w:color="auto"/>
              <w:right w:val="single" w:sz="4" w:space="0" w:color="auto"/>
            </w:tcBorders>
            <w:shd w:val="clear" w:color="auto" w:fill="auto"/>
            <w:noWrap/>
          </w:tcPr>
          <w:p w14:paraId="302403F2" w14:textId="77777777" w:rsidR="00A33949" w:rsidRPr="00B20AE8" w:rsidRDefault="00A33949" w:rsidP="0039402F">
            <w:pPr>
              <w:pStyle w:val="TAL"/>
              <w:rPr>
                <w:lang w:eastAsia="en-GB"/>
              </w:rPr>
            </w:pPr>
            <w:r w:rsidRPr="00B20AE8">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0B81C2D"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21DCC34"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2C2FC96C"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04F089B"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309EA04"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E636EC7" w14:textId="77777777" w:rsidR="00A33949" w:rsidRPr="00B20AE8" w:rsidRDefault="00A33949" w:rsidP="0039402F">
            <w:pPr>
              <w:pStyle w:val="TAC"/>
              <w:rPr>
                <w:lang w:eastAsia="en-GB"/>
              </w:rPr>
            </w:pPr>
            <w:r w:rsidRPr="00B20AE8">
              <w:rPr>
                <w:lang w:eastAsia="en-GB"/>
              </w:rPr>
              <w:t>-</w:t>
            </w:r>
          </w:p>
        </w:tc>
      </w:tr>
      <w:tr w:rsidR="00A33949" w:rsidRPr="00B20AE8" w14:paraId="6F14459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F8B0746"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3A2DC6D" w14:textId="77777777" w:rsidR="00A33949" w:rsidRPr="00B20AE8" w:rsidRDefault="00A33949" w:rsidP="0039402F">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09EF0CD4" w14:textId="77777777" w:rsidR="00A33949" w:rsidRPr="00B20AE8" w:rsidRDefault="00A33949" w:rsidP="0039402F">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2CBE294"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2C01F22"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F772D40" w14:textId="77777777" w:rsidR="00A33949" w:rsidRPr="00B20AE8" w:rsidRDefault="00A33949" w:rsidP="0039402F">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0A0FB82F" w14:textId="77777777" w:rsidR="00A33949" w:rsidRPr="00B20AE8" w:rsidRDefault="00A33949" w:rsidP="0039402F">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819A4F0" w14:textId="77777777" w:rsidR="00A33949" w:rsidRPr="00B20AE8" w:rsidRDefault="00A33949" w:rsidP="0039402F">
            <w:pPr>
              <w:pStyle w:val="TAL"/>
              <w:rPr>
                <w:lang w:eastAsia="en-GB"/>
              </w:rPr>
            </w:pPr>
            <w:r w:rsidRPr="00B20AE8">
              <w:rPr>
                <w:lang w:eastAsia="en-GB"/>
              </w:rPr>
              <w:t>C: ATCR7</w:t>
            </w:r>
          </w:p>
          <w:p w14:paraId="2AD95811" w14:textId="77777777" w:rsidR="00A33949" w:rsidRPr="00B20AE8" w:rsidRDefault="00A33949" w:rsidP="0039402F">
            <w:pPr>
              <w:pStyle w:val="TAL"/>
              <w:rPr>
                <w:lang w:eastAsia="en-GB"/>
              </w:rPr>
            </w:pPr>
            <w:r w:rsidRPr="00B20AE8">
              <w:rPr>
                <w:lang w:eastAsia="en-GB"/>
              </w:rPr>
              <w:t>CNC: ANTCR7 C/NC: ATCR7, ANTCR7</w:t>
            </w:r>
          </w:p>
        </w:tc>
      </w:tr>
      <w:tr w:rsidR="00A33949" w:rsidRPr="00B20AE8" w14:paraId="4F47FB6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7BE7B48"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618C79A8" w14:textId="77777777" w:rsidR="00A33949" w:rsidRPr="00B20AE8" w:rsidRDefault="00A33949" w:rsidP="0039402F">
            <w:pPr>
              <w:pStyle w:val="TAL"/>
              <w:rPr>
                <w:lang w:eastAsia="en-GB"/>
              </w:rPr>
            </w:pPr>
            <w:r w:rsidRPr="00B20AE8">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65240FA6" w14:textId="77777777" w:rsidR="00A33949" w:rsidRPr="00B20AE8" w:rsidRDefault="00A33949" w:rsidP="0039402F">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379498B"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4F072519"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027147C" w14:textId="77777777" w:rsidR="00A33949" w:rsidRPr="00B20AE8" w:rsidRDefault="00A33949" w:rsidP="0039402F">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5649C22C" w14:textId="77777777" w:rsidR="00A33949" w:rsidRPr="00B20AE8" w:rsidRDefault="00A33949" w:rsidP="0039402F">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66AAE5C1" w14:textId="77777777" w:rsidR="00A33949" w:rsidRPr="00B20AE8" w:rsidRDefault="00A33949" w:rsidP="0039402F">
            <w:pPr>
              <w:pStyle w:val="TAL"/>
              <w:rPr>
                <w:lang w:eastAsia="en-GB"/>
              </w:rPr>
            </w:pPr>
            <w:r w:rsidRPr="00B20AE8">
              <w:rPr>
                <w:lang w:eastAsia="en-GB"/>
              </w:rPr>
              <w:t>C: ATCR7</w:t>
            </w:r>
          </w:p>
          <w:p w14:paraId="453CF9CD" w14:textId="77777777" w:rsidR="00A33949" w:rsidRPr="00B20AE8" w:rsidRDefault="00A33949" w:rsidP="0039402F">
            <w:pPr>
              <w:pStyle w:val="TAL"/>
              <w:rPr>
                <w:lang w:eastAsia="en-GB"/>
              </w:rPr>
            </w:pPr>
            <w:r w:rsidRPr="00B20AE8">
              <w:rPr>
                <w:lang w:eastAsia="en-GB"/>
              </w:rPr>
              <w:t>CNC: ANTCR7 C/NC: ATCR7, ANTCR7</w:t>
            </w:r>
          </w:p>
        </w:tc>
      </w:tr>
      <w:tr w:rsidR="00A33949" w:rsidRPr="00B20AE8" w14:paraId="5C1A3B1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7844E4D" w14:textId="77777777" w:rsidR="00A33949" w:rsidRPr="00B20AE8" w:rsidRDefault="00A33949" w:rsidP="0039402F">
            <w:pPr>
              <w:pStyle w:val="TAL"/>
              <w:rPr>
                <w:lang w:eastAsia="en-GB"/>
              </w:rPr>
            </w:pPr>
            <w:r w:rsidRPr="00B20AE8">
              <w:rPr>
                <w:lang w:eastAsia="en-GB"/>
              </w:rPr>
              <w:t>7.7</w:t>
            </w:r>
          </w:p>
        </w:tc>
        <w:tc>
          <w:tcPr>
            <w:tcW w:w="2739" w:type="dxa"/>
            <w:tcBorders>
              <w:top w:val="single" w:sz="4" w:space="0" w:color="auto"/>
              <w:left w:val="nil"/>
              <w:bottom w:val="single" w:sz="4" w:space="0" w:color="auto"/>
              <w:right w:val="single" w:sz="4" w:space="0" w:color="auto"/>
            </w:tcBorders>
            <w:shd w:val="clear" w:color="auto" w:fill="auto"/>
            <w:noWrap/>
          </w:tcPr>
          <w:p w14:paraId="49BC9612" w14:textId="77777777" w:rsidR="00A33949" w:rsidRPr="00B20AE8" w:rsidRDefault="00A33949" w:rsidP="0039402F">
            <w:pPr>
              <w:pStyle w:val="TAL"/>
              <w:rPr>
                <w:lang w:eastAsia="en-GB"/>
              </w:rPr>
            </w:pPr>
            <w:r w:rsidRPr="00B20AE8">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2D60FEC"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492DB357"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945EBF1"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0A796681"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6E5E1058"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29A5E3A0" w14:textId="77777777" w:rsidR="00A33949" w:rsidRPr="00B20AE8" w:rsidRDefault="00A33949" w:rsidP="0039402F">
            <w:pPr>
              <w:pStyle w:val="TAC"/>
              <w:rPr>
                <w:lang w:eastAsia="en-GB"/>
              </w:rPr>
            </w:pPr>
            <w:r w:rsidRPr="00B20AE8">
              <w:rPr>
                <w:lang w:eastAsia="en-GB"/>
              </w:rPr>
              <w:t>-</w:t>
            </w:r>
          </w:p>
        </w:tc>
      </w:tr>
      <w:tr w:rsidR="00A33949" w:rsidRPr="00B20AE8" w14:paraId="7BDE16C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55952D1"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7ECB12FC" w14:textId="77777777" w:rsidR="00A33949" w:rsidRPr="00B20AE8" w:rsidRDefault="00A33949" w:rsidP="0039402F">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4FA43F83" w14:textId="77777777" w:rsidR="00A33949" w:rsidRPr="00B20AE8" w:rsidRDefault="00A33949" w:rsidP="0039402F">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B256911"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3CA145"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5203A3B7" w14:textId="77777777" w:rsidR="00A33949" w:rsidRPr="00B20AE8" w:rsidRDefault="00A33949" w:rsidP="0039402F">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70AC808A" w14:textId="77777777" w:rsidR="00A33949" w:rsidRPr="00B20AE8" w:rsidRDefault="00A33949" w:rsidP="0039402F">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24CC1EE7" w14:textId="77777777" w:rsidR="00A33949" w:rsidRPr="00B20AE8" w:rsidRDefault="00A33949" w:rsidP="0039402F">
            <w:pPr>
              <w:pStyle w:val="TAL"/>
              <w:rPr>
                <w:lang w:eastAsia="en-GB"/>
              </w:rPr>
            </w:pPr>
            <w:r w:rsidRPr="00B20AE8">
              <w:rPr>
                <w:lang w:eastAsia="en-GB"/>
              </w:rPr>
              <w:t>C: ATCR7</w:t>
            </w:r>
          </w:p>
          <w:p w14:paraId="45CA45A1" w14:textId="77777777" w:rsidR="00A33949" w:rsidRPr="00B20AE8" w:rsidRDefault="00A33949" w:rsidP="0039402F">
            <w:pPr>
              <w:pStyle w:val="TAL"/>
              <w:rPr>
                <w:lang w:eastAsia="en-GB"/>
              </w:rPr>
            </w:pPr>
            <w:r w:rsidRPr="00B20AE8">
              <w:rPr>
                <w:lang w:eastAsia="en-GB"/>
              </w:rPr>
              <w:t>CNC: ANTCR7 C/NC: ATCR7, ANTCR7</w:t>
            </w:r>
          </w:p>
        </w:tc>
      </w:tr>
      <w:tr w:rsidR="00A33949" w:rsidRPr="00B20AE8" w14:paraId="7339C5E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21D3367"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549BF2D" w14:textId="77777777" w:rsidR="00A33949" w:rsidRPr="00B20AE8" w:rsidRDefault="00A33949" w:rsidP="0039402F">
            <w:pPr>
              <w:pStyle w:val="TAL"/>
              <w:rPr>
                <w:lang w:eastAsia="en-GB"/>
              </w:rPr>
            </w:pPr>
            <w:r w:rsidRPr="00B20AE8">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7937E322"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0117B9F"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69C06EBB"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664F266"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39B3ED33"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469F9591" w14:textId="77777777" w:rsidR="00A33949" w:rsidRPr="00B20AE8" w:rsidRDefault="00A33949" w:rsidP="0039402F">
            <w:pPr>
              <w:pStyle w:val="TAL"/>
              <w:rPr>
                <w:lang w:eastAsia="en-GB"/>
              </w:rPr>
            </w:pPr>
            <w:r w:rsidRPr="00B20AE8">
              <w:rPr>
                <w:lang w:eastAsia="en-GB"/>
              </w:rPr>
              <w:t>N/A</w:t>
            </w:r>
          </w:p>
        </w:tc>
      </w:tr>
      <w:tr w:rsidR="00A33949" w:rsidRPr="00B20AE8" w14:paraId="00D5EF2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A6ADE4E" w14:textId="77777777" w:rsidR="00A33949" w:rsidRPr="00B20AE8" w:rsidRDefault="00A33949" w:rsidP="0039402F">
            <w:pPr>
              <w:pStyle w:val="TAL"/>
              <w:rPr>
                <w:lang w:eastAsia="en-GB"/>
              </w:rPr>
            </w:pPr>
            <w:r w:rsidRPr="00B20AE8">
              <w:rPr>
                <w:lang w:eastAsia="en-GB"/>
              </w:rPr>
              <w:t>7.8</w:t>
            </w:r>
          </w:p>
        </w:tc>
        <w:tc>
          <w:tcPr>
            <w:tcW w:w="2739" w:type="dxa"/>
            <w:tcBorders>
              <w:top w:val="single" w:sz="4" w:space="0" w:color="auto"/>
              <w:left w:val="nil"/>
              <w:bottom w:val="single" w:sz="4" w:space="0" w:color="auto"/>
              <w:right w:val="single" w:sz="4" w:space="0" w:color="auto"/>
            </w:tcBorders>
            <w:shd w:val="clear" w:color="auto" w:fill="auto"/>
            <w:noWrap/>
          </w:tcPr>
          <w:p w14:paraId="40DF1BA5" w14:textId="77777777" w:rsidR="00A33949" w:rsidRPr="00B20AE8" w:rsidRDefault="00A33949" w:rsidP="0039402F">
            <w:pPr>
              <w:pStyle w:val="TAL"/>
              <w:rPr>
                <w:lang w:eastAsia="en-GB"/>
              </w:rPr>
            </w:pPr>
            <w:r w:rsidRPr="00B20AE8">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4A346374"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6D8432A"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41957CEC"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EE63B55"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017EFE4E"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7FEEA251" w14:textId="77777777" w:rsidR="00A33949" w:rsidRPr="00B20AE8" w:rsidRDefault="00A33949" w:rsidP="0039402F">
            <w:pPr>
              <w:pStyle w:val="TAC"/>
              <w:rPr>
                <w:lang w:eastAsia="en-GB"/>
              </w:rPr>
            </w:pPr>
            <w:r w:rsidRPr="00B20AE8">
              <w:rPr>
                <w:lang w:eastAsia="en-GB"/>
              </w:rPr>
              <w:t>-</w:t>
            </w:r>
          </w:p>
        </w:tc>
      </w:tr>
      <w:tr w:rsidR="00A33949" w:rsidRPr="00B20AE8" w14:paraId="264A421F"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A451FA9"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8DC6479" w14:textId="77777777" w:rsidR="00A33949" w:rsidRPr="00B20AE8" w:rsidRDefault="00A33949" w:rsidP="0039402F">
            <w:pPr>
              <w:pStyle w:val="TAL"/>
              <w:rPr>
                <w:lang w:eastAsia="en-GB"/>
              </w:rPr>
            </w:pPr>
            <w:r w:rsidRPr="00B20AE8">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7A073F45" w14:textId="77777777" w:rsidR="00A33949" w:rsidRPr="00B20AE8" w:rsidRDefault="00A33949" w:rsidP="0039402F">
            <w:pPr>
              <w:pStyle w:val="TAL"/>
              <w:rPr>
                <w:lang w:eastAsia="en-GB"/>
              </w:rPr>
            </w:pPr>
            <w:r w:rsidRPr="00B20AE8">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03134357"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0B0B18"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B54AD2" w14:textId="77777777" w:rsidR="00A33949" w:rsidRPr="00B20AE8" w:rsidRDefault="00A33949" w:rsidP="0039402F">
            <w:pPr>
              <w:pStyle w:val="TAL"/>
              <w:rPr>
                <w:lang w:eastAsia="en-GB"/>
              </w:rPr>
            </w:pPr>
            <w:r w:rsidRPr="00B20AE8">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3D04467C" w14:textId="77777777" w:rsidR="00A33949" w:rsidRPr="00B20AE8" w:rsidRDefault="00A33949" w:rsidP="0039402F">
            <w:pPr>
              <w:pStyle w:val="TAL"/>
              <w:rPr>
                <w:lang w:eastAsia="en-GB"/>
              </w:rPr>
            </w:pPr>
            <w:r w:rsidRPr="00B20AE8">
              <w:rPr>
                <w:lang w:eastAsia="en-GB"/>
              </w:rPr>
              <w:t>C: ATCR7</w:t>
            </w:r>
          </w:p>
          <w:p w14:paraId="6810E7F9" w14:textId="77777777" w:rsidR="00A33949" w:rsidRPr="00B20AE8" w:rsidRDefault="00A33949" w:rsidP="0039402F">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6BA02EFE" w14:textId="77777777" w:rsidR="00A33949" w:rsidRPr="00B20AE8" w:rsidRDefault="00A33949" w:rsidP="0039402F">
            <w:pPr>
              <w:pStyle w:val="TAL"/>
              <w:rPr>
                <w:lang w:eastAsia="en-GB"/>
              </w:rPr>
            </w:pPr>
            <w:r w:rsidRPr="00B20AE8">
              <w:rPr>
                <w:lang w:eastAsia="en-GB"/>
              </w:rPr>
              <w:t>C: ATCR7</w:t>
            </w:r>
          </w:p>
          <w:p w14:paraId="7B37C9EB" w14:textId="77777777" w:rsidR="00A33949" w:rsidRPr="00B20AE8" w:rsidRDefault="00A33949" w:rsidP="0039402F">
            <w:pPr>
              <w:pStyle w:val="TAL"/>
              <w:rPr>
                <w:lang w:eastAsia="en-GB"/>
              </w:rPr>
            </w:pPr>
            <w:r w:rsidRPr="00B20AE8">
              <w:rPr>
                <w:lang w:eastAsia="en-GB"/>
              </w:rPr>
              <w:t>CNC: ANTCR7 C/NC: ATCR7, ANTCR7</w:t>
            </w:r>
          </w:p>
        </w:tc>
      </w:tr>
      <w:tr w:rsidR="00A33949" w:rsidRPr="00B20AE8" w14:paraId="1660A8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9D75B95"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5E11F13" w14:textId="77777777" w:rsidR="00A33949" w:rsidRPr="00B20AE8" w:rsidRDefault="00A33949" w:rsidP="0039402F">
            <w:pPr>
              <w:pStyle w:val="TAL"/>
              <w:rPr>
                <w:lang w:eastAsia="en-GB"/>
              </w:rPr>
            </w:pPr>
            <w:r w:rsidRPr="00B20AE8">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871DB5E" w14:textId="77777777" w:rsidR="00A33949" w:rsidRPr="00B20AE8" w:rsidRDefault="00A33949" w:rsidP="0039402F">
            <w:pPr>
              <w:pStyle w:val="TAL"/>
              <w:rPr>
                <w:lang w:eastAsia="en-GB"/>
              </w:rPr>
            </w:pPr>
            <w:r w:rsidRPr="00B20AE8">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52F97938" w14:textId="77777777" w:rsidR="00A33949" w:rsidRPr="00B20AE8" w:rsidRDefault="00A33949" w:rsidP="0039402F">
            <w:pPr>
              <w:pStyle w:val="TAL"/>
              <w:rPr>
                <w:lang w:eastAsia="en-GB"/>
              </w:rPr>
            </w:pPr>
            <w:r w:rsidRPr="00B20AE8">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47AC2B8A" w14:textId="64288A79" w:rsidR="00A33949" w:rsidRPr="00B20AE8" w:rsidRDefault="00A33949" w:rsidP="0039402F">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330F30F0" w14:textId="77777777" w:rsidR="00A33949" w:rsidRPr="00B20AE8" w:rsidRDefault="00A33949" w:rsidP="0039402F">
            <w:pPr>
              <w:pStyle w:val="TAL"/>
              <w:rPr>
                <w:lang w:eastAsia="en-GB"/>
              </w:rPr>
            </w:pPr>
            <w:r w:rsidRPr="00B20AE8">
              <w:rPr>
                <w:lang w:eastAsia="en-GB"/>
              </w:rPr>
              <w:t>C: ATCR7, ATCR4b, ATCR4d CNC:ANTCR7, ATCR4b, ATCR4d</w:t>
            </w:r>
          </w:p>
          <w:p w14:paraId="68D53EED" w14:textId="77777777" w:rsidR="00A33949" w:rsidRPr="00B20AE8" w:rsidRDefault="00A33949" w:rsidP="0039402F">
            <w:pPr>
              <w:pStyle w:val="TAL"/>
              <w:rPr>
                <w:lang w:eastAsia="en-GB"/>
              </w:rPr>
            </w:pPr>
            <w:r w:rsidRPr="00B20AE8">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57DBFED6" w14:textId="77777777" w:rsidR="00A33949" w:rsidRPr="00B20AE8" w:rsidRDefault="00A33949" w:rsidP="0039402F">
            <w:pPr>
              <w:pStyle w:val="TAL"/>
              <w:rPr>
                <w:lang w:eastAsia="en-GB"/>
              </w:rPr>
            </w:pPr>
            <w:r w:rsidRPr="00B20AE8">
              <w:rPr>
                <w:lang w:eastAsia="en-GB"/>
              </w:rPr>
              <w:t>C: ATCR7 ATCR4b, ATCR4d CNC:ANTCR7,ATCR4b, ATCR4d</w:t>
            </w:r>
          </w:p>
          <w:p w14:paraId="2DCC316F" w14:textId="77777777" w:rsidR="00A33949" w:rsidRPr="00B20AE8" w:rsidRDefault="00A33949" w:rsidP="0039402F">
            <w:pPr>
              <w:pStyle w:val="TAL"/>
              <w:rPr>
                <w:lang w:eastAsia="en-GB"/>
              </w:rPr>
            </w:pPr>
            <w:r w:rsidRPr="00B20AE8">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0D913310" w14:textId="5D178E58" w:rsidR="00A33949" w:rsidRPr="00B20AE8" w:rsidRDefault="00A33949" w:rsidP="0039402F">
            <w:pPr>
              <w:pStyle w:val="TAL"/>
              <w:rPr>
                <w:lang w:eastAsia="en-GB"/>
              </w:rPr>
            </w:pPr>
            <w:r w:rsidRPr="00B20AE8">
              <w:rPr>
                <w:lang w:eastAsia="en-GB"/>
              </w:rPr>
              <w:t>C: ATCR7, ATCR4b, ATCR4d</w:t>
            </w:r>
            <w:r>
              <w:rPr>
                <w:lang w:eastAsia="en-GB"/>
              </w:rPr>
              <w:t xml:space="preserve"> </w:t>
            </w:r>
            <w:r w:rsidRPr="00B20AE8">
              <w:rPr>
                <w:lang w:eastAsia="en-GB"/>
              </w:rPr>
              <w:t>CNC: ANTCR7, ATCR4b, ATCR4d</w:t>
            </w:r>
            <w:r>
              <w:rPr>
                <w:lang w:eastAsia="en-GB"/>
              </w:rPr>
              <w:t xml:space="preserve"> </w:t>
            </w:r>
            <w:r w:rsidRPr="00B20AE8">
              <w:rPr>
                <w:lang w:eastAsia="en-GB"/>
              </w:rPr>
              <w:t>C/NC: ATCR7, ANTCR7, ATCR4b, ATCR4d</w:t>
            </w:r>
            <w:r>
              <w:rPr>
                <w:lang w:eastAsia="en-GB"/>
              </w:rPr>
              <w:t xml:space="preserve"> </w:t>
            </w:r>
          </w:p>
        </w:tc>
      </w:tr>
      <w:tr w:rsidR="00A33949" w:rsidRPr="00B20AE8" w14:paraId="20719A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1CFB1C" w14:textId="77777777" w:rsidR="00A33949" w:rsidRPr="00B20AE8" w:rsidRDefault="00A33949" w:rsidP="0039402F">
            <w:pPr>
              <w:pStyle w:val="TAL"/>
              <w:rPr>
                <w:lang w:eastAsia="en-GB"/>
              </w:rPr>
            </w:pPr>
            <w:r w:rsidRPr="00B20AE8">
              <w:rPr>
                <w:lang w:eastAsia="en-GB"/>
              </w:rPr>
              <w:t>7.9</w:t>
            </w:r>
          </w:p>
        </w:tc>
        <w:tc>
          <w:tcPr>
            <w:tcW w:w="2739" w:type="dxa"/>
            <w:tcBorders>
              <w:top w:val="single" w:sz="4" w:space="0" w:color="auto"/>
              <w:left w:val="nil"/>
              <w:bottom w:val="single" w:sz="4" w:space="0" w:color="auto"/>
              <w:right w:val="single" w:sz="4" w:space="0" w:color="auto"/>
            </w:tcBorders>
            <w:shd w:val="clear" w:color="auto" w:fill="auto"/>
            <w:noWrap/>
          </w:tcPr>
          <w:p w14:paraId="13DA0D9B" w14:textId="77777777" w:rsidR="00A33949" w:rsidRPr="00B20AE8" w:rsidRDefault="00A33949" w:rsidP="0039402F">
            <w:pPr>
              <w:pStyle w:val="TAL"/>
              <w:rPr>
                <w:lang w:eastAsia="en-GB"/>
              </w:rPr>
            </w:pPr>
            <w:r w:rsidRPr="00B20AE8">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F48C222" w14:textId="77777777" w:rsidR="00A33949" w:rsidRPr="00B20AE8" w:rsidRDefault="00A33949" w:rsidP="0039402F">
            <w:pPr>
              <w:pStyle w:val="TAL"/>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154C6F7E" w14:textId="77777777" w:rsidR="00A33949" w:rsidRPr="00B20AE8" w:rsidRDefault="00A33949" w:rsidP="0039402F">
            <w:pPr>
              <w:pStyle w:val="TAL"/>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05DDFC9" w14:textId="77777777" w:rsidR="00A33949" w:rsidRPr="00B20AE8" w:rsidRDefault="00A33949" w:rsidP="0039402F">
            <w:pPr>
              <w:pStyle w:val="TAL"/>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C5EDF8A" w14:textId="77777777" w:rsidR="00A33949" w:rsidRPr="00B20AE8" w:rsidRDefault="00A33949" w:rsidP="0039402F">
            <w:pPr>
              <w:pStyle w:val="TAL"/>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7EB2697A" w14:textId="77777777" w:rsidR="00A33949" w:rsidRPr="00B20AE8" w:rsidRDefault="00A33949" w:rsidP="0039402F">
            <w:pPr>
              <w:pStyle w:val="TAL"/>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D855DF1" w14:textId="77777777" w:rsidR="00A33949" w:rsidRPr="00B20AE8" w:rsidRDefault="00A33949" w:rsidP="0039402F">
            <w:pPr>
              <w:pStyle w:val="TAL"/>
              <w:rPr>
                <w:lang w:eastAsia="en-GB"/>
              </w:rPr>
            </w:pPr>
            <w:r w:rsidRPr="00B20AE8">
              <w:rPr>
                <w:lang w:eastAsia="en-GB"/>
              </w:rPr>
              <w:t>-</w:t>
            </w:r>
          </w:p>
        </w:tc>
      </w:tr>
      <w:tr w:rsidR="00A33949" w:rsidRPr="00B20AE8" w14:paraId="294D4DE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413A4FB3"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75104EEE" w14:textId="77777777" w:rsidR="00A33949" w:rsidRPr="00B20AE8" w:rsidRDefault="00A33949" w:rsidP="0039402F">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0DB0F68D" w14:textId="5EF91D82" w:rsidR="00A33949" w:rsidRPr="00B20AE8" w:rsidDel="00D57AAC" w:rsidRDefault="00A33949" w:rsidP="0039402F">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8EF3CE3" w14:textId="28FE644C" w:rsidR="00A33949" w:rsidRPr="00B20AE8" w:rsidDel="00D57AAC" w:rsidRDefault="00A33949" w:rsidP="0039402F">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6CFFBD1C" w14:textId="3323F236" w:rsidR="00A33949" w:rsidRPr="00B20AE8" w:rsidDel="00D57AAC" w:rsidRDefault="00A33949" w:rsidP="0039402F">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2A06C38C" w14:textId="417E914B" w:rsidR="00A33949" w:rsidRPr="00B20AE8" w:rsidRDefault="00A33949" w:rsidP="0039402F">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6088ACBF" w14:textId="3894E259" w:rsidR="00A33949" w:rsidRPr="00B20AE8" w:rsidRDefault="00A33949" w:rsidP="0039402F">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765801E3" w14:textId="2693CB7B" w:rsidR="00A33949" w:rsidRPr="00B20AE8" w:rsidRDefault="00A33949" w:rsidP="0039402F">
            <w:pPr>
              <w:pStyle w:val="TAL"/>
              <w:rPr>
                <w:lang w:eastAsia="en-GB"/>
              </w:rPr>
            </w:pPr>
            <w:r>
              <w:rPr>
                <w:lang w:eastAsia="en-GB"/>
              </w:rPr>
              <w:t>Clause </w:t>
            </w:r>
            <w:r w:rsidRPr="00B20AE8">
              <w:rPr>
                <w:lang w:eastAsia="en-GB"/>
              </w:rPr>
              <w:t xml:space="preserve">5.3.4 </w:t>
            </w:r>
          </w:p>
        </w:tc>
      </w:tr>
      <w:tr w:rsidR="00A33949" w:rsidRPr="00B20AE8" w14:paraId="6E3275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B1D103"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61AC27DF" w14:textId="77777777" w:rsidR="00A33949" w:rsidRPr="00B20AE8" w:rsidRDefault="00A33949" w:rsidP="0039402F">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2482704D" w14:textId="77777777" w:rsidR="00A33949" w:rsidRPr="00B20AE8" w:rsidDel="00D57AAC"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B1B0F18" w14:textId="77777777" w:rsidR="00A33949" w:rsidRPr="00B20AE8" w:rsidDel="00D57AAC"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81ECC62" w14:textId="77777777" w:rsidR="00A33949" w:rsidRPr="00B20AE8" w:rsidDel="00D57AAC"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70939C12" w14:textId="77777777" w:rsidR="00A33949" w:rsidRPr="00B20AE8" w:rsidRDefault="00A33949" w:rsidP="0039402F">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69D761E3" w14:textId="77777777" w:rsidR="00A33949" w:rsidRPr="00B20AE8" w:rsidRDefault="00A33949" w:rsidP="0039402F">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06D32B58" w14:textId="77777777" w:rsidR="00A33949" w:rsidRPr="00B20AE8" w:rsidRDefault="00A33949" w:rsidP="0039402F">
            <w:pPr>
              <w:pStyle w:val="TAL"/>
              <w:rPr>
                <w:lang w:eastAsia="en-GB"/>
              </w:rPr>
            </w:pPr>
            <w:r w:rsidRPr="00B20AE8">
              <w:rPr>
                <w:lang w:eastAsia="en-GB"/>
              </w:rPr>
              <w:t>ATCR4d</w:t>
            </w:r>
          </w:p>
        </w:tc>
      </w:tr>
      <w:tr w:rsidR="00A33949" w:rsidRPr="00B20AE8" w14:paraId="50B6BF97" w14:textId="77777777" w:rsidTr="006A2BF1">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20CC17B8" w14:textId="77777777" w:rsidR="00A33949" w:rsidRPr="00B20AE8" w:rsidRDefault="00A33949" w:rsidP="0039402F">
            <w:pPr>
              <w:pStyle w:val="TAN"/>
              <w:rPr>
                <w:rFonts w:cs="Arial"/>
                <w:szCs w:val="18"/>
                <w:lang w:eastAsia="en-GB"/>
              </w:rPr>
            </w:pPr>
            <w:r w:rsidRPr="00B20AE8">
              <w:rPr>
                <w:rFonts w:cs="Arial"/>
                <w:szCs w:val="18"/>
                <w:lang w:eastAsia="en-GB"/>
              </w:rPr>
              <w:t>NOTE:</w:t>
            </w:r>
            <w:r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14:paraId="0DE0E437" w14:textId="77777777" w:rsidR="003B2DEF" w:rsidRPr="00B20AE8" w:rsidRDefault="003B2DEF" w:rsidP="0039402F"/>
    <w:p w14:paraId="079FDC17" w14:textId="77777777" w:rsidR="00B050B9" w:rsidRPr="00B20AE8" w:rsidRDefault="00B050B9" w:rsidP="00B050B9">
      <w:pPr>
        <w:pStyle w:val="Heading2"/>
      </w:pPr>
      <w:bookmarkStart w:id="1395" w:name="_Toc21122905"/>
      <w:bookmarkStart w:id="1396" w:name="_Toc45907098"/>
      <w:bookmarkStart w:id="1397" w:name="_Toc53181202"/>
      <w:bookmarkStart w:id="1398" w:name="_Toc61117022"/>
      <w:bookmarkStart w:id="1399" w:name="_Toc67080874"/>
      <w:bookmarkStart w:id="1400" w:name="_Toc68770226"/>
      <w:bookmarkStart w:id="1401" w:name="_Toc74755289"/>
      <w:bookmarkStart w:id="1402" w:name="_Toc76506213"/>
      <w:bookmarkStart w:id="1403" w:name="_Toc83113132"/>
      <w:bookmarkStart w:id="1404" w:name="_Toc89876335"/>
      <w:bookmarkStart w:id="1405" w:name="_Toc98711235"/>
      <w:bookmarkStart w:id="1406" w:name="_Toc145097102"/>
      <w:bookmarkStart w:id="1407" w:name="_Toc161848352"/>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1ACB041F" w14:textId="77777777" w:rsidR="003B2DEF" w:rsidRPr="00B20AE8" w:rsidRDefault="003B2DEF" w:rsidP="00673E8E">
      <w:pPr>
        <w:pStyle w:val="Heading3"/>
      </w:pPr>
      <w:bookmarkStart w:id="1408" w:name="_Toc21122906"/>
      <w:bookmarkStart w:id="1409" w:name="_Toc45907099"/>
      <w:bookmarkStart w:id="1410" w:name="_Toc53181203"/>
      <w:bookmarkStart w:id="1411" w:name="_Toc61117023"/>
      <w:bookmarkStart w:id="1412" w:name="_Toc67080875"/>
      <w:bookmarkStart w:id="1413" w:name="_Toc68770227"/>
      <w:bookmarkStart w:id="1414" w:name="_Toc74755290"/>
      <w:bookmarkStart w:id="1415" w:name="_Toc76506214"/>
      <w:bookmarkStart w:id="1416" w:name="_Toc83113133"/>
      <w:bookmarkStart w:id="1417" w:name="_Toc89876336"/>
      <w:bookmarkStart w:id="1418" w:name="_Toc98711236"/>
      <w:bookmarkStart w:id="1419" w:name="_Toc145097103"/>
      <w:bookmarkStart w:id="1420" w:name="_Toc161848353"/>
      <w:r w:rsidRPr="00B20AE8">
        <w:t>5.3.1</w:t>
      </w:r>
      <w:r w:rsidRPr="00B20AE8">
        <w:tab/>
        <w:t>General</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7969E1B7" w14:textId="4FA14D87" w:rsidR="003B2DEF" w:rsidRPr="00B20AE8" w:rsidRDefault="003B2DEF" w:rsidP="0039402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3D3C64">
        <w:t>clause</w:t>
      </w:r>
      <w:r w:rsidRPr="00B20AE8">
        <w:t>s 4.11 and 5.2.</w:t>
      </w:r>
    </w:p>
    <w:p w14:paraId="6E051C1E" w14:textId="77777777" w:rsidR="003B2DEF" w:rsidRPr="00B20AE8" w:rsidRDefault="003B2DEF" w:rsidP="00673E8E">
      <w:pPr>
        <w:pStyle w:val="Heading3"/>
      </w:pPr>
      <w:bookmarkStart w:id="1421" w:name="_Toc21122907"/>
      <w:bookmarkStart w:id="1422" w:name="_Toc45907100"/>
      <w:bookmarkStart w:id="1423" w:name="_Toc53181204"/>
      <w:bookmarkStart w:id="1424" w:name="_Toc61117024"/>
      <w:bookmarkStart w:id="1425" w:name="_Toc67080876"/>
      <w:bookmarkStart w:id="1426" w:name="_Toc68770228"/>
      <w:bookmarkStart w:id="1427" w:name="_Toc74755291"/>
      <w:bookmarkStart w:id="1428" w:name="_Toc76506215"/>
      <w:bookmarkStart w:id="1429" w:name="_Toc83113134"/>
      <w:bookmarkStart w:id="1430" w:name="_Toc89876337"/>
      <w:bookmarkStart w:id="1431" w:name="_Toc98711237"/>
      <w:bookmarkStart w:id="1432" w:name="_Toc145097104"/>
      <w:bookmarkStart w:id="1433" w:name="_Toc161848354"/>
      <w:r w:rsidRPr="00B20AE8">
        <w:t>5.3.2</w:t>
      </w:r>
      <w:r w:rsidRPr="00B20AE8">
        <w:tab/>
        <w:t>AAS BS supporting one RAT only MSR in the operating band</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5514A7CE" w14:textId="6C5BF7C6" w:rsidR="003B2DEF" w:rsidRPr="00B20AE8" w:rsidRDefault="003B2DEF" w:rsidP="0039402F">
      <w:r w:rsidRPr="00B20AE8">
        <w:t xml:space="preserve">This </w:t>
      </w:r>
      <w:r w:rsidR="003D3C64">
        <w:t>clause</w:t>
      </w:r>
      <w:r w:rsidRPr="00B20AE8">
        <w:t xml:space="preserve"> contains test configuration applicability to requirements and capability sets for AAS BS supporting one RAT only MSR operation operati</w:t>
      </w:r>
      <w:r w:rsidR="00E603E9" w:rsidRPr="00B20AE8">
        <w:t>ng with multiple carriers (MC).</w:t>
      </w:r>
    </w:p>
    <w:p w14:paraId="14765BE3" w14:textId="77777777" w:rsidR="003B2DEF" w:rsidRPr="00B20AE8" w:rsidRDefault="003B2DEF" w:rsidP="0039402F">
      <w:pPr>
        <w:pStyle w:val="TH"/>
      </w:pPr>
      <w:r w:rsidRPr="00B20AE8">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0" w:type="auto"/>
        <w:jc w:val="center"/>
        <w:tblLayout w:type="fixed"/>
        <w:tblLook w:val="04A0" w:firstRow="1" w:lastRow="0" w:firstColumn="1" w:lastColumn="0" w:noHBand="0" w:noVBand="1"/>
      </w:tblPr>
      <w:tblGrid>
        <w:gridCol w:w="851"/>
        <w:gridCol w:w="2055"/>
        <w:gridCol w:w="26"/>
        <w:gridCol w:w="1108"/>
        <w:gridCol w:w="992"/>
        <w:gridCol w:w="924"/>
        <w:gridCol w:w="992"/>
        <w:gridCol w:w="991"/>
        <w:gridCol w:w="991"/>
      </w:tblGrid>
      <w:tr w:rsidR="004F339F" w:rsidRPr="00B20AE8" w14:paraId="49DECB8F"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AFC2F9" w14:textId="77777777" w:rsidR="003B2DEF" w:rsidRPr="00B20AE8" w:rsidRDefault="003B2DEF" w:rsidP="0039402F">
            <w:pPr>
              <w:rPr>
                <w:lang w:eastAsia="en-GB"/>
              </w:rPr>
            </w:pPr>
            <w:r w:rsidRPr="00B20AE8">
              <w:rPr>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hideMark/>
          </w:tcPr>
          <w:p w14:paraId="40D78414" w14:textId="77777777" w:rsidR="003B2DEF" w:rsidRPr="00B20AE8" w:rsidRDefault="003B2DEF" w:rsidP="0039402F">
            <w:pPr>
              <w:rPr>
                <w:lang w:val="fr-FR" w:eastAsia="en-GB"/>
              </w:rPr>
            </w:pPr>
            <w:r w:rsidRPr="00B20AE8">
              <w:rPr>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26F2C0E5" w14:textId="77777777" w:rsidR="003B2DEF" w:rsidRPr="00B20AE8" w:rsidRDefault="003B2DEF" w:rsidP="0039402F">
            <w:pPr>
              <w:rPr>
                <w:lang w:val="fr-FR" w:eastAsia="en-GB"/>
              </w:rPr>
            </w:pPr>
            <w:r w:rsidRPr="00B20AE8">
              <w:rPr>
                <w:lang w:val="fr-FR" w:eastAsia="en-GB"/>
              </w:rPr>
              <w:t>E-UTRA (MC) capable BS (RCSA2)</w:t>
            </w:r>
          </w:p>
        </w:tc>
      </w:tr>
      <w:tr w:rsidR="004F339F" w:rsidRPr="00B20AE8" w14:paraId="4764AED2"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3419E6" w14:textId="77777777" w:rsidR="003B2DEF" w:rsidRPr="00B20AE8" w:rsidRDefault="00E603E9" w:rsidP="0039402F">
            <w:pPr>
              <w:rPr>
                <w:lang w:eastAsia="en-GB"/>
              </w:rPr>
            </w:pPr>
            <w:r w:rsidRPr="00B20AE8">
              <w:rPr>
                <w:lang w:eastAsia="en-GB"/>
              </w:rPr>
              <w:t>T</w:t>
            </w:r>
            <w:r w:rsidR="003B2DEF" w:rsidRPr="00B20AE8">
              <w:rPr>
                <w:lang w:eastAsia="en-GB"/>
              </w:rPr>
              <w:t>est case</w:t>
            </w:r>
          </w:p>
        </w:tc>
        <w:tc>
          <w:tcPr>
            <w:tcW w:w="1134" w:type="dxa"/>
            <w:gridSpan w:val="2"/>
            <w:tcBorders>
              <w:top w:val="nil"/>
              <w:left w:val="nil"/>
              <w:bottom w:val="single" w:sz="4" w:space="0" w:color="auto"/>
              <w:right w:val="single" w:sz="4" w:space="0" w:color="auto"/>
            </w:tcBorders>
            <w:shd w:val="clear" w:color="auto" w:fill="auto"/>
            <w:hideMark/>
          </w:tcPr>
          <w:p w14:paraId="00D24415" w14:textId="77777777" w:rsidR="003B2DEF" w:rsidRPr="00B20AE8" w:rsidRDefault="003B2DEF" w:rsidP="0039402F">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hideMark/>
          </w:tcPr>
          <w:p w14:paraId="1D8A7D99" w14:textId="77777777" w:rsidR="003B2DEF" w:rsidRPr="00B20AE8" w:rsidRDefault="003B2DEF" w:rsidP="0039402F">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hideMark/>
          </w:tcPr>
          <w:p w14:paraId="6501283F" w14:textId="77777777" w:rsidR="003B2DEF" w:rsidRPr="00B20AE8" w:rsidRDefault="003B2DEF" w:rsidP="0039402F">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hideMark/>
          </w:tcPr>
          <w:p w14:paraId="7871E57E" w14:textId="77777777" w:rsidR="003B2DEF" w:rsidRPr="00B20AE8" w:rsidRDefault="003B2DEF" w:rsidP="0039402F">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hideMark/>
          </w:tcPr>
          <w:p w14:paraId="447E0ACF" w14:textId="77777777" w:rsidR="003B2DEF" w:rsidRPr="00B20AE8" w:rsidRDefault="003B2DEF" w:rsidP="0039402F">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hideMark/>
          </w:tcPr>
          <w:p w14:paraId="327180BD" w14:textId="77777777" w:rsidR="003B2DEF" w:rsidRPr="00B20AE8" w:rsidRDefault="003B2DEF" w:rsidP="0039402F">
            <w:pPr>
              <w:pStyle w:val="TAH"/>
              <w:rPr>
                <w:lang w:eastAsia="en-GB"/>
              </w:rPr>
            </w:pPr>
            <w:r w:rsidRPr="00B20AE8">
              <w:rPr>
                <w:lang w:eastAsia="en-GB"/>
              </w:rPr>
              <w:t>BC3</w:t>
            </w:r>
          </w:p>
        </w:tc>
      </w:tr>
      <w:tr w:rsidR="004F339F" w:rsidRPr="00B20AE8" w14:paraId="7F14E0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939829" w14:textId="77777777" w:rsidR="003B2DEF" w:rsidRPr="00B20AE8" w:rsidRDefault="003B2DEF" w:rsidP="0039402F">
            <w:pPr>
              <w:pStyle w:val="TAL"/>
              <w:rPr>
                <w:lang w:eastAsia="en-GB"/>
              </w:rPr>
            </w:pPr>
            <w:r w:rsidRPr="00B20AE8">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45414FFC" w14:textId="77777777" w:rsidR="003B2DEF" w:rsidRPr="00B20AE8" w:rsidRDefault="003B2DEF" w:rsidP="0039402F">
            <w:pPr>
              <w:pStyle w:val="TAL"/>
              <w:rPr>
                <w:lang w:eastAsia="en-GB"/>
              </w:rPr>
            </w:pPr>
            <w:r w:rsidRPr="00B20AE8">
              <w:rPr>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75A65062" w14:textId="77777777" w:rsidR="003B2DEF" w:rsidRPr="00B20AE8" w:rsidRDefault="003B2DEF" w:rsidP="0039402F">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866B7A4" w14:textId="77777777" w:rsidR="003B2DEF" w:rsidRPr="00B20AE8" w:rsidRDefault="003B2DEF" w:rsidP="0039402F">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79FC1C1" w14:textId="77777777" w:rsidR="003B2DEF" w:rsidRPr="00B20AE8" w:rsidRDefault="003B2DEF" w:rsidP="0039402F">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14:paraId="76D8E546" w14:textId="77777777" w:rsidR="003B2DEF" w:rsidRPr="00B20AE8" w:rsidRDefault="003B2DEF" w:rsidP="0039402F">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9E0984D" w14:textId="77777777" w:rsidR="003B2DEF" w:rsidRPr="00B20AE8" w:rsidRDefault="003B2DEF" w:rsidP="0039402F">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83FB523" w14:textId="77777777" w:rsidR="003B2DEF" w:rsidRPr="00B20AE8" w:rsidRDefault="003B2DEF" w:rsidP="0039402F">
            <w:pPr>
              <w:pStyle w:val="TAC"/>
              <w:rPr>
                <w:lang w:eastAsia="en-GB"/>
              </w:rPr>
            </w:pPr>
            <w:r w:rsidRPr="00B20AE8">
              <w:rPr>
                <w:lang w:eastAsia="en-GB"/>
              </w:rPr>
              <w:t>C: ATCR2a CNC: ATCR2a C/NC: ATCR2a, ANTCR2</w:t>
            </w:r>
          </w:p>
        </w:tc>
      </w:tr>
      <w:tr w:rsidR="004F339F" w:rsidRPr="00B20AE8" w14:paraId="68C7F3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EF92219" w14:textId="77777777" w:rsidR="00D430E5" w:rsidRPr="00B20AE8" w:rsidRDefault="00D430E5" w:rsidP="0039402F">
            <w:pPr>
              <w:pStyle w:val="TAL"/>
              <w:rPr>
                <w:lang w:eastAsia="en-GB"/>
              </w:rPr>
            </w:pPr>
            <w:r w:rsidRPr="00B20AE8">
              <w:rPr>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14:paraId="169E1517" w14:textId="77777777" w:rsidR="00D430E5" w:rsidRPr="00B20AE8" w:rsidRDefault="00D430E5" w:rsidP="0039402F">
            <w:pPr>
              <w:pStyle w:val="TAL"/>
              <w:rPr>
                <w:lang w:eastAsia="en-GB"/>
              </w:rPr>
            </w:pPr>
            <w:r w:rsidRPr="00B20AE8">
              <w:rPr>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14:paraId="499BDE6F" w14:textId="77777777" w:rsidR="00D430E5" w:rsidRPr="00B20AE8" w:rsidRDefault="00D430E5" w:rsidP="0039402F">
            <w:pPr>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7BB1224F" w14:textId="77777777" w:rsidR="00D430E5" w:rsidRPr="00B20AE8" w:rsidRDefault="00D430E5" w:rsidP="0039402F">
            <w:pPr>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557E36AC" w14:textId="77777777" w:rsidR="00D430E5" w:rsidRPr="00B20AE8" w:rsidRDefault="00D430E5" w:rsidP="0039402F">
            <w:pPr>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660435A1" w14:textId="77777777" w:rsidR="00D430E5" w:rsidRPr="00B20AE8" w:rsidRDefault="00D430E5" w:rsidP="0039402F">
            <w:pPr>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4A8A56D3" w14:textId="77777777" w:rsidR="00D430E5" w:rsidRPr="00B20AE8" w:rsidRDefault="00D430E5" w:rsidP="0039402F">
            <w:pPr>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3831C7BA" w14:textId="77777777" w:rsidR="00D430E5" w:rsidRPr="00B20AE8" w:rsidRDefault="00D430E5" w:rsidP="0039402F">
            <w:pPr>
              <w:rPr>
                <w:lang w:eastAsia="en-GB"/>
              </w:rPr>
            </w:pPr>
            <w:r w:rsidRPr="00B20AE8">
              <w:rPr>
                <w:lang w:eastAsia="en-GB"/>
              </w:rPr>
              <w:t>-</w:t>
            </w:r>
          </w:p>
        </w:tc>
      </w:tr>
      <w:tr w:rsidR="004F339F" w:rsidRPr="00B20AE8" w14:paraId="417F062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9DCFEA8" w14:textId="403443E3" w:rsidR="00D430E5" w:rsidRPr="00B20AE8" w:rsidRDefault="003D3C64" w:rsidP="0039402F">
            <w:pPr>
              <w:pStyle w:val="TAL"/>
              <w:rPr>
                <w:lang w:eastAsia="en-GB"/>
              </w:rPr>
            </w:pPr>
            <w:r>
              <w:rPr>
                <w:lang w:eastAsia="en-GB"/>
              </w:rPr>
              <w:t xml:space="preserve"> </w:t>
            </w:r>
            <w:r w:rsidR="00D430E5" w:rsidRPr="00B20AE8">
              <w:rPr>
                <w:lang w:eastAsia="en-GB"/>
              </w:rPr>
              <w:t>6.3.2</w:t>
            </w:r>
          </w:p>
        </w:tc>
        <w:tc>
          <w:tcPr>
            <w:tcW w:w="2081" w:type="dxa"/>
            <w:gridSpan w:val="2"/>
            <w:tcBorders>
              <w:top w:val="nil"/>
              <w:left w:val="nil"/>
              <w:bottom w:val="single" w:sz="4" w:space="0" w:color="auto"/>
              <w:right w:val="single" w:sz="4" w:space="0" w:color="auto"/>
            </w:tcBorders>
            <w:shd w:val="clear" w:color="auto" w:fill="auto"/>
            <w:noWrap/>
            <w:hideMark/>
          </w:tcPr>
          <w:p w14:paraId="0E224AB3" w14:textId="77777777" w:rsidR="00D430E5" w:rsidRPr="00B20AE8" w:rsidRDefault="00D430E5" w:rsidP="0039402F">
            <w:pPr>
              <w:pStyle w:val="TAL"/>
              <w:rPr>
                <w:lang w:eastAsia="en-GB"/>
              </w:rPr>
            </w:pPr>
            <w:r w:rsidRPr="00B20AE8">
              <w:rPr>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14:paraId="54987C6F" w14:textId="77777777" w:rsidR="00D430E5" w:rsidRPr="00B20AE8" w:rsidRDefault="00D430E5" w:rsidP="0039402F">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78EA8C22" w14:textId="77777777" w:rsidR="00D430E5" w:rsidRPr="00B20AE8" w:rsidRDefault="00D430E5" w:rsidP="0039402F">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90EDE13" w14:textId="77777777" w:rsidR="00D430E5" w:rsidRPr="00B20AE8" w:rsidRDefault="00CF0D41" w:rsidP="0039402F">
            <w:pPr>
              <w:pStyle w:val="TAL"/>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6A6422" w14:textId="77777777" w:rsidR="00D430E5" w:rsidRPr="00B20AE8" w:rsidRDefault="00D430E5" w:rsidP="0039402F">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4E902F0A" w14:textId="77777777" w:rsidR="00D430E5" w:rsidRPr="00B20AE8" w:rsidRDefault="00D430E5" w:rsidP="0039402F">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695F70" w14:textId="77777777" w:rsidR="00D430E5" w:rsidRPr="00B20AE8" w:rsidRDefault="00D430E5" w:rsidP="0039402F">
            <w:pPr>
              <w:pStyle w:val="TAL"/>
              <w:rPr>
                <w:lang w:eastAsia="en-GB"/>
              </w:rPr>
            </w:pPr>
            <w:r w:rsidRPr="00B20AE8">
              <w:rPr>
                <w:lang w:eastAsia="en-GB"/>
              </w:rPr>
              <w:t>C: ATCR2a CNC: ATCR2a C/NC: ATCR2a, ANTCR2</w:t>
            </w:r>
          </w:p>
        </w:tc>
      </w:tr>
      <w:tr w:rsidR="004F339F" w:rsidRPr="00B20AE8" w14:paraId="47CC04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1B13E7" w14:textId="6A00551C" w:rsidR="00D430E5" w:rsidRPr="00B20AE8" w:rsidRDefault="003D3C64" w:rsidP="0039402F">
            <w:pPr>
              <w:pStyle w:val="TAL"/>
              <w:rPr>
                <w:lang w:eastAsia="en-GB"/>
              </w:rPr>
            </w:pPr>
            <w:r>
              <w:rPr>
                <w:lang w:eastAsia="en-GB"/>
              </w:rPr>
              <w:t xml:space="preserve"> </w:t>
            </w:r>
            <w:r w:rsidR="00D430E5" w:rsidRPr="00B20AE8">
              <w:rPr>
                <w:lang w:eastAsia="en-GB"/>
              </w:rPr>
              <w:t>6.3.3</w:t>
            </w:r>
          </w:p>
        </w:tc>
        <w:tc>
          <w:tcPr>
            <w:tcW w:w="2081" w:type="dxa"/>
            <w:gridSpan w:val="2"/>
            <w:tcBorders>
              <w:top w:val="nil"/>
              <w:left w:val="nil"/>
              <w:bottom w:val="single" w:sz="4" w:space="0" w:color="auto"/>
              <w:right w:val="single" w:sz="4" w:space="0" w:color="auto"/>
            </w:tcBorders>
            <w:shd w:val="clear" w:color="auto" w:fill="auto"/>
            <w:noWrap/>
            <w:hideMark/>
          </w:tcPr>
          <w:p w14:paraId="46D75EAF" w14:textId="77777777" w:rsidR="00D430E5" w:rsidRPr="00B20AE8" w:rsidRDefault="00D430E5" w:rsidP="0039402F">
            <w:pPr>
              <w:pStyle w:val="TAL"/>
              <w:rPr>
                <w:lang w:val="sv-FI" w:eastAsia="en-GB"/>
              </w:rPr>
            </w:pPr>
            <w:r w:rsidRPr="00B20AE8">
              <w:rPr>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4F582A47"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5AC34F"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9035530"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E7E1B5" w14:textId="0A379FB5"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DCAE3B2" w14:textId="3E1765A2"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B8E291C" w14:textId="198CE368"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580EC3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8CF7078" w14:textId="77777777" w:rsidR="00D430E5" w:rsidRPr="00B20AE8" w:rsidRDefault="00D430E5" w:rsidP="0039402F">
            <w:pPr>
              <w:pStyle w:val="TAL"/>
              <w:rPr>
                <w:lang w:eastAsia="en-GB"/>
              </w:rPr>
            </w:pPr>
            <w:r w:rsidRPr="00B20AE8">
              <w:rPr>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491A96E4" w14:textId="77777777" w:rsidR="00D430E5" w:rsidRPr="00B20AE8" w:rsidRDefault="00D430E5" w:rsidP="0039402F">
            <w:pPr>
              <w:pStyle w:val="TAL"/>
              <w:rPr>
                <w:lang w:eastAsia="en-GB"/>
              </w:rPr>
            </w:pPr>
            <w:r w:rsidRPr="00B20AE8">
              <w:rPr>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14:paraId="1C1B86D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11A48C"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AE28E04"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6EEC4B"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6BE5F7"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8622413" w14:textId="77777777" w:rsidR="00D430E5" w:rsidRPr="00B20AE8" w:rsidRDefault="00D430E5" w:rsidP="0039402F">
            <w:pPr>
              <w:pStyle w:val="TAL"/>
              <w:rPr>
                <w:lang w:eastAsia="en-GB"/>
              </w:rPr>
            </w:pPr>
            <w:r w:rsidRPr="00B20AE8">
              <w:rPr>
                <w:lang w:eastAsia="en-GB"/>
              </w:rPr>
              <w:t xml:space="preserve">- </w:t>
            </w:r>
          </w:p>
        </w:tc>
      </w:tr>
      <w:tr w:rsidR="004F339F" w:rsidRPr="00B20AE8" w14:paraId="77F0A37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9727E20" w14:textId="61F259BC" w:rsidR="00D430E5" w:rsidRPr="00B20AE8" w:rsidRDefault="003D3C64" w:rsidP="0039402F">
            <w:pPr>
              <w:pStyle w:val="TAL"/>
              <w:rPr>
                <w:lang w:eastAsia="en-GB"/>
              </w:rPr>
            </w:pPr>
            <w:r>
              <w:rPr>
                <w:lang w:eastAsia="en-GB"/>
              </w:rPr>
              <w:t xml:space="preserve"> </w:t>
            </w:r>
            <w:r w:rsidR="00D430E5" w:rsidRPr="00B20AE8">
              <w:rPr>
                <w:lang w:eastAsia="en-GB"/>
              </w:rPr>
              <w:t>6.4.2</w:t>
            </w:r>
          </w:p>
        </w:tc>
        <w:tc>
          <w:tcPr>
            <w:tcW w:w="2081" w:type="dxa"/>
            <w:gridSpan w:val="2"/>
            <w:tcBorders>
              <w:top w:val="nil"/>
              <w:left w:val="nil"/>
              <w:bottom w:val="single" w:sz="4" w:space="0" w:color="auto"/>
              <w:right w:val="single" w:sz="4" w:space="0" w:color="auto"/>
            </w:tcBorders>
            <w:shd w:val="clear" w:color="auto" w:fill="auto"/>
            <w:noWrap/>
            <w:hideMark/>
          </w:tcPr>
          <w:p w14:paraId="485D7EA5" w14:textId="77777777" w:rsidR="00D430E5" w:rsidRPr="00B20AE8" w:rsidRDefault="00D430E5" w:rsidP="0039402F">
            <w:pPr>
              <w:pStyle w:val="TAL"/>
              <w:rPr>
                <w:lang w:eastAsia="en-GB"/>
              </w:rPr>
            </w:pPr>
            <w:r w:rsidRPr="00B20AE8">
              <w:rPr>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45D064CB"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B7AC51"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F5A80D5"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E0D4A50" w14:textId="4CE77A21"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1EE8BE39" w14:textId="079917E1"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1D65E68" w14:textId="47FF67F4"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46AFA61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5BC8E82" w14:textId="4CA2FF50" w:rsidR="00D430E5" w:rsidRPr="00B20AE8" w:rsidRDefault="003D3C64" w:rsidP="0039402F">
            <w:pPr>
              <w:pStyle w:val="TAL"/>
              <w:rPr>
                <w:lang w:eastAsia="en-GB"/>
              </w:rPr>
            </w:pPr>
            <w:r>
              <w:rPr>
                <w:lang w:eastAsia="en-GB"/>
              </w:rPr>
              <w:t xml:space="preserve"> </w:t>
            </w:r>
            <w:r w:rsidR="00D430E5" w:rsidRPr="00B20AE8">
              <w:rPr>
                <w:lang w:eastAsia="en-GB"/>
              </w:rPr>
              <w:t>6.4.3</w:t>
            </w:r>
          </w:p>
        </w:tc>
        <w:tc>
          <w:tcPr>
            <w:tcW w:w="2081" w:type="dxa"/>
            <w:gridSpan w:val="2"/>
            <w:tcBorders>
              <w:top w:val="nil"/>
              <w:left w:val="nil"/>
              <w:bottom w:val="single" w:sz="4" w:space="0" w:color="auto"/>
              <w:right w:val="single" w:sz="4" w:space="0" w:color="auto"/>
            </w:tcBorders>
            <w:shd w:val="clear" w:color="auto" w:fill="auto"/>
            <w:noWrap/>
            <w:hideMark/>
          </w:tcPr>
          <w:p w14:paraId="0DB3EF91" w14:textId="77777777" w:rsidR="00D430E5" w:rsidRPr="00B20AE8" w:rsidRDefault="00D430E5" w:rsidP="0039402F">
            <w:pPr>
              <w:pStyle w:val="TAL"/>
              <w:rPr>
                <w:lang w:eastAsia="en-GB"/>
              </w:rPr>
            </w:pPr>
            <w:r w:rsidRPr="00B20AE8">
              <w:rPr>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14:paraId="4AFA3516" w14:textId="4FF3B7F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7BD37BA8" w14:textId="6C83C76D"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7B3BE718"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41D88B7"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C12BE34"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617B60B" w14:textId="77777777" w:rsidR="00D430E5" w:rsidRPr="00B20AE8" w:rsidRDefault="00D430E5" w:rsidP="0039402F">
            <w:pPr>
              <w:pStyle w:val="TAL"/>
              <w:rPr>
                <w:lang w:eastAsia="en-GB"/>
              </w:rPr>
            </w:pPr>
            <w:r w:rsidRPr="00B20AE8">
              <w:rPr>
                <w:lang w:eastAsia="en-GB"/>
              </w:rPr>
              <w:t>N/A</w:t>
            </w:r>
          </w:p>
        </w:tc>
      </w:tr>
      <w:tr w:rsidR="004F339F" w:rsidRPr="00B20AE8" w14:paraId="355A29D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B831E30" w14:textId="68360D91" w:rsidR="00D430E5" w:rsidRPr="00B20AE8" w:rsidRDefault="003D3C64" w:rsidP="0039402F">
            <w:pPr>
              <w:pStyle w:val="TAL"/>
              <w:rPr>
                <w:lang w:eastAsia="en-GB"/>
              </w:rPr>
            </w:pPr>
            <w:r>
              <w:rPr>
                <w:lang w:eastAsia="en-GB"/>
              </w:rPr>
              <w:t xml:space="preserve"> </w:t>
            </w:r>
            <w:r w:rsidR="00D430E5" w:rsidRPr="00B20AE8">
              <w:rPr>
                <w:lang w:eastAsia="en-GB"/>
              </w:rPr>
              <w:t>6.4.4</w:t>
            </w:r>
          </w:p>
        </w:tc>
        <w:tc>
          <w:tcPr>
            <w:tcW w:w="2081" w:type="dxa"/>
            <w:gridSpan w:val="2"/>
            <w:tcBorders>
              <w:top w:val="nil"/>
              <w:left w:val="nil"/>
              <w:bottom w:val="single" w:sz="4" w:space="0" w:color="auto"/>
              <w:right w:val="single" w:sz="4" w:space="0" w:color="auto"/>
            </w:tcBorders>
            <w:shd w:val="clear" w:color="auto" w:fill="auto"/>
            <w:noWrap/>
            <w:hideMark/>
          </w:tcPr>
          <w:p w14:paraId="5029F7DF" w14:textId="77777777" w:rsidR="00D430E5" w:rsidRPr="00B20AE8" w:rsidRDefault="00D430E5" w:rsidP="0039402F">
            <w:pPr>
              <w:pStyle w:val="TAL"/>
              <w:rPr>
                <w:lang w:eastAsia="en-GB"/>
              </w:rPr>
            </w:pPr>
            <w:r w:rsidRPr="00B20AE8">
              <w:rPr>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14:paraId="7516F715"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D11CF00"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F3EFBE7" w14:textId="38561F5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E52C302"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80FE165"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446A5F9" w14:textId="77777777" w:rsidR="00D430E5" w:rsidRPr="00B20AE8" w:rsidRDefault="00D430E5" w:rsidP="0039402F">
            <w:pPr>
              <w:pStyle w:val="TAL"/>
              <w:rPr>
                <w:lang w:eastAsia="en-GB"/>
              </w:rPr>
            </w:pPr>
            <w:r w:rsidRPr="00B20AE8">
              <w:rPr>
                <w:lang w:eastAsia="en-GB"/>
              </w:rPr>
              <w:t>N/A</w:t>
            </w:r>
          </w:p>
        </w:tc>
      </w:tr>
      <w:tr w:rsidR="004F339F" w:rsidRPr="00B20AE8" w14:paraId="7927BD0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F03AB31" w14:textId="0AADD935" w:rsidR="00D430E5" w:rsidRPr="00B20AE8" w:rsidRDefault="003D3C64" w:rsidP="0039402F">
            <w:pPr>
              <w:pStyle w:val="TAL"/>
              <w:rPr>
                <w:lang w:eastAsia="en-GB"/>
              </w:rPr>
            </w:pPr>
            <w:r>
              <w:rPr>
                <w:lang w:eastAsia="en-GB"/>
              </w:rPr>
              <w:t xml:space="preserve"> </w:t>
            </w:r>
            <w:r w:rsidR="00D430E5" w:rsidRPr="00B20AE8">
              <w:rPr>
                <w:lang w:eastAsia="en-GB"/>
              </w:rPr>
              <w:t>6.4.5</w:t>
            </w:r>
          </w:p>
        </w:tc>
        <w:tc>
          <w:tcPr>
            <w:tcW w:w="2081" w:type="dxa"/>
            <w:gridSpan w:val="2"/>
            <w:tcBorders>
              <w:top w:val="nil"/>
              <w:left w:val="nil"/>
              <w:bottom w:val="single" w:sz="4" w:space="0" w:color="auto"/>
              <w:right w:val="single" w:sz="4" w:space="0" w:color="auto"/>
            </w:tcBorders>
            <w:shd w:val="clear" w:color="auto" w:fill="auto"/>
            <w:noWrap/>
            <w:hideMark/>
          </w:tcPr>
          <w:p w14:paraId="2ACB5656" w14:textId="77777777" w:rsidR="00D430E5" w:rsidRPr="00B20AE8" w:rsidRDefault="00D430E5" w:rsidP="0039402F">
            <w:pPr>
              <w:pStyle w:val="TAL"/>
              <w:rPr>
                <w:lang w:eastAsia="en-GB"/>
              </w:rPr>
            </w:pPr>
            <w:r w:rsidRPr="00B20AE8">
              <w:rPr>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14:paraId="55BBEB6C" w14:textId="40AF729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5436155" w14:textId="7D2F033D"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24F9BE37"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C0310A2" w14:textId="77777777" w:rsidR="00D430E5" w:rsidRPr="00B20AE8" w:rsidRDefault="00D430E5" w:rsidP="0039402F">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3CA1E9B9" w14:textId="77777777" w:rsidR="00D430E5" w:rsidRPr="00B20AE8" w:rsidRDefault="00D430E5" w:rsidP="0039402F">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2A903400" w14:textId="77777777" w:rsidR="00D430E5" w:rsidRPr="00B20AE8" w:rsidRDefault="00D430E5" w:rsidP="0039402F">
            <w:pPr>
              <w:pStyle w:val="TAL"/>
              <w:rPr>
                <w:lang w:eastAsia="en-GB"/>
              </w:rPr>
            </w:pPr>
            <w:r w:rsidRPr="00B20AE8">
              <w:rPr>
                <w:lang w:eastAsia="en-GB"/>
              </w:rPr>
              <w:t> </w:t>
            </w:r>
          </w:p>
        </w:tc>
      </w:tr>
      <w:tr w:rsidR="004F339F" w:rsidRPr="00B20AE8" w14:paraId="185E52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8B1434" w14:textId="2669B8F3" w:rsidR="00D430E5" w:rsidRPr="00B20AE8" w:rsidRDefault="003D3C64" w:rsidP="0039402F">
            <w:pPr>
              <w:pStyle w:val="TAL"/>
              <w:rPr>
                <w:lang w:eastAsia="en-GB"/>
              </w:rPr>
            </w:pPr>
            <w:r>
              <w:rPr>
                <w:lang w:eastAsia="en-GB"/>
              </w:rPr>
              <w:t xml:space="preserve"> </w:t>
            </w:r>
            <w:r w:rsidR="00D430E5" w:rsidRPr="00B20AE8">
              <w:rPr>
                <w:lang w:eastAsia="en-GB"/>
              </w:rPr>
              <w:t>6.4.6</w:t>
            </w:r>
          </w:p>
        </w:tc>
        <w:tc>
          <w:tcPr>
            <w:tcW w:w="2081" w:type="dxa"/>
            <w:gridSpan w:val="2"/>
            <w:tcBorders>
              <w:top w:val="nil"/>
              <w:left w:val="nil"/>
              <w:bottom w:val="single" w:sz="4" w:space="0" w:color="auto"/>
              <w:right w:val="single" w:sz="4" w:space="0" w:color="auto"/>
            </w:tcBorders>
            <w:shd w:val="clear" w:color="auto" w:fill="auto"/>
            <w:noWrap/>
            <w:hideMark/>
          </w:tcPr>
          <w:p w14:paraId="6692C8F5" w14:textId="77777777" w:rsidR="00D430E5" w:rsidRPr="00B20AE8" w:rsidRDefault="00D430E5" w:rsidP="0039402F">
            <w:pPr>
              <w:pStyle w:val="TAL"/>
              <w:rPr>
                <w:lang w:eastAsia="en-GB"/>
              </w:rPr>
            </w:pPr>
            <w:r w:rsidRPr="00B20AE8">
              <w:rPr>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14:paraId="28345671"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AE4F50E"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C9A0948"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62D7E9" w14:textId="4BCDBB0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701EDCB" w14:textId="2AA9EBC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00C712B" w14:textId="5DD1BF7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7CA127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5830366" w14:textId="77777777" w:rsidR="00D430E5" w:rsidRPr="00B20AE8" w:rsidRDefault="00D430E5" w:rsidP="0039402F">
            <w:pPr>
              <w:pStyle w:val="TAL"/>
              <w:rPr>
                <w:lang w:eastAsia="en-GB"/>
              </w:rPr>
            </w:pPr>
            <w:r w:rsidRPr="00B20AE8">
              <w:rPr>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14:paraId="3E2660B5" w14:textId="77777777" w:rsidR="00D430E5" w:rsidRPr="00B20AE8" w:rsidRDefault="00D430E5" w:rsidP="0039402F">
            <w:pPr>
              <w:pStyle w:val="TAL"/>
              <w:rPr>
                <w:lang w:eastAsia="en-GB"/>
              </w:rPr>
            </w:pPr>
            <w:r w:rsidRPr="00B20AE8">
              <w:rPr>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14:paraId="6158D4F2"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EE35E9"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896F7F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B4CEF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75F30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0FA9244" w14:textId="77777777" w:rsidR="00D430E5" w:rsidRPr="00B20AE8" w:rsidRDefault="00D430E5" w:rsidP="0039402F">
            <w:pPr>
              <w:pStyle w:val="TAL"/>
              <w:rPr>
                <w:lang w:eastAsia="en-GB"/>
              </w:rPr>
            </w:pPr>
            <w:r w:rsidRPr="00B20AE8">
              <w:rPr>
                <w:lang w:eastAsia="en-GB"/>
              </w:rPr>
              <w:t xml:space="preserve">- </w:t>
            </w:r>
          </w:p>
        </w:tc>
      </w:tr>
      <w:tr w:rsidR="004F339F" w:rsidRPr="00B20AE8" w14:paraId="1FC427B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E326DCA" w14:textId="47F45313" w:rsidR="00D430E5" w:rsidRPr="00B20AE8" w:rsidRDefault="003D3C64" w:rsidP="0039402F">
            <w:pPr>
              <w:pStyle w:val="TAL"/>
              <w:rPr>
                <w:lang w:eastAsia="en-GB"/>
              </w:rPr>
            </w:pPr>
            <w:r>
              <w:rPr>
                <w:lang w:eastAsia="en-GB"/>
              </w:rPr>
              <w:t xml:space="preserve"> </w:t>
            </w:r>
            <w:r w:rsidR="00D430E5" w:rsidRPr="00B20AE8">
              <w:rPr>
                <w:lang w:eastAsia="en-GB"/>
              </w:rPr>
              <w:t>6.5.1</w:t>
            </w:r>
          </w:p>
        </w:tc>
        <w:tc>
          <w:tcPr>
            <w:tcW w:w="2081" w:type="dxa"/>
            <w:gridSpan w:val="2"/>
            <w:tcBorders>
              <w:top w:val="nil"/>
              <w:left w:val="nil"/>
              <w:bottom w:val="single" w:sz="4" w:space="0" w:color="auto"/>
              <w:right w:val="single" w:sz="4" w:space="0" w:color="auto"/>
            </w:tcBorders>
            <w:shd w:val="clear" w:color="auto" w:fill="auto"/>
            <w:noWrap/>
            <w:hideMark/>
          </w:tcPr>
          <w:p w14:paraId="2FAAB813" w14:textId="77777777" w:rsidR="00D430E5" w:rsidRPr="00B20AE8" w:rsidRDefault="00D430E5" w:rsidP="0039402F">
            <w:pPr>
              <w:pStyle w:val="TAL"/>
              <w:rPr>
                <w:lang w:eastAsia="en-GB"/>
              </w:rPr>
            </w:pPr>
            <w:r w:rsidRPr="00B20AE8">
              <w:rPr>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14:paraId="436474A3"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DB72D8"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0D1BC4F" w14:textId="77777777" w:rsidR="00D430E5" w:rsidRPr="00B20AE8" w:rsidRDefault="00CF0D41"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931F5A6"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A997B3"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12DA94A" w14:textId="0F8DB4E8" w:rsidR="00D430E5" w:rsidRPr="00B20AE8" w:rsidRDefault="00D430E5" w:rsidP="0039402F">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6D689C1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3347B49" w14:textId="2AB3A210" w:rsidR="00D430E5" w:rsidRPr="00B20AE8" w:rsidRDefault="003D3C64" w:rsidP="0039402F">
            <w:pPr>
              <w:pStyle w:val="TAL"/>
              <w:rPr>
                <w:lang w:eastAsia="en-GB"/>
              </w:rPr>
            </w:pPr>
            <w:r>
              <w:rPr>
                <w:lang w:eastAsia="en-GB"/>
              </w:rPr>
              <w:t xml:space="preserve"> </w:t>
            </w:r>
            <w:r w:rsidR="00D430E5" w:rsidRPr="00B20AE8">
              <w:rPr>
                <w:lang w:eastAsia="en-GB"/>
              </w:rPr>
              <w:t>6.5.2</w:t>
            </w:r>
          </w:p>
        </w:tc>
        <w:tc>
          <w:tcPr>
            <w:tcW w:w="2081" w:type="dxa"/>
            <w:gridSpan w:val="2"/>
            <w:tcBorders>
              <w:top w:val="nil"/>
              <w:left w:val="nil"/>
              <w:bottom w:val="single" w:sz="4" w:space="0" w:color="auto"/>
              <w:right w:val="single" w:sz="4" w:space="0" w:color="auto"/>
            </w:tcBorders>
            <w:shd w:val="clear" w:color="auto" w:fill="auto"/>
            <w:noWrap/>
            <w:hideMark/>
          </w:tcPr>
          <w:p w14:paraId="4F6A7743" w14:textId="77777777" w:rsidR="00D430E5" w:rsidRPr="00B20AE8" w:rsidRDefault="00D430E5" w:rsidP="0039402F">
            <w:pPr>
              <w:pStyle w:val="TAL"/>
              <w:rPr>
                <w:lang w:eastAsia="en-GB"/>
              </w:rPr>
            </w:pPr>
            <w:r w:rsidRPr="00B20AE8">
              <w:rPr>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14:paraId="426E13B7"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3F72D2C"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C8CB4B9" w14:textId="77777777" w:rsidR="00D430E5" w:rsidRPr="00B20AE8" w:rsidRDefault="00CF0D41"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CFDD87B"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1668DCD"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65A9DE7" w14:textId="338631AE" w:rsidR="00D430E5" w:rsidRPr="00B20AE8" w:rsidRDefault="00D430E5" w:rsidP="0039402F">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39C3A12D"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139A068" w14:textId="77777777" w:rsidR="00D430E5" w:rsidRPr="00B20AE8" w:rsidRDefault="00D430E5" w:rsidP="0039402F">
            <w:pPr>
              <w:pStyle w:val="TAL"/>
              <w:rPr>
                <w:lang w:eastAsia="en-GB"/>
              </w:rPr>
            </w:pPr>
            <w:r w:rsidRPr="00B20AE8">
              <w:rPr>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14:paraId="7ACBA57F" w14:textId="55EA2AE2" w:rsidR="00D430E5" w:rsidRPr="00B20AE8" w:rsidRDefault="00D430E5" w:rsidP="0039402F">
            <w:pPr>
              <w:pStyle w:val="TAL"/>
              <w:rPr>
                <w:lang w:eastAsia="en-GB"/>
              </w:rPr>
            </w:pPr>
            <w:r w:rsidRPr="00B20AE8">
              <w:rPr>
                <w:lang w:eastAsia="en-GB"/>
              </w:rPr>
              <w:t>OTA</w:t>
            </w:r>
            <w:r w:rsidR="003D3C64">
              <w:rPr>
                <w:lang w:eastAsia="en-GB"/>
              </w:rPr>
              <w:t xml:space="preserve"> </w:t>
            </w:r>
            <w:r w:rsidRPr="00B20AE8">
              <w:rPr>
                <w:lang w:eastAsia="en-GB"/>
              </w:rPr>
              <w:t>signal quality</w:t>
            </w:r>
          </w:p>
        </w:tc>
        <w:tc>
          <w:tcPr>
            <w:tcW w:w="1108" w:type="dxa"/>
            <w:tcBorders>
              <w:top w:val="nil"/>
              <w:left w:val="nil"/>
              <w:bottom w:val="single" w:sz="4" w:space="0" w:color="auto"/>
              <w:right w:val="single" w:sz="4" w:space="0" w:color="auto"/>
            </w:tcBorders>
            <w:shd w:val="clear" w:color="auto" w:fill="auto"/>
            <w:hideMark/>
          </w:tcPr>
          <w:p w14:paraId="7198F2AB"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A27BF1"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B797CBA"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EB2E3E7"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DE0A2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4396AD0" w14:textId="77777777" w:rsidR="00D430E5" w:rsidRPr="00B20AE8" w:rsidRDefault="00D430E5" w:rsidP="0039402F">
            <w:pPr>
              <w:pStyle w:val="TAL"/>
              <w:rPr>
                <w:lang w:eastAsia="en-GB"/>
              </w:rPr>
            </w:pPr>
            <w:r w:rsidRPr="00B20AE8">
              <w:rPr>
                <w:lang w:eastAsia="en-GB"/>
              </w:rPr>
              <w:t xml:space="preserve">- </w:t>
            </w:r>
          </w:p>
        </w:tc>
      </w:tr>
      <w:tr w:rsidR="004F339F" w:rsidRPr="00B20AE8" w14:paraId="78045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0B1F9B" w14:textId="18A5E7E7" w:rsidR="00D430E5" w:rsidRPr="00B20AE8" w:rsidRDefault="003D3C64" w:rsidP="0039402F">
            <w:pPr>
              <w:pStyle w:val="TAL"/>
              <w:rPr>
                <w:lang w:eastAsia="en-GB"/>
              </w:rPr>
            </w:pPr>
            <w:r>
              <w:rPr>
                <w:lang w:eastAsia="en-GB"/>
              </w:rPr>
              <w:t xml:space="preserve"> </w:t>
            </w:r>
            <w:r w:rsidR="00D430E5" w:rsidRPr="00B20AE8">
              <w:rPr>
                <w:lang w:eastAsia="en-GB"/>
              </w:rPr>
              <w:t>6.6.2</w:t>
            </w:r>
          </w:p>
        </w:tc>
        <w:tc>
          <w:tcPr>
            <w:tcW w:w="2081" w:type="dxa"/>
            <w:gridSpan w:val="2"/>
            <w:tcBorders>
              <w:top w:val="nil"/>
              <w:left w:val="nil"/>
              <w:bottom w:val="single" w:sz="4" w:space="0" w:color="auto"/>
              <w:right w:val="single" w:sz="4" w:space="0" w:color="auto"/>
            </w:tcBorders>
            <w:shd w:val="clear" w:color="auto" w:fill="auto"/>
            <w:noWrap/>
            <w:hideMark/>
          </w:tcPr>
          <w:p w14:paraId="42C83222" w14:textId="77777777" w:rsidR="00D430E5" w:rsidRPr="00B20AE8" w:rsidRDefault="00D430E5" w:rsidP="0039402F">
            <w:pPr>
              <w:pStyle w:val="TAL"/>
              <w:rPr>
                <w:lang w:eastAsia="en-GB"/>
              </w:rPr>
            </w:pPr>
            <w:r w:rsidRPr="00B20AE8">
              <w:rPr>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14:paraId="15381E5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F1B1B9"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73BDB2C"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54266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536F66"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E59EA9" w14:textId="77777777" w:rsidR="00D430E5" w:rsidRPr="00B20AE8" w:rsidRDefault="00D430E5" w:rsidP="0039402F">
            <w:pPr>
              <w:pStyle w:val="TAL"/>
              <w:rPr>
                <w:lang w:eastAsia="en-GB"/>
              </w:rPr>
            </w:pPr>
            <w:r w:rsidRPr="00B20AE8">
              <w:rPr>
                <w:lang w:eastAsia="en-GB"/>
              </w:rPr>
              <w:t xml:space="preserve">- </w:t>
            </w:r>
          </w:p>
        </w:tc>
      </w:tr>
      <w:tr w:rsidR="004F339F" w:rsidRPr="00B20AE8" w14:paraId="67B94E7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871311"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AF3496C" w14:textId="77777777" w:rsidR="00D430E5" w:rsidRPr="00B20AE8" w:rsidRDefault="00D430E5" w:rsidP="0039402F">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32546A55"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B801E43"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D15D2F2"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4A6941" w14:textId="29D3F5E2"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1" w:type="dxa"/>
            <w:tcBorders>
              <w:top w:val="nil"/>
              <w:left w:val="nil"/>
              <w:bottom w:val="single" w:sz="4" w:space="0" w:color="auto"/>
              <w:right w:val="single" w:sz="4" w:space="0" w:color="auto"/>
            </w:tcBorders>
            <w:shd w:val="clear" w:color="auto" w:fill="auto"/>
            <w:hideMark/>
          </w:tcPr>
          <w:p w14:paraId="76B4A632" w14:textId="7FAC58EE"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0B58C63A" w14:textId="7EF7E614"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r>
      <w:tr w:rsidR="004F339F" w:rsidRPr="00B20AE8" w14:paraId="6D45A15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B055D84"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7E162B4" w14:textId="77777777" w:rsidR="00D430E5" w:rsidRPr="00B20AE8" w:rsidRDefault="00D430E5" w:rsidP="0039402F">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0C944D63" w14:textId="4F2A2188"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2" w:type="dxa"/>
            <w:tcBorders>
              <w:top w:val="nil"/>
              <w:left w:val="nil"/>
              <w:bottom w:val="single" w:sz="4" w:space="0" w:color="auto"/>
              <w:right w:val="single" w:sz="4" w:space="0" w:color="auto"/>
            </w:tcBorders>
            <w:shd w:val="clear" w:color="auto" w:fill="auto"/>
            <w:hideMark/>
          </w:tcPr>
          <w:p w14:paraId="30699912" w14:textId="044C6965"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24" w:type="dxa"/>
            <w:tcBorders>
              <w:top w:val="nil"/>
              <w:left w:val="nil"/>
              <w:bottom w:val="single" w:sz="4" w:space="0" w:color="auto"/>
              <w:right w:val="single" w:sz="4" w:space="0" w:color="auto"/>
            </w:tcBorders>
            <w:shd w:val="clear" w:color="auto" w:fill="auto"/>
            <w:hideMark/>
          </w:tcPr>
          <w:p w14:paraId="5E2213AA"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C594F93"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94EAD0A"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515564" w14:textId="77777777" w:rsidR="00D430E5" w:rsidRPr="00B20AE8" w:rsidRDefault="00D430E5" w:rsidP="0039402F">
            <w:pPr>
              <w:pStyle w:val="TAL"/>
              <w:rPr>
                <w:lang w:eastAsia="en-GB"/>
              </w:rPr>
            </w:pPr>
            <w:r w:rsidRPr="00B20AE8">
              <w:rPr>
                <w:lang w:eastAsia="en-GB"/>
              </w:rPr>
              <w:t>N/A</w:t>
            </w:r>
          </w:p>
        </w:tc>
      </w:tr>
      <w:tr w:rsidR="004F339F" w:rsidRPr="00B20AE8" w14:paraId="48398B4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34C43EE" w14:textId="32C901B7" w:rsidR="00D430E5" w:rsidRPr="00B20AE8" w:rsidRDefault="003D3C64" w:rsidP="0039402F">
            <w:pPr>
              <w:pStyle w:val="TAL"/>
              <w:rPr>
                <w:lang w:eastAsia="en-GB"/>
              </w:rPr>
            </w:pPr>
            <w:r>
              <w:rPr>
                <w:lang w:eastAsia="en-GB"/>
              </w:rPr>
              <w:t xml:space="preserve"> </w:t>
            </w:r>
            <w:r w:rsidR="00D430E5" w:rsidRPr="00B20AE8">
              <w:rPr>
                <w:lang w:eastAsia="en-GB"/>
              </w:rPr>
              <w:t>6.6.3</w:t>
            </w:r>
          </w:p>
        </w:tc>
        <w:tc>
          <w:tcPr>
            <w:tcW w:w="2081" w:type="dxa"/>
            <w:gridSpan w:val="2"/>
            <w:tcBorders>
              <w:top w:val="nil"/>
              <w:left w:val="nil"/>
              <w:bottom w:val="single" w:sz="4" w:space="0" w:color="auto"/>
              <w:right w:val="single" w:sz="4" w:space="0" w:color="auto"/>
            </w:tcBorders>
            <w:shd w:val="clear" w:color="auto" w:fill="auto"/>
            <w:noWrap/>
            <w:hideMark/>
          </w:tcPr>
          <w:p w14:paraId="3FD6BE87" w14:textId="77777777" w:rsidR="00D430E5" w:rsidRPr="00B20AE8" w:rsidRDefault="00D430E5" w:rsidP="0039402F">
            <w:pPr>
              <w:pStyle w:val="TAL"/>
              <w:rPr>
                <w:lang w:eastAsia="en-GB"/>
              </w:rPr>
            </w:pPr>
            <w:r w:rsidRPr="00B20AE8">
              <w:rPr>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14:paraId="2C581C4F"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42BF51"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AB25E3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645D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2432B37"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DDC775" w14:textId="77777777" w:rsidR="00D430E5" w:rsidRPr="00B20AE8" w:rsidRDefault="00D430E5" w:rsidP="0039402F">
            <w:pPr>
              <w:pStyle w:val="TAL"/>
              <w:rPr>
                <w:lang w:eastAsia="en-GB"/>
              </w:rPr>
            </w:pPr>
            <w:r w:rsidRPr="00B20AE8">
              <w:rPr>
                <w:lang w:eastAsia="en-GB"/>
              </w:rPr>
              <w:t xml:space="preserve">- </w:t>
            </w:r>
          </w:p>
        </w:tc>
      </w:tr>
      <w:tr w:rsidR="004F339F" w:rsidRPr="00B20AE8" w14:paraId="0253E3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29FF57B"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D996AB8" w14:textId="77777777" w:rsidR="00D430E5" w:rsidRPr="00B20AE8" w:rsidRDefault="00D430E5" w:rsidP="0039402F">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19FD20F"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4A72A7"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121D250C"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322EF91" w14:textId="5C11771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E4D359C" w14:textId="61BFBD7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30E9AC3" w14:textId="13AC9E6F"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091BA2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748124D"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2F3080A" w14:textId="77777777" w:rsidR="00D430E5" w:rsidRPr="00B20AE8" w:rsidRDefault="00D430E5" w:rsidP="0039402F">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0883FF9" w14:textId="49BAA72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0B1338" w14:textId="6DE1852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41ED0411"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CC1C6E9"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0F89E1A"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CD633E6" w14:textId="77777777" w:rsidR="00D430E5" w:rsidRPr="00B20AE8" w:rsidRDefault="00D430E5" w:rsidP="0039402F">
            <w:pPr>
              <w:pStyle w:val="TAL"/>
              <w:rPr>
                <w:lang w:eastAsia="en-GB"/>
              </w:rPr>
            </w:pPr>
            <w:r w:rsidRPr="00B20AE8">
              <w:rPr>
                <w:lang w:eastAsia="en-GB"/>
              </w:rPr>
              <w:t>N/A</w:t>
            </w:r>
          </w:p>
        </w:tc>
      </w:tr>
      <w:tr w:rsidR="004F339F" w:rsidRPr="00B20AE8" w14:paraId="62ACFD2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9E209C" w14:textId="74F891A0" w:rsidR="00D430E5" w:rsidRPr="00B20AE8" w:rsidRDefault="003D3C64" w:rsidP="0039402F">
            <w:pPr>
              <w:pStyle w:val="TAL"/>
              <w:rPr>
                <w:lang w:eastAsia="en-GB"/>
              </w:rPr>
            </w:pPr>
            <w:r>
              <w:rPr>
                <w:lang w:eastAsia="en-GB"/>
              </w:rPr>
              <w:t xml:space="preserve"> </w:t>
            </w:r>
            <w:r w:rsidR="00D430E5" w:rsidRPr="00B20AE8">
              <w:rPr>
                <w:lang w:eastAsia="en-GB"/>
              </w:rPr>
              <w:t>6.6.4</w:t>
            </w:r>
          </w:p>
        </w:tc>
        <w:tc>
          <w:tcPr>
            <w:tcW w:w="2081" w:type="dxa"/>
            <w:gridSpan w:val="2"/>
            <w:tcBorders>
              <w:top w:val="nil"/>
              <w:left w:val="nil"/>
              <w:bottom w:val="single" w:sz="4" w:space="0" w:color="auto"/>
              <w:right w:val="single" w:sz="4" w:space="0" w:color="auto"/>
            </w:tcBorders>
            <w:shd w:val="clear" w:color="auto" w:fill="auto"/>
            <w:noWrap/>
            <w:hideMark/>
          </w:tcPr>
          <w:p w14:paraId="6A55E958" w14:textId="7D25FB55" w:rsidR="00D430E5" w:rsidRPr="00B20AE8" w:rsidRDefault="00D430E5"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108" w:type="dxa"/>
            <w:tcBorders>
              <w:top w:val="nil"/>
              <w:left w:val="nil"/>
              <w:bottom w:val="single" w:sz="4" w:space="0" w:color="auto"/>
              <w:right w:val="single" w:sz="4" w:space="0" w:color="auto"/>
            </w:tcBorders>
            <w:shd w:val="clear" w:color="auto" w:fill="auto"/>
            <w:hideMark/>
          </w:tcPr>
          <w:p w14:paraId="7CE5CBA7"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C2BB15"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8FE062"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9FDB93"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B79DA7"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27BDE5" w14:textId="77777777" w:rsidR="00D430E5" w:rsidRPr="00B20AE8" w:rsidRDefault="00D430E5" w:rsidP="0039402F">
            <w:pPr>
              <w:pStyle w:val="TAL"/>
              <w:rPr>
                <w:lang w:eastAsia="en-GB"/>
              </w:rPr>
            </w:pPr>
            <w:r w:rsidRPr="00B20AE8">
              <w:rPr>
                <w:lang w:eastAsia="en-GB"/>
              </w:rPr>
              <w:t xml:space="preserve">- </w:t>
            </w:r>
          </w:p>
        </w:tc>
      </w:tr>
      <w:tr w:rsidR="004F339F" w:rsidRPr="00B20AE8" w14:paraId="4B1C1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792195"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F0A0521" w14:textId="77777777" w:rsidR="00D430E5" w:rsidRPr="00B20AE8" w:rsidRDefault="00D430E5" w:rsidP="0039402F">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E739F12"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4AA7ECF"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BCF9C0D"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A251D3" w14:textId="77777777" w:rsidR="00D430E5" w:rsidRPr="00B20AE8" w:rsidRDefault="00D430E5" w:rsidP="0039402F">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29E0D9" w14:textId="77777777" w:rsidR="00D430E5" w:rsidRPr="00B20AE8" w:rsidRDefault="00D430E5" w:rsidP="0039402F">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DA3AC77" w14:textId="77777777" w:rsidR="00D430E5" w:rsidRPr="00B20AE8" w:rsidRDefault="00D430E5" w:rsidP="0039402F">
            <w:pPr>
              <w:pStyle w:val="TAL"/>
              <w:rPr>
                <w:lang w:eastAsia="en-GB"/>
              </w:rPr>
            </w:pPr>
            <w:r w:rsidRPr="00B20AE8">
              <w:rPr>
                <w:lang w:eastAsia="en-GB"/>
              </w:rPr>
              <w:t xml:space="preserve">C: ATCR2a CNC: ATCR2aC/NC: ATCR2a, ANTCR2 </w:t>
            </w:r>
          </w:p>
        </w:tc>
      </w:tr>
      <w:tr w:rsidR="004F339F" w:rsidRPr="00B20AE8" w14:paraId="072C46E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A7BA7E"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DAA33B1" w14:textId="77777777" w:rsidR="00D430E5" w:rsidRPr="00B20AE8" w:rsidRDefault="00D430E5" w:rsidP="0039402F">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58DBE74" w14:textId="77777777" w:rsidR="00D430E5" w:rsidRPr="00B20AE8" w:rsidRDefault="00D430E5" w:rsidP="0039402F">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9D047FA" w14:textId="77777777" w:rsidR="00D430E5" w:rsidRPr="00B20AE8" w:rsidRDefault="00D430E5" w:rsidP="0039402F">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06660183"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254C134"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884ADB9"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5097722" w14:textId="77777777" w:rsidR="00D430E5" w:rsidRPr="00B20AE8" w:rsidRDefault="00D430E5" w:rsidP="0039402F">
            <w:pPr>
              <w:pStyle w:val="TAL"/>
              <w:rPr>
                <w:lang w:eastAsia="en-GB"/>
              </w:rPr>
            </w:pPr>
            <w:r w:rsidRPr="00B20AE8">
              <w:rPr>
                <w:lang w:eastAsia="en-GB"/>
              </w:rPr>
              <w:t>N/A</w:t>
            </w:r>
          </w:p>
        </w:tc>
      </w:tr>
      <w:tr w:rsidR="004F339F" w:rsidRPr="00B20AE8" w14:paraId="0C4AF18E"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8A87643" w14:textId="77777777" w:rsidR="00D430E5" w:rsidRPr="00B20AE8" w:rsidRDefault="00D430E5" w:rsidP="0039402F">
            <w:pPr>
              <w:pStyle w:val="TAL"/>
              <w:rPr>
                <w:lang w:eastAsia="en-GB"/>
              </w:rPr>
            </w:pPr>
            <w:r w:rsidRPr="00B20AE8">
              <w:rPr>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01CDD597" w14:textId="77777777" w:rsidR="00D430E5" w:rsidRPr="00B20AE8" w:rsidRDefault="00D430E5" w:rsidP="0039402F">
            <w:pPr>
              <w:pStyle w:val="TAL"/>
              <w:rPr>
                <w:lang w:eastAsia="en-GB"/>
              </w:rPr>
            </w:pPr>
            <w:r w:rsidRPr="00B20AE8">
              <w:rPr>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14:paraId="5087AEE3"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04D1AAE"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9053205"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75CB51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9D3D2E"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D40DC2A" w14:textId="77777777" w:rsidR="00D430E5" w:rsidRPr="00B20AE8" w:rsidRDefault="00D430E5" w:rsidP="0039402F">
            <w:pPr>
              <w:pStyle w:val="TAL"/>
              <w:rPr>
                <w:lang w:eastAsia="en-GB"/>
              </w:rPr>
            </w:pPr>
            <w:r w:rsidRPr="00B20AE8">
              <w:rPr>
                <w:lang w:eastAsia="en-GB"/>
              </w:rPr>
              <w:t xml:space="preserve">- </w:t>
            </w:r>
          </w:p>
        </w:tc>
      </w:tr>
      <w:tr w:rsidR="004F339F" w:rsidRPr="00B20AE8" w14:paraId="6B9491E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2219434" w14:textId="56344369" w:rsidR="00D430E5" w:rsidRPr="00B20AE8" w:rsidRDefault="003D3C64" w:rsidP="0039402F">
            <w:pPr>
              <w:pStyle w:val="TAL"/>
              <w:rPr>
                <w:lang w:eastAsia="en-GB"/>
              </w:rPr>
            </w:pPr>
            <w:r>
              <w:rPr>
                <w:lang w:eastAsia="en-GB"/>
              </w:rPr>
              <w:t xml:space="preserve"> </w:t>
            </w:r>
            <w:r w:rsidR="00D430E5" w:rsidRPr="00B20AE8">
              <w:rPr>
                <w:lang w:eastAsia="en-GB"/>
              </w:rPr>
              <w:t>6.7.2</w:t>
            </w:r>
          </w:p>
        </w:tc>
        <w:tc>
          <w:tcPr>
            <w:tcW w:w="2081" w:type="dxa"/>
            <w:gridSpan w:val="2"/>
            <w:tcBorders>
              <w:top w:val="nil"/>
              <w:left w:val="nil"/>
              <w:bottom w:val="single" w:sz="4" w:space="0" w:color="auto"/>
              <w:right w:val="single" w:sz="4" w:space="0" w:color="auto"/>
            </w:tcBorders>
            <w:shd w:val="clear" w:color="auto" w:fill="auto"/>
            <w:noWrap/>
            <w:hideMark/>
          </w:tcPr>
          <w:p w14:paraId="4D3F4A88" w14:textId="77777777" w:rsidR="00D430E5" w:rsidRPr="00B20AE8" w:rsidRDefault="00D430E5" w:rsidP="0039402F">
            <w:pPr>
              <w:pStyle w:val="TAL"/>
              <w:rPr>
                <w:lang w:eastAsia="en-GB"/>
              </w:rPr>
            </w:pPr>
            <w:r w:rsidRPr="00B20AE8">
              <w:rPr>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14:paraId="101B33BA"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9C24C2"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3B1D8A"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E902BC"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1ACAB4"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DF1E27" w14:textId="77777777" w:rsidR="00D430E5" w:rsidRPr="00B20AE8" w:rsidRDefault="00D430E5" w:rsidP="0039402F">
            <w:pPr>
              <w:pStyle w:val="TAL"/>
              <w:rPr>
                <w:lang w:eastAsia="en-GB"/>
              </w:rPr>
            </w:pPr>
            <w:r w:rsidRPr="00B20AE8">
              <w:rPr>
                <w:lang w:eastAsia="en-GB"/>
              </w:rPr>
              <w:t xml:space="preserve">- </w:t>
            </w:r>
          </w:p>
        </w:tc>
      </w:tr>
      <w:tr w:rsidR="004F339F" w:rsidRPr="00B20AE8" w14:paraId="5E07B811"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DAF80E0"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0EFDF61" w14:textId="77777777" w:rsidR="00D430E5" w:rsidRPr="00B20AE8" w:rsidRDefault="00D430E5" w:rsidP="0039402F">
            <w:pPr>
              <w:pStyle w:val="TAL"/>
              <w:rPr>
                <w:lang w:eastAsia="en-GB"/>
              </w:rPr>
            </w:pPr>
            <w:r w:rsidRPr="00B20AE8">
              <w:rPr>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5D594316" w14:textId="47A9735A"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46F7B55" w14:textId="011CE8A2"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03DB4BA4" w14:textId="6E4F522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EF18B4D" w14:textId="5D5ACF3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379CFB4" w14:textId="3A0CCCE1"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221836" w14:textId="7297FBEA"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61AD4B8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92D45F4" w14:textId="7703D0C1" w:rsidR="00D430E5" w:rsidRPr="00B20AE8" w:rsidRDefault="003D3C64" w:rsidP="0039402F">
            <w:pPr>
              <w:pStyle w:val="TAL"/>
              <w:rPr>
                <w:lang w:eastAsia="en-GB"/>
              </w:rPr>
            </w:pPr>
            <w:r>
              <w:rPr>
                <w:lang w:eastAsia="en-GB"/>
              </w:rPr>
              <w:t xml:space="preserve"> </w:t>
            </w:r>
            <w:r w:rsidR="00D430E5" w:rsidRPr="00B20AE8">
              <w:rPr>
                <w:lang w:eastAsia="en-GB"/>
              </w:rPr>
              <w:t>6.7.3</w:t>
            </w:r>
          </w:p>
        </w:tc>
        <w:tc>
          <w:tcPr>
            <w:tcW w:w="2081" w:type="dxa"/>
            <w:gridSpan w:val="2"/>
            <w:tcBorders>
              <w:top w:val="nil"/>
              <w:left w:val="nil"/>
              <w:bottom w:val="single" w:sz="4" w:space="0" w:color="auto"/>
              <w:right w:val="single" w:sz="4" w:space="0" w:color="auto"/>
            </w:tcBorders>
            <w:shd w:val="clear" w:color="auto" w:fill="auto"/>
            <w:noWrap/>
            <w:hideMark/>
          </w:tcPr>
          <w:p w14:paraId="08E1A36C" w14:textId="77777777" w:rsidR="00D430E5" w:rsidRPr="00B20AE8" w:rsidRDefault="00D430E5" w:rsidP="0039402F">
            <w:pPr>
              <w:pStyle w:val="TAL"/>
              <w:rPr>
                <w:lang w:eastAsia="en-GB"/>
              </w:rPr>
            </w:pPr>
            <w:r w:rsidRPr="00B20AE8">
              <w:rPr>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14:paraId="53470A6D" w14:textId="77777777" w:rsidR="00D430E5" w:rsidRPr="00B20AE8" w:rsidRDefault="00D430E5" w:rsidP="0039402F">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6767C72B"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350B914"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D902CB"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4CE703"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B471996" w14:textId="77777777" w:rsidR="00D430E5" w:rsidRPr="00B20AE8" w:rsidRDefault="00D430E5" w:rsidP="0039402F">
            <w:pPr>
              <w:pStyle w:val="TAL"/>
              <w:rPr>
                <w:lang w:eastAsia="en-GB"/>
              </w:rPr>
            </w:pPr>
            <w:r w:rsidRPr="00B20AE8">
              <w:rPr>
                <w:lang w:eastAsia="en-GB"/>
              </w:rPr>
              <w:t xml:space="preserve">- </w:t>
            </w:r>
          </w:p>
        </w:tc>
      </w:tr>
      <w:tr w:rsidR="004F339F" w:rsidRPr="00B20AE8" w14:paraId="0A04560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36A706"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BB26120" w14:textId="77777777" w:rsidR="00D430E5" w:rsidRPr="00B20AE8" w:rsidRDefault="00D430E5" w:rsidP="0039402F">
            <w:pPr>
              <w:pStyle w:val="TAL"/>
              <w:rPr>
                <w:lang w:eastAsia="en-GB"/>
              </w:rPr>
            </w:pPr>
            <w:r w:rsidRPr="00B20AE8">
              <w:rPr>
                <w:lang w:eastAsia="en-GB"/>
              </w:rPr>
              <w:t>E-UTRA</w:t>
            </w:r>
          </w:p>
        </w:tc>
        <w:tc>
          <w:tcPr>
            <w:tcW w:w="1108" w:type="dxa"/>
            <w:tcBorders>
              <w:top w:val="nil"/>
              <w:left w:val="nil"/>
              <w:bottom w:val="nil"/>
              <w:right w:val="single" w:sz="4" w:space="0" w:color="auto"/>
            </w:tcBorders>
            <w:shd w:val="clear" w:color="auto" w:fill="auto"/>
            <w:hideMark/>
          </w:tcPr>
          <w:p w14:paraId="6545018F"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2359AB3C"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420ADFEF"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3DA413"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CC34FB"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6197759" w14:textId="77777777" w:rsidR="00D430E5" w:rsidRPr="00B20AE8" w:rsidRDefault="00D430E5" w:rsidP="0039402F">
            <w:pPr>
              <w:pStyle w:val="TAL"/>
              <w:rPr>
                <w:lang w:eastAsia="en-GB"/>
              </w:rPr>
            </w:pPr>
            <w:r w:rsidRPr="00B20AE8">
              <w:rPr>
                <w:lang w:eastAsia="en-GB"/>
              </w:rPr>
              <w:t>C: ATCR2a CNC: ANTCR2 C/NC: ATCR2a, ANTCR2</w:t>
            </w:r>
          </w:p>
        </w:tc>
      </w:tr>
      <w:tr w:rsidR="004F339F" w:rsidRPr="00B20AE8" w14:paraId="79AD8B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365AD20"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EAF8941" w14:textId="77777777" w:rsidR="00D430E5" w:rsidRPr="00B20AE8" w:rsidRDefault="00D430E5" w:rsidP="0039402F">
            <w:pPr>
              <w:pStyle w:val="TAL"/>
              <w:rPr>
                <w:lang w:eastAsia="en-GB"/>
              </w:rPr>
            </w:pPr>
            <w:r w:rsidRPr="00B20AE8">
              <w:rPr>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3F315A48" w14:textId="10B1F42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614390" w14:textId="53341B0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2569C920"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5593FC"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1B0FB2"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536281C" w14:textId="77777777" w:rsidR="00D430E5" w:rsidRPr="00B20AE8" w:rsidRDefault="00D430E5" w:rsidP="0039402F">
            <w:pPr>
              <w:pStyle w:val="TAL"/>
              <w:rPr>
                <w:lang w:eastAsia="en-GB"/>
              </w:rPr>
            </w:pPr>
            <w:r w:rsidRPr="00B20AE8">
              <w:rPr>
                <w:lang w:eastAsia="en-GB"/>
              </w:rPr>
              <w:t>N/A</w:t>
            </w:r>
          </w:p>
        </w:tc>
      </w:tr>
      <w:tr w:rsidR="004F339F" w:rsidRPr="00B20AE8" w14:paraId="3072F9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C0D806"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E2C2B22" w14:textId="77777777" w:rsidR="00D430E5" w:rsidRPr="00B20AE8" w:rsidRDefault="00D430E5" w:rsidP="0039402F">
            <w:pPr>
              <w:pStyle w:val="TAL"/>
              <w:rPr>
                <w:lang w:eastAsia="en-GB"/>
              </w:rPr>
            </w:pPr>
            <w:r w:rsidRPr="00B20AE8">
              <w:rPr>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6F7F7FBB" w14:textId="77777777" w:rsidR="00D430E5" w:rsidRPr="00B20AE8" w:rsidRDefault="00D430E5" w:rsidP="0039402F">
            <w:pPr>
              <w:pStyle w:val="TAL"/>
              <w:rPr>
                <w:lang w:eastAsia="en-GB"/>
              </w:rPr>
            </w:pPr>
            <w:r w:rsidRPr="00B20AE8">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0954149C" w14:textId="77777777" w:rsidR="00D430E5" w:rsidRPr="00B20AE8" w:rsidRDefault="00D430E5" w:rsidP="0039402F">
            <w:pPr>
              <w:pStyle w:val="TAL"/>
              <w:rPr>
                <w:lang w:eastAsia="en-GB"/>
              </w:rPr>
            </w:pPr>
            <w:r w:rsidRPr="00B20AE8">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79A758E5" w14:textId="77777777" w:rsidR="00D430E5" w:rsidRPr="00B20AE8" w:rsidRDefault="00D430E5" w:rsidP="0039402F">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40A3A2F" w14:textId="77777777" w:rsidR="00D430E5" w:rsidRPr="00B20AE8" w:rsidRDefault="00D430E5" w:rsidP="0039402F">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3766F39E" w14:textId="77777777" w:rsidR="00D430E5" w:rsidRPr="00B20AE8" w:rsidRDefault="00D430E5" w:rsidP="0039402F">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039CC660" w14:textId="77777777" w:rsidR="00D430E5" w:rsidRPr="00B20AE8" w:rsidRDefault="00D430E5" w:rsidP="0039402F">
            <w:pPr>
              <w:pStyle w:val="TAL"/>
              <w:rPr>
                <w:lang w:eastAsia="en-GB"/>
              </w:rPr>
            </w:pPr>
            <w:r w:rsidRPr="00B20AE8">
              <w:rPr>
                <w:lang w:eastAsia="en-GB"/>
              </w:rPr>
              <w:t>CNC: ANTCR2 C/NC: ANTCR2</w:t>
            </w:r>
          </w:p>
        </w:tc>
      </w:tr>
      <w:tr w:rsidR="004F339F" w:rsidRPr="00B20AE8" w14:paraId="2AE0473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5D71540" w14:textId="250F5F6B" w:rsidR="00D430E5" w:rsidRPr="00B20AE8" w:rsidRDefault="003D3C64" w:rsidP="0039402F">
            <w:pPr>
              <w:pStyle w:val="TAL"/>
              <w:rPr>
                <w:lang w:eastAsia="en-GB"/>
              </w:rPr>
            </w:pPr>
            <w:r>
              <w:rPr>
                <w:lang w:eastAsia="en-GB"/>
              </w:rPr>
              <w:t xml:space="preserve"> </w:t>
            </w:r>
            <w:r w:rsidR="00D430E5" w:rsidRPr="00B20AE8">
              <w:rPr>
                <w:lang w:eastAsia="en-GB"/>
              </w:rPr>
              <w:t>6.7.4</w:t>
            </w:r>
          </w:p>
        </w:tc>
        <w:tc>
          <w:tcPr>
            <w:tcW w:w="2081" w:type="dxa"/>
            <w:gridSpan w:val="2"/>
            <w:tcBorders>
              <w:top w:val="nil"/>
              <w:left w:val="nil"/>
              <w:bottom w:val="single" w:sz="4" w:space="0" w:color="auto"/>
              <w:right w:val="single" w:sz="4" w:space="0" w:color="auto"/>
            </w:tcBorders>
            <w:shd w:val="clear" w:color="auto" w:fill="auto"/>
            <w:noWrap/>
            <w:hideMark/>
          </w:tcPr>
          <w:p w14:paraId="67570580" w14:textId="77777777" w:rsidR="00D430E5" w:rsidRPr="00B20AE8" w:rsidRDefault="00D430E5" w:rsidP="0039402F">
            <w:pPr>
              <w:pStyle w:val="TAL"/>
              <w:rPr>
                <w:lang w:eastAsia="en-GB"/>
              </w:rPr>
            </w:pPr>
            <w:r w:rsidRPr="00B20AE8">
              <w:rPr>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14:paraId="107AE3C2" w14:textId="77777777" w:rsidR="00D430E5" w:rsidRPr="00B20AE8" w:rsidRDefault="00D430E5" w:rsidP="0039402F">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55803E4D" w14:textId="77777777" w:rsidR="00D430E5" w:rsidRPr="00B20AE8" w:rsidRDefault="00D430E5" w:rsidP="0039402F">
            <w:pPr>
              <w:pStyle w:val="TAL"/>
              <w:rPr>
                <w:lang w:eastAsia="en-GB"/>
              </w:rPr>
            </w:pPr>
            <w:r w:rsidRPr="00B20AE8">
              <w:rPr>
                <w:lang w:eastAsia="en-GB"/>
              </w:rPr>
              <w:t> </w:t>
            </w:r>
          </w:p>
        </w:tc>
        <w:tc>
          <w:tcPr>
            <w:tcW w:w="924" w:type="dxa"/>
            <w:tcBorders>
              <w:top w:val="nil"/>
              <w:left w:val="nil"/>
              <w:bottom w:val="single" w:sz="4" w:space="0" w:color="auto"/>
              <w:right w:val="single" w:sz="4" w:space="0" w:color="auto"/>
            </w:tcBorders>
            <w:shd w:val="clear" w:color="auto" w:fill="auto"/>
            <w:hideMark/>
          </w:tcPr>
          <w:p w14:paraId="33E2EBFC" w14:textId="77777777" w:rsidR="00D430E5" w:rsidRPr="00B20AE8" w:rsidRDefault="00D430E5" w:rsidP="0039402F">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383FE7C" w14:textId="77777777" w:rsidR="00D430E5" w:rsidRPr="00B20AE8" w:rsidRDefault="00D430E5" w:rsidP="0039402F">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19C6B005" w14:textId="77777777" w:rsidR="00D430E5" w:rsidRPr="00B20AE8" w:rsidRDefault="00D430E5" w:rsidP="0039402F">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765B628A" w14:textId="77777777" w:rsidR="00D430E5" w:rsidRPr="00B20AE8" w:rsidRDefault="00D430E5" w:rsidP="0039402F">
            <w:pPr>
              <w:pStyle w:val="TAL"/>
              <w:rPr>
                <w:lang w:eastAsia="en-GB"/>
              </w:rPr>
            </w:pPr>
            <w:r w:rsidRPr="00B20AE8">
              <w:rPr>
                <w:lang w:eastAsia="en-GB"/>
              </w:rPr>
              <w:t> </w:t>
            </w:r>
          </w:p>
        </w:tc>
      </w:tr>
      <w:tr w:rsidR="004F339F" w:rsidRPr="00B20AE8" w14:paraId="270F3BD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918BEDA" w14:textId="0F0E03D2" w:rsidR="00D430E5" w:rsidRPr="00B20AE8" w:rsidRDefault="003D3C64" w:rsidP="0039402F">
            <w:pPr>
              <w:pStyle w:val="TAL"/>
              <w:rPr>
                <w:lang w:eastAsia="en-GB"/>
              </w:rPr>
            </w:pPr>
            <w:r>
              <w:rPr>
                <w:lang w:eastAsia="en-GB"/>
              </w:rPr>
              <w:t xml:space="preserve"> </w:t>
            </w:r>
            <w:r w:rsidR="00D430E5" w:rsidRPr="00B20AE8">
              <w:rPr>
                <w:lang w:eastAsia="en-GB"/>
              </w:rPr>
              <w:t>6.7.5</w:t>
            </w:r>
          </w:p>
        </w:tc>
        <w:tc>
          <w:tcPr>
            <w:tcW w:w="2081" w:type="dxa"/>
            <w:gridSpan w:val="2"/>
            <w:tcBorders>
              <w:top w:val="nil"/>
              <w:left w:val="nil"/>
              <w:bottom w:val="single" w:sz="4" w:space="0" w:color="auto"/>
              <w:right w:val="single" w:sz="4" w:space="0" w:color="auto"/>
            </w:tcBorders>
            <w:shd w:val="clear" w:color="auto" w:fill="auto"/>
            <w:noWrap/>
            <w:hideMark/>
          </w:tcPr>
          <w:p w14:paraId="455EA20A" w14:textId="77777777" w:rsidR="00D430E5" w:rsidRPr="00B20AE8" w:rsidRDefault="00D430E5" w:rsidP="0039402F">
            <w:pPr>
              <w:pStyle w:val="TAL"/>
              <w:rPr>
                <w:lang w:eastAsia="en-GB"/>
              </w:rPr>
            </w:pPr>
            <w:r w:rsidRPr="00B20AE8">
              <w:rPr>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14:paraId="5A7B2263"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E3181E"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320FCC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8F56BD"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CFF335A"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61E15B" w14:textId="77777777" w:rsidR="00D430E5" w:rsidRPr="00B20AE8" w:rsidRDefault="00D430E5" w:rsidP="0039402F">
            <w:pPr>
              <w:pStyle w:val="TAL"/>
              <w:rPr>
                <w:lang w:eastAsia="en-GB"/>
              </w:rPr>
            </w:pPr>
            <w:r w:rsidRPr="00B20AE8">
              <w:rPr>
                <w:lang w:eastAsia="en-GB"/>
              </w:rPr>
              <w:t xml:space="preserve">- </w:t>
            </w:r>
          </w:p>
        </w:tc>
      </w:tr>
      <w:tr w:rsidR="004F339F" w:rsidRPr="00B20AE8" w14:paraId="5E61ED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E77BADE"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248919F" w14:textId="77777777" w:rsidR="00D430E5" w:rsidRPr="00B20AE8" w:rsidRDefault="00D430E5" w:rsidP="0039402F">
            <w:pPr>
              <w:pStyle w:val="TAL"/>
              <w:rPr>
                <w:lang w:eastAsia="en-GB"/>
              </w:rPr>
            </w:pPr>
            <w:r w:rsidRPr="00B20AE8">
              <w:rPr>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5507325D" w14:textId="2122173B"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p w14:paraId="1023FD12" w14:textId="77777777" w:rsidR="00D430E5" w:rsidRPr="00B20AE8" w:rsidRDefault="00D430E5" w:rsidP="0039402F">
            <w:pPr>
              <w:pStyle w:val="TAL"/>
              <w:rPr>
                <w:lang w:eastAsia="en-GB"/>
              </w:rPr>
            </w:pPr>
            <w:r w:rsidRPr="00B20AE8">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FB04280"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7F413B9" w14:textId="35BDAC9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p w14:paraId="29A57747" w14:textId="77777777" w:rsidR="00D430E5" w:rsidRPr="00B20AE8" w:rsidRDefault="00D430E5" w:rsidP="0039402F">
            <w:pPr>
              <w:rPr>
                <w:lang w:eastAsia="en-GB"/>
              </w:rPr>
            </w:pPr>
          </w:p>
        </w:tc>
        <w:tc>
          <w:tcPr>
            <w:tcW w:w="992" w:type="dxa"/>
            <w:tcBorders>
              <w:top w:val="nil"/>
              <w:left w:val="nil"/>
              <w:bottom w:val="single" w:sz="4" w:space="0" w:color="auto"/>
              <w:right w:val="single" w:sz="4" w:space="0" w:color="auto"/>
            </w:tcBorders>
            <w:shd w:val="clear" w:color="auto" w:fill="auto"/>
            <w:hideMark/>
          </w:tcPr>
          <w:p w14:paraId="4BDD94D1" w14:textId="3D87B2C0"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p w14:paraId="0EA2EE58" w14:textId="77777777" w:rsidR="00D430E5" w:rsidRPr="00B20AE8" w:rsidRDefault="00D430E5" w:rsidP="0039402F">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1B9E6656"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6C8A5D8" w14:textId="22B34FFB"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p w14:paraId="7A8F1693" w14:textId="77777777" w:rsidR="00D430E5" w:rsidRPr="00B20AE8" w:rsidRDefault="00D430E5" w:rsidP="0039402F">
            <w:pPr>
              <w:pStyle w:val="TAL"/>
              <w:rPr>
                <w:lang w:eastAsia="en-GB"/>
              </w:rPr>
            </w:pPr>
            <w:r w:rsidRPr="00B20AE8">
              <w:rPr>
                <w:lang w:eastAsia="en-GB"/>
              </w:rPr>
              <w:t>C: ATCR2a CNC: ATCR2a, ANTCR2 C/NC: ATCR2a, ANTCR2</w:t>
            </w:r>
          </w:p>
        </w:tc>
      </w:tr>
      <w:tr w:rsidR="004F339F" w:rsidRPr="00B20AE8" w14:paraId="46ADDEC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E8E63C"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AD56F74" w14:textId="77777777" w:rsidR="00D430E5" w:rsidRPr="00B20AE8" w:rsidRDefault="00D430E5" w:rsidP="0039402F">
            <w:pPr>
              <w:pStyle w:val="TAL"/>
              <w:rPr>
                <w:lang w:eastAsia="en-GB"/>
              </w:rPr>
            </w:pPr>
            <w:r w:rsidRPr="00B20AE8">
              <w:rPr>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09217F19"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15A045" w14:textId="1182E0CE"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p w14:paraId="09B26E22" w14:textId="77777777" w:rsidR="00D430E5" w:rsidRPr="00B20AE8" w:rsidRDefault="00D430E5" w:rsidP="0039402F">
            <w:pPr>
              <w:pStyle w:val="TAL"/>
              <w:rPr>
                <w:lang w:eastAsia="en-GB"/>
              </w:rPr>
            </w:pPr>
            <w:r w:rsidRPr="00B20AE8">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1D37B385"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EEAC63"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B583F35" w14:textId="397F305D"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p w14:paraId="337DCE2A" w14:textId="77777777" w:rsidR="00D430E5" w:rsidRPr="00B20AE8" w:rsidRDefault="00D430E5" w:rsidP="0039402F">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7C5AE91C" w14:textId="77777777" w:rsidR="00D430E5" w:rsidRPr="00B20AE8" w:rsidRDefault="00D430E5" w:rsidP="0039402F">
            <w:pPr>
              <w:pStyle w:val="TAL"/>
              <w:rPr>
                <w:lang w:eastAsia="en-GB"/>
              </w:rPr>
            </w:pPr>
            <w:r w:rsidRPr="00B20AE8">
              <w:rPr>
                <w:lang w:eastAsia="en-GB"/>
              </w:rPr>
              <w:t>N/A</w:t>
            </w:r>
          </w:p>
        </w:tc>
      </w:tr>
      <w:tr w:rsidR="004F339F" w:rsidRPr="00B20AE8" w14:paraId="2407AD6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48E2E5"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353A2A" w14:textId="77777777" w:rsidR="00D430E5" w:rsidRPr="00B20AE8" w:rsidRDefault="00D430E5" w:rsidP="0039402F">
            <w:pPr>
              <w:pStyle w:val="TAL"/>
              <w:rPr>
                <w:lang w:eastAsia="en-GB"/>
              </w:rPr>
            </w:pPr>
            <w:r w:rsidRPr="00B20AE8">
              <w:rPr>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2F054855" w14:textId="77777777" w:rsidR="00D430E5" w:rsidRPr="00B20AE8" w:rsidRDefault="00D430E5" w:rsidP="0039402F">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78B4AE01" w14:textId="77777777" w:rsidR="00D430E5" w:rsidRPr="00B20AE8" w:rsidRDefault="00D430E5" w:rsidP="0039402F">
            <w:pPr>
              <w:pStyle w:val="TAL"/>
              <w:rPr>
                <w:lang w:eastAsia="en-GB"/>
              </w:rPr>
            </w:pPr>
            <w:r w:rsidRPr="00B20AE8">
              <w:rPr>
                <w:lang w:eastAsia="en-GB"/>
              </w:rPr>
              <w:t>(note)</w:t>
            </w:r>
          </w:p>
        </w:tc>
        <w:tc>
          <w:tcPr>
            <w:tcW w:w="924" w:type="dxa"/>
            <w:tcBorders>
              <w:top w:val="nil"/>
              <w:left w:val="nil"/>
              <w:bottom w:val="single" w:sz="4" w:space="0" w:color="auto"/>
              <w:right w:val="single" w:sz="4" w:space="0" w:color="auto"/>
            </w:tcBorders>
            <w:shd w:val="clear" w:color="auto" w:fill="auto"/>
            <w:hideMark/>
          </w:tcPr>
          <w:p w14:paraId="4684675B" w14:textId="77777777" w:rsidR="00D430E5" w:rsidRPr="00B20AE8" w:rsidRDefault="00D430E5" w:rsidP="0039402F">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607DE5CC" w14:textId="77777777" w:rsidR="00D430E5" w:rsidRPr="00B20AE8" w:rsidRDefault="00D430E5" w:rsidP="0039402F">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58E5B7D9" w14:textId="77777777" w:rsidR="00D430E5" w:rsidRPr="00B20AE8" w:rsidRDefault="00D430E5" w:rsidP="0039402F">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7FCAD985" w14:textId="77777777" w:rsidR="00D430E5" w:rsidRPr="00B20AE8" w:rsidRDefault="00D430E5" w:rsidP="0039402F">
            <w:pPr>
              <w:pStyle w:val="TAL"/>
              <w:rPr>
                <w:lang w:eastAsia="en-GB"/>
              </w:rPr>
            </w:pPr>
            <w:r w:rsidRPr="00B20AE8">
              <w:rPr>
                <w:lang w:eastAsia="en-GB"/>
              </w:rPr>
              <w:t>(note)</w:t>
            </w:r>
          </w:p>
        </w:tc>
      </w:tr>
      <w:tr w:rsidR="004F339F" w:rsidRPr="00B20AE8" w14:paraId="372E24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5949D23" w14:textId="7255EDC6" w:rsidR="00D430E5" w:rsidRPr="00B20AE8" w:rsidRDefault="003D3C64" w:rsidP="0039402F">
            <w:pPr>
              <w:pStyle w:val="TAL"/>
              <w:rPr>
                <w:lang w:eastAsia="en-GB"/>
              </w:rPr>
            </w:pPr>
            <w:r>
              <w:rPr>
                <w:lang w:eastAsia="en-GB"/>
              </w:rPr>
              <w:t xml:space="preserve"> </w:t>
            </w:r>
            <w:r w:rsidR="00D430E5" w:rsidRPr="00B20AE8">
              <w:rPr>
                <w:lang w:eastAsia="en-GB"/>
              </w:rPr>
              <w:t>6.7.6</w:t>
            </w:r>
          </w:p>
        </w:tc>
        <w:tc>
          <w:tcPr>
            <w:tcW w:w="2081" w:type="dxa"/>
            <w:gridSpan w:val="2"/>
            <w:tcBorders>
              <w:top w:val="nil"/>
              <w:left w:val="nil"/>
              <w:bottom w:val="single" w:sz="4" w:space="0" w:color="auto"/>
              <w:right w:val="single" w:sz="4" w:space="0" w:color="auto"/>
            </w:tcBorders>
            <w:shd w:val="clear" w:color="auto" w:fill="auto"/>
            <w:noWrap/>
            <w:hideMark/>
          </w:tcPr>
          <w:p w14:paraId="415D3B8E" w14:textId="77777777" w:rsidR="00D430E5" w:rsidRPr="00B20AE8" w:rsidRDefault="00D430E5" w:rsidP="0039402F">
            <w:pPr>
              <w:pStyle w:val="TAL"/>
              <w:rPr>
                <w:lang w:eastAsia="en-GB"/>
              </w:rPr>
            </w:pPr>
            <w:r w:rsidRPr="00B20AE8">
              <w:rPr>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14:paraId="30C28962"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1D436D"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B089BC"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A0C2AB"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58FE00"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1524B6" w14:textId="77777777" w:rsidR="00D430E5" w:rsidRPr="00B20AE8" w:rsidRDefault="00D430E5" w:rsidP="0039402F">
            <w:pPr>
              <w:pStyle w:val="TAL"/>
              <w:rPr>
                <w:lang w:eastAsia="en-GB"/>
              </w:rPr>
            </w:pPr>
            <w:r w:rsidRPr="00B20AE8">
              <w:rPr>
                <w:lang w:eastAsia="en-GB"/>
              </w:rPr>
              <w:t xml:space="preserve">- </w:t>
            </w:r>
          </w:p>
        </w:tc>
      </w:tr>
      <w:tr w:rsidR="004F339F" w:rsidRPr="00B20AE8" w14:paraId="78EA367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0362A94"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90C2FFB" w14:textId="77777777" w:rsidR="00D430E5" w:rsidRPr="00B20AE8" w:rsidRDefault="00D430E5" w:rsidP="0039402F">
            <w:pPr>
              <w:pStyle w:val="TAL"/>
              <w:rPr>
                <w:lang w:eastAsia="en-GB"/>
              </w:rPr>
            </w:pPr>
            <w:r w:rsidRPr="00B20AE8">
              <w:rPr>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23997D37" w14:textId="567F2733" w:rsidR="00D430E5" w:rsidRPr="00B20AE8" w:rsidRDefault="00D430E5" w:rsidP="0039402F">
            <w:pPr>
              <w:pStyle w:val="TAL"/>
              <w:rPr>
                <w:lang w:eastAsia="en-GB"/>
              </w:rPr>
            </w:pPr>
            <w:r w:rsidRPr="00B20AE8">
              <w:rPr>
                <w:lang w:eastAsia="en-GB"/>
              </w:rPr>
              <w:t>C: ATCR1a</w:t>
            </w:r>
            <w:r w:rsidR="003D3C64">
              <w:rPr>
                <w:lang w:eastAsia="en-GB"/>
              </w:rPr>
              <w:t xml:space="preserve"> </w:t>
            </w:r>
            <w:r w:rsidRPr="00B20AE8">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52655E5A" w14:textId="60D85630" w:rsidR="00D430E5" w:rsidRPr="00B20AE8" w:rsidRDefault="00D430E5" w:rsidP="0039402F">
            <w:pPr>
              <w:pStyle w:val="TAL"/>
              <w:rPr>
                <w:lang w:eastAsia="en-GB"/>
              </w:rPr>
            </w:pPr>
            <w:r w:rsidRPr="00B20AE8">
              <w:rPr>
                <w:lang w:eastAsia="en-GB"/>
              </w:rPr>
              <w:t>C: ATCR1a CNC: ANTCR1a</w:t>
            </w:r>
            <w:r w:rsidR="003D3C64">
              <w:rPr>
                <w:lang w:eastAsia="en-GB"/>
              </w:rPr>
              <w:t xml:space="preserve"> </w:t>
            </w:r>
            <w:r w:rsidRPr="00B20AE8">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15E18574" w14:textId="77777777" w:rsidR="00D430E5" w:rsidRPr="00B20AE8" w:rsidRDefault="00E06DD2"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7C9760E"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6C2B26E"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43FA69" w14:textId="77777777" w:rsidR="00D430E5" w:rsidRPr="00B20AE8" w:rsidRDefault="00D430E5" w:rsidP="0039402F">
            <w:pPr>
              <w:pStyle w:val="TAL"/>
              <w:rPr>
                <w:lang w:eastAsia="en-GB"/>
              </w:rPr>
            </w:pPr>
            <w:r w:rsidRPr="00B20AE8">
              <w:rPr>
                <w:lang w:eastAsia="en-GB"/>
              </w:rPr>
              <w:t xml:space="preserve">C: ATCR2a CNC: ANTCR2 C/NC: ATCR2a, ANTCR2 </w:t>
            </w:r>
          </w:p>
        </w:tc>
      </w:tr>
      <w:tr w:rsidR="004F339F" w:rsidRPr="00B20AE8" w14:paraId="2BAD717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C37F5B4"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9D9D415" w14:textId="77777777" w:rsidR="00D430E5" w:rsidRPr="00B20AE8" w:rsidRDefault="00D430E5" w:rsidP="0039402F">
            <w:pPr>
              <w:pStyle w:val="TAL"/>
              <w:rPr>
                <w:lang w:eastAsia="en-GB"/>
              </w:rPr>
            </w:pPr>
            <w:r w:rsidRPr="00B20AE8">
              <w:rPr>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54A9ED5D" w14:textId="77777777" w:rsidR="00D430E5" w:rsidRPr="00B20AE8" w:rsidRDefault="00D430E5" w:rsidP="0039402F">
            <w:pPr>
              <w:pStyle w:val="TAL"/>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1603EA6B" w14:textId="77777777" w:rsidR="00D430E5" w:rsidRPr="00B20AE8" w:rsidRDefault="00D430E5" w:rsidP="0039402F">
            <w:pPr>
              <w:pStyle w:val="TAL"/>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2F44D859" w14:textId="77777777" w:rsidR="00D430E5" w:rsidRPr="00B20AE8" w:rsidRDefault="00CF0D41"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2CA120"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E2E3DCF"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F0631B2" w14:textId="77777777" w:rsidR="00D430E5" w:rsidRPr="00B20AE8" w:rsidRDefault="00D430E5" w:rsidP="0039402F">
            <w:pPr>
              <w:pStyle w:val="TAL"/>
              <w:rPr>
                <w:lang w:eastAsia="en-GB"/>
              </w:rPr>
            </w:pPr>
            <w:r w:rsidRPr="00B20AE8">
              <w:rPr>
                <w:lang w:eastAsia="en-GB"/>
              </w:rPr>
              <w:t xml:space="preserve">C: ATCR2a CNC: ANTCR2 C/NC: ATCR2a, ANTCR2 </w:t>
            </w:r>
          </w:p>
        </w:tc>
      </w:tr>
      <w:tr w:rsidR="004F339F" w:rsidRPr="00B20AE8" w14:paraId="3CDAAFD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ACDCAD"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E9AD010" w14:textId="77777777" w:rsidR="00D430E5" w:rsidRPr="00B20AE8" w:rsidRDefault="00D430E5" w:rsidP="0039402F">
            <w:pPr>
              <w:pStyle w:val="TAL"/>
              <w:rPr>
                <w:lang w:eastAsia="en-GB"/>
              </w:rPr>
            </w:pPr>
            <w:r w:rsidRPr="00B20AE8">
              <w:rPr>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642CA8FD"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05BCE13"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CFD7269" w14:textId="77777777" w:rsidR="00D430E5" w:rsidRPr="00B20AE8" w:rsidRDefault="00CF0D41" w:rsidP="0039402F">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21B193D"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4A3ECA4"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FB9FAE4" w14:textId="77777777" w:rsidR="00D430E5" w:rsidRPr="00B20AE8" w:rsidRDefault="00D430E5" w:rsidP="0039402F">
            <w:pPr>
              <w:pStyle w:val="TAL"/>
              <w:rPr>
                <w:lang w:eastAsia="en-GB"/>
              </w:rPr>
            </w:pPr>
            <w:r w:rsidRPr="00B20AE8">
              <w:rPr>
                <w:lang w:eastAsia="en-GB"/>
              </w:rPr>
              <w:t xml:space="preserve">C: ATCR2a CNC: ANTCR2 C/NC: ATCR2a, ANTCR2 </w:t>
            </w:r>
          </w:p>
        </w:tc>
      </w:tr>
      <w:tr w:rsidR="004F339F" w:rsidRPr="00B20AE8" w14:paraId="1247EFE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C9932C9"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C3E14C7" w14:textId="77777777" w:rsidR="00D430E5" w:rsidRPr="00B20AE8" w:rsidRDefault="00D430E5" w:rsidP="0039402F">
            <w:pPr>
              <w:pStyle w:val="TAL"/>
              <w:rPr>
                <w:lang w:eastAsia="en-GB"/>
              </w:rPr>
            </w:pPr>
            <w:r w:rsidRPr="00B20AE8">
              <w:rPr>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44AFBBE8"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4C8942A"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DE8E3C7" w14:textId="77777777" w:rsidR="00D430E5" w:rsidRPr="00B20AE8" w:rsidRDefault="00CF0D41"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771EF0"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6EAA844"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634612B1" w14:textId="77777777" w:rsidR="00D430E5" w:rsidRPr="00B20AE8" w:rsidRDefault="00D430E5" w:rsidP="0039402F">
            <w:pPr>
              <w:pStyle w:val="TAL"/>
              <w:rPr>
                <w:lang w:eastAsia="en-GB"/>
              </w:rPr>
            </w:pPr>
            <w:r w:rsidRPr="00B20AE8">
              <w:rPr>
                <w:lang w:eastAsia="en-GB"/>
              </w:rPr>
              <w:t xml:space="preserve">C: ATCR2a CNC: ANTCR2 C/NC: ATCR2a, ANTCR2 </w:t>
            </w:r>
          </w:p>
        </w:tc>
      </w:tr>
      <w:tr w:rsidR="004F339F" w:rsidRPr="00B20AE8" w14:paraId="3C13092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CCB8ECA"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831D0B8" w14:textId="77777777" w:rsidR="00D430E5" w:rsidRPr="00B20AE8" w:rsidRDefault="00D430E5" w:rsidP="0039402F">
            <w:pPr>
              <w:pStyle w:val="TAL"/>
              <w:rPr>
                <w:lang w:eastAsia="en-GB"/>
              </w:rPr>
            </w:pPr>
            <w:r w:rsidRPr="00B20AE8">
              <w:rPr>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0A210E12"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125793E"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5A91BEA" w14:textId="77777777" w:rsidR="00D430E5" w:rsidRPr="00B20AE8" w:rsidRDefault="00CF0D41" w:rsidP="0039402F">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43A0920F"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210302E"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2150950" w14:textId="77777777" w:rsidR="00D430E5" w:rsidRPr="00B20AE8" w:rsidRDefault="00D430E5" w:rsidP="0039402F">
            <w:pPr>
              <w:pStyle w:val="TAL"/>
              <w:rPr>
                <w:lang w:eastAsia="en-GB"/>
              </w:rPr>
            </w:pPr>
            <w:r w:rsidRPr="00B20AE8">
              <w:rPr>
                <w:lang w:eastAsia="en-GB"/>
              </w:rPr>
              <w:t xml:space="preserve">C: ATCR2a CNC: ANTCR2C/NC: ATCR2a, ANTCR2 </w:t>
            </w:r>
          </w:p>
        </w:tc>
      </w:tr>
      <w:tr w:rsidR="004F339F" w:rsidRPr="00B20AE8" w14:paraId="213F51D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53B5ED" w14:textId="77777777" w:rsidR="00D430E5" w:rsidRPr="00B20AE8" w:rsidRDefault="00D430E5" w:rsidP="0039402F">
            <w:pPr>
              <w:pStyle w:val="TAL"/>
              <w:rPr>
                <w:lang w:eastAsia="en-GB"/>
              </w:rPr>
            </w:pPr>
            <w:r w:rsidRPr="00B20AE8">
              <w:rPr>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43770FE0" w14:textId="77777777" w:rsidR="00D430E5" w:rsidRPr="00B20AE8" w:rsidRDefault="00D430E5" w:rsidP="0039402F">
            <w:pPr>
              <w:pStyle w:val="TAL"/>
              <w:rPr>
                <w:lang w:eastAsia="en-GB"/>
              </w:rPr>
            </w:pPr>
            <w:r w:rsidRPr="00B20AE8">
              <w:rPr>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14:paraId="49A8E8DB"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F9E349"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0915D88"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3BE078B"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C3430DE"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439888" w14:textId="77777777" w:rsidR="00D430E5" w:rsidRPr="00B20AE8" w:rsidRDefault="00D430E5" w:rsidP="0039402F">
            <w:pPr>
              <w:pStyle w:val="TAL"/>
              <w:rPr>
                <w:lang w:eastAsia="en-GB"/>
              </w:rPr>
            </w:pPr>
            <w:r w:rsidRPr="00B20AE8">
              <w:rPr>
                <w:lang w:eastAsia="en-GB"/>
              </w:rPr>
              <w:t xml:space="preserve">- </w:t>
            </w:r>
          </w:p>
        </w:tc>
      </w:tr>
      <w:tr w:rsidR="004F339F" w:rsidRPr="00B20AE8" w14:paraId="75D4304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533033E"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110111A" w14:textId="77777777" w:rsidR="00D430E5" w:rsidRPr="00B20AE8" w:rsidRDefault="00D430E5" w:rsidP="0039402F">
            <w:pPr>
              <w:pStyle w:val="TAL"/>
              <w:rPr>
                <w:lang w:eastAsia="en-GB"/>
              </w:rPr>
            </w:pPr>
            <w:r w:rsidRPr="00B20AE8">
              <w:rPr>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406CF966" w14:textId="42E1E7FF"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2FA88790" w14:textId="45B7C61A"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24" w:type="dxa"/>
            <w:tcBorders>
              <w:top w:val="nil"/>
              <w:left w:val="nil"/>
              <w:bottom w:val="single" w:sz="4" w:space="0" w:color="auto"/>
              <w:right w:val="single" w:sz="4" w:space="0" w:color="auto"/>
            </w:tcBorders>
            <w:shd w:val="clear" w:color="auto" w:fill="auto"/>
            <w:hideMark/>
          </w:tcPr>
          <w:p w14:paraId="6F655A0E" w14:textId="151BB2C2"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1E3CB483" w14:textId="33862C6A"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19E5CEF3" w14:textId="6BD201F1"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2040ED16" w14:textId="4886D166"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r>
      <w:tr w:rsidR="004F339F" w:rsidRPr="00B20AE8" w14:paraId="4F65867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84D9C23"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46BE454" w14:textId="77777777" w:rsidR="00D430E5" w:rsidRPr="00B20AE8" w:rsidRDefault="00D430E5" w:rsidP="0039402F">
            <w:pPr>
              <w:pStyle w:val="TAL"/>
              <w:rPr>
                <w:lang w:eastAsia="en-GB"/>
              </w:rPr>
            </w:pPr>
            <w:r w:rsidRPr="00B20AE8">
              <w:rPr>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3A23166D" w14:textId="77777777" w:rsidR="00D430E5" w:rsidRPr="00B20AE8" w:rsidRDefault="00D430E5" w:rsidP="0039402F">
            <w:pPr>
              <w:pStyle w:val="TAL"/>
              <w:rPr>
                <w:lang w:eastAsia="en-GB"/>
              </w:rPr>
            </w:pPr>
            <w:r w:rsidRPr="00B20AE8">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6F201801" w14:textId="77777777" w:rsidR="00D430E5" w:rsidRPr="00B20AE8" w:rsidRDefault="00D430E5" w:rsidP="0039402F">
            <w:pPr>
              <w:pStyle w:val="TAL"/>
              <w:rPr>
                <w:lang w:eastAsia="en-GB"/>
              </w:rPr>
            </w:pPr>
            <w:r w:rsidRPr="00B20AE8">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3D45D859"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B899D15" w14:textId="77777777" w:rsidR="00D430E5" w:rsidRPr="00B20AE8" w:rsidRDefault="00D430E5" w:rsidP="0039402F">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95C04CC" w14:textId="77777777" w:rsidR="00D430E5" w:rsidRPr="00B20AE8" w:rsidRDefault="00D430E5" w:rsidP="0039402F">
            <w:pPr>
              <w:pStyle w:val="TAL"/>
              <w:rPr>
                <w:lang w:eastAsia="en-GB"/>
              </w:rPr>
            </w:pPr>
            <w:r w:rsidRPr="00B20AE8">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4A30DB9A" w14:textId="77777777" w:rsidR="00D430E5" w:rsidRPr="00B20AE8" w:rsidRDefault="00D430E5" w:rsidP="0039402F">
            <w:pPr>
              <w:pStyle w:val="TAL"/>
              <w:rPr>
                <w:lang w:eastAsia="en-GB"/>
              </w:rPr>
            </w:pPr>
            <w:r w:rsidRPr="00B20AE8">
              <w:rPr>
                <w:lang w:eastAsia="en-GB"/>
              </w:rPr>
              <w:t>N/A</w:t>
            </w:r>
          </w:p>
        </w:tc>
      </w:tr>
      <w:tr w:rsidR="004F339F" w:rsidRPr="00B20AE8" w14:paraId="7E34F45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E3CC03"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2164796" w14:textId="77777777" w:rsidR="00D430E5" w:rsidRPr="00B20AE8" w:rsidRDefault="00D430E5" w:rsidP="0039402F">
            <w:pPr>
              <w:pStyle w:val="TAL"/>
              <w:rPr>
                <w:lang w:eastAsia="en-GB"/>
              </w:rPr>
            </w:pPr>
            <w:r w:rsidRPr="00B20AE8">
              <w:rPr>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1BC51DAF"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4109465"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B19CE05" w14:textId="73B3A573"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c>
          <w:tcPr>
            <w:tcW w:w="992" w:type="dxa"/>
            <w:tcBorders>
              <w:top w:val="nil"/>
              <w:left w:val="nil"/>
              <w:bottom w:val="single" w:sz="4" w:space="0" w:color="auto"/>
              <w:right w:val="single" w:sz="4" w:space="0" w:color="auto"/>
            </w:tcBorders>
            <w:shd w:val="clear" w:color="auto" w:fill="auto"/>
            <w:hideMark/>
          </w:tcPr>
          <w:p w14:paraId="68015BDF"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72E73D9"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C1F0CA5" w14:textId="77777777" w:rsidR="00D430E5" w:rsidRPr="00B20AE8" w:rsidRDefault="00D430E5" w:rsidP="0039402F">
            <w:pPr>
              <w:pStyle w:val="TAL"/>
              <w:rPr>
                <w:lang w:eastAsia="en-GB"/>
              </w:rPr>
            </w:pPr>
            <w:r w:rsidRPr="00B20AE8">
              <w:rPr>
                <w:lang w:eastAsia="en-GB"/>
              </w:rPr>
              <w:t>Same TC as used in 6.6</w:t>
            </w:r>
          </w:p>
        </w:tc>
      </w:tr>
      <w:tr w:rsidR="004F339F" w:rsidRPr="00B20AE8" w14:paraId="44FE66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8EF570" w14:textId="77777777" w:rsidR="003B2DEF" w:rsidRPr="00B20AE8" w:rsidRDefault="003B2DEF" w:rsidP="0039402F">
            <w:pPr>
              <w:pStyle w:val="TAL"/>
              <w:rPr>
                <w:lang w:eastAsia="en-GB"/>
              </w:rPr>
            </w:pPr>
            <w:r w:rsidRPr="00B20AE8">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176AB450" w14:textId="77777777" w:rsidR="003B2DEF" w:rsidRPr="00B20AE8" w:rsidRDefault="003B2DEF" w:rsidP="0039402F">
            <w:pPr>
              <w:pStyle w:val="TAL"/>
              <w:rPr>
                <w:lang w:eastAsia="en-GB"/>
              </w:rPr>
            </w:pPr>
            <w:r w:rsidRPr="00B20AE8">
              <w:rPr>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739426BE" w14:textId="77777777" w:rsidR="003B2DEF" w:rsidRPr="00B20AE8" w:rsidRDefault="003B2DEF"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9F4462" w14:textId="77777777" w:rsidR="003B2DEF" w:rsidRPr="00B20AE8" w:rsidRDefault="003B2DEF"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0F12BC" w14:textId="77777777" w:rsidR="003B2DEF" w:rsidRPr="00B20AE8" w:rsidRDefault="003B2DEF"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4E7370" w14:textId="77777777" w:rsidR="003B2DEF" w:rsidRPr="00B20AE8" w:rsidRDefault="003B2DEF"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AF71EC" w14:textId="77777777" w:rsidR="003B2DEF" w:rsidRPr="00B20AE8" w:rsidRDefault="003B2DEF"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8B2233B" w14:textId="77777777" w:rsidR="003B2DEF" w:rsidRPr="00B20AE8" w:rsidRDefault="003B2DEF" w:rsidP="0039402F">
            <w:pPr>
              <w:pStyle w:val="TAC"/>
              <w:rPr>
                <w:lang w:eastAsia="en-GB"/>
              </w:rPr>
            </w:pPr>
            <w:r w:rsidRPr="00B20AE8">
              <w:rPr>
                <w:lang w:eastAsia="en-GB"/>
              </w:rPr>
              <w:t xml:space="preserve">- </w:t>
            </w:r>
          </w:p>
        </w:tc>
      </w:tr>
      <w:tr w:rsidR="004F339F" w:rsidRPr="00B20AE8" w14:paraId="0986C23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EB3D9F2" w14:textId="77777777" w:rsidR="003B2DEF" w:rsidRPr="00B20AE8" w:rsidRDefault="003B2DEF"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4BD003E" w14:textId="77777777" w:rsidR="003B2DEF" w:rsidRPr="00B20AE8" w:rsidRDefault="003B2DEF" w:rsidP="0039402F">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1BF1094" w14:textId="77777777" w:rsidR="003B2DEF" w:rsidRPr="00B20AE8" w:rsidRDefault="003B2DEF"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9EBF799" w14:textId="77777777" w:rsidR="003B2DEF" w:rsidRPr="00B20AE8" w:rsidRDefault="003B2DEF"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6C868FC2" w14:textId="77777777" w:rsidR="003B2DEF" w:rsidRPr="00B20AE8" w:rsidRDefault="003B2DEF"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145E3F7" w14:textId="49EC42DB"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1473027" w14:textId="66007ADF"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0F3590" w14:textId="0A55BAAF"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.3.4</w:t>
            </w:r>
          </w:p>
        </w:tc>
      </w:tr>
      <w:tr w:rsidR="004F339F" w:rsidRPr="00B20AE8" w14:paraId="73E2E38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D45BFF" w14:textId="77777777" w:rsidR="003B2DEF" w:rsidRPr="00B20AE8" w:rsidRDefault="003B2DEF"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AD9EDBA" w14:textId="77777777" w:rsidR="003B2DEF" w:rsidRPr="00B20AE8" w:rsidRDefault="003B2DEF" w:rsidP="0039402F">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3581B2DE" w14:textId="5152ECC1"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BB7AE43" w14:textId="4816D33C"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0A52258" w14:textId="77777777" w:rsidR="003B2DEF" w:rsidRPr="00B20AE8" w:rsidRDefault="003B2DEF"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A237A49" w14:textId="77777777" w:rsidR="003B2DEF" w:rsidRPr="00B20AE8" w:rsidRDefault="003B2DEF"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E172712" w14:textId="77777777" w:rsidR="003B2DEF" w:rsidRPr="00B20AE8" w:rsidRDefault="003B2DEF"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942D499" w14:textId="77777777" w:rsidR="003B2DEF" w:rsidRPr="00B20AE8" w:rsidRDefault="003B2DEF" w:rsidP="0039402F">
            <w:pPr>
              <w:pStyle w:val="TAC"/>
              <w:rPr>
                <w:lang w:eastAsia="en-GB"/>
              </w:rPr>
            </w:pPr>
            <w:r w:rsidRPr="00B20AE8">
              <w:rPr>
                <w:lang w:eastAsia="en-GB"/>
              </w:rPr>
              <w:t>N/A</w:t>
            </w:r>
          </w:p>
        </w:tc>
      </w:tr>
      <w:tr w:rsidR="004F339F" w:rsidRPr="00B20AE8" w14:paraId="50056362" w14:textId="77777777" w:rsidTr="006A2BF1">
        <w:trPr>
          <w:cantSplit/>
          <w:jc w:val="center"/>
        </w:trPr>
        <w:tc>
          <w:tcPr>
            <w:tcW w:w="851" w:type="dxa"/>
            <w:tcBorders>
              <w:top w:val="nil"/>
              <w:left w:val="single" w:sz="4" w:space="0" w:color="auto"/>
              <w:bottom w:val="nil"/>
              <w:right w:val="nil"/>
            </w:tcBorders>
            <w:shd w:val="clear" w:color="auto" w:fill="auto"/>
            <w:noWrap/>
            <w:hideMark/>
          </w:tcPr>
          <w:p w14:paraId="62405643" w14:textId="77777777" w:rsidR="003B2DEF" w:rsidRPr="00B20AE8" w:rsidRDefault="003B2DEF" w:rsidP="0039402F">
            <w:pPr>
              <w:pStyle w:val="TAL"/>
              <w:rPr>
                <w:lang w:eastAsia="en-GB"/>
              </w:rPr>
            </w:pPr>
            <w:r w:rsidRPr="00B20AE8">
              <w:rPr>
                <w:lang w:eastAsia="en-GB"/>
              </w:rPr>
              <w:t> </w:t>
            </w:r>
          </w:p>
        </w:tc>
        <w:tc>
          <w:tcPr>
            <w:tcW w:w="2055" w:type="dxa"/>
            <w:tcBorders>
              <w:top w:val="nil"/>
              <w:left w:val="nil"/>
              <w:bottom w:val="nil"/>
              <w:right w:val="single" w:sz="4" w:space="0" w:color="auto"/>
            </w:tcBorders>
            <w:shd w:val="clear" w:color="auto" w:fill="auto"/>
            <w:noWrap/>
            <w:hideMark/>
          </w:tcPr>
          <w:p w14:paraId="593A3177" w14:textId="77777777" w:rsidR="003B2DEF" w:rsidRPr="00B20AE8" w:rsidRDefault="003B2DEF" w:rsidP="0039402F">
            <w:pPr>
              <w:pStyle w:val="TAL"/>
              <w:rPr>
                <w:lang w:eastAsia="en-GB"/>
              </w:rPr>
            </w:pPr>
            <w:r w:rsidRPr="00B20AE8">
              <w:rPr>
                <w:lang w:eastAsia="en-GB"/>
              </w:rPr>
              <w:t>UTRA TDD requirement</w:t>
            </w:r>
          </w:p>
        </w:tc>
        <w:tc>
          <w:tcPr>
            <w:tcW w:w="1134" w:type="dxa"/>
            <w:gridSpan w:val="2"/>
            <w:tcBorders>
              <w:top w:val="nil"/>
              <w:left w:val="nil"/>
              <w:bottom w:val="nil"/>
              <w:right w:val="single" w:sz="4" w:space="0" w:color="auto"/>
            </w:tcBorders>
            <w:shd w:val="clear" w:color="auto" w:fill="auto"/>
            <w:hideMark/>
          </w:tcPr>
          <w:p w14:paraId="28887601" w14:textId="77777777" w:rsidR="003B2DEF" w:rsidRPr="00B20AE8" w:rsidRDefault="003B2DEF" w:rsidP="0039402F">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1623BAB0" w14:textId="77777777" w:rsidR="003B2DEF" w:rsidRPr="00B20AE8" w:rsidRDefault="003B2DEF" w:rsidP="0039402F">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73BDBFDC" w14:textId="1D092FD7"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nil"/>
              <w:right w:val="single" w:sz="4" w:space="0" w:color="auto"/>
            </w:tcBorders>
            <w:shd w:val="clear" w:color="auto" w:fill="auto"/>
            <w:hideMark/>
          </w:tcPr>
          <w:p w14:paraId="51765787" w14:textId="77777777" w:rsidR="003B2DEF" w:rsidRPr="00B20AE8" w:rsidRDefault="003B2DEF" w:rsidP="0039402F">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4408B294" w14:textId="77777777" w:rsidR="003B2DEF" w:rsidRPr="00B20AE8" w:rsidRDefault="003B2DEF" w:rsidP="0039402F">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1CB7BE1F" w14:textId="77777777" w:rsidR="003B2DEF" w:rsidRPr="00B20AE8" w:rsidRDefault="003B2DEF" w:rsidP="0039402F">
            <w:pPr>
              <w:pStyle w:val="TAC"/>
              <w:rPr>
                <w:lang w:eastAsia="en-GB"/>
              </w:rPr>
            </w:pPr>
            <w:r w:rsidRPr="00B20AE8">
              <w:rPr>
                <w:lang w:eastAsia="en-GB"/>
              </w:rPr>
              <w:t>N/A</w:t>
            </w:r>
          </w:p>
        </w:tc>
      </w:tr>
      <w:tr w:rsidR="004F339F" w:rsidRPr="00B20AE8" w14:paraId="475E4D3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C2328D" w14:textId="77777777" w:rsidR="00D430E5" w:rsidRPr="00B20AE8" w:rsidRDefault="00D430E5" w:rsidP="0039402F">
            <w:pPr>
              <w:pStyle w:val="TAL"/>
              <w:rPr>
                <w:lang w:eastAsia="en-GB"/>
              </w:rPr>
            </w:pPr>
            <w:r w:rsidRPr="00B20AE8">
              <w:rPr>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671A2356" w14:textId="77777777" w:rsidR="00D430E5" w:rsidRPr="00B20AE8" w:rsidRDefault="00D430E5" w:rsidP="0039402F">
            <w:pPr>
              <w:pStyle w:val="TAL"/>
              <w:rPr>
                <w:lang w:eastAsia="en-GB"/>
              </w:rPr>
            </w:pPr>
            <w:r w:rsidRPr="00B20AE8">
              <w:rPr>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70CA8B75"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554F2F4"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6F94066"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286703"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4D5C1"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48903A8" w14:textId="77777777" w:rsidR="00D430E5" w:rsidRPr="00B20AE8" w:rsidRDefault="00D430E5" w:rsidP="0039402F">
            <w:pPr>
              <w:pStyle w:val="TAC"/>
              <w:rPr>
                <w:lang w:eastAsia="en-GB"/>
              </w:rPr>
            </w:pPr>
            <w:r w:rsidRPr="00B20AE8">
              <w:rPr>
                <w:lang w:eastAsia="en-GB"/>
              </w:rPr>
              <w:t xml:space="preserve">- </w:t>
            </w:r>
          </w:p>
        </w:tc>
      </w:tr>
      <w:tr w:rsidR="004F339F" w:rsidRPr="00B20AE8" w14:paraId="5EA4E4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C57407"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00EEBC" w14:textId="77777777" w:rsidR="00D430E5" w:rsidRPr="00B20AE8" w:rsidRDefault="00D430E5" w:rsidP="0039402F">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7D372FE"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5EF6C2A" w14:textId="77777777" w:rsidR="00D430E5" w:rsidRPr="00B20AE8" w:rsidRDefault="00D430E5"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D1564B2"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8C4C78B" w14:textId="7822CAAF"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30281942" w14:textId="74CE21B9"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D5DB2E6" w14:textId="660C6A79"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7D70CC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E62A8C"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6FB2B4D" w14:textId="77777777" w:rsidR="00D430E5" w:rsidRPr="00B20AE8" w:rsidRDefault="00D430E5" w:rsidP="0039402F">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1CB91F49" w14:textId="6C2ADDEE"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4F2062B" w14:textId="44270A1C"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53E36082"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4FA409B"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F8D4AEF"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807763" w14:textId="77777777" w:rsidR="00D430E5" w:rsidRPr="00B20AE8" w:rsidRDefault="00D430E5" w:rsidP="0039402F">
            <w:pPr>
              <w:pStyle w:val="TAC"/>
              <w:rPr>
                <w:lang w:eastAsia="en-GB"/>
              </w:rPr>
            </w:pPr>
            <w:r w:rsidRPr="00B20AE8">
              <w:rPr>
                <w:lang w:eastAsia="en-GB"/>
              </w:rPr>
              <w:t>N/A</w:t>
            </w:r>
          </w:p>
        </w:tc>
      </w:tr>
      <w:tr w:rsidR="004F339F" w:rsidRPr="00B20AE8" w14:paraId="050009E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B550766" w14:textId="77777777" w:rsidR="00D430E5" w:rsidRPr="00B20AE8" w:rsidRDefault="00D430E5" w:rsidP="0039402F">
            <w:pPr>
              <w:pStyle w:val="TAL"/>
              <w:rPr>
                <w:lang w:eastAsia="en-GB"/>
              </w:rPr>
            </w:pPr>
            <w:r w:rsidRPr="00B20AE8">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809D169" w14:textId="77777777" w:rsidR="00D430E5" w:rsidRPr="00B20AE8" w:rsidRDefault="00D430E5" w:rsidP="0039402F">
            <w:pPr>
              <w:pStyle w:val="TAL"/>
              <w:rPr>
                <w:lang w:eastAsia="en-GB"/>
              </w:rPr>
            </w:pPr>
            <w:r w:rsidRPr="00B20AE8">
              <w:rPr>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14:paraId="6BB37EA3"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00E16B8"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78A7314"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6D7EC3"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A4D708"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2DA1FBB" w14:textId="77777777" w:rsidR="00D430E5" w:rsidRPr="00B20AE8" w:rsidRDefault="00D430E5" w:rsidP="0039402F">
            <w:pPr>
              <w:pStyle w:val="TAC"/>
              <w:rPr>
                <w:lang w:eastAsia="en-GB"/>
              </w:rPr>
            </w:pPr>
            <w:r w:rsidRPr="00B20AE8">
              <w:rPr>
                <w:lang w:eastAsia="en-GB"/>
              </w:rPr>
              <w:t xml:space="preserve">- </w:t>
            </w:r>
          </w:p>
        </w:tc>
      </w:tr>
      <w:tr w:rsidR="004F339F" w:rsidRPr="00B20AE8" w14:paraId="4AC2A75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88828A"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904CBA1" w14:textId="77777777" w:rsidR="00D430E5" w:rsidRPr="00B20AE8" w:rsidRDefault="00D430E5" w:rsidP="0039402F">
            <w:pPr>
              <w:pStyle w:val="TAL"/>
              <w:rPr>
                <w:lang w:eastAsia="en-GB"/>
              </w:rPr>
            </w:pPr>
            <w:r w:rsidRPr="00B20AE8">
              <w:rPr>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3804B296"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743E8D4" w14:textId="77777777" w:rsidR="00D430E5" w:rsidRPr="00B20AE8" w:rsidRDefault="00D430E5"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347D9AA"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67647FE" w14:textId="33A245DA"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2B4B138" w14:textId="29FDD0E7"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8FF71F0" w14:textId="7A879ABA"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4781AA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9A22A0"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2F1730" w14:textId="77777777" w:rsidR="00D430E5" w:rsidRPr="00B20AE8" w:rsidRDefault="00D430E5" w:rsidP="0039402F">
            <w:pPr>
              <w:pStyle w:val="TAL"/>
              <w:rPr>
                <w:lang w:eastAsia="en-GB"/>
              </w:rPr>
            </w:pPr>
            <w:r w:rsidRPr="00B20AE8">
              <w:rPr>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759955B7" w14:textId="0042D55F"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7A400C" w14:textId="3A9230D7"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AF7DBDB"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1BA560C"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483DD02"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1C2569D" w14:textId="77777777" w:rsidR="00D430E5" w:rsidRPr="00B20AE8" w:rsidRDefault="00D430E5" w:rsidP="0039402F">
            <w:pPr>
              <w:pStyle w:val="TAC"/>
              <w:rPr>
                <w:lang w:eastAsia="en-GB"/>
              </w:rPr>
            </w:pPr>
            <w:r w:rsidRPr="00B20AE8">
              <w:rPr>
                <w:lang w:eastAsia="en-GB"/>
              </w:rPr>
              <w:t>N/A</w:t>
            </w:r>
          </w:p>
        </w:tc>
      </w:tr>
      <w:tr w:rsidR="004F339F" w:rsidRPr="00B20AE8" w14:paraId="63F2B2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4737534" w14:textId="77777777" w:rsidR="00D430E5" w:rsidRPr="00B20AE8" w:rsidRDefault="00D430E5" w:rsidP="0039402F">
            <w:pPr>
              <w:pStyle w:val="TAL"/>
              <w:rPr>
                <w:lang w:eastAsia="en-GB"/>
              </w:rPr>
            </w:pPr>
            <w:r w:rsidRPr="00B20AE8">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6C643DC7" w14:textId="77777777" w:rsidR="00D430E5" w:rsidRPr="00B20AE8" w:rsidRDefault="00D430E5" w:rsidP="0039402F">
            <w:pPr>
              <w:pStyle w:val="TAL"/>
              <w:rPr>
                <w:lang w:eastAsia="en-GB"/>
              </w:rPr>
            </w:pPr>
            <w:r w:rsidRPr="00B20AE8">
              <w:rPr>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5CA2FF17"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2102AC"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708136"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419D0DB"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6E2C0A"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69C443C" w14:textId="77777777" w:rsidR="00D430E5" w:rsidRPr="00B20AE8" w:rsidRDefault="00D430E5" w:rsidP="0039402F">
            <w:pPr>
              <w:pStyle w:val="TAC"/>
              <w:rPr>
                <w:lang w:eastAsia="en-GB"/>
              </w:rPr>
            </w:pPr>
            <w:r w:rsidRPr="00B20AE8">
              <w:rPr>
                <w:lang w:eastAsia="en-GB"/>
              </w:rPr>
              <w:t xml:space="preserve">- </w:t>
            </w:r>
          </w:p>
        </w:tc>
      </w:tr>
      <w:tr w:rsidR="004F339F" w:rsidRPr="00B20AE8" w14:paraId="2D2A00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0B1DB06"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22C6053" w14:textId="77777777" w:rsidR="00D430E5" w:rsidRPr="00B20AE8" w:rsidRDefault="00D430E5" w:rsidP="0039402F">
            <w:pPr>
              <w:pStyle w:val="TAL"/>
              <w:rPr>
                <w:lang w:eastAsia="en-GB"/>
              </w:rPr>
            </w:pPr>
            <w:r w:rsidRPr="00B20AE8">
              <w:rPr>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2B7846C4" w14:textId="77777777" w:rsidR="00D430E5" w:rsidRPr="00B20AE8" w:rsidRDefault="00D430E5" w:rsidP="0039402F">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03F955C" w14:textId="77777777" w:rsidR="00D430E5" w:rsidRPr="00B20AE8" w:rsidRDefault="00D430E5" w:rsidP="0039402F">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6251C130" w14:textId="77777777" w:rsidR="00D430E5" w:rsidRPr="00B20AE8" w:rsidRDefault="00CF0D41" w:rsidP="0039402F">
            <w:pPr>
              <w:pStyle w:val="TAC"/>
              <w:rPr>
                <w:lang w:eastAsia="en-GB"/>
              </w:rPr>
            </w:pPr>
            <w:r w:rsidRPr="00B20AE8">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756D3550"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9A326F5"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31A9099" w14:textId="5771CDEB" w:rsidR="00D430E5" w:rsidRPr="00B20AE8" w:rsidRDefault="00D430E5" w:rsidP="0039402F">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3ADE919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F5C03BE"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085D59" w14:textId="77777777" w:rsidR="00D430E5" w:rsidRPr="00B20AE8" w:rsidRDefault="00D430E5" w:rsidP="0039402F">
            <w:pPr>
              <w:pStyle w:val="TAL"/>
              <w:rPr>
                <w:lang w:eastAsia="en-GB"/>
              </w:rPr>
            </w:pPr>
            <w:r w:rsidRPr="00B20AE8">
              <w:rPr>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03F20A8F" w14:textId="77777777" w:rsidR="00D430E5" w:rsidRPr="00B20AE8" w:rsidRDefault="00D430E5" w:rsidP="0039402F">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778BC0A6" w14:textId="77777777" w:rsidR="00D430E5" w:rsidRPr="00B20AE8" w:rsidRDefault="00D430E5" w:rsidP="0039402F">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476AA30E" w14:textId="77777777" w:rsidR="00D430E5" w:rsidRPr="00B20AE8" w:rsidRDefault="00CF0D41"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0FE2893" w14:textId="77777777" w:rsidR="00D430E5" w:rsidRPr="00B20AE8" w:rsidRDefault="00D430E5" w:rsidP="0039402F">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11677D1A" w14:textId="77777777" w:rsidR="00D430E5" w:rsidRPr="00B20AE8" w:rsidRDefault="00D430E5" w:rsidP="0039402F">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4A36FEEC" w14:textId="77777777" w:rsidR="00D430E5" w:rsidRPr="00B20AE8" w:rsidRDefault="00D430E5" w:rsidP="0039402F">
            <w:pPr>
              <w:pStyle w:val="TAC"/>
              <w:rPr>
                <w:lang w:eastAsia="en-GB"/>
              </w:rPr>
            </w:pPr>
            <w:r w:rsidRPr="00B20AE8">
              <w:rPr>
                <w:lang w:eastAsia="en-GB"/>
              </w:rPr>
              <w:t>C: ATCR2a, ATCR4b CNC: ANTCR2, ATCR4b C/NC: ATCR2a, ANTCR2, ATCR4b</w:t>
            </w:r>
          </w:p>
        </w:tc>
      </w:tr>
      <w:tr w:rsidR="004F339F" w:rsidRPr="00B20AE8" w14:paraId="3C23105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83BF8C"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4581D19" w14:textId="77777777" w:rsidR="00D430E5" w:rsidRPr="00B20AE8" w:rsidRDefault="00D430E5" w:rsidP="0039402F">
            <w:pPr>
              <w:pStyle w:val="TAL"/>
              <w:rPr>
                <w:lang w:eastAsia="en-GB"/>
              </w:rPr>
            </w:pPr>
            <w:r w:rsidRPr="00B20AE8">
              <w:rPr>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23612D9D"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21F983B" w14:textId="77777777" w:rsidR="00D430E5" w:rsidRPr="00B20AE8" w:rsidRDefault="00D430E5"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11FF21D" w14:textId="77777777" w:rsidR="00D430E5" w:rsidRPr="00B20AE8" w:rsidRDefault="00CF0D41"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19824D7"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4CA31EE"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BEA71F9" w14:textId="77777777" w:rsidR="00D430E5" w:rsidRPr="00B20AE8" w:rsidRDefault="00D430E5" w:rsidP="0039402F">
            <w:pPr>
              <w:pStyle w:val="TAC"/>
              <w:rPr>
                <w:lang w:eastAsia="en-GB"/>
              </w:rPr>
            </w:pPr>
            <w:r w:rsidRPr="00B20AE8">
              <w:rPr>
                <w:lang w:eastAsia="en-GB"/>
              </w:rPr>
              <w:t>C: ATCR2a CNC: ANTCR2 C/NC: ATCR2a, ANTCR2</w:t>
            </w:r>
          </w:p>
        </w:tc>
      </w:tr>
      <w:tr w:rsidR="004F339F" w:rsidRPr="00B20AE8" w14:paraId="6995D4E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367388" w14:textId="77777777" w:rsidR="00D430E5" w:rsidRPr="00B20AE8" w:rsidRDefault="00D430E5" w:rsidP="0039402F">
            <w:pPr>
              <w:pStyle w:val="TAL"/>
              <w:rPr>
                <w:lang w:eastAsia="en-GB"/>
              </w:rPr>
            </w:pPr>
            <w:r w:rsidRPr="00B20AE8">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BFAFC67" w14:textId="77777777" w:rsidR="00D430E5" w:rsidRPr="00B20AE8" w:rsidRDefault="00D430E5" w:rsidP="0039402F">
            <w:pPr>
              <w:pStyle w:val="TAL"/>
              <w:rPr>
                <w:lang w:eastAsia="en-GB"/>
              </w:rPr>
            </w:pPr>
            <w:r w:rsidRPr="00B20AE8">
              <w:rPr>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14:paraId="76B1C6A5"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1E8FDF"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8820F17"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89BE38"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535484"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ADE34A0" w14:textId="77777777" w:rsidR="00D430E5" w:rsidRPr="00B20AE8" w:rsidRDefault="00D430E5" w:rsidP="0039402F">
            <w:pPr>
              <w:pStyle w:val="TAC"/>
              <w:rPr>
                <w:lang w:eastAsia="en-GB"/>
              </w:rPr>
            </w:pPr>
            <w:r w:rsidRPr="00B20AE8">
              <w:rPr>
                <w:lang w:eastAsia="en-GB"/>
              </w:rPr>
              <w:t xml:space="preserve">- </w:t>
            </w:r>
          </w:p>
        </w:tc>
      </w:tr>
      <w:tr w:rsidR="004F339F" w:rsidRPr="00B20AE8" w14:paraId="3BCC2C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414DE8F"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FAAE27A" w14:textId="77777777" w:rsidR="00D430E5" w:rsidRPr="00B20AE8" w:rsidRDefault="00D430E5" w:rsidP="0039402F">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79BF2394" w14:textId="77777777" w:rsidR="00D430E5" w:rsidRPr="00B20AE8" w:rsidRDefault="00D430E5" w:rsidP="0039402F">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4C4ECFC" w14:textId="77777777" w:rsidR="00D430E5" w:rsidRPr="00B20AE8" w:rsidRDefault="00D430E5" w:rsidP="0039402F">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1C46215"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F36DA2" w14:textId="77777777" w:rsidR="00D430E5" w:rsidRPr="00B20AE8" w:rsidRDefault="00D430E5" w:rsidP="0039402F">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6C1CDEC" w14:textId="77777777" w:rsidR="00D430E5" w:rsidRPr="00B20AE8" w:rsidRDefault="00D430E5" w:rsidP="0039402F">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405C110" w14:textId="410885A8" w:rsidR="00D430E5" w:rsidRPr="00B20AE8" w:rsidRDefault="00D430E5" w:rsidP="0039402F">
            <w:pPr>
              <w:pStyle w:val="TAC"/>
              <w:rPr>
                <w:lang w:eastAsia="en-GB"/>
              </w:rPr>
            </w:pPr>
            <w:r w:rsidRPr="00B20AE8">
              <w:rPr>
                <w:lang w:eastAsia="en-GB"/>
              </w:rPr>
              <w:t>C: ATCR2a</w:t>
            </w:r>
            <w:r w:rsidR="003D3C64">
              <w:rPr>
                <w:lang w:eastAsia="en-GB"/>
              </w:rPr>
              <w:t xml:space="preserve"> </w:t>
            </w:r>
            <w:r w:rsidRPr="00B20AE8">
              <w:rPr>
                <w:lang w:eastAsia="en-GB"/>
              </w:rPr>
              <w:t xml:space="preserve">CNC: ANTCR2 C/NC: ATCR2a, ANTCR2 </w:t>
            </w:r>
          </w:p>
        </w:tc>
      </w:tr>
      <w:tr w:rsidR="004F339F" w:rsidRPr="00B20AE8" w14:paraId="5E63007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2D8B73D"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EFA7314" w14:textId="77777777" w:rsidR="00D430E5" w:rsidRPr="00B20AE8" w:rsidRDefault="00D430E5" w:rsidP="0039402F">
            <w:pPr>
              <w:pStyle w:val="TAL"/>
              <w:rPr>
                <w:lang w:eastAsia="en-GB"/>
              </w:rPr>
            </w:pPr>
            <w:r w:rsidRPr="00B20AE8">
              <w:rPr>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191DB0E4" w14:textId="77777777" w:rsidR="00D430E5" w:rsidRPr="00B20AE8" w:rsidRDefault="00D430E5" w:rsidP="0039402F">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2317E097" w14:textId="77777777" w:rsidR="00D430E5" w:rsidRPr="00B20AE8" w:rsidRDefault="00D430E5" w:rsidP="0039402F">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660FB873"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240B71"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D7A498"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CD26469" w14:textId="303449A9" w:rsidR="00D430E5" w:rsidRPr="00B20AE8" w:rsidRDefault="00D430E5" w:rsidP="0039402F">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441CB92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159380" w14:textId="77777777" w:rsidR="00D430E5" w:rsidRPr="00B20AE8" w:rsidRDefault="00D430E5" w:rsidP="0039402F">
            <w:pPr>
              <w:pStyle w:val="TAL"/>
              <w:rPr>
                <w:lang w:eastAsia="en-GB"/>
              </w:rPr>
            </w:pPr>
            <w:r w:rsidRPr="00B20AE8">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31C846CE" w14:textId="77777777" w:rsidR="00D430E5" w:rsidRPr="00B20AE8" w:rsidRDefault="00D430E5" w:rsidP="0039402F">
            <w:pPr>
              <w:pStyle w:val="TAL"/>
              <w:rPr>
                <w:lang w:eastAsia="en-GB"/>
              </w:rPr>
            </w:pPr>
            <w:r w:rsidRPr="00B20AE8">
              <w:rPr>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6B51143E" w14:textId="77777777" w:rsidR="00D430E5" w:rsidRPr="00B20AE8" w:rsidRDefault="00D430E5" w:rsidP="0039402F">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0826C56" w14:textId="77777777" w:rsidR="00D430E5" w:rsidRPr="00B20AE8" w:rsidRDefault="00D430E5" w:rsidP="0039402F">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4682E29A" w14:textId="77777777" w:rsidR="00D430E5" w:rsidRPr="00B20AE8" w:rsidRDefault="00D430E5" w:rsidP="0039402F">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63C131A" w14:textId="77777777" w:rsidR="00D430E5" w:rsidRPr="00B20AE8" w:rsidRDefault="00D430E5" w:rsidP="0039402F">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69B58829" w14:textId="77777777" w:rsidR="00D430E5" w:rsidRPr="00B20AE8" w:rsidRDefault="00D430E5" w:rsidP="0039402F">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7435842D" w14:textId="77777777" w:rsidR="00D430E5" w:rsidRPr="00B20AE8" w:rsidRDefault="00D430E5" w:rsidP="0039402F">
            <w:pPr>
              <w:pStyle w:val="TAC"/>
              <w:rPr>
                <w:lang w:eastAsia="en-GB"/>
              </w:rPr>
            </w:pPr>
            <w:r w:rsidRPr="00B20AE8">
              <w:rPr>
                <w:lang w:eastAsia="en-GB"/>
              </w:rPr>
              <w:t>-</w:t>
            </w:r>
          </w:p>
        </w:tc>
      </w:tr>
      <w:tr w:rsidR="004F339F" w:rsidRPr="00B20AE8" w14:paraId="60DF6B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CF79197"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0991CD4" w14:textId="77777777" w:rsidR="00D430E5" w:rsidRPr="00B20AE8" w:rsidRDefault="00D430E5" w:rsidP="0039402F">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6CF3DC16" w14:textId="77777777" w:rsidR="00D430E5" w:rsidRPr="00B20AE8" w:rsidRDefault="00D430E5" w:rsidP="0039402F">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624F277C" w14:textId="77777777" w:rsidR="00D430E5" w:rsidRPr="00B20AE8" w:rsidRDefault="00D430E5" w:rsidP="0039402F">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1AAA4AE"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A7C5883"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F5C875B"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C1B23B" w14:textId="77777777" w:rsidR="00D430E5" w:rsidRPr="00B20AE8" w:rsidRDefault="00D430E5" w:rsidP="0039402F">
            <w:pPr>
              <w:pStyle w:val="TAC"/>
              <w:rPr>
                <w:lang w:eastAsia="en-GB"/>
              </w:rPr>
            </w:pPr>
            <w:r w:rsidRPr="00B20AE8">
              <w:rPr>
                <w:lang w:eastAsia="en-GB"/>
              </w:rPr>
              <w:t>C: ATCR2a CNC: ANTCR2 C/NC: ATCR2a, ANTCR2</w:t>
            </w:r>
          </w:p>
        </w:tc>
      </w:tr>
      <w:tr w:rsidR="004F339F" w:rsidRPr="00B20AE8" w14:paraId="176D1AB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9088EDA" w14:textId="77777777" w:rsidR="00D430E5" w:rsidRPr="00B20AE8" w:rsidRDefault="00D430E5" w:rsidP="0039402F">
            <w:pPr>
              <w:pStyle w:val="TAL"/>
              <w:rPr>
                <w:lang w:eastAsia="en-GB"/>
              </w:rPr>
            </w:pPr>
            <w:r w:rsidRPr="00B20AE8">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785CF365" w14:textId="77777777" w:rsidR="00D430E5" w:rsidRPr="00B20AE8" w:rsidRDefault="00D430E5" w:rsidP="0039402F">
            <w:pPr>
              <w:pStyle w:val="TAL"/>
              <w:rPr>
                <w:lang w:eastAsia="en-GB"/>
              </w:rPr>
            </w:pPr>
            <w:r w:rsidRPr="00B20AE8">
              <w:rPr>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14:paraId="20F25E5B"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D1A9BDC"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0D9EF62"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C15FBD"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82A708"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B4EC1C8" w14:textId="77777777" w:rsidR="00D430E5" w:rsidRPr="00B20AE8" w:rsidRDefault="00D430E5" w:rsidP="0039402F">
            <w:pPr>
              <w:pStyle w:val="TAC"/>
              <w:rPr>
                <w:lang w:eastAsia="en-GB"/>
              </w:rPr>
            </w:pPr>
            <w:r w:rsidRPr="00B20AE8">
              <w:rPr>
                <w:lang w:eastAsia="en-GB"/>
              </w:rPr>
              <w:t xml:space="preserve">- </w:t>
            </w:r>
          </w:p>
        </w:tc>
      </w:tr>
      <w:tr w:rsidR="004F339F" w:rsidRPr="00B20AE8" w14:paraId="4F9FA30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FA74230"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EA30580" w14:textId="77777777" w:rsidR="00D430E5" w:rsidRPr="00B20AE8" w:rsidRDefault="00D430E5" w:rsidP="0039402F">
            <w:pPr>
              <w:pStyle w:val="TAL"/>
              <w:rPr>
                <w:lang w:eastAsia="en-GB"/>
              </w:rPr>
            </w:pPr>
            <w:r w:rsidRPr="00B20AE8">
              <w:rPr>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2F16E614" w14:textId="77777777" w:rsidR="00D430E5" w:rsidRPr="00B20AE8" w:rsidRDefault="00D430E5" w:rsidP="0039402F">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C855A4B" w14:textId="77777777" w:rsidR="00D430E5" w:rsidRPr="00B20AE8" w:rsidRDefault="00D430E5" w:rsidP="0039402F">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42E5BE98"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2CDB4C6"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89CC475"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1297CA6" w14:textId="77777777" w:rsidR="00D430E5" w:rsidRPr="00B20AE8" w:rsidRDefault="00D430E5" w:rsidP="0039402F">
            <w:pPr>
              <w:pStyle w:val="TAC"/>
              <w:rPr>
                <w:lang w:eastAsia="en-GB"/>
              </w:rPr>
            </w:pPr>
            <w:r w:rsidRPr="00B20AE8">
              <w:rPr>
                <w:lang w:eastAsia="en-GB"/>
              </w:rPr>
              <w:t>C: ATCR2a CNC: ANTCR2 C/NC: ATCR2a, ANTCR2</w:t>
            </w:r>
          </w:p>
        </w:tc>
      </w:tr>
      <w:tr w:rsidR="004F339F" w:rsidRPr="00B20AE8" w14:paraId="177171C7"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A3D27C5"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72B7234" w14:textId="77777777" w:rsidR="00D430E5" w:rsidRPr="00B20AE8" w:rsidRDefault="00D430E5" w:rsidP="0039402F">
            <w:pPr>
              <w:pStyle w:val="TAL"/>
              <w:rPr>
                <w:lang w:eastAsia="en-GB"/>
              </w:rPr>
            </w:pPr>
            <w:r w:rsidRPr="00B20AE8">
              <w:rPr>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38C9133A" w14:textId="77777777" w:rsidR="00D430E5" w:rsidRPr="00B20AE8" w:rsidRDefault="00D430E5" w:rsidP="0039402F">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14F365D9" w14:textId="0C217EA5" w:rsidR="00D430E5" w:rsidRPr="00B20AE8" w:rsidRDefault="00D430E5" w:rsidP="0039402F">
            <w:pPr>
              <w:pStyle w:val="TAC"/>
              <w:rPr>
                <w:lang w:eastAsia="en-GB"/>
              </w:rPr>
            </w:pPr>
            <w:r w:rsidRPr="00B20AE8">
              <w:rPr>
                <w:lang w:eastAsia="en-GB"/>
              </w:rPr>
              <w:t>C: ATCR1a, ATCR4a CNC:ANTCR1a,</w:t>
            </w:r>
            <w:r w:rsidR="003D3C64">
              <w:rPr>
                <w:lang w:eastAsia="en-GB"/>
              </w:rPr>
              <w:t xml:space="preserve"> </w:t>
            </w:r>
            <w:r w:rsidRPr="00B20AE8">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5896FE23"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3A0696B" w14:textId="77777777" w:rsidR="00D430E5" w:rsidRPr="00B20AE8" w:rsidRDefault="00D430E5" w:rsidP="0039402F">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2BF90C82" w14:textId="77777777" w:rsidR="00D430E5" w:rsidRPr="00B20AE8" w:rsidRDefault="00D430E5" w:rsidP="0039402F">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0C619A84" w14:textId="77777777" w:rsidR="00D430E5" w:rsidRPr="00B20AE8" w:rsidRDefault="00D430E5" w:rsidP="0039402F">
            <w:pPr>
              <w:pStyle w:val="TAC"/>
              <w:rPr>
                <w:lang w:eastAsia="en-GB"/>
              </w:rPr>
            </w:pPr>
            <w:r w:rsidRPr="00B20AE8">
              <w:rPr>
                <w:lang w:eastAsia="en-GB"/>
              </w:rPr>
              <w:t>C: ATCR2a, ATCR4b CNC: ANTCR2, ATCR4b C/NC: ATCR2a, ANTCR2, ATCR4b</w:t>
            </w:r>
          </w:p>
        </w:tc>
      </w:tr>
      <w:tr w:rsidR="004F339F" w:rsidRPr="00B20AE8" w14:paraId="508B71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269F21" w14:textId="77777777" w:rsidR="00D430E5" w:rsidRPr="00B20AE8" w:rsidRDefault="00D430E5" w:rsidP="0039402F">
            <w:pPr>
              <w:pStyle w:val="TAL"/>
              <w:rPr>
                <w:lang w:eastAsia="en-GB"/>
              </w:rPr>
            </w:pPr>
            <w:r w:rsidRPr="00B20AE8">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42B3ABE6" w14:textId="77777777" w:rsidR="00D430E5" w:rsidRPr="00B20AE8" w:rsidRDefault="00D430E5" w:rsidP="0039402F">
            <w:pPr>
              <w:pStyle w:val="TAL"/>
              <w:rPr>
                <w:lang w:eastAsia="en-GB"/>
              </w:rPr>
            </w:pPr>
            <w:r w:rsidRPr="00B20AE8">
              <w:rPr>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14:paraId="01D67A97"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C2992C7"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1F09E50"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F60828"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7A396A4"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9D6CD36" w14:textId="77777777" w:rsidR="00D430E5" w:rsidRPr="00B20AE8" w:rsidRDefault="00D430E5" w:rsidP="0039402F">
            <w:pPr>
              <w:pStyle w:val="TAC"/>
              <w:rPr>
                <w:lang w:eastAsia="en-GB"/>
              </w:rPr>
            </w:pPr>
            <w:r w:rsidRPr="00B20AE8">
              <w:rPr>
                <w:lang w:eastAsia="en-GB"/>
              </w:rPr>
              <w:t xml:space="preserve">- </w:t>
            </w:r>
          </w:p>
        </w:tc>
      </w:tr>
      <w:tr w:rsidR="00D430E5" w:rsidRPr="00B20AE8" w14:paraId="7959E8C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953FA9"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B7FE40" w14:textId="77777777" w:rsidR="00D430E5" w:rsidRPr="00B20AE8" w:rsidRDefault="00D430E5" w:rsidP="0039402F">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55A1BE82"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16523A" w14:textId="77777777" w:rsidR="00D430E5" w:rsidRPr="00B20AE8" w:rsidRDefault="00D430E5"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85D3C1C"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D7CB20" w14:textId="3C6612EA"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40985302" w14:textId="2A793A0D"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EB53909" w14:textId="5AF61FFF"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r>
    </w:tbl>
    <w:p w14:paraId="09442AAF" w14:textId="77777777" w:rsidR="003B2DEF" w:rsidRPr="00B20AE8" w:rsidRDefault="003B2DEF" w:rsidP="0039402F"/>
    <w:p w14:paraId="17262FF4" w14:textId="77777777" w:rsidR="003B2DEF" w:rsidRPr="00B20AE8" w:rsidRDefault="003B2DEF" w:rsidP="00673E8E">
      <w:pPr>
        <w:pStyle w:val="Heading3"/>
      </w:pPr>
      <w:bookmarkStart w:id="1434" w:name="_Toc21122908"/>
      <w:bookmarkStart w:id="1435" w:name="_Toc45907101"/>
      <w:bookmarkStart w:id="1436" w:name="_Toc53181205"/>
      <w:bookmarkStart w:id="1437" w:name="_Toc61117025"/>
      <w:bookmarkStart w:id="1438" w:name="_Toc67080877"/>
      <w:bookmarkStart w:id="1439" w:name="_Toc68770229"/>
      <w:bookmarkStart w:id="1440" w:name="_Toc74755292"/>
      <w:bookmarkStart w:id="1441" w:name="_Toc76506216"/>
      <w:bookmarkStart w:id="1442" w:name="_Toc83113135"/>
      <w:bookmarkStart w:id="1443" w:name="_Toc89876338"/>
      <w:bookmarkStart w:id="1444" w:name="_Toc98711238"/>
      <w:bookmarkStart w:id="1445" w:name="_Toc145097105"/>
      <w:bookmarkStart w:id="1446" w:name="_Toc161848355"/>
      <w:r w:rsidRPr="00B20AE8">
        <w:t>5.3.3</w:t>
      </w:r>
      <w:r w:rsidRPr="00B20AE8">
        <w:tab/>
        <w:t>AAS BS supporting Single-RAT UTRA in the operating band</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2F0A55D8" w14:textId="68A953E4" w:rsidR="003B2DEF" w:rsidRPr="00B20AE8" w:rsidRDefault="003B2DEF" w:rsidP="0039402F">
      <w:r w:rsidRPr="00B20AE8">
        <w:t xml:space="preserve">This </w:t>
      </w:r>
      <w:r w:rsidR="003D3C64">
        <w:t>clause</w:t>
      </w:r>
      <w:r w:rsidRPr="00B20AE8">
        <w:t xml:space="preserve"> contains the test configurations for AAS BS supporting single-RAT UTRA in the operating band. The test configurations apply to beams operating with multiple carriers (MC).</w:t>
      </w:r>
    </w:p>
    <w:p w14:paraId="3A8C0DC5" w14:textId="77777777" w:rsidR="003B2DEF" w:rsidRPr="00B20AE8" w:rsidRDefault="003B2DEF" w:rsidP="0039402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14:paraId="29F9114A" w14:textId="17E5AD6B" w:rsidR="003B2DEF" w:rsidRPr="00B20AE8" w:rsidRDefault="00E603E9" w:rsidP="0039402F">
      <w:pPr>
        <w:pStyle w:val="NO"/>
        <w:rPr>
          <w:snapToGrid w:val="0"/>
          <w:lang w:eastAsia="zh-CN"/>
        </w:rPr>
      </w:pPr>
      <w:r w:rsidRPr="00B20AE8">
        <w:rPr>
          <w:snapToGrid w:val="0"/>
          <w:lang w:eastAsia="zh-CN"/>
        </w:rPr>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3D3C64">
        <w:rPr>
          <w:rFonts w:hint="eastAsia"/>
          <w:snapToGrid w:val="0"/>
          <w:lang w:eastAsia="zh-CN"/>
        </w:rPr>
        <w:t>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14:paraId="53190BBD" w14:textId="4B6999ED" w:rsidR="003B2DEF" w:rsidRPr="00B20AE8" w:rsidRDefault="003B2DEF" w:rsidP="0039402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14:paraId="02E432EC" w14:textId="6D062AEC" w:rsidR="003B2DEF" w:rsidRPr="00B20AE8" w:rsidRDefault="003B2DEF" w:rsidP="0039402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14:paraId="0782325F" w14:textId="77777777" w:rsidR="003B2DEF" w:rsidRPr="00B20AE8" w:rsidRDefault="003B2DEF" w:rsidP="0039402F">
      <w:pPr>
        <w:pStyle w:val="TH"/>
        <w:rPr>
          <w:snapToGrid w:val="0"/>
          <w:lang w:eastAsia="zh-CN"/>
        </w:rPr>
      </w:pPr>
      <w:r w:rsidRPr="00B20AE8">
        <w:rPr>
          <w:snapToGrid w:val="0"/>
          <w:lang w:eastAsia="zh-CN"/>
        </w:rPr>
        <w:t>Table 5.3.3-1: Test configurations for a AAS BS</w:t>
      </w:r>
      <w:r w:rsidRPr="00B20AE8">
        <w:rPr>
          <w:rFonts w:eastAsia="MS Mincho" w:cs="Arial"/>
          <w:snapToGrid w:val="0"/>
          <w:kern w:val="2"/>
          <w:lang w:eastAsia="zh-CN"/>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4F339F" w:rsidRPr="00B20AE8" w14:paraId="72789EBB" w14:textId="77777777" w:rsidTr="006A2BF1">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D3278E" w14:textId="77777777" w:rsidR="003B2DEF" w:rsidRPr="00B20AE8" w:rsidRDefault="003B2DEF" w:rsidP="0039402F">
            <w:pPr>
              <w:rPr>
                <w:lang w:eastAsia="en-GB"/>
              </w:rPr>
            </w:pPr>
            <w:r w:rsidRPr="00B20AE8">
              <w:rPr>
                <w:lang w:eastAsia="en-GB"/>
              </w:rPr>
              <w:t>test case </w:t>
            </w:r>
          </w:p>
        </w:tc>
        <w:tc>
          <w:tcPr>
            <w:tcW w:w="1417" w:type="dxa"/>
            <w:tcBorders>
              <w:top w:val="single" w:sz="4" w:space="0" w:color="auto"/>
              <w:left w:val="nil"/>
              <w:bottom w:val="single" w:sz="4" w:space="0" w:color="auto"/>
              <w:right w:val="single" w:sz="4" w:space="0" w:color="auto"/>
            </w:tcBorders>
            <w:shd w:val="clear" w:color="auto" w:fill="auto"/>
            <w:hideMark/>
          </w:tcPr>
          <w:p w14:paraId="47A1302B" w14:textId="77777777" w:rsidR="003B2DEF" w:rsidRPr="00B20AE8" w:rsidRDefault="003B2DEF" w:rsidP="0039402F">
            <w:pPr>
              <w:rPr>
                <w:lang w:eastAsia="en-GB"/>
              </w:rPr>
            </w:pPr>
            <w:r w:rsidRPr="00B20AE8">
              <w:rPr>
                <w:lang w:eastAsia="en-GB"/>
              </w:rPr>
              <w:t xml:space="preserve">Single-RAT UTRA FDD MC capable AAS BS operating band (RCSA4) </w:t>
            </w:r>
            <w:r w:rsidRPr="00B20AE8">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0DC1B80E" w14:textId="77777777" w:rsidR="003B2DEF" w:rsidRPr="00B20AE8" w:rsidRDefault="003B2DEF" w:rsidP="0039402F">
            <w:pPr>
              <w:rPr>
                <w:lang w:eastAsia="en-GB"/>
              </w:rPr>
            </w:pPr>
            <w:r w:rsidRPr="00B20AE8">
              <w:rPr>
                <w:lang w:eastAsia="en-GB"/>
              </w:rPr>
              <w:t xml:space="preserve">Single-RAT UTRA FDD MC capable AAS BS operating band (RCSA4) </w:t>
            </w:r>
            <w:r w:rsidRPr="00B20AE8">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5BBEA562" w14:textId="77777777" w:rsidR="003B2DEF" w:rsidRPr="00B20AE8" w:rsidRDefault="003B2DEF" w:rsidP="0039402F">
            <w:pPr>
              <w:rPr>
                <w:lang w:eastAsia="en-GB"/>
              </w:rPr>
            </w:pPr>
            <w:r w:rsidRPr="00B20AE8">
              <w:rPr>
                <w:lang w:eastAsia="en-GB"/>
              </w:rPr>
              <w:t xml:space="preserve">Single-RAT UTRA FDD MC capable AAS BS operating band (RCSA4) </w:t>
            </w:r>
            <w:r w:rsidRPr="00B20AE8">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BDB9890" w14:textId="77777777" w:rsidR="003B2DEF" w:rsidRPr="00B20AE8" w:rsidRDefault="003B2DEF" w:rsidP="0039402F">
            <w:pPr>
              <w:rPr>
                <w:lang w:eastAsia="en-GB"/>
              </w:rPr>
            </w:pPr>
            <w:r w:rsidRPr="00B20AE8">
              <w:rPr>
                <w:lang w:eastAsia="en-GB"/>
              </w:rPr>
              <w:t xml:space="preserve">Single-RAT UTRA TDD MC AAS BS operating band (RCSA4) </w:t>
            </w:r>
            <w:r w:rsidRPr="00B20AE8">
              <w:rPr>
                <w:lang w:eastAsia="en-GB"/>
              </w:rPr>
              <w:br/>
              <w:t xml:space="preserve">C capable only </w:t>
            </w:r>
          </w:p>
        </w:tc>
      </w:tr>
      <w:tr w:rsidR="004F339F" w:rsidRPr="00B20AE8" w14:paraId="0CF23B2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6E64A5" w14:textId="77777777" w:rsidR="003B2DEF" w:rsidRPr="00B20AE8" w:rsidRDefault="003B2DEF" w:rsidP="0039402F">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5E17D965" w14:textId="77777777" w:rsidR="003B2DEF" w:rsidRPr="00B20AE8" w:rsidRDefault="00D430E5" w:rsidP="0039402F">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53FBCE28" w14:textId="77777777" w:rsidR="003B2DEF" w:rsidRPr="00B20AE8" w:rsidRDefault="003B2DEF" w:rsidP="0039402F">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E20C5E5" w14:textId="77777777" w:rsidR="003B2DEF" w:rsidRPr="00B20AE8" w:rsidRDefault="003B2DEF" w:rsidP="0039402F">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4A54DB93" w14:textId="77777777" w:rsidR="003B2DEF" w:rsidRPr="00B20AE8" w:rsidRDefault="003B2DEF" w:rsidP="0039402F">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34787A22" w14:textId="77777777" w:rsidR="003B2DEF" w:rsidRPr="00B20AE8" w:rsidRDefault="003B2DEF" w:rsidP="0039402F">
            <w:pPr>
              <w:pStyle w:val="TAC"/>
              <w:rPr>
                <w:lang w:eastAsia="en-GB"/>
              </w:rPr>
            </w:pPr>
            <w:r w:rsidRPr="00B20AE8">
              <w:rPr>
                <w:lang w:eastAsia="zh-CN"/>
              </w:rPr>
              <w:t>ATCR1b</w:t>
            </w:r>
          </w:p>
        </w:tc>
      </w:tr>
      <w:tr w:rsidR="004F339F" w:rsidRPr="00B20AE8" w14:paraId="23F228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3D30D1F" w14:textId="77777777" w:rsidR="00D430E5" w:rsidRPr="00B20AE8" w:rsidRDefault="00D430E5" w:rsidP="0039402F">
            <w:pPr>
              <w:pStyle w:val="TAL"/>
              <w:rPr>
                <w:lang w:eastAsia="en-GB"/>
              </w:rPr>
            </w:pPr>
            <w:r w:rsidRPr="00B20AE8">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12AB3794" w14:textId="77777777" w:rsidR="00D430E5" w:rsidRPr="00B20AE8" w:rsidRDefault="00D430E5" w:rsidP="0039402F">
            <w:pPr>
              <w:pStyle w:val="TAL"/>
              <w:rPr>
                <w:lang w:eastAsia="en-GB"/>
              </w:rPr>
            </w:pPr>
            <w:r w:rsidRPr="00B20AE8">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4D7FF006"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027E60E" w14:textId="77777777" w:rsidR="00D430E5" w:rsidRPr="00B20AE8" w:rsidRDefault="00D430E5" w:rsidP="0039402F">
            <w:pPr>
              <w:rPr>
                <w:lang w:eastAsia="en-GB"/>
              </w:rPr>
            </w:pPr>
            <w:r w:rsidRPr="00B20AE8">
              <w:rPr>
                <w:lang w:eastAsia="en-GB"/>
              </w:rPr>
              <w:t>-</w:t>
            </w:r>
          </w:p>
        </w:tc>
        <w:tc>
          <w:tcPr>
            <w:tcW w:w="1417" w:type="dxa"/>
            <w:tcBorders>
              <w:top w:val="nil"/>
              <w:left w:val="nil"/>
              <w:bottom w:val="single" w:sz="4" w:space="0" w:color="auto"/>
              <w:right w:val="single" w:sz="4" w:space="0" w:color="auto"/>
            </w:tcBorders>
            <w:shd w:val="clear" w:color="auto" w:fill="auto"/>
            <w:hideMark/>
          </w:tcPr>
          <w:p w14:paraId="55B172B0" w14:textId="77777777" w:rsidR="00D430E5" w:rsidRPr="00B20AE8" w:rsidRDefault="00D430E5" w:rsidP="0039402F">
            <w:pPr>
              <w:rPr>
                <w:lang w:eastAsia="en-GB"/>
              </w:rPr>
            </w:pPr>
            <w:r w:rsidRPr="00B20AE8">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389AE58" w14:textId="49D90EA9"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4E243E1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C1161B5" w14:textId="5124924B" w:rsidR="00D430E5" w:rsidRPr="00B20AE8" w:rsidRDefault="003D3C64" w:rsidP="0039402F">
            <w:pPr>
              <w:pStyle w:val="TAL"/>
              <w:rPr>
                <w:lang w:eastAsia="en-GB"/>
              </w:rPr>
            </w:pPr>
            <w:r>
              <w:rPr>
                <w:lang w:eastAsia="en-GB"/>
              </w:rPr>
              <w:t xml:space="preserve"> </w:t>
            </w:r>
            <w:r w:rsidR="00D430E5" w:rsidRPr="00B20AE8">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1DE1313" w14:textId="77777777" w:rsidR="00D430E5" w:rsidRPr="00B20AE8" w:rsidRDefault="00D430E5" w:rsidP="0039402F">
            <w:pPr>
              <w:pStyle w:val="TAL"/>
              <w:rPr>
                <w:lang w:eastAsia="en-GB"/>
              </w:rPr>
            </w:pPr>
            <w:r w:rsidRPr="00B20AE8">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1F8EB431"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40A3920B" w14:textId="77777777" w:rsidR="00D430E5" w:rsidRPr="00B20AE8" w:rsidRDefault="00D430E5" w:rsidP="0039402F">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E268C75"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7E743E4" w14:textId="2B0E4B68"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6285A6F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F6E13E0" w14:textId="77777777" w:rsidR="00D430E5" w:rsidRPr="00B20AE8" w:rsidRDefault="00D430E5" w:rsidP="0039402F">
            <w:pPr>
              <w:pStyle w:val="TAL"/>
              <w:rPr>
                <w:lang w:eastAsia="en-GB"/>
              </w:rPr>
            </w:pPr>
            <w:r w:rsidRPr="00B20AE8">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1CFD6253" w14:textId="77777777" w:rsidR="00D430E5" w:rsidRPr="00B20AE8" w:rsidRDefault="00D430E5" w:rsidP="0039402F">
            <w:pPr>
              <w:pStyle w:val="TAL"/>
              <w:rPr>
                <w:lang w:eastAsia="en-GB"/>
              </w:rPr>
            </w:pPr>
            <w:r w:rsidRPr="00B20AE8">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3FB1DDD9"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98A38D" w14:textId="77777777" w:rsidR="00D430E5" w:rsidRPr="00B20AE8" w:rsidRDefault="00D430E5" w:rsidP="0039402F">
            <w:pPr>
              <w:rPr>
                <w:lang w:eastAsia="en-GB"/>
              </w:rPr>
            </w:pPr>
            <w:r w:rsidRPr="00B20AE8">
              <w:rPr>
                <w:lang w:eastAsia="en-GB"/>
              </w:rPr>
              <w:t>-</w:t>
            </w:r>
          </w:p>
        </w:tc>
        <w:tc>
          <w:tcPr>
            <w:tcW w:w="1417" w:type="dxa"/>
            <w:tcBorders>
              <w:top w:val="nil"/>
              <w:left w:val="nil"/>
              <w:bottom w:val="single" w:sz="4" w:space="0" w:color="auto"/>
              <w:right w:val="single" w:sz="4" w:space="0" w:color="auto"/>
            </w:tcBorders>
            <w:shd w:val="clear" w:color="auto" w:fill="auto"/>
            <w:hideMark/>
          </w:tcPr>
          <w:p w14:paraId="6BC72A44" w14:textId="77777777" w:rsidR="00D430E5" w:rsidRPr="00B20AE8" w:rsidRDefault="00D430E5" w:rsidP="0039402F">
            <w:pPr>
              <w:rPr>
                <w:lang w:eastAsia="en-GB"/>
              </w:rPr>
            </w:pPr>
            <w:r w:rsidRPr="00B20AE8">
              <w:rPr>
                <w:lang w:eastAsia="en-GB"/>
              </w:rPr>
              <w:t>-</w:t>
            </w:r>
          </w:p>
        </w:tc>
        <w:tc>
          <w:tcPr>
            <w:tcW w:w="1418" w:type="dxa"/>
            <w:tcBorders>
              <w:top w:val="nil"/>
              <w:left w:val="nil"/>
              <w:bottom w:val="single" w:sz="4" w:space="0" w:color="auto"/>
              <w:right w:val="single" w:sz="4" w:space="0" w:color="auto"/>
            </w:tcBorders>
            <w:shd w:val="clear" w:color="auto" w:fill="auto"/>
            <w:hideMark/>
          </w:tcPr>
          <w:p w14:paraId="52AD6EEF" w14:textId="79971FF5"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5B9F8EE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C62E091" w14:textId="055791C5" w:rsidR="00D430E5" w:rsidRPr="00B20AE8" w:rsidRDefault="003D3C64" w:rsidP="0039402F">
            <w:pPr>
              <w:pStyle w:val="TAL"/>
              <w:rPr>
                <w:lang w:eastAsia="en-GB"/>
              </w:rPr>
            </w:pPr>
            <w:r>
              <w:rPr>
                <w:lang w:eastAsia="en-GB"/>
              </w:rPr>
              <w:t xml:space="preserve"> </w:t>
            </w:r>
            <w:r w:rsidR="00D430E5" w:rsidRPr="00B20AE8">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384DF32B" w14:textId="77777777" w:rsidR="00D430E5" w:rsidRPr="00B20AE8" w:rsidRDefault="00D430E5" w:rsidP="0039402F">
            <w:pPr>
              <w:pStyle w:val="TAL"/>
              <w:rPr>
                <w:lang w:eastAsia="en-GB"/>
              </w:rPr>
            </w:pPr>
            <w:r w:rsidRPr="00B20AE8">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1767FF4"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5A178A7B" w14:textId="77777777" w:rsidR="00D430E5" w:rsidRPr="00B20AE8" w:rsidRDefault="00D430E5" w:rsidP="0039402F">
            <w:pPr>
              <w:rPr>
                <w:lang w:eastAsia="en-GB"/>
              </w:rPr>
            </w:pPr>
            <w:r w:rsidRPr="00B20AE8">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54287E87"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308AE5D3" w14:textId="4455A96B"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799A2B0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339A65C" w14:textId="3AD13BEF" w:rsidR="00D430E5" w:rsidRPr="00B20AE8" w:rsidRDefault="003D3C64" w:rsidP="0039402F">
            <w:pPr>
              <w:pStyle w:val="TAL"/>
              <w:rPr>
                <w:lang w:eastAsia="en-GB"/>
              </w:rPr>
            </w:pPr>
            <w:r>
              <w:rPr>
                <w:lang w:eastAsia="en-GB"/>
              </w:rPr>
              <w:t xml:space="preserve"> </w:t>
            </w:r>
            <w:r w:rsidR="00D430E5" w:rsidRPr="00B20AE8">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25AFCF9F" w14:textId="77777777" w:rsidR="00D430E5" w:rsidRPr="00B20AE8" w:rsidRDefault="00D430E5" w:rsidP="0039402F">
            <w:pPr>
              <w:pStyle w:val="TAL"/>
              <w:rPr>
                <w:lang w:eastAsia="en-GB"/>
              </w:rPr>
            </w:pPr>
            <w:r w:rsidRPr="00B20AE8">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64BCC314"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3894B893" w14:textId="77777777" w:rsidR="00D430E5" w:rsidRPr="00B20AE8" w:rsidRDefault="00D430E5" w:rsidP="0039402F">
            <w:pPr>
              <w:rPr>
                <w:lang w:eastAsia="en-GB"/>
              </w:rPr>
            </w:pPr>
            <w:r w:rsidRPr="00B20AE8">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C799EDE"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0D07EB8" w14:textId="62986CE6"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6614110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720270" w14:textId="0B24DA8B" w:rsidR="00D430E5" w:rsidRPr="00B20AE8" w:rsidRDefault="003D3C64" w:rsidP="0039402F">
            <w:pPr>
              <w:pStyle w:val="TAL"/>
              <w:rPr>
                <w:lang w:eastAsia="en-GB"/>
              </w:rPr>
            </w:pPr>
            <w:r>
              <w:rPr>
                <w:lang w:eastAsia="en-GB"/>
              </w:rPr>
              <w:t xml:space="preserve"> </w:t>
            </w:r>
            <w:r w:rsidR="00D430E5" w:rsidRPr="00B20AE8">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72D45A6D" w14:textId="77777777" w:rsidR="00D430E5" w:rsidRPr="00B20AE8" w:rsidRDefault="00D430E5" w:rsidP="0039402F">
            <w:pPr>
              <w:pStyle w:val="TAL"/>
              <w:rPr>
                <w:lang w:eastAsia="en-GB"/>
              </w:rPr>
            </w:pPr>
            <w:r w:rsidRPr="00B20AE8">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79DFC56" w14:textId="77777777" w:rsidR="00D430E5" w:rsidRPr="00B20AE8" w:rsidRDefault="00D430E5" w:rsidP="0039402F">
            <w:pPr>
              <w:rPr>
                <w:lang w:eastAsia="en-GB"/>
              </w:rPr>
            </w:pPr>
            <w:r w:rsidRPr="00B20AE8">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62E64914" w14:textId="77777777" w:rsidR="00D430E5" w:rsidRPr="00B20AE8" w:rsidRDefault="00D430E5" w:rsidP="0039402F">
            <w:pPr>
              <w:rPr>
                <w:lang w:eastAsia="en-GB"/>
              </w:rPr>
            </w:pPr>
            <w:r w:rsidRPr="00B20AE8">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378E7C4D" w14:textId="77777777" w:rsidR="00D430E5" w:rsidRPr="00B20AE8" w:rsidRDefault="00D430E5" w:rsidP="0039402F">
            <w:pPr>
              <w:rPr>
                <w:lang w:eastAsia="en-GB"/>
              </w:rPr>
            </w:pPr>
            <w:r w:rsidRPr="00B20AE8">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70436F5C" w14:textId="77777777" w:rsidR="00D430E5" w:rsidRPr="00B20AE8" w:rsidRDefault="00D430E5" w:rsidP="0039402F">
            <w:pPr>
              <w:rPr>
                <w:lang w:eastAsia="en-GB"/>
              </w:rPr>
            </w:pPr>
            <w:r w:rsidRPr="00B20AE8">
              <w:rPr>
                <w:lang w:eastAsia="en-GB"/>
              </w:rPr>
              <w:t>N/A </w:t>
            </w:r>
          </w:p>
        </w:tc>
      </w:tr>
      <w:tr w:rsidR="004F339F" w:rsidRPr="00B20AE8" w14:paraId="6BF1135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DD6BD8" w14:textId="09FB0643" w:rsidR="00D430E5" w:rsidRPr="00B20AE8" w:rsidRDefault="003D3C64" w:rsidP="0039402F">
            <w:pPr>
              <w:pStyle w:val="TAL"/>
              <w:rPr>
                <w:lang w:eastAsia="en-GB"/>
              </w:rPr>
            </w:pPr>
            <w:r>
              <w:rPr>
                <w:lang w:eastAsia="en-GB"/>
              </w:rPr>
              <w:t xml:space="preserve"> </w:t>
            </w:r>
            <w:r w:rsidR="00D430E5" w:rsidRPr="00B20AE8">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0B7F0973" w14:textId="77777777" w:rsidR="00D430E5" w:rsidRPr="00B20AE8" w:rsidRDefault="00D430E5" w:rsidP="0039402F">
            <w:pPr>
              <w:pStyle w:val="TAL"/>
              <w:rPr>
                <w:lang w:eastAsia="en-GB"/>
              </w:rPr>
            </w:pPr>
            <w:r w:rsidRPr="00B20AE8">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239A3B4C"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6EE1A720" w14:textId="77777777" w:rsidR="00D430E5" w:rsidRPr="00B20AE8" w:rsidRDefault="00D430E5" w:rsidP="0039402F">
            <w:pPr>
              <w:rPr>
                <w:lang w:eastAsia="en-GB"/>
              </w:rPr>
            </w:pPr>
            <w:r w:rsidRPr="00B20AE8">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61D572A1"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549B7C01" w14:textId="7935BDBD"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6F8122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A7F0C47" w14:textId="77777777" w:rsidR="00D430E5" w:rsidRPr="00B20AE8" w:rsidRDefault="00D430E5" w:rsidP="0039402F">
            <w:pPr>
              <w:pStyle w:val="TAL"/>
              <w:rPr>
                <w:lang w:eastAsia="en-GB"/>
              </w:rPr>
            </w:pPr>
            <w:r w:rsidRPr="00B20AE8">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1706D165" w14:textId="77777777" w:rsidR="00D430E5" w:rsidRPr="00B20AE8" w:rsidRDefault="00D430E5" w:rsidP="0039402F">
            <w:pPr>
              <w:pStyle w:val="TAL"/>
              <w:rPr>
                <w:lang w:eastAsia="en-GB"/>
              </w:rPr>
            </w:pPr>
            <w:r w:rsidRPr="00B20AE8">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7B9BBBBF"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07E8719" w14:textId="77777777" w:rsidR="00D430E5" w:rsidRPr="00B20AE8" w:rsidRDefault="00D430E5" w:rsidP="0039402F">
            <w:pPr>
              <w:rPr>
                <w:lang w:eastAsia="en-GB"/>
              </w:rPr>
            </w:pPr>
            <w:r w:rsidRPr="00B20AE8">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31119589" w14:textId="77777777" w:rsidR="00D430E5" w:rsidRPr="00B20AE8" w:rsidRDefault="00D430E5" w:rsidP="0039402F">
            <w:pPr>
              <w:rPr>
                <w:lang w:eastAsia="en-GB"/>
              </w:rPr>
            </w:pPr>
            <w:r w:rsidRPr="00B20AE8">
              <w:rPr>
                <w:lang w:eastAsia="en-GB"/>
              </w:rPr>
              <w:t>-</w:t>
            </w:r>
          </w:p>
        </w:tc>
        <w:tc>
          <w:tcPr>
            <w:tcW w:w="1418" w:type="dxa"/>
            <w:tcBorders>
              <w:top w:val="nil"/>
              <w:left w:val="nil"/>
              <w:bottom w:val="single" w:sz="4" w:space="0" w:color="auto"/>
              <w:right w:val="single" w:sz="4" w:space="0" w:color="auto"/>
            </w:tcBorders>
            <w:shd w:val="clear" w:color="auto" w:fill="auto"/>
            <w:hideMark/>
          </w:tcPr>
          <w:p w14:paraId="0AA27F3E" w14:textId="727F486A"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405A23A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5DDA847" w14:textId="51ABF812" w:rsidR="00D430E5" w:rsidRPr="00B20AE8" w:rsidRDefault="003D3C64" w:rsidP="0039402F">
            <w:pPr>
              <w:pStyle w:val="TAL"/>
              <w:rPr>
                <w:lang w:eastAsia="en-GB"/>
              </w:rPr>
            </w:pPr>
            <w:r>
              <w:rPr>
                <w:lang w:eastAsia="en-GB"/>
              </w:rPr>
              <w:t xml:space="preserve"> </w:t>
            </w:r>
            <w:r w:rsidR="00D430E5" w:rsidRPr="00B20AE8">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638D8F85" w14:textId="77777777" w:rsidR="00D430E5" w:rsidRPr="00B20AE8" w:rsidRDefault="00D430E5" w:rsidP="0039402F">
            <w:pPr>
              <w:pStyle w:val="TAL"/>
              <w:rPr>
                <w:lang w:eastAsia="en-GB"/>
              </w:rPr>
            </w:pPr>
            <w:r w:rsidRPr="00B20AE8">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48C7D874"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5C7ACA3" w14:textId="77777777" w:rsidR="00D430E5" w:rsidRPr="00B20AE8" w:rsidRDefault="00D430E5" w:rsidP="0039402F">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4836C287"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7D1A2A9" w14:textId="5ED775B1"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39ECCBA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D15C99A" w14:textId="24685109" w:rsidR="00D430E5" w:rsidRPr="00B20AE8" w:rsidRDefault="003D3C64" w:rsidP="0039402F">
            <w:pPr>
              <w:pStyle w:val="TAL"/>
              <w:rPr>
                <w:lang w:eastAsia="en-GB"/>
              </w:rPr>
            </w:pPr>
            <w:r>
              <w:rPr>
                <w:lang w:eastAsia="en-GB"/>
              </w:rPr>
              <w:t xml:space="preserve"> </w:t>
            </w:r>
            <w:r w:rsidR="00D430E5" w:rsidRPr="00B20AE8">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27E40B4A" w14:textId="77777777" w:rsidR="00D430E5" w:rsidRPr="00B20AE8" w:rsidRDefault="00D430E5" w:rsidP="0039402F">
            <w:pPr>
              <w:pStyle w:val="TAL"/>
              <w:rPr>
                <w:lang w:eastAsia="en-GB"/>
              </w:rPr>
            </w:pPr>
            <w:r w:rsidRPr="00B20AE8">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7291D066"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5EF4D3EF" w14:textId="77777777" w:rsidR="00D430E5" w:rsidRPr="00B20AE8" w:rsidRDefault="00D430E5" w:rsidP="0039402F">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717373D4"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52F7D74" w14:textId="11F65591"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870777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C4D4033" w14:textId="7360505D" w:rsidR="00D430E5" w:rsidRPr="00B20AE8" w:rsidRDefault="003D3C64" w:rsidP="0039402F">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AA4B467" w14:textId="5657F0E5" w:rsidR="00D430E5" w:rsidRPr="00B20AE8" w:rsidRDefault="00D430E5"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7" w:type="dxa"/>
            <w:tcBorders>
              <w:top w:val="nil"/>
              <w:left w:val="nil"/>
              <w:bottom w:val="single" w:sz="4" w:space="0" w:color="auto"/>
              <w:right w:val="single" w:sz="4" w:space="0" w:color="auto"/>
            </w:tcBorders>
            <w:shd w:val="clear" w:color="auto" w:fill="auto"/>
            <w:hideMark/>
          </w:tcPr>
          <w:p w14:paraId="2BA99F06"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5466739" w14:textId="77777777" w:rsidR="00D430E5" w:rsidRPr="00B20AE8" w:rsidRDefault="00D430E5" w:rsidP="0039402F">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8F2B879"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329BA75D" w14:textId="41FC3D05"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237AC99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DA42AE2" w14:textId="7DE763F3" w:rsidR="00D430E5" w:rsidRPr="00B20AE8" w:rsidRDefault="003D3C64" w:rsidP="0039402F">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0E0DF659" w14:textId="5F7E0764" w:rsidR="00D430E5" w:rsidRPr="00B20AE8" w:rsidRDefault="00D430E5" w:rsidP="0039402F">
            <w:pPr>
              <w:pStyle w:val="TAL"/>
              <w:rPr>
                <w:lang w:eastAsia="en-GB"/>
              </w:rPr>
            </w:pPr>
            <w:r w:rsidRPr="00B20AE8">
              <w:rPr>
                <w:lang w:eastAsia="en-GB"/>
              </w:rPr>
              <w:t>OTA Modulation quality</w:t>
            </w:r>
            <w:r w:rsidR="003D3C64">
              <w:rPr>
                <w:lang w:eastAsia="en-GB"/>
              </w:rPr>
              <w:t xml:space="preserve"> </w:t>
            </w:r>
            <w:r w:rsidRPr="00B20AE8">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48B06A6E"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EFDD59" w14:textId="77777777" w:rsidR="00D430E5" w:rsidRPr="00B20AE8" w:rsidRDefault="00D430E5" w:rsidP="0039402F">
            <w:pPr>
              <w:rPr>
                <w:lang w:eastAsia="en-GB"/>
              </w:rPr>
            </w:pPr>
            <w:r w:rsidRPr="00B20AE8">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0B5B93"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9C4F1BD" w14:textId="53F8A175"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6C6CFF3E"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895395E" w14:textId="1380F315" w:rsidR="00D430E5" w:rsidRPr="00B20AE8" w:rsidRDefault="003D3C64" w:rsidP="0039402F">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FC6A0DE" w14:textId="1C1E6CEE" w:rsidR="00D430E5" w:rsidRPr="00B20AE8" w:rsidRDefault="00D430E5" w:rsidP="0039402F">
            <w:pPr>
              <w:pStyle w:val="TAL"/>
              <w:rPr>
                <w:lang w:eastAsia="en-GB"/>
              </w:rPr>
            </w:pPr>
            <w:r w:rsidRPr="00B20AE8">
              <w:rPr>
                <w:lang w:eastAsia="en-GB"/>
              </w:rPr>
              <w:t>OTA Modulation quality</w:t>
            </w:r>
            <w:r w:rsidR="003D3C64">
              <w:rPr>
                <w:lang w:eastAsia="en-GB"/>
              </w:rPr>
              <w:t xml:space="preserve"> </w:t>
            </w:r>
            <w:r w:rsidRPr="00B20AE8">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121636B3"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793D2087" w14:textId="77777777" w:rsidR="00D430E5" w:rsidRPr="00B20AE8" w:rsidRDefault="00D430E5" w:rsidP="0039402F">
            <w:pPr>
              <w:rPr>
                <w:lang w:eastAsia="en-GB"/>
              </w:rPr>
            </w:pPr>
            <w:r w:rsidRPr="00B20AE8">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15E164" w14:textId="77777777" w:rsidR="00D430E5" w:rsidRPr="00B20AE8" w:rsidRDefault="00D430E5" w:rsidP="0039402F">
            <w:pPr>
              <w:rPr>
                <w:lang w:eastAsia="en-GB"/>
              </w:rPr>
            </w:pPr>
            <w:r w:rsidRPr="00B20AE8">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17748708" w14:textId="488E0E15"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355DDC0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C88D65A" w14:textId="77777777" w:rsidR="00D430E5" w:rsidRPr="00B20AE8" w:rsidRDefault="00D430E5" w:rsidP="0039402F">
            <w:pPr>
              <w:pStyle w:val="TAL"/>
              <w:rPr>
                <w:lang w:eastAsia="en-GB"/>
              </w:rPr>
            </w:pPr>
            <w:r w:rsidRPr="00B20AE8">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1893F2AB" w14:textId="77777777" w:rsidR="00D430E5" w:rsidRPr="00B20AE8" w:rsidRDefault="00D430E5" w:rsidP="0039402F">
            <w:pPr>
              <w:pStyle w:val="TAL"/>
              <w:rPr>
                <w:lang w:eastAsia="en-GB"/>
              </w:rPr>
            </w:pPr>
            <w:r w:rsidRPr="00B20AE8">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7ED157E5"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025DADC" w14:textId="77777777" w:rsidR="00D430E5" w:rsidRPr="00B20AE8" w:rsidRDefault="00D430E5" w:rsidP="0039402F">
            <w:pPr>
              <w:rPr>
                <w:lang w:eastAsia="en-GB"/>
              </w:rPr>
            </w:pPr>
            <w:r w:rsidRPr="00B20AE8">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074A0EB4"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3F22CEA1" w14:textId="18FAF607"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01A67A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CCE6403" w14:textId="6AB39AC7" w:rsidR="00D430E5" w:rsidRPr="00B20AE8" w:rsidRDefault="003D3C64" w:rsidP="0039402F">
            <w:pPr>
              <w:pStyle w:val="TAL"/>
              <w:rPr>
                <w:lang w:eastAsia="en-GB"/>
              </w:rPr>
            </w:pPr>
            <w:r>
              <w:rPr>
                <w:lang w:eastAsia="en-GB"/>
              </w:rPr>
              <w:t xml:space="preserve"> </w:t>
            </w:r>
            <w:r w:rsidR="00D430E5" w:rsidRPr="00B20AE8">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44DFA9C5" w14:textId="77777777" w:rsidR="00D430E5" w:rsidRPr="00B20AE8" w:rsidRDefault="00D430E5" w:rsidP="0039402F">
            <w:pPr>
              <w:pStyle w:val="TAL"/>
              <w:rPr>
                <w:lang w:eastAsia="en-GB"/>
              </w:rPr>
            </w:pPr>
            <w:r w:rsidRPr="00B20AE8">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5380CCF2"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0F434CB7" w14:textId="77777777" w:rsidR="00D430E5" w:rsidRPr="00B20AE8" w:rsidRDefault="00D430E5" w:rsidP="0039402F">
            <w:pPr>
              <w:rPr>
                <w:lang w:eastAsia="en-GB"/>
              </w:rPr>
            </w:pPr>
            <w:r w:rsidRPr="00B20AE8">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23E2B211" w14:textId="77777777" w:rsidR="00D430E5" w:rsidRPr="00B20AE8" w:rsidRDefault="00D430E5" w:rsidP="0039402F">
            <w:pPr>
              <w:rPr>
                <w:lang w:eastAsia="en-GB"/>
              </w:rPr>
            </w:pPr>
            <w:r w:rsidRPr="00B20AE8">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4AD608BF" w14:textId="159F46B7"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6E5F248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07F49E" w14:textId="399070DD" w:rsidR="00D430E5" w:rsidRPr="00B20AE8" w:rsidRDefault="003D3C64" w:rsidP="0039402F">
            <w:pPr>
              <w:pStyle w:val="TAL"/>
              <w:rPr>
                <w:lang w:eastAsia="en-GB"/>
              </w:rPr>
            </w:pPr>
            <w:r>
              <w:rPr>
                <w:lang w:eastAsia="en-GB"/>
              </w:rPr>
              <w:t xml:space="preserve"> </w:t>
            </w:r>
            <w:r w:rsidR="00D430E5" w:rsidRPr="00B20AE8">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2C404803" w14:textId="77777777" w:rsidR="00D430E5" w:rsidRPr="00B20AE8" w:rsidRDefault="00D430E5" w:rsidP="0039402F">
            <w:pPr>
              <w:pStyle w:val="TAL"/>
              <w:rPr>
                <w:lang w:eastAsia="en-GB"/>
              </w:rPr>
            </w:pPr>
            <w:r w:rsidRPr="00B20AE8">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3917632C"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51445EC8" w14:textId="77777777" w:rsidR="00D430E5" w:rsidRPr="00B20AE8" w:rsidRDefault="00D430E5" w:rsidP="0039402F">
            <w:pPr>
              <w:rPr>
                <w:lang w:eastAsia="en-GB"/>
              </w:rPr>
            </w:pPr>
            <w:r w:rsidRPr="00B20AE8">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6F509A7"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1803431" w14:textId="32CF23BF"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7705FE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30A0C83" w14:textId="77777777" w:rsidR="00D430E5" w:rsidRPr="00B20AE8" w:rsidRDefault="00D430E5" w:rsidP="0039402F">
            <w:pPr>
              <w:pStyle w:val="TAL"/>
              <w:rPr>
                <w:lang w:eastAsia="en-GB"/>
              </w:rPr>
            </w:pPr>
            <w:r w:rsidRPr="00B20AE8">
              <w:rPr>
                <w:lang w:eastAsia="en-GB"/>
              </w:rPr>
              <w:t> </w:t>
            </w:r>
          </w:p>
        </w:tc>
        <w:tc>
          <w:tcPr>
            <w:tcW w:w="2880" w:type="dxa"/>
            <w:tcBorders>
              <w:top w:val="nil"/>
              <w:left w:val="nil"/>
              <w:bottom w:val="single" w:sz="4" w:space="0" w:color="auto"/>
              <w:right w:val="single" w:sz="4" w:space="0" w:color="auto"/>
            </w:tcBorders>
            <w:shd w:val="clear" w:color="auto" w:fill="auto"/>
            <w:hideMark/>
          </w:tcPr>
          <w:p w14:paraId="438EEEF5" w14:textId="77777777" w:rsidR="00D430E5" w:rsidRPr="00B20AE8" w:rsidRDefault="00D430E5" w:rsidP="0039402F">
            <w:pPr>
              <w:pStyle w:val="TAL"/>
              <w:rPr>
                <w:lang w:eastAsia="en-GB"/>
              </w:rPr>
            </w:pPr>
            <w:r w:rsidRPr="00B20AE8">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5D720006"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977C9E8" w14:textId="77777777" w:rsidR="00D430E5" w:rsidRPr="00B20AE8" w:rsidRDefault="00D430E5" w:rsidP="0039402F">
            <w:pPr>
              <w:rPr>
                <w:lang w:eastAsia="en-GB"/>
              </w:rPr>
            </w:pPr>
            <w:r w:rsidRPr="00B20AE8">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0389C06C" w14:textId="77777777" w:rsidR="00D430E5" w:rsidRPr="00B20AE8" w:rsidRDefault="00D430E5" w:rsidP="0039402F">
            <w:pPr>
              <w:rPr>
                <w:lang w:eastAsia="en-GB"/>
              </w:rPr>
            </w:pPr>
            <w:r w:rsidRPr="00B20AE8">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56A79B84" w14:textId="0DE10667"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F97BF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BF5F645" w14:textId="2460DDEA" w:rsidR="00D430E5" w:rsidRPr="00B20AE8" w:rsidRDefault="003D3C64" w:rsidP="0039402F">
            <w:pPr>
              <w:pStyle w:val="TAL"/>
              <w:rPr>
                <w:lang w:eastAsia="en-GB"/>
              </w:rPr>
            </w:pPr>
            <w:r>
              <w:rPr>
                <w:lang w:eastAsia="en-GB"/>
              </w:rPr>
              <w:t xml:space="preserve"> </w:t>
            </w:r>
            <w:r w:rsidR="00D430E5" w:rsidRPr="00B20AE8">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65F585C3" w14:textId="77777777" w:rsidR="00D430E5" w:rsidRPr="00B20AE8" w:rsidRDefault="00D430E5" w:rsidP="0039402F">
            <w:pPr>
              <w:pStyle w:val="TAL"/>
              <w:rPr>
                <w:lang w:eastAsia="en-GB"/>
              </w:rPr>
            </w:pPr>
            <w:r w:rsidRPr="00B20AE8">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17197BBC"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47AC925E" w14:textId="77777777" w:rsidR="00D430E5" w:rsidRPr="00B20AE8" w:rsidRDefault="00D430E5" w:rsidP="0039402F">
            <w:pPr>
              <w:rPr>
                <w:lang w:eastAsia="en-GB"/>
              </w:rPr>
            </w:pPr>
            <w:r w:rsidRPr="00B20AE8">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42780D65"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2A6AF17" w14:textId="0C2678ED"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37207C58"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B8EEA10" w14:textId="1B3E5BDB" w:rsidR="00D430E5" w:rsidRPr="00B20AE8" w:rsidRDefault="003D3C64" w:rsidP="0039402F">
            <w:pPr>
              <w:pStyle w:val="TAL"/>
              <w:rPr>
                <w:lang w:eastAsia="en-GB"/>
              </w:rPr>
            </w:pPr>
            <w:r>
              <w:rPr>
                <w:lang w:eastAsia="en-GB"/>
              </w:rPr>
              <w:t xml:space="preserve"> </w:t>
            </w:r>
            <w:r w:rsidR="00D430E5" w:rsidRPr="00B20AE8">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4B615D1" w14:textId="77777777" w:rsidR="00D430E5" w:rsidRPr="00B20AE8" w:rsidRDefault="00D430E5" w:rsidP="0039402F">
            <w:pPr>
              <w:pStyle w:val="TAL"/>
              <w:rPr>
                <w:lang w:eastAsia="en-GB"/>
              </w:rPr>
            </w:pPr>
            <w:r w:rsidRPr="00B20AE8">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686FE0FE"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71769F5" w14:textId="77777777" w:rsidR="00D430E5" w:rsidRPr="00B20AE8" w:rsidRDefault="00D430E5" w:rsidP="0039402F">
            <w:pPr>
              <w:rPr>
                <w:lang w:eastAsia="en-GB"/>
              </w:rPr>
            </w:pPr>
            <w:r w:rsidRPr="00B20AE8">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848B53E"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85DF22D" w14:textId="0F03E8BD"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57A1D2B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44F0732" w14:textId="77777777" w:rsidR="00D430E5" w:rsidRPr="00B20AE8" w:rsidRDefault="00D430E5" w:rsidP="0039402F">
            <w:pPr>
              <w:pStyle w:val="TAL"/>
              <w:rPr>
                <w:lang w:eastAsia="en-GB"/>
              </w:rPr>
            </w:pPr>
            <w:r w:rsidRPr="00B20AE8">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16D3F118" w14:textId="77777777" w:rsidR="00D430E5" w:rsidRPr="00B20AE8" w:rsidRDefault="00D430E5" w:rsidP="0039402F">
            <w:pPr>
              <w:pStyle w:val="TAL"/>
              <w:rPr>
                <w:lang w:eastAsia="en-GB"/>
              </w:rPr>
            </w:pPr>
            <w:r w:rsidRPr="00B20AE8">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5BD4D6CC"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F4128FA" w14:textId="77777777" w:rsidR="00D430E5" w:rsidRPr="00B20AE8" w:rsidRDefault="00D430E5" w:rsidP="0039402F">
            <w:pPr>
              <w:rPr>
                <w:lang w:eastAsia="en-GB"/>
              </w:rPr>
            </w:pPr>
            <w:r w:rsidRPr="00B20AE8">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51CDC2A1" w14:textId="77777777" w:rsidR="00D430E5" w:rsidRPr="00B20AE8" w:rsidRDefault="00D430E5" w:rsidP="0039402F">
            <w:pPr>
              <w:rPr>
                <w:lang w:eastAsia="en-GB"/>
              </w:rPr>
            </w:pPr>
            <w:r w:rsidRPr="00B20AE8">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5DB08316" w14:textId="533F3182"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F7C7AC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61D6349" w14:textId="77777777" w:rsidR="005F64BE" w:rsidRPr="00B20AE8" w:rsidRDefault="005F64BE" w:rsidP="0039402F">
            <w:pPr>
              <w:pStyle w:val="TAL"/>
              <w:rPr>
                <w:lang w:eastAsia="en-GB"/>
              </w:rPr>
            </w:pPr>
            <w:r w:rsidRPr="00B20AE8">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6076D92F" w14:textId="77777777" w:rsidR="005F64BE" w:rsidRPr="00B20AE8" w:rsidRDefault="00D430E5" w:rsidP="0039402F">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4A76CF0B" w14:textId="77777777" w:rsidR="005F64BE" w:rsidRPr="00B20AE8" w:rsidRDefault="005F64BE" w:rsidP="0039402F">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AF1B336" w14:textId="77777777" w:rsidR="005F64BE" w:rsidRPr="00B20AE8" w:rsidRDefault="005F64BE" w:rsidP="0039402F">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3574ECC5" w14:textId="77777777" w:rsidR="005F64BE" w:rsidRPr="00B20AE8" w:rsidRDefault="005F64BE" w:rsidP="0039402F">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1AC0659" w14:textId="77777777" w:rsidR="005F64BE" w:rsidRPr="00B20AE8" w:rsidRDefault="005F64BE" w:rsidP="0039402F">
            <w:pPr>
              <w:pStyle w:val="TAC"/>
              <w:rPr>
                <w:lang w:eastAsia="en-GB"/>
              </w:rPr>
            </w:pPr>
            <w:r w:rsidRPr="00B20AE8">
              <w:rPr>
                <w:rFonts w:eastAsia="MS Mincho"/>
                <w:lang w:eastAsia="en-GB"/>
              </w:rPr>
              <w:t>ATCR4c</w:t>
            </w:r>
          </w:p>
        </w:tc>
      </w:tr>
      <w:tr w:rsidR="004F339F" w:rsidRPr="00B20AE8" w14:paraId="739783A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57F9E42" w14:textId="77777777" w:rsidR="00D430E5" w:rsidRPr="00B20AE8" w:rsidRDefault="00D430E5" w:rsidP="0039402F">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0BE6FBA8" w14:textId="77777777" w:rsidR="00D430E5" w:rsidRPr="00B20AE8" w:rsidRDefault="00D430E5" w:rsidP="0039402F">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37511FEB"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3E424394"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0F274A01"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14EB58B" w14:textId="568428D8"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5DFAAD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6A20505" w14:textId="77777777" w:rsidR="00D430E5" w:rsidRPr="00B20AE8" w:rsidRDefault="00D430E5" w:rsidP="0039402F">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0A74D95" w14:textId="77777777" w:rsidR="00D430E5" w:rsidRPr="00B20AE8" w:rsidRDefault="00D430E5" w:rsidP="0039402F">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D5832E3"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BA4D535"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4D940235"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2258EAF" w14:textId="0B298575"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6847729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A9B6B9" w14:textId="77777777" w:rsidR="00D430E5" w:rsidRPr="00B20AE8" w:rsidRDefault="00D430E5" w:rsidP="0039402F">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69D3AF05" w14:textId="77777777" w:rsidR="00D430E5" w:rsidRPr="00B20AE8" w:rsidRDefault="00D430E5" w:rsidP="0039402F">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78EE4E85" w14:textId="77777777" w:rsidR="00D430E5" w:rsidRPr="00B20AE8" w:rsidRDefault="00D430E5" w:rsidP="0039402F">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947403F" w14:textId="77777777" w:rsidR="00D430E5" w:rsidRPr="00B20AE8" w:rsidRDefault="00D430E5" w:rsidP="0039402F">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789B82" w14:textId="77777777" w:rsidR="00D430E5" w:rsidRPr="00B20AE8" w:rsidRDefault="00D430E5" w:rsidP="0039402F">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6F2B646" w14:textId="17A34BE5"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1648C5E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032E66" w14:textId="77777777" w:rsidR="00D430E5" w:rsidRPr="00B20AE8" w:rsidRDefault="00D430E5" w:rsidP="0039402F">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4D17ACFC" w14:textId="77777777" w:rsidR="00D430E5" w:rsidRPr="00B20AE8" w:rsidRDefault="00D430E5" w:rsidP="0039402F">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205426A7" w14:textId="77777777" w:rsidR="00D430E5" w:rsidRPr="00B20AE8" w:rsidRDefault="00D430E5" w:rsidP="0039402F">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575B85BF" w14:textId="77777777" w:rsidR="00D430E5" w:rsidRPr="00B20AE8" w:rsidRDefault="00D430E5" w:rsidP="0039402F">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26C940" w14:textId="77777777" w:rsidR="00D430E5" w:rsidRPr="00B20AE8" w:rsidRDefault="00D430E5" w:rsidP="0039402F">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403866D" w14:textId="078792E2"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9A1BCC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0DD4BF9" w14:textId="77777777" w:rsidR="00D430E5" w:rsidRPr="00B20AE8" w:rsidRDefault="00D430E5" w:rsidP="0039402F">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44B83825" w14:textId="77777777" w:rsidR="00D430E5" w:rsidRPr="00B20AE8" w:rsidRDefault="00D430E5" w:rsidP="0039402F">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6A4EAF1E" w14:textId="77777777" w:rsidR="00D430E5" w:rsidRPr="00B20AE8" w:rsidRDefault="00D430E5" w:rsidP="0039402F">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7A108BC" w14:textId="77777777" w:rsidR="00D430E5" w:rsidRPr="00B20AE8" w:rsidRDefault="00D430E5" w:rsidP="0039402F">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27D8F149" w14:textId="77777777" w:rsidR="00D430E5" w:rsidRPr="00B20AE8" w:rsidRDefault="00D430E5" w:rsidP="0039402F">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8AD40F4" w14:textId="54EBB620"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D430E5" w:rsidRPr="00B20AE8" w14:paraId="733FEF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CD362CE" w14:textId="77777777" w:rsidR="00D430E5" w:rsidRPr="00B20AE8" w:rsidRDefault="00D430E5" w:rsidP="0039402F">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248223C6" w14:textId="77777777" w:rsidR="00D430E5" w:rsidRPr="00B20AE8" w:rsidRDefault="00D430E5" w:rsidP="0039402F">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2FA3197B" w14:textId="77777777" w:rsidR="00D430E5" w:rsidRPr="00B20AE8" w:rsidRDefault="00D430E5" w:rsidP="0039402F">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1F154027" w14:textId="77777777" w:rsidR="00D430E5" w:rsidRPr="00B20AE8" w:rsidRDefault="00D430E5" w:rsidP="0039402F">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0D4AE20D" w14:textId="77777777" w:rsidR="00D430E5" w:rsidRPr="00B20AE8" w:rsidRDefault="00D430E5" w:rsidP="0039402F">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CCEC3F3" w14:textId="0A4A8B5B"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bl>
    <w:p w14:paraId="76DCCA72" w14:textId="77777777" w:rsidR="003B2DEF" w:rsidRPr="00B20AE8" w:rsidRDefault="003B2DEF" w:rsidP="0039402F">
      <w:pPr>
        <w:rPr>
          <w:snapToGrid w:val="0"/>
          <w:lang w:eastAsia="zh-CN"/>
        </w:rPr>
      </w:pPr>
    </w:p>
    <w:p w14:paraId="0F4F7ED0" w14:textId="77777777" w:rsidR="003B2DEF" w:rsidRPr="00B20AE8" w:rsidRDefault="003B2DEF" w:rsidP="00673E8E">
      <w:pPr>
        <w:pStyle w:val="Heading3"/>
      </w:pPr>
      <w:bookmarkStart w:id="1447" w:name="_Toc21122909"/>
      <w:bookmarkStart w:id="1448" w:name="_Toc45907102"/>
      <w:bookmarkStart w:id="1449" w:name="_Toc53181206"/>
      <w:bookmarkStart w:id="1450" w:name="_Toc61117026"/>
      <w:bookmarkStart w:id="1451" w:name="_Toc67080878"/>
      <w:bookmarkStart w:id="1452" w:name="_Toc68770230"/>
      <w:bookmarkStart w:id="1453" w:name="_Toc74755293"/>
      <w:bookmarkStart w:id="1454" w:name="_Toc76506217"/>
      <w:bookmarkStart w:id="1455" w:name="_Toc83113136"/>
      <w:bookmarkStart w:id="1456" w:name="_Toc89876339"/>
      <w:bookmarkStart w:id="1457" w:name="_Toc98711239"/>
      <w:bookmarkStart w:id="1458" w:name="_Toc145097106"/>
      <w:bookmarkStart w:id="1459" w:name="_Toc161848356"/>
      <w:r w:rsidRPr="00B20AE8">
        <w:t>5.3.4</w:t>
      </w:r>
      <w:r w:rsidRPr="00B20AE8">
        <w:tab/>
        <w:t>AAS BS supporting Single-RAT E-UTRA in the operating band</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77C0ADBA" w14:textId="1E28745F" w:rsidR="003B2DEF" w:rsidRPr="00B20AE8" w:rsidRDefault="003B2DEF" w:rsidP="0039402F">
      <w:r w:rsidRPr="00B20AE8">
        <w:t xml:space="preserve">This </w:t>
      </w:r>
      <w:r w:rsidR="003D3C64">
        <w:t>clause</w:t>
      </w:r>
      <w:r w:rsidRPr="00B20AE8">
        <w:t xml:space="preserve"> contains the test configurations for AAS BS supporting single-RAT E-UTRA in the operating band. The test configurations apply to AAS BS operating bands operating with multiple carriers (MC).</w:t>
      </w:r>
    </w:p>
    <w:p w14:paraId="35D5B34E" w14:textId="77777777" w:rsidR="003B2DEF" w:rsidRPr="00B20AE8" w:rsidRDefault="003B2DEF" w:rsidP="0039402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14:paraId="624C7F31" w14:textId="49F3FE8D" w:rsidR="003B2DEF" w:rsidRPr="00B20AE8" w:rsidRDefault="003B2DEF" w:rsidP="0039402F">
      <w:pPr>
        <w:rPr>
          <w:snapToGrid w:val="0"/>
        </w:rPr>
      </w:pPr>
      <w:r w:rsidRPr="00B20AE8">
        <w:rPr>
          <w:snapToGrid w:val="0"/>
        </w:rPr>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14:paraId="2BB85C0F" w14:textId="0053A163" w:rsidR="003B2DEF" w:rsidRPr="00B20AE8" w:rsidRDefault="003B2DEF" w:rsidP="0039402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14:paraId="5AB07C72" w14:textId="77777777" w:rsidR="003B2DEF" w:rsidRPr="00B20AE8" w:rsidRDefault="003B2DEF" w:rsidP="0039402F">
      <w:pPr>
        <w:pStyle w:val="TH"/>
        <w:rPr>
          <w:snapToGrid w:val="0"/>
          <w:lang w:eastAsia="zh-CN"/>
        </w:rPr>
      </w:pPr>
      <w:r w:rsidRPr="00B20AE8">
        <w:rPr>
          <w:snapToGrid w:val="0"/>
          <w:lang w:eastAsia="zh-CN"/>
        </w:rPr>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4F339F" w:rsidRPr="00B20AE8" w14:paraId="06B1AA6F" w14:textId="77777777" w:rsidTr="006A2BF1">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A308D1" w14:textId="77777777" w:rsidR="003B2DEF" w:rsidRPr="00B20AE8" w:rsidRDefault="003B2DEF" w:rsidP="0039402F">
            <w:pPr>
              <w:rPr>
                <w:lang w:eastAsia="en-GB"/>
              </w:rPr>
            </w:pPr>
            <w:r w:rsidRPr="00B20AE8">
              <w:rPr>
                <w:lang w:eastAsia="en-GB"/>
              </w:rPr>
              <w:t>test case </w:t>
            </w:r>
          </w:p>
        </w:tc>
        <w:tc>
          <w:tcPr>
            <w:tcW w:w="1418" w:type="dxa"/>
            <w:tcBorders>
              <w:top w:val="single" w:sz="4" w:space="0" w:color="auto"/>
              <w:left w:val="nil"/>
              <w:bottom w:val="single" w:sz="4" w:space="0" w:color="auto"/>
              <w:right w:val="single" w:sz="4" w:space="0" w:color="auto"/>
            </w:tcBorders>
            <w:shd w:val="clear" w:color="auto" w:fill="auto"/>
            <w:hideMark/>
          </w:tcPr>
          <w:p w14:paraId="6C9606E0" w14:textId="2F8E2F94" w:rsidR="003B2DEF" w:rsidRPr="00B20AE8" w:rsidRDefault="003B2DEF" w:rsidP="0039402F">
            <w:pPr>
              <w:rPr>
                <w:lang w:eastAsia="en-GB"/>
              </w:rPr>
            </w:pPr>
            <w:r w:rsidRPr="00B20AE8">
              <w:rPr>
                <w:lang w:eastAsia="en-GB"/>
              </w:rPr>
              <w:t>Single-RAT E-UTRA MC capable AAS BS operating band</w:t>
            </w:r>
            <w:r w:rsidR="003D3C64">
              <w:rPr>
                <w:lang w:eastAsia="en-GB"/>
              </w:rPr>
              <w:t xml:space="preserve"> </w:t>
            </w:r>
            <w:r w:rsidRPr="00B20AE8">
              <w:rPr>
                <w:lang w:eastAsia="en-GB"/>
              </w:rPr>
              <w:t>(RCSA5)</w:t>
            </w:r>
          </w:p>
          <w:p w14:paraId="5292AE1E" w14:textId="77777777" w:rsidR="003B2DEF" w:rsidRPr="00B20AE8" w:rsidRDefault="003B2DEF" w:rsidP="0039402F">
            <w:pPr>
              <w:rPr>
                <w:lang w:eastAsia="en-GB"/>
              </w:rPr>
            </w:pPr>
            <w:r w:rsidRPr="00B20AE8">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602EA0B8" w14:textId="0A09C050" w:rsidR="003B2DEF" w:rsidRPr="00B20AE8" w:rsidRDefault="003B2DEF" w:rsidP="0039402F">
            <w:pPr>
              <w:rPr>
                <w:lang w:eastAsia="en-GB"/>
              </w:rPr>
            </w:pPr>
            <w:r w:rsidRPr="00B20AE8">
              <w:rPr>
                <w:lang w:eastAsia="en-GB"/>
              </w:rPr>
              <w:t>Single-RAT E-UTRA MC capable AAS BS operating band</w:t>
            </w:r>
            <w:r w:rsidR="003D3C64">
              <w:rPr>
                <w:lang w:eastAsia="en-GB"/>
              </w:rPr>
              <w:t xml:space="preserve"> </w:t>
            </w:r>
            <w:r w:rsidRPr="00B20AE8">
              <w:rPr>
                <w:lang w:eastAsia="en-GB"/>
              </w:rPr>
              <w:t>(RCSA5)</w:t>
            </w:r>
          </w:p>
          <w:p w14:paraId="77D89B4A" w14:textId="77777777" w:rsidR="003B2DEF" w:rsidRPr="00B20AE8" w:rsidRDefault="003B2DEF" w:rsidP="0039402F">
            <w:pPr>
              <w:rPr>
                <w:lang w:eastAsia="en-GB"/>
              </w:rPr>
            </w:pPr>
            <w:r w:rsidRPr="00B20AE8">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4BCA6E07" w14:textId="712E34FA" w:rsidR="003B2DEF" w:rsidRPr="00B20AE8" w:rsidRDefault="003B2DEF" w:rsidP="0039402F">
            <w:pPr>
              <w:rPr>
                <w:lang w:eastAsia="en-GB"/>
              </w:rPr>
            </w:pPr>
            <w:r w:rsidRPr="00B20AE8">
              <w:rPr>
                <w:lang w:eastAsia="en-GB"/>
              </w:rPr>
              <w:t>Single-RAT E-UTRA MC capable AAS BS operating band</w:t>
            </w:r>
            <w:r w:rsidR="003D3C64">
              <w:rPr>
                <w:lang w:eastAsia="en-GB"/>
              </w:rPr>
              <w:t xml:space="preserve"> </w:t>
            </w:r>
            <w:r w:rsidRPr="00B20AE8">
              <w:rPr>
                <w:lang w:eastAsia="en-GB"/>
              </w:rPr>
              <w:t>(RCSA5)</w:t>
            </w:r>
          </w:p>
          <w:p w14:paraId="2FEBDE08" w14:textId="77777777" w:rsidR="003B2DEF" w:rsidRPr="00B20AE8" w:rsidRDefault="003B2DEF" w:rsidP="0039402F">
            <w:pPr>
              <w:rPr>
                <w:lang w:eastAsia="en-GB"/>
              </w:rPr>
            </w:pPr>
            <w:r w:rsidRPr="00B20AE8">
              <w:rPr>
                <w:lang w:eastAsia="en-GB"/>
              </w:rPr>
              <w:t>C and NC capable BS with different parameters </w:t>
            </w:r>
          </w:p>
        </w:tc>
      </w:tr>
      <w:tr w:rsidR="004F339F" w:rsidRPr="00B20AE8" w14:paraId="67A45BC0"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68E40969" w14:textId="77777777" w:rsidR="003B2DEF" w:rsidRPr="00B20AE8" w:rsidRDefault="003B2DEF" w:rsidP="0039402F">
            <w:pPr>
              <w:pStyle w:val="TAL"/>
              <w:rPr>
                <w:lang w:eastAsia="en-GB"/>
              </w:rPr>
            </w:pPr>
            <w:r w:rsidRPr="00B20AE8">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0F49FDFA" w14:textId="77777777" w:rsidR="003B2DEF" w:rsidRPr="00B20AE8" w:rsidRDefault="00BA44F9" w:rsidP="0039402F">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24A12AD3" w14:textId="77777777" w:rsidR="003B2DEF" w:rsidRPr="00B20AE8" w:rsidRDefault="003B2DEF" w:rsidP="0039402F">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5F4B3AC" w14:textId="77777777" w:rsidR="003B2DEF" w:rsidRPr="00B20AE8" w:rsidRDefault="003B2DEF" w:rsidP="0039402F">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279DB137" w14:textId="77777777" w:rsidR="003B2DEF" w:rsidRPr="00B20AE8" w:rsidRDefault="003B2DEF" w:rsidP="0039402F">
            <w:pPr>
              <w:pStyle w:val="TAC"/>
              <w:rPr>
                <w:lang w:eastAsia="en-GB"/>
              </w:rPr>
            </w:pPr>
            <w:r w:rsidRPr="00B20AE8">
              <w:rPr>
                <w:snapToGrid w:val="0"/>
                <w:lang w:eastAsia="zh-CN"/>
              </w:rPr>
              <w:t>ATCR2a, ANTCR2</w:t>
            </w:r>
          </w:p>
        </w:tc>
      </w:tr>
      <w:tr w:rsidR="004F339F" w:rsidRPr="00B20AE8" w14:paraId="6916AE23"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760CD9C" w14:textId="77777777" w:rsidR="00BA44F9" w:rsidRPr="00B20AE8" w:rsidRDefault="00BA44F9" w:rsidP="0039402F">
            <w:pPr>
              <w:pStyle w:val="TAL"/>
              <w:rPr>
                <w:lang w:eastAsia="en-GB"/>
              </w:rPr>
            </w:pPr>
            <w:r w:rsidRPr="00B20AE8">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7BCB2FC" w14:textId="77777777" w:rsidR="00BA44F9" w:rsidRPr="00B20AE8" w:rsidRDefault="00BA44F9" w:rsidP="0039402F">
            <w:pPr>
              <w:pStyle w:val="TAL"/>
              <w:rPr>
                <w:lang w:eastAsia="en-GB"/>
              </w:rPr>
            </w:pPr>
            <w:r w:rsidRPr="00B20AE8">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D2B5B2B" w14:textId="77777777" w:rsidR="00BA44F9" w:rsidRPr="00B20AE8" w:rsidRDefault="00BA44F9" w:rsidP="0039402F">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355507E" w14:textId="77777777" w:rsidR="00BA44F9" w:rsidRPr="00B20AE8" w:rsidRDefault="00BA44F9" w:rsidP="0039402F">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FDE3BE" w14:textId="77777777" w:rsidR="00BA44F9" w:rsidRPr="00B20AE8" w:rsidRDefault="00BA44F9" w:rsidP="0039402F">
            <w:pPr>
              <w:pStyle w:val="TAC"/>
              <w:rPr>
                <w:lang w:eastAsia="en-GB"/>
              </w:rPr>
            </w:pPr>
            <w:r w:rsidRPr="00B20AE8">
              <w:rPr>
                <w:lang w:eastAsia="en-GB"/>
              </w:rPr>
              <w:t>-</w:t>
            </w:r>
          </w:p>
        </w:tc>
      </w:tr>
      <w:tr w:rsidR="004F339F" w:rsidRPr="00B20AE8" w14:paraId="0AE395A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62364CF" w14:textId="77777777" w:rsidR="00BA44F9" w:rsidRPr="00B20AE8" w:rsidRDefault="00BA44F9" w:rsidP="0039402F">
            <w:pPr>
              <w:pStyle w:val="TAL"/>
              <w:rPr>
                <w:lang w:eastAsia="en-GB"/>
              </w:rPr>
            </w:pPr>
            <w:r w:rsidRPr="00B20AE8">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36DF28D9" w14:textId="77777777" w:rsidR="00BA44F9" w:rsidRPr="00B20AE8" w:rsidRDefault="00BA44F9" w:rsidP="0039402F">
            <w:pPr>
              <w:pStyle w:val="TAL"/>
              <w:rPr>
                <w:lang w:eastAsia="en-GB"/>
              </w:rPr>
            </w:pPr>
            <w:r w:rsidRPr="00B20AE8">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2EE9E5"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CFC098" w14:textId="77777777" w:rsidR="00BA44F9" w:rsidRPr="00B20AE8" w:rsidRDefault="00BA44F9" w:rsidP="0039402F">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1C6F39"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5C4D4EF9"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7F201FC" w14:textId="77777777" w:rsidR="00BA44F9" w:rsidRPr="00B20AE8" w:rsidRDefault="00BA44F9" w:rsidP="0039402F">
            <w:pPr>
              <w:pStyle w:val="TAL"/>
              <w:rPr>
                <w:lang w:eastAsia="en-GB"/>
              </w:rPr>
            </w:pPr>
            <w:r w:rsidRPr="00B20AE8">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7A430F36" w14:textId="77777777" w:rsidR="00BA44F9" w:rsidRPr="00B20AE8" w:rsidRDefault="00BA44F9" w:rsidP="0039402F">
            <w:pPr>
              <w:pStyle w:val="TAL"/>
              <w:rPr>
                <w:lang w:val="sv-FI" w:eastAsia="en-GB"/>
              </w:rPr>
            </w:pPr>
            <w:r w:rsidRPr="00B20AE8">
              <w:rPr>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AB95AE" w14:textId="77777777" w:rsidR="00BA44F9" w:rsidRPr="00B20AE8" w:rsidRDefault="00BA44F9" w:rsidP="0039402F">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69A3935" w14:textId="77777777" w:rsidR="00BA44F9" w:rsidRPr="00B20AE8" w:rsidRDefault="00BA44F9" w:rsidP="0039402F">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5918FFB" w14:textId="77777777" w:rsidR="00BA44F9" w:rsidRPr="00B20AE8" w:rsidRDefault="00BA44F9" w:rsidP="0039402F">
            <w:pPr>
              <w:pStyle w:val="TAC"/>
              <w:rPr>
                <w:lang w:eastAsia="en-GB"/>
              </w:rPr>
            </w:pPr>
            <w:r w:rsidRPr="00B20AE8">
              <w:rPr>
                <w:snapToGrid w:val="0"/>
                <w:lang w:eastAsia="zh-CN"/>
              </w:rPr>
              <w:t>SC</w:t>
            </w:r>
          </w:p>
        </w:tc>
      </w:tr>
      <w:tr w:rsidR="004F339F" w:rsidRPr="00B20AE8" w14:paraId="62624B1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CDB888A" w14:textId="77777777" w:rsidR="00BA44F9" w:rsidRPr="00B20AE8" w:rsidRDefault="00BA44F9" w:rsidP="0039402F">
            <w:pPr>
              <w:pStyle w:val="TAL"/>
              <w:rPr>
                <w:lang w:eastAsia="en-GB"/>
              </w:rPr>
            </w:pPr>
            <w:r w:rsidRPr="00B20AE8">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D11E70F" w14:textId="77777777" w:rsidR="00BA44F9" w:rsidRPr="00B20AE8" w:rsidRDefault="00BA44F9" w:rsidP="0039402F">
            <w:pPr>
              <w:pStyle w:val="TAL"/>
              <w:rPr>
                <w:lang w:eastAsia="en-GB"/>
              </w:rPr>
            </w:pPr>
            <w:r w:rsidRPr="00B20AE8">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2D9E485" w14:textId="77777777" w:rsidR="00BA44F9" w:rsidRPr="00B20AE8" w:rsidRDefault="00BA44F9" w:rsidP="0039402F">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C209364" w14:textId="77777777" w:rsidR="00BA44F9" w:rsidRPr="00B20AE8" w:rsidRDefault="00BA44F9" w:rsidP="0039402F">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C32B56" w14:textId="77777777" w:rsidR="00BA44F9" w:rsidRPr="00B20AE8" w:rsidRDefault="00BA44F9" w:rsidP="0039402F">
            <w:pPr>
              <w:pStyle w:val="TAC"/>
              <w:rPr>
                <w:lang w:eastAsia="en-GB"/>
              </w:rPr>
            </w:pPr>
            <w:r w:rsidRPr="00B20AE8">
              <w:rPr>
                <w:lang w:eastAsia="en-GB"/>
              </w:rPr>
              <w:t>-</w:t>
            </w:r>
          </w:p>
        </w:tc>
      </w:tr>
      <w:tr w:rsidR="004F339F" w:rsidRPr="00B20AE8" w14:paraId="285A53A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FE6E0A8" w14:textId="77777777" w:rsidR="00BA44F9" w:rsidRPr="00B20AE8" w:rsidRDefault="00BA44F9" w:rsidP="0039402F">
            <w:pPr>
              <w:pStyle w:val="TAL"/>
              <w:rPr>
                <w:lang w:eastAsia="en-GB"/>
              </w:rPr>
            </w:pPr>
            <w:r w:rsidRPr="00B20AE8">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0745752F" w14:textId="77777777" w:rsidR="00BA44F9" w:rsidRPr="00B20AE8" w:rsidRDefault="00BA44F9" w:rsidP="0039402F">
            <w:pPr>
              <w:pStyle w:val="TAL"/>
              <w:rPr>
                <w:lang w:eastAsia="en-GB"/>
              </w:rPr>
            </w:pPr>
            <w:r w:rsidRPr="00B20AE8">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AD5223" w14:textId="77777777" w:rsidR="00BA44F9" w:rsidRPr="00B20AE8" w:rsidRDefault="00BA44F9" w:rsidP="0039402F">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A34B5D3" w14:textId="77777777" w:rsidR="00BA44F9" w:rsidRPr="00B20AE8" w:rsidRDefault="00BA44F9" w:rsidP="0039402F">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3302077" w14:textId="77777777" w:rsidR="00BA44F9" w:rsidRPr="00B20AE8" w:rsidRDefault="00BA44F9" w:rsidP="0039402F">
            <w:pPr>
              <w:pStyle w:val="TAC"/>
              <w:rPr>
                <w:lang w:eastAsia="en-GB"/>
              </w:rPr>
            </w:pPr>
            <w:r w:rsidRPr="00B20AE8">
              <w:rPr>
                <w:lang w:eastAsia="en-GB"/>
              </w:rPr>
              <w:t>SC</w:t>
            </w:r>
          </w:p>
        </w:tc>
      </w:tr>
      <w:tr w:rsidR="004F339F" w:rsidRPr="00B20AE8" w14:paraId="3D2F2A6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C478F53" w14:textId="77777777" w:rsidR="00BA44F9" w:rsidRPr="00B20AE8" w:rsidRDefault="00BA44F9" w:rsidP="0039402F">
            <w:pPr>
              <w:pStyle w:val="TAL"/>
              <w:rPr>
                <w:lang w:eastAsia="en-GB"/>
              </w:rPr>
            </w:pPr>
            <w:r w:rsidRPr="00B20AE8">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50522756" w14:textId="77777777" w:rsidR="00BA44F9" w:rsidRPr="00B20AE8" w:rsidRDefault="00BA44F9" w:rsidP="0039402F">
            <w:pPr>
              <w:pStyle w:val="TAL"/>
              <w:rPr>
                <w:lang w:eastAsia="en-GB"/>
              </w:rPr>
            </w:pPr>
            <w:r w:rsidRPr="00B20AE8">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ABBF351" w14:textId="77777777" w:rsidR="00BA44F9" w:rsidRPr="00B20AE8" w:rsidRDefault="00BA44F9" w:rsidP="0039402F">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7726BE8" w14:textId="77777777" w:rsidR="00BA44F9" w:rsidRPr="00B20AE8" w:rsidRDefault="00BA44F9" w:rsidP="0039402F">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A251F7" w14:textId="77777777" w:rsidR="00BA44F9" w:rsidRPr="00B20AE8" w:rsidRDefault="00BA44F9" w:rsidP="0039402F">
            <w:pPr>
              <w:pStyle w:val="TAC"/>
              <w:rPr>
                <w:lang w:eastAsia="en-GB"/>
              </w:rPr>
            </w:pPr>
            <w:r w:rsidRPr="00B20AE8">
              <w:rPr>
                <w:lang w:eastAsia="en-GB"/>
              </w:rPr>
              <w:t>Tested with Error Vector Magnitude</w:t>
            </w:r>
          </w:p>
        </w:tc>
      </w:tr>
      <w:tr w:rsidR="004F339F" w:rsidRPr="00B20AE8" w14:paraId="5462582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7B6C31" w14:textId="77777777" w:rsidR="00BA44F9" w:rsidRPr="00B20AE8" w:rsidRDefault="00BA44F9" w:rsidP="0039402F">
            <w:pPr>
              <w:pStyle w:val="TAL"/>
              <w:rPr>
                <w:lang w:eastAsia="en-GB"/>
              </w:rPr>
            </w:pPr>
            <w:r w:rsidRPr="00B20AE8">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7AF27069" w14:textId="77777777" w:rsidR="00BA44F9" w:rsidRPr="00B20AE8" w:rsidRDefault="00BA44F9" w:rsidP="0039402F">
            <w:pPr>
              <w:pStyle w:val="TAL"/>
              <w:rPr>
                <w:lang w:eastAsia="en-GB"/>
              </w:rPr>
            </w:pPr>
            <w:r w:rsidRPr="00B20AE8">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1CF5977"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AA804AB" w14:textId="77777777" w:rsidR="00BA44F9" w:rsidRPr="00B20AE8" w:rsidRDefault="00BA44F9" w:rsidP="0039402F">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C7F72E"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0050920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BDBE193" w14:textId="77777777" w:rsidR="00BA44F9" w:rsidRPr="00B20AE8" w:rsidRDefault="00BA44F9" w:rsidP="0039402F">
            <w:pPr>
              <w:pStyle w:val="TAL"/>
              <w:rPr>
                <w:lang w:eastAsia="en-GB"/>
              </w:rPr>
            </w:pPr>
            <w:r w:rsidRPr="00B20AE8">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1D699A59" w14:textId="77777777" w:rsidR="00BA44F9" w:rsidRPr="00B20AE8" w:rsidRDefault="00BA44F9" w:rsidP="0039402F">
            <w:pPr>
              <w:pStyle w:val="TAL"/>
              <w:rPr>
                <w:lang w:eastAsia="en-GB"/>
              </w:rPr>
            </w:pPr>
            <w:r w:rsidRPr="00B20AE8">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5308EB" w14:textId="77777777" w:rsidR="00BA44F9" w:rsidRPr="00B20AE8" w:rsidRDefault="00BA44F9" w:rsidP="0039402F">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78A0F3D" w14:textId="77777777" w:rsidR="00BA44F9" w:rsidRPr="00B20AE8" w:rsidRDefault="00BA44F9" w:rsidP="0039402F">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6777858" w14:textId="77777777" w:rsidR="00BA44F9" w:rsidRPr="00B20AE8" w:rsidRDefault="00BA44F9" w:rsidP="0039402F">
            <w:pPr>
              <w:pStyle w:val="TAC"/>
              <w:rPr>
                <w:lang w:eastAsia="en-GB"/>
              </w:rPr>
            </w:pPr>
            <w:r w:rsidRPr="00B20AE8">
              <w:t>-</w:t>
            </w:r>
          </w:p>
        </w:tc>
      </w:tr>
      <w:tr w:rsidR="004F339F" w:rsidRPr="00B20AE8" w14:paraId="311E35B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FDCF29" w14:textId="77777777" w:rsidR="00BA44F9" w:rsidRPr="00B20AE8" w:rsidRDefault="00BA44F9" w:rsidP="0039402F">
            <w:pPr>
              <w:pStyle w:val="TAL"/>
              <w:rPr>
                <w:lang w:eastAsia="en-GB"/>
              </w:rPr>
            </w:pPr>
            <w:r w:rsidRPr="00B20AE8">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7D012478" w14:textId="77777777" w:rsidR="00BA44F9" w:rsidRPr="00B20AE8" w:rsidRDefault="00BA44F9" w:rsidP="0039402F">
            <w:pPr>
              <w:pStyle w:val="TAL"/>
              <w:rPr>
                <w:lang w:eastAsia="en-GB"/>
              </w:rPr>
            </w:pPr>
            <w:r w:rsidRPr="00B20AE8">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E1103F" w14:textId="77777777" w:rsidR="00BA44F9" w:rsidRPr="00B20AE8" w:rsidRDefault="00BA44F9" w:rsidP="0039402F">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8391614" w14:textId="77777777" w:rsidR="00BA44F9" w:rsidRPr="00B20AE8" w:rsidRDefault="00BA44F9" w:rsidP="0039402F">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110EB42" w14:textId="77777777" w:rsidR="00BA44F9" w:rsidRPr="00B20AE8" w:rsidRDefault="00BA44F9" w:rsidP="0039402F">
            <w:pPr>
              <w:pStyle w:val="TAC"/>
              <w:rPr>
                <w:lang w:eastAsia="en-GB"/>
              </w:rPr>
            </w:pPr>
            <w:r w:rsidRPr="00B20AE8">
              <w:rPr>
                <w:lang w:eastAsia="en-GB"/>
              </w:rPr>
              <w:t>Tested with Error Vector Magnitude</w:t>
            </w:r>
          </w:p>
        </w:tc>
      </w:tr>
      <w:tr w:rsidR="004F339F" w:rsidRPr="00B20AE8" w14:paraId="61AABF3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FEA4BC" w14:textId="77777777" w:rsidR="00BA44F9" w:rsidRPr="00B20AE8" w:rsidRDefault="00BA44F9" w:rsidP="0039402F">
            <w:pPr>
              <w:pStyle w:val="TAL"/>
              <w:rPr>
                <w:lang w:eastAsia="en-GB"/>
              </w:rPr>
            </w:pPr>
            <w:r w:rsidRPr="00B20AE8">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3A02AD8B" w14:textId="77777777" w:rsidR="00BA44F9" w:rsidRPr="00B20AE8" w:rsidRDefault="00BA44F9" w:rsidP="0039402F">
            <w:pPr>
              <w:pStyle w:val="TAL"/>
              <w:rPr>
                <w:lang w:eastAsia="en-GB"/>
              </w:rPr>
            </w:pPr>
            <w:r w:rsidRPr="00B20AE8">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3C8810B"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E0B4AC8" w14:textId="77777777" w:rsidR="00BA44F9" w:rsidRPr="00B20AE8" w:rsidRDefault="00BA44F9" w:rsidP="0039402F">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2408E94"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24845A4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77BAE9" w14:textId="77777777" w:rsidR="00BA44F9" w:rsidRPr="00B20AE8" w:rsidRDefault="00BA44F9" w:rsidP="0039402F">
            <w:pPr>
              <w:pStyle w:val="TAL"/>
              <w:rPr>
                <w:lang w:eastAsia="en-GB"/>
              </w:rPr>
            </w:pPr>
            <w:r w:rsidRPr="00B20AE8">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024A737C" w14:textId="3B9BB643" w:rsidR="00BA44F9" w:rsidRPr="00B20AE8" w:rsidRDefault="00BA44F9"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3D12D1"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B07D3AA" w14:textId="77777777" w:rsidR="00BA44F9" w:rsidRPr="00B20AE8" w:rsidRDefault="00BA44F9" w:rsidP="0039402F">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64FF55A"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340BAA57"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4894FA9" w14:textId="77777777" w:rsidR="00BA44F9" w:rsidRPr="00B20AE8" w:rsidRDefault="00BA44F9" w:rsidP="0039402F">
            <w:pPr>
              <w:pStyle w:val="TAL"/>
              <w:rPr>
                <w:lang w:eastAsia="en-GB"/>
              </w:rPr>
            </w:pPr>
            <w:r w:rsidRPr="00B20AE8">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22C1BA66" w14:textId="77777777" w:rsidR="00BA44F9" w:rsidRPr="00B20AE8" w:rsidRDefault="00BA44F9" w:rsidP="0039402F">
            <w:pPr>
              <w:pStyle w:val="TAL"/>
              <w:rPr>
                <w:lang w:eastAsia="en-GB"/>
              </w:rPr>
            </w:pPr>
            <w:r w:rsidRPr="00B20AE8">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1890C6" w14:textId="77777777" w:rsidR="00BA44F9" w:rsidRPr="00B20AE8" w:rsidRDefault="00BA44F9" w:rsidP="0039402F">
            <w:pPr>
              <w:pStyle w:val="TAC"/>
              <w:rPr>
                <w:lang w:eastAsia="en-GB"/>
              </w:rPr>
            </w:pPr>
            <w:r w:rsidRPr="00B20AE8">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770533" w14:textId="77777777" w:rsidR="00BA44F9" w:rsidRPr="00B20AE8" w:rsidRDefault="00BA44F9" w:rsidP="0039402F">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0F4661" w14:textId="77777777" w:rsidR="00BA44F9" w:rsidRPr="00B20AE8" w:rsidRDefault="00BA44F9" w:rsidP="0039402F">
            <w:pPr>
              <w:pStyle w:val="TAC"/>
              <w:rPr>
                <w:lang w:eastAsia="en-GB"/>
              </w:rPr>
            </w:pPr>
            <w:r w:rsidRPr="00B20AE8">
              <w:t>-</w:t>
            </w:r>
          </w:p>
        </w:tc>
      </w:tr>
      <w:tr w:rsidR="004F339F" w:rsidRPr="00B20AE8" w14:paraId="5956A358"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E92A0CD" w14:textId="77777777" w:rsidR="00BA44F9" w:rsidRPr="00B20AE8" w:rsidRDefault="00BA44F9" w:rsidP="0039402F">
            <w:pPr>
              <w:pStyle w:val="TAL"/>
              <w:rPr>
                <w:lang w:eastAsia="en-GB"/>
              </w:rPr>
            </w:pPr>
            <w:r w:rsidRPr="00B20AE8">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1A2FA01B" w14:textId="77777777" w:rsidR="00BA44F9" w:rsidRPr="00B20AE8" w:rsidRDefault="00BA44F9" w:rsidP="0039402F">
            <w:pPr>
              <w:pStyle w:val="TAL"/>
              <w:rPr>
                <w:lang w:eastAsia="en-GB"/>
              </w:rPr>
            </w:pPr>
            <w:r w:rsidRPr="00B20AE8">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01DF829" w14:textId="77777777" w:rsidR="00BA44F9" w:rsidRPr="00B20AE8" w:rsidRDefault="00BA44F9" w:rsidP="0039402F">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C61A42" w14:textId="77777777" w:rsidR="00BA44F9" w:rsidRPr="00B20AE8" w:rsidRDefault="00BA44F9" w:rsidP="0039402F">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2EA15E4" w14:textId="77777777" w:rsidR="00BA44F9" w:rsidRPr="00B20AE8" w:rsidRDefault="00BA44F9" w:rsidP="0039402F">
            <w:pPr>
              <w:pStyle w:val="TAC"/>
              <w:rPr>
                <w:lang w:eastAsia="en-GB"/>
              </w:rPr>
            </w:pPr>
            <w:r w:rsidRPr="00B20AE8">
              <w:rPr>
                <w:snapToGrid w:val="0"/>
                <w:lang w:eastAsia="zh-CN"/>
              </w:rPr>
              <w:t>SC, ATCR2b (Note)</w:t>
            </w:r>
          </w:p>
        </w:tc>
      </w:tr>
      <w:tr w:rsidR="004F339F" w:rsidRPr="00B20AE8" w14:paraId="40D6414E"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BC546CD" w14:textId="77777777" w:rsidR="00BA44F9" w:rsidRPr="00B20AE8" w:rsidRDefault="00BA44F9" w:rsidP="0039402F">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0A3A0C87" w14:textId="77777777" w:rsidR="00BA44F9" w:rsidRPr="00B20AE8" w:rsidRDefault="00BA44F9" w:rsidP="0039402F">
            <w:pPr>
              <w:pStyle w:val="TAL"/>
              <w:rPr>
                <w:lang w:eastAsia="en-GB"/>
              </w:rPr>
            </w:pPr>
            <w:r w:rsidRPr="00B20AE8">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FFF59CD"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25079B" w14:textId="77777777" w:rsidR="00BA44F9" w:rsidRPr="00B20AE8" w:rsidRDefault="00BA44F9" w:rsidP="0039402F">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1A1A225"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4FC1FA7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6941B55" w14:textId="77777777" w:rsidR="00BA44F9" w:rsidRPr="00B20AE8" w:rsidRDefault="00BA44F9" w:rsidP="0039402F">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2AE98F74" w14:textId="77777777" w:rsidR="00BA44F9" w:rsidRPr="00B20AE8" w:rsidRDefault="00BA44F9" w:rsidP="0039402F">
            <w:pPr>
              <w:pStyle w:val="TAL"/>
              <w:rPr>
                <w:lang w:eastAsia="en-GB"/>
              </w:rPr>
            </w:pPr>
            <w:r w:rsidRPr="00B20AE8">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D312D7B" w14:textId="77777777" w:rsidR="00BA44F9" w:rsidRPr="00B20AE8" w:rsidRDefault="00BA44F9" w:rsidP="0039402F">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2AAA771" w14:textId="77777777" w:rsidR="00BA44F9" w:rsidRPr="00B20AE8" w:rsidRDefault="00BA44F9" w:rsidP="0039402F">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7E67923" w14:textId="77777777" w:rsidR="00BA44F9" w:rsidRPr="00B20AE8" w:rsidRDefault="00BA44F9" w:rsidP="0039402F">
            <w:pPr>
              <w:pStyle w:val="TAC"/>
              <w:rPr>
                <w:lang w:eastAsia="en-GB"/>
              </w:rPr>
            </w:pPr>
            <w:r w:rsidRPr="00B20AE8">
              <w:rPr>
                <w:snapToGrid w:val="0"/>
                <w:lang w:eastAsia="zh-CN"/>
              </w:rPr>
              <w:t>ANTCR2</w:t>
            </w:r>
          </w:p>
        </w:tc>
      </w:tr>
      <w:tr w:rsidR="004F339F" w:rsidRPr="00B20AE8" w14:paraId="39E453C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FB1D33C" w14:textId="77777777" w:rsidR="00BA44F9" w:rsidRPr="00B20AE8" w:rsidRDefault="00BA44F9" w:rsidP="0039402F">
            <w:pPr>
              <w:pStyle w:val="TAL"/>
              <w:rPr>
                <w:lang w:eastAsia="en-GB"/>
              </w:rPr>
            </w:pPr>
            <w:r w:rsidRPr="00B20AE8">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44018D3F" w14:textId="77777777" w:rsidR="00BA44F9" w:rsidRPr="00B20AE8" w:rsidRDefault="00BA44F9" w:rsidP="0039402F">
            <w:pPr>
              <w:pStyle w:val="TAL"/>
              <w:rPr>
                <w:lang w:eastAsia="en-GB"/>
              </w:rPr>
            </w:pPr>
            <w:r w:rsidRPr="00B20AE8">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948BAC"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FBEFA88" w14:textId="77777777" w:rsidR="00BA44F9" w:rsidRPr="00B20AE8" w:rsidRDefault="00BA44F9" w:rsidP="0039402F">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C9E2452"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396E8C8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76FBC8A" w14:textId="77777777" w:rsidR="00BA44F9" w:rsidRPr="00B20AE8" w:rsidRDefault="00BA44F9" w:rsidP="0039402F">
            <w:pPr>
              <w:pStyle w:val="TAL"/>
              <w:rPr>
                <w:lang w:eastAsia="en-GB"/>
              </w:rPr>
            </w:pPr>
            <w:r w:rsidRPr="00B20AE8">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64A09E2C" w14:textId="77777777" w:rsidR="00BA44F9" w:rsidRPr="00B20AE8" w:rsidRDefault="00BA44F9" w:rsidP="0039402F">
            <w:pPr>
              <w:pStyle w:val="TAL"/>
              <w:rPr>
                <w:lang w:eastAsia="en-GB"/>
              </w:rPr>
            </w:pPr>
            <w:r w:rsidRPr="00B20AE8">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0E0E5FD"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EE3D2E2" w14:textId="77777777" w:rsidR="00BA44F9" w:rsidRPr="00B20AE8" w:rsidRDefault="00BA44F9" w:rsidP="0039402F">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51DF5E2"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3251361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11133E9" w14:textId="77777777" w:rsidR="00BA44F9" w:rsidRPr="00B20AE8" w:rsidRDefault="00BA44F9" w:rsidP="0039402F">
            <w:pPr>
              <w:pStyle w:val="TAL"/>
              <w:rPr>
                <w:lang w:eastAsia="en-GB"/>
              </w:rPr>
            </w:pPr>
            <w:r w:rsidRPr="00B20AE8">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6C0165EE" w14:textId="77777777" w:rsidR="00BA44F9" w:rsidRPr="00B20AE8" w:rsidRDefault="00BA44F9" w:rsidP="0039402F">
            <w:pPr>
              <w:pStyle w:val="TAL"/>
              <w:rPr>
                <w:lang w:eastAsia="en-GB"/>
              </w:rPr>
            </w:pPr>
            <w:r w:rsidRPr="00B20AE8">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CB05812"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2F60B6" w14:textId="77777777" w:rsidR="00BA44F9" w:rsidRPr="00B20AE8" w:rsidRDefault="00BA44F9" w:rsidP="0039402F">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89E0C79" w14:textId="61E87265" w:rsidR="00BA44F9" w:rsidRPr="00B20AE8" w:rsidRDefault="00BA44F9" w:rsidP="0039402F">
            <w:pPr>
              <w:pStyle w:val="TAC"/>
              <w:rPr>
                <w:lang w:eastAsia="en-GB"/>
              </w:rPr>
            </w:pPr>
            <w:r w:rsidRPr="00B20AE8">
              <w:rPr>
                <w:snapToGrid w:val="0"/>
                <w:lang w:eastAsia="zh-CN"/>
              </w:rPr>
              <w:t>Same TC as used in 6.6</w:t>
            </w:r>
            <w:r w:rsidR="003D3C64">
              <w:rPr>
                <w:snapToGrid w:val="0"/>
                <w:lang w:eastAsia="zh-CN"/>
              </w:rPr>
              <w:t xml:space="preserve"> </w:t>
            </w:r>
          </w:p>
        </w:tc>
      </w:tr>
      <w:tr w:rsidR="004F339F" w:rsidRPr="00B20AE8" w14:paraId="02EEA59C"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09478FA" w14:textId="77777777" w:rsidR="003B2DEF" w:rsidRPr="00B20AE8" w:rsidRDefault="003B2DEF" w:rsidP="0039402F">
            <w:pPr>
              <w:pStyle w:val="TAL"/>
              <w:rPr>
                <w:lang w:eastAsia="en-GB"/>
              </w:rPr>
            </w:pPr>
            <w:r w:rsidRPr="00B20AE8">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0AF1F540" w14:textId="77777777" w:rsidR="003B2DEF" w:rsidRPr="00B20AE8" w:rsidRDefault="00BA44F9" w:rsidP="0039402F">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7F5A5769" w14:textId="77777777" w:rsidR="003B2DEF" w:rsidRPr="00B20AE8" w:rsidRDefault="003D5832" w:rsidP="0039402F">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47D85C11" w14:textId="77777777" w:rsidR="003B2DEF" w:rsidRPr="00B20AE8" w:rsidRDefault="003D5832" w:rsidP="0039402F">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5250DB01" w14:textId="77777777" w:rsidR="003B2DEF" w:rsidRPr="00B20AE8" w:rsidRDefault="003D5832" w:rsidP="0039402F">
            <w:pPr>
              <w:pStyle w:val="TAC"/>
              <w:rPr>
                <w:lang w:eastAsia="en-GB"/>
              </w:rPr>
            </w:pPr>
            <w:r w:rsidRPr="00B20AE8">
              <w:rPr>
                <w:rFonts w:eastAsia="MS Mincho"/>
                <w:lang w:eastAsia="en-GB"/>
              </w:rPr>
              <w:t>ATCR4b</w:t>
            </w:r>
          </w:p>
        </w:tc>
      </w:tr>
      <w:tr w:rsidR="004F339F" w:rsidRPr="00B20AE8" w14:paraId="31CAB48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85408E6" w14:textId="77777777" w:rsidR="00BA44F9" w:rsidRPr="00B20AE8" w:rsidRDefault="00BA44F9" w:rsidP="0039402F">
            <w:pPr>
              <w:pStyle w:val="TAL"/>
              <w:rPr>
                <w:lang w:eastAsia="en-GB"/>
              </w:rPr>
            </w:pPr>
            <w:r w:rsidRPr="00B20AE8">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6AE60E03" w14:textId="77777777" w:rsidR="00BA44F9" w:rsidRPr="00B20AE8" w:rsidRDefault="00BA44F9" w:rsidP="0039402F">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16B46B40"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28327EE"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C9F9959" w14:textId="77777777" w:rsidR="00BA44F9" w:rsidRPr="00B20AE8" w:rsidRDefault="00BA44F9" w:rsidP="0039402F">
            <w:pPr>
              <w:pStyle w:val="TAC"/>
              <w:rPr>
                <w:rFonts w:eastAsia="MS Mincho"/>
                <w:lang w:eastAsia="en-GB"/>
              </w:rPr>
            </w:pPr>
            <w:r w:rsidRPr="00B20AE8">
              <w:rPr>
                <w:rFonts w:eastAsia="MS Mincho"/>
                <w:lang w:eastAsia="en-GB"/>
              </w:rPr>
              <w:t>ATCR4b</w:t>
            </w:r>
          </w:p>
        </w:tc>
      </w:tr>
      <w:tr w:rsidR="004F339F" w:rsidRPr="00B20AE8" w14:paraId="69411AF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487CD75E" w14:textId="77777777" w:rsidR="00BA44F9" w:rsidRPr="00B20AE8" w:rsidRDefault="00BA44F9" w:rsidP="0039402F">
            <w:pPr>
              <w:pStyle w:val="TAL"/>
              <w:rPr>
                <w:lang w:eastAsia="en-GB"/>
              </w:rPr>
            </w:pPr>
            <w:r w:rsidRPr="00B20AE8">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785F04B1" w14:textId="77777777" w:rsidR="00BA44F9" w:rsidRPr="00B20AE8" w:rsidRDefault="00BA44F9" w:rsidP="0039402F">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7043E871"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83937D9"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6208953" w14:textId="77777777" w:rsidR="00BA44F9" w:rsidRPr="00B20AE8" w:rsidRDefault="00BA44F9" w:rsidP="0039402F">
            <w:pPr>
              <w:pStyle w:val="TAC"/>
              <w:rPr>
                <w:rFonts w:eastAsia="MS Mincho"/>
                <w:lang w:eastAsia="en-GB"/>
              </w:rPr>
            </w:pPr>
            <w:r w:rsidRPr="00B20AE8">
              <w:rPr>
                <w:rFonts w:eastAsia="MS Mincho"/>
                <w:lang w:eastAsia="en-GB"/>
              </w:rPr>
              <w:t>ATCR4b</w:t>
            </w:r>
          </w:p>
        </w:tc>
      </w:tr>
      <w:tr w:rsidR="004F339F" w:rsidRPr="00B20AE8" w14:paraId="2CBAF43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01B4E342" w14:textId="77777777" w:rsidR="00BA44F9" w:rsidRPr="00B20AE8" w:rsidRDefault="00BA44F9" w:rsidP="0039402F">
            <w:pPr>
              <w:pStyle w:val="TAL"/>
              <w:rPr>
                <w:lang w:eastAsia="en-GB"/>
              </w:rPr>
            </w:pPr>
            <w:r w:rsidRPr="00B20AE8">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7F06D0" w14:textId="77777777" w:rsidR="00BA44F9" w:rsidRPr="00B20AE8" w:rsidRDefault="00BA44F9" w:rsidP="0039402F">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0B351702" w14:textId="77777777" w:rsidR="00BA44F9" w:rsidRPr="00B20AE8" w:rsidRDefault="00BA44F9" w:rsidP="0039402F">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EC0701C" w14:textId="77777777" w:rsidR="00BA44F9" w:rsidRPr="00B20AE8" w:rsidRDefault="00BA44F9" w:rsidP="0039402F">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799A77C" w14:textId="77777777" w:rsidR="00BA44F9" w:rsidRPr="00B20AE8" w:rsidRDefault="00BA44F9" w:rsidP="0039402F">
            <w:pPr>
              <w:pStyle w:val="TAC"/>
              <w:rPr>
                <w:rFonts w:eastAsia="MS Mincho"/>
                <w:lang w:eastAsia="en-GB"/>
              </w:rPr>
            </w:pPr>
            <w:r w:rsidRPr="00B20AE8">
              <w:rPr>
                <w:rFonts w:eastAsia="MS Mincho"/>
                <w:lang w:eastAsia="en-GB"/>
              </w:rPr>
              <w:t>ATCR1, ANTCR2</w:t>
            </w:r>
          </w:p>
        </w:tc>
      </w:tr>
      <w:tr w:rsidR="004F339F" w:rsidRPr="00B20AE8" w14:paraId="104A71B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B370C31" w14:textId="77777777" w:rsidR="00BA44F9" w:rsidRPr="00B20AE8" w:rsidRDefault="00BA44F9" w:rsidP="0039402F">
            <w:pPr>
              <w:pStyle w:val="TAL"/>
              <w:rPr>
                <w:lang w:eastAsia="en-GB"/>
              </w:rPr>
            </w:pPr>
            <w:r w:rsidRPr="00B20AE8">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29DB681A" w14:textId="77777777" w:rsidR="00BA44F9" w:rsidRPr="00B20AE8" w:rsidRDefault="00BA44F9" w:rsidP="0039402F">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61357F0A" w14:textId="77777777" w:rsidR="00BA44F9" w:rsidRPr="00B20AE8" w:rsidRDefault="00BA44F9" w:rsidP="0039402F">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5C579B6A" w14:textId="77777777" w:rsidR="00BA44F9" w:rsidRPr="00B20AE8" w:rsidRDefault="00BA44F9" w:rsidP="0039402F">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7F22A38" w14:textId="77777777" w:rsidR="00BA44F9" w:rsidRPr="00B20AE8" w:rsidRDefault="00BA44F9" w:rsidP="0039402F">
            <w:pPr>
              <w:pStyle w:val="TAC"/>
              <w:rPr>
                <w:rFonts w:eastAsia="MS Mincho"/>
                <w:lang w:eastAsia="en-GB"/>
              </w:rPr>
            </w:pPr>
            <w:r w:rsidRPr="00B20AE8">
              <w:rPr>
                <w:rFonts w:eastAsia="MS Mincho"/>
                <w:lang w:eastAsia="en-GB"/>
              </w:rPr>
              <w:t>ATCR2a, ANTCR2</w:t>
            </w:r>
          </w:p>
        </w:tc>
      </w:tr>
      <w:tr w:rsidR="004F339F" w:rsidRPr="00B20AE8" w14:paraId="0D05DF1B"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2F995B6" w14:textId="77777777" w:rsidR="00BA44F9" w:rsidRPr="00B20AE8" w:rsidRDefault="00BA44F9" w:rsidP="0039402F">
            <w:pPr>
              <w:pStyle w:val="TAL"/>
              <w:rPr>
                <w:lang w:eastAsia="en-GB"/>
              </w:rPr>
            </w:pPr>
            <w:r w:rsidRPr="00B20AE8">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0BF10FE2" w14:textId="77777777" w:rsidR="00BA44F9" w:rsidRPr="00B20AE8" w:rsidRDefault="00BA44F9" w:rsidP="0039402F">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39FAFD63" w14:textId="77777777" w:rsidR="00BA44F9" w:rsidRPr="00B20AE8" w:rsidRDefault="00BA44F9" w:rsidP="0039402F">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6CD77FDA" w14:textId="77777777" w:rsidR="00BA44F9" w:rsidRPr="00B20AE8" w:rsidRDefault="00BA44F9" w:rsidP="0039402F">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250B393" w14:textId="77777777" w:rsidR="00BA44F9" w:rsidRPr="00B20AE8" w:rsidRDefault="00BA44F9" w:rsidP="0039402F">
            <w:pPr>
              <w:pStyle w:val="TAC"/>
              <w:rPr>
                <w:rFonts w:eastAsia="MS Mincho"/>
                <w:lang w:eastAsia="en-GB"/>
              </w:rPr>
            </w:pPr>
            <w:r w:rsidRPr="00B20AE8">
              <w:rPr>
                <w:rFonts w:eastAsia="MS Mincho"/>
                <w:lang w:eastAsia="en-GB"/>
              </w:rPr>
              <w:t>ATCR2a, ANTCR2</w:t>
            </w:r>
          </w:p>
        </w:tc>
      </w:tr>
      <w:tr w:rsidR="004F339F" w:rsidRPr="00B20AE8" w14:paraId="266E6367"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354CB3F9" w14:textId="77777777" w:rsidR="00BA44F9" w:rsidRPr="00B20AE8" w:rsidRDefault="00BA44F9" w:rsidP="0039402F">
            <w:pPr>
              <w:pStyle w:val="TAL"/>
              <w:rPr>
                <w:lang w:eastAsia="en-GB"/>
              </w:rPr>
            </w:pPr>
            <w:r w:rsidRPr="00B20AE8">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5AA134E4" w14:textId="77777777" w:rsidR="00BA44F9" w:rsidRPr="00B20AE8" w:rsidRDefault="00BA44F9" w:rsidP="0039402F">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7576FC12" w14:textId="77777777" w:rsidR="00BA44F9" w:rsidRPr="00B20AE8" w:rsidRDefault="00BA44F9" w:rsidP="0039402F">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0B1384B" w14:textId="77777777" w:rsidR="00BA44F9" w:rsidRPr="00B20AE8" w:rsidRDefault="00BA44F9" w:rsidP="0039402F">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59C99BE4" w14:textId="77777777" w:rsidR="00BA44F9" w:rsidRPr="00B20AE8" w:rsidRDefault="00BA44F9" w:rsidP="0039402F">
            <w:pPr>
              <w:pStyle w:val="TAC"/>
              <w:rPr>
                <w:rFonts w:eastAsia="MS Mincho"/>
                <w:lang w:eastAsia="en-GB"/>
              </w:rPr>
            </w:pPr>
            <w:r w:rsidRPr="00B20AE8">
              <w:rPr>
                <w:rFonts w:eastAsia="MS Mincho"/>
                <w:lang w:eastAsia="en-GB"/>
              </w:rPr>
              <w:t>ATCR2a, ANTCR2</w:t>
            </w:r>
          </w:p>
        </w:tc>
      </w:tr>
      <w:tr w:rsidR="004F339F" w:rsidRPr="00B20AE8" w14:paraId="46C2D45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3E83DA2" w14:textId="77777777" w:rsidR="00BA44F9" w:rsidRPr="00B20AE8" w:rsidRDefault="00BA44F9" w:rsidP="0039402F">
            <w:pPr>
              <w:pStyle w:val="TAL"/>
              <w:rPr>
                <w:lang w:eastAsia="en-GB"/>
              </w:rPr>
            </w:pPr>
            <w:r w:rsidRPr="00B20AE8">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2F915A2D" w14:textId="77777777" w:rsidR="00BA44F9" w:rsidRPr="00B20AE8" w:rsidRDefault="00BA44F9" w:rsidP="0039402F">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763D4098"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6E3F5AA"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2544AB6" w14:textId="77777777" w:rsidR="00BA44F9" w:rsidRPr="00B20AE8" w:rsidRDefault="00BA44F9" w:rsidP="0039402F">
            <w:pPr>
              <w:pStyle w:val="TAC"/>
              <w:rPr>
                <w:rFonts w:eastAsia="MS Mincho"/>
                <w:lang w:eastAsia="en-GB"/>
              </w:rPr>
            </w:pPr>
            <w:r w:rsidRPr="00B20AE8">
              <w:rPr>
                <w:rFonts w:eastAsia="MS Mincho"/>
                <w:lang w:eastAsia="en-GB"/>
              </w:rPr>
              <w:t>ATCR4b</w:t>
            </w:r>
          </w:p>
        </w:tc>
      </w:tr>
      <w:tr w:rsidR="00BA44F9" w:rsidRPr="00B20AE8" w14:paraId="46AC0FD3" w14:textId="77777777" w:rsidTr="006A2BF1">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3B585470" w14:textId="77777777" w:rsidR="00BA44F9" w:rsidRPr="00B20AE8" w:rsidRDefault="00BA44F9" w:rsidP="0039402F">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14:paraId="51E7E1E6" w14:textId="77777777" w:rsidR="00DD6845" w:rsidRPr="00B20AE8" w:rsidRDefault="00DD6845" w:rsidP="0039402F">
      <w:pPr>
        <w:rPr>
          <w:snapToGrid w:val="0"/>
          <w:lang w:eastAsia="zh-CN"/>
        </w:rPr>
      </w:pPr>
    </w:p>
    <w:p w14:paraId="47D22300" w14:textId="77777777" w:rsidR="00B050B9" w:rsidRPr="00B20AE8" w:rsidRDefault="00B050B9" w:rsidP="00B050B9">
      <w:pPr>
        <w:pStyle w:val="Heading2"/>
      </w:pPr>
      <w:bookmarkStart w:id="1460" w:name="_Toc21122910"/>
      <w:bookmarkStart w:id="1461" w:name="_Toc45907103"/>
      <w:bookmarkStart w:id="1462" w:name="_Toc53181207"/>
      <w:bookmarkStart w:id="1463" w:name="_Toc61117027"/>
      <w:bookmarkStart w:id="1464" w:name="_Toc67080879"/>
      <w:bookmarkStart w:id="1465" w:name="_Toc68770231"/>
      <w:bookmarkStart w:id="1466" w:name="_Toc74755294"/>
      <w:bookmarkStart w:id="1467" w:name="_Toc76506218"/>
      <w:bookmarkStart w:id="1468" w:name="_Toc83113137"/>
      <w:bookmarkStart w:id="1469" w:name="_Toc89876340"/>
      <w:bookmarkStart w:id="1470" w:name="_Toc98711240"/>
      <w:bookmarkStart w:id="1471" w:name="_Toc145097107"/>
      <w:bookmarkStart w:id="1472" w:name="_Toc161848357"/>
      <w:r w:rsidRPr="00B20AE8">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639586CC" w14:textId="77777777" w:rsidR="003B2DEF" w:rsidRPr="00B20AE8" w:rsidRDefault="003B2DEF" w:rsidP="00673E8E">
      <w:pPr>
        <w:pStyle w:val="Heading3"/>
      </w:pPr>
      <w:bookmarkStart w:id="1473" w:name="_Toc21122911"/>
      <w:bookmarkStart w:id="1474" w:name="_Toc45907104"/>
      <w:bookmarkStart w:id="1475" w:name="_Toc53181208"/>
      <w:bookmarkStart w:id="1476" w:name="_Toc61117028"/>
      <w:bookmarkStart w:id="1477" w:name="_Toc67080880"/>
      <w:bookmarkStart w:id="1478" w:name="_Toc68770232"/>
      <w:bookmarkStart w:id="1479" w:name="_Toc74755295"/>
      <w:bookmarkStart w:id="1480" w:name="_Toc76506219"/>
      <w:bookmarkStart w:id="1481" w:name="_Toc83113138"/>
      <w:bookmarkStart w:id="1482" w:name="_Toc89876341"/>
      <w:bookmarkStart w:id="1483" w:name="_Toc98711241"/>
      <w:bookmarkStart w:id="1484" w:name="_Toc145097108"/>
      <w:bookmarkStart w:id="1485" w:name="_Toc161848358"/>
      <w:r w:rsidRPr="00B20AE8">
        <w:t>5.4.1</w:t>
      </w:r>
      <w:r w:rsidRPr="00B20AE8">
        <w:tab/>
        <w:t>AAS BS operating bands with multi-band dependencies supporting MSR operation</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7A612B1B" w14:textId="77777777" w:rsidR="003B2DEF" w:rsidRPr="00B20AE8" w:rsidRDefault="003B2DEF" w:rsidP="0039402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0" w:type="auto"/>
        <w:jc w:val="center"/>
        <w:tblLayout w:type="fixed"/>
        <w:tblLook w:val="04A0" w:firstRow="1" w:lastRow="0" w:firstColumn="1" w:lastColumn="0" w:noHBand="0" w:noVBand="1"/>
      </w:tblPr>
      <w:tblGrid>
        <w:gridCol w:w="467"/>
        <w:gridCol w:w="469"/>
        <w:gridCol w:w="4275"/>
        <w:gridCol w:w="2552"/>
        <w:gridCol w:w="1134"/>
        <w:gridCol w:w="960"/>
      </w:tblGrid>
      <w:tr w:rsidR="003D3C64" w:rsidRPr="00B20AE8" w14:paraId="038602A4" w14:textId="77777777" w:rsidTr="006A2BF1">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7CBF9355" w14:textId="2166ECC7" w:rsidR="003D3C64" w:rsidRPr="00B20AE8" w:rsidRDefault="003D3C64" w:rsidP="0039402F">
            <w:pPr>
              <w:pStyle w:val="TAH"/>
              <w:rPr>
                <w:lang w:eastAsia="en-GB"/>
              </w:rPr>
            </w:pPr>
            <w:r w:rsidRPr="00B20AE8">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50E833BA" w14:textId="77D9EE7F" w:rsidR="003D3C64" w:rsidRPr="00B20AE8" w:rsidRDefault="003D3C64" w:rsidP="0039402F">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7153458" w14:textId="77777777" w:rsidR="003D3C64" w:rsidRPr="00B20AE8" w:rsidRDefault="003D3C64" w:rsidP="0039402F">
            <w:pPr>
              <w:pStyle w:val="TAH"/>
              <w:rPr>
                <w:lang w:eastAsia="en-GB"/>
              </w:rPr>
            </w:pPr>
            <w:r w:rsidRPr="00B20AE8">
              <w:rPr>
                <w:lang w:eastAsia="en-GB"/>
              </w:rPr>
              <w:t>Test configuration for MBT</w:t>
            </w:r>
          </w:p>
        </w:tc>
      </w:tr>
      <w:tr w:rsidR="003D3C64" w:rsidRPr="00B20AE8" w14:paraId="525CA100" w14:textId="77777777" w:rsidTr="006A2BF1">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47200BFE" w14:textId="77777777" w:rsidR="003D3C64" w:rsidRPr="00B20AE8" w:rsidRDefault="003D3C64" w:rsidP="0039402F">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3378F4E1" w14:textId="492BB101" w:rsidR="003D3C64" w:rsidRPr="00B20AE8" w:rsidRDefault="003D3C64" w:rsidP="0039402F">
            <w:pPr>
              <w:pStyle w:val="TAH"/>
              <w:rPr>
                <w:lang w:eastAsia="en-GB"/>
              </w:rPr>
            </w:pPr>
            <w:r w:rsidRPr="00B20AE8">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42571AE7" w14:textId="77777777" w:rsidR="003D3C64" w:rsidRPr="00B20AE8" w:rsidRDefault="003D3C64" w:rsidP="0039402F">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2AFEE7B" w14:textId="77777777" w:rsidR="003D3C64" w:rsidRPr="00B20AE8" w:rsidRDefault="003D3C64" w:rsidP="0039402F">
            <w:pPr>
              <w:pStyle w:val="TAH"/>
              <w:rPr>
                <w:lang w:eastAsia="en-GB"/>
              </w:rPr>
            </w:pPr>
            <w:r w:rsidRPr="00B20AE8">
              <w:rPr>
                <w:lang w:eastAsia="zh-CN"/>
              </w:rPr>
              <w:t>BC3</w:t>
            </w:r>
          </w:p>
        </w:tc>
      </w:tr>
      <w:tr w:rsidR="004F339F" w:rsidRPr="00B20AE8" w14:paraId="675CC67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6995F4E" w14:textId="77777777" w:rsidR="003B2DEF" w:rsidRPr="00B20AE8" w:rsidRDefault="003B2DEF" w:rsidP="0039402F">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04EA192B" w14:textId="77777777" w:rsidR="003B2DEF" w:rsidRPr="00B20AE8" w:rsidRDefault="00BA44F9" w:rsidP="0039402F">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3D43454" w14:textId="77777777" w:rsidR="003B2DEF" w:rsidRPr="00B20AE8" w:rsidRDefault="003B2DEF"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EE84CB7" w14:textId="77777777" w:rsidR="003B2DEF" w:rsidRPr="00B20AE8" w:rsidRDefault="003B2DEF"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D3C5EC" w14:textId="77777777" w:rsidR="003B2DEF" w:rsidRPr="00B20AE8" w:rsidRDefault="003B2DEF" w:rsidP="0039402F">
            <w:pPr>
              <w:pStyle w:val="TAC"/>
              <w:rPr>
                <w:lang w:eastAsia="en-GB"/>
              </w:rPr>
            </w:pPr>
            <w:r w:rsidRPr="00B20AE8">
              <w:rPr>
                <w:lang w:eastAsia="en-GB"/>
              </w:rPr>
              <w:t>ATCR5a</w:t>
            </w:r>
          </w:p>
        </w:tc>
      </w:tr>
      <w:tr w:rsidR="004F339F" w:rsidRPr="00B20AE8" w14:paraId="7A86C45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D3704B1" w14:textId="77777777" w:rsidR="00BA44F9" w:rsidRPr="00B20AE8" w:rsidRDefault="00BA44F9" w:rsidP="0039402F">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72BBFA5A" w14:textId="77777777" w:rsidR="00BA44F9" w:rsidRPr="00B20AE8" w:rsidRDefault="00BA44F9" w:rsidP="0039402F">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308038DF"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2128553"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B919179" w14:textId="77777777" w:rsidR="00BA44F9" w:rsidRPr="00B20AE8" w:rsidRDefault="00BA44F9" w:rsidP="0039402F">
            <w:pPr>
              <w:pStyle w:val="TAC"/>
              <w:rPr>
                <w:lang w:eastAsia="en-GB"/>
              </w:rPr>
            </w:pPr>
            <w:r w:rsidRPr="00B20AE8">
              <w:rPr>
                <w:lang w:eastAsia="zh-CN"/>
              </w:rPr>
              <w:t>-</w:t>
            </w:r>
          </w:p>
        </w:tc>
      </w:tr>
      <w:tr w:rsidR="004F339F" w:rsidRPr="00B20AE8" w14:paraId="49312BB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F283C31" w14:textId="26C0D12C" w:rsidR="00BA44F9" w:rsidRPr="00B20AE8" w:rsidRDefault="003D3C64" w:rsidP="0039402F">
            <w:pPr>
              <w:pStyle w:val="TAL"/>
              <w:rPr>
                <w:lang w:eastAsia="en-GB"/>
              </w:rPr>
            </w:pPr>
            <w:r>
              <w:rPr>
                <w:lang w:eastAsia="en-GB"/>
              </w:rPr>
              <w:t xml:space="preserve"> </w:t>
            </w:r>
            <w:r w:rsidR="00BA44F9" w:rsidRPr="00B20AE8">
              <w:rPr>
                <w:lang w:eastAsia="en-GB"/>
              </w:rPr>
              <w:t>6.3.2</w:t>
            </w:r>
          </w:p>
        </w:tc>
        <w:tc>
          <w:tcPr>
            <w:tcW w:w="4275" w:type="dxa"/>
            <w:tcBorders>
              <w:top w:val="nil"/>
              <w:left w:val="nil"/>
              <w:bottom w:val="single" w:sz="4" w:space="0" w:color="auto"/>
              <w:right w:val="single" w:sz="4" w:space="0" w:color="auto"/>
            </w:tcBorders>
            <w:shd w:val="clear" w:color="auto" w:fill="auto"/>
            <w:noWrap/>
            <w:hideMark/>
          </w:tcPr>
          <w:p w14:paraId="6599E8F5" w14:textId="77777777" w:rsidR="00BA44F9" w:rsidRPr="00B20AE8" w:rsidRDefault="00BA44F9" w:rsidP="0039402F">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5C8AF1F1"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9709CD1"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3CD7D7" w14:textId="77777777" w:rsidR="00BA44F9" w:rsidRPr="00B20AE8" w:rsidRDefault="00BA44F9" w:rsidP="0039402F">
            <w:pPr>
              <w:pStyle w:val="TAC"/>
              <w:rPr>
                <w:lang w:eastAsia="en-GB"/>
              </w:rPr>
            </w:pPr>
            <w:r w:rsidRPr="00B20AE8">
              <w:rPr>
                <w:lang w:eastAsia="en-GB"/>
              </w:rPr>
              <w:t>ATCR5a</w:t>
            </w:r>
          </w:p>
        </w:tc>
      </w:tr>
      <w:tr w:rsidR="004F339F" w:rsidRPr="00B20AE8" w14:paraId="3825C38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6813A7" w14:textId="09690533" w:rsidR="00BA44F9" w:rsidRPr="00B20AE8" w:rsidRDefault="003D3C64" w:rsidP="0039402F">
            <w:pPr>
              <w:pStyle w:val="TAL"/>
              <w:rPr>
                <w:lang w:eastAsia="en-GB"/>
              </w:rPr>
            </w:pPr>
            <w:r>
              <w:rPr>
                <w:lang w:eastAsia="en-GB"/>
              </w:rPr>
              <w:t xml:space="preserve"> </w:t>
            </w:r>
            <w:r w:rsidR="00BA44F9" w:rsidRPr="00B20AE8">
              <w:rPr>
                <w:lang w:eastAsia="en-GB"/>
              </w:rPr>
              <w:t>6.3.3</w:t>
            </w:r>
          </w:p>
        </w:tc>
        <w:tc>
          <w:tcPr>
            <w:tcW w:w="4275" w:type="dxa"/>
            <w:tcBorders>
              <w:top w:val="nil"/>
              <w:left w:val="nil"/>
              <w:bottom w:val="single" w:sz="4" w:space="0" w:color="auto"/>
              <w:right w:val="single" w:sz="4" w:space="0" w:color="auto"/>
            </w:tcBorders>
            <w:shd w:val="clear" w:color="auto" w:fill="auto"/>
            <w:noWrap/>
            <w:hideMark/>
          </w:tcPr>
          <w:p w14:paraId="79C6E2A1" w14:textId="77777777" w:rsidR="00BA44F9" w:rsidRPr="00B20AE8" w:rsidRDefault="00BA44F9" w:rsidP="0039402F">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5DF12928" w14:textId="77777777" w:rsidR="00BA44F9" w:rsidRPr="00B20AE8" w:rsidRDefault="00BA44F9" w:rsidP="0039402F">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07C4C850" w14:textId="77777777" w:rsidR="00BA44F9" w:rsidRPr="00B20AE8" w:rsidRDefault="00BA44F9" w:rsidP="0039402F">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14:paraId="2345644E" w14:textId="77777777" w:rsidR="00BA44F9" w:rsidRPr="00B20AE8" w:rsidRDefault="00BA44F9" w:rsidP="0039402F">
            <w:pPr>
              <w:pStyle w:val="TAC"/>
              <w:rPr>
                <w:lang w:eastAsia="en-GB"/>
              </w:rPr>
            </w:pPr>
            <w:r w:rsidRPr="00B20AE8">
              <w:rPr>
                <w:lang w:eastAsia="zh-CN"/>
              </w:rPr>
              <w:t>-</w:t>
            </w:r>
          </w:p>
        </w:tc>
      </w:tr>
      <w:tr w:rsidR="004F339F" w:rsidRPr="00B20AE8" w14:paraId="0C9013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C9E410" w14:textId="77777777" w:rsidR="00BA44F9" w:rsidRPr="00B20AE8" w:rsidRDefault="00BA44F9" w:rsidP="0039402F">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2B3EF622" w14:textId="77777777" w:rsidR="00BA44F9" w:rsidRPr="00B20AE8" w:rsidRDefault="00BA44F9" w:rsidP="0039402F">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2975324C"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10174D14"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68F4A5F8" w14:textId="77777777" w:rsidR="00BA44F9" w:rsidRPr="00B20AE8" w:rsidRDefault="00BA44F9" w:rsidP="0039402F">
            <w:pPr>
              <w:pStyle w:val="TAC"/>
              <w:rPr>
                <w:lang w:eastAsia="en-GB"/>
              </w:rPr>
            </w:pPr>
            <w:r w:rsidRPr="00B20AE8">
              <w:rPr>
                <w:lang w:eastAsia="zh-CN"/>
              </w:rPr>
              <w:t>-</w:t>
            </w:r>
          </w:p>
        </w:tc>
      </w:tr>
      <w:tr w:rsidR="004F339F" w:rsidRPr="00B20AE8" w14:paraId="3202AF2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E4ED17A" w14:textId="1F9DE668" w:rsidR="00BA44F9" w:rsidRPr="00B20AE8" w:rsidRDefault="003D3C64" w:rsidP="0039402F">
            <w:pPr>
              <w:pStyle w:val="TAL"/>
              <w:rPr>
                <w:lang w:eastAsia="en-GB"/>
              </w:rPr>
            </w:pPr>
            <w:r>
              <w:rPr>
                <w:lang w:eastAsia="en-GB"/>
              </w:rPr>
              <w:t xml:space="preserve"> </w:t>
            </w:r>
            <w:r w:rsidR="00BA44F9" w:rsidRPr="00B20AE8">
              <w:rPr>
                <w:lang w:eastAsia="en-GB"/>
              </w:rPr>
              <w:t>6.4.2</w:t>
            </w:r>
          </w:p>
        </w:tc>
        <w:tc>
          <w:tcPr>
            <w:tcW w:w="4275" w:type="dxa"/>
            <w:tcBorders>
              <w:top w:val="nil"/>
              <w:left w:val="nil"/>
              <w:bottom w:val="single" w:sz="4" w:space="0" w:color="auto"/>
              <w:right w:val="single" w:sz="4" w:space="0" w:color="auto"/>
            </w:tcBorders>
            <w:shd w:val="clear" w:color="auto" w:fill="auto"/>
            <w:noWrap/>
            <w:hideMark/>
          </w:tcPr>
          <w:p w14:paraId="00C6E6B4" w14:textId="77777777" w:rsidR="00BA44F9" w:rsidRPr="00B20AE8" w:rsidRDefault="00BA44F9" w:rsidP="0039402F">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698D2F66" w14:textId="77777777" w:rsidR="00BA44F9" w:rsidRPr="00B20AE8" w:rsidRDefault="00BA44F9" w:rsidP="0039402F">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14:paraId="68605C1B"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3BA6D5F" w14:textId="77777777" w:rsidR="00BA44F9" w:rsidRPr="00B20AE8" w:rsidRDefault="00BA44F9" w:rsidP="0039402F">
            <w:pPr>
              <w:pStyle w:val="TAC"/>
              <w:rPr>
                <w:lang w:eastAsia="en-GB"/>
              </w:rPr>
            </w:pPr>
            <w:r w:rsidRPr="00B20AE8">
              <w:rPr>
                <w:lang w:eastAsia="zh-CN"/>
              </w:rPr>
              <w:t>-</w:t>
            </w:r>
          </w:p>
        </w:tc>
      </w:tr>
      <w:tr w:rsidR="004F339F" w:rsidRPr="00B20AE8" w14:paraId="1D1307A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0541C2" w14:textId="2811A41B" w:rsidR="00BA44F9" w:rsidRPr="00B20AE8" w:rsidRDefault="003D3C64" w:rsidP="0039402F">
            <w:pPr>
              <w:pStyle w:val="TAL"/>
              <w:rPr>
                <w:lang w:eastAsia="en-GB"/>
              </w:rPr>
            </w:pPr>
            <w:r>
              <w:rPr>
                <w:lang w:eastAsia="en-GB"/>
              </w:rPr>
              <w:t xml:space="preserve"> </w:t>
            </w:r>
            <w:r w:rsidR="00BA44F9" w:rsidRPr="00B20AE8">
              <w:rPr>
                <w:lang w:eastAsia="en-GB"/>
              </w:rPr>
              <w:t>6.4.3</w:t>
            </w:r>
          </w:p>
        </w:tc>
        <w:tc>
          <w:tcPr>
            <w:tcW w:w="4275" w:type="dxa"/>
            <w:tcBorders>
              <w:top w:val="nil"/>
              <w:left w:val="nil"/>
              <w:bottom w:val="single" w:sz="4" w:space="0" w:color="auto"/>
              <w:right w:val="single" w:sz="4" w:space="0" w:color="auto"/>
            </w:tcBorders>
            <w:shd w:val="clear" w:color="auto" w:fill="auto"/>
            <w:noWrap/>
            <w:hideMark/>
          </w:tcPr>
          <w:p w14:paraId="60B86EDD" w14:textId="77777777" w:rsidR="00BA44F9" w:rsidRPr="00B20AE8" w:rsidRDefault="00BA44F9" w:rsidP="0039402F">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1E8207C1"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D702710"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2979A9B" w14:textId="77777777" w:rsidR="00BA44F9" w:rsidRPr="00B20AE8" w:rsidRDefault="00BA44F9" w:rsidP="0039402F">
            <w:pPr>
              <w:pStyle w:val="TAC"/>
              <w:rPr>
                <w:lang w:eastAsia="en-GB"/>
              </w:rPr>
            </w:pPr>
            <w:r w:rsidRPr="00B20AE8">
              <w:rPr>
                <w:lang w:eastAsia="en-GB"/>
              </w:rPr>
              <w:t>-</w:t>
            </w:r>
          </w:p>
        </w:tc>
      </w:tr>
      <w:tr w:rsidR="004F339F" w:rsidRPr="00B20AE8" w14:paraId="1256D55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192EE3" w14:textId="47B9638F" w:rsidR="00BA44F9" w:rsidRPr="00B20AE8" w:rsidRDefault="003D3C64" w:rsidP="0039402F">
            <w:pPr>
              <w:pStyle w:val="TAL"/>
              <w:rPr>
                <w:lang w:eastAsia="en-GB"/>
              </w:rPr>
            </w:pPr>
            <w:r>
              <w:rPr>
                <w:lang w:eastAsia="en-GB"/>
              </w:rPr>
              <w:t xml:space="preserve"> </w:t>
            </w:r>
            <w:r w:rsidR="00BA44F9" w:rsidRPr="00B20AE8">
              <w:rPr>
                <w:lang w:eastAsia="en-GB"/>
              </w:rPr>
              <w:t>6.4.4</w:t>
            </w:r>
          </w:p>
        </w:tc>
        <w:tc>
          <w:tcPr>
            <w:tcW w:w="4275" w:type="dxa"/>
            <w:tcBorders>
              <w:top w:val="nil"/>
              <w:left w:val="nil"/>
              <w:bottom w:val="single" w:sz="4" w:space="0" w:color="auto"/>
              <w:right w:val="single" w:sz="4" w:space="0" w:color="auto"/>
            </w:tcBorders>
            <w:shd w:val="clear" w:color="auto" w:fill="auto"/>
            <w:noWrap/>
            <w:hideMark/>
          </w:tcPr>
          <w:p w14:paraId="2728B486" w14:textId="77777777" w:rsidR="00BA44F9" w:rsidRPr="00B20AE8" w:rsidRDefault="00BA44F9" w:rsidP="0039402F">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5FA24E79"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0A950F8"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2A943235" w14:textId="77777777" w:rsidR="00BA44F9" w:rsidRPr="00B20AE8" w:rsidRDefault="00BA44F9" w:rsidP="0039402F">
            <w:pPr>
              <w:pStyle w:val="TAC"/>
              <w:rPr>
                <w:lang w:eastAsia="en-GB"/>
              </w:rPr>
            </w:pPr>
            <w:r w:rsidRPr="00B20AE8">
              <w:rPr>
                <w:lang w:eastAsia="zh-CN"/>
              </w:rPr>
              <w:t>N/A</w:t>
            </w:r>
          </w:p>
        </w:tc>
      </w:tr>
      <w:tr w:rsidR="004F339F" w:rsidRPr="00B20AE8" w14:paraId="388E361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842A23A" w14:textId="173F0F09" w:rsidR="00BA44F9" w:rsidRPr="00B20AE8" w:rsidRDefault="003D3C64" w:rsidP="0039402F">
            <w:pPr>
              <w:pStyle w:val="TAL"/>
              <w:rPr>
                <w:lang w:eastAsia="en-GB"/>
              </w:rPr>
            </w:pPr>
            <w:r>
              <w:rPr>
                <w:lang w:eastAsia="en-GB"/>
              </w:rPr>
              <w:t xml:space="preserve"> </w:t>
            </w:r>
            <w:r w:rsidR="00BA44F9" w:rsidRPr="00B20AE8">
              <w:rPr>
                <w:lang w:eastAsia="en-GB"/>
              </w:rPr>
              <w:t>6.4.5</w:t>
            </w:r>
          </w:p>
        </w:tc>
        <w:tc>
          <w:tcPr>
            <w:tcW w:w="4275" w:type="dxa"/>
            <w:tcBorders>
              <w:top w:val="nil"/>
              <w:left w:val="nil"/>
              <w:bottom w:val="single" w:sz="4" w:space="0" w:color="auto"/>
              <w:right w:val="single" w:sz="4" w:space="0" w:color="auto"/>
            </w:tcBorders>
            <w:shd w:val="clear" w:color="auto" w:fill="auto"/>
            <w:noWrap/>
            <w:hideMark/>
          </w:tcPr>
          <w:p w14:paraId="1F565314" w14:textId="77777777" w:rsidR="00BA44F9" w:rsidRPr="00B20AE8" w:rsidRDefault="00BA44F9" w:rsidP="0039402F">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4DBDEF18"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8A5AD7"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8CBABE4" w14:textId="77777777" w:rsidR="00BA44F9" w:rsidRPr="00B20AE8" w:rsidRDefault="00BA44F9" w:rsidP="0039402F">
            <w:pPr>
              <w:pStyle w:val="TAC"/>
              <w:rPr>
                <w:lang w:eastAsia="en-GB"/>
              </w:rPr>
            </w:pPr>
            <w:r w:rsidRPr="00B20AE8">
              <w:rPr>
                <w:lang w:eastAsia="zh-CN"/>
              </w:rPr>
              <w:t>N/A</w:t>
            </w:r>
          </w:p>
        </w:tc>
      </w:tr>
      <w:tr w:rsidR="004F339F" w:rsidRPr="00B20AE8" w14:paraId="08DD6B3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2BE490E" w14:textId="042BB95D" w:rsidR="00BA44F9" w:rsidRPr="00B20AE8" w:rsidRDefault="003D3C64" w:rsidP="0039402F">
            <w:pPr>
              <w:pStyle w:val="TAL"/>
              <w:rPr>
                <w:lang w:eastAsia="en-GB"/>
              </w:rPr>
            </w:pPr>
            <w:r>
              <w:rPr>
                <w:lang w:eastAsia="en-GB"/>
              </w:rPr>
              <w:t xml:space="preserve"> </w:t>
            </w:r>
            <w:r w:rsidR="00BA44F9" w:rsidRPr="00B20AE8">
              <w:rPr>
                <w:lang w:eastAsia="en-GB"/>
              </w:rPr>
              <w:t>6.4.6</w:t>
            </w:r>
          </w:p>
        </w:tc>
        <w:tc>
          <w:tcPr>
            <w:tcW w:w="4275" w:type="dxa"/>
            <w:tcBorders>
              <w:top w:val="nil"/>
              <w:left w:val="nil"/>
              <w:bottom w:val="single" w:sz="4" w:space="0" w:color="auto"/>
              <w:right w:val="single" w:sz="4" w:space="0" w:color="auto"/>
            </w:tcBorders>
            <w:shd w:val="clear" w:color="auto" w:fill="auto"/>
            <w:noWrap/>
            <w:hideMark/>
          </w:tcPr>
          <w:p w14:paraId="19056E1D" w14:textId="77777777" w:rsidR="00BA44F9" w:rsidRPr="00B20AE8" w:rsidRDefault="00BA44F9" w:rsidP="0039402F">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005E01B7"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31747F48"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D43B0AB" w14:textId="77777777" w:rsidR="00BA44F9" w:rsidRPr="00B20AE8" w:rsidRDefault="00BA44F9" w:rsidP="0039402F">
            <w:pPr>
              <w:pStyle w:val="TAC"/>
              <w:rPr>
                <w:lang w:eastAsia="en-GB"/>
              </w:rPr>
            </w:pPr>
            <w:r w:rsidRPr="00B20AE8">
              <w:rPr>
                <w:lang w:eastAsia="zh-CN"/>
              </w:rPr>
              <w:t>N/A</w:t>
            </w:r>
          </w:p>
        </w:tc>
      </w:tr>
      <w:tr w:rsidR="004F339F" w:rsidRPr="00B20AE8" w14:paraId="1EFF6DC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167B1D7" w14:textId="77777777" w:rsidR="00BA44F9" w:rsidRPr="00B20AE8" w:rsidRDefault="00BA44F9" w:rsidP="0039402F">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721E6529" w14:textId="77777777" w:rsidR="00BA44F9" w:rsidRPr="00B20AE8" w:rsidRDefault="00BA44F9" w:rsidP="0039402F">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131BD0DB"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D2817E2"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6290706" w14:textId="77777777" w:rsidR="00BA44F9" w:rsidRPr="00B20AE8" w:rsidRDefault="00BA44F9" w:rsidP="0039402F">
            <w:pPr>
              <w:pStyle w:val="TAC"/>
              <w:rPr>
                <w:lang w:eastAsia="en-GB"/>
              </w:rPr>
            </w:pPr>
            <w:r w:rsidRPr="00B20AE8">
              <w:rPr>
                <w:lang w:eastAsia="en-GB"/>
              </w:rPr>
              <w:t>-</w:t>
            </w:r>
          </w:p>
        </w:tc>
      </w:tr>
      <w:tr w:rsidR="004F339F" w:rsidRPr="00B20AE8" w14:paraId="7350F64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823948E" w14:textId="7F211A03" w:rsidR="00BA44F9" w:rsidRPr="00B20AE8" w:rsidRDefault="003D3C64" w:rsidP="0039402F">
            <w:pPr>
              <w:pStyle w:val="TAL"/>
              <w:rPr>
                <w:lang w:eastAsia="en-GB"/>
              </w:rPr>
            </w:pPr>
            <w:r>
              <w:rPr>
                <w:lang w:eastAsia="en-GB"/>
              </w:rPr>
              <w:t xml:space="preserve"> </w:t>
            </w:r>
            <w:r w:rsidR="00BA44F9" w:rsidRPr="00B20AE8">
              <w:rPr>
                <w:lang w:eastAsia="en-GB"/>
              </w:rPr>
              <w:t>6.5.1</w:t>
            </w:r>
          </w:p>
        </w:tc>
        <w:tc>
          <w:tcPr>
            <w:tcW w:w="4275" w:type="dxa"/>
            <w:tcBorders>
              <w:top w:val="nil"/>
              <w:left w:val="nil"/>
              <w:bottom w:val="single" w:sz="4" w:space="0" w:color="auto"/>
              <w:right w:val="single" w:sz="4" w:space="0" w:color="auto"/>
            </w:tcBorders>
            <w:shd w:val="clear" w:color="auto" w:fill="auto"/>
            <w:noWrap/>
            <w:hideMark/>
          </w:tcPr>
          <w:p w14:paraId="1806F1F1" w14:textId="77777777" w:rsidR="00BA44F9" w:rsidRPr="00B20AE8" w:rsidRDefault="00BA44F9" w:rsidP="0039402F">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5D7C62AC" w14:textId="77777777" w:rsidR="00BA44F9" w:rsidRPr="00B20AE8" w:rsidRDefault="00BA44F9" w:rsidP="0039402F">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7E23C33" w14:textId="77777777" w:rsidR="00BA44F9" w:rsidRPr="00B20AE8" w:rsidRDefault="00BA44F9" w:rsidP="0039402F">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0D2C3098" w14:textId="77777777" w:rsidR="00BA44F9" w:rsidRPr="00B20AE8" w:rsidRDefault="00BA44F9" w:rsidP="0039402F">
            <w:pPr>
              <w:pStyle w:val="TAC"/>
              <w:rPr>
                <w:lang w:eastAsia="en-GB"/>
              </w:rPr>
            </w:pPr>
            <w:r w:rsidRPr="00B20AE8">
              <w:rPr>
                <w:lang w:eastAsia="en-GB"/>
              </w:rPr>
              <w:t>ATCR5a</w:t>
            </w:r>
          </w:p>
        </w:tc>
      </w:tr>
      <w:tr w:rsidR="004F339F" w:rsidRPr="00B20AE8" w14:paraId="0015C2F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4060C4B" w14:textId="1783C5D1" w:rsidR="00BA44F9" w:rsidRPr="00B20AE8" w:rsidRDefault="003D3C64" w:rsidP="0039402F">
            <w:pPr>
              <w:pStyle w:val="TAL"/>
              <w:rPr>
                <w:lang w:eastAsia="en-GB"/>
              </w:rPr>
            </w:pPr>
            <w:r>
              <w:rPr>
                <w:lang w:eastAsia="en-GB"/>
              </w:rPr>
              <w:t xml:space="preserve"> </w:t>
            </w:r>
            <w:r w:rsidR="00BA44F9" w:rsidRPr="00B20AE8">
              <w:rPr>
                <w:lang w:eastAsia="en-GB"/>
              </w:rPr>
              <w:t>6.5.2</w:t>
            </w:r>
          </w:p>
        </w:tc>
        <w:tc>
          <w:tcPr>
            <w:tcW w:w="4275" w:type="dxa"/>
            <w:tcBorders>
              <w:top w:val="nil"/>
              <w:left w:val="nil"/>
              <w:bottom w:val="single" w:sz="4" w:space="0" w:color="auto"/>
              <w:right w:val="single" w:sz="4" w:space="0" w:color="auto"/>
            </w:tcBorders>
            <w:shd w:val="clear" w:color="auto" w:fill="auto"/>
            <w:noWrap/>
            <w:hideMark/>
          </w:tcPr>
          <w:p w14:paraId="771259C2" w14:textId="77777777" w:rsidR="00BA44F9" w:rsidRPr="00B20AE8" w:rsidRDefault="00BA44F9" w:rsidP="0039402F">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60A5061" w14:textId="77777777" w:rsidR="00BA44F9" w:rsidRPr="00B20AE8" w:rsidRDefault="00BA44F9" w:rsidP="0039402F">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24BA581B" w14:textId="77777777" w:rsidR="00BA44F9" w:rsidRPr="00B20AE8" w:rsidRDefault="00BA44F9" w:rsidP="0039402F">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1BD2C67F" w14:textId="77777777" w:rsidR="00BA44F9" w:rsidRPr="00B20AE8" w:rsidRDefault="00BA44F9" w:rsidP="0039402F">
            <w:pPr>
              <w:pStyle w:val="TAC"/>
              <w:rPr>
                <w:lang w:eastAsia="en-GB"/>
              </w:rPr>
            </w:pPr>
            <w:r w:rsidRPr="00B20AE8">
              <w:rPr>
                <w:lang w:eastAsia="en-GB"/>
              </w:rPr>
              <w:t>ATCR5a</w:t>
            </w:r>
          </w:p>
        </w:tc>
      </w:tr>
      <w:tr w:rsidR="004F339F" w:rsidRPr="00B20AE8" w14:paraId="5BF7E1B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DE451FE" w14:textId="77777777" w:rsidR="00BA44F9" w:rsidRPr="00B20AE8" w:rsidRDefault="00BA44F9" w:rsidP="0039402F">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1B2A7131" w14:textId="77777777" w:rsidR="00BA44F9" w:rsidRPr="00B20AE8" w:rsidRDefault="00BA44F9" w:rsidP="0039402F">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464525D7"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C9760E"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2E5D4" w14:textId="77777777" w:rsidR="00BA44F9" w:rsidRPr="00B20AE8" w:rsidRDefault="00BA44F9" w:rsidP="0039402F">
            <w:pPr>
              <w:pStyle w:val="TAC"/>
              <w:rPr>
                <w:lang w:eastAsia="en-GB"/>
              </w:rPr>
            </w:pPr>
            <w:r w:rsidRPr="00B20AE8">
              <w:rPr>
                <w:lang w:eastAsia="en-GB"/>
              </w:rPr>
              <w:t>-</w:t>
            </w:r>
          </w:p>
        </w:tc>
      </w:tr>
      <w:tr w:rsidR="004F339F" w:rsidRPr="00B20AE8" w14:paraId="36602C4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F99F786" w14:textId="3FE0BB02" w:rsidR="00BA44F9" w:rsidRPr="00B20AE8" w:rsidRDefault="003D3C64" w:rsidP="0039402F">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60B9C0AB" w14:textId="77777777" w:rsidR="00BA44F9" w:rsidRPr="00B20AE8" w:rsidRDefault="00BA44F9" w:rsidP="0039402F">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51215D07"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7FAA785"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35F941DB" w14:textId="77777777" w:rsidR="00BA44F9" w:rsidRPr="00B20AE8" w:rsidRDefault="00BA44F9" w:rsidP="0039402F">
            <w:pPr>
              <w:pStyle w:val="TAC"/>
              <w:rPr>
                <w:lang w:eastAsia="en-GB"/>
              </w:rPr>
            </w:pPr>
            <w:r w:rsidRPr="00B20AE8">
              <w:rPr>
                <w:lang w:eastAsia="en-GB"/>
              </w:rPr>
              <w:t>-</w:t>
            </w:r>
          </w:p>
        </w:tc>
      </w:tr>
      <w:tr w:rsidR="004F339F" w:rsidRPr="00B20AE8" w14:paraId="4FA5804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290533A"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15D595F7" w14:textId="77777777" w:rsidR="00BA44F9" w:rsidRPr="00B20AE8" w:rsidRDefault="00BA44F9" w:rsidP="0039402F">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3DE6D98E"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C34F899"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731E184" w14:textId="77777777" w:rsidR="00BA44F9" w:rsidRPr="00B20AE8" w:rsidRDefault="00BA44F9" w:rsidP="0039402F">
            <w:pPr>
              <w:pStyle w:val="TAC"/>
              <w:rPr>
                <w:lang w:eastAsia="en-GB"/>
              </w:rPr>
            </w:pPr>
            <w:r w:rsidRPr="00B20AE8">
              <w:rPr>
                <w:lang w:eastAsia="en-GB"/>
              </w:rPr>
              <w:t>ATCR5a</w:t>
            </w:r>
          </w:p>
        </w:tc>
      </w:tr>
      <w:tr w:rsidR="004F339F" w:rsidRPr="00B20AE8" w14:paraId="4D7D44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3749C3"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3157E21" w14:textId="77777777" w:rsidR="00BA44F9" w:rsidRPr="00B20AE8" w:rsidRDefault="00BA44F9" w:rsidP="0039402F">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A948BFB"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FCB0DC7"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BDC4CDA" w14:textId="77777777" w:rsidR="00BA44F9" w:rsidRPr="00B20AE8" w:rsidRDefault="00BA44F9" w:rsidP="0039402F">
            <w:pPr>
              <w:pStyle w:val="TAC"/>
              <w:rPr>
                <w:lang w:eastAsia="en-GB"/>
              </w:rPr>
            </w:pPr>
            <w:r w:rsidRPr="00B20AE8">
              <w:rPr>
                <w:lang w:eastAsia="en-GB"/>
              </w:rPr>
              <w:t>N/A</w:t>
            </w:r>
          </w:p>
        </w:tc>
      </w:tr>
      <w:tr w:rsidR="004F339F" w:rsidRPr="00B20AE8" w14:paraId="1A2FA1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9CA0A25" w14:textId="77777777" w:rsidR="00A54CCF" w:rsidRPr="00B20AE8" w:rsidRDefault="00A54CCF" w:rsidP="0039402F">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36F4034F" w14:textId="77777777" w:rsidR="00A54CCF" w:rsidRPr="00B20AE8" w:rsidRDefault="00A54CCF" w:rsidP="0039402F">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4A2FCDAF" w14:textId="77777777" w:rsidR="00A54CCF" w:rsidRPr="00B20AE8" w:rsidRDefault="00A54CCF"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tcPr>
          <w:p w14:paraId="26F28034" w14:textId="77777777" w:rsidR="00A54CCF" w:rsidRPr="00B20AE8" w:rsidRDefault="00A54CCF"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tcPr>
          <w:p w14:paraId="402D0543" w14:textId="77777777" w:rsidR="00A54CCF" w:rsidRPr="00B20AE8" w:rsidRDefault="00A54CCF" w:rsidP="0039402F">
            <w:pPr>
              <w:pStyle w:val="TAC"/>
              <w:rPr>
                <w:lang w:eastAsia="en-GB"/>
              </w:rPr>
            </w:pPr>
            <w:r w:rsidRPr="00B20AE8">
              <w:rPr>
                <w:lang w:eastAsia="en-GB"/>
              </w:rPr>
              <w:t>ATCR5a</w:t>
            </w:r>
          </w:p>
        </w:tc>
      </w:tr>
      <w:tr w:rsidR="004F339F" w:rsidRPr="00B20AE8" w14:paraId="25089BE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063B89F" w14:textId="79290C2E" w:rsidR="00BA44F9" w:rsidRPr="00B20AE8" w:rsidRDefault="003D3C64" w:rsidP="0039402F">
            <w:pPr>
              <w:pStyle w:val="TAL"/>
              <w:rPr>
                <w:lang w:eastAsia="en-GB"/>
              </w:rPr>
            </w:pPr>
            <w:r>
              <w:rPr>
                <w:lang w:eastAsia="en-GB"/>
              </w:rPr>
              <w:t xml:space="preserve"> </w:t>
            </w:r>
            <w:r w:rsidR="00BA44F9" w:rsidRPr="00B20AE8">
              <w:rPr>
                <w:lang w:eastAsia="en-GB"/>
              </w:rPr>
              <w:t>6.6.3</w:t>
            </w:r>
          </w:p>
        </w:tc>
        <w:tc>
          <w:tcPr>
            <w:tcW w:w="4275" w:type="dxa"/>
            <w:tcBorders>
              <w:top w:val="nil"/>
              <w:left w:val="nil"/>
              <w:bottom w:val="single" w:sz="4" w:space="0" w:color="auto"/>
              <w:right w:val="single" w:sz="4" w:space="0" w:color="auto"/>
            </w:tcBorders>
            <w:shd w:val="clear" w:color="auto" w:fill="auto"/>
            <w:noWrap/>
            <w:hideMark/>
          </w:tcPr>
          <w:p w14:paraId="7CAE7616" w14:textId="77777777" w:rsidR="00BA44F9" w:rsidRPr="00B20AE8" w:rsidRDefault="00BA44F9" w:rsidP="0039402F">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4BF53163"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8748580"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49322D81" w14:textId="77777777" w:rsidR="00BA44F9" w:rsidRPr="00B20AE8" w:rsidRDefault="00BA44F9" w:rsidP="0039402F">
            <w:pPr>
              <w:pStyle w:val="TAC"/>
              <w:rPr>
                <w:lang w:eastAsia="en-GB"/>
              </w:rPr>
            </w:pPr>
            <w:r w:rsidRPr="00B20AE8">
              <w:rPr>
                <w:lang w:eastAsia="en-GB"/>
              </w:rPr>
              <w:t>-</w:t>
            </w:r>
          </w:p>
        </w:tc>
      </w:tr>
      <w:tr w:rsidR="004F339F" w:rsidRPr="00B20AE8" w14:paraId="7854127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652F325"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46ABAE" w14:textId="77777777" w:rsidR="00BA44F9" w:rsidRPr="00B20AE8" w:rsidRDefault="00BA44F9" w:rsidP="0039402F">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D3518DC" w14:textId="77777777" w:rsidR="00BA44F9" w:rsidRPr="00B20AE8" w:rsidRDefault="00BA44F9" w:rsidP="0039402F">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907AA47" w14:textId="77777777" w:rsidR="00BA44F9" w:rsidRPr="00B20AE8" w:rsidRDefault="00BA44F9" w:rsidP="0039402F">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61C5776" w14:textId="77777777" w:rsidR="00BA44F9" w:rsidRPr="00B20AE8" w:rsidRDefault="00BA44F9" w:rsidP="0039402F">
            <w:pPr>
              <w:pStyle w:val="TAC"/>
              <w:rPr>
                <w:lang w:eastAsia="en-GB"/>
              </w:rPr>
            </w:pPr>
            <w:r w:rsidRPr="00B20AE8">
              <w:rPr>
                <w:lang w:eastAsia="en-GB"/>
              </w:rPr>
              <w:t xml:space="preserve">ATCR5b </w:t>
            </w:r>
          </w:p>
        </w:tc>
      </w:tr>
      <w:tr w:rsidR="004F339F" w:rsidRPr="00B20AE8" w14:paraId="7D71F16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C55862C"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8091423" w14:textId="77777777" w:rsidR="00BA44F9" w:rsidRPr="00B20AE8" w:rsidRDefault="00BA44F9" w:rsidP="0039402F">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F56477F" w14:textId="77777777" w:rsidR="00BA44F9" w:rsidRPr="00B20AE8" w:rsidRDefault="00BA44F9" w:rsidP="0039402F">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14:paraId="0C01C99A" w14:textId="77777777" w:rsidR="00BA44F9" w:rsidRPr="00B20AE8" w:rsidRDefault="00BA44F9" w:rsidP="0039402F">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B9FD317" w14:textId="77777777" w:rsidR="00BA44F9" w:rsidRPr="00B20AE8" w:rsidRDefault="00BA44F9" w:rsidP="0039402F">
            <w:pPr>
              <w:pStyle w:val="TAC"/>
              <w:rPr>
                <w:lang w:eastAsia="en-GB"/>
              </w:rPr>
            </w:pPr>
            <w:r w:rsidRPr="00B20AE8">
              <w:rPr>
                <w:lang w:eastAsia="en-GB"/>
              </w:rPr>
              <w:t>N/A</w:t>
            </w:r>
          </w:p>
        </w:tc>
      </w:tr>
      <w:tr w:rsidR="004F339F" w:rsidRPr="00B20AE8" w14:paraId="35D6132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174699F1" w14:textId="77777777" w:rsidR="00A54CCF" w:rsidRPr="00B20AE8" w:rsidRDefault="00A54CCF" w:rsidP="0039402F">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0A8C7BE9" w14:textId="77777777" w:rsidR="00A54CCF" w:rsidRPr="00B20AE8" w:rsidRDefault="00A54CCF" w:rsidP="0039402F">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4A7A4674" w14:textId="77777777" w:rsidR="00A54CCF" w:rsidRPr="00B20AE8" w:rsidRDefault="00A54CCF" w:rsidP="0039402F">
            <w:pPr>
              <w:pStyle w:val="TAL"/>
            </w:pPr>
            <w:r w:rsidRPr="00B20AE8">
              <w:rPr>
                <w:lang w:eastAsia="en-GB"/>
              </w:rPr>
              <w:t xml:space="preserve">SBT, MBT </w:t>
            </w:r>
            <w:r w:rsidRPr="00B20AE8">
              <w:t>(note 1)</w:t>
            </w:r>
          </w:p>
        </w:tc>
        <w:tc>
          <w:tcPr>
            <w:tcW w:w="1134" w:type="dxa"/>
            <w:tcBorders>
              <w:top w:val="nil"/>
              <w:left w:val="nil"/>
              <w:bottom w:val="single" w:sz="4" w:space="0" w:color="auto"/>
              <w:right w:val="single" w:sz="4" w:space="0" w:color="auto"/>
            </w:tcBorders>
            <w:shd w:val="clear" w:color="auto" w:fill="auto"/>
          </w:tcPr>
          <w:p w14:paraId="4FED9B71" w14:textId="77777777" w:rsidR="00A54CCF" w:rsidRPr="00B20AE8" w:rsidRDefault="00A54CCF" w:rsidP="0039402F">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tcPr>
          <w:p w14:paraId="69712CF1" w14:textId="77777777" w:rsidR="00A54CCF" w:rsidRPr="00B20AE8" w:rsidRDefault="00A54CCF" w:rsidP="0039402F">
            <w:pPr>
              <w:pStyle w:val="TAC"/>
              <w:rPr>
                <w:lang w:eastAsia="en-GB"/>
              </w:rPr>
            </w:pPr>
            <w:r w:rsidRPr="00B20AE8">
              <w:rPr>
                <w:lang w:eastAsia="en-GB"/>
              </w:rPr>
              <w:t>ATCR5b</w:t>
            </w:r>
          </w:p>
        </w:tc>
      </w:tr>
      <w:tr w:rsidR="004F339F" w:rsidRPr="00B20AE8" w14:paraId="44179EB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0A9DE2A" w14:textId="4877C168" w:rsidR="00BA44F9" w:rsidRPr="00B20AE8" w:rsidRDefault="003D3C64" w:rsidP="0039402F">
            <w:pPr>
              <w:pStyle w:val="TAL"/>
              <w:rPr>
                <w:lang w:eastAsia="en-GB"/>
              </w:rPr>
            </w:pPr>
            <w:r>
              <w:rPr>
                <w:lang w:eastAsia="en-GB"/>
              </w:rPr>
              <w:t xml:space="preserve"> </w:t>
            </w:r>
            <w:r w:rsidR="00BA44F9" w:rsidRPr="00B20AE8">
              <w:rPr>
                <w:lang w:eastAsia="en-GB"/>
              </w:rPr>
              <w:t>6.6.4</w:t>
            </w:r>
          </w:p>
        </w:tc>
        <w:tc>
          <w:tcPr>
            <w:tcW w:w="4275" w:type="dxa"/>
            <w:tcBorders>
              <w:top w:val="nil"/>
              <w:left w:val="nil"/>
              <w:bottom w:val="single" w:sz="4" w:space="0" w:color="auto"/>
              <w:right w:val="single" w:sz="4" w:space="0" w:color="auto"/>
            </w:tcBorders>
            <w:shd w:val="clear" w:color="auto" w:fill="auto"/>
            <w:noWrap/>
            <w:hideMark/>
          </w:tcPr>
          <w:p w14:paraId="3FBCDC08" w14:textId="7C70962E" w:rsidR="00BA44F9" w:rsidRPr="00B20AE8" w:rsidRDefault="00BA44F9"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B51F29A"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1D4D3AA"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8F2CD" w14:textId="77777777" w:rsidR="00BA44F9" w:rsidRPr="00B20AE8" w:rsidRDefault="00BA44F9" w:rsidP="0039402F">
            <w:pPr>
              <w:pStyle w:val="TAC"/>
              <w:rPr>
                <w:lang w:eastAsia="en-GB"/>
              </w:rPr>
            </w:pPr>
            <w:r w:rsidRPr="00B20AE8">
              <w:rPr>
                <w:lang w:eastAsia="en-GB"/>
              </w:rPr>
              <w:t>-</w:t>
            </w:r>
          </w:p>
        </w:tc>
      </w:tr>
      <w:tr w:rsidR="004F339F" w:rsidRPr="00B20AE8" w14:paraId="7BB0466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9303F86"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B01D33E" w14:textId="77777777" w:rsidR="00BA44F9" w:rsidRPr="00B20AE8" w:rsidRDefault="00BA44F9" w:rsidP="0039402F">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0011CA05"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57FC2C9"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1606FDD" w14:textId="77777777" w:rsidR="00BA44F9" w:rsidRPr="00B20AE8" w:rsidRDefault="00BA44F9" w:rsidP="0039402F">
            <w:pPr>
              <w:pStyle w:val="TAC"/>
              <w:rPr>
                <w:lang w:eastAsia="en-GB"/>
              </w:rPr>
            </w:pPr>
            <w:r w:rsidRPr="00B20AE8">
              <w:rPr>
                <w:lang w:eastAsia="en-GB"/>
              </w:rPr>
              <w:t>ATCR5a</w:t>
            </w:r>
          </w:p>
        </w:tc>
      </w:tr>
      <w:tr w:rsidR="004F339F" w:rsidRPr="00B20AE8" w14:paraId="4139EC0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489C472"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44219F7" w14:textId="77777777" w:rsidR="00BA44F9" w:rsidRPr="00B20AE8" w:rsidRDefault="00BA44F9" w:rsidP="0039402F">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6EAD653"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A2CED77"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389EDABA" w14:textId="77777777" w:rsidR="00BA44F9" w:rsidRPr="00B20AE8" w:rsidRDefault="00BA44F9" w:rsidP="0039402F">
            <w:pPr>
              <w:pStyle w:val="TAC"/>
              <w:rPr>
                <w:lang w:eastAsia="en-GB"/>
              </w:rPr>
            </w:pPr>
            <w:r w:rsidRPr="00B20AE8">
              <w:rPr>
                <w:lang w:eastAsia="en-GB"/>
              </w:rPr>
              <w:t>N/A</w:t>
            </w:r>
          </w:p>
        </w:tc>
      </w:tr>
      <w:tr w:rsidR="004F339F" w:rsidRPr="00B20AE8" w14:paraId="6BF356BC"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661FEBC8" w14:textId="77777777" w:rsidR="00A54CCF" w:rsidRPr="00B20AE8" w:rsidRDefault="00A54CCF" w:rsidP="0039402F">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71A53670" w14:textId="77777777" w:rsidR="00A54CCF" w:rsidRPr="00B20AE8" w:rsidRDefault="00A54CCF" w:rsidP="0039402F">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6A265E45" w14:textId="77777777" w:rsidR="00A54CCF" w:rsidRPr="00B20AE8" w:rsidRDefault="00A54CCF"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tcPr>
          <w:p w14:paraId="5CFB795F" w14:textId="77777777" w:rsidR="00A54CCF" w:rsidRPr="00B20AE8" w:rsidRDefault="00A54CCF"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tcPr>
          <w:p w14:paraId="366C1877" w14:textId="77777777" w:rsidR="00A54CCF" w:rsidRPr="00B20AE8" w:rsidRDefault="00A54CCF" w:rsidP="0039402F">
            <w:pPr>
              <w:pStyle w:val="TAC"/>
              <w:rPr>
                <w:lang w:eastAsia="en-GB"/>
              </w:rPr>
            </w:pPr>
            <w:r w:rsidRPr="00B20AE8">
              <w:rPr>
                <w:lang w:eastAsia="en-GB"/>
              </w:rPr>
              <w:t>ATCR5a</w:t>
            </w:r>
          </w:p>
        </w:tc>
      </w:tr>
      <w:tr w:rsidR="004F339F" w:rsidRPr="00B20AE8" w14:paraId="1251678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1534B67" w14:textId="77777777" w:rsidR="00BA44F9" w:rsidRPr="00B20AE8" w:rsidRDefault="00BA44F9" w:rsidP="0039402F">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238097D8" w14:textId="77777777" w:rsidR="00BA44F9" w:rsidRPr="00B20AE8" w:rsidRDefault="00BA44F9" w:rsidP="0039402F">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174E02D4"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6CF2BD3"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74D108F4" w14:textId="77777777" w:rsidR="00BA44F9" w:rsidRPr="00B20AE8" w:rsidRDefault="00BA44F9" w:rsidP="0039402F">
            <w:pPr>
              <w:pStyle w:val="TAC"/>
              <w:rPr>
                <w:lang w:eastAsia="en-GB"/>
              </w:rPr>
            </w:pPr>
            <w:r w:rsidRPr="00B20AE8">
              <w:rPr>
                <w:lang w:eastAsia="zh-CN"/>
              </w:rPr>
              <w:t>-</w:t>
            </w:r>
          </w:p>
        </w:tc>
      </w:tr>
      <w:tr w:rsidR="004F339F" w:rsidRPr="00B20AE8" w14:paraId="0075F1A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7FDC604" w14:textId="20577459" w:rsidR="00BA44F9" w:rsidRPr="00B20AE8" w:rsidRDefault="003D3C64" w:rsidP="0039402F">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3DA259BA" w14:textId="77777777" w:rsidR="00BA44F9" w:rsidRPr="00B20AE8" w:rsidRDefault="00BA44F9" w:rsidP="0039402F">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1858F8FC"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85488CE"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4E111596" w14:textId="77777777" w:rsidR="00BA44F9" w:rsidRPr="00B20AE8" w:rsidRDefault="00BA44F9" w:rsidP="0039402F">
            <w:pPr>
              <w:pStyle w:val="TAC"/>
              <w:rPr>
                <w:lang w:eastAsia="en-GB"/>
              </w:rPr>
            </w:pPr>
            <w:r w:rsidRPr="00B20AE8">
              <w:rPr>
                <w:lang w:eastAsia="zh-CN"/>
              </w:rPr>
              <w:t>-</w:t>
            </w:r>
          </w:p>
        </w:tc>
      </w:tr>
      <w:tr w:rsidR="004F339F" w:rsidRPr="00B20AE8" w14:paraId="2979350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7C4B5E3"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082A8F8" w14:textId="77777777" w:rsidR="00BA44F9" w:rsidRPr="00B20AE8" w:rsidRDefault="00BA44F9" w:rsidP="0039402F">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0F991FCB"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0655F3B"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4C02FB8D" w14:textId="77777777" w:rsidR="00BA44F9" w:rsidRPr="00B20AE8" w:rsidRDefault="00BA44F9" w:rsidP="0039402F">
            <w:pPr>
              <w:pStyle w:val="TAC"/>
              <w:rPr>
                <w:lang w:eastAsia="en-GB"/>
              </w:rPr>
            </w:pPr>
            <w:r w:rsidRPr="00B20AE8">
              <w:rPr>
                <w:lang w:eastAsia="en-GB"/>
              </w:rPr>
              <w:t>-</w:t>
            </w:r>
          </w:p>
        </w:tc>
      </w:tr>
      <w:tr w:rsidR="004F339F" w:rsidRPr="00B20AE8" w14:paraId="2039BC2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9F334FE" w14:textId="55FCA510" w:rsidR="00BA44F9" w:rsidRPr="00B20AE8" w:rsidRDefault="003D3C64" w:rsidP="0039402F">
            <w:pPr>
              <w:pStyle w:val="TAL"/>
              <w:rPr>
                <w:lang w:eastAsia="en-GB"/>
              </w:rPr>
            </w:pPr>
            <w:r>
              <w:rPr>
                <w:lang w:eastAsia="en-GB"/>
              </w:rPr>
              <w:t xml:space="preserve"> </w:t>
            </w:r>
            <w:r w:rsidR="00BA44F9" w:rsidRPr="00B20AE8">
              <w:rPr>
                <w:lang w:eastAsia="en-GB"/>
              </w:rPr>
              <w:t>6.7.3</w:t>
            </w:r>
          </w:p>
        </w:tc>
        <w:tc>
          <w:tcPr>
            <w:tcW w:w="4275" w:type="dxa"/>
            <w:tcBorders>
              <w:top w:val="nil"/>
              <w:left w:val="nil"/>
              <w:bottom w:val="single" w:sz="4" w:space="0" w:color="auto"/>
              <w:right w:val="single" w:sz="4" w:space="0" w:color="auto"/>
            </w:tcBorders>
            <w:shd w:val="clear" w:color="auto" w:fill="auto"/>
            <w:noWrap/>
            <w:hideMark/>
          </w:tcPr>
          <w:p w14:paraId="7244AEA4" w14:textId="77777777" w:rsidR="00BA44F9" w:rsidRPr="00B20AE8" w:rsidRDefault="00BA44F9" w:rsidP="0039402F">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4FECB686"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72310B7"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274514BF" w14:textId="77777777" w:rsidR="00BA44F9" w:rsidRPr="00B20AE8" w:rsidRDefault="00BA44F9" w:rsidP="0039402F">
            <w:pPr>
              <w:pStyle w:val="TAC"/>
              <w:rPr>
                <w:lang w:eastAsia="en-GB"/>
              </w:rPr>
            </w:pPr>
            <w:r w:rsidRPr="00B20AE8">
              <w:rPr>
                <w:lang w:eastAsia="zh-CN"/>
              </w:rPr>
              <w:t>-</w:t>
            </w:r>
          </w:p>
        </w:tc>
      </w:tr>
      <w:tr w:rsidR="004F339F" w:rsidRPr="00B20AE8" w14:paraId="073520C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1F4ED8D"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C4A26F2" w14:textId="77777777" w:rsidR="00BA44F9" w:rsidRPr="00B20AE8" w:rsidRDefault="00BA44F9" w:rsidP="0039402F">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3C4DAE6" w14:textId="77777777" w:rsidR="00BA44F9" w:rsidRPr="00B20AE8" w:rsidRDefault="00BA44F9" w:rsidP="0039402F">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20E59E3"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B9B1302" w14:textId="77777777" w:rsidR="00BA44F9" w:rsidRPr="00B20AE8" w:rsidRDefault="00BA44F9" w:rsidP="0039402F">
            <w:pPr>
              <w:pStyle w:val="TAC"/>
              <w:rPr>
                <w:lang w:eastAsia="en-GB"/>
              </w:rPr>
            </w:pPr>
            <w:r w:rsidRPr="00B20AE8">
              <w:rPr>
                <w:lang w:eastAsia="zh-CN"/>
              </w:rPr>
              <w:t xml:space="preserve">ATCR5b </w:t>
            </w:r>
          </w:p>
        </w:tc>
      </w:tr>
      <w:tr w:rsidR="004F339F" w:rsidRPr="00B20AE8" w14:paraId="7AC44E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C363B3F"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78B9D07" w14:textId="77777777" w:rsidR="00BA44F9" w:rsidRPr="00B20AE8" w:rsidRDefault="00BA44F9" w:rsidP="0039402F">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213F7C5" w14:textId="77777777" w:rsidR="00BA44F9" w:rsidRPr="00B20AE8" w:rsidRDefault="00BA44F9" w:rsidP="0039402F">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31545CB"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2232EB9" w14:textId="77777777" w:rsidR="00BA44F9" w:rsidRPr="00B20AE8" w:rsidRDefault="00BA44F9" w:rsidP="0039402F">
            <w:pPr>
              <w:pStyle w:val="TAC"/>
              <w:rPr>
                <w:lang w:eastAsia="en-GB"/>
              </w:rPr>
            </w:pPr>
            <w:r w:rsidRPr="00B20AE8">
              <w:rPr>
                <w:lang w:eastAsia="en-GB"/>
              </w:rPr>
              <w:t xml:space="preserve">N/A </w:t>
            </w:r>
          </w:p>
        </w:tc>
      </w:tr>
      <w:tr w:rsidR="004F339F" w:rsidRPr="00B20AE8" w14:paraId="522A46A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8164FD1" w14:textId="77777777" w:rsidR="00A54CCF" w:rsidRPr="00B20AE8" w:rsidRDefault="00A54CCF" w:rsidP="0039402F">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6B00E8F4" w14:textId="77777777" w:rsidR="00A54CCF" w:rsidRPr="00B20AE8" w:rsidRDefault="00A54CCF" w:rsidP="0039402F">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1CF5C54A" w14:textId="77777777" w:rsidR="00A54CCF" w:rsidRPr="00B20AE8" w:rsidRDefault="00A54CCF" w:rsidP="0039402F">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tcPr>
          <w:p w14:paraId="1B9E6A0C" w14:textId="77777777" w:rsidR="00A54CCF" w:rsidRPr="00B20AE8" w:rsidRDefault="00A54CCF" w:rsidP="0039402F">
            <w:pPr>
              <w:pStyle w:val="TAC"/>
              <w:rPr>
                <w:lang w:eastAsia="zh-CN"/>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tcPr>
          <w:p w14:paraId="275710BF" w14:textId="77777777" w:rsidR="00A54CCF" w:rsidRPr="00B20AE8" w:rsidRDefault="00A54CCF" w:rsidP="0039402F">
            <w:pPr>
              <w:pStyle w:val="TAC"/>
              <w:rPr>
                <w:lang w:eastAsia="en-GB"/>
              </w:rPr>
            </w:pPr>
            <w:r w:rsidRPr="00B20AE8">
              <w:rPr>
                <w:lang w:eastAsia="en-GB"/>
              </w:rPr>
              <w:t>ATCR5b</w:t>
            </w:r>
          </w:p>
        </w:tc>
      </w:tr>
      <w:tr w:rsidR="004F339F" w:rsidRPr="00B20AE8" w14:paraId="77D3C9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AE64C24"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003CD22" w14:textId="77777777" w:rsidR="00BA44F9" w:rsidRPr="00B20AE8" w:rsidRDefault="00BA44F9" w:rsidP="0039402F">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CE152D7" w14:textId="77777777" w:rsidR="00BA44F9" w:rsidRPr="00B20AE8" w:rsidRDefault="00BA44F9" w:rsidP="0039402F">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3D282"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E1F74E1" w14:textId="77777777" w:rsidR="00BA44F9" w:rsidRPr="00B20AE8" w:rsidRDefault="00BA44F9" w:rsidP="0039402F">
            <w:pPr>
              <w:pStyle w:val="TAC"/>
              <w:rPr>
                <w:lang w:eastAsia="en-GB"/>
              </w:rPr>
            </w:pPr>
            <w:r w:rsidRPr="00B20AE8">
              <w:rPr>
                <w:lang w:eastAsia="zh-CN"/>
              </w:rPr>
              <w:t>ATCR5b </w:t>
            </w:r>
          </w:p>
        </w:tc>
      </w:tr>
      <w:tr w:rsidR="004F339F" w:rsidRPr="00B20AE8" w14:paraId="0FE6DBD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2EC1DC8" w14:textId="59B38BC2" w:rsidR="00BA44F9" w:rsidRPr="00B20AE8" w:rsidRDefault="003D3C64" w:rsidP="0039402F">
            <w:pPr>
              <w:pStyle w:val="TAL"/>
              <w:rPr>
                <w:lang w:eastAsia="en-GB"/>
              </w:rPr>
            </w:pPr>
            <w:r>
              <w:rPr>
                <w:lang w:eastAsia="en-GB"/>
              </w:rPr>
              <w:t xml:space="preserve"> </w:t>
            </w:r>
            <w:r w:rsidR="00BA44F9" w:rsidRPr="00B20AE8">
              <w:rPr>
                <w:lang w:eastAsia="en-GB"/>
              </w:rPr>
              <w:t>6.7.4</w:t>
            </w:r>
          </w:p>
        </w:tc>
        <w:tc>
          <w:tcPr>
            <w:tcW w:w="4275" w:type="dxa"/>
            <w:tcBorders>
              <w:top w:val="nil"/>
              <w:left w:val="nil"/>
              <w:bottom w:val="single" w:sz="4" w:space="0" w:color="auto"/>
              <w:right w:val="single" w:sz="4" w:space="0" w:color="auto"/>
            </w:tcBorders>
            <w:shd w:val="clear" w:color="auto" w:fill="auto"/>
            <w:noWrap/>
            <w:hideMark/>
          </w:tcPr>
          <w:p w14:paraId="073F3CEE" w14:textId="77777777" w:rsidR="00BA44F9" w:rsidRPr="00B20AE8" w:rsidRDefault="00BA44F9" w:rsidP="0039402F">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111D93"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BA86333"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15F26A5B" w14:textId="77777777" w:rsidR="00BA44F9" w:rsidRPr="00B20AE8" w:rsidRDefault="00BA44F9" w:rsidP="0039402F">
            <w:pPr>
              <w:pStyle w:val="TAC"/>
              <w:rPr>
                <w:lang w:eastAsia="en-GB"/>
              </w:rPr>
            </w:pPr>
            <w:r w:rsidRPr="00B20AE8">
              <w:rPr>
                <w:lang w:eastAsia="en-GB"/>
              </w:rPr>
              <w:t>-</w:t>
            </w:r>
          </w:p>
        </w:tc>
      </w:tr>
      <w:tr w:rsidR="004F339F" w:rsidRPr="00B20AE8" w14:paraId="1C0E644B"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8C4BC1" w14:textId="645FE3AC" w:rsidR="00BA44F9" w:rsidRPr="00B20AE8" w:rsidRDefault="003D3C64" w:rsidP="0039402F">
            <w:pPr>
              <w:pStyle w:val="TAL"/>
              <w:rPr>
                <w:lang w:eastAsia="en-GB"/>
              </w:rPr>
            </w:pPr>
            <w:r>
              <w:rPr>
                <w:lang w:eastAsia="en-GB"/>
              </w:rPr>
              <w:t xml:space="preserve"> </w:t>
            </w:r>
            <w:r w:rsidR="00BA44F9" w:rsidRPr="00B20AE8">
              <w:rPr>
                <w:lang w:eastAsia="en-GB"/>
              </w:rPr>
              <w:t>6.7.5</w:t>
            </w:r>
          </w:p>
        </w:tc>
        <w:tc>
          <w:tcPr>
            <w:tcW w:w="4275" w:type="dxa"/>
            <w:tcBorders>
              <w:top w:val="nil"/>
              <w:left w:val="nil"/>
              <w:bottom w:val="single" w:sz="4" w:space="0" w:color="auto"/>
              <w:right w:val="single" w:sz="4" w:space="0" w:color="auto"/>
            </w:tcBorders>
            <w:shd w:val="clear" w:color="auto" w:fill="auto"/>
            <w:noWrap/>
            <w:hideMark/>
          </w:tcPr>
          <w:p w14:paraId="6F42E8A0" w14:textId="77777777" w:rsidR="00BA44F9" w:rsidRPr="00B20AE8" w:rsidRDefault="00BA44F9" w:rsidP="0039402F">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4E34732"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E2F39C8"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4C887CD" w14:textId="77777777" w:rsidR="00BA44F9" w:rsidRPr="00B20AE8" w:rsidRDefault="00BA44F9" w:rsidP="0039402F">
            <w:pPr>
              <w:pStyle w:val="TAC"/>
              <w:rPr>
                <w:lang w:eastAsia="en-GB"/>
              </w:rPr>
            </w:pPr>
            <w:r w:rsidRPr="00B20AE8">
              <w:rPr>
                <w:lang w:eastAsia="en-GB"/>
              </w:rPr>
              <w:t>-</w:t>
            </w:r>
          </w:p>
        </w:tc>
      </w:tr>
      <w:tr w:rsidR="004F339F" w:rsidRPr="00B20AE8" w14:paraId="62F22F8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F2A5A26"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6D159E4" w14:textId="77777777" w:rsidR="00BA44F9" w:rsidRPr="00B20AE8" w:rsidRDefault="00BA44F9" w:rsidP="0039402F">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687263DB"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76DB535"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6CD7445" w14:textId="77777777" w:rsidR="00BA44F9" w:rsidRPr="00B20AE8" w:rsidRDefault="00BA44F9" w:rsidP="0039402F">
            <w:pPr>
              <w:pStyle w:val="TAC"/>
              <w:rPr>
                <w:lang w:eastAsia="en-GB"/>
              </w:rPr>
            </w:pPr>
            <w:r w:rsidRPr="00B20AE8">
              <w:rPr>
                <w:lang w:eastAsia="zh-CN"/>
              </w:rPr>
              <w:t>ATCR5b </w:t>
            </w:r>
          </w:p>
        </w:tc>
      </w:tr>
      <w:tr w:rsidR="004F339F" w:rsidRPr="00B20AE8" w14:paraId="339E8DE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015BA7E"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CA01796" w14:textId="77777777" w:rsidR="00BA44F9" w:rsidRPr="00B20AE8" w:rsidRDefault="00BA44F9" w:rsidP="0039402F">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04B5CEF5"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DD1389D"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E75ADEF" w14:textId="77777777" w:rsidR="00BA44F9" w:rsidRPr="00B20AE8" w:rsidRDefault="00BA44F9" w:rsidP="0039402F">
            <w:pPr>
              <w:pStyle w:val="TAC"/>
              <w:rPr>
                <w:lang w:eastAsia="en-GB"/>
              </w:rPr>
            </w:pPr>
            <w:r w:rsidRPr="00B20AE8">
              <w:rPr>
                <w:lang w:eastAsia="en-GB"/>
              </w:rPr>
              <w:t>N/A</w:t>
            </w:r>
          </w:p>
        </w:tc>
      </w:tr>
      <w:tr w:rsidR="004F339F" w:rsidRPr="00B20AE8" w14:paraId="2CFE22C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4B7B0B6"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6031A5E" w14:textId="77777777" w:rsidR="00BA44F9" w:rsidRPr="00B20AE8" w:rsidRDefault="00BA44F9" w:rsidP="0039402F">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701789B2" w14:textId="77777777" w:rsidR="00BA44F9" w:rsidRPr="00B20AE8" w:rsidRDefault="00BA44F9" w:rsidP="0039402F">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14:paraId="520A741D"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6155F83" w14:textId="77777777" w:rsidR="00BA44F9" w:rsidRPr="00B20AE8" w:rsidRDefault="00BA44F9" w:rsidP="0039402F">
            <w:pPr>
              <w:pStyle w:val="TAC"/>
              <w:rPr>
                <w:lang w:eastAsia="en-GB"/>
              </w:rPr>
            </w:pPr>
            <w:r w:rsidRPr="00B20AE8">
              <w:rPr>
                <w:lang w:eastAsia="en-GB"/>
              </w:rPr>
              <w:t>-</w:t>
            </w:r>
          </w:p>
        </w:tc>
      </w:tr>
      <w:tr w:rsidR="004F339F" w:rsidRPr="00B20AE8" w14:paraId="74D04BF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88B4E9" w14:textId="2CBE65EF" w:rsidR="00BA44F9" w:rsidRPr="00B20AE8" w:rsidRDefault="003D3C64" w:rsidP="0039402F">
            <w:pPr>
              <w:pStyle w:val="TAL"/>
              <w:rPr>
                <w:lang w:eastAsia="en-GB"/>
              </w:rPr>
            </w:pPr>
            <w:r>
              <w:rPr>
                <w:lang w:eastAsia="en-GB"/>
              </w:rPr>
              <w:t xml:space="preserve"> </w:t>
            </w:r>
            <w:r w:rsidR="00BA44F9" w:rsidRPr="00B20AE8">
              <w:rPr>
                <w:lang w:eastAsia="en-GB"/>
              </w:rPr>
              <w:t>6.7.6</w:t>
            </w:r>
          </w:p>
        </w:tc>
        <w:tc>
          <w:tcPr>
            <w:tcW w:w="4275" w:type="dxa"/>
            <w:tcBorders>
              <w:top w:val="nil"/>
              <w:left w:val="nil"/>
              <w:bottom w:val="single" w:sz="4" w:space="0" w:color="auto"/>
              <w:right w:val="single" w:sz="4" w:space="0" w:color="auto"/>
            </w:tcBorders>
            <w:shd w:val="clear" w:color="auto" w:fill="auto"/>
            <w:noWrap/>
            <w:hideMark/>
          </w:tcPr>
          <w:p w14:paraId="13912437" w14:textId="77777777" w:rsidR="00BA44F9" w:rsidRPr="00B20AE8" w:rsidRDefault="00BA44F9" w:rsidP="0039402F">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42271617"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70874E76"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11DA0A78" w14:textId="77777777" w:rsidR="00BA44F9" w:rsidRPr="00B20AE8" w:rsidRDefault="00BA44F9" w:rsidP="0039402F">
            <w:pPr>
              <w:pStyle w:val="TAC"/>
              <w:rPr>
                <w:lang w:eastAsia="en-GB"/>
              </w:rPr>
            </w:pPr>
            <w:r w:rsidRPr="00B20AE8">
              <w:rPr>
                <w:lang w:eastAsia="en-GB"/>
              </w:rPr>
              <w:t>-</w:t>
            </w:r>
          </w:p>
        </w:tc>
      </w:tr>
      <w:tr w:rsidR="004F339F" w:rsidRPr="00B20AE8" w14:paraId="2B6E877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5FF7A01"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4F85D97" w14:textId="77777777" w:rsidR="00BA44F9" w:rsidRPr="00B20AE8" w:rsidRDefault="00BA44F9" w:rsidP="0039402F">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272B52FB" w14:textId="77777777" w:rsidR="00BA44F9" w:rsidRPr="00B20AE8" w:rsidRDefault="00BA44F9" w:rsidP="0039402F">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41B3AF4"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3B17F53" w14:textId="77777777" w:rsidR="00BA44F9" w:rsidRPr="00B20AE8" w:rsidRDefault="00BA44F9" w:rsidP="0039402F">
            <w:pPr>
              <w:pStyle w:val="TAC"/>
              <w:rPr>
                <w:lang w:eastAsia="en-GB"/>
              </w:rPr>
            </w:pPr>
            <w:r w:rsidRPr="00B20AE8">
              <w:rPr>
                <w:lang w:eastAsia="zh-CN"/>
              </w:rPr>
              <w:t>ATCR5b </w:t>
            </w:r>
          </w:p>
        </w:tc>
      </w:tr>
      <w:tr w:rsidR="004F339F" w:rsidRPr="00B20AE8" w14:paraId="61BD039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A4ED04B"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C99A9B5" w14:textId="77777777" w:rsidR="00BA44F9" w:rsidRPr="00B20AE8" w:rsidRDefault="00BA44F9" w:rsidP="0039402F">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3E106423" w14:textId="77777777" w:rsidR="00BA44F9" w:rsidRPr="00B20AE8" w:rsidRDefault="00BA44F9" w:rsidP="0039402F">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15DE7553"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247A621" w14:textId="77777777" w:rsidR="00BA44F9" w:rsidRPr="00B20AE8" w:rsidRDefault="00BA44F9" w:rsidP="0039402F">
            <w:pPr>
              <w:pStyle w:val="TAC"/>
              <w:rPr>
                <w:lang w:eastAsia="en-GB"/>
              </w:rPr>
            </w:pPr>
            <w:r w:rsidRPr="00B20AE8">
              <w:rPr>
                <w:lang w:eastAsia="zh-CN"/>
              </w:rPr>
              <w:t>ATCR5b </w:t>
            </w:r>
          </w:p>
        </w:tc>
      </w:tr>
      <w:tr w:rsidR="004F339F" w:rsidRPr="00B20AE8" w14:paraId="6C57E013"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B3EF219"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8DA7ECD" w14:textId="77777777" w:rsidR="00BA44F9" w:rsidRPr="00B20AE8" w:rsidRDefault="00BA44F9" w:rsidP="0039402F">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13F5084" w14:textId="77777777" w:rsidR="00BA44F9" w:rsidRPr="00B20AE8" w:rsidRDefault="00BA44F9" w:rsidP="0039402F">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00D42F"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BD8EF0F" w14:textId="77777777" w:rsidR="00BA44F9" w:rsidRPr="00B20AE8" w:rsidRDefault="00BA44F9" w:rsidP="0039402F">
            <w:pPr>
              <w:pStyle w:val="TAC"/>
              <w:rPr>
                <w:lang w:eastAsia="en-GB"/>
              </w:rPr>
            </w:pPr>
            <w:r w:rsidRPr="00B20AE8">
              <w:rPr>
                <w:lang w:eastAsia="zh-CN"/>
              </w:rPr>
              <w:t>ATCR5b </w:t>
            </w:r>
          </w:p>
        </w:tc>
      </w:tr>
      <w:tr w:rsidR="004F339F" w:rsidRPr="00B20AE8" w14:paraId="51B2B61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23C19A4"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6B048DF" w14:textId="77777777" w:rsidR="00BA44F9" w:rsidRPr="00B20AE8" w:rsidRDefault="00BA44F9" w:rsidP="0039402F">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43E877DE" w14:textId="77777777" w:rsidR="00BA44F9" w:rsidRPr="00B20AE8" w:rsidRDefault="00BA44F9" w:rsidP="0039402F">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84B5CDC"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E363C44" w14:textId="77777777" w:rsidR="00BA44F9" w:rsidRPr="00B20AE8" w:rsidRDefault="00BA44F9" w:rsidP="0039402F">
            <w:pPr>
              <w:pStyle w:val="TAC"/>
              <w:rPr>
                <w:lang w:eastAsia="en-GB"/>
              </w:rPr>
            </w:pPr>
            <w:r w:rsidRPr="00B20AE8">
              <w:rPr>
                <w:lang w:eastAsia="zh-CN"/>
              </w:rPr>
              <w:t>ATCR5b </w:t>
            </w:r>
          </w:p>
        </w:tc>
      </w:tr>
      <w:tr w:rsidR="004F339F" w:rsidRPr="00B20AE8" w14:paraId="00BEA8A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000BC2A"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3F845A" w14:textId="77777777" w:rsidR="00BA44F9" w:rsidRPr="00B20AE8" w:rsidRDefault="00BA44F9" w:rsidP="0039402F">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6AC55C84"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07B1C68"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DFD7D59" w14:textId="77777777" w:rsidR="00BA44F9" w:rsidRPr="00B20AE8" w:rsidRDefault="00BA44F9" w:rsidP="0039402F">
            <w:pPr>
              <w:pStyle w:val="TAC"/>
              <w:rPr>
                <w:lang w:eastAsia="en-GB"/>
              </w:rPr>
            </w:pPr>
            <w:r w:rsidRPr="00B20AE8">
              <w:rPr>
                <w:lang w:eastAsia="en-GB"/>
              </w:rPr>
              <w:t>-</w:t>
            </w:r>
          </w:p>
        </w:tc>
      </w:tr>
      <w:tr w:rsidR="004F339F" w:rsidRPr="00B20AE8" w14:paraId="34FF594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D5A0409" w14:textId="77777777" w:rsidR="00BA44F9" w:rsidRPr="00B20AE8" w:rsidRDefault="00BA44F9" w:rsidP="0039402F">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7159AB87" w14:textId="77777777" w:rsidR="00BA44F9" w:rsidRPr="00B20AE8" w:rsidRDefault="00BA44F9" w:rsidP="0039402F">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14:paraId="181652B8"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2B7011AB"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562A923" w14:textId="77777777" w:rsidR="00BA44F9" w:rsidRPr="00B20AE8" w:rsidRDefault="00BA44F9" w:rsidP="0039402F">
            <w:pPr>
              <w:pStyle w:val="TAC"/>
              <w:rPr>
                <w:lang w:eastAsia="en-GB"/>
              </w:rPr>
            </w:pPr>
            <w:r w:rsidRPr="00B20AE8">
              <w:rPr>
                <w:lang w:eastAsia="en-GB"/>
              </w:rPr>
              <w:t>-</w:t>
            </w:r>
          </w:p>
        </w:tc>
      </w:tr>
      <w:tr w:rsidR="004F339F" w:rsidRPr="00B20AE8" w14:paraId="1E54608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31140DA"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7F1C44A" w14:textId="77777777" w:rsidR="00BA44F9" w:rsidRPr="00B20AE8" w:rsidRDefault="00BA44F9" w:rsidP="0039402F">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6103FD3C"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116C308"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1144FAC0" w14:textId="77777777" w:rsidR="00BA44F9" w:rsidRPr="00B20AE8" w:rsidRDefault="00BA44F9" w:rsidP="0039402F">
            <w:pPr>
              <w:pStyle w:val="TAC"/>
              <w:rPr>
                <w:lang w:eastAsia="en-GB"/>
              </w:rPr>
            </w:pPr>
            <w:r w:rsidRPr="00B20AE8">
              <w:rPr>
                <w:lang w:eastAsia="zh-CN"/>
              </w:rPr>
              <w:t>-</w:t>
            </w:r>
          </w:p>
        </w:tc>
      </w:tr>
      <w:tr w:rsidR="004F339F" w:rsidRPr="00B20AE8" w14:paraId="7754ACC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071D04"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9F0E85C" w14:textId="77777777" w:rsidR="00BA44F9" w:rsidRPr="00B20AE8" w:rsidRDefault="00BA44F9" w:rsidP="0039402F">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2A0EFD52"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1C18FBD9"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05826B22" w14:textId="77777777" w:rsidR="00BA44F9" w:rsidRPr="00B20AE8" w:rsidRDefault="00BA44F9" w:rsidP="0039402F">
            <w:pPr>
              <w:pStyle w:val="TAC"/>
              <w:rPr>
                <w:lang w:eastAsia="en-GB"/>
              </w:rPr>
            </w:pPr>
            <w:r w:rsidRPr="00B20AE8">
              <w:rPr>
                <w:lang w:eastAsia="en-GB"/>
              </w:rPr>
              <w:t>N/A</w:t>
            </w:r>
          </w:p>
        </w:tc>
      </w:tr>
      <w:tr w:rsidR="004F339F" w:rsidRPr="00B20AE8" w14:paraId="4E237A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6751554"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4BFF27C" w14:textId="77777777" w:rsidR="00BA44F9" w:rsidRPr="00B20AE8" w:rsidRDefault="00BA44F9" w:rsidP="0039402F">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62C65703"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E04F15E" w14:textId="77777777" w:rsidR="00BA44F9" w:rsidRPr="00B20AE8" w:rsidRDefault="00BA44F9" w:rsidP="0039402F">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4EAC96D6" w14:textId="77777777" w:rsidR="00BA44F9" w:rsidRPr="00B20AE8" w:rsidRDefault="00BA44F9" w:rsidP="0039402F">
            <w:pPr>
              <w:pStyle w:val="TAC"/>
              <w:rPr>
                <w:lang w:eastAsia="en-GB"/>
              </w:rPr>
            </w:pPr>
            <w:r w:rsidRPr="00B20AE8">
              <w:rPr>
                <w:lang w:eastAsia="zh-CN"/>
              </w:rPr>
              <w:t>-</w:t>
            </w:r>
          </w:p>
        </w:tc>
      </w:tr>
      <w:tr w:rsidR="004F339F" w:rsidRPr="00B20AE8" w14:paraId="34488BA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2312CCC" w14:textId="77777777" w:rsidR="003B2DEF" w:rsidRPr="00B20AE8" w:rsidRDefault="003B2DEF" w:rsidP="0039402F">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14:paraId="73906A7E" w14:textId="77777777" w:rsidR="003B2DEF" w:rsidRPr="00B20AE8" w:rsidRDefault="00BA44F9" w:rsidP="0039402F">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0652628E" w14:textId="77777777" w:rsidR="003B2DEF" w:rsidRPr="00B20AE8" w:rsidRDefault="003B2DEF"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19BA1F4" w14:textId="77777777" w:rsidR="003B2DEF" w:rsidRPr="00B20AE8" w:rsidRDefault="003D5832" w:rsidP="0039402F">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14:paraId="6AA0C23D" w14:textId="77777777" w:rsidR="003B2DEF" w:rsidRPr="00B20AE8" w:rsidRDefault="003D5832" w:rsidP="0039402F">
            <w:pPr>
              <w:pStyle w:val="TAC"/>
              <w:rPr>
                <w:lang w:eastAsia="en-GB"/>
              </w:rPr>
            </w:pPr>
            <w:r w:rsidRPr="00B20AE8">
              <w:rPr>
                <w:lang w:eastAsia="en-GB"/>
              </w:rPr>
              <w:t>None</w:t>
            </w:r>
          </w:p>
        </w:tc>
      </w:tr>
      <w:tr w:rsidR="004F339F" w:rsidRPr="00B20AE8" w14:paraId="77A368B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E2187C9" w14:textId="77777777" w:rsidR="00BA44F9" w:rsidRPr="00B20AE8" w:rsidRDefault="00BA44F9" w:rsidP="0039402F">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14:paraId="4763243A" w14:textId="77777777" w:rsidR="00BA44F9" w:rsidRPr="00B20AE8" w:rsidRDefault="00BA44F9" w:rsidP="0039402F">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4171A8BA"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062B160"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53B867E" w14:textId="77777777" w:rsidR="00BA44F9" w:rsidRPr="00B20AE8" w:rsidRDefault="00BA44F9" w:rsidP="0039402F">
            <w:pPr>
              <w:pStyle w:val="TAC"/>
              <w:rPr>
                <w:lang w:eastAsia="en-GB"/>
              </w:rPr>
            </w:pPr>
            <w:r w:rsidRPr="00B20AE8">
              <w:rPr>
                <w:lang w:eastAsia="en-GB"/>
              </w:rPr>
              <w:t>-</w:t>
            </w:r>
          </w:p>
        </w:tc>
      </w:tr>
      <w:tr w:rsidR="004F339F" w:rsidRPr="00B20AE8" w14:paraId="6371957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2F4FF42"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BF16B9C" w14:textId="77777777" w:rsidR="00BA44F9" w:rsidRPr="00B20AE8" w:rsidRDefault="00BA44F9" w:rsidP="0039402F">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17B9F0FA"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35E6E3A"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8B784E1" w14:textId="77777777" w:rsidR="00BA44F9" w:rsidRPr="00B20AE8" w:rsidRDefault="00BA44F9" w:rsidP="0039402F">
            <w:pPr>
              <w:pStyle w:val="TAC"/>
              <w:rPr>
                <w:lang w:eastAsia="en-GB"/>
              </w:rPr>
            </w:pPr>
            <w:r w:rsidRPr="00B20AE8">
              <w:rPr>
                <w:lang w:eastAsia="en-GB"/>
              </w:rPr>
              <w:t>-</w:t>
            </w:r>
          </w:p>
        </w:tc>
      </w:tr>
      <w:tr w:rsidR="004F339F" w:rsidRPr="00B20AE8" w14:paraId="61847471"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77FB506"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95062E6" w14:textId="77777777" w:rsidR="00BA44F9" w:rsidRPr="00B20AE8" w:rsidRDefault="00BA44F9" w:rsidP="0039402F">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3BEEE27A"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67342C1"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ED4B730" w14:textId="77777777" w:rsidR="00BA44F9" w:rsidRPr="00B20AE8" w:rsidRDefault="00BA44F9" w:rsidP="0039402F">
            <w:pPr>
              <w:pStyle w:val="TAC"/>
              <w:rPr>
                <w:lang w:eastAsia="en-GB"/>
              </w:rPr>
            </w:pPr>
            <w:r w:rsidRPr="00B20AE8">
              <w:rPr>
                <w:lang w:eastAsia="en-GB"/>
              </w:rPr>
              <w:t>-</w:t>
            </w:r>
          </w:p>
        </w:tc>
      </w:tr>
      <w:tr w:rsidR="004F339F" w:rsidRPr="00B20AE8" w14:paraId="4876306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3174023F" w14:textId="77777777" w:rsidR="00A54CCF" w:rsidRPr="00B20AE8" w:rsidRDefault="00A54CCF" w:rsidP="0039402F">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4A86F3A4" w14:textId="77777777" w:rsidR="00A54CCF" w:rsidRPr="00B20AE8" w:rsidRDefault="00A54CCF" w:rsidP="0039402F">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363DC2BB" w14:textId="77777777" w:rsidR="00A54CCF" w:rsidRPr="00B20AE8" w:rsidRDefault="00A54CCF"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A6445D7" w14:textId="77777777" w:rsidR="00A54CCF" w:rsidRPr="00B20AE8" w:rsidRDefault="00A54CCF"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D83500" w14:textId="77777777" w:rsidR="00A54CCF" w:rsidRPr="00B20AE8" w:rsidRDefault="00A54CCF" w:rsidP="0039402F">
            <w:pPr>
              <w:pStyle w:val="TAC"/>
              <w:rPr>
                <w:lang w:eastAsia="en-GB"/>
              </w:rPr>
            </w:pPr>
            <w:r w:rsidRPr="00B20AE8">
              <w:rPr>
                <w:lang w:eastAsia="en-GB"/>
              </w:rPr>
              <w:t>-</w:t>
            </w:r>
          </w:p>
        </w:tc>
      </w:tr>
      <w:tr w:rsidR="004F339F" w:rsidRPr="00B20AE8" w14:paraId="4134670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792C569A" w14:textId="77777777" w:rsidR="00BA44F9" w:rsidRPr="00B20AE8" w:rsidRDefault="00BA44F9" w:rsidP="0039402F">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35035B11" w14:textId="77777777" w:rsidR="00BA44F9" w:rsidRPr="00B20AE8" w:rsidRDefault="00BA44F9" w:rsidP="0039402F">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5CC95E3C"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4311371"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59C3A240" w14:textId="77777777" w:rsidR="00BA44F9" w:rsidRPr="00B20AE8" w:rsidRDefault="00BA44F9" w:rsidP="0039402F">
            <w:pPr>
              <w:pStyle w:val="TAC"/>
              <w:rPr>
                <w:lang w:eastAsia="en-GB"/>
              </w:rPr>
            </w:pPr>
            <w:r w:rsidRPr="00B20AE8">
              <w:rPr>
                <w:lang w:eastAsia="en-GB"/>
              </w:rPr>
              <w:t>-</w:t>
            </w:r>
          </w:p>
        </w:tc>
      </w:tr>
      <w:tr w:rsidR="004F339F" w:rsidRPr="00B20AE8" w14:paraId="3320071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261B2CB"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914C626" w14:textId="77777777" w:rsidR="00BA44F9" w:rsidRPr="00B20AE8" w:rsidRDefault="00BA44F9" w:rsidP="0039402F">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3D0286AF"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F5AA1D"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F8BD965" w14:textId="77777777" w:rsidR="00BA44F9" w:rsidRPr="00B20AE8" w:rsidRDefault="00BA44F9" w:rsidP="0039402F">
            <w:pPr>
              <w:pStyle w:val="TAC"/>
              <w:rPr>
                <w:lang w:eastAsia="en-GB"/>
              </w:rPr>
            </w:pPr>
            <w:r w:rsidRPr="00B20AE8">
              <w:rPr>
                <w:lang w:eastAsia="en-GB"/>
              </w:rPr>
              <w:t>-</w:t>
            </w:r>
          </w:p>
        </w:tc>
      </w:tr>
      <w:tr w:rsidR="004F339F" w:rsidRPr="00B20AE8" w14:paraId="08753D14"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6EBD63C2"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72A8F838" w14:textId="77777777" w:rsidR="00BA44F9" w:rsidRPr="00B20AE8" w:rsidRDefault="00BA44F9" w:rsidP="0039402F">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5747682A"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973FBC8"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18F1068" w14:textId="77777777" w:rsidR="00BA44F9" w:rsidRPr="00B20AE8" w:rsidRDefault="00BA44F9" w:rsidP="0039402F">
            <w:pPr>
              <w:pStyle w:val="TAC"/>
              <w:rPr>
                <w:lang w:eastAsia="en-GB"/>
              </w:rPr>
            </w:pPr>
            <w:r w:rsidRPr="00B20AE8">
              <w:rPr>
                <w:lang w:eastAsia="en-GB"/>
              </w:rPr>
              <w:t>-</w:t>
            </w:r>
          </w:p>
        </w:tc>
      </w:tr>
      <w:tr w:rsidR="004F339F" w:rsidRPr="00B20AE8" w14:paraId="085DBD7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14B4CCD5" w14:textId="77777777" w:rsidR="00A54CCF" w:rsidRPr="00B20AE8" w:rsidRDefault="00A54CCF" w:rsidP="0039402F">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7722D36E" w14:textId="77777777" w:rsidR="00A54CCF" w:rsidRPr="00B20AE8" w:rsidRDefault="00A54CCF" w:rsidP="0039402F">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14:paraId="0E160AD1" w14:textId="77777777" w:rsidR="00A54CCF" w:rsidRPr="00B20AE8" w:rsidRDefault="00A54CCF"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EA99E1B" w14:textId="77777777" w:rsidR="00A54CCF" w:rsidRPr="00B20AE8" w:rsidRDefault="00A54CCF"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4C237C20" w14:textId="77777777" w:rsidR="00A54CCF" w:rsidRPr="00B20AE8" w:rsidRDefault="00A54CCF" w:rsidP="0039402F">
            <w:pPr>
              <w:pStyle w:val="TAC"/>
              <w:rPr>
                <w:lang w:eastAsia="en-GB"/>
              </w:rPr>
            </w:pPr>
            <w:r w:rsidRPr="00B20AE8">
              <w:rPr>
                <w:lang w:eastAsia="en-GB"/>
              </w:rPr>
              <w:t>-</w:t>
            </w:r>
          </w:p>
        </w:tc>
      </w:tr>
      <w:tr w:rsidR="004F339F" w:rsidRPr="00B20AE8" w14:paraId="10F5259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0F39DF37" w14:textId="77777777" w:rsidR="00BA44F9" w:rsidRPr="00B20AE8" w:rsidRDefault="00BA44F9" w:rsidP="0039402F">
            <w:pPr>
              <w:pStyle w:val="TAL"/>
              <w:rPr>
                <w:lang w:eastAsia="en-GB"/>
              </w:rPr>
            </w:pPr>
            <w:r w:rsidRPr="00B20AE8">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14:paraId="3A34ECD0" w14:textId="77777777" w:rsidR="00BA44F9" w:rsidRPr="00B20AE8" w:rsidRDefault="00BA44F9" w:rsidP="0039402F">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1B6DCB5F"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5E1FACE3"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0387535" w14:textId="77777777" w:rsidR="00BA44F9" w:rsidRPr="00B20AE8" w:rsidRDefault="00BA44F9" w:rsidP="0039402F">
            <w:pPr>
              <w:pStyle w:val="TAC"/>
              <w:rPr>
                <w:lang w:eastAsia="en-GB"/>
              </w:rPr>
            </w:pPr>
            <w:r w:rsidRPr="00B20AE8">
              <w:rPr>
                <w:lang w:eastAsia="en-GB"/>
              </w:rPr>
              <w:t>-</w:t>
            </w:r>
          </w:p>
        </w:tc>
      </w:tr>
      <w:tr w:rsidR="004F339F" w:rsidRPr="00B20AE8" w14:paraId="02358C4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AF88DE"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422764A" w14:textId="77777777" w:rsidR="00BA44F9" w:rsidRPr="00B20AE8" w:rsidRDefault="00BA44F9" w:rsidP="0039402F">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09209F12" w14:textId="77777777" w:rsidR="00BA44F9" w:rsidRPr="00B20AE8" w:rsidRDefault="00BA44F9" w:rsidP="0039402F">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3833321"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4D5EAB" w14:textId="77777777" w:rsidR="00BA44F9" w:rsidRPr="00B20AE8" w:rsidRDefault="00BA44F9" w:rsidP="0039402F">
            <w:pPr>
              <w:pStyle w:val="TAC"/>
              <w:rPr>
                <w:lang w:eastAsia="en-GB"/>
              </w:rPr>
            </w:pPr>
            <w:r w:rsidRPr="00B20AE8">
              <w:rPr>
                <w:lang w:eastAsia="en-GB"/>
              </w:rPr>
              <w:t>ATCR5b </w:t>
            </w:r>
          </w:p>
        </w:tc>
      </w:tr>
      <w:tr w:rsidR="004F339F" w:rsidRPr="00B20AE8" w14:paraId="1A084CE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B52740D"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53AF9C9" w14:textId="77777777" w:rsidR="00BA44F9" w:rsidRPr="00B20AE8" w:rsidRDefault="00BA44F9" w:rsidP="0039402F">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428D3D15" w14:textId="77777777" w:rsidR="00BA44F9" w:rsidRPr="00B20AE8" w:rsidRDefault="00BA44F9" w:rsidP="0039402F">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3F6D16C9"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570FF3C9" w14:textId="77777777" w:rsidR="00BA44F9" w:rsidRPr="00B20AE8" w:rsidRDefault="00BA44F9" w:rsidP="0039402F">
            <w:pPr>
              <w:pStyle w:val="TAC"/>
              <w:rPr>
                <w:lang w:eastAsia="en-GB"/>
              </w:rPr>
            </w:pPr>
            <w:r w:rsidRPr="00B20AE8">
              <w:rPr>
                <w:lang w:eastAsia="en-GB"/>
              </w:rPr>
              <w:t>ATCR5b </w:t>
            </w:r>
          </w:p>
        </w:tc>
      </w:tr>
      <w:tr w:rsidR="004F339F" w:rsidRPr="00B20AE8" w14:paraId="0FED7F7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B7AD617" w14:textId="77777777" w:rsidR="00BA44F9" w:rsidRPr="00B20AE8" w:rsidRDefault="00BA44F9" w:rsidP="0039402F">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42741595" w14:textId="77777777" w:rsidR="00BA44F9" w:rsidRPr="00B20AE8" w:rsidRDefault="00BA44F9" w:rsidP="0039402F">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7A6CDE2D"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D945783"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EEE1D78" w14:textId="77777777" w:rsidR="00BA44F9" w:rsidRPr="00B20AE8" w:rsidRDefault="00BA44F9" w:rsidP="0039402F">
            <w:pPr>
              <w:pStyle w:val="TAC"/>
              <w:rPr>
                <w:lang w:eastAsia="en-GB"/>
              </w:rPr>
            </w:pPr>
            <w:r w:rsidRPr="00B20AE8">
              <w:rPr>
                <w:lang w:eastAsia="en-GB"/>
              </w:rPr>
              <w:t>-</w:t>
            </w:r>
          </w:p>
        </w:tc>
      </w:tr>
      <w:tr w:rsidR="004F339F" w:rsidRPr="00B20AE8" w14:paraId="2125754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54040F7"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D090ECF" w14:textId="77777777" w:rsidR="00BA44F9" w:rsidRPr="00B20AE8" w:rsidRDefault="00BA44F9" w:rsidP="0039402F">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F89F530" w14:textId="77777777" w:rsidR="00BA44F9" w:rsidRPr="00B20AE8" w:rsidRDefault="00BA44F9" w:rsidP="0039402F">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A90120B"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4112783" w14:textId="77777777" w:rsidR="00BA44F9" w:rsidRPr="00B20AE8" w:rsidRDefault="00BA44F9" w:rsidP="0039402F">
            <w:pPr>
              <w:pStyle w:val="TAC"/>
              <w:rPr>
                <w:lang w:eastAsia="en-GB"/>
              </w:rPr>
            </w:pPr>
            <w:r w:rsidRPr="00B20AE8">
              <w:rPr>
                <w:lang w:eastAsia="en-GB"/>
              </w:rPr>
              <w:t>ATCR5b </w:t>
            </w:r>
          </w:p>
        </w:tc>
      </w:tr>
      <w:tr w:rsidR="004F339F" w:rsidRPr="00B20AE8" w14:paraId="39B343A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3510F079"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5E616F7" w14:textId="77777777" w:rsidR="00BA44F9" w:rsidRPr="00B20AE8" w:rsidRDefault="00BA44F9" w:rsidP="0039402F">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470BE6BC" w14:textId="77777777" w:rsidR="00BA44F9" w:rsidRPr="00B20AE8" w:rsidRDefault="00BA44F9" w:rsidP="0039402F">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9F8E71"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3A285E37" w14:textId="77777777" w:rsidR="00BA44F9" w:rsidRPr="00B20AE8" w:rsidRDefault="00BA44F9" w:rsidP="0039402F">
            <w:pPr>
              <w:pStyle w:val="TAC"/>
              <w:rPr>
                <w:lang w:eastAsia="en-GB"/>
              </w:rPr>
            </w:pPr>
            <w:r w:rsidRPr="00B20AE8">
              <w:rPr>
                <w:lang w:eastAsia="en-GB"/>
              </w:rPr>
              <w:t>ATCR5b </w:t>
            </w:r>
          </w:p>
        </w:tc>
      </w:tr>
      <w:tr w:rsidR="004F339F" w:rsidRPr="00B20AE8" w14:paraId="66FB3DC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D37A8E0" w14:textId="77777777" w:rsidR="00BA44F9" w:rsidRPr="00B20AE8" w:rsidRDefault="00BA44F9" w:rsidP="0039402F">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4B56643A" w14:textId="77777777" w:rsidR="00BA44F9" w:rsidRPr="00B20AE8" w:rsidRDefault="00BA44F9" w:rsidP="0039402F">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4C4FF084"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1CAE3ED"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F96CB1F" w14:textId="77777777" w:rsidR="00BA44F9" w:rsidRPr="00B20AE8" w:rsidRDefault="00BA44F9" w:rsidP="0039402F">
            <w:pPr>
              <w:pStyle w:val="TAC"/>
              <w:rPr>
                <w:lang w:eastAsia="en-GB"/>
              </w:rPr>
            </w:pPr>
            <w:r w:rsidRPr="00B20AE8">
              <w:rPr>
                <w:lang w:eastAsia="en-GB"/>
              </w:rPr>
              <w:t>-</w:t>
            </w:r>
          </w:p>
        </w:tc>
      </w:tr>
      <w:tr w:rsidR="004F339F" w:rsidRPr="00B20AE8" w14:paraId="6C03181C"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F7EBDA2"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C3DD9BA" w14:textId="77777777" w:rsidR="00BA44F9" w:rsidRPr="00B20AE8" w:rsidRDefault="00BA44F9" w:rsidP="0039402F">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7BD6814B"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2B1A72"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3A27F86" w14:textId="77777777" w:rsidR="00BA44F9" w:rsidRPr="00B20AE8" w:rsidRDefault="00BA44F9" w:rsidP="0039402F">
            <w:pPr>
              <w:pStyle w:val="TAC"/>
              <w:rPr>
                <w:lang w:eastAsia="en-GB"/>
              </w:rPr>
            </w:pPr>
            <w:r w:rsidRPr="00B20AE8">
              <w:rPr>
                <w:lang w:eastAsia="en-GB"/>
              </w:rPr>
              <w:t>ATCR5b </w:t>
            </w:r>
          </w:p>
        </w:tc>
      </w:tr>
      <w:tr w:rsidR="004F339F" w:rsidRPr="00B20AE8" w14:paraId="05655E5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C0E19B" w14:textId="77777777" w:rsidR="00BA44F9" w:rsidRPr="00B20AE8" w:rsidRDefault="00BA44F9" w:rsidP="0039402F">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7B9BE5D3" w14:textId="77777777" w:rsidR="00BA44F9" w:rsidRPr="00B20AE8" w:rsidRDefault="00BA44F9" w:rsidP="0039402F">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26CCCCC9"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19D8FBAF"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343C390C" w14:textId="77777777" w:rsidR="00BA44F9" w:rsidRPr="00B20AE8" w:rsidRDefault="00BA44F9" w:rsidP="0039402F">
            <w:pPr>
              <w:pStyle w:val="TAC"/>
              <w:rPr>
                <w:lang w:eastAsia="en-GB"/>
              </w:rPr>
            </w:pPr>
            <w:r w:rsidRPr="00B20AE8">
              <w:rPr>
                <w:lang w:eastAsia="en-GB"/>
              </w:rPr>
              <w:t>-</w:t>
            </w:r>
          </w:p>
        </w:tc>
      </w:tr>
      <w:tr w:rsidR="004F339F" w:rsidRPr="00B20AE8" w14:paraId="43B8E6B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CE13FC5"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8582E54" w14:textId="77777777" w:rsidR="00BA44F9" w:rsidRPr="00B20AE8" w:rsidRDefault="00BA44F9" w:rsidP="0039402F">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39F6041D" w14:textId="77777777" w:rsidR="00BA44F9" w:rsidRPr="00B20AE8" w:rsidRDefault="00BA44F9" w:rsidP="0039402F">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089DD5"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9BD14B" w14:textId="77777777" w:rsidR="00BA44F9" w:rsidRPr="00B20AE8" w:rsidRDefault="00BA44F9" w:rsidP="0039402F">
            <w:pPr>
              <w:pStyle w:val="TAC"/>
              <w:rPr>
                <w:lang w:eastAsia="en-GB"/>
              </w:rPr>
            </w:pPr>
            <w:r w:rsidRPr="00B20AE8">
              <w:rPr>
                <w:lang w:eastAsia="en-GB"/>
              </w:rPr>
              <w:t>ATCR5b </w:t>
            </w:r>
          </w:p>
        </w:tc>
      </w:tr>
      <w:tr w:rsidR="004F339F" w:rsidRPr="00B20AE8" w14:paraId="4BDE11D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77C45D"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8B4DB02" w14:textId="77777777" w:rsidR="00BA44F9" w:rsidRPr="00B20AE8" w:rsidRDefault="00BA44F9" w:rsidP="0039402F">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0D42B08C" w14:textId="77777777" w:rsidR="00BA44F9" w:rsidRPr="00B20AE8" w:rsidRDefault="00BA44F9" w:rsidP="0039402F">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27BB603"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F02720B" w14:textId="77777777" w:rsidR="00BA44F9" w:rsidRPr="00B20AE8" w:rsidRDefault="00BA44F9" w:rsidP="0039402F">
            <w:pPr>
              <w:pStyle w:val="TAC"/>
              <w:rPr>
                <w:lang w:eastAsia="en-GB"/>
              </w:rPr>
            </w:pPr>
            <w:r w:rsidRPr="00B20AE8">
              <w:rPr>
                <w:lang w:eastAsia="en-GB"/>
              </w:rPr>
              <w:t>ATCR5b </w:t>
            </w:r>
          </w:p>
        </w:tc>
      </w:tr>
      <w:tr w:rsidR="004F339F" w:rsidRPr="00B20AE8" w14:paraId="6C59D38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15F836E" w14:textId="77777777" w:rsidR="00BA44F9" w:rsidRPr="00B20AE8" w:rsidRDefault="00BA44F9" w:rsidP="0039402F">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6841E561" w14:textId="77777777" w:rsidR="00BA44F9" w:rsidRPr="00B20AE8" w:rsidRDefault="00BA44F9" w:rsidP="0039402F">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4309B2F3"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6622DFA7"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2EAFF87" w14:textId="77777777" w:rsidR="00BA44F9" w:rsidRPr="00B20AE8" w:rsidRDefault="00BA44F9" w:rsidP="0039402F">
            <w:pPr>
              <w:pStyle w:val="TAC"/>
              <w:rPr>
                <w:lang w:eastAsia="en-GB"/>
              </w:rPr>
            </w:pPr>
            <w:r w:rsidRPr="00B20AE8">
              <w:rPr>
                <w:lang w:eastAsia="en-GB"/>
              </w:rPr>
              <w:t>-</w:t>
            </w:r>
          </w:p>
        </w:tc>
      </w:tr>
      <w:tr w:rsidR="004F339F" w:rsidRPr="00B20AE8" w14:paraId="35F44D8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14DB0D"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424690D" w14:textId="77777777" w:rsidR="00BA44F9" w:rsidRPr="00B20AE8" w:rsidRDefault="00BA44F9" w:rsidP="0039402F">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73DEDDB4"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47EC3541"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BC3E9FC" w14:textId="77777777" w:rsidR="00BA44F9" w:rsidRPr="00B20AE8" w:rsidRDefault="00BA44F9" w:rsidP="0039402F">
            <w:pPr>
              <w:pStyle w:val="TAC"/>
              <w:rPr>
                <w:lang w:eastAsia="en-GB"/>
              </w:rPr>
            </w:pPr>
            <w:r w:rsidRPr="00B20AE8">
              <w:rPr>
                <w:lang w:eastAsia="en-GB"/>
              </w:rPr>
              <w:t>-</w:t>
            </w:r>
          </w:p>
        </w:tc>
      </w:tr>
      <w:tr w:rsidR="004F339F" w:rsidRPr="00B20AE8" w14:paraId="71BF2B1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784FEE5D" w14:textId="77777777" w:rsidR="00A54CCF" w:rsidRPr="00B20AE8" w:rsidRDefault="00A54CCF" w:rsidP="0039402F">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2D786551" w14:textId="77777777" w:rsidR="00A54CCF" w:rsidRPr="00B20AE8" w:rsidRDefault="00A54CCF" w:rsidP="0039402F">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7ED38DE4" w14:textId="77777777" w:rsidR="00A54CCF" w:rsidRPr="00B20AE8" w:rsidRDefault="00A54CCF"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14F7703F" w14:textId="77777777" w:rsidR="00A54CCF" w:rsidRPr="00B20AE8" w:rsidRDefault="00A54CCF"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99E3A5" w14:textId="77777777" w:rsidR="00A54CCF" w:rsidRPr="00B20AE8" w:rsidRDefault="00A54CCF" w:rsidP="0039402F">
            <w:pPr>
              <w:pStyle w:val="TAC"/>
              <w:rPr>
                <w:lang w:eastAsia="en-GB"/>
              </w:rPr>
            </w:pPr>
            <w:r w:rsidRPr="00B20AE8">
              <w:rPr>
                <w:lang w:eastAsia="en-GB"/>
              </w:rPr>
              <w:t>-</w:t>
            </w:r>
          </w:p>
        </w:tc>
      </w:tr>
      <w:tr w:rsidR="00BA44F9" w:rsidRPr="00B20AE8" w14:paraId="754C364F" w14:textId="77777777" w:rsidTr="006A2BF1">
        <w:trPr>
          <w:cantSplit/>
          <w:jc w:val="center"/>
        </w:trPr>
        <w:tc>
          <w:tcPr>
            <w:tcW w:w="9857" w:type="dxa"/>
            <w:gridSpan w:val="6"/>
            <w:tcBorders>
              <w:top w:val="single" w:sz="4" w:space="0" w:color="auto"/>
              <w:left w:val="single" w:sz="4" w:space="0" w:color="auto"/>
              <w:bottom w:val="single" w:sz="4" w:space="0" w:color="auto"/>
            </w:tcBorders>
            <w:shd w:val="clear" w:color="auto" w:fill="auto"/>
            <w:noWrap/>
          </w:tcPr>
          <w:p w14:paraId="4DE454BD" w14:textId="77777777" w:rsidR="00BA44F9" w:rsidRPr="00B20AE8" w:rsidRDefault="00BA44F9" w:rsidP="0039402F">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14:paraId="4B93B299" w14:textId="77777777" w:rsidR="00BA44F9" w:rsidRPr="00B20AE8" w:rsidRDefault="00BA44F9" w:rsidP="0039402F">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14:paraId="7C376C8C" w14:textId="77777777" w:rsidR="00BA44F9" w:rsidRPr="00B20AE8" w:rsidRDefault="00BA44F9" w:rsidP="0039402F">
            <w:pPr>
              <w:pStyle w:val="TAN"/>
              <w:rPr>
                <w:rFonts w:cs="Arial"/>
                <w:szCs w:val="18"/>
                <w:lang w:eastAsia="en-GB"/>
              </w:rPr>
            </w:pPr>
            <w:r w:rsidRPr="00B20AE8">
              <w:t>NOTE 3:</w:t>
            </w:r>
            <w:r w:rsidRPr="00B20AE8">
              <w:tab/>
              <w:t>SBT is only applicable if different Capability Sets are declared for single-band and multi-band operation.</w:t>
            </w:r>
          </w:p>
        </w:tc>
      </w:tr>
    </w:tbl>
    <w:p w14:paraId="07CC73DB" w14:textId="77777777" w:rsidR="003B2DEF" w:rsidRPr="00B20AE8" w:rsidRDefault="003B2DEF" w:rsidP="0039402F"/>
    <w:p w14:paraId="4985557A" w14:textId="77777777" w:rsidR="003B2DEF" w:rsidRPr="00B20AE8" w:rsidRDefault="00CB146D" w:rsidP="00673E8E">
      <w:pPr>
        <w:pStyle w:val="Heading3"/>
        <w:rPr>
          <w:lang w:eastAsia="zh-CN"/>
        </w:rPr>
      </w:pPr>
      <w:bookmarkStart w:id="1486" w:name="_Toc21122912"/>
      <w:bookmarkStart w:id="1487" w:name="_Toc45907105"/>
      <w:bookmarkStart w:id="1488" w:name="_Toc53181209"/>
      <w:bookmarkStart w:id="1489" w:name="_Toc61117029"/>
      <w:bookmarkStart w:id="1490" w:name="_Toc67080881"/>
      <w:bookmarkStart w:id="1491" w:name="_Toc68770233"/>
      <w:bookmarkStart w:id="1492" w:name="_Toc74755296"/>
      <w:bookmarkStart w:id="1493" w:name="_Toc76506220"/>
      <w:bookmarkStart w:id="1494" w:name="_Toc83113139"/>
      <w:bookmarkStart w:id="1495" w:name="_Toc89876342"/>
      <w:bookmarkStart w:id="1496" w:name="_Toc98711242"/>
      <w:bookmarkStart w:id="1497" w:name="_Toc145097109"/>
      <w:bookmarkStart w:id="1498" w:name="_Toc161848359"/>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1B2CF6A6" w14:textId="77777777" w:rsidR="003B2DEF" w:rsidRPr="00B20AE8" w:rsidRDefault="003B2DEF" w:rsidP="0039402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14:paraId="26FF032A" w14:textId="77777777" w:rsidR="003B2DEF" w:rsidRPr="00B20AE8" w:rsidRDefault="003B2DEF" w:rsidP="0039402F">
      <w:pPr>
        <w:pStyle w:val="TH"/>
        <w:rPr>
          <w:snapToGrid w:val="0"/>
          <w:lang w:eastAsia="zh-CN"/>
        </w:rPr>
      </w:pPr>
      <w:r w:rsidRPr="00B20AE8">
        <w:rPr>
          <w:snapToGrid w:val="0"/>
          <w:lang w:eastAsia="zh-CN"/>
        </w:rPr>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55"/>
        <w:gridCol w:w="6"/>
        <w:gridCol w:w="1680"/>
        <w:gridCol w:w="1538"/>
        <w:gridCol w:w="1501"/>
      </w:tblGrid>
      <w:tr w:rsidR="004F339F" w:rsidRPr="00B20AE8" w14:paraId="6B8D4D87" w14:textId="77777777" w:rsidTr="006A2BF1">
        <w:trPr>
          <w:cantSplit/>
          <w:tblHeader/>
          <w:jc w:val="center"/>
        </w:trPr>
        <w:tc>
          <w:tcPr>
            <w:tcW w:w="4985"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20293954" w14:textId="77777777" w:rsidR="003B2DEF" w:rsidRPr="00B20AE8" w:rsidRDefault="003B2DEF" w:rsidP="0039402F">
            <w:pPr>
              <w:rPr>
                <w:lang w:eastAsia="en-GB"/>
              </w:rPr>
            </w:pPr>
            <w:r w:rsidRPr="00B20AE8">
              <w:rPr>
                <w:lang w:eastAsia="en-GB"/>
              </w:rPr>
              <w:t>test case</w:t>
            </w:r>
          </w:p>
        </w:tc>
        <w:tc>
          <w:tcPr>
            <w:tcW w:w="1686" w:type="dxa"/>
            <w:gridSpan w:val="2"/>
            <w:tcBorders>
              <w:top w:val="single" w:sz="4" w:space="0" w:color="auto"/>
              <w:left w:val="nil"/>
              <w:bottom w:val="single" w:sz="4" w:space="0" w:color="auto"/>
              <w:right w:val="single" w:sz="4" w:space="0" w:color="auto"/>
            </w:tcBorders>
            <w:shd w:val="clear" w:color="auto" w:fill="auto"/>
            <w:hideMark/>
          </w:tcPr>
          <w:p w14:paraId="68890189" w14:textId="77777777" w:rsidR="003B2DEF" w:rsidRPr="00B20AE8" w:rsidRDefault="003B2DEF" w:rsidP="0039402F">
            <w:pPr>
              <w:rPr>
                <w:lang w:eastAsia="en-GB"/>
              </w:rPr>
            </w:pPr>
            <w:r w:rsidRPr="00B20AE8">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6B0CE38C" w14:textId="77777777" w:rsidR="003B2DEF" w:rsidRPr="00B20AE8" w:rsidRDefault="003B2DEF" w:rsidP="0039402F">
            <w:pPr>
              <w:rPr>
                <w:lang w:eastAsia="en-GB"/>
              </w:rPr>
            </w:pPr>
            <w:r w:rsidRPr="00B20AE8">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68825895" w14:textId="77777777" w:rsidR="003B2DEF" w:rsidRPr="00B20AE8" w:rsidRDefault="003B2DEF" w:rsidP="0039402F">
            <w:pPr>
              <w:rPr>
                <w:lang w:eastAsia="en-GB"/>
              </w:rPr>
            </w:pPr>
            <w:r w:rsidRPr="00B20AE8">
              <w:rPr>
                <w:lang w:eastAsia="en-GB"/>
              </w:rPr>
              <w:t>E-UTRA Test RCSA5</w:t>
            </w:r>
          </w:p>
        </w:tc>
      </w:tr>
      <w:tr w:rsidR="004F339F" w:rsidRPr="00B20AE8" w14:paraId="1D5E1DA1"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26E4287C" w14:textId="77777777" w:rsidR="003B2DEF" w:rsidRPr="00B20AE8" w:rsidRDefault="003B2DEF" w:rsidP="0039402F">
            <w:pPr>
              <w:pStyle w:val="TAL"/>
              <w:rPr>
                <w:lang w:eastAsia="en-GB"/>
              </w:rPr>
            </w:pPr>
            <w:r w:rsidRPr="00B20AE8">
              <w:rPr>
                <w:lang w:eastAsia="en-GB"/>
              </w:rPr>
              <w:t>6.2</w:t>
            </w:r>
          </w:p>
        </w:tc>
        <w:tc>
          <w:tcPr>
            <w:tcW w:w="4288" w:type="dxa"/>
            <w:gridSpan w:val="2"/>
            <w:tcBorders>
              <w:top w:val="nil"/>
              <w:left w:val="nil"/>
              <w:bottom w:val="single" w:sz="4" w:space="0" w:color="auto"/>
              <w:right w:val="single" w:sz="4" w:space="0" w:color="auto"/>
            </w:tcBorders>
            <w:shd w:val="clear" w:color="auto" w:fill="auto"/>
            <w:noWrap/>
            <w:hideMark/>
          </w:tcPr>
          <w:p w14:paraId="19F1DB04" w14:textId="77777777" w:rsidR="003B2DEF" w:rsidRPr="00B20AE8" w:rsidRDefault="00BA44F9" w:rsidP="0039402F">
            <w:pPr>
              <w:pStyle w:val="TAL"/>
              <w:rPr>
                <w:lang w:eastAsia="en-GB"/>
              </w:rPr>
            </w:pPr>
            <w:r w:rsidRPr="00B20AE8">
              <w:rPr>
                <w:lang w:eastAsia="zh-CN"/>
              </w:rPr>
              <w:t>Radiated Transmit Power</w:t>
            </w:r>
          </w:p>
        </w:tc>
        <w:tc>
          <w:tcPr>
            <w:tcW w:w="1686" w:type="dxa"/>
            <w:gridSpan w:val="2"/>
            <w:tcBorders>
              <w:top w:val="nil"/>
              <w:left w:val="nil"/>
              <w:bottom w:val="single" w:sz="4" w:space="0" w:color="auto"/>
              <w:right w:val="single" w:sz="4" w:space="0" w:color="auto"/>
            </w:tcBorders>
            <w:shd w:val="clear" w:color="auto" w:fill="auto"/>
            <w:hideMark/>
          </w:tcPr>
          <w:p w14:paraId="6E6BE43E" w14:textId="77777777" w:rsidR="003B2DEF" w:rsidRPr="00B20AE8" w:rsidRDefault="003B2DEF" w:rsidP="0039402F">
            <w:pPr>
              <w:rPr>
                <w:lang w:eastAsia="en-GB"/>
              </w:rPr>
            </w:pPr>
            <w:r w:rsidRPr="00B20AE8">
              <w:rPr>
                <w:lang w:eastAsia="en-GB"/>
              </w:rPr>
              <w:t>ATCR1a/ANTCR1 (</w:t>
            </w:r>
            <w:r w:rsidR="00E603E9" w:rsidRPr="00B20AE8">
              <w:rPr>
                <w:lang w:eastAsia="en-GB"/>
              </w:rPr>
              <w:t>Note 1</w:t>
            </w:r>
            <w:r w:rsidRPr="00B20AE8">
              <w:rPr>
                <w:lang w:eastAsia="en-GB"/>
              </w:rPr>
              <w:t>) ATCR5a</w:t>
            </w:r>
          </w:p>
        </w:tc>
        <w:tc>
          <w:tcPr>
            <w:tcW w:w="1538" w:type="dxa"/>
            <w:tcBorders>
              <w:top w:val="nil"/>
              <w:left w:val="nil"/>
              <w:bottom w:val="single" w:sz="4" w:space="0" w:color="auto"/>
              <w:right w:val="nil"/>
            </w:tcBorders>
            <w:shd w:val="clear" w:color="auto" w:fill="auto"/>
            <w:hideMark/>
          </w:tcPr>
          <w:p w14:paraId="3C201CC7" w14:textId="77777777" w:rsidR="003B2DEF" w:rsidRPr="00B20AE8" w:rsidRDefault="003B2DEF" w:rsidP="0039402F">
            <w:pPr>
              <w:rPr>
                <w:lang w:eastAsia="en-GB"/>
              </w:rPr>
            </w:pPr>
            <w:r w:rsidRPr="00B20AE8">
              <w:rPr>
                <w:lang w:eastAsia="en-GB"/>
              </w:rPr>
              <w:t>ATCR1b (</w:t>
            </w:r>
            <w:r w:rsidR="00E603E9" w:rsidRPr="00B20AE8">
              <w:rPr>
                <w:lang w:eastAsia="en-GB"/>
              </w:rPr>
              <w:t>Note </w:t>
            </w:r>
            <w:r w:rsidR="00BA44F9" w:rsidRPr="00B20AE8">
              <w:rPr>
                <w:lang w:eastAsia="en-GB"/>
              </w:rPr>
              <w:t>3</w:t>
            </w:r>
            <w:r w:rsidRPr="00B20AE8">
              <w:rPr>
                <w:lang w:eastAsia="en-GB"/>
              </w:rPr>
              <w:t>), ATCR5a</w:t>
            </w:r>
          </w:p>
        </w:tc>
        <w:tc>
          <w:tcPr>
            <w:tcW w:w="1501" w:type="dxa"/>
            <w:tcBorders>
              <w:top w:val="nil"/>
              <w:left w:val="single" w:sz="4" w:space="0" w:color="auto"/>
              <w:bottom w:val="single" w:sz="4" w:space="0" w:color="auto"/>
              <w:right w:val="single" w:sz="4" w:space="0" w:color="auto"/>
            </w:tcBorders>
            <w:shd w:val="clear" w:color="auto" w:fill="auto"/>
            <w:hideMark/>
          </w:tcPr>
          <w:p w14:paraId="36FCDAAE" w14:textId="77777777" w:rsidR="003B2DEF" w:rsidRPr="00B20AE8" w:rsidRDefault="003B2DEF" w:rsidP="0039402F">
            <w:pPr>
              <w:rPr>
                <w:lang w:eastAsia="en-GB"/>
              </w:rPr>
            </w:pPr>
            <w:r w:rsidRPr="00B20AE8">
              <w:rPr>
                <w:lang w:eastAsia="en-GB"/>
              </w:rPr>
              <w:t>ATCR2a/ANTCR2 (</w:t>
            </w:r>
            <w:r w:rsidR="00E603E9" w:rsidRPr="00B20AE8">
              <w:rPr>
                <w:lang w:eastAsia="en-GB"/>
              </w:rPr>
              <w:t>Note </w:t>
            </w:r>
            <w:r w:rsidR="00BA44F9" w:rsidRPr="00B20AE8">
              <w:rPr>
                <w:lang w:eastAsia="en-GB"/>
              </w:rPr>
              <w:t>5</w:t>
            </w:r>
            <w:r w:rsidRPr="00B20AE8">
              <w:rPr>
                <w:lang w:eastAsia="en-GB"/>
              </w:rPr>
              <w:t>), ATCR5a</w:t>
            </w:r>
          </w:p>
        </w:tc>
      </w:tr>
      <w:tr w:rsidR="004F339F" w:rsidRPr="00B20AE8" w14:paraId="5E755D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EA369DA" w14:textId="77777777" w:rsidR="00BA44F9" w:rsidRPr="00B20AE8" w:rsidRDefault="00BA44F9" w:rsidP="0039402F">
            <w:pPr>
              <w:pStyle w:val="TAL"/>
              <w:rPr>
                <w:lang w:eastAsia="en-GB"/>
              </w:rPr>
            </w:pPr>
            <w:r w:rsidRPr="00B20AE8">
              <w:rPr>
                <w:lang w:eastAsia="en-GB"/>
              </w:rPr>
              <w:t>6.3</w:t>
            </w:r>
          </w:p>
        </w:tc>
        <w:tc>
          <w:tcPr>
            <w:tcW w:w="4261" w:type="dxa"/>
            <w:gridSpan w:val="2"/>
            <w:tcBorders>
              <w:top w:val="nil"/>
              <w:left w:val="nil"/>
              <w:bottom w:val="single" w:sz="4" w:space="0" w:color="auto"/>
              <w:right w:val="single" w:sz="4" w:space="0" w:color="auto"/>
            </w:tcBorders>
            <w:shd w:val="clear" w:color="auto" w:fill="auto"/>
            <w:noWrap/>
            <w:hideMark/>
          </w:tcPr>
          <w:p w14:paraId="1E20AB29" w14:textId="77777777" w:rsidR="00BA44F9" w:rsidRPr="00B20AE8" w:rsidRDefault="00BA44F9" w:rsidP="0039402F">
            <w:pPr>
              <w:pStyle w:val="TAL"/>
              <w:rPr>
                <w:lang w:eastAsia="en-GB"/>
              </w:rPr>
            </w:pPr>
            <w:r w:rsidRPr="00B20AE8">
              <w:rPr>
                <w:lang w:eastAsia="en-GB"/>
              </w:rPr>
              <w:t>OTA Base Station output power</w:t>
            </w:r>
          </w:p>
        </w:tc>
        <w:tc>
          <w:tcPr>
            <w:tcW w:w="1680" w:type="dxa"/>
            <w:tcBorders>
              <w:top w:val="nil"/>
              <w:left w:val="nil"/>
              <w:bottom w:val="single" w:sz="4" w:space="0" w:color="auto"/>
              <w:right w:val="single" w:sz="4" w:space="0" w:color="auto"/>
            </w:tcBorders>
            <w:shd w:val="clear" w:color="auto" w:fill="auto"/>
            <w:hideMark/>
          </w:tcPr>
          <w:p w14:paraId="66530B00" w14:textId="77777777" w:rsidR="00BA44F9" w:rsidRPr="00B20AE8" w:rsidRDefault="00BA44F9" w:rsidP="0039402F">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AD9E74E" w14:textId="77777777" w:rsidR="00BA44F9" w:rsidRPr="00B20AE8" w:rsidRDefault="00BA44F9" w:rsidP="0039402F">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348B48D2" w14:textId="77777777" w:rsidR="00BA44F9" w:rsidRPr="00B20AE8" w:rsidRDefault="00BA44F9" w:rsidP="0039402F">
            <w:pPr>
              <w:pStyle w:val="TAC"/>
              <w:rPr>
                <w:lang w:eastAsia="en-GB"/>
              </w:rPr>
            </w:pPr>
            <w:r w:rsidRPr="00B20AE8">
              <w:rPr>
                <w:lang w:eastAsia="en-GB"/>
              </w:rPr>
              <w:t>-</w:t>
            </w:r>
          </w:p>
        </w:tc>
      </w:tr>
      <w:tr w:rsidR="004F339F" w:rsidRPr="00B20AE8" w14:paraId="69C9CA9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93E6EF" w14:textId="41F8FC1C" w:rsidR="00BA44F9" w:rsidRPr="00B20AE8" w:rsidRDefault="003D3C64" w:rsidP="0039402F">
            <w:pPr>
              <w:pStyle w:val="TAL"/>
              <w:rPr>
                <w:lang w:eastAsia="en-GB"/>
              </w:rPr>
            </w:pPr>
            <w:r>
              <w:rPr>
                <w:lang w:eastAsia="en-GB"/>
              </w:rPr>
              <w:t xml:space="preserve"> </w:t>
            </w:r>
            <w:r w:rsidR="00BA44F9" w:rsidRPr="00B20AE8">
              <w:rPr>
                <w:lang w:eastAsia="en-GB"/>
              </w:rPr>
              <w:t>6.3.2</w:t>
            </w:r>
          </w:p>
        </w:tc>
        <w:tc>
          <w:tcPr>
            <w:tcW w:w="4261" w:type="dxa"/>
            <w:gridSpan w:val="2"/>
            <w:tcBorders>
              <w:top w:val="nil"/>
              <w:left w:val="nil"/>
              <w:bottom w:val="single" w:sz="4" w:space="0" w:color="auto"/>
              <w:right w:val="single" w:sz="4" w:space="0" w:color="auto"/>
            </w:tcBorders>
            <w:shd w:val="clear" w:color="auto" w:fill="auto"/>
            <w:noWrap/>
            <w:hideMark/>
          </w:tcPr>
          <w:p w14:paraId="600F3571" w14:textId="77777777" w:rsidR="00BA44F9" w:rsidRPr="00B20AE8" w:rsidRDefault="00BA44F9" w:rsidP="0039402F">
            <w:pPr>
              <w:pStyle w:val="TAL"/>
              <w:rPr>
                <w:lang w:eastAsia="en-GB"/>
              </w:rPr>
            </w:pPr>
            <w:r w:rsidRPr="00B20AE8">
              <w:rPr>
                <w:lang w:eastAsia="en-GB"/>
              </w:rPr>
              <w:t>OTA Base Station maximum output power</w:t>
            </w:r>
          </w:p>
        </w:tc>
        <w:tc>
          <w:tcPr>
            <w:tcW w:w="1680" w:type="dxa"/>
            <w:tcBorders>
              <w:top w:val="nil"/>
              <w:left w:val="nil"/>
              <w:bottom w:val="single" w:sz="4" w:space="0" w:color="auto"/>
              <w:right w:val="single" w:sz="4" w:space="0" w:color="auto"/>
            </w:tcBorders>
            <w:shd w:val="clear" w:color="auto" w:fill="auto"/>
            <w:hideMark/>
          </w:tcPr>
          <w:p w14:paraId="428208FE" w14:textId="77777777" w:rsidR="00BA44F9" w:rsidRPr="00B20AE8" w:rsidRDefault="00BA44F9" w:rsidP="0039402F">
            <w:pPr>
              <w:rPr>
                <w:lang w:eastAsia="en-GB"/>
              </w:rPr>
            </w:pPr>
            <w:r w:rsidRPr="00B20AE8">
              <w:rPr>
                <w:lang w:eastAsia="en-GB"/>
              </w:rPr>
              <w:t>ATCR1a/ANTCR1 (note 1) ATCR5a</w:t>
            </w:r>
          </w:p>
        </w:tc>
        <w:tc>
          <w:tcPr>
            <w:tcW w:w="1538" w:type="dxa"/>
            <w:tcBorders>
              <w:top w:val="nil"/>
              <w:left w:val="nil"/>
              <w:bottom w:val="single" w:sz="4" w:space="0" w:color="auto"/>
              <w:right w:val="nil"/>
            </w:tcBorders>
            <w:shd w:val="clear" w:color="auto" w:fill="auto"/>
            <w:hideMark/>
          </w:tcPr>
          <w:p w14:paraId="119FC30E"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90AAE34" w14:textId="77777777" w:rsidR="00BA44F9" w:rsidRPr="00B20AE8" w:rsidRDefault="00BA44F9" w:rsidP="0039402F">
            <w:pPr>
              <w:rPr>
                <w:lang w:eastAsia="en-GB"/>
              </w:rPr>
            </w:pPr>
            <w:r w:rsidRPr="00B20AE8">
              <w:rPr>
                <w:lang w:eastAsia="en-GB"/>
              </w:rPr>
              <w:t>ATCR2a/ANTCR2 (note 6), ATCR5a</w:t>
            </w:r>
          </w:p>
        </w:tc>
      </w:tr>
      <w:tr w:rsidR="004F339F" w:rsidRPr="00B20AE8" w14:paraId="519393B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6F0568" w14:textId="1CC6C349" w:rsidR="00BA44F9" w:rsidRPr="00B20AE8" w:rsidRDefault="003D3C64" w:rsidP="0039402F">
            <w:pPr>
              <w:pStyle w:val="TAL"/>
              <w:rPr>
                <w:lang w:eastAsia="en-GB"/>
              </w:rPr>
            </w:pPr>
            <w:r>
              <w:rPr>
                <w:lang w:eastAsia="en-GB"/>
              </w:rPr>
              <w:t xml:space="preserve"> </w:t>
            </w:r>
            <w:r w:rsidR="00BA44F9" w:rsidRPr="00B20AE8">
              <w:rPr>
                <w:lang w:eastAsia="en-GB"/>
              </w:rPr>
              <w:t>6.3.3</w:t>
            </w:r>
          </w:p>
        </w:tc>
        <w:tc>
          <w:tcPr>
            <w:tcW w:w="4261" w:type="dxa"/>
            <w:gridSpan w:val="2"/>
            <w:tcBorders>
              <w:top w:val="nil"/>
              <w:left w:val="nil"/>
              <w:bottom w:val="single" w:sz="4" w:space="0" w:color="auto"/>
              <w:right w:val="single" w:sz="4" w:space="0" w:color="auto"/>
            </w:tcBorders>
            <w:shd w:val="clear" w:color="auto" w:fill="auto"/>
            <w:noWrap/>
            <w:hideMark/>
          </w:tcPr>
          <w:p w14:paraId="272F6A35" w14:textId="77777777" w:rsidR="00BA44F9" w:rsidRPr="00B20AE8" w:rsidRDefault="00BA44F9" w:rsidP="0039402F">
            <w:pPr>
              <w:pStyle w:val="TAL"/>
              <w:rPr>
                <w:lang w:val="sv-FI" w:eastAsia="en-GB"/>
              </w:rPr>
            </w:pPr>
            <w:r w:rsidRPr="00B20AE8">
              <w:rPr>
                <w:lang w:val="sv-FI" w:eastAsia="en-GB"/>
              </w:rPr>
              <w:t>OTA E-UTRA DL RS power</w:t>
            </w:r>
          </w:p>
        </w:tc>
        <w:tc>
          <w:tcPr>
            <w:tcW w:w="1680" w:type="dxa"/>
            <w:tcBorders>
              <w:top w:val="nil"/>
              <w:left w:val="nil"/>
              <w:bottom w:val="single" w:sz="4" w:space="0" w:color="auto"/>
              <w:right w:val="nil"/>
            </w:tcBorders>
            <w:shd w:val="clear" w:color="auto" w:fill="auto"/>
            <w:noWrap/>
            <w:hideMark/>
          </w:tcPr>
          <w:p w14:paraId="610A3DCE" w14:textId="77777777" w:rsidR="00BA44F9" w:rsidRPr="00B20AE8" w:rsidRDefault="00BA44F9" w:rsidP="0039402F">
            <w:pPr>
              <w:rPr>
                <w:lang w:eastAsia="en-GB"/>
              </w:rPr>
            </w:pPr>
            <w:r w:rsidRPr="00B20AE8">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60F1FDC5"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A16B06" w14:textId="77777777" w:rsidR="00BA44F9" w:rsidRPr="00B20AE8" w:rsidRDefault="00BA44F9" w:rsidP="0039402F">
            <w:pPr>
              <w:rPr>
                <w:lang w:eastAsia="en-GB"/>
              </w:rPr>
            </w:pPr>
            <w:r w:rsidRPr="00B20AE8">
              <w:rPr>
                <w:lang w:eastAsia="en-GB"/>
              </w:rPr>
              <w:t>SC</w:t>
            </w:r>
          </w:p>
        </w:tc>
      </w:tr>
      <w:tr w:rsidR="004F339F" w:rsidRPr="00B20AE8" w14:paraId="14CD486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5964805" w14:textId="77777777" w:rsidR="00BA44F9" w:rsidRPr="00B20AE8" w:rsidRDefault="00BA44F9" w:rsidP="0039402F">
            <w:pPr>
              <w:pStyle w:val="TAL"/>
              <w:rPr>
                <w:lang w:eastAsia="en-GB"/>
              </w:rPr>
            </w:pPr>
            <w:r w:rsidRPr="00B20AE8">
              <w:rPr>
                <w:lang w:eastAsia="en-GB"/>
              </w:rPr>
              <w:t>6.4</w:t>
            </w:r>
          </w:p>
        </w:tc>
        <w:tc>
          <w:tcPr>
            <w:tcW w:w="4261" w:type="dxa"/>
            <w:gridSpan w:val="2"/>
            <w:tcBorders>
              <w:top w:val="nil"/>
              <w:left w:val="nil"/>
              <w:bottom w:val="single" w:sz="4" w:space="0" w:color="auto"/>
              <w:right w:val="single" w:sz="4" w:space="0" w:color="auto"/>
            </w:tcBorders>
            <w:shd w:val="clear" w:color="auto" w:fill="auto"/>
            <w:noWrap/>
            <w:hideMark/>
          </w:tcPr>
          <w:p w14:paraId="1155A350" w14:textId="77777777" w:rsidR="00BA44F9" w:rsidRPr="00B20AE8" w:rsidRDefault="00BA44F9" w:rsidP="0039402F">
            <w:pPr>
              <w:pStyle w:val="TAL"/>
              <w:rPr>
                <w:lang w:eastAsia="en-GB"/>
              </w:rPr>
            </w:pPr>
            <w:r w:rsidRPr="00B20AE8">
              <w:rPr>
                <w:lang w:eastAsia="en-GB"/>
              </w:rPr>
              <w:t>OTA Output power dynamics</w:t>
            </w:r>
          </w:p>
        </w:tc>
        <w:tc>
          <w:tcPr>
            <w:tcW w:w="1680" w:type="dxa"/>
            <w:tcBorders>
              <w:top w:val="nil"/>
              <w:left w:val="nil"/>
              <w:bottom w:val="single" w:sz="4" w:space="0" w:color="auto"/>
              <w:right w:val="single" w:sz="4" w:space="0" w:color="auto"/>
            </w:tcBorders>
            <w:shd w:val="clear" w:color="auto" w:fill="auto"/>
            <w:hideMark/>
          </w:tcPr>
          <w:p w14:paraId="1D66F015" w14:textId="77777777" w:rsidR="00BA44F9" w:rsidRPr="00B20AE8" w:rsidRDefault="00BA44F9" w:rsidP="0039402F">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1151C11" w14:textId="77777777" w:rsidR="00BA44F9" w:rsidRPr="00B20AE8" w:rsidRDefault="00BA44F9" w:rsidP="0039402F">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1E261C2" w14:textId="77777777" w:rsidR="00BA44F9" w:rsidRPr="00B20AE8" w:rsidRDefault="00BA44F9" w:rsidP="0039402F">
            <w:pPr>
              <w:pStyle w:val="TAC"/>
              <w:rPr>
                <w:lang w:eastAsia="en-GB"/>
              </w:rPr>
            </w:pPr>
            <w:r w:rsidRPr="00B20AE8">
              <w:rPr>
                <w:lang w:eastAsia="en-GB"/>
              </w:rPr>
              <w:t>-</w:t>
            </w:r>
          </w:p>
        </w:tc>
      </w:tr>
      <w:tr w:rsidR="004F339F" w:rsidRPr="00B20AE8" w14:paraId="7FF2E7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5FC494" w14:textId="4CC1439A" w:rsidR="00BA44F9" w:rsidRPr="00B20AE8" w:rsidRDefault="003D3C64" w:rsidP="0039402F">
            <w:pPr>
              <w:pStyle w:val="TAL"/>
              <w:rPr>
                <w:lang w:eastAsia="en-GB"/>
              </w:rPr>
            </w:pPr>
            <w:r>
              <w:rPr>
                <w:lang w:eastAsia="en-GB"/>
              </w:rPr>
              <w:t xml:space="preserve"> </w:t>
            </w:r>
            <w:r w:rsidR="00BA44F9" w:rsidRPr="00B20AE8">
              <w:rPr>
                <w:lang w:eastAsia="en-GB"/>
              </w:rPr>
              <w:t>6.4.2</w:t>
            </w:r>
          </w:p>
        </w:tc>
        <w:tc>
          <w:tcPr>
            <w:tcW w:w="4261" w:type="dxa"/>
            <w:gridSpan w:val="2"/>
            <w:tcBorders>
              <w:top w:val="nil"/>
              <w:left w:val="nil"/>
              <w:bottom w:val="single" w:sz="4" w:space="0" w:color="auto"/>
              <w:right w:val="single" w:sz="4" w:space="0" w:color="auto"/>
            </w:tcBorders>
            <w:shd w:val="clear" w:color="auto" w:fill="auto"/>
            <w:noWrap/>
            <w:hideMark/>
          </w:tcPr>
          <w:p w14:paraId="4F0532D6" w14:textId="77777777" w:rsidR="00BA44F9" w:rsidRPr="00B20AE8" w:rsidRDefault="00BA44F9" w:rsidP="0039402F">
            <w:pPr>
              <w:pStyle w:val="TAL"/>
              <w:rPr>
                <w:lang w:eastAsia="en-GB"/>
              </w:rPr>
            </w:pPr>
            <w:r w:rsidRPr="00B20AE8">
              <w:rPr>
                <w:lang w:eastAsia="en-GB"/>
              </w:rPr>
              <w:t>OTA UTRA Inner loop power control in the downlink</w:t>
            </w:r>
          </w:p>
        </w:tc>
        <w:tc>
          <w:tcPr>
            <w:tcW w:w="1680" w:type="dxa"/>
            <w:tcBorders>
              <w:top w:val="nil"/>
              <w:left w:val="nil"/>
              <w:bottom w:val="single" w:sz="4" w:space="0" w:color="auto"/>
              <w:right w:val="single" w:sz="4" w:space="0" w:color="auto"/>
            </w:tcBorders>
            <w:shd w:val="clear" w:color="auto" w:fill="auto"/>
            <w:hideMark/>
          </w:tcPr>
          <w:p w14:paraId="157C2A1D" w14:textId="77777777" w:rsidR="00BA44F9" w:rsidRPr="00B20AE8" w:rsidRDefault="00BA44F9" w:rsidP="0039402F">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noWrap/>
            <w:hideMark/>
          </w:tcPr>
          <w:p w14:paraId="5768635D"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AB8D5E7" w14:textId="77777777" w:rsidR="00BA44F9" w:rsidRPr="00B20AE8" w:rsidRDefault="00BA44F9" w:rsidP="0039402F">
            <w:pPr>
              <w:rPr>
                <w:lang w:eastAsia="en-GB"/>
              </w:rPr>
            </w:pPr>
            <w:r w:rsidRPr="00B20AE8">
              <w:rPr>
                <w:lang w:eastAsia="en-GB"/>
              </w:rPr>
              <w:t>N/A</w:t>
            </w:r>
          </w:p>
        </w:tc>
      </w:tr>
      <w:tr w:rsidR="004F339F" w:rsidRPr="00B20AE8" w14:paraId="0A8E08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4976373" w14:textId="3EC2605A" w:rsidR="00BA44F9" w:rsidRPr="00B20AE8" w:rsidRDefault="003D3C64" w:rsidP="0039402F">
            <w:pPr>
              <w:pStyle w:val="TAL"/>
              <w:rPr>
                <w:lang w:eastAsia="en-GB"/>
              </w:rPr>
            </w:pPr>
            <w:r>
              <w:rPr>
                <w:lang w:eastAsia="en-GB"/>
              </w:rPr>
              <w:t xml:space="preserve"> </w:t>
            </w:r>
            <w:r w:rsidR="00BA44F9" w:rsidRPr="00B20AE8">
              <w:rPr>
                <w:lang w:eastAsia="en-GB"/>
              </w:rPr>
              <w:t>6.4.3</w:t>
            </w:r>
          </w:p>
        </w:tc>
        <w:tc>
          <w:tcPr>
            <w:tcW w:w="4261" w:type="dxa"/>
            <w:gridSpan w:val="2"/>
            <w:tcBorders>
              <w:top w:val="nil"/>
              <w:left w:val="nil"/>
              <w:bottom w:val="single" w:sz="4" w:space="0" w:color="auto"/>
              <w:right w:val="single" w:sz="4" w:space="0" w:color="auto"/>
            </w:tcBorders>
            <w:shd w:val="clear" w:color="auto" w:fill="auto"/>
            <w:noWrap/>
            <w:hideMark/>
          </w:tcPr>
          <w:p w14:paraId="5ECEF862" w14:textId="77777777" w:rsidR="00BA44F9" w:rsidRPr="00B20AE8" w:rsidRDefault="00BA44F9" w:rsidP="0039402F">
            <w:pPr>
              <w:pStyle w:val="TAL"/>
              <w:rPr>
                <w:lang w:eastAsia="en-GB"/>
              </w:rPr>
            </w:pPr>
            <w:r w:rsidRPr="00B20AE8">
              <w:rPr>
                <w:lang w:eastAsia="en-GB"/>
              </w:rPr>
              <w:t>OTA Power control dynamic range</w:t>
            </w:r>
          </w:p>
        </w:tc>
        <w:tc>
          <w:tcPr>
            <w:tcW w:w="1680" w:type="dxa"/>
            <w:tcBorders>
              <w:top w:val="nil"/>
              <w:left w:val="nil"/>
              <w:bottom w:val="single" w:sz="4" w:space="0" w:color="auto"/>
              <w:right w:val="single" w:sz="4" w:space="0" w:color="auto"/>
            </w:tcBorders>
            <w:shd w:val="clear" w:color="auto" w:fill="auto"/>
            <w:hideMark/>
          </w:tcPr>
          <w:p w14:paraId="451BBDFD" w14:textId="77777777" w:rsidR="00BA44F9" w:rsidRPr="00B20AE8" w:rsidRDefault="00BA44F9" w:rsidP="0039402F">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hideMark/>
          </w:tcPr>
          <w:p w14:paraId="54546C73"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5D153F0" w14:textId="77777777" w:rsidR="00BA44F9" w:rsidRPr="00B20AE8" w:rsidRDefault="00BA44F9" w:rsidP="0039402F">
            <w:pPr>
              <w:rPr>
                <w:lang w:eastAsia="en-GB"/>
              </w:rPr>
            </w:pPr>
            <w:r w:rsidRPr="00B20AE8">
              <w:rPr>
                <w:lang w:eastAsia="en-GB"/>
              </w:rPr>
              <w:t>SC</w:t>
            </w:r>
          </w:p>
        </w:tc>
      </w:tr>
      <w:tr w:rsidR="004F339F" w:rsidRPr="00B20AE8" w14:paraId="603471D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D81A8B" w14:textId="42D1A481" w:rsidR="00BA44F9" w:rsidRPr="00B20AE8" w:rsidRDefault="003D3C64" w:rsidP="0039402F">
            <w:pPr>
              <w:pStyle w:val="TAL"/>
              <w:rPr>
                <w:lang w:eastAsia="en-GB"/>
              </w:rPr>
            </w:pPr>
            <w:r>
              <w:rPr>
                <w:lang w:eastAsia="en-GB"/>
              </w:rPr>
              <w:t xml:space="preserve"> </w:t>
            </w:r>
            <w:r w:rsidR="00BA44F9" w:rsidRPr="00B20AE8">
              <w:rPr>
                <w:lang w:eastAsia="en-GB"/>
              </w:rPr>
              <w:t>6.4.4</w:t>
            </w:r>
          </w:p>
        </w:tc>
        <w:tc>
          <w:tcPr>
            <w:tcW w:w="4261" w:type="dxa"/>
            <w:gridSpan w:val="2"/>
            <w:tcBorders>
              <w:top w:val="nil"/>
              <w:left w:val="nil"/>
              <w:bottom w:val="single" w:sz="4" w:space="0" w:color="auto"/>
              <w:right w:val="single" w:sz="4" w:space="0" w:color="auto"/>
            </w:tcBorders>
            <w:shd w:val="clear" w:color="auto" w:fill="auto"/>
            <w:noWrap/>
            <w:hideMark/>
          </w:tcPr>
          <w:p w14:paraId="4E7EF9F9" w14:textId="77777777" w:rsidR="00BA44F9" w:rsidRPr="00B20AE8" w:rsidRDefault="00BA44F9" w:rsidP="0039402F">
            <w:pPr>
              <w:pStyle w:val="TAL"/>
              <w:rPr>
                <w:lang w:eastAsia="en-GB"/>
              </w:rPr>
            </w:pPr>
            <w:r w:rsidRPr="00B20AE8">
              <w:rPr>
                <w:lang w:eastAsia="en-GB"/>
              </w:rPr>
              <w:t>OTA Total power dynamic range</w:t>
            </w:r>
          </w:p>
        </w:tc>
        <w:tc>
          <w:tcPr>
            <w:tcW w:w="1680" w:type="dxa"/>
            <w:tcBorders>
              <w:top w:val="nil"/>
              <w:left w:val="nil"/>
              <w:bottom w:val="single" w:sz="4" w:space="0" w:color="auto"/>
              <w:right w:val="single" w:sz="4" w:space="0" w:color="auto"/>
            </w:tcBorders>
            <w:shd w:val="clear" w:color="auto" w:fill="auto"/>
            <w:hideMark/>
          </w:tcPr>
          <w:p w14:paraId="78489720" w14:textId="77777777" w:rsidR="00BA44F9" w:rsidRPr="00B20AE8" w:rsidRDefault="00BA44F9" w:rsidP="0039402F">
            <w:pPr>
              <w:rPr>
                <w:lang w:eastAsia="en-GB"/>
              </w:rPr>
            </w:pPr>
            <w:r w:rsidRPr="00B20AE8">
              <w:rPr>
                <w:lang w:eastAsia="en-GB"/>
              </w:rPr>
              <w:t>SC or ATCR1a</w:t>
            </w:r>
          </w:p>
        </w:tc>
        <w:tc>
          <w:tcPr>
            <w:tcW w:w="1538" w:type="dxa"/>
            <w:tcBorders>
              <w:top w:val="nil"/>
              <w:left w:val="nil"/>
              <w:bottom w:val="single" w:sz="4" w:space="0" w:color="auto"/>
              <w:right w:val="nil"/>
            </w:tcBorders>
            <w:shd w:val="clear" w:color="auto" w:fill="auto"/>
            <w:noWrap/>
            <w:hideMark/>
          </w:tcPr>
          <w:p w14:paraId="13DAA661"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62DA58A" w14:textId="77777777" w:rsidR="00BA44F9" w:rsidRPr="00B20AE8" w:rsidRDefault="00BA44F9" w:rsidP="0039402F">
            <w:pPr>
              <w:rPr>
                <w:lang w:eastAsia="en-GB"/>
              </w:rPr>
            </w:pPr>
            <w:r w:rsidRPr="00B20AE8">
              <w:rPr>
                <w:lang w:eastAsia="en-GB"/>
              </w:rPr>
              <w:t>SC</w:t>
            </w:r>
          </w:p>
        </w:tc>
      </w:tr>
      <w:tr w:rsidR="004F339F" w:rsidRPr="00B20AE8" w14:paraId="4BE6D9E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00A66A" w14:textId="546BAFCC" w:rsidR="00BA44F9" w:rsidRPr="00B20AE8" w:rsidRDefault="003D3C64" w:rsidP="0039402F">
            <w:pPr>
              <w:pStyle w:val="TAL"/>
              <w:rPr>
                <w:lang w:eastAsia="en-GB"/>
              </w:rPr>
            </w:pPr>
            <w:r>
              <w:rPr>
                <w:lang w:eastAsia="en-GB"/>
              </w:rPr>
              <w:t xml:space="preserve"> </w:t>
            </w:r>
            <w:r w:rsidR="00BA44F9" w:rsidRPr="00B20AE8">
              <w:rPr>
                <w:lang w:eastAsia="en-GB"/>
              </w:rPr>
              <w:t>6.4.5</w:t>
            </w:r>
          </w:p>
        </w:tc>
        <w:tc>
          <w:tcPr>
            <w:tcW w:w="4261" w:type="dxa"/>
            <w:gridSpan w:val="2"/>
            <w:tcBorders>
              <w:top w:val="nil"/>
              <w:left w:val="nil"/>
              <w:bottom w:val="single" w:sz="4" w:space="0" w:color="auto"/>
              <w:right w:val="single" w:sz="4" w:space="0" w:color="auto"/>
            </w:tcBorders>
            <w:shd w:val="clear" w:color="auto" w:fill="auto"/>
            <w:noWrap/>
            <w:hideMark/>
          </w:tcPr>
          <w:p w14:paraId="4EFD11C4" w14:textId="77777777" w:rsidR="00BA44F9" w:rsidRPr="00B20AE8" w:rsidRDefault="00BA44F9" w:rsidP="0039402F">
            <w:pPr>
              <w:pStyle w:val="TAL"/>
              <w:rPr>
                <w:lang w:eastAsia="en-GB"/>
              </w:rPr>
            </w:pPr>
            <w:r w:rsidRPr="00B20AE8">
              <w:rPr>
                <w:lang w:eastAsia="en-GB"/>
              </w:rPr>
              <w:t>OTA IPDL time mask</w:t>
            </w:r>
          </w:p>
        </w:tc>
        <w:tc>
          <w:tcPr>
            <w:tcW w:w="1680" w:type="dxa"/>
            <w:tcBorders>
              <w:top w:val="nil"/>
              <w:left w:val="nil"/>
              <w:bottom w:val="single" w:sz="4" w:space="0" w:color="auto"/>
              <w:right w:val="single" w:sz="4" w:space="0" w:color="auto"/>
            </w:tcBorders>
            <w:shd w:val="clear" w:color="auto" w:fill="auto"/>
            <w:hideMark/>
          </w:tcPr>
          <w:p w14:paraId="5D9F5D33" w14:textId="77777777" w:rsidR="00BA44F9" w:rsidRPr="00B20AE8" w:rsidRDefault="00BA44F9" w:rsidP="0039402F">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noWrap/>
            <w:hideMark/>
          </w:tcPr>
          <w:p w14:paraId="45C754EE"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B11FB6A" w14:textId="77777777" w:rsidR="00BA44F9" w:rsidRPr="00B20AE8" w:rsidRDefault="00BA44F9" w:rsidP="0039402F">
            <w:pPr>
              <w:rPr>
                <w:lang w:eastAsia="en-GB"/>
              </w:rPr>
            </w:pPr>
            <w:r w:rsidRPr="00B20AE8">
              <w:rPr>
                <w:lang w:eastAsia="en-GB"/>
              </w:rPr>
              <w:t>N/A</w:t>
            </w:r>
          </w:p>
        </w:tc>
      </w:tr>
      <w:tr w:rsidR="004F339F" w:rsidRPr="00B20AE8" w14:paraId="5FF26F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41C522" w14:textId="450E8828" w:rsidR="00BA44F9" w:rsidRPr="00B20AE8" w:rsidRDefault="003D3C64" w:rsidP="0039402F">
            <w:pPr>
              <w:pStyle w:val="TAL"/>
              <w:rPr>
                <w:lang w:eastAsia="en-GB"/>
              </w:rPr>
            </w:pPr>
            <w:r>
              <w:rPr>
                <w:lang w:eastAsia="en-GB"/>
              </w:rPr>
              <w:t xml:space="preserve"> </w:t>
            </w:r>
            <w:r w:rsidR="00BA44F9" w:rsidRPr="00B20AE8">
              <w:rPr>
                <w:lang w:eastAsia="en-GB"/>
              </w:rPr>
              <w:t>6.4.6</w:t>
            </w:r>
          </w:p>
        </w:tc>
        <w:tc>
          <w:tcPr>
            <w:tcW w:w="4261" w:type="dxa"/>
            <w:gridSpan w:val="2"/>
            <w:tcBorders>
              <w:top w:val="nil"/>
              <w:left w:val="nil"/>
              <w:bottom w:val="single" w:sz="4" w:space="0" w:color="auto"/>
              <w:right w:val="single" w:sz="4" w:space="0" w:color="auto"/>
            </w:tcBorders>
            <w:shd w:val="clear" w:color="auto" w:fill="auto"/>
            <w:noWrap/>
            <w:hideMark/>
          </w:tcPr>
          <w:p w14:paraId="6034AA3A" w14:textId="77777777" w:rsidR="00BA44F9" w:rsidRPr="00B20AE8" w:rsidRDefault="00BA44F9" w:rsidP="0039402F">
            <w:pPr>
              <w:pStyle w:val="TAL"/>
              <w:rPr>
                <w:lang w:eastAsia="en-GB"/>
              </w:rPr>
            </w:pPr>
            <w:r w:rsidRPr="00B20AE8">
              <w:rPr>
                <w:lang w:eastAsia="en-GB"/>
              </w:rPr>
              <w:t>OTA RE Power control dynamic range</w:t>
            </w:r>
          </w:p>
        </w:tc>
        <w:tc>
          <w:tcPr>
            <w:tcW w:w="1680" w:type="dxa"/>
            <w:tcBorders>
              <w:top w:val="nil"/>
              <w:left w:val="nil"/>
              <w:bottom w:val="single" w:sz="4" w:space="0" w:color="auto"/>
              <w:right w:val="single" w:sz="4" w:space="0" w:color="auto"/>
            </w:tcBorders>
            <w:shd w:val="clear" w:color="auto" w:fill="auto"/>
            <w:noWrap/>
            <w:hideMark/>
          </w:tcPr>
          <w:p w14:paraId="5F735D18" w14:textId="77777777" w:rsidR="00BA44F9" w:rsidRPr="00B20AE8" w:rsidRDefault="00BA44F9" w:rsidP="0039402F">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noWrap/>
            <w:hideMark/>
          </w:tcPr>
          <w:p w14:paraId="67C73C61"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1644D32" w14:textId="77777777" w:rsidR="00BA44F9" w:rsidRPr="00B20AE8" w:rsidRDefault="00BA44F9" w:rsidP="0039402F">
            <w:pPr>
              <w:rPr>
                <w:lang w:eastAsia="en-GB"/>
              </w:rPr>
            </w:pPr>
            <w:r w:rsidRPr="00B20AE8">
              <w:rPr>
                <w:lang w:eastAsia="en-GB"/>
              </w:rPr>
              <w:t>Tested with Error Vector Magnitude</w:t>
            </w:r>
          </w:p>
        </w:tc>
      </w:tr>
      <w:tr w:rsidR="004F339F" w:rsidRPr="00B20AE8" w14:paraId="532BCB6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BD8F9F" w14:textId="77777777" w:rsidR="00BA44F9" w:rsidRPr="00B20AE8" w:rsidRDefault="00BA44F9" w:rsidP="0039402F">
            <w:pPr>
              <w:pStyle w:val="TAL"/>
              <w:rPr>
                <w:lang w:eastAsia="en-GB"/>
              </w:rPr>
            </w:pPr>
            <w:r w:rsidRPr="00B20AE8">
              <w:rPr>
                <w:lang w:eastAsia="en-GB"/>
              </w:rPr>
              <w:t>6.5</w:t>
            </w:r>
          </w:p>
        </w:tc>
        <w:tc>
          <w:tcPr>
            <w:tcW w:w="4261" w:type="dxa"/>
            <w:gridSpan w:val="2"/>
            <w:tcBorders>
              <w:top w:val="nil"/>
              <w:left w:val="nil"/>
              <w:bottom w:val="single" w:sz="4" w:space="0" w:color="auto"/>
              <w:right w:val="single" w:sz="4" w:space="0" w:color="auto"/>
            </w:tcBorders>
            <w:shd w:val="clear" w:color="auto" w:fill="auto"/>
            <w:noWrap/>
            <w:hideMark/>
          </w:tcPr>
          <w:p w14:paraId="6D3BB880" w14:textId="77777777" w:rsidR="00BA44F9" w:rsidRPr="00B20AE8" w:rsidRDefault="00BA44F9" w:rsidP="0039402F">
            <w:pPr>
              <w:pStyle w:val="TAL"/>
              <w:rPr>
                <w:lang w:eastAsia="en-GB"/>
              </w:rPr>
            </w:pPr>
            <w:r w:rsidRPr="00B20AE8">
              <w:rPr>
                <w:lang w:eastAsia="en-GB"/>
              </w:rPr>
              <w:t>OTA Transmit ON/OFF power</w:t>
            </w:r>
          </w:p>
        </w:tc>
        <w:tc>
          <w:tcPr>
            <w:tcW w:w="1680" w:type="dxa"/>
            <w:tcBorders>
              <w:top w:val="nil"/>
              <w:left w:val="nil"/>
              <w:bottom w:val="single" w:sz="4" w:space="0" w:color="auto"/>
              <w:right w:val="single" w:sz="4" w:space="0" w:color="auto"/>
            </w:tcBorders>
            <w:shd w:val="clear" w:color="auto" w:fill="auto"/>
            <w:hideMark/>
          </w:tcPr>
          <w:p w14:paraId="2721FC84" w14:textId="77777777" w:rsidR="00BA44F9" w:rsidRPr="00B20AE8" w:rsidRDefault="00BA44F9" w:rsidP="0039402F">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5DE10AB9" w14:textId="77777777" w:rsidR="00BA44F9" w:rsidRPr="00B20AE8" w:rsidRDefault="00BA44F9" w:rsidP="0039402F">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1D6552F2" w14:textId="77777777" w:rsidR="00BA44F9" w:rsidRPr="00B20AE8" w:rsidRDefault="00BA44F9" w:rsidP="0039402F">
            <w:pPr>
              <w:pStyle w:val="TAC"/>
              <w:rPr>
                <w:lang w:eastAsia="en-GB"/>
              </w:rPr>
            </w:pPr>
            <w:r w:rsidRPr="00B20AE8">
              <w:rPr>
                <w:lang w:eastAsia="en-GB"/>
              </w:rPr>
              <w:t>-</w:t>
            </w:r>
          </w:p>
        </w:tc>
      </w:tr>
      <w:tr w:rsidR="004F339F" w:rsidRPr="00B20AE8" w14:paraId="6E0D9F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22819AB" w14:textId="28A9049D" w:rsidR="00BA44F9" w:rsidRPr="00B20AE8" w:rsidRDefault="003D3C64" w:rsidP="0039402F">
            <w:pPr>
              <w:pStyle w:val="TAL"/>
              <w:rPr>
                <w:lang w:eastAsia="en-GB"/>
              </w:rPr>
            </w:pPr>
            <w:r>
              <w:rPr>
                <w:lang w:eastAsia="en-GB"/>
              </w:rPr>
              <w:t xml:space="preserve"> </w:t>
            </w:r>
            <w:r w:rsidR="00BA44F9" w:rsidRPr="00B20AE8">
              <w:rPr>
                <w:lang w:eastAsia="en-GB"/>
              </w:rPr>
              <w:t>6.5.1</w:t>
            </w:r>
          </w:p>
        </w:tc>
        <w:tc>
          <w:tcPr>
            <w:tcW w:w="4261" w:type="dxa"/>
            <w:gridSpan w:val="2"/>
            <w:tcBorders>
              <w:top w:val="nil"/>
              <w:left w:val="nil"/>
              <w:bottom w:val="single" w:sz="4" w:space="0" w:color="auto"/>
              <w:right w:val="single" w:sz="4" w:space="0" w:color="auto"/>
            </w:tcBorders>
            <w:shd w:val="clear" w:color="auto" w:fill="auto"/>
            <w:noWrap/>
            <w:hideMark/>
          </w:tcPr>
          <w:p w14:paraId="676DA5BC" w14:textId="77777777" w:rsidR="00BA44F9" w:rsidRPr="00B20AE8" w:rsidRDefault="00BA44F9" w:rsidP="0039402F">
            <w:pPr>
              <w:pStyle w:val="TAL"/>
              <w:rPr>
                <w:lang w:eastAsia="en-GB"/>
              </w:rPr>
            </w:pPr>
            <w:r w:rsidRPr="00B20AE8">
              <w:rPr>
                <w:lang w:eastAsia="en-GB"/>
              </w:rPr>
              <w:t>OTA Transmitter OFF power</w:t>
            </w:r>
          </w:p>
        </w:tc>
        <w:tc>
          <w:tcPr>
            <w:tcW w:w="1680" w:type="dxa"/>
            <w:tcBorders>
              <w:top w:val="nil"/>
              <w:left w:val="nil"/>
              <w:bottom w:val="single" w:sz="4" w:space="0" w:color="auto"/>
              <w:right w:val="single" w:sz="4" w:space="0" w:color="auto"/>
            </w:tcBorders>
            <w:shd w:val="clear" w:color="auto" w:fill="auto"/>
            <w:noWrap/>
            <w:hideMark/>
          </w:tcPr>
          <w:p w14:paraId="747C1DB9" w14:textId="77777777" w:rsidR="00BA44F9" w:rsidRPr="00B20AE8" w:rsidRDefault="00BA44F9" w:rsidP="0039402F">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hideMark/>
          </w:tcPr>
          <w:p w14:paraId="588D28C8"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A62741F" w14:textId="77777777" w:rsidR="00BA44F9" w:rsidRPr="00B20AE8" w:rsidRDefault="00BA44F9" w:rsidP="0039402F">
            <w:pPr>
              <w:rPr>
                <w:lang w:eastAsia="en-GB"/>
              </w:rPr>
            </w:pPr>
            <w:r w:rsidRPr="00B20AE8">
              <w:rPr>
                <w:lang w:eastAsia="en-GB"/>
              </w:rPr>
              <w:t>ATCR5a (only applied for E</w:t>
            </w:r>
            <w:r w:rsidRPr="00B20AE8">
              <w:rPr>
                <w:lang w:eastAsia="en-GB"/>
              </w:rPr>
              <w:noBreakHyphen/>
              <w:t>UTRA TDD BS)</w:t>
            </w:r>
          </w:p>
        </w:tc>
      </w:tr>
      <w:tr w:rsidR="004F339F" w:rsidRPr="00B20AE8" w14:paraId="6200A5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AFD433" w14:textId="0E86E477" w:rsidR="00BA44F9" w:rsidRPr="00B20AE8" w:rsidRDefault="003D3C64" w:rsidP="0039402F">
            <w:pPr>
              <w:pStyle w:val="TAL"/>
              <w:rPr>
                <w:lang w:eastAsia="en-GB"/>
              </w:rPr>
            </w:pPr>
            <w:r>
              <w:rPr>
                <w:lang w:eastAsia="en-GB"/>
              </w:rPr>
              <w:t xml:space="preserve"> </w:t>
            </w:r>
            <w:r w:rsidR="00BA44F9" w:rsidRPr="00B20AE8">
              <w:rPr>
                <w:lang w:eastAsia="en-GB"/>
              </w:rPr>
              <w:t>6.5.2</w:t>
            </w:r>
          </w:p>
        </w:tc>
        <w:tc>
          <w:tcPr>
            <w:tcW w:w="4261" w:type="dxa"/>
            <w:gridSpan w:val="2"/>
            <w:tcBorders>
              <w:top w:val="nil"/>
              <w:left w:val="nil"/>
              <w:bottom w:val="single" w:sz="4" w:space="0" w:color="auto"/>
              <w:right w:val="single" w:sz="4" w:space="0" w:color="auto"/>
            </w:tcBorders>
            <w:shd w:val="clear" w:color="auto" w:fill="auto"/>
            <w:noWrap/>
            <w:hideMark/>
          </w:tcPr>
          <w:p w14:paraId="436C5D80" w14:textId="77777777" w:rsidR="00BA44F9" w:rsidRPr="00B20AE8" w:rsidRDefault="00BA44F9" w:rsidP="0039402F">
            <w:pPr>
              <w:pStyle w:val="TAL"/>
              <w:rPr>
                <w:lang w:eastAsia="en-GB"/>
              </w:rPr>
            </w:pPr>
            <w:r w:rsidRPr="00B20AE8">
              <w:rPr>
                <w:lang w:eastAsia="en-GB"/>
              </w:rPr>
              <w:t>OTA Transmitter transient period</w:t>
            </w:r>
          </w:p>
        </w:tc>
        <w:tc>
          <w:tcPr>
            <w:tcW w:w="1680" w:type="dxa"/>
            <w:tcBorders>
              <w:top w:val="nil"/>
              <w:left w:val="nil"/>
              <w:bottom w:val="single" w:sz="4" w:space="0" w:color="auto"/>
              <w:right w:val="nil"/>
            </w:tcBorders>
            <w:shd w:val="clear" w:color="auto" w:fill="auto"/>
            <w:noWrap/>
            <w:hideMark/>
          </w:tcPr>
          <w:p w14:paraId="2F4BE173" w14:textId="77777777" w:rsidR="00BA44F9" w:rsidRPr="00B20AE8" w:rsidRDefault="00BA44F9" w:rsidP="0039402F">
            <w:pPr>
              <w:rPr>
                <w:lang w:eastAsia="en-GB"/>
              </w:rPr>
            </w:pPr>
            <w:r w:rsidRPr="00B20AE8">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D14CC7A"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1F513AC" w14:textId="77777777" w:rsidR="00BA44F9" w:rsidRPr="00B20AE8" w:rsidRDefault="00BA44F9" w:rsidP="0039402F">
            <w:pPr>
              <w:rPr>
                <w:lang w:eastAsia="en-GB"/>
              </w:rPr>
            </w:pPr>
            <w:r w:rsidRPr="00B20AE8">
              <w:rPr>
                <w:lang w:eastAsia="en-GB"/>
              </w:rPr>
              <w:t>SC</w:t>
            </w:r>
          </w:p>
        </w:tc>
      </w:tr>
      <w:tr w:rsidR="004F339F" w:rsidRPr="00B20AE8" w14:paraId="12DDA99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E91822" w14:textId="77777777" w:rsidR="00BA44F9" w:rsidRPr="00B20AE8" w:rsidRDefault="00BA44F9" w:rsidP="0039402F">
            <w:pPr>
              <w:pStyle w:val="TAL"/>
              <w:rPr>
                <w:lang w:eastAsia="en-GB"/>
              </w:rPr>
            </w:pPr>
            <w:r w:rsidRPr="00B20AE8">
              <w:rPr>
                <w:lang w:eastAsia="en-GB"/>
              </w:rPr>
              <w:t>6.6</w:t>
            </w:r>
          </w:p>
        </w:tc>
        <w:tc>
          <w:tcPr>
            <w:tcW w:w="4261" w:type="dxa"/>
            <w:gridSpan w:val="2"/>
            <w:tcBorders>
              <w:top w:val="nil"/>
              <w:left w:val="nil"/>
              <w:bottom w:val="single" w:sz="4" w:space="0" w:color="auto"/>
              <w:right w:val="single" w:sz="4" w:space="0" w:color="auto"/>
            </w:tcBorders>
            <w:shd w:val="clear" w:color="auto" w:fill="auto"/>
            <w:noWrap/>
            <w:hideMark/>
          </w:tcPr>
          <w:p w14:paraId="024FB74F" w14:textId="77777777" w:rsidR="00BA44F9" w:rsidRPr="00B20AE8" w:rsidRDefault="00BA44F9" w:rsidP="0039402F">
            <w:pPr>
              <w:pStyle w:val="TAL"/>
              <w:rPr>
                <w:lang w:eastAsia="en-GB"/>
              </w:rPr>
            </w:pPr>
            <w:r w:rsidRPr="00B20AE8">
              <w:rPr>
                <w:lang w:eastAsia="en-GB"/>
              </w:rPr>
              <w:t>OTA Transmitted signal quality</w:t>
            </w:r>
          </w:p>
        </w:tc>
        <w:tc>
          <w:tcPr>
            <w:tcW w:w="1680" w:type="dxa"/>
            <w:tcBorders>
              <w:top w:val="nil"/>
              <w:left w:val="nil"/>
              <w:bottom w:val="single" w:sz="4" w:space="0" w:color="auto"/>
              <w:right w:val="single" w:sz="4" w:space="0" w:color="auto"/>
            </w:tcBorders>
            <w:shd w:val="clear" w:color="auto" w:fill="auto"/>
            <w:hideMark/>
          </w:tcPr>
          <w:p w14:paraId="4737F4D7" w14:textId="77777777" w:rsidR="00BA44F9" w:rsidRPr="00B20AE8" w:rsidRDefault="00BA44F9" w:rsidP="0039402F">
            <w:pPr>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48B8BD37" w14:textId="77777777" w:rsidR="00BA44F9" w:rsidRPr="00B20AE8" w:rsidRDefault="00BA44F9" w:rsidP="0039402F">
            <w:pPr>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23FC10B" w14:textId="77777777" w:rsidR="00BA44F9" w:rsidRPr="00B20AE8" w:rsidRDefault="00BA44F9" w:rsidP="0039402F">
            <w:pPr>
              <w:rPr>
                <w:lang w:eastAsia="en-GB"/>
              </w:rPr>
            </w:pPr>
            <w:r w:rsidRPr="00B20AE8">
              <w:rPr>
                <w:lang w:eastAsia="en-GB"/>
              </w:rPr>
              <w:t>-</w:t>
            </w:r>
          </w:p>
        </w:tc>
      </w:tr>
      <w:tr w:rsidR="004F339F" w:rsidRPr="00B20AE8" w14:paraId="1A411650"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BF3981" w14:textId="16C667C6" w:rsidR="00BA44F9" w:rsidRPr="00B20AE8" w:rsidRDefault="003D3C64" w:rsidP="0039402F">
            <w:pPr>
              <w:pStyle w:val="TAL"/>
              <w:rPr>
                <w:lang w:eastAsia="en-GB"/>
              </w:rPr>
            </w:pPr>
            <w:r>
              <w:rPr>
                <w:lang w:eastAsia="en-GB"/>
              </w:rPr>
              <w:t xml:space="preserve"> </w:t>
            </w:r>
            <w:r w:rsidR="00BA44F9" w:rsidRPr="00B20AE8">
              <w:rPr>
                <w:lang w:eastAsia="en-GB"/>
              </w:rPr>
              <w:t>6.6.2</w:t>
            </w:r>
          </w:p>
        </w:tc>
        <w:tc>
          <w:tcPr>
            <w:tcW w:w="4261" w:type="dxa"/>
            <w:gridSpan w:val="2"/>
            <w:tcBorders>
              <w:top w:val="nil"/>
              <w:left w:val="nil"/>
              <w:bottom w:val="single" w:sz="4" w:space="0" w:color="auto"/>
              <w:right w:val="single" w:sz="4" w:space="0" w:color="auto"/>
            </w:tcBorders>
            <w:shd w:val="clear" w:color="auto" w:fill="auto"/>
            <w:noWrap/>
            <w:hideMark/>
          </w:tcPr>
          <w:p w14:paraId="2F0DE02F" w14:textId="77777777" w:rsidR="00BA44F9" w:rsidRPr="00B20AE8" w:rsidRDefault="00BA44F9" w:rsidP="0039402F">
            <w:pPr>
              <w:pStyle w:val="TAL"/>
              <w:rPr>
                <w:lang w:eastAsia="en-GB"/>
              </w:rPr>
            </w:pPr>
            <w:r w:rsidRPr="00B20AE8">
              <w:rPr>
                <w:lang w:eastAsia="en-GB"/>
              </w:rPr>
              <w:t>OTA Frequency error</w:t>
            </w:r>
          </w:p>
        </w:tc>
        <w:tc>
          <w:tcPr>
            <w:tcW w:w="1680" w:type="dxa"/>
            <w:tcBorders>
              <w:top w:val="nil"/>
              <w:left w:val="nil"/>
              <w:bottom w:val="single" w:sz="4" w:space="0" w:color="auto"/>
              <w:right w:val="single" w:sz="4" w:space="0" w:color="auto"/>
            </w:tcBorders>
            <w:shd w:val="clear" w:color="auto" w:fill="auto"/>
            <w:hideMark/>
          </w:tcPr>
          <w:p w14:paraId="425E2824" w14:textId="77777777" w:rsidR="00BA44F9" w:rsidRPr="00B20AE8" w:rsidRDefault="00BA44F9" w:rsidP="0039402F">
            <w:pPr>
              <w:rPr>
                <w:lang w:eastAsia="en-GB"/>
              </w:rPr>
            </w:pPr>
            <w:r w:rsidRPr="00B20AE8">
              <w:rPr>
                <w:lang w:eastAsia="en-GB"/>
              </w:rPr>
              <w:t>Tested with EVM</w:t>
            </w:r>
          </w:p>
        </w:tc>
        <w:tc>
          <w:tcPr>
            <w:tcW w:w="1538" w:type="dxa"/>
            <w:tcBorders>
              <w:top w:val="nil"/>
              <w:left w:val="nil"/>
              <w:bottom w:val="single" w:sz="4" w:space="0" w:color="auto"/>
              <w:right w:val="nil"/>
            </w:tcBorders>
            <w:shd w:val="clear" w:color="auto" w:fill="auto"/>
            <w:hideMark/>
          </w:tcPr>
          <w:p w14:paraId="3136C858"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DB09497" w14:textId="77777777" w:rsidR="00BA44F9" w:rsidRPr="00B20AE8" w:rsidRDefault="00BA44F9" w:rsidP="0039402F">
            <w:pPr>
              <w:rPr>
                <w:lang w:eastAsia="en-GB"/>
              </w:rPr>
            </w:pPr>
            <w:r w:rsidRPr="00B20AE8">
              <w:rPr>
                <w:lang w:eastAsia="en-GB"/>
              </w:rPr>
              <w:t>Tested with Error Vector Magnitude</w:t>
            </w:r>
          </w:p>
        </w:tc>
      </w:tr>
      <w:tr w:rsidR="004F339F" w:rsidRPr="00B20AE8" w14:paraId="04EC346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01AA0B" w14:textId="7BC562E9" w:rsidR="00BA44F9" w:rsidRPr="00B20AE8" w:rsidRDefault="003D3C64" w:rsidP="0039402F">
            <w:pPr>
              <w:pStyle w:val="TAL"/>
              <w:rPr>
                <w:lang w:eastAsia="en-GB"/>
              </w:rPr>
            </w:pPr>
            <w:r>
              <w:rPr>
                <w:lang w:eastAsia="en-GB"/>
              </w:rPr>
              <w:t xml:space="preserve"> </w:t>
            </w:r>
            <w:r w:rsidR="00BA44F9" w:rsidRPr="00B20AE8">
              <w:rPr>
                <w:lang w:eastAsia="en-GB"/>
              </w:rPr>
              <w:t>6.6.3</w:t>
            </w:r>
          </w:p>
        </w:tc>
        <w:tc>
          <w:tcPr>
            <w:tcW w:w="4261" w:type="dxa"/>
            <w:gridSpan w:val="2"/>
            <w:tcBorders>
              <w:top w:val="nil"/>
              <w:left w:val="nil"/>
              <w:bottom w:val="single" w:sz="4" w:space="0" w:color="auto"/>
              <w:right w:val="single" w:sz="4" w:space="0" w:color="auto"/>
            </w:tcBorders>
            <w:shd w:val="clear" w:color="auto" w:fill="auto"/>
            <w:noWrap/>
            <w:hideMark/>
          </w:tcPr>
          <w:p w14:paraId="30E53D91" w14:textId="77777777" w:rsidR="00BA44F9" w:rsidRPr="00B20AE8" w:rsidRDefault="00BA44F9" w:rsidP="0039402F">
            <w:pPr>
              <w:pStyle w:val="TAL"/>
              <w:rPr>
                <w:lang w:eastAsia="en-GB"/>
              </w:rPr>
            </w:pPr>
            <w:r w:rsidRPr="00B20AE8">
              <w:rPr>
                <w:lang w:eastAsia="en-GB"/>
              </w:rPr>
              <w:t>OTA Time alignment error</w:t>
            </w:r>
          </w:p>
        </w:tc>
        <w:tc>
          <w:tcPr>
            <w:tcW w:w="1680" w:type="dxa"/>
            <w:tcBorders>
              <w:top w:val="nil"/>
              <w:left w:val="nil"/>
              <w:bottom w:val="single" w:sz="4" w:space="0" w:color="auto"/>
              <w:right w:val="single" w:sz="4" w:space="0" w:color="auto"/>
            </w:tcBorders>
            <w:shd w:val="clear" w:color="auto" w:fill="auto"/>
            <w:hideMark/>
          </w:tcPr>
          <w:p w14:paraId="6577A7C9" w14:textId="77777777" w:rsidR="00BA44F9" w:rsidRPr="00B20AE8" w:rsidRDefault="00BA44F9" w:rsidP="0039402F">
            <w:pPr>
              <w:rPr>
                <w:lang w:eastAsia="en-GB"/>
              </w:rPr>
            </w:pPr>
            <w:r w:rsidRPr="00B20AE8">
              <w:rPr>
                <w:lang w:eastAsia="en-GB"/>
              </w:rPr>
              <w:t>ATCR1a/ANTCR1 (note 1) ATCR5b</w:t>
            </w:r>
          </w:p>
        </w:tc>
        <w:tc>
          <w:tcPr>
            <w:tcW w:w="1538" w:type="dxa"/>
            <w:tcBorders>
              <w:top w:val="nil"/>
              <w:left w:val="nil"/>
              <w:bottom w:val="single" w:sz="4" w:space="0" w:color="auto"/>
              <w:right w:val="nil"/>
            </w:tcBorders>
            <w:shd w:val="clear" w:color="auto" w:fill="auto"/>
            <w:hideMark/>
          </w:tcPr>
          <w:p w14:paraId="3A6CA821"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7AD938" w14:textId="77777777" w:rsidR="00BA44F9" w:rsidRPr="00B20AE8" w:rsidRDefault="00BA44F9" w:rsidP="0039402F">
            <w:pPr>
              <w:rPr>
                <w:lang w:eastAsia="en-GB"/>
              </w:rPr>
            </w:pPr>
            <w:r w:rsidRPr="00B20AE8">
              <w:rPr>
                <w:lang w:eastAsia="en-GB"/>
              </w:rPr>
              <w:t>ATCR2a/ANTCR2 (note 6), ATCR5b (note 7)</w:t>
            </w:r>
          </w:p>
        </w:tc>
      </w:tr>
      <w:tr w:rsidR="004F339F" w:rsidRPr="00B20AE8" w14:paraId="76358237"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A22A9A" w14:textId="1D82CC22" w:rsidR="00BA44F9" w:rsidRPr="00B20AE8" w:rsidRDefault="003D3C64" w:rsidP="0039402F">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0C494D16" w14:textId="07B7034D" w:rsidR="00BA44F9" w:rsidRPr="00B20AE8" w:rsidRDefault="00BA44F9"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680" w:type="dxa"/>
            <w:tcBorders>
              <w:top w:val="nil"/>
              <w:left w:val="nil"/>
              <w:bottom w:val="single" w:sz="4" w:space="0" w:color="auto"/>
              <w:right w:val="single" w:sz="4" w:space="0" w:color="auto"/>
            </w:tcBorders>
            <w:shd w:val="clear" w:color="auto" w:fill="auto"/>
            <w:hideMark/>
          </w:tcPr>
          <w:p w14:paraId="731EF146" w14:textId="77777777" w:rsidR="00BA44F9" w:rsidRPr="00B20AE8" w:rsidRDefault="00BA44F9" w:rsidP="0039402F">
            <w:pPr>
              <w:rPr>
                <w:lang w:eastAsia="en-GB"/>
              </w:rPr>
            </w:pPr>
            <w:r w:rsidRPr="00B20AE8">
              <w:rPr>
                <w:lang w:eastAsia="en-GB"/>
              </w:rPr>
              <w:t>ATCR1a/ANTCR1 (note 1), ATCR5a</w:t>
            </w:r>
          </w:p>
        </w:tc>
        <w:tc>
          <w:tcPr>
            <w:tcW w:w="1538" w:type="dxa"/>
            <w:tcBorders>
              <w:top w:val="nil"/>
              <w:left w:val="nil"/>
              <w:bottom w:val="single" w:sz="4" w:space="0" w:color="auto"/>
              <w:right w:val="nil"/>
            </w:tcBorders>
            <w:shd w:val="clear" w:color="auto" w:fill="auto"/>
            <w:hideMark/>
          </w:tcPr>
          <w:p w14:paraId="051AF1AF"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B685BC" w14:textId="77777777" w:rsidR="00BA44F9" w:rsidRPr="00B20AE8" w:rsidRDefault="00BA44F9" w:rsidP="0039402F">
            <w:pPr>
              <w:rPr>
                <w:lang w:eastAsia="en-GB"/>
              </w:rPr>
            </w:pPr>
            <w:r w:rsidRPr="00B20AE8">
              <w:rPr>
                <w:lang w:eastAsia="en-GB"/>
              </w:rPr>
              <w:t>ATCR2a/ANTCR2 (note 6), ATCR5a</w:t>
            </w:r>
          </w:p>
        </w:tc>
      </w:tr>
      <w:tr w:rsidR="004F339F" w:rsidRPr="00B20AE8" w14:paraId="455940D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D1812C" w14:textId="736A0263" w:rsidR="00BA44F9" w:rsidRPr="00B20AE8" w:rsidRDefault="003D3C64" w:rsidP="0039402F">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955654D" w14:textId="77777777" w:rsidR="00BA44F9" w:rsidRPr="00B20AE8" w:rsidRDefault="00BA44F9" w:rsidP="0039402F">
            <w:pPr>
              <w:pStyle w:val="TAL"/>
              <w:rPr>
                <w:lang w:eastAsia="en-GB"/>
              </w:rPr>
            </w:pPr>
            <w:r w:rsidRPr="00B20AE8">
              <w:rPr>
                <w:lang w:eastAsia="en-GB"/>
              </w:rPr>
              <w:t>OTA Modulation quality - PCDE</w:t>
            </w:r>
          </w:p>
        </w:tc>
        <w:tc>
          <w:tcPr>
            <w:tcW w:w="1680" w:type="dxa"/>
            <w:tcBorders>
              <w:top w:val="nil"/>
              <w:left w:val="nil"/>
              <w:bottom w:val="single" w:sz="4" w:space="0" w:color="auto"/>
              <w:right w:val="single" w:sz="4" w:space="0" w:color="auto"/>
            </w:tcBorders>
            <w:shd w:val="clear" w:color="auto" w:fill="auto"/>
            <w:hideMark/>
          </w:tcPr>
          <w:p w14:paraId="0C1C1F9B" w14:textId="77777777" w:rsidR="00BA44F9" w:rsidRPr="00B20AE8" w:rsidRDefault="00BA44F9" w:rsidP="0039402F">
            <w:pPr>
              <w:rPr>
                <w:lang w:eastAsia="en-GB"/>
              </w:rPr>
            </w:pPr>
            <w:r w:rsidRPr="00B20AE8">
              <w:rPr>
                <w:lang w:eastAsia="en-GB"/>
              </w:rPr>
              <w:t>ATCR1a/ANTCR1 (note 1)</w:t>
            </w:r>
          </w:p>
        </w:tc>
        <w:tc>
          <w:tcPr>
            <w:tcW w:w="1538" w:type="dxa"/>
            <w:tcBorders>
              <w:top w:val="nil"/>
              <w:left w:val="nil"/>
              <w:bottom w:val="single" w:sz="4" w:space="0" w:color="auto"/>
              <w:right w:val="nil"/>
            </w:tcBorders>
            <w:shd w:val="clear" w:color="auto" w:fill="auto"/>
            <w:hideMark/>
          </w:tcPr>
          <w:p w14:paraId="2DF52E9D"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320A0471" w14:textId="77777777" w:rsidR="00BA44F9" w:rsidRPr="00B20AE8" w:rsidRDefault="00BA44F9" w:rsidP="0039402F">
            <w:pPr>
              <w:rPr>
                <w:lang w:eastAsia="en-GB"/>
              </w:rPr>
            </w:pPr>
            <w:r w:rsidRPr="00B20AE8">
              <w:rPr>
                <w:lang w:eastAsia="en-GB"/>
              </w:rPr>
              <w:t>N/A</w:t>
            </w:r>
          </w:p>
        </w:tc>
      </w:tr>
      <w:tr w:rsidR="004F339F" w:rsidRPr="00B20AE8" w14:paraId="40C302C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C1A21A6" w14:textId="7602AF6E" w:rsidR="00BA44F9" w:rsidRPr="00B20AE8" w:rsidRDefault="003D3C64" w:rsidP="0039402F">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1899C18" w14:textId="77777777" w:rsidR="00BA44F9" w:rsidRPr="00B20AE8" w:rsidRDefault="00BA44F9" w:rsidP="0039402F">
            <w:pPr>
              <w:pStyle w:val="TAL"/>
              <w:rPr>
                <w:lang w:eastAsia="en-GB"/>
              </w:rPr>
            </w:pPr>
            <w:r w:rsidRPr="00B20AE8">
              <w:rPr>
                <w:lang w:eastAsia="en-GB"/>
              </w:rPr>
              <w:t>OTA Modulation quality - RCDE</w:t>
            </w:r>
          </w:p>
        </w:tc>
        <w:tc>
          <w:tcPr>
            <w:tcW w:w="1680" w:type="dxa"/>
            <w:tcBorders>
              <w:top w:val="nil"/>
              <w:left w:val="nil"/>
              <w:bottom w:val="single" w:sz="4" w:space="0" w:color="auto"/>
              <w:right w:val="single" w:sz="4" w:space="0" w:color="auto"/>
            </w:tcBorders>
            <w:shd w:val="clear" w:color="auto" w:fill="auto"/>
            <w:hideMark/>
          </w:tcPr>
          <w:p w14:paraId="773626CC" w14:textId="77777777" w:rsidR="00BA44F9" w:rsidRPr="00B20AE8" w:rsidRDefault="00BA44F9" w:rsidP="0039402F">
            <w:pPr>
              <w:rPr>
                <w:lang w:eastAsia="en-GB"/>
              </w:rPr>
            </w:pPr>
            <w:r w:rsidRPr="00B20AE8">
              <w:rPr>
                <w:lang w:eastAsia="en-GB"/>
              </w:rPr>
              <w:t>ATCR1</w:t>
            </w:r>
          </w:p>
        </w:tc>
        <w:tc>
          <w:tcPr>
            <w:tcW w:w="1538" w:type="dxa"/>
            <w:tcBorders>
              <w:top w:val="nil"/>
              <w:left w:val="nil"/>
              <w:bottom w:val="single" w:sz="4" w:space="0" w:color="auto"/>
              <w:right w:val="nil"/>
            </w:tcBorders>
            <w:shd w:val="clear" w:color="auto" w:fill="auto"/>
            <w:hideMark/>
          </w:tcPr>
          <w:p w14:paraId="737B5764"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DD49E1F" w14:textId="77777777" w:rsidR="00BA44F9" w:rsidRPr="00B20AE8" w:rsidRDefault="00BA44F9" w:rsidP="0039402F">
            <w:pPr>
              <w:rPr>
                <w:lang w:eastAsia="en-GB"/>
              </w:rPr>
            </w:pPr>
            <w:r w:rsidRPr="00B20AE8">
              <w:rPr>
                <w:lang w:eastAsia="en-GB"/>
              </w:rPr>
              <w:t>N/A</w:t>
            </w:r>
          </w:p>
        </w:tc>
      </w:tr>
      <w:tr w:rsidR="004F339F" w:rsidRPr="00B20AE8" w14:paraId="7B9BC4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44E34E8" w14:textId="77777777" w:rsidR="00BA44F9" w:rsidRPr="00B20AE8" w:rsidRDefault="00BA44F9" w:rsidP="0039402F">
            <w:pPr>
              <w:pStyle w:val="TAL"/>
              <w:rPr>
                <w:lang w:eastAsia="en-GB"/>
              </w:rPr>
            </w:pPr>
            <w:r w:rsidRPr="00B20AE8">
              <w:rPr>
                <w:lang w:eastAsia="en-GB"/>
              </w:rPr>
              <w:t>6.7</w:t>
            </w:r>
          </w:p>
        </w:tc>
        <w:tc>
          <w:tcPr>
            <w:tcW w:w="4261" w:type="dxa"/>
            <w:gridSpan w:val="2"/>
            <w:tcBorders>
              <w:top w:val="nil"/>
              <w:left w:val="nil"/>
              <w:bottom w:val="single" w:sz="4" w:space="0" w:color="auto"/>
              <w:right w:val="single" w:sz="4" w:space="0" w:color="auto"/>
            </w:tcBorders>
            <w:shd w:val="clear" w:color="auto" w:fill="auto"/>
            <w:noWrap/>
            <w:hideMark/>
          </w:tcPr>
          <w:p w14:paraId="17506CFE" w14:textId="77777777" w:rsidR="00BA44F9" w:rsidRPr="00B20AE8" w:rsidRDefault="00BA44F9" w:rsidP="0039402F">
            <w:pPr>
              <w:pStyle w:val="TAL"/>
              <w:rPr>
                <w:lang w:eastAsia="en-GB"/>
              </w:rPr>
            </w:pPr>
            <w:r w:rsidRPr="00B20AE8">
              <w:rPr>
                <w:lang w:eastAsia="en-GB"/>
              </w:rPr>
              <w:t>OTA Unwanted Emissions</w:t>
            </w:r>
          </w:p>
        </w:tc>
        <w:tc>
          <w:tcPr>
            <w:tcW w:w="1680" w:type="dxa"/>
            <w:tcBorders>
              <w:top w:val="nil"/>
              <w:left w:val="nil"/>
              <w:bottom w:val="single" w:sz="4" w:space="0" w:color="auto"/>
              <w:right w:val="single" w:sz="4" w:space="0" w:color="auto"/>
            </w:tcBorders>
            <w:shd w:val="clear" w:color="auto" w:fill="auto"/>
            <w:hideMark/>
          </w:tcPr>
          <w:p w14:paraId="03721568" w14:textId="77777777" w:rsidR="00BA44F9" w:rsidRPr="00B20AE8" w:rsidRDefault="00BA44F9" w:rsidP="0039402F">
            <w:pPr>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4AABF50C" w14:textId="77777777" w:rsidR="00BA44F9" w:rsidRPr="00B20AE8" w:rsidRDefault="00BA44F9" w:rsidP="0039402F">
            <w:pPr>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41E4A507" w14:textId="77777777" w:rsidR="00BA44F9" w:rsidRPr="00B20AE8" w:rsidRDefault="00BA44F9" w:rsidP="0039402F">
            <w:pPr>
              <w:rPr>
                <w:lang w:eastAsia="en-GB"/>
              </w:rPr>
            </w:pPr>
            <w:r w:rsidRPr="00B20AE8">
              <w:rPr>
                <w:lang w:eastAsia="en-GB"/>
              </w:rPr>
              <w:t>-</w:t>
            </w:r>
          </w:p>
        </w:tc>
      </w:tr>
      <w:tr w:rsidR="004F339F" w:rsidRPr="00B20AE8" w14:paraId="1506EAB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DF7C17" w14:textId="099F2EA9" w:rsidR="00BA44F9" w:rsidRPr="00B20AE8" w:rsidRDefault="003D3C64" w:rsidP="0039402F">
            <w:pPr>
              <w:pStyle w:val="TAL"/>
              <w:rPr>
                <w:lang w:eastAsia="en-GB"/>
              </w:rPr>
            </w:pPr>
            <w:r>
              <w:rPr>
                <w:lang w:eastAsia="en-GB"/>
              </w:rPr>
              <w:t xml:space="preserve"> </w:t>
            </w:r>
            <w:r w:rsidR="00BA44F9" w:rsidRPr="00B20AE8">
              <w:rPr>
                <w:lang w:eastAsia="en-GB"/>
              </w:rPr>
              <w:t>6.7.2</w:t>
            </w:r>
          </w:p>
        </w:tc>
        <w:tc>
          <w:tcPr>
            <w:tcW w:w="4261" w:type="dxa"/>
            <w:gridSpan w:val="2"/>
            <w:tcBorders>
              <w:top w:val="nil"/>
              <w:left w:val="nil"/>
              <w:bottom w:val="single" w:sz="4" w:space="0" w:color="auto"/>
              <w:right w:val="single" w:sz="4" w:space="0" w:color="auto"/>
            </w:tcBorders>
            <w:shd w:val="clear" w:color="auto" w:fill="auto"/>
            <w:noWrap/>
            <w:hideMark/>
          </w:tcPr>
          <w:p w14:paraId="15A841B8" w14:textId="77777777" w:rsidR="00BA44F9" w:rsidRPr="00B20AE8" w:rsidRDefault="00BA44F9" w:rsidP="0039402F">
            <w:pPr>
              <w:pStyle w:val="TAL"/>
              <w:rPr>
                <w:lang w:eastAsia="en-GB"/>
              </w:rPr>
            </w:pPr>
            <w:r w:rsidRPr="00B20AE8">
              <w:rPr>
                <w:lang w:eastAsia="en-GB"/>
              </w:rPr>
              <w:t>OTA Occupied bandwidth</w:t>
            </w:r>
          </w:p>
        </w:tc>
        <w:tc>
          <w:tcPr>
            <w:tcW w:w="1680" w:type="dxa"/>
            <w:tcBorders>
              <w:top w:val="nil"/>
              <w:left w:val="nil"/>
              <w:bottom w:val="single" w:sz="4" w:space="0" w:color="auto"/>
              <w:right w:val="single" w:sz="4" w:space="0" w:color="auto"/>
            </w:tcBorders>
            <w:shd w:val="clear" w:color="auto" w:fill="auto"/>
            <w:hideMark/>
          </w:tcPr>
          <w:p w14:paraId="72EDEEA2" w14:textId="77777777" w:rsidR="00BA44F9" w:rsidRPr="00B20AE8" w:rsidRDefault="00BA44F9" w:rsidP="0039402F">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hideMark/>
          </w:tcPr>
          <w:p w14:paraId="2CE89EEF"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2607D2" w14:textId="77777777" w:rsidR="00BA44F9" w:rsidRPr="00B20AE8" w:rsidRDefault="00BA44F9" w:rsidP="0039402F">
            <w:pPr>
              <w:rPr>
                <w:lang w:eastAsia="en-GB"/>
              </w:rPr>
            </w:pPr>
            <w:r w:rsidRPr="00B20AE8">
              <w:rPr>
                <w:lang w:eastAsia="en-GB"/>
              </w:rPr>
              <w:t xml:space="preserve">SC, </w:t>
            </w:r>
            <w:r w:rsidRPr="00B20AE8">
              <w:rPr>
                <w:lang w:eastAsia="zh-CN"/>
              </w:rPr>
              <w:t>ATCR</w:t>
            </w:r>
            <w:r w:rsidRPr="00B20AE8">
              <w:t xml:space="preserve">2b </w:t>
            </w:r>
            <w:r w:rsidRPr="00B20AE8">
              <w:rPr>
                <w:lang w:eastAsia="en-GB"/>
              </w:rPr>
              <w:t>(note 8)</w:t>
            </w:r>
          </w:p>
        </w:tc>
      </w:tr>
      <w:tr w:rsidR="004F339F" w:rsidRPr="00B20AE8" w14:paraId="046CC4B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5665541" w14:textId="02CD9D70" w:rsidR="00BA44F9" w:rsidRPr="00B20AE8" w:rsidRDefault="003D3C64" w:rsidP="0039402F">
            <w:pPr>
              <w:pStyle w:val="TAL"/>
              <w:rPr>
                <w:lang w:eastAsia="en-GB"/>
              </w:rPr>
            </w:pPr>
            <w:r>
              <w:rPr>
                <w:lang w:eastAsia="en-GB"/>
              </w:rPr>
              <w:t xml:space="preserve"> </w:t>
            </w:r>
            <w:r w:rsidR="00BA44F9" w:rsidRPr="00B20AE8">
              <w:rPr>
                <w:lang w:eastAsia="en-GB"/>
              </w:rPr>
              <w:t>6.7.3</w:t>
            </w:r>
          </w:p>
        </w:tc>
        <w:tc>
          <w:tcPr>
            <w:tcW w:w="4261" w:type="dxa"/>
            <w:gridSpan w:val="2"/>
            <w:tcBorders>
              <w:top w:val="nil"/>
              <w:left w:val="nil"/>
              <w:bottom w:val="single" w:sz="4" w:space="0" w:color="auto"/>
              <w:right w:val="single" w:sz="4" w:space="0" w:color="auto"/>
            </w:tcBorders>
            <w:shd w:val="clear" w:color="auto" w:fill="auto"/>
            <w:noWrap/>
            <w:hideMark/>
          </w:tcPr>
          <w:p w14:paraId="01E16700" w14:textId="77777777" w:rsidR="00BA44F9" w:rsidRPr="00B20AE8" w:rsidRDefault="00BA44F9" w:rsidP="0039402F">
            <w:pPr>
              <w:pStyle w:val="TAL"/>
              <w:rPr>
                <w:lang w:eastAsia="en-GB"/>
              </w:rPr>
            </w:pPr>
            <w:r w:rsidRPr="00B20AE8">
              <w:rPr>
                <w:lang w:eastAsia="en-GB"/>
              </w:rPr>
              <w:t>OTA Adjacent Channel Leakage power Ratio</w:t>
            </w:r>
          </w:p>
        </w:tc>
        <w:tc>
          <w:tcPr>
            <w:tcW w:w="1680" w:type="dxa"/>
            <w:tcBorders>
              <w:top w:val="nil"/>
              <w:left w:val="nil"/>
              <w:bottom w:val="single" w:sz="4" w:space="0" w:color="auto"/>
              <w:right w:val="single" w:sz="4" w:space="0" w:color="auto"/>
            </w:tcBorders>
            <w:shd w:val="clear" w:color="auto" w:fill="auto"/>
            <w:hideMark/>
          </w:tcPr>
          <w:p w14:paraId="3F3909F2" w14:textId="77777777" w:rsidR="00BA44F9" w:rsidRPr="00B20AE8" w:rsidRDefault="00BA44F9" w:rsidP="0039402F">
            <w:pPr>
              <w:rPr>
                <w:lang w:eastAsia="en-GB"/>
              </w:rPr>
            </w:pPr>
            <w:r w:rsidRPr="00B20AE8">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3F636F"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CD64DA0" w14:textId="77777777" w:rsidR="00BA44F9" w:rsidRPr="00B20AE8" w:rsidRDefault="00BA44F9" w:rsidP="0039402F">
            <w:pPr>
              <w:rPr>
                <w:lang w:eastAsia="en-GB"/>
              </w:rPr>
            </w:pPr>
            <w:r w:rsidRPr="00B20AE8">
              <w:rPr>
                <w:lang w:eastAsia="en-GB"/>
              </w:rPr>
              <w:t>ATCR2a/ANTCR2 (note 6), ATCR5b (note 9)</w:t>
            </w:r>
          </w:p>
        </w:tc>
      </w:tr>
      <w:tr w:rsidR="004F339F" w:rsidRPr="00B20AE8" w14:paraId="4AF0FF4F"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BC3BFA0" w14:textId="767C6598" w:rsidR="00BA44F9" w:rsidRPr="00B20AE8" w:rsidRDefault="003D3C64" w:rsidP="0039402F">
            <w:pPr>
              <w:pStyle w:val="TAL"/>
              <w:rPr>
                <w:lang w:eastAsia="en-GB"/>
              </w:rPr>
            </w:pPr>
            <w:r>
              <w:rPr>
                <w:lang w:eastAsia="en-GB"/>
              </w:rPr>
              <w:t xml:space="preserve"> </w:t>
            </w:r>
            <w:r w:rsidR="00BA44F9" w:rsidRPr="00B20AE8">
              <w:rPr>
                <w:lang w:eastAsia="en-GB"/>
              </w:rPr>
              <w:t>6.7.4</w:t>
            </w:r>
          </w:p>
        </w:tc>
        <w:tc>
          <w:tcPr>
            <w:tcW w:w="4261" w:type="dxa"/>
            <w:gridSpan w:val="2"/>
            <w:tcBorders>
              <w:top w:val="nil"/>
              <w:left w:val="nil"/>
              <w:bottom w:val="single" w:sz="4" w:space="0" w:color="auto"/>
              <w:right w:val="single" w:sz="4" w:space="0" w:color="auto"/>
            </w:tcBorders>
            <w:shd w:val="clear" w:color="auto" w:fill="auto"/>
            <w:noWrap/>
            <w:hideMark/>
          </w:tcPr>
          <w:p w14:paraId="7F9B55D5" w14:textId="77777777" w:rsidR="00BA44F9" w:rsidRPr="00B20AE8" w:rsidRDefault="00BA44F9" w:rsidP="0039402F">
            <w:pPr>
              <w:pStyle w:val="TAL"/>
              <w:rPr>
                <w:lang w:eastAsia="en-GB"/>
              </w:rPr>
            </w:pPr>
            <w:r w:rsidRPr="00B20AE8">
              <w:rPr>
                <w:lang w:eastAsia="en-GB"/>
              </w:rPr>
              <w:t>OTA Spectrum emission mask</w:t>
            </w:r>
          </w:p>
        </w:tc>
        <w:tc>
          <w:tcPr>
            <w:tcW w:w="1680" w:type="dxa"/>
            <w:tcBorders>
              <w:top w:val="nil"/>
              <w:left w:val="nil"/>
              <w:bottom w:val="single" w:sz="4" w:space="0" w:color="auto"/>
              <w:right w:val="single" w:sz="4" w:space="0" w:color="auto"/>
            </w:tcBorders>
            <w:shd w:val="clear" w:color="auto" w:fill="auto"/>
            <w:hideMark/>
          </w:tcPr>
          <w:p w14:paraId="0538BE20" w14:textId="77777777" w:rsidR="00BA44F9" w:rsidRPr="00B20AE8" w:rsidRDefault="00BA44F9" w:rsidP="0039402F">
            <w:pPr>
              <w:rPr>
                <w:lang w:eastAsia="en-GB"/>
              </w:rPr>
            </w:pPr>
            <w:r w:rsidRPr="00B20AE8">
              <w:rPr>
                <w:lang w:eastAsia="en-GB"/>
              </w:rPr>
              <w:t>ATCR1a/ANTCR1 (note 1) ATCR5b</w:t>
            </w:r>
          </w:p>
        </w:tc>
        <w:tc>
          <w:tcPr>
            <w:tcW w:w="1538" w:type="dxa"/>
            <w:tcBorders>
              <w:top w:val="nil"/>
              <w:left w:val="nil"/>
              <w:bottom w:val="single" w:sz="4" w:space="0" w:color="auto"/>
              <w:right w:val="nil"/>
            </w:tcBorders>
            <w:shd w:val="clear" w:color="auto" w:fill="auto"/>
            <w:hideMark/>
          </w:tcPr>
          <w:p w14:paraId="6CE27AE8"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479219B5" w14:textId="77777777" w:rsidR="00BA44F9" w:rsidRPr="00B20AE8" w:rsidRDefault="00BA44F9" w:rsidP="0039402F">
            <w:pPr>
              <w:rPr>
                <w:lang w:eastAsia="en-GB"/>
              </w:rPr>
            </w:pPr>
            <w:r w:rsidRPr="00B20AE8">
              <w:rPr>
                <w:lang w:eastAsia="en-GB"/>
              </w:rPr>
              <w:t>N/A</w:t>
            </w:r>
          </w:p>
        </w:tc>
      </w:tr>
      <w:tr w:rsidR="004F339F" w:rsidRPr="00B20AE8" w14:paraId="79A7D5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A7F4947" w14:textId="014CC8B1" w:rsidR="00BA44F9" w:rsidRPr="00B20AE8" w:rsidRDefault="003D3C64" w:rsidP="0039402F">
            <w:pPr>
              <w:pStyle w:val="TAL"/>
              <w:rPr>
                <w:lang w:eastAsia="en-GB"/>
              </w:rPr>
            </w:pPr>
            <w:r>
              <w:rPr>
                <w:lang w:eastAsia="en-GB"/>
              </w:rPr>
              <w:t xml:space="preserve"> </w:t>
            </w:r>
            <w:r w:rsidR="00BA44F9" w:rsidRPr="00B20AE8">
              <w:rPr>
                <w:lang w:eastAsia="en-GB"/>
              </w:rPr>
              <w:t>6.7.5</w:t>
            </w:r>
          </w:p>
        </w:tc>
        <w:tc>
          <w:tcPr>
            <w:tcW w:w="4261" w:type="dxa"/>
            <w:gridSpan w:val="2"/>
            <w:tcBorders>
              <w:top w:val="nil"/>
              <w:left w:val="nil"/>
              <w:bottom w:val="single" w:sz="4" w:space="0" w:color="auto"/>
              <w:right w:val="single" w:sz="4" w:space="0" w:color="auto"/>
            </w:tcBorders>
            <w:shd w:val="clear" w:color="auto" w:fill="auto"/>
            <w:noWrap/>
            <w:hideMark/>
          </w:tcPr>
          <w:p w14:paraId="202AD886" w14:textId="77777777" w:rsidR="00BA44F9" w:rsidRPr="00B20AE8" w:rsidRDefault="00BA44F9" w:rsidP="0039402F">
            <w:pPr>
              <w:pStyle w:val="TAL"/>
              <w:rPr>
                <w:lang w:eastAsia="en-GB"/>
              </w:rPr>
            </w:pPr>
            <w:r w:rsidRPr="00B20AE8">
              <w:rPr>
                <w:lang w:eastAsia="en-GB"/>
              </w:rPr>
              <w:t>OTA Operating band unwanted emission</w:t>
            </w:r>
          </w:p>
        </w:tc>
        <w:tc>
          <w:tcPr>
            <w:tcW w:w="1680" w:type="dxa"/>
            <w:tcBorders>
              <w:top w:val="nil"/>
              <w:left w:val="nil"/>
              <w:bottom w:val="single" w:sz="4" w:space="0" w:color="auto"/>
              <w:right w:val="single" w:sz="4" w:space="0" w:color="auto"/>
            </w:tcBorders>
            <w:shd w:val="clear" w:color="auto" w:fill="auto"/>
            <w:noWrap/>
            <w:hideMark/>
          </w:tcPr>
          <w:p w14:paraId="26C15B35" w14:textId="77777777" w:rsidR="00BA44F9" w:rsidRPr="00B20AE8" w:rsidRDefault="00BA44F9" w:rsidP="0039402F">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noWrap/>
            <w:hideMark/>
          </w:tcPr>
          <w:p w14:paraId="62D4C184"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10C6D0" w14:textId="77777777" w:rsidR="00BA44F9" w:rsidRPr="00B20AE8" w:rsidRDefault="00BA44F9" w:rsidP="0039402F">
            <w:pPr>
              <w:rPr>
                <w:lang w:eastAsia="en-GB"/>
              </w:rPr>
            </w:pPr>
            <w:r w:rsidRPr="00B20AE8">
              <w:rPr>
                <w:lang w:eastAsia="en-GB"/>
              </w:rPr>
              <w:t>ATCR2a/ANTCR2 (note 6), ATCR5b</w:t>
            </w:r>
          </w:p>
        </w:tc>
      </w:tr>
      <w:tr w:rsidR="004F339F" w:rsidRPr="00B20AE8" w14:paraId="313DBFD5"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6B97B90" w14:textId="35B7D927" w:rsidR="00BA44F9" w:rsidRPr="00B20AE8" w:rsidRDefault="003D3C64" w:rsidP="0039402F">
            <w:pPr>
              <w:pStyle w:val="TAL"/>
              <w:rPr>
                <w:lang w:eastAsia="en-GB"/>
              </w:rPr>
            </w:pPr>
            <w:r>
              <w:rPr>
                <w:lang w:eastAsia="en-GB"/>
              </w:rPr>
              <w:t xml:space="preserve"> </w:t>
            </w:r>
            <w:r w:rsidR="00BA44F9" w:rsidRPr="00B20AE8">
              <w:rPr>
                <w:lang w:eastAsia="en-GB"/>
              </w:rPr>
              <w:t>6.7.6</w:t>
            </w:r>
          </w:p>
        </w:tc>
        <w:tc>
          <w:tcPr>
            <w:tcW w:w="4261" w:type="dxa"/>
            <w:gridSpan w:val="2"/>
            <w:tcBorders>
              <w:top w:val="nil"/>
              <w:left w:val="nil"/>
              <w:bottom w:val="single" w:sz="4" w:space="0" w:color="auto"/>
              <w:right w:val="single" w:sz="4" w:space="0" w:color="auto"/>
            </w:tcBorders>
            <w:shd w:val="clear" w:color="auto" w:fill="auto"/>
            <w:noWrap/>
            <w:hideMark/>
          </w:tcPr>
          <w:p w14:paraId="04C61344" w14:textId="77777777" w:rsidR="00BA44F9" w:rsidRPr="00B20AE8" w:rsidRDefault="00BA44F9" w:rsidP="0039402F">
            <w:pPr>
              <w:pStyle w:val="TAL"/>
              <w:rPr>
                <w:lang w:eastAsia="en-GB"/>
              </w:rPr>
            </w:pPr>
            <w:r w:rsidRPr="00B20AE8">
              <w:rPr>
                <w:lang w:eastAsia="en-GB"/>
              </w:rPr>
              <w:t>OTA Spurious emission</w:t>
            </w:r>
          </w:p>
        </w:tc>
        <w:tc>
          <w:tcPr>
            <w:tcW w:w="1680" w:type="dxa"/>
            <w:tcBorders>
              <w:top w:val="nil"/>
              <w:left w:val="nil"/>
              <w:bottom w:val="single" w:sz="4" w:space="0" w:color="auto"/>
              <w:right w:val="single" w:sz="4" w:space="0" w:color="auto"/>
            </w:tcBorders>
            <w:shd w:val="clear" w:color="auto" w:fill="auto"/>
            <w:hideMark/>
          </w:tcPr>
          <w:p w14:paraId="3DDDC3E9" w14:textId="77777777" w:rsidR="00BA44F9" w:rsidRPr="00B20AE8" w:rsidRDefault="00BA44F9" w:rsidP="0039402F">
            <w:pPr>
              <w:rPr>
                <w:lang w:eastAsia="en-GB"/>
              </w:rPr>
            </w:pPr>
            <w:r w:rsidRPr="00B20AE8">
              <w:rPr>
                <w:lang w:eastAsia="en-GB"/>
              </w:rPr>
              <w:t>ATCR1a/ANTCR1 (note 1) ATCR5b</w:t>
            </w:r>
          </w:p>
        </w:tc>
        <w:tc>
          <w:tcPr>
            <w:tcW w:w="1538" w:type="dxa"/>
            <w:tcBorders>
              <w:top w:val="nil"/>
              <w:left w:val="nil"/>
              <w:bottom w:val="single" w:sz="4" w:space="0" w:color="auto"/>
              <w:right w:val="nil"/>
            </w:tcBorders>
            <w:shd w:val="clear" w:color="auto" w:fill="auto"/>
            <w:hideMark/>
          </w:tcPr>
          <w:p w14:paraId="7FB1A1EC"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C9DEA98" w14:textId="77777777" w:rsidR="00BA44F9" w:rsidRPr="00B20AE8" w:rsidRDefault="00BA44F9" w:rsidP="0039402F">
            <w:pPr>
              <w:rPr>
                <w:lang w:eastAsia="en-GB"/>
              </w:rPr>
            </w:pPr>
            <w:r w:rsidRPr="00B20AE8">
              <w:rPr>
                <w:lang w:eastAsia="en-GB"/>
              </w:rPr>
              <w:t>ATCR2a/ANTCR2 (note 6), ATCR5b</w:t>
            </w:r>
          </w:p>
        </w:tc>
      </w:tr>
      <w:tr w:rsidR="004F339F" w:rsidRPr="00B20AE8" w14:paraId="59423F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F51676" w14:textId="77777777" w:rsidR="00BA44F9" w:rsidRPr="00B20AE8" w:rsidRDefault="00BA44F9" w:rsidP="0039402F">
            <w:pPr>
              <w:pStyle w:val="TAL"/>
              <w:rPr>
                <w:lang w:eastAsia="en-GB"/>
              </w:rPr>
            </w:pPr>
            <w:r w:rsidRPr="00B20AE8">
              <w:rPr>
                <w:lang w:eastAsia="en-GB"/>
              </w:rPr>
              <w:t>6.8</w:t>
            </w:r>
          </w:p>
        </w:tc>
        <w:tc>
          <w:tcPr>
            <w:tcW w:w="4261" w:type="dxa"/>
            <w:gridSpan w:val="2"/>
            <w:tcBorders>
              <w:top w:val="nil"/>
              <w:left w:val="nil"/>
              <w:bottom w:val="single" w:sz="4" w:space="0" w:color="auto"/>
              <w:right w:val="single" w:sz="4" w:space="0" w:color="auto"/>
            </w:tcBorders>
            <w:shd w:val="clear" w:color="auto" w:fill="auto"/>
            <w:noWrap/>
            <w:hideMark/>
          </w:tcPr>
          <w:p w14:paraId="5D6B7CAA" w14:textId="77777777" w:rsidR="00BA44F9" w:rsidRPr="00B20AE8" w:rsidRDefault="00BA44F9" w:rsidP="0039402F">
            <w:pPr>
              <w:pStyle w:val="TAL"/>
              <w:rPr>
                <w:lang w:eastAsia="en-GB"/>
              </w:rPr>
            </w:pPr>
            <w:r w:rsidRPr="00B20AE8">
              <w:rPr>
                <w:lang w:eastAsia="en-GB"/>
              </w:rPr>
              <w:t>OTA Transmitter intermodulation</w:t>
            </w:r>
          </w:p>
        </w:tc>
        <w:tc>
          <w:tcPr>
            <w:tcW w:w="1680" w:type="dxa"/>
            <w:tcBorders>
              <w:top w:val="nil"/>
              <w:left w:val="nil"/>
              <w:bottom w:val="single" w:sz="4" w:space="0" w:color="auto"/>
              <w:right w:val="single" w:sz="4" w:space="0" w:color="auto"/>
            </w:tcBorders>
            <w:shd w:val="clear" w:color="auto" w:fill="auto"/>
            <w:hideMark/>
          </w:tcPr>
          <w:p w14:paraId="7F9A70C0" w14:textId="77777777" w:rsidR="00BA44F9" w:rsidRPr="00B20AE8" w:rsidRDefault="00BA44F9" w:rsidP="0039402F">
            <w:pPr>
              <w:rPr>
                <w:lang w:eastAsia="en-GB"/>
              </w:rPr>
            </w:pPr>
            <w:r w:rsidRPr="00B20AE8">
              <w:rPr>
                <w:lang w:eastAsia="en-GB"/>
              </w:rPr>
              <w:t>ATCR1a/ANTCR1 (note 1)</w:t>
            </w:r>
          </w:p>
        </w:tc>
        <w:tc>
          <w:tcPr>
            <w:tcW w:w="1538" w:type="dxa"/>
            <w:tcBorders>
              <w:top w:val="nil"/>
              <w:left w:val="nil"/>
              <w:bottom w:val="single" w:sz="4" w:space="0" w:color="auto"/>
              <w:right w:val="nil"/>
            </w:tcBorders>
            <w:shd w:val="clear" w:color="auto" w:fill="auto"/>
            <w:hideMark/>
          </w:tcPr>
          <w:p w14:paraId="62E484A3"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C14A09" w14:textId="77777777" w:rsidR="00BA44F9" w:rsidRPr="00B20AE8" w:rsidRDefault="00BA44F9" w:rsidP="0039402F">
            <w:pPr>
              <w:rPr>
                <w:lang w:eastAsia="en-GB"/>
              </w:rPr>
            </w:pPr>
            <w:r w:rsidRPr="00B20AE8">
              <w:rPr>
                <w:lang w:eastAsia="en-GB"/>
              </w:rPr>
              <w:t>ATCR2a/ANTCR2 (note 6)</w:t>
            </w:r>
          </w:p>
        </w:tc>
      </w:tr>
      <w:tr w:rsidR="004F339F" w:rsidRPr="00B20AE8" w14:paraId="62555FE0"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5D99FB26" w14:textId="77777777" w:rsidR="003B2DEF" w:rsidRPr="00B20AE8" w:rsidRDefault="003B2DEF" w:rsidP="0039402F">
            <w:pPr>
              <w:pStyle w:val="TAL"/>
              <w:rPr>
                <w:lang w:eastAsia="en-GB"/>
              </w:rPr>
            </w:pPr>
            <w:r w:rsidRPr="00B20AE8">
              <w:rPr>
                <w:lang w:eastAsia="en-GB"/>
              </w:rPr>
              <w:t>7.2</w:t>
            </w:r>
          </w:p>
        </w:tc>
        <w:tc>
          <w:tcPr>
            <w:tcW w:w="4288" w:type="dxa"/>
            <w:gridSpan w:val="2"/>
            <w:tcBorders>
              <w:top w:val="nil"/>
              <w:left w:val="nil"/>
              <w:bottom w:val="single" w:sz="4" w:space="0" w:color="auto"/>
              <w:right w:val="single" w:sz="4" w:space="0" w:color="auto"/>
            </w:tcBorders>
            <w:shd w:val="clear" w:color="auto" w:fill="auto"/>
            <w:noWrap/>
            <w:hideMark/>
          </w:tcPr>
          <w:p w14:paraId="7744BB2A" w14:textId="77777777" w:rsidR="003B2DEF" w:rsidRPr="00B20AE8" w:rsidRDefault="003B2DEF" w:rsidP="0039402F">
            <w:pPr>
              <w:pStyle w:val="TAL"/>
              <w:rPr>
                <w:lang w:eastAsia="en-GB"/>
              </w:rPr>
            </w:pPr>
            <w:r w:rsidRPr="00B20AE8">
              <w:rPr>
                <w:lang w:eastAsia="en-GB"/>
              </w:rPr>
              <w:t>Reference sensitivity level</w:t>
            </w:r>
          </w:p>
        </w:tc>
        <w:tc>
          <w:tcPr>
            <w:tcW w:w="1686" w:type="dxa"/>
            <w:gridSpan w:val="2"/>
            <w:tcBorders>
              <w:top w:val="nil"/>
              <w:left w:val="nil"/>
              <w:bottom w:val="single" w:sz="4" w:space="0" w:color="auto"/>
              <w:right w:val="single" w:sz="4" w:space="0" w:color="auto"/>
            </w:tcBorders>
            <w:shd w:val="clear" w:color="auto" w:fill="auto"/>
            <w:hideMark/>
          </w:tcPr>
          <w:p w14:paraId="22CD3CB6" w14:textId="77777777" w:rsidR="003B2DEF" w:rsidRPr="00B20AE8" w:rsidRDefault="003D5832" w:rsidP="0039402F">
            <w:pPr>
              <w:rPr>
                <w:lang w:eastAsia="en-GB"/>
              </w:rPr>
            </w:pPr>
            <w:r w:rsidRPr="00B20AE8">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369ECEBC" w14:textId="77777777" w:rsidR="003B2DEF" w:rsidRPr="00B20AE8" w:rsidRDefault="003D5832" w:rsidP="0039402F">
            <w:pPr>
              <w:rPr>
                <w:lang w:eastAsia="en-GB"/>
              </w:rPr>
            </w:pPr>
            <w:r w:rsidRPr="00B20AE8">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056DDA1E" w14:textId="77777777" w:rsidR="003B2DEF" w:rsidRPr="00B20AE8" w:rsidRDefault="003D5832" w:rsidP="0039402F">
            <w:pPr>
              <w:rPr>
                <w:lang w:eastAsia="en-GB"/>
              </w:rPr>
            </w:pPr>
            <w:r w:rsidRPr="00B20AE8">
              <w:rPr>
                <w:rFonts w:eastAsia="MS Mincho"/>
                <w:lang w:eastAsia="en-GB"/>
              </w:rPr>
              <w:t>ATCR4b</w:t>
            </w:r>
          </w:p>
        </w:tc>
      </w:tr>
      <w:tr w:rsidR="004F339F" w:rsidRPr="00B20AE8" w14:paraId="1698F19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4C1050" w14:textId="77777777" w:rsidR="00BA44F9" w:rsidRPr="00B20AE8" w:rsidRDefault="00BA44F9" w:rsidP="0039402F">
            <w:pPr>
              <w:pStyle w:val="TAL"/>
              <w:rPr>
                <w:lang w:eastAsia="en-GB"/>
              </w:rPr>
            </w:pPr>
            <w:r w:rsidRPr="00B20AE8">
              <w:rPr>
                <w:lang w:eastAsia="en-GB"/>
              </w:rPr>
              <w:t>7.3</w:t>
            </w:r>
          </w:p>
        </w:tc>
        <w:tc>
          <w:tcPr>
            <w:tcW w:w="4261" w:type="dxa"/>
            <w:gridSpan w:val="2"/>
            <w:tcBorders>
              <w:top w:val="nil"/>
              <w:left w:val="nil"/>
              <w:bottom w:val="single" w:sz="4" w:space="0" w:color="auto"/>
              <w:right w:val="single" w:sz="4" w:space="0" w:color="auto"/>
            </w:tcBorders>
            <w:shd w:val="clear" w:color="auto" w:fill="auto"/>
            <w:noWrap/>
            <w:hideMark/>
          </w:tcPr>
          <w:p w14:paraId="011A6AD0" w14:textId="77777777" w:rsidR="00BA44F9" w:rsidRPr="00B20AE8" w:rsidRDefault="00BA44F9" w:rsidP="0039402F">
            <w:pPr>
              <w:pStyle w:val="TAL"/>
              <w:rPr>
                <w:lang w:eastAsia="en-GB"/>
              </w:rPr>
            </w:pPr>
            <w:r w:rsidRPr="00B20AE8">
              <w:rPr>
                <w:lang w:eastAsia="en-GB"/>
              </w:rPr>
              <w:t>OTA Reference sensitivity level</w:t>
            </w:r>
          </w:p>
        </w:tc>
        <w:tc>
          <w:tcPr>
            <w:tcW w:w="1680" w:type="dxa"/>
            <w:tcBorders>
              <w:top w:val="nil"/>
              <w:left w:val="nil"/>
              <w:bottom w:val="single" w:sz="4" w:space="0" w:color="auto"/>
              <w:right w:val="single" w:sz="4" w:space="0" w:color="auto"/>
            </w:tcBorders>
            <w:shd w:val="clear" w:color="auto" w:fill="auto"/>
            <w:hideMark/>
          </w:tcPr>
          <w:p w14:paraId="6D80654F" w14:textId="77777777" w:rsidR="00BA44F9" w:rsidRPr="00B20AE8" w:rsidRDefault="00BA44F9" w:rsidP="0039402F">
            <w:pPr>
              <w:rPr>
                <w:lang w:eastAsia="en-GB"/>
              </w:rPr>
            </w:pPr>
            <w:r w:rsidRPr="00B20AE8">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1BB754E"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F901C42" w14:textId="77777777" w:rsidR="00BA44F9" w:rsidRPr="00B20AE8" w:rsidRDefault="00BA44F9" w:rsidP="0039402F">
            <w:pPr>
              <w:rPr>
                <w:lang w:eastAsia="en-GB"/>
              </w:rPr>
            </w:pPr>
            <w:r w:rsidRPr="00B20AE8">
              <w:rPr>
                <w:rFonts w:eastAsia="MS Mincho"/>
                <w:lang w:eastAsia="en-GB"/>
              </w:rPr>
              <w:t>ATCR4a</w:t>
            </w:r>
          </w:p>
        </w:tc>
      </w:tr>
      <w:tr w:rsidR="004F339F" w:rsidRPr="00B20AE8" w14:paraId="24BEBDB9"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479BB27" w14:textId="77777777" w:rsidR="00BA44F9" w:rsidRPr="00B20AE8" w:rsidRDefault="00BA44F9" w:rsidP="0039402F">
            <w:pPr>
              <w:pStyle w:val="TAL"/>
              <w:rPr>
                <w:lang w:eastAsia="en-GB"/>
              </w:rPr>
            </w:pPr>
            <w:r w:rsidRPr="00B20AE8">
              <w:rPr>
                <w:lang w:eastAsia="en-GB"/>
              </w:rPr>
              <w:t>7.4</w:t>
            </w:r>
          </w:p>
        </w:tc>
        <w:tc>
          <w:tcPr>
            <w:tcW w:w="4261" w:type="dxa"/>
            <w:gridSpan w:val="2"/>
            <w:tcBorders>
              <w:top w:val="nil"/>
              <w:left w:val="nil"/>
              <w:bottom w:val="single" w:sz="4" w:space="0" w:color="auto"/>
              <w:right w:val="single" w:sz="4" w:space="0" w:color="auto"/>
            </w:tcBorders>
            <w:shd w:val="clear" w:color="auto" w:fill="auto"/>
            <w:noWrap/>
            <w:hideMark/>
          </w:tcPr>
          <w:p w14:paraId="4D0D739A" w14:textId="77777777" w:rsidR="00BA44F9" w:rsidRPr="00B20AE8" w:rsidRDefault="00BA44F9" w:rsidP="0039402F">
            <w:pPr>
              <w:pStyle w:val="TAL"/>
              <w:rPr>
                <w:lang w:eastAsia="en-GB"/>
              </w:rPr>
            </w:pPr>
            <w:r w:rsidRPr="00B20AE8">
              <w:rPr>
                <w:lang w:eastAsia="en-GB"/>
              </w:rPr>
              <w:t>OTA Dynamic range</w:t>
            </w:r>
          </w:p>
        </w:tc>
        <w:tc>
          <w:tcPr>
            <w:tcW w:w="1680" w:type="dxa"/>
            <w:tcBorders>
              <w:top w:val="nil"/>
              <w:left w:val="nil"/>
              <w:bottom w:val="single" w:sz="4" w:space="0" w:color="auto"/>
              <w:right w:val="single" w:sz="4" w:space="0" w:color="auto"/>
            </w:tcBorders>
            <w:shd w:val="clear" w:color="auto" w:fill="auto"/>
            <w:hideMark/>
          </w:tcPr>
          <w:p w14:paraId="1818A9C6" w14:textId="77777777" w:rsidR="00BA44F9" w:rsidRPr="00B20AE8" w:rsidRDefault="00BA44F9" w:rsidP="0039402F">
            <w:pPr>
              <w:rPr>
                <w:lang w:eastAsia="en-GB"/>
              </w:rPr>
            </w:pPr>
            <w:r w:rsidRPr="00B20AE8">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0535C7B5"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B3B15C2" w14:textId="77777777" w:rsidR="00BA44F9" w:rsidRPr="00B20AE8" w:rsidRDefault="00BA44F9" w:rsidP="0039402F">
            <w:pPr>
              <w:rPr>
                <w:lang w:eastAsia="en-GB"/>
              </w:rPr>
            </w:pPr>
            <w:r w:rsidRPr="00B20AE8">
              <w:rPr>
                <w:rFonts w:eastAsia="MS Mincho"/>
                <w:lang w:eastAsia="en-GB"/>
              </w:rPr>
              <w:t>ATCR4a</w:t>
            </w:r>
          </w:p>
        </w:tc>
      </w:tr>
      <w:tr w:rsidR="004F339F" w:rsidRPr="00B20AE8" w14:paraId="6B1E8BA8"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4811AA1" w14:textId="77777777" w:rsidR="00BA44F9" w:rsidRPr="00B20AE8" w:rsidRDefault="00BA44F9" w:rsidP="0039402F">
            <w:pPr>
              <w:pStyle w:val="TAL"/>
              <w:rPr>
                <w:lang w:eastAsia="en-GB"/>
              </w:rPr>
            </w:pPr>
            <w:r w:rsidRPr="00B20AE8">
              <w:rPr>
                <w:lang w:eastAsia="en-GB"/>
              </w:rPr>
              <w:t>7.5</w:t>
            </w:r>
          </w:p>
        </w:tc>
        <w:tc>
          <w:tcPr>
            <w:tcW w:w="4261" w:type="dxa"/>
            <w:gridSpan w:val="2"/>
            <w:tcBorders>
              <w:top w:val="nil"/>
              <w:left w:val="nil"/>
              <w:bottom w:val="single" w:sz="4" w:space="0" w:color="auto"/>
              <w:right w:val="single" w:sz="4" w:space="0" w:color="auto"/>
            </w:tcBorders>
            <w:shd w:val="clear" w:color="auto" w:fill="auto"/>
            <w:noWrap/>
            <w:hideMark/>
          </w:tcPr>
          <w:p w14:paraId="27E763B6" w14:textId="77777777" w:rsidR="00BA44F9" w:rsidRPr="00B20AE8" w:rsidRDefault="00BA44F9" w:rsidP="0039402F">
            <w:pPr>
              <w:pStyle w:val="TAL"/>
              <w:rPr>
                <w:lang w:eastAsia="en-GB"/>
              </w:rPr>
            </w:pPr>
            <w:r w:rsidRPr="00B20AE8">
              <w:rPr>
                <w:lang w:eastAsia="en-GB"/>
              </w:rPr>
              <w:t>OTA Adjacent channel selectivity and narrowband blocking</w:t>
            </w:r>
          </w:p>
        </w:tc>
        <w:tc>
          <w:tcPr>
            <w:tcW w:w="1680" w:type="dxa"/>
            <w:tcBorders>
              <w:top w:val="nil"/>
              <w:left w:val="nil"/>
              <w:bottom w:val="single" w:sz="4" w:space="0" w:color="auto"/>
              <w:right w:val="single" w:sz="4" w:space="0" w:color="auto"/>
            </w:tcBorders>
            <w:shd w:val="clear" w:color="auto" w:fill="auto"/>
            <w:hideMark/>
          </w:tcPr>
          <w:p w14:paraId="72E9130F" w14:textId="77777777" w:rsidR="00BA44F9" w:rsidRPr="00B20AE8" w:rsidRDefault="00BA44F9" w:rsidP="0039402F">
            <w:pPr>
              <w:rPr>
                <w:lang w:eastAsia="en-GB"/>
              </w:rPr>
            </w:pPr>
            <w:r w:rsidRPr="00B20AE8">
              <w:rPr>
                <w:lang w:eastAsia="en-GB"/>
              </w:rPr>
              <w:t>ATCR5b</w:t>
            </w:r>
          </w:p>
        </w:tc>
        <w:tc>
          <w:tcPr>
            <w:tcW w:w="1538" w:type="dxa"/>
            <w:tcBorders>
              <w:top w:val="nil"/>
              <w:left w:val="nil"/>
              <w:bottom w:val="single" w:sz="4" w:space="0" w:color="auto"/>
              <w:right w:val="nil"/>
            </w:tcBorders>
            <w:shd w:val="clear" w:color="auto" w:fill="auto"/>
            <w:hideMark/>
          </w:tcPr>
          <w:p w14:paraId="728D0D66"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847F213" w14:textId="77777777" w:rsidR="00BA44F9" w:rsidRPr="00B20AE8" w:rsidRDefault="00BA44F9" w:rsidP="0039402F">
            <w:pPr>
              <w:rPr>
                <w:lang w:eastAsia="en-GB"/>
              </w:rPr>
            </w:pPr>
            <w:r w:rsidRPr="00B20AE8">
              <w:rPr>
                <w:lang w:eastAsia="en-GB"/>
              </w:rPr>
              <w:t>ATCR5b</w:t>
            </w:r>
          </w:p>
        </w:tc>
      </w:tr>
      <w:tr w:rsidR="004F339F" w:rsidRPr="00B20AE8" w14:paraId="2334219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DE0942F" w14:textId="77777777" w:rsidR="00BA44F9" w:rsidRPr="00B20AE8" w:rsidRDefault="00BA44F9" w:rsidP="0039402F">
            <w:pPr>
              <w:pStyle w:val="TAL"/>
              <w:rPr>
                <w:lang w:eastAsia="en-GB"/>
              </w:rPr>
            </w:pPr>
            <w:r w:rsidRPr="00B20AE8">
              <w:rPr>
                <w:lang w:eastAsia="en-GB"/>
              </w:rPr>
              <w:t>7.6</w:t>
            </w:r>
          </w:p>
        </w:tc>
        <w:tc>
          <w:tcPr>
            <w:tcW w:w="4261" w:type="dxa"/>
            <w:gridSpan w:val="2"/>
            <w:tcBorders>
              <w:top w:val="nil"/>
              <w:left w:val="nil"/>
              <w:bottom w:val="single" w:sz="4" w:space="0" w:color="auto"/>
              <w:right w:val="single" w:sz="4" w:space="0" w:color="auto"/>
            </w:tcBorders>
            <w:shd w:val="clear" w:color="auto" w:fill="auto"/>
            <w:noWrap/>
            <w:hideMark/>
          </w:tcPr>
          <w:p w14:paraId="7BA19521" w14:textId="77777777" w:rsidR="00BA44F9" w:rsidRPr="00B20AE8" w:rsidRDefault="00BA44F9" w:rsidP="0039402F">
            <w:pPr>
              <w:pStyle w:val="TAL"/>
              <w:rPr>
                <w:lang w:eastAsia="en-GB"/>
              </w:rPr>
            </w:pPr>
            <w:r w:rsidRPr="00B20AE8">
              <w:rPr>
                <w:lang w:eastAsia="en-GB"/>
              </w:rPr>
              <w:t>OTA Blocking</w:t>
            </w:r>
          </w:p>
        </w:tc>
        <w:tc>
          <w:tcPr>
            <w:tcW w:w="1680" w:type="dxa"/>
            <w:tcBorders>
              <w:top w:val="nil"/>
              <w:left w:val="nil"/>
              <w:bottom w:val="single" w:sz="4" w:space="0" w:color="auto"/>
              <w:right w:val="single" w:sz="4" w:space="0" w:color="auto"/>
            </w:tcBorders>
            <w:shd w:val="clear" w:color="auto" w:fill="auto"/>
            <w:hideMark/>
          </w:tcPr>
          <w:p w14:paraId="00E30CD3" w14:textId="77777777" w:rsidR="00BA44F9" w:rsidRPr="00B20AE8" w:rsidRDefault="00BA44F9" w:rsidP="0039402F">
            <w:pPr>
              <w:rPr>
                <w:lang w:eastAsia="en-GB"/>
              </w:rPr>
            </w:pPr>
            <w:r w:rsidRPr="00B20AE8">
              <w:rPr>
                <w:lang w:eastAsia="en-GB"/>
              </w:rPr>
              <w:t>ATCR5b</w:t>
            </w:r>
          </w:p>
        </w:tc>
        <w:tc>
          <w:tcPr>
            <w:tcW w:w="1538" w:type="dxa"/>
            <w:tcBorders>
              <w:top w:val="nil"/>
              <w:left w:val="nil"/>
              <w:bottom w:val="single" w:sz="4" w:space="0" w:color="auto"/>
              <w:right w:val="nil"/>
            </w:tcBorders>
            <w:shd w:val="clear" w:color="auto" w:fill="auto"/>
            <w:hideMark/>
          </w:tcPr>
          <w:p w14:paraId="216FBB9E"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67D6262" w14:textId="77777777" w:rsidR="00BA44F9" w:rsidRPr="00B20AE8" w:rsidRDefault="00BA44F9" w:rsidP="0039402F">
            <w:pPr>
              <w:rPr>
                <w:lang w:eastAsia="en-GB"/>
              </w:rPr>
            </w:pPr>
            <w:r w:rsidRPr="00B20AE8">
              <w:rPr>
                <w:lang w:eastAsia="en-GB"/>
              </w:rPr>
              <w:t>ATCR5b</w:t>
            </w:r>
          </w:p>
        </w:tc>
      </w:tr>
      <w:tr w:rsidR="004F339F" w:rsidRPr="00B20AE8" w14:paraId="4B220BF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FA0AEE" w14:textId="77777777" w:rsidR="00BA44F9" w:rsidRPr="00B20AE8" w:rsidRDefault="00BA44F9" w:rsidP="0039402F">
            <w:pPr>
              <w:pStyle w:val="TAL"/>
              <w:rPr>
                <w:lang w:eastAsia="en-GB"/>
              </w:rPr>
            </w:pPr>
            <w:r w:rsidRPr="00B20AE8">
              <w:rPr>
                <w:lang w:eastAsia="en-GB"/>
              </w:rPr>
              <w:t>7.7</w:t>
            </w:r>
          </w:p>
        </w:tc>
        <w:tc>
          <w:tcPr>
            <w:tcW w:w="4261" w:type="dxa"/>
            <w:gridSpan w:val="2"/>
            <w:tcBorders>
              <w:top w:val="nil"/>
              <w:left w:val="nil"/>
              <w:bottom w:val="single" w:sz="4" w:space="0" w:color="auto"/>
              <w:right w:val="single" w:sz="4" w:space="0" w:color="auto"/>
            </w:tcBorders>
            <w:shd w:val="clear" w:color="auto" w:fill="auto"/>
            <w:noWrap/>
            <w:hideMark/>
          </w:tcPr>
          <w:p w14:paraId="10821B37" w14:textId="77777777" w:rsidR="00BA44F9" w:rsidRPr="00B20AE8" w:rsidRDefault="00BA44F9" w:rsidP="0039402F">
            <w:pPr>
              <w:pStyle w:val="TAL"/>
              <w:rPr>
                <w:lang w:eastAsia="en-GB"/>
              </w:rPr>
            </w:pPr>
            <w:r w:rsidRPr="00B20AE8">
              <w:rPr>
                <w:lang w:eastAsia="en-GB"/>
              </w:rPr>
              <w:t>OTA Receiver spurious emissions</w:t>
            </w:r>
          </w:p>
        </w:tc>
        <w:tc>
          <w:tcPr>
            <w:tcW w:w="1680" w:type="dxa"/>
            <w:tcBorders>
              <w:top w:val="nil"/>
              <w:left w:val="nil"/>
              <w:bottom w:val="single" w:sz="4" w:space="0" w:color="auto"/>
              <w:right w:val="single" w:sz="4" w:space="0" w:color="auto"/>
            </w:tcBorders>
            <w:shd w:val="clear" w:color="auto" w:fill="auto"/>
            <w:hideMark/>
          </w:tcPr>
          <w:p w14:paraId="6A5ABCC8" w14:textId="77777777" w:rsidR="00BA44F9" w:rsidRPr="00B20AE8" w:rsidRDefault="00BA44F9" w:rsidP="0039402F">
            <w:pPr>
              <w:rPr>
                <w:lang w:eastAsia="en-GB"/>
              </w:rPr>
            </w:pPr>
            <w:r w:rsidRPr="00B20AE8">
              <w:rPr>
                <w:lang w:eastAsia="en-GB"/>
              </w:rPr>
              <w:t>ATCR1a/ANTC1 (note 1) ATCR5b</w:t>
            </w:r>
          </w:p>
        </w:tc>
        <w:tc>
          <w:tcPr>
            <w:tcW w:w="1538" w:type="dxa"/>
            <w:tcBorders>
              <w:top w:val="nil"/>
              <w:left w:val="nil"/>
              <w:bottom w:val="single" w:sz="4" w:space="0" w:color="auto"/>
              <w:right w:val="nil"/>
            </w:tcBorders>
            <w:shd w:val="clear" w:color="auto" w:fill="auto"/>
            <w:hideMark/>
          </w:tcPr>
          <w:p w14:paraId="36094083"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BFCC519" w14:textId="77777777" w:rsidR="00BA44F9" w:rsidRPr="00B20AE8" w:rsidRDefault="00BA44F9" w:rsidP="0039402F">
            <w:pPr>
              <w:rPr>
                <w:lang w:eastAsia="en-GB"/>
              </w:rPr>
            </w:pPr>
            <w:r w:rsidRPr="00B20AE8">
              <w:rPr>
                <w:lang w:eastAsia="en-GB"/>
              </w:rPr>
              <w:t>ATCR2a/ANTC2 (note 6), ATCR5b</w:t>
            </w:r>
          </w:p>
        </w:tc>
      </w:tr>
      <w:tr w:rsidR="004F339F" w:rsidRPr="00B20AE8" w14:paraId="4EB4F2B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314822" w14:textId="77777777" w:rsidR="00BA44F9" w:rsidRPr="00B20AE8" w:rsidRDefault="00BA44F9" w:rsidP="0039402F">
            <w:pPr>
              <w:pStyle w:val="TAL"/>
              <w:rPr>
                <w:lang w:eastAsia="en-GB"/>
              </w:rPr>
            </w:pPr>
            <w:r w:rsidRPr="00B20AE8">
              <w:rPr>
                <w:lang w:eastAsia="en-GB"/>
              </w:rPr>
              <w:t>7.8</w:t>
            </w:r>
          </w:p>
        </w:tc>
        <w:tc>
          <w:tcPr>
            <w:tcW w:w="4261" w:type="dxa"/>
            <w:gridSpan w:val="2"/>
            <w:tcBorders>
              <w:top w:val="nil"/>
              <w:left w:val="nil"/>
              <w:bottom w:val="single" w:sz="4" w:space="0" w:color="auto"/>
              <w:right w:val="single" w:sz="4" w:space="0" w:color="auto"/>
            </w:tcBorders>
            <w:shd w:val="clear" w:color="auto" w:fill="auto"/>
            <w:noWrap/>
            <w:hideMark/>
          </w:tcPr>
          <w:p w14:paraId="21A93EE8" w14:textId="77777777" w:rsidR="00BA44F9" w:rsidRPr="00B20AE8" w:rsidRDefault="00BA44F9" w:rsidP="0039402F">
            <w:pPr>
              <w:pStyle w:val="TAL"/>
              <w:rPr>
                <w:lang w:eastAsia="en-GB"/>
              </w:rPr>
            </w:pPr>
            <w:r w:rsidRPr="00B20AE8">
              <w:rPr>
                <w:lang w:eastAsia="en-GB"/>
              </w:rPr>
              <w:t>OTA Receiver intermodulation</w:t>
            </w:r>
          </w:p>
        </w:tc>
        <w:tc>
          <w:tcPr>
            <w:tcW w:w="1680" w:type="dxa"/>
            <w:tcBorders>
              <w:top w:val="nil"/>
              <w:left w:val="nil"/>
              <w:bottom w:val="single" w:sz="4" w:space="0" w:color="auto"/>
              <w:right w:val="single" w:sz="4" w:space="0" w:color="auto"/>
            </w:tcBorders>
            <w:shd w:val="clear" w:color="auto" w:fill="auto"/>
            <w:hideMark/>
          </w:tcPr>
          <w:p w14:paraId="74DF1C2D" w14:textId="77777777" w:rsidR="00BA44F9" w:rsidRPr="00B20AE8" w:rsidRDefault="00BA44F9" w:rsidP="0039402F">
            <w:pPr>
              <w:rPr>
                <w:lang w:eastAsia="en-GB"/>
              </w:rPr>
            </w:pPr>
            <w:r w:rsidRPr="00B20AE8">
              <w:rPr>
                <w:lang w:eastAsia="en-GB"/>
              </w:rPr>
              <w:t>ATCR5b</w:t>
            </w:r>
          </w:p>
        </w:tc>
        <w:tc>
          <w:tcPr>
            <w:tcW w:w="1538" w:type="dxa"/>
            <w:tcBorders>
              <w:top w:val="nil"/>
              <w:left w:val="nil"/>
              <w:bottom w:val="single" w:sz="4" w:space="0" w:color="auto"/>
              <w:right w:val="nil"/>
            </w:tcBorders>
            <w:shd w:val="clear" w:color="auto" w:fill="auto"/>
            <w:hideMark/>
          </w:tcPr>
          <w:p w14:paraId="2E48D8A5"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BABF3CE" w14:textId="77777777" w:rsidR="00BA44F9" w:rsidRPr="00B20AE8" w:rsidRDefault="00BA44F9" w:rsidP="0039402F">
            <w:pPr>
              <w:rPr>
                <w:lang w:eastAsia="en-GB"/>
              </w:rPr>
            </w:pPr>
            <w:r w:rsidRPr="00B20AE8">
              <w:rPr>
                <w:lang w:eastAsia="en-GB"/>
              </w:rPr>
              <w:t>ATCR5b</w:t>
            </w:r>
          </w:p>
        </w:tc>
      </w:tr>
      <w:tr w:rsidR="004F339F" w:rsidRPr="00B20AE8" w14:paraId="6F17B56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ED017E5" w14:textId="77777777" w:rsidR="00BA44F9" w:rsidRPr="00B20AE8" w:rsidRDefault="00BA44F9" w:rsidP="0039402F">
            <w:pPr>
              <w:pStyle w:val="TAL"/>
              <w:rPr>
                <w:lang w:eastAsia="en-GB"/>
              </w:rPr>
            </w:pPr>
            <w:r w:rsidRPr="00B20AE8">
              <w:rPr>
                <w:lang w:eastAsia="en-GB"/>
              </w:rPr>
              <w:t>7.9</w:t>
            </w:r>
          </w:p>
        </w:tc>
        <w:tc>
          <w:tcPr>
            <w:tcW w:w="4261" w:type="dxa"/>
            <w:gridSpan w:val="2"/>
            <w:tcBorders>
              <w:top w:val="nil"/>
              <w:left w:val="nil"/>
              <w:bottom w:val="single" w:sz="4" w:space="0" w:color="auto"/>
              <w:right w:val="single" w:sz="4" w:space="0" w:color="auto"/>
            </w:tcBorders>
            <w:shd w:val="clear" w:color="auto" w:fill="auto"/>
            <w:noWrap/>
            <w:hideMark/>
          </w:tcPr>
          <w:p w14:paraId="6031759F" w14:textId="77777777" w:rsidR="00BA44F9" w:rsidRPr="00B20AE8" w:rsidRDefault="00BA44F9" w:rsidP="0039402F">
            <w:pPr>
              <w:pStyle w:val="TAL"/>
              <w:rPr>
                <w:lang w:eastAsia="en-GB"/>
              </w:rPr>
            </w:pPr>
            <w:r w:rsidRPr="00B20AE8">
              <w:rPr>
                <w:lang w:eastAsia="en-GB"/>
              </w:rPr>
              <w:t>OTA In-channel selectivity</w:t>
            </w:r>
          </w:p>
        </w:tc>
        <w:tc>
          <w:tcPr>
            <w:tcW w:w="1680" w:type="dxa"/>
            <w:tcBorders>
              <w:top w:val="nil"/>
              <w:left w:val="nil"/>
              <w:bottom w:val="single" w:sz="4" w:space="0" w:color="auto"/>
              <w:right w:val="single" w:sz="4" w:space="0" w:color="auto"/>
            </w:tcBorders>
            <w:shd w:val="clear" w:color="auto" w:fill="auto"/>
            <w:noWrap/>
            <w:hideMark/>
          </w:tcPr>
          <w:p w14:paraId="647A2EE6" w14:textId="77777777" w:rsidR="00BA44F9" w:rsidRPr="00B20AE8" w:rsidRDefault="00BA44F9" w:rsidP="0039402F">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noWrap/>
            <w:hideMark/>
          </w:tcPr>
          <w:p w14:paraId="3E661B1A"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E2A7D59" w14:textId="77777777" w:rsidR="00BA44F9" w:rsidRPr="00B20AE8" w:rsidRDefault="00BA44F9" w:rsidP="0039402F">
            <w:pPr>
              <w:rPr>
                <w:lang w:eastAsia="en-GB"/>
              </w:rPr>
            </w:pPr>
            <w:r w:rsidRPr="00B20AE8">
              <w:rPr>
                <w:rFonts w:eastAsia="MS Mincho"/>
                <w:lang w:eastAsia="en-GB"/>
              </w:rPr>
              <w:t>ATCR4a</w:t>
            </w:r>
          </w:p>
        </w:tc>
      </w:tr>
      <w:tr w:rsidR="003B2DEF" w:rsidRPr="00B20AE8" w14:paraId="57E087FE" w14:textId="77777777" w:rsidTr="006A2BF1">
        <w:trPr>
          <w:cantSplit/>
          <w:jc w:val="center"/>
        </w:trPr>
        <w:tc>
          <w:tcPr>
            <w:tcW w:w="971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7B97ADE6" w14:textId="77777777" w:rsidR="003B2DEF" w:rsidRPr="00B20AE8" w:rsidRDefault="003B2DEF" w:rsidP="0039402F">
            <w:pPr>
              <w:pStyle w:val="TAN"/>
              <w:rPr>
                <w:lang w:eastAsia="zh-CN"/>
              </w:rPr>
            </w:pPr>
            <w:r w:rsidRPr="00B20AE8">
              <w:rPr>
                <w:lang w:eastAsia="zh-CN"/>
              </w:rPr>
              <w:t>NOTE</w:t>
            </w:r>
            <w:r w:rsidR="00E603E9" w:rsidRPr="00B20AE8">
              <w:rPr>
                <w:lang w:eastAsia="zh-CN"/>
              </w:rPr>
              <w:t xml:space="preserve"> </w:t>
            </w:r>
            <w:r w:rsidRPr="00B20AE8">
              <w:rPr>
                <w:lang w:eastAsia="zh-CN"/>
              </w:rPr>
              <w:t>1:</w:t>
            </w:r>
            <w:r w:rsidRPr="00B20AE8">
              <w:rPr>
                <w:lang w:eastAsia="zh-CN"/>
              </w:rPr>
              <w:tab/>
            </w:r>
            <w:r w:rsidRPr="00B20AE8">
              <w:rPr>
                <w:lang w:eastAsia="en-GB"/>
              </w:rPr>
              <w:t>ATCR1a</w:t>
            </w:r>
            <w:r w:rsidRPr="00B20AE8">
              <w:rPr>
                <w:lang w:eastAsia="zh-CN"/>
              </w:rPr>
              <w:t xml:space="preserve"> and/or </w:t>
            </w:r>
            <w:r w:rsidRPr="00B20AE8">
              <w:rPr>
                <w:lang w:eastAsia="en-GB"/>
              </w:rPr>
              <w:t>ANTCR1</w:t>
            </w:r>
            <w:r w:rsidRPr="00B20AE8">
              <w:rPr>
                <w:lang w:eastAsia="zh-CN"/>
              </w:rPr>
              <w:t xml:space="preserve"> shall be applied </w:t>
            </w:r>
            <w:r w:rsidRPr="00B20AE8">
              <w:t>in each supported operating band</w:t>
            </w:r>
            <w:r w:rsidRPr="00B20AE8">
              <w:rPr>
                <w:lang w:eastAsia="zh-CN"/>
              </w:rPr>
              <w:t xml:space="preserve"> according </w:t>
            </w:r>
            <w:r w:rsidR="00E603E9" w:rsidRPr="00B20AE8">
              <w:rPr>
                <w:lang w:eastAsia="zh-CN"/>
              </w:rPr>
              <w:t>to table</w:t>
            </w:r>
            <w:r w:rsidRPr="00B20AE8">
              <w:rPr>
                <w:lang w:eastAsia="zh-CN"/>
              </w:rPr>
              <w:t xml:space="preserve"> 5.3.3-1</w:t>
            </w:r>
            <w:r w:rsidR="00E603E9" w:rsidRPr="00B20AE8">
              <w:rPr>
                <w:lang w:eastAsia="zh-CN"/>
              </w:rPr>
              <w:t>.</w:t>
            </w:r>
          </w:p>
          <w:p w14:paraId="04F73D48" w14:textId="77777777" w:rsidR="00BA44F9" w:rsidRPr="00B20AE8" w:rsidRDefault="00BA44F9" w:rsidP="0039402F">
            <w:pPr>
              <w:pStyle w:val="TAN"/>
              <w:rPr>
                <w:lang w:eastAsia="zh-CN"/>
              </w:rPr>
            </w:pPr>
            <w:r w:rsidRPr="00B20AE8">
              <w:rPr>
                <w:lang w:eastAsia="zh-CN"/>
              </w:rPr>
              <w:t>NOTE 2:</w:t>
            </w:r>
            <w:r w:rsidRPr="00B20AE8">
              <w:rPr>
                <w:lang w:eastAsia="zh-CN"/>
              </w:rPr>
              <w:tab/>
              <w:t>ATCR5b may be applied for Inter RF Bandwidth gap only.</w:t>
            </w:r>
          </w:p>
          <w:p w14:paraId="1BF695DA" w14:textId="77777777" w:rsidR="003B2DEF" w:rsidRPr="00B20AE8" w:rsidRDefault="003B2DEF" w:rsidP="0039402F">
            <w:pPr>
              <w:pStyle w:val="TAN"/>
              <w:rPr>
                <w:lang w:eastAsia="zh-CN"/>
              </w:rPr>
            </w:pPr>
            <w:r w:rsidRPr="00B20AE8">
              <w:rPr>
                <w:lang w:eastAsia="zh-CN"/>
              </w:rPr>
              <w:t>NOTE</w:t>
            </w:r>
            <w:r w:rsidR="00E603E9" w:rsidRPr="00B20AE8">
              <w:rPr>
                <w:lang w:eastAsia="zh-CN"/>
              </w:rPr>
              <w:t xml:space="preserve"> </w:t>
            </w:r>
            <w:r w:rsidR="00BA44F9" w:rsidRPr="00B20AE8">
              <w:rPr>
                <w:lang w:eastAsia="zh-CN"/>
              </w:rPr>
              <w:t>3</w:t>
            </w:r>
            <w:r w:rsidRPr="00B20AE8">
              <w:rPr>
                <w:lang w:eastAsia="zh-CN"/>
              </w:rPr>
              <w:t>:</w:t>
            </w:r>
            <w:r w:rsidRPr="00B20AE8">
              <w:rPr>
                <w:lang w:eastAsia="zh-CN"/>
              </w:rPr>
              <w:tab/>
            </w:r>
            <w:r w:rsidRPr="00B20AE8">
              <w:rPr>
                <w:lang w:eastAsia="en-GB"/>
              </w:rPr>
              <w:t>ATCR1b</w:t>
            </w:r>
            <w:r w:rsidRPr="00B20AE8">
              <w:rPr>
                <w:kern w:val="2"/>
                <w:lang w:eastAsia="zh-CN"/>
              </w:rPr>
              <w:t xml:space="preserve"> </w:t>
            </w:r>
            <w:r w:rsidRPr="00B20AE8">
              <w:rPr>
                <w:lang w:eastAsia="zh-CN"/>
              </w:rPr>
              <w:t xml:space="preserve">shall be applied </w:t>
            </w:r>
            <w:r w:rsidRPr="00B20AE8">
              <w:t>in each supported operating band</w:t>
            </w:r>
            <w:r w:rsidRPr="00B20AE8">
              <w:rPr>
                <w:lang w:eastAsia="zh-CN"/>
              </w:rPr>
              <w:t xml:space="preserve"> according </w:t>
            </w:r>
            <w:r w:rsidR="00E603E9" w:rsidRPr="00B20AE8">
              <w:rPr>
                <w:lang w:eastAsia="zh-CN"/>
              </w:rPr>
              <w:t>to table</w:t>
            </w:r>
            <w:r w:rsidRPr="00B20AE8">
              <w:rPr>
                <w:lang w:eastAsia="zh-CN"/>
              </w:rPr>
              <w:t xml:space="preserve"> 5.3.3-1.</w:t>
            </w:r>
          </w:p>
          <w:p w14:paraId="5DDF837E" w14:textId="77777777" w:rsidR="00BA44F9" w:rsidRPr="00B20AE8" w:rsidRDefault="00BA44F9" w:rsidP="0039402F">
            <w:pPr>
              <w:pStyle w:val="TAN"/>
              <w:rPr>
                <w:lang w:eastAsia="zh-CN"/>
              </w:rPr>
            </w:pPr>
            <w:r w:rsidRPr="00B20AE8">
              <w:rPr>
                <w:lang w:eastAsia="zh-CN"/>
              </w:rPr>
              <w:t>NOTE 4:</w:t>
            </w:r>
            <w:r w:rsidRPr="00B20AE8">
              <w:rPr>
                <w:lang w:eastAsia="zh-CN"/>
              </w:rPr>
              <w:tab/>
            </w:r>
            <w:r w:rsidR="00623AFA" w:rsidRPr="00B20AE8">
              <w:rPr>
                <w:lang w:eastAsia="zh-CN"/>
              </w:rPr>
              <w:t>Void</w:t>
            </w:r>
          </w:p>
          <w:p w14:paraId="62C4548F" w14:textId="77777777" w:rsidR="00BA44F9" w:rsidRPr="00B20AE8" w:rsidRDefault="00BA44F9" w:rsidP="0039402F">
            <w:pPr>
              <w:pStyle w:val="TAN"/>
              <w:rPr>
                <w:lang w:eastAsia="zh-CN"/>
              </w:rPr>
            </w:pPr>
            <w:r w:rsidRPr="00B20AE8">
              <w:rPr>
                <w:lang w:eastAsia="zh-CN"/>
              </w:rPr>
              <w:t>NOTE 5:</w:t>
            </w:r>
            <w:r w:rsidRPr="00B20AE8">
              <w:rPr>
                <w:lang w:eastAsia="zh-CN"/>
              </w:rPr>
              <w:tab/>
              <w:t>ATCR5a may be applied for Inter RF bandwidth gap only.</w:t>
            </w:r>
          </w:p>
          <w:p w14:paraId="20ECDF59" w14:textId="77777777" w:rsidR="003B2DEF" w:rsidRPr="00B20AE8" w:rsidRDefault="003B2DEF" w:rsidP="0039402F">
            <w:pPr>
              <w:pStyle w:val="TAN"/>
              <w:rPr>
                <w:lang w:eastAsia="zh-CN"/>
              </w:rPr>
            </w:pPr>
            <w:r w:rsidRPr="00B20AE8">
              <w:rPr>
                <w:lang w:eastAsia="zh-CN"/>
              </w:rPr>
              <w:t>NOTE</w:t>
            </w:r>
            <w:r w:rsidR="00E603E9" w:rsidRPr="00B20AE8">
              <w:rPr>
                <w:lang w:eastAsia="zh-CN"/>
              </w:rPr>
              <w:t xml:space="preserve"> </w:t>
            </w:r>
            <w:r w:rsidR="00BA44F9" w:rsidRPr="00B20AE8">
              <w:rPr>
                <w:lang w:eastAsia="zh-CN"/>
              </w:rPr>
              <w:t>6</w:t>
            </w:r>
            <w:r w:rsidRPr="00B20AE8">
              <w:rPr>
                <w:lang w:eastAsia="zh-CN"/>
              </w:rPr>
              <w:t>:</w:t>
            </w:r>
            <w:r w:rsidR="00A22911" w:rsidRPr="00B20AE8">
              <w:rPr>
                <w:lang w:eastAsia="zh-CN"/>
              </w:rPr>
              <w:tab/>
            </w:r>
            <w:r w:rsidRPr="00B20AE8">
              <w:rPr>
                <w:lang w:eastAsia="zh-CN"/>
              </w:rPr>
              <w:t xml:space="preserve">ATCR2 and/or ANTCR2 shall be applied </w:t>
            </w:r>
            <w:r w:rsidRPr="00B20AE8">
              <w:t>in each supported operating band</w:t>
            </w:r>
            <w:r w:rsidRPr="00B20AE8">
              <w:rPr>
                <w:lang w:eastAsia="zh-CN"/>
              </w:rPr>
              <w:t xml:space="preserve"> according </w:t>
            </w:r>
            <w:r w:rsidR="00E603E9" w:rsidRPr="00B20AE8">
              <w:rPr>
                <w:lang w:eastAsia="zh-CN"/>
              </w:rPr>
              <w:t>to table</w:t>
            </w:r>
            <w:r w:rsidRPr="00B20AE8">
              <w:rPr>
                <w:lang w:eastAsia="zh-CN"/>
              </w:rPr>
              <w:t xml:space="preserve"> 5.3.4-1.</w:t>
            </w:r>
          </w:p>
          <w:p w14:paraId="3A41144D" w14:textId="77777777" w:rsidR="00BA44F9" w:rsidRPr="00B20AE8" w:rsidRDefault="00BA44F9" w:rsidP="0039402F">
            <w:pPr>
              <w:pStyle w:val="TAN"/>
              <w:rPr>
                <w:lang w:eastAsia="zh-CN"/>
              </w:rPr>
            </w:pPr>
            <w:r w:rsidRPr="00B20AE8">
              <w:rPr>
                <w:lang w:eastAsia="zh-CN"/>
              </w:rPr>
              <w:t>NOTE 7:</w:t>
            </w:r>
            <w:r w:rsidRPr="00B20AE8">
              <w:rPr>
                <w:lang w:eastAsia="zh-CN"/>
              </w:rPr>
              <w:tab/>
              <w:t>ATCR5b is only applicable when inter-band CA is supported.</w:t>
            </w:r>
          </w:p>
          <w:p w14:paraId="6DB4A5F0" w14:textId="77777777" w:rsidR="00BA44F9" w:rsidRPr="00B20AE8" w:rsidRDefault="00BA44F9" w:rsidP="0039402F">
            <w:pPr>
              <w:pStyle w:val="TAN"/>
              <w:rPr>
                <w:lang w:eastAsia="zh-CN"/>
              </w:rPr>
            </w:pPr>
            <w:r w:rsidRPr="00B20AE8">
              <w:rPr>
                <w:lang w:eastAsia="zh-CN"/>
              </w:rPr>
              <w:t>NOTE 8:</w:t>
            </w:r>
            <w:r w:rsidRPr="00B20AE8">
              <w:rPr>
                <w:lang w:eastAsia="zh-CN"/>
              </w:rPr>
              <w:tab/>
              <w:t>ATCR2b is only applicable when contiguous CA is supported.</w:t>
            </w:r>
          </w:p>
          <w:p w14:paraId="464ECB78" w14:textId="77777777" w:rsidR="00BA44F9" w:rsidRPr="00B20AE8" w:rsidRDefault="00BA44F9" w:rsidP="0039402F">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14:paraId="5BCE0D76" w14:textId="77777777" w:rsidR="00E603E9" w:rsidRPr="00B20AE8" w:rsidRDefault="00E603E9" w:rsidP="0039402F">
      <w:pPr>
        <w:rPr>
          <w:lang w:eastAsia="zh-CN"/>
        </w:rPr>
      </w:pPr>
    </w:p>
    <w:p w14:paraId="0AE7612E" w14:textId="77777777" w:rsidR="00540C54" w:rsidRPr="00B20AE8" w:rsidRDefault="00540C54" w:rsidP="00673E8E">
      <w:pPr>
        <w:pStyle w:val="Heading1"/>
        <w:rPr>
          <w:lang w:eastAsia="zh-CN"/>
        </w:rPr>
      </w:pPr>
      <w:bookmarkStart w:id="1499" w:name="_Toc21122913"/>
      <w:bookmarkStart w:id="1500" w:name="_Toc45907106"/>
      <w:bookmarkStart w:id="1501" w:name="_Toc53181210"/>
      <w:bookmarkStart w:id="1502" w:name="_Toc61117030"/>
      <w:bookmarkStart w:id="1503" w:name="_Toc67080882"/>
      <w:bookmarkStart w:id="1504" w:name="_Toc68770234"/>
      <w:bookmarkStart w:id="1505" w:name="_Toc74755297"/>
      <w:bookmarkStart w:id="1506" w:name="_Toc76506221"/>
      <w:bookmarkStart w:id="1507" w:name="_Toc83113140"/>
      <w:bookmarkStart w:id="1508" w:name="_Toc89876343"/>
      <w:bookmarkStart w:id="1509" w:name="_Toc98711243"/>
      <w:bookmarkStart w:id="1510" w:name="_Toc145097110"/>
      <w:bookmarkStart w:id="1511" w:name="_Toc161848360"/>
      <w:r w:rsidRPr="00B20AE8">
        <w:rPr>
          <w:lang w:eastAsia="zh-CN"/>
        </w:rPr>
        <w:t>6</w:t>
      </w:r>
      <w:r w:rsidRPr="00B20AE8">
        <w:rPr>
          <w:rFonts w:hint="eastAsia"/>
          <w:lang w:eastAsia="zh-CN"/>
        </w:rPr>
        <w:tab/>
        <w:t>Radiated transmitter characteristics</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6987D81B" w14:textId="77777777" w:rsidR="00540C54" w:rsidRPr="00B20AE8" w:rsidRDefault="00540C54" w:rsidP="00673E8E">
      <w:pPr>
        <w:pStyle w:val="Heading2"/>
        <w:rPr>
          <w:lang w:eastAsia="zh-CN"/>
        </w:rPr>
      </w:pPr>
      <w:bookmarkStart w:id="1512" w:name="_Toc21122914"/>
      <w:bookmarkStart w:id="1513" w:name="_Toc45907107"/>
      <w:bookmarkStart w:id="1514" w:name="_Toc53181211"/>
      <w:bookmarkStart w:id="1515" w:name="_Toc61117031"/>
      <w:bookmarkStart w:id="1516" w:name="_Toc67080883"/>
      <w:bookmarkStart w:id="1517" w:name="_Toc68770235"/>
      <w:bookmarkStart w:id="1518" w:name="_Toc74755298"/>
      <w:bookmarkStart w:id="1519" w:name="_Toc76506222"/>
      <w:bookmarkStart w:id="1520" w:name="_Toc83113141"/>
      <w:bookmarkStart w:id="1521" w:name="_Toc89876344"/>
      <w:bookmarkStart w:id="1522" w:name="_Toc98711244"/>
      <w:bookmarkStart w:id="1523" w:name="_Toc145097111"/>
      <w:bookmarkStart w:id="1524" w:name="_Toc161848361"/>
      <w:r w:rsidRPr="00B20AE8">
        <w:rPr>
          <w:lang w:eastAsia="zh-CN"/>
        </w:rPr>
        <w:t>6.1</w:t>
      </w:r>
      <w:r w:rsidRPr="00B20AE8">
        <w:rPr>
          <w:lang w:eastAsia="zh-CN"/>
        </w:rPr>
        <w:tab/>
        <w:t>General</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1B7A7F11" w14:textId="5E0AE958" w:rsidR="00CC0291" w:rsidRPr="00B20AE8" w:rsidRDefault="00CC0291" w:rsidP="0039402F">
      <w:pPr>
        <w:rPr>
          <w:lang w:eastAsia="zh-CN"/>
        </w:rPr>
      </w:pPr>
      <w:r w:rsidRPr="00B20AE8">
        <w:rPr>
          <w:lang w:eastAsia="zh-CN"/>
        </w:rPr>
        <w:t xml:space="preserve">General test conditions for transmitter tests are given in </w:t>
      </w:r>
      <w:r w:rsidR="003D3C64" w:rsidRPr="00B20AE8">
        <w:rPr>
          <w:lang w:eastAsia="zh-CN"/>
        </w:rPr>
        <w:t>clause</w:t>
      </w:r>
      <w:r w:rsidR="003D3C64">
        <w:rPr>
          <w:lang w:eastAsia="zh-CN"/>
        </w:rPr>
        <w:t> </w:t>
      </w:r>
      <w:r w:rsidR="003D3C64" w:rsidRPr="00B20AE8">
        <w:rPr>
          <w:lang w:eastAsia="zh-CN"/>
        </w:rPr>
        <w:t>4</w:t>
      </w:r>
      <w:r w:rsidRPr="00B20AE8">
        <w:rPr>
          <w:lang w:eastAsia="zh-CN"/>
        </w:rPr>
        <w:t xml:space="preserve">, including interpretation of measurement results and configuration for testing. </w:t>
      </w:r>
      <w:r w:rsidR="009C34E1" w:rsidRPr="00B20AE8">
        <w:rPr>
          <w:lang w:eastAsia="zh-CN"/>
        </w:rPr>
        <w:t xml:space="preserve">AAS </w:t>
      </w:r>
      <w:r w:rsidRPr="00B20AE8">
        <w:rPr>
          <w:lang w:eastAsia="zh-CN"/>
        </w:rPr>
        <w:t xml:space="preserve">BS configurations for the tests are defined in </w:t>
      </w:r>
      <w:r w:rsidR="003D3C64">
        <w:rPr>
          <w:lang w:eastAsia="zh-CN"/>
        </w:rPr>
        <w:t>clause </w:t>
      </w:r>
      <w:r w:rsidR="003D3C64" w:rsidRPr="00B20AE8">
        <w:rPr>
          <w:lang w:eastAsia="zh-CN"/>
        </w:rPr>
        <w:t>4</w:t>
      </w:r>
      <w:r w:rsidRPr="00B20AE8">
        <w:rPr>
          <w:lang w:eastAsia="zh-CN"/>
        </w:rPr>
        <w:t>.8.</w:t>
      </w:r>
    </w:p>
    <w:p w14:paraId="4569814C" w14:textId="77777777" w:rsidR="00200C0D" w:rsidRPr="00B20AE8" w:rsidRDefault="00C25FB6" w:rsidP="0039402F">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14:paraId="7B921D71" w14:textId="77777777" w:rsidR="00CC0291" w:rsidRPr="00B20AE8" w:rsidRDefault="00200C0D" w:rsidP="0039402F">
      <w:r w:rsidRPr="00B20AE8">
        <w:rPr>
          <w:rFonts w:eastAsia="MS Mincho"/>
          <w:i/>
        </w:rPr>
        <w:t>OTA AAS BS</w:t>
      </w:r>
      <w:r w:rsidRPr="00B20AE8">
        <w:rPr>
          <w:rFonts w:eastAsia="MS Mincho"/>
        </w:rPr>
        <w:t xml:space="preserve"> transmitter requirements apply per geographical cell.</w:t>
      </w:r>
    </w:p>
    <w:p w14:paraId="2F807A47" w14:textId="2062989F" w:rsidR="00200C0D" w:rsidRPr="00B20AE8" w:rsidRDefault="002871C1" w:rsidP="0039402F">
      <w:pPr>
        <w:rPr>
          <w:rFonts w:eastAsia="MS Mincho"/>
        </w:rPr>
      </w:pPr>
      <w:r w:rsidRPr="00B20AE8">
        <w:rPr>
          <w:rFonts w:eastAsia="MS Mincho"/>
        </w:rPr>
        <w:t xml:space="preserve">Any radiated transmitter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6EDFC3F1" w14:textId="36E7D598" w:rsidR="00200C0D" w:rsidRPr="00B20AE8" w:rsidRDefault="00200C0D" w:rsidP="0039402F">
      <w:pPr>
        <w:rPr>
          <w:rFonts w:eastAsia="MS Mincho"/>
        </w:rPr>
      </w:pPr>
      <w:r w:rsidRPr="00B20AE8">
        <w:rPr>
          <w:rFonts w:eastAsia="MS Mincho"/>
        </w:rPr>
        <w:t>For OTA base station output power (</w:t>
      </w:r>
      <w:r w:rsidR="003D3C64">
        <w:rPr>
          <w:rFonts w:eastAsia="MS Mincho"/>
        </w:rPr>
        <w:t>clause </w:t>
      </w:r>
      <w:r w:rsidR="003D3C64" w:rsidRPr="00B20AE8">
        <w:rPr>
          <w:rFonts w:eastAsia="MS Mincho"/>
        </w:rPr>
        <w:t>6</w:t>
      </w:r>
      <w:r w:rsidRPr="00B20AE8">
        <w:rPr>
          <w:rFonts w:eastAsia="MS Mincho"/>
        </w:rPr>
        <w:t>.3), OTA transmit ON/OFF power (</w:t>
      </w:r>
      <w:r w:rsidR="003D3C64">
        <w:rPr>
          <w:rFonts w:eastAsia="MS Mincho"/>
        </w:rPr>
        <w:t>clause </w:t>
      </w:r>
      <w:r w:rsidR="003D3C64" w:rsidRPr="00B20AE8">
        <w:rPr>
          <w:rFonts w:eastAsia="MS Mincho"/>
        </w:rPr>
        <w:t>6</w:t>
      </w:r>
      <w:r w:rsidRPr="00B20AE8">
        <w:rPr>
          <w:rFonts w:eastAsia="MS Mincho"/>
        </w:rPr>
        <w:t>.5), OTA unwanted emissions requirements (</w:t>
      </w:r>
      <w:r w:rsidR="003D3C64">
        <w:rPr>
          <w:rFonts w:eastAsia="MS Mincho"/>
        </w:rPr>
        <w:t>clause </w:t>
      </w:r>
      <w:r w:rsidR="003D3C64" w:rsidRPr="00B20AE8">
        <w:rPr>
          <w:rFonts w:eastAsia="MS Mincho"/>
        </w:rPr>
        <w:t>6</w:t>
      </w:r>
      <w:r w:rsidRPr="00B20AE8">
        <w:rPr>
          <w:rFonts w:eastAsia="MS Mincho"/>
        </w:rPr>
        <w:t>.7) and OTA receiver spurious emissions (</w:t>
      </w:r>
      <w:r w:rsidR="003D3C64">
        <w:rPr>
          <w:rFonts w:eastAsia="MS Mincho"/>
        </w:rPr>
        <w:t>clause </w:t>
      </w:r>
      <w:r w:rsidR="003D3C64" w:rsidRPr="00B20AE8">
        <w:rPr>
          <w:rFonts w:eastAsia="MS Mincho"/>
        </w:rPr>
        <w:t>7</w:t>
      </w:r>
      <w:r w:rsidRPr="00B20AE8">
        <w:rPr>
          <w:rFonts w:eastAsia="MS Mincho"/>
        </w:rPr>
        <w:t>.7), TRP is defined in spherical coordinates as:</w:t>
      </w:r>
    </w:p>
    <w:p w14:paraId="196CDFB3" w14:textId="77777777" w:rsidR="00200C0D" w:rsidRPr="00B20AE8" w:rsidRDefault="00CB146D" w:rsidP="0039402F">
      <w:pPr>
        <w:pStyle w:val="EQ"/>
      </w:pPr>
      <w:r w:rsidRPr="00B20AE8">
        <w:rPr>
          <w:rFonts w:eastAsia="MS Mincho"/>
        </w:rPr>
        <w:tab/>
      </w:r>
      <w:r w:rsidR="00200C0D" w:rsidRPr="00B20AE8">
        <w:rPr>
          <w:rFonts w:eastAsia="MS Mincho"/>
        </w:rPr>
        <w:object w:dxaOrig="3440" w:dyaOrig="780" w14:anchorId="3C20A41A">
          <v:shape id="_x0000_i1034" type="#_x0000_t75" style="width:174.1pt;height:35.55pt" o:ole="">
            <v:imagedata r:id="rId31" o:title=""/>
          </v:shape>
          <o:OLEObject Type="Embed" ProgID="Equation.3" ShapeID="_x0000_i1034" DrawAspect="Content" ObjectID="_1773834694" r:id="rId32"/>
        </w:object>
      </w:r>
    </w:p>
    <w:p w14:paraId="00CEA648" w14:textId="77777777" w:rsidR="00200C0D" w:rsidRPr="00B20AE8" w:rsidRDefault="00200C0D" w:rsidP="0039402F">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14:paraId="12CDB9E1" w14:textId="77777777" w:rsidR="002871C1" w:rsidRPr="00B20AE8" w:rsidRDefault="00200C0D" w:rsidP="0039402F">
      <w:r w:rsidRPr="00B20AE8">
        <w:t>NOTE: General TRP expression that is obtained by integrating the Poynting vector over a spherical surface.</w:t>
      </w:r>
    </w:p>
    <w:p w14:paraId="7960962C" w14:textId="77777777" w:rsidR="00540C54" w:rsidRPr="00B20AE8" w:rsidRDefault="00540C54" w:rsidP="00673E8E">
      <w:pPr>
        <w:pStyle w:val="Heading2"/>
        <w:rPr>
          <w:lang w:eastAsia="zh-CN"/>
        </w:rPr>
      </w:pPr>
      <w:bookmarkStart w:id="1525" w:name="_Toc21122915"/>
      <w:bookmarkStart w:id="1526" w:name="_Toc45907108"/>
      <w:bookmarkStart w:id="1527" w:name="_Toc53181212"/>
      <w:bookmarkStart w:id="1528" w:name="_Toc61117032"/>
      <w:bookmarkStart w:id="1529" w:name="_Toc67080884"/>
      <w:bookmarkStart w:id="1530" w:name="_Toc68770236"/>
      <w:bookmarkStart w:id="1531" w:name="_Toc74755299"/>
      <w:bookmarkStart w:id="1532" w:name="_Toc76506223"/>
      <w:bookmarkStart w:id="1533" w:name="_Toc83113142"/>
      <w:bookmarkStart w:id="1534" w:name="_Toc89876345"/>
      <w:bookmarkStart w:id="1535" w:name="_Toc98711245"/>
      <w:bookmarkStart w:id="1536" w:name="_Toc145097112"/>
      <w:bookmarkStart w:id="1537" w:name="_Toc161848362"/>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096E0C7D" w14:textId="77777777" w:rsidR="00CC0291" w:rsidRPr="00B20AE8" w:rsidRDefault="00CC0291" w:rsidP="00673E8E">
      <w:pPr>
        <w:pStyle w:val="Heading3"/>
        <w:rPr>
          <w:lang w:eastAsia="sv-SE"/>
        </w:rPr>
      </w:pPr>
      <w:bookmarkStart w:id="1538" w:name="_Toc21122916"/>
      <w:bookmarkStart w:id="1539" w:name="_Toc45907109"/>
      <w:bookmarkStart w:id="1540" w:name="_Toc53181213"/>
      <w:bookmarkStart w:id="1541" w:name="_Toc61117033"/>
      <w:bookmarkStart w:id="1542" w:name="_Toc67080885"/>
      <w:bookmarkStart w:id="1543" w:name="_Toc68770237"/>
      <w:bookmarkStart w:id="1544" w:name="_Toc74755300"/>
      <w:bookmarkStart w:id="1545" w:name="_Toc76506224"/>
      <w:bookmarkStart w:id="1546" w:name="_Toc83113143"/>
      <w:bookmarkStart w:id="1547" w:name="_Toc89876346"/>
      <w:bookmarkStart w:id="1548" w:name="_Toc98711246"/>
      <w:bookmarkStart w:id="1549" w:name="_Toc145097113"/>
      <w:bookmarkStart w:id="1550" w:name="_Toc161848363"/>
      <w:r w:rsidRPr="00B20AE8">
        <w:rPr>
          <w:lang w:eastAsia="sv-SE"/>
        </w:rPr>
        <w:t>6.2.1</w:t>
      </w:r>
      <w:r w:rsidRPr="00B20AE8">
        <w:rPr>
          <w:lang w:eastAsia="sv-SE"/>
        </w:rPr>
        <w:tab/>
        <w:t>Definition and applicability</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28440B63" w14:textId="663947DE" w:rsidR="00A00A22" w:rsidRPr="00A00A22" w:rsidRDefault="00A00A22" w:rsidP="0039402F">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5DE1C1E5" w14:textId="5D5BDD42" w:rsidR="00CC0291" w:rsidRPr="00B20AE8" w:rsidRDefault="00CC0291" w:rsidP="0039402F">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14:paraId="38D847A8" w14:textId="03401287" w:rsidR="009C34E1" w:rsidRPr="00B20AE8" w:rsidRDefault="009C34E1" w:rsidP="0039402F">
      <w:r w:rsidRPr="00B20AE8">
        <w:t>For each beam, the requirement is based on declarations (see table 4.10-1) of a beam identifier (D9.3),</w:t>
      </w:r>
      <w:r w:rsidRPr="00B20AE8">
        <w:rPr>
          <w:i/>
        </w:rPr>
        <w:t xml:space="preserve"> reference beam direction pair </w:t>
      </w:r>
      <w:r w:rsidRPr="00B20AE8">
        <w:t xml:space="preserve">(D9.7), </w:t>
      </w:r>
      <w:r w:rsidRPr="00B20AE8">
        <w:rPr>
          <w:i/>
        </w:rPr>
        <w:t xml:space="preserve">rated beam EIRP </w:t>
      </w:r>
      <w:r w:rsidR="00AF0268" w:rsidRPr="00B20AE8">
        <w:t xml:space="preserve">(D9.10) </w:t>
      </w:r>
      <w:r w:rsidRPr="00B20AE8">
        <w:t xml:space="preserve">at the </w:t>
      </w:r>
      <w:r w:rsidR="00AF0268" w:rsidRPr="00B20AE8">
        <w:rPr>
          <w:i/>
        </w:rPr>
        <w:t>reference beam direction pair</w:t>
      </w:r>
      <w:r w:rsidRPr="00B20AE8">
        <w:t xml:space="preserve">, </w:t>
      </w:r>
      <w:r w:rsidR="00272189" w:rsidRPr="00B20AE8">
        <w:rPr>
          <w:i/>
        </w:rPr>
        <w:t xml:space="preserve">OTA peak </w:t>
      </w:r>
      <w:r w:rsidRPr="00B20AE8">
        <w:rPr>
          <w:i/>
        </w:rPr>
        <w:t xml:space="preserve">directions set </w:t>
      </w:r>
      <w:r w:rsidRPr="00B20AE8">
        <w:t>(D9.</w:t>
      </w:r>
      <w:r w:rsidR="00AF0268" w:rsidRPr="00B20AE8">
        <w:t>8</w:t>
      </w:r>
      <w:r w:rsidRPr="00B20AE8">
        <w:t>), the</w:t>
      </w:r>
      <w:r w:rsidRPr="00B20AE8">
        <w:rPr>
          <w:i/>
        </w:rPr>
        <w:t xml:space="preserve"> beam direction pairs</w:t>
      </w:r>
      <w:r w:rsidRPr="00B20AE8">
        <w:t xml:space="preserve"> at the maximum steering directions (D9.</w:t>
      </w:r>
      <w:r w:rsidR="00AF0268" w:rsidRPr="00B20AE8">
        <w:t>9</w:t>
      </w:r>
      <w:r w:rsidRPr="00B20AE8">
        <w:t>) and their associated</w:t>
      </w:r>
      <w:r w:rsidRPr="00B20AE8">
        <w:rPr>
          <w:i/>
        </w:rPr>
        <w:t xml:space="preserve"> rated beam EIRP</w:t>
      </w:r>
      <w:r w:rsidR="003D3C64">
        <w:t xml:space="preserve"> </w:t>
      </w:r>
      <w:r w:rsidRPr="00B20AE8">
        <w:t xml:space="preserve">and </w:t>
      </w:r>
      <w:r w:rsidRPr="00B20AE8">
        <w:rPr>
          <w:i/>
        </w:rPr>
        <w:t xml:space="preserve">beamwidth(s) </w:t>
      </w:r>
      <w:r w:rsidR="002B1A53" w:rsidRPr="00B20AE8">
        <w:t>(</w:t>
      </w:r>
      <w:r w:rsidR="00AF0268" w:rsidRPr="00B20AE8">
        <w:t>D9.11</w:t>
      </w:r>
      <w:r w:rsidR="002B1A53" w:rsidRPr="00B20AE8">
        <w:t>)</w:t>
      </w:r>
      <w:r w:rsidR="00AF0268" w:rsidRPr="00B20AE8">
        <w:rPr>
          <w:i/>
        </w:rPr>
        <w:t xml:space="preserve"> </w:t>
      </w:r>
      <w:r w:rsidRPr="00B20AE8">
        <w:t xml:space="preserve">for </w:t>
      </w:r>
      <w:r w:rsidRPr="00B20AE8">
        <w:rPr>
          <w:i/>
        </w:rPr>
        <w:t>reference beam direction pair</w:t>
      </w:r>
      <w:r w:rsidRPr="00B20AE8">
        <w:t xml:space="preserve"> and maximum steering directions.</w:t>
      </w:r>
    </w:p>
    <w:p w14:paraId="5C41CD39" w14:textId="77777777" w:rsidR="00CC0291" w:rsidRPr="00B20AE8" w:rsidRDefault="00CC0291" w:rsidP="0039402F">
      <w:pPr>
        <w:rPr>
          <w:lang w:eastAsia="en-GB"/>
        </w:rPr>
      </w:pPr>
      <w:r w:rsidRPr="00B20AE8">
        <w:t xml:space="preserve">For a declared beam </w:t>
      </w:r>
      <w:r w:rsidR="009C34E1" w:rsidRPr="00B20AE8">
        <w:t xml:space="preserve">identifier </w:t>
      </w:r>
      <w:r w:rsidRPr="00B20AE8">
        <w:t xml:space="preserve">and </w:t>
      </w:r>
      <w:r w:rsidRPr="00B20AE8">
        <w:rPr>
          <w:i/>
        </w:rPr>
        <w:t>beam direction pair</w:t>
      </w:r>
      <w:r w:rsidRPr="00B20AE8">
        <w:t>, the</w:t>
      </w:r>
      <w:r w:rsidRPr="00B20AE8">
        <w:rPr>
          <w:i/>
        </w:rPr>
        <w:t xml:space="preserve"> rated beam EIRP</w:t>
      </w:r>
      <w:r w:rsidRPr="00B20AE8">
        <w:t xml:space="preserve"> level is the maximum power that the base station is declared to radiate at the associated </w:t>
      </w:r>
      <w:r w:rsidRPr="00B20AE8">
        <w:rPr>
          <w:i/>
        </w:rPr>
        <w:t>beam peak direction</w:t>
      </w:r>
      <w:r w:rsidRPr="00B20AE8">
        <w:t xml:space="preserve"> during the </w:t>
      </w:r>
      <w:r w:rsidRPr="00B20AE8">
        <w:rPr>
          <w:i/>
        </w:rPr>
        <w:t>transmitter ON period</w:t>
      </w:r>
      <w:r w:rsidRPr="00B20AE8">
        <w:t>.</w:t>
      </w:r>
    </w:p>
    <w:p w14:paraId="636AF1B3" w14:textId="7CE6594A" w:rsidR="00CC0291" w:rsidRPr="00B20AE8" w:rsidRDefault="00CC0291" w:rsidP="0039402F">
      <w:pPr>
        <w:rPr>
          <w:lang w:eastAsia="en-GB"/>
        </w:rPr>
      </w:pPr>
      <w:r w:rsidRPr="00B20AE8">
        <w:rPr>
          <w:lang w:eastAsia="en-GB"/>
        </w:rPr>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w:t>
      </w:r>
      <w:r w:rsidR="003D3C64">
        <w:rPr>
          <w:lang w:eastAsia="en-GB"/>
        </w:rPr>
        <w:t>clause </w:t>
      </w:r>
      <w:r w:rsidR="003D3C64" w:rsidRPr="00B20AE8">
        <w:rPr>
          <w:lang w:eastAsia="en-GB"/>
        </w:rPr>
        <w:t>6</w:t>
      </w:r>
      <w:r w:rsidRPr="00B20AE8">
        <w:rPr>
          <w:lang w:eastAsia="en-GB"/>
        </w:rPr>
        <w:t>.2.</w:t>
      </w:r>
      <w:r w:rsidR="009C34E1" w:rsidRPr="00B20AE8">
        <w:rPr>
          <w:lang w:eastAsia="en-GB"/>
        </w:rPr>
        <w:t>4</w:t>
      </w:r>
      <w:r w:rsidRPr="00B20AE8">
        <w:rPr>
          <w:lang w:eastAsia="en-GB"/>
        </w:rPr>
        <w:t>.1.</w:t>
      </w:r>
    </w:p>
    <w:p w14:paraId="18C752BF" w14:textId="77777777" w:rsidR="00CC0291" w:rsidRPr="00B20AE8" w:rsidRDefault="00CC0291" w:rsidP="0039402F">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t xml:space="preserve">The </w:t>
      </w:r>
      <w:r w:rsidR="00272189" w:rsidRPr="00B20AE8">
        <w:rPr>
          <w:i/>
        </w:rPr>
        <w:t>OTA peak</w:t>
      </w:r>
      <w:r w:rsidRPr="00B20AE8">
        <w:rPr>
          <w:i/>
        </w:rPr>
        <w:t xml:space="preserve"> directions set </w:t>
      </w:r>
      <w:r w:rsidRPr="00B20AE8">
        <w:t xml:space="preserve">for a beam is the complete continuous or discrete set of all </w:t>
      </w:r>
      <w:r w:rsidRPr="00B20AE8">
        <w:rPr>
          <w:i/>
        </w:rPr>
        <w:t>beam direction</w:t>
      </w:r>
      <w:r w:rsidRPr="00B20AE8">
        <w:t xml:space="preserve"> for which the EIRP accuracy is intend</w:t>
      </w:r>
      <w:r w:rsidR="00E603E9" w:rsidRPr="00B20AE8">
        <w:t>ed to be achieved for the beam.</w:t>
      </w:r>
    </w:p>
    <w:p w14:paraId="31BE2063" w14:textId="77777777" w:rsidR="00CC0291" w:rsidRPr="00B20AE8" w:rsidRDefault="00CC0291" w:rsidP="0039402F">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t>A beam direction pair consists of a beam centre direction and an associated beam peak direction.</w:t>
      </w:r>
    </w:p>
    <w:p w14:paraId="65ED35E0" w14:textId="77777777" w:rsidR="00CC0291" w:rsidRPr="00B20AE8" w:rsidRDefault="00CC0291" w:rsidP="0039402F">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838D041" w14:textId="77777777" w:rsidR="00A54CCF" w:rsidRPr="00B20AE8" w:rsidRDefault="00A54CCF" w:rsidP="0039402F">
      <w:pPr>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rPr>
        <w:t xml:space="preserve">may be declared </w:t>
      </w:r>
      <w:r w:rsidRPr="00B20AE8">
        <w:rPr>
          <w:lang w:eastAsia="zh-CN"/>
        </w:rPr>
        <w:t>by manufacturer:</w:t>
      </w:r>
    </w:p>
    <w:p w14:paraId="169A2D73" w14:textId="77777777" w:rsidR="00A54CCF" w:rsidRPr="00B20AE8" w:rsidRDefault="00470216" w:rsidP="0039402F">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ated,c,FBWlow</w:t>
      </w:r>
      <w:r w:rsidR="00A54CCF" w:rsidRPr="00B20AE8">
        <w:rPr>
          <w:lang w:eastAsia="zh-CN"/>
        </w:rPr>
        <w:t xml:space="preserve"> for lower supported frequency range, and</w:t>
      </w:r>
    </w:p>
    <w:p w14:paraId="33CE5478" w14:textId="77777777" w:rsidR="00A54CCF" w:rsidRPr="00B20AE8" w:rsidRDefault="00470216" w:rsidP="0039402F">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ated,c,FBWhigh</w:t>
      </w:r>
      <w:r w:rsidR="00A54CCF" w:rsidRPr="00B20AE8">
        <w:rPr>
          <w:lang w:eastAsia="zh-CN"/>
        </w:rPr>
        <w:t xml:space="preserve"> for higher supported frequency range.</w:t>
      </w:r>
    </w:p>
    <w:p w14:paraId="0D8B4235" w14:textId="77777777" w:rsidR="00A54CCF" w:rsidRPr="00B20AE8" w:rsidRDefault="00A54CCF" w:rsidP="0039402F">
      <w:pPr>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14:paraId="3277B117" w14:textId="77777777" w:rsidR="00A54CCF" w:rsidRPr="00B20AE8" w:rsidRDefault="00A54CCF" w:rsidP="0039402F">
      <w:pPr>
        <w:pStyle w:val="B1"/>
        <w:rPr>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ated,c,FBWlow,</w:t>
      </w:r>
      <w:r w:rsidRPr="00B20AE8">
        <w:rPr>
          <w:lang w:eastAsia="zh-CN"/>
        </w:rPr>
        <w:t xml:space="preserve"> 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14:paraId="34D17DEC" w14:textId="77777777" w:rsidR="00A54CCF" w:rsidRPr="00B20AE8" w:rsidRDefault="00A54CCF" w:rsidP="0039402F">
      <w:pPr>
        <w:pStyle w:val="B1"/>
        <w:rPr>
          <w:rFonts w:eastAsia="SimSun"/>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 xml:space="preserve">ated,c,FBWhigh, </w:t>
      </w:r>
      <w:r w:rsidRPr="00B20AE8">
        <w:rPr>
          <w:lang w:eastAsia="zh-CN"/>
        </w:rPr>
        <w:t xml:space="preserve">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14:paraId="63D893E9" w14:textId="77777777" w:rsidR="00CC0291" w:rsidRPr="00B20AE8" w:rsidRDefault="00272189" w:rsidP="00673E8E">
      <w:pPr>
        <w:pStyle w:val="Heading3"/>
        <w:rPr>
          <w:lang w:eastAsia="sv-SE"/>
        </w:rPr>
      </w:pPr>
      <w:bookmarkStart w:id="1551" w:name="_Toc21122917"/>
      <w:bookmarkStart w:id="1552" w:name="_Toc45907110"/>
      <w:bookmarkStart w:id="1553" w:name="_Toc53181214"/>
      <w:bookmarkStart w:id="1554" w:name="_Toc61117034"/>
      <w:bookmarkStart w:id="1555" w:name="_Toc67080886"/>
      <w:bookmarkStart w:id="1556" w:name="_Toc68770238"/>
      <w:bookmarkStart w:id="1557" w:name="_Toc74755301"/>
      <w:bookmarkStart w:id="1558" w:name="_Toc76506225"/>
      <w:bookmarkStart w:id="1559" w:name="_Toc83113144"/>
      <w:bookmarkStart w:id="1560" w:name="_Toc89876347"/>
      <w:bookmarkStart w:id="1561" w:name="_Toc98711247"/>
      <w:bookmarkStart w:id="1562" w:name="_Toc145097114"/>
      <w:bookmarkStart w:id="1563" w:name="_Toc161848364"/>
      <w:r w:rsidRPr="00B20AE8">
        <w:rPr>
          <w:lang w:eastAsia="sv-SE"/>
        </w:rPr>
        <w:t>6.2</w:t>
      </w:r>
      <w:r w:rsidR="00CC0291" w:rsidRPr="00B20AE8">
        <w:rPr>
          <w:lang w:eastAsia="sv-SE"/>
        </w:rPr>
        <w:t>.2</w:t>
      </w:r>
      <w:r w:rsidR="00CC0291" w:rsidRPr="00B20AE8">
        <w:rPr>
          <w:lang w:eastAsia="sv-SE"/>
        </w:rPr>
        <w:tab/>
        <w:t>Minimum Requirement</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06AF2EEF" w14:textId="409A2325" w:rsidR="00CC0291" w:rsidRPr="00B20AE8" w:rsidRDefault="00CC0291"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00B17621" w:rsidRPr="00B20AE8">
        <w:t xml:space="preserve">in </w:t>
      </w:r>
      <w:r w:rsidR="003D3C64" w:rsidRPr="00B20AE8">
        <w:t>TS</w:t>
      </w:r>
      <w:r w:rsidR="003D3C64">
        <w:t> </w:t>
      </w:r>
      <w:r w:rsidR="003D3C64" w:rsidRPr="00B20AE8">
        <w:t>3</w:t>
      </w:r>
      <w:r w:rsidR="00B17621" w:rsidRPr="00B20AE8">
        <w:t>7</w:t>
      </w:r>
      <w:r w:rsidRPr="00B20AE8">
        <w:t>.105</w:t>
      </w:r>
      <w:r w:rsidR="003D3C64">
        <w:t> </w:t>
      </w:r>
      <w:r w:rsidR="003D3C64" w:rsidRPr="00B20AE8">
        <w:t>[</w:t>
      </w:r>
      <w:r w:rsidR="009C34E1" w:rsidRPr="00B20AE8">
        <w:t>6</w:t>
      </w:r>
      <w:r w:rsidR="008D32A3" w:rsidRPr="00B20AE8">
        <w:t xml:space="preserve">], </w:t>
      </w:r>
      <w:r w:rsidR="003D3C64">
        <w:t>clause </w:t>
      </w:r>
      <w:r w:rsidR="003D3C64" w:rsidRPr="00B20AE8">
        <w:t>9</w:t>
      </w:r>
      <w:r w:rsidRPr="00B20AE8">
        <w:t>.2.2.</w:t>
      </w:r>
    </w:p>
    <w:p w14:paraId="09A83FC6" w14:textId="4A3B9ACC" w:rsidR="00CC0291" w:rsidRPr="00B20AE8" w:rsidRDefault="00CC0291"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00B17621"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00B17621" w:rsidRPr="00B20AE8">
        <w:rPr>
          <w:rFonts w:eastAsia="MS Mincho"/>
        </w:rPr>
        <w:t>7</w:t>
      </w:r>
      <w:r w:rsidRPr="00B20AE8">
        <w:t>.105</w:t>
      </w:r>
      <w:r w:rsidR="003D3C64">
        <w:t> </w:t>
      </w:r>
      <w:r w:rsidR="003D3C64" w:rsidRPr="00B20AE8">
        <w:t>[</w:t>
      </w:r>
      <w:r w:rsidR="009C34E1" w:rsidRPr="00B20AE8">
        <w:t>6</w:t>
      </w:r>
      <w:r w:rsidRPr="00B20AE8">
        <w:t>]</w:t>
      </w:r>
      <w:r w:rsidR="00E603E9" w:rsidRPr="00B20AE8">
        <w:t>,</w:t>
      </w:r>
      <w:r w:rsidRPr="00B20AE8">
        <w:t xml:space="preserve"> </w:t>
      </w:r>
      <w:r w:rsidR="003D3C64">
        <w:t>clause </w:t>
      </w:r>
      <w:r w:rsidR="003D3C64" w:rsidRPr="00B20AE8">
        <w:t>9</w:t>
      </w:r>
      <w:r w:rsidRPr="00B20AE8">
        <w:t>.2.3.</w:t>
      </w:r>
    </w:p>
    <w:p w14:paraId="16A34435" w14:textId="75282779" w:rsidR="00CC0291" w:rsidRPr="00B20AE8" w:rsidRDefault="00CC0291" w:rsidP="0039402F">
      <w:r w:rsidRPr="00B20AE8">
        <w:t xml:space="preserve">For AAS BS </w:t>
      </w:r>
      <w:r w:rsidR="00103091" w:rsidRPr="00B20AE8">
        <w:t xml:space="preserve">in </w:t>
      </w:r>
      <w:r w:rsidR="00103091" w:rsidRPr="00B20AE8">
        <w:rPr>
          <w:i/>
        </w:rPr>
        <w:t>single RAT E-UTRA operation</w:t>
      </w:r>
      <w:r w:rsidR="00103091" w:rsidRPr="00B20AE8">
        <w:t xml:space="preserve"> </w:t>
      </w:r>
      <w:r w:rsidRPr="00B20AE8">
        <w:t xml:space="preserve">the minimum requirement is </w:t>
      </w:r>
      <w:r w:rsidR="00103091" w:rsidRPr="00B20AE8">
        <w:t xml:space="preserve">defined </w:t>
      </w:r>
      <w:r w:rsidR="00B17621" w:rsidRPr="00B20AE8">
        <w:t xml:space="preserve">in </w:t>
      </w:r>
      <w:r w:rsidR="003D3C64" w:rsidRPr="00B20AE8">
        <w:t>TS</w:t>
      </w:r>
      <w:r w:rsidR="003D3C64">
        <w:t> </w:t>
      </w:r>
      <w:r w:rsidR="003D3C64" w:rsidRPr="00B20AE8">
        <w:t>3</w:t>
      </w:r>
      <w:r w:rsidR="00B17621" w:rsidRPr="00B20AE8">
        <w:t>7</w:t>
      </w:r>
      <w:r w:rsidRPr="00B20AE8">
        <w:t>.105</w:t>
      </w:r>
      <w:r w:rsidR="003D3C64">
        <w:t> </w:t>
      </w:r>
      <w:r w:rsidR="003D3C64" w:rsidRPr="00B20AE8">
        <w:t>[</w:t>
      </w:r>
      <w:r w:rsidR="009C34E1" w:rsidRPr="00B20AE8">
        <w:t>6</w:t>
      </w:r>
      <w:r w:rsidR="008D32A3" w:rsidRPr="00B20AE8">
        <w:t xml:space="preserve">], </w:t>
      </w:r>
      <w:r w:rsidR="003D3C64">
        <w:t>clause </w:t>
      </w:r>
      <w:r w:rsidR="003D3C64" w:rsidRPr="00B20AE8">
        <w:t>9</w:t>
      </w:r>
      <w:r w:rsidRPr="00B20AE8">
        <w:t>.2.4.</w:t>
      </w:r>
    </w:p>
    <w:p w14:paraId="107C5E5A" w14:textId="77777777" w:rsidR="00CC0291" w:rsidRPr="00B20AE8" w:rsidRDefault="00CC0291" w:rsidP="00673E8E">
      <w:pPr>
        <w:pStyle w:val="Heading3"/>
        <w:rPr>
          <w:lang w:eastAsia="sv-SE"/>
        </w:rPr>
      </w:pPr>
      <w:bookmarkStart w:id="1564" w:name="_Toc21122918"/>
      <w:bookmarkStart w:id="1565" w:name="_Toc45907111"/>
      <w:bookmarkStart w:id="1566" w:name="_Toc53181215"/>
      <w:bookmarkStart w:id="1567" w:name="_Toc61117035"/>
      <w:bookmarkStart w:id="1568" w:name="_Toc67080887"/>
      <w:bookmarkStart w:id="1569" w:name="_Toc68770239"/>
      <w:bookmarkStart w:id="1570" w:name="_Toc74755302"/>
      <w:bookmarkStart w:id="1571" w:name="_Toc76506226"/>
      <w:bookmarkStart w:id="1572" w:name="_Toc83113145"/>
      <w:bookmarkStart w:id="1573" w:name="_Toc89876348"/>
      <w:bookmarkStart w:id="1574" w:name="_Toc98711248"/>
      <w:bookmarkStart w:id="1575" w:name="_Toc145097115"/>
      <w:bookmarkStart w:id="1576" w:name="_Toc161848365"/>
      <w:r w:rsidRPr="00B20AE8">
        <w:rPr>
          <w:lang w:eastAsia="sv-SE"/>
        </w:rPr>
        <w:t>6.2.3</w:t>
      </w:r>
      <w:r w:rsidRPr="00B20AE8">
        <w:rPr>
          <w:lang w:eastAsia="sv-SE"/>
        </w:rPr>
        <w:tab/>
        <w:t>Test purpose</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0E3C65E9" w14:textId="77777777" w:rsidR="00CC0291" w:rsidRPr="00B20AE8" w:rsidRDefault="00CC0291" w:rsidP="0039402F">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14:paraId="3E1E4C80" w14:textId="77777777" w:rsidR="00CC0291" w:rsidRPr="00B20AE8" w:rsidRDefault="00CC0291" w:rsidP="00673E8E">
      <w:pPr>
        <w:pStyle w:val="Heading3"/>
        <w:rPr>
          <w:lang w:eastAsia="sv-SE"/>
        </w:rPr>
      </w:pPr>
      <w:bookmarkStart w:id="1577" w:name="_Toc21122919"/>
      <w:bookmarkStart w:id="1578" w:name="_Toc45907112"/>
      <w:bookmarkStart w:id="1579" w:name="_Toc53181216"/>
      <w:bookmarkStart w:id="1580" w:name="_Toc61117036"/>
      <w:bookmarkStart w:id="1581" w:name="_Toc67080888"/>
      <w:bookmarkStart w:id="1582" w:name="_Toc68770240"/>
      <w:bookmarkStart w:id="1583" w:name="_Toc74755303"/>
      <w:bookmarkStart w:id="1584" w:name="_Toc76506227"/>
      <w:bookmarkStart w:id="1585" w:name="_Toc83113146"/>
      <w:bookmarkStart w:id="1586" w:name="_Toc89876349"/>
      <w:bookmarkStart w:id="1587" w:name="_Toc98711249"/>
      <w:bookmarkStart w:id="1588" w:name="_Toc145097116"/>
      <w:bookmarkStart w:id="1589" w:name="_Toc161848366"/>
      <w:r w:rsidRPr="00B20AE8">
        <w:rPr>
          <w:lang w:eastAsia="sv-SE"/>
        </w:rPr>
        <w:t>6.</w:t>
      </w:r>
      <w:r w:rsidRPr="00B20AE8">
        <w:rPr>
          <w:lang w:eastAsia="zh-CN"/>
        </w:rPr>
        <w:t>2</w:t>
      </w:r>
      <w:r w:rsidRPr="00B20AE8">
        <w:rPr>
          <w:lang w:eastAsia="sv-SE"/>
        </w:rPr>
        <w:t>.4</w:t>
      </w:r>
      <w:r w:rsidRPr="00B20AE8">
        <w:rPr>
          <w:lang w:eastAsia="sv-SE"/>
        </w:rPr>
        <w:tab/>
        <w:t>Method of test</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2B698E76" w14:textId="77777777" w:rsidR="00CC0291" w:rsidRPr="00B20AE8" w:rsidRDefault="00CC0291" w:rsidP="00673E8E">
      <w:pPr>
        <w:pStyle w:val="Heading4"/>
        <w:rPr>
          <w:lang w:eastAsia="sv-SE"/>
        </w:rPr>
      </w:pPr>
      <w:bookmarkStart w:id="1590" w:name="_Toc21122920"/>
      <w:bookmarkStart w:id="1591" w:name="_Toc45907113"/>
      <w:bookmarkStart w:id="1592" w:name="_Toc53181217"/>
      <w:bookmarkStart w:id="1593" w:name="_Toc61117037"/>
      <w:bookmarkStart w:id="1594" w:name="_Toc67080889"/>
      <w:bookmarkStart w:id="1595" w:name="_Toc68770241"/>
      <w:bookmarkStart w:id="1596" w:name="_Toc74755304"/>
      <w:bookmarkStart w:id="1597" w:name="_Toc76506228"/>
      <w:bookmarkStart w:id="1598" w:name="_Toc83113147"/>
      <w:bookmarkStart w:id="1599" w:name="_Toc89876350"/>
      <w:bookmarkStart w:id="1600" w:name="_Toc98711250"/>
      <w:bookmarkStart w:id="1601" w:name="_Toc145097117"/>
      <w:bookmarkStart w:id="1602" w:name="_Toc161848367"/>
      <w:r w:rsidRPr="00B20AE8">
        <w:rPr>
          <w:lang w:eastAsia="sv-SE"/>
        </w:rPr>
        <w:t>6.2.4.1</w:t>
      </w:r>
      <w:r w:rsidRPr="00B20AE8">
        <w:rPr>
          <w:lang w:eastAsia="sv-SE"/>
        </w:rPr>
        <w:tab/>
        <w:t>Initial conditions</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6CFDD702" w14:textId="77777777" w:rsidR="00A00A22" w:rsidRDefault="00CC0291" w:rsidP="0039402F">
      <w:r w:rsidRPr="00B20AE8">
        <w:t xml:space="preserve">Test environment: </w:t>
      </w:r>
    </w:p>
    <w:p w14:paraId="0B8B150B" w14:textId="20F33E51" w:rsidR="00CC0291" w:rsidRDefault="00A00A22" w:rsidP="0039402F">
      <w:pPr>
        <w:pStyle w:val="B1"/>
      </w:pPr>
      <w:r>
        <w:t>-</w:t>
      </w:r>
      <w:r>
        <w:tab/>
      </w:r>
      <w:r w:rsidR="009C34E1" w:rsidRPr="00B20AE8">
        <w:t>N</w:t>
      </w:r>
      <w:r w:rsidR="00CC0291" w:rsidRPr="00B20AE8">
        <w:t xml:space="preserve">ormal; see </w:t>
      </w:r>
      <w:r w:rsidR="00E02591" w:rsidRPr="00B20AE8">
        <w:t xml:space="preserve">annex </w:t>
      </w:r>
      <w:r w:rsidR="00200C0D" w:rsidRPr="00B20AE8">
        <w:t>G</w:t>
      </w:r>
      <w:r w:rsidR="00E603E9" w:rsidRPr="00B20AE8">
        <w:t>.2</w:t>
      </w:r>
      <w:r w:rsidR="00CC0291" w:rsidRPr="00B20AE8">
        <w:t>.</w:t>
      </w:r>
    </w:p>
    <w:p w14:paraId="2EAA7089" w14:textId="6AC21DFD" w:rsidR="00A00A22" w:rsidRPr="00B20AE8" w:rsidRDefault="00A00A22" w:rsidP="0039402F">
      <w:pPr>
        <w:pStyle w:val="B1"/>
      </w:pPr>
      <w:r>
        <w:t>-</w:t>
      </w:r>
      <w:r>
        <w:tab/>
        <w:t>Extreme (applies only to OTA AAS BS), see annexes G.3 and G.5.</w:t>
      </w:r>
    </w:p>
    <w:p w14:paraId="71B3081B" w14:textId="6CF6FBBF" w:rsidR="00CC0291" w:rsidRPr="00B20AE8" w:rsidRDefault="00CC0291" w:rsidP="0039402F">
      <w:pPr>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w:t>
      </w:r>
      <w:r w:rsidR="009C34E1" w:rsidRPr="00B20AE8">
        <w:t>12</w:t>
      </w:r>
      <w:r w:rsidR="00E603E9" w:rsidRPr="00B20AE8">
        <w:t>.1.</w:t>
      </w:r>
    </w:p>
    <w:p w14:paraId="7C4AEE17" w14:textId="403B1B88" w:rsidR="00CC0291" w:rsidRPr="00B20AE8" w:rsidRDefault="00CC0291" w:rsidP="0039402F">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w:t>
      </w:r>
      <w:r w:rsidR="009C34E1" w:rsidRPr="00B20AE8">
        <w:t>12</w:t>
      </w:r>
      <w:r w:rsidRPr="00B20AE8">
        <w:t>.</w:t>
      </w:r>
      <w:r w:rsidRPr="00B20AE8">
        <w:rPr>
          <w:rFonts w:hint="eastAsia"/>
          <w:lang w:eastAsia="zh-CN"/>
        </w:rPr>
        <w:t>1</w:t>
      </w:r>
      <w:r w:rsidRPr="00B20AE8">
        <w:t>.</w:t>
      </w:r>
    </w:p>
    <w:p w14:paraId="50770D32" w14:textId="77777777" w:rsidR="00A00A22" w:rsidRDefault="00CC0291" w:rsidP="0039402F">
      <w:r w:rsidRPr="00B20AE8">
        <w:t xml:space="preserve">Directions to be tested: </w:t>
      </w:r>
    </w:p>
    <w:p w14:paraId="3173E7D4" w14:textId="38E25025" w:rsidR="00A00A22" w:rsidRDefault="00A00A22" w:rsidP="0039402F">
      <w:pPr>
        <w:pStyle w:val="B1"/>
      </w:pPr>
      <w:r>
        <w:t>-</w:t>
      </w:r>
      <w:r>
        <w:tab/>
      </w:r>
      <w:r w:rsidR="00CC0291" w:rsidRPr="00B20AE8">
        <w:t>The</w:t>
      </w:r>
      <w:r w:rsidR="002B1A53" w:rsidRPr="00B20AE8">
        <w:t xml:space="preserve"> reference beam direction pair</w:t>
      </w:r>
      <w:r w:rsidR="00CC0291" w:rsidRPr="00B20AE8">
        <w:t xml:space="preserve"> </w:t>
      </w:r>
      <w:r w:rsidRPr="00B20AE8">
        <w:t>(D9.7)</w:t>
      </w:r>
    </w:p>
    <w:p w14:paraId="619CD2FA" w14:textId="1937ABD5" w:rsidR="00CC0291" w:rsidRPr="00B20AE8" w:rsidRDefault="00A00A22" w:rsidP="0039402F">
      <w:pPr>
        <w:pStyle w:val="B1"/>
      </w:pPr>
      <w:r>
        <w:t>-</w:t>
      </w:r>
      <w:r>
        <w:tab/>
        <w:t>T</w:t>
      </w:r>
      <w:r w:rsidRPr="00B20AE8">
        <w:t xml:space="preserve">he </w:t>
      </w:r>
      <w:r w:rsidR="00CC0291" w:rsidRPr="00B20AE8">
        <w:t>ma</w:t>
      </w:r>
      <w:r w:rsidR="00E603E9" w:rsidRPr="00B20AE8">
        <w:t xml:space="preserve">ximum steering directions </w:t>
      </w:r>
      <w:r w:rsidRPr="00B20AE8">
        <w:t>(D9.9).</w:t>
      </w:r>
    </w:p>
    <w:p w14:paraId="1AB18FE1" w14:textId="561E5D5D" w:rsidR="00672D84" w:rsidRDefault="00672D84" w:rsidP="0039402F">
      <w:r w:rsidRPr="006F0B54">
        <w:t>Beams to be tested:</w:t>
      </w:r>
    </w:p>
    <w:p w14:paraId="28E97525" w14:textId="756411C2" w:rsidR="00672D84" w:rsidRPr="00A762B2" w:rsidRDefault="00672D84" w:rsidP="0039402F">
      <w:pPr>
        <w:pStyle w:val="B1"/>
      </w:pPr>
      <w:r>
        <w:t>-</w:t>
      </w:r>
      <w:r>
        <w:tab/>
      </w:r>
      <w:r w:rsidRPr="00A762B2">
        <w:t>the beam with the highest rated beam EIRP (D9.10); or</w:t>
      </w:r>
    </w:p>
    <w:p w14:paraId="26A58793" w14:textId="79FCFDBB" w:rsidR="00A00A22" w:rsidRDefault="00672D84" w:rsidP="0039402F">
      <w:pPr>
        <w:pStyle w:val="B1"/>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374EE6A9" w14:textId="77777777" w:rsidR="00A00A22" w:rsidRPr="006F0B54" w:rsidRDefault="00A00A22" w:rsidP="0039402F">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856ACF1" w14:textId="7D2AEA5B" w:rsidR="00200C0D" w:rsidRPr="00B20AE8" w:rsidRDefault="00200C0D" w:rsidP="0039402F"/>
    <w:p w14:paraId="01D6231D" w14:textId="348196ED" w:rsidR="00A00A22" w:rsidRDefault="00200C0D" w:rsidP="0039402F">
      <w:pPr>
        <w:pStyle w:val="NO"/>
      </w:pPr>
      <w:r w:rsidRPr="00B20AE8">
        <w:t>NOTE:</w:t>
      </w:r>
      <w:r w:rsidRPr="00B20AE8">
        <w:tab/>
        <w:t xml:space="preserve">Tests under extreme </w:t>
      </w:r>
      <w:r w:rsidR="00A00A22" w:rsidRPr="00B20AE8">
        <w:t xml:space="preserve">supply </w:t>
      </w:r>
      <w:r w:rsidR="00A00A22">
        <w:t xml:space="preserve">conditions </w:t>
      </w:r>
      <w:r w:rsidR="00A00A22" w:rsidRPr="00B20AE8">
        <w:t>also test extreme temperature</w:t>
      </w:r>
      <w:r w:rsidR="00A00A22">
        <w:t>s</w:t>
      </w:r>
      <w:r w:rsidR="00A00A22" w:rsidRPr="00B20AE8">
        <w:t>.</w:t>
      </w:r>
    </w:p>
    <w:p w14:paraId="6A87D1BF" w14:textId="77777777" w:rsidR="00A00A22" w:rsidRPr="00B20AE8" w:rsidRDefault="00A00A22" w:rsidP="0039402F"/>
    <w:p w14:paraId="6E36ADE2" w14:textId="77777777" w:rsidR="00CC0291" w:rsidRPr="00B20AE8" w:rsidRDefault="00CC0291" w:rsidP="00673E8E">
      <w:pPr>
        <w:pStyle w:val="Heading4"/>
        <w:rPr>
          <w:lang w:eastAsia="sv-SE"/>
        </w:rPr>
      </w:pPr>
      <w:bookmarkStart w:id="1603" w:name="_Toc21122921"/>
      <w:bookmarkStart w:id="1604" w:name="_Toc45907114"/>
      <w:bookmarkStart w:id="1605" w:name="_Toc53181218"/>
      <w:bookmarkStart w:id="1606" w:name="_Toc61117038"/>
      <w:bookmarkStart w:id="1607" w:name="_Toc67080890"/>
      <w:bookmarkStart w:id="1608" w:name="_Toc68770242"/>
      <w:bookmarkStart w:id="1609" w:name="_Toc74755305"/>
      <w:bookmarkStart w:id="1610" w:name="_Toc76506229"/>
      <w:bookmarkStart w:id="1611" w:name="_Toc83113148"/>
      <w:bookmarkStart w:id="1612" w:name="_Toc89876351"/>
      <w:bookmarkStart w:id="1613" w:name="_Toc98711251"/>
      <w:bookmarkStart w:id="1614" w:name="_Toc145097118"/>
      <w:bookmarkStart w:id="1615" w:name="_Toc161848368"/>
      <w:r w:rsidRPr="00B20AE8">
        <w:rPr>
          <w:lang w:eastAsia="sv-SE"/>
        </w:rPr>
        <w:t>6.2.4.2</w:t>
      </w:r>
      <w:r w:rsidRPr="00B20AE8">
        <w:rPr>
          <w:lang w:eastAsia="sv-SE"/>
        </w:rPr>
        <w:tab/>
        <w:t>Procedure</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42B9BA60" w14:textId="77777777" w:rsidR="00CC0291" w:rsidRPr="00B20AE8" w:rsidRDefault="00CC0291" w:rsidP="0039402F">
      <w:pPr>
        <w:pStyle w:val="B1"/>
      </w:pPr>
      <w:r w:rsidRPr="00B20AE8">
        <w:t>1)</w:t>
      </w:r>
      <w:r w:rsidRPr="00B20AE8">
        <w:tab/>
        <w:t>Place the AAS BS at the positioner.</w:t>
      </w:r>
    </w:p>
    <w:p w14:paraId="6A2FD7B4" w14:textId="77777777" w:rsidR="00CC0291" w:rsidRPr="00B20AE8" w:rsidRDefault="00CC0291" w:rsidP="0039402F">
      <w:pPr>
        <w:pStyle w:val="B1"/>
      </w:pPr>
      <w:r w:rsidRPr="00B20AE8">
        <w:t>2)</w:t>
      </w:r>
      <w:r w:rsidRPr="00B20AE8">
        <w:tab/>
        <w:t xml:space="preserve">Align the manufacturer declared coordinate system orientation </w:t>
      </w:r>
      <w:r w:rsidR="009C34E1" w:rsidRPr="00B20AE8">
        <w:t xml:space="preserve">(see table 4.10-1, D9.2) </w:t>
      </w:r>
      <w:r w:rsidRPr="00B20AE8">
        <w:t>of the AAS BS with the test system.</w:t>
      </w:r>
    </w:p>
    <w:p w14:paraId="487304A2" w14:textId="77777777" w:rsidR="00C25FB6" w:rsidRPr="00B20AE8" w:rsidRDefault="00C25FB6" w:rsidP="0039402F">
      <w:pPr>
        <w:pStyle w:val="B1"/>
      </w:pPr>
      <w:r w:rsidRPr="00B20AE8">
        <w:t>3)</w:t>
      </w:r>
      <w:r w:rsidRPr="00B20AE8">
        <w:tab/>
      </w:r>
      <w:r w:rsidRPr="00B20AE8">
        <w:rPr>
          <w:lang w:val="en-US"/>
        </w:rPr>
        <w:t>Orient the positioner (and BS) in order that the direction to be tested aligns with the test antenna.</w:t>
      </w:r>
    </w:p>
    <w:p w14:paraId="7F85986F" w14:textId="77777777" w:rsidR="00CC0291" w:rsidRPr="00B20AE8" w:rsidRDefault="00CC0291" w:rsidP="0039402F">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14:paraId="4335D582" w14:textId="682639BA" w:rsidR="00CC0291" w:rsidRPr="00B20AE8" w:rsidRDefault="00CC0291" w:rsidP="0039402F">
      <w:pPr>
        <w:pStyle w:val="B1"/>
      </w:pPr>
      <w:r w:rsidRPr="00B20AE8">
        <w:t>5)</w:t>
      </w:r>
      <w:r w:rsidRPr="00B20AE8">
        <w:tab/>
        <w:t xml:space="preserve">Set the base station to transmit according to the applicable test configuration in </w:t>
      </w:r>
      <w:r w:rsidR="003D3C64" w:rsidRPr="00B20AE8">
        <w:t>clause</w:t>
      </w:r>
      <w:r w:rsidR="003D3C64">
        <w:t> </w:t>
      </w:r>
      <w:r w:rsidR="003D3C64" w:rsidRPr="00B20AE8">
        <w:t>5</w:t>
      </w:r>
      <w:r w:rsidRPr="00B20AE8">
        <w:t xml:space="preserve"> using the corresponding test mode</w:t>
      </w:r>
      <w:r w:rsidR="00673E8E" w:rsidRPr="00B20AE8">
        <w:t>l(s)</w:t>
      </w:r>
      <w:r w:rsidRPr="00B20AE8">
        <w:t xml:space="preserve"> in </w:t>
      </w:r>
      <w:r w:rsidR="003D3C64">
        <w:t>clause </w:t>
      </w:r>
      <w:r w:rsidR="003D3C64" w:rsidRPr="00B20AE8">
        <w:t>4</w:t>
      </w:r>
      <w:r w:rsidRPr="00B20AE8">
        <w:t>.12</w:t>
      </w:r>
      <w:r w:rsidR="009C34E1" w:rsidRPr="00B20AE8">
        <w:t>.2</w:t>
      </w:r>
      <w:r w:rsidRPr="00B20AE8">
        <w:t>.</w:t>
      </w:r>
    </w:p>
    <w:p w14:paraId="034CA762" w14:textId="644B9647" w:rsidR="00CC0291" w:rsidRPr="00B20AE8" w:rsidRDefault="00E603E9" w:rsidP="0039402F">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 xml:space="preserve">configuration and corresponding power setting specified in </w:t>
      </w:r>
      <w:r w:rsidR="003D3C64">
        <w:t>clause </w:t>
      </w:r>
      <w:r w:rsidR="003D3C64" w:rsidRPr="00B20AE8">
        <w:t>4</w:t>
      </w:r>
      <w:r w:rsidR="00CC0291" w:rsidRPr="00B20AE8">
        <w:t>.1</w:t>
      </w:r>
      <w:r w:rsidR="009C34E1" w:rsidRPr="00B20AE8">
        <w:t>1</w:t>
      </w:r>
      <w:r w:rsidR="00CC0291" w:rsidRPr="00B20AE8">
        <w:t>.</w:t>
      </w:r>
    </w:p>
    <w:p w14:paraId="2EBE1532" w14:textId="77777777" w:rsidR="009F5684" w:rsidRPr="00B20AE8" w:rsidRDefault="009F5684" w:rsidP="0039402F">
      <w:pPr>
        <w:pStyle w:val="B1"/>
      </w:pPr>
      <w:bookmarkStart w:id="1616"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1616"/>
    <w:p w14:paraId="4D3FFAA7" w14:textId="77777777" w:rsidR="00CC0291" w:rsidRPr="00B20AE8" w:rsidRDefault="00CC0291" w:rsidP="0039402F">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14:paraId="2A7FC132" w14:textId="77777777" w:rsidR="00CC0291" w:rsidRPr="00B20AE8" w:rsidRDefault="00CC0291" w:rsidP="0039402F">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02235D8E" w14:textId="77777777" w:rsidR="00DD6845" w:rsidRPr="00B20AE8" w:rsidRDefault="00200C0D" w:rsidP="0039402F">
      <w:pPr>
        <w:pStyle w:val="B1"/>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14:paraId="21C8C184" w14:textId="77777777" w:rsidR="00CC0291" w:rsidRPr="00B20AE8" w:rsidRDefault="00CC0291" w:rsidP="00673E8E">
      <w:pPr>
        <w:pStyle w:val="Heading3"/>
        <w:rPr>
          <w:lang w:eastAsia="sv-SE"/>
        </w:rPr>
      </w:pPr>
      <w:bookmarkStart w:id="1617" w:name="_Toc21122922"/>
      <w:bookmarkStart w:id="1618" w:name="_Toc45907115"/>
      <w:bookmarkStart w:id="1619" w:name="_Toc53181219"/>
      <w:bookmarkStart w:id="1620" w:name="_Toc61117039"/>
      <w:bookmarkStart w:id="1621" w:name="_Toc67080891"/>
      <w:bookmarkStart w:id="1622" w:name="_Toc68770243"/>
      <w:bookmarkStart w:id="1623" w:name="_Toc74755306"/>
      <w:bookmarkStart w:id="1624" w:name="_Toc76506230"/>
      <w:bookmarkStart w:id="1625" w:name="_Toc83113149"/>
      <w:bookmarkStart w:id="1626" w:name="_Toc89876352"/>
      <w:bookmarkStart w:id="1627" w:name="_Toc98711252"/>
      <w:bookmarkStart w:id="1628" w:name="_Toc145097119"/>
      <w:bookmarkStart w:id="1629" w:name="_Toc161848369"/>
      <w:r w:rsidRPr="00B20AE8">
        <w:rPr>
          <w:lang w:eastAsia="sv-SE"/>
        </w:rPr>
        <w:t>6.</w:t>
      </w:r>
      <w:r w:rsidRPr="00B20AE8">
        <w:rPr>
          <w:lang w:eastAsia="zh-CN"/>
        </w:rPr>
        <w:t>2</w:t>
      </w:r>
      <w:r w:rsidRPr="00B20AE8">
        <w:rPr>
          <w:lang w:eastAsia="sv-SE"/>
        </w:rPr>
        <w:t>.5</w:t>
      </w:r>
      <w:r w:rsidRPr="00B20AE8">
        <w:rPr>
          <w:lang w:eastAsia="sv-SE"/>
        </w:rPr>
        <w:tab/>
        <w:t>Test Requirement</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2DB4AFE3" w14:textId="70123A1D" w:rsidR="00294BA1" w:rsidRPr="00B20AE8" w:rsidRDefault="00CC0291" w:rsidP="0039402F">
      <w:r w:rsidRPr="00B20AE8">
        <w:rPr>
          <w:lang w:eastAsia="zh-CN"/>
        </w:rPr>
        <w:t xml:space="preserve">For each declared conformance beam direction pair, in normal conditions, </w:t>
      </w:r>
      <w:r w:rsidR="00294BA1" w:rsidRPr="00B20AE8">
        <w:t xml:space="preserve">the EIRP measurement result in step 6 of </w:t>
      </w:r>
      <w:r w:rsidR="003D3C64">
        <w:t>clause </w:t>
      </w:r>
      <w:r w:rsidR="003D3C64" w:rsidRPr="00B20AE8">
        <w:t>6</w:t>
      </w:r>
      <w:r w:rsidR="00294BA1" w:rsidRPr="00B20AE8">
        <w:t>.2.4.2 shall for UTRA</w:t>
      </w:r>
      <w:r w:rsidR="00A54CCF" w:rsidRPr="00B20AE8">
        <w:t>,</w:t>
      </w:r>
      <w:r w:rsidR="00294BA1" w:rsidRPr="00B20AE8">
        <w:t xml:space="preserve"> E-UTRA</w:t>
      </w:r>
      <w:r w:rsidR="00A54CCF" w:rsidRPr="00B20AE8">
        <w:t xml:space="preserve"> and NR</w:t>
      </w:r>
      <w:r w:rsidR="00294BA1" w:rsidRPr="00B20AE8">
        <w:t xml:space="preserve"> remain:</w:t>
      </w:r>
    </w:p>
    <w:p w14:paraId="07CC5429" w14:textId="22DDCE2A" w:rsidR="00294BA1" w:rsidRPr="00B20AE8" w:rsidRDefault="00E603E9" w:rsidP="0039402F">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for carrier frequency f</w:t>
      </w:r>
      <w:r w:rsidR="003D3C64">
        <w:rPr>
          <w:rFonts w:cs="v4.2.0"/>
        </w:rPr>
        <w:t xml:space="preserve"> </w:t>
      </w:r>
      <w:r w:rsidR="00294BA1" w:rsidRPr="00B20AE8">
        <w:rPr>
          <w:rFonts w:cs="Arial"/>
        </w:rPr>
        <w:t>≤</w:t>
      </w:r>
      <w:r w:rsidRPr="00B20AE8">
        <w:rPr>
          <w:rFonts w:cs="v4.2.0"/>
        </w:rPr>
        <w:t> 3.0 GHz;</w:t>
      </w:r>
    </w:p>
    <w:p w14:paraId="44C56151" w14:textId="77777777" w:rsidR="00294BA1" w:rsidRPr="00B20AE8" w:rsidRDefault="00E603E9" w:rsidP="0039402F">
      <w:pPr>
        <w:pStyle w:val="B1"/>
      </w:pPr>
      <w:r w:rsidRPr="00B20AE8">
        <w:t>-</w:t>
      </w:r>
      <w:r w:rsidRPr="00B20AE8">
        <w:tab/>
      </w:r>
      <w:r w:rsidR="00294BA1" w:rsidRPr="00B20AE8">
        <w:t>within +3.</w:t>
      </w:r>
      <w:r w:rsidR="00F12A25" w:rsidRPr="00B20AE8">
        <w:t>5 </w:t>
      </w:r>
      <w:r w:rsidR="00294BA1" w:rsidRPr="00B20AE8">
        <w:t>dB and –3.</w:t>
      </w:r>
      <w:r w:rsidR="00F12A25" w:rsidRPr="00B20AE8">
        <w:t>5 </w:t>
      </w:r>
      <w:r w:rsidR="00294BA1" w:rsidRPr="00B20AE8">
        <w:t xml:space="preserve">dB of the manufacturer's </w:t>
      </w:r>
      <w:r w:rsidR="00294BA1" w:rsidRPr="00B20AE8">
        <w:rPr>
          <w:lang w:eastAsia="zh-CN"/>
        </w:rPr>
        <w:t xml:space="preserve">declared rated beam EIRP value </w:t>
      </w:r>
      <w:r w:rsidRPr="00B20AE8">
        <w:t>for carrier frequency 3.0 </w:t>
      </w:r>
      <w:r w:rsidR="00294BA1" w:rsidRPr="00B20AE8">
        <w:t xml:space="preserve">GHz &lt; f </w:t>
      </w:r>
      <w:r w:rsidR="00294BA1" w:rsidRPr="00B20AE8">
        <w:rPr>
          <w:rFonts w:cs="Arial"/>
        </w:rPr>
        <w:t>≤</w:t>
      </w:r>
      <w:r w:rsidRPr="00B20AE8">
        <w:t xml:space="preserve"> 4.2 GHz.</w:t>
      </w:r>
    </w:p>
    <w:p w14:paraId="633331A5" w14:textId="3051A844" w:rsidR="00200C0D" w:rsidRPr="00B20AE8" w:rsidRDefault="00200C0D" w:rsidP="0039402F">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 xml:space="preserve">of </w:t>
      </w:r>
      <w:r w:rsidR="003D3C64">
        <w:t>clause </w:t>
      </w:r>
      <w:r w:rsidR="003D3C64" w:rsidRPr="00B20AE8">
        <w:t>6</w:t>
      </w:r>
      <w:r w:rsidRPr="00B20AE8">
        <w:t>.2.4.2 shall be:</w:t>
      </w:r>
    </w:p>
    <w:p w14:paraId="3E04833F" w14:textId="186FC5E8" w:rsidR="00200C0D" w:rsidRPr="00B20AE8" w:rsidRDefault="00200C0D" w:rsidP="0039402F">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4E2BEED6" w14:textId="77777777" w:rsidR="00200C0D" w:rsidRPr="00B20AE8" w:rsidRDefault="00200C0D" w:rsidP="0039402F">
      <w:pPr>
        <w:pStyle w:val="B1"/>
      </w:pPr>
      <w:r w:rsidRPr="00B20AE8">
        <w:t>-</w:t>
      </w:r>
      <w:r w:rsidRPr="00B20AE8">
        <w:tab/>
        <w:t>within +</w:t>
      </w:r>
      <w:r w:rsidR="00F12A25" w:rsidRPr="00B20AE8">
        <w:t>5.3</w:t>
      </w:r>
      <w:r w:rsidRPr="00B20AE8">
        <w:t xml:space="preserve"> dB and –</w:t>
      </w:r>
      <w:r w:rsidR="00F12A25" w:rsidRPr="00B20AE8">
        <w:t>5.3</w:t>
      </w:r>
      <w:r w:rsidRPr="00B20AE8">
        <w:t xml:space="preserve"> dB of the manufacturer's </w:t>
      </w:r>
      <w:r w:rsidRPr="00B20AE8">
        <w:rPr>
          <w:lang w:eastAsia="zh-CN"/>
        </w:rPr>
        <w:t xml:space="preserve">declared rated beam EIRP value </w:t>
      </w:r>
      <w:r w:rsidRPr="00B20AE8">
        <w:t xml:space="preserve">for carrier frequency 3.0 GHz &lt; f </w:t>
      </w:r>
      <w:r w:rsidRPr="00B20AE8">
        <w:rPr>
          <w:rFonts w:cs="Arial"/>
        </w:rPr>
        <w:t>≤</w:t>
      </w:r>
      <w:r w:rsidRPr="00B20AE8">
        <w:t xml:space="preserve"> 4.2 GHz.</w:t>
      </w:r>
    </w:p>
    <w:p w14:paraId="0676779D" w14:textId="77777777" w:rsidR="00C33A48" w:rsidRPr="00B20AE8" w:rsidRDefault="00C33A48" w:rsidP="00C33A48">
      <w:pPr>
        <w:pStyle w:val="Heading2"/>
      </w:pPr>
      <w:bookmarkStart w:id="1630" w:name="_Toc21122923"/>
      <w:bookmarkStart w:id="1631" w:name="_Toc45907116"/>
      <w:bookmarkStart w:id="1632" w:name="_Toc53181220"/>
      <w:bookmarkStart w:id="1633" w:name="_Toc61117040"/>
      <w:bookmarkStart w:id="1634" w:name="_Toc67080892"/>
      <w:bookmarkStart w:id="1635" w:name="_Toc68770244"/>
      <w:bookmarkStart w:id="1636" w:name="_Toc74755307"/>
      <w:bookmarkStart w:id="1637" w:name="_Toc76506231"/>
      <w:bookmarkStart w:id="1638" w:name="_Toc83113150"/>
      <w:bookmarkStart w:id="1639" w:name="_Toc89876353"/>
      <w:bookmarkStart w:id="1640" w:name="_Toc98711253"/>
      <w:bookmarkStart w:id="1641" w:name="_Toc145097120"/>
      <w:bookmarkStart w:id="1642" w:name="_Toc161848370"/>
      <w:r w:rsidRPr="00B20AE8">
        <w:t>6.3</w:t>
      </w:r>
      <w:r w:rsidRPr="00B20AE8">
        <w:tab/>
        <w:t>OTA Base Station output power</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09D77CC8" w14:textId="77777777" w:rsidR="00C33A48" w:rsidRPr="00B20AE8" w:rsidRDefault="00C33A48" w:rsidP="00C33A48">
      <w:pPr>
        <w:pStyle w:val="Heading3"/>
      </w:pPr>
      <w:bookmarkStart w:id="1643" w:name="_Toc21122924"/>
      <w:bookmarkStart w:id="1644" w:name="_Toc45907117"/>
      <w:bookmarkStart w:id="1645" w:name="_Toc53181221"/>
      <w:bookmarkStart w:id="1646" w:name="_Toc61117041"/>
      <w:bookmarkStart w:id="1647" w:name="_Toc67080893"/>
      <w:bookmarkStart w:id="1648" w:name="_Toc68770245"/>
      <w:bookmarkStart w:id="1649" w:name="_Toc74755308"/>
      <w:bookmarkStart w:id="1650" w:name="_Toc76506232"/>
      <w:bookmarkStart w:id="1651" w:name="_Toc83113151"/>
      <w:bookmarkStart w:id="1652" w:name="_Toc89876354"/>
      <w:bookmarkStart w:id="1653" w:name="_Toc98711254"/>
      <w:bookmarkStart w:id="1654" w:name="_Toc145097121"/>
      <w:bookmarkStart w:id="1655" w:name="_Toc161848371"/>
      <w:r w:rsidRPr="00B20AE8">
        <w:t>6.3.1</w:t>
      </w:r>
      <w:r w:rsidRPr="00B20AE8">
        <w:tab/>
        <w:t>General</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2ADAC7B8" w14:textId="77777777" w:rsidR="00C33A48" w:rsidRPr="00B20AE8" w:rsidRDefault="00C33A48" w:rsidP="0039402F">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14:paraId="262CA720" w14:textId="77777777" w:rsidR="00C33A48" w:rsidRPr="00B20AE8" w:rsidRDefault="00C33A48" w:rsidP="00C33A48">
      <w:pPr>
        <w:pStyle w:val="Heading3"/>
      </w:pPr>
      <w:bookmarkStart w:id="1656" w:name="_Toc21122925"/>
      <w:bookmarkStart w:id="1657" w:name="_Toc45907118"/>
      <w:bookmarkStart w:id="1658" w:name="_Toc53181222"/>
      <w:bookmarkStart w:id="1659" w:name="_Toc61117042"/>
      <w:bookmarkStart w:id="1660" w:name="_Toc67080894"/>
      <w:bookmarkStart w:id="1661" w:name="_Toc68770246"/>
      <w:bookmarkStart w:id="1662" w:name="_Toc74755309"/>
      <w:bookmarkStart w:id="1663" w:name="_Toc76506233"/>
      <w:bookmarkStart w:id="1664" w:name="_Toc83113152"/>
      <w:bookmarkStart w:id="1665" w:name="_Toc89876355"/>
      <w:bookmarkStart w:id="1666" w:name="_Toc98711255"/>
      <w:bookmarkStart w:id="1667" w:name="_Toc145097122"/>
      <w:bookmarkStart w:id="1668" w:name="_Toc161848372"/>
      <w:r w:rsidRPr="00B20AE8">
        <w:t>6.3.2</w:t>
      </w:r>
      <w:r w:rsidRPr="00B20AE8">
        <w:tab/>
        <w:t>OTA Maximum output power</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1A1442D4" w14:textId="77777777" w:rsidR="00C33A48" w:rsidRPr="00B20AE8" w:rsidRDefault="00C33A48" w:rsidP="00C33A48">
      <w:pPr>
        <w:pStyle w:val="Heading4"/>
        <w:rPr>
          <w:lang w:eastAsia="sv-SE"/>
        </w:rPr>
      </w:pPr>
      <w:bookmarkStart w:id="1669" w:name="_Toc21122926"/>
      <w:bookmarkStart w:id="1670" w:name="_Toc45907119"/>
      <w:bookmarkStart w:id="1671" w:name="_Toc53181223"/>
      <w:bookmarkStart w:id="1672" w:name="_Toc61117043"/>
      <w:bookmarkStart w:id="1673" w:name="_Toc67080895"/>
      <w:bookmarkStart w:id="1674" w:name="_Toc68770247"/>
      <w:bookmarkStart w:id="1675" w:name="_Toc74755310"/>
      <w:bookmarkStart w:id="1676" w:name="_Toc76506234"/>
      <w:bookmarkStart w:id="1677" w:name="_Toc83113153"/>
      <w:bookmarkStart w:id="1678" w:name="_Toc89876356"/>
      <w:bookmarkStart w:id="1679" w:name="_Toc98711256"/>
      <w:bookmarkStart w:id="1680" w:name="_Toc145097123"/>
      <w:bookmarkStart w:id="1681" w:name="_Toc161848373"/>
      <w:r w:rsidRPr="00B20AE8">
        <w:rPr>
          <w:lang w:eastAsia="sv-SE"/>
        </w:rPr>
        <w:t>6.3.2.1</w:t>
      </w:r>
      <w:r w:rsidRPr="00B20AE8">
        <w:rPr>
          <w:lang w:eastAsia="sv-SE"/>
        </w:rPr>
        <w:tab/>
        <w:t>Definition and applicability</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16548E71" w14:textId="77777777" w:rsidR="00C33A48" w:rsidRPr="00B20AE8" w:rsidRDefault="00C33A48" w:rsidP="0039402F">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14:paraId="44E94D35" w14:textId="77777777" w:rsidR="00C33A48" w:rsidRPr="00B20AE8" w:rsidRDefault="00C33A48" w:rsidP="0039402F">
      <w:pPr>
        <w:pStyle w:val="TH"/>
        <w:rPr>
          <w:lang w:eastAsia="ko-KR"/>
        </w:rPr>
      </w:pPr>
      <w:r w:rsidRPr="00B20AE8">
        <w:rPr>
          <w:lang w:eastAsia="ko-KR"/>
        </w:rPr>
        <w:t>Table 6.3</w:t>
      </w:r>
      <w:r w:rsidRPr="00B20AE8">
        <w:rPr>
          <w:lang w:eastAsia="zh-CN"/>
        </w:rPr>
        <w:t>.2.1-1</w:t>
      </w:r>
      <w:r w:rsidRPr="00B20AE8">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5C704633"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4543C105" w14:textId="77777777" w:rsidR="00C33A48" w:rsidRPr="00B20AE8" w:rsidRDefault="00C33A48" w:rsidP="0039402F">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5350C3B1" w14:textId="6983A4A1" w:rsidR="00C33A48" w:rsidRPr="00B20AE8" w:rsidRDefault="00C33A48" w:rsidP="0039402F">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09096810"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A41F7C1" w14:textId="77777777" w:rsidR="00C33A48" w:rsidRPr="00B20AE8" w:rsidRDefault="00C33A48" w:rsidP="0039402F">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2FCA902A" w14:textId="77777777" w:rsidR="00C33A48" w:rsidRPr="00B20AE8" w:rsidRDefault="00C33A48" w:rsidP="0039402F">
            <w:pPr>
              <w:pStyle w:val="TAC"/>
            </w:pPr>
            <w:r w:rsidRPr="00B20AE8">
              <w:t>(NOTE)</w:t>
            </w:r>
          </w:p>
        </w:tc>
      </w:tr>
      <w:tr w:rsidR="004F339F" w:rsidRPr="00B20AE8" w14:paraId="589489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48E9E842" w14:textId="77777777" w:rsidR="00C33A48" w:rsidRPr="00B20AE8" w:rsidRDefault="00C33A48" w:rsidP="0039402F">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507FF987" w14:textId="77777777" w:rsidR="00C33A48" w:rsidRPr="00B20AE8" w:rsidRDefault="00C33A48" w:rsidP="0039402F">
            <w:pPr>
              <w:pStyle w:val="TAC"/>
            </w:pPr>
            <w:r w:rsidRPr="00B20AE8">
              <w:t>≤ 44 dBm</w:t>
            </w:r>
          </w:p>
        </w:tc>
      </w:tr>
      <w:tr w:rsidR="004F339F" w:rsidRPr="00B20AE8" w14:paraId="56C62C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57794E7" w14:textId="77777777" w:rsidR="00C33A48" w:rsidRPr="00B20AE8" w:rsidRDefault="00C33A48" w:rsidP="0039402F">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67983F6D" w14:textId="77777777" w:rsidR="00C33A48" w:rsidRPr="00B20AE8" w:rsidRDefault="00C33A48" w:rsidP="0039402F">
            <w:pPr>
              <w:pStyle w:val="TAC"/>
            </w:pPr>
            <w:r w:rsidRPr="00B20AE8">
              <w:t>≤ 30 dBm</w:t>
            </w:r>
          </w:p>
        </w:tc>
      </w:tr>
      <w:tr w:rsidR="00C33A48" w:rsidRPr="00B20AE8" w14:paraId="45575053"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0BB1F6D7" w14:textId="06FBE1B4" w:rsidR="00C33A48" w:rsidRPr="00B20AE8" w:rsidRDefault="00C33A48" w:rsidP="0039402F">
            <w:pPr>
              <w:pStyle w:val="TAN"/>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1B15F29" w14:textId="77777777" w:rsidR="00C33A48" w:rsidRPr="00B20AE8" w:rsidRDefault="00C33A48" w:rsidP="0039402F"/>
    <w:p w14:paraId="4C9C8E05" w14:textId="77777777" w:rsidR="00C33A48" w:rsidRPr="00B20AE8" w:rsidRDefault="00C33A48" w:rsidP="0039402F">
      <w:pPr>
        <w:pStyle w:val="TH"/>
        <w:rPr>
          <w:lang w:eastAsia="ko-KR"/>
        </w:rPr>
      </w:pPr>
      <w:r w:rsidRPr="00B20AE8">
        <w:rPr>
          <w:lang w:eastAsia="ko-KR"/>
        </w:rPr>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756E0586"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D0145C3" w14:textId="77777777" w:rsidR="00C33A48" w:rsidRPr="00B20AE8" w:rsidRDefault="00C33A48" w:rsidP="0039402F">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24DE0B8E" w14:textId="4661AD90" w:rsidR="00C33A48" w:rsidRPr="00B20AE8" w:rsidRDefault="00C33A48" w:rsidP="0039402F">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607E6C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8D6D5B3" w14:textId="77777777" w:rsidR="00C33A48" w:rsidRPr="00B20AE8" w:rsidRDefault="00C33A48" w:rsidP="0039402F">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4D0FCC9" w14:textId="77777777" w:rsidR="00C33A48" w:rsidRPr="00B20AE8" w:rsidRDefault="00C33A48" w:rsidP="0039402F">
            <w:pPr>
              <w:pStyle w:val="TAC"/>
            </w:pPr>
            <w:r w:rsidRPr="00B20AE8">
              <w:t>(NOTE)</w:t>
            </w:r>
          </w:p>
        </w:tc>
      </w:tr>
      <w:tr w:rsidR="004F339F" w:rsidRPr="00B20AE8" w14:paraId="3F1522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6D21071B" w14:textId="77777777" w:rsidR="00C33A48" w:rsidRPr="00B20AE8" w:rsidRDefault="00C33A48" w:rsidP="0039402F">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271A82B5" w14:textId="77777777" w:rsidR="00C33A48" w:rsidRPr="00B20AE8" w:rsidRDefault="00C33A48" w:rsidP="0039402F">
            <w:pPr>
              <w:pStyle w:val="TAC"/>
            </w:pPr>
            <w:r w:rsidRPr="00B20AE8">
              <w:t>≤ 47 dBm</w:t>
            </w:r>
          </w:p>
        </w:tc>
      </w:tr>
      <w:tr w:rsidR="004F339F" w:rsidRPr="00B20AE8" w14:paraId="6567D026"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28E53CDC" w14:textId="77777777" w:rsidR="00C33A48" w:rsidRPr="00B20AE8" w:rsidRDefault="00C33A48" w:rsidP="0039402F">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7D5C9FB5" w14:textId="77777777" w:rsidR="00C33A48" w:rsidRPr="00B20AE8" w:rsidRDefault="00C33A48" w:rsidP="0039402F">
            <w:pPr>
              <w:pStyle w:val="TAC"/>
            </w:pPr>
            <w:r w:rsidRPr="00B20AE8">
              <w:t>≤ 33 dBm</w:t>
            </w:r>
          </w:p>
        </w:tc>
      </w:tr>
      <w:tr w:rsidR="00C33A48" w:rsidRPr="00B20AE8" w14:paraId="25B5CDAF"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5AA92323" w14:textId="56A348B6" w:rsidR="00C33A48" w:rsidRPr="00B20AE8" w:rsidRDefault="00C33A48" w:rsidP="0039402F">
            <w:pPr>
              <w:pStyle w:val="TAN"/>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AA06F7E" w14:textId="77777777" w:rsidR="00C33A48" w:rsidRPr="00B20AE8" w:rsidRDefault="00C33A48" w:rsidP="0039402F">
      <w:pPr>
        <w:rPr>
          <w:lang w:eastAsia="sv-SE"/>
        </w:rPr>
      </w:pPr>
    </w:p>
    <w:p w14:paraId="07E2021A" w14:textId="77777777" w:rsidR="00C33A48" w:rsidRPr="00B20AE8" w:rsidRDefault="00C33A48" w:rsidP="00C33A48">
      <w:pPr>
        <w:pStyle w:val="Heading4"/>
        <w:rPr>
          <w:lang w:eastAsia="sv-SE"/>
        </w:rPr>
      </w:pPr>
      <w:bookmarkStart w:id="1682" w:name="_Toc21122927"/>
      <w:bookmarkStart w:id="1683" w:name="_Toc45907120"/>
      <w:bookmarkStart w:id="1684" w:name="_Toc53181224"/>
      <w:bookmarkStart w:id="1685" w:name="_Toc61117044"/>
      <w:bookmarkStart w:id="1686" w:name="_Toc67080896"/>
      <w:bookmarkStart w:id="1687" w:name="_Toc68770248"/>
      <w:bookmarkStart w:id="1688" w:name="_Toc74755311"/>
      <w:bookmarkStart w:id="1689" w:name="_Toc76506235"/>
      <w:bookmarkStart w:id="1690" w:name="_Toc83113154"/>
      <w:bookmarkStart w:id="1691" w:name="_Toc89876357"/>
      <w:bookmarkStart w:id="1692" w:name="_Toc98711257"/>
      <w:bookmarkStart w:id="1693" w:name="_Toc145097124"/>
      <w:bookmarkStart w:id="1694" w:name="_Toc161848374"/>
      <w:r w:rsidRPr="00B20AE8">
        <w:rPr>
          <w:lang w:eastAsia="sv-SE"/>
        </w:rPr>
        <w:t>6.3.2.2</w:t>
      </w:r>
      <w:r w:rsidRPr="00B20AE8">
        <w:rPr>
          <w:lang w:eastAsia="sv-SE"/>
        </w:rPr>
        <w:tab/>
        <w:t>Minimum Requirement</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0477644F" w14:textId="31BBDEFF"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defined i</w:t>
      </w:r>
      <w:r w:rsidRPr="00B20AE8">
        <w:t xml:space="preserve">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.3.2.2.</w:t>
      </w:r>
    </w:p>
    <w:p w14:paraId="734FDB66" w14:textId="157676DF" w:rsidR="00C33A48" w:rsidRPr="00B20AE8" w:rsidRDefault="00C33A48" w:rsidP="0039402F">
      <w:r w:rsidRPr="00B20AE8">
        <w:t xml:space="preserve">For AAS BS </w:t>
      </w:r>
      <w:r w:rsidR="00103091" w:rsidRPr="00B20AE8">
        <w:t xml:space="preserve">in </w:t>
      </w:r>
      <w:r w:rsidR="002B1A53"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.3.2.3.</w:t>
      </w:r>
    </w:p>
    <w:p w14:paraId="59A0DACE" w14:textId="4A25641F" w:rsidR="00C33A48" w:rsidRPr="00B20AE8" w:rsidRDefault="00C33A48" w:rsidP="0039402F">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.3.2.4.</w:t>
      </w:r>
    </w:p>
    <w:p w14:paraId="0AF6E954" w14:textId="77777777" w:rsidR="00C33A48" w:rsidRPr="00B20AE8" w:rsidRDefault="00C33A48" w:rsidP="00C33A48">
      <w:pPr>
        <w:pStyle w:val="Heading4"/>
        <w:rPr>
          <w:lang w:eastAsia="sv-SE"/>
        </w:rPr>
      </w:pPr>
      <w:bookmarkStart w:id="1695" w:name="_Toc21122928"/>
      <w:bookmarkStart w:id="1696" w:name="_Toc45907121"/>
      <w:bookmarkStart w:id="1697" w:name="_Toc53181225"/>
      <w:bookmarkStart w:id="1698" w:name="_Toc61117045"/>
      <w:bookmarkStart w:id="1699" w:name="_Toc67080897"/>
      <w:bookmarkStart w:id="1700" w:name="_Toc68770249"/>
      <w:bookmarkStart w:id="1701" w:name="_Toc74755312"/>
      <w:bookmarkStart w:id="1702" w:name="_Toc76506236"/>
      <w:bookmarkStart w:id="1703" w:name="_Toc83113155"/>
      <w:bookmarkStart w:id="1704" w:name="_Toc89876358"/>
      <w:bookmarkStart w:id="1705" w:name="_Toc98711258"/>
      <w:bookmarkStart w:id="1706" w:name="_Toc145097125"/>
      <w:bookmarkStart w:id="1707" w:name="_Toc161848375"/>
      <w:r w:rsidRPr="00B20AE8">
        <w:rPr>
          <w:lang w:eastAsia="sv-SE"/>
        </w:rPr>
        <w:t>6.3.2.3</w:t>
      </w:r>
      <w:r w:rsidRPr="00B20AE8">
        <w:rPr>
          <w:lang w:eastAsia="sv-SE"/>
        </w:rPr>
        <w:tab/>
        <w:t>Test purpose</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3D6202D9" w14:textId="3A2A3F46" w:rsidR="00C33A48" w:rsidRPr="00B20AE8" w:rsidRDefault="00C33A48" w:rsidP="0039402F">
      <w:r w:rsidRPr="00B20AE8">
        <w:t xml:space="preserve">The test purpose is to verify the accuracy of the </w:t>
      </w:r>
      <w:r w:rsidRPr="00B20AE8">
        <w:rPr>
          <w:i/>
        </w:rPr>
        <w:t>maximum carrier TRP</w:t>
      </w:r>
      <w:r w:rsidRPr="00B20AE8">
        <w:t xml:space="preserve"> (P</w:t>
      </w:r>
      <w:r w:rsidRPr="00B20AE8">
        <w:rPr>
          <w:vertAlign w:val="subscript"/>
        </w:rPr>
        <w:t>max,c,TRP</w:t>
      </w:r>
      <w:r w:rsidRPr="00B20AE8">
        <w:t xml:space="preserve">) across the frequency range for all </w:t>
      </w:r>
      <w:r w:rsidRPr="00B20AE8">
        <w:rPr>
          <w:i/>
        </w:rPr>
        <w:t>RIBs</w:t>
      </w:r>
      <w:r w:rsidR="003D3C64">
        <w:t xml:space="preserve"> </w:t>
      </w:r>
      <w:r w:rsidRPr="00B20AE8">
        <w:t>in the AAS BS.</w:t>
      </w:r>
    </w:p>
    <w:p w14:paraId="741415AC" w14:textId="77777777" w:rsidR="00C33A48" w:rsidRPr="00B20AE8" w:rsidRDefault="00C33A48" w:rsidP="00C33A48">
      <w:pPr>
        <w:pStyle w:val="Heading4"/>
        <w:rPr>
          <w:lang w:eastAsia="sv-SE"/>
        </w:rPr>
      </w:pPr>
      <w:bookmarkStart w:id="1708" w:name="_Toc21122929"/>
      <w:bookmarkStart w:id="1709" w:name="_Toc45907122"/>
      <w:bookmarkStart w:id="1710" w:name="_Toc53181226"/>
      <w:bookmarkStart w:id="1711" w:name="_Toc61117046"/>
      <w:bookmarkStart w:id="1712" w:name="_Toc67080898"/>
      <w:bookmarkStart w:id="1713" w:name="_Toc68770250"/>
      <w:bookmarkStart w:id="1714" w:name="_Toc74755313"/>
      <w:bookmarkStart w:id="1715" w:name="_Toc76506237"/>
      <w:bookmarkStart w:id="1716" w:name="_Toc83113156"/>
      <w:bookmarkStart w:id="1717" w:name="_Toc89876359"/>
      <w:bookmarkStart w:id="1718" w:name="_Toc98711259"/>
      <w:bookmarkStart w:id="1719" w:name="_Toc145097126"/>
      <w:bookmarkStart w:id="1720" w:name="_Toc161848376"/>
      <w:r w:rsidRPr="00B20AE8">
        <w:rPr>
          <w:lang w:eastAsia="sv-SE"/>
        </w:rPr>
        <w:t>6.</w:t>
      </w:r>
      <w:r w:rsidRPr="00B20AE8">
        <w:rPr>
          <w:lang w:eastAsia="zh-CN"/>
        </w:rPr>
        <w:t>3.2.</w:t>
      </w:r>
      <w:r w:rsidRPr="00B20AE8">
        <w:rPr>
          <w:lang w:eastAsia="sv-SE"/>
        </w:rPr>
        <w:t>4</w:t>
      </w:r>
      <w:r w:rsidRPr="00B20AE8">
        <w:rPr>
          <w:lang w:eastAsia="sv-SE"/>
        </w:rPr>
        <w:tab/>
        <w:t>Method of test</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1905554" w14:textId="77777777" w:rsidR="00C33A48" w:rsidRPr="00B20AE8" w:rsidRDefault="00C33A48" w:rsidP="00C33A48">
      <w:pPr>
        <w:pStyle w:val="Heading5"/>
        <w:rPr>
          <w:lang w:eastAsia="sv-SE"/>
        </w:rPr>
      </w:pPr>
      <w:bookmarkStart w:id="1721" w:name="_Toc21122930"/>
      <w:bookmarkStart w:id="1722" w:name="_Toc45907123"/>
      <w:bookmarkStart w:id="1723" w:name="_Toc53181227"/>
      <w:bookmarkStart w:id="1724" w:name="_Toc61117047"/>
      <w:bookmarkStart w:id="1725" w:name="_Toc67080899"/>
      <w:bookmarkStart w:id="1726" w:name="_Toc68770251"/>
      <w:bookmarkStart w:id="1727" w:name="_Toc74755314"/>
      <w:bookmarkStart w:id="1728" w:name="_Toc76506238"/>
      <w:bookmarkStart w:id="1729" w:name="_Toc83113157"/>
      <w:bookmarkStart w:id="1730" w:name="_Toc89876360"/>
      <w:bookmarkStart w:id="1731" w:name="_Toc98711260"/>
      <w:bookmarkStart w:id="1732" w:name="_Toc145097127"/>
      <w:bookmarkStart w:id="1733" w:name="_Toc161848377"/>
      <w:r w:rsidRPr="00B20AE8">
        <w:rPr>
          <w:lang w:eastAsia="sv-SE"/>
        </w:rPr>
        <w:t>6.3.2.4.1</w:t>
      </w:r>
      <w:r w:rsidRPr="00B20AE8">
        <w:rPr>
          <w:lang w:eastAsia="sv-SE"/>
        </w:rPr>
        <w:tab/>
        <w:t>Initial conditions</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59265C71" w14:textId="77777777" w:rsidR="00C33A48" w:rsidRPr="00B20AE8" w:rsidRDefault="00C33A48" w:rsidP="0039402F">
      <w:r w:rsidRPr="00B20AE8">
        <w:t xml:space="preserve">Test environment: Normal; see </w:t>
      </w:r>
      <w:r w:rsidR="00E02591" w:rsidRPr="00B20AE8">
        <w:t>annex</w:t>
      </w:r>
      <w:r w:rsidRPr="00B20AE8">
        <w:t xml:space="preserve"> G.2.</w:t>
      </w:r>
    </w:p>
    <w:p w14:paraId="2FB54E97" w14:textId="257979BD" w:rsidR="00C33A48" w:rsidRPr="00B20AE8" w:rsidRDefault="00C33A48" w:rsidP="0039402F">
      <w:pPr>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5994D424" w14:textId="7219F4CB" w:rsidR="00C33A48" w:rsidRPr="00B20AE8" w:rsidRDefault="00C33A48" w:rsidP="0039402F">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B4863" w14:textId="3EF4C5A6" w:rsidR="00C33A48" w:rsidRPr="00B20AE8" w:rsidRDefault="00672D84" w:rsidP="0039402F">
      <w:r w:rsidRPr="00B20AE8">
        <w:t>As the requirement is TRP the beam pattern(s) may be set up to optimise the TRP measurement procedure (see annex F).</w:t>
      </w:r>
    </w:p>
    <w:p w14:paraId="0934D99B" w14:textId="77777777" w:rsidR="00FD6C22" w:rsidRPr="00B20AE8" w:rsidRDefault="00FD6C22" w:rsidP="00F437E4">
      <w:pPr>
        <w:pStyle w:val="Heading7"/>
        <w:rPr>
          <w:lang w:eastAsia="sv-SE"/>
        </w:rPr>
      </w:pPr>
      <w:bookmarkStart w:id="1734" w:name="_Toc21122931"/>
      <w:bookmarkStart w:id="1735" w:name="_Toc45907124"/>
      <w:bookmarkStart w:id="1736" w:name="_Toc53181228"/>
      <w:bookmarkStart w:id="1737" w:name="_Toc61117048"/>
      <w:bookmarkStart w:id="1738" w:name="_Toc67080900"/>
      <w:bookmarkStart w:id="1739" w:name="_Toc68770252"/>
      <w:bookmarkStart w:id="1740" w:name="_Toc74755315"/>
      <w:bookmarkStart w:id="1741" w:name="_Toc76506239"/>
      <w:bookmarkStart w:id="1742" w:name="_Toc83113158"/>
      <w:bookmarkStart w:id="1743" w:name="_Toc89876361"/>
      <w:bookmarkStart w:id="1744" w:name="_Toc98711261"/>
      <w:bookmarkStart w:id="1745" w:name="_Toc145097128"/>
      <w:bookmarkStart w:id="1746" w:name="_Toc161848378"/>
      <w:r w:rsidRPr="00B20AE8">
        <w:rPr>
          <w:lang w:eastAsia="sv-SE"/>
        </w:rPr>
        <w:t>6.3.2.4.2</w:t>
      </w:r>
      <w:r w:rsidRPr="00B20AE8">
        <w:rPr>
          <w:lang w:eastAsia="sv-SE"/>
        </w:rPr>
        <w:tab/>
        <w:t>Procedure</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4B8CC867" w14:textId="5C259AD5" w:rsidR="00FD6C22" w:rsidRPr="00B20AE8" w:rsidRDefault="00672D84" w:rsidP="0039402F">
      <w:pPr>
        <w:rPr>
          <w:lang w:eastAsia="sv-SE"/>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4, 5, and 7.</w:t>
      </w:r>
      <w:r w:rsidRPr="00936DC8">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72F100FD" w14:textId="77777777" w:rsidR="00C33A48" w:rsidRPr="00B20AE8" w:rsidRDefault="00C33A48" w:rsidP="0039402F">
      <w:pPr>
        <w:pStyle w:val="B1"/>
      </w:pPr>
      <w:r w:rsidRPr="00B20AE8">
        <w:t>1)</w:t>
      </w:r>
      <w:r w:rsidRPr="00B20AE8">
        <w:tab/>
        <w:t>Place the AAS BS at the positioner.</w:t>
      </w:r>
    </w:p>
    <w:p w14:paraId="22BFE77E"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372090BC" w14:textId="77777777" w:rsidR="00C33A48" w:rsidRPr="00B20AE8" w:rsidRDefault="00A92864" w:rsidP="0039402F">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14:paraId="775D4C78" w14:textId="18079BCF" w:rsidR="00C33A48" w:rsidRPr="00B20AE8" w:rsidRDefault="00C33A48" w:rsidP="0039402F">
      <w:pPr>
        <w:pStyle w:val="B1"/>
      </w:pPr>
      <w:r w:rsidRPr="00B20AE8">
        <w:t>4)</w:t>
      </w:r>
      <w:r w:rsidRPr="00B20AE8">
        <w:tab/>
        <w:t xml:space="preserve">Set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p>
    <w:p w14:paraId="514B7F12" w14:textId="4EAB3CB7" w:rsidR="00C33A48" w:rsidRPr="00B20AE8" w:rsidRDefault="00C33A48" w:rsidP="0039402F">
      <w:pPr>
        <w:pStyle w:val="B1"/>
      </w:pPr>
      <w:r w:rsidRPr="00B20AE8">
        <w:tab/>
        <w:t xml:space="preserve">In addition, 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5856A988" w14:textId="77777777" w:rsidR="00C25FB6" w:rsidRPr="00B20AE8" w:rsidRDefault="00C25FB6" w:rsidP="0039402F">
      <w:pPr>
        <w:pStyle w:val="B1"/>
      </w:pPr>
      <w:r w:rsidRPr="00B20AE8">
        <w:t>5)</w:t>
      </w:r>
      <w:r w:rsidRPr="00B20AE8">
        <w:tab/>
        <w:t>Orient the positioner (and BS) in order that the direction to be tested aligns with the test antenna such that measurements to determine TRP can be performed (see annex F).</w:t>
      </w:r>
    </w:p>
    <w:p w14:paraId="0FB2B800" w14:textId="77777777" w:rsidR="0075751F" w:rsidRDefault="009F5684" w:rsidP="0039402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14:paraId="56499990" w14:textId="77777777" w:rsidR="00FD6C22" w:rsidRPr="00B20AE8" w:rsidRDefault="0075751F" w:rsidP="0039402F">
      <w:pPr>
        <w:pStyle w:val="B20"/>
      </w:pPr>
      <w:r>
        <w:t>If the test chamber is a reverberation chamber measure TRP directly.</w:t>
      </w:r>
    </w:p>
    <w:p w14:paraId="609500AD" w14:textId="77777777" w:rsidR="00C33A48" w:rsidRPr="00B20AE8" w:rsidRDefault="00C33A48" w:rsidP="0039402F">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14:paraId="4F47E51B" w14:textId="77777777" w:rsidR="00C33A48" w:rsidRPr="00B20AE8" w:rsidRDefault="00C33A48" w:rsidP="0039402F">
      <w:pPr>
        <w:pStyle w:val="B1"/>
      </w:pPr>
      <w:r w:rsidRPr="00B20AE8">
        <w:t>8)</w:t>
      </w:r>
      <w:r w:rsidRPr="00B20AE8">
        <w:tab/>
        <w:t>Calculate TRP using the</w:t>
      </w:r>
      <w:r w:rsidR="008B545A" w:rsidRPr="00B20AE8">
        <w:t xml:space="preserve"> </w:t>
      </w:r>
      <w:r w:rsidRPr="00B20AE8">
        <w:t>power measurements.</w:t>
      </w:r>
    </w:p>
    <w:p w14:paraId="142D2B1B" w14:textId="77777777" w:rsidR="00C33A48" w:rsidRPr="00B20AE8" w:rsidRDefault="00C33A48" w:rsidP="0039402F">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23DB6CAC" w14:textId="77777777" w:rsidR="00C33A48" w:rsidRPr="00B20AE8" w:rsidRDefault="00C33A48" w:rsidP="00C33A48">
      <w:pPr>
        <w:pStyle w:val="Heading4"/>
        <w:rPr>
          <w:lang w:eastAsia="sv-SE"/>
        </w:rPr>
      </w:pPr>
      <w:bookmarkStart w:id="1747" w:name="_Toc21122932"/>
      <w:bookmarkStart w:id="1748" w:name="_Toc45907125"/>
      <w:bookmarkStart w:id="1749" w:name="_Toc53181229"/>
      <w:bookmarkStart w:id="1750" w:name="_Toc61117049"/>
      <w:bookmarkStart w:id="1751" w:name="_Toc67080901"/>
      <w:bookmarkStart w:id="1752" w:name="_Toc68770253"/>
      <w:bookmarkStart w:id="1753" w:name="_Toc74755316"/>
      <w:bookmarkStart w:id="1754" w:name="_Toc76506240"/>
      <w:bookmarkStart w:id="1755" w:name="_Toc83113159"/>
      <w:bookmarkStart w:id="1756" w:name="_Toc89876362"/>
      <w:bookmarkStart w:id="1757" w:name="_Toc98711262"/>
      <w:bookmarkStart w:id="1758" w:name="_Toc145097129"/>
      <w:bookmarkStart w:id="1759" w:name="_Toc161848379"/>
      <w:r w:rsidRPr="00B20AE8">
        <w:rPr>
          <w:lang w:eastAsia="sv-SE"/>
        </w:rPr>
        <w:t>6.</w:t>
      </w:r>
      <w:r w:rsidRPr="00B20AE8">
        <w:rPr>
          <w:lang w:eastAsia="zh-CN"/>
        </w:rPr>
        <w:t>3.2.</w:t>
      </w:r>
      <w:r w:rsidRPr="00B20AE8">
        <w:rPr>
          <w:lang w:eastAsia="sv-SE"/>
        </w:rPr>
        <w:t>5</w:t>
      </w:r>
      <w:r w:rsidRPr="00B20AE8">
        <w:rPr>
          <w:lang w:eastAsia="sv-SE"/>
        </w:rPr>
        <w:tab/>
        <w:t>Test Requirement</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33E4CF5D" w14:textId="4C35B124" w:rsidR="00C33A48" w:rsidRPr="00B20AE8" w:rsidRDefault="00C33A48" w:rsidP="0039402F">
      <w:r w:rsidRPr="00B20AE8">
        <w:t xml:space="preserve">The TRP measurement result in step 9 of </w:t>
      </w:r>
      <w:r w:rsidR="003D3C64">
        <w:t>clause </w:t>
      </w:r>
      <w:r w:rsidR="003D3C64" w:rsidRPr="00B20AE8">
        <w:t>6</w:t>
      </w:r>
      <w:r w:rsidRPr="00B20AE8">
        <w:t>.3.2.4.2</w:t>
      </w:r>
      <w:r w:rsidR="003D3C64">
        <w:t xml:space="preserve"> </w:t>
      </w:r>
      <w:r w:rsidRPr="00B20AE8">
        <w:t>shall for UTRA</w:t>
      </w:r>
      <w:r w:rsidR="00A54CCF" w:rsidRPr="00B20AE8">
        <w:t>,</w:t>
      </w:r>
      <w:r w:rsidRPr="00B20AE8">
        <w:t xml:space="preserve"> E-UTRA</w:t>
      </w:r>
      <w:r w:rsidR="00A54CCF" w:rsidRPr="00B20AE8">
        <w:t xml:space="preserve"> and NR</w:t>
      </w:r>
      <w:r w:rsidRPr="00B20AE8">
        <w:t xml:space="preserve"> remain:</w:t>
      </w:r>
    </w:p>
    <w:p w14:paraId="6BF3E432" w14:textId="3AB35025" w:rsidR="00C33A48" w:rsidRPr="00B20AE8" w:rsidRDefault="00C33A48" w:rsidP="0039402F">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068641F6" w14:textId="77777777" w:rsidR="00C33A48" w:rsidRPr="00B20AE8" w:rsidRDefault="00C33A48" w:rsidP="0039402F">
      <w:pPr>
        <w:pStyle w:val="B1"/>
      </w:pPr>
      <w:r w:rsidRPr="00B20AE8">
        <w:t>-</w:t>
      </w:r>
      <w:r w:rsidRPr="00B20AE8">
        <w:tab/>
        <w:t xml:space="preserve">within +3.5 dB and –3.5 dB of the manufacturer's </w:t>
      </w:r>
      <w:r w:rsidRPr="00B20AE8">
        <w:rPr>
          <w:lang w:eastAsia="zh-CN"/>
        </w:rPr>
        <w:t xml:space="preserve">declared rated TRP value </w:t>
      </w:r>
      <w:r w:rsidRPr="00B20AE8">
        <w:t xml:space="preserve">for carrier frequency 3.0 GHz &lt; f </w:t>
      </w:r>
      <w:r w:rsidRPr="00B20AE8">
        <w:rPr>
          <w:rFonts w:cs="Arial"/>
        </w:rPr>
        <w:t>≤</w:t>
      </w:r>
      <w:r w:rsidRPr="00B20AE8">
        <w:t xml:space="preserve"> 4.2 GHz.</w:t>
      </w:r>
    </w:p>
    <w:p w14:paraId="679D2E24" w14:textId="77777777" w:rsidR="00C33A48" w:rsidRPr="00B20AE8" w:rsidRDefault="00C33A48" w:rsidP="00C33A48">
      <w:pPr>
        <w:pStyle w:val="Heading3"/>
        <w:rPr>
          <w:lang w:val="sv-FI"/>
        </w:rPr>
      </w:pPr>
      <w:bookmarkStart w:id="1760" w:name="_Toc21122933"/>
      <w:bookmarkStart w:id="1761" w:name="_Toc45907126"/>
      <w:bookmarkStart w:id="1762" w:name="_Toc53181230"/>
      <w:bookmarkStart w:id="1763" w:name="_Toc61117050"/>
      <w:bookmarkStart w:id="1764" w:name="_Toc67080902"/>
      <w:bookmarkStart w:id="1765" w:name="_Toc68770254"/>
      <w:bookmarkStart w:id="1766" w:name="_Toc74755317"/>
      <w:bookmarkStart w:id="1767" w:name="_Toc76506241"/>
      <w:bookmarkStart w:id="1768" w:name="_Toc83113160"/>
      <w:bookmarkStart w:id="1769" w:name="_Toc89876363"/>
      <w:bookmarkStart w:id="1770" w:name="_Toc98711263"/>
      <w:bookmarkStart w:id="1771" w:name="_Toc145097130"/>
      <w:bookmarkStart w:id="1772" w:name="_Toc161848380"/>
      <w:r w:rsidRPr="00B20AE8">
        <w:rPr>
          <w:lang w:val="sv-FI"/>
        </w:rPr>
        <w:t>6.3.3</w:t>
      </w:r>
      <w:r w:rsidRPr="00B20AE8">
        <w:rPr>
          <w:lang w:val="sv-FI"/>
        </w:rPr>
        <w:tab/>
        <w:t>OTA E-UTRA DL RS power</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140008A0" w14:textId="77777777" w:rsidR="00C33A48" w:rsidRPr="00B20AE8" w:rsidRDefault="00C33A48" w:rsidP="00C33A48">
      <w:pPr>
        <w:pStyle w:val="Heading4"/>
        <w:rPr>
          <w:lang w:eastAsia="sv-SE"/>
        </w:rPr>
      </w:pPr>
      <w:bookmarkStart w:id="1773" w:name="_Toc21122934"/>
      <w:bookmarkStart w:id="1774" w:name="_Toc45907127"/>
      <w:bookmarkStart w:id="1775" w:name="_Toc53181231"/>
      <w:bookmarkStart w:id="1776" w:name="_Toc61117051"/>
      <w:bookmarkStart w:id="1777" w:name="_Toc67080903"/>
      <w:bookmarkStart w:id="1778" w:name="_Toc68770255"/>
      <w:bookmarkStart w:id="1779" w:name="_Toc74755318"/>
      <w:bookmarkStart w:id="1780" w:name="_Toc76506242"/>
      <w:bookmarkStart w:id="1781" w:name="_Toc83113161"/>
      <w:bookmarkStart w:id="1782" w:name="_Toc89876364"/>
      <w:bookmarkStart w:id="1783" w:name="_Toc98711264"/>
      <w:bookmarkStart w:id="1784" w:name="_Toc145097131"/>
      <w:bookmarkStart w:id="1785" w:name="_Toc161848381"/>
      <w:r w:rsidRPr="00B20AE8">
        <w:rPr>
          <w:lang w:eastAsia="sv-SE"/>
        </w:rPr>
        <w:t>6.3.3.1</w:t>
      </w:r>
      <w:r w:rsidRPr="00B20AE8">
        <w:rPr>
          <w:lang w:eastAsia="sv-SE"/>
        </w:rPr>
        <w:tab/>
        <w:t>Definition and applicability</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6057AB07" w14:textId="77777777" w:rsidR="00C33A48" w:rsidRPr="00B20AE8" w:rsidRDefault="00C33A48" w:rsidP="0039402F">
      <w:r w:rsidRPr="00B20AE8">
        <w:t>This requirement applies to the RIB(s) transmitting primary DL RS.</w:t>
      </w:r>
    </w:p>
    <w:p w14:paraId="1E4921A2" w14:textId="77777777" w:rsidR="00C33A48" w:rsidRPr="00B20AE8" w:rsidRDefault="00C33A48" w:rsidP="0039402F">
      <w:r w:rsidRPr="00B20AE8">
        <w:t>The DL RS power is the resource element power of the Downlink Reference Symbol</w:t>
      </w:r>
      <w:r w:rsidRPr="00B20AE8">
        <w:rPr>
          <w:rFonts w:cs="v4.2.0"/>
        </w:rPr>
        <w:t xml:space="preserve"> at the RIB transmitting the DL RS for a cell</w:t>
      </w:r>
      <w:r w:rsidRPr="00B20AE8">
        <w:t>.</w:t>
      </w:r>
    </w:p>
    <w:p w14:paraId="769C0184" w14:textId="77777777" w:rsidR="00C33A48" w:rsidRPr="00B20AE8" w:rsidRDefault="00C33A48" w:rsidP="0039402F">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14:paraId="59F31199" w14:textId="77777777" w:rsidR="00C33A48" w:rsidRPr="00B20AE8" w:rsidRDefault="00C33A48" w:rsidP="00C33A48">
      <w:pPr>
        <w:pStyle w:val="Heading4"/>
        <w:rPr>
          <w:lang w:eastAsia="sv-SE"/>
        </w:rPr>
      </w:pPr>
      <w:bookmarkStart w:id="1786" w:name="_Toc21122935"/>
      <w:bookmarkStart w:id="1787" w:name="_Toc45907128"/>
      <w:bookmarkStart w:id="1788" w:name="_Toc53181232"/>
      <w:bookmarkStart w:id="1789" w:name="_Toc61117052"/>
      <w:bookmarkStart w:id="1790" w:name="_Toc67080904"/>
      <w:bookmarkStart w:id="1791" w:name="_Toc68770256"/>
      <w:bookmarkStart w:id="1792" w:name="_Toc74755319"/>
      <w:bookmarkStart w:id="1793" w:name="_Toc76506243"/>
      <w:bookmarkStart w:id="1794" w:name="_Toc83113162"/>
      <w:bookmarkStart w:id="1795" w:name="_Toc89876365"/>
      <w:bookmarkStart w:id="1796" w:name="_Toc98711265"/>
      <w:bookmarkStart w:id="1797" w:name="_Toc145097132"/>
      <w:bookmarkStart w:id="1798" w:name="_Toc161848382"/>
      <w:r w:rsidRPr="00B20AE8">
        <w:rPr>
          <w:lang w:eastAsia="sv-SE"/>
        </w:rPr>
        <w:t>6.3.3.2</w:t>
      </w:r>
      <w:r w:rsidRPr="00B20AE8">
        <w:rPr>
          <w:lang w:eastAsia="sv-SE"/>
        </w:rPr>
        <w:tab/>
        <w:t>Minimum Requirement</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5CF7031B" w14:textId="21D2F418"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.3.3.2.</w:t>
      </w:r>
    </w:p>
    <w:p w14:paraId="0B3F0B90" w14:textId="77777777" w:rsidR="00C33A48" w:rsidRPr="00B20AE8" w:rsidRDefault="00C33A48" w:rsidP="0039402F">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14:paraId="0CAB443E" w14:textId="21474598" w:rsidR="00C33A48" w:rsidRPr="00B20AE8" w:rsidRDefault="00C33A48" w:rsidP="0039402F">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.3.3.4.</w:t>
      </w:r>
    </w:p>
    <w:p w14:paraId="2165C974" w14:textId="77777777" w:rsidR="00C33A48" w:rsidRPr="00B20AE8" w:rsidRDefault="00C33A48" w:rsidP="00C33A48">
      <w:pPr>
        <w:pStyle w:val="Heading4"/>
        <w:rPr>
          <w:lang w:eastAsia="sv-SE"/>
        </w:rPr>
      </w:pPr>
      <w:bookmarkStart w:id="1799" w:name="_Toc21122936"/>
      <w:bookmarkStart w:id="1800" w:name="_Toc45907129"/>
      <w:bookmarkStart w:id="1801" w:name="_Toc53181233"/>
      <w:bookmarkStart w:id="1802" w:name="_Toc61117053"/>
      <w:bookmarkStart w:id="1803" w:name="_Toc67080905"/>
      <w:bookmarkStart w:id="1804" w:name="_Toc68770257"/>
      <w:bookmarkStart w:id="1805" w:name="_Toc74755320"/>
      <w:bookmarkStart w:id="1806" w:name="_Toc76506244"/>
      <w:bookmarkStart w:id="1807" w:name="_Toc83113163"/>
      <w:bookmarkStart w:id="1808" w:name="_Toc89876366"/>
      <w:bookmarkStart w:id="1809" w:name="_Toc98711266"/>
      <w:bookmarkStart w:id="1810" w:name="_Toc145097133"/>
      <w:bookmarkStart w:id="1811" w:name="_Toc161848383"/>
      <w:r w:rsidRPr="00B20AE8">
        <w:rPr>
          <w:lang w:eastAsia="sv-SE"/>
        </w:rPr>
        <w:t>6.3.3.3</w:t>
      </w:r>
      <w:r w:rsidRPr="00B20AE8">
        <w:rPr>
          <w:lang w:eastAsia="sv-SE"/>
        </w:rPr>
        <w:tab/>
        <w:t>Test purpose</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58EE3331" w14:textId="77777777" w:rsidR="00C33A48" w:rsidRPr="00B20AE8" w:rsidRDefault="00C33A48" w:rsidP="0039402F">
      <w:r w:rsidRPr="00B20AE8">
        <w:t>The test purpose is to verify that the E-UTRA FDD DL RS power is within the limits specified by the minimum requirement.</w:t>
      </w:r>
    </w:p>
    <w:p w14:paraId="452EC6A7" w14:textId="77777777" w:rsidR="00C33A48" w:rsidRPr="00B20AE8" w:rsidRDefault="00C33A48" w:rsidP="00C33A48">
      <w:pPr>
        <w:pStyle w:val="Heading4"/>
        <w:rPr>
          <w:lang w:eastAsia="sv-SE"/>
        </w:rPr>
      </w:pPr>
      <w:bookmarkStart w:id="1812" w:name="_Toc21122937"/>
      <w:bookmarkStart w:id="1813" w:name="_Toc45907130"/>
      <w:bookmarkStart w:id="1814" w:name="_Toc53181234"/>
      <w:bookmarkStart w:id="1815" w:name="_Toc61117054"/>
      <w:bookmarkStart w:id="1816" w:name="_Toc67080906"/>
      <w:bookmarkStart w:id="1817" w:name="_Toc68770258"/>
      <w:bookmarkStart w:id="1818" w:name="_Toc74755321"/>
      <w:bookmarkStart w:id="1819" w:name="_Toc76506245"/>
      <w:bookmarkStart w:id="1820" w:name="_Toc83113164"/>
      <w:bookmarkStart w:id="1821" w:name="_Toc89876367"/>
      <w:bookmarkStart w:id="1822" w:name="_Toc98711267"/>
      <w:bookmarkStart w:id="1823" w:name="_Toc145097134"/>
      <w:bookmarkStart w:id="1824" w:name="_Toc161848384"/>
      <w:r w:rsidRPr="00B20AE8">
        <w:rPr>
          <w:lang w:eastAsia="sv-SE"/>
        </w:rPr>
        <w:t>6.</w:t>
      </w:r>
      <w:r w:rsidRPr="00B20AE8">
        <w:rPr>
          <w:lang w:eastAsia="zh-CN"/>
        </w:rPr>
        <w:t>3.3.</w:t>
      </w:r>
      <w:r w:rsidRPr="00B20AE8">
        <w:rPr>
          <w:lang w:eastAsia="sv-SE"/>
        </w:rPr>
        <w:t>4</w:t>
      </w:r>
      <w:r w:rsidRPr="00B20AE8">
        <w:rPr>
          <w:lang w:eastAsia="sv-SE"/>
        </w:rPr>
        <w:tab/>
        <w:t>Method of test</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2E87C511" w14:textId="77777777" w:rsidR="00C33A48" w:rsidRPr="00B20AE8" w:rsidRDefault="00C33A48" w:rsidP="00C33A48">
      <w:pPr>
        <w:pStyle w:val="Heading5"/>
        <w:rPr>
          <w:lang w:eastAsia="sv-SE"/>
        </w:rPr>
      </w:pPr>
      <w:bookmarkStart w:id="1825" w:name="_Toc21122938"/>
      <w:bookmarkStart w:id="1826" w:name="_Toc45907131"/>
      <w:bookmarkStart w:id="1827" w:name="_Toc53181235"/>
      <w:bookmarkStart w:id="1828" w:name="_Toc61117055"/>
      <w:bookmarkStart w:id="1829" w:name="_Toc67080907"/>
      <w:bookmarkStart w:id="1830" w:name="_Toc68770259"/>
      <w:bookmarkStart w:id="1831" w:name="_Toc74755322"/>
      <w:bookmarkStart w:id="1832" w:name="_Toc76506246"/>
      <w:bookmarkStart w:id="1833" w:name="_Toc83113165"/>
      <w:bookmarkStart w:id="1834" w:name="_Toc89876368"/>
      <w:bookmarkStart w:id="1835" w:name="_Toc98711268"/>
      <w:bookmarkStart w:id="1836" w:name="_Toc145097135"/>
      <w:bookmarkStart w:id="1837" w:name="_Toc161848385"/>
      <w:r w:rsidRPr="00B20AE8">
        <w:rPr>
          <w:lang w:eastAsia="sv-SE"/>
        </w:rPr>
        <w:t>6.3.3.4.1</w:t>
      </w:r>
      <w:r w:rsidRPr="00B20AE8">
        <w:rPr>
          <w:lang w:eastAsia="sv-SE"/>
        </w:rPr>
        <w:tab/>
        <w:t>Initial conditions</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299FF332" w14:textId="77777777" w:rsidR="00C33A48" w:rsidRPr="00B20AE8" w:rsidRDefault="00C33A48" w:rsidP="0039402F">
      <w:r w:rsidRPr="00B20AE8">
        <w:t>Test environment: normal:</w:t>
      </w:r>
      <w:r w:rsidR="00A22911" w:rsidRPr="00B20AE8">
        <w:tab/>
      </w:r>
      <w:r w:rsidRPr="00B20AE8">
        <w:t xml:space="preserve">see annex </w:t>
      </w:r>
      <w:r w:rsidR="00E02591" w:rsidRPr="00B20AE8">
        <w:t>G.2</w:t>
      </w:r>
      <w:r w:rsidRPr="00B20AE8">
        <w:t>.</w:t>
      </w:r>
    </w:p>
    <w:p w14:paraId="78418CB8" w14:textId="2E56CDFC" w:rsidR="00C33A48" w:rsidRPr="00B20AE8" w:rsidRDefault="00C33A48" w:rsidP="0039402F">
      <w:r w:rsidRPr="00B20AE8">
        <w:t>RF channels to be tested:</w:t>
      </w:r>
      <w:r w:rsidR="00A22911" w:rsidRPr="00B20AE8">
        <w:tab/>
      </w:r>
      <w:r w:rsidRPr="00B20AE8">
        <w:t xml:space="preserve">B, M and T; see </w:t>
      </w:r>
      <w:r w:rsidR="003D3C64">
        <w:t>clause </w:t>
      </w:r>
      <w:r w:rsidR="003D3C64" w:rsidRPr="00B20AE8">
        <w:t>4</w:t>
      </w:r>
      <w:r w:rsidRPr="00B20AE8">
        <w:t>.12.1.</w:t>
      </w:r>
    </w:p>
    <w:p w14:paraId="05C05A98" w14:textId="77777777" w:rsidR="00C33A48" w:rsidRPr="00B20AE8" w:rsidRDefault="00C33A48" w:rsidP="0039402F">
      <w:r w:rsidRPr="00B20AE8">
        <w:t>Beams to be tested:</w:t>
      </w:r>
      <w:r w:rsidR="00A22911" w:rsidRPr="00B20AE8">
        <w:tab/>
      </w:r>
      <w:r w:rsidRPr="00B20AE8">
        <w:t>The narrowest declared beam (see table 4.10-1, D9.3, D9.11).</w:t>
      </w:r>
    </w:p>
    <w:p w14:paraId="3F60347D" w14:textId="77777777" w:rsidR="00C33A48" w:rsidRPr="00B20AE8" w:rsidRDefault="00C33A48" w:rsidP="0039402F">
      <w:r w:rsidRPr="00B20AE8">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14:paraId="68CA6CE2" w14:textId="77777777" w:rsidR="00C33A48" w:rsidRPr="00B20AE8" w:rsidRDefault="00C33A48" w:rsidP="00C33A48">
      <w:pPr>
        <w:pStyle w:val="Heading5"/>
        <w:rPr>
          <w:lang w:eastAsia="sv-SE"/>
        </w:rPr>
      </w:pPr>
      <w:bookmarkStart w:id="1838" w:name="_Toc21122939"/>
      <w:bookmarkStart w:id="1839" w:name="_Toc45907132"/>
      <w:bookmarkStart w:id="1840" w:name="_Toc53181236"/>
      <w:bookmarkStart w:id="1841" w:name="_Toc61117056"/>
      <w:bookmarkStart w:id="1842" w:name="_Toc67080908"/>
      <w:bookmarkStart w:id="1843" w:name="_Toc68770260"/>
      <w:bookmarkStart w:id="1844" w:name="_Toc74755323"/>
      <w:bookmarkStart w:id="1845" w:name="_Toc76506247"/>
      <w:bookmarkStart w:id="1846" w:name="_Toc83113166"/>
      <w:bookmarkStart w:id="1847" w:name="_Toc89876369"/>
      <w:bookmarkStart w:id="1848" w:name="_Toc98711269"/>
      <w:bookmarkStart w:id="1849" w:name="_Toc145097136"/>
      <w:bookmarkStart w:id="1850" w:name="_Toc161848386"/>
      <w:r w:rsidRPr="00B20AE8">
        <w:rPr>
          <w:lang w:eastAsia="sv-SE"/>
        </w:rPr>
        <w:t>6.3.3.4.2</w:t>
      </w:r>
      <w:r w:rsidRPr="00B20AE8">
        <w:rPr>
          <w:lang w:eastAsia="sv-SE"/>
        </w:rPr>
        <w:tab/>
        <w:t>Procedure</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38C01343" w14:textId="77777777" w:rsidR="00C33A48" w:rsidRPr="00B20AE8" w:rsidRDefault="00C33A48" w:rsidP="0039402F">
      <w:pPr>
        <w:pStyle w:val="B1"/>
      </w:pPr>
      <w:r w:rsidRPr="00B20AE8">
        <w:t>1)</w:t>
      </w:r>
      <w:r w:rsidRPr="00B20AE8">
        <w:tab/>
        <w:t>Place the AAS BS at the positioner.</w:t>
      </w:r>
    </w:p>
    <w:p w14:paraId="3BAFC02A"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606BE864"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26BF3C11"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117015B2" w14:textId="538BC962" w:rsidR="00C33A48" w:rsidRPr="00B20AE8" w:rsidRDefault="00C33A48" w:rsidP="0039402F">
      <w:pPr>
        <w:pStyle w:val="B1"/>
      </w:pPr>
      <w:r w:rsidRPr="00B20AE8">
        <w:t>5)</w:t>
      </w:r>
      <w:r w:rsidRPr="00B20AE8">
        <w:tab/>
        <w:t>Set the AAS BS to transmit using E</w:t>
      </w:r>
      <w:r w:rsidRPr="00B20AE8">
        <w:noBreakHyphen/>
        <w:t xml:space="preserve">TM 1.1,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.1.1.1 at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13FD0603" w14:textId="77777777" w:rsidR="009F5684" w:rsidRPr="00B20AE8" w:rsidRDefault="009F5684" w:rsidP="0039402F">
      <w:pPr>
        <w:pStyle w:val="B1"/>
      </w:pPr>
      <w:r w:rsidRPr="00B20AE8">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CDC6B57" w14:textId="52721241" w:rsidR="00C33A48" w:rsidRPr="00B20AE8" w:rsidRDefault="00C33A48" w:rsidP="0039402F">
      <w:pPr>
        <w:pStyle w:val="B1"/>
      </w:pPr>
      <w:r w:rsidRPr="00B20AE8">
        <w:t xml:space="preserve">The DL RS power is measured according to annex F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w:t>
      </w:r>
    </w:p>
    <w:p w14:paraId="5F0EE908"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5A0EBEA2" w14:textId="77777777" w:rsidR="00C33A48" w:rsidRPr="00B20AE8" w:rsidRDefault="00C33A48" w:rsidP="0039402F">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B427D2" w14:textId="77777777" w:rsidR="00C33A48" w:rsidRPr="00B20AE8" w:rsidRDefault="00C33A48" w:rsidP="00C33A48">
      <w:pPr>
        <w:pStyle w:val="Heading4"/>
        <w:rPr>
          <w:lang w:eastAsia="sv-SE"/>
        </w:rPr>
      </w:pPr>
      <w:bookmarkStart w:id="1851" w:name="_Toc21122940"/>
      <w:bookmarkStart w:id="1852" w:name="_Toc45907133"/>
      <w:bookmarkStart w:id="1853" w:name="_Toc53181237"/>
      <w:bookmarkStart w:id="1854" w:name="_Toc61117057"/>
      <w:bookmarkStart w:id="1855" w:name="_Toc67080909"/>
      <w:bookmarkStart w:id="1856" w:name="_Toc68770261"/>
      <w:bookmarkStart w:id="1857" w:name="_Toc74755324"/>
      <w:bookmarkStart w:id="1858" w:name="_Toc76506248"/>
      <w:bookmarkStart w:id="1859" w:name="_Toc83113167"/>
      <w:bookmarkStart w:id="1860" w:name="_Toc89876370"/>
      <w:bookmarkStart w:id="1861" w:name="_Toc98711270"/>
      <w:bookmarkStart w:id="1862" w:name="_Toc145097137"/>
      <w:bookmarkStart w:id="1863" w:name="_Toc161848387"/>
      <w:r w:rsidRPr="00B20AE8">
        <w:rPr>
          <w:lang w:eastAsia="sv-SE"/>
        </w:rPr>
        <w:t>6.</w:t>
      </w:r>
      <w:r w:rsidRPr="00B20AE8">
        <w:rPr>
          <w:lang w:eastAsia="zh-CN"/>
        </w:rPr>
        <w:t>3.3.</w:t>
      </w:r>
      <w:r w:rsidRPr="00B20AE8">
        <w:rPr>
          <w:lang w:eastAsia="sv-SE"/>
        </w:rPr>
        <w:t>5</w:t>
      </w:r>
      <w:r w:rsidRPr="00B20AE8">
        <w:rPr>
          <w:lang w:eastAsia="sv-SE"/>
        </w:rPr>
        <w:tab/>
        <w:t>Test Requirement</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54684408" w14:textId="77777777" w:rsidR="00C33A48" w:rsidRPr="00B20AE8" w:rsidRDefault="00C33A48" w:rsidP="0039402F">
      <w:r w:rsidRPr="00B20AE8">
        <w:rPr>
          <w:lang w:eastAsia="zh-CN"/>
        </w:rPr>
        <w:t xml:space="preserve">The </w:t>
      </w:r>
      <w:r w:rsidRPr="00B20AE8">
        <w:t>DL RS EIRP of each E-UTRA carrier shall be:</w:t>
      </w:r>
    </w:p>
    <w:p w14:paraId="3F06CF36" w14:textId="0E6DE872" w:rsidR="00C33A48" w:rsidRPr="00B20AE8" w:rsidRDefault="00C33A48" w:rsidP="0039402F">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w:t>
      </w:r>
      <w:r w:rsidR="00A33949">
        <w:rPr>
          <w:rFonts w:cs="v4.2.0"/>
        </w:rPr>
        <w:t xml:space="preserve"> </w:t>
      </w:r>
      <w:r w:rsidRPr="00B20AE8">
        <w:rPr>
          <w:rFonts w:cs="v4.2.0"/>
        </w:rPr>
        <w:t>GHz</w:t>
      </w:r>
      <w:r w:rsidRPr="00B20AE8">
        <w:t>.</w:t>
      </w:r>
    </w:p>
    <w:p w14:paraId="03480F1B" w14:textId="6B1C2248" w:rsidR="00C33A48" w:rsidRPr="00B20AE8" w:rsidRDefault="00C33A48" w:rsidP="0039402F">
      <w:pPr>
        <w:pStyle w:val="B1"/>
      </w:pPr>
      <w:r w:rsidRPr="00B20AE8">
        <w:t xml:space="preserve">within </w:t>
      </w:r>
      <w:r w:rsidRPr="00B20AE8">
        <w:sym w:font="Symbol" w:char="F0B1"/>
      </w:r>
      <w:r w:rsidRPr="00B20AE8">
        <w:t xml:space="preserve"> 3,6 dB of the declared DL RS EIRP (see table 4.10-1, D9.30)</w:t>
      </w:r>
      <w:r w:rsidR="003D3C64">
        <w:t xml:space="preserve"> </w:t>
      </w:r>
      <w:r w:rsidRPr="00B20AE8">
        <w:rPr>
          <w:rFonts w:cs="v4.2.0"/>
        </w:rPr>
        <w:t>for carrier frequency 3.0</w:t>
      </w:r>
      <w:r w:rsidR="00A33949">
        <w:rPr>
          <w:rFonts w:cs="v4.2.0"/>
        </w:rPr>
        <w:t xml:space="preserve"> </w:t>
      </w:r>
      <w:r w:rsidRPr="00B20AE8">
        <w:rPr>
          <w:rFonts w:cs="v4.2.0"/>
        </w:rPr>
        <w:t xml:space="preserve">GHz &lt; f </w:t>
      </w:r>
      <w:r w:rsidRPr="00B20AE8">
        <w:rPr>
          <w:rFonts w:cs="Arial"/>
        </w:rPr>
        <w:t>≤</w:t>
      </w:r>
      <w:r w:rsidRPr="00B20AE8">
        <w:rPr>
          <w:rFonts w:cs="v4.2.0"/>
        </w:rPr>
        <w:t xml:space="preserve"> 4.2</w:t>
      </w:r>
      <w:r w:rsidR="00A33949">
        <w:rPr>
          <w:rFonts w:cs="v4.2.0"/>
        </w:rPr>
        <w:t xml:space="preserve"> </w:t>
      </w:r>
      <w:r w:rsidRPr="00B20AE8">
        <w:rPr>
          <w:rFonts w:cs="v4.2.0"/>
        </w:rPr>
        <w:t>GHz.</w:t>
      </w:r>
    </w:p>
    <w:p w14:paraId="7E783308" w14:textId="77777777" w:rsidR="00C33A48" w:rsidRPr="00B20AE8" w:rsidRDefault="00C33A48" w:rsidP="00C33A48">
      <w:pPr>
        <w:pStyle w:val="Heading2"/>
      </w:pPr>
      <w:bookmarkStart w:id="1864" w:name="_Toc21122941"/>
      <w:bookmarkStart w:id="1865" w:name="_Toc45907134"/>
      <w:bookmarkStart w:id="1866" w:name="_Toc53181238"/>
      <w:bookmarkStart w:id="1867" w:name="_Toc61117058"/>
      <w:bookmarkStart w:id="1868" w:name="_Toc67080910"/>
      <w:bookmarkStart w:id="1869" w:name="_Toc68770262"/>
      <w:bookmarkStart w:id="1870" w:name="_Toc74755325"/>
      <w:bookmarkStart w:id="1871" w:name="_Toc76506249"/>
      <w:bookmarkStart w:id="1872" w:name="_Toc83113168"/>
      <w:bookmarkStart w:id="1873" w:name="_Toc89876371"/>
      <w:bookmarkStart w:id="1874" w:name="_Toc98711271"/>
      <w:bookmarkStart w:id="1875" w:name="_Toc145097138"/>
      <w:bookmarkStart w:id="1876" w:name="_Toc161848388"/>
      <w:r w:rsidRPr="00B20AE8">
        <w:t>6.4</w:t>
      </w:r>
      <w:r w:rsidRPr="00B20AE8">
        <w:tab/>
        <w:t>OTA Output power dynamics</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644AAAE6" w14:textId="77777777" w:rsidR="00C33A48" w:rsidRPr="00B20AE8" w:rsidRDefault="00C33A48" w:rsidP="00C33A48">
      <w:pPr>
        <w:pStyle w:val="Heading3"/>
      </w:pPr>
      <w:bookmarkStart w:id="1877" w:name="_Toc21122942"/>
      <w:bookmarkStart w:id="1878" w:name="_Toc45907135"/>
      <w:bookmarkStart w:id="1879" w:name="_Toc53181239"/>
      <w:bookmarkStart w:id="1880" w:name="_Toc61117059"/>
      <w:bookmarkStart w:id="1881" w:name="_Toc67080911"/>
      <w:bookmarkStart w:id="1882" w:name="_Toc68770263"/>
      <w:bookmarkStart w:id="1883" w:name="_Toc74755326"/>
      <w:bookmarkStart w:id="1884" w:name="_Toc76506250"/>
      <w:bookmarkStart w:id="1885" w:name="_Toc83113169"/>
      <w:bookmarkStart w:id="1886" w:name="_Toc89876372"/>
      <w:bookmarkStart w:id="1887" w:name="_Toc98711272"/>
      <w:bookmarkStart w:id="1888" w:name="_Toc145097139"/>
      <w:bookmarkStart w:id="1889" w:name="_Toc161848389"/>
      <w:r w:rsidRPr="00B20AE8">
        <w:t>6.4.1</w:t>
      </w:r>
      <w:r w:rsidRPr="00B20AE8">
        <w:tab/>
        <w:t>General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1F8B272D" w14:textId="04ED5444" w:rsidR="00C33A48" w:rsidRPr="00B20AE8" w:rsidRDefault="00C33A48" w:rsidP="0039402F">
      <w:r w:rsidRPr="00B20AE8">
        <w:t xml:space="preserve">The requirements in </w:t>
      </w:r>
      <w:r w:rsidR="003D3C64" w:rsidRPr="00B20AE8">
        <w:t>TS</w:t>
      </w:r>
      <w:r w:rsidR="003D3C64">
        <w:t> </w:t>
      </w:r>
      <w:r w:rsidR="003D3C64" w:rsidRPr="00B20AE8">
        <w:t>3</w:t>
      </w:r>
      <w:r w:rsidR="00D52273" w:rsidRPr="00B20AE8">
        <w:t>7.105</w:t>
      </w:r>
      <w:r w:rsidR="003D3C64">
        <w:t> </w:t>
      </w:r>
      <w:r w:rsidR="003D3C64" w:rsidRPr="00B20AE8">
        <w:t>[</w:t>
      </w:r>
      <w:r w:rsidR="00D52273" w:rsidRPr="00B20AE8">
        <w:t xml:space="preserve">6] </w:t>
      </w:r>
      <w:r w:rsidR="003D3C64">
        <w:t>clause </w:t>
      </w:r>
      <w:r w:rsidR="003D3C64" w:rsidRPr="00B20AE8">
        <w:t>9</w:t>
      </w:r>
      <w:r w:rsidRPr="00B20AE8">
        <w:t xml:space="preserve">.4 apply during the </w:t>
      </w:r>
      <w:r w:rsidRPr="00B20AE8">
        <w:rPr>
          <w:i/>
        </w:rPr>
        <w:t>transmitter ON period</w:t>
      </w:r>
      <w:r w:rsidRPr="00B20AE8">
        <w:t xml:space="preserve">. </w:t>
      </w:r>
      <w:r w:rsidRPr="00B20AE8">
        <w:rPr>
          <w:rFonts w:cs="v4.2.0"/>
        </w:rPr>
        <w:t xml:space="preserve">Transmit signal quality (as specified in </w:t>
      </w:r>
      <w:r w:rsidR="003D3C64">
        <w:rPr>
          <w:rFonts w:cs="v4.2.0"/>
        </w:rPr>
        <w:t>clause </w:t>
      </w:r>
      <w:r w:rsidR="003D3C64" w:rsidRPr="00B20AE8">
        <w:rPr>
          <w:rFonts w:cs="v4.2.0"/>
        </w:rPr>
        <w:t>9</w:t>
      </w:r>
      <w:r w:rsidRPr="00B20AE8">
        <w:rPr>
          <w:rFonts w:cs="v4.2.0"/>
        </w:rPr>
        <w:t>.6</w:t>
      </w:r>
      <w:r w:rsidR="00D52273" w:rsidRPr="00B20AE8">
        <w:rPr>
          <w:rFonts w:cs="v4.2.0"/>
        </w:rPr>
        <w:t xml:space="preserve"> of the </w:t>
      </w:r>
      <w:r w:rsidR="003D3C64" w:rsidRPr="00B20AE8">
        <w:rPr>
          <w:rFonts w:cs="v4.2.0"/>
        </w:rPr>
        <w:t>TS</w:t>
      </w:r>
      <w:r w:rsidR="003D3C64">
        <w:rPr>
          <w:rFonts w:cs="v4.2.0"/>
        </w:rPr>
        <w:t> </w:t>
      </w:r>
      <w:r w:rsidR="003D3C64" w:rsidRPr="00B20AE8">
        <w:t>3</w:t>
      </w:r>
      <w:r w:rsidR="00D52273" w:rsidRPr="00B20AE8">
        <w:t>7.105</w:t>
      </w:r>
      <w:r w:rsidR="003D3C64">
        <w:t> </w:t>
      </w:r>
      <w:r w:rsidR="003D3C64" w:rsidRPr="00B20AE8">
        <w:t>[</w:t>
      </w:r>
      <w:r w:rsidR="00D52273" w:rsidRPr="00B20AE8">
        <w:t>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14:paraId="386AB939" w14:textId="77777777" w:rsidR="00C33A48" w:rsidRPr="00B20AE8" w:rsidRDefault="00C33A48" w:rsidP="00C33A48">
      <w:pPr>
        <w:pStyle w:val="Heading3"/>
      </w:pPr>
      <w:bookmarkStart w:id="1890" w:name="_Toc21122943"/>
      <w:bookmarkStart w:id="1891" w:name="_Toc45907136"/>
      <w:bookmarkStart w:id="1892" w:name="_Toc53181240"/>
      <w:bookmarkStart w:id="1893" w:name="_Toc61117060"/>
      <w:bookmarkStart w:id="1894" w:name="_Toc67080912"/>
      <w:bookmarkStart w:id="1895" w:name="_Toc68770264"/>
      <w:bookmarkStart w:id="1896" w:name="_Toc74755327"/>
      <w:bookmarkStart w:id="1897" w:name="_Toc76506251"/>
      <w:bookmarkStart w:id="1898" w:name="_Toc83113170"/>
      <w:bookmarkStart w:id="1899" w:name="_Toc89876373"/>
      <w:bookmarkStart w:id="1900" w:name="_Toc98711273"/>
      <w:bookmarkStart w:id="1901" w:name="_Toc145097140"/>
      <w:bookmarkStart w:id="1902" w:name="_Toc161848390"/>
      <w:r w:rsidRPr="00B20AE8">
        <w:t>6.4.2</w:t>
      </w:r>
      <w:r w:rsidRPr="00B20AE8">
        <w:tab/>
        <w:t>OTA UTRA Inner loop power control in the downlink</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71508B4F" w14:textId="77777777" w:rsidR="00C33A48" w:rsidRPr="00B20AE8" w:rsidRDefault="00C33A48" w:rsidP="00C33A48">
      <w:pPr>
        <w:pStyle w:val="Heading4"/>
        <w:rPr>
          <w:lang w:eastAsia="sv-SE"/>
        </w:rPr>
      </w:pPr>
      <w:bookmarkStart w:id="1903" w:name="_Toc21122944"/>
      <w:bookmarkStart w:id="1904" w:name="_Toc45907137"/>
      <w:bookmarkStart w:id="1905" w:name="_Toc53181241"/>
      <w:bookmarkStart w:id="1906" w:name="_Toc61117061"/>
      <w:bookmarkStart w:id="1907" w:name="_Toc67080913"/>
      <w:bookmarkStart w:id="1908" w:name="_Toc68770265"/>
      <w:bookmarkStart w:id="1909" w:name="_Toc74755328"/>
      <w:bookmarkStart w:id="1910" w:name="_Toc76506252"/>
      <w:bookmarkStart w:id="1911" w:name="_Toc83113171"/>
      <w:bookmarkStart w:id="1912" w:name="_Toc89876374"/>
      <w:bookmarkStart w:id="1913" w:name="_Toc98711274"/>
      <w:bookmarkStart w:id="1914" w:name="_Toc145097141"/>
      <w:bookmarkStart w:id="1915" w:name="_Toc161848391"/>
      <w:r w:rsidRPr="00B20AE8">
        <w:rPr>
          <w:lang w:eastAsia="sv-SE"/>
        </w:rPr>
        <w:t>6.4.2.1</w:t>
      </w:r>
      <w:r w:rsidRPr="00B20AE8">
        <w:rPr>
          <w:lang w:eastAsia="sv-SE"/>
        </w:rPr>
        <w:tab/>
        <w:t>Definition and applicability</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39FD3A1B" w14:textId="77777777" w:rsidR="00C33A48" w:rsidRPr="00B20AE8" w:rsidRDefault="00C33A48" w:rsidP="0039402F">
      <w:r w:rsidRPr="00B20AE8">
        <w:t>Inner loop power control in the downlink is the ability of the AAS BS transmitter to adjust the transmitter output power of a code channel in accordance with the corresponding TPC symbols received in the uplink.</w:t>
      </w:r>
    </w:p>
    <w:p w14:paraId="42AAE092" w14:textId="77777777" w:rsidR="00C33A48" w:rsidRPr="00B20AE8" w:rsidRDefault="00C33A48" w:rsidP="00C33A48">
      <w:pPr>
        <w:pStyle w:val="Heading4"/>
        <w:rPr>
          <w:lang w:eastAsia="sv-SE"/>
        </w:rPr>
      </w:pPr>
      <w:bookmarkStart w:id="1916" w:name="_Toc21122945"/>
      <w:bookmarkStart w:id="1917" w:name="_Toc45907138"/>
      <w:bookmarkStart w:id="1918" w:name="_Toc53181242"/>
      <w:bookmarkStart w:id="1919" w:name="_Toc61117062"/>
      <w:bookmarkStart w:id="1920" w:name="_Toc67080914"/>
      <w:bookmarkStart w:id="1921" w:name="_Toc68770266"/>
      <w:bookmarkStart w:id="1922" w:name="_Toc74755329"/>
      <w:bookmarkStart w:id="1923" w:name="_Toc76506253"/>
      <w:bookmarkStart w:id="1924" w:name="_Toc83113172"/>
      <w:bookmarkStart w:id="1925" w:name="_Toc89876375"/>
      <w:bookmarkStart w:id="1926" w:name="_Toc98711275"/>
      <w:bookmarkStart w:id="1927" w:name="_Toc145097142"/>
      <w:bookmarkStart w:id="1928" w:name="_Toc161848392"/>
      <w:r w:rsidRPr="00B20AE8">
        <w:rPr>
          <w:lang w:eastAsia="sv-SE"/>
        </w:rPr>
        <w:t>6.4.2.2</w:t>
      </w:r>
      <w:r w:rsidRPr="00B20AE8">
        <w:rPr>
          <w:lang w:eastAsia="sv-SE"/>
        </w:rPr>
        <w:tab/>
        <w:t xml:space="preserve">Minimum </w:t>
      </w:r>
      <w:r w:rsidR="00103091" w:rsidRPr="00B20AE8">
        <w:rPr>
          <w:lang w:eastAsia="sv-SE"/>
        </w:rPr>
        <w:t>r</w:t>
      </w:r>
      <w:r w:rsidRPr="00B20AE8">
        <w:rPr>
          <w:lang w:eastAsia="sv-SE"/>
        </w:rPr>
        <w:t>equirement</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307614CF" w14:textId="682541F5"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.4.2.2.</w:t>
      </w:r>
    </w:p>
    <w:p w14:paraId="3D0925E3" w14:textId="54A93EA3"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.4.2.3.</w:t>
      </w:r>
    </w:p>
    <w:p w14:paraId="22FF4364" w14:textId="77777777" w:rsidR="00C33A48" w:rsidRPr="00B20AE8" w:rsidRDefault="00C33A48" w:rsidP="0039402F">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14:paraId="35C92992" w14:textId="77777777" w:rsidR="00C33A48" w:rsidRPr="00B20AE8" w:rsidRDefault="00C33A48" w:rsidP="00C33A48">
      <w:pPr>
        <w:pStyle w:val="Heading4"/>
        <w:rPr>
          <w:lang w:eastAsia="sv-SE"/>
        </w:rPr>
      </w:pPr>
      <w:bookmarkStart w:id="1929" w:name="_Toc21122946"/>
      <w:bookmarkStart w:id="1930" w:name="_Toc45907139"/>
      <w:bookmarkStart w:id="1931" w:name="_Toc53181243"/>
      <w:bookmarkStart w:id="1932" w:name="_Toc61117063"/>
      <w:bookmarkStart w:id="1933" w:name="_Toc67080915"/>
      <w:bookmarkStart w:id="1934" w:name="_Toc68770267"/>
      <w:bookmarkStart w:id="1935" w:name="_Toc74755330"/>
      <w:bookmarkStart w:id="1936" w:name="_Toc76506254"/>
      <w:bookmarkStart w:id="1937" w:name="_Toc83113173"/>
      <w:bookmarkStart w:id="1938" w:name="_Toc89876376"/>
      <w:bookmarkStart w:id="1939" w:name="_Toc98711276"/>
      <w:bookmarkStart w:id="1940" w:name="_Toc145097143"/>
      <w:bookmarkStart w:id="1941" w:name="_Toc161848393"/>
      <w:r w:rsidRPr="00B20AE8">
        <w:rPr>
          <w:lang w:eastAsia="sv-SE"/>
        </w:rPr>
        <w:t>6.4.2.3</w:t>
      </w:r>
      <w:r w:rsidRPr="00B20AE8">
        <w:rPr>
          <w:lang w:eastAsia="sv-SE"/>
        </w:rPr>
        <w:tab/>
        <w:t>Test purpose</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014CA281" w14:textId="77777777" w:rsidR="00C33A48" w:rsidRPr="00B20AE8" w:rsidRDefault="00C33A48" w:rsidP="0039402F">
      <w:r w:rsidRPr="00B20AE8">
        <w:t>The test purpose is to verify that the Inner loop power control in the downlink is within the limits specified by the minimum requirement.</w:t>
      </w:r>
    </w:p>
    <w:p w14:paraId="7402E7E2" w14:textId="77777777" w:rsidR="00C33A48" w:rsidRPr="00B20AE8" w:rsidRDefault="00C33A48" w:rsidP="00C33A48">
      <w:pPr>
        <w:pStyle w:val="Heading4"/>
        <w:rPr>
          <w:lang w:eastAsia="sv-SE"/>
        </w:rPr>
      </w:pPr>
      <w:bookmarkStart w:id="1942" w:name="_Toc21122947"/>
      <w:bookmarkStart w:id="1943" w:name="_Toc45907140"/>
      <w:bookmarkStart w:id="1944" w:name="_Toc53181244"/>
      <w:bookmarkStart w:id="1945" w:name="_Toc61117064"/>
      <w:bookmarkStart w:id="1946" w:name="_Toc67080916"/>
      <w:bookmarkStart w:id="1947" w:name="_Toc68770268"/>
      <w:bookmarkStart w:id="1948" w:name="_Toc74755331"/>
      <w:bookmarkStart w:id="1949" w:name="_Toc76506255"/>
      <w:bookmarkStart w:id="1950" w:name="_Toc83113174"/>
      <w:bookmarkStart w:id="1951" w:name="_Toc89876377"/>
      <w:bookmarkStart w:id="1952" w:name="_Toc98711277"/>
      <w:bookmarkStart w:id="1953" w:name="_Toc145097144"/>
      <w:bookmarkStart w:id="1954" w:name="_Toc161848394"/>
      <w:r w:rsidRPr="00B20AE8">
        <w:rPr>
          <w:lang w:eastAsia="sv-SE"/>
        </w:rPr>
        <w:t>6.</w:t>
      </w:r>
      <w:r w:rsidRPr="00B20AE8">
        <w:rPr>
          <w:lang w:eastAsia="zh-CN"/>
        </w:rPr>
        <w:t>4.2.</w:t>
      </w:r>
      <w:r w:rsidRPr="00B20AE8">
        <w:rPr>
          <w:lang w:eastAsia="sv-SE"/>
        </w:rPr>
        <w:t>4</w:t>
      </w:r>
      <w:r w:rsidRPr="00B20AE8">
        <w:rPr>
          <w:lang w:eastAsia="sv-SE"/>
        </w:rPr>
        <w:tab/>
        <w:t>Method of test</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2E86ABB6" w14:textId="77777777" w:rsidR="00C33A48" w:rsidRPr="00B20AE8" w:rsidRDefault="00C33A48" w:rsidP="00C33A48">
      <w:pPr>
        <w:pStyle w:val="Heading5"/>
        <w:rPr>
          <w:lang w:eastAsia="sv-SE"/>
        </w:rPr>
      </w:pPr>
      <w:bookmarkStart w:id="1955" w:name="_Toc21122948"/>
      <w:bookmarkStart w:id="1956" w:name="_Toc45907141"/>
      <w:bookmarkStart w:id="1957" w:name="_Toc53181245"/>
      <w:bookmarkStart w:id="1958" w:name="_Toc61117065"/>
      <w:bookmarkStart w:id="1959" w:name="_Toc67080917"/>
      <w:bookmarkStart w:id="1960" w:name="_Toc68770269"/>
      <w:bookmarkStart w:id="1961" w:name="_Toc74755332"/>
      <w:bookmarkStart w:id="1962" w:name="_Toc76506256"/>
      <w:bookmarkStart w:id="1963" w:name="_Toc83113175"/>
      <w:bookmarkStart w:id="1964" w:name="_Toc89876378"/>
      <w:bookmarkStart w:id="1965" w:name="_Toc98711278"/>
      <w:bookmarkStart w:id="1966" w:name="_Toc145097145"/>
      <w:bookmarkStart w:id="1967" w:name="_Toc161848395"/>
      <w:r w:rsidRPr="00B20AE8">
        <w:rPr>
          <w:lang w:eastAsia="sv-SE"/>
        </w:rPr>
        <w:t>6.4.2.4.1</w:t>
      </w:r>
      <w:r w:rsidRPr="00B20AE8">
        <w:rPr>
          <w:lang w:eastAsia="sv-SE"/>
        </w:rPr>
        <w:tab/>
        <w:t>Initial conditions</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7F7625A0" w14:textId="77777777" w:rsidR="00C33A48" w:rsidRPr="00B20AE8" w:rsidRDefault="00C33A48" w:rsidP="0039402F">
      <w:r w:rsidRPr="00B20AE8">
        <w:t>Test environment:</w:t>
      </w:r>
      <w:r w:rsidRPr="00B20AE8">
        <w:tab/>
        <w:t xml:space="preserve">normal; see annex </w:t>
      </w:r>
      <w:r w:rsidR="00E02591" w:rsidRPr="00B20AE8">
        <w:t>G.2</w:t>
      </w:r>
      <w:r w:rsidRPr="00B20AE8">
        <w:t>.</w:t>
      </w:r>
    </w:p>
    <w:p w14:paraId="728E7A63" w14:textId="3D935C33" w:rsidR="00C33A48" w:rsidRPr="00B20AE8" w:rsidRDefault="00C33A48" w:rsidP="0039402F">
      <w:r w:rsidRPr="00B20AE8">
        <w:t>RF channels to be tested:</w:t>
      </w:r>
      <w:r w:rsidRPr="00B20AE8">
        <w:tab/>
        <w:t xml:space="preserve">M; see </w:t>
      </w:r>
      <w:r w:rsidR="003D3C64">
        <w:t>clause </w:t>
      </w:r>
      <w:r w:rsidR="003D3C64" w:rsidRPr="00B20AE8">
        <w:t>4</w:t>
      </w:r>
      <w:r w:rsidRPr="00B20AE8">
        <w:t>.12.1.</w:t>
      </w:r>
    </w:p>
    <w:p w14:paraId="5EFA0D31" w14:textId="77777777" w:rsidR="00C33A48" w:rsidRPr="00B20AE8" w:rsidRDefault="00C33A48" w:rsidP="0039402F">
      <w:r w:rsidRPr="00B20AE8">
        <w:t>Beams to be tested:</w:t>
      </w:r>
      <w:r w:rsidR="00A22911" w:rsidRPr="00B20AE8">
        <w:tab/>
      </w:r>
      <w:r w:rsidRPr="00B20AE8">
        <w:t>The narrowest declared beam (see table 4.10-1, D9.3, D9.11).</w:t>
      </w:r>
    </w:p>
    <w:p w14:paraId="39D8F9ED" w14:textId="77777777" w:rsidR="00C33A48" w:rsidRPr="00B20AE8" w:rsidRDefault="00C33A48" w:rsidP="0039402F">
      <w:r w:rsidRPr="00B20AE8">
        <w:t xml:space="preserve">Directions to be tested: The </w:t>
      </w:r>
      <w:r w:rsidR="002B1A53" w:rsidRPr="00B20AE8">
        <w:rPr>
          <w:i/>
        </w:rPr>
        <w:t>reference beam direction pair</w:t>
      </w:r>
      <w:r w:rsidRPr="00B20AE8">
        <w:t xml:space="preserve"> (see table 4.10-1, D9.7).</w:t>
      </w:r>
    </w:p>
    <w:p w14:paraId="53F8CCDE" w14:textId="77777777" w:rsidR="00C33A48" w:rsidRPr="00B20AE8" w:rsidRDefault="00C33A48" w:rsidP="0039402F">
      <w:pPr>
        <w:rPr>
          <w:rFonts w:eastAsia="MS P??"/>
        </w:rPr>
      </w:pPr>
      <w:r w:rsidRPr="00B20AE8">
        <w:rPr>
          <w:rFonts w:eastAsia="MS P??"/>
        </w:rPr>
        <w:t>Disable closed loop power control.</w:t>
      </w:r>
    </w:p>
    <w:p w14:paraId="0AD83D57" w14:textId="77777777" w:rsidR="00C33A48" w:rsidRPr="00B20AE8" w:rsidRDefault="00C33A48" w:rsidP="0039402F">
      <w:r w:rsidRPr="00B20AE8">
        <w:rPr>
          <w:rFonts w:eastAsia="MS Mincho"/>
        </w:rPr>
        <w:t>The DPCH intended for power control is on channel 120 starting at -3 dB.</w:t>
      </w:r>
    </w:p>
    <w:p w14:paraId="24B5DA2B" w14:textId="77777777" w:rsidR="00C33A48" w:rsidRPr="00B20AE8" w:rsidRDefault="00C33A48" w:rsidP="0039402F">
      <w:r w:rsidRPr="00B20AE8">
        <w:t>Establish downlink power control with parameters as specified in table 6.4.2.4.1-1</w:t>
      </w:r>
      <w:r w:rsidRPr="00B20AE8">
        <w:rPr>
          <w:rFonts w:eastAsia="MS Mincho"/>
        </w:rPr>
        <w:t>.</w:t>
      </w:r>
    </w:p>
    <w:p w14:paraId="6F7F79DC" w14:textId="77777777" w:rsidR="00C33A48" w:rsidRPr="00B20AE8" w:rsidRDefault="00C33A48" w:rsidP="0039402F">
      <w:pPr>
        <w:pStyle w:val="TH"/>
        <w:rPr>
          <w:lang w:val="en-US"/>
        </w:rPr>
      </w:pPr>
      <w:r w:rsidRPr="00B20AE8">
        <w:t>Table 6.4.2.4.1-1</w:t>
      </w:r>
      <w:r w:rsidRPr="00B20AE8">
        <w:rPr>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4F339F" w:rsidRPr="00B20AE8" w14:paraId="0B08A81B" w14:textId="77777777" w:rsidTr="006A2BF1">
        <w:trPr>
          <w:cantSplit/>
          <w:jc w:val="center"/>
        </w:trPr>
        <w:tc>
          <w:tcPr>
            <w:tcW w:w="2093" w:type="dxa"/>
          </w:tcPr>
          <w:p w14:paraId="0872EFC0" w14:textId="77777777" w:rsidR="00C33A48" w:rsidRPr="00B20AE8" w:rsidRDefault="00C33A48" w:rsidP="0039402F">
            <w:pPr>
              <w:pStyle w:val="TAH"/>
              <w:rPr>
                <w:rFonts w:cs="Arial"/>
              </w:rPr>
            </w:pPr>
            <w:r w:rsidRPr="00B20AE8">
              <w:t>Parameter</w:t>
            </w:r>
          </w:p>
        </w:tc>
        <w:tc>
          <w:tcPr>
            <w:tcW w:w="2268" w:type="dxa"/>
          </w:tcPr>
          <w:p w14:paraId="3C6451EC" w14:textId="77777777" w:rsidR="00C33A48" w:rsidRPr="00B20AE8" w:rsidRDefault="00C33A48" w:rsidP="0039402F">
            <w:pPr>
              <w:pStyle w:val="TAH"/>
              <w:rPr>
                <w:rFonts w:cs="Arial"/>
              </w:rPr>
            </w:pPr>
            <w:r w:rsidRPr="00B20AE8">
              <w:t>Level/status</w:t>
            </w:r>
          </w:p>
        </w:tc>
        <w:tc>
          <w:tcPr>
            <w:tcW w:w="2126" w:type="dxa"/>
          </w:tcPr>
          <w:p w14:paraId="6FA794E9" w14:textId="77777777" w:rsidR="00C33A48" w:rsidRPr="00B20AE8" w:rsidRDefault="00C33A48" w:rsidP="0039402F">
            <w:pPr>
              <w:pStyle w:val="TAH"/>
              <w:rPr>
                <w:rFonts w:cs="Arial"/>
              </w:rPr>
            </w:pPr>
            <w:r w:rsidRPr="00B20AE8">
              <w:t>Unit</w:t>
            </w:r>
          </w:p>
        </w:tc>
      </w:tr>
      <w:tr w:rsidR="004F339F" w:rsidRPr="00B20AE8" w14:paraId="6F24F5D9" w14:textId="77777777" w:rsidTr="006A2BF1">
        <w:trPr>
          <w:cantSplit/>
          <w:jc w:val="center"/>
        </w:trPr>
        <w:tc>
          <w:tcPr>
            <w:tcW w:w="2093" w:type="dxa"/>
          </w:tcPr>
          <w:p w14:paraId="6625D837" w14:textId="77777777" w:rsidR="00C33A48" w:rsidRPr="00B20AE8" w:rsidRDefault="00C33A48" w:rsidP="0039402F">
            <w:pPr>
              <w:pStyle w:val="TAL"/>
              <w:rPr>
                <w:rFonts w:cs="Arial"/>
              </w:rPr>
            </w:pPr>
            <w:r w:rsidRPr="00B20AE8">
              <w:t>UL signal mean power</w:t>
            </w:r>
          </w:p>
        </w:tc>
        <w:tc>
          <w:tcPr>
            <w:tcW w:w="2268" w:type="dxa"/>
          </w:tcPr>
          <w:p w14:paraId="54E4AFF6" w14:textId="77777777" w:rsidR="00C33A48" w:rsidRPr="00B20AE8" w:rsidRDefault="00C33A48" w:rsidP="0039402F">
            <w:pPr>
              <w:pStyle w:val="TAL"/>
              <w:rPr>
                <w:rFonts w:cs="Arial"/>
              </w:rPr>
            </w:pPr>
            <w:r w:rsidRPr="00B20AE8">
              <w:t>P</w:t>
            </w:r>
            <w:r w:rsidRPr="00F437E4">
              <w:rPr>
                <w:vertAlign w:val="subscript"/>
              </w:rPr>
              <w:t>REFSENS</w:t>
            </w:r>
            <w:r w:rsidRPr="00B20AE8">
              <w:t xml:space="preserve"> + 10 dB</w:t>
            </w:r>
          </w:p>
        </w:tc>
        <w:tc>
          <w:tcPr>
            <w:tcW w:w="2126" w:type="dxa"/>
          </w:tcPr>
          <w:p w14:paraId="643F657A" w14:textId="77777777" w:rsidR="00C33A48" w:rsidRPr="00B20AE8" w:rsidRDefault="00C33A48" w:rsidP="0039402F">
            <w:pPr>
              <w:pStyle w:val="TAL"/>
              <w:rPr>
                <w:rFonts w:cs="Arial"/>
              </w:rPr>
            </w:pPr>
            <w:r w:rsidRPr="00B20AE8">
              <w:t> dBm</w:t>
            </w:r>
          </w:p>
        </w:tc>
      </w:tr>
      <w:tr w:rsidR="00C33A48" w:rsidRPr="00B20AE8" w14:paraId="6B28FFC6" w14:textId="77777777" w:rsidTr="006A2BF1">
        <w:trPr>
          <w:cantSplit/>
          <w:jc w:val="center"/>
        </w:trPr>
        <w:tc>
          <w:tcPr>
            <w:tcW w:w="2093" w:type="dxa"/>
          </w:tcPr>
          <w:p w14:paraId="77F881AF" w14:textId="77777777" w:rsidR="00C33A48" w:rsidRPr="00B20AE8" w:rsidRDefault="00C33A48" w:rsidP="0039402F">
            <w:pPr>
              <w:pStyle w:val="TAL"/>
              <w:rPr>
                <w:rFonts w:cs="Arial"/>
              </w:rPr>
            </w:pPr>
            <w:r w:rsidRPr="00B20AE8">
              <w:t>Data sequence</w:t>
            </w:r>
          </w:p>
        </w:tc>
        <w:tc>
          <w:tcPr>
            <w:tcW w:w="2268" w:type="dxa"/>
          </w:tcPr>
          <w:p w14:paraId="13942085" w14:textId="77777777" w:rsidR="00C33A48" w:rsidRPr="00B20AE8" w:rsidRDefault="00C33A48" w:rsidP="0039402F">
            <w:pPr>
              <w:pStyle w:val="TAL"/>
              <w:rPr>
                <w:rFonts w:cs="Arial"/>
              </w:rPr>
            </w:pPr>
            <w:r w:rsidRPr="00B20AE8">
              <w:t>PN9</w:t>
            </w:r>
          </w:p>
        </w:tc>
        <w:tc>
          <w:tcPr>
            <w:tcW w:w="2126" w:type="dxa"/>
          </w:tcPr>
          <w:p w14:paraId="34B0513A" w14:textId="77777777" w:rsidR="00C33A48" w:rsidRPr="00B20AE8" w:rsidRDefault="00C33A48" w:rsidP="0039402F">
            <w:pPr>
              <w:pStyle w:val="TAL"/>
            </w:pPr>
          </w:p>
        </w:tc>
      </w:tr>
    </w:tbl>
    <w:p w14:paraId="1EE949BD" w14:textId="77777777" w:rsidR="008760BE" w:rsidRPr="00B20AE8" w:rsidRDefault="008760BE" w:rsidP="0039402F">
      <w:pPr>
        <w:rPr>
          <w:lang w:eastAsia="sv-SE"/>
        </w:rPr>
      </w:pPr>
    </w:p>
    <w:p w14:paraId="76BEA668" w14:textId="77777777" w:rsidR="00C33A48" w:rsidRPr="00B20AE8" w:rsidRDefault="00C33A48" w:rsidP="00C33A48">
      <w:pPr>
        <w:pStyle w:val="Heading5"/>
        <w:rPr>
          <w:lang w:eastAsia="sv-SE"/>
        </w:rPr>
      </w:pPr>
      <w:bookmarkStart w:id="1968" w:name="_Toc21122949"/>
      <w:bookmarkStart w:id="1969" w:name="_Toc45907142"/>
      <w:bookmarkStart w:id="1970" w:name="_Toc53181246"/>
      <w:bookmarkStart w:id="1971" w:name="_Toc61117066"/>
      <w:bookmarkStart w:id="1972" w:name="_Toc67080918"/>
      <w:bookmarkStart w:id="1973" w:name="_Toc68770270"/>
      <w:bookmarkStart w:id="1974" w:name="_Toc74755333"/>
      <w:bookmarkStart w:id="1975" w:name="_Toc76506257"/>
      <w:bookmarkStart w:id="1976" w:name="_Toc83113176"/>
      <w:bookmarkStart w:id="1977" w:name="_Toc89876379"/>
      <w:bookmarkStart w:id="1978" w:name="_Toc98711279"/>
      <w:bookmarkStart w:id="1979" w:name="_Toc145097146"/>
      <w:bookmarkStart w:id="1980" w:name="_Toc161848396"/>
      <w:r w:rsidRPr="00B20AE8">
        <w:rPr>
          <w:lang w:eastAsia="sv-SE"/>
        </w:rPr>
        <w:t>6.4.2.4.2</w:t>
      </w:r>
      <w:r w:rsidRPr="00B20AE8">
        <w:rPr>
          <w:lang w:eastAsia="sv-SE"/>
        </w:rPr>
        <w:tab/>
        <w:t>Procedure</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0B02E051" w14:textId="77777777" w:rsidR="00C33A48" w:rsidRPr="00B20AE8" w:rsidRDefault="00C33A48" w:rsidP="0039402F">
      <w:pPr>
        <w:pStyle w:val="B1"/>
      </w:pPr>
      <w:r w:rsidRPr="00B20AE8">
        <w:t>1)</w:t>
      </w:r>
      <w:r w:rsidRPr="00B20AE8">
        <w:tab/>
        <w:t>Place the AAS BS at the positioner.</w:t>
      </w:r>
    </w:p>
    <w:p w14:paraId="086432B6"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06FA14D6"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42FE095E"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26BA3AC2" w14:textId="4CC5A04B" w:rsidR="00C33A48" w:rsidRPr="00B20AE8" w:rsidRDefault="00C33A48" w:rsidP="0039402F">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516CF5A0" w14:textId="77777777" w:rsidR="00C33A48" w:rsidRPr="00B20AE8" w:rsidRDefault="00C33A48" w:rsidP="0039402F">
      <w:pPr>
        <w:pStyle w:val="B1"/>
      </w:pPr>
      <w:r w:rsidRPr="00B20AE8">
        <w:t>6)</w:t>
      </w:r>
      <w:r w:rsidRPr="00B20AE8">
        <w:tab/>
        <w:t>Set and send alternating TPC bits from the UE simulator or UL signal generator.</w:t>
      </w:r>
    </w:p>
    <w:p w14:paraId="5C17CA19" w14:textId="38DD00E6" w:rsidR="009F5684" w:rsidRPr="00B20AE8" w:rsidRDefault="009F5684" w:rsidP="0039402F">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 xml:space="preserve">.All steps within power control dynamic range declared by manufacturer (see table 4.10-1, D6.57) shall be measured. 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17B10C28" w14:textId="77777777" w:rsidR="009F5684" w:rsidRPr="00B20AE8" w:rsidRDefault="009F5684" w:rsidP="0039402F">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E2C23A8" w14:textId="3174E48F" w:rsidR="00C33A48" w:rsidRPr="00B20AE8" w:rsidRDefault="00C33A48" w:rsidP="0039402F">
      <w:r w:rsidRPr="00B20AE8">
        <w:t xml:space="preserve">Measure by sending 10 consecutive equal commands as described in </w:t>
      </w:r>
      <w:r w:rsidR="003D3C64" w:rsidRPr="00B20AE8">
        <w:t>TS</w:t>
      </w:r>
      <w:r w:rsidR="003D3C64">
        <w:t> </w:t>
      </w:r>
      <w:r w:rsidR="003D3C64" w:rsidRPr="00B20AE8">
        <w:t>3</w:t>
      </w:r>
      <w:r w:rsidRPr="00B20AE8">
        <w:t>7.105</w:t>
      </w:r>
      <w:r w:rsidR="003D3C64">
        <w:t> </w:t>
      </w:r>
      <w:r w:rsidR="003D3C64" w:rsidRPr="00B20AE8">
        <w:t>[</w:t>
      </w:r>
      <w:r w:rsidR="00934F2D" w:rsidRPr="00B20AE8">
        <w:t>6</w:t>
      </w:r>
      <w:r w:rsidRPr="00B20AE8">
        <w:t xml:space="preserve">], </w:t>
      </w:r>
      <w:r w:rsidR="003D3C64">
        <w:t>clause </w:t>
      </w:r>
      <w:r w:rsidR="003D3C64" w:rsidRPr="00B20AE8">
        <w:t>6</w:t>
      </w:r>
      <w:r w:rsidRPr="00B20AE8">
        <w:t>.3.2. Table 6.3.2.3-2</w:t>
      </w:r>
    </w:p>
    <w:p w14:paraId="7E60EF05"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7BE90EB" w14:textId="77777777" w:rsidR="00C33A48" w:rsidRPr="00B20AE8" w:rsidRDefault="00C33A48" w:rsidP="0039402F">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4CA7C30" w14:textId="77777777" w:rsidR="00C33A48" w:rsidRPr="00B20AE8" w:rsidRDefault="00C33A48" w:rsidP="00C33A48">
      <w:pPr>
        <w:pStyle w:val="Heading4"/>
        <w:rPr>
          <w:lang w:eastAsia="sv-SE"/>
        </w:rPr>
      </w:pPr>
      <w:bookmarkStart w:id="1981" w:name="_Toc21122950"/>
      <w:bookmarkStart w:id="1982" w:name="_Toc45907143"/>
      <w:bookmarkStart w:id="1983" w:name="_Toc53181247"/>
      <w:bookmarkStart w:id="1984" w:name="_Toc61117067"/>
      <w:bookmarkStart w:id="1985" w:name="_Toc67080919"/>
      <w:bookmarkStart w:id="1986" w:name="_Toc68770271"/>
      <w:bookmarkStart w:id="1987" w:name="_Toc74755334"/>
      <w:bookmarkStart w:id="1988" w:name="_Toc76506258"/>
      <w:bookmarkStart w:id="1989" w:name="_Toc83113177"/>
      <w:bookmarkStart w:id="1990" w:name="_Toc89876380"/>
      <w:bookmarkStart w:id="1991" w:name="_Toc98711280"/>
      <w:bookmarkStart w:id="1992" w:name="_Toc145097147"/>
      <w:bookmarkStart w:id="1993" w:name="_Toc161848397"/>
      <w:r w:rsidRPr="00B20AE8">
        <w:rPr>
          <w:lang w:eastAsia="sv-SE"/>
        </w:rPr>
        <w:t>6.</w:t>
      </w:r>
      <w:r w:rsidRPr="00B20AE8">
        <w:rPr>
          <w:lang w:eastAsia="zh-CN"/>
        </w:rPr>
        <w:t>4.2.</w:t>
      </w:r>
      <w:r w:rsidRPr="00B20AE8">
        <w:rPr>
          <w:lang w:eastAsia="sv-SE"/>
        </w:rPr>
        <w:t>5</w:t>
      </w:r>
      <w:r w:rsidRPr="00B20AE8">
        <w:rPr>
          <w:lang w:eastAsia="sv-SE"/>
        </w:rPr>
        <w:tab/>
        <w:t>Test Requirement</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370AF7BC" w14:textId="77777777" w:rsidR="00C33A48" w:rsidRPr="00B20AE8" w:rsidRDefault="00C33A48" w:rsidP="0039402F">
      <w:r w:rsidRPr="00B20AE8">
        <w:t xml:space="preserve">For UTRA FDD the test requirement </w:t>
      </w:r>
      <w:r w:rsidRPr="00B20AE8">
        <w:rPr>
          <w:rFonts w:cs="v4.2.0"/>
        </w:rPr>
        <w:t xml:space="preserve">Inner loop power control </w:t>
      </w:r>
      <w:r w:rsidRPr="00B20AE8">
        <w:t>is:</w:t>
      </w:r>
    </w:p>
    <w:p w14:paraId="3ACEA6E9" w14:textId="348D3AE2" w:rsidR="00C33A48" w:rsidRPr="00B20AE8" w:rsidRDefault="00C33A48" w:rsidP="0039402F">
      <w:pPr>
        <w:pStyle w:val="B1"/>
      </w:pPr>
      <w:r w:rsidRPr="00B20AE8">
        <w:t>a)</w:t>
      </w:r>
      <w:r w:rsidRPr="00B20AE8">
        <w:tab/>
        <w:t xml:space="preserve">AAS BS shall fulfil step size requirement shown in table 6.4.2.5-1 for all power control steps declared by manufacture in </w:t>
      </w:r>
      <w:r w:rsidR="003D3C64">
        <w:t>clause </w:t>
      </w:r>
      <w:r w:rsidR="003D3C64" w:rsidRPr="00B20AE8">
        <w:t>4</w:t>
      </w:r>
      <w:r w:rsidRPr="00B20AE8">
        <w:t>.10.</w:t>
      </w:r>
    </w:p>
    <w:p w14:paraId="24E61AA7" w14:textId="77777777" w:rsidR="00C33A48" w:rsidRPr="00B20AE8" w:rsidRDefault="00C33A48" w:rsidP="0039402F">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14:paraId="2A9942A0" w14:textId="77777777" w:rsidR="00C33A48" w:rsidRPr="00B20AE8" w:rsidRDefault="00C33A48" w:rsidP="0039402F">
      <w:pPr>
        <w:pStyle w:val="TH"/>
      </w:pPr>
      <w:r w:rsidRPr="00B20AE8">
        <w:t xml:space="preserve">Table </w:t>
      </w:r>
      <w:r w:rsidRPr="00B20AE8">
        <w:rPr>
          <w:rFonts w:eastAsia="MS Mincho" w:cs="v4.2.0"/>
        </w:rPr>
        <w:t>6.4.2.5-1</w:t>
      </w:r>
      <w:r w:rsidRPr="00B20AE8">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5194FD27" w14:textId="77777777" w:rsidTr="006A2BF1">
        <w:trPr>
          <w:cantSplit/>
          <w:tblHeader/>
          <w:jc w:val="center"/>
        </w:trPr>
        <w:tc>
          <w:tcPr>
            <w:tcW w:w="2498" w:type="dxa"/>
            <w:shd w:val="clear" w:color="auto" w:fill="auto"/>
          </w:tcPr>
          <w:p w14:paraId="549DB251" w14:textId="77777777" w:rsidR="00C33A48" w:rsidRPr="00B20AE8" w:rsidRDefault="00C33A48" w:rsidP="0039402F">
            <w:pPr>
              <w:pStyle w:val="TAH"/>
            </w:pPr>
            <w:r w:rsidRPr="00B20AE8">
              <w:t>Power control commands in the down link</w:t>
            </w:r>
          </w:p>
        </w:tc>
        <w:tc>
          <w:tcPr>
            <w:tcW w:w="6946" w:type="dxa"/>
            <w:gridSpan w:val="8"/>
            <w:shd w:val="clear" w:color="auto" w:fill="auto"/>
          </w:tcPr>
          <w:p w14:paraId="40CE9E20" w14:textId="77777777" w:rsidR="00C33A48" w:rsidRPr="00B20AE8" w:rsidRDefault="00C33A48" w:rsidP="0039402F">
            <w:pPr>
              <w:pStyle w:val="TAH"/>
            </w:pPr>
            <w:r w:rsidRPr="00B20AE8">
              <w:t>Transmitter power control step tolerance</w:t>
            </w:r>
          </w:p>
        </w:tc>
      </w:tr>
      <w:tr w:rsidR="004F339F" w:rsidRPr="00B20AE8" w14:paraId="3109795E" w14:textId="77777777" w:rsidTr="006A2BF1">
        <w:trPr>
          <w:cantSplit/>
          <w:jc w:val="center"/>
        </w:trPr>
        <w:tc>
          <w:tcPr>
            <w:tcW w:w="2498" w:type="dxa"/>
            <w:shd w:val="clear" w:color="auto" w:fill="auto"/>
          </w:tcPr>
          <w:p w14:paraId="5BC09E9A" w14:textId="77777777" w:rsidR="00C33A48" w:rsidRPr="00B20AE8" w:rsidRDefault="00C33A48" w:rsidP="0039402F">
            <w:pPr>
              <w:pStyle w:val="TAH"/>
            </w:pPr>
          </w:p>
        </w:tc>
        <w:tc>
          <w:tcPr>
            <w:tcW w:w="1701" w:type="dxa"/>
            <w:gridSpan w:val="2"/>
            <w:shd w:val="clear" w:color="auto" w:fill="auto"/>
          </w:tcPr>
          <w:p w14:paraId="07916732" w14:textId="77777777" w:rsidR="00C33A48" w:rsidRPr="00B20AE8" w:rsidRDefault="00C33A48" w:rsidP="0039402F">
            <w:pPr>
              <w:pStyle w:val="TAH"/>
              <w:rPr>
                <w:rFonts w:cs="v5.0.0"/>
              </w:rPr>
            </w:pPr>
            <w:r w:rsidRPr="00B20AE8">
              <w:t>2 dB step size</w:t>
            </w:r>
          </w:p>
        </w:tc>
        <w:tc>
          <w:tcPr>
            <w:tcW w:w="1843" w:type="dxa"/>
            <w:gridSpan w:val="2"/>
            <w:shd w:val="clear" w:color="auto" w:fill="auto"/>
          </w:tcPr>
          <w:p w14:paraId="70309631" w14:textId="77777777" w:rsidR="00C33A48" w:rsidRPr="00B20AE8" w:rsidRDefault="00C33A48" w:rsidP="0039402F">
            <w:pPr>
              <w:pStyle w:val="TAH"/>
              <w:rPr>
                <w:rFonts w:cs="v5.0.0"/>
              </w:rPr>
            </w:pPr>
            <w:r w:rsidRPr="00B20AE8">
              <w:t>1,5 dB step size</w:t>
            </w:r>
          </w:p>
        </w:tc>
        <w:tc>
          <w:tcPr>
            <w:tcW w:w="1701" w:type="dxa"/>
            <w:gridSpan w:val="2"/>
            <w:shd w:val="clear" w:color="auto" w:fill="auto"/>
          </w:tcPr>
          <w:p w14:paraId="12FEDC60" w14:textId="77777777" w:rsidR="00C33A48" w:rsidRPr="00B20AE8" w:rsidRDefault="00C33A48" w:rsidP="0039402F">
            <w:pPr>
              <w:pStyle w:val="TAH"/>
            </w:pPr>
            <w:r w:rsidRPr="00B20AE8">
              <w:t>1 dB step size</w:t>
            </w:r>
          </w:p>
        </w:tc>
        <w:tc>
          <w:tcPr>
            <w:tcW w:w="1701" w:type="dxa"/>
            <w:gridSpan w:val="2"/>
            <w:shd w:val="clear" w:color="auto" w:fill="auto"/>
          </w:tcPr>
          <w:p w14:paraId="56590B0B" w14:textId="77777777" w:rsidR="00C33A48" w:rsidRPr="00B20AE8" w:rsidRDefault="00C33A48" w:rsidP="0039402F">
            <w:pPr>
              <w:pStyle w:val="TAH"/>
            </w:pPr>
            <w:r w:rsidRPr="00B20AE8">
              <w:t>0,5 dB step size</w:t>
            </w:r>
          </w:p>
        </w:tc>
      </w:tr>
      <w:tr w:rsidR="004F339F" w:rsidRPr="00B20AE8" w14:paraId="20B324A5" w14:textId="77777777" w:rsidTr="006A2BF1">
        <w:trPr>
          <w:cantSplit/>
          <w:jc w:val="center"/>
        </w:trPr>
        <w:tc>
          <w:tcPr>
            <w:tcW w:w="2498" w:type="dxa"/>
            <w:shd w:val="clear" w:color="auto" w:fill="auto"/>
          </w:tcPr>
          <w:p w14:paraId="5381D2DB" w14:textId="77777777" w:rsidR="00C33A48" w:rsidRPr="00B20AE8" w:rsidRDefault="00C33A48" w:rsidP="0039402F">
            <w:pPr>
              <w:pStyle w:val="TAL"/>
            </w:pPr>
          </w:p>
        </w:tc>
        <w:tc>
          <w:tcPr>
            <w:tcW w:w="850" w:type="dxa"/>
            <w:shd w:val="clear" w:color="auto" w:fill="auto"/>
          </w:tcPr>
          <w:p w14:paraId="3682EEE1" w14:textId="77777777" w:rsidR="00C33A48" w:rsidRPr="00B20AE8" w:rsidRDefault="00C33A48" w:rsidP="0039402F">
            <w:pPr>
              <w:pStyle w:val="TAC"/>
              <w:rPr>
                <w:rFonts w:cs="v5.0.0"/>
              </w:rPr>
            </w:pPr>
            <w:r w:rsidRPr="00B20AE8">
              <w:t>Lower</w:t>
            </w:r>
          </w:p>
        </w:tc>
        <w:tc>
          <w:tcPr>
            <w:tcW w:w="851" w:type="dxa"/>
            <w:shd w:val="clear" w:color="auto" w:fill="auto"/>
          </w:tcPr>
          <w:p w14:paraId="581306FA" w14:textId="77777777" w:rsidR="00C33A48" w:rsidRPr="00B20AE8" w:rsidRDefault="00C33A48" w:rsidP="0039402F">
            <w:pPr>
              <w:pStyle w:val="TAC"/>
              <w:rPr>
                <w:rFonts w:cs="v5.0.0"/>
              </w:rPr>
            </w:pPr>
            <w:r w:rsidRPr="00B20AE8">
              <w:t>Upper</w:t>
            </w:r>
          </w:p>
        </w:tc>
        <w:tc>
          <w:tcPr>
            <w:tcW w:w="992" w:type="dxa"/>
            <w:shd w:val="clear" w:color="auto" w:fill="auto"/>
          </w:tcPr>
          <w:p w14:paraId="6CFF8B78" w14:textId="77777777" w:rsidR="00C33A48" w:rsidRPr="00B20AE8" w:rsidRDefault="00C33A48" w:rsidP="0039402F">
            <w:pPr>
              <w:pStyle w:val="TAC"/>
              <w:rPr>
                <w:rFonts w:cs="v5.0.0"/>
              </w:rPr>
            </w:pPr>
            <w:r w:rsidRPr="00B20AE8">
              <w:t>Lower</w:t>
            </w:r>
          </w:p>
        </w:tc>
        <w:tc>
          <w:tcPr>
            <w:tcW w:w="851" w:type="dxa"/>
            <w:shd w:val="clear" w:color="auto" w:fill="auto"/>
          </w:tcPr>
          <w:p w14:paraId="229674F4" w14:textId="77777777" w:rsidR="00C33A48" w:rsidRPr="00B20AE8" w:rsidRDefault="00C33A48" w:rsidP="0039402F">
            <w:pPr>
              <w:pStyle w:val="TAC"/>
              <w:rPr>
                <w:rFonts w:cs="v5.0.0"/>
              </w:rPr>
            </w:pPr>
            <w:r w:rsidRPr="00B20AE8">
              <w:t>Upper</w:t>
            </w:r>
          </w:p>
        </w:tc>
        <w:tc>
          <w:tcPr>
            <w:tcW w:w="850" w:type="dxa"/>
            <w:shd w:val="clear" w:color="auto" w:fill="auto"/>
          </w:tcPr>
          <w:p w14:paraId="01117FF3" w14:textId="77777777" w:rsidR="00C33A48" w:rsidRPr="00B20AE8" w:rsidRDefault="00C33A48" w:rsidP="0039402F">
            <w:pPr>
              <w:pStyle w:val="TAC"/>
            </w:pPr>
            <w:r w:rsidRPr="00B20AE8">
              <w:t>Lower</w:t>
            </w:r>
          </w:p>
        </w:tc>
        <w:tc>
          <w:tcPr>
            <w:tcW w:w="851" w:type="dxa"/>
            <w:shd w:val="clear" w:color="auto" w:fill="auto"/>
          </w:tcPr>
          <w:p w14:paraId="17662F73" w14:textId="77777777" w:rsidR="00C33A48" w:rsidRPr="00B20AE8" w:rsidRDefault="00C33A48" w:rsidP="0039402F">
            <w:pPr>
              <w:pStyle w:val="TAC"/>
            </w:pPr>
            <w:r w:rsidRPr="00B20AE8">
              <w:t>Upper</w:t>
            </w:r>
          </w:p>
        </w:tc>
        <w:tc>
          <w:tcPr>
            <w:tcW w:w="850" w:type="dxa"/>
            <w:shd w:val="clear" w:color="auto" w:fill="auto"/>
          </w:tcPr>
          <w:p w14:paraId="4636FBA9" w14:textId="77777777" w:rsidR="00C33A48" w:rsidRPr="00B20AE8" w:rsidRDefault="00C33A48" w:rsidP="0039402F">
            <w:pPr>
              <w:pStyle w:val="TAC"/>
            </w:pPr>
            <w:r w:rsidRPr="00B20AE8">
              <w:t>Lower</w:t>
            </w:r>
          </w:p>
        </w:tc>
        <w:tc>
          <w:tcPr>
            <w:tcW w:w="851" w:type="dxa"/>
            <w:shd w:val="clear" w:color="auto" w:fill="auto"/>
          </w:tcPr>
          <w:p w14:paraId="4661602B" w14:textId="77777777" w:rsidR="00C33A48" w:rsidRPr="00B20AE8" w:rsidRDefault="00C33A48" w:rsidP="0039402F">
            <w:pPr>
              <w:pStyle w:val="TAC"/>
            </w:pPr>
            <w:r w:rsidRPr="00B20AE8">
              <w:t>Upper</w:t>
            </w:r>
          </w:p>
        </w:tc>
      </w:tr>
      <w:tr w:rsidR="004F339F" w:rsidRPr="00B20AE8" w14:paraId="196D8446" w14:textId="77777777" w:rsidTr="006A2BF1">
        <w:trPr>
          <w:cantSplit/>
          <w:jc w:val="center"/>
        </w:trPr>
        <w:tc>
          <w:tcPr>
            <w:tcW w:w="2498" w:type="dxa"/>
            <w:shd w:val="clear" w:color="auto" w:fill="auto"/>
          </w:tcPr>
          <w:p w14:paraId="13918B50" w14:textId="77777777" w:rsidR="00C33A48" w:rsidRPr="00B20AE8" w:rsidRDefault="00C33A48" w:rsidP="0039402F">
            <w:pPr>
              <w:pStyle w:val="TAL"/>
            </w:pPr>
            <w:r w:rsidRPr="00B20AE8">
              <w:t>Up (TPC command "1")</w:t>
            </w:r>
          </w:p>
        </w:tc>
        <w:tc>
          <w:tcPr>
            <w:tcW w:w="850" w:type="dxa"/>
            <w:shd w:val="clear" w:color="auto" w:fill="auto"/>
          </w:tcPr>
          <w:p w14:paraId="519A2679" w14:textId="77777777" w:rsidR="00C33A48" w:rsidRPr="00B20AE8" w:rsidRDefault="00C33A48" w:rsidP="0039402F">
            <w:pPr>
              <w:pStyle w:val="TAC"/>
              <w:rPr>
                <w:rFonts w:cs="v5.0.0"/>
                <w:b/>
              </w:rPr>
            </w:pPr>
            <w:r w:rsidRPr="00B20AE8">
              <w:t>+0.9 dB</w:t>
            </w:r>
          </w:p>
        </w:tc>
        <w:tc>
          <w:tcPr>
            <w:tcW w:w="851" w:type="dxa"/>
            <w:shd w:val="clear" w:color="auto" w:fill="auto"/>
          </w:tcPr>
          <w:p w14:paraId="21C2C275" w14:textId="77777777" w:rsidR="00C33A48" w:rsidRPr="00B20AE8" w:rsidRDefault="00C33A48" w:rsidP="0039402F">
            <w:pPr>
              <w:pStyle w:val="TAC"/>
              <w:rPr>
                <w:rFonts w:cs="v5.0.0"/>
              </w:rPr>
            </w:pPr>
            <w:r w:rsidRPr="00B20AE8">
              <w:t>+3.1 dB</w:t>
            </w:r>
          </w:p>
        </w:tc>
        <w:tc>
          <w:tcPr>
            <w:tcW w:w="992" w:type="dxa"/>
            <w:shd w:val="clear" w:color="auto" w:fill="auto"/>
          </w:tcPr>
          <w:p w14:paraId="47AAB574" w14:textId="77777777" w:rsidR="00C33A48" w:rsidRPr="00B20AE8" w:rsidRDefault="00C33A48" w:rsidP="0039402F">
            <w:pPr>
              <w:pStyle w:val="TAC"/>
              <w:rPr>
                <w:rFonts w:cs="v5.0.0"/>
              </w:rPr>
            </w:pPr>
            <w:r w:rsidRPr="00B20AE8">
              <w:t>+0.65 dB</w:t>
            </w:r>
          </w:p>
        </w:tc>
        <w:tc>
          <w:tcPr>
            <w:tcW w:w="851" w:type="dxa"/>
            <w:shd w:val="clear" w:color="auto" w:fill="auto"/>
          </w:tcPr>
          <w:p w14:paraId="7B0010C2" w14:textId="77777777" w:rsidR="00C33A48" w:rsidRPr="00B20AE8" w:rsidRDefault="00C33A48" w:rsidP="0039402F">
            <w:pPr>
              <w:pStyle w:val="TAC"/>
              <w:rPr>
                <w:rFonts w:cs="v5.0.0"/>
              </w:rPr>
            </w:pPr>
            <w:r w:rsidRPr="00B20AE8">
              <w:t>+2.35 dB</w:t>
            </w:r>
          </w:p>
        </w:tc>
        <w:tc>
          <w:tcPr>
            <w:tcW w:w="850" w:type="dxa"/>
            <w:shd w:val="clear" w:color="auto" w:fill="auto"/>
          </w:tcPr>
          <w:p w14:paraId="4C8FD8B7" w14:textId="77777777" w:rsidR="00C33A48" w:rsidRPr="00B20AE8" w:rsidRDefault="00C33A48" w:rsidP="0039402F">
            <w:pPr>
              <w:pStyle w:val="TAC"/>
            </w:pPr>
            <w:r w:rsidRPr="00B20AE8">
              <w:t>+0.4 dB</w:t>
            </w:r>
          </w:p>
        </w:tc>
        <w:tc>
          <w:tcPr>
            <w:tcW w:w="851" w:type="dxa"/>
            <w:shd w:val="clear" w:color="auto" w:fill="auto"/>
          </w:tcPr>
          <w:p w14:paraId="4579B03C" w14:textId="77777777" w:rsidR="00C33A48" w:rsidRPr="00B20AE8" w:rsidRDefault="00C33A48" w:rsidP="0039402F">
            <w:pPr>
              <w:pStyle w:val="TAC"/>
            </w:pPr>
            <w:r w:rsidRPr="00B20AE8">
              <w:t>+1.6 dB</w:t>
            </w:r>
          </w:p>
        </w:tc>
        <w:tc>
          <w:tcPr>
            <w:tcW w:w="850" w:type="dxa"/>
            <w:shd w:val="clear" w:color="auto" w:fill="auto"/>
          </w:tcPr>
          <w:p w14:paraId="686AB9C6" w14:textId="77777777" w:rsidR="00C33A48" w:rsidRPr="00B20AE8" w:rsidRDefault="00C33A48" w:rsidP="0039402F">
            <w:pPr>
              <w:pStyle w:val="TAC"/>
            </w:pPr>
          </w:p>
          <w:p w14:paraId="6165C1CF" w14:textId="77777777" w:rsidR="00C33A48" w:rsidRPr="00B20AE8" w:rsidRDefault="00C33A48" w:rsidP="0039402F">
            <w:pPr>
              <w:pStyle w:val="TAC"/>
            </w:pPr>
            <w:r w:rsidRPr="00B20AE8">
              <w:t>+0.15 dB</w:t>
            </w:r>
          </w:p>
        </w:tc>
        <w:tc>
          <w:tcPr>
            <w:tcW w:w="851" w:type="dxa"/>
            <w:shd w:val="clear" w:color="auto" w:fill="auto"/>
          </w:tcPr>
          <w:p w14:paraId="17C91D16" w14:textId="77777777" w:rsidR="00C33A48" w:rsidRPr="00B20AE8" w:rsidRDefault="00C33A48" w:rsidP="0039402F">
            <w:pPr>
              <w:pStyle w:val="TAC"/>
            </w:pPr>
            <w:r w:rsidRPr="00B20AE8">
              <w:t>+0.85 dB</w:t>
            </w:r>
          </w:p>
        </w:tc>
      </w:tr>
      <w:tr w:rsidR="00C33A48" w:rsidRPr="00B20AE8" w14:paraId="7F1EB3DC" w14:textId="77777777" w:rsidTr="006A2BF1">
        <w:trPr>
          <w:cantSplit/>
          <w:jc w:val="center"/>
        </w:trPr>
        <w:tc>
          <w:tcPr>
            <w:tcW w:w="2498" w:type="dxa"/>
            <w:shd w:val="clear" w:color="auto" w:fill="auto"/>
          </w:tcPr>
          <w:p w14:paraId="19783C83" w14:textId="77777777" w:rsidR="00C33A48" w:rsidRPr="00B20AE8" w:rsidRDefault="00C33A48" w:rsidP="0039402F">
            <w:pPr>
              <w:pStyle w:val="TAL"/>
            </w:pPr>
            <w:r w:rsidRPr="00B20AE8">
              <w:t>Down (TPC command "0")</w:t>
            </w:r>
          </w:p>
        </w:tc>
        <w:tc>
          <w:tcPr>
            <w:tcW w:w="850" w:type="dxa"/>
            <w:shd w:val="clear" w:color="auto" w:fill="auto"/>
          </w:tcPr>
          <w:p w14:paraId="34B62137" w14:textId="77777777" w:rsidR="00C33A48" w:rsidRPr="00B20AE8" w:rsidRDefault="00C33A48" w:rsidP="0039402F">
            <w:pPr>
              <w:pStyle w:val="TAC"/>
              <w:rPr>
                <w:rFonts w:cs="v5.0.0"/>
              </w:rPr>
            </w:pPr>
            <w:r w:rsidRPr="00B20AE8">
              <w:t>-0.9 dB</w:t>
            </w:r>
          </w:p>
        </w:tc>
        <w:tc>
          <w:tcPr>
            <w:tcW w:w="851" w:type="dxa"/>
            <w:shd w:val="clear" w:color="auto" w:fill="auto"/>
          </w:tcPr>
          <w:p w14:paraId="4A251A97" w14:textId="77777777" w:rsidR="00C33A48" w:rsidRPr="00B20AE8" w:rsidRDefault="00C33A48" w:rsidP="0039402F">
            <w:pPr>
              <w:pStyle w:val="TAC"/>
              <w:rPr>
                <w:rFonts w:cs="v5.0.0"/>
              </w:rPr>
            </w:pPr>
            <w:r w:rsidRPr="00B20AE8">
              <w:t>-3.1 dB</w:t>
            </w:r>
          </w:p>
        </w:tc>
        <w:tc>
          <w:tcPr>
            <w:tcW w:w="992" w:type="dxa"/>
            <w:shd w:val="clear" w:color="auto" w:fill="auto"/>
          </w:tcPr>
          <w:p w14:paraId="0C79E402" w14:textId="77777777" w:rsidR="00C33A48" w:rsidRPr="00B20AE8" w:rsidRDefault="00C33A48" w:rsidP="0039402F">
            <w:pPr>
              <w:pStyle w:val="TAC"/>
              <w:rPr>
                <w:rFonts w:cs="v5.0.0"/>
              </w:rPr>
            </w:pPr>
            <w:r w:rsidRPr="00B20AE8">
              <w:t>-0.65 dB</w:t>
            </w:r>
          </w:p>
        </w:tc>
        <w:tc>
          <w:tcPr>
            <w:tcW w:w="851" w:type="dxa"/>
            <w:shd w:val="clear" w:color="auto" w:fill="auto"/>
          </w:tcPr>
          <w:p w14:paraId="3B2CC957" w14:textId="77777777" w:rsidR="00C33A48" w:rsidRPr="00B20AE8" w:rsidRDefault="00C33A48" w:rsidP="0039402F">
            <w:pPr>
              <w:pStyle w:val="TAC"/>
              <w:rPr>
                <w:rFonts w:cs="v5.0.0"/>
              </w:rPr>
            </w:pPr>
            <w:r w:rsidRPr="00B20AE8">
              <w:t>-2.35 dB</w:t>
            </w:r>
          </w:p>
        </w:tc>
        <w:tc>
          <w:tcPr>
            <w:tcW w:w="850" w:type="dxa"/>
            <w:shd w:val="clear" w:color="auto" w:fill="auto"/>
          </w:tcPr>
          <w:p w14:paraId="4034D351" w14:textId="77777777" w:rsidR="00C33A48" w:rsidRPr="00B20AE8" w:rsidRDefault="00C33A48" w:rsidP="0039402F">
            <w:pPr>
              <w:pStyle w:val="TAC"/>
            </w:pPr>
            <w:r w:rsidRPr="00B20AE8">
              <w:t>-0.4 dB</w:t>
            </w:r>
          </w:p>
        </w:tc>
        <w:tc>
          <w:tcPr>
            <w:tcW w:w="851" w:type="dxa"/>
            <w:shd w:val="clear" w:color="auto" w:fill="auto"/>
          </w:tcPr>
          <w:p w14:paraId="459B938E" w14:textId="77777777" w:rsidR="00C33A48" w:rsidRPr="00B20AE8" w:rsidRDefault="00C33A48" w:rsidP="0039402F">
            <w:pPr>
              <w:pStyle w:val="TAC"/>
            </w:pPr>
            <w:r w:rsidRPr="00B20AE8">
              <w:t>-1.6 dB</w:t>
            </w:r>
          </w:p>
        </w:tc>
        <w:tc>
          <w:tcPr>
            <w:tcW w:w="850" w:type="dxa"/>
            <w:shd w:val="clear" w:color="auto" w:fill="auto"/>
          </w:tcPr>
          <w:p w14:paraId="7C789336" w14:textId="77777777" w:rsidR="00C33A48" w:rsidRPr="00B20AE8" w:rsidRDefault="00C33A48" w:rsidP="0039402F">
            <w:pPr>
              <w:pStyle w:val="TAC"/>
            </w:pPr>
            <w:r w:rsidRPr="00B20AE8">
              <w:t>-0.15 dB</w:t>
            </w:r>
          </w:p>
        </w:tc>
        <w:tc>
          <w:tcPr>
            <w:tcW w:w="851" w:type="dxa"/>
            <w:shd w:val="clear" w:color="auto" w:fill="auto"/>
          </w:tcPr>
          <w:p w14:paraId="38B47CA6" w14:textId="77777777" w:rsidR="00C33A48" w:rsidRPr="00B20AE8" w:rsidRDefault="00C33A48" w:rsidP="0039402F">
            <w:pPr>
              <w:pStyle w:val="TAC"/>
            </w:pPr>
            <w:r w:rsidRPr="00B20AE8">
              <w:t>-0.85 dB</w:t>
            </w:r>
          </w:p>
        </w:tc>
      </w:tr>
    </w:tbl>
    <w:p w14:paraId="57E6EAAB" w14:textId="77777777" w:rsidR="00C33A48" w:rsidRPr="00B20AE8" w:rsidRDefault="00C33A48" w:rsidP="0039402F"/>
    <w:p w14:paraId="50C583C1" w14:textId="77777777" w:rsidR="00C33A48" w:rsidRPr="00B20AE8" w:rsidRDefault="00C33A48" w:rsidP="0039402F">
      <w:pPr>
        <w:pStyle w:val="TH"/>
      </w:pPr>
      <w:r w:rsidRPr="00B20AE8">
        <w:t xml:space="preserve">Table </w:t>
      </w:r>
      <w:r w:rsidRPr="00B20AE8">
        <w:rPr>
          <w:rFonts w:eastAsia="MS Mincho" w:cs="v4.2.0"/>
        </w:rPr>
        <w:t>6.4.2.5-2</w:t>
      </w:r>
      <w:r w:rsidRPr="00B20AE8">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3DA36C7E" w14:textId="77777777" w:rsidTr="006A2BF1">
        <w:trPr>
          <w:cantSplit/>
          <w:tblHeader/>
          <w:jc w:val="center"/>
        </w:trPr>
        <w:tc>
          <w:tcPr>
            <w:tcW w:w="2498" w:type="dxa"/>
            <w:shd w:val="clear" w:color="auto" w:fill="auto"/>
          </w:tcPr>
          <w:p w14:paraId="445C5097" w14:textId="77777777" w:rsidR="00C33A48" w:rsidRPr="00B20AE8" w:rsidRDefault="00C33A48" w:rsidP="0039402F">
            <w:pPr>
              <w:pStyle w:val="TAH"/>
            </w:pPr>
            <w:r w:rsidRPr="00B20AE8">
              <w:t>Power control commands in the down link</w:t>
            </w:r>
          </w:p>
        </w:tc>
        <w:tc>
          <w:tcPr>
            <w:tcW w:w="6946" w:type="dxa"/>
            <w:gridSpan w:val="8"/>
            <w:shd w:val="clear" w:color="auto" w:fill="auto"/>
          </w:tcPr>
          <w:p w14:paraId="248C83A7" w14:textId="77777777" w:rsidR="00C33A48" w:rsidRPr="00B20AE8" w:rsidRDefault="00C33A48" w:rsidP="0039402F">
            <w:pPr>
              <w:pStyle w:val="TAH"/>
              <w:rPr>
                <w:rFonts w:cs="Arial"/>
              </w:rPr>
            </w:pPr>
            <w:r w:rsidRPr="00B20AE8">
              <w:t>Transmitter aggregated power control step change</w:t>
            </w:r>
            <w:r w:rsidRPr="00B20AE8">
              <w:br/>
              <w:t xml:space="preserve"> after 10 consecutive equal commands (up or down)</w:t>
            </w:r>
          </w:p>
        </w:tc>
      </w:tr>
      <w:tr w:rsidR="004F339F" w:rsidRPr="00B20AE8" w14:paraId="0382FD3D" w14:textId="77777777" w:rsidTr="006A2BF1">
        <w:trPr>
          <w:cantSplit/>
          <w:jc w:val="center"/>
        </w:trPr>
        <w:tc>
          <w:tcPr>
            <w:tcW w:w="2498" w:type="dxa"/>
            <w:shd w:val="clear" w:color="auto" w:fill="auto"/>
          </w:tcPr>
          <w:p w14:paraId="4185FAE9" w14:textId="77777777" w:rsidR="00C33A48" w:rsidRPr="00B20AE8" w:rsidRDefault="00C33A48" w:rsidP="0039402F">
            <w:pPr>
              <w:pStyle w:val="TAH"/>
            </w:pPr>
          </w:p>
        </w:tc>
        <w:tc>
          <w:tcPr>
            <w:tcW w:w="1701" w:type="dxa"/>
            <w:gridSpan w:val="2"/>
            <w:shd w:val="clear" w:color="auto" w:fill="auto"/>
          </w:tcPr>
          <w:p w14:paraId="4BF78E04" w14:textId="77777777" w:rsidR="00C33A48" w:rsidRPr="00B20AE8" w:rsidRDefault="00C33A48" w:rsidP="0039402F">
            <w:pPr>
              <w:pStyle w:val="TAH"/>
              <w:rPr>
                <w:rFonts w:cs="v5.0.0"/>
              </w:rPr>
            </w:pPr>
            <w:r w:rsidRPr="00B20AE8">
              <w:t>2 dB step size</w:t>
            </w:r>
          </w:p>
        </w:tc>
        <w:tc>
          <w:tcPr>
            <w:tcW w:w="1843" w:type="dxa"/>
            <w:gridSpan w:val="2"/>
            <w:shd w:val="clear" w:color="auto" w:fill="auto"/>
          </w:tcPr>
          <w:p w14:paraId="73101354" w14:textId="77777777" w:rsidR="00C33A48" w:rsidRPr="00B20AE8" w:rsidRDefault="00C33A48" w:rsidP="0039402F">
            <w:pPr>
              <w:pStyle w:val="TAH"/>
              <w:rPr>
                <w:rFonts w:cs="v5.0.0"/>
              </w:rPr>
            </w:pPr>
            <w:r w:rsidRPr="00B20AE8">
              <w:t>1,5 dB step size</w:t>
            </w:r>
          </w:p>
        </w:tc>
        <w:tc>
          <w:tcPr>
            <w:tcW w:w="1701" w:type="dxa"/>
            <w:gridSpan w:val="2"/>
            <w:shd w:val="clear" w:color="auto" w:fill="auto"/>
          </w:tcPr>
          <w:p w14:paraId="4AC28297" w14:textId="77777777" w:rsidR="00C33A48" w:rsidRPr="00B20AE8" w:rsidRDefault="00C33A48" w:rsidP="0039402F">
            <w:pPr>
              <w:pStyle w:val="TAH"/>
            </w:pPr>
            <w:r w:rsidRPr="00B20AE8">
              <w:t>1 dB step size</w:t>
            </w:r>
          </w:p>
        </w:tc>
        <w:tc>
          <w:tcPr>
            <w:tcW w:w="1701" w:type="dxa"/>
            <w:gridSpan w:val="2"/>
            <w:shd w:val="clear" w:color="auto" w:fill="auto"/>
          </w:tcPr>
          <w:p w14:paraId="2318A51D" w14:textId="77777777" w:rsidR="00C33A48" w:rsidRPr="00B20AE8" w:rsidRDefault="00C33A48" w:rsidP="0039402F">
            <w:pPr>
              <w:pStyle w:val="TAH"/>
            </w:pPr>
            <w:r w:rsidRPr="00B20AE8">
              <w:t>0,5 dB step size</w:t>
            </w:r>
          </w:p>
        </w:tc>
      </w:tr>
      <w:tr w:rsidR="004F339F" w:rsidRPr="00B20AE8" w14:paraId="3B63F826" w14:textId="77777777" w:rsidTr="006A2BF1">
        <w:trPr>
          <w:cantSplit/>
          <w:jc w:val="center"/>
        </w:trPr>
        <w:tc>
          <w:tcPr>
            <w:tcW w:w="2498" w:type="dxa"/>
            <w:shd w:val="clear" w:color="auto" w:fill="auto"/>
          </w:tcPr>
          <w:p w14:paraId="5339CD5F" w14:textId="77777777" w:rsidR="00C33A48" w:rsidRPr="00B20AE8" w:rsidRDefault="00C33A48" w:rsidP="0039402F">
            <w:pPr>
              <w:pStyle w:val="TAL"/>
            </w:pPr>
          </w:p>
        </w:tc>
        <w:tc>
          <w:tcPr>
            <w:tcW w:w="850" w:type="dxa"/>
            <w:shd w:val="clear" w:color="auto" w:fill="auto"/>
          </w:tcPr>
          <w:p w14:paraId="6B88A8E6" w14:textId="77777777" w:rsidR="00C33A48" w:rsidRPr="00B20AE8" w:rsidRDefault="00C33A48" w:rsidP="0039402F">
            <w:pPr>
              <w:pStyle w:val="TAC"/>
              <w:rPr>
                <w:rFonts w:cs="v5.0.0"/>
              </w:rPr>
            </w:pPr>
            <w:r w:rsidRPr="00B20AE8">
              <w:t>Lower</w:t>
            </w:r>
          </w:p>
        </w:tc>
        <w:tc>
          <w:tcPr>
            <w:tcW w:w="851" w:type="dxa"/>
            <w:shd w:val="clear" w:color="auto" w:fill="auto"/>
          </w:tcPr>
          <w:p w14:paraId="74C47544" w14:textId="77777777" w:rsidR="00C33A48" w:rsidRPr="00B20AE8" w:rsidRDefault="00C33A48" w:rsidP="0039402F">
            <w:pPr>
              <w:pStyle w:val="TAC"/>
              <w:rPr>
                <w:rFonts w:cs="v5.0.0"/>
              </w:rPr>
            </w:pPr>
            <w:r w:rsidRPr="00B20AE8">
              <w:t>Upper</w:t>
            </w:r>
          </w:p>
        </w:tc>
        <w:tc>
          <w:tcPr>
            <w:tcW w:w="992" w:type="dxa"/>
            <w:shd w:val="clear" w:color="auto" w:fill="auto"/>
          </w:tcPr>
          <w:p w14:paraId="2FD39955" w14:textId="77777777" w:rsidR="00C33A48" w:rsidRPr="00B20AE8" w:rsidRDefault="00C33A48" w:rsidP="0039402F">
            <w:pPr>
              <w:pStyle w:val="TAC"/>
              <w:rPr>
                <w:rFonts w:cs="v5.0.0"/>
              </w:rPr>
            </w:pPr>
            <w:r w:rsidRPr="00B20AE8">
              <w:t>Lower</w:t>
            </w:r>
          </w:p>
        </w:tc>
        <w:tc>
          <w:tcPr>
            <w:tcW w:w="851" w:type="dxa"/>
            <w:shd w:val="clear" w:color="auto" w:fill="auto"/>
          </w:tcPr>
          <w:p w14:paraId="63AE0D72" w14:textId="77777777" w:rsidR="00C33A48" w:rsidRPr="00B20AE8" w:rsidRDefault="00C33A48" w:rsidP="0039402F">
            <w:pPr>
              <w:pStyle w:val="TAC"/>
              <w:rPr>
                <w:rFonts w:cs="v5.0.0"/>
              </w:rPr>
            </w:pPr>
            <w:r w:rsidRPr="00B20AE8">
              <w:t>Upper</w:t>
            </w:r>
          </w:p>
        </w:tc>
        <w:tc>
          <w:tcPr>
            <w:tcW w:w="850" w:type="dxa"/>
            <w:shd w:val="clear" w:color="auto" w:fill="auto"/>
          </w:tcPr>
          <w:p w14:paraId="2746B7C4" w14:textId="77777777" w:rsidR="00C33A48" w:rsidRPr="00B20AE8" w:rsidRDefault="00C33A48" w:rsidP="0039402F">
            <w:pPr>
              <w:pStyle w:val="TAC"/>
            </w:pPr>
            <w:r w:rsidRPr="00B20AE8">
              <w:t>Lower</w:t>
            </w:r>
          </w:p>
        </w:tc>
        <w:tc>
          <w:tcPr>
            <w:tcW w:w="851" w:type="dxa"/>
            <w:shd w:val="clear" w:color="auto" w:fill="auto"/>
          </w:tcPr>
          <w:p w14:paraId="5F049C83" w14:textId="77777777" w:rsidR="00C33A48" w:rsidRPr="00B20AE8" w:rsidRDefault="00C33A48" w:rsidP="0039402F">
            <w:pPr>
              <w:pStyle w:val="TAC"/>
            </w:pPr>
            <w:r w:rsidRPr="00B20AE8">
              <w:t>Upper</w:t>
            </w:r>
          </w:p>
        </w:tc>
        <w:tc>
          <w:tcPr>
            <w:tcW w:w="850" w:type="dxa"/>
            <w:shd w:val="clear" w:color="auto" w:fill="auto"/>
          </w:tcPr>
          <w:p w14:paraId="4EF54447" w14:textId="77777777" w:rsidR="00C33A48" w:rsidRPr="00B20AE8" w:rsidRDefault="00C33A48" w:rsidP="0039402F">
            <w:pPr>
              <w:pStyle w:val="TAC"/>
            </w:pPr>
            <w:r w:rsidRPr="00B20AE8">
              <w:t>Lower</w:t>
            </w:r>
          </w:p>
        </w:tc>
        <w:tc>
          <w:tcPr>
            <w:tcW w:w="851" w:type="dxa"/>
            <w:shd w:val="clear" w:color="auto" w:fill="auto"/>
          </w:tcPr>
          <w:p w14:paraId="324926D8" w14:textId="77777777" w:rsidR="00C33A48" w:rsidRPr="00B20AE8" w:rsidRDefault="00C33A48" w:rsidP="0039402F">
            <w:pPr>
              <w:pStyle w:val="TAC"/>
            </w:pPr>
            <w:r w:rsidRPr="00B20AE8">
              <w:t>Upper</w:t>
            </w:r>
          </w:p>
        </w:tc>
      </w:tr>
      <w:tr w:rsidR="004F339F" w:rsidRPr="00B20AE8" w14:paraId="71ABE7E4" w14:textId="77777777" w:rsidTr="006A2BF1">
        <w:trPr>
          <w:cantSplit/>
          <w:jc w:val="center"/>
        </w:trPr>
        <w:tc>
          <w:tcPr>
            <w:tcW w:w="2498" w:type="dxa"/>
            <w:shd w:val="clear" w:color="auto" w:fill="auto"/>
          </w:tcPr>
          <w:p w14:paraId="05338ED1" w14:textId="77777777" w:rsidR="00C33A48" w:rsidRPr="00B20AE8" w:rsidRDefault="00C33A48" w:rsidP="0039402F">
            <w:pPr>
              <w:pStyle w:val="TAC"/>
              <w:rPr>
                <w:rFonts w:cs="Arial"/>
              </w:rPr>
            </w:pPr>
            <w:r w:rsidRPr="00B20AE8">
              <w:t>Up (TPC command "1")</w:t>
            </w:r>
          </w:p>
        </w:tc>
        <w:tc>
          <w:tcPr>
            <w:tcW w:w="850" w:type="dxa"/>
            <w:shd w:val="clear" w:color="auto" w:fill="auto"/>
          </w:tcPr>
          <w:p w14:paraId="25FAA691" w14:textId="77777777" w:rsidR="00C33A48" w:rsidRPr="00B20AE8" w:rsidRDefault="00C33A48" w:rsidP="0039402F">
            <w:pPr>
              <w:pStyle w:val="TAC"/>
              <w:rPr>
                <w:rFonts w:cs="v5.0.0"/>
              </w:rPr>
            </w:pPr>
            <w:r w:rsidRPr="00B20AE8">
              <w:t>+15.9 dB</w:t>
            </w:r>
          </w:p>
        </w:tc>
        <w:tc>
          <w:tcPr>
            <w:tcW w:w="851" w:type="dxa"/>
            <w:shd w:val="clear" w:color="auto" w:fill="auto"/>
          </w:tcPr>
          <w:p w14:paraId="1BD4DCD3" w14:textId="77777777" w:rsidR="00C33A48" w:rsidRPr="00B20AE8" w:rsidRDefault="00C33A48" w:rsidP="0039402F">
            <w:pPr>
              <w:pStyle w:val="TAC"/>
              <w:rPr>
                <w:rFonts w:cs="v5.0.0"/>
              </w:rPr>
            </w:pPr>
            <w:r w:rsidRPr="00B20AE8">
              <w:t>+24.1 dB</w:t>
            </w:r>
          </w:p>
        </w:tc>
        <w:tc>
          <w:tcPr>
            <w:tcW w:w="992" w:type="dxa"/>
            <w:shd w:val="clear" w:color="auto" w:fill="auto"/>
          </w:tcPr>
          <w:p w14:paraId="50283D74" w14:textId="77777777" w:rsidR="00C33A48" w:rsidRPr="00B20AE8" w:rsidRDefault="00C33A48" w:rsidP="0039402F">
            <w:pPr>
              <w:pStyle w:val="TAC"/>
              <w:rPr>
                <w:rFonts w:cs="v5.0.0"/>
              </w:rPr>
            </w:pPr>
            <w:r w:rsidRPr="00B20AE8">
              <w:t>+11.9 dB</w:t>
            </w:r>
          </w:p>
        </w:tc>
        <w:tc>
          <w:tcPr>
            <w:tcW w:w="851" w:type="dxa"/>
            <w:shd w:val="clear" w:color="auto" w:fill="auto"/>
          </w:tcPr>
          <w:p w14:paraId="32CA6AD3" w14:textId="77777777" w:rsidR="00C33A48" w:rsidRPr="00B20AE8" w:rsidRDefault="00C33A48" w:rsidP="0039402F">
            <w:pPr>
              <w:pStyle w:val="TAC"/>
              <w:rPr>
                <w:rFonts w:cs="v5.0.0"/>
              </w:rPr>
            </w:pPr>
            <w:r w:rsidRPr="00B20AE8">
              <w:t>+18.1 dB</w:t>
            </w:r>
          </w:p>
        </w:tc>
        <w:tc>
          <w:tcPr>
            <w:tcW w:w="850" w:type="dxa"/>
            <w:shd w:val="clear" w:color="auto" w:fill="auto"/>
          </w:tcPr>
          <w:p w14:paraId="1A70F8C5" w14:textId="77777777" w:rsidR="00C33A48" w:rsidRPr="00B20AE8" w:rsidRDefault="00C33A48" w:rsidP="0039402F">
            <w:pPr>
              <w:pStyle w:val="TAC"/>
            </w:pPr>
            <w:r w:rsidRPr="00B20AE8">
              <w:t>+7.9 dB</w:t>
            </w:r>
          </w:p>
        </w:tc>
        <w:tc>
          <w:tcPr>
            <w:tcW w:w="851" w:type="dxa"/>
            <w:shd w:val="clear" w:color="auto" w:fill="auto"/>
          </w:tcPr>
          <w:p w14:paraId="7B04686B" w14:textId="77777777" w:rsidR="00C33A48" w:rsidRPr="00B20AE8" w:rsidRDefault="00C33A48" w:rsidP="0039402F">
            <w:pPr>
              <w:pStyle w:val="TAC"/>
            </w:pPr>
            <w:r w:rsidRPr="00B20AE8">
              <w:t>+12.1 dB</w:t>
            </w:r>
          </w:p>
        </w:tc>
        <w:tc>
          <w:tcPr>
            <w:tcW w:w="850" w:type="dxa"/>
            <w:shd w:val="clear" w:color="auto" w:fill="auto"/>
          </w:tcPr>
          <w:p w14:paraId="7326BC51" w14:textId="77777777" w:rsidR="00C33A48" w:rsidRPr="00B20AE8" w:rsidRDefault="00C33A48" w:rsidP="0039402F">
            <w:pPr>
              <w:pStyle w:val="TAC"/>
            </w:pPr>
            <w:r w:rsidRPr="00B20AE8">
              <w:t>+3.9 dB</w:t>
            </w:r>
          </w:p>
        </w:tc>
        <w:tc>
          <w:tcPr>
            <w:tcW w:w="851" w:type="dxa"/>
            <w:shd w:val="clear" w:color="auto" w:fill="auto"/>
          </w:tcPr>
          <w:p w14:paraId="30135B8C" w14:textId="77777777" w:rsidR="00C33A48" w:rsidRPr="00B20AE8" w:rsidRDefault="00C33A48" w:rsidP="0039402F">
            <w:pPr>
              <w:pStyle w:val="TAC"/>
            </w:pPr>
            <w:r w:rsidRPr="00B20AE8">
              <w:t>+6.1 dB</w:t>
            </w:r>
          </w:p>
        </w:tc>
      </w:tr>
      <w:tr w:rsidR="00C33A48" w:rsidRPr="00B20AE8" w14:paraId="63E9F802" w14:textId="77777777" w:rsidTr="006A2BF1">
        <w:trPr>
          <w:cantSplit/>
          <w:jc w:val="center"/>
        </w:trPr>
        <w:tc>
          <w:tcPr>
            <w:tcW w:w="2498" w:type="dxa"/>
            <w:shd w:val="clear" w:color="auto" w:fill="auto"/>
          </w:tcPr>
          <w:p w14:paraId="6AEC1474" w14:textId="77777777" w:rsidR="00C33A48" w:rsidRPr="00B20AE8" w:rsidRDefault="00C33A48" w:rsidP="0039402F">
            <w:pPr>
              <w:pStyle w:val="TAC"/>
              <w:rPr>
                <w:rFonts w:cs="Arial"/>
              </w:rPr>
            </w:pPr>
            <w:r w:rsidRPr="00B20AE8">
              <w:t>Down (TPC command "0")</w:t>
            </w:r>
          </w:p>
        </w:tc>
        <w:tc>
          <w:tcPr>
            <w:tcW w:w="850" w:type="dxa"/>
            <w:shd w:val="clear" w:color="auto" w:fill="auto"/>
          </w:tcPr>
          <w:p w14:paraId="7DD9A571" w14:textId="77777777" w:rsidR="00C33A48" w:rsidRPr="00B20AE8" w:rsidRDefault="00C33A48" w:rsidP="0039402F">
            <w:pPr>
              <w:pStyle w:val="TAC"/>
              <w:rPr>
                <w:rFonts w:cs="v5.0.0"/>
              </w:rPr>
            </w:pPr>
            <w:r w:rsidRPr="00B20AE8">
              <w:t>-15.9 dB</w:t>
            </w:r>
          </w:p>
        </w:tc>
        <w:tc>
          <w:tcPr>
            <w:tcW w:w="851" w:type="dxa"/>
            <w:shd w:val="clear" w:color="auto" w:fill="auto"/>
          </w:tcPr>
          <w:p w14:paraId="21ACD145" w14:textId="77777777" w:rsidR="00C33A48" w:rsidRPr="00B20AE8" w:rsidRDefault="00C33A48" w:rsidP="0039402F">
            <w:pPr>
              <w:pStyle w:val="TAC"/>
              <w:rPr>
                <w:rFonts w:cs="v5.0.0"/>
              </w:rPr>
            </w:pPr>
            <w:r w:rsidRPr="00B20AE8">
              <w:t>-24.1 dB</w:t>
            </w:r>
          </w:p>
        </w:tc>
        <w:tc>
          <w:tcPr>
            <w:tcW w:w="992" w:type="dxa"/>
            <w:shd w:val="clear" w:color="auto" w:fill="auto"/>
          </w:tcPr>
          <w:p w14:paraId="7DE50939" w14:textId="77777777" w:rsidR="00C33A48" w:rsidRPr="00B20AE8" w:rsidRDefault="00C33A48" w:rsidP="0039402F">
            <w:pPr>
              <w:pStyle w:val="TAC"/>
              <w:rPr>
                <w:rFonts w:cs="v5.0.0"/>
              </w:rPr>
            </w:pPr>
            <w:r w:rsidRPr="00B20AE8">
              <w:t>-11.9 dB</w:t>
            </w:r>
          </w:p>
        </w:tc>
        <w:tc>
          <w:tcPr>
            <w:tcW w:w="851" w:type="dxa"/>
            <w:shd w:val="clear" w:color="auto" w:fill="auto"/>
          </w:tcPr>
          <w:p w14:paraId="569FC2A5" w14:textId="77777777" w:rsidR="00C33A48" w:rsidRPr="00B20AE8" w:rsidRDefault="00C33A48" w:rsidP="0039402F">
            <w:pPr>
              <w:pStyle w:val="TAC"/>
              <w:rPr>
                <w:rFonts w:cs="v5.0.0"/>
              </w:rPr>
            </w:pPr>
            <w:r w:rsidRPr="00B20AE8">
              <w:t>-18.1 dB</w:t>
            </w:r>
          </w:p>
        </w:tc>
        <w:tc>
          <w:tcPr>
            <w:tcW w:w="850" w:type="dxa"/>
            <w:shd w:val="clear" w:color="auto" w:fill="auto"/>
          </w:tcPr>
          <w:p w14:paraId="49FB265B" w14:textId="77777777" w:rsidR="00C33A48" w:rsidRPr="00B20AE8" w:rsidRDefault="00C33A48" w:rsidP="0039402F">
            <w:pPr>
              <w:pStyle w:val="TAC"/>
            </w:pPr>
            <w:r w:rsidRPr="00B20AE8">
              <w:t>-7.9 dB</w:t>
            </w:r>
          </w:p>
        </w:tc>
        <w:tc>
          <w:tcPr>
            <w:tcW w:w="851" w:type="dxa"/>
            <w:shd w:val="clear" w:color="auto" w:fill="auto"/>
          </w:tcPr>
          <w:p w14:paraId="42FB58E9" w14:textId="77777777" w:rsidR="00C33A48" w:rsidRPr="00B20AE8" w:rsidRDefault="00C33A48" w:rsidP="0039402F">
            <w:pPr>
              <w:pStyle w:val="TAC"/>
            </w:pPr>
            <w:r w:rsidRPr="00B20AE8">
              <w:t>-12.1 dB</w:t>
            </w:r>
          </w:p>
        </w:tc>
        <w:tc>
          <w:tcPr>
            <w:tcW w:w="850" w:type="dxa"/>
            <w:shd w:val="clear" w:color="auto" w:fill="auto"/>
          </w:tcPr>
          <w:p w14:paraId="3F8EB30B" w14:textId="77777777" w:rsidR="00C33A48" w:rsidRPr="00B20AE8" w:rsidRDefault="00C33A48" w:rsidP="0039402F">
            <w:pPr>
              <w:pStyle w:val="TAC"/>
            </w:pPr>
            <w:r w:rsidRPr="00B20AE8">
              <w:t>-3.9 dB</w:t>
            </w:r>
          </w:p>
        </w:tc>
        <w:tc>
          <w:tcPr>
            <w:tcW w:w="851" w:type="dxa"/>
            <w:shd w:val="clear" w:color="auto" w:fill="auto"/>
          </w:tcPr>
          <w:p w14:paraId="60778303" w14:textId="77777777" w:rsidR="00C33A48" w:rsidRPr="00B20AE8" w:rsidRDefault="00C33A48" w:rsidP="0039402F">
            <w:pPr>
              <w:pStyle w:val="TAC"/>
            </w:pPr>
            <w:r w:rsidRPr="00B20AE8">
              <w:t>-6.1 dB</w:t>
            </w:r>
          </w:p>
        </w:tc>
      </w:tr>
    </w:tbl>
    <w:p w14:paraId="21DC507A" w14:textId="77777777" w:rsidR="00C33A48" w:rsidRPr="00B20AE8" w:rsidRDefault="00C33A48" w:rsidP="0039402F">
      <w:pPr>
        <w:pStyle w:val="B1"/>
      </w:pPr>
    </w:p>
    <w:p w14:paraId="1C081371" w14:textId="60813F7B"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CDE9596" w14:textId="77777777" w:rsidR="00C33A48" w:rsidRPr="00B20AE8" w:rsidRDefault="00C33A48" w:rsidP="00C33A48">
      <w:pPr>
        <w:pStyle w:val="Heading3"/>
      </w:pPr>
      <w:bookmarkStart w:id="1994" w:name="_Toc21122951"/>
      <w:bookmarkStart w:id="1995" w:name="_Toc45907144"/>
      <w:bookmarkStart w:id="1996" w:name="_Toc53181248"/>
      <w:bookmarkStart w:id="1997" w:name="_Toc61117068"/>
      <w:bookmarkStart w:id="1998" w:name="_Toc67080920"/>
      <w:bookmarkStart w:id="1999" w:name="_Toc68770272"/>
      <w:bookmarkStart w:id="2000" w:name="_Toc74755335"/>
      <w:bookmarkStart w:id="2001" w:name="_Toc76506259"/>
      <w:bookmarkStart w:id="2002" w:name="_Toc83113178"/>
      <w:bookmarkStart w:id="2003" w:name="_Toc89876381"/>
      <w:bookmarkStart w:id="2004" w:name="_Toc98711281"/>
      <w:bookmarkStart w:id="2005" w:name="_Toc145097148"/>
      <w:bookmarkStart w:id="2006" w:name="_Toc161848398"/>
      <w:r w:rsidRPr="00B20AE8">
        <w:t>6.4.3</w:t>
      </w:r>
      <w:r w:rsidRPr="00B20AE8">
        <w:tab/>
        <w:t>OTA Power control dynamic range</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021D9CE6" w14:textId="77777777" w:rsidR="00C33A48" w:rsidRPr="00B20AE8" w:rsidRDefault="00C33A48" w:rsidP="00C33A48">
      <w:pPr>
        <w:pStyle w:val="Heading4"/>
        <w:rPr>
          <w:lang w:eastAsia="sv-SE"/>
        </w:rPr>
      </w:pPr>
      <w:bookmarkStart w:id="2007" w:name="_Toc21122952"/>
      <w:bookmarkStart w:id="2008" w:name="_Toc45907145"/>
      <w:bookmarkStart w:id="2009" w:name="_Toc53181249"/>
      <w:bookmarkStart w:id="2010" w:name="_Toc61117069"/>
      <w:bookmarkStart w:id="2011" w:name="_Toc67080921"/>
      <w:bookmarkStart w:id="2012" w:name="_Toc68770273"/>
      <w:bookmarkStart w:id="2013" w:name="_Toc74755336"/>
      <w:bookmarkStart w:id="2014" w:name="_Toc76506260"/>
      <w:bookmarkStart w:id="2015" w:name="_Toc83113179"/>
      <w:bookmarkStart w:id="2016" w:name="_Toc89876382"/>
      <w:bookmarkStart w:id="2017" w:name="_Toc98711282"/>
      <w:bookmarkStart w:id="2018" w:name="_Toc145097149"/>
      <w:bookmarkStart w:id="2019" w:name="_Toc161848399"/>
      <w:r w:rsidRPr="00B20AE8">
        <w:rPr>
          <w:lang w:eastAsia="sv-SE"/>
        </w:rPr>
        <w:t>6.4.3.1</w:t>
      </w:r>
      <w:r w:rsidRPr="00B20AE8">
        <w:rPr>
          <w:lang w:eastAsia="sv-SE"/>
        </w:rPr>
        <w:tab/>
        <w:t>Definition and applicability</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4518CB57" w14:textId="77777777" w:rsidR="00C33A48" w:rsidRPr="00B20AE8" w:rsidRDefault="00C33A48" w:rsidP="0039402F">
      <w:r w:rsidRPr="00B20AE8">
        <w:t xml:space="preserve">The power control dynamic range is the difference between the maximum and the minimum </w:t>
      </w:r>
      <w:r w:rsidRPr="00B20AE8">
        <w:rPr>
          <w:i/>
        </w:rPr>
        <w:t>code domain power</w:t>
      </w:r>
      <w:r w:rsidRPr="00B20AE8">
        <w:t xml:space="preserve"> of a code channel for a specified reference condition.</w:t>
      </w:r>
    </w:p>
    <w:p w14:paraId="633DB3C1" w14:textId="77777777" w:rsidR="00C33A48" w:rsidRPr="00B20AE8" w:rsidRDefault="00C33A48" w:rsidP="0039402F">
      <w:r w:rsidRPr="00B20AE8">
        <w:t>This requirement applies at each RIB supporting transmission in the operating band.</w:t>
      </w:r>
    </w:p>
    <w:p w14:paraId="5125DA37" w14:textId="77777777" w:rsidR="00C33A48" w:rsidRPr="00B20AE8" w:rsidRDefault="00C33A48" w:rsidP="0039402F">
      <w:pPr>
        <w:rPr>
          <w:lang w:eastAsia="zh-CN"/>
        </w:rPr>
      </w:pPr>
      <w:r w:rsidRPr="00B20AE8">
        <w:rPr>
          <w:lang w:eastAsia="zh-CN"/>
        </w:rPr>
        <w:t>This requirement applies to UTRA operation only.</w:t>
      </w:r>
    </w:p>
    <w:p w14:paraId="3431476C" w14:textId="77777777" w:rsidR="00C33A48" w:rsidRPr="00B20AE8" w:rsidRDefault="00C33A48" w:rsidP="00C33A48">
      <w:pPr>
        <w:pStyle w:val="Heading4"/>
        <w:rPr>
          <w:lang w:eastAsia="sv-SE"/>
        </w:rPr>
      </w:pPr>
      <w:bookmarkStart w:id="2020" w:name="_Toc21122953"/>
      <w:bookmarkStart w:id="2021" w:name="_Toc45907146"/>
      <w:bookmarkStart w:id="2022" w:name="_Toc53181250"/>
      <w:bookmarkStart w:id="2023" w:name="_Toc61117070"/>
      <w:bookmarkStart w:id="2024" w:name="_Toc67080922"/>
      <w:bookmarkStart w:id="2025" w:name="_Toc68770274"/>
      <w:bookmarkStart w:id="2026" w:name="_Toc74755337"/>
      <w:bookmarkStart w:id="2027" w:name="_Toc76506261"/>
      <w:bookmarkStart w:id="2028" w:name="_Toc83113180"/>
      <w:bookmarkStart w:id="2029" w:name="_Toc89876383"/>
      <w:bookmarkStart w:id="2030" w:name="_Toc98711283"/>
      <w:bookmarkStart w:id="2031" w:name="_Toc145097150"/>
      <w:bookmarkStart w:id="2032" w:name="_Toc161848400"/>
      <w:r w:rsidRPr="00B20AE8">
        <w:rPr>
          <w:lang w:eastAsia="sv-SE"/>
        </w:rPr>
        <w:t>6.4.3.2</w:t>
      </w:r>
      <w:r w:rsidRPr="00B20AE8">
        <w:rPr>
          <w:lang w:eastAsia="sv-SE"/>
        </w:rPr>
        <w:tab/>
        <w:t>Minimum Requirement</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618DD319" w14:textId="3B7F1444"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.4.3.2.</w:t>
      </w:r>
    </w:p>
    <w:p w14:paraId="18E85042" w14:textId="70462A99"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.4.3.3.</w:t>
      </w:r>
    </w:p>
    <w:p w14:paraId="235BB637" w14:textId="77777777" w:rsidR="00C33A48" w:rsidRPr="00B20AE8" w:rsidRDefault="00C33A48" w:rsidP="0039402F">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14:paraId="106A2557" w14:textId="77777777" w:rsidR="00C33A48" w:rsidRPr="00B20AE8" w:rsidRDefault="00C33A48" w:rsidP="00C33A48">
      <w:pPr>
        <w:pStyle w:val="Heading4"/>
        <w:rPr>
          <w:lang w:eastAsia="sv-SE"/>
        </w:rPr>
      </w:pPr>
      <w:bookmarkStart w:id="2033" w:name="_Toc21122954"/>
      <w:bookmarkStart w:id="2034" w:name="_Toc45907147"/>
      <w:bookmarkStart w:id="2035" w:name="_Toc53181251"/>
      <w:bookmarkStart w:id="2036" w:name="_Toc61117071"/>
      <w:bookmarkStart w:id="2037" w:name="_Toc67080923"/>
      <w:bookmarkStart w:id="2038" w:name="_Toc68770275"/>
      <w:bookmarkStart w:id="2039" w:name="_Toc74755338"/>
      <w:bookmarkStart w:id="2040" w:name="_Toc76506262"/>
      <w:bookmarkStart w:id="2041" w:name="_Toc83113181"/>
      <w:bookmarkStart w:id="2042" w:name="_Toc89876384"/>
      <w:bookmarkStart w:id="2043" w:name="_Toc98711284"/>
      <w:bookmarkStart w:id="2044" w:name="_Toc145097151"/>
      <w:bookmarkStart w:id="2045" w:name="_Toc161848401"/>
      <w:r w:rsidRPr="00B20AE8">
        <w:rPr>
          <w:lang w:eastAsia="sv-SE"/>
        </w:rPr>
        <w:t>6.4.3.3</w:t>
      </w:r>
      <w:r w:rsidRPr="00B20AE8">
        <w:rPr>
          <w:lang w:eastAsia="sv-SE"/>
        </w:rPr>
        <w:tab/>
        <w:t>Test purpose</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53272769" w14:textId="77777777" w:rsidR="00C33A48" w:rsidRPr="00B20AE8" w:rsidRDefault="00C33A48" w:rsidP="0039402F">
      <w:r w:rsidRPr="00B20AE8">
        <w:t>The test purpose is to verify that the power control dynamic range is within the limits specified by the minimum requirement.</w:t>
      </w:r>
    </w:p>
    <w:p w14:paraId="201FD8D0" w14:textId="77777777" w:rsidR="00C33A48" w:rsidRPr="00B20AE8" w:rsidRDefault="00C33A48" w:rsidP="00C33A48">
      <w:pPr>
        <w:pStyle w:val="Heading4"/>
        <w:rPr>
          <w:lang w:eastAsia="sv-SE"/>
        </w:rPr>
      </w:pPr>
      <w:bookmarkStart w:id="2046" w:name="_Toc21122955"/>
      <w:bookmarkStart w:id="2047" w:name="_Toc45907148"/>
      <w:bookmarkStart w:id="2048" w:name="_Toc53181252"/>
      <w:bookmarkStart w:id="2049" w:name="_Toc61117072"/>
      <w:bookmarkStart w:id="2050" w:name="_Toc67080924"/>
      <w:bookmarkStart w:id="2051" w:name="_Toc68770276"/>
      <w:bookmarkStart w:id="2052" w:name="_Toc74755339"/>
      <w:bookmarkStart w:id="2053" w:name="_Toc76506263"/>
      <w:bookmarkStart w:id="2054" w:name="_Toc83113182"/>
      <w:bookmarkStart w:id="2055" w:name="_Toc89876385"/>
      <w:bookmarkStart w:id="2056" w:name="_Toc98711285"/>
      <w:bookmarkStart w:id="2057" w:name="_Toc145097152"/>
      <w:bookmarkStart w:id="2058" w:name="_Toc161848402"/>
      <w:r w:rsidRPr="00B20AE8">
        <w:rPr>
          <w:lang w:eastAsia="sv-SE"/>
        </w:rPr>
        <w:t>6.</w:t>
      </w:r>
      <w:r w:rsidRPr="00B20AE8">
        <w:rPr>
          <w:lang w:eastAsia="zh-CN"/>
        </w:rPr>
        <w:t>4.3.</w:t>
      </w:r>
      <w:r w:rsidRPr="00B20AE8">
        <w:rPr>
          <w:lang w:eastAsia="sv-SE"/>
        </w:rPr>
        <w:t>4</w:t>
      </w:r>
      <w:r w:rsidRPr="00B20AE8">
        <w:rPr>
          <w:lang w:eastAsia="sv-SE"/>
        </w:rPr>
        <w:tab/>
        <w:t>Method of test</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00CD6C19" w14:textId="77777777" w:rsidR="00C33A48" w:rsidRPr="00B20AE8" w:rsidRDefault="00C33A48" w:rsidP="00C33A48">
      <w:pPr>
        <w:pStyle w:val="Heading5"/>
        <w:rPr>
          <w:lang w:eastAsia="sv-SE"/>
        </w:rPr>
      </w:pPr>
      <w:bookmarkStart w:id="2059" w:name="_Toc21122956"/>
      <w:bookmarkStart w:id="2060" w:name="_Toc45907149"/>
      <w:bookmarkStart w:id="2061" w:name="_Toc53181253"/>
      <w:bookmarkStart w:id="2062" w:name="_Toc61117073"/>
      <w:bookmarkStart w:id="2063" w:name="_Toc67080925"/>
      <w:bookmarkStart w:id="2064" w:name="_Toc68770277"/>
      <w:bookmarkStart w:id="2065" w:name="_Toc74755340"/>
      <w:bookmarkStart w:id="2066" w:name="_Toc76506264"/>
      <w:bookmarkStart w:id="2067" w:name="_Toc83113183"/>
      <w:bookmarkStart w:id="2068" w:name="_Toc89876386"/>
      <w:bookmarkStart w:id="2069" w:name="_Toc98711286"/>
      <w:bookmarkStart w:id="2070" w:name="_Toc145097153"/>
      <w:bookmarkStart w:id="2071" w:name="_Toc161848403"/>
      <w:r w:rsidRPr="00B20AE8">
        <w:rPr>
          <w:lang w:eastAsia="sv-SE"/>
        </w:rPr>
        <w:t>6.4.3.4.1</w:t>
      </w:r>
      <w:r w:rsidRPr="00B20AE8">
        <w:rPr>
          <w:lang w:eastAsia="sv-SE"/>
        </w:rPr>
        <w:tab/>
        <w:t>Initial conditions</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63B8A7F6" w14:textId="77777777" w:rsidR="00C33A48" w:rsidRPr="00B20AE8" w:rsidRDefault="00C33A48" w:rsidP="0039402F">
      <w:r w:rsidRPr="00B20AE8">
        <w:t>Test environment:</w:t>
      </w:r>
      <w:r w:rsidRPr="00B20AE8">
        <w:tab/>
        <w:t xml:space="preserve">normal; see annex </w:t>
      </w:r>
      <w:r w:rsidR="00E02591" w:rsidRPr="00B20AE8">
        <w:t>G.2</w:t>
      </w:r>
      <w:r w:rsidRPr="00B20AE8">
        <w:t>.</w:t>
      </w:r>
    </w:p>
    <w:p w14:paraId="3E108101" w14:textId="4CAEEE85" w:rsidR="00C33A48" w:rsidRPr="00B20AE8" w:rsidRDefault="00C33A48" w:rsidP="0039402F">
      <w:r w:rsidRPr="00B20AE8">
        <w:t>RF channels to be tested:</w:t>
      </w:r>
      <w:r w:rsidRPr="00B20AE8">
        <w:tab/>
        <w:t xml:space="preserve">B, M and T; see </w:t>
      </w:r>
      <w:r w:rsidR="003D3C64">
        <w:t>clause </w:t>
      </w:r>
      <w:r w:rsidR="003D3C64" w:rsidRPr="00B20AE8">
        <w:t>4</w:t>
      </w:r>
      <w:r w:rsidRPr="00B20AE8">
        <w:t>.12.1.</w:t>
      </w:r>
    </w:p>
    <w:p w14:paraId="1A31D33D" w14:textId="77777777" w:rsidR="00C33A48" w:rsidRPr="00B20AE8" w:rsidRDefault="00C33A48" w:rsidP="0039402F">
      <w:r w:rsidRPr="00B20AE8">
        <w:t>Beams to be tested:</w:t>
      </w:r>
      <w:r w:rsidR="00A22911" w:rsidRPr="00B20AE8">
        <w:tab/>
      </w:r>
      <w:r w:rsidRPr="00B20AE8">
        <w:t>The narrowest declared beam (see table 4.10-1, D9.3, D9.11).</w:t>
      </w:r>
    </w:p>
    <w:p w14:paraId="048196C4" w14:textId="77777777" w:rsidR="00C33A48" w:rsidRPr="00B20AE8" w:rsidRDefault="00C33A48" w:rsidP="0039402F">
      <w:r w:rsidRPr="00B20AE8">
        <w:t xml:space="preserve">Directions to be tested: The </w:t>
      </w:r>
      <w:r w:rsidR="002B1A53" w:rsidRPr="00B20AE8">
        <w:rPr>
          <w:i/>
        </w:rPr>
        <w:t>reference beam direction pair</w:t>
      </w:r>
      <w:r w:rsidRPr="00B20AE8">
        <w:t xml:space="preserve"> (see table 4.10-1, D9.7).</w:t>
      </w:r>
    </w:p>
    <w:p w14:paraId="7A819B3E" w14:textId="77777777" w:rsidR="00C33A48" w:rsidRPr="00B20AE8" w:rsidRDefault="00C33A48" w:rsidP="00C33A48">
      <w:pPr>
        <w:pStyle w:val="Heading5"/>
        <w:rPr>
          <w:lang w:eastAsia="sv-SE"/>
        </w:rPr>
      </w:pPr>
      <w:bookmarkStart w:id="2072" w:name="_Toc21122957"/>
      <w:bookmarkStart w:id="2073" w:name="_Toc45907150"/>
      <w:bookmarkStart w:id="2074" w:name="_Toc53181254"/>
      <w:bookmarkStart w:id="2075" w:name="_Toc61117074"/>
      <w:bookmarkStart w:id="2076" w:name="_Toc67080926"/>
      <w:bookmarkStart w:id="2077" w:name="_Toc68770278"/>
      <w:bookmarkStart w:id="2078" w:name="_Toc74755341"/>
      <w:bookmarkStart w:id="2079" w:name="_Toc76506265"/>
      <w:bookmarkStart w:id="2080" w:name="_Toc83113184"/>
      <w:bookmarkStart w:id="2081" w:name="_Toc89876387"/>
      <w:bookmarkStart w:id="2082" w:name="_Toc98711287"/>
      <w:bookmarkStart w:id="2083" w:name="_Toc145097154"/>
      <w:bookmarkStart w:id="2084" w:name="_Toc161848404"/>
      <w:r w:rsidRPr="00B20AE8">
        <w:rPr>
          <w:lang w:eastAsia="sv-SE"/>
        </w:rPr>
        <w:t>6.4.3.4.2</w:t>
      </w:r>
      <w:r w:rsidRPr="00B20AE8">
        <w:rPr>
          <w:lang w:eastAsia="sv-SE"/>
        </w:rPr>
        <w:tab/>
        <w:t>Procedure</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592D82A6" w14:textId="77777777" w:rsidR="00C33A48" w:rsidRPr="00B20AE8" w:rsidRDefault="00C33A48" w:rsidP="0039402F">
      <w:pPr>
        <w:pStyle w:val="B1"/>
      </w:pPr>
      <w:r w:rsidRPr="00B20AE8">
        <w:t>1)</w:t>
      </w:r>
      <w:r w:rsidRPr="00B20AE8">
        <w:tab/>
        <w:t>Place the AAS BS at the positioner.</w:t>
      </w:r>
    </w:p>
    <w:p w14:paraId="41F9EE26"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2C320B76"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16EE77AD"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5571D81A" w14:textId="14291CCE" w:rsidR="00C33A48" w:rsidRPr="00B20AE8" w:rsidRDefault="00C33A48" w:rsidP="0039402F">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0B7C3664" w14:textId="77777777" w:rsidR="00C33A48" w:rsidRPr="00B20AE8" w:rsidRDefault="00C33A48" w:rsidP="0039402F">
      <w:pPr>
        <w:pStyle w:val="B1"/>
      </w:pPr>
      <w:r w:rsidRPr="00B20AE8">
        <w:t>6)</w:t>
      </w:r>
      <w:r w:rsidRPr="00B20AE8">
        <w:tab/>
        <w:t>Using TM2, set the code domain EIRP of the DPCH under test to P</w:t>
      </w:r>
      <w:r w:rsidRPr="00B20AE8">
        <w:rPr>
          <w:vertAlign w:val="subscript"/>
        </w:rPr>
        <w:t>max,c,EIRP</w:t>
      </w:r>
      <w:r w:rsidRPr="00B20AE8">
        <w:t xml:space="preserve"> - 3 dB. Power levels for other code channels may be adjusted if necessary.</w:t>
      </w:r>
    </w:p>
    <w:p w14:paraId="373F3EBF" w14:textId="77777777" w:rsidR="009F5684" w:rsidRPr="00B20AE8" w:rsidRDefault="009F5684" w:rsidP="0039402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1056E381" w14:textId="5C795019" w:rsidR="009F5684" w:rsidRPr="00B20AE8" w:rsidRDefault="009F5684" w:rsidP="0039402F">
      <w:pPr>
        <w:pStyle w:val="B1"/>
      </w:pPr>
      <w:r w:rsidRPr="00B20AE8">
        <w:t xml:space="preserve">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70629597" w14:textId="77777777" w:rsidR="009F5684" w:rsidRPr="00B20AE8" w:rsidRDefault="009F5684" w:rsidP="0039402F">
      <w:pPr>
        <w:pStyle w:val="B1"/>
      </w:pPr>
      <w:r w:rsidRPr="00B20AE8">
        <w:t>8)</w:t>
      </w:r>
      <w:r w:rsidRPr="00B20AE8">
        <w:tab/>
        <w:t>Set the code domain EIRP of the DPCH under test to P</w:t>
      </w:r>
      <w:r w:rsidRPr="00B20AE8">
        <w:rPr>
          <w:vertAlign w:val="subscript"/>
        </w:rPr>
        <w:t>max,c,EIRP</w:t>
      </w:r>
      <w:r w:rsidRPr="00B20AE8">
        <w:t xml:space="preserve"> - 28 dB by means determined by the manufacturer. The power levels for the other code channels used in step 2 shall remain unchanged (the overall output power will drop by approximately 3 dB).</w:t>
      </w:r>
    </w:p>
    <w:p w14:paraId="1111B7DF" w14:textId="77777777" w:rsidR="009F5684" w:rsidRPr="00B20AE8" w:rsidRDefault="009F5684" w:rsidP="0039402F">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FC79CC8"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57D69C64" w14:textId="77777777" w:rsidR="00DD6845" w:rsidRPr="00B20AE8" w:rsidRDefault="00C33A48" w:rsidP="0039402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F3A8C5B" w14:textId="77777777" w:rsidR="00C33A48" w:rsidRPr="00B20AE8" w:rsidRDefault="00C33A48" w:rsidP="00C33A48">
      <w:pPr>
        <w:pStyle w:val="Heading4"/>
        <w:rPr>
          <w:lang w:eastAsia="sv-SE"/>
        </w:rPr>
      </w:pPr>
      <w:bookmarkStart w:id="2085" w:name="_Toc21122958"/>
      <w:bookmarkStart w:id="2086" w:name="_Toc45907151"/>
      <w:bookmarkStart w:id="2087" w:name="_Toc53181255"/>
      <w:bookmarkStart w:id="2088" w:name="_Toc61117075"/>
      <w:bookmarkStart w:id="2089" w:name="_Toc67080927"/>
      <w:bookmarkStart w:id="2090" w:name="_Toc68770279"/>
      <w:bookmarkStart w:id="2091" w:name="_Toc74755342"/>
      <w:bookmarkStart w:id="2092" w:name="_Toc76506266"/>
      <w:bookmarkStart w:id="2093" w:name="_Toc83113185"/>
      <w:bookmarkStart w:id="2094" w:name="_Toc89876388"/>
      <w:bookmarkStart w:id="2095" w:name="_Toc98711288"/>
      <w:bookmarkStart w:id="2096" w:name="_Toc145097155"/>
      <w:bookmarkStart w:id="2097" w:name="_Toc161848405"/>
      <w:r w:rsidRPr="00B20AE8">
        <w:rPr>
          <w:lang w:eastAsia="sv-SE"/>
        </w:rPr>
        <w:t>6.</w:t>
      </w:r>
      <w:r w:rsidRPr="00B20AE8">
        <w:rPr>
          <w:lang w:eastAsia="zh-CN"/>
        </w:rPr>
        <w:t>4.3.</w:t>
      </w:r>
      <w:r w:rsidRPr="00B20AE8">
        <w:rPr>
          <w:lang w:eastAsia="sv-SE"/>
        </w:rPr>
        <w:t>5</w:t>
      </w:r>
      <w:r w:rsidRPr="00B20AE8">
        <w:rPr>
          <w:lang w:eastAsia="sv-SE"/>
        </w:rPr>
        <w:tab/>
        <w:t>Test Requirement</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64276BB4" w14:textId="77777777" w:rsidR="00C33A48" w:rsidRPr="00B20AE8" w:rsidRDefault="00C33A48" w:rsidP="0039402F">
      <w:r w:rsidRPr="00B20AE8">
        <w:t xml:space="preserve">For UTRA FDD the test requirement </w:t>
      </w:r>
      <w:r w:rsidRPr="00B20AE8">
        <w:rPr>
          <w:rFonts w:cs="v4.2.0"/>
        </w:rPr>
        <w:t xml:space="preserve">Inner loop power control </w:t>
      </w:r>
      <w:r w:rsidRPr="00B20AE8">
        <w:t>is:</w:t>
      </w:r>
    </w:p>
    <w:p w14:paraId="575BC0C4" w14:textId="77777777" w:rsidR="00C33A48" w:rsidRPr="00B20AE8" w:rsidRDefault="00C33A48" w:rsidP="0039402F">
      <w:r w:rsidRPr="00B20AE8">
        <w:t>Downlink (DL) power control dynamic range:</w:t>
      </w:r>
    </w:p>
    <w:p w14:paraId="75FEFA03" w14:textId="77777777" w:rsidR="00C33A48" w:rsidRPr="00B20AE8" w:rsidRDefault="00C33A48" w:rsidP="0039402F">
      <w:pPr>
        <w:pStyle w:val="B1"/>
      </w:pPr>
      <w:r w:rsidRPr="00B20AE8">
        <w:t>-</w:t>
      </w:r>
      <w:r w:rsidRPr="00B20AE8">
        <w:tab/>
        <w:t>maximum code domain power: maximum EIRP (P</w:t>
      </w:r>
      <w:r w:rsidRPr="00B20AE8">
        <w:rPr>
          <w:vertAlign w:val="subscript"/>
        </w:rPr>
        <w:t>max,c,EIRP</w:t>
      </w:r>
      <w:r w:rsidRPr="00B20AE8">
        <w:t>) –4.1 dB or greater;</w:t>
      </w:r>
    </w:p>
    <w:p w14:paraId="51CA4AFC" w14:textId="77777777" w:rsidR="00C33A48" w:rsidRPr="00B20AE8" w:rsidRDefault="00C33A48" w:rsidP="0039402F">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14:paraId="58AB962A" w14:textId="6EB12848"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9ACA352" w14:textId="77777777" w:rsidR="00C33A48" w:rsidRPr="00B20AE8" w:rsidRDefault="00C33A48" w:rsidP="00C33A48">
      <w:pPr>
        <w:pStyle w:val="Heading3"/>
      </w:pPr>
      <w:bookmarkStart w:id="2098" w:name="_Toc21122959"/>
      <w:bookmarkStart w:id="2099" w:name="_Toc45907152"/>
      <w:bookmarkStart w:id="2100" w:name="_Toc53181256"/>
      <w:bookmarkStart w:id="2101" w:name="_Toc61117076"/>
      <w:bookmarkStart w:id="2102" w:name="_Toc67080928"/>
      <w:bookmarkStart w:id="2103" w:name="_Toc68770280"/>
      <w:bookmarkStart w:id="2104" w:name="_Toc74755343"/>
      <w:bookmarkStart w:id="2105" w:name="_Toc76506267"/>
      <w:bookmarkStart w:id="2106" w:name="_Toc83113186"/>
      <w:bookmarkStart w:id="2107" w:name="_Toc89876389"/>
      <w:bookmarkStart w:id="2108" w:name="_Toc98711289"/>
      <w:bookmarkStart w:id="2109" w:name="_Toc145097156"/>
      <w:bookmarkStart w:id="2110" w:name="_Toc161848406"/>
      <w:r w:rsidRPr="00B20AE8">
        <w:t>6.4.4</w:t>
      </w:r>
      <w:r w:rsidRPr="00B20AE8">
        <w:tab/>
        <w:t xml:space="preserve">OTA </w:t>
      </w:r>
      <w:r w:rsidR="00C22A30" w:rsidRPr="00B20AE8">
        <w:t xml:space="preserve">total </w:t>
      </w:r>
      <w:r w:rsidRPr="00B20AE8">
        <w:t>power dynamic range</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7F02675D" w14:textId="77777777" w:rsidR="00C33A48" w:rsidRPr="00B20AE8" w:rsidRDefault="00C33A48" w:rsidP="00C33A48">
      <w:pPr>
        <w:pStyle w:val="Heading4"/>
        <w:rPr>
          <w:lang w:eastAsia="sv-SE"/>
        </w:rPr>
      </w:pPr>
      <w:bookmarkStart w:id="2111" w:name="_Toc21122960"/>
      <w:bookmarkStart w:id="2112" w:name="_Toc45907153"/>
      <w:bookmarkStart w:id="2113" w:name="_Toc53181257"/>
      <w:bookmarkStart w:id="2114" w:name="_Toc61117077"/>
      <w:bookmarkStart w:id="2115" w:name="_Toc67080929"/>
      <w:bookmarkStart w:id="2116" w:name="_Toc68770281"/>
      <w:bookmarkStart w:id="2117" w:name="_Toc74755344"/>
      <w:bookmarkStart w:id="2118" w:name="_Toc76506268"/>
      <w:bookmarkStart w:id="2119" w:name="_Toc83113187"/>
      <w:bookmarkStart w:id="2120" w:name="_Toc89876390"/>
      <w:bookmarkStart w:id="2121" w:name="_Toc98711290"/>
      <w:bookmarkStart w:id="2122" w:name="_Toc145097157"/>
      <w:bookmarkStart w:id="2123" w:name="_Toc161848407"/>
      <w:r w:rsidRPr="00B20AE8">
        <w:rPr>
          <w:lang w:eastAsia="sv-SE"/>
        </w:rPr>
        <w:t>6.4.4.1</w:t>
      </w:r>
      <w:r w:rsidRPr="00B20AE8">
        <w:rPr>
          <w:lang w:eastAsia="sv-SE"/>
        </w:rPr>
        <w:tab/>
        <w:t>Definition and applicability</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1A444E2D" w14:textId="77777777" w:rsidR="00C33A48" w:rsidRPr="00B20AE8" w:rsidRDefault="00C33A48" w:rsidP="0039402F">
      <w:r w:rsidRPr="00B20AE8">
        <w:t>The total power dynamic range is the difference between the maximum and the minimum output power for a specified reference condition.</w:t>
      </w:r>
    </w:p>
    <w:p w14:paraId="4977E3B2" w14:textId="77777777" w:rsidR="00C33A48" w:rsidRPr="00B20AE8" w:rsidRDefault="00C33A48" w:rsidP="0039402F">
      <w:r w:rsidRPr="00B20AE8">
        <w:t>This requirement applies at each RIB supporting transmission in the operating band.</w:t>
      </w:r>
    </w:p>
    <w:p w14:paraId="17670B38" w14:textId="77777777" w:rsidR="00C33A48" w:rsidRPr="00B20AE8" w:rsidRDefault="00C33A48" w:rsidP="0039402F">
      <w:pPr>
        <w:pStyle w:val="NO"/>
      </w:pPr>
      <w:r w:rsidRPr="00B20AE8">
        <w:t>NOTE 1:</w:t>
      </w:r>
      <w:r w:rsidRPr="00B20AE8">
        <w:tab/>
        <w:t>The upper limit of the dynamic range is the BS maximum carrier EIRP (P</w:t>
      </w:r>
      <w:r w:rsidRPr="006507D3">
        <w:rPr>
          <w:color w:val="auto"/>
          <w:vertAlign w:val="subscript"/>
        </w:rPr>
        <w:t>max,c,EIRP</w:t>
      </w:r>
      <w:r w:rsidRPr="00B20AE8">
        <w:t>). The lower limit of the dynamic range is the lowest minimum power from the AAS BS when no traffic channels are activated in the same direction using the same beam.</w:t>
      </w:r>
    </w:p>
    <w:p w14:paraId="672617DE" w14:textId="77777777" w:rsidR="00C33A48" w:rsidRPr="00B20AE8" w:rsidRDefault="00C33A48" w:rsidP="0039402F">
      <w:r w:rsidRPr="00B20AE8">
        <w:t>Particularly for E-UTRA, the total power dynamic range is the difference between the maximum and the minimum transmit power of an OFDM symbol for a specified reference condition.</w:t>
      </w:r>
    </w:p>
    <w:p w14:paraId="3B6E8627" w14:textId="77777777" w:rsidR="00C33A48" w:rsidRPr="00B20AE8" w:rsidRDefault="00C33A48" w:rsidP="0039402F">
      <w:pPr>
        <w:pStyle w:val="NO"/>
      </w:pPr>
      <w:r w:rsidRPr="00B20AE8">
        <w:t>NOTE 2:</w:t>
      </w:r>
      <w:r w:rsidRPr="00B20AE8">
        <w:tab/>
        <w:t>The upper limit of the dynamic range at a RIB is the OFDM symbol power at maximum carrier EIRP (P</w:t>
      </w:r>
      <w:r w:rsidRPr="006507D3">
        <w:rPr>
          <w:color w:val="auto"/>
          <w:vertAlign w:val="subscript"/>
        </w:rPr>
        <w:t>max,c,EIRP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14:paraId="1A1D4C3B" w14:textId="77777777" w:rsidR="00C33A48" w:rsidRPr="00B20AE8" w:rsidRDefault="00C33A48" w:rsidP="00C33A48">
      <w:pPr>
        <w:pStyle w:val="Heading4"/>
        <w:rPr>
          <w:lang w:eastAsia="sv-SE"/>
        </w:rPr>
      </w:pPr>
      <w:bookmarkStart w:id="2124" w:name="_Toc21122961"/>
      <w:bookmarkStart w:id="2125" w:name="_Toc45907154"/>
      <w:bookmarkStart w:id="2126" w:name="_Toc53181258"/>
      <w:bookmarkStart w:id="2127" w:name="_Toc61117078"/>
      <w:bookmarkStart w:id="2128" w:name="_Toc67080930"/>
      <w:bookmarkStart w:id="2129" w:name="_Toc68770282"/>
      <w:bookmarkStart w:id="2130" w:name="_Toc74755345"/>
      <w:bookmarkStart w:id="2131" w:name="_Toc76506269"/>
      <w:bookmarkStart w:id="2132" w:name="_Toc83113188"/>
      <w:bookmarkStart w:id="2133" w:name="_Toc89876391"/>
      <w:bookmarkStart w:id="2134" w:name="_Toc98711291"/>
      <w:bookmarkStart w:id="2135" w:name="_Toc145097158"/>
      <w:bookmarkStart w:id="2136" w:name="_Toc161848408"/>
      <w:r w:rsidRPr="00B20AE8">
        <w:rPr>
          <w:lang w:eastAsia="sv-SE"/>
        </w:rPr>
        <w:t>6.4.4.2</w:t>
      </w:r>
      <w:r w:rsidRPr="00B20AE8">
        <w:rPr>
          <w:lang w:eastAsia="sv-SE"/>
        </w:rPr>
        <w:tab/>
        <w:t>Minimum Requirement</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7102208A" w14:textId="55267F00"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the minimum requirement is</w:t>
      </w:r>
      <w:r w:rsidR="00103091"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.4.4.2.</w:t>
      </w:r>
    </w:p>
    <w:p w14:paraId="79A7354E" w14:textId="270AE13A"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.4.4.3.</w:t>
      </w:r>
    </w:p>
    <w:p w14:paraId="1EB4F630" w14:textId="3D9DBFBF" w:rsidR="00C22A30" w:rsidRPr="00B20AE8" w:rsidRDefault="00C33A48" w:rsidP="0039402F">
      <w:r w:rsidRPr="00B20AE8">
        <w:t>For AAS BS</w:t>
      </w:r>
      <w:r w:rsidR="00103091" w:rsidRPr="00B20AE8">
        <w:t xml:space="preserve"> in </w:t>
      </w:r>
      <w:r w:rsidR="00103091" w:rsidRPr="00B20AE8">
        <w:rPr>
          <w:i/>
        </w:rPr>
        <w:t>single RAT E-UTRA operation</w:t>
      </w:r>
      <w:r w:rsidRPr="00B20AE8">
        <w:t xml:space="preserve"> 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.4.4.4.</w:t>
      </w:r>
    </w:p>
    <w:p w14:paraId="1F5544DD" w14:textId="0D5E8CC1" w:rsidR="00C33A48" w:rsidRPr="00B20AE8" w:rsidRDefault="00C22A30" w:rsidP="0039402F">
      <w:pPr>
        <w:rPr>
          <w:rFonts w:cs="v4.2.0"/>
        </w:rPr>
      </w:pPr>
      <w:r w:rsidRPr="00B20AE8">
        <w:t xml:space="preserve">The minimum requirement for NR operation is in </w:t>
      </w:r>
      <w:r w:rsidR="003D3C64" w:rsidRPr="00B20AE8">
        <w:rPr>
          <w:rFonts w:cs="v4.2.0"/>
        </w:rPr>
        <w:t>TS</w:t>
      </w:r>
      <w:r w:rsidR="003D3C64">
        <w:rPr>
          <w:rFonts w:cs="v4.2.0"/>
        </w:rPr>
        <w:t> </w:t>
      </w:r>
      <w:r w:rsidR="003D3C64" w:rsidRPr="00B20AE8">
        <w:rPr>
          <w:rFonts w:cs="v4.2.0"/>
        </w:rPr>
        <w:t>3</w:t>
      </w:r>
      <w:r w:rsidRPr="00B20AE8">
        <w:rPr>
          <w:rFonts w:cs="v4.2.0"/>
        </w:rPr>
        <w:t>8.104</w:t>
      </w:r>
      <w:r w:rsidR="003D3C64">
        <w:rPr>
          <w:rFonts w:cs="v4.2.0"/>
        </w:rPr>
        <w:t> </w:t>
      </w:r>
      <w:r w:rsidR="003D3C64" w:rsidRPr="00B20AE8">
        <w:rPr>
          <w:rFonts w:cs="v4.2.0"/>
        </w:rPr>
        <w:t>[</w:t>
      </w:r>
      <w:r w:rsidRPr="00B20AE8">
        <w:rPr>
          <w:rFonts w:cs="v4.2.0"/>
        </w:rPr>
        <w:t xml:space="preserve">33], </w:t>
      </w:r>
      <w:r w:rsidR="003D3C64">
        <w:rPr>
          <w:rFonts w:cs="v4.2.0"/>
        </w:rPr>
        <w:t>clause </w:t>
      </w:r>
      <w:r w:rsidR="003D3C64" w:rsidRPr="00B20AE8">
        <w:rPr>
          <w:rFonts w:cs="v4.2.0"/>
        </w:rPr>
        <w:t>6</w:t>
      </w:r>
      <w:r w:rsidRPr="00B20AE8">
        <w:rPr>
          <w:rFonts w:cs="v4.2.0"/>
        </w:rPr>
        <w:t>.3.3.2.</w:t>
      </w:r>
    </w:p>
    <w:p w14:paraId="253F9952" w14:textId="77777777" w:rsidR="00C33A48" w:rsidRPr="00B20AE8" w:rsidRDefault="00C33A48" w:rsidP="00C33A48">
      <w:pPr>
        <w:pStyle w:val="Heading4"/>
        <w:rPr>
          <w:lang w:eastAsia="sv-SE"/>
        </w:rPr>
      </w:pPr>
      <w:bookmarkStart w:id="2137" w:name="_Toc21122962"/>
      <w:bookmarkStart w:id="2138" w:name="_Toc45907155"/>
      <w:bookmarkStart w:id="2139" w:name="_Toc53181259"/>
      <w:bookmarkStart w:id="2140" w:name="_Toc61117079"/>
      <w:bookmarkStart w:id="2141" w:name="_Toc67080931"/>
      <w:bookmarkStart w:id="2142" w:name="_Toc68770283"/>
      <w:bookmarkStart w:id="2143" w:name="_Toc74755346"/>
      <w:bookmarkStart w:id="2144" w:name="_Toc76506270"/>
      <w:bookmarkStart w:id="2145" w:name="_Toc83113189"/>
      <w:bookmarkStart w:id="2146" w:name="_Toc89876392"/>
      <w:bookmarkStart w:id="2147" w:name="_Toc98711292"/>
      <w:bookmarkStart w:id="2148" w:name="_Toc145097159"/>
      <w:bookmarkStart w:id="2149" w:name="_Toc161848409"/>
      <w:r w:rsidRPr="00B20AE8">
        <w:rPr>
          <w:lang w:eastAsia="sv-SE"/>
        </w:rPr>
        <w:t>6.4.4.3</w:t>
      </w:r>
      <w:r w:rsidRPr="00B20AE8">
        <w:rPr>
          <w:lang w:eastAsia="sv-SE"/>
        </w:rPr>
        <w:tab/>
        <w:t>Test purpose</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13E999C3" w14:textId="77777777" w:rsidR="00C33A48" w:rsidRPr="00B20AE8" w:rsidRDefault="00C33A48" w:rsidP="0039402F">
      <w:r w:rsidRPr="00B20AE8">
        <w:t>The test purpose is to verify that the total power dynamic range is within the limits specified by the minimum requirement.</w:t>
      </w:r>
    </w:p>
    <w:p w14:paraId="03BC7F72" w14:textId="77777777" w:rsidR="00C33A48" w:rsidRPr="00B20AE8" w:rsidRDefault="00C33A48" w:rsidP="00C33A48">
      <w:pPr>
        <w:pStyle w:val="Heading4"/>
        <w:rPr>
          <w:lang w:eastAsia="sv-SE"/>
        </w:rPr>
      </w:pPr>
      <w:bookmarkStart w:id="2150" w:name="_Toc21122963"/>
      <w:bookmarkStart w:id="2151" w:name="_Toc45907156"/>
      <w:bookmarkStart w:id="2152" w:name="_Toc53181260"/>
      <w:bookmarkStart w:id="2153" w:name="_Toc61117080"/>
      <w:bookmarkStart w:id="2154" w:name="_Toc67080932"/>
      <w:bookmarkStart w:id="2155" w:name="_Toc68770284"/>
      <w:bookmarkStart w:id="2156" w:name="_Toc74755347"/>
      <w:bookmarkStart w:id="2157" w:name="_Toc76506271"/>
      <w:bookmarkStart w:id="2158" w:name="_Toc83113190"/>
      <w:bookmarkStart w:id="2159" w:name="_Toc89876393"/>
      <w:bookmarkStart w:id="2160" w:name="_Toc98711293"/>
      <w:bookmarkStart w:id="2161" w:name="_Toc145097160"/>
      <w:bookmarkStart w:id="2162" w:name="_Toc161848410"/>
      <w:r w:rsidRPr="00B20AE8">
        <w:rPr>
          <w:lang w:eastAsia="sv-SE"/>
        </w:rPr>
        <w:t>6.</w:t>
      </w:r>
      <w:r w:rsidRPr="00B20AE8">
        <w:rPr>
          <w:lang w:eastAsia="zh-CN"/>
        </w:rPr>
        <w:t>4.4.</w:t>
      </w:r>
      <w:r w:rsidRPr="00B20AE8">
        <w:rPr>
          <w:lang w:eastAsia="sv-SE"/>
        </w:rPr>
        <w:t>4</w:t>
      </w:r>
      <w:r w:rsidRPr="00B20AE8">
        <w:rPr>
          <w:lang w:eastAsia="sv-SE"/>
        </w:rPr>
        <w:tab/>
        <w:t>Method of test</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7171F554" w14:textId="77777777" w:rsidR="00C33A48" w:rsidRPr="00B20AE8" w:rsidRDefault="00C33A48" w:rsidP="00C33A48">
      <w:pPr>
        <w:pStyle w:val="Heading5"/>
        <w:rPr>
          <w:lang w:eastAsia="sv-SE"/>
        </w:rPr>
      </w:pPr>
      <w:bookmarkStart w:id="2163" w:name="_Toc21122964"/>
      <w:bookmarkStart w:id="2164" w:name="_Toc45907157"/>
      <w:bookmarkStart w:id="2165" w:name="_Toc53181261"/>
      <w:bookmarkStart w:id="2166" w:name="_Toc61117081"/>
      <w:bookmarkStart w:id="2167" w:name="_Toc67080933"/>
      <w:bookmarkStart w:id="2168" w:name="_Toc68770285"/>
      <w:bookmarkStart w:id="2169" w:name="_Toc74755348"/>
      <w:bookmarkStart w:id="2170" w:name="_Toc76506272"/>
      <w:bookmarkStart w:id="2171" w:name="_Toc83113191"/>
      <w:bookmarkStart w:id="2172" w:name="_Toc89876394"/>
      <w:bookmarkStart w:id="2173" w:name="_Toc98711294"/>
      <w:bookmarkStart w:id="2174" w:name="_Toc145097161"/>
      <w:bookmarkStart w:id="2175" w:name="_Toc161848411"/>
      <w:r w:rsidRPr="00B20AE8">
        <w:rPr>
          <w:lang w:eastAsia="sv-SE"/>
        </w:rPr>
        <w:t>6.4.4.4.1</w:t>
      </w:r>
      <w:r w:rsidRPr="00B20AE8">
        <w:rPr>
          <w:lang w:eastAsia="sv-SE"/>
        </w:rPr>
        <w:tab/>
        <w:t>Initial conditions</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3BDD8B35" w14:textId="77777777" w:rsidR="00C33A48" w:rsidRPr="00B20AE8" w:rsidRDefault="00C33A48" w:rsidP="0039402F">
      <w:r w:rsidRPr="00B20AE8">
        <w:t>Test environment:</w:t>
      </w:r>
      <w:r w:rsidR="00C22A30" w:rsidRPr="00B20AE8">
        <w:t xml:space="preserve"> </w:t>
      </w:r>
      <w:r w:rsidRPr="00B20AE8">
        <w:t xml:space="preserve">normal; see annex </w:t>
      </w:r>
      <w:r w:rsidR="00E02591" w:rsidRPr="00B20AE8">
        <w:t>G.2</w:t>
      </w:r>
      <w:r w:rsidRPr="00B20AE8">
        <w:t>.</w:t>
      </w:r>
    </w:p>
    <w:p w14:paraId="3D32351D" w14:textId="14E78C0D" w:rsidR="00C33A48" w:rsidRPr="00B20AE8" w:rsidRDefault="00C33A48" w:rsidP="0039402F">
      <w:r w:rsidRPr="00B20AE8">
        <w:t>RF channels to be tested:</w:t>
      </w:r>
      <w:r w:rsidR="00C22A30" w:rsidRPr="00B20AE8">
        <w:t xml:space="preserve"> </w:t>
      </w:r>
      <w:r w:rsidRPr="00B20AE8">
        <w:t xml:space="preserve">B, M and T; see </w:t>
      </w:r>
      <w:r w:rsidR="003D3C64">
        <w:t>clause </w:t>
      </w:r>
      <w:r w:rsidR="003D3C64" w:rsidRPr="00B20AE8">
        <w:t>4</w:t>
      </w:r>
      <w:r w:rsidRPr="00B20AE8">
        <w:t>.12.1.</w:t>
      </w:r>
    </w:p>
    <w:p w14:paraId="4A2C709A" w14:textId="34DD3DC3" w:rsidR="00C33A48" w:rsidRPr="00B20AE8" w:rsidRDefault="00C33A48" w:rsidP="0039402F">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25E8A055" w14:textId="77777777" w:rsidR="00C33A48" w:rsidRPr="00B20AE8" w:rsidRDefault="00C33A48" w:rsidP="0039402F">
      <w:r w:rsidRPr="00B20AE8">
        <w:t>Beams to be tested:</w:t>
      </w:r>
      <w:r w:rsidR="00A22911" w:rsidRPr="00B20AE8">
        <w:tab/>
      </w:r>
      <w:r w:rsidRPr="00B20AE8">
        <w:t>The narrowest declared beam (see table 4.10-1, D9.3, D9.11).</w:t>
      </w:r>
    </w:p>
    <w:p w14:paraId="685BB54B" w14:textId="77777777" w:rsidR="00C33A48" w:rsidRPr="00B20AE8" w:rsidRDefault="00C33A48" w:rsidP="0039402F">
      <w:r w:rsidRPr="00B20AE8">
        <w:t xml:space="preserve">Directions to be tested: The </w:t>
      </w:r>
      <w:r w:rsidR="002B1A53" w:rsidRPr="00B20AE8">
        <w:rPr>
          <w:i/>
        </w:rPr>
        <w:t>reference beam direction pair</w:t>
      </w:r>
      <w:r w:rsidRPr="00B20AE8">
        <w:t xml:space="preserve"> (see table 4.10-1, D9.7).</w:t>
      </w:r>
    </w:p>
    <w:p w14:paraId="2146E4FA" w14:textId="77777777" w:rsidR="00C33A48" w:rsidRPr="00B20AE8" w:rsidRDefault="00C33A48" w:rsidP="00C33A48">
      <w:pPr>
        <w:pStyle w:val="Heading5"/>
        <w:rPr>
          <w:lang w:eastAsia="sv-SE"/>
        </w:rPr>
      </w:pPr>
      <w:bookmarkStart w:id="2176" w:name="_Toc21122965"/>
      <w:bookmarkStart w:id="2177" w:name="_Toc45907158"/>
      <w:bookmarkStart w:id="2178" w:name="_Toc53181262"/>
      <w:bookmarkStart w:id="2179" w:name="_Toc61117082"/>
      <w:bookmarkStart w:id="2180" w:name="_Toc67080934"/>
      <w:bookmarkStart w:id="2181" w:name="_Toc68770286"/>
      <w:bookmarkStart w:id="2182" w:name="_Toc74755349"/>
      <w:bookmarkStart w:id="2183" w:name="_Toc76506273"/>
      <w:bookmarkStart w:id="2184" w:name="_Toc83113192"/>
      <w:bookmarkStart w:id="2185" w:name="_Toc89876395"/>
      <w:bookmarkStart w:id="2186" w:name="_Toc98711295"/>
      <w:bookmarkStart w:id="2187" w:name="_Toc145097162"/>
      <w:bookmarkStart w:id="2188" w:name="_Toc161848412"/>
      <w:r w:rsidRPr="00B20AE8">
        <w:rPr>
          <w:lang w:eastAsia="sv-SE"/>
        </w:rPr>
        <w:t>6.4.4.4.2</w:t>
      </w:r>
      <w:r w:rsidRPr="00B20AE8">
        <w:rPr>
          <w:lang w:eastAsia="sv-SE"/>
        </w:rPr>
        <w:tab/>
        <w:t>Procedure</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37CAFF6C" w14:textId="77777777" w:rsidR="00C33A48" w:rsidRPr="00B20AE8" w:rsidRDefault="00C33A48" w:rsidP="00F437E4">
      <w:pPr>
        <w:pStyle w:val="H6"/>
      </w:pPr>
      <w:bookmarkStart w:id="2189" w:name="_Toc21122966"/>
      <w:bookmarkStart w:id="2190" w:name="_Toc45907159"/>
      <w:bookmarkStart w:id="2191" w:name="_Toc53181263"/>
      <w:r w:rsidRPr="00B20AE8">
        <w:t>6.4.4.4.2.1</w:t>
      </w:r>
      <w:r w:rsidRPr="00B20AE8">
        <w:tab/>
        <w:t>General procedure</w:t>
      </w:r>
      <w:bookmarkEnd w:id="2189"/>
      <w:bookmarkEnd w:id="2190"/>
      <w:bookmarkEnd w:id="2191"/>
    </w:p>
    <w:p w14:paraId="01B59958" w14:textId="77777777" w:rsidR="00C33A48" w:rsidRPr="00B20AE8" w:rsidRDefault="00C33A48" w:rsidP="0039402F">
      <w:pPr>
        <w:pStyle w:val="B1"/>
      </w:pPr>
      <w:r w:rsidRPr="00B20AE8">
        <w:t>1)</w:t>
      </w:r>
      <w:r w:rsidRPr="00B20AE8">
        <w:tab/>
        <w:t>Place the AAS BS at the positioner.</w:t>
      </w:r>
    </w:p>
    <w:p w14:paraId="2EC886E8"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5DEC4620"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4C4B3448"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7C219541" w14:textId="77777777" w:rsidR="00C33A48" w:rsidRPr="00B20AE8" w:rsidRDefault="00C33A48" w:rsidP="00F437E4">
      <w:pPr>
        <w:pStyle w:val="H6"/>
      </w:pPr>
      <w:bookmarkStart w:id="2192" w:name="_Toc21122967"/>
      <w:bookmarkStart w:id="2193" w:name="_Toc45907160"/>
      <w:bookmarkStart w:id="2194" w:name="_Toc53181264"/>
      <w:r w:rsidRPr="00B20AE8">
        <w:t>6.4.4.4.2.2</w:t>
      </w:r>
      <w:r w:rsidRPr="00B20AE8">
        <w:tab/>
        <w:t>UTRA FDD</w:t>
      </w:r>
      <w:bookmarkEnd w:id="2192"/>
      <w:bookmarkEnd w:id="2193"/>
      <w:bookmarkEnd w:id="2194"/>
    </w:p>
    <w:p w14:paraId="2F67DC6B" w14:textId="05FE788C" w:rsidR="00C33A48" w:rsidRPr="00B20AE8" w:rsidRDefault="00C33A48" w:rsidP="0039402F">
      <w:pPr>
        <w:pStyle w:val="B1"/>
      </w:pPr>
      <w:r w:rsidRPr="00B20AE8">
        <w:t>5)</w:t>
      </w:r>
      <w:r w:rsidRPr="00B20AE8">
        <w:tab/>
        <w:t xml:space="preserve">Set the AAS BS to transmit using TM2,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3E7FCDD0" w14:textId="48C9C430" w:rsidR="00C33A48" w:rsidRPr="00B20AE8" w:rsidRDefault="00C33A48" w:rsidP="0039402F">
      <w:r w:rsidRPr="00B20AE8">
        <w:t xml:space="preserve">The downlink total dynamic range is computed as the difference of the maximum EIRP, measured as defined in step 6 in </w:t>
      </w:r>
      <w:r w:rsidR="003D3C64">
        <w:t>clause </w:t>
      </w:r>
      <w:r w:rsidR="003D3C64" w:rsidRPr="00B20AE8">
        <w:t>6</w:t>
      </w:r>
      <w:r w:rsidRPr="00B20AE8">
        <w:t xml:space="preserve">.2.4.2 and the EIRP measured at step 3 of the Error Vector Magnitude test, as described in </w:t>
      </w:r>
      <w:r w:rsidR="003D3C64">
        <w:t>clause </w:t>
      </w:r>
      <w:r w:rsidR="003D3C64" w:rsidRPr="00B20AE8">
        <w:t>6</w:t>
      </w:r>
      <w:r w:rsidR="00A92864" w:rsidRPr="00B20AE8">
        <w:t>.6.</w:t>
      </w:r>
      <w:r w:rsidR="00A92864" w:rsidRPr="00B20AE8">
        <w:rPr>
          <w:lang w:eastAsia="zh-CN"/>
        </w:rPr>
        <w:t>4.4.2.1</w:t>
      </w:r>
      <w:r w:rsidR="00A92864" w:rsidRPr="00B20AE8">
        <w:t>.</w:t>
      </w:r>
    </w:p>
    <w:p w14:paraId="48076F57"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0474115" w14:textId="77777777" w:rsidR="00C33A48" w:rsidRPr="00B20AE8" w:rsidRDefault="00C33A48" w:rsidP="0039402F">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898B2B9" w14:textId="77777777" w:rsidR="00C33A48" w:rsidRPr="00B20AE8" w:rsidRDefault="00C33A48" w:rsidP="00F437E4">
      <w:pPr>
        <w:pStyle w:val="H6"/>
      </w:pPr>
      <w:bookmarkStart w:id="2195" w:name="_Toc21122968"/>
      <w:bookmarkStart w:id="2196" w:name="_Toc45907161"/>
      <w:bookmarkStart w:id="2197" w:name="_Toc53181265"/>
      <w:r w:rsidRPr="00B20AE8">
        <w:t>6.4.4.4.2.3</w:t>
      </w:r>
      <w:r w:rsidRPr="00B20AE8">
        <w:tab/>
        <w:t>E-UTRA</w:t>
      </w:r>
      <w:bookmarkEnd w:id="2195"/>
      <w:bookmarkEnd w:id="2196"/>
      <w:bookmarkEnd w:id="2197"/>
    </w:p>
    <w:p w14:paraId="050D32DC" w14:textId="0F15BF5E" w:rsidR="00C33A48" w:rsidRPr="00B20AE8" w:rsidRDefault="00C33A48" w:rsidP="0039402F">
      <w:pPr>
        <w:pStyle w:val="B1"/>
      </w:pPr>
      <w:r w:rsidRPr="00B20AE8">
        <w:t>5)</w:t>
      </w:r>
      <w:r w:rsidRPr="00B20AE8">
        <w:tab/>
        <w:t>Set the AAS BS to transmit using E-TM 3.1</w:t>
      </w:r>
      <w:r w:rsidR="006C029A" w:rsidRPr="00B20AE8">
        <w:t xml:space="preserve"> (or sE-TM3.1-1 for subslot TTI, or sE-TM3.1-2 for slot TTI)</w:t>
      </w:r>
      <w:r w:rsidRPr="00B20AE8">
        <w:t xml:space="preserve">, </w:t>
      </w:r>
      <w:r w:rsidR="006C029A" w:rsidRPr="00B20AE8">
        <w:t xml:space="preserve">as defined </w:t>
      </w:r>
      <w:r w:rsidRPr="00B20AE8">
        <w:t xml:space="preserve">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6664D89E" w14:textId="222EBC2B" w:rsidR="009F5684" w:rsidRPr="00B20AE8" w:rsidRDefault="009F5684" w:rsidP="0039402F">
      <w:pPr>
        <w:pStyle w:val="B1"/>
      </w:pPr>
      <w:r w:rsidRPr="00B20AE8">
        <w:t>6)</w:t>
      </w:r>
      <w:r w:rsidRPr="00B20AE8">
        <w:tab/>
      </w:r>
      <w:r w:rsidRPr="00B20AE8">
        <w:rPr>
          <w:rFonts w:eastAsia="MS P??"/>
        </w:rPr>
        <w:t xml:space="preserve">Measure the average OFDM symbol EIRP as defined in annex F in </w:t>
      </w:r>
      <w:r w:rsidR="003D3C64" w:rsidRPr="00B20AE8">
        <w:rPr>
          <w:rFonts w:eastAsia="MS P??"/>
        </w:rPr>
        <w:t>TS</w:t>
      </w:r>
      <w:r w:rsidR="003D3C64">
        <w:rPr>
          <w:rFonts w:eastAsia="MS P??"/>
        </w:rPr>
        <w:t> </w:t>
      </w:r>
      <w:r w:rsidR="003D3C64" w:rsidRPr="00B20AE8">
        <w:rPr>
          <w:rFonts w:eastAsia="MS P??"/>
        </w:rPr>
        <w:t>3</w:t>
      </w:r>
      <w:r w:rsidRPr="00B20AE8">
        <w:rPr>
          <w:rFonts w:eastAsia="MS P??"/>
        </w:rPr>
        <w:t>6.141</w:t>
      </w:r>
      <w:r w:rsidR="003D3C64">
        <w:rPr>
          <w:rFonts w:eastAsia="MS P??"/>
        </w:rPr>
        <w:t> </w:t>
      </w:r>
      <w:r w:rsidR="003D3C64" w:rsidRPr="00B20AE8">
        <w:rPr>
          <w:rFonts w:eastAsia="MS P??"/>
        </w:rPr>
        <w:t>[</w:t>
      </w:r>
      <w:r w:rsidRPr="00B20AE8">
        <w:rPr>
          <w:rFonts w:eastAsia="MS P??"/>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5D7162A" w14:textId="5195418A" w:rsidR="009F5684" w:rsidRPr="00B20AE8" w:rsidRDefault="009F5684" w:rsidP="0039402F">
      <w:pPr>
        <w:pStyle w:val="B1"/>
        <w:rPr>
          <w:rFonts w:eastAsia="MS P??"/>
        </w:rPr>
      </w:pPr>
      <w:r w:rsidRPr="00B20AE8">
        <w:t>7)</w:t>
      </w:r>
      <w:r w:rsidRPr="00B20AE8">
        <w:tab/>
        <w:t xml:space="preserve">Set the AAS BS to transmit using E-TM2 (or sE-TM2-1 for subslot TTI, or sE-TM2-2 for slot TTI, with the same selection as in step 5), as defined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6</w:t>
      </w:r>
      <w:r w:rsidRPr="00B20AE8">
        <w:t>.1.1.</w:t>
      </w:r>
    </w:p>
    <w:p w14:paraId="677A3142" w14:textId="7D62C45A" w:rsidR="009F5684" w:rsidRPr="00B20AE8" w:rsidRDefault="009F5684" w:rsidP="0039402F">
      <w:pPr>
        <w:pStyle w:val="B1"/>
      </w:pPr>
      <w:r w:rsidRPr="00B20AE8">
        <w:t>8)</w:t>
      </w:r>
      <w:r w:rsidRPr="00B20AE8">
        <w:tab/>
        <w:t xml:space="preserve">Measure the </w:t>
      </w:r>
      <w:r w:rsidRPr="00B20AE8">
        <w:rPr>
          <w:rFonts w:eastAsia="MS P??" w:cs="v4.2.0"/>
        </w:rPr>
        <w:t xml:space="preserve">average OFDM symbol power as defined in annex F of </w:t>
      </w:r>
      <w:r w:rsidR="003D3C64" w:rsidRPr="00B20AE8">
        <w:rPr>
          <w:rFonts w:eastAsia="MS P??" w:cs="v4.2.0"/>
        </w:rPr>
        <w:t>TS</w:t>
      </w:r>
      <w:r w:rsidR="003D3C64">
        <w:rPr>
          <w:rFonts w:eastAsia="MS P??" w:cs="v4.2.0"/>
        </w:rPr>
        <w:t> </w:t>
      </w:r>
      <w:r w:rsidR="003D3C64" w:rsidRPr="00B20AE8">
        <w:rPr>
          <w:rFonts w:eastAsia="MS P??" w:cs="v4.2.0"/>
        </w:rPr>
        <w:t>3</w:t>
      </w:r>
      <w:r w:rsidRPr="00B20AE8">
        <w:rPr>
          <w:rFonts w:eastAsia="MS P??" w:cs="v4.2.0"/>
        </w:rPr>
        <w:t>6.141</w:t>
      </w:r>
      <w:r w:rsidR="003D3C64">
        <w:rPr>
          <w:rFonts w:eastAsia="MS P??" w:cs="v4.2.0"/>
        </w:rPr>
        <w:t> </w:t>
      </w:r>
      <w:r w:rsidR="003D3C64" w:rsidRPr="00B20AE8">
        <w:rPr>
          <w:rFonts w:eastAsia="MS P??" w:cs="v4.2.0"/>
        </w:rPr>
        <w:t>[</w:t>
      </w:r>
      <w:r w:rsidRPr="00B20AE8">
        <w:rPr>
          <w:rFonts w:eastAsia="MS P??" w:cs="v4.2.0"/>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5C08F4F" w14:textId="77777777" w:rsidR="00C33A48" w:rsidRPr="00B20AE8" w:rsidRDefault="00C33A48" w:rsidP="0039402F">
      <w:pPr>
        <w:pStyle w:val="B1"/>
        <w:rPr>
          <w:rFonts w:eastAsia="MS P??"/>
        </w:rPr>
      </w:pPr>
      <w:r w:rsidRPr="00B20AE8">
        <w:rPr>
          <w:rFonts w:eastAsia="MS P??"/>
        </w:rPr>
        <w:t>The measured OFDM symbols shall not contain RS, PBCH or synchronisation signals.</w:t>
      </w:r>
    </w:p>
    <w:p w14:paraId="5746BDD6" w14:textId="77777777" w:rsidR="00C22A30" w:rsidRPr="00B20AE8" w:rsidRDefault="00C33A48" w:rsidP="0039402F">
      <w:pPr>
        <w:pStyle w:val="B1"/>
        <w:rPr>
          <w:rFonts w:eastAsia="MS P??" w:cs="v4.2.0"/>
        </w:rPr>
      </w:pPr>
      <w:r w:rsidRPr="00B20AE8">
        <w:rPr>
          <w:rFonts w:eastAsia="MS P??" w:cs="v4.2.0"/>
        </w:rPr>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E-TM3.1a</w:t>
      </w:r>
      <w:r w:rsidR="00A80452" w:rsidRPr="00B20AE8">
        <w:t xml:space="preserve"> (or sE-TM3.1a-1 for subslot TTI, or sE-TM3.1a-2 for slot TTI)</w:t>
      </w:r>
      <w:r w:rsidRPr="00B20AE8">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14:paraId="4FEDA969" w14:textId="77777777" w:rsidR="00C33A48" w:rsidRPr="00B20AE8" w:rsidRDefault="00C22A30" w:rsidP="0039402F">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14:paraId="6B8905D9"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02B23478" w14:textId="77777777" w:rsidR="00C33A48" w:rsidRPr="006507D3" w:rsidRDefault="00C22A30" w:rsidP="0039402F">
      <w:pPr>
        <w:pStyle w:val="B1"/>
      </w:pPr>
      <w:r w:rsidRPr="006507D3">
        <w:t>11</w:t>
      </w:r>
      <w:r w:rsidR="00C33A48" w:rsidRPr="006507D3">
        <w:t>)</w:t>
      </w:r>
      <w:r w:rsidR="00C33A48" w:rsidRPr="006507D3">
        <w:tab/>
        <w:t>For multi-band RIBs and single band tests, repeat the steps above per involved band where single band test configurations and test models shall apply with no carrier activated in the other band.</w:t>
      </w:r>
    </w:p>
    <w:p w14:paraId="0993A2F5" w14:textId="77777777" w:rsidR="00A54CCF" w:rsidRPr="00B20AE8" w:rsidRDefault="00A54CCF" w:rsidP="00F437E4">
      <w:pPr>
        <w:pStyle w:val="H6"/>
      </w:pPr>
      <w:bookmarkStart w:id="2198" w:name="_Toc21122969"/>
      <w:bookmarkStart w:id="2199" w:name="_Toc45907162"/>
      <w:bookmarkStart w:id="2200" w:name="_Toc53181266"/>
      <w:r w:rsidRPr="00B20AE8">
        <w:t>6.4.4.4.2.4</w:t>
      </w:r>
      <w:r w:rsidRPr="00B20AE8">
        <w:tab/>
        <w:t>NR</w:t>
      </w:r>
      <w:bookmarkEnd w:id="2198"/>
      <w:bookmarkEnd w:id="2199"/>
      <w:bookmarkEnd w:id="2200"/>
    </w:p>
    <w:p w14:paraId="7FDF4FCB" w14:textId="77777777" w:rsidR="00A54CCF" w:rsidRPr="006507D3" w:rsidRDefault="00A54CCF" w:rsidP="0039402F">
      <w:pPr>
        <w:pStyle w:val="B1"/>
      </w:pPr>
      <w:r w:rsidRPr="006507D3">
        <w:t>5)</w:t>
      </w:r>
      <w:r w:rsidRPr="006507D3">
        <w:tab/>
      </w:r>
      <w:r w:rsidR="004F765E" w:rsidRPr="006507D3">
        <w:t xml:space="preserve">Set </w:t>
      </w:r>
      <w:r w:rsidRPr="006507D3">
        <w:t>the BS to transmit a signal according to:</w:t>
      </w:r>
    </w:p>
    <w:p w14:paraId="350517D2" w14:textId="3EBD6B76" w:rsidR="00A54CCF" w:rsidRDefault="00470216" w:rsidP="0039402F">
      <w:pPr>
        <w:pStyle w:val="B20"/>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14:paraId="1F6FB260" w14:textId="3069F4B5" w:rsidR="007E1129" w:rsidRPr="00B20AE8" w:rsidRDefault="007E1129" w:rsidP="0039402F">
      <w:pPr>
        <w:pStyle w:val="B20"/>
        <w:rPr>
          <w:lang w:val="en-US" w:eastAsia="zh-CN"/>
        </w:rPr>
      </w:pPr>
      <w:r w:rsidRPr="00B20AE8">
        <w:rPr>
          <w:lang w:val="en-US" w:eastAsia="zh-CN"/>
        </w:rPr>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5 if 256QAM is supported by BS with power back off</w:t>
      </w:r>
      <w:r>
        <w:rPr>
          <w:lang w:val="en-US" w:eastAsia="zh-CN"/>
        </w:rPr>
        <w:t>, or</w:t>
      </w:r>
    </w:p>
    <w:p w14:paraId="1B1AD39C" w14:textId="7124FCE5" w:rsidR="00A54CCF" w:rsidRPr="00B20AE8" w:rsidRDefault="00470216" w:rsidP="0039402F">
      <w:pPr>
        <w:pStyle w:val="B20"/>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5 if 256QAM is not supported by BS</w:t>
      </w:r>
      <w:r w:rsidR="007E1129">
        <w:rPr>
          <w:lang w:val="en-US" w:eastAsia="zh-CN"/>
        </w:rPr>
        <w:t>.</w:t>
      </w:r>
    </w:p>
    <w:p w14:paraId="6F34CD21" w14:textId="77777777" w:rsidR="009F5684" w:rsidRPr="00B20AE8" w:rsidRDefault="009F5684" w:rsidP="0039402F">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7AE5370" w14:textId="77777777" w:rsidR="009F5684" w:rsidRPr="006507D3" w:rsidRDefault="009F5684" w:rsidP="0039402F">
      <w:pPr>
        <w:pStyle w:val="B1"/>
      </w:pPr>
      <w:r w:rsidRPr="006507D3">
        <w:t>7)</w:t>
      </w:r>
      <w:r w:rsidRPr="006507D3">
        <w:tab/>
        <w:t>Set the BS to transmit a signal according to:</w:t>
      </w:r>
    </w:p>
    <w:p w14:paraId="55C3D19E" w14:textId="45F717B5" w:rsidR="009F5684" w:rsidRPr="00B20AE8" w:rsidRDefault="009F5684" w:rsidP="0039402F">
      <w:pPr>
        <w:pStyle w:val="B20"/>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14:paraId="544D83BF" w14:textId="45E2C95E" w:rsidR="009F5684" w:rsidRPr="00B20AE8" w:rsidRDefault="009F5684" w:rsidP="0039402F">
      <w:pPr>
        <w:pStyle w:val="B20"/>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3 if 256QAM is not supported by BS</w:t>
      </w:r>
      <w:r w:rsidRPr="00B20AE8">
        <w:rPr>
          <w:lang w:val="en-US" w:eastAsia="zh-CN"/>
        </w:rPr>
        <w:t>.</w:t>
      </w:r>
    </w:p>
    <w:p w14:paraId="3CC41F10" w14:textId="77777777" w:rsidR="009F5684" w:rsidRPr="00B20AE8" w:rsidRDefault="009F5684" w:rsidP="0039402F">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AE87923" w14:textId="77777777" w:rsidR="00CF0D41" w:rsidRPr="00B20AE8" w:rsidRDefault="00A54CCF" w:rsidP="0039402F">
      <w:pPr>
        <w:rPr>
          <w:rFonts w:eastAsia="MS P??"/>
        </w:rPr>
      </w:pPr>
      <w:r w:rsidRPr="00B20AE8">
        <w:rPr>
          <w:rFonts w:eastAsia="MS P??"/>
        </w:rPr>
        <w:t>The measured OFDM symbols shall not contain RS or SSB.</w:t>
      </w:r>
    </w:p>
    <w:p w14:paraId="537C02C3" w14:textId="77777777" w:rsidR="00A54CCF" w:rsidRPr="00B20AE8" w:rsidRDefault="00A54CCF"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5782E4E1" w14:textId="77777777" w:rsidR="00CF0D41" w:rsidRPr="006507D3" w:rsidRDefault="00A54CCF" w:rsidP="0039402F">
      <w:pPr>
        <w:pStyle w:val="B1"/>
      </w:pPr>
      <w:r w:rsidRPr="006507D3">
        <w:t>9)</w:t>
      </w:r>
      <w:r w:rsidRPr="006507D3">
        <w:tab/>
        <w:t>For multi-band RIBs and single band tests, repeat the steps above per involved band where single band test configurations and test models shall apply with no carrier activated in the other band.</w:t>
      </w:r>
    </w:p>
    <w:p w14:paraId="5393771C" w14:textId="77777777" w:rsidR="00C33A48" w:rsidRPr="00B20AE8" w:rsidRDefault="00C33A48" w:rsidP="00C33A48">
      <w:pPr>
        <w:pStyle w:val="Heading4"/>
        <w:rPr>
          <w:lang w:eastAsia="sv-SE"/>
        </w:rPr>
      </w:pPr>
      <w:bookmarkStart w:id="2201" w:name="_Toc21122970"/>
      <w:bookmarkStart w:id="2202" w:name="_Toc45907163"/>
      <w:bookmarkStart w:id="2203" w:name="_Toc53181267"/>
      <w:bookmarkStart w:id="2204" w:name="_Toc61117083"/>
      <w:bookmarkStart w:id="2205" w:name="_Toc67080935"/>
      <w:bookmarkStart w:id="2206" w:name="_Toc68770287"/>
      <w:bookmarkStart w:id="2207" w:name="_Toc74755350"/>
      <w:bookmarkStart w:id="2208" w:name="_Toc76506274"/>
      <w:bookmarkStart w:id="2209" w:name="_Toc83113193"/>
      <w:bookmarkStart w:id="2210" w:name="_Toc89876396"/>
      <w:bookmarkStart w:id="2211" w:name="_Toc98711296"/>
      <w:bookmarkStart w:id="2212" w:name="_Toc145097163"/>
      <w:bookmarkStart w:id="2213" w:name="_Toc161848413"/>
      <w:r w:rsidRPr="00B20AE8">
        <w:rPr>
          <w:lang w:eastAsia="sv-SE"/>
        </w:rPr>
        <w:t>6.</w:t>
      </w:r>
      <w:r w:rsidRPr="00B20AE8">
        <w:rPr>
          <w:lang w:eastAsia="zh-CN"/>
        </w:rPr>
        <w:t>4.4.</w:t>
      </w:r>
      <w:r w:rsidRPr="00B20AE8">
        <w:rPr>
          <w:lang w:eastAsia="sv-SE"/>
        </w:rPr>
        <w:t>5</w:t>
      </w:r>
      <w:r w:rsidRPr="00B20AE8">
        <w:rPr>
          <w:lang w:eastAsia="sv-SE"/>
        </w:rPr>
        <w:tab/>
        <w:t>Test Requirement</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5B4D522D" w14:textId="77777777" w:rsidR="00C33A48" w:rsidRPr="00B20AE8" w:rsidRDefault="00C33A48" w:rsidP="00C33A48">
      <w:pPr>
        <w:pStyle w:val="Heading5"/>
      </w:pPr>
      <w:bookmarkStart w:id="2214" w:name="_Toc21122971"/>
      <w:bookmarkStart w:id="2215" w:name="_Toc45907164"/>
      <w:bookmarkStart w:id="2216" w:name="_Toc53181268"/>
      <w:bookmarkStart w:id="2217" w:name="_Toc61117084"/>
      <w:bookmarkStart w:id="2218" w:name="_Toc67080936"/>
      <w:bookmarkStart w:id="2219" w:name="_Toc68770288"/>
      <w:bookmarkStart w:id="2220" w:name="_Toc74755351"/>
      <w:bookmarkStart w:id="2221" w:name="_Toc76506275"/>
      <w:bookmarkStart w:id="2222" w:name="_Toc83113194"/>
      <w:bookmarkStart w:id="2223" w:name="_Toc89876397"/>
      <w:bookmarkStart w:id="2224" w:name="_Toc98711297"/>
      <w:bookmarkStart w:id="2225" w:name="_Toc145097164"/>
      <w:bookmarkStart w:id="2226" w:name="_Toc161848414"/>
      <w:r w:rsidRPr="00B20AE8">
        <w:t>6.4.4.5.1</w:t>
      </w:r>
      <w:r w:rsidRPr="00B20AE8">
        <w:tab/>
        <w:t>UTRA FDD</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40565C7E" w14:textId="77777777" w:rsidR="00C33A48" w:rsidRPr="00B20AE8" w:rsidRDefault="00C33A48" w:rsidP="0039402F">
      <w:r w:rsidRPr="00B20AE8">
        <w:t>For UTRA FDD the downlink total power dynamic range shall be 17.7 dB or greater.</w:t>
      </w:r>
    </w:p>
    <w:p w14:paraId="4C2726F0" w14:textId="670D2043" w:rsidR="00C33A48" w:rsidRPr="006507D3" w:rsidRDefault="00C33A48"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50DA4E0" w14:textId="77777777" w:rsidR="00C33A48" w:rsidRPr="00B20AE8" w:rsidRDefault="00C33A48" w:rsidP="00C33A48">
      <w:pPr>
        <w:pStyle w:val="Heading5"/>
      </w:pPr>
      <w:bookmarkStart w:id="2227" w:name="_Toc21122972"/>
      <w:bookmarkStart w:id="2228" w:name="_Toc45907165"/>
      <w:bookmarkStart w:id="2229" w:name="_Toc53181269"/>
      <w:bookmarkStart w:id="2230" w:name="_Toc61117085"/>
      <w:bookmarkStart w:id="2231" w:name="_Toc67080937"/>
      <w:bookmarkStart w:id="2232" w:name="_Toc68770289"/>
      <w:bookmarkStart w:id="2233" w:name="_Toc74755352"/>
      <w:bookmarkStart w:id="2234" w:name="_Toc76506276"/>
      <w:bookmarkStart w:id="2235" w:name="_Toc83113195"/>
      <w:bookmarkStart w:id="2236" w:name="_Toc89876398"/>
      <w:bookmarkStart w:id="2237" w:name="_Toc98711298"/>
      <w:bookmarkStart w:id="2238" w:name="_Toc145097165"/>
      <w:bookmarkStart w:id="2239" w:name="_Toc161848415"/>
      <w:r w:rsidRPr="00B20AE8">
        <w:t>6.4.4.5.2</w:t>
      </w:r>
      <w:r w:rsidRPr="00B20AE8">
        <w:tab/>
        <w:t>E-UTRA</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477AD721" w14:textId="77777777" w:rsidR="00C33A48" w:rsidRPr="00B20AE8" w:rsidRDefault="00C33A48" w:rsidP="0039402F">
      <w:r w:rsidRPr="00B20AE8">
        <w:t>The downlink (DL) total power dynamic range for each E</w:t>
      </w:r>
      <w:r w:rsidRPr="00B20AE8">
        <w:rPr>
          <w:rFonts w:hint="eastAsia"/>
        </w:rPr>
        <w:t>-</w:t>
      </w:r>
      <w:r w:rsidRPr="00B20AE8">
        <w:t>UTRA carrier shall be larger than or equal to the level in table 6.4.4.5.1-1.</w:t>
      </w:r>
    </w:p>
    <w:p w14:paraId="4E9BD7D7" w14:textId="77777777" w:rsidR="00C33A48" w:rsidRPr="00B20AE8" w:rsidRDefault="00C33A48" w:rsidP="0039402F">
      <w:pPr>
        <w:pStyle w:val="TH"/>
      </w:pPr>
      <w:r w:rsidRPr="00B20AE8">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4F339F" w:rsidRPr="00B20AE8" w14:paraId="7E52CBF9"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BB43E8D" w14:textId="77777777" w:rsidR="00C33A48" w:rsidRPr="00B20AE8" w:rsidRDefault="00C33A48" w:rsidP="0039402F">
            <w:pPr>
              <w:pStyle w:val="TAH"/>
              <w:rPr>
                <w:lang w:val="sv-SE"/>
              </w:rPr>
            </w:pPr>
            <w:r w:rsidRPr="00B20AE8">
              <w:rPr>
                <w:lang w:val="sv-SE"/>
              </w:rPr>
              <w:t>E-UTRA</w:t>
            </w:r>
          </w:p>
          <w:p w14:paraId="5CD09331" w14:textId="77777777" w:rsidR="00C33A48" w:rsidRPr="00B20AE8" w:rsidRDefault="00C33A48" w:rsidP="0039402F">
            <w:pPr>
              <w:pStyle w:val="TAH"/>
              <w:rPr>
                <w:lang w:val="sv-SE"/>
              </w:rPr>
            </w:pPr>
            <w:r w:rsidRPr="00B20AE8">
              <w:rPr>
                <w:lang w:val="sv-SE"/>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8ABB530" w14:textId="77777777" w:rsidR="00C33A48" w:rsidRPr="00B20AE8" w:rsidRDefault="00C33A48" w:rsidP="0039402F">
            <w:pPr>
              <w:pStyle w:val="TAH"/>
            </w:pPr>
            <w:r w:rsidRPr="00B20AE8">
              <w:t>Total power dynamic range (dB)</w:t>
            </w:r>
          </w:p>
        </w:tc>
      </w:tr>
      <w:tr w:rsidR="004F339F" w:rsidRPr="00B20AE8" w14:paraId="22BC2FEB"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96811FB" w14:textId="77777777" w:rsidR="00C33A48" w:rsidRPr="00B20AE8" w:rsidRDefault="00C33A48" w:rsidP="0039402F">
            <w:pPr>
              <w:pStyle w:val="TAC"/>
            </w:pPr>
            <w:r w:rsidRPr="00B20AE8">
              <w:t>1.4</w:t>
            </w:r>
          </w:p>
        </w:tc>
        <w:tc>
          <w:tcPr>
            <w:tcW w:w="2193" w:type="dxa"/>
            <w:tcBorders>
              <w:top w:val="single" w:sz="4" w:space="0" w:color="auto"/>
              <w:left w:val="single" w:sz="4" w:space="0" w:color="auto"/>
              <w:bottom w:val="single" w:sz="4" w:space="0" w:color="auto"/>
              <w:right w:val="single" w:sz="4" w:space="0" w:color="auto"/>
            </w:tcBorders>
          </w:tcPr>
          <w:p w14:paraId="3886B435" w14:textId="77777777" w:rsidR="00C33A48" w:rsidRPr="00B20AE8" w:rsidRDefault="00C33A48" w:rsidP="0039402F">
            <w:pPr>
              <w:pStyle w:val="TAC"/>
            </w:pPr>
            <w:r w:rsidRPr="00B20AE8">
              <w:t>7.3</w:t>
            </w:r>
          </w:p>
        </w:tc>
      </w:tr>
      <w:tr w:rsidR="004F339F" w:rsidRPr="00B20AE8" w14:paraId="1DB4594D"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8871BF8" w14:textId="77777777" w:rsidR="00C33A48" w:rsidRPr="00B20AE8" w:rsidRDefault="00C33A48" w:rsidP="0039402F">
            <w:pPr>
              <w:pStyle w:val="TAC"/>
            </w:pPr>
            <w:r w:rsidRPr="00B20AE8">
              <w:t>3</w:t>
            </w:r>
          </w:p>
        </w:tc>
        <w:tc>
          <w:tcPr>
            <w:tcW w:w="2193" w:type="dxa"/>
            <w:tcBorders>
              <w:top w:val="single" w:sz="4" w:space="0" w:color="auto"/>
              <w:left w:val="single" w:sz="4" w:space="0" w:color="auto"/>
              <w:bottom w:val="single" w:sz="4" w:space="0" w:color="auto"/>
              <w:right w:val="single" w:sz="4" w:space="0" w:color="auto"/>
            </w:tcBorders>
          </w:tcPr>
          <w:p w14:paraId="6248CB83" w14:textId="77777777" w:rsidR="00C33A48" w:rsidRPr="00B20AE8" w:rsidRDefault="00C33A48" w:rsidP="0039402F">
            <w:pPr>
              <w:pStyle w:val="TAC"/>
            </w:pPr>
            <w:r w:rsidRPr="00B20AE8">
              <w:t>11.3</w:t>
            </w:r>
          </w:p>
        </w:tc>
      </w:tr>
      <w:tr w:rsidR="004F339F" w:rsidRPr="00B20AE8" w14:paraId="57D3634A"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AD2AA5A" w14:textId="77777777" w:rsidR="00C33A48" w:rsidRPr="00B20AE8" w:rsidRDefault="00C33A48" w:rsidP="0039402F">
            <w:pPr>
              <w:pStyle w:val="TAC"/>
            </w:pPr>
            <w:r w:rsidRPr="00B20AE8">
              <w:t>5</w:t>
            </w:r>
          </w:p>
        </w:tc>
        <w:tc>
          <w:tcPr>
            <w:tcW w:w="2193" w:type="dxa"/>
            <w:tcBorders>
              <w:top w:val="single" w:sz="4" w:space="0" w:color="auto"/>
              <w:left w:val="single" w:sz="4" w:space="0" w:color="auto"/>
              <w:bottom w:val="single" w:sz="4" w:space="0" w:color="auto"/>
              <w:right w:val="single" w:sz="4" w:space="0" w:color="auto"/>
            </w:tcBorders>
          </w:tcPr>
          <w:p w14:paraId="6EDE0E31" w14:textId="77777777" w:rsidR="00C33A48" w:rsidRPr="00B20AE8" w:rsidRDefault="00C33A48" w:rsidP="0039402F">
            <w:pPr>
              <w:pStyle w:val="TAC"/>
            </w:pPr>
            <w:r w:rsidRPr="00B20AE8">
              <w:t>13.5</w:t>
            </w:r>
          </w:p>
        </w:tc>
      </w:tr>
      <w:tr w:rsidR="004F339F" w:rsidRPr="00B20AE8" w14:paraId="1A715CA0"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6394E087" w14:textId="77777777" w:rsidR="00C33A48" w:rsidRPr="00B20AE8" w:rsidRDefault="00C33A48" w:rsidP="0039402F">
            <w:pPr>
              <w:pStyle w:val="TAC"/>
            </w:pPr>
            <w:r w:rsidRPr="00B20AE8">
              <w:t>10</w:t>
            </w:r>
          </w:p>
        </w:tc>
        <w:tc>
          <w:tcPr>
            <w:tcW w:w="2193" w:type="dxa"/>
            <w:tcBorders>
              <w:top w:val="single" w:sz="4" w:space="0" w:color="auto"/>
              <w:left w:val="single" w:sz="4" w:space="0" w:color="auto"/>
              <w:bottom w:val="single" w:sz="4" w:space="0" w:color="auto"/>
              <w:right w:val="single" w:sz="4" w:space="0" w:color="auto"/>
            </w:tcBorders>
          </w:tcPr>
          <w:p w14:paraId="6176824B" w14:textId="77777777" w:rsidR="00C33A48" w:rsidRPr="00B20AE8" w:rsidRDefault="00C33A48" w:rsidP="0039402F">
            <w:pPr>
              <w:pStyle w:val="TAC"/>
            </w:pPr>
            <w:r w:rsidRPr="00B20AE8">
              <w:t>16.5</w:t>
            </w:r>
          </w:p>
        </w:tc>
      </w:tr>
      <w:tr w:rsidR="004F339F" w:rsidRPr="00B20AE8" w14:paraId="3AC74042"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9FB36C0" w14:textId="77777777" w:rsidR="00C33A48" w:rsidRPr="00B20AE8" w:rsidRDefault="00C33A48" w:rsidP="0039402F">
            <w:pPr>
              <w:pStyle w:val="TAC"/>
            </w:pPr>
            <w:r w:rsidRPr="00B20AE8">
              <w:t>15</w:t>
            </w:r>
          </w:p>
        </w:tc>
        <w:tc>
          <w:tcPr>
            <w:tcW w:w="2193" w:type="dxa"/>
            <w:tcBorders>
              <w:top w:val="single" w:sz="4" w:space="0" w:color="auto"/>
              <w:left w:val="single" w:sz="4" w:space="0" w:color="auto"/>
              <w:bottom w:val="single" w:sz="4" w:space="0" w:color="auto"/>
              <w:right w:val="single" w:sz="4" w:space="0" w:color="auto"/>
            </w:tcBorders>
          </w:tcPr>
          <w:p w14:paraId="05702850" w14:textId="77777777" w:rsidR="00C33A48" w:rsidRPr="00B20AE8" w:rsidRDefault="00C33A48" w:rsidP="0039402F">
            <w:pPr>
              <w:pStyle w:val="TAC"/>
            </w:pPr>
            <w:r w:rsidRPr="00B20AE8">
              <w:t>18.3</w:t>
            </w:r>
          </w:p>
        </w:tc>
      </w:tr>
      <w:tr w:rsidR="00C33A48" w:rsidRPr="00B20AE8" w14:paraId="05AF6B2F"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8F8EA7D" w14:textId="77777777" w:rsidR="00C33A48" w:rsidRPr="00B20AE8" w:rsidRDefault="00C33A48" w:rsidP="0039402F">
            <w:pPr>
              <w:pStyle w:val="TAC"/>
            </w:pPr>
            <w:r w:rsidRPr="00B20AE8">
              <w:t>20</w:t>
            </w:r>
          </w:p>
        </w:tc>
        <w:tc>
          <w:tcPr>
            <w:tcW w:w="2193" w:type="dxa"/>
            <w:tcBorders>
              <w:top w:val="single" w:sz="4" w:space="0" w:color="auto"/>
              <w:left w:val="single" w:sz="4" w:space="0" w:color="auto"/>
              <w:bottom w:val="single" w:sz="4" w:space="0" w:color="auto"/>
              <w:right w:val="single" w:sz="4" w:space="0" w:color="auto"/>
            </w:tcBorders>
          </w:tcPr>
          <w:p w14:paraId="50486DF7" w14:textId="77777777" w:rsidR="00C33A48" w:rsidRPr="00B20AE8" w:rsidRDefault="00C33A48" w:rsidP="0039402F">
            <w:pPr>
              <w:pStyle w:val="TAC"/>
            </w:pPr>
            <w:r w:rsidRPr="00B20AE8">
              <w:t>19.6</w:t>
            </w:r>
          </w:p>
        </w:tc>
      </w:tr>
    </w:tbl>
    <w:p w14:paraId="35AFA45F" w14:textId="77777777" w:rsidR="00C33A48" w:rsidRPr="00B20AE8" w:rsidRDefault="00C33A48" w:rsidP="0039402F"/>
    <w:p w14:paraId="2E419021" w14:textId="2C16A658" w:rsidR="00C33A48" w:rsidRPr="00B20AE8" w:rsidRDefault="00C33A48" w:rsidP="0039402F">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442FDA2" w14:textId="008E9EF4" w:rsidR="00C33A48" w:rsidRPr="00B20AE8" w:rsidRDefault="00C33A48" w:rsidP="0039402F">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w:t>
      </w:r>
      <w:r w:rsidR="00A54CCF" w:rsidRPr="00B20AE8">
        <w:rPr>
          <w:rFonts w:cs="v5.0.0"/>
        </w:rPr>
        <w:t>6.4.5</w:t>
      </w:r>
      <w:r w:rsidRPr="00B20AE8">
        <w:rPr>
          <w:rFonts w:cs="v5.0.0"/>
        </w:rPr>
        <w:t>.</w:t>
      </w:r>
    </w:p>
    <w:p w14:paraId="3908F9CE" w14:textId="77777777" w:rsidR="008718C0" w:rsidRPr="00B20AE8" w:rsidRDefault="008718C0" w:rsidP="008718C0">
      <w:pPr>
        <w:pStyle w:val="Heading5"/>
      </w:pPr>
      <w:bookmarkStart w:id="2240" w:name="_Toc21122973"/>
      <w:bookmarkStart w:id="2241" w:name="_Toc45907166"/>
      <w:bookmarkStart w:id="2242" w:name="_Toc53181270"/>
      <w:bookmarkStart w:id="2243" w:name="_Toc61117086"/>
      <w:bookmarkStart w:id="2244" w:name="_Toc67080938"/>
      <w:bookmarkStart w:id="2245" w:name="_Toc68770290"/>
      <w:bookmarkStart w:id="2246" w:name="_Toc74755353"/>
      <w:bookmarkStart w:id="2247" w:name="_Toc76506277"/>
      <w:bookmarkStart w:id="2248" w:name="_Toc83113196"/>
      <w:bookmarkStart w:id="2249" w:name="_Toc89876399"/>
      <w:bookmarkStart w:id="2250" w:name="_Toc98711299"/>
      <w:bookmarkStart w:id="2251" w:name="_Toc145097166"/>
      <w:bookmarkStart w:id="2252" w:name="_Toc161848416"/>
      <w:r w:rsidRPr="00B20AE8">
        <w:t>6.4.4.5.</w:t>
      </w:r>
      <w:r w:rsidR="001813BC" w:rsidRPr="00B20AE8">
        <w:t>3</w:t>
      </w:r>
      <w:r w:rsidRPr="00B20AE8">
        <w:tab/>
        <w:t>NR</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28643864" w14:textId="77777777" w:rsidR="008718C0" w:rsidRPr="00B20AE8" w:rsidRDefault="008718C0" w:rsidP="0039402F">
      <w:r w:rsidRPr="00B20AE8">
        <w:t>The downlink (DL) total power dynamic range for each NR carrier shall be larger than or equal to the level in table 6.4.4.5.</w:t>
      </w:r>
      <w:r w:rsidR="001813BC" w:rsidRPr="00B20AE8">
        <w:t>3</w:t>
      </w:r>
      <w:r w:rsidRPr="00B20AE8">
        <w:t>-1.</w:t>
      </w:r>
    </w:p>
    <w:p w14:paraId="27D42507" w14:textId="77777777" w:rsidR="008718C0" w:rsidRPr="00B20AE8" w:rsidRDefault="008718C0" w:rsidP="0039402F">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3D3C64" w:rsidRPr="00B20AE8" w14:paraId="3D5AA9F0" w14:textId="77777777" w:rsidTr="006A2BF1">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09D4913" w14:textId="77777777" w:rsidR="003D3C64" w:rsidRPr="00B20AE8" w:rsidRDefault="003D3C64" w:rsidP="0039402F">
            <w:pPr>
              <w:pStyle w:val="TAH"/>
            </w:pPr>
            <w:r w:rsidRPr="00B20AE8">
              <w:rPr>
                <w:lang w:eastAsia="zh-CN"/>
              </w:rPr>
              <w:t>BS channel bandwidth</w:t>
            </w:r>
            <w:r w:rsidRPr="00B20AE8">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7D0914F9" w14:textId="77777777" w:rsidR="003D3C64" w:rsidRPr="00B20AE8" w:rsidRDefault="003D3C64" w:rsidP="0039402F">
            <w:pPr>
              <w:pStyle w:val="TAH"/>
              <w:rPr>
                <w:lang w:eastAsia="zh-CN"/>
              </w:rPr>
            </w:pPr>
            <w:r w:rsidRPr="00B20AE8">
              <w:t>Total power dynamic range</w:t>
            </w:r>
          </w:p>
          <w:p w14:paraId="607681B3" w14:textId="77777777" w:rsidR="003D3C64" w:rsidRPr="00B20AE8" w:rsidRDefault="003D3C64" w:rsidP="0039402F">
            <w:pPr>
              <w:pStyle w:val="TAH"/>
            </w:pPr>
            <w:r w:rsidRPr="00B20AE8">
              <w:t>(dB)</w:t>
            </w:r>
          </w:p>
        </w:tc>
      </w:tr>
      <w:tr w:rsidR="003D3C64" w:rsidRPr="00B20AE8" w14:paraId="45487B7C" w14:textId="77777777" w:rsidTr="006A2BF1">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5A3623F8" w14:textId="77777777" w:rsidR="003D3C64" w:rsidRPr="00B20AE8" w:rsidRDefault="003D3C64" w:rsidP="0039402F">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6A0EBB61" w14:textId="77777777" w:rsidR="003D3C64" w:rsidRPr="00B20AE8" w:rsidRDefault="003D3C64" w:rsidP="0039402F">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523773B8" w14:textId="77777777" w:rsidR="003D3C64" w:rsidRPr="00B20AE8" w:rsidRDefault="003D3C64" w:rsidP="0039402F">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345F40DF" w14:textId="77777777" w:rsidR="003D3C64" w:rsidRPr="00B20AE8" w:rsidRDefault="003D3C64" w:rsidP="0039402F">
            <w:pPr>
              <w:pStyle w:val="TAH"/>
            </w:pPr>
            <w:r w:rsidRPr="00B20AE8">
              <w:t>60</w:t>
            </w:r>
            <w:r w:rsidRPr="00B20AE8">
              <w:rPr>
                <w:lang w:eastAsia="zh-CN"/>
              </w:rPr>
              <w:t xml:space="preserve"> </w:t>
            </w:r>
            <w:r w:rsidRPr="00B20AE8">
              <w:t>kHz SCS</w:t>
            </w:r>
          </w:p>
        </w:tc>
      </w:tr>
      <w:tr w:rsidR="004F339F" w:rsidRPr="00B20AE8" w14:paraId="0F4C5FA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B62109" w14:textId="77777777" w:rsidR="008718C0" w:rsidRPr="00B20AE8" w:rsidRDefault="008718C0" w:rsidP="0039402F">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hideMark/>
          </w:tcPr>
          <w:p w14:paraId="4E1E19B4" w14:textId="77777777" w:rsidR="008718C0" w:rsidRPr="00B20AE8" w:rsidRDefault="008718C0" w:rsidP="0039402F">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hideMark/>
          </w:tcPr>
          <w:p w14:paraId="73CCFA82" w14:textId="77777777" w:rsidR="008718C0" w:rsidRPr="00B20AE8" w:rsidRDefault="008718C0" w:rsidP="0039402F">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19B3518D" w14:textId="77777777" w:rsidR="008718C0" w:rsidRPr="00B20AE8" w:rsidRDefault="008718C0" w:rsidP="0039402F">
            <w:pPr>
              <w:pStyle w:val="TAC"/>
            </w:pPr>
            <w:r w:rsidRPr="00B20AE8">
              <w:t>N/A</w:t>
            </w:r>
          </w:p>
        </w:tc>
      </w:tr>
      <w:tr w:rsidR="004F339F" w:rsidRPr="00B20AE8" w14:paraId="2FF0100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FFF0DF7" w14:textId="77777777" w:rsidR="008718C0" w:rsidRPr="00B20AE8" w:rsidRDefault="008718C0" w:rsidP="0039402F">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76C7BDAE" w14:textId="77777777" w:rsidR="008718C0" w:rsidRPr="00B20AE8" w:rsidRDefault="008718C0" w:rsidP="0039402F">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hideMark/>
          </w:tcPr>
          <w:p w14:paraId="67C4AD47" w14:textId="77777777" w:rsidR="008718C0" w:rsidRPr="00B20AE8" w:rsidRDefault="008718C0" w:rsidP="0039402F">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hideMark/>
          </w:tcPr>
          <w:p w14:paraId="7F385A60" w14:textId="77777777" w:rsidR="008718C0" w:rsidRPr="00B20AE8" w:rsidRDefault="008718C0" w:rsidP="0039402F">
            <w:pPr>
              <w:pStyle w:val="TAC"/>
            </w:pPr>
            <w:r w:rsidRPr="00B20AE8">
              <w:t>10</w:t>
            </w:r>
          </w:p>
        </w:tc>
      </w:tr>
      <w:tr w:rsidR="004F339F" w:rsidRPr="00B20AE8" w14:paraId="02F185AA"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A4DA9B" w14:textId="77777777" w:rsidR="008718C0" w:rsidRPr="00B20AE8" w:rsidRDefault="008718C0" w:rsidP="0039402F">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14:paraId="7A6326E6" w14:textId="77777777" w:rsidR="008718C0" w:rsidRPr="00B20AE8" w:rsidRDefault="008718C0" w:rsidP="0039402F">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48D84768" w14:textId="77777777" w:rsidR="008718C0" w:rsidRPr="00B20AE8" w:rsidRDefault="008718C0" w:rsidP="0039402F">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hideMark/>
          </w:tcPr>
          <w:p w14:paraId="2C383261" w14:textId="77777777" w:rsidR="008718C0" w:rsidRPr="00B20AE8" w:rsidRDefault="008718C0" w:rsidP="0039402F">
            <w:pPr>
              <w:pStyle w:val="TAC"/>
            </w:pPr>
            <w:r w:rsidRPr="00B20AE8">
              <w:t>12.1</w:t>
            </w:r>
          </w:p>
        </w:tc>
      </w:tr>
      <w:tr w:rsidR="004F339F" w:rsidRPr="00B20AE8" w14:paraId="234F3BC6"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6A176BF" w14:textId="77777777" w:rsidR="008718C0" w:rsidRPr="00B20AE8" w:rsidRDefault="008718C0" w:rsidP="0039402F">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14:paraId="7B552266" w14:textId="77777777" w:rsidR="008718C0" w:rsidRPr="00B20AE8" w:rsidRDefault="008718C0" w:rsidP="0039402F">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C15AFEA" w14:textId="77777777" w:rsidR="008718C0" w:rsidRPr="00B20AE8" w:rsidRDefault="008718C0" w:rsidP="0039402F">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hideMark/>
          </w:tcPr>
          <w:p w14:paraId="370A5AEE" w14:textId="77777777" w:rsidR="008718C0" w:rsidRPr="00B20AE8" w:rsidRDefault="008718C0" w:rsidP="0039402F">
            <w:pPr>
              <w:pStyle w:val="TAC"/>
            </w:pPr>
            <w:r w:rsidRPr="00B20AE8">
              <w:t>13.4</w:t>
            </w:r>
          </w:p>
        </w:tc>
      </w:tr>
      <w:tr w:rsidR="004F339F" w:rsidRPr="00B20AE8" w14:paraId="5410E5E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1B4D034" w14:textId="77777777" w:rsidR="008718C0" w:rsidRPr="00B20AE8" w:rsidRDefault="008718C0" w:rsidP="0039402F">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14:paraId="00A43A5A" w14:textId="77777777" w:rsidR="008718C0" w:rsidRPr="00B20AE8" w:rsidRDefault="008718C0" w:rsidP="0039402F">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375F51E8" w14:textId="77777777" w:rsidR="008718C0" w:rsidRPr="00B20AE8" w:rsidRDefault="008718C0" w:rsidP="0039402F">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hideMark/>
          </w:tcPr>
          <w:p w14:paraId="5ED6087F" w14:textId="77777777" w:rsidR="008718C0" w:rsidRPr="00B20AE8" w:rsidRDefault="008718C0" w:rsidP="0039402F">
            <w:pPr>
              <w:pStyle w:val="TAC"/>
            </w:pPr>
            <w:r w:rsidRPr="00B20AE8">
              <w:t>14.5</w:t>
            </w:r>
          </w:p>
        </w:tc>
      </w:tr>
      <w:tr w:rsidR="004F339F" w:rsidRPr="00B20AE8" w14:paraId="4428E56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517D41" w14:textId="77777777" w:rsidR="008718C0" w:rsidRPr="00B20AE8" w:rsidRDefault="008718C0" w:rsidP="0039402F">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14:paraId="7C3EFD60" w14:textId="77777777" w:rsidR="008718C0" w:rsidRPr="00B20AE8" w:rsidRDefault="008718C0" w:rsidP="0039402F">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hideMark/>
          </w:tcPr>
          <w:p w14:paraId="178B591E" w14:textId="77777777" w:rsidR="008718C0" w:rsidRPr="00B20AE8" w:rsidRDefault="008718C0" w:rsidP="0039402F">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57E69682" w14:textId="77777777" w:rsidR="008718C0" w:rsidRPr="00B20AE8" w:rsidRDefault="008718C0" w:rsidP="0039402F">
            <w:pPr>
              <w:pStyle w:val="TAC"/>
            </w:pPr>
            <w:r w:rsidRPr="00B20AE8">
              <w:t>15.3</w:t>
            </w:r>
          </w:p>
        </w:tc>
      </w:tr>
      <w:tr w:rsidR="004F339F" w:rsidRPr="00B20AE8" w14:paraId="5F20B3C0"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FF64529" w14:textId="77777777" w:rsidR="008718C0" w:rsidRPr="00B20AE8" w:rsidRDefault="008718C0" w:rsidP="0039402F">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14:paraId="55C8296F" w14:textId="77777777" w:rsidR="008718C0" w:rsidRPr="00B20AE8" w:rsidRDefault="008718C0" w:rsidP="0039402F">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7AEA64C2" w14:textId="77777777" w:rsidR="008718C0" w:rsidRPr="00B20AE8" w:rsidRDefault="008718C0" w:rsidP="0039402F">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D2853BA" w14:textId="77777777" w:rsidR="008718C0" w:rsidRPr="00B20AE8" w:rsidRDefault="008718C0" w:rsidP="0039402F">
            <w:pPr>
              <w:pStyle w:val="TAC"/>
            </w:pPr>
            <w:r w:rsidRPr="00B20AE8">
              <w:t>16.6</w:t>
            </w:r>
          </w:p>
        </w:tc>
      </w:tr>
      <w:tr w:rsidR="004F339F" w:rsidRPr="00B20AE8" w14:paraId="35E30DF9"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49CBAE6" w14:textId="77777777" w:rsidR="008718C0" w:rsidRPr="00B20AE8" w:rsidRDefault="008718C0" w:rsidP="0039402F">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14:paraId="0BBABD7C" w14:textId="77777777" w:rsidR="008718C0" w:rsidRPr="00B20AE8" w:rsidRDefault="008718C0" w:rsidP="0039402F">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1603ECCE" w14:textId="77777777" w:rsidR="008718C0" w:rsidRPr="00B20AE8" w:rsidRDefault="008718C0" w:rsidP="0039402F">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2FA05B80" w14:textId="77777777" w:rsidR="008718C0" w:rsidRPr="00B20AE8" w:rsidRDefault="008718C0" w:rsidP="0039402F">
            <w:pPr>
              <w:pStyle w:val="TAC"/>
            </w:pPr>
            <w:r w:rsidRPr="00B20AE8">
              <w:t>17.7</w:t>
            </w:r>
          </w:p>
        </w:tc>
      </w:tr>
      <w:tr w:rsidR="004F339F" w:rsidRPr="00B20AE8" w14:paraId="1FEFC93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29BE671" w14:textId="77777777" w:rsidR="008718C0" w:rsidRPr="00B20AE8" w:rsidRDefault="008718C0" w:rsidP="0039402F">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14:paraId="11E466DA"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24A7EF5" w14:textId="77777777" w:rsidR="008718C0" w:rsidRPr="00B20AE8" w:rsidRDefault="001813BC" w:rsidP="0039402F">
            <w:pPr>
              <w:pStyle w:val="TAC"/>
            </w:pPr>
            <w:r w:rsidRPr="00B20AE8">
              <w:rPr>
                <w:rFonts w:hint="eastAsia"/>
              </w:rPr>
              <w:t>21.6</w:t>
            </w:r>
          </w:p>
        </w:tc>
        <w:tc>
          <w:tcPr>
            <w:tcW w:w="1207" w:type="dxa"/>
            <w:tcBorders>
              <w:top w:val="single" w:sz="4" w:space="0" w:color="auto"/>
              <w:left w:val="single" w:sz="4" w:space="0" w:color="auto"/>
              <w:bottom w:val="single" w:sz="4" w:space="0" w:color="auto"/>
              <w:right w:val="single" w:sz="4" w:space="0" w:color="auto"/>
            </w:tcBorders>
            <w:hideMark/>
          </w:tcPr>
          <w:p w14:paraId="7EF53499" w14:textId="77777777" w:rsidR="008718C0" w:rsidRPr="00B20AE8" w:rsidRDefault="008718C0" w:rsidP="0039402F">
            <w:pPr>
              <w:pStyle w:val="TAC"/>
            </w:pPr>
            <w:r w:rsidRPr="00B20AE8">
              <w:t>18.5</w:t>
            </w:r>
          </w:p>
        </w:tc>
      </w:tr>
      <w:tr w:rsidR="004F339F" w:rsidRPr="00B20AE8" w14:paraId="61674308"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D084370" w14:textId="77777777" w:rsidR="008718C0" w:rsidRPr="00B20AE8" w:rsidRDefault="008718C0" w:rsidP="0039402F">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14:paraId="510FF973"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6CE1A1D7" w14:textId="77777777" w:rsidR="008718C0" w:rsidRPr="00B20AE8" w:rsidRDefault="008718C0" w:rsidP="0039402F">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hideMark/>
          </w:tcPr>
          <w:p w14:paraId="270AB8FB" w14:textId="77777777" w:rsidR="008718C0" w:rsidRPr="00B20AE8" w:rsidRDefault="001813BC" w:rsidP="0039402F">
            <w:pPr>
              <w:pStyle w:val="TAC"/>
            </w:pPr>
            <w:r w:rsidRPr="00B20AE8">
              <w:rPr>
                <w:rFonts w:hint="eastAsia"/>
              </w:rPr>
              <w:t>19.2</w:t>
            </w:r>
          </w:p>
        </w:tc>
      </w:tr>
      <w:tr w:rsidR="004F339F" w:rsidRPr="00B20AE8" w14:paraId="6432B487"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1837F8B" w14:textId="77777777" w:rsidR="008718C0" w:rsidRPr="00B20AE8" w:rsidRDefault="008718C0" w:rsidP="0039402F">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14:paraId="3CC0D814"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4D2E5646" w14:textId="77777777" w:rsidR="008718C0" w:rsidRPr="00B20AE8" w:rsidRDefault="008718C0" w:rsidP="0039402F">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05B0A190" w14:textId="77777777" w:rsidR="008718C0" w:rsidRPr="00B20AE8" w:rsidRDefault="008718C0" w:rsidP="0039402F">
            <w:pPr>
              <w:pStyle w:val="TAC"/>
            </w:pPr>
            <w:r w:rsidRPr="00B20AE8">
              <w:t>19.8</w:t>
            </w:r>
          </w:p>
        </w:tc>
      </w:tr>
      <w:tr w:rsidR="004F339F" w:rsidRPr="00B20AE8" w14:paraId="157DC551"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44871F" w14:textId="77777777" w:rsidR="008718C0" w:rsidRPr="00B20AE8" w:rsidRDefault="008718C0" w:rsidP="0039402F">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14:paraId="48006F34"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53B6E78B" w14:textId="77777777" w:rsidR="008718C0" w:rsidRPr="00B20AE8" w:rsidRDefault="008718C0" w:rsidP="0039402F">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hideMark/>
          </w:tcPr>
          <w:p w14:paraId="2ADDAE8B" w14:textId="77777777" w:rsidR="008718C0" w:rsidRPr="00B20AE8" w:rsidRDefault="008718C0" w:rsidP="0039402F">
            <w:pPr>
              <w:pStyle w:val="TAC"/>
            </w:pPr>
            <w:r w:rsidRPr="00B20AE8">
              <w:t>20.4</w:t>
            </w:r>
          </w:p>
        </w:tc>
      </w:tr>
      <w:tr w:rsidR="00CC4BB7" w:rsidRPr="00B20AE8" w14:paraId="29AB4D5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15077E75" w14:textId="77777777" w:rsidR="008718C0" w:rsidRPr="00B20AE8" w:rsidRDefault="008718C0" w:rsidP="0039402F">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14:paraId="5B8B13A9"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17E2D57" w14:textId="77777777" w:rsidR="008718C0" w:rsidRPr="00B20AE8" w:rsidRDefault="008718C0" w:rsidP="0039402F">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609E0825" w14:textId="77777777" w:rsidR="008718C0" w:rsidRPr="00B20AE8" w:rsidRDefault="008718C0" w:rsidP="0039402F">
            <w:pPr>
              <w:pStyle w:val="TAC"/>
            </w:pPr>
            <w:r w:rsidRPr="00B20AE8">
              <w:t>20.9</w:t>
            </w:r>
          </w:p>
        </w:tc>
      </w:tr>
    </w:tbl>
    <w:p w14:paraId="2BC3802A" w14:textId="77777777" w:rsidR="00CF0D41" w:rsidRPr="00B20AE8" w:rsidRDefault="00CF0D41" w:rsidP="0039402F"/>
    <w:p w14:paraId="06189883" w14:textId="30240E48" w:rsidR="008718C0" w:rsidRPr="00B20AE8" w:rsidRDefault="008718C0" w:rsidP="0039402F">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9F977A" w14:textId="0ED239A1" w:rsidR="00CF0D41" w:rsidRPr="00B20AE8" w:rsidRDefault="008718C0" w:rsidP="0039402F">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.6.4.5.</w:t>
      </w:r>
    </w:p>
    <w:p w14:paraId="1D8324E0" w14:textId="77777777" w:rsidR="00C33A48" w:rsidRPr="00B20AE8" w:rsidRDefault="00C33A48" w:rsidP="00C33A48">
      <w:pPr>
        <w:pStyle w:val="Heading3"/>
      </w:pPr>
      <w:bookmarkStart w:id="2253" w:name="_Toc21122974"/>
      <w:bookmarkStart w:id="2254" w:name="_Toc45907167"/>
      <w:bookmarkStart w:id="2255" w:name="_Toc53181271"/>
      <w:bookmarkStart w:id="2256" w:name="_Toc61117087"/>
      <w:bookmarkStart w:id="2257" w:name="_Toc67080939"/>
      <w:bookmarkStart w:id="2258" w:name="_Toc68770291"/>
      <w:bookmarkStart w:id="2259" w:name="_Toc74755354"/>
      <w:bookmarkStart w:id="2260" w:name="_Toc76506278"/>
      <w:bookmarkStart w:id="2261" w:name="_Toc83113197"/>
      <w:bookmarkStart w:id="2262" w:name="_Toc89876400"/>
      <w:bookmarkStart w:id="2263" w:name="_Toc98711300"/>
      <w:bookmarkStart w:id="2264" w:name="_Toc145097167"/>
      <w:bookmarkStart w:id="2265" w:name="_Toc161848417"/>
      <w:r w:rsidRPr="00B20AE8">
        <w:t>6.4.5</w:t>
      </w:r>
      <w:r w:rsidRPr="00B20AE8">
        <w:tab/>
        <w:t>OTA IPDL time mask</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4B2A5B19" w14:textId="77777777" w:rsidR="00C33A48" w:rsidRPr="00B20AE8" w:rsidRDefault="00C33A48" w:rsidP="00C33A48">
      <w:pPr>
        <w:pStyle w:val="Heading4"/>
        <w:rPr>
          <w:lang w:eastAsia="sv-SE"/>
        </w:rPr>
      </w:pPr>
      <w:bookmarkStart w:id="2266" w:name="_Toc21122975"/>
      <w:bookmarkStart w:id="2267" w:name="_Toc45907168"/>
      <w:bookmarkStart w:id="2268" w:name="_Toc53181272"/>
      <w:bookmarkStart w:id="2269" w:name="_Toc61117088"/>
      <w:bookmarkStart w:id="2270" w:name="_Toc67080940"/>
      <w:bookmarkStart w:id="2271" w:name="_Toc68770292"/>
      <w:bookmarkStart w:id="2272" w:name="_Toc74755355"/>
      <w:bookmarkStart w:id="2273" w:name="_Toc76506279"/>
      <w:bookmarkStart w:id="2274" w:name="_Toc83113198"/>
      <w:bookmarkStart w:id="2275" w:name="_Toc89876401"/>
      <w:bookmarkStart w:id="2276" w:name="_Toc98711301"/>
      <w:bookmarkStart w:id="2277" w:name="_Toc145097168"/>
      <w:bookmarkStart w:id="2278" w:name="_Toc161848418"/>
      <w:r w:rsidRPr="00B20AE8">
        <w:rPr>
          <w:lang w:eastAsia="sv-SE"/>
        </w:rPr>
        <w:t>6.4.5.1</w:t>
      </w:r>
      <w:r w:rsidRPr="00B20AE8">
        <w:rPr>
          <w:lang w:eastAsia="sv-SE"/>
        </w:rPr>
        <w:tab/>
        <w:t>Definition and applicability</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32F5B0FD" w14:textId="77777777" w:rsidR="00C33A48" w:rsidRPr="00B20AE8" w:rsidRDefault="00C33A48" w:rsidP="0039402F">
      <w:r w:rsidRPr="00B20AE8">
        <w:t>To support IPDL location method in UTRA FDD operation, the AAS BS shall interrupt all transmitted signals in the downlink (i.e. common and dedicated channels). The IPDL time mask specifies the limits at the RIB output power during these idle periods.</w:t>
      </w:r>
    </w:p>
    <w:p w14:paraId="1693AAC3" w14:textId="77777777" w:rsidR="00C33A48" w:rsidRPr="00B20AE8" w:rsidRDefault="00C33A48" w:rsidP="0039402F">
      <w:r w:rsidRPr="00B20AE8">
        <w:t>This requirement applies only to AAS BS supporting IPDL. The requirement applies at each RIB</w:t>
      </w:r>
      <w:r w:rsidRPr="00B20AE8">
        <w:rPr>
          <w:rFonts w:cs="v5.0.0"/>
        </w:rPr>
        <w:t xml:space="preserve"> supporting transmission in the operating band</w:t>
      </w:r>
      <w:r w:rsidRPr="00B20AE8">
        <w:t>.</w:t>
      </w:r>
    </w:p>
    <w:p w14:paraId="3A0AADF1" w14:textId="77777777" w:rsidR="00C33A48" w:rsidRPr="00B20AE8" w:rsidRDefault="00C33A48" w:rsidP="00C33A48">
      <w:pPr>
        <w:pStyle w:val="Heading4"/>
        <w:rPr>
          <w:lang w:eastAsia="sv-SE"/>
        </w:rPr>
      </w:pPr>
      <w:bookmarkStart w:id="2279" w:name="_Toc21122976"/>
      <w:bookmarkStart w:id="2280" w:name="_Toc45907169"/>
      <w:bookmarkStart w:id="2281" w:name="_Toc53181273"/>
      <w:bookmarkStart w:id="2282" w:name="_Toc61117089"/>
      <w:bookmarkStart w:id="2283" w:name="_Toc67080941"/>
      <w:bookmarkStart w:id="2284" w:name="_Toc68770293"/>
      <w:bookmarkStart w:id="2285" w:name="_Toc74755356"/>
      <w:bookmarkStart w:id="2286" w:name="_Toc76506280"/>
      <w:bookmarkStart w:id="2287" w:name="_Toc83113199"/>
      <w:bookmarkStart w:id="2288" w:name="_Toc89876402"/>
      <w:bookmarkStart w:id="2289" w:name="_Toc98711302"/>
      <w:bookmarkStart w:id="2290" w:name="_Toc145097169"/>
      <w:bookmarkStart w:id="2291" w:name="_Toc161848419"/>
      <w:r w:rsidRPr="00B20AE8">
        <w:rPr>
          <w:lang w:eastAsia="sv-SE"/>
        </w:rPr>
        <w:t>6.4.5.2</w:t>
      </w:r>
      <w:r w:rsidRPr="00B20AE8">
        <w:rPr>
          <w:lang w:eastAsia="sv-SE"/>
        </w:rPr>
        <w:tab/>
        <w:t>Minimum Requirement</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46BFCBBF" w14:textId="7F9580FF"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.4.5.2.</w:t>
      </w:r>
    </w:p>
    <w:p w14:paraId="46F82605" w14:textId="619F621F"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.4.5.3.</w:t>
      </w:r>
    </w:p>
    <w:p w14:paraId="38D75A2B" w14:textId="77777777" w:rsidR="00C33A48" w:rsidRPr="00B20AE8" w:rsidRDefault="00C33A48" w:rsidP="0039402F">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14:paraId="38AB00FC" w14:textId="77777777" w:rsidR="00C33A48" w:rsidRPr="00B20AE8" w:rsidRDefault="00C33A48" w:rsidP="00C33A48">
      <w:pPr>
        <w:pStyle w:val="Heading4"/>
        <w:rPr>
          <w:lang w:eastAsia="sv-SE"/>
        </w:rPr>
      </w:pPr>
      <w:bookmarkStart w:id="2292" w:name="_Toc21122977"/>
      <w:bookmarkStart w:id="2293" w:name="_Toc45907170"/>
      <w:bookmarkStart w:id="2294" w:name="_Toc53181274"/>
      <w:bookmarkStart w:id="2295" w:name="_Toc61117090"/>
      <w:bookmarkStart w:id="2296" w:name="_Toc67080942"/>
      <w:bookmarkStart w:id="2297" w:name="_Toc68770294"/>
      <w:bookmarkStart w:id="2298" w:name="_Toc74755357"/>
      <w:bookmarkStart w:id="2299" w:name="_Toc76506281"/>
      <w:bookmarkStart w:id="2300" w:name="_Toc83113200"/>
      <w:bookmarkStart w:id="2301" w:name="_Toc89876403"/>
      <w:bookmarkStart w:id="2302" w:name="_Toc98711303"/>
      <w:bookmarkStart w:id="2303" w:name="_Toc145097170"/>
      <w:bookmarkStart w:id="2304" w:name="_Toc161848420"/>
      <w:r w:rsidRPr="00B20AE8">
        <w:rPr>
          <w:lang w:eastAsia="sv-SE"/>
        </w:rPr>
        <w:t>6.4.5.3</w:t>
      </w:r>
      <w:r w:rsidRPr="00B20AE8">
        <w:rPr>
          <w:lang w:eastAsia="sv-SE"/>
        </w:rPr>
        <w:tab/>
        <w:t>Test purpose</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13518377" w14:textId="77777777" w:rsidR="00C33A48" w:rsidRPr="00B20AE8" w:rsidRDefault="00C33A48" w:rsidP="0039402F">
      <w:r w:rsidRPr="00B20AE8">
        <w:t>The test purpose is to verify the ability of the AAS BS to temporarily reduce its output power below a specified value to improve time difference measurements made by UE for location services.</w:t>
      </w:r>
    </w:p>
    <w:p w14:paraId="392D1D62" w14:textId="77777777" w:rsidR="00C33A48" w:rsidRPr="00B20AE8" w:rsidRDefault="00C33A48" w:rsidP="00C33A48">
      <w:pPr>
        <w:pStyle w:val="Heading4"/>
        <w:rPr>
          <w:lang w:eastAsia="sv-SE"/>
        </w:rPr>
      </w:pPr>
      <w:bookmarkStart w:id="2305" w:name="_Toc21122978"/>
      <w:bookmarkStart w:id="2306" w:name="_Toc45907171"/>
      <w:bookmarkStart w:id="2307" w:name="_Toc53181275"/>
      <w:bookmarkStart w:id="2308" w:name="_Toc61117091"/>
      <w:bookmarkStart w:id="2309" w:name="_Toc67080943"/>
      <w:bookmarkStart w:id="2310" w:name="_Toc68770295"/>
      <w:bookmarkStart w:id="2311" w:name="_Toc74755358"/>
      <w:bookmarkStart w:id="2312" w:name="_Toc76506282"/>
      <w:bookmarkStart w:id="2313" w:name="_Toc83113201"/>
      <w:bookmarkStart w:id="2314" w:name="_Toc89876404"/>
      <w:bookmarkStart w:id="2315" w:name="_Toc98711304"/>
      <w:bookmarkStart w:id="2316" w:name="_Toc145097171"/>
      <w:bookmarkStart w:id="2317" w:name="_Toc161848421"/>
      <w:r w:rsidRPr="00B20AE8">
        <w:rPr>
          <w:lang w:eastAsia="sv-SE"/>
        </w:rPr>
        <w:t>6.</w:t>
      </w:r>
      <w:r w:rsidRPr="00B20AE8">
        <w:rPr>
          <w:lang w:eastAsia="zh-CN"/>
        </w:rPr>
        <w:t>4.5.</w:t>
      </w:r>
      <w:r w:rsidRPr="00B20AE8">
        <w:rPr>
          <w:lang w:eastAsia="sv-SE"/>
        </w:rPr>
        <w:t>4</w:t>
      </w:r>
      <w:r w:rsidRPr="00B20AE8">
        <w:rPr>
          <w:lang w:eastAsia="sv-SE"/>
        </w:rPr>
        <w:tab/>
        <w:t>Method of test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12CD1870" w14:textId="77777777" w:rsidR="00C33A48" w:rsidRPr="00B20AE8" w:rsidRDefault="00C33A48" w:rsidP="00C33A48">
      <w:pPr>
        <w:pStyle w:val="Heading5"/>
        <w:rPr>
          <w:lang w:eastAsia="sv-SE"/>
        </w:rPr>
      </w:pPr>
      <w:bookmarkStart w:id="2318" w:name="_Toc21122979"/>
      <w:bookmarkStart w:id="2319" w:name="_Toc45907172"/>
      <w:bookmarkStart w:id="2320" w:name="_Toc53181276"/>
      <w:bookmarkStart w:id="2321" w:name="_Toc61117092"/>
      <w:bookmarkStart w:id="2322" w:name="_Toc67080944"/>
      <w:bookmarkStart w:id="2323" w:name="_Toc68770296"/>
      <w:bookmarkStart w:id="2324" w:name="_Toc74755359"/>
      <w:bookmarkStart w:id="2325" w:name="_Toc76506283"/>
      <w:bookmarkStart w:id="2326" w:name="_Toc83113202"/>
      <w:bookmarkStart w:id="2327" w:name="_Toc89876405"/>
      <w:bookmarkStart w:id="2328" w:name="_Toc98711305"/>
      <w:bookmarkStart w:id="2329" w:name="_Toc145097172"/>
      <w:bookmarkStart w:id="2330" w:name="_Toc161848422"/>
      <w:r w:rsidRPr="00B20AE8">
        <w:rPr>
          <w:lang w:eastAsia="sv-SE"/>
        </w:rPr>
        <w:t>6.4.5.4.1</w:t>
      </w:r>
      <w:r w:rsidRPr="00B20AE8">
        <w:rPr>
          <w:lang w:eastAsia="sv-SE"/>
        </w:rPr>
        <w:tab/>
        <w:t>Initial conditions</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612F4060" w14:textId="77777777" w:rsidR="00C33A48" w:rsidRPr="00B20AE8" w:rsidRDefault="00C33A48" w:rsidP="0039402F">
      <w:r w:rsidRPr="00B20AE8">
        <w:t>Test environment:</w:t>
      </w:r>
      <w:r w:rsidRPr="00B20AE8">
        <w:tab/>
        <w:t xml:space="preserve">normal; see annex </w:t>
      </w:r>
      <w:r w:rsidR="00E02591" w:rsidRPr="00B20AE8">
        <w:t>G.2</w:t>
      </w:r>
      <w:r w:rsidRPr="00B20AE8">
        <w:t>.</w:t>
      </w:r>
    </w:p>
    <w:p w14:paraId="6CC58BD9" w14:textId="0F3E3BED" w:rsidR="00C33A48" w:rsidRPr="00B20AE8" w:rsidRDefault="00C33A48" w:rsidP="0039402F">
      <w:r w:rsidRPr="00B20AE8">
        <w:t>RF channels to be tested:</w:t>
      </w:r>
      <w:r w:rsidRPr="00B20AE8">
        <w:tab/>
        <w:t xml:space="preserve">B, M and T; see </w:t>
      </w:r>
      <w:r w:rsidR="003D3C64">
        <w:t>clause </w:t>
      </w:r>
      <w:r w:rsidR="003D3C64" w:rsidRPr="00B20AE8">
        <w:t>4</w:t>
      </w:r>
      <w:r w:rsidRPr="00B20AE8">
        <w:t>.12.1.</w:t>
      </w:r>
    </w:p>
    <w:p w14:paraId="7192F007" w14:textId="77777777" w:rsidR="00C33A48" w:rsidRPr="00B20AE8" w:rsidRDefault="00C33A48" w:rsidP="0039402F">
      <w:r w:rsidRPr="00B20AE8">
        <w:t>Beams to be tested:</w:t>
      </w:r>
      <w:r w:rsidR="00A22911" w:rsidRPr="00B20AE8">
        <w:tab/>
      </w:r>
      <w:r w:rsidRPr="00B20AE8">
        <w:t>The narrowest declared beam (see table 4.10-1, D9.3, D9.11).</w:t>
      </w:r>
    </w:p>
    <w:p w14:paraId="2D0F2179" w14:textId="77777777" w:rsidR="00C33A48" w:rsidRPr="00B20AE8" w:rsidRDefault="00C33A48" w:rsidP="0039402F">
      <w:r w:rsidRPr="00B20AE8">
        <w:t>Directions to be tested: The</w:t>
      </w:r>
      <w:r w:rsidR="002B1A53" w:rsidRPr="00B20AE8">
        <w:rPr>
          <w:i/>
        </w:rPr>
        <w:t xml:space="preserve"> reference beam direction pair</w:t>
      </w:r>
      <w:r w:rsidRPr="00B20AE8">
        <w:t xml:space="preserve"> (see table 4.10-1, D9.7).</w:t>
      </w:r>
    </w:p>
    <w:p w14:paraId="3883EC35" w14:textId="06FA9B4C" w:rsidR="00C33A48" w:rsidRPr="00B20AE8" w:rsidRDefault="00C33A48" w:rsidP="0039402F">
      <w:r w:rsidRPr="00B20AE8">
        <w:t xml:space="preserve">Configure the AAS BS to produce idle periods in continuous mode. The IPDL parameters as defined in </w:t>
      </w:r>
      <w:r w:rsidR="003D3C64" w:rsidRPr="00B20AE8">
        <w:t>TS</w:t>
      </w:r>
      <w:r w:rsidRPr="00B20AE8">
        <w:t> 25.214</w:t>
      </w:r>
      <w:r w:rsidR="003D3C64">
        <w:t> </w:t>
      </w:r>
      <w:r w:rsidR="003D3C64" w:rsidRPr="00B20AE8">
        <w:t>[</w:t>
      </w:r>
      <w:r w:rsidRPr="00B20AE8">
        <w:t>23] shall have the following values:</w:t>
      </w:r>
    </w:p>
    <w:p w14:paraId="38099182" w14:textId="77777777" w:rsidR="00C33A48" w:rsidRPr="00B20AE8" w:rsidRDefault="00C33A48" w:rsidP="0039402F">
      <w:pPr>
        <w:pStyle w:val="B1"/>
      </w:pPr>
      <w:r w:rsidRPr="00B20AE8">
        <w:t>-</w:t>
      </w:r>
      <w:r w:rsidRPr="00B20AE8">
        <w:tab/>
        <w:t>IP_Spacing = 5</w:t>
      </w:r>
    </w:p>
    <w:p w14:paraId="6220036A" w14:textId="77777777" w:rsidR="00C33A48" w:rsidRPr="00B20AE8" w:rsidRDefault="00C33A48" w:rsidP="0039402F">
      <w:pPr>
        <w:pStyle w:val="B1"/>
      </w:pPr>
      <w:r w:rsidRPr="00B20AE8">
        <w:t>-</w:t>
      </w:r>
      <w:r w:rsidRPr="00B20AE8">
        <w:tab/>
        <w:t>IP_Length = 10 CPICH symbols</w:t>
      </w:r>
    </w:p>
    <w:p w14:paraId="012FD586" w14:textId="77777777" w:rsidR="00C33A48" w:rsidRPr="00B20AE8" w:rsidRDefault="00C33A48" w:rsidP="0039402F">
      <w:pPr>
        <w:pStyle w:val="B1"/>
        <w:rPr>
          <w:rFonts w:cs="v4.2.0"/>
        </w:rPr>
      </w:pPr>
      <w:r w:rsidRPr="00B20AE8">
        <w:t>-</w:t>
      </w:r>
      <w:r w:rsidRPr="00B20AE8">
        <w:tab/>
        <w:t>Seed = 0</w:t>
      </w:r>
    </w:p>
    <w:p w14:paraId="231F2B41" w14:textId="77777777" w:rsidR="00C33A48" w:rsidRPr="00B20AE8" w:rsidRDefault="00C33A48" w:rsidP="00C33A48">
      <w:pPr>
        <w:pStyle w:val="Heading5"/>
        <w:rPr>
          <w:lang w:eastAsia="sv-SE"/>
        </w:rPr>
      </w:pPr>
      <w:bookmarkStart w:id="2331" w:name="_Toc21122980"/>
      <w:bookmarkStart w:id="2332" w:name="_Toc45907173"/>
      <w:bookmarkStart w:id="2333" w:name="_Toc53181277"/>
      <w:bookmarkStart w:id="2334" w:name="_Toc61117093"/>
      <w:bookmarkStart w:id="2335" w:name="_Toc67080945"/>
      <w:bookmarkStart w:id="2336" w:name="_Toc68770297"/>
      <w:bookmarkStart w:id="2337" w:name="_Toc74755360"/>
      <w:bookmarkStart w:id="2338" w:name="_Toc76506284"/>
      <w:bookmarkStart w:id="2339" w:name="_Toc83113203"/>
      <w:bookmarkStart w:id="2340" w:name="_Toc89876406"/>
      <w:bookmarkStart w:id="2341" w:name="_Toc98711306"/>
      <w:bookmarkStart w:id="2342" w:name="_Toc145097173"/>
      <w:bookmarkStart w:id="2343" w:name="_Toc161848423"/>
      <w:r w:rsidRPr="00B20AE8">
        <w:rPr>
          <w:lang w:eastAsia="sv-SE"/>
        </w:rPr>
        <w:t>6.4.5.4.2</w:t>
      </w:r>
      <w:r w:rsidRPr="00B20AE8">
        <w:rPr>
          <w:lang w:eastAsia="sv-SE"/>
        </w:rPr>
        <w:tab/>
        <w:t>Procedure</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7DCB3194" w14:textId="77777777" w:rsidR="00C33A48" w:rsidRPr="00B20AE8" w:rsidRDefault="00C33A48" w:rsidP="0039402F">
      <w:pPr>
        <w:pStyle w:val="B1"/>
      </w:pPr>
      <w:r w:rsidRPr="00B20AE8">
        <w:t>1)</w:t>
      </w:r>
      <w:r w:rsidRPr="00B20AE8">
        <w:tab/>
        <w:t>Place the AAS BS at the positioner.</w:t>
      </w:r>
    </w:p>
    <w:p w14:paraId="773A05B8"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07FA4B53"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28285CC9"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2F7C5640" w14:textId="585DDEAC" w:rsidR="00C33A48" w:rsidRPr="00B20AE8" w:rsidRDefault="00C33A48" w:rsidP="0039402F">
      <w:pPr>
        <w:pStyle w:val="B1"/>
      </w:pPr>
      <w:r w:rsidRPr="00B20AE8">
        <w:t>5)</w:t>
      </w:r>
      <w:r w:rsidRPr="00B20AE8">
        <w:tab/>
        <w:t xml:space="preserve">Set the AAS BS to transmit using TM1,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rated carrier EIRP</w:t>
      </w:r>
      <w:r w:rsidRPr="00B20AE8">
        <w:t>(P</w:t>
      </w:r>
      <w:r w:rsidR="00577BE5">
        <w:rPr>
          <w:vertAlign w:val="subscript"/>
        </w:rPr>
        <w:t>r</w:t>
      </w:r>
      <w:r w:rsidRPr="00B20AE8">
        <w:rPr>
          <w:vertAlign w:val="subscript"/>
        </w:rPr>
        <w:t>ated,c,EIRP</w:t>
      </w:r>
      <w:r w:rsidRPr="00B20AE8">
        <w:t>).</w:t>
      </w:r>
    </w:p>
    <w:p w14:paraId="500596D0" w14:textId="77777777" w:rsidR="009F5684" w:rsidRPr="00B20AE8" w:rsidRDefault="009F5684" w:rsidP="0039402F">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017780EF"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099FC5B" w14:textId="77777777" w:rsidR="00C33A48" w:rsidRPr="00B20AE8" w:rsidRDefault="00C33A48" w:rsidP="0039402F">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E731D5C" w14:textId="77777777" w:rsidR="00C33A48" w:rsidRPr="00B20AE8" w:rsidRDefault="00C33A48" w:rsidP="00C33A48">
      <w:pPr>
        <w:pStyle w:val="Heading4"/>
        <w:rPr>
          <w:lang w:eastAsia="sv-SE"/>
        </w:rPr>
      </w:pPr>
      <w:bookmarkStart w:id="2344" w:name="_Toc21122981"/>
      <w:bookmarkStart w:id="2345" w:name="_Toc45907174"/>
      <w:bookmarkStart w:id="2346" w:name="_Toc53181278"/>
      <w:bookmarkStart w:id="2347" w:name="_Toc61117094"/>
      <w:bookmarkStart w:id="2348" w:name="_Toc67080946"/>
      <w:bookmarkStart w:id="2349" w:name="_Toc68770298"/>
      <w:bookmarkStart w:id="2350" w:name="_Toc74755361"/>
      <w:bookmarkStart w:id="2351" w:name="_Toc76506285"/>
      <w:bookmarkStart w:id="2352" w:name="_Toc83113204"/>
      <w:bookmarkStart w:id="2353" w:name="_Toc89876407"/>
      <w:bookmarkStart w:id="2354" w:name="_Toc98711307"/>
      <w:bookmarkStart w:id="2355" w:name="_Toc145097174"/>
      <w:bookmarkStart w:id="2356" w:name="_Toc161848424"/>
      <w:r w:rsidRPr="00B20AE8">
        <w:rPr>
          <w:lang w:eastAsia="sv-SE"/>
        </w:rPr>
        <w:t>6.</w:t>
      </w:r>
      <w:r w:rsidRPr="00B20AE8">
        <w:rPr>
          <w:lang w:eastAsia="zh-CN"/>
        </w:rPr>
        <w:t>4.5.</w:t>
      </w:r>
      <w:r w:rsidRPr="00B20AE8">
        <w:rPr>
          <w:lang w:eastAsia="sv-SE"/>
        </w:rPr>
        <w:t>5</w:t>
      </w:r>
      <w:r w:rsidRPr="00B20AE8">
        <w:rPr>
          <w:lang w:eastAsia="sv-SE"/>
        </w:rPr>
        <w:tab/>
        <w:t>Test Requirement</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7139F962" w14:textId="2F52F5FF" w:rsidR="00C33A48" w:rsidRPr="00B20AE8" w:rsidRDefault="00C33A48" w:rsidP="0039402F">
      <w:r w:rsidRPr="00B20AE8">
        <w:t xml:space="preserve">The mean EIRP measured according to step (3) in </w:t>
      </w:r>
      <w:r w:rsidR="003D3C64" w:rsidRPr="00B20AE8">
        <w:t>clause</w:t>
      </w:r>
      <w:r w:rsidR="003D3C64">
        <w:t> </w:t>
      </w:r>
      <w:r w:rsidR="003D3C64" w:rsidRPr="00B20AE8">
        <w:t>6</w:t>
      </w:r>
      <w:r w:rsidRPr="00B20AE8">
        <w:t>.4.5.4.2 shall be equal to or less than</w:t>
      </w:r>
    </w:p>
    <w:p w14:paraId="58210FD3" w14:textId="77777777" w:rsidR="00C33A48" w:rsidRPr="00B20AE8" w:rsidRDefault="00C33A48" w:rsidP="0039402F">
      <w:pPr>
        <w:pStyle w:val="EQ"/>
        <w:rPr>
          <w:rFonts w:cs="v4.2.0"/>
        </w:rPr>
      </w:pPr>
      <w:r w:rsidRPr="00B20AE8">
        <w:rPr>
          <w:rFonts w:cs="v4.2.0"/>
        </w:rPr>
        <w:tab/>
      </w:r>
      <w:r w:rsidRPr="00B20AE8">
        <w:rPr>
          <w:snapToGrid w:val="0"/>
        </w:rPr>
        <w:t>maximum EIRP (</w:t>
      </w:r>
      <w:r w:rsidRPr="00B20AE8">
        <w:t>P</w:t>
      </w:r>
      <w:r w:rsidRPr="00B20AE8">
        <w:rPr>
          <w:vertAlign w:val="subscript"/>
        </w:rPr>
        <w:t>max,c,EIRP</w:t>
      </w:r>
      <w:r w:rsidRPr="00B20AE8">
        <w:t>)</w:t>
      </w:r>
      <w:r w:rsidRPr="00B20AE8">
        <w:rPr>
          <w:snapToGrid w:val="0"/>
        </w:rPr>
        <w:t xml:space="preserve"> – 34.3 dB.</w:t>
      </w:r>
    </w:p>
    <w:p w14:paraId="0768E8CC" w14:textId="77777777" w:rsidR="00C33A48" w:rsidRPr="00B20AE8" w:rsidRDefault="00C33A48" w:rsidP="0039402F">
      <w:r w:rsidRPr="00B20AE8">
        <w:t>See also figure 6.4.5.5-1.</w:t>
      </w:r>
    </w:p>
    <w:p w14:paraId="5EB79719" w14:textId="77777777" w:rsidR="00C33A48" w:rsidRPr="00B20AE8" w:rsidRDefault="00C33A48" w:rsidP="0039402F">
      <w:pPr>
        <w:pStyle w:val="TH"/>
      </w:pPr>
      <w:r w:rsidRPr="00B20AE8">
        <w:object w:dxaOrig="6525" w:dyaOrig="3000" w14:anchorId="4B444965">
          <v:shape id="_x0000_i1035" type="#_x0000_t75" style="width:323.1pt;height:151.75pt" o:ole="">
            <v:imagedata r:id="rId33" o:title=""/>
          </v:shape>
          <o:OLEObject Type="Embed" ProgID="Word.Picture.8" ShapeID="_x0000_i1035" DrawAspect="Content" ObjectID="_1773834695" r:id="rId34"/>
        </w:object>
      </w:r>
    </w:p>
    <w:p w14:paraId="442C94BD" w14:textId="77777777" w:rsidR="00C33A48" w:rsidRPr="006507D3" w:rsidRDefault="00C33A48" w:rsidP="0039402F">
      <w:pPr>
        <w:pStyle w:val="TF"/>
      </w:pPr>
      <w:r w:rsidRPr="00B20AE8">
        <w:rPr>
          <w:snapToGrid w:val="0"/>
        </w:rPr>
        <w:t>Figure 6.4.5.5-1: IPDL Time Mask</w:t>
      </w:r>
    </w:p>
    <w:p w14:paraId="7D52FDC2" w14:textId="1EC041E7" w:rsidR="00C33A48" w:rsidRPr="006507D3" w:rsidRDefault="00C33A48"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73DDF947" w14:textId="77777777" w:rsidR="00C33A48" w:rsidRPr="00B20AE8" w:rsidRDefault="00C33A48" w:rsidP="00C33A48">
      <w:pPr>
        <w:pStyle w:val="Heading3"/>
      </w:pPr>
      <w:bookmarkStart w:id="2357" w:name="_Toc21122982"/>
      <w:bookmarkStart w:id="2358" w:name="_Toc45907175"/>
      <w:bookmarkStart w:id="2359" w:name="_Toc53181279"/>
      <w:bookmarkStart w:id="2360" w:name="_Toc61117095"/>
      <w:bookmarkStart w:id="2361" w:name="_Toc67080947"/>
      <w:bookmarkStart w:id="2362" w:name="_Toc68770299"/>
      <w:bookmarkStart w:id="2363" w:name="_Toc74755362"/>
      <w:bookmarkStart w:id="2364" w:name="_Toc76506286"/>
      <w:bookmarkStart w:id="2365" w:name="_Toc83113205"/>
      <w:bookmarkStart w:id="2366" w:name="_Toc89876408"/>
      <w:bookmarkStart w:id="2367" w:name="_Toc98711308"/>
      <w:bookmarkStart w:id="2368" w:name="_Toc145097175"/>
      <w:bookmarkStart w:id="2369" w:name="_Toc161848425"/>
      <w:r w:rsidRPr="00B20AE8">
        <w:t>6.4.6</w:t>
      </w:r>
      <w:r w:rsidRPr="00B20AE8">
        <w:tab/>
        <w:t>OTA RE Power control dynamic range</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25B11819" w14:textId="77777777" w:rsidR="00C33A48" w:rsidRPr="00B20AE8" w:rsidRDefault="00C33A48" w:rsidP="00C33A48">
      <w:pPr>
        <w:pStyle w:val="Heading4"/>
        <w:rPr>
          <w:lang w:eastAsia="sv-SE"/>
        </w:rPr>
      </w:pPr>
      <w:bookmarkStart w:id="2370" w:name="_Toc21122983"/>
      <w:bookmarkStart w:id="2371" w:name="_Toc45907176"/>
      <w:bookmarkStart w:id="2372" w:name="_Toc53181280"/>
      <w:bookmarkStart w:id="2373" w:name="_Toc61117096"/>
      <w:bookmarkStart w:id="2374" w:name="_Toc67080948"/>
      <w:bookmarkStart w:id="2375" w:name="_Toc68770300"/>
      <w:bookmarkStart w:id="2376" w:name="_Toc74755363"/>
      <w:bookmarkStart w:id="2377" w:name="_Toc76506287"/>
      <w:bookmarkStart w:id="2378" w:name="_Toc83113206"/>
      <w:bookmarkStart w:id="2379" w:name="_Toc89876409"/>
      <w:bookmarkStart w:id="2380" w:name="_Toc98711309"/>
      <w:bookmarkStart w:id="2381" w:name="_Toc145097176"/>
      <w:bookmarkStart w:id="2382" w:name="_Toc161848426"/>
      <w:r w:rsidRPr="00B20AE8">
        <w:rPr>
          <w:lang w:eastAsia="sv-SE"/>
        </w:rPr>
        <w:t>6.4.6.1</w:t>
      </w:r>
      <w:r w:rsidRPr="00B20AE8">
        <w:rPr>
          <w:lang w:eastAsia="sv-SE"/>
        </w:rPr>
        <w:tab/>
        <w:t>Definition and applicability</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F641F0" w14:textId="037DBB35" w:rsidR="00C33A48" w:rsidRPr="00B20AE8" w:rsidRDefault="00C33A48" w:rsidP="0039402F">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00577BE5">
        <w:rPr>
          <w:vertAlign w:val="subscript"/>
        </w:rPr>
        <w:t>r</w:t>
      </w:r>
      <w:r w:rsidRPr="00B20AE8">
        <w:rPr>
          <w:vertAlign w:val="subscript"/>
        </w:rPr>
        <w:t>ated,c,TRP</w:t>
      </w:r>
      <w:r w:rsidRPr="00B20AE8">
        <w:t xml:space="preserve">) </w:t>
      </w:r>
      <w:r w:rsidRPr="00B20AE8">
        <w:rPr>
          <w:rFonts w:cs="v5.0.0"/>
        </w:rPr>
        <w:t>for a specified reference condition.</w:t>
      </w:r>
    </w:p>
    <w:p w14:paraId="234C5946" w14:textId="77777777" w:rsidR="00C33A48" w:rsidRPr="00B20AE8" w:rsidRDefault="00C33A48" w:rsidP="0039402F">
      <w:r w:rsidRPr="00B20AE8">
        <w:t>This requirement applies at each RIB supporting transmission in the operating band.</w:t>
      </w:r>
    </w:p>
    <w:p w14:paraId="4309980A" w14:textId="77777777" w:rsidR="00C33A48" w:rsidRPr="00B20AE8" w:rsidRDefault="00C33A48" w:rsidP="00C33A48">
      <w:pPr>
        <w:pStyle w:val="Heading4"/>
        <w:rPr>
          <w:lang w:eastAsia="sv-SE"/>
        </w:rPr>
      </w:pPr>
      <w:bookmarkStart w:id="2383" w:name="_Toc21122984"/>
      <w:bookmarkStart w:id="2384" w:name="_Toc45907177"/>
      <w:bookmarkStart w:id="2385" w:name="_Toc53181281"/>
      <w:bookmarkStart w:id="2386" w:name="_Toc61117097"/>
      <w:bookmarkStart w:id="2387" w:name="_Toc67080949"/>
      <w:bookmarkStart w:id="2388" w:name="_Toc68770301"/>
      <w:bookmarkStart w:id="2389" w:name="_Toc74755364"/>
      <w:bookmarkStart w:id="2390" w:name="_Toc76506288"/>
      <w:bookmarkStart w:id="2391" w:name="_Toc83113207"/>
      <w:bookmarkStart w:id="2392" w:name="_Toc89876410"/>
      <w:bookmarkStart w:id="2393" w:name="_Toc98711310"/>
      <w:bookmarkStart w:id="2394" w:name="_Toc145097177"/>
      <w:bookmarkStart w:id="2395" w:name="_Toc161848427"/>
      <w:r w:rsidRPr="00B20AE8">
        <w:rPr>
          <w:lang w:eastAsia="sv-SE"/>
        </w:rPr>
        <w:t>6.4.6.2</w:t>
      </w:r>
      <w:r w:rsidRPr="00B20AE8">
        <w:rPr>
          <w:lang w:eastAsia="sv-SE"/>
        </w:rPr>
        <w:tab/>
        <w:t>Minimum Requirement</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621A87A8" w14:textId="1DB9B7AB"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.4.6.2.</w:t>
      </w:r>
    </w:p>
    <w:p w14:paraId="2ED31192" w14:textId="77777777" w:rsidR="00C33A48" w:rsidRPr="00B20AE8" w:rsidRDefault="00C33A48" w:rsidP="0039402F">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14:paraId="7255EA33" w14:textId="214E41F4" w:rsidR="00C33A48" w:rsidRPr="00B20AE8" w:rsidRDefault="00C33A48" w:rsidP="0039402F">
      <w:r w:rsidRPr="00B20AE8">
        <w:t xml:space="preserve">For AAS BS </w:t>
      </w:r>
      <w:r w:rsidR="002B1A53" w:rsidRPr="00B20AE8">
        <w:rPr>
          <w:i/>
        </w:rPr>
        <w:t>single RAT E-UTRA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.4.6.4.</w:t>
      </w:r>
    </w:p>
    <w:p w14:paraId="65069066" w14:textId="77777777" w:rsidR="00C33A48" w:rsidRPr="00B20AE8" w:rsidRDefault="00C33A48" w:rsidP="00C33A48">
      <w:pPr>
        <w:pStyle w:val="Heading4"/>
        <w:rPr>
          <w:lang w:eastAsia="sv-SE"/>
        </w:rPr>
      </w:pPr>
      <w:bookmarkStart w:id="2396" w:name="_Toc21122985"/>
      <w:bookmarkStart w:id="2397" w:name="_Toc45907178"/>
      <w:bookmarkStart w:id="2398" w:name="_Toc53181282"/>
      <w:bookmarkStart w:id="2399" w:name="_Toc61117098"/>
      <w:bookmarkStart w:id="2400" w:name="_Toc67080950"/>
      <w:bookmarkStart w:id="2401" w:name="_Toc68770302"/>
      <w:bookmarkStart w:id="2402" w:name="_Toc74755365"/>
      <w:bookmarkStart w:id="2403" w:name="_Toc76506289"/>
      <w:bookmarkStart w:id="2404" w:name="_Toc83113208"/>
      <w:bookmarkStart w:id="2405" w:name="_Toc89876411"/>
      <w:bookmarkStart w:id="2406" w:name="_Toc98711311"/>
      <w:bookmarkStart w:id="2407" w:name="_Toc145097178"/>
      <w:bookmarkStart w:id="2408" w:name="_Toc161848428"/>
      <w:r w:rsidRPr="00B20AE8">
        <w:rPr>
          <w:lang w:eastAsia="sv-SE"/>
        </w:rPr>
        <w:t>6.</w:t>
      </w:r>
      <w:r w:rsidRPr="00B20AE8">
        <w:rPr>
          <w:lang w:eastAsia="zh-CN"/>
        </w:rPr>
        <w:t>4.6.</w:t>
      </w:r>
      <w:r w:rsidRPr="00B20AE8">
        <w:rPr>
          <w:lang w:eastAsia="sv-SE"/>
        </w:rPr>
        <w:t>3</w:t>
      </w:r>
      <w:r w:rsidRPr="00B20AE8">
        <w:rPr>
          <w:lang w:eastAsia="sv-SE"/>
        </w:rPr>
        <w:tab/>
        <w:t>Method of test</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47DE8C38" w14:textId="5ABCEE2D" w:rsidR="00C33A48" w:rsidRPr="00B20AE8" w:rsidRDefault="00C33A48" w:rsidP="0039402F">
      <w:r w:rsidRPr="00B20AE8">
        <w:t xml:space="preserve">No specific test or test requirements are defined for RE Power control dynamic range. The Error Vector Magnitude test, as described in </w:t>
      </w:r>
      <w:r w:rsidR="003D3C64">
        <w:t>clause </w:t>
      </w:r>
      <w:r w:rsidR="003D3C64" w:rsidRPr="00B20AE8">
        <w:t>6</w:t>
      </w:r>
      <w:r w:rsidR="00A92864" w:rsidRPr="00B20AE8">
        <w:t>.6.4</w:t>
      </w:r>
      <w:r w:rsidRPr="00B20AE8">
        <w:t xml:space="preserve"> provides sufficient test coverage for this requirement.</w:t>
      </w:r>
    </w:p>
    <w:p w14:paraId="3FB62127" w14:textId="77777777" w:rsidR="00C33A48" w:rsidRPr="00B20AE8" w:rsidRDefault="00C33A48" w:rsidP="00C33A48">
      <w:pPr>
        <w:pStyle w:val="Heading2"/>
      </w:pPr>
      <w:bookmarkStart w:id="2409" w:name="_Toc21122986"/>
      <w:bookmarkStart w:id="2410" w:name="_Toc45907179"/>
      <w:bookmarkStart w:id="2411" w:name="_Toc53181283"/>
      <w:bookmarkStart w:id="2412" w:name="_Toc61117099"/>
      <w:bookmarkStart w:id="2413" w:name="_Toc67080951"/>
      <w:bookmarkStart w:id="2414" w:name="_Toc68770303"/>
      <w:bookmarkStart w:id="2415" w:name="_Toc74755366"/>
      <w:bookmarkStart w:id="2416" w:name="_Toc76506290"/>
      <w:bookmarkStart w:id="2417" w:name="_Toc83113209"/>
      <w:bookmarkStart w:id="2418" w:name="_Toc89876412"/>
      <w:bookmarkStart w:id="2419" w:name="_Toc98711312"/>
      <w:bookmarkStart w:id="2420" w:name="_Toc145097179"/>
      <w:bookmarkStart w:id="2421" w:name="_Toc161848429"/>
      <w:r w:rsidRPr="00B20AE8">
        <w:t>6.5</w:t>
      </w:r>
      <w:r w:rsidRPr="00B20AE8">
        <w:tab/>
        <w:t>OTA Transmit ON/OFF power</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4922A2B8" w14:textId="77777777" w:rsidR="00C33A48" w:rsidRPr="00B20AE8" w:rsidRDefault="00C33A48" w:rsidP="00C33A48">
      <w:pPr>
        <w:pStyle w:val="Heading3"/>
      </w:pPr>
      <w:bookmarkStart w:id="2422" w:name="_Toc21122987"/>
      <w:bookmarkStart w:id="2423" w:name="_Toc45907180"/>
      <w:bookmarkStart w:id="2424" w:name="_Toc53181284"/>
      <w:bookmarkStart w:id="2425" w:name="_Toc61117100"/>
      <w:bookmarkStart w:id="2426" w:name="_Toc67080952"/>
      <w:bookmarkStart w:id="2427" w:name="_Toc68770304"/>
      <w:bookmarkStart w:id="2428" w:name="_Toc74755367"/>
      <w:bookmarkStart w:id="2429" w:name="_Toc76506291"/>
      <w:bookmarkStart w:id="2430" w:name="_Toc83113210"/>
      <w:bookmarkStart w:id="2431" w:name="_Toc89876413"/>
      <w:bookmarkStart w:id="2432" w:name="_Toc98711313"/>
      <w:bookmarkStart w:id="2433" w:name="_Toc145097180"/>
      <w:bookmarkStart w:id="2434" w:name="_Toc161848430"/>
      <w:r w:rsidRPr="00B20AE8">
        <w:t>6.5.1</w:t>
      </w:r>
      <w:r w:rsidRPr="00B20AE8">
        <w:tab/>
        <w:t>General</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50C9469B" w14:textId="77777777" w:rsidR="00C33A48" w:rsidRPr="00B20AE8" w:rsidRDefault="00C33A48" w:rsidP="0039402F">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14:paraId="54A69960" w14:textId="40CA2FAF" w:rsidR="00C33A48" w:rsidRPr="00B20AE8" w:rsidRDefault="00C33A48" w:rsidP="0039402F">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xml:space="preserve">, see </w:t>
      </w:r>
      <w:r w:rsidR="003D3C64">
        <w:t>clause </w:t>
      </w:r>
      <w:r w:rsidR="003D3C64" w:rsidRPr="00B20AE8">
        <w:t>4</w:t>
      </w:r>
      <w:r w:rsidRPr="00B20AE8">
        <w:t>.15</w:t>
      </w:r>
      <w:r w:rsidRPr="00B20AE8">
        <w:rPr>
          <w:rFonts w:hint="eastAsia"/>
          <w:lang w:eastAsia="zh-CN"/>
        </w:rPr>
        <w:t>.</w:t>
      </w:r>
    </w:p>
    <w:p w14:paraId="1656D563" w14:textId="77777777" w:rsidR="00C33A48" w:rsidRPr="00B20AE8" w:rsidRDefault="00C33A48" w:rsidP="00C33A48">
      <w:pPr>
        <w:pStyle w:val="Heading3"/>
      </w:pPr>
      <w:bookmarkStart w:id="2435" w:name="_Toc21122988"/>
      <w:bookmarkStart w:id="2436" w:name="_Toc45907181"/>
      <w:bookmarkStart w:id="2437" w:name="_Toc53181285"/>
      <w:bookmarkStart w:id="2438" w:name="_Toc61117101"/>
      <w:bookmarkStart w:id="2439" w:name="_Toc67080953"/>
      <w:bookmarkStart w:id="2440" w:name="_Toc68770305"/>
      <w:bookmarkStart w:id="2441" w:name="_Toc74755368"/>
      <w:bookmarkStart w:id="2442" w:name="_Toc76506292"/>
      <w:bookmarkStart w:id="2443" w:name="_Toc83113211"/>
      <w:bookmarkStart w:id="2444" w:name="_Toc89876414"/>
      <w:bookmarkStart w:id="2445" w:name="_Toc98711314"/>
      <w:bookmarkStart w:id="2446" w:name="_Toc145097181"/>
      <w:bookmarkStart w:id="2447" w:name="_Toc161848431"/>
      <w:r w:rsidRPr="00B20AE8">
        <w:t>6.5.2</w:t>
      </w:r>
      <w:r w:rsidRPr="00B20AE8">
        <w:tab/>
        <w:t>OTA Transmitter OFF power</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1C4504D1" w14:textId="77777777" w:rsidR="00C33A48" w:rsidRPr="00B20AE8" w:rsidRDefault="00C33A48" w:rsidP="00C33A48">
      <w:pPr>
        <w:pStyle w:val="Heading4"/>
        <w:rPr>
          <w:lang w:eastAsia="sv-SE"/>
        </w:rPr>
      </w:pPr>
      <w:bookmarkStart w:id="2448" w:name="_Toc21122989"/>
      <w:bookmarkStart w:id="2449" w:name="_Toc45907182"/>
      <w:bookmarkStart w:id="2450" w:name="_Toc53181286"/>
      <w:bookmarkStart w:id="2451" w:name="_Toc61117102"/>
      <w:bookmarkStart w:id="2452" w:name="_Toc67080954"/>
      <w:bookmarkStart w:id="2453" w:name="_Toc68770306"/>
      <w:bookmarkStart w:id="2454" w:name="_Toc74755369"/>
      <w:bookmarkStart w:id="2455" w:name="_Toc76506293"/>
      <w:bookmarkStart w:id="2456" w:name="_Toc83113212"/>
      <w:bookmarkStart w:id="2457" w:name="_Toc89876415"/>
      <w:bookmarkStart w:id="2458" w:name="_Toc98711315"/>
      <w:bookmarkStart w:id="2459" w:name="_Toc145097182"/>
      <w:bookmarkStart w:id="2460" w:name="_Toc161848432"/>
      <w:r w:rsidRPr="00B20AE8">
        <w:rPr>
          <w:lang w:eastAsia="sv-SE"/>
        </w:rPr>
        <w:t>6.5.2.1</w:t>
      </w:r>
      <w:r w:rsidRPr="00B20AE8">
        <w:rPr>
          <w:lang w:eastAsia="sv-SE"/>
        </w:rPr>
        <w:tab/>
        <w:t>Definition and applicability</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1ED69534" w14:textId="77777777" w:rsidR="008718C0" w:rsidRPr="00B20AE8" w:rsidRDefault="00C33A48" w:rsidP="0039402F">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14:paraId="2926A61D" w14:textId="77777777" w:rsidR="00C33A48" w:rsidRPr="00B20AE8" w:rsidRDefault="00C33A48" w:rsidP="0039402F">
      <w:r w:rsidRPr="00B20AE8">
        <w:t>For multi-band</w:t>
      </w:r>
      <w:r w:rsidR="00C83365" w:rsidRPr="00B20AE8">
        <w:rPr>
          <w:lang w:eastAsia="zh-CN"/>
        </w:rPr>
        <w:t xml:space="preserve"> RIBs </w:t>
      </w:r>
      <w:r w:rsidR="00C83365" w:rsidRPr="00B20AE8">
        <w:t>and single band RIBs supporting transmission in multiple bands</w:t>
      </w:r>
      <w:r w:rsidRPr="00B20AE8">
        <w:t>,</w:t>
      </w:r>
      <w:r w:rsidRPr="00B20AE8">
        <w:rPr>
          <w:rFonts w:hint="eastAsia"/>
          <w:lang w:eastAsia="zh-CN"/>
        </w:rPr>
        <w:t xml:space="preserve"> </w:t>
      </w:r>
      <w:r w:rsidRPr="00B20AE8">
        <w:t>the requirement is only applicable during the transmitter OFF period in all supported operating bands.</w:t>
      </w:r>
    </w:p>
    <w:p w14:paraId="4ABF5F2E" w14:textId="77777777" w:rsidR="00151758" w:rsidRPr="00B20AE8" w:rsidRDefault="00151758" w:rsidP="0039402F">
      <w:pPr>
        <w:rPr>
          <w:lang w:eastAsia="zh-CN"/>
        </w:rPr>
      </w:pPr>
      <w:r w:rsidRPr="00B20AE8">
        <w:rPr>
          <w:rFonts w:eastAsia="SimSun"/>
        </w:rPr>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14:paraId="2AB34DD7" w14:textId="77777777" w:rsidR="00C33A48" w:rsidRPr="00B20AE8" w:rsidRDefault="00C33A48" w:rsidP="00C33A48">
      <w:pPr>
        <w:pStyle w:val="Heading4"/>
        <w:rPr>
          <w:lang w:eastAsia="sv-SE"/>
        </w:rPr>
      </w:pPr>
      <w:bookmarkStart w:id="2461" w:name="_Toc21122990"/>
      <w:bookmarkStart w:id="2462" w:name="_Toc45907183"/>
      <w:bookmarkStart w:id="2463" w:name="_Toc53181287"/>
      <w:bookmarkStart w:id="2464" w:name="_Toc61117103"/>
      <w:bookmarkStart w:id="2465" w:name="_Toc67080955"/>
      <w:bookmarkStart w:id="2466" w:name="_Toc68770307"/>
      <w:bookmarkStart w:id="2467" w:name="_Toc74755370"/>
      <w:bookmarkStart w:id="2468" w:name="_Toc76506294"/>
      <w:bookmarkStart w:id="2469" w:name="_Toc83113213"/>
      <w:bookmarkStart w:id="2470" w:name="_Toc89876416"/>
      <w:bookmarkStart w:id="2471" w:name="_Toc98711316"/>
      <w:bookmarkStart w:id="2472" w:name="_Toc145097183"/>
      <w:bookmarkStart w:id="2473" w:name="_Toc161848433"/>
      <w:r w:rsidRPr="00B20AE8">
        <w:rPr>
          <w:lang w:eastAsia="sv-SE"/>
        </w:rPr>
        <w:t>6.5.2.2</w:t>
      </w:r>
      <w:r w:rsidRPr="00B20AE8">
        <w:rPr>
          <w:lang w:eastAsia="sv-SE"/>
        </w:rPr>
        <w:tab/>
        <w:t>Minimum Requirement</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3BBDFAB0" w14:textId="361C3AF0"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.5.2.2.</w:t>
      </w:r>
    </w:p>
    <w:p w14:paraId="0246F3A7" w14:textId="297A449B"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00103091"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.5.2.3.</w:t>
      </w:r>
    </w:p>
    <w:p w14:paraId="76FE0C9B" w14:textId="07197534" w:rsidR="00C33A48" w:rsidRPr="00B20AE8" w:rsidRDefault="00C33A48" w:rsidP="0039402F">
      <w:r w:rsidRPr="00B20AE8">
        <w:t xml:space="preserve">For AAS BS </w:t>
      </w:r>
      <w:r w:rsidR="00103091" w:rsidRPr="00B20AE8">
        <w:t xml:space="preserve">in </w:t>
      </w:r>
      <w:r w:rsidR="00103091" w:rsidRPr="00B20AE8">
        <w:rPr>
          <w:i/>
        </w:rPr>
        <w:t>single RAT E-UTRA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.5.2.4.</w:t>
      </w:r>
    </w:p>
    <w:p w14:paraId="0B368655" w14:textId="77777777" w:rsidR="00C33A48" w:rsidRPr="00B20AE8" w:rsidRDefault="00C33A48" w:rsidP="00C33A48">
      <w:pPr>
        <w:pStyle w:val="Heading4"/>
        <w:rPr>
          <w:lang w:eastAsia="sv-SE"/>
        </w:rPr>
      </w:pPr>
      <w:bookmarkStart w:id="2474" w:name="_Toc21122991"/>
      <w:bookmarkStart w:id="2475" w:name="_Toc45907184"/>
      <w:bookmarkStart w:id="2476" w:name="_Toc53181288"/>
      <w:bookmarkStart w:id="2477" w:name="_Toc61117104"/>
      <w:bookmarkStart w:id="2478" w:name="_Toc67080956"/>
      <w:bookmarkStart w:id="2479" w:name="_Toc68770308"/>
      <w:bookmarkStart w:id="2480" w:name="_Toc74755371"/>
      <w:bookmarkStart w:id="2481" w:name="_Toc76506295"/>
      <w:bookmarkStart w:id="2482" w:name="_Toc83113214"/>
      <w:bookmarkStart w:id="2483" w:name="_Toc89876417"/>
      <w:bookmarkStart w:id="2484" w:name="_Toc98711317"/>
      <w:bookmarkStart w:id="2485" w:name="_Toc145097184"/>
      <w:bookmarkStart w:id="2486" w:name="_Toc161848434"/>
      <w:r w:rsidRPr="00B20AE8">
        <w:rPr>
          <w:lang w:eastAsia="sv-SE"/>
        </w:rPr>
        <w:t>6.5.2.3</w:t>
      </w:r>
      <w:r w:rsidRPr="00B20AE8">
        <w:rPr>
          <w:lang w:eastAsia="sv-SE"/>
        </w:rPr>
        <w:tab/>
        <w:t>Test purpose</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45CC2433" w14:textId="77777777" w:rsidR="00C33A48" w:rsidRPr="00B20AE8" w:rsidRDefault="00C33A48" w:rsidP="0039402F">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14:paraId="439590A5" w14:textId="77777777" w:rsidR="00C33A48" w:rsidRPr="00B20AE8" w:rsidRDefault="00C33A48" w:rsidP="00C33A48">
      <w:pPr>
        <w:pStyle w:val="Heading4"/>
        <w:rPr>
          <w:lang w:eastAsia="sv-SE"/>
        </w:rPr>
      </w:pPr>
      <w:bookmarkStart w:id="2487" w:name="_Toc21122992"/>
      <w:bookmarkStart w:id="2488" w:name="_Toc45907185"/>
      <w:bookmarkStart w:id="2489" w:name="_Toc53181289"/>
      <w:bookmarkStart w:id="2490" w:name="_Toc61117105"/>
      <w:bookmarkStart w:id="2491" w:name="_Toc67080957"/>
      <w:bookmarkStart w:id="2492" w:name="_Toc68770309"/>
      <w:bookmarkStart w:id="2493" w:name="_Toc74755372"/>
      <w:bookmarkStart w:id="2494" w:name="_Toc76506296"/>
      <w:bookmarkStart w:id="2495" w:name="_Toc83113215"/>
      <w:bookmarkStart w:id="2496" w:name="_Toc89876418"/>
      <w:bookmarkStart w:id="2497" w:name="_Toc98711318"/>
      <w:bookmarkStart w:id="2498" w:name="_Toc145097185"/>
      <w:bookmarkStart w:id="2499" w:name="_Toc161848435"/>
      <w:r w:rsidRPr="00B20AE8">
        <w:rPr>
          <w:lang w:eastAsia="sv-SE"/>
        </w:rPr>
        <w:t>6.</w:t>
      </w:r>
      <w:r w:rsidRPr="00B20AE8">
        <w:rPr>
          <w:lang w:eastAsia="zh-CN"/>
        </w:rPr>
        <w:t>5.2.</w:t>
      </w:r>
      <w:r w:rsidRPr="00B20AE8">
        <w:rPr>
          <w:lang w:eastAsia="sv-SE"/>
        </w:rPr>
        <w:t>4</w:t>
      </w:r>
      <w:r w:rsidRPr="00B20AE8">
        <w:rPr>
          <w:lang w:eastAsia="sv-SE"/>
        </w:rPr>
        <w:tab/>
        <w:t>Method of test</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5BDAD4CB" w14:textId="77777777" w:rsidR="00C33A48" w:rsidRPr="00B20AE8" w:rsidRDefault="00C33A48" w:rsidP="00C33A48">
      <w:pPr>
        <w:pStyle w:val="Heading5"/>
        <w:rPr>
          <w:lang w:eastAsia="sv-SE"/>
        </w:rPr>
      </w:pPr>
      <w:bookmarkStart w:id="2500" w:name="_Toc21122993"/>
      <w:bookmarkStart w:id="2501" w:name="_Toc45907186"/>
      <w:bookmarkStart w:id="2502" w:name="_Toc53181290"/>
      <w:bookmarkStart w:id="2503" w:name="_Toc61117106"/>
      <w:bookmarkStart w:id="2504" w:name="_Toc67080958"/>
      <w:bookmarkStart w:id="2505" w:name="_Toc68770310"/>
      <w:bookmarkStart w:id="2506" w:name="_Toc74755373"/>
      <w:bookmarkStart w:id="2507" w:name="_Toc76506297"/>
      <w:bookmarkStart w:id="2508" w:name="_Toc83113216"/>
      <w:bookmarkStart w:id="2509" w:name="_Toc89876419"/>
      <w:bookmarkStart w:id="2510" w:name="_Toc98711319"/>
      <w:bookmarkStart w:id="2511" w:name="_Toc145097186"/>
      <w:bookmarkStart w:id="2512" w:name="_Toc161848436"/>
      <w:r w:rsidRPr="00B20AE8">
        <w:rPr>
          <w:lang w:eastAsia="sv-SE"/>
        </w:rPr>
        <w:t>6.5.2.4.1</w:t>
      </w:r>
      <w:r w:rsidRPr="00B20AE8">
        <w:rPr>
          <w:lang w:eastAsia="sv-SE"/>
        </w:rPr>
        <w:tab/>
        <w:t>Initial conditions</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75225B31" w14:textId="77777777" w:rsidR="00C33A48" w:rsidRPr="00B20AE8" w:rsidRDefault="00C33A48" w:rsidP="0039402F">
      <w:r w:rsidRPr="00B20AE8">
        <w:t>Test environment:</w:t>
      </w:r>
    </w:p>
    <w:p w14:paraId="421152C6" w14:textId="77777777" w:rsidR="00C33A48" w:rsidRPr="00B20AE8" w:rsidRDefault="00C33A48" w:rsidP="0039402F">
      <w:pPr>
        <w:pStyle w:val="B1"/>
      </w:pPr>
      <w:r w:rsidRPr="00B20AE8">
        <w:t>-</w:t>
      </w:r>
      <w:r w:rsidRPr="00B20AE8">
        <w:tab/>
        <w:t xml:space="preserve">normal; see annex </w:t>
      </w:r>
      <w:r w:rsidR="00E02591" w:rsidRPr="00B20AE8">
        <w:t>G.2</w:t>
      </w:r>
      <w:r w:rsidRPr="00B20AE8">
        <w:t>.</w:t>
      </w:r>
    </w:p>
    <w:p w14:paraId="2DA14608" w14:textId="77777777" w:rsidR="00C33A48" w:rsidRPr="00B20AE8" w:rsidRDefault="00C33A48" w:rsidP="0039402F">
      <w:r w:rsidRPr="00B20AE8">
        <w:t>RF channels to be tested:</w:t>
      </w:r>
    </w:p>
    <w:p w14:paraId="1F085B0E" w14:textId="5ADFCD3F" w:rsidR="00C33A48" w:rsidRPr="00B20AE8" w:rsidRDefault="00C33A48" w:rsidP="0039402F">
      <w:pPr>
        <w:pStyle w:val="B1"/>
      </w:pPr>
      <w:r w:rsidRPr="00B20AE8">
        <w:t>-</w:t>
      </w:r>
      <w:r w:rsidRPr="00B20AE8">
        <w:tab/>
      </w:r>
      <w:r w:rsidR="00B627C0" w:rsidRPr="00B20AE8">
        <w:t>M</w:t>
      </w:r>
      <w:r w:rsidRPr="00B20AE8">
        <w:t xml:space="preserve">; see </w:t>
      </w:r>
      <w:r w:rsidR="003D3C64">
        <w:t>clause </w:t>
      </w:r>
      <w:r w:rsidR="003D3C64" w:rsidRPr="00B20AE8">
        <w:t>4</w:t>
      </w:r>
      <w:r w:rsidRPr="00B20AE8">
        <w:t>.12.1.</w:t>
      </w:r>
    </w:p>
    <w:p w14:paraId="1E99D9C4" w14:textId="77777777" w:rsidR="00C33A48" w:rsidRPr="00B20AE8" w:rsidRDefault="00C33A48" w:rsidP="0039402F">
      <w:pPr>
        <w:rPr>
          <w:rFonts w:cs="v4.2.0"/>
        </w:rPr>
      </w:pPr>
      <w:r w:rsidRPr="00B20AE8">
        <w:t xml:space="preserve">Base Station RF Bandwidth positions </w:t>
      </w:r>
      <w:r w:rsidRPr="00B20AE8">
        <w:rPr>
          <w:rFonts w:cs="v4.2.0"/>
        </w:rPr>
        <w:t>to be tested:</w:t>
      </w:r>
    </w:p>
    <w:p w14:paraId="0F43F817" w14:textId="2343F059" w:rsidR="00C33A48" w:rsidRPr="00B20AE8" w:rsidRDefault="00C33A48" w:rsidP="0039402F">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xml:space="preserve">, see </w:t>
      </w:r>
      <w:r w:rsidR="003D3C64">
        <w:t>clause </w:t>
      </w:r>
      <w:r w:rsidR="003D3C64" w:rsidRPr="00B20AE8">
        <w:t>4</w:t>
      </w:r>
      <w:r w:rsidRPr="00B20AE8">
        <w:t>.12.1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15390" w14:textId="77777777" w:rsidR="00C33A48" w:rsidRPr="00B20AE8" w:rsidRDefault="00C33A48" w:rsidP="00C33A48">
      <w:pPr>
        <w:pStyle w:val="Heading5"/>
        <w:rPr>
          <w:lang w:eastAsia="sv-SE"/>
        </w:rPr>
      </w:pPr>
      <w:bookmarkStart w:id="2513" w:name="_Toc21122994"/>
      <w:bookmarkStart w:id="2514" w:name="_Toc45907187"/>
      <w:bookmarkStart w:id="2515" w:name="_Toc53181291"/>
      <w:bookmarkStart w:id="2516" w:name="_Toc61117107"/>
      <w:bookmarkStart w:id="2517" w:name="_Toc67080959"/>
      <w:bookmarkStart w:id="2518" w:name="_Toc68770311"/>
      <w:bookmarkStart w:id="2519" w:name="_Toc74755374"/>
      <w:bookmarkStart w:id="2520" w:name="_Toc76506298"/>
      <w:bookmarkStart w:id="2521" w:name="_Toc83113217"/>
      <w:bookmarkStart w:id="2522" w:name="_Toc89876420"/>
      <w:bookmarkStart w:id="2523" w:name="_Toc98711320"/>
      <w:bookmarkStart w:id="2524" w:name="_Toc145097187"/>
      <w:bookmarkStart w:id="2525" w:name="_Toc161848437"/>
      <w:r w:rsidRPr="00B20AE8">
        <w:rPr>
          <w:lang w:eastAsia="sv-SE"/>
        </w:rPr>
        <w:t>6.5.2.4.2</w:t>
      </w:r>
      <w:r w:rsidRPr="00B20AE8">
        <w:rPr>
          <w:lang w:eastAsia="sv-SE"/>
        </w:rPr>
        <w:tab/>
        <w:t>Procedure</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0B3F808D" w14:textId="77777777" w:rsidR="00C33A48" w:rsidRPr="00B20AE8" w:rsidRDefault="00C33A48" w:rsidP="0039402F">
      <w:pPr>
        <w:pStyle w:val="B1"/>
      </w:pPr>
      <w:r w:rsidRPr="00B20AE8">
        <w:t>1)</w:t>
      </w:r>
      <w:r w:rsidRPr="00B20AE8">
        <w:tab/>
        <w:t>Place the AAS BS at the positioner.</w:t>
      </w:r>
    </w:p>
    <w:p w14:paraId="1E334E68"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3153B390" w14:textId="77777777" w:rsidR="00C33A48" w:rsidRPr="00B20AE8" w:rsidRDefault="00C33A48" w:rsidP="0039402F">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14:paraId="731C7599" w14:textId="636BBAA9" w:rsidR="00C33A48" w:rsidRPr="00B20AE8" w:rsidRDefault="00C33A48" w:rsidP="0039402F">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25D86A11" w14:textId="77777777" w:rsidR="00C33A48" w:rsidRPr="00B20AE8" w:rsidRDefault="00C33A48" w:rsidP="0039402F">
      <w:pPr>
        <w:pStyle w:val="B1"/>
      </w:pPr>
      <w:r w:rsidRPr="00B20AE8">
        <w:t>5)</w:t>
      </w:r>
      <w:r w:rsidRPr="00B20AE8">
        <w:tab/>
        <w:t>Configure the beam peak direction of the AAS BS according to the declared beam direction pair.</w:t>
      </w:r>
    </w:p>
    <w:p w14:paraId="7A69CED6" w14:textId="69B605C4" w:rsidR="00C33A48" w:rsidRPr="00B20AE8" w:rsidRDefault="00C33A48" w:rsidP="0039402F">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4830DE94" w14:textId="77777777" w:rsidR="006D2006" w:rsidRPr="00B20AE8" w:rsidRDefault="00C33A48" w:rsidP="0039402F">
      <w:pPr>
        <w:pStyle w:val="B1"/>
        <w:rPr>
          <w:snapToGrid w:val="0"/>
        </w:rPr>
      </w:pPr>
      <w:r w:rsidRPr="00B20AE8">
        <w:rPr>
          <w:snapToGrid w:val="0"/>
        </w:rPr>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15D7B0E8" w14:textId="77777777" w:rsidR="006D2006" w:rsidRPr="00B20AE8" w:rsidRDefault="006D2006" w:rsidP="0039402F">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14:paraId="0EAA5F4B" w14:textId="77777777" w:rsidR="00C33A48" w:rsidRPr="00B20AE8" w:rsidRDefault="00251AE4" w:rsidP="0039402F">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39167DC3"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2EE3808D" w14:textId="77777777" w:rsidR="00C33A48" w:rsidRPr="00B20AE8" w:rsidRDefault="00251AE4" w:rsidP="0039402F">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68C76B79" w14:textId="77777777" w:rsidR="00C33A48" w:rsidRPr="00B20AE8" w:rsidRDefault="00C33A48" w:rsidP="00C33A48">
      <w:pPr>
        <w:pStyle w:val="Heading4"/>
        <w:rPr>
          <w:lang w:eastAsia="sv-SE"/>
        </w:rPr>
      </w:pPr>
      <w:bookmarkStart w:id="2526" w:name="_Toc21122995"/>
      <w:bookmarkStart w:id="2527" w:name="_Toc45907188"/>
      <w:bookmarkStart w:id="2528" w:name="_Toc53181292"/>
      <w:bookmarkStart w:id="2529" w:name="_Toc61117108"/>
      <w:bookmarkStart w:id="2530" w:name="_Toc67080960"/>
      <w:bookmarkStart w:id="2531" w:name="_Toc68770312"/>
      <w:bookmarkStart w:id="2532" w:name="_Toc74755375"/>
      <w:bookmarkStart w:id="2533" w:name="_Toc76506299"/>
      <w:bookmarkStart w:id="2534" w:name="_Toc83113218"/>
      <w:bookmarkStart w:id="2535" w:name="_Toc89876421"/>
      <w:bookmarkStart w:id="2536" w:name="_Toc98711321"/>
      <w:bookmarkStart w:id="2537" w:name="_Toc145097188"/>
      <w:bookmarkStart w:id="2538" w:name="_Toc161848438"/>
      <w:r w:rsidRPr="00B20AE8">
        <w:rPr>
          <w:lang w:eastAsia="sv-SE"/>
        </w:rPr>
        <w:t>6.</w:t>
      </w:r>
      <w:r w:rsidRPr="00B20AE8">
        <w:rPr>
          <w:lang w:eastAsia="zh-CN"/>
        </w:rPr>
        <w:t>5.2.</w:t>
      </w:r>
      <w:r w:rsidRPr="00B20AE8">
        <w:rPr>
          <w:lang w:eastAsia="sv-SE"/>
        </w:rPr>
        <w:t>5</w:t>
      </w:r>
      <w:r w:rsidRPr="00B20AE8">
        <w:rPr>
          <w:lang w:eastAsia="sv-SE"/>
        </w:rPr>
        <w:tab/>
        <w:t>Test Requirement</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45730162" w14:textId="7D91520F" w:rsidR="00C33A48" w:rsidRPr="00B20AE8" w:rsidRDefault="00C33A48" w:rsidP="0039402F">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6808F32D" w14:textId="2FF0049D" w:rsidR="00C33A48" w:rsidRPr="00B20AE8" w:rsidRDefault="00C33A48" w:rsidP="0039402F">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3A65F8BD" w14:textId="77777777" w:rsidR="00C33A48" w:rsidRPr="00B20AE8" w:rsidRDefault="00C33A48" w:rsidP="0039402F">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75043A02" w14:textId="08FA5FCD" w:rsidR="00C33A48" w:rsidRPr="006507D3" w:rsidRDefault="00C33A48"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given in annex C.</w:t>
      </w:r>
    </w:p>
    <w:p w14:paraId="3E324647" w14:textId="77777777" w:rsidR="00C33A48" w:rsidRPr="00B20AE8" w:rsidRDefault="00C33A48" w:rsidP="00C33A48">
      <w:pPr>
        <w:pStyle w:val="Heading3"/>
      </w:pPr>
      <w:bookmarkStart w:id="2539" w:name="_Toc21122996"/>
      <w:bookmarkStart w:id="2540" w:name="_Toc45907189"/>
      <w:bookmarkStart w:id="2541" w:name="_Toc53181293"/>
      <w:bookmarkStart w:id="2542" w:name="_Toc61117109"/>
      <w:bookmarkStart w:id="2543" w:name="_Toc67080961"/>
      <w:bookmarkStart w:id="2544" w:name="_Toc68770313"/>
      <w:bookmarkStart w:id="2545" w:name="_Toc74755376"/>
      <w:bookmarkStart w:id="2546" w:name="_Toc76506300"/>
      <w:bookmarkStart w:id="2547" w:name="_Toc83113219"/>
      <w:bookmarkStart w:id="2548" w:name="_Toc89876422"/>
      <w:bookmarkStart w:id="2549" w:name="_Toc98711322"/>
      <w:bookmarkStart w:id="2550" w:name="_Toc145097189"/>
      <w:bookmarkStart w:id="2551" w:name="_Toc161848439"/>
      <w:r w:rsidRPr="00B20AE8">
        <w:t>6.5.3</w:t>
      </w:r>
      <w:r w:rsidRPr="00B20AE8">
        <w:tab/>
        <w:t>OTA Transmitter transient period</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29BEECD5" w14:textId="77777777" w:rsidR="00C33A48" w:rsidRPr="00B20AE8" w:rsidRDefault="00C33A48" w:rsidP="00C33A48">
      <w:pPr>
        <w:pStyle w:val="Heading4"/>
        <w:rPr>
          <w:lang w:eastAsia="sv-SE"/>
        </w:rPr>
      </w:pPr>
      <w:bookmarkStart w:id="2552" w:name="_Toc21122997"/>
      <w:bookmarkStart w:id="2553" w:name="_Toc45907190"/>
      <w:bookmarkStart w:id="2554" w:name="_Toc53181294"/>
      <w:bookmarkStart w:id="2555" w:name="_Toc61117110"/>
      <w:bookmarkStart w:id="2556" w:name="_Toc67080962"/>
      <w:bookmarkStart w:id="2557" w:name="_Toc68770314"/>
      <w:bookmarkStart w:id="2558" w:name="_Toc74755377"/>
      <w:bookmarkStart w:id="2559" w:name="_Toc76506301"/>
      <w:bookmarkStart w:id="2560" w:name="_Toc83113220"/>
      <w:bookmarkStart w:id="2561" w:name="_Toc89876423"/>
      <w:bookmarkStart w:id="2562" w:name="_Toc98711323"/>
      <w:bookmarkStart w:id="2563" w:name="_Toc145097190"/>
      <w:bookmarkStart w:id="2564" w:name="_Toc161848440"/>
      <w:r w:rsidRPr="00B20AE8">
        <w:rPr>
          <w:lang w:eastAsia="sv-SE"/>
        </w:rPr>
        <w:t>6.5.3.1</w:t>
      </w:r>
      <w:r w:rsidRPr="00B20AE8">
        <w:rPr>
          <w:lang w:eastAsia="sv-SE"/>
        </w:rPr>
        <w:tab/>
        <w:t>Definition and applicability</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1C907575" w14:textId="77777777" w:rsidR="00C33A48" w:rsidRPr="00B20AE8" w:rsidRDefault="00C33A48" w:rsidP="0039402F">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2565" w:name="_MON_1572099568"/>
    <w:bookmarkStart w:id="2566" w:name="_MON_1572099724"/>
    <w:bookmarkStart w:id="2567" w:name="_MON_1572157718"/>
    <w:bookmarkStart w:id="2568" w:name="_MON_1572454981"/>
    <w:bookmarkStart w:id="2569" w:name="_MON_1572099771"/>
    <w:bookmarkStart w:id="2570" w:name="_MON_1572161131"/>
    <w:bookmarkStart w:id="2571" w:name="_MON_1572099881"/>
    <w:bookmarkStart w:id="2572" w:name="_MON_1565440135"/>
    <w:bookmarkStart w:id="2573" w:name="_MON_1572099549"/>
    <w:bookmarkEnd w:id="2565"/>
    <w:bookmarkEnd w:id="2566"/>
    <w:bookmarkEnd w:id="2567"/>
    <w:bookmarkEnd w:id="2568"/>
    <w:bookmarkEnd w:id="2569"/>
    <w:bookmarkEnd w:id="2570"/>
    <w:bookmarkEnd w:id="2571"/>
    <w:bookmarkEnd w:id="2572"/>
    <w:bookmarkEnd w:id="2573"/>
    <w:bookmarkStart w:id="2574" w:name="_MON_1572355398"/>
    <w:bookmarkEnd w:id="2574"/>
    <w:p w14:paraId="6CF6C751" w14:textId="77777777" w:rsidR="00C33A48" w:rsidRPr="00B20AE8" w:rsidRDefault="00C33A48" w:rsidP="0039402F">
      <w:pPr>
        <w:pStyle w:val="TH"/>
      </w:pPr>
      <w:r w:rsidRPr="00B20AE8">
        <w:object w:dxaOrig="9720" w:dyaOrig="4692" w14:anchorId="15C07A44">
          <v:shape id="_x0000_i1036" type="#_x0000_t75" style="width:451.15pt;height:252pt" o:ole="">
            <v:imagedata r:id="rId35" o:title="" croptop="6311f" cropleft="2026f" cropright="2877f"/>
          </v:shape>
          <o:OLEObject Type="Embed" ProgID="Word.Picture.8" ShapeID="_x0000_i1036" DrawAspect="Content" ObjectID="_1773834696" r:id="rId36"/>
        </w:object>
      </w:r>
    </w:p>
    <w:p w14:paraId="52496902" w14:textId="77777777" w:rsidR="00C33A48" w:rsidRPr="00B20AE8" w:rsidRDefault="00C33A48" w:rsidP="0039402F">
      <w:pPr>
        <w:pStyle w:val="TF"/>
      </w:pPr>
      <w:r w:rsidRPr="00B20AE8">
        <w:t xml:space="preserve">Figure </w:t>
      </w:r>
      <w:r w:rsidRPr="00B20AE8">
        <w:rPr>
          <w:rFonts w:eastAsia="SimSun"/>
          <w:lang w:eastAsia="zh-CN"/>
        </w:rPr>
        <w:t>6.5.3.1-1</w:t>
      </w:r>
      <w:r w:rsidRPr="00B20AE8">
        <w:t xml:space="preserve">: </w:t>
      </w:r>
      <w:bookmarkStart w:id="2575" w:name="OLE_LINK19"/>
      <w:r w:rsidRPr="00B20AE8">
        <w:t>Illustration of the relations of transmitter ON period,</w:t>
      </w:r>
      <w:r w:rsidRPr="00B20AE8">
        <w:br/>
        <w:t>transmitter OFF period and transmitter transient period</w:t>
      </w:r>
      <w:bookmarkEnd w:id="2575"/>
    </w:p>
    <w:p w14:paraId="654E51DC" w14:textId="77777777" w:rsidR="00C33A48" w:rsidRPr="00B20AE8" w:rsidRDefault="00C33A48" w:rsidP="0039402F">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14:paraId="08A7407D" w14:textId="77777777" w:rsidR="00C33A48" w:rsidRPr="00B20AE8" w:rsidRDefault="00C33A48" w:rsidP="00C33A48">
      <w:pPr>
        <w:pStyle w:val="Heading4"/>
        <w:rPr>
          <w:lang w:eastAsia="sv-SE"/>
        </w:rPr>
      </w:pPr>
      <w:bookmarkStart w:id="2576" w:name="_Toc21122998"/>
      <w:bookmarkStart w:id="2577" w:name="_Toc45907191"/>
      <w:bookmarkStart w:id="2578" w:name="_Toc53181295"/>
      <w:bookmarkStart w:id="2579" w:name="_Toc61117111"/>
      <w:bookmarkStart w:id="2580" w:name="_Toc67080963"/>
      <w:bookmarkStart w:id="2581" w:name="_Toc68770315"/>
      <w:bookmarkStart w:id="2582" w:name="_Toc74755378"/>
      <w:bookmarkStart w:id="2583" w:name="_Toc76506302"/>
      <w:bookmarkStart w:id="2584" w:name="_Toc83113221"/>
      <w:bookmarkStart w:id="2585" w:name="_Toc89876424"/>
      <w:bookmarkStart w:id="2586" w:name="_Toc98711324"/>
      <w:bookmarkStart w:id="2587" w:name="_Toc145097191"/>
      <w:bookmarkStart w:id="2588" w:name="_Toc161848441"/>
      <w:r w:rsidRPr="00B20AE8">
        <w:rPr>
          <w:lang w:eastAsia="sv-SE"/>
        </w:rPr>
        <w:t>6.5.3.2</w:t>
      </w:r>
      <w:r w:rsidRPr="00B20AE8">
        <w:rPr>
          <w:lang w:eastAsia="sv-SE"/>
        </w:rPr>
        <w:tab/>
        <w:t>Minimum Requirement</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1361AD8A" w14:textId="77777777" w:rsidR="00C33A48" w:rsidRPr="00B20AE8" w:rsidRDefault="00103091" w:rsidP="0039402F">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14:paraId="254B4E77" w14:textId="24B06C6B" w:rsidR="00C33A48" w:rsidRPr="00B20AE8" w:rsidRDefault="00C33A48" w:rsidP="0039402F">
      <w:r w:rsidRPr="00B20AE8">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.5.3.</w:t>
      </w:r>
      <w:r w:rsidR="006D2006" w:rsidRPr="00B20AE8">
        <w:t>2</w:t>
      </w:r>
      <w:r w:rsidRPr="00B20AE8">
        <w:t>.</w:t>
      </w:r>
    </w:p>
    <w:p w14:paraId="550E0212" w14:textId="77777777" w:rsidR="00C33A48" w:rsidRPr="00B20AE8" w:rsidRDefault="00C33A48" w:rsidP="00C33A48">
      <w:pPr>
        <w:pStyle w:val="Heading4"/>
        <w:rPr>
          <w:lang w:eastAsia="sv-SE"/>
        </w:rPr>
      </w:pPr>
      <w:bookmarkStart w:id="2589" w:name="_Toc21122999"/>
      <w:bookmarkStart w:id="2590" w:name="_Toc45907192"/>
      <w:bookmarkStart w:id="2591" w:name="_Toc53181296"/>
      <w:bookmarkStart w:id="2592" w:name="_Toc61117112"/>
      <w:bookmarkStart w:id="2593" w:name="_Toc67080964"/>
      <w:bookmarkStart w:id="2594" w:name="_Toc68770316"/>
      <w:bookmarkStart w:id="2595" w:name="_Toc74755379"/>
      <w:bookmarkStart w:id="2596" w:name="_Toc76506303"/>
      <w:bookmarkStart w:id="2597" w:name="_Toc83113222"/>
      <w:bookmarkStart w:id="2598" w:name="_Toc89876425"/>
      <w:bookmarkStart w:id="2599" w:name="_Toc98711325"/>
      <w:bookmarkStart w:id="2600" w:name="_Toc145097192"/>
      <w:bookmarkStart w:id="2601" w:name="_Toc161848442"/>
      <w:r w:rsidRPr="00B20AE8">
        <w:rPr>
          <w:lang w:eastAsia="sv-SE"/>
        </w:rPr>
        <w:t>6.5.3.3</w:t>
      </w:r>
      <w:r w:rsidRPr="00B20AE8">
        <w:rPr>
          <w:lang w:eastAsia="sv-SE"/>
        </w:rPr>
        <w:tab/>
        <w:t>Test purpose</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15725A63" w14:textId="77777777" w:rsidR="00C33A48" w:rsidRPr="00B20AE8" w:rsidRDefault="00C33A48" w:rsidP="0039402F">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14:paraId="5F024661" w14:textId="77777777" w:rsidR="00C33A48" w:rsidRPr="00B20AE8" w:rsidRDefault="00C33A48" w:rsidP="00C33A48">
      <w:pPr>
        <w:pStyle w:val="Heading4"/>
        <w:rPr>
          <w:lang w:eastAsia="sv-SE"/>
        </w:rPr>
      </w:pPr>
      <w:bookmarkStart w:id="2602" w:name="_Toc21123000"/>
      <w:bookmarkStart w:id="2603" w:name="_Toc45907193"/>
      <w:bookmarkStart w:id="2604" w:name="_Toc53181297"/>
      <w:bookmarkStart w:id="2605" w:name="_Toc61117113"/>
      <w:bookmarkStart w:id="2606" w:name="_Toc67080965"/>
      <w:bookmarkStart w:id="2607" w:name="_Toc68770317"/>
      <w:bookmarkStart w:id="2608" w:name="_Toc74755380"/>
      <w:bookmarkStart w:id="2609" w:name="_Toc76506304"/>
      <w:bookmarkStart w:id="2610" w:name="_Toc83113223"/>
      <w:bookmarkStart w:id="2611" w:name="_Toc89876426"/>
      <w:bookmarkStart w:id="2612" w:name="_Toc98711326"/>
      <w:bookmarkStart w:id="2613" w:name="_Toc145097193"/>
      <w:bookmarkStart w:id="2614" w:name="_Toc161848443"/>
      <w:r w:rsidRPr="00B20AE8">
        <w:rPr>
          <w:lang w:eastAsia="sv-SE"/>
        </w:rPr>
        <w:t>6.</w:t>
      </w:r>
      <w:r w:rsidRPr="00B20AE8">
        <w:rPr>
          <w:lang w:eastAsia="zh-CN"/>
        </w:rPr>
        <w:t>5.3.</w:t>
      </w:r>
      <w:r w:rsidRPr="00B20AE8">
        <w:rPr>
          <w:lang w:eastAsia="sv-SE"/>
        </w:rPr>
        <w:t>4</w:t>
      </w:r>
      <w:r w:rsidRPr="00B20AE8">
        <w:rPr>
          <w:lang w:eastAsia="sv-SE"/>
        </w:rPr>
        <w:tab/>
        <w:t>Method of test</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7552DCD7" w14:textId="77777777" w:rsidR="00C33A48" w:rsidRPr="00B20AE8" w:rsidRDefault="00C33A48" w:rsidP="00C33A48">
      <w:pPr>
        <w:pStyle w:val="Heading5"/>
        <w:rPr>
          <w:lang w:eastAsia="sv-SE"/>
        </w:rPr>
      </w:pPr>
      <w:bookmarkStart w:id="2615" w:name="_Toc21123001"/>
      <w:bookmarkStart w:id="2616" w:name="_Toc45907194"/>
      <w:bookmarkStart w:id="2617" w:name="_Toc53181298"/>
      <w:bookmarkStart w:id="2618" w:name="_Toc61117114"/>
      <w:bookmarkStart w:id="2619" w:name="_Toc67080966"/>
      <w:bookmarkStart w:id="2620" w:name="_Toc68770318"/>
      <w:bookmarkStart w:id="2621" w:name="_Toc74755381"/>
      <w:bookmarkStart w:id="2622" w:name="_Toc76506305"/>
      <w:bookmarkStart w:id="2623" w:name="_Toc83113224"/>
      <w:bookmarkStart w:id="2624" w:name="_Toc89876427"/>
      <w:bookmarkStart w:id="2625" w:name="_Toc98711327"/>
      <w:bookmarkStart w:id="2626" w:name="_Toc145097194"/>
      <w:bookmarkStart w:id="2627" w:name="_Toc161848444"/>
      <w:r w:rsidRPr="00B20AE8">
        <w:rPr>
          <w:lang w:eastAsia="sv-SE"/>
        </w:rPr>
        <w:t>6.5.3.4.1</w:t>
      </w:r>
      <w:r w:rsidRPr="00B20AE8">
        <w:rPr>
          <w:lang w:eastAsia="sv-SE"/>
        </w:rPr>
        <w:tab/>
        <w:t>Initial conditions</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06EF09A3" w14:textId="77777777" w:rsidR="00C33A48" w:rsidRPr="00B20AE8" w:rsidRDefault="00C33A48" w:rsidP="0039402F">
      <w:r w:rsidRPr="00B20AE8">
        <w:t>Test environment:</w:t>
      </w:r>
    </w:p>
    <w:p w14:paraId="1B516A7D" w14:textId="77777777" w:rsidR="00C33A48" w:rsidRPr="00B20AE8" w:rsidRDefault="00C33A48" w:rsidP="0039402F">
      <w:pPr>
        <w:pStyle w:val="B1"/>
      </w:pPr>
      <w:r w:rsidRPr="00B20AE8">
        <w:t>-</w:t>
      </w:r>
      <w:r w:rsidRPr="00B20AE8">
        <w:tab/>
        <w:t xml:space="preserve">normal; see </w:t>
      </w:r>
      <w:r w:rsidR="00E02591" w:rsidRPr="00B20AE8">
        <w:t>annex</w:t>
      </w:r>
      <w:r w:rsidRPr="00B20AE8">
        <w:t xml:space="preserve"> G.2.</w:t>
      </w:r>
    </w:p>
    <w:p w14:paraId="1D6F00B3" w14:textId="77777777" w:rsidR="00C33A48" w:rsidRPr="00B20AE8" w:rsidRDefault="00C33A48" w:rsidP="0039402F">
      <w:r w:rsidRPr="00B20AE8">
        <w:t>RF channels to be tested for single carrier:</w:t>
      </w:r>
    </w:p>
    <w:p w14:paraId="467A8AD9" w14:textId="634BAD61"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662D8D08" w14:textId="77777777" w:rsidR="00C33A48" w:rsidRPr="00B20AE8" w:rsidRDefault="00C33A48" w:rsidP="0039402F">
      <w:r w:rsidRPr="00B20AE8">
        <w:t>RF bandwidth positions to be tested for multi-carrier and/or CA:</w:t>
      </w:r>
    </w:p>
    <w:p w14:paraId="7C8862D0" w14:textId="7A6C44F2" w:rsidR="00C33A48" w:rsidRPr="00B20AE8" w:rsidRDefault="00C33A48" w:rsidP="0039402F">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t>clause </w:t>
      </w:r>
      <w:r w:rsidR="003D3C64" w:rsidRPr="00B20AE8">
        <w:t>4</w:t>
      </w:r>
      <w:r w:rsidRPr="00B20AE8">
        <w:t>.12.1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1743CFE2" w14:textId="77777777" w:rsidR="00C33A48" w:rsidRPr="00B20AE8" w:rsidRDefault="00C33A48" w:rsidP="00C33A48">
      <w:pPr>
        <w:pStyle w:val="Heading5"/>
        <w:rPr>
          <w:lang w:eastAsia="sv-SE"/>
        </w:rPr>
      </w:pPr>
      <w:bookmarkStart w:id="2628" w:name="_Toc21123002"/>
      <w:bookmarkStart w:id="2629" w:name="_Toc45907195"/>
      <w:bookmarkStart w:id="2630" w:name="_Toc53181299"/>
      <w:bookmarkStart w:id="2631" w:name="_Toc61117115"/>
      <w:bookmarkStart w:id="2632" w:name="_Toc67080967"/>
      <w:bookmarkStart w:id="2633" w:name="_Toc68770319"/>
      <w:bookmarkStart w:id="2634" w:name="_Toc74755382"/>
      <w:bookmarkStart w:id="2635" w:name="_Toc76506306"/>
      <w:bookmarkStart w:id="2636" w:name="_Toc83113225"/>
      <w:bookmarkStart w:id="2637" w:name="_Toc89876428"/>
      <w:bookmarkStart w:id="2638" w:name="_Toc98711328"/>
      <w:bookmarkStart w:id="2639" w:name="_Toc145097195"/>
      <w:bookmarkStart w:id="2640" w:name="_Toc161848445"/>
      <w:r w:rsidRPr="00B20AE8">
        <w:rPr>
          <w:lang w:eastAsia="sv-SE"/>
        </w:rPr>
        <w:t>6.5.3.4.2</w:t>
      </w:r>
      <w:r w:rsidRPr="00B20AE8">
        <w:rPr>
          <w:lang w:eastAsia="sv-SE"/>
        </w:rPr>
        <w:tab/>
        <w:t>Procedure</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1F8AD091" w14:textId="77777777" w:rsidR="00C33A48" w:rsidRPr="00B20AE8" w:rsidRDefault="00C33A48" w:rsidP="0039402F">
      <w:pPr>
        <w:pStyle w:val="B1"/>
      </w:pPr>
      <w:r w:rsidRPr="00B20AE8">
        <w:t>1)</w:t>
      </w:r>
      <w:r w:rsidRPr="00B20AE8">
        <w:tab/>
        <w:t>Place the AAS BS at the positioner.</w:t>
      </w:r>
    </w:p>
    <w:p w14:paraId="2B701EBF"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07585796" w14:textId="77777777" w:rsidR="00C33A48" w:rsidRPr="00B20AE8" w:rsidRDefault="00C33A48" w:rsidP="0039402F">
      <w:pPr>
        <w:pStyle w:val="B1"/>
      </w:pPr>
      <w:r w:rsidRPr="00B20AE8">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14:paraId="6324D2EE" w14:textId="27AA09BD" w:rsidR="00C33A48" w:rsidRPr="00B20AE8" w:rsidRDefault="00C33A48" w:rsidP="0039402F">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16BCF291" w14:textId="77777777" w:rsidR="00C33A48" w:rsidRPr="00B20AE8" w:rsidRDefault="00C33A48" w:rsidP="0039402F">
      <w:pPr>
        <w:pStyle w:val="B1"/>
      </w:pPr>
      <w:r w:rsidRPr="00B20AE8">
        <w:t>5)</w:t>
      </w:r>
      <w:r w:rsidRPr="00B20AE8">
        <w:tab/>
        <w:t>Configure the beam peak direction of the AAS BS according to the declared beam direction pair.</w:t>
      </w:r>
    </w:p>
    <w:p w14:paraId="69B2730C" w14:textId="01C969F6" w:rsidR="00C33A48" w:rsidRPr="00B20AE8" w:rsidRDefault="00C33A48" w:rsidP="0039402F">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7DF49369" w14:textId="77777777" w:rsidR="00C33A48" w:rsidRPr="00B20AE8" w:rsidRDefault="00C33A48" w:rsidP="0039402F">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AC80D3F" w14:textId="77777777" w:rsidR="00C33A48" w:rsidRPr="00B20AE8" w:rsidRDefault="00C33A48" w:rsidP="0039402F">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57B0E527"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3853FD02" w14:textId="77777777" w:rsidR="00C33A48" w:rsidRPr="00B20AE8" w:rsidRDefault="00C33A48" w:rsidP="0039402F">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91E0887" w14:textId="77777777" w:rsidR="00C33A48" w:rsidRPr="00B20AE8" w:rsidRDefault="00C33A48" w:rsidP="00C33A48">
      <w:pPr>
        <w:pStyle w:val="Heading4"/>
        <w:rPr>
          <w:lang w:eastAsia="sv-SE"/>
        </w:rPr>
      </w:pPr>
      <w:bookmarkStart w:id="2641" w:name="_Toc21123003"/>
      <w:bookmarkStart w:id="2642" w:name="_Toc45907196"/>
      <w:bookmarkStart w:id="2643" w:name="_Toc53181300"/>
      <w:bookmarkStart w:id="2644" w:name="_Toc61117116"/>
      <w:bookmarkStart w:id="2645" w:name="_Toc67080968"/>
      <w:bookmarkStart w:id="2646" w:name="_Toc68770320"/>
      <w:bookmarkStart w:id="2647" w:name="_Toc74755383"/>
      <w:bookmarkStart w:id="2648" w:name="_Toc76506307"/>
      <w:bookmarkStart w:id="2649" w:name="_Toc83113226"/>
      <w:bookmarkStart w:id="2650" w:name="_Toc89876429"/>
      <w:bookmarkStart w:id="2651" w:name="_Toc98711329"/>
      <w:bookmarkStart w:id="2652" w:name="_Toc145097196"/>
      <w:bookmarkStart w:id="2653" w:name="_Toc161848446"/>
      <w:r w:rsidRPr="00B20AE8">
        <w:rPr>
          <w:lang w:eastAsia="sv-SE"/>
        </w:rPr>
        <w:t>6.</w:t>
      </w:r>
      <w:r w:rsidRPr="00B20AE8">
        <w:rPr>
          <w:lang w:eastAsia="zh-CN"/>
        </w:rPr>
        <w:t>5.3.</w:t>
      </w:r>
      <w:r w:rsidRPr="00B20AE8">
        <w:rPr>
          <w:lang w:eastAsia="sv-SE"/>
        </w:rPr>
        <w:t>5</w:t>
      </w:r>
      <w:r w:rsidRPr="00B20AE8">
        <w:rPr>
          <w:lang w:eastAsia="sv-SE"/>
        </w:rPr>
        <w:tab/>
        <w:t>Test Requirement</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6039CB81" w14:textId="343C158F" w:rsidR="00C33A48" w:rsidRPr="00B20AE8" w:rsidRDefault="00C33A48" w:rsidP="0039402F">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2440F100" w14:textId="2185B834" w:rsidR="00C33A48" w:rsidRPr="00B20AE8" w:rsidRDefault="00C33A48" w:rsidP="0039402F">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6A6A5E5F" w14:textId="77777777" w:rsidR="00C33A48" w:rsidRPr="00B20AE8" w:rsidRDefault="00C33A48" w:rsidP="0039402F">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0DB34665" w14:textId="6CC611E8" w:rsidR="00C33A48" w:rsidRPr="006507D3" w:rsidRDefault="00C33A48"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31A0490A" w14:textId="77777777" w:rsidR="00C33A48" w:rsidRPr="00B20AE8" w:rsidRDefault="00C33A48" w:rsidP="00C33A48">
      <w:pPr>
        <w:pStyle w:val="Heading2"/>
      </w:pPr>
      <w:bookmarkStart w:id="2654" w:name="_Toc21123004"/>
      <w:bookmarkStart w:id="2655" w:name="_Toc45907197"/>
      <w:bookmarkStart w:id="2656" w:name="_Toc53181301"/>
      <w:bookmarkStart w:id="2657" w:name="_Toc61117117"/>
      <w:bookmarkStart w:id="2658" w:name="_Toc67080969"/>
      <w:bookmarkStart w:id="2659" w:name="_Toc68770321"/>
      <w:bookmarkStart w:id="2660" w:name="_Toc74755384"/>
      <w:bookmarkStart w:id="2661" w:name="_Toc76506308"/>
      <w:bookmarkStart w:id="2662" w:name="_Toc83113227"/>
      <w:bookmarkStart w:id="2663" w:name="_Toc89876430"/>
      <w:bookmarkStart w:id="2664" w:name="_Toc98711330"/>
      <w:bookmarkStart w:id="2665" w:name="_Toc145097197"/>
      <w:bookmarkStart w:id="2666" w:name="_Toc161848447"/>
      <w:r w:rsidRPr="00B20AE8">
        <w:t>6.6</w:t>
      </w:r>
      <w:r w:rsidRPr="00B20AE8">
        <w:tab/>
        <w:t>OTA Transmitted signal quality</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6D1ECEE2" w14:textId="77777777" w:rsidR="00C33A48" w:rsidRPr="00B20AE8" w:rsidRDefault="00C33A48" w:rsidP="00C33A48">
      <w:pPr>
        <w:pStyle w:val="Heading3"/>
      </w:pPr>
      <w:bookmarkStart w:id="2667" w:name="_Toc21123005"/>
      <w:bookmarkStart w:id="2668" w:name="_Toc45907198"/>
      <w:bookmarkStart w:id="2669" w:name="_Toc53181302"/>
      <w:bookmarkStart w:id="2670" w:name="_Toc61117118"/>
      <w:bookmarkStart w:id="2671" w:name="_Toc67080970"/>
      <w:bookmarkStart w:id="2672" w:name="_Toc68770322"/>
      <w:bookmarkStart w:id="2673" w:name="_Toc74755385"/>
      <w:bookmarkStart w:id="2674" w:name="_Toc76506309"/>
      <w:bookmarkStart w:id="2675" w:name="_Toc83113228"/>
      <w:bookmarkStart w:id="2676" w:name="_Toc89876431"/>
      <w:bookmarkStart w:id="2677" w:name="_Toc98711331"/>
      <w:bookmarkStart w:id="2678" w:name="_Toc145097198"/>
      <w:bookmarkStart w:id="2679" w:name="_Toc161848448"/>
      <w:r w:rsidRPr="00B20AE8">
        <w:t>6.6.1</w:t>
      </w:r>
      <w:r w:rsidRPr="00B20AE8">
        <w:tab/>
        <w:t>General</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51F3B487" w14:textId="04DEA629" w:rsidR="00C33A48" w:rsidRPr="00B20AE8" w:rsidRDefault="00C33A48" w:rsidP="0039402F">
      <w:r w:rsidRPr="00B20AE8">
        <w:t xml:space="preserve">Unless otherwise stated, the requirements in </w:t>
      </w:r>
      <w:r w:rsidR="003D3C64" w:rsidRPr="00B20AE8">
        <w:t>clause</w:t>
      </w:r>
      <w:r w:rsidR="003D3C64">
        <w:t> </w:t>
      </w:r>
      <w:r w:rsidR="003D3C64" w:rsidRPr="00B20AE8">
        <w:t>6</w:t>
      </w:r>
      <w:r w:rsidRPr="00B20AE8">
        <w:t xml:space="preserve">.6 apply during the </w:t>
      </w:r>
      <w:r w:rsidRPr="00B20AE8">
        <w:rPr>
          <w:i/>
        </w:rPr>
        <w:t>transmitter ON period</w:t>
      </w:r>
      <w:r w:rsidRPr="00B20AE8">
        <w:t>.</w:t>
      </w:r>
    </w:p>
    <w:p w14:paraId="0D6185C6" w14:textId="77777777" w:rsidR="00C33A48" w:rsidRPr="00B20AE8" w:rsidRDefault="00C33A48" w:rsidP="00C33A48">
      <w:pPr>
        <w:pStyle w:val="Heading3"/>
      </w:pPr>
      <w:bookmarkStart w:id="2680" w:name="_Toc21123006"/>
      <w:bookmarkStart w:id="2681" w:name="_Toc45907199"/>
      <w:bookmarkStart w:id="2682" w:name="_Toc53181303"/>
      <w:bookmarkStart w:id="2683" w:name="_Toc61117119"/>
      <w:bookmarkStart w:id="2684" w:name="_Toc67080971"/>
      <w:bookmarkStart w:id="2685" w:name="_Toc68770323"/>
      <w:bookmarkStart w:id="2686" w:name="_Toc74755386"/>
      <w:bookmarkStart w:id="2687" w:name="_Toc76506310"/>
      <w:bookmarkStart w:id="2688" w:name="_Toc83113229"/>
      <w:bookmarkStart w:id="2689" w:name="_Toc89876432"/>
      <w:bookmarkStart w:id="2690" w:name="_Toc98711332"/>
      <w:bookmarkStart w:id="2691" w:name="_Toc145097199"/>
      <w:bookmarkStart w:id="2692" w:name="_Toc161848449"/>
      <w:r w:rsidRPr="00B20AE8">
        <w:t>6.6.2</w:t>
      </w:r>
      <w:r w:rsidRPr="00B20AE8">
        <w:tab/>
        <w:t>OTA Frequency Error</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7155B187" w14:textId="77777777" w:rsidR="00C33A48" w:rsidRPr="00B20AE8" w:rsidRDefault="00C33A48" w:rsidP="00C33A48">
      <w:pPr>
        <w:pStyle w:val="Heading4"/>
        <w:rPr>
          <w:lang w:eastAsia="sv-SE"/>
        </w:rPr>
      </w:pPr>
      <w:bookmarkStart w:id="2693" w:name="_Toc21123007"/>
      <w:bookmarkStart w:id="2694" w:name="_Toc45907200"/>
      <w:bookmarkStart w:id="2695" w:name="_Toc53181304"/>
      <w:bookmarkStart w:id="2696" w:name="_Toc61117120"/>
      <w:bookmarkStart w:id="2697" w:name="_Toc67080972"/>
      <w:bookmarkStart w:id="2698" w:name="_Toc68770324"/>
      <w:bookmarkStart w:id="2699" w:name="_Toc74755387"/>
      <w:bookmarkStart w:id="2700" w:name="_Toc76506311"/>
      <w:bookmarkStart w:id="2701" w:name="_Toc83113230"/>
      <w:bookmarkStart w:id="2702" w:name="_Toc89876433"/>
      <w:bookmarkStart w:id="2703" w:name="_Toc98711333"/>
      <w:bookmarkStart w:id="2704" w:name="_Toc145097200"/>
      <w:bookmarkStart w:id="2705" w:name="_Toc161848450"/>
      <w:r w:rsidRPr="00B20AE8">
        <w:rPr>
          <w:lang w:eastAsia="sv-SE"/>
        </w:rPr>
        <w:t>6.6.2.1</w:t>
      </w:r>
      <w:r w:rsidRPr="00B20AE8">
        <w:rPr>
          <w:lang w:eastAsia="sv-SE"/>
        </w:rPr>
        <w:tab/>
        <w:t>Definition and applicability</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7F887582" w14:textId="77777777" w:rsidR="00C33A48" w:rsidRPr="00B20AE8" w:rsidRDefault="00C33A48" w:rsidP="0039402F">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14:paraId="31110AF7" w14:textId="77777777" w:rsidR="00C33A48" w:rsidRPr="00B20AE8" w:rsidRDefault="00C33A48" w:rsidP="0039402F">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14:paraId="75DE809E" w14:textId="77777777" w:rsidR="00C33A48" w:rsidRPr="00B20AE8" w:rsidRDefault="00C33A48" w:rsidP="00C33A48">
      <w:pPr>
        <w:pStyle w:val="Heading4"/>
        <w:rPr>
          <w:lang w:eastAsia="sv-SE"/>
        </w:rPr>
      </w:pPr>
      <w:bookmarkStart w:id="2706" w:name="_Toc21123008"/>
      <w:bookmarkStart w:id="2707" w:name="_Toc45907201"/>
      <w:bookmarkStart w:id="2708" w:name="_Toc53181305"/>
      <w:bookmarkStart w:id="2709" w:name="_Toc61117121"/>
      <w:bookmarkStart w:id="2710" w:name="_Toc67080973"/>
      <w:bookmarkStart w:id="2711" w:name="_Toc68770325"/>
      <w:bookmarkStart w:id="2712" w:name="_Toc74755388"/>
      <w:bookmarkStart w:id="2713" w:name="_Toc76506312"/>
      <w:bookmarkStart w:id="2714" w:name="_Toc83113231"/>
      <w:bookmarkStart w:id="2715" w:name="_Toc89876434"/>
      <w:bookmarkStart w:id="2716" w:name="_Toc98711334"/>
      <w:bookmarkStart w:id="2717" w:name="_Toc145097201"/>
      <w:bookmarkStart w:id="2718" w:name="_Toc161848451"/>
      <w:r w:rsidRPr="00B20AE8">
        <w:rPr>
          <w:lang w:eastAsia="sv-SE"/>
        </w:rPr>
        <w:t>6.6.2.2</w:t>
      </w:r>
      <w:r w:rsidRPr="00B20AE8">
        <w:rPr>
          <w:lang w:eastAsia="sv-SE"/>
        </w:rPr>
        <w:tab/>
        <w:t>Minimum Requirement</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73F913E6" w14:textId="6EE3474C"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.6.2.2.</w:t>
      </w:r>
    </w:p>
    <w:p w14:paraId="357D4AFA" w14:textId="7077B217"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.6.2.3.</w:t>
      </w:r>
    </w:p>
    <w:p w14:paraId="22B22C5E" w14:textId="0D0D6F2C"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.6.2.4.</w:t>
      </w:r>
    </w:p>
    <w:p w14:paraId="285CD9EE" w14:textId="77777777" w:rsidR="00C33A48" w:rsidRPr="00B20AE8" w:rsidRDefault="00C33A48" w:rsidP="00C33A48">
      <w:pPr>
        <w:pStyle w:val="Heading4"/>
        <w:rPr>
          <w:lang w:eastAsia="sv-SE"/>
        </w:rPr>
      </w:pPr>
      <w:bookmarkStart w:id="2719" w:name="_Toc21123009"/>
      <w:bookmarkStart w:id="2720" w:name="_Toc45907202"/>
      <w:bookmarkStart w:id="2721" w:name="_Toc53181306"/>
      <w:bookmarkStart w:id="2722" w:name="_Toc61117122"/>
      <w:bookmarkStart w:id="2723" w:name="_Toc67080974"/>
      <w:bookmarkStart w:id="2724" w:name="_Toc68770326"/>
      <w:bookmarkStart w:id="2725" w:name="_Toc74755389"/>
      <w:bookmarkStart w:id="2726" w:name="_Toc76506313"/>
      <w:bookmarkStart w:id="2727" w:name="_Toc83113232"/>
      <w:bookmarkStart w:id="2728" w:name="_Toc89876435"/>
      <w:bookmarkStart w:id="2729" w:name="_Toc98711335"/>
      <w:bookmarkStart w:id="2730" w:name="_Toc145097202"/>
      <w:bookmarkStart w:id="2731" w:name="_Toc161848452"/>
      <w:r w:rsidRPr="00B20AE8">
        <w:rPr>
          <w:lang w:eastAsia="sv-SE"/>
        </w:rPr>
        <w:t>6.6.2.3</w:t>
      </w:r>
      <w:r w:rsidRPr="00B20AE8">
        <w:rPr>
          <w:lang w:eastAsia="sv-SE"/>
        </w:rPr>
        <w:tab/>
        <w:t>Test purpose</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0D2159C1" w14:textId="77777777" w:rsidR="00C33A48" w:rsidRPr="00B20AE8" w:rsidRDefault="00C33A48" w:rsidP="0039402F">
      <w:r w:rsidRPr="00B20AE8">
        <w:rPr>
          <w:rFonts w:eastAsia="MS P??"/>
        </w:rPr>
        <w:t>The test purpose is</w:t>
      </w:r>
      <w:r w:rsidRPr="00B20AE8">
        <w:t xml:space="preserve"> to verify that OTA frequency error is within the limit specified by the minimum requirement.</w:t>
      </w:r>
    </w:p>
    <w:p w14:paraId="537CEFDE" w14:textId="77777777" w:rsidR="00C33A48" w:rsidRPr="00B20AE8" w:rsidRDefault="00C33A48" w:rsidP="00C33A48">
      <w:pPr>
        <w:pStyle w:val="Heading4"/>
        <w:rPr>
          <w:lang w:eastAsia="sv-SE"/>
        </w:rPr>
      </w:pPr>
      <w:bookmarkStart w:id="2732" w:name="_Toc21123010"/>
      <w:bookmarkStart w:id="2733" w:name="_Toc45907203"/>
      <w:bookmarkStart w:id="2734" w:name="_Toc53181307"/>
      <w:bookmarkStart w:id="2735" w:name="_Toc61117123"/>
      <w:bookmarkStart w:id="2736" w:name="_Toc67080975"/>
      <w:bookmarkStart w:id="2737" w:name="_Toc68770327"/>
      <w:bookmarkStart w:id="2738" w:name="_Toc74755390"/>
      <w:bookmarkStart w:id="2739" w:name="_Toc76506314"/>
      <w:bookmarkStart w:id="2740" w:name="_Toc83113233"/>
      <w:bookmarkStart w:id="2741" w:name="_Toc89876436"/>
      <w:bookmarkStart w:id="2742" w:name="_Toc98711336"/>
      <w:bookmarkStart w:id="2743" w:name="_Toc145097203"/>
      <w:bookmarkStart w:id="2744" w:name="_Toc161848453"/>
      <w:r w:rsidRPr="00B20AE8">
        <w:rPr>
          <w:lang w:eastAsia="sv-SE"/>
        </w:rPr>
        <w:t>6.</w:t>
      </w:r>
      <w:r w:rsidRPr="00B20AE8">
        <w:rPr>
          <w:lang w:eastAsia="zh-CN"/>
        </w:rPr>
        <w:t>6.2.</w:t>
      </w:r>
      <w:r w:rsidRPr="00B20AE8">
        <w:rPr>
          <w:lang w:eastAsia="sv-SE"/>
        </w:rPr>
        <w:t>4</w:t>
      </w:r>
      <w:r w:rsidRPr="00B20AE8">
        <w:rPr>
          <w:lang w:eastAsia="sv-SE"/>
        </w:rPr>
        <w:tab/>
        <w:t>Method of test</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7B0AFEAC" w14:textId="1C8375D2" w:rsidR="00C33A48" w:rsidRPr="00B20AE8" w:rsidRDefault="00C33A48" w:rsidP="0039402F">
      <w:r w:rsidRPr="00B20AE8">
        <w:t xml:space="preserve">Requirement is tested together with OTA modulation quality test, as described in </w:t>
      </w:r>
      <w:r w:rsidR="003D3C64">
        <w:t>clause </w:t>
      </w:r>
      <w:r w:rsidR="003D3C64" w:rsidRPr="00B20AE8">
        <w:t>6</w:t>
      </w:r>
      <w:r w:rsidRPr="00B20AE8">
        <w:t>.6.4.</w:t>
      </w:r>
    </w:p>
    <w:p w14:paraId="6FD90351" w14:textId="77777777" w:rsidR="00C33A48" w:rsidRPr="00B20AE8" w:rsidRDefault="00C33A48" w:rsidP="0039402F">
      <w:r w:rsidRPr="00B20AE8">
        <w:t>NOTE:</w:t>
      </w:r>
      <w:r w:rsidRPr="00B20AE8">
        <w:tab/>
        <w:t>Measurement only in the OTA coverage range reference direction (see table 4.10-1, D</w:t>
      </w:r>
      <w:r w:rsidR="00934F2D" w:rsidRPr="00B20AE8">
        <w:t>11.4</w:t>
      </w:r>
      <w:r w:rsidRPr="00B20AE8">
        <w:t>) is enough for OTA frequency error measurement.</w:t>
      </w:r>
    </w:p>
    <w:p w14:paraId="73613DEC" w14:textId="77777777" w:rsidR="00C33A48" w:rsidRPr="00B20AE8" w:rsidRDefault="00C33A48" w:rsidP="00C33A48">
      <w:pPr>
        <w:pStyle w:val="Heading4"/>
        <w:rPr>
          <w:lang w:eastAsia="sv-SE"/>
        </w:rPr>
      </w:pPr>
      <w:bookmarkStart w:id="2745" w:name="_Toc21123011"/>
      <w:bookmarkStart w:id="2746" w:name="_Toc45907204"/>
      <w:bookmarkStart w:id="2747" w:name="_Toc53181308"/>
      <w:bookmarkStart w:id="2748" w:name="_Toc61117124"/>
      <w:bookmarkStart w:id="2749" w:name="_Toc67080976"/>
      <w:bookmarkStart w:id="2750" w:name="_Toc68770328"/>
      <w:bookmarkStart w:id="2751" w:name="_Toc74755391"/>
      <w:bookmarkStart w:id="2752" w:name="_Toc76506315"/>
      <w:bookmarkStart w:id="2753" w:name="_Toc83113234"/>
      <w:bookmarkStart w:id="2754" w:name="_Toc89876437"/>
      <w:bookmarkStart w:id="2755" w:name="_Toc98711337"/>
      <w:bookmarkStart w:id="2756" w:name="_Toc145097204"/>
      <w:bookmarkStart w:id="2757" w:name="_Toc161848454"/>
      <w:r w:rsidRPr="00B20AE8">
        <w:rPr>
          <w:lang w:eastAsia="sv-SE"/>
        </w:rPr>
        <w:t>6.</w:t>
      </w:r>
      <w:r w:rsidRPr="00B20AE8">
        <w:rPr>
          <w:lang w:eastAsia="zh-CN"/>
        </w:rPr>
        <w:t>6.2.</w:t>
      </w:r>
      <w:r w:rsidRPr="00B20AE8">
        <w:rPr>
          <w:lang w:eastAsia="sv-SE"/>
        </w:rPr>
        <w:t>5</w:t>
      </w:r>
      <w:r w:rsidRPr="00B20AE8">
        <w:rPr>
          <w:lang w:eastAsia="sv-SE"/>
        </w:rPr>
        <w:tab/>
        <w:t>Test Requirement</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74917E8B" w14:textId="77777777" w:rsidR="00C33A48" w:rsidRPr="00B20AE8" w:rsidRDefault="00C33A48" w:rsidP="00C33A48">
      <w:pPr>
        <w:pStyle w:val="Heading5"/>
      </w:pPr>
      <w:bookmarkStart w:id="2758" w:name="_Toc21123012"/>
      <w:bookmarkStart w:id="2759" w:name="_Toc45907205"/>
      <w:bookmarkStart w:id="2760" w:name="_Toc53181309"/>
      <w:bookmarkStart w:id="2761" w:name="_Toc61117125"/>
      <w:bookmarkStart w:id="2762" w:name="_Toc67080977"/>
      <w:bookmarkStart w:id="2763" w:name="_Toc68770329"/>
      <w:bookmarkStart w:id="2764" w:name="_Toc74755392"/>
      <w:bookmarkStart w:id="2765" w:name="_Toc76506316"/>
      <w:bookmarkStart w:id="2766" w:name="_Toc83113235"/>
      <w:bookmarkStart w:id="2767" w:name="_Toc89876438"/>
      <w:bookmarkStart w:id="2768" w:name="_Toc98711338"/>
      <w:bookmarkStart w:id="2769" w:name="_Toc145097205"/>
      <w:bookmarkStart w:id="2770" w:name="_Toc161848455"/>
      <w:r w:rsidRPr="00B20AE8">
        <w:t>6.6.2.5.1</w:t>
      </w:r>
      <w:r w:rsidRPr="00B20AE8">
        <w:tab/>
        <w:t>UTRA FDD test requirement</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0CB0856C" w14:textId="77777777" w:rsidR="00C33A48" w:rsidRPr="00B20AE8" w:rsidRDefault="00C33A48" w:rsidP="0039402F">
      <w:r w:rsidRPr="00B20AE8">
        <w:t xml:space="preserve">The OTA frequency error for every measured slot shall </w:t>
      </w:r>
      <w:r w:rsidRPr="00B20AE8">
        <w:rPr>
          <w:rFonts w:eastAsia="ºÞ¼¯¸"/>
        </w:rPr>
        <w:t>be between the minimum and maximum value specified in table 6.6.2.5.1-1</w:t>
      </w:r>
      <w:r w:rsidRPr="00B20AE8">
        <w:t>.</w:t>
      </w:r>
    </w:p>
    <w:p w14:paraId="6AFB3B80" w14:textId="77777777" w:rsidR="00C33A48" w:rsidRPr="00B20AE8" w:rsidRDefault="00C33A48" w:rsidP="0039402F">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2B83C2FC" w14:textId="77777777" w:rsidTr="006A2BF1">
        <w:trPr>
          <w:cantSplit/>
          <w:jc w:val="center"/>
        </w:trPr>
        <w:tc>
          <w:tcPr>
            <w:tcW w:w="2518" w:type="dxa"/>
          </w:tcPr>
          <w:p w14:paraId="43269157" w14:textId="77777777" w:rsidR="00C33A48" w:rsidRPr="00B20AE8" w:rsidRDefault="00C33A48" w:rsidP="0039402F">
            <w:pPr>
              <w:pStyle w:val="TAH"/>
            </w:pPr>
            <w:r w:rsidRPr="00B20AE8">
              <w:t>BS class</w:t>
            </w:r>
          </w:p>
        </w:tc>
        <w:tc>
          <w:tcPr>
            <w:tcW w:w="2091" w:type="dxa"/>
          </w:tcPr>
          <w:p w14:paraId="39A2898D" w14:textId="77777777" w:rsidR="00C33A48" w:rsidRPr="00B20AE8" w:rsidRDefault="00C33A48" w:rsidP="0039402F">
            <w:pPr>
              <w:pStyle w:val="TAH"/>
            </w:pPr>
            <w:r w:rsidRPr="00B20AE8">
              <w:t>Accuracy</w:t>
            </w:r>
          </w:p>
        </w:tc>
      </w:tr>
      <w:tr w:rsidR="004F339F" w:rsidRPr="00B20AE8" w14:paraId="2B9CB3D2" w14:textId="77777777" w:rsidTr="006A2BF1">
        <w:trPr>
          <w:cantSplit/>
          <w:jc w:val="center"/>
        </w:trPr>
        <w:tc>
          <w:tcPr>
            <w:tcW w:w="2518" w:type="dxa"/>
          </w:tcPr>
          <w:p w14:paraId="78DC1270" w14:textId="77777777" w:rsidR="00C33A48" w:rsidRPr="00B20AE8" w:rsidRDefault="00C33A48" w:rsidP="0039402F">
            <w:pPr>
              <w:pStyle w:val="TAC"/>
            </w:pPr>
            <w:r w:rsidRPr="00B20AE8">
              <w:t>Wide Area BS</w:t>
            </w:r>
          </w:p>
        </w:tc>
        <w:tc>
          <w:tcPr>
            <w:tcW w:w="2091" w:type="dxa"/>
          </w:tcPr>
          <w:p w14:paraId="2DBC4B2C" w14:textId="77777777" w:rsidR="00C33A48" w:rsidRPr="00B20AE8" w:rsidRDefault="00C33A48" w:rsidP="0039402F">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0370FD5" w14:textId="77777777" w:rsidTr="006A2BF1">
        <w:trPr>
          <w:cantSplit/>
          <w:jc w:val="center"/>
        </w:trPr>
        <w:tc>
          <w:tcPr>
            <w:tcW w:w="2518" w:type="dxa"/>
          </w:tcPr>
          <w:p w14:paraId="35AB5B27" w14:textId="77777777" w:rsidR="00C33A48" w:rsidRPr="00B20AE8" w:rsidRDefault="00C33A48" w:rsidP="0039402F">
            <w:pPr>
              <w:pStyle w:val="TAC"/>
              <w:rPr>
                <w:lang w:eastAsia="zh-CN"/>
              </w:rPr>
            </w:pPr>
            <w:r w:rsidRPr="00B20AE8">
              <w:t>Medium Range BS</w:t>
            </w:r>
          </w:p>
        </w:tc>
        <w:tc>
          <w:tcPr>
            <w:tcW w:w="2091" w:type="dxa"/>
          </w:tcPr>
          <w:p w14:paraId="09D4B52C" w14:textId="77777777" w:rsidR="00C33A48" w:rsidRPr="00B20AE8" w:rsidRDefault="00C33A48" w:rsidP="0039402F">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7AA8C307" w14:textId="77777777" w:rsidTr="006A2BF1">
        <w:trPr>
          <w:cantSplit/>
          <w:jc w:val="center"/>
        </w:trPr>
        <w:tc>
          <w:tcPr>
            <w:tcW w:w="2518" w:type="dxa"/>
          </w:tcPr>
          <w:p w14:paraId="1B6736B9" w14:textId="77777777" w:rsidR="00C33A48" w:rsidRPr="00B20AE8" w:rsidRDefault="00C33A48" w:rsidP="0039402F">
            <w:pPr>
              <w:pStyle w:val="TAC"/>
              <w:rPr>
                <w:lang w:eastAsia="zh-CN"/>
              </w:rPr>
            </w:pPr>
            <w:r w:rsidRPr="00B20AE8">
              <w:rPr>
                <w:lang w:eastAsia="zh-CN"/>
              </w:rPr>
              <w:t>Local Area BS</w:t>
            </w:r>
          </w:p>
        </w:tc>
        <w:tc>
          <w:tcPr>
            <w:tcW w:w="2091" w:type="dxa"/>
          </w:tcPr>
          <w:p w14:paraId="61AB109A" w14:textId="77777777" w:rsidR="00C33A48" w:rsidRPr="00B20AE8" w:rsidRDefault="00C33A48" w:rsidP="0039402F">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374ED0A4" w14:textId="77777777" w:rsidR="00C33A48" w:rsidRPr="00B20AE8" w:rsidRDefault="00C33A48" w:rsidP="0039402F"/>
    <w:p w14:paraId="65A6E909" w14:textId="064100E2"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F46E6B8" w14:textId="77777777" w:rsidR="00C33A48" w:rsidRPr="00B20AE8" w:rsidRDefault="00C33A48" w:rsidP="00C33A48">
      <w:pPr>
        <w:pStyle w:val="Heading5"/>
      </w:pPr>
      <w:bookmarkStart w:id="2771" w:name="_Toc21123013"/>
      <w:bookmarkStart w:id="2772" w:name="_Toc45907206"/>
      <w:bookmarkStart w:id="2773" w:name="_Toc53181310"/>
      <w:bookmarkStart w:id="2774" w:name="_Toc61117126"/>
      <w:bookmarkStart w:id="2775" w:name="_Toc67080978"/>
      <w:bookmarkStart w:id="2776" w:name="_Toc68770330"/>
      <w:bookmarkStart w:id="2777" w:name="_Toc74755393"/>
      <w:bookmarkStart w:id="2778" w:name="_Toc76506317"/>
      <w:bookmarkStart w:id="2779" w:name="_Toc83113236"/>
      <w:bookmarkStart w:id="2780" w:name="_Toc89876439"/>
      <w:bookmarkStart w:id="2781" w:name="_Toc98711339"/>
      <w:bookmarkStart w:id="2782" w:name="_Toc145097206"/>
      <w:bookmarkStart w:id="2783" w:name="_Toc161848456"/>
      <w:r w:rsidRPr="00B20AE8">
        <w:t>6.6.2.5.2</w:t>
      </w:r>
      <w:r w:rsidRPr="00B20AE8">
        <w:tab/>
        <w:t xml:space="preserve">E-UTRA </w:t>
      </w:r>
      <w:r w:rsidR="006D2006" w:rsidRPr="00B20AE8">
        <w:t xml:space="preserve">and NR </w:t>
      </w:r>
      <w:r w:rsidRPr="00B20AE8">
        <w:t>test requirement</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6E0E029F" w14:textId="77777777" w:rsidR="00C33A48" w:rsidRPr="00B20AE8" w:rsidRDefault="00C33A48" w:rsidP="0039402F">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6507D3">
        <w:t xml:space="preserve">observed over a period of </w:t>
      </w:r>
      <w:r w:rsidRPr="00B20AE8">
        <w:t>one subframe (1 ms)</w:t>
      </w:r>
      <w:r w:rsidRPr="006507D3">
        <w:t>.</w:t>
      </w:r>
    </w:p>
    <w:p w14:paraId="2A878F8A" w14:textId="77777777" w:rsidR="00C33A48" w:rsidRPr="00B20AE8" w:rsidRDefault="00C33A48" w:rsidP="0039402F">
      <w:pPr>
        <w:pStyle w:val="TH"/>
      </w:pPr>
      <w:r w:rsidRPr="00B20AE8">
        <w:t xml:space="preserve">Table 6.6.2.5.2-1: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6D938DAE" w14:textId="77777777" w:rsidTr="006A2BF1">
        <w:trPr>
          <w:cantSplit/>
          <w:jc w:val="center"/>
        </w:trPr>
        <w:tc>
          <w:tcPr>
            <w:tcW w:w="2518" w:type="dxa"/>
          </w:tcPr>
          <w:p w14:paraId="2D9A6BB0" w14:textId="77777777" w:rsidR="00C33A48" w:rsidRPr="00B20AE8" w:rsidRDefault="00C33A48" w:rsidP="0039402F">
            <w:pPr>
              <w:pStyle w:val="TAH"/>
            </w:pPr>
            <w:r w:rsidRPr="00B20AE8">
              <w:t>BS class</w:t>
            </w:r>
          </w:p>
        </w:tc>
        <w:tc>
          <w:tcPr>
            <w:tcW w:w="2091" w:type="dxa"/>
          </w:tcPr>
          <w:p w14:paraId="18220E84" w14:textId="77777777" w:rsidR="00C33A48" w:rsidRPr="00B20AE8" w:rsidRDefault="00C33A48" w:rsidP="0039402F">
            <w:pPr>
              <w:pStyle w:val="TAH"/>
            </w:pPr>
            <w:r w:rsidRPr="00B20AE8">
              <w:t>Accuracy</w:t>
            </w:r>
          </w:p>
        </w:tc>
      </w:tr>
      <w:tr w:rsidR="004F339F" w:rsidRPr="00B20AE8" w14:paraId="246F589D" w14:textId="77777777" w:rsidTr="006A2BF1">
        <w:trPr>
          <w:cantSplit/>
          <w:jc w:val="center"/>
        </w:trPr>
        <w:tc>
          <w:tcPr>
            <w:tcW w:w="2518" w:type="dxa"/>
          </w:tcPr>
          <w:p w14:paraId="50AF4119" w14:textId="77777777" w:rsidR="00C33A48" w:rsidRPr="00B20AE8" w:rsidRDefault="00C33A48" w:rsidP="0039402F">
            <w:pPr>
              <w:pStyle w:val="TAC"/>
            </w:pPr>
            <w:r w:rsidRPr="00B20AE8">
              <w:t>Wide Area BS</w:t>
            </w:r>
          </w:p>
        </w:tc>
        <w:tc>
          <w:tcPr>
            <w:tcW w:w="2091" w:type="dxa"/>
          </w:tcPr>
          <w:p w14:paraId="6E6143B5" w14:textId="77777777" w:rsidR="00C33A48" w:rsidRPr="00B20AE8" w:rsidRDefault="00C33A48" w:rsidP="0039402F">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E0AE80C" w14:textId="77777777" w:rsidTr="006A2BF1">
        <w:trPr>
          <w:cantSplit/>
          <w:jc w:val="center"/>
        </w:trPr>
        <w:tc>
          <w:tcPr>
            <w:tcW w:w="2518" w:type="dxa"/>
          </w:tcPr>
          <w:p w14:paraId="5EA73B33" w14:textId="77777777" w:rsidR="00C33A48" w:rsidRPr="00B20AE8" w:rsidRDefault="00C33A48" w:rsidP="0039402F">
            <w:pPr>
              <w:pStyle w:val="TAC"/>
              <w:rPr>
                <w:lang w:eastAsia="zh-CN"/>
              </w:rPr>
            </w:pPr>
            <w:r w:rsidRPr="00B20AE8">
              <w:t>Medium Range BS</w:t>
            </w:r>
          </w:p>
        </w:tc>
        <w:tc>
          <w:tcPr>
            <w:tcW w:w="2091" w:type="dxa"/>
          </w:tcPr>
          <w:p w14:paraId="50970E42" w14:textId="77777777" w:rsidR="00C33A48" w:rsidRPr="00B20AE8" w:rsidRDefault="00C33A48" w:rsidP="0039402F">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2D9E3D6E" w14:textId="77777777" w:rsidTr="006A2BF1">
        <w:trPr>
          <w:cantSplit/>
          <w:jc w:val="center"/>
        </w:trPr>
        <w:tc>
          <w:tcPr>
            <w:tcW w:w="2518" w:type="dxa"/>
          </w:tcPr>
          <w:p w14:paraId="1374E7AF" w14:textId="77777777" w:rsidR="00C33A48" w:rsidRPr="00B20AE8" w:rsidRDefault="00C33A48" w:rsidP="0039402F">
            <w:pPr>
              <w:pStyle w:val="TAC"/>
              <w:rPr>
                <w:lang w:eastAsia="zh-CN"/>
              </w:rPr>
            </w:pPr>
            <w:r w:rsidRPr="00B20AE8">
              <w:rPr>
                <w:lang w:eastAsia="zh-CN"/>
              </w:rPr>
              <w:t>Local Area BS</w:t>
            </w:r>
          </w:p>
        </w:tc>
        <w:tc>
          <w:tcPr>
            <w:tcW w:w="2091" w:type="dxa"/>
          </w:tcPr>
          <w:p w14:paraId="06E8D774" w14:textId="77777777" w:rsidR="00C33A48" w:rsidRPr="00B20AE8" w:rsidRDefault="00C33A48" w:rsidP="0039402F">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2AA778F5" w14:textId="77777777" w:rsidR="00C33A48" w:rsidRPr="00B20AE8" w:rsidRDefault="00C33A48" w:rsidP="0039402F">
      <w:pPr>
        <w:rPr>
          <w:lang w:eastAsia="zh-CN"/>
        </w:rPr>
      </w:pPr>
    </w:p>
    <w:p w14:paraId="75D81A3B" w14:textId="31B6FEB0"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E73315B" w14:textId="77777777" w:rsidR="00C33A48" w:rsidRPr="00B20AE8" w:rsidRDefault="00C33A48" w:rsidP="00C33A48">
      <w:pPr>
        <w:pStyle w:val="Heading3"/>
      </w:pPr>
      <w:bookmarkStart w:id="2784" w:name="_Toc21123014"/>
      <w:bookmarkStart w:id="2785" w:name="_Toc45907207"/>
      <w:bookmarkStart w:id="2786" w:name="_Toc53181311"/>
      <w:bookmarkStart w:id="2787" w:name="_Toc61117127"/>
      <w:bookmarkStart w:id="2788" w:name="_Toc67080979"/>
      <w:bookmarkStart w:id="2789" w:name="_Toc68770331"/>
      <w:bookmarkStart w:id="2790" w:name="_Toc74755394"/>
      <w:bookmarkStart w:id="2791" w:name="_Toc76506318"/>
      <w:bookmarkStart w:id="2792" w:name="_Toc83113237"/>
      <w:bookmarkStart w:id="2793" w:name="_Toc89876440"/>
      <w:bookmarkStart w:id="2794" w:name="_Toc98711340"/>
      <w:bookmarkStart w:id="2795" w:name="_Toc145097207"/>
      <w:bookmarkStart w:id="2796" w:name="_Toc161848457"/>
      <w:r w:rsidRPr="00B20AE8">
        <w:t>6.6.3</w:t>
      </w:r>
      <w:r w:rsidRPr="00B20AE8">
        <w:tab/>
        <w:t>OTA Time alignment error</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24396DDD" w14:textId="77777777" w:rsidR="00C33A48" w:rsidRPr="00B20AE8" w:rsidRDefault="00C33A48" w:rsidP="00C33A48">
      <w:pPr>
        <w:pStyle w:val="Heading4"/>
        <w:rPr>
          <w:lang w:eastAsia="sv-SE"/>
        </w:rPr>
      </w:pPr>
      <w:bookmarkStart w:id="2797" w:name="_Toc21123015"/>
      <w:bookmarkStart w:id="2798" w:name="_Toc45907208"/>
      <w:bookmarkStart w:id="2799" w:name="_Toc53181312"/>
      <w:bookmarkStart w:id="2800" w:name="_Toc61117128"/>
      <w:bookmarkStart w:id="2801" w:name="_Toc67080980"/>
      <w:bookmarkStart w:id="2802" w:name="_Toc68770332"/>
      <w:bookmarkStart w:id="2803" w:name="_Toc74755395"/>
      <w:bookmarkStart w:id="2804" w:name="_Toc76506319"/>
      <w:bookmarkStart w:id="2805" w:name="_Toc83113238"/>
      <w:bookmarkStart w:id="2806" w:name="_Toc89876441"/>
      <w:bookmarkStart w:id="2807" w:name="_Toc98711341"/>
      <w:bookmarkStart w:id="2808" w:name="_Toc145097208"/>
      <w:bookmarkStart w:id="2809" w:name="_Toc161848458"/>
      <w:r w:rsidRPr="00B20AE8">
        <w:rPr>
          <w:lang w:eastAsia="sv-SE"/>
        </w:rPr>
        <w:t>6.6.3.1</w:t>
      </w:r>
      <w:r w:rsidRPr="00B20AE8">
        <w:rPr>
          <w:lang w:eastAsia="sv-SE"/>
        </w:rPr>
        <w:tab/>
        <w:t>Definition and applicability</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4A38903A" w14:textId="77777777" w:rsidR="00C33A48" w:rsidRPr="00B20AE8" w:rsidRDefault="00C33A48" w:rsidP="0039402F">
      <w:r w:rsidRPr="00B20AE8">
        <w:t>This requirement applies to frame timing in:</w:t>
      </w:r>
    </w:p>
    <w:p w14:paraId="7701CBD9" w14:textId="77777777" w:rsidR="00C33A48" w:rsidRPr="00B20AE8" w:rsidRDefault="00C33A48" w:rsidP="0039402F">
      <w:pPr>
        <w:pStyle w:val="B1"/>
      </w:pPr>
      <w:r w:rsidRPr="00B20AE8">
        <w:t>-</w:t>
      </w:r>
      <w:r w:rsidRPr="00B20AE8">
        <w:tab/>
        <w:t>UTRA single/multi-carrier transmissions and their combinations with MIMO or TX diversity.</w:t>
      </w:r>
    </w:p>
    <w:p w14:paraId="1AF62850" w14:textId="77777777" w:rsidR="00C33A48" w:rsidRPr="00B20AE8" w:rsidRDefault="00C33A48" w:rsidP="0039402F">
      <w:pPr>
        <w:pStyle w:val="B1"/>
      </w:pPr>
      <w:r w:rsidRPr="00B20AE8">
        <w:t>-</w:t>
      </w:r>
      <w:r w:rsidRPr="00B20AE8">
        <w:tab/>
        <w:t xml:space="preserve">E-UTRA </w:t>
      </w:r>
      <w:r w:rsidR="006D2006" w:rsidRPr="00B20AE8">
        <w:t xml:space="preserve">and/or NR </w:t>
      </w:r>
      <w:r w:rsidRPr="00B20AE8">
        <w:t>single/multi-carrier transmissions and their combinations with MIMO or TX diversity.</w:t>
      </w:r>
    </w:p>
    <w:p w14:paraId="70754EDD" w14:textId="77777777" w:rsidR="00C33A48" w:rsidRPr="00B20AE8" w:rsidRDefault="00C33A48" w:rsidP="0039402F">
      <w:pPr>
        <w:pStyle w:val="B1"/>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14:paraId="5F5F7144" w14:textId="77777777" w:rsidR="00C33A48" w:rsidRPr="00B20AE8" w:rsidRDefault="00073AC5" w:rsidP="0039402F">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14:paraId="6B8916A4" w14:textId="77777777" w:rsidR="00C33A48" w:rsidRPr="00B20AE8" w:rsidRDefault="00C33A48" w:rsidP="0039402F">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053682B9" w14:textId="77777777" w:rsidR="00C33A48" w:rsidRPr="00B20AE8" w:rsidRDefault="00C33A48" w:rsidP="00C33A48">
      <w:pPr>
        <w:pStyle w:val="Heading4"/>
        <w:rPr>
          <w:lang w:eastAsia="sv-SE"/>
        </w:rPr>
      </w:pPr>
      <w:bookmarkStart w:id="2810" w:name="_Toc21123016"/>
      <w:bookmarkStart w:id="2811" w:name="_Toc45907209"/>
      <w:bookmarkStart w:id="2812" w:name="_Toc53181313"/>
      <w:bookmarkStart w:id="2813" w:name="_Toc61117129"/>
      <w:bookmarkStart w:id="2814" w:name="_Toc67080981"/>
      <w:bookmarkStart w:id="2815" w:name="_Toc68770333"/>
      <w:bookmarkStart w:id="2816" w:name="_Toc74755396"/>
      <w:bookmarkStart w:id="2817" w:name="_Toc76506320"/>
      <w:bookmarkStart w:id="2818" w:name="_Toc83113239"/>
      <w:bookmarkStart w:id="2819" w:name="_Toc89876442"/>
      <w:bookmarkStart w:id="2820" w:name="_Toc98711342"/>
      <w:bookmarkStart w:id="2821" w:name="_Toc145097209"/>
      <w:bookmarkStart w:id="2822" w:name="_Toc161848459"/>
      <w:r w:rsidRPr="00B20AE8">
        <w:rPr>
          <w:lang w:eastAsia="sv-SE"/>
        </w:rPr>
        <w:t>6.6.3.2</w:t>
      </w:r>
      <w:r w:rsidRPr="00B20AE8">
        <w:rPr>
          <w:lang w:eastAsia="sv-SE"/>
        </w:rPr>
        <w:tab/>
        <w:t>Minimum Requirement</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1741B17A" w14:textId="3E139A65"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.6.3.2.</w:t>
      </w:r>
    </w:p>
    <w:p w14:paraId="4E42469F" w14:textId="5093FC82"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.6.3.3.</w:t>
      </w:r>
    </w:p>
    <w:p w14:paraId="5F9C2F88" w14:textId="59B10FE4"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the minimum requirement is</w:t>
      </w:r>
      <w:r w:rsidR="005E0F6D"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.6.3.4.</w:t>
      </w:r>
    </w:p>
    <w:p w14:paraId="05D85238" w14:textId="77777777" w:rsidR="00C33A48" w:rsidRPr="00B20AE8" w:rsidRDefault="00C33A48" w:rsidP="00C33A48">
      <w:pPr>
        <w:pStyle w:val="Heading4"/>
        <w:rPr>
          <w:lang w:eastAsia="sv-SE"/>
        </w:rPr>
      </w:pPr>
      <w:bookmarkStart w:id="2823" w:name="_Toc21123017"/>
      <w:bookmarkStart w:id="2824" w:name="_Toc45907210"/>
      <w:bookmarkStart w:id="2825" w:name="_Toc53181314"/>
      <w:bookmarkStart w:id="2826" w:name="_Toc61117130"/>
      <w:bookmarkStart w:id="2827" w:name="_Toc67080982"/>
      <w:bookmarkStart w:id="2828" w:name="_Toc68770334"/>
      <w:bookmarkStart w:id="2829" w:name="_Toc74755397"/>
      <w:bookmarkStart w:id="2830" w:name="_Toc76506321"/>
      <w:bookmarkStart w:id="2831" w:name="_Toc83113240"/>
      <w:bookmarkStart w:id="2832" w:name="_Toc89876443"/>
      <w:bookmarkStart w:id="2833" w:name="_Toc98711343"/>
      <w:bookmarkStart w:id="2834" w:name="_Toc145097210"/>
      <w:bookmarkStart w:id="2835" w:name="_Toc161848460"/>
      <w:r w:rsidRPr="00B20AE8">
        <w:rPr>
          <w:lang w:eastAsia="sv-SE"/>
        </w:rPr>
        <w:t>6.6.3.3</w:t>
      </w:r>
      <w:r w:rsidRPr="00B20AE8">
        <w:rPr>
          <w:lang w:eastAsia="sv-SE"/>
        </w:rPr>
        <w:tab/>
        <w:t>Test purpose</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56D6F1B4" w14:textId="77777777" w:rsidR="00C33A48" w:rsidRPr="00B20AE8" w:rsidRDefault="00C33A48" w:rsidP="0039402F">
      <w:r w:rsidRPr="00B20AE8">
        <w:rPr>
          <w:rFonts w:eastAsia="MS P??"/>
        </w:rPr>
        <w:t>The test purpose is</w:t>
      </w:r>
      <w:r w:rsidRPr="00B20AE8">
        <w:t xml:space="preserve"> to verify that the OTA time alignment error is within the limit specified by the minimum requirement.</w:t>
      </w:r>
    </w:p>
    <w:p w14:paraId="0F036B8C" w14:textId="77777777" w:rsidR="00C33A48" w:rsidRPr="00B20AE8" w:rsidRDefault="00C33A48" w:rsidP="00C33A48">
      <w:pPr>
        <w:pStyle w:val="Heading4"/>
        <w:rPr>
          <w:lang w:eastAsia="sv-SE"/>
        </w:rPr>
      </w:pPr>
      <w:bookmarkStart w:id="2836" w:name="_Toc21123018"/>
      <w:bookmarkStart w:id="2837" w:name="_Toc45907211"/>
      <w:bookmarkStart w:id="2838" w:name="_Toc53181315"/>
      <w:bookmarkStart w:id="2839" w:name="_Toc61117131"/>
      <w:bookmarkStart w:id="2840" w:name="_Toc67080983"/>
      <w:bookmarkStart w:id="2841" w:name="_Toc68770335"/>
      <w:bookmarkStart w:id="2842" w:name="_Toc74755398"/>
      <w:bookmarkStart w:id="2843" w:name="_Toc76506322"/>
      <w:bookmarkStart w:id="2844" w:name="_Toc83113241"/>
      <w:bookmarkStart w:id="2845" w:name="_Toc89876444"/>
      <w:bookmarkStart w:id="2846" w:name="_Toc98711344"/>
      <w:bookmarkStart w:id="2847" w:name="_Toc145097211"/>
      <w:bookmarkStart w:id="2848" w:name="_Toc161848461"/>
      <w:r w:rsidRPr="00B20AE8">
        <w:rPr>
          <w:lang w:eastAsia="sv-SE"/>
        </w:rPr>
        <w:t>6.</w:t>
      </w:r>
      <w:r w:rsidRPr="00B20AE8">
        <w:rPr>
          <w:lang w:eastAsia="zh-CN"/>
        </w:rPr>
        <w:t>6.3.</w:t>
      </w:r>
      <w:r w:rsidRPr="00B20AE8">
        <w:rPr>
          <w:lang w:eastAsia="sv-SE"/>
        </w:rPr>
        <w:t>4</w:t>
      </w:r>
      <w:r w:rsidRPr="00B20AE8">
        <w:rPr>
          <w:lang w:eastAsia="sv-SE"/>
        </w:rPr>
        <w:tab/>
        <w:t>Method of test</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11419595" w14:textId="77777777" w:rsidR="00C33A48" w:rsidRPr="00B20AE8" w:rsidRDefault="00C33A48" w:rsidP="00C33A48">
      <w:pPr>
        <w:pStyle w:val="Heading5"/>
        <w:rPr>
          <w:lang w:eastAsia="sv-SE"/>
        </w:rPr>
      </w:pPr>
      <w:bookmarkStart w:id="2849" w:name="_Toc21123019"/>
      <w:bookmarkStart w:id="2850" w:name="_Toc45907212"/>
      <w:bookmarkStart w:id="2851" w:name="_Toc53181316"/>
      <w:bookmarkStart w:id="2852" w:name="_Toc61117132"/>
      <w:bookmarkStart w:id="2853" w:name="_Toc67080984"/>
      <w:bookmarkStart w:id="2854" w:name="_Toc68770336"/>
      <w:bookmarkStart w:id="2855" w:name="_Toc74755399"/>
      <w:bookmarkStart w:id="2856" w:name="_Toc76506323"/>
      <w:bookmarkStart w:id="2857" w:name="_Toc83113242"/>
      <w:bookmarkStart w:id="2858" w:name="_Toc89876445"/>
      <w:bookmarkStart w:id="2859" w:name="_Toc98711345"/>
      <w:bookmarkStart w:id="2860" w:name="_Toc145097212"/>
      <w:bookmarkStart w:id="2861" w:name="_Toc161848462"/>
      <w:r w:rsidRPr="00B20AE8">
        <w:rPr>
          <w:lang w:eastAsia="sv-SE"/>
        </w:rPr>
        <w:t>6.6.3.4.1</w:t>
      </w:r>
      <w:r w:rsidRPr="00B20AE8">
        <w:rPr>
          <w:lang w:eastAsia="sv-SE"/>
        </w:rPr>
        <w:tab/>
        <w:t>Initial conditions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1C141FB1" w14:textId="77777777" w:rsidR="00C33A48" w:rsidRPr="00B20AE8" w:rsidRDefault="00C33A48" w:rsidP="00F437E4">
      <w:pPr>
        <w:pStyle w:val="H6"/>
      </w:pPr>
      <w:bookmarkStart w:id="2862" w:name="_Toc21123020"/>
      <w:bookmarkStart w:id="2863" w:name="_Toc45907213"/>
      <w:bookmarkStart w:id="2864" w:name="_Toc53181317"/>
      <w:r w:rsidRPr="00B20AE8">
        <w:t>6.6.3.4.1.1</w:t>
      </w:r>
      <w:r w:rsidRPr="00B20AE8">
        <w:tab/>
        <w:t>General test conditions</w:t>
      </w:r>
      <w:bookmarkEnd w:id="2862"/>
      <w:bookmarkEnd w:id="2863"/>
      <w:bookmarkEnd w:id="2864"/>
    </w:p>
    <w:p w14:paraId="4B10835F" w14:textId="77777777" w:rsidR="00C33A48" w:rsidRPr="00B20AE8" w:rsidRDefault="00C33A48" w:rsidP="0039402F">
      <w:r w:rsidRPr="00B20AE8">
        <w:t>Test environment:</w:t>
      </w:r>
    </w:p>
    <w:p w14:paraId="538CA495" w14:textId="77777777" w:rsidR="00C33A48" w:rsidRPr="00B20AE8" w:rsidRDefault="00C33A48" w:rsidP="0039402F">
      <w:pPr>
        <w:pStyle w:val="B1"/>
      </w:pPr>
      <w:r w:rsidRPr="00B20AE8">
        <w:t>-</w:t>
      </w:r>
      <w:r w:rsidRPr="00B20AE8">
        <w:tab/>
        <w:t xml:space="preserve">normal; see </w:t>
      </w:r>
      <w:r w:rsidR="00E02591" w:rsidRPr="00B20AE8">
        <w:t>annex</w:t>
      </w:r>
      <w:r w:rsidRPr="00B20AE8">
        <w:t xml:space="preserve"> G.2.</w:t>
      </w:r>
    </w:p>
    <w:p w14:paraId="5592D67F" w14:textId="77777777" w:rsidR="00C33A48" w:rsidRPr="00B20AE8" w:rsidRDefault="00C33A48" w:rsidP="0039402F">
      <w:r w:rsidRPr="00B20AE8">
        <w:t>RF channels to be tested for single carrier:</w:t>
      </w:r>
    </w:p>
    <w:p w14:paraId="7D3BB554" w14:textId="74FEB4DB"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76A846A2" w14:textId="77777777" w:rsidR="00C33A48" w:rsidRPr="00B20AE8" w:rsidRDefault="00C33A48" w:rsidP="0039402F">
      <w:r w:rsidRPr="00B20AE8">
        <w:t>Directions to be tested: The OTA coverage range reference direction (see table 4.10-1, D</w:t>
      </w:r>
      <w:r w:rsidR="00934F2D" w:rsidRPr="00B20AE8">
        <w:t>11.4</w:t>
      </w:r>
      <w:r w:rsidRPr="00B20AE8">
        <w:t>).</w:t>
      </w:r>
    </w:p>
    <w:p w14:paraId="30AA9D14" w14:textId="77777777" w:rsidR="00C33A48" w:rsidRPr="00B20AE8" w:rsidRDefault="00C33A48" w:rsidP="0039402F">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1C58D538" w14:textId="77777777" w:rsidR="00C33A48" w:rsidRPr="00B20AE8" w:rsidRDefault="00C33A48" w:rsidP="00F437E4">
      <w:pPr>
        <w:pStyle w:val="H6"/>
      </w:pPr>
      <w:bookmarkStart w:id="2865" w:name="_Toc21123021"/>
      <w:bookmarkStart w:id="2866" w:name="_Toc45907214"/>
      <w:bookmarkStart w:id="2867" w:name="_Toc53181318"/>
      <w:r w:rsidRPr="00B20AE8">
        <w:t>6.6.3.4.1.2</w:t>
      </w:r>
      <w:r w:rsidRPr="00B20AE8">
        <w:tab/>
        <w:t>UTRA FDD</w:t>
      </w:r>
      <w:bookmarkEnd w:id="2865"/>
      <w:bookmarkEnd w:id="2866"/>
      <w:bookmarkEnd w:id="2867"/>
    </w:p>
    <w:p w14:paraId="16F88DBA" w14:textId="77777777" w:rsidR="00C33A48" w:rsidRPr="00B20AE8" w:rsidRDefault="00C33A48" w:rsidP="0039402F">
      <w:pPr>
        <w:rPr>
          <w:rFonts w:cs="v4.2.0"/>
        </w:rPr>
      </w:pPr>
      <w:r w:rsidRPr="00B20AE8">
        <w:rPr>
          <w:i/>
        </w:rPr>
        <w:t>Base Station RF Bandwidth</w:t>
      </w:r>
      <w:r w:rsidRPr="00B20AE8">
        <w:t xml:space="preserve"> positions </w:t>
      </w:r>
      <w:r w:rsidRPr="00B20AE8">
        <w:rPr>
          <w:rFonts w:cs="v4.2.0"/>
        </w:rPr>
        <w:t>to be tested for multi-carrier:</w:t>
      </w:r>
    </w:p>
    <w:p w14:paraId="5861DDE1" w14:textId="53A9BD2A" w:rsidR="00C33A48" w:rsidRPr="00B20AE8" w:rsidRDefault="00C33A48" w:rsidP="0039402F">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3D89DB41" w14:textId="4CE8AFF8" w:rsidR="00C33A48" w:rsidRPr="00B20AE8" w:rsidRDefault="00C33A48" w:rsidP="0039402F">
      <w:r w:rsidRPr="00B20AE8">
        <w:t xml:space="preserve">Refer to </w:t>
      </w:r>
      <w:r w:rsidR="003D3C64">
        <w:t>clause</w:t>
      </w:r>
      <w:r w:rsidRPr="00B20AE8">
        <w:t xml:space="preserve"> D.1.3 for a functional block diagram of the test set-up.</w:t>
      </w:r>
    </w:p>
    <w:p w14:paraId="6CAD1045" w14:textId="77777777" w:rsidR="00C33A48" w:rsidRPr="00B20AE8" w:rsidRDefault="00C33A48" w:rsidP="00F437E4">
      <w:pPr>
        <w:pStyle w:val="H6"/>
      </w:pPr>
      <w:bookmarkStart w:id="2868" w:name="_Toc21123022"/>
      <w:bookmarkStart w:id="2869" w:name="_Toc45907215"/>
      <w:bookmarkStart w:id="2870" w:name="_Toc53181319"/>
      <w:r w:rsidRPr="00B20AE8">
        <w:t>6.6.3.4.1.3</w:t>
      </w:r>
      <w:r w:rsidRPr="00B20AE8">
        <w:tab/>
        <w:t>E-UTRA</w:t>
      </w:r>
      <w:r w:rsidR="006D2006" w:rsidRPr="00B20AE8">
        <w:t xml:space="preserve"> and NR</w:t>
      </w:r>
      <w:bookmarkEnd w:id="2868"/>
      <w:bookmarkEnd w:id="2869"/>
      <w:bookmarkEnd w:id="2870"/>
    </w:p>
    <w:p w14:paraId="46562818" w14:textId="77777777" w:rsidR="00C33A48" w:rsidRPr="00B20AE8" w:rsidRDefault="00C33A48" w:rsidP="0039402F">
      <w:r w:rsidRPr="00B20AE8">
        <w:rPr>
          <w:i/>
        </w:rPr>
        <w:t>Base Station RF Bandwidth</w:t>
      </w:r>
      <w:r w:rsidRPr="00B20AE8">
        <w:t xml:space="preserve"> positions to be tested for multi-carrier and/or CA:</w:t>
      </w:r>
    </w:p>
    <w:p w14:paraId="724CF276" w14:textId="0378F80D" w:rsidR="00C33A48" w:rsidRPr="00B20AE8" w:rsidRDefault="00C33A48" w:rsidP="0039402F">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rPr>
          <w:rFonts w:cs="v4.2.0"/>
        </w:rPr>
        <w:t>clause</w:t>
      </w:r>
      <w:r w:rsidRPr="00B20AE8">
        <w:rPr>
          <w:rFonts w:cs="v4.2.0"/>
        </w:rPr>
        <w:t xml:space="preserv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0CFE9F97" w14:textId="77777777" w:rsidR="00C33A48" w:rsidRPr="00B20AE8" w:rsidRDefault="00C33A48" w:rsidP="00C33A48">
      <w:pPr>
        <w:pStyle w:val="Heading5"/>
        <w:rPr>
          <w:lang w:eastAsia="sv-SE"/>
        </w:rPr>
      </w:pPr>
      <w:bookmarkStart w:id="2871" w:name="_Toc21123023"/>
      <w:bookmarkStart w:id="2872" w:name="_Toc45907216"/>
      <w:bookmarkStart w:id="2873" w:name="_Toc53181320"/>
      <w:bookmarkStart w:id="2874" w:name="_Toc61117133"/>
      <w:bookmarkStart w:id="2875" w:name="_Toc67080985"/>
      <w:bookmarkStart w:id="2876" w:name="_Toc68770337"/>
      <w:bookmarkStart w:id="2877" w:name="_Toc74755400"/>
      <w:bookmarkStart w:id="2878" w:name="_Toc76506324"/>
      <w:bookmarkStart w:id="2879" w:name="_Toc83113243"/>
      <w:bookmarkStart w:id="2880" w:name="_Toc89876446"/>
      <w:bookmarkStart w:id="2881" w:name="_Toc98711346"/>
      <w:bookmarkStart w:id="2882" w:name="_Toc145097213"/>
      <w:bookmarkStart w:id="2883" w:name="_Toc161848463"/>
      <w:r w:rsidRPr="00B20AE8">
        <w:rPr>
          <w:lang w:eastAsia="sv-SE"/>
        </w:rPr>
        <w:t>6.6.3.4.2</w:t>
      </w:r>
      <w:r w:rsidRPr="00B20AE8">
        <w:rPr>
          <w:lang w:eastAsia="sv-SE"/>
        </w:rPr>
        <w:tab/>
        <w:t>Procedure</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1F3D2E1D" w14:textId="77777777" w:rsidR="00C33A48" w:rsidRPr="00B20AE8" w:rsidRDefault="00C33A48" w:rsidP="00F437E4">
      <w:pPr>
        <w:pStyle w:val="H6"/>
      </w:pPr>
      <w:bookmarkStart w:id="2884" w:name="_Toc21123024"/>
      <w:bookmarkStart w:id="2885" w:name="_Toc45907217"/>
      <w:bookmarkStart w:id="2886" w:name="_Toc53181321"/>
      <w:r w:rsidRPr="00B20AE8">
        <w:t>6.6.3.4.2.1</w:t>
      </w:r>
      <w:r w:rsidRPr="00B20AE8">
        <w:tab/>
        <w:t>General Procedure</w:t>
      </w:r>
      <w:bookmarkEnd w:id="2884"/>
      <w:bookmarkEnd w:id="2885"/>
      <w:bookmarkEnd w:id="2886"/>
    </w:p>
    <w:p w14:paraId="091EC23D" w14:textId="77777777" w:rsidR="00C33A48" w:rsidRPr="00B20AE8" w:rsidRDefault="00C33A48" w:rsidP="0039402F">
      <w:pPr>
        <w:pStyle w:val="B1"/>
      </w:pPr>
      <w:r w:rsidRPr="00B20AE8">
        <w:t>1)</w:t>
      </w:r>
      <w:r w:rsidRPr="00B20AE8">
        <w:tab/>
        <w:t>Place the AAS BS at the positioner.</w:t>
      </w:r>
    </w:p>
    <w:p w14:paraId="7C0E5E5F"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4E4755E7"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21B74E45" w14:textId="77777777" w:rsidR="00C33A48" w:rsidRPr="00B20AE8" w:rsidRDefault="00C33A48" w:rsidP="0039402F">
      <w:pPr>
        <w:pStyle w:val="B1"/>
      </w:pPr>
      <w:r w:rsidRPr="00B20AE8">
        <w:t>4)</w:t>
      </w:r>
      <w:r w:rsidRPr="00B20AE8">
        <w:tab/>
        <w:t>Configure the beamforming settings of the AAS BS according to the direction to be tested.</w:t>
      </w:r>
    </w:p>
    <w:p w14:paraId="10426E42" w14:textId="77777777" w:rsidR="00C33A48" w:rsidRPr="00B20AE8" w:rsidRDefault="00C33A48" w:rsidP="00F437E4">
      <w:pPr>
        <w:pStyle w:val="H6"/>
      </w:pPr>
      <w:bookmarkStart w:id="2887" w:name="_Toc21123025"/>
      <w:bookmarkStart w:id="2888" w:name="_Toc45907218"/>
      <w:bookmarkStart w:id="2889" w:name="_Toc53181322"/>
      <w:r w:rsidRPr="00B20AE8">
        <w:t>6.6.3.4.2.2</w:t>
      </w:r>
      <w:r w:rsidRPr="00B20AE8">
        <w:tab/>
        <w:t>UTRA FDD Procedure</w:t>
      </w:r>
      <w:bookmarkEnd w:id="2887"/>
      <w:bookmarkEnd w:id="2888"/>
      <w:bookmarkEnd w:id="2889"/>
    </w:p>
    <w:p w14:paraId="5F8C8E80" w14:textId="3B27B5D6" w:rsidR="00C33A48" w:rsidRPr="00B20AE8" w:rsidRDefault="00C33A48" w:rsidP="0039402F">
      <w:pPr>
        <w:pStyle w:val="B1"/>
      </w:pPr>
      <w:r w:rsidRPr="00B20AE8">
        <w:t>5)</w:t>
      </w:r>
      <w:r w:rsidRPr="00B20AE8">
        <w:tab/>
        <w:t xml:space="preserve">If the AAS BS supports TX diversity or MIMO, set the AAS BS to transmit TM1, </w:t>
      </w:r>
      <w:r w:rsidR="003D3C64">
        <w:t>clause </w:t>
      </w:r>
      <w:r w:rsidR="003D3C64" w:rsidRPr="00B20AE8">
        <w:t>4</w:t>
      </w:r>
      <w:r w:rsidRPr="00B20AE8">
        <w:t xml:space="preserve">.12.2,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00577BE5">
        <w:rPr>
          <w:vertAlign w:val="subscript"/>
        </w:rPr>
        <w:t>r</w:t>
      </w:r>
      <w:r w:rsidRPr="00B20AE8">
        <w:rPr>
          <w:vertAlign w:val="subscript"/>
        </w:rPr>
        <w:t>ated,c</w:t>
      </w:r>
      <w:r w:rsidRPr="00B20AE8">
        <w:rPr>
          <w:rFonts w:eastAsia="ｺﾞｼｯｸ"/>
          <w:vertAlign w:val="subscript"/>
        </w:rPr>
        <w:t>,TRP</w:t>
      </w:r>
      <w:r w:rsidRPr="00B20AE8">
        <w:t xml:space="preserve"> using TX diversity or MIMO.</w:t>
      </w:r>
    </w:p>
    <w:p w14:paraId="2E43AB01" w14:textId="77777777" w:rsidR="00C33A48" w:rsidRPr="00B20AE8" w:rsidRDefault="00C33A48" w:rsidP="0039402F">
      <w:pPr>
        <w:pStyle w:val="B1"/>
      </w:pPr>
      <w:r w:rsidRPr="00B20AE8">
        <w:t>6)</w:t>
      </w:r>
      <w:r w:rsidRPr="00B20AE8">
        <w:tab/>
        <w:t>Measure the time alignment error between the signals using different P-CPICH and CPICH signals on different beams.</w:t>
      </w:r>
    </w:p>
    <w:p w14:paraId="75040B6B" w14:textId="16E8C3C1" w:rsidR="00C33A48" w:rsidRPr="00B20AE8" w:rsidRDefault="00C33A48" w:rsidP="0039402F">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 xml:space="preserve">on all carriers configured using the applicable test configuration and corresponding power setting specified in </w:t>
      </w:r>
      <w:r w:rsidR="003D3C64">
        <w:rPr>
          <w:rFonts w:cs="v4.2.0"/>
          <w:lang w:eastAsia="zh-CN"/>
        </w:rPr>
        <w:t>clause </w:t>
      </w:r>
      <w:r w:rsidR="003D3C64" w:rsidRPr="00B20AE8">
        <w:rPr>
          <w:rFonts w:cs="v4.2.0"/>
          <w:lang w:eastAsia="zh-CN"/>
        </w:rPr>
        <w:t>4</w:t>
      </w:r>
      <w:r w:rsidRPr="00B20AE8">
        <w:rPr>
          <w:rFonts w:cs="v4.2.0"/>
          <w:lang w:eastAsia="zh-CN"/>
        </w:rPr>
        <w:t>.11.</w:t>
      </w:r>
    </w:p>
    <w:p w14:paraId="373701B5" w14:textId="5A594F3D" w:rsidR="00C33A48" w:rsidRPr="00B20AE8" w:rsidRDefault="00C33A48" w:rsidP="0039402F">
      <w:pPr>
        <w:pStyle w:val="B1"/>
      </w:pPr>
      <w:r w:rsidRPr="00B20AE8">
        <w:t>8)</w:t>
      </w:r>
      <w:r w:rsidRPr="00B20AE8">
        <w:tab/>
        <w:t>Measure the time alignment error between the signals using the P-CPICH</w:t>
      </w:r>
      <w:r w:rsidR="003D3C64">
        <w:t xml:space="preserve"> </w:t>
      </w:r>
      <w:r w:rsidRPr="00B20AE8">
        <w:t>and CPICH signals on another beam.</w:t>
      </w:r>
    </w:p>
    <w:p w14:paraId="54493DB7" w14:textId="77777777" w:rsidR="00C33A48" w:rsidRPr="00B20AE8" w:rsidRDefault="00C33A48" w:rsidP="0039402F">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14:paraId="18D181D4" w14:textId="77777777" w:rsidR="00C33A48" w:rsidRPr="00B20AE8" w:rsidRDefault="00C33A48" w:rsidP="0039402F">
      <w:pPr>
        <w:pStyle w:val="B1"/>
      </w:pPr>
      <w:r w:rsidRPr="00B20AE8">
        <w:t>10) Measure the time alignment error between the signals using different P-CPICH and CPICH signals on different beams.</w:t>
      </w:r>
    </w:p>
    <w:p w14:paraId="386E6E85"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7F92A93F" w14:textId="77777777" w:rsidR="00C33A48" w:rsidRPr="00B20AE8" w:rsidRDefault="00C33A48" w:rsidP="0039402F">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873DA49" w14:textId="77777777" w:rsidR="00C33A48" w:rsidRPr="00B20AE8" w:rsidRDefault="00C33A48" w:rsidP="00F437E4">
      <w:pPr>
        <w:pStyle w:val="H6"/>
      </w:pPr>
      <w:bookmarkStart w:id="2890" w:name="_Toc21123026"/>
      <w:bookmarkStart w:id="2891" w:name="_Toc45907219"/>
      <w:bookmarkStart w:id="2892" w:name="_Toc53181323"/>
      <w:r w:rsidRPr="00B20AE8">
        <w:t>6.6.3.4.2.3</w:t>
      </w:r>
      <w:r w:rsidRPr="00B20AE8">
        <w:tab/>
        <w:t xml:space="preserve">E-UTRA </w:t>
      </w:r>
      <w:r w:rsidR="006D2006" w:rsidRPr="00B20AE8">
        <w:t xml:space="preserve">and NR </w:t>
      </w:r>
      <w:r w:rsidRPr="00B20AE8">
        <w:t>Procedure</w:t>
      </w:r>
      <w:bookmarkEnd w:id="2890"/>
      <w:bookmarkEnd w:id="2891"/>
      <w:bookmarkEnd w:id="2892"/>
    </w:p>
    <w:p w14:paraId="4F89FADC" w14:textId="77777777" w:rsidR="00C33A48" w:rsidRPr="00B20AE8" w:rsidRDefault="00C33A48" w:rsidP="0039402F">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14:paraId="7B69A9AD" w14:textId="77777777" w:rsidR="00C33A48" w:rsidRPr="00B20AE8" w:rsidRDefault="00C33A48" w:rsidP="0039402F">
      <w:pPr>
        <w:pStyle w:val="NO"/>
        <w:rPr>
          <w:lang w:eastAsia="zh-CN"/>
        </w:rPr>
      </w:pPr>
      <w:r w:rsidRPr="00B20AE8">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14:paraId="1F9F574C" w14:textId="77777777" w:rsidR="00FA7713" w:rsidRPr="00B20AE8" w:rsidRDefault="00FA7713" w:rsidP="0039402F">
      <w:pPr>
        <w:pStyle w:val="NO"/>
      </w:pPr>
      <w:r w:rsidRPr="00B20AE8">
        <w:t>NOTE 2:</w:t>
      </w:r>
      <w:r w:rsidRPr="00B20AE8">
        <w:tab/>
        <w:t>For MIMO transmission, different ports may be configured in NR-FR1-TM (using ports 1000 and 1001)</w:t>
      </w:r>
      <w:r w:rsidRPr="00B20AE8">
        <w:rPr>
          <w:lang w:eastAsia="zh-CN"/>
        </w:rPr>
        <w:t>.</w:t>
      </w:r>
    </w:p>
    <w:p w14:paraId="3EE4C56B" w14:textId="2265B988" w:rsidR="00C33A48" w:rsidRPr="00B20AE8" w:rsidRDefault="00C33A48" w:rsidP="0039402F">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976664C" w14:textId="5ABAF67D" w:rsidR="00C33A48" w:rsidRPr="00B20AE8" w:rsidRDefault="00C33A48" w:rsidP="0039402F">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w:t>
      </w:r>
      <w:r w:rsidR="003D3C64">
        <w:t>clause</w:t>
      </w:r>
      <w:r w:rsidRPr="00B20AE8">
        <w:t>s 4.11.</w:t>
      </w:r>
    </w:p>
    <w:p w14:paraId="7E3F55EF" w14:textId="736A37AE" w:rsidR="00C33A48" w:rsidRPr="00B20AE8" w:rsidRDefault="00C33A48" w:rsidP="0039402F">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w:t>
      </w:r>
      <w:r w:rsidR="003D3C64">
        <w:t>clause</w:t>
      </w:r>
      <w:r w:rsidRPr="00B20AE8">
        <w:t>s 4.11.</w:t>
      </w:r>
    </w:p>
    <w:p w14:paraId="5ED0BA58" w14:textId="77777777" w:rsidR="00C33A48" w:rsidRPr="00B20AE8" w:rsidRDefault="00C33A48" w:rsidP="0039402F">
      <w:pPr>
        <w:pStyle w:val="B1"/>
      </w:pPr>
      <w:r w:rsidRPr="00B20AE8">
        <w:t>6)</w:t>
      </w:r>
      <w:r w:rsidRPr="00B20AE8">
        <w:tab/>
        <w:t>Measure the time alignment error between the different reference symbols on different beams on the carrier(s).</w:t>
      </w:r>
    </w:p>
    <w:p w14:paraId="08899A03"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21E628FA" w14:textId="77777777" w:rsidR="00C33A48" w:rsidRPr="00B20AE8" w:rsidRDefault="00C33A48" w:rsidP="0039402F">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5BEC807" w14:textId="77777777" w:rsidR="00C33A48" w:rsidRPr="00B20AE8" w:rsidRDefault="00C33A48" w:rsidP="00C33A48">
      <w:pPr>
        <w:pStyle w:val="Heading4"/>
        <w:rPr>
          <w:lang w:eastAsia="sv-SE"/>
        </w:rPr>
      </w:pPr>
      <w:bookmarkStart w:id="2893" w:name="_Toc21123027"/>
      <w:bookmarkStart w:id="2894" w:name="_Toc45907220"/>
      <w:bookmarkStart w:id="2895" w:name="_Toc53181324"/>
      <w:bookmarkStart w:id="2896" w:name="_Toc61117134"/>
      <w:bookmarkStart w:id="2897" w:name="_Toc67080986"/>
      <w:bookmarkStart w:id="2898" w:name="_Toc68770338"/>
      <w:bookmarkStart w:id="2899" w:name="_Toc74755401"/>
      <w:bookmarkStart w:id="2900" w:name="_Toc76506325"/>
      <w:bookmarkStart w:id="2901" w:name="_Toc83113244"/>
      <w:bookmarkStart w:id="2902" w:name="_Toc89876447"/>
      <w:bookmarkStart w:id="2903" w:name="_Toc98711347"/>
      <w:bookmarkStart w:id="2904" w:name="_Toc145097214"/>
      <w:bookmarkStart w:id="2905" w:name="_Toc161848464"/>
      <w:r w:rsidRPr="00B20AE8">
        <w:rPr>
          <w:lang w:eastAsia="sv-SE"/>
        </w:rPr>
        <w:t>6.</w:t>
      </w:r>
      <w:r w:rsidRPr="00B20AE8">
        <w:rPr>
          <w:lang w:eastAsia="zh-CN"/>
        </w:rPr>
        <w:t>6.3.</w:t>
      </w:r>
      <w:r w:rsidRPr="00B20AE8">
        <w:rPr>
          <w:lang w:eastAsia="sv-SE"/>
        </w:rPr>
        <w:t>5</w:t>
      </w:r>
      <w:r w:rsidRPr="00B20AE8">
        <w:rPr>
          <w:lang w:eastAsia="sv-SE"/>
        </w:rPr>
        <w:tab/>
        <w:t>Test Requirement</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530C79C7" w14:textId="77777777" w:rsidR="00C33A48" w:rsidRPr="00B20AE8" w:rsidRDefault="00C33A48" w:rsidP="00C33A48">
      <w:pPr>
        <w:pStyle w:val="Heading5"/>
      </w:pPr>
      <w:bookmarkStart w:id="2906" w:name="_Toc21123028"/>
      <w:bookmarkStart w:id="2907" w:name="_Toc45907221"/>
      <w:bookmarkStart w:id="2908" w:name="_Toc53181325"/>
      <w:bookmarkStart w:id="2909" w:name="_Toc61117135"/>
      <w:bookmarkStart w:id="2910" w:name="_Toc67080987"/>
      <w:bookmarkStart w:id="2911" w:name="_Toc68770339"/>
      <w:bookmarkStart w:id="2912" w:name="_Toc74755402"/>
      <w:bookmarkStart w:id="2913" w:name="_Toc76506326"/>
      <w:bookmarkStart w:id="2914" w:name="_Toc83113245"/>
      <w:bookmarkStart w:id="2915" w:name="_Toc89876448"/>
      <w:bookmarkStart w:id="2916" w:name="_Toc98711348"/>
      <w:bookmarkStart w:id="2917" w:name="_Toc145097215"/>
      <w:bookmarkStart w:id="2918" w:name="_Toc161848465"/>
      <w:r w:rsidRPr="00B20AE8">
        <w:t>6.6.3.5.1</w:t>
      </w:r>
      <w:r w:rsidRPr="00B20AE8">
        <w:tab/>
        <w:t>UTRA FDD test requirement</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20A89AD7" w14:textId="77777777" w:rsidR="00C33A48" w:rsidRPr="00B20AE8" w:rsidRDefault="00C33A48" w:rsidP="0039402F">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14:paraId="7F48F1E2" w14:textId="77777777" w:rsidR="00C33A48" w:rsidRPr="00B20AE8" w:rsidRDefault="00C33A48" w:rsidP="0039402F">
      <w:r w:rsidRPr="00B20AE8">
        <w:t>For transmission of multiple cells within a frequency band TAE shall not exceed 0.6 T</w:t>
      </w:r>
      <w:r w:rsidRPr="00B20AE8">
        <w:rPr>
          <w:vertAlign w:val="subscript"/>
        </w:rPr>
        <w:t>c</w:t>
      </w:r>
      <w:r w:rsidRPr="00B20AE8">
        <w:t>.</w:t>
      </w:r>
    </w:p>
    <w:p w14:paraId="2C746BC1" w14:textId="77777777" w:rsidR="00C33A48" w:rsidRPr="00B20AE8" w:rsidRDefault="00C33A48" w:rsidP="0039402F">
      <w:pPr>
        <w:rPr>
          <w:rFonts w:ascii="Times" w:hAnsi="Times"/>
          <w:vertAlign w:val="subscript"/>
        </w:rPr>
      </w:pPr>
      <w:r w:rsidRPr="00B20AE8">
        <w:t>For transmission of multiple cells in different frequency bands TAE shall not exceed 5.1 T</w:t>
      </w:r>
      <w:r w:rsidRPr="00B20AE8">
        <w:rPr>
          <w:rFonts w:ascii="Times" w:hAnsi="Times"/>
          <w:vertAlign w:val="subscript"/>
        </w:rPr>
        <w:t>c.</w:t>
      </w:r>
    </w:p>
    <w:p w14:paraId="0956A04F" w14:textId="30C788F8"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B50BE54" w14:textId="77777777" w:rsidR="00C33A48" w:rsidRPr="00B20AE8" w:rsidRDefault="00C33A48" w:rsidP="00C33A48">
      <w:pPr>
        <w:pStyle w:val="Heading5"/>
      </w:pPr>
      <w:bookmarkStart w:id="2919" w:name="_Toc21123029"/>
      <w:bookmarkStart w:id="2920" w:name="_Toc45907222"/>
      <w:bookmarkStart w:id="2921" w:name="_Toc53181326"/>
      <w:bookmarkStart w:id="2922" w:name="_Toc61117136"/>
      <w:bookmarkStart w:id="2923" w:name="_Toc67080988"/>
      <w:bookmarkStart w:id="2924" w:name="_Toc68770340"/>
      <w:bookmarkStart w:id="2925" w:name="_Toc74755403"/>
      <w:bookmarkStart w:id="2926" w:name="_Toc76506327"/>
      <w:bookmarkStart w:id="2927" w:name="_Toc83113246"/>
      <w:bookmarkStart w:id="2928" w:name="_Toc89876449"/>
      <w:bookmarkStart w:id="2929" w:name="_Toc98711349"/>
      <w:bookmarkStart w:id="2930" w:name="_Toc145097216"/>
      <w:bookmarkStart w:id="2931" w:name="_Toc161848466"/>
      <w:r w:rsidRPr="00B20AE8">
        <w:t>6.6.3.5.2</w:t>
      </w:r>
      <w:r w:rsidRPr="00B20AE8">
        <w:tab/>
        <w:t>E-UTRA test requirement</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43A28F3B" w14:textId="77777777" w:rsidR="00C33A48" w:rsidRPr="00B20AE8" w:rsidRDefault="00C33A48" w:rsidP="0039402F">
      <w:r w:rsidRPr="00B20AE8">
        <w:t>For MIMO or TX diversity transmissions, at each carrier frequency, TAE shall not exceed 90 ns.</w:t>
      </w:r>
    </w:p>
    <w:p w14:paraId="4E5DA7CB" w14:textId="77777777" w:rsidR="00C33A48" w:rsidRPr="00B20AE8" w:rsidRDefault="00C33A48" w:rsidP="0039402F">
      <w:r w:rsidRPr="00B20AE8">
        <w:t>For intra-band carrier aggregation, with or without MIMO or TX diversity, TAE shall not exceed 155 ns.</w:t>
      </w:r>
    </w:p>
    <w:p w14:paraId="79FAFD05" w14:textId="77777777" w:rsidR="00C33A48" w:rsidRPr="00B20AE8" w:rsidRDefault="00C33A48" w:rsidP="0039402F">
      <w:pPr>
        <w:rPr>
          <w:lang w:eastAsia="zh-CN"/>
        </w:rPr>
      </w:pPr>
      <w:r w:rsidRPr="00B20AE8">
        <w:t>For intra-band non-contiguous carrier aggregation, with or without MIMO or TX diversity, TAE shall not exceed 285 ns.</w:t>
      </w:r>
    </w:p>
    <w:p w14:paraId="2CC9A6B3" w14:textId="77777777" w:rsidR="00C33A48" w:rsidRPr="00B20AE8" w:rsidRDefault="00C33A48" w:rsidP="0039402F">
      <w:pPr>
        <w:rPr>
          <w:rFonts w:cs="v5.0.0"/>
        </w:rPr>
      </w:pPr>
      <w:r w:rsidRPr="00B20AE8">
        <w:t>For inter-band carrier aggregation, with or without MIMO or TX diversity, TAE shall not exceed 285 ns.</w:t>
      </w:r>
    </w:p>
    <w:p w14:paraId="4F0CDA7F" w14:textId="4D1B532C"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B272031" w14:textId="77777777" w:rsidR="006D2006" w:rsidRPr="00B20AE8" w:rsidRDefault="006D2006" w:rsidP="006D2006">
      <w:pPr>
        <w:pStyle w:val="Heading5"/>
      </w:pPr>
      <w:bookmarkStart w:id="2932" w:name="_Toc21123030"/>
      <w:bookmarkStart w:id="2933" w:name="_Toc45907223"/>
      <w:bookmarkStart w:id="2934" w:name="_Toc53181327"/>
      <w:bookmarkStart w:id="2935" w:name="_Toc61117137"/>
      <w:bookmarkStart w:id="2936" w:name="_Toc67080989"/>
      <w:bookmarkStart w:id="2937" w:name="_Toc68770341"/>
      <w:bookmarkStart w:id="2938" w:name="_Toc74755404"/>
      <w:bookmarkStart w:id="2939" w:name="_Toc76506328"/>
      <w:bookmarkStart w:id="2940" w:name="_Toc83113247"/>
      <w:bookmarkStart w:id="2941" w:name="_Toc89876450"/>
      <w:bookmarkStart w:id="2942" w:name="_Toc98711350"/>
      <w:bookmarkStart w:id="2943" w:name="_Toc145097217"/>
      <w:bookmarkStart w:id="2944" w:name="_Toc161848467"/>
      <w:r w:rsidRPr="00B20AE8">
        <w:t>6.6.3.5.3</w:t>
      </w:r>
      <w:r w:rsidRPr="00B20AE8">
        <w:tab/>
        <w:t>NR test requirement</w:t>
      </w:r>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670ABA69" w14:textId="77777777" w:rsidR="006D2006" w:rsidRPr="00B20AE8" w:rsidRDefault="006D2006" w:rsidP="0039402F">
      <w:r w:rsidRPr="00B20AE8">
        <w:t>For MIMO transmission, at each carrier frequency, OTA TAE shall not exceed 90 ns.</w:t>
      </w:r>
    </w:p>
    <w:p w14:paraId="219E3A58" w14:textId="77777777" w:rsidR="006D2006" w:rsidRPr="00B20AE8" w:rsidRDefault="006D2006" w:rsidP="0039402F">
      <w:r w:rsidRPr="00B20AE8">
        <w:t>For intra-band contiguous carrier aggregation, with or without MIMO, OTA TAE shall not exceed 285 ns.</w:t>
      </w:r>
    </w:p>
    <w:p w14:paraId="4E310089" w14:textId="77777777" w:rsidR="006D2006" w:rsidRPr="00B20AE8" w:rsidRDefault="006D2006" w:rsidP="0039402F">
      <w:r w:rsidRPr="00B20AE8">
        <w:t>For intra-band non-contiguous carrier aggregation, with or without MIMO, OTA TAE shall not exceed 3.025 µs.</w:t>
      </w:r>
    </w:p>
    <w:p w14:paraId="48EE54F2" w14:textId="77777777" w:rsidR="006D2006" w:rsidRPr="00B20AE8" w:rsidRDefault="006D2006" w:rsidP="0039402F">
      <w:r w:rsidRPr="00B20AE8">
        <w:t>For inter-band carrier aggregation, with or without MIMO, OTA TAE shall not exceed 3.025 µs.</w:t>
      </w:r>
    </w:p>
    <w:p w14:paraId="7A3DA532" w14:textId="1947A79C" w:rsidR="00CF0D41" w:rsidRPr="00B20AE8" w:rsidRDefault="006D2006"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F774D6" w14:textId="77777777" w:rsidR="00C33A48" w:rsidRPr="00B20AE8" w:rsidRDefault="00C33A48" w:rsidP="00C33A48">
      <w:pPr>
        <w:pStyle w:val="Heading3"/>
      </w:pPr>
      <w:bookmarkStart w:id="2945" w:name="_Toc21123031"/>
      <w:bookmarkStart w:id="2946" w:name="_Toc45907224"/>
      <w:bookmarkStart w:id="2947" w:name="_Toc53181328"/>
      <w:bookmarkStart w:id="2948" w:name="_Toc61117138"/>
      <w:bookmarkStart w:id="2949" w:name="_Toc67080990"/>
      <w:bookmarkStart w:id="2950" w:name="_Toc68770342"/>
      <w:bookmarkStart w:id="2951" w:name="_Toc74755405"/>
      <w:bookmarkStart w:id="2952" w:name="_Toc76506329"/>
      <w:bookmarkStart w:id="2953" w:name="_Toc83113248"/>
      <w:bookmarkStart w:id="2954" w:name="_Toc89876451"/>
      <w:bookmarkStart w:id="2955" w:name="_Toc98711351"/>
      <w:bookmarkStart w:id="2956" w:name="_Toc145097218"/>
      <w:bookmarkStart w:id="2957" w:name="_Toc161848468"/>
      <w:r w:rsidRPr="00B20AE8">
        <w:t>6.6.4</w:t>
      </w:r>
      <w:r w:rsidRPr="00B20AE8">
        <w:tab/>
        <w:t xml:space="preserve">OTA </w:t>
      </w:r>
      <w:r w:rsidR="004F765E" w:rsidRPr="00B20AE8">
        <w:t xml:space="preserve">modulation </w:t>
      </w:r>
      <w:r w:rsidRPr="00B20AE8">
        <w:t>quality</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154A1162" w14:textId="77777777" w:rsidR="00C33A48" w:rsidRPr="00B20AE8" w:rsidRDefault="00C33A48" w:rsidP="00C33A48">
      <w:pPr>
        <w:pStyle w:val="Heading4"/>
        <w:rPr>
          <w:lang w:eastAsia="sv-SE"/>
        </w:rPr>
      </w:pPr>
      <w:bookmarkStart w:id="2958" w:name="_Toc21123032"/>
      <w:bookmarkStart w:id="2959" w:name="_Toc45907225"/>
      <w:bookmarkStart w:id="2960" w:name="_Toc53181329"/>
      <w:bookmarkStart w:id="2961" w:name="_Toc61117139"/>
      <w:bookmarkStart w:id="2962" w:name="_Toc67080991"/>
      <w:bookmarkStart w:id="2963" w:name="_Toc68770343"/>
      <w:bookmarkStart w:id="2964" w:name="_Toc74755406"/>
      <w:bookmarkStart w:id="2965" w:name="_Toc76506330"/>
      <w:bookmarkStart w:id="2966" w:name="_Toc83113249"/>
      <w:bookmarkStart w:id="2967" w:name="_Toc89876452"/>
      <w:bookmarkStart w:id="2968" w:name="_Toc98711352"/>
      <w:bookmarkStart w:id="2969" w:name="_Toc145097219"/>
      <w:bookmarkStart w:id="2970" w:name="_Toc161848469"/>
      <w:r w:rsidRPr="00B20AE8">
        <w:rPr>
          <w:lang w:eastAsia="sv-SE"/>
        </w:rPr>
        <w:t>6.6.4.1</w:t>
      </w:r>
      <w:r w:rsidRPr="00B20AE8">
        <w:rPr>
          <w:lang w:eastAsia="sv-SE"/>
        </w:rPr>
        <w:tab/>
        <w:t>Definition and applicability</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558995B2" w14:textId="77777777" w:rsidR="00C33A48" w:rsidRPr="00B20AE8" w:rsidRDefault="00C33A48" w:rsidP="0039402F">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A40B73E" w14:textId="77777777" w:rsidR="00C33A48" w:rsidRPr="00B20AE8" w:rsidRDefault="00C33A48" w:rsidP="0039402F">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3FC27661" w14:textId="77777777" w:rsidR="00C33A48" w:rsidRPr="00B20AE8" w:rsidRDefault="00C33A48" w:rsidP="00C33A48">
      <w:pPr>
        <w:pStyle w:val="Heading4"/>
        <w:rPr>
          <w:lang w:eastAsia="sv-SE"/>
        </w:rPr>
      </w:pPr>
      <w:bookmarkStart w:id="2971" w:name="_Toc21123033"/>
      <w:bookmarkStart w:id="2972" w:name="_Toc45907226"/>
      <w:bookmarkStart w:id="2973" w:name="_Toc53181330"/>
      <w:bookmarkStart w:id="2974" w:name="_Toc61117140"/>
      <w:bookmarkStart w:id="2975" w:name="_Toc67080992"/>
      <w:bookmarkStart w:id="2976" w:name="_Toc68770344"/>
      <w:bookmarkStart w:id="2977" w:name="_Toc74755407"/>
      <w:bookmarkStart w:id="2978" w:name="_Toc76506331"/>
      <w:bookmarkStart w:id="2979" w:name="_Toc83113250"/>
      <w:bookmarkStart w:id="2980" w:name="_Toc89876453"/>
      <w:bookmarkStart w:id="2981" w:name="_Toc98711353"/>
      <w:bookmarkStart w:id="2982" w:name="_Toc145097220"/>
      <w:bookmarkStart w:id="2983" w:name="_Toc161848470"/>
      <w:r w:rsidRPr="00B20AE8">
        <w:rPr>
          <w:lang w:eastAsia="sv-SE"/>
        </w:rPr>
        <w:t>6.6.4.2</w:t>
      </w:r>
      <w:r w:rsidRPr="00B20AE8">
        <w:rPr>
          <w:lang w:eastAsia="sv-SE"/>
        </w:rPr>
        <w:tab/>
        <w:t>Minimum Requirement</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22442B33" w14:textId="7AFC1C09" w:rsidR="00C33A48" w:rsidRPr="00B20AE8" w:rsidRDefault="00C33A48" w:rsidP="0039402F">
      <w:r w:rsidRPr="00B20AE8">
        <w:t xml:space="preserve">For AAS BS the </w:t>
      </w:r>
      <w:r w:rsidR="005E0F6D" w:rsidRPr="00B20AE8">
        <w:t xml:space="preserve">in </w:t>
      </w:r>
      <w:r w:rsidR="005E0F6D" w:rsidRPr="00B20AE8">
        <w:rPr>
          <w:i/>
        </w:rPr>
        <w:t>MSR operation</w:t>
      </w:r>
      <w:r w:rsidR="005E0F6D" w:rsidRPr="00B20AE8">
        <w:t xml:space="preserve"> </w:t>
      </w:r>
      <w:r w:rsidRPr="00B20AE8">
        <w:t xml:space="preserve">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.6.4.2.</w:t>
      </w:r>
    </w:p>
    <w:p w14:paraId="2C3A13B4" w14:textId="425B12A3"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.6.4.3.</w:t>
      </w:r>
    </w:p>
    <w:p w14:paraId="4B12A181" w14:textId="355F42AC"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.6.4.4.</w:t>
      </w:r>
    </w:p>
    <w:p w14:paraId="24CAA5C9" w14:textId="77777777" w:rsidR="00C33A48" w:rsidRPr="00B20AE8" w:rsidRDefault="00C33A48" w:rsidP="00C33A48">
      <w:pPr>
        <w:pStyle w:val="Heading4"/>
        <w:rPr>
          <w:lang w:eastAsia="sv-SE"/>
        </w:rPr>
      </w:pPr>
      <w:bookmarkStart w:id="2984" w:name="_Toc21123034"/>
      <w:bookmarkStart w:id="2985" w:name="_Toc45907227"/>
      <w:bookmarkStart w:id="2986" w:name="_Toc53181331"/>
      <w:bookmarkStart w:id="2987" w:name="_Toc61117141"/>
      <w:bookmarkStart w:id="2988" w:name="_Toc67080993"/>
      <w:bookmarkStart w:id="2989" w:name="_Toc68770345"/>
      <w:bookmarkStart w:id="2990" w:name="_Toc74755408"/>
      <w:bookmarkStart w:id="2991" w:name="_Toc76506332"/>
      <w:bookmarkStart w:id="2992" w:name="_Toc83113251"/>
      <w:bookmarkStart w:id="2993" w:name="_Toc89876454"/>
      <w:bookmarkStart w:id="2994" w:name="_Toc98711354"/>
      <w:bookmarkStart w:id="2995" w:name="_Toc145097221"/>
      <w:bookmarkStart w:id="2996" w:name="_Toc161848471"/>
      <w:r w:rsidRPr="00B20AE8">
        <w:rPr>
          <w:lang w:eastAsia="sv-SE"/>
        </w:rPr>
        <w:t>6.6.4.3</w:t>
      </w:r>
      <w:r w:rsidRPr="00B20AE8">
        <w:rPr>
          <w:lang w:eastAsia="sv-SE"/>
        </w:rPr>
        <w:tab/>
        <w:t>Test purpose</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0D46D448" w14:textId="77777777" w:rsidR="00C33A48" w:rsidRPr="00B20AE8" w:rsidRDefault="00C33A48" w:rsidP="0039402F">
      <w:r w:rsidRPr="00B20AE8">
        <w:rPr>
          <w:rFonts w:eastAsia="MS P??"/>
        </w:rPr>
        <w:t>The test purpose is</w:t>
      </w:r>
      <w:r w:rsidRPr="00B20AE8">
        <w:t xml:space="preserve"> to verify that OTA modulation quality is within the limit specified by the minimum requirement.</w:t>
      </w:r>
    </w:p>
    <w:p w14:paraId="714A93D6" w14:textId="77777777" w:rsidR="00C33A48" w:rsidRPr="00B20AE8" w:rsidRDefault="00C33A48" w:rsidP="00C33A48">
      <w:pPr>
        <w:pStyle w:val="Heading4"/>
        <w:rPr>
          <w:lang w:eastAsia="sv-SE"/>
        </w:rPr>
      </w:pPr>
      <w:bookmarkStart w:id="2997" w:name="_Toc21123035"/>
      <w:bookmarkStart w:id="2998" w:name="_Toc45907228"/>
      <w:bookmarkStart w:id="2999" w:name="_Toc53181332"/>
      <w:bookmarkStart w:id="3000" w:name="_Toc61117142"/>
      <w:bookmarkStart w:id="3001" w:name="_Toc67080994"/>
      <w:bookmarkStart w:id="3002" w:name="_Toc68770346"/>
      <w:bookmarkStart w:id="3003" w:name="_Toc74755409"/>
      <w:bookmarkStart w:id="3004" w:name="_Toc76506333"/>
      <w:bookmarkStart w:id="3005" w:name="_Toc83113252"/>
      <w:bookmarkStart w:id="3006" w:name="_Toc89876455"/>
      <w:bookmarkStart w:id="3007" w:name="_Toc98711355"/>
      <w:bookmarkStart w:id="3008" w:name="_Toc145097222"/>
      <w:bookmarkStart w:id="3009" w:name="_Toc161848472"/>
      <w:r w:rsidRPr="00B20AE8">
        <w:rPr>
          <w:lang w:eastAsia="sv-SE"/>
        </w:rPr>
        <w:t>6.</w:t>
      </w:r>
      <w:r w:rsidRPr="00B20AE8">
        <w:rPr>
          <w:lang w:eastAsia="zh-CN"/>
        </w:rPr>
        <w:t>6.4.</w:t>
      </w:r>
      <w:r w:rsidRPr="00B20AE8">
        <w:rPr>
          <w:lang w:eastAsia="sv-SE"/>
        </w:rPr>
        <w:t>4</w:t>
      </w:r>
      <w:r w:rsidRPr="00B20AE8">
        <w:rPr>
          <w:lang w:eastAsia="sv-SE"/>
        </w:rPr>
        <w:tab/>
        <w:t>Method of test</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55167619" w14:textId="77777777" w:rsidR="00C33A48" w:rsidRPr="00B20AE8" w:rsidRDefault="00C33A48" w:rsidP="00C33A48">
      <w:pPr>
        <w:pStyle w:val="Heading5"/>
      </w:pPr>
      <w:bookmarkStart w:id="3010" w:name="_Toc21123036"/>
      <w:bookmarkStart w:id="3011" w:name="_Toc45907229"/>
      <w:bookmarkStart w:id="3012" w:name="_Toc53181333"/>
      <w:bookmarkStart w:id="3013" w:name="_Toc61117143"/>
      <w:bookmarkStart w:id="3014" w:name="_Toc67080995"/>
      <w:bookmarkStart w:id="3015" w:name="_Toc68770347"/>
      <w:bookmarkStart w:id="3016" w:name="_Toc74755410"/>
      <w:bookmarkStart w:id="3017" w:name="_Toc76506334"/>
      <w:bookmarkStart w:id="3018" w:name="_Toc83113253"/>
      <w:bookmarkStart w:id="3019" w:name="_Toc89876456"/>
      <w:bookmarkStart w:id="3020" w:name="_Toc98711356"/>
      <w:bookmarkStart w:id="3021" w:name="_Toc145097223"/>
      <w:bookmarkStart w:id="3022" w:name="_Toc161848473"/>
      <w:r w:rsidRPr="00B20AE8">
        <w:t>6.6.4.4.1</w:t>
      </w:r>
      <w:r w:rsidRPr="00B20AE8">
        <w:tab/>
        <w:t xml:space="preserve">UTRA </w:t>
      </w:r>
      <w:r w:rsidR="004F765E" w:rsidRPr="00B20AE8">
        <w:t xml:space="preserve">method </w:t>
      </w:r>
      <w:r w:rsidRPr="00B20AE8">
        <w:t>of test</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59BD7293" w14:textId="77777777" w:rsidR="00C33A48" w:rsidRPr="00B20AE8" w:rsidRDefault="00C33A48" w:rsidP="00F437E4">
      <w:pPr>
        <w:pStyle w:val="H6"/>
      </w:pPr>
      <w:bookmarkStart w:id="3023" w:name="_Toc21123037"/>
      <w:bookmarkStart w:id="3024" w:name="_Toc45907230"/>
      <w:bookmarkStart w:id="3025" w:name="_Toc53181334"/>
      <w:r w:rsidRPr="00B20AE8">
        <w:t>6.6.4.4.1.1</w:t>
      </w:r>
      <w:r w:rsidRPr="00B20AE8">
        <w:tab/>
        <w:t>Initial conditions</w:t>
      </w:r>
      <w:bookmarkEnd w:id="3023"/>
      <w:bookmarkEnd w:id="3024"/>
      <w:bookmarkEnd w:id="3025"/>
    </w:p>
    <w:p w14:paraId="53E154E8" w14:textId="77777777" w:rsidR="00C33A48" w:rsidRPr="00B20AE8" w:rsidRDefault="00C33A48" w:rsidP="0039402F">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14:paraId="06832A84" w14:textId="286A838C" w:rsidR="00C33A48" w:rsidRPr="00B20AE8" w:rsidRDefault="00C33A48" w:rsidP="0039402F">
      <w:r w:rsidRPr="00B20AE8">
        <w:t>RF channels to be tested for single carrier:</w:t>
      </w:r>
      <w:r w:rsidR="004F765E" w:rsidRPr="00B20AE8" w:rsidDel="004F765E">
        <w:t xml:space="preserve"> </w:t>
      </w:r>
      <w:r w:rsidRPr="00B20AE8">
        <w:t xml:space="preserve">B, M and T; see </w:t>
      </w:r>
      <w:r w:rsidR="003D3C64">
        <w:t>clause </w:t>
      </w:r>
      <w:r w:rsidR="003D3C64" w:rsidRPr="00B20AE8">
        <w:t>4</w:t>
      </w:r>
      <w:r w:rsidRPr="00B20AE8">
        <w:t>.12.1.</w:t>
      </w:r>
    </w:p>
    <w:p w14:paraId="7102C272" w14:textId="77777777" w:rsidR="00C33A48" w:rsidRPr="00B20AE8" w:rsidRDefault="00C33A48" w:rsidP="0039402F">
      <w:r w:rsidRPr="00B20AE8">
        <w:rPr>
          <w:lang w:eastAsia="zh-CN"/>
        </w:rPr>
        <w:t>Base Station RF Bandwidth position</w:t>
      </w:r>
      <w:r w:rsidRPr="00B20AE8">
        <w:t xml:space="preserve"> to be tested:</w:t>
      </w:r>
    </w:p>
    <w:p w14:paraId="11EA8DF9" w14:textId="1F75862B" w:rsidR="004F765E" w:rsidRPr="00B20AE8" w:rsidRDefault="00C33A48" w:rsidP="0039402F">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w:t>
      </w:r>
      <w:r w:rsidR="003D3C64">
        <w:t>clause </w:t>
      </w:r>
      <w:r w:rsidR="003D3C64" w:rsidRPr="00B20AE8">
        <w:t>4</w:t>
      </w:r>
      <w:r w:rsidRPr="00B20AE8">
        <w:t>.12.1</w:t>
      </w:r>
      <w:r w:rsidRPr="00B20AE8">
        <w:rPr>
          <w:rFonts w:cs="v4.2.0"/>
        </w:rPr>
        <w:t>;</w:t>
      </w:r>
    </w:p>
    <w:p w14:paraId="6E5534FD" w14:textId="05808539" w:rsidR="00C33A48" w:rsidRPr="00B20AE8" w:rsidRDefault="004F765E" w:rsidP="0039402F">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55DEBC34" w14:textId="77777777" w:rsidR="00C33A48" w:rsidRPr="00B20AE8" w:rsidRDefault="00C33A48" w:rsidP="0039402F">
      <w:r w:rsidRPr="00B20AE8">
        <w:t>Directions to be tested:</w:t>
      </w:r>
    </w:p>
    <w:p w14:paraId="5CE6FF1D" w14:textId="77777777" w:rsidR="00C33A48" w:rsidRPr="00B20AE8" w:rsidRDefault="00C33A48" w:rsidP="0039402F">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14:paraId="24D5EEC7" w14:textId="77777777" w:rsidR="00C33A48" w:rsidRPr="00B20AE8" w:rsidRDefault="00C33A48" w:rsidP="0039402F">
      <w:pPr>
        <w:pStyle w:val="B1"/>
      </w:pPr>
      <w:r w:rsidRPr="00B20AE8">
        <w:t>-</w:t>
      </w:r>
      <w:r w:rsidR="00A22911" w:rsidRPr="00B20AE8">
        <w:tab/>
      </w:r>
      <w:r w:rsidRPr="00B20AE8">
        <w:t>The EVM test is performed once using the narrowest beamwidth supported by the AAS BS</w:t>
      </w:r>
    </w:p>
    <w:p w14:paraId="3E3609B5" w14:textId="77777777" w:rsidR="00C33A48" w:rsidRPr="00B20AE8" w:rsidRDefault="00C33A48" w:rsidP="0039402F">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14:paraId="3A1F2E2F" w14:textId="77777777" w:rsidR="00C33A48" w:rsidRPr="00B20AE8" w:rsidRDefault="00C33A48" w:rsidP="00F437E4">
      <w:pPr>
        <w:pStyle w:val="H6"/>
      </w:pPr>
      <w:bookmarkStart w:id="3026" w:name="_Toc21123038"/>
      <w:bookmarkStart w:id="3027" w:name="_Toc45907231"/>
      <w:bookmarkStart w:id="3028" w:name="_Toc53181335"/>
      <w:r w:rsidRPr="00B20AE8">
        <w:t>6.6.4.4.1.2</w:t>
      </w:r>
      <w:r w:rsidRPr="00B20AE8">
        <w:tab/>
        <w:t>Procedure</w:t>
      </w:r>
      <w:bookmarkEnd w:id="3026"/>
      <w:bookmarkEnd w:id="3027"/>
      <w:bookmarkEnd w:id="3028"/>
    </w:p>
    <w:p w14:paraId="593B9B36" w14:textId="77777777" w:rsidR="00C33A48" w:rsidRPr="00B20AE8" w:rsidRDefault="00C33A48" w:rsidP="00F437E4">
      <w:pPr>
        <w:pStyle w:val="H6"/>
      </w:pPr>
      <w:bookmarkStart w:id="3029" w:name="_Toc21123039"/>
      <w:bookmarkStart w:id="3030" w:name="_Toc45907232"/>
      <w:bookmarkStart w:id="3031" w:name="_Toc53181336"/>
      <w:r w:rsidRPr="00B20AE8">
        <w:t>6.6.4.4.1.2.1</w:t>
      </w:r>
      <w:r w:rsidRPr="00B20AE8">
        <w:tab/>
        <w:t>General procedure</w:t>
      </w:r>
      <w:bookmarkEnd w:id="3029"/>
      <w:bookmarkEnd w:id="3030"/>
      <w:bookmarkEnd w:id="3031"/>
    </w:p>
    <w:p w14:paraId="5EBE5429" w14:textId="77777777" w:rsidR="00C33A48" w:rsidRPr="00B20AE8" w:rsidRDefault="00C33A48" w:rsidP="0039402F">
      <w:pPr>
        <w:pStyle w:val="B1"/>
      </w:pPr>
      <w:r w:rsidRPr="00B20AE8">
        <w:t>1)</w:t>
      </w:r>
      <w:r w:rsidRPr="00B20AE8">
        <w:tab/>
        <w:t>Place the AAS BS at the positioner.</w:t>
      </w:r>
    </w:p>
    <w:p w14:paraId="46AF982A"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596D52FB" w14:textId="77777777" w:rsidR="00C33A48" w:rsidRPr="00B20AE8" w:rsidRDefault="00C33A48" w:rsidP="0039402F">
      <w:pPr>
        <w:pStyle w:val="B1"/>
      </w:pPr>
      <w:r w:rsidRPr="00B20AE8">
        <w:t>3)</w:t>
      </w:r>
      <w:r w:rsidRPr="00B20AE8">
        <w:tab/>
        <w:t>Move the AAS BS on the positioner in order that the direction to be tested aligns with the test antenna.</w:t>
      </w:r>
    </w:p>
    <w:p w14:paraId="52154B36" w14:textId="77777777" w:rsidR="008A70B7" w:rsidRPr="00B20AE8" w:rsidRDefault="00C33A48" w:rsidP="0039402F">
      <w:pPr>
        <w:pStyle w:val="B1"/>
      </w:pPr>
      <w:r w:rsidRPr="00B20AE8">
        <w:t>4)</w:t>
      </w:r>
      <w:r w:rsidRPr="00B20AE8">
        <w:tab/>
        <w:t>Configure the beamforming settings of the AAS BS according to the direction to be tested.</w:t>
      </w:r>
    </w:p>
    <w:p w14:paraId="15F34344" w14:textId="77777777" w:rsidR="00C33A48" w:rsidRPr="00B20AE8" w:rsidRDefault="00C33A48" w:rsidP="005A28D2">
      <w:pPr>
        <w:pStyle w:val="H6"/>
      </w:pPr>
      <w:r w:rsidRPr="00B20AE8">
        <w:t>6.6.4.4.1.2.2</w:t>
      </w:r>
      <w:r w:rsidRPr="00B20AE8">
        <w:tab/>
        <w:t>EVM procedure</w:t>
      </w:r>
    </w:p>
    <w:p w14:paraId="306849B7" w14:textId="4A776FD2" w:rsidR="008A70B7" w:rsidRPr="00B20AE8" w:rsidRDefault="00C33A48" w:rsidP="0039402F">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2BE0CC4C" w14:textId="77777777" w:rsidR="00C33A48" w:rsidRPr="00B20AE8" w:rsidRDefault="00C33A48" w:rsidP="0039402F">
      <w:pPr>
        <w:pStyle w:val="B1"/>
        <w:rPr>
          <w:rFonts w:cs="v4.2.0"/>
        </w:rPr>
      </w:pPr>
      <w:r w:rsidRPr="00B20AE8">
        <w:rPr>
          <w:rFonts w:cs="v4.2.0"/>
        </w:rPr>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14:paraId="6A0A38C7" w14:textId="0C2AF088" w:rsidR="00C33A48" w:rsidRPr="00B20AE8" w:rsidRDefault="00C33A48" w:rsidP="0039402F">
      <w:pPr>
        <w:pStyle w:val="B1"/>
      </w:pPr>
      <w:r w:rsidRPr="00B20AE8">
        <w:t>7)</w:t>
      </w:r>
      <w:r w:rsidRPr="00B20AE8">
        <w:tab/>
        <w:t>Using the same setting as in step 5), set the AAS BS</w:t>
      </w:r>
      <w:r w:rsidRPr="00B20AE8">
        <w:rPr>
          <w:lang w:eastAsia="zh-CN"/>
        </w:rPr>
        <w:t xml:space="preserve"> </w:t>
      </w:r>
      <w:r w:rsidRPr="00B20AE8">
        <w:t xml:space="preserve">to transmit a signal according to TM4, </w:t>
      </w:r>
      <w:r w:rsidR="003D3C64">
        <w:t>clause</w:t>
      </w:r>
      <w:r w:rsidRPr="00B20AE8">
        <w:t xml:space="preserve"> 4.12.2, with X value equal to 18, and repeat step 6). If the requirement in </w:t>
      </w:r>
      <w:r w:rsidR="003D3C64">
        <w:t>clause </w:t>
      </w:r>
      <w:r w:rsidR="003D3C64" w:rsidRPr="00B20AE8">
        <w:t>6</w:t>
      </w:r>
      <w:r w:rsidRPr="00B20AE8">
        <w:t>.6.4.5 is not fulfilled, decrease the total output power by setting the base station to transmit a signal according to TM4 with X greater than 18, and repeat step 6).</w:t>
      </w:r>
    </w:p>
    <w:p w14:paraId="25311AD6" w14:textId="77777777" w:rsidR="00C33A48" w:rsidRPr="00B20AE8" w:rsidRDefault="00C33A48" w:rsidP="0039402F">
      <w:r w:rsidRPr="00B20AE8">
        <w:t>The following test shall be additionally performed if the base station supports HS-PDSCH transmission using 16QAM:</w:t>
      </w:r>
    </w:p>
    <w:p w14:paraId="67DF56D6" w14:textId="719C0ED2" w:rsidR="00C33A48" w:rsidRPr="00B20AE8" w:rsidRDefault="00C33A48" w:rsidP="0039402F">
      <w:pPr>
        <w:pStyle w:val="B1"/>
      </w:pPr>
      <w:r w:rsidRPr="00B20AE8">
        <w:t>8)</w:t>
      </w:r>
      <w:r w:rsidRPr="00B20AE8">
        <w:tab/>
        <w:t xml:space="preserve">Using the same setting as in step 5), set the base station to transmit according to TM5, </w:t>
      </w:r>
      <w:r w:rsidR="003D3C64">
        <w:rPr>
          <w:rFonts w:eastAsia="MS P??"/>
        </w:rPr>
        <w:t>clause </w:t>
      </w:r>
      <w:r w:rsidR="003D3C64" w:rsidRPr="00B20AE8">
        <w:rPr>
          <w:lang w:eastAsia="zh-CN"/>
        </w:rPr>
        <w:t>4</w:t>
      </w:r>
      <w:r w:rsidRPr="00B20AE8">
        <w:rPr>
          <w:lang w:eastAsia="zh-CN"/>
        </w:rPr>
        <w:t>.12.2.</w:t>
      </w:r>
    </w:p>
    <w:p w14:paraId="7E133A70" w14:textId="77777777" w:rsidR="00C33A48" w:rsidRPr="00B20AE8" w:rsidRDefault="00C33A48" w:rsidP="0039402F">
      <w:pPr>
        <w:pStyle w:val="B1"/>
      </w:pPr>
      <w:r w:rsidRPr="00B20AE8">
        <w:t>9)</w:t>
      </w:r>
      <w:r w:rsidRPr="00B20AE8">
        <w:tab/>
        <w:t>Repeat step 6).</w:t>
      </w:r>
    </w:p>
    <w:p w14:paraId="42B5CDB4"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53A14556" w14:textId="77777777" w:rsidR="00C33A48" w:rsidRPr="00B20AE8" w:rsidRDefault="00C33A48" w:rsidP="0039402F">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6CEDD100" w14:textId="77777777" w:rsidR="00C33A48" w:rsidRPr="00B20AE8" w:rsidRDefault="00C33A48" w:rsidP="00F437E4">
      <w:pPr>
        <w:pStyle w:val="H6"/>
      </w:pPr>
      <w:bookmarkStart w:id="3032" w:name="_Toc21123040"/>
      <w:bookmarkStart w:id="3033" w:name="_Toc45907233"/>
      <w:bookmarkStart w:id="3034" w:name="_Toc53181337"/>
      <w:r w:rsidRPr="00B20AE8">
        <w:t>6.6.4.4.1.2.3</w:t>
      </w:r>
      <w:r w:rsidRPr="00B20AE8">
        <w:tab/>
        <w:t>PCDE procedure</w:t>
      </w:r>
      <w:bookmarkEnd w:id="3032"/>
      <w:bookmarkEnd w:id="3033"/>
      <w:bookmarkEnd w:id="3034"/>
    </w:p>
    <w:p w14:paraId="7A77E841" w14:textId="34A2BFF7" w:rsidR="008A70B7" w:rsidRPr="00B20AE8" w:rsidRDefault="00C33A48" w:rsidP="0039402F">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6515FE2C" w14:textId="77777777" w:rsidR="00C33A48" w:rsidRPr="00B20AE8" w:rsidRDefault="00C33A48" w:rsidP="0039402F">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14:paraId="17C4C1DE" w14:textId="77777777" w:rsidR="00C33A48" w:rsidRPr="00B20AE8" w:rsidRDefault="00C33A48" w:rsidP="0039402F">
      <w:r w:rsidRPr="00B20AE8">
        <w:t xml:space="preserve">In addition, for a </w:t>
      </w:r>
      <w:r w:rsidRPr="00B20AE8">
        <w:rPr>
          <w:snapToGrid w:val="0"/>
        </w:rPr>
        <w:t>multi-band RIB</w:t>
      </w:r>
      <w:r w:rsidRPr="00B20AE8">
        <w:t>, the following steps shall apply:</w:t>
      </w:r>
    </w:p>
    <w:p w14:paraId="724E19FE" w14:textId="77777777" w:rsidR="00C33A48" w:rsidRPr="00B20AE8" w:rsidRDefault="00C33A48" w:rsidP="0039402F">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394815E4" w14:textId="77777777" w:rsidR="00C33A48" w:rsidRPr="00B20AE8" w:rsidRDefault="00C33A48" w:rsidP="00F437E4">
      <w:pPr>
        <w:pStyle w:val="H6"/>
      </w:pPr>
      <w:bookmarkStart w:id="3035" w:name="_Toc21123041"/>
      <w:bookmarkStart w:id="3036" w:name="_Toc45907234"/>
      <w:bookmarkStart w:id="3037" w:name="_Toc53181338"/>
      <w:r w:rsidRPr="00B20AE8">
        <w:t>6.6.4.4.1.2.4</w:t>
      </w:r>
      <w:r w:rsidRPr="00B20AE8">
        <w:tab/>
        <w:t>RCDE procedure</w:t>
      </w:r>
      <w:bookmarkEnd w:id="3035"/>
      <w:bookmarkEnd w:id="3036"/>
      <w:bookmarkEnd w:id="3037"/>
    </w:p>
    <w:p w14:paraId="1D7CA5F8" w14:textId="0FDADDDE" w:rsidR="008A70B7" w:rsidRPr="00B20AE8" w:rsidRDefault="00C33A48" w:rsidP="0039402F">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51F7E246" w14:textId="0C29BDBC" w:rsidR="00C33A48" w:rsidRPr="00B20AE8" w:rsidRDefault="00C33A48" w:rsidP="0039402F">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w:t>
      </w:r>
      <w:r w:rsidR="003D3C64">
        <w:rPr>
          <w:lang w:eastAsia="zh-CN"/>
        </w:rPr>
        <w:t>clause </w:t>
      </w:r>
      <w:r w:rsidR="003D3C64" w:rsidRPr="00B20AE8">
        <w:rPr>
          <w:lang w:eastAsia="zh-CN"/>
        </w:rPr>
        <w:t>6</w:t>
      </w:r>
      <w:r w:rsidRPr="00B20AE8">
        <w:rPr>
          <w:lang w:eastAsia="zh-CN"/>
        </w:rPr>
        <w:t>.7.4.4.2</w:t>
      </w:r>
      <w:r w:rsidRPr="00B20AE8">
        <w:t xml:space="preserve">. </w:t>
      </w:r>
      <w:r w:rsidRPr="00B20AE8">
        <w:rPr>
          <w:rFonts w:cs="v4.2.0"/>
          <w:lang w:eastAsia="zh-CN"/>
        </w:rPr>
        <w:t>For an AAS BS declared to be capable of multi-carrier operation the measurement is performed on one of the carriers under test.</w:t>
      </w:r>
    </w:p>
    <w:p w14:paraId="2DB086B3" w14:textId="77777777" w:rsidR="00C33A48" w:rsidRPr="00B20AE8" w:rsidRDefault="00C33A48" w:rsidP="0039402F">
      <w:r w:rsidRPr="00B20AE8">
        <w:t xml:space="preserve">In addition, for a </w:t>
      </w:r>
      <w:r w:rsidRPr="00B20AE8">
        <w:rPr>
          <w:snapToGrid w:val="0"/>
        </w:rPr>
        <w:t>multi-band RIB</w:t>
      </w:r>
      <w:r w:rsidRPr="00B20AE8">
        <w:t>, the following steps shall apply:</w:t>
      </w:r>
    </w:p>
    <w:p w14:paraId="682C50C0" w14:textId="77777777" w:rsidR="00C33A48" w:rsidRPr="00B20AE8" w:rsidRDefault="00C33A48" w:rsidP="0039402F">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0722B9C8" w14:textId="77777777" w:rsidR="00C33A48" w:rsidRPr="00B20AE8" w:rsidRDefault="00C33A48" w:rsidP="00C33A48">
      <w:pPr>
        <w:pStyle w:val="Heading5"/>
      </w:pPr>
      <w:bookmarkStart w:id="3038" w:name="_Toc21123042"/>
      <w:bookmarkStart w:id="3039" w:name="_Toc45907235"/>
      <w:bookmarkStart w:id="3040" w:name="_Toc53181339"/>
      <w:bookmarkStart w:id="3041" w:name="_Toc61117144"/>
      <w:bookmarkStart w:id="3042" w:name="_Toc67080996"/>
      <w:bookmarkStart w:id="3043" w:name="_Toc68770348"/>
      <w:bookmarkStart w:id="3044" w:name="_Toc74755411"/>
      <w:bookmarkStart w:id="3045" w:name="_Toc76506335"/>
      <w:bookmarkStart w:id="3046" w:name="_Toc83113254"/>
      <w:bookmarkStart w:id="3047" w:name="_Toc89876457"/>
      <w:bookmarkStart w:id="3048" w:name="_Toc98711357"/>
      <w:bookmarkStart w:id="3049" w:name="_Toc145097224"/>
      <w:bookmarkStart w:id="3050" w:name="_Toc161848474"/>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5A3DF3F0" w14:textId="77777777" w:rsidR="00C33A48" w:rsidRPr="00B20AE8" w:rsidRDefault="00C33A48" w:rsidP="00F437E4">
      <w:pPr>
        <w:pStyle w:val="H6"/>
      </w:pPr>
      <w:bookmarkStart w:id="3051" w:name="_Toc21123043"/>
      <w:bookmarkStart w:id="3052" w:name="_Toc45907236"/>
      <w:bookmarkStart w:id="3053" w:name="_Toc53181340"/>
      <w:r w:rsidRPr="00B20AE8">
        <w:t>6.6.4.4.2.1</w:t>
      </w:r>
      <w:r w:rsidRPr="00B20AE8">
        <w:tab/>
        <w:t>Initial conditions</w:t>
      </w:r>
      <w:bookmarkEnd w:id="3051"/>
      <w:bookmarkEnd w:id="3052"/>
      <w:bookmarkEnd w:id="3053"/>
    </w:p>
    <w:p w14:paraId="15C42691" w14:textId="77777777" w:rsidR="00C33A48" w:rsidRPr="00B20AE8" w:rsidRDefault="00C33A48" w:rsidP="0039402F">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14:paraId="21083D21" w14:textId="0FE1F9DA" w:rsidR="00C33A48" w:rsidRPr="00B20AE8" w:rsidRDefault="00C33A48" w:rsidP="0039402F">
      <w:r w:rsidRPr="00B20AE8">
        <w:t>RF channels to be tested for single carrier:</w:t>
      </w:r>
      <w:r w:rsidR="008A70B7" w:rsidRPr="00B20AE8" w:rsidDel="008A70B7">
        <w:t xml:space="preserve"> </w:t>
      </w:r>
      <w:r w:rsidRPr="00B20AE8">
        <w:t xml:space="preserve">B and T; see </w:t>
      </w:r>
      <w:r w:rsidR="003D3C64">
        <w:t>clause </w:t>
      </w:r>
      <w:r w:rsidR="003D3C64" w:rsidRPr="00B20AE8">
        <w:t>4</w:t>
      </w:r>
      <w:r w:rsidRPr="00B20AE8">
        <w:t>.12.1.</w:t>
      </w:r>
    </w:p>
    <w:p w14:paraId="541DD428" w14:textId="77777777" w:rsidR="00C33A48" w:rsidRPr="00B20AE8" w:rsidRDefault="00C33A48" w:rsidP="0039402F">
      <w:r w:rsidRPr="00B20AE8">
        <w:t>RF bandwidth positions to be tested for multi-carrier and/or CA:</w:t>
      </w:r>
    </w:p>
    <w:p w14:paraId="1760F314" w14:textId="16322424" w:rsidR="008A70B7" w:rsidRPr="00B20AE8" w:rsidRDefault="00C33A48" w:rsidP="0039402F">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7D59F2FF" w14:textId="6389505F" w:rsidR="00C33A48" w:rsidRPr="00B20AE8" w:rsidRDefault="008A70B7" w:rsidP="0039402F">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7ECC0B55" w14:textId="77777777" w:rsidR="00C33A48" w:rsidRPr="00B20AE8" w:rsidRDefault="00C33A48" w:rsidP="0039402F">
      <w:r w:rsidRPr="00B20AE8">
        <w:t>Directions to be tested:</w:t>
      </w:r>
    </w:p>
    <w:p w14:paraId="74DBAEE4" w14:textId="77777777" w:rsidR="008A70B7" w:rsidRPr="00B20AE8" w:rsidRDefault="00C33A48" w:rsidP="0039402F">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14:paraId="2AD15A23" w14:textId="77777777" w:rsidR="00C33A48" w:rsidRPr="00B20AE8" w:rsidRDefault="008A70B7" w:rsidP="0039402F">
      <w:pPr>
        <w:pStyle w:val="B1"/>
      </w:pPr>
      <w:r w:rsidRPr="00B20AE8">
        <w:t>-</w:t>
      </w:r>
      <w:r w:rsidRPr="00B20AE8">
        <w:tab/>
      </w:r>
      <w:r w:rsidR="00C33A48" w:rsidRPr="00B20AE8">
        <w:t>OTA coverage range maximum directions (see table 4.10-2, D</w:t>
      </w:r>
      <w:r w:rsidR="00934F2D" w:rsidRPr="00B20AE8">
        <w:t>11.5</w:t>
      </w:r>
      <w:r w:rsidR="00C33A48" w:rsidRPr="00B20AE8">
        <w:t>).</w:t>
      </w:r>
    </w:p>
    <w:p w14:paraId="3C7BCD8D" w14:textId="77777777" w:rsidR="00C33A48" w:rsidRPr="00B20AE8" w:rsidRDefault="00194259" w:rsidP="0039402F">
      <w:pPr>
        <w:rPr>
          <w:rFonts w:eastAsia="MS PMincho" w:cs="v4.2.0"/>
        </w:rPr>
      </w:pPr>
      <w:r>
        <w:t xml:space="preserve">Polarization to be tested: </w:t>
      </w:r>
      <w:r w:rsidR="00C33A48" w:rsidRPr="00B20AE8">
        <w:t>For dual polari</w:t>
      </w:r>
      <w:r>
        <w:t>z</w:t>
      </w:r>
      <w:r w:rsidR="00C33A48" w:rsidRPr="00B20AE8">
        <w:t>ed systems the requirement shall be tested and met for both polari</w:t>
      </w:r>
      <w:r>
        <w:t>z</w:t>
      </w:r>
      <w:r w:rsidR="00C33A48" w:rsidRPr="00B20AE8">
        <w:t>ations.</w:t>
      </w:r>
    </w:p>
    <w:p w14:paraId="74897615" w14:textId="77777777" w:rsidR="00C33A48" w:rsidRPr="00B20AE8" w:rsidRDefault="00C33A48" w:rsidP="00F437E4">
      <w:pPr>
        <w:pStyle w:val="H6"/>
      </w:pPr>
      <w:bookmarkStart w:id="3054" w:name="_Toc21123044"/>
      <w:bookmarkStart w:id="3055" w:name="_Toc45907237"/>
      <w:bookmarkStart w:id="3056" w:name="_Toc53181341"/>
      <w:r w:rsidRPr="00B20AE8">
        <w:t>6.6.4.4.2.2</w:t>
      </w:r>
      <w:r w:rsidRPr="00B20AE8">
        <w:tab/>
        <w:t>Procedure</w:t>
      </w:r>
      <w:bookmarkEnd w:id="3054"/>
      <w:bookmarkEnd w:id="3055"/>
      <w:bookmarkEnd w:id="3056"/>
    </w:p>
    <w:p w14:paraId="5883F7FE" w14:textId="77777777" w:rsidR="00C33A48" w:rsidRPr="00B20AE8" w:rsidRDefault="00C33A48" w:rsidP="0039402F">
      <w:pPr>
        <w:pStyle w:val="B1"/>
      </w:pPr>
      <w:r w:rsidRPr="00B20AE8">
        <w:t>1)</w:t>
      </w:r>
      <w:r w:rsidRPr="00B20AE8">
        <w:tab/>
        <w:t>Place the AAS BS at the positioner.</w:t>
      </w:r>
    </w:p>
    <w:p w14:paraId="59CDA88F"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41C85542"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3D7BA09D" w14:textId="77777777" w:rsidR="00C33A48" w:rsidRPr="00B20AE8" w:rsidRDefault="00C33A48" w:rsidP="0039402F">
      <w:pPr>
        <w:pStyle w:val="B1"/>
      </w:pPr>
      <w:r w:rsidRPr="00B20AE8">
        <w:t>4)</w:t>
      </w:r>
      <w:r w:rsidRPr="00B20AE8">
        <w:tab/>
        <w:t>Configure the beamforming settings of the AAS BS according to the direction to be tested.</w:t>
      </w:r>
    </w:p>
    <w:p w14:paraId="5C967828" w14:textId="5B9A0A16" w:rsidR="003D3C64" w:rsidRDefault="00C33A48" w:rsidP="0039402F">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.12.2.</w:t>
      </w:r>
    </w:p>
    <w:p w14:paraId="49AD7959" w14:textId="5BA88FA5" w:rsidR="00B014AA" w:rsidRDefault="00194259" w:rsidP="0039402F">
      <w:pPr>
        <w:pStyle w:val="B1"/>
      </w:pPr>
      <w:r>
        <w:tab/>
      </w:r>
      <w:r w:rsidR="00C33A48" w:rsidRPr="00B20AE8">
        <w:t xml:space="preserve">For single carrier </w:t>
      </w:r>
      <w:r w:rsidR="008A70B7" w:rsidRPr="00B20AE8">
        <w:t xml:space="preserve">operation only, </w:t>
      </w:r>
      <w:r w:rsidR="00C33A48" w:rsidRPr="00B20AE8">
        <w:t xml:space="preserve">set the AAS BS to transmit </w:t>
      </w:r>
      <w:r w:rsidR="008A70B7" w:rsidRPr="00B20AE8">
        <w:t xml:space="preserve">signal according to E-TM3.1 for E-UTRA (or sE-TM3.1-1 for subslot TTI, or sE-TM3.1-2 for slot TTI), </w:t>
      </w:r>
      <w:r w:rsidR="00C33A48" w:rsidRPr="00B20AE8">
        <w:t xml:space="preserve">at manufacturers declared rated carrier </w:t>
      </w:r>
      <w:r w:rsidR="00D51A14" w:rsidRPr="00B20AE8">
        <w:t>EIRP</w:t>
      </w:r>
      <w:r w:rsidR="00C33A48" w:rsidRPr="00B20AE8">
        <w:t xml:space="preserve"> (</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p>
    <w:p w14:paraId="1F15228D" w14:textId="507C5BC0" w:rsidR="00194259" w:rsidRPr="00D775D0" w:rsidRDefault="006507D3" w:rsidP="0039402F">
      <w:pPr>
        <w:pStyle w:val="B20"/>
      </w:pPr>
      <w:r>
        <w:tab/>
      </w:r>
      <w:r w:rsidR="00194259">
        <w:t xml:space="preserve">For NR operation, set the AAS BS to transmit signal according following procedure for </w:t>
      </w:r>
      <w:r w:rsidR="00194259" w:rsidRPr="00F73582">
        <w:rPr>
          <w:i/>
          <w:iCs/>
        </w:rPr>
        <w:t>BS type 1-O</w:t>
      </w:r>
      <w:r w:rsidR="00194259">
        <w:t>:</w:t>
      </w:r>
    </w:p>
    <w:p w14:paraId="08DB3F30" w14:textId="379B00D9" w:rsidR="00194259" w:rsidRDefault="006507D3" w:rsidP="0039402F">
      <w:pPr>
        <w:pStyle w:val="B20"/>
      </w:pPr>
      <w:r>
        <w:tab/>
      </w:r>
      <w:r w:rsidR="00194259">
        <w:t xml:space="preserve">For </w:t>
      </w:r>
      <w:r w:rsidR="00194259" w:rsidRPr="008D53E9">
        <w:rPr>
          <w:i/>
          <w:iCs/>
        </w:rPr>
        <w:t>BS type 1-O</w:t>
      </w:r>
      <w:r w:rsidR="00194259">
        <w:t xml:space="preserve"> declared to be capable of single carrier operation only, set the BS to transmit a signal according to:</w:t>
      </w:r>
    </w:p>
    <w:p w14:paraId="5E13BE3F" w14:textId="77777777" w:rsidR="00194259" w:rsidRDefault="00194259" w:rsidP="0039402F">
      <w:pPr>
        <w:pStyle w:val="B3"/>
      </w:pPr>
      <w:r>
        <w:t>-</w:t>
      </w:r>
      <w:r>
        <w:tab/>
        <w:t>NR-FR1-TM3.1a if 256QAM is supported by BS without power back off</w:t>
      </w:r>
    </w:p>
    <w:p w14:paraId="36765E5D" w14:textId="77777777" w:rsidR="00194259" w:rsidRDefault="00194259" w:rsidP="0039402F">
      <w:pPr>
        <w:pStyle w:val="B3"/>
      </w:pPr>
      <w:r>
        <w:t>-</w:t>
      </w:r>
      <w:r>
        <w:tab/>
        <w:t>or NR-FR1-TM3.1a if 256QAM is supported by BS with power back off, at manufacturer's declared rated output power (Prated,c,EIRP) and NR-FR1-TM3.1 at maximum power</w:t>
      </w:r>
    </w:p>
    <w:p w14:paraId="760EE9B4" w14:textId="77777777" w:rsidR="00194259" w:rsidRDefault="00194259" w:rsidP="0039402F">
      <w:pPr>
        <w:pStyle w:val="B3"/>
      </w:pPr>
      <w:r>
        <w:t>-</w:t>
      </w:r>
      <w:r>
        <w:tab/>
        <w:t>or NR-FR1-TM3.1 if highest modulation order supported by BS is 64QAM</w:t>
      </w:r>
    </w:p>
    <w:p w14:paraId="35288904" w14:textId="77777777" w:rsidR="00194259" w:rsidRDefault="00194259" w:rsidP="0039402F">
      <w:pPr>
        <w:pStyle w:val="B3"/>
      </w:pPr>
      <w:r>
        <w:t>-</w:t>
      </w:r>
      <w:r>
        <w:tab/>
        <w:t>or NR-FR1-TM3.2 if highest modulation order supported by BS is 16QAM</w:t>
      </w:r>
    </w:p>
    <w:p w14:paraId="6F1D2435" w14:textId="77777777" w:rsidR="00194259" w:rsidRPr="00B20AE8" w:rsidRDefault="00194259" w:rsidP="0039402F">
      <w:pPr>
        <w:pStyle w:val="B3"/>
      </w:pPr>
      <w:r>
        <w:t>-</w:t>
      </w:r>
      <w:r>
        <w:tab/>
        <w:t>or NR-FR1-TM3.3 if highest modulation order supported by BS is QPSK.</w:t>
      </w:r>
    </w:p>
    <w:p w14:paraId="4C030994" w14:textId="77777777" w:rsidR="00C33A48" w:rsidRPr="00B20AE8" w:rsidRDefault="00C33A48" w:rsidP="0039402F">
      <w:pPr>
        <w:pStyle w:val="B1"/>
      </w:pPr>
      <w:r w:rsidRPr="00B20AE8">
        <w:t>6)</w:t>
      </w:r>
      <w:r w:rsidRPr="00B20AE8">
        <w:tab/>
        <w:t>Measure the EVM and frequency error as defined in annex D.</w:t>
      </w:r>
    </w:p>
    <w:p w14:paraId="2B934437" w14:textId="77777777" w:rsidR="008A70B7" w:rsidRPr="00B20AE8" w:rsidRDefault="00C33A48" w:rsidP="0039402F">
      <w:pPr>
        <w:pStyle w:val="B1"/>
      </w:pPr>
      <w:r w:rsidRPr="00B20AE8">
        <w:t>7)</w:t>
      </w:r>
      <w:r w:rsidRPr="00B20AE8">
        <w:tab/>
      </w:r>
      <w:r w:rsidR="008A70B7" w:rsidRPr="00B20AE8">
        <w:t>Repeat steps 5 and 6 for the following test models:</w:t>
      </w:r>
    </w:p>
    <w:p w14:paraId="4BACB677" w14:textId="77777777" w:rsidR="008A70B7" w:rsidRPr="00B20AE8" w:rsidRDefault="0018206F" w:rsidP="0039402F">
      <w:pPr>
        <w:pStyle w:val="B20"/>
      </w:pPr>
      <w:r w:rsidRPr="00B20AE8">
        <w:t>-</w:t>
      </w:r>
      <w:r w:rsidRPr="00B20AE8">
        <w:tab/>
      </w:r>
      <w:r w:rsidR="008A70B7" w:rsidRPr="00B20AE8">
        <w:t>For E-UTRA: repeat steps 5 and 6 for E-TM 3.2, E-TM 3.3 and E-TM2,</w:t>
      </w:r>
    </w:p>
    <w:p w14:paraId="3BE0CDD2" w14:textId="77777777" w:rsidR="008A70B7" w:rsidRPr="00B20AE8" w:rsidRDefault="0018206F" w:rsidP="0039402F">
      <w:pPr>
        <w:pStyle w:val="B20"/>
      </w:pPr>
      <w:r w:rsidRPr="00B20AE8">
        <w:t>-</w:t>
      </w:r>
      <w:r w:rsidRPr="00B20AE8">
        <w:tab/>
      </w:r>
      <w:r w:rsidR="008A70B7" w:rsidRPr="00B20AE8">
        <w:t>For E-UTRA with subslot TTI: repeat steps 5 and 6 for sE-TM3.2-1, sE-TM3.3-1 and sE-TM2-1,</w:t>
      </w:r>
    </w:p>
    <w:p w14:paraId="3A44BBEB" w14:textId="77777777" w:rsidR="008A70B7" w:rsidRPr="00B20AE8" w:rsidRDefault="0018206F" w:rsidP="0039402F">
      <w:pPr>
        <w:pStyle w:val="B20"/>
      </w:pPr>
      <w:r w:rsidRPr="00B20AE8">
        <w:t>-</w:t>
      </w:r>
      <w:r w:rsidRPr="00B20AE8">
        <w:tab/>
      </w:r>
      <w:r w:rsidR="008A70B7" w:rsidRPr="00B20AE8">
        <w:t>For E-UTRA with slot TTI: repeat steps 5 and 6 for sE-TM3.2-2, sE-TM3.3-2 and sE-TM2-2.</w:t>
      </w:r>
    </w:p>
    <w:p w14:paraId="79E9FCE9" w14:textId="77777777" w:rsidR="008A70B7" w:rsidRPr="00B20AE8" w:rsidRDefault="0018206F" w:rsidP="0039402F">
      <w:pPr>
        <w:pStyle w:val="B20"/>
      </w:pPr>
      <w:r w:rsidRPr="00B20AE8">
        <w:t>-</w:t>
      </w:r>
      <w:r w:rsidRPr="00B20AE8">
        <w:tab/>
      </w:r>
      <w:r w:rsidR="008A70B7" w:rsidRPr="00B20AE8">
        <w:t>If 256QAM is supported by BS</w:t>
      </w:r>
      <w:r w:rsidR="00194259">
        <w:t xml:space="preserve"> for E-UTRA</w:t>
      </w:r>
      <w:r w:rsidR="008A70B7" w:rsidRPr="00B20AE8">
        <w:t>:</w:t>
      </w:r>
    </w:p>
    <w:p w14:paraId="20986EFB" w14:textId="77777777" w:rsidR="008A70B7" w:rsidRPr="00B20AE8" w:rsidRDefault="0018206F" w:rsidP="0039402F">
      <w:pPr>
        <w:pStyle w:val="B20"/>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14:paraId="12E6623C" w14:textId="77777777" w:rsidR="008A70B7" w:rsidRPr="00B20AE8" w:rsidRDefault="0018206F" w:rsidP="0039402F">
      <w:pPr>
        <w:pStyle w:val="B20"/>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14:paraId="2B53637A" w14:textId="77777777" w:rsidR="008A70B7" w:rsidRPr="00B20AE8" w:rsidRDefault="0018206F" w:rsidP="0039402F">
      <w:pPr>
        <w:pStyle w:val="B20"/>
      </w:pPr>
      <w:r w:rsidRPr="00B20AE8">
        <w:t>-</w:t>
      </w:r>
      <w:r w:rsidRPr="00B20AE8">
        <w:tab/>
      </w:r>
      <w:r w:rsidR="008A70B7" w:rsidRPr="00B20AE8">
        <w:t>For E-UTRA with slot TTI: repeat steps 5 and 6 for sE-TM3.1a-2 and sE-TM2a-2.</w:t>
      </w:r>
    </w:p>
    <w:p w14:paraId="391C0454" w14:textId="7CF62F6E" w:rsidR="008A70B7" w:rsidRPr="00B20AE8" w:rsidRDefault="006507D3" w:rsidP="0039402F">
      <w:pPr>
        <w:pStyle w:val="B20"/>
      </w:pPr>
      <w:r>
        <w:tab/>
      </w:r>
      <w:r w:rsidR="008A70B7" w:rsidRPr="00B20AE8">
        <w:t xml:space="preserve">For E-UTRA test model E-TM2 </w:t>
      </w:r>
      <w:r w:rsidR="008A70B7" w:rsidRPr="00B20AE8">
        <w:rPr>
          <w:rFonts w:eastAsia="SimSun" w:hint="eastAsia"/>
          <w:lang w:eastAsia="zh-CN"/>
        </w:rPr>
        <w:t>and E-TM2a</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02DEEF86" w14:textId="688DA082" w:rsidR="008A70B7" w:rsidRDefault="006507D3" w:rsidP="0039402F">
      <w:pPr>
        <w:pStyle w:val="B20"/>
      </w:pPr>
      <w:r>
        <w:tab/>
      </w:r>
      <w:r w:rsidR="008A70B7" w:rsidRPr="00B20AE8">
        <w:t xml:space="preserve">For subslot TTI test model sE-TM2-1 </w:t>
      </w:r>
      <w:r w:rsidR="008A70B7" w:rsidRPr="00B20AE8">
        <w:rPr>
          <w:rFonts w:eastAsia="SimSun" w:hint="eastAsia"/>
          <w:lang w:eastAsia="zh-CN"/>
        </w:rPr>
        <w:t xml:space="preserve">and </w:t>
      </w:r>
      <w:r w:rsidR="008A70B7" w:rsidRPr="00B20AE8">
        <w:t>sE-TM2a-1 (or for sE-TM2-2 and sE-TM2a-2 for slot TTI)</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3D979576" w14:textId="1C53851A" w:rsidR="00194259" w:rsidRPr="00B20AE8" w:rsidRDefault="006507D3" w:rsidP="0039402F">
      <w:pPr>
        <w:pStyle w:val="B20"/>
      </w:pPr>
      <w:r>
        <w:tab/>
      </w:r>
      <w:r w:rsidR="00194259" w:rsidRPr="00281C5D">
        <w:t xml:space="preserve">For NR: repeat steps 5 and 6 for NR-FR1-TM2 if 256QAM is not supported by </w:t>
      </w:r>
      <w:r w:rsidR="00194259" w:rsidRPr="008D53E9">
        <w:rPr>
          <w:i/>
          <w:iCs/>
        </w:rPr>
        <w:t>BS type 1-O</w:t>
      </w:r>
      <w:r w:rsidR="00194259" w:rsidRPr="00281C5D">
        <w:t xml:space="preserve"> or for NR-FR1-TM2a if 256QAM is supported by </w:t>
      </w:r>
      <w:r w:rsidR="00194259" w:rsidRPr="008D53E9">
        <w:rPr>
          <w:i/>
          <w:iCs/>
        </w:rPr>
        <w:t>BS type 1-O</w:t>
      </w:r>
      <w:r w:rsidR="00194259" w:rsidRPr="00281C5D">
        <w:t>. For NR-FR1-TM2 and NR-FR1-TM2a the OFDM symbol power (in the conformance direction) shall be at the lower limit of the</w:t>
      </w:r>
      <w:r w:rsidR="00194259">
        <w:t xml:space="preserve"> </w:t>
      </w:r>
      <w:r w:rsidR="00194259" w:rsidRPr="00281C5D">
        <w:t xml:space="preserve">dynamic range according to the test procedure in </w:t>
      </w:r>
      <w:r w:rsidR="003D3C64">
        <w:t>clause </w:t>
      </w:r>
      <w:r w:rsidR="003D3C64" w:rsidRPr="00281C5D">
        <w:t>6</w:t>
      </w:r>
      <w:r w:rsidR="00194259" w:rsidRPr="00281C5D">
        <w:t xml:space="preserve">.4.4.4.2.4 and test requirements in </w:t>
      </w:r>
      <w:r w:rsidR="003D3C64">
        <w:t>clause </w:t>
      </w:r>
      <w:r w:rsidR="003D3C64" w:rsidRPr="00281C5D">
        <w:t>6</w:t>
      </w:r>
      <w:r w:rsidR="00194259" w:rsidRPr="00281C5D">
        <w:t>.4.4.5.3.</w:t>
      </w:r>
    </w:p>
    <w:p w14:paraId="7B4DA908" w14:textId="77777777" w:rsidR="00C33A48" w:rsidRPr="00B20AE8" w:rsidRDefault="00C33A48" w:rsidP="0039402F">
      <w:pPr>
        <w:pStyle w:val="B1"/>
      </w:pPr>
      <w:r w:rsidRPr="00B20AE8">
        <w:t xml:space="preserve">In addition, for </w:t>
      </w:r>
      <w:r w:rsidRPr="00B20AE8">
        <w:rPr>
          <w:snapToGrid w:val="0"/>
        </w:rPr>
        <w:t>multi-band RIB,</w:t>
      </w:r>
      <w:r w:rsidRPr="00B20AE8">
        <w:t xml:space="preserve"> the following steps shall apply:</w:t>
      </w:r>
    </w:p>
    <w:p w14:paraId="6D5A8E97" w14:textId="77777777" w:rsidR="00C33A48" w:rsidRPr="00B20AE8" w:rsidRDefault="008A70B7" w:rsidP="0039402F">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461D2C45" w14:textId="77777777" w:rsidR="00C33A48" w:rsidRPr="00B20AE8" w:rsidRDefault="00C33A48" w:rsidP="00C33A48">
      <w:pPr>
        <w:pStyle w:val="Heading4"/>
        <w:rPr>
          <w:lang w:eastAsia="sv-SE"/>
        </w:rPr>
      </w:pPr>
      <w:bookmarkStart w:id="3057" w:name="_Toc21123045"/>
      <w:bookmarkStart w:id="3058" w:name="_Toc45907238"/>
      <w:bookmarkStart w:id="3059" w:name="_Toc53181342"/>
      <w:bookmarkStart w:id="3060" w:name="_Toc61117145"/>
      <w:bookmarkStart w:id="3061" w:name="_Toc67080997"/>
      <w:bookmarkStart w:id="3062" w:name="_Toc68770349"/>
      <w:bookmarkStart w:id="3063" w:name="_Toc74755412"/>
      <w:bookmarkStart w:id="3064" w:name="_Toc76506336"/>
      <w:bookmarkStart w:id="3065" w:name="_Toc83113255"/>
      <w:bookmarkStart w:id="3066" w:name="_Toc89876458"/>
      <w:bookmarkStart w:id="3067" w:name="_Toc98711358"/>
      <w:bookmarkStart w:id="3068" w:name="_Toc145097225"/>
      <w:bookmarkStart w:id="3069" w:name="_Toc161848475"/>
      <w:r w:rsidRPr="00B20AE8">
        <w:rPr>
          <w:lang w:eastAsia="sv-SE"/>
        </w:rPr>
        <w:t>6.</w:t>
      </w:r>
      <w:r w:rsidRPr="00B20AE8">
        <w:rPr>
          <w:lang w:eastAsia="zh-CN"/>
        </w:rPr>
        <w:t>6.4.</w:t>
      </w:r>
      <w:r w:rsidRPr="00B20AE8">
        <w:rPr>
          <w:lang w:eastAsia="sv-SE"/>
        </w:rPr>
        <w:t>5</w:t>
      </w:r>
      <w:r w:rsidRPr="00B20AE8">
        <w:rPr>
          <w:lang w:eastAsia="sv-SE"/>
        </w:rPr>
        <w:tab/>
        <w:t>Test Requirement</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68381ED1" w14:textId="77777777" w:rsidR="00C33A48" w:rsidRPr="00B20AE8" w:rsidRDefault="00C33A48" w:rsidP="00C33A48">
      <w:pPr>
        <w:pStyle w:val="Heading5"/>
      </w:pPr>
      <w:bookmarkStart w:id="3070" w:name="_Toc21123046"/>
      <w:bookmarkStart w:id="3071" w:name="_Toc45907239"/>
      <w:bookmarkStart w:id="3072" w:name="_Toc53181343"/>
      <w:bookmarkStart w:id="3073" w:name="_Toc61117146"/>
      <w:bookmarkStart w:id="3074" w:name="_Toc67080998"/>
      <w:bookmarkStart w:id="3075" w:name="_Toc68770350"/>
      <w:bookmarkStart w:id="3076" w:name="_Toc74755413"/>
      <w:bookmarkStart w:id="3077" w:name="_Toc76506337"/>
      <w:bookmarkStart w:id="3078" w:name="_Toc83113256"/>
      <w:bookmarkStart w:id="3079" w:name="_Toc89876459"/>
      <w:bookmarkStart w:id="3080" w:name="_Toc98711359"/>
      <w:bookmarkStart w:id="3081" w:name="_Toc145097226"/>
      <w:bookmarkStart w:id="3082" w:name="_Toc161848476"/>
      <w:r w:rsidRPr="00B20AE8">
        <w:t>6.6.4.5.1</w:t>
      </w:r>
      <w:r w:rsidRPr="00B20AE8">
        <w:tab/>
        <w:t>UTRA test requirement</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4C032A44" w14:textId="77777777" w:rsidR="00C33A48" w:rsidRPr="00B20AE8" w:rsidRDefault="00C33A48" w:rsidP="0039402F">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rPr>
        <w:t>8</w:t>
      </w:r>
      <w:r w:rsidRPr="00B20AE8">
        <w:rPr>
          <w:rFonts w:eastAsia="ºÞ¼¯¸" w:cs="v4.2.0"/>
        </w:rPr>
        <w:t>.5 %</w:t>
      </w:r>
      <w:r w:rsidRPr="00B20AE8">
        <w:rPr>
          <w:rFonts w:eastAsia="ºÞ¼¯¸"/>
        </w:rPr>
        <w:t xml:space="preserve"> when the AAS BS is transmitting a composite signal using only QPSK modulation and shall be less than </w:t>
      </w:r>
      <w:r w:rsidR="000262B1" w:rsidRPr="00B20AE8">
        <w:rPr>
          <w:rFonts w:eastAsia="ºÞ¼¯¸"/>
        </w:rPr>
        <w:t>1</w:t>
      </w:r>
      <w:r w:rsidR="000262B1" w:rsidRPr="00B20AE8">
        <w:rPr>
          <w:rFonts w:eastAsia="ºÞ¼¯¸" w:hint="eastAsia"/>
        </w:rPr>
        <w:t>3</w:t>
      </w:r>
      <w:r w:rsidRPr="00B20AE8">
        <w:rPr>
          <w:rFonts w:eastAsia="ºÞ¼¯¸"/>
        </w:rPr>
        <w:t>.5</w:t>
      </w:r>
      <w:r w:rsidR="008A70B7" w:rsidRPr="00B20AE8">
        <w:rPr>
          <w:rFonts w:eastAsia="ºÞ¼¯¸"/>
        </w:rPr>
        <w:t xml:space="preserve"> </w:t>
      </w:r>
      <w:r w:rsidRPr="00B20AE8">
        <w:rPr>
          <w:rFonts w:eastAsia="ºÞ¼¯¸"/>
        </w:rPr>
        <w:t>% when the AAS BS is transmitting a composite signal that includes 16QAM modulation.</w:t>
      </w:r>
    </w:p>
    <w:p w14:paraId="30795396" w14:textId="77777777" w:rsidR="00C33A48" w:rsidRPr="00B20AE8" w:rsidRDefault="00C33A48" w:rsidP="0039402F">
      <w:pPr>
        <w:rPr>
          <w:rFonts w:eastAsia="×–¾’©‘Ì"/>
        </w:rPr>
      </w:pPr>
      <w:r w:rsidRPr="00B20AE8">
        <w:rPr>
          <w:rFonts w:eastAsia="×–¾’©‘Ì"/>
        </w:rPr>
        <w:t xml:space="preserve">The peak code domain error </w:t>
      </w:r>
      <w:r w:rsidRPr="00B20AE8">
        <w:rPr>
          <w:rFonts w:eastAsia="ºÞ¼¯¸"/>
        </w:rPr>
        <w:t xml:space="preserve">for every measured slot </w:t>
      </w:r>
      <w:r w:rsidRPr="00B20AE8">
        <w:rPr>
          <w:rFonts w:eastAsia="×–¾’©‘Ì"/>
        </w:rPr>
        <w:t>shall not exceed 32 dB at spreading factor 256.</w:t>
      </w:r>
    </w:p>
    <w:p w14:paraId="39887603" w14:textId="77777777" w:rsidR="00C33A48" w:rsidRPr="00B20AE8" w:rsidRDefault="00C33A48" w:rsidP="0039402F">
      <w:pPr>
        <w:rPr>
          <w:rFonts w:eastAsia="×–¾’©‘Ì"/>
        </w:rPr>
      </w:pPr>
      <w:r w:rsidRPr="00B20AE8">
        <w:rPr>
          <w:rFonts w:eastAsia="×–¾’©‘Ì"/>
        </w:rPr>
        <w:t xml:space="preserve">The average Relative Code Domain Error for 64QAM modulated codes shall not exceed 20 dB </w:t>
      </w:r>
      <w:r w:rsidRPr="00B20AE8">
        <w:rPr>
          <w:rFonts w:eastAsia="×–¾’©‘Ì" w:cs="v4.2.0"/>
        </w:rPr>
        <w:t>at spreading factor 16</w:t>
      </w:r>
      <w:r w:rsidRPr="00B20AE8">
        <w:rPr>
          <w:rFonts w:eastAsia="×–¾’©‘Ì"/>
        </w:rPr>
        <w:t>.</w:t>
      </w:r>
    </w:p>
    <w:p w14:paraId="432426BC" w14:textId="636BD30E"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CEEC560" w14:textId="77777777" w:rsidR="00C33A48" w:rsidRPr="00B20AE8" w:rsidRDefault="00C33A48" w:rsidP="00C33A48">
      <w:pPr>
        <w:pStyle w:val="Heading5"/>
      </w:pPr>
      <w:bookmarkStart w:id="3083" w:name="_Toc21123047"/>
      <w:bookmarkStart w:id="3084" w:name="_Toc45907240"/>
      <w:bookmarkStart w:id="3085" w:name="_Toc53181344"/>
      <w:bookmarkStart w:id="3086" w:name="_Toc61117147"/>
      <w:bookmarkStart w:id="3087" w:name="_Toc67080999"/>
      <w:bookmarkStart w:id="3088" w:name="_Toc68770351"/>
      <w:bookmarkStart w:id="3089" w:name="_Toc74755414"/>
      <w:bookmarkStart w:id="3090" w:name="_Toc76506338"/>
      <w:bookmarkStart w:id="3091" w:name="_Toc83113257"/>
      <w:bookmarkStart w:id="3092" w:name="_Toc89876460"/>
      <w:bookmarkStart w:id="3093" w:name="_Toc98711360"/>
      <w:bookmarkStart w:id="3094" w:name="_Toc145097227"/>
      <w:bookmarkStart w:id="3095" w:name="_Toc161848477"/>
      <w:r w:rsidRPr="00B20AE8">
        <w:t>6.6.4.5.2</w:t>
      </w:r>
      <w:r w:rsidRPr="00B20AE8">
        <w:tab/>
        <w:t>E-UTRA</w:t>
      </w:r>
      <w:r w:rsidR="006D2006" w:rsidRPr="00B20AE8">
        <w:t xml:space="preserve"> and NR</w:t>
      </w:r>
      <w:r w:rsidRPr="00B20AE8">
        <w:t xml:space="preserve"> test requirement</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4F16CDDD" w14:textId="77777777" w:rsidR="00C22A30" w:rsidRPr="00B20AE8" w:rsidRDefault="00C33A48" w:rsidP="0039402F">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14:paraId="38E476E5" w14:textId="77777777" w:rsidR="00C33A48" w:rsidRPr="00B20AE8" w:rsidRDefault="00C22A30" w:rsidP="0039402F">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14:paraId="2FB20057" w14:textId="77777777" w:rsidR="00C33A48" w:rsidRPr="00B20AE8" w:rsidRDefault="00C33A48" w:rsidP="0039402F">
      <w:pPr>
        <w:pStyle w:val="TH"/>
      </w:pPr>
      <w:r w:rsidRPr="00B20AE8">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2EB9513D" w14:textId="77777777" w:rsidTr="006A2BF1">
        <w:trPr>
          <w:cantSplit/>
          <w:jc w:val="center"/>
        </w:trPr>
        <w:tc>
          <w:tcPr>
            <w:tcW w:w="3214" w:type="dxa"/>
          </w:tcPr>
          <w:p w14:paraId="5AC3D894" w14:textId="77777777" w:rsidR="00C33A48" w:rsidRPr="00B20AE8" w:rsidRDefault="00C33A48" w:rsidP="0039402F">
            <w:pPr>
              <w:pStyle w:val="TAH"/>
            </w:pPr>
            <w:r w:rsidRPr="00B20AE8">
              <w:t>Modulation scheme for PDSCH</w:t>
            </w:r>
            <w:r w:rsidR="008A70B7" w:rsidRPr="00B20AE8">
              <w:t xml:space="preserve"> or sPDSCH</w:t>
            </w:r>
          </w:p>
        </w:tc>
        <w:tc>
          <w:tcPr>
            <w:tcW w:w="2583" w:type="dxa"/>
          </w:tcPr>
          <w:p w14:paraId="265890D7" w14:textId="77777777" w:rsidR="00C33A48" w:rsidRPr="00B20AE8" w:rsidRDefault="00C33A48" w:rsidP="0039402F">
            <w:pPr>
              <w:pStyle w:val="TAH"/>
            </w:pPr>
            <w:r w:rsidRPr="00B20AE8">
              <w:t>Required EVM (%)</w:t>
            </w:r>
          </w:p>
        </w:tc>
      </w:tr>
      <w:tr w:rsidR="004F339F" w:rsidRPr="00B20AE8" w14:paraId="474D581C" w14:textId="77777777" w:rsidTr="006A2BF1">
        <w:trPr>
          <w:cantSplit/>
          <w:jc w:val="center"/>
        </w:trPr>
        <w:tc>
          <w:tcPr>
            <w:tcW w:w="3214" w:type="dxa"/>
          </w:tcPr>
          <w:p w14:paraId="166E4F6E" w14:textId="77777777" w:rsidR="00C33A48" w:rsidRPr="00B20AE8" w:rsidRDefault="00C33A48" w:rsidP="0039402F">
            <w:pPr>
              <w:pStyle w:val="TAC"/>
            </w:pPr>
            <w:r w:rsidRPr="00B20AE8">
              <w:t>QPSK</w:t>
            </w:r>
          </w:p>
        </w:tc>
        <w:tc>
          <w:tcPr>
            <w:tcW w:w="2583" w:type="dxa"/>
          </w:tcPr>
          <w:p w14:paraId="20E9E044" w14:textId="77777777" w:rsidR="00C33A48" w:rsidRPr="00B20AE8" w:rsidRDefault="00C33A48" w:rsidP="0039402F">
            <w:pPr>
              <w:pStyle w:val="TAC"/>
            </w:pPr>
            <w:r w:rsidRPr="00B20AE8">
              <w:t>18.5</w:t>
            </w:r>
          </w:p>
        </w:tc>
      </w:tr>
      <w:tr w:rsidR="004F339F" w:rsidRPr="00B20AE8" w14:paraId="5F28D682" w14:textId="77777777" w:rsidTr="006A2BF1">
        <w:trPr>
          <w:cantSplit/>
          <w:jc w:val="center"/>
        </w:trPr>
        <w:tc>
          <w:tcPr>
            <w:tcW w:w="3214" w:type="dxa"/>
          </w:tcPr>
          <w:p w14:paraId="7D3A07FB" w14:textId="77777777" w:rsidR="00C33A48" w:rsidRPr="00B20AE8" w:rsidRDefault="00C33A48" w:rsidP="0039402F">
            <w:pPr>
              <w:pStyle w:val="TAC"/>
            </w:pPr>
            <w:r w:rsidRPr="00B20AE8">
              <w:t>16QAM</w:t>
            </w:r>
          </w:p>
        </w:tc>
        <w:tc>
          <w:tcPr>
            <w:tcW w:w="2583" w:type="dxa"/>
          </w:tcPr>
          <w:p w14:paraId="365111E9" w14:textId="77777777" w:rsidR="00C33A48" w:rsidRPr="00B20AE8" w:rsidRDefault="00C33A48" w:rsidP="0039402F">
            <w:pPr>
              <w:pStyle w:val="TAC"/>
            </w:pPr>
            <w:r w:rsidRPr="00B20AE8">
              <w:t>13.5</w:t>
            </w:r>
          </w:p>
        </w:tc>
      </w:tr>
      <w:tr w:rsidR="004F339F" w:rsidRPr="00B20AE8" w14:paraId="64860A06" w14:textId="77777777" w:rsidTr="006A2BF1">
        <w:trPr>
          <w:cantSplit/>
          <w:jc w:val="center"/>
        </w:trPr>
        <w:tc>
          <w:tcPr>
            <w:tcW w:w="3214" w:type="dxa"/>
          </w:tcPr>
          <w:p w14:paraId="3CBA2247" w14:textId="77777777" w:rsidR="00C33A48" w:rsidRPr="00B20AE8" w:rsidRDefault="00C33A48" w:rsidP="0039402F">
            <w:pPr>
              <w:pStyle w:val="TAC"/>
            </w:pPr>
            <w:r w:rsidRPr="00B20AE8">
              <w:t>64QAM</w:t>
            </w:r>
          </w:p>
        </w:tc>
        <w:tc>
          <w:tcPr>
            <w:tcW w:w="2583" w:type="dxa"/>
          </w:tcPr>
          <w:p w14:paraId="4BC1CA98" w14:textId="77777777" w:rsidR="00C33A48" w:rsidRPr="00B20AE8" w:rsidRDefault="00C33A48" w:rsidP="0039402F">
            <w:pPr>
              <w:pStyle w:val="TAC"/>
            </w:pPr>
            <w:r w:rsidRPr="00B20AE8">
              <w:t>9</w:t>
            </w:r>
          </w:p>
        </w:tc>
      </w:tr>
      <w:tr w:rsidR="004F339F" w:rsidRPr="00B20AE8" w14:paraId="6B4525C0"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053B7C19" w14:textId="77777777" w:rsidR="00C33A48" w:rsidRPr="00B20AE8" w:rsidRDefault="00C33A48" w:rsidP="0039402F">
            <w:pPr>
              <w:pStyle w:val="TAC"/>
            </w:pPr>
            <w:r w:rsidRPr="00B20AE8">
              <w:t>256QAM</w:t>
            </w:r>
          </w:p>
        </w:tc>
        <w:tc>
          <w:tcPr>
            <w:tcW w:w="2583" w:type="dxa"/>
            <w:tcBorders>
              <w:top w:val="single" w:sz="4" w:space="0" w:color="auto"/>
              <w:left w:val="single" w:sz="4" w:space="0" w:color="auto"/>
              <w:bottom w:val="single" w:sz="4" w:space="0" w:color="auto"/>
              <w:right w:val="single" w:sz="4" w:space="0" w:color="auto"/>
            </w:tcBorders>
          </w:tcPr>
          <w:p w14:paraId="56147E7B" w14:textId="77777777" w:rsidR="00C33A48" w:rsidRPr="00B20AE8" w:rsidRDefault="00C33A48" w:rsidP="0039402F">
            <w:pPr>
              <w:pStyle w:val="TAC"/>
            </w:pPr>
            <w:r w:rsidRPr="00B20AE8">
              <w:t>4.5</w:t>
            </w:r>
          </w:p>
        </w:tc>
      </w:tr>
      <w:tr w:rsidR="00C22A30" w:rsidRPr="00B20AE8" w14:paraId="20BA5314"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56C61442" w14:textId="77777777" w:rsidR="00C22A30" w:rsidRPr="00B20AE8" w:rsidRDefault="00C22A30" w:rsidP="0039402F">
            <w:pPr>
              <w:pStyle w:val="TAC"/>
            </w:pPr>
            <w:r w:rsidRPr="00B20AE8">
              <w:t>1024QAM</w:t>
            </w:r>
          </w:p>
        </w:tc>
        <w:tc>
          <w:tcPr>
            <w:tcW w:w="2583" w:type="dxa"/>
            <w:tcBorders>
              <w:top w:val="single" w:sz="4" w:space="0" w:color="auto"/>
              <w:left w:val="single" w:sz="4" w:space="0" w:color="auto"/>
              <w:bottom w:val="single" w:sz="4" w:space="0" w:color="auto"/>
              <w:right w:val="single" w:sz="4" w:space="0" w:color="auto"/>
            </w:tcBorders>
          </w:tcPr>
          <w:p w14:paraId="08041C32" w14:textId="77777777" w:rsidR="00C22A30" w:rsidRPr="00B20AE8" w:rsidRDefault="00C22A30" w:rsidP="0039402F">
            <w:pPr>
              <w:pStyle w:val="TAC"/>
            </w:pPr>
            <w:r w:rsidRPr="00B20AE8">
              <w:t>3.5</w:t>
            </w:r>
          </w:p>
        </w:tc>
      </w:tr>
    </w:tbl>
    <w:p w14:paraId="2711E07D" w14:textId="77777777" w:rsidR="00C22A30" w:rsidRPr="00B20AE8" w:rsidRDefault="00C22A30" w:rsidP="0039402F"/>
    <w:p w14:paraId="73DDD40E" w14:textId="77777777" w:rsidR="00C22A30" w:rsidRPr="00B20AE8" w:rsidRDefault="00C22A30" w:rsidP="0039402F">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6FD11BE5" w14:textId="77777777" w:rsidTr="006A2BF1">
        <w:trPr>
          <w:cantSplit/>
          <w:jc w:val="center"/>
        </w:trPr>
        <w:tc>
          <w:tcPr>
            <w:tcW w:w="3214" w:type="dxa"/>
          </w:tcPr>
          <w:p w14:paraId="201D0337" w14:textId="77777777" w:rsidR="00C22A30" w:rsidRPr="00B20AE8" w:rsidRDefault="00C22A30" w:rsidP="0039402F">
            <w:pPr>
              <w:pStyle w:val="TAH"/>
            </w:pPr>
            <w:r w:rsidRPr="00B20AE8">
              <w:t>Modulation scheme for PDSCH</w:t>
            </w:r>
          </w:p>
        </w:tc>
        <w:tc>
          <w:tcPr>
            <w:tcW w:w="2583" w:type="dxa"/>
          </w:tcPr>
          <w:p w14:paraId="14111EA3" w14:textId="164F96AB" w:rsidR="00C22A30" w:rsidRPr="00B20AE8" w:rsidRDefault="00C22A30" w:rsidP="0039402F">
            <w:pPr>
              <w:pStyle w:val="TAH"/>
            </w:pPr>
            <w:r w:rsidRPr="00B20AE8">
              <w:t>Required EVM (%)</w:t>
            </w:r>
          </w:p>
        </w:tc>
      </w:tr>
      <w:tr w:rsidR="004F339F" w:rsidRPr="00B20AE8" w14:paraId="47BF2E50" w14:textId="77777777" w:rsidTr="006A2BF1">
        <w:trPr>
          <w:cantSplit/>
          <w:jc w:val="center"/>
        </w:trPr>
        <w:tc>
          <w:tcPr>
            <w:tcW w:w="3214" w:type="dxa"/>
          </w:tcPr>
          <w:p w14:paraId="44280160" w14:textId="77777777" w:rsidR="00C22A30" w:rsidRPr="00B20AE8" w:rsidRDefault="00C22A30" w:rsidP="0039402F">
            <w:pPr>
              <w:pStyle w:val="TAC"/>
            </w:pPr>
            <w:r w:rsidRPr="00B20AE8">
              <w:t>QPSK</w:t>
            </w:r>
          </w:p>
        </w:tc>
        <w:tc>
          <w:tcPr>
            <w:tcW w:w="2583" w:type="dxa"/>
          </w:tcPr>
          <w:p w14:paraId="4DC989FB" w14:textId="77777777" w:rsidR="00C22A30" w:rsidRPr="00B20AE8" w:rsidRDefault="00C22A30" w:rsidP="0039402F">
            <w:pPr>
              <w:pStyle w:val="TAC"/>
            </w:pPr>
            <w:r w:rsidRPr="00B20AE8">
              <w:t>18.5</w:t>
            </w:r>
          </w:p>
        </w:tc>
      </w:tr>
      <w:tr w:rsidR="004F339F" w:rsidRPr="00B20AE8" w14:paraId="0932C29D" w14:textId="77777777" w:rsidTr="006A2BF1">
        <w:trPr>
          <w:cantSplit/>
          <w:jc w:val="center"/>
        </w:trPr>
        <w:tc>
          <w:tcPr>
            <w:tcW w:w="3214" w:type="dxa"/>
          </w:tcPr>
          <w:p w14:paraId="0C607B86" w14:textId="77777777" w:rsidR="00C22A30" w:rsidRPr="00B20AE8" w:rsidRDefault="00C22A30" w:rsidP="0039402F">
            <w:pPr>
              <w:pStyle w:val="TAC"/>
            </w:pPr>
            <w:r w:rsidRPr="00B20AE8">
              <w:t>16QAM</w:t>
            </w:r>
          </w:p>
        </w:tc>
        <w:tc>
          <w:tcPr>
            <w:tcW w:w="2583" w:type="dxa"/>
          </w:tcPr>
          <w:p w14:paraId="6C6F6997" w14:textId="77777777" w:rsidR="00C22A30" w:rsidRPr="00B20AE8" w:rsidRDefault="00C22A30" w:rsidP="0039402F">
            <w:pPr>
              <w:pStyle w:val="TAC"/>
            </w:pPr>
            <w:r w:rsidRPr="00B20AE8">
              <w:t>13.5</w:t>
            </w:r>
          </w:p>
        </w:tc>
      </w:tr>
      <w:tr w:rsidR="004F339F" w:rsidRPr="00B20AE8" w14:paraId="77D3D274" w14:textId="77777777" w:rsidTr="006A2BF1">
        <w:trPr>
          <w:cantSplit/>
          <w:jc w:val="center"/>
        </w:trPr>
        <w:tc>
          <w:tcPr>
            <w:tcW w:w="3214" w:type="dxa"/>
          </w:tcPr>
          <w:p w14:paraId="7B60C524" w14:textId="77777777" w:rsidR="00C22A30" w:rsidRPr="00B20AE8" w:rsidRDefault="00C22A30" w:rsidP="0039402F">
            <w:pPr>
              <w:pStyle w:val="TAC"/>
            </w:pPr>
            <w:r w:rsidRPr="00B20AE8">
              <w:t>64QAM</w:t>
            </w:r>
          </w:p>
        </w:tc>
        <w:tc>
          <w:tcPr>
            <w:tcW w:w="2583" w:type="dxa"/>
          </w:tcPr>
          <w:p w14:paraId="4A77FA8D" w14:textId="77777777" w:rsidR="00C22A30" w:rsidRPr="00B20AE8" w:rsidRDefault="00C22A30" w:rsidP="0039402F">
            <w:pPr>
              <w:pStyle w:val="TAC"/>
            </w:pPr>
            <w:r w:rsidRPr="00B20AE8">
              <w:t>9</w:t>
            </w:r>
          </w:p>
        </w:tc>
      </w:tr>
      <w:tr w:rsidR="00C22A30" w:rsidRPr="00B20AE8" w14:paraId="57310B41"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143DA72D" w14:textId="77777777" w:rsidR="00C22A30" w:rsidRPr="00B20AE8" w:rsidRDefault="00C22A30" w:rsidP="0039402F">
            <w:pPr>
              <w:pStyle w:val="TAC"/>
            </w:pPr>
            <w:r w:rsidRPr="00B20AE8">
              <w:t>256QAM</w:t>
            </w:r>
          </w:p>
        </w:tc>
        <w:tc>
          <w:tcPr>
            <w:tcW w:w="2583" w:type="dxa"/>
            <w:tcBorders>
              <w:top w:val="single" w:sz="4" w:space="0" w:color="auto"/>
              <w:left w:val="single" w:sz="4" w:space="0" w:color="auto"/>
              <w:bottom w:val="single" w:sz="4" w:space="0" w:color="auto"/>
              <w:right w:val="single" w:sz="4" w:space="0" w:color="auto"/>
            </w:tcBorders>
          </w:tcPr>
          <w:p w14:paraId="1C4326B7" w14:textId="77777777" w:rsidR="00C22A30" w:rsidRPr="00B20AE8" w:rsidRDefault="00C22A30" w:rsidP="0039402F">
            <w:pPr>
              <w:pStyle w:val="TAC"/>
            </w:pPr>
            <w:r w:rsidRPr="00B20AE8">
              <w:t>4.5</w:t>
            </w:r>
          </w:p>
        </w:tc>
      </w:tr>
    </w:tbl>
    <w:p w14:paraId="0F898F1D" w14:textId="77777777" w:rsidR="00C33A48" w:rsidRPr="00B20AE8" w:rsidRDefault="00C33A48" w:rsidP="0039402F"/>
    <w:p w14:paraId="2B43FE7D" w14:textId="7844B34D" w:rsidR="00C22A30" w:rsidRPr="00B20AE8" w:rsidRDefault="00C22A30"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A86C8AA" w14:textId="77777777" w:rsidR="00C33A48" w:rsidRPr="00B20AE8" w:rsidRDefault="00C33A48" w:rsidP="0039402F">
      <w:r w:rsidRPr="00B20AE8">
        <w:t>The EVM requirement shall be applicable within a time period around the centre of the CP therefore the EVM requirement is tested against the maximum of the RMS average of 10 subframes at the two window W extremities.</w:t>
      </w:r>
    </w:p>
    <w:p w14:paraId="4FCD17FE" w14:textId="0E0FCDA8" w:rsidR="00C33A48" w:rsidRPr="00B20AE8" w:rsidRDefault="00C22A30" w:rsidP="0039402F">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 xml:space="preserve">specified in </w:t>
      </w:r>
      <w:r w:rsidR="003D3C64" w:rsidRPr="00B20AE8">
        <w:t>TS</w:t>
      </w:r>
      <w:r w:rsidR="003D3C64">
        <w:t> </w:t>
      </w:r>
      <w:r w:rsidR="003D3C64" w:rsidRPr="00B20AE8">
        <w:t>3</w:t>
      </w:r>
      <w:r w:rsidR="00A96806" w:rsidRPr="00B20AE8">
        <w:t>6.104</w:t>
      </w:r>
      <w:r w:rsidR="003D3C64">
        <w:t> </w:t>
      </w:r>
      <w:r w:rsidR="003D3C64" w:rsidRPr="00B20AE8">
        <w:t>[</w:t>
      </w:r>
      <w:r w:rsidR="00A96806" w:rsidRPr="00B20AE8">
        <w:t>4], annex E.5.1.</w:t>
      </w:r>
    </w:p>
    <w:p w14:paraId="0A1E5D3E" w14:textId="77777777" w:rsidR="00C33A48" w:rsidRPr="00B20AE8" w:rsidRDefault="00C33A48" w:rsidP="0039402F">
      <w:pPr>
        <w:pStyle w:val="TH"/>
      </w:pPr>
      <w:r w:rsidRPr="00B20AE8">
        <w:t>Table 6.6.4.5.2-2</w:t>
      </w:r>
      <w:r w:rsidR="00560AB1" w:rsidRPr="00B20AE8">
        <w:t>:</w:t>
      </w:r>
      <w:r w:rsidRPr="00B20AE8">
        <w:t xml:space="preserve"> </w:t>
      </w:r>
      <w:r w:rsidR="00A96806" w:rsidRPr="00B20AE8">
        <w:t>Void</w:t>
      </w:r>
    </w:p>
    <w:p w14:paraId="49EBD190" w14:textId="20F3BA7B" w:rsidR="00A96806" w:rsidRPr="00B20AE8" w:rsidRDefault="00A96806" w:rsidP="0039402F">
      <w:pPr>
        <w:rPr>
          <w:lang w:val="en-US"/>
        </w:rPr>
      </w:pPr>
      <w:r w:rsidRPr="00B20AE8">
        <w:t xml:space="preserve">For NR, the EVM window length (W) for normal CP and extended CP is specified in </w:t>
      </w:r>
      <w:r w:rsidR="003D3C64" w:rsidRPr="00B20AE8">
        <w:t>TS</w:t>
      </w:r>
      <w:r w:rsidR="003D3C64">
        <w:t> </w:t>
      </w:r>
      <w:r w:rsidR="003D3C64" w:rsidRPr="00B20AE8">
        <w:t>3</w:t>
      </w:r>
      <w:r w:rsidRPr="00B20AE8">
        <w:t>8.104</w:t>
      </w:r>
      <w:r w:rsidR="003D3C64">
        <w:t> </w:t>
      </w:r>
      <w:r w:rsidR="003D3C64" w:rsidRPr="00B20AE8">
        <w:t>[</w:t>
      </w:r>
      <w:r w:rsidRPr="00B20AE8">
        <w:t>36], annex B.5.2.</w:t>
      </w:r>
    </w:p>
    <w:p w14:paraId="76D36A6F" w14:textId="77777777" w:rsidR="00C33A48" w:rsidRPr="00B20AE8" w:rsidRDefault="00C33A48" w:rsidP="00C33A48">
      <w:pPr>
        <w:pStyle w:val="Heading2"/>
      </w:pPr>
      <w:bookmarkStart w:id="3096" w:name="_Toc21123048"/>
      <w:bookmarkStart w:id="3097" w:name="_Toc45907241"/>
      <w:bookmarkStart w:id="3098" w:name="_Toc53181345"/>
      <w:bookmarkStart w:id="3099" w:name="_Toc61117148"/>
      <w:bookmarkStart w:id="3100" w:name="_Toc67081000"/>
      <w:bookmarkStart w:id="3101" w:name="_Toc68770352"/>
      <w:bookmarkStart w:id="3102" w:name="_Toc74755415"/>
      <w:bookmarkStart w:id="3103" w:name="_Toc76506339"/>
      <w:bookmarkStart w:id="3104" w:name="_Toc83113258"/>
      <w:bookmarkStart w:id="3105" w:name="_Toc89876461"/>
      <w:bookmarkStart w:id="3106" w:name="_Toc98711361"/>
      <w:bookmarkStart w:id="3107" w:name="_Toc145097228"/>
      <w:bookmarkStart w:id="3108" w:name="_Toc161848478"/>
      <w:r w:rsidRPr="00B20AE8">
        <w:t>6.7</w:t>
      </w:r>
      <w:r w:rsidRPr="00B20AE8">
        <w:tab/>
        <w:t>OTA Unwanted Emissions</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27A71E76" w14:textId="77777777" w:rsidR="00C33A48" w:rsidRPr="00B20AE8" w:rsidRDefault="00C33A48" w:rsidP="00C33A48">
      <w:pPr>
        <w:pStyle w:val="Heading3"/>
      </w:pPr>
      <w:bookmarkStart w:id="3109" w:name="_Toc21123049"/>
      <w:bookmarkStart w:id="3110" w:name="_Toc45907242"/>
      <w:bookmarkStart w:id="3111" w:name="_Toc53181346"/>
      <w:bookmarkStart w:id="3112" w:name="_Toc61117149"/>
      <w:bookmarkStart w:id="3113" w:name="_Toc67081001"/>
      <w:bookmarkStart w:id="3114" w:name="_Toc68770353"/>
      <w:bookmarkStart w:id="3115" w:name="_Toc74755416"/>
      <w:bookmarkStart w:id="3116" w:name="_Toc76506340"/>
      <w:bookmarkStart w:id="3117" w:name="_Toc83113259"/>
      <w:bookmarkStart w:id="3118" w:name="_Toc89876462"/>
      <w:bookmarkStart w:id="3119" w:name="_Toc98711362"/>
      <w:bookmarkStart w:id="3120" w:name="_Toc145097229"/>
      <w:bookmarkStart w:id="3121" w:name="_Toc161848479"/>
      <w:r w:rsidRPr="00B20AE8">
        <w:t>6.7.1</w:t>
      </w:r>
      <w:r w:rsidRPr="00B20AE8">
        <w:tab/>
        <w:t>General</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51484B57" w14:textId="74CFBAEE" w:rsidR="00C33A48" w:rsidRPr="00B20AE8" w:rsidRDefault="00C33A48" w:rsidP="0039402F">
      <w:r w:rsidRPr="00B20AE8">
        <w:t xml:space="preserve">Unwanted emissions consist of so-called out-of-band emissions and spurious emissions according to ITU definitions </w:t>
      </w:r>
      <w:r w:rsidR="003D3C64" w:rsidRPr="00B20AE8">
        <w:t>TS</w:t>
      </w:r>
      <w:r w:rsidR="003D3C64">
        <w:t> </w:t>
      </w:r>
      <w:r w:rsidR="003D3C64" w:rsidRPr="00B20AE8">
        <w:t>2</w:t>
      </w:r>
      <w:r w:rsidRPr="00B20AE8">
        <w:t>5.331</w:t>
      </w:r>
      <w:r w:rsidR="003D3C64">
        <w:t> </w:t>
      </w:r>
      <w:r w:rsidR="003D3C64" w:rsidRPr="00B20AE8">
        <w:t>[</w:t>
      </w:r>
      <w:r w:rsidRPr="00B20AE8">
        <w:t xml:space="preserve">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D7F2477" w14:textId="215D536C" w:rsidR="00C33A48" w:rsidRPr="00B20AE8" w:rsidRDefault="00C33A48" w:rsidP="0039402F">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w:t>
      </w:r>
      <w:r w:rsidR="003D3C64">
        <w:t xml:space="preserve"> </w:t>
      </w:r>
      <w:r w:rsidRPr="00B20AE8">
        <w:t>OTA operating band unwanted emissions requirement</w:t>
      </w:r>
      <w:r w:rsidR="003D3C64">
        <w:t xml:space="preserve"> </w:t>
      </w:r>
      <w:r w:rsidRPr="00B20AE8">
        <w:t>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14:paraId="71A6DD97" w14:textId="77777777" w:rsidR="00C33A48" w:rsidRPr="00B20AE8" w:rsidRDefault="00C33A48" w:rsidP="0039402F">
      <w:r w:rsidRPr="00B20AE8">
        <w:t>The values of Δf</w:t>
      </w:r>
      <w:r w:rsidRPr="00B20AE8">
        <w:rPr>
          <w:vertAlign w:val="subscript"/>
        </w:rPr>
        <w:t>OBUE</w:t>
      </w:r>
      <w:r w:rsidRPr="00B20AE8">
        <w:t xml:space="preserve"> are defined for OTA AAS BS for E-UTRA</w:t>
      </w:r>
      <w:r w:rsidR="006D2006" w:rsidRPr="00B20AE8">
        <w:t>, NR</w:t>
      </w:r>
      <w:r w:rsidRPr="00B20AE8">
        <w:t xml:space="preserve"> and UTRA FDD operating bands in Table 6.7.1-1.</w:t>
      </w:r>
    </w:p>
    <w:p w14:paraId="298FED6E" w14:textId="77777777" w:rsidR="00C33A48" w:rsidRPr="00B20AE8" w:rsidRDefault="00C33A48" w:rsidP="0039402F">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4F339F" w:rsidRPr="00B20AE8" w14:paraId="51A4498C" w14:textId="77777777" w:rsidTr="006A2BF1">
        <w:trPr>
          <w:cantSplit/>
          <w:jc w:val="center"/>
        </w:trPr>
        <w:tc>
          <w:tcPr>
            <w:tcW w:w="1556" w:type="dxa"/>
            <w:tcBorders>
              <w:bottom w:val="single" w:sz="4" w:space="0" w:color="auto"/>
            </w:tcBorders>
          </w:tcPr>
          <w:p w14:paraId="11946D4E" w14:textId="77777777" w:rsidR="00C33A48" w:rsidRPr="00B20AE8" w:rsidRDefault="00C33A48" w:rsidP="0039402F">
            <w:pPr>
              <w:pStyle w:val="TAH"/>
            </w:pPr>
            <w:r w:rsidRPr="00B20AE8">
              <w:rPr>
                <w:rFonts w:hint="eastAsia"/>
              </w:rPr>
              <w:t>BS type</w:t>
            </w:r>
          </w:p>
        </w:tc>
        <w:tc>
          <w:tcPr>
            <w:tcW w:w="3801" w:type="dxa"/>
            <w:shd w:val="clear" w:color="auto" w:fill="auto"/>
          </w:tcPr>
          <w:p w14:paraId="063202BC" w14:textId="77777777" w:rsidR="00C33A48" w:rsidRPr="00B20AE8" w:rsidRDefault="00C33A48" w:rsidP="0039402F">
            <w:pPr>
              <w:pStyle w:val="TAH"/>
            </w:pPr>
            <w:r w:rsidRPr="00B20AE8">
              <w:t>Operating band characteristics</w:t>
            </w:r>
          </w:p>
        </w:tc>
        <w:tc>
          <w:tcPr>
            <w:tcW w:w="1784" w:type="dxa"/>
            <w:shd w:val="clear" w:color="auto" w:fill="auto"/>
          </w:tcPr>
          <w:p w14:paraId="479F9F04" w14:textId="45F0AE2C" w:rsidR="00C33A48" w:rsidRPr="00B20AE8" w:rsidRDefault="00C33A48" w:rsidP="0039402F">
            <w:pPr>
              <w:pStyle w:val="TAH"/>
            </w:pPr>
            <w:r w:rsidRPr="00B20AE8">
              <w:t>Δf</w:t>
            </w:r>
            <w:r w:rsidRPr="00B20AE8">
              <w:rPr>
                <w:vertAlign w:val="subscript"/>
              </w:rPr>
              <w:t>OBUE</w:t>
            </w:r>
            <w:r w:rsidR="003D3C64">
              <w:t> </w:t>
            </w:r>
            <w:r w:rsidR="003D3C64" w:rsidRPr="00B20AE8">
              <w:t>[</w:t>
            </w:r>
            <w:r w:rsidRPr="00B20AE8">
              <w:t>MHz]</w:t>
            </w:r>
          </w:p>
        </w:tc>
      </w:tr>
      <w:tr w:rsidR="003D3C64" w:rsidRPr="00B20AE8" w14:paraId="779504C2" w14:textId="77777777" w:rsidTr="006A2BF1">
        <w:trPr>
          <w:cantSplit/>
          <w:jc w:val="center"/>
        </w:trPr>
        <w:tc>
          <w:tcPr>
            <w:tcW w:w="1556" w:type="dxa"/>
            <w:tcBorders>
              <w:bottom w:val="nil"/>
            </w:tcBorders>
            <w:shd w:val="clear" w:color="auto" w:fill="auto"/>
          </w:tcPr>
          <w:p w14:paraId="26A66BAF" w14:textId="77777777" w:rsidR="003D3C64" w:rsidRPr="00B20AE8" w:rsidRDefault="003D3C64" w:rsidP="0039402F">
            <w:pPr>
              <w:pStyle w:val="TAC"/>
            </w:pPr>
            <w:r w:rsidRPr="00B20AE8">
              <w:t>OTA AAS BS</w:t>
            </w:r>
          </w:p>
        </w:tc>
        <w:tc>
          <w:tcPr>
            <w:tcW w:w="3801" w:type="dxa"/>
            <w:shd w:val="clear" w:color="auto" w:fill="auto"/>
          </w:tcPr>
          <w:p w14:paraId="597DDAA9" w14:textId="4734B4F5" w:rsidR="003D3C64" w:rsidRPr="00B20AE8" w:rsidRDefault="003D3C64" w:rsidP="0039402F">
            <w:pPr>
              <w:pStyle w:val="TAL"/>
            </w:pPr>
            <w:r w:rsidRPr="00B20AE8">
              <w:t>F</w:t>
            </w:r>
            <w:r w:rsidRPr="00B20AE8">
              <w:rPr>
                <w:vertAlign w:val="subscript"/>
              </w:rPr>
              <w:t>DL_high</w:t>
            </w:r>
            <w:r w:rsidRPr="00B20AE8">
              <w:t xml:space="preserve"> – F</w:t>
            </w:r>
            <w:r w:rsidRPr="00B20AE8">
              <w:rPr>
                <w:vertAlign w:val="subscript"/>
              </w:rPr>
              <w:t>DL_low</w:t>
            </w:r>
            <w:r>
              <w:t xml:space="preserve"> </w:t>
            </w:r>
            <w:r w:rsidRPr="00B20AE8">
              <w:t>&lt; 100 MHz</w:t>
            </w:r>
          </w:p>
        </w:tc>
        <w:tc>
          <w:tcPr>
            <w:tcW w:w="1784" w:type="dxa"/>
            <w:shd w:val="clear" w:color="auto" w:fill="auto"/>
          </w:tcPr>
          <w:p w14:paraId="4C3A672D" w14:textId="77777777" w:rsidR="003D3C64" w:rsidRPr="00B20AE8" w:rsidRDefault="003D3C64" w:rsidP="0039402F">
            <w:pPr>
              <w:pStyle w:val="TAC"/>
            </w:pPr>
            <w:r w:rsidRPr="00B20AE8">
              <w:t>10</w:t>
            </w:r>
          </w:p>
        </w:tc>
      </w:tr>
      <w:tr w:rsidR="003D3C64" w:rsidRPr="00B20AE8" w14:paraId="2CBC4D87" w14:textId="77777777" w:rsidTr="006A2BF1">
        <w:trPr>
          <w:cantSplit/>
          <w:jc w:val="center"/>
        </w:trPr>
        <w:tc>
          <w:tcPr>
            <w:tcW w:w="1556" w:type="dxa"/>
            <w:tcBorders>
              <w:top w:val="nil"/>
            </w:tcBorders>
            <w:shd w:val="clear" w:color="auto" w:fill="auto"/>
          </w:tcPr>
          <w:p w14:paraId="2AE47765" w14:textId="77777777" w:rsidR="003D3C64" w:rsidRPr="00B20AE8" w:rsidRDefault="003D3C64" w:rsidP="0039402F"/>
        </w:tc>
        <w:tc>
          <w:tcPr>
            <w:tcW w:w="3801" w:type="dxa"/>
            <w:shd w:val="clear" w:color="auto" w:fill="auto"/>
          </w:tcPr>
          <w:p w14:paraId="19C52D58" w14:textId="516F4734" w:rsidR="003D3C64" w:rsidRPr="00B20AE8" w:rsidRDefault="003D3C64" w:rsidP="0039402F">
            <w:pPr>
              <w:pStyle w:val="TAL"/>
              <w:rPr>
                <w:b/>
              </w:rPr>
            </w:pPr>
            <w:r w:rsidRPr="00B20AE8">
              <w:t>100 MHz ≤ F</w:t>
            </w:r>
            <w:r w:rsidRPr="00B20AE8">
              <w:rPr>
                <w:vertAlign w:val="subscript"/>
              </w:rPr>
              <w:t>DL_high</w:t>
            </w:r>
            <w:r w:rsidRPr="00B20AE8">
              <w:t xml:space="preserve"> – F</w:t>
            </w:r>
            <w:r w:rsidRPr="00B20AE8">
              <w:rPr>
                <w:vertAlign w:val="subscript"/>
              </w:rPr>
              <w:t>DL_low</w:t>
            </w:r>
            <w:r>
              <w:t xml:space="preserve"> </w:t>
            </w:r>
            <w:r w:rsidRPr="00B20AE8">
              <w:t>≤ 900 MHz</w:t>
            </w:r>
            <w:r>
              <w:t xml:space="preserve"> </w:t>
            </w:r>
          </w:p>
        </w:tc>
        <w:tc>
          <w:tcPr>
            <w:tcW w:w="1784" w:type="dxa"/>
            <w:shd w:val="clear" w:color="auto" w:fill="auto"/>
          </w:tcPr>
          <w:p w14:paraId="3C693FAB" w14:textId="77777777" w:rsidR="003D3C64" w:rsidRPr="00B20AE8" w:rsidRDefault="003D3C64" w:rsidP="0039402F">
            <w:pPr>
              <w:pStyle w:val="TAC"/>
            </w:pPr>
            <w:r w:rsidRPr="00B20AE8">
              <w:t>40</w:t>
            </w:r>
          </w:p>
        </w:tc>
      </w:tr>
    </w:tbl>
    <w:p w14:paraId="4EF6F5AE" w14:textId="77777777" w:rsidR="00C33A48" w:rsidRPr="00B20AE8" w:rsidRDefault="00C33A48" w:rsidP="0039402F"/>
    <w:p w14:paraId="733BF28B" w14:textId="50237969" w:rsidR="00C33A48" w:rsidRPr="00B20AE8" w:rsidRDefault="00C33A48" w:rsidP="0039402F">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w:t>
      </w:r>
      <w:r w:rsidR="003D3C64">
        <w:t xml:space="preserve"> </w:t>
      </w:r>
      <w:r w:rsidRPr="00B20AE8">
        <w:t>spectrum emission mask requirement and OTA spurious emissions requirement.</w:t>
      </w:r>
    </w:p>
    <w:p w14:paraId="5DD4B2A2" w14:textId="41B71D75" w:rsidR="00C33A48" w:rsidRPr="00B20AE8" w:rsidRDefault="00C33A48" w:rsidP="0039402F">
      <w:pPr>
        <w:pStyle w:val="NO"/>
      </w:pPr>
      <w:r w:rsidRPr="00B20AE8">
        <w:t>NOTE:</w:t>
      </w:r>
      <w:r w:rsidR="003D3C64">
        <w:tab/>
        <w:t>F</w:t>
      </w:r>
      <w:r w:rsidRPr="00B20AE8">
        <w:t xml:space="preserve">or definitions of conducted unwanted emissions requirements refer to </w:t>
      </w:r>
      <w:r w:rsidR="003D3C64" w:rsidRPr="00B20AE8">
        <w:t>clause</w:t>
      </w:r>
      <w:r w:rsidR="003D3C64">
        <w:t> </w:t>
      </w:r>
      <w:r w:rsidR="003D3C64" w:rsidRPr="00B20AE8">
        <w:t>6</w:t>
      </w:r>
      <w:r w:rsidRPr="00B20AE8">
        <w:t xml:space="preserve">.6 in </w:t>
      </w:r>
      <w:r w:rsidR="003D3C64" w:rsidRPr="00B20AE8">
        <w:t>TS</w:t>
      </w:r>
      <w:r w:rsidR="003D3C64">
        <w:t> </w:t>
      </w:r>
      <w:r w:rsidR="003D3C64" w:rsidRPr="00B20AE8">
        <w:t>3</w:t>
      </w:r>
      <w:r w:rsidRPr="00B20AE8">
        <w:t>7.145</w:t>
      </w:r>
      <w:r w:rsidR="003D3C64">
        <w:noBreakHyphen/>
      </w:r>
      <w:r w:rsidRPr="00B20AE8">
        <w:t>1</w:t>
      </w:r>
      <w:r w:rsidR="003D3C64">
        <w:t> </w:t>
      </w:r>
      <w:r w:rsidR="003D3C64" w:rsidRPr="00B20AE8">
        <w:t>[</w:t>
      </w:r>
      <w:r w:rsidRPr="00B20AE8">
        <w:t>9].</w:t>
      </w:r>
    </w:p>
    <w:p w14:paraId="43D5DFAC" w14:textId="34A13570" w:rsidR="00C33A48" w:rsidRPr="00B20AE8" w:rsidRDefault="00C33A48" w:rsidP="0039402F">
      <w:pPr>
        <w:rPr>
          <w:noProof/>
          <w:lang w:val="en-US"/>
        </w:rPr>
      </w:pPr>
      <w:r w:rsidRPr="00B20AE8">
        <w:rPr>
          <w:noProof/>
          <w:lang w:val="en-US"/>
        </w:rPr>
        <w:t xml:space="preserve">The unwanted emission requirements are applied per cell for all the configurations supported by </w:t>
      </w:r>
      <w:r w:rsidRPr="00B20AE8">
        <w:rPr>
          <w:i/>
          <w:noProof/>
          <w:lang w:val="en-US"/>
        </w:rPr>
        <w:t>OTA AAS BS</w:t>
      </w:r>
      <w:r w:rsidRPr="00B20AE8">
        <w:rPr>
          <w:noProof/>
          <w:lang w:val="en-US"/>
        </w:rPr>
        <w:t>.</w:t>
      </w:r>
      <w:r w:rsidR="003D3C64">
        <w:rPr>
          <w:noProof/>
          <w:lang w:val="en-US"/>
        </w:rPr>
        <w:t xml:space="preserve"> </w:t>
      </w:r>
      <w:r w:rsidRPr="00B20AE8">
        <w:rPr>
          <w:noProof/>
          <w:lang w:val="en-US"/>
        </w:rPr>
        <w:t xml:space="preserve">Requirements for OTA unwanted emissions are captured using TRP, </w:t>
      </w:r>
      <w:r w:rsidRPr="00B20AE8">
        <w:rPr>
          <w:i/>
          <w:noProof/>
          <w:lang w:val="en-US"/>
        </w:rPr>
        <w:t>directional requirements</w:t>
      </w:r>
      <w:r w:rsidRPr="00B20AE8">
        <w:rPr>
          <w:noProof/>
          <w:lang w:val="en-US"/>
        </w:rPr>
        <w:t xml:space="preserve"> or</w:t>
      </w:r>
      <w:r w:rsidR="003D3C64">
        <w:rPr>
          <w:noProof/>
          <w:lang w:val="en-US"/>
        </w:rPr>
        <w:t xml:space="preserve"> </w:t>
      </w:r>
      <w:r w:rsidRPr="00B20AE8">
        <w:rPr>
          <w:noProof/>
          <w:lang w:val="en-US"/>
        </w:rPr>
        <w:t>co-location requirements as described per requirement.</w:t>
      </w:r>
    </w:p>
    <w:p w14:paraId="7EF295C2" w14:textId="77777777" w:rsidR="00C33A48" w:rsidRPr="00B20AE8" w:rsidRDefault="00C33A48" w:rsidP="0039402F">
      <w:r w:rsidRPr="00B20AE8">
        <w:t>There is in addition a requirement for occupied bandwidth and an ACLR requirement.</w:t>
      </w:r>
    </w:p>
    <w:p w14:paraId="3B68303C" w14:textId="77777777" w:rsidR="00C33A48" w:rsidRPr="00B20AE8" w:rsidRDefault="00C33A48" w:rsidP="00C33A48">
      <w:pPr>
        <w:pStyle w:val="Heading3"/>
      </w:pPr>
      <w:bookmarkStart w:id="3122" w:name="_Toc21123050"/>
      <w:bookmarkStart w:id="3123" w:name="_Toc45907243"/>
      <w:bookmarkStart w:id="3124" w:name="_Toc53181347"/>
      <w:bookmarkStart w:id="3125" w:name="_Toc61117150"/>
      <w:bookmarkStart w:id="3126" w:name="_Toc67081002"/>
      <w:bookmarkStart w:id="3127" w:name="_Toc68770354"/>
      <w:bookmarkStart w:id="3128" w:name="_Toc74755417"/>
      <w:bookmarkStart w:id="3129" w:name="_Toc76506341"/>
      <w:bookmarkStart w:id="3130" w:name="_Toc83113260"/>
      <w:bookmarkStart w:id="3131" w:name="_Toc89876463"/>
      <w:bookmarkStart w:id="3132" w:name="_Toc98711363"/>
      <w:bookmarkStart w:id="3133" w:name="_Toc145097230"/>
      <w:bookmarkStart w:id="3134" w:name="_Toc161848480"/>
      <w:r w:rsidRPr="00B20AE8">
        <w:t>6.7.2</w:t>
      </w:r>
      <w:r w:rsidRPr="00B20AE8">
        <w:tab/>
        <w:t>OTA occupied bandwidth</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270F31E9" w14:textId="77777777" w:rsidR="00C33A48" w:rsidRPr="00B20AE8" w:rsidRDefault="00C33A48" w:rsidP="00C33A48">
      <w:pPr>
        <w:pStyle w:val="Heading4"/>
        <w:rPr>
          <w:lang w:eastAsia="sv-SE"/>
        </w:rPr>
      </w:pPr>
      <w:bookmarkStart w:id="3135" w:name="_Toc21123051"/>
      <w:bookmarkStart w:id="3136" w:name="_Toc45907244"/>
      <w:bookmarkStart w:id="3137" w:name="_Toc53181348"/>
      <w:bookmarkStart w:id="3138" w:name="_Toc61117151"/>
      <w:bookmarkStart w:id="3139" w:name="_Toc67081003"/>
      <w:bookmarkStart w:id="3140" w:name="_Toc68770355"/>
      <w:bookmarkStart w:id="3141" w:name="_Toc74755418"/>
      <w:bookmarkStart w:id="3142" w:name="_Toc76506342"/>
      <w:bookmarkStart w:id="3143" w:name="_Toc83113261"/>
      <w:bookmarkStart w:id="3144" w:name="_Toc89876464"/>
      <w:bookmarkStart w:id="3145" w:name="_Toc98711364"/>
      <w:bookmarkStart w:id="3146" w:name="_Toc145097231"/>
      <w:bookmarkStart w:id="3147" w:name="_Toc161848481"/>
      <w:r w:rsidRPr="00B20AE8">
        <w:rPr>
          <w:lang w:eastAsia="sv-SE"/>
        </w:rPr>
        <w:t>6.7.2.1</w:t>
      </w:r>
      <w:r w:rsidRPr="00B20AE8">
        <w:rPr>
          <w:lang w:eastAsia="sv-SE"/>
        </w:rPr>
        <w:tab/>
        <w:t>Definition and applicability</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0CFA6F65" w14:textId="50226AC7" w:rsidR="00C33A48" w:rsidRPr="00B20AE8" w:rsidRDefault="00C33A48" w:rsidP="0039402F">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w:t>
      </w:r>
      <w:r w:rsidR="003D3C64">
        <w:t> </w:t>
      </w:r>
      <w:r w:rsidR="003D3C64" w:rsidRPr="00B20AE8">
        <w:t>[</w:t>
      </w:r>
      <w:r w:rsidRPr="00B20AE8">
        <w:t>14].</w:t>
      </w:r>
    </w:p>
    <w:p w14:paraId="7E902E8F" w14:textId="77777777" w:rsidR="00C33A48" w:rsidRPr="00B20AE8" w:rsidRDefault="00C33A48" w:rsidP="0039402F">
      <w:r w:rsidRPr="00B20AE8">
        <w:t xml:space="preserve">The value of </w:t>
      </w:r>
      <w:r w:rsidRPr="00B20AE8">
        <w:rPr>
          <w:rFonts w:ascii="Symbol" w:hAnsi="Symbol" w:cs="v4.2.0"/>
        </w:rPr>
        <w:t></w:t>
      </w:r>
      <w:r w:rsidRPr="00B20AE8">
        <w:t>/2 shall be taken as 0.5%.</w:t>
      </w:r>
    </w:p>
    <w:p w14:paraId="7C571EFA" w14:textId="77777777" w:rsidR="00C33A48" w:rsidRPr="00B20AE8" w:rsidRDefault="00C33A48" w:rsidP="0039402F">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14:paraId="354C66EA" w14:textId="77777777" w:rsidR="00C33A48" w:rsidRPr="00B20AE8" w:rsidRDefault="00C33A48" w:rsidP="0039402F">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14:paraId="4F14EFDB" w14:textId="77777777" w:rsidR="00C33A48" w:rsidRPr="00B20AE8" w:rsidRDefault="00C33A48" w:rsidP="00C33A48">
      <w:pPr>
        <w:pStyle w:val="Heading4"/>
        <w:rPr>
          <w:lang w:eastAsia="sv-SE"/>
        </w:rPr>
      </w:pPr>
      <w:bookmarkStart w:id="3148" w:name="_Toc21123052"/>
      <w:bookmarkStart w:id="3149" w:name="_Toc45907245"/>
      <w:bookmarkStart w:id="3150" w:name="_Toc53181349"/>
      <w:bookmarkStart w:id="3151" w:name="_Toc61117152"/>
      <w:bookmarkStart w:id="3152" w:name="_Toc67081004"/>
      <w:bookmarkStart w:id="3153" w:name="_Toc68770356"/>
      <w:bookmarkStart w:id="3154" w:name="_Toc74755419"/>
      <w:bookmarkStart w:id="3155" w:name="_Toc76506343"/>
      <w:bookmarkStart w:id="3156" w:name="_Toc83113262"/>
      <w:bookmarkStart w:id="3157" w:name="_Toc89876465"/>
      <w:bookmarkStart w:id="3158" w:name="_Toc98711365"/>
      <w:bookmarkStart w:id="3159" w:name="_Toc145097232"/>
      <w:bookmarkStart w:id="3160" w:name="_Toc161848482"/>
      <w:r w:rsidRPr="00B20AE8">
        <w:rPr>
          <w:lang w:eastAsia="sv-SE"/>
        </w:rPr>
        <w:t>6.7.2.2</w:t>
      </w:r>
      <w:r w:rsidRPr="00B20AE8">
        <w:rPr>
          <w:lang w:eastAsia="sv-SE"/>
        </w:rPr>
        <w:tab/>
        <w:t>Minimum Requirement</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71427E05" w14:textId="41ED5B85"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.7.2.2.</w:t>
      </w:r>
    </w:p>
    <w:p w14:paraId="1EE98160" w14:textId="337CB80F"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.7.2.3.</w:t>
      </w:r>
    </w:p>
    <w:p w14:paraId="7F150794" w14:textId="321ABA59" w:rsidR="00C33A48" w:rsidRPr="00B20AE8" w:rsidRDefault="00C33A48" w:rsidP="0039402F">
      <w:pPr>
        <w:rPr>
          <w:lang w:eastAsia="sv-SE"/>
        </w:rPr>
      </w:pPr>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.7.2.4.</w:t>
      </w:r>
    </w:p>
    <w:p w14:paraId="64D0B272" w14:textId="77777777" w:rsidR="00C33A48" w:rsidRPr="00B20AE8" w:rsidRDefault="00C33A48" w:rsidP="00C33A48">
      <w:pPr>
        <w:pStyle w:val="Heading4"/>
        <w:rPr>
          <w:lang w:eastAsia="sv-SE"/>
        </w:rPr>
      </w:pPr>
      <w:bookmarkStart w:id="3161" w:name="_Toc21123053"/>
      <w:bookmarkStart w:id="3162" w:name="_Toc45907246"/>
      <w:bookmarkStart w:id="3163" w:name="_Toc53181350"/>
      <w:bookmarkStart w:id="3164" w:name="_Toc61117153"/>
      <w:bookmarkStart w:id="3165" w:name="_Toc67081005"/>
      <w:bookmarkStart w:id="3166" w:name="_Toc68770357"/>
      <w:bookmarkStart w:id="3167" w:name="_Toc74755420"/>
      <w:bookmarkStart w:id="3168" w:name="_Toc76506344"/>
      <w:bookmarkStart w:id="3169" w:name="_Toc83113263"/>
      <w:bookmarkStart w:id="3170" w:name="_Toc89876466"/>
      <w:bookmarkStart w:id="3171" w:name="_Toc98711366"/>
      <w:bookmarkStart w:id="3172" w:name="_Toc145097233"/>
      <w:bookmarkStart w:id="3173" w:name="_Toc161848483"/>
      <w:r w:rsidRPr="00B20AE8">
        <w:rPr>
          <w:lang w:eastAsia="sv-SE"/>
        </w:rPr>
        <w:t>6.7.2.3</w:t>
      </w:r>
      <w:r w:rsidRPr="00B20AE8">
        <w:rPr>
          <w:lang w:eastAsia="sv-SE"/>
        </w:rPr>
        <w:tab/>
        <w:t>Test purpose</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355ABF05" w14:textId="77777777" w:rsidR="00C33A48" w:rsidRPr="00B20AE8" w:rsidRDefault="00C33A48" w:rsidP="0039402F">
      <w:pPr>
        <w:rPr>
          <w:lang w:eastAsia="sv-SE"/>
        </w:rPr>
      </w:pPr>
      <w:r w:rsidRPr="00B20AE8">
        <w:t xml:space="preserve">The test purpose is to verify that the emission at the </w:t>
      </w:r>
      <w:r w:rsidRPr="00B20AE8">
        <w:rPr>
          <w:i/>
        </w:rPr>
        <w:t>RIB</w:t>
      </w:r>
      <w:r w:rsidRPr="00B20AE8">
        <w:t xml:space="preserve"> does not occupy an excessive bandwidth for the service to be provided and is, therefore, not likely to create interference to other users of the spectrum beyond undue limits.</w:t>
      </w:r>
    </w:p>
    <w:p w14:paraId="755EE31A" w14:textId="77777777" w:rsidR="00C33A48" w:rsidRPr="00B20AE8" w:rsidRDefault="00C33A48" w:rsidP="00C33A48">
      <w:pPr>
        <w:pStyle w:val="Heading4"/>
        <w:rPr>
          <w:lang w:eastAsia="sv-SE"/>
        </w:rPr>
      </w:pPr>
      <w:bookmarkStart w:id="3174" w:name="_Toc21123054"/>
      <w:bookmarkStart w:id="3175" w:name="_Toc45907247"/>
      <w:bookmarkStart w:id="3176" w:name="_Toc53181351"/>
      <w:bookmarkStart w:id="3177" w:name="_Toc61117154"/>
      <w:bookmarkStart w:id="3178" w:name="_Toc67081006"/>
      <w:bookmarkStart w:id="3179" w:name="_Toc68770358"/>
      <w:bookmarkStart w:id="3180" w:name="_Toc74755421"/>
      <w:bookmarkStart w:id="3181" w:name="_Toc76506345"/>
      <w:bookmarkStart w:id="3182" w:name="_Toc83113264"/>
      <w:bookmarkStart w:id="3183" w:name="_Toc89876467"/>
      <w:bookmarkStart w:id="3184" w:name="_Toc98711367"/>
      <w:bookmarkStart w:id="3185" w:name="_Toc145097234"/>
      <w:bookmarkStart w:id="3186" w:name="_Toc161848484"/>
      <w:r w:rsidRPr="00B20AE8">
        <w:rPr>
          <w:lang w:eastAsia="sv-SE"/>
        </w:rPr>
        <w:t>6.</w:t>
      </w:r>
      <w:r w:rsidRPr="00B20AE8">
        <w:rPr>
          <w:lang w:eastAsia="zh-CN"/>
        </w:rPr>
        <w:t>7.2.</w:t>
      </w:r>
      <w:r w:rsidRPr="00B20AE8">
        <w:rPr>
          <w:lang w:eastAsia="sv-SE"/>
        </w:rPr>
        <w:t>4</w:t>
      </w:r>
      <w:r w:rsidRPr="00B20AE8">
        <w:rPr>
          <w:lang w:eastAsia="sv-SE"/>
        </w:rPr>
        <w:tab/>
        <w:t>Method of test</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543B56CD" w14:textId="77777777" w:rsidR="00C33A48" w:rsidRPr="00B20AE8" w:rsidRDefault="00C33A48" w:rsidP="00C33A48">
      <w:pPr>
        <w:pStyle w:val="Heading5"/>
        <w:rPr>
          <w:lang w:eastAsia="sv-SE"/>
        </w:rPr>
      </w:pPr>
      <w:bookmarkStart w:id="3187" w:name="_Toc21123055"/>
      <w:bookmarkStart w:id="3188" w:name="_Toc45907248"/>
      <w:bookmarkStart w:id="3189" w:name="_Toc53181352"/>
      <w:bookmarkStart w:id="3190" w:name="_Toc61117155"/>
      <w:bookmarkStart w:id="3191" w:name="_Toc67081007"/>
      <w:bookmarkStart w:id="3192" w:name="_Toc68770359"/>
      <w:bookmarkStart w:id="3193" w:name="_Toc74755422"/>
      <w:bookmarkStart w:id="3194" w:name="_Toc76506346"/>
      <w:bookmarkStart w:id="3195" w:name="_Toc83113265"/>
      <w:bookmarkStart w:id="3196" w:name="_Toc89876468"/>
      <w:bookmarkStart w:id="3197" w:name="_Toc98711368"/>
      <w:bookmarkStart w:id="3198" w:name="_Toc145097235"/>
      <w:bookmarkStart w:id="3199" w:name="_Toc161848485"/>
      <w:r w:rsidRPr="00B20AE8">
        <w:rPr>
          <w:lang w:eastAsia="sv-SE"/>
        </w:rPr>
        <w:t>6.7.2.4.1</w:t>
      </w:r>
      <w:r w:rsidRPr="00B20AE8">
        <w:rPr>
          <w:lang w:eastAsia="sv-SE"/>
        </w:rPr>
        <w:tab/>
        <w:t>Initial conditions</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037DE825" w14:textId="77777777" w:rsidR="00C33A48" w:rsidRPr="00B20AE8" w:rsidRDefault="00C33A48" w:rsidP="00F437E4">
      <w:pPr>
        <w:pStyle w:val="H6"/>
        <w:rPr>
          <w:rFonts w:eastAsia="Yu Mincho"/>
        </w:rPr>
      </w:pPr>
      <w:bookmarkStart w:id="3200" w:name="_Toc21123056"/>
      <w:bookmarkStart w:id="3201" w:name="_Toc45907249"/>
      <w:bookmarkStart w:id="3202" w:name="_Toc53181353"/>
      <w:r w:rsidRPr="00B20AE8">
        <w:rPr>
          <w:rFonts w:eastAsia="Yu Mincho" w:hint="eastAsia"/>
        </w:rPr>
        <w:t>6.7.2.4.1.1</w:t>
      </w:r>
      <w:r w:rsidRPr="00B20AE8">
        <w:rPr>
          <w:rFonts w:eastAsia="Yu Mincho"/>
        </w:rPr>
        <w:tab/>
        <w:t>General test conditions</w:t>
      </w:r>
      <w:bookmarkEnd w:id="3200"/>
      <w:bookmarkEnd w:id="3201"/>
      <w:bookmarkEnd w:id="3202"/>
    </w:p>
    <w:p w14:paraId="103F759D" w14:textId="77777777" w:rsidR="00C33A48" w:rsidRPr="00B20AE8" w:rsidRDefault="00C33A48" w:rsidP="0039402F">
      <w:r w:rsidRPr="00B20AE8">
        <w:t>Test environment:</w:t>
      </w:r>
    </w:p>
    <w:p w14:paraId="6D8FB4EA" w14:textId="77777777" w:rsidR="00C33A48" w:rsidRPr="00B20AE8" w:rsidRDefault="00C33A48" w:rsidP="0039402F">
      <w:pPr>
        <w:pStyle w:val="B1"/>
      </w:pPr>
      <w:r w:rsidRPr="00B20AE8">
        <w:t>-</w:t>
      </w:r>
      <w:r w:rsidRPr="00B20AE8">
        <w:tab/>
        <w:t xml:space="preserve">normal; see </w:t>
      </w:r>
      <w:r w:rsidR="00E02591" w:rsidRPr="00B20AE8">
        <w:t>annex</w:t>
      </w:r>
      <w:r w:rsidRPr="00B20AE8">
        <w:t xml:space="preserve"> G.2.</w:t>
      </w:r>
    </w:p>
    <w:p w14:paraId="3D1C6DA5" w14:textId="77777777" w:rsidR="00C33A48" w:rsidRPr="00B20AE8" w:rsidRDefault="00C33A48" w:rsidP="0039402F">
      <w:r w:rsidRPr="00B20AE8">
        <w:t>RF channels to be tested:</w:t>
      </w:r>
    </w:p>
    <w:p w14:paraId="06A71781" w14:textId="5FC840D1"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533D6B0E" w14:textId="77777777" w:rsidR="006D2006" w:rsidRPr="00B20AE8" w:rsidRDefault="006D2006" w:rsidP="0039402F">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14:paraId="7640E4F4" w14:textId="77777777" w:rsidR="00C33A48" w:rsidRPr="00B20AE8" w:rsidRDefault="00C33A48" w:rsidP="0039402F">
      <w:r w:rsidRPr="00B20AE8">
        <w:t>Directions to be tested:</w:t>
      </w:r>
    </w:p>
    <w:p w14:paraId="329C61EC" w14:textId="77777777" w:rsidR="00DD6845" w:rsidRPr="00B20AE8" w:rsidRDefault="00E61A30" w:rsidP="0039402F">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14:paraId="3465692F" w14:textId="77777777" w:rsidR="00C33A48" w:rsidRPr="00B20AE8" w:rsidRDefault="00C33A48" w:rsidP="00F437E4">
      <w:pPr>
        <w:pStyle w:val="H6"/>
      </w:pPr>
      <w:bookmarkStart w:id="3203" w:name="_Toc21123057"/>
      <w:bookmarkStart w:id="3204" w:name="_Toc45907250"/>
      <w:bookmarkStart w:id="3205" w:name="_Toc53181354"/>
      <w:r w:rsidRPr="00B20AE8">
        <w:t>6.7.2.4.1.2</w:t>
      </w:r>
      <w:r w:rsidRPr="00B20AE8">
        <w:tab/>
        <w:t>UTRA FDD</w:t>
      </w:r>
      <w:bookmarkEnd w:id="3203"/>
      <w:bookmarkEnd w:id="3204"/>
      <w:bookmarkEnd w:id="3205"/>
    </w:p>
    <w:p w14:paraId="318110BC" w14:textId="59635F48" w:rsidR="00DD6845" w:rsidRPr="00B20AE8" w:rsidRDefault="00E61A30" w:rsidP="0039402F">
      <w:pPr>
        <w:pStyle w:val="B1"/>
      </w:pPr>
      <w:r w:rsidRPr="00B20AE8">
        <w:rPr>
          <w:rFonts w:eastAsia="Yu Mincho"/>
          <w:snapToGrid w:val="0"/>
        </w:rPr>
        <w:t>-</w:t>
      </w:r>
      <w:r w:rsidRPr="00B20AE8">
        <w:rPr>
          <w:rFonts w:eastAsia="Yu Mincho"/>
          <w:snapToGrid w:val="0"/>
        </w:rPr>
        <w:tab/>
      </w:r>
      <w:r w:rsidR="00C33A48" w:rsidRPr="00B20AE8">
        <w:rPr>
          <w:rFonts w:eastAsia="Yu Mincho"/>
          <w:snapToGrid w:val="0"/>
        </w:rPr>
        <w:t>Set</w:t>
      </w:r>
      <w:r w:rsidR="00C33A48" w:rsidRPr="006507D3">
        <w:rPr>
          <w:rFonts w:eastAsia="Yu Mincho" w:hint="eastAsia"/>
        </w:rPr>
        <w:t xml:space="preserve"> </w:t>
      </w:r>
      <w:r w:rsidR="00C33A48" w:rsidRPr="00B20AE8">
        <w:rPr>
          <w:snapToGrid w:val="0"/>
        </w:rPr>
        <w:t xml:space="preserve">the AAS BS to transmit a signal in accordance to TM1in </w:t>
      </w:r>
      <w:r w:rsidR="003D3C64">
        <w:rPr>
          <w:snapToGrid w:val="0"/>
        </w:rPr>
        <w:t>clause </w:t>
      </w:r>
      <w:r w:rsidR="003D3C64" w:rsidRPr="00B20AE8">
        <w:rPr>
          <w:snapToGrid w:val="0"/>
        </w:rPr>
        <w:t>4</w:t>
      </w:r>
      <w:r w:rsidR="00C33A48" w:rsidRPr="00B20AE8">
        <w:rPr>
          <w:snapToGrid w:val="0"/>
        </w:rPr>
        <w:t xml:space="preserve">.12.2 at </w:t>
      </w:r>
      <w:r w:rsidR="00C33A48" w:rsidRPr="00B20AE8">
        <w:t xml:space="preserve">manufacturers declared </w:t>
      </w:r>
      <w:r w:rsidR="00C33A48" w:rsidRPr="00B20AE8">
        <w:rPr>
          <w:i/>
        </w:rPr>
        <w:t xml:space="preserve">rated carrier </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snapToGrid w:val="0"/>
        </w:rPr>
        <w:t>.</w:t>
      </w:r>
    </w:p>
    <w:p w14:paraId="3F6BBBE9" w14:textId="77777777" w:rsidR="00C33A48" w:rsidRPr="00B20AE8" w:rsidRDefault="00C33A48" w:rsidP="00F437E4">
      <w:pPr>
        <w:pStyle w:val="H6"/>
      </w:pPr>
      <w:bookmarkStart w:id="3206" w:name="_Toc21123058"/>
      <w:bookmarkStart w:id="3207" w:name="_Toc45907251"/>
      <w:bookmarkStart w:id="3208" w:name="_Toc53181355"/>
      <w:r w:rsidRPr="00B20AE8">
        <w:t>6.7.2.4.1.3</w:t>
      </w:r>
      <w:r w:rsidRPr="00B20AE8">
        <w:tab/>
        <w:t>E-UTRA</w:t>
      </w:r>
      <w:r w:rsidR="006D2006" w:rsidRPr="00B20AE8">
        <w:t xml:space="preserve"> and NR</w:t>
      </w:r>
      <w:bookmarkEnd w:id="3206"/>
      <w:bookmarkEnd w:id="3207"/>
      <w:bookmarkEnd w:id="3208"/>
    </w:p>
    <w:p w14:paraId="2314BBA7" w14:textId="77777777" w:rsidR="00DD6845" w:rsidRPr="00B20AE8" w:rsidRDefault="00E61A30" w:rsidP="0039402F">
      <w:pPr>
        <w:pStyle w:val="B1"/>
      </w:pPr>
      <w:r w:rsidRPr="00B20AE8">
        <w:t>-</w:t>
      </w:r>
      <w:r w:rsidRPr="00B20AE8">
        <w:tab/>
      </w:r>
      <w:r w:rsidR="00C33A48" w:rsidRPr="00B20AE8">
        <w:t>Aggregated Channel Bandwidth positions to be tested for contiguous carrier aggregation:</w:t>
      </w:r>
    </w:p>
    <w:p w14:paraId="6D6FBF9F" w14:textId="77777777" w:rsidR="00DD6845" w:rsidRPr="00B20AE8" w:rsidRDefault="00C33A48" w:rsidP="0039402F">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14:paraId="73171B50" w14:textId="19BDA0CA" w:rsidR="00DD6845" w:rsidRPr="00B20AE8" w:rsidRDefault="00E61A30" w:rsidP="0039402F">
      <w:pPr>
        <w:pStyle w:val="B1"/>
        <w:rPr>
          <w:rFonts w:eastAsia="MS PMincho"/>
        </w:rPr>
      </w:pPr>
      <w:r w:rsidRPr="00B20AE8">
        <w:rPr>
          <w:lang w:eastAsia="zh-CN"/>
        </w:rPr>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w:t>
      </w:r>
      <w:r w:rsidR="003D3C64">
        <w:rPr>
          <w:rFonts w:eastAsia="MS PMincho"/>
        </w:rPr>
        <w:t>clause </w:t>
      </w:r>
      <w:r w:rsidR="003D3C64" w:rsidRPr="00B20AE8">
        <w:rPr>
          <w:rFonts w:eastAsia="MS PMincho"/>
        </w:rPr>
        <w:t>4</w:t>
      </w:r>
      <w:r w:rsidR="00C33A48" w:rsidRPr="00B20AE8">
        <w:rPr>
          <w:rFonts w:eastAsia="MS PMincho"/>
        </w:rPr>
        <w:t xml:space="preserve">.12.2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rFonts w:eastAsia="MS PMincho"/>
        </w:rPr>
        <w:t>.</w:t>
      </w:r>
    </w:p>
    <w:p w14:paraId="587FC346" w14:textId="4810015F" w:rsidR="00DD6845" w:rsidRPr="00B20AE8" w:rsidRDefault="00E61A30" w:rsidP="0039402F">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w:t>
      </w:r>
      <w:r w:rsidR="003D3C64" w:rsidRPr="00B20AE8">
        <w:rPr>
          <w:rFonts w:eastAsia="MS PMincho"/>
        </w:rPr>
        <w:t>clause</w:t>
      </w:r>
      <w:r w:rsidR="003D3C64">
        <w:rPr>
          <w:rFonts w:eastAsia="MS PMincho"/>
        </w:rPr>
        <w:t> </w:t>
      </w:r>
      <w:r w:rsidR="003D3C64" w:rsidRPr="00B20AE8">
        <w:rPr>
          <w:rFonts w:eastAsia="MS PMincho"/>
        </w:rPr>
        <w:t>5</w:t>
      </w:r>
    </w:p>
    <w:p w14:paraId="38732DF8" w14:textId="3AB316B3" w:rsidR="00DD6845" w:rsidRPr="00B20AE8" w:rsidRDefault="00E61A30" w:rsidP="0039402F">
      <w:pPr>
        <w:pStyle w:val="B1"/>
        <w:rPr>
          <w:rFonts w:eastAsia="MS PMincho"/>
        </w:rPr>
      </w:pPr>
      <w:r w:rsidRPr="00B20AE8">
        <w:t>-</w:t>
      </w:r>
      <w:r w:rsidRPr="00B20AE8">
        <w:tab/>
      </w:r>
      <w:r w:rsidR="00C33A48" w:rsidRPr="00B20AE8">
        <w:t xml:space="preserve">For an AAS BS declared to be capable of multi-carrier and/or CA operation use the applicable test signal configuration and corresponding power setting specified in </w:t>
      </w:r>
      <w:r w:rsidR="003D3C64">
        <w:t>clause </w:t>
      </w:r>
      <w:r w:rsidR="003D3C64" w:rsidRPr="00B20AE8">
        <w:t>4</w:t>
      </w:r>
      <w:r w:rsidR="00C33A48" w:rsidRPr="00B20AE8">
        <w:t>.11.</w:t>
      </w:r>
    </w:p>
    <w:p w14:paraId="35B75F42" w14:textId="77777777" w:rsidR="00C33A48" w:rsidRPr="00B20AE8" w:rsidRDefault="00C33A48" w:rsidP="00C33A48">
      <w:pPr>
        <w:pStyle w:val="Heading5"/>
        <w:rPr>
          <w:lang w:eastAsia="sv-SE"/>
        </w:rPr>
      </w:pPr>
      <w:bookmarkStart w:id="3209" w:name="_Toc21123059"/>
      <w:bookmarkStart w:id="3210" w:name="_Toc45907252"/>
      <w:bookmarkStart w:id="3211" w:name="_Toc53181356"/>
      <w:bookmarkStart w:id="3212" w:name="_Toc61117156"/>
      <w:bookmarkStart w:id="3213" w:name="_Toc67081008"/>
      <w:bookmarkStart w:id="3214" w:name="_Toc68770360"/>
      <w:bookmarkStart w:id="3215" w:name="_Toc74755423"/>
      <w:bookmarkStart w:id="3216" w:name="_Toc76506347"/>
      <w:bookmarkStart w:id="3217" w:name="_Toc83113266"/>
      <w:bookmarkStart w:id="3218" w:name="_Toc89876469"/>
      <w:bookmarkStart w:id="3219" w:name="_Toc98711369"/>
      <w:bookmarkStart w:id="3220" w:name="_Toc145097236"/>
      <w:bookmarkStart w:id="3221" w:name="_Toc161848486"/>
      <w:r w:rsidRPr="00B20AE8">
        <w:rPr>
          <w:lang w:eastAsia="sv-SE"/>
        </w:rPr>
        <w:t>6.7.2.4.2</w:t>
      </w:r>
      <w:r w:rsidRPr="00B20AE8">
        <w:rPr>
          <w:lang w:eastAsia="sv-SE"/>
        </w:rPr>
        <w:tab/>
        <w:t>Procedure</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56CE2A7C" w14:textId="77777777" w:rsidR="00C33A48" w:rsidRPr="00B20AE8" w:rsidRDefault="00C33A48" w:rsidP="0039402F">
      <w:pPr>
        <w:pStyle w:val="B1"/>
      </w:pPr>
      <w:r w:rsidRPr="00B20AE8">
        <w:t>1)</w:t>
      </w:r>
      <w:r w:rsidRPr="00B20AE8">
        <w:tab/>
        <w:t>Place the AAS BS at the positioner.</w:t>
      </w:r>
    </w:p>
    <w:p w14:paraId="3E40CA23"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56977A8E"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0C456B43"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5E309C5D" w14:textId="77777777" w:rsidR="00C33A48" w:rsidRPr="00B20AE8" w:rsidRDefault="00C33A48" w:rsidP="0039402F">
      <w:pPr>
        <w:pStyle w:val="B1"/>
        <w:rPr>
          <w:rFonts w:eastAsia="MS PMincho"/>
        </w:rPr>
      </w:pPr>
      <w:r w:rsidRPr="00B20AE8">
        <w:rPr>
          <w:snapToGrid w:val="0"/>
        </w:rPr>
        <w:t>5)</w:t>
      </w:r>
      <w:r w:rsidRPr="00B20AE8">
        <w:rPr>
          <w:snapToGrid w:val="0"/>
        </w:rPr>
        <w:tab/>
        <w:t xml:space="preserve">Set the </w:t>
      </w:r>
      <w:r w:rsidRPr="00B20AE8">
        <w:rPr>
          <w:rFonts w:eastAsia="Yu Mincho"/>
          <w:snapToGrid w:val="0"/>
        </w:rPr>
        <w:t>AAS BS</w:t>
      </w:r>
      <w:r w:rsidRPr="00B20AE8">
        <w:rPr>
          <w:snapToGrid w:val="0"/>
        </w:rPr>
        <w:t xml:space="preserve"> to transmit signal.</w:t>
      </w:r>
    </w:p>
    <w:p w14:paraId="09EB9061" w14:textId="77777777" w:rsidR="00C33A48" w:rsidRPr="00B20AE8" w:rsidRDefault="00C33A48" w:rsidP="0039402F">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D0E7EA1" w14:textId="77777777" w:rsidR="00C33A48" w:rsidRPr="00B20AE8" w:rsidRDefault="00C33A48" w:rsidP="0039402F">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14:paraId="201CB278" w14:textId="77777777" w:rsidR="00C33A48" w:rsidRPr="00B20AE8" w:rsidRDefault="00C33A48" w:rsidP="0039402F">
      <w:pPr>
        <w:pStyle w:val="NO"/>
      </w:pPr>
      <w:r w:rsidRPr="00B20AE8">
        <w:t>NOTE:</w:t>
      </w:r>
      <w:r w:rsidRPr="00B20AE8">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7F7601E" w14:textId="77777777" w:rsidR="00C33A48" w:rsidRPr="00B20AE8" w:rsidRDefault="00C33A48" w:rsidP="0039402F">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704"/>
        <w:gridCol w:w="623"/>
        <w:gridCol w:w="623"/>
        <w:gridCol w:w="623"/>
        <w:gridCol w:w="623"/>
        <w:gridCol w:w="623"/>
        <w:gridCol w:w="2009"/>
      </w:tblGrid>
      <w:tr w:rsidR="003D3C64" w:rsidRPr="00B20AE8" w14:paraId="148B4184" w14:textId="77777777" w:rsidTr="006A2BF1">
        <w:trPr>
          <w:cantSplit/>
          <w:jc w:val="center"/>
        </w:trPr>
        <w:tc>
          <w:tcPr>
            <w:tcW w:w="3661" w:type="dxa"/>
            <w:tcBorders>
              <w:bottom w:val="nil"/>
            </w:tcBorders>
            <w:shd w:val="clear" w:color="auto" w:fill="auto"/>
          </w:tcPr>
          <w:p w14:paraId="382F0D0E" w14:textId="77777777" w:rsidR="003D3C64" w:rsidRPr="00B20AE8" w:rsidDel="007D5E2B" w:rsidRDefault="003D3C64" w:rsidP="0039402F">
            <w:pPr>
              <w:pStyle w:val="TAH"/>
            </w:pPr>
            <w:r w:rsidRPr="00B20AE8">
              <w:t>Bandwidth</w:t>
            </w:r>
          </w:p>
        </w:tc>
        <w:tc>
          <w:tcPr>
            <w:tcW w:w="3819" w:type="dxa"/>
            <w:gridSpan w:val="6"/>
          </w:tcPr>
          <w:p w14:paraId="0014A7BC" w14:textId="77777777" w:rsidR="003D3C64" w:rsidRPr="00B20AE8" w:rsidRDefault="003D3C64" w:rsidP="0039402F">
            <w:pPr>
              <w:pStyle w:val="TAH"/>
            </w:pPr>
            <w:r w:rsidRPr="00B20AE8">
              <w:rPr>
                <w:lang w:val="sv-SE"/>
              </w:rPr>
              <w:t>C</w:t>
            </w:r>
            <w:r w:rsidRPr="00B20AE8">
              <w:t>hannel bandwidth</w:t>
            </w:r>
          </w:p>
          <w:p w14:paraId="33737C03" w14:textId="77777777" w:rsidR="003D3C64" w:rsidRPr="00B20AE8" w:rsidRDefault="003D3C64" w:rsidP="0039402F">
            <w:pPr>
              <w:pStyle w:val="TAH"/>
            </w:pPr>
            <w:r w:rsidRPr="00B20AE8">
              <w:t>BW</w:t>
            </w:r>
            <w:r w:rsidRPr="00B20AE8">
              <w:rPr>
                <w:vertAlign w:val="subscript"/>
              </w:rPr>
              <w:t>Channel</w:t>
            </w:r>
            <w:r w:rsidRPr="00B20AE8">
              <w:t xml:space="preserve"> (MHz)</w:t>
            </w:r>
          </w:p>
        </w:tc>
        <w:tc>
          <w:tcPr>
            <w:tcW w:w="2009" w:type="dxa"/>
          </w:tcPr>
          <w:p w14:paraId="70695914" w14:textId="77777777" w:rsidR="003D3C64" w:rsidRPr="00B20AE8" w:rsidRDefault="003D3C64" w:rsidP="0039402F">
            <w:pPr>
              <w:pStyle w:val="TAH"/>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t xml:space="preserve"> (MHz)</w:t>
            </w:r>
          </w:p>
        </w:tc>
      </w:tr>
      <w:tr w:rsidR="003D3C64" w:rsidRPr="00B20AE8" w14:paraId="6742DAC9" w14:textId="77777777" w:rsidTr="006A2BF1">
        <w:trPr>
          <w:cantSplit/>
          <w:jc w:val="center"/>
        </w:trPr>
        <w:tc>
          <w:tcPr>
            <w:tcW w:w="3661" w:type="dxa"/>
            <w:tcBorders>
              <w:top w:val="nil"/>
            </w:tcBorders>
            <w:shd w:val="clear" w:color="auto" w:fill="auto"/>
          </w:tcPr>
          <w:p w14:paraId="3D5D1223" w14:textId="77777777" w:rsidR="003D3C64" w:rsidRPr="00B20AE8" w:rsidRDefault="003D3C64" w:rsidP="0039402F">
            <w:pPr>
              <w:pStyle w:val="TAH"/>
            </w:pPr>
          </w:p>
        </w:tc>
        <w:tc>
          <w:tcPr>
            <w:tcW w:w="704" w:type="dxa"/>
          </w:tcPr>
          <w:p w14:paraId="368D907F" w14:textId="77777777" w:rsidR="003D3C64" w:rsidRPr="00B20AE8" w:rsidRDefault="003D3C64" w:rsidP="0039402F">
            <w:pPr>
              <w:pStyle w:val="TAH"/>
            </w:pPr>
            <w:r w:rsidRPr="00B20AE8">
              <w:t>1.4</w:t>
            </w:r>
          </w:p>
        </w:tc>
        <w:tc>
          <w:tcPr>
            <w:tcW w:w="623" w:type="dxa"/>
            <w:shd w:val="clear" w:color="auto" w:fill="auto"/>
          </w:tcPr>
          <w:p w14:paraId="6FED326C" w14:textId="77777777" w:rsidR="003D3C64" w:rsidRPr="00B20AE8" w:rsidRDefault="003D3C64" w:rsidP="0039402F">
            <w:pPr>
              <w:pStyle w:val="TAH"/>
            </w:pPr>
            <w:r w:rsidRPr="00B20AE8">
              <w:t xml:space="preserve">3 </w:t>
            </w:r>
          </w:p>
        </w:tc>
        <w:tc>
          <w:tcPr>
            <w:tcW w:w="623" w:type="dxa"/>
          </w:tcPr>
          <w:p w14:paraId="79B454B7" w14:textId="77777777" w:rsidR="003D3C64" w:rsidRPr="00B20AE8" w:rsidRDefault="003D3C64" w:rsidP="0039402F">
            <w:pPr>
              <w:pStyle w:val="TAH"/>
            </w:pPr>
            <w:r w:rsidRPr="00B20AE8">
              <w:t>5</w:t>
            </w:r>
          </w:p>
        </w:tc>
        <w:tc>
          <w:tcPr>
            <w:tcW w:w="623" w:type="dxa"/>
          </w:tcPr>
          <w:p w14:paraId="1622D782" w14:textId="77777777" w:rsidR="003D3C64" w:rsidRPr="00B20AE8" w:rsidRDefault="003D3C64" w:rsidP="0039402F">
            <w:pPr>
              <w:pStyle w:val="TAH"/>
            </w:pPr>
            <w:r w:rsidRPr="00B20AE8">
              <w:t xml:space="preserve">10 </w:t>
            </w:r>
          </w:p>
        </w:tc>
        <w:tc>
          <w:tcPr>
            <w:tcW w:w="623" w:type="dxa"/>
          </w:tcPr>
          <w:p w14:paraId="51B266C6" w14:textId="77777777" w:rsidR="003D3C64" w:rsidRPr="00B20AE8" w:rsidRDefault="003D3C64" w:rsidP="0039402F">
            <w:pPr>
              <w:pStyle w:val="TAH"/>
            </w:pPr>
            <w:r w:rsidRPr="00B20AE8">
              <w:t>15</w:t>
            </w:r>
          </w:p>
        </w:tc>
        <w:tc>
          <w:tcPr>
            <w:tcW w:w="623" w:type="dxa"/>
          </w:tcPr>
          <w:p w14:paraId="441D9DE2" w14:textId="77777777" w:rsidR="003D3C64" w:rsidRPr="00B20AE8" w:rsidRDefault="003D3C64" w:rsidP="0039402F">
            <w:pPr>
              <w:pStyle w:val="TAH"/>
            </w:pPr>
            <w:r w:rsidRPr="00B20AE8">
              <w:t>&gt; 20</w:t>
            </w:r>
          </w:p>
        </w:tc>
        <w:tc>
          <w:tcPr>
            <w:tcW w:w="2009" w:type="dxa"/>
          </w:tcPr>
          <w:p w14:paraId="3F3ECCC8" w14:textId="77777777" w:rsidR="003D3C64" w:rsidRPr="00B20AE8" w:rsidRDefault="003D3C64" w:rsidP="0039402F">
            <w:pPr>
              <w:pStyle w:val="TAH"/>
            </w:pPr>
            <w:r w:rsidRPr="00B20AE8">
              <w:t>&gt; 20</w:t>
            </w:r>
          </w:p>
        </w:tc>
      </w:tr>
      <w:tr w:rsidR="004F339F" w:rsidRPr="00B20AE8" w14:paraId="2EB462A3" w14:textId="77777777" w:rsidTr="006A2BF1">
        <w:trPr>
          <w:cantSplit/>
          <w:jc w:val="center"/>
        </w:trPr>
        <w:tc>
          <w:tcPr>
            <w:tcW w:w="3661" w:type="dxa"/>
          </w:tcPr>
          <w:p w14:paraId="0AD051D3" w14:textId="77777777" w:rsidR="00C33A48" w:rsidRPr="00B20AE8" w:rsidRDefault="00C33A48" w:rsidP="0039402F">
            <w:pPr>
              <w:pStyle w:val="TAC"/>
              <w:rPr>
                <w:lang w:eastAsia="zh-CN"/>
              </w:rPr>
            </w:pPr>
            <w:r w:rsidRPr="00B20AE8">
              <w:rPr>
                <w:rFonts w:hint="eastAsia"/>
                <w:lang w:eastAsia="zh-CN"/>
              </w:rPr>
              <w:t xml:space="preserve">Span </w:t>
            </w:r>
            <w:r w:rsidRPr="00B20AE8">
              <w:t>(MHz)</w:t>
            </w:r>
          </w:p>
        </w:tc>
        <w:tc>
          <w:tcPr>
            <w:tcW w:w="704" w:type="dxa"/>
          </w:tcPr>
          <w:p w14:paraId="74DFC857" w14:textId="77777777" w:rsidR="00C33A48" w:rsidRPr="00B20AE8" w:rsidRDefault="00C33A48" w:rsidP="0039402F">
            <w:pPr>
              <w:pStyle w:val="TAC"/>
            </w:pPr>
            <w:r w:rsidRPr="00B20AE8">
              <w:rPr>
                <w:rFonts w:hint="eastAsia"/>
              </w:rPr>
              <w:t>10</w:t>
            </w:r>
          </w:p>
        </w:tc>
        <w:tc>
          <w:tcPr>
            <w:tcW w:w="623" w:type="dxa"/>
            <w:shd w:val="clear" w:color="auto" w:fill="auto"/>
          </w:tcPr>
          <w:p w14:paraId="4815B6C1" w14:textId="77777777" w:rsidR="00C33A48" w:rsidRPr="00B20AE8" w:rsidRDefault="00C33A48" w:rsidP="0039402F">
            <w:pPr>
              <w:pStyle w:val="TAC"/>
            </w:pPr>
            <w:r w:rsidRPr="00B20AE8">
              <w:rPr>
                <w:rFonts w:hint="eastAsia"/>
              </w:rPr>
              <w:t>10</w:t>
            </w:r>
          </w:p>
        </w:tc>
        <w:tc>
          <w:tcPr>
            <w:tcW w:w="623" w:type="dxa"/>
          </w:tcPr>
          <w:p w14:paraId="0410DB6A" w14:textId="77777777" w:rsidR="00C33A48" w:rsidRPr="00B20AE8" w:rsidRDefault="00C33A48" w:rsidP="0039402F">
            <w:pPr>
              <w:pStyle w:val="TAC"/>
            </w:pPr>
            <w:r w:rsidRPr="00B20AE8">
              <w:rPr>
                <w:rFonts w:hint="eastAsia"/>
              </w:rPr>
              <w:t>10</w:t>
            </w:r>
          </w:p>
        </w:tc>
        <w:tc>
          <w:tcPr>
            <w:tcW w:w="623" w:type="dxa"/>
          </w:tcPr>
          <w:p w14:paraId="15BE280F" w14:textId="77777777" w:rsidR="00C33A48" w:rsidRPr="00B20AE8" w:rsidRDefault="00C33A48" w:rsidP="0039402F">
            <w:pPr>
              <w:pStyle w:val="TAC"/>
            </w:pPr>
            <w:r w:rsidRPr="00B20AE8">
              <w:t>2</w:t>
            </w:r>
            <w:r w:rsidRPr="00B20AE8">
              <w:rPr>
                <w:rFonts w:hint="eastAsia"/>
              </w:rPr>
              <w:t>0</w:t>
            </w:r>
          </w:p>
        </w:tc>
        <w:tc>
          <w:tcPr>
            <w:tcW w:w="623" w:type="dxa"/>
          </w:tcPr>
          <w:p w14:paraId="3B1383EB" w14:textId="77777777" w:rsidR="00C33A48" w:rsidRPr="00B20AE8" w:rsidRDefault="00C33A48" w:rsidP="0039402F">
            <w:pPr>
              <w:pStyle w:val="TAC"/>
            </w:pPr>
            <w:r w:rsidRPr="00B20AE8">
              <w:t>3</w:t>
            </w:r>
            <w:r w:rsidRPr="00B20AE8">
              <w:rPr>
                <w:rFonts w:hint="eastAsia"/>
              </w:rPr>
              <w:t>0</w:t>
            </w:r>
          </w:p>
        </w:tc>
        <w:tc>
          <w:tcPr>
            <w:tcW w:w="623" w:type="dxa"/>
          </w:tcPr>
          <w:p w14:paraId="76B8983F" w14:textId="77777777" w:rsidR="00C33A48" w:rsidRPr="00B20AE8" w:rsidRDefault="00AC2BB8" w:rsidP="0039402F">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22B5ACD6" w14:textId="77777777" w:rsidR="00C33A48" w:rsidRPr="00B20AE8" w:rsidRDefault="00074D6B" w:rsidP="0039402F">
            <w:pPr>
              <w:pStyle w:val="TAC"/>
            </w:pPr>
            <w:r w:rsidRPr="00B20AE8">
              <w:rPr>
                <w:noProof/>
              </w:rPr>
              <w:drawing>
                <wp:inline distT="0" distB="0" distL="0" distR="0" wp14:anchorId="141F3CA0" wp14:editId="0D658944">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14:paraId="3BFE2EDE" w14:textId="77777777" w:rsidTr="006A2BF1">
        <w:trPr>
          <w:cantSplit/>
          <w:jc w:val="center"/>
        </w:trPr>
        <w:tc>
          <w:tcPr>
            <w:tcW w:w="3661" w:type="dxa"/>
          </w:tcPr>
          <w:p w14:paraId="5938D956" w14:textId="77777777" w:rsidR="00C33A48" w:rsidRPr="00B20AE8" w:rsidRDefault="00C33A48" w:rsidP="0039402F">
            <w:pPr>
              <w:pStyle w:val="TAC"/>
              <w:rPr>
                <w:lang w:eastAsia="zh-CN"/>
              </w:rPr>
            </w:pPr>
            <w:r w:rsidRPr="00B20AE8">
              <w:t>Minimum number of measurement points</w:t>
            </w:r>
          </w:p>
        </w:tc>
        <w:tc>
          <w:tcPr>
            <w:tcW w:w="704" w:type="dxa"/>
          </w:tcPr>
          <w:p w14:paraId="74F69513" w14:textId="77777777" w:rsidR="00C33A48" w:rsidRPr="00B20AE8" w:rsidRDefault="00C33A48" w:rsidP="0039402F">
            <w:pPr>
              <w:pStyle w:val="TAC"/>
            </w:pPr>
            <w:r w:rsidRPr="00B20AE8">
              <w:t>1429</w:t>
            </w:r>
          </w:p>
        </w:tc>
        <w:tc>
          <w:tcPr>
            <w:tcW w:w="623" w:type="dxa"/>
            <w:shd w:val="clear" w:color="auto" w:fill="auto"/>
          </w:tcPr>
          <w:p w14:paraId="32C1FC21" w14:textId="77777777" w:rsidR="00C33A48" w:rsidRPr="00B20AE8" w:rsidRDefault="00C33A48" w:rsidP="0039402F">
            <w:pPr>
              <w:pStyle w:val="TAC"/>
            </w:pPr>
            <w:r w:rsidRPr="00B20AE8">
              <w:t>667</w:t>
            </w:r>
          </w:p>
        </w:tc>
        <w:tc>
          <w:tcPr>
            <w:tcW w:w="623" w:type="dxa"/>
          </w:tcPr>
          <w:p w14:paraId="56F24C23" w14:textId="77777777" w:rsidR="00C33A48" w:rsidRPr="00B20AE8" w:rsidRDefault="00C33A48" w:rsidP="0039402F">
            <w:pPr>
              <w:pStyle w:val="TAC"/>
            </w:pPr>
            <w:r w:rsidRPr="00B20AE8">
              <w:t>400</w:t>
            </w:r>
          </w:p>
        </w:tc>
        <w:tc>
          <w:tcPr>
            <w:tcW w:w="623" w:type="dxa"/>
          </w:tcPr>
          <w:p w14:paraId="285FC5DD" w14:textId="77777777" w:rsidR="00C33A48" w:rsidRPr="00B20AE8" w:rsidRDefault="00C33A48" w:rsidP="0039402F">
            <w:pPr>
              <w:pStyle w:val="TAC"/>
            </w:pPr>
            <w:r w:rsidRPr="00B20AE8">
              <w:t>400</w:t>
            </w:r>
          </w:p>
        </w:tc>
        <w:tc>
          <w:tcPr>
            <w:tcW w:w="623" w:type="dxa"/>
          </w:tcPr>
          <w:p w14:paraId="7D367F61" w14:textId="77777777" w:rsidR="00C33A48" w:rsidRPr="00B20AE8" w:rsidRDefault="00C33A48" w:rsidP="0039402F">
            <w:pPr>
              <w:pStyle w:val="TAC"/>
            </w:pPr>
            <w:r w:rsidRPr="00B20AE8">
              <w:t>400</w:t>
            </w:r>
          </w:p>
        </w:tc>
        <w:tc>
          <w:tcPr>
            <w:tcW w:w="623" w:type="dxa"/>
          </w:tcPr>
          <w:p w14:paraId="2EC1B31C" w14:textId="77777777" w:rsidR="00C33A48" w:rsidRPr="00B20AE8" w:rsidRDefault="00000000" w:rsidP="0039402F">
            <w:pPr>
              <w:pStyle w:val="TAC"/>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oMath>
            </m:oMathPara>
          </w:p>
        </w:tc>
        <w:tc>
          <w:tcPr>
            <w:tcW w:w="2009" w:type="dxa"/>
          </w:tcPr>
          <w:p w14:paraId="58011136" w14:textId="77777777" w:rsidR="00C33A48" w:rsidRPr="00B20AE8" w:rsidRDefault="00074D6B" w:rsidP="0039402F">
            <w:pPr>
              <w:pStyle w:val="TAC"/>
            </w:pPr>
            <w:r w:rsidRPr="00B20AE8">
              <w:rPr>
                <w:noProof/>
              </w:rPr>
              <w:drawing>
                <wp:inline distT="0" distB="0" distL="0" distR="0" wp14:anchorId="0B4F9F97" wp14:editId="08AA2BF1">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14:paraId="2158C3DB" w14:textId="77777777" w:rsidR="00CF0D41" w:rsidRPr="00B20AE8" w:rsidRDefault="00CF0D41" w:rsidP="0039402F"/>
    <w:p w14:paraId="655E6DCA" w14:textId="77777777" w:rsidR="009F5684" w:rsidRPr="00B20AE8" w:rsidRDefault="009F5684" w:rsidP="0039402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2A6D84A" w14:textId="77777777" w:rsidR="00C33A48" w:rsidRPr="00B20AE8" w:rsidRDefault="00C33A48" w:rsidP="0039402F">
      <w:pPr>
        <w:pStyle w:val="B1"/>
      </w:pPr>
      <w:r w:rsidRPr="00B20AE8">
        <w:t>8)</w:t>
      </w:r>
      <w:r w:rsidRPr="00B20AE8">
        <w:tab/>
        <w:t>Determine the lowest frequency, f1, for which the sum of all EIRP in the measurement cells from the beginning of the span to f1 exceeds P1.</w:t>
      </w:r>
    </w:p>
    <w:p w14:paraId="05C47D08" w14:textId="77777777" w:rsidR="00C33A48" w:rsidRPr="00B20AE8" w:rsidRDefault="00C33A48" w:rsidP="0039402F">
      <w:pPr>
        <w:pStyle w:val="B1"/>
        <w:rPr>
          <w:rFonts w:eastAsia="MS P??"/>
        </w:rPr>
      </w:pPr>
      <w:r w:rsidRPr="00B20AE8">
        <w:t>9)</w:t>
      </w:r>
      <w:r w:rsidRPr="00B20AE8">
        <w:tab/>
        <w:t>Determine the highest frequency, f2, for which the sum of all EIRP in the measurement cells from the end of the span to f2 exceeds P1.</w:t>
      </w:r>
    </w:p>
    <w:p w14:paraId="5DFD4FFB" w14:textId="77777777" w:rsidR="00C33A48" w:rsidRPr="00B20AE8" w:rsidRDefault="00C33A48" w:rsidP="0039402F">
      <w:pPr>
        <w:pStyle w:val="B1"/>
      </w:pPr>
      <w:r w:rsidRPr="00B20AE8">
        <w:t>10)</w:t>
      </w:r>
      <w:r w:rsidRPr="00B20AE8">
        <w:tab/>
        <w:t>Compute the OTA occupied bandwidth as f2 - f1.</w:t>
      </w:r>
    </w:p>
    <w:p w14:paraId="59F2333D" w14:textId="77777777" w:rsidR="00C33A48" w:rsidRPr="00B20AE8" w:rsidRDefault="00C33A48" w:rsidP="0039402F">
      <w:r w:rsidRPr="00B20AE8">
        <w:t xml:space="preserve">In addition, for </w:t>
      </w:r>
      <w:r w:rsidRPr="00B20AE8">
        <w:rPr>
          <w:i/>
        </w:rPr>
        <w:t>multi-band RIB</w:t>
      </w:r>
      <w:r w:rsidRPr="00B20AE8">
        <w:rPr>
          <w:i/>
          <w:lang w:eastAsia="zh-CN"/>
        </w:rPr>
        <w:t>(s)</w:t>
      </w:r>
      <w:r w:rsidRPr="00B20AE8">
        <w:t>, the following steps shall apply:</w:t>
      </w:r>
    </w:p>
    <w:p w14:paraId="3BA489F2" w14:textId="77777777" w:rsidR="00C33A48" w:rsidRPr="00B20AE8" w:rsidRDefault="00C33A48" w:rsidP="0039402F">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14:paraId="324CDA23" w14:textId="77777777" w:rsidR="00C33A48" w:rsidRPr="00B20AE8" w:rsidRDefault="00C33A48" w:rsidP="00C33A48">
      <w:pPr>
        <w:pStyle w:val="Heading4"/>
        <w:rPr>
          <w:lang w:eastAsia="sv-SE"/>
        </w:rPr>
      </w:pPr>
      <w:bookmarkStart w:id="3222" w:name="_Toc21123060"/>
      <w:bookmarkStart w:id="3223" w:name="_Toc45907253"/>
      <w:bookmarkStart w:id="3224" w:name="_Toc53181357"/>
      <w:bookmarkStart w:id="3225" w:name="_Toc61117157"/>
      <w:bookmarkStart w:id="3226" w:name="_Toc67081009"/>
      <w:bookmarkStart w:id="3227" w:name="_Toc68770361"/>
      <w:bookmarkStart w:id="3228" w:name="_Toc74755424"/>
      <w:bookmarkStart w:id="3229" w:name="_Toc76506348"/>
      <w:bookmarkStart w:id="3230" w:name="_Toc83113267"/>
      <w:bookmarkStart w:id="3231" w:name="_Toc89876470"/>
      <w:bookmarkStart w:id="3232" w:name="_Toc98711370"/>
      <w:bookmarkStart w:id="3233" w:name="_Toc145097237"/>
      <w:bookmarkStart w:id="3234" w:name="_Toc161848487"/>
      <w:r w:rsidRPr="00B20AE8">
        <w:rPr>
          <w:lang w:eastAsia="sv-SE"/>
        </w:rPr>
        <w:t>6.</w:t>
      </w:r>
      <w:r w:rsidRPr="00B20AE8">
        <w:rPr>
          <w:lang w:eastAsia="zh-CN"/>
        </w:rPr>
        <w:t>7.2.</w:t>
      </w:r>
      <w:r w:rsidRPr="00B20AE8">
        <w:rPr>
          <w:lang w:eastAsia="sv-SE"/>
        </w:rPr>
        <w:t>5</w:t>
      </w:r>
      <w:r w:rsidRPr="00B20AE8">
        <w:rPr>
          <w:lang w:eastAsia="sv-SE"/>
        </w:rPr>
        <w:tab/>
        <w:t>Test Requirement</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495946A8" w14:textId="77777777" w:rsidR="00C33A48" w:rsidRPr="00B20AE8" w:rsidRDefault="00C33A48" w:rsidP="00C33A48">
      <w:pPr>
        <w:pStyle w:val="Heading5"/>
      </w:pPr>
      <w:bookmarkStart w:id="3235" w:name="_Toc21123061"/>
      <w:bookmarkStart w:id="3236" w:name="_Toc45907254"/>
      <w:bookmarkStart w:id="3237" w:name="_Toc53181358"/>
      <w:bookmarkStart w:id="3238" w:name="_Toc61117158"/>
      <w:bookmarkStart w:id="3239" w:name="_Toc67081010"/>
      <w:bookmarkStart w:id="3240" w:name="_Toc68770362"/>
      <w:bookmarkStart w:id="3241" w:name="_Toc74755425"/>
      <w:bookmarkStart w:id="3242" w:name="_Toc76506349"/>
      <w:bookmarkStart w:id="3243" w:name="_Toc83113268"/>
      <w:bookmarkStart w:id="3244" w:name="_Toc89876471"/>
      <w:bookmarkStart w:id="3245" w:name="_Toc98711371"/>
      <w:bookmarkStart w:id="3246" w:name="_Toc145097238"/>
      <w:bookmarkStart w:id="3247" w:name="_Toc161848488"/>
      <w:r w:rsidRPr="00B20AE8">
        <w:t>6.7.2.5.1</w:t>
      </w:r>
      <w:r w:rsidRPr="00B20AE8">
        <w:tab/>
        <w:t>MSR</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00F881FD" w14:textId="3161B2D8" w:rsidR="00C33A48" w:rsidRPr="00B20AE8" w:rsidRDefault="00C33A48" w:rsidP="0039402F">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 xml:space="preserve">test requirement in clause 6.6.1.5 of </w:t>
      </w:r>
      <w:r w:rsidR="003D3C64" w:rsidRPr="00B20AE8">
        <w:t>TS</w:t>
      </w:r>
      <w:r w:rsidR="003D3C64">
        <w:t> </w:t>
      </w:r>
      <w:r w:rsidR="003D3C64" w:rsidRPr="00B20AE8">
        <w:t>3</w:t>
      </w:r>
      <w:r w:rsidRPr="00B20AE8">
        <w:t>6.141 [12] applies for the E-UTRA</w:t>
      </w:r>
      <w:r w:rsidR="00AC2BB8" w:rsidRPr="00B20AE8">
        <w:t>/NR</w:t>
      </w:r>
      <w:r w:rsidRPr="00B20AE8">
        <w:t xml:space="preserve"> component carriers that are aggregated</w:t>
      </w:r>
      <w:r w:rsidRPr="00B20AE8">
        <w:rPr>
          <w:rFonts w:cs="v5.0.0"/>
          <w:snapToGrid w:val="0"/>
        </w:rPr>
        <w:t>.</w:t>
      </w:r>
    </w:p>
    <w:p w14:paraId="589F6A0D" w14:textId="77777777" w:rsidR="00C33A48" w:rsidRPr="00B20AE8" w:rsidRDefault="00C33A48" w:rsidP="0039402F">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4F339F" w:rsidRPr="00B20AE8" w14:paraId="5F3C778B" w14:textId="77777777" w:rsidTr="006A2BF1">
        <w:trPr>
          <w:cantSplit/>
          <w:jc w:val="center"/>
        </w:trPr>
        <w:tc>
          <w:tcPr>
            <w:tcW w:w="2118" w:type="dxa"/>
          </w:tcPr>
          <w:p w14:paraId="76B455D4" w14:textId="77777777" w:rsidR="00C33A48" w:rsidRPr="00B20AE8" w:rsidRDefault="00C33A48" w:rsidP="0039402F">
            <w:pPr>
              <w:pStyle w:val="TAH"/>
              <w:rPr>
                <w:snapToGrid w:val="0"/>
              </w:rPr>
            </w:pPr>
            <w:r w:rsidRPr="00B20AE8">
              <w:rPr>
                <w:snapToGrid w:val="0"/>
              </w:rPr>
              <w:t>RAT</w:t>
            </w:r>
          </w:p>
        </w:tc>
        <w:tc>
          <w:tcPr>
            <w:tcW w:w="3119" w:type="dxa"/>
          </w:tcPr>
          <w:p w14:paraId="7F4D9AE6" w14:textId="77777777" w:rsidR="00C33A48" w:rsidRPr="00B20AE8" w:rsidRDefault="00C33A48" w:rsidP="0039402F">
            <w:pPr>
              <w:pStyle w:val="TAH"/>
              <w:rPr>
                <w:snapToGrid w:val="0"/>
              </w:rPr>
            </w:pPr>
            <w:r w:rsidRPr="00B20AE8">
              <w:rPr>
                <w:snapToGrid w:val="0"/>
              </w:rPr>
              <w:t>OTA Occupied bandwidth limit</w:t>
            </w:r>
          </w:p>
        </w:tc>
      </w:tr>
      <w:tr w:rsidR="004F339F" w:rsidRPr="00B20AE8" w14:paraId="7500EB96" w14:textId="77777777" w:rsidTr="006A2BF1">
        <w:trPr>
          <w:cantSplit/>
          <w:jc w:val="center"/>
        </w:trPr>
        <w:tc>
          <w:tcPr>
            <w:tcW w:w="2118" w:type="dxa"/>
          </w:tcPr>
          <w:p w14:paraId="2DC2F16E" w14:textId="77777777" w:rsidR="00C33A48" w:rsidRPr="00B20AE8" w:rsidRDefault="00C33A48" w:rsidP="0039402F">
            <w:pPr>
              <w:pStyle w:val="TAL"/>
              <w:rPr>
                <w:snapToGrid w:val="0"/>
              </w:rPr>
            </w:pPr>
            <w:r w:rsidRPr="00B20AE8">
              <w:rPr>
                <w:snapToGrid w:val="0"/>
              </w:rPr>
              <w:t>E-UTRA</w:t>
            </w:r>
            <w:r w:rsidR="00AC2BB8" w:rsidRPr="00B20AE8">
              <w:rPr>
                <w:snapToGrid w:val="0"/>
              </w:rPr>
              <w:t>/NR</w:t>
            </w:r>
          </w:p>
        </w:tc>
        <w:tc>
          <w:tcPr>
            <w:tcW w:w="3119" w:type="dxa"/>
          </w:tcPr>
          <w:p w14:paraId="2AB4CBF3" w14:textId="77777777" w:rsidR="00C33A48" w:rsidRPr="00B20AE8" w:rsidRDefault="00C33A48" w:rsidP="0039402F">
            <w:pPr>
              <w:pStyle w:val="TAC"/>
              <w:rPr>
                <w:snapToGrid w:val="0"/>
              </w:rPr>
            </w:pPr>
            <w:r w:rsidRPr="00B20AE8">
              <w:t>BW</w:t>
            </w:r>
            <w:r w:rsidRPr="00B20AE8">
              <w:rPr>
                <w:vertAlign w:val="subscript"/>
              </w:rPr>
              <w:t>Channel</w:t>
            </w:r>
          </w:p>
        </w:tc>
      </w:tr>
      <w:tr w:rsidR="00FE2C22" w:rsidRPr="00B20AE8" w14:paraId="57C15B84" w14:textId="77777777" w:rsidTr="006A2BF1">
        <w:trPr>
          <w:cantSplit/>
          <w:jc w:val="center"/>
        </w:trPr>
        <w:tc>
          <w:tcPr>
            <w:tcW w:w="2118" w:type="dxa"/>
          </w:tcPr>
          <w:p w14:paraId="3F5AD02E" w14:textId="77777777" w:rsidR="00C33A48" w:rsidRPr="00B20AE8" w:rsidRDefault="00C33A48" w:rsidP="0039402F">
            <w:pPr>
              <w:pStyle w:val="TAL"/>
              <w:rPr>
                <w:snapToGrid w:val="0"/>
              </w:rPr>
            </w:pPr>
            <w:r w:rsidRPr="00B20AE8">
              <w:rPr>
                <w:snapToGrid w:val="0"/>
              </w:rPr>
              <w:t>UTRA FDD</w:t>
            </w:r>
          </w:p>
        </w:tc>
        <w:tc>
          <w:tcPr>
            <w:tcW w:w="3119" w:type="dxa"/>
          </w:tcPr>
          <w:p w14:paraId="19F143C3" w14:textId="77777777" w:rsidR="00C33A48" w:rsidRPr="00B20AE8" w:rsidRDefault="00C33A48" w:rsidP="0039402F">
            <w:pPr>
              <w:pStyle w:val="TAC"/>
              <w:rPr>
                <w:snapToGrid w:val="0"/>
              </w:rPr>
            </w:pPr>
            <w:r w:rsidRPr="00B20AE8">
              <w:rPr>
                <w:snapToGrid w:val="0"/>
              </w:rPr>
              <w:t>5 MHz</w:t>
            </w:r>
          </w:p>
        </w:tc>
      </w:tr>
    </w:tbl>
    <w:p w14:paraId="2FE0C254" w14:textId="77777777" w:rsidR="00E61A30" w:rsidRPr="00B20AE8" w:rsidRDefault="00E61A30" w:rsidP="0039402F"/>
    <w:p w14:paraId="5C8BCF27" w14:textId="77777777" w:rsidR="00C33A48" w:rsidRPr="00B20AE8" w:rsidRDefault="00C33A48" w:rsidP="00C33A48">
      <w:pPr>
        <w:pStyle w:val="Heading5"/>
      </w:pPr>
      <w:bookmarkStart w:id="3248" w:name="_Toc21123062"/>
      <w:bookmarkStart w:id="3249" w:name="_Toc45907255"/>
      <w:bookmarkStart w:id="3250" w:name="_Toc53181359"/>
      <w:bookmarkStart w:id="3251" w:name="_Toc61117159"/>
      <w:bookmarkStart w:id="3252" w:name="_Toc67081011"/>
      <w:bookmarkStart w:id="3253" w:name="_Toc68770363"/>
      <w:bookmarkStart w:id="3254" w:name="_Toc74755426"/>
      <w:bookmarkStart w:id="3255" w:name="_Toc76506350"/>
      <w:bookmarkStart w:id="3256" w:name="_Toc83113269"/>
      <w:bookmarkStart w:id="3257" w:name="_Toc89876472"/>
      <w:bookmarkStart w:id="3258" w:name="_Toc98711372"/>
      <w:bookmarkStart w:id="3259" w:name="_Toc145097239"/>
      <w:bookmarkStart w:id="3260" w:name="_Toc161848489"/>
      <w:r w:rsidRPr="00B20AE8">
        <w:t>6.7.2.5.2</w:t>
      </w:r>
      <w:r w:rsidRPr="00B20AE8">
        <w:tab/>
        <w:t>UTRA FDD</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7A9705AC" w14:textId="77777777" w:rsidR="00C33A48" w:rsidRPr="00B20AE8" w:rsidRDefault="00C33A48" w:rsidP="0039402F">
      <w:r w:rsidRPr="00B20AE8">
        <w:t>The OTA occupied bandwidth shall be less than 5 MHz based on a chip rate of 3,84 Mcps.</w:t>
      </w:r>
    </w:p>
    <w:p w14:paraId="0EC19704" w14:textId="561FE2AE"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3CB2DED" w14:textId="77777777" w:rsidR="00C33A48" w:rsidRPr="00B20AE8" w:rsidRDefault="00C33A48" w:rsidP="00C33A48">
      <w:pPr>
        <w:pStyle w:val="Heading5"/>
      </w:pPr>
      <w:bookmarkStart w:id="3261" w:name="_Toc21123063"/>
      <w:bookmarkStart w:id="3262" w:name="_Toc45907256"/>
      <w:bookmarkStart w:id="3263" w:name="_Toc53181360"/>
      <w:bookmarkStart w:id="3264" w:name="_Toc61117160"/>
      <w:bookmarkStart w:id="3265" w:name="_Toc67081012"/>
      <w:bookmarkStart w:id="3266" w:name="_Toc68770364"/>
      <w:bookmarkStart w:id="3267" w:name="_Toc74755427"/>
      <w:bookmarkStart w:id="3268" w:name="_Toc76506351"/>
      <w:bookmarkStart w:id="3269" w:name="_Toc83113270"/>
      <w:bookmarkStart w:id="3270" w:name="_Toc89876473"/>
      <w:bookmarkStart w:id="3271" w:name="_Toc98711373"/>
      <w:bookmarkStart w:id="3272" w:name="_Toc145097240"/>
      <w:bookmarkStart w:id="3273" w:name="_Toc161848490"/>
      <w:r w:rsidRPr="00B20AE8">
        <w:t>6.7.2.5.3</w:t>
      </w:r>
      <w:r w:rsidRPr="00B20AE8">
        <w:tab/>
        <w:t>E-UTRA</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14AD9CCA" w14:textId="64D4E922" w:rsidR="00C33A48" w:rsidRPr="00B20AE8" w:rsidRDefault="00C33A48" w:rsidP="0039402F">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rPr>
        <w:t>he occupied bandwidth shall be less than</w:t>
      </w:r>
      <w:r w:rsidRPr="00B20AE8">
        <w:t xml:space="preserve"> or equal</w:t>
      </w:r>
      <w:r w:rsidRPr="00B20AE8">
        <w:rPr>
          <w:rFonts w:hint="eastAsia"/>
        </w:rPr>
        <w:t xml:space="preserve"> </w:t>
      </w:r>
      <w:r w:rsidRPr="00B20AE8">
        <w:rPr>
          <w:rFonts w:hint="eastAsia"/>
          <w:lang w:eastAsia="zh-CN"/>
        </w:rPr>
        <w:t xml:space="preserve">to </w:t>
      </w:r>
      <w:r w:rsidRPr="00B20AE8">
        <w:rPr>
          <w:rFonts w:hint="eastAsia"/>
        </w:rPr>
        <w:t xml:space="preserve">the </w:t>
      </w:r>
      <w:r w:rsidRPr="00B20AE8">
        <w:t>Aggregated</w:t>
      </w:r>
      <w:r w:rsidRPr="00B20AE8">
        <w:rPr>
          <w:rFonts w:hint="eastAsia"/>
        </w:rPr>
        <w:t xml:space="preserve"> Channel Bandwidth as defined in</w:t>
      </w:r>
      <w:r w:rsidRPr="00B20AE8">
        <w:t xml:space="preserve"> </w:t>
      </w:r>
      <w:r w:rsidR="003D3C64" w:rsidRPr="00B20AE8">
        <w:t>TS</w:t>
      </w:r>
      <w:r w:rsidRPr="00B20AE8">
        <w:t xml:space="preserve"> 36.141 [12] </w:t>
      </w:r>
      <w:r w:rsidR="003D3C64">
        <w:rPr>
          <w:rFonts w:hint="eastAsia"/>
        </w:rPr>
        <w:t>clause</w:t>
      </w:r>
      <w:r w:rsidR="003D3C64">
        <w:t> </w:t>
      </w:r>
      <w:r w:rsidR="003D3C64" w:rsidRPr="00B20AE8">
        <w:rPr>
          <w:rFonts w:hint="eastAsia"/>
        </w:rPr>
        <w:t>5</w:t>
      </w:r>
      <w:r w:rsidRPr="00B20AE8">
        <w:rPr>
          <w:rFonts w:hint="eastAsia"/>
        </w:rPr>
        <w:t>.6</w:t>
      </w:r>
      <w:r w:rsidRPr="00B20AE8">
        <w:rPr>
          <w:rFonts w:cs="v5.0.0"/>
          <w:snapToGrid w:val="0"/>
        </w:rPr>
        <w:t>.</w:t>
      </w:r>
    </w:p>
    <w:p w14:paraId="6364B3FE" w14:textId="3C41C03E" w:rsidR="00C33A48" w:rsidRPr="00B20AE8" w:rsidRDefault="00C33A48" w:rsidP="0039402F">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5A0379" w14:textId="77777777" w:rsidR="00C33A48" w:rsidRPr="00B20AE8" w:rsidRDefault="00C33A48" w:rsidP="00C33A48">
      <w:pPr>
        <w:pStyle w:val="Heading3"/>
      </w:pPr>
      <w:bookmarkStart w:id="3274" w:name="_Toc21123064"/>
      <w:bookmarkStart w:id="3275" w:name="_Toc45907257"/>
      <w:bookmarkStart w:id="3276" w:name="_Toc53181361"/>
      <w:bookmarkStart w:id="3277" w:name="_Toc61117161"/>
      <w:bookmarkStart w:id="3278" w:name="_Toc67081013"/>
      <w:bookmarkStart w:id="3279" w:name="_Toc68770365"/>
      <w:bookmarkStart w:id="3280" w:name="_Toc74755428"/>
      <w:bookmarkStart w:id="3281" w:name="_Toc76506352"/>
      <w:bookmarkStart w:id="3282" w:name="_Toc83113271"/>
      <w:bookmarkStart w:id="3283" w:name="_Toc89876474"/>
      <w:bookmarkStart w:id="3284" w:name="_Toc98711374"/>
      <w:bookmarkStart w:id="3285" w:name="_Toc145097241"/>
      <w:bookmarkStart w:id="3286" w:name="_Toc161848491"/>
      <w:r w:rsidRPr="00B20AE8">
        <w:t>6.7.3</w:t>
      </w:r>
      <w:r w:rsidRPr="00B20AE8">
        <w:tab/>
        <w:t>OTA Adjacent Channel Leakage power Ratio</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7D43F785" w14:textId="77777777" w:rsidR="00C33A48" w:rsidRPr="00B20AE8" w:rsidRDefault="00C33A48" w:rsidP="00C33A48">
      <w:pPr>
        <w:pStyle w:val="Heading4"/>
        <w:rPr>
          <w:lang w:eastAsia="sv-SE"/>
        </w:rPr>
      </w:pPr>
      <w:bookmarkStart w:id="3287" w:name="_Toc21123065"/>
      <w:bookmarkStart w:id="3288" w:name="_Toc45907258"/>
      <w:bookmarkStart w:id="3289" w:name="_Toc53181362"/>
      <w:bookmarkStart w:id="3290" w:name="_Toc61117162"/>
      <w:bookmarkStart w:id="3291" w:name="_Toc67081014"/>
      <w:bookmarkStart w:id="3292" w:name="_Toc68770366"/>
      <w:bookmarkStart w:id="3293" w:name="_Toc74755429"/>
      <w:bookmarkStart w:id="3294" w:name="_Toc76506353"/>
      <w:bookmarkStart w:id="3295" w:name="_Toc83113272"/>
      <w:bookmarkStart w:id="3296" w:name="_Toc89876475"/>
      <w:bookmarkStart w:id="3297" w:name="_Toc98711375"/>
      <w:bookmarkStart w:id="3298" w:name="_Toc145097242"/>
      <w:bookmarkStart w:id="3299" w:name="_Toc161848492"/>
      <w:r w:rsidRPr="00B20AE8">
        <w:rPr>
          <w:lang w:eastAsia="sv-SE"/>
        </w:rPr>
        <w:t>6.7.3.1</w:t>
      </w:r>
      <w:r w:rsidRPr="00B20AE8">
        <w:rPr>
          <w:lang w:eastAsia="sv-SE"/>
        </w:rPr>
        <w:tab/>
        <w:t>Definition and applicability</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337B9CDB" w14:textId="77777777" w:rsidR="00C33A48" w:rsidRPr="00B20AE8" w:rsidRDefault="00C33A48" w:rsidP="0039402F">
      <w:r w:rsidRPr="00B20AE8">
        <w:t>OTA Adjacent Channel Leakage power Ratio (ACLR) is the ratio of the filtered mean power centred on the assigned channel frequency to the filtered mean power centred on an adjacent channel frequency. The measured power is TRP.</w:t>
      </w:r>
    </w:p>
    <w:p w14:paraId="283D5AFF" w14:textId="77777777" w:rsidR="00C33A48" w:rsidRPr="00B20AE8" w:rsidRDefault="00C33A48" w:rsidP="00C33A48">
      <w:pPr>
        <w:pStyle w:val="Heading4"/>
        <w:rPr>
          <w:lang w:eastAsia="sv-SE"/>
        </w:rPr>
      </w:pPr>
      <w:bookmarkStart w:id="3300" w:name="_Toc21123066"/>
      <w:bookmarkStart w:id="3301" w:name="_Toc45907259"/>
      <w:bookmarkStart w:id="3302" w:name="_Toc53181363"/>
      <w:bookmarkStart w:id="3303" w:name="_Toc61117163"/>
      <w:bookmarkStart w:id="3304" w:name="_Toc67081015"/>
      <w:bookmarkStart w:id="3305" w:name="_Toc68770367"/>
      <w:bookmarkStart w:id="3306" w:name="_Toc74755430"/>
      <w:bookmarkStart w:id="3307" w:name="_Toc76506354"/>
      <w:bookmarkStart w:id="3308" w:name="_Toc83113273"/>
      <w:bookmarkStart w:id="3309" w:name="_Toc89876476"/>
      <w:bookmarkStart w:id="3310" w:name="_Toc98711376"/>
      <w:bookmarkStart w:id="3311" w:name="_Toc145097243"/>
      <w:bookmarkStart w:id="3312" w:name="_Toc161848493"/>
      <w:r w:rsidRPr="00B20AE8">
        <w:rPr>
          <w:lang w:eastAsia="sv-SE"/>
        </w:rPr>
        <w:t>6.7.3.2</w:t>
      </w:r>
      <w:r w:rsidRPr="00B20AE8">
        <w:rPr>
          <w:lang w:eastAsia="sv-SE"/>
        </w:rPr>
        <w:tab/>
        <w:t>Minimum Requirement</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54D8AF85" w14:textId="458CBB02" w:rsidR="00C33A48" w:rsidRPr="00B20AE8" w:rsidRDefault="00C33A48" w:rsidP="0039402F">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.7.3.2.</w:t>
      </w:r>
    </w:p>
    <w:p w14:paraId="17D254B7" w14:textId="4EA07261" w:rsidR="00C33A48" w:rsidRPr="00B20AE8" w:rsidRDefault="00C33A48" w:rsidP="0039402F">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.7.3.3.</w:t>
      </w:r>
    </w:p>
    <w:p w14:paraId="7B08AA52" w14:textId="0D38F87C" w:rsidR="00C33A48" w:rsidRPr="00B20AE8" w:rsidRDefault="00C33A48" w:rsidP="0039402F">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.7.3.4.</w:t>
      </w:r>
    </w:p>
    <w:p w14:paraId="167B14B0" w14:textId="77777777" w:rsidR="00C33A48" w:rsidRPr="00B20AE8" w:rsidRDefault="00C33A48" w:rsidP="00C33A48">
      <w:pPr>
        <w:pStyle w:val="Heading4"/>
        <w:rPr>
          <w:lang w:eastAsia="sv-SE"/>
        </w:rPr>
      </w:pPr>
      <w:bookmarkStart w:id="3313" w:name="_Toc21123067"/>
      <w:bookmarkStart w:id="3314" w:name="_Toc45907260"/>
      <w:bookmarkStart w:id="3315" w:name="_Toc53181364"/>
      <w:bookmarkStart w:id="3316" w:name="_Toc61117164"/>
      <w:bookmarkStart w:id="3317" w:name="_Toc67081016"/>
      <w:bookmarkStart w:id="3318" w:name="_Toc68770368"/>
      <w:bookmarkStart w:id="3319" w:name="_Toc74755431"/>
      <w:bookmarkStart w:id="3320" w:name="_Toc76506355"/>
      <w:bookmarkStart w:id="3321" w:name="_Toc83113274"/>
      <w:bookmarkStart w:id="3322" w:name="_Toc89876477"/>
      <w:bookmarkStart w:id="3323" w:name="_Toc98711377"/>
      <w:bookmarkStart w:id="3324" w:name="_Toc145097244"/>
      <w:bookmarkStart w:id="3325" w:name="_Toc161848494"/>
      <w:r w:rsidRPr="00B20AE8">
        <w:rPr>
          <w:lang w:eastAsia="sv-SE"/>
        </w:rPr>
        <w:t>6.7.3.3</w:t>
      </w:r>
      <w:r w:rsidRPr="00B20AE8">
        <w:rPr>
          <w:lang w:eastAsia="sv-SE"/>
        </w:rPr>
        <w:tab/>
        <w:t>Test purpose</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0AD55206" w14:textId="77777777" w:rsidR="00C33A48" w:rsidRPr="00B20AE8" w:rsidRDefault="00C33A48" w:rsidP="0039402F">
      <w:pPr>
        <w:rPr>
          <w:lang w:eastAsia="sv-SE"/>
        </w:rPr>
      </w:pPr>
      <w:r w:rsidRPr="00B20AE8">
        <w:rPr>
          <w:lang w:eastAsia="sv-SE"/>
        </w:rPr>
        <w:t>To verify that the adjacent channel leakage power ratio requirement shall be met as specified by the minimum requirement.</w:t>
      </w:r>
    </w:p>
    <w:p w14:paraId="34B8587E" w14:textId="77777777" w:rsidR="00C33A48" w:rsidRPr="00B20AE8" w:rsidRDefault="00C33A48" w:rsidP="00C33A48">
      <w:pPr>
        <w:pStyle w:val="Heading4"/>
        <w:rPr>
          <w:lang w:eastAsia="sv-SE"/>
        </w:rPr>
      </w:pPr>
      <w:bookmarkStart w:id="3326" w:name="_Toc21123068"/>
      <w:bookmarkStart w:id="3327" w:name="_Toc45907261"/>
      <w:bookmarkStart w:id="3328" w:name="_Toc53181365"/>
      <w:bookmarkStart w:id="3329" w:name="_Toc61117165"/>
      <w:bookmarkStart w:id="3330" w:name="_Toc67081017"/>
      <w:bookmarkStart w:id="3331" w:name="_Toc68770369"/>
      <w:bookmarkStart w:id="3332" w:name="_Toc74755432"/>
      <w:bookmarkStart w:id="3333" w:name="_Toc76506356"/>
      <w:bookmarkStart w:id="3334" w:name="_Toc83113275"/>
      <w:bookmarkStart w:id="3335" w:name="_Toc89876478"/>
      <w:bookmarkStart w:id="3336" w:name="_Toc98711378"/>
      <w:bookmarkStart w:id="3337" w:name="_Toc145097245"/>
      <w:bookmarkStart w:id="3338" w:name="_Toc161848495"/>
      <w:r w:rsidRPr="00B20AE8">
        <w:rPr>
          <w:lang w:eastAsia="sv-SE"/>
        </w:rPr>
        <w:t>6.</w:t>
      </w:r>
      <w:r w:rsidRPr="00B20AE8">
        <w:rPr>
          <w:lang w:eastAsia="zh-CN"/>
        </w:rPr>
        <w:t>7.3.</w:t>
      </w:r>
      <w:r w:rsidRPr="00B20AE8">
        <w:rPr>
          <w:lang w:eastAsia="sv-SE"/>
        </w:rPr>
        <w:t>4</w:t>
      </w:r>
      <w:r w:rsidRPr="00B20AE8">
        <w:rPr>
          <w:lang w:eastAsia="sv-SE"/>
        </w:rPr>
        <w:tab/>
        <w:t>Method of test</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1F27A8FA" w14:textId="77777777" w:rsidR="00C33A48" w:rsidRPr="00B20AE8" w:rsidRDefault="00C33A48" w:rsidP="00C33A48">
      <w:pPr>
        <w:pStyle w:val="Heading5"/>
        <w:rPr>
          <w:lang w:eastAsia="sv-SE"/>
        </w:rPr>
      </w:pPr>
      <w:bookmarkStart w:id="3339" w:name="_Toc21123069"/>
      <w:bookmarkStart w:id="3340" w:name="_Toc45907262"/>
      <w:bookmarkStart w:id="3341" w:name="_Toc53181366"/>
      <w:bookmarkStart w:id="3342" w:name="_Toc61117166"/>
      <w:bookmarkStart w:id="3343" w:name="_Toc67081018"/>
      <w:bookmarkStart w:id="3344" w:name="_Toc68770370"/>
      <w:bookmarkStart w:id="3345" w:name="_Toc74755433"/>
      <w:bookmarkStart w:id="3346" w:name="_Toc76506357"/>
      <w:bookmarkStart w:id="3347" w:name="_Toc83113276"/>
      <w:bookmarkStart w:id="3348" w:name="_Toc89876479"/>
      <w:bookmarkStart w:id="3349" w:name="_Toc98711379"/>
      <w:bookmarkStart w:id="3350" w:name="_Toc145097246"/>
      <w:bookmarkStart w:id="3351" w:name="_Toc161848496"/>
      <w:r w:rsidRPr="00B20AE8">
        <w:rPr>
          <w:lang w:eastAsia="sv-SE"/>
        </w:rPr>
        <w:t>6.7.3.4.1</w:t>
      </w:r>
      <w:r w:rsidRPr="00B20AE8">
        <w:rPr>
          <w:lang w:eastAsia="sv-SE"/>
        </w:rPr>
        <w:tab/>
        <w:t>Initial conditions</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4F8A3212" w14:textId="77777777" w:rsidR="00C33A48" w:rsidRPr="00B20AE8" w:rsidRDefault="00C33A48" w:rsidP="00F437E4">
      <w:pPr>
        <w:pStyle w:val="H6"/>
        <w:rPr>
          <w:lang w:eastAsia="sv-SE"/>
        </w:rPr>
      </w:pPr>
      <w:bookmarkStart w:id="3352" w:name="_Toc21123070"/>
      <w:bookmarkStart w:id="3353" w:name="_Toc45907263"/>
      <w:bookmarkStart w:id="3354" w:name="_Toc53181367"/>
      <w:r w:rsidRPr="00B20AE8">
        <w:rPr>
          <w:lang w:eastAsia="sv-SE"/>
        </w:rPr>
        <w:t>6.7.3.4.1.1</w:t>
      </w:r>
      <w:r w:rsidRPr="00B20AE8">
        <w:rPr>
          <w:lang w:eastAsia="sv-SE"/>
        </w:rPr>
        <w:tab/>
        <w:t>General test conditions</w:t>
      </w:r>
      <w:bookmarkEnd w:id="3352"/>
      <w:bookmarkEnd w:id="3353"/>
      <w:bookmarkEnd w:id="3354"/>
    </w:p>
    <w:p w14:paraId="03AFBFAC" w14:textId="77777777" w:rsidR="00C33A48" w:rsidRPr="00B20AE8" w:rsidRDefault="00C33A48" w:rsidP="0039402F">
      <w:r w:rsidRPr="00B20AE8">
        <w:t>Test environment:</w:t>
      </w:r>
    </w:p>
    <w:p w14:paraId="0858E8E1" w14:textId="77777777" w:rsidR="00C33A48" w:rsidRPr="00B20AE8" w:rsidRDefault="00C33A48" w:rsidP="0039402F">
      <w:pPr>
        <w:pStyle w:val="B1"/>
      </w:pPr>
      <w:r w:rsidRPr="00B20AE8">
        <w:t>-</w:t>
      </w:r>
      <w:r w:rsidRPr="00B20AE8">
        <w:tab/>
        <w:t xml:space="preserve">normal; see </w:t>
      </w:r>
      <w:r w:rsidR="00E02591" w:rsidRPr="00B20AE8">
        <w:t>annex</w:t>
      </w:r>
      <w:r w:rsidRPr="00B20AE8">
        <w:t xml:space="preserve"> G.2.</w:t>
      </w:r>
    </w:p>
    <w:p w14:paraId="55EAA67A" w14:textId="77777777" w:rsidR="00C33A48" w:rsidRPr="00B20AE8" w:rsidRDefault="00C33A48" w:rsidP="0039402F">
      <w:r w:rsidRPr="00B20AE8">
        <w:t>RF channels to be tested for single carrier:</w:t>
      </w:r>
    </w:p>
    <w:p w14:paraId="26016CA4" w14:textId="4BE485BC" w:rsidR="00C33A48" w:rsidRPr="00B20AE8" w:rsidRDefault="00C33A48" w:rsidP="0039402F">
      <w:pPr>
        <w:pStyle w:val="B1"/>
      </w:pPr>
      <w:r w:rsidRPr="00B20AE8">
        <w:t>-</w:t>
      </w:r>
      <w:r w:rsidRPr="00B20AE8">
        <w:tab/>
        <w:t xml:space="preserve">B and T; see </w:t>
      </w:r>
      <w:r w:rsidR="003D3C64">
        <w:t>clause </w:t>
      </w:r>
      <w:r w:rsidR="003D3C64" w:rsidRPr="00B20AE8">
        <w:t>4</w:t>
      </w:r>
      <w:r w:rsidRPr="00B20AE8">
        <w:t>.12.1.</w:t>
      </w:r>
    </w:p>
    <w:p w14:paraId="1FB18CA6" w14:textId="77777777" w:rsidR="00C33A48" w:rsidRPr="00B20AE8" w:rsidRDefault="00C33A48" w:rsidP="0039402F">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14:paraId="796D7133" w14:textId="0F9319BE" w:rsidR="00C33A48" w:rsidRPr="00B20AE8" w:rsidRDefault="00C33A48" w:rsidP="0039402F">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r w:rsidRPr="00B20AE8">
        <w:t>.</w:t>
      </w:r>
    </w:p>
    <w:p w14:paraId="769CBADE" w14:textId="77777777" w:rsidR="00C33A48" w:rsidRPr="00B20AE8" w:rsidRDefault="00C33A48" w:rsidP="00F437E4">
      <w:pPr>
        <w:pStyle w:val="H6"/>
        <w:rPr>
          <w:lang w:eastAsia="sv-SE"/>
        </w:rPr>
      </w:pPr>
      <w:bookmarkStart w:id="3355" w:name="_Toc21123071"/>
      <w:bookmarkStart w:id="3356" w:name="_Toc45907264"/>
      <w:bookmarkStart w:id="3357" w:name="_Toc53181368"/>
      <w:r w:rsidRPr="00B20AE8">
        <w:rPr>
          <w:lang w:eastAsia="sv-SE"/>
        </w:rPr>
        <w:t>6.7.3.4.1.2</w:t>
      </w:r>
      <w:r w:rsidRPr="00B20AE8">
        <w:rPr>
          <w:lang w:eastAsia="sv-SE"/>
        </w:rPr>
        <w:tab/>
        <w:t>MSR</w:t>
      </w:r>
      <w:bookmarkEnd w:id="3355"/>
      <w:bookmarkEnd w:id="3356"/>
      <w:bookmarkEnd w:id="3357"/>
    </w:p>
    <w:p w14:paraId="75B9D4E6" w14:textId="0DC36977" w:rsidR="00C33A48" w:rsidRPr="00B20AE8" w:rsidRDefault="00C33A48" w:rsidP="0039402F">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 xml:space="preserve">using, the test configurations defined in </w:t>
      </w:r>
      <w:r w:rsidR="003D3C64">
        <w:t>clause </w:t>
      </w:r>
      <w:r w:rsidR="003D3C64" w:rsidRPr="00B20AE8">
        <w:t>4</w:t>
      </w:r>
      <w:r w:rsidRPr="00B20AE8">
        <w:t>.8, the</w:t>
      </w:r>
      <w:r w:rsidRPr="00B20AE8">
        <w:rPr>
          <w:lang w:eastAsia="zh-CN"/>
        </w:rPr>
        <w:t xml:space="preserve"> method of test described in </w:t>
      </w:r>
      <w:r w:rsidR="003D3C64">
        <w:rPr>
          <w:lang w:eastAsia="zh-CN"/>
        </w:rPr>
        <w:t>clause </w:t>
      </w:r>
      <w:r w:rsidR="003D3C64" w:rsidRPr="00B20AE8">
        <w:rPr>
          <w:lang w:eastAsia="zh-CN"/>
        </w:rPr>
        <w:t>6</w:t>
      </w:r>
      <w:r w:rsidRPr="00B20AE8">
        <w:rPr>
          <w:lang w:eastAsia="zh-CN"/>
        </w:rPr>
        <w:t>.7.</w:t>
      </w:r>
      <w:r w:rsidRPr="00B20AE8">
        <w:rPr>
          <w:rFonts w:hint="eastAsia"/>
          <w:lang w:eastAsia="zh-CN"/>
        </w:rPr>
        <w:t>3</w:t>
      </w:r>
      <w:r w:rsidRPr="00B20AE8">
        <w:rPr>
          <w:lang w:eastAsia="zh-CN"/>
        </w:rPr>
        <w:t>.4.2 applies.</w:t>
      </w:r>
    </w:p>
    <w:p w14:paraId="75297E4D" w14:textId="77777777" w:rsidR="00C33A48" w:rsidRPr="00B20AE8" w:rsidRDefault="00C33A48" w:rsidP="00F437E4">
      <w:pPr>
        <w:pStyle w:val="H6"/>
        <w:rPr>
          <w:lang w:eastAsia="sv-SE"/>
        </w:rPr>
      </w:pPr>
      <w:bookmarkStart w:id="3358" w:name="_Toc21123072"/>
      <w:bookmarkStart w:id="3359" w:name="_Toc45907265"/>
      <w:bookmarkStart w:id="3360" w:name="_Toc53181369"/>
      <w:r w:rsidRPr="00B20AE8">
        <w:rPr>
          <w:lang w:eastAsia="sv-SE"/>
        </w:rPr>
        <w:t>6.7.3.4.1.3</w:t>
      </w:r>
      <w:r w:rsidRPr="00B20AE8">
        <w:rPr>
          <w:lang w:eastAsia="sv-SE"/>
        </w:rPr>
        <w:tab/>
        <w:t>UTRA FDD</w:t>
      </w:r>
      <w:bookmarkEnd w:id="3358"/>
      <w:bookmarkEnd w:id="3359"/>
      <w:bookmarkEnd w:id="3360"/>
    </w:p>
    <w:p w14:paraId="53DF4ED3" w14:textId="54B35E34" w:rsidR="00C33A48" w:rsidRPr="00B20AE8" w:rsidRDefault="00C33A48" w:rsidP="0039402F">
      <w:r w:rsidRPr="00B20AE8">
        <w:t xml:space="preserve">Set the AAS BS to transmit a signal modulated in accordance to TM1, in </w:t>
      </w:r>
      <w:r w:rsidR="003D3C64">
        <w:t>clause </w:t>
      </w:r>
      <w:r w:rsidR="003D3C64" w:rsidRPr="00B20AE8">
        <w:t>4</w:t>
      </w:r>
      <w:r w:rsidRPr="00B20AE8">
        <w:t>.12.2.</w:t>
      </w:r>
    </w:p>
    <w:p w14:paraId="38DFE26C" w14:textId="77777777" w:rsidR="00C33A48" w:rsidRPr="00B20AE8" w:rsidRDefault="00C33A48" w:rsidP="0039402F">
      <w:pPr>
        <w:rPr>
          <w:lang w:eastAsia="sv-SE"/>
        </w:rPr>
      </w:pPr>
      <w:r w:rsidRPr="00B20AE8">
        <w:rPr>
          <w:lang w:eastAsia="zh-CN"/>
        </w:rPr>
        <w:t>For an AAS BS declared to be capable of multi-carrier operation, set the base station to transmit according to TM1 on all carriers configured.</w:t>
      </w:r>
    </w:p>
    <w:p w14:paraId="7FFE270B" w14:textId="77777777" w:rsidR="00C33A48" w:rsidRPr="00B20AE8" w:rsidRDefault="00C33A48" w:rsidP="00F437E4">
      <w:pPr>
        <w:pStyle w:val="H6"/>
      </w:pPr>
      <w:bookmarkStart w:id="3361" w:name="_Toc21123073"/>
      <w:bookmarkStart w:id="3362" w:name="_Toc45907266"/>
      <w:bookmarkStart w:id="3363" w:name="_Toc53181370"/>
      <w:r w:rsidRPr="00B20AE8">
        <w:t>6.7.3.4.1.4</w:t>
      </w:r>
      <w:r w:rsidRPr="00B20AE8">
        <w:tab/>
        <w:t>E-UTRA</w:t>
      </w:r>
      <w:bookmarkEnd w:id="3361"/>
      <w:bookmarkEnd w:id="3362"/>
      <w:bookmarkEnd w:id="3363"/>
    </w:p>
    <w:p w14:paraId="542CBAB8" w14:textId="30D7DB4D" w:rsidR="00C33A48" w:rsidRPr="00B20AE8" w:rsidRDefault="00C33A48" w:rsidP="0039402F">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w:t>
      </w:r>
      <w:r w:rsidR="003D3C64">
        <w:t>clause </w:t>
      </w:r>
      <w:r w:rsidR="003D3C64" w:rsidRPr="00B20AE8">
        <w:t>4</w:t>
      </w:r>
      <w:r w:rsidRPr="00B20AE8">
        <w:t>.12.2.</w:t>
      </w:r>
    </w:p>
    <w:p w14:paraId="53040A12" w14:textId="77777777" w:rsidR="00C33A48" w:rsidRPr="00B20AE8" w:rsidRDefault="00C33A48" w:rsidP="0039402F">
      <w:pPr>
        <w:rPr>
          <w:lang w:eastAsia="zh-CN"/>
        </w:rPr>
      </w:pPr>
      <w:r w:rsidRPr="00B20AE8">
        <w:rPr>
          <w:rFonts w:hint="eastAsia"/>
          <w:lang w:eastAsia="zh-CN"/>
        </w:rPr>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14:paraId="5D033D96" w14:textId="77777777" w:rsidR="00AC2BB8" w:rsidRPr="00B20AE8" w:rsidRDefault="00AC2BB8" w:rsidP="00F437E4">
      <w:pPr>
        <w:pStyle w:val="H6"/>
      </w:pPr>
      <w:bookmarkStart w:id="3364" w:name="_Toc21123074"/>
      <w:bookmarkStart w:id="3365" w:name="_Toc45907267"/>
      <w:bookmarkStart w:id="3366" w:name="_Toc53181371"/>
      <w:r w:rsidRPr="00B20AE8">
        <w:t>6.7.3.4.1.5</w:t>
      </w:r>
      <w:r w:rsidRPr="00B20AE8">
        <w:tab/>
        <w:t>NR</w:t>
      </w:r>
      <w:bookmarkEnd w:id="3364"/>
      <w:bookmarkEnd w:id="3365"/>
      <w:bookmarkEnd w:id="3366"/>
    </w:p>
    <w:p w14:paraId="605E96A8" w14:textId="515443B0" w:rsidR="00AC2BB8" w:rsidRPr="00B20AE8" w:rsidRDefault="00AC2BB8" w:rsidP="0039402F">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w:t>
      </w:r>
      <w:r w:rsidR="003D3C64">
        <w:t>clause </w:t>
      </w:r>
      <w:r w:rsidR="003D3C64" w:rsidRPr="00B20AE8">
        <w:t>4</w:t>
      </w:r>
      <w:r w:rsidRPr="00B20AE8">
        <w:t>.12.2.</w:t>
      </w:r>
    </w:p>
    <w:p w14:paraId="27C68BD7" w14:textId="77777777" w:rsidR="00AC2BB8" w:rsidRPr="00B20AE8" w:rsidRDefault="00AC2BB8" w:rsidP="0039402F">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14:paraId="06EF84A9" w14:textId="77777777" w:rsidR="00C33A48" w:rsidRPr="00B20AE8" w:rsidRDefault="00C33A48" w:rsidP="00C33A48">
      <w:pPr>
        <w:pStyle w:val="Heading5"/>
        <w:rPr>
          <w:lang w:eastAsia="sv-SE"/>
        </w:rPr>
      </w:pPr>
      <w:bookmarkStart w:id="3367" w:name="_Toc21123075"/>
      <w:bookmarkStart w:id="3368" w:name="_Toc45907268"/>
      <w:bookmarkStart w:id="3369" w:name="_Toc53181372"/>
      <w:bookmarkStart w:id="3370" w:name="_Toc61117167"/>
      <w:bookmarkStart w:id="3371" w:name="_Toc67081019"/>
      <w:bookmarkStart w:id="3372" w:name="_Toc68770371"/>
      <w:bookmarkStart w:id="3373" w:name="_Toc74755434"/>
      <w:bookmarkStart w:id="3374" w:name="_Toc76506358"/>
      <w:bookmarkStart w:id="3375" w:name="_Toc83113277"/>
      <w:bookmarkStart w:id="3376" w:name="_Toc89876480"/>
      <w:bookmarkStart w:id="3377" w:name="_Toc98711380"/>
      <w:bookmarkStart w:id="3378" w:name="_Toc145097247"/>
      <w:bookmarkStart w:id="3379" w:name="_Toc161848497"/>
      <w:r w:rsidRPr="00B20AE8">
        <w:rPr>
          <w:lang w:eastAsia="sv-SE"/>
        </w:rPr>
        <w:t>6.7.3.4.2</w:t>
      </w:r>
      <w:r w:rsidRPr="00B20AE8">
        <w:rPr>
          <w:lang w:eastAsia="sv-SE"/>
        </w:rPr>
        <w:tab/>
        <w:t>Procedure</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2DC0FACC" w14:textId="77777777" w:rsidR="00FD6C22" w:rsidRPr="00B20AE8" w:rsidRDefault="00FD6C22" w:rsidP="006604EE">
      <w:pPr>
        <w:pStyle w:val="H6"/>
        <w:rPr>
          <w:sz w:val="22"/>
          <w:lang w:eastAsia="sv-SE"/>
        </w:rPr>
      </w:pPr>
      <w:bookmarkStart w:id="3380" w:name="_Toc21123076"/>
      <w:bookmarkStart w:id="3381" w:name="_Toc45907269"/>
      <w:bookmarkStart w:id="3382" w:name="_Toc53181373"/>
      <w:bookmarkStart w:id="3383" w:name="_Toc61117168"/>
      <w:bookmarkStart w:id="3384" w:name="_Toc67081020"/>
      <w:bookmarkStart w:id="3385" w:name="_Toc68770372"/>
      <w:bookmarkStart w:id="3386" w:name="_Toc74755435"/>
      <w:bookmarkStart w:id="3387" w:name="_Toc76506359"/>
      <w:bookmarkStart w:id="3388" w:name="_Toc83113278"/>
      <w:bookmarkStart w:id="3389" w:name="_Toc89876481"/>
      <w:bookmarkStart w:id="3390" w:name="_Toc98711381"/>
      <w:bookmarkStart w:id="3391" w:name="_Toc145097248"/>
      <w:bookmarkStart w:id="3392" w:name="_Toc161848498"/>
      <w:bookmarkStart w:id="3393" w:name="_Hlk513388270"/>
      <w:r w:rsidRPr="00B20AE8">
        <w:rPr>
          <w:rStyle w:val="Heading6Char"/>
        </w:rPr>
        <w:t>6.7.3.4.2.1</w:t>
      </w:r>
      <w:r w:rsidRPr="00B20AE8">
        <w:rPr>
          <w:rStyle w:val="Heading6Char"/>
        </w:rPr>
        <w:tab/>
        <w:t>General</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r w:rsidRPr="00B20AE8">
        <w:rPr>
          <w:rStyle w:val="Heading6Char"/>
        </w:rPr>
        <w:t xml:space="preserve"> </w:t>
      </w:r>
      <w:r w:rsidRPr="00B20AE8">
        <w:rPr>
          <w:sz w:val="22"/>
          <w:lang w:eastAsia="sv-SE"/>
        </w:rPr>
        <w:t>Procedure</w:t>
      </w:r>
    </w:p>
    <w:p w14:paraId="5F622ED0" w14:textId="29B1BB61" w:rsidR="00FD6C22" w:rsidRPr="00B20AE8" w:rsidRDefault="00672D84" w:rsidP="0039402F">
      <w:pPr>
        <w:rPr>
          <w:lang w:eastAsia="zh-CN"/>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w:t>
      </w:r>
      <w:r w:rsidRPr="00B20AE8">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54AABF12" w14:textId="77777777" w:rsidR="00C33A48" w:rsidRPr="00B20AE8" w:rsidRDefault="00C33A48" w:rsidP="0039402F">
      <w:pPr>
        <w:pStyle w:val="B1"/>
      </w:pPr>
      <w:r w:rsidRPr="00B20AE8">
        <w:t>1)</w:t>
      </w:r>
      <w:r w:rsidRPr="00B20AE8">
        <w:tab/>
        <w:t>Place the AAS BS at the positioner.</w:t>
      </w:r>
    </w:p>
    <w:p w14:paraId="357109C1"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4C900063" w14:textId="77777777" w:rsidR="00C33A48" w:rsidRPr="00B20AE8" w:rsidRDefault="00FD6C22" w:rsidP="0039402F">
      <w:pPr>
        <w:pStyle w:val="B1"/>
        <w:rPr>
          <w:lang w:val="en-US"/>
        </w:rPr>
      </w:pPr>
      <w:r w:rsidRPr="00B20AE8">
        <w:t>3)</w:t>
      </w:r>
      <w:r w:rsidRPr="00B20AE8">
        <w:tab/>
      </w:r>
      <w:r w:rsidR="00C33A48" w:rsidRPr="00B20AE8">
        <w:rPr>
          <w:lang w:val="en-US"/>
        </w:rPr>
        <w:t>The measurement devices characteristics shall be:</w:t>
      </w:r>
    </w:p>
    <w:p w14:paraId="4B6BB68C" w14:textId="6731EA6B" w:rsidR="00C33A48" w:rsidRPr="00B20AE8" w:rsidRDefault="006604EE" w:rsidP="0039402F">
      <w:pPr>
        <w:pStyle w:val="B20"/>
        <w:rPr>
          <w:lang w:val="en-US"/>
        </w:rPr>
      </w:pPr>
      <w:r w:rsidRPr="00B20AE8">
        <w:rPr>
          <w:lang w:val="en-US"/>
        </w:rPr>
        <w:t>-</w:t>
      </w:r>
      <w:r w:rsidR="00C33A48" w:rsidRPr="00B20AE8">
        <w:rPr>
          <w:lang w:val="en-US"/>
        </w:rPr>
        <w:tab/>
        <w:t xml:space="preserve">measurement filter bandwidth: defined in </w:t>
      </w:r>
      <w:r w:rsidR="003D3C64">
        <w:rPr>
          <w:lang w:val="en-US"/>
        </w:rPr>
        <w:t>clause </w:t>
      </w:r>
      <w:r w:rsidR="003D3C64" w:rsidRPr="00B20AE8">
        <w:rPr>
          <w:lang w:val="en-US"/>
        </w:rPr>
        <w:t>6</w:t>
      </w:r>
      <w:r w:rsidR="00C33A48" w:rsidRPr="00B20AE8">
        <w:rPr>
          <w:lang w:val="en-US"/>
        </w:rPr>
        <w:t>.7.3.5.</w:t>
      </w:r>
    </w:p>
    <w:p w14:paraId="7E46F7DD" w14:textId="784E9153" w:rsidR="00C33A48" w:rsidRPr="00B20AE8" w:rsidRDefault="006604EE" w:rsidP="0039402F">
      <w:pPr>
        <w:pStyle w:val="B20"/>
        <w:rPr>
          <w:lang w:val="en-US"/>
        </w:rPr>
      </w:pPr>
      <w:r w:rsidRPr="00B20AE8">
        <w:rPr>
          <w:lang w:val="en-US"/>
        </w:rPr>
        <w:t>-</w:t>
      </w:r>
      <w:r w:rsidR="00C33A48" w:rsidRPr="00B20AE8">
        <w:rPr>
          <w:lang w:val="en-US"/>
        </w:rPr>
        <w:tab/>
        <w:t>detection mode: true RMS voltage or true power averaging.</w:t>
      </w:r>
    </w:p>
    <w:p w14:paraId="5652AAB2" w14:textId="77777777" w:rsidR="009602D0" w:rsidRPr="00FC393E" w:rsidRDefault="009602D0" w:rsidP="0039402F">
      <w:pPr>
        <w:pStyle w:val="B1"/>
      </w:pPr>
      <w:r>
        <w:rPr>
          <w:lang w:val="en-US"/>
        </w:rPr>
        <w:tab/>
      </w:r>
      <w:r>
        <w:t>The emission power should be averaged over an appropriate time duration to ensure the measurement is within the measurement uncertainty in Table 4.1.2.2-1.</w:t>
      </w:r>
    </w:p>
    <w:p w14:paraId="039FE5C8" w14:textId="72DB3C37" w:rsidR="00C33A48" w:rsidRPr="00B20AE8" w:rsidRDefault="00C33A48" w:rsidP="0039402F">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283ECCF3" w14:textId="140E58AB" w:rsidR="00C33A48" w:rsidRPr="00B20AE8" w:rsidRDefault="00C33A48" w:rsidP="0039402F">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0C494EF6" w14:textId="77777777" w:rsidR="00C33A48" w:rsidRPr="00B20AE8" w:rsidRDefault="00C25FB6" w:rsidP="0039402F">
      <w:pPr>
        <w:pStyle w:val="B1"/>
      </w:pPr>
      <w:r w:rsidRPr="00B20AE8">
        <w:t>5)</w:t>
      </w:r>
      <w:r w:rsidRPr="00B20AE8">
        <w:tab/>
        <w:t>Orient the positioner (and BS) in order that the direction to be tested aligns with the test antenna such that measurements to determine TRP can be performed (see annex F).</w:t>
      </w:r>
    </w:p>
    <w:p w14:paraId="7366EE2F" w14:textId="77777777" w:rsidR="00560AB1" w:rsidRPr="00B20AE8" w:rsidRDefault="00C33A48" w:rsidP="0039402F">
      <w:pPr>
        <w:pStyle w:val="B1"/>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14:paraId="4ECC7177" w14:textId="77777777" w:rsidR="00C33A48" w:rsidRPr="00B20AE8" w:rsidRDefault="00C33A48" w:rsidP="0039402F">
      <w:pPr>
        <w:pStyle w:val="B1"/>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14:paraId="1429CDC1" w14:textId="77777777" w:rsidR="00FD6C22" w:rsidRPr="00B20AE8" w:rsidRDefault="00C33A48" w:rsidP="0039402F">
      <w:pPr>
        <w:pStyle w:val="B1"/>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3393"/>
    </w:p>
    <w:p w14:paraId="22C731B1" w14:textId="77777777" w:rsidR="00FD6C22" w:rsidRPr="00B20AE8" w:rsidRDefault="00FD6C22" w:rsidP="0039402F">
      <w:pPr>
        <w:pStyle w:val="B1"/>
        <w:rPr>
          <w:noProof/>
          <w:lang w:val="en-US"/>
        </w:rPr>
      </w:pPr>
      <w:r w:rsidRPr="00B20AE8">
        <w:rPr>
          <w:lang w:val="en-US"/>
        </w:rPr>
        <w:t>9)</w:t>
      </w:r>
      <w:r w:rsidRPr="00B20AE8">
        <w:tab/>
      </w:r>
      <w:r w:rsidRPr="00B20AE8">
        <w:rPr>
          <w:lang w:val="en-US"/>
        </w:rPr>
        <w:t>Calculate relative ACLR estimate.</w:t>
      </w:r>
    </w:p>
    <w:p w14:paraId="4ECA1F34" w14:textId="77777777" w:rsidR="00FD6C22" w:rsidRPr="00B20AE8" w:rsidRDefault="00FD6C22" w:rsidP="0039402F">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14:paraId="3B1BE7CE" w14:textId="5E2686F6" w:rsidR="00FD6C22" w:rsidRPr="00B20AE8" w:rsidRDefault="00FD6C22" w:rsidP="0039402F">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w:t>
      </w:r>
      <w:r w:rsidR="003D3C64">
        <w:rPr>
          <w:lang w:val="en-US"/>
        </w:rPr>
        <w:t>clause </w:t>
      </w:r>
      <w:r w:rsidR="003D3C64" w:rsidRPr="00B20AE8">
        <w:rPr>
          <w:lang w:val="en-US"/>
        </w:rPr>
        <w:t>4</w:t>
      </w:r>
      <w:r w:rsidRPr="00B20AE8">
        <w:rPr>
          <w:lang w:val="en-US"/>
        </w:rPr>
        <w:t xml:space="preserve">.1.2 the test requirements in Table 6.7.3.5.1-1 </w:t>
      </w:r>
      <w:r w:rsidR="00EA5437" w:rsidRPr="00783E97">
        <w:rPr>
          <w:lang w:val="en-US"/>
        </w:rPr>
        <w:t xml:space="preserve">shall be tightened following the procedure in </w:t>
      </w:r>
      <w:r w:rsidR="003D3C64">
        <w:rPr>
          <w:lang w:val="en-US"/>
        </w:rPr>
        <w:t>clause </w:t>
      </w:r>
      <w:r w:rsidR="003D3C64" w:rsidRPr="00783E97">
        <w:rPr>
          <w:lang w:val="en-US"/>
        </w:rPr>
        <w:t>4</w:t>
      </w:r>
      <w:r w:rsidR="00EA5437" w:rsidRPr="00783E97">
        <w:rPr>
          <w:lang w:val="en-US"/>
        </w:rPr>
        <w:t>.1.3.</w:t>
      </w:r>
    </w:p>
    <w:p w14:paraId="3898A27A" w14:textId="77777777" w:rsidR="00C33A48" w:rsidRPr="00B20AE8" w:rsidRDefault="00C33A48" w:rsidP="00F437E4">
      <w:pPr>
        <w:pStyle w:val="H6"/>
        <w:rPr>
          <w:rStyle w:val="Heading6Char"/>
        </w:rPr>
      </w:pPr>
      <w:bookmarkStart w:id="3394" w:name="_Toc21123077"/>
      <w:bookmarkStart w:id="3395" w:name="_Toc45907270"/>
      <w:bookmarkStart w:id="3396" w:name="_Toc53181374"/>
      <w:bookmarkStart w:id="3397" w:name="_Toc61117169"/>
      <w:bookmarkStart w:id="3398" w:name="_Toc67081021"/>
      <w:bookmarkStart w:id="3399" w:name="_Toc68770373"/>
      <w:bookmarkStart w:id="3400" w:name="_Toc74755436"/>
      <w:bookmarkStart w:id="3401" w:name="_Toc76506360"/>
      <w:bookmarkStart w:id="3402" w:name="_Toc83113279"/>
      <w:bookmarkStart w:id="3403" w:name="_Toc89876482"/>
      <w:bookmarkStart w:id="3404" w:name="_Toc98711382"/>
      <w:bookmarkStart w:id="3405" w:name="_Toc145097249"/>
      <w:bookmarkStart w:id="3406" w:name="_Toc161848499"/>
      <w:r w:rsidRPr="00B20AE8">
        <w:rPr>
          <w:rStyle w:val="Heading6Char"/>
        </w:rPr>
        <w:t>6.7.3.4.2.2</w:t>
      </w:r>
      <w:r w:rsidRPr="00B20AE8">
        <w:rPr>
          <w:rStyle w:val="Heading6Char"/>
        </w:rPr>
        <w:tab/>
        <w:t>MSR</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529DF797" w14:textId="77777777" w:rsidR="00C33A48" w:rsidRPr="00B20AE8" w:rsidRDefault="00C33A48" w:rsidP="0039402F">
      <w:pPr>
        <w:pStyle w:val="B1"/>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14:paraId="11302A75" w14:textId="77777777" w:rsidR="00C33A48" w:rsidRPr="00B20AE8" w:rsidRDefault="00C33A48" w:rsidP="0039402F">
      <w:pPr>
        <w:pStyle w:val="B20"/>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14:paraId="7FD992BB" w14:textId="3F015B2B" w:rsidR="00C33A48" w:rsidRPr="00B20AE8" w:rsidRDefault="00C33A48" w:rsidP="0039402F">
      <w:pPr>
        <w:pStyle w:val="B20"/>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rFonts w:hint="eastAsia"/>
          <w:snapToGrid w:val="0"/>
          <w:lang w:eastAsia="zh-CN"/>
        </w:rPr>
        <w:t>6</w:t>
      </w:r>
      <w:r w:rsidRPr="00B20AE8">
        <w:rPr>
          <w:rFonts w:hint="eastAsia"/>
          <w:snapToGrid w:val="0"/>
          <w:lang w:eastAsia="zh-CN"/>
        </w:rPr>
        <w:t>.7.3.5.1</w:t>
      </w:r>
      <w:r w:rsidRPr="00B20AE8">
        <w:rPr>
          <w:snapToGrid w:val="0"/>
          <w:lang w:val="en-US" w:eastAsia="zh-CN"/>
        </w:rPr>
        <w:t>.1</w:t>
      </w:r>
      <w:r w:rsidRPr="00B20AE8">
        <w:rPr>
          <w:snapToGrid w:val="0"/>
          <w:lang w:eastAsia="zh-CN"/>
        </w:rPr>
        <w:t>;</w:t>
      </w:r>
    </w:p>
    <w:p w14:paraId="58DF1408" w14:textId="77777777" w:rsidR="00C33A48" w:rsidRPr="00B20AE8" w:rsidRDefault="00C33A48" w:rsidP="0039402F">
      <w:pPr>
        <w:pStyle w:val="B20"/>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14:paraId="011059BE" w14:textId="3E0F69A0" w:rsidR="00C33A48" w:rsidRPr="00B20AE8" w:rsidRDefault="00C33A48" w:rsidP="0039402F">
      <w:pPr>
        <w:pStyle w:val="B1"/>
        <w:rPr>
          <w:snapToGrid w:val="0"/>
          <w:lang w:eastAsia="zh-CN"/>
        </w:rPr>
      </w:pPr>
      <w:r w:rsidRPr="00B20AE8">
        <w:rPr>
          <w:snapToGrid w:val="0"/>
          <w:lang w:eastAsia="zh-CN"/>
        </w:rPr>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 xml:space="preserve">as specified in </w:t>
      </w:r>
      <w:r w:rsidR="003D3C64">
        <w:rPr>
          <w:rFonts w:hint="eastAsia"/>
          <w:snapToGrid w:val="0"/>
          <w:lang w:eastAsia="zh-CN"/>
        </w:rPr>
        <w:t>clause</w:t>
      </w:r>
      <w:r w:rsidRPr="00B20AE8">
        <w:rPr>
          <w:rFonts w:hint="eastAsia"/>
          <w:snapToGrid w:val="0"/>
          <w:lang w:eastAsia="zh-CN"/>
        </w:rPr>
        <w:t> 6.7.3.5.1.2.</w:t>
      </w:r>
    </w:p>
    <w:p w14:paraId="6B4F718A" w14:textId="792C64ED" w:rsidR="00C33A48" w:rsidRPr="00B20AE8" w:rsidRDefault="00C33A48" w:rsidP="0039402F">
      <w:pPr>
        <w:pStyle w:val="B1"/>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003D3C64">
        <w:rPr>
          <w:rFonts w:hint="eastAsia"/>
          <w:snapToGrid w:val="0"/>
          <w:lang w:eastAsia="zh-CN"/>
        </w:rPr>
        <w:t>clause</w:t>
      </w:r>
      <w:r w:rsidR="003D3C64">
        <w:rPr>
          <w:snapToGrid w:val="0"/>
          <w:lang w:eastAsia="zh-CN"/>
        </w:rPr>
        <w:t> </w:t>
      </w:r>
      <w:r w:rsidR="003D3C64" w:rsidRPr="00B20AE8">
        <w:rPr>
          <w:rFonts w:cs="v4.2.0" w:hint="eastAsia"/>
        </w:rPr>
        <w:t>6</w:t>
      </w:r>
      <w:r w:rsidRPr="00B20AE8">
        <w:rPr>
          <w:rFonts w:cs="v4.2.0" w:hint="eastAsia"/>
        </w:rPr>
        <w:t>.7.</w:t>
      </w:r>
      <w:r w:rsidRPr="00B20AE8">
        <w:rPr>
          <w:rFonts w:cs="v4.2.0" w:hint="eastAsia"/>
          <w:lang w:eastAsia="zh-CN"/>
        </w:rPr>
        <w:t>3.5.1.3.</w:t>
      </w:r>
    </w:p>
    <w:p w14:paraId="61C398B8" w14:textId="77777777" w:rsidR="00C33A48" w:rsidRPr="00B20AE8" w:rsidRDefault="00C33A48"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27C6AB47" w14:textId="77777777" w:rsidR="00C33A48" w:rsidRPr="00B20AE8" w:rsidRDefault="00C33A48" w:rsidP="0039402F">
      <w:pPr>
        <w:pStyle w:val="B1"/>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BA593DE" w14:textId="77777777" w:rsidR="00C33A48" w:rsidRPr="00B20AE8" w:rsidRDefault="00C33A48" w:rsidP="00F437E4">
      <w:pPr>
        <w:pStyle w:val="H6"/>
        <w:rPr>
          <w:rStyle w:val="Heading6Char"/>
        </w:rPr>
      </w:pPr>
      <w:bookmarkStart w:id="3407" w:name="_Toc21123078"/>
      <w:bookmarkStart w:id="3408" w:name="_Toc45907271"/>
      <w:bookmarkStart w:id="3409" w:name="_Toc53181375"/>
      <w:bookmarkStart w:id="3410" w:name="_Toc61117170"/>
      <w:bookmarkStart w:id="3411" w:name="_Toc67081022"/>
      <w:bookmarkStart w:id="3412" w:name="_Toc68770374"/>
      <w:bookmarkStart w:id="3413" w:name="_Toc74755437"/>
      <w:bookmarkStart w:id="3414" w:name="_Toc76506361"/>
      <w:bookmarkStart w:id="3415" w:name="_Toc83113280"/>
      <w:bookmarkStart w:id="3416" w:name="_Toc89876483"/>
      <w:bookmarkStart w:id="3417" w:name="_Toc98711383"/>
      <w:bookmarkStart w:id="3418" w:name="_Toc145097250"/>
      <w:bookmarkStart w:id="3419" w:name="_Toc161848500"/>
      <w:r w:rsidRPr="00B20AE8">
        <w:rPr>
          <w:rStyle w:val="Heading6Char"/>
        </w:rPr>
        <w:t>6.7.3.4.2.3</w:t>
      </w:r>
      <w:r w:rsidRPr="00B20AE8">
        <w:rPr>
          <w:rStyle w:val="Heading6Char"/>
        </w:rPr>
        <w:tab/>
        <w:t>UTRA FDD</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6A2673A7" w14:textId="77777777" w:rsidR="00C33A48" w:rsidRPr="00B20AE8" w:rsidRDefault="00C33A48" w:rsidP="0039402F">
      <w:pPr>
        <w:pStyle w:val="B1"/>
        <w:rPr>
          <w:snapToGrid w:val="0"/>
          <w:lang w:eastAsia="zh-CN"/>
        </w:rPr>
      </w:pPr>
      <w:r w:rsidRPr="00B20AE8">
        <w:rPr>
          <w:snapToGrid w:val="0"/>
        </w:rPr>
        <w:t>1)</w:t>
      </w:r>
      <w:r w:rsidRPr="00B20AE8">
        <w:rPr>
          <w:snapToGrid w:val="0"/>
          <w:lang w:eastAsia="zh-CN"/>
        </w:rPr>
        <w:tab/>
      </w:r>
      <w:r w:rsidRPr="00B20AE8">
        <w:t>Measure OTA ACLR for 5 MHz and 10 MHz offsets both side of channel frequency. In multiple carrier case only offset frequencies below the lowest and above the highest carrier frequency used shall be measured.</w:t>
      </w:r>
    </w:p>
    <w:p w14:paraId="602FBCDC" w14:textId="77777777" w:rsidR="00C33A48" w:rsidRPr="00B20AE8" w:rsidRDefault="00C33A48" w:rsidP="0039402F">
      <w:pPr>
        <w:pStyle w:val="B1"/>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hint="eastAsia"/>
          <w:lang w:eastAsia="zh-CN"/>
        </w:rPr>
        <w:t xml:space="preserve">or inside </w:t>
      </w:r>
      <w:r w:rsidRPr="00B20AE8">
        <w:rPr>
          <w:i/>
          <w:lang w:eastAsia="zh-CN"/>
        </w:rPr>
        <w:t>Inter RF Bandwidth gap</w:t>
      </w:r>
      <w:r w:rsidRPr="00B20AE8">
        <w:rPr>
          <w:rFonts w:hint="eastAsia"/>
          <w:lang w:eastAsia="zh-CN"/>
        </w:rPr>
        <w:t xml:space="preserve"> for multi-band operation</w:t>
      </w:r>
      <w:r w:rsidRPr="00B20AE8">
        <w:t>:</w:t>
      </w:r>
    </w:p>
    <w:p w14:paraId="226D330B" w14:textId="313EB780" w:rsidR="00C33A48" w:rsidRPr="00B20AE8" w:rsidRDefault="00C33A48" w:rsidP="0039402F">
      <w:pPr>
        <w:pStyle w:val="B20"/>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sidRPr="00B20AE8">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.7.3.5.2.1, if applicable</w:t>
      </w:r>
      <w:r w:rsidRPr="00B20AE8">
        <w:rPr>
          <w:rFonts w:hint="eastAsia"/>
          <w:snapToGrid w:val="0"/>
          <w:lang w:eastAsia="zh-CN"/>
        </w:rPr>
        <w:t>.</w:t>
      </w:r>
    </w:p>
    <w:p w14:paraId="524BEEC8" w14:textId="75A8AAC5" w:rsidR="00C33A48" w:rsidRPr="00B20AE8" w:rsidRDefault="00C33A48" w:rsidP="0039402F">
      <w:pPr>
        <w:pStyle w:val="B20"/>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003D3C64" w:rsidRPr="00B20AE8">
        <w:rPr>
          <w:rFonts w:hint="eastAsia"/>
          <w:snapToGrid w:val="0"/>
          <w:lang w:eastAsia="zh-CN"/>
        </w:rPr>
        <w:t>clause</w:t>
      </w:r>
      <w:r w:rsidR="003D3C64">
        <w:rPr>
          <w:snapToGrid w:val="0"/>
          <w:lang w:eastAsia="zh-CN"/>
        </w:rPr>
        <w:t> </w:t>
      </w:r>
      <w:r w:rsidR="003D3C64" w:rsidRPr="00B20AE8">
        <w:t>6</w:t>
      </w:r>
      <w:r w:rsidRPr="00B20AE8">
        <w:t>.7.3.5.2.2</w:t>
      </w:r>
      <w:r w:rsidRPr="00B20AE8">
        <w:rPr>
          <w:lang w:eastAsia="zh-CN"/>
        </w:rPr>
        <w:t>, if applicable.</w:t>
      </w:r>
    </w:p>
    <w:p w14:paraId="46145AED" w14:textId="77777777" w:rsidR="00C33A48" w:rsidRPr="00B20AE8" w:rsidRDefault="00C33A48"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15F121FF" w14:textId="77777777" w:rsidR="00C33A48" w:rsidRPr="00B20AE8" w:rsidRDefault="00C33A48" w:rsidP="0039402F">
      <w:pPr>
        <w:pStyle w:val="B1"/>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EB1FCB1" w14:textId="77777777" w:rsidR="00C33A48" w:rsidRPr="00B20AE8" w:rsidRDefault="00C33A48" w:rsidP="00F437E4">
      <w:pPr>
        <w:pStyle w:val="H6"/>
        <w:rPr>
          <w:rStyle w:val="Heading6Char"/>
        </w:rPr>
      </w:pPr>
      <w:bookmarkStart w:id="3420" w:name="_Toc21123079"/>
      <w:bookmarkStart w:id="3421" w:name="_Toc45907272"/>
      <w:bookmarkStart w:id="3422" w:name="_Toc53181376"/>
      <w:bookmarkStart w:id="3423" w:name="_Toc61117171"/>
      <w:bookmarkStart w:id="3424" w:name="_Toc67081023"/>
      <w:bookmarkStart w:id="3425" w:name="_Toc68770375"/>
      <w:bookmarkStart w:id="3426" w:name="_Toc74755438"/>
      <w:bookmarkStart w:id="3427" w:name="_Toc76506362"/>
      <w:bookmarkStart w:id="3428" w:name="_Toc83113281"/>
      <w:bookmarkStart w:id="3429" w:name="_Toc89876484"/>
      <w:bookmarkStart w:id="3430" w:name="_Toc98711384"/>
      <w:bookmarkStart w:id="3431" w:name="_Toc145097251"/>
      <w:bookmarkStart w:id="3432" w:name="_Toc161848501"/>
      <w:r w:rsidRPr="00B20AE8">
        <w:rPr>
          <w:rStyle w:val="Heading6Char"/>
        </w:rPr>
        <w:t>6.7.3.4.2.4</w:t>
      </w:r>
      <w:r w:rsidRPr="00B20AE8">
        <w:rPr>
          <w:rStyle w:val="Heading6Char"/>
        </w:rPr>
        <w:tab/>
        <w:t>E-UTRA</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6D37EFF5" w14:textId="77777777" w:rsidR="00C33A48" w:rsidRPr="00B20AE8" w:rsidRDefault="00C33A48" w:rsidP="0039402F">
      <w:pPr>
        <w:pStyle w:val="B1"/>
        <w:rPr>
          <w:lang w:eastAsia="zh-CN"/>
        </w:rPr>
      </w:pPr>
      <w:r w:rsidRPr="00B20AE8">
        <w:rPr>
          <w:lang w:val="en-US"/>
        </w:rPr>
        <w:t>1</w:t>
      </w:r>
      <w:r w:rsidRPr="00B20AE8">
        <w:t>)</w:t>
      </w:r>
      <w:r w:rsidRPr="00B20AE8">
        <w:tab/>
        <w:t xml:space="preserve">Measure </w:t>
      </w:r>
      <w:r w:rsidRPr="00B20AE8">
        <w:rPr>
          <w:lang w:val="en-US"/>
        </w:rPr>
        <w:t xml:space="preserve">OTA </w:t>
      </w:r>
      <w:r w:rsidRPr="00B20AE8">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15FD8C28" w14:textId="77777777" w:rsidR="00C33A48" w:rsidRPr="00B20AE8" w:rsidRDefault="00C33A48" w:rsidP="0039402F">
      <w:pPr>
        <w:pStyle w:val="B1"/>
        <w:rPr>
          <w:lang w:eastAsia="zh-CN"/>
        </w:rPr>
      </w:pPr>
      <w:r w:rsidRPr="00B20AE8">
        <w:rPr>
          <w:lang w:eastAsia="zh-CN"/>
        </w:rPr>
        <w:t>2</w:t>
      </w:r>
      <w:r w:rsidRPr="00B20AE8">
        <w:rPr>
          <w:rFonts w:hint="eastAsia"/>
          <w:lang w:eastAsia="zh-CN"/>
        </w:rPr>
        <w:t>)</w:t>
      </w:r>
      <w:r w:rsidRPr="00B20AE8">
        <w:rPr>
          <w:lang w:eastAsia="zh-CN"/>
        </w:rPr>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w:t>
      </w:r>
      <w:r w:rsidRPr="00B20AE8">
        <w:rPr>
          <w:rFonts w:hint="eastAsia"/>
          <w:lang w:eastAsia="zh-CN"/>
        </w:rPr>
        <w:t xml:space="preserve"> or inside </w:t>
      </w:r>
      <w:r w:rsidRPr="00B20AE8">
        <w:rPr>
          <w:i/>
          <w:lang w:eastAsia="zh-CN"/>
        </w:rPr>
        <w:t>Inter RF Bandwidth gap</w:t>
      </w:r>
      <w:r w:rsidRPr="00B20AE8">
        <w:rPr>
          <w:rFonts w:hint="eastAsia"/>
          <w:lang w:eastAsia="zh-CN"/>
        </w:rPr>
        <w:t xml:space="preserve"> for multi-band operation</w:t>
      </w:r>
      <w:r w:rsidRPr="00B20AE8">
        <w:rPr>
          <w:lang w:eastAsia="zh-CN"/>
        </w:rPr>
        <w:t>:</w:t>
      </w:r>
    </w:p>
    <w:p w14:paraId="3AF6A1A4" w14:textId="46FF6CB3" w:rsidR="00C33A48" w:rsidRPr="00B20AE8" w:rsidRDefault="00C33A48" w:rsidP="0039402F">
      <w:pPr>
        <w:pStyle w:val="B20"/>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.7.3.5.3.1, if applicable</w:t>
      </w:r>
      <w:r w:rsidRPr="00B20AE8">
        <w:rPr>
          <w:rFonts w:hint="eastAsia"/>
          <w:snapToGrid w:val="0"/>
          <w:lang w:eastAsia="zh-CN"/>
        </w:rPr>
        <w:t>.</w:t>
      </w:r>
    </w:p>
    <w:p w14:paraId="22A3D284" w14:textId="2157E498" w:rsidR="00C33A48" w:rsidRPr="00B20AE8" w:rsidRDefault="00C33A48" w:rsidP="0039402F">
      <w:pPr>
        <w:pStyle w:val="B20"/>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003D3C64">
        <w:rPr>
          <w:rFonts w:hint="eastAsia"/>
          <w:snapToGrid w:val="0"/>
          <w:lang w:eastAsia="zh-CN"/>
        </w:rPr>
        <w:t>clause</w:t>
      </w:r>
      <w:r w:rsidR="003D3C64">
        <w:rPr>
          <w:snapToGrid w:val="0"/>
          <w:lang w:eastAsia="zh-CN"/>
        </w:rPr>
        <w:t> </w:t>
      </w:r>
      <w:r w:rsidR="003D3C64" w:rsidRPr="00B20AE8">
        <w:t>6</w:t>
      </w:r>
      <w:r w:rsidRPr="00B20AE8">
        <w:t>.7.3.5.3.2</w:t>
      </w:r>
      <w:r w:rsidRPr="00B20AE8">
        <w:rPr>
          <w:lang w:eastAsia="zh-CN"/>
        </w:rPr>
        <w:t>, if applicable</w:t>
      </w:r>
      <w:r w:rsidRPr="00B20AE8">
        <w:rPr>
          <w:rFonts w:hint="eastAsia"/>
          <w:lang w:eastAsia="zh-CN"/>
        </w:rPr>
        <w:t>.</w:t>
      </w:r>
    </w:p>
    <w:p w14:paraId="01CFE5CD" w14:textId="5C9EED8E" w:rsidR="00C33A48" w:rsidRPr="00B20AE8" w:rsidRDefault="00C33A48" w:rsidP="0039402F">
      <w:pPr>
        <w:pStyle w:val="B1"/>
      </w:pPr>
      <w:r w:rsidRPr="00B20AE8">
        <w:t>3)</w:t>
      </w:r>
      <w:r w:rsidRPr="00B20AE8">
        <w:tab/>
        <w:t xml:space="preserve">Repeat the test with the channel set-up according to E- TM1.2 in </w:t>
      </w:r>
      <w:r w:rsidR="003D3C64">
        <w:t>clause </w:t>
      </w:r>
      <w:r w:rsidR="003D3C64" w:rsidRPr="00B20AE8">
        <w:t>4</w:t>
      </w:r>
      <w:r w:rsidRPr="00B20AE8">
        <w:t>.12.2.</w:t>
      </w:r>
    </w:p>
    <w:p w14:paraId="1FAFA6C4" w14:textId="77777777" w:rsidR="00FD6C22" w:rsidRPr="00B20AE8" w:rsidRDefault="00FD6C2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309D7703" w14:textId="77777777" w:rsidR="00FD6C22" w:rsidRPr="00B20AE8" w:rsidRDefault="00FD6C22" w:rsidP="0039402F">
      <w:pPr>
        <w:pStyle w:val="B1"/>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3EB7559" w14:textId="77777777" w:rsidR="00C33A48" w:rsidRPr="00B20AE8" w:rsidRDefault="00C33A48" w:rsidP="00C33A48">
      <w:pPr>
        <w:pStyle w:val="Heading4"/>
        <w:rPr>
          <w:lang w:eastAsia="sv-SE"/>
        </w:rPr>
      </w:pPr>
      <w:bookmarkStart w:id="3433" w:name="_Toc21123080"/>
      <w:bookmarkStart w:id="3434" w:name="_Toc45907273"/>
      <w:bookmarkStart w:id="3435" w:name="_Toc53181377"/>
      <w:bookmarkStart w:id="3436" w:name="_Toc61117172"/>
      <w:bookmarkStart w:id="3437" w:name="_Toc67081024"/>
      <w:bookmarkStart w:id="3438" w:name="_Toc68770376"/>
      <w:bookmarkStart w:id="3439" w:name="_Toc74755439"/>
      <w:bookmarkStart w:id="3440" w:name="_Toc76506363"/>
      <w:bookmarkStart w:id="3441" w:name="_Toc83113282"/>
      <w:bookmarkStart w:id="3442" w:name="_Toc89876485"/>
      <w:bookmarkStart w:id="3443" w:name="_Toc98711385"/>
      <w:bookmarkStart w:id="3444" w:name="_Toc145097252"/>
      <w:bookmarkStart w:id="3445" w:name="_Toc161848502"/>
      <w:r w:rsidRPr="00B20AE8">
        <w:rPr>
          <w:lang w:eastAsia="sv-SE"/>
        </w:rPr>
        <w:t>6.</w:t>
      </w:r>
      <w:r w:rsidRPr="00B20AE8">
        <w:rPr>
          <w:lang w:eastAsia="zh-CN"/>
        </w:rPr>
        <w:t>7.3.</w:t>
      </w:r>
      <w:r w:rsidRPr="00B20AE8">
        <w:rPr>
          <w:lang w:eastAsia="sv-SE"/>
        </w:rPr>
        <w:t>5</w:t>
      </w:r>
      <w:r w:rsidRPr="00B20AE8">
        <w:rPr>
          <w:lang w:eastAsia="sv-SE"/>
        </w:rPr>
        <w:tab/>
        <w:t>Test Requirement</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1B01A735" w14:textId="77777777" w:rsidR="00C33A48" w:rsidRPr="00F437E4" w:rsidRDefault="00C33A48" w:rsidP="00F437E4">
      <w:pPr>
        <w:pStyle w:val="Heading5"/>
      </w:pPr>
      <w:bookmarkStart w:id="3446" w:name="_Toc21123081"/>
      <w:bookmarkStart w:id="3447" w:name="_Toc45907274"/>
      <w:bookmarkStart w:id="3448" w:name="_Toc53181378"/>
      <w:bookmarkStart w:id="3449" w:name="_Toc61117173"/>
      <w:bookmarkStart w:id="3450" w:name="_Toc67081025"/>
      <w:bookmarkStart w:id="3451" w:name="_Toc68770377"/>
      <w:bookmarkStart w:id="3452" w:name="_Toc74755440"/>
      <w:bookmarkStart w:id="3453" w:name="_Toc76506364"/>
      <w:bookmarkStart w:id="3454" w:name="_Toc83113283"/>
      <w:bookmarkStart w:id="3455" w:name="_Toc89876486"/>
      <w:bookmarkStart w:id="3456" w:name="_Toc98711386"/>
      <w:bookmarkStart w:id="3457" w:name="_Toc145097253"/>
      <w:bookmarkStart w:id="3458" w:name="_Toc161848503"/>
      <w:r w:rsidRPr="00F437E4">
        <w:t>6.7.3.5.1</w:t>
      </w:r>
      <w:r w:rsidR="00A22911" w:rsidRPr="00F437E4">
        <w:tab/>
      </w:r>
      <w:r w:rsidRPr="00F437E4">
        <w:t>MSR</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297867DC" w14:textId="43CA80DF" w:rsidR="00C33A48" w:rsidRPr="00B20AE8" w:rsidRDefault="00C33A48" w:rsidP="00F437E4">
      <w:pPr>
        <w:pStyle w:val="H6"/>
        <w:rPr>
          <w:noProof/>
        </w:rPr>
      </w:pPr>
      <w:bookmarkStart w:id="3459" w:name="_Toc21123082"/>
      <w:bookmarkStart w:id="3460" w:name="_Toc45907275"/>
      <w:bookmarkStart w:id="3461" w:name="_Toc53181379"/>
      <w:r w:rsidRPr="00B20AE8">
        <w:t>6.7.3.5.1.1</w:t>
      </w:r>
      <w:r w:rsidR="00F437E4">
        <w:rPr>
          <w:noProof/>
        </w:rPr>
        <w:tab/>
      </w:r>
      <w:r w:rsidRPr="00B20AE8">
        <w:rPr>
          <w:noProof/>
        </w:rPr>
        <w:t>MSR E-UTRA test requirement</w:t>
      </w:r>
      <w:bookmarkEnd w:id="3459"/>
      <w:bookmarkEnd w:id="3460"/>
      <w:bookmarkEnd w:id="3461"/>
    </w:p>
    <w:p w14:paraId="0B3520F7" w14:textId="77777777" w:rsidR="00C33A48" w:rsidRPr="00B20AE8" w:rsidRDefault="00C33A48" w:rsidP="0039402F">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14:paraId="103E667F" w14:textId="7896BE00" w:rsidR="00C33A48" w:rsidRPr="00B20AE8" w:rsidRDefault="00C33A48" w:rsidP="0039402F">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CACLR test requirement in </w:t>
      </w:r>
      <w:r w:rsidR="003D3C64">
        <w:t>clause </w:t>
      </w:r>
      <w:r w:rsidR="003D3C64" w:rsidRPr="00B20AE8">
        <w:t>6</w:t>
      </w:r>
      <w:r w:rsidRPr="00B20AE8">
        <w:t>.6.3.5.6.2 applies in sub-block gaps for the frequency ranges defined in table 6.6.3.5.6.2-1.</w:t>
      </w:r>
    </w:p>
    <w:p w14:paraId="44EEC38B" w14:textId="15582D78" w:rsidR="00C33A48" w:rsidRPr="00B20AE8" w:rsidRDefault="00C33A48" w:rsidP="0039402F">
      <w:r w:rsidRPr="00B20AE8">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16D0882F" w14:textId="77777777" w:rsidR="00C33A48" w:rsidRPr="00B20AE8" w:rsidRDefault="00C33A48" w:rsidP="0039402F">
      <w:r w:rsidRPr="00B20AE8">
        <w:t>The requirement applies during the transmitter on period.</w:t>
      </w:r>
    </w:p>
    <w:p w14:paraId="59054100" w14:textId="77777777" w:rsidR="00C33A48" w:rsidRPr="00B20AE8" w:rsidRDefault="00C33A48" w:rsidP="0039402F">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14:paraId="399B733E" w14:textId="77777777" w:rsidR="00C33A48" w:rsidRPr="00B20AE8" w:rsidRDefault="00C33A48" w:rsidP="0039402F">
      <w:pPr>
        <w:rPr>
          <w:noProof/>
        </w:rPr>
      </w:pPr>
      <w:r w:rsidRPr="00B20AE8">
        <w:rPr>
          <w:rFonts w:eastAsia="MS Mincho"/>
        </w:rPr>
        <w:t xml:space="preserve">For operation in paired spectrum, the measurement result shall not be less than the OTA ACLR limit specified in Table </w:t>
      </w:r>
      <w:r w:rsidRPr="00B20AE8">
        <w:t>6.7.3.5.1.1-1</w:t>
      </w:r>
      <w:r w:rsidRPr="00B20AE8">
        <w:rPr>
          <w:rFonts w:eastAsia="MS Mincho"/>
        </w:rPr>
        <w:t>.</w:t>
      </w:r>
    </w:p>
    <w:p w14:paraId="1BA0EDFD" w14:textId="77777777" w:rsidR="00C33A48" w:rsidRPr="00B20AE8" w:rsidRDefault="00C33A48" w:rsidP="0039402F">
      <w:pPr>
        <w:pStyle w:val="TH"/>
      </w:pPr>
      <w:r w:rsidRPr="00B20AE8">
        <w:t xml:space="preserve">Table 6.7.3.5.1.1-1: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4F339F" w:rsidRPr="00B20AE8" w14:paraId="1D69D359" w14:textId="77777777" w:rsidTr="006A2BF1">
        <w:trPr>
          <w:cantSplit/>
          <w:jc w:val="center"/>
        </w:trPr>
        <w:tc>
          <w:tcPr>
            <w:tcW w:w="1487" w:type="dxa"/>
            <w:tcBorders>
              <w:bottom w:val="single" w:sz="4" w:space="0" w:color="auto"/>
            </w:tcBorders>
          </w:tcPr>
          <w:p w14:paraId="07D6BBEF" w14:textId="77777777" w:rsidR="00C33A48" w:rsidRPr="00B20AE8" w:rsidRDefault="00C33A48" w:rsidP="0039402F">
            <w:pPr>
              <w:pStyle w:val="TAH"/>
            </w:pPr>
            <w:r w:rsidRPr="00B20AE8">
              <w:t>Channel bandwidth of E-UTRA Lowest/ Highest Carrier transmitted BW</w:t>
            </w:r>
            <w:r w:rsidRPr="00B20AE8">
              <w:rPr>
                <w:vertAlign w:val="subscript"/>
              </w:rPr>
              <w:t>Channel</w:t>
            </w:r>
            <w:r w:rsidRPr="00B20AE8">
              <w:t xml:space="preserve"> (MHz) </w:t>
            </w:r>
          </w:p>
        </w:tc>
        <w:tc>
          <w:tcPr>
            <w:tcW w:w="1770" w:type="dxa"/>
          </w:tcPr>
          <w:p w14:paraId="53F47C11" w14:textId="77777777" w:rsidR="00C33A48" w:rsidRPr="00B20AE8" w:rsidRDefault="00C33A48" w:rsidP="0039402F">
            <w:pPr>
              <w:pStyle w:val="TAH"/>
            </w:pPr>
            <w:r w:rsidRPr="00B20AE8">
              <w:t xml:space="preserve">BS adjacent channel centre frequency offset below the lower or above the upper </w:t>
            </w:r>
            <w:r w:rsidRPr="00B20AE8">
              <w:rPr>
                <w:rFonts w:eastAsia="MS Mincho"/>
                <w:i/>
              </w:rPr>
              <w:t xml:space="preserve">Base Station RF Bandwidth </w:t>
            </w:r>
            <w:r w:rsidRPr="00B20AE8">
              <w:rPr>
                <w:i/>
                <w:lang w:eastAsia="zh-CN"/>
              </w:rPr>
              <w:t>edge</w:t>
            </w:r>
          </w:p>
        </w:tc>
        <w:tc>
          <w:tcPr>
            <w:tcW w:w="1949" w:type="dxa"/>
          </w:tcPr>
          <w:p w14:paraId="65487383" w14:textId="77777777" w:rsidR="00C33A48" w:rsidRPr="00B20AE8" w:rsidRDefault="00C33A48" w:rsidP="0039402F">
            <w:pPr>
              <w:pStyle w:val="TAH"/>
            </w:pPr>
            <w:r w:rsidRPr="00B20AE8">
              <w:t xml:space="preserve">Assumed adjacent channel carrier </w:t>
            </w:r>
          </w:p>
        </w:tc>
        <w:tc>
          <w:tcPr>
            <w:tcW w:w="2179" w:type="dxa"/>
          </w:tcPr>
          <w:p w14:paraId="2784528A" w14:textId="77777777" w:rsidR="00C33A48" w:rsidRPr="00B20AE8" w:rsidRDefault="00C33A48" w:rsidP="0039402F">
            <w:pPr>
              <w:pStyle w:val="TAH"/>
            </w:pPr>
            <w:r w:rsidRPr="00B20AE8">
              <w:t>Filter on the adjacent channel frequency and corresponding filter bandwidth</w:t>
            </w:r>
          </w:p>
        </w:tc>
        <w:tc>
          <w:tcPr>
            <w:tcW w:w="912" w:type="dxa"/>
          </w:tcPr>
          <w:p w14:paraId="1A5F4BD5" w14:textId="430B96DE" w:rsidR="00C33A48" w:rsidRPr="00B20AE8" w:rsidRDefault="00C33A48" w:rsidP="0039402F">
            <w:pPr>
              <w:pStyle w:val="TAH"/>
            </w:pPr>
            <w:r w:rsidRPr="00B20AE8">
              <w:t>OTA ACLR limit for bands below 3</w:t>
            </w:r>
            <w:r w:rsidR="00A33949">
              <w:t> </w:t>
            </w:r>
            <w:r w:rsidRPr="00B20AE8">
              <w:t>GHz</w:t>
            </w:r>
          </w:p>
        </w:tc>
        <w:tc>
          <w:tcPr>
            <w:tcW w:w="912" w:type="dxa"/>
          </w:tcPr>
          <w:p w14:paraId="54ECD9BC" w14:textId="06B1AD6D" w:rsidR="00C33A48" w:rsidRPr="00B20AE8" w:rsidRDefault="00C33A48" w:rsidP="0039402F">
            <w:pPr>
              <w:pStyle w:val="TAH"/>
            </w:pPr>
            <w:r w:rsidRPr="00B20AE8">
              <w:t>OTA ACLR limit for bands between 3 and 4.2</w:t>
            </w:r>
            <w:r w:rsidR="00A33949">
              <w:t> </w:t>
            </w:r>
            <w:r w:rsidRPr="00B20AE8">
              <w:t>GHz</w:t>
            </w:r>
          </w:p>
        </w:tc>
      </w:tr>
      <w:tr w:rsidR="003D3C64" w:rsidRPr="00B20AE8" w14:paraId="264DDBD9" w14:textId="77777777" w:rsidTr="006A2BF1">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7FDDACD5" w14:textId="472CC0D2" w:rsidR="003D3C64" w:rsidRPr="00B20AE8" w:rsidRDefault="003D3C64" w:rsidP="0039402F">
            <w:pPr>
              <w:pStyle w:val="TAC"/>
            </w:pPr>
          </w:p>
        </w:tc>
        <w:tc>
          <w:tcPr>
            <w:tcW w:w="1770" w:type="dxa"/>
            <w:tcBorders>
              <w:left w:val="single" w:sz="4" w:space="0" w:color="auto"/>
            </w:tcBorders>
          </w:tcPr>
          <w:p w14:paraId="763C6DB9" w14:textId="77777777" w:rsidR="003D3C64" w:rsidRPr="00B20AE8" w:rsidRDefault="003D3C64" w:rsidP="0039402F">
            <w:pPr>
              <w:pStyle w:val="TAC"/>
              <w:rPr>
                <w:lang w:eastAsia="zh-CN"/>
              </w:rPr>
            </w:pPr>
            <w:r w:rsidRPr="00B20AE8">
              <w:rPr>
                <w:rFonts w:hint="eastAsia"/>
                <w:lang w:eastAsia="zh-CN"/>
              </w:rPr>
              <w:t>0.5</w:t>
            </w:r>
            <w:r w:rsidRPr="00B20AE8">
              <w:t xml:space="preserve"> x BW</w:t>
            </w:r>
            <w:r w:rsidRPr="00B20AE8">
              <w:rPr>
                <w:vertAlign w:val="subscript"/>
              </w:rPr>
              <w:t>Channel</w:t>
            </w:r>
          </w:p>
        </w:tc>
        <w:tc>
          <w:tcPr>
            <w:tcW w:w="1949" w:type="dxa"/>
          </w:tcPr>
          <w:p w14:paraId="074A4646" w14:textId="77777777" w:rsidR="003D3C64" w:rsidRPr="00B20AE8" w:rsidRDefault="003D3C64" w:rsidP="0039402F">
            <w:pPr>
              <w:pStyle w:val="TAC"/>
            </w:pPr>
            <w:r w:rsidRPr="00B20AE8">
              <w:t>E-UTRA of same BW</w:t>
            </w:r>
          </w:p>
        </w:tc>
        <w:tc>
          <w:tcPr>
            <w:tcW w:w="2179" w:type="dxa"/>
          </w:tcPr>
          <w:p w14:paraId="4776ACD8"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2ED1A3E6" w14:textId="77777777" w:rsidR="003D3C64" w:rsidRPr="00B20AE8" w:rsidRDefault="003D3C64" w:rsidP="0039402F">
            <w:pPr>
              <w:pStyle w:val="TAC"/>
            </w:pPr>
            <w:r w:rsidRPr="00B20AE8">
              <w:t>44 dB</w:t>
            </w:r>
          </w:p>
        </w:tc>
        <w:tc>
          <w:tcPr>
            <w:tcW w:w="912" w:type="dxa"/>
          </w:tcPr>
          <w:p w14:paraId="3B8988B2" w14:textId="77777777" w:rsidR="003D3C64" w:rsidRPr="00B20AE8" w:rsidRDefault="003D3C64" w:rsidP="0039402F">
            <w:pPr>
              <w:pStyle w:val="TAC"/>
            </w:pPr>
            <w:r w:rsidRPr="00B20AE8">
              <w:t>43.8dB</w:t>
            </w:r>
          </w:p>
        </w:tc>
      </w:tr>
      <w:tr w:rsidR="003D3C64" w:rsidRPr="00B20AE8" w14:paraId="72323B14"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13F7DCBE" w14:textId="08F57FCD" w:rsidR="003D3C64" w:rsidRPr="00B20AE8" w:rsidRDefault="003D3C64" w:rsidP="0039402F">
            <w:pPr>
              <w:pStyle w:val="TAC"/>
            </w:pPr>
            <w:r w:rsidRPr="00B20AE8">
              <w:t>1.4, 3.0, 5, 10, 15, 20</w:t>
            </w:r>
          </w:p>
        </w:tc>
        <w:tc>
          <w:tcPr>
            <w:tcW w:w="1770" w:type="dxa"/>
            <w:tcBorders>
              <w:left w:val="single" w:sz="4" w:space="0" w:color="auto"/>
            </w:tcBorders>
          </w:tcPr>
          <w:p w14:paraId="26DC0E63" w14:textId="77777777" w:rsidR="003D3C64" w:rsidRPr="00B20AE8" w:rsidRDefault="003D3C64" w:rsidP="0039402F">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6320A9A1" w14:textId="77777777" w:rsidR="003D3C64" w:rsidRPr="00B20AE8" w:rsidRDefault="003D3C64" w:rsidP="0039402F">
            <w:pPr>
              <w:pStyle w:val="TAC"/>
            </w:pPr>
            <w:r w:rsidRPr="00B20AE8">
              <w:t>E-UTRA of same BW</w:t>
            </w:r>
          </w:p>
        </w:tc>
        <w:tc>
          <w:tcPr>
            <w:tcW w:w="2179" w:type="dxa"/>
          </w:tcPr>
          <w:p w14:paraId="77187222"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7FDF6AB9" w14:textId="77777777" w:rsidR="003D3C64" w:rsidRPr="00B20AE8" w:rsidRDefault="003D3C64" w:rsidP="0039402F">
            <w:pPr>
              <w:pStyle w:val="TAC"/>
            </w:pPr>
            <w:r w:rsidRPr="00B20AE8">
              <w:t>44 dB</w:t>
            </w:r>
          </w:p>
        </w:tc>
        <w:tc>
          <w:tcPr>
            <w:tcW w:w="912" w:type="dxa"/>
          </w:tcPr>
          <w:p w14:paraId="390E3C76" w14:textId="77777777" w:rsidR="003D3C64" w:rsidRPr="00B20AE8" w:rsidRDefault="003D3C64" w:rsidP="0039402F">
            <w:pPr>
              <w:pStyle w:val="TAC"/>
            </w:pPr>
            <w:r w:rsidRPr="00B20AE8">
              <w:t>43.8dB</w:t>
            </w:r>
          </w:p>
        </w:tc>
      </w:tr>
      <w:tr w:rsidR="003D3C64" w:rsidRPr="00B20AE8" w14:paraId="50C3F78D"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0C1161A9" w14:textId="77777777" w:rsidR="003D3C64" w:rsidRPr="00B20AE8" w:rsidRDefault="003D3C64" w:rsidP="0039402F">
            <w:pPr>
              <w:pStyle w:val="TAC"/>
            </w:pPr>
          </w:p>
        </w:tc>
        <w:tc>
          <w:tcPr>
            <w:tcW w:w="1770" w:type="dxa"/>
            <w:tcBorders>
              <w:left w:val="single" w:sz="4" w:space="0" w:color="auto"/>
            </w:tcBorders>
          </w:tcPr>
          <w:p w14:paraId="11DC3962" w14:textId="77777777" w:rsidR="003D3C64" w:rsidRPr="00B20AE8" w:rsidRDefault="003D3C64" w:rsidP="0039402F">
            <w:pPr>
              <w:pStyle w:val="TAC"/>
            </w:pPr>
            <w:r w:rsidRPr="00B20AE8">
              <w:t>2.5 MHz</w:t>
            </w:r>
          </w:p>
        </w:tc>
        <w:tc>
          <w:tcPr>
            <w:tcW w:w="1949" w:type="dxa"/>
          </w:tcPr>
          <w:p w14:paraId="489225CA" w14:textId="77777777" w:rsidR="003D3C64" w:rsidRPr="00B20AE8" w:rsidRDefault="003D3C64" w:rsidP="0039402F">
            <w:pPr>
              <w:pStyle w:val="TAC"/>
            </w:pPr>
            <w:r w:rsidRPr="00B20AE8">
              <w:t>3.84 Mcps UTRA</w:t>
            </w:r>
          </w:p>
        </w:tc>
        <w:tc>
          <w:tcPr>
            <w:tcW w:w="2179" w:type="dxa"/>
          </w:tcPr>
          <w:p w14:paraId="29C09146" w14:textId="77777777" w:rsidR="003D3C64" w:rsidRPr="00B20AE8" w:rsidRDefault="003D3C64" w:rsidP="0039402F">
            <w:pPr>
              <w:pStyle w:val="TAC"/>
            </w:pPr>
            <w:r w:rsidRPr="00B20AE8">
              <w:t>RRC (3.84 Mcps)</w:t>
            </w:r>
          </w:p>
        </w:tc>
        <w:tc>
          <w:tcPr>
            <w:tcW w:w="912" w:type="dxa"/>
          </w:tcPr>
          <w:p w14:paraId="5B91EA91" w14:textId="77777777" w:rsidR="003D3C64" w:rsidRPr="00B20AE8" w:rsidRDefault="003D3C64" w:rsidP="0039402F">
            <w:pPr>
              <w:pStyle w:val="TAC"/>
            </w:pPr>
            <w:r w:rsidRPr="00B20AE8">
              <w:t>44 dB</w:t>
            </w:r>
          </w:p>
        </w:tc>
        <w:tc>
          <w:tcPr>
            <w:tcW w:w="912" w:type="dxa"/>
          </w:tcPr>
          <w:p w14:paraId="07E0A91A" w14:textId="77777777" w:rsidR="003D3C64" w:rsidRPr="00B20AE8" w:rsidRDefault="003D3C64" w:rsidP="0039402F">
            <w:pPr>
              <w:pStyle w:val="TAC"/>
            </w:pPr>
            <w:r w:rsidRPr="00B20AE8">
              <w:t>43.8dB</w:t>
            </w:r>
          </w:p>
        </w:tc>
      </w:tr>
      <w:tr w:rsidR="003D3C64" w:rsidRPr="00B20AE8" w14:paraId="4B2B6B4D" w14:textId="77777777" w:rsidTr="006A2BF1">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08FCC367" w14:textId="77777777" w:rsidR="003D3C64" w:rsidRPr="00B20AE8" w:rsidRDefault="003D3C64" w:rsidP="0039402F">
            <w:pPr>
              <w:pStyle w:val="TAC"/>
            </w:pPr>
          </w:p>
        </w:tc>
        <w:tc>
          <w:tcPr>
            <w:tcW w:w="1770" w:type="dxa"/>
            <w:tcBorders>
              <w:left w:val="single" w:sz="4" w:space="0" w:color="auto"/>
            </w:tcBorders>
          </w:tcPr>
          <w:p w14:paraId="63E0FE76" w14:textId="77777777" w:rsidR="003D3C64" w:rsidRPr="00B20AE8" w:rsidRDefault="003D3C64" w:rsidP="0039402F">
            <w:pPr>
              <w:pStyle w:val="TAC"/>
            </w:pPr>
            <w:r w:rsidRPr="00B20AE8">
              <w:t>7.5 MHz</w:t>
            </w:r>
          </w:p>
        </w:tc>
        <w:tc>
          <w:tcPr>
            <w:tcW w:w="1949" w:type="dxa"/>
          </w:tcPr>
          <w:p w14:paraId="498EEFF9" w14:textId="77777777" w:rsidR="003D3C64" w:rsidRPr="00B20AE8" w:rsidRDefault="003D3C64" w:rsidP="0039402F">
            <w:pPr>
              <w:pStyle w:val="TAC"/>
            </w:pPr>
            <w:r w:rsidRPr="00B20AE8">
              <w:t>3.84 Mcps UTRA</w:t>
            </w:r>
          </w:p>
        </w:tc>
        <w:tc>
          <w:tcPr>
            <w:tcW w:w="2179" w:type="dxa"/>
          </w:tcPr>
          <w:p w14:paraId="0B990E02" w14:textId="77777777" w:rsidR="003D3C64" w:rsidRPr="00B20AE8" w:rsidRDefault="003D3C64" w:rsidP="0039402F">
            <w:pPr>
              <w:pStyle w:val="TAC"/>
            </w:pPr>
            <w:r w:rsidRPr="00B20AE8">
              <w:t>RRC (3.84 Mcps)</w:t>
            </w:r>
          </w:p>
        </w:tc>
        <w:tc>
          <w:tcPr>
            <w:tcW w:w="912" w:type="dxa"/>
          </w:tcPr>
          <w:p w14:paraId="09BB2172" w14:textId="77777777" w:rsidR="003D3C64" w:rsidRPr="00B20AE8" w:rsidRDefault="003D3C64" w:rsidP="0039402F">
            <w:pPr>
              <w:pStyle w:val="TAC"/>
            </w:pPr>
            <w:r w:rsidRPr="00B20AE8">
              <w:t>44 dB</w:t>
            </w:r>
          </w:p>
        </w:tc>
        <w:tc>
          <w:tcPr>
            <w:tcW w:w="912" w:type="dxa"/>
          </w:tcPr>
          <w:p w14:paraId="6AFEC729" w14:textId="77777777" w:rsidR="003D3C64" w:rsidRPr="00B20AE8" w:rsidRDefault="003D3C64" w:rsidP="0039402F">
            <w:pPr>
              <w:pStyle w:val="TAC"/>
            </w:pPr>
            <w:r w:rsidRPr="00B20AE8">
              <w:t>43.8dB</w:t>
            </w:r>
          </w:p>
        </w:tc>
      </w:tr>
      <w:tr w:rsidR="003D3C64" w:rsidRPr="00B20AE8" w14:paraId="69675100" w14:textId="77777777" w:rsidTr="006A2BF1">
        <w:trPr>
          <w:cantSplit/>
          <w:jc w:val="center"/>
        </w:trPr>
        <w:tc>
          <w:tcPr>
            <w:tcW w:w="9209" w:type="dxa"/>
            <w:gridSpan w:val="6"/>
          </w:tcPr>
          <w:p w14:paraId="5BC0491B" w14:textId="77777777" w:rsidR="003D3C64" w:rsidRPr="00B20AE8" w:rsidRDefault="003D3C64" w:rsidP="0039402F">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7AC16C5E" w14:textId="28631449" w:rsidR="003D3C64" w:rsidRPr="00B20AE8" w:rsidRDefault="003D3C64" w:rsidP="0039402F">
            <w:pPr>
              <w:pStyle w:val="TAN"/>
            </w:pPr>
            <w:r w:rsidRPr="00B20AE8">
              <w:t>NOTE 2:</w:t>
            </w:r>
            <w:r w:rsidRPr="00B20AE8">
              <w:tab/>
              <w:t>The RRC filter shall be equivalent to the transmit pulse shape filter defined in TS</w:t>
            </w:r>
            <w:r>
              <w:t> </w:t>
            </w:r>
            <w:r w:rsidRPr="00B20AE8">
              <w:t>25.104</w:t>
            </w:r>
            <w:r>
              <w:t> </w:t>
            </w:r>
            <w:r w:rsidRPr="00B20AE8">
              <w:t>[2], with a chip rate as defined in this table.</w:t>
            </w:r>
          </w:p>
        </w:tc>
      </w:tr>
    </w:tbl>
    <w:p w14:paraId="3B9B5AC5" w14:textId="77777777" w:rsidR="00C33A48" w:rsidRPr="00B20AE8" w:rsidRDefault="00C33A48" w:rsidP="0039402F">
      <w:pPr>
        <w:rPr>
          <w:noProof/>
        </w:rPr>
      </w:pPr>
    </w:p>
    <w:p w14:paraId="51F61560" w14:textId="77777777" w:rsidR="00C33A48" w:rsidRPr="00B20AE8" w:rsidRDefault="00C33A48" w:rsidP="0039402F">
      <w:r w:rsidRPr="00B20AE8">
        <w:t>For operation in unpaired spectrum, the measurement result shall not be less than the OTA ACLR limit specified in Table 6.7.3.5.1.1-2.</w:t>
      </w:r>
    </w:p>
    <w:p w14:paraId="689EED99" w14:textId="77777777" w:rsidR="00C33A48" w:rsidRPr="00B20AE8" w:rsidRDefault="00C33A48" w:rsidP="0039402F">
      <w:pPr>
        <w:pStyle w:val="TH"/>
      </w:pPr>
      <w:r w:rsidRPr="00B20AE8">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4F339F" w:rsidRPr="00B20AE8" w14:paraId="48DF0A1E" w14:textId="77777777" w:rsidTr="006A2BF1">
        <w:trPr>
          <w:cantSplit/>
          <w:jc w:val="center"/>
        </w:trPr>
        <w:tc>
          <w:tcPr>
            <w:tcW w:w="2202" w:type="dxa"/>
            <w:tcBorders>
              <w:bottom w:val="single" w:sz="4" w:space="0" w:color="auto"/>
            </w:tcBorders>
          </w:tcPr>
          <w:p w14:paraId="340DEBBC" w14:textId="77777777" w:rsidR="00C33A48" w:rsidRPr="00B20AE8" w:rsidRDefault="00C33A48" w:rsidP="0039402F">
            <w:pPr>
              <w:pStyle w:val="TAH"/>
            </w:pPr>
            <w:r w:rsidRPr="00B20AE8">
              <w:t>Channel bandwidth of E-UTRA Lowest/ Highest Carrier transmitted BW</w:t>
            </w:r>
            <w:r w:rsidRPr="00B20AE8">
              <w:rPr>
                <w:vertAlign w:val="subscript"/>
              </w:rPr>
              <w:t>Channel</w:t>
            </w:r>
            <w:r w:rsidRPr="00B20AE8">
              <w:t xml:space="preserve"> (MHz) </w:t>
            </w:r>
          </w:p>
        </w:tc>
        <w:tc>
          <w:tcPr>
            <w:tcW w:w="2191" w:type="dxa"/>
          </w:tcPr>
          <w:p w14:paraId="15196D62" w14:textId="77777777" w:rsidR="00C33A48" w:rsidRPr="00B20AE8" w:rsidRDefault="00C33A48" w:rsidP="0039402F">
            <w:pPr>
              <w:pStyle w:val="TAH"/>
              <w:rPr>
                <w:lang w:eastAsia="zh-CN"/>
              </w:rPr>
            </w:pPr>
            <w:r w:rsidRPr="00B20AE8">
              <w:t>BS adjacent channel centre frequency offset below the lower or above the upper Base Station</w:t>
            </w:r>
            <w:r w:rsidRPr="00B20AE8">
              <w:rPr>
                <w:rFonts w:hint="eastAsia"/>
                <w:lang w:eastAsia="zh-CN"/>
              </w:rPr>
              <w:t xml:space="preserve">RF </w:t>
            </w:r>
            <w:r w:rsidRPr="00B20AE8">
              <w:rPr>
                <w:lang w:eastAsia="zh-CN"/>
              </w:rPr>
              <w:t>B</w:t>
            </w:r>
            <w:r w:rsidRPr="00B20AE8">
              <w:rPr>
                <w:rFonts w:hint="eastAsia"/>
                <w:lang w:eastAsia="zh-CN"/>
              </w:rPr>
              <w:t>andwidth edge</w:t>
            </w:r>
          </w:p>
        </w:tc>
        <w:tc>
          <w:tcPr>
            <w:tcW w:w="1949" w:type="dxa"/>
          </w:tcPr>
          <w:p w14:paraId="0B85F32A" w14:textId="77777777" w:rsidR="00C33A48" w:rsidRPr="00B20AE8" w:rsidRDefault="00C33A48" w:rsidP="0039402F">
            <w:pPr>
              <w:pStyle w:val="TAH"/>
            </w:pPr>
            <w:r w:rsidRPr="00B20AE8">
              <w:t xml:space="preserve">Assumed adjacent channel carrier </w:t>
            </w:r>
          </w:p>
        </w:tc>
        <w:tc>
          <w:tcPr>
            <w:tcW w:w="2179" w:type="dxa"/>
          </w:tcPr>
          <w:p w14:paraId="2CCE4C54" w14:textId="77777777" w:rsidR="00C33A48" w:rsidRPr="00B20AE8" w:rsidRDefault="00C33A48" w:rsidP="0039402F">
            <w:pPr>
              <w:pStyle w:val="TAH"/>
            </w:pPr>
            <w:r w:rsidRPr="00B20AE8">
              <w:t>Filter on the adjacent channel frequency and corresponding filter bandwidth</w:t>
            </w:r>
          </w:p>
        </w:tc>
        <w:tc>
          <w:tcPr>
            <w:tcW w:w="912" w:type="dxa"/>
          </w:tcPr>
          <w:p w14:paraId="01530398" w14:textId="38C380C0" w:rsidR="00C33A48" w:rsidRPr="00B20AE8" w:rsidRDefault="00C33A48" w:rsidP="0039402F">
            <w:pPr>
              <w:pStyle w:val="TAH"/>
            </w:pPr>
            <w:r w:rsidRPr="00B20AE8">
              <w:t>OTA ACLR limit for bands below 3</w:t>
            </w:r>
            <w:r w:rsidR="00A33949">
              <w:t> </w:t>
            </w:r>
            <w:r w:rsidRPr="00B20AE8">
              <w:t>GHz</w:t>
            </w:r>
          </w:p>
        </w:tc>
        <w:tc>
          <w:tcPr>
            <w:tcW w:w="912" w:type="dxa"/>
          </w:tcPr>
          <w:p w14:paraId="68BD7FDC" w14:textId="5F1955DF" w:rsidR="00C33A48" w:rsidRPr="00B20AE8" w:rsidRDefault="00C33A48" w:rsidP="0039402F">
            <w:pPr>
              <w:pStyle w:val="TAH"/>
            </w:pPr>
            <w:r w:rsidRPr="00B20AE8">
              <w:t>OTA ACLR limit for bands between 3 and 4.2</w:t>
            </w:r>
            <w:r w:rsidR="00A33949">
              <w:t> </w:t>
            </w:r>
            <w:r w:rsidRPr="00B20AE8">
              <w:t>GHz</w:t>
            </w:r>
          </w:p>
        </w:tc>
      </w:tr>
      <w:tr w:rsidR="003D3C64" w:rsidRPr="00B20AE8" w14:paraId="5E1CC931"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93F51F" w14:textId="27FBC0BF" w:rsidR="003D3C64" w:rsidRPr="00B20AE8" w:rsidRDefault="003D3C64" w:rsidP="0039402F">
            <w:pPr>
              <w:pStyle w:val="TAC"/>
            </w:pPr>
          </w:p>
        </w:tc>
        <w:tc>
          <w:tcPr>
            <w:tcW w:w="2191" w:type="dxa"/>
            <w:tcBorders>
              <w:left w:val="single" w:sz="4" w:space="0" w:color="auto"/>
            </w:tcBorders>
          </w:tcPr>
          <w:p w14:paraId="5A2F6008" w14:textId="77777777" w:rsidR="003D3C64" w:rsidRPr="00B20AE8" w:rsidRDefault="003D3C64" w:rsidP="0039402F">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6683EE77" w14:textId="77777777" w:rsidR="003D3C64" w:rsidRPr="00B20AE8" w:rsidRDefault="003D3C64" w:rsidP="0039402F">
            <w:pPr>
              <w:pStyle w:val="TAC"/>
            </w:pPr>
            <w:r w:rsidRPr="00B20AE8">
              <w:t>E-UTRA of same BW</w:t>
            </w:r>
          </w:p>
        </w:tc>
        <w:tc>
          <w:tcPr>
            <w:tcW w:w="2179" w:type="dxa"/>
          </w:tcPr>
          <w:p w14:paraId="6E604A15"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7F06F552" w14:textId="77777777" w:rsidR="003D3C64" w:rsidRPr="00B20AE8" w:rsidRDefault="003D3C64" w:rsidP="0039402F">
            <w:pPr>
              <w:pStyle w:val="TAC"/>
            </w:pPr>
            <w:r w:rsidRPr="00B20AE8">
              <w:t>44 dB</w:t>
            </w:r>
          </w:p>
        </w:tc>
        <w:tc>
          <w:tcPr>
            <w:tcW w:w="912" w:type="dxa"/>
          </w:tcPr>
          <w:p w14:paraId="48FE47FE" w14:textId="77777777" w:rsidR="003D3C64" w:rsidRPr="00B20AE8" w:rsidRDefault="003D3C64" w:rsidP="0039402F">
            <w:pPr>
              <w:pStyle w:val="TAC"/>
            </w:pPr>
            <w:r w:rsidRPr="00B20AE8">
              <w:t>43.8dB</w:t>
            </w:r>
          </w:p>
        </w:tc>
      </w:tr>
      <w:tr w:rsidR="003D3C64" w:rsidRPr="00B20AE8" w14:paraId="3618032D"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115F488D" w14:textId="096A67E1" w:rsidR="003D3C64" w:rsidRPr="00B20AE8" w:rsidRDefault="003D3C64" w:rsidP="0039402F">
            <w:pPr>
              <w:pStyle w:val="TAC"/>
            </w:pPr>
            <w:r w:rsidRPr="00B20AE8">
              <w:t>1.4, 3</w:t>
            </w:r>
          </w:p>
        </w:tc>
        <w:tc>
          <w:tcPr>
            <w:tcW w:w="2191" w:type="dxa"/>
            <w:tcBorders>
              <w:left w:val="single" w:sz="4" w:space="0" w:color="auto"/>
            </w:tcBorders>
          </w:tcPr>
          <w:p w14:paraId="0F6F0458" w14:textId="77777777" w:rsidR="003D3C64" w:rsidRPr="00B20AE8" w:rsidRDefault="003D3C64" w:rsidP="0039402F">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1066382" w14:textId="77777777" w:rsidR="003D3C64" w:rsidRPr="00B20AE8" w:rsidRDefault="003D3C64" w:rsidP="0039402F">
            <w:pPr>
              <w:pStyle w:val="TAC"/>
            </w:pPr>
            <w:r w:rsidRPr="00B20AE8">
              <w:t>E-UTRA of same BW</w:t>
            </w:r>
          </w:p>
        </w:tc>
        <w:tc>
          <w:tcPr>
            <w:tcW w:w="2179" w:type="dxa"/>
          </w:tcPr>
          <w:p w14:paraId="5D244D43"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54B4F7C7" w14:textId="77777777" w:rsidR="003D3C64" w:rsidRPr="00B20AE8" w:rsidRDefault="003D3C64" w:rsidP="0039402F">
            <w:pPr>
              <w:pStyle w:val="TAC"/>
            </w:pPr>
            <w:r w:rsidRPr="00B20AE8">
              <w:t>44 dB</w:t>
            </w:r>
          </w:p>
        </w:tc>
        <w:tc>
          <w:tcPr>
            <w:tcW w:w="912" w:type="dxa"/>
          </w:tcPr>
          <w:p w14:paraId="3D927179" w14:textId="77777777" w:rsidR="003D3C64" w:rsidRPr="00B20AE8" w:rsidRDefault="003D3C64" w:rsidP="0039402F">
            <w:pPr>
              <w:pStyle w:val="TAC"/>
            </w:pPr>
            <w:r w:rsidRPr="00B20AE8">
              <w:t>43.8dB</w:t>
            </w:r>
          </w:p>
        </w:tc>
      </w:tr>
      <w:tr w:rsidR="003D3C64" w:rsidRPr="00B20AE8" w14:paraId="490830E8"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23EB57B" w14:textId="77777777" w:rsidR="003D3C64" w:rsidRPr="00B20AE8" w:rsidRDefault="003D3C64" w:rsidP="0039402F">
            <w:pPr>
              <w:pStyle w:val="TAC"/>
            </w:pPr>
          </w:p>
        </w:tc>
        <w:tc>
          <w:tcPr>
            <w:tcW w:w="2191" w:type="dxa"/>
            <w:tcBorders>
              <w:left w:val="single" w:sz="4" w:space="0" w:color="auto"/>
            </w:tcBorders>
          </w:tcPr>
          <w:p w14:paraId="4AC50B3F" w14:textId="77777777" w:rsidR="003D3C64" w:rsidRPr="00B20AE8" w:rsidRDefault="003D3C64" w:rsidP="0039402F">
            <w:pPr>
              <w:pStyle w:val="TAC"/>
            </w:pPr>
            <w:r w:rsidRPr="00B20AE8">
              <w:t>0.8 MHz</w:t>
            </w:r>
          </w:p>
        </w:tc>
        <w:tc>
          <w:tcPr>
            <w:tcW w:w="1949" w:type="dxa"/>
          </w:tcPr>
          <w:p w14:paraId="044D4862" w14:textId="77777777" w:rsidR="003D3C64" w:rsidRPr="00B20AE8" w:rsidRDefault="003D3C64" w:rsidP="0039402F">
            <w:pPr>
              <w:pStyle w:val="TAC"/>
            </w:pPr>
            <w:r w:rsidRPr="00B20AE8">
              <w:t>1.28 Mcps UTRA</w:t>
            </w:r>
          </w:p>
        </w:tc>
        <w:tc>
          <w:tcPr>
            <w:tcW w:w="2179" w:type="dxa"/>
          </w:tcPr>
          <w:p w14:paraId="23DE7892" w14:textId="77777777" w:rsidR="003D3C64" w:rsidRPr="00B20AE8" w:rsidRDefault="003D3C64" w:rsidP="0039402F">
            <w:pPr>
              <w:pStyle w:val="TAC"/>
            </w:pPr>
            <w:r w:rsidRPr="00B20AE8">
              <w:t>RRC (1.28 Mcps)</w:t>
            </w:r>
          </w:p>
        </w:tc>
        <w:tc>
          <w:tcPr>
            <w:tcW w:w="912" w:type="dxa"/>
          </w:tcPr>
          <w:p w14:paraId="28C44FE2" w14:textId="77777777" w:rsidR="003D3C64" w:rsidRPr="00B20AE8" w:rsidRDefault="003D3C64" w:rsidP="0039402F">
            <w:pPr>
              <w:pStyle w:val="TAC"/>
            </w:pPr>
            <w:r w:rsidRPr="00B20AE8">
              <w:t>44 dB</w:t>
            </w:r>
          </w:p>
        </w:tc>
        <w:tc>
          <w:tcPr>
            <w:tcW w:w="912" w:type="dxa"/>
          </w:tcPr>
          <w:p w14:paraId="0E395896" w14:textId="77777777" w:rsidR="003D3C64" w:rsidRPr="00B20AE8" w:rsidRDefault="003D3C64" w:rsidP="0039402F">
            <w:pPr>
              <w:pStyle w:val="TAC"/>
            </w:pPr>
            <w:r w:rsidRPr="00B20AE8">
              <w:t>43.8dB</w:t>
            </w:r>
          </w:p>
        </w:tc>
      </w:tr>
      <w:tr w:rsidR="003D3C64" w:rsidRPr="00B20AE8" w14:paraId="4C89DB6A"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A4919E2" w14:textId="77777777" w:rsidR="003D3C64" w:rsidRPr="00B20AE8" w:rsidRDefault="003D3C64" w:rsidP="0039402F">
            <w:pPr>
              <w:pStyle w:val="TAC"/>
            </w:pPr>
          </w:p>
        </w:tc>
        <w:tc>
          <w:tcPr>
            <w:tcW w:w="2191" w:type="dxa"/>
            <w:tcBorders>
              <w:left w:val="single" w:sz="4" w:space="0" w:color="auto"/>
            </w:tcBorders>
          </w:tcPr>
          <w:p w14:paraId="4172D8A1" w14:textId="77777777" w:rsidR="003D3C64" w:rsidRPr="00B20AE8" w:rsidRDefault="003D3C64" w:rsidP="0039402F">
            <w:pPr>
              <w:pStyle w:val="TAC"/>
            </w:pPr>
            <w:r w:rsidRPr="00B20AE8">
              <w:t>2.4 MHz</w:t>
            </w:r>
          </w:p>
        </w:tc>
        <w:tc>
          <w:tcPr>
            <w:tcW w:w="1949" w:type="dxa"/>
          </w:tcPr>
          <w:p w14:paraId="6DED770C" w14:textId="77777777" w:rsidR="003D3C64" w:rsidRPr="00B20AE8" w:rsidRDefault="003D3C64" w:rsidP="0039402F">
            <w:pPr>
              <w:pStyle w:val="TAC"/>
            </w:pPr>
            <w:r w:rsidRPr="00B20AE8">
              <w:t>1.28 Mcps UTRA</w:t>
            </w:r>
          </w:p>
        </w:tc>
        <w:tc>
          <w:tcPr>
            <w:tcW w:w="2179" w:type="dxa"/>
          </w:tcPr>
          <w:p w14:paraId="49FCEA0A" w14:textId="77777777" w:rsidR="003D3C64" w:rsidRPr="00B20AE8" w:rsidRDefault="003D3C64" w:rsidP="0039402F">
            <w:pPr>
              <w:pStyle w:val="TAC"/>
            </w:pPr>
            <w:r w:rsidRPr="00B20AE8">
              <w:t>RRC (1.28 Mcps)</w:t>
            </w:r>
          </w:p>
        </w:tc>
        <w:tc>
          <w:tcPr>
            <w:tcW w:w="912" w:type="dxa"/>
          </w:tcPr>
          <w:p w14:paraId="06AB6404" w14:textId="77777777" w:rsidR="003D3C64" w:rsidRPr="00B20AE8" w:rsidRDefault="003D3C64" w:rsidP="0039402F">
            <w:pPr>
              <w:pStyle w:val="TAC"/>
            </w:pPr>
            <w:r w:rsidRPr="00B20AE8">
              <w:t>44 dB</w:t>
            </w:r>
          </w:p>
        </w:tc>
        <w:tc>
          <w:tcPr>
            <w:tcW w:w="912" w:type="dxa"/>
          </w:tcPr>
          <w:p w14:paraId="7828B3E2" w14:textId="77777777" w:rsidR="003D3C64" w:rsidRPr="00B20AE8" w:rsidRDefault="003D3C64" w:rsidP="0039402F">
            <w:pPr>
              <w:pStyle w:val="TAC"/>
            </w:pPr>
            <w:r w:rsidRPr="00B20AE8">
              <w:t>43.8dB</w:t>
            </w:r>
          </w:p>
        </w:tc>
      </w:tr>
      <w:tr w:rsidR="003D3C64" w:rsidRPr="00B20AE8" w14:paraId="0C955F3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5FB34427" w14:textId="31C77DEF" w:rsidR="003D3C64" w:rsidRPr="00B20AE8" w:rsidRDefault="003D3C64" w:rsidP="0039402F">
            <w:pPr>
              <w:pStyle w:val="TAC"/>
            </w:pPr>
          </w:p>
        </w:tc>
        <w:tc>
          <w:tcPr>
            <w:tcW w:w="2191" w:type="dxa"/>
            <w:tcBorders>
              <w:left w:val="single" w:sz="4" w:space="0" w:color="auto"/>
            </w:tcBorders>
          </w:tcPr>
          <w:p w14:paraId="7B4A736A" w14:textId="77777777" w:rsidR="003D3C64" w:rsidRPr="00B20AE8" w:rsidRDefault="003D3C64" w:rsidP="0039402F">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723AB53F" w14:textId="77777777" w:rsidR="003D3C64" w:rsidRPr="00B20AE8" w:rsidRDefault="003D3C64" w:rsidP="0039402F">
            <w:pPr>
              <w:pStyle w:val="TAC"/>
            </w:pPr>
            <w:r w:rsidRPr="00B20AE8">
              <w:t>E-UTRA of same BW</w:t>
            </w:r>
          </w:p>
        </w:tc>
        <w:tc>
          <w:tcPr>
            <w:tcW w:w="2179" w:type="dxa"/>
          </w:tcPr>
          <w:p w14:paraId="514828F2"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5857BDE1" w14:textId="77777777" w:rsidR="003D3C64" w:rsidRPr="00B20AE8" w:rsidRDefault="003D3C64" w:rsidP="0039402F">
            <w:pPr>
              <w:pStyle w:val="TAC"/>
            </w:pPr>
            <w:r w:rsidRPr="00B20AE8">
              <w:t>44 dB</w:t>
            </w:r>
          </w:p>
        </w:tc>
        <w:tc>
          <w:tcPr>
            <w:tcW w:w="912" w:type="dxa"/>
          </w:tcPr>
          <w:p w14:paraId="391C4525" w14:textId="77777777" w:rsidR="003D3C64" w:rsidRPr="00B20AE8" w:rsidRDefault="003D3C64" w:rsidP="0039402F">
            <w:pPr>
              <w:pStyle w:val="TAC"/>
            </w:pPr>
            <w:r w:rsidRPr="00B20AE8">
              <w:t>43.8dB</w:t>
            </w:r>
          </w:p>
        </w:tc>
      </w:tr>
      <w:tr w:rsidR="003D3C64" w:rsidRPr="00B20AE8" w14:paraId="5ED70CFF"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97221A9" w14:textId="77777777" w:rsidR="003D3C64" w:rsidRPr="00B20AE8" w:rsidRDefault="003D3C64" w:rsidP="0039402F">
            <w:pPr>
              <w:pStyle w:val="TAC"/>
            </w:pPr>
          </w:p>
        </w:tc>
        <w:tc>
          <w:tcPr>
            <w:tcW w:w="2191" w:type="dxa"/>
            <w:tcBorders>
              <w:left w:val="single" w:sz="4" w:space="0" w:color="auto"/>
            </w:tcBorders>
          </w:tcPr>
          <w:p w14:paraId="0A822D16" w14:textId="77777777" w:rsidR="003D3C64" w:rsidRPr="00B20AE8" w:rsidRDefault="003D3C64" w:rsidP="0039402F">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F084C8E" w14:textId="77777777" w:rsidR="003D3C64" w:rsidRPr="00B20AE8" w:rsidRDefault="003D3C64" w:rsidP="0039402F">
            <w:pPr>
              <w:pStyle w:val="TAC"/>
            </w:pPr>
            <w:r w:rsidRPr="00B20AE8">
              <w:t>E-UTRA of same BW</w:t>
            </w:r>
          </w:p>
        </w:tc>
        <w:tc>
          <w:tcPr>
            <w:tcW w:w="2179" w:type="dxa"/>
          </w:tcPr>
          <w:p w14:paraId="3C6DB9D4"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587ED67A" w14:textId="77777777" w:rsidR="003D3C64" w:rsidRPr="00B20AE8" w:rsidRDefault="003D3C64" w:rsidP="0039402F">
            <w:pPr>
              <w:pStyle w:val="TAC"/>
            </w:pPr>
            <w:r w:rsidRPr="00B20AE8">
              <w:t>44 dB</w:t>
            </w:r>
          </w:p>
        </w:tc>
        <w:tc>
          <w:tcPr>
            <w:tcW w:w="912" w:type="dxa"/>
          </w:tcPr>
          <w:p w14:paraId="14F6E5B5" w14:textId="77777777" w:rsidR="003D3C64" w:rsidRPr="00B20AE8" w:rsidRDefault="003D3C64" w:rsidP="0039402F">
            <w:pPr>
              <w:pStyle w:val="TAC"/>
            </w:pPr>
            <w:r w:rsidRPr="00B20AE8">
              <w:t>43.8dB</w:t>
            </w:r>
          </w:p>
        </w:tc>
      </w:tr>
      <w:tr w:rsidR="003D3C64" w:rsidRPr="00B20AE8" w14:paraId="445A45C5"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B1A6DF9" w14:textId="77777777" w:rsidR="003D3C64" w:rsidRPr="00B20AE8" w:rsidRDefault="003D3C64" w:rsidP="0039402F">
            <w:pPr>
              <w:pStyle w:val="TAC"/>
            </w:pPr>
          </w:p>
        </w:tc>
        <w:tc>
          <w:tcPr>
            <w:tcW w:w="2191" w:type="dxa"/>
            <w:tcBorders>
              <w:left w:val="single" w:sz="4" w:space="0" w:color="auto"/>
            </w:tcBorders>
          </w:tcPr>
          <w:p w14:paraId="3FF9D368" w14:textId="77777777" w:rsidR="003D3C64" w:rsidRPr="00B20AE8" w:rsidRDefault="003D3C64" w:rsidP="0039402F">
            <w:pPr>
              <w:pStyle w:val="TAC"/>
            </w:pPr>
            <w:r w:rsidRPr="00B20AE8">
              <w:t>0.8 MHz</w:t>
            </w:r>
          </w:p>
        </w:tc>
        <w:tc>
          <w:tcPr>
            <w:tcW w:w="1949" w:type="dxa"/>
          </w:tcPr>
          <w:p w14:paraId="6E3010A0" w14:textId="77777777" w:rsidR="003D3C64" w:rsidRPr="00B20AE8" w:rsidRDefault="003D3C64" w:rsidP="0039402F">
            <w:pPr>
              <w:pStyle w:val="TAC"/>
            </w:pPr>
            <w:r w:rsidRPr="00B20AE8">
              <w:t>1.28 Mcps UTRA</w:t>
            </w:r>
          </w:p>
        </w:tc>
        <w:tc>
          <w:tcPr>
            <w:tcW w:w="2179" w:type="dxa"/>
          </w:tcPr>
          <w:p w14:paraId="44FAADC8" w14:textId="77777777" w:rsidR="003D3C64" w:rsidRPr="00B20AE8" w:rsidRDefault="003D3C64" w:rsidP="0039402F">
            <w:pPr>
              <w:pStyle w:val="TAC"/>
            </w:pPr>
            <w:r w:rsidRPr="00B20AE8">
              <w:t>RRC (1.28 Mcps)</w:t>
            </w:r>
          </w:p>
        </w:tc>
        <w:tc>
          <w:tcPr>
            <w:tcW w:w="912" w:type="dxa"/>
          </w:tcPr>
          <w:p w14:paraId="5FE99B9C" w14:textId="77777777" w:rsidR="003D3C64" w:rsidRPr="00B20AE8" w:rsidRDefault="003D3C64" w:rsidP="0039402F">
            <w:pPr>
              <w:pStyle w:val="TAC"/>
            </w:pPr>
            <w:r w:rsidRPr="00B20AE8">
              <w:t>44 dB</w:t>
            </w:r>
          </w:p>
        </w:tc>
        <w:tc>
          <w:tcPr>
            <w:tcW w:w="912" w:type="dxa"/>
          </w:tcPr>
          <w:p w14:paraId="2003943A" w14:textId="77777777" w:rsidR="003D3C64" w:rsidRPr="00B20AE8" w:rsidRDefault="003D3C64" w:rsidP="0039402F">
            <w:pPr>
              <w:pStyle w:val="TAC"/>
            </w:pPr>
            <w:r w:rsidRPr="00B20AE8">
              <w:t>43.8dB</w:t>
            </w:r>
          </w:p>
        </w:tc>
      </w:tr>
      <w:tr w:rsidR="003D3C64" w:rsidRPr="00B20AE8" w14:paraId="53BA24E6"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6336218" w14:textId="441AB607" w:rsidR="003D3C64" w:rsidRPr="00B20AE8" w:rsidRDefault="003D3C64" w:rsidP="0039402F">
            <w:pPr>
              <w:pStyle w:val="TAC"/>
            </w:pPr>
            <w:r w:rsidRPr="00B20AE8">
              <w:t>5, 10, 15, 20</w:t>
            </w:r>
          </w:p>
        </w:tc>
        <w:tc>
          <w:tcPr>
            <w:tcW w:w="2191" w:type="dxa"/>
            <w:tcBorders>
              <w:left w:val="single" w:sz="4" w:space="0" w:color="auto"/>
            </w:tcBorders>
          </w:tcPr>
          <w:p w14:paraId="0C471028" w14:textId="77777777" w:rsidR="003D3C64" w:rsidRPr="00B20AE8" w:rsidRDefault="003D3C64" w:rsidP="0039402F">
            <w:pPr>
              <w:pStyle w:val="TAC"/>
            </w:pPr>
            <w:r w:rsidRPr="00B20AE8">
              <w:t>2.4 MHz</w:t>
            </w:r>
          </w:p>
        </w:tc>
        <w:tc>
          <w:tcPr>
            <w:tcW w:w="1949" w:type="dxa"/>
          </w:tcPr>
          <w:p w14:paraId="1D43956A" w14:textId="77777777" w:rsidR="003D3C64" w:rsidRPr="00B20AE8" w:rsidRDefault="003D3C64" w:rsidP="0039402F">
            <w:pPr>
              <w:pStyle w:val="TAC"/>
            </w:pPr>
            <w:r w:rsidRPr="00B20AE8">
              <w:t>1.28 Mcps UTRA</w:t>
            </w:r>
          </w:p>
        </w:tc>
        <w:tc>
          <w:tcPr>
            <w:tcW w:w="2179" w:type="dxa"/>
          </w:tcPr>
          <w:p w14:paraId="44C7D6E7" w14:textId="77777777" w:rsidR="003D3C64" w:rsidRPr="00B20AE8" w:rsidRDefault="003D3C64" w:rsidP="0039402F">
            <w:pPr>
              <w:pStyle w:val="TAC"/>
            </w:pPr>
            <w:r w:rsidRPr="00B20AE8">
              <w:t>RRC (1.28 Mcps)</w:t>
            </w:r>
          </w:p>
        </w:tc>
        <w:tc>
          <w:tcPr>
            <w:tcW w:w="912" w:type="dxa"/>
          </w:tcPr>
          <w:p w14:paraId="418C3C20" w14:textId="77777777" w:rsidR="003D3C64" w:rsidRPr="00B20AE8" w:rsidRDefault="003D3C64" w:rsidP="0039402F">
            <w:pPr>
              <w:pStyle w:val="TAC"/>
            </w:pPr>
            <w:r w:rsidRPr="00B20AE8">
              <w:t>44 dB</w:t>
            </w:r>
          </w:p>
        </w:tc>
        <w:tc>
          <w:tcPr>
            <w:tcW w:w="912" w:type="dxa"/>
          </w:tcPr>
          <w:p w14:paraId="3BEB7A28" w14:textId="77777777" w:rsidR="003D3C64" w:rsidRPr="00B20AE8" w:rsidRDefault="003D3C64" w:rsidP="0039402F">
            <w:pPr>
              <w:pStyle w:val="TAC"/>
            </w:pPr>
            <w:r w:rsidRPr="00B20AE8">
              <w:t>43.8dB</w:t>
            </w:r>
          </w:p>
        </w:tc>
      </w:tr>
      <w:tr w:rsidR="003D3C64" w:rsidRPr="00B20AE8" w14:paraId="2A50A8D0"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272679A0" w14:textId="77777777" w:rsidR="003D3C64" w:rsidRPr="00B20AE8" w:rsidRDefault="003D3C64" w:rsidP="0039402F">
            <w:pPr>
              <w:pStyle w:val="TAC"/>
            </w:pPr>
          </w:p>
        </w:tc>
        <w:tc>
          <w:tcPr>
            <w:tcW w:w="2191" w:type="dxa"/>
            <w:tcBorders>
              <w:left w:val="single" w:sz="4" w:space="0" w:color="auto"/>
            </w:tcBorders>
          </w:tcPr>
          <w:p w14:paraId="0A14C273" w14:textId="77777777" w:rsidR="003D3C64" w:rsidRPr="00B20AE8" w:rsidRDefault="003D3C64" w:rsidP="0039402F">
            <w:pPr>
              <w:pStyle w:val="TAC"/>
            </w:pPr>
            <w:r w:rsidRPr="00B20AE8">
              <w:t>2.5 MHz</w:t>
            </w:r>
          </w:p>
        </w:tc>
        <w:tc>
          <w:tcPr>
            <w:tcW w:w="1949" w:type="dxa"/>
          </w:tcPr>
          <w:p w14:paraId="597468A7" w14:textId="77777777" w:rsidR="003D3C64" w:rsidRPr="00B20AE8" w:rsidRDefault="003D3C64" w:rsidP="0039402F">
            <w:pPr>
              <w:pStyle w:val="TAC"/>
            </w:pPr>
            <w:r w:rsidRPr="00B20AE8">
              <w:t>3.84 Mcps UTRA</w:t>
            </w:r>
          </w:p>
        </w:tc>
        <w:tc>
          <w:tcPr>
            <w:tcW w:w="2179" w:type="dxa"/>
          </w:tcPr>
          <w:p w14:paraId="61DFB551" w14:textId="77777777" w:rsidR="003D3C64" w:rsidRPr="00B20AE8" w:rsidRDefault="003D3C64" w:rsidP="0039402F">
            <w:pPr>
              <w:pStyle w:val="TAC"/>
            </w:pPr>
            <w:r w:rsidRPr="00B20AE8">
              <w:t>RRC (3.84 Mcps)</w:t>
            </w:r>
          </w:p>
        </w:tc>
        <w:tc>
          <w:tcPr>
            <w:tcW w:w="912" w:type="dxa"/>
          </w:tcPr>
          <w:p w14:paraId="5E3BDEC8" w14:textId="77777777" w:rsidR="003D3C64" w:rsidRPr="00B20AE8" w:rsidRDefault="003D3C64" w:rsidP="0039402F">
            <w:pPr>
              <w:pStyle w:val="TAC"/>
            </w:pPr>
            <w:r w:rsidRPr="00B20AE8">
              <w:t>44 dB</w:t>
            </w:r>
          </w:p>
        </w:tc>
        <w:tc>
          <w:tcPr>
            <w:tcW w:w="912" w:type="dxa"/>
          </w:tcPr>
          <w:p w14:paraId="39DE9040" w14:textId="77777777" w:rsidR="003D3C64" w:rsidRPr="00B20AE8" w:rsidRDefault="003D3C64" w:rsidP="0039402F">
            <w:pPr>
              <w:pStyle w:val="TAC"/>
            </w:pPr>
            <w:r w:rsidRPr="00B20AE8">
              <w:t>43.8dB</w:t>
            </w:r>
          </w:p>
        </w:tc>
      </w:tr>
      <w:tr w:rsidR="003D3C64" w:rsidRPr="00B20AE8" w14:paraId="7F701993"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3690AED" w14:textId="77777777" w:rsidR="003D3C64" w:rsidRPr="00B20AE8" w:rsidRDefault="003D3C64" w:rsidP="0039402F">
            <w:pPr>
              <w:pStyle w:val="TAC"/>
            </w:pPr>
          </w:p>
        </w:tc>
        <w:tc>
          <w:tcPr>
            <w:tcW w:w="2191" w:type="dxa"/>
            <w:tcBorders>
              <w:left w:val="single" w:sz="4" w:space="0" w:color="auto"/>
            </w:tcBorders>
          </w:tcPr>
          <w:p w14:paraId="1FD51E5C" w14:textId="77777777" w:rsidR="003D3C64" w:rsidRPr="00B20AE8" w:rsidRDefault="003D3C64" w:rsidP="0039402F">
            <w:pPr>
              <w:pStyle w:val="TAC"/>
            </w:pPr>
            <w:r w:rsidRPr="00B20AE8">
              <w:t>7.5 MHz</w:t>
            </w:r>
          </w:p>
        </w:tc>
        <w:tc>
          <w:tcPr>
            <w:tcW w:w="1949" w:type="dxa"/>
          </w:tcPr>
          <w:p w14:paraId="4DFA776D" w14:textId="77777777" w:rsidR="003D3C64" w:rsidRPr="00B20AE8" w:rsidRDefault="003D3C64" w:rsidP="0039402F">
            <w:pPr>
              <w:pStyle w:val="TAC"/>
            </w:pPr>
            <w:r w:rsidRPr="00B20AE8">
              <w:t>3.84 Mcps UTRA</w:t>
            </w:r>
          </w:p>
        </w:tc>
        <w:tc>
          <w:tcPr>
            <w:tcW w:w="2179" w:type="dxa"/>
          </w:tcPr>
          <w:p w14:paraId="1CC47FCB" w14:textId="77777777" w:rsidR="003D3C64" w:rsidRPr="00B20AE8" w:rsidRDefault="003D3C64" w:rsidP="0039402F">
            <w:pPr>
              <w:pStyle w:val="TAC"/>
            </w:pPr>
            <w:r w:rsidRPr="00B20AE8">
              <w:t>RRC (3.84 Mcps)</w:t>
            </w:r>
          </w:p>
        </w:tc>
        <w:tc>
          <w:tcPr>
            <w:tcW w:w="912" w:type="dxa"/>
          </w:tcPr>
          <w:p w14:paraId="39675781" w14:textId="77777777" w:rsidR="003D3C64" w:rsidRPr="00B20AE8" w:rsidRDefault="003D3C64" w:rsidP="0039402F">
            <w:pPr>
              <w:pStyle w:val="TAC"/>
            </w:pPr>
            <w:r w:rsidRPr="00B20AE8">
              <w:t>44 dB</w:t>
            </w:r>
          </w:p>
        </w:tc>
        <w:tc>
          <w:tcPr>
            <w:tcW w:w="912" w:type="dxa"/>
          </w:tcPr>
          <w:p w14:paraId="4C94B1A6" w14:textId="77777777" w:rsidR="003D3C64" w:rsidRPr="00B20AE8" w:rsidRDefault="003D3C64" w:rsidP="0039402F">
            <w:pPr>
              <w:pStyle w:val="TAC"/>
            </w:pPr>
            <w:r w:rsidRPr="00B20AE8">
              <w:t>43.8dB</w:t>
            </w:r>
          </w:p>
        </w:tc>
      </w:tr>
      <w:tr w:rsidR="003D3C64" w:rsidRPr="00B20AE8" w14:paraId="00E5599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0A92084D" w14:textId="77777777" w:rsidR="003D3C64" w:rsidRPr="00B20AE8" w:rsidRDefault="003D3C64" w:rsidP="0039402F">
            <w:pPr>
              <w:pStyle w:val="TAC"/>
            </w:pPr>
          </w:p>
        </w:tc>
        <w:tc>
          <w:tcPr>
            <w:tcW w:w="2191" w:type="dxa"/>
            <w:tcBorders>
              <w:left w:val="single" w:sz="4" w:space="0" w:color="auto"/>
            </w:tcBorders>
          </w:tcPr>
          <w:p w14:paraId="1F553B08" w14:textId="77777777" w:rsidR="003D3C64" w:rsidRPr="00B20AE8" w:rsidRDefault="003D3C64" w:rsidP="0039402F">
            <w:pPr>
              <w:pStyle w:val="TAC"/>
            </w:pPr>
            <w:r w:rsidRPr="00B20AE8">
              <w:t>5 MHz</w:t>
            </w:r>
          </w:p>
        </w:tc>
        <w:tc>
          <w:tcPr>
            <w:tcW w:w="1949" w:type="dxa"/>
          </w:tcPr>
          <w:p w14:paraId="23C65935" w14:textId="77777777" w:rsidR="003D3C64" w:rsidRPr="00B20AE8" w:rsidRDefault="003D3C64" w:rsidP="0039402F">
            <w:pPr>
              <w:pStyle w:val="TAC"/>
            </w:pPr>
            <w:r w:rsidRPr="00B20AE8">
              <w:t>7.68 Mcps UTRA</w:t>
            </w:r>
          </w:p>
        </w:tc>
        <w:tc>
          <w:tcPr>
            <w:tcW w:w="2179" w:type="dxa"/>
          </w:tcPr>
          <w:p w14:paraId="0B58FBAE" w14:textId="77777777" w:rsidR="003D3C64" w:rsidRPr="00B20AE8" w:rsidRDefault="003D3C64" w:rsidP="0039402F">
            <w:pPr>
              <w:pStyle w:val="TAC"/>
            </w:pPr>
            <w:r w:rsidRPr="00B20AE8">
              <w:t>RRC (7.68 Mcps)</w:t>
            </w:r>
          </w:p>
        </w:tc>
        <w:tc>
          <w:tcPr>
            <w:tcW w:w="912" w:type="dxa"/>
          </w:tcPr>
          <w:p w14:paraId="6FBC093E" w14:textId="77777777" w:rsidR="003D3C64" w:rsidRPr="00B20AE8" w:rsidRDefault="003D3C64" w:rsidP="0039402F">
            <w:pPr>
              <w:pStyle w:val="TAC"/>
            </w:pPr>
            <w:r w:rsidRPr="00B20AE8">
              <w:t>44 dB</w:t>
            </w:r>
          </w:p>
        </w:tc>
        <w:tc>
          <w:tcPr>
            <w:tcW w:w="912" w:type="dxa"/>
          </w:tcPr>
          <w:p w14:paraId="1BBB70DC" w14:textId="77777777" w:rsidR="003D3C64" w:rsidRPr="00B20AE8" w:rsidRDefault="003D3C64" w:rsidP="0039402F">
            <w:pPr>
              <w:pStyle w:val="TAC"/>
            </w:pPr>
            <w:r w:rsidRPr="00B20AE8">
              <w:t>43.8dB</w:t>
            </w:r>
          </w:p>
        </w:tc>
      </w:tr>
      <w:tr w:rsidR="003D3C64" w:rsidRPr="00B20AE8" w14:paraId="36DF56D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9AB2CD4" w14:textId="77777777" w:rsidR="003D3C64" w:rsidRPr="00B20AE8" w:rsidRDefault="003D3C64" w:rsidP="0039402F">
            <w:pPr>
              <w:pStyle w:val="TAC"/>
            </w:pPr>
          </w:p>
        </w:tc>
        <w:tc>
          <w:tcPr>
            <w:tcW w:w="2191" w:type="dxa"/>
            <w:tcBorders>
              <w:left w:val="single" w:sz="4" w:space="0" w:color="auto"/>
            </w:tcBorders>
          </w:tcPr>
          <w:p w14:paraId="36E3B096" w14:textId="77777777" w:rsidR="003D3C64" w:rsidRPr="00B20AE8" w:rsidRDefault="003D3C64" w:rsidP="0039402F">
            <w:pPr>
              <w:pStyle w:val="TAC"/>
            </w:pPr>
            <w:r w:rsidRPr="00B20AE8">
              <w:t>15 MHz</w:t>
            </w:r>
          </w:p>
        </w:tc>
        <w:tc>
          <w:tcPr>
            <w:tcW w:w="1949" w:type="dxa"/>
          </w:tcPr>
          <w:p w14:paraId="57FA3B57" w14:textId="77777777" w:rsidR="003D3C64" w:rsidRPr="00B20AE8" w:rsidRDefault="003D3C64" w:rsidP="0039402F">
            <w:pPr>
              <w:pStyle w:val="TAC"/>
            </w:pPr>
            <w:r w:rsidRPr="00B20AE8">
              <w:t>7.68 Mcps UTRA</w:t>
            </w:r>
          </w:p>
        </w:tc>
        <w:tc>
          <w:tcPr>
            <w:tcW w:w="2179" w:type="dxa"/>
          </w:tcPr>
          <w:p w14:paraId="35C35212" w14:textId="77777777" w:rsidR="003D3C64" w:rsidRPr="00B20AE8" w:rsidRDefault="003D3C64" w:rsidP="0039402F">
            <w:pPr>
              <w:pStyle w:val="TAC"/>
            </w:pPr>
            <w:r w:rsidRPr="00B20AE8">
              <w:t>RRC (7.68 Mcps)</w:t>
            </w:r>
          </w:p>
        </w:tc>
        <w:tc>
          <w:tcPr>
            <w:tcW w:w="912" w:type="dxa"/>
          </w:tcPr>
          <w:p w14:paraId="213051BC" w14:textId="77777777" w:rsidR="003D3C64" w:rsidRPr="00B20AE8" w:rsidRDefault="003D3C64" w:rsidP="0039402F">
            <w:pPr>
              <w:pStyle w:val="TAC"/>
            </w:pPr>
            <w:r w:rsidRPr="00B20AE8">
              <w:t>44 dB</w:t>
            </w:r>
          </w:p>
        </w:tc>
        <w:tc>
          <w:tcPr>
            <w:tcW w:w="912" w:type="dxa"/>
          </w:tcPr>
          <w:p w14:paraId="55BC60ED" w14:textId="77777777" w:rsidR="003D3C64" w:rsidRPr="00B20AE8" w:rsidRDefault="003D3C64" w:rsidP="0039402F">
            <w:pPr>
              <w:pStyle w:val="TAC"/>
            </w:pPr>
            <w:r w:rsidRPr="00B20AE8">
              <w:t>43.8dB</w:t>
            </w:r>
          </w:p>
        </w:tc>
      </w:tr>
      <w:tr w:rsidR="003D3C64" w:rsidRPr="00B20AE8" w14:paraId="64B4F49B" w14:textId="77777777" w:rsidTr="006A2BF1">
        <w:trPr>
          <w:cantSplit/>
          <w:jc w:val="center"/>
        </w:trPr>
        <w:tc>
          <w:tcPr>
            <w:tcW w:w="10345" w:type="dxa"/>
            <w:gridSpan w:val="6"/>
          </w:tcPr>
          <w:p w14:paraId="311246ED" w14:textId="77777777" w:rsidR="003D3C64" w:rsidRPr="00B20AE8" w:rsidRDefault="003D3C64" w:rsidP="0039402F">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2537B203" w14:textId="411EC9CD" w:rsidR="003D3C64" w:rsidRPr="00B20AE8" w:rsidRDefault="003D3C64" w:rsidP="0039402F">
            <w:pPr>
              <w:pStyle w:val="TAN"/>
            </w:pPr>
            <w:r w:rsidRPr="00B20AE8">
              <w:t>NOTE 2:</w:t>
            </w:r>
            <w:r w:rsidRPr="00B20AE8">
              <w:tab/>
              <w:t>The RRC filter shall be equivalent to the transmit pulse shape filter defined in TS</w:t>
            </w:r>
            <w:r>
              <w:t> </w:t>
            </w:r>
            <w:r w:rsidRPr="00B20AE8">
              <w:t>25.105</w:t>
            </w:r>
            <w:r>
              <w:t> </w:t>
            </w:r>
            <w:r w:rsidRPr="00B20AE8">
              <w:t>[3], with a chip rate as defined in this table.</w:t>
            </w:r>
          </w:p>
        </w:tc>
      </w:tr>
    </w:tbl>
    <w:p w14:paraId="0D18BE25" w14:textId="77777777" w:rsidR="00C33A48" w:rsidRPr="00B20AE8" w:rsidRDefault="00C33A48" w:rsidP="0039402F">
      <w:pPr>
        <w:rPr>
          <w:noProof/>
        </w:rPr>
      </w:pPr>
    </w:p>
    <w:p w14:paraId="09435122" w14:textId="77777777" w:rsidR="00C33A48" w:rsidRPr="00B20AE8" w:rsidRDefault="00C33A48" w:rsidP="0039402F">
      <w:r w:rsidRPr="00B20AE8">
        <w:t>For operation in non-contiguous paired spectrum, the measurement results shall not be less than the OTA ACLR limit specified in Table 6.7.3.5.1.1</w:t>
      </w:r>
      <w:r w:rsidRPr="00B20AE8">
        <w:noBreakHyphen/>
        <w:t>3.</w:t>
      </w:r>
    </w:p>
    <w:p w14:paraId="768C47F6" w14:textId="77777777" w:rsidR="00C33A48" w:rsidRPr="00B20AE8" w:rsidRDefault="00C33A48" w:rsidP="0039402F">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B4B9C93"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EB1948F" w14:textId="77777777" w:rsidR="00C33A48" w:rsidRPr="00B20AE8" w:rsidRDefault="00C33A48" w:rsidP="0039402F">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7D9D3D3D" w14:textId="77777777" w:rsidR="00C33A48" w:rsidRPr="00B20AE8" w:rsidRDefault="00C33A48" w:rsidP="0039402F">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44340C7" w14:textId="77777777" w:rsidR="00C33A48" w:rsidRPr="00B20AE8" w:rsidRDefault="00C33A48" w:rsidP="0039402F">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318D042" w14:textId="77777777" w:rsidR="00C33A48" w:rsidRPr="00B20AE8" w:rsidRDefault="00C33A48" w:rsidP="0039402F">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9FA5623" w14:textId="12BD4243" w:rsidR="00C33A48" w:rsidRPr="00B20AE8" w:rsidRDefault="00C33A48" w:rsidP="0039402F">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33C72E65" w14:textId="41217131" w:rsidR="00C33A48" w:rsidRPr="00B20AE8" w:rsidRDefault="00C33A48" w:rsidP="0039402F">
            <w:pPr>
              <w:pStyle w:val="TAH"/>
            </w:pPr>
            <w:r w:rsidRPr="00B20AE8">
              <w:t>OTA ACLR limit for bands between 3 and 4.2</w:t>
            </w:r>
            <w:r w:rsidR="00A33949">
              <w:t> </w:t>
            </w:r>
            <w:r w:rsidRPr="00B20AE8">
              <w:t>GHz</w:t>
            </w:r>
          </w:p>
        </w:tc>
      </w:tr>
      <w:tr w:rsidR="004F339F" w:rsidRPr="00B20AE8" w14:paraId="3EB8E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1EC2A2F9"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2BF2EFC4" w14:textId="77777777" w:rsidR="00C33A48" w:rsidRPr="00B20AE8" w:rsidRDefault="00C33A48" w:rsidP="0039402F">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1E50CB8" w14:textId="77777777" w:rsidR="00C33A48" w:rsidRPr="00B20AE8" w:rsidRDefault="00C33A48" w:rsidP="0039402F">
            <w:pPr>
              <w:pStyle w:val="TAC"/>
            </w:pPr>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6B25B280" w14:textId="77777777" w:rsidR="00C33A48" w:rsidRPr="00B20AE8" w:rsidRDefault="00C33A48" w:rsidP="0039402F">
            <w:pPr>
              <w:pStyle w:val="TAC"/>
            </w:pPr>
            <w:r w:rsidRPr="00B20AE8">
              <w:t>RRC (3.84 Mcps)</w:t>
            </w:r>
          </w:p>
        </w:tc>
        <w:tc>
          <w:tcPr>
            <w:tcW w:w="1081" w:type="dxa"/>
            <w:tcBorders>
              <w:top w:val="single" w:sz="6" w:space="0" w:color="auto"/>
              <w:left w:val="single" w:sz="6" w:space="0" w:color="auto"/>
              <w:bottom w:val="single" w:sz="6" w:space="0" w:color="auto"/>
              <w:right w:val="single" w:sz="6" w:space="0" w:color="auto"/>
            </w:tcBorders>
          </w:tcPr>
          <w:p w14:paraId="203DD987"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7FCEE1C9" w14:textId="77777777" w:rsidR="00C33A48" w:rsidRPr="00B20AE8" w:rsidRDefault="00C33A48" w:rsidP="0039402F">
            <w:pPr>
              <w:pStyle w:val="TAC"/>
            </w:pPr>
            <w:r w:rsidRPr="00B20AE8">
              <w:t>43.8dB</w:t>
            </w:r>
          </w:p>
        </w:tc>
      </w:tr>
      <w:tr w:rsidR="004F339F" w:rsidRPr="00B20AE8" w14:paraId="445969FA"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5DF5D47"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750A46DB" w14:textId="77777777" w:rsidR="00C33A48" w:rsidRPr="00B20AE8" w:rsidRDefault="00C33A48" w:rsidP="0039402F">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64D2623" w14:textId="77777777" w:rsidR="00C33A48" w:rsidRPr="00B20AE8" w:rsidRDefault="00C33A48" w:rsidP="0039402F">
            <w:pPr>
              <w:pStyle w:val="TAC"/>
            </w:pPr>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78BCD9D0" w14:textId="77777777" w:rsidR="00C33A48" w:rsidRPr="00B20AE8" w:rsidRDefault="00C33A48" w:rsidP="0039402F">
            <w:pPr>
              <w:pStyle w:val="TAC"/>
            </w:pPr>
            <w:r w:rsidRPr="00B20AE8">
              <w:t>RRC (3.84 Mcps)</w:t>
            </w:r>
          </w:p>
        </w:tc>
        <w:tc>
          <w:tcPr>
            <w:tcW w:w="1081" w:type="dxa"/>
            <w:tcBorders>
              <w:top w:val="single" w:sz="6" w:space="0" w:color="auto"/>
              <w:left w:val="single" w:sz="6" w:space="0" w:color="auto"/>
              <w:bottom w:val="single" w:sz="6" w:space="0" w:color="auto"/>
              <w:right w:val="single" w:sz="6" w:space="0" w:color="auto"/>
            </w:tcBorders>
          </w:tcPr>
          <w:p w14:paraId="7FFCFD3D"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78C16F5" w14:textId="77777777" w:rsidR="00C33A48" w:rsidRPr="00B20AE8" w:rsidRDefault="00C33A48" w:rsidP="0039402F">
            <w:pPr>
              <w:pStyle w:val="TAC"/>
            </w:pPr>
            <w:r w:rsidRPr="00B20AE8">
              <w:t>43.8dB</w:t>
            </w:r>
          </w:p>
        </w:tc>
      </w:tr>
      <w:tr w:rsidR="00C33A48" w:rsidRPr="00B20AE8" w14:paraId="7A6FAA42"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354385C5" w14:textId="7BDFBB68" w:rsidR="00C33A48" w:rsidRPr="00B20AE8" w:rsidRDefault="00C33A48" w:rsidP="0039402F">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8E3A20F" w14:textId="77777777" w:rsidR="00C33A48" w:rsidRPr="00B20AE8" w:rsidRDefault="00C33A48" w:rsidP="0039402F">
      <w:pPr>
        <w:rPr>
          <w:noProof/>
        </w:rPr>
      </w:pPr>
    </w:p>
    <w:p w14:paraId="3FCCEB7F" w14:textId="77777777" w:rsidR="00C33A48" w:rsidRPr="00B20AE8" w:rsidRDefault="00C33A48" w:rsidP="0039402F">
      <w:r w:rsidRPr="00B20AE8">
        <w:t>For operation in non-contiguous unpaired spectrum, the measurement result shall not be less than the OTA ACLR limit specified in Table 6.7.3.5.1.1-4.</w:t>
      </w:r>
    </w:p>
    <w:p w14:paraId="33733D01" w14:textId="77777777" w:rsidR="00C33A48" w:rsidRPr="00B20AE8" w:rsidRDefault="00C33A48" w:rsidP="0039402F">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CBFAEC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6F82F58" w14:textId="77777777" w:rsidR="00C33A48" w:rsidRPr="00B20AE8" w:rsidRDefault="00C33A48" w:rsidP="0039402F">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5A3D36F5" w14:textId="77777777" w:rsidR="00C33A48" w:rsidRPr="00B20AE8" w:rsidRDefault="00C33A48" w:rsidP="0039402F">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97235BC" w14:textId="77777777" w:rsidR="00C33A48" w:rsidRPr="00B20AE8" w:rsidRDefault="00C33A48" w:rsidP="0039402F">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2D845A3E" w14:textId="77777777" w:rsidR="00C33A48" w:rsidRPr="00B20AE8" w:rsidRDefault="00C33A48" w:rsidP="0039402F">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986DA8F" w14:textId="1F4CCDEC" w:rsidR="00C33A48" w:rsidRPr="00B20AE8" w:rsidRDefault="00C33A48" w:rsidP="0039402F">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557B7837" w14:textId="1D9A36ED" w:rsidR="00C33A48" w:rsidRPr="00B20AE8" w:rsidRDefault="00C33A48" w:rsidP="0039402F">
            <w:pPr>
              <w:pStyle w:val="TAH"/>
            </w:pPr>
            <w:r w:rsidRPr="00B20AE8">
              <w:t>OTA ACLR limit for bands between 3 and 4.2</w:t>
            </w:r>
            <w:r w:rsidR="00A33949">
              <w:t> </w:t>
            </w:r>
            <w:r w:rsidRPr="00B20AE8">
              <w:t>GHz</w:t>
            </w:r>
          </w:p>
        </w:tc>
      </w:tr>
      <w:tr w:rsidR="004F339F" w:rsidRPr="00B20AE8" w14:paraId="2D0FF2C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0A09EC5"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0CF7D84A" w14:textId="77777777" w:rsidR="00C33A48" w:rsidRPr="00B20AE8" w:rsidRDefault="00C33A48" w:rsidP="0039402F">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1B3157DE" w14:textId="77777777" w:rsidR="00C33A48" w:rsidRPr="00B20AE8" w:rsidRDefault="00C33A48" w:rsidP="0039402F">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4F048FFA" w14:textId="77777777" w:rsidR="00C33A48" w:rsidRPr="00B20AE8" w:rsidRDefault="00C33A48" w:rsidP="0039402F">
            <w:pPr>
              <w:pStyle w:val="TAC"/>
            </w:pPr>
            <w:r w:rsidRPr="00B20AE8">
              <w:t>Square (BW</w:t>
            </w:r>
            <w:r w:rsidRPr="00B20AE8">
              <w:rPr>
                <w:vertAlign w:val="subscript"/>
              </w:rPr>
              <w:t>Config</w:t>
            </w:r>
            <w:r w:rsidRPr="00B20AE8">
              <w:t>)</w:t>
            </w:r>
          </w:p>
        </w:tc>
        <w:tc>
          <w:tcPr>
            <w:tcW w:w="1081" w:type="dxa"/>
            <w:tcBorders>
              <w:top w:val="single" w:sz="6" w:space="0" w:color="auto"/>
              <w:left w:val="single" w:sz="6" w:space="0" w:color="auto"/>
              <w:bottom w:val="single" w:sz="6" w:space="0" w:color="auto"/>
              <w:right w:val="single" w:sz="6" w:space="0" w:color="auto"/>
            </w:tcBorders>
          </w:tcPr>
          <w:p w14:paraId="7D1449BA"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0E5D5198" w14:textId="77777777" w:rsidR="00C33A48" w:rsidRPr="00B20AE8" w:rsidRDefault="00C33A48" w:rsidP="0039402F">
            <w:pPr>
              <w:pStyle w:val="TAC"/>
            </w:pPr>
            <w:r w:rsidRPr="00B20AE8">
              <w:t>43.8dB</w:t>
            </w:r>
          </w:p>
        </w:tc>
      </w:tr>
      <w:tr w:rsidR="00C33A48" w:rsidRPr="00B20AE8" w14:paraId="34CE15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7E1D632"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DE31974" w14:textId="77777777" w:rsidR="00C33A48" w:rsidRPr="00B20AE8" w:rsidRDefault="00C33A48" w:rsidP="0039402F">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5C543016" w14:textId="77777777" w:rsidR="00C33A48" w:rsidRPr="00B20AE8" w:rsidRDefault="00C33A48" w:rsidP="0039402F">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24C597A2" w14:textId="77777777" w:rsidR="00C33A48" w:rsidRPr="00B20AE8" w:rsidRDefault="00C33A48" w:rsidP="0039402F">
            <w:pPr>
              <w:pStyle w:val="TAC"/>
            </w:pPr>
            <w:r w:rsidRPr="00B20AE8">
              <w:t>Square (BW</w:t>
            </w:r>
            <w:r w:rsidRPr="00B20AE8">
              <w:rPr>
                <w:vertAlign w:val="subscript"/>
              </w:rPr>
              <w:t>Config</w:t>
            </w:r>
            <w:r w:rsidRPr="00B20AE8">
              <w:t>)</w:t>
            </w:r>
          </w:p>
        </w:tc>
        <w:tc>
          <w:tcPr>
            <w:tcW w:w="1081" w:type="dxa"/>
            <w:tcBorders>
              <w:top w:val="single" w:sz="6" w:space="0" w:color="auto"/>
              <w:left w:val="single" w:sz="6" w:space="0" w:color="auto"/>
              <w:bottom w:val="single" w:sz="6" w:space="0" w:color="auto"/>
              <w:right w:val="single" w:sz="6" w:space="0" w:color="auto"/>
            </w:tcBorders>
          </w:tcPr>
          <w:p w14:paraId="4B56DAF2"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E1A5F7D" w14:textId="77777777" w:rsidR="00C33A48" w:rsidRPr="00B20AE8" w:rsidRDefault="00C33A48" w:rsidP="0039402F">
            <w:pPr>
              <w:pStyle w:val="TAC"/>
            </w:pPr>
            <w:r w:rsidRPr="00B20AE8">
              <w:t>43.8dB</w:t>
            </w:r>
          </w:p>
        </w:tc>
      </w:tr>
    </w:tbl>
    <w:p w14:paraId="61208572" w14:textId="77777777" w:rsidR="00C33A48" w:rsidRPr="00B20AE8" w:rsidRDefault="00C33A48" w:rsidP="0039402F">
      <w:pPr>
        <w:rPr>
          <w:noProof/>
        </w:rPr>
      </w:pPr>
    </w:p>
    <w:p w14:paraId="37AC5CF4" w14:textId="77777777" w:rsidR="00C33A48" w:rsidRPr="00B20AE8" w:rsidRDefault="00C33A48" w:rsidP="0039402F">
      <w:r w:rsidRPr="00B20AE8">
        <w:t>For Category A, an E-UTRA AAS BS of Wide Area BS class, either the OTA ACLR limits in Tables 6.7.3.5.1.1-1/2/3/4 or OTA ACLR absolute limit of -4 dBm/MHz shall apply, whichever is less stringent.</w:t>
      </w:r>
    </w:p>
    <w:p w14:paraId="6A76BDC0" w14:textId="77777777" w:rsidR="00C33A48" w:rsidRPr="00B20AE8" w:rsidRDefault="00C33A48" w:rsidP="0039402F">
      <w:r w:rsidRPr="00B20AE8">
        <w:t>For Category B, an E-UTRA AAS BS of Wide Area BS class, either the OTA ACLR limits in Tables 6.7.3.5.1.1-1/2/3/4 or OTA ACLR absolute limit of -6 dBm/MHz shall apply, whichever is less stringent.</w:t>
      </w:r>
    </w:p>
    <w:p w14:paraId="685A6908" w14:textId="77777777" w:rsidR="00C33A48" w:rsidRPr="00B20AE8" w:rsidRDefault="00C33A48" w:rsidP="0039402F">
      <w:r w:rsidRPr="00B20AE8">
        <w:t>For an E-UTRA AAS BS of Medium Range BS class, either the OTA ACLR limits in Tables 6.7.3.5.1.1-1/2/3/4 or OTA ACLR absolute limit of -16 dBm/MHz shall apply, whichever is less stringent.</w:t>
      </w:r>
    </w:p>
    <w:p w14:paraId="6F7C4287" w14:textId="77777777" w:rsidR="00C33A48" w:rsidRPr="00B20AE8" w:rsidRDefault="00C33A48" w:rsidP="0039402F">
      <w:pPr>
        <w:rPr>
          <w:noProof/>
        </w:rPr>
      </w:pPr>
      <w:r w:rsidRPr="00B20AE8">
        <w:t>For an E-UTRA AAS BS of Local Area BS class, either the OTA ACLR limits in Tables 6.7.3.5.1.1-1/2/3/4 or OTA ACLR absolute limit of -23 dBm/MHz shall apply, whichever is less stringent.</w:t>
      </w:r>
    </w:p>
    <w:p w14:paraId="0D112118" w14:textId="6A267067" w:rsidR="00C33A48" w:rsidRPr="00B20AE8" w:rsidRDefault="00C33A48" w:rsidP="00F437E4">
      <w:pPr>
        <w:pStyle w:val="H6"/>
        <w:rPr>
          <w:noProof/>
        </w:rPr>
      </w:pPr>
      <w:bookmarkStart w:id="3462" w:name="_Toc21123083"/>
      <w:bookmarkStart w:id="3463" w:name="_Toc45907276"/>
      <w:bookmarkStart w:id="3464" w:name="_Toc53181380"/>
      <w:r w:rsidRPr="00B20AE8">
        <w:t>6.7.3.5.1.2</w:t>
      </w:r>
      <w:r w:rsidR="00F437E4">
        <w:rPr>
          <w:noProof/>
        </w:rPr>
        <w:tab/>
      </w:r>
      <w:r w:rsidRPr="00B20AE8">
        <w:rPr>
          <w:noProof/>
        </w:rPr>
        <w:t>MSR UTRA FDD test requirement</w:t>
      </w:r>
      <w:bookmarkEnd w:id="3462"/>
      <w:bookmarkEnd w:id="3463"/>
      <w:bookmarkEnd w:id="3464"/>
    </w:p>
    <w:p w14:paraId="652F467F" w14:textId="77777777" w:rsidR="00C33A48" w:rsidRPr="00B20AE8" w:rsidRDefault="00C33A48" w:rsidP="0039402F">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14:paraId="61B0597D" w14:textId="77777777" w:rsidR="00C33A48" w:rsidRPr="00B20AE8" w:rsidRDefault="00C33A48" w:rsidP="0039402F">
      <w:pPr>
        <w:rPr>
          <w:lang w:eastAsia="zh-CN"/>
        </w:rPr>
      </w:pPr>
      <w:r w:rsidRPr="00B20AE8">
        <w:rPr>
          <w:lang w:eastAsia="zh-CN"/>
        </w:rPr>
        <w:t>The measurement result shall not be less than the OTA ACLR limit specified in Table 6.7.3.5.1.2-1.</w:t>
      </w:r>
    </w:p>
    <w:p w14:paraId="45660B11" w14:textId="77777777" w:rsidR="00C33A48" w:rsidRPr="00B20AE8" w:rsidRDefault="00C33A48" w:rsidP="0039402F">
      <w:pPr>
        <w:pStyle w:val="TH"/>
      </w:pPr>
      <w:r w:rsidRPr="00B20AE8">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14:paraId="08FBA871" w14:textId="77777777" w:rsidTr="006A2BF1">
        <w:trPr>
          <w:cantSplit/>
          <w:jc w:val="center"/>
        </w:trPr>
        <w:tc>
          <w:tcPr>
            <w:tcW w:w="4299" w:type="dxa"/>
          </w:tcPr>
          <w:p w14:paraId="76C37246" w14:textId="77777777" w:rsidR="00C33A48" w:rsidRPr="00B20AE8" w:rsidRDefault="00C33A48" w:rsidP="0039402F">
            <w:pPr>
              <w:pStyle w:val="TAH"/>
              <w:rPr>
                <w:rFonts w:cs="Arial"/>
              </w:rPr>
            </w:pPr>
            <w:r w:rsidRPr="00B20AE8">
              <w:t>BS channel offset below the first or above the last carrier frequency used</w:t>
            </w:r>
          </w:p>
        </w:tc>
        <w:tc>
          <w:tcPr>
            <w:tcW w:w="2314" w:type="dxa"/>
          </w:tcPr>
          <w:p w14:paraId="4303E53C" w14:textId="07FCF9DB" w:rsidR="00C33A48" w:rsidRPr="00B20AE8" w:rsidRDefault="00C33A48" w:rsidP="0039402F">
            <w:pPr>
              <w:pStyle w:val="TAH"/>
            </w:pPr>
            <w:r w:rsidRPr="00B20AE8">
              <w:t>OTA ACLR limit for bands below 3</w:t>
            </w:r>
            <w:r w:rsidR="00A33949">
              <w:t> </w:t>
            </w:r>
            <w:r w:rsidRPr="00B20AE8">
              <w:t>GHz</w:t>
            </w:r>
          </w:p>
        </w:tc>
        <w:tc>
          <w:tcPr>
            <w:tcW w:w="2314" w:type="dxa"/>
          </w:tcPr>
          <w:p w14:paraId="077E07BE" w14:textId="37C357B2" w:rsidR="00C33A48" w:rsidRPr="00B20AE8" w:rsidRDefault="00C33A48" w:rsidP="0039402F">
            <w:pPr>
              <w:pStyle w:val="TAH"/>
            </w:pPr>
            <w:r w:rsidRPr="00B20AE8">
              <w:t>OTA ACLR limit for bands between 3 and 4.2</w:t>
            </w:r>
            <w:r w:rsidR="00A33949">
              <w:t> </w:t>
            </w:r>
            <w:r w:rsidRPr="00B20AE8">
              <w:t>GHz</w:t>
            </w:r>
          </w:p>
        </w:tc>
      </w:tr>
      <w:tr w:rsidR="004F339F" w:rsidRPr="00B20AE8" w14:paraId="38608508" w14:textId="77777777" w:rsidTr="006A2BF1">
        <w:trPr>
          <w:cantSplit/>
          <w:jc w:val="center"/>
        </w:trPr>
        <w:tc>
          <w:tcPr>
            <w:tcW w:w="4299" w:type="dxa"/>
          </w:tcPr>
          <w:p w14:paraId="3979B52B" w14:textId="77777777" w:rsidR="00C33A48" w:rsidRPr="00B20AE8" w:rsidRDefault="00C33A48" w:rsidP="0039402F">
            <w:pPr>
              <w:pStyle w:val="TAC"/>
              <w:rPr>
                <w:rFonts w:cs="Arial"/>
              </w:rPr>
            </w:pPr>
            <w:r w:rsidRPr="00B20AE8">
              <w:t>5 MHz</w:t>
            </w:r>
          </w:p>
        </w:tc>
        <w:tc>
          <w:tcPr>
            <w:tcW w:w="2314" w:type="dxa"/>
          </w:tcPr>
          <w:p w14:paraId="0D27FC5B" w14:textId="77777777" w:rsidR="00C33A48" w:rsidRPr="00B20AE8" w:rsidRDefault="00C33A48" w:rsidP="0039402F">
            <w:pPr>
              <w:pStyle w:val="TAC"/>
            </w:pPr>
            <w:r w:rsidRPr="00B20AE8">
              <w:t>44 dB</w:t>
            </w:r>
          </w:p>
        </w:tc>
        <w:tc>
          <w:tcPr>
            <w:tcW w:w="2314" w:type="dxa"/>
          </w:tcPr>
          <w:p w14:paraId="5208D858" w14:textId="77777777" w:rsidR="00C33A48" w:rsidRPr="00B20AE8" w:rsidRDefault="00C33A48" w:rsidP="0039402F">
            <w:pPr>
              <w:pStyle w:val="TAC"/>
            </w:pPr>
            <w:r w:rsidRPr="00B20AE8">
              <w:t>43.8dB</w:t>
            </w:r>
          </w:p>
        </w:tc>
      </w:tr>
      <w:tr w:rsidR="004F339F" w:rsidRPr="00B20AE8" w14:paraId="21BCBE90" w14:textId="77777777" w:rsidTr="006A2BF1">
        <w:trPr>
          <w:cantSplit/>
          <w:jc w:val="center"/>
        </w:trPr>
        <w:tc>
          <w:tcPr>
            <w:tcW w:w="4299" w:type="dxa"/>
          </w:tcPr>
          <w:p w14:paraId="69DC4E4F" w14:textId="77777777" w:rsidR="00C33A48" w:rsidRPr="00B20AE8" w:rsidRDefault="00C33A48" w:rsidP="0039402F">
            <w:pPr>
              <w:pStyle w:val="TAC"/>
              <w:rPr>
                <w:rFonts w:cs="Arial"/>
              </w:rPr>
            </w:pPr>
            <w:r w:rsidRPr="00B20AE8">
              <w:t>10 MHz</w:t>
            </w:r>
          </w:p>
        </w:tc>
        <w:tc>
          <w:tcPr>
            <w:tcW w:w="2314" w:type="dxa"/>
          </w:tcPr>
          <w:p w14:paraId="43B514B3" w14:textId="77777777" w:rsidR="00C33A48" w:rsidRPr="00B20AE8" w:rsidRDefault="00C33A48" w:rsidP="0039402F">
            <w:pPr>
              <w:pStyle w:val="TAC"/>
            </w:pPr>
            <w:r w:rsidRPr="00B20AE8">
              <w:t>44 dB</w:t>
            </w:r>
          </w:p>
        </w:tc>
        <w:tc>
          <w:tcPr>
            <w:tcW w:w="2314" w:type="dxa"/>
          </w:tcPr>
          <w:p w14:paraId="14E7F55D" w14:textId="77777777" w:rsidR="00C33A48" w:rsidRPr="00B20AE8" w:rsidRDefault="00C33A48" w:rsidP="0039402F">
            <w:pPr>
              <w:pStyle w:val="TAC"/>
            </w:pPr>
            <w:r w:rsidRPr="00B20AE8">
              <w:t>43.8dB</w:t>
            </w:r>
          </w:p>
        </w:tc>
      </w:tr>
      <w:tr w:rsidR="00C33A48" w:rsidRPr="00B20AE8" w14:paraId="6C0BC014" w14:textId="77777777" w:rsidTr="006A2BF1">
        <w:trPr>
          <w:cantSplit/>
          <w:jc w:val="center"/>
        </w:trPr>
        <w:tc>
          <w:tcPr>
            <w:tcW w:w="8927" w:type="dxa"/>
            <w:gridSpan w:val="3"/>
          </w:tcPr>
          <w:p w14:paraId="60E7629E" w14:textId="1E6CA695" w:rsidR="00C33A48" w:rsidRPr="00B20AE8" w:rsidRDefault="00C33A48" w:rsidP="0039402F">
            <w:pPr>
              <w:pStyle w:val="TAN"/>
              <w:rPr>
                <w:rFonts w:cs="v3.8.0"/>
                <w:noProof/>
                <w:lang w:eastAsia="zh-CN"/>
              </w:rPr>
            </w:pPr>
            <w:r w:rsidRPr="00B20AE8">
              <w:rPr>
                <w:rFonts w:cs="v5.0.0"/>
              </w:rPr>
              <w:t>Note 1:</w:t>
            </w:r>
            <w:r w:rsidRPr="00B20AE8">
              <w:rPr>
                <w:rFonts w:cs="v5.0.0"/>
              </w:rPr>
              <w:tab/>
              <w:t>In certain regions,</w:t>
            </w:r>
            <w:r w:rsidRPr="00B20AE8">
              <w:rPr>
                <w:noProof/>
              </w:rPr>
              <w:t xml:space="preserve"> the </w:t>
            </w:r>
            <w:r w:rsidRPr="00B20AE8">
              <w:rPr>
                <w:rFonts w:cs="v3.8.0"/>
                <w:noProof/>
              </w:rPr>
              <w:t>adjacent channel power</w:t>
            </w:r>
            <w:r w:rsidRPr="00B20AE8">
              <w:rPr>
                <w:noProof/>
              </w:rPr>
              <w:t xml:space="preserve"> (</w:t>
            </w:r>
            <w:r w:rsidRPr="00B20AE8">
              <w:t>the RRC filtered mean power centered on an adjacent channel frequency</w:t>
            </w:r>
            <w:r w:rsidRPr="00B20AE8">
              <w:rPr>
                <w:noProof/>
              </w:rPr>
              <w:t xml:space="preserve">) shall be less than or equal to -7.2 dBm/3.84 MHz (for Band I, III, IX, XI and XXI) or </w:t>
            </w:r>
            <w:r w:rsidRPr="00B20AE8">
              <w:rPr>
                <w:rFonts w:eastAsia="Batang"/>
              </w:rPr>
              <w:t>＋</w:t>
            </w:r>
            <w:r w:rsidRPr="00B20AE8">
              <w:rPr>
                <w:noProof/>
              </w:rPr>
              <w:t>2.8 dBm/3.84</w:t>
            </w:r>
            <w:r w:rsidR="00A33949">
              <w:rPr>
                <w:noProof/>
              </w:rPr>
              <w:t> </w:t>
            </w:r>
            <w:r w:rsidRPr="00B20AE8">
              <w:rPr>
                <w:noProof/>
              </w:rPr>
              <w:t>MHz (for Band VI, VIII and XIX) or as specified by the ACLR limit, whichever is the higher</w:t>
            </w:r>
            <w:r w:rsidRPr="00B20AE8">
              <w:rPr>
                <w:rFonts w:cs="v3.8.0"/>
                <w:noProof/>
              </w:rPr>
              <w:t>. This note is not applicable for Home BS.</w:t>
            </w:r>
          </w:p>
          <w:p w14:paraId="27BF2C1B" w14:textId="501AC9D0" w:rsidR="00C33A48" w:rsidRPr="00B20AE8" w:rsidRDefault="00C33A48" w:rsidP="0039402F">
            <w:pPr>
              <w:pStyle w:val="TAN"/>
              <w:rPr>
                <w:rFonts w:cs="v5.0.0"/>
              </w:rPr>
            </w:pPr>
            <w:r w:rsidRPr="00B20AE8">
              <w:rPr>
                <w:rFonts w:cs="v3.8.0"/>
                <w:noProof/>
              </w:rPr>
              <w:t>Note 2:</w:t>
            </w:r>
            <w:r w:rsidRPr="00B20AE8">
              <w:rPr>
                <w:rFonts w:cs="v3.8.0"/>
                <w:noProof/>
              </w:rPr>
              <w:tab/>
              <w:t>For Home BS, the adjacent channel power</w:t>
            </w:r>
            <w:r w:rsidRPr="00B20AE8">
              <w:rPr>
                <w:noProof/>
              </w:rPr>
              <w:t xml:space="preserve"> (</w:t>
            </w:r>
            <w:r w:rsidRPr="00B20AE8">
              <w:t>the RRC filtered mean power centered on an adjacent channel frequency</w:t>
            </w:r>
            <w:r w:rsidRPr="00B20AE8">
              <w:rPr>
                <w:noProof/>
              </w:rPr>
              <w:t>) shall be less than or equal to -</w:t>
            </w:r>
            <w:r w:rsidRPr="00B20AE8">
              <w:rPr>
                <w:noProof/>
                <w:lang w:eastAsia="zh-CN"/>
              </w:rPr>
              <w:t>42.7</w:t>
            </w:r>
            <w:r w:rsidRPr="00B20AE8">
              <w:rPr>
                <w:noProof/>
              </w:rPr>
              <w:t xml:space="preserve"> dBm/3.84</w:t>
            </w:r>
            <w:r w:rsidR="00A33949">
              <w:rPr>
                <w:noProof/>
              </w:rPr>
              <w:t> </w:t>
            </w:r>
            <w:r w:rsidRPr="00B20AE8">
              <w:rPr>
                <w:noProof/>
              </w:rPr>
              <w:t xml:space="preserve">MHz </w:t>
            </w:r>
            <w:r w:rsidRPr="00B20AE8">
              <w:rPr>
                <w:rFonts w:cs="v3.7.0"/>
              </w:rPr>
              <w:t>f</w:t>
            </w:r>
            <w:r w:rsidRPr="00B20AE8">
              <w:t>≤</w:t>
            </w:r>
            <w:r w:rsidRPr="00B20AE8">
              <w:rPr>
                <w:rFonts w:cs="v4.2.0"/>
              </w:rPr>
              <w:t xml:space="preserve"> 3.0 GHz and -42.4 </w:t>
            </w:r>
            <w:r w:rsidRPr="00B20AE8">
              <w:rPr>
                <w:noProof/>
              </w:rPr>
              <w:t>dBm/3.84</w:t>
            </w:r>
            <w:r w:rsidR="00A33949">
              <w:rPr>
                <w:noProof/>
              </w:rPr>
              <w:t> </w:t>
            </w:r>
            <w:r w:rsidRPr="00B20AE8">
              <w:rPr>
                <w:noProof/>
              </w:rPr>
              <w:t>MHz</w:t>
            </w:r>
            <w:r w:rsidRPr="00B20AE8">
              <w:rPr>
                <w:rFonts w:cs="v4.2.0"/>
              </w:rPr>
              <w:t xml:space="preserve"> for </w:t>
            </w:r>
            <w:r w:rsidRPr="00B20AE8">
              <w:t>3.0 GHz &lt; f ≤ 4.2 GHz</w:t>
            </w:r>
            <w:r w:rsidRPr="00B20AE8">
              <w:rPr>
                <w:noProof/>
              </w:rPr>
              <w:t xml:space="preserve"> or as specified by the ACLR limit, whichever is the higher</w:t>
            </w:r>
            <w:r w:rsidRPr="00B20AE8">
              <w:rPr>
                <w:rFonts w:cs="v3.8.0"/>
                <w:noProof/>
              </w:rPr>
              <w:t>.</w:t>
            </w:r>
          </w:p>
        </w:tc>
      </w:tr>
    </w:tbl>
    <w:p w14:paraId="19D4A8EB" w14:textId="77777777" w:rsidR="00C33A48" w:rsidRPr="00B20AE8" w:rsidRDefault="00C33A48" w:rsidP="0039402F"/>
    <w:p w14:paraId="0E60F759" w14:textId="598859F8"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rsidRPr="00B20AE8">
        <w:t>clause</w:t>
      </w:r>
      <w:r w:rsidR="003D3C64">
        <w:t> </w:t>
      </w:r>
      <w:r w:rsidR="003D3C64" w:rsidRPr="00B20AE8">
        <w:t>4</w:t>
      </w:r>
      <w:r w:rsidRPr="00B20AE8">
        <w:t>.2 and the explanation of how the Minimum Requirement has been relaxed by the Test Tolerance is given in Annex F.</w:t>
      </w:r>
    </w:p>
    <w:p w14:paraId="38FDB8BF" w14:textId="77777777" w:rsidR="00C33A48" w:rsidRPr="00B20AE8" w:rsidRDefault="00C33A48" w:rsidP="0039402F">
      <w:r w:rsidRPr="00B20AE8">
        <w:rPr>
          <w:lang w:eastAsia="zh-CN"/>
        </w:rPr>
        <w:t>The measurement result shall not be less than the OTA ACLR limit specified in Table 6.7.3.5.1.2-2.</w:t>
      </w:r>
    </w:p>
    <w:p w14:paraId="78A53FB0" w14:textId="77777777" w:rsidR="00C33A48" w:rsidRPr="00B20AE8" w:rsidRDefault="00C33A48" w:rsidP="0039402F">
      <w:pPr>
        <w:pStyle w:val="TH"/>
        <w:rPr>
          <w:lang w:val="en-US"/>
        </w:rPr>
      </w:pPr>
      <w:r w:rsidRPr="00B20AE8">
        <w:rPr>
          <w:lang w:val="en-US"/>
        </w:rPr>
        <w:t>Table 6.7.3.5.1.2-2: OTA ACLR in non-contiguous spectrum or multiple bands</w:t>
      </w:r>
    </w:p>
    <w:tbl>
      <w:tblPr>
        <w:tblW w:w="10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82"/>
        <w:gridCol w:w="2268"/>
        <w:gridCol w:w="1765"/>
        <w:gridCol w:w="2179"/>
        <w:gridCol w:w="912"/>
        <w:gridCol w:w="912"/>
      </w:tblGrid>
      <w:tr w:rsidR="004F339F" w:rsidRPr="00B20AE8" w14:paraId="716A584E" w14:textId="77777777" w:rsidTr="00F437E4">
        <w:trPr>
          <w:cantSplit/>
          <w:jc w:val="center"/>
        </w:trPr>
        <w:tc>
          <w:tcPr>
            <w:tcW w:w="2082" w:type="dxa"/>
          </w:tcPr>
          <w:p w14:paraId="76894E00" w14:textId="77777777" w:rsidR="00C33A48" w:rsidRPr="00B20AE8" w:rsidRDefault="00C33A48" w:rsidP="0039402F">
            <w:pPr>
              <w:pStyle w:val="TAH"/>
              <w:rPr>
                <w:rFonts w:cs="Arial"/>
              </w:rPr>
            </w:pPr>
            <w:r w:rsidRPr="00B20AE8">
              <w:t>Sub-block or Inter RF Bandwidth gap size (W</w:t>
            </w:r>
            <w:r w:rsidRPr="00B20AE8">
              <w:rPr>
                <w:vertAlign w:val="subscript"/>
              </w:rPr>
              <w:t>gap</w:t>
            </w:r>
            <w:r w:rsidRPr="00B20AE8">
              <w:t>) where the limit applies</w:t>
            </w:r>
          </w:p>
        </w:tc>
        <w:tc>
          <w:tcPr>
            <w:tcW w:w="2268" w:type="dxa"/>
          </w:tcPr>
          <w:p w14:paraId="0C825B00" w14:textId="77777777" w:rsidR="00C33A48" w:rsidRPr="00B20AE8" w:rsidRDefault="00C33A48" w:rsidP="0039402F">
            <w:pPr>
              <w:pStyle w:val="TAH"/>
              <w:rPr>
                <w:rFonts w:cs="Arial"/>
              </w:rPr>
            </w:pPr>
            <w:r w:rsidRPr="00B20AE8">
              <w:t>BS adjacent channel centre frequency offset below or above the sub-block edge or the Base Station RF Bandwidth edge (inside the gap)</w:t>
            </w:r>
          </w:p>
        </w:tc>
        <w:tc>
          <w:tcPr>
            <w:tcW w:w="1765" w:type="dxa"/>
          </w:tcPr>
          <w:p w14:paraId="7FE9D25B" w14:textId="77777777" w:rsidR="00C33A48" w:rsidRPr="00B20AE8" w:rsidRDefault="00C33A48" w:rsidP="0039402F">
            <w:pPr>
              <w:pStyle w:val="TAH"/>
              <w:rPr>
                <w:rFonts w:cs="Arial"/>
              </w:rPr>
            </w:pPr>
            <w:r w:rsidRPr="00B20AE8">
              <w:t>Assumed adjacent channel carrier (informative)</w:t>
            </w:r>
          </w:p>
        </w:tc>
        <w:tc>
          <w:tcPr>
            <w:tcW w:w="2179" w:type="dxa"/>
          </w:tcPr>
          <w:p w14:paraId="4837F893" w14:textId="77777777" w:rsidR="00C33A48" w:rsidRPr="00B20AE8" w:rsidRDefault="00C33A48" w:rsidP="0039402F">
            <w:pPr>
              <w:pStyle w:val="TAH"/>
              <w:rPr>
                <w:rFonts w:cs="Arial"/>
              </w:rPr>
            </w:pPr>
            <w:r w:rsidRPr="00B20AE8">
              <w:t>Filter on the adjacent channel frequency and corresponding filter bandwidth</w:t>
            </w:r>
          </w:p>
        </w:tc>
        <w:tc>
          <w:tcPr>
            <w:tcW w:w="912" w:type="dxa"/>
          </w:tcPr>
          <w:p w14:paraId="264801A3" w14:textId="162A762B" w:rsidR="00C33A48" w:rsidRPr="00B20AE8" w:rsidRDefault="00C33A48" w:rsidP="0039402F">
            <w:pPr>
              <w:pStyle w:val="TAH"/>
            </w:pPr>
            <w:r w:rsidRPr="00B20AE8">
              <w:t>OTA ACLR limit for bands below 3</w:t>
            </w:r>
            <w:r w:rsidR="00A33949">
              <w:t> </w:t>
            </w:r>
            <w:r w:rsidRPr="00B20AE8">
              <w:t>GHz</w:t>
            </w:r>
          </w:p>
        </w:tc>
        <w:tc>
          <w:tcPr>
            <w:tcW w:w="912" w:type="dxa"/>
          </w:tcPr>
          <w:p w14:paraId="337382B6" w14:textId="59645533" w:rsidR="00C33A48" w:rsidRPr="00B20AE8" w:rsidRDefault="00C33A48" w:rsidP="0039402F">
            <w:pPr>
              <w:pStyle w:val="TAH"/>
            </w:pPr>
            <w:r w:rsidRPr="00B20AE8">
              <w:t>OTA ACLR limit for bands between 3 and 4.2</w:t>
            </w:r>
            <w:r w:rsidR="00A33949">
              <w:t> </w:t>
            </w:r>
            <w:r w:rsidRPr="00B20AE8">
              <w:t>GHz</w:t>
            </w:r>
          </w:p>
        </w:tc>
      </w:tr>
      <w:tr w:rsidR="004F339F" w:rsidRPr="00B20AE8" w14:paraId="2BD9B716" w14:textId="77777777" w:rsidTr="00F437E4">
        <w:trPr>
          <w:cantSplit/>
          <w:jc w:val="center"/>
        </w:trPr>
        <w:tc>
          <w:tcPr>
            <w:tcW w:w="2082" w:type="dxa"/>
          </w:tcPr>
          <w:p w14:paraId="17CAA086"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15 MHz</w:t>
            </w:r>
          </w:p>
        </w:tc>
        <w:tc>
          <w:tcPr>
            <w:tcW w:w="2268" w:type="dxa"/>
          </w:tcPr>
          <w:p w14:paraId="537CF5A4" w14:textId="77777777" w:rsidR="00C33A48" w:rsidRPr="00B20AE8" w:rsidRDefault="00C33A48" w:rsidP="0039402F">
            <w:pPr>
              <w:pStyle w:val="TAC"/>
            </w:pPr>
            <w:r w:rsidRPr="00B20AE8">
              <w:t>2.5 MHz</w:t>
            </w:r>
          </w:p>
        </w:tc>
        <w:tc>
          <w:tcPr>
            <w:tcW w:w="1765" w:type="dxa"/>
          </w:tcPr>
          <w:p w14:paraId="7BE880EC" w14:textId="77777777" w:rsidR="00C33A48" w:rsidRPr="00B20AE8" w:rsidRDefault="00C33A48" w:rsidP="0039402F">
            <w:pPr>
              <w:pStyle w:val="TAC"/>
            </w:pPr>
            <w:r w:rsidRPr="00B20AE8">
              <w:t>3.84 Mcps UTRA</w:t>
            </w:r>
          </w:p>
        </w:tc>
        <w:tc>
          <w:tcPr>
            <w:tcW w:w="2179" w:type="dxa"/>
          </w:tcPr>
          <w:p w14:paraId="21A6D09A" w14:textId="77777777" w:rsidR="00C33A48" w:rsidRPr="00B20AE8" w:rsidRDefault="00C33A48" w:rsidP="0039402F">
            <w:pPr>
              <w:pStyle w:val="TAC"/>
            </w:pPr>
            <w:r w:rsidRPr="00B20AE8">
              <w:t>RRC (3.84 Mcps)</w:t>
            </w:r>
          </w:p>
        </w:tc>
        <w:tc>
          <w:tcPr>
            <w:tcW w:w="912" w:type="dxa"/>
          </w:tcPr>
          <w:p w14:paraId="179D68F5" w14:textId="77777777" w:rsidR="00C33A48" w:rsidRPr="00B20AE8" w:rsidRDefault="00C33A48" w:rsidP="0039402F">
            <w:pPr>
              <w:pStyle w:val="TAC"/>
            </w:pPr>
            <w:r w:rsidRPr="00B20AE8">
              <w:t>44 dB</w:t>
            </w:r>
          </w:p>
        </w:tc>
        <w:tc>
          <w:tcPr>
            <w:tcW w:w="912" w:type="dxa"/>
          </w:tcPr>
          <w:p w14:paraId="0CD03DA6" w14:textId="77777777" w:rsidR="00C33A48" w:rsidRPr="00B20AE8" w:rsidRDefault="00C33A48" w:rsidP="0039402F">
            <w:pPr>
              <w:pStyle w:val="TAC"/>
            </w:pPr>
            <w:r w:rsidRPr="00B20AE8">
              <w:t>43.8dB</w:t>
            </w:r>
          </w:p>
        </w:tc>
      </w:tr>
      <w:tr w:rsidR="004F339F" w:rsidRPr="00B20AE8" w14:paraId="47670BBB" w14:textId="77777777" w:rsidTr="00F437E4">
        <w:trPr>
          <w:cantSplit/>
          <w:jc w:val="center"/>
        </w:trPr>
        <w:tc>
          <w:tcPr>
            <w:tcW w:w="2082" w:type="dxa"/>
          </w:tcPr>
          <w:p w14:paraId="5A51A028"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20 MHz</w:t>
            </w:r>
          </w:p>
        </w:tc>
        <w:tc>
          <w:tcPr>
            <w:tcW w:w="2268" w:type="dxa"/>
          </w:tcPr>
          <w:p w14:paraId="0879FE38" w14:textId="77777777" w:rsidR="00C33A48" w:rsidRPr="00B20AE8" w:rsidRDefault="00C33A48" w:rsidP="0039402F">
            <w:pPr>
              <w:pStyle w:val="TAC"/>
            </w:pPr>
            <w:r w:rsidRPr="00B20AE8">
              <w:t>7.5 MHz</w:t>
            </w:r>
          </w:p>
        </w:tc>
        <w:tc>
          <w:tcPr>
            <w:tcW w:w="1765" w:type="dxa"/>
          </w:tcPr>
          <w:p w14:paraId="4B1A5C19" w14:textId="77777777" w:rsidR="00C33A48" w:rsidRPr="00B20AE8" w:rsidRDefault="00C33A48" w:rsidP="0039402F">
            <w:pPr>
              <w:pStyle w:val="TAC"/>
            </w:pPr>
            <w:r w:rsidRPr="00B20AE8">
              <w:t>3.84 Mcps UTRA</w:t>
            </w:r>
          </w:p>
        </w:tc>
        <w:tc>
          <w:tcPr>
            <w:tcW w:w="2179" w:type="dxa"/>
          </w:tcPr>
          <w:p w14:paraId="4D4BF5EF" w14:textId="77777777" w:rsidR="00C33A48" w:rsidRPr="00B20AE8" w:rsidRDefault="00C33A48" w:rsidP="0039402F">
            <w:pPr>
              <w:pStyle w:val="TAC"/>
            </w:pPr>
            <w:r w:rsidRPr="00B20AE8">
              <w:t>RRC (3.84 Mcps)</w:t>
            </w:r>
          </w:p>
        </w:tc>
        <w:tc>
          <w:tcPr>
            <w:tcW w:w="912" w:type="dxa"/>
          </w:tcPr>
          <w:p w14:paraId="7626BD45" w14:textId="77777777" w:rsidR="00C33A48" w:rsidRPr="00B20AE8" w:rsidRDefault="00C33A48" w:rsidP="0039402F">
            <w:pPr>
              <w:pStyle w:val="TAC"/>
            </w:pPr>
            <w:r w:rsidRPr="00B20AE8">
              <w:t>44 dB</w:t>
            </w:r>
          </w:p>
        </w:tc>
        <w:tc>
          <w:tcPr>
            <w:tcW w:w="912" w:type="dxa"/>
          </w:tcPr>
          <w:p w14:paraId="4737EC0A" w14:textId="77777777" w:rsidR="00C33A48" w:rsidRPr="00B20AE8" w:rsidRDefault="00C33A48" w:rsidP="0039402F">
            <w:pPr>
              <w:pStyle w:val="TAC"/>
            </w:pPr>
            <w:r w:rsidRPr="00B20AE8">
              <w:t>43.8dB</w:t>
            </w:r>
          </w:p>
        </w:tc>
      </w:tr>
      <w:tr w:rsidR="00C33A48" w:rsidRPr="00B20AE8" w14:paraId="6323F817" w14:textId="77777777" w:rsidTr="00F437E4">
        <w:trPr>
          <w:cantSplit/>
          <w:jc w:val="center"/>
        </w:trPr>
        <w:tc>
          <w:tcPr>
            <w:tcW w:w="10118" w:type="dxa"/>
            <w:gridSpan w:val="6"/>
          </w:tcPr>
          <w:p w14:paraId="5739E571" w14:textId="2B9412CE" w:rsidR="00C33A48" w:rsidRPr="00B20AE8" w:rsidRDefault="00C33A48" w:rsidP="0039402F">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 with a chip rate as defined in this table.</w:t>
            </w:r>
          </w:p>
        </w:tc>
      </w:tr>
    </w:tbl>
    <w:p w14:paraId="75F1749A" w14:textId="77777777" w:rsidR="00C33A48" w:rsidRPr="00B20AE8" w:rsidRDefault="00C33A48" w:rsidP="0039402F"/>
    <w:p w14:paraId="4B132783" w14:textId="1A94693C" w:rsidR="00C33A48" w:rsidRPr="00B20AE8" w:rsidRDefault="00C33A48" w:rsidP="0039402F">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test requirement in </w:t>
      </w:r>
      <w:r w:rsidR="003D3C64">
        <w:t>clause</w:t>
      </w:r>
      <w:r w:rsidRPr="00B20AE8">
        <w:t> 6.7.3.5.3.2 applies in sub block gaps for the frequency ranges defined in Table 6.7.3.5.3.2-1.</w:t>
      </w:r>
    </w:p>
    <w:p w14:paraId="38DFB843" w14:textId="5BF27738" w:rsidR="00C33A48" w:rsidRPr="00B20AE8" w:rsidRDefault="00C33A48" w:rsidP="0039402F">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79ACBCDA" w14:textId="77777777" w:rsidR="00C33A48" w:rsidRPr="00B20AE8" w:rsidRDefault="00C33A48" w:rsidP="0039402F">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14:paraId="72D5E137" w14:textId="77777777" w:rsidR="00C33A48" w:rsidRPr="00B20AE8" w:rsidRDefault="00C33A48" w:rsidP="0039402F">
      <w:pPr>
        <w:rPr>
          <w:lang w:eastAsia="zh-CN"/>
        </w:rPr>
      </w:pPr>
      <w:r w:rsidRPr="00B20AE8">
        <w:rPr>
          <w:lang w:eastAsia="ko-KR"/>
        </w:rPr>
        <w:t>For Category B, a UTRA AAS BS of</w:t>
      </w:r>
      <w:r w:rsidRPr="00B20AE8">
        <w:rPr>
          <w:lang w:eastAsia="zh-CN"/>
        </w:rPr>
        <w:t xml:space="preserve"> Wide Area BS class</w:t>
      </w:r>
      <w:r w:rsidRPr="00B20AE8">
        <w:rPr>
          <w:lang w:eastAsia="ko-KR"/>
        </w:rPr>
        <w:t>, either the OTA ACLR limits in the Table</w:t>
      </w:r>
      <w:r w:rsidRPr="00B20AE8">
        <w:rPr>
          <w:lang w:eastAsia="zh-CN"/>
        </w:rPr>
        <w:t>s 6.7.3.5.1.2-1/2</w:t>
      </w:r>
      <w:r w:rsidRPr="00B20AE8">
        <w:rPr>
          <w:lang w:eastAsia="ko-KR"/>
        </w:rPr>
        <w:t xml:space="preserve"> or the absolute limit of -9 dBm/MHz shall apply, whichever is less stringent.</w:t>
      </w:r>
    </w:p>
    <w:p w14:paraId="122DFC16" w14:textId="77777777" w:rsidR="00C33A48" w:rsidRPr="00B20AE8" w:rsidRDefault="00C33A48" w:rsidP="0039402F">
      <w:pPr>
        <w:rPr>
          <w:lang w:eastAsia="zh-CN"/>
        </w:rPr>
      </w:pPr>
      <w:r w:rsidRPr="00B20AE8">
        <w:rPr>
          <w:lang w:eastAsia="zh-CN"/>
        </w:rPr>
        <w:t xml:space="preserve">For a UTRA AAS BS of Medium Range BS class, either the OTA ACLR limits in the </w:t>
      </w:r>
      <w:r w:rsidRPr="00B20AE8">
        <w:rPr>
          <w:lang w:eastAsia="ko-KR"/>
        </w:rPr>
        <w:t>Table</w:t>
      </w:r>
      <w:r w:rsidRPr="00B20AE8">
        <w:rPr>
          <w:lang w:eastAsia="zh-CN"/>
        </w:rPr>
        <w:t>s 6.7.3.5.1.2-1/2</w:t>
      </w:r>
      <w:r w:rsidRPr="00B20AE8">
        <w:rPr>
          <w:lang w:eastAsia="ko-KR"/>
        </w:rPr>
        <w:t xml:space="preserve"> </w:t>
      </w:r>
      <w:r w:rsidRPr="00B20AE8">
        <w:rPr>
          <w:lang w:eastAsia="zh-CN"/>
        </w:rPr>
        <w:t>or the absolute limit of -19 dBm/MHz shall apply, whichever is less stringent.</w:t>
      </w:r>
    </w:p>
    <w:p w14:paraId="092C8A46" w14:textId="77777777" w:rsidR="00C33A48" w:rsidRPr="00B20AE8" w:rsidRDefault="00C33A48" w:rsidP="0039402F">
      <w:pPr>
        <w:rPr>
          <w:noProof/>
        </w:rPr>
      </w:pPr>
      <w:r w:rsidRPr="00B20AE8">
        <w:rPr>
          <w:lang w:eastAsia="zh-CN"/>
        </w:rPr>
        <w:t xml:space="preserve">For a UTRA AAS BS of Local Area BS class, </w:t>
      </w:r>
      <w:r w:rsidRPr="00B20AE8">
        <w:rPr>
          <w:lang w:eastAsia="ko-KR"/>
        </w:rPr>
        <w:t>either the OTA ACLR limits in the Table</w:t>
      </w:r>
      <w:r w:rsidRPr="00B20AE8">
        <w:rPr>
          <w:lang w:eastAsia="zh-CN"/>
        </w:rPr>
        <w:t>s 6.7.3.5.1.2-1/2</w:t>
      </w:r>
      <w:r w:rsidRPr="00B20AE8">
        <w:rPr>
          <w:lang w:eastAsia="ko-KR"/>
        </w:rPr>
        <w:t xml:space="preserve"> or the absolute limit of -</w:t>
      </w:r>
      <w:r w:rsidRPr="00B20AE8">
        <w:rPr>
          <w:lang w:eastAsia="zh-CN"/>
        </w:rPr>
        <w:t xml:space="preserve">26 </w:t>
      </w:r>
      <w:r w:rsidRPr="00B20AE8">
        <w:rPr>
          <w:lang w:eastAsia="ko-KR"/>
        </w:rPr>
        <w:t>dBm/MHz shall apply, whichever is less stringent</w:t>
      </w:r>
      <w:r w:rsidRPr="00B20AE8">
        <w:rPr>
          <w:lang w:eastAsia="zh-CN"/>
        </w:rPr>
        <w:t>.</w:t>
      </w:r>
    </w:p>
    <w:p w14:paraId="0CC14E57" w14:textId="43560D02" w:rsidR="00C33A48" w:rsidRPr="00B20AE8" w:rsidRDefault="00C33A48" w:rsidP="00F437E4">
      <w:pPr>
        <w:pStyle w:val="H6"/>
        <w:rPr>
          <w:noProof/>
        </w:rPr>
      </w:pPr>
      <w:bookmarkStart w:id="3465" w:name="_Toc21123084"/>
      <w:bookmarkStart w:id="3466" w:name="_Toc45907277"/>
      <w:bookmarkStart w:id="3467" w:name="_Toc53181381"/>
      <w:r w:rsidRPr="00B20AE8">
        <w:t>6.7.3.5.1.3</w:t>
      </w:r>
      <w:r w:rsidR="00F437E4">
        <w:rPr>
          <w:noProof/>
        </w:rPr>
        <w:tab/>
      </w:r>
      <w:r w:rsidRPr="00B20AE8">
        <w:rPr>
          <w:noProof/>
        </w:rPr>
        <w:t>OTA Cumulative ACLR test requirement in non-contiguous spectrum</w:t>
      </w:r>
      <w:bookmarkEnd w:id="3465"/>
      <w:bookmarkEnd w:id="3466"/>
      <w:bookmarkEnd w:id="3467"/>
    </w:p>
    <w:p w14:paraId="6EE707D7" w14:textId="77777777" w:rsidR="00C33A48" w:rsidRPr="00B20AE8" w:rsidRDefault="00C33A48" w:rsidP="0039402F">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14:paraId="3024B1B3" w14:textId="77777777" w:rsidR="00C33A48" w:rsidRPr="00B20AE8" w:rsidRDefault="00C33A48" w:rsidP="0039402F">
      <w:pPr>
        <w:pStyle w:val="B1"/>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14:paraId="0AC1FDC4" w14:textId="77777777" w:rsidR="00C33A48" w:rsidRPr="00B20AE8" w:rsidRDefault="00C33A48" w:rsidP="0039402F">
      <w:pPr>
        <w:pStyle w:val="B1"/>
        <w:rPr>
          <w:lang w:eastAsia="zh-CN"/>
        </w:rPr>
      </w:pPr>
      <w:r w:rsidRPr="00B20AE8">
        <w:rPr>
          <w:lang w:eastAsia="zh-CN"/>
        </w:rPr>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14:paraId="4F310498" w14:textId="77777777" w:rsidR="00C33A48" w:rsidRPr="00B20AE8" w:rsidRDefault="00C33A48" w:rsidP="0039402F">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14:paraId="268A247F" w14:textId="77777777" w:rsidR="00C33A48" w:rsidRPr="00B20AE8" w:rsidRDefault="00C33A48" w:rsidP="0039402F">
      <w:pPr>
        <w:pStyle w:val="B1"/>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14:paraId="1CA6D77B" w14:textId="77777777" w:rsidR="00C33A48" w:rsidRPr="00B20AE8" w:rsidRDefault="00C33A48" w:rsidP="0039402F">
      <w:pPr>
        <w:pStyle w:val="B1"/>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14:paraId="47A55E21" w14:textId="77777777" w:rsidR="00C33A48" w:rsidRPr="00B20AE8" w:rsidRDefault="00C33A48" w:rsidP="0039402F">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14:paraId="2E18E6AA" w14:textId="77777777" w:rsidR="00C33A48" w:rsidRPr="00B20AE8" w:rsidRDefault="00C33A48" w:rsidP="0039402F">
      <w:pPr>
        <w:pStyle w:val="NO"/>
      </w:pPr>
      <w:r w:rsidRPr="00B20AE8">
        <w:t>NOTE:</w:t>
      </w:r>
      <w:r w:rsidRPr="00B20AE8">
        <w:tab/>
        <w:t>If the RAT on the assigned channel frequencies is different, the filters used are also different.</w:t>
      </w:r>
    </w:p>
    <w:p w14:paraId="0C55D6F6" w14:textId="77777777" w:rsidR="00C33A48" w:rsidRPr="00B20AE8" w:rsidRDefault="00C33A48" w:rsidP="0039402F">
      <w:r w:rsidRPr="00B20AE8">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t xml:space="preserve"> shall not be less than the value specified in Table </w:t>
      </w:r>
      <w:r w:rsidRPr="00B20AE8">
        <w:rPr>
          <w:rFonts w:eastAsia="MS Mincho"/>
        </w:rPr>
        <w:t>6.7.3.5.1.3-</w:t>
      </w:r>
      <w:r w:rsidRPr="00B20AE8">
        <w:rPr>
          <w:lang w:eastAsia="zh-CN"/>
        </w:rPr>
        <w:t>1</w:t>
      </w:r>
      <w:r w:rsidRPr="00B20AE8">
        <w:t>.</w:t>
      </w:r>
    </w:p>
    <w:p w14:paraId="54244E9E" w14:textId="77777777" w:rsidR="00C33A48" w:rsidRPr="00B20AE8" w:rsidRDefault="00C33A48" w:rsidP="0039402F">
      <w:pPr>
        <w:pStyle w:val="TH"/>
      </w:pPr>
      <w:r w:rsidRPr="00B20AE8">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4F339F" w:rsidRPr="00B20AE8" w14:paraId="4A08D75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FE8E688" w14:textId="77777777" w:rsidR="00AC2BB8" w:rsidRPr="00B20AE8" w:rsidRDefault="00AC2BB8" w:rsidP="0039402F">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14:paraId="74E0AECB" w14:textId="731DB812" w:rsidR="00AC2BB8" w:rsidRPr="00B20AE8" w:rsidRDefault="00AC2BB8" w:rsidP="0039402F">
            <w:pPr>
              <w:pStyle w:val="TAH"/>
            </w:pPr>
            <w:r w:rsidRPr="00B20AE8">
              <w:t>Sub-block or Inter RF Bandwidth gap size (Wgap) where the limit applies</w:t>
            </w:r>
            <w:r w:rsidR="003D3C64">
              <w:t> </w:t>
            </w:r>
            <w:r w:rsidR="003D3C64" w:rsidRPr="00B20AE8">
              <w:t>[</w:t>
            </w:r>
            <w:r w:rsidRPr="00B20AE8">
              <w:t>MHz]</w:t>
            </w:r>
          </w:p>
        </w:tc>
        <w:tc>
          <w:tcPr>
            <w:tcW w:w="2058" w:type="dxa"/>
            <w:tcBorders>
              <w:top w:val="single" w:sz="4" w:space="0" w:color="auto"/>
              <w:left w:val="single" w:sz="4" w:space="0" w:color="auto"/>
              <w:bottom w:val="single" w:sz="4" w:space="0" w:color="auto"/>
              <w:right w:val="single" w:sz="4" w:space="0" w:color="auto"/>
            </w:tcBorders>
          </w:tcPr>
          <w:p w14:paraId="6A9E9535" w14:textId="77777777" w:rsidR="00AC2BB8" w:rsidRPr="00B20AE8" w:rsidRDefault="00AC2BB8" w:rsidP="0039402F">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60CF0F02" w14:textId="77777777" w:rsidR="00AC2BB8" w:rsidRPr="00B20AE8" w:rsidRDefault="00AC2BB8" w:rsidP="0039402F">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027FAA21" w14:textId="77777777" w:rsidR="00AC2BB8" w:rsidRPr="00B20AE8" w:rsidRDefault="00AC2BB8" w:rsidP="0039402F">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6AE64C3" w14:textId="45F54DFD" w:rsidR="00AC2BB8" w:rsidRPr="00B20AE8" w:rsidRDefault="00AC2BB8" w:rsidP="0039402F">
            <w:pPr>
              <w:pStyle w:val="TAH"/>
            </w:pPr>
            <w:r w:rsidRPr="00B20AE8">
              <w:t>OTA CACLR limit for bands below 3</w:t>
            </w:r>
            <w:r w:rsidR="00A33949">
              <w:t> </w:t>
            </w:r>
            <w:r w:rsidRPr="00B20AE8">
              <w:t>GHz</w:t>
            </w:r>
          </w:p>
        </w:tc>
        <w:tc>
          <w:tcPr>
            <w:tcW w:w="912" w:type="dxa"/>
            <w:tcBorders>
              <w:top w:val="single" w:sz="4" w:space="0" w:color="auto"/>
              <w:left w:val="single" w:sz="4" w:space="0" w:color="auto"/>
              <w:bottom w:val="single" w:sz="4" w:space="0" w:color="auto"/>
              <w:right w:val="single" w:sz="4" w:space="0" w:color="auto"/>
            </w:tcBorders>
          </w:tcPr>
          <w:p w14:paraId="1B5C9690" w14:textId="5AE37B6A" w:rsidR="00AC2BB8" w:rsidRPr="00B20AE8" w:rsidRDefault="00AC2BB8" w:rsidP="0039402F">
            <w:pPr>
              <w:pStyle w:val="TAH"/>
            </w:pPr>
            <w:r w:rsidRPr="00B20AE8">
              <w:t>OTA CACLR limit for bands between 3 and 4.2</w:t>
            </w:r>
            <w:r w:rsidR="00A33949">
              <w:t> </w:t>
            </w:r>
            <w:r w:rsidRPr="00B20AE8">
              <w:t>GHz</w:t>
            </w:r>
          </w:p>
        </w:tc>
      </w:tr>
      <w:tr w:rsidR="004F339F" w:rsidRPr="00B20AE8" w14:paraId="6295A527"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03949CB" w14:textId="77777777" w:rsidR="00AC2BB8" w:rsidRPr="00B20AE8" w:rsidRDefault="00AC2BB8" w:rsidP="0039402F">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40D0C4E4" w14:textId="77777777" w:rsidR="00AC2BB8" w:rsidRPr="00B20AE8" w:rsidRDefault="00AC2BB8" w:rsidP="0039402F">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241E37FF" w14:textId="77777777" w:rsidR="00AC2BB8" w:rsidRPr="00B20AE8" w:rsidRDefault="00AC2BB8" w:rsidP="0039402F">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3656EAF5" w14:textId="77777777" w:rsidR="00AC2BB8" w:rsidRPr="00B20AE8" w:rsidRDefault="00AC2BB8" w:rsidP="0039402F">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3F80911F" w14:textId="77777777" w:rsidR="00AC2BB8" w:rsidRPr="00B20AE8" w:rsidRDefault="00AC2BB8" w:rsidP="0039402F">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424C1D1E"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7D05CCFB" w14:textId="77777777" w:rsidR="00AC2BB8" w:rsidRPr="00B20AE8" w:rsidRDefault="00AC2BB8" w:rsidP="0039402F">
            <w:pPr>
              <w:pStyle w:val="TAC"/>
            </w:pPr>
            <w:r w:rsidRPr="00B20AE8">
              <w:t>43.8dB</w:t>
            </w:r>
          </w:p>
        </w:tc>
      </w:tr>
      <w:tr w:rsidR="004F339F" w:rsidRPr="00B20AE8" w14:paraId="4C20333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EDBFA2" w14:textId="77777777" w:rsidR="00AC2BB8" w:rsidRPr="00B20AE8" w:rsidRDefault="00AC2BB8" w:rsidP="0039402F">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38DD63FF" w14:textId="77777777" w:rsidR="00AC2BB8" w:rsidRPr="00B20AE8" w:rsidRDefault="00AC2BB8" w:rsidP="0039402F">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205205AE" w14:textId="77777777" w:rsidR="00AC2BB8" w:rsidRPr="00B20AE8" w:rsidRDefault="00AC2BB8" w:rsidP="0039402F">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05B0A81A" w14:textId="77777777" w:rsidR="00AC2BB8" w:rsidRPr="00B20AE8" w:rsidRDefault="00AC2BB8" w:rsidP="0039402F">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652D9049" w14:textId="77777777" w:rsidR="00AC2BB8" w:rsidRPr="00B20AE8" w:rsidRDefault="00AC2BB8" w:rsidP="0039402F">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20052C1E"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017A4E73" w14:textId="77777777" w:rsidR="00AC2BB8" w:rsidRPr="00B20AE8" w:rsidRDefault="00AC2BB8" w:rsidP="0039402F">
            <w:pPr>
              <w:pStyle w:val="TAC"/>
            </w:pPr>
            <w:r w:rsidRPr="00B20AE8">
              <w:t>43.8dB</w:t>
            </w:r>
          </w:p>
        </w:tc>
      </w:tr>
      <w:tr w:rsidR="004F339F" w:rsidRPr="00B20AE8" w14:paraId="1B538C8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A58DF75" w14:textId="77777777" w:rsidR="00AC2BB8" w:rsidRPr="00B20AE8" w:rsidRDefault="00AC2BB8" w:rsidP="0039402F">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0E8145BA" w14:textId="77777777" w:rsidR="00AC2BB8" w:rsidRPr="00B20AE8" w:rsidRDefault="00AC2BB8" w:rsidP="0039402F">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105CA938" w14:textId="77777777" w:rsidR="00AC2BB8" w:rsidRPr="00B20AE8" w:rsidRDefault="00AC2BB8" w:rsidP="0039402F">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DD4891B" w14:textId="2B92CA63" w:rsidR="00AC2BB8" w:rsidRPr="00B20AE8" w:rsidRDefault="00AC2BB8" w:rsidP="0039402F">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D9CC0C0"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19B6DD4"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32D11D08" w14:textId="77777777" w:rsidR="00AC2BB8" w:rsidRPr="00B20AE8" w:rsidRDefault="00AC2BB8" w:rsidP="0039402F">
            <w:pPr>
              <w:pStyle w:val="TAC"/>
            </w:pPr>
            <w:r w:rsidRPr="00B20AE8">
              <w:t>43.8dB</w:t>
            </w:r>
          </w:p>
        </w:tc>
      </w:tr>
      <w:tr w:rsidR="004F339F" w:rsidRPr="00B20AE8" w14:paraId="3A735DC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6F4301F7" w14:textId="77777777" w:rsidR="00AC2BB8" w:rsidRPr="00B20AE8" w:rsidRDefault="00AC2BB8" w:rsidP="0039402F">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78AF4249" w14:textId="77777777" w:rsidR="00AC2BB8" w:rsidRPr="00B20AE8" w:rsidRDefault="00AC2BB8" w:rsidP="0039402F">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768ED78A" w14:textId="77777777" w:rsidR="00AC2BB8" w:rsidRPr="00B20AE8" w:rsidRDefault="00AC2BB8" w:rsidP="0039402F">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60EFAE0F" w14:textId="2E10CA3D" w:rsidR="00AC2BB8" w:rsidRPr="00B20AE8" w:rsidRDefault="00AC2BB8" w:rsidP="0039402F">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5F56910"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2CC6F12"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47CDBA5D" w14:textId="77777777" w:rsidR="00AC2BB8" w:rsidRPr="00B20AE8" w:rsidRDefault="00AC2BB8" w:rsidP="0039402F">
            <w:pPr>
              <w:pStyle w:val="TAC"/>
            </w:pPr>
            <w:r w:rsidRPr="00B20AE8">
              <w:t>43.8dB</w:t>
            </w:r>
          </w:p>
        </w:tc>
      </w:tr>
      <w:tr w:rsidR="004F339F" w:rsidRPr="00B20AE8" w14:paraId="1A71926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76E2370B"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F669C54" w14:textId="77777777" w:rsidR="00AC2BB8" w:rsidRPr="00B20AE8" w:rsidRDefault="00AC2BB8" w:rsidP="0039402F">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14:paraId="7E881BC0" w14:textId="77777777" w:rsidR="00AC2BB8" w:rsidRPr="00B20AE8" w:rsidRDefault="00AC2BB8" w:rsidP="0039402F">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69DA1C4" w14:textId="77777777" w:rsidR="00AC2BB8" w:rsidRPr="00B20AE8" w:rsidRDefault="00AC2BB8" w:rsidP="0039402F">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2853B059"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DA11F80"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19422AD3" w14:textId="77777777" w:rsidR="00AC2BB8" w:rsidRPr="00B20AE8" w:rsidRDefault="00AC2BB8" w:rsidP="0039402F">
            <w:pPr>
              <w:pStyle w:val="TAC"/>
            </w:pPr>
            <w:r w:rsidRPr="00B20AE8">
              <w:t>43.8dB</w:t>
            </w:r>
          </w:p>
        </w:tc>
      </w:tr>
      <w:tr w:rsidR="004F339F" w:rsidRPr="00B20AE8" w14:paraId="20DB89B9"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20A6AA3"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34A9B44D" w14:textId="77777777" w:rsidR="00AC2BB8" w:rsidRPr="00B20AE8" w:rsidRDefault="00AC2BB8" w:rsidP="0039402F">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14:paraId="6D76B394" w14:textId="77777777" w:rsidR="00AC2BB8" w:rsidRPr="00B20AE8" w:rsidRDefault="00AC2BB8" w:rsidP="0039402F">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7DD42B26" w14:textId="77777777" w:rsidR="00AC2BB8" w:rsidRPr="00B20AE8" w:rsidRDefault="00AC2BB8" w:rsidP="0039402F">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4F8850B5"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B8D0BFE"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2D11D9C1" w14:textId="77777777" w:rsidR="00AC2BB8" w:rsidRPr="00B20AE8" w:rsidRDefault="00AC2BB8" w:rsidP="0039402F">
            <w:pPr>
              <w:pStyle w:val="TAC"/>
            </w:pPr>
            <w:r w:rsidRPr="00B20AE8">
              <w:t>43.8dB</w:t>
            </w:r>
          </w:p>
        </w:tc>
      </w:tr>
      <w:tr w:rsidR="004F339F" w:rsidRPr="00B20AE8" w14:paraId="6A42A260"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3F320F"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1070379A" w14:textId="77777777" w:rsidR="00AC2BB8" w:rsidRPr="00B20AE8" w:rsidRDefault="00AC2BB8" w:rsidP="0039402F">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14:paraId="3C11D3BB" w14:textId="77777777" w:rsidR="00AC2BB8" w:rsidRPr="00B20AE8" w:rsidRDefault="00AC2BB8" w:rsidP="0039402F">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12F47D09" w14:textId="77777777" w:rsidR="00AC2BB8" w:rsidRPr="00B20AE8" w:rsidRDefault="00AC2BB8" w:rsidP="0039402F">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86D7C6A"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B4AC68D"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6EAFD31B" w14:textId="77777777" w:rsidR="00AC2BB8" w:rsidRPr="00B20AE8" w:rsidRDefault="00AC2BB8" w:rsidP="0039402F">
            <w:pPr>
              <w:pStyle w:val="TAC"/>
            </w:pPr>
            <w:r w:rsidRPr="00B20AE8">
              <w:t>43.8dB</w:t>
            </w:r>
          </w:p>
        </w:tc>
      </w:tr>
      <w:tr w:rsidR="004F339F" w:rsidRPr="00B20AE8" w14:paraId="53341E7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95C288D"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7F8C5D5F" w14:textId="77777777" w:rsidR="00AC2BB8" w:rsidRPr="00B20AE8" w:rsidRDefault="00AC2BB8" w:rsidP="0039402F">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14:paraId="46E6EF89" w14:textId="77777777" w:rsidR="00AC2BB8" w:rsidRPr="00B20AE8" w:rsidRDefault="00AC2BB8" w:rsidP="0039402F">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24803582" w14:textId="77777777" w:rsidR="00AC2BB8" w:rsidRPr="00B20AE8" w:rsidRDefault="00AC2BB8" w:rsidP="0039402F">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659194CA"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D05FE0C" w14:textId="77777777" w:rsidR="00AC2BB8" w:rsidRPr="00B20AE8" w:rsidRDefault="00AC2BB8" w:rsidP="0039402F">
            <w:pPr>
              <w:pStyle w:val="TAC"/>
            </w:pPr>
            <w:r w:rsidRPr="00B20AE8">
              <w:t>45 dB</w:t>
            </w:r>
          </w:p>
        </w:tc>
        <w:tc>
          <w:tcPr>
            <w:tcW w:w="912" w:type="dxa"/>
            <w:tcBorders>
              <w:top w:val="single" w:sz="4" w:space="0" w:color="auto"/>
              <w:left w:val="single" w:sz="4" w:space="0" w:color="auto"/>
              <w:bottom w:val="single" w:sz="4" w:space="0" w:color="auto"/>
              <w:right w:val="single" w:sz="4" w:space="0" w:color="auto"/>
            </w:tcBorders>
          </w:tcPr>
          <w:p w14:paraId="09EFE515" w14:textId="77777777" w:rsidR="00AC2BB8" w:rsidRPr="00B20AE8" w:rsidRDefault="00AC2BB8" w:rsidP="0039402F">
            <w:pPr>
              <w:pStyle w:val="TAC"/>
            </w:pPr>
            <w:r w:rsidRPr="00B20AE8">
              <w:t>43.8dB</w:t>
            </w:r>
          </w:p>
        </w:tc>
      </w:tr>
      <w:tr w:rsidR="004F339F" w:rsidRPr="00B20AE8" w14:paraId="5563106A"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1825C4F"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11BED55" w14:textId="77777777" w:rsidR="00AC2BB8" w:rsidRPr="00B20AE8" w:rsidRDefault="00AC2BB8" w:rsidP="0039402F">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14:paraId="376CBD48" w14:textId="77777777" w:rsidR="00AC2BB8" w:rsidRPr="00B20AE8" w:rsidRDefault="00AC2BB8" w:rsidP="0039402F">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1A6401B" w14:textId="77777777" w:rsidR="00AC2BB8" w:rsidRPr="00B20AE8" w:rsidRDefault="00AC2BB8" w:rsidP="0039402F">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1F63A8E"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E311EE6"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5D7B11B4" w14:textId="77777777" w:rsidR="00AC2BB8" w:rsidRPr="00B20AE8" w:rsidRDefault="00AC2BB8" w:rsidP="0039402F">
            <w:pPr>
              <w:pStyle w:val="TAC"/>
            </w:pPr>
            <w:r w:rsidRPr="00B20AE8">
              <w:t>43.8dB</w:t>
            </w:r>
          </w:p>
        </w:tc>
      </w:tr>
      <w:tr w:rsidR="004F339F" w:rsidRPr="00B20AE8" w14:paraId="4DF169CB"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4798D2C"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629A295" w14:textId="77777777" w:rsidR="00AC2BB8" w:rsidRPr="00B20AE8" w:rsidRDefault="00AC2BB8" w:rsidP="0039402F">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14:paraId="164F008E" w14:textId="77777777" w:rsidR="00AC2BB8" w:rsidRPr="00B20AE8" w:rsidRDefault="00AC2BB8" w:rsidP="0039402F">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FD4F391" w14:textId="77777777" w:rsidR="00AC2BB8" w:rsidRPr="00B20AE8" w:rsidRDefault="00AC2BB8" w:rsidP="0039402F">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5790F36A"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6ED71F84"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4DE10E60" w14:textId="77777777" w:rsidR="00AC2BB8" w:rsidRPr="00B20AE8" w:rsidRDefault="00AC2BB8" w:rsidP="0039402F">
            <w:pPr>
              <w:pStyle w:val="TAC"/>
            </w:pPr>
            <w:r w:rsidRPr="00B20AE8">
              <w:t>43.8dB</w:t>
            </w:r>
          </w:p>
        </w:tc>
      </w:tr>
      <w:tr w:rsidR="00CC4BB7" w:rsidRPr="00B20AE8" w14:paraId="3DA2FBB1" w14:textId="77777777" w:rsidTr="006A2BF1">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41746052" w14:textId="0C7942F8" w:rsidR="00073AC5" w:rsidRPr="00B20AE8" w:rsidRDefault="00073AC5" w:rsidP="0039402F">
            <w:pPr>
              <w:pStyle w:val="TAN"/>
            </w:pPr>
            <w:r w:rsidRPr="00B20AE8">
              <w:t>NOTE 1:</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p w14:paraId="289FFFE2" w14:textId="77777777" w:rsidR="00073AC5" w:rsidRPr="00B20AE8" w:rsidRDefault="00073AC5" w:rsidP="0039402F">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1D284FA1" w14:textId="77777777" w:rsidR="00073AC5" w:rsidRPr="00B20AE8" w:rsidRDefault="00073AC5" w:rsidP="0039402F">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14:paraId="2E8394C1" w14:textId="77777777" w:rsidR="00073AC5" w:rsidRPr="00B20AE8" w:rsidRDefault="00073AC5" w:rsidP="0039402F">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14:paraId="08EE6B9C" w14:textId="1FA744A6" w:rsidR="00073AC5" w:rsidRPr="00B20AE8" w:rsidRDefault="00672D84" w:rsidP="0039402F">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w:t>
            </w:r>
            <w:r w:rsidRPr="00B86A5E">
              <w:rPr>
                <w:lang w:eastAsia="zh-CN"/>
              </w:rPr>
              <w:t xml:space="preserve">adjacent to </w:t>
            </w:r>
            <w:r w:rsidRPr="00B86A5E">
              <w:t>s</w:t>
            </w:r>
            <w:r w:rsidRPr="00443DDE">
              <w:t>ub-block gap</w:t>
            </w:r>
            <w:r w:rsidRPr="00B86A5E">
              <w:t xml:space="preserve"> or </w:t>
            </w:r>
            <w:r w:rsidRPr="00443DDE">
              <w:t>inter RF Bandwidth gap</w:t>
            </w:r>
            <w:r w:rsidRPr="00C6449B">
              <w:t xml:space="preserve"> </w:t>
            </w:r>
            <w:r w:rsidRPr="00B20AE8">
              <w:rPr>
                <w:rFonts w:eastAsia="SimSun"/>
                <w:lang w:eastAsia="zh-CN"/>
              </w:rPr>
              <w:t>is 25, 30, 40, 50, 60, 70, 80, 90, 100 MHz.</w:t>
            </w:r>
          </w:p>
        </w:tc>
      </w:tr>
    </w:tbl>
    <w:p w14:paraId="309E7BBC" w14:textId="77777777" w:rsidR="00AC2BB8" w:rsidRPr="00B20AE8" w:rsidRDefault="00AC2BB8" w:rsidP="0039402F"/>
    <w:p w14:paraId="4AFDAB3F" w14:textId="77777777" w:rsidR="00C33A48" w:rsidRPr="00B20AE8" w:rsidRDefault="00C33A48" w:rsidP="0039402F">
      <w:pPr>
        <w:pStyle w:val="TH"/>
      </w:pPr>
      <w:r w:rsidRPr="00B20AE8">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4F339F" w:rsidRPr="00B20AE8" w14:paraId="3F24C285" w14:textId="77777777" w:rsidTr="006A2BF1">
        <w:trPr>
          <w:cantSplit/>
          <w:jc w:val="center"/>
        </w:trPr>
        <w:tc>
          <w:tcPr>
            <w:tcW w:w="4805" w:type="dxa"/>
          </w:tcPr>
          <w:p w14:paraId="009F6276" w14:textId="77777777" w:rsidR="00C33A48" w:rsidRPr="00B20AE8" w:rsidRDefault="00C33A48" w:rsidP="0039402F">
            <w:r w:rsidRPr="00B20AE8">
              <w:t xml:space="preserve">RAT of the carrier adjacent to the sub-block or </w:t>
            </w:r>
            <w:r w:rsidRPr="00B20AE8">
              <w:rPr>
                <w:i/>
                <w:lang w:eastAsia="zh-CN"/>
              </w:rPr>
              <w:t>Inter RF Bandwidth gap</w:t>
            </w:r>
            <w:r w:rsidRPr="00B20AE8">
              <w:t xml:space="preserve"> </w:t>
            </w:r>
          </w:p>
        </w:tc>
        <w:tc>
          <w:tcPr>
            <w:tcW w:w="4805" w:type="dxa"/>
          </w:tcPr>
          <w:p w14:paraId="7D9102C9" w14:textId="77777777" w:rsidR="00C33A48" w:rsidRPr="00B20AE8" w:rsidRDefault="00C33A48" w:rsidP="0039402F">
            <w:r w:rsidRPr="00B20AE8">
              <w:t>Filter on the assigned channel frequency and corresponding filter bandwidth</w:t>
            </w:r>
          </w:p>
        </w:tc>
      </w:tr>
      <w:tr w:rsidR="004F339F" w:rsidRPr="00B20AE8" w14:paraId="009DC771" w14:textId="77777777" w:rsidTr="006A2BF1">
        <w:trPr>
          <w:cantSplit/>
          <w:jc w:val="center"/>
        </w:trPr>
        <w:tc>
          <w:tcPr>
            <w:tcW w:w="4805" w:type="dxa"/>
            <w:shd w:val="clear" w:color="auto" w:fill="auto"/>
          </w:tcPr>
          <w:p w14:paraId="0047441C" w14:textId="77777777" w:rsidR="00CF0D41" w:rsidRPr="00B20AE8" w:rsidRDefault="00C33A48" w:rsidP="0039402F">
            <w:pPr>
              <w:pStyle w:val="TAC"/>
            </w:pPr>
            <w:r w:rsidRPr="00B20AE8">
              <w:t>E-UTRA</w:t>
            </w:r>
          </w:p>
        </w:tc>
        <w:tc>
          <w:tcPr>
            <w:tcW w:w="4805" w:type="dxa"/>
          </w:tcPr>
          <w:p w14:paraId="490C86D7" w14:textId="77777777" w:rsidR="00CF0D41" w:rsidRPr="00B20AE8" w:rsidRDefault="00C33A48" w:rsidP="0039402F">
            <w:pPr>
              <w:pStyle w:val="TAC"/>
            </w:pPr>
            <w:r w:rsidRPr="00B20AE8">
              <w:t>E-UTRA of same BW</w:t>
            </w:r>
          </w:p>
        </w:tc>
      </w:tr>
      <w:tr w:rsidR="004F339F" w:rsidRPr="00B20AE8" w14:paraId="224BD614" w14:textId="77777777" w:rsidTr="006A2BF1">
        <w:trPr>
          <w:cantSplit/>
          <w:jc w:val="center"/>
        </w:trPr>
        <w:tc>
          <w:tcPr>
            <w:tcW w:w="4805" w:type="dxa"/>
            <w:shd w:val="clear" w:color="auto" w:fill="auto"/>
          </w:tcPr>
          <w:p w14:paraId="3FF8FA0A" w14:textId="77777777" w:rsidR="00CF0D41" w:rsidRPr="00B20AE8" w:rsidRDefault="00AC2BB8" w:rsidP="0039402F">
            <w:pPr>
              <w:pStyle w:val="TAC"/>
            </w:pPr>
            <w:r w:rsidRPr="00B20AE8">
              <w:rPr>
                <w:rFonts w:eastAsia="SimSun"/>
              </w:rPr>
              <w:t>NR</w:t>
            </w:r>
          </w:p>
        </w:tc>
        <w:tc>
          <w:tcPr>
            <w:tcW w:w="4805" w:type="dxa"/>
          </w:tcPr>
          <w:p w14:paraId="4D9D301E" w14:textId="77777777" w:rsidR="00CF0D41" w:rsidRPr="00B20AE8" w:rsidRDefault="00AC2BB8" w:rsidP="0039402F">
            <w:pPr>
              <w:pStyle w:val="TAC"/>
            </w:pPr>
            <w:r w:rsidRPr="00B20AE8">
              <w:t>NR of same BW with SCS that provides largest transmission bandwidth configuration</w:t>
            </w:r>
          </w:p>
        </w:tc>
      </w:tr>
      <w:tr w:rsidR="004F339F" w:rsidRPr="00B20AE8" w14:paraId="51529362" w14:textId="77777777" w:rsidTr="006A2BF1">
        <w:trPr>
          <w:cantSplit/>
          <w:jc w:val="center"/>
        </w:trPr>
        <w:tc>
          <w:tcPr>
            <w:tcW w:w="4805" w:type="dxa"/>
            <w:shd w:val="clear" w:color="auto" w:fill="auto"/>
          </w:tcPr>
          <w:p w14:paraId="52607550" w14:textId="77777777" w:rsidR="00CF0D41" w:rsidRPr="00B20AE8" w:rsidRDefault="00C33A48" w:rsidP="0039402F">
            <w:pPr>
              <w:pStyle w:val="TAC"/>
            </w:pPr>
            <w:r w:rsidRPr="00B20AE8">
              <w:t>UTRA FDD</w:t>
            </w:r>
          </w:p>
        </w:tc>
        <w:tc>
          <w:tcPr>
            <w:tcW w:w="4805" w:type="dxa"/>
          </w:tcPr>
          <w:p w14:paraId="598152CE" w14:textId="77777777" w:rsidR="00CF0D41" w:rsidRPr="00B20AE8" w:rsidRDefault="00C33A48" w:rsidP="0039402F">
            <w:pPr>
              <w:pStyle w:val="TAC"/>
            </w:pPr>
            <w:r w:rsidRPr="00B20AE8">
              <w:t>RRC (3.84 Mcps)</w:t>
            </w:r>
          </w:p>
        </w:tc>
      </w:tr>
      <w:tr w:rsidR="00C33A48" w:rsidRPr="00B20AE8" w14:paraId="09801D54" w14:textId="77777777" w:rsidTr="006A2BF1">
        <w:trPr>
          <w:cantSplit/>
          <w:jc w:val="center"/>
        </w:trPr>
        <w:tc>
          <w:tcPr>
            <w:tcW w:w="9610" w:type="dxa"/>
            <w:gridSpan w:val="2"/>
            <w:shd w:val="clear" w:color="auto" w:fill="auto"/>
          </w:tcPr>
          <w:p w14:paraId="67ECFBAD" w14:textId="5378FA3E" w:rsidR="00C33A48" w:rsidRPr="00B20AE8" w:rsidRDefault="00C33A48" w:rsidP="0039402F">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rPr>
                <w:lang w:eastAsia="zh-CN"/>
              </w:rPr>
              <w:t>2</w:t>
            </w:r>
            <w:r w:rsidRPr="00B20AE8">
              <w:t>], with a chip rate as defined in this table.</w:t>
            </w:r>
          </w:p>
        </w:tc>
      </w:tr>
    </w:tbl>
    <w:p w14:paraId="12F1CE33" w14:textId="77777777" w:rsidR="00C33A48" w:rsidRPr="00B20AE8" w:rsidRDefault="00C33A48" w:rsidP="0039402F"/>
    <w:p w14:paraId="61803438" w14:textId="77777777" w:rsidR="00C33A48" w:rsidRPr="00B20AE8" w:rsidRDefault="00C33A48" w:rsidP="0039402F">
      <w:r w:rsidRPr="00B20AE8">
        <w:t xml:space="preserve">For Category A, an E-UTRA </w:t>
      </w:r>
      <w:r w:rsidR="00AC2BB8" w:rsidRPr="00B20AE8">
        <w:t xml:space="preserve">or NR </w:t>
      </w:r>
      <w:r w:rsidRPr="00B20AE8">
        <w:t>AAS BS of Wide Area BS class, either the OTA CACLR limits in Table 6.7.3.5.1.3-1 or OTA ACLR absolute limit of -4 dBm/MHz shall apply, whichever is less stringent.</w:t>
      </w:r>
    </w:p>
    <w:p w14:paraId="0E60434E" w14:textId="77777777" w:rsidR="00C33A48" w:rsidRPr="00B20AE8" w:rsidRDefault="00C33A48" w:rsidP="0039402F">
      <w:r w:rsidRPr="00B20AE8">
        <w:t xml:space="preserve">For Category B, an E-UTRA </w:t>
      </w:r>
      <w:r w:rsidR="00AC2BB8" w:rsidRPr="00B20AE8">
        <w:t xml:space="preserve">or NR </w:t>
      </w:r>
      <w:r w:rsidRPr="00B20AE8">
        <w:t>AAS BS of Wide Area BS class, either the OTA CACLR limits in Table 6.7.3.5.1.3-1 or OTA ACLR absolute limit of -6 d Bm/MHz shall apply, whichever is less stringent.</w:t>
      </w:r>
    </w:p>
    <w:p w14:paraId="1E02BD96" w14:textId="77777777" w:rsidR="00C33A48" w:rsidRPr="00B20AE8" w:rsidRDefault="00C33A48" w:rsidP="0039402F">
      <w:r w:rsidRPr="00B20AE8">
        <w:t xml:space="preserve">For an E-UTRA </w:t>
      </w:r>
      <w:r w:rsidR="00AC2BB8" w:rsidRPr="00B20AE8">
        <w:t xml:space="preserve">or NR </w:t>
      </w:r>
      <w:r w:rsidRPr="00B20AE8">
        <w:t>AAS BS of Medium Range BS class, either the OTA CACLR limits in Table 6.7.3.5.1.3-1 or OTA ACLR absolute limit of -16 dBm/MHz shall apply, whichever is less stringent.</w:t>
      </w:r>
    </w:p>
    <w:p w14:paraId="6A2FEA72" w14:textId="77777777" w:rsidR="00C33A48" w:rsidRPr="00B20AE8" w:rsidRDefault="00C33A48" w:rsidP="0039402F">
      <w:pPr>
        <w:rPr>
          <w:noProof/>
        </w:rPr>
      </w:pPr>
      <w:r w:rsidRPr="00B20AE8">
        <w:t xml:space="preserve">For an E-UTRA </w:t>
      </w:r>
      <w:r w:rsidR="00AC2BB8" w:rsidRPr="00B20AE8">
        <w:t xml:space="preserve">or NR </w:t>
      </w:r>
      <w:r w:rsidRPr="00B20AE8">
        <w:t>AAS BS of Local Area BS class, either the OTA CACLR limits in Table 6.7.3.5.1.3-1 or OTA ACLR absolute limit of -23 dBm/MHz shall apply, whichever is less stringent.</w:t>
      </w:r>
    </w:p>
    <w:p w14:paraId="4B421824" w14:textId="77777777" w:rsidR="00C33A48" w:rsidRPr="00B20AE8" w:rsidRDefault="00C33A48" w:rsidP="0039402F">
      <w:r w:rsidRPr="00B20AE8">
        <w:t>For Category A, a UTRA AAS BS of Wide Area BS class, either the OTA CACLR limits in Table 6.7.3.5.1.3-1 or OTA ACLR absolute limit of -7 dBm/MHz shall apply, whichever is less stringent.</w:t>
      </w:r>
    </w:p>
    <w:p w14:paraId="41A4F92A" w14:textId="77777777" w:rsidR="00C33A48" w:rsidRPr="00B20AE8" w:rsidRDefault="00C33A48" w:rsidP="0039402F">
      <w:r w:rsidRPr="00B20AE8">
        <w:t>For Category B, a UTRA AAS BS of Wide Area BS class, either the OTA CACLR limits in Table 6.7.3.5.1.3-1 or OTA ACLR absolute limit of -9 dBm/MHz shall apply, whichever is less stringent.</w:t>
      </w:r>
    </w:p>
    <w:p w14:paraId="70F7A329" w14:textId="77777777" w:rsidR="00C33A48" w:rsidRPr="00B20AE8" w:rsidRDefault="00C33A48" w:rsidP="0039402F">
      <w:r w:rsidRPr="00B20AE8">
        <w:t>For a UTRA AAS BS of Medium Range BS class, either the OTA CACLR limits in Table 6.7.3.5.1.3-1 or OTA ACLR absolute limit of -19 dBm/MHz shall apply, whichever is less stringent.</w:t>
      </w:r>
    </w:p>
    <w:p w14:paraId="673B531A" w14:textId="77777777" w:rsidR="00C33A48" w:rsidRPr="00B20AE8" w:rsidRDefault="00C33A48" w:rsidP="0039402F">
      <w:pPr>
        <w:rPr>
          <w:noProof/>
        </w:rPr>
      </w:pPr>
      <w:r w:rsidRPr="00B20AE8">
        <w:t>For a UTRA AAS BS of Local Area BS class, either the OTA CACLR limits in Table 6.7.3.5.1.3-1 or OTA ACLR absolute limit of -26 dBm/MHz shall apply, whichever is less stringent.</w:t>
      </w:r>
    </w:p>
    <w:p w14:paraId="69F00C58" w14:textId="77777777" w:rsidR="00AC2BB8" w:rsidRPr="00B20AE8" w:rsidRDefault="00AC2BB8" w:rsidP="00F437E4">
      <w:pPr>
        <w:pStyle w:val="H6"/>
        <w:rPr>
          <w:noProof/>
        </w:rPr>
      </w:pPr>
      <w:bookmarkStart w:id="3468" w:name="_Toc21123085"/>
      <w:bookmarkStart w:id="3469" w:name="_Toc45907278"/>
      <w:bookmarkStart w:id="3470" w:name="_Toc53181382"/>
      <w:r w:rsidRPr="00B20AE8">
        <w:t>6.7.3.5.1.4</w:t>
      </w:r>
      <w:r w:rsidR="00073AC5" w:rsidRPr="00B20AE8">
        <w:rPr>
          <w:noProof/>
        </w:rPr>
        <w:tab/>
      </w:r>
      <w:r w:rsidRPr="00B20AE8">
        <w:rPr>
          <w:noProof/>
        </w:rPr>
        <w:t>NR test requirement</w:t>
      </w:r>
      <w:bookmarkEnd w:id="3468"/>
      <w:bookmarkEnd w:id="3469"/>
      <w:bookmarkEnd w:id="3470"/>
    </w:p>
    <w:p w14:paraId="39168E7F" w14:textId="06CACDD1" w:rsidR="00AC2BB8" w:rsidRPr="00B20AE8" w:rsidRDefault="00AC2BB8" w:rsidP="0039402F">
      <w:r w:rsidRPr="00B20AE8">
        <w:t xml:space="preserve">For the NR OTA ACLR requirement either the OTA ACLR limits in tables 6.7.3.5.1.4-1/2a or the OTA ACLR absolute limits in tables 6.7.3.5.1.4-2 shall apply, whichever is less stringent. The OTA CACLR limits in </w:t>
      </w:r>
      <w:r w:rsidR="003D3C64">
        <w:t>clause </w:t>
      </w:r>
      <w:r w:rsidR="003D3C64" w:rsidRPr="00B20AE8">
        <w:t>6</w:t>
      </w:r>
      <w:r w:rsidRPr="00B20AE8">
        <w:t>.7.3.5.1.3 shall also apply.</w:t>
      </w:r>
    </w:p>
    <w:p w14:paraId="316561A6" w14:textId="77777777" w:rsidR="00AC2BB8" w:rsidRPr="00B20AE8" w:rsidRDefault="00AC2BB8" w:rsidP="0039402F">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195FEA09" w14:textId="77777777" w:rsidR="00AC2BB8" w:rsidRPr="00B20AE8" w:rsidRDefault="00AC2BB8" w:rsidP="0039402F">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14:paraId="0FA20EC0" w14:textId="77777777" w:rsidR="00AC2BB8" w:rsidRPr="00B20AE8" w:rsidRDefault="00AC2BB8" w:rsidP="0039402F">
      <w:r w:rsidRPr="00B20AE8">
        <w:t>For operation in paired and unpaired spectrum, the OTA ACLR measurement result shall not be less than the OTA ACLR limit specified in table 6.7.3.5.1.4-1.</w:t>
      </w:r>
    </w:p>
    <w:p w14:paraId="571C870F" w14:textId="77777777" w:rsidR="00AC2BB8" w:rsidRPr="00B20AE8" w:rsidRDefault="00AC2BB8" w:rsidP="0039402F">
      <w:pPr>
        <w:pStyle w:val="TH"/>
        <w:rPr>
          <w:rFonts w:eastAsia="SimSun"/>
          <w:lang w:eastAsia="zh-CN"/>
        </w:rPr>
      </w:pPr>
      <w:r w:rsidRPr="00B20AE8">
        <w:t>Table 6.7.</w:t>
      </w:r>
      <w:r w:rsidRPr="00B20AE8">
        <w:rPr>
          <w:rFonts w:eastAsia="SimSun"/>
          <w:lang w:eastAsia="zh-CN"/>
        </w:rPr>
        <w:t>3</w:t>
      </w:r>
      <w:r w:rsidRPr="00B20AE8">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50"/>
        <w:gridCol w:w="1984"/>
        <w:gridCol w:w="1613"/>
        <w:gridCol w:w="2060"/>
        <w:gridCol w:w="1032"/>
        <w:gridCol w:w="1032"/>
      </w:tblGrid>
      <w:tr w:rsidR="004F339F" w:rsidRPr="00B20AE8" w14:paraId="4175EFF0" w14:textId="77777777" w:rsidTr="00F437E4">
        <w:trPr>
          <w:cantSplit/>
          <w:jc w:val="center"/>
        </w:trPr>
        <w:tc>
          <w:tcPr>
            <w:tcW w:w="2050" w:type="dxa"/>
            <w:tcBorders>
              <w:top w:val="single" w:sz="6" w:space="0" w:color="auto"/>
              <w:left w:val="single" w:sz="6" w:space="0" w:color="auto"/>
              <w:bottom w:val="single" w:sz="4" w:space="0" w:color="auto"/>
              <w:right w:val="single" w:sz="6" w:space="0" w:color="auto"/>
            </w:tcBorders>
            <w:hideMark/>
          </w:tcPr>
          <w:p w14:paraId="7C7623D6" w14:textId="0133A6F0" w:rsidR="00AC2BB8" w:rsidRPr="00B20AE8" w:rsidRDefault="00AC2BB8" w:rsidP="0039402F">
            <w:pPr>
              <w:pStyle w:val="TAH"/>
            </w:pPr>
            <w:r w:rsidRPr="00B20AE8">
              <w:rPr>
                <w:rFonts w:eastAsia="SimSun"/>
                <w:i/>
              </w:rPr>
              <w:t>BS channel bandwidth</w:t>
            </w:r>
            <w:r w:rsidRPr="00B20AE8">
              <w:t xml:space="preserve"> </w:t>
            </w:r>
            <w:r w:rsidRPr="00B20AE8">
              <w:rPr>
                <w:rFonts w:eastAsia="SimSun"/>
              </w:rPr>
              <w:t>of l</w:t>
            </w:r>
            <w:r w:rsidRPr="00B20AE8">
              <w:rPr>
                <w:rFonts w:eastAsia="SimSun" w:cs="Arial"/>
              </w:rPr>
              <w:t>owest/highest NR carrier</w:t>
            </w:r>
            <w:r w:rsidRPr="00B20AE8">
              <w:t xml:space="preserve"> transmitted </w:t>
            </w:r>
            <w:r w:rsidRPr="00B20AE8">
              <w:rPr>
                <w:rFonts w:cs="Arial"/>
              </w:rPr>
              <w:t>BW</w:t>
            </w:r>
            <w:r w:rsidRPr="00B20AE8">
              <w:rPr>
                <w:rFonts w:cs="Arial"/>
                <w:vertAlign w:val="subscript"/>
              </w:rPr>
              <w:t>Channel</w:t>
            </w:r>
            <w:r w:rsidR="003D3C64">
              <w:t> </w:t>
            </w:r>
            <w:r w:rsidR="003D3C64" w:rsidRPr="00B20AE8">
              <w:t>[</w:t>
            </w:r>
            <w:r w:rsidRPr="00B20AE8">
              <w:t xml:space="preserve">MHz] </w:t>
            </w:r>
          </w:p>
        </w:tc>
        <w:tc>
          <w:tcPr>
            <w:tcW w:w="1984" w:type="dxa"/>
            <w:tcBorders>
              <w:top w:val="single" w:sz="6" w:space="0" w:color="auto"/>
              <w:left w:val="single" w:sz="6" w:space="0" w:color="auto"/>
              <w:bottom w:val="single" w:sz="6" w:space="0" w:color="auto"/>
              <w:right w:val="single" w:sz="6" w:space="0" w:color="auto"/>
            </w:tcBorders>
            <w:hideMark/>
          </w:tcPr>
          <w:p w14:paraId="5B49BD54" w14:textId="77777777" w:rsidR="00AC2BB8" w:rsidRPr="00B20AE8" w:rsidRDefault="00AC2BB8" w:rsidP="0039402F">
            <w:pPr>
              <w:pStyle w:val="TAH"/>
            </w:pPr>
            <w:r w:rsidRPr="00B20AE8">
              <w:t xml:space="preserve">BS adjacent channel centre frequency offset below the </w:t>
            </w:r>
            <w:r w:rsidRPr="00B20AE8">
              <w:rPr>
                <w:rFonts w:eastAsia="SimSun"/>
              </w:rPr>
              <w:t>lowest</w:t>
            </w:r>
            <w:r w:rsidRPr="00B20AE8">
              <w:t xml:space="preserve"> or above the </w:t>
            </w:r>
            <w:r w:rsidRPr="00B20AE8">
              <w:rPr>
                <w:rFonts w:eastAsia="SimSun"/>
              </w:rPr>
              <w:t>highest</w:t>
            </w:r>
            <w:r w:rsidRPr="00B20AE8">
              <w:t xml:space="preserve"> carrier centre frequency transmitted</w:t>
            </w:r>
          </w:p>
        </w:tc>
        <w:tc>
          <w:tcPr>
            <w:tcW w:w="1613" w:type="dxa"/>
            <w:tcBorders>
              <w:top w:val="single" w:sz="6" w:space="0" w:color="auto"/>
              <w:left w:val="single" w:sz="6" w:space="0" w:color="auto"/>
              <w:bottom w:val="single" w:sz="6" w:space="0" w:color="auto"/>
              <w:right w:val="single" w:sz="6" w:space="0" w:color="auto"/>
            </w:tcBorders>
            <w:hideMark/>
          </w:tcPr>
          <w:p w14:paraId="36F131A2" w14:textId="77777777" w:rsidR="00AC2BB8" w:rsidRPr="00B20AE8" w:rsidRDefault="00AC2BB8" w:rsidP="0039402F">
            <w:pPr>
              <w:pStyle w:val="TAH"/>
            </w:pPr>
            <w:r w:rsidRPr="00B20AE8">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5E09DFD4" w14:textId="77777777" w:rsidR="00AC2BB8" w:rsidRPr="00B20AE8" w:rsidRDefault="00AC2BB8" w:rsidP="0039402F">
            <w:pPr>
              <w:pStyle w:val="TAH"/>
            </w:pPr>
            <w:r w:rsidRPr="00B20AE8">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BDCA8E6" w14:textId="77777777" w:rsidR="00AC2BB8" w:rsidRPr="00B20AE8" w:rsidRDefault="00AC2BB8" w:rsidP="0039402F">
            <w:pPr>
              <w:pStyle w:val="TAH"/>
            </w:pPr>
            <w:r w:rsidRPr="00B20AE8">
              <w:t>OTA ACLR limit</w:t>
            </w:r>
          </w:p>
          <w:p w14:paraId="1B485414" w14:textId="77777777" w:rsidR="00AC2BB8" w:rsidRPr="00B20AE8" w:rsidRDefault="00AC2BB8" w:rsidP="0039402F">
            <w:pPr>
              <w:pStyle w:val="TAH"/>
            </w:pPr>
            <w:r w:rsidRPr="00B20AE8">
              <w:t>(0 – 3 GHz)</w:t>
            </w:r>
          </w:p>
        </w:tc>
        <w:tc>
          <w:tcPr>
            <w:tcW w:w="1032" w:type="dxa"/>
            <w:tcBorders>
              <w:top w:val="single" w:sz="6" w:space="0" w:color="auto"/>
              <w:left w:val="single" w:sz="6" w:space="0" w:color="auto"/>
              <w:bottom w:val="single" w:sz="6" w:space="0" w:color="auto"/>
              <w:right w:val="single" w:sz="6" w:space="0" w:color="auto"/>
            </w:tcBorders>
            <w:hideMark/>
          </w:tcPr>
          <w:p w14:paraId="40CE328C" w14:textId="77777777" w:rsidR="00AC2BB8" w:rsidRPr="00B20AE8" w:rsidRDefault="00AC2BB8" w:rsidP="0039402F">
            <w:pPr>
              <w:pStyle w:val="TAH"/>
            </w:pPr>
            <w:r w:rsidRPr="00B20AE8">
              <w:t>OTA ACLR limit (3 – 6 GHz)</w:t>
            </w:r>
          </w:p>
        </w:tc>
      </w:tr>
      <w:tr w:rsidR="003D3C64" w:rsidRPr="00B20AE8" w14:paraId="221839C0" w14:textId="77777777" w:rsidTr="00F437E4">
        <w:trPr>
          <w:cantSplit/>
          <w:jc w:val="center"/>
        </w:trPr>
        <w:tc>
          <w:tcPr>
            <w:tcW w:w="2050" w:type="dxa"/>
            <w:tcBorders>
              <w:top w:val="single" w:sz="4" w:space="0" w:color="auto"/>
              <w:left w:val="single" w:sz="4" w:space="0" w:color="auto"/>
              <w:bottom w:val="nil"/>
              <w:right w:val="single" w:sz="4" w:space="0" w:color="auto"/>
            </w:tcBorders>
            <w:shd w:val="clear" w:color="auto" w:fill="auto"/>
          </w:tcPr>
          <w:p w14:paraId="6482A42D" w14:textId="6A383335" w:rsidR="003D3C64" w:rsidRPr="00B20AE8" w:rsidRDefault="003D3C64" w:rsidP="0039402F">
            <w:pPr>
              <w:pStyle w:val="TAC"/>
              <w:rPr>
                <w:rFonts w:eastAsia="SimSun"/>
                <w:lang w:eastAsia="zh-CN"/>
              </w:rPr>
            </w:pPr>
          </w:p>
        </w:tc>
        <w:tc>
          <w:tcPr>
            <w:tcW w:w="1984" w:type="dxa"/>
            <w:tcBorders>
              <w:top w:val="single" w:sz="6" w:space="0" w:color="auto"/>
              <w:left w:val="single" w:sz="4" w:space="0" w:color="auto"/>
              <w:bottom w:val="single" w:sz="6" w:space="0" w:color="auto"/>
              <w:right w:val="single" w:sz="6" w:space="0" w:color="auto"/>
            </w:tcBorders>
            <w:hideMark/>
          </w:tcPr>
          <w:p w14:paraId="02E131F6" w14:textId="77777777" w:rsidR="003D3C64" w:rsidRPr="00B20AE8" w:rsidRDefault="003D3C64" w:rsidP="0039402F">
            <w:pPr>
              <w:pStyle w:val="TAC"/>
              <w:rPr>
                <w:rFonts w:cs="v5.0.0"/>
              </w:rPr>
            </w:pPr>
            <w:r w:rsidRPr="00B20AE8">
              <w:t>BW</w:t>
            </w:r>
            <w:r w:rsidRPr="00B20AE8">
              <w:rPr>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4465527" w14:textId="77777777" w:rsidR="003D3C64" w:rsidRPr="00B20AE8" w:rsidRDefault="003D3C64" w:rsidP="0039402F">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93D8824"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789CCF27" w14:textId="77777777" w:rsidR="003D3C64" w:rsidRPr="00B20AE8" w:rsidRDefault="003D3C64" w:rsidP="0039402F">
            <w:pPr>
              <w:pStyle w:val="TAC"/>
            </w:pPr>
            <w:r w:rsidRPr="00B20AE8">
              <w:t>44 dB</w:t>
            </w:r>
          </w:p>
        </w:tc>
        <w:tc>
          <w:tcPr>
            <w:tcW w:w="1032" w:type="dxa"/>
            <w:tcBorders>
              <w:top w:val="single" w:sz="6" w:space="0" w:color="auto"/>
              <w:left w:val="single" w:sz="6" w:space="0" w:color="auto"/>
              <w:bottom w:val="single" w:sz="6" w:space="0" w:color="auto"/>
              <w:right w:val="single" w:sz="6" w:space="0" w:color="auto"/>
            </w:tcBorders>
            <w:hideMark/>
          </w:tcPr>
          <w:p w14:paraId="32C3F199" w14:textId="77777777" w:rsidR="003D3C64" w:rsidRPr="00B20AE8" w:rsidRDefault="003D3C64" w:rsidP="0039402F">
            <w:pPr>
              <w:pStyle w:val="TAC"/>
            </w:pPr>
            <w:r w:rsidRPr="00B20AE8">
              <w:t>43.8 dB</w:t>
            </w:r>
          </w:p>
        </w:tc>
      </w:tr>
      <w:tr w:rsidR="003D3C64" w:rsidRPr="00B20AE8" w14:paraId="4835B575"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166C32F3" w14:textId="0DE92F67" w:rsidR="003D3C64" w:rsidRPr="00B20AE8" w:rsidRDefault="003D3C64" w:rsidP="0039402F">
            <w:pPr>
              <w:pStyle w:val="TAC"/>
              <w:rPr>
                <w:rFonts w:eastAsia="SimSun"/>
              </w:rPr>
            </w:pPr>
            <w:r w:rsidRPr="00B20AE8">
              <w:t>5, 10, 15, 20</w:t>
            </w:r>
            <w:r w:rsidRPr="00B20AE8">
              <w:rPr>
                <w:rFonts w:eastAsia="SimSun"/>
                <w:lang w:eastAsia="zh-CN"/>
              </w:rPr>
              <w:t xml:space="preserve">, 25, 30, 40, 50, 60, 70, 80, 90,100 </w:t>
            </w:r>
          </w:p>
        </w:tc>
        <w:tc>
          <w:tcPr>
            <w:tcW w:w="1984" w:type="dxa"/>
            <w:tcBorders>
              <w:top w:val="single" w:sz="6" w:space="0" w:color="auto"/>
              <w:left w:val="single" w:sz="4" w:space="0" w:color="auto"/>
              <w:bottom w:val="single" w:sz="6" w:space="0" w:color="auto"/>
              <w:right w:val="single" w:sz="6" w:space="0" w:color="auto"/>
            </w:tcBorders>
            <w:hideMark/>
          </w:tcPr>
          <w:p w14:paraId="4FEB5098" w14:textId="77777777" w:rsidR="003D3C64" w:rsidRPr="00B20AE8" w:rsidRDefault="003D3C64" w:rsidP="0039402F">
            <w:pPr>
              <w:pStyle w:val="TAC"/>
              <w:rPr>
                <w:rFonts w:cs="v5.0.0"/>
              </w:rPr>
            </w:pPr>
            <w:r w:rsidRPr="00B20AE8">
              <w:rPr>
                <w:rFonts w:cs="v5.0.0"/>
              </w:rPr>
              <w:t xml:space="preserve">2 x </w:t>
            </w:r>
            <w:r w:rsidRPr="00B20AE8">
              <w:t>BW</w:t>
            </w:r>
            <w:r w:rsidRPr="00B20AE8">
              <w:rPr>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17FB987" w14:textId="77777777" w:rsidR="003D3C64" w:rsidRPr="00B20AE8" w:rsidRDefault="003D3C64" w:rsidP="0039402F">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BFD2F81"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6B14624B" w14:textId="77777777" w:rsidR="003D3C64" w:rsidRPr="00B20AE8" w:rsidRDefault="003D3C64" w:rsidP="0039402F">
            <w:pPr>
              <w:pStyle w:val="TAC"/>
            </w:pPr>
            <w:r w:rsidRPr="00B20AE8">
              <w:t>44 dB</w:t>
            </w:r>
          </w:p>
        </w:tc>
        <w:tc>
          <w:tcPr>
            <w:tcW w:w="1032" w:type="dxa"/>
            <w:tcBorders>
              <w:top w:val="single" w:sz="6" w:space="0" w:color="auto"/>
              <w:left w:val="single" w:sz="6" w:space="0" w:color="auto"/>
              <w:bottom w:val="single" w:sz="6" w:space="0" w:color="auto"/>
              <w:right w:val="single" w:sz="6" w:space="0" w:color="auto"/>
            </w:tcBorders>
            <w:hideMark/>
          </w:tcPr>
          <w:p w14:paraId="080BCFF6" w14:textId="77777777" w:rsidR="003D3C64" w:rsidRPr="00B20AE8" w:rsidRDefault="003D3C64" w:rsidP="0039402F">
            <w:pPr>
              <w:pStyle w:val="TAC"/>
            </w:pPr>
            <w:r w:rsidRPr="00B20AE8">
              <w:t>43.8 dB</w:t>
            </w:r>
          </w:p>
        </w:tc>
      </w:tr>
      <w:tr w:rsidR="003D3C64" w:rsidRPr="00B20AE8" w14:paraId="160734E4"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4F7F1FF8" w14:textId="77777777" w:rsidR="003D3C64" w:rsidRPr="00B20AE8" w:rsidRDefault="003D3C64" w:rsidP="0039402F">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AFA5E75" w14:textId="77777777" w:rsidR="003D3C64" w:rsidRPr="00B20AE8" w:rsidRDefault="003D3C64" w:rsidP="0039402F">
            <w:pPr>
              <w:pStyle w:val="TAC"/>
            </w:pPr>
            <w:r w:rsidRPr="00B20AE8">
              <w:t>BW</w:t>
            </w:r>
            <w:r w:rsidRPr="00B20AE8">
              <w:rPr>
                <w:vertAlign w:val="subscript"/>
              </w:rPr>
              <w:t xml:space="preserve">Channel </w:t>
            </w:r>
            <w:r w:rsidRPr="00B20AE8">
              <w:t>/2 + 2.5 MHz</w:t>
            </w:r>
          </w:p>
        </w:tc>
        <w:tc>
          <w:tcPr>
            <w:tcW w:w="1613" w:type="dxa"/>
            <w:tcBorders>
              <w:top w:val="single" w:sz="6" w:space="0" w:color="auto"/>
              <w:left w:val="single" w:sz="6" w:space="0" w:color="auto"/>
              <w:bottom w:val="single" w:sz="6" w:space="0" w:color="auto"/>
              <w:right w:val="single" w:sz="6" w:space="0" w:color="auto"/>
            </w:tcBorders>
            <w:hideMark/>
          </w:tcPr>
          <w:p w14:paraId="5206A7E3" w14:textId="77777777" w:rsidR="003D3C64" w:rsidRPr="00B20AE8" w:rsidRDefault="003D3C64" w:rsidP="0039402F">
            <w:pPr>
              <w:pStyle w:val="TAC"/>
              <w:rPr>
                <w:rFonts w:eastAsia="SimSun"/>
                <w:lang w:eastAsia="zh-CN"/>
              </w:rPr>
            </w:pPr>
            <w:r w:rsidRPr="00B20AE8">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64639331" w14:textId="77777777" w:rsidR="003D3C64" w:rsidRPr="00B20AE8" w:rsidRDefault="003D3C64" w:rsidP="0039402F">
            <w:pPr>
              <w:pStyle w:val="TAC"/>
            </w:pPr>
            <w:r w:rsidRPr="00B20AE8">
              <w:t>Square (</w:t>
            </w:r>
            <w:r w:rsidRPr="00B20AE8">
              <w:rPr>
                <w:rFonts w:eastAsia="SimSun" w:cs="Arial"/>
                <w:lang w:eastAsia="zh-CN"/>
              </w:rPr>
              <w:t>4.5 MHz</w:t>
            </w:r>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5B12B5EF" w14:textId="77777777" w:rsidR="003D3C64" w:rsidRPr="00B20AE8" w:rsidRDefault="003D3C64" w:rsidP="0039402F">
            <w:pPr>
              <w:pStyle w:val="TAC"/>
            </w:pPr>
            <w:r w:rsidRPr="00B20AE8">
              <w:t>44 dB (Note 3)</w:t>
            </w:r>
          </w:p>
        </w:tc>
        <w:tc>
          <w:tcPr>
            <w:tcW w:w="1032" w:type="dxa"/>
            <w:tcBorders>
              <w:top w:val="single" w:sz="6" w:space="0" w:color="auto"/>
              <w:left w:val="single" w:sz="6" w:space="0" w:color="auto"/>
              <w:bottom w:val="single" w:sz="6" w:space="0" w:color="auto"/>
              <w:right w:val="single" w:sz="6" w:space="0" w:color="auto"/>
            </w:tcBorders>
            <w:hideMark/>
          </w:tcPr>
          <w:p w14:paraId="77DA8AAE" w14:textId="77777777" w:rsidR="003D3C64" w:rsidRPr="00B20AE8" w:rsidRDefault="003D3C64" w:rsidP="0039402F">
            <w:pPr>
              <w:pStyle w:val="TAC"/>
            </w:pPr>
            <w:r w:rsidRPr="00B20AE8">
              <w:t>43.8 dB (Note 3)</w:t>
            </w:r>
          </w:p>
        </w:tc>
      </w:tr>
      <w:tr w:rsidR="003D3C64" w:rsidRPr="00B20AE8" w14:paraId="03958AA5" w14:textId="77777777" w:rsidTr="00F437E4">
        <w:trPr>
          <w:cantSplit/>
          <w:jc w:val="center"/>
        </w:trPr>
        <w:tc>
          <w:tcPr>
            <w:tcW w:w="2050" w:type="dxa"/>
            <w:tcBorders>
              <w:top w:val="nil"/>
              <w:left w:val="single" w:sz="4" w:space="0" w:color="auto"/>
              <w:bottom w:val="single" w:sz="4" w:space="0" w:color="auto"/>
              <w:right w:val="single" w:sz="4" w:space="0" w:color="auto"/>
            </w:tcBorders>
            <w:shd w:val="clear" w:color="auto" w:fill="auto"/>
            <w:hideMark/>
          </w:tcPr>
          <w:p w14:paraId="2D84D616" w14:textId="77777777" w:rsidR="003D3C64" w:rsidRPr="00B20AE8" w:rsidRDefault="003D3C64" w:rsidP="0039402F">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C15D9DD" w14:textId="77777777" w:rsidR="003D3C64" w:rsidRPr="00B20AE8" w:rsidRDefault="003D3C64" w:rsidP="0039402F">
            <w:pPr>
              <w:pStyle w:val="TAC"/>
            </w:pPr>
            <w:r w:rsidRPr="00B20AE8">
              <w:t>BW</w:t>
            </w:r>
            <w:r w:rsidRPr="00B20AE8">
              <w:rPr>
                <w:vertAlign w:val="subscript"/>
              </w:rPr>
              <w:t xml:space="preserve">Channel </w:t>
            </w:r>
            <w:r w:rsidRPr="00B20AE8">
              <w:t>/2 + 7.5 MHz</w:t>
            </w:r>
          </w:p>
        </w:tc>
        <w:tc>
          <w:tcPr>
            <w:tcW w:w="1613" w:type="dxa"/>
            <w:tcBorders>
              <w:top w:val="single" w:sz="6" w:space="0" w:color="auto"/>
              <w:left w:val="single" w:sz="6" w:space="0" w:color="auto"/>
              <w:bottom w:val="single" w:sz="6" w:space="0" w:color="auto"/>
              <w:right w:val="single" w:sz="6" w:space="0" w:color="auto"/>
            </w:tcBorders>
            <w:hideMark/>
          </w:tcPr>
          <w:p w14:paraId="4D53E540" w14:textId="77777777" w:rsidR="003D3C64" w:rsidRPr="00B20AE8" w:rsidRDefault="003D3C64" w:rsidP="0039402F">
            <w:pPr>
              <w:pStyle w:val="TAC"/>
            </w:pPr>
            <w:r w:rsidRPr="00B20AE8">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268EACA8" w14:textId="77777777" w:rsidR="003D3C64" w:rsidRPr="00B20AE8" w:rsidRDefault="003D3C64" w:rsidP="0039402F">
            <w:pPr>
              <w:pStyle w:val="TAC"/>
            </w:pPr>
            <w:r w:rsidRPr="00B20AE8">
              <w:t>Square (</w:t>
            </w:r>
            <w:r w:rsidRPr="00B20AE8">
              <w:rPr>
                <w:rFonts w:eastAsia="SimSun" w:cs="Arial"/>
                <w:lang w:eastAsia="zh-CN"/>
              </w:rPr>
              <w:t>4.5 MHz</w:t>
            </w:r>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4A826BCB" w14:textId="77777777" w:rsidR="003D3C64" w:rsidRPr="00B20AE8" w:rsidRDefault="003D3C64" w:rsidP="0039402F">
            <w:pPr>
              <w:pStyle w:val="TAC"/>
            </w:pPr>
            <w:r w:rsidRPr="00B20AE8">
              <w:t>44 dB</w:t>
            </w:r>
            <w:r w:rsidRPr="00B20AE8">
              <w:rPr>
                <w:rFonts w:eastAsia="SimSun"/>
                <w:lang w:eastAsia="zh-CN"/>
              </w:rPr>
              <w:t xml:space="preserve"> </w:t>
            </w:r>
            <w:r w:rsidRPr="00B20AE8">
              <w:t>(Note 3)</w:t>
            </w:r>
          </w:p>
        </w:tc>
        <w:tc>
          <w:tcPr>
            <w:tcW w:w="1032" w:type="dxa"/>
            <w:tcBorders>
              <w:top w:val="single" w:sz="6" w:space="0" w:color="auto"/>
              <w:left w:val="single" w:sz="6" w:space="0" w:color="auto"/>
              <w:bottom w:val="single" w:sz="6" w:space="0" w:color="auto"/>
              <w:right w:val="single" w:sz="6" w:space="0" w:color="auto"/>
            </w:tcBorders>
            <w:hideMark/>
          </w:tcPr>
          <w:p w14:paraId="086E1E85" w14:textId="77777777" w:rsidR="003D3C64" w:rsidRPr="00B20AE8" w:rsidRDefault="003D3C64" w:rsidP="0039402F">
            <w:pPr>
              <w:pStyle w:val="TAC"/>
            </w:pPr>
            <w:r w:rsidRPr="00B20AE8">
              <w:t>43.8 dB</w:t>
            </w:r>
            <w:r w:rsidRPr="00B20AE8">
              <w:rPr>
                <w:rFonts w:eastAsia="SimSun"/>
                <w:lang w:eastAsia="zh-CN"/>
              </w:rPr>
              <w:t xml:space="preserve"> </w:t>
            </w:r>
            <w:r w:rsidRPr="00B20AE8">
              <w:t>(Note 3)</w:t>
            </w:r>
          </w:p>
        </w:tc>
      </w:tr>
      <w:tr w:rsidR="003D3C64" w:rsidRPr="00B20AE8" w14:paraId="19CAD074" w14:textId="77777777" w:rsidTr="00F437E4">
        <w:trPr>
          <w:cantSplit/>
          <w:jc w:val="center"/>
        </w:trPr>
        <w:tc>
          <w:tcPr>
            <w:tcW w:w="9771" w:type="dxa"/>
            <w:gridSpan w:val="6"/>
            <w:tcBorders>
              <w:top w:val="single" w:sz="6" w:space="0" w:color="auto"/>
              <w:left w:val="single" w:sz="6" w:space="0" w:color="auto"/>
              <w:bottom w:val="single" w:sz="6" w:space="0" w:color="auto"/>
              <w:right w:val="single" w:sz="6" w:space="0" w:color="auto"/>
            </w:tcBorders>
            <w:hideMark/>
          </w:tcPr>
          <w:p w14:paraId="1AF48382" w14:textId="77777777" w:rsidR="003D3C64" w:rsidRPr="00B20AE8" w:rsidRDefault="003D3C64" w:rsidP="0039402F">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w:t>
            </w:r>
            <w:r w:rsidRPr="00B20AE8">
              <w:rPr>
                <w:i/>
              </w:rPr>
              <w:t>BS channel bandwidth</w:t>
            </w:r>
            <w:r w:rsidRPr="00B20AE8">
              <w:t xml:space="preserve"> and transmission bandwidth configuration of the </w:t>
            </w:r>
            <w:r w:rsidRPr="00B20AE8">
              <w:rPr>
                <w:rFonts w:eastAsia="SimSun"/>
              </w:rPr>
              <w:t xml:space="preserve">lowest/highest </w:t>
            </w:r>
            <w:r w:rsidRPr="00B20AE8">
              <w:rPr>
                <w:rFonts w:eastAsia="SimSun"/>
                <w:lang w:eastAsia="zh-CN"/>
              </w:rPr>
              <w:t>NR</w:t>
            </w:r>
            <w:r w:rsidRPr="00B20AE8">
              <w:t xml:space="preserve"> </w:t>
            </w:r>
            <w:r w:rsidRPr="00B20AE8">
              <w:rPr>
                <w:rFonts w:eastAsia="SimSun"/>
              </w:rPr>
              <w:t>carrier</w:t>
            </w:r>
            <w:r w:rsidRPr="00B20AE8">
              <w:t xml:space="preserve"> transmitted on the assigned channel frequency.</w:t>
            </w:r>
          </w:p>
          <w:p w14:paraId="3165C21B" w14:textId="77777777" w:rsidR="003D3C64" w:rsidRPr="00B20AE8" w:rsidRDefault="003D3C64" w:rsidP="0039402F">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27D46246" w14:textId="77777777" w:rsidR="003D3C64" w:rsidRPr="00B20AE8" w:rsidRDefault="003D3C64" w:rsidP="0039402F">
            <w:pPr>
              <w:pStyle w:val="TAN"/>
            </w:pPr>
            <w:r w:rsidRPr="00B20AE8">
              <w:t>NOTE 3:</w:t>
            </w:r>
            <w:r w:rsidRPr="00B20AE8">
              <w:tab/>
            </w:r>
            <w:r w:rsidRPr="00B20AE8">
              <w:rPr>
                <w:rFonts w:eastAsia="SimSun"/>
                <w:lang w:eastAsia="zh-CN"/>
              </w:rPr>
              <w:t>The requirements are applicable when the band is also defined for E-UTRA or UTRA</w:t>
            </w:r>
            <w:r w:rsidRPr="00B20AE8">
              <w:t>.</w:t>
            </w:r>
          </w:p>
        </w:tc>
      </w:tr>
    </w:tbl>
    <w:p w14:paraId="14ABAE63" w14:textId="77777777" w:rsidR="00AC2BB8" w:rsidRPr="00B20AE8" w:rsidRDefault="00AC2BB8" w:rsidP="0039402F"/>
    <w:p w14:paraId="194DC0F1" w14:textId="77777777" w:rsidR="00AC2BB8" w:rsidRPr="00B20AE8" w:rsidRDefault="00AC2BB8" w:rsidP="0039402F">
      <w:r w:rsidRPr="00B20AE8">
        <w:t>The absolute total power measurement shall not exceed the OTA ACLR absolute limit specified in table 6.7.3.5.1.4-2.</w:t>
      </w:r>
    </w:p>
    <w:p w14:paraId="56EFA123" w14:textId="77777777" w:rsidR="00AC2BB8" w:rsidRPr="00B20AE8" w:rsidRDefault="00AC2BB8" w:rsidP="0039402F">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14:paraId="5404E455"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2058F69" w14:textId="77777777" w:rsidR="00AC2BB8" w:rsidRPr="00B20AE8" w:rsidRDefault="00AC2BB8" w:rsidP="0039402F">
            <w:pPr>
              <w:pStyle w:val="TAH"/>
            </w:pPr>
            <w:r w:rsidRPr="00B20AE8">
              <w:rPr>
                <w:rFonts w:eastAsia="SimSun"/>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6A5B84DC" w14:textId="77777777" w:rsidR="00AC2BB8" w:rsidRPr="00B20AE8" w:rsidRDefault="00AC2BB8" w:rsidP="0039402F">
            <w:pPr>
              <w:pStyle w:val="TAH"/>
            </w:pPr>
            <w:r w:rsidRPr="00B20AE8">
              <w:t>OTA ACLR absolute</w:t>
            </w:r>
            <w:r w:rsidRPr="00B20AE8">
              <w:rPr>
                <w:iCs/>
                <w:lang w:val="en-US" w:eastAsia="zh-CN"/>
              </w:rPr>
              <w:t xml:space="preserve"> </w:t>
            </w:r>
            <w:r w:rsidRPr="00B20AE8">
              <w:t>limit</w:t>
            </w:r>
          </w:p>
        </w:tc>
      </w:tr>
      <w:tr w:rsidR="004F339F" w:rsidRPr="00B20AE8" w14:paraId="1A1E4324"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AB866BF" w14:textId="77777777" w:rsidR="00AC2BB8" w:rsidRPr="00B20AE8" w:rsidRDefault="00AC2BB8" w:rsidP="0039402F">
            <w:pPr>
              <w:pStyle w:val="TAC"/>
              <w:rPr>
                <w:rFonts w:eastAsia="SimSun"/>
                <w:lang w:eastAsia="zh-CN"/>
              </w:rPr>
            </w:pPr>
            <w:r w:rsidRPr="00B20AE8">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6F4A8D5E" w14:textId="77777777" w:rsidR="00AC2BB8" w:rsidRPr="00B20AE8" w:rsidRDefault="00AC2BB8" w:rsidP="0039402F">
            <w:pPr>
              <w:pStyle w:val="TAC"/>
            </w:pPr>
            <w:r w:rsidRPr="00B20AE8">
              <w:t>-4 dBm/MHz</w:t>
            </w:r>
          </w:p>
        </w:tc>
      </w:tr>
      <w:tr w:rsidR="004F339F" w:rsidRPr="00B20AE8" w14:paraId="0C5A074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6027673" w14:textId="77777777" w:rsidR="00AC2BB8" w:rsidRPr="00B20AE8" w:rsidRDefault="00AC2BB8" w:rsidP="0039402F">
            <w:pPr>
              <w:pStyle w:val="TAC"/>
            </w:pPr>
            <w:r w:rsidRPr="00B20AE8">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7786E05B" w14:textId="77777777" w:rsidR="00AC2BB8" w:rsidRPr="00B20AE8" w:rsidRDefault="00AC2BB8" w:rsidP="0039402F">
            <w:pPr>
              <w:pStyle w:val="TAC"/>
            </w:pPr>
            <w:r w:rsidRPr="00B20AE8">
              <w:t>-6 dBm/MHz</w:t>
            </w:r>
          </w:p>
        </w:tc>
      </w:tr>
      <w:tr w:rsidR="004F339F" w:rsidRPr="00B20AE8" w14:paraId="5B13F8B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74D72C1A" w14:textId="77777777" w:rsidR="00AC2BB8" w:rsidRPr="00B20AE8" w:rsidRDefault="00AC2BB8" w:rsidP="0039402F">
            <w:pPr>
              <w:pStyle w:val="TAC"/>
            </w:pPr>
            <w:r w:rsidRPr="00B20AE8">
              <w:t>Medium Range BS</w:t>
            </w:r>
          </w:p>
        </w:tc>
        <w:tc>
          <w:tcPr>
            <w:tcW w:w="3359" w:type="dxa"/>
            <w:tcBorders>
              <w:top w:val="single" w:sz="6" w:space="0" w:color="auto"/>
              <w:left w:val="single" w:sz="6" w:space="0" w:color="auto"/>
              <w:bottom w:val="single" w:sz="6" w:space="0" w:color="auto"/>
              <w:right w:val="single" w:sz="6" w:space="0" w:color="auto"/>
            </w:tcBorders>
            <w:hideMark/>
          </w:tcPr>
          <w:p w14:paraId="7DC3C971" w14:textId="77777777" w:rsidR="00AC2BB8" w:rsidRPr="00B20AE8" w:rsidRDefault="00AC2BB8" w:rsidP="0039402F">
            <w:pPr>
              <w:pStyle w:val="TAC"/>
            </w:pPr>
            <w:r w:rsidRPr="00B20AE8">
              <w:t>-16 dBm/MHz</w:t>
            </w:r>
          </w:p>
        </w:tc>
      </w:tr>
      <w:tr w:rsidR="00AC2BB8" w:rsidRPr="00B20AE8" w14:paraId="461FFEED"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283AAB9A" w14:textId="77777777" w:rsidR="00AC2BB8" w:rsidRPr="00B20AE8" w:rsidRDefault="00AC2BB8" w:rsidP="0039402F">
            <w:pPr>
              <w:pStyle w:val="TAC"/>
            </w:pPr>
            <w:r w:rsidRPr="00B20AE8">
              <w:t>Local Area BS</w:t>
            </w:r>
          </w:p>
        </w:tc>
        <w:tc>
          <w:tcPr>
            <w:tcW w:w="3359" w:type="dxa"/>
            <w:tcBorders>
              <w:top w:val="single" w:sz="6" w:space="0" w:color="auto"/>
              <w:left w:val="single" w:sz="6" w:space="0" w:color="auto"/>
              <w:bottom w:val="single" w:sz="6" w:space="0" w:color="auto"/>
              <w:right w:val="single" w:sz="6" w:space="0" w:color="auto"/>
            </w:tcBorders>
            <w:hideMark/>
          </w:tcPr>
          <w:p w14:paraId="6DD60238" w14:textId="77777777" w:rsidR="00AC2BB8" w:rsidRPr="00B20AE8" w:rsidRDefault="00AC2BB8" w:rsidP="0039402F">
            <w:pPr>
              <w:pStyle w:val="TAC"/>
            </w:pPr>
            <w:r w:rsidRPr="00B20AE8">
              <w:t>-23 dBm/MHz</w:t>
            </w:r>
          </w:p>
        </w:tc>
      </w:tr>
    </w:tbl>
    <w:p w14:paraId="5483A92E" w14:textId="77777777" w:rsidR="00AC2BB8" w:rsidRPr="00B20AE8" w:rsidRDefault="00AC2BB8" w:rsidP="0039402F"/>
    <w:p w14:paraId="59FE36CE" w14:textId="77777777" w:rsidR="00AC2BB8" w:rsidRPr="00B20AE8" w:rsidRDefault="00AC2BB8" w:rsidP="0039402F">
      <w:r w:rsidRPr="00B20AE8">
        <w:t>For operation in non-contiguous spectrum or multiple bands, the OTA ACLR measurement result shall not be less than the OTA ACLR limit specified in table 6.7.3.5.1.4-2a.</w:t>
      </w:r>
    </w:p>
    <w:p w14:paraId="088968A9" w14:textId="77777777" w:rsidR="00AC2BB8" w:rsidRPr="00B20AE8" w:rsidRDefault="00AC2BB8" w:rsidP="0039402F">
      <w:pPr>
        <w:pStyle w:val="TH"/>
        <w:rPr>
          <w:lang w:val="en-US"/>
        </w:rPr>
      </w:pPr>
      <w:r w:rsidRPr="00B20AE8">
        <w:rPr>
          <w:lang w:val="en-US"/>
        </w:rPr>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14"/>
        <w:gridCol w:w="1668"/>
        <w:gridCol w:w="1654"/>
        <w:gridCol w:w="1137"/>
        <w:gridCol w:w="1751"/>
        <w:gridCol w:w="780"/>
        <w:gridCol w:w="821"/>
      </w:tblGrid>
      <w:tr w:rsidR="00672D84" w:rsidRPr="00B20AE8" w14:paraId="4CD038D1" w14:textId="77777777" w:rsidTr="006A2BF1">
        <w:trPr>
          <w:cantSplit/>
          <w:jc w:val="center"/>
        </w:trPr>
        <w:tc>
          <w:tcPr>
            <w:tcW w:w="1814" w:type="dxa"/>
            <w:tcBorders>
              <w:top w:val="single" w:sz="6" w:space="0" w:color="auto"/>
              <w:left w:val="single" w:sz="6" w:space="0" w:color="auto"/>
              <w:bottom w:val="single" w:sz="4" w:space="0" w:color="auto"/>
              <w:right w:val="single" w:sz="6" w:space="0" w:color="auto"/>
            </w:tcBorders>
            <w:hideMark/>
          </w:tcPr>
          <w:p w14:paraId="1A80DD7C" w14:textId="14593FE4" w:rsidR="00672D84" w:rsidRPr="00B20AE8" w:rsidRDefault="00672D84" w:rsidP="0039402F">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86A5E">
              <w:rPr>
                <w:lang w:eastAsia="zh-CN"/>
              </w:rPr>
              <w:t xml:space="preserve">adjacent to </w:t>
            </w:r>
            <w:r w:rsidRPr="00B86A5E">
              <w:t>s</w:t>
            </w:r>
            <w:r w:rsidRPr="00443DDE">
              <w:t>ub-block gap</w:t>
            </w:r>
            <w:r w:rsidRPr="00B86A5E">
              <w:t xml:space="preserve"> or </w:t>
            </w:r>
            <w:r w:rsidRPr="00443DDE">
              <w:t>inter RF Bandwidth gap</w:t>
            </w:r>
            <w:r w:rsidRPr="00C6449B">
              <w:t xml:space="preserve"> </w:t>
            </w:r>
            <w:r w:rsidRPr="00B20AE8">
              <w:rPr>
                <w:rFonts w:cs="Arial"/>
                <w:lang w:eastAsia="zh-CN"/>
              </w:rPr>
              <w:t>BW</w:t>
            </w:r>
            <w:r w:rsidRPr="00B20AE8">
              <w:rPr>
                <w:rFonts w:cs="Arial"/>
                <w:vertAlign w:val="subscript"/>
                <w:lang w:eastAsia="zh-CN"/>
              </w:rPr>
              <w:t>Channel</w:t>
            </w:r>
            <w:r>
              <w:rPr>
                <w:lang w:eastAsia="zh-CN"/>
              </w:rPr>
              <w:t> </w:t>
            </w:r>
            <w:r w:rsidRPr="00B20AE8">
              <w:rPr>
                <w:lang w:eastAsia="zh-CN"/>
              </w:rPr>
              <w:t xml:space="preserve">[MHz] </w:t>
            </w:r>
          </w:p>
        </w:tc>
        <w:tc>
          <w:tcPr>
            <w:tcW w:w="1668" w:type="dxa"/>
            <w:tcBorders>
              <w:top w:val="single" w:sz="6" w:space="0" w:color="auto"/>
              <w:left w:val="single" w:sz="6" w:space="0" w:color="auto"/>
              <w:bottom w:val="single" w:sz="6" w:space="0" w:color="auto"/>
              <w:right w:val="single" w:sz="6" w:space="0" w:color="auto"/>
            </w:tcBorders>
            <w:hideMark/>
          </w:tcPr>
          <w:p w14:paraId="5CBD9977" w14:textId="61DA543F" w:rsidR="00672D84" w:rsidRPr="00B20AE8" w:rsidRDefault="00672D84" w:rsidP="0039402F">
            <w:pPr>
              <w:pStyle w:val="TAH"/>
              <w:rPr>
                <w:lang w:eastAsia="zh-CN"/>
              </w:rPr>
            </w:pPr>
            <w:r w:rsidRPr="00B20AE8">
              <w:rPr>
                <w:lang w:eastAsia="zh-CN"/>
              </w:rPr>
              <w:t>Sub-block or Inter RF Bandwidth gap size (Wgap) where the limit applies</w:t>
            </w:r>
            <w:r>
              <w:rPr>
                <w:lang w:eastAsia="zh-CN"/>
              </w:rPr>
              <w:t> </w:t>
            </w:r>
            <w:r w:rsidRPr="00B20AE8">
              <w:rPr>
                <w:lang w:eastAsia="zh-CN"/>
              </w:rPr>
              <w:t>[MHz]</w:t>
            </w:r>
          </w:p>
        </w:tc>
        <w:tc>
          <w:tcPr>
            <w:tcW w:w="1654" w:type="dxa"/>
            <w:tcBorders>
              <w:top w:val="single" w:sz="6" w:space="0" w:color="auto"/>
              <w:left w:val="single" w:sz="6" w:space="0" w:color="auto"/>
              <w:bottom w:val="single" w:sz="6" w:space="0" w:color="auto"/>
              <w:right w:val="single" w:sz="6" w:space="0" w:color="auto"/>
            </w:tcBorders>
            <w:hideMark/>
          </w:tcPr>
          <w:p w14:paraId="70B545A4" w14:textId="77777777" w:rsidR="00672D84" w:rsidRPr="00B20AE8" w:rsidRDefault="00672D84" w:rsidP="0039402F">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1137" w:type="dxa"/>
            <w:tcBorders>
              <w:top w:val="single" w:sz="6" w:space="0" w:color="auto"/>
              <w:left w:val="single" w:sz="6" w:space="0" w:color="auto"/>
              <w:bottom w:val="single" w:sz="6" w:space="0" w:color="auto"/>
              <w:right w:val="single" w:sz="6" w:space="0" w:color="auto"/>
            </w:tcBorders>
            <w:hideMark/>
          </w:tcPr>
          <w:p w14:paraId="753D957E" w14:textId="77777777" w:rsidR="00672D84" w:rsidRPr="00B20AE8" w:rsidRDefault="00672D84" w:rsidP="0039402F">
            <w:pPr>
              <w:pStyle w:val="TAH"/>
              <w:rPr>
                <w:lang w:eastAsia="zh-CN"/>
              </w:rPr>
            </w:pPr>
            <w:r w:rsidRPr="00B20AE8">
              <w:rPr>
                <w:lang w:eastAsia="zh-CN"/>
              </w:rPr>
              <w:t>Assumed adjacent channel carrier</w:t>
            </w:r>
          </w:p>
        </w:tc>
        <w:tc>
          <w:tcPr>
            <w:tcW w:w="1751" w:type="dxa"/>
            <w:tcBorders>
              <w:top w:val="single" w:sz="6" w:space="0" w:color="auto"/>
              <w:left w:val="single" w:sz="6" w:space="0" w:color="auto"/>
              <w:bottom w:val="single" w:sz="6" w:space="0" w:color="auto"/>
              <w:right w:val="single" w:sz="6" w:space="0" w:color="auto"/>
            </w:tcBorders>
            <w:hideMark/>
          </w:tcPr>
          <w:p w14:paraId="569CF8C9" w14:textId="77777777" w:rsidR="00672D84" w:rsidRPr="00B20AE8" w:rsidRDefault="00672D84" w:rsidP="0039402F">
            <w:pPr>
              <w:pStyle w:val="TAH"/>
              <w:rPr>
                <w:lang w:eastAsia="zh-CN"/>
              </w:rPr>
            </w:pPr>
            <w:r w:rsidRPr="00B20AE8">
              <w:rPr>
                <w:lang w:eastAsia="zh-CN"/>
              </w:rPr>
              <w:t>Filter on the adjacent channel frequency and corresponding filter bandwidth</w:t>
            </w:r>
          </w:p>
        </w:tc>
        <w:tc>
          <w:tcPr>
            <w:tcW w:w="780" w:type="dxa"/>
            <w:tcBorders>
              <w:top w:val="single" w:sz="6" w:space="0" w:color="auto"/>
              <w:left w:val="single" w:sz="6" w:space="0" w:color="auto"/>
              <w:bottom w:val="single" w:sz="6" w:space="0" w:color="auto"/>
              <w:right w:val="single" w:sz="6" w:space="0" w:color="auto"/>
            </w:tcBorders>
            <w:hideMark/>
          </w:tcPr>
          <w:p w14:paraId="5F011427" w14:textId="77777777" w:rsidR="00672D84" w:rsidRPr="00B20AE8" w:rsidRDefault="00672D84" w:rsidP="0039402F">
            <w:pPr>
              <w:pStyle w:val="TAH"/>
              <w:rPr>
                <w:lang w:eastAsia="zh-CN"/>
              </w:rPr>
            </w:pPr>
            <w:r w:rsidRPr="00B20AE8">
              <w:rPr>
                <w:lang w:eastAsia="zh-CN"/>
              </w:rPr>
              <w:t>OTA ACLR limit</w:t>
            </w:r>
          </w:p>
          <w:p w14:paraId="476F13E7" w14:textId="0D8FB96B" w:rsidR="00672D84" w:rsidRPr="00B20AE8" w:rsidRDefault="00672D84" w:rsidP="0039402F">
            <w:pPr>
              <w:pStyle w:val="TAH"/>
              <w:rPr>
                <w:lang w:eastAsia="zh-CN"/>
              </w:rPr>
            </w:pPr>
            <w:r w:rsidRPr="00B20AE8">
              <w:rPr>
                <w:lang w:eastAsia="zh-CN"/>
              </w:rPr>
              <w:t>(0-3</w:t>
            </w:r>
            <w:r>
              <w:rPr>
                <w:lang w:eastAsia="zh-CN"/>
              </w:rPr>
              <w:t> </w:t>
            </w:r>
            <w:r w:rsidRPr="00B20AE8">
              <w:rPr>
                <w:lang w:eastAsia="zh-CN"/>
              </w:rPr>
              <w:t>GHz)</w:t>
            </w:r>
          </w:p>
        </w:tc>
        <w:tc>
          <w:tcPr>
            <w:tcW w:w="821" w:type="dxa"/>
            <w:tcBorders>
              <w:top w:val="single" w:sz="6" w:space="0" w:color="auto"/>
              <w:left w:val="single" w:sz="6" w:space="0" w:color="auto"/>
              <w:bottom w:val="single" w:sz="6" w:space="0" w:color="auto"/>
              <w:right w:val="single" w:sz="6" w:space="0" w:color="auto"/>
            </w:tcBorders>
            <w:hideMark/>
          </w:tcPr>
          <w:p w14:paraId="0B5B68CD" w14:textId="43703998" w:rsidR="00672D84" w:rsidRPr="00B20AE8" w:rsidRDefault="00672D84" w:rsidP="0039402F">
            <w:pPr>
              <w:pStyle w:val="TAH"/>
              <w:rPr>
                <w:lang w:eastAsia="zh-CN"/>
              </w:rPr>
            </w:pPr>
            <w:r w:rsidRPr="00B20AE8">
              <w:rPr>
                <w:lang w:eastAsia="zh-CN"/>
              </w:rPr>
              <w:t>OTA ACLR limit (3-6</w:t>
            </w:r>
            <w:r>
              <w:rPr>
                <w:lang w:eastAsia="zh-CN"/>
              </w:rPr>
              <w:t> </w:t>
            </w:r>
            <w:r w:rsidRPr="00B20AE8">
              <w:rPr>
                <w:lang w:eastAsia="zh-CN"/>
              </w:rPr>
              <w:t>GHz)</w:t>
            </w:r>
          </w:p>
        </w:tc>
      </w:tr>
      <w:tr w:rsidR="003D3C64" w:rsidRPr="00B20AE8" w14:paraId="2C49658A"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B209A8A" w14:textId="77777777" w:rsidR="003D3C64" w:rsidRPr="00B20AE8" w:rsidRDefault="003D3C64" w:rsidP="0039402F">
            <w:pPr>
              <w:pStyle w:val="TAC"/>
              <w:rPr>
                <w:rFonts w:eastAsia="SimSun"/>
                <w:lang w:eastAsia="zh-CN"/>
              </w:rPr>
            </w:pPr>
            <w:r w:rsidRPr="00B20AE8">
              <w:rPr>
                <w:lang w:eastAsia="zh-CN"/>
              </w:rPr>
              <w:t>5, 10, 15, 20</w:t>
            </w:r>
          </w:p>
        </w:tc>
        <w:tc>
          <w:tcPr>
            <w:tcW w:w="1668" w:type="dxa"/>
            <w:tcBorders>
              <w:top w:val="single" w:sz="6" w:space="0" w:color="auto"/>
              <w:left w:val="single" w:sz="4" w:space="0" w:color="auto"/>
              <w:bottom w:val="single" w:sz="6" w:space="0" w:color="auto"/>
              <w:right w:val="single" w:sz="6" w:space="0" w:color="auto"/>
            </w:tcBorders>
            <w:hideMark/>
          </w:tcPr>
          <w:p w14:paraId="5CD5A08F" w14:textId="77777777" w:rsidR="003D3C64" w:rsidRPr="00B20AE8" w:rsidRDefault="003D3C64" w:rsidP="0039402F">
            <w:pPr>
              <w:pStyle w:val="TAC"/>
              <w:rPr>
                <w:lang w:eastAsia="zh-CN"/>
              </w:rPr>
            </w:pPr>
            <w:r w:rsidRPr="00B20AE8">
              <w:rPr>
                <w:lang w:eastAsia="zh-CN"/>
              </w:rPr>
              <w:t>W</w:t>
            </w:r>
            <w:r w:rsidRPr="00B20AE8">
              <w:rPr>
                <w:vertAlign w:val="subscript"/>
                <w:lang w:eastAsia="zh-CN"/>
              </w:rPr>
              <w:t>gap</w:t>
            </w:r>
            <w:r w:rsidRPr="00B20AE8">
              <w:rPr>
                <w:lang w:eastAsia="zh-CN"/>
              </w:rPr>
              <w:t xml:space="preserve"> ≥ 15 (Note 3)</w:t>
            </w:r>
          </w:p>
          <w:p w14:paraId="0A7D74AE" w14:textId="77777777" w:rsidR="003D3C64" w:rsidRPr="00B20AE8" w:rsidRDefault="003D3C64" w:rsidP="0039402F">
            <w:pPr>
              <w:pStyle w:val="TAC"/>
              <w:rPr>
                <w:lang w:eastAsia="zh-CN"/>
              </w:rPr>
            </w:pPr>
            <w:r w:rsidRPr="00B20AE8">
              <w:rPr>
                <w:lang w:eastAsia="zh-CN"/>
              </w:rPr>
              <w:t>W</w:t>
            </w:r>
            <w:r w:rsidRPr="00B20AE8">
              <w:rPr>
                <w:vertAlign w:val="subscript"/>
                <w:lang w:eastAsia="zh-CN"/>
              </w:rPr>
              <w:t>gap</w:t>
            </w:r>
            <w:r w:rsidRPr="00B20AE8">
              <w:rPr>
                <w:lang w:eastAsia="zh-CN"/>
              </w:rPr>
              <w:t xml:space="preserve"> ≥ 45 (Note 4)</w:t>
            </w:r>
          </w:p>
        </w:tc>
        <w:tc>
          <w:tcPr>
            <w:tcW w:w="1654" w:type="dxa"/>
            <w:tcBorders>
              <w:top w:val="single" w:sz="6" w:space="0" w:color="auto"/>
              <w:left w:val="single" w:sz="6" w:space="0" w:color="auto"/>
              <w:bottom w:val="single" w:sz="6" w:space="0" w:color="auto"/>
              <w:right w:val="single" w:sz="6" w:space="0" w:color="auto"/>
            </w:tcBorders>
            <w:hideMark/>
          </w:tcPr>
          <w:p w14:paraId="09F1EBD0" w14:textId="77777777" w:rsidR="003D3C64" w:rsidRPr="00B20AE8" w:rsidRDefault="003D3C64" w:rsidP="0039402F">
            <w:pPr>
              <w:pStyle w:val="TAC"/>
              <w:rPr>
                <w:lang w:eastAsia="zh-CN"/>
              </w:rPr>
            </w:pPr>
            <w:r w:rsidRPr="00B20AE8">
              <w:rPr>
                <w:lang w:eastAsia="zh-CN"/>
              </w:rPr>
              <w:t>2.5 MHz</w:t>
            </w:r>
          </w:p>
        </w:tc>
        <w:tc>
          <w:tcPr>
            <w:tcW w:w="1137" w:type="dxa"/>
            <w:tcBorders>
              <w:top w:val="single" w:sz="6" w:space="0" w:color="auto"/>
              <w:left w:val="single" w:sz="6" w:space="0" w:color="auto"/>
              <w:bottom w:val="single" w:sz="6" w:space="0" w:color="auto"/>
              <w:right w:val="single" w:sz="6" w:space="0" w:color="auto"/>
            </w:tcBorders>
            <w:hideMark/>
          </w:tcPr>
          <w:p w14:paraId="20F051AC" w14:textId="77777777" w:rsidR="003D3C64" w:rsidRPr="00B20AE8" w:rsidRDefault="003D3C64" w:rsidP="0039402F">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E79F56C" w14:textId="77777777" w:rsidR="003D3C64" w:rsidRPr="00B20AE8" w:rsidRDefault="003D3C64" w:rsidP="0039402F">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67C90414" w14:textId="77777777" w:rsidR="003D3C64" w:rsidRPr="00B20AE8" w:rsidRDefault="003D3C64" w:rsidP="0039402F">
            <w:pPr>
              <w:pStyle w:val="TAC"/>
              <w:rPr>
                <w:lang w:eastAsia="zh-CN"/>
              </w:rPr>
            </w:pPr>
            <w:r w:rsidRPr="00B20AE8">
              <w:t>44 dB</w:t>
            </w:r>
          </w:p>
        </w:tc>
        <w:tc>
          <w:tcPr>
            <w:tcW w:w="821" w:type="dxa"/>
            <w:tcBorders>
              <w:top w:val="single" w:sz="6" w:space="0" w:color="auto"/>
              <w:left w:val="single" w:sz="6" w:space="0" w:color="auto"/>
              <w:bottom w:val="single" w:sz="6" w:space="0" w:color="auto"/>
              <w:right w:val="single" w:sz="6" w:space="0" w:color="auto"/>
            </w:tcBorders>
            <w:hideMark/>
          </w:tcPr>
          <w:p w14:paraId="25AE56EC" w14:textId="77777777" w:rsidR="003D3C64" w:rsidRPr="00B20AE8" w:rsidRDefault="003D3C64" w:rsidP="0039402F">
            <w:pPr>
              <w:pStyle w:val="TAC"/>
              <w:rPr>
                <w:lang w:eastAsia="zh-CN"/>
              </w:rPr>
            </w:pPr>
            <w:r w:rsidRPr="00B20AE8">
              <w:t>43.8 dB</w:t>
            </w:r>
          </w:p>
        </w:tc>
      </w:tr>
      <w:tr w:rsidR="003D3C64" w:rsidRPr="00B20AE8" w14:paraId="68A017B7"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16C935C1" w14:textId="77777777" w:rsidR="003D3C64" w:rsidRPr="00B20AE8" w:rsidRDefault="003D3C64" w:rsidP="0039402F">
            <w:pPr>
              <w:pStyle w:val="TAC"/>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401FDFB1" w14:textId="77777777" w:rsidR="003D3C64" w:rsidRPr="00B20AE8" w:rsidRDefault="003D3C64" w:rsidP="0039402F">
            <w:pPr>
              <w:pStyle w:val="TAC"/>
              <w:rPr>
                <w:lang w:eastAsia="zh-CN"/>
              </w:rPr>
            </w:pPr>
            <w:r w:rsidRPr="00B20AE8">
              <w:rPr>
                <w:lang w:eastAsia="zh-CN"/>
              </w:rPr>
              <w:t>Wgap ≥ 20 (Note 3)</w:t>
            </w:r>
          </w:p>
          <w:p w14:paraId="21D55415" w14:textId="77777777" w:rsidR="003D3C64" w:rsidRPr="00B20AE8" w:rsidRDefault="003D3C64" w:rsidP="0039402F">
            <w:pPr>
              <w:pStyle w:val="TAC"/>
              <w:rPr>
                <w:lang w:eastAsia="zh-CN"/>
              </w:rPr>
            </w:pPr>
            <w:r w:rsidRPr="00B20AE8">
              <w:rPr>
                <w:lang w:eastAsia="zh-CN"/>
              </w:rPr>
              <w:t>Wgap ≥ 50 (Note 4)</w:t>
            </w:r>
          </w:p>
        </w:tc>
        <w:tc>
          <w:tcPr>
            <w:tcW w:w="1654" w:type="dxa"/>
            <w:tcBorders>
              <w:top w:val="single" w:sz="6" w:space="0" w:color="auto"/>
              <w:left w:val="single" w:sz="6" w:space="0" w:color="auto"/>
              <w:bottom w:val="single" w:sz="6" w:space="0" w:color="auto"/>
              <w:right w:val="single" w:sz="6" w:space="0" w:color="auto"/>
            </w:tcBorders>
            <w:hideMark/>
          </w:tcPr>
          <w:p w14:paraId="100767BF" w14:textId="77777777" w:rsidR="003D3C64" w:rsidRPr="00B20AE8" w:rsidRDefault="003D3C64" w:rsidP="0039402F">
            <w:pPr>
              <w:pStyle w:val="TAC"/>
              <w:rPr>
                <w:lang w:eastAsia="zh-CN"/>
              </w:rPr>
            </w:pPr>
            <w:r w:rsidRPr="00B20AE8">
              <w:rPr>
                <w:lang w:eastAsia="zh-CN"/>
              </w:rPr>
              <w:t>7.5 MHz</w:t>
            </w:r>
          </w:p>
        </w:tc>
        <w:tc>
          <w:tcPr>
            <w:tcW w:w="1137" w:type="dxa"/>
            <w:tcBorders>
              <w:top w:val="single" w:sz="6" w:space="0" w:color="auto"/>
              <w:left w:val="single" w:sz="6" w:space="0" w:color="auto"/>
              <w:bottom w:val="single" w:sz="6" w:space="0" w:color="auto"/>
              <w:right w:val="single" w:sz="6" w:space="0" w:color="auto"/>
            </w:tcBorders>
            <w:hideMark/>
          </w:tcPr>
          <w:p w14:paraId="0723D41F" w14:textId="77777777" w:rsidR="003D3C64" w:rsidRPr="00B20AE8" w:rsidRDefault="003D3C64" w:rsidP="0039402F">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048D528D" w14:textId="77777777" w:rsidR="003D3C64" w:rsidRPr="00B20AE8" w:rsidRDefault="003D3C64" w:rsidP="0039402F">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3CA4A1EC" w14:textId="77777777" w:rsidR="003D3C64" w:rsidRPr="00B20AE8" w:rsidRDefault="003D3C64" w:rsidP="0039402F">
            <w:pPr>
              <w:pStyle w:val="TAC"/>
              <w:rPr>
                <w:lang w:eastAsia="zh-CN"/>
              </w:rPr>
            </w:pPr>
            <w:r w:rsidRPr="00B20AE8">
              <w:t>44 dB</w:t>
            </w:r>
          </w:p>
        </w:tc>
        <w:tc>
          <w:tcPr>
            <w:tcW w:w="821" w:type="dxa"/>
            <w:tcBorders>
              <w:top w:val="single" w:sz="6" w:space="0" w:color="auto"/>
              <w:left w:val="single" w:sz="6" w:space="0" w:color="auto"/>
              <w:bottom w:val="single" w:sz="6" w:space="0" w:color="auto"/>
              <w:right w:val="single" w:sz="6" w:space="0" w:color="auto"/>
            </w:tcBorders>
            <w:hideMark/>
          </w:tcPr>
          <w:p w14:paraId="12E4A524" w14:textId="77777777" w:rsidR="003D3C64" w:rsidRPr="00B20AE8" w:rsidRDefault="003D3C64" w:rsidP="0039402F">
            <w:pPr>
              <w:pStyle w:val="TAC"/>
              <w:rPr>
                <w:lang w:eastAsia="zh-CN"/>
              </w:rPr>
            </w:pPr>
            <w:r w:rsidRPr="00B20AE8">
              <w:t>43.8 dB</w:t>
            </w:r>
          </w:p>
        </w:tc>
      </w:tr>
      <w:tr w:rsidR="003D3C64" w:rsidRPr="00B20AE8" w14:paraId="3D3587C5"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0BAA5D0" w14:textId="77777777" w:rsidR="003D3C64" w:rsidRPr="00B20AE8" w:rsidRDefault="003D3C64" w:rsidP="0039402F">
            <w:pPr>
              <w:pStyle w:val="TAC"/>
              <w:rPr>
                <w:rFonts w:eastAsia="SimSun"/>
                <w:lang w:eastAsia="zh-CN"/>
              </w:rPr>
            </w:pPr>
            <w:r w:rsidRPr="00B20AE8">
              <w:rPr>
                <w:rFonts w:eastAsia="SimSun"/>
                <w:lang w:eastAsia="zh-CN"/>
              </w:rPr>
              <w:t>25, 30, 40, 50, 60, 70, 80, 90, 100</w:t>
            </w:r>
          </w:p>
        </w:tc>
        <w:tc>
          <w:tcPr>
            <w:tcW w:w="1668" w:type="dxa"/>
            <w:tcBorders>
              <w:top w:val="single" w:sz="6" w:space="0" w:color="auto"/>
              <w:left w:val="single" w:sz="4" w:space="0" w:color="auto"/>
              <w:bottom w:val="single" w:sz="6" w:space="0" w:color="auto"/>
              <w:right w:val="single" w:sz="6" w:space="0" w:color="auto"/>
            </w:tcBorders>
            <w:hideMark/>
          </w:tcPr>
          <w:p w14:paraId="737810B3" w14:textId="77777777" w:rsidR="003D3C64" w:rsidRPr="00B20AE8" w:rsidRDefault="003D3C64" w:rsidP="0039402F">
            <w:pPr>
              <w:pStyle w:val="TAC"/>
              <w:rPr>
                <w:lang w:eastAsia="zh-CN"/>
              </w:rPr>
            </w:pPr>
            <w:r w:rsidRPr="00B20AE8">
              <w:rPr>
                <w:lang w:eastAsia="zh-CN"/>
              </w:rPr>
              <w:t>Wgap ≥ 60 (Note 4)</w:t>
            </w:r>
          </w:p>
          <w:p w14:paraId="602591B2" w14:textId="77777777" w:rsidR="003D3C64" w:rsidRPr="00B20AE8" w:rsidRDefault="003D3C64" w:rsidP="0039402F">
            <w:pPr>
              <w:pStyle w:val="TAC"/>
              <w:rPr>
                <w:lang w:eastAsia="zh-CN"/>
              </w:rPr>
            </w:pPr>
            <w:r w:rsidRPr="00B20AE8">
              <w:rPr>
                <w:lang w:eastAsia="zh-CN"/>
              </w:rPr>
              <w:t>Wgap ≥ 30 (Note 3) </w:t>
            </w:r>
          </w:p>
        </w:tc>
        <w:tc>
          <w:tcPr>
            <w:tcW w:w="1654" w:type="dxa"/>
            <w:tcBorders>
              <w:top w:val="single" w:sz="6" w:space="0" w:color="auto"/>
              <w:left w:val="single" w:sz="6" w:space="0" w:color="auto"/>
              <w:bottom w:val="single" w:sz="6" w:space="0" w:color="auto"/>
              <w:right w:val="single" w:sz="6" w:space="0" w:color="auto"/>
            </w:tcBorders>
            <w:hideMark/>
          </w:tcPr>
          <w:p w14:paraId="1C533E72" w14:textId="77777777" w:rsidR="003D3C64" w:rsidRPr="00B20AE8" w:rsidRDefault="003D3C64" w:rsidP="0039402F">
            <w:pPr>
              <w:pStyle w:val="TAC"/>
              <w:rPr>
                <w:lang w:eastAsia="zh-CN"/>
              </w:rPr>
            </w:pPr>
            <w:r w:rsidRPr="00B20AE8">
              <w:rPr>
                <w:lang w:eastAsia="zh-CN"/>
              </w:rPr>
              <w:t>10 MHz</w:t>
            </w:r>
          </w:p>
        </w:tc>
        <w:tc>
          <w:tcPr>
            <w:tcW w:w="1137" w:type="dxa"/>
            <w:tcBorders>
              <w:top w:val="single" w:sz="6" w:space="0" w:color="auto"/>
              <w:left w:val="single" w:sz="6" w:space="0" w:color="auto"/>
              <w:bottom w:val="single" w:sz="6" w:space="0" w:color="auto"/>
              <w:right w:val="single" w:sz="6" w:space="0" w:color="auto"/>
            </w:tcBorders>
            <w:hideMark/>
          </w:tcPr>
          <w:p w14:paraId="408F5AA7" w14:textId="77777777" w:rsidR="003D3C64" w:rsidRPr="00B20AE8" w:rsidRDefault="003D3C64" w:rsidP="0039402F">
            <w:pPr>
              <w:pStyle w:val="TAC"/>
              <w:rPr>
                <w:lang w:eastAsia="zh-CN"/>
              </w:rPr>
            </w:pPr>
            <w:r w:rsidRPr="00B20AE8">
              <w:rPr>
                <w:lang w:eastAsia="zh-CN"/>
              </w:rPr>
              <w:t xml:space="preserve">20 MHz 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56959E32" w14:textId="77777777" w:rsidR="003D3C64" w:rsidRPr="00B20AE8" w:rsidRDefault="003D3C64" w:rsidP="0039402F">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44E2C2B9" w14:textId="77777777" w:rsidR="003D3C64" w:rsidRPr="00B20AE8" w:rsidRDefault="003D3C64" w:rsidP="0039402F">
            <w:pPr>
              <w:pStyle w:val="TAC"/>
              <w:rPr>
                <w:lang w:eastAsia="zh-CN"/>
              </w:rPr>
            </w:pPr>
            <w:r w:rsidRPr="00B20AE8">
              <w:t xml:space="preserve">44 dB </w:t>
            </w:r>
          </w:p>
        </w:tc>
        <w:tc>
          <w:tcPr>
            <w:tcW w:w="821" w:type="dxa"/>
            <w:tcBorders>
              <w:top w:val="single" w:sz="6" w:space="0" w:color="auto"/>
              <w:left w:val="single" w:sz="6" w:space="0" w:color="auto"/>
              <w:bottom w:val="single" w:sz="6" w:space="0" w:color="auto"/>
              <w:right w:val="single" w:sz="6" w:space="0" w:color="auto"/>
            </w:tcBorders>
            <w:hideMark/>
          </w:tcPr>
          <w:p w14:paraId="4A5515E3" w14:textId="77777777" w:rsidR="003D3C64" w:rsidRPr="00B20AE8" w:rsidRDefault="003D3C64" w:rsidP="0039402F">
            <w:pPr>
              <w:pStyle w:val="TAC"/>
              <w:rPr>
                <w:lang w:eastAsia="zh-CN"/>
              </w:rPr>
            </w:pPr>
            <w:r w:rsidRPr="00B20AE8">
              <w:t xml:space="preserve">43.8 dB </w:t>
            </w:r>
          </w:p>
        </w:tc>
      </w:tr>
      <w:tr w:rsidR="003D3C64" w:rsidRPr="00B20AE8" w14:paraId="7CFF5FAF"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49A67665" w14:textId="77777777" w:rsidR="003D3C64" w:rsidRPr="00B20AE8" w:rsidRDefault="003D3C64" w:rsidP="0039402F">
            <w:pPr>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1218D4C4" w14:textId="77777777" w:rsidR="003D3C64" w:rsidRPr="00B20AE8" w:rsidRDefault="003D3C64" w:rsidP="0039402F">
            <w:pPr>
              <w:pStyle w:val="TAC"/>
              <w:rPr>
                <w:lang w:eastAsia="zh-CN"/>
              </w:rPr>
            </w:pPr>
            <w:r w:rsidRPr="00B20AE8">
              <w:rPr>
                <w:lang w:eastAsia="zh-CN"/>
              </w:rPr>
              <w:t>Wgap ≥ 80 (Note 4)</w:t>
            </w:r>
          </w:p>
          <w:p w14:paraId="5DA70F09" w14:textId="77777777" w:rsidR="003D3C64" w:rsidRPr="00B20AE8" w:rsidRDefault="003D3C64" w:rsidP="0039402F">
            <w:pPr>
              <w:pStyle w:val="TAC"/>
              <w:rPr>
                <w:lang w:eastAsia="zh-CN"/>
              </w:rPr>
            </w:pPr>
            <w:r w:rsidRPr="00B20AE8">
              <w:rPr>
                <w:lang w:eastAsia="zh-CN"/>
              </w:rPr>
              <w:t>Wgap ≥ 50 (Note 3)</w:t>
            </w:r>
          </w:p>
        </w:tc>
        <w:tc>
          <w:tcPr>
            <w:tcW w:w="1654" w:type="dxa"/>
            <w:tcBorders>
              <w:top w:val="single" w:sz="6" w:space="0" w:color="auto"/>
              <w:left w:val="single" w:sz="6" w:space="0" w:color="auto"/>
              <w:bottom w:val="single" w:sz="6" w:space="0" w:color="auto"/>
              <w:right w:val="single" w:sz="6" w:space="0" w:color="auto"/>
            </w:tcBorders>
            <w:hideMark/>
          </w:tcPr>
          <w:p w14:paraId="6CF8B012" w14:textId="77777777" w:rsidR="003D3C64" w:rsidRPr="00B20AE8" w:rsidRDefault="003D3C64" w:rsidP="0039402F">
            <w:pPr>
              <w:pStyle w:val="TAC"/>
              <w:rPr>
                <w:lang w:eastAsia="zh-CN"/>
              </w:rPr>
            </w:pPr>
            <w:r w:rsidRPr="00B20AE8">
              <w:rPr>
                <w:lang w:eastAsia="zh-CN"/>
              </w:rPr>
              <w:t>30 MHz</w:t>
            </w:r>
          </w:p>
        </w:tc>
        <w:tc>
          <w:tcPr>
            <w:tcW w:w="1137" w:type="dxa"/>
            <w:tcBorders>
              <w:top w:val="single" w:sz="6" w:space="0" w:color="auto"/>
              <w:left w:val="single" w:sz="6" w:space="0" w:color="auto"/>
              <w:bottom w:val="single" w:sz="6" w:space="0" w:color="auto"/>
              <w:right w:val="single" w:sz="6" w:space="0" w:color="auto"/>
            </w:tcBorders>
            <w:hideMark/>
          </w:tcPr>
          <w:p w14:paraId="1B87A0A5" w14:textId="77777777" w:rsidR="003D3C64" w:rsidRPr="00B20AE8" w:rsidRDefault="003D3C64" w:rsidP="0039402F">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D2AA864" w14:textId="77777777" w:rsidR="003D3C64" w:rsidRPr="00B20AE8" w:rsidRDefault="003D3C64" w:rsidP="0039402F">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288AE4FD" w14:textId="77777777" w:rsidR="003D3C64" w:rsidRPr="00B20AE8" w:rsidRDefault="003D3C64" w:rsidP="0039402F">
            <w:pPr>
              <w:pStyle w:val="TAC"/>
              <w:rPr>
                <w:lang w:eastAsia="zh-CN"/>
              </w:rPr>
            </w:pPr>
            <w:r w:rsidRPr="00B20AE8">
              <w:t>44 dB</w:t>
            </w:r>
            <w:r w:rsidRPr="00B20AE8">
              <w:rPr>
                <w:rFonts w:eastAsia="SimSun"/>
                <w:lang w:eastAsia="zh-CN"/>
              </w:rPr>
              <w:t xml:space="preserve"> </w:t>
            </w:r>
          </w:p>
        </w:tc>
        <w:tc>
          <w:tcPr>
            <w:tcW w:w="821" w:type="dxa"/>
            <w:tcBorders>
              <w:top w:val="single" w:sz="6" w:space="0" w:color="auto"/>
              <w:left w:val="single" w:sz="6" w:space="0" w:color="auto"/>
              <w:bottom w:val="single" w:sz="6" w:space="0" w:color="auto"/>
              <w:right w:val="single" w:sz="6" w:space="0" w:color="auto"/>
            </w:tcBorders>
            <w:hideMark/>
          </w:tcPr>
          <w:p w14:paraId="737F7D85" w14:textId="77777777" w:rsidR="003D3C64" w:rsidRPr="00B20AE8" w:rsidRDefault="003D3C64" w:rsidP="0039402F">
            <w:pPr>
              <w:pStyle w:val="TAC"/>
              <w:rPr>
                <w:lang w:eastAsia="zh-CN"/>
              </w:rPr>
            </w:pPr>
            <w:r w:rsidRPr="00B20AE8">
              <w:t>43.8 dB</w:t>
            </w:r>
            <w:r w:rsidRPr="00B20AE8">
              <w:rPr>
                <w:rFonts w:eastAsia="SimSun"/>
                <w:lang w:eastAsia="zh-CN"/>
              </w:rPr>
              <w:t xml:space="preserve"> </w:t>
            </w:r>
          </w:p>
        </w:tc>
      </w:tr>
      <w:tr w:rsidR="00AC2BB8" w:rsidRPr="00B20AE8" w14:paraId="2088DE08" w14:textId="77777777" w:rsidTr="006A2BF1">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6C06ACE4" w14:textId="77777777" w:rsidR="00AC2BB8" w:rsidRPr="00B20AE8" w:rsidRDefault="00AC2BB8" w:rsidP="0039402F">
            <w:pPr>
              <w:pStyle w:val="TAN"/>
              <w:rPr>
                <w:lang w:eastAsia="zh-CN"/>
              </w:rPr>
            </w:pPr>
            <w:r w:rsidRPr="00B20AE8">
              <w:rPr>
                <w:lang w:eastAsia="zh-CN"/>
              </w:rPr>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14:paraId="57238B75" w14:textId="77777777" w:rsidR="00AC2BB8" w:rsidRPr="00B20AE8" w:rsidRDefault="00AC2BB8" w:rsidP="0039402F">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09A9DF40" w14:textId="44C70DC6" w:rsidR="00AC2BB8" w:rsidRPr="00B20AE8" w:rsidRDefault="00AC2BB8" w:rsidP="0039402F">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w:t>
            </w:r>
            <w:r w:rsidR="008756D0">
              <w:rPr>
                <w:rFonts w:eastAsia="SimSun"/>
                <w:lang w:eastAsia="zh-CN"/>
              </w:rPr>
              <w:t xml:space="preserve">the </w:t>
            </w:r>
            <w:r w:rsidRPr="00B20AE8">
              <w:rPr>
                <w:rFonts w:eastAsia="SimSun"/>
                <w:lang w:eastAsia="zh-CN"/>
              </w:rPr>
              <w:t>the NR carrier transmitted at the other edge of the gap is 5, 10, 15, 20 MHz.</w:t>
            </w:r>
          </w:p>
          <w:p w14:paraId="54E64243" w14:textId="77777777" w:rsidR="00AC2BB8" w:rsidRPr="00B20AE8" w:rsidRDefault="00AC2BB8" w:rsidP="0039402F">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14:paraId="3DBA9CA4" w14:textId="77777777" w:rsidR="00AC2BB8" w:rsidRPr="00B20AE8" w:rsidRDefault="00AC2BB8" w:rsidP="0039402F"/>
    <w:p w14:paraId="3B182136" w14:textId="77777777" w:rsidR="00C33A48" w:rsidRPr="00B20AE8" w:rsidRDefault="00AC2BB8" w:rsidP="0039402F">
      <w:r w:rsidRPr="00B20AE8">
        <w:t>The OTA CACLR measurement result shall not less than the OTA CACLR limit specified in table 6.7.3.5.1.4-1.</w:t>
      </w:r>
    </w:p>
    <w:p w14:paraId="27BEE218" w14:textId="77777777" w:rsidR="00C33A48" w:rsidRPr="00B20AE8" w:rsidRDefault="00C33A48" w:rsidP="00C33A48">
      <w:pPr>
        <w:pStyle w:val="Heading5"/>
        <w:rPr>
          <w:noProof/>
        </w:rPr>
      </w:pPr>
      <w:bookmarkStart w:id="3471" w:name="_Toc21123086"/>
      <w:bookmarkStart w:id="3472" w:name="_Toc45907279"/>
      <w:bookmarkStart w:id="3473" w:name="_Toc53181383"/>
      <w:bookmarkStart w:id="3474" w:name="_Toc61117174"/>
      <w:bookmarkStart w:id="3475" w:name="_Toc67081026"/>
      <w:bookmarkStart w:id="3476" w:name="_Toc68770378"/>
      <w:bookmarkStart w:id="3477" w:name="_Toc74755441"/>
      <w:bookmarkStart w:id="3478" w:name="_Toc76506365"/>
      <w:bookmarkStart w:id="3479" w:name="_Toc83113284"/>
      <w:bookmarkStart w:id="3480" w:name="_Toc89876487"/>
      <w:bookmarkStart w:id="3481" w:name="_Toc98711387"/>
      <w:bookmarkStart w:id="3482" w:name="_Toc145097254"/>
      <w:bookmarkStart w:id="3483" w:name="_Toc161848504"/>
      <w:r w:rsidRPr="00B20AE8">
        <w:rPr>
          <w:rStyle w:val="Heading5Char"/>
        </w:rPr>
        <w:t>6.7.3.5.2</w:t>
      </w:r>
      <w:r w:rsidR="00A22911" w:rsidRPr="00B20AE8">
        <w:rPr>
          <w:noProof/>
        </w:rPr>
        <w:tab/>
      </w:r>
      <w:r w:rsidRPr="00B20AE8">
        <w:rPr>
          <w:noProof/>
        </w:rPr>
        <w:t>UTRA FDD</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60F48583" w14:textId="77777777" w:rsidR="00C33A48" w:rsidRPr="00B20AE8" w:rsidRDefault="00C33A48" w:rsidP="00F437E4">
      <w:pPr>
        <w:pStyle w:val="H6"/>
        <w:rPr>
          <w:noProof/>
        </w:rPr>
      </w:pPr>
      <w:bookmarkStart w:id="3484" w:name="_Toc21123087"/>
      <w:bookmarkStart w:id="3485" w:name="_Toc45907280"/>
      <w:bookmarkStart w:id="3486" w:name="_Toc53181384"/>
      <w:r w:rsidRPr="00B20AE8">
        <w:rPr>
          <w:noProof/>
        </w:rPr>
        <w:t>6.7.3.5.2.1</w:t>
      </w:r>
      <w:r w:rsidR="00A22911" w:rsidRPr="00B20AE8">
        <w:rPr>
          <w:noProof/>
        </w:rPr>
        <w:tab/>
      </w:r>
      <w:r w:rsidRPr="00B20AE8">
        <w:rPr>
          <w:noProof/>
        </w:rPr>
        <w:t>OTA ACLR</w:t>
      </w:r>
      <w:bookmarkEnd w:id="3484"/>
      <w:bookmarkEnd w:id="3485"/>
      <w:bookmarkEnd w:id="3486"/>
    </w:p>
    <w:p w14:paraId="1FB2E7C8" w14:textId="77777777" w:rsidR="00C33A48" w:rsidRPr="00B20AE8" w:rsidRDefault="00C33A48" w:rsidP="0039402F">
      <w:r w:rsidRPr="00B20AE8">
        <w:t>The measurement result shall not be less than the OTA ACLR limit specified in Table 6.7.3.5.2.1-1.</w:t>
      </w:r>
    </w:p>
    <w:p w14:paraId="2D729A6E" w14:textId="77777777" w:rsidR="00C33A48" w:rsidRPr="00B20AE8" w:rsidRDefault="00C33A48" w:rsidP="0039402F">
      <w:pPr>
        <w:pStyle w:val="TH"/>
      </w:pPr>
      <w:r w:rsidRPr="00B20AE8">
        <w:t xml:space="preserve">Table 6.7.3.5.2.1-1: </w:t>
      </w:r>
      <w:r w:rsidRPr="00B20AE8">
        <w:rPr>
          <w:lang w:val="en-US"/>
        </w:rPr>
        <w:t xml:space="preserve">OTA </w:t>
      </w:r>
      <w:r w:rsidRPr="00B20AE8">
        <w:t>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4F339F" w:rsidRPr="00B20AE8" w14:paraId="1E9563B2" w14:textId="77777777" w:rsidTr="006A2BF1">
        <w:trPr>
          <w:cantSplit/>
          <w:jc w:val="center"/>
        </w:trPr>
        <w:tc>
          <w:tcPr>
            <w:tcW w:w="4299" w:type="dxa"/>
          </w:tcPr>
          <w:p w14:paraId="209B3F56" w14:textId="77777777" w:rsidR="00C33A48" w:rsidRPr="00B20AE8" w:rsidRDefault="00C33A48" w:rsidP="0039402F">
            <w:pPr>
              <w:rPr>
                <w:rFonts w:cs="Arial"/>
              </w:rPr>
            </w:pPr>
            <w:r w:rsidRPr="00B20AE8">
              <w:t>BS channel offset below the first or above the last carrier frequency used</w:t>
            </w:r>
          </w:p>
        </w:tc>
        <w:tc>
          <w:tcPr>
            <w:tcW w:w="2314" w:type="dxa"/>
          </w:tcPr>
          <w:p w14:paraId="7ED983C1" w14:textId="759776F7" w:rsidR="00C33A48" w:rsidRPr="00B20AE8" w:rsidRDefault="00C33A48" w:rsidP="0039402F">
            <w:r w:rsidRPr="00B20AE8">
              <w:t>OTA ACLR limit for bands below 3</w:t>
            </w:r>
            <w:r w:rsidR="00A33949">
              <w:t> </w:t>
            </w:r>
            <w:r w:rsidRPr="00B20AE8">
              <w:t>GHz</w:t>
            </w:r>
          </w:p>
        </w:tc>
        <w:tc>
          <w:tcPr>
            <w:tcW w:w="2365" w:type="dxa"/>
          </w:tcPr>
          <w:p w14:paraId="79A0882F" w14:textId="1F5CB31C" w:rsidR="00C33A48" w:rsidRPr="00B20AE8" w:rsidRDefault="00C33A48" w:rsidP="0039402F">
            <w:pPr>
              <w:rPr>
                <w:rFonts w:cs="v4.2.0"/>
              </w:rPr>
            </w:pPr>
            <w:r w:rsidRPr="00B20AE8">
              <w:t>OTA ACLR limit for bands between 3 and 4.2</w:t>
            </w:r>
            <w:r w:rsidR="00A33949">
              <w:t> </w:t>
            </w:r>
            <w:r w:rsidRPr="00B20AE8">
              <w:t>GHz</w:t>
            </w:r>
          </w:p>
        </w:tc>
      </w:tr>
      <w:tr w:rsidR="004F339F" w:rsidRPr="00B20AE8" w14:paraId="0EB65031" w14:textId="77777777" w:rsidTr="006A2BF1">
        <w:trPr>
          <w:cantSplit/>
          <w:jc w:val="center"/>
        </w:trPr>
        <w:tc>
          <w:tcPr>
            <w:tcW w:w="4299" w:type="dxa"/>
          </w:tcPr>
          <w:p w14:paraId="641E5770" w14:textId="77777777" w:rsidR="00C33A48" w:rsidRPr="00B20AE8" w:rsidRDefault="00C33A48" w:rsidP="0039402F">
            <w:pPr>
              <w:rPr>
                <w:rFonts w:cs="Arial"/>
              </w:rPr>
            </w:pPr>
            <w:r w:rsidRPr="00B20AE8">
              <w:t>5 MHz</w:t>
            </w:r>
          </w:p>
        </w:tc>
        <w:tc>
          <w:tcPr>
            <w:tcW w:w="2314" w:type="dxa"/>
          </w:tcPr>
          <w:p w14:paraId="7B0D513B" w14:textId="77777777" w:rsidR="00C33A48" w:rsidRPr="00B20AE8" w:rsidRDefault="00C33A48" w:rsidP="0039402F">
            <w:r w:rsidRPr="00B20AE8">
              <w:t>44 dB</w:t>
            </w:r>
          </w:p>
        </w:tc>
        <w:tc>
          <w:tcPr>
            <w:tcW w:w="2365" w:type="dxa"/>
          </w:tcPr>
          <w:p w14:paraId="48F233B4" w14:textId="77777777" w:rsidR="00C33A48" w:rsidRPr="00B20AE8" w:rsidRDefault="00C33A48" w:rsidP="0039402F">
            <w:r w:rsidRPr="00B20AE8">
              <w:t>43.8dB</w:t>
            </w:r>
          </w:p>
        </w:tc>
      </w:tr>
      <w:tr w:rsidR="004F339F" w:rsidRPr="00B20AE8" w14:paraId="7631116C" w14:textId="77777777" w:rsidTr="006A2BF1">
        <w:trPr>
          <w:cantSplit/>
          <w:jc w:val="center"/>
        </w:trPr>
        <w:tc>
          <w:tcPr>
            <w:tcW w:w="4299" w:type="dxa"/>
          </w:tcPr>
          <w:p w14:paraId="032F2C70" w14:textId="77777777" w:rsidR="00C33A48" w:rsidRPr="00B20AE8" w:rsidRDefault="00C33A48" w:rsidP="0039402F">
            <w:pPr>
              <w:rPr>
                <w:rFonts w:cs="Arial"/>
              </w:rPr>
            </w:pPr>
            <w:r w:rsidRPr="00B20AE8">
              <w:t>10 MHz</w:t>
            </w:r>
          </w:p>
        </w:tc>
        <w:tc>
          <w:tcPr>
            <w:tcW w:w="2314" w:type="dxa"/>
          </w:tcPr>
          <w:p w14:paraId="43C886D9" w14:textId="77777777" w:rsidR="00C33A48" w:rsidRPr="00B20AE8" w:rsidRDefault="00C33A48" w:rsidP="0039402F">
            <w:r w:rsidRPr="00B20AE8">
              <w:t>44 dB</w:t>
            </w:r>
          </w:p>
        </w:tc>
        <w:tc>
          <w:tcPr>
            <w:tcW w:w="2365" w:type="dxa"/>
          </w:tcPr>
          <w:p w14:paraId="7EEA1B95" w14:textId="77777777" w:rsidR="00C33A48" w:rsidRPr="00B20AE8" w:rsidRDefault="00C33A48" w:rsidP="0039402F">
            <w:r w:rsidRPr="00B20AE8">
              <w:t>43.8dB</w:t>
            </w:r>
          </w:p>
        </w:tc>
      </w:tr>
      <w:tr w:rsidR="00C33A48" w:rsidRPr="00B20AE8" w14:paraId="0F9053AC" w14:textId="77777777" w:rsidTr="006A2BF1">
        <w:trPr>
          <w:cantSplit/>
          <w:jc w:val="center"/>
        </w:trPr>
        <w:tc>
          <w:tcPr>
            <w:tcW w:w="8978" w:type="dxa"/>
            <w:gridSpan w:val="3"/>
          </w:tcPr>
          <w:p w14:paraId="53764475" w14:textId="77777777" w:rsidR="00C33A48" w:rsidRPr="00B20AE8" w:rsidRDefault="00C33A48" w:rsidP="0039402F">
            <w:pPr>
              <w:pStyle w:val="TAN"/>
              <w:rPr>
                <w:rFonts w:cs="v3.8.0"/>
                <w:lang w:eastAsia="zh-CN"/>
              </w:rPr>
            </w:pPr>
            <w:r w:rsidRPr="00B20AE8">
              <w:rPr>
                <w:rFonts w:cs="v5.0.0"/>
              </w:rPr>
              <w:t>NOTE 1:</w:t>
            </w:r>
            <w:r w:rsidRPr="00B20AE8">
              <w:rPr>
                <w:rFonts w:cs="v5.0.0"/>
              </w:rPr>
              <w:tab/>
              <w:t>In certain regions,</w:t>
            </w:r>
            <w:r w:rsidRPr="00B20AE8">
              <w:t xml:space="preserve"> the </w:t>
            </w:r>
            <w:r w:rsidRPr="00B20AE8">
              <w:rPr>
                <w:rFonts w:cs="v3.8.0"/>
              </w:rPr>
              <w:t>adjacent channel power</w:t>
            </w:r>
            <w:r w:rsidRPr="00B20AE8">
              <w:t xml:space="preserve"> (the RRC filtered mean power centred on an adjacent channel frequency) shall be less than or equal to -7.2 dBm/3.84 MHz (for Band I, III, IX, XI and XXI) or </w:t>
            </w:r>
            <w:r w:rsidRPr="00B20AE8">
              <w:rPr>
                <w:rFonts w:eastAsia="Batang" w:hint="eastAsia"/>
              </w:rPr>
              <w:t>+</w:t>
            </w:r>
            <w:r w:rsidRPr="00B20AE8">
              <w:t>2.8 dBm/3.84 MHz (for Band VI, VIII and XIX) or as specified by the ACLR limit, whichever is the higher</w:t>
            </w:r>
            <w:r w:rsidRPr="00B20AE8">
              <w:rPr>
                <w:rFonts w:cs="v3.8.0"/>
              </w:rPr>
              <w:t>. This note is not applicable for Home BS.</w:t>
            </w:r>
          </w:p>
          <w:p w14:paraId="7B2D2FD1" w14:textId="77777777" w:rsidR="00C33A48" w:rsidRPr="00B20AE8" w:rsidRDefault="00C33A48" w:rsidP="0039402F">
            <w:pPr>
              <w:pStyle w:val="TAN"/>
              <w:rPr>
                <w:rFonts w:cs="v5.0.0"/>
              </w:rPr>
            </w:pPr>
            <w:r w:rsidRPr="00B20AE8">
              <w:rPr>
                <w:rFonts w:cs="v3.8.0"/>
              </w:rPr>
              <w:t>NOTE 2:</w:t>
            </w:r>
            <w:r w:rsidRPr="00B20AE8">
              <w:rPr>
                <w:rFonts w:cs="v3.8.0"/>
              </w:rPr>
              <w:tab/>
              <w:t>For Home BS, the adjacent channel power</w:t>
            </w:r>
            <w:r w:rsidRPr="00B20AE8">
              <w:t xml:space="preserve"> (the RRC filtered mean power centred on an adjacent channel frequency) shall be less than or equal to -</w:t>
            </w:r>
            <w:r w:rsidRPr="00B20AE8">
              <w:rPr>
                <w:lang w:eastAsia="zh-CN"/>
              </w:rPr>
              <w:t>42.7</w:t>
            </w:r>
            <w:r w:rsidRPr="00B20AE8">
              <w:t xml:space="preserve"> dBm/3.84 MHz </w:t>
            </w:r>
            <w:r w:rsidRPr="00B20AE8">
              <w:rPr>
                <w:rFonts w:cs="v3.7.0"/>
              </w:rPr>
              <w:t>f</w:t>
            </w:r>
            <w:r w:rsidRPr="00B20AE8">
              <w:t>≤</w:t>
            </w:r>
            <w:r w:rsidRPr="00B20AE8">
              <w:rPr>
                <w:rFonts w:cs="v4.2.0"/>
              </w:rPr>
              <w:t xml:space="preserve"> 3.0 GHz and -42.4 </w:t>
            </w:r>
            <w:r w:rsidRPr="00B20AE8">
              <w:t>dBm/3.84 MHz</w:t>
            </w:r>
            <w:r w:rsidRPr="00B20AE8">
              <w:rPr>
                <w:rFonts w:cs="v4.2.0"/>
              </w:rPr>
              <w:t xml:space="preserve"> for </w:t>
            </w:r>
            <w:r w:rsidRPr="00B20AE8">
              <w:t>3.0 GHz &lt; f ≤ 4.2 GHz or as specified by the ACLR limit, whichever is the higher</w:t>
            </w:r>
            <w:r w:rsidRPr="00B20AE8">
              <w:rPr>
                <w:rFonts w:cs="v3.8.0"/>
              </w:rPr>
              <w:t>.</w:t>
            </w:r>
          </w:p>
        </w:tc>
      </w:tr>
    </w:tbl>
    <w:p w14:paraId="2EE6B2F2" w14:textId="77777777" w:rsidR="00C33A48" w:rsidRPr="00B20AE8" w:rsidRDefault="00C33A48" w:rsidP="0039402F"/>
    <w:p w14:paraId="636BB000" w14:textId="3000FFCD"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54BD1C8" w14:textId="77777777" w:rsidR="00C33A48" w:rsidRPr="00B20AE8" w:rsidRDefault="00C33A48" w:rsidP="0039402F">
      <w:r w:rsidRPr="00B20AE8">
        <w:t>The measurement result shall not be less than the OTA ACLR limit specified in Table 6.7.3.5.2.1-2.</w:t>
      </w:r>
    </w:p>
    <w:p w14:paraId="38BBC112" w14:textId="77777777" w:rsidR="00C33A48" w:rsidRPr="00B20AE8" w:rsidRDefault="00C33A48" w:rsidP="0039402F">
      <w:pPr>
        <w:pStyle w:val="TH"/>
      </w:pPr>
      <w:r w:rsidRPr="00B20AE8">
        <w:t xml:space="preserve">Table 6.7.3.5.2.1-2: </w:t>
      </w:r>
      <w:r w:rsidRPr="00B20AE8">
        <w:rPr>
          <w:lang w:val="en-US"/>
        </w:rPr>
        <w:t xml:space="preserve">OTA </w:t>
      </w:r>
      <w:r w:rsidRPr="00B20AE8">
        <w:t>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4F339F" w:rsidRPr="00B20AE8" w14:paraId="30384336" w14:textId="77777777" w:rsidTr="006A2BF1">
        <w:trPr>
          <w:cantSplit/>
          <w:jc w:val="center"/>
        </w:trPr>
        <w:tc>
          <w:tcPr>
            <w:tcW w:w="1955" w:type="dxa"/>
          </w:tcPr>
          <w:p w14:paraId="15EA9A18" w14:textId="77777777" w:rsidR="00C33A48" w:rsidRPr="00B20AE8" w:rsidRDefault="00C33A48" w:rsidP="0039402F">
            <w:pPr>
              <w:rPr>
                <w:rFonts w:cs="Arial"/>
              </w:rPr>
            </w:pPr>
            <w:r w:rsidRPr="00B20AE8">
              <w:t xml:space="preserve">Sub-block 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704" w:type="dxa"/>
          </w:tcPr>
          <w:p w14:paraId="64265A4A" w14:textId="77777777" w:rsidR="00C33A48" w:rsidRPr="00B20AE8" w:rsidRDefault="00C33A48" w:rsidP="0039402F">
            <w:pPr>
              <w:rPr>
                <w:rFonts w:cs="Arial"/>
              </w:rPr>
            </w:pPr>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933" w:type="dxa"/>
          </w:tcPr>
          <w:p w14:paraId="2E62C557" w14:textId="77777777" w:rsidR="00C33A48" w:rsidRPr="00B20AE8" w:rsidRDefault="00C33A48" w:rsidP="0039402F">
            <w:pPr>
              <w:rPr>
                <w:rFonts w:cs="Arial"/>
              </w:rPr>
            </w:pPr>
            <w:r w:rsidRPr="00B20AE8">
              <w:t>Assumed adjacent channel carrier (informative)</w:t>
            </w:r>
          </w:p>
        </w:tc>
        <w:tc>
          <w:tcPr>
            <w:tcW w:w="2179" w:type="dxa"/>
          </w:tcPr>
          <w:p w14:paraId="1E396922" w14:textId="77777777" w:rsidR="00C33A48" w:rsidRPr="00B20AE8" w:rsidRDefault="00C33A48" w:rsidP="0039402F">
            <w:pPr>
              <w:rPr>
                <w:rFonts w:cs="Arial"/>
              </w:rPr>
            </w:pPr>
            <w:r w:rsidRPr="00B20AE8">
              <w:t>Filter on the adjacent channel frequency and corresponding filter bandwidth</w:t>
            </w:r>
          </w:p>
        </w:tc>
        <w:tc>
          <w:tcPr>
            <w:tcW w:w="1174" w:type="dxa"/>
          </w:tcPr>
          <w:p w14:paraId="1B82FE9E" w14:textId="61255C78" w:rsidR="00C33A48" w:rsidRPr="00B20AE8" w:rsidRDefault="00C33A48" w:rsidP="0039402F">
            <w:r w:rsidRPr="00B20AE8">
              <w:t>OTA ACLR limit for bands below 3</w:t>
            </w:r>
            <w:r w:rsidR="00A33949">
              <w:t> </w:t>
            </w:r>
            <w:r w:rsidRPr="00B20AE8">
              <w:t>GHz</w:t>
            </w:r>
          </w:p>
        </w:tc>
        <w:tc>
          <w:tcPr>
            <w:tcW w:w="1174" w:type="dxa"/>
          </w:tcPr>
          <w:p w14:paraId="0B6EAEE5" w14:textId="5EDBD019" w:rsidR="00C33A48" w:rsidRPr="00B20AE8" w:rsidRDefault="00C33A48" w:rsidP="0039402F">
            <w:pPr>
              <w:rPr>
                <w:rFonts w:cs="v5.0.0"/>
              </w:rPr>
            </w:pPr>
            <w:r w:rsidRPr="00B20AE8">
              <w:t>OTA ACLR limit for bands between 3 and 4.2</w:t>
            </w:r>
            <w:r w:rsidR="00A33949">
              <w:t> </w:t>
            </w:r>
            <w:r w:rsidRPr="00B20AE8">
              <w:t>GHz</w:t>
            </w:r>
          </w:p>
        </w:tc>
      </w:tr>
      <w:tr w:rsidR="004F339F" w:rsidRPr="00B20AE8" w14:paraId="580FEB3D" w14:textId="77777777" w:rsidTr="006A2BF1">
        <w:trPr>
          <w:cantSplit/>
          <w:jc w:val="center"/>
        </w:trPr>
        <w:tc>
          <w:tcPr>
            <w:tcW w:w="1955" w:type="dxa"/>
          </w:tcPr>
          <w:p w14:paraId="7977350C" w14:textId="77777777" w:rsidR="00C33A48" w:rsidRPr="00B20AE8" w:rsidRDefault="00C33A48" w:rsidP="0039402F">
            <w:r w:rsidRPr="00B20AE8">
              <w:rPr>
                <w:rFonts w:cs="v5.0.0"/>
              </w:rPr>
              <w:t>W</w:t>
            </w:r>
            <w:r w:rsidRPr="00B20AE8">
              <w:rPr>
                <w:rFonts w:cs="v5.0.0"/>
                <w:vertAlign w:val="subscript"/>
              </w:rPr>
              <w:t>gap</w:t>
            </w:r>
            <w:r w:rsidRPr="00B20AE8">
              <w:t xml:space="preserve"> ≥ 15 MHz</w:t>
            </w:r>
          </w:p>
        </w:tc>
        <w:tc>
          <w:tcPr>
            <w:tcW w:w="2704" w:type="dxa"/>
          </w:tcPr>
          <w:p w14:paraId="6D3B03AB" w14:textId="77777777" w:rsidR="00C33A48" w:rsidRPr="00B20AE8" w:rsidRDefault="00C33A48" w:rsidP="0039402F">
            <w:r w:rsidRPr="00B20AE8">
              <w:t>2.5 MHz</w:t>
            </w:r>
          </w:p>
        </w:tc>
        <w:tc>
          <w:tcPr>
            <w:tcW w:w="1933" w:type="dxa"/>
          </w:tcPr>
          <w:p w14:paraId="0C08B022" w14:textId="77777777" w:rsidR="00C33A48" w:rsidRPr="00B20AE8" w:rsidRDefault="00C33A48" w:rsidP="0039402F">
            <w:pPr>
              <w:rPr>
                <w:rFonts w:cs="Arial"/>
              </w:rPr>
            </w:pPr>
            <w:r w:rsidRPr="00B20AE8">
              <w:t>3.84 Mcps UTRA</w:t>
            </w:r>
          </w:p>
        </w:tc>
        <w:tc>
          <w:tcPr>
            <w:tcW w:w="2179" w:type="dxa"/>
          </w:tcPr>
          <w:p w14:paraId="4459C951" w14:textId="77777777" w:rsidR="00C33A48" w:rsidRPr="00B20AE8" w:rsidRDefault="00C33A48" w:rsidP="0039402F">
            <w:pPr>
              <w:rPr>
                <w:rFonts w:cs="Arial"/>
              </w:rPr>
            </w:pPr>
            <w:r w:rsidRPr="00B20AE8">
              <w:t>RRC (3.84 Mcps)</w:t>
            </w:r>
          </w:p>
        </w:tc>
        <w:tc>
          <w:tcPr>
            <w:tcW w:w="1174" w:type="dxa"/>
          </w:tcPr>
          <w:p w14:paraId="438CEE69" w14:textId="77777777" w:rsidR="00C33A48" w:rsidRPr="00B20AE8" w:rsidRDefault="00C33A48" w:rsidP="0039402F">
            <w:r w:rsidRPr="00B20AE8">
              <w:t>44 dB</w:t>
            </w:r>
          </w:p>
        </w:tc>
        <w:tc>
          <w:tcPr>
            <w:tcW w:w="1174" w:type="dxa"/>
          </w:tcPr>
          <w:p w14:paraId="10A2FEA6" w14:textId="77777777" w:rsidR="00C33A48" w:rsidRPr="00B20AE8" w:rsidRDefault="00C33A48" w:rsidP="0039402F">
            <w:r w:rsidRPr="00B20AE8">
              <w:t>43.8dB</w:t>
            </w:r>
          </w:p>
        </w:tc>
      </w:tr>
      <w:tr w:rsidR="004F339F" w:rsidRPr="00B20AE8" w14:paraId="454424D6" w14:textId="77777777" w:rsidTr="006A2BF1">
        <w:trPr>
          <w:cantSplit/>
          <w:jc w:val="center"/>
        </w:trPr>
        <w:tc>
          <w:tcPr>
            <w:tcW w:w="1955" w:type="dxa"/>
          </w:tcPr>
          <w:p w14:paraId="75C06131" w14:textId="77777777" w:rsidR="00C33A48" w:rsidRPr="00B20AE8" w:rsidRDefault="00C33A48" w:rsidP="0039402F">
            <w:r w:rsidRPr="00B20AE8">
              <w:rPr>
                <w:rFonts w:cs="v5.0.0"/>
              </w:rPr>
              <w:t>W</w:t>
            </w:r>
            <w:r w:rsidRPr="00B20AE8">
              <w:rPr>
                <w:rFonts w:cs="v5.0.0"/>
                <w:vertAlign w:val="subscript"/>
              </w:rPr>
              <w:t>gap</w:t>
            </w:r>
            <w:r w:rsidRPr="00B20AE8">
              <w:t xml:space="preserve"> ≥ 20 MHz</w:t>
            </w:r>
          </w:p>
        </w:tc>
        <w:tc>
          <w:tcPr>
            <w:tcW w:w="2704" w:type="dxa"/>
          </w:tcPr>
          <w:p w14:paraId="705D936D" w14:textId="77777777" w:rsidR="00C33A48" w:rsidRPr="00B20AE8" w:rsidRDefault="00C33A48" w:rsidP="0039402F">
            <w:r w:rsidRPr="00B20AE8">
              <w:t>7.5 MHz</w:t>
            </w:r>
          </w:p>
        </w:tc>
        <w:tc>
          <w:tcPr>
            <w:tcW w:w="1933" w:type="dxa"/>
          </w:tcPr>
          <w:p w14:paraId="50EDBBE6" w14:textId="77777777" w:rsidR="00C33A48" w:rsidRPr="00B20AE8" w:rsidRDefault="00C33A48" w:rsidP="0039402F">
            <w:pPr>
              <w:rPr>
                <w:rFonts w:cs="Arial"/>
              </w:rPr>
            </w:pPr>
            <w:r w:rsidRPr="00B20AE8">
              <w:t>3.84 Mcps UTRA</w:t>
            </w:r>
          </w:p>
        </w:tc>
        <w:tc>
          <w:tcPr>
            <w:tcW w:w="2179" w:type="dxa"/>
          </w:tcPr>
          <w:p w14:paraId="4B4E57C5" w14:textId="77777777" w:rsidR="00C33A48" w:rsidRPr="00B20AE8" w:rsidRDefault="00C33A48" w:rsidP="0039402F">
            <w:pPr>
              <w:rPr>
                <w:rFonts w:cs="Arial"/>
              </w:rPr>
            </w:pPr>
            <w:r w:rsidRPr="00B20AE8">
              <w:t>RRC (3.84 Mcps)</w:t>
            </w:r>
          </w:p>
        </w:tc>
        <w:tc>
          <w:tcPr>
            <w:tcW w:w="1174" w:type="dxa"/>
          </w:tcPr>
          <w:p w14:paraId="178A0C04" w14:textId="77777777" w:rsidR="00C33A48" w:rsidRPr="00B20AE8" w:rsidRDefault="00C33A48" w:rsidP="0039402F">
            <w:r w:rsidRPr="00B20AE8">
              <w:t>44 dB</w:t>
            </w:r>
          </w:p>
        </w:tc>
        <w:tc>
          <w:tcPr>
            <w:tcW w:w="1174" w:type="dxa"/>
          </w:tcPr>
          <w:p w14:paraId="25FBBB10" w14:textId="77777777" w:rsidR="00C33A48" w:rsidRPr="00B20AE8" w:rsidRDefault="00C33A48" w:rsidP="0039402F">
            <w:r w:rsidRPr="00B20AE8">
              <w:t>43.8dB</w:t>
            </w:r>
          </w:p>
        </w:tc>
      </w:tr>
      <w:tr w:rsidR="00C33A48" w:rsidRPr="00B20AE8" w14:paraId="325F4952" w14:textId="77777777" w:rsidTr="006A2BF1">
        <w:trPr>
          <w:cantSplit/>
          <w:jc w:val="center"/>
        </w:trPr>
        <w:tc>
          <w:tcPr>
            <w:tcW w:w="11119" w:type="dxa"/>
            <w:gridSpan w:val="6"/>
          </w:tcPr>
          <w:p w14:paraId="6245FF48" w14:textId="1ED2E47F" w:rsidR="00C33A48" w:rsidRPr="00B20AE8" w:rsidRDefault="00C33A48" w:rsidP="0039402F">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0C8C924E" w14:textId="77777777" w:rsidR="00C33A48" w:rsidRPr="00B20AE8" w:rsidRDefault="00C33A48" w:rsidP="0039402F"/>
    <w:p w14:paraId="07D560B4" w14:textId="77777777" w:rsidR="00C33A48" w:rsidRPr="00B20AE8" w:rsidRDefault="00C33A48" w:rsidP="0039402F">
      <w:r w:rsidRPr="00B20AE8">
        <w:t>For Category A, a UTRA AAS BS of Wide Area BS class, either the OTA ACLR limits in Tables 6.7.3.5.2.1-1/2 or OTA ACLR absolute limit of -7 dBm/MHz shall apply, whichever is less stringent.</w:t>
      </w:r>
    </w:p>
    <w:p w14:paraId="1FEB8CDE" w14:textId="77777777" w:rsidR="00C33A48" w:rsidRPr="00B20AE8" w:rsidRDefault="00C33A48" w:rsidP="0039402F">
      <w:r w:rsidRPr="00B20AE8">
        <w:t>For Category B, a UTRA AAS BS of Wide Area BS class, either the OTA ACLR limits in Tables 6.7.3.5.2.1-1/2 or OTA ACLR absolute limit of -9 dBm/MHz shall apply, whichever is less stringent.</w:t>
      </w:r>
    </w:p>
    <w:p w14:paraId="2A87F252" w14:textId="77777777" w:rsidR="00C33A48" w:rsidRPr="00B20AE8" w:rsidRDefault="00C33A48" w:rsidP="0039402F">
      <w:r w:rsidRPr="00B20AE8">
        <w:t>For a UTRA AAS BS of Medium Range BS class, either the OTA ACLR limits in Tables 6.7.3.5.2.1-1/2 or OTA ACLR absolute limit of -19 dBm/MHz shall apply, whichever is less stringent.</w:t>
      </w:r>
    </w:p>
    <w:p w14:paraId="3C680D2E" w14:textId="77777777" w:rsidR="00C33A48" w:rsidRPr="00B20AE8" w:rsidRDefault="00C33A48" w:rsidP="0039402F">
      <w:pPr>
        <w:rPr>
          <w:rFonts w:cs="v4.2.0"/>
        </w:rPr>
      </w:pPr>
      <w:r w:rsidRPr="00B20AE8">
        <w:t>For a UTRA AAS BS of Local Area BS class, either the OTA ACLR limits in Tables 6.7.3.5.2.1-1/2 or OTA ACLR absolute limit of -26 dBm/MHz shall apply, whichever is less stringent.</w:t>
      </w:r>
    </w:p>
    <w:p w14:paraId="7ECE6BEF" w14:textId="77777777" w:rsidR="00C33A48" w:rsidRPr="00B20AE8" w:rsidRDefault="00C33A48" w:rsidP="00F437E4">
      <w:pPr>
        <w:pStyle w:val="H6"/>
        <w:rPr>
          <w:noProof/>
        </w:rPr>
      </w:pPr>
      <w:bookmarkStart w:id="3487" w:name="_Toc21123088"/>
      <w:bookmarkStart w:id="3488" w:name="_Toc45907281"/>
      <w:bookmarkStart w:id="3489" w:name="_Toc53181385"/>
      <w:r w:rsidRPr="00B20AE8">
        <w:rPr>
          <w:noProof/>
        </w:rPr>
        <w:t>6.7.3.5.2.2</w:t>
      </w:r>
      <w:r w:rsidR="00A22911" w:rsidRPr="00B20AE8">
        <w:rPr>
          <w:noProof/>
        </w:rPr>
        <w:tab/>
      </w:r>
      <w:r w:rsidRPr="00B20AE8">
        <w:rPr>
          <w:noProof/>
        </w:rPr>
        <w:t>OTA Cumulative ACLR test requirement in non-contiguous spectrum or multiple bands</w:t>
      </w:r>
      <w:bookmarkEnd w:id="3487"/>
      <w:bookmarkEnd w:id="3488"/>
      <w:bookmarkEnd w:id="3489"/>
    </w:p>
    <w:p w14:paraId="500FA1F0" w14:textId="77777777" w:rsidR="00C33A48" w:rsidRPr="00B20AE8" w:rsidRDefault="00C33A48" w:rsidP="0039402F">
      <w:r w:rsidRPr="00B20AE8">
        <w:t>The following test requirement applies for an AAS BS operating in non-contiguous spectrum or multiple bands.</w:t>
      </w:r>
    </w:p>
    <w:p w14:paraId="02C4669B" w14:textId="77777777" w:rsidR="00C33A48" w:rsidRPr="00B20AE8" w:rsidRDefault="00C33A48" w:rsidP="0039402F">
      <w:r w:rsidRPr="00B20AE8">
        <w:t>The following requirement applies for the gap sizes listed in Table 6.7.3.5.2.2-1:</w:t>
      </w:r>
    </w:p>
    <w:p w14:paraId="43A109CC" w14:textId="77777777" w:rsidR="00C33A48" w:rsidRPr="00B20AE8" w:rsidRDefault="00C33A48" w:rsidP="0039402F">
      <w:pPr>
        <w:pStyle w:val="B1"/>
      </w:pPr>
      <w:r w:rsidRPr="00B20AE8">
        <w:t>-</w:t>
      </w:r>
      <w:r w:rsidRPr="00B20AE8">
        <w:tab/>
        <w:t>inside a sub-block gap within an operating band for an AAS BS operating in non-contiguous spectrum;</w:t>
      </w:r>
    </w:p>
    <w:p w14:paraId="1401A783" w14:textId="77777777" w:rsidR="00C33A48" w:rsidRPr="00B20AE8" w:rsidRDefault="00C33A48" w:rsidP="0039402F">
      <w:pPr>
        <w:pStyle w:val="B1"/>
      </w:pPr>
      <w:r w:rsidRPr="00B20AE8">
        <w:t>-</w:t>
      </w:r>
      <w:r w:rsidRPr="00B20AE8">
        <w:tab/>
        <w:t xml:space="preserve">inside an </w:t>
      </w:r>
      <w:r w:rsidRPr="00B20AE8">
        <w:rPr>
          <w:i/>
          <w:lang w:eastAsia="zh-CN"/>
        </w:rPr>
        <w:t>Inter RF Bandwidth gap</w:t>
      </w:r>
      <w:r w:rsidRPr="00B20AE8">
        <w:t xml:space="preserve"> for a multi-band capable AAS BS.</w:t>
      </w:r>
    </w:p>
    <w:p w14:paraId="1E841340" w14:textId="77777777" w:rsidR="00C33A48" w:rsidRPr="00B20AE8" w:rsidRDefault="00C33A48" w:rsidP="0039402F">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4BE33CBD" w14:textId="77777777" w:rsidR="00C33A48" w:rsidRPr="00B20AE8" w:rsidRDefault="00C33A48" w:rsidP="0039402F">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679E0B3B" w14:textId="77777777" w:rsidR="00C33A48" w:rsidRPr="00B20AE8" w:rsidRDefault="00C33A48" w:rsidP="0039402F">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3521B7D7" w14:textId="77777777" w:rsidR="00C33A48" w:rsidRPr="00B20AE8" w:rsidRDefault="00C33A48" w:rsidP="0039402F">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14:paraId="6996920A" w14:textId="77777777" w:rsidR="00C33A48" w:rsidRPr="00B20AE8" w:rsidRDefault="00C33A48" w:rsidP="0039402F">
      <w:r w:rsidRPr="00B20AE8">
        <w:t xml:space="preserve">The CACLR for UTRA carriers located on either side of the sub-block gap or </w:t>
      </w:r>
      <w:r w:rsidRPr="00B20AE8">
        <w:rPr>
          <w:i/>
          <w:lang w:eastAsia="zh-CN"/>
        </w:rPr>
        <w:t>Inter RF Bandwidth gap</w:t>
      </w:r>
      <w:r w:rsidRPr="00B20AE8">
        <w:t xml:space="preserve"> shall not be less than the value specified in Table 6.7.3.5.2.2-1.</w:t>
      </w:r>
    </w:p>
    <w:p w14:paraId="506D68CB" w14:textId="77777777" w:rsidR="00C33A48" w:rsidRPr="00B20AE8" w:rsidRDefault="00C33A48" w:rsidP="0039402F">
      <w:pPr>
        <w:pStyle w:val="TH"/>
      </w:pPr>
      <w:r w:rsidRPr="00B20AE8">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14:paraId="000176A8" w14:textId="77777777" w:rsidTr="006A2BF1">
        <w:trPr>
          <w:cantSplit/>
          <w:jc w:val="center"/>
        </w:trPr>
        <w:tc>
          <w:tcPr>
            <w:tcW w:w="1955" w:type="dxa"/>
          </w:tcPr>
          <w:p w14:paraId="105A0173" w14:textId="77777777" w:rsidR="00C33A48" w:rsidRPr="00B20AE8" w:rsidRDefault="00C33A48" w:rsidP="0039402F">
            <w:pPr>
              <w:rPr>
                <w:rFonts w:cs="Arial"/>
              </w:rPr>
            </w:pPr>
            <w:r w:rsidRPr="00B20AE8">
              <w:t xml:space="preserve">Sub-block 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704" w:type="dxa"/>
          </w:tcPr>
          <w:p w14:paraId="67F65A1D" w14:textId="77777777" w:rsidR="00C33A48" w:rsidRPr="00B20AE8" w:rsidRDefault="00C33A48" w:rsidP="0039402F">
            <w:pPr>
              <w:rPr>
                <w:rFonts w:cs="Arial"/>
              </w:rPr>
            </w:pPr>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933" w:type="dxa"/>
          </w:tcPr>
          <w:p w14:paraId="70EBF35B" w14:textId="77777777" w:rsidR="00C33A48" w:rsidRPr="00B20AE8" w:rsidRDefault="00C33A48" w:rsidP="0039402F">
            <w:pPr>
              <w:rPr>
                <w:rFonts w:cs="Arial"/>
              </w:rPr>
            </w:pPr>
            <w:r w:rsidRPr="00B20AE8">
              <w:t>Assumed adjacent channel carrier (informative)</w:t>
            </w:r>
          </w:p>
        </w:tc>
        <w:tc>
          <w:tcPr>
            <w:tcW w:w="2179" w:type="dxa"/>
          </w:tcPr>
          <w:p w14:paraId="26E3EEAF" w14:textId="77777777" w:rsidR="00C33A48" w:rsidRPr="00B20AE8" w:rsidRDefault="00C33A48" w:rsidP="0039402F">
            <w:pPr>
              <w:rPr>
                <w:rFonts w:cs="Arial"/>
              </w:rPr>
            </w:pPr>
            <w:r w:rsidRPr="00B20AE8">
              <w:t>Filter on the adjacent channel frequency and corresponding filter bandwidth</w:t>
            </w:r>
          </w:p>
        </w:tc>
        <w:tc>
          <w:tcPr>
            <w:tcW w:w="912" w:type="dxa"/>
          </w:tcPr>
          <w:p w14:paraId="11487689" w14:textId="56F078CF" w:rsidR="00C33A48" w:rsidRPr="00B20AE8" w:rsidRDefault="00C33A48" w:rsidP="0039402F">
            <w:r w:rsidRPr="00B20AE8">
              <w:t>OTA CACLR limit for bands below 3</w:t>
            </w:r>
            <w:r w:rsidR="00A33949">
              <w:t> </w:t>
            </w:r>
            <w:r w:rsidRPr="00B20AE8">
              <w:t>GHz</w:t>
            </w:r>
          </w:p>
        </w:tc>
        <w:tc>
          <w:tcPr>
            <w:tcW w:w="912" w:type="dxa"/>
          </w:tcPr>
          <w:p w14:paraId="23F819C6" w14:textId="129C0632" w:rsidR="00C33A48" w:rsidRPr="00B20AE8" w:rsidRDefault="00C33A48" w:rsidP="0039402F">
            <w:pPr>
              <w:rPr>
                <w:rFonts w:cs="v5.0.0"/>
              </w:rPr>
            </w:pPr>
            <w:r w:rsidRPr="00B20AE8">
              <w:t>OTA CACLR limit for bands between 3 and 4.2</w:t>
            </w:r>
            <w:r w:rsidR="00A33949">
              <w:t> </w:t>
            </w:r>
            <w:r w:rsidRPr="00B20AE8">
              <w:t>GHz</w:t>
            </w:r>
          </w:p>
        </w:tc>
      </w:tr>
      <w:tr w:rsidR="004F339F" w:rsidRPr="00B20AE8" w14:paraId="3F0CC465" w14:textId="77777777" w:rsidTr="006A2BF1">
        <w:trPr>
          <w:cantSplit/>
          <w:jc w:val="center"/>
        </w:trPr>
        <w:tc>
          <w:tcPr>
            <w:tcW w:w="1955" w:type="dxa"/>
          </w:tcPr>
          <w:p w14:paraId="5331C793" w14:textId="77777777" w:rsidR="00C33A48" w:rsidRPr="00B20AE8" w:rsidRDefault="00C33A48" w:rsidP="0039402F">
            <w:r w:rsidRPr="00B20AE8">
              <w:t xml:space="preserve">5 MHz ≤ </w:t>
            </w:r>
            <w:r w:rsidRPr="00B20AE8">
              <w:rPr>
                <w:rFonts w:cs="v5.0.0"/>
              </w:rPr>
              <w:t>W</w:t>
            </w:r>
            <w:r w:rsidRPr="00B20AE8">
              <w:rPr>
                <w:rFonts w:cs="v5.0.0"/>
                <w:vertAlign w:val="subscript"/>
              </w:rPr>
              <w:t>gap</w:t>
            </w:r>
            <w:r w:rsidRPr="00B20AE8">
              <w:t xml:space="preserve"> &lt; 15 MHz</w:t>
            </w:r>
          </w:p>
        </w:tc>
        <w:tc>
          <w:tcPr>
            <w:tcW w:w="2704" w:type="dxa"/>
          </w:tcPr>
          <w:p w14:paraId="37C22341" w14:textId="77777777" w:rsidR="00C33A48" w:rsidRPr="00B20AE8" w:rsidRDefault="00C33A48" w:rsidP="0039402F">
            <w:r w:rsidRPr="00B20AE8">
              <w:t>2.5 MHz</w:t>
            </w:r>
          </w:p>
        </w:tc>
        <w:tc>
          <w:tcPr>
            <w:tcW w:w="1933" w:type="dxa"/>
          </w:tcPr>
          <w:p w14:paraId="2DCF3594" w14:textId="77777777" w:rsidR="00C33A48" w:rsidRPr="00B20AE8" w:rsidRDefault="00C33A48" w:rsidP="0039402F">
            <w:pPr>
              <w:rPr>
                <w:rFonts w:cs="Arial"/>
              </w:rPr>
            </w:pPr>
            <w:r w:rsidRPr="00B20AE8">
              <w:t>3.84 Mcps UTRA</w:t>
            </w:r>
          </w:p>
        </w:tc>
        <w:tc>
          <w:tcPr>
            <w:tcW w:w="2179" w:type="dxa"/>
          </w:tcPr>
          <w:p w14:paraId="014734C1" w14:textId="77777777" w:rsidR="00C33A48" w:rsidRPr="00B20AE8" w:rsidRDefault="00C33A48" w:rsidP="0039402F">
            <w:pPr>
              <w:rPr>
                <w:rFonts w:cs="Arial"/>
              </w:rPr>
            </w:pPr>
            <w:r w:rsidRPr="00B20AE8">
              <w:t>RRC (3.84 Mcps)</w:t>
            </w:r>
          </w:p>
        </w:tc>
        <w:tc>
          <w:tcPr>
            <w:tcW w:w="912" w:type="dxa"/>
          </w:tcPr>
          <w:p w14:paraId="23BF7641" w14:textId="77777777" w:rsidR="00C33A48" w:rsidRPr="00B20AE8" w:rsidRDefault="00C33A48" w:rsidP="0039402F">
            <w:r w:rsidRPr="00B20AE8">
              <w:t>44 dB</w:t>
            </w:r>
          </w:p>
        </w:tc>
        <w:tc>
          <w:tcPr>
            <w:tcW w:w="912" w:type="dxa"/>
          </w:tcPr>
          <w:p w14:paraId="0328608D" w14:textId="77777777" w:rsidR="00C33A48" w:rsidRPr="00B20AE8" w:rsidRDefault="00C33A48" w:rsidP="0039402F">
            <w:r w:rsidRPr="00B20AE8">
              <w:t>43.8dB</w:t>
            </w:r>
          </w:p>
        </w:tc>
      </w:tr>
      <w:tr w:rsidR="004F339F" w:rsidRPr="00B20AE8" w14:paraId="52015B4E" w14:textId="77777777" w:rsidTr="006A2BF1">
        <w:trPr>
          <w:cantSplit/>
          <w:jc w:val="center"/>
        </w:trPr>
        <w:tc>
          <w:tcPr>
            <w:tcW w:w="1955" w:type="dxa"/>
          </w:tcPr>
          <w:p w14:paraId="67D73D9B" w14:textId="77777777" w:rsidR="00C33A48" w:rsidRPr="00B20AE8" w:rsidRDefault="00C33A48" w:rsidP="0039402F">
            <w:r w:rsidRPr="00B20AE8">
              <w:t xml:space="preserve">10 MHz &lt; </w:t>
            </w:r>
            <w:r w:rsidRPr="00B20AE8">
              <w:rPr>
                <w:rFonts w:cs="v5.0.0"/>
              </w:rPr>
              <w:t>W</w:t>
            </w:r>
            <w:r w:rsidRPr="00B20AE8">
              <w:rPr>
                <w:rFonts w:cs="v5.0.0"/>
                <w:vertAlign w:val="subscript"/>
              </w:rPr>
              <w:t>gap</w:t>
            </w:r>
            <w:r w:rsidRPr="00B20AE8">
              <w:t xml:space="preserve"> &lt; 20 MHz</w:t>
            </w:r>
          </w:p>
        </w:tc>
        <w:tc>
          <w:tcPr>
            <w:tcW w:w="2704" w:type="dxa"/>
          </w:tcPr>
          <w:p w14:paraId="4763537A" w14:textId="77777777" w:rsidR="00C33A48" w:rsidRPr="00B20AE8" w:rsidRDefault="00C33A48" w:rsidP="0039402F">
            <w:r w:rsidRPr="00B20AE8">
              <w:t>7.5 MHz</w:t>
            </w:r>
          </w:p>
        </w:tc>
        <w:tc>
          <w:tcPr>
            <w:tcW w:w="1933" w:type="dxa"/>
          </w:tcPr>
          <w:p w14:paraId="488645F0" w14:textId="77777777" w:rsidR="00C33A48" w:rsidRPr="00B20AE8" w:rsidRDefault="00C33A48" w:rsidP="0039402F">
            <w:pPr>
              <w:rPr>
                <w:rFonts w:cs="Arial"/>
              </w:rPr>
            </w:pPr>
            <w:r w:rsidRPr="00B20AE8">
              <w:t>3.84 Mcps UTRA</w:t>
            </w:r>
          </w:p>
        </w:tc>
        <w:tc>
          <w:tcPr>
            <w:tcW w:w="2179" w:type="dxa"/>
          </w:tcPr>
          <w:p w14:paraId="6235E120" w14:textId="77777777" w:rsidR="00C33A48" w:rsidRPr="00B20AE8" w:rsidRDefault="00C33A48" w:rsidP="0039402F">
            <w:pPr>
              <w:rPr>
                <w:rFonts w:cs="Arial"/>
              </w:rPr>
            </w:pPr>
            <w:r w:rsidRPr="00B20AE8">
              <w:t>RRC (3.84 Mcps)</w:t>
            </w:r>
          </w:p>
        </w:tc>
        <w:tc>
          <w:tcPr>
            <w:tcW w:w="912" w:type="dxa"/>
          </w:tcPr>
          <w:p w14:paraId="480A79C4" w14:textId="77777777" w:rsidR="00C33A48" w:rsidRPr="00B20AE8" w:rsidRDefault="00C33A48" w:rsidP="0039402F">
            <w:r w:rsidRPr="00B20AE8">
              <w:t>44 dB</w:t>
            </w:r>
          </w:p>
        </w:tc>
        <w:tc>
          <w:tcPr>
            <w:tcW w:w="912" w:type="dxa"/>
          </w:tcPr>
          <w:p w14:paraId="54EE38AE" w14:textId="77777777" w:rsidR="00C33A48" w:rsidRPr="00B20AE8" w:rsidRDefault="00C33A48" w:rsidP="0039402F">
            <w:r w:rsidRPr="00B20AE8">
              <w:t>43.8dB</w:t>
            </w:r>
          </w:p>
        </w:tc>
      </w:tr>
      <w:tr w:rsidR="00C33A48" w:rsidRPr="00B20AE8" w14:paraId="5E32369B" w14:textId="77777777" w:rsidTr="006A2BF1">
        <w:trPr>
          <w:cantSplit/>
          <w:jc w:val="center"/>
        </w:trPr>
        <w:tc>
          <w:tcPr>
            <w:tcW w:w="10595" w:type="dxa"/>
            <w:gridSpan w:val="6"/>
          </w:tcPr>
          <w:p w14:paraId="19188EFD" w14:textId="1ABFDDA7" w:rsidR="00C33A48" w:rsidRPr="00B20AE8" w:rsidRDefault="00C33A48" w:rsidP="0039402F">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4765C913" w14:textId="77777777" w:rsidR="00C33A48" w:rsidRPr="00B20AE8" w:rsidRDefault="00C33A48" w:rsidP="0039402F">
      <w:pPr>
        <w:rPr>
          <w:noProof/>
        </w:rPr>
      </w:pPr>
    </w:p>
    <w:p w14:paraId="26DFC5E8" w14:textId="77777777" w:rsidR="00C33A48" w:rsidRPr="00B20AE8" w:rsidRDefault="00C33A48" w:rsidP="0039402F">
      <w:pPr>
        <w:pStyle w:val="TH"/>
      </w:pPr>
      <w:r w:rsidRPr="00B20AE8">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4F339F" w:rsidRPr="00B20AE8" w14:paraId="290978C9"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71B80D40" w14:textId="77777777" w:rsidR="00C33A48" w:rsidRPr="00B20AE8" w:rsidRDefault="00C33A48" w:rsidP="0039402F">
            <w:pPr>
              <w:rPr>
                <w:rFonts w:cs="Arial"/>
              </w:rPr>
            </w:pPr>
            <w:r w:rsidRPr="00B20AE8">
              <w:t xml:space="preserve">RAT of the carrier adjacent to the sub-block or </w:t>
            </w:r>
            <w:r w:rsidRPr="00B20AE8">
              <w:rPr>
                <w:i/>
                <w:lang w:eastAsia="zh-CN"/>
              </w:rPr>
              <w:t>Inter RF Bandwidth gap</w:t>
            </w:r>
            <w:r w:rsidRPr="00B20AE8">
              <w:t xml:space="preserve"> </w:t>
            </w:r>
          </w:p>
        </w:tc>
        <w:tc>
          <w:tcPr>
            <w:tcW w:w="3825" w:type="dxa"/>
            <w:tcBorders>
              <w:top w:val="single" w:sz="6" w:space="0" w:color="auto"/>
              <w:left w:val="single" w:sz="6" w:space="0" w:color="auto"/>
              <w:bottom w:val="single" w:sz="6" w:space="0" w:color="auto"/>
              <w:right w:val="single" w:sz="6" w:space="0" w:color="auto"/>
            </w:tcBorders>
          </w:tcPr>
          <w:p w14:paraId="3CE14464" w14:textId="77777777" w:rsidR="00C33A48" w:rsidRPr="00B20AE8" w:rsidRDefault="00C33A48" w:rsidP="0039402F">
            <w:pPr>
              <w:rPr>
                <w:rFonts w:cs="Arial"/>
              </w:rPr>
            </w:pPr>
            <w:r w:rsidRPr="00B20AE8">
              <w:t>Filter on the assigned channel frequency and corresponding filter bandwidth</w:t>
            </w:r>
          </w:p>
        </w:tc>
      </w:tr>
      <w:tr w:rsidR="004F339F" w:rsidRPr="00B20AE8" w14:paraId="7F96D778"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6B6B834B" w14:textId="77777777" w:rsidR="00C33A48" w:rsidRPr="00B20AE8" w:rsidRDefault="00C33A48" w:rsidP="0039402F">
            <w:pPr>
              <w:rPr>
                <w:rFonts w:cs="Arial"/>
              </w:rPr>
            </w:pPr>
            <w:r w:rsidRPr="00B20AE8">
              <w:t>UTRA FDD</w:t>
            </w:r>
          </w:p>
        </w:tc>
        <w:tc>
          <w:tcPr>
            <w:tcW w:w="3825" w:type="dxa"/>
            <w:tcBorders>
              <w:top w:val="single" w:sz="6" w:space="0" w:color="auto"/>
              <w:left w:val="single" w:sz="6" w:space="0" w:color="auto"/>
              <w:bottom w:val="single" w:sz="6" w:space="0" w:color="auto"/>
              <w:right w:val="single" w:sz="6" w:space="0" w:color="auto"/>
            </w:tcBorders>
          </w:tcPr>
          <w:p w14:paraId="1698D101" w14:textId="77777777" w:rsidR="00C33A48" w:rsidRPr="00B20AE8" w:rsidRDefault="00C33A48" w:rsidP="0039402F">
            <w:pPr>
              <w:rPr>
                <w:rFonts w:cs="Arial"/>
              </w:rPr>
            </w:pPr>
            <w:r w:rsidRPr="00B20AE8">
              <w:t>RRC (3.84 Mcps)</w:t>
            </w:r>
          </w:p>
        </w:tc>
      </w:tr>
      <w:tr w:rsidR="00C33A48" w:rsidRPr="00B20AE8" w14:paraId="027C3A6A" w14:textId="77777777" w:rsidTr="006A2BF1">
        <w:trPr>
          <w:cantSplit/>
          <w:jc w:val="center"/>
        </w:trPr>
        <w:tc>
          <w:tcPr>
            <w:tcW w:w="7605" w:type="dxa"/>
            <w:gridSpan w:val="2"/>
            <w:shd w:val="clear" w:color="auto" w:fill="auto"/>
          </w:tcPr>
          <w:p w14:paraId="58D51B11" w14:textId="113D3B57" w:rsidR="00C33A48" w:rsidRPr="00B20AE8" w:rsidRDefault="00C33A48" w:rsidP="0039402F">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2],with a chip rate as defined in this table.</w:t>
            </w:r>
          </w:p>
        </w:tc>
      </w:tr>
    </w:tbl>
    <w:p w14:paraId="72D9A2D0" w14:textId="77777777" w:rsidR="00C33A48" w:rsidRPr="00B20AE8" w:rsidRDefault="00C33A48" w:rsidP="0039402F"/>
    <w:p w14:paraId="2247E926" w14:textId="77777777" w:rsidR="00C33A48" w:rsidRPr="00B20AE8" w:rsidRDefault="00C33A48" w:rsidP="0039402F">
      <w:r w:rsidRPr="00B20AE8">
        <w:t>For Category A, a UTRA AAS BS of Wide Area BS class, either the OTA CACLR limits in Table 6.7.3.5.2.2-1 or OTA ACLR absolute limit of -7 dBm/MHz shall apply, whichever is less stringent.</w:t>
      </w:r>
    </w:p>
    <w:p w14:paraId="3BC80A48" w14:textId="77777777" w:rsidR="00C33A48" w:rsidRPr="00B20AE8" w:rsidRDefault="00C33A48" w:rsidP="0039402F">
      <w:r w:rsidRPr="00B20AE8">
        <w:t>For Category B, a UTRA AAS BS of Wide Area BS class, either the OTA CACLR limits in Table 6.7.3.5.2.2-1 or OTA ACLR absolute limit of -9 dBm/MHz shall apply, whichever is less stringent.</w:t>
      </w:r>
    </w:p>
    <w:p w14:paraId="043F3DD5" w14:textId="77777777" w:rsidR="00C33A48" w:rsidRPr="00B20AE8" w:rsidRDefault="00C33A48" w:rsidP="0039402F">
      <w:r w:rsidRPr="00B20AE8">
        <w:t>For a UTRA AAS BS of Medium Range BS class, either the OTA CACLR limits in Table 6.7.3.5.2.2-1 or OTA ACLR absolute limit of -19 dBm/MHz shall apply, whichever is less stringent.</w:t>
      </w:r>
    </w:p>
    <w:p w14:paraId="0933C769" w14:textId="77777777" w:rsidR="00C33A48" w:rsidRPr="00B20AE8" w:rsidRDefault="00C33A48" w:rsidP="0039402F">
      <w:pPr>
        <w:rPr>
          <w:noProof/>
        </w:rPr>
      </w:pPr>
      <w:r w:rsidRPr="00B20AE8">
        <w:t>For a UTRA AAS BS of Local Area BS class, either the OTA CACLR limits in Table 6.7.3.5.2.2-1 or OTA ACLR absolute limit of -26 dBm/MHz shall apply, whichever is less stringent.</w:t>
      </w:r>
    </w:p>
    <w:p w14:paraId="2275AF02" w14:textId="77777777" w:rsidR="00C33A48" w:rsidRPr="00F437E4" w:rsidRDefault="00C33A48" w:rsidP="00F437E4">
      <w:pPr>
        <w:pStyle w:val="Heading5"/>
      </w:pPr>
      <w:bookmarkStart w:id="3490" w:name="_Toc21123089"/>
      <w:bookmarkStart w:id="3491" w:name="_Toc45907282"/>
      <w:bookmarkStart w:id="3492" w:name="_Toc53181386"/>
      <w:bookmarkStart w:id="3493" w:name="_Toc61117175"/>
      <w:bookmarkStart w:id="3494" w:name="_Toc67081027"/>
      <w:bookmarkStart w:id="3495" w:name="_Toc68770379"/>
      <w:bookmarkStart w:id="3496" w:name="_Toc74755442"/>
      <w:bookmarkStart w:id="3497" w:name="_Toc76506366"/>
      <w:bookmarkStart w:id="3498" w:name="_Toc83113285"/>
      <w:bookmarkStart w:id="3499" w:name="_Toc89876488"/>
      <w:bookmarkStart w:id="3500" w:name="_Toc98711388"/>
      <w:bookmarkStart w:id="3501" w:name="_Toc145097255"/>
      <w:bookmarkStart w:id="3502" w:name="_Toc161848505"/>
      <w:r w:rsidRPr="00F437E4">
        <w:t>6.7.3.5.3</w:t>
      </w:r>
      <w:r w:rsidR="00A22911" w:rsidRPr="00F437E4">
        <w:tab/>
      </w:r>
      <w:r w:rsidRPr="00F437E4">
        <w:t>E-UTRA</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17C7AB7B" w14:textId="77777777" w:rsidR="00C33A48" w:rsidRPr="00B20AE8" w:rsidRDefault="00C33A48" w:rsidP="00F437E4">
      <w:pPr>
        <w:pStyle w:val="H6"/>
      </w:pPr>
      <w:bookmarkStart w:id="3503" w:name="_Toc21123090"/>
      <w:bookmarkStart w:id="3504" w:name="_Toc45907283"/>
      <w:bookmarkStart w:id="3505" w:name="_Toc53181387"/>
      <w:r w:rsidRPr="00B20AE8">
        <w:t>6.7.3.5.3.1</w:t>
      </w:r>
      <w:r w:rsidR="00A22911" w:rsidRPr="00B20AE8">
        <w:tab/>
      </w:r>
      <w:r w:rsidRPr="00B20AE8">
        <w:t>OTA ACLR</w:t>
      </w:r>
      <w:bookmarkEnd w:id="3503"/>
      <w:bookmarkEnd w:id="3504"/>
      <w:bookmarkEnd w:id="3505"/>
    </w:p>
    <w:p w14:paraId="620A59A9" w14:textId="77777777" w:rsidR="00C33A48" w:rsidRPr="00B20AE8" w:rsidRDefault="00C33A48" w:rsidP="0039402F">
      <w:r w:rsidRPr="00B20AE8">
        <w:t>For operation in paired spectrum, the OTA ACLR shall be higher than the value specified in Table 6.7.3.5.3.1</w:t>
      </w:r>
      <w:r w:rsidRPr="00B20AE8">
        <w:noBreakHyphen/>
        <w:t>1.</w:t>
      </w:r>
    </w:p>
    <w:p w14:paraId="421E8947" w14:textId="77777777" w:rsidR="00C33A48" w:rsidRPr="00B20AE8" w:rsidRDefault="00C33A48" w:rsidP="0039402F">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4F339F" w:rsidRPr="00B20AE8" w14:paraId="7A62DF19" w14:textId="77777777" w:rsidTr="006A2BF1">
        <w:trPr>
          <w:cantSplit/>
          <w:jc w:val="center"/>
        </w:trPr>
        <w:tc>
          <w:tcPr>
            <w:tcW w:w="2202" w:type="dxa"/>
            <w:tcBorders>
              <w:bottom w:val="single" w:sz="4" w:space="0" w:color="auto"/>
            </w:tcBorders>
          </w:tcPr>
          <w:p w14:paraId="28853D50" w14:textId="77777777" w:rsidR="00C33A48" w:rsidRPr="00B20AE8" w:rsidRDefault="00C33A48" w:rsidP="0039402F">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t>owest/</w:t>
            </w:r>
            <w:r w:rsidRPr="00B20AE8">
              <w:rPr>
                <w:rFonts w:hint="eastAsia"/>
              </w:rPr>
              <w:t>highest carrier</w:t>
            </w:r>
            <w:r w:rsidRPr="00B20AE8">
              <w:t xml:space="preserve"> transmitted BW</w:t>
            </w:r>
            <w:r w:rsidRPr="00B20AE8">
              <w:rPr>
                <w:vertAlign w:val="subscript"/>
              </w:rPr>
              <w:t>Channel</w:t>
            </w:r>
            <w:r w:rsidRPr="00B20AE8">
              <w:t xml:space="preserve"> (MHz) </w:t>
            </w:r>
          </w:p>
        </w:tc>
        <w:tc>
          <w:tcPr>
            <w:tcW w:w="2191" w:type="dxa"/>
          </w:tcPr>
          <w:p w14:paraId="1A8DFBB5" w14:textId="77777777" w:rsidR="00C33A48" w:rsidRPr="00B20AE8" w:rsidRDefault="00C33A48" w:rsidP="0039402F">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3FE19D5" w14:textId="77777777" w:rsidR="00C33A48" w:rsidRPr="00B20AE8" w:rsidRDefault="00C33A48" w:rsidP="0039402F">
            <w:pPr>
              <w:pStyle w:val="TAH"/>
            </w:pPr>
            <w:r w:rsidRPr="00B20AE8">
              <w:t>Assumed adjacent channel carrier (informative)</w:t>
            </w:r>
          </w:p>
        </w:tc>
        <w:tc>
          <w:tcPr>
            <w:tcW w:w="2179" w:type="dxa"/>
          </w:tcPr>
          <w:p w14:paraId="5631DA5E" w14:textId="77777777" w:rsidR="00C33A48" w:rsidRPr="00B20AE8" w:rsidRDefault="00C33A48" w:rsidP="0039402F">
            <w:pPr>
              <w:pStyle w:val="TAH"/>
            </w:pPr>
            <w:r w:rsidRPr="00B20AE8">
              <w:t>Filter on the adjacent channel frequency and corresponding filter bandwidth</w:t>
            </w:r>
          </w:p>
        </w:tc>
        <w:tc>
          <w:tcPr>
            <w:tcW w:w="1128" w:type="dxa"/>
          </w:tcPr>
          <w:p w14:paraId="519327C2" w14:textId="1C899B9D" w:rsidR="00C33A48" w:rsidRPr="00B20AE8" w:rsidRDefault="00C33A48" w:rsidP="0039402F">
            <w:pPr>
              <w:pStyle w:val="TAH"/>
              <w:rPr>
                <w:rFonts w:cs="v5.0.0"/>
              </w:rPr>
            </w:pPr>
            <w:r w:rsidRPr="00B20AE8">
              <w:t>OTA ACLR limit for bands below 3</w:t>
            </w:r>
            <w:r w:rsidR="00A33949">
              <w:t> </w:t>
            </w:r>
            <w:r w:rsidRPr="00B20AE8">
              <w:t>GHz</w:t>
            </w:r>
          </w:p>
        </w:tc>
        <w:tc>
          <w:tcPr>
            <w:tcW w:w="1128" w:type="dxa"/>
          </w:tcPr>
          <w:p w14:paraId="15690EA0" w14:textId="04D6F628" w:rsidR="00C33A48" w:rsidRPr="00B20AE8" w:rsidRDefault="00C33A48" w:rsidP="0039402F">
            <w:pPr>
              <w:pStyle w:val="TAH"/>
              <w:rPr>
                <w:rFonts w:cs="v5.0.0"/>
              </w:rPr>
            </w:pPr>
            <w:r w:rsidRPr="00B20AE8">
              <w:t>OTA ACLR limit for bands between 3 and 4.2</w:t>
            </w:r>
            <w:r w:rsidR="00A33949">
              <w:t> </w:t>
            </w:r>
            <w:r w:rsidRPr="00B20AE8">
              <w:t>GHz</w:t>
            </w:r>
          </w:p>
        </w:tc>
      </w:tr>
      <w:tr w:rsidR="003D3C64" w:rsidRPr="00B20AE8" w14:paraId="3945E8BA"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E15AD28" w14:textId="0E191D0C" w:rsidR="003D3C64" w:rsidRPr="00B20AE8" w:rsidRDefault="003D3C64" w:rsidP="0039402F">
            <w:pPr>
              <w:pStyle w:val="TAC"/>
            </w:pPr>
          </w:p>
        </w:tc>
        <w:tc>
          <w:tcPr>
            <w:tcW w:w="2191" w:type="dxa"/>
            <w:tcBorders>
              <w:left w:val="single" w:sz="4" w:space="0" w:color="auto"/>
            </w:tcBorders>
          </w:tcPr>
          <w:p w14:paraId="60A0A0BC" w14:textId="77777777" w:rsidR="003D3C64" w:rsidRPr="00B20AE8" w:rsidRDefault="003D3C64" w:rsidP="0039402F">
            <w:pPr>
              <w:pStyle w:val="TAC"/>
            </w:pPr>
            <w:r w:rsidRPr="00B20AE8">
              <w:t>BW</w:t>
            </w:r>
            <w:r w:rsidRPr="00B20AE8">
              <w:rPr>
                <w:vertAlign w:val="subscript"/>
              </w:rPr>
              <w:t>Channel</w:t>
            </w:r>
          </w:p>
        </w:tc>
        <w:tc>
          <w:tcPr>
            <w:tcW w:w="1949" w:type="dxa"/>
          </w:tcPr>
          <w:p w14:paraId="0D4337E6" w14:textId="77777777" w:rsidR="003D3C64" w:rsidRPr="00B20AE8" w:rsidRDefault="003D3C64" w:rsidP="0039402F">
            <w:pPr>
              <w:pStyle w:val="TAC"/>
            </w:pPr>
            <w:r w:rsidRPr="00B20AE8">
              <w:t>E-UTRA of same BW</w:t>
            </w:r>
          </w:p>
        </w:tc>
        <w:tc>
          <w:tcPr>
            <w:tcW w:w="2179" w:type="dxa"/>
          </w:tcPr>
          <w:p w14:paraId="66C41FBC"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0D025D72" w14:textId="77777777" w:rsidR="003D3C64" w:rsidRPr="00B20AE8" w:rsidRDefault="003D3C64" w:rsidP="0039402F">
            <w:pPr>
              <w:pStyle w:val="TAC"/>
            </w:pPr>
            <w:r w:rsidRPr="00B20AE8">
              <w:t>44 dB</w:t>
            </w:r>
          </w:p>
        </w:tc>
        <w:tc>
          <w:tcPr>
            <w:tcW w:w="1128" w:type="dxa"/>
          </w:tcPr>
          <w:p w14:paraId="2EC79257" w14:textId="77777777" w:rsidR="003D3C64" w:rsidRPr="00B20AE8" w:rsidRDefault="003D3C64" w:rsidP="0039402F">
            <w:pPr>
              <w:pStyle w:val="TAC"/>
            </w:pPr>
            <w:r w:rsidRPr="00B20AE8">
              <w:t>43.8dB</w:t>
            </w:r>
          </w:p>
        </w:tc>
      </w:tr>
      <w:tr w:rsidR="003D3C64" w:rsidRPr="00B20AE8" w14:paraId="231A277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49FDE83C" w14:textId="1BF176AF" w:rsidR="003D3C64" w:rsidRPr="00B20AE8" w:rsidRDefault="003D3C64" w:rsidP="0039402F">
            <w:pPr>
              <w:pStyle w:val="TAC"/>
            </w:pPr>
            <w:r w:rsidRPr="00B20AE8">
              <w:t>1.4, 3.0, 5, 10, 15, 20</w:t>
            </w:r>
          </w:p>
        </w:tc>
        <w:tc>
          <w:tcPr>
            <w:tcW w:w="2191" w:type="dxa"/>
            <w:tcBorders>
              <w:left w:val="single" w:sz="4" w:space="0" w:color="auto"/>
            </w:tcBorders>
          </w:tcPr>
          <w:p w14:paraId="2CC31645" w14:textId="77777777" w:rsidR="003D3C64" w:rsidRPr="00B20AE8" w:rsidRDefault="003D3C64" w:rsidP="0039402F">
            <w:pPr>
              <w:pStyle w:val="TAC"/>
            </w:pPr>
            <w:r w:rsidRPr="00B20AE8">
              <w:t>2 x BW</w:t>
            </w:r>
            <w:r w:rsidRPr="00B20AE8">
              <w:rPr>
                <w:vertAlign w:val="subscript"/>
              </w:rPr>
              <w:t>Channel</w:t>
            </w:r>
          </w:p>
        </w:tc>
        <w:tc>
          <w:tcPr>
            <w:tcW w:w="1949" w:type="dxa"/>
          </w:tcPr>
          <w:p w14:paraId="533A320D" w14:textId="77777777" w:rsidR="003D3C64" w:rsidRPr="00B20AE8" w:rsidRDefault="003D3C64" w:rsidP="0039402F">
            <w:pPr>
              <w:pStyle w:val="TAC"/>
            </w:pPr>
            <w:r w:rsidRPr="00B20AE8">
              <w:t>E-UTRA of same BW</w:t>
            </w:r>
          </w:p>
        </w:tc>
        <w:tc>
          <w:tcPr>
            <w:tcW w:w="2179" w:type="dxa"/>
          </w:tcPr>
          <w:p w14:paraId="7A9F0685"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1CA0870" w14:textId="77777777" w:rsidR="003D3C64" w:rsidRPr="00B20AE8" w:rsidRDefault="003D3C64" w:rsidP="0039402F">
            <w:pPr>
              <w:pStyle w:val="TAC"/>
            </w:pPr>
            <w:r w:rsidRPr="00B20AE8">
              <w:t>44 dB</w:t>
            </w:r>
          </w:p>
        </w:tc>
        <w:tc>
          <w:tcPr>
            <w:tcW w:w="1128" w:type="dxa"/>
          </w:tcPr>
          <w:p w14:paraId="7EB28EB8" w14:textId="77777777" w:rsidR="003D3C64" w:rsidRPr="00B20AE8" w:rsidRDefault="003D3C64" w:rsidP="0039402F">
            <w:pPr>
              <w:pStyle w:val="TAC"/>
            </w:pPr>
            <w:r w:rsidRPr="00B20AE8">
              <w:t>43.8dB</w:t>
            </w:r>
          </w:p>
        </w:tc>
      </w:tr>
      <w:tr w:rsidR="003D3C64" w:rsidRPr="00B20AE8" w14:paraId="0DA09051"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3D6925E6" w14:textId="77777777" w:rsidR="003D3C64" w:rsidRPr="00B20AE8" w:rsidRDefault="003D3C64" w:rsidP="0039402F">
            <w:pPr>
              <w:pStyle w:val="TAC"/>
            </w:pPr>
          </w:p>
        </w:tc>
        <w:tc>
          <w:tcPr>
            <w:tcW w:w="2191" w:type="dxa"/>
            <w:tcBorders>
              <w:left w:val="single" w:sz="4" w:space="0" w:color="auto"/>
            </w:tcBorders>
          </w:tcPr>
          <w:p w14:paraId="05DFB356" w14:textId="77777777" w:rsidR="003D3C64" w:rsidRPr="00B20AE8" w:rsidRDefault="003D3C64" w:rsidP="0039402F">
            <w:pPr>
              <w:pStyle w:val="TAC"/>
            </w:pPr>
            <w:r w:rsidRPr="00B20AE8">
              <w:t>BW</w:t>
            </w:r>
            <w:r w:rsidRPr="00B20AE8">
              <w:rPr>
                <w:vertAlign w:val="subscript"/>
              </w:rPr>
              <w:t xml:space="preserve">Channel </w:t>
            </w:r>
            <w:r w:rsidRPr="00B20AE8">
              <w:t>/2 + 2.5 MHz</w:t>
            </w:r>
          </w:p>
        </w:tc>
        <w:tc>
          <w:tcPr>
            <w:tcW w:w="1949" w:type="dxa"/>
          </w:tcPr>
          <w:p w14:paraId="71EFA85B" w14:textId="77777777" w:rsidR="003D3C64" w:rsidRPr="00B20AE8" w:rsidRDefault="003D3C64" w:rsidP="0039402F">
            <w:pPr>
              <w:pStyle w:val="TAC"/>
            </w:pPr>
            <w:r w:rsidRPr="00B20AE8">
              <w:t>3.84 Mcps UTRA</w:t>
            </w:r>
          </w:p>
        </w:tc>
        <w:tc>
          <w:tcPr>
            <w:tcW w:w="2179" w:type="dxa"/>
          </w:tcPr>
          <w:p w14:paraId="121A9B28" w14:textId="77777777" w:rsidR="003D3C64" w:rsidRPr="00B20AE8" w:rsidRDefault="003D3C64" w:rsidP="0039402F">
            <w:pPr>
              <w:pStyle w:val="TAC"/>
            </w:pPr>
            <w:r w:rsidRPr="00B20AE8">
              <w:t>RRC (3.84 Mcps)</w:t>
            </w:r>
          </w:p>
        </w:tc>
        <w:tc>
          <w:tcPr>
            <w:tcW w:w="1128" w:type="dxa"/>
          </w:tcPr>
          <w:p w14:paraId="21BEF6D2" w14:textId="77777777" w:rsidR="003D3C64" w:rsidRPr="00B20AE8" w:rsidRDefault="003D3C64" w:rsidP="0039402F">
            <w:pPr>
              <w:pStyle w:val="TAC"/>
            </w:pPr>
            <w:r w:rsidRPr="00B20AE8">
              <w:t>44 dB</w:t>
            </w:r>
          </w:p>
        </w:tc>
        <w:tc>
          <w:tcPr>
            <w:tcW w:w="1128" w:type="dxa"/>
          </w:tcPr>
          <w:p w14:paraId="360F8CFD" w14:textId="77777777" w:rsidR="003D3C64" w:rsidRPr="00B20AE8" w:rsidRDefault="003D3C64" w:rsidP="0039402F">
            <w:pPr>
              <w:pStyle w:val="TAC"/>
            </w:pPr>
            <w:r w:rsidRPr="00B20AE8">
              <w:t>43.8dB</w:t>
            </w:r>
          </w:p>
        </w:tc>
      </w:tr>
      <w:tr w:rsidR="003D3C64" w:rsidRPr="00B20AE8" w14:paraId="42CC620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3CD3510" w14:textId="77777777" w:rsidR="003D3C64" w:rsidRPr="00B20AE8" w:rsidRDefault="003D3C64" w:rsidP="0039402F">
            <w:pPr>
              <w:pStyle w:val="TAC"/>
            </w:pPr>
          </w:p>
        </w:tc>
        <w:tc>
          <w:tcPr>
            <w:tcW w:w="2191" w:type="dxa"/>
            <w:tcBorders>
              <w:left w:val="single" w:sz="4" w:space="0" w:color="auto"/>
            </w:tcBorders>
          </w:tcPr>
          <w:p w14:paraId="52798525" w14:textId="77777777" w:rsidR="003D3C64" w:rsidRPr="00B20AE8" w:rsidRDefault="003D3C64" w:rsidP="0039402F">
            <w:pPr>
              <w:pStyle w:val="TAC"/>
            </w:pPr>
            <w:r w:rsidRPr="00B20AE8">
              <w:t>BW</w:t>
            </w:r>
            <w:r w:rsidRPr="00B20AE8">
              <w:rPr>
                <w:vertAlign w:val="subscript"/>
              </w:rPr>
              <w:t xml:space="preserve">Channel </w:t>
            </w:r>
            <w:r w:rsidRPr="00B20AE8">
              <w:t>/2 + 7.5 MHz</w:t>
            </w:r>
          </w:p>
        </w:tc>
        <w:tc>
          <w:tcPr>
            <w:tcW w:w="1949" w:type="dxa"/>
          </w:tcPr>
          <w:p w14:paraId="1AF5D095" w14:textId="77777777" w:rsidR="003D3C64" w:rsidRPr="00B20AE8" w:rsidRDefault="003D3C64" w:rsidP="0039402F">
            <w:pPr>
              <w:pStyle w:val="TAC"/>
            </w:pPr>
            <w:r w:rsidRPr="00B20AE8">
              <w:t>3.84 Mcps UTRA</w:t>
            </w:r>
          </w:p>
        </w:tc>
        <w:tc>
          <w:tcPr>
            <w:tcW w:w="2179" w:type="dxa"/>
          </w:tcPr>
          <w:p w14:paraId="634FAC6F" w14:textId="77777777" w:rsidR="003D3C64" w:rsidRPr="00B20AE8" w:rsidRDefault="003D3C64" w:rsidP="0039402F">
            <w:pPr>
              <w:pStyle w:val="TAC"/>
            </w:pPr>
            <w:r w:rsidRPr="00B20AE8">
              <w:t>RRC (3.84 Mcps)</w:t>
            </w:r>
          </w:p>
        </w:tc>
        <w:tc>
          <w:tcPr>
            <w:tcW w:w="1128" w:type="dxa"/>
          </w:tcPr>
          <w:p w14:paraId="02970308" w14:textId="77777777" w:rsidR="003D3C64" w:rsidRPr="00B20AE8" w:rsidRDefault="003D3C64" w:rsidP="0039402F">
            <w:pPr>
              <w:pStyle w:val="TAC"/>
            </w:pPr>
            <w:r w:rsidRPr="00B20AE8">
              <w:t>44 dB</w:t>
            </w:r>
          </w:p>
        </w:tc>
        <w:tc>
          <w:tcPr>
            <w:tcW w:w="1128" w:type="dxa"/>
          </w:tcPr>
          <w:p w14:paraId="765C022D" w14:textId="77777777" w:rsidR="003D3C64" w:rsidRPr="00B20AE8" w:rsidRDefault="003D3C64" w:rsidP="0039402F">
            <w:pPr>
              <w:pStyle w:val="TAC"/>
            </w:pPr>
            <w:r w:rsidRPr="00B20AE8">
              <w:t>43.8dB</w:t>
            </w:r>
          </w:p>
        </w:tc>
      </w:tr>
      <w:tr w:rsidR="003D3C64" w:rsidRPr="00B20AE8" w14:paraId="268DD7A6" w14:textId="77777777" w:rsidTr="006A2BF1">
        <w:trPr>
          <w:cantSplit/>
          <w:jc w:val="center"/>
        </w:trPr>
        <w:tc>
          <w:tcPr>
            <w:tcW w:w="10777" w:type="dxa"/>
            <w:gridSpan w:val="6"/>
          </w:tcPr>
          <w:p w14:paraId="35D868E7" w14:textId="77777777" w:rsidR="003D3C64" w:rsidRPr="00B20AE8" w:rsidRDefault="003D3C64" w:rsidP="0039402F">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w:t>
            </w:r>
            <w:r w:rsidRPr="00B20AE8">
              <w:t>/</w:t>
            </w:r>
            <w:r w:rsidRPr="00B20AE8">
              <w:rPr>
                <w:rFonts w:hint="eastAsia"/>
              </w:rPr>
              <w:t xml:space="preserve"> carrier</w:t>
            </w:r>
            <w:r w:rsidRPr="00B20AE8">
              <w:t xml:space="preserve"> transmitted on the assigned channel frequency.</w:t>
            </w:r>
          </w:p>
          <w:p w14:paraId="4A3D23A9" w14:textId="0553E7DE" w:rsidR="003D3C64" w:rsidRPr="00B20AE8" w:rsidRDefault="003D3C64" w:rsidP="0039402F">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2A96B932" w14:textId="77777777" w:rsidR="00C33A48" w:rsidRPr="00B20AE8" w:rsidRDefault="00C33A48" w:rsidP="0039402F">
      <w:pPr>
        <w:rPr>
          <w:noProof/>
        </w:rPr>
      </w:pPr>
    </w:p>
    <w:p w14:paraId="734B8E59" w14:textId="77777777" w:rsidR="00C33A48" w:rsidRPr="00B20AE8" w:rsidRDefault="00C33A48" w:rsidP="0039402F">
      <w:pPr>
        <w:rPr>
          <w:noProof/>
          <w:sz w:val="24"/>
        </w:rPr>
      </w:pPr>
      <w:r w:rsidRPr="00B20AE8">
        <w:t>For operation in unpaired spectrum, the measurement result shall not be less than the OTA ACLR limit specified in Table 6.7.3.5.3.1</w:t>
      </w:r>
      <w:r w:rsidRPr="00B20AE8">
        <w:noBreakHyphen/>
        <w:t>2.</w:t>
      </w:r>
    </w:p>
    <w:p w14:paraId="34A0EEB5" w14:textId="77777777" w:rsidR="00C33A48" w:rsidRPr="00B20AE8" w:rsidRDefault="00C33A48" w:rsidP="0039402F">
      <w:pPr>
        <w:pStyle w:val="TH"/>
      </w:pPr>
      <w:r w:rsidRPr="00B20AE8">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4F339F" w:rsidRPr="00B20AE8" w14:paraId="0A68726B" w14:textId="77777777" w:rsidTr="006A2BF1">
        <w:trPr>
          <w:cantSplit/>
          <w:jc w:val="center"/>
        </w:trPr>
        <w:tc>
          <w:tcPr>
            <w:tcW w:w="2202" w:type="dxa"/>
            <w:tcBorders>
              <w:bottom w:val="single" w:sz="4" w:space="0" w:color="auto"/>
            </w:tcBorders>
          </w:tcPr>
          <w:p w14:paraId="1CF271B2" w14:textId="77777777" w:rsidR="00C33A48" w:rsidRPr="00B20AE8" w:rsidRDefault="00C33A48" w:rsidP="0039402F">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rPr>
                <w:rFonts w:cs="Arial"/>
              </w:rPr>
              <w:t>owest/</w:t>
            </w:r>
            <w:r w:rsidRPr="00B20AE8">
              <w:rPr>
                <w:rFonts w:cs="Arial" w:hint="eastAsia"/>
              </w:rPr>
              <w:t>highest carrier</w:t>
            </w:r>
            <w:r w:rsidRPr="00B20AE8">
              <w:t xml:space="preserve"> transmitted </w:t>
            </w:r>
            <w:r w:rsidRPr="00B20AE8">
              <w:rPr>
                <w:rFonts w:cs="Arial"/>
              </w:rPr>
              <w:t>BW</w:t>
            </w:r>
            <w:r w:rsidRPr="00B20AE8">
              <w:rPr>
                <w:rFonts w:cs="Arial"/>
                <w:vertAlign w:val="subscript"/>
              </w:rPr>
              <w:t>Channel</w:t>
            </w:r>
            <w:r w:rsidRPr="00B20AE8">
              <w:t xml:space="preserve"> (MHz) </w:t>
            </w:r>
          </w:p>
        </w:tc>
        <w:tc>
          <w:tcPr>
            <w:tcW w:w="2191" w:type="dxa"/>
          </w:tcPr>
          <w:p w14:paraId="1C006846" w14:textId="77777777" w:rsidR="00C33A48" w:rsidRPr="00B20AE8" w:rsidRDefault="00C33A48" w:rsidP="0039402F">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6ACF828" w14:textId="77777777" w:rsidR="00C33A48" w:rsidRPr="00B20AE8" w:rsidRDefault="00C33A48" w:rsidP="0039402F">
            <w:pPr>
              <w:pStyle w:val="TAH"/>
            </w:pPr>
            <w:r w:rsidRPr="00B20AE8">
              <w:t>Assumed adjacent channel carrier (informative)</w:t>
            </w:r>
          </w:p>
        </w:tc>
        <w:tc>
          <w:tcPr>
            <w:tcW w:w="2179" w:type="dxa"/>
          </w:tcPr>
          <w:p w14:paraId="44B8EF3F" w14:textId="77777777" w:rsidR="00C33A48" w:rsidRPr="00B20AE8" w:rsidRDefault="00C33A48" w:rsidP="0039402F">
            <w:pPr>
              <w:pStyle w:val="TAH"/>
            </w:pPr>
            <w:r w:rsidRPr="00B20AE8">
              <w:t>Filter on the adjacent channel frequency and corresponding filter bandwidth</w:t>
            </w:r>
          </w:p>
        </w:tc>
        <w:tc>
          <w:tcPr>
            <w:tcW w:w="1138" w:type="dxa"/>
            <w:gridSpan w:val="2"/>
          </w:tcPr>
          <w:p w14:paraId="05BF2021" w14:textId="38B31A66" w:rsidR="00C33A48" w:rsidRPr="00B20AE8" w:rsidRDefault="00C33A48" w:rsidP="0039402F">
            <w:pPr>
              <w:pStyle w:val="TAH"/>
            </w:pPr>
            <w:r w:rsidRPr="00B20AE8">
              <w:t>OTA ACLR limit for bands below 3</w:t>
            </w:r>
            <w:r w:rsidR="00A33949">
              <w:t> </w:t>
            </w:r>
            <w:r w:rsidRPr="00B20AE8">
              <w:t>GHz</w:t>
            </w:r>
          </w:p>
        </w:tc>
        <w:tc>
          <w:tcPr>
            <w:tcW w:w="1138" w:type="dxa"/>
            <w:gridSpan w:val="2"/>
          </w:tcPr>
          <w:p w14:paraId="1040361B" w14:textId="3B945FAC" w:rsidR="00C33A48" w:rsidRPr="00B20AE8" w:rsidRDefault="00C33A48" w:rsidP="0039402F">
            <w:pPr>
              <w:pStyle w:val="TAH"/>
            </w:pPr>
            <w:r w:rsidRPr="00B20AE8">
              <w:t>OTA ACLR limit for bands between 3 and 4.2</w:t>
            </w:r>
            <w:r w:rsidR="00A33949">
              <w:t> </w:t>
            </w:r>
            <w:r w:rsidRPr="00B20AE8">
              <w:t>GHz</w:t>
            </w:r>
          </w:p>
        </w:tc>
      </w:tr>
      <w:tr w:rsidR="003D3C64" w:rsidRPr="00B20AE8" w14:paraId="6E0DD7B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3FA26B8" w14:textId="5FAF9833" w:rsidR="003D3C64" w:rsidRPr="00B20AE8" w:rsidRDefault="003D3C64" w:rsidP="0039402F">
            <w:pPr>
              <w:pStyle w:val="TAC"/>
            </w:pPr>
          </w:p>
        </w:tc>
        <w:tc>
          <w:tcPr>
            <w:tcW w:w="2191" w:type="dxa"/>
            <w:tcBorders>
              <w:left w:val="single" w:sz="4" w:space="0" w:color="auto"/>
            </w:tcBorders>
          </w:tcPr>
          <w:p w14:paraId="0EAC555C" w14:textId="77777777" w:rsidR="003D3C64" w:rsidRPr="00B20AE8" w:rsidRDefault="003D3C64" w:rsidP="0039402F">
            <w:pPr>
              <w:pStyle w:val="TAC"/>
            </w:pPr>
            <w:r w:rsidRPr="00B20AE8">
              <w:t>BW</w:t>
            </w:r>
            <w:r w:rsidRPr="00B20AE8">
              <w:rPr>
                <w:vertAlign w:val="subscript"/>
              </w:rPr>
              <w:t>Channel</w:t>
            </w:r>
          </w:p>
        </w:tc>
        <w:tc>
          <w:tcPr>
            <w:tcW w:w="1949" w:type="dxa"/>
          </w:tcPr>
          <w:p w14:paraId="04536F36" w14:textId="77777777" w:rsidR="003D3C64" w:rsidRPr="00B20AE8" w:rsidRDefault="003D3C64" w:rsidP="0039402F">
            <w:pPr>
              <w:pStyle w:val="TAC"/>
            </w:pPr>
            <w:r w:rsidRPr="00B20AE8">
              <w:t>E-UTRA of same BW</w:t>
            </w:r>
          </w:p>
        </w:tc>
        <w:tc>
          <w:tcPr>
            <w:tcW w:w="2179" w:type="dxa"/>
          </w:tcPr>
          <w:p w14:paraId="0FDE145B"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55BFA134" w14:textId="77777777" w:rsidR="003D3C64" w:rsidRPr="00B20AE8" w:rsidRDefault="003D3C64" w:rsidP="0039402F">
            <w:pPr>
              <w:pStyle w:val="TAC"/>
            </w:pPr>
            <w:r w:rsidRPr="00B20AE8">
              <w:t>44 dB</w:t>
            </w:r>
          </w:p>
        </w:tc>
        <w:tc>
          <w:tcPr>
            <w:tcW w:w="1138" w:type="dxa"/>
            <w:gridSpan w:val="2"/>
          </w:tcPr>
          <w:p w14:paraId="33981FEF" w14:textId="77777777" w:rsidR="003D3C64" w:rsidRPr="00B20AE8" w:rsidRDefault="003D3C64" w:rsidP="0039402F">
            <w:pPr>
              <w:pStyle w:val="TAC"/>
            </w:pPr>
            <w:r w:rsidRPr="00B20AE8">
              <w:t>43.8dB</w:t>
            </w:r>
          </w:p>
        </w:tc>
      </w:tr>
      <w:tr w:rsidR="003D3C64" w:rsidRPr="00B20AE8" w14:paraId="0A27E4AF"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192A53" w14:textId="37DF1D59" w:rsidR="003D3C64" w:rsidRPr="00B20AE8" w:rsidRDefault="003D3C64" w:rsidP="0039402F">
            <w:pPr>
              <w:pStyle w:val="TAC"/>
            </w:pPr>
            <w:r w:rsidRPr="00B20AE8">
              <w:t>1.4, 3.0</w:t>
            </w:r>
          </w:p>
        </w:tc>
        <w:tc>
          <w:tcPr>
            <w:tcW w:w="2191" w:type="dxa"/>
            <w:tcBorders>
              <w:left w:val="single" w:sz="4" w:space="0" w:color="auto"/>
            </w:tcBorders>
          </w:tcPr>
          <w:p w14:paraId="74797775" w14:textId="77777777" w:rsidR="003D3C64" w:rsidRPr="00B20AE8" w:rsidRDefault="003D3C64" w:rsidP="0039402F">
            <w:pPr>
              <w:pStyle w:val="TAC"/>
            </w:pPr>
            <w:r w:rsidRPr="00B20AE8">
              <w:t>2 x BW</w:t>
            </w:r>
            <w:r w:rsidRPr="00B20AE8">
              <w:rPr>
                <w:vertAlign w:val="subscript"/>
              </w:rPr>
              <w:t>Channel</w:t>
            </w:r>
          </w:p>
        </w:tc>
        <w:tc>
          <w:tcPr>
            <w:tcW w:w="1949" w:type="dxa"/>
          </w:tcPr>
          <w:p w14:paraId="72E8C461" w14:textId="77777777" w:rsidR="003D3C64" w:rsidRPr="00B20AE8" w:rsidRDefault="003D3C64" w:rsidP="0039402F">
            <w:pPr>
              <w:pStyle w:val="TAC"/>
            </w:pPr>
            <w:r w:rsidRPr="00B20AE8">
              <w:t>E-UTRA of same BW</w:t>
            </w:r>
          </w:p>
        </w:tc>
        <w:tc>
          <w:tcPr>
            <w:tcW w:w="2179" w:type="dxa"/>
          </w:tcPr>
          <w:p w14:paraId="66C2A743"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54979014" w14:textId="77777777" w:rsidR="003D3C64" w:rsidRPr="00B20AE8" w:rsidRDefault="003D3C64" w:rsidP="0039402F">
            <w:pPr>
              <w:pStyle w:val="TAC"/>
            </w:pPr>
            <w:r w:rsidRPr="00B20AE8">
              <w:t>44 dB</w:t>
            </w:r>
          </w:p>
        </w:tc>
        <w:tc>
          <w:tcPr>
            <w:tcW w:w="1138" w:type="dxa"/>
            <w:gridSpan w:val="2"/>
          </w:tcPr>
          <w:p w14:paraId="557F27D4" w14:textId="77777777" w:rsidR="003D3C64" w:rsidRPr="00B20AE8" w:rsidRDefault="003D3C64" w:rsidP="0039402F">
            <w:pPr>
              <w:pStyle w:val="TAC"/>
            </w:pPr>
            <w:r w:rsidRPr="00B20AE8">
              <w:t>43.8dB</w:t>
            </w:r>
          </w:p>
        </w:tc>
      </w:tr>
      <w:tr w:rsidR="003D3C64" w:rsidRPr="00B20AE8" w14:paraId="6EEA23D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377CB9EF" w14:textId="77777777" w:rsidR="003D3C64" w:rsidRPr="00B20AE8" w:rsidRDefault="003D3C64" w:rsidP="0039402F">
            <w:pPr>
              <w:pStyle w:val="TAC"/>
            </w:pPr>
          </w:p>
        </w:tc>
        <w:tc>
          <w:tcPr>
            <w:tcW w:w="2191" w:type="dxa"/>
            <w:tcBorders>
              <w:left w:val="single" w:sz="4" w:space="0" w:color="auto"/>
            </w:tcBorders>
          </w:tcPr>
          <w:p w14:paraId="46F5CDAE" w14:textId="77777777" w:rsidR="003D3C64" w:rsidRPr="00B20AE8" w:rsidRDefault="003D3C64" w:rsidP="0039402F">
            <w:pPr>
              <w:pStyle w:val="TAC"/>
            </w:pPr>
            <w:r w:rsidRPr="00B20AE8">
              <w:t>BW</w:t>
            </w:r>
            <w:r w:rsidRPr="00B20AE8">
              <w:rPr>
                <w:vertAlign w:val="subscript"/>
              </w:rPr>
              <w:t xml:space="preserve">Channel </w:t>
            </w:r>
            <w:r w:rsidRPr="00B20AE8">
              <w:t>/2 + 0.8 MHz</w:t>
            </w:r>
          </w:p>
        </w:tc>
        <w:tc>
          <w:tcPr>
            <w:tcW w:w="1949" w:type="dxa"/>
          </w:tcPr>
          <w:p w14:paraId="5EE06D77" w14:textId="77777777" w:rsidR="003D3C64" w:rsidRPr="00B20AE8" w:rsidRDefault="003D3C64" w:rsidP="0039402F">
            <w:pPr>
              <w:pStyle w:val="TAC"/>
            </w:pPr>
            <w:r w:rsidRPr="00B20AE8">
              <w:t>1.28 Mcps UTRA</w:t>
            </w:r>
          </w:p>
        </w:tc>
        <w:tc>
          <w:tcPr>
            <w:tcW w:w="2179" w:type="dxa"/>
          </w:tcPr>
          <w:p w14:paraId="62D46597" w14:textId="77777777" w:rsidR="003D3C64" w:rsidRPr="00B20AE8" w:rsidRDefault="003D3C64" w:rsidP="0039402F">
            <w:pPr>
              <w:pStyle w:val="TAC"/>
            </w:pPr>
            <w:r w:rsidRPr="00B20AE8">
              <w:t>RRC (1.28 Mcps)</w:t>
            </w:r>
          </w:p>
        </w:tc>
        <w:tc>
          <w:tcPr>
            <w:tcW w:w="1128" w:type="dxa"/>
          </w:tcPr>
          <w:p w14:paraId="094A3943" w14:textId="77777777" w:rsidR="003D3C64" w:rsidRPr="00B20AE8" w:rsidRDefault="003D3C64" w:rsidP="0039402F">
            <w:pPr>
              <w:pStyle w:val="TAC"/>
            </w:pPr>
            <w:r w:rsidRPr="00B20AE8">
              <w:t>44 dB</w:t>
            </w:r>
          </w:p>
        </w:tc>
        <w:tc>
          <w:tcPr>
            <w:tcW w:w="1138" w:type="dxa"/>
            <w:gridSpan w:val="2"/>
          </w:tcPr>
          <w:p w14:paraId="7F8365ED" w14:textId="77777777" w:rsidR="003D3C64" w:rsidRPr="00B20AE8" w:rsidRDefault="003D3C64" w:rsidP="0039402F">
            <w:pPr>
              <w:pStyle w:val="TAC"/>
            </w:pPr>
            <w:r w:rsidRPr="00B20AE8">
              <w:t>43.8dB</w:t>
            </w:r>
          </w:p>
        </w:tc>
      </w:tr>
      <w:tr w:rsidR="003D3C64" w:rsidRPr="00B20AE8" w14:paraId="2264AFEE"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6DDAEE" w14:textId="77777777" w:rsidR="003D3C64" w:rsidRPr="00B20AE8" w:rsidRDefault="003D3C64" w:rsidP="0039402F">
            <w:pPr>
              <w:pStyle w:val="TAC"/>
            </w:pPr>
          </w:p>
        </w:tc>
        <w:tc>
          <w:tcPr>
            <w:tcW w:w="2191" w:type="dxa"/>
            <w:tcBorders>
              <w:left w:val="single" w:sz="4" w:space="0" w:color="auto"/>
            </w:tcBorders>
          </w:tcPr>
          <w:p w14:paraId="3C749EA0" w14:textId="77777777" w:rsidR="003D3C64" w:rsidRPr="00B20AE8" w:rsidRDefault="003D3C64" w:rsidP="0039402F">
            <w:pPr>
              <w:pStyle w:val="TAC"/>
            </w:pPr>
            <w:r w:rsidRPr="00B20AE8">
              <w:t>BW</w:t>
            </w:r>
            <w:r w:rsidRPr="00B20AE8">
              <w:rPr>
                <w:vertAlign w:val="subscript"/>
              </w:rPr>
              <w:t xml:space="preserve">Channel </w:t>
            </w:r>
            <w:r w:rsidRPr="00B20AE8">
              <w:t>/2 + 2.4 MHz</w:t>
            </w:r>
          </w:p>
        </w:tc>
        <w:tc>
          <w:tcPr>
            <w:tcW w:w="1949" w:type="dxa"/>
          </w:tcPr>
          <w:p w14:paraId="60F62283" w14:textId="77777777" w:rsidR="003D3C64" w:rsidRPr="00B20AE8" w:rsidRDefault="003D3C64" w:rsidP="0039402F">
            <w:pPr>
              <w:pStyle w:val="TAC"/>
            </w:pPr>
            <w:r w:rsidRPr="00B20AE8">
              <w:t>1.28 Mcps UTRA</w:t>
            </w:r>
          </w:p>
        </w:tc>
        <w:tc>
          <w:tcPr>
            <w:tcW w:w="2179" w:type="dxa"/>
          </w:tcPr>
          <w:p w14:paraId="5D96D2E1" w14:textId="77777777" w:rsidR="003D3C64" w:rsidRPr="00B20AE8" w:rsidRDefault="003D3C64" w:rsidP="0039402F">
            <w:pPr>
              <w:pStyle w:val="TAC"/>
            </w:pPr>
            <w:r w:rsidRPr="00B20AE8">
              <w:t>RRC (1.28 Mcps)</w:t>
            </w:r>
          </w:p>
        </w:tc>
        <w:tc>
          <w:tcPr>
            <w:tcW w:w="1128" w:type="dxa"/>
          </w:tcPr>
          <w:p w14:paraId="7E24F307" w14:textId="77777777" w:rsidR="003D3C64" w:rsidRPr="00B20AE8" w:rsidRDefault="003D3C64" w:rsidP="0039402F">
            <w:pPr>
              <w:pStyle w:val="TAC"/>
            </w:pPr>
            <w:r w:rsidRPr="00B20AE8">
              <w:t>44 dB</w:t>
            </w:r>
          </w:p>
        </w:tc>
        <w:tc>
          <w:tcPr>
            <w:tcW w:w="1138" w:type="dxa"/>
            <w:gridSpan w:val="2"/>
          </w:tcPr>
          <w:p w14:paraId="6A8C45F5" w14:textId="77777777" w:rsidR="003D3C64" w:rsidRPr="00B20AE8" w:rsidRDefault="003D3C64" w:rsidP="0039402F">
            <w:pPr>
              <w:pStyle w:val="TAC"/>
            </w:pPr>
            <w:r w:rsidRPr="00B20AE8">
              <w:t>43.8dB</w:t>
            </w:r>
          </w:p>
        </w:tc>
      </w:tr>
      <w:tr w:rsidR="003D3C64" w:rsidRPr="00B20AE8" w14:paraId="5DABD968"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BE14D5" w14:textId="140B47E3" w:rsidR="003D3C64" w:rsidRPr="00B20AE8" w:rsidRDefault="003D3C64" w:rsidP="0039402F">
            <w:pPr>
              <w:pStyle w:val="TAC"/>
            </w:pPr>
          </w:p>
        </w:tc>
        <w:tc>
          <w:tcPr>
            <w:tcW w:w="2191" w:type="dxa"/>
            <w:tcBorders>
              <w:left w:val="single" w:sz="4" w:space="0" w:color="auto"/>
            </w:tcBorders>
          </w:tcPr>
          <w:p w14:paraId="1631DAEA" w14:textId="77777777" w:rsidR="003D3C64" w:rsidRPr="00B20AE8" w:rsidRDefault="003D3C64" w:rsidP="0039402F">
            <w:pPr>
              <w:pStyle w:val="TAC"/>
            </w:pPr>
            <w:r w:rsidRPr="00B20AE8">
              <w:t>BW</w:t>
            </w:r>
            <w:r w:rsidRPr="00B20AE8">
              <w:rPr>
                <w:vertAlign w:val="subscript"/>
              </w:rPr>
              <w:t>Channel</w:t>
            </w:r>
          </w:p>
        </w:tc>
        <w:tc>
          <w:tcPr>
            <w:tcW w:w="1949" w:type="dxa"/>
          </w:tcPr>
          <w:p w14:paraId="11A80AF1" w14:textId="77777777" w:rsidR="003D3C64" w:rsidRPr="00B20AE8" w:rsidRDefault="003D3C64" w:rsidP="0039402F">
            <w:pPr>
              <w:pStyle w:val="TAC"/>
            </w:pPr>
            <w:r w:rsidRPr="00B20AE8">
              <w:t>E-UTRA of same BW</w:t>
            </w:r>
          </w:p>
        </w:tc>
        <w:tc>
          <w:tcPr>
            <w:tcW w:w="2179" w:type="dxa"/>
          </w:tcPr>
          <w:p w14:paraId="76B88169"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1F498C63" w14:textId="77777777" w:rsidR="003D3C64" w:rsidRPr="00B20AE8" w:rsidRDefault="003D3C64" w:rsidP="0039402F">
            <w:pPr>
              <w:pStyle w:val="TAC"/>
            </w:pPr>
            <w:r w:rsidRPr="00B20AE8">
              <w:t>44 dB</w:t>
            </w:r>
          </w:p>
        </w:tc>
        <w:tc>
          <w:tcPr>
            <w:tcW w:w="1138" w:type="dxa"/>
            <w:gridSpan w:val="2"/>
          </w:tcPr>
          <w:p w14:paraId="639B7386" w14:textId="77777777" w:rsidR="003D3C64" w:rsidRPr="00B20AE8" w:rsidRDefault="003D3C64" w:rsidP="0039402F">
            <w:pPr>
              <w:pStyle w:val="TAC"/>
            </w:pPr>
            <w:r w:rsidRPr="00B20AE8">
              <w:t>43.8dB</w:t>
            </w:r>
          </w:p>
        </w:tc>
      </w:tr>
      <w:tr w:rsidR="003D3C64" w:rsidRPr="00B20AE8" w14:paraId="07DEB5F3"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C0630B" w14:textId="77777777" w:rsidR="003D3C64" w:rsidRPr="00B20AE8" w:rsidRDefault="003D3C64" w:rsidP="0039402F">
            <w:pPr>
              <w:pStyle w:val="TAC"/>
            </w:pPr>
          </w:p>
        </w:tc>
        <w:tc>
          <w:tcPr>
            <w:tcW w:w="2191" w:type="dxa"/>
            <w:tcBorders>
              <w:left w:val="single" w:sz="4" w:space="0" w:color="auto"/>
            </w:tcBorders>
          </w:tcPr>
          <w:p w14:paraId="03A464EE" w14:textId="77777777" w:rsidR="003D3C64" w:rsidRPr="00B20AE8" w:rsidRDefault="003D3C64" w:rsidP="0039402F">
            <w:pPr>
              <w:pStyle w:val="TAC"/>
            </w:pPr>
            <w:r w:rsidRPr="00B20AE8">
              <w:t>2 x BW</w:t>
            </w:r>
            <w:r w:rsidRPr="00B20AE8">
              <w:rPr>
                <w:vertAlign w:val="subscript"/>
              </w:rPr>
              <w:t>Channel</w:t>
            </w:r>
          </w:p>
        </w:tc>
        <w:tc>
          <w:tcPr>
            <w:tcW w:w="1949" w:type="dxa"/>
          </w:tcPr>
          <w:p w14:paraId="54C0C052" w14:textId="77777777" w:rsidR="003D3C64" w:rsidRPr="00B20AE8" w:rsidRDefault="003D3C64" w:rsidP="0039402F">
            <w:pPr>
              <w:pStyle w:val="TAC"/>
            </w:pPr>
            <w:r w:rsidRPr="00B20AE8">
              <w:t>E-UTRA of same BW</w:t>
            </w:r>
          </w:p>
        </w:tc>
        <w:tc>
          <w:tcPr>
            <w:tcW w:w="2179" w:type="dxa"/>
          </w:tcPr>
          <w:p w14:paraId="019EFD08"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B5DDD51" w14:textId="77777777" w:rsidR="003D3C64" w:rsidRPr="00B20AE8" w:rsidRDefault="003D3C64" w:rsidP="0039402F">
            <w:pPr>
              <w:pStyle w:val="TAC"/>
            </w:pPr>
            <w:r w:rsidRPr="00B20AE8">
              <w:t>44 dB</w:t>
            </w:r>
          </w:p>
        </w:tc>
        <w:tc>
          <w:tcPr>
            <w:tcW w:w="1138" w:type="dxa"/>
            <w:gridSpan w:val="2"/>
          </w:tcPr>
          <w:p w14:paraId="6B005C38" w14:textId="77777777" w:rsidR="003D3C64" w:rsidRPr="00B20AE8" w:rsidRDefault="003D3C64" w:rsidP="0039402F">
            <w:pPr>
              <w:pStyle w:val="TAC"/>
            </w:pPr>
            <w:r w:rsidRPr="00B20AE8">
              <w:t>43.8dB</w:t>
            </w:r>
          </w:p>
        </w:tc>
      </w:tr>
      <w:tr w:rsidR="003D3C64" w:rsidRPr="00B20AE8" w14:paraId="4E6B4B2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F6EA72" w14:textId="77777777" w:rsidR="003D3C64" w:rsidRPr="00B20AE8" w:rsidRDefault="003D3C64" w:rsidP="0039402F">
            <w:pPr>
              <w:pStyle w:val="TAC"/>
            </w:pPr>
          </w:p>
        </w:tc>
        <w:tc>
          <w:tcPr>
            <w:tcW w:w="2191" w:type="dxa"/>
            <w:tcBorders>
              <w:left w:val="single" w:sz="4" w:space="0" w:color="auto"/>
            </w:tcBorders>
          </w:tcPr>
          <w:p w14:paraId="6C8CCF9C" w14:textId="77777777" w:rsidR="003D3C64" w:rsidRPr="00B20AE8" w:rsidRDefault="003D3C64" w:rsidP="0039402F">
            <w:pPr>
              <w:pStyle w:val="TAC"/>
            </w:pPr>
            <w:r w:rsidRPr="00B20AE8">
              <w:t>BW</w:t>
            </w:r>
            <w:r w:rsidRPr="00B20AE8">
              <w:rPr>
                <w:vertAlign w:val="subscript"/>
              </w:rPr>
              <w:t xml:space="preserve">Channel </w:t>
            </w:r>
            <w:r w:rsidRPr="00B20AE8">
              <w:t>/2 + 0.8 MHz</w:t>
            </w:r>
          </w:p>
        </w:tc>
        <w:tc>
          <w:tcPr>
            <w:tcW w:w="1949" w:type="dxa"/>
          </w:tcPr>
          <w:p w14:paraId="7105765A" w14:textId="77777777" w:rsidR="003D3C64" w:rsidRPr="00B20AE8" w:rsidRDefault="003D3C64" w:rsidP="0039402F">
            <w:pPr>
              <w:pStyle w:val="TAC"/>
            </w:pPr>
            <w:r w:rsidRPr="00B20AE8">
              <w:t>1.28 Mcps UTRA</w:t>
            </w:r>
          </w:p>
        </w:tc>
        <w:tc>
          <w:tcPr>
            <w:tcW w:w="2179" w:type="dxa"/>
          </w:tcPr>
          <w:p w14:paraId="799A3D13" w14:textId="77777777" w:rsidR="003D3C64" w:rsidRPr="00B20AE8" w:rsidRDefault="003D3C64" w:rsidP="0039402F">
            <w:pPr>
              <w:pStyle w:val="TAC"/>
            </w:pPr>
            <w:r w:rsidRPr="00B20AE8">
              <w:t>RRC (1.28 Mcps)</w:t>
            </w:r>
          </w:p>
        </w:tc>
        <w:tc>
          <w:tcPr>
            <w:tcW w:w="1128" w:type="dxa"/>
          </w:tcPr>
          <w:p w14:paraId="2D25EEC6" w14:textId="77777777" w:rsidR="003D3C64" w:rsidRPr="00B20AE8" w:rsidRDefault="003D3C64" w:rsidP="0039402F">
            <w:pPr>
              <w:pStyle w:val="TAC"/>
            </w:pPr>
            <w:r w:rsidRPr="00B20AE8">
              <w:t>44 dB</w:t>
            </w:r>
          </w:p>
        </w:tc>
        <w:tc>
          <w:tcPr>
            <w:tcW w:w="1138" w:type="dxa"/>
            <w:gridSpan w:val="2"/>
          </w:tcPr>
          <w:p w14:paraId="2345F8EC" w14:textId="77777777" w:rsidR="003D3C64" w:rsidRPr="00B20AE8" w:rsidRDefault="003D3C64" w:rsidP="0039402F">
            <w:pPr>
              <w:pStyle w:val="TAC"/>
            </w:pPr>
            <w:r w:rsidRPr="00B20AE8">
              <w:t>43.8dB</w:t>
            </w:r>
          </w:p>
        </w:tc>
      </w:tr>
      <w:tr w:rsidR="003D3C64" w:rsidRPr="00B20AE8" w14:paraId="5FC1F118"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2EF3B5" w14:textId="125015C9" w:rsidR="003D3C64" w:rsidRPr="00B20AE8" w:rsidRDefault="003D3C64" w:rsidP="0039402F">
            <w:pPr>
              <w:pStyle w:val="TAC"/>
            </w:pPr>
            <w:r w:rsidRPr="00B20AE8">
              <w:t>5, 10, 15, 20</w:t>
            </w:r>
          </w:p>
        </w:tc>
        <w:tc>
          <w:tcPr>
            <w:tcW w:w="2191" w:type="dxa"/>
            <w:tcBorders>
              <w:left w:val="single" w:sz="4" w:space="0" w:color="auto"/>
            </w:tcBorders>
          </w:tcPr>
          <w:p w14:paraId="754826BD" w14:textId="77777777" w:rsidR="003D3C64" w:rsidRPr="00B20AE8" w:rsidRDefault="003D3C64" w:rsidP="0039402F">
            <w:pPr>
              <w:pStyle w:val="TAC"/>
            </w:pPr>
            <w:r w:rsidRPr="00B20AE8">
              <w:t>BW</w:t>
            </w:r>
            <w:r w:rsidRPr="00B20AE8">
              <w:rPr>
                <w:vertAlign w:val="subscript"/>
              </w:rPr>
              <w:t xml:space="preserve">Channel </w:t>
            </w:r>
            <w:r w:rsidRPr="00B20AE8">
              <w:t>/2 + 2.4 MHz</w:t>
            </w:r>
          </w:p>
        </w:tc>
        <w:tc>
          <w:tcPr>
            <w:tcW w:w="1949" w:type="dxa"/>
          </w:tcPr>
          <w:p w14:paraId="6C032581" w14:textId="77777777" w:rsidR="003D3C64" w:rsidRPr="00B20AE8" w:rsidRDefault="003D3C64" w:rsidP="0039402F">
            <w:pPr>
              <w:pStyle w:val="TAC"/>
            </w:pPr>
            <w:r w:rsidRPr="00B20AE8">
              <w:t>1.28 Mcps UTRA</w:t>
            </w:r>
          </w:p>
        </w:tc>
        <w:tc>
          <w:tcPr>
            <w:tcW w:w="2179" w:type="dxa"/>
          </w:tcPr>
          <w:p w14:paraId="4FC2C803" w14:textId="77777777" w:rsidR="003D3C64" w:rsidRPr="00B20AE8" w:rsidRDefault="003D3C64" w:rsidP="0039402F">
            <w:pPr>
              <w:pStyle w:val="TAC"/>
            </w:pPr>
            <w:r w:rsidRPr="00B20AE8">
              <w:t>RRC (1.28 Mcps)</w:t>
            </w:r>
          </w:p>
        </w:tc>
        <w:tc>
          <w:tcPr>
            <w:tcW w:w="1128" w:type="dxa"/>
          </w:tcPr>
          <w:p w14:paraId="7E80088E" w14:textId="77777777" w:rsidR="003D3C64" w:rsidRPr="00B20AE8" w:rsidRDefault="003D3C64" w:rsidP="0039402F">
            <w:pPr>
              <w:pStyle w:val="TAC"/>
            </w:pPr>
            <w:r w:rsidRPr="00B20AE8">
              <w:t>44 dB</w:t>
            </w:r>
          </w:p>
        </w:tc>
        <w:tc>
          <w:tcPr>
            <w:tcW w:w="1138" w:type="dxa"/>
            <w:gridSpan w:val="2"/>
          </w:tcPr>
          <w:p w14:paraId="10D53E41" w14:textId="77777777" w:rsidR="003D3C64" w:rsidRPr="00B20AE8" w:rsidRDefault="003D3C64" w:rsidP="0039402F">
            <w:pPr>
              <w:pStyle w:val="TAC"/>
            </w:pPr>
            <w:r w:rsidRPr="00B20AE8">
              <w:t>43.8dB</w:t>
            </w:r>
          </w:p>
        </w:tc>
      </w:tr>
      <w:tr w:rsidR="003D3C64" w:rsidRPr="00B20AE8" w14:paraId="43F9EB56"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4B0960" w14:textId="77777777" w:rsidR="003D3C64" w:rsidRPr="00B20AE8" w:rsidRDefault="003D3C64" w:rsidP="0039402F">
            <w:pPr>
              <w:pStyle w:val="TAC"/>
            </w:pPr>
          </w:p>
        </w:tc>
        <w:tc>
          <w:tcPr>
            <w:tcW w:w="2191" w:type="dxa"/>
            <w:tcBorders>
              <w:left w:val="single" w:sz="4" w:space="0" w:color="auto"/>
            </w:tcBorders>
          </w:tcPr>
          <w:p w14:paraId="0FB371AF" w14:textId="77777777" w:rsidR="003D3C64" w:rsidRPr="00B20AE8" w:rsidRDefault="003D3C64" w:rsidP="0039402F">
            <w:pPr>
              <w:pStyle w:val="TAC"/>
            </w:pPr>
            <w:r w:rsidRPr="00B20AE8">
              <w:t>BW</w:t>
            </w:r>
            <w:r w:rsidRPr="00B20AE8">
              <w:rPr>
                <w:vertAlign w:val="subscript"/>
              </w:rPr>
              <w:t xml:space="preserve">Channel </w:t>
            </w:r>
            <w:r w:rsidRPr="00B20AE8">
              <w:t>/2 + 2.5 MHz</w:t>
            </w:r>
          </w:p>
        </w:tc>
        <w:tc>
          <w:tcPr>
            <w:tcW w:w="1949" w:type="dxa"/>
          </w:tcPr>
          <w:p w14:paraId="721CF6D3" w14:textId="77777777" w:rsidR="003D3C64" w:rsidRPr="00B20AE8" w:rsidRDefault="003D3C64" w:rsidP="0039402F">
            <w:pPr>
              <w:pStyle w:val="TAC"/>
            </w:pPr>
            <w:r w:rsidRPr="00B20AE8">
              <w:t>3.84 Mcps UTRA</w:t>
            </w:r>
          </w:p>
        </w:tc>
        <w:tc>
          <w:tcPr>
            <w:tcW w:w="2179" w:type="dxa"/>
          </w:tcPr>
          <w:p w14:paraId="5C35FBF4" w14:textId="77777777" w:rsidR="003D3C64" w:rsidRPr="00B20AE8" w:rsidRDefault="003D3C64" w:rsidP="0039402F">
            <w:pPr>
              <w:pStyle w:val="TAC"/>
            </w:pPr>
            <w:r w:rsidRPr="00B20AE8">
              <w:t>RRC (3.84 Mcps)</w:t>
            </w:r>
          </w:p>
        </w:tc>
        <w:tc>
          <w:tcPr>
            <w:tcW w:w="1128" w:type="dxa"/>
          </w:tcPr>
          <w:p w14:paraId="1E0FB0DC" w14:textId="77777777" w:rsidR="003D3C64" w:rsidRPr="00B20AE8" w:rsidRDefault="003D3C64" w:rsidP="0039402F">
            <w:pPr>
              <w:pStyle w:val="TAC"/>
            </w:pPr>
            <w:r w:rsidRPr="00B20AE8">
              <w:t>44 dB</w:t>
            </w:r>
          </w:p>
        </w:tc>
        <w:tc>
          <w:tcPr>
            <w:tcW w:w="1138" w:type="dxa"/>
            <w:gridSpan w:val="2"/>
          </w:tcPr>
          <w:p w14:paraId="5B00AD01" w14:textId="77777777" w:rsidR="003D3C64" w:rsidRPr="00B20AE8" w:rsidRDefault="003D3C64" w:rsidP="0039402F">
            <w:pPr>
              <w:pStyle w:val="TAC"/>
            </w:pPr>
            <w:r w:rsidRPr="00B20AE8">
              <w:t>43.8dB</w:t>
            </w:r>
          </w:p>
        </w:tc>
      </w:tr>
      <w:tr w:rsidR="003D3C64" w:rsidRPr="00B20AE8" w14:paraId="5F268C5B"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C61243" w14:textId="77777777" w:rsidR="003D3C64" w:rsidRPr="00B20AE8" w:rsidRDefault="003D3C64" w:rsidP="0039402F">
            <w:pPr>
              <w:pStyle w:val="TAC"/>
            </w:pPr>
          </w:p>
        </w:tc>
        <w:tc>
          <w:tcPr>
            <w:tcW w:w="2191" w:type="dxa"/>
            <w:tcBorders>
              <w:left w:val="single" w:sz="4" w:space="0" w:color="auto"/>
            </w:tcBorders>
          </w:tcPr>
          <w:p w14:paraId="7AB7943D" w14:textId="77777777" w:rsidR="003D3C64" w:rsidRPr="00B20AE8" w:rsidRDefault="003D3C64" w:rsidP="0039402F">
            <w:pPr>
              <w:pStyle w:val="TAC"/>
            </w:pPr>
            <w:r w:rsidRPr="00B20AE8">
              <w:t>BW</w:t>
            </w:r>
            <w:r w:rsidRPr="00B20AE8">
              <w:rPr>
                <w:vertAlign w:val="subscript"/>
              </w:rPr>
              <w:t xml:space="preserve">Channel </w:t>
            </w:r>
            <w:r w:rsidRPr="00B20AE8">
              <w:t>/2 + 7.5 MHz</w:t>
            </w:r>
          </w:p>
        </w:tc>
        <w:tc>
          <w:tcPr>
            <w:tcW w:w="1949" w:type="dxa"/>
          </w:tcPr>
          <w:p w14:paraId="6FBEEAAF" w14:textId="77777777" w:rsidR="003D3C64" w:rsidRPr="00B20AE8" w:rsidRDefault="003D3C64" w:rsidP="0039402F">
            <w:pPr>
              <w:pStyle w:val="TAC"/>
            </w:pPr>
            <w:r w:rsidRPr="00B20AE8">
              <w:t>3.84 Mcps UTRA</w:t>
            </w:r>
          </w:p>
        </w:tc>
        <w:tc>
          <w:tcPr>
            <w:tcW w:w="2179" w:type="dxa"/>
          </w:tcPr>
          <w:p w14:paraId="0A3E259A" w14:textId="77777777" w:rsidR="003D3C64" w:rsidRPr="00B20AE8" w:rsidRDefault="003D3C64" w:rsidP="0039402F">
            <w:pPr>
              <w:pStyle w:val="TAC"/>
            </w:pPr>
            <w:r w:rsidRPr="00B20AE8">
              <w:t>RRC (3.84 Mcps)</w:t>
            </w:r>
          </w:p>
        </w:tc>
        <w:tc>
          <w:tcPr>
            <w:tcW w:w="1128" w:type="dxa"/>
          </w:tcPr>
          <w:p w14:paraId="0D353953" w14:textId="77777777" w:rsidR="003D3C64" w:rsidRPr="00B20AE8" w:rsidRDefault="003D3C64" w:rsidP="0039402F">
            <w:pPr>
              <w:pStyle w:val="TAC"/>
            </w:pPr>
            <w:r w:rsidRPr="00B20AE8">
              <w:t>44 dB</w:t>
            </w:r>
          </w:p>
        </w:tc>
        <w:tc>
          <w:tcPr>
            <w:tcW w:w="1138" w:type="dxa"/>
            <w:gridSpan w:val="2"/>
          </w:tcPr>
          <w:p w14:paraId="4DE4D75B" w14:textId="77777777" w:rsidR="003D3C64" w:rsidRPr="00B20AE8" w:rsidRDefault="003D3C64" w:rsidP="0039402F">
            <w:pPr>
              <w:pStyle w:val="TAC"/>
            </w:pPr>
            <w:r w:rsidRPr="00B20AE8">
              <w:t>43.8dB</w:t>
            </w:r>
          </w:p>
        </w:tc>
      </w:tr>
      <w:tr w:rsidR="003D3C64" w:rsidRPr="00B20AE8" w14:paraId="328C971E"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4E37824" w14:textId="77777777" w:rsidR="003D3C64" w:rsidRPr="00B20AE8" w:rsidRDefault="003D3C64" w:rsidP="0039402F">
            <w:pPr>
              <w:pStyle w:val="TAC"/>
            </w:pPr>
          </w:p>
        </w:tc>
        <w:tc>
          <w:tcPr>
            <w:tcW w:w="2191" w:type="dxa"/>
            <w:tcBorders>
              <w:left w:val="single" w:sz="4" w:space="0" w:color="auto"/>
            </w:tcBorders>
          </w:tcPr>
          <w:p w14:paraId="0584EB4D" w14:textId="77777777" w:rsidR="003D3C64" w:rsidRPr="00B20AE8" w:rsidRDefault="003D3C64" w:rsidP="0039402F">
            <w:pPr>
              <w:pStyle w:val="TAC"/>
            </w:pPr>
            <w:r w:rsidRPr="00B20AE8">
              <w:t>BW</w:t>
            </w:r>
            <w:r w:rsidRPr="00B20AE8">
              <w:rPr>
                <w:vertAlign w:val="subscript"/>
              </w:rPr>
              <w:t xml:space="preserve">Channel </w:t>
            </w:r>
            <w:r w:rsidRPr="00B20AE8">
              <w:t>/2 + 5 MHz</w:t>
            </w:r>
          </w:p>
        </w:tc>
        <w:tc>
          <w:tcPr>
            <w:tcW w:w="1949" w:type="dxa"/>
          </w:tcPr>
          <w:p w14:paraId="5743A3DD" w14:textId="77777777" w:rsidR="003D3C64" w:rsidRPr="00B20AE8" w:rsidRDefault="003D3C64" w:rsidP="0039402F">
            <w:pPr>
              <w:pStyle w:val="TAC"/>
            </w:pPr>
            <w:r w:rsidRPr="00B20AE8">
              <w:t>7.68 Mcps UTRA</w:t>
            </w:r>
          </w:p>
        </w:tc>
        <w:tc>
          <w:tcPr>
            <w:tcW w:w="2179" w:type="dxa"/>
          </w:tcPr>
          <w:p w14:paraId="58F24CA5" w14:textId="77777777" w:rsidR="003D3C64" w:rsidRPr="00B20AE8" w:rsidRDefault="003D3C64" w:rsidP="0039402F">
            <w:pPr>
              <w:pStyle w:val="TAC"/>
            </w:pPr>
            <w:r w:rsidRPr="00B20AE8">
              <w:t>RRC (7.68 Mcps)</w:t>
            </w:r>
          </w:p>
        </w:tc>
        <w:tc>
          <w:tcPr>
            <w:tcW w:w="1128" w:type="dxa"/>
          </w:tcPr>
          <w:p w14:paraId="62733D57" w14:textId="77777777" w:rsidR="003D3C64" w:rsidRPr="00B20AE8" w:rsidRDefault="003D3C64" w:rsidP="0039402F">
            <w:pPr>
              <w:pStyle w:val="TAC"/>
            </w:pPr>
            <w:r w:rsidRPr="00B20AE8">
              <w:t>44 dB</w:t>
            </w:r>
          </w:p>
        </w:tc>
        <w:tc>
          <w:tcPr>
            <w:tcW w:w="1138" w:type="dxa"/>
            <w:gridSpan w:val="2"/>
          </w:tcPr>
          <w:p w14:paraId="7A0525EB" w14:textId="77777777" w:rsidR="003D3C64" w:rsidRPr="00B20AE8" w:rsidRDefault="003D3C64" w:rsidP="0039402F">
            <w:pPr>
              <w:pStyle w:val="TAC"/>
            </w:pPr>
            <w:r w:rsidRPr="00B20AE8">
              <w:t>43.8dB</w:t>
            </w:r>
          </w:p>
        </w:tc>
      </w:tr>
      <w:tr w:rsidR="003D3C64" w:rsidRPr="00B20AE8" w14:paraId="60E47BB0"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8E1F5B" w14:textId="77777777" w:rsidR="003D3C64" w:rsidRPr="00B20AE8" w:rsidRDefault="003D3C64" w:rsidP="0039402F">
            <w:pPr>
              <w:pStyle w:val="TAC"/>
            </w:pPr>
          </w:p>
        </w:tc>
        <w:tc>
          <w:tcPr>
            <w:tcW w:w="2191" w:type="dxa"/>
            <w:tcBorders>
              <w:left w:val="single" w:sz="4" w:space="0" w:color="auto"/>
            </w:tcBorders>
          </w:tcPr>
          <w:p w14:paraId="2555CE83" w14:textId="77777777" w:rsidR="003D3C64" w:rsidRPr="00B20AE8" w:rsidRDefault="003D3C64" w:rsidP="0039402F">
            <w:pPr>
              <w:pStyle w:val="TAC"/>
            </w:pPr>
            <w:r w:rsidRPr="00B20AE8">
              <w:t>BW</w:t>
            </w:r>
            <w:r w:rsidRPr="00B20AE8">
              <w:rPr>
                <w:vertAlign w:val="subscript"/>
              </w:rPr>
              <w:t xml:space="preserve">Channel </w:t>
            </w:r>
            <w:r w:rsidRPr="00B20AE8">
              <w:t>/2 + 15 MHz</w:t>
            </w:r>
          </w:p>
        </w:tc>
        <w:tc>
          <w:tcPr>
            <w:tcW w:w="1949" w:type="dxa"/>
          </w:tcPr>
          <w:p w14:paraId="67E03302" w14:textId="77777777" w:rsidR="003D3C64" w:rsidRPr="00B20AE8" w:rsidRDefault="003D3C64" w:rsidP="0039402F">
            <w:pPr>
              <w:pStyle w:val="TAC"/>
            </w:pPr>
            <w:r w:rsidRPr="00B20AE8">
              <w:t>7.68 Mcps UTRA</w:t>
            </w:r>
          </w:p>
        </w:tc>
        <w:tc>
          <w:tcPr>
            <w:tcW w:w="2179" w:type="dxa"/>
          </w:tcPr>
          <w:p w14:paraId="1F11AF24" w14:textId="77777777" w:rsidR="003D3C64" w:rsidRPr="00B20AE8" w:rsidRDefault="003D3C64" w:rsidP="0039402F">
            <w:pPr>
              <w:pStyle w:val="TAC"/>
            </w:pPr>
            <w:r w:rsidRPr="00B20AE8">
              <w:t>RRC (7.68 Mcps)</w:t>
            </w:r>
          </w:p>
        </w:tc>
        <w:tc>
          <w:tcPr>
            <w:tcW w:w="1128" w:type="dxa"/>
          </w:tcPr>
          <w:p w14:paraId="0478C2A3" w14:textId="77777777" w:rsidR="003D3C64" w:rsidRPr="00B20AE8" w:rsidRDefault="003D3C64" w:rsidP="0039402F">
            <w:pPr>
              <w:pStyle w:val="TAC"/>
            </w:pPr>
            <w:r w:rsidRPr="00B20AE8">
              <w:t>44 dB</w:t>
            </w:r>
          </w:p>
        </w:tc>
        <w:tc>
          <w:tcPr>
            <w:tcW w:w="1138" w:type="dxa"/>
            <w:gridSpan w:val="2"/>
          </w:tcPr>
          <w:p w14:paraId="27CF906D" w14:textId="77777777" w:rsidR="003D3C64" w:rsidRPr="00B20AE8" w:rsidRDefault="003D3C64" w:rsidP="0039402F">
            <w:pPr>
              <w:pStyle w:val="TAC"/>
            </w:pPr>
            <w:r w:rsidRPr="00B20AE8">
              <w:t>43.8dB</w:t>
            </w:r>
          </w:p>
        </w:tc>
      </w:tr>
      <w:tr w:rsidR="003D3C64" w:rsidRPr="00B20AE8" w14:paraId="629B8EA6" w14:textId="77777777" w:rsidTr="006A2BF1">
        <w:trPr>
          <w:cantSplit/>
          <w:jc w:val="center"/>
        </w:trPr>
        <w:tc>
          <w:tcPr>
            <w:tcW w:w="10797" w:type="dxa"/>
            <w:gridSpan w:val="8"/>
          </w:tcPr>
          <w:p w14:paraId="386A03D4" w14:textId="77777777" w:rsidR="003D3C64" w:rsidRPr="00B20AE8" w:rsidRDefault="003D3C64" w:rsidP="0039402F">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 carrier</w:t>
            </w:r>
            <w:r w:rsidRPr="00B20AE8">
              <w:t xml:space="preserve"> transmitted on the assigned channel frequency.</w:t>
            </w:r>
          </w:p>
          <w:p w14:paraId="56219D47" w14:textId="0478A392" w:rsidR="003D3C64" w:rsidRPr="00B20AE8" w:rsidRDefault="003D3C64" w:rsidP="0039402F">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04BC58B1" w14:textId="77777777" w:rsidR="00C33A48" w:rsidRPr="00B20AE8" w:rsidRDefault="00C33A48" w:rsidP="0039402F"/>
    <w:p w14:paraId="48A31E5F" w14:textId="77777777" w:rsidR="00C33A48" w:rsidRPr="00B20AE8" w:rsidRDefault="00C33A48" w:rsidP="0039402F">
      <w:pPr>
        <w:rPr>
          <w:noProof/>
          <w:sz w:val="24"/>
        </w:rPr>
      </w:pPr>
      <w:r w:rsidRPr="00B20AE8">
        <w:t>For operation in non-contiguous paired spectrum</w:t>
      </w:r>
      <w:r w:rsidRPr="00B20AE8">
        <w:rPr>
          <w:rFonts w:hint="eastAsia"/>
          <w:lang w:eastAsia="zh-CN"/>
        </w:rPr>
        <w:t xml:space="preserve"> or </w:t>
      </w:r>
      <w:r w:rsidRPr="00B20AE8">
        <w:rPr>
          <w:lang w:eastAsia="zh-CN"/>
        </w:rPr>
        <w:t>multiple</w:t>
      </w:r>
      <w:r w:rsidRPr="00B20AE8">
        <w:rPr>
          <w:rFonts w:hint="eastAsia"/>
          <w:lang w:eastAsia="zh-CN"/>
        </w:rPr>
        <w:t xml:space="preserve"> bands</w:t>
      </w:r>
      <w:r w:rsidRPr="00B20AE8">
        <w:t>, the measurement result shall not be less than the OTA ACLR limit specified in Table 6.7.3.5.3.1</w:t>
      </w:r>
      <w:r w:rsidRPr="00B20AE8">
        <w:noBreakHyphen/>
      </w:r>
      <w:r w:rsidRPr="00B20AE8">
        <w:rPr>
          <w:rFonts w:hint="eastAsia"/>
          <w:lang w:eastAsia="zh-CN"/>
        </w:rPr>
        <w:t>3</w:t>
      </w:r>
      <w:r w:rsidRPr="00B20AE8">
        <w:rPr>
          <w:lang w:eastAsia="zh-CN"/>
        </w:rPr>
        <w:t>.</w:t>
      </w:r>
    </w:p>
    <w:p w14:paraId="34D0F276" w14:textId="77777777" w:rsidR="00C33A48" w:rsidRPr="00B20AE8" w:rsidRDefault="00C33A48" w:rsidP="0039402F">
      <w:pPr>
        <w:pStyle w:val="TH"/>
        <w:rPr>
          <w:lang w:eastAsia="zh-CN"/>
        </w:rPr>
      </w:pPr>
      <w:r w:rsidRPr="00B20AE8">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0FDF7CF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4EF26B70" w14:textId="77777777" w:rsidR="00C33A48" w:rsidRPr="00B20AE8" w:rsidRDefault="00C33A48" w:rsidP="0039402F">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451087F8" w14:textId="77777777" w:rsidR="00C33A48" w:rsidRPr="00B20AE8" w:rsidRDefault="00C33A48" w:rsidP="0039402F">
            <w:pPr>
              <w:pStyle w:val="TAH"/>
            </w:pPr>
            <w:r w:rsidRPr="00B20AE8">
              <w:t xml:space="preserve">BS adjacent channel centre frequency offset below or above the sub-block edge </w:t>
            </w:r>
            <w:r w:rsidRPr="00B20AE8">
              <w:rPr>
                <w:rFonts w:hint="eastAsia"/>
                <w:lang w:eastAsia="zh-CN"/>
              </w:rPr>
              <w:t>or the</w:t>
            </w:r>
            <w:r w:rsidRPr="00B20AE8">
              <w:rPr>
                <w:lang w:eastAsia="zh-CN"/>
              </w:rPr>
              <w:t xml:space="preserv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63D1E98" w14:textId="77777777" w:rsidR="00C33A48" w:rsidRPr="00B20AE8" w:rsidRDefault="00C33A48" w:rsidP="0039402F">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1CB7D78" w14:textId="77777777" w:rsidR="00C33A48" w:rsidRPr="00B20AE8" w:rsidRDefault="00C33A48" w:rsidP="0039402F">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992CAD" w14:textId="00F1B863" w:rsidR="00C33A48" w:rsidRPr="00B20AE8" w:rsidRDefault="00C33A48" w:rsidP="0039402F">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7D53B8A5" w14:textId="5CCF5DF8" w:rsidR="00C33A48" w:rsidRPr="00B20AE8" w:rsidRDefault="00C33A48" w:rsidP="0039402F">
            <w:pPr>
              <w:pStyle w:val="TAH"/>
            </w:pPr>
            <w:r w:rsidRPr="00B20AE8">
              <w:t>OTA ACLR limit for bands between 3 and 4.2</w:t>
            </w:r>
            <w:r w:rsidR="00A33949">
              <w:t> </w:t>
            </w:r>
            <w:r w:rsidRPr="00B20AE8">
              <w:t>GHz</w:t>
            </w:r>
          </w:p>
        </w:tc>
      </w:tr>
      <w:tr w:rsidR="004F339F" w:rsidRPr="00B20AE8" w14:paraId="2A8C6C5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BC8EBB7"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36078DDE" w14:textId="77777777" w:rsidR="00C33A48" w:rsidRPr="00B20AE8" w:rsidRDefault="00C33A48" w:rsidP="0039402F">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5ADA54F0" w14:textId="77777777" w:rsidR="00C33A48" w:rsidRPr="00B20AE8" w:rsidRDefault="00C33A48" w:rsidP="0039402F">
            <w:pPr>
              <w:pStyle w:val="TAC"/>
            </w:pPr>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04F96C7C" w14:textId="77777777" w:rsidR="00C33A48" w:rsidRPr="00B20AE8" w:rsidRDefault="00C33A48" w:rsidP="0039402F">
            <w:pPr>
              <w:pStyle w:val="TAC"/>
            </w:pPr>
            <w:r w:rsidRPr="00B20AE8">
              <w:t>RRC (3.84 Mcps)</w:t>
            </w:r>
          </w:p>
        </w:tc>
        <w:tc>
          <w:tcPr>
            <w:tcW w:w="1081" w:type="dxa"/>
            <w:tcBorders>
              <w:top w:val="single" w:sz="6" w:space="0" w:color="auto"/>
              <w:left w:val="single" w:sz="6" w:space="0" w:color="auto"/>
              <w:bottom w:val="single" w:sz="6" w:space="0" w:color="auto"/>
              <w:right w:val="single" w:sz="6" w:space="0" w:color="auto"/>
            </w:tcBorders>
          </w:tcPr>
          <w:p w14:paraId="6FC376BC"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38AEF226" w14:textId="77777777" w:rsidR="00C33A48" w:rsidRPr="00B20AE8" w:rsidRDefault="00C33A48" w:rsidP="0039402F">
            <w:pPr>
              <w:pStyle w:val="TAC"/>
            </w:pPr>
            <w:r w:rsidRPr="00B20AE8">
              <w:t>43.8dB</w:t>
            </w:r>
          </w:p>
        </w:tc>
      </w:tr>
      <w:tr w:rsidR="004F339F" w:rsidRPr="00B20AE8" w14:paraId="156538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8259CA6"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5F771FC" w14:textId="77777777" w:rsidR="00C33A48" w:rsidRPr="00B20AE8" w:rsidRDefault="00C33A48" w:rsidP="0039402F">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00DC96AF" w14:textId="77777777" w:rsidR="00C33A48" w:rsidRPr="00B20AE8" w:rsidRDefault="00C33A48" w:rsidP="0039402F">
            <w:pPr>
              <w:pStyle w:val="TAC"/>
            </w:pPr>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298D6BA7" w14:textId="77777777" w:rsidR="00C33A48" w:rsidRPr="00B20AE8" w:rsidRDefault="00C33A48" w:rsidP="0039402F">
            <w:pPr>
              <w:pStyle w:val="TAC"/>
            </w:pPr>
            <w:r w:rsidRPr="00B20AE8">
              <w:t>RRC (3.84 Mcps)</w:t>
            </w:r>
          </w:p>
        </w:tc>
        <w:tc>
          <w:tcPr>
            <w:tcW w:w="1081" w:type="dxa"/>
            <w:tcBorders>
              <w:top w:val="single" w:sz="6" w:space="0" w:color="auto"/>
              <w:left w:val="single" w:sz="6" w:space="0" w:color="auto"/>
              <w:bottom w:val="single" w:sz="6" w:space="0" w:color="auto"/>
              <w:right w:val="single" w:sz="6" w:space="0" w:color="auto"/>
            </w:tcBorders>
          </w:tcPr>
          <w:p w14:paraId="3167A25D"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6FCC8DB4" w14:textId="77777777" w:rsidR="00C33A48" w:rsidRPr="00B20AE8" w:rsidRDefault="00C33A48" w:rsidP="0039402F">
            <w:pPr>
              <w:pStyle w:val="TAC"/>
            </w:pPr>
            <w:r w:rsidRPr="00B20AE8">
              <w:t>43.8dB</w:t>
            </w:r>
          </w:p>
        </w:tc>
      </w:tr>
      <w:tr w:rsidR="00C33A48" w:rsidRPr="00B20AE8" w14:paraId="3D313A5A"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673A2884" w14:textId="492A5160" w:rsidR="00C33A48" w:rsidRPr="00B20AE8" w:rsidRDefault="00C33A48" w:rsidP="0039402F">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49865D7" w14:textId="77777777" w:rsidR="00C33A48" w:rsidRPr="00B20AE8" w:rsidRDefault="00C33A48" w:rsidP="0039402F">
      <w:pPr>
        <w:rPr>
          <w:noProof/>
        </w:rPr>
      </w:pPr>
    </w:p>
    <w:p w14:paraId="0587A61A" w14:textId="77777777" w:rsidR="00C33A48" w:rsidRPr="00B20AE8" w:rsidRDefault="00C33A48" w:rsidP="0039402F">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14:paraId="3FFBE160" w14:textId="77777777" w:rsidR="00C33A48" w:rsidRPr="00B20AE8" w:rsidRDefault="00C33A48" w:rsidP="0039402F">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6554F67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D0206FA" w14:textId="77777777" w:rsidR="00C33A48" w:rsidRPr="00B20AE8" w:rsidRDefault="00C33A48" w:rsidP="0039402F">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11D27C44" w14:textId="77777777" w:rsidR="00C33A48" w:rsidRPr="00B20AE8" w:rsidRDefault="00C33A48" w:rsidP="0039402F">
            <w:pPr>
              <w:pStyle w:val="TAH"/>
            </w:pPr>
            <w:r w:rsidRPr="00B20AE8">
              <w:t xml:space="preserve">BS adjacent channel centre frequency offset below or above the sub-block edge </w:t>
            </w:r>
            <w:r w:rsidRPr="00B20AE8">
              <w:rPr>
                <w:rFonts w:hint="eastAsia"/>
                <w:lang w:eastAsia="zh-CN"/>
              </w:rPr>
              <w:t xml:space="preserve">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2F5EF34" w14:textId="77777777" w:rsidR="00C33A48" w:rsidRPr="00B20AE8" w:rsidRDefault="00C33A48" w:rsidP="0039402F">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FE68810" w14:textId="77777777" w:rsidR="00C33A48" w:rsidRPr="00B20AE8" w:rsidRDefault="00C33A48" w:rsidP="0039402F">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9FEB66B" w14:textId="3779A581" w:rsidR="00C33A48" w:rsidRPr="00B20AE8" w:rsidRDefault="00C33A48" w:rsidP="0039402F">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0BA8C9DE" w14:textId="4907BAF8" w:rsidR="00C33A48" w:rsidRPr="00B20AE8" w:rsidRDefault="00C33A48" w:rsidP="0039402F">
            <w:pPr>
              <w:pStyle w:val="TAH"/>
            </w:pPr>
            <w:r w:rsidRPr="00B20AE8">
              <w:t>OTA ACLR limit for bands between 3 and 4.2</w:t>
            </w:r>
            <w:r w:rsidR="00A33949">
              <w:t> </w:t>
            </w:r>
            <w:r w:rsidRPr="00B20AE8">
              <w:t>GHz</w:t>
            </w:r>
          </w:p>
        </w:tc>
      </w:tr>
      <w:tr w:rsidR="004F339F" w:rsidRPr="00B20AE8" w14:paraId="7B959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77FB1D0"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48D51ABB" w14:textId="77777777" w:rsidR="00C33A48" w:rsidRPr="00B20AE8" w:rsidRDefault="00C33A48" w:rsidP="0039402F">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326F4B2E" w14:textId="77777777" w:rsidR="00C33A48" w:rsidRPr="00B20AE8" w:rsidRDefault="00C33A48" w:rsidP="0039402F">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72A3F5FB" w14:textId="77777777" w:rsidR="00C33A48" w:rsidRPr="00B20AE8" w:rsidRDefault="00C33A48" w:rsidP="0039402F">
            <w:pPr>
              <w:pStyle w:val="TAC"/>
            </w:pPr>
            <w:r w:rsidRPr="00B20AE8">
              <w:t>Square (BW</w:t>
            </w:r>
            <w:r w:rsidRPr="00B20AE8">
              <w:rPr>
                <w:vertAlign w:val="subscript"/>
              </w:rPr>
              <w:t>Config</w:t>
            </w:r>
            <w:r w:rsidRPr="00B20AE8">
              <w:t>)</w:t>
            </w:r>
          </w:p>
        </w:tc>
        <w:tc>
          <w:tcPr>
            <w:tcW w:w="1081" w:type="dxa"/>
            <w:tcBorders>
              <w:top w:val="single" w:sz="6" w:space="0" w:color="auto"/>
              <w:left w:val="single" w:sz="6" w:space="0" w:color="auto"/>
              <w:bottom w:val="single" w:sz="6" w:space="0" w:color="auto"/>
              <w:right w:val="single" w:sz="6" w:space="0" w:color="auto"/>
            </w:tcBorders>
          </w:tcPr>
          <w:p w14:paraId="172088F6"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632F2B3" w14:textId="77777777" w:rsidR="00C33A48" w:rsidRPr="00B20AE8" w:rsidRDefault="00C33A48" w:rsidP="0039402F">
            <w:pPr>
              <w:pStyle w:val="TAC"/>
            </w:pPr>
            <w:r w:rsidRPr="00B20AE8">
              <w:t>43.8dB</w:t>
            </w:r>
          </w:p>
        </w:tc>
      </w:tr>
      <w:tr w:rsidR="00C33A48" w:rsidRPr="00B20AE8" w14:paraId="0A3D285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42B7B6F"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2B2745" w14:textId="77777777" w:rsidR="00C33A48" w:rsidRPr="00B20AE8" w:rsidRDefault="00C33A48" w:rsidP="0039402F">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98E42A8" w14:textId="77777777" w:rsidR="00C33A48" w:rsidRPr="00B20AE8" w:rsidRDefault="00C33A48" w:rsidP="0039402F">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519FF08A" w14:textId="77777777" w:rsidR="00C33A48" w:rsidRPr="00B20AE8" w:rsidRDefault="00C33A48" w:rsidP="0039402F">
            <w:pPr>
              <w:pStyle w:val="TAC"/>
            </w:pPr>
            <w:r w:rsidRPr="00B20AE8">
              <w:t>Square (BW</w:t>
            </w:r>
            <w:r w:rsidRPr="00B20AE8">
              <w:rPr>
                <w:vertAlign w:val="subscript"/>
              </w:rPr>
              <w:t>Config</w:t>
            </w:r>
            <w:r w:rsidRPr="00B20AE8">
              <w:t>)</w:t>
            </w:r>
          </w:p>
        </w:tc>
        <w:tc>
          <w:tcPr>
            <w:tcW w:w="1081" w:type="dxa"/>
            <w:tcBorders>
              <w:top w:val="single" w:sz="6" w:space="0" w:color="auto"/>
              <w:left w:val="single" w:sz="6" w:space="0" w:color="auto"/>
              <w:bottom w:val="single" w:sz="6" w:space="0" w:color="auto"/>
              <w:right w:val="single" w:sz="6" w:space="0" w:color="auto"/>
            </w:tcBorders>
          </w:tcPr>
          <w:p w14:paraId="7FDBAFE0"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9F72B19" w14:textId="77777777" w:rsidR="00C33A48" w:rsidRPr="00B20AE8" w:rsidRDefault="00C33A48" w:rsidP="0039402F">
            <w:pPr>
              <w:pStyle w:val="TAC"/>
            </w:pPr>
            <w:r w:rsidRPr="00B20AE8">
              <w:t>43.8dB</w:t>
            </w:r>
          </w:p>
        </w:tc>
      </w:tr>
    </w:tbl>
    <w:p w14:paraId="6741454E" w14:textId="77777777" w:rsidR="00C33A48" w:rsidRPr="00B20AE8" w:rsidRDefault="00C33A48" w:rsidP="0039402F">
      <w:pPr>
        <w:rPr>
          <w:noProof/>
        </w:rPr>
      </w:pPr>
    </w:p>
    <w:p w14:paraId="4E0CA7EA" w14:textId="77777777" w:rsidR="00C33A48" w:rsidRPr="00B20AE8" w:rsidRDefault="00C33A48" w:rsidP="0039402F">
      <w:r w:rsidRPr="00B20AE8">
        <w:t>For Category A, an E-UTRA AAS BS of Wide Area BS class, either the OTA ACLR limits in Tables 6.7.3.5.3.1-1/2/3/4 or OTA ACLR absolute limit of -4 dBm/MHz shall apply, whichever is less stringent.</w:t>
      </w:r>
    </w:p>
    <w:p w14:paraId="56928908" w14:textId="77777777" w:rsidR="00C33A48" w:rsidRPr="00B20AE8" w:rsidRDefault="00C33A48" w:rsidP="0039402F">
      <w:r w:rsidRPr="00B20AE8">
        <w:t>For Category B, an E-UTRA AAS BS of Wide Area BS class, either the OTA ACLR limits in Tables 6.7.3.5.3.1-1/2/3/4 or OTA ACLR absolute limit of -6 dBm/MHz shall apply, whichever is less stringent.</w:t>
      </w:r>
    </w:p>
    <w:p w14:paraId="4E9FED9E" w14:textId="77777777" w:rsidR="00C33A48" w:rsidRPr="00B20AE8" w:rsidRDefault="00C33A48" w:rsidP="0039402F">
      <w:r w:rsidRPr="00B20AE8">
        <w:t>For an E-UTRA AAS BS of Medium Range BS class, either the OTA ACLR limits in Tables 6.7.3.5.3.1-1/2/3/4 or OTA ACLR absolute limit of -16 dBm/MHz shall apply, whichever is less stringent.</w:t>
      </w:r>
    </w:p>
    <w:p w14:paraId="686BADF2" w14:textId="77777777" w:rsidR="00C33A48" w:rsidRPr="00B20AE8" w:rsidRDefault="00C33A48" w:rsidP="0039402F">
      <w:r w:rsidRPr="00B20AE8">
        <w:t>For an E-UTRA AAS BS of Local Area BS class, either the OTA ACLR limits in Tables 6.7.3.5.3.1-1/2/3/4 or OTA ACLR absolute limit of -23 dBm/MHz shall apply, whichever is less stringent.</w:t>
      </w:r>
    </w:p>
    <w:p w14:paraId="05FD1E2B" w14:textId="77777777" w:rsidR="00C33A48" w:rsidRPr="00B20AE8" w:rsidRDefault="00C33A48" w:rsidP="00F437E4">
      <w:pPr>
        <w:pStyle w:val="H6"/>
      </w:pPr>
      <w:bookmarkStart w:id="3506" w:name="_Toc21123091"/>
      <w:bookmarkStart w:id="3507" w:name="_Toc45907284"/>
      <w:bookmarkStart w:id="3508" w:name="_Toc53181388"/>
      <w:r w:rsidRPr="00B20AE8">
        <w:t>6.7.3.5.3.2</w:t>
      </w:r>
      <w:r w:rsidR="00A22911" w:rsidRPr="00B20AE8">
        <w:tab/>
      </w:r>
      <w:r w:rsidRPr="00B20AE8">
        <w:t>OTA Cumulative ACLR test requirement in non-contiguous spectrum</w:t>
      </w:r>
      <w:bookmarkEnd w:id="3506"/>
      <w:bookmarkEnd w:id="3507"/>
      <w:bookmarkEnd w:id="3508"/>
    </w:p>
    <w:p w14:paraId="5A7B17C2" w14:textId="77777777" w:rsidR="00C33A48" w:rsidRPr="00B20AE8" w:rsidRDefault="00C33A48" w:rsidP="0039402F">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14:paraId="3F4B59E6" w14:textId="77777777" w:rsidR="00C33A48" w:rsidRPr="00B20AE8" w:rsidRDefault="00C33A48" w:rsidP="0039402F">
      <w:pPr>
        <w:pStyle w:val="B1"/>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14:paraId="48C4A006" w14:textId="77777777" w:rsidR="00C33A48" w:rsidRPr="00B20AE8" w:rsidRDefault="00C33A48" w:rsidP="0039402F">
      <w:pPr>
        <w:pStyle w:val="B1"/>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14:paraId="3A3BED5B" w14:textId="77777777" w:rsidR="00C33A48" w:rsidRPr="00B20AE8" w:rsidRDefault="00C33A48" w:rsidP="0039402F">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280D9A78" w14:textId="77777777" w:rsidR="00C33A48" w:rsidRPr="00B20AE8" w:rsidRDefault="00C33A48" w:rsidP="0039402F">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2CEBC257" w14:textId="77777777" w:rsidR="00C33A48" w:rsidRPr="00B20AE8" w:rsidRDefault="00C33A48" w:rsidP="0039402F">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6B8B47CA" w14:textId="77777777" w:rsidR="00C33A48" w:rsidRPr="00B20AE8" w:rsidRDefault="00C33A48" w:rsidP="0039402F">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14:paraId="594DF576" w14:textId="77777777" w:rsidR="00C33A48" w:rsidRPr="00B20AE8" w:rsidRDefault="00C33A48" w:rsidP="0039402F">
      <w:pPr>
        <w:rPr>
          <w:noProof/>
          <w:sz w:val="24"/>
        </w:rPr>
      </w:pPr>
      <w:r w:rsidRPr="00B20AE8">
        <w:t xml:space="preserve">For operation in non-contiguous spectrum or multiple bands, the CACLR for E-UTRA carriers located on either side of the sub-block gap or </w:t>
      </w:r>
      <w:r w:rsidRPr="00B20AE8">
        <w:rPr>
          <w:i/>
          <w:lang w:eastAsia="zh-CN"/>
        </w:rPr>
        <w:t>Inter RF Bandwidth gap</w:t>
      </w:r>
      <w:r w:rsidRPr="00B20AE8">
        <w:t xml:space="preserve"> shall not be less than the value specified in Tables</w:t>
      </w:r>
      <w:r w:rsidRPr="00B20AE8">
        <w:rPr>
          <w:rFonts w:hint="eastAsia"/>
          <w:lang w:eastAsia="zh-CN"/>
        </w:rPr>
        <w:t xml:space="preserve"> </w:t>
      </w:r>
      <w:r w:rsidRPr="00B20AE8">
        <w:t>6.7.3.5.3.2-1 and 6.7.3.5.3.2-2.</w:t>
      </w:r>
    </w:p>
    <w:p w14:paraId="1ECE8B0F" w14:textId="77777777" w:rsidR="00C33A48" w:rsidRPr="00B20AE8" w:rsidRDefault="00C33A48" w:rsidP="0039402F">
      <w:pPr>
        <w:pStyle w:val="TH"/>
      </w:pPr>
      <w:r w:rsidRPr="00B20AE8">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4F339F" w:rsidRPr="00B20AE8" w14:paraId="429B543D"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4B97418" w14:textId="77777777" w:rsidR="00C33A48" w:rsidRPr="00B20AE8" w:rsidRDefault="00C33A48" w:rsidP="0039402F">
            <w:r w:rsidRPr="00B20AE8">
              <w:t xml:space="preserve">Sub-block 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09A7BF06" w14:textId="77777777" w:rsidR="00C33A48" w:rsidRPr="00B20AE8" w:rsidRDefault="00C33A48" w:rsidP="0039402F">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57F7DD" w14:textId="77777777" w:rsidR="00C33A48" w:rsidRPr="00B20AE8" w:rsidRDefault="00C33A48" w:rsidP="0039402F">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0CC92FA" w14:textId="77777777" w:rsidR="00C33A48" w:rsidRPr="00B20AE8" w:rsidRDefault="00C33A48" w:rsidP="0039402F">
            <w:r w:rsidRPr="00B20AE8">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232F7BC8" w14:textId="4C0E830D" w:rsidR="00C33A48" w:rsidRPr="00B20AE8" w:rsidRDefault="00C33A48" w:rsidP="0039402F">
            <w:pPr>
              <w:rPr>
                <w:rFonts w:cs="v5.0.0"/>
              </w:rPr>
            </w:pPr>
            <w:r w:rsidRPr="00B20AE8">
              <w:t>OTA CACLR limit for bands below 3</w:t>
            </w:r>
            <w:r w:rsidR="00A33949">
              <w:t> </w:t>
            </w:r>
            <w:r w:rsidRPr="00B20AE8">
              <w:t>GHz</w:t>
            </w:r>
          </w:p>
        </w:tc>
        <w:tc>
          <w:tcPr>
            <w:tcW w:w="1237" w:type="dxa"/>
            <w:tcBorders>
              <w:top w:val="single" w:sz="6" w:space="0" w:color="auto"/>
              <w:left w:val="single" w:sz="6" w:space="0" w:color="auto"/>
              <w:bottom w:val="single" w:sz="6" w:space="0" w:color="auto"/>
              <w:right w:val="single" w:sz="6" w:space="0" w:color="auto"/>
            </w:tcBorders>
          </w:tcPr>
          <w:p w14:paraId="6FAC5DE7" w14:textId="5CD91F2D" w:rsidR="00C33A48" w:rsidRPr="00B20AE8" w:rsidRDefault="00C33A48" w:rsidP="0039402F">
            <w:pPr>
              <w:rPr>
                <w:rFonts w:cs="v5.0.0"/>
              </w:rPr>
            </w:pPr>
            <w:r w:rsidRPr="00B20AE8">
              <w:t>OTA CACLR limit for bands between 3 and 4.2</w:t>
            </w:r>
            <w:r w:rsidR="00A33949">
              <w:t> </w:t>
            </w:r>
            <w:r w:rsidRPr="00B20AE8">
              <w:t>GHz</w:t>
            </w:r>
          </w:p>
        </w:tc>
      </w:tr>
      <w:tr w:rsidR="004F339F" w:rsidRPr="00B20AE8" w14:paraId="63A8BB7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FB8299" w14:textId="77777777" w:rsidR="00C33A48" w:rsidRPr="00B20AE8" w:rsidRDefault="00C33A48" w:rsidP="0039402F">
            <w:r w:rsidRPr="00B20AE8">
              <w:t xml:space="preserve">5 MHz ≤ </w:t>
            </w:r>
            <w:r w:rsidRPr="00B20AE8">
              <w:rPr>
                <w:rFonts w:cs="v5.0.0"/>
              </w:rPr>
              <w:t>W</w:t>
            </w:r>
            <w:r w:rsidRPr="00B20AE8">
              <w:rPr>
                <w:rFonts w:cs="v5.0.0"/>
                <w:vertAlign w:val="subscript"/>
              </w:rPr>
              <w:t>gap</w:t>
            </w:r>
            <w:r w:rsidRPr="00B20AE8">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ACE0AA3" w14:textId="77777777" w:rsidR="00C33A48" w:rsidRPr="00B20AE8" w:rsidRDefault="00C33A48" w:rsidP="0039402F">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D7AEE00" w14:textId="77777777" w:rsidR="00C33A48" w:rsidRPr="00B20AE8" w:rsidRDefault="00C33A48" w:rsidP="0039402F">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60094738" w14:textId="77777777" w:rsidR="00C33A48" w:rsidRPr="00B20AE8" w:rsidRDefault="00C33A48" w:rsidP="0039402F">
            <w:r w:rsidRPr="00B20AE8">
              <w:t>RRC (3.84 Mcps)</w:t>
            </w:r>
          </w:p>
        </w:tc>
        <w:tc>
          <w:tcPr>
            <w:tcW w:w="1237" w:type="dxa"/>
            <w:tcBorders>
              <w:top w:val="single" w:sz="6" w:space="0" w:color="auto"/>
              <w:left w:val="single" w:sz="6" w:space="0" w:color="auto"/>
              <w:bottom w:val="single" w:sz="6" w:space="0" w:color="auto"/>
              <w:right w:val="single" w:sz="6" w:space="0" w:color="auto"/>
            </w:tcBorders>
          </w:tcPr>
          <w:p w14:paraId="5EFE2BA6" w14:textId="77777777" w:rsidR="00C33A48" w:rsidRPr="00B20AE8" w:rsidRDefault="00C33A48" w:rsidP="0039402F">
            <w:pPr>
              <w:rPr>
                <w:rFonts w:cs="v5.0.0"/>
              </w:rPr>
            </w:pPr>
            <w:r w:rsidRPr="00B20AE8">
              <w:t>44 dB</w:t>
            </w:r>
          </w:p>
        </w:tc>
        <w:tc>
          <w:tcPr>
            <w:tcW w:w="1237" w:type="dxa"/>
            <w:tcBorders>
              <w:top w:val="single" w:sz="6" w:space="0" w:color="auto"/>
              <w:left w:val="single" w:sz="6" w:space="0" w:color="auto"/>
              <w:bottom w:val="single" w:sz="6" w:space="0" w:color="auto"/>
              <w:right w:val="single" w:sz="6" w:space="0" w:color="auto"/>
            </w:tcBorders>
          </w:tcPr>
          <w:p w14:paraId="57DD6641" w14:textId="77777777" w:rsidR="00C33A48" w:rsidRPr="00B20AE8" w:rsidRDefault="00C33A48" w:rsidP="0039402F">
            <w:r w:rsidRPr="00B20AE8">
              <w:t>43.8dB</w:t>
            </w:r>
          </w:p>
        </w:tc>
      </w:tr>
      <w:tr w:rsidR="004F339F" w:rsidRPr="00B20AE8" w14:paraId="1A6DC3B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2D3ECA" w14:textId="77777777" w:rsidR="00C33A48" w:rsidRPr="00B20AE8" w:rsidRDefault="00C33A48" w:rsidP="0039402F">
            <w:r w:rsidRPr="00B20AE8">
              <w:t xml:space="preserve">10 MHz &lt; </w:t>
            </w:r>
            <w:r w:rsidRPr="00B20AE8">
              <w:rPr>
                <w:rFonts w:cs="v5.0.0"/>
              </w:rPr>
              <w:t>W</w:t>
            </w:r>
            <w:r w:rsidRPr="00B20AE8">
              <w:rPr>
                <w:rFonts w:cs="v5.0.0"/>
                <w:vertAlign w:val="subscript"/>
              </w:rPr>
              <w:t>gap</w:t>
            </w:r>
            <w:r w:rsidRPr="00B20AE8">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1CEB4CE" w14:textId="77777777" w:rsidR="00C33A48" w:rsidRPr="00B20AE8" w:rsidRDefault="00C33A48" w:rsidP="0039402F">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1FB327B" w14:textId="77777777" w:rsidR="00C33A48" w:rsidRPr="00B20AE8" w:rsidRDefault="00C33A48" w:rsidP="0039402F">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3CCC6509" w14:textId="77777777" w:rsidR="00C33A48" w:rsidRPr="00B20AE8" w:rsidRDefault="00C33A48" w:rsidP="0039402F">
            <w:r w:rsidRPr="00B20AE8">
              <w:t>RRC (3.84 Mcps)</w:t>
            </w:r>
          </w:p>
        </w:tc>
        <w:tc>
          <w:tcPr>
            <w:tcW w:w="1237" w:type="dxa"/>
            <w:tcBorders>
              <w:top w:val="single" w:sz="6" w:space="0" w:color="auto"/>
              <w:left w:val="single" w:sz="6" w:space="0" w:color="auto"/>
              <w:bottom w:val="single" w:sz="6" w:space="0" w:color="auto"/>
              <w:right w:val="single" w:sz="6" w:space="0" w:color="auto"/>
            </w:tcBorders>
          </w:tcPr>
          <w:p w14:paraId="084CE7A2" w14:textId="77777777" w:rsidR="00C33A48" w:rsidRPr="00B20AE8" w:rsidRDefault="00C33A48" w:rsidP="0039402F">
            <w:pPr>
              <w:rPr>
                <w:rFonts w:cs="v5.0.0"/>
              </w:rPr>
            </w:pPr>
            <w:r w:rsidRPr="00B20AE8">
              <w:t>44 dB</w:t>
            </w:r>
          </w:p>
        </w:tc>
        <w:tc>
          <w:tcPr>
            <w:tcW w:w="1237" w:type="dxa"/>
            <w:tcBorders>
              <w:top w:val="single" w:sz="6" w:space="0" w:color="auto"/>
              <w:left w:val="single" w:sz="6" w:space="0" w:color="auto"/>
              <w:bottom w:val="single" w:sz="6" w:space="0" w:color="auto"/>
              <w:right w:val="single" w:sz="6" w:space="0" w:color="auto"/>
            </w:tcBorders>
          </w:tcPr>
          <w:p w14:paraId="095EF1C5" w14:textId="77777777" w:rsidR="00C33A48" w:rsidRPr="00B20AE8" w:rsidRDefault="00C33A48" w:rsidP="0039402F">
            <w:r w:rsidRPr="00B20AE8">
              <w:t>43.8dB</w:t>
            </w:r>
          </w:p>
        </w:tc>
      </w:tr>
      <w:tr w:rsidR="00C33A48" w:rsidRPr="00B20AE8" w14:paraId="3FE957E6" w14:textId="77777777" w:rsidTr="006A2BF1">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7FFA49AC" w14:textId="41AC5333" w:rsidR="00C33A48" w:rsidRPr="00B20AE8" w:rsidRDefault="00C33A48" w:rsidP="0039402F">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75DDFBAD" w14:textId="77777777" w:rsidR="00C33A48" w:rsidRPr="00B20AE8" w:rsidRDefault="00C33A48" w:rsidP="0039402F">
      <w:pPr>
        <w:rPr>
          <w:noProof/>
        </w:rPr>
      </w:pPr>
    </w:p>
    <w:p w14:paraId="600D15FB" w14:textId="77777777" w:rsidR="00C33A48" w:rsidRPr="00B20AE8" w:rsidRDefault="00C33A48" w:rsidP="0039402F">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4F339F" w:rsidRPr="00B20AE8" w14:paraId="275E81B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1111B04" w14:textId="77777777" w:rsidR="00C33A48" w:rsidRPr="00B20AE8" w:rsidRDefault="00C33A48" w:rsidP="0039402F">
            <w:r w:rsidRPr="00B20AE8">
              <w:t xml:space="preserve">Sub-block 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38466AAE" w14:textId="77777777" w:rsidR="00C33A48" w:rsidRPr="00B20AE8" w:rsidRDefault="00C33A48" w:rsidP="0039402F">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77635E" w14:textId="77777777" w:rsidR="00C33A48" w:rsidRPr="00B20AE8" w:rsidRDefault="00C33A48" w:rsidP="0039402F">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2BAB91" w14:textId="77777777" w:rsidR="00C33A48" w:rsidRPr="00B20AE8" w:rsidRDefault="00C33A48" w:rsidP="0039402F">
            <w:r w:rsidRPr="00B20AE8">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4961D023" w14:textId="3486A6F8" w:rsidR="00C33A48" w:rsidRPr="00B20AE8" w:rsidRDefault="00C33A48" w:rsidP="0039402F">
            <w:pPr>
              <w:rPr>
                <w:rFonts w:cs="v5.0.0"/>
              </w:rPr>
            </w:pPr>
            <w:r w:rsidRPr="00B20AE8">
              <w:t>OTA CACLR limit for bands below 3</w:t>
            </w:r>
            <w:r w:rsidR="00A33949">
              <w:t> </w:t>
            </w:r>
            <w:r w:rsidRPr="00B20AE8">
              <w:t>GHz</w:t>
            </w:r>
          </w:p>
        </w:tc>
        <w:tc>
          <w:tcPr>
            <w:tcW w:w="1095" w:type="dxa"/>
            <w:tcBorders>
              <w:top w:val="single" w:sz="6" w:space="0" w:color="auto"/>
              <w:left w:val="single" w:sz="6" w:space="0" w:color="auto"/>
              <w:bottom w:val="single" w:sz="6" w:space="0" w:color="auto"/>
              <w:right w:val="single" w:sz="6" w:space="0" w:color="auto"/>
            </w:tcBorders>
          </w:tcPr>
          <w:p w14:paraId="487ABAD6" w14:textId="4C367A20" w:rsidR="00C33A48" w:rsidRPr="00B20AE8" w:rsidRDefault="00C33A48" w:rsidP="0039402F">
            <w:pPr>
              <w:rPr>
                <w:rFonts w:cs="v5.0.0"/>
              </w:rPr>
            </w:pPr>
            <w:r w:rsidRPr="00B20AE8">
              <w:t>OTA CACLR limit for bands between 3 and 4.2</w:t>
            </w:r>
            <w:r w:rsidR="00A33949">
              <w:t> </w:t>
            </w:r>
            <w:r w:rsidRPr="00B20AE8">
              <w:t>GHz</w:t>
            </w:r>
          </w:p>
        </w:tc>
      </w:tr>
      <w:tr w:rsidR="004F339F" w:rsidRPr="00B20AE8" w14:paraId="054F9C6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FA2A7AF" w14:textId="77777777" w:rsidR="00C33A48" w:rsidRPr="00B20AE8" w:rsidRDefault="00C33A48" w:rsidP="0039402F">
            <w:r w:rsidRPr="00B20AE8">
              <w:t xml:space="preserve">5 MHz ≤ </w:t>
            </w:r>
            <w:r w:rsidRPr="00B20AE8">
              <w:rPr>
                <w:rFonts w:cs="v5.0.0"/>
              </w:rPr>
              <w:t>W</w:t>
            </w:r>
            <w:r w:rsidRPr="00B20AE8">
              <w:rPr>
                <w:rFonts w:cs="v5.0.0"/>
                <w:vertAlign w:val="subscript"/>
              </w:rPr>
              <w:t>gap</w:t>
            </w:r>
            <w:r w:rsidRPr="00B20AE8">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07E7D9" w14:textId="77777777" w:rsidR="00C33A48" w:rsidRPr="00B20AE8" w:rsidRDefault="00C33A48" w:rsidP="0039402F">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05652AA" w14:textId="77777777" w:rsidR="00C33A48" w:rsidRPr="00B20AE8" w:rsidRDefault="00C33A48" w:rsidP="0039402F">
            <w:r w:rsidRPr="00B20AE8">
              <w:rPr>
                <w:lang w:eastAsia="zh-CN"/>
              </w:rPr>
              <w:t>5 MHz E-</w:t>
            </w:r>
            <w:r w:rsidRPr="00B20AE8">
              <w:t>UTRA</w:t>
            </w:r>
            <w:r w:rsidRPr="00B20AE8">
              <w:rPr>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AAE0DA4" w14:textId="77777777" w:rsidR="00C33A48" w:rsidRPr="00B20AE8" w:rsidRDefault="00C33A48" w:rsidP="0039402F">
            <w:r w:rsidRPr="00B20AE8">
              <w:t>Square (</w:t>
            </w:r>
            <w:r w:rsidRPr="00B20AE8">
              <w:rPr>
                <w:rFonts w:cs="Arial"/>
              </w:rPr>
              <w:t>BW</w:t>
            </w:r>
            <w:r w:rsidRPr="00B20AE8">
              <w:rPr>
                <w:rFonts w:cs="Arial"/>
                <w:vertAlign w:val="subscript"/>
              </w:rPr>
              <w:t>Config</w:t>
            </w:r>
            <w:r w:rsidRPr="00B20AE8">
              <w:t>)</w:t>
            </w:r>
          </w:p>
        </w:tc>
        <w:tc>
          <w:tcPr>
            <w:tcW w:w="1095" w:type="dxa"/>
            <w:tcBorders>
              <w:top w:val="single" w:sz="6" w:space="0" w:color="auto"/>
              <w:left w:val="single" w:sz="6" w:space="0" w:color="auto"/>
              <w:bottom w:val="single" w:sz="6" w:space="0" w:color="auto"/>
              <w:right w:val="single" w:sz="6" w:space="0" w:color="auto"/>
            </w:tcBorders>
          </w:tcPr>
          <w:p w14:paraId="724E03CC" w14:textId="77777777" w:rsidR="00C33A48" w:rsidRPr="00B20AE8" w:rsidRDefault="00C33A48" w:rsidP="0039402F">
            <w:pPr>
              <w:rPr>
                <w:rFonts w:cs="v5.0.0"/>
              </w:rPr>
            </w:pPr>
            <w:r w:rsidRPr="00B20AE8">
              <w:t>44 dB</w:t>
            </w:r>
          </w:p>
        </w:tc>
        <w:tc>
          <w:tcPr>
            <w:tcW w:w="1095" w:type="dxa"/>
            <w:tcBorders>
              <w:top w:val="single" w:sz="6" w:space="0" w:color="auto"/>
              <w:left w:val="single" w:sz="6" w:space="0" w:color="auto"/>
              <w:bottom w:val="single" w:sz="6" w:space="0" w:color="auto"/>
              <w:right w:val="single" w:sz="6" w:space="0" w:color="auto"/>
            </w:tcBorders>
          </w:tcPr>
          <w:p w14:paraId="35F4A44B" w14:textId="77777777" w:rsidR="00C33A48" w:rsidRPr="00B20AE8" w:rsidRDefault="00C33A48" w:rsidP="0039402F">
            <w:r w:rsidRPr="00B20AE8">
              <w:t>43.8dB</w:t>
            </w:r>
          </w:p>
        </w:tc>
      </w:tr>
      <w:tr w:rsidR="00C33A48" w:rsidRPr="00B20AE8" w14:paraId="784A5B05"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A2FD603" w14:textId="77777777" w:rsidR="00C33A48" w:rsidRPr="00B20AE8" w:rsidRDefault="00C33A48" w:rsidP="0039402F">
            <w:r w:rsidRPr="00B20AE8">
              <w:t xml:space="preserve">10 MHz &lt; </w:t>
            </w:r>
            <w:r w:rsidRPr="00B20AE8">
              <w:rPr>
                <w:rFonts w:cs="v5.0.0"/>
              </w:rPr>
              <w:t>W</w:t>
            </w:r>
            <w:r w:rsidRPr="00B20AE8">
              <w:rPr>
                <w:rFonts w:cs="v5.0.0"/>
                <w:vertAlign w:val="subscript"/>
              </w:rPr>
              <w:t>gap</w:t>
            </w:r>
            <w:r w:rsidRPr="00B20AE8">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8320C93" w14:textId="77777777" w:rsidR="00C33A48" w:rsidRPr="00B20AE8" w:rsidRDefault="00C33A48" w:rsidP="0039402F">
            <w:r w:rsidRPr="00B20AE8">
              <w:t>7.5 MHz</w:t>
            </w:r>
          </w:p>
        </w:tc>
        <w:tc>
          <w:tcPr>
            <w:tcW w:w="1842" w:type="dxa"/>
            <w:tcBorders>
              <w:top w:val="single" w:sz="6" w:space="0" w:color="auto"/>
              <w:left w:val="single" w:sz="6" w:space="0" w:color="auto"/>
              <w:bottom w:val="single" w:sz="6" w:space="0" w:color="auto"/>
              <w:right w:val="single" w:sz="6" w:space="0" w:color="auto"/>
            </w:tcBorders>
          </w:tcPr>
          <w:p w14:paraId="33195B4A" w14:textId="38D8EF6D" w:rsidR="00C33A48" w:rsidRPr="00B20AE8" w:rsidRDefault="00C33A48" w:rsidP="0039402F">
            <w:r w:rsidRPr="00B20AE8">
              <w:rPr>
                <w:lang w:eastAsia="zh-CN"/>
              </w:rPr>
              <w:t>5 MHz</w:t>
            </w:r>
            <w:r w:rsidR="003D3C64">
              <w:rPr>
                <w:lang w:eastAsia="zh-CN"/>
              </w:rPr>
              <w:t xml:space="preserve"> </w:t>
            </w:r>
            <w:r w:rsidRPr="00B20AE8">
              <w:rPr>
                <w:lang w:eastAsia="zh-CN"/>
              </w:rPr>
              <w:t>E-</w:t>
            </w:r>
            <w:r w:rsidRPr="00B20AE8">
              <w:t>UTRA</w:t>
            </w:r>
            <w:r w:rsidRPr="00B20AE8">
              <w:rPr>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6ECFF155" w14:textId="77777777" w:rsidR="00C33A48" w:rsidRPr="00B20AE8" w:rsidRDefault="00C33A48" w:rsidP="0039402F">
            <w:r w:rsidRPr="00B20AE8">
              <w:t>Square (</w:t>
            </w:r>
            <w:r w:rsidRPr="00B20AE8">
              <w:rPr>
                <w:rFonts w:cs="Arial"/>
              </w:rPr>
              <w:t>BW</w:t>
            </w:r>
            <w:r w:rsidRPr="00B20AE8">
              <w:rPr>
                <w:rFonts w:cs="Arial"/>
                <w:vertAlign w:val="subscript"/>
              </w:rPr>
              <w:t>Config</w:t>
            </w:r>
            <w:r w:rsidRPr="00B20AE8">
              <w:t>)</w:t>
            </w:r>
          </w:p>
        </w:tc>
        <w:tc>
          <w:tcPr>
            <w:tcW w:w="1095" w:type="dxa"/>
            <w:tcBorders>
              <w:top w:val="single" w:sz="6" w:space="0" w:color="auto"/>
              <w:left w:val="single" w:sz="6" w:space="0" w:color="auto"/>
              <w:bottom w:val="single" w:sz="6" w:space="0" w:color="auto"/>
              <w:right w:val="single" w:sz="6" w:space="0" w:color="auto"/>
            </w:tcBorders>
          </w:tcPr>
          <w:p w14:paraId="3A6A46B6" w14:textId="77777777" w:rsidR="00C33A48" w:rsidRPr="00B20AE8" w:rsidRDefault="00C33A48" w:rsidP="0039402F">
            <w:pPr>
              <w:rPr>
                <w:rFonts w:cs="v5.0.0"/>
              </w:rPr>
            </w:pPr>
            <w:r w:rsidRPr="00B20AE8">
              <w:t>44 dB</w:t>
            </w:r>
          </w:p>
        </w:tc>
        <w:tc>
          <w:tcPr>
            <w:tcW w:w="1095" w:type="dxa"/>
            <w:tcBorders>
              <w:top w:val="single" w:sz="6" w:space="0" w:color="auto"/>
              <w:left w:val="single" w:sz="6" w:space="0" w:color="auto"/>
              <w:bottom w:val="single" w:sz="6" w:space="0" w:color="auto"/>
              <w:right w:val="single" w:sz="6" w:space="0" w:color="auto"/>
            </w:tcBorders>
          </w:tcPr>
          <w:p w14:paraId="1A277F46" w14:textId="77777777" w:rsidR="00C33A48" w:rsidRPr="00B20AE8" w:rsidRDefault="00C33A48" w:rsidP="0039402F">
            <w:r w:rsidRPr="00B20AE8">
              <w:t>43.8dB</w:t>
            </w:r>
          </w:p>
        </w:tc>
      </w:tr>
    </w:tbl>
    <w:p w14:paraId="5792D0AB" w14:textId="77777777" w:rsidR="00C33A48" w:rsidRPr="00B20AE8" w:rsidRDefault="00C33A48" w:rsidP="0039402F">
      <w:pPr>
        <w:rPr>
          <w:noProof/>
        </w:rPr>
      </w:pPr>
    </w:p>
    <w:p w14:paraId="365C01B8" w14:textId="77777777" w:rsidR="00C33A48" w:rsidRPr="00B20AE8" w:rsidRDefault="00C33A48" w:rsidP="0039402F">
      <w:pPr>
        <w:pStyle w:val="TH"/>
      </w:pPr>
      <w:r w:rsidRPr="00B20AE8">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339F" w:rsidRPr="00B20AE8" w14:paraId="20B9271B"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02BAC245" w14:textId="77777777" w:rsidR="00C33A48" w:rsidRPr="00B20AE8" w:rsidRDefault="00C33A48" w:rsidP="0039402F">
            <w:r w:rsidRPr="00B20AE8">
              <w:t xml:space="preserve">RAT of the carrier adjacent to the sub-block or </w:t>
            </w:r>
            <w:r w:rsidRPr="00B20AE8">
              <w:rPr>
                <w:i/>
                <w:lang w:eastAsia="zh-CN"/>
              </w:rPr>
              <w:t>Inter RF Bandwidth gap</w:t>
            </w:r>
            <w:r w:rsidRPr="00B20AE8">
              <w:t xml:space="preserve"> </w:t>
            </w:r>
          </w:p>
        </w:tc>
        <w:tc>
          <w:tcPr>
            <w:tcW w:w="3824" w:type="dxa"/>
            <w:tcBorders>
              <w:top w:val="single" w:sz="6" w:space="0" w:color="auto"/>
              <w:left w:val="single" w:sz="6" w:space="0" w:color="auto"/>
              <w:bottom w:val="single" w:sz="6" w:space="0" w:color="auto"/>
              <w:right w:val="single" w:sz="6" w:space="0" w:color="auto"/>
            </w:tcBorders>
          </w:tcPr>
          <w:p w14:paraId="51BB7D0C" w14:textId="77777777" w:rsidR="00C33A48" w:rsidRPr="00B20AE8" w:rsidRDefault="00C33A48" w:rsidP="0039402F">
            <w:r w:rsidRPr="00B20AE8">
              <w:t>Filter on the assigned channel frequency and corresponding filter bandwidth</w:t>
            </w:r>
          </w:p>
        </w:tc>
      </w:tr>
      <w:tr w:rsidR="00FE2C22" w:rsidRPr="00B20AE8" w14:paraId="533C4CC9"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7A1DF6F2" w14:textId="77777777" w:rsidR="00C33A48" w:rsidRPr="00B20AE8" w:rsidRDefault="00C33A48" w:rsidP="0039402F">
            <w:pPr>
              <w:pStyle w:val="TAL"/>
            </w:pPr>
            <w:r w:rsidRPr="00B20AE8">
              <w:t>E-UTRA</w:t>
            </w:r>
          </w:p>
        </w:tc>
        <w:tc>
          <w:tcPr>
            <w:tcW w:w="3824" w:type="dxa"/>
            <w:tcBorders>
              <w:top w:val="single" w:sz="6" w:space="0" w:color="auto"/>
              <w:left w:val="single" w:sz="6" w:space="0" w:color="auto"/>
              <w:bottom w:val="single" w:sz="6" w:space="0" w:color="auto"/>
              <w:right w:val="single" w:sz="6" w:space="0" w:color="auto"/>
            </w:tcBorders>
          </w:tcPr>
          <w:p w14:paraId="6A978E55" w14:textId="77777777" w:rsidR="00C33A48" w:rsidRPr="00B20AE8" w:rsidRDefault="00C33A48" w:rsidP="0039402F">
            <w:pPr>
              <w:pStyle w:val="TAL"/>
            </w:pPr>
            <w:r w:rsidRPr="00B20AE8">
              <w:t>E-UTRA of same BW</w:t>
            </w:r>
          </w:p>
        </w:tc>
      </w:tr>
    </w:tbl>
    <w:p w14:paraId="4B5AA92A" w14:textId="77777777" w:rsidR="00C33A48" w:rsidRPr="00B20AE8" w:rsidRDefault="00C33A48" w:rsidP="0039402F">
      <w:pPr>
        <w:rPr>
          <w:noProof/>
        </w:rPr>
      </w:pPr>
    </w:p>
    <w:p w14:paraId="70188A8B" w14:textId="4AD7046C"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87F1FA" w14:textId="77777777" w:rsidR="00C33A48" w:rsidRPr="00B20AE8" w:rsidRDefault="00C33A48" w:rsidP="0039402F">
      <w:r w:rsidRPr="00B20AE8">
        <w:t>For Category A, an E-UTRA AAS BS of Wide Area BS class, either the OTA CACLR limits in Tables 6.7.3.5.3.2-1/2 or OTA ACLR absolute limit of -4 dBm/MHz shall apply, whichever is less stringent.</w:t>
      </w:r>
    </w:p>
    <w:p w14:paraId="125AEADA" w14:textId="77777777" w:rsidR="00C33A48" w:rsidRPr="00B20AE8" w:rsidRDefault="00C33A48" w:rsidP="0039402F">
      <w:r w:rsidRPr="00B20AE8">
        <w:t>For Category B, an E-UTRA AAS BS of Wide Area BS class, either the OTA CACLR limits in Tables 6.7.3.5.3.2-1/2 or OTA ACLR absolute limit of -6 dBm/MHz shall apply, whichever is less stringent.</w:t>
      </w:r>
    </w:p>
    <w:p w14:paraId="44F05761" w14:textId="77777777" w:rsidR="00C33A48" w:rsidRPr="00B20AE8" w:rsidRDefault="00C33A48" w:rsidP="0039402F">
      <w:r w:rsidRPr="00B20AE8">
        <w:t>For an E-UTRA AAS BS of Medium Range BS class, either the OTA CACLR limits in Tables 6.7.3.5.3.2-1/2 or OTA ACLR absolute limit of -16 dBm/MHz shall apply, whichever is less stringent.</w:t>
      </w:r>
    </w:p>
    <w:p w14:paraId="53550831" w14:textId="77777777" w:rsidR="00C33A48" w:rsidRPr="00B20AE8" w:rsidRDefault="00C33A48" w:rsidP="0039402F">
      <w:r w:rsidRPr="00B20AE8">
        <w:t>For an E-UTRA AAS BS of Local Area BS class, either the OTA CACLR limits in Tables 6.7.3.5.3.2-1/2 or OTA ACLR absolute limit of -23 dBm/MHz shall apply, whichever is less stringent.</w:t>
      </w:r>
    </w:p>
    <w:p w14:paraId="0028257C" w14:textId="77777777" w:rsidR="00C33A48" w:rsidRPr="00B20AE8" w:rsidRDefault="00C33A48" w:rsidP="00C33A48">
      <w:pPr>
        <w:pStyle w:val="Heading3"/>
        <w:rPr>
          <w:rFonts w:eastAsia="SimSun"/>
        </w:rPr>
      </w:pPr>
      <w:bookmarkStart w:id="3509" w:name="_Toc21123092"/>
      <w:bookmarkStart w:id="3510" w:name="_Toc45907285"/>
      <w:bookmarkStart w:id="3511" w:name="_Toc53181389"/>
      <w:bookmarkStart w:id="3512" w:name="_Toc61117176"/>
      <w:bookmarkStart w:id="3513" w:name="_Toc67081028"/>
      <w:bookmarkStart w:id="3514" w:name="_Toc68770380"/>
      <w:bookmarkStart w:id="3515" w:name="_Toc74755443"/>
      <w:bookmarkStart w:id="3516" w:name="_Toc76506367"/>
      <w:bookmarkStart w:id="3517" w:name="_Toc83113286"/>
      <w:bookmarkStart w:id="3518" w:name="_Toc89876489"/>
      <w:bookmarkStart w:id="3519" w:name="_Toc98711389"/>
      <w:bookmarkStart w:id="3520" w:name="_Toc145097256"/>
      <w:bookmarkStart w:id="3521" w:name="_Toc161848506"/>
      <w:r w:rsidRPr="00B20AE8">
        <w:rPr>
          <w:rFonts w:eastAsia="SimSun"/>
        </w:rPr>
        <w:t>6.7.4</w:t>
      </w:r>
      <w:r w:rsidRPr="00B20AE8">
        <w:rPr>
          <w:rFonts w:eastAsia="SimSun"/>
        </w:rPr>
        <w:tab/>
        <w:t>OTA Spectrum emission mask</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1F32A5D2" w14:textId="77777777" w:rsidR="00C33A48" w:rsidRPr="00B20AE8" w:rsidRDefault="00C33A48" w:rsidP="00C33A48">
      <w:pPr>
        <w:pStyle w:val="Heading4"/>
        <w:rPr>
          <w:lang w:eastAsia="sv-SE"/>
        </w:rPr>
      </w:pPr>
      <w:bookmarkStart w:id="3522" w:name="_Toc21123093"/>
      <w:bookmarkStart w:id="3523" w:name="_Toc45907286"/>
      <w:bookmarkStart w:id="3524" w:name="_Toc53181390"/>
      <w:bookmarkStart w:id="3525" w:name="_Toc61117177"/>
      <w:bookmarkStart w:id="3526" w:name="_Toc67081029"/>
      <w:bookmarkStart w:id="3527" w:name="_Toc68770381"/>
      <w:bookmarkStart w:id="3528" w:name="_Toc74755444"/>
      <w:bookmarkStart w:id="3529" w:name="_Toc76506368"/>
      <w:bookmarkStart w:id="3530" w:name="_Toc83113287"/>
      <w:bookmarkStart w:id="3531" w:name="_Toc89876490"/>
      <w:bookmarkStart w:id="3532" w:name="_Toc98711390"/>
      <w:bookmarkStart w:id="3533" w:name="_Toc145097257"/>
      <w:bookmarkStart w:id="3534" w:name="_Toc161848507"/>
      <w:r w:rsidRPr="00B20AE8">
        <w:rPr>
          <w:lang w:eastAsia="sv-SE"/>
        </w:rPr>
        <w:t>6.7.4.1</w:t>
      </w:r>
      <w:r w:rsidRPr="00B20AE8">
        <w:rPr>
          <w:lang w:eastAsia="sv-SE"/>
        </w:rPr>
        <w:tab/>
        <w:t>Definition and applicability</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75101D5D" w14:textId="77777777" w:rsidR="00C33A48" w:rsidRPr="00B20AE8" w:rsidRDefault="00C33A48" w:rsidP="0039402F">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14:paraId="06436A3B" w14:textId="77777777" w:rsidR="00C33A48" w:rsidRPr="00B20AE8" w:rsidRDefault="00C33A48" w:rsidP="0039402F">
      <w:r w:rsidRPr="00B20AE8">
        <w:t>The spectrum emission mask minimum requirements are quoted as TRP unless otherwise stated.</w:t>
      </w:r>
    </w:p>
    <w:p w14:paraId="634F0D35" w14:textId="77777777" w:rsidR="00C33A48" w:rsidRPr="00B20AE8" w:rsidRDefault="00C33A48" w:rsidP="00C33A48">
      <w:pPr>
        <w:pStyle w:val="Heading4"/>
        <w:rPr>
          <w:lang w:eastAsia="sv-SE"/>
        </w:rPr>
      </w:pPr>
      <w:bookmarkStart w:id="3535" w:name="_Toc21123094"/>
      <w:bookmarkStart w:id="3536" w:name="_Toc45907287"/>
      <w:bookmarkStart w:id="3537" w:name="_Toc53181391"/>
      <w:bookmarkStart w:id="3538" w:name="_Toc61117178"/>
      <w:bookmarkStart w:id="3539" w:name="_Toc67081030"/>
      <w:bookmarkStart w:id="3540" w:name="_Toc68770382"/>
      <w:bookmarkStart w:id="3541" w:name="_Toc74755445"/>
      <w:bookmarkStart w:id="3542" w:name="_Toc76506369"/>
      <w:bookmarkStart w:id="3543" w:name="_Toc83113288"/>
      <w:bookmarkStart w:id="3544" w:name="_Toc89876491"/>
      <w:bookmarkStart w:id="3545" w:name="_Toc98711391"/>
      <w:bookmarkStart w:id="3546" w:name="_Toc145097258"/>
      <w:bookmarkStart w:id="3547" w:name="_Toc161848508"/>
      <w:r w:rsidRPr="00B20AE8">
        <w:rPr>
          <w:lang w:eastAsia="sv-SE"/>
        </w:rPr>
        <w:t>6.7.4.2</w:t>
      </w:r>
      <w:r w:rsidRPr="00B20AE8">
        <w:rPr>
          <w:lang w:eastAsia="sv-SE"/>
        </w:rPr>
        <w:tab/>
        <w:t xml:space="preserve">Minimum </w:t>
      </w:r>
      <w:r w:rsidR="005E0F6D" w:rsidRPr="00B20AE8">
        <w:rPr>
          <w:lang w:eastAsia="sv-SE"/>
        </w:rPr>
        <w:t>r</w:t>
      </w:r>
      <w:r w:rsidRPr="00B20AE8">
        <w:rPr>
          <w:lang w:eastAsia="sv-SE"/>
        </w:rPr>
        <w:t>equirement</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6ABA97CC" w14:textId="04DF64B0" w:rsidR="00C33A48" w:rsidRPr="00B20AE8" w:rsidRDefault="00C33A48" w:rsidP="0039402F">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 xml:space="preserve">the minimum requirement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.7.4.3.</w:t>
      </w:r>
    </w:p>
    <w:p w14:paraId="135E5C62" w14:textId="77777777" w:rsidR="00C33A48" w:rsidRPr="00B20AE8" w:rsidRDefault="005E0F6D" w:rsidP="0039402F">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14:paraId="260AC4F7" w14:textId="77777777" w:rsidR="00C33A48" w:rsidRPr="00B20AE8" w:rsidRDefault="00C33A48" w:rsidP="00C33A48">
      <w:pPr>
        <w:pStyle w:val="Heading4"/>
        <w:rPr>
          <w:lang w:eastAsia="sv-SE"/>
        </w:rPr>
      </w:pPr>
      <w:bookmarkStart w:id="3548" w:name="_Toc21123095"/>
      <w:bookmarkStart w:id="3549" w:name="_Toc45907288"/>
      <w:bookmarkStart w:id="3550" w:name="_Toc53181392"/>
      <w:bookmarkStart w:id="3551" w:name="_Toc61117179"/>
      <w:bookmarkStart w:id="3552" w:name="_Toc67081031"/>
      <w:bookmarkStart w:id="3553" w:name="_Toc68770383"/>
      <w:bookmarkStart w:id="3554" w:name="_Toc74755446"/>
      <w:bookmarkStart w:id="3555" w:name="_Toc76506370"/>
      <w:bookmarkStart w:id="3556" w:name="_Toc83113289"/>
      <w:bookmarkStart w:id="3557" w:name="_Toc89876492"/>
      <w:bookmarkStart w:id="3558" w:name="_Toc98711392"/>
      <w:bookmarkStart w:id="3559" w:name="_Toc145097259"/>
      <w:bookmarkStart w:id="3560" w:name="_Toc161848509"/>
      <w:r w:rsidRPr="00B20AE8">
        <w:rPr>
          <w:lang w:eastAsia="sv-SE"/>
        </w:rPr>
        <w:t>6.7.4.3</w:t>
      </w:r>
      <w:r w:rsidRPr="00B20AE8">
        <w:rPr>
          <w:lang w:eastAsia="sv-SE"/>
        </w:rPr>
        <w:tab/>
        <w:t>Test purpose</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0632F566" w14:textId="77777777" w:rsidR="00C33A48" w:rsidRPr="00B20AE8" w:rsidRDefault="00C33A48" w:rsidP="0039402F">
      <w:pPr>
        <w:rPr>
          <w:lang w:eastAsia="sv-SE"/>
        </w:rPr>
      </w:pPr>
      <w:r w:rsidRPr="00B20AE8">
        <w:t>This test measures the emissions of the AAS BS, close to the assigned channel bandwidth of the wanted signal, while the AAS BS is in operation.</w:t>
      </w:r>
    </w:p>
    <w:p w14:paraId="6BFD1056" w14:textId="77777777" w:rsidR="00C33A48" w:rsidRPr="00B20AE8" w:rsidRDefault="00C33A48" w:rsidP="00C33A48">
      <w:pPr>
        <w:pStyle w:val="Heading4"/>
        <w:rPr>
          <w:lang w:eastAsia="sv-SE"/>
        </w:rPr>
      </w:pPr>
      <w:bookmarkStart w:id="3561" w:name="_Toc21123096"/>
      <w:bookmarkStart w:id="3562" w:name="_Toc45907289"/>
      <w:bookmarkStart w:id="3563" w:name="_Toc53181393"/>
      <w:bookmarkStart w:id="3564" w:name="_Toc61117180"/>
      <w:bookmarkStart w:id="3565" w:name="_Toc67081032"/>
      <w:bookmarkStart w:id="3566" w:name="_Toc68770384"/>
      <w:bookmarkStart w:id="3567" w:name="_Toc74755447"/>
      <w:bookmarkStart w:id="3568" w:name="_Toc76506371"/>
      <w:bookmarkStart w:id="3569" w:name="_Toc83113290"/>
      <w:bookmarkStart w:id="3570" w:name="_Toc89876493"/>
      <w:bookmarkStart w:id="3571" w:name="_Toc98711393"/>
      <w:bookmarkStart w:id="3572" w:name="_Toc145097260"/>
      <w:bookmarkStart w:id="3573" w:name="_Toc161848510"/>
      <w:r w:rsidRPr="00B20AE8">
        <w:rPr>
          <w:lang w:eastAsia="sv-SE"/>
        </w:rPr>
        <w:t>6.</w:t>
      </w:r>
      <w:r w:rsidRPr="00B20AE8">
        <w:rPr>
          <w:lang w:eastAsia="zh-CN"/>
        </w:rPr>
        <w:t>7.4.</w:t>
      </w:r>
      <w:r w:rsidRPr="00B20AE8">
        <w:rPr>
          <w:lang w:eastAsia="sv-SE"/>
        </w:rPr>
        <w:t>4</w:t>
      </w:r>
      <w:r w:rsidRPr="00B20AE8">
        <w:rPr>
          <w:lang w:eastAsia="sv-SE"/>
        </w:rPr>
        <w:tab/>
        <w:t>Method of test</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66689B9E" w14:textId="77777777" w:rsidR="00C33A48" w:rsidRPr="00B20AE8" w:rsidRDefault="00C33A48" w:rsidP="00C33A48">
      <w:pPr>
        <w:pStyle w:val="Heading5"/>
        <w:rPr>
          <w:lang w:eastAsia="sv-SE"/>
        </w:rPr>
      </w:pPr>
      <w:bookmarkStart w:id="3574" w:name="_Toc21123097"/>
      <w:bookmarkStart w:id="3575" w:name="_Toc45907290"/>
      <w:bookmarkStart w:id="3576" w:name="_Toc53181394"/>
      <w:bookmarkStart w:id="3577" w:name="_Toc61117181"/>
      <w:bookmarkStart w:id="3578" w:name="_Toc67081033"/>
      <w:bookmarkStart w:id="3579" w:name="_Toc68770385"/>
      <w:bookmarkStart w:id="3580" w:name="_Toc74755448"/>
      <w:bookmarkStart w:id="3581" w:name="_Toc76506372"/>
      <w:bookmarkStart w:id="3582" w:name="_Toc83113291"/>
      <w:bookmarkStart w:id="3583" w:name="_Toc89876494"/>
      <w:bookmarkStart w:id="3584" w:name="_Toc98711394"/>
      <w:bookmarkStart w:id="3585" w:name="_Toc145097261"/>
      <w:bookmarkStart w:id="3586" w:name="_Toc161848511"/>
      <w:r w:rsidRPr="00B20AE8">
        <w:rPr>
          <w:lang w:eastAsia="sv-SE"/>
        </w:rPr>
        <w:t>6.7.4.4.1</w:t>
      </w:r>
      <w:r w:rsidRPr="00B20AE8">
        <w:rPr>
          <w:lang w:eastAsia="sv-SE"/>
        </w:rPr>
        <w:tab/>
        <w:t>Initial conditions</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5626D749" w14:textId="77777777" w:rsidR="00C33A48" w:rsidRPr="00B20AE8" w:rsidRDefault="00C33A48" w:rsidP="00F437E4">
      <w:pPr>
        <w:pStyle w:val="H6"/>
        <w:rPr>
          <w:lang w:eastAsia="sv-SE"/>
        </w:rPr>
      </w:pPr>
      <w:bookmarkStart w:id="3587" w:name="_Toc21123098"/>
      <w:bookmarkStart w:id="3588" w:name="_Toc45907291"/>
      <w:bookmarkStart w:id="3589" w:name="_Toc53181395"/>
      <w:r w:rsidRPr="00B20AE8">
        <w:t>6.7.4.4.1.1</w:t>
      </w:r>
      <w:r w:rsidRPr="00B20AE8">
        <w:rPr>
          <w:lang w:eastAsia="sv-SE"/>
        </w:rPr>
        <w:tab/>
        <w:t>General test conditions</w:t>
      </w:r>
      <w:bookmarkEnd w:id="3587"/>
      <w:bookmarkEnd w:id="3588"/>
      <w:bookmarkEnd w:id="3589"/>
    </w:p>
    <w:p w14:paraId="2B1DF206" w14:textId="77777777" w:rsidR="00C33A48" w:rsidRPr="00B20AE8" w:rsidRDefault="00C33A48" w:rsidP="0039402F">
      <w:r w:rsidRPr="00B20AE8">
        <w:t>Test environment:</w:t>
      </w:r>
    </w:p>
    <w:p w14:paraId="36DA963D" w14:textId="77777777" w:rsidR="00C33A48" w:rsidRPr="00B20AE8" w:rsidRDefault="00C33A48" w:rsidP="0039402F">
      <w:pPr>
        <w:pStyle w:val="B1"/>
      </w:pPr>
      <w:r w:rsidRPr="00B20AE8">
        <w:t>-</w:t>
      </w:r>
      <w:r w:rsidRPr="00B20AE8">
        <w:tab/>
        <w:t xml:space="preserve">normal; see </w:t>
      </w:r>
      <w:r w:rsidR="00E02591" w:rsidRPr="00B20AE8">
        <w:t>annex</w:t>
      </w:r>
      <w:r w:rsidRPr="00B20AE8">
        <w:t xml:space="preserve"> G.2.</w:t>
      </w:r>
    </w:p>
    <w:p w14:paraId="7AC275A1" w14:textId="77777777" w:rsidR="00C33A48" w:rsidRPr="00B20AE8" w:rsidRDefault="00C33A48" w:rsidP="0039402F">
      <w:r w:rsidRPr="00B20AE8">
        <w:t>RF channels to be tested for single carrier:</w:t>
      </w:r>
    </w:p>
    <w:p w14:paraId="112788AB" w14:textId="30EC7652" w:rsidR="00C33A48" w:rsidRPr="00B20AE8" w:rsidRDefault="00C33A48" w:rsidP="0039402F">
      <w:pPr>
        <w:pStyle w:val="B1"/>
      </w:pPr>
      <w:r w:rsidRPr="00B20AE8">
        <w:t>-</w:t>
      </w:r>
      <w:r w:rsidRPr="00B20AE8">
        <w:tab/>
        <w:t xml:space="preserve">B, M and T; see </w:t>
      </w:r>
      <w:r w:rsidR="003D3C64">
        <w:t>clause </w:t>
      </w:r>
      <w:r w:rsidR="003D3C64" w:rsidRPr="00B20AE8">
        <w:t>4</w:t>
      </w:r>
      <w:r w:rsidRPr="00B20AE8">
        <w:t>.12.1.</w:t>
      </w:r>
    </w:p>
    <w:p w14:paraId="34B2C03E" w14:textId="77777777" w:rsidR="00C33A48" w:rsidRPr="00B20AE8" w:rsidRDefault="00C33A48" w:rsidP="0039402F">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4885E63C" w14:textId="4C654946" w:rsidR="00C33A48" w:rsidRPr="00B20AE8" w:rsidRDefault="00C33A48" w:rsidP="0039402F">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p>
    <w:p w14:paraId="53DE7239" w14:textId="77777777" w:rsidR="00C33A48" w:rsidRPr="00B20AE8" w:rsidRDefault="00C33A48" w:rsidP="00F437E4">
      <w:pPr>
        <w:pStyle w:val="H6"/>
        <w:rPr>
          <w:lang w:eastAsia="zh-CN"/>
        </w:rPr>
      </w:pPr>
      <w:bookmarkStart w:id="3590" w:name="_Toc21123099"/>
      <w:bookmarkStart w:id="3591" w:name="_Toc45907292"/>
      <w:bookmarkStart w:id="3592" w:name="_Toc53181396"/>
      <w:r w:rsidRPr="00B20AE8">
        <w:t>6.7.4.4.1.2</w:t>
      </w:r>
      <w:r w:rsidR="00A22911" w:rsidRPr="00B20AE8">
        <w:tab/>
      </w:r>
      <w:r w:rsidRPr="00B20AE8">
        <w:rPr>
          <w:lang w:eastAsia="zh-CN"/>
        </w:rPr>
        <w:t>UTRA FDD</w:t>
      </w:r>
      <w:bookmarkEnd w:id="3590"/>
      <w:bookmarkEnd w:id="3591"/>
      <w:bookmarkEnd w:id="3592"/>
    </w:p>
    <w:p w14:paraId="17D0DA2A" w14:textId="332EDC3D" w:rsidR="00C33A48" w:rsidRPr="00B20AE8" w:rsidRDefault="00C33A48" w:rsidP="0039402F">
      <w:r w:rsidRPr="00B20AE8">
        <w:rPr>
          <w:lang w:eastAsia="zh-CN"/>
        </w:rPr>
        <w:t xml:space="preserve">For an AAS BS declared to be capable of single carrier operation only, set to transmit a signal according to </w:t>
      </w:r>
      <w:r w:rsidRPr="00B20AE8">
        <w:t xml:space="preserve">TM1, in </w:t>
      </w:r>
      <w:r w:rsidR="003D3C64">
        <w:t>clause </w:t>
      </w:r>
      <w:r w:rsidR="003D3C64" w:rsidRPr="00B20AE8">
        <w:t>4</w:t>
      </w:r>
      <w:r w:rsidRPr="00B20AE8">
        <w:t>.12.2.</w:t>
      </w:r>
    </w:p>
    <w:p w14:paraId="424E2E7C" w14:textId="77777777" w:rsidR="00C33A48" w:rsidRPr="00B20AE8" w:rsidRDefault="00C33A48" w:rsidP="0039402F">
      <w:pPr>
        <w:rPr>
          <w:lang w:eastAsia="zh-CN"/>
        </w:rPr>
      </w:pPr>
      <w:r w:rsidRPr="00B20AE8">
        <w:rPr>
          <w:lang w:eastAsia="zh-CN"/>
        </w:rPr>
        <w:t>For a multi-carrier capable AAS BS, set to transmit according to TM1 on all carriers configured using the applicable test configuration.</w:t>
      </w:r>
    </w:p>
    <w:p w14:paraId="4C5A31D9" w14:textId="77777777" w:rsidR="00FD6C22" w:rsidRPr="00B20AE8" w:rsidRDefault="00FD6C22" w:rsidP="00F437E4">
      <w:pPr>
        <w:pStyle w:val="Heading5"/>
        <w:rPr>
          <w:lang w:eastAsia="sv-SE"/>
        </w:rPr>
      </w:pPr>
      <w:bookmarkStart w:id="3593" w:name="_Toc21123100"/>
      <w:bookmarkStart w:id="3594" w:name="_Toc45907293"/>
      <w:bookmarkStart w:id="3595" w:name="_Toc53181397"/>
      <w:bookmarkStart w:id="3596" w:name="_Toc61117182"/>
      <w:bookmarkStart w:id="3597" w:name="_Toc67081034"/>
      <w:bookmarkStart w:id="3598" w:name="_Toc68770386"/>
      <w:bookmarkStart w:id="3599" w:name="_Toc74755449"/>
      <w:bookmarkStart w:id="3600" w:name="_Toc76506373"/>
      <w:bookmarkStart w:id="3601" w:name="_Toc83113292"/>
      <w:bookmarkStart w:id="3602" w:name="_Toc89876495"/>
      <w:bookmarkStart w:id="3603" w:name="_Toc98711395"/>
      <w:bookmarkStart w:id="3604" w:name="_Toc145097262"/>
      <w:bookmarkStart w:id="3605" w:name="_Toc161848512"/>
      <w:r w:rsidRPr="00B20AE8">
        <w:rPr>
          <w:lang w:eastAsia="sv-SE"/>
        </w:rPr>
        <w:t>6.7.4.4.2</w:t>
      </w:r>
      <w:r w:rsidRPr="00B20AE8">
        <w:rPr>
          <w:lang w:eastAsia="sv-SE"/>
        </w:rPr>
        <w:tab/>
        <w:t>Procedure</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3B3733C4" w14:textId="6F016094" w:rsidR="00FD6C22" w:rsidRPr="00B20AE8" w:rsidRDefault="00672D84" w:rsidP="0039402F">
      <w:pPr>
        <w:rPr>
          <w:lang w:eastAsia="zh-CN"/>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w:t>
      </w:r>
      <w:r w:rsidRPr="00B20AE8">
        <w:rPr>
          <w:lang w:eastAsia="zh-CN"/>
        </w:rPr>
        <w:t>1, 3, 4, 5, 7 and 10.</w:t>
      </w:r>
      <w:r w:rsidRPr="00071393">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4FC9A930" w14:textId="77777777" w:rsidR="008E738E" w:rsidRPr="00B20AE8" w:rsidRDefault="008E738E" w:rsidP="0039402F">
      <w:pPr>
        <w:pStyle w:val="B1"/>
      </w:pPr>
      <w:r w:rsidRPr="00B20AE8">
        <w:t>1)</w:t>
      </w:r>
      <w:r w:rsidRPr="00B20AE8">
        <w:tab/>
        <w:t>Place the AAS BS at the positioner.</w:t>
      </w:r>
    </w:p>
    <w:p w14:paraId="066C7F1E" w14:textId="77777777" w:rsidR="008E738E" w:rsidRPr="00B20AE8" w:rsidRDefault="008E738E" w:rsidP="0039402F">
      <w:pPr>
        <w:pStyle w:val="B1"/>
      </w:pPr>
      <w:r w:rsidRPr="00B20AE8">
        <w:t>2)</w:t>
      </w:r>
      <w:r w:rsidRPr="00B20AE8">
        <w:tab/>
        <w:t>Align the manufacturer declared coordinate system orientation (see table 4.10-1, D9.2) of the AAS BS with the test system.</w:t>
      </w:r>
    </w:p>
    <w:p w14:paraId="0B554BDD" w14:textId="77777777" w:rsidR="008E738E" w:rsidRPr="00B20AE8" w:rsidRDefault="008E738E" w:rsidP="0039402F">
      <w:pPr>
        <w:pStyle w:val="B1"/>
        <w:rPr>
          <w:lang w:val="en-US"/>
        </w:rPr>
      </w:pPr>
      <w:r w:rsidRPr="00B20AE8">
        <w:t>3)</w:t>
      </w:r>
      <w:r w:rsidRPr="00B20AE8">
        <w:tab/>
      </w:r>
      <w:r w:rsidRPr="00B20AE8">
        <w:rPr>
          <w:lang w:val="en-US"/>
        </w:rPr>
        <w:t>The measurement devices characteristics shall be:</w:t>
      </w:r>
    </w:p>
    <w:p w14:paraId="624C05F8" w14:textId="77777777" w:rsidR="008E738E" w:rsidRPr="00B20AE8" w:rsidRDefault="008E738E" w:rsidP="0039402F">
      <w:pPr>
        <w:pStyle w:val="B20"/>
      </w:pPr>
      <w:r w:rsidRPr="00B20AE8">
        <w:t>-</w:t>
      </w:r>
      <w:r w:rsidRPr="00B20AE8">
        <w:tab/>
        <w:t>a 30 kHz measurement bandwidth.</w:t>
      </w:r>
    </w:p>
    <w:p w14:paraId="198DED23" w14:textId="77777777" w:rsidR="008E738E" w:rsidRPr="00B20AE8" w:rsidRDefault="008E738E" w:rsidP="0039402F">
      <w:pPr>
        <w:pStyle w:val="B20"/>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14:paraId="74CF1CB9" w14:textId="77777777" w:rsidR="008E738E" w:rsidRPr="00B20AE8" w:rsidRDefault="008E738E" w:rsidP="0039402F">
      <w:pPr>
        <w:pStyle w:val="B20"/>
        <w:rPr>
          <w:lang w:val="en-US"/>
        </w:rPr>
      </w:pPr>
      <w:r w:rsidRPr="00B20AE8">
        <w:rPr>
          <w:lang w:val="en-US"/>
        </w:rPr>
        <w:t>-</w:t>
      </w:r>
      <w:r w:rsidRPr="00B20AE8">
        <w:rPr>
          <w:lang w:val="en-US"/>
        </w:rPr>
        <w:tab/>
        <w:t>detection mode: true RMS voltage or true power averaging.</w:t>
      </w:r>
    </w:p>
    <w:p w14:paraId="3EB1D3B8" w14:textId="77777777" w:rsidR="009602D0" w:rsidRPr="00FC393E" w:rsidRDefault="009602D0" w:rsidP="0039402F">
      <w:pPr>
        <w:pStyle w:val="B1"/>
      </w:pPr>
      <w:r>
        <w:rPr>
          <w:lang w:val="en-US"/>
        </w:rPr>
        <w:tab/>
      </w:r>
      <w:r>
        <w:t>The emission power should be averaged over an appropriate time duration to ensure the measurement is within the measurement uncertainty in Table 4.1.2.2-1.</w:t>
      </w:r>
    </w:p>
    <w:p w14:paraId="488DCA36" w14:textId="77777777" w:rsidR="008E738E" w:rsidRPr="00B20AE8" w:rsidRDefault="008E738E" w:rsidP="0039402F">
      <w:pPr>
        <w:pStyle w:val="B1"/>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34DC4" w14:textId="1A7800F8" w:rsidR="008E738E" w:rsidRPr="00B20AE8" w:rsidRDefault="008E738E" w:rsidP="0039402F">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rated 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81B0B01" w14:textId="5C248249" w:rsidR="008E738E" w:rsidRPr="00B20AE8" w:rsidRDefault="008E738E" w:rsidP="0039402F">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7082050C" w14:textId="77777777" w:rsidR="008E738E" w:rsidRPr="00B20AE8" w:rsidRDefault="008E738E" w:rsidP="0039402F">
      <w:pPr>
        <w:pStyle w:val="B1"/>
      </w:pPr>
      <w:r w:rsidRPr="00B20AE8">
        <w:t>5)</w:t>
      </w:r>
      <w:r w:rsidR="00D50299">
        <w:tab/>
      </w:r>
      <w:r w:rsidRPr="00B20AE8">
        <w:t xml:space="preserve">For UTRA FDD </w:t>
      </w:r>
      <w:r w:rsidRPr="00B20AE8">
        <w:rPr>
          <w:i/>
        </w:rPr>
        <w:t>multi-band RIB</w:t>
      </w:r>
      <w:r w:rsidRPr="00B20AE8">
        <w:t xml:space="preserve"> or </w:t>
      </w:r>
      <w:r w:rsidRPr="00B20AE8">
        <w:rPr>
          <w:i/>
        </w:rPr>
        <w:t>RIB</w:t>
      </w:r>
      <w:r w:rsidRPr="00B20AE8">
        <w:t xml:space="preserve"> operating in </w:t>
      </w:r>
      <w:r w:rsidRPr="00B20AE8">
        <w:rPr>
          <w:rFonts w:cs="v5.0.0"/>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14:paraId="47088C7A" w14:textId="77777777" w:rsidR="008E738E" w:rsidRPr="00B20AE8" w:rsidRDefault="0075751F" w:rsidP="0039402F">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14:paraId="2E020C8C" w14:textId="77777777" w:rsidR="008E738E" w:rsidRPr="00B20AE8" w:rsidRDefault="0075751F" w:rsidP="0039402F">
      <w:pPr>
        <w:pStyle w:val="B1"/>
        <w:rPr>
          <w:strike/>
        </w:rPr>
      </w:pPr>
      <w:r>
        <w:t>7</w:t>
      </w:r>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14:paraId="1FA823BD" w14:textId="77777777" w:rsidR="008E738E" w:rsidRPr="00B20AE8" w:rsidRDefault="0075751F" w:rsidP="0039402F">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14:paraId="106FCB13" w14:textId="77777777" w:rsidR="00C25FB6" w:rsidRDefault="00D50299" w:rsidP="0039402F">
      <w:pPr>
        <w:pStyle w:val="B1"/>
      </w:pPr>
      <w:r>
        <w:t>9</w:t>
      </w:r>
      <w:r w:rsidR="008E738E" w:rsidRPr="00B20AE8">
        <w:t>)</w:t>
      </w:r>
      <w:r w:rsidR="008E738E" w:rsidRPr="00B20AE8">
        <w:tab/>
        <w:t>Calculate TRP</w:t>
      </w:r>
      <w:r w:rsidR="008E738E" w:rsidRPr="00B20AE8">
        <w:rPr>
          <w:vertAlign w:val="subscript"/>
        </w:rPr>
        <w:t>Estimate</w:t>
      </w:r>
      <w:r w:rsidR="008E738E" w:rsidRPr="00B20AE8">
        <w:t xml:space="preserve"> using the measurements made in Step 7.</w:t>
      </w:r>
    </w:p>
    <w:p w14:paraId="2BCE6155" w14:textId="77777777" w:rsidR="00D50299" w:rsidRPr="00182281" w:rsidRDefault="00D50299" w:rsidP="0039402F">
      <w:r w:rsidRPr="00182281">
        <w:t xml:space="preserve">In addition, for </w:t>
      </w:r>
      <w:r w:rsidRPr="00182281">
        <w:rPr>
          <w:i/>
        </w:rPr>
        <w:t xml:space="preserve">multi-band </w:t>
      </w:r>
      <w:r w:rsidRPr="00182281">
        <w:rPr>
          <w:i/>
          <w:lang w:eastAsia="zh-CN"/>
        </w:rPr>
        <w:t>RIB</w:t>
      </w:r>
      <w:r w:rsidRPr="00182281">
        <w:t>, the following steps shall apply:</w:t>
      </w:r>
    </w:p>
    <w:p w14:paraId="2778D405" w14:textId="77777777" w:rsidR="00D50299" w:rsidRPr="00B20AE8" w:rsidRDefault="00D50299" w:rsidP="0039402F">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14:paraId="616A8AFF" w14:textId="77777777" w:rsidR="00C33A48" w:rsidRPr="00B20AE8" w:rsidRDefault="00C33A48" w:rsidP="00C33A48">
      <w:pPr>
        <w:pStyle w:val="Heading4"/>
        <w:rPr>
          <w:lang w:eastAsia="sv-SE"/>
        </w:rPr>
      </w:pPr>
      <w:bookmarkStart w:id="3606" w:name="_Toc21123101"/>
      <w:bookmarkStart w:id="3607" w:name="_Toc45907294"/>
      <w:bookmarkStart w:id="3608" w:name="_Toc53181398"/>
      <w:bookmarkStart w:id="3609" w:name="_Toc61117183"/>
      <w:bookmarkStart w:id="3610" w:name="_Toc67081035"/>
      <w:bookmarkStart w:id="3611" w:name="_Toc68770387"/>
      <w:bookmarkStart w:id="3612" w:name="_Toc74755450"/>
      <w:bookmarkStart w:id="3613" w:name="_Toc76506374"/>
      <w:bookmarkStart w:id="3614" w:name="_Toc83113293"/>
      <w:bookmarkStart w:id="3615" w:name="_Toc89876496"/>
      <w:bookmarkStart w:id="3616" w:name="_Toc98711396"/>
      <w:bookmarkStart w:id="3617" w:name="_Toc145097263"/>
      <w:bookmarkStart w:id="3618" w:name="_Toc161848513"/>
      <w:r w:rsidRPr="00B20AE8">
        <w:rPr>
          <w:lang w:eastAsia="sv-SE"/>
        </w:rPr>
        <w:t>6.</w:t>
      </w:r>
      <w:r w:rsidRPr="00B20AE8">
        <w:rPr>
          <w:lang w:eastAsia="zh-CN"/>
        </w:rPr>
        <w:t>7.4.</w:t>
      </w:r>
      <w:r w:rsidRPr="00B20AE8">
        <w:rPr>
          <w:lang w:eastAsia="sv-SE"/>
        </w:rPr>
        <w:t>5</w:t>
      </w:r>
      <w:r w:rsidRPr="00B20AE8">
        <w:rPr>
          <w:lang w:eastAsia="sv-SE"/>
        </w:rPr>
        <w:tab/>
        <w:t>Test Requirement</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4F6347E8" w14:textId="77777777" w:rsidR="00C33A48" w:rsidRPr="00B20AE8" w:rsidRDefault="00C33A48" w:rsidP="00C33A48">
      <w:pPr>
        <w:pStyle w:val="Heading5"/>
        <w:rPr>
          <w:noProof/>
        </w:rPr>
      </w:pPr>
      <w:bookmarkStart w:id="3619" w:name="_Toc21123102"/>
      <w:bookmarkStart w:id="3620" w:name="_Toc45907295"/>
      <w:bookmarkStart w:id="3621" w:name="_Toc53181399"/>
      <w:bookmarkStart w:id="3622" w:name="_Toc61117184"/>
      <w:bookmarkStart w:id="3623" w:name="_Toc67081036"/>
      <w:bookmarkStart w:id="3624" w:name="_Toc68770388"/>
      <w:bookmarkStart w:id="3625" w:name="_Toc74755451"/>
      <w:bookmarkStart w:id="3626" w:name="_Toc76506375"/>
      <w:bookmarkStart w:id="3627" w:name="_Toc83113294"/>
      <w:bookmarkStart w:id="3628" w:name="_Toc89876497"/>
      <w:bookmarkStart w:id="3629" w:name="_Toc98711397"/>
      <w:bookmarkStart w:id="3630" w:name="_Toc145097264"/>
      <w:bookmarkStart w:id="3631" w:name="_Toc161848514"/>
      <w:r w:rsidRPr="00B20AE8">
        <w:rPr>
          <w:noProof/>
        </w:rPr>
        <w:t>6.7.4.5.1</w:t>
      </w:r>
      <w:r w:rsidRPr="00B20AE8">
        <w:rPr>
          <w:noProof/>
        </w:rPr>
        <w:tab/>
        <w:t>UTRA FDD</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2ECA5F02" w14:textId="77777777" w:rsidR="00C33A48" w:rsidRPr="00B20AE8" w:rsidRDefault="00C33A48" w:rsidP="0039402F">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14:paraId="24AB8D65" w14:textId="77777777" w:rsidR="00C33A48" w:rsidRPr="00B20AE8" w:rsidRDefault="00C33A48" w:rsidP="0039402F">
      <w:pPr>
        <w:pStyle w:val="B1"/>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14:paraId="645C21F9" w14:textId="77777777" w:rsidR="00C33A48" w:rsidRPr="00B20AE8" w:rsidRDefault="00C33A48" w:rsidP="0039402F">
      <w:pPr>
        <w:pStyle w:val="B1"/>
      </w:pPr>
      <w:r w:rsidRPr="00B20AE8">
        <w:t>-</w:t>
      </w:r>
      <w:r w:rsidRPr="00B20AE8">
        <w:tab/>
        <w:t>f_offset is the separation between the carrier frequency and the centre of the measurement filter;</w:t>
      </w:r>
    </w:p>
    <w:p w14:paraId="3D9035D5" w14:textId="5EF40063" w:rsidR="00C33A48" w:rsidRPr="00B20AE8" w:rsidRDefault="00C33A48" w:rsidP="0039402F">
      <w:pPr>
        <w:pStyle w:val="B1"/>
      </w:pPr>
      <w:r w:rsidRPr="00B20AE8">
        <w:t>-</w:t>
      </w:r>
      <w:r w:rsidRPr="00B20AE8">
        <w:tab/>
        <w:t>f_offset</w:t>
      </w:r>
      <w:r w:rsidRPr="00B20AE8">
        <w:rPr>
          <w:vertAlign w:val="subscript"/>
        </w:rPr>
        <w:t>max</w:t>
      </w:r>
      <w:r w:rsidRPr="00B20AE8">
        <w:t xml:space="preserve"> is either 12.5 MHz or the offset to the UMTS Tx band edge as defined in </w:t>
      </w:r>
      <w:r w:rsidR="003D3C64" w:rsidRPr="00B20AE8">
        <w:t>clause</w:t>
      </w:r>
      <w:r w:rsidR="003D3C64">
        <w:t> </w:t>
      </w:r>
      <w:r w:rsidR="003D3C64" w:rsidRPr="00B20AE8">
        <w:rPr>
          <w:rFonts w:eastAsia="MS Mincho"/>
        </w:rPr>
        <w:t>3</w:t>
      </w:r>
      <w:r w:rsidRPr="00B20AE8">
        <w:rPr>
          <w:rFonts w:eastAsia="MS Mincho"/>
        </w:rPr>
        <w:t>.4.1</w:t>
      </w:r>
      <w:r w:rsidR="00A33949">
        <w:rPr>
          <w:rFonts w:eastAsia="MS Mincho"/>
        </w:rPr>
        <w:t xml:space="preserve"> in TS 25.141 [10]</w:t>
      </w:r>
      <w:r w:rsidRPr="00B20AE8">
        <w:t>, whichever is the greater.</w:t>
      </w:r>
    </w:p>
    <w:p w14:paraId="606E0731"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7816C255" w14:textId="2AEB7A22" w:rsidR="00C33A48" w:rsidRPr="00B20AE8" w:rsidRDefault="00C33A48" w:rsidP="0039402F">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w:t>
      </w:r>
      <w:r w:rsidR="00A33949">
        <w:t xml:space="preserve">the </w:t>
      </w:r>
      <w:r w:rsidRPr="00B20AE8">
        <w:t>tables below, where in this case:</w:t>
      </w:r>
    </w:p>
    <w:p w14:paraId="1C2A276C" w14:textId="7C86D644" w:rsidR="00C33A48" w:rsidRPr="00B20AE8" w:rsidRDefault="00C33A48" w:rsidP="0039402F">
      <w:pPr>
        <w:pStyle w:val="B1"/>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f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14:paraId="18372D7C" w14:textId="5BD6E503" w:rsidR="00C33A48" w:rsidRPr="00B20AE8" w:rsidRDefault="00C33A48" w:rsidP="0039402F">
      <w:pPr>
        <w:pStyle w:val="B1"/>
        <w:rPr>
          <w:rFonts w:eastAsia="MS Mincho"/>
        </w:rPr>
      </w:pPr>
      <w:r w:rsidRPr="00B20AE8">
        <w:rPr>
          <w:rFonts w:eastAsia="MS Mincho"/>
        </w:rPr>
        <w:t>-</w:t>
      </w:r>
      <w:r w:rsidRPr="00B20AE8">
        <w:rPr>
          <w:rFonts w:eastAsia="MS Mincho"/>
        </w:rPr>
        <w:tab/>
        <w:t>f_offset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centre of the measuring filter.</w:t>
      </w:r>
    </w:p>
    <w:p w14:paraId="17D899F5" w14:textId="26B93668" w:rsidR="00C33A48" w:rsidRPr="00B20AE8" w:rsidRDefault="00C33A48" w:rsidP="0039402F">
      <w:pPr>
        <w:pStyle w:val="B1"/>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whichever is the greater.</w:t>
      </w:r>
    </w:p>
    <w:p w14:paraId="6B971069" w14:textId="77777777" w:rsidR="00C33A48" w:rsidRPr="00B20AE8" w:rsidRDefault="00C33A48" w:rsidP="0039402F">
      <w:pPr>
        <w:pStyle w:val="B1"/>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14:paraId="1D5D8621" w14:textId="77777777" w:rsidR="00C33A48" w:rsidRPr="00B20AE8" w:rsidRDefault="00C33A48" w:rsidP="0039402F">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14:paraId="27EF6EBD" w14:textId="0CC1FD33" w:rsidR="00C33A48" w:rsidRPr="00B20AE8" w:rsidRDefault="00C33A48" w:rsidP="0039402F">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003D3C64">
        <w:t xml:space="preserve"> </w:t>
      </w:r>
      <w:r w:rsidRPr="00B20AE8">
        <w:t xml:space="preserve">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27781ED4" w14:textId="73CDA9B9" w:rsidR="00C33A48" w:rsidRPr="00B20AE8" w:rsidRDefault="00C33A48" w:rsidP="0039402F">
      <w:pPr>
        <w:pStyle w:val="B1"/>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003D3C64">
        <w:rPr>
          <w:lang w:eastAsia="zh-CN"/>
        </w:rPr>
        <w:t xml:space="preserve"> </w:t>
      </w:r>
      <w:r w:rsidRPr="00B20AE8">
        <w:rPr>
          <w:lang w:eastAsia="zh-CN"/>
        </w:rPr>
        <w:t xml:space="preserve">below the lowest frequency, up to </w:t>
      </w:r>
      <w:r w:rsidRPr="00B20AE8">
        <w:t>Δf</w:t>
      </w:r>
      <w:r w:rsidRPr="00B20AE8">
        <w:rPr>
          <w:vertAlign w:val="subscript"/>
        </w:rPr>
        <w:t>OBUE</w:t>
      </w:r>
      <w:r w:rsidR="003D3C64">
        <w:rPr>
          <w:lang w:eastAsia="zh-CN"/>
        </w:rPr>
        <w:t xml:space="preserve"> </w:t>
      </w:r>
      <w:r w:rsidRPr="00B20AE8">
        <w:rPr>
          <w:lang w:eastAsia="zh-CN"/>
        </w:rPr>
        <w:t xml:space="preserve">above the highest frequency of the </w:t>
      </w:r>
      <w:r w:rsidRPr="00B20AE8">
        <w:rPr>
          <w:i/>
          <w:lang w:eastAsia="zh-CN"/>
        </w:rPr>
        <w:t>downlink operating band</w:t>
      </w:r>
      <w:r w:rsidRPr="00B20AE8">
        <w:rPr>
          <w:lang w:eastAsia="zh-CN"/>
        </w:rPr>
        <w:t xml:space="preserve"> without any carrier transmitted.</w:t>
      </w:r>
    </w:p>
    <w:p w14:paraId="46438082" w14:textId="17962878" w:rsidR="00C33A48" w:rsidRPr="00B20AE8" w:rsidRDefault="00C33A48" w:rsidP="0039402F">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 xml:space="preserve">for each sub block is specified in </w:t>
      </w:r>
      <w:r w:rsidR="00A65B9B">
        <w:t>the t</w:t>
      </w:r>
      <w:r w:rsidRPr="00B20AE8">
        <w:t>ables below, where in this case:</w:t>
      </w:r>
    </w:p>
    <w:p w14:paraId="26A5DEBC" w14:textId="58EA3300" w:rsidR="00C33A48" w:rsidRPr="00B20AE8" w:rsidRDefault="00C33A48" w:rsidP="0039402F">
      <w:pPr>
        <w:pStyle w:val="B1"/>
      </w:pPr>
      <w:r w:rsidRPr="00B20AE8">
        <w:t>-</w:t>
      </w:r>
      <w:r w:rsidRPr="00B20AE8">
        <w:tab/>
      </w:r>
      <w:r w:rsidRPr="00B20AE8">
        <w:sym w:font="Symbol" w:char="F044"/>
      </w:r>
      <w:r w:rsidRPr="00B20AE8">
        <w:t>f is equal to 2.5</w:t>
      </w:r>
      <w:r w:rsidR="00A33949">
        <w:t xml:space="preserve"> </w:t>
      </w:r>
      <w:r w:rsidRPr="00B20AE8">
        <w:t>MHz plus the separation between the sub block edge frequency and the nominal -3 dB point of the measuring filter closest to the sub block edge.</w:t>
      </w:r>
    </w:p>
    <w:p w14:paraId="445E8E2A" w14:textId="2BB367BC" w:rsidR="00C33A48" w:rsidRPr="00B20AE8" w:rsidRDefault="00C33A48" w:rsidP="0039402F">
      <w:pPr>
        <w:pStyle w:val="B1"/>
      </w:pPr>
      <w:r w:rsidRPr="00B20AE8">
        <w:t>-</w:t>
      </w:r>
      <w:r w:rsidRPr="00B20AE8">
        <w:tab/>
        <w:t>f_offset is equal to 2.5</w:t>
      </w:r>
      <w:r w:rsidR="00A33949">
        <w:t xml:space="preserve"> </w:t>
      </w:r>
      <w:r w:rsidRPr="00B20AE8">
        <w:t>MHz plus the separation between the sub block edge frequency and the centre of the measuring filter.</w:t>
      </w:r>
    </w:p>
    <w:p w14:paraId="7A80C01D" w14:textId="00F52B4A" w:rsidR="00C33A48" w:rsidRPr="00B20AE8" w:rsidRDefault="00C33A48" w:rsidP="0039402F">
      <w:pPr>
        <w:pStyle w:val="B1"/>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w:t>
      </w:r>
      <w:r w:rsidR="00A33949">
        <w:t xml:space="preserve"> </w:t>
      </w:r>
      <w:r w:rsidRPr="00B20AE8">
        <w:t>MHz.</w:t>
      </w:r>
    </w:p>
    <w:p w14:paraId="38571717"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01D9F42" w14:textId="77777777" w:rsidR="00C33A48" w:rsidRPr="00B20AE8" w:rsidRDefault="00C33A48" w:rsidP="0039402F">
      <w:pPr>
        <w:pStyle w:val="TH"/>
        <w:rPr>
          <w:lang w:val="en-US"/>
        </w:rPr>
      </w:pPr>
      <w:r w:rsidRPr="00B20AE8">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vertAlign w:val="subscript"/>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4F339F" w:rsidRPr="00B20AE8" w14:paraId="046BA0F5" w14:textId="77777777" w:rsidTr="006A2BF1">
        <w:trPr>
          <w:cantSplit/>
          <w:jc w:val="center"/>
        </w:trPr>
        <w:tc>
          <w:tcPr>
            <w:tcW w:w="1793" w:type="dxa"/>
            <w:shd w:val="clear" w:color="auto" w:fill="auto"/>
          </w:tcPr>
          <w:p w14:paraId="0B73488C"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60B2E4B9" w14:textId="77777777" w:rsidR="00C33A48" w:rsidRPr="00B20AE8" w:rsidRDefault="00C33A48" w:rsidP="0039402F">
            <w:pPr>
              <w:pStyle w:val="TAH"/>
              <w:rPr>
                <w:rFonts w:cs="Arial"/>
              </w:rPr>
            </w:pPr>
            <w:r w:rsidRPr="00B20AE8">
              <w:t>Frequency offset of measurement filter centre frequency, f_offset</w:t>
            </w:r>
          </w:p>
        </w:tc>
        <w:tc>
          <w:tcPr>
            <w:tcW w:w="2977" w:type="dxa"/>
            <w:shd w:val="clear" w:color="auto" w:fill="auto"/>
          </w:tcPr>
          <w:p w14:paraId="49FD6876" w14:textId="77777777" w:rsidR="00C33A48" w:rsidRPr="00B20AE8" w:rsidRDefault="00C33A48" w:rsidP="0039402F">
            <w:pPr>
              <w:pStyle w:val="TAH"/>
            </w:pPr>
            <w:r w:rsidRPr="00B20AE8">
              <w:t>Test requirement (notes 1 and 2)</w:t>
            </w:r>
          </w:p>
        </w:tc>
        <w:tc>
          <w:tcPr>
            <w:tcW w:w="1275" w:type="dxa"/>
            <w:shd w:val="clear" w:color="auto" w:fill="auto"/>
          </w:tcPr>
          <w:p w14:paraId="199D4A91" w14:textId="77777777" w:rsidR="00C33A48" w:rsidRPr="00B20AE8" w:rsidRDefault="00C33A48" w:rsidP="0039402F">
            <w:pPr>
              <w:pStyle w:val="TAH"/>
            </w:pPr>
            <w:r w:rsidRPr="00B20AE8">
              <w:t>Measurement bandwidth</w:t>
            </w:r>
          </w:p>
          <w:p w14:paraId="42424C08" w14:textId="77777777" w:rsidR="00C33A48" w:rsidRPr="00B20AE8" w:rsidRDefault="00C33A48" w:rsidP="0039402F">
            <w:pPr>
              <w:pStyle w:val="TAH"/>
              <w:rPr>
                <w:rFonts w:cs="Arial"/>
              </w:rPr>
            </w:pPr>
            <w:r w:rsidRPr="00B20AE8">
              <w:t>(Note 5)</w:t>
            </w:r>
          </w:p>
        </w:tc>
      </w:tr>
      <w:tr w:rsidR="004F339F" w:rsidRPr="00B20AE8" w14:paraId="4C3A438F" w14:textId="77777777" w:rsidTr="006A2BF1">
        <w:trPr>
          <w:cantSplit/>
          <w:jc w:val="center"/>
        </w:trPr>
        <w:tc>
          <w:tcPr>
            <w:tcW w:w="1793" w:type="dxa"/>
            <w:shd w:val="clear" w:color="auto" w:fill="auto"/>
          </w:tcPr>
          <w:p w14:paraId="300A8682" w14:textId="77777777" w:rsidR="00C33A48" w:rsidRPr="00B20AE8" w:rsidRDefault="00C33A48" w:rsidP="0039402F">
            <w:pPr>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ED70936" w14:textId="77777777" w:rsidR="00C33A48" w:rsidRPr="00B20AE8" w:rsidRDefault="00C33A48" w:rsidP="0039402F">
            <w:pPr>
              <w:rPr>
                <w:rFonts w:cs="Arial"/>
              </w:rPr>
            </w:pPr>
            <w:r w:rsidRPr="00B20AE8">
              <w:t xml:space="preserve">2.515 MHz </w:t>
            </w:r>
            <w:r w:rsidRPr="00B20AE8">
              <w:sym w:font="Symbol" w:char="F0A3"/>
            </w:r>
            <w:r w:rsidRPr="00B20AE8">
              <w:t xml:space="preserve"> f_offset &lt; 2.715 MHz </w:t>
            </w:r>
          </w:p>
        </w:tc>
        <w:tc>
          <w:tcPr>
            <w:tcW w:w="2977" w:type="dxa"/>
            <w:shd w:val="clear" w:color="auto" w:fill="auto"/>
          </w:tcPr>
          <w:p w14:paraId="3A892A3E" w14:textId="77777777" w:rsidR="00C33A48" w:rsidRPr="00B20AE8" w:rsidRDefault="00C33A48" w:rsidP="0039402F">
            <w:pPr>
              <w:rPr>
                <w:rFonts w:ascii="Arial" w:hAnsi="Arial"/>
                <w:sz w:val="18"/>
              </w:rPr>
            </w:pPr>
            <w:r w:rsidRPr="00B20AE8">
              <w:t>-6.2 dBm</w:t>
            </w:r>
          </w:p>
        </w:tc>
        <w:tc>
          <w:tcPr>
            <w:tcW w:w="1275" w:type="dxa"/>
            <w:shd w:val="clear" w:color="auto" w:fill="auto"/>
          </w:tcPr>
          <w:p w14:paraId="3B266D42" w14:textId="77777777" w:rsidR="00C33A48" w:rsidRPr="00B20AE8" w:rsidRDefault="00C33A48" w:rsidP="0039402F">
            <w:pPr>
              <w:rPr>
                <w:rFonts w:cs="Arial"/>
              </w:rPr>
            </w:pPr>
            <w:r w:rsidRPr="00B20AE8">
              <w:t xml:space="preserve">30 kHz </w:t>
            </w:r>
          </w:p>
        </w:tc>
      </w:tr>
      <w:tr w:rsidR="004F339F" w:rsidRPr="00B20AE8" w14:paraId="1AD52AB4" w14:textId="77777777" w:rsidTr="006A2BF1">
        <w:trPr>
          <w:cantSplit/>
          <w:jc w:val="center"/>
        </w:trPr>
        <w:tc>
          <w:tcPr>
            <w:tcW w:w="1793" w:type="dxa"/>
            <w:shd w:val="clear" w:color="auto" w:fill="auto"/>
          </w:tcPr>
          <w:p w14:paraId="723EA2D5"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7F9B612"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71CAB192" w14:textId="77777777" w:rsidR="00C33A48" w:rsidRPr="00B20AE8" w:rsidRDefault="00C33A48" w:rsidP="0039402F">
            <w:pPr>
              <w:pStyle w:val="TAC"/>
            </w:pPr>
            <w:r w:rsidRPr="00B20AE8">
              <w:t>-6.2 + 15.(f_offset/MHz-2.715)dBm</w:t>
            </w:r>
          </w:p>
          <w:p w14:paraId="080B1080" w14:textId="77777777" w:rsidR="00C33A48" w:rsidRPr="00B20AE8" w:rsidRDefault="00C33A48" w:rsidP="0039402F">
            <w:pPr>
              <w:pStyle w:val="TAC"/>
            </w:pPr>
          </w:p>
        </w:tc>
        <w:tc>
          <w:tcPr>
            <w:tcW w:w="1275" w:type="dxa"/>
            <w:shd w:val="clear" w:color="auto" w:fill="auto"/>
          </w:tcPr>
          <w:p w14:paraId="2B84A5B0" w14:textId="77777777" w:rsidR="00C33A48" w:rsidRPr="00B20AE8" w:rsidRDefault="00C33A48" w:rsidP="0039402F">
            <w:pPr>
              <w:pStyle w:val="TAC"/>
              <w:rPr>
                <w:rFonts w:cs="Arial"/>
              </w:rPr>
            </w:pPr>
            <w:r w:rsidRPr="00B20AE8">
              <w:t xml:space="preserve">30 kHz </w:t>
            </w:r>
          </w:p>
        </w:tc>
      </w:tr>
      <w:tr w:rsidR="004F339F" w:rsidRPr="00B20AE8" w14:paraId="11FA707B" w14:textId="77777777" w:rsidTr="006A2BF1">
        <w:trPr>
          <w:cantSplit/>
          <w:jc w:val="center"/>
        </w:trPr>
        <w:tc>
          <w:tcPr>
            <w:tcW w:w="1793" w:type="dxa"/>
            <w:shd w:val="clear" w:color="auto" w:fill="auto"/>
          </w:tcPr>
          <w:p w14:paraId="7ED40617" w14:textId="77777777" w:rsidR="00C33A48" w:rsidRPr="00B20AE8" w:rsidRDefault="00C33A48" w:rsidP="0039402F">
            <w:pPr>
              <w:pStyle w:val="TAC"/>
            </w:pPr>
            <w:r w:rsidRPr="00B20AE8">
              <w:t>(Note 4)</w:t>
            </w:r>
          </w:p>
        </w:tc>
        <w:tc>
          <w:tcPr>
            <w:tcW w:w="2036" w:type="dxa"/>
            <w:shd w:val="clear" w:color="auto" w:fill="auto"/>
          </w:tcPr>
          <w:p w14:paraId="26FAA43B"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787B3948" w14:textId="77777777" w:rsidR="00C33A48" w:rsidRPr="00B20AE8" w:rsidRDefault="00C33A48" w:rsidP="0039402F">
            <w:pPr>
              <w:pStyle w:val="TAC"/>
            </w:pPr>
            <w:r w:rsidRPr="00B20AE8">
              <w:t>-18.2 dBm</w:t>
            </w:r>
          </w:p>
        </w:tc>
        <w:tc>
          <w:tcPr>
            <w:tcW w:w="1275" w:type="dxa"/>
            <w:shd w:val="clear" w:color="auto" w:fill="auto"/>
          </w:tcPr>
          <w:p w14:paraId="2A5174CC" w14:textId="77777777" w:rsidR="00C33A48" w:rsidRPr="00B20AE8" w:rsidRDefault="00C33A48" w:rsidP="0039402F">
            <w:pPr>
              <w:pStyle w:val="TAC"/>
              <w:rPr>
                <w:rFonts w:cs="Arial"/>
              </w:rPr>
            </w:pPr>
            <w:r w:rsidRPr="00B20AE8">
              <w:t xml:space="preserve">30 kHz </w:t>
            </w:r>
          </w:p>
        </w:tc>
      </w:tr>
      <w:tr w:rsidR="004F339F" w:rsidRPr="00B20AE8" w14:paraId="466DE844" w14:textId="77777777" w:rsidTr="006A2BF1">
        <w:trPr>
          <w:cantSplit/>
          <w:jc w:val="center"/>
        </w:trPr>
        <w:tc>
          <w:tcPr>
            <w:tcW w:w="1793" w:type="dxa"/>
            <w:shd w:val="clear" w:color="auto" w:fill="auto"/>
          </w:tcPr>
          <w:p w14:paraId="4FB9E544"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299D3F97"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109D4E30" w14:textId="77777777" w:rsidR="00C33A48" w:rsidRPr="00B20AE8" w:rsidRDefault="00C33A48" w:rsidP="0039402F">
            <w:pPr>
              <w:pStyle w:val="TAC"/>
            </w:pPr>
            <w:r w:rsidRPr="00B20AE8">
              <w:t>-5.2 dBm</w:t>
            </w:r>
          </w:p>
        </w:tc>
        <w:tc>
          <w:tcPr>
            <w:tcW w:w="1275" w:type="dxa"/>
            <w:shd w:val="clear" w:color="auto" w:fill="auto"/>
          </w:tcPr>
          <w:p w14:paraId="7DCD421A" w14:textId="77777777" w:rsidR="00C33A48" w:rsidRPr="00B20AE8" w:rsidRDefault="00C33A48" w:rsidP="0039402F">
            <w:pPr>
              <w:pStyle w:val="TAC"/>
              <w:rPr>
                <w:rFonts w:cs="Arial"/>
              </w:rPr>
            </w:pPr>
            <w:r w:rsidRPr="00B20AE8">
              <w:t xml:space="preserve">1 MHz </w:t>
            </w:r>
          </w:p>
        </w:tc>
      </w:tr>
      <w:tr w:rsidR="004F339F" w:rsidRPr="00B20AE8" w14:paraId="7F0F72E0" w14:textId="77777777" w:rsidTr="006A2BF1">
        <w:trPr>
          <w:cantSplit/>
          <w:jc w:val="center"/>
        </w:trPr>
        <w:tc>
          <w:tcPr>
            <w:tcW w:w="1793" w:type="dxa"/>
            <w:shd w:val="clear" w:color="auto" w:fill="auto"/>
          </w:tcPr>
          <w:p w14:paraId="01744642"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64B80560"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02B324F2" w14:textId="77777777" w:rsidR="00C33A48" w:rsidRPr="00B20AE8" w:rsidRDefault="00C33A48" w:rsidP="0039402F">
            <w:pPr>
              <w:pStyle w:val="TAC"/>
            </w:pPr>
            <w:r w:rsidRPr="00B20AE8">
              <w:t>-5.2 dBm</w:t>
            </w:r>
          </w:p>
        </w:tc>
        <w:tc>
          <w:tcPr>
            <w:tcW w:w="1275" w:type="dxa"/>
            <w:shd w:val="clear" w:color="auto" w:fill="auto"/>
          </w:tcPr>
          <w:p w14:paraId="2D9D1A87" w14:textId="77777777" w:rsidR="00C33A48" w:rsidRPr="00B20AE8" w:rsidRDefault="00C33A48" w:rsidP="0039402F">
            <w:pPr>
              <w:pStyle w:val="TAC"/>
              <w:rPr>
                <w:rFonts w:cs="Arial"/>
              </w:rPr>
            </w:pPr>
            <w:r w:rsidRPr="00B20AE8">
              <w:t xml:space="preserve">1 MHz </w:t>
            </w:r>
          </w:p>
        </w:tc>
      </w:tr>
      <w:tr w:rsidR="00C33A48" w:rsidRPr="00B20AE8" w14:paraId="6C38EAE5" w14:textId="77777777" w:rsidTr="006A2BF1">
        <w:trPr>
          <w:cantSplit/>
          <w:jc w:val="center"/>
        </w:trPr>
        <w:tc>
          <w:tcPr>
            <w:tcW w:w="8081" w:type="dxa"/>
            <w:gridSpan w:val="4"/>
            <w:shd w:val="clear" w:color="auto" w:fill="auto"/>
          </w:tcPr>
          <w:p w14:paraId="0EB6F74F" w14:textId="5E9F2840"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C3A55F6"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14:paraId="0500840E" w14:textId="77777777" w:rsidR="00C33A48" w:rsidRPr="00B20AE8" w:rsidRDefault="00C33A48" w:rsidP="0039402F">
            <w:pPr>
              <w:pStyle w:val="TAN"/>
            </w:pPr>
            <w:r w:rsidRPr="00B20AE8">
              <w:t>NOTE 4:</w:t>
            </w:r>
            <w:r w:rsidRPr="00B20AE8">
              <w:tab/>
              <w:t>This frequency range ensures that the range of values of f_offset is continuous.</w:t>
            </w:r>
          </w:p>
          <w:p w14:paraId="7FD6BDB6"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E985617" w14:textId="77777777" w:rsidR="00C33A48" w:rsidRPr="00B20AE8" w:rsidRDefault="00C33A48" w:rsidP="0039402F"/>
    <w:p w14:paraId="152B96C9" w14:textId="77777777" w:rsidR="00C33A48" w:rsidRPr="00B20AE8" w:rsidRDefault="00C33A48" w:rsidP="0039402F">
      <w:pPr>
        <w:pStyle w:val="TH"/>
        <w:rPr>
          <w:lang w:val="en-US"/>
        </w:rPr>
      </w:pPr>
      <w:r w:rsidRPr="00B20AE8">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vertAlign w:val="subscript"/>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4F339F" w:rsidRPr="00B20AE8" w14:paraId="06F44115" w14:textId="77777777" w:rsidTr="006A2BF1">
        <w:trPr>
          <w:cantSplit/>
          <w:jc w:val="center"/>
        </w:trPr>
        <w:tc>
          <w:tcPr>
            <w:tcW w:w="2431" w:type="dxa"/>
            <w:shd w:val="clear" w:color="auto" w:fill="auto"/>
          </w:tcPr>
          <w:p w14:paraId="44445C1C"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0D8E75C4" w14:textId="77777777" w:rsidR="00C33A48" w:rsidRPr="00B20AE8" w:rsidRDefault="00C33A48" w:rsidP="0039402F">
            <w:pPr>
              <w:pStyle w:val="TAH"/>
              <w:rPr>
                <w:rFonts w:cs="Arial"/>
              </w:rPr>
            </w:pPr>
            <w:r w:rsidRPr="00B20AE8">
              <w:t>Frequency offset of measurement filter centre frequency, f_offset</w:t>
            </w:r>
          </w:p>
        </w:tc>
        <w:tc>
          <w:tcPr>
            <w:tcW w:w="2977" w:type="dxa"/>
            <w:shd w:val="clear" w:color="auto" w:fill="auto"/>
          </w:tcPr>
          <w:p w14:paraId="2D48A0A5" w14:textId="77777777" w:rsidR="00C33A48" w:rsidRPr="00B20AE8" w:rsidRDefault="00C33A48" w:rsidP="0039402F">
            <w:pPr>
              <w:pStyle w:val="TAH"/>
            </w:pPr>
            <w:r w:rsidRPr="00B20AE8">
              <w:t>Test requirement (notes 1 and 2)</w:t>
            </w:r>
          </w:p>
        </w:tc>
        <w:tc>
          <w:tcPr>
            <w:tcW w:w="1275" w:type="dxa"/>
            <w:shd w:val="clear" w:color="auto" w:fill="auto"/>
          </w:tcPr>
          <w:p w14:paraId="56479582" w14:textId="77777777" w:rsidR="00C33A48" w:rsidRPr="00B20AE8" w:rsidRDefault="00C33A48" w:rsidP="0039402F">
            <w:pPr>
              <w:pStyle w:val="TAH"/>
            </w:pPr>
            <w:r w:rsidRPr="00B20AE8">
              <w:t>Measurement bandwidth</w:t>
            </w:r>
          </w:p>
          <w:p w14:paraId="133F8594" w14:textId="77777777" w:rsidR="00C33A48" w:rsidRPr="00B20AE8" w:rsidRDefault="00C33A48" w:rsidP="0039402F">
            <w:pPr>
              <w:pStyle w:val="TAH"/>
              <w:rPr>
                <w:rFonts w:cs="Arial"/>
              </w:rPr>
            </w:pPr>
            <w:r w:rsidRPr="00B20AE8">
              <w:t>(Note 5)</w:t>
            </w:r>
          </w:p>
        </w:tc>
      </w:tr>
      <w:tr w:rsidR="004F339F" w:rsidRPr="00B20AE8" w14:paraId="058FBFE2" w14:textId="77777777" w:rsidTr="006A2BF1">
        <w:trPr>
          <w:cantSplit/>
          <w:jc w:val="center"/>
        </w:trPr>
        <w:tc>
          <w:tcPr>
            <w:tcW w:w="2431" w:type="dxa"/>
            <w:shd w:val="clear" w:color="auto" w:fill="auto"/>
          </w:tcPr>
          <w:p w14:paraId="63716C96"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15FABE8"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2.715 MHz </w:t>
            </w:r>
          </w:p>
        </w:tc>
        <w:tc>
          <w:tcPr>
            <w:tcW w:w="2977" w:type="dxa"/>
            <w:shd w:val="clear" w:color="auto" w:fill="auto"/>
          </w:tcPr>
          <w:p w14:paraId="1E52AEF6" w14:textId="77777777" w:rsidR="00C33A48" w:rsidRPr="00B20AE8" w:rsidRDefault="00C33A48" w:rsidP="0039402F">
            <w:pPr>
              <w:pStyle w:val="TAC"/>
            </w:pPr>
            <w:r w:rsidRPr="00B20AE8">
              <w:t>-6 dBm</w:t>
            </w:r>
          </w:p>
        </w:tc>
        <w:tc>
          <w:tcPr>
            <w:tcW w:w="1275" w:type="dxa"/>
            <w:shd w:val="clear" w:color="auto" w:fill="auto"/>
          </w:tcPr>
          <w:p w14:paraId="650ED860" w14:textId="77777777" w:rsidR="00C33A48" w:rsidRPr="00B20AE8" w:rsidRDefault="00C33A48" w:rsidP="0039402F">
            <w:pPr>
              <w:pStyle w:val="TAC"/>
              <w:rPr>
                <w:rFonts w:cs="Arial"/>
              </w:rPr>
            </w:pPr>
            <w:r w:rsidRPr="00B20AE8">
              <w:t xml:space="preserve">30 kHz </w:t>
            </w:r>
          </w:p>
        </w:tc>
      </w:tr>
      <w:tr w:rsidR="004F339F" w:rsidRPr="00B20AE8" w14:paraId="5A6FD59C" w14:textId="77777777" w:rsidTr="006A2BF1">
        <w:trPr>
          <w:cantSplit/>
          <w:jc w:val="center"/>
        </w:trPr>
        <w:tc>
          <w:tcPr>
            <w:tcW w:w="2431" w:type="dxa"/>
            <w:shd w:val="clear" w:color="auto" w:fill="auto"/>
          </w:tcPr>
          <w:p w14:paraId="76C0EEE1"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2992D44"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296A698A" w14:textId="77777777" w:rsidR="00C33A48" w:rsidRPr="00B20AE8" w:rsidRDefault="00C33A48" w:rsidP="0039402F">
            <w:pPr>
              <w:pStyle w:val="TAC"/>
            </w:pPr>
            <w:r w:rsidRPr="00B20AE8">
              <w:t>-6 + 15.(f_offset/MHz-2.715)dBm</w:t>
            </w:r>
          </w:p>
          <w:p w14:paraId="725F92D2" w14:textId="77777777" w:rsidR="00C33A48" w:rsidRPr="00B20AE8" w:rsidRDefault="00C33A48" w:rsidP="0039402F">
            <w:pPr>
              <w:pStyle w:val="TAC"/>
            </w:pPr>
          </w:p>
        </w:tc>
        <w:tc>
          <w:tcPr>
            <w:tcW w:w="1275" w:type="dxa"/>
            <w:shd w:val="clear" w:color="auto" w:fill="auto"/>
          </w:tcPr>
          <w:p w14:paraId="57906B43" w14:textId="77777777" w:rsidR="00C33A48" w:rsidRPr="00B20AE8" w:rsidRDefault="00C33A48" w:rsidP="0039402F">
            <w:pPr>
              <w:pStyle w:val="TAC"/>
              <w:rPr>
                <w:rFonts w:cs="Arial"/>
              </w:rPr>
            </w:pPr>
            <w:r w:rsidRPr="00B20AE8">
              <w:t xml:space="preserve">30 kHz </w:t>
            </w:r>
          </w:p>
        </w:tc>
      </w:tr>
      <w:tr w:rsidR="004F339F" w:rsidRPr="00B20AE8" w14:paraId="13B1B994" w14:textId="77777777" w:rsidTr="006A2BF1">
        <w:trPr>
          <w:cantSplit/>
          <w:jc w:val="center"/>
        </w:trPr>
        <w:tc>
          <w:tcPr>
            <w:tcW w:w="2431" w:type="dxa"/>
            <w:shd w:val="clear" w:color="auto" w:fill="auto"/>
          </w:tcPr>
          <w:p w14:paraId="0F62AD92" w14:textId="77777777" w:rsidR="00C33A48" w:rsidRPr="00B20AE8" w:rsidRDefault="00C33A48" w:rsidP="0039402F">
            <w:pPr>
              <w:pStyle w:val="TAC"/>
            </w:pPr>
            <w:r w:rsidRPr="00B20AE8">
              <w:t>(Note 4)</w:t>
            </w:r>
          </w:p>
        </w:tc>
        <w:tc>
          <w:tcPr>
            <w:tcW w:w="2036" w:type="dxa"/>
            <w:shd w:val="clear" w:color="auto" w:fill="auto"/>
          </w:tcPr>
          <w:p w14:paraId="57A98318"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1D170D62" w14:textId="77777777" w:rsidR="00C33A48" w:rsidRPr="00B20AE8" w:rsidRDefault="00C33A48" w:rsidP="0039402F">
            <w:pPr>
              <w:pStyle w:val="TAC"/>
            </w:pPr>
            <w:r w:rsidRPr="00B20AE8">
              <w:t>-18 dBm</w:t>
            </w:r>
          </w:p>
        </w:tc>
        <w:tc>
          <w:tcPr>
            <w:tcW w:w="1275" w:type="dxa"/>
            <w:shd w:val="clear" w:color="auto" w:fill="auto"/>
          </w:tcPr>
          <w:p w14:paraId="18691E07" w14:textId="77777777" w:rsidR="00C33A48" w:rsidRPr="00B20AE8" w:rsidRDefault="00C33A48" w:rsidP="0039402F">
            <w:pPr>
              <w:pStyle w:val="TAC"/>
              <w:rPr>
                <w:rFonts w:cs="Arial"/>
              </w:rPr>
            </w:pPr>
            <w:r w:rsidRPr="00B20AE8">
              <w:t xml:space="preserve">30 kHz </w:t>
            </w:r>
          </w:p>
        </w:tc>
      </w:tr>
      <w:tr w:rsidR="004F339F" w:rsidRPr="00B20AE8" w14:paraId="7B668A36" w14:textId="77777777" w:rsidTr="006A2BF1">
        <w:trPr>
          <w:cantSplit/>
          <w:jc w:val="center"/>
        </w:trPr>
        <w:tc>
          <w:tcPr>
            <w:tcW w:w="2431" w:type="dxa"/>
            <w:shd w:val="clear" w:color="auto" w:fill="auto"/>
          </w:tcPr>
          <w:p w14:paraId="24291DBC"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58668D43"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7146269E" w14:textId="77777777" w:rsidR="00C33A48" w:rsidRPr="00B20AE8" w:rsidRDefault="00C33A48" w:rsidP="0039402F">
            <w:pPr>
              <w:pStyle w:val="TAC"/>
            </w:pPr>
            <w:r w:rsidRPr="00B20AE8">
              <w:t>-5 dBm</w:t>
            </w:r>
          </w:p>
        </w:tc>
        <w:tc>
          <w:tcPr>
            <w:tcW w:w="1275" w:type="dxa"/>
            <w:shd w:val="clear" w:color="auto" w:fill="auto"/>
          </w:tcPr>
          <w:p w14:paraId="2B446F17" w14:textId="77777777" w:rsidR="00C33A48" w:rsidRPr="00B20AE8" w:rsidRDefault="00C33A48" w:rsidP="0039402F">
            <w:pPr>
              <w:pStyle w:val="TAC"/>
              <w:rPr>
                <w:rFonts w:cs="Arial"/>
              </w:rPr>
            </w:pPr>
            <w:r w:rsidRPr="00B20AE8">
              <w:t xml:space="preserve">1 MHz </w:t>
            </w:r>
          </w:p>
        </w:tc>
      </w:tr>
      <w:tr w:rsidR="004F339F" w:rsidRPr="00B20AE8" w14:paraId="350180E6" w14:textId="77777777" w:rsidTr="006A2BF1">
        <w:trPr>
          <w:cantSplit/>
          <w:jc w:val="center"/>
        </w:trPr>
        <w:tc>
          <w:tcPr>
            <w:tcW w:w="2431" w:type="dxa"/>
            <w:shd w:val="clear" w:color="auto" w:fill="auto"/>
          </w:tcPr>
          <w:p w14:paraId="27D1370D"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2039A3E6"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5E516E8B" w14:textId="77777777" w:rsidR="00C33A48" w:rsidRPr="00B20AE8" w:rsidRDefault="00C33A48" w:rsidP="0039402F">
            <w:pPr>
              <w:pStyle w:val="TAC"/>
            </w:pPr>
            <w:r w:rsidRPr="00B20AE8">
              <w:t>-5 dBm</w:t>
            </w:r>
          </w:p>
        </w:tc>
        <w:tc>
          <w:tcPr>
            <w:tcW w:w="1275" w:type="dxa"/>
            <w:shd w:val="clear" w:color="auto" w:fill="auto"/>
          </w:tcPr>
          <w:p w14:paraId="750AA8FA" w14:textId="77777777" w:rsidR="00C33A48" w:rsidRPr="00B20AE8" w:rsidRDefault="00C33A48" w:rsidP="0039402F">
            <w:pPr>
              <w:pStyle w:val="TAC"/>
              <w:rPr>
                <w:rFonts w:cs="Arial"/>
              </w:rPr>
            </w:pPr>
            <w:r w:rsidRPr="00B20AE8">
              <w:t xml:space="preserve">1 MHz </w:t>
            </w:r>
          </w:p>
        </w:tc>
      </w:tr>
      <w:tr w:rsidR="00C33A48" w:rsidRPr="00B20AE8" w14:paraId="77177E38" w14:textId="77777777" w:rsidTr="006A2BF1">
        <w:trPr>
          <w:cantSplit/>
          <w:jc w:val="center"/>
        </w:trPr>
        <w:tc>
          <w:tcPr>
            <w:tcW w:w="8719" w:type="dxa"/>
            <w:gridSpan w:val="4"/>
            <w:shd w:val="clear" w:color="auto" w:fill="auto"/>
          </w:tcPr>
          <w:p w14:paraId="15BAB79F" w14:textId="76D25E98"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37230DDA"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6D73BC9" w14:textId="77777777" w:rsidR="00C33A48" w:rsidRPr="00B20AE8" w:rsidRDefault="00C33A48" w:rsidP="0039402F">
            <w:pPr>
              <w:pStyle w:val="TAN"/>
            </w:pPr>
            <w:r w:rsidRPr="00B20AE8">
              <w:t>NOTE 4:</w:t>
            </w:r>
            <w:r w:rsidRPr="00B20AE8">
              <w:tab/>
              <w:t>This frequency range ensures that the range of values of f_offset is continuous.</w:t>
            </w:r>
          </w:p>
          <w:p w14:paraId="1A1D74D3"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5213B1" w14:textId="77777777" w:rsidR="00C33A48" w:rsidRPr="00B20AE8" w:rsidRDefault="00C33A48" w:rsidP="0039402F">
      <w:pPr>
        <w:rPr>
          <w:noProof/>
        </w:rPr>
      </w:pPr>
    </w:p>
    <w:p w14:paraId="76CA561F" w14:textId="77777777" w:rsidR="00C33A48" w:rsidRPr="00B20AE8" w:rsidRDefault="00C33A48" w:rsidP="0039402F">
      <w:pPr>
        <w:pStyle w:val="TH"/>
        <w:rPr>
          <w:lang w:val="en-US"/>
        </w:rPr>
      </w:pPr>
      <w:r w:rsidRPr="00B20AE8">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4F339F" w:rsidRPr="00B20AE8" w14:paraId="7A8D0863" w14:textId="77777777" w:rsidTr="006A2BF1">
        <w:trPr>
          <w:cantSplit/>
          <w:jc w:val="center"/>
        </w:trPr>
        <w:tc>
          <w:tcPr>
            <w:tcW w:w="1749" w:type="dxa"/>
            <w:shd w:val="clear" w:color="auto" w:fill="auto"/>
          </w:tcPr>
          <w:p w14:paraId="4B56E7E2"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600AB66C" w14:textId="77777777" w:rsidR="00C33A48" w:rsidRPr="00B20AE8" w:rsidRDefault="00C33A48" w:rsidP="0039402F">
            <w:pPr>
              <w:pStyle w:val="TAH"/>
              <w:rPr>
                <w:rFonts w:cs="Arial"/>
              </w:rPr>
            </w:pPr>
            <w:r w:rsidRPr="00B20AE8">
              <w:t>Frequency offset of measurement filter centre frequency, f_offset</w:t>
            </w:r>
          </w:p>
        </w:tc>
        <w:tc>
          <w:tcPr>
            <w:tcW w:w="2979" w:type="dxa"/>
            <w:shd w:val="clear" w:color="auto" w:fill="auto"/>
          </w:tcPr>
          <w:p w14:paraId="1605279A" w14:textId="77777777" w:rsidR="00C33A48" w:rsidRPr="00B20AE8" w:rsidRDefault="00C33A48" w:rsidP="0039402F">
            <w:pPr>
              <w:pStyle w:val="TAH"/>
            </w:pPr>
            <w:r w:rsidRPr="00B20AE8">
              <w:t>Test requirement (notes 1 and 2)</w:t>
            </w:r>
          </w:p>
        </w:tc>
        <w:tc>
          <w:tcPr>
            <w:tcW w:w="1275" w:type="dxa"/>
            <w:shd w:val="clear" w:color="auto" w:fill="auto"/>
          </w:tcPr>
          <w:p w14:paraId="5ECCF4AB" w14:textId="77777777" w:rsidR="00C33A48" w:rsidRPr="00B20AE8" w:rsidRDefault="00C33A48" w:rsidP="0039402F">
            <w:pPr>
              <w:pStyle w:val="TAH"/>
            </w:pPr>
            <w:r w:rsidRPr="00B20AE8">
              <w:t>Measurement bandwidth</w:t>
            </w:r>
          </w:p>
          <w:p w14:paraId="77D32706" w14:textId="77777777" w:rsidR="00C33A48" w:rsidRPr="00B20AE8" w:rsidRDefault="00C33A48" w:rsidP="0039402F">
            <w:pPr>
              <w:pStyle w:val="TAH"/>
              <w:rPr>
                <w:rFonts w:cs="Arial"/>
              </w:rPr>
            </w:pPr>
            <w:r w:rsidRPr="00B20AE8">
              <w:t>(Note 5)</w:t>
            </w:r>
          </w:p>
        </w:tc>
      </w:tr>
      <w:tr w:rsidR="004F339F" w:rsidRPr="00B20AE8" w14:paraId="3752CF88" w14:textId="77777777" w:rsidTr="006A2BF1">
        <w:trPr>
          <w:cantSplit/>
          <w:jc w:val="center"/>
        </w:trPr>
        <w:tc>
          <w:tcPr>
            <w:tcW w:w="1749" w:type="dxa"/>
            <w:shd w:val="clear" w:color="auto" w:fill="auto"/>
          </w:tcPr>
          <w:p w14:paraId="0F87BDDF"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658BC9E2"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ECCD3F2" w14:textId="77777777" w:rsidR="00C33A48" w:rsidRPr="00B20AE8" w:rsidRDefault="00C33A48" w:rsidP="0039402F">
            <w:pPr>
              <w:pStyle w:val="TAC"/>
            </w:pPr>
            <w:r w:rsidRPr="00B20AE8">
              <w:t>-6.2 dBm</w:t>
            </w:r>
          </w:p>
        </w:tc>
        <w:tc>
          <w:tcPr>
            <w:tcW w:w="1275" w:type="dxa"/>
            <w:shd w:val="clear" w:color="auto" w:fill="auto"/>
          </w:tcPr>
          <w:p w14:paraId="52EBB385" w14:textId="77777777" w:rsidR="00C33A48" w:rsidRPr="00B20AE8" w:rsidRDefault="00C33A48" w:rsidP="0039402F">
            <w:pPr>
              <w:pStyle w:val="TAC"/>
              <w:rPr>
                <w:rFonts w:cs="Arial"/>
              </w:rPr>
            </w:pPr>
            <w:r w:rsidRPr="00B20AE8">
              <w:t xml:space="preserve">30 kHz </w:t>
            </w:r>
          </w:p>
        </w:tc>
      </w:tr>
      <w:tr w:rsidR="004F339F" w:rsidRPr="00B20AE8" w14:paraId="49022468" w14:textId="77777777" w:rsidTr="006A2BF1">
        <w:trPr>
          <w:cantSplit/>
          <w:jc w:val="center"/>
        </w:trPr>
        <w:tc>
          <w:tcPr>
            <w:tcW w:w="1749" w:type="dxa"/>
            <w:shd w:val="clear" w:color="auto" w:fill="auto"/>
          </w:tcPr>
          <w:p w14:paraId="7EF0628E"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6701CCBB"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4B18188B" w14:textId="77777777" w:rsidR="00C33A48" w:rsidRPr="00B20AE8" w:rsidRDefault="00C33A48" w:rsidP="0039402F">
            <w:pPr>
              <w:pStyle w:val="TAC"/>
            </w:pPr>
            <w:r w:rsidRPr="00B20AE8">
              <w:t>-6.2 + 15(f_offset/MHz-2.715)dBm</w:t>
            </w:r>
          </w:p>
          <w:p w14:paraId="76727AF0" w14:textId="77777777" w:rsidR="00C33A48" w:rsidRPr="00B20AE8" w:rsidRDefault="00C33A48" w:rsidP="0039402F">
            <w:pPr>
              <w:pStyle w:val="TAC"/>
            </w:pPr>
          </w:p>
        </w:tc>
        <w:tc>
          <w:tcPr>
            <w:tcW w:w="1275" w:type="dxa"/>
            <w:shd w:val="clear" w:color="auto" w:fill="auto"/>
          </w:tcPr>
          <w:p w14:paraId="20E33F5A" w14:textId="77777777" w:rsidR="00C33A48" w:rsidRPr="00B20AE8" w:rsidRDefault="00C33A48" w:rsidP="0039402F">
            <w:pPr>
              <w:pStyle w:val="TAC"/>
              <w:rPr>
                <w:rFonts w:cs="Arial"/>
              </w:rPr>
            </w:pPr>
            <w:r w:rsidRPr="00B20AE8">
              <w:t xml:space="preserve">30 kHz </w:t>
            </w:r>
          </w:p>
        </w:tc>
      </w:tr>
      <w:tr w:rsidR="004F339F" w:rsidRPr="00B20AE8" w14:paraId="286D6AFC" w14:textId="77777777" w:rsidTr="006A2BF1">
        <w:trPr>
          <w:cantSplit/>
          <w:jc w:val="center"/>
        </w:trPr>
        <w:tc>
          <w:tcPr>
            <w:tcW w:w="1749" w:type="dxa"/>
            <w:shd w:val="clear" w:color="auto" w:fill="auto"/>
          </w:tcPr>
          <w:p w14:paraId="723B72E9" w14:textId="77777777" w:rsidR="00C33A48" w:rsidRPr="00B20AE8" w:rsidRDefault="00C33A48" w:rsidP="0039402F">
            <w:pPr>
              <w:pStyle w:val="TAC"/>
            </w:pPr>
            <w:r w:rsidRPr="00B20AE8">
              <w:t>(Note 4)</w:t>
            </w:r>
          </w:p>
        </w:tc>
        <w:tc>
          <w:tcPr>
            <w:tcW w:w="2124" w:type="dxa"/>
            <w:shd w:val="clear" w:color="auto" w:fill="auto"/>
          </w:tcPr>
          <w:p w14:paraId="6DB43945"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36060A2C" w14:textId="77777777" w:rsidR="00C33A48" w:rsidRPr="00B20AE8" w:rsidRDefault="00C33A48" w:rsidP="0039402F">
            <w:pPr>
              <w:pStyle w:val="TAC"/>
            </w:pPr>
            <w:r w:rsidRPr="00B20AE8">
              <w:t>-18.2 dBm</w:t>
            </w:r>
          </w:p>
        </w:tc>
        <w:tc>
          <w:tcPr>
            <w:tcW w:w="1275" w:type="dxa"/>
            <w:shd w:val="clear" w:color="auto" w:fill="auto"/>
          </w:tcPr>
          <w:p w14:paraId="20C10870" w14:textId="77777777" w:rsidR="00C33A48" w:rsidRPr="00B20AE8" w:rsidRDefault="00C33A48" w:rsidP="0039402F">
            <w:pPr>
              <w:pStyle w:val="TAC"/>
              <w:rPr>
                <w:rFonts w:cs="Arial"/>
              </w:rPr>
            </w:pPr>
            <w:r w:rsidRPr="00B20AE8">
              <w:t xml:space="preserve">30 kHz </w:t>
            </w:r>
          </w:p>
        </w:tc>
      </w:tr>
      <w:tr w:rsidR="004F339F" w:rsidRPr="00B20AE8" w14:paraId="1B165060" w14:textId="77777777" w:rsidTr="006A2BF1">
        <w:trPr>
          <w:cantSplit/>
          <w:jc w:val="center"/>
        </w:trPr>
        <w:tc>
          <w:tcPr>
            <w:tcW w:w="1749" w:type="dxa"/>
            <w:shd w:val="clear" w:color="auto" w:fill="auto"/>
          </w:tcPr>
          <w:p w14:paraId="08AE052A"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708D7E7"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494F82DF" w14:textId="77777777" w:rsidR="00C33A48" w:rsidRPr="00B20AE8" w:rsidRDefault="00C33A48" w:rsidP="0039402F">
            <w:pPr>
              <w:pStyle w:val="TAC"/>
            </w:pPr>
            <w:r w:rsidRPr="00B20AE8">
              <w:t>-5.2 dBm</w:t>
            </w:r>
          </w:p>
        </w:tc>
        <w:tc>
          <w:tcPr>
            <w:tcW w:w="1275" w:type="dxa"/>
            <w:shd w:val="clear" w:color="auto" w:fill="auto"/>
          </w:tcPr>
          <w:p w14:paraId="0A5C8992" w14:textId="77777777" w:rsidR="00C33A48" w:rsidRPr="00B20AE8" w:rsidRDefault="00C33A48" w:rsidP="0039402F">
            <w:pPr>
              <w:pStyle w:val="TAC"/>
              <w:rPr>
                <w:rFonts w:cs="Arial"/>
              </w:rPr>
            </w:pPr>
            <w:r w:rsidRPr="00B20AE8">
              <w:t xml:space="preserve">1 MHz </w:t>
            </w:r>
          </w:p>
        </w:tc>
      </w:tr>
      <w:tr w:rsidR="004F339F" w:rsidRPr="00B20AE8" w14:paraId="35C5E19F" w14:textId="77777777" w:rsidTr="006A2BF1">
        <w:trPr>
          <w:cantSplit/>
          <w:jc w:val="center"/>
        </w:trPr>
        <w:tc>
          <w:tcPr>
            <w:tcW w:w="1749" w:type="dxa"/>
            <w:shd w:val="clear" w:color="auto" w:fill="auto"/>
          </w:tcPr>
          <w:p w14:paraId="42163E67"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6A64D2DA"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38F9E271"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54</w:t>
            </w:r>
            <w:r w:rsidR="00C33A48" w:rsidRPr="00B20AE8">
              <w:t>.2 dB</w:t>
            </w:r>
          </w:p>
        </w:tc>
        <w:tc>
          <w:tcPr>
            <w:tcW w:w="1275" w:type="dxa"/>
            <w:shd w:val="clear" w:color="auto" w:fill="auto"/>
          </w:tcPr>
          <w:p w14:paraId="6570DC72" w14:textId="77777777" w:rsidR="00C33A48" w:rsidRPr="00B20AE8" w:rsidRDefault="00C33A48" w:rsidP="0039402F">
            <w:pPr>
              <w:pStyle w:val="TAC"/>
              <w:rPr>
                <w:rFonts w:cs="Arial"/>
              </w:rPr>
            </w:pPr>
            <w:r w:rsidRPr="00B20AE8">
              <w:t xml:space="preserve">1 MHz </w:t>
            </w:r>
          </w:p>
        </w:tc>
      </w:tr>
      <w:tr w:rsidR="00C33A48" w:rsidRPr="00B20AE8" w14:paraId="03ADE33B" w14:textId="77777777" w:rsidTr="006A2BF1">
        <w:trPr>
          <w:cantSplit/>
          <w:jc w:val="center"/>
        </w:trPr>
        <w:tc>
          <w:tcPr>
            <w:tcW w:w="8127" w:type="dxa"/>
            <w:gridSpan w:val="4"/>
            <w:shd w:val="clear" w:color="auto" w:fill="auto"/>
          </w:tcPr>
          <w:p w14:paraId="036D734C" w14:textId="6D5E77CA" w:rsidR="00C33A48" w:rsidRPr="00B20AE8" w:rsidRDefault="00C33A48" w:rsidP="0039402F">
            <w:pPr>
              <w:pStyle w:val="TAN"/>
            </w:pPr>
            <w:r w:rsidRPr="00B20AE8">
              <w:t>NOTE 1:</w:t>
            </w:r>
            <w:r w:rsidRPr="00B20AE8">
              <w:tab/>
              <w:t xml:space="preserve">For a </w:t>
            </w:r>
            <w:r w:rsidRPr="00B20AE8">
              <w:rPr>
                <w:i/>
              </w:rPr>
              <w:t xml:space="preserve">RIB </w:t>
            </w:r>
            <w:r w:rsidRPr="00B20AE8">
              <w:t xml:space="preserve">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8ECD89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13EED1B" w14:textId="77777777" w:rsidR="00C33A48" w:rsidRPr="00B20AE8" w:rsidRDefault="00C33A48" w:rsidP="0039402F">
            <w:pPr>
              <w:pStyle w:val="TAN"/>
            </w:pPr>
            <w:r w:rsidRPr="00B20AE8">
              <w:t>NOTE 4:</w:t>
            </w:r>
            <w:r w:rsidRPr="00B20AE8">
              <w:tab/>
              <w:t>This frequency range ensures that the range of values of f_offset is continuous.</w:t>
            </w:r>
          </w:p>
          <w:p w14:paraId="761AF820"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F30ECC" w14:textId="77777777" w:rsidR="00C33A48" w:rsidRPr="00B20AE8" w:rsidRDefault="00C33A48" w:rsidP="0039402F">
      <w:pPr>
        <w:rPr>
          <w:lang w:val="en-US"/>
        </w:rPr>
      </w:pPr>
    </w:p>
    <w:p w14:paraId="478B8312" w14:textId="77777777" w:rsidR="00C33A48" w:rsidRPr="00B20AE8" w:rsidRDefault="00C33A48" w:rsidP="0039402F">
      <w:pPr>
        <w:pStyle w:val="TH"/>
        <w:rPr>
          <w:lang w:val="en-US"/>
        </w:rPr>
      </w:pPr>
      <w:r w:rsidRPr="00B20AE8">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4F339F" w:rsidRPr="00B20AE8" w14:paraId="5F7E6B4B" w14:textId="77777777" w:rsidTr="006A2BF1">
        <w:trPr>
          <w:cantSplit/>
          <w:jc w:val="center"/>
        </w:trPr>
        <w:tc>
          <w:tcPr>
            <w:tcW w:w="2222" w:type="dxa"/>
            <w:shd w:val="clear" w:color="auto" w:fill="auto"/>
          </w:tcPr>
          <w:p w14:paraId="4E303702"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2ABB3007" w14:textId="77777777" w:rsidR="00C33A48" w:rsidRPr="00B20AE8" w:rsidRDefault="00C33A48" w:rsidP="0039402F">
            <w:pPr>
              <w:pStyle w:val="TAH"/>
              <w:rPr>
                <w:rFonts w:cs="Arial"/>
              </w:rPr>
            </w:pPr>
            <w:r w:rsidRPr="00B20AE8">
              <w:t>Frequency offset of measurement filter centre frequency, f_offset</w:t>
            </w:r>
          </w:p>
        </w:tc>
        <w:tc>
          <w:tcPr>
            <w:tcW w:w="2979" w:type="dxa"/>
            <w:shd w:val="clear" w:color="auto" w:fill="auto"/>
          </w:tcPr>
          <w:p w14:paraId="6A2E5063" w14:textId="77777777" w:rsidR="00C33A48" w:rsidRPr="00B20AE8" w:rsidRDefault="00C33A48" w:rsidP="0039402F">
            <w:pPr>
              <w:pStyle w:val="TAH"/>
            </w:pPr>
            <w:r w:rsidRPr="00B20AE8">
              <w:t>Test requirement (notes 1 and 2)</w:t>
            </w:r>
          </w:p>
        </w:tc>
        <w:tc>
          <w:tcPr>
            <w:tcW w:w="1275" w:type="dxa"/>
            <w:shd w:val="clear" w:color="auto" w:fill="auto"/>
          </w:tcPr>
          <w:p w14:paraId="0DCEC99F" w14:textId="77777777" w:rsidR="00C33A48" w:rsidRPr="00B20AE8" w:rsidRDefault="00C33A48" w:rsidP="0039402F">
            <w:pPr>
              <w:pStyle w:val="TAH"/>
            </w:pPr>
            <w:r w:rsidRPr="00B20AE8">
              <w:t>Measurement bandwidth</w:t>
            </w:r>
          </w:p>
          <w:p w14:paraId="5119A291" w14:textId="77777777" w:rsidR="00C33A48" w:rsidRPr="00B20AE8" w:rsidRDefault="00C33A48" w:rsidP="0039402F">
            <w:pPr>
              <w:pStyle w:val="TAH"/>
              <w:rPr>
                <w:rFonts w:cs="Arial"/>
              </w:rPr>
            </w:pPr>
            <w:r w:rsidRPr="00B20AE8">
              <w:t>(Note 5)</w:t>
            </w:r>
          </w:p>
        </w:tc>
      </w:tr>
      <w:tr w:rsidR="004F339F" w:rsidRPr="00B20AE8" w14:paraId="171BF83C" w14:textId="77777777" w:rsidTr="006A2BF1">
        <w:trPr>
          <w:cantSplit/>
          <w:jc w:val="center"/>
        </w:trPr>
        <w:tc>
          <w:tcPr>
            <w:tcW w:w="2222" w:type="dxa"/>
            <w:shd w:val="clear" w:color="auto" w:fill="auto"/>
          </w:tcPr>
          <w:p w14:paraId="0FE6F530"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2A58FD38"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2F70B76" w14:textId="77777777" w:rsidR="00C33A48" w:rsidRPr="00B20AE8" w:rsidRDefault="00C33A48" w:rsidP="0039402F">
            <w:pPr>
              <w:pStyle w:val="TAC"/>
            </w:pPr>
            <w:r w:rsidRPr="00B20AE8">
              <w:t>-6 dBm</w:t>
            </w:r>
          </w:p>
        </w:tc>
        <w:tc>
          <w:tcPr>
            <w:tcW w:w="1275" w:type="dxa"/>
            <w:shd w:val="clear" w:color="auto" w:fill="auto"/>
          </w:tcPr>
          <w:p w14:paraId="4A7F7799" w14:textId="77777777" w:rsidR="00C33A48" w:rsidRPr="00B20AE8" w:rsidRDefault="00C33A48" w:rsidP="0039402F">
            <w:pPr>
              <w:pStyle w:val="TAC"/>
              <w:rPr>
                <w:rFonts w:cs="Arial"/>
              </w:rPr>
            </w:pPr>
            <w:r w:rsidRPr="00B20AE8">
              <w:t xml:space="preserve">30 kHz </w:t>
            </w:r>
          </w:p>
        </w:tc>
      </w:tr>
      <w:tr w:rsidR="004F339F" w:rsidRPr="00B20AE8" w14:paraId="1E9FCFA9" w14:textId="77777777" w:rsidTr="006A2BF1">
        <w:trPr>
          <w:cantSplit/>
          <w:jc w:val="center"/>
        </w:trPr>
        <w:tc>
          <w:tcPr>
            <w:tcW w:w="2222" w:type="dxa"/>
            <w:shd w:val="clear" w:color="auto" w:fill="auto"/>
          </w:tcPr>
          <w:p w14:paraId="270ECC7F"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7DC7EE89"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7A170C21" w14:textId="77777777" w:rsidR="00C33A48" w:rsidRPr="00B20AE8" w:rsidRDefault="00C33A48" w:rsidP="0039402F">
            <w:pPr>
              <w:pStyle w:val="TAC"/>
            </w:pPr>
            <w:r w:rsidRPr="00B20AE8">
              <w:t>-6 + 15(f_offset/MHz-2.715)dBm</w:t>
            </w:r>
          </w:p>
          <w:p w14:paraId="613952AF" w14:textId="77777777" w:rsidR="00C33A48" w:rsidRPr="00B20AE8" w:rsidRDefault="00C33A48" w:rsidP="0039402F">
            <w:pPr>
              <w:pStyle w:val="TAC"/>
            </w:pPr>
          </w:p>
        </w:tc>
        <w:tc>
          <w:tcPr>
            <w:tcW w:w="1275" w:type="dxa"/>
            <w:shd w:val="clear" w:color="auto" w:fill="auto"/>
          </w:tcPr>
          <w:p w14:paraId="6F25F7C9" w14:textId="77777777" w:rsidR="00C33A48" w:rsidRPr="00B20AE8" w:rsidRDefault="00C33A48" w:rsidP="0039402F">
            <w:pPr>
              <w:pStyle w:val="TAC"/>
              <w:rPr>
                <w:rFonts w:cs="Arial"/>
              </w:rPr>
            </w:pPr>
            <w:r w:rsidRPr="00B20AE8">
              <w:t xml:space="preserve">30 kHz </w:t>
            </w:r>
          </w:p>
        </w:tc>
      </w:tr>
      <w:tr w:rsidR="004F339F" w:rsidRPr="00B20AE8" w14:paraId="70D4807C" w14:textId="77777777" w:rsidTr="006A2BF1">
        <w:trPr>
          <w:cantSplit/>
          <w:jc w:val="center"/>
        </w:trPr>
        <w:tc>
          <w:tcPr>
            <w:tcW w:w="2222" w:type="dxa"/>
            <w:shd w:val="clear" w:color="auto" w:fill="auto"/>
          </w:tcPr>
          <w:p w14:paraId="73EE40C3" w14:textId="77777777" w:rsidR="00C33A48" w:rsidRPr="00B20AE8" w:rsidRDefault="00C33A48" w:rsidP="0039402F">
            <w:pPr>
              <w:pStyle w:val="TAC"/>
            </w:pPr>
            <w:r w:rsidRPr="00B20AE8">
              <w:t>(Note 4)</w:t>
            </w:r>
          </w:p>
        </w:tc>
        <w:tc>
          <w:tcPr>
            <w:tcW w:w="2124" w:type="dxa"/>
            <w:shd w:val="clear" w:color="auto" w:fill="auto"/>
          </w:tcPr>
          <w:p w14:paraId="163765CA"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6648AE0D" w14:textId="77777777" w:rsidR="00C33A48" w:rsidRPr="00B20AE8" w:rsidRDefault="00C33A48" w:rsidP="0039402F">
            <w:pPr>
              <w:pStyle w:val="TAC"/>
            </w:pPr>
            <w:r w:rsidRPr="00B20AE8">
              <w:t>-18 dBm</w:t>
            </w:r>
          </w:p>
        </w:tc>
        <w:tc>
          <w:tcPr>
            <w:tcW w:w="1275" w:type="dxa"/>
            <w:shd w:val="clear" w:color="auto" w:fill="auto"/>
          </w:tcPr>
          <w:p w14:paraId="0D4A275B" w14:textId="77777777" w:rsidR="00C33A48" w:rsidRPr="00B20AE8" w:rsidRDefault="00C33A48" w:rsidP="0039402F">
            <w:pPr>
              <w:pStyle w:val="TAC"/>
              <w:rPr>
                <w:rFonts w:cs="Arial"/>
              </w:rPr>
            </w:pPr>
            <w:r w:rsidRPr="00B20AE8">
              <w:t xml:space="preserve">30 kHz </w:t>
            </w:r>
          </w:p>
        </w:tc>
      </w:tr>
      <w:tr w:rsidR="004F339F" w:rsidRPr="00B20AE8" w14:paraId="3FBED426" w14:textId="77777777" w:rsidTr="006A2BF1">
        <w:trPr>
          <w:cantSplit/>
          <w:jc w:val="center"/>
        </w:trPr>
        <w:tc>
          <w:tcPr>
            <w:tcW w:w="2222" w:type="dxa"/>
            <w:shd w:val="clear" w:color="auto" w:fill="auto"/>
          </w:tcPr>
          <w:p w14:paraId="2351F841"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AAD9BF9"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11456871" w14:textId="77777777" w:rsidR="00C33A48" w:rsidRPr="00B20AE8" w:rsidRDefault="00C33A48" w:rsidP="0039402F">
            <w:pPr>
              <w:pStyle w:val="TAC"/>
            </w:pPr>
            <w:r w:rsidRPr="00B20AE8">
              <w:t>-5 dBm</w:t>
            </w:r>
          </w:p>
        </w:tc>
        <w:tc>
          <w:tcPr>
            <w:tcW w:w="1275" w:type="dxa"/>
            <w:shd w:val="clear" w:color="auto" w:fill="auto"/>
          </w:tcPr>
          <w:p w14:paraId="2EC46762" w14:textId="77777777" w:rsidR="00C33A48" w:rsidRPr="00B20AE8" w:rsidRDefault="00C33A48" w:rsidP="0039402F">
            <w:pPr>
              <w:pStyle w:val="TAC"/>
              <w:rPr>
                <w:rFonts w:cs="Arial"/>
              </w:rPr>
            </w:pPr>
            <w:r w:rsidRPr="00B20AE8">
              <w:t xml:space="preserve">1 MHz </w:t>
            </w:r>
          </w:p>
        </w:tc>
      </w:tr>
      <w:tr w:rsidR="004F339F" w:rsidRPr="00B20AE8" w14:paraId="0E4A98F2" w14:textId="77777777" w:rsidTr="006A2BF1">
        <w:trPr>
          <w:cantSplit/>
          <w:jc w:val="center"/>
        </w:trPr>
        <w:tc>
          <w:tcPr>
            <w:tcW w:w="2222" w:type="dxa"/>
            <w:shd w:val="clear" w:color="auto" w:fill="auto"/>
          </w:tcPr>
          <w:p w14:paraId="16DD7C77"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49FC9FB8"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7B884269"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54</w:t>
            </w:r>
            <w:r w:rsidRPr="00B20AE8">
              <w:t xml:space="preserve"> </w:t>
            </w:r>
            <w:r w:rsidR="00C33A48" w:rsidRPr="00B20AE8">
              <w:t>dB</w:t>
            </w:r>
          </w:p>
        </w:tc>
        <w:tc>
          <w:tcPr>
            <w:tcW w:w="1275" w:type="dxa"/>
            <w:shd w:val="clear" w:color="auto" w:fill="auto"/>
          </w:tcPr>
          <w:p w14:paraId="3568BDEA" w14:textId="77777777" w:rsidR="00C33A48" w:rsidRPr="00B20AE8" w:rsidRDefault="00C33A48" w:rsidP="0039402F">
            <w:pPr>
              <w:pStyle w:val="TAC"/>
              <w:rPr>
                <w:rFonts w:cs="Arial"/>
              </w:rPr>
            </w:pPr>
            <w:r w:rsidRPr="00B20AE8">
              <w:t xml:space="preserve">1 MHz </w:t>
            </w:r>
          </w:p>
        </w:tc>
      </w:tr>
      <w:tr w:rsidR="00C33A48" w:rsidRPr="00B20AE8" w14:paraId="2EA1F68A" w14:textId="77777777" w:rsidTr="006A2BF1">
        <w:trPr>
          <w:cantSplit/>
          <w:jc w:val="center"/>
        </w:trPr>
        <w:tc>
          <w:tcPr>
            <w:tcW w:w="8600" w:type="dxa"/>
            <w:gridSpan w:val="4"/>
            <w:shd w:val="clear" w:color="auto" w:fill="auto"/>
          </w:tcPr>
          <w:p w14:paraId="5EDA34B5" w14:textId="4582DEEE"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w:t>
            </w:r>
            <w:r w:rsidRPr="00B20AE8">
              <w:noBreakHyphen/>
              <w:t xml:space="preserve">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7424F7D1"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943F4A0" w14:textId="77777777" w:rsidR="00C33A48" w:rsidRPr="00B20AE8" w:rsidRDefault="00C33A48" w:rsidP="0039402F">
            <w:pPr>
              <w:pStyle w:val="TAN"/>
            </w:pPr>
            <w:r w:rsidRPr="00B20AE8">
              <w:t>NOTE 4:</w:t>
            </w:r>
            <w:r w:rsidRPr="00B20AE8">
              <w:tab/>
              <w:t>This frequency range ensures that the range of values of f_offset is continuous.</w:t>
            </w:r>
          </w:p>
          <w:p w14:paraId="4F0C86F3"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7BD2F1" w14:textId="77777777" w:rsidR="00C33A48" w:rsidRPr="00B20AE8" w:rsidRDefault="00C33A48" w:rsidP="0039402F">
      <w:pPr>
        <w:rPr>
          <w:noProof/>
        </w:rPr>
      </w:pPr>
    </w:p>
    <w:p w14:paraId="275833FB" w14:textId="77777777" w:rsidR="00C33A48" w:rsidRPr="00B20AE8" w:rsidRDefault="00C33A48" w:rsidP="0039402F">
      <w:pPr>
        <w:pStyle w:val="TH"/>
        <w:rPr>
          <w:lang w:val="en-US"/>
        </w:rPr>
      </w:pPr>
      <w:r w:rsidRPr="00B20AE8">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589CEFC5" w14:textId="77777777" w:rsidTr="006A2BF1">
        <w:trPr>
          <w:cantSplit/>
          <w:jc w:val="center"/>
        </w:trPr>
        <w:tc>
          <w:tcPr>
            <w:tcW w:w="2127" w:type="dxa"/>
            <w:shd w:val="clear" w:color="auto" w:fill="auto"/>
          </w:tcPr>
          <w:p w14:paraId="7DCEE225" w14:textId="77777777" w:rsidR="00C33A48" w:rsidRPr="00B20AE8" w:rsidRDefault="00C33A48" w:rsidP="0039402F">
            <w:pPr>
              <w:pStyle w:val="TAH"/>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04C6ADF7" w14:textId="77777777" w:rsidR="00C33A48" w:rsidRPr="00B20AE8" w:rsidRDefault="00C33A48" w:rsidP="0039402F">
            <w:pPr>
              <w:pStyle w:val="TAH"/>
              <w:rPr>
                <w:rFonts w:cs="Arial"/>
              </w:rPr>
            </w:pPr>
            <w:r w:rsidRPr="00B20AE8">
              <w:t>Frequency offset of measurement filter centre frequency, f_offset</w:t>
            </w:r>
          </w:p>
        </w:tc>
        <w:tc>
          <w:tcPr>
            <w:tcW w:w="2892" w:type="dxa"/>
            <w:shd w:val="clear" w:color="auto" w:fill="auto"/>
          </w:tcPr>
          <w:p w14:paraId="550C8E68" w14:textId="77777777" w:rsidR="00C33A48" w:rsidRPr="00B20AE8" w:rsidRDefault="00C33A48" w:rsidP="0039402F">
            <w:pPr>
              <w:pStyle w:val="TAH"/>
            </w:pPr>
            <w:r w:rsidRPr="00B20AE8">
              <w:t>Test requirement (notes 1 and 2)</w:t>
            </w:r>
          </w:p>
        </w:tc>
        <w:tc>
          <w:tcPr>
            <w:tcW w:w="1276" w:type="dxa"/>
            <w:shd w:val="clear" w:color="auto" w:fill="auto"/>
          </w:tcPr>
          <w:p w14:paraId="5DC01607" w14:textId="77777777" w:rsidR="00C33A48" w:rsidRPr="00B20AE8" w:rsidRDefault="00C33A48" w:rsidP="0039402F">
            <w:pPr>
              <w:pStyle w:val="TAH"/>
            </w:pPr>
            <w:r w:rsidRPr="00B20AE8">
              <w:t>Measurement bandwidth</w:t>
            </w:r>
          </w:p>
          <w:p w14:paraId="2D19FA1D" w14:textId="77777777" w:rsidR="00C33A48" w:rsidRPr="00B20AE8" w:rsidRDefault="00C33A48" w:rsidP="0039402F">
            <w:pPr>
              <w:pStyle w:val="TAH"/>
              <w:rPr>
                <w:rFonts w:cs="Arial"/>
              </w:rPr>
            </w:pPr>
            <w:r w:rsidRPr="00B20AE8">
              <w:t>(Note 5)</w:t>
            </w:r>
          </w:p>
        </w:tc>
      </w:tr>
      <w:tr w:rsidR="004F339F" w:rsidRPr="00B20AE8" w14:paraId="4955B99C" w14:textId="77777777" w:rsidTr="006A2BF1">
        <w:trPr>
          <w:cantSplit/>
          <w:jc w:val="center"/>
        </w:trPr>
        <w:tc>
          <w:tcPr>
            <w:tcW w:w="2127" w:type="dxa"/>
            <w:shd w:val="clear" w:color="auto" w:fill="auto"/>
          </w:tcPr>
          <w:p w14:paraId="17A72C1D"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03541C52"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14:paraId="4CCF29B7"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51</w:t>
            </w:r>
            <w:r w:rsidR="00C33A48" w:rsidRPr="00B20AE8">
              <w:t>.2 dB</w:t>
            </w:r>
          </w:p>
        </w:tc>
        <w:tc>
          <w:tcPr>
            <w:tcW w:w="1276" w:type="dxa"/>
            <w:shd w:val="clear" w:color="auto" w:fill="auto"/>
          </w:tcPr>
          <w:p w14:paraId="4280269A" w14:textId="77777777" w:rsidR="00C33A48" w:rsidRPr="00B20AE8" w:rsidRDefault="00C33A48" w:rsidP="0039402F">
            <w:pPr>
              <w:pStyle w:val="TAC"/>
              <w:rPr>
                <w:rFonts w:cs="Arial"/>
              </w:rPr>
            </w:pPr>
            <w:r w:rsidRPr="00B20AE8">
              <w:t xml:space="preserve">30 kHz </w:t>
            </w:r>
          </w:p>
        </w:tc>
      </w:tr>
      <w:tr w:rsidR="004F339F" w:rsidRPr="00B20AE8" w14:paraId="47D8EA78" w14:textId="77777777" w:rsidTr="006A2BF1">
        <w:trPr>
          <w:cantSplit/>
          <w:jc w:val="center"/>
        </w:trPr>
        <w:tc>
          <w:tcPr>
            <w:tcW w:w="2127" w:type="dxa"/>
            <w:shd w:val="clear" w:color="auto" w:fill="auto"/>
          </w:tcPr>
          <w:p w14:paraId="78BE8370"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FC563DD"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14:paraId="1294D8A6"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51</w:t>
            </w:r>
            <w:r w:rsidR="00C33A48" w:rsidRPr="00B20AE8">
              <w:t>.2 – 15(f_offset/MHz-2.715) dB</w:t>
            </w:r>
          </w:p>
          <w:p w14:paraId="73481717" w14:textId="77777777" w:rsidR="00C33A48" w:rsidRPr="00B20AE8" w:rsidRDefault="00C33A48" w:rsidP="0039402F">
            <w:pPr>
              <w:pStyle w:val="TAC"/>
            </w:pPr>
          </w:p>
        </w:tc>
        <w:tc>
          <w:tcPr>
            <w:tcW w:w="1276" w:type="dxa"/>
            <w:shd w:val="clear" w:color="auto" w:fill="auto"/>
          </w:tcPr>
          <w:p w14:paraId="2FAAD5CD" w14:textId="77777777" w:rsidR="00C33A48" w:rsidRPr="00B20AE8" w:rsidRDefault="00C33A48" w:rsidP="0039402F">
            <w:pPr>
              <w:pStyle w:val="TAC"/>
              <w:rPr>
                <w:rFonts w:cs="Arial"/>
              </w:rPr>
            </w:pPr>
            <w:r w:rsidRPr="00B20AE8">
              <w:t xml:space="preserve">30 kHz </w:t>
            </w:r>
          </w:p>
        </w:tc>
      </w:tr>
      <w:tr w:rsidR="004F339F" w:rsidRPr="00B20AE8" w14:paraId="05211F1D" w14:textId="77777777" w:rsidTr="006A2BF1">
        <w:trPr>
          <w:cantSplit/>
          <w:jc w:val="center"/>
        </w:trPr>
        <w:tc>
          <w:tcPr>
            <w:tcW w:w="2127" w:type="dxa"/>
            <w:shd w:val="clear" w:color="auto" w:fill="auto"/>
          </w:tcPr>
          <w:p w14:paraId="67A7E4FE" w14:textId="77777777" w:rsidR="00C33A48" w:rsidRPr="00B20AE8" w:rsidRDefault="00C33A48" w:rsidP="0039402F">
            <w:pPr>
              <w:pStyle w:val="TAC"/>
            </w:pPr>
            <w:r w:rsidRPr="00B20AE8">
              <w:t>(Note 4)</w:t>
            </w:r>
          </w:p>
        </w:tc>
        <w:tc>
          <w:tcPr>
            <w:tcW w:w="1984" w:type="dxa"/>
            <w:shd w:val="clear" w:color="auto" w:fill="auto"/>
          </w:tcPr>
          <w:p w14:paraId="2F08D797"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14:paraId="0143843E"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001813BC" w:rsidRPr="00B20AE8">
              <w:rPr>
                <w:rFonts w:hint="eastAsia"/>
              </w:rPr>
              <w:t>6</w:t>
            </w:r>
            <w:r w:rsidR="001813BC" w:rsidRPr="00B20AE8">
              <w:t>3</w:t>
            </w:r>
            <w:r w:rsidR="00C33A48" w:rsidRPr="00B20AE8">
              <w:t>.2 dB</w:t>
            </w:r>
          </w:p>
        </w:tc>
        <w:tc>
          <w:tcPr>
            <w:tcW w:w="1276" w:type="dxa"/>
            <w:shd w:val="clear" w:color="auto" w:fill="auto"/>
          </w:tcPr>
          <w:p w14:paraId="1634DD79" w14:textId="77777777" w:rsidR="00C33A48" w:rsidRPr="00B20AE8" w:rsidRDefault="00C33A48" w:rsidP="0039402F">
            <w:pPr>
              <w:pStyle w:val="TAC"/>
              <w:rPr>
                <w:rFonts w:cs="Arial"/>
              </w:rPr>
            </w:pPr>
            <w:r w:rsidRPr="00B20AE8">
              <w:t xml:space="preserve">30 kHz </w:t>
            </w:r>
          </w:p>
        </w:tc>
      </w:tr>
      <w:tr w:rsidR="004F339F" w:rsidRPr="00B20AE8" w14:paraId="1BB6EE1F" w14:textId="77777777" w:rsidTr="006A2BF1">
        <w:trPr>
          <w:cantSplit/>
          <w:jc w:val="center"/>
        </w:trPr>
        <w:tc>
          <w:tcPr>
            <w:tcW w:w="2127" w:type="dxa"/>
            <w:shd w:val="clear" w:color="auto" w:fill="auto"/>
          </w:tcPr>
          <w:p w14:paraId="62B34455"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12515A32"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14:paraId="55FDDBC5"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50</w:t>
            </w:r>
            <w:r w:rsidR="00C33A48" w:rsidRPr="00B20AE8">
              <w:t>.2 dB</w:t>
            </w:r>
          </w:p>
        </w:tc>
        <w:tc>
          <w:tcPr>
            <w:tcW w:w="1276" w:type="dxa"/>
            <w:shd w:val="clear" w:color="auto" w:fill="auto"/>
          </w:tcPr>
          <w:p w14:paraId="06E509D5" w14:textId="77777777" w:rsidR="00C33A48" w:rsidRPr="00B20AE8" w:rsidRDefault="00C33A48" w:rsidP="0039402F">
            <w:pPr>
              <w:pStyle w:val="TAC"/>
              <w:rPr>
                <w:rFonts w:cs="Arial"/>
              </w:rPr>
            </w:pPr>
            <w:r w:rsidRPr="00B20AE8">
              <w:t xml:space="preserve">1 MHz </w:t>
            </w:r>
          </w:p>
        </w:tc>
      </w:tr>
      <w:tr w:rsidR="004F339F" w:rsidRPr="00B20AE8" w14:paraId="0D9588F0" w14:textId="77777777" w:rsidTr="006A2BF1">
        <w:trPr>
          <w:cantSplit/>
          <w:jc w:val="center"/>
        </w:trPr>
        <w:tc>
          <w:tcPr>
            <w:tcW w:w="2127" w:type="dxa"/>
            <w:shd w:val="clear" w:color="auto" w:fill="auto"/>
          </w:tcPr>
          <w:p w14:paraId="53D9E883"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69B9CDD7"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14:paraId="181AB2A9"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54</w:t>
            </w:r>
            <w:r w:rsidR="00C33A48" w:rsidRPr="00B20AE8">
              <w:t>.2 dB</w:t>
            </w:r>
          </w:p>
        </w:tc>
        <w:tc>
          <w:tcPr>
            <w:tcW w:w="1276" w:type="dxa"/>
            <w:shd w:val="clear" w:color="auto" w:fill="auto"/>
          </w:tcPr>
          <w:p w14:paraId="5344B30B" w14:textId="77777777" w:rsidR="00C33A48" w:rsidRPr="00B20AE8" w:rsidRDefault="00C33A48" w:rsidP="0039402F">
            <w:pPr>
              <w:pStyle w:val="TAC"/>
              <w:rPr>
                <w:rFonts w:cs="Arial"/>
              </w:rPr>
            </w:pPr>
            <w:r w:rsidRPr="00B20AE8">
              <w:t xml:space="preserve">1 MHz </w:t>
            </w:r>
          </w:p>
        </w:tc>
      </w:tr>
      <w:tr w:rsidR="00C33A48" w:rsidRPr="00B20AE8" w14:paraId="26724294" w14:textId="77777777" w:rsidTr="006A2BF1">
        <w:trPr>
          <w:cantSplit/>
          <w:jc w:val="center"/>
        </w:trPr>
        <w:tc>
          <w:tcPr>
            <w:tcW w:w="8279" w:type="dxa"/>
            <w:gridSpan w:val="4"/>
            <w:shd w:val="clear" w:color="auto" w:fill="auto"/>
          </w:tcPr>
          <w:p w14:paraId="3CB30DCB" w14:textId="4890954F"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3C24FDD6"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722AD374" w14:textId="77777777" w:rsidR="00C33A48" w:rsidRPr="00B20AE8" w:rsidRDefault="00C33A48" w:rsidP="0039402F">
            <w:pPr>
              <w:pStyle w:val="TAN"/>
            </w:pPr>
            <w:r w:rsidRPr="00B20AE8">
              <w:t>NOTE 4:</w:t>
            </w:r>
            <w:r w:rsidRPr="00B20AE8">
              <w:tab/>
              <w:t>This frequency range ensures that the range of values of f_offset is continuous.</w:t>
            </w:r>
          </w:p>
          <w:p w14:paraId="6FFF0BBD"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870F76B" w14:textId="77777777" w:rsidR="00C33A48" w:rsidRPr="00B20AE8" w:rsidRDefault="00C33A48" w:rsidP="0039402F">
      <w:pPr>
        <w:rPr>
          <w:lang w:val="en-US"/>
        </w:rPr>
      </w:pPr>
    </w:p>
    <w:p w14:paraId="70D07A91" w14:textId="402A22B8" w:rsidR="00C33A48" w:rsidRPr="00B20AE8" w:rsidRDefault="00C33A48" w:rsidP="0039402F">
      <w:pPr>
        <w:pStyle w:val="TH"/>
        <w:rPr>
          <w:lang w:val="en-US"/>
        </w:rPr>
      </w:pPr>
      <w:r w:rsidRPr="00B20AE8">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&gt;</w:t>
      </w:r>
      <w:r w:rsidR="003D3C64">
        <w:rPr>
          <w:rFonts w:cs="Arial"/>
          <w:lang w:val="en-US"/>
        </w:rPr>
        <w:t xml:space="preserve"> </w:t>
      </w:r>
      <w:r w:rsidRPr="00B20AE8">
        <w:rPr>
          <w:lang w:val="en-US"/>
        </w:rPr>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3183FDD2" w14:textId="77777777" w:rsidTr="006A2BF1">
        <w:trPr>
          <w:cantSplit/>
          <w:jc w:val="center"/>
        </w:trPr>
        <w:tc>
          <w:tcPr>
            <w:tcW w:w="2127" w:type="dxa"/>
            <w:shd w:val="clear" w:color="auto" w:fill="auto"/>
          </w:tcPr>
          <w:p w14:paraId="08FAFD72" w14:textId="77777777" w:rsidR="00C33A48" w:rsidRPr="00B20AE8" w:rsidRDefault="00C33A48" w:rsidP="0039402F">
            <w:pPr>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1FD9C021" w14:textId="77777777" w:rsidR="00C33A48" w:rsidRPr="00B20AE8" w:rsidRDefault="00C33A48" w:rsidP="0039402F">
            <w:pPr>
              <w:rPr>
                <w:rFonts w:cs="Arial"/>
              </w:rPr>
            </w:pPr>
            <w:r w:rsidRPr="00B20AE8">
              <w:t>Frequency offset of measurement filter centre frequency, f_offset</w:t>
            </w:r>
          </w:p>
        </w:tc>
        <w:tc>
          <w:tcPr>
            <w:tcW w:w="2892" w:type="dxa"/>
            <w:shd w:val="clear" w:color="auto" w:fill="auto"/>
          </w:tcPr>
          <w:p w14:paraId="7FAC70ED" w14:textId="77777777" w:rsidR="00C33A48" w:rsidRPr="00B20AE8" w:rsidRDefault="00C33A48" w:rsidP="0039402F">
            <w:r w:rsidRPr="00B20AE8">
              <w:t>Test requirement (notes 1 and 2)</w:t>
            </w:r>
          </w:p>
        </w:tc>
        <w:tc>
          <w:tcPr>
            <w:tcW w:w="1276" w:type="dxa"/>
            <w:shd w:val="clear" w:color="auto" w:fill="auto"/>
          </w:tcPr>
          <w:p w14:paraId="1575241E" w14:textId="77777777" w:rsidR="00C33A48" w:rsidRPr="00B20AE8" w:rsidRDefault="00C33A48" w:rsidP="0039402F">
            <w:r w:rsidRPr="00B20AE8">
              <w:t>Measurement bandwidth</w:t>
            </w:r>
          </w:p>
          <w:p w14:paraId="49F75BA7" w14:textId="77777777" w:rsidR="00C33A48" w:rsidRPr="00B20AE8" w:rsidRDefault="00C33A48" w:rsidP="0039402F">
            <w:pPr>
              <w:rPr>
                <w:rFonts w:cs="Arial"/>
              </w:rPr>
            </w:pPr>
            <w:r w:rsidRPr="00B20AE8">
              <w:t>(Note 5)</w:t>
            </w:r>
          </w:p>
        </w:tc>
      </w:tr>
      <w:tr w:rsidR="004F339F" w:rsidRPr="00B20AE8" w14:paraId="690C137C" w14:textId="77777777" w:rsidTr="006A2BF1">
        <w:trPr>
          <w:cantSplit/>
          <w:jc w:val="center"/>
        </w:trPr>
        <w:tc>
          <w:tcPr>
            <w:tcW w:w="2127" w:type="dxa"/>
            <w:shd w:val="clear" w:color="auto" w:fill="auto"/>
          </w:tcPr>
          <w:p w14:paraId="2FAD2733" w14:textId="77777777" w:rsidR="00C33A48" w:rsidRPr="00B20AE8" w:rsidRDefault="00C33A48" w:rsidP="0039402F">
            <w:pPr>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20C59510" w14:textId="77777777" w:rsidR="00C33A48" w:rsidRPr="00B20AE8" w:rsidRDefault="00C33A48" w:rsidP="0039402F">
            <w:pPr>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14:paraId="56F44FDE"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51dB</w:t>
            </w:r>
          </w:p>
        </w:tc>
        <w:tc>
          <w:tcPr>
            <w:tcW w:w="1276" w:type="dxa"/>
            <w:shd w:val="clear" w:color="auto" w:fill="auto"/>
          </w:tcPr>
          <w:p w14:paraId="75A8D54E" w14:textId="77777777" w:rsidR="00C33A48" w:rsidRPr="00B20AE8" w:rsidRDefault="00C33A48" w:rsidP="0039402F">
            <w:pPr>
              <w:rPr>
                <w:rFonts w:cs="Arial"/>
              </w:rPr>
            </w:pPr>
            <w:r w:rsidRPr="00B20AE8">
              <w:t xml:space="preserve">30 kHz </w:t>
            </w:r>
          </w:p>
        </w:tc>
      </w:tr>
      <w:tr w:rsidR="004F339F" w:rsidRPr="00B20AE8" w14:paraId="1974BCA6" w14:textId="77777777" w:rsidTr="006A2BF1">
        <w:trPr>
          <w:cantSplit/>
          <w:jc w:val="center"/>
        </w:trPr>
        <w:tc>
          <w:tcPr>
            <w:tcW w:w="2127" w:type="dxa"/>
            <w:shd w:val="clear" w:color="auto" w:fill="auto"/>
          </w:tcPr>
          <w:p w14:paraId="0F546985" w14:textId="77777777" w:rsidR="00C33A48" w:rsidRPr="00B20AE8" w:rsidRDefault="00C33A48" w:rsidP="0039402F">
            <w:pPr>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460D541" w14:textId="77777777" w:rsidR="00C33A48" w:rsidRPr="00B20AE8" w:rsidRDefault="00C33A48" w:rsidP="0039402F">
            <w:pPr>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14:paraId="01E1F276"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 – 15(f_offset/MHz-2.715) dB</w:t>
            </w:r>
          </w:p>
          <w:p w14:paraId="541F5628" w14:textId="77777777" w:rsidR="00C33A48" w:rsidRPr="00B20AE8" w:rsidRDefault="00C33A48" w:rsidP="0039402F">
            <w:pPr>
              <w:pStyle w:val="TAC"/>
            </w:pPr>
          </w:p>
        </w:tc>
        <w:tc>
          <w:tcPr>
            <w:tcW w:w="1276" w:type="dxa"/>
            <w:shd w:val="clear" w:color="auto" w:fill="auto"/>
          </w:tcPr>
          <w:p w14:paraId="51392CB3" w14:textId="77777777" w:rsidR="00C33A48" w:rsidRPr="00B20AE8" w:rsidRDefault="00C33A48" w:rsidP="0039402F">
            <w:pPr>
              <w:rPr>
                <w:rFonts w:cs="Arial"/>
              </w:rPr>
            </w:pPr>
            <w:r w:rsidRPr="00B20AE8">
              <w:t xml:space="preserve">30 kHz </w:t>
            </w:r>
          </w:p>
        </w:tc>
      </w:tr>
      <w:tr w:rsidR="004F339F" w:rsidRPr="00B20AE8" w14:paraId="68B851E7" w14:textId="77777777" w:rsidTr="006A2BF1">
        <w:trPr>
          <w:cantSplit/>
          <w:jc w:val="center"/>
        </w:trPr>
        <w:tc>
          <w:tcPr>
            <w:tcW w:w="2127" w:type="dxa"/>
            <w:shd w:val="clear" w:color="auto" w:fill="auto"/>
          </w:tcPr>
          <w:p w14:paraId="2E75FC2E" w14:textId="77777777" w:rsidR="00C33A48" w:rsidRPr="00B20AE8" w:rsidRDefault="00C33A48" w:rsidP="0039402F">
            <w:r w:rsidRPr="00B20AE8">
              <w:t>(Note 4)</w:t>
            </w:r>
          </w:p>
        </w:tc>
        <w:tc>
          <w:tcPr>
            <w:tcW w:w="1984" w:type="dxa"/>
            <w:shd w:val="clear" w:color="auto" w:fill="auto"/>
          </w:tcPr>
          <w:p w14:paraId="7F583C4F" w14:textId="77777777" w:rsidR="00C33A48" w:rsidRPr="00B20AE8" w:rsidRDefault="00C33A48" w:rsidP="0039402F">
            <w:pPr>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14:paraId="770EAD77"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63 dB</w:t>
            </w:r>
          </w:p>
        </w:tc>
        <w:tc>
          <w:tcPr>
            <w:tcW w:w="1276" w:type="dxa"/>
            <w:shd w:val="clear" w:color="auto" w:fill="auto"/>
          </w:tcPr>
          <w:p w14:paraId="0921975C" w14:textId="77777777" w:rsidR="00C33A48" w:rsidRPr="00B20AE8" w:rsidRDefault="00C33A48" w:rsidP="0039402F">
            <w:pPr>
              <w:rPr>
                <w:rFonts w:cs="Arial"/>
              </w:rPr>
            </w:pPr>
            <w:r w:rsidRPr="00B20AE8">
              <w:t xml:space="preserve">30 kHz </w:t>
            </w:r>
          </w:p>
        </w:tc>
      </w:tr>
      <w:tr w:rsidR="004F339F" w:rsidRPr="00B20AE8" w14:paraId="3863CCB8" w14:textId="77777777" w:rsidTr="006A2BF1">
        <w:trPr>
          <w:cantSplit/>
          <w:jc w:val="center"/>
        </w:trPr>
        <w:tc>
          <w:tcPr>
            <w:tcW w:w="2127" w:type="dxa"/>
            <w:shd w:val="clear" w:color="auto" w:fill="auto"/>
          </w:tcPr>
          <w:p w14:paraId="022AEE94" w14:textId="77777777" w:rsidR="00C33A48" w:rsidRPr="00B20AE8" w:rsidRDefault="00C33A48" w:rsidP="0039402F">
            <w:pPr>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440F4735" w14:textId="77777777" w:rsidR="00C33A48" w:rsidRPr="00B20AE8" w:rsidRDefault="00C33A48" w:rsidP="0039402F">
            <w:pPr>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14:paraId="192B92E0"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50 dB</w:t>
            </w:r>
          </w:p>
        </w:tc>
        <w:tc>
          <w:tcPr>
            <w:tcW w:w="1276" w:type="dxa"/>
            <w:shd w:val="clear" w:color="auto" w:fill="auto"/>
          </w:tcPr>
          <w:p w14:paraId="37AE64F5" w14:textId="77777777" w:rsidR="00C33A48" w:rsidRPr="00B20AE8" w:rsidRDefault="00C33A48" w:rsidP="0039402F">
            <w:pPr>
              <w:rPr>
                <w:rFonts w:cs="Arial"/>
              </w:rPr>
            </w:pPr>
            <w:r w:rsidRPr="00B20AE8">
              <w:t xml:space="preserve">1 MHz </w:t>
            </w:r>
          </w:p>
        </w:tc>
      </w:tr>
      <w:tr w:rsidR="004F339F" w:rsidRPr="00B20AE8" w14:paraId="4015491A" w14:textId="77777777" w:rsidTr="006A2BF1">
        <w:trPr>
          <w:cantSplit/>
          <w:jc w:val="center"/>
        </w:trPr>
        <w:tc>
          <w:tcPr>
            <w:tcW w:w="2127" w:type="dxa"/>
            <w:shd w:val="clear" w:color="auto" w:fill="auto"/>
          </w:tcPr>
          <w:p w14:paraId="67B16DC8" w14:textId="77777777" w:rsidR="00C33A48" w:rsidRPr="00B20AE8" w:rsidRDefault="00C33A48" w:rsidP="0039402F">
            <w:pPr>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1CCD81AD" w14:textId="77777777" w:rsidR="00C33A48" w:rsidRPr="00B20AE8" w:rsidRDefault="00C33A48" w:rsidP="0039402F">
            <w:pPr>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14:paraId="12F49288"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54 dB</w:t>
            </w:r>
          </w:p>
        </w:tc>
        <w:tc>
          <w:tcPr>
            <w:tcW w:w="1276" w:type="dxa"/>
            <w:shd w:val="clear" w:color="auto" w:fill="auto"/>
          </w:tcPr>
          <w:p w14:paraId="4BA62639" w14:textId="77777777" w:rsidR="00C33A48" w:rsidRPr="00B20AE8" w:rsidRDefault="00C33A48" w:rsidP="0039402F">
            <w:pPr>
              <w:rPr>
                <w:rFonts w:cs="Arial"/>
              </w:rPr>
            </w:pPr>
            <w:r w:rsidRPr="00B20AE8">
              <w:t xml:space="preserve">1 MHz </w:t>
            </w:r>
          </w:p>
        </w:tc>
      </w:tr>
      <w:tr w:rsidR="00C33A48" w:rsidRPr="00B20AE8" w14:paraId="497F3B74" w14:textId="77777777" w:rsidTr="006A2BF1">
        <w:trPr>
          <w:cantSplit/>
          <w:jc w:val="center"/>
        </w:trPr>
        <w:tc>
          <w:tcPr>
            <w:tcW w:w="8279" w:type="dxa"/>
            <w:gridSpan w:val="4"/>
            <w:shd w:val="clear" w:color="auto" w:fill="auto"/>
          </w:tcPr>
          <w:p w14:paraId="0BA22F9C" w14:textId="0212720A"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680919E2"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032E55E" w14:textId="77777777" w:rsidR="00C33A48" w:rsidRPr="00B20AE8" w:rsidRDefault="00C33A48" w:rsidP="0039402F">
            <w:pPr>
              <w:pStyle w:val="TAN"/>
            </w:pPr>
            <w:r w:rsidRPr="00B20AE8">
              <w:t>NOTE 4:</w:t>
            </w:r>
            <w:r w:rsidRPr="00B20AE8">
              <w:tab/>
              <w:t>This frequency range ensures that the range of values of f_offset is continuous.</w:t>
            </w:r>
          </w:p>
          <w:p w14:paraId="7B96210F" w14:textId="77777777" w:rsidR="00C33A48" w:rsidRPr="00B20AE8" w:rsidRDefault="00C33A48" w:rsidP="0039402F">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18A67C" w14:textId="77777777" w:rsidR="00C33A48" w:rsidRPr="00B20AE8" w:rsidRDefault="00C33A48" w:rsidP="0039402F">
      <w:pPr>
        <w:rPr>
          <w:noProof/>
        </w:rPr>
      </w:pPr>
    </w:p>
    <w:p w14:paraId="19B7B89E" w14:textId="77777777" w:rsidR="00C33A48" w:rsidRPr="00B20AE8" w:rsidRDefault="00C33A48" w:rsidP="0039402F">
      <w:pPr>
        <w:pStyle w:val="TH"/>
        <w:rPr>
          <w:lang w:val="en-US"/>
        </w:rPr>
      </w:pPr>
      <w:r w:rsidRPr="00B20AE8">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F339F" w:rsidRPr="00B20AE8" w14:paraId="04D66B60" w14:textId="77777777" w:rsidTr="006A2BF1">
        <w:trPr>
          <w:cantSplit/>
          <w:jc w:val="center"/>
        </w:trPr>
        <w:tc>
          <w:tcPr>
            <w:tcW w:w="1963" w:type="dxa"/>
          </w:tcPr>
          <w:p w14:paraId="38324982" w14:textId="77777777" w:rsidR="00C33A48" w:rsidRPr="00B20AE8" w:rsidRDefault="00C33A48" w:rsidP="0039402F">
            <w:pPr>
              <w:rPr>
                <w:rFonts w:cs="Arial"/>
              </w:rPr>
            </w:pPr>
            <w:r w:rsidRPr="00B20AE8">
              <w:t xml:space="preserve">Frequency offset of measurement filter -3 dB point, </w:t>
            </w:r>
            <w:r w:rsidRPr="00B20AE8">
              <w:sym w:font="Symbol" w:char="F044"/>
            </w:r>
            <w:r w:rsidRPr="00B20AE8">
              <w:t>f</w:t>
            </w:r>
          </w:p>
        </w:tc>
        <w:tc>
          <w:tcPr>
            <w:tcW w:w="2551" w:type="dxa"/>
          </w:tcPr>
          <w:p w14:paraId="7C3ADE55" w14:textId="77777777" w:rsidR="00C33A48" w:rsidRPr="00B20AE8" w:rsidRDefault="00C33A48" w:rsidP="0039402F">
            <w:pPr>
              <w:rPr>
                <w:rFonts w:cs="Arial"/>
              </w:rPr>
            </w:pPr>
            <w:r w:rsidRPr="00B20AE8">
              <w:t>Frequency offset of measurement filter centre frequency, f_offset</w:t>
            </w:r>
          </w:p>
        </w:tc>
        <w:tc>
          <w:tcPr>
            <w:tcW w:w="3686" w:type="dxa"/>
          </w:tcPr>
          <w:p w14:paraId="79706879" w14:textId="77777777" w:rsidR="00C33A48" w:rsidRPr="00B20AE8" w:rsidRDefault="00C33A48" w:rsidP="0039402F">
            <w:r w:rsidRPr="00B20AE8">
              <w:t>Test requirement</w:t>
            </w:r>
            <w:r w:rsidRPr="00B20AE8">
              <w:rPr>
                <w:rFonts w:cs="v4.2.0"/>
              </w:rPr>
              <w:t xml:space="preserve"> </w:t>
            </w:r>
            <w:r w:rsidRPr="00B20AE8">
              <w:t>(Notes 1 and 2)</w:t>
            </w:r>
          </w:p>
        </w:tc>
        <w:tc>
          <w:tcPr>
            <w:tcW w:w="1397" w:type="dxa"/>
          </w:tcPr>
          <w:p w14:paraId="6864E510" w14:textId="77777777" w:rsidR="00C33A48" w:rsidRPr="00B20AE8" w:rsidRDefault="00C33A48" w:rsidP="0039402F">
            <w:r w:rsidRPr="00B20AE8">
              <w:t>Measurement bandwidth</w:t>
            </w:r>
          </w:p>
          <w:p w14:paraId="01B48171" w14:textId="77777777" w:rsidR="00C33A48" w:rsidRPr="00B20AE8" w:rsidRDefault="00C33A48" w:rsidP="0039402F">
            <w:pPr>
              <w:rPr>
                <w:rFonts w:cs="Arial"/>
              </w:rPr>
            </w:pPr>
            <w:r w:rsidRPr="00B20AE8">
              <w:t>(Note 5)</w:t>
            </w:r>
          </w:p>
        </w:tc>
      </w:tr>
      <w:tr w:rsidR="004F339F" w:rsidRPr="00B20AE8" w14:paraId="70C9BC8C" w14:textId="77777777" w:rsidTr="006A2BF1">
        <w:trPr>
          <w:cantSplit/>
          <w:jc w:val="center"/>
        </w:trPr>
        <w:tc>
          <w:tcPr>
            <w:tcW w:w="1963" w:type="dxa"/>
          </w:tcPr>
          <w:p w14:paraId="30E1F282" w14:textId="77777777" w:rsidR="00C33A48" w:rsidRPr="00B20AE8" w:rsidRDefault="00C33A48" w:rsidP="0039402F">
            <w:pPr>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551" w:type="dxa"/>
          </w:tcPr>
          <w:p w14:paraId="67212B46" w14:textId="77777777" w:rsidR="00C33A48" w:rsidRPr="00B20AE8" w:rsidRDefault="00C33A48" w:rsidP="0039402F">
            <w:pPr>
              <w:rPr>
                <w:rFonts w:cs="Arial"/>
              </w:rPr>
            </w:pPr>
            <w:r w:rsidRPr="00B20AE8">
              <w:t xml:space="preserve">2.515 MHz </w:t>
            </w:r>
            <w:r w:rsidRPr="00B20AE8">
              <w:sym w:font="Symbol" w:char="F0A3"/>
            </w:r>
            <w:r w:rsidRPr="00B20AE8">
              <w:t xml:space="preserve"> f_offset &lt; 2.715 MHz </w:t>
            </w:r>
          </w:p>
        </w:tc>
        <w:tc>
          <w:tcPr>
            <w:tcW w:w="3686" w:type="dxa"/>
          </w:tcPr>
          <w:p w14:paraId="7E860703" w14:textId="77777777" w:rsidR="00C33A48" w:rsidRPr="00B20AE8" w:rsidRDefault="00C33A48" w:rsidP="0039402F">
            <w:pPr>
              <w:pStyle w:val="TAC"/>
            </w:pPr>
            <w:r w:rsidRPr="00B20AE8">
              <w:t>-14.2 dBm</w:t>
            </w:r>
          </w:p>
        </w:tc>
        <w:tc>
          <w:tcPr>
            <w:tcW w:w="1397" w:type="dxa"/>
          </w:tcPr>
          <w:p w14:paraId="76C7F9DE" w14:textId="77777777" w:rsidR="00C33A48" w:rsidRPr="00B20AE8" w:rsidRDefault="00C33A48" w:rsidP="0039402F">
            <w:pPr>
              <w:rPr>
                <w:rFonts w:cs="Arial"/>
              </w:rPr>
            </w:pPr>
            <w:r w:rsidRPr="00B20AE8">
              <w:t xml:space="preserve">30 kHz </w:t>
            </w:r>
          </w:p>
        </w:tc>
      </w:tr>
      <w:tr w:rsidR="004F339F" w:rsidRPr="00B20AE8" w14:paraId="5113AC1A" w14:textId="77777777" w:rsidTr="006A2BF1">
        <w:trPr>
          <w:cantSplit/>
          <w:jc w:val="center"/>
        </w:trPr>
        <w:tc>
          <w:tcPr>
            <w:tcW w:w="1963" w:type="dxa"/>
          </w:tcPr>
          <w:p w14:paraId="06532D4A" w14:textId="77777777" w:rsidR="00C33A48" w:rsidRPr="00B20AE8" w:rsidRDefault="00C33A48" w:rsidP="0039402F">
            <w:pPr>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551" w:type="dxa"/>
          </w:tcPr>
          <w:p w14:paraId="3FFD2F0C" w14:textId="77777777" w:rsidR="00C33A48" w:rsidRPr="00B20AE8" w:rsidRDefault="00C33A48" w:rsidP="0039402F">
            <w:pPr>
              <w:rPr>
                <w:rFonts w:cs="Arial"/>
              </w:rPr>
            </w:pPr>
            <w:r w:rsidRPr="00B20AE8">
              <w:t xml:space="preserve">2.715 MHz </w:t>
            </w:r>
            <w:r w:rsidRPr="00B20AE8">
              <w:sym w:font="Symbol" w:char="F0A3"/>
            </w:r>
            <w:r w:rsidRPr="00B20AE8">
              <w:t xml:space="preserve"> f_offset &lt; 3.515 MHz</w:t>
            </w:r>
          </w:p>
        </w:tc>
        <w:tc>
          <w:tcPr>
            <w:tcW w:w="3686" w:type="dxa"/>
          </w:tcPr>
          <w:p w14:paraId="6F02BDEB" w14:textId="77777777" w:rsidR="00C33A48" w:rsidRPr="00B20AE8" w:rsidRDefault="00C33A48" w:rsidP="0039402F">
            <w:pPr>
              <w:pStyle w:val="TAC"/>
            </w:pPr>
            <w:r w:rsidRPr="00B20AE8">
              <w:rPr>
                <w:noProof/>
              </w:rPr>
              <w:t>-14.2</w:t>
            </w:r>
            <w:r w:rsidR="000262B1" w:rsidRPr="00B20AE8">
              <w:rPr>
                <w:rFonts w:hint="eastAsia"/>
                <w:noProof/>
              </w:rPr>
              <w:t xml:space="preserve"> dBm</w:t>
            </w:r>
            <w:r w:rsidR="000262B1" w:rsidRPr="00B20AE8">
              <w:rPr>
                <w:noProof/>
              </w:rPr>
              <w:t xml:space="preserve"> </w:t>
            </w:r>
            <w:r w:rsidRPr="00B20AE8">
              <w:rPr>
                <w:noProof/>
              </w:rPr>
              <w:t>-15(f_offset/MHz-2.715)dB</w:t>
            </w:r>
          </w:p>
        </w:tc>
        <w:tc>
          <w:tcPr>
            <w:tcW w:w="1397" w:type="dxa"/>
          </w:tcPr>
          <w:p w14:paraId="573CC30D" w14:textId="77777777" w:rsidR="00C33A48" w:rsidRPr="00B20AE8" w:rsidRDefault="00C33A48" w:rsidP="0039402F">
            <w:pPr>
              <w:rPr>
                <w:rFonts w:cs="Arial"/>
              </w:rPr>
            </w:pPr>
            <w:r w:rsidRPr="00B20AE8">
              <w:t xml:space="preserve">30 kHz </w:t>
            </w:r>
          </w:p>
        </w:tc>
      </w:tr>
      <w:tr w:rsidR="004F339F" w:rsidRPr="00B20AE8" w14:paraId="405B366A" w14:textId="77777777" w:rsidTr="006A2BF1">
        <w:trPr>
          <w:cantSplit/>
          <w:jc w:val="center"/>
        </w:trPr>
        <w:tc>
          <w:tcPr>
            <w:tcW w:w="1963" w:type="dxa"/>
          </w:tcPr>
          <w:p w14:paraId="7ABE4E3D" w14:textId="77777777" w:rsidR="00C33A48" w:rsidRPr="00B20AE8" w:rsidRDefault="00C33A48" w:rsidP="0039402F">
            <w:r w:rsidRPr="00B20AE8">
              <w:t>(Note 4)</w:t>
            </w:r>
          </w:p>
        </w:tc>
        <w:tc>
          <w:tcPr>
            <w:tcW w:w="2551" w:type="dxa"/>
          </w:tcPr>
          <w:p w14:paraId="71CC7078" w14:textId="77777777" w:rsidR="00C33A48" w:rsidRPr="00B20AE8" w:rsidRDefault="00C33A48" w:rsidP="0039402F">
            <w:pPr>
              <w:rPr>
                <w:rFonts w:cs="Arial"/>
              </w:rPr>
            </w:pPr>
            <w:r w:rsidRPr="00B20AE8">
              <w:t xml:space="preserve">3.515 MHz </w:t>
            </w:r>
            <w:r w:rsidRPr="00B20AE8">
              <w:sym w:font="Symbol" w:char="F0A3"/>
            </w:r>
            <w:r w:rsidRPr="00B20AE8">
              <w:t xml:space="preserve"> f_offset &lt; 4.0 MHz </w:t>
            </w:r>
          </w:p>
        </w:tc>
        <w:tc>
          <w:tcPr>
            <w:tcW w:w="3686" w:type="dxa"/>
          </w:tcPr>
          <w:p w14:paraId="4B03A49A" w14:textId="77777777" w:rsidR="00C33A48" w:rsidRPr="00B20AE8" w:rsidRDefault="00C33A48" w:rsidP="0039402F">
            <w:pPr>
              <w:pStyle w:val="TAC"/>
            </w:pPr>
            <w:r w:rsidRPr="00B20AE8">
              <w:t>-26.2 dBm</w:t>
            </w:r>
          </w:p>
        </w:tc>
        <w:tc>
          <w:tcPr>
            <w:tcW w:w="1397" w:type="dxa"/>
          </w:tcPr>
          <w:p w14:paraId="65CE8F45" w14:textId="77777777" w:rsidR="00C33A48" w:rsidRPr="00B20AE8" w:rsidRDefault="00C33A48" w:rsidP="0039402F">
            <w:pPr>
              <w:rPr>
                <w:rFonts w:cs="Arial"/>
              </w:rPr>
            </w:pPr>
            <w:r w:rsidRPr="00B20AE8">
              <w:t xml:space="preserve">30 kHz </w:t>
            </w:r>
          </w:p>
        </w:tc>
      </w:tr>
      <w:tr w:rsidR="004F339F" w:rsidRPr="00B20AE8" w14:paraId="0A7520D5" w14:textId="77777777" w:rsidTr="006A2BF1">
        <w:trPr>
          <w:cantSplit/>
          <w:jc w:val="center"/>
        </w:trPr>
        <w:tc>
          <w:tcPr>
            <w:tcW w:w="1963" w:type="dxa"/>
          </w:tcPr>
          <w:p w14:paraId="06434D03" w14:textId="77777777" w:rsidR="00C33A48" w:rsidRPr="00B20AE8" w:rsidRDefault="00C33A48" w:rsidP="0039402F">
            <w:pPr>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551" w:type="dxa"/>
          </w:tcPr>
          <w:p w14:paraId="5EEE3106" w14:textId="77777777" w:rsidR="00C33A48" w:rsidRPr="00B20AE8" w:rsidRDefault="00C33A48" w:rsidP="0039402F">
            <w:pPr>
              <w:rPr>
                <w:rFonts w:cs="Arial"/>
              </w:rPr>
            </w:pPr>
            <w:r w:rsidRPr="00B20AE8">
              <w:t xml:space="preserve">4.0 MHz </w:t>
            </w:r>
            <w:r w:rsidRPr="00B20AE8">
              <w:sym w:font="Symbol" w:char="F0A3"/>
            </w:r>
            <w:r w:rsidRPr="00B20AE8">
              <w:t xml:space="preserve"> f_offset &lt; 8.0 MHz</w:t>
            </w:r>
          </w:p>
        </w:tc>
        <w:tc>
          <w:tcPr>
            <w:tcW w:w="3686" w:type="dxa"/>
          </w:tcPr>
          <w:p w14:paraId="72DB9136" w14:textId="77777777" w:rsidR="00C33A48" w:rsidRPr="00B20AE8" w:rsidRDefault="00C33A48" w:rsidP="0039402F">
            <w:pPr>
              <w:pStyle w:val="TAC"/>
            </w:pPr>
            <w:r w:rsidRPr="00B20AE8">
              <w:t>-13.2 dBm</w:t>
            </w:r>
          </w:p>
        </w:tc>
        <w:tc>
          <w:tcPr>
            <w:tcW w:w="1397" w:type="dxa"/>
          </w:tcPr>
          <w:p w14:paraId="6C5EC33E" w14:textId="77777777" w:rsidR="00C33A48" w:rsidRPr="00B20AE8" w:rsidRDefault="00C33A48" w:rsidP="0039402F">
            <w:pPr>
              <w:rPr>
                <w:rFonts w:cs="Arial"/>
              </w:rPr>
            </w:pPr>
            <w:r w:rsidRPr="00B20AE8">
              <w:t xml:space="preserve">1 MHz </w:t>
            </w:r>
          </w:p>
        </w:tc>
      </w:tr>
      <w:tr w:rsidR="004F339F" w:rsidRPr="00B20AE8" w14:paraId="58D27AB1" w14:textId="77777777" w:rsidTr="006A2BF1">
        <w:trPr>
          <w:cantSplit/>
          <w:jc w:val="center"/>
        </w:trPr>
        <w:tc>
          <w:tcPr>
            <w:tcW w:w="1963" w:type="dxa"/>
          </w:tcPr>
          <w:p w14:paraId="4A792FDE" w14:textId="77777777" w:rsidR="00C33A48" w:rsidRPr="00B20AE8" w:rsidRDefault="00C33A48" w:rsidP="0039402F">
            <w:pPr>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551" w:type="dxa"/>
          </w:tcPr>
          <w:p w14:paraId="262E4319" w14:textId="77777777" w:rsidR="00C33A48" w:rsidRPr="00B20AE8" w:rsidRDefault="00C33A48" w:rsidP="0039402F">
            <w:pPr>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3686" w:type="dxa"/>
          </w:tcPr>
          <w:p w14:paraId="57D0DBB0" w14:textId="77777777" w:rsidR="00C33A48" w:rsidRPr="00B20AE8" w:rsidRDefault="00C33A48" w:rsidP="0039402F">
            <w:pPr>
              <w:pStyle w:val="TAC"/>
            </w:pPr>
            <w:r w:rsidRPr="00B20AE8">
              <w:t>-17.2 dBm</w:t>
            </w:r>
          </w:p>
        </w:tc>
        <w:tc>
          <w:tcPr>
            <w:tcW w:w="1397" w:type="dxa"/>
          </w:tcPr>
          <w:p w14:paraId="0288E554" w14:textId="77777777" w:rsidR="00C33A48" w:rsidRPr="00B20AE8" w:rsidRDefault="00C33A48" w:rsidP="0039402F">
            <w:pPr>
              <w:rPr>
                <w:rFonts w:cs="Arial"/>
              </w:rPr>
            </w:pPr>
            <w:r w:rsidRPr="00B20AE8">
              <w:t xml:space="preserve">1 MHz </w:t>
            </w:r>
          </w:p>
        </w:tc>
      </w:tr>
      <w:tr w:rsidR="00C33A48" w:rsidRPr="00B20AE8" w14:paraId="141C5CA6" w14:textId="77777777" w:rsidTr="006A2BF1">
        <w:trPr>
          <w:cantSplit/>
          <w:jc w:val="center"/>
        </w:trPr>
        <w:tc>
          <w:tcPr>
            <w:tcW w:w="9597" w:type="dxa"/>
            <w:gridSpan w:val="4"/>
          </w:tcPr>
          <w:p w14:paraId="1DB9B478" w14:textId="5606DD24" w:rsidR="00C33A48" w:rsidRPr="00B20AE8" w:rsidRDefault="00C33A48" w:rsidP="0039402F">
            <w:pPr>
              <w:pStyle w:val="TAN"/>
            </w:pPr>
            <w:r w:rsidRPr="00B20AE8">
              <w:t>NOTE 1:</w:t>
            </w:r>
            <w:r w:rsidRPr="00B20AE8">
              <w:tab/>
              <w:t xml:space="preserve">For RIB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w:t>
            </w:r>
            <w:r w:rsidRPr="00B20AE8">
              <w:rPr>
                <w:lang w:eastAsia="zh-CN"/>
              </w:rPr>
              <w:t xml:space="preserve">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784D13B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3FFB4A0C" w14:textId="77777777" w:rsidR="00C33A48" w:rsidRPr="00B20AE8" w:rsidRDefault="00C33A48" w:rsidP="0039402F">
            <w:pPr>
              <w:pStyle w:val="TAN"/>
            </w:pPr>
            <w:r w:rsidRPr="00B20AE8">
              <w:t>NOTE 4:</w:t>
            </w:r>
            <w:r w:rsidRPr="00B20AE8">
              <w:tab/>
              <w:t>This frequency range ensures that the range of values of f_offset is continuous.</w:t>
            </w:r>
          </w:p>
          <w:p w14:paraId="26548919"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F1B1A9B" w14:textId="77777777" w:rsidR="00C33A48" w:rsidRPr="00B20AE8" w:rsidRDefault="00C33A48" w:rsidP="0039402F">
      <w:pPr>
        <w:rPr>
          <w:lang w:val="en-US"/>
        </w:rPr>
      </w:pPr>
    </w:p>
    <w:p w14:paraId="6DD87F07" w14:textId="77777777" w:rsidR="00C33A48" w:rsidRPr="00B20AE8" w:rsidRDefault="00C33A48" w:rsidP="0039402F">
      <w:pPr>
        <w:pStyle w:val="TH"/>
        <w:rPr>
          <w:lang w:val="en-US"/>
        </w:rPr>
      </w:pPr>
      <w:r w:rsidRPr="00B20AE8">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4F339F" w:rsidRPr="00B20AE8" w14:paraId="26A28AA7" w14:textId="77777777" w:rsidTr="006A2BF1">
        <w:trPr>
          <w:cantSplit/>
          <w:jc w:val="center"/>
        </w:trPr>
        <w:tc>
          <w:tcPr>
            <w:tcW w:w="1963" w:type="dxa"/>
          </w:tcPr>
          <w:p w14:paraId="258E1DC4"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268" w:type="dxa"/>
          </w:tcPr>
          <w:p w14:paraId="5818A32C" w14:textId="77777777" w:rsidR="00C33A48" w:rsidRPr="00B20AE8" w:rsidRDefault="00C33A48" w:rsidP="0039402F">
            <w:pPr>
              <w:pStyle w:val="TAH"/>
              <w:rPr>
                <w:rFonts w:cs="Arial"/>
              </w:rPr>
            </w:pPr>
            <w:r w:rsidRPr="00B20AE8">
              <w:t>Frequency offset of measurement filter centre frequency, f_offset</w:t>
            </w:r>
          </w:p>
        </w:tc>
        <w:tc>
          <w:tcPr>
            <w:tcW w:w="3969" w:type="dxa"/>
          </w:tcPr>
          <w:p w14:paraId="4438A6F3" w14:textId="77777777" w:rsidR="00C33A48" w:rsidRPr="00B20AE8" w:rsidRDefault="00C33A48" w:rsidP="0039402F">
            <w:pPr>
              <w:pStyle w:val="TAH"/>
            </w:pPr>
            <w:r w:rsidRPr="00B20AE8">
              <w:t>Test requirement (notes 1 and 2)</w:t>
            </w:r>
          </w:p>
        </w:tc>
        <w:tc>
          <w:tcPr>
            <w:tcW w:w="1397" w:type="dxa"/>
          </w:tcPr>
          <w:p w14:paraId="4C699B8F" w14:textId="77777777" w:rsidR="00C33A48" w:rsidRPr="00B20AE8" w:rsidRDefault="00C33A48" w:rsidP="0039402F">
            <w:pPr>
              <w:pStyle w:val="TAH"/>
            </w:pPr>
            <w:r w:rsidRPr="00B20AE8">
              <w:t>Measurement bandwidth</w:t>
            </w:r>
          </w:p>
          <w:p w14:paraId="0A818A47" w14:textId="77777777" w:rsidR="00C33A48" w:rsidRPr="00B20AE8" w:rsidRDefault="00C33A48" w:rsidP="0039402F">
            <w:pPr>
              <w:pStyle w:val="TAH"/>
              <w:rPr>
                <w:rFonts w:cs="Arial"/>
              </w:rPr>
            </w:pPr>
            <w:r w:rsidRPr="00B20AE8">
              <w:t>(Note 5)</w:t>
            </w:r>
          </w:p>
        </w:tc>
      </w:tr>
      <w:tr w:rsidR="004F339F" w:rsidRPr="00B20AE8" w14:paraId="0167882F" w14:textId="77777777" w:rsidTr="006A2BF1">
        <w:trPr>
          <w:cantSplit/>
          <w:jc w:val="center"/>
        </w:trPr>
        <w:tc>
          <w:tcPr>
            <w:tcW w:w="1963" w:type="dxa"/>
          </w:tcPr>
          <w:p w14:paraId="44ADFFBC"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268" w:type="dxa"/>
          </w:tcPr>
          <w:p w14:paraId="6238ABAF"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2.715 MHz </w:t>
            </w:r>
          </w:p>
        </w:tc>
        <w:tc>
          <w:tcPr>
            <w:tcW w:w="3969" w:type="dxa"/>
          </w:tcPr>
          <w:p w14:paraId="331F30FE" w14:textId="77777777" w:rsidR="00C33A48" w:rsidRPr="00B20AE8" w:rsidRDefault="00C33A48" w:rsidP="0039402F">
            <w:pPr>
              <w:pStyle w:val="TAC"/>
            </w:pPr>
            <w:r w:rsidRPr="00B20AE8">
              <w:t>-14 dBm</w:t>
            </w:r>
          </w:p>
        </w:tc>
        <w:tc>
          <w:tcPr>
            <w:tcW w:w="1397" w:type="dxa"/>
          </w:tcPr>
          <w:p w14:paraId="4EA740A3" w14:textId="77777777" w:rsidR="00C33A48" w:rsidRPr="00B20AE8" w:rsidRDefault="00C33A48" w:rsidP="0039402F">
            <w:pPr>
              <w:pStyle w:val="TAC"/>
              <w:rPr>
                <w:rFonts w:cs="Arial"/>
              </w:rPr>
            </w:pPr>
            <w:r w:rsidRPr="00B20AE8">
              <w:t xml:space="preserve">30 kHz </w:t>
            </w:r>
          </w:p>
        </w:tc>
      </w:tr>
      <w:tr w:rsidR="004F339F" w:rsidRPr="00B20AE8" w14:paraId="71101A27" w14:textId="77777777" w:rsidTr="006A2BF1">
        <w:trPr>
          <w:cantSplit/>
          <w:jc w:val="center"/>
        </w:trPr>
        <w:tc>
          <w:tcPr>
            <w:tcW w:w="1963" w:type="dxa"/>
          </w:tcPr>
          <w:p w14:paraId="7BE013D1" w14:textId="77777777" w:rsidR="00C33A48" w:rsidRPr="00B20AE8" w:rsidRDefault="00C33A48" w:rsidP="0039402F">
            <w:pPr>
              <w:pStyle w:val="TAC"/>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268" w:type="dxa"/>
          </w:tcPr>
          <w:p w14:paraId="5E65213A"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3969" w:type="dxa"/>
          </w:tcPr>
          <w:p w14:paraId="68B88D74" w14:textId="77777777" w:rsidR="00C33A48" w:rsidRPr="00B20AE8" w:rsidRDefault="00C33A48" w:rsidP="0039402F">
            <w:pPr>
              <w:pStyle w:val="TAC"/>
            </w:pPr>
            <w:r w:rsidRPr="00B20AE8">
              <w:rPr>
                <w:noProof/>
              </w:rPr>
              <w:t>-14</w:t>
            </w:r>
            <w:r w:rsidR="000262B1" w:rsidRPr="00B20AE8">
              <w:rPr>
                <w:rFonts w:hint="eastAsia"/>
                <w:noProof/>
              </w:rPr>
              <w:t xml:space="preserve"> dBm</w:t>
            </w:r>
            <w:r w:rsidR="000262B1" w:rsidRPr="00B20AE8">
              <w:rPr>
                <w:noProof/>
              </w:rPr>
              <w:t xml:space="preserve"> </w:t>
            </w:r>
            <w:r w:rsidRPr="00B20AE8">
              <w:rPr>
                <w:noProof/>
              </w:rPr>
              <w:t>-15(f_offset/MHz-2.715)dB</w:t>
            </w:r>
          </w:p>
          <w:p w14:paraId="0B177DC0" w14:textId="77777777" w:rsidR="00C33A48" w:rsidRPr="00B20AE8" w:rsidRDefault="00C33A48" w:rsidP="0039402F">
            <w:pPr>
              <w:pStyle w:val="TAC"/>
            </w:pPr>
          </w:p>
        </w:tc>
        <w:tc>
          <w:tcPr>
            <w:tcW w:w="1397" w:type="dxa"/>
          </w:tcPr>
          <w:p w14:paraId="1F3FE3BA" w14:textId="77777777" w:rsidR="00C33A48" w:rsidRPr="00B20AE8" w:rsidRDefault="00C33A48" w:rsidP="0039402F">
            <w:pPr>
              <w:pStyle w:val="TAC"/>
              <w:rPr>
                <w:rFonts w:cs="Arial"/>
              </w:rPr>
            </w:pPr>
            <w:r w:rsidRPr="00B20AE8">
              <w:t xml:space="preserve">30 kHz </w:t>
            </w:r>
          </w:p>
        </w:tc>
      </w:tr>
      <w:tr w:rsidR="004F339F" w:rsidRPr="00B20AE8" w14:paraId="01EC9335" w14:textId="77777777" w:rsidTr="006A2BF1">
        <w:trPr>
          <w:cantSplit/>
          <w:jc w:val="center"/>
        </w:trPr>
        <w:tc>
          <w:tcPr>
            <w:tcW w:w="1963" w:type="dxa"/>
          </w:tcPr>
          <w:p w14:paraId="11C8443B" w14:textId="77777777" w:rsidR="00C33A48" w:rsidRPr="00B20AE8" w:rsidRDefault="00C33A48" w:rsidP="0039402F">
            <w:pPr>
              <w:pStyle w:val="TAC"/>
            </w:pPr>
            <w:r w:rsidRPr="00B20AE8">
              <w:t>(Note 4)</w:t>
            </w:r>
          </w:p>
        </w:tc>
        <w:tc>
          <w:tcPr>
            <w:tcW w:w="2268" w:type="dxa"/>
          </w:tcPr>
          <w:p w14:paraId="4AEE3ADD"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3969" w:type="dxa"/>
          </w:tcPr>
          <w:p w14:paraId="3055094D" w14:textId="77777777" w:rsidR="00C33A48" w:rsidRPr="00B20AE8" w:rsidRDefault="00C33A48" w:rsidP="0039402F">
            <w:pPr>
              <w:pStyle w:val="TAC"/>
            </w:pPr>
            <w:r w:rsidRPr="00B20AE8">
              <w:t>-26 dBm</w:t>
            </w:r>
          </w:p>
        </w:tc>
        <w:tc>
          <w:tcPr>
            <w:tcW w:w="1397" w:type="dxa"/>
          </w:tcPr>
          <w:p w14:paraId="4952A0B8" w14:textId="77777777" w:rsidR="00C33A48" w:rsidRPr="00B20AE8" w:rsidRDefault="00C33A48" w:rsidP="0039402F">
            <w:pPr>
              <w:pStyle w:val="TAC"/>
              <w:rPr>
                <w:rFonts w:cs="Arial"/>
              </w:rPr>
            </w:pPr>
            <w:r w:rsidRPr="00B20AE8">
              <w:t xml:space="preserve">30 kHz </w:t>
            </w:r>
          </w:p>
        </w:tc>
      </w:tr>
      <w:tr w:rsidR="004F339F" w:rsidRPr="00B20AE8" w14:paraId="3214DA5A" w14:textId="77777777" w:rsidTr="006A2BF1">
        <w:trPr>
          <w:cantSplit/>
          <w:jc w:val="center"/>
        </w:trPr>
        <w:tc>
          <w:tcPr>
            <w:tcW w:w="1963" w:type="dxa"/>
          </w:tcPr>
          <w:p w14:paraId="6BD7FBFE"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268" w:type="dxa"/>
          </w:tcPr>
          <w:p w14:paraId="57EB31C4"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3969" w:type="dxa"/>
          </w:tcPr>
          <w:p w14:paraId="74E10BBC" w14:textId="77777777" w:rsidR="00C33A48" w:rsidRPr="00B20AE8" w:rsidRDefault="00C33A48" w:rsidP="0039402F">
            <w:pPr>
              <w:pStyle w:val="TAC"/>
            </w:pPr>
            <w:r w:rsidRPr="00B20AE8">
              <w:t>-13 dBm</w:t>
            </w:r>
          </w:p>
        </w:tc>
        <w:tc>
          <w:tcPr>
            <w:tcW w:w="1397" w:type="dxa"/>
          </w:tcPr>
          <w:p w14:paraId="788C1BD6" w14:textId="77777777" w:rsidR="00C33A48" w:rsidRPr="00B20AE8" w:rsidRDefault="00C33A48" w:rsidP="0039402F">
            <w:pPr>
              <w:pStyle w:val="TAC"/>
              <w:rPr>
                <w:rFonts w:cs="Arial"/>
              </w:rPr>
            </w:pPr>
            <w:r w:rsidRPr="00B20AE8">
              <w:t xml:space="preserve">1 MHz </w:t>
            </w:r>
          </w:p>
        </w:tc>
      </w:tr>
      <w:tr w:rsidR="004F339F" w:rsidRPr="00B20AE8" w14:paraId="09D7C4A6" w14:textId="77777777" w:rsidTr="006A2BF1">
        <w:trPr>
          <w:cantSplit/>
          <w:jc w:val="center"/>
        </w:trPr>
        <w:tc>
          <w:tcPr>
            <w:tcW w:w="1963" w:type="dxa"/>
          </w:tcPr>
          <w:p w14:paraId="6509810A"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268" w:type="dxa"/>
          </w:tcPr>
          <w:p w14:paraId="38A84E60"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3969" w:type="dxa"/>
          </w:tcPr>
          <w:p w14:paraId="2BD38860" w14:textId="77777777" w:rsidR="00C33A48" w:rsidRPr="00B20AE8" w:rsidRDefault="00C33A48" w:rsidP="0039402F">
            <w:pPr>
              <w:pStyle w:val="TAC"/>
            </w:pPr>
            <w:r w:rsidRPr="00B20AE8">
              <w:t>-17 dBm</w:t>
            </w:r>
          </w:p>
        </w:tc>
        <w:tc>
          <w:tcPr>
            <w:tcW w:w="1397" w:type="dxa"/>
          </w:tcPr>
          <w:p w14:paraId="6D2399FF" w14:textId="77777777" w:rsidR="00C33A48" w:rsidRPr="00B20AE8" w:rsidRDefault="00C33A48" w:rsidP="0039402F">
            <w:pPr>
              <w:pStyle w:val="TAC"/>
              <w:rPr>
                <w:rFonts w:cs="Arial"/>
              </w:rPr>
            </w:pPr>
            <w:r w:rsidRPr="00B20AE8">
              <w:t xml:space="preserve">1 MHz </w:t>
            </w:r>
          </w:p>
        </w:tc>
      </w:tr>
      <w:tr w:rsidR="00C33A48" w:rsidRPr="00B20AE8" w14:paraId="773F4F65" w14:textId="77777777" w:rsidTr="006A2BF1">
        <w:trPr>
          <w:cantSplit/>
          <w:jc w:val="center"/>
        </w:trPr>
        <w:tc>
          <w:tcPr>
            <w:tcW w:w="9597" w:type="dxa"/>
            <w:gridSpan w:val="4"/>
          </w:tcPr>
          <w:p w14:paraId="359FD545" w14:textId="26462BE6"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test</w:t>
            </w:r>
            <w:r w:rsidRPr="00B20AE8">
              <w:rPr>
                <w:i/>
              </w:rPr>
              <w:t xml:space="preserve">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4FC57E0C"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66818539" w14:textId="77777777" w:rsidR="00C33A48" w:rsidRPr="00B20AE8" w:rsidRDefault="00C33A48" w:rsidP="0039402F">
            <w:pPr>
              <w:pStyle w:val="TAN"/>
            </w:pPr>
            <w:r w:rsidRPr="00B20AE8">
              <w:t>NOTE 4:</w:t>
            </w:r>
            <w:r w:rsidRPr="00B20AE8">
              <w:tab/>
              <w:t>This frequency range ensures that the range of values of f_offset is continuous.</w:t>
            </w:r>
          </w:p>
          <w:p w14:paraId="11E0C702"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D5D452" w14:textId="77777777" w:rsidR="00C33A48" w:rsidRPr="00B20AE8" w:rsidRDefault="00C33A48" w:rsidP="0039402F">
      <w:pPr>
        <w:rPr>
          <w:lang w:val="en-US"/>
        </w:rPr>
      </w:pPr>
    </w:p>
    <w:p w14:paraId="703F26BA" w14:textId="77777777" w:rsidR="00C33A48" w:rsidRPr="00B20AE8" w:rsidRDefault="00C33A48" w:rsidP="0039402F">
      <w:r w:rsidRPr="00B20AE8">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14:paraId="41BD9EB6" w14:textId="77777777" w:rsidR="00C33A48" w:rsidRPr="00B20AE8" w:rsidRDefault="00C33A48" w:rsidP="0039402F">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202FF13E" w14:textId="77777777" w:rsidTr="006A2BF1">
        <w:trPr>
          <w:cantSplit/>
          <w:jc w:val="center"/>
        </w:trPr>
        <w:tc>
          <w:tcPr>
            <w:tcW w:w="2516" w:type="dxa"/>
          </w:tcPr>
          <w:p w14:paraId="227E90BF" w14:textId="77777777" w:rsidR="00C33A48" w:rsidRPr="00B20AE8" w:rsidRDefault="00C33A48" w:rsidP="0039402F">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C83C70D" w14:textId="77777777" w:rsidR="00C33A48" w:rsidRPr="00B20AE8" w:rsidRDefault="00C33A48" w:rsidP="0039402F">
            <w:pPr>
              <w:pStyle w:val="TAH"/>
              <w:rPr>
                <w:rFonts w:cs="Arial"/>
              </w:rPr>
            </w:pPr>
            <w:r w:rsidRPr="00B20AE8">
              <w:t>Frequency offset of measurement filter centre frequency, f_offset</w:t>
            </w:r>
          </w:p>
        </w:tc>
        <w:tc>
          <w:tcPr>
            <w:tcW w:w="2136" w:type="dxa"/>
          </w:tcPr>
          <w:p w14:paraId="16782B7F" w14:textId="77777777" w:rsidR="00C33A48" w:rsidRPr="00B20AE8" w:rsidRDefault="00C33A48" w:rsidP="0039402F">
            <w:pPr>
              <w:pStyle w:val="TAH"/>
              <w:rPr>
                <w:rFonts w:cs="Arial"/>
              </w:rPr>
            </w:pPr>
            <w:r w:rsidRPr="00B20AE8">
              <w:t xml:space="preserve">Additional requirement </w:t>
            </w:r>
          </w:p>
        </w:tc>
        <w:tc>
          <w:tcPr>
            <w:tcW w:w="2092" w:type="dxa"/>
          </w:tcPr>
          <w:p w14:paraId="1B295EA9" w14:textId="77777777" w:rsidR="00C33A48" w:rsidRPr="00B20AE8" w:rsidRDefault="00C33A48" w:rsidP="0039402F">
            <w:pPr>
              <w:pStyle w:val="TAH"/>
            </w:pPr>
            <w:r w:rsidRPr="00B20AE8">
              <w:t>Measurement bandwidth</w:t>
            </w:r>
          </w:p>
          <w:p w14:paraId="1D2143BA" w14:textId="77777777" w:rsidR="00C33A48" w:rsidRPr="00B20AE8" w:rsidRDefault="00C33A48" w:rsidP="0039402F">
            <w:pPr>
              <w:pStyle w:val="TAH"/>
              <w:rPr>
                <w:rFonts w:cs="Arial"/>
              </w:rPr>
            </w:pPr>
            <w:r w:rsidRPr="00B20AE8">
              <w:t>(Note 5)</w:t>
            </w:r>
          </w:p>
        </w:tc>
      </w:tr>
      <w:tr w:rsidR="004F339F" w:rsidRPr="00B20AE8" w14:paraId="20198922" w14:textId="77777777" w:rsidTr="006A2BF1">
        <w:trPr>
          <w:cantSplit/>
          <w:jc w:val="center"/>
        </w:trPr>
        <w:tc>
          <w:tcPr>
            <w:tcW w:w="2516" w:type="dxa"/>
          </w:tcPr>
          <w:p w14:paraId="6A46939D"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3099E1CD"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3.515 MHz</w:t>
            </w:r>
          </w:p>
        </w:tc>
        <w:tc>
          <w:tcPr>
            <w:tcW w:w="2136" w:type="dxa"/>
          </w:tcPr>
          <w:p w14:paraId="1A78414D" w14:textId="77777777" w:rsidR="00C33A48" w:rsidRPr="00B20AE8" w:rsidRDefault="00C33A48" w:rsidP="0039402F">
            <w:pPr>
              <w:pStyle w:val="TAC"/>
            </w:pPr>
            <w:r w:rsidRPr="00B20AE8">
              <w:t>-</w:t>
            </w:r>
            <w:r w:rsidRPr="00B20AE8">
              <w:rPr>
                <w:rFonts w:cs="v4.2.0"/>
              </w:rPr>
              <w:t>7.2</w:t>
            </w:r>
            <w:r w:rsidRPr="00B20AE8">
              <w:t xml:space="preserve"> dBm</w:t>
            </w:r>
          </w:p>
        </w:tc>
        <w:tc>
          <w:tcPr>
            <w:tcW w:w="2092" w:type="dxa"/>
          </w:tcPr>
          <w:p w14:paraId="126DF9EC" w14:textId="77777777" w:rsidR="00C33A48" w:rsidRPr="00B20AE8" w:rsidRDefault="00C33A48" w:rsidP="0039402F">
            <w:pPr>
              <w:pStyle w:val="TAC"/>
            </w:pPr>
            <w:r w:rsidRPr="00B20AE8">
              <w:t xml:space="preserve">30 kHz </w:t>
            </w:r>
          </w:p>
        </w:tc>
      </w:tr>
      <w:tr w:rsidR="004F339F" w:rsidRPr="00B20AE8" w14:paraId="49D50E59" w14:textId="77777777" w:rsidTr="006A2BF1">
        <w:trPr>
          <w:cantSplit/>
          <w:jc w:val="center"/>
        </w:trPr>
        <w:tc>
          <w:tcPr>
            <w:tcW w:w="2516" w:type="dxa"/>
          </w:tcPr>
          <w:p w14:paraId="0EAEB240"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5EF8ED02"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0EA94291" w14:textId="77777777" w:rsidR="00C33A48" w:rsidRPr="00B20AE8" w:rsidRDefault="00C33A48" w:rsidP="0039402F">
            <w:pPr>
              <w:pStyle w:val="TAC"/>
            </w:pPr>
            <w:r w:rsidRPr="00B20AE8">
              <w:t>-5.2 dBm</w:t>
            </w:r>
          </w:p>
        </w:tc>
        <w:tc>
          <w:tcPr>
            <w:tcW w:w="2092" w:type="dxa"/>
          </w:tcPr>
          <w:p w14:paraId="0E6B6A2E" w14:textId="77777777" w:rsidR="00C33A48" w:rsidRPr="00B20AE8" w:rsidRDefault="00C33A48" w:rsidP="0039402F">
            <w:pPr>
              <w:pStyle w:val="TAC"/>
            </w:pPr>
            <w:r w:rsidRPr="00B20AE8">
              <w:t xml:space="preserve">1 MHz </w:t>
            </w:r>
          </w:p>
        </w:tc>
      </w:tr>
      <w:tr w:rsidR="00C33A48" w:rsidRPr="00B20AE8" w14:paraId="0CD631D7" w14:textId="77777777" w:rsidTr="006A2BF1">
        <w:trPr>
          <w:cantSplit/>
          <w:jc w:val="center"/>
        </w:trPr>
        <w:tc>
          <w:tcPr>
            <w:tcW w:w="9737" w:type="dxa"/>
            <w:gridSpan w:val="4"/>
          </w:tcPr>
          <w:p w14:paraId="0D94498C" w14:textId="77777777" w:rsidR="00C33A48" w:rsidRPr="00B20AE8" w:rsidRDefault="00C33A48" w:rsidP="0039402F">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042BE81" w14:textId="77777777" w:rsidR="00C33A48" w:rsidRPr="00B20AE8" w:rsidRDefault="00C33A48" w:rsidP="0039402F"/>
    <w:p w14:paraId="6B931395" w14:textId="77777777" w:rsidR="00C33A48" w:rsidRPr="00B20AE8" w:rsidRDefault="00C33A48" w:rsidP="0039402F">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74427D55" w14:textId="77777777" w:rsidTr="006A2BF1">
        <w:trPr>
          <w:cantSplit/>
          <w:jc w:val="center"/>
        </w:trPr>
        <w:tc>
          <w:tcPr>
            <w:tcW w:w="2516" w:type="dxa"/>
          </w:tcPr>
          <w:p w14:paraId="0463283A" w14:textId="77777777" w:rsidR="00C33A48" w:rsidRPr="00B20AE8" w:rsidRDefault="00C33A48" w:rsidP="0039402F">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B0AFE87" w14:textId="77777777" w:rsidR="00C33A48" w:rsidRPr="00B20AE8" w:rsidRDefault="00C33A48" w:rsidP="0039402F">
            <w:pPr>
              <w:pStyle w:val="TAH"/>
              <w:rPr>
                <w:rFonts w:cs="Arial"/>
              </w:rPr>
            </w:pPr>
            <w:r w:rsidRPr="00B20AE8">
              <w:t>Frequency offset of measurement filter centre frequency, f_offset</w:t>
            </w:r>
          </w:p>
        </w:tc>
        <w:tc>
          <w:tcPr>
            <w:tcW w:w="2136" w:type="dxa"/>
          </w:tcPr>
          <w:p w14:paraId="1FD3697F" w14:textId="77777777" w:rsidR="00C33A48" w:rsidRPr="00B20AE8" w:rsidRDefault="00C33A48" w:rsidP="0039402F">
            <w:pPr>
              <w:pStyle w:val="TAH"/>
              <w:rPr>
                <w:rFonts w:cs="Arial"/>
              </w:rPr>
            </w:pPr>
            <w:r w:rsidRPr="00B20AE8">
              <w:t xml:space="preserve">Additional requirement </w:t>
            </w:r>
          </w:p>
        </w:tc>
        <w:tc>
          <w:tcPr>
            <w:tcW w:w="2092" w:type="dxa"/>
          </w:tcPr>
          <w:p w14:paraId="0C82E8B5" w14:textId="77777777" w:rsidR="00C33A48" w:rsidRPr="00B20AE8" w:rsidRDefault="00C33A48" w:rsidP="0039402F">
            <w:pPr>
              <w:pStyle w:val="TAH"/>
            </w:pPr>
            <w:r w:rsidRPr="00B20AE8">
              <w:t>Measurement bandwidth</w:t>
            </w:r>
          </w:p>
          <w:p w14:paraId="15262ABE" w14:textId="77777777" w:rsidR="00C33A48" w:rsidRPr="00B20AE8" w:rsidRDefault="00C33A48" w:rsidP="0039402F">
            <w:pPr>
              <w:pStyle w:val="TAH"/>
              <w:rPr>
                <w:rFonts w:cs="Arial"/>
              </w:rPr>
            </w:pPr>
            <w:r w:rsidRPr="00B20AE8">
              <w:t>(Note 5)</w:t>
            </w:r>
          </w:p>
        </w:tc>
      </w:tr>
      <w:tr w:rsidR="004F339F" w:rsidRPr="00B20AE8" w14:paraId="621A00FA" w14:textId="77777777" w:rsidTr="006A2BF1">
        <w:trPr>
          <w:cantSplit/>
          <w:jc w:val="center"/>
        </w:trPr>
        <w:tc>
          <w:tcPr>
            <w:tcW w:w="2516" w:type="dxa"/>
          </w:tcPr>
          <w:p w14:paraId="35CF1C91" w14:textId="77777777" w:rsidR="00C33A48" w:rsidRPr="00B20AE8" w:rsidRDefault="00C33A48" w:rsidP="0039402F">
            <w:pPr>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6587B5B9" w14:textId="77777777" w:rsidR="00C33A48" w:rsidRPr="00B20AE8" w:rsidRDefault="00C33A48" w:rsidP="0039402F">
            <w:pPr>
              <w:rPr>
                <w:rFonts w:cs="Arial"/>
              </w:rPr>
            </w:pPr>
            <w:r w:rsidRPr="00B20AE8">
              <w:t xml:space="preserve">2.515 MHz </w:t>
            </w:r>
            <w:r w:rsidRPr="00B20AE8">
              <w:sym w:font="Symbol" w:char="F0A3"/>
            </w:r>
            <w:r w:rsidRPr="00B20AE8">
              <w:t xml:space="preserve"> f_offset &lt; 3.515 MHz</w:t>
            </w:r>
          </w:p>
        </w:tc>
        <w:tc>
          <w:tcPr>
            <w:tcW w:w="2136" w:type="dxa"/>
          </w:tcPr>
          <w:p w14:paraId="22536C40" w14:textId="77777777" w:rsidR="00C33A48" w:rsidRPr="00B20AE8" w:rsidRDefault="00C33A48" w:rsidP="0039402F">
            <w:r w:rsidRPr="00B20AE8">
              <w:t>-7.2 dBm</w:t>
            </w:r>
          </w:p>
        </w:tc>
        <w:tc>
          <w:tcPr>
            <w:tcW w:w="2092" w:type="dxa"/>
          </w:tcPr>
          <w:p w14:paraId="756C9842" w14:textId="77777777" w:rsidR="00C33A48" w:rsidRPr="00B20AE8" w:rsidRDefault="00C33A48" w:rsidP="0039402F">
            <w:r w:rsidRPr="00B20AE8">
              <w:t xml:space="preserve">30 kHz </w:t>
            </w:r>
          </w:p>
        </w:tc>
      </w:tr>
      <w:tr w:rsidR="004F339F" w:rsidRPr="00B20AE8" w14:paraId="087CF48E" w14:textId="77777777" w:rsidTr="006A2BF1">
        <w:trPr>
          <w:cantSplit/>
          <w:jc w:val="center"/>
        </w:trPr>
        <w:tc>
          <w:tcPr>
            <w:tcW w:w="2516" w:type="dxa"/>
          </w:tcPr>
          <w:p w14:paraId="1AA47155" w14:textId="77777777" w:rsidR="00C33A48" w:rsidRPr="00B20AE8" w:rsidRDefault="00C33A48" w:rsidP="0039402F">
            <w:pPr>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19C7CAE" w14:textId="77777777" w:rsidR="00C33A48" w:rsidRPr="00B20AE8" w:rsidRDefault="00C33A48" w:rsidP="0039402F">
            <w:pPr>
              <w:rPr>
                <w:rFonts w:cs="Arial"/>
              </w:rPr>
            </w:pPr>
            <w:r w:rsidRPr="00B20AE8">
              <w:t xml:space="preserve">3.55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5B67FEE5" w14:textId="77777777" w:rsidR="00C33A48" w:rsidRPr="00B20AE8" w:rsidRDefault="00C33A48" w:rsidP="0039402F">
            <w:r w:rsidRPr="00B20AE8">
              <w:t>-5.2 dBm</w:t>
            </w:r>
          </w:p>
        </w:tc>
        <w:tc>
          <w:tcPr>
            <w:tcW w:w="2092" w:type="dxa"/>
          </w:tcPr>
          <w:p w14:paraId="3FAA6F4F" w14:textId="77777777" w:rsidR="00C33A48" w:rsidRPr="00B20AE8" w:rsidRDefault="00C33A48" w:rsidP="0039402F">
            <w:r w:rsidRPr="00B20AE8">
              <w:t xml:space="preserve">100 kHz </w:t>
            </w:r>
          </w:p>
        </w:tc>
      </w:tr>
      <w:tr w:rsidR="00C33A48" w:rsidRPr="00B20AE8" w14:paraId="7A8C7C17" w14:textId="77777777" w:rsidTr="006A2BF1">
        <w:trPr>
          <w:cantSplit/>
          <w:jc w:val="center"/>
        </w:trPr>
        <w:tc>
          <w:tcPr>
            <w:tcW w:w="9737" w:type="dxa"/>
            <w:gridSpan w:val="4"/>
          </w:tcPr>
          <w:p w14:paraId="3CBEB0AC" w14:textId="77777777" w:rsidR="00C33A48" w:rsidRPr="00B20AE8" w:rsidRDefault="00C33A48" w:rsidP="0039402F">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A8174BD" w14:textId="77777777" w:rsidR="00C33A48" w:rsidRPr="00B20AE8" w:rsidRDefault="00C33A48" w:rsidP="0039402F"/>
    <w:p w14:paraId="53687690" w14:textId="51D0C779" w:rsidR="00C33A48" w:rsidRPr="00B20AE8" w:rsidRDefault="00C33A48" w:rsidP="0039402F">
      <w:pPr>
        <w:pStyle w:val="TH"/>
      </w:pPr>
      <w:r w:rsidRPr="00B20AE8">
        <w:t>Table 6.7.4.5.1</w:t>
      </w:r>
      <w:r w:rsidRPr="00B20AE8">
        <w:rPr>
          <w:rFonts w:cs="v4.2.0"/>
        </w:rPr>
        <w:t>-11</w:t>
      </w:r>
      <w:r w:rsidRPr="00B20AE8">
        <w:t>: Additional spectrum emission limits for Bands XII, XIII,</w:t>
      </w:r>
      <w:r w:rsidR="003D3C64">
        <w:t xml:space="preserve"> </w:t>
      </w:r>
      <w:r w:rsidRPr="00B20AE8">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6A7E761D" w14:textId="77777777" w:rsidTr="006A2BF1">
        <w:trPr>
          <w:cantSplit/>
          <w:jc w:val="center"/>
        </w:trPr>
        <w:tc>
          <w:tcPr>
            <w:tcW w:w="2516" w:type="dxa"/>
          </w:tcPr>
          <w:p w14:paraId="69994E8C" w14:textId="77777777" w:rsidR="00C33A48" w:rsidRPr="00B20AE8" w:rsidRDefault="00C33A48" w:rsidP="0039402F">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396741B4" w14:textId="77777777" w:rsidR="00C33A48" w:rsidRPr="00B20AE8" w:rsidRDefault="00C33A48" w:rsidP="0039402F">
            <w:pPr>
              <w:pStyle w:val="TAH"/>
              <w:rPr>
                <w:rFonts w:cs="Arial"/>
              </w:rPr>
            </w:pPr>
            <w:r w:rsidRPr="00B20AE8">
              <w:t>Frequency offset of measurement filter centre frequency, f_offset</w:t>
            </w:r>
          </w:p>
        </w:tc>
        <w:tc>
          <w:tcPr>
            <w:tcW w:w="2136" w:type="dxa"/>
          </w:tcPr>
          <w:p w14:paraId="49505EFF" w14:textId="77777777" w:rsidR="00C33A48" w:rsidRPr="00B20AE8" w:rsidRDefault="00C33A48" w:rsidP="0039402F">
            <w:pPr>
              <w:pStyle w:val="TAH"/>
              <w:rPr>
                <w:rFonts w:cs="Arial"/>
              </w:rPr>
            </w:pPr>
            <w:r w:rsidRPr="00B20AE8">
              <w:t xml:space="preserve">Additional requirement </w:t>
            </w:r>
          </w:p>
        </w:tc>
        <w:tc>
          <w:tcPr>
            <w:tcW w:w="2092" w:type="dxa"/>
          </w:tcPr>
          <w:p w14:paraId="2B5936DA" w14:textId="77777777" w:rsidR="00C33A48" w:rsidRPr="00B20AE8" w:rsidRDefault="00C33A48" w:rsidP="0039402F">
            <w:pPr>
              <w:pStyle w:val="TAH"/>
            </w:pPr>
            <w:r w:rsidRPr="00B20AE8">
              <w:t>Measurement bandwidth</w:t>
            </w:r>
          </w:p>
          <w:p w14:paraId="189A1759" w14:textId="77777777" w:rsidR="00C33A48" w:rsidRPr="00B20AE8" w:rsidRDefault="00C33A48" w:rsidP="0039402F">
            <w:pPr>
              <w:pStyle w:val="TAH"/>
              <w:rPr>
                <w:rFonts w:cs="Arial"/>
              </w:rPr>
            </w:pPr>
            <w:r w:rsidRPr="00B20AE8">
              <w:t>(Note 5)</w:t>
            </w:r>
          </w:p>
        </w:tc>
      </w:tr>
      <w:tr w:rsidR="004F339F" w:rsidRPr="00B20AE8" w14:paraId="2E5FAC2E" w14:textId="77777777" w:rsidTr="006A2BF1">
        <w:trPr>
          <w:cantSplit/>
          <w:jc w:val="center"/>
        </w:trPr>
        <w:tc>
          <w:tcPr>
            <w:tcW w:w="2516" w:type="dxa"/>
          </w:tcPr>
          <w:p w14:paraId="10862D00"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2.6 MHz</w:t>
            </w:r>
          </w:p>
        </w:tc>
        <w:tc>
          <w:tcPr>
            <w:tcW w:w="2993" w:type="dxa"/>
          </w:tcPr>
          <w:p w14:paraId="06791326"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2.615 MHz</w:t>
            </w:r>
          </w:p>
        </w:tc>
        <w:tc>
          <w:tcPr>
            <w:tcW w:w="2136" w:type="dxa"/>
          </w:tcPr>
          <w:p w14:paraId="6DE04A7B" w14:textId="77777777" w:rsidR="00C33A48" w:rsidRPr="00B20AE8" w:rsidRDefault="00C33A48" w:rsidP="0039402F">
            <w:pPr>
              <w:pStyle w:val="TAC"/>
            </w:pPr>
            <w:r w:rsidRPr="00B20AE8">
              <w:t>-5.2 dBm</w:t>
            </w:r>
          </w:p>
        </w:tc>
        <w:tc>
          <w:tcPr>
            <w:tcW w:w="2092" w:type="dxa"/>
          </w:tcPr>
          <w:p w14:paraId="50963AEE" w14:textId="77777777" w:rsidR="00C33A48" w:rsidRPr="00B20AE8" w:rsidRDefault="00C33A48" w:rsidP="0039402F">
            <w:pPr>
              <w:pStyle w:val="TAC"/>
            </w:pPr>
            <w:r w:rsidRPr="00B20AE8">
              <w:t xml:space="preserve">30 kHz </w:t>
            </w:r>
          </w:p>
        </w:tc>
      </w:tr>
      <w:tr w:rsidR="004F339F" w:rsidRPr="00B20AE8" w14:paraId="4834F6F8" w14:textId="77777777" w:rsidTr="006A2BF1">
        <w:trPr>
          <w:cantSplit/>
          <w:jc w:val="center"/>
        </w:trPr>
        <w:tc>
          <w:tcPr>
            <w:tcW w:w="2516" w:type="dxa"/>
          </w:tcPr>
          <w:p w14:paraId="275D33E2" w14:textId="77777777" w:rsidR="00C33A48" w:rsidRPr="00B20AE8" w:rsidRDefault="00C33A48" w:rsidP="0039402F">
            <w:pPr>
              <w:pStyle w:val="TAC"/>
              <w:rPr>
                <w:rFonts w:cs="Arial"/>
              </w:rPr>
            </w:pPr>
            <w:r w:rsidRPr="00B20AE8">
              <w:t xml:space="preserve">2.6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D9C3068" w14:textId="77777777" w:rsidR="00C33A48" w:rsidRPr="00B20AE8" w:rsidRDefault="00C33A48" w:rsidP="0039402F">
            <w:pPr>
              <w:pStyle w:val="TAC"/>
              <w:rPr>
                <w:rFonts w:cs="Arial"/>
              </w:rPr>
            </w:pPr>
            <w:r w:rsidRPr="00B20AE8">
              <w:t xml:space="preserve">2.65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2BF9CE50" w14:textId="77777777" w:rsidR="00C33A48" w:rsidRPr="00B20AE8" w:rsidRDefault="00C33A48" w:rsidP="0039402F">
            <w:pPr>
              <w:pStyle w:val="TAC"/>
            </w:pPr>
            <w:r w:rsidRPr="00B20AE8">
              <w:t>-5.2 dBm</w:t>
            </w:r>
          </w:p>
        </w:tc>
        <w:tc>
          <w:tcPr>
            <w:tcW w:w="2092" w:type="dxa"/>
          </w:tcPr>
          <w:p w14:paraId="296CA64F" w14:textId="77777777" w:rsidR="00C33A48" w:rsidRPr="00B20AE8" w:rsidRDefault="00C33A48" w:rsidP="0039402F">
            <w:pPr>
              <w:pStyle w:val="TAC"/>
            </w:pPr>
            <w:r w:rsidRPr="00B20AE8">
              <w:t xml:space="preserve">100 kHz </w:t>
            </w:r>
          </w:p>
        </w:tc>
      </w:tr>
      <w:tr w:rsidR="00C33A48" w:rsidRPr="00B20AE8" w14:paraId="408A8245" w14:textId="77777777" w:rsidTr="006A2BF1">
        <w:trPr>
          <w:cantSplit/>
          <w:jc w:val="center"/>
        </w:trPr>
        <w:tc>
          <w:tcPr>
            <w:tcW w:w="9737" w:type="dxa"/>
            <w:gridSpan w:val="4"/>
          </w:tcPr>
          <w:p w14:paraId="32F372DE" w14:textId="77777777" w:rsidR="00C33A48" w:rsidRPr="00B20AE8" w:rsidRDefault="00C33A48" w:rsidP="0039402F">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CB45FD2" w14:textId="77777777" w:rsidR="00C33A48" w:rsidRPr="00B20AE8" w:rsidRDefault="00C33A48" w:rsidP="0039402F"/>
    <w:p w14:paraId="4ECCAB18" w14:textId="588A64C9" w:rsidR="00C33A48" w:rsidRPr="00B20AE8" w:rsidRDefault="00C33A48" w:rsidP="0039402F">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6.7.4.5.1-12, shall not exceed the maximum emission level TRP in Table 6.7.4.5.1-12.</w:t>
      </w:r>
    </w:p>
    <w:p w14:paraId="1CCC8D37" w14:textId="77777777" w:rsidR="00C33A48" w:rsidRPr="00B20AE8" w:rsidRDefault="00C33A48" w:rsidP="0039402F">
      <w:pPr>
        <w:pStyle w:val="TH"/>
      </w:pPr>
      <w:r w:rsidRPr="00B20AE8">
        <w:t>Table 6.7.4.5.1</w:t>
      </w:r>
      <w:r w:rsidRPr="00B20AE8">
        <w:rPr>
          <w:rFonts w:cs="v4.2.0"/>
        </w:rPr>
        <w:t>-12</w:t>
      </w:r>
      <w:r w:rsidRPr="00B20AE8">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549429FD" w14:textId="77777777" w:rsidTr="006A2BF1">
        <w:trPr>
          <w:cantSplit/>
          <w:jc w:val="center"/>
        </w:trPr>
        <w:tc>
          <w:tcPr>
            <w:tcW w:w="1795" w:type="dxa"/>
            <w:tcBorders>
              <w:bottom w:val="single" w:sz="4" w:space="0" w:color="auto"/>
            </w:tcBorders>
          </w:tcPr>
          <w:p w14:paraId="6E52341F" w14:textId="77777777" w:rsidR="00C33A48" w:rsidRPr="00B20AE8" w:rsidRDefault="00C33A48" w:rsidP="0039402F">
            <w:pPr>
              <w:pStyle w:val="TAH"/>
            </w:pPr>
            <w:r w:rsidRPr="00B20AE8">
              <w:t>Case</w:t>
            </w:r>
          </w:p>
        </w:tc>
        <w:tc>
          <w:tcPr>
            <w:tcW w:w="1701" w:type="dxa"/>
          </w:tcPr>
          <w:p w14:paraId="62A66B7E" w14:textId="77777777" w:rsidR="00C33A48" w:rsidRPr="00B20AE8" w:rsidRDefault="00C33A48" w:rsidP="0039402F">
            <w:pPr>
              <w:pStyle w:val="TAH"/>
            </w:pPr>
            <w:r w:rsidRPr="00B20AE8">
              <w:t>Measurement filter centre frequency</w:t>
            </w:r>
          </w:p>
        </w:tc>
        <w:tc>
          <w:tcPr>
            <w:tcW w:w="2268" w:type="dxa"/>
          </w:tcPr>
          <w:p w14:paraId="25769FB6" w14:textId="77777777" w:rsidR="00C33A48" w:rsidRPr="00B20AE8" w:rsidRDefault="00C33A48" w:rsidP="0039402F">
            <w:pPr>
              <w:pStyle w:val="TAH"/>
              <w:rPr>
                <w:vertAlign w:val="subscript"/>
              </w:rPr>
            </w:pPr>
            <w:r w:rsidRPr="00B20AE8">
              <w:t>Condition on BS maximum aggregate EIRP / 10 MHz, P</w:t>
            </w:r>
            <w:r w:rsidRPr="00B20AE8">
              <w:rPr>
                <w:vertAlign w:val="subscript"/>
              </w:rPr>
              <w:t>EIRP_10MHz</w:t>
            </w:r>
          </w:p>
          <w:p w14:paraId="52D9C1E9" w14:textId="77777777" w:rsidR="00C33A48" w:rsidRPr="00B20AE8" w:rsidRDefault="00C33A48" w:rsidP="0039402F">
            <w:pPr>
              <w:pStyle w:val="TAH"/>
            </w:pPr>
            <w:r w:rsidRPr="00B20AE8">
              <w:t xml:space="preserve">(NOTE) </w:t>
            </w:r>
          </w:p>
        </w:tc>
        <w:tc>
          <w:tcPr>
            <w:tcW w:w="1984" w:type="dxa"/>
          </w:tcPr>
          <w:p w14:paraId="06F0FBB6" w14:textId="77777777" w:rsidR="00C33A48" w:rsidRPr="00B20AE8" w:rsidRDefault="00C33A48" w:rsidP="0039402F">
            <w:pPr>
              <w:pStyle w:val="TAH"/>
            </w:pPr>
            <w:r w:rsidRPr="00B20AE8">
              <w:t>Maximum Level</w:t>
            </w:r>
          </w:p>
          <w:p w14:paraId="65F53674" w14:textId="77777777" w:rsidR="00C33A48" w:rsidRPr="00B20AE8" w:rsidRDefault="00C33A48" w:rsidP="0039402F">
            <w:pPr>
              <w:pStyle w:val="TAH"/>
            </w:pPr>
            <w:r w:rsidRPr="00B20AE8">
              <w:t>P</w:t>
            </w:r>
            <w:r w:rsidRPr="00B20AE8">
              <w:rPr>
                <w:vertAlign w:val="subscript"/>
              </w:rPr>
              <w:t>EIRP,N,MAX</w:t>
            </w:r>
          </w:p>
        </w:tc>
        <w:tc>
          <w:tcPr>
            <w:tcW w:w="1512" w:type="dxa"/>
          </w:tcPr>
          <w:p w14:paraId="0B36E8F8" w14:textId="77777777" w:rsidR="00C33A48" w:rsidRPr="00B20AE8" w:rsidRDefault="00C33A48" w:rsidP="0039402F">
            <w:pPr>
              <w:pStyle w:val="TAH"/>
            </w:pPr>
            <w:r w:rsidRPr="00B20AE8">
              <w:t>Measurement Bandwidth</w:t>
            </w:r>
          </w:p>
        </w:tc>
      </w:tr>
      <w:tr w:rsidR="003D3C64" w:rsidRPr="00B20AE8" w14:paraId="794F0AB7"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31BBC14" w14:textId="77777777" w:rsidR="003D3C64" w:rsidRPr="00B20AE8" w:rsidRDefault="003D3C64" w:rsidP="0039402F">
            <w:pPr>
              <w:pStyle w:val="TAC"/>
            </w:pPr>
            <w:r w:rsidRPr="00B20AE8">
              <w:t>A: for DTT frequencies where broadcasting is protected</w:t>
            </w:r>
          </w:p>
        </w:tc>
        <w:tc>
          <w:tcPr>
            <w:tcW w:w="1701" w:type="dxa"/>
            <w:tcBorders>
              <w:left w:val="single" w:sz="4" w:space="0" w:color="auto"/>
            </w:tcBorders>
          </w:tcPr>
          <w:p w14:paraId="6A0B3E0E" w14:textId="77777777" w:rsidR="003D3C64" w:rsidRPr="00B20AE8" w:rsidRDefault="003D3C64" w:rsidP="0039402F">
            <w:pPr>
              <w:pStyle w:val="TAC"/>
            </w:pPr>
            <w:r w:rsidRPr="00B20AE8">
              <w:t>N*8 + 306 MHz,</w:t>
            </w:r>
          </w:p>
          <w:p w14:paraId="4C58836A" w14:textId="77777777" w:rsidR="003D3C64" w:rsidRPr="00B20AE8" w:rsidRDefault="003D3C64" w:rsidP="0039402F">
            <w:pPr>
              <w:pStyle w:val="TAC"/>
            </w:pPr>
            <w:r w:rsidRPr="00B20AE8">
              <w:t xml:space="preserve">21 ≤ N ≤ 60 </w:t>
            </w:r>
          </w:p>
        </w:tc>
        <w:tc>
          <w:tcPr>
            <w:tcW w:w="2268" w:type="dxa"/>
          </w:tcPr>
          <w:p w14:paraId="7AB65BA9" w14:textId="77777777" w:rsidR="003D3C64" w:rsidRPr="00B20AE8" w:rsidRDefault="003D3C64" w:rsidP="0039402F">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40E760A6" w14:textId="66665EB6" w:rsidR="003D3C64" w:rsidRPr="00B20AE8" w:rsidRDefault="003D3C64" w:rsidP="0039402F">
            <w:pPr>
              <w:pStyle w:val="TAC"/>
            </w:pPr>
            <w:r w:rsidRPr="00B20AE8">
              <w:rPr>
                <w:rFonts w:cs="v4.2.0" w:hint="eastAsia"/>
              </w:rPr>
              <w:t>1.8</w:t>
            </w:r>
            <w:r w:rsidRPr="00B20AE8">
              <w:t xml:space="preserve"> dBm</w:t>
            </w:r>
            <w:r>
              <w:t xml:space="preserve"> </w:t>
            </w:r>
          </w:p>
        </w:tc>
        <w:tc>
          <w:tcPr>
            <w:tcW w:w="1512" w:type="dxa"/>
          </w:tcPr>
          <w:p w14:paraId="07739CB2" w14:textId="77777777" w:rsidR="003D3C64" w:rsidRPr="00B20AE8" w:rsidRDefault="003D3C64" w:rsidP="0039402F">
            <w:pPr>
              <w:pStyle w:val="TAC"/>
            </w:pPr>
            <w:r w:rsidRPr="00B20AE8">
              <w:t>8 MHz</w:t>
            </w:r>
          </w:p>
        </w:tc>
      </w:tr>
      <w:tr w:rsidR="003D3C64" w:rsidRPr="00B20AE8" w14:paraId="3E67B5BA"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685AF534" w14:textId="77777777" w:rsidR="003D3C64" w:rsidRPr="00B20AE8" w:rsidRDefault="003D3C64" w:rsidP="0039402F">
            <w:pPr>
              <w:pStyle w:val="TAC"/>
            </w:pPr>
          </w:p>
        </w:tc>
        <w:tc>
          <w:tcPr>
            <w:tcW w:w="1701" w:type="dxa"/>
            <w:tcBorders>
              <w:left w:val="single" w:sz="4" w:space="0" w:color="auto"/>
            </w:tcBorders>
          </w:tcPr>
          <w:p w14:paraId="047DCD4C" w14:textId="77777777" w:rsidR="003D3C64" w:rsidRPr="00B20AE8" w:rsidRDefault="003D3C64" w:rsidP="0039402F">
            <w:pPr>
              <w:pStyle w:val="TAC"/>
            </w:pPr>
            <w:r w:rsidRPr="00B20AE8">
              <w:t>N*8 + 306 MHz,</w:t>
            </w:r>
          </w:p>
          <w:p w14:paraId="69398452" w14:textId="77777777" w:rsidR="003D3C64" w:rsidRPr="00B20AE8" w:rsidRDefault="003D3C64" w:rsidP="0039402F">
            <w:pPr>
              <w:pStyle w:val="TAC"/>
            </w:pPr>
            <w:r w:rsidRPr="00B20AE8">
              <w:t xml:space="preserve">21 ≤ N ≤ 60 </w:t>
            </w:r>
          </w:p>
        </w:tc>
        <w:tc>
          <w:tcPr>
            <w:tcW w:w="2268" w:type="dxa"/>
          </w:tcPr>
          <w:p w14:paraId="5E9621F7"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40A1FB50" w14:textId="77777777" w:rsidR="003D3C64" w:rsidRPr="00B20AE8" w:rsidRDefault="003D3C64" w:rsidP="0039402F">
            <w:pPr>
              <w:pStyle w:val="TAC"/>
            </w:pPr>
            <w:r w:rsidRPr="00B20AE8">
              <w:t>P</w:t>
            </w:r>
            <w:r w:rsidRPr="00B20AE8">
              <w:rPr>
                <w:vertAlign w:val="subscript"/>
              </w:rPr>
              <w:t>EIRP_10MHz</w:t>
            </w:r>
            <w:r w:rsidRPr="00B20AE8">
              <w:t xml:space="preserve"> – 5</w:t>
            </w:r>
            <w:r w:rsidRPr="00B20AE8">
              <w:rPr>
                <w:rFonts w:cs="v4.2.0"/>
              </w:rPr>
              <w:t>7.2</w:t>
            </w:r>
            <w:r w:rsidRPr="00B20AE8">
              <w:t xml:space="preserve"> dBm</w:t>
            </w:r>
          </w:p>
        </w:tc>
        <w:tc>
          <w:tcPr>
            <w:tcW w:w="1512" w:type="dxa"/>
          </w:tcPr>
          <w:p w14:paraId="21330C33" w14:textId="77777777" w:rsidR="003D3C64" w:rsidRPr="00B20AE8" w:rsidRDefault="003D3C64" w:rsidP="0039402F">
            <w:pPr>
              <w:pStyle w:val="TAC"/>
            </w:pPr>
            <w:r w:rsidRPr="00B20AE8">
              <w:t>8 MHz</w:t>
            </w:r>
          </w:p>
        </w:tc>
      </w:tr>
      <w:tr w:rsidR="003D3C64" w:rsidRPr="00B20AE8" w14:paraId="60E9A997"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BB37910" w14:textId="77777777" w:rsidR="003D3C64" w:rsidRPr="00B20AE8" w:rsidRDefault="003D3C64" w:rsidP="0039402F">
            <w:pPr>
              <w:pStyle w:val="TAC"/>
            </w:pPr>
          </w:p>
        </w:tc>
        <w:tc>
          <w:tcPr>
            <w:tcW w:w="1701" w:type="dxa"/>
            <w:tcBorders>
              <w:left w:val="single" w:sz="4" w:space="0" w:color="auto"/>
            </w:tcBorders>
          </w:tcPr>
          <w:p w14:paraId="1F382226" w14:textId="77777777" w:rsidR="003D3C64" w:rsidRPr="00B20AE8" w:rsidRDefault="003D3C64" w:rsidP="0039402F">
            <w:pPr>
              <w:pStyle w:val="TAC"/>
            </w:pPr>
            <w:r w:rsidRPr="00B20AE8">
              <w:t>N*8 + 306 MHz,</w:t>
            </w:r>
          </w:p>
          <w:p w14:paraId="4782BC48" w14:textId="77777777" w:rsidR="003D3C64" w:rsidRPr="00B20AE8" w:rsidRDefault="003D3C64" w:rsidP="0039402F">
            <w:pPr>
              <w:pStyle w:val="TAC"/>
            </w:pPr>
            <w:r w:rsidRPr="00B20AE8">
              <w:t xml:space="preserve">21 ≤ N ≤ 60 </w:t>
            </w:r>
          </w:p>
        </w:tc>
        <w:tc>
          <w:tcPr>
            <w:tcW w:w="2268" w:type="dxa"/>
          </w:tcPr>
          <w:p w14:paraId="7D7E03FF" w14:textId="77777777" w:rsidR="003D3C64" w:rsidRPr="00B20AE8" w:rsidRDefault="003D3C64" w:rsidP="0039402F">
            <w:pPr>
              <w:pStyle w:val="TAC"/>
            </w:pPr>
            <w:r w:rsidRPr="00B20AE8">
              <w:t>P</w:t>
            </w:r>
            <w:r w:rsidRPr="00B20AE8">
              <w:rPr>
                <w:vertAlign w:val="subscript"/>
              </w:rPr>
              <w:t>EIRP_10MHz</w:t>
            </w:r>
            <w:r w:rsidRPr="00B20AE8">
              <w:t xml:space="preserve"> &lt; 36 dBm</w:t>
            </w:r>
          </w:p>
        </w:tc>
        <w:tc>
          <w:tcPr>
            <w:tcW w:w="1984" w:type="dxa"/>
          </w:tcPr>
          <w:p w14:paraId="666C58C7" w14:textId="0D57A950" w:rsidR="003D3C64" w:rsidRPr="00B20AE8" w:rsidRDefault="003D3C64" w:rsidP="0039402F">
            <w:pPr>
              <w:pStyle w:val="TAC"/>
            </w:pPr>
            <w:r w:rsidRPr="00B20AE8">
              <w:t>-2</w:t>
            </w:r>
            <w:r w:rsidRPr="00B20AE8">
              <w:rPr>
                <w:rFonts w:cs="v4.2.0"/>
              </w:rPr>
              <w:t>1.2</w:t>
            </w:r>
            <w:r w:rsidRPr="00B20AE8">
              <w:t xml:space="preserve"> dBm</w:t>
            </w:r>
            <w:r>
              <w:t xml:space="preserve"> </w:t>
            </w:r>
          </w:p>
        </w:tc>
        <w:tc>
          <w:tcPr>
            <w:tcW w:w="1512" w:type="dxa"/>
          </w:tcPr>
          <w:p w14:paraId="6596AFF8" w14:textId="77777777" w:rsidR="003D3C64" w:rsidRPr="00B20AE8" w:rsidRDefault="003D3C64" w:rsidP="0039402F">
            <w:pPr>
              <w:pStyle w:val="TAC"/>
            </w:pPr>
            <w:r w:rsidRPr="00B20AE8">
              <w:t>8 MHz</w:t>
            </w:r>
          </w:p>
        </w:tc>
      </w:tr>
      <w:tr w:rsidR="003D3C64" w:rsidRPr="00B20AE8" w14:paraId="33FA80CE"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F1BE04A" w14:textId="77777777" w:rsidR="003D3C64" w:rsidRPr="00B20AE8" w:rsidRDefault="003D3C64" w:rsidP="0039402F">
            <w:pPr>
              <w:pStyle w:val="TAC"/>
            </w:pPr>
            <w:r w:rsidRPr="00B20AE8">
              <w:t>B: for DTT frequencies where broadcasting is subject to an intermediate level of protection</w:t>
            </w:r>
          </w:p>
        </w:tc>
        <w:tc>
          <w:tcPr>
            <w:tcW w:w="1701" w:type="dxa"/>
            <w:tcBorders>
              <w:left w:val="single" w:sz="4" w:space="0" w:color="auto"/>
            </w:tcBorders>
          </w:tcPr>
          <w:p w14:paraId="6B78804D" w14:textId="77777777" w:rsidR="003D3C64" w:rsidRPr="00B20AE8" w:rsidRDefault="003D3C64" w:rsidP="0039402F">
            <w:pPr>
              <w:pStyle w:val="TAC"/>
            </w:pPr>
            <w:r w:rsidRPr="00B20AE8">
              <w:t>N*8 + 306 MHz,</w:t>
            </w:r>
          </w:p>
          <w:p w14:paraId="08DEE8E9" w14:textId="77777777" w:rsidR="003D3C64" w:rsidRPr="00B20AE8" w:rsidRDefault="003D3C64" w:rsidP="0039402F">
            <w:pPr>
              <w:pStyle w:val="TAC"/>
            </w:pPr>
            <w:r w:rsidRPr="00B20AE8">
              <w:t xml:space="preserve">21 ≤ N ≤ 60 </w:t>
            </w:r>
          </w:p>
        </w:tc>
        <w:tc>
          <w:tcPr>
            <w:tcW w:w="2268" w:type="dxa"/>
          </w:tcPr>
          <w:p w14:paraId="6A99EB83" w14:textId="77777777" w:rsidR="003D3C64" w:rsidRPr="00B20AE8" w:rsidRDefault="003D3C64" w:rsidP="0039402F">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DECFBA0" w14:textId="554FAD64" w:rsidR="003D3C64" w:rsidRPr="00B20AE8" w:rsidRDefault="003D3C64" w:rsidP="0039402F">
            <w:pPr>
              <w:pStyle w:val="TAC"/>
            </w:pPr>
            <w:r w:rsidRPr="00B20AE8">
              <w:t>1</w:t>
            </w:r>
            <w:r w:rsidRPr="00B20AE8">
              <w:rPr>
                <w:lang w:val="sv-SE"/>
              </w:rPr>
              <w:t>1.8</w:t>
            </w:r>
            <w:r>
              <w:t xml:space="preserve"> </w:t>
            </w:r>
            <w:r w:rsidRPr="00B20AE8">
              <w:t>dBm</w:t>
            </w:r>
            <w:r>
              <w:t xml:space="preserve"> </w:t>
            </w:r>
          </w:p>
        </w:tc>
        <w:tc>
          <w:tcPr>
            <w:tcW w:w="1512" w:type="dxa"/>
          </w:tcPr>
          <w:p w14:paraId="777DE657" w14:textId="77777777" w:rsidR="003D3C64" w:rsidRPr="00B20AE8" w:rsidRDefault="003D3C64" w:rsidP="0039402F">
            <w:pPr>
              <w:pStyle w:val="TAC"/>
            </w:pPr>
            <w:r w:rsidRPr="00B20AE8">
              <w:t>8 MHz</w:t>
            </w:r>
          </w:p>
        </w:tc>
      </w:tr>
      <w:tr w:rsidR="003D3C64" w:rsidRPr="00B20AE8" w14:paraId="7D0B2324"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C2C3993" w14:textId="77777777" w:rsidR="003D3C64" w:rsidRPr="00B20AE8" w:rsidRDefault="003D3C64" w:rsidP="0039402F">
            <w:pPr>
              <w:pStyle w:val="TAC"/>
            </w:pPr>
          </w:p>
        </w:tc>
        <w:tc>
          <w:tcPr>
            <w:tcW w:w="1701" w:type="dxa"/>
            <w:tcBorders>
              <w:left w:val="single" w:sz="4" w:space="0" w:color="auto"/>
            </w:tcBorders>
          </w:tcPr>
          <w:p w14:paraId="37A994F8" w14:textId="77777777" w:rsidR="003D3C64" w:rsidRPr="00B20AE8" w:rsidRDefault="003D3C64" w:rsidP="0039402F">
            <w:pPr>
              <w:pStyle w:val="TAC"/>
            </w:pPr>
            <w:r w:rsidRPr="00B20AE8">
              <w:t>N*8 + 306 MHz,</w:t>
            </w:r>
          </w:p>
          <w:p w14:paraId="7FC4BC64" w14:textId="77777777" w:rsidR="003D3C64" w:rsidRPr="00B20AE8" w:rsidRDefault="003D3C64" w:rsidP="0039402F">
            <w:pPr>
              <w:pStyle w:val="TAC"/>
            </w:pPr>
            <w:r w:rsidRPr="00B20AE8">
              <w:t xml:space="preserve">21 ≤ N ≤ 60 </w:t>
            </w:r>
          </w:p>
        </w:tc>
        <w:tc>
          <w:tcPr>
            <w:tcW w:w="2268" w:type="dxa"/>
          </w:tcPr>
          <w:p w14:paraId="397C416A"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EE6475D" w14:textId="77777777" w:rsidR="003D3C64" w:rsidRPr="00B20AE8" w:rsidRDefault="003D3C64" w:rsidP="0039402F">
            <w:pPr>
              <w:pStyle w:val="TAC"/>
            </w:pPr>
            <w:r w:rsidRPr="00B20AE8">
              <w:t>P</w:t>
            </w:r>
            <w:r w:rsidRPr="00B20AE8">
              <w:rPr>
                <w:vertAlign w:val="subscript"/>
              </w:rPr>
              <w:t>EIRP_10MHz</w:t>
            </w:r>
            <w:r w:rsidRPr="00B20AE8">
              <w:t xml:space="preserve"> – 4</w:t>
            </w:r>
            <w:r w:rsidRPr="00B20AE8">
              <w:rPr>
                <w:rFonts w:cs="v4.2.0"/>
              </w:rPr>
              <w:t>7.2</w:t>
            </w:r>
            <w:r w:rsidRPr="00B20AE8">
              <w:t xml:space="preserve"> dBm</w:t>
            </w:r>
          </w:p>
        </w:tc>
        <w:tc>
          <w:tcPr>
            <w:tcW w:w="1512" w:type="dxa"/>
          </w:tcPr>
          <w:p w14:paraId="134C9C0C" w14:textId="77777777" w:rsidR="003D3C64" w:rsidRPr="00B20AE8" w:rsidRDefault="003D3C64" w:rsidP="0039402F">
            <w:pPr>
              <w:pStyle w:val="TAC"/>
            </w:pPr>
            <w:r w:rsidRPr="00B20AE8">
              <w:t>8 MHz</w:t>
            </w:r>
          </w:p>
        </w:tc>
      </w:tr>
      <w:tr w:rsidR="003D3C64" w:rsidRPr="00B20AE8" w14:paraId="4D13FAB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F50116B" w14:textId="77777777" w:rsidR="003D3C64" w:rsidRPr="00B20AE8" w:rsidRDefault="003D3C64" w:rsidP="0039402F">
            <w:pPr>
              <w:pStyle w:val="TAC"/>
            </w:pPr>
          </w:p>
        </w:tc>
        <w:tc>
          <w:tcPr>
            <w:tcW w:w="1701" w:type="dxa"/>
            <w:tcBorders>
              <w:left w:val="single" w:sz="4" w:space="0" w:color="auto"/>
            </w:tcBorders>
          </w:tcPr>
          <w:p w14:paraId="2DB8FABB" w14:textId="77777777" w:rsidR="003D3C64" w:rsidRPr="00B20AE8" w:rsidRDefault="003D3C64" w:rsidP="0039402F">
            <w:pPr>
              <w:pStyle w:val="TAC"/>
            </w:pPr>
            <w:r w:rsidRPr="00B20AE8">
              <w:t>N*8 + 306 MHz,</w:t>
            </w:r>
          </w:p>
          <w:p w14:paraId="2C77AF00" w14:textId="77777777" w:rsidR="003D3C64" w:rsidRPr="00B20AE8" w:rsidRDefault="003D3C64" w:rsidP="0039402F">
            <w:pPr>
              <w:pStyle w:val="TAC"/>
            </w:pPr>
            <w:r w:rsidRPr="00B20AE8">
              <w:t xml:space="preserve">21 ≤ N ≤ 60 </w:t>
            </w:r>
          </w:p>
        </w:tc>
        <w:tc>
          <w:tcPr>
            <w:tcW w:w="2268" w:type="dxa"/>
          </w:tcPr>
          <w:p w14:paraId="06816F64" w14:textId="77777777" w:rsidR="003D3C64" w:rsidRPr="00B20AE8" w:rsidRDefault="003D3C64" w:rsidP="0039402F">
            <w:pPr>
              <w:pStyle w:val="TAC"/>
            </w:pPr>
            <w:r w:rsidRPr="00B20AE8">
              <w:t>P</w:t>
            </w:r>
            <w:r w:rsidRPr="00B20AE8">
              <w:rPr>
                <w:vertAlign w:val="subscript"/>
              </w:rPr>
              <w:t>EIRP_10MHz</w:t>
            </w:r>
            <w:r w:rsidRPr="00B20AE8">
              <w:t xml:space="preserve"> &lt; 36 dBm</w:t>
            </w:r>
          </w:p>
        </w:tc>
        <w:tc>
          <w:tcPr>
            <w:tcW w:w="1984" w:type="dxa"/>
          </w:tcPr>
          <w:p w14:paraId="2E9B0162" w14:textId="775E54BD" w:rsidR="003D3C64" w:rsidRPr="00B20AE8" w:rsidRDefault="003D3C64" w:rsidP="0039402F">
            <w:pPr>
              <w:pStyle w:val="TAC"/>
            </w:pPr>
            <w:r w:rsidRPr="00B20AE8">
              <w:t>-1</w:t>
            </w:r>
            <w:r w:rsidRPr="00B20AE8">
              <w:rPr>
                <w:rFonts w:cs="v4.2.0"/>
              </w:rPr>
              <w:t>1.2</w:t>
            </w:r>
            <w:r w:rsidRPr="00B20AE8">
              <w:t xml:space="preserve"> dBm</w:t>
            </w:r>
            <w:r>
              <w:t xml:space="preserve"> </w:t>
            </w:r>
          </w:p>
        </w:tc>
        <w:tc>
          <w:tcPr>
            <w:tcW w:w="1512" w:type="dxa"/>
          </w:tcPr>
          <w:p w14:paraId="0B90CCF8" w14:textId="77777777" w:rsidR="003D3C64" w:rsidRPr="00B20AE8" w:rsidRDefault="003D3C64" w:rsidP="0039402F">
            <w:pPr>
              <w:pStyle w:val="TAC"/>
            </w:pPr>
            <w:r w:rsidRPr="00B20AE8">
              <w:t>8 MHz</w:t>
            </w:r>
          </w:p>
        </w:tc>
      </w:tr>
      <w:tr w:rsidR="004F339F" w:rsidRPr="00B20AE8" w14:paraId="6782D63A" w14:textId="77777777" w:rsidTr="006A2BF1">
        <w:trPr>
          <w:cantSplit/>
          <w:jc w:val="center"/>
        </w:trPr>
        <w:tc>
          <w:tcPr>
            <w:tcW w:w="1795" w:type="dxa"/>
            <w:tcBorders>
              <w:top w:val="single" w:sz="4" w:space="0" w:color="auto"/>
            </w:tcBorders>
          </w:tcPr>
          <w:p w14:paraId="128545C6" w14:textId="77777777" w:rsidR="00C33A48" w:rsidRPr="00B20AE8" w:rsidRDefault="00C33A48" w:rsidP="0039402F">
            <w:pPr>
              <w:pStyle w:val="TAC"/>
            </w:pPr>
            <w:r w:rsidRPr="00B20AE8">
              <w:t>C: for DTT frequencies where broadcasting is not protected</w:t>
            </w:r>
          </w:p>
        </w:tc>
        <w:tc>
          <w:tcPr>
            <w:tcW w:w="1701" w:type="dxa"/>
          </w:tcPr>
          <w:p w14:paraId="1DD27EDE" w14:textId="77777777" w:rsidR="00C33A48" w:rsidRPr="00B20AE8" w:rsidRDefault="00C33A48" w:rsidP="0039402F">
            <w:pPr>
              <w:pStyle w:val="TAC"/>
            </w:pPr>
            <w:r w:rsidRPr="00B20AE8">
              <w:t>N*8 + 306 MHz,</w:t>
            </w:r>
          </w:p>
          <w:p w14:paraId="2F59DE7F" w14:textId="77777777" w:rsidR="00C33A48" w:rsidRPr="00B20AE8" w:rsidRDefault="00C33A48" w:rsidP="0039402F">
            <w:pPr>
              <w:pStyle w:val="TAC"/>
            </w:pPr>
            <w:r w:rsidRPr="00B20AE8">
              <w:t xml:space="preserve">21 ≤ N ≤ 60 </w:t>
            </w:r>
          </w:p>
        </w:tc>
        <w:tc>
          <w:tcPr>
            <w:tcW w:w="2268" w:type="dxa"/>
          </w:tcPr>
          <w:p w14:paraId="25B96B6E" w14:textId="77777777" w:rsidR="00C33A48" w:rsidRPr="00B20AE8" w:rsidRDefault="00C33A48" w:rsidP="0039402F">
            <w:pPr>
              <w:pStyle w:val="TAC"/>
            </w:pPr>
            <w:r w:rsidRPr="00B20AE8">
              <w:t>N.A.</w:t>
            </w:r>
          </w:p>
        </w:tc>
        <w:tc>
          <w:tcPr>
            <w:tcW w:w="1984" w:type="dxa"/>
          </w:tcPr>
          <w:p w14:paraId="555B24C4" w14:textId="22BBC1B1" w:rsidR="00C33A48" w:rsidRPr="00B20AE8" w:rsidRDefault="00C33A48" w:rsidP="0039402F">
            <w:pPr>
              <w:pStyle w:val="TAC"/>
            </w:pPr>
            <w:r w:rsidRPr="00B20AE8">
              <w:t>2</w:t>
            </w:r>
            <w:r w:rsidRPr="00B20AE8">
              <w:rPr>
                <w:rFonts w:cs="v4.2.0"/>
              </w:rPr>
              <w:t>3.8</w:t>
            </w:r>
            <w:r w:rsidRPr="00B20AE8">
              <w:t xml:space="preserve"> dBm</w:t>
            </w:r>
            <w:r w:rsidR="003D3C64">
              <w:t xml:space="preserve"> </w:t>
            </w:r>
          </w:p>
        </w:tc>
        <w:tc>
          <w:tcPr>
            <w:tcW w:w="1512" w:type="dxa"/>
          </w:tcPr>
          <w:p w14:paraId="249E49D2" w14:textId="77777777" w:rsidR="00C33A48" w:rsidRPr="00B20AE8" w:rsidRDefault="00C33A48" w:rsidP="0039402F">
            <w:pPr>
              <w:pStyle w:val="TAC"/>
            </w:pPr>
            <w:r w:rsidRPr="00B20AE8">
              <w:t>8 MHz</w:t>
            </w:r>
          </w:p>
        </w:tc>
      </w:tr>
      <w:tr w:rsidR="00C33A48" w:rsidRPr="00B20AE8" w14:paraId="2FB4DC19" w14:textId="77777777" w:rsidTr="006A2BF1">
        <w:trPr>
          <w:cantSplit/>
          <w:jc w:val="center"/>
        </w:trPr>
        <w:tc>
          <w:tcPr>
            <w:tcW w:w="9260" w:type="dxa"/>
            <w:gridSpan w:val="5"/>
          </w:tcPr>
          <w:p w14:paraId="21616037" w14:textId="71827964" w:rsidR="00C33A48" w:rsidRPr="00B20AE8" w:rsidRDefault="00C33A48" w:rsidP="0039402F">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w:t>
            </w:r>
            <w:r w:rsidR="003D3C64">
              <w:t> </w:t>
            </w:r>
            <w:r w:rsidR="003D3C64" w:rsidRPr="00B20AE8">
              <w:t>[</w:t>
            </w:r>
            <w:r w:rsidRPr="00B20AE8">
              <w:t>17] dBi</w:t>
            </w:r>
            <w:r w:rsidRPr="00B20AE8">
              <w:rPr>
                <w:vertAlign w:val="subscript"/>
              </w:rPr>
              <w:t xml:space="preserve"> </w:t>
            </w:r>
          </w:p>
        </w:tc>
      </w:tr>
    </w:tbl>
    <w:p w14:paraId="486C74D0" w14:textId="77777777" w:rsidR="00C33A48" w:rsidRPr="00B20AE8" w:rsidRDefault="00C33A48" w:rsidP="0039402F"/>
    <w:p w14:paraId="03CA1F37" w14:textId="30D49EEF" w:rsidR="00C33A48" w:rsidRPr="00B20AE8" w:rsidRDefault="00C33A48" w:rsidP="0039402F">
      <w:pPr>
        <w:pStyle w:val="NO"/>
      </w:pPr>
      <w:r w:rsidRPr="00B20AE8">
        <w:t>NOTE 1:</w:t>
      </w:r>
      <w:r w:rsidRPr="00B20AE8">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6.7.4.5.1-12 demonstrates compliance to the regional requirement</w:t>
      </w:r>
    </w:p>
    <w:p w14:paraId="7C1C37AD" w14:textId="77777777" w:rsidR="00C33A48" w:rsidRPr="00B20AE8" w:rsidRDefault="00C33A48" w:rsidP="0039402F">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14:paraId="6190D89D" w14:textId="77777777" w:rsidR="00C33A48" w:rsidRPr="00B20AE8" w:rsidRDefault="00C33A48" w:rsidP="0039402F">
      <w:pPr>
        <w:pStyle w:val="TH"/>
      </w:pPr>
      <w:r w:rsidRPr="00B20AE8">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4F339F" w:rsidRPr="00B20AE8" w14:paraId="02FDFE81" w14:textId="77777777" w:rsidTr="006A2BF1">
        <w:trPr>
          <w:cantSplit/>
          <w:jc w:val="center"/>
        </w:trPr>
        <w:tc>
          <w:tcPr>
            <w:tcW w:w="3285" w:type="dxa"/>
          </w:tcPr>
          <w:p w14:paraId="0CD2E71D" w14:textId="77777777" w:rsidR="00C33A48" w:rsidRPr="00B20AE8" w:rsidRDefault="00C33A48" w:rsidP="0039402F">
            <w:pPr>
              <w:pStyle w:val="TAH"/>
            </w:pPr>
            <w:r w:rsidRPr="00B20AE8">
              <w:t>Frequency offset of measurement filter centre frequency, f_offset</w:t>
            </w:r>
          </w:p>
        </w:tc>
        <w:tc>
          <w:tcPr>
            <w:tcW w:w="2352" w:type="dxa"/>
          </w:tcPr>
          <w:p w14:paraId="11F9027A" w14:textId="77777777" w:rsidR="00C33A48" w:rsidRPr="00B20AE8" w:rsidRDefault="00C33A48" w:rsidP="0039402F">
            <w:pPr>
              <w:pStyle w:val="TAH"/>
            </w:pPr>
            <w:r w:rsidRPr="00B20AE8">
              <w:t>Maximum level (dBm)</w:t>
            </w:r>
          </w:p>
        </w:tc>
        <w:tc>
          <w:tcPr>
            <w:tcW w:w="2551" w:type="dxa"/>
          </w:tcPr>
          <w:p w14:paraId="18E0CBFA" w14:textId="77777777" w:rsidR="00C33A48" w:rsidRPr="00B20AE8" w:rsidRDefault="00C33A48" w:rsidP="0039402F">
            <w:pPr>
              <w:pStyle w:val="TAH"/>
            </w:pPr>
            <w:r w:rsidRPr="00B20AE8">
              <w:t>Measurement bandwidth</w:t>
            </w:r>
          </w:p>
        </w:tc>
      </w:tr>
      <w:tr w:rsidR="004F339F" w:rsidRPr="00B20AE8" w14:paraId="013DE779" w14:textId="77777777" w:rsidTr="006A2BF1">
        <w:trPr>
          <w:cantSplit/>
          <w:jc w:val="center"/>
        </w:trPr>
        <w:tc>
          <w:tcPr>
            <w:tcW w:w="3285" w:type="dxa"/>
          </w:tcPr>
          <w:p w14:paraId="651955AE" w14:textId="77777777" w:rsidR="00C33A48" w:rsidRPr="00B20AE8" w:rsidRDefault="00C33A48" w:rsidP="0039402F">
            <w:pPr>
              <w:pStyle w:val="TAC"/>
            </w:pPr>
            <w:r w:rsidRPr="00B20AE8">
              <w:rPr>
                <w:lang w:eastAsia="zh-CN"/>
              </w:rPr>
              <w:t>5</w:t>
            </w:r>
            <w:r w:rsidRPr="00B20AE8">
              <w:t xml:space="preserve"> MHz</w:t>
            </w:r>
          </w:p>
        </w:tc>
        <w:tc>
          <w:tcPr>
            <w:tcW w:w="2352" w:type="dxa"/>
          </w:tcPr>
          <w:p w14:paraId="17F8E49C"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4266EA78" w14:textId="77777777" w:rsidR="00C33A48" w:rsidRPr="00B20AE8" w:rsidRDefault="00C33A48" w:rsidP="0039402F">
            <w:pPr>
              <w:pStyle w:val="TAC"/>
            </w:pPr>
            <w:r w:rsidRPr="00B20AE8">
              <w:t>5</w:t>
            </w:r>
            <w:r w:rsidRPr="00B20AE8">
              <w:rPr>
                <w:lang w:eastAsia="zh-CN"/>
              </w:rPr>
              <w:t xml:space="preserve"> M</w:t>
            </w:r>
            <w:r w:rsidRPr="00B20AE8">
              <w:t>Hz</w:t>
            </w:r>
          </w:p>
        </w:tc>
      </w:tr>
      <w:tr w:rsidR="004F339F" w:rsidRPr="00B20AE8" w14:paraId="1F0AAE80" w14:textId="77777777" w:rsidTr="006A2BF1">
        <w:trPr>
          <w:cantSplit/>
          <w:jc w:val="center"/>
        </w:trPr>
        <w:tc>
          <w:tcPr>
            <w:tcW w:w="3285" w:type="dxa"/>
          </w:tcPr>
          <w:p w14:paraId="3EE5B352" w14:textId="77777777" w:rsidR="00C33A48" w:rsidRPr="00B20AE8" w:rsidRDefault="00C33A48" w:rsidP="0039402F">
            <w:pPr>
              <w:pStyle w:val="TAC"/>
            </w:pPr>
            <w:r w:rsidRPr="00B20AE8">
              <w:rPr>
                <w:lang w:eastAsia="zh-CN"/>
              </w:rPr>
              <w:t>10</w:t>
            </w:r>
            <w:r w:rsidRPr="00B20AE8">
              <w:t xml:space="preserve"> MHz</w:t>
            </w:r>
          </w:p>
        </w:tc>
        <w:tc>
          <w:tcPr>
            <w:tcW w:w="2352" w:type="dxa"/>
          </w:tcPr>
          <w:p w14:paraId="0D1D2AA2"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2F93FA0" w14:textId="77777777" w:rsidR="00C33A48" w:rsidRPr="00B20AE8" w:rsidRDefault="00C33A48" w:rsidP="0039402F">
            <w:pPr>
              <w:pStyle w:val="TAC"/>
            </w:pPr>
            <w:r w:rsidRPr="00B20AE8">
              <w:t>5</w:t>
            </w:r>
            <w:r w:rsidRPr="00B20AE8">
              <w:rPr>
                <w:lang w:eastAsia="zh-CN"/>
              </w:rPr>
              <w:t xml:space="preserve"> M</w:t>
            </w:r>
            <w:r w:rsidRPr="00B20AE8">
              <w:t>Hz</w:t>
            </w:r>
          </w:p>
        </w:tc>
      </w:tr>
      <w:tr w:rsidR="004F339F" w:rsidRPr="00B20AE8" w14:paraId="5D11FEA7" w14:textId="77777777" w:rsidTr="006A2BF1">
        <w:trPr>
          <w:cantSplit/>
          <w:jc w:val="center"/>
        </w:trPr>
        <w:tc>
          <w:tcPr>
            <w:tcW w:w="3285" w:type="dxa"/>
          </w:tcPr>
          <w:p w14:paraId="77D52203" w14:textId="77777777" w:rsidR="00C33A48" w:rsidRPr="00B20AE8" w:rsidRDefault="00C33A48" w:rsidP="0039402F">
            <w:pPr>
              <w:pStyle w:val="TAC"/>
            </w:pPr>
            <w:r w:rsidRPr="00B20AE8">
              <w:rPr>
                <w:lang w:eastAsia="zh-CN"/>
              </w:rPr>
              <w:t>15</w:t>
            </w:r>
            <w:r w:rsidRPr="00B20AE8">
              <w:t xml:space="preserve"> MHz ≤ </w:t>
            </w:r>
            <w:r w:rsidRPr="00B20AE8">
              <w:rPr>
                <w:lang w:eastAsia="zh-CN"/>
              </w:rPr>
              <w:t>f_offset</w:t>
            </w:r>
            <w:r w:rsidRPr="00B20AE8">
              <w:t xml:space="preserve"> ≤ f_offset</w:t>
            </w:r>
            <w:r w:rsidRPr="00B20AE8">
              <w:rPr>
                <w:vertAlign w:val="subscript"/>
              </w:rPr>
              <w:t>max, B32</w:t>
            </w:r>
          </w:p>
        </w:tc>
        <w:tc>
          <w:tcPr>
            <w:tcW w:w="2352" w:type="dxa"/>
          </w:tcPr>
          <w:p w14:paraId="4686D22A"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D395F83" w14:textId="77777777" w:rsidR="00C33A48" w:rsidRPr="00B20AE8" w:rsidRDefault="00C33A48" w:rsidP="0039402F">
            <w:pPr>
              <w:pStyle w:val="TAC"/>
            </w:pPr>
            <w:r w:rsidRPr="00B20AE8">
              <w:t>5</w:t>
            </w:r>
            <w:r w:rsidRPr="00B20AE8">
              <w:rPr>
                <w:lang w:eastAsia="zh-CN"/>
              </w:rPr>
              <w:t xml:space="preserve"> M</w:t>
            </w:r>
            <w:r w:rsidRPr="00B20AE8">
              <w:t>Hz</w:t>
            </w:r>
          </w:p>
        </w:tc>
      </w:tr>
      <w:tr w:rsidR="00C33A48" w:rsidRPr="00B20AE8" w14:paraId="76B1C4E9" w14:textId="77777777" w:rsidTr="006A2BF1">
        <w:trPr>
          <w:cantSplit/>
          <w:jc w:val="center"/>
        </w:trPr>
        <w:tc>
          <w:tcPr>
            <w:tcW w:w="8188" w:type="dxa"/>
            <w:gridSpan w:val="3"/>
          </w:tcPr>
          <w:p w14:paraId="1663333F" w14:textId="4562558D" w:rsidR="00C33A48" w:rsidRPr="00B20AE8" w:rsidRDefault="00C33A48" w:rsidP="0039402F">
            <w:pPr>
              <w:pStyle w:val="TAN"/>
            </w:pPr>
            <w:r w:rsidRPr="00B20AE8">
              <w:t>NOTE:</w:t>
            </w:r>
            <w:r w:rsidRPr="00B20AE8">
              <w:tab/>
              <w:t>f_offset</w:t>
            </w:r>
            <w:r w:rsidRPr="00B20AE8">
              <w:rPr>
                <w:vertAlign w:val="subscript"/>
              </w:rPr>
              <w:t>max, B32</w:t>
            </w:r>
            <w:r w:rsidR="003D3C64">
              <w:t xml:space="preserve"> </w:t>
            </w:r>
            <w:r w:rsidRPr="00B20AE8">
              <w:t>denotes the frequency difference between the lower channel carrier frequency and 1454.5 MHz, and the frequency difference between the upper channel carrier frequency and 1489.5 MHz for the set channel position.</w:t>
            </w:r>
          </w:p>
        </w:tc>
      </w:tr>
    </w:tbl>
    <w:p w14:paraId="1CDC145C" w14:textId="77777777" w:rsidR="00C33A48" w:rsidRPr="00B20AE8" w:rsidRDefault="00C33A48" w:rsidP="0039402F"/>
    <w:p w14:paraId="4205CEAF" w14:textId="668BFA20" w:rsidR="00C33A48" w:rsidRPr="00B20AE8" w:rsidRDefault="00C33A48" w:rsidP="0039402F">
      <w:pPr>
        <w:pStyle w:val="NO"/>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003D3C64">
        <w:rPr>
          <w:lang w:val="en-US"/>
        </w:rPr>
        <w:t> </w:t>
      </w:r>
      <w:r w:rsidR="003D3C64" w:rsidRPr="00B20AE8">
        <w:rPr>
          <w:lang w:val="en-US"/>
        </w:rPr>
        <w:t>[</w:t>
      </w:r>
      <w:r w:rsidRPr="00B20AE8">
        <w:rPr>
          <w:lang w:val="en-US"/>
        </w:rPr>
        <w:t>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7.105</w:t>
      </w:r>
      <w:r w:rsidR="003D3C64">
        <w:t> </w:t>
      </w:r>
      <w:r w:rsidR="003D3C64" w:rsidRPr="00B20AE8">
        <w:rPr>
          <w:lang w:val="en-US"/>
        </w:rPr>
        <w:t>[</w:t>
      </w:r>
      <w:r w:rsidRPr="00B20AE8">
        <w:rPr>
          <w:lang w:val="en-US"/>
        </w:rPr>
        <w:t xml:space="preserve">6] </w:t>
      </w:r>
      <w:r w:rsidRPr="00B20AE8">
        <w:t xml:space="preserve">indicates how the limit in Table 6.7.4.5.1-13 </w:t>
      </w:r>
      <w:r w:rsidRPr="00B20AE8">
        <w:rPr>
          <w:lang w:val="en-US"/>
        </w:rPr>
        <w:t>demonstrates compliance to the regional requirement.</w:t>
      </w:r>
    </w:p>
    <w:p w14:paraId="73D6F16D" w14:textId="1DFD0A50" w:rsidR="00C33A48" w:rsidRPr="00B20AE8" w:rsidRDefault="00C33A48" w:rsidP="0039402F">
      <w:r w:rsidRPr="00B20AE8">
        <w:rPr>
          <w:rFonts w:hint="eastAsia"/>
        </w:rPr>
        <w:t>In certain regions, t</w:t>
      </w:r>
      <w:r w:rsidRPr="00B20AE8">
        <w:t xml:space="preserve">he following test requirement may apply </w:t>
      </w:r>
      <w:r w:rsidRPr="00B20AE8">
        <w:rPr>
          <w:rFonts w:hint="eastAsia"/>
        </w:rPr>
        <w:t xml:space="preserve">to </w:t>
      </w:r>
      <w:r w:rsidRPr="00B20AE8">
        <w:rPr>
          <w:i/>
        </w:rPr>
        <w:t>RIB</w:t>
      </w:r>
      <w:r w:rsidRPr="00B20AE8">
        <w:rPr>
          <w:rFonts w:hint="eastAsia"/>
        </w:rPr>
        <w:t xml:space="preserve"> operating in Band </w:t>
      </w:r>
      <w:r w:rsidRPr="00B20AE8">
        <w:t>XXXII</w:t>
      </w:r>
      <w:r w:rsidRPr="00B20AE8">
        <w:rPr>
          <w:rFonts w:hint="eastAsia"/>
        </w:rPr>
        <w:t xml:space="preserve"> within 1452-1492</w:t>
      </w:r>
      <w:r w:rsidR="00A33949">
        <w:t xml:space="preserve"> </w:t>
      </w:r>
      <w:r w:rsidRPr="00B20AE8">
        <w:rPr>
          <w:rFonts w:hint="eastAsia"/>
        </w:rPr>
        <w:t xml:space="preserve">MHz </w:t>
      </w:r>
      <w:r w:rsidRPr="00B20AE8">
        <w:t xml:space="preserve">for </w:t>
      </w:r>
      <w:r w:rsidRPr="00B20AE8">
        <w:rPr>
          <w:rFonts w:hint="eastAsia"/>
        </w:rPr>
        <w:t xml:space="preserve">the </w:t>
      </w:r>
      <w:r w:rsidRPr="00B20AE8">
        <w:t>protection of services in spectrum adjacent to</w:t>
      </w:r>
      <w:r w:rsidRPr="00B20AE8">
        <w:rPr>
          <w:rFonts w:hint="eastAsia"/>
        </w:rPr>
        <w:t xml:space="preserve"> the frequency range 1452-1492 MHz</w:t>
      </w:r>
      <w:r w:rsidRPr="00B20AE8">
        <w:t xml:space="preserve">. </w:t>
      </w:r>
      <w:r w:rsidRPr="00B20AE8">
        <w:rPr>
          <w:rFonts w:hint="eastAsia"/>
        </w:rPr>
        <w:t>T</w:t>
      </w:r>
      <w:r w:rsidRPr="00B20AE8">
        <w:t>he 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w:t>
      </w:r>
      <w:r w:rsidR="00A33949">
        <w:t xml:space="preserve"> </w:t>
      </w:r>
      <w:r w:rsidRPr="00B20AE8">
        <w:t>MHz even though part of the range falls in the spurious domain.</w:t>
      </w:r>
    </w:p>
    <w:p w14:paraId="17F8EB58" w14:textId="77777777" w:rsidR="00C33A48" w:rsidRPr="00B20AE8" w:rsidRDefault="00C33A48" w:rsidP="0039402F">
      <w:pPr>
        <w:pStyle w:val="TH"/>
      </w:pPr>
      <w:r w:rsidRPr="00B20AE8">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4F339F" w:rsidRPr="00B20AE8" w14:paraId="44D22B54" w14:textId="77777777" w:rsidTr="006A2BF1">
        <w:trPr>
          <w:cantSplit/>
          <w:tblHeader/>
          <w:jc w:val="center"/>
        </w:trPr>
        <w:tc>
          <w:tcPr>
            <w:tcW w:w="3023" w:type="dxa"/>
          </w:tcPr>
          <w:p w14:paraId="4369557A" w14:textId="77777777" w:rsidR="00C33A48" w:rsidRPr="00B20AE8" w:rsidRDefault="00C33A48" w:rsidP="0039402F">
            <w:pPr>
              <w:pStyle w:val="TAH"/>
              <w:rPr>
                <w:rFonts w:cs="Arial"/>
              </w:rPr>
            </w:pPr>
            <w:r w:rsidRPr="00B20AE8">
              <w:rPr>
                <w:rFonts w:cs="Arial"/>
              </w:rPr>
              <w:t xml:space="preserve">Filter </w:t>
            </w:r>
            <w:r w:rsidRPr="00B20AE8">
              <w:t xml:space="preserve">centre frequency, </w:t>
            </w:r>
            <w:r w:rsidRPr="00B20AE8">
              <w:rPr>
                <w:rFonts w:cs="Arial"/>
              </w:rPr>
              <w:t>F</w:t>
            </w:r>
            <w:r w:rsidRPr="00B20AE8">
              <w:rPr>
                <w:rFonts w:cs="Arial"/>
                <w:vertAlign w:val="subscript"/>
              </w:rPr>
              <w:t>filter</w:t>
            </w:r>
          </w:p>
        </w:tc>
        <w:tc>
          <w:tcPr>
            <w:tcW w:w="1939" w:type="dxa"/>
          </w:tcPr>
          <w:p w14:paraId="3B01003D" w14:textId="77777777" w:rsidR="00C33A48" w:rsidRPr="00B20AE8" w:rsidRDefault="00C33A48" w:rsidP="0039402F">
            <w:pPr>
              <w:pStyle w:val="TAH"/>
            </w:pPr>
            <w:r w:rsidRPr="00B20AE8">
              <w:t>Declared emission level (dBm)</w:t>
            </w:r>
          </w:p>
        </w:tc>
        <w:tc>
          <w:tcPr>
            <w:tcW w:w="1939" w:type="dxa"/>
          </w:tcPr>
          <w:p w14:paraId="3072F29D" w14:textId="77777777" w:rsidR="00C33A48" w:rsidRPr="00B20AE8" w:rsidRDefault="00C33A48" w:rsidP="0039402F">
            <w:pPr>
              <w:pStyle w:val="TAH"/>
            </w:pPr>
            <w:r w:rsidRPr="00B20AE8">
              <w:t>Measurement bandwidth</w:t>
            </w:r>
          </w:p>
        </w:tc>
      </w:tr>
      <w:tr w:rsidR="004F339F" w:rsidRPr="00B20AE8" w14:paraId="51A1613A" w14:textId="77777777" w:rsidTr="006A2BF1">
        <w:trPr>
          <w:cantSplit/>
          <w:tblHeader/>
          <w:jc w:val="center"/>
        </w:trPr>
        <w:tc>
          <w:tcPr>
            <w:tcW w:w="3023" w:type="dxa"/>
          </w:tcPr>
          <w:p w14:paraId="4DD51B7E" w14:textId="77777777" w:rsidR="00C33A48" w:rsidRPr="00B20AE8" w:rsidRDefault="00C33A48" w:rsidP="0039402F">
            <w:pPr>
              <w:pStyle w:val="TAC"/>
            </w:pPr>
            <w:r w:rsidRPr="00B20AE8">
              <w:t>1429.5 MHz ≤ F</w:t>
            </w:r>
            <w:r w:rsidRPr="00B20AE8">
              <w:rPr>
                <w:vertAlign w:val="subscript"/>
              </w:rPr>
              <w:t>filter</w:t>
            </w:r>
            <w:r w:rsidRPr="00B20AE8">
              <w:t xml:space="preserve"> ≤ 1448.5 MHz</w:t>
            </w:r>
          </w:p>
        </w:tc>
        <w:tc>
          <w:tcPr>
            <w:tcW w:w="1939" w:type="dxa"/>
          </w:tcPr>
          <w:p w14:paraId="038C92C9"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2E7CC9C" w14:textId="77777777" w:rsidR="00C33A48" w:rsidRPr="00B20AE8" w:rsidRDefault="00C33A48" w:rsidP="0039402F">
            <w:pPr>
              <w:pStyle w:val="TAC"/>
            </w:pPr>
            <w:r w:rsidRPr="00B20AE8">
              <w:t>1 MHz</w:t>
            </w:r>
          </w:p>
        </w:tc>
      </w:tr>
      <w:tr w:rsidR="004F339F" w:rsidRPr="00B20AE8" w14:paraId="3C92F26A" w14:textId="77777777" w:rsidTr="006A2BF1">
        <w:trPr>
          <w:cantSplit/>
          <w:tblHeader/>
          <w:jc w:val="center"/>
        </w:trPr>
        <w:tc>
          <w:tcPr>
            <w:tcW w:w="3023" w:type="dxa"/>
          </w:tcPr>
          <w:p w14:paraId="371BBEC5" w14:textId="77777777" w:rsidR="00C33A48" w:rsidRPr="00B20AE8" w:rsidRDefault="00C33A48" w:rsidP="0039402F">
            <w:pPr>
              <w:pStyle w:val="TAC"/>
            </w:pPr>
            <w:r w:rsidRPr="00B20AE8">
              <w:t>F</w:t>
            </w:r>
            <w:r w:rsidRPr="00B20AE8">
              <w:rPr>
                <w:vertAlign w:val="subscript"/>
              </w:rPr>
              <w:t>filter</w:t>
            </w:r>
            <w:r w:rsidRPr="00B20AE8">
              <w:t xml:space="preserve"> = 1450.5 MHz</w:t>
            </w:r>
          </w:p>
        </w:tc>
        <w:tc>
          <w:tcPr>
            <w:tcW w:w="1939" w:type="dxa"/>
          </w:tcPr>
          <w:p w14:paraId="3E725718"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3841128" w14:textId="77777777" w:rsidR="00C33A48" w:rsidRPr="00B20AE8" w:rsidRDefault="00C33A48" w:rsidP="0039402F">
            <w:pPr>
              <w:pStyle w:val="TAC"/>
            </w:pPr>
            <w:r w:rsidRPr="00B20AE8">
              <w:t>3 MHz</w:t>
            </w:r>
          </w:p>
        </w:tc>
      </w:tr>
      <w:tr w:rsidR="004F339F" w:rsidRPr="00B20AE8" w14:paraId="71F011E6" w14:textId="77777777" w:rsidTr="006A2BF1">
        <w:trPr>
          <w:cantSplit/>
          <w:tblHeader/>
          <w:jc w:val="center"/>
        </w:trPr>
        <w:tc>
          <w:tcPr>
            <w:tcW w:w="3023" w:type="dxa"/>
          </w:tcPr>
          <w:p w14:paraId="6C6A9FE7" w14:textId="7CC50454" w:rsidR="00C33A48" w:rsidRPr="00B20AE8" w:rsidRDefault="00C33A48" w:rsidP="0039402F">
            <w:pPr>
              <w:pStyle w:val="TAC"/>
            </w:pPr>
            <w:r w:rsidRPr="00B20AE8">
              <w:t>F</w:t>
            </w:r>
            <w:r w:rsidRPr="00B20AE8">
              <w:rPr>
                <w:vertAlign w:val="subscript"/>
              </w:rPr>
              <w:t>filter</w:t>
            </w:r>
            <w:r w:rsidR="003D3C64">
              <w:t xml:space="preserve"> </w:t>
            </w:r>
            <w:r w:rsidRPr="00B20AE8">
              <w:t>= 1493.5 MHz</w:t>
            </w:r>
          </w:p>
        </w:tc>
        <w:tc>
          <w:tcPr>
            <w:tcW w:w="1939" w:type="dxa"/>
          </w:tcPr>
          <w:p w14:paraId="51854120"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00204B29" w14:textId="77777777" w:rsidR="00C33A48" w:rsidRPr="00B20AE8" w:rsidRDefault="00C33A48" w:rsidP="0039402F">
            <w:pPr>
              <w:pStyle w:val="TAC"/>
            </w:pPr>
            <w:r w:rsidRPr="00B20AE8">
              <w:t>3 MHz</w:t>
            </w:r>
          </w:p>
        </w:tc>
      </w:tr>
      <w:tr w:rsidR="00C33A48" w:rsidRPr="00B20AE8" w14:paraId="01570739" w14:textId="77777777" w:rsidTr="006A2BF1">
        <w:trPr>
          <w:cantSplit/>
          <w:tblHeader/>
          <w:jc w:val="center"/>
        </w:trPr>
        <w:tc>
          <w:tcPr>
            <w:tcW w:w="3023" w:type="dxa"/>
          </w:tcPr>
          <w:p w14:paraId="21EB92A1" w14:textId="27EE747D" w:rsidR="00C33A48" w:rsidRPr="00B20AE8" w:rsidRDefault="00C33A48" w:rsidP="0039402F">
            <w:pPr>
              <w:pStyle w:val="TAC"/>
            </w:pPr>
            <w:r w:rsidRPr="00B20AE8">
              <w:t>1495.5 MHz ≤ F</w:t>
            </w:r>
            <w:r w:rsidRPr="00B20AE8">
              <w:rPr>
                <w:vertAlign w:val="subscript"/>
              </w:rPr>
              <w:t>filter</w:t>
            </w:r>
            <w:r w:rsidRPr="00B20AE8">
              <w:t xml:space="preserve"> ≤ 1517.5 MHz</w:t>
            </w:r>
            <w:r w:rsidR="003D3C64">
              <w:t xml:space="preserve"> </w:t>
            </w:r>
          </w:p>
        </w:tc>
        <w:tc>
          <w:tcPr>
            <w:tcW w:w="1939" w:type="dxa"/>
          </w:tcPr>
          <w:p w14:paraId="6564E5E8"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6AD4D0B1" w14:textId="77777777" w:rsidR="00C33A48" w:rsidRPr="00B20AE8" w:rsidRDefault="00C33A48" w:rsidP="0039402F">
            <w:pPr>
              <w:pStyle w:val="TAC"/>
            </w:pPr>
            <w:r w:rsidRPr="00B20AE8">
              <w:t>1 MHz</w:t>
            </w:r>
          </w:p>
        </w:tc>
      </w:tr>
    </w:tbl>
    <w:p w14:paraId="02BCBEFF" w14:textId="77777777" w:rsidR="00C33A48" w:rsidRPr="00B20AE8" w:rsidRDefault="00C33A48" w:rsidP="0039402F"/>
    <w:p w14:paraId="1DF7F357" w14:textId="5AEB53C7" w:rsidR="00C33A48" w:rsidRPr="00B20AE8" w:rsidRDefault="00C33A48" w:rsidP="0039402F">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w:t>
      </w:r>
      <w:r w:rsidR="003D3C64">
        <w:t> </w:t>
      </w:r>
      <w:r w:rsidR="003D3C64" w:rsidRPr="00B20AE8">
        <w:rPr>
          <w:rFonts w:hint="eastAsia"/>
        </w:rPr>
        <w:t>[</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 xml:space="preserve">7.105 indicates how the limit in Table 6.7.4.5.1-14 </w:t>
      </w:r>
      <w:r w:rsidRPr="00B20AE8">
        <w:rPr>
          <w:lang w:val="en-US"/>
        </w:rPr>
        <w:t>demonstrates compliance to the regional requirement.</w:t>
      </w:r>
    </w:p>
    <w:p w14:paraId="4C3F0025" w14:textId="77777777" w:rsidR="00C33A48" w:rsidRPr="00B20AE8" w:rsidRDefault="00C33A48" w:rsidP="00C33A48">
      <w:pPr>
        <w:pStyle w:val="Heading3"/>
      </w:pPr>
      <w:bookmarkStart w:id="3632" w:name="_Toc21123103"/>
      <w:bookmarkStart w:id="3633" w:name="_Toc45907296"/>
      <w:bookmarkStart w:id="3634" w:name="_Toc53181400"/>
      <w:bookmarkStart w:id="3635" w:name="_Toc61117185"/>
      <w:bookmarkStart w:id="3636" w:name="_Toc67081037"/>
      <w:bookmarkStart w:id="3637" w:name="_Toc68770389"/>
      <w:bookmarkStart w:id="3638" w:name="_Toc74755452"/>
      <w:bookmarkStart w:id="3639" w:name="_Toc76506376"/>
      <w:bookmarkStart w:id="3640" w:name="_Toc83113295"/>
      <w:bookmarkStart w:id="3641" w:name="_Toc89876498"/>
      <w:bookmarkStart w:id="3642" w:name="_Toc98711398"/>
      <w:bookmarkStart w:id="3643" w:name="_Toc145097265"/>
      <w:bookmarkStart w:id="3644" w:name="_Toc161848515"/>
      <w:r w:rsidRPr="00B20AE8">
        <w:t>6.7.5</w:t>
      </w:r>
      <w:r w:rsidRPr="00B20AE8">
        <w:tab/>
        <w:t>OTA Operating band unwanted emission</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27F56B17" w14:textId="77777777" w:rsidR="00C33A48" w:rsidRPr="00B20AE8" w:rsidRDefault="00C33A48" w:rsidP="00C33A48">
      <w:pPr>
        <w:pStyle w:val="Heading4"/>
        <w:rPr>
          <w:lang w:eastAsia="sv-SE"/>
        </w:rPr>
      </w:pPr>
      <w:bookmarkStart w:id="3645" w:name="_Toc21123104"/>
      <w:bookmarkStart w:id="3646" w:name="_Toc45907297"/>
      <w:bookmarkStart w:id="3647" w:name="_Toc53181401"/>
      <w:bookmarkStart w:id="3648" w:name="_Toc61117186"/>
      <w:bookmarkStart w:id="3649" w:name="_Toc67081038"/>
      <w:bookmarkStart w:id="3650" w:name="_Toc68770390"/>
      <w:bookmarkStart w:id="3651" w:name="_Toc74755453"/>
      <w:bookmarkStart w:id="3652" w:name="_Toc76506377"/>
      <w:bookmarkStart w:id="3653" w:name="_Toc83113296"/>
      <w:bookmarkStart w:id="3654" w:name="_Toc89876499"/>
      <w:bookmarkStart w:id="3655" w:name="_Toc98711399"/>
      <w:bookmarkStart w:id="3656" w:name="_Toc145097266"/>
      <w:bookmarkStart w:id="3657" w:name="_Toc161848516"/>
      <w:r w:rsidRPr="00B20AE8">
        <w:rPr>
          <w:lang w:eastAsia="sv-SE"/>
        </w:rPr>
        <w:t>6.7.5.1</w:t>
      </w:r>
      <w:r w:rsidRPr="00B20AE8">
        <w:rPr>
          <w:lang w:eastAsia="sv-SE"/>
        </w:rPr>
        <w:tab/>
        <w:t>Definition and applicability</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0D1A12D9" w14:textId="128B777A" w:rsidR="00C33A48" w:rsidRPr="00B20AE8" w:rsidRDefault="00C33A48" w:rsidP="0039402F">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BW RF,high</w:t>
      </w:r>
      <w:r w:rsidR="003D3C64">
        <w:rPr>
          <w:rFonts w:eastAsia="SimSun"/>
          <w:vertAlign w:val="subscript"/>
        </w:rPr>
        <w:t xml:space="preserve">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14:paraId="3C51B8DE" w14:textId="08592757" w:rsidR="00C33A48" w:rsidRDefault="00C33A48" w:rsidP="0039402F">
      <w:pPr>
        <w:rPr>
          <w:rFonts w:eastAsia="SimSun"/>
        </w:rPr>
      </w:pPr>
      <w:r w:rsidRPr="00B20AE8">
        <w:rPr>
          <w:rFonts w:eastAsia="SimSun"/>
        </w:rPr>
        <w:t>The requirements shall apply whatever the type of transmitter considered and for all transmission modes foreseen by the manufacturer's specification.</w:t>
      </w:r>
    </w:p>
    <w:p w14:paraId="6D81845C" w14:textId="77777777" w:rsidR="00A00A22" w:rsidRDefault="00A00A22" w:rsidP="0039402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F46F6FE" w14:textId="77777777" w:rsidR="00A00A22" w:rsidRPr="00B20AE8" w:rsidRDefault="00A00A22" w:rsidP="0039402F">
      <w:pPr>
        <w:rPr>
          <w:rFonts w:eastAsia="SimSun"/>
          <w:lang w:eastAsia="en-GB"/>
        </w:rPr>
      </w:pPr>
    </w:p>
    <w:p w14:paraId="262DF2AB" w14:textId="77777777" w:rsidR="00C33A48" w:rsidRPr="00B20AE8" w:rsidRDefault="00C33A48" w:rsidP="00C33A48">
      <w:pPr>
        <w:pStyle w:val="Heading4"/>
        <w:rPr>
          <w:lang w:eastAsia="sv-SE"/>
        </w:rPr>
      </w:pPr>
      <w:bookmarkStart w:id="3658" w:name="_Toc21123105"/>
      <w:bookmarkStart w:id="3659" w:name="_Toc45907298"/>
      <w:bookmarkStart w:id="3660" w:name="_Toc53181402"/>
      <w:bookmarkStart w:id="3661" w:name="_Toc61117187"/>
      <w:bookmarkStart w:id="3662" w:name="_Toc67081039"/>
      <w:bookmarkStart w:id="3663" w:name="_Toc68770391"/>
      <w:bookmarkStart w:id="3664" w:name="_Toc74755454"/>
      <w:bookmarkStart w:id="3665" w:name="_Toc76506378"/>
      <w:bookmarkStart w:id="3666" w:name="_Toc83113297"/>
      <w:bookmarkStart w:id="3667" w:name="_Toc89876500"/>
      <w:bookmarkStart w:id="3668" w:name="_Toc98711400"/>
      <w:bookmarkStart w:id="3669" w:name="_Toc145097267"/>
      <w:bookmarkStart w:id="3670" w:name="_Toc161848517"/>
      <w:r w:rsidRPr="00B20AE8">
        <w:rPr>
          <w:lang w:eastAsia="sv-SE"/>
        </w:rPr>
        <w:t>6.7.5.2</w:t>
      </w:r>
      <w:r w:rsidRPr="00B20AE8">
        <w:rPr>
          <w:lang w:eastAsia="sv-SE"/>
        </w:rPr>
        <w:tab/>
        <w:t>Minimum Requirement</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4BC351AD" w14:textId="23647F06" w:rsidR="00C33A48" w:rsidRPr="00B20AE8" w:rsidRDefault="00C33A48" w:rsidP="0039402F">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.7.5.2</w:t>
      </w:r>
    </w:p>
    <w:p w14:paraId="1F214599" w14:textId="46F0BC93" w:rsidR="00C33A48" w:rsidRPr="00B20AE8" w:rsidRDefault="00C33A48" w:rsidP="0039402F">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.7.5.4.</w:t>
      </w:r>
    </w:p>
    <w:p w14:paraId="5A77B9B3" w14:textId="77777777" w:rsidR="00C33A48" w:rsidRPr="00B20AE8" w:rsidRDefault="005E0F6D" w:rsidP="0039402F">
      <w:pPr>
        <w:rPr>
          <w:lang w:eastAsia="sv-SE"/>
        </w:rPr>
      </w:pPr>
      <w:r w:rsidRPr="00B20AE8">
        <w:rPr>
          <w:lang w:eastAsia="zh-CN"/>
        </w:rPr>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14:paraId="3E1BEDEE" w14:textId="77777777" w:rsidR="00C33A48" w:rsidRPr="00B20AE8" w:rsidRDefault="00C33A48" w:rsidP="00C33A48">
      <w:pPr>
        <w:pStyle w:val="Heading4"/>
        <w:rPr>
          <w:lang w:eastAsia="sv-SE"/>
        </w:rPr>
      </w:pPr>
      <w:bookmarkStart w:id="3671" w:name="_Toc21123106"/>
      <w:bookmarkStart w:id="3672" w:name="_Toc45907299"/>
      <w:bookmarkStart w:id="3673" w:name="_Toc53181403"/>
      <w:bookmarkStart w:id="3674" w:name="_Toc61117188"/>
      <w:bookmarkStart w:id="3675" w:name="_Toc67081040"/>
      <w:bookmarkStart w:id="3676" w:name="_Toc68770392"/>
      <w:bookmarkStart w:id="3677" w:name="_Toc74755455"/>
      <w:bookmarkStart w:id="3678" w:name="_Toc76506379"/>
      <w:bookmarkStart w:id="3679" w:name="_Toc83113298"/>
      <w:bookmarkStart w:id="3680" w:name="_Toc89876501"/>
      <w:bookmarkStart w:id="3681" w:name="_Toc98711401"/>
      <w:bookmarkStart w:id="3682" w:name="_Toc145097268"/>
      <w:bookmarkStart w:id="3683" w:name="_Toc161848518"/>
      <w:r w:rsidRPr="00B20AE8">
        <w:rPr>
          <w:lang w:eastAsia="sv-SE"/>
        </w:rPr>
        <w:t>6.7.5.3</w:t>
      </w:r>
      <w:r w:rsidRPr="00B20AE8">
        <w:rPr>
          <w:lang w:eastAsia="sv-SE"/>
        </w:rPr>
        <w:tab/>
        <w:t>Test purpose</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50839E80" w14:textId="77777777" w:rsidR="00C33A48" w:rsidRPr="00B20AE8" w:rsidRDefault="00C33A48" w:rsidP="0039402F">
      <w:pPr>
        <w:rPr>
          <w:lang w:eastAsia="sv-SE"/>
        </w:rPr>
      </w:pPr>
      <w:r w:rsidRPr="00B20AE8">
        <w:rPr>
          <w:lang w:eastAsia="sv-SE"/>
        </w:rPr>
        <w:t>This test measures the emissions of the AAS BS, close to the assigned channel bandwidth of the wanted signal, while the AAS BS is in operation.</w:t>
      </w:r>
    </w:p>
    <w:p w14:paraId="64646293" w14:textId="77777777" w:rsidR="00C33A48" w:rsidRPr="00B20AE8" w:rsidRDefault="00C33A48" w:rsidP="00C33A48">
      <w:pPr>
        <w:pStyle w:val="Heading4"/>
        <w:rPr>
          <w:lang w:eastAsia="sv-SE"/>
        </w:rPr>
      </w:pPr>
      <w:bookmarkStart w:id="3684" w:name="_Toc21123107"/>
      <w:bookmarkStart w:id="3685" w:name="_Toc45907300"/>
      <w:bookmarkStart w:id="3686" w:name="_Toc53181404"/>
      <w:bookmarkStart w:id="3687" w:name="_Toc61117189"/>
      <w:bookmarkStart w:id="3688" w:name="_Toc67081041"/>
      <w:bookmarkStart w:id="3689" w:name="_Toc68770393"/>
      <w:bookmarkStart w:id="3690" w:name="_Toc74755456"/>
      <w:bookmarkStart w:id="3691" w:name="_Toc76506380"/>
      <w:bookmarkStart w:id="3692" w:name="_Toc83113299"/>
      <w:bookmarkStart w:id="3693" w:name="_Toc89876502"/>
      <w:bookmarkStart w:id="3694" w:name="_Toc98711402"/>
      <w:bookmarkStart w:id="3695" w:name="_Toc145097269"/>
      <w:bookmarkStart w:id="3696" w:name="_Toc161848519"/>
      <w:r w:rsidRPr="00B20AE8">
        <w:rPr>
          <w:lang w:eastAsia="sv-SE"/>
        </w:rPr>
        <w:t>6.</w:t>
      </w:r>
      <w:r w:rsidRPr="00B20AE8">
        <w:rPr>
          <w:lang w:eastAsia="zh-CN"/>
        </w:rPr>
        <w:t>7.5.</w:t>
      </w:r>
      <w:r w:rsidRPr="00B20AE8">
        <w:rPr>
          <w:lang w:eastAsia="sv-SE"/>
        </w:rPr>
        <w:t>4</w:t>
      </w:r>
      <w:r w:rsidRPr="00B20AE8">
        <w:rPr>
          <w:lang w:eastAsia="sv-SE"/>
        </w:rPr>
        <w:tab/>
        <w:t>Method of test</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7A268594" w14:textId="77777777" w:rsidR="00C33A48" w:rsidRPr="00B20AE8" w:rsidRDefault="00C33A48" w:rsidP="00C33A48">
      <w:pPr>
        <w:pStyle w:val="Heading5"/>
        <w:rPr>
          <w:lang w:eastAsia="sv-SE"/>
        </w:rPr>
      </w:pPr>
      <w:bookmarkStart w:id="3697" w:name="_Toc21123108"/>
      <w:bookmarkStart w:id="3698" w:name="_Toc45907301"/>
      <w:bookmarkStart w:id="3699" w:name="_Toc53181405"/>
      <w:bookmarkStart w:id="3700" w:name="_Toc61117190"/>
      <w:bookmarkStart w:id="3701" w:name="_Toc67081042"/>
      <w:bookmarkStart w:id="3702" w:name="_Toc68770394"/>
      <w:bookmarkStart w:id="3703" w:name="_Toc74755457"/>
      <w:bookmarkStart w:id="3704" w:name="_Toc76506381"/>
      <w:bookmarkStart w:id="3705" w:name="_Toc83113300"/>
      <w:bookmarkStart w:id="3706" w:name="_Toc89876503"/>
      <w:bookmarkStart w:id="3707" w:name="_Toc98711403"/>
      <w:bookmarkStart w:id="3708" w:name="_Toc145097270"/>
      <w:bookmarkStart w:id="3709" w:name="_Toc161848520"/>
      <w:r w:rsidRPr="00B20AE8">
        <w:rPr>
          <w:lang w:eastAsia="sv-SE"/>
        </w:rPr>
        <w:t>6.7.5.4.1</w:t>
      </w:r>
      <w:r w:rsidRPr="00B20AE8">
        <w:rPr>
          <w:lang w:eastAsia="sv-SE"/>
        </w:rPr>
        <w:tab/>
        <w:t>Initial conditions</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32DF7959" w14:textId="77777777" w:rsidR="00C33A48" w:rsidRPr="00B20AE8" w:rsidRDefault="00C33A48" w:rsidP="0039402F">
      <w:r w:rsidRPr="00B20AE8">
        <w:t>Test environment:</w:t>
      </w:r>
    </w:p>
    <w:p w14:paraId="423F2B77" w14:textId="77777777" w:rsidR="00C33A48" w:rsidRPr="00B20AE8" w:rsidRDefault="00C33A48" w:rsidP="0039402F">
      <w:pPr>
        <w:pStyle w:val="B1"/>
      </w:pPr>
      <w:r w:rsidRPr="00B20AE8">
        <w:t>-</w:t>
      </w:r>
      <w:r w:rsidRPr="00B20AE8">
        <w:tab/>
        <w:t xml:space="preserve">normal; </w:t>
      </w:r>
      <w:r w:rsidR="00934F2D" w:rsidRPr="00B20AE8">
        <w:t>annex</w:t>
      </w:r>
      <w:r w:rsidRPr="00B20AE8">
        <w:t xml:space="preserve"> </w:t>
      </w:r>
      <w:r w:rsidR="00934F2D" w:rsidRPr="00B20AE8">
        <w:t>G</w:t>
      </w:r>
      <w:r w:rsidRPr="00B20AE8">
        <w:t>.2.</w:t>
      </w:r>
    </w:p>
    <w:p w14:paraId="0C734FCC" w14:textId="77777777" w:rsidR="00C33A48" w:rsidRPr="00B20AE8" w:rsidRDefault="00C33A48" w:rsidP="0039402F">
      <w:r w:rsidRPr="00B20AE8">
        <w:t>RF channels to be tested for single carrier:</w:t>
      </w:r>
    </w:p>
    <w:p w14:paraId="3EC8F73D" w14:textId="6EDEB105" w:rsidR="00C33A48" w:rsidRPr="00B20AE8" w:rsidRDefault="00C33A48" w:rsidP="0039402F">
      <w:pPr>
        <w:pStyle w:val="B1"/>
      </w:pPr>
      <w:r w:rsidRPr="00B20AE8">
        <w:t>-</w:t>
      </w:r>
      <w:r w:rsidRPr="00B20AE8">
        <w:tab/>
        <w:t xml:space="preserve">B, M and T; see </w:t>
      </w:r>
      <w:r w:rsidR="003D3C64">
        <w:t>clause </w:t>
      </w:r>
      <w:r w:rsidR="003D3C64" w:rsidRPr="00B20AE8">
        <w:t>4</w:t>
      </w:r>
      <w:r w:rsidRPr="00B20AE8">
        <w:t>.12.1.</w:t>
      </w:r>
    </w:p>
    <w:p w14:paraId="3EC1A67E" w14:textId="77777777" w:rsidR="00C33A48" w:rsidRPr="00B20AE8" w:rsidRDefault="00C33A48" w:rsidP="0039402F">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261D069E" w14:textId="64FCB32D" w:rsidR="00C33A48" w:rsidRPr="006507D3" w:rsidRDefault="00C33A48" w:rsidP="0039402F">
      <w:pPr>
        <w:pStyle w:val="B1"/>
      </w:pPr>
      <w:r w:rsidRPr="006507D3">
        <w:t>-</w:t>
      </w:r>
      <w:r w:rsidRPr="006507D3">
        <w:tab/>
        <w:t xml:space="preserve">BRFBW, MRFBW and TRFBW in single-band operation; see </w:t>
      </w:r>
      <w:r w:rsidR="003D3C64" w:rsidRPr="006507D3">
        <w:t>clause 4</w:t>
      </w:r>
      <w:r w:rsidRPr="006507D3">
        <w:t>.12.1; BRFBW_T'RFBW and B'RFBW_TRFBW in</w:t>
      </w:r>
      <w:r w:rsidRPr="00B20AE8">
        <w:rPr>
          <w:lang w:eastAsia="zh-CN"/>
        </w:rPr>
        <w:t xml:space="preserve"> </w:t>
      </w:r>
      <w:r w:rsidRPr="006507D3">
        <w:t xml:space="preserve">multi-band operation, see </w:t>
      </w:r>
      <w:r w:rsidR="003D3C64" w:rsidRPr="006507D3">
        <w:t>clause 4</w:t>
      </w:r>
      <w:r w:rsidRPr="006507D3">
        <w:t>.12.1</w:t>
      </w:r>
    </w:p>
    <w:p w14:paraId="4293A2E1" w14:textId="77777777" w:rsidR="009F5684" w:rsidRPr="00B20AE8" w:rsidRDefault="009F5684" w:rsidP="00F437E4">
      <w:pPr>
        <w:pStyle w:val="Heading5"/>
        <w:rPr>
          <w:lang w:eastAsia="sv-SE"/>
        </w:rPr>
      </w:pPr>
      <w:bookmarkStart w:id="3710" w:name="_Toc21123109"/>
      <w:bookmarkStart w:id="3711" w:name="_Toc45907302"/>
      <w:bookmarkStart w:id="3712" w:name="_Toc53181406"/>
      <w:bookmarkStart w:id="3713" w:name="_Toc61117191"/>
      <w:bookmarkStart w:id="3714" w:name="_Toc67081043"/>
      <w:bookmarkStart w:id="3715" w:name="_Toc68770395"/>
      <w:bookmarkStart w:id="3716" w:name="_Toc74755458"/>
      <w:bookmarkStart w:id="3717" w:name="_Toc76506382"/>
      <w:bookmarkStart w:id="3718" w:name="_Toc83113301"/>
      <w:bookmarkStart w:id="3719" w:name="_Toc89876504"/>
      <w:bookmarkStart w:id="3720" w:name="_Toc98711404"/>
      <w:bookmarkStart w:id="3721" w:name="_Toc145097271"/>
      <w:bookmarkStart w:id="3722" w:name="_Toc161848521"/>
      <w:r w:rsidRPr="00B20AE8">
        <w:rPr>
          <w:lang w:eastAsia="sv-SE"/>
        </w:rPr>
        <w:t>6.7.5.4.2</w:t>
      </w:r>
      <w:r w:rsidRPr="00B20AE8">
        <w:rPr>
          <w:lang w:eastAsia="sv-SE"/>
        </w:rPr>
        <w:tab/>
        <w:t>Procedure</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34DC7685" w14:textId="22E30A86" w:rsidR="009F5684" w:rsidRPr="00B20AE8" w:rsidRDefault="00672D84" w:rsidP="0039402F">
      <w:pPr>
        <w:rPr>
          <w:lang w:eastAsia="zh-CN"/>
        </w:rPr>
      </w:pPr>
      <w:r w:rsidRPr="00B20AE8">
        <w:rPr>
          <w:lang w:eastAsia="sv-SE"/>
        </w:rPr>
        <w:t xml:space="preserve">The following procedure for measuring TRP is based on the directional power measurements as described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w:t>
      </w:r>
      <w:r w:rsidRPr="00B20AE8">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08BB8B8F" w14:textId="77777777" w:rsidR="00C33A48" w:rsidRPr="00B20AE8" w:rsidRDefault="00C33A48" w:rsidP="0039402F">
      <w:pPr>
        <w:pStyle w:val="B1"/>
      </w:pPr>
      <w:r w:rsidRPr="00B20AE8">
        <w:t>1)</w:t>
      </w:r>
      <w:r w:rsidRPr="00B20AE8">
        <w:tab/>
        <w:t>Place the AAS BS at the positioner.</w:t>
      </w:r>
    </w:p>
    <w:p w14:paraId="1DE5AC1E"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0F08B319" w14:textId="77777777" w:rsidR="00C33A48" w:rsidRPr="00B20AE8" w:rsidRDefault="009F5684" w:rsidP="0039402F">
      <w:pPr>
        <w:pStyle w:val="B1"/>
        <w:rPr>
          <w:lang w:val="en-US"/>
        </w:rPr>
      </w:pPr>
      <w:r w:rsidRPr="00B20AE8">
        <w:t>3)</w:t>
      </w:r>
      <w:r w:rsidRPr="00B20AE8">
        <w:tab/>
      </w:r>
      <w:r w:rsidR="00C33A48" w:rsidRPr="00B20AE8">
        <w:rPr>
          <w:lang w:val="en-US"/>
        </w:rPr>
        <w:t>The measurement devices characteristics shall be:</w:t>
      </w:r>
    </w:p>
    <w:p w14:paraId="5BCB8266" w14:textId="60B04D06" w:rsidR="00C33A48" w:rsidRPr="00B20AE8" w:rsidRDefault="00B31FE9" w:rsidP="0039402F">
      <w:pPr>
        <w:pStyle w:val="B20"/>
        <w:rPr>
          <w:lang w:val="en-US"/>
        </w:rPr>
      </w:pPr>
      <w:r w:rsidRPr="00B20AE8">
        <w:rPr>
          <w:lang w:val="en-US"/>
        </w:rPr>
        <w:t>-</w:t>
      </w:r>
      <w:r w:rsidRPr="00B20AE8">
        <w:rPr>
          <w:lang w:val="en-US"/>
        </w:rPr>
        <w:tab/>
      </w:r>
      <w:r w:rsidR="00C33A48" w:rsidRPr="00B20AE8">
        <w:rPr>
          <w:lang w:val="en-US"/>
        </w:rPr>
        <w:t>detection mode: true RMS voltage or true power averaging.</w:t>
      </w:r>
    </w:p>
    <w:p w14:paraId="56DAEC55" w14:textId="77777777" w:rsidR="009602D0" w:rsidRPr="00FC393E" w:rsidRDefault="009602D0" w:rsidP="0039402F">
      <w:pPr>
        <w:pStyle w:val="B1"/>
      </w:pPr>
      <w:r>
        <w:rPr>
          <w:lang w:val="en-US"/>
        </w:rPr>
        <w:tab/>
      </w:r>
      <w:r>
        <w:t>The emission power should be averaged over an appropriate time duration to ensure the measurement is within the measurement uncertainty in Table 4.1.2.2-1.</w:t>
      </w:r>
    </w:p>
    <w:p w14:paraId="2956655D" w14:textId="77777777" w:rsidR="00C33A48" w:rsidRPr="00B20AE8" w:rsidRDefault="00C33A48" w:rsidP="0039402F">
      <w:pPr>
        <w:pStyle w:val="B1"/>
      </w:pPr>
      <w:r w:rsidRPr="00B20AE8">
        <w:t>4)</w:t>
      </w:r>
      <w:r w:rsidRPr="00B20AE8">
        <w:tab/>
      </w:r>
      <w:r w:rsidRPr="00B20AE8">
        <w:rPr>
          <w:lang w:val="en-US"/>
        </w:rPr>
        <w:t>S</w:t>
      </w:r>
      <w:r w:rsidRPr="00B20AE8">
        <w:t>et the AAS BS to transmit</w:t>
      </w:r>
      <w:r w:rsidRPr="00B20AE8">
        <w:rPr>
          <w:lang w:val="en-US"/>
        </w:rPr>
        <w:t>:</w:t>
      </w:r>
    </w:p>
    <w:p w14:paraId="727B603F" w14:textId="77777777" w:rsidR="00C33A48" w:rsidRPr="00B20AE8" w:rsidRDefault="00C33A48" w:rsidP="0039402F">
      <w:pPr>
        <w:pStyle w:val="B20"/>
        <w:rPr>
          <w:rFonts w:cs="v4.2.0"/>
          <w:snapToGrid w:val="0"/>
        </w:rPr>
      </w:pPr>
      <w:r w:rsidRPr="00B20AE8">
        <w:t>a)</w:t>
      </w:r>
      <w:r w:rsidRPr="00B20AE8">
        <w:tab/>
        <w:t>For MSR:</w:t>
      </w:r>
    </w:p>
    <w:p w14:paraId="02284B53" w14:textId="77D8EE52" w:rsidR="00C33A48" w:rsidRPr="00B20AE8" w:rsidRDefault="00C33A48" w:rsidP="0039402F">
      <w:pPr>
        <w:pStyle w:val="B3"/>
        <w:rPr>
          <w:snapToGrid w:val="0"/>
        </w:rPr>
      </w:pPr>
      <w:r w:rsidRPr="00B20AE8">
        <w:rPr>
          <w:snapToGrid w:val="0"/>
        </w:rPr>
        <w:t>-</w:t>
      </w:r>
      <w:r w:rsidRPr="00B20AE8">
        <w:rPr>
          <w:snapToGrid w:val="0"/>
        </w:rPr>
        <w:tab/>
        <w:t xml:space="preserve">Set the AAS BS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w:t>
      </w:r>
    </w:p>
    <w:p w14:paraId="5EDE5B22" w14:textId="77777777" w:rsidR="00C33A48" w:rsidRPr="00B20AE8" w:rsidRDefault="00C33A48" w:rsidP="0039402F">
      <w:pPr>
        <w:pStyle w:val="B20"/>
        <w:rPr>
          <w:snapToGrid w:val="0"/>
        </w:rPr>
      </w:pPr>
      <w:r w:rsidRPr="00B20AE8">
        <w:rPr>
          <w:snapToGrid w:val="0"/>
        </w:rPr>
        <w:t>b)</w:t>
      </w:r>
      <w:r w:rsidRPr="00B20AE8">
        <w:rPr>
          <w:snapToGrid w:val="0"/>
        </w:rPr>
        <w:tab/>
        <w:t>For E-UTRA:</w:t>
      </w:r>
    </w:p>
    <w:p w14:paraId="135B1919" w14:textId="47454DAC" w:rsidR="00C33A48" w:rsidRPr="00B20AE8" w:rsidRDefault="00C33A48" w:rsidP="0039402F">
      <w:pPr>
        <w:pStyle w:val="B3"/>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w:t>
      </w:r>
      <w:r w:rsidR="003D3C64">
        <w:rPr>
          <w:snapToGrid w:val="0"/>
        </w:rPr>
        <w:t>clause </w:t>
      </w:r>
      <w:r w:rsidR="003D3C64" w:rsidRPr="00B20AE8">
        <w:rPr>
          <w:snapToGrid w:val="0"/>
        </w:rPr>
        <w:t>4</w:t>
      </w:r>
      <w:r w:rsidRPr="00B20AE8">
        <w:rPr>
          <w:snapToGrid w:val="0"/>
        </w:rPr>
        <w:t xml:space="preserve">.12.2) at </w:t>
      </w:r>
      <w:r w:rsidRPr="00B20AE8">
        <w:t xml:space="preserve">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r w:rsidRPr="00B20AE8">
        <w:rPr>
          <w:snapToGrid w:val="0"/>
        </w:rPr>
        <w:t>.</w:t>
      </w:r>
    </w:p>
    <w:p w14:paraId="28DE9439" w14:textId="60C16E75" w:rsidR="00C33A48" w:rsidRPr="00B20AE8" w:rsidRDefault="00C33A48" w:rsidP="0039402F">
      <w:pPr>
        <w:pStyle w:val="B3"/>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7DE914C3" w14:textId="77777777" w:rsidR="00C25FB6" w:rsidRPr="00B20AE8" w:rsidRDefault="00C25FB6" w:rsidP="0039402F">
      <w:pPr>
        <w:pStyle w:val="B1"/>
      </w:pPr>
      <w:r w:rsidRPr="00B20AE8">
        <w:t>5)</w:t>
      </w:r>
      <w:r w:rsidRPr="00B20AE8">
        <w:tab/>
        <w:t>Orient the positioner (and BS) in order that the direction to be tested aligns with the test antenna such that measurements to determine TRP can be performed (see annex F).</w:t>
      </w:r>
    </w:p>
    <w:p w14:paraId="71CE76AC" w14:textId="77777777" w:rsidR="00C33A48" w:rsidRPr="006507D3" w:rsidRDefault="00C33A48" w:rsidP="0039402F">
      <w:pPr>
        <w:pStyle w:val="B1"/>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14:paraId="18AB8BD0" w14:textId="77777777" w:rsidR="00C33A48" w:rsidRPr="00B20AE8" w:rsidRDefault="00C33A48" w:rsidP="0039402F">
      <w:pPr>
        <w:pStyle w:val="B1"/>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14:paraId="081F70A0" w14:textId="77777777" w:rsidR="00C33A48" w:rsidRPr="00B20AE8" w:rsidRDefault="00C33A48" w:rsidP="0039402F">
      <w:pPr>
        <w:pStyle w:val="B1"/>
      </w:pPr>
      <w:r w:rsidRPr="00B20AE8">
        <w:t>8)</w:t>
      </w:r>
      <w:r w:rsidRPr="00B20AE8">
        <w:tab/>
        <w:t>Calculate TRP</w:t>
      </w:r>
      <w:r w:rsidRPr="00B20AE8">
        <w:rPr>
          <w:vertAlign w:val="subscript"/>
        </w:rPr>
        <w:t>Estimate</w:t>
      </w:r>
      <w:r w:rsidRPr="00B20AE8">
        <w:t xml:space="preserve"> using the measurements made in Step 7.</w:t>
      </w:r>
    </w:p>
    <w:p w14:paraId="3930573C" w14:textId="77777777" w:rsidR="00C33A48" w:rsidRPr="00B20AE8" w:rsidRDefault="00C33A48" w:rsidP="0039402F">
      <w:pPr>
        <w:pStyle w:val="B1"/>
        <w:rPr>
          <w:snapToGrid w:val="0"/>
        </w:rPr>
      </w:pPr>
      <w:r w:rsidRPr="00B20AE8">
        <w:t>9)</w:t>
      </w:r>
      <w:r w:rsidRPr="00B20AE8">
        <w:tab/>
      </w:r>
      <w:r w:rsidRPr="00B20AE8">
        <w:rPr>
          <w:snapToGrid w:val="0"/>
        </w:rPr>
        <w:t>Repeat the test for the remaining test cases:</w:t>
      </w:r>
    </w:p>
    <w:p w14:paraId="0E8F599D" w14:textId="31A5A169" w:rsidR="00C33A48" w:rsidRPr="00B20AE8" w:rsidRDefault="00C33A48" w:rsidP="0039402F">
      <w:pPr>
        <w:pStyle w:val="B20"/>
        <w:rPr>
          <w:snapToGrid w:val="0"/>
        </w:rPr>
      </w:pPr>
      <w:r w:rsidRPr="00B20AE8">
        <w:t>a)</w:t>
      </w:r>
      <w:r w:rsidRPr="00B20AE8">
        <w:tab/>
        <w:t xml:space="preserve">For MSR </w:t>
      </w:r>
      <w:r w:rsidRPr="00B20AE8">
        <w:rPr>
          <w:snapToGrid w:val="0"/>
        </w:rPr>
        <w:t xml:space="preserve">with channel set-up according to </w:t>
      </w:r>
      <w:r w:rsidR="003D3C64" w:rsidRPr="00B20AE8">
        <w:rPr>
          <w:snapToGrid w:val="0"/>
        </w:rPr>
        <w:t>clause</w:t>
      </w:r>
      <w:r w:rsidR="003D3C64">
        <w:rPr>
          <w:snapToGrid w:val="0"/>
        </w:rPr>
        <w:t> </w:t>
      </w:r>
      <w:r w:rsidR="003D3C64" w:rsidRPr="00B20AE8">
        <w:rPr>
          <w:snapToGrid w:val="0"/>
        </w:rPr>
        <w:t>5</w:t>
      </w:r>
      <w:r w:rsidRPr="00B20AE8">
        <w:rPr>
          <w:snapToGrid w:val="0"/>
        </w:rPr>
        <w:t xml:space="preserve"> and </w:t>
      </w:r>
      <w:r w:rsidR="003D3C64">
        <w:rPr>
          <w:snapToGrid w:val="0"/>
        </w:rPr>
        <w:t>clause </w:t>
      </w:r>
      <w:r w:rsidR="003D3C64" w:rsidRPr="00B20AE8">
        <w:rPr>
          <w:snapToGrid w:val="0"/>
        </w:rPr>
        <w:t>4</w:t>
      </w:r>
      <w:r w:rsidRPr="00B20AE8">
        <w:rPr>
          <w:snapToGrid w:val="0"/>
        </w:rPr>
        <w:t>.12.2.</w:t>
      </w:r>
    </w:p>
    <w:p w14:paraId="2C6D9415" w14:textId="77777777" w:rsidR="00C33A48" w:rsidRPr="00B20AE8" w:rsidRDefault="00C33A48" w:rsidP="0039402F">
      <w:pPr>
        <w:pStyle w:val="B20"/>
        <w:rPr>
          <w:rFonts w:cs="v4.2.0"/>
          <w:snapToGrid w:val="0"/>
        </w:rPr>
      </w:pPr>
      <w:r w:rsidRPr="00B20AE8">
        <w:t>b)</w:t>
      </w:r>
      <w:r w:rsidRPr="00B20AE8">
        <w:tab/>
        <w:t xml:space="preserve">For E-UTRA </w:t>
      </w:r>
      <w:r w:rsidRPr="00B20AE8">
        <w:rPr>
          <w:rFonts w:cs="v4.2.0"/>
          <w:snapToGrid w:val="0"/>
        </w:rPr>
        <w:t>with the c</w:t>
      </w:r>
      <w:r w:rsidRPr="00B20AE8">
        <w:t>hannel set-up according to E-TM 1.2</w:t>
      </w:r>
    </w:p>
    <w:p w14:paraId="02D6BE60" w14:textId="77777777" w:rsidR="00C33A48" w:rsidRPr="00B20AE8" w:rsidRDefault="00C33A48"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03522D10" w14:textId="77777777" w:rsidR="00DD6845" w:rsidRPr="00B20AE8" w:rsidRDefault="00C33A48" w:rsidP="0039402F">
      <w:pPr>
        <w:pStyle w:val="B1"/>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977D89" w14:textId="77777777" w:rsidR="00C33A48" w:rsidRPr="00B20AE8" w:rsidRDefault="00C33A48" w:rsidP="00C33A48">
      <w:pPr>
        <w:pStyle w:val="Heading4"/>
        <w:rPr>
          <w:lang w:eastAsia="sv-SE"/>
        </w:rPr>
      </w:pPr>
      <w:bookmarkStart w:id="3723" w:name="_Toc21123110"/>
      <w:bookmarkStart w:id="3724" w:name="_Toc45907303"/>
      <w:bookmarkStart w:id="3725" w:name="_Toc53181407"/>
      <w:bookmarkStart w:id="3726" w:name="_Toc61117192"/>
      <w:bookmarkStart w:id="3727" w:name="_Toc67081044"/>
      <w:bookmarkStart w:id="3728" w:name="_Toc68770396"/>
      <w:bookmarkStart w:id="3729" w:name="_Toc74755459"/>
      <w:bookmarkStart w:id="3730" w:name="_Toc76506383"/>
      <w:bookmarkStart w:id="3731" w:name="_Toc83113302"/>
      <w:bookmarkStart w:id="3732" w:name="_Toc89876505"/>
      <w:bookmarkStart w:id="3733" w:name="_Toc98711405"/>
      <w:bookmarkStart w:id="3734" w:name="_Toc145097272"/>
      <w:bookmarkStart w:id="3735" w:name="_Toc161848522"/>
      <w:r w:rsidRPr="00B20AE8">
        <w:rPr>
          <w:lang w:eastAsia="sv-SE"/>
        </w:rPr>
        <w:t>6.</w:t>
      </w:r>
      <w:r w:rsidRPr="00B20AE8">
        <w:rPr>
          <w:lang w:eastAsia="zh-CN"/>
        </w:rPr>
        <w:t>7.5.</w:t>
      </w:r>
      <w:r w:rsidRPr="00B20AE8">
        <w:rPr>
          <w:lang w:eastAsia="sv-SE"/>
        </w:rPr>
        <w:t>5</w:t>
      </w:r>
      <w:r w:rsidRPr="00B20AE8">
        <w:rPr>
          <w:lang w:eastAsia="sv-SE"/>
        </w:rPr>
        <w:tab/>
        <w:t>Test Requirement</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08B79628" w14:textId="77777777" w:rsidR="00C33A48" w:rsidRPr="00B20AE8" w:rsidRDefault="00C33A48" w:rsidP="00C33A48">
      <w:pPr>
        <w:pStyle w:val="Heading5"/>
        <w:rPr>
          <w:lang w:eastAsia="sv-SE"/>
        </w:rPr>
      </w:pPr>
      <w:bookmarkStart w:id="3736" w:name="_Toc21123111"/>
      <w:bookmarkStart w:id="3737" w:name="_Toc45907304"/>
      <w:bookmarkStart w:id="3738" w:name="_Toc53181408"/>
      <w:bookmarkStart w:id="3739" w:name="_Toc61117193"/>
      <w:bookmarkStart w:id="3740" w:name="_Toc67081045"/>
      <w:bookmarkStart w:id="3741" w:name="_Toc68770397"/>
      <w:bookmarkStart w:id="3742" w:name="_Toc74755460"/>
      <w:bookmarkStart w:id="3743" w:name="_Toc76506384"/>
      <w:bookmarkStart w:id="3744" w:name="_Toc83113303"/>
      <w:bookmarkStart w:id="3745" w:name="_Toc89876506"/>
      <w:bookmarkStart w:id="3746" w:name="_Toc98711406"/>
      <w:bookmarkStart w:id="3747" w:name="_Toc145097273"/>
      <w:bookmarkStart w:id="3748" w:name="_Toc161848523"/>
      <w:r w:rsidRPr="00B20AE8">
        <w:rPr>
          <w:lang w:eastAsia="sv-SE"/>
        </w:rPr>
        <w:t>6.7.5.5.1</w:t>
      </w:r>
      <w:r w:rsidRPr="00B20AE8">
        <w:rPr>
          <w:lang w:eastAsia="sv-SE"/>
        </w:rPr>
        <w:tab/>
        <w:t>General</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060840E3" w14:textId="77777777" w:rsidR="00C33A48" w:rsidRPr="00B20AE8" w:rsidRDefault="00C33A48" w:rsidP="0039402F">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5ADF247" w14:textId="77777777" w:rsidR="00C33A48" w:rsidRPr="00B20AE8" w:rsidRDefault="00C33A48" w:rsidP="00C33A48">
      <w:pPr>
        <w:pStyle w:val="Heading5"/>
        <w:rPr>
          <w:lang w:eastAsia="sv-SE"/>
        </w:rPr>
      </w:pPr>
      <w:bookmarkStart w:id="3749" w:name="_Toc21123112"/>
      <w:bookmarkStart w:id="3750" w:name="_Toc45907305"/>
      <w:bookmarkStart w:id="3751" w:name="_Toc53181409"/>
      <w:bookmarkStart w:id="3752" w:name="_Toc61117194"/>
      <w:bookmarkStart w:id="3753" w:name="_Toc67081046"/>
      <w:bookmarkStart w:id="3754" w:name="_Toc68770398"/>
      <w:bookmarkStart w:id="3755" w:name="_Toc74755461"/>
      <w:bookmarkStart w:id="3756" w:name="_Toc76506385"/>
      <w:bookmarkStart w:id="3757" w:name="_Toc83113304"/>
      <w:bookmarkStart w:id="3758" w:name="_Toc89876507"/>
      <w:bookmarkStart w:id="3759" w:name="_Toc98711407"/>
      <w:bookmarkStart w:id="3760" w:name="_Toc145097274"/>
      <w:bookmarkStart w:id="3761" w:name="_Toc161848524"/>
      <w:r w:rsidRPr="00B20AE8">
        <w:rPr>
          <w:lang w:eastAsia="sv-SE"/>
        </w:rPr>
        <w:t>6.7.5.5.2</w:t>
      </w:r>
      <w:r w:rsidRPr="00B20AE8">
        <w:rPr>
          <w:lang w:eastAsia="sv-SE"/>
        </w:rPr>
        <w:tab/>
        <w:t>MSR Band categories 1 and 3</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7D344800" w14:textId="77777777" w:rsidR="00C33A48" w:rsidRPr="00B20AE8" w:rsidRDefault="00C33A48" w:rsidP="0039402F">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59BB1E1D" w14:textId="77777777" w:rsidR="00C33A48" w:rsidRPr="00B20AE8" w:rsidRDefault="00C33A48" w:rsidP="0039402F">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A7F2A0E" w14:textId="77777777" w:rsidR="00C33A48" w:rsidRPr="00B20AE8" w:rsidRDefault="00C33A48" w:rsidP="0039402F">
      <w:r w:rsidRPr="00B20AE8">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B7D4E06" w14:textId="77777777" w:rsidR="00C33A48" w:rsidRPr="00B20AE8" w:rsidRDefault="00C33A48" w:rsidP="0039402F">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14:paraId="11272E99"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27336525" w14:textId="77777777" w:rsidR="00C33A48" w:rsidRPr="00B20AE8" w:rsidRDefault="00C33A48" w:rsidP="0039402F">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79BC13CE"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F50BE19"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17998D17" w14:textId="3B09E5CF" w:rsidR="00C33A48" w:rsidRPr="00B20AE8" w:rsidRDefault="00C33A48" w:rsidP="0039402F">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78C6742F"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70641E31" w14:textId="77777777" w:rsidR="00C33A48" w:rsidRPr="00B20AE8" w:rsidRDefault="00C33A48" w:rsidP="0039402F">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BE72607" w14:textId="77777777" w:rsidR="00C33A48" w:rsidRPr="00B20AE8" w:rsidRDefault="00C33A48" w:rsidP="0039402F">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7DAAA77E" w14:textId="77777777" w:rsidR="00C33A48" w:rsidRPr="00B20AE8" w:rsidRDefault="00C33A48" w:rsidP="0039402F">
      <w:pPr>
        <w:pStyle w:val="B1"/>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16E87B85" w14:textId="77777777" w:rsidR="00C33A48" w:rsidRPr="00B20AE8" w:rsidRDefault="00C33A48" w:rsidP="0039402F">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6FD762C6" w14:textId="14FD2D87" w:rsidR="00C33A48" w:rsidRPr="00B20AE8" w:rsidRDefault="00C33A48" w:rsidP="0039402F">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14:paraId="34F52E61" w14:textId="50167A61" w:rsidR="00C33A48" w:rsidRPr="00B20AE8" w:rsidRDefault="00C33A48" w:rsidP="0039402F">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xml:space="preserv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14:paraId="3D01212C" w14:textId="77777777" w:rsidR="00C33A48" w:rsidRPr="00B20AE8" w:rsidRDefault="00C33A48" w:rsidP="0039402F">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6F6257F8" w14:textId="77777777" w:rsidR="00C33A48" w:rsidRPr="00B20AE8" w:rsidRDefault="00C33A48" w:rsidP="0039402F">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14:paraId="2AD5ADC5" w14:textId="77777777" w:rsidR="00C33A48" w:rsidRPr="00B20AE8" w:rsidRDefault="00C33A48" w:rsidP="0039402F">
      <w:pPr>
        <w:pStyle w:val="B1"/>
      </w:pPr>
      <w:r w:rsidRPr="00B20AE8">
        <w:t>-</w:t>
      </w:r>
      <w:r w:rsidRPr="00B20AE8">
        <w:tab/>
        <w:t>f_offset is the separation between the sub block edge frequency and the centre of the measuring filter.</w:t>
      </w:r>
    </w:p>
    <w:p w14:paraId="62782EF6"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37AE8FC0"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1F0C4D5" w14:textId="64A3F9B9" w:rsidR="00A33949" w:rsidRDefault="00A33949" w:rsidP="0039402F">
      <w:r>
        <w:t>Applicability of Wide Area operating band unwanted emission requirements in tables 6.7.5.5.2-1/2, 6.7.5.5.2-2a and 6.7.5.5.2-2b is specified in table 6.7.5.5.2-0.</w:t>
      </w:r>
    </w:p>
    <w:p w14:paraId="55BEF287" w14:textId="77777777" w:rsidR="00A33949" w:rsidRDefault="00A33949" w:rsidP="0039402F">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67836A2" w14:textId="77777777" w:rsidTr="001128A1">
        <w:tc>
          <w:tcPr>
            <w:tcW w:w="3823" w:type="dxa"/>
          </w:tcPr>
          <w:p w14:paraId="741670C0" w14:textId="082AC579" w:rsidR="00A33949" w:rsidRDefault="00A33949" w:rsidP="0039402F">
            <w:pPr>
              <w:pStyle w:val="TAH"/>
            </w:pPr>
            <w:r w:rsidRPr="00711D23">
              <w:t>NR band operation</w:t>
            </w:r>
          </w:p>
        </w:tc>
        <w:tc>
          <w:tcPr>
            <w:tcW w:w="2835" w:type="dxa"/>
          </w:tcPr>
          <w:p w14:paraId="1BF0750E" w14:textId="6BE65ABE" w:rsidR="00A33949" w:rsidRDefault="00A33949" w:rsidP="0039402F">
            <w:pPr>
              <w:pStyle w:val="TAH"/>
            </w:pPr>
            <w:r w:rsidRPr="00711D23">
              <w:t>UTRA supported (NOTE 1)</w:t>
            </w:r>
          </w:p>
        </w:tc>
        <w:tc>
          <w:tcPr>
            <w:tcW w:w="2973" w:type="dxa"/>
          </w:tcPr>
          <w:p w14:paraId="72C764F0" w14:textId="7F34162B" w:rsidR="00A33949" w:rsidRDefault="00A33949" w:rsidP="0039402F">
            <w:pPr>
              <w:pStyle w:val="TAH"/>
            </w:pPr>
            <w:r w:rsidRPr="00FD599E">
              <w:t>Applicable requirement table</w:t>
            </w:r>
          </w:p>
        </w:tc>
      </w:tr>
      <w:tr w:rsidR="00A33949" w14:paraId="07EEAE9C" w14:textId="77777777" w:rsidTr="001128A1">
        <w:tc>
          <w:tcPr>
            <w:tcW w:w="3823" w:type="dxa"/>
            <w:vAlign w:val="center"/>
          </w:tcPr>
          <w:p w14:paraId="2CD4D0F9" w14:textId="71982521" w:rsidR="00A33949" w:rsidRDefault="00A33949" w:rsidP="0039402F">
            <w:pPr>
              <w:pStyle w:val="TAC"/>
            </w:pPr>
            <w:r w:rsidRPr="00711D23">
              <w:t>None</w:t>
            </w:r>
          </w:p>
        </w:tc>
        <w:tc>
          <w:tcPr>
            <w:tcW w:w="2835" w:type="dxa"/>
            <w:vAlign w:val="center"/>
          </w:tcPr>
          <w:p w14:paraId="7B61BE6A" w14:textId="74D55673" w:rsidR="00A33949" w:rsidRDefault="00A33949" w:rsidP="0039402F">
            <w:pPr>
              <w:pStyle w:val="TAC"/>
            </w:pPr>
            <w:r w:rsidRPr="00711D23">
              <w:t>Y/N</w:t>
            </w:r>
          </w:p>
        </w:tc>
        <w:tc>
          <w:tcPr>
            <w:tcW w:w="2973" w:type="dxa"/>
          </w:tcPr>
          <w:p w14:paraId="6FD2E02A" w14:textId="37627689" w:rsidR="00A33949" w:rsidRDefault="00A33949" w:rsidP="0039402F">
            <w:pPr>
              <w:pStyle w:val="TAC"/>
            </w:pPr>
            <w:r w:rsidRPr="00FD599E">
              <w:t>6.7.5.5.2-1/2</w:t>
            </w:r>
          </w:p>
        </w:tc>
      </w:tr>
      <w:tr w:rsidR="00A33949" w14:paraId="749A69BB" w14:textId="77777777" w:rsidTr="001128A1">
        <w:tc>
          <w:tcPr>
            <w:tcW w:w="3823" w:type="dxa"/>
            <w:vAlign w:val="center"/>
          </w:tcPr>
          <w:p w14:paraId="6AAD5A2E" w14:textId="576A29E1" w:rsidR="00A33949" w:rsidRDefault="00A33949" w:rsidP="0039402F">
            <w:pPr>
              <w:pStyle w:val="TAC"/>
            </w:pPr>
            <w:r w:rsidRPr="00711D23">
              <w:t>In certain regions (NOTE 2), band 1</w:t>
            </w:r>
          </w:p>
        </w:tc>
        <w:tc>
          <w:tcPr>
            <w:tcW w:w="2835" w:type="dxa"/>
            <w:vAlign w:val="center"/>
          </w:tcPr>
          <w:p w14:paraId="176989CE" w14:textId="1ED57ADA" w:rsidR="00A33949" w:rsidRDefault="00A33949" w:rsidP="0039402F">
            <w:pPr>
              <w:pStyle w:val="TAC"/>
            </w:pPr>
            <w:r w:rsidRPr="00711D23">
              <w:t>N</w:t>
            </w:r>
          </w:p>
        </w:tc>
        <w:tc>
          <w:tcPr>
            <w:tcW w:w="2973" w:type="dxa"/>
          </w:tcPr>
          <w:p w14:paraId="46D85750" w14:textId="7ED6B610" w:rsidR="00A33949" w:rsidRDefault="00A33949" w:rsidP="0039402F">
            <w:pPr>
              <w:pStyle w:val="TAC"/>
            </w:pPr>
            <w:r w:rsidRPr="00FD599E">
              <w:t>6.7.5.5.2-1/</w:t>
            </w:r>
            <w:r w:rsidRPr="00666666">
              <w:t>2</w:t>
            </w:r>
          </w:p>
        </w:tc>
      </w:tr>
      <w:tr w:rsidR="00A33949" w14:paraId="1146E7CB" w14:textId="77777777" w:rsidTr="00A33949">
        <w:tc>
          <w:tcPr>
            <w:tcW w:w="3823" w:type="dxa"/>
            <w:vAlign w:val="center"/>
          </w:tcPr>
          <w:p w14:paraId="53F92578" w14:textId="68372259" w:rsidR="00A33949" w:rsidRPr="00711D23" w:rsidRDefault="00A33949" w:rsidP="0039402F">
            <w:pPr>
              <w:pStyle w:val="TAC"/>
            </w:pPr>
            <w:r w:rsidRPr="00711D23">
              <w:t>Any below 1 GHz</w:t>
            </w:r>
          </w:p>
        </w:tc>
        <w:tc>
          <w:tcPr>
            <w:tcW w:w="2835" w:type="dxa"/>
            <w:vAlign w:val="center"/>
          </w:tcPr>
          <w:p w14:paraId="181F45E9" w14:textId="262DABBE" w:rsidR="00A33949" w:rsidRPr="00711D23" w:rsidRDefault="00A33949" w:rsidP="0039402F">
            <w:pPr>
              <w:pStyle w:val="TAC"/>
            </w:pPr>
            <w:r w:rsidRPr="00711D23">
              <w:t>N</w:t>
            </w:r>
          </w:p>
        </w:tc>
        <w:tc>
          <w:tcPr>
            <w:tcW w:w="2973" w:type="dxa"/>
          </w:tcPr>
          <w:p w14:paraId="02C9C2E8" w14:textId="412251B8" w:rsidR="00A33949" w:rsidRPr="00FD599E" w:rsidRDefault="00A33949" w:rsidP="0039402F">
            <w:pPr>
              <w:pStyle w:val="TAC"/>
            </w:pPr>
            <w:r w:rsidRPr="00FD599E">
              <w:t>6.7.5.5.2-2a</w:t>
            </w:r>
          </w:p>
        </w:tc>
      </w:tr>
      <w:tr w:rsidR="00A33949" w14:paraId="5D24CF65" w14:textId="77777777" w:rsidTr="00A33949">
        <w:tc>
          <w:tcPr>
            <w:tcW w:w="3823" w:type="dxa"/>
            <w:vAlign w:val="center"/>
          </w:tcPr>
          <w:p w14:paraId="6FDA45D2" w14:textId="68352B08" w:rsidR="00A33949" w:rsidRPr="00711D23" w:rsidRDefault="00A33949" w:rsidP="0039402F">
            <w:pPr>
              <w:pStyle w:val="TAC"/>
            </w:pPr>
            <w:r w:rsidRPr="00711D23">
              <w:t>Any above 1 GHz except for certain regions (NOTE 2), band 1</w:t>
            </w:r>
          </w:p>
        </w:tc>
        <w:tc>
          <w:tcPr>
            <w:tcW w:w="2835" w:type="dxa"/>
            <w:vAlign w:val="center"/>
          </w:tcPr>
          <w:p w14:paraId="23B58BBE" w14:textId="5AC0CDD6" w:rsidR="00A33949" w:rsidRPr="00711D23" w:rsidRDefault="00A33949" w:rsidP="0039402F">
            <w:pPr>
              <w:pStyle w:val="TAC"/>
            </w:pPr>
            <w:r w:rsidRPr="00711D23">
              <w:t>N</w:t>
            </w:r>
          </w:p>
        </w:tc>
        <w:tc>
          <w:tcPr>
            <w:tcW w:w="2973" w:type="dxa"/>
          </w:tcPr>
          <w:p w14:paraId="06BEB4A5" w14:textId="1ECBC0E5" w:rsidR="00A33949" w:rsidRPr="00FD599E" w:rsidRDefault="00A00A22" w:rsidP="0039402F">
            <w:pPr>
              <w:pStyle w:val="TAC"/>
            </w:pPr>
            <w:r w:rsidRPr="00FD599E">
              <w:t>6.7.5.5.2-2b</w:t>
            </w:r>
            <w:r>
              <w:t>/2c</w:t>
            </w:r>
          </w:p>
        </w:tc>
      </w:tr>
      <w:tr w:rsidR="00A33949" w14:paraId="1DB8A6D5" w14:textId="77777777" w:rsidTr="00A33949">
        <w:tc>
          <w:tcPr>
            <w:tcW w:w="9631" w:type="dxa"/>
            <w:gridSpan w:val="3"/>
            <w:vAlign w:val="center"/>
          </w:tcPr>
          <w:p w14:paraId="05EB21FD" w14:textId="77777777" w:rsidR="00A33949" w:rsidRPr="00FD599E" w:rsidRDefault="00A33949" w:rsidP="0039402F">
            <w:pPr>
              <w:pStyle w:val="TAN"/>
            </w:pPr>
            <w:r w:rsidRPr="00FD599E">
              <w:t>NOTE 1:</w:t>
            </w:r>
            <w:r w:rsidRPr="00FD599E">
              <w:tab/>
              <w:t>NR operation with UTRA is not supported in this version of specification.</w:t>
            </w:r>
          </w:p>
          <w:p w14:paraId="21D2594D" w14:textId="767077AA" w:rsidR="00A33949" w:rsidRPr="00FD599E" w:rsidRDefault="00A33949" w:rsidP="0039402F">
            <w:pPr>
              <w:pStyle w:val="TAN"/>
            </w:pPr>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p>
        </w:tc>
      </w:tr>
    </w:tbl>
    <w:p w14:paraId="0E981F0C" w14:textId="3D89423D" w:rsidR="00A33949" w:rsidRDefault="00A33949" w:rsidP="0039402F"/>
    <w:p w14:paraId="375A5F06" w14:textId="580D8447" w:rsidR="00C23F19" w:rsidRPr="00B20AE8" w:rsidRDefault="00C23F19" w:rsidP="0039402F">
      <w:pPr>
        <w:pStyle w:val="TH"/>
        <w:rPr>
          <w:rFonts w:cs="v5.0.0"/>
        </w:rPr>
      </w:pPr>
      <w:r w:rsidRPr="00B20AE8">
        <w:t xml:space="preserve">Table 6.7.5.5.2-1: </w:t>
      </w:r>
      <w:bookmarkStart w:id="3762" w:name="_Hlk61625360"/>
      <w:r>
        <w:t>WA BS OBUE in</w:t>
      </w:r>
      <w:r w:rsidRPr="00DF5484">
        <w:t xml:space="preserve"> BC1 and BC3</w:t>
      </w:r>
      <w:r>
        <w:t xml:space="preserve"> bands</w:t>
      </w:r>
      <w:r w:rsidRPr="00DF5484">
        <w:t xml:space="preserve"> </w:t>
      </w:r>
      <w:r w:rsidRPr="00B20AE8">
        <w:t>≤ 3</w:t>
      </w:r>
      <w:r>
        <w:t> </w:t>
      </w:r>
      <w:r w:rsidRPr="00B20AE8">
        <w:t xml:space="preserve">GHz </w:t>
      </w:r>
      <w:r>
        <w:t xml:space="preserve">applicable </w:t>
      </w:r>
      <w:r w:rsidRPr="00DF5484">
        <w:t>for</w:t>
      </w:r>
      <w:r>
        <w:t>:</w:t>
      </w:r>
      <w:r w:rsidRPr="00DF5484">
        <w:t xml:space="preserve"> BS not supporting NR</w:t>
      </w:r>
      <w:r>
        <w:t xml:space="preserve">; or </w:t>
      </w:r>
      <w:r w:rsidRPr="00DF5484">
        <w:t>BS supporting NR in Band n1</w:t>
      </w:r>
      <w:bookmarkEnd w:id="3762"/>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FC43384" w14:textId="77777777" w:rsidTr="00E42C6D">
        <w:trPr>
          <w:cantSplit/>
          <w:jc w:val="center"/>
        </w:trPr>
        <w:tc>
          <w:tcPr>
            <w:tcW w:w="2127" w:type="dxa"/>
          </w:tcPr>
          <w:p w14:paraId="6CC01C15" w14:textId="77777777" w:rsidR="00C33A48" w:rsidRPr="00B20AE8" w:rsidRDefault="00C33A48"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102331D" w14:textId="77777777" w:rsidR="00C33A48" w:rsidRPr="00B20AE8" w:rsidRDefault="00C33A48" w:rsidP="0039402F">
            <w:r w:rsidRPr="00B20AE8">
              <w:t>Frequency offset of measurement filter centre frequency, f_offset</w:t>
            </w:r>
          </w:p>
        </w:tc>
        <w:tc>
          <w:tcPr>
            <w:tcW w:w="3455" w:type="dxa"/>
          </w:tcPr>
          <w:p w14:paraId="6C6F9F26" w14:textId="77777777" w:rsidR="00C33A48" w:rsidRPr="00B20AE8" w:rsidRDefault="00C33A48" w:rsidP="0039402F">
            <w:r w:rsidRPr="00B20AE8">
              <w:t>Test requirement (Notes 1 and 2)</w:t>
            </w:r>
          </w:p>
        </w:tc>
        <w:tc>
          <w:tcPr>
            <w:tcW w:w="1430" w:type="dxa"/>
          </w:tcPr>
          <w:p w14:paraId="113956D0" w14:textId="77777777" w:rsidR="00C33A48" w:rsidRPr="00B20AE8" w:rsidRDefault="00C33A48" w:rsidP="0039402F">
            <w:pPr>
              <w:rPr>
                <w:lang w:eastAsia="zh-CN"/>
              </w:rPr>
            </w:pPr>
            <w:r w:rsidRPr="00B20AE8">
              <w:t xml:space="preserve">Measurement bandwidth </w:t>
            </w:r>
          </w:p>
        </w:tc>
      </w:tr>
      <w:tr w:rsidR="004F339F" w:rsidRPr="00B20AE8" w14:paraId="29E09732" w14:textId="77777777" w:rsidTr="00E42C6D">
        <w:trPr>
          <w:cantSplit/>
          <w:jc w:val="center"/>
        </w:trPr>
        <w:tc>
          <w:tcPr>
            <w:tcW w:w="2127" w:type="dxa"/>
          </w:tcPr>
          <w:p w14:paraId="04F93383" w14:textId="77777777" w:rsidR="00C33A48" w:rsidRPr="00B20AE8" w:rsidRDefault="00C33A48" w:rsidP="0039402F">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6739D2EC" w14:textId="77777777" w:rsidR="00C33A48" w:rsidRPr="00B20AE8" w:rsidRDefault="00C33A48" w:rsidP="0039402F">
            <w:r w:rsidRPr="00B20AE8">
              <w:t xml:space="preserve">0.015 MHz </w:t>
            </w:r>
            <w:r w:rsidRPr="00B20AE8">
              <w:sym w:font="Symbol" w:char="F0A3"/>
            </w:r>
            <w:r w:rsidRPr="00B20AE8">
              <w:t xml:space="preserve"> f_offset &lt; 0.215 MHz </w:t>
            </w:r>
          </w:p>
        </w:tc>
        <w:tc>
          <w:tcPr>
            <w:tcW w:w="3455" w:type="dxa"/>
          </w:tcPr>
          <w:p w14:paraId="305D99A0" w14:textId="77777777" w:rsidR="00C33A48" w:rsidRPr="00B20AE8" w:rsidRDefault="00C33A48" w:rsidP="0039402F">
            <w:r w:rsidRPr="00B20AE8">
              <w:t>-3.2 dBm</w:t>
            </w:r>
          </w:p>
        </w:tc>
        <w:tc>
          <w:tcPr>
            <w:tcW w:w="1430" w:type="dxa"/>
          </w:tcPr>
          <w:p w14:paraId="11DB6C90" w14:textId="77777777" w:rsidR="00C33A48" w:rsidRPr="00B20AE8" w:rsidRDefault="00C33A48" w:rsidP="0039402F">
            <w:r w:rsidRPr="00B20AE8">
              <w:t xml:space="preserve">30 kHz </w:t>
            </w:r>
          </w:p>
        </w:tc>
      </w:tr>
      <w:tr w:rsidR="004F339F" w:rsidRPr="00B20AE8" w14:paraId="23CA2EB8" w14:textId="77777777" w:rsidTr="00E42C6D">
        <w:trPr>
          <w:cantSplit/>
          <w:jc w:val="center"/>
        </w:trPr>
        <w:tc>
          <w:tcPr>
            <w:tcW w:w="2127" w:type="dxa"/>
          </w:tcPr>
          <w:p w14:paraId="28152C90" w14:textId="77777777" w:rsidR="00C33A48" w:rsidRPr="00B20AE8" w:rsidRDefault="00C33A48" w:rsidP="0039402F">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4F5B4A28" w14:textId="77777777" w:rsidR="00C33A48" w:rsidRPr="00B20AE8" w:rsidRDefault="00C33A48" w:rsidP="0039402F">
            <w:r w:rsidRPr="00B20AE8">
              <w:t xml:space="preserve">0.215 MHz </w:t>
            </w:r>
            <w:r w:rsidRPr="00B20AE8">
              <w:sym w:font="Symbol" w:char="F0A3"/>
            </w:r>
            <w:r w:rsidRPr="00B20AE8">
              <w:t xml:space="preserve"> f_offset &lt; 1.015 MHz</w:t>
            </w:r>
          </w:p>
        </w:tc>
        <w:tc>
          <w:tcPr>
            <w:tcW w:w="3455" w:type="dxa"/>
          </w:tcPr>
          <w:p w14:paraId="7C38C30F" w14:textId="77777777" w:rsidR="00C33A48" w:rsidRPr="00B20AE8" w:rsidRDefault="00C33A48" w:rsidP="0039402F">
            <w:pPr>
              <w:pStyle w:val="TAC"/>
              <w:rPr>
                <w:rFonts w:eastAsia="Malgun Gothic"/>
              </w:rPr>
            </w:pPr>
            <w:r w:rsidRPr="00B20AE8">
              <w:rPr>
                <w:rFonts w:eastAsia="Malgun Gothic"/>
              </w:rPr>
              <w:t>-3.2-15(f_offset/MHz-0.215)dBm</w:t>
            </w:r>
          </w:p>
          <w:p w14:paraId="28A0112F" w14:textId="77777777" w:rsidR="00C33A48" w:rsidRPr="00B20AE8" w:rsidRDefault="00C33A48" w:rsidP="0039402F">
            <w:pPr>
              <w:pStyle w:val="TAC"/>
            </w:pPr>
          </w:p>
        </w:tc>
        <w:tc>
          <w:tcPr>
            <w:tcW w:w="1430" w:type="dxa"/>
          </w:tcPr>
          <w:p w14:paraId="1FBFFFEF" w14:textId="77777777" w:rsidR="00C33A48" w:rsidRPr="00B20AE8" w:rsidRDefault="00C33A48" w:rsidP="0039402F">
            <w:r w:rsidRPr="00B20AE8">
              <w:t xml:space="preserve">30 kHz </w:t>
            </w:r>
          </w:p>
        </w:tc>
      </w:tr>
      <w:tr w:rsidR="004F339F" w:rsidRPr="00B20AE8" w14:paraId="3740C307" w14:textId="77777777" w:rsidTr="00E42C6D">
        <w:trPr>
          <w:cantSplit/>
          <w:jc w:val="center"/>
        </w:trPr>
        <w:tc>
          <w:tcPr>
            <w:tcW w:w="2127" w:type="dxa"/>
          </w:tcPr>
          <w:p w14:paraId="1E6F19D8" w14:textId="77777777" w:rsidR="00C33A48" w:rsidRPr="00B20AE8" w:rsidRDefault="00C33A48" w:rsidP="0039402F">
            <w:r w:rsidRPr="00B20AE8">
              <w:t xml:space="preserve">(Note </w:t>
            </w:r>
            <w:r w:rsidRPr="00B20AE8">
              <w:rPr>
                <w:rFonts w:hint="eastAsia"/>
                <w:lang w:eastAsia="zh-CN"/>
              </w:rPr>
              <w:t>3</w:t>
            </w:r>
            <w:r w:rsidRPr="00B20AE8">
              <w:t>)</w:t>
            </w:r>
          </w:p>
        </w:tc>
        <w:tc>
          <w:tcPr>
            <w:tcW w:w="2976" w:type="dxa"/>
          </w:tcPr>
          <w:p w14:paraId="273F3482" w14:textId="77777777" w:rsidR="00C33A48" w:rsidRPr="00B20AE8" w:rsidRDefault="00C33A48" w:rsidP="0039402F">
            <w:r w:rsidRPr="00B20AE8">
              <w:t xml:space="preserve">1.015 MHz </w:t>
            </w:r>
            <w:r w:rsidRPr="00B20AE8">
              <w:sym w:font="Symbol" w:char="F0A3"/>
            </w:r>
            <w:r w:rsidRPr="00B20AE8">
              <w:t xml:space="preserve"> f_offset &lt; 1.5 MHz </w:t>
            </w:r>
          </w:p>
        </w:tc>
        <w:tc>
          <w:tcPr>
            <w:tcW w:w="3455" w:type="dxa"/>
          </w:tcPr>
          <w:p w14:paraId="3ECE2C2E" w14:textId="77777777" w:rsidR="00C33A48" w:rsidRPr="00B20AE8" w:rsidRDefault="00C33A48" w:rsidP="0039402F">
            <w:r w:rsidRPr="00B20AE8">
              <w:t>-15.2 dBm</w:t>
            </w:r>
          </w:p>
        </w:tc>
        <w:tc>
          <w:tcPr>
            <w:tcW w:w="1430" w:type="dxa"/>
          </w:tcPr>
          <w:p w14:paraId="0681A918" w14:textId="77777777" w:rsidR="00C33A48" w:rsidRPr="00B20AE8" w:rsidRDefault="00C33A48" w:rsidP="0039402F">
            <w:r w:rsidRPr="00B20AE8">
              <w:t xml:space="preserve">30 kHz </w:t>
            </w:r>
          </w:p>
        </w:tc>
      </w:tr>
      <w:tr w:rsidR="004F339F" w:rsidRPr="00B20AE8" w14:paraId="75619AE3" w14:textId="77777777" w:rsidTr="00E42C6D">
        <w:trPr>
          <w:cantSplit/>
          <w:jc w:val="center"/>
        </w:trPr>
        <w:tc>
          <w:tcPr>
            <w:tcW w:w="2127" w:type="dxa"/>
          </w:tcPr>
          <w:p w14:paraId="4A86BE0E" w14:textId="77777777" w:rsidR="00C33A48" w:rsidRPr="00B20AE8" w:rsidRDefault="00C33A48" w:rsidP="0039402F">
            <w:pPr>
              <w:rPr>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p>
          <w:p w14:paraId="2E36091C" w14:textId="77777777" w:rsidR="00C33A48" w:rsidRPr="00B20AE8" w:rsidRDefault="00C33A48" w:rsidP="0039402F">
            <w:pPr>
              <w:rPr>
                <w:lang w:val="fr-FR"/>
              </w:rPr>
            </w:pPr>
            <w:r w:rsidRPr="00B20AE8">
              <w:rPr>
                <w:lang w:val="fr-FR"/>
              </w:rPr>
              <w:t>min(</w:t>
            </w:r>
            <w:r w:rsidRPr="00B20AE8">
              <w:sym w:font="Symbol" w:char="F044"/>
            </w:r>
            <w:r w:rsidRPr="00B20AE8">
              <w:rPr>
                <w:lang w:val="fr-FR"/>
              </w:rPr>
              <w:t>f</w:t>
            </w:r>
            <w:r w:rsidRPr="00B20AE8">
              <w:rPr>
                <w:vertAlign w:val="subscript"/>
                <w:lang w:val="fr-FR"/>
              </w:rPr>
              <w:t>max</w:t>
            </w:r>
            <w:r w:rsidRPr="00B20AE8">
              <w:rPr>
                <w:lang w:val="fr-FR"/>
              </w:rPr>
              <w:t xml:space="preserve">, 10 MHz) </w:t>
            </w:r>
          </w:p>
        </w:tc>
        <w:tc>
          <w:tcPr>
            <w:tcW w:w="2976" w:type="dxa"/>
          </w:tcPr>
          <w:p w14:paraId="6A0851D5" w14:textId="77777777" w:rsidR="00C33A48" w:rsidRPr="00B20AE8" w:rsidRDefault="00C33A48" w:rsidP="0039402F">
            <w:pPr>
              <w:rPr>
                <w:lang w:val="sv-FI"/>
              </w:rPr>
            </w:pPr>
            <w:r w:rsidRPr="00B20AE8">
              <w:rPr>
                <w:lang w:val="sv-FI"/>
              </w:rPr>
              <w:t xml:space="preserve">1.5 MHz </w:t>
            </w:r>
            <w:r w:rsidRPr="00B20AE8">
              <w:sym w:font="Symbol" w:char="F0A3"/>
            </w:r>
            <w:r w:rsidRPr="00B20AE8">
              <w:rPr>
                <w:lang w:val="sv-FI"/>
              </w:rPr>
              <w:t xml:space="preserve"> f_offset &lt; min(f_offset</w:t>
            </w:r>
            <w:r w:rsidRPr="00B20AE8">
              <w:rPr>
                <w:vertAlign w:val="subscript"/>
                <w:lang w:val="sv-FI"/>
              </w:rPr>
              <w:t>max</w:t>
            </w:r>
            <w:r w:rsidRPr="00B20AE8">
              <w:rPr>
                <w:lang w:val="sv-FI"/>
              </w:rPr>
              <w:t>, 10.5 MHz)</w:t>
            </w:r>
          </w:p>
        </w:tc>
        <w:tc>
          <w:tcPr>
            <w:tcW w:w="3455" w:type="dxa"/>
          </w:tcPr>
          <w:p w14:paraId="5C385056" w14:textId="77777777" w:rsidR="00C33A48" w:rsidRPr="00B20AE8" w:rsidRDefault="00C33A48" w:rsidP="0039402F">
            <w:r w:rsidRPr="00B20AE8">
              <w:t>-2.2 dBm</w:t>
            </w:r>
          </w:p>
        </w:tc>
        <w:tc>
          <w:tcPr>
            <w:tcW w:w="1430" w:type="dxa"/>
          </w:tcPr>
          <w:p w14:paraId="776EEC06" w14:textId="77777777" w:rsidR="00C33A48" w:rsidRPr="00B20AE8" w:rsidRDefault="00C33A48" w:rsidP="0039402F">
            <w:r w:rsidRPr="00B20AE8">
              <w:t xml:space="preserve">1 MHz </w:t>
            </w:r>
          </w:p>
        </w:tc>
      </w:tr>
      <w:tr w:rsidR="004F339F" w:rsidRPr="00B20AE8" w14:paraId="3E9646BC" w14:textId="77777777" w:rsidTr="00E42C6D">
        <w:trPr>
          <w:cantSplit/>
          <w:jc w:val="center"/>
        </w:trPr>
        <w:tc>
          <w:tcPr>
            <w:tcW w:w="2127" w:type="dxa"/>
          </w:tcPr>
          <w:p w14:paraId="3C7FE848" w14:textId="77777777" w:rsidR="00C33A48" w:rsidRPr="00B20AE8" w:rsidRDefault="00C33A48"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1FEE8B4" w14:textId="77777777" w:rsidR="00C33A48" w:rsidRPr="00B20AE8" w:rsidRDefault="00C33A48" w:rsidP="0039402F">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B31ECFF" w14:textId="77777777" w:rsidR="00C33A48" w:rsidRPr="00B20AE8" w:rsidRDefault="00C33A48" w:rsidP="0039402F">
            <w:r w:rsidRPr="00B20AE8">
              <w:t>-6 dBm (NOTE 5)</w:t>
            </w:r>
          </w:p>
        </w:tc>
        <w:tc>
          <w:tcPr>
            <w:tcW w:w="1430" w:type="dxa"/>
          </w:tcPr>
          <w:p w14:paraId="455DE7E6" w14:textId="77777777" w:rsidR="00C33A48" w:rsidRPr="00B20AE8" w:rsidRDefault="00C33A48" w:rsidP="0039402F">
            <w:r w:rsidRPr="00B20AE8">
              <w:t xml:space="preserve">1 MHz </w:t>
            </w:r>
          </w:p>
        </w:tc>
      </w:tr>
      <w:tr w:rsidR="00E42C6D" w:rsidRPr="00B20AE8" w14:paraId="5B921B99" w14:textId="77777777" w:rsidTr="00E42C6D">
        <w:trPr>
          <w:cantSplit/>
          <w:jc w:val="center"/>
        </w:trPr>
        <w:tc>
          <w:tcPr>
            <w:tcW w:w="9988" w:type="dxa"/>
            <w:gridSpan w:val="4"/>
          </w:tcPr>
          <w:p w14:paraId="2893FFC3"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test requirement within sub-block gaps is calculated as a cumulative sum of </w:t>
            </w:r>
            <w:r w:rsidRPr="00B20AE8">
              <w:rPr>
                <w:rFonts w:hint="eastAsia"/>
                <w:lang w:eastAsia="zh-CN"/>
              </w:rPr>
              <w:t xml:space="preserve">contributions from </w:t>
            </w:r>
            <w:r w:rsidRPr="00B20AE8">
              <w:t>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dBm/MHz.</w:t>
            </w:r>
          </w:p>
          <w:p w14:paraId="50C7B06F" w14:textId="77777777" w:rsidR="00E42C6D" w:rsidRPr="00B20AE8" w:rsidRDefault="00E42C6D"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w:t>
            </w:r>
            <w:r w:rsidRPr="00B20AE8">
              <w:rPr>
                <w:i/>
              </w:rPr>
              <w:t xml:space="preserve"> </w:t>
            </w:r>
            <w:r w:rsidRPr="00B20AE8">
              <w:t>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7C86EF0" w14:textId="77777777" w:rsidR="00E42C6D" w:rsidRPr="00B20AE8" w:rsidRDefault="00E42C6D" w:rsidP="0039402F">
            <w:pPr>
              <w:pStyle w:val="TAN"/>
            </w:pPr>
            <w:r w:rsidRPr="00B20AE8">
              <w:t>NOTE 3:</w:t>
            </w:r>
            <w:r w:rsidRPr="00B20AE8">
              <w:tab/>
              <w:t>This frequency range ensures that the range of values of f_offset is continuous.</w:t>
            </w:r>
          </w:p>
          <w:p w14:paraId="751C5913" w14:textId="7F54B424" w:rsidR="00E42C6D"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0F39936D" w14:textId="77777777" w:rsidR="00C33A48" w:rsidRPr="00B20AE8" w:rsidRDefault="00C33A48" w:rsidP="0039402F"/>
    <w:p w14:paraId="3BF52996" w14:textId="35B632D8" w:rsidR="00C23F19" w:rsidRPr="00B20AE8" w:rsidRDefault="00C23F19" w:rsidP="0039402F">
      <w:pPr>
        <w:pStyle w:val="TH"/>
        <w:rPr>
          <w:rFonts w:cs="v5.0.0"/>
        </w:rPr>
      </w:pPr>
      <w:r w:rsidRPr="00B20AE8">
        <w:t xml:space="preserve">Table 6.7.5.5.2-2: </w:t>
      </w:r>
      <w:r>
        <w:t>WA BS OBUE in</w:t>
      </w:r>
      <w:r w:rsidRPr="00DF5484">
        <w:t xml:space="preserve"> BC1 and BC3</w:t>
      </w:r>
      <w:r>
        <w:t xml:space="preserve"> bands</w:t>
      </w:r>
      <w:r w:rsidRPr="00DF5484">
        <w:t xml:space="preserve"> </w:t>
      </w:r>
      <w:r w:rsidRPr="00B20AE8">
        <w:t>&gt; 3</w:t>
      </w:r>
      <w:r>
        <w:t> </w:t>
      </w:r>
      <w:r w:rsidRPr="00B20AE8">
        <w:t xml:space="preserve">GHz </w:t>
      </w:r>
      <w:r>
        <w:t xml:space="preserve">applicable </w:t>
      </w:r>
      <w:r w:rsidRPr="00DF5484">
        <w:t>for</w:t>
      </w:r>
      <w:r>
        <w:t>:</w:t>
      </w:r>
      <w:r w:rsidRPr="00DF5484">
        <w:t xml:space="preserve"> BS not supporting NR</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D88729D" w14:textId="77777777" w:rsidTr="006A2BF1">
        <w:trPr>
          <w:cantSplit/>
          <w:jc w:val="center"/>
        </w:trPr>
        <w:tc>
          <w:tcPr>
            <w:tcW w:w="2127" w:type="dxa"/>
          </w:tcPr>
          <w:p w14:paraId="69ACD80B" w14:textId="77777777" w:rsidR="00C33A48" w:rsidRPr="00B20AE8" w:rsidRDefault="00C33A48"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6E9039A" w14:textId="77777777" w:rsidR="00C33A48" w:rsidRPr="00B20AE8" w:rsidRDefault="00C33A48" w:rsidP="0039402F">
            <w:r w:rsidRPr="00B20AE8">
              <w:t>Frequency offset of measurement filter centre frequency, f_offset</w:t>
            </w:r>
          </w:p>
        </w:tc>
        <w:tc>
          <w:tcPr>
            <w:tcW w:w="3455" w:type="dxa"/>
          </w:tcPr>
          <w:p w14:paraId="543BEA1C" w14:textId="77777777" w:rsidR="00C33A48" w:rsidRPr="00B20AE8" w:rsidRDefault="00C33A48" w:rsidP="0039402F">
            <w:r w:rsidRPr="00B20AE8">
              <w:t>Test requirement (Notes 1 and 2)</w:t>
            </w:r>
          </w:p>
        </w:tc>
        <w:tc>
          <w:tcPr>
            <w:tcW w:w="1430" w:type="dxa"/>
          </w:tcPr>
          <w:p w14:paraId="199112BC" w14:textId="77777777" w:rsidR="00C33A48" w:rsidRPr="00B20AE8" w:rsidRDefault="00C33A48" w:rsidP="0039402F">
            <w:pPr>
              <w:rPr>
                <w:lang w:eastAsia="zh-CN"/>
              </w:rPr>
            </w:pPr>
            <w:r w:rsidRPr="00B20AE8">
              <w:t xml:space="preserve">Measurement bandwidth </w:t>
            </w:r>
          </w:p>
        </w:tc>
      </w:tr>
      <w:tr w:rsidR="004F339F" w:rsidRPr="00B20AE8" w14:paraId="7C0A2044" w14:textId="77777777" w:rsidTr="006A2BF1">
        <w:trPr>
          <w:cantSplit/>
          <w:jc w:val="center"/>
        </w:trPr>
        <w:tc>
          <w:tcPr>
            <w:tcW w:w="2127" w:type="dxa"/>
          </w:tcPr>
          <w:p w14:paraId="26A1D358" w14:textId="77777777" w:rsidR="00C33A48" w:rsidRPr="00B20AE8" w:rsidRDefault="00C33A48" w:rsidP="0039402F">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2935966F" w14:textId="77777777" w:rsidR="00C33A48" w:rsidRPr="00B20AE8" w:rsidRDefault="00C33A48" w:rsidP="0039402F">
            <w:r w:rsidRPr="00B20AE8">
              <w:t xml:space="preserve">0.015 MHz </w:t>
            </w:r>
            <w:r w:rsidRPr="00B20AE8">
              <w:sym w:font="Symbol" w:char="F0A3"/>
            </w:r>
            <w:r w:rsidRPr="00B20AE8">
              <w:t xml:space="preserve"> f_offset &lt; 0.215 MHz </w:t>
            </w:r>
          </w:p>
        </w:tc>
        <w:tc>
          <w:tcPr>
            <w:tcW w:w="3455" w:type="dxa"/>
          </w:tcPr>
          <w:p w14:paraId="07D8F466" w14:textId="77777777" w:rsidR="00C33A48" w:rsidRPr="00B20AE8" w:rsidRDefault="00C33A48" w:rsidP="0039402F">
            <w:r w:rsidRPr="00B20AE8">
              <w:t>-3 dBm</w:t>
            </w:r>
          </w:p>
        </w:tc>
        <w:tc>
          <w:tcPr>
            <w:tcW w:w="1430" w:type="dxa"/>
          </w:tcPr>
          <w:p w14:paraId="292498E4" w14:textId="77777777" w:rsidR="00C33A48" w:rsidRPr="00B20AE8" w:rsidRDefault="00C33A48" w:rsidP="0039402F">
            <w:r w:rsidRPr="00B20AE8">
              <w:t xml:space="preserve">30 kHz </w:t>
            </w:r>
          </w:p>
        </w:tc>
      </w:tr>
      <w:tr w:rsidR="004F339F" w:rsidRPr="00B20AE8" w14:paraId="31DD41C7" w14:textId="77777777" w:rsidTr="006A2BF1">
        <w:trPr>
          <w:cantSplit/>
          <w:jc w:val="center"/>
        </w:trPr>
        <w:tc>
          <w:tcPr>
            <w:tcW w:w="2127" w:type="dxa"/>
          </w:tcPr>
          <w:p w14:paraId="2B84CECF" w14:textId="77777777" w:rsidR="00C33A48" w:rsidRPr="00B20AE8" w:rsidRDefault="00C33A48" w:rsidP="0039402F">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20FEA9A7" w14:textId="77777777" w:rsidR="00C33A48" w:rsidRPr="00B20AE8" w:rsidRDefault="00C33A48" w:rsidP="0039402F">
            <w:r w:rsidRPr="00B20AE8">
              <w:t xml:space="preserve">0.215 MHz </w:t>
            </w:r>
            <w:r w:rsidRPr="00B20AE8">
              <w:sym w:font="Symbol" w:char="F0A3"/>
            </w:r>
            <w:r w:rsidRPr="00B20AE8">
              <w:t xml:space="preserve"> f_offset &lt; 1.015 MHz</w:t>
            </w:r>
          </w:p>
        </w:tc>
        <w:tc>
          <w:tcPr>
            <w:tcW w:w="3455" w:type="dxa"/>
          </w:tcPr>
          <w:p w14:paraId="64BF25F6" w14:textId="77777777" w:rsidR="00C33A48" w:rsidRPr="00B20AE8" w:rsidRDefault="00C33A48" w:rsidP="0039402F">
            <w:pPr>
              <w:pStyle w:val="TAC"/>
              <w:rPr>
                <w:rFonts w:eastAsia="Malgun Gothic"/>
              </w:rPr>
            </w:pPr>
            <w:r w:rsidRPr="00B20AE8">
              <w:rPr>
                <w:rFonts w:eastAsia="Malgun Gothic"/>
              </w:rPr>
              <w:t>-3-15(f_offset/MHz-0.215)dBm</w:t>
            </w:r>
          </w:p>
          <w:p w14:paraId="14203459" w14:textId="77777777" w:rsidR="00C33A48" w:rsidRPr="00B20AE8" w:rsidRDefault="00C33A48" w:rsidP="0039402F">
            <w:pPr>
              <w:pStyle w:val="TAC"/>
            </w:pPr>
          </w:p>
        </w:tc>
        <w:tc>
          <w:tcPr>
            <w:tcW w:w="1430" w:type="dxa"/>
          </w:tcPr>
          <w:p w14:paraId="3284F5FA" w14:textId="77777777" w:rsidR="00C33A48" w:rsidRPr="00B20AE8" w:rsidRDefault="00C33A48" w:rsidP="0039402F">
            <w:r w:rsidRPr="00B20AE8">
              <w:t xml:space="preserve">30 kHz </w:t>
            </w:r>
          </w:p>
        </w:tc>
      </w:tr>
      <w:tr w:rsidR="004F339F" w:rsidRPr="00B20AE8" w14:paraId="0467424D" w14:textId="77777777" w:rsidTr="006A2BF1">
        <w:trPr>
          <w:cantSplit/>
          <w:jc w:val="center"/>
        </w:trPr>
        <w:tc>
          <w:tcPr>
            <w:tcW w:w="2127" w:type="dxa"/>
          </w:tcPr>
          <w:p w14:paraId="10312D7D" w14:textId="77777777" w:rsidR="00C33A48" w:rsidRPr="00B20AE8" w:rsidRDefault="00C33A48" w:rsidP="0039402F">
            <w:r w:rsidRPr="00B20AE8">
              <w:t xml:space="preserve">(Note </w:t>
            </w:r>
            <w:r w:rsidRPr="00B20AE8">
              <w:rPr>
                <w:rFonts w:hint="eastAsia"/>
                <w:lang w:eastAsia="zh-CN"/>
              </w:rPr>
              <w:t>3</w:t>
            </w:r>
            <w:r w:rsidRPr="00B20AE8">
              <w:t>)</w:t>
            </w:r>
          </w:p>
        </w:tc>
        <w:tc>
          <w:tcPr>
            <w:tcW w:w="2976" w:type="dxa"/>
          </w:tcPr>
          <w:p w14:paraId="49AABEBF" w14:textId="77777777" w:rsidR="00C33A48" w:rsidRPr="00B20AE8" w:rsidRDefault="00C33A48" w:rsidP="0039402F">
            <w:r w:rsidRPr="00B20AE8">
              <w:t xml:space="preserve">1.015 MHz </w:t>
            </w:r>
            <w:r w:rsidRPr="00B20AE8">
              <w:sym w:font="Symbol" w:char="F0A3"/>
            </w:r>
            <w:r w:rsidRPr="00B20AE8">
              <w:t xml:space="preserve"> f_offset &lt; 1.5 MHz </w:t>
            </w:r>
          </w:p>
        </w:tc>
        <w:tc>
          <w:tcPr>
            <w:tcW w:w="3455" w:type="dxa"/>
          </w:tcPr>
          <w:p w14:paraId="366470EA" w14:textId="77777777" w:rsidR="00C33A48" w:rsidRPr="00B20AE8" w:rsidRDefault="00C33A48" w:rsidP="0039402F">
            <w:r w:rsidRPr="00B20AE8">
              <w:t>-15 dBm</w:t>
            </w:r>
          </w:p>
        </w:tc>
        <w:tc>
          <w:tcPr>
            <w:tcW w:w="1430" w:type="dxa"/>
          </w:tcPr>
          <w:p w14:paraId="464C9E71" w14:textId="77777777" w:rsidR="00C33A48" w:rsidRPr="00B20AE8" w:rsidRDefault="00C33A48" w:rsidP="0039402F">
            <w:r w:rsidRPr="00B20AE8">
              <w:t xml:space="preserve">30 kHz </w:t>
            </w:r>
          </w:p>
        </w:tc>
      </w:tr>
      <w:tr w:rsidR="004F339F" w:rsidRPr="00B20AE8" w14:paraId="70B8AE67" w14:textId="77777777" w:rsidTr="006A2BF1">
        <w:trPr>
          <w:cantSplit/>
          <w:jc w:val="center"/>
        </w:trPr>
        <w:tc>
          <w:tcPr>
            <w:tcW w:w="2127" w:type="dxa"/>
          </w:tcPr>
          <w:p w14:paraId="08673102" w14:textId="77777777" w:rsidR="00C33A48" w:rsidRPr="00B20AE8" w:rsidRDefault="00C33A48" w:rsidP="0039402F">
            <w:pPr>
              <w:rPr>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p>
          <w:p w14:paraId="79CFD391" w14:textId="77777777" w:rsidR="00C33A48" w:rsidRPr="00B20AE8" w:rsidRDefault="00C33A48" w:rsidP="0039402F">
            <w:pPr>
              <w:rPr>
                <w:lang w:val="fr-FR"/>
              </w:rPr>
            </w:pPr>
            <w:r w:rsidRPr="00B20AE8">
              <w:rPr>
                <w:lang w:val="fr-FR"/>
              </w:rPr>
              <w:t>min(</w:t>
            </w:r>
            <w:r w:rsidRPr="00B20AE8">
              <w:sym w:font="Symbol" w:char="F044"/>
            </w:r>
            <w:r w:rsidRPr="00B20AE8">
              <w:rPr>
                <w:lang w:val="fr-FR"/>
              </w:rPr>
              <w:t>f</w:t>
            </w:r>
            <w:r w:rsidRPr="00B20AE8">
              <w:rPr>
                <w:vertAlign w:val="subscript"/>
                <w:lang w:val="fr-FR"/>
              </w:rPr>
              <w:t>max</w:t>
            </w:r>
            <w:r w:rsidRPr="00B20AE8">
              <w:rPr>
                <w:lang w:val="fr-FR"/>
              </w:rPr>
              <w:t xml:space="preserve">, 10 MHz) </w:t>
            </w:r>
          </w:p>
        </w:tc>
        <w:tc>
          <w:tcPr>
            <w:tcW w:w="2976" w:type="dxa"/>
          </w:tcPr>
          <w:p w14:paraId="34F46A92" w14:textId="77777777" w:rsidR="00C33A48" w:rsidRPr="00B20AE8" w:rsidRDefault="00C33A48" w:rsidP="0039402F">
            <w:pPr>
              <w:rPr>
                <w:lang w:val="sv-FI"/>
              </w:rPr>
            </w:pPr>
            <w:r w:rsidRPr="00B20AE8">
              <w:rPr>
                <w:lang w:val="sv-FI"/>
              </w:rPr>
              <w:t xml:space="preserve">1.5 MHz </w:t>
            </w:r>
            <w:r w:rsidRPr="00B20AE8">
              <w:sym w:font="Symbol" w:char="F0A3"/>
            </w:r>
            <w:r w:rsidRPr="00B20AE8">
              <w:rPr>
                <w:lang w:val="sv-FI"/>
              </w:rPr>
              <w:t xml:space="preserve"> f_offset &lt; min(f_offset</w:t>
            </w:r>
            <w:r w:rsidRPr="00B20AE8">
              <w:rPr>
                <w:vertAlign w:val="subscript"/>
                <w:lang w:val="sv-FI"/>
              </w:rPr>
              <w:t>max</w:t>
            </w:r>
            <w:r w:rsidRPr="00B20AE8">
              <w:rPr>
                <w:lang w:val="sv-FI"/>
              </w:rPr>
              <w:t>, 10.5 MHz)</w:t>
            </w:r>
          </w:p>
        </w:tc>
        <w:tc>
          <w:tcPr>
            <w:tcW w:w="3455" w:type="dxa"/>
          </w:tcPr>
          <w:p w14:paraId="1FA9377C" w14:textId="77777777" w:rsidR="00C33A48" w:rsidRPr="00B20AE8" w:rsidRDefault="00C33A48" w:rsidP="0039402F">
            <w:r w:rsidRPr="00B20AE8">
              <w:t>-2 dBm</w:t>
            </w:r>
          </w:p>
        </w:tc>
        <w:tc>
          <w:tcPr>
            <w:tcW w:w="1430" w:type="dxa"/>
          </w:tcPr>
          <w:p w14:paraId="39C25EB9" w14:textId="77777777" w:rsidR="00C33A48" w:rsidRPr="00B20AE8" w:rsidRDefault="00C33A48" w:rsidP="0039402F">
            <w:r w:rsidRPr="00B20AE8">
              <w:t xml:space="preserve">1 MHz </w:t>
            </w:r>
          </w:p>
        </w:tc>
      </w:tr>
      <w:tr w:rsidR="004F339F" w:rsidRPr="00B20AE8" w14:paraId="77F96249" w14:textId="77777777" w:rsidTr="006A2BF1">
        <w:trPr>
          <w:cantSplit/>
          <w:jc w:val="center"/>
        </w:trPr>
        <w:tc>
          <w:tcPr>
            <w:tcW w:w="2127" w:type="dxa"/>
          </w:tcPr>
          <w:p w14:paraId="7807A564" w14:textId="77777777" w:rsidR="00C33A48" w:rsidRPr="00B20AE8" w:rsidRDefault="00C33A48"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860F6D2" w14:textId="77777777" w:rsidR="00C33A48" w:rsidRPr="00B20AE8" w:rsidRDefault="00C33A48" w:rsidP="0039402F">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AE9BC1F" w14:textId="77777777" w:rsidR="00C33A48" w:rsidRPr="00B20AE8" w:rsidRDefault="00C33A48" w:rsidP="0039402F">
            <w:r w:rsidRPr="00B20AE8">
              <w:t>-6 dBm (NOTE 5)</w:t>
            </w:r>
          </w:p>
        </w:tc>
        <w:tc>
          <w:tcPr>
            <w:tcW w:w="1430" w:type="dxa"/>
          </w:tcPr>
          <w:p w14:paraId="13E29EF9" w14:textId="77777777" w:rsidR="00C33A48" w:rsidRPr="00B20AE8" w:rsidRDefault="00C33A48" w:rsidP="0039402F">
            <w:r w:rsidRPr="00B20AE8">
              <w:t xml:space="preserve">1 MHz </w:t>
            </w:r>
          </w:p>
        </w:tc>
      </w:tr>
      <w:tr w:rsidR="00CC4BB7" w:rsidRPr="00B20AE8" w14:paraId="6FC7A28C" w14:textId="77777777" w:rsidTr="006A2BF1">
        <w:trPr>
          <w:cantSplit/>
          <w:jc w:val="center"/>
        </w:trPr>
        <w:tc>
          <w:tcPr>
            <w:tcW w:w="9988" w:type="dxa"/>
            <w:gridSpan w:val="4"/>
          </w:tcPr>
          <w:p w14:paraId="35F77BF6"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 xml:space="preserve">contributions from </w:t>
            </w:r>
            <w:r w:rsidRPr="00B20AE8">
              <w:t>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-6 dBm/MHz.</w:t>
            </w:r>
          </w:p>
          <w:p w14:paraId="725B5C3D" w14:textId="77777777" w:rsidR="00E42C6D" w:rsidRPr="00B20AE8" w:rsidRDefault="00E42C6D"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35EE8221" w14:textId="77777777" w:rsidR="00E42C6D" w:rsidRPr="00B20AE8" w:rsidRDefault="00E42C6D" w:rsidP="0039402F">
            <w:pPr>
              <w:pStyle w:val="TAN"/>
            </w:pPr>
            <w:r w:rsidRPr="00B20AE8">
              <w:t>NOTE 3:</w:t>
            </w:r>
            <w:r w:rsidRPr="00B20AE8">
              <w:tab/>
              <w:t>This frequency range ensures that the range of values of f_offset is continuous.</w:t>
            </w:r>
          </w:p>
          <w:p w14:paraId="65DD2454" w14:textId="1A02EA1B" w:rsidR="00C33A48"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58B3D49C" w14:textId="77777777" w:rsidR="00C33A48" w:rsidRPr="00B20AE8" w:rsidRDefault="00C33A48" w:rsidP="0039402F"/>
    <w:p w14:paraId="6E60627D" w14:textId="075D5117" w:rsidR="00C23F19" w:rsidRPr="00B20AE8" w:rsidRDefault="00C23F19" w:rsidP="0039402F">
      <w:pPr>
        <w:pStyle w:val="TH"/>
        <w:rPr>
          <w:rFonts w:cs="v5.0.0"/>
        </w:rPr>
      </w:pPr>
      <w:r w:rsidRPr="00B20AE8">
        <w:t xml:space="preserve">Table 6.7.5.5.2-2a: </w:t>
      </w:r>
      <w:r>
        <w:t>WA BS OBUE in</w:t>
      </w:r>
      <w:r w:rsidRPr="00DF5484">
        <w:t xml:space="preserve"> BC1 and BC3 bands </w:t>
      </w:r>
      <w:r>
        <w:rPr>
          <w:rFonts w:cs="Arial"/>
        </w:rPr>
        <w:t>≤</w:t>
      </w:r>
      <w:r>
        <w:t> </w:t>
      </w:r>
      <w:r w:rsidRPr="00DF5484">
        <w:t>1 GHz applicable for</w:t>
      </w:r>
      <w:r>
        <w:t>:</w:t>
      </w:r>
      <w:r w:rsidRPr="00DF5484">
        <w:t xml:space="preserve"> BS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380002D4" w14:textId="77777777" w:rsidTr="006A2BF1">
        <w:trPr>
          <w:cantSplit/>
          <w:jc w:val="center"/>
        </w:trPr>
        <w:tc>
          <w:tcPr>
            <w:tcW w:w="1953" w:type="dxa"/>
          </w:tcPr>
          <w:p w14:paraId="70A00AF6" w14:textId="77777777" w:rsidR="00263B35" w:rsidRPr="00B20AE8" w:rsidRDefault="00263B35"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6D16D96" w14:textId="77777777" w:rsidR="00263B35" w:rsidRPr="00B20AE8" w:rsidRDefault="00263B35" w:rsidP="0039402F">
            <w:pPr>
              <w:pStyle w:val="TAH"/>
            </w:pPr>
            <w:r w:rsidRPr="00B20AE8">
              <w:t>Frequency offset of measurement filter centre frequency, f_offset</w:t>
            </w:r>
          </w:p>
        </w:tc>
        <w:tc>
          <w:tcPr>
            <w:tcW w:w="3455" w:type="dxa"/>
          </w:tcPr>
          <w:p w14:paraId="6B65F4D2" w14:textId="77777777" w:rsidR="00263B35" w:rsidRPr="00B20AE8" w:rsidRDefault="00263B35" w:rsidP="0039402F">
            <w:pPr>
              <w:pStyle w:val="TAH"/>
            </w:pPr>
            <w:r w:rsidRPr="00B20AE8">
              <w:t>Minimum requirement (Note 1</w:t>
            </w:r>
            <w:r w:rsidRPr="00B20AE8">
              <w:rPr>
                <w:rFonts w:cs="Arial"/>
              </w:rPr>
              <w:t>, 2</w:t>
            </w:r>
            <w:r w:rsidRPr="00B20AE8">
              <w:t>)</w:t>
            </w:r>
          </w:p>
        </w:tc>
        <w:tc>
          <w:tcPr>
            <w:tcW w:w="1430" w:type="dxa"/>
          </w:tcPr>
          <w:p w14:paraId="416E1A9E" w14:textId="77777777" w:rsidR="00263B35" w:rsidRPr="00B20AE8" w:rsidRDefault="00263B35" w:rsidP="0039402F">
            <w:pPr>
              <w:pStyle w:val="TAH"/>
            </w:pPr>
            <w:r w:rsidRPr="00B20AE8">
              <w:t xml:space="preserve">Measurement bandwidth </w:t>
            </w:r>
            <w:r w:rsidRPr="00B20AE8">
              <w:rPr>
                <w:rFonts w:cs="Arial"/>
              </w:rPr>
              <w:t>(Note 7)</w:t>
            </w:r>
          </w:p>
        </w:tc>
      </w:tr>
      <w:tr w:rsidR="004F339F" w:rsidRPr="00B20AE8" w14:paraId="44B1532D" w14:textId="77777777" w:rsidTr="006A2BF1">
        <w:trPr>
          <w:cantSplit/>
          <w:jc w:val="center"/>
        </w:trPr>
        <w:tc>
          <w:tcPr>
            <w:tcW w:w="1953" w:type="dxa"/>
          </w:tcPr>
          <w:p w14:paraId="73795A47" w14:textId="77777777" w:rsidR="00263B35" w:rsidRPr="00B20AE8" w:rsidRDefault="00263B35"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18938C7" w14:textId="77777777" w:rsidR="00263B35" w:rsidRPr="00B20AE8" w:rsidRDefault="00263B35" w:rsidP="0039402F">
            <w:pPr>
              <w:pStyle w:val="TAC"/>
            </w:pPr>
            <w:r w:rsidRPr="00B20AE8">
              <w:t xml:space="preserve">0.05 MHz </w:t>
            </w:r>
            <w:r w:rsidRPr="00B20AE8">
              <w:sym w:font="Symbol" w:char="F0A3"/>
            </w:r>
            <w:r w:rsidRPr="00B20AE8">
              <w:t xml:space="preserve"> f_offset &lt; 5.05 MHz</w:t>
            </w:r>
          </w:p>
        </w:tc>
        <w:tc>
          <w:tcPr>
            <w:tcW w:w="3455" w:type="dxa"/>
          </w:tcPr>
          <w:p w14:paraId="5853DBD2" w14:textId="77777777" w:rsidR="00263B35" w:rsidRPr="00B20AE8" w:rsidRDefault="00263B35" w:rsidP="0039402F">
            <w:pPr>
              <w:pStyle w:val="TAC"/>
            </w:pPr>
            <w:r w:rsidRPr="00B20AE8">
              <w:t>3.8 dBm – 7/5(f_offset/MHz-0.05)dB</w:t>
            </w:r>
          </w:p>
          <w:p w14:paraId="2424E39A" w14:textId="77777777" w:rsidR="00263B35" w:rsidRPr="00B20AE8" w:rsidRDefault="00263B35" w:rsidP="0039402F">
            <w:pPr>
              <w:pStyle w:val="TAC"/>
            </w:pPr>
          </w:p>
        </w:tc>
        <w:tc>
          <w:tcPr>
            <w:tcW w:w="1430" w:type="dxa"/>
          </w:tcPr>
          <w:p w14:paraId="363C5C65" w14:textId="77777777" w:rsidR="00263B35" w:rsidRPr="00B20AE8" w:rsidRDefault="00263B35" w:rsidP="0039402F">
            <w:pPr>
              <w:pStyle w:val="TAC"/>
            </w:pPr>
            <w:r w:rsidRPr="00B20AE8">
              <w:t xml:space="preserve">100 kHz </w:t>
            </w:r>
          </w:p>
        </w:tc>
      </w:tr>
      <w:tr w:rsidR="004F339F" w:rsidRPr="00B20AE8" w14:paraId="374C357A" w14:textId="77777777" w:rsidTr="006A2BF1">
        <w:trPr>
          <w:cantSplit/>
          <w:jc w:val="center"/>
        </w:trPr>
        <w:tc>
          <w:tcPr>
            <w:tcW w:w="1953" w:type="dxa"/>
          </w:tcPr>
          <w:p w14:paraId="61D0BFEF" w14:textId="77777777" w:rsidR="00263B35" w:rsidRPr="00B20AE8" w:rsidRDefault="00263B35"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206024D1" w14:textId="77777777" w:rsidR="00263B35" w:rsidRPr="00B20AE8" w:rsidRDefault="00263B35"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23713C78" w14:textId="77777777" w:rsidR="00263B35" w:rsidRPr="00B20AE8" w:rsidRDefault="00263B35"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4A299991" w14:textId="77777777" w:rsidR="00263B35" w:rsidRPr="00B20AE8" w:rsidRDefault="00263B35"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38F51E93" w14:textId="77777777" w:rsidR="00263B35" w:rsidRPr="00B20AE8" w:rsidRDefault="00263B35" w:rsidP="0039402F">
            <w:pPr>
              <w:pStyle w:val="TAC"/>
            </w:pPr>
            <w:r w:rsidRPr="00B20AE8">
              <w:t>-3.2 dBm</w:t>
            </w:r>
          </w:p>
        </w:tc>
        <w:tc>
          <w:tcPr>
            <w:tcW w:w="1430" w:type="dxa"/>
          </w:tcPr>
          <w:p w14:paraId="2EA2D182" w14:textId="77777777" w:rsidR="00263B35" w:rsidRPr="00B20AE8" w:rsidRDefault="00263B35" w:rsidP="0039402F">
            <w:pPr>
              <w:pStyle w:val="TAC"/>
            </w:pPr>
            <w:r w:rsidRPr="00B20AE8">
              <w:t xml:space="preserve">100 kHz </w:t>
            </w:r>
          </w:p>
        </w:tc>
      </w:tr>
      <w:tr w:rsidR="004F339F" w:rsidRPr="00B20AE8" w14:paraId="485E2AC2" w14:textId="77777777" w:rsidTr="006A2BF1">
        <w:trPr>
          <w:cantSplit/>
          <w:jc w:val="center"/>
        </w:trPr>
        <w:tc>
          <w:tcPr>
            <w:tcW w:w="1953" w:type="dxa"/>
          </w:tcPr>
          <w:p w14:paraId="01AC6D94" w14:textId="77777777" w:rsidR="00263B35" w:rsidRPr="00B20AE8" w:rsidRDefault="00263B35"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EF47B97" w14:textId="77777777" w:rsidR="00263B35" w:rsidRPr="00B20AE8" w:rsidRDefault="00263B35"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4362BDF" w14:textId="77777777" w:rsidR="00263B35" w:rsidRPr="00B20AE8" w:rsidRDefault="00263B35" w:rsidP="0039402F">
            <w:pPr>
              <w:pStyle w:val="TAC"/>
            </w:pPr>
            <w:r w:rsidRPr="00B20AE8">
              <w:t>-7 dBm (Note 5)</w:t>
            </w:r>
          </w:p>
        </w:tc>
        <w:tc>
          <w:tcPr>
            <w:tcW w:w="1430" w:type="dxa"/>
          </w:tcPr>
          <w:p w14:paraId="7D3DD696" w14:textId="77777777" w:rsidR="00263B35" w:rsidRPr="00B20AE8" w:rsidRDefault="00263B35" w:rsidP="0039402F">
            <w:pPr>
              <w:pStyle w:val="TAC"/>
            </w:pPr>
            <w:r w:rsidRPr="00B20AE8">
              <w:t xml:space="preserve">100 kHz </w:t>
            </w:r>
          </w:p>
        </w:tc>
      </w:tr>
      <w:tr w:rsidR="00263B35" w:rsidRPr="00B20AE8" w14:paraId="77D98B40" w14:textId="77777777" w:rsidTr="006A2BF1">
        <w:trPr>
          <w:cantSplit/>
          <w:jc w:val="center"/>
        </w:trPr>
        <w:tc>
          <w:tcPr>
            <w:tcW w:w="9814" w:type="dxa"/>
            <w:gridSpan w:val="4"/>
          </w:tcPr>
          <w:p w14:paraId="272858C1" w14:textId="18511A65"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-7dBm/100</w:t>
            </w:r>
            <w:r>
              <w:t> </w:t>
            </w:r>
            <w:r w:rsidRPr="00B20AE8">
              <w:t>kHz.</w:t>
            </w:r>
          </w:p>
          <w:p w14:paraId="5F526AD6" w14:textId="6C59581B" w:rsidR="00263B35"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6FC00B96" w14:textId="77777777" w:rsidR="00263B35" w:rsidRPr="00B20AE8" w:rsidRDefault="00263B35" w:rsidP="0039402F"/>
    <w:p w14:paraId="0B9B3BE2" w14:textId="205399A1" w:rsidR="00C23F19" w:rsidRPr="00B20AE8" w:rsidRDefault="00A00A22" w:rsidP="0039402F">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7F50D423" w14:textId="77777777" w:rsidTr="006A2BF1">
        <w:trPr>
          <w:cantSplit/>
          <w:jc w:val="center"/>
        </w:trPr>
        <w:tc>
          <w:tcPr>
            <w:tcW w:w="1953" w:type="dxa"/>
          </w:tcPr>
          <w:p w14:paraId="72E9979F" w14:textId="77777777" w:rsidR="00263B35" w:rsidRPr="00B20AE8" w:rsidRDefault="00263B35"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A921F" w14:textId="77777777" w:rsidR="00263B35" w:rsidRPr="00B20AE8" w:rsidRDefault="00263B35" w:rsidP="0039402F">
            <w:pPr>
              <w:pStyle w:val="TAH"/>
            </w:pPr>
            <w:r w:rsidRPr="00B20AE8">
              <w:t>Frequency offset of measurement filter centre frequency, f_offset</w:t>
            </w:r>
          </w:p>
        </w:tc>
        <w:tc>
          <w:tcPr>
            <w:tcW w:w="3455" w:type="dxa"/>
          </w:tcPr>
          <w:p w14:paraId="41745D58" w14:textId="77777777" w:rsidR="00263B35" w:rsidRPr="00B20AE8" w:rsidRDefault="00263B35" w:rsidP="0039402F">
            <w:pPr>
              <w:pStyle w:val="TAH"/>
            </w:pPr>
            <w:r w:rsidRPr="00B20AE8">
              <w:t>Minimum requirement (Note 1</w:t>
            </w:r>
            <w:r w:rsidRPr="00B20AE8">
              <w:rPr>
                <w:rFonts w:cs="Arial"/>
              </w:rPr>
              <w:t>, 2</w:t>
            </w:r>
            <w:r w:rsidRPr="00B20AE8">
              <w:t>)</w:t>
            </w:r>
          </w:p>
        </w:tc>
        <w:tc>
          <w:tcPr>
            <w:tcW w:w="1430" w:type="dxa"/>
          </w:tcPr>
          <w:p w14:paraId="282DC7A5" w14:textId="77777777" w:rsidR="00263B35" w:rsidRPr="00B20AE8" w:rsidRDefault="00263B35" w:rsidP="0039402F">
            <w:pPr>
              <w:pStyle w:val="TAH"/>
            </w:pPr>
            <w:r w:rsidRPr="00B20AE8">
              <w:t xml:space="preserve">Measurement bandwidth </w:t>
            </w:r>
            <w:r w:rsidRPr="00B20AE8">
              <w:rPr>
                <w:rFonts w:cs="Arial"/>
              </w:rPr>
              <w:t>(Note 7)</w:t>
            </w:r>
          </w:p>
        </w:tc>
      </w:tr>
      <w:tr w:rsidR="004F339F" w:rsidRPr="00B20AE8" w14:paraId="04AD87C7" w14:textId="77777777" w:rsidTr="006A2BF1">
        <w:trPr>
          <w:cantSplit/>
          <w:jc w:val="center"/>
        </w:trPr>
        <w:tc>
          <w:tcPr>
            <w:tcW w:w="1953" w:type="dxa"/>
          </w:tcPr>
          <w:p w14:paraId="5AE742B1" w14:textId="77777777" w:rsidR="00263B35" w:rsidRPr="00B20AE8" w:rsidRDefault="00263B35"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4F6636E" w14:textId="77777777" w:rsidR="00263B35" w:rsidRPr="00B20AE8" w:rsidRDefault="00263B35" w:rsidP="0039402F">
            <w:pPr>
              <w:pStyle w:val="TAC"/>
            </w:pPr>
            <w:r w:rsidRPr="00B20AE8">
              <w:t xml:space="preserve">0.05 MHz </w:t>
            </w:r>
            <w:r w:rsidRPr="00B20AE8">
              <w:sym w:font="Symbol" w:char="F0A3"/>
            </w:r>
            <w:r w:rsidRPr="00B20AE8">
              <w:t xml:space="preserve"> f_offset &lt; 5.05 MHz</w:t>
            </w:r>
          </w:p>
        </w:tc>
        <w:tc>
          <w:tcPr>
            <w:tcW w:w="3455" w:type="dxa"/>
          </w:tcPr>
          <w:p w14:paraId="2B5158B7" w14:textId="1A2CA117" w:rsidR="00263B35" w:rsidRPr="00B20AE8" w:rsidRDefault="001813BC" w:rsidP="0039402F">
            <w:pPr>
              <w:pStyle w:val="TAC"/>
            </w:pPr>
            <w:r w:rsidRPr="00B20AE8">
              <w:t>4</w:t>
            </w:r>
            <w:r w:rsidR="00263B35" w:rsidRPr="00B20AE8">
              <w:t xml:space="preserve"> dBm – 7/5(f_offset/MHz-0.05)dB</w:t>
            </w:r>
          </w:p>
          <w:p w14:paraId="6AC531BB" w14:textId="77777777" w:rsidR="00263B35" w:rsidRPr="00B20AE8" w:rsidRDefault="00263B35" w:rsidP="0039402F">
            <w:pPr>
              <w:pStyle w:val="TAC"/>
            </w:pPr>
          </w:p>
        </w:tc>
        <w:tc>
          <w:tcPr>
            <w:tcW w:w="1430" w:type="dxa"/>
          </w:tcPr>
          <w:p w14:paraId="2A11B730" w14:textId="77777777" w:rsidR="00263B35" w:rsidRPr="00B20AE8" w:rsidRDefault="00263B35" w:rsidP="0039402F">
            <w:pPr>
              <w:pStyle w:val="TAC"/>
            </w:pPr>
            <w:r w:rsidRPr="00B20AE8">
              <w:t xml:space="preserve">100 kHz </w:t>
            </w:r>
          </w:p>
        </w:tc>
      </w:tr>
      <w:tr w:rsidR="004F339F" w:rsidRPr="00B20AE8" w14:paraId="28559CB2" w14:textId="77777777" w:rsidTr="006A2BF1">
        <w:trPr>
          <w:cantSplit/>
          <w:jc w:val="center"/>
        </w:trPr>
        <w:tc>
          <w:tcPr>
            <w:tcW w:w="1953" w:type="dxa"/>
          </w:tcPr>
          <w:p w14:paraId="103EA0E2" w14:textId="77777777" w:rsidR="00263B35" w:rsidRPr="00B20AE8" w:rsidRDefault="00263B35"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4DAEAB6F" w14:textId="77777777" w:rsidR="00263B35" w:rsidRPr="00B20AE8" w:rsidRDefault="00263B35"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40F3970B" w14:textId="77777777" w:rsidR="00263B35" w:rsidRPr="00B20AE8" w:rsidRDefault="00263B35"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5BF6530B" w14:textId="77777777" w:rsidR="00263B35" w:rsidRPr="00B20AE8" w:rsidRDefault="00263B35"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13DCA2DE" w14:textId="77777777" w:rsidR="00263B35" w:rsidRPr="00B20AE8" w:rsidRDefault="00263B35" w:rsidP="0039402F">
            <w:pPr>
              <w:pStyle w:val="TAC"/>
            </w:pPr>
            <w:r w:rsidRPr="00B20AE8">
              <w:t>-</w:t>
            </w:r>
            <w:r w:rsidR="001813BC" w:rsidRPr="00B20AE8">
              <w:t>3</w:t>
            </w:r>
            <w:r w:rsidRPr="00B20AE8">
              <w:t xml:space="preserve"> dBm</w:t>
            </w:r>
          </w:p>
        </w:tc>
        <w:tc>
          <w:tcPr>
            <w:tcW w:w="1430" w:type="dxa"/>
          </w:tcPr>
          <w:p w14:paraId="1260D845" w14:textId="77777777" w:rsidR="00263B35" w:rsidRPr="00B20AE8" w:rsidRDefault="00263B35" w:rsidP="0039402F">
            <w:pPr>
              <w:pStyle w:val="TAC"/>
            </w:pPr>
            <w:r w:rsidRPr="00B20AE8">
              <w:t xml:space="preserve">100 kHz </w:t>
            </w:r>
          </w:p>
        </w:tc>
      </w:tr>
      <w:tr w:rsidR="004F339F" w:rsidRPr="00B20AE8" w14:paraId="15D3EDD2" w14:textId="77777777" w:rsidTr="006A2BF1">
        <w:trPr>
          <w:cantSplit/>
          <w:jc w:val="center"/>
        </w:trPr>
        <w:tc>
          <w:tcPr>
            <w:tcW w:w="1953" w:type="dxa"/>
          </w:tcPr>
          <w:p w14:paraId="77691308" w14:textId="77777777" w:rsidR="00263B35" w:rsidRPr="00B20AE8" w:rsidRDefault="00263B35"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50C06DB" w14:textId="77777777" w:rsidR="00263B35" w:rsidRPr="00B20AE8" w:rsidRDefault="00263B35"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96FB73C" w14:textId="77777777" w:rsidR="00263B35" w:rsidRPr="00B20AE8" w:rsidRDefault="00263B35" w:rsidP="0039402F">
            <w:pPr>
              <w:pStyle w:val="TAC"/>
            </w:pPr>
            <w:r w:rsidRPr="00B20AE8">
              <w:t xml:space="preserve">-6 dBm (Note </w:t>
            </w:r>
            <w:r w:rsidRPr="00B20AE8">
              <w:rPr>
                <w:lang w:eastAsia="zh-CN"/>
              </w:rPr>
              <w:t>5</w:t>
            </w:r>
            <w:r w:rsidRPr="00B20AE8">
              <w:t>)</w:t>
            </w:r>
          </w:p>
        </w:tc>
        <w:tc>
          <w:tcPr>
            <w:tcW w:w="1430" w:type="dxa"/>
          </w:tcPr>
          <w:p w14:paraId="1DD52AB4" w14:textId="196B7CCE" w:rsidR="00263B35" w:rsidRPr="00B20AE8" w:rsidRDefault="00263B35" w:rsidP="0039402F">
            <w:pPr>
              <w:pStyle w:val="TAC"/>
            </w:pPr>
            <w:r w:rsidRPr="00B20AE8">
              <w:t>1</w:t>
            </w:r>
            <w:r w:rsidR="00A33949">
              <w:t xml:space="preserve"> </w:t>
            </w:r>
            <w:r w:rsidRPr="00B20AE8">
              <w:t xml:space="preserve">MHz </w:t>
            </w:r>
          </w:p>
        </w:tc>
      </w:tr>
      <w:tr w:rsidR="00CC4BB7" w:rsidRPr="00B20AE8" w14:paraId="70BBF32B" w14:textId="77777777" w:rsidTr="006A2BF1">
        <w:trPr>
          <w:cantSplit/>
          <w:jc w:val="center"/>
        </w:trPr>
        <w:tc>
          <w:tcPr>
            <w:tcW w:w="9814" w:type="dxa"/>
            <w:gridSpan w:val="4"/>
          </w:tcPr>
          <w:p w14:paraId="7E574E21" w14:textId="5EBFF00A" w:rsidR="00263B35" w:rsidRPr="00B20AE8" w:rsidRDefault="00263B35"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rsidR="00A33949">
              <w:t xml:space="preserve"> </w:t>
            </w:r>
            <w:r w:rsidRPr="00B20AE8">
              <w:t>MHz from both adjacent sub blocks on each side of the sub-block gap, where the minimum requirement within sub-block gaps shall be -6dBm/1</w:t>
            </w:r>
            <w:r w:rsidR="00A33949">
              <w:t> </w:t>
            </w:r>
            <w:r w:rsidRPr="00B20AE8">
              <w:t>MHz.</w:t>
            </w:r>
          </w:p>
          <w:p w14:paraId="765D34B5" w14:textId="77777777" w:rsidR="00263B35" w:rsidRPr="00B20AE8" w:rsidRDefault="00263B35"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756CBCB7" w14:textId="696EB60E" w:rsidR="00263B35" w:rsidRDefault="00263B35" w:rsidP="0039402F"/>
    <w:p w14:paraId="36D34154" w14:textId="117EB1C3" w:rsidR="00A00A22" w:rsidRDefault="00A00A22" w:rsidP="0039402F">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14742A8F" w14:textId="77777777" w:rsidTr="00EA7724">
        <w:trPr>
          <w:cantSplit/>
          <w:jc w:val="center"/>
        </w:trPr>
        <w:tc>
          <w:tcPr>
            <w:tcW w:w="1953" w:type="dxa"/>
          </w:tcPr>
          <w:p w14:paraId="7A0AA251"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200EE" w14:textId="77777777" w:rsidR="00C23F19" w:rsidRPr="00B20AE8" w:rsidRDefault="00C23F19" w:rsidP="0039402F">
            <w:pPr>
              <w:pStyle w:val="TAH"/>
            </w:pPr>
            <w:r w:rsidRPr="00B20AE8">
              <w:t>Frequency offset of measurement filter centre frequency, f_offset</w:t>
            </w:r>
          </w:p>
        </w:tc>
        <w:tc>
          <w:tcPr>
            <w:tcW w:w="3455" w:type="dxa"/>
          </w:tcPr>
          <w:p w14:paraId="38EA558C" w14:textId="77777777" w:rsidR="00C23F19" w:rsidRPr="00B20AE8" w:rsidRDefault="00C23F19" w:rsidP="0039402F">
            <w:pPr>
              <w:pStyle w:val="TAH"/>
            </w:pPr>
            <w:r w:rsidRPr="00B20AE8">
              <w:t>Minimum requirement (Note 1</w:t>
            </w:r>
            <w:r w:rsidRPr="00B20AE8">
              <w:rPr>
                <w:rFonts w:cs="Arial"/>
              </w:rPr>
              <w:t>, 2</w:t>
            </w:r>
            <w:r w:rsidRPr="00B20AE8">
              <w:t>)</w:t>
            </w:r>
          </w:p>
        </w:tc>
        <w:tc>
          <w:tcPr>
            <w:tcW w:w="1430" w:type="dxa"/>
          </w:tcPr>
          <w:p w14:paraId="10E0A059" w14:textId="77777777" w:rsidR="00C23F19" w:rsidRPr="00B20AE8" w:rsidRDefault="00C23F19" w:rsidP="0039402F">
            <w:pPr>
              <w:pStyle w:val="TAH"/>
            </w:pPr>
            <w:r w:rsidRPr="00B20AE8">
              <w:t xml:space="preserve">Measurement bandwidth </w:t>
            </w:r>
            <w:r w:rsidRPr="00B20AE8">
              <w:rPr>
                <w:rFonts w:cs="Arial"/>
              </w:rPr>
              <w:t>(Note 7)</w:t>
            </w:r>
          </w:p>
        </w:tc>
      </w:tr>
      <w:tr w:rsidR="00C23F19" w:rsidRPr="00B20AE8" w14:paraId="087DCF02" w14:textId="77777777" w:rsidTr="00EA7724">
        <w:trPr>
          <w:cantSplit/>
          <w:jc w:val="center"/>
        </w:trPr>
        <w:tc>
          <w:tcPr>
            <w:tcW w:w="1953" w:type="dxa"/>
          </w:tcPr>
          <w:p w14:paraId="47917A94" w14:textId="77777777" w:rsidR="00C23F19" w:rsidRPr="00B20AE8" w:rsidRDefault="00C23F19"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318564F"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Pr>
          <w:p w14:paraId="47B3E6AC" w14:textId="77777777" w:rsidR="00C23F19" w:rsidRPr="00B20AE8" w:rsidRDefault="00C23F19" w:rsidP="0039402F">
            <w:pPr>
              <w:pStyle w:val="TAC"/>
            </w:pPr>
            <w:r>
              <w:t>3.8</w:t>
            </w:r>
            <w:r w:rsidRPr="00B20AE8">
              <w:t xml:space="preserve"> dBm – 7/5(f_offset/MHz-0.05)dB</w:t>
            </w:r>
          </w:p>
          <w:p w14:paraId="5BA52362" w14:textId="77777777" w:rsidR="00C23F19" w:rsidRPr="00B20AE8" w:rsidRDefault="00C23F19" w:rsidP="0039402F">
            <w:pPr>
              <w:pStyle w:val="TAC"/>
            </w:pPr>
          </w:p>
        </w:tc>
        <w:tc>
          <w:tcPr>
            <w:tcW w:w="1430" w:type="dxa"/>
          </w:tcPr>
          <w:p w14:paraId="694B4AB4" w14:textId="77777777" w:rsidR="00C23F19" w:rsidRPr="00B20AE8" w:rsidRDefault="00C23F19" w:rsidP="0039402F">
            <w:pPr>
              <w:pStyle w:val="TAC"/>
            </w:pPr>
            <w:r w:rsidRPr="00B20AE8">
              <w:t xml:space="preserve">100 kHz </w:t>
            </w:r>
          </w:p>
        </w:tc>
      </w:tr>
      <w:tr w:rsidR="00C23F19" w:rsidRPr="00B20AE8" w14:paraId="44BD9DDE" w14:textId="77777777" w:rsidTr="00EA7724">
        <w:trPr>
          <w:cantSplit/>
          <w:jc w:val="center"/>
        </w:trPr>
        <w:tc>
          <w:tcPr>
            <w:tcW w:w="1953" w:type="dxa"/>
          </w:tcPr>
          <w:p w14:paraId="5D7B3D9E" w14:textId="77777777" w:rsidR="00C23F19" w:rsidRPr="00B20AE8" w:rsidRDefault="00C23F19"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5BF7B196" w14:textId="77777777" w:rsidR="00C23F19" w:rsidRPr="00B20AE8" w:rsidRDefault="00C23F19"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4864A381"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57E167CD" w14:textId="77777777" w:rsidR="00C23F19" w:rsidRPr="00B20AE8" w:rsidRDefault="00C23F19"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7D57F870" w14:textId="77777777" w:rsidR="00C23F19" w:rsidRPr="00B20AE8" w:rsidRDefault="00C23F19" w:rsidP="0039402F">
            <w:pPr>
              <w:pStyle w:val="TAC"/>
            </w:pPr>
            <w:r w:rsidRPr="00B20AE8">
              <w:t>-</w:t>
            </w:r>
            <w:r>
              <w:t>3.2</w:t>
            </w:r>
            <w:r w:rsidRPr="00B20AE8">
              <w:t xml:space="preserve"> dBm</w:t>
            </w:r>
          </w:p>
        </w:tc>
        <w:tc>
          <w:tcPr>
            <w:tcW w:w="1430" w:type="dxa"/>
          </w:tcPr>
          <w:p w14:paraId="32E2E024" w14:textId="77777777" w:rsidR="00C23F19" w:rsidRPr="00B20AE8" w:rsidRDefault="00C23F19" w:rsidP="0039402F">
            <w:pPr>
              <w:pStyle w:val="TAC"/>
            </w:pPr>
            <w:r w:rsidRPr="00B20AE8">
              <w:t xml:space="preserve">100 kHz </w:t>
            </w:r>
          </w:p>
        </w:tc>
      </w:tr>
      <w:tr w:rsidR="00C23F19" w:rsidRPr="00B20AE8" w14:paraId="7AC4BF9C" w14:textId="77777777" w:rsidTr="00EA7724">
        <w:trPr>
          <w:cantSplit/>
          <w:jc w:val="center"/>
        </w:trPr>
        <w:tc>
          <w:tcPr>
            <w:tcW w:w="1953" w:type="dxa"/>
          </w:tcPr>
          <w:p w14:paraId="395E30DB"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D8507EA" w14:textId="77777777" w:rsidR="00C23F19" w:rsidRPr="00B20AE8" w:rsidRDefault="00C23F19"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38D8B5A" w14:textId="77777777" w:rsidR="00C23F19" w:rsidRPr="00B20AE8" w:rsidRDefault="00C23F19" w:rsidP="0039402F">
            <w:pPr>
              <w:pStyle w:val="TAC"/>
            </w:pPr>
            <w:r>
              <w:t>-6</w:t>
            </w:r>
            <w:r w:rsidRPr="00B20AE8">
              <w:t xml:space="preserve"> dBm (Note </w:t>
            </w:r>
            <w:r w:rsidRPr="00B20AE8">
              <w:rPr>
                <w:lang w:eastAsia="zh-CN"/>
              </w:rPr>
              <w:t>5</w:t>
            </w:r>
            <w:r w:rsidRPr="00B20AE8">
              <w:t>)</w:t>
            </w:r>
          </w:p>
        </w:tc>
        <w:tc>
          <w:tcPr>
            <w:tcW w:w="1430" w:type="dxa"/>
          </w:tcPr>
          <w:p w14:paraId="0827D28A" w14:textId="77777777" w:rsidR="00C23F19" w:rsidRPr="00B20AE8" w:rsidRDefault="00C23F19" w:rsidP="0039402F">
            <w:pPr>
              <w:pStyle w:val="TAC"/>
            </w:pPr>
            <w:r w:rsidRPr="00B20AE8">
              <w:t>1</w:t>
            </w:r>
            <w:r>
              <w:t xml:space="preserve"> </w:t>
            </w:r>
            <w:r w:rsidRPr="00B20AE8">
              <w:t xml:space="preserve">MHz </w:t>
            </w:r>
          </w:p>
        </w:tc>
      </w:tr>
      <w:tr w:rsidR="00C23F19" w:rsidRPr="00B20AE8" w14:paraId="1444FBA9" w14:textId="77777777" w:rsidTr="00EA7724">
        <w:trPr>
          <w:cantSplit/>
          <w:jc w:val="center"/>
        </w:trPr>
        <w:tc>
          <w:tcPr>
            <w:tcW w:w="9814" w:type="dxa"/>
            <w:gridSpan w:val="4"/>
          </w:tcPr>
          <w:p w14:paraId="68F7CED0" w14:textId="77777777" w:rsidR="00C23F19" w:rsidRPr="00B20AE8" w:rsidRDefault="00C23F19"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05C5E73E" w14:textId="77777777" w:rsidR="00C23F19" w:rsidRPr="00B20AE8" w:rsidRDefault="00C23F19"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574B2860" w14:textId="77777777" w:rsidR="00C23F19" w:rsidRPr="00B20AE8" w:rsidRDefault="00C23F19" w:rsidP="0039402F"/>
    <w:p w14:paraId="587D4F6A" w14:textId="2ADE6C1C" w:rsidR="00C23F19" w:rsidRPr="00B20AE8" w:rsidRDefault="00C23F19" w:rsidP="0039402F">
      <w:pPr>
        <w:pStyle w:val="TH"/>
        <w:rPr>
          <w:rFonts w:cs="v5.0.0"/>
        </w:rPr>
      </w:pPr>
      <w:r w:rsidRPr="00B20AE8">
        <w:t>Table 6.7.5.5.2-</w:t>
      </w:r>
      <w:r w:rsidRPr="00B20AE8">
        <w:rPr>
          <w:lang w:eastAsia="zh-CN"/>
        </w:rPr>
        <w:t>3</w:t>
      </w:r>
      <w:r w:rsidRPr="00B20AE8">
        <w:t xml:space="preserve">: </w:t>
      </w:r>
      <w:r>
        <w:t>MR BS OBUE in</w:t>
      </w:r>
      <w:r w:rsidRPr="00DF5484">
        <w:t xml:space="preserve"> BC1 bands</w:t>
      </w:r>
      <w:r w:rsidRPr="00DF5484" w:rsidDel="0083045A">
        <w:t xml:space="preserve"> </w:t>
      </w:r>
      <w:r w:rsidRPr="00B20AE8">
        <w:t>≤</w:t>
      </w:r>
      <w:r>
        <w:t> </w:t>
      </w:r>
      <w:r w:rsidRPr="00B20AE8">
        <w:rPr>
          <w:rFonts w:hint="eastAsia"/>
          <w:lang w:eastAsia="zh-CN"/>
        </w:rPr>
        <w:t>3 GHz</w:t>
      </w:r>
      <w:r>
        <w:t xml:space="preserve">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6407A2" w14:textId="77777777" w:rsidTr="00EA7724">
        <w:trPr>
          <w:cantSplit/>
          <w:jc w:val="center"/>
        </w:trPr>
        <w:tc>
          <w:tcPr>
            <w:tcW w:w="2127" w:type="dxa"/>
          </w:tcPr>
          <w:p w14:paraId="5A5C69D7"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6553479" w14:textId="77777777" w:rsidR="00C23F19" w:rsidRPr="00B20AE8" w:rsidRDefault="00C23F19" w:rsidP="0039402F">
            <w:r w:rsidRPr="00B20AE8">
              <w:t>Frequency offset of measurement filter centre frequency, f_offset</w:t>
            </w:r>
          </w:p>
        </w:tc>
        <w:tc>
          <w:tcPr>
            <w:tcW w:w="3455" w:type="dxa"/>
          </w:tcPr>
          <w:p w14:paraId="2DCAD7DB" w14:textId="77777777" w:rsidR="00C23F19" w:rsidRPr="00B20AE8" w:rsidRDefault="00C23F19" w:rsidP="0039402F">
            <w:r w:rsidRPr="00B20AE8">
              <w:t>Test requirement (Notes 1 and 2)</w:t>
            </w:r>
          </w:p>
        </w:tc>
        <w:tc>
          <w:tcPr>
            <w:tcW w:w="1430" w:type="dxa"/>
          </w:tcPr>
          <w:p w14:paraId="59C7B47D" w14:textId="77777777" w:rsidR="00C23F19" w:rsidRPr="00B20AE8" w:rsidRDefault="00C23F19" w:rsidP="0039402F">
            <w:r w:rsidRPr="00B20AE8">
              <w:t>Measurement bandwidth</w:t>
            </w:r>
            <w:r w:rsidRPr="00B20AE8">
              <w:rPr>
                <w:rFonts w:cs="v5.0.0"/>
              </w:rPr>
              <w:t xml:space="preserve"> </w:t>
            </w:r>
          </w:p>
        </w:tc>
      </w:tr>
      <w:tr w:rsidR="00C23F19" w:rsidRPr="00B20AE8" w14:paraId="3426E34B" w14:textId="77777777" w:rsidTr="00EA7724">
        <w:trPr>
          <w:cantSplit/>
          <w:jc w:val="center"/>
        </w:trPr>
        <w:tc>
          <w:tcPr>
            <w:tcW w:w="2127" w:type="dxa"/>
          </w:tcPr>
          <w:p w14:paraId="6185C517"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63E6EB21" w14:textId="77777777" w:rsidR="00C23F19" w:rsidRPr="00B20AE8" w:rsidRDefault="00C23F19" w:rsidP="0039402F">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2CD740C8" w14:textId="77777777" w:rsidR="00C23F19" w:rsidRPr="00B20AE8" w:rsidRDefault="00C23F19" w:rsidP="0039402F">
            <w:pPr>
              <w:pStyle w:val="TAC"/>
            </w:pPr>
            <w:r w:rsidRPr="00B20AE8">
              <w:t>P</w:t>
            </w:r>
            <w:r w:rsidRPr="00B20AE8">
              <w:rPr>
                <w:vertAlign w:val="subscript"/>
              </w:rPr>
              <w:t xml:space="preserve">rated,c,TRP </w:t>
            </w:r>
            <w:r w:rsidRPr="00B20AE8">
              <w:t>- 56.2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 dB</w:t>
            </w:r>
          </w:p>
        </w:tc>
        <w:tc>
          <w:tcPr>
            <w:tcW w:w="1430" w:type="dxa"/>
          </w:tcPr>
          <w:p w14:paraId="58DD12CB" w14:textId="77777777" w:rsidR="00C23F19" w:rsidRPr="00B20AE8" w:rsidRDefault="00C23F19" w:rsidP="0039402F">
            <w:r w:rsidRPr="00B20AE8">
              <w:rPr>
                <w:rFonts w:hint="eastAsia"/>
              </w:rPr>
              <w:t>3</w:t>
            </w:r>
            <w:r w:rsidRPr="00B20AE8">
              <w:t xml:space="preserve">0 kHz </w:t>
            </w:r>
          </w:p>
        </w:tc>
      </w:tr>
      <w:tr w:rsidR="00C23F19" w:rsidRPr="00B20AE8" w14:paraId="34BF0744" w14:textId="77777777" w:rsidTr="00EA7724">
        <w:trPr>
          <w:cantSplit/>
          <w:jc w:val="center"/>
        </w:trPr>
        <w:tc>
          <w:tcPr>
            <w:tcW w:w="2127" w:type="dxa"/>
          </w:tcPr>
          <w:p w14:paraId="52EA7D27"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08D010E5"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3124DEDC" w14:textId="77777777" w:rsidR="00C23F19" w:rsidRPr="00B20AE8" w:rsidRDefault="00C23F19" w:rsidP="0039402F">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t>.2 dB-</w:t>
            </w:r>
            <w:r w:rsidRPr="00B20AE8">
              <w:rPr>
                <w:rFonts w:eastAsia="SimSun" w:hint="eastAsia"/>
                <w:lang w:val="en-US" w:eastAsia="zh-CN"/>
              </w:rPr>
              <w:t>15</w:t>
            </w:r>
            <w:r w:rsidRPr="00B20AE8">
              <w:t xml:space="preserve">*(f_offset-0,015) dB </w:t>
            </w:r>
          </w:p>
        </w:tc>
        <w:tc>
          <w:tcPr>
            <w:tcW w:w="1430" w:type="dxa"/>
          </w:tcPr>
          <w:p w14:paraId="6E866434" w14:textId="77777777" w:rsidR="00C23F19" w:rsidRPr="00B20AE8" w:rsidRDefault="00C23F19" w:rsidP="0039402F">
            <w:r w:rsidRPr="00B20AE8">
              <w:t xml:space="preserve">30 kHz </w:t>
            </w:r>
          </w:p>
        </w:tc>
      </w:tr>
      <w:tr w:rsidR="00C23F19" w:rsidRPr="00B20AE8" w14:paraId="5F0B1958" w14:textId="77777777" w:rsidTr="00EA7724">
        <w:trPr>
          <w:cantSplit/>
          <w:jc w:val="center"/>
        </w:trPr>
        <w:tc>
          <w:tcPr>
            <w:tcW w:w="2127" w:type="dxa"/>
          </w:tcPr>
          <w:p w14:paraId="1F869698" w14:textId="77777777" w:rsidR="00C23F19" w:rsidRPr="00B20AE8" w:rsidRDefault="00C23F19" w:rsidP="0039402F">
            <w:r w:rsidRPr="00B20AE8">
              <w:t xml:space="preserve">(Note </w:t>
            </w:r>
            <w:r w:rsidRPr="00B20AE8">
              <w:rPr>
                <w:rFonts w:hint="eastAsia"/>
                <w:lang w:eastAsia="zh-CN"/>
              </w:rPr>
              <w:t>3</w:t>
            </w:r>
            <w:r w:rsidRPr="00B20AE8">
              <w:t>)</w:t>
            </w:r>
          </w:p>
        </w:tc>
        <w:tc>
          <w:tcPr>
            <w:tcW w:w="2976" w:type="dxa"/>
          </w:tcPr>
          <w:p w14:paraId="094C055C" w14:textId="77777777" w:rsidR="00C23F19" w:rsidRPr="00B20AE8" w:rsidRDefault="00C23F19" w:rsidP="0039402F">
            <w:r w:rsidRPr="00B20AE8">
              <w:t xml:space="preserve">1.015 MHz </w:t>
            </w:r>
            <w:r w:rsidRPr="00B20AE8">
              <w:sym w:font="Symbol" w:char="F0A3"/>
            </w:r>
            <w:r w:rsidRPr="00B20AE8">
              <w:t xml:space="preserve"> f_offset &lt; 1.5 MHz </w:t>
            </w:r>
          </w:p>
        </w:tc>
        <w:tc>
          <w:tcPr>
            <w:tcW w:w="3455" w:type="dxa"/>
          </w:tcPr>
          <w:p w14:paraId="4476607B" w14:textId="77777777" w:rsidR="00C23F19" w:rsidRPr="00B20AE8" w:rsidRDefault="00C23F19" w:rsidP="0039402F">
            <w:pPr>
              <w:rPr>
                <w:rFonts w:cs="Arial"/>
              </w:rPr>
            </w:pPr>
            <w:r w:rsidRPr="00B20AE8">
              <w:t>P</w:t>
            </w:r>
            <w:r w:rsidRPr="00B20AE8">
              <w:rPr>
                <w:vertAlign w:val="subscript"/>
              </w:rPr>
              <w:t>rated,c,TRP</w:t>
            </w:r>
            <w:r w:rsidRPr="00B20AE8">
              <w:t xml:space="preserve"> –</w:t>
            </w:r>
            <w:r>
              <w:t xml:space="preserve"> </w:t>
            </w:r>
            <w:r w:rsidRPr="00B20AE8">
              <w:rPr>
                <w:rFonts w:cs="Arial"/>
              </w:rPr>
              <w:t>63.2 dB</w:t>
            </w:r>
          </w:p>
        </w:tc>
        <w:tc>
          <w:tcPr>
            <w:tcW w:w="1430" w:type="dxa"/>
          </w:tcPr>
          <w:p w14:paraId="0C602228" w14:textId="77777777" w:rsidR="00C23F19" w:rsidRPr="00B20AE8" w:rsidRDefault="00C23F19" w:rsidP="0039402F">
            <w:r w:rsidRPr="00B20AE8">
              <w:t xml:space="preserve">30 kHz </w:t>
            </w:r>
          </w:p>
        </w:tc>
      </w:tr>
      <w:tr w:rsidR="00C23F19" w:rsidRPr="00B20AE8" w14:paraId="79DE1033" w14:textId="77777777" w:rsidTr="00EA7724">
        <w:trPr>
          <w:cantSplit/>
          <w:jc w:val="center"/>
        </w:trPr>
        <w:tc>
          <w:tcPr>
            <w:tcW w:w="2127" w:type="dxa"/>
          </w:tcPr>
          <w:p w14:paraId="47D82361"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2.6</w:t>
            </w:r>
            <w:r w:rsidRPr="00B20AE8">
              <w:t xml:space="preserve"> MHz</w:t>
            </w:r>
          </w:p>
        </w:tc>
        <w:tc>
          <w:tcPr>
            <w:tcW w:w="2976" w:type="dxa"/>
          </w:tcPr>
          <w:p w14:paraId="49D214FB" w14:textId="77777777" w:rsidR="00C23F19" w:rsidRPr="00B20AE8" w:rsidRDefault="00C23F19" w:rsidP="0039402F">
            <w:r w:rsidRPr="00B20AE8">
              <w:t xml:space="preserve">1.5 MHz </w:t>
            </w:r>
            <w:r w:rsidRPr="00B20AE8">
              <w:sym w:font="Symbol" w:char="F0A3"/>
            </w:r>
            <w:r w:rsidRPr="00B20AE8">
              <w:t xml:space="preserve"> f_offset &lt; </w:t>
            </w:r>
            <w:r w:rsidRPr="00B20AE8">
              <w:rPr>
                <w:rFonts w:hint="eastAsia"/>
              </w:rPr>
              <w:t>3.1 MHz</w:t>
            </w:r>
          </w:p>
        </w:tc>
        <w:tc>
          <w:tcPr>
            <w:tcW w:w="3455" w:type="dxa"/>
          </w:tcPr>
          <w:p w14:paraId="1B7BCBBC" w14:textId="77777777" w:rsidR="00C23F19" w:rsidRPr="00B20AE8" w:rsidRDefault="00C23F19" w:rsidP="0039402F">
            <w:pPr>
              <w:rPr>
                <w:rFonts w:cs="Arial"/>
              </w:rPr>
            </w:pPr>
            <w:r w:rsidRPr="00B20AE8">
              <w:t>P</w:t>
            </w:r>
            <w:r w:rsidRPr="00B20AE8">
              <w:rPr>
                <w:vertAlign w:val="subscript"/>
              </w:rPr>
              <w:t>rated,c,TRP</w:t>
            </w:r>
            <w:r w:rsidRPr="00B20AE8">
              <w:t xml:space="preserve"> –</w:t>
            </w:r>
            <w:r w:rsidRPr="00B20AE8">
              <w:rPr>
                <w:rFonts w:cs="Arial"/>
              </w:rPr>
              <w:t>50.2 dB</w:t>
            </w:r>
          </w:p>
        </w:tc>
        <w:tc>
          <w:tcPr>
            <w:tcW w:w="1430" w:type="dxa"/>
          </w:tcPr>
          <w:p w14:paraId="7743AA02" w14:textId="77777777" w:rsidR="00C23F19" w:rsidRPr="00B20AE8" w:rsidRDefault="00C23F19" w:rsidP="0039402F">
            <w:r w:rsidRPr="00B20AE8">
              <w:t xml:space="preserve">1 MHz </w:t>
            </w:r>
          </w:p>
        </w:tc>
      </w:tr>
      <w:tr w:rsidR="00C23F19" w:rsidRPr="00B20AE8" w14:paraId="28C150F4" w14:textId="77777777" w:rsidTr="00EA7724">
        <w:trPr>
          <w:cantSplit/>
          <w:jc w:val="center"/>
        </w:trPr>
        <w:tc>
          <w:tcPr>
            <w:tcW w:w="2127" w:type="dxa"/>
          </w:tcPr>
          <w:p w14:paraId="57206FEF" w14:textId="77777777" w:rsidR="00C23F19" w:rsidRPr="00B20AE8" w:rsidRDefault="00C23F19" w:rsidP="0039402F">
            <w:r w:rsidRPr="00B20AE8">
              <w:rPr>
                <w:rFonts w:hint="eastAsia"/>
              </w:rPr>
              <w:t xml:space="preserve">2.6 MHz </w:t>
            </w:r>
            <w:r w:rsidRPr="00B20AE8">
              <w:sym w:font="Symbol" w:char="F0A3"/>
            </w:r>
            <w:r w:rsidRPr="00B20AE8">
              <w:t xml:space="preserve"> </w:t>
            </w:r>
            <w:r w:rsidRPr="00B20AE8">
              <w:sym w:font="Symbol" w:char="F044"/>
            </w:r>
            <w:r w:rsidRPr="00B20AE8">
              <w:t xml:space="preserve">f </w:t>
            </w:r>
            <w:r w:rsidRPr="00B20AE8">
              <w:sym w:font="Symbol" w:char="F0A3"/>
            </w:r>
            <w:r w:rsidRPr="00B20AE8">
              <w:rPr>
                <w:rFonts w:hint="eastAsia"/>
              </w:rPr>
              <w:t xml:space="preserve"> 5 MHz</w:t>
            </w:r>
          </w:p>
        </w:tc>
        <w:tc>
          <w:tcPr>
            <w:tcW w:w="2976" w:type="dxa"/>
          </w:tcPr>
          <w:p w14:paraId="127303F6" w14:textId="77777777" w:rsidR="00C23F19" w:rsidRPr="00B20AE8" w:rsidRDefault="00C23F19" w:rsidP="0039402F">
            <w:r w:rsidRPr="00B20AE8">
              <w:rPr>
                <w:rFonts w:hint="eastAsia"/>
              </w:rPr>
              <w:t>3.1</w:t>
            </w:r>
            <w:r w:rsidRPr="00B20AE8">
              <w:t xml:space="preserve"> MHz </w:t>
            </w:r>
            <w:r w:rsidRPr="00B20AE8">
              <w:sym w:font="Symbol" w:char="F0A3"/>
            </w:r>
            <w:r w:rsidRPr="00B20AE8">
              <w:t xml:space="preserve"> f_offset &lt; </w:t>
            </w:r>
            <w:r w:rsidRPr="00B20AE8">
              <w:rPr>
                <w:rFonts w:hint="eastAsia"/>
              </w:rPr>
              <w:t>5.5 MHz</w:t>
            </w:r>
          </w:p>
        </w:tc>
        <w:tc>
          <w:tcPr>
            <w:tcW w:w="3455" w:type="dxa"/>
          </w:tcPr>
          <w:p w14:paraId="616BA991" w14:textId="77777777" w:rsidR="00C23F19" w:rsidRPr="00B20AE8" w:rsidRDefault="00C23F19" w:rsidP="0039402F">
            <w:r w:rsidRPr="00B20AE8">
              <w:t>min(</w:t>
            </w:r>
            <w:r w:rsidRPr="00B20AE8">
              <w:rPr>
                <w:rFonts w:cs="v4.2.0"/>
              </w:rPr>
              <w:t>P</w:t>
            </w:r>
            <w:r w:rsidRPr="00B20AE8">
              <w:rPr>
                <w:rFonts w:cs="v4.2.0"/>
                <w:vertAlign w:val="subscript"/>
              </w:rPr>
              <w:t>rated,c,TRP</w:t>
            </w:r>
            <w:r w:rsidRPr="00B20AE8">
              <w:rPr>
                <w:rFonts w:cs="v4.2.0"/>
              </w:rPr>
              <w:t xml:space="preserve"> –</w:t>
            </w:r>
            <w:r>
              <w:t xml:space="preserve"> </w:t>
            </w:r>
            <w:r w:rsidRPr="00B20AE8">
              <w:t>50.2 dB, -4.2dBm)</w:t>
            </w:r>
          </w:p>
        </w:tc>
        <w:tc>
          <w:tcPr>
            <w:tcW w:w="1430" w:type="dxa"/>
          </w:tcPr>
          <w:p w14:paraId="7A54F82A" w14:textId="77777777" w:rsidR="00C23F19" w:rsidRPr="00B20AE8" w:rsidRDefault="00C23F19" w:rsidP="0039402F">
            <w:r w:rsidRPr="00B20AE8">
              <w:rPr>
                <w:rFonts w:hint="eastAsia"/>
              </w:rPr>
              <w:t>1 MHz</w:t>
            </w:r>
          </w:p>
        </w:tc>
      </w:tr>
      <w:tr w:rsidR="00C23F19" w:rsidRPr="00B20AE8" w14:paraId="52F9235B" w14:textId="77777777" w:rsidTr="00EA7724">
        <w:trPr>
          <w:cantSplit/>
          <w:jc w:val="center"/>
        </w:trPr>
        <w:tc>
          <w:tcPr>
            <w:tcW w:w="2127" w:type="dxa"/>
          </w:tcPr>
          <w:p w14:paraId="1B4B777C" w14:textId="77777777" w:rsidR="00C23F19" w:rsidRPr="00B20AE8" w:rsidRDefault="00C23F19" w:rsidP="0039402F">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rFonts w:hint="eastAsia"/>
                <w:lang w:val="fr-FR" w:eastAsia="zh-CN"/>
              </w:rPr>
              <w:t xml:space="preserve"> min(</w:t>
            </w:r>
            <w:r w:rsidRPr="00B20AE8">
              <w:sym w:font="Symbol" w:char="F044"/>
            </w:r>
            <w:r w:rsidRPr="00B20AE8">
              <w:rPr>
                <w:lang w:val="fr-FR"/>
              </w:rPr>
              <w:t>f</w:t>
            </w:r>
            <w:r w:rsidRPr="00B20AE8">
              <w:rPr>
                <w:vertAlign w:val="subscript"/>
                <w:lang w:val="fr-FR"/>
              </w:rPr>
              <w:t>max</w:t>
            </w:r>
            <w:r w:rsidRPr="00B20AE8">
              <w:rPr>
                <w:rFonts w:hint="eastAsia"/>
                <w:vertAlign w:val="subscript"/>
                <w:lang w:val="fr-FR" w:eastAsia="zh-CN"/>
              </w:rPr>
              <w:t xml:space="preserve">, </w:t>
            </w:r>
            <w:r w:rsidRPr="00B20AE8">
              <w:rPr>
                <w:rFonts w:hint="eastAsia"/>
                <w:lang w:val="fr-FR" w:eastAsia="zh-CN"/>
              </w:rPr>
              <w:t>10 MHz)</w:t>
            </w:r>
          </w:p>
        </w:tc>
        <w:tc>
          <w:tcPr>
            <w:tcW w:w="2976" w:type="dxa"/>
          </w:tcPr>
          <w:p w14:paraId="39339787" w14:textId="77777777" w:rsidR="00C23F19" w:rsidRPr="00B20AE8" w:rsidRDefault="00C23F19" w:rsidP="0039402F">
            <w:pPr>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 (</w:t>
            </w:r>
            <w:r w:rsidRPr="00B20AE8">
              <w:rPr>
                <w:lang w:val="sv-FI"/>
              </w:rPr>
              <w:t>f_offset</w:t>
            </w:r>
            <w:r w:rsidRPr="00B20AE8">
              <w:rPr>
                <w:vertAlign w:val="subscript"/>
                <w:lang w:val="sv-FI"/>
              </w:rPr>
              <w:t>max</w:t>
            </w:r>
            <w:r w:rsidRPr="00B20AE8">
              <w:rPr>
                <w:lang w:val="sv-FI"/>
              </w:rPr>
              <w:t>, 10.5 MHz</w:t>
            </w:r>
            <w:r w:rsidRPr="00B20AE8">
              <w:rPr>
                <w:lang w:val="sv-FI" w:eastAsia="zh-CN"/>
              </w:rPr>
              <w:t>)</w:t>
            </w:r>
          </w:p>
        </w:tc>
        <w:tc>
          <w:tcPr>
            <w:tcW w:w="3455" w:type="dxa"/>
          </w:tcPr>
          <w:p w14:paraId="0B48FAD3" w14:textId="77777777" w:rsidR="00C23F19" w:rsidRPr="00B20AE8" w:rsidRDefault="00C23F19" w:rsidP="0039402F">
            <w:pPr>
              <w:rPr>
                <w:rFonts w:cs="Arial"/>
              </w:rPr>
            </w:pPr>
            <w:r w:rsidRPr="00B20AE8">
              <w:t>P</w:t>
            </w:r>
            <w:r w:rsidRPr="00B20AE8">
              <w:rPr>
                <w:vertAlign w:val="subscript"/>
              </w:rPr>
              <w:t>rated,c,TRP</w:t>
            </w:r>
            <w:r w:rsidRPr="00B20AE8">
              <w:t xml:space="preserve"> –</w:t>
            </w:r>
            <w:r w:rsidRPr="00B20AE8">
              <w:rPr>
                <w:rFonts w:cs="Arial"/>
              </w:rPr>
              <w:t>54.2 dB</w:t>
            </w:r>
          </w:p>
        </w:tc>
        <w:tc>
          <w:tcPr>
            <w:tcW w:w="1430" w:type="dxa"/>
          </w:tcPr>
          <w:p w14:paraId="09CB2FE5" w14:textId="77777777" w:rsidR="00C23F19" w:rsidRPr="00B20AE8" w:rsidRDefault="00C23F19" w:rsidP="0039402F">
            <w:r w:rsidRPr="00B20AE8">
              <w:t xml:space="preserve">1 MHz </w:t>
            </w:r>
          </w:p>
        </w:tc>
      </w:tr>
      <w:tr w:rsidR="00C23F19" w:rsidRPr="00B20AE8" w14:paraId="3AE337B8" w14:textId="77777777" w:rsidTr="00EA7724">
        <w:trPr>
          <w:cantSplit/>
          <w:jc w:val="center"/>
        </w:trPr>
        <w:tc>
          <w:tcPr>
            <w:tcW w:w="2127" w:type="dxa"/>
          </w:tcPr>
          <w:p w14:paraId="3ACE389E"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45EE815" w14:textId="77777777" w:rsidR="00C23F19" w:rsidRPr="00B20AE8" w:rsidRDefault="00C23F19" w:rsidP="0039402F">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17FA2993" w14:textId="77777777" w:rsidR="00C23F19" w:rsidRPr="00B20AE8" w:rsidRDefault="00C23F19" w:rsidP="0039402F">
            <w:pPr>
              <w:rPr>
                <w:rFonts w:ascii="Arial" w:hAnsi="Arial" w:cs="Arial"/>
                <w:sz w:val="18"/>
                <w:lang w:eastAsia="zh-CN"/>
              </w:rPr>
            </w:pPr>
            <w:r w:rsidRPr="00B20AE8">
              <w:t>P</w:t>
            </w:r>
            <w:r w:rsidRPr="00B20AE8">
              <w:rPr>
                <w:vertAlign w:val="subscript"/>
              </w:rPr>
              <w:t>rated,c,TRP</w:t>
            </w:r>
            <w:r w:rsidRPr="00B20AE8">
              <w:t>-56 dB</w:t>
            </w:r>
          </w:p>
        </w:tc>
        <w:tc>
          <w:tcPr>
            <w:tcW w:w="1430" w:type="dxa"/>
          </w:tcPr>
          <w:p w14:paraId="7319ABDD" w14:textId="77777777" w:rsidR="00C23F19" w:rsidRPr="00B20AE8" w:rsidRDefault="00C23F19" w:rsidP="0039402F">
            <w:pPr>
              <w:rPr>
                <w:lang w:eastAsia="zh-CN"/>
              </w:rPr>
            </w:pPr>
            <w:r w:rsidRPr="00B20AE8">
              <w:rPr>
                <w:rFonts w:hint="eastAsia"/>
                <w:lang w:eastAsia="zh-CN"/>
              </w:rPr>
              <w:t>1 MHz</w:t>
            </w:r>
          </w:p>
        </w:tc>
      </w:tr>
      <w:tr w:rsidR="00C23F19" w:rsidRPr="00B20AE8" w14:paraId="115C1C9E" w14:textId="77777777" w:rsidTr="00EA7724">
        <w:trPr>
          <w:cantSplit/>
          <w:jc w:val="center"/>
        </w:trPr>
        <w:tc>
          <w:tcPr>
            <w:tcW w:w="9988" w:type="dxa"/>
            <w:gridSpan w:val="4"/>
          </w:tcPr>
          <w:p w14:paraId="6F9D8653"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(P</w:t>
            </w:r>
            <w:r w:rsidRPr="00B20AE8">
              <w:rPr>
                <w:vertAlign w:val="subscript"/>
              </w:rPr>
              <w:t>rated,c,TRP</w:t>
            </w:r>
            <w:r w:rsidRPr="00B20AE8">
              <w:t xml:space="preserve"> - 56 dB)/MHz.</w:t>
            </w:r>
          </w:p>
          <w:p w14:paraId="09370016" w14:textId="77777777" w:rsidR="00E42C6D" w:rsidRPr="00B20AE8" w:rsidRDefault="00E42C6D"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E0B0F0E" w14:textId="77777777" w:rsidR="00E42C6D" w:rsidRPr="00B20AE8" w:rsidRDefault="00E42C6D" w:rsidP="0039402F">
            <w:pPr>
              <w:pStyle w:val="TAN"/>
            </w:pPr>
            <w:r w:rsidRPr="00B20AE8">
              <w:t>NOTE 3:</w:t>
            </w:r>
            <w:r w:rsidRPr="00B20AE8">
              <w:tab/>
              <w:t>This frequency range ensures that the range of values of f_offset is continuous.</w:t>
            </w:r>
          </w:p>
          <w:p w14:paraId="4FEEA5D1" w14:textId="294D555E"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15C29D23" w14:textId="77777777" w:rsidR="00C23F19" w:rsidRPr="00B20AE8" w:rsidRDefault="00C23F19" w:rsidP="0039402F"/>
    <w:p w14:paraId="661302FB" w14:textId="580A535D" w:rsidR="00C23F19" w:rsidRPr="00B20AE8" w:rsidRDefault="00C23F19" w:rsidP="0039402F">
      <w:pPr>
        <w:pStyle w:val="TH"/>
        <w:rPr>
          <w:rFonts w:cs="v5.0.0"/>
        </w:rPr>
      </w:pPr>
      <w:r w:rsidRPr="00B20AE8">
        <w:t>Table 6.7.5.5.</w:t>
      </w:r>
      <w:r w:rsidRPr="00B20AE8">
        <w:rPr>
          <w:lang w:eastAsia="zh-CN"/>
        </w:rPr>
        <w:t>2</w:t>
      </w:r>
      <w:r w:rsidRPr="00B20AE8">
        <w:t>-</w:t>
      </w:r>
      <w:r w:rsidRPr="00B20AE8">
        <w:rPr>
          <w:lang w:eastAsia="zh-CN"/>
        </w:rPr>
        <w:t>3a</w:t>
      </w:r>
      <w:r w:rsidRPr="00B20AE8">
        <w:t xml:space="preserve">: </w:t>
      </w:r>
      <w:r>
        <w:t>MR BS OBUE in</w:t>
      </w:r>
      <w:r w:rsidRPr="00DF5484">
        <w:t xml:space="preserve"> BC1 bands </w:t>
      </w:r>
      <w:r w:rsidRPr="00B20AE8">
        <w:rPr>
          <w:lang w:eastAsia="zh-CN"/>
        </w:rPr>
        <w: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6B223EF"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2664B07"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958F7FA"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2E00A5"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0DBAE14" w14:textId="77777777" w:rsidR="00C23F19" w:rsidRPr="00B20AE8" w:rsidRDefault="00C23F19" w:rsidP="0039402F">
            <w:pPr>
              <w:pStyle w:val="TAH"/>
            </w:pPr>
            <w:r w:rsidRPr="00B20AE8">
              <w:t xml:space="preserve">Measurement bandwidth (Note </w:t>
            </w:r>
            <w:r w:rsidRPr="00B20AE8">
              <w:rPr>
                <w:lang w:eastAsia="zh-CN"/>
              </w:rPr>
              <w:t>7</w:t>
            </w:r>
            <w:r w:rsidRPr="00B20AE8">
              <w:t>)</w:t>
            </w:r>
          </w:p>
        </w:tc>
      </w:tr>
      <w:tr w:rsidR="00C23F19" w:rsidRPr="00B20AE8" w14:paraId="71B82CBB"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B196C87"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796555AD"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F94B77F" w14:textId="77777777" w:rsidR="00C23F19" w:rsidRPr="00B20AE8" w:rsidRDefault="00C23F19" w:rsidP="0039402F">
            <w:pPr>
              <w:pStyle w:val="TAC"/>
            </w:pPr>
            <w:r w:rsidRPr="00B20AE8">
              <w:t>P</w:t>
            </w:r>
            <w:r w:rsidRPr="00B20AE8">
              <w:rPr>
                <w:vertAlign w:val="subscript"/>
              </w:rPr>
              <w:t>rated,c,TRP</w:t>
            </w:r>
            <w:r w:rsidRPr="00B20AE8">
              <w:t>-51.2dB-(7/5)*(f_offset-0,05)dB</w:t>
            </w:r>
          </w:p>
        </w:tc>
        <w:tc>
          <w:tcPr>
            <w:tcW w:w="1430" w:type="dxa"/>
            <w:tcBorders>
              <w:top w:val="single" w:sz="4" w:space="0" w:color="auto"/>
              <w:left w:val="single" w:sz="4" w:space="0" w:color="auto"/>
              <w:bottom w:val="single" w:sz="4" w:space="0" w:color="auto"/>
              <w:right w:val="single" w:sz="4" w:space="0" w:color="auto"/>
            </w:tcBorders>
          </w:tcPr>
          <w:p w14:paraId="47506179" w14:textId="77777777" w:rsidR="00C23F19" w:rsidRPr="00B20AE8" w:rsidRDefault="00C23F19" w:rsidP="0039402F">
            <w:pPr>
              <w:pStyle w:val="TAC"/>
            </w:pPr>
            <w:r w:rsidRPr="00B20AE8">
              <w:t xml:space="preserve">100 kHz </w:t>
            </w:r>
          </w:p>
        </w:tc>
      </w:tr>
      <w:tr w:rsidR="00C23F19" w:rsidRPr="00B20AE8" w14:paraId="5042962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198F09A"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35328BA" w14:textId="77777777" w:rsidR="00C23F19" w:rsidRPr="00B20AE8" w:rsidRDefault="00C23F19" w:rsidP="0039402F">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lang w:val="sv-SE"/>
              </w:rPr>
              <w:t>min(10.05 MHz, f_offset</w:t>
            </w:r>
            <w:r w:rsidRPr="00B20AE8">
              <w:rPr>
                <w:vertAlign w:val="subscript"/>
                <w:lang w:val="sv-SE" w:eastAsia="zh-CN"/>
              </w:rPr>
              <w:t>max</w:t>
            </w:r>
            <w:r w:rsidRPr="00B20AE8">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84E26CF" w14:textId="77777777" w:rsidR="00C23F19" w:rsidRPr="00B20AE8" w:rsidRDefault="00C23F19" w:rsidP="0039402F">
            <w:pPr>
              <w:pStyle w:val="TAC"/>
              <w:rPr>
                <w:rFonts w:cs="v5.0.0"/>
              </w:rPr>
            </w:pPr>
            <w:r w:rsidRPr="00B20AE8">
              <w:rPr>
                <w:lang w:eastAsia="zh-CN"/>
              </w:rPr>
              <w:t>P</w:t>
            </w:r>
            <w:r w:rsidRPr="00B20AE8">
              <w:rPr>
                <w:vertAlign w:val="subscript"/>
                <w:lang w:eastAsia="zh-CN"/>
              </w:rPr>
              <w:t>rated,c,TRP</w:t>
            </w:r>
            <w:r w:rsidRPr="00B20AE8">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933B8B9" w14:textId="77777777" w:rsidR="00C23F19" w:rsidRPr="00B20AE8" w:rsidRDefault="00C23F19" w:rsidP="0039402F">
            <w:pPr>
              <w:pStyle w:val="TAC"/>
            </w:pPr>
            <w:r w:rsidRPr="00B20AE8">
              <w:t xml:space="preserve">100 kHz </w:t>
            </w:r>
          </w:p>
        </w:tc>
      </w:tr>
      <w:tr w:rsidR="00C23F19" w:rsidRPr="00B20AE8" w14:paraId="6A8FD50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8652D2"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40C2B"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F3AB35" w14:textId="77777777" w:rsidR="00C23F19" w:rsidRPr="00B20AE8" w:rsidRDefault="00C23F19" w:rsidP="0039402F">
            <w:pPr>
              <w:pStyle w:val="TAC"/>
              <w:rPr>
                <w:rFonts w:cs="v5.0.0"/>
              </w:rPr>
            </w:pPr>
            <w:r w:rsidRPr="00B20AE8">
              <w:rPr>
                <w:lang w:eastAsia="zh-CN"/>
              </w:rPr>
              <w:t>Min(P</w:t>
            </w:r>
            <w:r w:rsidRPr="00B20AE8">
              <w:rPr>
                <w:vertAlign w:val="subscript"/>
                <w:lang w:eastAsia="zh-CN"/>
              </w:rPr>
              <w:t>rated,c,TRP</w:t>
            </w:r>
            <w:r w:rsidRPr="00B20AE8">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0FBE512" w14:textId="77777777" w:rsidR="00C23F19" w:rsidRPr="00B20AE8" w:rsidRDefault="00C23F19" w:rsidP="0039402F">
            <w:pPr>
              <w:pStyle w:val="TAC"/>
            </w:pPr>
            <w:r w:rsidRPr="00B20AE8">
              <w:t>100 kHz</w:t>
            </w:r>
          </w:p>
        </w:tc>
      </w:tr>
      <w:tr w:rsidR="00C23F19" w:rsidRPr="00B20AE8" w14:paraId="6C15B691" w14:textId="77777777" w:rsidTr="00EA7724">
        <w:trPr>
          <w:cantSplit/>
          <w:jc w:val="center"/>
        </w:trPr>
        <w:tc>
          <w:tcPr>
            <w:tcW w:w="9988" w:type="dxa"/>
            <w:gridSpan w:val="4"/>
          </w:tcPr>
          <w:p w14:paraId="00162250" w14:textId="23173309"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 xml:space="preserve">MHz from both adjacent sub blocks on each side of the sub-block gap, where the minimum requirement within sub-block gaps shall be </w:t>
            </w:r>
            <w:r w:rsidRPr="00B20AE8">
              <w:rPr>
                <w:lang w:eastAsia="zh-CN"/>
              </w:rPr>
              <w:t>Min(</w:t>
            </w:r>
            <w:r w:rsidRPr="00B20AE8">
              <w:rPr>
                <w:rFonts w:cs="v5.0.0"/>
              </w:rPr>
              <w:t>P</w:t>
            </w:r>
            <w:r w:rsidRPr="00B20AE8">
              <w:rPr>
                <w:rFonts w:cs="v5.0.0"/>
                <w:vertAlign w:val="subscript"/>
              </w:rPr>
              <w:t>rated,c,TRP</w:t>
            </w:r>
            <w:r w:rsidRPr="00B20AE8">
              <w:rPr>
                <w:lang w:eastAsia="zh-CN"/>
              </w:rPr>
              <w:t xml:space="preserve"> -60dB, -16dBm)</w:t>
            </w:r>
            <w:r w:rsidRPr="00B20AE8">
              <w:t>/1</w:t>
            </w:r>
            <w:r w:rsidRPr="00B20AE8">
              <w:rPr>
                <w:lang w:eastAsia="zh-CN"/>
              </w:rPr>
              <w:t>00</w:t>
            </w:r>
            <w:r>
              <w:rPr>
                <w:lang w:eastAsia="zh-CN"/>
              </w:rPr>
              <w:t> </w:t>
            </w:r>
            <w:r w:rsidRPr="00B20AE8">
              <w:rPr>
                <w:lang w:eastAsia="zh-CN"/>
              </w:rPr>
              <w:t>k</w:t>
            </w:r>
            <w:r w:rsidRPr="00B20AE8">
              <w:t>Hz.</w:t>
            </w:r>
          </w:p>
          <w:p w14:paraId="6ECA907B" w14:textId="42D8164E" w:rsidR="00C23F19"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1809CA7F" w14:textId="77777777" w:rsidR="00C23F19" w:rsidRPr="00B20AE8" w:rsidRDefault="00C23F19" w:rsidP="0039402F"/>
    <w:p w14:paraId="4AAA1A51" w14:textId="2DBC828A" w:rsidR="00C23F19" w:rsidRPr="00B20AE8" w:rsidRDefault="00C23F19" w:rsidP="0039402F">
      <w:pPr>
        <w:pStyle w:val="TH"/>
        <w:rPr>
          <w:rFonts w:cs="v5.0.0"/>
        </w:rPr>
      </w:pPr>
      <w:r w:rsidRPr="00B20AE8">
        <w:t xml:space="preserve">Table 6.7.5.5.2-4: </w:t>
      </w:r>
      <w:r>
        <w:t>MR BS OBUE in</w:t>
      </w:r>
      <w:r w:rsidRPr="00B20AE8">
        <w:t xml:space="preserve"> BC1</w:t>
      </w:r>
      <w:r w:rsidRPr="00B20AE8">
        <w:rPr>
          <w:rFonts w:hint="eastAsia"/>
          <w:lang w:eastAsia="zh-CN"/>
        </w:rPr>
        <w:t xml:space="preserve"> bands &gt;</w:t>
      </w:r>
      <w:r w:rsidRPr="00B20AE8">
        <w:t xml:space="preserve"> </w:t>
      </w:r>
      <w:r w:rsidRPr="00B20AE8">
        <w:rPr>
          <w:rFonts w:hint="eastAsia"/>
          <w:lang w:eastAsia="zh-CN"/>
        </w:rPr>
        <w:t>3 GHz</w:t>
      </w:r>
      <w:r>
        <w:rPr>
          <w:lang w:eastAsia="zh-CN"/>
        </w:rPr>
        <w:t xml:space="preserve"> applicable for:</w:t>
      </w:r>
      <w:r w:rsidRPr="00B20AE8">
        <w:t xml:space="preserve"> </w:t>
      </w:r>
      <w:r w:rsidRPr="00DF5484">
        <w:t xml:space="preserve">BS </w:t>
      </w:r>
      <w:r>
        <w:t xml:space="preserve">with </w:t>
      </w:r>
      <w:r w:rsidRPr="00DF5484">
        <w:t xml:space="preserve">maximum output power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 </w:t>
      </w:r>
      <w:r>
        <w:t>and</w:t>
      </w:r>
      <w:r w:rsidRPr="00B20AE8">
        <w:t xml:space="preserve">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01955C" w14:textId="77777777" w:rsidTr="00EA7724">
        <w:trPr>
          <w:cantSplit/>
          <w:jc w:val="center"/>
        </w:trPr>
        <w:tc>
          <w:tcPr>
            <w:tcW w:w="2127" w:type="dxa"/>
          </w:tcPr>
          <w:p w14:paraId="7AC06765"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24B82F4" w14:textId="77777777" w:rsidR="00C23F19" w:rsidRPr="00B20AE8" w:rsidRDefault="00C23F19" w:rsidP="0039402F">
            <w:r w:rsidRPr="00B20AE8">
              <w:t>Frequency offset of measurement filter centre frequency, f_offset</w:t>
            </w:r>
          </w:p>
        </w:tc>
        <w:tc>
          <w:tcPr>
            <w:tcW w:w="3455" w:type="dxa"/>
          </w:tcPr>
          <w:p w14:paraId="65EBAED1" w14:textId="77777777" w:rsidR="00C23F19" w:rsidRPr="00B20AE8" w:rsidRDefault="00C23F19" w:rsidP="0039402F">
            <w:r w:rsidRPr="00B20AE8">
              <w:t>Test requirement (Notes 1 and 2)</w:t>
            </w:r>
          </w:p>
        </w:tc>
        <w:tc>
          <w:tcPr>
            <w:tcW w:w="1430" w:type="dxa"/>
          </w:tcPr>
          <w:p w14:paraId="1D9E8283" w14:textId="77777777" w:rsidR="00C23F19" w:rsidRPr="00B20AE8" w:rsidRDefault="00C23F19" w:rsidP="0039402F">
            <w:r w:rsidRPr="00B20AE8">
              <w:t>Measurement bandwidth</w:t>
            </w:r>
            <w:r w:rsidRPr="00B20AE8">
              <w:rPr>
                <w:rFonts w:cs="v5.0.0"/>
              </w:rPr>
              <w:t xml:space="preserve"> </w:t>
            </w:r>
          </w:p>
        </w:tc>
      </w:tr>
      <w:tr w:rsidR="00C23F19" w:rsidRPr="00B20AE8" w14:paraId="54F9D7E2" w14:textId="77777777" w:rsidTr="00EA7724">
        <w:trPr>
          <w:cantSplit/>
          <w:jc w:val="center"/>
        </w:trPr>
        <w:tc>
          <w:tcPr>
            <w:tcW w:w="2127" w:type="dxa"/>
          </w:tcPr>
          <w:p w14:paraId="08CBC5FD"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0C772D0A" w14:textId="77777777" w:rsidR="00C23F19" w:rsidRPr="00B20AE8" w:rsidRDefault="00C23F19" w:rsidP="0039402F">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53079FF7" w14:textId="77777777" w:rsidR="00C23F19" w:rsidRPr="00B20AE8" w:rsidRDefault="00C23F19" w:rsidP="0039402F">
            <w:pPr>
              <w:pStyle w:val="TAC"/>
            </w:pPr>
            <w:r w:rsidRPr="00B20AE8">
              <w:t>P</w:t>
            </w:r>
            <w:r w:rsidRPr="00B20AE8">
              <w:rPr>
                <w:vertAlign w:val="subscript"/>
              </w:rPr>
              <w:t xml:space="preserve">rated,c,TRP </w:t>
            </w:r>
            <w:r w:rsidRPr="00B20AE8">
              <w:t>– 56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 - 0,015) dB</w:t>
            </w:r>
          </w:p>
        </w:tc>
        <w:tc>
          <w:tcPr>
            <w:tcW w:w="1430" w:type="dxa"/>
          </w:tcPr>
          <w:p w14:paraId="66909D92" w14:textId="77777777" w:rsidR="00C23F19" w:rsidRPr="00B20AE8" w:rsidRDefault="00C23F19" w:rsidP="0039402F">
            <w:r w:rsidRPr="00B20AE8">
              <w:rPr>
                <w:rFonts w:hint="eastAsia"/>
              </w:rPr>
              <w:t>3</w:t>
            </w:r>
            <w:r w:rsidRPr="00B20AE8">
              <w:t xml:space="preserve">0 kHz </w:t>
            </w:r>
          </w:p>
        </w:tc>
      </w:tr>
      <w:tr w:rsidR="00C23F19" w:rsidRPr="00B20AE8" w14:paraId="3B055BD4" w14:textId="77777777" w:rsidTr="00EA7724">
        <w:trPr>
          <w:cantSplit/>
          <w:jc w:val="center"/>
        </w:trPr>
        <w:tc>
          <w:tcPr>
            <w:tcW w:w="2127" w:type="dxa"/>
          </w:tcPr>
          <w:p w14:paraId="0FDBDDE2"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00DBE658"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F207D23" w14:textId="77777777" w:rsidR="00C23F19" w:rsidRPr="00B20AE8" w:rsidRDefault="00C23F19" w:rsidP="0039402F">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rPr>
                <w:rFonts w:eastAsia="SimSun"/>
                <w:lang w:val="en-US" w:eastAsia="zh-CN"/>
              </w:rPr>
              <w:t> </w:t>
            </w:r>
            <w:r w:rsidRPr="00B20AE8">
              <w:t xml:space="preserve">dB - </w:t>
            </w:r>
            <w:r w:rsidRPr="00B20AE8">
              <w:rPr>
                <w:rFonts w:eastAsia="SimSun" w:hint="eastAsia"/>
                <w:lang w:val="en-US" w:eastAsia="zh-CN"/>
              </w:rPr>
              <w:t>15</w:t>
            </w:r>
            <w:r w:rsidRPr="00B20AE8">
              <w:t xml:space="preserve">*(f_offset - 0,015)d B </w:t>
            </w:r>
          </w:p>
        </w:tc>
        <w:tc>
          <w:tcPr>
            <w:tcW w:w="1430" w:type="dxa"/>
          </w:tcPr>
          <w:p w14:paraId="6C6D5FE9" w14:textId="77777777" w:rsidR="00C23F19" w:rsidRPr="00B20AE8" w:rsidRDefault="00C23F19" w:rsidP="0039402F">
            <w:r w:rsidRPr="00B20AE8">
              <w:t xml:space="preserve">30 kHz </w:t>
            </w:r>
          </w:p>
        </w:tc>
      </w:tr>
      <w:tr w:rsidR="00C23F19" w:rsidRPr="00B20AE8" w14:paraId="466B6AF4" w14:textId="77777777" w:rsidTr="00EA7724">
        <w:trPr>
          <w:cantSplit/>
          <w:jc w:val="center"/>
        </w:trPr>
        <w:tc>
          <w:tcPr>
            <w:tcW w:w="2127" w:type="dxa"/>
          </w:tcPr>
          <w:p w14:paraId="57A09EB8" w14:textId="77777777" w:rsidR="00C23F19" w:rsidRPr="00B20AE8" w:rsidRDefault="00C23F19" w:rsidP="0039402F">
            <w:r w:rsidRPr="00B20AE8">
              <w:t xml:space="preserve">(Note </w:t>
            </w:r>
            <w:r w:rsidRPr="00B20AE8">
              <w:rPr>
                <w:rFonts w:hint="eastAsia"/>
                <w:lang w:eastAsia="zh-CN"/>
              </w:rPr>
              <w:t>3</w:t>
            </w:r>
            <w:r w:rsidRPr="00B20AE8">
              <w:t>)</w:t>
            </w:r>
          </w:p>
        </w:tc>
        <w:tc>
          <w:tcPr>
            <w:tcW w:w="2976" w:type="dxa"/>
          </w:tcPr>
          <w:p w14:paraId="47F5D65B" w14:textId="77777777" w:rsidR="00C23F19" w:rsidRPr="00B20AE8" w:rsidRDefault="00C23F19" w:rsidP="0039402F">
            <w:r w:rsidRPr="00B20AE8">
              <w:t xml:space="preserve">1.015 MHz </w:t>
            </w:r>
            <w:r w:rsidRPr="00B20AE8">
              <w:sym w:font="Symbol" w:char="F0A3"/>
            </w:r>
            <w:r w:rsidRPr="00B20AE8">
              <w:t xml:space="preserve"> f_offset &lt; 1.5 MHz </w:t>
            </w:r>
          </w:p>
        </w:tc>
        <w:tc>
          <w:tcPr>
            <w:tcW w:w="3455" w:type="dxa"/>
          </w:tcPr>
          <w:p w14:paraId="3D2D2EE9" w14:textId="77777777" w:rsidR="00C23F19" w:rsidRPr="00B20AE8" w:rsidRDefault="00C23F19" w:rsidP="0039402F">
            <w:pPr>
              <w:rPr>
                <w:rFonts w:cs="Arial"/>
              </w:rPr>
            </w:pPr>
            <w:r w:rsidRPr="00B20AE8">
              <w:t>P</w:t>
            </w:r>
            <w:r w:rsidRPr="00B20AE8">
              <w:rPr>
                <w:vertAlign w:val="subscript"/>
              </w:rPr>
              <w:t>rated,c,TRP</w:t>
            </w:r>
            <w:r w:rsidRPr="00B20AE8">
              <w:t xml:space="preserve"> – </w:t>
            </w:r>
            <w:r w:rsidRPr="00B20AE8">
              <w:rPr>
                <w:rFonts w:cs="Arial"/>
              </w:rPr>
              <w:t>63 dB</w:t>
            </w:r>
          </w:p>
        </w:tc>
        <w:tc>
          <w:tcPr>
            <w:tcW w:w="1430" w:type="dxa"/>
          </w:tcPr>
          <w:p w14:paraId="096D6FEC" w14:textId="77777777" w:rsidR="00C23F19" w:rsidRPr="00B20AE8" w:rsidRDefault="00C23F19" w:rsidP="0039402F">
            <w:r w:rsidRPr="00B20AE8">
              <w:t xml:space="preserve">30 kHz </w:t>
            </w:r>
          </w:p>
        </w:tc>
      </w:tr>
      <w:tr w:rsidR="00C23F19" w:rsidRPr="00B20AE8" w14:paraId="3306F6F7" w14:textId="77777777" w:rsidTr="00EA7724">
        <w:trPr>
          <w:cantSplit/>
          <w:jc w:val="center"/>
        </w:trPr>
        <w:tc>
          <w:tcPr>
            <w:tcW w:w="2127" w:type="dxa"/>
          </w:tcPr>
          <w:p w14:paraId="21F2F1A7"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2.6</w:t>
            </w:r>
            <w:r w:rsidRPr="00B20AE8">
              <w:t xml:space="preserve"> MHz</w:t>
            </w:r>
          </w:p>
        </w:tc>
        <w:tc>
          <w:tcPr>
            <w:tcW w:w="2976" w:type="dxa"/>
          </w:tcPr>
          <w:p w14:paraId="002D5370" w14:textId="77777777" w:rsidR="00C23F19" w:rsidRPr="00B20AE8" w:rsidRDefault="00C23F19" w:rsidP="0039402F">
            <w:r w:rsidRPr="00B20AE8">
              <w:t xml:space="preserve">1.5 MHz </w:t>
            </w:r>
            <w:r w:rsidRPr="00B20AE8">
              <w:sym w:font="Symbol" w:char="F0A3"/>
            </w:r>
            <w:r w:rsidRPr="00B20AE8">
              <w:t xml:space="preserve"> f_offset &lt; </w:t>
            </w:r>
            <w:r w:rsidRPr="00B20AE8">
              <w:rPr>
                <w:rFonts w:hint="eastAsia"/>
              </w:rPr>
              <w:t>3.1 MHz</w:t>
            </w:r>
          </w:p>
        </w:tc>
        <w:tc>
          <w:tcPr>
            <w:tcW w:w="3455" w:type="dxa"/>
          </w:tcPr>
          <w:p w14:paraId="65E692E7" w14:textId="77777777" w:rsidR="00C23F19" w:rsidRPr="00B20AE8" w:rsidRDefault="00C23F19" w:rsidP="0039402F">
            <w:pPr>
              <w:rPr>
                <w:rFonts w:cs="Arial"/>
              </w:rPr>
            </w:pPr>
            <w:r w:rsidRPr="00B20AE8">
              <w:t>P</w:t>
            </w:r>
            <w:r w:rsidRPr="00B20AE8">
              <w:rPr>
                <w:vertAlign w:val="subscript"/>
              </w:rPr>
              <w:t>rated,c,TRP</w:t>
            </w:r>
            <w:r w:rsidRPr="00B20AE8">
              <w:t xml:space="preserve"> –</w:t>
            </w:r>
            <w:r w:rsidRPr="00B20AE8">
              <w:rPr>
                <w:rFonts w:cs="Arial"/>
              </w:rPr>
              <w:t>50 dB</w:t>
            </w:r>
          </w:p>
        </w:tc>
        <w:tc>
          <w:tcPr>
            <w:tcW w:w="1430" w:type="dxa"/>
          </w:tcPr>
          <w:p w14:paraId="599E8FFE" w14:textId="77777777" w:rsidR="00C23F19" w:rsidRPr="00B20AE8" w:rsidRDefault="00C23F19" w:rsidP="0039402F">
            <w:r w:rsidRPr="00B20AE8">
              <w:t xml:space="preserve">1 MHz </w:t>
            </w:r>
          </w:p>
        </w:tc>
      </w:tr>
      <w:tr w:rsidR="00C23F19" w:rsidRPr="00B20AE8" w14:paraId="5D9E1F93" w14:textId="77777777" w:rsidTr="00EA7724">
        <w:trPr>
          <w:cantSplit/>
          <w:jc w:val="center"/>
        </w:trPr>
        <w:tc>
          <w:tcPr>
            <w:tcW w:w="2127" w:type="dxa"/>
          </w:tcPr>
          <w:p w14:paraId="2D3D2697" w14:textId="77777777" w:rsidR="00C23F19" w:rsidRPr="00B20AE8" w:rsidRDefault="00C23F19" w:rsidP="0039402F">
            <w:r w:rsidRPr="00B20AE8">
              <w:rPr>
                <w:rFonts w:hint="eastAsia"/>
              </w:rPr>
              <w:t xml:space="preserve">2.6 MHz </w:t>
            </w:r>
            <w:r w:rsidRPr="00B20AE8">
              <w:sym w:font="Symbol" w:char="F0A3"/>
            </w:r>
            <w:r w:rsidRPr="00B20AE8">
              <w:t xml:space="preserve"> </w:t>
            </w:r>
            <w:r w:rsidRPr="00B20AE8">
              <w:sym w:font="Symbol" w:char="F044"/>
            </w:r>
            <w:r w:rsidRPr="00B20AE8">
              <w:t xml:space="preserve">f </w:t>
            </w:r>
            <w:r w:rsidRPr="00B20AE8">
              <w:sym w:font="Symbol" w:char="F0A3"/>
            </w:r>
            <w:r w:rsidRPr="00B20AE8">
              <w:rPr>
                <w:rFonts w:hint="eastAsia"/>
              </w:rPr>
              <w:t xml:space="preserve"> 5 MHz</w:t>
            </w:r>
          </w:p>
        </w:tc>
        <w:tc>
          <w:tcPr>
            <w:tcW w:w="2976" w:type="dxa"/>
          </w:tcPr>
          <w:p w14:paraId="1DFE45ED" w14:textId="77777777" w:rsidR="00C23F19" w:rsidRPr="00B20AE8" w:rsidRDefault="00C23F19" w:rsidP="0039402F">
            <w:r w:rsidRPr="00B20AE8">
              <w:rPr>
                <w:rFonts w:hint="eastAsia"/>
              </w:rPr>
              <w:t>3.1</w:t>
            </w:r>
            <w:r w:rsidRPr="00B20AE8">
              <w:t xml:space="preserve"> MHz </w:t>
            </w:r>
            <w:r w:rsidRPr="00B20AE8">
              <w:sym w:font="Symbol" w:char="F0A3"/>
            </w:r>
            <w:r w:rsidRPr="00B20AE8">
              <w:t xml:space="preserve"> f_offset &lt; </w:t>
            </w:r>
            <w:r w:rsidRPr="00B20AE8">
              <w:rPr>
                <w:rFonts w:hint="eastAsia"/>
              </w:rPr>
              <w:t>5.5 MHz</w:t>
            </w:r>
          </w:p>
        </w:tc>
        <w:tc>
          <w:tcPr>
            <w:tcW w:w="3455" w:type="dxa"/>
          </w:tcPr>
          <w:p w14:paraId="3ECD4B1F" w14:textId="77777777" w:rsidR="00C23F19" w:rsidRPr="00B20AE8" w:rsidRDefault="00C23F19" w:rsidP="0039402F">
            <w:r w:rsidRPr="00B20AE8">
              <w:t>min(</w:t>
            </w:r>
            <w:r w:rsidRPr="00B20AE8">
              <w:rPr>
                <w:rFonts w:cs="v4.2.0"/>
              </w:rPr>
              <w:t>P</w:t>
            </w:r>
            <w:r w:rsidRPr="00B20AE8">
              <w:rPr>
                <w:rFonts w:cs="v4.2.0"/>
                <w:vertAlign w:val="subscript"/>
              </w:rPr>
              <w:t>rated,c,TRP</w:t>
            </w:r>
            <w:r w:rsidRPr="00B20AE8">
              <w:rPr>
                <w:rFonts w:cs="v4.2.0"/>
              </w:rPr>
              <w:t xml:space="preserve"> –</w:t>
            </w:r>
            <w:r>
              <w:t xml:space="preserve"> </w:t>
            </w:r>
            <w:r w:rsidRPr="00B20AE8">
              <w:t>50 dB, -4dBm)</w:t>
            </w:r>
          </w:p>
        </w:tc>
        <w:tc>
          <w:tcPr>
            <w:tcW w:w="1430" w:type="dxa"/>
          </w:tcPr>
          <w:p w14:paraId="64C7BCAD" w14:textId="77777777" w:rsidR="00C23F19" w:rsidRPr="00B20AE8" w:rsidRDefault="00C23F19" w:rsidP="0039402F">
            <w:r w:rsidRPr="00B20AE8">
              <w:rPr>
                <w:rFonts w:hint="eastAsia"/>
              </w:rPr>
              <w:t>1 MHz</w:t>
            </w:r>
          </w:p>
        </w:tc>
      </w:tr>
      <w:tr w:rsidR="00C23F19" w:rsidRPr="00B20AE8" w14:paraId="26C175DA" w14:textId="77777777" w:rsidTr="00EA7724">
        <w:trPr>
          <w:cantSplit/>
          <w:jc w:val="center"/>
        </w:trPr>
        <w:tc>
          <w:tcPr>
            <w:tcW w:w="2127" w:type="dxa"/>
          </w:tcPr>
          <w:p w14:paraId="162E255E" w14:textId="77777777" w:rsidR="00C23F19" w:rsidRPr="00B20AE8" w:rsidRDefault="00C23F19" w:rsidP="0039402F">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 10 MHz)</w:t>
            </w:r>
          </w:p>
        </w:tc>
        <w:tc>
          <w:tcPr>
            <w:tcW w:w="2976" w:type="dxa"/>
          </w:tcPr>
          <w:p w14:paraId="035C4E42" w14:textId="77777777" w:rsidR="00C23F19" w:rsidRPr="00B20AE8" w:rsidRDefault="00C23F19" w:rsidP="0039402F">
            <w:pPr>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rPr>
              <w:t xml:space="preserve"> </w:t>
            </w:r>
            <w:r w:rsidRPr="00B20AE8">
              <w:rPr>
                <w:lang w:val="sv-FI" w:eastAsia="zh-CN"/>
              </w:rPr>
              <w:t>,10.5 MHz)</w:t>
            </w:r>
          </w:p>
        </w:tc>
        <w:tc>
          <w:tcPr>
            <w:tcW w:w="3455" w:type="dxa"/>
          </w:tcPr>
          <w:p w14:paraId="0732FBEB" w14:textId="77777777" w:rsidR="00C23F19" w:rsidRPr="00B20AE8" w:rsidRDefault="00C23F19" w:rsidP="0039402F">
            <w:pPr>
              <w:rPr>
                <w:rFonts w:cs="Arial"/>
              </w:rPr>
            </w:pPr>
            <w:r w:rsidRPr="00B20AE8">
              <w:t>P</w:t>
            </w:r>
            <w:r w:rsidRPr="00B20AE8">
              <w:rPr>
                <w:vertAlign w:val="subscript"/>
              </w:rPr>
              <w:t>rated,c,TRP</w:t>
            </w:r>
            <w:r w:rsidRPr="00B20AE8">
              <w:t xml:space="preserve"> –</w:t>
            </w:r>
            <w:r w:rsidRPr="00B20AE8">
              <w:rPr>
                <w:rFonts w:cs="Arial"/>
              </w:rPr>
              <w:t>54 dB</w:t>
            </w:r>
          </w:p>
        </w:tc>
        <w:tc>
          <w:tcPr>
            <w:tcW w:w="1430" w:type="dxa"/>
          </w:tcPr>
          <w:p w14:paraId="49F713DA" w14:textId="77777777" w:rsidR="00C23F19" w:rsidRPr="00B20AE8" w:rsidRDefault="00C23F19" w:rsidP="0039402F">
            <w:r w:rsidRPr="00B20AE8">
              <w:t xml:space="preserve">1 MHz </w:t>
            </w:r>
          </w:p>
        </w:tc>
      </w:tr>
      <w:tr w:rsidR="00C23F19" w:rsidRPr="00B20AE8" w14:paraId="0D35D215" w14:textId="77777777" w:rsidTr="00EA7724">
        <w:trPr>
          <w:cantSplit/>
          <w:jc w:val="center"/>
        </w:trPr>
        <w:tc>
          <w:tcPr>
            <w:tcW w:w="2127" w:type="dxa"/>
          </w:tcPr>
          <w:p w14:paraId="66D2F5FF"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4634349E" w14:textId="77777777" w:rsidR="00C23F19" w:rsidRPr="00B20AE8" w:rsidRDefault="00C23F19" w:rsidP="0039402F">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5BD36A56" w14:textId="77777777" w:rsidR="00C23F19" w:rsidRPr="00B20AE8" w:rsidRDefault="00C23F19" w:rsidP="0039402F">
            <w:pPr>
              <w:rPr>
                <w:rFonts w:ascii="Arial" w:hAnsi="Arial" w:cs="Arial"/>
                <w:sz w:val="18"/>
              </w:rPr>
            </w:pPr>
            <w:r w:rsidRPr="00B20AE8">
              <w:t>P</w:t>
            </w:r>
            <w:r w:rsidRPr="00B20AE8">
              <w:rPr>
                <w:vertAlign w:val="subscript"/>
              </w:rPr>
              <w:t>rated,c,TRP</w:t>
            </w:r>
            <w:r w:rsidRPr="00B20AE8">
              <w:t>-56 dB</w:t>
            </w:r>
          </w:p>
        </w:tc>
        <w:tc>
          <w:tcPr>
            <w:tcW w:w="1430" w:type="dxa"/>
          </w:tcPr>
          <w:p w14:paraId="58A35662" w14:textId="77777777" w:rsidR="00C23F19" w:rsidRPr="00B20AE8" w:rsidRDefault="00C23F19" w:rsidP="0039402F">
            <w:r w:rsidRPr="00B20AE8">
              <w:rPr>
                <w:rFonts w:hint="eastAsia"/>
                <w:lang w:eastAsia="zh-CN"/>
              </w:rPr>
              <w:t>1 MHz</w:t>
            </w:r>
          </w:p>
        </w:tc>
      </w:tr>
      <w:tr w:rsidR="00C23F19" w:rsidRPr="00B20AE8" w14:paraId="7F23B154" w14:textId="77777777" w:rsidTr="00EA7724">
        <w:trPr>
          <w:cantSplit/>
          <w:jc w:val="center"/>
        </w:trPr>
        <w:tc>
          <w:tcPr>
            <w:tcW w:w="9988" w:type="dxa"/>
            <w:gridSpan w:val="4"/>
          </w:tcPr>
          <w:p w14:paraId="7B10EFB7"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lang w:eastAsia="zh-CN"/>
              </w:rPr>
              <w:t>(</w:t>
            </w:r>
            <w:r w:rsidRPr="00B20AE8">
              <w:t>P</w:t>
            </w:r>
            <w:r w:rsidRPr="00B20AE8">
              <w:rPr>
                <w:vertAlign w:val="subscript"/>
              </w:rPr>
              <w:t>rated,c,TRP</w:t>
            </w:r>
            <w:r w:rsidRPr="00B20AE8">
              <w:rPr>
                <w:lang w:eastAsia="zh-CN"/>
              </w:rPr>
              <w:t xml:space="preserve"> - 56 dB)</w:t>
            </w:r>
            <w:r w:rsidRPr="00B20AE8">
              <w:t>/MHz.</w:t>
            </w:r>
          </w:p>
          <w:p w14:paraId="53C92AB4" w14:textId="77777777" w:rsidR="00E42C6D" w:rsidRPr="00B20AE8" w:rsidRDefault="00E42C6D" w:rsidP="0039402F">
            <w:pPr>
              <w:pStyle w:val="TAN"/>
            </w:pPr>
            <w:r w:rsidRPr="00B20AE8">
              <w:t>NOTE 2:</w:t>
            </w:r>
            <w:r w:rsidRPr="00B20AE8">
              <w:tab/>
              <w:t xml:space="preserve">For MSR multi-band </w:t>
            </w:r>
            <w:r w:rsidRPr="00B20AE8">
              <w:rPr>
                <w:i/>
              </w:rPr>
              <w:t>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67781288" w14:textId="77777777" w:rsidR="00E42C6D" w:rsidRPr="00B20AE8" w:rsidRDefault="00E42C6D" w:rsidP="0039402F">
            <w:pPr>
              <w:pStyle w:val="TAN"/>
            </w:pPr>
            <w:r w:rsidRPr="00B20AE8">
              <w:t>NOTE 3:</w:t>
            </w:r>
            <w:r w:rsidRPr="00B20AE8">
              <w:tab/>
              <w:t>This frequency range ensures that the range of values of f_offset is continuous.</w:t>
            </w:r>
          </w:p>
          <w:p w14:paraId="78520F59" w14:textId="046BCEC4"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1756E837" w14:textId="77777777" w:rsidR="00C23F19" w:rsidRPr="00B20AE8" w:rsidRDefault="00C23F19" w:rsidP="0039402F">
      <w:pPr>
        <w:rPr>
          <w:lang w:eastAsia="zh-CN"/>
        </w:rPr>
      </w:pPr>
    </w:p>
    <w:p w14:paraId="7C1753D4" w14:textId="7B63E341" w:rsidR="00C23F19" w:rsidRPr="00B20AE8" w:rsidRDefault="00C23F19" w:rsidP="0039402F">
      <w:pPr>
        <w:pStyle w:val="TH"/>
        <w:rPr>
          <w:rFonts w:cs="v5.0.0"/>
        </w:rPr>
      </w:pPr>
      <w:r w:rsidRPr="00B20AE8">
        <w:t>Table 6.7.5.5.</w:t>
      </w:r>
      <w:r w:rsidRPr="00B20AE8">
        <w:rPr>
          <w:lang w:eastAsia="zh-CN"/>
        </w:rPr>
        <w:t>2</w:t>
      </w:r>
      <w:r w:rsidRPr="00B20AE8">
        <w:t>-</w:t>
      </w:r>
      <w:r w:rsidRPr="00B20AE8">
        <w:rPr>
          <w:lang w:eastAsia="zh-CN"/>
        </w:rPr>
        <w:t>4a</w:t>
      </w:r>
      <w:r w:rsidRPr="00B20AE8">
        <w:t xml:space="preserve">: </w:t>
      </w:r>
      <w:r>
        <w:t>MR BS OBUE in</w:t>
      </w:r>
      <w:r w:rsidRPr="00DF5484">
        <w:t xml:space="preserve"> BC1 bands </w:t>
      </w:r>
      <w:r w:rsidRPr="00B20AE8">
        <w:rPr>
          <w:lang w:eastAsia="zh-CN"/>
        </w:rPr>
        <w:t>&gt;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2C8B1C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F7E1A8"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198A467"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7E7CA00"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23D3FE3" w14:textId="77777777" w:rsidR="00C23F19" w:rsidRPr="00B20AE8" w:rsidRDefault="00C23F19" w:rsidP="0039402F">
            <w:pPr>
              <w:pStyle w:val="TAH"/>
            </w:pPr>
            <w:r w:rsidRPr="00B20AE8">
              <w:t xml:space="preserve">Measurement bandwidth (Note </w:t>
            </w:r>
            <w:r w:rsidRPr="00B20AE8">
              <w:rPr>
                <w:lang w:eastAsia="zh-CN"/>
              </w:rPr>
              <w:t>7</w:t>
            </w:r>
            <w:r w:rsidRPr="00B20AE8">
              <w:t>)</w:t>
            </w:r>
          </w:p>
        </w:tc>
      </w:tr>
      <w:tr w:rsidR="00C23F19" w:rsidRPr="00B20AE8" w14:paraId="2582F87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85999C8"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706D49BF"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BB31827" w14:textId="77777777" w:rsidR="00C23F19" w:rsidRPr="00B20AE8" w:rsidRDefault="00C23F19" w:rsidP="0039402F">
            <w:pPr>
              <w:pStyle w:val="TAC"/>
              <w:rPr>
                <w:rFonts w:cs="v5.0.0"/>
              </w:rPr>
            </w:pPr>
            <w:r w:rsidRPr="00B20AE8">
              <w:rPr>
                <w:rFonts w:cs="v5.0.0"/>
              </w:rPr>
              <w:t>P</w:t>
            </w:r>
            <w:r w:rsidRPr="00B20AE8">
              <w:rPr>
                <w:rFonts w:cs="v5.0.0"/>
                <w:vertAlign w:val="subscript"/>
              </w:rPr>
              <w:t>rated,c,TRP</w:t>
            </w:r>
            <w:r w:rsidRPr="00B20AE8">
              <w:t xml:space="preserve"> – 51 dB</w:t>
            </w:r>
            <w:r w:rsidRPr="00B20AE8">
              <w:rPr>
                <w:rFonts w:cs="v5.0.0"/>
              </w:rPr>
              <w:t xml:space="preserve"> - 7/5(</w:t>
            </w:r>
            <w:r w:rsidRPr="00B20AE8">
              <w:t>f_offset/MHz - 0.05</w:t>
            </w:r>
            <w:r w:rsidRPr="00B20AE8">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10B25C13" w14:textId="77777777" w:rsidR="00C23F19" w:rsidRPr="00B20AE8" w:rsidRDefault="00C23F19" w:rsidP="0039402F">
            <w:pPr>
              <w:pStyle w:val="TAC"/>
            </w:pPr>
            <w:r w:rsidRPr="00B20AE8">
              <w:t xml:space="preserve">100 kHz </w:t>
            </w:r>
          </w:p>
        </w:tc>
      </w:tr>
      <w:tr w:rsidR="00C23F19" w:rsidRPr="00B20AE8" w14:paraId="015765B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C8252C8"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AE97ED" w14:textId="77777777" w:rsidR="00C23F19" w:rsidRPr="00B20AE8" w:rsidRDefault="00C23F19" w:rsidP="0039402F">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lang w:val="sv-SE"/>
              </w:rPr>
              <w:t>min(10.05 MHz, f_offset</w:t>
            </w:r>
            <w:r w:rsidRPr="00B20AE8">
              <w:rPr>
                <w:vertAlign w:val="subscript"/>
                <w:lang w:val="sv-SE" w:eastAsia="zh-CN"/>
              </w:rPr>
              <w:t>max</w:t>
            </w:r>
            <w:r w:rsidRPr="00B20AE8">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072DB3" w14:textId="77777777" w:rsidR="00C23F19" w:rsidRPr="00B20AE8" w:rsidRDefault="00C23F19" w:rsidP="0039402F">
            <w:pPr>
              <w:pStyle w:val="TAC"/>
            </w:pPr>
            <w:r w:rsidRPr="00B20AE8">
              <w:t>P</w:t>
            </w:r>
            <w:r w:rsidRPr="00B20AE8">
              <w:rPr>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4D70F442" w14:textId="77777777" w:rsidR="00C23F19" w:rsidRPr="00B20AE8" w:rsidRDefault="00C23F19" w:rsidP="0039402F">
            <w:pPr>
              <w:pStyle w:val="TAC"/>
            </w:pPr>
            <w:r w:rsidRPr="00B20AE8">
              <w:t xml:space="preserve">100 kHz </w:t>
            </w:r>
          </w:p>
        </w:tc>
      </w:tr>
      <w:tr w:rsidR="00C23F19" w:rsidRPr="00B20AE8" w14:paraId="2821A4E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10E5D9E0"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CE42949"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10C2BA" w14:textId="77777777" w:rsidR="00C23F19" w:rsidRPr="00B20AE8" w:rsidRDefault="00C23F19" w:rsidP="0039402F">
            <w:pPr>
              <w:pStyle w:val="TAC"/>
              <w:rPr>
                <w:rFonts w:cs="v5.0.0"/>
              </w:rPr>
            </w:pPr>
            <w:r w:rsidRPr="00B20AE8">
              <w:rPr>
                <w:lang w:eastAsia="zh-CN"/>
              </w:rPr>
              <w:t>Min(</w:t>
            </w:r>
            <w:r w:rsidRPr="00B20AE8">
              <w:rPr>
                <w:rFonts w:cs="v5.0.0"/>
              </w:rPr>
              <w:t>P</w:t>
            </w:r>
            <w:r w:rsidRPr="00B20AE8">
              <w:rPr>
                <w:rFonts w:cs="v5.0.0"/>
                <w:vertAlign w:val="subscript"/>
              </w:rPr>
              <w:t>rated,c,TRP</w:t>
            </w:r>
            <w:r w:rsidRPr="00B20AE8">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760B3C9F" w14:textId="77777777" w:rsidR="00C23F19" w:rsidRPr="00B20AE8" w:rsidRDefault="00C23F19" w:rsidP="0039402F">
            <w:pPr>
              <w:pStyle w:val="TAC"/>
            </w:pPr>
            <w:r w:rsidRPr="00B20AE8">
              <w:t>100 kHz</w:t>
            </w:r>
          </w:p>
        </w:tc>
      </w:tr>
      <w:tr w:rsidR="00C23F19" w:rsidRPr="00B20AE8" w14:paraId="18566AB3" w14:textId="77777777" w:rsidTr="00EA7724">
        <w:trPr>
          <w:cantSplit/>
          <w:jc w:val="center"/>
        </w:trPr>
        <w:tc>
          <w:tcPr>
            <w:tcW w:w="9988" w:type="dxa"/>
            <w:gridSpan w:val="4"/>
          </w:tcPr>
          <w:p w14:paraId="6FA71F16" w14:textId="05191B42"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 xml:space="preserve">MHz from both adjacent sub blocks on each side of the sub-block gap, where the minimum requirement within sub-block gaps shall be </w:t>
            </w:r>
            <w:r w:rsidRPr="00B20AE8">
              <w:rPr>
                <w:lang w:eastAsia="zh-CN"/>
              </w:rPr>
              <w:t>Min(</w:t>
            </w:r>
            <w:r w:rsidRPr="00B20AE8">
              <w:rPr>
                <w:rFonts w:cs="v5.0.0"/>
              </w:rPr>
              <w:t>P</w:t>
            </w:r>
            <w:r w:rsidRPr="00B20AE8">
              <w:rPr>
                <w:rFonts w:cs="v5.0.0"/>
                <w:vertAlign w:val="subscript"/>
              </w:rPr>
              <w:t>rated,c,TRP</w:t>
            </w:r>
            <w:r w:rsidRPr="00B20AE8">
              <w:rPr>
                <w:lang w:eastAsia="zh-CN"/>
              </w:rPr>
              <w:t xml:space="preserve"> -60dB, -16dBm)</w:t>
            </w:r>
            <w:r w:rsidRPr="00B20AE8">
              <w:t>/1</w:t>
            </w:r>
            <w:r w:rsidRPr="00B20AE8">
              <w:rPr>
                <w:lang w:eastAsia="zh-CN"/>
              </w:rPr>
              <w:t>00</w:t>
            </w:r>
            <w:r>
              <w:rPr>
                <w:lang w:eastAsia="zh-CN"/>
              </w:rPr>
              <w:t> </w:t>
            </w:r>
            <w:r w:rsidRPr="00B20AE8">
              <w:rPr>
                <w:lang w:eastAsia="zh-CN"/>
              </w:rPr>
              <w:t>k</w:t>
            </w:r>
            <w:r w:rsidRPr="00B20AE8">
              <w:t>Hz.</w:t>
            </w:r>
          </w:p>
          <w:p w14:paraId="45C7AD76" w14:textId="2F375A04" w:rsidR="00C23F19"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46481EE8" w14:textId="77777777" w:rsidR="00C23F19" w:rsidRPr="00B20AE8" w:rsidRDefault="00C23F19" w:rsidP="0039402F">
      <w:pPr>
        <w:rPr>
          <w:lang w:eastAsia="zh-CN"/>
        </w:rPr>
      </w:pPr>
    </w:p>
    <w:p w14:paraId="57D687DE" w14:textId="0B39FA09" w:rsidR="00C23F19" w:rsidRPr="00B20AE8" w:rsidRDefault="00C23F19" w:rsidP="0039402F">
      <w:pPr>
        <w:pStyle w:val="TH"/>
        <w:rPr>
          <w:rFonts w:cs="v5.0.0"/>
        </w:rPr>
      </w:pPr>
      <w:r w:rsidRPr="00B20AE8">
        <w:t xml:space="preserve">Table 6.7.5.5.2-5: </w:t>
      </w:r>
      <w:r>
        <w:t>MR BS OBUE in</w:t>
      </w:r>
      <w:r w:rsidRPr="00DF5484">
        <w:t xml:space="preserve"> BC1 bands </w:t>
      </w:r>
      <w:r w:rsidRPr="00B20AE8">
        <w: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08061B08" w14:textId="77777777" w:rsidTr="00EA7724">
        <w:trPr>
          <w:cantSplit/>
          <w:jc w:val="center"/>
        </w:trPr>
        <w:tc>
          <w:tcPr>
            <w:tcW w:w="2127" w:type="dxa"/>
          </w:tcPr>
          <w:p w14:paraId="5C272477"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4AEDABF" w14:textId="77777777" w:rsidR="00C23F19" w:rsidRPr="00B20AE8" w:rsidRDefault="00C23F19" w:rsidP="0039402F">
            <w:r w:rsidRPr="00B20AE8">
              <w:t>Frequency offset of measurement filter centre frequency, f_offset</w:t>
            </w:r>
          </w:p>
        </w:tc>
        <w:tc>
          <w:tcPr>
            <w:tcW w:w="3455" w:type="dxa"/>
          </w:tcPr>
          <w:p w14:paraId="230AB259" w14:textId="77777777" w:rsidR="00C23F19" w:rsidRPr="00B20AE8" w:rsidRDefault="00C23F19" w:rsidP="0039402F">
            <w:r w:rsidRPr="00B20AE8">
              <w:t>Test requirement (Notes 1 and 2)</w:t>
            </w:r>
          </w:p>
        </w:tc>
        <w:tc>
          <w:tcPr>
            <w:tcW w:w="1430" w:type="dxa"/>
          </w:tcPr>
          <w:p w14:paraId="6C68B574" w14:textId="77777777" w:rsidR="00C23F19" w:rsidRPr="00B20AE8" w:rsidRDefault="00C23F19" w:rsidP="0039402F">
            <w:r w:rsidRPr="00B20AE8">
              <w:t>Measurement bandwidth</w:t>
            </w:r>
            <w:r w:rsidRPr="00B20AE8">
              <w:rPr>
                <w:rFonts w:cs="v5.0.0"/>
              </w:rPr>
              <w:t xml:space="preserve"> </w:t>
            </w:r>
          </w:p>
        </w:tc>
      </w:tr>
      <w:tr w:rsidR="00C23F19" w:rsidRPr="00B20AE8" w14:paraId="2307FE83" w14:textId="77777777" w:rsidTr="00EA7724">
        <w:trPr>
          <w:cantSplit/>
          <w:jc w:val="center"/>
        </w:trPr>
        <w:tc>
          <w:tcPr>
            <w:tcW w:w="2127" w:type="dxa"/>
          </w:tcPr>
          <w:p w14:paraId="6D47A6FE"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70DE5B1A" w14:textId="77777777" w:rsidR="00C23F19" w:rsidRPr="00B20AE8" w:rsidRDefault="00C23F19" w:rsidP="0039402F">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1D59E5F7" w14:textId="77777777" w:rsidR="00C23F19" w:rsidRPr="00B20AE8" w:rsidRDefault="00C23F19" w:rsidP="0039402F">
            <w:pPr>
              <w:pStyle w:val="TAC"/>
            </w:pPr>
            <w:r w:rsidRPr="00B20AE8">
              <w:t>-</w:t>
            </w:r>
            <w:r w:rsidRPr="00B20AE8">
              <w:rPr>
                <w:rFonts w:eastAsia="SimSun" w:hint="eastAsia"/>
                <w:lang w:val="en-US" w:eastAsia="zh-CN"/>
              </w:rPr>
              <w:t>16</w:t>
            </w:r>
            <w:r w:rsidRPr="00B20AE8">
              <w:t>.2 - 5/3(f_offset/MHz - 0.015) dBm</w:t>
            </w:r>
          </w:p>
        </w:tc>
        <w:tc>
          <w:tcPr>
            <w:tcW w:w="1430" w:type="dxa"/>
          </w:tcPr>
          <w:p w14:paraId="1CD7EF67" w14:textId="77777777" w:rsidR="00C23F19" w:rsidRPr="00B20AE8" w:rsidRDefault="00C23F19" w:rsidP="0039402F">
            <w:r w:rsidRPr="00B20AE8">
              <w:t xml:space="preserve">30 kHz </w:t>
            </w:r>
          </w:p>
        </w:tc>
      </w:tr>
      <w:tr w:rsidR="00C23F19" w:rsidRPr="00B20AE8" w14:paraId="70E4D43F" w14:textId="77777777" w:rsidTr="00EA7724">
        <w:trPr>
          <w:cantSplit/>
          <w:jc w:val="center"/>
        </w:trPr>
        <w:tc>
          <w:tcPr>
            <w:tcW w:w="2127" w:type="dxa"/>
          </w:tcPr>
          <w:p w14:paraId="04BBB4FF"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301B401A"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2076F865" w14:textId="77777777" w:rsidR="00C23F19" w:rsidRPr="00B20AE8" w:rsidRDefault="00C23F19" w:rsidP="0039402F">
            <w:pPr>
              <w:pStyle w:val="TAC"/>
            </w:pPr>
            <w:r w:rsidRPr="00B20AE8">
              <w:t>-</w:t>
            </w:r>
            <w:r w:rsidRPr="00B20AE8">
              <w:rPr>
                <w:rFonts w:eastAsia="SimSun" w:hint="eastAsia"/>
                <w:lang w:val="en-US" w:eastAsia="zh-CN"/>
              </w:rPr>
              <w:t>11</w:t>
            </w:r>
            <w:r w:rsidRPr="00B20AE8">
              <w:t>.2 -15(f_offset/MHz - 0.015) dBm</w:t>
            </w:r>
          </w:p>
        </w:tc>
        <w:tc>
          <w:tcPr>
            <w:tcW w:w="1430" w:type="dxa"/>
          </w:tcPr>
          <w:p w14:paraId="0F23F118" w14:textId="77777777" w:rsidR="00C23F19" w:rsidRPr="00B20AE8" w:rsidRDefault="00C23F19" w:rsidP="0039402F">
            <w:r w:rsidRPr="00B20AE8">
              <w:t xml:space="preserve">30 kHz </w:t>
            </w:r>
          </w:p>
        </w:tc>
      </w:tr>
      <w:tr w:rsidR="00C23F19" w:rsidRPr="00B20AE8" w14:paraId="18588079" w14:textId="77777777" w:rsidTr="00EA7724">
        <w:trPr>
          <w:cantSplit/>
          <w:jc w:val="center"/>
        </w:trPr>
        <w:tc>
          <w:tcPr>
            <w:tcW w:w="2127" w:type="dxa"/>
          </w:tcPr>
          <w:p w14:paraId="15AF6D60" w14:textId="77777777" w:rsidR="00C23F19" w:rsidRPr="00B20AE8" w:rsidRDefault="00C23F19" w:rsidP="0039402F">
            <w:r w:rsidRPr="00B20AE8">
              <w:t xml:space="preserve">(Note </w:t>
            </w:r>
            <w:r w:rsidRPr="00B20AE8">
              <w:rPr>
                <w:rFonts w:hint="eastAsia"/>
                <w:lang w:eastAsia="zh-CN"/>
              </w:rPr>
              <w:t>3</w:t>
            </w:r>
            <w:r w:rsidRPr="00B20AE8">
              <w:t>)</w:t>
            </w:r>
          </w:p>
        </w:tc>
        <w:tc>
          <w:tcPr>
            <w:tcW w:w="2976" w:type="dxa"/>
          </w:tcPr>
          <w:p w14:paraId="0603B25A" w14:textId="77777777" w:rsidR="00C23F19" w:rsidRPr="00B20AE8" w:rsidRDefault="00C23F19" w:rsidP="0039402F">
            <w:r w:rsidRPr="00B20AE8">
              <w:t xml:space="preserve">1.015 MHz </w:t>
            </w:r>
            <w:r w:rsidRPr="00B20AE8">
              <w:sym w:font="Symbol" w:char="F0A3"/>
            </w:r>
            <w:r w:rsidRPr="00B20AE8">
              <w:t xml:space="preserve"> f_offset &lt; 1.5 MHz </w:t>
            </w:r>
          </w:p>
        </w:tc>
        <w:tc>
          <w:tcPr>
            <w:tcW w:w="3455" w:type="dxa"/>
          </w:tcPr>
          <w:p w14:paraId="56DDDC31" w14:textId="77777777" w:rsidR="00C23F19" w:rsidRPr="00B20AE8" w:rsidRDefault="00C23F19" w:rsidP="0039402F">
            <w:r w:rsidRPr="00B20AE8">
              <w:t>-23.2 dBm</w:t>
            </w:r>
          </w:p>
        </w:tc>
        <w:tc>
          <w:tcPr>
            <w:tcW w:w="1430" w:type="dxa"/>
          </w:tcPr>
          <w:p w14:paraId="1855382B" w14:textId="77777777" w:rsidR="00C23F19" w:rsidRPr="00B20AE8" w:rsidRDefault="00C23F19" w:rsidP="0039402F">
            <w:r w:rsidRPr="00B20AE8">
              <w:t xml:space="preserve">30 kHz </w:t>
            </w:r>
          </w:p>
        </w:tc>
      </w:tr>
      <w:tr w:rsidR="00C23F19" w:rsidRPr="00B20AE8" w14:paraId="7D20C3CE" w14:textId="77777777" w:rsidTr="00EA7724">
        <w:trPr>
          <w:cantSplit/>
          <w:jc w:val="center"/>
        </w:trPr>
        <w:tc>
          <w:tcPr>
            <w:tcW w:w="2127" w:type="dxa"/>
          </w:tcPr>
          <w:p w14:paraId="164553F0"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7CB1D794" w14:textId="77777777" w:rsidR="00C23F19" w:rsidRPr="00B20AE8" w:rsidRDefault="00C23F19" w:rsidP="0039402F">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4DA84E36" w14:textId="77777777" w:rsidR="00C23F19" w:rsidRPr="00B20AE8" w:rsidRDefault="00C23F19" w:rsidP="0039402F">
            <w:r w:rsidRPr="00B20AE8">
              <w:t>-10.2 dBm</w:t>
            </w:r>
          </w:p>
        </w:tc>
        <w:tc>
          <w:tcPr>
            <w:tcW w:w="1430" w:type="dxa"/>
          </w:tcPr>
          <w:p w14:paraId="4CCD5ACA" w14:textId="77777777" w:rsidR="00C23F19" w:rsidRPr="00B20AE8" w:rsidRDefault="00C23F19" w:rsidP="0039402F">
            <w:r w:rsidRPr="00B20AE8">
              <w:t xml:space="preserve">1 MHz </w:t>
            </w:r>
          </w:p>
        </w:tc>
      </w:tr>
      <w:tr w:rsidR="00C23F19" w:rsidRPr="00B20AE8" w14:paraId="4E33749D" w14:textId="77777777" w:rsidTr="00EA7724">
        <w:trPr>
          <w:cantSplit/>
          <w:jc w:val="center"/>
        </w:trPr>
        <w:tc>
          <w:tcPr>
            <w:tcW w:w="2127" w:type="dxa"/>
          </w:tcPr>
          <w:p w14:paraId="6D04C087" w14:textId="77777777" w:rsidR="00C23F19" w:rsidRPr="00B20AE8" w:rsidRDefault="00C23F19" w:rsidP="0039402F">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6A5ADD46" w14:textId="77777777" w:rsidR="00C23F19" w:rsidRPr="00B20AE8" w:rsidRDefault="00C23F19" w:rsidP="0039402F">
            <w:pPr>
              <w:rPr>
                <w:lang w:val="sv-FI"/>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r w:rsidRPr="00B20AE8">
              <w:rPr>
                <w:lang w:val="sv-FI"/>
              </w:rPr>
              <w:t xml:space="preserve"> </w:t>
            </w:r>
          </w:p>
        </w:tc>
        <w:tc>
          <w:tcPr>
            <w:tcW w:w="3455" w:type="dxa"/>
          </w:tcPr>
          <w:p w14:paraId="3AE7A55D" w14:textId="77777777" w:rsidR="00C23F19" w:rsidRPr="00B20AE8" w:rsidRDefault="00C23F19" w:rsidP="0039402F">
            <w:r w:rsidRPr="00B20AE8">
              <w:t>-14.2 dBm</w:t>
            </w:r>
          </w:p>
        </w:tc>
        <w:tc>
          <w:tcPr>
            <w:tcW w:w="1430" w:type="dxa"/>
          </w:tcPr>
          <w:p w14:paraId="63BFBFF1" w14:textId="77777777" w:rsidR="00C23F19" w:rsidRPr="00B20AE8" w:rsidRDefault="00C23F19" w:rsidP="0039402F">
            <w:r w:rsidRPr="00B20AE8">
              <w:t xml:space="preserve">1 MHz </w:t>
            </w:r>
          </w:p>
        </w:tc>
      </w:tr>
      <w:tr w:rsidR="00C23F19" w:rsidRPr="00B20AE8" w14:paraId="490F8CD6" w14:textId="77777777" w:rsidTr="00EA7724">
        <w:trPr>
          <w:cantSplit/>
          <w:jc w:val="center"/>
        </w:trPr>
        <w:tc>
          <w:tcPr>
            <w:tcW w:w="2127" w:type="dxa"/>
          </w:tcPr>
          <w:p w14:paraId="270D92BD"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4EC31F1F" w14:textId="77777777" w:rsidR="00C23F19" w:rsidRPr="00B20AE8" w:rsidRDefault="00C23F19" w:rsidP="0039402F">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2E8DC686" w14:textId="77777777" w:rsidR="00C23F19" w:rsidRPr="00B20AE8" w:rsidRDefault="00C23F19" w:rsidP="0039402F">
            <w:pPr>
              <w:rPr>
                <w:lang w:eastAsia="zh-CN"/>
              </w:rPr>
            </w:pPr>
            <w:r w:rsidRPr="00B20AE8">
              <w:rPr>
                <w:rFonts w:hint="eastAsia"/>
                <w:lang w:eastAsia="zh-CN"/>
              </w:rPr>
              <w:t xml:space="preserve">-16dBm </w:t>
            </w:r>
            <w:r w:rsidRPr="00B20AE8">
              <w:t>(Note 5)</w:t>
            </w:r>
          </w:p>
        </w:tc>
        <w:tc>
          <w:tcPr>
            <w:tcW w:w="1430" w:type="dxa"/>
          </w:tcPr>
          <w:p w14:paraId="1005C97D" w14:textId="77777777" w:rsidR="00C23F19" w:rsidRPr="00B20AE8" w:rsidRDefault="00C23F19" w:rsidP="0039402F">
            <w:pPr>
              <w:rPr>
                <w:lang w:eastAsia="zh-CN"/>
              </w:rPr>
            </w:pPr>
            <w:r w:rsidRPr="00B20AE8">
              <w:rPr>
                <w:rFonts w:hint="eastAsia"/>
                <w:lang w:eastAsia="zh-CN"/>
              </w:rPr>
              <w:t>1 MHz</w:t>
            </w:r>
          </w:p>
        </w:tc>
      </w:tr>
      <w:tr w:rsidR="00C23F19" w:rsidRPr="00B20AE8" w14:paraId="4AA3ADA7" w14:textId="77777777" w:rsidTr="00EA7724">
        <w:trPr>
          <w:cantSplit/>
          <w:jc w:val="center"/>
        </w:trPr>
        <w:tc>
          <w:tcPr>
            <w:tcW w:w="9988" w:type="dxa"/>
            <w:gridSpan w:val="4"/>
          </w:tcPr>
          <w:p w14:paraId="2B110593" w14:textId="77777777" w:rsidR="00E42C6D" w:rsidRPr="00B20AE8" w:rsidRDefault="00E42C6D" w:rsidP="0039402F">
            <w:pPr>
              <w:pStyle w:val="TAN"/>
              <w:rPr>
                <w:lang w:eastAsia="zh-CN"/>
              </w:rPr>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470F9E29" w14:textId="77777777" w:rsidR="00E42C6D" w:rsidRPr="00B20AE8" w:rsidRDefault="00E42C6D"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3D3368DB" w14:textId="77777777" w:rsidR="00E42C6D" w:rsidRPr="00B20AE8" w:rsidRDefault="00E42C6D" w:rsidP="0039402F">
            <w:pPr>
              <w:pStyle w:val="TAN"/>
            </w:pPr>
            <w:r w:rsidRPr="00B20AE8">
              <w:t>NOTE 3:</w:t>
            </w:r>
            <w:r w:rsidRPr="00B20AE8">
              <w:tab/>
              <w:t>This frequency range ensures that the range of values of f_offset is continuous.</w:t>
            </w:r>
          </w:p>
          <w:p w14:paraId="52B025B7" w14:textId="784A6ADA"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0449C726" w14:textId="77777777" w:rsidR="00C23F19" w:rsidRPr="00B20AE8" w:rsidRDefault="00C23F19" w:rsidP="0039402F">
      <w:pPr>
        <w:rPr>
          <w:lang w:eastAsia="zh-CN"/>
        </w:rPr>
      </w:pPr>
    </w:p>
    <w:p w14:paraId="1D69AA5D" w14:textId="4631BDAF" w:rsidR="00C23F19" w:rsidRPr="00B20AE8" w:rsidRDefault="00C23F19" w:rsidP="0039402F">
      <w:pPr>
        <w:pStyle w:val="TH"/>
        <w:rPr>
          <w:rFonts w:cs="v5.0.0"/>
        </w:rPr>
      </w:pPr>
      <w:r w:rsidRPr="00B20AE8">
        <w:t>Table 6.7.5.5.</w:t>
      </w:r>
      <w:r w:rsidRPr="00B20AE8">
        <w:rPr>
          <w:lang w:eastAsia="zh-CN"/>
        </w:rPr>
        <w:t>2</w:t>
      </w:r>
      <w:r w:rsidRPr="00B20AE8">
        <w:t xml:space="preserve">-5a: </w:t>
      </w:r>
      <w:r>
        <w:t>MR BS OBUE in</w:t>
      </w:r>
      <w:r w:rsidRPr="00DF5484">
        <w:t xml:space="preserve"> BC1 bands </w:t>
      </w:r>
      <w:r w:rsidRPr="00B20AE8">
        <w: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39735D5"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9B9760B"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AF2700B"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1C12D24"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ED7B13" w14:textId="77777777" w:rsidR="00C23F19" w:rsidRPr="00B20AE8" w:rsidRDefault="00C23F19" w:rsidP="0039402F">
            <w:pPr>
              <w:pStyle w:val="TAH"/>
            </w:pPr>
            <w:r w:rsidRPr="00B20AE8">
              <w:t>Measurement bandwidth (Note 7)</w:t>
            </w:r>
          </w:p>
        </w:tc>
      </w:tr>
      <w:tr w:rsidR="00C23F19" w:rsidRPr="00B20AE8" w14:paraId="4DA11C7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AF9137A"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706D2D1F"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768FD91" w14:textId="77777777" w:rsidR="00C23F19" w:rsidRPr="00B20AE8" w:rsidRDefault="00C23F19" w:rsidP="0039402F">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01D46E89" w14:textId="77777777" w:rsidR="00C23F19" w:rsidRPr="00B20AE8" w:rsidRDefault="00C23F19" w:rsidP="0039402F">
            <w:pPr>
              <w:pStyle w:val="TAC"/>
            </w:pPr>
            <w:r w:rsidRPr="00B20AE8">
              <w:t xml:space="preserve">100 kHz </w:t>
            </w:r>
          </w:p>
        </w:tc>
      </w:tr>
      <w:tr w:rsidR="00C23F19" w:rsidRPr="00B20AE8" w14:paraId="3176593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38CED363"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1903DA0"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9919F6" w14:textId="77777777" w:rsidR="00C23F19" w:rsidRPr="00B20AE8" w:rsidRDefault="00C23F19" w:rsidP="0039402F">
            <w:pPr>
              <w:pStyle w:val="TAC"/>
              <w:rPr>
                <w:rFonts w:cs="v5.0.0"/>
              </w:rPr>
            </w:pPr>
            <w:r w:rsidRPr="00B20AE8">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D85CF81" w14:textId="77777777" w:rsidR="00C23F19" w:rsidRPr="00B20AE8" w:rsidRDefault="00C23F19" w:rsidP="0039402F">
            <w:pPr>
              <w:pStyle w:val="TAC"/>
            </w:pPr>
            <w:r w:rsidRPr="00B20AE8">
              <w:t xml:space="preserve">100 kHz </w:t>
            </w:r>
          </w:p>
        </w:tc>
      </w:tr>
      <w:tr w:rsidR="00C23F19" w:rsidRPr="00B20AE8" w14:paraId="3EE91038"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44A36AE"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E20698E"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C7E5D34" w14:textId="77777777" w:rsidR="00C23F19" w:rsidRPr="00B20AE8" w:rsidRDefault="00C23F19" w:rsidP="0039402F">
            <w:pPr>
              <w:pStyle w:val="TAC"/>
              <w:rPr>
                <w:rFonts w:cs="v5.0.0"/>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26CA6DF5" w14:textId="77777777" w:rsidR="00C23F19" w:rsidRPr="00B20AE8" w:rsidRDefault="00C23F19" w:rsidP="0039402F">
            <w:pPr>
              <w:pStyle w:val="TAC"/>
              <w:rPr>
                <w:lang w:eastAsia="zh-CN"/>
              </w:rPr>
            </w:pPr>
            <w:r w:rsidRPr="00B20AE8">
              <w:t>100 kHz</w:t>
            </w:r>
          </w:p>
        </w:tc>
      </w:tr>
      <w:tr w:rsidR="00C23F19" w:rsidRPr="00B20AE8" w14:paraId="6E80A778" w14:textId="77777777" w:rsidTr="00EA7724">
        <w:trPr>
          <w:cantSplit/>
          <w:jc w:val="center"/>
        </w:trPr>
        <w:tc>
          <w:tcPr>
            <w:tcW w:w="9988" w:type="dxa"/>
            <w:gridSpan w:val="4"/>
          </w:tcPr>
          <w:p w14:paraId="1BEA1097" w14:textId="01DAF81B"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w:t>
            </w:r>
            <w:r w:rsidRPr="00B20AE8">
              <w:rPr>
                <w:lang w:eastAsia="zh-CN"/>
              </w:rPr>
              <w:t>20</w:t>
            </w:r>
            <w:r w:rsidRPr="00B20AE8">
              <w:t>dBm/1</w:t>
            </w:r>
            <w:r w:rsidRPr="00B20AE8">
              <w:rPr>
                <w:lang w:eastAsia="zh-CN"/>
              </w:rPr>
              <w:t>00</w:t>
            </w:r>
            <w:r>
              <w:rPr>
                <w:lang w:eastAsia="zh-CN"/>
              </w:rPr>
              <w:t> </w:t>
            </w:r>
            <w:r w:rsidRPr="00B20AE8">
              <w:rPr>
                <w:lang w:eastAsia="zh-CN"/>
              </w:rPr>
              <w:t>k</w:t>
            </w:r>
            <w:r w:rsidRPr="00B20AE8">
              <w:t>Hz.</w:t>
            </w:r>
          </w:p>
          <w:p w14:paraId="7CE168DB" w14:textId="486CDA48" w:rsidR="00C23F19"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58A5A7FE" w14:textId="77777777" w:rsidR="00C23F19" w:rsidRPr="00B20AE8" w:rsidRDefault="00C23F19" w:rsidP="0039402F">
      <w:pPr>
        <w:rPr>
          <w:lang w:eastAsia="zh-CN"/>
        </w:rPr>
      </w:pPr>
    </w:p>
    <w:p w14:paraId="662AAFC9" w14:textId="6D61D369" w:rsidR="00C23F19" w:rsidRPr="00B20AE8" w:rsidRDefault="00C23F19" w:rsidP="0039402F">
      <w:pPr>
        <w:pStyle w:val="TH"/>
        <w:rPr>
          <w:rFonts w:cs="v5.0.0"/>
        </w:rPr>
      </w:pPr>
      <w:r w:rsidRPr="00B20AE8">
        <w:t xml:space="preserve">Table 6.7.5.5.2-6: </w:t>
      </w:r>
      <w:r>
        <w:t>MR BS OBUE in</w:t>
      </w:r>
      <w:r w:rsidRPr="00DF5484">
        <w:t xml:space="preserve"> BC1 bands </w:t>
      </w:r>
      <w:r w:rsidRPr="00B20AE8">
        <w:rPr>
          <w:rFonts w:hint="eastAsia"/>
          <w:lang w:eastAsia="zh-CN"/>
        </w:rPr>
        <w:t>&gt;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1D34579F" w14:textId="77777777" w:rsidTr="00EA7724">
        <w:trPr>
          <w:cantSplit/>
          <w:jc w:val="center"/>
        </w:trPr>
        <w:tc>
          <w:tcPr>
            <w:tcW w:w="2127" w:type="dxa"/>
          </w:tcPr>
          <w:p w14:paraId="0EA69D2C"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E84AB9" w14:textId="77777777" w:rsidR="00C23F19" w:rsidRPr="00B20AE8" w:rsidRDefault="00C23F19" w:rsidP="0039402F">
            <w:r w:rsidRPr="00B20AE8">
              <w:t>Frequency offset of measurement filter centre frequency, f_offset</w:t>
            </w:r>
          </w:p>
        </w:tc>
        <w:tc>
          <w:tcPr>
            <w:tcW w:w="3455" w:type="dxa"/>
          </w:tcPr>
          <w:p w14:paraId="72875559" w14:textId="77777777" w:rsidR="00C23F19" w:rsidRPr="00B20AE8" w:rsidRDefault="00C23F19" w:rsidP="0039402F">
            <w:r w:rsidRPr="00B20AE8">
              <w:t>Test requirement (Notes 1 and 2)</w:t>
            </w:r>
          </w:p>
        </w:tc>
        <w:tc>
          <w:tcPr>
            <w:tcW w:w="1430" w:type="dxa"/>
          </w:tcPr>
          <w:p w14:paraId="4CE235BC" w14:textId="77777777" w:rsidR="00C23F19" w:rsidRPr="00B20AE8" w:rsidRDefault="00C23F19" w:rsidP="0039402F">
            <w:r w:rsidRPr="00B20AE8">
              <w:t>Measurement bandwidth</w:t>
            </w:r>
            <w:r w:rsidRPr="00B20AE8">
              <w:rPr>
                <w:rFonts w:cs="v5.0.0"/>
              </w:rPr>
              <w:t xml:space="preserve"> </w:t>
            </w:r>
          </w:p>
        </w:tc>
      </w:tr>
      <w:tr w:rsidR="00C23F19" w:rsidRPr="00B20AE8" w14:paraId="2DF16DB7" w14:textId="77777777" w:rsidTr="00EA7724">
        <w:trPr>
          <w:cantSplit/>
          <w:jc w:val="center"/>
        </w:trPr>
        <w:tc>
          <w:tcPr>
            <w:tcW w:w="2127" w:type="dxa"/>
          </w:tcPr>
          <w:p w14:paraId="7C123EEF"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63053E4C" w14:textId="77777777" w:rsidR="00C23F19" w:rsidRPr="00B20AE8" w:rsidRDefault="00C23F19" w:rsidP="0039402F">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5B33E3F7" w14:textId="77777777" w:rsidR="00C23F19" w:rsidRPr="00B20AE8" w:rsidRDefault="00C23F19" w:rsidP="0039402F">
            <w:pPr>
              <w:pStyle w:val="TAC"/>
            </w:pPr>
            <w:r w:rsidRPr="00B20AE8">
              <w:t>-</w:t>
            </w:r>
            <w:r w:rsidRPr="00B20AE8">
              <w:rPr>
                <w:rFonts w:eastAsia="SimSun" w:hint="eastAsia"/>
                <w:lang w:val="en-US" w:eastAsia="zh-CN"/>
              </w:rPr>
              <w:t>16</w:t>
            </w:r>
            <w:r w:rsidRPr="00B20AE8">
              <w:t>-5/3(f_offset/MHz-0.015) dBm</w:t>
            </w:r>
          </w:p>
        </w:tc>
        <w:tc>
          <w:tcPr>
            <w:tcW w:w="1430" w:type="dxa"/>
          </w:tcPr>
          <w:p w14:paraId="70BD6C52" w14:textId="77777777" w:rsidR="00C23F19" w:rsidRPr="00B20AE8" w:rsidRDefault="00C23F19" w:rsidP="0039402F">
            <w:r w:rsidRPr="00B20AE8">
              <w:t xml:space="preserve">30 kHz </w:t>
            </w:r>
          </w:p>
        </w:tc>
      </w:tr>
      <w:tr w:rsidR="00C23F19" w:rsidRPr="00B20AE8" w14:paraId="3A33B2D6" w14:textId="77777777" w:rsidTr="00EA7724">
        <w:trPr>
          <w:cantSplit/>
          <w:jc w:val="center"/>
        </w:trPr>
        <w:tc>
          <w:tcPr>
            <w:tcW w:w="2127" w:type="dxa"/>
          </w:tcPr>
          <w:p w14:paraId="220ADCED"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15CA229A"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69E31C2" w14:textId="77777777" w:rsidR="00C23F19" w:rsidRPr="00B20AE8" w:rsidRDefault="00C23F19" w:rsidP="0039402F">
            <w:pPr>
              <w:pStyle w:val="TAC"/>
            </w:pPr>
            <w:r w:rsidRPr="00B20AE8">
              <w:t>-</w:t>
            </w:r>
            <w:r w:rsidRPr="00B20AE8">
              <w:rPr>
                <w:rFonts w:eastAsia="SimSun" w:hint="eastAsia"/>
                <w:lang w:val="en-US" w:eastAsia="zh-CN"/>
              </w:rPr>
              <w:t>11</w:t>
            </w:r>
            <w:r w:rsidRPr="00B20AE8">
              <w:t>-15(f_offset/MHz-0.015) dBm</w:t>
            </w:r>
          </w:p>
        </w:tc>
        <w:tc>
          <w:tcPr>
            <w:tcW w:w="1430" w:type="dxa"/>
          </w:tcPr>
          <w:p w14:paraId="7DE7A1B6" w14:textId="77777777" w:rsidR="00C23F19" w:rsidRPr="00B20AE8" w:rsidRDefault="00C23F19" w:rsidP="0039402F">
            <w:r w:rsidRPr="00B20AE8">
              <w:t xml:space="preserve">30 kHz </w:t>
            </w:r>
          </w:p>
        </w:tc>
      </w:tr>
      <w:tr w:rsidR="00C23F19" w:rsidRPr="00B20AE8" w14:paraId="01C02BA8" w14:textId="77777777" w:rsidTr="00EA7724">
        <w:trPr>
          <w:cantSplit/>
          <w:jc w:val="center"/>
        </w:trPr>
        <w:tc>
          <w:tcPr>
            <w:tcW w:w="2127" w:type="dxa"/>
          </w:tcPr>
          <w:p w14:paraId="6C608EFC" w14:textId="77777777" w:rsidR="00C23F19" w:rsidRPr="00B20AE8" w:rsidRDefault="00C23F19" w:rsidP="0039402F">
            <w:r w:rsidRPr="00B20AE8">
              <w:t xml:space="preserve">(Note </w:t>
            </w:r>
            <w:r w:rsidRPr="00B20AE8">
              <w:rPr>
                <w:rFonts w:hint="eastAsia"/>
                <w:lang w:eastAsia="zh-CN"/>
              </w:rPr>
              <w:t>3</w:t>
            </w:r>
            <w:r w:rsidRPr="00B20AE8">
              <w:t>)</w:t>
            </w:r>
          </w:p>
        </w:tc>
        <w:tc>
          <w:tcPr>
            <w:tcW w:w="2976" w:type="dxa"/>
          </w:tcPr>
          <w:p w14:paraId="4F5A522E" w14:textId="77777777" w:rsidR="00C23F19" w:rsidRPr="00B20AE8" w:rsidRDefault="00C23F19" w:rsidP="0039402F">
            <w:r w:rsidRPr="00B20AE8">
              <w:t xml:space="preserve">1.015 MHz </w:t>
            </w:r>
            <w:r w:rsidRPr="00B20AE8">
              <w:sym w:font="Symbol" w:char="F0A3"/>
            </w:r>
            <w:r w:rsidRPr="00B20AE8">
              <w:t xml:space="preserve"> f_offset &lt; 1.5 MHz </w:t>
            </w:r>
          </w:p>
        </w:tc>
        <w:tc>
          <w:tcPr>
            <w:tcW w:w="3455" w:type="dxa"/>
          </w:tcPr>
          <w:p w14:paraId="570F99A2" w14:textId="77777777" w:rsidR="00C23F19" w:rsidRPr="00B20AE8" w:rsidRDefault="00C23F19" w:rsidP="0039402F">
            <w:r w:rsidRPr="00B20AE8">
              <w:t>-23 dBm</w:t>
            </w:r>
          </w:p>
        </w:tc>
        <w:tc>
          <w:tcPr>
            <w:tcW w:w="1430" w:type="dxa"/>
          </w:tcPr>
          <w:p w14:paraId="0C85BD69" w14:textId="77777777" w:rsidR="00C23F19" w:rsidRPr="00B20AE8" w:rsidRDefault="00C23F19" w:rsidP="0039402F">
            <w:r w:rsidRPr="00B20AE8">
              <w:t xml:space="preserve">30 kHz </w:t>
            </w:r>
          </w:p>
        </w:tc>
      </w:tr>
      <w:tr w:rsidR="00C23F19" w:rsidRPr="00B20AE8" w14:paraId="3D43C2D2" w14:textId="77777777" w:rsidTr="00EA7724">
        <w:trPr>
          <w:cantSplit/>
          <w:jc w:val="center"/>
        </w:trPr>
        <w:tc>
          <w:tcPr>
            <w:tcW w:w="2127" w:type="dxa"/>
          </w:tcPr>
          <w:p w14:paraId="44577C96"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6B5354F1" w14:textId="77777777" w:rsidR="00C23F19" w:rsidRPr="00B20AE8" w:rsidRDefault="00C23F19" w:rsidP="0039402F">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76EE9935" w14:textId="77777777" w:rsidR="00C23F19" w:rsidRPr="00B20AE8" w:rsidRDefault="00C23F19" w:rsidP="0039402F">
            <w:r w:rsidRPr="00B20AE8">
              <w:t>-10 dBm</w:t>
            </w:r>
          </w:p>
        </w:tc>
        <w:tc>
          <w:tcPr>
            <w:tcW w:w="1430" w:type="dxa"/>
          </w:tcPr>
          <w:p w14:paraId="3A78899B" w14:textId="77777777" w:rsidR="00C23F19" w:rsidRPr="00B20AE8" w:rsidRDefault="00C23F19" w:rsidP="0039402F">
            <w:r w:rsidRPr="00B20AE8">
              <w:t xml:space="preserve">1 MHz </w:t>
            </w:r>
          </w:p>
        </w:tc>
      </w:tr>
      <w:tr w:rsidR="00C23F19" w:rsidRPr="00B20AE8" w14:paraId="4DB74CE7" w14:textId="77777777" w:rsidTr="00EA7724">
        <w:trPr>
          <w:cantSplit/>
          <w:jc w:val="center"/>
        </w:trPr>
        <w:tc>
          <w:tcPr>
            <w:tcW w:w="2127" w:type="dxa"/>
          </w:tcPr>
          <w:p w14:paraId="6B95BF03" w14:textId="77777777" w:rsidR="00C23F19" w:rsidRPr="00B20AE8" w:rsidRDefault="00C23F19" w:rsidP="0039402F">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6ACDD64A" w14:textId="77777777" w:rsidR="00C23F19" w:rsidRPr="00B20AE8" w:rsidRDefault="00C23F19" w:rsidP="0039402F">
            <w:pPr>
              <w:rPr>
                <w:lang w:val="sv-FI"/>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r w:rsidRPr="00B20AE8">
              <w:rPr>
                <w:lang w:val="sv-FI"/>
              </w:rPr>
              <w:t xml:space="preserve"> </w:t>
            </w:r>
          </w:p>
        </w:tc>
        <w:tc>
          <w:tcPr>
            <w:tcW w:w="3455" w:type="dxa"/>
          </w:tcPr>
          <w:p w14:paraId="75A2CCFD" w14:textId="77777777" w:rsidR="00C23F19" w:rsidRPr="00B20AE8" w:rsidRDefault="00C23F19" w:rsidP="0039402F">
            <w:r w:rsidRPr="00B20AE8">
              <w:t>-14 dBm</w:t>
            </w:r>
          </w:p>
        </w:tc>
        <w:tc>
          <w:tcPr>
            <w:tcW w:w="1430" w:type="dxa"/>
          </w:tcPr>
          <w:p w14:paraId="019F0CB6" w14:textId="77777777" w:rsidR="00C23F19" w:rsidRPr="00B20AE8" w:rsidRDefault="00C23F19" w:rsidP="0039402F">
            <w:r w:rsidRPr="00B20AE8">
              <w:t xml:space="preserve">1 MHz </w:t>
            </w:r>
          </w:p>
        </w:tc>
      </w:tr>
      <w:tr w:rsidR="00C23F19" w:rsidRPr="00B20AE8" w14:paraId="62877099" w14:textId="77777777" w:rsidTr="00EA7724">
        <w:trPr>
          <w:cantSplit/>
          <w:jc w:val="center"/>
        </w:trPr>
        <w:tc>
          <w:tcPr>
            <w:tcW w:w="2127" w:type="dxa"/>
          </w:tcPr>
          <w:p w14:paraId="0C0E08E6"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178095E" w14:textId="77777777" w:rsidR="00C23F19" w:rsidRPr="00B20AE8" w:rsidRDefault="00C23F19" w:rsidP="0039402F">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450C1C43" w14:textId="77777777" w:rsidR="00C23F19" w:rsidRPr="00B20AE8" w:rsidRDefault="00C23F19" w:rsidP="0039402F">
            <w:r w:rsidRPr="00B20AE8">
              <w:rPr>
                <w:rFonts w:hint="eastAsia"/>
                <w:lang w:eastAsia="zh-CN"/>
              </w:rPr>
              <w:t xml:space="preserve">-16dBm </w:t>
            </w:r>
            <w:r w:rsidRPr="00B20AE8">
              <w:t>(Note 5)</w:t>
            </w:r>
          </w:p>
        </w:tc>
        <w:tc>
          <w:tcPr>
            <w:tcW w:w="1430" w:type="dxa"/>
          </w:tcPr>
          <w:p w14:paraId="7CA50A42" w14:textId="77777777" w:rsidR="00C23F19" w:rsidRPr="00B20AE8" w:rsidRDefault="00C23F19" w:rsidP="0039402F">
            <w:r w:rsidRPr="00B20AE8">
              <w:rPr>
                <w:rFonts w:hint="eastAsia"/>
                <w:lang w:eastAsia="zh-CN"/>
              </w:rPr>
              <w:t>1 MHz</w:t>
            </w:r>
          </w:p>
        </w:tc>
      </w:tr>
      <w:tr w:rsidR="00C23F19" w:rsidRPr="00B20AE8" w14:paraId="11EFC40E" w14:textId="77777777" w:rsidTr="00EA7724">
        <w:trPr>
          <w:cantSplit/>
          <w:jc w:val="center"/>
        </w:trPr>
        <w:tc>
          <w:tcPr>
            <w:tcW w:w="9988" w:type="dxa"/>
            <w:gridSpan w:val="4"/>
          </w:tcPr>
          <w:p w14:paraId="556621A0"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4A24E62B" w14:textId="77777777" w:rsidR="00E42C6D" w:rsidRPr="00B20AE8" w:rsidRDefault="00E42C6D"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049EE0CF" w14:textId="77777777" w:rsidR="00E42C6D" w:rsidRPr="00B20AE8" w:rsidRDefault="00E42C6D" w:rsidP="0039402F">
            <w:pPr>
              <w:pStyle w:val="TAN"/>
            </w:pPr>
            <w:r w:rsidRPr="00B20AE8">
              <w:t>NOTE 3:</w:t>
            </w:r>
            <w:r w:rsidRPr="00B20AE8">
              <w:tab/>
              <w:t>This frequency range ensures that the range of values of f_offset is continuous.</w:t>
            </w:r>
          </w:p>
          <w:p w14:paraId="530F6DAF" w14:textId="5E2308DD"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3641176A" w14:textId="77777777" w:rsidR="00C23F19" w:rsidRPr="00B20AE8" w:rsidRDefault="00C23F19" w:rsidP="0039402F">
      <w:pPr>
        <w:rPr>
          <w:lang w:eastAsia="zh-CN"/>
        </w:rPr>
      </w:pPr>
    </w:p>
    <w:p w14:paraId="7A2C1E89" w14:textId="79EC87A1" w:rsidR="00C23F19" w:rsidRPr="00B20AE8" w:rsidRDefault="00C23F19" w:rsidP="0039402F">
      <w:pPr>
        <w:pStyle w:val="TH"/>
        <w:rPr>
          <w:rFonts w:cs="v5.0.0"/>
        </w:rPr>
      </w:pPr>
      <w:r w:rsidRPr="00B20AE8">
        <w:t>Table 6.7.5.5.</w:t>
      </w:r>
      <w:r w:rsidRPr="00B20AE8">
        <w:rPr>
          <w:lang w:eastAsia="zh-CN"/>
        </w:rPr>
        <w:t>2</w:t>
      </w:r>
      <w:r w:rsidRPr="00B20AE8">
        <w:t xml:space="preserve">-6a: </w:t>
      </w:r>
      <w:r>
        <w:t>MR BS OBUE in</w:t>
      </w:r>
      <w:r w:rsidRPr="00DF5484">
        <w:t xml:space="preserve"> BC1 bands </w:t>
      </w:r>
      <w:r w:rsidRPr="00B20AE8">
        <w:t>&gt;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DC2A5D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99C7698"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27E4C68"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2460B8B"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35C490" w14:textId="77777777" w:rsidR="00C23F19" w:rsidRPr="00B20AE8" w:rsidRDefault="00C23F19" w:rsidP="0039402F">
            <w:pPr>
              <w:pStyle w:val="TAH"/>
            </w:pPr>
            <w:r w:rsidRPr="00B20AE8">
              <w:t>Measurement bandwidth (Note 7)</w:t>
            </w:r>
          </w:p>
        </w:tc>
      </w:tr>
      <w:tr w:rsidR="00C23F19" w:rsidRPr="00B20AE8" w14:paraId="3601D5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5D81"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1EEFED37"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56C182A" w14:textId="77777777" w:rsidR="00C23F19" w:rsidRPr="00B20AE8" w:rsidRDefault="00C23F19" w:rsidP="0039402F">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4EE80482" w14:textId="77777777" w:rsidR="00C23F19" w:rsidRPr="00B20AE8" w:rsidRDefault="00C23F19" w:rsidP="0039402F">
            <w:pPr>
              <w:pStyle w:val="TAC"/>
            </w:pPr>
            <w:r w:rsidRPr="00B20AE8">
              <w:t xml:space="preserve">100 kHz </w:t>
            </w:r>
          </w:p>
        </w:tc>
      </w:tr>
      <w:tr w:rsidR="00C23F19" w:rsidRPr="00B20AE8" w14:paraId="29686DE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F740CDC"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21E49A3"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FBB379" w14:textId="77777777" w:rsidR="00C23F19" w:rsidRPr="00B20AE8" w:rsidRDefault="00C23F19" w:rsidP="0039402F">
            <w:pPr>
              <w:pStyle w:val="TAC"/>
              <w:rPr>
                <w:rFonts w:cs="v5.0.0"/>
              </w:rPr>
            </w:pPr>
            <w:r w:rsidRPr="00B20AE8">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921312E" w14:textId="77777777" w:rsidR="00C23F19" w:rsidRPr="00B20AE8" w:rsidRDefault="00C23F19" w:rsidP="0039402F">
            <w:pPr>
              <w:pStyle w:val="TAC"/>
            </w:pPr>
            <w:r w:rsidRPr="00B20AE8">
              <w:t xml:space="preserve">100 kHz </w:t>
            </w:r>
          </w:p>
        </w:tc>
      </w:tr>
      <w:tr w:rsidR="00C23F19" w:rsidRPr="00B20AE8" w14:paraId="2247339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4C251C"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386AE1"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690D0F" w14:textId="77777777" w:rsidR="00C23F19" w:rsidRPr="00B20AE8" w:rsidRDefault="00C23F19" w:rsidP="0039402F">
            <w:pPr>
              <w:pStyle w:val="TAC"/>
              <w:rPr>
                <w:rFonts w:cs="v5.0.0"/>
              </w:rPr>
            </w:pPr>
            <w:r w:rsidRPr="00B20AE8">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E26D1B1" w14:textId="77777777" w:rsidR="00C23F19" w:rsidRPr="00B20AE8" w:rsidRDefault="00C23F19" w:rsidP="0039402F">
            <w:pPr>
              <w:pStyle w:val="TAC"/>
              <w:rPr>
                <w:lang w:eastAsia="zh-CN"/>
              </w:rPr>
            </w:pPr>
            <w:r w:rsidRPr="00B20AE8">
              <w:t>100 kHz</w:t>
            </w:r>
          </w:p>
        </w:tc>
      </w:tr>
      <w:tr w:rsidR="00C23F19" w:rsidRPr="00B20AE8" w14:paraId="15DB082A" w14:textId="77777777" w:rsidTr="00EA7724">
        <w:trPr>
          <w:cantSplit/>
          <w:jc w:val="center"/>
        </w:trPr>
        <w:tc>
          <w:tcPr>
            <w:tcW w:w="9988" w:type="dxa"/>
            <w:gridSpan w:val="4"/>
          </w:tcPr>
          <w:p w14:paraId="7A33266E" w14:textId="55B21CD2"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w:t>
            </w:r>
            <w:r w:rsidRPr="00B20AE8">
              <w:rPr>
                <w:lang w:eastAsia="zh-CN"/>
              </w:rPr>
              <w:t>20</w:t>
            </w:r>
            <w:r w:rsidRPr="00B20AE8">
              <w:t>dBm/1</w:t>
            </w:r>
            <w:r w:rsidRPr="00B20AE8">
              <w:rPr>
                <w:lang w:eastAsia="zh-CN"/>
              </w:rPr>
              <w:t>00</w:t>
            </w:r>
            <w:r>
              <w:rPr>
                <w:lang w:eastAsia="zh-CN"/>
              </w:rPr>
              <w:t> </w:t>
            </w:r>
            <w:r w:rsidRPr="00B20AE8">
              <w:rPr>
                <w:lang w:eastAsia="zh-CN"/>
              </w:rPr>
              <w:t>k</w:t>
            </w:r>
            <w:r w:rsidRPr="00B20AE8">
              <w:t>Hz.</w:t>
            </w:r>
          </w:p>
          <w:p w14:paraId="41D4A56C" w14:textId="3901137D" w:rsidR="00C23F19"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0ED4E444" w14:textId="77777777" w:rsidR="00C23F19" w:rsidRPr="00B20AE8" w:rsidRDefault="00C23F19" w:rsidP="0039402F">
      <w:pPr>
        <w:rPr>
          <w:lang w:eastAsia="zh-CN"/>
        </w:rPr>
      </w:pPr>
    </w:p>
    <w:p w14:paraId="1845B03D" w14:textId="2066A5D2" w:rsidR="00C23F19" w:rsidRPr="00B20AE8" w:rsidRDefault="00C23F19" w:rsidP="0039402F">
      <w:pPr>
        <w:pStyle w:val="TH"/>
        <w:rPr>
          <w:rFonts w:cs="v5.0.0"/>
          <w:lang w:eastAsia="zh-CN"/>
        </w:rPr>
      </w:pPr>
      <w:r w:rsidRPr="00B20AE8">
        <w:t xml:space="preserve">Table 6.7.5.5.2-7: </w:t>
      </w:r>
      <w:r>
        <w:rPr>
          <w:lang w:eastAsia="zh-CN"/>
        </w:rPr>
        <w:t>LA</w:t>
      </w:r>
      <w:r w:rsidRPr="00EC55FA">
        <w:t xml:space="preserve"> </w:t>
      </w:r>
      <w:r>
        <w:t>BS OBUE in</w:t>
      </w:r>
      <w:r w:rsidRPr="00DF5484">
        <w:t xml:space="preserve"> BC1 bands</w:t>
      </w:r>
      <w:r w:rsidRPr="00DF5484" w:rsidDel="00883A3D">
        <w:t xml:space="preserve"> </w:t>
      </w:r>
      <w:r w:rsidRPr="00B20AE8">
        <w:rPr>
          <w:rFonts w:cs="v5.0.0"/>
        </w:rPr>
        <w:sym w:font="Symbol" w:char="F0A3"/>
      </w:r>
      <w:r>
        <w:rPr>
          <w:rFonts w:cs="v5.0.0"/>
          <w:lang w:eastAsia="zh-CN"/>
        </w:rPr>
        <w:t> </w:t>
      </w:r>
      <w:r w:rsidRPr="00B20AE8">
        <w:rPr>
          <w:rFonts w:cs="v5.0.0" w:hint="eastAsia"/>
          <w:lang w:eastAsia="zh-CN"/>
        </w:rPr>
        <w:t>3</w:t>
      </w:r>
      <w:r>
        <w:rPr>
          <w:rFonts w:cs="v5.0.0"/>
          <w:lang w:eastAsia="zh-CN"/>
        </w:rPr>
        <w:t> </w:t>
      </w:r>
      <w:r w:rsidRPr="00B20AE8">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C158B81" w14:textId="77777777" w:rsidTr="00EA7724">
        <w:trPr>
          <w:cantSplit/>
          <w:jc w:val="center"/>
        </w:trPr>
        <w:tc>
          <w:tcPr>
            <w:tcW w:w="2127" w:type="dxa"/>
          </w:tcPr>
          <w:p w14:paraId="4486DC17"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B64696" w14:textId="77777777" w:rsidR="00C23F19" w:rsidRPr="00B20AE8" w:rsidRDefault="00C23F19" w:rsidP="0039402F">
            <w:r w:rsidRPr="00B20AE8">
              <w:t>Frequency offset of measurement filter centre frequency, f_offset</w:t>
            </w:r>
          </w:p>
        </w:tc>
        <w:tc>
          <w:tcPr>
            <w:tcW w:w="3455" w:type="dxa"/>
          </w:tcPr>
          <w:p w14:paraId="5FBE8F01" w14:textId="77777777" w:rsidR="00C23F19" w:rsidRPr="00B20AE8" w:rsidRDefault="00C23F19" w:rsidP="0039402F">
            <w:pPr>
              <w:rPr>
                <w:lang w:eastAsia="zh-CN"/>
              </w:rPr>
            </w:pPr>
            <w:r w:rsidRPr="00B20AE8">
              <w:rPr>
                <w:rFonts w:cs="Arial"/>
              </w:rPr>
              <w:t>Test requirement</w:t>
            </w:r>
            <w:r w:rsidRPr="00B20AE8">
              <w:rPr>
                <w:rFonts w:hint="eastAsia"/>
                <w:lang w:eastAsia="zh-CN"/>
              </w:rPr>
              <w:t xml:space="preserve"> (Notes 1 and 2)</w:t>
            </w:r>
          </w:p>
        </w:tc>
        <w:tc>
          <w:tcPr>
            <w:tcW w:w="1430" w:type="dxa"/>
          </w:tcPr>
          <w:p w14:paraId="2C810124" w14:textId="77777777" w:rsidR="00C23F19" w:rsidRPr="00B20AE8" w:rsidRDefault="00C23F19" w:rsidP="0039402F">
            <w:r w:rsidRPr="00B20AE8">
              <w:t xml:space="preserve">Measurement bandwidth </w:t>
            </w:r>
          </w:p>
        </w:tc>
      </w:tr>
      <w:tr w:rsidR="00C23F19" w:rsidRPr="00B20AE8" w14:paraId="4995A7BD" w14:textId="77777777" w:rsidTr="00EA7724">
        <w:trPr>
          <w:cantSplit/>
          <w:jc w:val="center"/>
        </w:trPr>
        <w:tc>
          <w:tcPr>
            <w:tcW w:w="2127" w:type="dxa"/>
          </w:tcPr>
          <w:p w14:paraId="1195D45E" w14:textId="77777777" w:rsidR="00C23F19" w:rsidRPr="00B20AE8" w:rsidRDefault="00C23F19" w:rsidP="0039402F">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C00E168" w14:textId="77777777" w:rsidR="00C23F19" w:rsidRPr="00B20AE8" w:rsidRDefault="00C23F19" w:rsidP="0039402F">
            <w:r w:rsidRPr="00B20AE8">
              <w:t xml:space="preserve">0.05 MHz </w:t>
            </w:r>
            <w:r w:rsidRPr="00B20AE8">
              <w:sym w:font="Symbol" w:char="F0A3"/>
            </w:r>
            <w:r w:rsidRPr="00B20AE8">
              <w:t xml:space="preserve"> f_offset &lt; 5.05 MHz</w:t>
            </w:r>
          </w:p>
        </w:tc>
        <w:tc>
          <w:tcPr>
            <w:tcW w:w="3455" w:type="dxa"/>
          </w:tcPr>
          <w:p w14:paraId="08D422A9" w14:textId="77777777" w:rsidR="00C23F19" w:rsidRPr="00B20AE8" w:rsidRDefault="00C23F19" w:rsidP="0039402F">
            <w:pPr>
              <w:pStyle w:val="TAC"/>
            </w:pPr>
            <w:r w:rsidRPr="00B20AE8">
              <w:t xml:space="preserve">-19.2 </w:t>
            </w:r>
            <w:r w:rsidRPr="00B20AE8">
              <w:rPr>
                <w:rFonts w:hint="eastAsia"/>
              </w:rPr>
              <w:t>dBm</w:t>
            </w:r>
            <w:r w:rsidRPr="00B20AE8">
              <w:t xml:space="preserve"> -7/5(f_offset/MHz – 0.05) dB</w:t>
            </w:r>
          </w:p>
          <w:p w14:paraId="4D4252A2" w14:textId="77777777" w:rsidR="00C23F19" w:rsidRPr="00B20AE8" w:rsidRDefault="00C23F19" w:rsidP="0039402F">
            <w:pPr>
              <w:pStyle w:val="TAC"/>
            </w:pPr>
          </w:p>
        </w:tc>
        <w:tc>
          <w:tcPr>
            <w:tcW w:w="1430" w:type="dxa"/>
          </w:tcPr>
          <w:p w14:paraId="0468F542" w14:textId="77777777" w:rsidR="00C23F19" w:rsidRPr="00B20AE8" w:rsidRDefault="00C23F19" w:rsidP="0039402F">
            <w:pPr>
              <w:pStyle w:val="TAC"/>
            </w:pPr>
            <w:r w:rsidRPr="00B20AE8">
              <w:t xml:space="preserve">100 kHz </w:t>
            </w:r>
          </w:p>
        </w:tc>
      </w:tr>
      <w:tr w:rsidR="00C23F19" w:rsidRPr="00B20AE8" w14:paraId="1D249950" w14:textId="77777777" w:rsidTr="00EA7724">
        <w:trPr>
          <w:cantSplit/>
          <w:jc w:val="center"/>
        </w:trPr>
        <w:tc>
          <w:tcPr>
            <w:tcW w:w="2127" w:type="dxa"/>
          </w:tcPr>
          <w:p w14:paraId="0D50D16F" w14:textId="77777777" w:rsidR="00C23F19" w:rsidRPr="00B20AE8" w:rsidRDefault="00C23F19" w:rsidP="0039402F">
            <w:pPr>
              <w:rPr>
                <w:lang w:val="sv-FI"/>
              </w:rPr>
            </w:pPr>
            <w:r w:rsidRPr="00B20AE8">
              <w:rPr>
                <w:lang w:val="sv-FI"/>
              </w:rPr>
              <w:t xml:space="preserve">5 </w:t>
            </w:r>
            <w:r w:rsidRPr="00B20AE8">
              <w:rPr>
                <w:rFonts w:cs="Arial"/>
                <w:lang w:val="sv-FI"/>
              </w:rPr>
              <w:t xml:space="preserve">MHz </w:t>
            </w:r>
            <w:r w:rsidRPr="00B20AE8">
              <w:sym w:font="Symbol" w:char="F0A3"/>
            </w:r>
            <w:r w:rsidRPr="00B20AE8">
              <w:rPr>
                <w:lang w:val="sv-FI"/>
              </w:rPr>
              <w:t xml:space="preserve"> </w:t>
            </w:r>
            <w:r w:rsidRPr="00B20AE8">
              <w:sym w:font="Symbol" w:char="F044"/>
            </w:r>
            <w:r w:rsidRPr="00B20AE8">
              <w:rPr>
                <w:lang w:val="sv-FI"/>
              </w:rPr>
              <w:t xml:space="preserve">f &lt; </w:t>
            </w:r>
            <w:r w:rsidRPr="00B20AE8">
              <w:rPr>
                <w:lang w:val="sv-FI" w:eastAsia="zh-CN"/>
              </w:rPr>
              <w:t>min(</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6" w:type="dxa"/>
          </w:tcPr>
          <w:p w14:paraId="707F45A5" w14:textId="77777777" w:rsidR="00C23F19" w:rsidRPr="00B20AE8" w:rsidRDefault="00C23F19" w:rsidP="0039402F">
            <w:pPr>
              <w:rPr>
                <w:lang w:val="sv-FI"/>
              </w:rPr>
            </w:pPr>
            <w:r w:rsidRPr="00B20AE8">
              <w:rPr>
                <w:lang w:val="sv-FI"/>
              </w:rPr>
              <w:t xml:space="preserve">5.05 MHz </w:t>
            </w:r>
            <w:r w:rsidRPr="00B20AE8">
              <w:sym w:font="Symbol" w:char="F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455" w:type="dxa"/>
          </w:tcPr>
          <w:p w14:paraId="5D9FBF3B" w14:textId="77777777" w:rsidR="00C23F19" w:rsidRPr="00B20AE8" w:rsidRDefault="00C23F19" w:rsidP="0039402F">
            <w:r w:rsidRPr="00B20AE8">
              <w:t>-</w:t>
            </w:r>
            <w:r w:rsidRPr="00B20AE8">
              <w:rPr>
                <w:lang w:eastAsia="zh-CN"/>
              </w:rPr>
              <w:t>26.2</w:t>
            </w:r>
            <w:r w:rsidRPr="00B20AE8">
              <w:t xml:space="preserve"> dBm</w:t>
            </w:r>
          </w:p>
        </w:tc>
        <w:tc>
          <w:tcPr>
            <w:tcW w:w="1430" w:type="dxa"/>
          </w:tcPr>
          <w:p w14:paraId="547810AD" w14:textId="77777777" w:rsidR="00C23F19" w:rsidRPr="00B20AE8" w:rsidRDefault="00C23F19" w:rsidP="0039402F">
            <w:r w:rsidRPr="00B20AE8">
              <w:t xml:space="preserve">100 kHz </w:t>
            </w:r>
          </w:p>
        </w:tc>
      </w:tr>
      <w:tr w:rsidR="00C23F19" w:rsidRPr="00B20AE8" w14:paraId="387FDBAB" w14:textId="77777777" w:rsidTr="00EA7724">
        <w:trPr>
          <w:cantSplit/>
          <w:jc w:val="center"/>
        </w:trPr>
        <w:tc>
          <w:tcPr>
            <w:tcW w:w="2127" w:type="dxa"/>
          </w:tcPr>
          <w:p w14:paraId="201A4B16" w14:textId="77777777" w:rsidR="00C23F19" w:rsidRPr="00B20AE8" w:rsidRDefault="00C23F19"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BF473C" w14:textId="77777777" w:rsidR="00C23F19" w:rsidRPr="00B20AE8" w:rsidRDefault="00C23F19" w:rsidP="0039402F">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41CA422" w14:textId="77777777" w:rsidR="00C23F19" w:rsidRPr="00B20AE8" w:rsidRDefault="00C23F19" w:rsidP="0039402F">
            <w:r w:rsidRPr="00B20AE8">
              <w:t>-</w:t>
            </w:r>
            <w:r w:rsidRPr="00B20AE8">
              <w:rPr>
                <w:lang w:eastAsia="zh-CN"/>
              </w:rPr>
              <w:t xml:space="preserve">28 </w:t>
            </w:r>
            <w:r w:rsidRPr="00B20AE8">
              <w:t xml:space="preserve">dBm </w:t>
            </w:r>
            <w:r w:rsidRPr="00B20AE8">
              <w:rPr>
                <w:lang w:eastAsia="zh-CN"/>
              </w:rPr>
              <w:t xml:space="preserve">(Note </w:t>
            </w:r>
            <w:r w:rsidRPr="00B20AE8">
              <w:rPr>
                <w:rFonts w:hint="eastAsia"/>
                <w:lang w:eastAsia="zh-CN"/>
              </w:rPr>
              <w:t>5</w:t>
            </w:r>
            <w:r w:rsidRPr="00B20AE8">
              <w:rPr>
                <w:lang w:eastAsia="zh-CN"/>
              </w:rPr>
              <w:t>)</w:t>
            </w:r>
          </w:p>
        </w:tc>
        <w:tc>
          <w:tcPr>
            <w:tcW w:w="1430" w:type="dxa"/>
          </w:tcPr>
          <w:p w14:paraId="39D1964D" w14:textId="77777777" w:rsidR="00C23F19" w:rsidRPr="00B20AE8" w:rsidRDefault="00C23F19" w:rsidP="0039402F">
            <w:r w:rsidRPr="00B20AE8">
              <w:t xml:space="preserve">100 kHz </w:t>
            </w:r>
          </w:p>
        </w:tc>
      </w:tr>
      <w:tr w:rsidR="00C23F19" w:rsidRPr="00B20AE8" w14:paraId="3033543E" w14:textId="77777777" w:rsidTr="00EA7724">
        <w:trPr>
          <w:cantSplit/>
          <w:jc w:val="center"/>
        </w:trPr>
        <w:tc>
          <w:tcPr>
            <w:tcW w:w="9988" w:type="dxa"/>
            <w:gridSpan w:val="4"/>
          </w:tcPr>
          <w:p w14:paraId="1C1B04D7" w14:textId="77777777" w:rsidR="00C23F19" w:rsidRPr="00B20AE8" w:rsidRDefault="00C23F19"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w:t>
            </w:r>
            <w:r w:rsidRPr="00B20AE8">
              <w:rPr>
                <w:rFonts w:hint="eastAsia"/>
                <w:lang w:eastAsia="zh-CN"/>
              </w:rPr>
              <w:t xml:space="preserve"> 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53957E27" w14:textId="77777777" w:rsidR="00C23F19" w:rsidRPr="00B20AE8" w:rsidRDefault="00C23F19"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2915740A" w14:textId="77777777" w:rsidR="00C23F19" w:rsidRPr="00B20AE8" w:rsidRDefault="00C23F19" w:rsidP="0039402F">
            <w:pPr>
              <w:pStyle w:val="TAN"/>
            </w:pPr>
            <w:r w:rsidRPr="00B20AE8">
              <w:t>NOTE 3:</w:t>
            </w:r>
            <w:r w:rsidRPr="00B20AE8">
              <w:tab/>
            </w:r>
            <w:r w:rsidRPr="00B20AE8">
              <w:rPr>
                <w:rFonts w:eastAsia="SimSun" w:hint="eastAsia"/>
                <w:lang w:val="en-US" w:eastAsia="zh-CN"/>
              </w:rPr>
              <w:t>Void</w:t>
            </w:r>
            <w:r w:rsidRPr="00B20AE8">
              <w:t>.</w:t>
            </w:r>
          </w:p>
          <w:p w14:paraId="37115D41" w14:textId="77777777" w:rsidR="00C23F19" w:rsidRPr="00B20AE8" w:rsidRDefault="00C23F19"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3C3388E5" w14:textId="77777777" w:rsidR="00C23F19" w:rsidRPr="00B20AE8" w:rsidRDefault="00C23F19" w:rsidP="0039402F">
      <w:pPr>
        <w:rPr>
          <w:lang w:eastAsia="zh-CN"/>
        </w:rPr>
      </w:pPr>
    </w:p>
    <w:p w14:paraId="20177FC7" w14:textId="6766A4B1" w:rsidR="00C23F19" w:rsidRPr="00B20AE8" w:rsidRDefault="00C23F19" w:rsidP="0039402F">
      <w:pPr>
        <w:pStyle w:val="TH"/>
        <w:rPr>
          <w:rFonts w:cs="v5.0.0"/>
          <w:lang w:eastAsia="zh-CN"/>
        </w:rPr>
      </w:pPr>
      <w:r w:rsidRPr="00B20AE8">
        <w:t xml:space="preserve">Table 6.7.5.5.2-8: </w:t>
      </w:r>
      <w:r>
        <w:rPr>
          <w:lang w:eastAsia="zh-CN"/>
        </w:rPr>
        <w:t>LA</w:t>
      </w:r>
      <w:r w:rsidRPr="00EC55FA">
        <w:t xml:space="preserve"> </w:t>
      </w:r>
      <w:r>
        <w:t>BS OBUE in</w:t>
      </w:r>
      <w:r w:rsidRPr="00DF5484">
        <w:t xml:space="preserve"> BC1 bands</w:t>
      </w:r>
      <w:r w:rsidRPr="00DF5484" w:rsidDel="00883A3D">
        <w:t xml:space="preserve"> </w:t>
      </w:r>
      <w:r w:rsidRPr="00B20AE8">
        <w:rPr>
          <w:rFonts w:hint="eastAsia"/>
          <w:lang w:eastAsia="zh-CN"/>
        </w:rPr>
        <w:t>&gt;</w:t>
      </w:r>
      <w:r>
        <w:rPr>
          <w:lang w:eastAsia="zh-CN"/>
        </w:rPr>
        <w:t> </w:t>
      </w:r>
      <w:r w:rsidRPr="00B20AE8">
        <w:rPr>
          <w:rFonts w:hint="eastAsia"/>
          <w:lang w:eastAsia="zh-CN"/>
        </w:rPr>
        <w:t>3</w:t>
      </w:r>
      <w:r>
        <w:rPr>
          <w:lang w:eastAsia="zh-CN"/>
        </w:rPr>
        <w:t> </w:t>
      </w:r>
      <w:r w:rsidRPr="00B20AE8">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BEFC875" w14:textId="77777777" w:rsidTr="00EA7724">
        <w:trPr>
          <w:cantSplit/>
          <w:jc w:val="center"/>
        </w:trPr>
        <w:tc>
          <w:tcPr>
            <w:tcW w:w="2127" w:type="dxa"/>
          </w:tcPr>
          <w:p w14:paraId="408DACD1"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162B9842" w14:textId="77777777" w:rsidR="00C23F19" w:rsidRPr="00B20AE8" w:rsidRDefault="00C23F19" w:rsidP="0039402F">
            <w:r w:rsidRPr="00B20AE8">
              <w:t>Frequency offset of measurement filter centre frequency, f_offset</w:t>
            </w:r>
          </w:p>
        </w:tc>
        <w:tc>
          <w:tcPr>
            <w:tcW w:w="3455" w:type="dxa"/>
          </w:tcPr>
          <w:p w14:paraId="217CD6A6" w14:textId="77777777" w:rsidR="00C23F19" w:rsidRPr="00B20AE8" w:rsidRDefault="00C23F19" w:rsidP="0039402F">
            <w:pPr>
              <w:rPr>
                <w:rFonts w:cs="v5.0.0"/>
                <w:lang w:eastAsia="zh-CN"/>
              </w:rPr>
            </w:pPr>
            <w:r w:rsidRPr="00B20AE8">
              <w:t>Test requirement</w:t>
            </w:r>
            <w:r w:rsidRPr="00B20AE8">
              <w:rPr>
                <w:rFonts w:cs="v5.0.0" w:hint="eastAsia"/>
                <w:lang w:eastAsia="zh-CN"/>
              </w:rPr>
              <w:t xml:space="preserve"> (Note 1, 2</w:t>
            </w:r>
            <w:r w:rsidRPr="00B20AE8">
              <w:rPr>
                <w:rFonts w:cs="v5.0.0"/>
                <w:lang w:eastAsia="zh-CN"/>
              </w:rPr>
              <w:t>)</w:t>
            </w:r>
          </w:p>
        </w:tc>
        <w:tc>
          <w:tcPr>
            <w:tcW w:w="1430" w:type="dxa"/>
          </w:tcPr>
          <w:p w14:paraId="4D435A66" w14:textId="77777777" w:rsidR="00C23F19" w:rsidRPr="00B20AE8" w:rsidRDefault="00C23F19" w:rsidP="0039402F">
            <w:r w:rsidRPr="00B20AE8">
              <w:t xml:space="preserve">Measurement bandwidth </w:t>
            </w:r>
          </w:p>
        </w:tc>
      </w:tr>
      <w:tr w:rsidR="00C23F19" w:rsidRPr="00B20AE8" w14:paraId="1ABD48F9" w14:textId="77777777" w:rsidTr="00EA7724">
        <w:trPr>
          <w:cantSplit/>
          <w:jc w:val="center"/>
        </w:trPr>
        <w:tc>
          <w:tcPr>
            <w:tcW w:w="2127" w:type="dxa"/>
          </w:tcPr>
          <w:p w14:paraId="28E9FC55" w14:textId="77777777" w:rsidR="00C23F19" w:rsidRPr="00B20AE8" w:rsidRDefault="00C23F19" w:rsidP="0039402F">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3821BD3" w14:textId="77777777" w:rsidR="00C23F19" w:rsidRPr="00B20AE8" w:rsidRDefault="00C23F19" w:rsidP="0039402F">
            <w:r w:rsidRPr="00B20AE8">
              <w:t xml:space="preserve">0.05 MHz </w:t>
            </w:r>
            <w:r w:rsidRPr="00B20AE8">
              <w:sym w:font="Symbol" w:char="F0A3"/>
            </w:r>
            <w:r w:rsidRPr="00B20AE8">
              <w:t xml:space="preserve"> f_offset &lt; 5.05 MHz</w:t>
            </w:r>
          </w:p>
        </w:tc>
        <w:tc>
          <w:tcPr>
            <w:tcW w:w="3455" w:type="dxa"/>
          </w:tcPr>
          <w:p w14:paraId="21724A6A" w14:textId="77777777" w:rsidR="00C23F19" w:rsidRPr="00B20AE8" w:rsidRDefault="00C23F19" w:rsidP="0039402F">
            <w:pPr>
              <w:pStyle w:val="TAC"/>
            </w:pPr>
            <w:r w:rsidRPr="00B20AE8">
              <w:t>-19 dBm-7/5(f_offset/MHz – 0.05) dB</w:t>
            </w:r>
          </w:p>
          <w:p w14:paraId="389D9967" w14:textId="77777777" w:rsidR="00C23F19" w:rsidRPr="00B20AE8" w:rsidRDefault="00C23F19" w:rsidP="0039402F">
            <w:pPr>
              <w:pStyle w:val="TAC"/>
            </w:pPr>
          </w:p>
        </w:tc>
        <w:tc>
          <w:tcPr>
            <w:tcW w:w="1430" w:type="dxa"/>
          </w:tcPr>
          <w:p w14:paraId="1112D68B" w14:textId="77777777" w:rsidR="00C23F19" w:rsidRPr="00B20AE8" w:rsidRDefault="00C23F19" w:rsidP="0039402F">
            <w:r w:rsidRPr="00B20AE8">
              <w:t xml:space="preserve">100 kHz </w:t>
            </w:r>
          </w:p>
        </w:tc>
      </w:tr>
      <w:tr w:rsidR="00C23F19" w:rsidRPr="00B20AE8" w14:paraId="36310CC8" w14:textId="77777777" w:rsidTr="00EA7724">
        <w:trPr>
          <w:cantSplit/>
          <w:jc w:val="center"/>
        </w:trPr>
        <w:tc>
          <w:tcPr>
            <w:tcW w:w="2127" w:type="dxa"/>
          </w:tcPr>
          <w:p w14:paraId="6AA52DF4" w14:textId="77777777" w:rsidR="00C23F19" w:rsidRPr="00B20AE8" w:rsidRDefault="00C23F19" w:rsidP="0039402F">
            <w:pPr>
              <w:rPr>
                <w:lang w:val="sv-FI"/>
              </w:rPr>
            </w:pPr>
            <w:r w:rsidRPr="00B20AE8">
              <w:rPr>
                <w:lang w:val="sv-FI"/>
              </w:rPr>
              <w:t xml:space="preserve">5 </w:t>
            </w:r>
            <w:r w:rsidRPr="00B20AE8">
              <w:rPr>
                <w:rFonts w:cs="Arial"/>
                <w:lang w:val="sv-FI"/>
              </w:rPr>
              <w:t xml:space="preserve">MHz </w:t>
            </w:r>
            <w:r w:rsidRPr="00B20AE8">
              <w:sym w:font="Symbol" w:char="F0A3"/>
            </w:r>
            <w:r w:rsidRPr="00B20AE8">
              <w:rPr>
                <w:lang w:val="sv-FI"/>
              </w:rPr>
              <w:t xml:space="preserve"> </w:t>
            </w:r>
            <w:r w:rsidRPr="00B20AE8">
              <w:sym w:font="Symbol" w:char="F044"/>
            </w:r>
            <w:r w:rsidRPr="00B20AE8">
              <w:rPr>
                <w:lang w:val="sv-FI"/>
              </w:rPr>
              <w:t xml:space="preserve">f &lt; </w:t>
            </w:r>
            <w:r w:rsidRPr="00B20AE8">
              <w:rPr>
                <w:lang w:val="sv-FI" w:eastAsia="zh-CN"/>
              </w:rPr>
              <w:t>min(</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6" w:type="dxa"/>
          </w:tcPr>
          <w:p w14:paraId="5DE0DE01" w14:textId="77777777" w:rsidR="00C23F19" w:rsidRPr="00B20AE8" w:rsidRDefault="00C23F19" w:rsidP="0039402F">
            <w:pPr>
              <w:rPr>
                <w:lang w:val="sv-FI"/>
              </w:rPr>
            </w:pPr>
            <w:r w:rsidRPr="00B20AE8">
              <w:rPr>
                <w:lang w:val="sv-FI"/>
              </w:rPr>
              <w:t xml:space="preserve">5.05 MHz </w:t>
            </w:r>
            <w:r w:rsidRPr="00B20AE8">
              <w:sym w:font="Symbol" w:char="F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455" w:type="dxa"/>
          </w:tcPr>
          <w:p w14:paraId="16B1A994" w14:textId="77777777" w:rsidR="00C23F19" w:rsidRPr="00B20AE8" w:rsidRDefault="00C23F19" w:rsidP="0039402F">
            <w:r w:rsidRPr="00B20AE8">
              <w:t>-</w:t>
            </w:r>
            <w:r w:rsidRPr="00B20AE8">
              <w:rPr>
                <w:lang w:eastAsia="zh-CN"/>
              </w:rPr>
              <w:t>26</w:t>
            </w:r>
            <w:r w:rsidRPr="00B20AE8">
              <w:t xml:space="preserve"> dBm</w:t>
            </w:r>
          </w:p>
        </w:tc>
        <w:tc>
          <w:tcPr>
            <w:tcW w:w="1430" w:type="dxa"/>
          </w:tcPr>
          <w:p w14:paraId="38C344BE" w14:textId="77777777" w:rsidR="00C23F19" w:rsidRPr="00B20AE8" w:rsidRDefault="00C23F19" w:rsidP="0039402F">
            <w:r w:rsidRPr="00B20AE8">
              <w:t xml:space="preserve">100 kHz </w:t>
            </w:r>
          </w:p>
        </w:tc>
      </w:tr>
      <w:tr w:rsidR="00C23F19" w:rsidRPr="00B20AE8" w14:paraId="288E4136" w14:textId="77777777" w:rsidTr="00EA7724">
        <w:trPr>
          <w:cantSplit/>
          <w:jc w:val="center"/>
        </w:trPr>
        <w:tc>
          <w:tcPr>
            <w:tcW w:w="2127" w:type="dxa"/>
          </w:tcPr>
          <w:p w14:paraId="12C433BE" w14:textId="77777777" w:rsidR="00C23F19" w:rsidRPr="00B20AE8" w:rsidRDefault="00C23F19"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C01C6C2" w14:textId="77777777" w:rsidR="00C23F19" w:rsidRPr="00B20AE8" w:rsidRDefault="00C23F19" w:rsidP="0039402F">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3B32C5F0" w14:textId="77777777" w:rsidR="00C23F19" w:rsidRPr="00B20AE8" w:rsidRDefault="00C23F19" w:rsidP="0039402F">
            <w:r w:rsidRPr="00B20AE8">
              <w:t>-</w:t>
            </w:r>
            <w:r w:rsidRPr="00B20AE8">
              <w:rPr>
                <w:lang w:eastAsia="zh-CN"/>
              </w:rPr>
              <w:t xml:space="preserve">28 </w:t>
            </w:r>
            <w:r w:rsidRPr="00B20AE8">
              <w:t xml:space="preserve">dBm </w:t>
            </w:r>
            <w:r w:rsidRPr="00B20AE8">
              <w:rPr>
                <w:lang w:eastAsia="zh-CN"/>
              </w:rPr>
              <w:t xml:space="preserve">(Note </w:t>
            </w:r>
            <w:r w:rsidRPr="00B20AE8">
              <w:rPr>
                <w:rFonts w:hint="eastAsia"/>
                <w:lang w:eastAsia="zh-CN"/>
              </w:rPr>
              <w:t>5</w:t>
            </w:r>
            <w:r w:rsidRPr="00B20AE8">
              <w:rPr>
                <w:lang w:eastAsia="zh-CN"/>
              </w:rPr>
              <w:t>)</w:t>
            </w:r>
          </w:p>
        </w:tc>
        <w:tc>
          <w:tcPr>
            <w:tcW w:w="1430" w:type="dxa"/>
          </w:tcPr>
          <w:p w14:paraId="25E04A47" w14:textId="77777777" w:rsidR="00C23F19" w:rsidRPr="00B20AE8" w:rsidRDefault="00C23F19" w:rsidP="0039402F">
            <w:r w:rsidRPr="00B20AE8">
              <w:t xml:space="preserve">100 kHz </w:t>
            </w:r>
          </w:p>
        </w:tc>
      </w:tr>
      <w:tr w:rsidR="00C23F19" w:rsidRPr="00B20AE8" w14:paraId="3599C3DC" w14:textId="77777777" w:rsidTr="00EA7724">
        <w:trPr>
          <w:cantSplit/>
          <w:jc w:val="center"/>
        </w:trPr>
        <w:tc>
          <w:tcPr>
            <w:tcW w:w="9988" w:type="dxa"/>
            <w:gridSpan w:val="4"/>
          </w:tcPr>
          <w:p w14:paraId="74689007" w14:textId="77777777" w:rsidR="00C23F19" w:rsidRPr="00B20AE8" w:rsidRDefault="00C23F19" w:rsidP="0039402F">
            <w:pPr>
              <w:pStyle w:val="TAN"/>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6A6A4D75" w14:textId="77777777" w:rsidR="00C23F19" w:rsidRPr="00B20AE8" w:rsidRDefault="00C23F19"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B2A7785" w14:textId="77777777" w:rsidR="00C23F19" w:rsidRPr="00B20AE8" w:rsidRDefault="00C23F19" w:rsidP="0039402F">
            <w:pPr>
              <w:pStyle w:val="TAN"/>
            </w:pPr>
            <w:r w:rsidRPr="00B20AE8">
              <w:t>NOTE 3:</w:t>
            </w:r>
            <w:r w:rsidRPr="00B20AE8">
              <w:tab/>
            </w:r>
            <w:r w:rsidRPr="00B20AE8">
              <w:rPr>
                <w:rFonts w:eastAsia="SimSun" w:hint="eastAsia"/>
                <w:lang w:val="en-US" w:eastAsia="zh-CN"/>
              </w:rPr>
              <w:t>Void</w:t>
            </w:r>
            <w:r w:rsidRPr="00B20AE8">
              <w:t>.</w:t>
            </w:r>
          </w:p>
          <w:p w14:paraId="7737E003" w14:textId="77777777" w:rsidR="00C23F19" w:rsidRPr="00B20AE8" w:rsidRDefault="00C23F19"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1200C20F" w14:textId="77777777" w:rsidR="00C33A48" w:rsidRPr="00B20AE8" w:rsidRDefault="00C33A48" w:rsidP="0039402F">
      <w:pPr>
        <w:rPr>
          <w:lang w:eastAsia="sv-SE"/>
        </w:rPr>
      </w:pPr>
    </w:p>
    <w:p w14:paraId="42217012" w14:textId="77777777" w:rsidR="00C33A48" w:rsidRPr="00B20AE8" w:rsidRDefault="00C33A48" w:rsidP="00C33A48">
      <w:pPr>
        <w:pStyle w:val="Heading5"/>
        <w:rPr>
          <w:lang w:eastAsia="sv-SE"/>
        </w:rPr>
      </w:pPr>
      <w:bookmarkStart w:id="3763" w:name="_Toc21123113"/>
      <w:bookmarkStart w:id="3764" w:name="_Toc45907306"/>
      <w:bookmarkStart w:id="3765" w:name="_Toc53181410"/>
      <w:bookmarkStart w:id="3766" w:name="_Toc61117195"/>
      <w:bookmarkStart w:id="3767" w:name="_Toc67081047"/>
      <w:bookmarkStart w:id="3768" w:name="_Toc68770399"/>
      <w:bookmarkStart w:id="3769" w:name="_Toc74755462"/>
      <w:bookmarkStart w:id="3770" w:name="_Toc76506386"/>
      <w:bookmarkStart w:id="3771" w:name="_Toc83113305"/>
      <w:bookmarkStart w:id="3772" w:name="_Toc89876508"/>
      <w:bookmarkStart w:id="3773" w:name="_Toc98711408"/>
      <w:bookmarkStart w:id="3774" w:name="_Toc145097275"/>
      <w:bookmarkStart w:id="3775" w:name="_Toc161848525"/>
      <w:r w:rsidRPr="00B20AE8">
        <w:rPr>
          <w:lang w:eastAsia="sv-SE"/>
        </w:rPr>
        <w:t>6.7.5.5.3</w:t>
      </w:r>
      <w:r w:rsidRPr="00B20AE8">
        <w:rPr>
          <w:lang w:eastAsia="sv-SE"/>
        </w:rPr>
        <w:tab/>
        <w:t>MSR Band Category 2</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17D54C57" w14:textId="77777777" w:rsidR="00C33A48" w:rsidRPr="00B20AE8" w:rsidRDefault="00C33A48" w:rsidP="0039402F">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14:paraId="6CDE6B5C" w14:textId="77777777" w:rsidR="00C33A48" w:rsidRPr="00B20AE8" w:rsidRDefault="00C33A48" w:rsidP="0039402F">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14:paraId="2BC9ACBF"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14:paraId="72F4ECD5" w14:textId="77777777" w:rsidR="00C33A48" w:rsidRPr="00B20AE8" w:rsidRDefault="00C33A48" w:rsidP="0039402F">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392E923A"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4AAC95CF"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59FBFEC3" w14:textId="77777777" w:rsidR="00C33A48" w:rsidRPr="00B20AE8" w:rsidRDefault="00C33A48" w:rsidP="0039402F">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14:paraId="33697381"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6F80EE95" w14:textId="77777777" w:rsidR="00C33A48" w:rsidRPr="00B20AE8" w:rsidRDefault="00C33A48" w:rsidP="0039402F">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04DB859" w14:textId="77777777" w:rsidR="00C33A48" w:rsidRPr="00B20AE8" w:rsidRDefault="00C33A48" w:rsidP="0039402F">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00A60FAB" w14:textId="77777777" w:rsidR="00C33A48" w:rsidRPr="00B20AE8" w:rsidRDefault="00C33A48" w:rsidP="0039402F">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7DB3C4B8" w14:textId="77777777" w:rsidR="00C33A48" w:rsidRPr="00B20AE8" w:rsidRDefault="00C33A48" w:rsidP="0039402F">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748ED07C" w14:textId="031C4113" w:rsidR="00C33A48" w:rsidRPr="00B20AE8" w:rsidRDefault="00C33A48" w:rsidP="0039402F">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14:paraId="25E1245A" w14:textId="0828BD46" w:rsidR="00C33A48" w:rsidRPr="00B20AE8" w:rsidRDefault="00C33A48" w:rsidP="0039402F">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xml:space="preserv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14:paraId="493C5B8C" w14:textId="77777777" w:rsidR="00C33A48" w:rsidRPr="00B20AE8" w:rsidRDefault="00C33A48" w:rsidP="0039402F">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14:paraId="2B90F54F" w14:textId="77777777" w:rsidR="00C33A48" w:rsidRPr="00B20AE8" w:rsidRDefault="00C33A48" w:rsidP="0039402F">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731F9D4E" w14:textId="77777777" w:rsidR="00C33A48" w:rsidRPr="00B20AE8" w:rsidRDefault="00C33A48" w:rsidP="0039402F">
      <w:pPr>
        <w:pStyle w:val="B1"/>
      </w:pPr>
      <w:r w:rsidRPr="00B20AE8">
        <w:t>-</w:t>
      </w:r>
      <w:r w:rsidRPr="00B20AE8">
        <w:tab/>
        <w:t>f_offset is the separation between the sub block edge frequency and the centre of the measuring filter.</w:t>
      </w:r>
    </w:p>
    <w:p w14:paraId="1EE2AFBA"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797C25BE"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42C203B" w14:textId="0F92C10D" w:rsidR="00A33949" w:rsidRDefault="00A33949" w:rsidP="0039402F">
      <w:r>
        <w:t>Applicability of Wide Area operating band unwanted emission requirements in tables 6.7.5.5.3-1, 6.7.5.5.3-2a and 6.7.5.5.3-2b is specified in table 6.7.5.5.3-0.</w:t>
      </w:r>
    </w:p>
    <w:p w14:paraId="2BDD3327" w14:textId="5BEBE848" w:rsidR="00A33949" w:rsidRDefault="00A33949" w:rsidP="0039402F">
      <w:pPr>
        <w:pStyle w:val="TH"/>
      </w:pPr>
      <w:r>
        <w:t>Table 6.7.5.5.3-0: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EE4A083" w14:textId="77777777" w:rsidTr="00A33949">
        <w:tc>
          <w:tcPr>
            <w:tcW w:w="3823" w:type="dxa"/>
          </w:tcPr>
          <w:p w14:paraId="60003017" w14:textId="11910112" w:rsidR="00A33949" w:rsidRDefault="00A33949" w:rsidP="0039402F">
            <w:pPr>
              <w:pStyle w:val="TAH"/>
            </w:pPr>
            <w:r w:rsidRPr="00711D23">
              <w:t>NR band operation</w:t>
            </w:r>
          </w:p>
        </w:tc>
        <w:tc>
          <w:tcPr>
            <w:tcW w:w="2835" w:type="dxa"/>
          </w:tcPr>
          <w:p w14:paraId="0241C2CB" w14:textId="4EED72CF" w:rsidR="00A33949" w:rsidRDefault="00A33949" w:rsidP="0039402F">
            <w:pPr>
              <w:pStyle w:val="TAH"/>
            </w:pPr>
            <w:r w:rsidRPr="00711D23">
              <w:t>UTRA supported (NOTE 1)</w:t>
            </w:r>
          </w:p>
        </w:tc>
        <w:tc>
          <w:tcPr>
            <w:tcW w:w="2973" w:type="dxa"/>
          </w:tcPr>
          <w:p w14:paraId="2FDA9075" w14:textId="4FCDD786" w:rsidR="00A33949" w:rsidRDefault="00A33949" w:rsidP="0039402F">
            <w:pPr>
              <w:pStyle w:val="TAH"/>
            </w:pPr>
            <w:r w:rsidRPr="00FD599E">
              <w:t>Applicable requirement table</w:t>
            </w:r>
          </w:p>
        </w:tc>
      </w:tr>
      <w:tr w:rsidR="00A33949" w14:paraId="1D0DAEDD" w14:textId="77777777" w:rsidTr="00A33949">
        <w:tc>
          <w:tcPr>
            <w:tcW w:w="3823" w:type="dxa"/>
            <w:vAlign w:val="center"/>
          </w:tcPr>
          <w:p w14:paraId="53EEA16C" w14:textId="405C8167" w:rsidR="00A33949" w:rsidRDefault="00A33949" w:rsidP="0039402F">
            <w:pPr>
              <w:pStyle w:val="TAC"/>
            </w:pPr>
            <w:r w:rsidRPr="00711D23">
              <w:t>None</w:t>
            </w:r>
          </w:p>
        </w:tc>
        <w:tc>
          <w:tcPr>
            <w:tcW w:w="2835" w:type="dxa"/>
            <w:vAlign w:val="center"/>
          </w:tcPr>
          <w:p w14:paraId="04B3925E" w14:textId="3BEEAE2E" w:rsidR="00A33949" w:rsidRDefault="00A33949" w:rsidP="0039402F">
            <w:pPr>
              <w:pStyle w:val="TAC"/>
            </w:pPr>
            <w:r w:rsidRPr="00711D23">
              <w:t>Y/N</w:t>
            </w:r>
          </w:p>
        </w:tc>
        <w:tc>
          <w:tcPr>
            <w:tcW w:w="2973" w:type="dxa"/>
          </w:tcPr>
          <w:p w14:paraId="7802C35D" w14:textId="77448C8C" w:rsidR="00A33949" w:rsidRDefault="00A33949" w:rsidP="0039402F">
            <w:pPr>
              <w:pStyle w:val="TAC"/>
            </w:pPr>
            <w:r w:rsidRPr="00303EBC">
              <w:t>6.7.5.5.3-1</w:t>
            </w:r>
          </w:p>
        </w:tc>
      </w:tr>
      <w:tr w:rsidR="00A33949" w14:paraId="26C0F9A3" w14:textId="77777777" w:rsidTr="00A33949">
        <w:tc>
          <w:tcPr>
            <w:tcW w:w="3823" w:type="dxa"/>
            <w:vAlign w:val="center"/>
          </w:tcPr>
          <w:p w14:paraId="30FA134D" w14:textId="325C3AA7" w:rsidR="00A33949" w:rsidRDefault="00A33949" w:rsidP="0039402F">
            <w:pPr>
              <w:pStyle w:val="TAC"/>
            </w:pPr>
            <w:r w:rsidRPr="00711D23">
              <w:t>In certain regions (NOTE 2), band 1</w:t>
            </w:r>
          </w:p>
        </w:tc>
        <w:tc>
          <w:tcPr>
            <w:tcW w:w="2835" w:type="dxa"/>
            <w:vAlign w:val="center"/>
          </w:tcPr>
          <w:p w14:paraId="04C34199" w14:textId="7B5339F1" w:rsidR="00A33949" w:rsidRDefault="00A33949" w:rsidP="0039402F">
            <w:pPr>
              <w:pStyle w:val="TAC"/>
            </w:pPr>
            <w:r w:rsidRPr="00711D23">
              <w:t>N</w:t>
            </w:r>
          </w:p>
        </w:tc>
        <w:tc>
          <w:tcPr>
            <w:tcW w:w="2973" w:type="dxa"/>
          </w:tcPr>
          <w:p w14:paraId="51B84F24" w14:textId="4A905B93" w:rsidR="00A33949" w:rsidRDefault="00A33949" w:rsidP="0039402F">
            <w:pPr>
              <w:pStyle w:val="TAC"/>
            </w:pPr>
            <w:r w:rsidRPr="00303EBC">
              <w:t>6.7.5.5.3-1</w:t>
            </w:r>
          </w:p>
        </w:tc>
      </w:tr>
      <w:tr w:rsidR="00A33949" w14:paraId="4AC6038F" w14:textId="77777777" w:rsidTr="00A33949">
        <w:tc>
          <w:tcPr>
            <w:tcW w:w="3823" w:type="dxa"/>
            <w:vAlign w:val="center"/>
          </w:tcPr>
          <w:p w14:paraId="5435A8B9" w14:textId="15EDD0A6" w:rsidR="00A33949" w:rsidRPr="00711D23" w:rsidRDefault="00A33949" w:rsidP="0039402F">
            <w:pPr>
              <w:pStyle w:val="TAC"/>
            </w:pPr>
            <w:r w:rsidRPr="00711D23">
              <w:t>Any below 1 GHz</w:t>
            </w:r>
          </w:p>
        </w:tc>
        <w:tc>
          <w:tcPr>
            <w:tcW w:w="2835" w:type="dxa"/>
            <w:vAlign w:val="center"/>
          </w:tcPr>
          <w:p w14:paraId="29969820" w14:textId="095DF9A1" w:rsidR="00A33949" w:rsidRPr="00711D23" w:rsidRDefault="00A33949" w:rsidP="0039402F">
            <w:pPr>
              <w:pStyle w:val="TAC"/>
            </w:pPr>
            <w:r w:rsidRPr="00711D23">
              <w:t>N</w:t>
            </w:r>
          </w:p>
        </w:tc>
        <w:tc>
          <w:tcPr>
            <w:tcW w:w="2973" w:type="dxa"/>
          </w:tcPr>
          <w:p w14:paraId="1156D214" w14:textId="71905CC1" w:rsidR="00A33949" w:rsidRPr="00FD599E" w:rsidRDefault="00A33949" w:rsidP="0039402F">
            <w:pPr>
              <w:pStyle w:val="TAC"/>
            </w:pPr>
            <w:r w:rsidRPr="00303EBC">
              <w:t>6.7.5.5.3-2a</w:t>
            </w:r>
          </w:p>
        </w:tc>
      </w:tr>
      <w:tr w:rsidR="00A33949" w14:paraId="7694A664" w14:textId="77777777" w:rsidTr="00A33949">
        <w:tc>
          <w:tcPr>
            <w:tcW w:w="3823" w:type="dxa"/>
            <w:vAlign w:val="center"/>
          </w:tcPr>
          <w:p w14:paraId="29836AEE" w14:textId="117B1163" w:rsidR="00A33949" w:rsidRPr="00711D23" w:rsidRDefault="00A33949" w:rsidP="0039402F">
            <w:pPr>
              <w:pStyle w:val="TAC"/>
            </w:pPr>
            <w:r w:rsidRPr="00711D23">
              <w:t>Any above 1 GHz except for certain regions (NOTE 2), band 1</w:t>
            </w:r>
          </w:p>
        </w:tc>
        <w:tc>
          <w:tcPr>
            <w:tcW w:w="2835" w:type="dxa"/>
            <w:vAlign w:val="center"/>
          </w:tcPr>
          <w:p w14:paraId="31A9E81B" w14:textId="500EEE4C" w:rsidR="00A33949" w:rsidRPr="00711D23" w:rsidRDefault="00A33949" w:rsidP="0039402F">
            <w:pPr>
              <w:pStyle w:val="TAC"/>
            </w:pPr>
            <w:r w:rsidRPr="00711D23">
              <w:t>N</w:t>
            </w:r>
          </w:p>
        </w:tc>
        <w:tc>
          <w:tcPr>
            <w:tcW w:w="2973" w:type="dxa"/>
          </w:tcPr>
          <w:p w14:paraId="5E3A1DC3" w14:textId="0165DD90" w:rsidR="00A33949" w:rsidRPr="00FD599E" w:rsidRDefault="00A33949" w:rsidP="0039402F">
            <w:pPr>
              <w:pStyle w:val="TAC"/>
            </w:pPr>
            <w:r w:rsidRPr="00303EBC">
              <w:t>6.7.5.5.3-2b</w:t>
            </w:r>
          </w:p>
        </w:tc>
      </w:tr>
      <w:tr w:rsidR="00A33949" w14:paraId="10C1E2DE" w14:textId="77777777" w:rsidTr="00A33949">
        <w:tc>
          <w:tcPr>
            <w:tcW w:w="9631" w:type="dxa"/>
            <w:gridSpan w:val="3"/>
            <w:vAlign w:val="center"/>
          </w:tcPr>
          <w:p w14:paraId="5AEEB04D" w14:textId="77777777" w:rsidR="00A33949" w:rsidRDefault="00A33949" w:rsidP="0039402F">
            <w:pPr>
              <w:pStyle w:val="TAN"/>
            </w:pPr>
            <w:r>
              <w:t>NOTE 1:</w:t>
            </w:r>
            <w:r>
              <w:tab/>
              <w:t>NR operation with UTRA is not supported in this version of specification.</w:t>
            </w:r>
          </w:p>
          <w:p w14:paraId="4D9964EE" w14:textId="06F2C3EB" w:rsidR="00A33949" w:rsidRPr="00FD599E" w:rsidRDefault="00A33949" w:rsidP="0039402F">
            <w:pPr>
              <w:pStyle w:val="TAN"/>
            </w:pPr>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79292168" w14:textId="77777777" w:rsidR="00A33949" w:rsidRDefault="00A33949" w:rsidP="0039402F"/>
    <w:p w14:paraId="61BBE0FA" w14:textId="67C8F93C" w:rsidR="00C23F19" w:rsidRPr="00B20AE8" w:rsidRDefault="00C23F19" w:rsidP="0039402F">
      <w:pPr>
        <w:pStyle w:val="TH"/>
        <w:rPr>
          <w:rFonts w:cs="v5.0.0"/>
        </w:rPr>
      </w:pPr>
      <w:r w:rsidRPr="00B20AE8">
        <w:t xml:space="preserve">Table 6.7.5.5.3-1: </w:t>
      </w:r>
      <w:r>
        <w:t>WA BS OBUE in</w:t>
      </w:r>
      <w:r w:rsidRPr="00DF5484">
        <w:t xml:space="preserve"> BC2 </w:t>
      </w:r>
      <w:r>
        <w:t xml:space="preserve">bands applicable </w:t>
      </w:r>
      <w:r w:rsidRPr="00DF5484">
        <w:t>for</w:t>
      </w:r>
      <w:r>
        <w:t>:</w:t>
      </w:r>
      <w:r w:rsidRPr="00DF5484">
        <w:t xml:space="preserve"> BS not supporting NR</w:t>
      </w:r>
      <w:r>
        <w:t xml:space="preserve">; or </w:t>
      </w:r>
      <w:r w:rsidRPr="00DF5484">
        <w:t>BS supporting NR in Band n3 or n8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D072D89" w14:textId="77777777" w:rsidTr="006A2BF1">
        <w:trPr>
          <w:cantSplit/>
          <w:jc w:val="center"/>
        </w:trPr>
        <w:tc>
          <w:tcPr>
            <w:tcW w:w="2127" w:type="dxa"/>
          </w:tcPr>
          <w:p w14:paraId="463FA0E2" w14:textId="77777777" w:rsidR="00D2225B" w:rsidRPr="00B20AE8" w:rsidRDefault="00D2225B"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120BD8C5" w14:textId="77777777" w:rsidR="00D2225B" w:rsidRPr="00B20AE8" w:rsidRDefault="00D2225B" w:rsidP="0039402F">
            <w:r w:rsidRPr="00B20AE8">
              <w:t>Frequency offset of measurement filter centre frequency, f_offset</w:t>
            </w:r>
          </w:p>
        </w:tc>
        <w:tc>
          <w:tcPr>
            <w:tcW w:w="3455" w:type="dxa"/>
          </w:tcPr>
          <w:p w14:paraId="6B87A8CC" w14:textId="77777777" w:rsidR="00D2225B" w:rsidRPr="00B20AE8" w:rsidRDefault="00D2225B" w:rsidP="0039402F">
            <w:r w:rsidRPr="00B20AE8">
              <w:t>Test requirement (Notes 2 and</w:t>
            </w:r>
            <w:r w:rsidRPr="00B20AE8">
              <w:rPr>
                <w:rFonts w:hint="eastAsia"/>
                <w:lang w:eastAsia="zh-CN"/>
              </w:rPr>
              <w:t xml:space="preserve"> 3</w:t>
            </w:r>
            <w:r w:rsidRPr="00B20AE8">
              <w:t>)</w:t>
            </w:r>
          </w:p>
        </w:tc>
        <w:tc>
          <w:tcPr>
            <w:tcW w:w="1430" w:type="dxa"/>
          </w:tcPr>
          <w:p w14:paraId="4E6392E5" w14:textId="77777777" w:rsidR="00D2225B" w:rsidRPr="00B20AE8" w:rsidRDefault="00D2225B" w:rsidP="0039402F">
            <w:pPr>
              <w:rPr>
                <w:lang w:eastAsia="zh-CN"/>
              </w:rPr>
            </w:pPr>
            <w:r w:rsidRPr="00B20AE8">
              <w:t xml:space="preserve">Measurement bandwidth </w:t>
            </w:r>
          </w:p>
        </w:tc>
      </w:tr>
      <w:tr w:rsidR="004F339F" w:rsidRPr="00B20AE8" w14:paraId="78F6F6C8" w14:textId="77777777" w:rsidTr="006A2BF1">
        <w:trPr>
          <w:cantSplit/>
          <w:jc w:val="center"/>
        </w:trPr>
        <w:tc>
          <w:tcPr>
            <w:tcW w:w="2127" w:type="dxa"/>
          </w:tcPr>
          <w:p w14:paraId="776AD282" w14:textId="77777777" w:rsidR="00D2225B" w:rsidRPr="00B20AE8" w:rsidRDefault="00D2225B" w:rsidP="0039402F">
            <w:r w:rsidRPr="00B20AE8">
              <w:t xml:space="preserve">0 MHz </w:t>
            </w:r>
            <w:r w:rsidRPr="00B20AE8">
              <w:sym w:font="Symbol" w:char="F0A3"/>
            </w:r>
            <w:r w:rsidRPr="00B20AE8">
              <w:t xml:space="preserve"> </w:t>
            </w:r>
            <w:r w:rsidRPr="00B20AE8">
              <w:sym w:font="Symbol" w:char="F044"/>
            </w:r>
            <w:r w:rsidRPr="00B20AE8">
              <w:t>f &lt; 0.2 MHz</w:t>
            </w:r>
          </w:p>
          <w:p w14:paraId="581ABB16" w14:textId="77777777" w:rsidR="00D2225B" w:rsidRPr="00B20AE8" w:rsidRDefault="00D2225B" w:rsidP="0039402F">
            <w:r w:rsidRPr="00B20AE8">
              <w:t>(Note 1)</w:t>
            </w:r>
          </w:p>
        </w:tc>
        <w:tc>
          <w:tcPr>
            <w:tcW w:w="2976" w:type="dxa"/>
          </w:tcPr>
          <w:p w14:paraId="1488308F" w14:textId="77777777" w:rsidR="00D2225B" w:rsidRPr="00B20AE8" w:rsidRDefault="00D2225B" w:rsidP="0039402F">
            <w:r w:rsidRPr="00B20AE8">
              <w:t xml:space="preserve">0.015 MHz </w:t>
            </w:r>
            <w:r w:rsidRPr="00B20AE8">
              <w:sym w:font="Symbol" w:char="F0A3"/>
            </w:r>
            <w:r w:rsidRPr="00B20AE8">
              <w:t xml:space="preserve"> f_offset &lt; 0.215 MHz </w:t>
            </w:r>
          </w:p>
        </w:tc>
        <w:tc>
          <w:tcPr>
            <w:tcW w:w="3455" w:type="dxa"/>
          </w:tcPr>
          <w:p w14:paraId="47BB9133" w14:textId="77777777" w:rsidR="00D2225B" w:rsidRPr="00B20AE8" w:rsidRDefault="00D2225B" w:rsidP="0039402F">
            <w:r w:rsidRPr="00B20AE8">
              <w:t>-3.2 dBm</w:t>
            </w:r>
          </w:p>
        </w:tc>
        <w:tc>
          <w:tcPr>
            <w:tcW w:w="1430" w:type="dxa"/>
          </w:tcPr>
          <w:p w14:paraId="01BE34A9" w14:textId="77777777" w:rsidR="00D2225B" w:rsidRPr="00B20AE8" w:rsidRDefault="00D2225B" w:rsidP="0039402F">
            <w:r w:rsidRPr="00B20AE8">
              <w:t xml:space="preserve">30 kHz </w:t>
            </w:r>
          </w:p>
        </w:tc>
      </w:tr>
      <w:tr w:rsidR="004F339F" w:rsidRPr="00B20AE8" w14:paraId="3965C6DD" w14:textId="77777777" w:rsidTr="006A2BF1">
        <w:trPr>
          <w:cantSplit/>
          <w:jc w:val="center"/>
        </w:trPr>
        <w:tc>
          <w:tcPr>
            <w:tcW w:w="2127" w:type="dxa"/>
          </w:tcPr>
          <w:p w14:paraId="35664A20" w14:textId="77777777" w:rsidR="00D2225B" w:rsidRPr="00B20AE8" w:rsidRDefault="00D2225B" w:rsidP="0039402F">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30367495" w14:textId="77777777" w:rsidR="00D2225B" w:rsidRPr="00B20AE8" w:rsidRDefault="00D2225B" w:rsidP="0039402F">
            <w:r w:rsidRPr="00B20AE8">
              <w:t xml:space="preserve">0.215 MHz </w:t>
            </w:r>
            <w:r w:rsidRPr="00B20AE8">
              <w:sym w:font="Symbol" w:char="F0A3"/>
            </w:r>
            <w:r w:rsidRPr="00B20AE8">
              <w:t xml:space="preserve"> f_offset &lt; 1.015 MHz</w:t>
            </w:r>
          </w:p>
        </w:tc>
        <w:tc>
          <w:tcPr>
            <w:tcW w:w="3455" w:type="dxa"/>
          </w:tcPr>
          <w:p w14:paraId="3423527E" w14:textId="77777777" w:rsidR="00D2225B" w:rsidRPr="00B20AE8" w:rsidRDefault="00D2225B" w:rsidP="0039402F">
            <w:pPr>
              <w:pStyle w:val="TAC"/>
            </w:pPr>
            <w:r w:rsidRPr="00B20AE8">
              <w:t>-3.2-15(f_offset/MHz-0.215) dBm</w:t>
            </w:r>
          </w:p>
          <w:p w14:paraId="4A2087DC" w14:textId="77777777" w:rsidR="00D2225B" w:rsidRPr="00B20AE8" w:rsidRDefault="00D2225B" w:rsidP="0039402F"/>
        </w:tc>
        <w:tc>
          <w:tcPr>
            <w:tcW w:w="1430" w:type="dxa"/>
          </w:tcPr>
          <w:p w14:paraId="5D08E5D3" w14:textId="77777777" w:rsidR="00D2225B" w:rsidRPr="00B20AE8" w:rsidRDefault="00D2225B" w:rsidP="0039402F">
            <w:r w:rsidRPr="00B20AE8">
              <w:t xml:space="preserve">30 kHz </w:t>
            </w:r>
          </w:p>
        </w:tc>
      </w:tr>
      <w:tr w:rsidR="004F339F" w:rsidRPr="00B20AE8" w14:paraId="372CD9FB" w14:textId="77777777" w:rsidTr="006A2BF1">
        <w:trPr>
          <w:cantSplit/>
          <w:jc w:val="center"/>
        </w:trPr>
        <w:tc>
          <w:tcPr>
            <w:tcW w:w="2127" w:type="dxa"/>
          </w:tcPr>
          <w:p w14:paraId="108AE5C1" w14:textId="77777777" w:rsidR="00D2225B" w:rsidRPr="00B20AE8" w:rsidRDefault="00D2225B" w:rsidP="0039402F">
            <w:r w:rsidRPr="00B20AE8">
              <w:t xml:space="preserve">(Note </w:t>
            </w:r>
            <w:r w:rsidRPr="00B20AE8">
              <w:rPr>
                <w:rFonts w:hint="eastAsia"/>
                <w:lang w:eastAsia="zh-CN"/>
              </w:rPr>
              <w:t>8</w:t>
            </w:r>
            <w:r w:rsidRPr="00B20AE8">
              <w:t>)</w:t>
            </w:r>
          </w:p>
        </w:tc>
        <w:tc>
          <w:tcPr>
            <w:tcW w:w="2976" w:type="dxa"/>
          </w:tcPr>
          <w:p w14:paraId="3B9CCBF2" w14:textId="77777777" w:rsidR="00D2225B" w:rsidRPr="00B20AE8" w:rsidRDefault="00D2225B" w:rsidP="0039402F">
            <w:r w:rsidRPr="00B20AE8">
              <w:t xml:space="preserve">1.015 MHz </w:t>
            </w:r>
            <w:r w:rsidRPr="00B20AE8">
              <w:sym w:font="Symbol" w:char="F0A3"/>
            </w:r>
            <w:r w:rsidRPr="00B20AE8">
              <w:t xml:space="preserve"> f_offset &lt; 1.5 MHz </w:t>
            </w:r>
          </w:p>
        </w:tc>
        <w:tc>
          <w:tcPr>
            <w:tcW w:w="3455" w:type="dxa"/>
          </w:tcPr>
          <w:p w14:paraId="0948CA8D" w14:textId="77777777" w:rsidR="00D2225B" w:rsidRPr="00B20AE8" w:rsidRDefault="00D2225B" w:rsidP="0039402F">
            <w:r w:rsidRPr="00B20AE8">
              <w:t>-15.2 dBm</w:t>
            </w:r>
          </w:p>
        </w:tc>
        <w:tc>
          <w:tcPr>
            <w:tcW w:w="1430" w:type="dxa"/>
          </w:tcPr>
          <w:p w14:paraId="488F2936" w14:textId="77777777" w:rsidR="00D2225B" w:rsidRPr="00B20AE8" w:rsidRDefault="00D2225B" w:rsidP="0039402F">
            <w:r w:rsidRPr="00B20AE8">
              <w:t xml:space="preserve">30 kHz </w:t>
            </w:r>
          </w:p>
        </w:tc>
      </w:tr>
      <w:tr w:rsidR="004F339F" w:rsidRPr="00B20AE8" w14:paraId="3D0B5102" w14:textId="77777777" w:rsidTr="006A2BF1">
        <w:trPr>
          <w:cantSplit/>
          <w:jc w:val="center"/>
        </w:trPr>
        <w:tc>
          <w:tcPr>
            <w:tcW w:w="2127" w:type="dxa"/>
          </w:tcPr>
          <w:p w14:paraId="4EB33219" w14:textId="77777777" w:rsidR="00D2225B" w:rsidRPr="00B20AE8" w:rsidRDefault="00D2225B" w:rsidP="0039402F">
            <w:pPr>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4B95C099" w14:textId="77777777" w:rsidR="00D2225B" w:rsidRPr="00B20AE8" w:rsidRDefault="00D2225B" w:rsidP="0039402F">
            <w:pPr>
              <w:rPr>
                <w:rFonts w:cs="v5.0.0"/>
                <w:lang w:val="fr-FR"/>
              </w:rPr>
            </w:pPr>
            <w:r w:rsidRPr="00B20AE8">
              <w:rPr>
                <w:lang w:val="fr-FR"/>
              </w:rPr>
              <w:t>min(</w:t>
            </w:r>
            <w:r w:rsidRPr="00B20AE8">
              <w:sym w:font="Symbol" w:char="F044"/>
            </w:r>
            <w:r w:rsidRPr="00B20AE8">
              <w:rPr>
                <w:lang w:val="fr-FR"/>
              </w:rPr>
              <w:t>f</w:t>
            </w:r>
            <w:r w:rsidRPr="00B20AE8">
              <w:rPr>
                <w:vertAlign w:val="subscript"/>
                <w:lang w:val="fr-FR"/>
              </w:rPr>
              <w:t>max</w:t>
            </w:r>
            <w:r w:rsidRPr="00B20AE8">
              <w:rPr>
                <w:lang w:val="fr-FR"/>
              </w:rPr>
              <w:t xml:space="preserve">, 10 MHz) </w:t>
            </w:r>
          </w:p>
        </w:tc>
        <w:tc>
          <w:tcPr>
            <w:tcW w:w="2976" w:type="dxa"/>
          </w:tcPr>
          <w:p w14:paraId="4B0A8D6A" w14:textId="77777777" w:rsidR="00D2225B" w:rsidRPr="00B20AE8" w:rsidRDefault="00D2225B" w:rsidP="0039402F">
            <w:pPr>
              <w:rPr>
                <w:lang w:val="sv-FI"/>
              </w:rPr>
            </w:pPr>
            <w:r w:rsidRPr="00B20AE8">
              <w:rPr>
                <w:lang w:val="sv-FI"/>
              </w:rPr>
              <w:t xml:space="preserve">1.5 MHz </w:t>
            </w:r>
            <w:r w:rsidRPr="00B20AE8">
              <w:sym w:font="Symbol" w:char="F0A3"/>
            </w:r>
            <w:r w:rsidRPr="00B20AE8">
              <w:rPr>
                <w:lang w:val="sv-FI"/>
              </w:rPr>
              <w:t xml:space="preserve"> f_offset &lt; min(f_offset</w:t>
            </w:r>
            <w:r w:rsidRPr="00B20AE8">
              <w:rPr>
                <w:vertAlign w:val="subscript"/>
                <w:lang w:val="sv-FI"/>
              </w:rPr>
              <w:t>max</w:t>
            </w:r>
            <w:r w:rsidRPr="00B20AE8">
              <w:rPr>
                <w:lang w:val="sv-FI"/>
              </w:rPr>
              <w:t>, 10.5 MHz)</w:t>
            </w:r>
          </w:p>
        </w:tc>
        <w:tc>
          <w:tcPr>
            <w:tcW w:w="3455" w:type="dxa"/>
          </w:tcPr>
          <w:p w14:paraId="6EE0018F" w14:textId="77777777" w:rsidR="00D2225B" w:rsidRPr="00B20AE8" w:rsidRDefault="00D2225B" w:rsidP="0039402F">
            <w:r w:rsidRPr="00B20AE8">
              <w:t>-2.2 dBm</w:t>
            </w:r>
          </w:p>
        </w:tc>
        <w:tc>
          <w:tcPr>
            <w:tcW w:w="1430" w:type="dxa"/>
          </w:tcPr>
          <w:p w14:paraId="22A8B3ED" w14:textId="77777777" w:rsidR="00D2225B" w:rsidRPr="00B20AE8" w:rsidRDefault="00D2225B" w:rsidP="0039402F">
            <w:r w:rsidRPr="00B20AE8">
              <w:t xml:space="preserve">1 MHz </w:t>
            </w:r>
          </w:p>
        </w:tc>
      </w:tr>
      <w:tr w:rsidR="004F339F" w:rsidRPr="00B20AE8" w14:paraId="7E2D8C1E" w14:textId="77777777" w:rsidTr="006A2BF1">
        <w:trPr>
          <w:cantSplit/>
          <w:jc w:val="center"/>
        </w:trPr>
        <w:tc>
          <w:tcPr>
            <w:tcW w:w="2127" w:type="dxa"/>
          </w:tcPr>
          <w:p w14:paraId="762F7F42" w14:textId="77777777" w:rsidR="00D2225B" w:rsidRPr="00B20AE8" w:rsidRDefault="00D2225B"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731F666" w14:textId="77777777" w:rsidR="00D2225B" w:rsidRPr="00B20AE8" w:rsidRDefault="00D2225B" w:rsidP="0039402F">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2C65E6D" w14:textId="77777777" w:rsidR="00D2225B" w:rsidRPr="00B20AE8" w:rsidRDefault="00D2225B" w:rsidP="0039402F">
            <w:r w:rsidRPr="00B20AE8">
              <w:t xml:space="preserve">-6 dBm (Note </w:t>
            </w:r>
            <w:r w:rsidRPr="00B20AE8">
              <w:rPr>
                <w:rFonts w:hint="eastAsia"/>
                <w:lang w:eastAsia="zh-CN"/>
              </w:rPr>
              <w:t>10</w:t>
            </w:r>
            <w:r w:rsidRPr="00B20AE8">
              <w:t>)</w:t>
            </w:r>
          </w:p>
        </w:tc>
        <w:tc>
          <w:tcPr>
            <w:tcW w:w="1430" w:type="dxa"/>
          </w:tcPr>
          <w:p w14:paraId="3F215E5B" w14:textId="77777777" w:rsidR="00D2225B" w:rsidRPr="00B20AE8" w:rsidRDefault="00D2225B" w:rsidP="0039402F">
            <w:r w:rsidRPr="00B20AE8">
              <w:t xml:space="preserve">1 MHz </w:t>
            </w:r>
          </w:p>
        </w:tc>
      </w:tr>
      <w:tr w:rsidR="00D2225B" w:rsidRPr="00B20AE8" w14:paraId="60BE507D" w14:textId="77777777" w:rsidTr="006A2BF1">
        <w:trPr>
          <w:cantSplit/>
          <w:jc w:val="center"/>
        </w:trPr>
        <w:tc>
          <w:tcPr>
            <w:tcW w:w="9988" w:type="dxa"/>
            <w:gridSpan w:val="4"/>
          </w:tcPr>
          <w:p w14:paraId="1652394F" w14:textId="77777777" w:rsidR="00E42C6D" w:rsidRPr="00B20AE8" w:rsidRDefault="00E42C6D" w:rsidP="0039402F">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14:paraId="6B6D4CF6" w14:textId="77777777" w:rsidR="00E42C6D" w:rsidRPr="00B20AE8" w:rsidRDefault="00E42C6D" w:rsidP="0039402F">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14:paraId="5B2E5B39" w14:textId="77777777" w:rsidR="00E42C6D" w:rsidRPr="00B20AE8" w:rsidRDefault="00E42C6D" w:rsidP="0039402F">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C6E7C3D" w14:textId="77777777" w:rsidR="00E42C6D" w:rsidRPr="00B20AE8" w:rsidRDefault="00E42C6D" w:rsidP="0039402F">
            <w:pPr>
              <w:pStyle w:val="TAN"/>
            </w:pPr>
            <w:r w:rsidRPr="00B20AE8">
              <w:t>NOTE 8:</w:t>
            </w:r>
            <w:r w:rsidRPr="00B20AE8">
              <w:tab/>
              <w:t>This frequency range ensures that the range of values of f_offset is continuous.</w:t>
            </w:r>
          </w:p>
          <w:p w14:paraId="5CB9D8C8" w14:textId="55A10487" w:rsidR="00D2225B" w:rsidRPr="00B20AE8" w:rsidRDefault="00E42C6D" w:rsidP="0039402F">
            <w:pPr>
              <w:pStyle w:val="TAN"/>
            </w:pPr>
            <w:r w:rsidRPr="00B20AE8">
              <w:t>NOTE 10:</w:t>
            </w:r>
            <w:r w:rsidRPr="00B20AE8">
              <w:tab/>
              <w:t xml:space="preserve">The requirement is not applicable when </w:t>
            </w:r>
            <w:r w:rsidRPr="00B20AE8">
              <w:sym w:font="Symbol" w:char="F044"/>
            </w:r>
            <w:r w:rsidRPr="00B20AE8">
              <w:t>fmax &lt; 10 MHz</w:t>
            </w:r>
          </w:p>
        </w:tc>
      </w:tr>
    </w:tbl>
    <w:p w14:paraId="0022B177" w14:textId="77777777" w:rsidR="00C33A48" w:rsidRPr="00B20AE8" w:rsidRDefault="00C33A48" w:rsidP="0039402F"/>
    <w:p w14:paraId="5A1D7AD1" w14:textId="25C76E18" w:rsidR="00C23F19" w:rsidRPr="00B20AE8" w:rsidRDefault="00C23F19" w:rsidP="0039402F">
      <w:pPr>
        <w:pStyle w:val="TH"/>
        <w:rPr>
          <w:rFonts w:cs="v5.0.0"/>
        </w:rPr>
      </w:pPr>
      <w:r w:rsidRPr="00B20AE8">
        <w:t xml:space="preserve">Table 6.7.5.5.3-2: </w:t>
      </w:r>
      <w:r>
        <w:t>WA BS OBUE in</w:t>
      </w:r>
      <w:r w:rsidRPr="00DF5484">
        <w:t xml:space="preserve"> BC2 </w:t>
      </w:r>
      <w:r>
        <w:t xml:space="preserve">bands applicable for: BS </w:t>
      </w:r>
      <w:r w:rsidRPr="00DF5484">
        <w:t xml:space="preserve">operating with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C23F19" w:rsidRPr="00B20AE8" w14:paraId="0C196E07" w14:textId="77777777" w:rsidTr="00EA7724">
        <w:trPr>
          <w:cantSplit/>
          <w:jc w:val="center"/>
        </w:trPr>
        <w:tc>
          <w:tcPr>
            <w:tcW w:w="2301" w:type="dxa"/>
          </w:tcPr>
          <w:p w14:paraId="37FD7D04"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3118" w:type="dxa"/>
          </w:tcPr>
          <w:p w14:paraId="12B1DB2C" w14:textId="77777777" w:rsidR="00C23F19" w:rsidRPr="00B20AE8" w:rsidRDefault="00C23F19" w:rsidP="0039402F">
            <w:r w:rsidRPr="00B20AE8">
              <w:t>Frequency offset of measurement filter centre frequency, f_offset</w:t>
            </w:r>
          </w:p>
        </w:tc>
        <w:tc>
          <w:tcPr>
            <w:tcW w:w="3402" w:type="dxa"/>
          </w:tcPr>
          <w:p w14:paraId="4C31DCDB" w14:textId="77777777" w:rsidR="00C23F19" w:rsidRPr="00B20AE8" w:rsidRDefault="00C23F19" w:rsidP="0039402F">
            <w:r w:rsidRPr="00B20AE8">
              <w:t xml:space="preserve">Test requirement (Note </w:t>
            </w:r>
            <w:r w:rsidRPr="00B20AE8">
              <w:rPr>
                <w:lang w:eastAsia="zh-CN"/>
              </w:rPr>
              <w:t>2, 3 and 4</w:t>
            </w:r>
            <w:r w:rsidRPr="00B20AE8">
              <w:t>)</w:t>
            </w:r>
          </w:p>
        </w:tc>
        <w:tc>
          <w:tcPr>
            <w:tcW w:w="1330" w:type="dxa"/>
          </w:tcPr>
          <w:p w14:paraId="2FF2AE67" w14:textId="77777777" w:rsidR="00C23F19" w:rsidRPr="00B20AE8" w:rsidRDefault="00C23F19" w:rsidP="0039402F">
            <w:pPr>
              <w:rPr>
                <w:lang w:eastAsia="zh-CN"/>
              </w:rPr>
            </w:pPr>
            <w:r w:rsidRPr="00B20AE8">
              <w:t xml:space="preserve">Measurement bandwidth </w:t>
            </w:r>
          </w:p>
        </w:tc>
      </w:tr>
      <w:tr w:rsidR="00C23F19" w:rsidRPr="00B20AE8" w14:paraId="325B8929" w14:textId="77777777" w:rsidTr="00EA7724">
        <w:trPr>
          <w:cantSplit/>
          <w:jc w:val="center"/>
        </w:trPr>
        <w:tc>
          <w:tcPr>
            <w:tcW w:w="2301" w:type="dxa"/>
          </w:tcPr>
          <w:p w14:paraId="469EB665"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0.05 MHz</w:t>
            </w:r>
          </w:p>
        </w:tc>
        <w:tc>
          <w:tcPr>
            <w:tcW w:w="3118" w:type="dxa"/>
          </w:tcPr>
          <w:p w14:paraId="51C80ED7" w14:textId="77777777" w:rsidR="00C23F19" w:rsidRPr="00B20AE8" w:rsidRDefault="00C23F19" w:rsidP="0039402F">
            <w:r w:rsidRPr="00B20AE8">
              <w:t xml:space="preserve">0.015 MHz </w:t>
            </w:r>
            <w:r w:rsidRPr="00B20AE8">
              <w:sym w:font="Symbol" w:char="F0A3"/>
            </w:r>
            <w:r w:rsidRPr="00B20AE8">
              <w:t xml:space="preserve"> f_offset &lt; 0.065 MHz </w:t>
            </w:r>
          </w:p>
        </w:tc>
        <w:tc>
          <w:tcPr>
            <w:tcW w:w="3402" w:type="dxa"/>
          </w:tcPr>
          <w:p w14:paraId="02EE3942" w14:textId="77777777" w:rsidR="00C23F19" w:rsidRPr="00B20AE8" w:rsidRDefault="00C23F19" w:rsidP="0039402F">
            <w:pPr>
              <w:pStyle w:val="TAC"/>
            </w:pPr>
            <w:r w:rsidRPr="00B20AE8">
              <w:t>Max(15.8dBm-60(f_offset/MHz-0.015), -3.2 dBm)</w:t>
            </w:r>
          </w:p>
          <w:p w14:paraId="081742B7" w14:textId="77777777" w:rsidR="00C23F19" w:rsidRPr="00B20AE8" w:rsidRDefault="00C23F19" w:rsidP="0039402F">
            <w:pPr>
              <w:pStyle w:val="TAC"/>
            </w:pPr>
          </w:p>
        </w:tc>
        <w:tc>
          <w:tcPr>
            <w:tcW w:w="1330" w:type="dxa"/>
          </w:tcPr>
          <w:p w14:paraId="7F6720A0" w14:textId="77777777" w:rsidR="00C23F19" w:rsidRPr="00B20AE8" w:rsidRDefault="00C23F19" w:rsidP="0039402F">
            <w:r w:rsidRPr="00B20AE8">
              <w:t xml:space="preserve">30 kHz </w:t>
            </w:r>
          </w:p>
        </w:tc>
      </w:tr>
      <w:tr w:rsidR="00C23F19" w:rsidRPr="00B20AE8" w14:paraId="551F6BED" w14:textId="77777777" w:rsidTr="00EA7724">
        <w:trPr>
          <w:cantSplit/>
          <w:jc w:val="center"/>
        </w:trPr>
        <w:tc>
          <w:tcPr>
            <w:tcW w:w="2301" w:type="dxa"/>
          </w:tcPr>
          <w:p w14:paraId="7CA9BBF0" w14:textId="77777777" w:rsidR="00C23F19" w:rsidRPr="00B20AE8" w:rsidRDefault="00C23F19" w:rsidP="0039402F">
            <w:r w:rsidRPr="00B20AE8">
              <w:t xml:space="preserve">0.05 MHz </w:t>
            </w:r>
            <w:r w:rsidRPr="00B20AE8">
              <w:sym w:font="Symbol" w:char="F0A3"/>
            </w:r>
            <w:r w:rsidRPr="00B20AE8">
              <w:t xml:space="preserve"> </w:t>
            </w:r>
            <w:r w:rsidRPr="00B20AE8">
              <w:sym w:font="Symbol" w:char="F044"/>
            </w:r>
            <w:r w:rsidRPr="00B20AE8">
              <w:t>f &lt; 0.15 MHz</w:t>
            </w:r>
          </w:p>
        </w:tc>
        <w:tc>
          <w:tcPr>
            <w:tcW w:w="3118" w:type="dxa"/>
          </w:tcPr>
          <w:p w14:paraId="169BE26C" w14:textId="77777777" w:rsidR="00C23F19" w:rsidRPr="00B20AE8" w:rsidRDefault="00C23F19" w:rsidP="0039402F">
            <w:r w:rsidRPr="00B20AE8">
              <w:t xml:space="preserve">0.065 MHz </w:t>
            </w:r>
            <w:r w:rsidRPr="00B20AE8">
              <w:sym w:font="Symbol" w:char="F0A3"/>
            </w:r>
            <w:r w:rsidRPr="00B20AE8">
              <w:t xml:space="preserve"> f_offset &lt; 0.165 MHz </w:t>
            </w:r>
          </w:p>
        </w:tc>
        <w:tc>
          <w:tcPr>
            <w:tcW w:w="3402" w:type="dxa"/>
          </w:tcPr>
          <w:p w14:paraId="754A0300" w14:textId="77777777" w:rsidR="00C23F19" w:rsidRPr="00B20AE8" w:rsidRDefault="00C23F19" w:rsidP="0039402F">
            <w:pPr>
              <w:pStyle w:val="TAC"/>
            </w:pPr>
            <w:r w:rsidRPr="00B20AE8">
              <w:t>Max(12.8dBm-160(f_offset/MHz-0.065), -3.2 dBm)</w:t>
            </w:r>
          </w:p>
          <w:p w14:paraId="336218ED" w14:textId="77777777" w:rsidR="00C23F19" w:rsidRPr="00B20AE8" w:rsidRDefault="00C23F19" w:rsidP="0039402F">
            <w:pPr>
              <w:pStyle w:val="TAC"/>
            </w:pPr>
          </w:p>
        </w:tc>
        <w:tc>
          <w:tcPr>
            <w:tcW w:w="1330" w:type="dxa"/>
          </w:tcPr>
          <w:p w14:paraId="556314BD" w14:textId="77777777" w:rsidR="00C23F19" w:rsidRPr="00B20AE8" w:rsidRDefault="00C23F19" w:rsidP="0039402F">
            <w:r w:rsidRPr="00B20AE8">
              <w:t xml:space="preserve">30 kHz </w:t>
            </w:r>
          </w:p>
        </w:tc>
      </w:tr>
      <w:tr w:rsidR="00C23F19" w:rsidRPr="00B20AE8" w14:paraId="430C92EB" w14:textId="77777777" w:rsidTr="00EA7724">
        <w:trPr>
          <w:cantSplit/>
          <w:jc w:val="center"/>
        </w:trPr>
        <w:tc>
          <w:tcPr>
            <w:tcW w:w="10151" w:type="dxa"/>
            <w:gridSpan w:val="4"/>
          </w:tcPr>
          <w:p w14:paraId="317C5810" w14:textId="77777777" w:rsidR="00C23F19" w:rsidRPr="00B20AE8" w:rsidRDefault="00C23F19" w:rsidP="0039402F">
            <w:pPr>
              <w:pStyle w:val="TAN"/>
            </w:pPr>
            <w:r w:rsidRPr="00B20AE8">
              <w:t>NOTE 1:</w:t>
            </w:r>
            <w:r w:rsidRPr="00B20AE8">
              <w:tab/>
              <w:t>The limits in this table only apply for operation with</w:t>
            </w:r>
            <w:r>
              <w:t xml:space="preserve"> </w:t>
            </w:r>
            <w:r w:rsidRPr="00B20AE8">
              <w:t xml:space="preserve">an E-UTRA 1.4 or 3 MHz carrier adjacent to the </w:t>
            </w:r>
            <w:r w:rsidRPr="00B20AE8">
              <w:rPr>
                <w:rFonts w:eastAsia="MS Mincho"/>
                <w:i/>
              </w:rPr>
              <w:t xml:space="preserve">Base Station RF Bandwidth </w:t>
            </w:r>
            <w:r w:rsidRPr="00B20AE8">
              <w:rPr>
                <w:i/>
                <w:lang w:eastAsia="zh-CN"/>
              </w:rPr>
              <w:t>edge</w:t>
            </w:r>
            <w:r w:rsidRPr="00B20AE8">
              <w:t>.</w:t>
            </w:r>
          </w:p>
          <w:p w14:paraId="0A4B260C" w14:textId="77777777" w:rsidR="00C23F19" w:rsidRPr="00B20AE8" w:rsidRDefault="00C23F19" w:rsidP="0039402F">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w:t>
            </w:r>
            <w:r w:rsidRPr="00B20AE8">
              <w:rPr>
                <w:rFonts w:cs="v5.0.0"/>
              </w:rPr>
              <w:t>sub blocks on each side of the sub block gap</w:t>
            </w:r>
            <w:r w:rsidRPr="00B20AE8">
              <w:t>.</w:t>
            </w:r>
          </w:p>
          <w:p w14:paraId="7FFF51BA" w14:textId="77777777" w:rsidR="00C23F19" w:rsidRPr="00B20AE8" w:rsidRDefault="00C23F19" w:rsidP="0039402F">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F55B1" w14:textId="77777777" w:rsidR="00C23F19" w:rsidRPr="00B20AE8" w:rsidRDefault="00C23F19" w:rsidP="0039402F">
            <w:pPr>
              <w:pStyle w:val="TAN"/>
            </w:pPr>
            <w:r w:rsidRPr="00B20AE8">
              <w:t>NOTE 4:</w:t>
            </w:r>
            <w:r w:rsidRPr="00B20AE8">
              <w:tab/>
            </w:r>
            <w:r w:rsidRPr="00B20AE8">
              <w:rPr>
                <w:rFonts w:eastAsia="SimSun" w:hint="eastAsia"/>
                <w:lang w:val="en-US" w:eastAsia="zh-CN"/>
              </w:rPr>
              <w:t>Void</w:t>
            </w:r>
            <w:r w:rsidRPr="00B20AE8">
              <w:t>.</w:t>
            </w:r>
          </w:p>
          <w:p w14:paraId="78B72A5C"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25E0FB11" w14:textId="77777777" w:rsidR="00C23F19" w:rsidRPr="00B20AE8" w:rsidRDefault="00C23F19" w:rsidP="0039402F">
            <w:pPr>
              <w:pStyle w:val="TAN"/>
            </w:pPr>
            <w:r w:rsidRPr="00B20AE8">
              <w:t>NOTE 10:</w:t>
            </w:r>
            <w:r w:rsidRPr="00B20AE8">
              <w:tab/>
              <w:t xml:space="preserve">The requirement is not applicable when </w:t>
            </w:r>
            <w:r w:rsidRPr="00B20AE8">
              <w:sym w:font="Symbol" w:char="F044"/>
            </w:r>
            <w:r w:rsidRPr="00B20AE8">
              <w:t>fmax &lt; 10 MHz</w:t>
            </w:r>
          </w:p>
        </w:tc>
      </w:tr>
    </w:tbl>
    <w:p w14:paraId="546D0FBF" w14:textId="77777777" w:rsidR="00C23F19" w:rsidRPr="00B20AE8" w:rsidRDefault="00C23F19" w:rsidP="0039402F"/>
    <w:p w14:paraId="7701EC13" w14:textId="26F2FEE0" w:rsidR="00C23F19" w:rsidRPr="00B20AE8" w:rsidRDefault="00C23F19" w:rsidP="0039402F">
      <w:pPr>
        <w:pStyle w:val="TH"/>
        <w:rPr>
          <w:rFonts w:cs="v5.0.0"/>
          <w:lang w:val="en-US"/>
        </w:rPr>
      </w:pPr>
      <w:r w:rsidRPr="00B20AE8">
        <w:t xml:space="preserve">Table 6.7.5.5.3-2a: </w:t>
      </w:r>
      <w:r>
        <w:t>WA BS OBUE in</w:t>
      </w:r>
      <w:r w:rsidRPr="00DF5484">
        <w:t xml:space="preserve"> BC2 bands </w:t>
      </w:r>
      <w:r>
        <w:rPr>
          <w:rFonts w:cs="Arial"/>
        </w:rPr>
        <w:t>≤ </w:t>
      </w:r>
      <w:r w:rsidRPr="00DF5484">
        <w:t xml:space="preserve">1 GHz </w:t>
      </w:r>
      <w:r>
        <w:t xml:space="preserve">applicable </w:t>
      </w:r>
      <w:r w:rsidRPr="00DF5484">
        <w:t>for</w:t>
      </w:r>
      <w:r>
        <w:t>:</w:t>
      </w:r>
      <w:r w:rsidRPr="00DF5484">
        <w:t xml:space="preserve"> BS supporting NR</w:t>
      </w:r>
      <w:r>
        <w:t>, not</w:t>
      </w:r>
      <w:r w:rsidRPr="00DF5484">
        <w:t xml:space="preserve"> operati</w:t>
      </w:r>
      <w:r>
        <w:t>ng</w:t>
      </w:r>
      <w:r w:rsidRPr="00DF5484">
        <w:t xml:space="preserve"> </w:t>
      </w:r>
      <w:r>
        <w:t xml:space="preserve">NR </w:t>
      </w:r>
      <w:r w:rsidRPr="00DF5484">
        <w:t>in band n8</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2C3DB8E3" w14:textId="77777777" w:rsidTr="00EA7724">
        <w:trPr>
          <w:cantSplit/>
          <w:jc w:val="center"/>
        </w:trPr>
        <w:tc>
          <w:tcPr>
            <w:tcW w:w="1953" w:type="dxa"/>
          </w:tcPr>
          <w:p w14:paraId="1FCA7F01"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67704A2" w14:textId="77777777" w:rsidR="00C23F19" w:rsidRPr="00B20AE8" w:rsidRDefault="00C23F19" w:rsidP="0039402F">
            <w:pPr>
              <w:pStyle w:val="TAH"/>
            </w:pPr>
            <w:r w:rsidRPr="00B20AE8">
              <w:t>Frequency offset of measurement filter centre frequency, f_offset</w:t>
            </w:r>
          </w:p>
        </w:tc>
        <w:tc>
          <w:tcPr>
            <w:tcW w:w="3455" w:type="dxa"/>
          </w:tcPr>
          <w:p w14:paraId="0EF98855" w14:textId="77777777" w:rsidR="00C23F19" w:rsidRPr="00B20AE8" w:rsidRDefault="00C23F19" w:rsidP="0039402F">
            <w:pPr>
              <w:pStyle w:val="TAH"/>
            </w:pPr>
            <w:r w:rsidRPr="00B20AE8">
              <w:t>Minimum requirement (Note 1</w:t>
            </w:r>
            <w:r w:rsidRPr="00B20AE8">
              <w:rPr>
                <w:rFonts w:cs="Arial"/>
              </w:rPr>
              <w:t>, 2</w:t>
            </w:r>
            <w:r w:rsidRPr="00B20AE8">
              <w:t>)</w:t>
            </w:r>
          </w:p>
        </w:tc>
        <w:tc>
          <w:tcPr>
            <w:tcW w:w="1430" w:type="dxa"/>
          </w:tcPr>
          <w:p w14:paraId="15EFD150" w14:textId="77777777" w:rsidR="00C23F19" w:rsidRPr="00B20AE8" w:rsidRDefault="00C23F19" w:rsidP="0039402F">
            <w:pPr>
              <w:pStyle w:val="TAH"/>
            </w:pPr>
            <w:r w:rsidRPr="00B20AE8">
              <w:t xml:space="preserve">Measurement bandwidth </w:t>
            </w:r>
            <w:r w:rsidRPr="00B20AE8">
              <w:rPr>
                <w:rFonts w:cs="Arial"/>
              </w:rPr>
              <w:t>(Note 7)</w:t>
            </w:r>
          </w:p>
        </w:tc>
      </w:tr>
      <w:tr w:rsidR="00C23F19" w:rsidRPr="00B20AE8" w14:paraId="5B1F8319" w14:textId="77777777" w:rsidTr="00EA7724">
        <w:trPr>
          <w:cantSplit/>
          <w:jc w:val="center"/>
        </w:trPr>
        <w:tc>
          <w:tcPr>
            <w:tcW w:w="1953" w:type="dxa"/>
          </w:tcPr>
          <w:p w14:paraId="56EAB99A" w14:textId="77777777" w:rsidR="00C23F19" w:rsidRPr="00B20AE8" w:rsidRDefault="00C23F19"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5DF1A52"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Pr>
          <w:p w14:paraId="5B01794E" w14:textId="77777777" w:rsidR="00C23F19" w:rsidRPr="00B20AE8" w:rsidRDefault="00C23F19" w:rsidP="0039402F">
            <w:pPr>
              <w:pStyle w:val="TAC"/>
            </w:pPr>
            <w:r w:rsidRPr="00B20AE8">
              <w:t>3.8 dBm – 7/5(f_offset/MHz – 0.05)dB</w:t>
            </w:r>
          </w:p>
          <w:p w14:paraId="6297840B" w14:textId="77777777" w:rsidR="00C23F19" w:rsidRPr="00B20AE8" w:rsidRDefault="00C23F19" w:rsidP="0039402F">
            <w:pPr>
              <w:pStyle w:val="TAC"/>
            </w:pPr>
          </w:p>
        </w:tc>
        <w:tc>
          <w:tcPr>
            <w:tcW w:w="1430" w:type="dxa"/>
          </w:tcPr>
          <w:p w14:paraId="69B18A9C" w14:textId="77777777" w:rsidR="00C23F19" w:rsidRPr="00B20AE8" w:rsidRDefault="00C23F19" w:rsidP="0039402F">
            <w:pPr>
              <w:pStyle w:val="TAC"/>
            </w:pPr>
            <w:r w:rsidRPr="00B20AE8">
              <w:t xml:space="preserve">100 kHz </w:t>
            </w:r>
          </w:p>
        </w:tc>
      </w:tr>
      <w:tr w:rsidR="00C23F19" w:rsidRPr="00B20AE8" w14:paraId="416460C1" w14:textId="77777777" w:rsidTr="00EA7724">
        <w:trPr>
          <w:cantSplit/>
          <w:jc w:val="center"/>
        </w:trPr>
        <w:tc>
          <w:tcPr>
            <w:tcW w:w="1953" w:type="dxa"/>
          </w:tcPr>
          <w:p w14:paraId="62F53CA8" w14:textId="77777777" w:rsidR="00C23F19" w:rsidRPr="00B20AE8" w:rsidRDefault="00C23F19"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7524EC6B" w14:textId="77777777" w:rsidR="00C23F19" w:rsidRPr="00B20AE8" w:rsidRDefault="00C23F19"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248EBA96"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1298CDC2" w14:textId="77777777" w:rsidR="00C23F19" w:rsidRPr="00B20AE8" w:rsidRDefault="00C23F19"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0B1A46F9" w14:textId="77777777" w:rsidR="00C23F19" w:rsidRPr="00B20AE8" w:rsidRDefault="00C23F19" w:rsidP="0039402F">
            <w:pPr>
              <w:pStyle w:val="TAC"/>
            </w:pPr>
            <w:r w:rsidRPr="00B20AE8">
              <w:t>-3.2 dBm</w:t>
            </w:r>
          </w:p>
        </w:tc>
        <w:tc>
          <w:tcPr>
            <w:tcW w:w="1430" w:type="dxa"/>
          </w:tcPr>
          <w:p w14:paraId="0A217A7A" w14:textId="77777777" w:rsidR="00C23F19" w:rsidRPr="00B20AE8" w:rsidRDefault="00C23F19" w:rsidP="0039402F">
            <w:pPr>
              <w:pStyle w:val="TAC"/>
            </w:pPr>
            <w:r w:rsidRPr="00B20AE8">
              <w:t xml:space="preserve">100 kHz </w:t>
            </w:r>
          </w:p>
        </w:tc>
      </w:tr>
      <w:tr w:rsidR="00C23F19" w:rsidRPr="00B20AE8" w14:paraId="4A11EA31" w14:textId="77777777" w:rsidTr="00EA7724">
        <w:trPr>
          <w:cantSplit/>
          <w:jc w:val="center"/>
        </w:trPr>
        <w:tc>
          <w:tcPr>
            <w:tcW w:w="1953" w:type="dxa"/>
          </w:tcPr>
          <w:p w14:paraId="42E09C10"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DCFE462"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B7963E2" w14:textId="77777777" w:rsidR="00C23F19" w:rsidRPr="00B20AE8" w:rsidRDefault="00C23F19" w:rsidP="0039402F">
            <w:pPr>
              <w:pStyle w:val="TAC"/>
            </w:pPr>
            <w:r w:rsidRPr="00B20AE8">
              <w:t>-7 dBm (Note 10)</w:t>
            </w:r>
          </w:p>
        </w:tc>
        <w:tc>
          <w:tcPr>
            <w:tcW w:w="1430" w:type="dxa"/>
          </w:tcPr>
          <w:p w14:paraId="2AF9BE9A" w14:textId="77777777" w:rsidR="00C23F19" w:rsidRPr="00B20AE8" w:rsidRDefault="00C23F19" w:rsidP="0039402F">
            <w:pPr>
              <w:pStyle w:val="TAC"/>
            </w:pPr>
            <w:r w:rsidRPr="00B20AE8">
              <w:t xml:space="preserve">100 kHz </w:t>
            </w:r>
          </w:p>
        </w:tc>
      </w:tr>
      <w:tr w:rsidR="00C23F19" w:rsidRPr="00B20AE8" w14:paraId="46B4131B" w14:textId="77777777" w:rsidTr="00EA7724">
        <w:trPr>
          <w:cantSplit/>
          <w:jc w:val="center"/>
        </w:trPr>
        <w:tc>
          <w:tcPr>
            <w:tcW w:w="9814" w:type="dxa"/>
            <w:gridSpan w:val="4"/>
          </w:tcPr>
          <w:p w14:paraId="7627382D" w14:textId="67EB18AA"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-7dBm/100</w:t>
            </w:r>
            <w:r>
              <w:t> </w:t>
            </w:r>
            <w:r w:rsidRPr="00B20AE8">
              <w:t>kHz.</w:t>
            </w:r>
          </w:p>
          <w:p w14:paraId="59A30803" w14:textId="3C31ECE8" w:rsidR="00E42C6D"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p w14:paraId="5E774A0F" w14:textId="77777777" w:rsidR="00E42C6D" w:rsidRPr="00B20AE8" w:rsidRDefault="00E42C6D" w:rsidP="0039402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2160FBAA" w14:textId="77777777" w:rsidR="00E42C6D" w:rsidRPr="00B20AE8" w:rsidRDefault="00E42C6D" w:rsidP="0039402F">
            <w:pPr>
              <w:pStyle w:val="TAN"/>
            </w:pPr>
            <w:r w:rsidRPr="00B20AE8">
              <w:t>NOTE 4:</w:t>
            </w:r>
            <w:r w:rsidRPr="00B20AE8">
              <w:tab/>
            </w:r>
            <w:r w:rsidRPr="00B20AE8">
              <w:rPr>
                <w:rFonts w:eastAsia="SimSun" w:hint="eastAsia"/>
                <w:lang w:val="en-US" w:eastAsia="zh-CN"/>
              </w:rPr>
              <w:t>Void</w:t>
            </w:r>
            <w:r w:rsidRPr="00B20AE8">
              <w:t>.</w:t>
            </w:r>
          </w:p>
          <w:p w14:paraId="277ECE10" w14:textId="20A376E9"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054DBDBE" w14:textId="77777777" w:rsidR="00C23F19" w:rsidRPr="00B20AE8" w:rsidRDefault="00C23F19" w:rsidP="0039402F"/>
    <w:p w14:paraId="1274C7B7" w14:textId="53649DBE" w:rsidR="00C23F19" w:rsidRPr="00B20AE8" w:rsidRDefault="00C23F19" w:rsidP="0039402F">
      <w:pPr>
        <w:pStyle w:val="TH"/>
        <w:rPr>
          <w:rFonts w:cs="v5.0.0"/>
        </w:rPr>
      </w:pPr>
      <w:r w:rsidRPr="00B20AE8">
        <w:t xml:space="preserve">Table 6.7.5.5.3-2b: </w:t>
      </w:r>
      <w:r>
        <w:t>WA BS OBUE in</w:t>
      </w:r>
      <w:r w:rsidRPr="00DF5484">
        <w:t xml:space="preserve"> BC2 bands </w:t>
      </w:r>
      <w:r>
        <w:t>&gt; </w:t>
      </w:r>
      <w:r w:rsidRPr="00DF5484">
        <w:t>1 GHz</w:t>
      </w:r>
      <w:r>
        <w:t xml:space="preserve"> applicable</w:t>
      </w:r>
      <w:r w:rsidRPr="00DF5484">
        <w:t xml:space="preserve"> for</w:t>
      </w:r>
      <w:r>
        <w:t>:</w:t>
      </w:r>
      <w:r w:rsidRPr="00DF5484">
        <w:t xml:space="preserve"> BS supporting NR</w:t>
      </w:r>
      <w:r>
        <w:t>, not</w:t>
      </w:r>
      <w:r w:rsidRPr="00DF5484">
        <w:t xml:space="preserve"> operati</w:t>
      </w:r>
      <w:r>
        <w:t>ng</w:t>
      </w:r>
      <w:r w:rsidRPr="00DF5484">
        <w:t xml:space="preserve"> </w:t>
      </w:r>
      <w:r>
        <w:t xml:space="preserve">NR </w:t>
      </w:r>
      <w:r w:rsidRPr="00DF5484">
        <w:t>in band n3</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53CF85B8" w14:textId="77777777" w:rsidTr="00EA7724">
        <w:trPr>
          <w:cantSplit/>
          <w:jc w:val="center"/>
        </w:trPr>
        <w:tc>
          <w:tcPr>
            <w:tcW w:w="1953" w:type="dxa"/>
          </w:tcPr>
          <w:p w14:paraId="251E78F8"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1D13927F" w14:textId="77777777" w:rsidR="00C23F19" w:rsidRPr="00B20AE8" w:rsidRDefault="00C23F19" w:rsidP="0039402F">
            <w:pPr>
              <w:pStyle w:val="TAH"/>
            </w:pPr>
            <w:r w:rsidRPr="00B20AE8">
              <w:t>Frequency offset of measurement filter centre frequency, f_offset</w:t>
            </w:r>
          </w:p>
        </w:tc>
        <w:tc>
          <w:tcPr>
            <w:tcW w:w="3455" w:type="dxa"/>
          </w:tcPr>
          <w:p w14:paraId="12E7C1CB" w14:textId="77777777" w:rsidR="00C23F19" w:rsidRPr="00B20AE8" w:rsidRDefault="00C23F19" w:rsidP="0039402F">
            <w:pPr>
              <w:pStyle w:val="TAH"/>
            </w:pPr>
            <w:r w:rsidRPr="00B20AE8">
              <w:t>Minimum requirement (Note 1</w:t>
            </w:r>
            <w:r w:rsidRPr="00B20AE8">
              <w:rPr>
                <w:rFonts w:cs="Arial"/>
              </w:rPr>
              <w:t>, 2</w:t>
            </w:r>
            <w:r w:rsidRPr="00B20AE8">
              <w:t>)</w:t>
            </w:r>
          </w:p>
        </w:tc>
        <w:tc>
          <w:tcPr>
            <w:tcW w:w="1430" w:type="dxa"/>
          </w:tcPr>
          <w:p w14:paraId="6002504D" w14:textId="77777777" w:rsidR="00C23F19" w:rsidRPr="00B20AE8" w:rsidRDefault="00C23F19" w:rsidP="0039402F">
            <w:pPr>
              <w:pStyle w:val="TAH"/>
            </w:pPr>
            <w:r w:rsidRPr="00B20AE8">
              <w:t xml:space="preserve">Measurement bandwidth </w:t>
            </w:r>
            <w:r w:rsidRPr="00B20AE8">
              <w:rPr>
                <w:rFonts w:cs="Arial"/>
              </w:rPr>
              <w:t>(Note 7)</w:t>
            </w:r>
          </w:p>
        </w:tc>
      </w:tr>
      <w:tr w:rsidR="00C23F19" w:rsidRPr="00B20AE8" w14:paraId="3C9DBC79" w14:textId="77777777" w:rsidTr="00EA7724">
        <w:trPr>
          <w:cantSplit/>
          <w:jc w:val="center"/>
        </w:trPr>
        <w:tc>
          <w:tcPr>
            <w:tcW w:w="1953" w:type="dxa"/>
          </w:tcPr>
          <w:p w14:paraId="5B49C553" w14:textId="77777777" w:rsidR="00C23F19" w:rsidRPr="00B20AE8" w:rsidRDefault="00C23F19"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823E70E"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Pr>
          <w:p w14:paraId="5463DF1F" w14:textId="77777777" w:rsidR="00C23F19" w:rsidRPr="00B20AE8" w:rsidRDefault="00C23F19" w:rsidP="0039402F">
            <w:pPr>
              <w:pStyle w:val="TAC"/>
            </w:pPr>
            <w:r w:rsidRPr="00B20AE8">
              <w:t>3.8 dBm – 7/5(f_offset/MHz – 0.05)dB</w:t>
            </w:r>
          </w:p>
          <w:p w14:paraId="16739CB4" w14:textId="77777777" w:rsidR="00C23F19" w:rsidRPr="00B20AE8" w:rsidRDefault="00C23F19" w:rsidP="0039402F">
            <w:pPr>
              <w:pStyle w:val="TAC"/>
            </w:pPr>
          </w:p>
        </w:tc>
        <w:tc>
          <w:tcPr>
            <w:tcW w:w="1430" w:type="dxa"/>
          </w:tcPr>
          <w:p w14:paraId="6C4F6334" w14:textId="77777777" w:rsidR="00C23F19" w:rsidRPr="00B20AE8" w:rsidRDefault="00C23F19" w:rsidP="0039402F">
            <w:pPr>
              <w:pStyle w:val="TAC"/>
            </w:pPr>
            <w:r w:rsidRPr="00B20AE8">
              <w:t xml:space="preserve">100 kHz </w:t>
            </w:r>
          </w:p>
        </w:tc>
      </w:tr>
      <w:tr w:rsidR="00C23F19" w:rsidRPr="00B20AE8" w14:paraId="682ED824" w14:textId="77777777" w:rsidTr="00EA7724">
        <w:trPr>
          <w:cantSplit/>
          <w:jc w:val="center"/>
        </w:trPr>
        <w:tc>
          <w:tcPr>
            <w:tcW w:w="1953" w:type="dxa"/>
          </w:tcPr>
          <w:p w14:paraId="0A544E18" w14:textId="77777777" w:rsidR="00C23F19" w:rsidRPr="00B20AE8" w:rsidRDefault="00C23F19"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5F44A3EB" w14:textId="77777777" w:rsidR="00C23F19" w:rsidRPr="00B20AE8" w:rsidRDefault="00C23F19"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675146DC"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3418539E" w14:textId="77777777" w:rsidR="00C23F19" w:rsidRPr="00B20AE8" w:rsidRDefault="00C23F19"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244CAB3E" w14:textId="77777777" w:rsidR="00C23F19" w:rsidRPr="00B20AE8" w:rsidRDefault="00C23F19" w:rsidP="0039402F">
            <w:pPr>
              <w:pStyle w:val="TAC"/>
            </w:pPr>
            <w:r w:rsidRPr="00B20AE8">
              <w:t>-3.2 dBm</w:t>
            </w:r>
          </w:p>
        </w:tc>
        <w:tc>
          <w:tcPr>
            <w:tcW w:w="1430" w:type="dxa"/>
          </w:tcPr>
          <w:p w14:paraId="2C523102" w14:textId="77777777" w:rsidR="00C23F19" w:rsidRPr="00B20AE8" w:rsidRDefault="00C23F19" w:rsidP="0039402F">
            <w:pPr>
              <w:pStyle w:val="TAC"/>
            </w:pPr>
            <w:r w:rsidRPr="00B20AE8">
              <w:t xml:space="preserve">100 kHz </w:t>
            </w:r>
          </w:p>
        </w:tc>
      </w:tr>
      <w:tr w:rsidR="00C23F19" w:rsidRPr="00B20AE8" w14:paraId="270C467D" w14:textId="77777777" w:rsidTr="00EA7724">
        <w:trPr>
          <w:cantSplit/>
          <w:jc w:val="center"/>
        </w:trPr>
        <w:tc>
          <w:tcPr>
            <w:tcW w:w="1953" w:type="dxa"/>
          </w:tcPr>
          <w:p w14:paraId="6826C2AE"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20772BD" w14:textId="77777777" w:rsidR="00C23F19" w:rsidRPr="00B20AE8" w:rsidRDefault="00C23F19"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2C99B38" w14:textId="77777777" w:rsidR="00C23F19" w:rsidRPr="00B20AE8" w:rsidRDefault="00C23F19" w:rsidP="0039402F">
            <w:pPr>
              <w:pStyle w:val="TAC"/>
            </w:pPr>
            <w:r w:rsidRPr="00B20AE8">
              <w:t xml:space="preserve">-7 dBm (Note </w:t>
            </w:r>
            <w:r w:rsidRPr="00B20AE8">
              <w:rPr>
                <w:lang w:eastAsia="zh-CN"/>
              </w:rPr>
              <w:t>5</w:t>
            </w:r>
            <w:r w:rsidRPr="00B20AE8">
              <w:t>)</w:t>
            </w:r>
          </w:p>
        </w:tc>
        <w:tc>
          <w:tcPr>
            <w:tcW w:w="1430" w:type="dxa"/>
          </w:tcPr>
          <w:p w14:paraId="6B549606" w14:textId="77777777" w:rsidR="00C23F19" w:rsidRPr="00B20AE8" w:rsidRDefault="00C23F19" w:rsidP="0039402F">
            <w:pPr>
              <w:pStyle w:val="TAC"/>
            </w:pPr>
            <w:r w:rsidRPr="00B20AE8">
              <w:t>1</w:t>
            </w:r>
            <w:r>
              <w:t xml:space="preserve"> </w:t>
            </w:r>
            <w:r w:rsidRPr="00B20AE8">
              <w:t xml:space="preserve">MHz </w:t>
            </w:r>
          </w:p>
        </w:tc>
      </w:tr>
      <w:tr w:rsidR="00C23F19" w:rsidRPr="00B20AE8" w14:paraId="772AF82F" w14:textId="77777777" w:rsidTr="00EA7724">
        <w:trPr>
          <w:cantSplit/>
          <w:jc w:val="center"/>
        </w:trPr>
        <w:tc>
          <w:tcPr>
            <w:tcW w:w="9814" w:type="dxa"/>
            <w:gridSpan w:val="4"/>
          </w:tcPr>
          <w:p w14:paraId="1CF8E8E0" w14:textId="77777777" w:rsidR="00C23F19" w:rsidRPr="00B20AE8" w:rsidRDefault="00C23F19"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140AAD73" w14:textId="77777777" w:rsidR="00C23F19" w:rsidRPr="00B20AE8" w:rsidRDefault="00C23F19"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p w14:paraId="78ACC09B" w14:textId="77777777" w:rsidR="00C23F19" w:rsidRPr="00B20AE8" w:rsidRDefault="00C23F19" w:rsidP="0039402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1666047B" w14:textId="77777777" w:rsidR="00C23F19" w:rsidRPr="00B20AE8" w:rsidRDefault="00C23F19" w:rsidP="0039402F">
            <w:pPr>
              <w:pStyle w:val="TAN"/>
            </w:pPr>
            <w:r w:rsidRPr="00B20AE8">
              <w:t>NOTE 4:</w:t>
            </w:r>
            <w:r w:rsidRPr="00B20AE8">
              <w:tab/>
            </w:r>
            <w:r w:rsidRPr="00B20AE8">
              <w:rPr>
                <w:rFonts w:eastAsia="SimSun" w:hint="eastAsia"/>
                <w:lang w:val="en-US" w:eastAsia="zh-CN"/>
              </w:rPr>
              <w:t>Void</w:t>
            </w:r>
            <w:r w:rsidRPr="00B20AE8">
              <w:t>.</w:t>
            </w:r>
          </w:p>
          <w:p w14:paraId="62C6940F" w14:textId="77777777" w:rsidR="00C23F19" w:rsidRPr="00B20AE8" w:rsidRDefault="00C23F19"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46802320" w14:textId="77777777" w:rsidR="00C23F19" w:rsidRPr="00B20AE8" w:rsidRDefault="00C23F19" w:rsidP="0039402F"/>
    <w:p w14:paraId="3CD06CCD" w14:textId="6114F888" w:rsidR="00C23F19" w:rsidRPr="00B20AE8" w:rsidRDefault="00C23F19" w:rsidP="0039402F">
      <w:pPr>
        <w:pStyle w:val="TH"/>
        <w:rPr>
          <w:rFonts w:cs="v5.0.0"/>
        </w:rPr>
      </w:pPr>
      <w:r w:rsidRPr="00B20AE8">
        <w:t>Table 6.7.5.5.3-</w:t>
      </w:r>
      <w:r w:rsidRPr="00B20AE8">
        <w:rPr>
          <w:rFonts w:hint="eastAsia"/>
          <w:lang w:eastAsia="zh-CN"/>
        </w:rPr>
        <w:t>3</w:t>
      </w:r>
      <w:r w:rsidRPr="00B20AE8">
        <w:t xml:space="preserve">: </w:t>
      </w:r>
      <w:r>
        <w:t>MR BS OBUE in</w:t>
      </w:r>
      <w:r w:rsidRPr="00DF5484">
        <w:t xml:space="preserve"> BC2 bands applicable for</w:t>
      </w:r>
      <w:r>
        <w:t>:</w:t>
      </w:r>
      <w:r w:rsidRPr="00883A3D">
        <w:t xml:space="preserve"> </w:t>
      </w:r>
      <w:r w:rsidRPr="00DF5484">
        <w:t xml:space="preserve">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 xml:space="preserve">and </w:t>
      </w:r>
      <w:r w:rsidRPr="00DF5484">
        <w:t>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1FECC6" w14:textId="77777777" w:rsidTr="00EA7724">
        <w:trPr>
          <w:cantSplit/>
          <w:jc w:val="center"/>
        </w:trPr>
        <w:tc>
          <w:tcPr>
            <w:tcW w:w="2127" w:type="dxa"/>
          </w:tcPr>
          <w:p w14:paraId="22EAB6B6"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1702D79" w14:textId="77777777" w:rsidR="00C23F19" w:rsidRPr="00B20AE8" w:rsidRDefault="00C23F19" w:rsidP="0039402F">
            <w:r w:rsidRPr="00B20AE8">
              <w:t>Frequency offset of measurement filter centre frequency, f_offset</w:t>
            </w:r>
          </w:p>
        </w:tc>
        <w:tc>
          <w:tcPr>
            <w:tcW w:w="3455" w:type="dxa"/>
          </w:tcPr>
          <w:p w14:paraId="678D4E20" w14:textId="77777777" w:rsidR="00C23F19" w:rsidRPr="00B20AE8" w:rsidRDefault="00C23F19" w:rsidP="0039402F">
            <w:r w:rsidRPr="00B20AE8">
              <w:t>Test requirement (Notes 2 and</w:t>
            </w:r>
            <w:r w:rsidRPr="00B20AE8">
              <w:rPr>
                <w:rFonts w:hint="eastAsia"/>
                <w:lang w:eastAsia="zh-CN"/>
              </w:rPr>
              <w:t xml:space="preserve"> 3</w:t>
            </w:r>
            <w:r w:rsidRPr="00B20AE8">
              <w:t>)</w:t>
            </w:r>
          </w:p>
        </w:tc>
        <w:tc>
          <w:tcPr>
            <w:tcW w:w="1430" w:type="dxa"/>
          </w:tcPr>
          <w:p w14:paraId="32FB134B" w14:textId="77777777" w:rsidR="00C23F19" w:rsidRPr="00B20AE8" w:rsidRDefault="00C23F19" w:rsidP="0039402F">
            <w:r w:rsidRPr="00B20AE8">
              <w:t>Measurement bandwidth</w:t>
            </w:r>
            <w:r w:rsidRPr="00B20AE8">
              <w:rPr>
                <w:rFonts w:cs="v5.0.0"/>
              </w:rPr>
              <w:t xml:space="preserve"> </w:t>
            </w:r>
          </w:p>
        </w:tc>
      </w:tr>
      <w:tr w:rsidR="00C23F19" w:rsidRPr="00B20AE8" w14:paraId="041954CB" w14:textId="77777777" w:rsidTr="00EA7724">
        <w:trPr>
          <w:cantSplit/>
          <w:jc w:val="center"/>
        </w:trPr>
        <w:tc>
          <w:tcPr>
            <w:tcW w:w="2127" w:type="dxa"/>
          </w:tcPr>
          <w:p w14:paraId="14CB618B"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5969BD67" w14:textId="77777777" w:rsidR="00C23F19" w:rsidRPr="00B20AE8" w:rsidRDefault="00C23F19" w:rsidP="0039402F">
            <w:r w:rsidRPr="00B20AE8">
              <w:rPr>
                <w:rFonts w:hint="eastAsia"/>
              </w:rPr>
              <w:t>(Note 1)</w:t>
            </w:r>
          </w:p>
        </w:tc>
        <w:tc>
          <w:tcPr>
            <w:tcW w:w="2976" w:type="dxa"/>
          </w:tcPr>
          <w:p w14:paraId="48940331" w14:textId="77777777" w:rsidR="00C23F19" w:rsidRPr="00B20AE8" w:rsidRDefault="00C23F19" w:rsidP="0039402F">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714B426B" w14:textId="77777777" w:rsidR="00C23F19" w:rsidRPr="00B20AE8" w:rsidRDefault="00C23F19" w:rsidP="0039402F">
            <w:pPr>
              <w:pStyle w:val="TAC"/>
              <w:rPr>
                <w:rFonts w:cs="Arial"/>
              </w:rPr>
            </w:pPr>
            <w:r w:rsidRPr="00B20AE8">
              <w:t>P</w:t>
            </w:r>
            <w:r w:rsidRPr="00B20AE8">
              <w:rPr>
                <w:vertAlign w:val="subscript"/>
              </w:rPr>
              <w:t>rated,c,TRP</w:t>
            </w:r>
            <w:r w:rsidRPr="00B20AE8">
              <w:t>-56.2dB-(5/3)*(f_offset-0,015)dB</w:t>
            </w:r>
          </w:p>
        </w:tc>
        <w:tc>
          <w:tcPr>
            <w:tcW w:w="1430" w:type="dxa"/>
          </w:tcPr>
          <w:p w14:paraId="6F3FF7FB" w14:textId="77777777" w:rsidR="00C23F19" w:rsidRPr="00B20AE8" w:rsidRDefault="00C23F19" w:rsidP="0039402F">
            <w:r w:rsidRPr="00B20AE8">
              <w:t>30 kHz</w:t>
            </w:r>
          </w:p>
        </w:tc>
      </w:tr>
      <w:tr w:rsidR="00C23F19" w:rsidRPr="00B20AE8" w14:paraId="6F7CA863" w14:textId="77777777" w:rsidTr="00EA7724">
        <w:trPr>
          <w:cantSplit/>
          <w:jc w:val="center"/>
        </w:trPr>
        <w:tc>
          <w:tcPr>
            <w:tcW w:w="2127" w:type="dxa"/>
          </w:tcPr>
          <w:p w14:paraId="5AD6A5EB"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77A80EB8"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549ADB2" w14:textId="77777777" w:rsidR="00C23F19" w:rsidRPr="00B20AE8" w:rsidRDefault="00C23F19" w:rsidP="0039402F">
            <w:pPr>
              <w:pStyle w:val="TAC"/>
              <w:rPr>
                <w:rFonts w:cs="Arial"/>
              </w:rPr>
            </w:pPr>
            <w:r w:rsidRPr="00B20AE8">
              <w:t>P</w:t>
            </w:r>
            <w:r w:rsidRPr="00B20AE8">
              <w:rPr>
                <w:vertAlign w:val="subscript"/>
              </w:rPr>
              <w:t>rated,c,TRP</w:t>
            </w:r>
            <w:r w:rsidRPr="00B20AE8">
              <w:t>-51.2dB-15*(f_offset-0,215)dB</w:t>
            </w:r>
          </w:p>
        </w:tc>
        <w:tc>
          <w:tcPr>
            <w:tcW w:w="1430" w:type="dxa"/>
          </w:tcPr>
          <w:p w14:paraId="76993B16" w14:textId="77777777" w:rsidR="00C23F19" w:rsidRPr="00B20AE8" w:rsidRDefault="00C23F19" w:rsidP="0039402F">
            <w:r w:rsidRPr="00B20AE8">
              <w:t>30 kHz</w:t>
            </w:r>
          </w:p>
        </w:tc>
      </w:tr>
      <w:tr w:rsidR="00C23F19" w:rsidRPr="00B20AE8" w14:paraId="225870B9" w14:textId="77777777" w:rsidTr="00EA7724">
        <w:trPr>
          <w:cantSplit/>
          <w:jc w:val="center"/>
        </w:trPr>
        <w:tc>
          <w:tcPr>
            <w:tcW w:w="2127" w:type="dxa"/>
          </w:tcPr>
          <w:p w14:paraId="1C54BF4D" w14:textId="77777777" w:rsidR="00C23F19" w:rsidRPr="00B20AE8" w:rsidRDefault="00C23F19" w:rsidP="0039402F">
            <w:r w:rsidRPr="00B20AE8">
              <w:t xml:space="preserve">(Note </w:t>
            </w:r>
            <w:r w:rsidRPr="00B20AE8">
              <w:rPr>
                <w:lang w:eastAsia="zh-CN"/>
              </w:rPr>
              <w:t>8</w:t>
            </w:r>
            <w:r w:rsidRPr="00B20AE8">
              <w:t>)</w:t>
            </w:r>
          </w:p>
        </w:tc>
        <w:tc>
          <w:tcPr>
            <w:tcW w:w="2976" w:type="dxa"/>
          </w:tcPr>
          <w:p w14:paraId="7A3B9EA6" w14:textId="77777777" w:rsidR="00C23F19" w:rsidRPr="00B20AE8" w:rsidRDefault="00C23F19" w:rsidP="0039402F">
            <w:r w:rsidRPr="00B20AE8">
              <w:t xml:space="preserve">1.015 MHz </w:t>
            </w:r>
            <w:r w:rsidRPr="00B20AE8">
              <w:sym w:font="Symbol" w:char="F0A3"/>
            </w:r>
            <w:r w:rsidRPr="00B20AE8">
              <w:t xml:space="preserve"> f_offset &lt; 1.5 MHz </w:t>
            </w:r>
          </w:p>
        </w:tc>
        <w:tc>
          <w:tcPr>
            <w:tcW w:w="3455" w:type="dxa"/>
          </w:tcPr>
          <w:p w14:paraId="5C42308D" w14:textId="77777777" w:rsidR="00C23F19" w:rsidRPr="00B20AE8" w:rsidRDefault="00C23F19" w:rsidP="0039402F">
            <w:pPr>
              <w:pStyle w:val="TAC"/>
              <w:rPr>
                <w:rFonts w:cs="Arial"/>
              </w:rPr>
            </w:pPr>
            <w:r w:rsidRPr="00B20AE8">
              <w:t>P</w:t>
            </w:r>
            <w:r w:rsidRPr="00B20AE8">
              <w:rPr>
                <w:vertAlign w:val="subscript"/>
              </w:rPr>
              <w:t>rated,c,TRP</w:t>
            </w:r>
            <w:r>
              <w:t xml:space="preserve"> </w:t>
            </w:r>
            <w:r w:rsidRPr="00B20AE8">
              <w:rPr>
                <w:rFonts w:cs="Arial"/>
              </w:rPr>
              <w:t>- 63.2 dB</w:t>
            </w:r>
          </w:p>
        </w:tc>
        <w:tc>
          <w:tcPr>
            <w:tcW w:w="1430" w:type="dxa"/>
          </w:tcPr>
          <w:p w14:paraId="724D80F0" w14:textId="77777777" w:rsidR="00C23F19" w:rsidRPr="00B20AE8" w:rsidRDefault="00C23F19" w:rsidP="0039402F">
            <w:r w:rsidRPr="00B20AE8">
              <w:t>30 kHz</w:t>
            </w:r>
          </w:p>
        </w:tc>
      </w:tr>
      <w:tr w:rsidR="00C23F19" w:rsidRPr="00B20AE8" w14:paraId="0C9C58A7" w14:textId="77777777" w:rsidTr="00EA7724">
        <w:trPr>
          <w:cantSplit/>
          <w:jc w:val="center"/>
        </w:trPr>
        <w:tc>
          <w:tcPr>
            <w:tcW w:w="2127" w:type="dxa"/>
          </w:tcPr>
          <w:p w14:paraId="35E934A9"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2.8</w:t>
            </w:r>
            <w:r w:rsidRPr="00B20AE8">
              <w:t xml:space="preserve"> MHz</w:t>
            </w:r>
          </w:p>
        </w:tc>
        <w:tc>
          <w:tcPr>
            <w:tcW w:w="2976" w:type="dxa"/>
          </w:tcPr>
          <w:p w14:paraId="4E960DDC" w14:textId="77777777" w:rsidR="00C23F19" w:rsidRPr="00B20AE8" w:rsidRDefault="00C23F19" w:rsidP="0039402F">
            <w:r w:rsidRPr="00B20AE8">
              <w:t xml:space="preserve">1.5 MHz </w:t>
            </w:r>
            <w:r w:rsidRPr="00B20AE8">
              <w:sym w:font="Symbol" w:char="F0A3"/>
            </w:r>
            <w:r w:rsidRPr="00B20AE8">
              <w:t xml:space="preserve"> f_offset &lt; </w:t>
            </w:r>
            <w:r w:rsidRPr="00B20AE8">
              <w:rPr>
                <w:rFonts w:hint="eastAsia"/>
              </w:rPr>
              <w:t>3.3 MHz</w:t>
            </w:r>
          </w:p>
        </w:tc>
        <w:tc>
          <w:tcPr>
            <w:tcW w:w="3455" w:type="dxa"/>
          </w:tcPr>
          <w:p w14:paraId="6D9EA249" w14:textId="77777777" w:rsidR="00C23F19" w:rsidRPr="00B20AE8" w:rsidRDefault="00C23F19" w:rsidP="0039402F">
            <w:pPr>
              <w:pStyle w:val="TAC"/>
              <w:rPr>
                <w:rFonts w:cs="Arial"/>
              </w:rPr>
            </w:pPr>
            <w:r w:rsidRPr="00B20AE8">
              <w:t>P</w:t>
            </w:r>
            <w:r w:rsidRPr="00B20AE8">
              <w:rPr>
                <w:vertAlign w:val="subscript"/>
              </w:rPr>
              <w:t>rated,c,TRP</w:t>
            </w:r>
            <w:r>
              <w:rPr>
                <w:vertAlign w:val="subscript"/>
              </w:rPr>
              <w:t xml:space="preserve"> </w:t>
            </w:r>
            <w:r w:rsidRPr="00B20AE8">
              <w:rPr>
                <w:rFonts w:cs="Arial"/>
              </w:rPr>
              <w:t>- 50.2 dB</w:t>
            </w:r>
          </w:p>
        </w:tc>
        <w:tc>
          <w:tcPr>
            <w:tcW w:w="1430" w:type="dxa"/>
          </w:tcPr>
          <w:p w14:paraId="79C4C3E6" w14:textId="77777777" w:rsidR="00C23F19" w:rsidRPr="00B20AE8" w:rsidRDefault="00C23F19" w:rsidP="0039402F">
            <w:r w:rsidRPr="00B20AE8">
              <w:t>1 MHz</w:t>
            </w:r>
          </w:p>
        </w:tc>
      </w:tr>
      <w:tr w:rsidR="00C23F19" w:rsidRPr="00B20AE8" w14:paraId="791EAD9F" w14:textId="77777777" w:rsidTr="00EA7724">
        <w:trPr>
          <w:cantSplit/>
          <w:jc w:val="center"/>
        </w:trPr>
        <w:tc>
          <w:tcPr>
            <w:tcW w:w="2127" w:type="dxa"/>
          </w:tcPr>
          <w:p w14:paraId="6501A926" w14:textId="77777777" w:rsidR="00C23F19" w:rsidRPr="00B20AE8" w:rsidRDefault="00C23F19" w:rsidP="0039402F">
            <w:r w:rsidRPr="00B20AE8">
              <w:rPr>
                <w:rFonts w:hint="eastAsia"/>
              </w:rPr>
              <w:t>2.8</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0BC316A3" w14:textId="77777777" w:rsidR="00C23F19" w:rsidRPr="00B20AE8" w:rsidRDefault="00C23F19" w:rsidP="0039402F">
            <w:r w:rsidRPr="00B20AE8">
              <w:rPr>
                <w:rFonts w:hint="eastAsia"/>
              </w:rPr>
              <w:t>3.3</w:t>
            </w:r>
            <w:r w:rsidRPr="00B20AE8">
              <w:t xml:space="preserve"> MHz </w:t>
            </w:r>
            <w:r w:rsidRPr="00B20AE8">
              <w:sym w:font="Symbol" w:char="F0A3"/>
            </w:r>
            <w:r w:rsidRPr="00B20AE8">
              <w:t xml:space="preserve"> f_offset &lt; </w:t>
            </w:r>
            <w:r w:rsidRPr="00B20AE8">
              <w:rPr>
                <w:rFonts w:hint="eastAsia"/>
              </w:rPr>
              <w:t>5.5 MHz</w:t>
            </w:r>
          </w:p>
        </w:tc>
        <w:tc>
          <w:tcPr>
            <w:tcW w:w="3455" w:type="dxa"/>
          </w:tcPr>
          <w:p w14:paraId="56481A0B" w14:textId="77777777" w:rsidR="00C23F19" w:rsidRPr="00B20AE8" w:rsidRDefault="00C23F19" w:rsidP="0039402F">
            <w:pPr>
              <w:pStyle w:val="TAC"/>
            </w:pPr>
            <w:r w:rsidRPr="00B20AE8">
              <w:rPr>
                <w:rFonts w:cs="v4.2.0" w:hint="eastAsia"/>
              </w:rPr>
              <w:t>min(</w:t>
            </w:r>
            <w:r w:rsidRPr="00B20AE8">
              <w:rPr>
                <w:rFonts w:cs="v4.2.0"/>
              </w:rPr>
              <w:t>P</w:t>
            </w:r>
            <w:r w:rsidRPr="00B20AE8">
              <w:rPr>
                <w:rFonts w:cs="v4.2.0"/>
                <w:vertAlign w:val="subscript"/>
              </w:rPr>
              <w:t>rated,c,TRP</w:t>
            </w:r>
            <w:r>
              <w:rPr>
                <w:rFonts w:cs="v4.2.0"/>
              </w:rPr>
              <w:t xml:space="preserve"> </w:t>
            </w:r>
            <w:r w:rsidRPr="00B20AE8">
              <w:t xml:space="preserve">- </w:t>
            </w:r>
            <w:r w:rsidRPr="00B20AE8">
              <w:rPr>
                <w:rFonts w:hint="eastAsia"/>
              </w:rPr>
              <w:t>50.2</w:t>
            </w:r>
            <w:r w:rsidRPr="00B20AE8">
              <w:t xml:space="preserve"> dB, -4.2dBm)</w:t>
            </w:r>
          </w:p>
        </w:tc>
        <w:tc>
          <w:tcPr>
            <w:tcW w:w="1430" w:type="dxa"/>
          </w:tcPr>
          <w:p w14:paraId="271C05FE" w14:textId="77777777" w:rsidR="00C23F19" w:rsidRPr="00B20AE8" w:rsidRDefault="00C23F19" w:rsidP="0039402F">
            <w:r w:rsidRPr="00B20AE8">
              <w:t>1 MHz</w:t>
            </w:r>
          </w:p>
        </w:tc>
      </w:tr>
      <w:tr w:rsidR="00C23F19" w:rsidRPr="00B20AE8" w14:paraId="39A0102D" w14:textId="77777777" w:rsidTr="00EA7724">
        <w:trPr>
          <w:cantSplit/>
          <w:jc w:val="center"/>
        </w:trPr>
        <w:tc>
          <w:tcPr>
            <w:tcW w:w="2127" w:type="dxa"/>
          </w:tcPr>
          <w:p w14:paraId="28F7B07D" w14:textId="77777777" w:rsidR="00C23F19" w:rsidRPr="00B20AE8" w:rsidRDefault="00C23F19" w:rsidP="0039402F">
            <w:pPr>
              <w:rPr>
                <w:lang w:val="fr-FR"/>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min(</w:t>
            </w:r>
            <w:r w:rsidRPr="00B20AE8">
              <w:sym w:font="Symbol" w:char="F044"/>
            </w:r>
            <w:r w:rsidRPr="00B20AE8">
              <w:rPr>
                <w:lang w:val="fr-FR"/>
              </w:rPr>
              <w:t>f</w:t>
            </w:r>
            <w:r w:rsidRPr="00B20AE8">
              <w:rPr>
                <w:vertAlign w:val="subscript"/>
                <w:lang w:val="fr-FR"/>
              </w:rPr>
              <w:t>max</w:t>
            </w:r>
            <w:r w:rsidRPr="00B20AE8">
              <w:rPr>
                <w:lang w:val="fr-FR"/>
              </w:rPr>
              <w:t>, 10 MHz)</w:t>
            </w:r>
          </w:p>
        </w:tc>
        <w:tc>
          <w:tcPr>
            <w:tcW w:w="2976" w:type="dxa"/>
          </w:tcPr>
          <w:p w14:paraId="413A6B79" w14:textId="77777777" w:rsidR="00C23F19" w:rsidRPr="00B20AE8" w:rsidRDefault="00C23F19" w:rsidP="0039402F">
            <w:pPr>
              <w:rPr>
                <w:lang w:val="sv-FI" w:eastAsia="zh-CN"/>
              </w:rPr>
            </w:pPr>
            <w:r w:rsidRPr="00B20AE8">
              <w:rPr>
                <w:lang w:val="sv-FI"/>
              </w:rPr>
              <w:t xml:space="preserve">5.5 MHz </w:t>
            </w:r>
            <w:r w:rsidRPr="00B20AE8">
              <w:sym w:font="Symbol" w:char="F0A3"/>
            </w:r>
            <w:r w:rsidRPr="00B20AE8">
              <w:rPr>
                <w:lang w:val="sv-FI"/>
              </w:rPr>
              <w:t xml:space="preserve"> f_offset &lt;</w:t>
            </w:r>
            <w:r w:rsidRPr="00B20AE8">
              <w:rPr>
                <w:lang w:val="sv-FI" w:eastAsia="zh-CN"/>
              </w:rPr>
              <w:t xml:space="preserve"> 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7939E668" w14:textId="77777777" w:rsidR="00C23F19" w:rsidRPr="00B20AE8" w:rsidRDefault="00C23F19" w:rsidP="0039402F">
            <w:pPr>
              <w:pStyle w:val="TAC"/>
              <w:rPr>
                <w:rFonts w:cs="Arial"/>
              </w:rPr>
            </w:pPr>
            <w:r w:rsidRPr="00B20AE8">
              <w:t>P</w:t>
            </w:r>
            <w:r w:rsidRPr="00B20AE8">
              <w:rPr>
                <w:vertAlign w:val="subscript"/>
              </w:rPr>
              <w:t>rated,c,TRP</w:t>
            </w:r>
            <w:r>
              <w:rPr>
                <w:vertAlign w:val="subscript"/>
              </w:rPr>
              <w:t xml:space="preserve"> </w:t>
            </w:r>
            <w:r w:rsidRPr="00B20AE8">
              <w:rPr>
                <w:rFonts w:cs="Arial"/>
              </w:rPr>
              <w:t>- 54.2 dB</w:t>
            </w:r>
          </w:p>
        </w:tc>
        <w:tc>
          <w:tcPr>
            <w:tcW w:w="1430" w:type="dxa"/>
          </w:tcPr>
          <w:p w14:paraId="3D4921BC" w14:textId="77777777" w:rsidR="00C23F19" w:rsidRPr="00B20AE8" w:rsidRDefault="00C23F19" w:rsidP="0039402F">
            <w:r w:rsidRPr="00B20AE8">
              <w:t>1 MHz</w:t>
            </w:r>
          </w:p>
        </w:tc>
      </w:tr>
      <w:tr w:rsidR="00C23F19" w:rsidRPr="00B20AE8" w14:paraId="73180A33" w14:textId="77777777" w:rsidTr="00EA7724">
        <w:trPr>
          <w:cantSplit/>
          <w:jc w:val="center"/>
        </w:trPr>
        <w:tc>
          <w:tcPr>
            <w:tcW w:w="2127" w:type="dxa"/>
          </w:tcPr>
          <w:p w14:paraId="4C9950E2"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0C0D355" w14:textId="77777777" w:rsidR="00C23F19" w:rsidRPr="00B20AE8" w:rsidRDefault="00C23F19" w:rsidP="0039402F">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70782690" w14:textId="77777777" w:rsidR="00C23F19" w:rsidRPr="00B20AE8" w:rsidRDefault="00C23F19" w:rsidP="0039402F">
            <w:r w:rsidRPr="00B20AE8">
              <w:rPr>
                <w:rFonts w:cs="v4.2.0"/>
              </w:rPr>
              <w:t>P</w:t>
            </w:r>
            <w:r w:rsidRPr="00B20AE8">
              <w:rPr>
                <w:rFonts w:cs="v4.2.0"/>
                <w:vertAlign w:val="subscript"/>
              </w:rPr>
              <w:t>rated,c,TRP</w:t>
            </w:r>
            <w:r>
              <w:rPr>
                <w:rFonts w:cs="v4.2.0"/>
              </w:rPr>
              <w:t xml:space="preserve"> </w:t>
            </w:r>
            <w:r w:rsidRPr="00B20AE8">
              <w:rPr>
                <w:rFonts w:hint="eastAsia"/>
                <w:lang w:eastAsia="zh-CN"/>
              </w:rPr>
              <w:t xml:space="preserve">-56 dB </w:t>
            </w:r>
            <w:r w:rsidRPr="00B20AE8">
              <w:t xml:space="preserve">(Note </w:t>
            </w:r>
            <w:r w:rsidRPr="00B20AE8">
              <w:rPr>
                <w:lang w:eastAsia="zh-CN"/>
              </w:rPr>
              <w:t>10</w:t>
            </w:r>
            <w:r w:rsidRPr="00B20AE8">
              <w:t>)</w:t>
            </w:r>
          </w:p>
        </w:tc>
        <w:tc>
          <w:tcPr>
            <w:tcW w:w="1430" w:type="dxa"/>
          </w:tcPr>
          <w:p w14:paraId="4C6C557A" w14:textId="77777777" w:rsidR="00C23F19" w:rsidRPr="00B20AE8" w:rsidRDefault="00C23F19" w:rsidP="0039402F">
            <w:r w:rsidRPr="00B20AE8">
              <w:rPr>
                <w:rFonts w:hint="eastAsia"/>
                <w:lang w:eastAsia="zh-CN"/>
              </w:rPr>
              <w:t>1 MHz</w:t>
            </w:r>
          </w:p>
        </w:tc>
      </w:tr>
      <w:tr w:rsidR="00C23F19" w:rsidRPr="00B20AE8" w14:paraId="70F485F8" w14:textId="77777777" w:rsidTr="00EA7724">
        <w:trPr>
          <w:cantSplit/>
          <w:jc w:val="center"/>
        </w:trPr>
        <w:tc>
          <w:tcPr>
            <w:tcW w:w="9988" w:type="dxa"/>
            <w:gridSpan w:val="4"/>
          </w:tcPr>
          <w:p w14:paraId="2E98FCFD" w14:textId="77777777" w:rsidR="00517ABE" w:rsidRPr="00B20AE8" w:rsidRDefault="00517ABE" w:rsidP="0039402F">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14:paraId="3E2E40C4" w14:textId="77777777" w:rsidR="00517ABE" w:rsidRPr="00B20AE8" w:rsidRDefault="00517ABE" w:rsidP="0039402F">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14:paraId="0F77644A" w14:textId="77777777" w:rsidR="00517ABE" w:rsidRPr="00B20AE8" w:rsidRDefault="00517ABE" w:rsidP="0039402F">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724F307D" w14:textId="77777777" w:rsidR="00517ABE" w:rsidRPr="00B20AE8" w:rsidRDefault="00517ABE" w:rsidP="0039402F">
            <w:pPr>
              <w:pStyle w:val="TAN"/>
            </w:pPr>
            <w:r w:rsidRPr="00B20AE8">
              <w:t>NOTE 8:</w:t>
            </w:r>
            <w:r w:rsidRPr="00B20AE8">
              <w:tab/>
              <w:t>This frequency range ensures that the range of values of f_offset is continuous.</w:t>
            </w:r>
          </w:p>
          <w:p w14:paraId="1F99F90F" w14:textId="630421CC" w:rsidR="00C23F19" w:rsidRPr="00B20AE8" w:rsidRDefault="00517ABE"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6FC47869" w14:textId="77777777" w:rsidR="00C23F19" w:rsidRPr="00B20AE8" w:rsidRDefault="00C23F19" w:rsidP="0039402F"/>
    <w:p w14:paraId="5F4C395F" w14:textId="3295BFCB" w:rsidR="00C23F19" w:rsidRPr="00B20AE8" w:rsidRDefault="00C23F19" w:rsidP="0039402F">
      <w:pPr>
        <w:pStyle w:val="TH"/>
        <w:rPr>
          <w:rFonts w:cs="v5.0.0"/>
        </w:rPr>
      </w:pPr>
      <w:r w:rsidRPr="00B20AE8">
        <w:t>Table 6.7.5.5.3-</w:t>
      </w:r>
      <w:r w:rsidRPr="00B20AE8">
        <w:rPr>
          <w:lang w:eastAsia="zh-CN"/>
        </w:rPr>
        <w:t>3a</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40 &lt;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47 dBm</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49482873"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A41DAA4"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B6D72FD"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0E10A3C"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526DB8" w14:textId="77777777" w:rsidR="00C23F19" w:rsidRPr="00B20AE8" w:rsidRDefault="00C23F19" w:rsidP="0039402F">
            <w:pPr>
              <w:pStyle w:val="TAH"/>
            </w:pPr>
            <w:r w:rsidRPr="00B20AE8">
              <w:t xml:space="preserve">Measurement bandwidth (Note </w:t>
            </w:r>
            <w:r w:rsidRPr="00B20AE8">
              <w:rPr>
                <w:lang w:eastAsia="zh-CN"/>
              </w:rPr>
              <w:t>7</w:t>
            </w:r>
            <w:r w:rsidRPr="00B20AE8">
              <w:t>)</w:t>
            </w:r>
          </w:p>
        </w:tc>
      </w:tr>
      <w:tr w:rsidR="00C23F19" w:rsidRPr="00B20AE8" w14:paraId="0CC76A80"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4A03C"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13C4238C"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6946E2D" w14:textId="77777777" w:rsidR="00C23F19" w:rsidRPr="00B20AE8" w:rsidRDefault="00C23F19" w:rsidP="0039402F">
            <w:pPr>
              <w:pStyle w:val="TAC"/>
              <w:rPr>
                <w:rFonts w:cs="v5.0.0"/>
              </w:rPr>
            </w:pPr>
            <w:r w:rsidRPr="00B20AE8">
              <w:rPr>
                <w:rFonts w:cs="v4.2.0"/>
                <w:noProof/>
              </w:rPr>
              <w:t>P</w:t>
            </w:r>
            <w:r w:rsidRPr="00B20AE8">
              <w:rPr>
                <w:rFonts w:cs="v4.2.0"/>
                <w:noProof/>
                <w:vertAlign w:val="subscript"/>
              </w:rPr>
              <w:t>rated,c,TRP</w:t>
            </w:r>
            <w:r>
              <w:t xml:space="preserve"> </w:t>
            </w:r>
            <w:r w:rsidRPr="00B20AE8">
              <w:t>– 51.2dB</w:t>
            </w:r>
            <w:r w:rsidRPr="00B20AE8">
              <w:rPr>
                <w:rFonts w:cs="v5.0.0"/>
              </w:rPr>
              <w:t xml:space="preserve"> - 7/5(</w:t>
            </w:r>
            <w:r w:rsidRPr="00B20AE8">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75396A7" w14:textId="77777777" w:rsidR="00C23F19" w:rsidRPr="00B20AE8" w:rsidRDefault="00C23F19" w:rsidP="0039402F">
            <w:pPr>
              <w:pStyle w:val="TAC"/>
            </w:pPr>
            <w:r w:rsidRPr="00B20AE8">
              <w:t xml:space="preserve">100 kHz </w:t>
            </w:r>
          </w:p>
        </w:tc>
      </w:tr>
      <w:tr w:rsidR="00C23F19" w:rsidRPr="00B20AE8" w14:paraId="199BBC6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94D5E34"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23E974" w14:textId="77777777" w:rsidR="00C23F19" w:rsidRPr="00B20AE8" w:rsidRDefault="00C23F19" w:rsidP="0039402F">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lang w:val="sv-SE"/>
              </w:rPr>
              <w:t>min(10.05 MHz, f_offset</w:t>
            </w:r>
            <w:r w:rsidRPr="00B20AE8">
              <w:rPr>
                <w:vertAlign w:val="subscript"/>
                <w:lang w:val="sv-SE" w:eastAsia="zh-CN"/>
              </w:rPr>
              <w:t>max</w:t>
            </w:r>
            <w:r w:rsidRPr="00B20AE8">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BFC494" w14:textId="77777777" w:rsidR="00C23F19" w:rsidRPr="00B20AE8" w:rsidRDefault="00C23F19" w:rsidP="0039402F">
            <w:pPr>
              <w:pStyle w:val="TAC"/>
              <w:rPr>
                <w:rFonts w:cs="v5.0.0"/>
              </w:rPr>
            </w:pPr>
            <w:r w:rsidRPr="00B20AE8">
              <w:rPr>
                <w:noProof/>
              </w:rPr>
              <w:t>P</w:t>
            </w:r>
            <w:r w:rsidRPr="00B20AE8">
              <w:rPr>
                <w:noProof/>
                <w:vertAlign w:val="subscript"/>
              </w:rPr>
              <w:t>rated,c,TRP</w:t>
            </w:r>
            <w:r>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2BE55FDF" w14:textId="77777777" w:rsidR="00C23F19" w:rsidRPr="00B20AE8" w:rsidRDefault="00C23F19" w:rsidP="0039402F">
            <w:pPr>
              <w:pStyle w:val="TAC"/>
            </w:pPr>
            <w:r w:rsidRPr="00B20AE8">
              <w:t xml:space="preserve">100 kHz </w:t>
            </w:r>
          </w:p>
        </w:tc>
      </w:tr>
      <w:tr w:rsidR="00C23F19" w:rsidRPr="00B20AE8" w14:paraId="6466152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696FBA8"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9411FC4"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26C83D7" w14:textId="77777777" w:rsidR="00C23F19" w:rsidRPr="00B20AE8" w:rsidRDefault="00C23F19" w:rsidP="0039402F">
            <w:pPr>
              <w:pStyle w:val="TAC"/>
              <w:rPr>
                <w:rFonts w:cs="v5.0.0"/>
              </w:rPr>
            </w:pPr>
            <w:r w:rsidRPr="00B20AE8">
              <w:rPr>
                <w:lang w:eastAsia="zh-CN"/>
              </w:rPr>
              <w:t>Min(</w:t>
            </w:r>
            <w:r w:rsidRPr="00B20AE8">
              <w:rPr>
                <w:rFonts w:cs="v4.2.0"/>
                <w:noProof/>
              </w:rPr>
              <w:t>P</w:t>
            </w:r>
            <w:r w:rsidRPr="00B20AE8">
              <w:rPr>
                <w:rFonts w:cs="v4.2.0"/>
                <w:noProof/>
                <w:vertAlign w:val="subscript"/>
              </w:rPr>
              <w:t>rated,c,TRP</w:t>
            </w:r>
            <w:r>
              <w:t xml:space="preserve"> </w:t>
            </w:r>
            <w:r w:rsidRPr="00B20AE8">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180A7639" w14:textId="77777777" w:rsidR="00C23F19" w:rsidRPr="00B20AE8" w:rsidRDefault="00C23F19" w:rsidP="0039402F">
            <w:pPr>
              <w:pStyle w:val="TAC"/>
            </w:pPr>
            <w:r w:rsidRPr="00B20AE8">
              <w:t>100 kHz</w:t>
            </w:r>
          </w:p>
        </w:tc>
      </w:tr>
      <w:tr w:rsidR="00C23F19" w:rsidRPr="00B20AE8" w14:paraId="2A20A698" w14:textId="77777777" w:rsidTr="00EA7724">
        <w:trPr>
          <w:cantSplit/>
          <w:jc w:val="center"/>
        </w:trPr>
        <w:tc>
          <w:tcPr>
            <w:tcW w:w="9988" w:type="dxa"/>
            <w:gridSpan w:val="4"/>
          </w:tcPr>
          <w:p w14:paraId="0FB82100" w14:textId="625A4D15" w:rsidR="00517ABE" w:rsidRPr="00B20AE8" w:rsidRDefault="00517ABE"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 xml:space="preserve">MHz from both adjacent sub blocks on each side of the sub-block gap, where the minimum requirement within sub-block gaps shall be </w:t>
            </w:r>
            <w:r w:rsidRPr="00B20AE8">
              <w:rPr>
                <w:lang w:eastAsia="zh-CN"/>
              </w:rPr>
              <w:t>Min(</w:t>
            </w:r>
            <w:r w:rsidRPr="00B20AE8">
              <w:rPr>
                <w:rFonts w:cs="v4.2.0"/>
                <w:noProof/>
              </w:rPr>
              <w:t>P</w:t>
            </w:r>
            <w:r w:rsidRPr="00B20AE8">
              <w:rPr>
                <w:rFonts w:cs="v4.2.0"/>
                <w:noProof/>
                <w:vertAlign w:val="subscript"/>
              </w:rPr>
              <w:t>rated,c,TRP</w:t>
            </w:r>
            <w:r>
              <w:t xml:space="preserve"> </w:t>
            </w:r>
            <w:r w:rsidRPr="00B20AE8">
              <w:rPr>
                <w:lang w:eastAsia="zh-CN"/>
              </w:rPr>
              <w:t>-60dB, -16dBm)</w:t>
            </w:r>
            <w:r w:rsidRPr="00B20AE8">
              <w:t>/1</w:t>
            </w:r>
            <w:r w:rsidRPr="00B20AE8">
              <w:rPr>
                <w:lang w:eastAsia="zh-CN"/>
              </w:rPr>
              <w:t>00</w:t>
            </w:r>
            <w:r>
              <w:rPr>
                <w:lang w:eastAsia="zh-CN"/>
              </w:rPr>
              <w:t> </w:t>
            </w:r>
            <w:r w:rsidRPr="00B20AE8">
              <w:rPr>
                <w:lang w:eastAsia="zh-CN"/>
              </w:rPr>
              <w:t>k</w:t>
            </w:r>
            <w:r w:rsidRPr="00B20AE8">
              <w:t>Hz.</w:t>
            </w:r>
          </w:p>
          <w:p w14:paraId="25D6AD68" w14:textId="2793393D" w:rsidR="00517ABE" w:rsidRPr="00B20AE8" w:rsidRDefault="00517ABE"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p w14:paraId="37C72F4C" w14:textId="77777777" w:rsidR="00517ABE" w:rsidRPr="00B20AE8" w:rsidRDefault="00517ABE" w:rsidP="0039402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14:paraId="6F6E3925" w14:textId="77777777" w:rsidR="00517ABE" w:rsidRPr="00B20AE8" w:rsidRDefault="00517ABE" w:rsidP="0039402F">
            <w:pPr>
              <w:pStyle w:val="TAN"/>
            </w:pPr>
            <w:r w:rsidRPr="00B20AE8">
              <w:t>NOTE 4:</w:t>
            </w:r>
            <w:r w:rsidRPr="00B20AE8">
              <w:tab/>
            </w:r>
            <w:r w:rsidRPr="00B20AE8">
              <w:rPr>
                <w:rFonts w:eastAsia="SimSun" w:hint="eastAsia"/>
                <w:lang w:val="en-US" w:eastAsia="zh-CN"/>
              </w:rPr>
              <w:t>Void</w:t>
            </w:r>
            <w:r w:rsidRPr="00B20AE8">
              <w:t>.</w:t>
            </w:r>
          </w:p>
          <w:p w14:paraId="40DE4598" w14:textId="729325AB" w:rsidR="00C23F19" w:rsidRPr="00B20AE8" w:rsidRDefault="00517ABE"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41A3EEE8" w14:textId="77777777" w:rsidR="00C23F19" w:rsidRPr="00B20AE8" w:rsidRDefault="00C23F19" w:rsidP="0039402F"/>
    <w:p w14:paraId="49112461" w14:textId="13E8CAC7" w:rsidR="00C23F19" w:rsidRPr="00B20AE8" w:rsidRDefault="00C23F19" w:rsidP="0039402F">
      <w:pPr>
        <w:pStyle w:val="TH"/>
        <w:rPr>
          <w:rFonts w:cs="v5.0.0"/>
        </w:rPr>
      </w:pPr>
      <w:r w:rsidRPr="00B20AE8">
        <w:t>Table 6.7.5.5.3-</w:t>
      </w:r>
      <w:r w:rsidRPr="00B20AE8">
        <w:rPr>
          <w:rFonts w:hint="eastAsia"/>
          <w:lang w:eastAsia="zh-CN"/>
        </w:rPr>
        <w:t>4</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7B31066" w14:textId="77777777" w:rsidTr="00EA7724">
        <w:trPr>
          <w:cantSplit/>
          <w:jc w:val="center"/>
        </w:trPr>
        <w:tc>
          <w:tcPr>
            <w:tcW w:w="2127" w:type="dxa"/>
          </w:tcPr>
          <w:p w14:paraId="31AD7EDF"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7E8FE7C" w14:textId="77777777" w:rsidR="00C23F19" w:rsidRPr="00B20AE8" w:rsidRDefault="00C23F19" w:rsidP="0039402F">
            <w:pPr>
              <w:pStyle w:val="TAH"/>
            </w:pPr>
            <w:r w:rsidRPr="00B20AE8">
              <w:t>Frequency offset of measurement filter centre frequency, f_offset</w:t>
            </w:r>
          </w:p>
        </w:tc>
        <w:tc>
          <w:tcPr>
            <w:tcW w:w="3455" w:type="dxa"/>
          </w:tcPr>
          <w:p w14:paraId="7077D434" w14:textId="77777777" w:rsidR="00C23F19" w:rsidRPr="00B20AE8" w:rsidRDefault="00C23F19" w:rsidP="0039402F">
            <w:pPr>
              <w:pStyle w:val="TAH"/>
            </w:pPr>
            <w:r w:rsidRPr="00B20AE8">
              <w:t>Test requirement (Notes 2</w:t>
            </w:r>
            <w:r w:rsidRPr="00B20AE8">
              <w:rPr>
                <w:rFonts w:hint="eastAsia"/>
                <w:lang w:eastAsia="zh-CN"/>
              </w:rPr>
              <w:t xml:space="preserve"> and 3</w:t>
            </w:r>
            <w:r w:rsidRPr="00B20AE8">
              <w:t>)</w:t>
            </w:r>
          </w:p>
        </w:tc>
        <w:tc>
          <w:tcPr>
            <w:tcW w:w="1430" w:type="dxa"/>
          </w:tcPr>
          <w:p w14:paraId="4014C414" w14:textId="77777777" w:rsidR="00C23F19" w:rsidRPr="00B20AE8" w:rsidRDefault="00C23F19" w:rsidP="0039402F">
            <w:pPr>
              <w:pStyle w:val="TAH"/>
            </w:pPr>
            <w:r w:rsidRPr="00B20AE8">
              <w:t>Measurement bandwidth</w:t>
            </w:r>
            <w:r w:rsidRPr="00B20AE8">
              <w:rPr>
                <w:rFonts w:cs="v5.0.0"/>
              </w:rPr>
              <w:t xml:space="preserve"> </w:t>
            </w:r>
          </w:p>
        </w:tc>
      </w:tr>
      <w:tr w:rsidR="00C23F19" w:rsidRPr="00B20AE8" w14:paraId="4238C9D1" w14:textId="77777777" w:rsidTr="00EA7724">
        <w:trPr>
          <w:cantSplit/>
          <w:jc w:val="center"/>
        </w:trPr>
        <w:tc>
          <w:tcPr>
            <w:tcW w:w="2127" w:type="dxa"/>
          </w:tcPr>
          <w:p w14:paraId="2B8910CB"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4455F96A" w14:textId="77777777" w:rsidR="00C23F19" w:rsidRPr="00B20AE8" w:rsidRDefault="00C23F19" w:rsidP="0039402F">
            <w:pPr>
              <w:pStyle w:val="TAC"/>
            </w:pPr>
            <w:r w:rsidRPr="00B20AE8">
              <w:rPr>
                <w:rFonts w:hint="eastAsia"/>
              </w:rPr>
              <w:t>(Note 1)</w:t>
            </w:r>
          </w:p>
        </w:tc>
        <w:tc>
          <w:tcPr>
            <w:tcW w:w="2976" w:type="dxa"/>
          </w:tcPr>
          <w:p w14:paraId="314E1DCB" w14:textId="77777777" w:rsidR="00C23F19" w:rsidRPr="00B20AE8" w:rsidRDefault="00C23F19" w:rsidP="0039402F">
            <w:pPr>
              <w:pStyle w:val="TAC"/>
            </w:pPr>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1CD9B6C3" w14:textId="77777777" w:rsidR="00C23F19" w:rsidRPr="00B20AE8" w:rsidRDefault="00C23F19" w:rsidP="0039402F">
            <w:pPr>
              <w:pStyle w:val="TAC"/>
            </w:pPr>
          </w:p>
          <w:p w14:paraId="67450B4A" w14:textId="77777777" w:rsidR="00C23F19" w:rsidRPr="00B20AE8" w:rsidRDefault="00C23F19" w:rsidP="0039402F">
            <w:pPr>
              <w:pStyle w:val="TAC"/>
              <w:rPr>
                <w:rFonts w:eastAsia="Malgun Gothic"/>
              </w:rPr>
            </w:pPr>
            <w:r w:rsidRPr="00B20AE8">
              <w:rPr>
                <w:rFonts w:eastAsia="Malgun Gothic"/>
              </w:rPr>
              <w:t>-16.2dBm-5/3(f_offset/MHz-0.015)dB</w:t>
            </w:r>
          </w:p>
          <w:p w14:paraId="5ECEF56A" w14:textId="77777777" w:rsidR="00C23F19" w:rsidRPr="00B20AE8" w:rsidRDefault="00C23F19" w:rsidP="0039402F">
            <w:pPr>
              <w:pStyle w:val="TAC"/>
            </w:pPr>
          </w:p>
        </w:tc>
        <w:tc>
          <w:tcPr>
            <w:tcW w:w="1430" w:type="dxa"/>
          </w:tcPr>
          <w:p w14:paraId="44A9D40D" w14:textId="77777777" w:rsidR="00C23F19" w:rsidRPr="00B20AE8" w:rsidRDefault="00C23F19" w:rsidP="0039402F">
            <w:pPr>
              <w:pStyle w:val="TAC"/>
            </w:pPr>
            <w:r w:rsidRPr="00B20AE8">
              <w:t>30 kHz</w:t>
            </w:r>
          </w:p>
        </w:tc>
      </w:tr>
      <w:tr w:rsidR="00C23F19" w:rsidRPr="00B20AE8" w14:paraId="30D9506E" w14:textId="77777777" w:rsidTr="00EA7724">
        <w:trPr>
          <w:cantSplit/>
          <w:jc w:val="center"/>
        </w:trPr>
        <w:tc>
          <w:tcPr>
            <w:tcW w:w="2127" w:type="dxa"/>
          </w:tcPr>
          <w:p w14:paraId="17A341A0" w14:textId="77777777" w:rsidR="00C23F19" w:rsidRPr="00B20AE8" w:rsidRDefault="00C23F19" w:rsidP="0039402F">
            <w:pPr>
              <w:pStyle w:val="TAC"/>
            </w:pPr>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6D1963C6" w14:textId="77777777" w:rsidR="00C23F19" w:rsidRPr="00B20AE8" w:rsidRDefault="00C23F19" w:rsidP="0039402F">
            <w:pPr>
              <w:pStyle w:val="TAC"/>
            </w:pPr>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2159C2B" w14:textId="77777777" w:rsidR="00C23F19" w:rsidRPr="00B20AE8" w:rsidRDefault="00C23F19" w:rsidP="0039402F">
            <w:pPr>
              <w:pStyle w:val="TAC"/>
            </w:pPr>
          </w:p>
          <w:p w14:paraId="1214CD34" w14:textId="77777777" w:rsidR="00C23F19" w:rsidRPr="00B20AE8" w:rsidRDefault="00C23F19" w:rsidP="0039402F">
            <w:pPr>
              <w:pStyle w:val="TAC"/>
              <w:rPr>
                <w:rFonts w:eastAsia="Malgun Gothic"/>
              </w:rPr>
            </w:pPr>
            <w:r w:rsidRPr="00B20AE8">
              <w:rPr>
                <w:rFonts w:eastAsia="Malgun Gothic"/>
              </w:rPr>
              <w:t>-11.2dBm-15(f_offset/MHz-0.215)dB</w:t>
            </w:r>
          </w:p>
          <w:p w14:paraId="4311047B" w14:textId="77777777" w:rsidR="00C23F19" w:rsidRPr="00B20AE8" w:rsidRDefault="00C23F19" w:rsidP="0039402F">
            <w:pPr>
              <w:pStyle w:val="TAC"/>
              <w:rPr>
                <w:rFonts w:eastAsia="Malgun Gothic"/>
              </w:rPr>
            </w:pPr>
          </w:p>
          <w:p w14:paraId="7EE5C330" w14:textId="77777777" w:rsidR="00C23F19" w:rsidRPr="00B20AE8" w:rsidRDefault="00C23F19" w:rsidP="0039402F">
            <w:pPr>
              <w:pStyle w:val="TAC"/>
            </w:pPr>
          </w:p>
        </w:tc>
        <w:tc>
          <w:tcPr>
            <w:tcW w:w="1430" w:type="dxa"/>
          </w:tcPr>
          <w:p w14:paraId="4F7E06D7" w14:textId="77777777" w:rsidR="00C23F19" w:rsidRPr="00B20AE8" w:rsidRDefault="00C23F19" w:rsidP="0039402F">
            <w:pPr>
              <w:pStyle w:val="TAC"/>
            </w:pPr>
            <w:r w:rsidRPr="00B20AE8">
              <w:t>30 kHz</w:t>
            </w:r>
          </w:p>
        </w:tc>
      </w:tr>
      <w:tr w:rsidR="00C23F19" w:rsidRPr="00B20AE8" w14:paraId="41CF5F76" w14:textId="77777777" w:rsidTr="00EA7724">
        <w:trPr>
          <w:cantSplit/>
          <w:jc w:val="center"/>
        </w:trPr>
        <w:tc>
          <w:tcPr>
            <w:tcW w:w="2127" w:type="dxa"/>
          </w:tcPr>
          <w:p w14:paraId="1BEF5C23" w14:textId="77777777" w:rsidR="00C23F19" w:rsidRPr="00B20AE8" w:rsidRDefault="00C23F19" w:rsidP="0039402F">
            <w:pPr>
              <w:pStyle w:val="TAC"/>
            </w:pPr>
            <w:r w:rsidRPr="00B20AE8">
              <w:t xml:space="preserve">(Note </w:t>
            </w:r>
            <w:r w:rsidRPr="00B20AE8">
              <w:rPr>
                <w:lang w:eastAsia="zh-CN"/>
              </w:rPr>
              <w:t>8</w:t>
            </w:r>
            <w:r w:rsidRPr="00B20AE8">
              <w:t>)</w:t>
            </w:r>
          </w:p>
        </w:tc>
        <w:tc>
          <w:tcPr>
            <w:tcW w:w="2976" w:type="dxa"/>
          </w:tcPr>
          <w:p w14:paraId="48AE6BD4" w14:textId="77777777" w:rsidR="00C23F19" w:rsidRPr="00B20AE8" w:rsidRDefault="00C23F19" w:rsidP="0039402F">
            <w:pPr>
              <w:pStyle w:val="TAC"/>
            </w:pPr>
            <w:r w:rsidRPr="00B20AE8">
              <w:t xml:space="preserve">1.015 MHz </w:t>
            </w:r>
            <w:r w:rsidRPr="00B20AE8">
              <w:sym w:font="Symbol" w:char="F0A3"/>
            </w:r>
            <w:r w:rsidRPr="00B20AE8">
              <w:t xml:space="preserve"> f_offset &lt; 1.5 MHz </w:t>
            </w:r>
          </w:p>
        </w:tc>
        <w:tc>
          <w:tcPr>
            <w:tcW w:w="3455" w:type="dxa"/>
          </w:tcPr>
          <w:p w14:paraId="666B77EF" w14:textId="77777777" w:rsidR="00C23F19" w:rsidRPr="00B20AE8" w:rsidRDefault="00C23F19" w:rsidP="0039402F">
            <w:pPr>
              <w:pStyle w:val="TAC"/>
            </w:pPr>
            <w:r w:rsidRPr="00B20AE8">
              <w:t>-23.2 dBm</w:t>
            </w:r>
          </w:p>
        </w:tc>
        <w:tc>
          <w:tcPr>
            <w:tcW w:w="1430" w:type="dxa"/>
          </w:tcPr>
          <w:p w14:paraId="43E4F672" w14:textId="77777777" w:rsidR="00C23F19" w:rsidRPr="00B20AE8" w:rsidRDefault="00C23F19" w:rsidP="0039402F">
            <w:pPr>
              <w:pStyle w:val="TAC"/>
            </w:pPr>
            <w:r w:rsidRPr="00B20AE8">
              <w:t>30 kHz</w:t>
            </w:r>
          </w:p>
        </w:tc>
      </w:tr>
      <w:tr w:rsidR="00C23F19" w:rsidRPr="00B20AE8" w14:paraId="4341B898" w14:textId="77777777" w:rsidTr="00EA7724">
        <w:trPr>
          <w:cantSplit/>
          <w:jc w:val="center"/>
        </w:trPr>
        <w:tc>
          <w:tcPr>
            <w:tcW w:w="2127" w:type="dxa"/>
          </w:tcPr>
          <w:p w14:paraId="4B8E08DC" w14:textId="77777777" w:rsidR="00C23F19" w:rsidRPr="00B20AE8" w:rsidRDefault="00C23F19" w:rsidP="0039402F">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22F6B558" w14:textId="77777777" w:rsidR="00C23F19" w:rsidRPr="00B20AE8" w:rsidRDefault="00C23F19" w:rsidP="0039402F">
            <w:pPr>
              <w:pStyle w:val="TAC"/>
            </w:pPr>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6D97A724" w14:textId="77777777" w:rsidR="00C23F19" w:rsidRPr="00B20AE8" w:rsidRDefault="00C23F19" w:rsidP="0039402F">
            <w:pPr>
              <w:pStyle w:val="TAC"/>
            </w:pPr>
            <w:r w:rsidRPr="00B20AE8">
              <w:t>-10.2 dBm</w:t>
            </w:r>
          </w:p>
        </w:tc>
        <w:tc>
          <w:tcPr>
            <w:tcW w:w="1430" w:type="dxa"/>
          </w:tcPr>
          <w:p w14:paraId="6DF3F66D" w14:textId="77777777" w:rsidR="00C23F19" w:rsidRPr="00B20AE8" w:rsidRDefault="00C23F19" w:rsidP="0039402F">
            <w:pPr>
              <w:pStyle w:val="TAC"/>
            </w:pPr>
            <w:r w:rsidRPr="00B20AE8">
              <w:t>1 MHz</w:t>
            </w:r>
          </w:p>
        </w:tc>
      </w:tr>
      <w:tr w:rsidR="00C23F19" w:rsidRPr="00B20AE8" w14:paraId="43C1872C" w14:textId="77777777" w:rsidTr="00EA7724">
        <w:trPr>
          <w:cantSplit/>
          <w:jc w:val="center"/>
        </w:trPr>
        <w:tc>
          <w:tcPr>
            <w:tcW w:w="2127" w:type="dxa"/>
          </w:tcPr>
          <w:p w14:paraId="4B5388F1" w14:textId="77777777" w:rsidR="00C23F19" w:rsidRPr="00B20AE8" w:rsidRDefault="00C23F19" w:rsidP="0039402F">
            <w:pPr>
              <w:pStyle w:val="TAC"/>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5EB96AB4" w14:textId="77777777" w:rsidR="00C23F19" w:rsidRPr="00B20AE8" w:rsidRDefault="00C23F19" w:rsidP="0039402F">
            <w:pPr>
              <w:pStyle w:val="TAC"/>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0A3F5D7A" w14:textId="77777777" w:rsidR="00C23F19" w:rsidRPr="00B20AE8" w:rsidRDefault="00C23F19" w:rsidP="0039402F">
            <w:pPr>
              <w:pStyle w:val="TAC"/>
            </w:pPr>
            <w:r w:rsidRPr="00B20AE8">
              <w:t>-14.2 dBm</w:t>
            </w:r>
          </w:p>
        </w:tc>
        <w:tc>
          <w:tcPr>
            <w:tcW w:w="1430" w:type="dxa"/>
          </w:tcPr>
          <w:p w14:paraId="3BF1BBE1" w14:textId="77777777" w:rsidR="00C23F19" w:rsidRPr="00B20AE8" w:rsidRDefault="00C23F19" w:rsidP="0039402F">
            <w:pPr>
              <w:pStyle w:val="TAC"/>
            </w:pPr>
            <w:r w:rsidRPr="00B20AE8">
              <w:t>1 MHz</w:t>
            </w:r>
          </w:p>
        </w:tc>
      </w:tr>
      <w:tr w:rsidR="00C23F19" w:rsidRPr="00B20AE8" w14:paraId="7BF217AD" w14:textId="77777777" w:rsidTr="00EA7724">
        <w:trPr>
          <w:cantSplit/>
          <w:jc w:val="center"/>
        </w:trPr>
        <w:tc>
          <w:tcPr>
            <w:tcW w:w="2127" w:type="dxa"/>
          </w:tcPr>
          <w:p w14:paraId="726B740E" w14:textId="77777777" w:rsidR="00C23F19" w:rsidRPr="00B20AE8" w:rsidRDefault="00C23F19" w:rsidP="0039402F">
            <w:pPr>
              <w:pStyle w:val="TAC"/>
            </w:pPr>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F502B75" w14:textId="77777777" w:rsidR="00C23F19" w:rsidRPr="00B20AE8" w:rsidRDefault="00C23F19" w:rsidP="0039402F">
            <w:pPr>
              <w:pStyle w:val="TAC"/>
            </w:pPr>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619FF068" w14:textId="77777777" w:rsidR="00C23F19" w:rsidRPr="00B20AE8" w:rsidRDefault="00C23F19" w:rsidP="0039402F">
            <w:pPr>
              <w:pStyle w:val="TAC"/>
            </w:pPr>
            <w:r w:rsidRPr="00B20AE8">
              <w:rPr>
                <w:rFonts w:hint="eastAsia"/>
                <w:lang w:eastAsia="zh-CN"/>
              </w:rPr>
              <w:t xml:space="preserve">-16 dBm </w:t>
            </w:r>
            <w:r w:rsidRPr="00B20AE8">
              <w:t xml:space="preserve">(Note </w:t>
            </w:r>
            <w:r w:rsidRPr="00B20AE8">
              <w:rPr>
                <w:lang w:eastAsia="zh-CN"/>
              </w:rPr>
              <w:t>10</w:t>
            </w:r>
            <w:r w:rsidRPr="00B20AE8">
              <w:t>)</w:t>
            </w:r>
          </w:p>
        </w:tc>
        <w:tc>
          <w:tcPr>
            <w:tcW w:w="1430" w:type="dxa"/>
          </w:tcPr>
          <w:p w14:paraId="4FD6BBDE" w14:textId="77777777" w:rsidR="00C23F19" w:rsidRPr="00B20AE8" w:rsidRDefault="00C23F19" w:rsidP="0039402F">
            <w:pPr>
              <w:pStyle w:val="TAC"/>
            </w:pPr>
            <w:r w:rsidRPr="00B20AE8">
              <w:rPr>
                <w:rFonts w:hint="eastAsia"/>
                <w:lang w:eastAsia="zh-CN"/>
              </w:rPr>
              <w:t>1 MHz</w:t>
            </w:r>
          </w:p>
        </w:tc>
      </w:tr>
      <w:tr w:rsidR="00C23F19" w:rsidRPr="00B20AE8" w14:paraId="5C3180FA" w14:textId="77777777" w:rsidTr="00EA7724">
        <w:trPr>
          <w:cantSplit/>
          <w:jc w:val="center"/>
        </w:trPr>
        <w:tc>
          <w:tcPr>
            <w:tcW w:w="9988" w:type="dxa"/>
            <w:gridSpan w:val="4"/>
          </w:tcPr>
          <w:p w14:paraId="3F039AF5" w14:textId="77777777" w:rsidR="009B3C22" w:rsidRPr="00B20AE8" w:rsidRDefault="009B3C22" w:rsidP="0039402F">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14:paraId="085C7C67" w14:textId="77777777" w:rsidR="009B3C22" w:rsidRPr="00B20AE8" w:rsidRDefault="009B3C22" w:rsidP="0039402F">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14:paraId="5F1D3543" w14:textId="77777777" w:rsidR="009B3C22" w:rsidRPr="00B20AE8" w:rsidRDefault="009B3C22" w:rsidP="0039402F">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7E912DDE" w14:textId="77777777" w:rsidR="009B3C22" w:rsidRPr="00B20AE8" w:rsidRDefault="009B3C22" w:rsidP="0039402F">
            <w:pPr>
              <w:pStyle w:val="TAN"/>
            </w:pPr>
            <w:r w:rsidRPr="00B20AE8">
              <w:t>NOTE 8:</w:t>
            </w:r>
            <w:r w:rsidRPr="00B20AE8">
              <w:tab/>
              <w:t>This frequency range ensures that the range of values of f_offset is continuous.</w:t>
            </w:r>
          </w:p>
          <w:p w14:paraId="43422926" w14:textId="22999862" w:rsidR="00C23F19" w:rsidRPr="00B20AE8" w:rsidRDefault="009B3C22"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22DDF6B" w14:textId="77777777" w:rsidR="00C23F19" w:rsidRPr="00B20AE8" w:rsidRDefault="00C23F19" w:rsidP="0039402F"/>
    <w:p w14:paraId="64E0FB96" w14:textId="0C61E289" w:rsidR="00C23F19" w:rsidRPr="00B20AE8" w:rsidRDefault="00C23F19" w:rsidP="0039402F">
      <w:pPr>
        <w:pStyle w:val="TH"/>
        <w:rPr>
          <w:rFonts w:cs="v5.0.0"/>
        </w:rPr>
      </w:pPr>
      <w:r w:rsidRPr="00B20AE8">
        <w:t xml:space="preserve">Table 6.7.5.5.3-4a: </w:t>
      </w:r>
      <w:r>
        <w:t>MR BS OBUE in</w:t>
      </w:r>
      <w:r w:rsidRPr="00DF5484">
        <w:t xml:space="preserve"> BC2 bands </w:t>
      </w:r>
      <w:r>
        <w:t xml:space="preserve">applicable </w:t>
      </w:r>
      <w:r w:rsidRPr="00DF5484">
        <w:t>for</w:t>
      </w:r>
      <w:r>
        <w:t>:</w:t>
      </w:r>
      <w:r w:rsidRPr="00DF5484">
        <w:t xml:space="preserve"> BS maximum output power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40 dBm</w:t>
      </w:r>
      <w:r>
        <w:t xml:space="preserve">, </w:t>
      </w:r>
      <w:r w:rsidRPr="00DF5484">
        <w:t>supporting NR</w:t>
      </w:r>
      <w:r>
        <w:t>,</w:t>
      </w:r>
      <w:r w:rsidRPr="00DF5484">
        <w:t xml:space="preserve"> </w:t>
      </w:r>
      <w:r>
        <w:t>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3B6E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20A31A"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4D1DEEB7"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5BCD42"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E0A3C" w14:textId="77777777" w:rsidR="00C23F19" w:rsidRPr="00B20AE8" w:rsidRDefault="00C23F19" w:rsidP="0039402F">
            <w:pPr>
              <w:pStyle w:val="TAH"/>
            </w:pPr>
            <w:r w:rsidRPr="00B20AE8">
              <w:t>Measurement bandwidth (Note 7)</w:t>
            </w:r>
          </w:p>
        </w:tc>
      </w:tr>
      <w:tr w:rsidR="00C23F19" w:rsidRPr="00B20AE8" w14:paraId="0F6A96C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C0CC707"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13C2D0A"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1C9895C7" w14:textId="77777777" w:rsidR="00C23F19" w:rsidRPr="00B20AE8" w:rsidRDefault="00C23F19" w:rsidP="0039402F">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24B6AF2A" w14:textId="77777777" w:rsidR="00C23F19" w:rsidRPr="00F437E4" w:rsidRDefault="00C23F19" w:rsidP="0039402F">
            <w:pPr>
              <w:pStyle w:val="TAC"/>
            </w:pPr>
            <w:r w:rsidRPr="00F437E4">
              <w:t xml:space="preserve">100 kHz </w:t>
            </w:r>
          </w:p>
        </w:tc>
      </w:tr>
      <w:tr w:rsidR="00C23F19" w:rsidRPr="00B20AE8" w14:paraId="229672C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726424F" w14:textId="77777777" w:rsidR="00C23F19" w:rsidRPr="00B20AE8" w:rsidRDefault="00C23F19" w:rsidP="0039402F">
            <w:pPr>
              <w:pStyle w:val="TAC"/>
              <w:rPr>
                <w:lang w:val="sv-SE"/>
              </w:rPr>
            </w:pPr>
            <w:r w:rsidRPr="00B20AE8">
              <w:rPr>
                <w:lang w:val="sv-SE"/>
              </w:rPr>
              <w:t xml:space="preserve">5 MHz </w:t>
            </w:r>
            <w:r w:rsidRPr="00B20AE8">
              <w:sym w:font="Symbol" w:char="F0A3"/>
            </w:r>
            <w:r w:rsidRPr="00B20AE8">
              <w:rPr>
                <w:lang w:val="sv-SE"/>
              </w:rPr>
              <w:t xml:space="preserve"> </w:t>
            </w:r>
            <w:r w:rsidRPr="00B20AE8">
              <w:sym w:font="Symbol" w:char="F044"/>
            </w:r>
            <w:r w:rsidRPr="00B20AE8">
              <w:rPr>
                <w:lang w:val="sv-SE"/>
              </w:rPr>
              <w:t xml:space="preserve">f &lt; 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1CA7C28"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09F1DC" w14:textId="77777777" w:rsidR="00C23F19" w:rsidRPr="00B20AE8" w:rsidRDefault="00C23F19" w:rsidP="0039402F">
            <w:pPr>
              <w:pStyle w:val="TAC"/>
            </w:pPr>
            <w:r w:rsidRPr="00B20AE8">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8904AE9" w14:textId="77777777" w:rsidR="00C23F19" w:rsidRPr="00F437E4" w:rsidRDefault="00C23F19" w:rsidP="0039402F">
            <w:pPr>
              <w:pStyle w:val="TAC"/>
            </w:pPr>
            <w:r w:rsidRPr="00F437E4">
              <w:t xml:space="preserve">100 kHz </w:t>
            </w:r>
          </w:p>
        </w:tc>
      </w:tr>
      <w:tr w:rsidR="00C23F19" w:rsidRPr="00B20AE8" w14:paraId="07780C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0BE4DF5"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FC167AE"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B3301D" w14:textId="77777777" w:rsidR="00C23F19" w:rsidRPr="00B20AE8" w:rsidRDefault="00C23F19" w:rsidP="0039402F">
            <w:pPr>
              <w:pStyle w:val="TAC"/>
            </w:pPr>
            <w:r w:rsidRPr="00B20AE8">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A49ACD4" w14:textId="77777777" w:rsidR="00C23F19" w:rsidRPr="00F437E4" w:rsidRDefault="00C23F19" w:rsidP="0039402F">
            <w:pPr>
              <w:pStyle w:val="TAC"/>
            </w:pPr>
            <w:r w:rsidRPr="00F437E4">
              <w:t>100 kHz</w:t>
            </w:r>
          </w:p>
        </w:tc>
      </w:tr>
      <w:tr w:rsidR="00C23F19" w:rsidRPr="00B20AE8" w14:paraId="1FAB3A35" w14:textId="77777777" w:rsidTr="00EA7724">
        <w:trPr>
          <w:cantSplit/>
          <w:jc w:val="center"/>
        </w:trPr>
        <w:tc>
          <w:tcPr>
            <w:tcW w:w="9988" w:type="dxa"/>
            <w:gridSpan w:val="4"/>
          </w:tcPr>
          <w:p w14:paraId="6035BFE1" w14:textId="0067F8CE" w:rsidR="002E644F" w:rsidRPr="00B20AE8" w:rsidRDefault="002E644F"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w:t>
            </w:r>
            <w:r w:rsidRPr="00B20AE8">
              <w:rPr>
                <w:lang w:eastAsia="zh-CN"/>
              </w:rPr>
              <w:t>20</w:t>
            </w:r>
            <w:r w:rsidRPr="00B20AE8">
              <w:t>dBm/1</w:t>
            </w:r>
            <w:r w:rsidRPr="00B20AE8">
              <w:rPr>
                <w:lang w:eastAsia="zh-CN"/>
              </w:rPr>
              <w:t>00</w:t>
            </w:r>
            <w:r>
              <w:rPr>
                <w:lang w:eastAsia="zh-CN"/>
              </w:rPr>
              <w:t> </w:t>
            </w:r>
            <w:r w:rsidRPr="00B20AE8">
              <w:rPr>
                <w:lang w:eastAsia="zh-CN"/>
              </w:rPr>
              <w:t>k</w:t>
            </w:r>
            <w:r w:rsidRPr="00B20AE8">
              <w:t>Hz.</w:t>
            </w:r>
          </w:p>
          <w:p w14:paraId="090EF16F" w14:textId="2FC0ADFC" w:rsidR="002E644F" w:rsidRPr="00B20AE8" w:rsidRDefault="002E644F"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p w14:paraId="1D50E8DF" w14:textId="77777777" w:rsidR="002E644F" w:rsidRPr="00B20AE8" w:rsidRDefault="002E644F" w:rsidP="0039402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14:paraId="440279AB" w14:textId="77777777" w:rsidR="002E644F" w:rsidRPr="00B20AE8" w:rsidRDefault="002E644F" w:rsidP="0039402F">
            <w:pPr>
              <w:pStyle w:val="TAN"/>
            </w:pPr>
            <w:r w:rsidRPr="00B20AE8">
              <w:t>NOTE 4:</w:t>
            </w:r>
            <w:r w:rsidRPr="00B20AE8">
              <w:tab/>
            </w:r>
            <w:r w:rsidRPr="00B20AE8">
              <w:rPr>
                <w:rFonts w:eastAsia="SimSun" w:hint="eastAsia"/>
                <w:lang w:val="en-US" w:eastAsia="zh-CN"/>
              </w:rPr>
              <w:t>Void</w:t>
            </w:r>
            <w:r w:rsidRPr="00B20AE8">
              <w:t>.</w:t>
            </w:r>
          </w:p>
          <w:p w14:paraId="52D3BA9F" w14:textId="2E0279FA" w:rsidR="00C23F19" w:rsidRPr="00B20AE8" w:rsidRDefault="002E644F"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06E4D1EF" w14:textId="77777777" w:rsidR="00C23F19" w:rsidRPr="00B20AE8" w:rsidRDefault="00C23F19" w:rsidP="0039402F"/>
    <w:p w14:paraId="135666AA" w14:textId="5D90A283" w:rsidR="00C23F19" w:rsidRPr="00B20AE8" w:rsidRDefault="00C23F19" w:rsidP="0039402F">
      <w:pPr>
        <w:pStyle w:val="TH"/>
        <w:rPr>
          <w:rFonts w:cs="v5.0.0"/>
        </w:rPr>
      </w:pPr>
      <w:r w:rsidRPr="00B20AE8">
        <w:t>Table 6.7.5.5.3-</w:t>
      </w:r>
      <w:r w:rsidRPr="00B20AE8">
        <w:rPr>
          <w:rFonts w:hint="eastAsia"/>
          <w:lang w:eastAsia="zh-CN"/>
        </w:rPr>
        <w:t>5</w:t>
      </w:r>
      <w:r w:rsidRPr="00B20AE8">
        <w:t xml:space="preserve">: </w:t>
      </w:r>
      <w:r>
        <w:t>MR BS OBUE in</w:t>
      </w:r>
      <w:r w:rsidRPr="00DF5484">
        <w:t xml:space="preserve"> BC2</w:t>
      </w:r>
      <w:r>
        <w:t xml:space="preserve"> bands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operati</w:t>
      </w:r>
      <w:r>
        <w:t>ng</w:t>
      </w:r>
      <w:r w:rsidRPr="00DF5484">
        <w:t xml:space="preserve"> </w:t>
      </w:r>
      <w:r>
        <w:t xml:space="preserve">with </w:t>
      </w:r>
      <w:r w:rsidRPr="00DF5484">
        <w:t xml:space="preserve">E-UTRA 1.4 or 3 MHz carriers adjacent to the </w:t>
      </w:r>
      <w:r w:rsidRPr="00DF5484">
        <w:rPr>
          <w:i/>
        </w:rPr>
        <w:t>Base Station RF Bandwidth edge</w:t>
      </w:r>
      <w:r w:rsidRPr="00DF54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147AB278" w14:textId="77777777" w:rsidTr="00EA7724">
        <w:trPr>
          <w:cantSplit/>
          <w:jc w:val="center"/>
        </w:trPr>
        <w:tc>
          <w:tcPr>
            <w:tcW w:w="2442" w:type="dxa"/>
          </w:tcPr>
          <w:p w14:paraId="74AD3B02"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34BD9EDC" w14:textId="77777777" w:rsidR="00C23F19" w:rsidRPr="00B20AE8" w:rsidRDefault="00C23F19" w:rsidP="0039402F">
            <w:pPr>
              <w:pStyle w:val="TAH"/>
            </w:pPr>
            <w:r w:rsidRPr="00B20AE8">
              <w:t>Frequency offset of measurement filter centre frequency, f_offset</w:t>
            </w:r>
          </w:p>
        </w:tc>
        <w:tc>
          <w:tcPr>
            <w:tcW w:w="3139" w:type="dxa"/>
          </w:tcPr>
          <w:p w14:paraId="69841D62" w14:textId="77777777" w:rsidR="00C23F19" w:rsidRPr="00B20AE8" w:rsidRDefault="00C23F19" w:rsidP="0039402F">
            <w:pPr>
              <w:pStyle w:val="TAH"/>
            </w:pPr>
            <w:r w:rsidRPr="00B20AE8">
              <w:t xml:space="preserve">Test requirement (Notes </w:t>
            </w:r>
            <w:r w:rsidRPr="00B20AE8">
              <w:rPr>
                <w:lang w:eastAsia="zh-CN"/>
              </w:rPr>
              <w:t>2 and 3</w:t>
            </w:r>
            <w:r w:rsidRPr="00B20AE8">
              <w:t>)</w:t>
            </w:r>
          </w:p>
        </w:tc>
        <w:tc>
          <w:tcPr>
            <w:tcW w:w="1430" w:type="dxa"/>
          </w:tcPr>
          <w:p w14:paraId="0C68330A" w14:textId="77777777" w:rsidR="00C23F19" w:rsidRPr="00B20AE8" w:rsidRDefault="00C23F19" w:rsidP="0039402F">
            <w:pPr>
              <w:pStyle w:val="TAH"/>
            </w:pPr>
            <w:r w:rsidRPr="00B20AE8">
              <w:t>Measurement bandwidth</w:t>
            </w:r>
            <w:r w:rsidRPr="00B20AE8">
              <w:rPr>
                <w:rFonts w:cs="v5.0.0"/>
              </w:rPr>
              <w:t xml:space="preserve"> </w:t>
            </w:r>
          </w:p>
        </w:tc>
      </w:tr>
      <w:tr w:rsidR="00C23F19" w:rsidRPr="00B20AE8" w14:paraId="35F5E837" w14:textId="77777777" w:rsidTr="00EA7724">
        <w:trPr>
          <w:cantSplit/>
          <w:jc w:val="center"/>
        </w:trPr>
        <w:tc>
          <w:tcPr>
            <w:tcW w:w="2442" w:type="dxa"/>
          </w:tcPr>
          <w:p w14:paraId="421D6309"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7C6D2802" w14:textId="77777777" w:rsidR="00C23F19" w:rsidRPr="00B20AE8" w:rsidRDefault="00C23F19" w:rsidP="0039402F">
            <w:pPr>
              <w:pStyle w:val="TAC"/>
            </w:pPr>
            <w:r w:rsidRPr="00B20AE8">
              <w:t xml:space="preserve">0.015 MHz </w:t>
            </w:r>
            <w:r w:rsidRPr="00B20AE8">
              <w:sym w:font="Symbol" w:char="F0A3"/>
            </w:r>
            <w:r w:rsidRPr="00B20AE8">
              <w:t xml:space="preserve"> f_offset &lt; 0.065 MHz </w:t>
            </w:r>
          </w:p>
        </w:tc>
        <w:tc>
          <w:tcPr>
            <w:tcW w:w="3139" w:type="dxa"/>
          </w:tcPr>
          <w:p w14:paraId="02A4C978" w14:textId="77777777" w:rsidR="00C23F19" w:rsidRPr="00B20AE8" w:rsidRDefault="00C23F19" w:rsidP="0039402F">
            <w:pPr>
              <w:pStyle w:val="TAC"/>
              <w:rPr>
                <w:lang w:eastAsia="zh-CN"/>
              </w:rPr>
            </w:pPr>
            <w:r w:rsidRPr="00B20AE8">
              <w:t>P</w:t>
            </w:r>
            <w:r w:rsidRPr="00B20AE8">
              <w:rPr>
                <w:vertAlign w:val="subscript"/>
              </w:rPr>
              <w:t>rated,c,TRP</w:t>
            </w:r>
            <w:r w:rsidRPr="00B20AE8">
              <w:t>-</w:t>
            </w:r>
            <w:r w:rsidRPr="00B20AE8">
              <w:rPr>
                <w:rFonts w:hint="eastAsia"/>
              </w:rPr>
              <w:t>36.2</w:t>
            </w:r>
            <w:r w:rsidRPr="00B20AE8">
              <w:t xml:space="preserve">-60(f_offset-0.015 </w:t>
            </w:r>
          </w:p>
        </w:tc>
        <w:tc>
          <w:tcPr>
            <w:tcW w:w="1430" w:type="dxa"/>
          </w:tcPr>
          <w:p w14:paraId="06D1B413" w14:textId="77777777" w:rsidR="00C23F19" w:rsidRPr="00B20AE8" w:rsidRDefault="00C23F19" w:rsidP="0039402F">
            <w:pPr>
              <w:pStyle w:val="TAC"/>
            </w:pPr>
            <w:r w:rsidRPr="00B20AE8">
              <w:t>30 kHz</w:t>
            </w:r>
          </w:p>
        </w:tc>
      </w:tr>
      <w:tr w:rsidR="00C23F19" w:rsidRPr="00B20AE8" w14:paraId="11D183E8" w14:textId="77777777" w:rsidTr="00EA7724">
        <w:trPr>
          <w:cantSplit/>
          <w:jc w:val="center"/>
        </w:trPr>
        <w:tc>
          <w:tcPr>
            <w:tcW w:w="2442" w:type="dxa"/>
          </w:tcPr>
          <w:p w14:paraId="35DA5000" w14:textId="77777777" w:rsidR="00C23F19" w:rsidRPr="00B20AE8" w:rsidRDefault="00C23F19" w:rsidP="0039402F">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133BEC3D" w14:textId="77777777" w:rsidR="00C23F19" w:rsidRPr="00B20AE8" w:rsidRDefault="00C23F19" w:rsidP="0039402F">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7CE2AAA3" w14:textId="77777777" w:rsidR="00C23F19" w:rsidRPr="00B20AE8" w:rsidRDefault="00C23F19" w:rsidP="0039402F">
            <w:pPr>
              <w:pStyle w:val="TAC"/>
            </w:pPr>
            <w:r w:rsidRPr="00B20AE8">
              <w:t>P</w:t>
            </w:r>
            <w:r w:rsidRPr="00B20AE8">
              <w:rPr>
                <w:vertAlign w:val="subscript"/>
              </w:rPr>
              <w:t>rated,c,TRP</w:t>
            </w:r>
            <w:r w:rsidRPr="00B20AE8">
              <w:t>-</w:t>
            </w:r>
            <w:r w:rsidRPr="00B20AE8">
              <w:rPr>
                <w:rFonts w:hint="eastAsia"/>
              </w:rPr>
              <w:t>39.2</w:t>
            </w:r>
            <w:r w:rsidRPr="00B20AE8">
              <w:t>-160(f_offset-0.065)</w:t>
            </w:r>
          </w:p>
          <w:p w14:paraId="1EB91E30" w14:textId="77777777" w:rsidR="00C23F19" w:rsidRPr="00B20AE8" w:rsidRDefault="00C23F19" w:rsidP="0039402F">
            <w:pPr>
              <w:pStyle w:val="TAC"/>
              <w:rPr>
                <w:lang w:eastAsia="zh-CN"/>
              </w:rPr>
            </w:pPr>
          </w:p>
        </w:tc>
        <w:tc>
          <w:tcPr>
            <w:tcW w:w="1430" w:type="dxa"/>
          </w:tcPr>
          <w:p w14:paraId="3EC7CB5D" w14:textId="77777777" w:rsidR="00C23F19" w:rsidRPr="00B20AE8" w:rsidRDefault="00C23F19" w:rsidP="0039402F">
            <w:pPr>
              <w:pStyle w:val="TAC"/>
            </w:pPr>
            <w:r w:rsidRPr="00B20AE8">
              <w:t>30 kHz</w:t>
            </w:r>
          </w:p>
        </w:tc>
      </w:tr>
      <w:tr w:rsidR="00C23F19" w:rsidRPr="00B20AE8" w14:paraId="47968008" w14:textId="77777777" w:rsidTr="00EA7724">
        <w:trPr>
          <w:cantSplit/>
          <w:jc w:val="center"/>
        </w:trPr>
        <w:tc>
          <w:tcPr>
            <w:tcW w:w="9988" w:type="dxa"/>
            <w:gridSpan w:val="4"/>
          </w:tcPr>
          <w:p w14:paraId="2DBE1BF2" w14:textId="77777777" w:rsidR="00C23F19" w:rsidRPr="00B20AE8" w:rsidRDefault="00C23F19" w:rsidP="0039402F">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7142E362" w14:textId="77777777" w:rsidR="00C23F19" w:rsidRPr="00B20AE8" w:rsidRDefault="00C23F19" w:rsidP="0039402F">
            <w:pPr>
              <w:pStyle w:val="TAN"/>
              <w:rPr>
                <w:lang w:eastAsia="zh-CN"/>
              </w:rPr>
            </w:pPr>
            <w:r w:rsidRPr="00B20AE8">
              <w:t xml:space="preserve">NOTE </w:t>
            </w:r>
            <w:r w:rsidRPr="00B20AE8">
              <w:rPr>
                <w:lang w:eastAsia="zh-CN"/>
              </w:rPr>
              <w:t>2</w:t>
            </w:r>
            <w:r w:rsidRPr="00B20AE8">
              <w:t>:</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2E1A29F4" w14:textId="77777777" w:rsidR="00C23F19" w:rsidRPr="00B20AE8" w:rsidRDefault="00C23F19" w:rsidP="0039402F">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C83927"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684559E4" w14:textId="77777777" w:rsidR="00C23F19" w:rsidRPr="00B20AE8" w:rsidRDefault="00C23F19"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3BA8493" w14:textId="77777777" w:rsidR="00C23F19" w:rsidRPr="00B20AE8" w:rsidRDefault="00C23F19" w:rsidP="0039402F"/>
    <w:p w14:paraId="557CFB27" w14:textId="1948FEE2" w:rsidR="00C23F19" w:rsidRPr="00B20AE8" w:rsidRDefault="00C23F19" w:rsidP="0039402F">
      <w:pPr>
        <w:pStyle w:val="TH"/>
        <w:rPr>
          <w:rFonts w:cs="v5.0.0"/>
        </w:rPr>
      </w:pPr>
      <w:r w:rsidRPr="00B20AE8">
        <w:t>Table 6.7.5.5.3-</w:t>
      </w:r>
      <w:r w:rsidRPr="00B20AE8">
        <w:rPr>
          <w:rFonts w:hint="eastAsia"/>
          <w:lang w:eastAsia="zh-CN"/>
        </w:rPr>
        <w:t>6</w:t>
      </w:r>
      <w:r w:rsidRPr="00B20AE8">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and</w:t>
      </w:r>
      <w:r w:rsidRPr="00DF5484">
        <w:t xml:space="preserve"> operati</w:t>
      </w:r>
      <w:r>
        <w:t>ng</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7D6BFD6D" w14:textId="77777777" w:rsidTr="00EA7724">
        <w:trPr>
          <w:cantSplit/>
          <w:jc w:val="center"/>
        </w:trPr>
        <w:tc>
          <w:tcPr>
            <w:tcW w:w="2442" w:type="dxa"/>
          </w:tcPr>
          <w:p w14:paraId="36BBFBD5"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64B8ED19" w14:textId="77777777" w:rsidR="00C23F19" w:rsidRPr="00B20AE8" w:rsidRDefault="00C23F19" w:rsidP="0039402F">
            <w:pPr>
              <w:pStyle w:val="TAH"/>
            </w:pPr>
            <w:r w:rsidRPr="00B20AE8">
              <w:t>Frequency offset of measurement filter centre frequency, f_offset</w:t>
            </w:r>
          </w:p>
        </w:tc>
        <w:tc>
          <w:tcPr>
            <w:tcW w:w="3139" w:type="dxa"/>
          </w:tcPr>
          <w:p w14:paraId="256CC64E" w14:textId="77777777" w:rsidR="00C23F19" w:rsidRPr="00B20AE8" w:rsidRDefault="00C23F19" w:rsidP="0039402F">
            <w:pPr>
              <w:pStyle w:val="TAH"/>
            </w:pPr>
            <w:r w:rsidRPr="00B20AE8">
              <w:t xml:space="preserve">Test requirement (Notes </w:t>
            </w:r>
            <w:r w:rsidRPr="00B20AE8">
              <w:rPr>
                <w:lang w:eastAsia="zh-CN"/>
              </w:rPr>
              <w:t>2, 3 and 4</w:t>
            </w:r>
            <w:r w:rsidRPr="00B20AE8">
              <w:t>)</w:t>
            </w:r>
          </w:p>
        </w:tc>
        <w:tc>
          <w:tcPr>
            <w:tcW w:w="1430" w:type="dxa"/>
          </w:tcPr>
          <w:p w14:paraId="5900593A" w14:textId="77777777" w:rsidR="00C23F19" w:rsidRPr="00B20AE8" w:rsidRDefault="00C23F19" w:rsidP="0039402F">
            <w:pPr>
              <w:pStyle w:val="TAH"/>
            </w:pPr>
            <w:r w:rsidRPr="00B20AE8">
              <w:t>Measurement bandwidth</w:t>
            </w:r>
            <w:r w:rsidRPr="00B20AE8">
              <w:rPr>
                <w:rFonts w:cs="v5.0.0"/>
              </w:rPr>
              <w:t xml:space="preserve"> </w:t>
            </w:r>
          </w:p>
        </w:tc>
      </w:tr>
      <w:tr w:rsidR="00C23F19" w:rsidRPr="00B20AE8" w14:paraId="7F45F2DA" w14:textId="77777777" w:rsidTr="00EA7724">
        <w:trPr>
          <w:cantSplit/>
          <w:jc w:val="center"/>
        </w:trPr>
        <w:tc>
          <w:tcPr>
            <w:tcW w:w="2442" w:type="dxa"/>
          </w:tcPr>
          <w:p w14:paraId="32E64C5D"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480C58BD" w14:textId="77777777" w:rsidR="00C23F19" w:rsidRPr="00B20AE8" w:rsidRDefault="00C23F19" w:rsidP="0039402F">
            <w:pPr>
              <w:pStyle w:val="TAC"/>
            </w:pPr>
            <w:r w:rsidRPr="00B20AE8">
              <w:t xml:space="preserve">0.015 MHz </w:t>
            </w:r>
            <w:r w:rsidRPr="00B20AE8">
              <w:sym w:font="Symbol" w:char="F0A3"/>
            </w:r>
            <w:r w:rsidRPr="00B20AE8">
              <w:t xml:space="preserve"> f_offset &lt; 0.065 </w:t>
            </w:r>
          </w:p>
        </w:tc>
        <w:tc>
          <w:tcPr>
            <w:tcW w:w="3139" w:type="dxa"/>
          </w:tcPr>
          <w:p w14:paraId="1CB5130B" w14:textId="77777777" w:rsidR="00C23F19" w:rsidRPr="00B20AE8" w:rsidRDefault="00C23F19" w:rsidP="0039402F">
            <w:pPr>
              <w:pStyle w:val="TAC"/>
            </w:pPr>
            <w:r w:rsidRPr="00B20AE8">
              <w:t>Max(</w:t>
            </w:r>
            <w:r w:rsidRPr="00B20AE8">
              <w:rPr>
                <w:rFonts w:hint="eastAsia"/>
              </w:rPr>
              <w:t>3.8</w:t>
            </w:r>
            <w:r w:rsidRPr="00B20AE8">
              <w:t>-60(f_offset/MHz-0.015), -16.2) dBm</w:t>
            </w:r>
          </w:p>
          <w:p w14:paraId="69A8524D" w14:textId="77777777" w:rsidR="00C23F19" w:rsidRPr="00B20AE8" w:rsidRDefault="00C23F19" w:rsidP="0039402F">
            <w:pPr>
              <w:pStyle w:val="TAC"/>
            </w:pPr>
          </w:p>
        </w:tc>
        <w:tc>
          <w:tcPr>
            <w:tcW w:w="1430" w:type="dxa"/>
          </w:tcPr>
          <w:p w14:paraId="796A54D9" w14:textId="77777777" w:rsidR="00C23F19" w:rsidRPr="00B20AE8" w:rsidRDefault="00C23F19" w:rsidP="0039402F">
            <w:pPr>
              <w:pStyle w:val="TAC"/>
            </w:pPr>
            <w:r w:rsidRPr="00B20AE8">
              <w:t>30 kHz</w:t>
            </w:r>
          </w:p>
        </w:tc>
      </w:tr>
      <w:tr w:rsidR="00C23F19" w:rsidRPr="00B20AE8" w14:paraId="5DB726AE" w14:textId="77777777" w:rsidTr="00EA7724">
        <w:trPr>
          <w:cantSplit/>
          <w:jc w:val="center"/>
        </w:trPr>
        <w:tc>
          <w:tcPr>
            <w:tcW w:w="2442" w:type="dxa"/>
          </w:tcPr>
          <w:p w14:paraId="3982964C" w14:textId="77777777" w:rsidR="00C23F19" w:rsidRPr="00B20AE8" w:rsidRDefault="00C23F19" w:rsidP="0039402F">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61CCBA3F" w14:textId="77777777" w:rsidR="00C23F19" w:rsidRPr="00B20AE8" w:rsidRDefault="00C23F19" w:rsidP="0039402F">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0611FE86" w14:textId="77777777" w:rsidR="00C23F19" w:rsidRPr="00B20AE8" w:rsidRDefault="00C23F19" w:rsidP="0039402F">
            <w:pPr>
              <w:pStyle w:val="TAC"/>
            </w:pPr>
            <w:r w:rsidRPr="00B20AE8">
              <w:t>Max(</w:t>
            </w:r>
            <w:r w:rsidRPr="00B20AE8">
              <w:rPr>
                <w:rFonts w:hint="eastAsia"/>
              </w:rPr>
              <w:t>0.8</w:t>
            </w:r>
            <w:r w:rsidRPr="00B20AE8">
              <w:t>-160(f_offset/MHz-0.065), -16.2) dBm</w:t>
            </w:r>
          </w:p>
          <w:p w14:paraId="7B5E02EA" w14:textId="77777777" w:rsidR="00C23F19" w:rsidRPr="00B20AE8" w:rsidRDefault="00C23F19" w:rsidP="0039402F">
            <w:pPr>
              <w:pStyle w:val="TAC"/>
            </w:pPr>
          </w:p>
        </w:tc>
        <w:tc>
          <w:tcPr>
            <w:tcW w:w="1430" w:type="dxa"/>
          </w:tcPr>
          <w:p w14:paraId="60A2B99A" w14:textId="77777777" w:rsidR="00C23F19" w:rsidRPr="00B20AE8" w:rsidRDefault="00C23F19" w:rsidP="0039402F">
            <w:pPr>
              <w:pStyle w:val="TAC"/>
            </w:pPr>
            <w:r w:rsidRPr="00B20AE8">
              <w:t>30 kHz</w:t>
            </w:r>
          </w:p>
        </w:tc>
      </w:tr>
      <w:tr w:rsidR="00C23F19" w:rsidRPr="00B20AE8" w14:paraId="6418FB42" w14:textId="77777777" w:rsidTr="00EA7724">
        <w:trPr>
          <w:cantSplit/>
          <w:jc w:val="center"/>
        </w:trPr>
        <w:tc>
          <w:tcPr>
            <w:tcW w:w="9988" w:type="dxa"/>
            <w:gridSpan w:val="4"/>
          </w:tcPr>
          <w:p w14:paraId="5653C3F7" w14:textId="77777777" w:rsidR="00C23F19" w:rsidRPr="00B20AE8" w:rsidRDefault="00C23F19" w:rsidP="0039402F">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691C401" w14:textId="77777777" w:rsidR="00C23F19" w:rsidRPr="00B20AE8" w:rsidRDefault="00C23F19" w:rsidP="0039402F">
            <w:pPr>
              <w:pStyle w:val="TAN"/>
              <w:rPr>
                <w:lang w:eastAsia="zh-CN"/>
              </w:rPr>
            </w:pPr>
            <w:r w:rsidRPr="00B20AE8">
              <w:t xml:space="preserve">NOTE </w:t>
            </w:r>
            <w:r w:rsidRPr="00B20AE8">
              <w:rPr>
                <w:lang w:eastAsia="zh-CN"/>
              </w:rPr>
              <w:t>2</w:t>
            </w:r>
            <w:r w:rsidRPr="00B20AE8">
              <w:t>:</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1193C13" w14:textId="77777777" w:rsidR="00C23F19" w:rsidRPr="00B20AE8" w:rsidRDefault="00C23F19" w:rsidP="0039402F">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02252FC" w14:textId="77777777" w:rsidR="00C23F19" w:rsidRPr="00B20AE8" w:rsidRDefault="00C23F19" w:rsidP="0039402F">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7FD65C38"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5D9CD15E" w14:textId="77777777" w:rsidR="00C23F19" w:rsidRPr="00B20AE8" w:rsidRDefault="00C23F19"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2D6BF356" w14:textId="77777777" w:rsidR="00C23F19" w:rsidRPr="00B20AE8" w:rsidRDefault="00C23F19" w:rsidP="0039402F">
      <w:pPr>
        <w:rPr>
          <w:lang w:eastAsia="zh-CN"/>
        </w:rPr>
      </w:pPr>
    </w:p>
    <w:p w14:paraId="2162F459" w14:textId="27E43259" w:rsidR="00C23F19" w:rsidRPr="00B20AE8" w:rsidRDefault="00C23F19" w:rsidP="0039402F">
      <w:pPr>
        <w:pStyle w:val="TH"/>
        <w:rPr>
          <w:lang w:eastAsia="zh-CN"/>
        </w:rPr>
      </w:pPr>
      <w:r w:rsidRPr="00B20AE8">
        <w:t>Table 6.7.5.5.3-</w:t>
      </w:r>
      <w:r w:rsidRPr="00B20AE8">
        <w:rPr>
          <w:rFonts w:hint="eastAsia"/>
          <w:lang w:eastAsia="zh-CN"/>
        </w:rPr>
        <w:t>7</w:t>
      </w:r>
      <w:r w:rsidRPr="00B20AE8">
        <w:t xml:space="preserve">: </w:t>
      </w:r>
      <w:r>
        <w:rPr>
          <w:lang w:eastAsia="zh-CN"/>
        </w:rPr>
        <w:t>LA</w:t>
      </w:r>
      <w:r w:rsidRPr="00EC55FA">
        <w:t xml:space="preserve"> </w:t>
      </w:r>
      <w:r>
        <w:t>BS OBUE in</w:t>
      </w:r>
      <w:r w:rsidRPr="00DF5484">
        <w:t xml:space="preserve"> BC2</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C23F19" w:rsidRPr="00B20AE8" w14:paraId="4904ED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C44C675"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7" w:type="dxa"/>
            <w:tcBorders>
              <w:top w:val="single" w:sz="4" w:space="0" w:color="auto"/>
              <w:left w:val="single" w:sz="4" w:space="0" w:color="auto"/>
              <w:bottom w:val="single" w:sz="4" w:space="0" w:color="auto"/>
              <w:right w:val="single" w:sz="4" w:space="0" w:color="auto"/>
            </w:tcBorders>
          </w:tcPr>
          <w:p w14:paraId="257E6553" w14:textId="77777777" w:rsidR="00C23F19" w:rsidRPr="00B20AE8" w:rsidRDefault="00C23F19" w:rsidP="0039402F">
            <w:pPr>
              <w:pStyle w:val="TAH"/>
            </w:pPr>
            <w:r w:rsidRPr="00B20AE8">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7D01ED80" w14:textId="77777777" w:rsidR="00C23F19" w:rsidRPr="00B20AE8" w:rsidRDefault="00C23F19" w:rsidP="0039402F">
            <w:pPr>
              <w:pStyle w:val="TAH"/>
              <w:rPr>
                <w:lang w:eastAsia="zh-CN"/>
              </w:rPr>
            </w:pPr>
            <w:r w:rsidRPr="00B20AE8">
              <w:rPr>
                <w:rFonts w:eastAsia="MS Mincho"/>
              </w:rPr>
              <w:t>Test requirement</w:t>
            </w:r>
            <w:r w:rsidRPr="00B20AE8">
              <w:rPr>
                <w:rFonts w:hint="eastAsia"/>
                <w:lang w:eastAsia="zh-CN"/>
              </w:rPr>
              <w:t xml:space="preserve"> (Note</w:t>
            </w:r>
            <w:r w:rsidRPr="00B20AE8">
              <w:rPr>
                <w:lang w:eastAsia="zh-CN"/>
              </w:rPr>
              <w:t>s</w:t>
            </w:r>
            <w:r w:rsidRPr="00B20AE8">
              <w:rPr>
                <w:rFonts w:hint="eastAsia"/>
                <w:lang w:eastAsia="zh-CN"/>
              </w:rPr>
              <w:t xml:space="preserve"> 2</w:t>
            </w:r>
            <w:r w:rsidRPr="00B20AE8">
              <w:rPr>
                <w:lang w:eastAsia="zh-CN"/>
              </w:rPr>
              <w:t xml:space="preserve"> and</w:t>
            </w:r>
            <w:r w:rsidRPr="00B20AE8">
              <w:rPr>
                <w:rFonts w:hint="eastAsia"/>
                <w:lang w:eastAsia="zh-CN"/>
              </w:rPr>
              <w:t xml:space="preserve"> </w:t>
            </w:r>
            <w:r w:rsidRPr="00B20AE8">
              <w:rPr>
                <w:lang w:eastAsia="zh-CN"/>
              </w:rPr>
              <w:t>3</w:t>
            </w:r>
            <w:r w:rsidRPr="00B20AE8">
              <w:rPr>
                <w:rFonts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E014B39" w14:textId="77777777" w:rsidR="00C23F19" w:rsidRPr="00B20AE8" w:rsidRDefault="00C23F19" w:rsidP="0039402F">
            <w:pPr>
              <w:pStyle w:val="TAH"/>
              <w:rPr>
                <w:rFonts w:cs="v5.0.0"/>
              </w:rPr>
            </w:pPr>
            <w:r w:rsidRPr="00B20AE8">
              <w:t>Measurement bandwidth</w:t>
            </w:r>
          </w:p>
          <w:p w14:paraId="22AFB023" w14:textId="77777777" w:rsidR="00C23F19" w:rsidRPr="00B20AE8" w:rsidRDefault="00C23F19" w:rsidP="0039402F">
            <w:pPr>
              <w:pStyle w:val="TAH"/>
            </w:pPr>
          </w:p>
        </w:tc>
      </w:tr>
      <w:tr w:rsidR="00C23F19" w:rsidRPr="00B20AE8" w14:paraId="3D218D8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D23CF6D" w14:textId="77777777" w:rsidR="00C23F19" w:rsidRPr="00B20AE8" w:rsidRDefault="00C23F19" w:rsidP="0039402F">
            <w:pPr>
              <w:pStyle w:val="TAC"/>
              <w:rPr>
                <w:lang w:eastAsia="zh-CN"/>
              </w:rPr>
            </w:pPr>
            <w:r w:rsidRPr="00B20AE8">
              <w:t xml:space="preserve">0 </w:t>
            </w:r>
            <w:r w:rsidRPr="00B20AE8">
              <w:rPr>
                <w:rFonts w:cs="Arial"/>
              </w:rPr>
              <w:t xml:space="preserve">MHz </w:t>
            </w:r>
            <w:r w:rsidRPr="00B20AE8">
              <w:sym w:font="Symbol" w:char="00A3"/>
            </w:r>
            <w:r w:rsidRPr="00B20AE8">
              <w:t xml:space="preserve"> </w:t>
            </w:r>
            <w:r w:rsidRPr="00B20AE8">
              <w:sym w:font="Symbol" w:char="0044"/>
            </w:r>
            <w:r w:rsidRPr="00B20AE8">
              <w:t>f &lt; 5 MHz</w:t>
            </w:r>
          </w:p>
          <w:p w14:paraId="41D96F66" w14:textId="77777777" w:rsidR="00C23F19" w:rsidRPr="00B20AE8" w:rsidRDefault="00C23F19" w:rsidP="0039402F">
            <w:pPr>
              <w:pStyle w:val="TAC"/>
              <w:rPr>
                <w:lang w:eastAsia="zh-CN"/>
              </w:rPr>
            </w:pPr>
            <w:r w:rsidRPr="00B20AE8">
              <w:rPr>
                <w:rFonts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4D937DFC" w14:textId="77777777" w:rsidR="00C23F19" w:rsidRPr="00B20AE8" w:rsidRDefault="00C23F19" w:rsidP="0039402F">
            <w:pPr>
              <w:pStyle w:val="TAC"/>
            </w:pPr>
            <w:r w:rsidRPr="00B20AE8">
              <w:t xml:space="preserve">0.05 MHz </w:t>
            </w:r>
            <w:r w:rsidRPr="00B20AE8">
              <w:sym w:font="Symbol" w:char="00A3"/>
            </w:r>
            <w:r w:rsidRPr="00B20AE8">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2E5515E6" w14:textId="77777777" w:rsidR="00C23F19" w:rsidRPr="00B20AE8" w:rsidRDefault="00C23F19" w:rsidP="0039402F">
            <w:pPr>
              <w:pStyle w:val="TAC"/>
            </w:pPr>
            <w:r w:rsidRPr="00B20AE8">
              <w:t>-19.2-7/5(f_offset/MHz-0.05) dBm</w:t>
            </w:r>
          </w:p>
          <w:p w14:paraId="1135DADF" w14:textId="77777777" w:rsidR="00C23F19" w:rsidRPr="00B20AE8" w:rsidRDefault="00C23F19" w:rsidP="0039402F">
            <w:pPr>
              <w:pStyle w:val="TAC"/>
            </w:pPr>
          </w:p>
        </w:tc>
        <w:tc>
          <w:tcPr>
            <w:tcW w:w="1592" w:type="dxa"/>
            <w:tcBorders>
              <w:top w:val="single" w:sz="4" w:space="0" w:color="auto"/>
              <w:left w:val="single" w:sz="4" w:space="0" w:color="auto"/>
              <w:bottom w:val="single" w:sz="4" w:space="0" w:color="auto"/>
              <w:right w:val="single" w:sz="4" w:space="0" w:color="auto"/>
            </w:tcBorders>
          </w:tcPr>
          <w:p w14:paraId="5A1A46F8" w14:textId="77777777" w:rsidR="00C23F19" w:rsidRPr="00B20AE8" w:rsidRDefault="00C23F19" w:rsidP="0039402F">
            <w:pPr>
              <w:pStyle w:val="TAC"/>
            </w:pPr>
            <w:r w:rsidRPr="00B20AE8">
              <w:t>100 kHz</w:t>
            </w:r>
          </w:p>
        </w:tc>
      </w:tr>
      <w:tr w:rsidR="00C23F19" w:rsidRPr="00B20AE8" w14:paraId="377020D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B3E7FE7" w14:textId="77777777" w:rsidR="00C23F19" w:rsidRPr="00B20AE8" w:rsidRDefault="00C23F19" w:rsidP="0039402F">
            <w:pPr>
              <w:pStyle w:val="TAC"/>
              <w:rPr>
                <w:lang w:val="sv-FI"/>
              </w:rPr>
            </w:pPr>
            <w:r w:rsidRPr="00B20AE8">
              <w:rPr>
                <w:lang w:val="sv-FI"/>
              </w:rPr>
              <w:t xml:space="preserve">5 </w:t>
            </w:r>
            <w:r w:rsidRPr="00B20AE8">
              <w:rPr>
                <w:rFonts w:cs="Arial"/>
                <w:lang w:val="sv-FI"/>
              </w:rPr>
              <w:t xml:space="preserve">MHz </w:t>
            </w:r>
            <w:r w:rsidRPr="00B20AE8">
              <w:sym w:font="Symbol" w:char="00A3"/>
            </w:r>
            <w:r w:rsidRPr="00B20AE8">
              <w:rPr>
                <w:lang w:val="sv-FI"/>
              </w:rPr>
              <w:t xml:space="preserve"> </w:t>
            </w:r>
            <w:r w:rsidRPr="00B20AE8">
              <w:sym w:font="Symbol" w:char="0044"/>
            </w:r>
            <w:r w:rsidRPr="00B20AE8">
              <w:rPr>
                <w:lang w:val="sv-FI"/>
              </w:rPr>
              <w:t xml:space="preserve">f &lt; </w:t>
            </w:r>
            <w:r w:rsidRPr="00B20AE8">
              <w:rPr>
                <w:lang w:val="sv-FI" w:eastAsia="zh-CN"/>
              </w:rPr>
              <w:t>min (</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37BDAC4B" w14:textId="77777777" w:rsidR="00C23F19" w:rsidRPr="00B20AE8" w:rsidRDefault="00C23F19" w:rsidP="0039402F">
            <w:pPr>
              <w:pStyle w:val="TAC"/>
              <w:rPr>
                <w:lang w:val="sv-FI"/>
              </w:rPr>
            </w:pPr>
            <w:r w:rsidRPr="00B20AE8">
              <w:rPr>
                <w:lang w:val="sv-FI"/>
              </w:rPr>
              <w:t xml:space="preserve">5.05 MHz </w:t>
            </w:r>
            <w:r w:rsidRPr="00B20AE8">
              <w:sym w:font="Symbol" w:char="0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028777E4" w14:textId="77777777" w:rsidR="00C23F19" w:rsidRPr="00B20AE8" w:rsidRDefault="00C23F19" w:rsidP="0039402F">
            <w:pPr>
              <w:pStyle w:val="TAC"/>
            </w:pPr>
            <w:r w:rsidRPr="00B20AE8">
              <w:t>-26.2 dBm</w:t>
            </w:r>
          </w:p>
        </w:tc>
        <w:tc>
          <w:tcPr>
            <w:tcW w:w="1592" w:type="dxa"/>
            <w:tcBorders>
              <w:top w:val="single" w:sz="4" w:space="0" w:color="auto"/>
              <w:left w:val="single" w:sz="4" w:space="0" w:color="auto"/>
              <w:bottom w:val="single" w:sz="4" w:space="0" w:color="auto"/>
              <w:right w:val="single" w:sz="4" w:space="0" w:color="auto"/>
            </w:tcBorders>
          </w:tcPr>
          <w:p w14:paraId="220F139D" w14:textId="77777777" w:rsidR="00C23F19" w:rsidRPr="00B20AE8" w:rsidRDefault="00C23F19" w:rsidP="0039402F">
            <w:pPr>
              <w:pStyle w:val="TAC"/>
            </w:pPr>
            <w:r w:rsidRPr="00B20AE8">
              <w:t>100 kHz</w:t>
            </w:r>
          </w:p>
        </w:tc>
      </w:tr>
      <w:tr w:rsidR="00C23F19" w:rsidRPr="00B20AE8" w14:paraId="7A1B1B6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3A8A86D" w14:textId="77777777" w:rsidR="00C23F19" w:rsidRPr="00B20AE8" w:rsidRDefault="00C23F19" w:rsidP="0039402F">
            <w:pPr>
              <w:pStyle w:val="TAC"/>
            </w:pPr>
            <w:r w:rsidRPr="00B20AE8">
              <w:t xml:space="preserve">10 MHz </w:t>
            </w:r>
            <w:r w:rsidRPr="00B20AE8">
              <w:sym w:font="Symbol" w:char="00A3"/>
            </w:r>
            <w:r w:rsidRPr="00B20AE8">
              <w:t xml:space="preserve"> </w:t>
            </w:r>
            <w:r w:rsidRPr="00B20AE8">
              <w:sym w:font="Symbol" w:char="0044"/>
            </w:r>
            <w:r w:rsidRPr="00B20AE8">
              <w:t xml:space="preserve">f </w:t>
            </w:r>
            <w:r w:rsidRPr="00B20AE8">
              <w:rPr>
                <w:rFonts w:cs="Arial"/>
              </w:rPr>
              <w:sym w:font="Symbol" w:char="00A3"/>
            </w:r>
            <w:r w:rsidRPr="00B20AE8">
              <w:rPr>
                <w:rFonts w:cs="Arial"/>
              </w:rPr>
              <w:t xml:space="preserve"> </w:t>
            </w:r>
            <w:r w:rsidRPr="00B20AE8">
              <w:rPr>
                <w:rFonts w:cs="Arial"/>
              </w:rPr>
              <w:sym w:font="Symbol" w:char="0044"/>
            </w:r>
            <w:r w:rsidRPr="00B20AE8">
              <w:rPr>
                <w:rFonts w:cs="Arial"/>
              </w:rPr>
              <w:t>f</w:t>
            </w:r>
            <w:r w:rsidRPr="00B20AE8">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58525302" w14:textId="77777777" w:rsidR="00C23F19" w:rsidRPr="00B20AE8" w:rsidRDefault="00C23F19" w:rsidP="0039402F">
            <w:pPr>
              <w:pStyle w:val="TAC"/>
            </w:pPr>
            <w:r w:rsidRPr="00B20AE8">
              <w:t xml:space="preserve">10.05 MHz </w:t>
            </w:r>
            <w:r w:rsidRPr="00B20AE8">
              <w:sym w:font="Symbol" w:char="00A3"/>
            </w:r>
            <w:r w:rsidRPr="00B20AE8">
              <w:t xml:space="preserve"> f_offset &lt; f_offset</w:t>
            </w:r>
            <w:r w:rsidRPr="00B20AE8">
              <w:rPr>
                <w:vertAlign w:val="subscript"/>
              </w:rPr>
              <w:t>max</w:t>
            </w:r>
            <w:r w:rsidRPr="00B20AE8">
              <w:t xml:space="preserve"> </w:t>
            </w:r>
          </w:p>
        </w:tc>
        <w:tc>
          <w:tcPr>
            <w:tcW w:w="3294" w:type="dxa"/>
            <w:tcBorders>
              <w:top w:val="single" w:sz="4" w:space="0" w:color="auto"/>
              <w:left w:val="single" w:sz="4" w:space="0" w:color="auto"/>
              <w:bottom w:val="single" w:sz="4" w:space="0" w:color="auto"/>
              <w:right w:val="single" w:sz="4" w:space="0" w:color="auto"/>
            </w:tcBorders>
          </w:tcPr>
          <w:p w14:paraId="694765C4" w14:textId="77777777" w:rsidR="00C23F19" w:rsidRPr="00B20AE8" w:rsidRDefault="00C23F19" w:rsidP="0039402F">
            <w:pPr>
              <w:pStyle w:val="TAC"/>
            </w:pPr>
            <w:r w:rsidRPr="00B20AE8">
              <w:t>-</w:t>
            </w:r>
            <w:r w:rsidRPr="00B20AE8">
              <w:rPr>
                <w:lang w:eastAsia="zh-CN"/>
              </w:rPr>
              <w:t>28</w:t>
            </w:r>
            <w:r w:rsidRPr="00B20AE8">
              <w:t xml:space="preserve"> dBm </w:t>
            </w:r>
            <w:r w:rsidRPr="00B20AE8">
              <w:rPr>
                <w:lang w:eastAsia="zh-CN"/>
              </w:rPr>
              <w:t xml:space="preserve">(Note </w:t>
            </w:r>
            <w:r w:rsidRPr="00B20AE8">
              <w:rPr>
                <w:rFonts w:hint="eastAsia"/>
              </w:rPr>
              <w:t>10</w:t>
            </w:r>
            <w:r w:rsidRPr="00B20AE8">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7317FB93" w14:textId="77777777" w:rsidR="00C23F19" w:rsidRPr="00B20AE8" w:rsidRDefault="00C23F19" w:rsidP="0039402F">
            <w:pPr>
              <w:pStyle w:val="TAC"/>
            </w:pPr>
            <w:r w:rsidRPr="00B20AE8">
              <w:t>100 kHz</w:t>
            </w:r>
          </w:p>
        </w:tc>
      </w:tr>
      <w:tr w:rsidR="00C23F19" w:rsidRPr="00B20AE8" w14:paraId="1AE0FCF7"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CF738EC" w14:textId="77777777" w:rsidR="00C23F19" w:rsidRPr="00B20AE8" w:rsidRDefault="00C23F19" w:rsidP="0039402F">
            <w:pPr>
              <w:pStyle w:val="TAN"/>
              <w:rPr>
                <w:lang w:eastAsia="zh-CN"/>
              </w:rPr>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t>, the limits in table 6.6.5.5.3-</w:t>
            </w:r>
            <w:r w:rsidRPr="00B20AE8">
              <w:rPr>
                <w:rFonts w:hint="eastAsia"/>
                <w:lang w:eastAsia="zh-CN"/>
              </w:rPr>
              <w:t>8</w:t>
            </w:r>
            <w:r w:rsidRPr="00B20AE8">
              <w:t xml:space="preserve"> apply for 0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p w14:paraId="334FB557" w14:textId="77777777" w:rsidR="00C23F19" w:rsidRPr="00B20AE8" w:rsidRDefault="00C23F19" w:rsidP="0039402F">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eastAsia="MS Mincho"/>
                <w:i/>
              </w:rPr>
              <w:t>test requirement</w:t>
            </w:r>
            <w:r w:rsidRPr="00B20AE8">
              <w:t xml:space="preserve"> within sub-block gaps shall be -</w:t>
            </w:r>
            <w:r w:rsidRPr="00B20AE8">
              <w:rPr>
                <w:rFonts w:hint="eastAsia"/>
                <w:lang w:eastAsia="zh-CN"/>
              </w:rPr>
              <w:t>28 dBm/</w:t>
            </w:r>
            <w:r w:rsidRPr="00B20AE8">
              <w:t>100 kHz.</w:t>
            </w:r>
          </w:p>
          <w:p w14:paraId="13EC8AF9" w14:textId="77777777" w:rsidR="00C23F19" w:rsidRPr="00B20AE8" w:rsidRDefault="00C23F19" w:rsidP="0039402F">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749C270E"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2593318F" w14:textId="77777777" w:rsidR="00C23F19" w:rsidRPr="00B20AE8" w:rsidRDefault="00C23F19"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4455442E" w14:textId="77777777" w:rsidR="00C23F19" w:rsidRPr="00B20AE8" w:rsidRDefault="00C23F19" w:rsidP="0039402F"/>
    <w:p w14:paraId="1625783F" w14:textId="16C0F902" w:rsidR="00C23F19" w:rsidRPr="00B20AE8" w:rsidRDefault="00C23F19" w:rsidP="0039402F">
      <w:pPr>
        <w:pStyle w:val="TH"/>
        <w:rPr>
          <w:lang w:eastAsia="zh-CN"/>
        </w:rPr>
      </w:pPr>
      <w:r w:rsidRPr="00B20AE8">
        <w:t>Table 6.7.5.5.3-</w:t>
      </w:r>
      <w:r w:rsidRPr="00B20AE8">
        <w:rPr>
          <w:rFonts w:hint="eastAsia"/>
          <w:lang w:eastAsia="zh-CN"/>
        </w:rPr>
        <w:t>8</w:t>
      </w:r>
      <w:r w:rsidRPr="00B20AE8">
        <w:t xml:space="preserve">: </w:t>
      </w:r>
      <w:r>
        <w:rPr>
          <w:lang w:eastAsia="zh-CN"/>
        </w:rPr>
        <w:t>LA</w:t>
      </w:r>
      <w:r w:rsidRPr="00EC55FA">
        <w:t xml:space="preserve"> </w:t>
      </w:r>
      <w:r>
        <w:t>BS OBUE in</w:t>
      </w:r>
      <w:r w:rsidRPr="00DF5484">
        <w:t xml:space="preserve"> BC2 </w:t>
      </w:r>
      <w:r>
        <w:t>bands applicable for: BS operating with</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C23F19" w:rsidRPr="00B20AE8" w14:paraId="05586A6F"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3682D311"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9" w:type="dxa"/>
            <w:tcBorders>
              <w:top w:val="single" w:sz="4" w:space="0" w:color="auto"/>
              <w:left w:val="single" w:sz="4" w:space="0" w:color="auto"/>
              <w:bottom w:val="single" w:sz="4" w:space="0" w:color="auto"/>
              <w:right w:val="single" w:sz="4" w:space="0" w:color="auto"/>
            </w:tcBorders>
          </w:tcPr>
          <w:p w14:paraId="53E80645" w14:textId="77777777" w:rsidR="00C23F19" w:rsidRPr="00B20AE8" w:rsidRDefault="00C23F19" w:rsidP="0039402F">
            <w:pPr>
              <w:pStyle w:val="TAH"/>
            </w:pPr>
            <w:r w:rsidRPr="00B20AE8">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07456FC5" w14:textId="77777777" w:rsidR="00C23F19" w:rsidRPr="00B20AE8" w:rsidRDefault="00C23F19" w:rsidP="0039402F">
            <w:pPr>
              <w:pStyle w:val="TAH"/>
              <w:rPr>
                <w:lang w:eastAsia="zh-CN"/>
              </w:rPr>
            </w:pPr>
            <w:r w:rsidRPr="00B20AE8">
              <w:rPr>
                <w:rFonts w:eastAsia="MS Mincho"/>
              </w:rPr>
              <w:t>Test requirement</w:t>
            </w:r>
            <w:r w:rsidRPr="00B20AE8">
              <w:t xml:space="preserve"> (Notes </w:t>
            </w:r>
            <w:r w:rsidRPr="00B20AE8">
              <w:rPr>
                <w:lang w:eastAsia="zh-CN"/>
              </w:rPr>
              <w:t>2, 3 and 4</w:t>
            </w:r>
            <w:r w:rsidRPr="00B20AE8">
              <w:t>)</w:t>
            </w:r>
          </w:p>
        </w:tc>
        <w:tc>
          <w:tcPr>
            <w:tcW w:w="1592" w:type="dxa"/>
            <w:tcBorders>
              <w:top w:val="single" w:sz="4" w:space="0" w:color="auto"/>
              <w:left w:val="single" w:sz="4" w:space="0" w:color="auto"/>
              <w:bottom w:val="single" w:sz="4" w:space="0" w:color="auto"/>
              <w:right w:val="single" w:sz="4" w:space="0" w:color="auto"/>
            </w:tcBorders>
          </w:tcPr>
          <w:p w14:paraId="0DDD7EDC" w14:textId="77777777" w:rsidR="00C23F19" w:rsidRPr="00B20AE8" w:rsidRDefault="00C23F19" w:rsidP="0039402F">
            <w:pPr>
              <w:pStyle w:val="TAH"/>
            </w:pPr>
            <w:r w:rsidRPr="00B20AE8">
              <w:t>Measurement bandwidth</w:t>
            </w:r>
            <w:r w:rsidRPr="00B20AE8">
              <w:rPr>
                <w:rFonts w:cs="v5.0.0"/>
              </w:rPr>
              <w:t xml:space="preserve"> </w:t>
            </w:r>
          </w:p>
        </w:tc>
      </w:tr>
      <w:tr w:rsidR="00C23F19" w:rsidRPr="00B20AE8" w14:paraId="6FB18A22"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2BF7D3C1" w14:textId="77777777" w:rsidR="00C23F19" w:rsidRPr="00B20AE8" w:rsidRDefault="00C23F19" w:rsidP="0039402F">
            <w:pPr>
              <w:pStyle w:val="TAC"/>
            </w:pPr>
            <w:r w:rsidRPr="00B20AE8">
              <w:t xml:space="preserve">0 MHz </w:t>
            </w:r>
            <w:r w:rsidRPr="00B20AE8">
              <w:sym w:font="Symbol" w:char="00A3"/>
            </w:r>
            <w:r w:rsidRPr="00B20AE8">
              <w:t xml:space="preserve"> </w:t>
            </w:r>
            <w:r w:rsidRPr="00B20AE8">
              <w:sym w:font="Symbol" w:char="0044"/>
            </w:r>
            <w:r w:rsidRPr="00B20AE8">
              <w:t>f &lt; 0.05 MHz</w:t>
            </w:r>
          </w:p>
        </w:tc>
        <w:tc>
          <w:tcPr>
            <w:tcW w:w="2979" w:type="dxa"/>
            <w:tcBorders>
              <w:top w:val="single" w:sz="4" w:space="0" w:color="auto"/>
              <w:left w:val="single" w:sz="4" w:space="0" w:color="auto"/>
              <w:bottom w:val="single" w:sz="4" w:space="0" w:color="auto"/>
              <w:right w:val="single" w:sz="4" w:space="0" w:color="auto"/>
            </w:tcBorders>
          </w:tcPr>
          <w:p w14:paraId="5D836C20" w14:textId="77777777" w:rsidR="00C23F19" w:rsidRPr="00B20AE8" w:rsidRDefault="00C23F19" w:rsidP="0039402F">
            <w:pPr>
              <w:pStyle w:val="TAC"/>
            </w:pPr>
            <w:r w:rsidRPr="00B20AE8">
              <w:t xml:space="preserve">0.015 MHz </w:t>
            </w:r>
            <w:r w:rsidRPr="00B20AE8">
              <w:sym w:font="Symbol" w:char="00A3"/>
            </w:r>
            <w:r w:rsidRPr="00B20AE8">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5D7FFBD" w14:textId="77777777" w:rsidR="00C23F19" w:rsidRPr="00B20AE8" w:rsidRDefault="00C23F19" w:rsidP="0039402F">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1A7AAFA8" w14:textId="77777777" w:rsidR="00C23F19" w:rsidRPr="00B20AE8" w:rsidRDefault="00C23F19" w:rsidP="0039402F">
            <w:pPr>
              <w:pStyle w:val="TAC"/>
            </w:pPr>
            <w:r w:rsidRPr="00B20AE8">
              <w:t xml:space="preserve">30 kHz </w:t>
            </w:r>
          </w:p>
        </w:tc>
      </w:tr>
      <w:tr w:rsidR="00C23F19" w:rsidRPr="00B20AE8" w14:paraId="02764A1B"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090D2CD8" w14:textId="77777777" w:rsidR="00C23F19" w:rsidRPr="00B20AE8" w:rsidRDefault="00C23F19" w:rsidP="0039402F">
            <w:pPr>
              <w:pStyle w:val="TAC"/>
            </w:pPr>
            <w:r w:rsidRPr="00B20AE8">
              <w:t xml:space="preserve">0.05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tc>
        <w:tc>
          <w:tcPr>
            <w:tcW w:w="2979" w:type="dxa"/>
            <w:tcBorders>
              <w:top w:val="single" w:sz="4" w:space="0" w:color="auto"/>
              <w:left w:val="single" w:sz="4" w:space="0" w:color="auto"/>
              <w:bottom w:val="single" w:sz="4" w:space="0" w:color="auto"/>
              <w:right w:val="single" w:sz="4" w:space="0" w:color="auto"/>
            </w:tcBorders>
          </w:tcPr>
          <w:p w14:paraId="597E22EC" w14:textId="77777777" w:rsidR="00C23F19" w:rsidRPr="00B20AE8" w:rsidRDefault="00C23F19" w:rsidP="0039402F">
            <w:pPr>
              <w:pStyle w:val="TAC"/>
            </w:pPr>
            <w:r w:rsidRPr="00B20AE8">
              <w:t xml:space="preserve">0.065 MHz </w:t>
            </w:r>
            <w:r w:rsidRPr="00B20AE8">
              <w:sym w:font="Symbol" w:char="00A3"/>
            </w:r>
            <w:r w:rsidRPr="00B20AE8">
              <w:t xml:space="preserve"> f_offset &lt; 0.1</w:t>
            </w:r>
            <w:r w:rsidRPr="00B20AE8">
              <w:rPr>
                <w:rFonts w:hint="eastAsia"/>
                <w:lang w:eastAsia="zh-CN"/>
              </w:rPr>
              <w:t>7</w:t>
            </w:r>
            <w:r w:rsidRPr="00B20AE8">
              <w:t xml:space="preserve">5 MHz </w:t>
            </w:r>
          </w:p>
        </w:tc>
        <w:tc>
          <w:tcPr>
            <w:tcW w:w="2977" w:type="dxa"/>
            <w:tcBorders>
              <w:top w:val="single" w:sz="4" w:space="0" w:color="auto"/>
              <w:left w:val="single" w:sz="4" w:space="0" w:color="auto"/>
              <w:bottom w:val="single" w:sz="4" w:space="0" w:color="auto"/>
              <w:right w:val="single" w:sz="4" w:space="0" w:color="auto"/>
            </w:tcBorders>
          </w:tcPr>
          <w:p w14:paraId="570EAA60" w14:textId="77777777" w:rsidR="00C23F19" w:rsidRPr="00B20AE8" w:rsidRDefault="00C23F19" w:rsidP="0039402F">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68AAFB44" w14:textId="77777777" w:rsidR="00C23F19" w:rsidRPr="00B20AE8" w:rsidRDefault="00C23F19" w:rsidP="0039402F">
            <w:pPr>
              <w:pStyle w:val="TAC"/>
            </w:pPr>
            <w:r w:rsidRPr="00B20AE8">
              <w:t xml:space="preserve">30 kHz </w:t>
            </w:r>
          </w:p>
        </w:tc>
      </w:tr>
      <w:tr w:rsidR="00C23F19" w:rsidRPr="00B20AE8" w14:paraId="515518D6"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F059E97" w14:textId="77777777" w:rsidR="00C23F19" w:rsidRPr="00B20AE8" w:rsidRDefault="00C23F19" w:rsidP="0039402F">
            <w:pPr>
              <w:pStyle w:val="TAN"/>
              <w:rPr>
                <w:lang w:eastAsia="zh-CN"/>
              </w:rPr>
            </w:pPr>
            <w:r w:rsidRPr="00B20AE8">
              <w:t>NOTE 1:</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5A1C3D9" w14:textId="77777777" w:rsidR="00C23F19" w:rsidRPr="00B20AE8" w:rsidRDefault="00C23F19" w:rsidP="0039402F">
            <w:pPr>
              <w:pStyle w:val="TAN"/>
              <w:rPr>
                <w:lang w:eastAsia="zh-CN"/>
              </w:rPr>
            </w:pPr>
            <w:r w:rsidRPr="00B20AE8">
              <w:t xml:space="preserve">NOTE </w:t>
            </w:r>
            <w:r w:rsidRPr="00B20AE8">
              <w:rPr>
                <w:lang w:eastAsia="zh-CN"/>
              </w:rPr>
              <w:t>2</w:t>
            </w:r>
            <w:r w:rsidRPr="00B20AE8">
              <w:t>:</w:t>
            </w:r>
            <w:r w:rsidRPr="00B20AE8">
              <w:tab/>
              <w:t xml:space="preserve">For MSR </w:t>
            </w:r>
            <w:r w:rsidRPr="00B20AE8">
              <w:rPr>
                <w:i/>
              </w:rPr>
              <w:t>RIB</w:t>
            </w:r>
            <w:r w:rsidRPr="00B20AE8">
              <w:t xml:space="preserve">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9E34722" w14:textId="77777777" w:rsidR="00C23F19" w:rsidRPr="00B20AE8" w:rsidRDefault="00C23F19" w:rsidP="0039402F">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F2C9B05" w14:textId="77777777" w:rsidR="00C23F19" w:rsidRPr="00B20AE8" w:rsidRDefault="00C23F19" w:rsidP="0039402F">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1D440D73"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56C4A75A" w14:textId="77777777" w:rsidR="00C23F19" w:rsidRPr="00B20AE8" w:rsidRDefault="00C23F19"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09B2A377" w14:textId="77777777" w:rsidR="00C33A48" w:rsidRPr="00B20AE8" w:rsidRDefault="00C33A48" w:rsidP="0039402F">
      <w:pPr>
        <w:rPr>
          <w:lang w:eastAsia="sv-SE"/>
        </w:rPr>
      </w:pPr>
    </w:p>
    <w:p w14:paraId="2535AFE6" w14:textId="62192CC3" w:rsidR="00CF0D41" w:rsidRPr="00B20AE8" w:rsidRDefault="00436732" w:rsidP="0039402F">
      <w:pPr>
        <w:pStyle w:val="NO"/>
      </w:pPr>
      <w:r w:rsidRPr="00B20AE8">
        <w:t>NOTE 9:</w:t>
      </w:r>
      <w:r w:rsidRPr="00B20AE8">
        <w:tab/>
        <w:t xml:space="preserve">As a general rule for the requirements in the present </w:t>
      </w:r>
      <w:r w:rsidR="003D3C64">
        <w:t>clause</w:t>
      </w:r>
      <w:r w:rsidRPr="00B20AE8">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7A9CFB7" w14:textId="77777777" w:rsidR="00C33A48" w:rsidRPr="00B20AE8" w:rsidRDefault="00C33A48" w:rsidP="00C33A48">
      <w:pPr>
        <w:pStyle w:val="Heading5"/>
        <w:rPr>
          <w:lang w:eastAsia="sv-SE"/>
        </w:rPr>
      </w:pPr>
      <w:bookmarkStart w:id="3776" w:name="_Toc21123114"/>
      <w:bookmarkStart w:id="3777" w:name="_Toc45907307"/>
      <w:bookmarkStart w:id="3778" w:name="_Toc53181411"/>
      <w:bookmarkStart w:id="3779" w:name="_Toc61117196"/>
      <w:bookmarkStart w:id="3780" w:name="_Toc67081048"/>
      <w:bookmarkStart w:id="3781" w:name="_Toc68770400"/>
      <w:bookmarkStart w:id="3782" w:name="_Toc74755463"/>
      <w:bookmarkStart w:id="3783" w:name="_Toc76506387"/>
      <w:bookmarkStart w:id="3784" w:name="_Toc83113306"/>
      <w:bookmarkStart w:id="3785" w:name="_Toc89876509"/>
      <w:bookmarkStart w:id="3786" w:name="_Toc98711409"/>
      <w:bookmarkStart w:id="3787" w:name="_Toc145097276"/>
      <w:bookmarkStart w:id="3788" w:name="_Toc161848526"/>
      <w:r w:rsidRPr="00B20AE8">
        <w:rPr>
          <w:lang w:eastAsia="sv-SE"/>
        </w:rPr>
        <w:t>6.7.5.5.4</w:t>
      </w:r>
      <w:r w:rsidRPr="00B20AE8">
        <w:rPr>
          <w:lang w:eastAsia="sv-SE"/>
        </w:rPr>
        <w:tab/>
        <w:t>MSR Additional requirements</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68926C0E" w14:textId="77777777" w:rsidR="00C33A48" w:rsidRPr="00B20AE8" w:rsidRDefault="00C33A48" w:rsidP="00F437E4">
      <w:pPr>
        <w:pStyle w:val="H6"/>
      </w:pPr>
      <w:bookmarkStart w:id="3789" w:name="_Toc21123115"/>
      <w:bookmarkStart w:id="3790" w:name="_Toc45907308"/>
      <w:bookmarkStart w:id="3791" w:name="_Toc53181412"/>
      <w:r w:rsidRPr="00B20AE8">
        <w:t>6.7.5.5.4.1</w:t>
      </w:r>
      <w:r w:rsidRPr="00B20AE8">
        <w:tab/>
        <w:t>Limits in FCC Title 47</w:t>
      </w:r>
      <w:bookmarkEnd w:id="3789"/>
      <w:bookmarkEnd w:id="3790"/>
      <w:bookmarkEnd w:id="3791"/>
    </w:p>
    <w:p w14:paraId="5448475A" w14:textId="402F9030" w:rsidR="00C33A48" w:rsidRPr="00B20AE8" w:rsidRDefault="00C33A48" w:rsidP="0039402F">
      <w:r w:rsidRPr="00B20AE8">
        <w:t xml:space="preserve">In addition to the requirements in </w:t>
      </w:r>
      <w:r w:rsidR="003D3C64">
        <w:t>clause</w:t>
      </w:r>
      <w:r w:rsidRPr="00B20AE8">
        <w:t>s 6.7.5.5.2 and 6.7.5.5.3, the AAS BSW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73E6219B" w14:textId="77777777" w:rsidR="00C33A48" w:rsidRPr="00B20AE8" w:rsidRDefault="00C33A48" w:rsidP="00F437E4">
      <w:pPr>
        <w:pStyle w:val="H6"/>
      </w:pPr>
      <w:bookmarkStart w:id="3792" w:name="_Toc21123116"/>
      <w:bookmarkStart w:id="3793" w:name="_Toc45907309"/>
      <w:bookmarkStart w:id="3794" w:name="_Toc53181413"/>
      <w:r w:rsidRPr="00B20AE8">
        <w:t>6.7.5.5.4.2</w:t>
      </w:r>
      <w:r w:rsidRPr="00B20AE8">
        <w:tab/>
        <w:t>Unsynchronized operation for BC3</w:t>
      </w:r>
      <w:bookmarkEnd w:id="3792"/>
      <w:bookmarkEnd w:id="3793"/>
      <w:bookmarkEnd w:id="3794"/>
    </w:p>
    <w:p w14:paraId="5EA4364F" w14:textId="77777777" w:rsidR="00C33A48" w:rsidRPr="00B20AE8" w:rsidRDefault="00C33A48" w:rsidP="0039402F">
      <w:r w:rsidRPr="00B20AE8">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14:paraId="5CC47068" w14:textId="77777777" w:rsidR="00C33A48" w:rsidRPr="00B20AE8" w:rsidRDefault="00C33A48" w:rsidP="0039402F">
      <w:pPr>
        <w:pStyle w:val="B1"/>
      </w:pPr>
      <w:r w:rsidRPr="00B20AE8">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14:paraId="77191B59" w14:textId="77777777" w:rsidR="00C33A48" w:rsidRPr="00B20AE8" w:rsidRDefault="00C33A48" w:rsidP="0039402F">
      <w:pPr>
        <w:pStyle w:val="NO"/>
      </w:pPr>
      <w:r w:rsidRPr="00B20AE8">
        <w:t>NOTE 1:</w:t>
      </w:r>
      <w:r w:rsidRPr="00B20AE8">
        <w:tab/>
        <w:t>Local or regional regulations may specify another excluded frequency range, which may include frequencies where synchronised TDD systems operate.</w:t>
      </w:r>
    </w:p>
    <w:p w14:paraId="193B0FCF" w14:textId="77777777" w:rsidR="00C33A48" w:rsidRPr="00B20AE8" w:rsidRDefault="00C33A48" w:rsidP="0039402F">
      <w:pPr>
        <w:pStyle w:val="NO"/>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14:paraId="09DA3006" w14:textId="77777777" w:rsidR="00C33A48" w:rsidRPr="00B20AE8" w:rsidRDefault="00C33A48" w:rsidP="00F437E4">
      <w:pPr>
        <w:pStyle w:val="H6"/>
      </w:pPr>
      <w:bookmarkStart w:id="3795" w:name="_Toc21123117"/>
      <w:bookmarkStart w:id="3796" w:name="_Toc45907310"/>
      <w:bookmarkStart w:id="3797" w:name="_Toc53181414"/>
      <w:r w:rsidRPr="00B20AE8">
        <w:t>6.7.5.5.4.3</w:t>
      </w:r>
      <w:r w:rsidRPr="00B20AE8">
        <w:tab/>
        <w:t>Protection of DTT</w:t>
      </w:r>
      <w:bookmarkEnd w:id="3795"/>
      <w:bookmarkEnd w:id="3796"/>
      <w:bookmarkEnd w:id="3797"/>
    </w:p>
    <w:p w14:paraId="12711606" w14:textId="77777777" w:rsidR="00C33A48" w:rsidRPr="00B20AE8" w:rsidRDefault="00C33A48" w:rsidP="0039402F">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14:paraId="17668E5E" w14:textId="77777777" w:rsidR="00C33A48" w:rsidRPr="00B20AE8" w:rsidRDefault="00C33A48" w:rsidP="0039402F">
      <w:pPr>
        <w:pStyle w:val="TH"/>
      </w:pPr>
      <w:r w:rsidRPr="00B20AE8">
        <w:t>Table 6.7.5.5.4.3-</w:t>
      </w:r>
      <w:r w:rsidRPr="00B20AE8">
        <w:rPr>
          <w:lang w:eastAsia="zh-CN"/>
        </w:rPr>
        <w:t>1</w:t>
      </w:r>
      <w:r w:rsidRPr="00B20AE8">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79EE9626" w14:textId="77777777" w:rsidTr="006A2BF1">
        <w:trPr>
          <w:cantSplit/>
          <w:jc w:val="center"/>
        </w:trPr>
        <w:tc>
          <w:tcPr>
            <w:tcW w:w="1795" w:type="dxa"/>
            <w:tcBorders>
              <w:bottom w:val="single" w:sz="4" w:space="0" w:color="auto"/>
            </w:tcBorders>
          </w:tcPr>
          <w:p w14:paraId="547069BD" w14:textId="77777777" w:rsidR="00C33A48" w:rsidRPr="00B20AE8" w:rsidRDefault="00C33A48" w:rsidP="0039402F">
            <w:pPr>
              <w:pStyle w:val="TAH"/>
            </w:pPr>
            <w:r w:rsidRPr="00B20AE8">
              <w:t>Case</w:t>
            </w:r>
          </w:p>
        </w:tc>
        <w:tc>
          <w:tcPr>
            <w:tcW w:w="1701" w:type="dxa"/>
          </w:tcPr>
          <w:p w14:paraId="77955D56" w14:textId="77777777" w:rsidR="00C33A48" w:rsidRPr="00B20AE8" w:rsidRDefault="00C33A48" w:rsidP="0039402F">
            <w:pPr>
              <w:pStyle w:val="TAH"/>
            </w:pPr>
            <w:r w:rsidRPr="00B20AE8">
              <w:t>Measurement filter centre frequency</w:t>
            </w:r>
          </w:p>
        </w:tc>
        <w:tc>
          <w:tcPr>
            <w:tcW w:w="2268" w:type="dxa"/>
          </w:tcPr>
          <w:p w14:paraId="382A98BD" w14:textId="77777777" w:rsidR="00C33A48" w:rsidRPr="00B20AE8" w:rsidRDefault="00C33A48" w:rsidP="0039402F">
            <w:pPr>
              <w:pStyle w:val="TAH"/>
              <w:rPr>
                <w:vertAlign w:val="subscript"/>
              </w:rPr>
            </w:pPr>
            <w:r w:rsidRPr="00B20AE8">
              <w:t xml:space="preserve">Condition on BS maximum aggregate </w:t>
            </w:r>
            <w:r w:rsidR="00C83365" w:rsidRPr="00B20AE8">
              <w:t>T</w:t>
            </w:r>
            <w:r w:rsidRPr="00B20AE8">
              <w:t>RP / 10 MHz, P</w:t>
            </w:r>
            <w:r w:rsidR="00C83365" w:rsidRPr="00B20AE8">
              <w:rPr>
                <w:vertAlign w:val="subscript"/>
              </w:rPr>
              <w:t>T</w:t>
            </w:r>
            <w:r w:rsidRPr="00B20AE8">
              <w:rPr>
                <w:vertAlign w:val="subscript"/>
              </w:rPr>
              <w:t>RP_10MHz</w:t>
            </w:r>
          </w:p>
          <w:p w14:paraId="55326519" w14:textId="77777777" w:rsidR="00C33A48" w:rsidRPr="00B20AE8" w:rsidRDefault="00C33A48" w:rsidP="0039402F">
            <w:pPr>
              <w:pStyle w:val="TAH"/>
            </w:pPr>
            <w:r w:rsidRPr="00B20AE8">
              <w:t xml:space="preserve">(NOTE) </w:t>
            </w:r>
          </w:p>
        </w:tc>
        <w:tc>
          <w:tcPr>
            <w:tcW w:w="1984" w:type="dxa"/>
          </w:tcPr>
          <w:p w14:paraId="095D5324" w14:textId="77777777" w:rsidR="00C33A48" w:rsidRPr="00B20AE8" w:rsidRDefault="00C33A48" w:rsidP="0039402F">
            <w:pPr>
              <w:pStyle w:val="TAH"/>
            </w:pPr>
            <w:r w:rsidRPr="00B20AE8">
              <w:t>Maximum Level</w:t>
            </w:r>
          </w:p>
          <w:p w14:paraId="5C4B447F" w14:textId="77777777" w:rsidR="00C33A48" w:rsidRPr="00B20AE8" w:rsidRDefault="00C33A48" w:rsidP="0039402F">
            <w:pPr>
              <w:pStyle w:val="TAH"/>
            </w:pPr>
            <w:r w:rsidRPr="00B20AE8">
              <w:t>P</w:t>
            </w:r>
            <w:r w:rsidR="00C83365" w:rsidRPr="00B20AE8">
              <w:rPr>
                <w:vertAlign w:val="subscript"/>
              </w:rPr>
              <w:t>T</w:t>
            </w:r>
            <w:r w:rsidRPr="00B20AE8">
              <w:rPr>
                <w:vertAlign w:val="subscript"/>
              </w:rPr>
              <w:t>RP,N,MAX</w:t>
            </w:r>
          </w:p>
        </w:tc>
        <w:tc>
          <w:tcPr>
            <w:tcW w:w="1512" w:type="dxa"/>
          </w:tcPr>
          <w:p w14:paraId="4E8FB3B9" w14:textId="77777777" w:rsidR="00C33A48" w:rsidRPr="00B20AE8" w:rsidRDefault="00C33A48" w:rsidP="0039402F">
            <w:pPr>
              <w:pStyle w:val="TAH"/>
            </w:pPr>
            <w:r w:rsidRPr="00B20AE8">
              <w:t>Measurement Bandwidth</w:t>
            </w:r>
          </w:p>
        </w:tc>
      </w:tr>
      <w:tr w:rsidR="003D3C64" w:rsidRPr="00B20AE8" w14:paraId="3488F480"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10316C1" w14:textId="77777777" w:rsidR="003D3C64" w:rsidRPr="00B20AE8" w:rsidRDefault="003D3C64" w:rsidP="0039402F">
            <w:pPr>
              <w:pStyle w:val="TAC"/>
            </w:pPr>
            <w:r w:rsidRPr="00B20AE8">
              <w:t>A: for DTT frequencies where broadcasting is protected</w:t>
            </w:r>
          </w:p>
        </w:tc>
        <w:tc>
          <w:tcPr>
            <w:tcW w:w="1701" w:type="dxa"/>
            <w:tcBorders>
              <w:left w:val="single" w:sz="4" w:space="0" w:color="auto"/>
            </w:tcBorders>
          </w:tcPr>
          <w:p w14:paraId="7E8CDA21" w14:textId="77777777" w:rsidR="003D3C64" w:rsidRPr="00B20AE8" w:rsidRDefault="003D3C64" w:rsidP="0039402F">
            <w:pPr>
              <w:pStyle w:val="TAC"/>
            </w:pPr>
            <w:r w:rsidRPr="00B20AE8">
              <w:t>N*8 + 306 MHz,</w:t>
            </w:r>
          </w:p>
          <w:p w14:paraId="7C991307" w14:textId="77777777" w:rsidR="003D3C64" w:rsidRPr="00B20AE8" w:rsidRDefault="003D3C64" w:rsidP="0039402F">
            <w:pPr>
              <w:pStyle w:val="TAC"/>
            </w:pPr>
            <w:r w:rsidRPr="00B20AE8">
              <w:t xml:space="preserve">21 ≤ N ≤ 60 </w:t>
            </w:r>
          </w:p>
        </w:tc>
        <w:tc>
          <w:tcPr>
            <w:tcW w:w="2268" w:type="dxa"/>
          </w:tcPr>
          <w:p w14:paraId="177BFB3E" w14:textId="77777777" w:rsidR="003D3C64" w:rsidRPr="00B20AE8" w:rsidRDefault="003D3C64" w:rsidP="0039402F">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0A622B34" w14:textId="4BED30C2" w:rsidR="003D3C64" w:rsidRPr="00B20AE8" w:rsidRDefault="003D3C64" w:rsidP="0039402F">
            <w:pPr>
              <w:pStyle w:val="TAC"/>
            </w:pPr>
            <w:r w:rsidRPr="00B20AE8">
              <w:t>1.8dBm</w:t>
            </w:r>
            <w:r>
              <w:t xml:space="preserve"> </w:t>
            </w:r>
          </w:p>
        </w:tc>
        <w:tc>
          <w:tcPr>
            <w:tcW w:w="1512" w:type="dxa"/>
          </w:tcPr>
          <w:p w14:paraId="73202DC6" w14:textId="77777777" w:rsidR="003D3C64" w:rsidRPr="00B20AE8" w:rsidRDefault="003D3C64" w:rsidP="0039402F">
            <w:pPr>
              <w:pStyle w:val="TAC"/>
            </w:pPr>
            <w:r w:rsidRPr="00B20AE8">
              <w:t>8 MHz</w:t>
            </w:r>
          </w:p>
        </w:tc>
      </w:tr>
      <w:tr w:rsidR="003D3C64" w:rsidRPr="00B20AE8" w14:paraId="583FE26B"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51897D0" w14:textId="77777777" w:rsidR="003D3C64" w:rsidRPr="00B20AE8" w:rsidRDefault="003D3C64" w:rsidP="0039402F">
            <w:pPr>
              <w:pStyle w:val="TAC"/>
            </w:pPr>
          </w:p>
        </w:tc>
        <w:tc>
          <w:tcPr>
            <w:tcW w:w="1701" w:type="dxa"/>
            <w:tcBorders>
              <w:left w:val="single" w:sz="4" w:space="0" w:color="auto"/>
            </w:tcBorders>
          </w:tcPr>
          <w:p w14:paraId="1B84BAB7" w14:textId="77777777" w:rsidR="003D3C64" w:rsidRPr="00B20AE8" w:rsidRDefault="003D3C64" w:rsidP="0039402F">
            <w:pPr>
              <w:pStyle w:val="TAC"/>
            </w:pPr>
            <w:r w:rsidRPr="00B20AE8">
              <w:t>N*8 + 306 MHz,</w:t>
            </w:r>
          </w:p>
          <w:p w14:paraId="4DFBC224" w14:textId="77777777" w:rsidR="003D3C64" w:rsidRPr="00B20AE8" w:rsidRDefault="003D3C64" w:rsidP="0039402F">
            <w:pPr>
              <w:pStyle w:val="TAC"/>
            </w:pPr>
            <w:r w:rsidRPr="00B20AE8">
              <w:t xml:space="preserve">21 ≤ N ≤ 60 </w:t>
            </w:r>
          </w:p>
        </w:tc>
        <w:tc>
          <w:tcPr>
            <w:tcW w:w="2268" w:type="dxa"/>
          </w:tcPr>
          <w:p w14:paraId="4E53B9BE"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7D097F9E" w14:textId="3A45F546" w:rsidR="003D3C64" w:rsidRPr="00B20AE8" w:rsidRDefault="003D3C64" w:rsidP="0039402F">
            <w:pPr>
              <w:pStyle w:val="TAC"/>
            </w:pPr>
            <w:r w:rsidRPr="00B20AE8">
              <w:t>P</w:t>
            </w:r>
            <w:r w:rsidRPr="00B20AE8">
              <w:rPr>
                <w:vertAlign w:val="subscript"/>
              </w:rPr>
              <w:t>TRP_10MHz</w:t>
            </w:r>
            <w:r w:rsidRPr="00B20AE8">
              <w:t xml:space="preserve"> – 5</w:t>
            </w:r>
            <w:r w:rsidRPr="00B20AE8">
              <w:rPr>
                <w:lang w:val="sv-SE"/>
              </w:rPr>
              <w:t>7.2</w:t>
            </w:r>
            <w:r>
              <w:t xml:space="preserve"> </w:t>
            </w:r>
            <w:r w:rsidRPr="00B20AE8">
              <w:t>dBm</w:t>
            </w:r>
          </w:p>
        </w:tc>
        <w:tc>
          <w:tcPr>
            <w:tcW w:w="1512" w:type="dxa"/>
          </w:tcPr>
          <w:p w14:paraId="7071C92E" w14:textId="77777777" w:rsidR="003D3C64" w:rsidRPr="00B20AE8" w:rsidRDefault="003D3C64" w:rsidP="0039402F">
            <w:pPr>
              <w:pStyle w:val="TAC"/>
            </w:pPr>
            <w:r w:rsidRPr="00B20AE8">
              <w:t>8 MHz</w:t>
            </w:r>
          </w:p>
        </w:tc>
      </w:tr>
      <w:tr w:rsidR="003D3C64" w:rsidRPr="00B20AE8" w14:paraId="6855A750"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5DE14B0" w14:textId="77777777" w:rsidR="003D3C64" w:rsidRPr="00B20AE8" w:rsidRDefault="003D3C64" w:rsidP="0039402F">
            <w:pPr>
              <w:pStyle w:val="TAC"/>
            </w:pPr>
          </w:p>
        </w:tc>
        <w:tc>
          <w:tcPr>
            <w:tcW w:w="1701" w:type="dxa"/>
            <w:tcBorders>
              <w:left w:val="single" w:sz="4" w:space="0" w:color="auto"/>
            </w:tcBorders>
          </w:tcPr>
          <w:p w14:paraId="53CC7A67" w14:textId="77777777" w:rsidR="003D3C64" w:rsidRPr="00B20AE8" w:rsidRDefault="003D3C64" w:rsidP="0039402F">
            <w:pPr>
              <w:pStyle w:val="TAC"/>
            </w:pPr>
            <w:r w:rsidRPr="00B20AE8">
              <w:t>N*8 + 306 MHz,</w:t>
            </w:r>
          </w:p>
          <w:p w14:paraId="6680B2C8" w14:textId="77777777" w:rsidR="003D3C64" w:rsidRPr="00B20AE8" w:rsidRDefault="003D3C64" w:rsidP="0039402F">
            <w:pPr>
              <w:pStyle w:val="TAC"/>
            </w:pPr>
            <w:r w:rsidRPr="00B20AE8">
              <w:t xml:space="preserve">21 ≤ N ≤ 60 </w:t>
            </w:r>
          </w:p>
        </w:tc>
        <w:tc>
          <w:tcPr>
            <w:tcW w:w="2268" w:type="dxa"/>
          </w:tcPr>
          <w:p w14:paraId="72579C0A" w14:textId="77777777" w:rsidR="003D3C64" w:rsidRPr="00B20AE8" w:rsidRDefault="003D3C64" w:rsidP="0039402F">
            <w:pPr>
              <w:pStyle w:val="TAC"/>
            </w:pPr>
            <w:r w:rsidRPr="00B20AE8">
              <w:t>P</w:t>
            </w:r>
            <w:r w:rsidRPr="00B20AE8">
              <w:rPr>
                <w:vertAlign w:val="subscript"/>
              </w:rPr>
              <w:t>TRP_10MHz</w:t>
            </w:r>
            <w:r w:rsidRPr="00B20AE8">
              <w:t xml:space="preserve"> &lt; 36 dBm</w:t>
            </w:r>
          </w:p>
        </w:tc>
        <w:tc>
          <w:tcPr>
            <w:tcW w:w="1984" w:type="dxa"/>
          </w:tcPr>
          <w:p w14:paraId="260A0F5D" w14:textId="19D4718E" w:rsidR="003D3C64" w:rsidRPr="00B20AE8" w:rsidRDefault="003D3C64" w:rsidP="0039402F">
            <w:pPr>
              <w:pStyle w:val="TAC"/>
            </w:pPr>
            <w:r w:rsidRPr="00B20AE8">
              <w:t>-21.2dBm</w:t>
            </w:r>
            <w:r>
              <w:t xml:space="preserve"> </w:t>
            </w:r>
          </w:p>
        </w:tc>
        <w:tc>
          <w:tcPr>
            <w:tcW w:w="1512" w:type="dxa"/>
          </w:tcPr>
          <w:p w14:paraId="6AFC33A1" w14:textId="77777777" w:rsidR="003D3C64" w:rsidRPr="00B20AE8" w:rsidRDefault="003D3C64" w:rsidP="0039402F">
            <w:pPr>
              <w:pStyle w:val="TAC"/>
            </w:pPr>
            <w:r w:rsidRPr="00B20AE8">
              <w:t>8 MHz</w:t>
            </w:r>
          </w:p>
        </w:tc>
      </w:tr>
      <w:tr w:rsidR="003D3C64" w:rsidRPr="00B20AE8" w14:paraId="0811AD9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900A3C5" w14:textId="77777777" w:rsidR="003D3C64" w:rsidRPr="00B20AE8" w:rsidRDefault="003D3C64" w:rsidP="0039402F">
            <w:pPr>
              <w:pStyle w:val="TAC"/>
            </w:pPr>
            <w:r w:rsidRPr="00B20AE8">
              <w:t>B: for DTT frequencies where broadcasting is subject to an intermediate level of protection</w:t>
            </w:r>
          </w:p>
        </w:tc>
        <w:tc>
          <w:tcPr>
            <w:tcW w:w="1701" w:type="dxa"/>
            <w:tcBorders>
              <w:left w:val="single" w:sz="4" w:space="0" w:color="auto"/>
            </w:tcBorders>
          </w:tcPr>
          <w:p w14:paraId="68979222" w14:textId="77777777" w:rsidR="003D3C64" w:rsidRPr="00B20AE8" w:rsidRDefault="003D3C64" w:rsidP="0039402F">
            <w:pPr>
              <w:pStyle w:val="TAC"/>
            </w:pPr>
            <w:r w:rsidRPr="00B20AE8">
              <w:t>N*8 + 306 MHz,</w:t>
            </w:r>
          </w:p>
          <w:p w14:paraId="19CE0CD4" w14:textId="77777777" w:rsidR="003D3C64" w:rsidRPr="00B20AE8" w:rsidRDefault="003D3C64" w:rsidP="0039402F">
            <w:pPr>
              <w:pStyle w:val="TAC"/>
            </w:pPr>
            <w:r w:rsidRPr="00B20AE8">
              <w:t xml:space="preserve">21 ≤ N ≤ 60 </w:t>
            </w:r>
          </w:p>
        </w:tc>
        <w:tc>
          <w:tcPr>
            <w:tcW w:w="2268" w:type="dxa"/>
          </w:tcPr>
          <w:p w14:paraId="10CED8C4" w14:textId="77777777" w:rsidR="003D3C64" w:rsidRPr="00B20AE8" w:rsidRDefault="003D3C64" w:rsidP="0039402F">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6A5E9012" w14:textId="6F9E2296" w:rsidR="003D3C64" w:rsidRPr="00B20AE8" w:rsidRDefault="003D3C64" w:rsidP="0039402F">
            <w:pPr>
              <w:pStyle w:val="TAC"/>
            </w:pPr>
            <w:r w:rsidRPr="00B20AE8">
              <w:t>1</w:t>
            </w:r>
            <w:r w:rsidRPr="00B20AE8">
              <w:rPr>
                <w:lang w:val="sv-SE"/>
              </w:rPr>
              <w:t>1.8</w:t>
            </w:r>
            <w:r w:rsidRPr="00B20AE8">
              <w:t xml:space="preserve"> dBm</w:t>
            </w:r>
            <w:r>
              <w:t xml:space="preserve"> </w:t>
            </w:r>
          </w:p>
        </w:tc>
        <w:tc>
          <w:tcPr>
            <w:tcW w:w="1512" w:type="dxa"/>
          </w:tcPr>
          <w:p w14:paraId="48C9FD92" w14:textId="77777777" w:rsidR="003D3C64" w:rsidRPr="00B20AE8" w:rsidRDefault="003D3C64" w:rsidP="0039402F">
            <w:pPr>
              <w:pStyle w:val="TAC"/>
            </w:pPr>
            <w:r w:rsidRPr="00B20AE8">
              <w:t>8 MHz</w:t>
            </w:r>
          </w:p>
        </w:tc>
      </w:tr>
      <w:tr w:rsidR="003D3C64" w:rsidRPr="00B20AE8" w14:paraId="0C6ADDDF"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93E6F99" w14:textId="77777777" w:rsidR="003D3C64" w:rsidRPr="00B20AE8" w:rsidRDefault="003D3C64" w:rsidP="0039402F">
            <w:pPr>
              <w:pStyle w:val="TAC"/>
            </w:pPr>
          </w:p>
        </w:tc>
        <w:tc>
          <w:tcPr>
            <w:tcW w:w="1701" w:type="dxa"/>
            <w:tcBorders>
              <w:left w:val="single" w:sz="4" w:space="0" w:color="auto"/>
            </w:tcBorders>
          </w:tcPr>
          <w:p w14:paraId="5B4C1B52" w14:textId="77777777" w:rsidR="003D3C64" w:rsidRPr="00B20AE8" w:rsidRDefault="003D3C64" w:rsidP="0039402F">
            <w:pPr>
              <w:pStyle w:val="TAC"/>
            </w:pPr>
            <w:r w:rsidRPr="00B20AE8">
              <w:t>N*8 + 306 MHz,</w:t>
            </w:r>
          </w:p>
          <w:p w14:paraId="11C0F15C" w14:textId="77777777" w:rsidR="003D3C64" w:rsidRPr="00B20AE8" w:rsidRDefault="003D3C64" w:rsidP="0039402F">
            <w:pPr>
              <w:pStyle w:val="TAC"/>
            </w:pPr>
            <w:r w:rsidRPr="00B20AE8">
              <w:t xml:space="preserve">21 ≤ N ≤ 60 </w:t>
            </w:r>
          </w:p>
        </w:tc>
        <w:tc>
          <w:tcPr>
            <w:tcW w:w="2268" w:type="dxa"/>
          </w:tcPr>
          <w:p w14:paraId="31F7FE5C"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11E5E225" w14:textId="78EB5F1E" w:rsidR="003D3C64" w:rsidRPr="00B20AE8" w:rsidRDefault="003D3C64" w:rsidP="0039402F">
            <w:pPr>
              <w:pStyle w:val="TAC"/>
            </w:pPr>
            <w:r w:rsidRPr="00B20AE8">
              <w:t>P</w:t>
            </w:r>
            <w:r w:rsidRPr="00B20AE8">
              <w:rPr>
                <w:vertAlign w:val="subscript"/>
              </w:rPr>
              <w:t>TRP_10MHz</w:t>
            </w:r>
            <w:r w:rsidRPr="00B20AE8">
              <w:t xml:space="preserve"> – 4</w:t>
            </w:r>
            <w:r w:rsidRPr="00B20AE8">
              <w:rPr>
                <w:lang w:val="sv-SE"/>
              </w:rPr>
              <w:t>7.2</w:t>
            </w:r>
            <w:r>
              <w:t xml:space="preserve"> </w:t>
            </w:r>
            <w:r w:rsidRPr="00B20AE8">
              <w:t>dBm</w:t>
            </w:r>
          </w:p>
        </w:tc>
        <w:tc>
          <w:tcPr>
            <w:tcW w:w="1512" w:type="dxa"/>
          </w:tcPr>
          <w:p w14:paraId="3B216D4C" w14:textId="77777777" w:rsidR="003D3C64" w:rsidRPr="00B20AE8" w:rsidRDefault="003D3C64" w:rsidP="0039402F">
            <w:pPr>
              <w:pStyle w:val="TAC"/>
            </w:pPr>
            <w:r w:rsidRPr="00B20AE8">
              <w:t>8 MHz</w:t>
            </w:r>
          </w:p>
        </w:tc>
      </w:tr>
      <w:tr w:rsidR="003D3C64" w:rsidRPr="00B20AE8" w14:paraId="5EFDF502"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ACE5EA5" w14:textId="77777777" w:rsidR="003D3C64" w:rsidRPr="00B20AE8" w:rsidRDefault="003D3C64" w:rsidP="0039402F">
            <w:pPr>
              <w:pStyle w:val="TAC"/>
            </w:pPr>
          </w:p>
        </w:tc>
        <w:tc>
          <w:tcPr>
            <w:tcW w:w="1701" w:type="dxa"/>
            <w:tcBorders>
              <w:left w:val="single" w:sz="4" w:space="0" w:color="auto"/>
            </w:tcBorders>
          </w:tcPr>
          <w:p w14:paraId="5A11C757" w14:textId="77777777" w:rsidR="003D3C64" w:rsidRPr="00B20AE8" w:rsidRDefault="003D3C64" w:rsidP="0039402F">
            <w:pPr>
              <w:pStyle w:val="TAC"/>
            </w:pPr>
            <w:r w:rsidRPr="00B20AE8">
              <w:t>N*8 + 306 MHz,</w:t>
            </w:r>
          </w:p>
          <w:p w14:paraId="771947EB" w14:textId="77777777" w:rsidR="003D3C64" w:rsidRPr="00B20AE8" w:rsidRDefault="003D3C64" w:rsidP="0039402F">
            <w:pPr>
              <w:pStyle w:val="TAC"/>
            </w:pPr>
            <w:r w:rsidRPr="00B20AE8">
              <w:t xml:space="preserve">21 ≤ N ≤ 60 </w:t>
            </w:r>
          </w:p>
        </w:tc>
        <w:tc>
          <w:tcPr>
            <w:tcW w:w="2268" w:type="dxa"/>
          </w:tcPr>
          <w:p w14:paraId="1FE8F11E" w14:textId="77777777" w:rsidR="003D3C64" w:rsidRPr="00B20AE8" w:rsidRDefault="003D3C64" w:rsidP="0039402F">
            <w:pPr>
              <w:pStyle w:val="TAC"/>
            </w:pPr>
            <w:r w:rsidRPr="00B20AE8">
              <w:t>P</w:t>
            </w:r>
            <w:r w:rsidRPr="00B20AE8">
              <w:rPr>
                <w:vertAlign w:val="subscript"/>
              </w:rPr>
              <w:t>TRP_10MHz</w:t>
            </w:r>
            <w:r w:rsidRPr="00B20AE8">
              <w:t xml:space="preserve"> &lt; 36 dBm</w:t>
            </w:r>
          </w:p>
        </w:tc>
        <w:tc>
          <w:tcPr>
            <w:tcW w:w="1984" w:type="dxa"/>
          </w:tcPr>
          <w:p w14:paraId="4676D15B" w14:textId="20504FF5" w:rsidR="003D3C64" w:rsidRPr="00B20AE8" w:rsidRDefault="003D3C64" w:rsidP="0039402F">
            <w:pPr>
              <w:pStyle w:val="TAC"/>
            </w:pPr>
            <w:r w:rsidRPr="00B20AE8">
              <w:t>-11.2dBm</w:t>
            </w:r>
            <w:r>
              <w:t xml:space="preserve"> </w:t>
            </w:r>
          </w:p>
        </w:tc>
        <w:tc>
          <w:tcPr>
            <w:tcW w:w="1512" w:type="dxa"/>
          </w:tcPr>
          <w:p w14:paraId="574A7882" w14:textId="77777777" w:rsidR="003D3C64" w:rsidRPr="00B20AE8" w:rsidRDefault="003D3C64" w:rsidP="0039402F">
            <w:pPr>
              <w:pStyle w:val="TAC"/>
            </w:pPr>
            <w:r w:rsidRPr="00B20AE8">
              <w:t>8 MHz</w:t>
            </w:r>
          </w:p>
        </w:tc>
      </w:tr>
      <w:tr w:rsidR="004F339F" w:rsidRPr="00B20AE8" w14:paraId="56EA78A6" w14:textId="77777777" w:rsidTr="006A2BF1">
        <w:trPr>
          <w:cantSplit/>
          <w:jc w:val="center"/>
        </w:trPr>
        <w:tc>
          <w:tcPr>
            <w:tcW w:w="1795" w:type="dxa"/>
            <w:tcBorders>
              <w:top w:val="single" w:sz="4" w:space="0" w:color="auto"/>
            </w:tcBorders>
          </w:tcPr>
          <w:p w14:paraId="4FAD2923" w14:textId="77777777" w:rsidR="00C33A48" w:rsidRPr="00B20AE8" w:rsidRDefault="00C33A48" w:rsidP="0039402F">
            <w:pPr>
              <w:pStyle w:val="TAC"/>
            </w:pPr>
            <w:r w:rsidRPr="00B20AE8">
              <w:t>C: for DTT frequencies where broadcasting is not protected</w:t>
            </w:r>
          </w:p>
        </w:tc>
        <w:tc>
          <w:tcPr>
            <w:tcW w:w="1701" w:type="dxa"/>
          </w:tcPr>
          <w:p w14:paraId="411014A2" w14:textId="77777777" w:rsidR="00C33A48" w:rsidRPr="00B20AE8" w:rsidRDefault="00C33A48" w:rsidP="0039402F">
            <w:pPr>
              <w:pStyle w:val="TAC"/>
            </w:pPr>
            <w:r w:rsidRPr="00B20AE8">
              <w:t>N*8 + 306 MHz,</w:t>
            </w:r>
          </w:p>
          <w:p w14:paraId="20F45A6D" w14:textId="77777777" w:rsidR="00C33A48" w:rsidRPr="00B20AE8" w:rsidRDefault="00C33A48" w:rsidP="0039402F">
            <w:pPr>
              <w:pStyle w:val="TAC"/>
            </w:pPr>
            <w:r w:rsidRPr="00B20AE8">
              <w:t xml:space="preserve">21 ≤ N ≤ 60 </w:t>
            </w:r>
          </w:p>
        </w:tc>
        <w:tc>
          <w:tcPr>
            <w:tcW w:w="2268" w:type="dxa"/>
          </w:tcPr>
          <w:p w14:paraId="593DDDB0" w14:textId="77777777" w:rsidR="00C33A48" w:rsidRPr="00B20AE8" w:rsidRDefault="00C33A48" w:rsidP="0039402F">
            <w:pPr>
              <w:pStyle w:val="TAC"/>
            </w:pPr>
            <w:r w:rsidRPr="00B20AE8">
              <w:t>N.A.</w:t>
            </w:r>
          </w:p>
        </w:tc>
        <w:tc>
          <w:tcPr>
            <w:tcW w:w="1984" w:type="dxa"/>
          </w:tcPr>
          <w:p w14:paraId="356E9DD4" w14:textId="6C5247CD" w:rsidR="00C33A48" w:rsidRPr="00B20AE8" w:rsidRDefault="00C33A48" w:rsidP="0039402F">
            <w:pPr>
              <w:pStyle w:val="TAC"/>
            </w:pPr>
            <w:r w:rsidRPr="00B20AE8">
              <w:t>2</w:t>
            </w:r>
            <w:r w:rsidRPr="00B20AE8">
              <w:rPr>
                <w:lang w:val="sv-SE"/>
              </w:rPr>
              <w:t>3.8</w:t>
            </w:r>
            <w:r w:rsidRPr="00B20AE8">
              <w:t xml:space="preserve"> dBm</w:t>
            </w:r>
            <w:r w:rsidR="003D3C64">
              <w:t xml:space="preserve"> </w:t>
            </w:r>
          </w:p>
        </w:tc>
        <w:tc>
          <w:tcPr>
            <w:tcW w:w="1512" w:type="dxa"/>
          </w:tcPr>
          <w:p w14:paraId="6FA98F47" w14:textId="77777777" w:rsidR="00C33A48" w:rsidRPr="00B20AE8" w:rsidRDefault="00C33A48" w:rsidP="0039402F">
            <w:pPr>
              <w:pStyle w:val="TAC"/>
            </w:pPr>
            <w:r w:rsidRPr="00B20AE8">
              <w:t>8 MHz</w:t>
            </w:r>
          </w:p>
        </w:tc>
      </w:tr>
      <w:tr w:rsidR="00C33A48" w:rsidRPr="00B20AE8" w14:paraId="7360981C" w14:textId="77777777" w:rsidTr="006A2BF1">
        <w:trPr>
          <w:cantSplit/>
          <w:jc w:val="center"/>
        </w:trPr>
        <w:tc>
          <w:tcPr>
            <w:tcW w:w="9260" w:type="dxa"/>
            <w:gridSpan w:val="5"/>
          </w:tcPr>
          <w:p w14:paraId="7C235AD5" w14:textId="2C511798" w:rsidR="00C33A48" w:rsidRPr="00B20AE8" w:rsidRDefault="00C33A48" w:rsidP="0039402F">
            <w:pPr>
              <w:pStyle w:val="TAN"/>
            </w:pPr>
            <w:r w:rsidRPr="00B20AE8">
              <w:t>NOTE:</w:t>
            </w:r>
            <w:r w:rsidRPr="00B20AE8">
              <w:tab/>
              <w:t>P</w:t>
            </w:r>
            <w:r w:rsidR="00C83365" w:rsidRPr="00B20AE8">
              <w:rPr>
                <w:vertAlign w:val="subscript"/>
              </w:rPr>
              <w:t>T</w:t>
            </w:r>
            <w:r w:rsidRPr="00B20AE8">
              <w:rPr>
                <w:vertAlign w:val="subscript"/>
              </w:rPr>
              <w:t>RP_10MHz</w:t>
            </w:r>
            <w:r w:rsidRPr="00B20AE8">
              <w:t xml:space="preserve"> (dBm) is defined by the expression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5BB85864" w14:textId="77777777" w:rsidR="00C33A48" w:rsidRPr="00B20AE8" w:rsidRDefault="00C33A48" w:rsidP="0039402F"/>
    <w:p w14:paraId="4A23D5A9" w14:textId="78134B97" w:rsidR="00C33A48" w:rsidRPr="00B20AE8" w:rsidRDefault="00C33A48" w:rsidP="0039402F">
      <w:pPr>
        <w:pStyle w:val="NO"/>
        <w:rPr>
          <w:lang w:val="en-US" w:eastAsia="sv-SE"/>
        </w:rPr>
      </w:pPr>
      <w:r w:rsidRPr="00B20AE8">
        <w:t>N</w:t>
      </w:r>
      <w:r w:rsidRPr="00B20AE8">
        <w:rPr>
          <w:lang w:eastAsia="zh-CN"/>
        </w:rPr>
        <w:t>OTE</w:t>
      </w:r>
      <w:r w:rsidRPr="00B20AE8">
        <w:t>:</w:t>
      </w:r>
      <w:r w:rsidRPr="00B20AE8">
        <w:tab/>
        <w:t xml:space="preserve">The regional requirement is defined in terms of EIRP (effective isotropic radiated power), which is dependent on both the BS emissions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6.7.5.5.4.3-1 demonstrates compliance to the regional requirement.</w:t>
      </w:r>
    </w:p>
    <w:p w14:paraId="47E9A1FE" w14:textId="101B92DE" w:rsidR="00577BE5" w:rsidRDefault="00577BE5" w:rsidP="00577BE5">
      <w:pPr>
        <w:pStyle w:val="H6"/>
      </w:pPr>
      <w:bookmarkStart w:id="3798" w:name="_Toc21123118"/>
      <w:bookmarkStart w:id="3799" w:name="_Toc45907311"/>
      <w:bookmarkStart w:id="3800" w:name="_Toc53181415"/>
      <w:r>
        <w:t>6.7.5.5.4.4</w:t>
      </w:r>
      <w:r>
        <w:tab/>
        <w:t>Co-existence with RNSS/GPS services in North America</w:t>
      </w:r>
    </w:p>
    <w:p w14:paraId="4B359242" w14:textId="1483A22A" w:rsidR="00D94883" w:rsidRDefault="00D94883" w:rsidP="0039402F">
      <w:r>
        <w:t>In regions where FCC regulation applies, requirements for protection of GPS according to FCC Order DA 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138DCF2" w14:textId="6BBA2A54" w:rsidR="00D94883" w:rsidRDefault="00D94883" w:rsidP="0039402F">
      <w:r>
        <w:t>The level of emissions in the 1541 - 1650 MHz band, measured in measurement bandwidth according to table 6.7.5.5.4.4-1 shall not exceed the maximum TRP limits indicated in the table.</w:t>
      </w:r>
      <w:r w:rsidRPr="003C2625">
        <w:rPr>
          <w:lang w:eastAsia="ko-KR"/>
        </w:rPr>
        <w:t xml:space="preserve"> </w:t>
      </w:r>
    </w:p>
    <w:p w14:paraId="5D810A20" w14:textId="4E377B43" w:rsidR="00D94883" w:rsidRDefault="00D94883" w:rsidP="0039402F">
      <w:pPr>
        <w:pStyle w:val="TH"/>
      </w:pPr>
      <w:r>
        <w:t>Table 6.7.5.5.4.4-1: Emissions levels for protection of the 1541-1650 MHz band</w:t>
      </w:r>
    </w:p>
    <w:p w14:paraId="011AF411" w14:textId="77777777" w:rsidR="00D94883" w:rsidRDefault="00D94883" w:rsidP="0039402F"/>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02D3AC02" w14:textId="77777777" w:rsidTr="00EA7724">
        <w:trPr>
          <w:cantSplit/>
          <w:jc w:val="center"/>
        </w:trPr>
        <w:tc>
          <w:tcPr>
            <w:tcW w:w="1530" w:type="dxa"/>
          </w:tcPr>
          <w:p w14:paraId="0211CFF3" w14:textId="77777777" w:rsidR="00D94883" w:rsidRPr="00B15EF5" w:rsidRDefault="00D94883" w:rsidP="0039402F">
            <w:pPr>
              <w:pStyle w:val="TAH"/>
            </w:pPr>
            <w:r w:rsidRPr="00B15EF5">
              <w:t>Operating Band</w:t>
            </w:r>
          </w:p>
        </w:tc>
        <w:tc>
          <w:tcPr>
            <w:tcW w:w="1432" w:type="dxa"/>
          </w:tcPr>
          <w:p w14:paraId="0063515C" w14:textId="77777777" w:rsidR="00D94883" w:rsidRPr="00B15EF5" w:rsidRDefault="00D94883" w:rsidP="0039402F">
            <w:pPr>
              <w:pStyle w:val="TAH"/>
            </w:pPr>
            <w:r w:rsidRPr="00B15EF5">
              <w:t>Frequency range</w:t>
            </w:r>
            <w:r>
              <w:t xml:space="preserve"> (MHz)</w:t>
            </w:r>
          </w:p>
        </w:tc>
        <w:tc>
          <w:tcPr>
            <w:tcW w:w="1620" w:type="dxa"/>
          </w:tcPr>
          <w:p w14:paraId="7D34D83F" w14:textId="77777777" w:rsidR="00D94883" w:rsidRPr="00B15EF5" w:rsidRDefault="00D94883" w:rsidP="0039402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F58E5B0" w14:textId="77777777" w:rsidR="00D94883" w:rsidRPr="00B15EF5" w:rsidRDefault="00D94883" w:rsidP="0039402F">
            <w:pPr>
              <w:pStyle w:val="TAC"/>
            </w:pPr>
            <w:r w:rsidRPr="00B15EF5">
              <w:t>(Measurement bandwidth = 1 MHz)</w:t>
            </w:r>
          </w:p>
        </w:tc>
        <w:tc>
          <w:tcPr>
            <w:tcW w:w="1890" w:type="dxa"/>
          </w:tcPr>
          <w:p w14:paraId="4070726B" w14:textId="77777777" w:rsidR="00D94883" w:rsidRPr="00B15EF5" w:rsidRDefault="00D94883" w:rsidP="0039402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4E258D9" w14:textId="77777777" w:rsidR="00D94883" w:rsidRPr="00B15EF5" w:rsidRDefault="00D94883" w:rsidP="0039402F">
            <w:pPr>
              <w:pStyle w:val="TAC"/>
            </w:pPr>
            <w:r w:rsidRPr="00B15EF5">
              <w:t>(Measurement bandwidth = 1 kHz)</w:t>
            </w:r>
          </w:p>
        </w:tc>
        <w:tc>
          <w:tcPr>
            <w:tcW w:w="2708" w:type="dxa"/>
          </w:tcPr>
          <w:p w14:paraId="6A775ED6" w14:textId="77777777" w:rsidR="00D94883" w:rsidRPr="00B15EF5" w:rsidRDefault="00D94883" w:rsidP="0039402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07E2810" w14:textId="77777777" w:rsidR="00D94883" w:rsidRPr="00DE11B2" w:rsidRDefault="00D94883" w:rsidP="0039402F">
            <w:pPr>
              <w:pStyle w:val="TAH"/>
              <w:rPr>
                <w:rFonts w:cs="Arial"/>
              </w:rPr>
            </w:pPr>
            <w:r w:rsidRPr="00F96F0A">
              <w:t xml:space="preserve">(Measurement bandwidth = </w:t>
            </w:r>
            <w:r>
              <w:t>1</w:t>
            </w:r>
            <w:r w:rsidRPr="00F96F0A">
              <w:t xml:space="preserve"> kHz)</w:t>
            </w:r>
          </w:p>
        </w:tc>
      </w:tr>
      <w:tr w:rsidR="00D94883" w:rsidRPr="00B15EF5" w14:paraId="6E848341" w14:textId="77777777" w:rsidTr="00EA7724">
        <w:trPr>
          <w:cantSplit/>
          <w:jc w:val="center"/>
        </w:trPr>
        <w:tc>
          <w:tcPr>
            <w:tcW w:w="1530" w:type="dxa"/>
            <w:vMerge w:val="restart"/>
            <w:vAlign w:val="center"/>
          </w:tcPr>
          <w:p w14:paraId="0D7A7311" w14:textId="77777777" w:rsidR="00D94883" w:rsidRPr="00B15EF5" w:rsidRDefault="00D94883" w:rsidP="0039402F">
            <w:pPr>
              <w:pStyle w:val="TAC"/>
            </w:pPr>
            <w:r w:rsidRPr="00B15EF5">
              <w:t>24</w:t>
            </w:r>
          </w:p>
        </w:tc>
        <w:tc>
          <w:tcPr>
            <w:tcW w:w="1432" w:type="dxa"/>
          </w:tcPr>
          <w:p w14:paraId="2D9D03D7" w14:textId="77777777" w:rsidR="00D94883" w:rsidRPr="00B15EF5" w:rsidRDefault="00D94883" w:rsidP="0039402F">
            <w:pPr>
              <w:pStyle w:val="TAC"/>
            </w:pPr>
            <w:r w:rsidRPr="00B15EF5">
              <w:t>15</w:t>
            </w:r>
            <w:r>
              <w:t>41</w:t>
            </w:r>
            <w:r w:rsidRPr="00B15EF5">
              <w:t xml:space="preserve"> - 1</w:t>
            </w:r>
            <w:r>
              <w:t>559</w:t>
            </w:r>
          </w:p>
        </w:tc>
        <w:tc>
          <w:tcPr>
            <w:tcW w:w="1620" w:type="dxa"/>
          </w:tcPr>
          <w:p w14:paraId="7BA9242F" w14:textId="77777777" w:rsidR="00D94883" w:rsidRPr="00B15EF5" w:rsidRDefault="00D94883" w:rsidP="0039402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22DE15CD" w14:textId="77777777" w:rsidR="00D94883" w:rsidRPr="00B15EF5" w:rsidRDefault="00D94883" w:rsidP="0039402F">
            <w:pPr>
              <w:pStyle w:val="TAC"/>
            </w:pPr>
          </w:p>
        </w:tc>
        <w:tc>
          <w:tcPr>
            <w:tcW w:w="2708" w:type="dxa"/>
          </w:tcPr>
          <w:p w14:paraId="3CF718F0" w14:textId="77777777" w:rsidR="00D94883" w:rsidRPr="00B15EF5" w:rsidRDefault="00D94883" w:rsidP="0039402F">
            <w:pPr>
              <w:pStyle w:val="TAC"/>
            </w:pPr>
            <w:r w:rsidRPr="009202AA">
              <w:t>P</w:t>
            </w:r>
            <w:r w:rsidRPr="009202AA">
              <w:rPr>
                <w:vertAlign w:val="subscript"/>
              </w:rPr>
              <w:t>EIR</w:t>
            </w:r>
            <w:r>
              <w:rPr>
                <w:vertAlign w:val="subscript"/>
              </w:rPr>
              <w:t>P</w:t>
            </w:r>
            <w:r w:rsidRPr="009202AA">
              <w:t xml:space="preserve"> – 17 dBi + 9 dB</w:t>
            </w:r>
          </w:p>
        </w:tc>
      </w:tr>
      <w:tr w:rsidR="00D94883" w:rsidRPr="00B15EF5" w14:paraId="6F6C759B" w14:textId="77777777" w:rsidTr="00EA7724">
        <w:trPr>
          <w:cantSplit/>
          <w:jc w:val="center"/>
        </w:trPr>
        <w:tc>
          <w:tcPr>
            <w:tcW w:w="1530" w:type="dxa"/>
            <w:vMerge/>
          </w:tcPr>
          <w:p w14:paraId="6CAC4D2C" w14:textId="77777777" w:rsidR="00D94883" w:rsidRPr="00B15EF5" w:rsidRDefault="00D94883" w:rsidP="0039402F">
            <w:pPr>
              <w:pStyle w:val="TAC"/>
            </w:pPr>
          </w:p>
        </w:tc>
        <w:tc>
          <w:tcPr>
            <w:tcW w:w="1432" w:type="dxa"/>
          </w:tcPr>
          <w:p w14:paraId="291974DE" w14:textId="77777777" w:rsidR="00D94883" w:rsidRPr="00B15EF5" w:rsidRDefault="00D94883" w:rsidP="0039402F">
            <w:pPr>
              <w:pStyle w:val="TAC"/>
            </w:pPr>
            <w:r w:rsidRPr="00B15EF5">
              <w:t>15</w:t>
            </w:r>
            <w:r>
              <w:t>59 - 1610</w:t>
            </w:r>
          </w:p>
        </w:tc>
        <w:tc>
          <w:tcPr>
            <w:tcW w:w="1620" w:type="dxa"/>
          </w:tcPr>
          <w:p w14:paraId="50A52112"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9F280C2"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7428EC9" w14:textId="77777777" w:rsidR="00D94883" w:rsidRPr="009202AA" w:rsidRDefault="00D94883" w:rsidP="0039402F">
            <w:pPr>
              <w:pStyle w:val="TAC"/>
            </w:pPr>
          </w:p>
        </w:tc>
      </w:tr>
      <w:tr w:rsidR="00D94883" w:rsidRPr="00B15EF5" w14:paraId="4A1B9F0C" w14:textId="77777777" w:rsidTr="00EA7724">
        <w:trPr>
          <w:cantSplit/>
          <w:jc w:val="center"/>
        </w:trPr>
        <w:tc>
          <w:tcPr>
            <w:tcW w:w="1530" w:type="dxa"/>
            <w:vMerge/>
          </w:tcPr>
          <w:p w14:paraId="2EE8AB2E" w14:textId="77777777" w:rsidR="00D94883" w:rsidRPr="00B15EF5" w:rsidRDefault="00D94883" w:rsidP="0039402F">
            <w:pPr>
              <w:pStyle w:val="TAC"/>
            </w:pPr>
          </w:p>
        </w:tc>
        <w:tc>
          <w:tcPr>
            <w:tcW w:w="1432" w:type="dxa"/>
          </w:tcPr>
          <w:p w14:paraId="2EFBBE88" w14:textId="77777777" w:rsidR="00D94883" w:rsidRPr="00B15EF5" w:rsidRDefault="00D94883" w:rsidP="0039402F">
            <w:pPr>
              <w:pStyle w:val="TAC"/>
            </w:pPr>
            <w:r w:rsidRPr="00B15EF5">
              <w:t>1</w:t>
            </w:r>
            <w:r>
              <w:t>610 - 1650</w:t>
            </w:r>
          </w:p>
        </w:tc>
        <w:tc>
          <w:tcPr>
            <w:tcW w:w="1620" w:type="dxa"/>
          </w:tcPr>
          <w:p w14:paraId="0AC93170"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37A5AD8"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67FC0368" w14:textId="77777777" w:rsidR="00D94883" w:rsidRPr="009202AA" w:rsidRDefault="00D94883" w:rsidP="0039402F">
            <w:pPr>
              <w:pStyle w:val="TAC"/>
            </w:pPr>
          </w:p>
        </w:tc>
      </w:tr>
    </w:tbl>
    <w:p w14:paraId="20B16947" w14:textId="77777777" w:rsidR="00D94883" w:rsidRDefault="00D94883" w:rsidP="0039402F"/>
    <w:p w14:paraId="51207B12" w14:textId="399B7A08" w:rsidR="00D94883" w:rsidRDefault="00D94883" w:rsidP="0039402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3B09E783" w14:textId="23683900" w:rsidR="00406D34" w:rsidRDefault="00406D34" w:rsidP="00406D34">
      <w:pPr>
        <w:pStyle w:val="H6"/>
      </w:pPr>
      <w:r>
        <w:t>6.7.5.5.4.5</w:t>
      </w:r>
      <w:r>
        <w:tab/>
        <w:t>Void</w:t>
      </w:r>
    </w:p>
    <w:p w14:paraId="3AD31C5C" w14:textId="61A49D93" w:rsidR="00406D34" w:rsidRDefault="00406D34" w:rsidP="0039402F">
      <w:pPr>
        <w:pStyle w:val="TH"/>
      </w:pPr>
      <w:r>
        <w:t>Table 6.7.5.5.4.5-1: Void</w:t>
      </w:r>
    </w:p>
    <w:p w14:paraId="7BBF947B" w14:textId="3B822531" w:rsidR="00577BE5" w:rsidRDefault="00577BE5" w:rsidP="0039402F"/>
    <w:p w14:paraId="403DFA12" w14:textId="77777777" w:rsidR="00577BE5" w:rsidRDefault="00577BE5" w:rsidP="001128A1">
      <w:pPr>
        <w:pStyle w:val="H6"/>
      </w:pPr>
      <w:r>
        <w:t>6.7.5.5.4.6</w:t>
      </w:r>
      <w:r>
        <w:tab/>
        <w:t>Additional band 32, 50, 51, 74, 75 and 76 unwanted emissions</w:t>
      </w:r>
    </w:p>
    <w:p w14:paraId="1A3295EA" w14:textId="08CC0FB8" w:rsidR="00577BE5" w:rsidRDefault="00A00A22" w:rsidP="0039402F">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577BE5">
        <w:t>.</w:t>
      </w:r>
    </w:p>
    <w:p w14:paraId="682D243A" w14:textId="77777777" w:rsidR="00577BE5" w:rsidRDefault="00577BE5" w:rsidP="0039402F">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0FB0872" w14:textId="33D68B8C" w:rsidR="00A00A22" w:rsidRDefault="00A00A22" w:rsidP="0039402F">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97DC768" w14:textId="77777777" w:rsidTr="001128A1">
        <w:trPr>
          <w:cantSplit/>
          <w:jc w:val="center"/>
        </w:trPr>
        <w:tc>
          <w:tcPr>
            <w:tcW w:w="4531" w:type="dxa"/>
          </w:tcPr>
          <w:p w14:paraId="6E3BAB49" w14:textId="0C89927C" w:rsidR="00577BE5" w:rsidRDefault="00577BE5" w:rsidP="0039402F">
            <w:pPr>
              <w:pStyle w:val="TAH"/>
            </w:pPr>
            <w:r w:rsidRPr="00EF2F0E">
              <w:t>Frequency offset of measurement filter centre frequency, f_offset</w:t>
            </w:r>
          </w:p>
        </w:tc>
        <w:tc>
          <w:tcPr>
            <w:tcW w:w="2410" w:type="dxa"/>
          </w:tcPr>
          <w:p w14:paraId="02270948" w14:textId="48B4501A" w:rsidR="00577BE5" w:rsidRDefault="00A00A22" w:rsidP="0039402F">
            <w:pPr>
              <w:pStyle w:val="TAH"/>
            </w:pPr>
            <w:r>
              <w:t>EIRP limit</w:t>
            </w:r>
            <w:r w:rsidRPr="00EF2F0E">
              <w:t xml:space="preserve"> [dBm]</w:t>
            </w:r>
          </w:p>
        </w:tc>
        <w:tc>
          <w:tcPr>
            <w:tcW w:w="2690" w:type="dxa"/>
          </w:tcPr>
          <w:p w14:paraId="2E9BC914" w14:textId="70355946" w:rsidR="00577BE5" w:rsidRDefault="00577BE5" w:rsidP="0039402F">
            <w:pPr>
              <w:pStyle w:val="TAH"/>
            </w:pPr>
            <w:r w:rsidRPr="00EF2F0E">
              <w:t xml:space="preserve">Measurement bandwidth </w:t>
            </w:r>
          </w:p>
        </w:tc>
      </w:tr>
      <w:tr w:rsidR="00A00A22" w14:paraId="1978C530" w14:textId="77777777" w:rsidTr="001128A1">
        <w:trPr>
          <w:cantSplit/>
          <w:jc w:val="center"/>
        </w:trPr>
        <w:tc>
          <w:tcPr>
            <w:tcW w:w="4531" w:type="dxa"/>
          </w:tcPr>
          <w:p w14:paraId="5957A1AB" w14:textId="333EAA90" w:rsidR="00A00A22" w:rsidRDefault="00A00A22" w:rsidP="0039402F">
            <w:pPr>
              <w:pStyle w:val="TAC"/>
            </w:pPr>
            <w:r w:rsidRPr="00EF2F0E">
              <w:rPr>
                <w:lang w:eastAsia="zh-CN"/>
              </w:rPr>
              <w:t>2.5</w:t>
            </w:r>
            <w:r w:rsidRPr="00EF2F0E">
              <w:t xml:space="preserve"> MHz</w:t>
            </w:r>
          </w:p>
        </w:tc>
        <w:tc>
          <w:tcPr>
            <w:tcW w:w="2410" w:type="dxa"/>
          </w:tcPr>
          <w:p w14:paraId="11E20281" w14:textId="6550AC5D" w:rsidR="00A00A22" w:rsidRDefault="00A00A22" w:rsidP="0039402F">
            <w:pPr>
              <w:pStyle w:val="TAC"/>
            </w:pPr>
            <w:r>
              <w:t>16.3</w:t>
            </w:r>
          </w:p>
        </w:tc>
        <w:tc>
          <w:tcPr>
            <w:tcW w:w="2690" w:type="dxa"/>
          </w:tcPr>
          <w:p w14:paraId="2686B920" w14:textId="6FED3119" w:rsidR="00A00A22" w:rsidRDefault="00A00A22" w:rsidP="0039402F">
            <w:pPr>
              <w:pStyle w:val="TAC"/>
            </w:pPr>
            <w:r w:rsidRPr="00EF2F0E">
              <w:t>5</w:t>
            </w:r>
            <w:r w:rsidRPr="00EF2F0E">
              <w:rPr>
                <w:lang w:eastAsia="zh-CN"/>
              </w:rPr>
              <w:t xml:space="preserve"> M</w:t>
            </w:r>
            <w:r w:rsidRPr="00EF2F0E">
              <w:t>Hz</w:t>
            </w:r>
          </w:p>
        </w:tc>
      </w:tr>
      <w:tr w:rsidR="00A00A22" w14:paraId="63D59E0E" w14:textId="77777777" w:rsidTr="001128A1">
        <w:trPr>
          <w:cantSplit/>
          <w:jc w:val="center"/>
        </w:trPr>
        <w:tc>
          <w:tcPr>
            <w:tcW w:w="4531" w:type="dxa"/>
          </w:tcPr>
          <w:p w14:paraId="49317DA1" w14:textId="6F748AA3" w:rsidR="00A00A22" w:rsidRDefault="00A00A22" w:rsidP="0039402F">
            <w:pPr>
              <w:pStyle w:val="TAC"/>
            </w:pPr>
            <w:r w:rsidRPr="00EF2F0E">
              <w:rPr>
                <w:lang w:eastAsia="zh-CN"/>
              </w:rPr>
              <w:t>7.5</w:t>
            </w:r>
            <w:r w:rsidRPr="00EF2F0E">
              <w:t xml:space="preserve"> MHz</w:t>
            </w:r>
          </w:p>
        </w:tc>
        <w:tc>
          <w:tcPr>
            <w:tcW w:w="2410" w:type="dxa"/>
          </w:tcPr>
          <w:p w14:paraId="0AAD765D" w14:textId="558B9D50" w:rsidR="00A00A22" w:rsidRDefault="00A00A22" w:rsidP="0039402F">
            <w:pPr>
              <w:pStyle w:val="TAC"/>
            </w:pPr>
            <w:r>
              <w:t>11</w:t>
            </w:r>
          </w:p>
        </w:tc>
        <w:tc>
          <w:tcPr>
            <w:tcW w:w="2690" w:type="dxa"/>
          </w:tcPr>
          <w:p w14:paraId="3BA27E57" w14:textId="67783D9E" w:rsidR="00A00A22" w:rsidRDefault="00A00A22" w:rsidP="0039402F">
            <w:pPr>
              <w:pStyle w:val="TAC"/>
            </w:pPr>
            <w:r w:rsidRPr="00EF2F0E">
              <w:t>5</w:t>
            </w:r>
            <w:r w:rsidRPr="00EF2F0E">
              <w:rPr>
                <w:lang w:eastAsia="zh-CN"/>
              </w:rPr>
              <w:t xml:space="preserve"> M</w:t>
            </w:r>
            <w:r w:rsidRPr="00EF2F0E">
              <w:t>Hz</w:t>
            </w:r>
          </w:p>
        </w:tc>
      </w:tr>
      <w:tr w:rsidR="00A00A22" w14:paraId="2B7CC2D7" w14:textId="77777777" w:rsidTr="001128A1">
        <w:trPr>
          <w:cantSplit/>
          <w:jc w:val="center"/>
        </w:trPr>
        <w:tc>
          <w:tcPr>
            <w:tcW w:w="4531" w:type="dxa"/>
          </w:tcPr>
          <w:p w14:paraId="043A3057" w14:textId="2276165C" w:rsidR="00A00A22" w:rsidRDefault="00A00A22" w:rsidP="0039402F">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75D3061" w14:textId="40982442" w:rsidR="00A00A22" w:rsidRDefault="00A00A22" w:rsidP="0039402F">
            <w:pPr>
              <w:pStyle w:val="TAC"/>
            </w:pPr>
            <w:r>
              <w:t>9</w:t>
            </w:r>
          </w:p>
        </w:tc>
        <w:tc>
          <w:tcPr>
            <w:tcW w:w="2690" w:type="dxa"/>
          </w:tcPr>
          <w:p w14:paraId="5D15E19A" w14:textId="0CB2329F" w:rsidR="00A00A22" w:rsidRDefault="00A00A22" w:rsidP="0039402F">
            <w:pPr>
              <w:pStyle w:val="TAC"/>
            </w:pPr>
            <w:r w:rsidRPr="00EF2F0E">
              <w:t>5 MHz</w:t>
            </w:r>
          </w:p>
        </w:tc>
      </w:tr>
      <w:tr w:rsidR="00577BE5" w14:paraId="119B9C68" w14:textId="77777777" w:rsidTr="001128A1">
        <w:trPr>
          <w:cantSplit/>
          <w:jc w:val="center"/>
        </w:trPr>
        <w:tc>
          <w:tcPr>
            <w:tcW w:w="9631" w:type="dxa"/>
            <w:gridSpan w:val="3"/>
          </w:tcPr>
          <w:p w14:paraId="397D2906" w14:textId="020C68EC" w:rsidR="00577BE5" w:rsidRDefault="00577BE5" w:rsidP="0039402F">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0AD9AB7C" w14:textId="100960E0" w:rsidR="00577BE5" w:rsidRDefault="00577BE5" w:rsidP="0039402F"/>
    <w:p w14:paraId="7B64B487" w14:textId="13762AC6" w:rsidR="00577BE5" w:rsidRDefault="00A00A22" w:rsidP="0039402F">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577BE5">
        <w:t>.</w:t>
      </w:r>
    </w:p>
    <w:p w14:paraId="705185EA" w14:textId="77777777" w:rsidR="00A00A22" w:rsidRDefault="00A00A22" w:rsidP="0039402F"/>
    <w:p w14:paraId="2478068E" w14:textId="205DCDB2" w:rsidR="00A00A22" w:rsidRDefault="00A00A22" w:rsidP="0039402F">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D7C7E93" w14:textId="77777777" w:rsidTr="001128A1">
        <w:trPr>
          <w:cantSplit/>
          <w:jc w:val="center"/>
        </w:trPr>
        <w:tc>
          <w:tcPr>
            <w:tcW w:w="4531" w:type="dxa"/>
          </w:tcPr>
          <w:p w14:paraId="20907539" w14:textId="1A5EAEF4" w:rsidR="00577BE5" w:rsidRDefault="00577BE5" w:rsidP="0039402F">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60EDE0E6" w14:textId="49A8DC49" w:rsidR="00577BE5" w:rsidRDefault="00A00A22" w:rsidP="0039402F">
            <w:pPr>
              <w:pStyle w:val="TAH"/>
            </w:pPr>
            <w:r>
              <w:t>EIRP limit</w:t>
            </w:r>
            <w:r w:rsidRPr="00EF2F0E">
              <w:t xml:space="preserve"> [dBm]</w:t>
            </w:r>
          </w:p>
        </w:tc>
        <w:tc>
          <w:tcPr>
            <w:tcW w:w="2690" w:type="dxa"/>
          </w:tcPr>
          <w:p w14:paraId="20D9C58D" w14:textId="2F563389" w:rsidR="00577BE5" w:rsidRDefault="00577BE5" w:rsidP="0039402F">
            <w:pPr>
              <w:pStyle w:val="TAH"/>
            </w:pPr>
            <w:r w:rsidRPr="00EF2F0E">
              <w:t>Measurement bandwidth</w:t>
            </w:r>
          </w:p>
        </w:tc>
      </w:tr>
      <w:tr w:rsidR="00A00A22" w14:paraId="7045A957" w14:textId="77777777" w:rsidTr="001128A1">
        <w:trPr>
          <w:cantSplit/>
          <w:jc w:val="center"/>
        </w:trPr>
        <w:tc>
          <w:tcPr>
            <w:tcW w:w="4531" w:type="dxa"/>
          </w:tcPr>
          <w:p w14:paraId="0C10AAC4" w14:textId="19B948E5" w:rsidR="00A00A22" w:rsidRDefault="00A00A22" w:rsidP="0039402F">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7673E11D" w14:textId="634EC1E4" w:rsidR="00A00A22" w:rsidRDefault="00A00A22" w:rsidP="0039402F">
            <w:pPr>
              <w:pStyle w:val="TAC"/>
            </w:pPr>
            <w:r>
              <w:t>-20</w:t>
            </w:r>
          </w:p>
        </w:tc>
        <w:tc>
          <w:tcPr>
            <w:tcW w:w="2690" w:type="dxa"/>
          </w:tcPr>
          <w:p w14:paraId="5690136A" w14:textId="5FEE1205" w:rsidR="00A00A22" w:rsidRDefault="00A00A22" w:rsidP="0039402F">
            <w:pPr>
              <w:pStyle w:val="TAC"/>
            </w:pPr>
            <w:r w:rsidRPr="00EF2F0E">
              <w:t>1 MHz</w:t>
            </w:r>
          </w:p>
        </w:tc>
      </w:tr>
      <w:tr w:rsidR="00A00A22" w14:paraId="2C579ACF" w14:textId="77777777" w:rsidTr="001128A1">
        <w:trPr>
          <w:cantSplit/>
          <w:jc w:val="center"/>
        </w:trPr>
        <w:tc>
          <w:tcPr>
            <w:tcW w:w="4531" w:type="dxa"/>
          </w:tcPr>
          <w:p w14:paraId="3B7E54A9" w14:textId="7292C492" w:rsidR="00A00A22" w:rsidRDefault="00A00A22" w:rsidP="0039402F">
            <w:pPr>
              <w:pStyle w:val="TAC"/>
            </w:pPr>
            <w:r w:rsidRPr="00EF2F0E">
              <w:t>F</w:t>
            </w:r>
            <w:r w:rsidRPr="00EF2F0E">
              <w:rPr>
                <w:vertAlign w:val="subscript"/>
              </w:rPr>
              <w:t>filter</w:t>
            </w:r>
            <w:r w:rsidRPr="00EF2F0E">
              <w:t xml:space="preserve"> =  1450.5 MHz</w:t>
            </w:r>
          </w:p>
        </w:tc>
        <w:tc>
          <w:tcPr>
            <w:tcW w:w="2410" w:type="dxa"/>
          </w:tcPr>
          <w:p w14:paraId="78829A27" w14:textId="42255374" w:rsidR="00A00A22" w:rsidRDefault="00A00A22" w:rsidP="0039402F">
            <w:pPr>
              <w:pStyle w:val="TAC"/>
            </w:pPr>
            <w:r>
              <w:t>14</w:t>
            </w:r>
          </w:p>
        </w:tc>
        <w:tc>
          <w:tcPr>
            <w:tcW w:w="2690" w:type="dxa"/>
          </w:tcPr>
          <w:p w14:paraId="4560C44D" w14:textId="6DA64D83" w:rsidR="00A00A22" w:rsidRDefault="00A00A22" w:rsidP="0039402F">
            <w:pPr>
              <w:pStyle w:val="TAC"/>
            </w:pPr>
            <w:r w:rsidRPr="00EF2F0E">
              <w:t>3 MHz</w:t>
            </w:r>
          </w:p>
        </w:tc>
      </w:tr>
      <w:tr w:rsidR="00A00A22" w14:paraId="2BC52968" w14:textId="77777777" w:rsidTr="001128A1">
        <w:trPr>
          <w:cantSplit/>
          <w:jc w:val="center"/>
        </w:trPr>
        <w:tc>
          <w:tcPr>
            <w:tcW w:w="4531" w:type="dxa"/>
          </w:tcPr>
          <w:p w14:paraId="3EBDC501" w14:textId="45D238E6" w:rsidR="00A00A22" w:rsidRPr="00EF2F0E" w:rsidRDefault="00A00A22" w:rsidP="0039402F">
            <w:pPr>
              <w:pStyle w:val="TAC"/>
            </w:pPr>
            <w:r w:rsidRPr="00EF2F0E">
              <w:t>F</w:t>
            </w:r>
            <w:r w:rsidRPr="00EF2F0E">
              <w:rPr>
                <w:vertAlign w:val="subscript"/>
              </w:rPr>
              <w:t>filter</w:t>
            </w:r>
            <w:r w:rsidRPr="00EF2F0E">
              <w:t xml:space="preserve">  = 1493.5 MHz</w:t>
            </w:r>
          </w:p>
        </w:tc>
        <w:tc>
          <w:tcPr>
            <w:tcW w:w="2410" w:type="dxa"/>
          </w:tcPr>
          <w:p w14:paraId="113B8DFC" w14:textId="772E075F" w:rsidR="00A00A22" w:rsidRPr="00EF2F0E" w:rsidRDefault="00A00A22" w:rsidP="0039402F">
            <w:pPr>
              <w:pStyle w:val="TAC"/>
            </w:pPr>
            <w:r>
              <w:t>14</w:t>
            </w:r>
          </w:p>
        </w:tc>
        <w:tc>
          <w:tcPr>
            <w:tcW w:w="2690" w:type="dxa"/>
          </w:tcPr>
          <w:p w14:paraId="34C2AF20" w14:textId="4C4E552B" w:rsidR="00A00A22" w:rsidRPr="00EF2F0E" w:rsidRDefault="00A00A22" w:rsidP="0039402F">
            <w:pPr>
              <w:pStyle w:val="TAC"/>
            </w:pPr>
            <w:r w:rsidRPr="00EF2F0E">
              <w:t>3 MHz</w:t>
            </w:r>
          </w:p>
        </w:tc>
      </w:tr>
      <w:tr w:rsidR="00A00A22" w14:paraId="5F64ADFB" w14:textId="77777777" w:rsidTr="001128A1">
        <w:trPr>
          <w:cantSplit/>
          <w:jc w:val="center"/>
        </w:trPr>
        <w:tc>
          <w:tcPr>
            <w:tcW w:w="4531" w:type="dxa"/>
          </w:tcPr>
          <w:p w14:paraId="28BEA292" w14:textId="5E3EB34F" w:rsidR="00A00A22" w:rsidRPr="00EF2F0E" w:rsidRDefault="00A00A22" w:rsidP="0039402F">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346F8BAA" w14:textId="0C38F7B4" w:rsidR="00A00A22" w:rsidRPr="00EF2F0E" w:rsidRDefault="00A00A22" w:rsidP="0039402F">
            <w:pPr>
              <w:pStyle w:val="TAC"/>
            </w:pPr>
            <w:r>
              <w:t>-20</w:t>
            </w:r>
          </w:p>
        </w:tc>
        <w:tc>
          <w:tcPr>
            <w:tcW w:w="2690" w:type="dxa"/>
          </w:tcPr>
          <w:p w14:paraId="364DBD51" w14:textId="62C9DFD0" w:rsidR="00A00A22" w:rsidRPr="00EF2F0E" w:rsidRDefault="00A00A22" w:rsidP="0039402F">
            <w:pPr>
              <w:pStyle w:val="TAC"/>
            </w:pPr>
            <w:r w:rsidRPr="00EF2F0E">
              <w:t>1 MHz</w:t>
            </w:r>
          </w:p>
        </w:tc>
      </w:tr>
    </w:tbl>
    <w:p w14:paraId="52D61FD5" w14:textId="66CE7302" w:rsidR="00577BE5" w:rsidRDefault="00577BE5" w:rsidP="0039402F"/>
    <w:p w14:paraId="43441986" w14:textId="1FF08B68" w:rsidR="00577BE5" w:rsidRDefault="00584BCE" w:rsidP="0039402F">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577BE5">
        <w:t>.</w:t>
      </w:r>
    </w:p>
    <w:p w14:paraId="0B366188" w14:textId="77777777" w:rsidR="00A00A22" w:rsidRDefault="00A00A22" w:rsidP="0039402F"/>
    <w:p w14:paraId="131B5A4E" w14:textId="06422291" w:rsidR="00584BCE" w:rsidRDefault="00584BCE" w:rsidP="0039402F">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9FF70AF" w14:textId="77777777" w:rsidTr="00577BE5">
        <w:trPr>
          <w:cantSplit/>
          <w:jc w:val="center"/>
        </w:trPr>
        <w:tc>
          <w:tcPr>
            <w:tcW w:w="4531" w:type="dxa"/>
          </w:tcPr>
          <w:p w14:paraId="7CD57CD0" w14:textId="65280E48" w:rsidR="00577BE5" w:rsidRDefault="00577BE5" w:rsidP="0039402F">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2522227D" w14:textId="2E56CD2F" w:rsidR="00577BE5" w:rsidRDefault="00584BCE" w:rsidP="0039402F">
            <w:pPr>
              <w:pStyle w:val="TAH"/>
            </w:pPr>
            <w:r>
              <w:rPr>
                <w:lang w:eastAsia="en-GB"/>
              </w:rPr>
              <w:t>EIRP limit</w:t>
            </w:r>
            <w:r w:rsidRPr="00EF2F0E">
              <w:rPr>
                <w:lang w:eastAsia="en-GB"/>
              </w:rPr>
              <w:t xml:space="preserve"> [dBm]</w:t>
            </w:r>
          </w:p>
        </w:tc>
        <w:tc>
          <w:tcPr>
            <w:tcW w:w="2690" w:type="dxa"/>
          </w:tcPr>
          <w:p w14:paraId="2991D0AE" w14:textId="25F86033" w:rsidR="00577BE5" w:rsidRDefault="00577BE5" w:rsidP="0039402F">
            <w:pPr>
              <w:pStyle w:val="TAH"/>
            </w:pPr>
            <w:r w:rsidRPr="00EF2F0E">
              <w:rPr>
                <w:lang w:eastAsia="en-GB"/>
              </w:rPr>
              <w:t>Measurement bandwidth</w:t>
            </w:r>
          </w:p>
        </w:tc>
      </w:tr>
      <w:tr w:rsidR="00584BCE" w14:paraId="7FAED16C" w14:textId="77777777" w:rsidTr="00577BE5">
        <w:trPr>
          <w:cantSplit/>
          <w:jc w:val="center"/>
        </w:trPr>
        <w:tc>
          <w:tcPr>
            <w:tcW w:w="4531" w:type="dxa"/>
          </w:tcPr>
          <w:p w14:paraId="3792E2BC" w14:textId="45BCDDAC" w:rsidR="00584BCE" w:rsidRDefault="00584BCE" w:rsidP="0039402F">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9111520" w14:textId="23BAA57C" w:rsidR="00584BCE" w:rsidRDefault="00584BCE" w:rsidP="0039402F">
            <w:pPr>
              <w:pStyle w:val="TAC"/>
            </w:pPr>
            <w:r>
              <w:t>-0.8</w:t>
            </w:r>
          </w:p>
        </w:tc>
        <w:tc>
          <w:tcPr>
            <w:tcW w:w="2690" w:type="dxa"/>
          </w:tcPr>
          <w:p w14:paraId="3F642366" w14:textId="3C282976" w:rsidR="00584BCE" w:rsidRDefault="00584BCE" w:rsidP="0039402F">
            <w:pPr>
              <w:pStyle w:val="TAC"/>
            </w:pPr>
            <w:r w:rsidRPr="00EF2F0E">
              <w:rPr>
                <w:lang w:eastAsia="en-GB"/>
              </w:rPr>
              <w:t>1 MHz</w:t>
            </w:r>
          </w:p>
        </w:tc>
      </w:tr>
      <w:tr w:rsidR="00584BCE" w14:paraId="0363F2A0" w14:textId="77777777" w:rsidTr="00577BE5">
        <w:trPr>
          <w:cantSplit/>
          <w:jc w:val="center"/>
        </w:trPr>
        <w:tc>
          <w:tcPr>
            <w:tcW w:w="4531" w:type="dxa"/>
          </w:tcPr>
          <w:p w14:paraId="626EE4D8" w14:textId="6BCB5FD8" w:rsidR="00584BCE" w:rsidRPr="00EF2F0E" w:rsidRDefault="00584BCE" w:rsidP="0039402F">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534E0E8E" w14:textId="7428C259" w:rsidR="00584BCE" w:rsidRPr="00EF2F0E" w:rsidRDefault="00584BCE" w:rsidP="0039402F">
            <w:pPr>
              <w:pStyle w:val="TAC"/>
              <w:rPr>
                <w:rFonts w:cs="Arial"/>
              </w:rPr>
            </w:pPr>
            <w:r>
              <w:rPr>
                <w:lang w:eastAsia="en-GB"/>
              </w:rPr>
              <w:t>-30</w:t>
            </w:r>
          </w:p>
        </w:tc>
        <w:tc>
          <w:tcPr>
            <w:tcW w:w="2690" w:type="dxa"/>
          </w:tcPr>
          <w:p w14:paraId="7491407D" w14:textId="5AB4CB4A" w:rsidR="00584BCE" w:rsidRPr="00EF2F0E" w:rsidRDefault="00584BCE" w:rsidP="0039402F">
            <w:pPr>
              <w:pStyle w:val="TAC"/>
              <w:rPr>
                <w:rFonts w:cs="Arial"/>
                <w:lang w:eastAsia="en-GB"/>
              </w:rPr>
            </w:pPr>
            <w:r w:rsidRPr="00931575">
              <w:rPr>
                <w:lang w:eastAsia="en-GB"/>
              </w:rPr>
              <w:t>1 MHz</w:t>
            </w:r>
          </w:p>
        </w:tc>
      </w:tr>
    </w:tbl>
    <w:p w14:paraId="191EF1B0" w14:textId="4E7BD87A" w:rsidR="00577BE5" w:rsidRDefault="00577BE5" w:rsidP="0039402F"/>
    <w:p w14:paraId="2877DCC3" w14:textId="5E048D9C" w:rsidR="00577BE5" w:rsidRDefault="00584BCE" w:rsidP="0039402F">
      <w:r>
        <w:t>In certain regions, the following requirement may apply to E-UTRA BS operating in Band 50 and Band 75 within 1432-1452 MHz, and in Band 51 and Band 76. Emissions shall not exceed the test level specified in table 6.7.5.5.4.6-4</w:t>
      </w:r>
      <w:r w:rsidR="00577BE5">
        <w:t>.</w:t>
      </w:r>
    </w:p>
    <w:p w14:paraId="441D308E" w14:textId="77777777" w:rsidR="00584BCE" w:rsidRDefault="00584BCE" w:rsidP="0039402F"/>
    <w:p w14:paraId="64878229" w14:textId="6FB984D1" w:rsidR="00584BCE" w:rsidRDefault="00584BCE" w:rsidP="0039402F">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612394A" w14:textId="77777777" w:rsidTr="00577BE5">
        <w:trPr>
          <w:cantSplit/>
          <w:jc w:val="center"/>
        </w:trPr>
        <w:tc>
          <w:tcPr>
            <w:tcW w:w="4531" w:type="dxa"/>
          </w:tcPr>
          <w:p w14:paraId="0188612D" w14:textId="67B26F9C" w:rsidR="00577BE5" w:rsidRDefault="00577BE5" w:rsidP="0039402F">
            <w:pPr>
              <w:pStyle w:val="TAH"/>
            </w:pPr>
            <w:r w:rsidRPr="00EF2F0E">
              <w:t>Filter centre frequency, F</w:t>
            </w:r>
            <w:r w:rsidRPr="00EF2F0E">
              <w:rPr>
                <w:vertAlign w:val="subscript"/>
              </w:rPr>
              <w:t>filter</w:t>
            </w:r>
          </w:p>
        </w:tc>
        <w:tc>
          <w:tcPr>
            <w:tcW w:w="2410" w:type="dxa"/>
          </w:tcPr>
          <w:p w14:paraId="6804AB74" w14:textId="553E6F38" w:rsidR="00577BE5" w:rsidRDefault="00577BE5" w:rsidP="0039402F">
            <w:pPr>
              <w:pStyle w:val="TAH"/>
            </w:pPr>
            <w:r w:rsidRPr="00EF2F0E">
              <w:t>Maximum Level [dBm]</w:t>
            </w:r>
          </w:p>
        </w:tc>
        <w:tc>
          <w:tcPr>
            <w:tcW w:w="2690" w:type="dxa"/>
          </w:tcPr>
          <w:p w14:paraId="16326325" w14:textId="719B36DD" w:rsidR="00577BE5" w:rsidRDefault="00577BE5" w:rsidP="0039402F">
            <w:pPr>
              <w:pStyle w:val="TAH"/>
            </w:pPr>
            <w:r w:rsidRPr="00EF2F0E">
              <w:t>Measurement Bandwidth</w:t>
            </w:r>
          </w:p>
        </w:tc>
      </w:tr>
      <w:tr w:rsidR="00577BE5" w14:paraId="6E09BC28" w14:textId="77777777" w:rsidTr="00577BE5">
        <w:trPr>
          <w:cantSplit/>
          <w:jc w:val="center"/>
        </w:trPr>
        <w:tc>
          <w:tcPr>
            <w:tcW w:w="4531" w:type="dxa"/>
          </w:tcPr>
          <w:p w14:paraId="242CA43A" w14:textId="0C051A94" w:rsidR="00577BE5" w:rsidRDefault="00577BE5" w:rsidP="0039402F">
            <w:pPr>
              <w:pStyle w:val="TAC"/>
            </w:pPr>
            <w:r w:rsidRPr="00EF2F0E">
              <w:t>F</w:t>
            </w:r>
            <w:r w:rsidRPr="00EF2F0E">
              <w:rPr>
                <w:vertAlign w:val="subscript"/>
              </w:rPr>
              <w:t xml:space="preserve">filter </w:t>
            </w:r>
            <w:r w:rsidRPr="00EF2F0E">
              <w:t>= 1413.5 MHz</w:t>
            </w:r>
          </w:p>
        </w:tc>
        <w:tc>
          <w:tcPr>
            <w:tcW w:w="2410" w:type="dxa"/>
          </w:tcPr>
          <w:p w14:paraId="5FA4FE77" w14:textId="3B294A06" w:rsidR="00577BE5" w:rsidRDefault="00584BCE" w:rsidP="0039402F">
            <w:pPr>
              <w:pStyle w:val="TAC"/>
            </w:pPr>
            <w:r w:rsidRPr="00EF2F0E">
              <w:t>-</w:t>
            </w:r>
            <w:r>
              <w:t>42</w:t>
            </w:r>
          </w:p>
        </w:tc>
        <w:tc>
          <w:tcPr>
            <w:tcW w:w="2690" w:type="dxa"/>
          </w:tcPr>
          <w:p w14:paraId="57C2FA50" w14:textId="25AD8145" w:rsidR="00577BE5" w:rsidRDefault="00577BE5" w:rsidP="0039402F">
            <w:pPr>
              <w:pStyle w:val="TAC"/>
            </w:pPr>
            <w:r w:rsidRPr="00EF2F0E">
              <w:t>27 MHz</w:t>
            </w:r>
          </w:p>
        </w:tc>
      </w:tr>
    </w:tbl>
    <w:p w14:paraId="002CAB9F" w14:textId="01B41AAC" w:rsidR="00577BE5" w:rsidRDefault="00577BE5" w:rsidP="0039402F"/>
    <w:p w14:paraId="14C03E1A" w14:textId="77777777" w:rsidR="00577BE5" w:rsidRDefault="00577BE5" w:rsidP="001128A1">
      <w:pPr>
        <w:pStyle w:val="H6"/>
      </w:pPr>
      <w:r>
        <w:t>6.7.5.5.4.7</w:t>
      </w:r>
      <w:r>
        <w:tab/>
        <w:t>Additional requirements for band 45</w:t>
      </w:r>
    </w:p>
    <w:p w14:paraId="628F291E" w14:textId="77777777" w:rsidR="00577BE5" w:rsidRDefault="00577BE5" w:rsidP="0039402F">
      <w:r>
        <w:t>In certain regions the following requirement may apply to E-UTRA BS operating in Band 45. Emissions shall not exceed the maximum levels specified in table 6.7.5.5.4.7-1.</w:t>
      </w:r>
    </w:p>
    <w:p w14:paraId="17196D6D" w14:textId="77777777" w:rsidR="00577BE5" w:rsidRDefault="00577BE5" w:rsidP="0039402F">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577BE5" w:rsidRPr="00B20AE8" w14:paraId="1D760E20" w14:textId="77777777" w:rsidTr="001128A1">
        <w:trPr>
          <w:cantSplit/>
          <w:jc w:val="center"/>
        </w:trPr>
        <w:tc>
          <w:tcPr>
            <w:tcW w:w="1393" w:type="dxa"/>
            <w:tcBorders>
              <w:bottom w:val="single" w:sz="4" w:space="0" w:color="auto"/>
            </w:tcBorders>
          </w:tcPr>
          <w:p w14:paraId="5FFE84A6" w14:textId="607F375F" w:rsidR="00577BE5" w:rsidRPr="00B20AE8" w:rsidRDefault="00577BE5" w:rsidP="0039402F">
            <w:pPr>
              <w:pStyle w:val="TAH"/>
            </w:pPr>
            <w:r w:rsidRPr="00EF2F0E">
              <w:t>Operating Band</w:t>
            </w:r>
          </w:p>
        </w:tc>
        <w:tc>
          <w:tcPr>
            <w:tcW w:w="2551" w:type="dxa"/>
          </w:tcPr>
          <w:p w14:paraId="4233CA9E" w14:textId="0B7C2A88" w:rsidR="00577BE5" w:rsidRPr="00B20AE8" w:rsidRDefault="00577BE5" w:rsidP="0039402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57F0E1F8" w14:textId="35784FEA" w:rsidR="00577BE5" w:rsidRPr="00B20AE8" w:rsidRDefault="00577BE5" w:rsidP="0039402F">
            <w:pPr>
              <w:pStyle w:val="TAH"/>
            </w:pPr>
            <w:r w:rsidRPr="00EF2F0E">
              <w:t>Maximum Level</w:t>
            </w:r>
            <w:r w:rsidRPr="00EF2F0E">
              <w:rPr>
                <w:lang w:eastAsia="zh-CN"/>
              </w:rPr>
              <w:t xml:space="preserve"> </w:t>
            </w:r>
            <w:r w:rsidRPr="00EF2F0E">
              <w:rPr>
                <w:lang w:eastAsia="en-GB"/>
              </w:rPr>
              <w:t>[dBm]</w:t>
            </w:r>
          </w:p>
        </w:tc>
        <w:tc>
          <w:tcPr>
            <w:tcW w:w="1984" w:type="dxa"/>
          </w:tcPr>
          <w:p w14:paraId="2B029760" w14:textId="639E99CD" w:rsidR="00577BE5" w:rsidRPr="00B20AE8" w:rsidRDefault="00577BE5" w:rsidP="0039402F">
            <w:pPr>
              <w:pStyle w:val="TAH"/>
            </w:pPr>
            <w:r w:rsidRPr="00EF2F0E">
              <w:t>Measurement Bandwidth</w:t>
            </w:r>
          </w:p>
        </w:tc>
      </w:tr>
      <w:tr w:rsidR="00577BE5" w:rsidRPr="00B20AE8" w14:paraId="1B52F559" w14:textId="77777777" w:rsidTr="001128A1">
        <w:trPr>
          <w:cantSplit/>
          <w:jc w:val="center"/>
        </w:trPr>
        <w:tc>
          <w:tcPr>
            <w:tcW w:w="1393" w:type="dxa"/>
            <w:tcBorders>
              <w:top w:val="single" w:sz="4" w:space="0" w:color="auto"/>
            </w:tcBorders>
          </w:tcPr>
          <w:p w14:paraId="5508A9B4" w14:textId="117D6C33" w:rsidR="00577BE5" w:rsidRPr="00B20AE8" w:rsidRDefault="00577BE5" w:rsidP="0039402F">
            <w:pPr>
              <w:pStyle w:val="TAC"/>
            </w:pPr>
            <w:r w:rsidRPr="00EF2F0E">
              <w:rPr>
                <w:lang w:eastAsia="zh-CN"/>
              </w:rPr>
              <w:t>45</w:t>
            </w:r>
          </w:p>
        </w:tc>
        <w:tc>
          <w:tcPr>
            <w:tcW w:w="2551" w:type="dxa"/>
          </w:tcPr>
          <w:p w14:paraId="4863548D" w14:textId="13ACABAF" w:rsidR="00577BE5" w:rsidRPr="00B20AE8" w:rsidRDefault="00577BE5" w:rsidP="0039402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25AF9039" w14:textId="6243132B" w:rsidR="00577BE5" w:rsidRPr="00B20AE8" w:rsidRDefault="00577BE5" w:rsidP="0039402F">
            <w:pPr>
              <w:pStyle w:val="TAC"/>
            </w:pPr>
            <w:r w:rsidRPr="00EF2F0E">
              <w:rPr>
                <w:lang w:eastAsia="zh-CN"/>
              </w:rPr>
              <w:t>-11</w:t>
            </w:r>
          </w:p>
        </w:tc>
        <w:tc>
          <w:tcPr>
            <w:tcW w:w="1984" w:type="dxa"/>
          </w:tcPr>
          <w:p w14:paraId="3F5AD966" w14:textId="4243341C" w:rsidR="00577BE5" w:rsidRPr="00B20AE8" w:rsidRDefault="00577BE5" w:rsidP="0039402F">
            <w:pPr>
              <w:pStyle w:val="TAC"/>
            </w:pPr>
            <w:r w:rsidRPr="00EF2F0E">
              <w:rPr>
                <w:lang w:eastAsia="zh-CN"/>
              </w:rPr>
              <w:t>1 MHz</w:t>
            </w:r>
          </w:p>
        </w:tc>
      </w:tr>
      <w:tr w:rsidR="00577BE5" w:rsidRPr="00B20AE8" w14:paraId="2D8EC85C" w14:textId="77777777" w:rsidTr="001128A1">
        <w:trPr>
          <w:cantSplit/>
          <w:jc w:val="center"/>
        </w:trPr>
        <w:tc>
          <w:tcPr>
            <w:tcW w:w="1393" w:type="dxa"/>
            <w:tcBorders>
              <w:top w:val="single" w:sz="4" w:space="0" w:color="auto"/>
            </w:tcBorders>
          </w:tcPr>
          <w:p w14:paraId="589B2242" w14:textId="54F5893D" w:rsidR="00577BE5" w:rsidRPr="00B20AE8" w:rsidRDefault="00577BE5" w:rsidP="0039402F">
            <w:pPr>
              <w:pStyle w:val="TAC"/>
            </w:pPr>
          </w:p>
        </w:tc>
        <w:tc>
          <w:tcPr>
            <w:tcW w:w="2551" w:type="dxa"/>
          </w:tcPr>
          <w:p w14:paraId="527E3064" w14:textId="2732E7B2" w:rsidR="00577BE5" w:rsidRPr="00B20AE8" w:rsidRDefault="00577BE5" w:rsidP="0039402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4E13542E" w14:textId="66EF631D" w:rsidR="00577BE5" w:rsidRPr="00B20AE8" w:rsidRDefault="00577BE5" w:rsidP="0039402F">
            <w:pPr>
              <w:pStyle w:val="TAC"/>
            </w:pPr>
            <w:r w:rsidRPr="00EF2F0E">
              <w:rPr>
                <w:lang w:eastAsia="zh-CN"/>
              </w:rPr>
              <w:t>-14</w:t>
            </w:r>
          </w:p>
        </w:tc>
        <w:tc>
          <w:tcPr>
            <w:tcW w:w="1984" w:type="dxa"/>
          </w:tcPr>
          <w:p w14:paraId="1C48BD31" w14:textId="08BA4C5F" w:rsidR="00577BE5" w:rsidRPr="00B20AE8" w:rsidRDefault="00577BE5" w:rsidP="0039402F">
            <w:pPr>
              <w:pStyle w:val="TAC"/>
            </w:pPr>
            <w:r w:rsidRPr="00EF2F0E">
              <w:rPr>
                <w:lang w:eastAsia="zh-CN"/>
              </w:rPr>
              <w:t>1 MHz</w:t>
            </w:r>
          </w:p>
        </w:tc>
      </w:tr>
      <w:tr w:rsidR="00577BE5" w:rsidRPr="00B20AE8" w14:paraId="12AB8A92" w14:textId="77777777" w:rsidTr="00577BE5">
        <w:trPr>
          <w:cantSplit/>
          <w:jc w:val="center"/>
        </w:trPr>
        <w:tc>
          <w:tcPr>
            <w:tcW w:w="1393" w:type="dxa"/>
            <w:tcBorders>
              <w:top w:val="single" w:sz="4" w:space="0" w:color="auto"/>
            </w:tcBorders>
          </w:tcPr>
          <w:p w14:paraId="39E2D030" w14:textId="77777777" w:rsidR="00577BE5" w:rsidRPr="00B20AE8" w:rsidRDefault="00577BE5" w:rsidP="0039402F">
            <w:pPr>
              <w:pStyle w:val="TAC"/>
            </w:pPr>
          </w:p>
        </w:tc>
        <w:tc>
          <w:tcPr>
            <w:tcW w:w="2551" w:type="dxa"/>
          </w:tcPr>
          <w:p w14:paraId="4D599AC0" w14:textId="59EFCCB1" w:rsidR="00577BE5" w:rsidRPr="00EF2F0E" w:rsidRDefault="00577BE5"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0192A560" w14:textId="5F8C9158" w:rsidR="00577BE5" w:rsidRPr="00EF2F0E" w:rsidRDefault="00577BE5" w:rsidP="0039402F">
            <w:pPr>
              <w:pStyle w:val="TAC"/>
              <w:rPr>
                <w:lang w:eastAsia="zh-CN"/>
              </w:rPr>
            </w:pPr>
            <w:r w:rsidRPr="00EF2F0E">
              <w:rPr>
                <w:lang w:eastAsia="zh-CN"/>
              </w:rPr>
              <w:t>-17</w:t>
            </w:r>
          </w:p>
        </w:tc>
        <w:tc>
          <w:tcPr>
            <w:tcW w:w="1984" w:type="dxa"/>
          </w:tcPr>
          <w:p w14:paraId="71DEFD62" w14:textId="2EB0BE27" w:rsidR="00577BE5" w:rsidRPr="00EF2F0E" w:rsidRDefault="00577BE5" w:rsidP="0039402F">
            <w:pPr>
              <w:pStyle w:val="TAC"/>
              <w:rPr>
                <w:lang w:eastAsia="zh-CN"/>
              </w:rPr>
            </w:pPr>
            <w:r w:rsidRPr="00EF2F0E">
              <w:rPr>
                <w:lang w:eastAsia="zh-CN"/>
              </w:rPr>
              <w:t>1 MHz</w:t>
            </w:r>
          </w:p>
        </w:tc>
      </w:tr>
      <w:tr w:rsidR="00577BE5" w:rsidRPr="00B20AE8" w14:paraId="34DC9DDC" w14:textId="77777777" w:rsidTr="00577BE5">
        <w:trPr>
          <w:cantSplit/>
          <w:jc w:val="center"/>
        </w:trPr>
        <w:tc>
          <w:tcPr>
            <w:tcW w:w="1393" w:type="dxa"/>
            <w:tcBorders>
              <w:top w:val="single" w:sz="4" w:space="0" w:color="auto"/>
            </w:tcBorders>
          </w:tcPr>
          <w:p w14:paraId="640CD38C" w14:textId="77777777" w:rsidR="00577BE5" w:rsidRPr="00B20AE8" w:rsidRDefault="00577BE5" w:rsidP="0039402F">
            <w:pPr>
              <w:pStyle w:val="TAC"/>
            </w:pPr>
          </w:p>
        </w:tc>
        <w:tc>
          <w:tcPr>
            <w:tcW w:w="2551" w:type="dxa"/>
          </w:tcPr>
          <w:p w14:paraId="5B1C8177" w14:textId="0EA0D7FE" w:rsidR="00577BE5" w:rsidRPr="00EF2F0E" w:rsidRDefault="00577BE5"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6F9FA9BD" w14:textId="4B8AE14C" w:rsidR="00577BE5" w:rsidRPr="00EF2F0E" w:rsidRDefault="00577BE5" w:rsidP="0039402F">
            <w:pPr>
              <w:pStyle w:val="TAC"/>
              <w:rPr>
                <w:lang w:eastAsia="zh-CN"/>
              </w:rPr>
            </w:pPr>
            <w:r w:rsidRPr="00EF2F0E">
              <w:rPr>
                <w:lang w:eastAsia="zh-CN"/>
              </w:rPr>
              <w:t>-24</w:t>
            </w:r>
          </w:p>
        </w:tc>
        <w:tc>
          <w:tcPr>
            <w:tcW w:w="1984" w:type="dxa"/>
          </w:tcPr>
          <w:p w14:paraId="5B3FACFF" w14:textId="29F1F907" w:rsidR="00577BE5" w:rsidRPr="00EF2F0E" w:rsidRDefault="00577BE5" w:rsidP="0039402F">
            <w:pPr>
              <w:pStyle w:val="TAC"/>
              <w:rPr>
                <w:lang w:eastAsia="zh-CN"/>
              </w:rPr>
            </w:pPr>
            <w:r w:rsidRPr="00EF2F0E">
              <w:rPr>
                <w:lang w:eastAsia="zh-CN"/>
              </w:rPr>
              <w:t>1 MHz</w:t>
            </w:r>
          </w:p>
        </w:tc>
      </w:tr>
      <w:tr w:rsidR="00577BE5" w:rsidRPr="00B20AE8" w14:paraId="3D6A6D73" w14:textId="77777777" w:rsidTr="00577BE5">
        <w:trPr>
          <w:cantSplit/>
          <w:jc w:val="center"/>
        </w:trPr>
        <w:tc>
          <w:tcPr>
            <w:tcW w:w="1393" w:type="dxa"/>
            <w:tcBorders>
              <w:top w:val="single" w:sz="4" w:space="0" w:color="auto"/>
            </w:tcBorders>
          </w:tcPr>
          <w:p w14:paraId="73E04E3F" w14:textId="77777777" w:rsidR="00577BE5" w:rsidRPr="00B20AE8" w:rsidRDefault="00577BE5" w:rsidP="0039402F">
            <w:pPr>
              <w:pStyle w:val="TAC"/>
            </w:pPr>
          </w:p>
        </w:tc>
        <w:tc>
          <w:tcPr>
            <w:tcW w:w="2551" w:type="dxa"/>
          </w:tcPr>
          <w:p w14:paraId="7F26AA8A" w14:textId="36F59C2F" w:rsidR="00577BE5" w:rsidRPr="00EF2F0E" w:rsidRDefault="00577BE5"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09696074" w14:textId="077594E3" w:rsidR="00577BE5" w:rsidRPr="00EF2F0E" w:rsidRDefault="00577BE5" w:rsidP="0039402F">
            <w:pPr>
              <w:pStyle w:val="TAC"/>
              <w:rPr>
                <w:lang w:eastAsia="zh-CN"/>
              </w:rPr>
            </w:pPr>
            <w:r w:rsidRPr="00EF2F0E">
              <w:rPr>
                <w:lang w:eastAsia="zh-CN"/>
              </w:rPr>
              <w:t>-31</w:t>
            </w:r>
          </w:p>
        </w:tc>
        <w:tc>
          <w:tcPr>
            <w:tcW w:w="1984" w:type="dxa"/>
          </w:tcPr>
          <w:p w14:paraId="2AA60068" w14:textId="44DD8BD3" w:rsidR="00577BE5" w:rsidRPr="00EF2F0E" w:rsidRDefault="00577BE5" w:rsidP="0039402F">
            <w:pPr>
              <w:pStyle w:val="TAC"/>
              <w:rPr>
                <w:lang w:eastAsia="zh-CN"/>
              </w:rPr>
            </w:pPr>
            <w:r w:rsidRPr="00EF2F0E">
              <w:rPr>
                <w:lang w:eastAsia="zh-CN"/>
              </w:rPr>
              <w:t>1 MHz</w:t>
            </w:r>
          </w:p>
        </w:tc>
      </w:tr>
      <w:tr w:rsidR="00577BE5" w:rsidRPr="00B20AE8" w14:paraId="4C74C1C1" w14:textId="77777777" w:rsidTr="001128A1">
        <w:trPr>
          <w:cantSplit/>
          <w:jc w:val="center"/>
        </w:trPr>
        <w:tc>
          <w:tcPr>
            <w:tcW w:w="1393" w:type="dxa"/>
            <w:tcBorders>
              <w:top w:val="single" w:sz="4" w:space="0" w:color="auto"/>
            </w:tcBorders>
          </w:tcPr>
          <w:p w14:paraId="2C5F6F74" w14:textId="77777777" w:rsidR="00577BE5" w:rsidRPr="00B20AE8" w:rsidRDefault="00577BE5" w:rsidP="0039402F">
            <w:pPr>
              <w:pStyle w:val="TAC"/>
            </w:pPr>
          </w:p>
        </w:tc>
        <w:tc>
          <w:tcPr>
            <w:tcW w:w="2551" w:type="dxa"/>
            <w:vAlign w:val="center"/>
          </w:tcPr>
          <w:p w14:paraId="644379DA" w14:textId="3639F6CF" w:rsidR="00577BE5" w:rsidRPr="00EF2F0E" w:rsidRDefault="00577BE5" w:rsidP="0039402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0BA68055" w14:textId="68BE3A0A" w:rsidR="00577BE5" w:rsidRPr="00EF2F0E" w:rsidRDefault="00577BE5" w:rsidP="0039402F">
            <w:pPr>
              <w:pStyle w:val="TAC"/>
              <w:rPr>
                <w:lang w:eastAsia="zh-CN"/>
              </w:rPr>
            </w:pPr>
            <w:r w:rsidRPr="00EF2F0E">
              <w:rPr>
                <w:lang w:eastAsia="zh-CN"/>
              </w:rPr>
              <w:t>-38</w:t>
            </w:r>
          </w:p>
        </w:tc>
        <w:tc>
          <w:tcPr>
            <w:tcW w:w="1984" w:type="dxa"/>
          </w:tcPr>
          <w:p w14:paraId="0D95F215" w14:textId="64C57F7A" w:rsidR="00577BE5" w:rsidRPr="00EF2F0E" w:rsidRDefault="00577BE5" w:rsidP="0039402F">
            <w:pPr>
              <w:pStyle w:val="TAC"/>
              <w:rPr>
                <w:lang w:eastAsia="zh-CN"/>
              </w:rPr>
            </w:pPr>
            <w:r w:rsidRPr="00EF2F0E">
              <w:rPr>
                <w:lang w:eastAsia="zh-CN"/>
              </w:rPr>
              <w:t>1 MHz</w:t>
            </w:r>
          </w:p>
        </w:tc>
      </w:tr>
    </w:tbl>
    <w:p w14:paraId="756FED88" w14:textId="6241447A" w:rsidR="00577BE5" w:rsidRDefault="00577BE5" w:rsidP="0039402F"/>
    <w:p w14:paraId="00838A14" w14:textId="77777777" w:rsidR="00577BE5" w:rsidRDefault="00577BE5" w:rsidP="001128A1">
      <w:pPr>
        <w:pStyle w:val="H6"/>
      </w:pPr>
      <w:r>
        <w:t>6.7.5.5.4.8</w:t>
      </w:r>
      <w:r>
        <w:tab/>
        <w:t>Additional requirements for band 48</w:t>
      </w:r>
    </w:p>
    <w:p w14:paraId="3E0233BE" w14:textId="77777777" w:rsidR="00577BE5" w:rsidRDefault="00577BE5" w:rsidP="0039402F">
      <w:r>
        <w:t>The following requirement may apply to BS operating in Band 48 in certain regions. Emissions shall not exceed the maximum levels specified in table 6.7.5.5.4.8-1.</w:t>
      </w:r>
    </w:p>
    <w:p w14:paraId="5482E9D8" w14:textId="77777777" w:rsidR="00577BE5" w:rsidRDefault="00577BE5" w:rsidP="0039402F">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577BE5" w:rsidRPr="00B20AE8" w14:paraId="5BF6A32B" w14:textId="77777777" w:rsidTr="001128A1">
        <w:trPr>
          <w:cantSplit/>
          <w:jc w:val="center"/>
        </w:trPr>
        <w:tc>
          <w:tcPr>
            <w:tcW w:w="1511" w:type="dxa"/>
            <w:tcBorders>
              <w:bottom w:val="single" w:sz="4" w:space="0" w:color="auto"/>
            </w:tcBorders>
          </w:tcPr>
          <w:p w14:paraId="7AF758A6" w14:textId="447551E2" w:rsidR="00577BE5" w:rsidRPr="00B20AE8" w:rsidRDefault="00577BE5" w:rsidP="0039402F">
            <w:pPr>
              <w:pStyle w:val="TAH"/>
            </w:pPr>
            <w:r w:rsidRPr="00EF2F0E">
              <w:t>Channel bandwidth</w:t>
            </w:r>
          </w:p>
        </w:tc>
        <w:tc>
          <w:tcPr>
            <w:tcW w:w="1985" w:type="dxa"/>
          </w:tcPr>
          <w:p w14:paraId="7E10D74E" w14:textId="63D33546" w:rsidR="00577BE5" w:rsidRPr="00B20AE8" w:rsidRDefault="00577BE5" w:rsidP="0039402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6720C70A" w14:textId="38AFA708" w:rsidR="00577BE5" w:rsidRPr="00B20AE8" w:rsidRDefault="00577BE5" w:rsidP="0039402F">
            <w:pPr>
              <w:pStyle w:val="TAH"/>
            </w:pPr>
            <w:r w:rsidRPr="00EF2F0E">
              <w:t>Frequency offset of measurement filter centre frequency, f_offset</w:t>
            </w:r>
          </w:p>
        </w:tc>
        <w:tc>
          <w:tcPr>
            <w:tcW w:w="1488" w:type="dxa"/>
          </w:tcPr>
          <w:p w14:paraId="6F80C6A3" w14:textId="2861CAD7" w:rsidR="00577BE5" w:rsidRPr="00B20AE8" w:rsidRDefault="00577BE5" w:rsidP="0039402F">
            <w:pPr>
              <w:pStyle w:val="TAH"/>
            </w:pPr>
            <w:r>
              <w:t xml:space="preserve">Test </w:t>
            </w:r>
            <w:r w:rsidRPr="00EF2F0E">
              <w:t>requirement</w:t>
            </w:r>
          </w:p>
        </w:tc>
        <w:tc>
          <w:tcPr>
            <w:tcW w:w="1370" w:type="dxa"/>
          </w:tcPr>
          <w:p w14:paraId="3A514CA8" w14:textId="4BC88883" w:rsidR="00577BE5" w:rsidRPr="00B20AE8" w:rsidRDefault="00577BE5" w:rsidP="0039402F">
            <w:pPr>
              <w:pStyle w:val="TAH"/>
            </w:pPr>
            <w:r w:rsidRPr="00EF2F0E">
              <w:t>Measurement bandwidth</w:t>
            </w:r>
          </w:p>
        </w:tc>
      </w:tr>
      <w:tr w:rsidR="00577BE5" w:rsidRPr="00B20AE8" w14:paraId="496C20A4" w14:textId="77777777" w:rsidTr="00577BE5">
        <w:trPr>
          <w:cantSplit/>
          <w:jc w:val="center"/>
        </w:trPr>
        <w:tc>
          <w:tcPr>
            <w:tcW w:w="1511" w:type="dxa"/>
            <w:tcBorders>
              <w:top w:val="single" w:sz="4" w:space="0" w:color="auto"/>
            </w:tcBorders>
          </w:tcPr>
          <w:p w14:paraId="1FDE962B" w14:textId="33856440" w:rsidR="00577BE5" w:rsidRPr="00B20AE8" w:rsidRDefault="00577BE5" w:rsidP="0039402F">
            <w:pPr>
              <w:pStyle w:val="TAC"/>
            </w:pPr>
            <w:r w:rsidRPr="00EF2F0E">
              <w:t>All</w:t>
            </w:r>
          </w:p>
        </w:tc>
        <w:tc>
          <w:tcPr>
            <w:tcW w:w="1985" w:type="dxa"/>
          </w:tcPr>
          <w:p w14:paraId="3933B887" w14:textId="1F63CADC" w:rsidR="00577BE5" w:rsidRPr="00B20AE8" w:rsidRDefault="00577BE5" w:rsidP="0039402F">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103AE2C5" w14:textId="526A2B12" w:rsidR="00577BE5" w:rsidRPr="00B20AE8" w:rsidRDefault="00577BE5" w:rsidP="0039402F">
            <w:pPr>
              <w:pStyle w:val="TAC"/>
            </w:pPr>
            <w:r w:rsidRPr="00EF2F0E">
              <w:t xml:space="preserve">0.5 MHz </w:t>
            </w:r>
            <w:r w:rsidRPr="00EF2F0E">
              <w:sym w:font="Symbol" w:char="F0A3"/>
            </w:r>
            <w:r w:rsidRPr="00EF2F0E">
              <w:t xml:space="preserve"> f_offset &lt; 9.5 MHz</w:t>
            </w:r>
          </w:p>
        </w:tc>
        <w:tc>
          <w:tcPr>
            <w:tcW w:w="1488" w:type="dxa"/>
          </w:tcPr>
          <w:p w14:paraId="3E1A5D3C" w14:textId="4E032083" w:rsidR="00577BE5" w:rsidRPr="00B20AE8" w:rsidRDefault="00577BE5" w:rsidP="0039402F">
            <w:pPr>
              <w:pStyle w:val="TAC"/>
            </w:pPr>
            <w:r w:rsidRPr="00EF2F0E">
              <w:rPr>
                <w:rFonts w:cs="v5.0.0"/>
              </w:rPr>
              <w:t>-</w:t>
            </w:r>
            <w:r w:rsidRPr="00EF2F0E">
              <w:t>4 dBm</w:t>
            </w:r>
          </w:p>
        </w:tc>
        <w:tc>
          <w:tcPr>
            <w:tcW w:w="1370" w:type="dxa"/>
          </w:tcPr>
          <w:p w14:paraId="14778D15" w14:textId="69032CA9" w:rsidR="00577BE5" w:rsidRPr="00B20AE8" w:rsidRDefault="00577BE5" w:rsidP="0039402F">
            <w:pPr>
              <w:pStyle w:val="TAC"/>
            </w:pPr>
            <w:r w:rsidRPr="00EF2F0E">
              <w:rPr>
                <w:lang w:eastAsia="zh-CN"/>
              </w:rPr>
              <w:t>1 MHz</w:t>
            </w:r>
          </w:p>
        </w:tc>
      </w:tr>
    </w:tbl>
    <w:p w14:paraId="7CECE61E" w14:textId="74BB679D" w:rsidR="00577BE5" w:rsidRPr="001128A1" w:rsidRDefault="00577BE5" w:rsidP="0039402F"/>
    <w:p w14:paraId="5BC88C5C" w14:textId="77777777" w:rsidR="00C33A48" w:rsidRPr="00B20AE8" w:rsidRDefault="00C33A48" w:rsidP="00C33A48">
      <w:pPr>
        <w:pStyle w:val="Heading5"/>
        <w:rPr>
          <w:lang w:eastAsia="sv-SE"/>
        </w:rPr>
      </w:pPr>
      <w:bookmarkStart w:id="3801" w:name="_Toc61117197"/>
      <w:bookmarkStart w:id="3802" w:name="_Toc67081049"/>
      <w:bookmarkStart w:id="3803" w:name="_Toc68770401"/>
      <w:bookmarkStart w:id="3804" w:name="_Toc74755464"/>
      <w:bookmarkStart w:id="3805" w:name="_Toc76506388"/>
      <w:bookmarkStart w:id="3806" w:name="_Toc83113307"/>
      <w:bookmarkStart w:id="3807" w:name="_Toc89876510"/>
      <w:bookmarkStart w:id="3808" w:name="_Toc98711410"/>
      <w:bookmarkStart w:id="3809" w:name="_Toc145097277"/>
      <w:bookmarkStart w:id="3810" w:name="_Toc161848527"/>
      <w:r w:rsidRPr="00B20AE8">
        <w:rPr>
          <w:lang w:eastAsia="sv-SE"/>
        </w:rPr>
        <w:t>6.7.5.5.5</w:t>
      </w:r>
      <w:r w:rsidRPr="00B20AE8">
        <w:rPr>
          <w:lang w:eastAsia="sv-SE"/>
        </w:rPr>
        <w:tab/>
        <w:t>E-UTRA</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37BD88B4" w14:textId="77777777" w:rsidR="00C33A48" w:rsidRPr="00B20AE8" w:rsidRDefault="00C33A48" w:rsidP="00F437E4">
      <w:pPr>
        <w:pStyle w:val="H6"/>
      </w:pPr>
      <w:bookmarkStart w:id="3811" w:name="_Toc21123119"/>
      <w:bookmarkStart w:id="3812" w:name="_Toc45907312"/>
      <w:bookmarkStart w:id="3813" w:name="_Toc53181416"/>
      <w:r w:rsidRPr="00B20AE8">
        <w:t>6.7.5.5.5.1</w:t>
      </w:r>
      <w:r w:rsidRPr="00B20AE8">
        <w:tab/>
        <w:t>General</w:t>
      </w:r>
      <w:bookmarkEnd w:id="3811"/>
      <w:bookmarkEnd w:id="3812"/>
      <w:bookmarkEnd w:id="3813"/>
    </w:p>
    <w:p w14:paraId="7D322EB7" w14:textId="19BAD7A1" w:rsidR="00C33A48" w:rsidRPr="00B20AE8" w:rsidRDefault="00C33A48" w:rsidP="0039402F">
      <w:r w:rsidRPr="00B20AE8">
        <w:rPr>
          <w:rFonts w:cs="v4.2.0"/>
        </w:rPr>
        <w:t xml:space="preserve">The measurement results in </w:t>
      </w:r>
      <w:r w:rsidR="003D3C64">
        <w:rPr>
          <w:rFonts w:cs="v4.2.0"/>
        </w:rPr>
        <w:t>clause </w:t>
      </w:r>
      <w:r w:rsidR="003D3C64" w:rsidRPr="00B20AE8">
        <w:rPr>
          <w:rFonts w:cs="v4.2.0"/>
        </w:rPr>
        <w:t>6</w:t>
      </w:r>
      <w:r w:rsidRPr="00B20AE8">
        <w:rPr>
          <w:rFonts w:cs="v4.2.0"/>
        </w:rPr>
        <w:t xml:space="preserve">.7.5.4 </w:t>
      </w:r>
      <w:r w:rsidRPr="00B20AE8">
        <w:t>shall not exceed the maximum levels specified in the tables below, where:</w:t>
      </w:r>
    </w:p>
    <w:p w14:paraId="09370DB5" w14:textId="77777777" w:rsidR="00C33A48" w:rsidRPr="00B20AE8" w:rsidRDefault="00C33A48" w:rsidP="0039402F">
      <w:pPr>
        <w:pStyle w:val="B1"/>
      </w:pPr>
      <w:r w:rsidRPr="00B20AE8">
        <w:t>-</w:t>
      </w:r>
      <w:r w:rsidRPr="00B20AE8">
        <w:tab/>
      </w:r>
      <w:r w:rsidRPr="00B20AE8">
        <w:sym w:font="Symbol" w:char="F044"/>
      </w:r>
      <w:r w:rsidRPr="00B20AE8">
        <w:t>f is the separation between the channel edge frequency and the nominal -3dB point of the measuring filter closest to the carrier frequency.</w:t>
      </w:r>
    </w:p>
    <w:p w14:paraId="20158989" w14:textId="77777777" w:rsidR="00C33A48" w:rsidRPr="00B20AE8" w:rsidRDefault="00C33A48" w:rsidP="0039402F">
      <w:pPr>
        <w:pStyle w:val="B1"/>
      </w:pPr>
      <w:r w:rsidRPr="00B20AE8">
        <w:t>-</w:t>
      </w:r>
      <w:r w:rsidRPr="00B20AE8">
        <w:tab/>
        <w:t>f_offset is the separation between the channel edge frequency and the centre of the measuring filter.</w:t>
      </w:r>
    </w:p>
    <w:p w14:paraId="754A09C2"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4655223"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E0CC987" w14:textId="77777777" w:rsidR="00C33A48" w:rsidRPr="00B20AE8" w:rsidRDefault="00C33A48" w:rsidP="0039402F">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14:paraId="3B9C1E74"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14:paraId="6F491CE2" w14:textId="77777777" w:rsidR="00C33A48" w:rsidRPr="00B20AE8" w:rsidRDefault="00C33A48" w:rsidP="0039402F">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62E5F4A6" w14:textId="77777777" w:rsidR="00C33A48" w:rsidRPr="00B20AE8" w:rsidRDefault="00C33A48" w:rsidP="0039402F">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14:paraId="2AE76989" w14:textId="77777777" w:rsidR="00C33A48" w:rsidRPr="00B20AE8" w:rsidRDefault="00C33A48" w:rsidP="0039402F">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14:paraId="0AC86F76" w14:textId="77777777" w:rsidR="00C33A48" w:rsidRPr="00B20AE8" w:rsidRDefault="00C33A48" w:rsidP="0039402F">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14:paraId="4668A84E" w14:textId="78C890A8" w:rsidR="00C33A48" w:rsidRPr="00B20AE8" w:rsidRDefault="00C33A48" w:rsidP="0039402F">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380D9925" w14:textId="7AEF7297" w:rsidR="00C33A48" w:rsidRPr="00B20AE8" w:rsidRDefault="00C33A48" w:rsidP="0039402F">
      <w:pPr>
        <w:pStyle w:val="B1"/>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14:paraId="7CB8EDFD" w14:textId="77777777" w:rsidR="00C33A48" w:rsidRPr="00B20AE8" w:rsidRDefault="00C33A48" w:rsidP="0039402F">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14:paraId="5D8F0309" w14:textId="77777777" w:rsidR="00C33A48" w:rsidRPr="00B20AE8" w:rsidRDefault="00C33A48" w:rsidP="0039402F">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5274617C" w14:textId="77777777" w:rsidR="00C33A48" w:rsidRPr="00B20AE8" w:rsidRDefault="00C33A48" w:rsidP="0039402F">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55CCBD7E" w14:textId="77777777" w:rsidR="00C33A48" w:rsidRPr="00B20AE8" w:rsidRDefault="00C33A48" w:rsidP="0039402F">
      <w:pPr>
        <w:pStyle w:val="B1"/>
      </w:pPr>
      <w:r w:rsidRPr="00B20AE8">
        <w:t>-</w:t>
      </w:r>
      <w:r w:rsidRPr="00B20AE8">
        <w:tab/>
        <w:t>f_offset is the separation between the sub block edge frequency and the centre of the measuring filter.</w:t>
      </w:r>
    </w:p>
    <w:p w14:paraId="2A8E76BF"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equal to the sub block gap bandwidth minus half of the bandwidth of the measuring filter.</w:t>
      </w:r>
    </w:p>
    <w:p w14:paraId="366E4D69"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409C8EAF" w14:textId="77777777" w:rsidR="00C33A48" w:rsidRPr="00B20AE8" w:rsidRDefault="00C33A48" w:rsidP="00F437E4">
      <w:pPr>
        <w:pStyle w:val="H6"/>
      </w:pPr>
      <w:bookmarkStart w:id="3814" w:name="_Toc21123120"/>
      <w:bookmarkStart w:id="3815" w:name="_Toc45907313"/>
      <w:bookmarkStart w:id="3816" w:name="_Toc53181417"/>
      <w:r w:rsidRPr="00B20AE8">
        <w:t>6.7.5.5.5.2</w:t>
      </w:r>
      <w:r w:rsidR="00A22911" w:rsidRPr="00B20AE8">
        <w:tab/>
      </w:r>
      <w:r w:rsidRPr="00B20AE8">
        <w:t>Wide Area BS (Category A)</w:t>
      </w:r>
      <w:bookmarkEnd w:id="3814"/>
      <w:bookmarkEnd w:id="3815"/>
      <w:bookmarkEnd w:id="3816"/>
    </w:p>
    <w:p w14:paraId="511AABBC" w14:textId="77777777" w:rsidR="00C33A48" w:rsidRPr="00B20AE8" w:rsidRDefault="00C33A48" w:rsidP="0039402F">
      <w:r w:rsidRPr="00B20AE8">
        <w:t xml:space="preserve">For E-UTRA </w:t>
      </w:r>
      <w:r w:rsidRPr="00B20AE8">
        <w:rPr>
          <w:i/>
        </w:rPr>
        <w:t>RIB</w:t>
      </w:r>
      <w:r w:rsidRPr="00B20AE8">
        <w:t xml:space="preserve"> operating in Bands 5, 6, 8, 12, 13, 14, 17, 18, 19, 26</w:t>
      </w:r>
      <w:r w:rsidRPr="00B20AE8">
        <w:rPr>
          <w:rFonts w:hint="eastAsia"/>
        </w:rPr>
        <w:t xml:space="preserve">, </w:t>
      </w:r>
      <w:r w:rsidRPr="00B20AE8">
        <w:t xml:space="preserve">27, </w:t>
      </w:r>
      <w:r w:rsidRPr="00B20AE8">
        <w:rPr>
          <w:rFonts w:hint="eastAsia"/>
        </w:rPr>
        <w:t>28</w:t>
      </w:r>
      <w:r w:rsidRPr="00B20AE8">
        <w:t>, 29, 31, 44, 68</w:t>
      </w:r>
      <w:r w:rsidR="000840D9" w:rsidRPr="00B20AE8">
        <w:t>, 71, 72, 73, 85</w:t>
      </w:r>
      <w:r w:rsidRPr="00B20AE8">
        <w:t xml:space="preserve"> emissions shall not exceed the maximum levels specified in Tables 6.7.5.5.5.2</w:t>
      </w:r>
      <w:r w:rsidRPr="00B20AE8">
        <w:noBreakHyphen/>
        <w:t>1 to 6.7.5.5.5.2-3.</w:t>
      </w:r>
    </w:p>
    <w:p w14:paraId="073B352D" w14:textId="77777777" w:rsidR="00C33A48" w:rsidRPr="00B20AE8" w:rsidRDefault="00C33A48" w:rsidP="0039402F">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4A8F863" w14:textId="77777777" w:rsidTr="006A2BF1">
        <w:trPr>
          <w:cantSplit/>
          <w:jc w:val="center"/>
        </w:trPr>
        <w:tc>
          <w:tcPr>
            <w:tcW w:w="2127" w:type="dxa"/>
          </w:tcPr>
          <w:p w14:paraId="0573A5B7"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0A910F5" w14:textId="77777777" w:rsidR="00C33A48" w:rsidRPr="00B20AE8" w:rsidRDefault="00C33A48" w:rsidP="0039402F">
            <w:pPr>
              <w:pStyle w:val="TAH"/>
            </w:pPr>
            <w:r w:rsidRPr="00B20AE8">
              <w:t>Frequency offset of measurement filter centre frequency, f_offset</w:t>
            </w:r>
          </w:p>
        </w:tc>
        <w:tc>
          <w:tcPr>
            <w:tcW w:w="3455" w:type="dxa"/>
          </w:tcPr>
          <w:p w14:paraId="30FC58AD" w14:textId="77777777" w:rsidR="00C33A48" w:rsidRPr="00B20AE8" w:rsidRDefault="00C33A48" w:rsidP="0039402F">
            <w:pPr>
              <w:pStyle w:val="TAH"/>
            </w:pP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5BE2BE3C"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413B2296" w14:textId="77777777" w:rsidTr="006A2BF1">
        <w:trPr>
          <w:cantSplit/>
          <w:jc w:val="center"/>
        </w:trPr>
        <w:tc>
          <w:tcPr>
            <w:tcW w:w="2127" w:type="dxa"/>
          </w:tcPr>
          <w:p w14:paraId="014DB9B9"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1DDA93D3"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6565C02C" w14:textId="77777777" w:rsidR="00C33A48" w:rsidRPr="00B20AE8" w:rsidRDefault="00C33A48" w:rsidP="0039402F">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14:paraId="0B8A3802" w14:textId="77777777" w:rsidR="00C33A48" w:rsidRPr="00B20AE8" w:rsidRDefault="00C33A48" w:rsidP="0039402F">
            <w:pPr>
              <w:pStyle w:val="TAC"/>
            </w:pPr>
          </w:p>
        </w:tc>
        <w:tc>
          <w:tcPr>
            <w:tcW w:w="1430" w:type="dxa"/>
          </w:tcPr>
          <w:p w14:paraId="5093629E" w14:textId="77777777" w:rsidR="00C33A48" w:rsidRPr="00B20AE8" w:rsidRDefault="00C33A48" w:rsidP="0039402F">
            <w:pPr>
              <w:pStyle w:val="TAC"/>
            </w:pPr>
            <w:r w:rsidRPr="00B20AE8">
              <w:t xml:space="preserve">100 kHz </w:t>
            </w:r>
          </w:p>
        </w:tc>
      </w:tr>
      <w:tr w:rsidR="004F339F" w:rsidRPr="00B20AE8" w14:paraId="592EFA89" w14:textId="77777777" w:rsidTr="006A2BF1">
        <w:trPr>
          <w:cantSplit/>
          <w:jc w:val="center"/>
        </w:trPr>
        <w:tc>
          <w:tcPr>
            <w:tcW w:w="2127" w:type="dxa"/>
          </w:tcPr>
          <w:p w14:paraId="14AAB082"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734220CC"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4AF12D71" w14:textId="77777777" w:rsidR="00C33A48" w:rsidRPr="00B20AE8" w:rsidRDefault="00C33A48" w:rsidP="0039402F">
            <w:pPr>
              <w:pStyle w:val="TAC"/>
            </w:pPr>
            <w:r w:rsidRPr="00B20AE8">
              <w:t>-0.2 dBm</w:t>
            </w:r>
          </w:p>
        </w:tc>
        <w:tc>
          <w:tcPr>
            <w:tcW w:w="1430" w:type="dxa"/>
          </w:tcPr>
          <w:p w14:paraId="2169214B" w14:textId="77777777" w:rsidR="00C33A48" w:rsidRPr="00B20AE8" w:rsidRDefault="00C33A48" w:rsidP="0039402F">
            <w:pPr>
              <w:pStyle w:val="TAC"/>
            </w:pPr>
            <w:r w:rsidRPr="00B20AE8">
              <w:t xml:space="preserve">100 kHz </w:t>
            </w:r>
          </w:p>
        </w:tc>
      </w:tr>
      <w:tr w:rsidR="004F339F" w:rsidRPr="00B20AE8" w14:paraId="4D6E9646" w14:textId="77777777" w:rsidTr="006A2BF1">
        <w:trPr>
          <w:cantSplit/>
          <w:jc w:val="center"/>
        </w:trPr>
        <w:tc>
          <w:tcPr>
            <w:tcW w:w="2127" w:type="dxa"/>
          </w:tcPr>
          <w:p w14:paraId="7A4E2DC3" w14:textId="77777777" w:rsidR="00C33A48" w:rsidRPr="00B20AE8" w:rsidRDefault="00C33A48" w:rsidP="0039402F">
            <w:pPr>
              <w:pStyle w:val="TAC"/>
              <w:rPr>
                <w:lang w:val="sv-FI"/>
              </w:rPr>
            </w:pPr>
            <w:r w:rsidRPr="00B20AE8">
              <w:rPr>
                <w:lang w:val="sv-FI"/>
              </w:rPr>
              <w:t xml:space="preserve">2.8 MHz </w:t>
            </w:r>
            <w:r w:rsidRPr="00B20AE8">
              <w:sym w:font="Symbol" w:char="F0A3"/>
            </w:r>
            <w:r w:rsidRPr="00B20AE8">
              <w:rPr>
                <w:lang w:val="sv-FI"/>
              </w:rPr>
              <w:t xml:space="preserve"> </w:t>
            </w:r>
            <w:r w:rsidRPr="00B20AE8">
              <w:sym w:font="Symbol" w:char="F044"/>
            </w:r>
            <w:r w:rsidRPr="00B20AE8">
              <w:rPr>
                <w:lang w:val="sv-FI"/>
              </w:rPr>
              <w:t xml:space="preserve">f </w:t>
            </w:r>
            <w:r w:rsidRPr="00B20AE8">
              <w:rPr>
                <w:rFonts w:cs="Arial"/>
              </w:rPr>
              <w:sym w:font="Symbol" w:char="F0A3"/>
            </w:r>
            <w:r w:rsidRPr="00B20AE8">
              <w:rPr>
                <w:rFonts w:cs="Arial"/>
                <w:lang w:val="sv-FI"/>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FI"/>
              </w:rPr>
              <w:t xml:space="preserve"> </w:t>
            </w:r>
          </w:p>
        </w:tc>
        <w:tc>
          <w:tcPr>
            <w:tcW w:w="2976" w:type="dxa"/>
          </w:tcPr>
          <w:p w14:paraId="243E836F" w14:textId="77777777" w:rsidR="00C33A48" w:rsidRPr="00B20AE8" w:rsidRDefault="00C33A48" w:rsidP="0039402F">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0D44FAE4" w14:textId="77777777" w:rsidR="00C33A48" w:rsidRPr="00B20AE8" w:rsidRDefault="00C33A48" w:rsidP="0039402F">
            <w:pPr>
              <w:pStyle w:val="TAC"/>
            </w:pPr>
            <w:r w:rsidRPr="00B20AE8">
              <w:t>-2.2 dBm</w:t>
            </w:r>
          </w:p>
        </w:tc>
        <w:tc>
          <w:tcPr>
            <w:tcW w:w="1430" w:type="dxa"/>
          </w:tcPr>
          <w:p w14:paraId="2A59ADD5" w14:textId="77777777" w:rsidR="00C33A48" w:rsidRPr="00B20AE8" w:rsidRDefault="00C33A48" w:rsidP="0039402F">
            <w:pPr>
              <w:pStyle w:val="TAC"/>
            </w:pPr>
            <w:r w:rsidRPr="00B20AE8">
              <w:t xml:space="preserve">100 kHz </w:t>
            </w:r>
          </w:p>
        </w:tc>
      </w:tr>
      <w:tr w:rsidR="004F339F" w:rsidRPr="00B20AE8" w14:paraId="10ADDAD8" w14:textId="77777777" w:rsidTr="006A2BF1">
        <w:trPr>
          <w:cantSplit/>
          <w:jc w:val="center"/>
        </w:trPr>
        <w:tc>
          <w:tcPr>
            <w:tcW w:w="2127" w:type="dxa"/>
          </w:tcPr>
          <w:p w14:paraId="2687E9BA"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71E466F"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F80DD33" w14:textId="77777777" w:rsidR="00C33A48" w:rsidRPr="00B20AE8" w:rsidRDefault="00C33A48" w:rsidP="0039402F">
            <w:pPr>
              <w:pStyle w:val="TAC"/>
            </w:pPr>
            <w:r w:rsidRPr="00B20AE8">
              <w:t>-4 dBm (Note 8)</w:t>
            </w:r>
          </w:p>
        </w:tc>
        <w:tc>
          <w:tcPr>
            <w:tcW w:w="1430" w:type="dxa"/>
          </w:tcPr>
          <w:p w14:paraId="3DB2D54E" w14:textId="77777777" w:rsidR="00C33A48" w:rsidRPr="00B20AE8" w:rsidRDefault="00C33A48" w:rsidP="0039402F">
            <w:pPr>
              <w:pStyle w:val="TAC"/>
            </w:pPr>
            <w:r w:rsidRPr="00B20AE8">
              <w:t>100 kHz</w:t>
            </w:r>
          </w:p>
        </w:tc>
      </w:tr>
      <w:tr w:rsidR="00C33A48" w:rsidRPr="00B20AE8" w14:paraId="471BE2DE" w14:textId="77777777" w:rsidTr="006A2BF1">
        <w:trPr>
          <w:cantSplit/>
          <w:jc w:val="center"/>
        </w:trPr>
        <w:tc>
          <w:tcPr>
            <w:tcW w:w="9988" w:type="dxa"/>
            <w:gridSpan w:val="4"/>
          </w:tcPr>
          <w:p w14:paraId="78B14B36"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449F400B"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C68AF5A"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3DB29F4" w14:textId="77777777" w:rsidR="00C33A48" w:rsidRPr="00B20AE8" w:rsidRDefault="00C33A48" w:rsidP="0039402F"/>
    <w:p w14:paraId="59E53E2C" w14:textId="77777777" w:rsidR="00C33A48" w:rsidRPr="00B20AE8" w:rsidRDefault="00C33A48" w:rsidP="0039402F">
      <w:pPr>
        <w:pStyle w:val="TH"/>
        <w:rPr>
          <w:rFonts w:cs="v5.0.0"/>
        </w:rPr>
      </w:pPr>
      <w:r w:rsidRPr="00B20AE8">
        <w:t>Table 6.7.5.5.5.2-2: Wide Area BS operating band unwanted emission limits</w:t>
      </w:r>
      <w:r w:rsidRPr="00B20AE8">
        <w:br/>
        <w:t>for 3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9587E7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A8EF13B"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68C936B4"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4822B"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14258E2" w14:textId="77777777" w:rsidR="00C33A48" w:rsidRPr="00B20AE8" w:rsidRDefault="00C33A48" w:rsidP="0039402F">
            <w:pPr>
              <w:pStyle w:val="TAH"/>
            </w:pPr>
            <w:r w:rsidRPr="00B20AE8">
              <w:t xml:space="preserve">Measurement bandwidth </w:t>
            </w:r>
          </w:p>
        </w:tc>
      </w:tr>
      <w:tr w:rsidR="004F339F" w:rsidRPr="00B20AE8" w14:paraId="5BBA349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2F95795"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2A1A9B9"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7EF8F9B1" w14:textId="77777777" w:rsidR="00C33A48" w:rsidRPr="00B20AE8" w:rsidRDefault="00C33A48" w:rsidP="0039402F">
            <w:pPr>
              <w:pStyle w:val="TAC"/>
              <w:rPr>
                <w:rFonts w:eastAsia="Malgun Gothic"/>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p w14:paraId="30900A31" w14:textId="77777777" w:rsidR="00C33A48" w:rsidRPr="00B20AE8" w:rsidRDefault="00C33A48" w:rsidP="0039402F">
            <w:pPr>
              <w:pStyle w:val="TAC"/>
            </w:pPr>
          </w:p>
        </w:tc>
        <w:tc>
          <w:tcPr>
            <w:tcW w:w="1430" w:type="dxa"/>
            <w:tcBorders>
              <w:top w:val="single" w:sz="4" w:space="0" w:color="auto"/>
              <w:left w:val="single" w:sz="4" w:space="0" w:color="auto"/>
              <w:bottom w:val="single" w:sz="4" w:space="0" w:color="auto"/>
              <w:right w:val="single" w:sz="4" w:space="0" w:color="auto"/>
            </w:tcBorders>
          </w:tcPr>
          <w:p w14:paraId="20E3BC44" w14:textId="77777777" w:rsidR="00C33A48" w:rsidRPr="00B20AE8" w:rsidRDefault="00C33A48" w:rsidP="0039402F">
            <w:pPr>
              <w:pStyle w:val="TAC"/>
            </w:pPr>
            <w:r w:rsidRPr="00B20AE8">
              <w:t>100 kHz</w:t>
            </w:r>
          </w:p>
        </w:tc>
      </w:tr>
      <w:tr w:rsidR="004F339F" w:rsidRPr="00B20AE8" w14:paraId="20F1C31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80BEC1"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1322BE8B"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6F49876" w14:textId="77777777" w:rsidR="00C33A48" w:rsidRPr="00B20AE8" w:rsidRDefault="00C33A48" w:rsidP="0039402F">
            <w:pPr>
              <w:pStyle w:val="TAC"/>
            </w:pPr>
            <w:r w:rsidRPr="00B20AE8">
              <w:t>-4.2 dBm</w:t>
            </w:r>
          </w:p>
        </w:tc>
        <w:tc>
          <w:tcPr>
            <w:tcW w:w="1430" w:type="dxa"/>
            <w:tcBorders>
              <w:top w:val="single" w:sz="4" w:space="0" w:color="auto"/>
              <w:left w:val="single" w:sz="4" w:space="0" w:color="auto"/>
              <w:bottom w:val="single" w:sz="4" w:space="0" w:color="auto"/>
              <w:right w:val="single" w:sz="4" w:space="0" w:color="auto"/>
            </w:tcBorders>
          </w:tcPr>
          <w:p w14:paraId="6089C906" w14:textId="77777777" w:rsidR="00C33A48" w:rsidRPr="00B20AE8" w:rsidRDefault="00C33A48" w:rsidP="0039402F">
            <w:pPr>
              <w:pStyle w:val="TAC"/>
            </w:pPr>
            <w:r w:rsidRPr="00B20AE8">
              <w:t>100 kHz</w:t>
            </w:r>
          </w:p>
        </w:tc>
      </w:tr>
      <w:tr w:rsidR="004F339F" w:rsidRPr="00B20AE8" w14:paraId="2C28A4F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5D565D9" w14:textId="13953CBC" w:rsidR="00C33A48" w:rsidRPr="00B20AE8" w:rsidRDefault="00C33A48" w:rsidP="0039402F">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6B12DA5" w14:textId="77777777" w:rsidR="00C33A48" w:rsidRPr="00B20AE8" w:rsidRDefault="00C33A48" w:rsidP="0039402F">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630D781" w14:textId="77777777" w:rsidR="00C33A48" w:rsidRPr="00B20AE8" w:rsidRDefault="00C33A48" w:rsidP="0039402F">
            <w:pPr>
              <w:pStyle w:val="TAC"/>
            </w:pPr>
            <w:r w:rsidRPr="00B20AE8">
              <w:t>-2.2 dBm (Note 8)</w:t>
            </w:r>
          </w:p>
        </w:tc>
        <w:tc>
          <w:tcPr>
            <w:tcW w:w="1430" w:type="dxa"/>
            <w:tcBorders>
              <w:top w:val="single" w:sz="4" w:space="0" w:color="auto"/>
              <w:left w:val="single" w:sz="4" w:space="0" w:color="auto"/>
              <w:bottom w:val="single" w:sz="4" w:space="0" w:color="auto"/>
              <w:right w:val="single" w:sz="4" w:space="0" w:color="auto"/>
            </w:tcBorders>
          </w:tcPr>
          <w:p w14:paraId="3AC82B0F" w14:textId="77777777" w:rsidR="00C33A48" w:rsidRPr="00B20AE8" w:rsidRDefault="00C33A48" w:rsidP="0039402F">
            <w:pPr>
              <w:pStyle w:val="TAC"/>
            </w:pPr>
            <w:r w:rsidRPr="00B20AE8">
              <w:t>100 kHz</w:t>
            </w:r>
          </w:p>
        </w:tc>
      </w:tr>
      <w:tr w:rsidR="004F339F" w:rsidRPr="00B20AE8" w14:paraId="3BA17BA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E4D21EC"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1B292F" w14:textId="77777777" w:rsidR="00C33A48" w:rsidRPr="00B20AE8" w:rsidRDefault="00C33A48" w:rsidP="0039402F">
            <w:pPr>
              <w:pStyle w:val="TAC"/>
            </w:pPr>
            <w:r w:rsidRPr="00B20AE8">
              <w:t xml:space="preserve">10.05 MHz </w:t>
            </w:r>
            <w:r w:rsidRPr="00B20AE8">
              <w:sym w:font="Symbol" w:char="F0A3"/>
            </w:r>
            <w:r w:rsidRPr="00B20AE8">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0D07D0BC" w14:textId="77777777" w:rsidR="00C33A48" w:rsidRPr="00B20AE8" w:rsidRDefault="00C33A48" w:rsidP="0039402F">
            <w:pPr>
              <w:pStyle w:val="TAC"/>
              <w:rPr>
                <w:rFonts w:cs="Arial"/>
              </w:rPr>
            </w:pPr>
            <w:r w:rsidRPr="00B20AE8">
              <w:t>-4 dBm (Note 8)</w:t>
            </w:r>
          </w:p>
        </w:tc>
        <w:tc>
          <w:tcPr>
            <w:tcW w:w="1430" w:type="dxa"/>
            <w:tcBorders>
              <w:top w:val="single" w:sz="4" w:space="0" w:color="auto"/>
              <w:left w:val="single" w:sz="4" w:space="0" w:color="auto"/>
              <w:bottom w:val="single" w:sz="4" w:space="0" w:color="auto"/>
              <w:right w:val="single" w:sz="4" w:space="0" w:color="auto"/>
            </w:tcBorders>
          </w:tcPr>
          <w:p w14:paraId="7FDF7BE8" w14:textId="77777777" w:rsidR="00C33A48" w:rsidRPr="00B20AE8" w:rsidRDefault="00C33A48" w:rsidP="0039402F">
            <w:pPr>
              <w:pStyle w:val="TAC"/>
            </w:pPr>
            <w:r w:rsidRPr="00B20AE8">
              <w:t>100 kHz</w:t>
            </w:r>
          </w:p>
        </w:tc>
      </w:tr>
      <w:tr w:rsidR="00C33A48" w:rsidRPr="00B20AE8" w14:paraId="64962E27" w14:textId="77777777" w:rsidTr="006A2BF1">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D117F9F"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6359DB50"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93F8321" w14:textId="77777777" w:rsidR="00C33A48" w:rsidRPr="00B20AE8" w:rsidRDefault="00C33A48" w:rsidP="0039402F">
            <w:pPr>
              <w:pStyle w:val="TAN"/>
              <w:rPr>
                <w:rFonts w:cs="v5.0.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0756B9A" w14:textId="77777777" w:rsidR="00C33A48" w:rsidRPr="00B20AE8" w:rsidRDefault="00C33A48" w:rsidP="0039402F"/>
    <w:p w14:paraId="63ADE030" w14:textId="77777777" w:rsidR="00C33A48" w:rsidRPr="00B20AE8" w:rsidRDefault="00C33A48" w:rsidP="0039402F">
      <w:pPr>
        <w:pStyle w:val="TH"/>
        <w:rPr>
          <w:rFonts w:cs="v5.0.0"/>
        </w:rPr>
      </w:pPr>
      <w:r w:rsidRPr="00B20AE8">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FB8698" w14:textId="77777777" w:rsidTr="006A2BF1">
        <w:trPr>
          <w:cantSplit/>
          <w:jc w:val="center"/>
        </w:trPr>
        <w:tc>
          <w:tcPr>
            <w:tcW w:w="2127" w:type="dxa"/>
          </w:tcPr>
          <w:p w14:paraId="207E8B5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1B49D1D" w14:textId="77777777" w:rsidR="00C33A48" w:rsidRPr="00B20AE8" w:rsidRDefault="00C33A48" w:rsidP="0039402F">
            <w:pPr>
              <w:pStyle w:val="TAH"/>
            </w:pPr>
            <w:r w:rsidRPr="00B20AE8">
              <w:t>Frequency offset of measurement filter centre frequency, f_offset</w:t>
            </w:r>
          </w:p>
        </w:tc>
        <w:tc>
          <w:tcPr>
            <w:tcW w:w="3455" w:type="dxa"/>
          </w:tcPr>
          <w:p w14:paraId="78FC3BD2" w14:textId="77777777" w:rsidR="00C33A48" w:rsidRPr="00B20AE8" w:rsidRDefault="00C33A48" w:rsidP="0039402F">
            <w:pPr>
              <w:pStyle w:val="TAH"/>
            </w:pPr>
            <w:r w:rsidRPr="00B20AE8">
              <w:rPr>
                <w:rFonts w:cs="Arial"/>
              </w:rPr>
              <w:t xml:space="preserve">Test </w:t>
            </w:r>
            <w:r w:rsidRPr="00B20AE8">
              <w:t xml:space="preserve">requirement </w:t>
            </w:r>
            <w:r w:rsidRPr="00B20AE8">
              <w:rPr>
                <w:rFonts w:hint="eastAsia"/>
                <w:lang w:eastAsia="zh-CN"/>
              </w:rPr>
              <w:t>(Notes 1 and 2)</w:t>
            </w:r>
          </w:p>
        </w:tc>
        <w:tc>
          <w:tcPr>
            <w:tcW w:w="1430" w:type="dxa"/>
          </w:tcPr>
          <w:p w14:paraId="7F8FE2C4" w14:textId="77777777" w:rsidR="00C33A48" w:rsidRPr="00B20AE8" w:rsidRDefault="00C33A48" w:rsidP="0039402F">
            <w:pPr>
              <w:pStyle w:val="TAH"/>
            </w:pPr>
            <w:r w:rsidRPr="00B20AE8">
              <w:t xml:space="preserve">Measurement bandwidth </w:t>
            </w:r>
          </w:p>
        </w:tc>
      </w:tr>
      <w:tr w:rsidR="004F339F" w:rsidRPr="00B20AE8" w14:paraId="75B8C17D" w14:textId="77777777" w:rsidTr="006A2BF1">
        <w:trPr>
          <w:cantSplit/>
          <w:jc w:val="center"/>
        </w:trPr>
        <w:tc>
          <w:tcPr>
            <w:tcW w:w="2127" w:type="dxa"/>
          </w:tcPr>
          <w:p w14:paraId="456745C4"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5EC5429"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76656835" w14:textId="77777777" w:rsidR="00C33A48" w:rsidRPr="00B20AE8" w:rsidRDefault="00C33A48" w:rsidP="0039402F">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14:paraId="2B5BA5C0" w14:textId="77777777" w:rsidR="00C33A48" w:rsidRPr="00B20AE8" w:rsidRDefault="00C33A48" w:rsidP="0039402F">
            <w:pPr>
              <w:pStyle w:val="TAC"/>
            </w:pPr>
          </w:p>
        </w:tc>
        <w:tc>
          <w:tcPr>
            <w:tcW w:w="1430" w:type="dxa"/>
          </w:tcPr>
          <w:p w14:paraId="75F2912F" w14:textId="77777777" w:rsidR="00C33A48" w:rsidRPr="00B20AE8" w:rsidRDefault="00C33A48" w:rsidP="0039402F">
            <w:pPr>
              <w:pStyle w:val="TAC"/>
            </w:pPr>
            <w:r w:rsidRPr="00B20AE8">
              <w:t xml:space="preserve">100 kHz </w:t>
            </w:r>
          </w:p>
        </w:tc>
      </w:tr>
      <w:tr w:rsidR="004F339F" w:rsidRPr="00B20AE8" w14:paraId="5B25AD64" w14:textId="77777777" w:rsidTr="006A2BF1">
        <w:trPr>
          <w:cantSplit/>
          <w:jc w:val="center"/>
        </w:trPr>
        <w:tc>
          <w:tcPr>
            <w:tcW w:w="2127" w:type="dxa"/>
          </w:tcPr>
          <w:p w14:paraId="4BE3DDB5"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FBD47FC"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B7F8995"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06CDD680"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1AA96E9" w14:textId="77777777" w:rsidR="00C33A48" w:rsidRPr="00B20AE8" w:rsidRDefault="00C33A48" w:rsidP="0039402F">
            <w:pPr>
              <w:pStyle w:val="TAC"/>
            </w:pPr>
            <w:r w:rsidRPr="00B20AE8">
              <w:t>-3.2 dBm</w:t>
            </w:r>
          </w:p>
        </w:tc>
        <w:tc>
          <w:tcPr>
            <w:tcW w:w="1430" w:type="dxa"/>
          </w:tcPr>
          <w:p w14:paraId="286C3B24" w14:textId="77777777" w:rsidR="00C33A48" w:rsidRPr="00B20AE8" w:rsidRDefault="00C33A48" w:rsidP="0039402F">
            <w:pPr>
              <w:pStyle w:val="TAC"/>
            </w:pPr>
            <w:r w:rsidRPr="00B20AE8">
              <w:t xml:space="preserve">100 kHz </w:t>
            </w:r>
          </w:p>
        </w:tc>
      </w:tr>
      <w:tr w:rsidR="004F339F" w:rsidRPr="00B20AE8" w14:paraId="50E4B738" w14:textId="77777777" w:rsidTr="006A2BF1">
        <w:trPr>
          <w:cantSplit/>
          <w:jc w:val="center"/>
        </w:trPr>
        <w:tc>
          <w:tcPr>
            <w:tcW w:w="2127" w:type="dxa"/>
          </w:tcPr>
          <w:p w14:paraId="4F79C2F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D38B428"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36407C5" w14:textId="77777777" w:rsidR="00C33A48" w:rsidRPr="00B20AE8" w:rsidRDefault="00C33A48" w:rsidP="0039402F">
            <w:pPr>
              <w:pStyle w:val="TAC"/>
            </w:pPr>
            <w:r w:rsidRPr="00B20AE8">
              <w:t xml:space="preserve">-4 dBm (NOTE </w:t>
            </w:r>
            <w:r w:rsidR="00CE5058" w:rsidRPr="00B20AE8">
              <w:t>8</w:t>
            </w:r>
            <w:r w:rsidRPr="00B20AE8">
              <w:t>)</w:t>
            </w:r>
          </w:p>
        </w:tc>
        <w:tc>
          <w:tcPr>
            <w:tcW w:w="1430" w:type="dxa"/>
          </w:tcPr>
          <w:p w14:paraId="3F8AF4F8" w14:textId="77777777" w:rsidR="00C33A48" w:rsidRPr="00B20AE8" w:rsidRDefault="00C33A48" w:rsidP="0039402F">
            <w:pPr>
              <w:pStyle w:val="TAC"/>
            </w:pPr>
            <w:r w:rsidRPr="00B20AE8">
              <w:t xml:space="preserve">100 kHz </w:t>
            </w:r>
          </w:p>
        </w:tc>
      </w:tr>
      <w:tr w:rsidR="00C33A48" w:rsidRPr="00B20AE8" w14:paraId="5021110A" w14:textId="77777777" w:rsidTr="006A2BF1">
        <w:trPr>
          <w:cantSplit/>
          <w:jc w:val="center"/>
        </w:trPr>
        <w:tc>
          <w:tcPr>
            <w:tcW w:w="9988" w:type="dxa"/>
            <w:gridSpan w:val="4"/>
          </w:tcPr>
          <w:p w14:paraId="7155B31C"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7FC53C38"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CA424B5"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F978BF2" w14:textId="77777777" w:rsidR="00C33A48" w:rsidRPr="00B20AE8" w:rsidRDefault="00C33A48" w:rsidP="0039402F"/>
    <w:p w14:paraId="13E07831" w14:textId="77777777" w:rsidR="00C33A48" w:rsidRPr="00B20AE8" w:rsidRDefault="00C33A48" w:rsidP="0039402F">
      <w:r w:rsidRPr="00B20AE8">
        <w:t xml:space="preserve">For E-UTRA </w:t>
      </w:r>
      <w:r w:rsidRPr="00B20AE8">
        <w:rPr>
          <w:i/>
        </w:rPr>
        <w:t>RIB</w:t>
      </w:r>
      <w:r w:rsidRPr="00B20AE8">
        <w:t xml:space="preserve"> operating in Bands 1, 2, 3, 4, 7, 9, 10, 11, 21, 23, 24, 25, 30, </w:t>
      </w:r>
      <w:r w:rsidRPr="00B20AE8">
        <w:rPr>
          <w:rFonts w:hint="eastAsia"/>
        </w:rPr>
        <w:t xml:space="preserve">32, </w:t>
      </w:r>
      <w:r w:rsidRPr="00B20AE8">
        <w:t>33, 34, 35, 36, 37, 38, 39, 40, 41, 45, 48, 65, 66, 69, 70, emissions shall not exceed the maximum levels specified in tables 6.6.5.5.5.2-4, 6.6.5.5.5.2-6 and 6.6.5.5.5.2-8.</w:t>
      </w:r>
    </w:p>
    <w:p w14:paraId="256FA8E6" w14:textId="77777777" w:rsidR="00C33A48" w:rsidRPr="00B20AE8" w:rsidRDefault="00C33A48" w:rsidP="0039402F">
      <w:r w:rsidRPr="00B20AE8">
        <w:t xml:space="preserve">For E-UTRA </w:t>
      </w:r>
      <w:r w:rsidRPr="00B20AE8">
        <w:rPr>
          <w:i/>
        </w:rPr>
        <w:t>RIB</w:t>
      </w:r>
      <w:r w:rsidRPr="00B20AE8">
        <w:t xml:space="preserve"> operating in Bands 22, 42, 43, </w:t>
      </w:r>
      <w:r w:rsidR="000840D9" w:rsidRPr="00B20AE8">
        <w:t xml:space="preserve">52 </w:t>
      </w:r>
      <w:r w:rsidRPr="00B20AE8">
        <w:t>emissions shall not exceed the maximum levels specified in tables 6.6.5.5.5.2-5, 6.6.5.5.5.2-7 and 6.6.5.5.5.2-9.</w:t>
      </w:r>
    </w:p>
    <w:p w14:paraId="47AF42C4" w14:textId="3017C073" w:rsidR="00C33A48" w:rsidRPr="00B20AE8" w:rsidRDefault="00C33A48" w:rsidP="0039402F">
      <w:pPr>
        <w:pStyle w:val="TH"/>
        <w:rPr>
          <w:rFonts w:cs="v5.0.0"/>
        </w:rPr>
      </w:pPr>
      <w:r w:rsidRPr="00B20AE8">
        <w:t>Table 6.7.5.5.5.2-4: Wide Area BS operating band unwanted emission limits</w:t>
      </w:r>
      <w:r w:rsidRPr="00B20AE8">
        <w:br/>
        <w:t>for 1.4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5AF5C3" w14:textId="77777777" w:rsidTr="006A2BF1">
        <w:trPr>
          <w:cantSplit/>
          <w:jc w:val="center"/>
        </w:trPr>
        <w:tc>
          <w:tcPr>
            <w:tcW w:w="2127" w:type="dxa"/>
          </w:tcPr>
          <w:p w14:paraId="29A1306C"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CB6332" w14:textId="77777777" w:rsidR="00C33A48" w:rsidRPr="00B20AE8" w:rsidRDefault="00C33A48" w:rsidP="0039402F">
            <w:pPr>
              <w:pStyle w:val="TAH"/>
            </w:pPr>
            <w:r w:rsidRPr="00B20AE8">
              <w:t>Frequency offset of measurement filter centre frequency, f_offset</w:t>
            </w:r>
          </w:p>
        </w:tc>
        <w:tc>
          <w:tcPr>
            <w:tcW w:w="3455" w:type="dxa"/>
          </w:tcPr>
          <w:p w14:paraId="40A94556"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8D5DBB8" w14:textId="77777777" w:rsidR="00C33A48" w:rsidRPr="00B20AE8" w:rsidRDefault="00C33A48" w:rsidP="0039402F">
            <w:pPr>
              <w:pStyle w:val="TAH"/>
            </w:pPr>
            <w:r w:rsidRPr="00B20AE8">
              <w:t xml:space="preserve">Measurement bandwidth </w:t>
            </w:r>
          </w:p>
        </w:tc>
      </w:tr>
      <w:tr w:rsidR="004F339F" w:rsidRPr="00B20AE8" w14:paraId="411B249C" w14:textId="77777777" w:rsidTr="006A2BF1">
        <w:trPr>
          <w:cantSplit/>
          <w:jc w:val="center"/>
        </w:trPr>
        <w:tc>
          <w:tcPr>
            <w:tcW w:w="2127" w:type="dxa"/>
          </w:tcPr>
          <w:p w14:paraId="5F932476"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AEAAEFE"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0847FDE0" w14:textId="77777777" w:rsidR="00C33A48" w:rsidRPr="00B20AE8" w:rsidRDefault="00C33A48" w:rsidP="0039402F">
            <w:pPr>
              <w:pStyle w:val="TAC"/>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4CE3254F" w14:textId="77777777" w:rsidR="00C33A48" w:rsidRPr="00B20AE8" w:rsidRDefault="00C33A48" w:rsidP="0039402F">
            <w:pPr>
              <w:pStyle w:val="TAC"/>
            </w:pPr>
            <w:r w:rsidRPr="00B20AE8">
              <w:t xml:space="preserve">100 kHz </w:t>
            </w:r>
          </w:p>
        </w:tc>
      </w:tr>
      <w:tr w:rsidR="004F339F" w:rsidRPr="00B20AE8" w14:paraId="7E4810EC" w14:textId="77777777" w:rsidTr="006A2BF1">
        <w:trPr>
          <w:cantSplit/>
          <w:jc w:val="center"/>
        </w:trPr>
        <w:tc>
          <w:tcPr>
            <w:tcW w:w="2127" w:type="dxa"/>
          </w:tcPr>
          <w:p w14:paraId="49585781"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D21B9BE"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71DF8B9B" w14:textId="77777777" w:rsidR="00C33A48" w:rsidRPr="00B20AE8" w:rsidRDefault="00C33A48" w:rsidP="0039402F">
            <w:pPr>
              <w:pStyle w:val="TAC"/>
            </w:pPr>
            <w:r w:rsidRPr="00B20AE8">
              <w:t>-0.2 dBm</w:t>
            </w:r>
          </w:p>
        </w:tc>
        <w:tc>
          <w:tcPr>
            <w:tcW w:w="1430" w:type="dxa"/>
          </w:tcPr>
          <w:p w14:paraId="27FBB47E" w14:textId="77777777" w:rsidR="00C33A48" w:rsidRPr="00B20AE8" w:rsidRDefault="00C33A48" w:rsidP="0039402F">
            <w:pPr>
              <w:pStyle w:val="TAC"/>
            </w:pPr>
            <w:r w:rsidRPr="00B20AE8">
              <w:t xml:space="preserve">100 kHz </w:t>
            </w:r>
          </w:p>
        </w:tc>
      </w:tr>
      <w:tr w:rsidR="004F339F" w:rsidRPr="00B20AE8" w14:paraId="0A810514" w14:textId="77777777" w:rsidTr="006A2BF1">
        <w:trPr>
          <w:cantSplit/>
          <w:jc w:val="center"/>
        </w:trPr>
        <w:tc>
          <w:tcPr>
            <w:tcW w:w="2127" w:type="dxa"/>
          </w:tcPr>
          <w:p w14:paraId="2DBE350E"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50635B8"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A47D9AB"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0176387C"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F61ABD7" w14:textId="77777777" w:rsidR="00C33A48" w:rsidRPr="00B20AE8" w:rsidRDefault="00C33A48" w:rsidP="0039402F">
            <w:pPr>
              <w:pStyle w:val="TAC"/>
            </w:pPr>
            <w:r w:rsidRPr="00B20AE8">
              <w:t>-2.2 (Note 8) dBm</w:t>
            </w:r>
          </w:p>
        </w:tc>
        <w:tc>
          <w:tcPr>
            <w:tcW w:w="1430" w:type="dxa"/>
          </w:tcPr>
          <w:p w14:paraId="510A12D3" w14:textId="77777777" w:rsidR="00C33A48" w:rsidRPr="00B20AE8" w:rsidRDefault="00C33A48" w:rsidP="0039402F">
            <w:pPr>
              <w:pStyle w:val="TAC"/>
            </w:pPr>
            <w:r w:rsidRPr="00B20AE8">
              <w:t>1 MHz</w:t>
            </w:r>
          </w:p>
        </w:tc>
      </w:tr>
      <w:tr w:rsidR="004F339F" w:rsidRPr="00B20AE8" w14:paraId="42BB7B3E" w14:textId="77777777" w:rsidTr="006A2BF1">
        <w:trPr>
          <w:cantSplit/>
          <w:jc w:val="center"/>
        </w:trPr>
        <w:tc>
          <w:tcPr>
            <w:tcW w:w="2127" w:type="dxa"/>
          </w:tcPr>
          <w:p w14:paraId="12AC98F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2745D1A"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524521C" w14:textId="77777777" w:rsidR="00C33A48" w:rsidRPr="00B20AE8" w:rsidRDefault="00C33A48" w:rsidP="0039402F">
            <w:pPr>
              <w:pStyle w:val="TAC"/>
            </w:pPr>
            <w:r w:rsidRPr="00B20AE8">
              <w:t>-4 dBm (NOTE 8)</w:t>
            </w:r>
          </w:p>
        </w:tc>
        <w:tc>
          <w:tcPr>
            <w:tcW w:w="1430" w:type="dxa"/>
          </w:tcPr>
          <w:p w14:paraId="1D6EE7B3" w14:textId="3B2ED44E" w:rsidR="00C33A48" w:rsidRPr="00B20AE8" w:rsidRDefault="00C33A48" w:rsidP="0039402F">
            <w:pPr>
              <w:pStyle w:val="TAC"/>
            </w:pPr>
            <w:r w:rsidRPr="00B20AE8">
              <w:t>1</w:t>
            </w:r>
            <w:r w:rsidR="00A33949">
              <w:t xml:space="preserve"> </w:t>
            </w:r>
            <w:r w:rsidRPr="00B20AE8">
              <w:t>MHz</w:t>
            </w:r>
          </w:p>
        </w:tc>
      </w:tr>
      <w:tr w:rsidR="00C33A48" w:rsidRPr="00B20AE8" w14:paraId="6C543DFB" w14:textId="77777777" w:rsidTr="006A2BF1">
        <w:trPr>
          <w:cantSplit/>
          <w:jc w:val="center"/>
        </w:trPr>
        <w:tc>
          <w:tcPr>
            <w:tcW w:w="9988" w:type="dxa"/>
            <w:gridSpan w:val="4"/>
          </w:tcPr>
          <w:p w14:paraId="2D73E2B9"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51CDADF2"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A96F57A"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6DABF44" w14:textId="77777777" w:rsidR="00C33A48" w:rsidRPr="00B20AE8" w:rsidRDefault="00C33A48" w:rsidP="0039402F"/>
    <w:p w14:paraId="40E881EC" w14:textId="77777777" w:rsidR="00C33A48" w:rsidRPr="00B20AE8" w:rsidRDefault="00C33A48" w:rsidP="0039402F">
      <w:pPr>
        <w:pStyle w:val="TH"/>
        <w:rPr>
          <w:rFonts w:cs="v5.0.0"/>
        </w:rPr>
      </w:pPr>
      <w:r w:rsidRPr="00B20AE8">
        <w:t>Table 6.7.5.5.5.2-5: Wide Area BS operating band unwanted emission limits</w:t>
      </w:r>
      <w:r w:rsidRPr="00B20AE8">
        <w:br/>
        <w:t>for 1.4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7BD77B0" w14:textId="77777777" w:rsidTr="006A2BF1">
        <w:trPr>
          <w:cantSplit/>
          <w:jc w:val="center"/>
        </w:trPr>
        <w:tc>
          <w:tcPr>
            <w:tcW w:w="2127" w:type="dxa"/>
          </w:tcPr>
          <w:p w14:paraId="32CD1C11"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1BA9025" w14:textId="77777777" w:rsidR="00C33A48" w:rsidRPr="00B20AE8" w:rsidRDefault="00C33A48" w:rsidP="0039402F">
            <w:pPr>
              <w:pStyle w:val="TAH"/>
            </w:pPr>
            <w:r w:rsidRPr="00B20AE8">
              <w:t>Frequency offset of measurement filter centre frequency, f_offset</w:t>
            </w:r>
          </w:p>
        </w:tc>
        <w:tc>
          <w:tcPr>
            <w:tcW w:w="3455" w:type="dxa"/>
          </w:tcPr>
          <w:p w14:paraId="6D38985B"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2F39CEC0" w14:textId="77777777" w:rsidR="00C33A48" w:rsidRPr="00B20AE8" w:rsidRDefault="00C33A48" w:rsidP="0039402F">
            <w:pPr>
              <w:pStyle w:val="TAH"/>
            </w:pPr>
            <w:r w:rsidRPr="00B20AE8">
              <w:t xml:space="preserve">Measurement bandwidth </w:t>
            </w:r>
          </w:p>
        </w:tc>
      </w:tr>
      <w:tr w:rsidR="004F339F" w:rsidRPr="00B20AE8" w14:paraId="68EE0740" w14:textId="77777777" w:rsidTr="006A2BF1">
        <w:trPr>
          <w:cantSplit/>
          <w:jc w:val="center"/>
        </w:trPr>
        <w:tc>
          <w:tcPr>
            <w:tcW w:w="2127" w:type="dxa"/>
          </w:tcPr>
          <w:p w14:paraId="1AA56FE9"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57C2F05F"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6C8C4539" w14:textId="77777777" w:rsidR="00C33A48" w:rsidRPr="00B20AE8" w:rsidRDefault="00C33A48" w:rsidP="0039402F">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5C489E4E" w14:textId="77777777" w:rsidR="00C33A48" w:rsidRPr="00B20AE8" w:rsidRDefault="00C33A48" w:rsidP="0039402F">
            <w:pPr>
              <w:pStyle w:val="TAC"/>
            </w:pPr>
            <w:r w:rsidRPr="00B20AE8">
              <w:t xml:space="preserve">100 kHz </w:t>
            </w:r>
          </w:p>
        </w:tc>
      </w:tr>
      <w:tr w:rsidR="004F339F" w:rsidRPr="00B20AE8" w14:paraId="04A2D9DA" w14:textId="77777777" w:rsidTr="006A2BF1">
        <w:trPr>
          <w:cantSplit/>
          <w:jc w:val="center"/>
        </w:trPr>
        <w:tc>
          <w:tcPr>
            <w:tcW w:w="2127" w:type="dxa"/>
          </w:tcPr>
          <w:p w14:paraId="0E991831"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241BF88"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4F5D92EE" w14:textId="77777777" w:rsidR="00C33A48" w:rsidRPr="00B20AE8" w:rsidRDefault="00C33A48" w:rsidP="0039402F">
            <w:pPr>
              <w:pStyle w:val="TAC"/>
            </w:pPr>
            <w:r w:rsidRPr="00B20AE8">
              <w:t>0 dBm</w:t>
            </w:r>
          </w:p>
        </w:tc>
        <w:tc>
          <w:tcPr>
            <w:tcW w:w="1430" w:type="dxa"/>
          </w:tcPr>
          <w:p w14:paraId="53DA9C16" w14:textId="77777777" w:rsidR="00C33A48" w:rsidRPr="00B20AE8" w:rsidRDefault="00C33A48" w:rsidP="0039402F">
            <w:pPr>
              <w:pStyle w:val="TAC"/>
            </w:pPr>
            <w:r w:rsidRPr="00B20AE8">
              <w:t xml:space="preserve">100 kHz </w:t>
            </w:r>
          </w:p>
        </w:tc>
      </w:tr>
      <w:tr w:rsidR="004F339F" w:rsidRPr="00B20AE8" w14:paraId="52AC1FBE" w14:textId="77777777" w:rsidTr="006A2BF1">
        <w:trPr>
          <w:cantSplit/>
          <w:jc w:val="center"/>
        </w:trPr>
        <w:tc>
          <w:tcPr>
            <w:tcW w:w="2127" w:type="dxa"/>
          </w:tcPr>
          <w:p w14:paraId="768C3C36"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CEED069"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BE4274"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4E085526"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0B77A22" w14:textId="77777777" w:rsidR="00C33A48" w:rsidRPr="00B20AE8" w:rsidRDefault="00C33A48" w:rsidP="0039402F">
            <w:pPr>
              <w:pStyle w:val="TAC"/>
            </w:pPr>
            <w:r w:rsidRPr="00B20AE8">
              <w:t>-2 (Note 8) dBm</w:t>
            </w:r>
          </w:p>
        </w:tc>
        <w:tc>
          <w:tcPr>
            <w:tcW w:w="1430" w:type="dxa"/>
          </w:tcPr>
          <w:p w14:paraId="09D53057" w14:textId="77777777" w:rsidR="00C33A48" w:rsidRPr="00B20AE8" w:rsidRDefault="00C33A48" w:rsidP="0039402F">
            <w:pPr>
              <w:pStyle w:val="TAC"/>
            </w:pPr>
            <w:r w:rsidRPr="00B20AE8">
              <w:t>1 MHz</w:t>
            </w:r>
          </w:p>
        </w:tc>
      </w:tr>
      <w:tr w:rsidR="004F339F" w:rsidRPr="00B20AE8" w14:paraId="7A089819" w14:textId="77777777" w:rsidTr="006A2BF1">
        <w:trPr>
          <w:cantSplit/>
          <w:jc w:val="center"/>
        </w:trPr>
        <w:tc>
          <w:tcPr>
            <w:tcW w:w="2127" w:type="dxa"/>
          </w:tcPr>
          <w:p w14:paraId="304AA752"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01D2D3"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001C0EB" w14:textId="77777777" w:rsidR="00C33A48" w:rsidRPr="00B20AE8" w:rsidRDefault="00C33A48" w:rsidP="0039402F">
            <w:pPr>
              <w:pStyle w:val="TAC"/>
            </w:pPr>
            <w:r w:rsidRPr="00B20AE8">
              <w:t>-4 dBm (NOTE 8)</w:t>
            </w:r>
          </w:p>
        </w:tc>
        <w:tc>
          <w:tcPr>
            <w:tcW w:w="1430" w:type="dxa"/>
          </w:tcPr>
          <w:p w14:paraId="6E52D029" w14:textId="77777777" w:rsidR="00C33A48" w:rsidRPr="00B20AE8" w:rsidRDefault="00C33A48" w:rsidP="0039402F">
            <w:pPr>
              <w:pStyle w:val="TAC"/>
            </w:pPr>
            <w:r w:rsidRPr="00B20AE8">
              <w:t>1 MHz</w:t>
            </w:r>
          </w:p>
        </w:tc>
      </w:tr>
      <w:tr w:rsidR="00C33A48" w:rsidRPr="00B20AE8" w14:paraId="330E0D59" w14:textId="77777777" w:rsidTr="006A2BF1">
        <w:trPr>
          <w:cantSplit/>
          <w:jc w:val="center"/>
        </w:trPr>
        <w:tc>
          <w:tcPr>
            <w:tcW w:w="9988" w:type="dxa"/>
            <w:gridSpan w:val="4"/>
          </w:tcPr>
          <w:p w14:paraId="36BFE3CE"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7A931EE3"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7914EE7C"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D22E460" w14:textId="77777777" w:rsidR="00C33A48" w:rsidRPr="00B20AE8" w:rsidRDefault="00C33A48" w:rsidP="0039402F"/>
    <w:p w14:paraId="7EA016EE" w14:textId="0AA34E4D" w:rsidR="00C33A48" w:rsidRPr="00B20AE8" w:rsidRDefault="00C33A48" w:rsidP="0039402F">
      <w:pPr>
        <w:pStyle w:val="TH"/>
        <w:rPr>
          <w:rFonts w:cs="v5.0.0"/>
        </w:rPr>
      </w:pPr>
      <w:r w:rsidRPr="00B20AE8">
        <w:t>Table 6.7.5.5.5.2-6: Wide Area BS operating band unwanted emission limits</w:t>
      </w:r>
      <w:r w:rsidRPr="00B20AE8">
        <w:br/>
        <w:t>for 3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3A7D3DB" w14:textId="77777777" w:rsidTr="006A2BF1">
        <w:trPr>
          <w:cantSplit/>
          <w:jc w:val="center"/>
        </w:trPr>
        <w:tc>
          <w:tcPr>
            <w:tcW w:w="2127" w:type="dxa"/>
          </w:tcPr>
          <w:p w14:paraId="5E9CA36B"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361C8F" w14:textId="77777777" w:rsidR="00C33A48" w:rsidRPr="00B20AE8" w:rsidRDefault="00C33A48" w:rsidP="0039402F">
            <w:pPr>
              <w:pStyle w:val="TAH"/>
            </w:pPr>
            <w:r w:rsidRPr="00B20AE8">
              <w:t>Frequency offset of measurement filter centre frequency, f_offset</w:t>
            </w:r>
          </w:p>
        </w:tc>
        <w:tc>
          <w:tcPr>
            <w:tcW w:w="3455" w:type="dxa"/>
          </w:tcPr>
          <w:p w14:paraId="48F267E0"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7D29F" w14:textId="77777777" w:rsidR="00C33A48" w:rsidRPr="00B20AE8" w:rsidRDefault="00C33A48" w:rsidP="0039402F">
            <w:pPr>
              <w:pStyle w:val="TAH"/>
            </w:pPr>
            <w:r w:rsidRPr="00B20AE8">
              <w:t xml:space="preserve">Measurement bandwidth </w:t>
            </w:r>
          </w:p>
        </w:tc>
      </w:tr>
      <w:tr w:rsidR="004F339F" w:rsidRPr="00B20AE8" w14:paraId="4B1EEC7B" w14:textId="77777777" w:rsidTr="006A2BF1">
        <w:trPr>
          <w:cantSplit/>
          <w:jc w:val="center"/>
        </w:trPr>
        <w:tc>
          <w:tcPr>
            <w:tcW w:w="2127" w:type="dxa"/>
          </w:tcPr>
          <w:p w14:paraId="08777E4F"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6B355904"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78A4D0C2" w14:textId="77777777" w:rsidR="00C33A48" w:rsidRPr="00B20AE8" w:rsidRDefault="00C33A48" w:rsidP="0039402F">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65E9884D" w14:textId="77777777" w:rsidR="00C33A48" w:rsidRPr="00B20AE8" w:rsidRDefault="00C33A48" w:rsidP="0039402F">
            <w:pPr>
              <w:pStyle w:val="TAC"/>
            </w:pPr>
            <w:r w:rsidRPr="00B20AE8">
              <w:t xml:space="preserve">100 kHz </w:t>
            </w:r>
          </w:p>
        </w:tc>
      </w:tr>
      <w:tr w:rsidR="004F339F" w:rsidRPr="00B20AE8" w14:paraId="1A5EA18A" w14:textId="77777777" w:rsidTr="006A2BF1">
        <w:trPr>
          <w:cantSplit/>
          <w:jc w:val="center"/>
        </w:trPr>
        <w:tc>
          <w:tcPr>
            <w:tcW w:w="2127" w:type="dxa"/>
          </w:tcPr>
          <w:p w14:paraId="7C6303D8"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D977B83"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376A4F25" w14:textId="77777777" w:rsidR="00C33A48" w:rsidRPr="00B20AE8" w:rsidRDefault="00C33A48" w:rsidP="0039402F">
            <w:pPr>
              <w:pStyle w:val="TAC"/>
            </w:pPr>
            <w:r w:rsidRPr="00B20AE8">
              <w:t>-4.2 dBm</w:t>
            </w:r>
          </w:p>
        </w:tc>
        <w:tc>
          <w:tcPr>
            <w:tcW w:w="1430" w:type="dxa"/>
          </w:tcPr>
          <w:p w14:paraId="046B1058" w14:textId="77777777" w:rsidR="00C33A48" w:rsidRPr="00B20AE8" w:rsidRDefault="00C33A48" w:rsidP="0039402F">
            <w:pPr>
              <w:pStyle w:val="TAC"/>
            </w:pPr>
            <w:r w:rsidRPr="00B20AE8">
              <w:t xml:space="preserve">100 kHz </w:t>
            </w:r>
          </w:p>
        </w:tc>
      </w:tr>
      <w:tr w:rsidR="004F339F" w:rsidRPr="00B20AE8" w14:paraId="262A6F5A" w14:textId="77777777" w:rsidTr="006A2BF1">
        <w:trPr>
          <w:cantSplit/>
          <w:jc w:val="center"/>
        </w:trPr>
        <w:tc>
          <w:tcPr>
            <w:tcW w:w="2127" w:type="dxa"/>
          </w:tcPr>
          <w:p w14:paraId="3B67ECFF"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CFBBF84"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0EEEC5F"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68EE9B93"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4D356E8" w14:textId="77777777" w:rsidR="00C33A48" w:rsidRPr="00B20AE8" w:rsidRDefault="00C33A48" w:rsidP="0039402F">
            <w:pPr>
              <w:pStyle w:val="TAC"/>
            </w:pPr>
            <w:r w:rsidRPr="00B20AE8">
              <w:t>-2.2 dBm (Note 8)</w:t>
            </w:r>
          </w:p>
        </w:tc>
        <w:tc>
          <w:tcPr>
            <w:tcW w:w="1430" w:type="dxa"/>
          </w:tcPr>
          <w:p w14:paraId="5AB9D4ED" w14:textId="77777777" w:rsidR="00C33A48" w:rsidRPr="00B20AE8" w:rsidRDefault="00C33A48" w:rsidP="0039402F">
            <w:pPr>
              <w:pStyle w:val="TAC"/>
            </w:pPr>
            <w:r w:rsidRPr="00B20AE8">
              <w:t>1 MHz</w:t>
            </w:r>
          </w:p>
        </w:tc>
      </w:tr>
      <w:tr w:rsidR="004F339F" w:rsidRPr="00B20AE8" w14:paraId="73288863" w14:textId="77777777" w:rsidTr="006A2BF1">
        <w:trPr>
          <w:cantSplit/>
          <w:jc w:val="center"/>
        </w:trPr>
        <w:tc>
          <w:tcPr>
            <w:tcW w:w="2127" w:type="dxa"/>
          </w:tcPr>
          <w:p w14:paraId="44FE8EB6"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4B5ACBD"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8B0B994" w14:textId="77777777" w:rsidR="00C33A48" w:rsidRPr="00B20AE8" w:rsidRDefault="00CE5058" w:rsidP="0039402F">
            <w:pPr>
              <w:pStyle w:val="TAC"/>
            </w:pPr>
            <w:r w:rsidRPr="00B20AE8">
              <w:t>-</w:t>
            </w:r>
            <w:r w:rsidR="00C33A48" w:rsidRPr="00B20AE8">
              <w:t>4 dBm (Note 8)</w:t>
            </w:r>
          </w:p>
        </w:tc>
        <w:tc>
          <w:tcPr>
            <w:tcW w:w="1430" w:type="dxa"/>
          </w:tcPr>
          <w:p w14:paraId="2ECC6AC3" w14:textId="77777777" w:rsidR="00C33A48" w:rsidRPr="00B20AE8" w:rsidRDefault="00C33A48" w:rsidP="0039402F">
            <w:pPr>
              <w:pStyle w:val="TAC"/>
            </w:pPr>
            <w:r w:rsidRPr="00B20AE8">
              <w:t>1 MHz</w:t>
            </w:r>
          </w:p>
        </w:tc>
      </w:tr>
      <w:tr w:rsidR="00C33A48" w:rsidRPr="00B20AE8" w14:paraId="528D6DE3" w14:textId="77777777" w:rsidTr="006A2BF1">
        <w:trPr>
          <w:cantSplit/>
          <w:jc w:val="center"/>
        </w:trPr>
        <w:tc>
          <w:tcPr>
            <w:tcW w:w="9988" w:type="dxa"/>
            <w:gridSpan w:val="4"/>
          </w:tcPr>
          <w:p w14:paraId="75053E17"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52BE992"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requirmeent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0AC718F"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6BD8FBC" w14:textId="77777777" w:rsidR="00C33A48" w:rsidRPr="00B20AE8" w:rsidRDefault="00C33A48" w:rsidP="0039402F"/>
    <w:p w14:paraId="013FD2DA" w14:textId="77777777" w:rsidR="00C33A48" w:rsidRPr="00B20AE8" w:rsidRDefault="00C33A48" w:rsidP="0039402F">
      <w:pPr>
        <w:pStyle w:val="TH"/>
        <w:rPr>
          <w:rFonts w:cs="v5.0.0"/>
        </w:rPr>
      </w:pPr>
      <w:r w:rsidRPr="00B20AE8">
        <w:t>Table 6.7.5.5.5.2-7: Wide Area BS operating band unwanted emission limits</w:t>
      </w:r>
      <w:r w:rsidRPr="00B20AE8">
        <w:br/>
        <w:t>for 3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4728F3D" w14:textId="77777777" w:rsidTr="006A2BF1">
        <w:trPr>
          <w:cantSplit/>
          <w:jc w:val="center"/>
        </w:trPr>
        <w:tc>
          <w:tcPr>
            <w:tcW w:w="2127" w:type="dxa"/>
          </w:tcPr>
          <w:p w14:paraId="0888A77A"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DA239" w14:textId="77777777" w:rsidR="00C33A48" w:rsidRPr="00B20AE8" w:rsidRDefault="00C33A48" w:rsidP="0039402F">
            <w:pPr>
              <w:pStyle w:val="TAH"/>
            </w:pPr>
            <w:r w:rsidRPr="00B20AE8">
              <w:t>Frequency offset of measurement filter centre frequency, f_offset</w:t>
            </w:r>
          </w:p>
        </w:tc>
        <w:tc>
          <w:tcPr>
            <w:tcW w:w="3455" w:type="dxa"/>
          </w:tcPr>
          <w:p w14:paraId="3D95652C" w14:textId="77777777" w:rsidR="00C33A48" w:rsidRPr="00B20AE8" w:rsidRDefault="00C33A48" w:rsidP="0039402F">
            <w:pPr>
              <w:pStyle w:val="TAH"/>
            </w:pPr>
            <w:r w:rsidRPr="00B20AE8">
              <w:rPr>
                <w:rFonts w:eastAsia="MS Mincho"/>
                <w:i/>
              </w:rPr>
              <w:t xml:space="preserve"> </w:t>
            </w: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27571FFA" w14:textId="77777777" w:rsidR="00C33A48" w:rsidRPr="00B20AE8" w:rsidRDefault="00C33A48" w:rsidP="0039402F">
            <w:pPr>
              <w:pStyle w:val="TAH"/>
            </w:pPr>
            <w:r w:rsidRPr="00B20AE8">
              <w:t xml:space="preserve">Measurement bandwidth </w:t>
            </w:r>
          </w:p>
        </w:tc>
      </w:tr>
      <w:tr w:rsidR="004F339F" w:rsidRPr="00B20AE8" w14:paraId="462B58FB" w14:textId="77777777" w:rsidTr="006A2BF1">
        <w:trPr>
          <w:cantSplit/>
          <w:jc w:val="center"/>
        </w:trPr>
        <w:tc>
          <w:tcPr>
            <w:tcW w:w="2127" w:type="dxa"/>
          </w:tcPr>
          <w:p w14:paraId="49EDF3B2"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AADA04"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5D7AA9F0" w14:textId="77777777" w:rsidR="00C33A48" w:rsidRPr="00B20AE8" w:rsidRDefault="00C33A48" w:rsidP="0039402F">
            <w:pPr>
              <w:pStyle w:val="TAC"/>
            </w:pPr>
            <w:r w:rsidRPr="00B20AE8">
              <w:rPr>
                <w:rFonts w:eastAsia="Malgun Gothic"/>
              </w:rPr>
              <w:t>6</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45D637E6" w14:textId="77777777" w:rsidR="00C33A48" w:rsidRPr="00B20AE8" w:rsidRDefault="00C33A48" w:rsidP="0039402F">
            <w:pPr>
              <w:pStyle w:val="TAC"/>
            </w:pPr>
            <w:r w:rsidRPr="00B20AE8">
              <w:t xml:space="preserve">100 kHz </w:t>
            </w:r>
          </w:p>
        </w:tc>
      </w:tr>
      <w:tr w:rsidR="004F339F" w:rsidRPr="00B20AE8" w14:paraId="344DC2CB" w14:textId="77777777" w:rsidTr="006A2BF1">
        <w:trPr>
          <w:cantSplit/>
          <w:jc w:val="center"/>
        </w:trPr>
        <w:tc>
          <w:tcPr>
            <w:tcW w:w="2127" w:type="dxa"/>
          </w:tcPr>
          <w:p w14:paraId="08017AA4"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3BCA96CE"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660843A3" w14:textId="77777777" w:rsidR="00C33A48" w:rsidRPr="00B20AE8" w:rsidRDefault="00C33A48" w:rsidP="0039402F">
            <w:pPr>
              <w:pStyle w:val="TAC"/>
            </w:pPr>
            <w:r w:rsidRPr="00B20AE8">
              <w:t>-4.0 dBm</w:t>
            </w:r>
          </w:p>
        </w:tc>
        <w:tc>
          <w:tcPr>
            <w:tcW w:w="1430" w:type="dxa"/>
          </w:tcPr>
          <w:p w14:paraId="6617A625" w14:textId="77777777" w:rsidR="00C33A48" w:rsidRPr="00B20AE8" w:rsidRDefault="00C33A48" w:rsidP="0039402F">
            <w:pPr>
              <w:pStyle w:val="TAC"/>
            </w:pPr>
            <w:r w:rsidRPr="00B20AE8">
              <w:t xml:space="preserve">100 kHz </w:t>
            </w:r>
          </w:p>
        </w:tc>
      </w:tr>
      <w:tr w:rsidR="004F339F" w:rsidRPr="00B20AE8" w14:paraId="7C4FED64" w14:textId="77777777" w:rsidTr="006A2BF1">
        <w:trPr>
          <w:cantSplit/>
          <w:jc w:val="center"/>
        </w:trPr>
        <w:tc>
          <w:tcPr>
            <w:tcW w:w="2127" w:type="dxa"/>
          </w:tcPr>
          <w:p w14:paraId="2636A80F"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9DA17C6"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ECED5FA"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3FF3C9DD"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0693E84C" w14:textId="77777777" w:rsidR="00C33A48" w:rsidRPr="00B20AE8" w:rsidRDefault="00C33A48" w:rsidP="0039402F">
            <w:pPr>
              <w:pStyle w:val="TAC"/>
            </w:pPr>
            <w:r w:rsidRPr="00B20AE8">
              <w:t>-2.0 dBm (Note 8)</w:t>
            </w:r>
          </w:p>
        </w:tc>
        <w:tc>
          <w:tcPr>
            <w:tcW w:w="1430" w:type="dxa"/>
          </w:tcPr>
          <w:p w14:paraId="73436A3F" w14:textId="77777777" w:rsidR="00C33A48" w:rsidRPr="00B20AE8" w:rsidRDefault="00C33A48" w:rsidP="0039402F">
            <w:pPr>
              <w:pStyle w:val="TAC"/>
            </w:pPr>
            <w:r w:rsidRPr="00B20AE8">
              <w:t>1 MHz</w:t>
            </w:r>
          </w:p>
        </w:tc>
      </w:tr>
      <w:tr w:rsidR="004F339F" w:rsidRPr="00B20AE8" w14:paraId="46182FFB" w14:textId="77777777" w:rsidTr="006A2BF1">
        <w:trPr>
          <w:cantSplit/>
          <w:jc w:val="center"/>
        </w:trPr>
        <w:tc>
          <w:tcPr>
            <w:tcW w:w="2127" w:type="dxa"/>
          </w:tcPr>
          <w:p w14:paraId="215314EF"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B56D531"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D3D6D67" w14:textId="77777777" w:rsidR="00C33A48" w:rsidRPr="00B20AE8" w:rsidRDefault="000262B1" w:rsidP="0039402F">
            <w:pPr>
              <w:pStyle w:val="TAC"/>
            </w:pPr>
            <w:r w:rsidRPr="00B20AE8">
              <w:rPr>
                <w:rFonts w:hint="eastAsia"/>
              </w:rPr>
              <w:t>-</w:t>
            </w:r>
            <w:r w:rsidR="00C33A48" w:rsidRPr="00B20AE8">
              <w:t>4 dBm (Note 8)</w:t>
            </w:r>
          </w:p>
        </w:tc>
        <w:tc>
          <w:tcPr>
            <w:tcW w:w="1430" w:type="dxa"/>
          </w:tcPr>
          <w:p w14:paraId="589ACF86" w14:textId="77777777" w:rsidR="00C33A48" w:rsidRPr="00B20AE8" w:rsidRDefault="00C33A48" w:rsidP="0039402F">
            <w:pPr>
              <w:pStyle w:val="TAC"/>
            </w:pPr>
            <w:r w:rsidRPr="00B20AE8">
              <w:t>1 MHz</w:t>
            </w:r>
          </w:p>
        </w:tc>
      </w:tr>
      <w:tr w:rsidR="00C33A48" w:rsidRPr="00B20AE8" w14:paraId="79E68D91" w14:textId="77777777" w:rsidTr="006A2BF1">
        <w:trPr>
          <w:cantSplit/>
          <w:jc w:val="center"/>
        </w:trPr>
        <w:tc>
          <w:tcPr>
            <w:tcW w:w="9988" w:type="dxa"/>
            <w:gridSpan w:val="4"/>
          </w:tcPr>
          <w:p w14:paraId="28F58408"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DD6E432"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7FD4254"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CD1F9F3" w14:textId="77777777" w:rsidR="00C33A48" w:rsidRPr="00B20AE8" w:rsidRDefault="00C33A48" w:rsidP="0039402F"/>
    <w:p w14:paraId="3E6EA5EF" w14:textId="692EB63B" w:rsidR="00C33A48" w:rsidRPr="00B20AE8" w:rsidRDefault="00C33A48" w:rsidP="0039402F">
      <w:pPr>
        <w:pStyle w:val="TH"/>
        <w:rPr>
          <w:rFonts w:cs="v5.0.0"/>
        </w:rPr>
      </w:pPr>
      <w:r w:rsidRPr="00B20AE8">
        <w:t>Table 6.7.5.5.5.2-8: Wide Area BS operating band unwanted emission limits</w:t>
      </w:r>
      <w:r w:rsidRPr="00B20AE8">
        <w:br/>
        <w:t>for 5, 10, 15 and 20 MHz channel bandwidth (1</w:t>
      </w:r>
      <w:r w:rsidR="00A33949">
        <w:t> </w:t>
      </w:r>
      <w:r w:rsidRPr="00B20AE8">
        <w:t>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3F075BC" w14:textId="77777777" w:rsidTr="006A2BF1">
        <w:trPr>
          <w:cantSplit/>
          <w:jc w:val="center"/>
        </w:trPr>
        <w:tc>
          <w:tcPr>
            <w:tcW w:w="2127" w:type="dxa"/>
          </w:tcPr>
          <w:p w14:paraId="35E0A6AE"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7276C" w14:textId="77777777" w:rsidR="00C33A48" w:rsidRPr="00B20AE8" w:rsidRDefault="00C33A48" w:rsidP="0039402F">
            <w:pPr>
              <w:pStyle w:val="TAH"/>
            </w:pPr>
            <w:r w:rsidRPr="00B20AE8">
              <w:t>Frequency offset of measurement filter centre frequency, f_offset</w:t>
            </w:r>
          </w:p>
        </w:tc>
        <w:tc>
          <w:tcPr>
            <w:tcW w:w="3455" w:type="dxa"/>
          </w:tcPr>
          <w:p w14:paraId="3E601547"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71D23BB" w14:textId="77777777" w:rsidR="00C33A48" w:rsidRPr="00B20AE8" w:rsidRDefault="00C33A48" w:rsidP="0039402F">
            <w:pPr>
              <w:pStyle w:val="TAH"/>
            </w:pPr>
            <w:r w:rsidRPr="00B20AE8">
              <w:t xml:space="preserve">Measurement bandwidth </w:t>
            </w:r>
          </w:p>
        </w:tc>
      </w:tr>
      <w:tr w:rsidR="004F339F" w:rsidRPr="00B20AE8" w14:paraId="3A3E9071" w14:textId="77777777" w:rsidTr="006A2BF1">
        <w:trPr>
          <w:cantSplit/>
          <w:jc w:val="center"/>
        </w:trPr>
        <w:tc>
          <w:tcPr>
            <w:tcW w:w="2127" w:type="dxa"/>
          </w:tcPr>
          <w:p w14:paraId="3AE154A3"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178B28D"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3E66B40C" w14:textId="77777777" w:rsidR="00C33A48" w:rsidRPr="00B20AE8" w:rsidRDefault="00C33A48" w:rsidP="0039402F">
            <w:pPr>
              <w:pStyle w:val="TAC"/>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05160EB3" w14:textId="77777777" w:rsidR="00C33A48" w:rsidRPr="00B20AE8" w:rsidRDefault="00C33A48" w:rsidP="0039402F">
            <w:pPr>
              <w:pStyle w:val="TAC"/>
            </w:pPr>
            <w:r w:rsidRPr="00B20AE8">
              <w:t xml:space="preserve">100 kHz </w:t>
            </w:r>
          </w:p>
        </w:tc>
      </w:tr>
      <w:tr w:rsidR="004F339F" w:rsidRPr="00B20AE8" w14:paraId="2803125F" w14:textId="77777777" w:rsidTr="006A2BF1">
        <w:trPr>
          <w:cantSplit/>
          <w:jc w:val="center"/>
        </w:trPr>
        <w:tc>
          <w:tcPr>
            <w:tcW w:w="2127" w:type="dxa"/>
          </w:tcPr>
          <w:p w14:paraId="0D38075C"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97F12C3"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AFFA179"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1BE2889C"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C9F807E" w14:textId="77777777" w:rsidR="00C33A48" w:rsidRPr="00B20AE8" w:rsidRDefault="00C33A48" w:rsidP="0039402F">
            <w:pPr>
              <w:pStyle w:val="TAC"/>
            </w:pPr>
            <w:r w:rsidRPr="00B20AE8">
              <w:t>-3.2 dBm</w:t>
            </w:r>
          </w:p>
        </w:tc>
        <w:tc>
          <w:tcPr>
            <w:tcW w:w="1430" w:type="dxa"/>
          </w:tcPr>
          <w:p w14:paraId="6E1147F9" w14:textId="77777777" w:rsidR="00C33A48" w:rsidRPr="00B20AE8" w:rsidRDefault="00C33A48" w:rsidP="0039402F">
            <w:pPr>
              <w:pStyle w:val="TAC"/>
            </w:pPr>
            <w:r w:rsidRPr="00B20AE8">
              <w:t xml:space="preserve">100 kHz </w:t>
            </w:r>
          </w:p>
        </w:tc>
      </w:tr>
      <w:tr w:rsidR="004F339F" w:rsidRPr="00B20AE8" w14:paraId="5B831B6E" w14:textId="77777777" w:rsidTr="006A2BF1">
        <w:trPr>
          <w:cantSplit/>
          <w:jc w:val="center"/>
        </w:trPr>
        <w:tc>
          <w:tcPr>
            <w:tcW w:w="2127" w:type="dxa"/>
          </w:tcPr>
          <w:p w14:paraId="18E4842E"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1AF9EFF"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9735EA7" w14:textId="77777777" w:rsidR="00C33A48" w:rsidRPr="00B20AE8" w:rsidRDefault="00C33A48" w:rsidP="0039402F">
            <w:pPr>
              <w:pStyle w:val="TAC"/>
            </w:pPr>
            <w:r w:rsidRPr="00B20AE8">
              <w:t>-4 dBm (NOTE 8)</w:t>
            </w:r>
          </w:p>
        </w:tc>
        <w:tc>
          <w:tcPr>
            <w:tcW w:w="1430" w:type="dxa"/>
          </w:tcPr>
          <w:p w14:paraId="7A02E11D" w14:textId="77777777" w:rsidR="00C33A48" w:rsidRPr="00B20AE8" w:rsidRDefault="00C33A48" w:rsidP="0039402F">
            <w:pPr>
              <w:pStyle w:val="TAC"/>
            </w:pPr>
            <w:r w:rsidRPr="00B20AE8">
              <w:t xml:space="preserve">1 MHz </w:t>
            </w:r>
          </w:p>
        </w:tc>
      </w:tr>
      <w:tr w:rsidR="00C33A48" w:rsidRPr="00B20AE8" w14:paraId="5D44593E" w14:textId="77777777" w:rsidTr="006A2BF1">
        <w:trPr>
          <w:cantSplit/>
          <w:jc w:val="center"/>
        </w:trPr>
        <w:tc>
          <w:tcPr>
            <w:tcW w:w="9988" w:type="dxa"/>
            <w:gridSpan w:val="4"/>
          </w:tcPr>
          <w:p w14:paraId="4FC03B94"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1CBA76D5"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386D8998"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220953D" w14:textId="77777777" w:rsidR="00C33A48" w:rsidRPr="00B20AE8" w:rsidRDefault="00C33A48" w:rsidP="0039402F"/>
    <w:p w14:paraId="570A0659" w14:textId="77777777" w:rsidR="00C33A48" w:rsidRPr="00B20AE8" w:rsidRDefault="00C33A48" w:rsidP="0039402F">
      <w:pPr>
        <w:pStyle w:val="TH"/>
        <w:rPr>
          <w:rFonts w:cs="v5.0.0"/>
        </w:rPr>
      </w:pPr>
      <w:r w:rsidRPr="00B20AE8">
        <w:t>Table 6.7.5.5.5.2-9: Wide Area BS operating band unwanted emission limits</w:t>
      </w:r>
      <w:r w:rsidRPr="00B20AE8">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712ABC9" w14:textId="77777777" w:rsidTr="006A2BF1">
        <w:trPr>
          <w:cantSplit/>
          <w:jc w:val="center"/>
        </w:trPr>
        <w:tc>
          <w:tcPr>
            <w:tcW w:w="2127" w:type="dxa"/>
          </w:tcPr>
          <w:p w14:paraId="36A25F3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E2BCDD9" w14:textId="77777777" w:rsidR="00C33A48" w:rsidRPr="00B20AE8" w:rsidRDefault="00C33A48" w:rsidP="0039402F">
            <w:pPr>
              <w:pStyle w:val="TAH"/>
            </w:pPr>
            <w:r w:rsidRPr="00B20AE8">
              <w:t>Frequency offset of measurement filter centre frequency, f_offset</w:t>
            </w:r>
          </w:p>
        </w:tc>
        <w:tc>
          <w:tcPr>
            <w:tcW w:w="3455" w:type="dxa"/>
          </w:tcPr>
          <w:p w14:paraId="4184C3E4"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D5BD54D" w14:textId="77777777" w:rsidR="00C33A48" w:rsidRPr="00B20AE8" w:rsidRDefault="00C33A48" w:rsidP="0039402F">
            <w:pPr>
              <w:pStyle w:val="TAH"/>
            </w:pPr>
            <w:r w:rsidRPr="00B20AE8">
              <w:t xml:space="preserve">Measurement bandwidth </w:t>
            </w:r>
          </w:p>
        </w:tc>
      </w:tr>
      <w:tr w:rsidR="004F339F" w:rsidRPr="00B20AE8" w14:paraId="32399ED1" w14:textId="77777777" w:rsidTr="006A2BF1">
        <w:trPr>
          <w:cantSplit/>
          <w:jc w:val="center"/>
        </w:trPr>
        <w:tc>
          <w:tcPr>
            <w:tcW w:w="2127" w:type="dxa"/>
          </w:tcPr>
          <w:p w14:paraId="52551C6E"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6307CB5"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2D2CEFF1" w14:textId="77777777" w:rsidR="00C33A48" w:rsidRPr="00B20AE8" w:rsidRDefault="00C33A48" w:rsidP="0039402F">
            <w:pPr>
              <w:pStyle w:val="TAC"/>
            </w:pPr>
            <w:r w:rsidRPr="00B20AE8">
              <w:rPr>
                <w:rFonts w:eastAsia="Malgun Gothic"/>
              </w:rPr>
              <w:t>4</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2FFDAF44" w14:textId="77777777" w:rsidR="00C33A48" w:rsidRPr="00B20AE8" w:rsidRDefault="00C33A48" w:rsidP="0039402F">
            <w:pPr>
              <w:pStyle w:val="TAC"/>
            </w:pPr>
            <w:r w:rsidRPr="00B20AE8">
              <w:t xml:space="preserve">100 kHz </w:t>
            </w:r>
          </w:p>
        </w:tc>
      </w:tr>
      <w:tr w:rsidR="004F339F" w:rsidRPr="00B20AE8" w14:paraId="44D27A80" w14:textId="77777777" w:rsidTr="006A2BF1">
        <w:trPr>
          <w:cantSplit/>
          <w:jc w:val="center"/>
        </w:trPr>
        <w:tc>
          <w:tcPr>
            <w:tcW w:w="2127" w:type="dxa"/>
          </w:tcPr>
          <w:p w14:paraId="678E8CF8"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2C2E626"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A043AC3"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3F4F2774"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AA95419" w14:textId="77777777" w:rsidR="00C33A48" w:rsidRPr="00B20AE8" w:rsidRDefault="00C33A48" w:rsidP="0039402F">
            <w:pPr>
              <w:pStyle w:val="TAC"/>
            </w:pPr>
            <w:r w:rsidRPr="00B20AE8">
              <w:t>-3 dBm</w:t>
            </w:r>
          </w:p>
        </w:tc>
        <w:tc>
          <w:tcPr>
            <w:tcW w:w="1430" w:type="dxa"/>
          </w:tcPr>
          <w:p w14:paraId="2D0C1D72" w14:textId="77777777" w:rsidR="00C33A48" w:rsidRPr="00B20AE8" w:rsidRDefault="00C33A48" w:rsidP="0039402F">
            <w:pPr>
              <w:pStyle w:val="TAC"/>
            </w:pPr>
            <w:r w:rsidRPr="00B20AE8">
              <w:t xml:space="preserve">100 kHz </w:t>
            </w:r>
          </w:p>
        </w:tc>
      </w:tr>
      <w:tr w:rsidR="004F339F" w:rsidRPr="00B20AE8" w14:paraId="5DAEDC5F" w14:textId="77777777" w:rsidTr="006A2BF1">
        <w:trPr>
          <w:cantSplit/>
          <w:jc w:val="center"/>
        </w:trPr>
        <w:tc>
          <w:tcPr>
            <w:tcW w:w="2127" w:type="dxa"/>
          </w:tcPr>
          <w:p w14:paraId="59B2636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9C5DA1"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C0C2F4" w14:textId="77777777" w:rsidR="00C33A48" w:rsidRPr="00B20AE8" w:rsidRDefault="00C33A48" w:rsidP="0039402F">
            <w:pPr>
              <w:pStyle w:val="TAC"/>
            </w:pPr>
            <w:r w:rsidRPr="00B20AE8">
              <w:t>-4 dBm (NOTE 8)</w:t>
            </w:r>
          </w:p>
        </w:tc>
        <w:tc>
          <w:tcPr>
            <w:tcW w:w="1430" w:type="dxa"/>
          </w:tcPr>
          <w:p w14:paraId="0603DFD7" w14:textId="77777777" w:rsidR="00C33A48" w:rsidRPr="00B20AE8" w:rsidRDefault="00C33A48" w:rsidP="0039402F">
            <w:pPr>
              <w:pStyle w:val="TAC"/>
            </w:pPr>
            <w:r w:rsidRPr="00B20AE8">
              <w:t xml:space="preserve">1 MHz </w:t>
            </w:r>
          </w:p>
        </w:tc>
      </w:tr>
      <w:tr w:rsidR="00C33A48" w:rsidRPr="00B20AE8" w14:paraId="48969AAD" w14:textId="77777777" w:rsidTr="006A2BF1">
        <w:trPr>
          <w:cantSplit/>
          <w:jc w:val="center"/>
        </w:trPr>
        <w:tc>
          <w:tcPr>
            <w:tcW w:w="9988" w:type="dxa"/>
            <w:gridSpan w:val="4"/>
          </w:tcPr>
          <w:p w14:paraId="18491B3B"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47A65D6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45B2B3D"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4B8BEAE" w14:textId="77777777" w:rsidR="00C33A48" w:rsidRPr="00B20AE8" w:rsidRDefault="00C33A48" w:rsidP="0039402F"/>
    <w:p w14:paraId="4E77FF43" w14:textId="77777777" w:rsidR="00C33A48" w:rsidRPr="00B20AE8" w:rsidRDefault="00C33A48" w:rsidP="00F437E4">
      <w:pPr>
        <w:pStyle w:val="H6"/>
      </w:pPr>
      <w:bookmarkStart w:id="3817" w:name="_Toc21123121"/>
      <w:bookmarkStart w:id="3818" w:name="_Toc45907314"/>
      <w:bookmarkStart w:id="3819" w:name="_Toc53181418"/>
      <w:r w:rsidRPr="00B20AE8">
        <w:t>6.</w:t>
      </w:r>
      <w:r w:rsidR="00B31FE9" w:rsidRPr="00B20AE8">
        <w:t>7</w:t>
      </w:r>
      <w:r w:rsidRPr="00B20AE8">
        <w:t>.5.5.5.3</w:t>
      </w:r>
      <w:r w:rsidRPr="00B20AE8">
        <w:tab/>
        <w:t>Wide Area BS Category B (Option1)</w:t>
      </w:r>
      <w:bookmarkEnd w:id="3817"/>
      <w:bookmarkEnd w:id="3818"/>
      <w:bookmarkEnd w:id="3819"/>
    </w:p>
    <w:p w14:paraId="6C889650" w14:textId="5F69D080" w:rsidR="00C33A48" w:rsidRPr="00B20AE8" w:rsidRDefault="00C33A48" w:rsidP="0039402F">
      <w:r w:rsidRPr="00B20AE8">
        <w:t>For Category B Operating band unwanted emissions, there are two options for the limits that may be applied regionally, option 1 is as follows.</w:t>
      </w:r>
      <w:r w:rsidR="003D3C64">
        <w:t xml:space="preserve"> </w:t>
      </w:r>
      <w:r w:rsidRPr="00B20AE8">
        <w:t>For E-UTRA AAS BS operating in Bands 5, 8, 12, 13, 14, 17, 20, 26</w:t>
      </w:r>
      <w:r w:rsidRPr="00B20AE8">
        <w:rPr>
          <w:rFonts w:hint="eastAsia"/>
        </w:rPr>
        <w:t xml:space="preserve">, </w:t>
      </w:r>
      <w:r w:rsidRPr="00B20AE8">
        <w:t xml:space="preserve">27, </w:t>
      </w:r>
      <w:r w:rsidRPr="00B20AE8">
        <w:rPr>
          <w:rFonts w:hint="eastAsia"/>
        </w:rPr>
        <w:t>28</w:t>
      </w:r>
      <w:r w:rsidRPr="00B20AE8">
        <w:t>, 29, 31, 44, 67, 68</w:t>
      </w:r>
      <w:r w:rsidR="000840D9" w:rsidRPr="00B20AE8">
        <w:t>, 71, 72, 73, 85</w:t>
      </w:r>
      <w:r w:rsidRPr="00B20AE8">
        <w:t xml:space="preserve"> emissions shall not exceed the maximum levels specified in Tables 6.7.5.5.5.3-1 to 6.7.5.5.5.3-3.</w:t>
      </w:r>
    </w:p>
    <w:p w14:paraId="4EFB6742" w14:textId="77777777" w:rsidR="00C33A48" w:rsidRPr="00B20AE8" w:rsidRDefault="00C33A48" w:rsidP="0039402F">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4433AF0" w14:textId="77777777" w:rsidTr="006A2BF1">
        <w:trPr>
          <w:cantSplit/>
          <w:jc w:val="center"/>
        </w:trPr>
        <w:tc>
          <w:tcPr>
            <w:tcW w:w="2127" w:type="dxa"/>
          </w:tcPr>
          <w:p w14:paraId="1DB533E8"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B951875" w14:textId="77777777" w:rsidR="00C33A48" w:rsidRPr="00B20AE8" w:rsidRDefault="00C33A48" w:rsidP="0039402F">
            <w:pPr>
              <w:pStyle w:val="TAH"/>
            </w:pPr>
            <w:r w:rsidRPr="00B20AE8">
              <w:t>Frequency offset of measurement filter centre frequency, f_offset</w:t>
            </w:r>
          </w:p>
        </w:tc>
        <w:tc>
          <w:tcPr>
            <w:tcW w:w="3455" w:type="dxa"/>
          </w:tcPr>
          <w:p w14:paraId="31D81DCA"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AFBADB1"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619C9129" w14:textId="77777777" w:rsidTr="006A2BF1">
        <w:trPr>
          <w:cantSplit/>
          <w:jc w:val="center"/>
        </w:trPr>
        <w:tc>
          <w:tcPr>
            <w:tcW w:w="2127" w:type="dxa"/>
          </w:tcPr>
          <w:p w14:paraId="1238E8A6"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C41EB84"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77F4FE2B" w14:textId="77777777" w:rsidR="00C33A48" w:rsidRPr="00B20AE8" w:rsidRDefault="00C33A48" w:rsidP="0039402F">
            <w:pPr>
              <w:pStyle w:val="TAC"/>
            </w:pPr>
            <w:r w:rsidRPr="00B20AE8">
              <w:t>9.8</w:t>
            </w:r>
            <w:r w:rsidR="00F87D09" w:rsidRPr="00B20AE8">
              <w:t xml:space="preserve"> </w:t>
            </w:r>
            <w:r w:rsidRPr="00B20AE8">
              <w:t>dBm</w:t>
            </w:r>
            <w:r w:rsidR="00F87D09" w:rsidRPr="00B20AE8">
              <w:t xml:space="preserve"> </w:t>
            </w:r>
            <w:r w:rsidRPr="00B20AE8">
              <w:t>-</w:t>
            </w:r>
            <w:r w:rsidR="00F87D09" w:rsidRPr="00B20AE8">
              <w:t xml:space="preserve"> </w:t>
            </w:r>
            <w:r w:rsidRPr="00B20AE8">
              <w:t>10/1.4(f_offset/MHz-0.05)</w:t>
            </w:r>
            <w:r w:rsidR="00F87D09" w:rsidRPr="00B20AE8">
              <w:t xml:space="preserve"> </w:t>
            </w:r>
            <w:r w:rsidRPr="00B20AE8">
              <w:t>dB</w:t>
            </w:r>
          </w:p>
        </w:tc>
        <w:tc>
          <w:tcPr>
            <w:tcW w:w="1430" w:type="dxa"/>
          </w:tcPr>
          <w:p w14:paraId="0CC7A1F3" w14:textId="77777777" w:rsidR="00C33A48" w:rsidRPr="00B20AE8" w:rsidRDefault="00C33A48" w:rsidP="0039402F">
            <w:pPr>
              <w:pStyle w:val="TAC"/>
            </w:pPr>
            <w:r w:rsidRPr="00B20AE8">
              <w:t xml:space="preserve">100 kHz </w:t>
            </w:r>
          </w:p>
        </w:tc>
      </w:tr>
      <w:tr w:rsidR="004F339F" w:rsidRPr="00B20AE8" w14:paraId="3A0981A8" w14:textId="77777777" w:rsidTr="006A2BF1">
        <w:trPr>
          <w:cantSplit/>
          <w:jc w:val="center"/>
        </w:trPr>
        <w:tc>
          <w:tcPr>
            <w:tcW w:w="2127" w:type="dxa"/>
          </w:tcPr>
          <w:p w14:paraId="4E79C057"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FD49968"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0A0DEF6B" w14:textId="77777777" w:rsidR="00C33A48" w:rsidRPr="00B20AE8" w:rsidRDefault="00C33A48" w:rsidP="0039402F">
            <w:pPr>
              <w:pStyle w:val="TAC"/>
            </w:pPr>
            <w:r w:rsidRPr="00B20AE8">
              <w:t>-0.2 dBm</w:t>
            </w:r>
          </w:p>
        </w:tc>
        <w:tc>
          <w:tcPr>
            <w:tcW w:w="1430" w:type="dxa"/>
          </w:tcPr>
          <w:p w14:paraId="53A69E08" w14:textId="77777777" w:rsidR="00C33A48" w:rsidRPr="00B20AE8" w:rsidRDefault="00C33A48" w:rsidP="0039402F">
            <w:pPr>
              <w:pStyle w:val="TAC"/>
            </w:pPr>
            <w:r w:rsidRPr="00B20AE8">
              <w:t xml:space="preserve">100 kHz </w:t>
            </w:r>
          </w:p>
        </w:tc>
      </w:tr>
      <w:tr w:rsidR="004F339F" w:rsidRPr="00B20AE8" w14:paraId="4CB25628" w14:textId="77777777" w:rsidTr="006A2BF1">
        <w:trPr>
          <w:cantSplit/>
          <w:jc w:val="center"/>
        </w:trPr>
        <w:tc>
          <w:tcPr>
            <w:tcW w:w="2127" w:type="dxa"/>
          </w:tcPr>
          <w:p w14:paraId="19BFE153" w14:textId="77777777" w:rsidR="00C33A48" w:rsidRPr="00B20AE8" w:rsidRDefault="00C33A48" w:rsidP="0039402F">
            <w:pPr>
              <w:pStyle w:val="TAC"/>
              <w:rPr>
                <w:lang w:val="sv-FI"/>
              </w:rPr>
            </w:pPr>
            <w:r w:rsidRPr="00B20AE8">
              <w:rPr>
                <w:lang w:val="sv-SE"/>
              </w:rPr>
              <w:t xml:space="preserve">2.8 MHz </w:t>
            </w:r>
            <w:r w:rsidRPr="00B20AE8">
              <w:sym w:font="Symbol" w:char="F0A3"/>
            </w:r>
            <w:r w:rsidRPr="00B20AE8">
              <w:rPr>
                <w:lang w:val="sv-SE"/>
              </w:rPr>
              <w:t xml:space="preserve"> </w:t>
            </w:r>
            <w:r w:rsidRPr="00B20AE8">
              <w:sym w:font="Symbol" w:char="F044"/>
            </w:r>
            <w:r w:rsidRPr="00B20AE8">
              <w:rPr>
                <w:lang w:val="sv-SE"/>
              </w:rPr>
              <w:t xml:space="preserve">f </w:t>
            </w:r>
            <w:r w:rsidRPr="00B20AE8">
              <w:rPr>
                <w:rFonts w:cs="Arial"/>
              </w:rPr>
              <w:sym w:font="Symbol" w:char="F0A3"/>
            </w:r>
            <w:r w:rsidRPr="00B20AE8">
              <w:rPr>
                <w:rFonts w:cs="Arial"/>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SE"/>
              </w:rPr>
              <w:t xml:space="preserve"> </w:t>
            </w:r>
          </w:p>
        </w:tc>
        <w:tc>
          <w:tcPr>
            <w:tcW w:w="2976" w:type="dxa"/>
          </w:tcPr>
          <w:p w14:paraId="7133F814" w14:textId="77777777" w:rsidR="00C33A48" w:rsidRPr="00B20AE8" w:rsidRDefault="00C33A48" w:rsidP="0039402F">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71C109AE" w14:textId="77777777" w:rsidR="00C33A48" w:rsidRPr="00B20AE8" w:rsidRDefault="00C33A48" w:rsidP="0039402F">
            <w:pPr>
              <w:pStyle w:val="TAC"/>
            </w:pPr>
            <w:r w:rsidRPr="00B20AE8">
              <w:t>-5.2 dBm</w:t>
            </w:r>
          </w:p>
        </w:tc>
        <w:tc>
          <w:tcPr>
            <w:tcW w:w="1430" w:type="dxa"/>
          </w:tcPr>
          <w:p w14:paraId="159D4024" w14:textId="77777777" w:rsidR="00C33A48" w:rsidRPr="00B20AE8" w:rsidRDefault="00C33A48" w:rsidP="0039402F">
            <w:pPr>
              <w:pStyle w:val="TAC"/>
            </w:pPr>
            <w:r w:rsidRPr="00B20AE8">
              <w:t xml:space="preserve">100 kHz </w:t>
            </w:r>
          </w:p>
        </w:tc>
      </w:tr>
      <w:tr w:rsidR="004F339F" w:rsidRPr="00B20AE8" w14:paraId="77824559" w14:textId="77777777" w:rsidTr="006A2BF1">
        <w:trPr>
          <w:cantSplit/>
          <w:jc w:val="center"/>
        </w:trPr>
        <w:tc>
          <w:tcPr>
            <w:tcW w:w="2127" w:type="dxa"/>
          </w:tcPr>
          <w:p w14:paraId="70A01565"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861ADDD"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657DFF5" w14:textId="77777777" w:rsidR="00C33A48" w:rsidRPr="00B20AE8" w:rsidRDefault="00C33A48" w:rsidP="0039402F">
            <w:pPr>
              <w:pStyle w:val="TAC"/>
            </w:pPr>
            <w:r w:rsidRPr="00B20AE8">
              <w:t>-7 dBm (Note 8)</w:t>
            </w:r>
          </w:p>
        </w:tc>
        <w:tc>
          <w:tcPr>
            <w:tcW w:w="1430" w:type="dxa"/>
          </w:tcPr>
          <w:p w14:paraId="5437B0B0" w14:textId="77777777" w:rsidR="00C33A48" w:rsidRPr="00B20AE8" w:rsidRDefault="00C33A48" w:rsidP="0039402F">
            <w:pPr>
              <w:pStyle w:val="TAC"/>
            </w:pPr>
            <w:r w:rsidRPr="00B20AE8">
              <w:t>100 kHz</w:t>
            </w:r>
          </w:p>
        </w:tc>
      </w:tr>
      <w:tr w:rsidR="00C33A48" w:rsidRPr="00B20AE8" w14:paraId="3889E6BC" w14:textId="77777777" w:rsidTr="006A2BF1">
        <w:trPr>
          <w:cantSplit/>
          <w:jc w:val="center"/>
        </w:trPr>
        <w:tc>
          <w:tcPr>
            <w:tcW w:w="9988" w:type="dxa"/>
            <w:gridSpan w:val="4"/>
          </w:tcPr>
          <w:p w14:paraId="5BAB595F"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57907D08"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D198ED8"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659437" w14:textId="77777777" w:rsidR="00C33A48" w:rsidRPr="00B20AE8" w:rsidRDefault="00C33A48" w:rsidP="0039402F"/>
    <w:p w14:paraId="5CF3B442" w14:textId="77777777" w:rsidR="00C33A48" w:rsidRPr="00B20AE8" w:rsidRDefault="00C33A48" w:rsidP="0039402F">
      <w:pPr>
        <w:pStyle w:val="TH"/>
        <w:rPr>
          <w:rFonts w:cs="v5.0.0"/>
        </w:rPr>
      </w:pPr>
      <w:r w:rsidRPr="00B20AE8">
        <w:t>Table 6.7.5.5.5.3-2: Wide Area BS operating band unwanted emission limits</w:t>
      </w:r>
      <w:r w:rsidRPr="00B20AE8">
        <w:br/>
        <w:t>for 3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85EAFD1" w14:textId="77777777" w:rsidTr="006A2BF1">
        <w:trPr>
          <w:cantSplit/>
          <w:jc w:val="center"/>
        </w:trPr>
        <w:tc>
          <w:tcPr>
            <w:tcW w:w="2127" w:type="dxa"/>
          </w:tcPr>
          <w:p w14:paraId="0C571D40"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9C87E" w14:textId="77777777" w:rsidR="00C33A48" w:rsidRPr="00B20AE8" w:rsidRDefault="00C33A48" w:rsidP="0039402F">
            <w:pPr>
              <w:pStyle w:val="TAH"/>
            </w:pPr>
            <w:r w:rsidRPr="00B20AE8">
              <w:t>Frequency offset of measurement filter centre frequency, f_offset</w:t>
            </w:r>
          </w:p>
        </w:tc>
        <w:tc>
          <w:tcPr>
            <w:tcW w:w="3455" w:type="dxa"/>
          </w:tcPr>
          <w:p w14:paraId="635D2BA4"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8601051" w14:textId="77777777" w:rsidR="00C33A48" w:rsidRPr="00B20AE8" w:rsidRDefault="00C33A48" w:rsidP="0039402F">
            <w:pPr>
              <w:pStyle w:val="TAH"/>
            </w:pPr>
            <w:r w:rsidRPr="00B20AE8">
              <w:t xml:space="preserve">Measurement bandwidth </w:t>
            </w:r>
          </w:p>
        </w:tc>
      </w:tr>
      <w:tr w:rsidR="004F339F" w:rsidRPr="00B20AE8" w14:paraId="3F1C1699" w14:textId="77777777" w:rsidTr="006A2BF1">
        <w:trPr>
          <w:cantSplit/>
          <w:jc w:val="center"/>
        </w:trPr>
        <w:tc>
          <w:tcPr>
            <w:tcW w:w="2127" w:type="dxa"/>
          </w:tcPr>
          <w:p w14:paraId="138BCE34"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75725C3B"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3F493E3E" w14:textId="77777777" w:rsidR="00C33A48" w:rsidRPr="00B20AE8" w:rsidRDefault="00C33A48" w:rsidP="0039402F">
            <w:pPr>
              <w:pStyle w:val="TAC"/>
            </w:pPr>
            <w:r w:rsidRPr="00B20AE8">
              <w:rPr>
                <w:rFonts w:eastAsia="Malgun Gothic"/>
              </w:rPr>
              <w:t>5.8</w:t>
            </w:r>
            <w:r w:rsidR="00F87D09" w:rsidRPr="00B20AE8">
              <w:rPr>
                <w:rFonts w:eastAsia="Malgun Gothic"/>
              </w:rPr>
              <w:t xml:space="preserve"> </w:t>
            </w:r>
            <w:r w:rsidR="00CE5058" w:rsidRPr="00B20AE8">
              <w:rPr>
                <w:rFonts w:hint="eastAsia"/>
              </w:rPr>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77E59F45" w14:textId="77777777" w:rsidR="00C33A48" w:rsidRPr="00B20AE8" w:rsidRDefault="00C33A48" w:rsidP="0039402F">
            <w:pPr>
              <w:pStyle w:val="TAC"/>
            </w:pPr>
            <w:r w:rsidRPr="00B20AE8">
              <w:t xml:space="preserve">100 kHz </w:t>
            </w:r>
          </w:p>
        </w:tc>
      </w:tr>
      <w:tr w:rsidR="004F339F" w:rsidRPr="00B20AE8" w14:paraId="7F42B313" w14:textId="77777777" w:rsidTr="006A2BF1">
        <w:trPr>
          <w:cantSplit/>
          <w:jc w:val="center"/>
        </w:trPr>
        <w:tc>
          <w:tcPr>
            <w:tcW w:w="2127" w:type="dxa"/>
          </w:tcPr>
          <w:p w14:paraId="339BC13A"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9509925"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241020CC" w14:textId="77777777" w:rsidR="00C33A48" w:rsidRPr="00B20AE8" w:rsidRDefault="00C33A48" w:rsidP="0039402F">
            <w:pPr>
              <w:pStyle w:val="TAC"/>
            </w:pPr>
            <w:r w:rsidRPr="00B20AE8">
              <w:t>-4.2 dBm</w:t>
            </w:r>
          </w:p>
        </w:tc>
        <w:tc>
          <w:tcPr>
            <w:tcW w:w="1430" w:type="dxa"/>
          </w:tcPr>
          <w:p w14:paraId="19C6EB6F" w14:textId="77777777" w:rsidR="00C33A48" w:rsidRPr="00B20AE8" w:rsidRDefault="00C33A48" w:rsidP="0039402F">
            <w:pPr>
              <w:pStyle w:val="TAC"/>
            </w:pPr>
            <w:r w:rsidRPr="00B20AE8">
              <w:t xml:space="preserve">100 kHz </w:t>
            </w:r>
          </w:p>
        </w:tc>
      </w:tr>
      <w:tr w:rsidR="004F339F" w:rsidRPr="00B20AE8" w14:paraId="1D5BEFE3" w14:textId="77777777" w:rsidTr="006A2BF1">
        <w:trPr>
          <w:cantSplit/>
          <w:jc w:val="center"/>
        </w:trPr>
        <w:tc>
          <w:tcPr>
            <w:tcW w:w="2127" w:type="dxa"/>
          </w:tcPr>
          <w:p w14:paraId="3CDCD11F" w14:textId="719F1B9C" w:rsidR="00C33A48" w:rsidRPr="00B20AE8" w:rsidRDefault="00C33A48" w:rsidP="0039402F">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E4F576B" w14:textId="77777777" w:rsidR="00C33A48" w:rsidRPr="00B20AE8" w:rsidRDefault="00C33A48" w:rsidP="0039402F">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44D996D0" w14:textId="77777777" w:rsidR="00C33A48" w:rsidRPr="00B20AE8" w:rsidRDefault="00C33A48" w:rsidP="0039402F">
            <w:pPr>
              <w:pStyle w:val="TAC"/>
            </w:pPr>
            <w:r w:rsidRPr="00B20AE8">
              <w:t>-5.2 dBm (Note 8)</w:t>
            </w:r>
          </w:p>
        </w:tc>
        <w:tc>
          <w:tcPr>
            <w:tcW w:w="1430" w:type="dxa"/>
          </w:tcPr>
          <w:p w14:paraId="6A7B759D" w14:textId="77777777" w:rsidR="00C33A48" w:rsidRPr="00B20AE8" w:rsidRDefault="00C33A48" w:rsidP="0039402F">
            <w:pPr>
              <w:pStyle w:val="TAC"/>
            </w:pPr>
            <w:r w:rsidRPr="00B20AE8">
              <w:t xml:space="preserve">100 kHz </w:t>
            </w:r>
          </w:p>
        </w:tc>
      </w:tr>
      <w:tr w:rsidR="004F339F" w:rsidRPr="00B20AE8" w14:paraId="4E3F70E2" w14:textId="77777777" w:rsidTr="006A2BF1">
        <w:trPr>
          <w:cantSplit/>
          <w:jc w:val="center"/>
        </w:trPr>
        <w:tc>
          <w:tcPr>
            <w:tcW w:w="2127" w:type="dxa"/>
          </w:tcPr>
          <w:p w14:paraId="6B0EA7DC"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C4A9F4E" w14:textId="77777777" w:rsidR="00C33A48" w:rsidRPr="00B20AE8" w:rsidRDefault="00C33A48" w:rsidP="0039402F">
            <w:pPr>
              <w:pStyle w:val="TAC"/>
            </w:pPr>
            <w:r w:rsidRPr="00B20AE8">
              <w:t xml:space="preserve">10.05 MHz </w:t>
            </w:r>
            <w:r w:rsidRPr="00B20AE8">
              <w:sym w:font="Symbol" w:char="F0A3"/>
            </w:r>
            <w:r w:rsidRPr="00B20AE8">
              <w:t xml:space="preserve"> f_offset &lt; f_offsetmax</w:t>
            </w:r>
          </w:p>
        </w:tc>
        <w:tc>
          <w:tcPr>
            <w:tcW w:w="3455" w:type="dxa"/>
          </w:tcPr>
          <w:p w14:paraId="45CE3AE4" w14:textId="77777777" w:rsidR="00C33A48" w:rsidRPr="00B20AE8" w:rsidRDefault="00C33A48" w:rsidP="0039402F">
            <w:pPr>
              <w:pStyle w:val="TAC"/>
            </w:pPr>
            <w:r w:rsidRPr="00B20AE8">
              <w:t>-7 dBm (Note 8)</w:t>
            </w:r>
          </w:p>
        </w:tc>
        <w:tc>
          <w:tcPr>
            <w:tcW w:w="1430" w:type="dxa"/>
          </w:tcPr>
          <w:p w14:paraId="13B62894" w14:textId="5269CF5E" w:rsidR="00C33A48" w:rsidRPr="00B20AE8" w:rsidRDefault="00C33A48" w:rsidP="0039402F">
            <w:pPr>
              <w:pStyle w:val="TAC"/>
            </w:pPr>
            <w:r w:rsidRPr="00B20AE8">
              <w:t>100</w:t>
            </w:r>
            <w:r w:rsidR="00A33949">
              <w:t> </w:t>
            </w:r>
            <w:r w:rsidRPr="00B20AE8">
              <w:t>kHz</w:t>
            </w:r>
          </w:p>
        </w:tc>
      </w:tr>
      <w:tr w:rsidR="00C33A48" w:rsidRPr="00B20AE8" w14:paraId="4049DBD3" w14:textId="77777777" w:rsidTr="006A2BF1">
        <w:trPr>
          <w:cantSplit/>
          <w:jc w:val="center"/>
        </w:trPr>
        <w:tc>
          <w:tcPr>
            <w:tcW w:w="9988" w:type="dxa"/>
            <w:gridSpan w:val="4"/>
          </w:tcPr>
          <w:p w14:paraId="72DA7400"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41A12567" w14:textId="77777777" w:rsidR="00CE505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E24AE91" w14:textId="77777777" w:rsidR="00C33A48" w:rsidRPr="00B20AE8" w:rsidRDefault="00CE505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C82FDC0" w14:textId="77777777" w:rsidR="00C33A48" w:rsidRPr="00B20AE8" w:rsidRDefault="00C33A48" w:rsidP="0039402F"/>
    <w:p w14:paraId="784D8F41" w14:textId="77777777" w:rsidR="00C33A48" w:rsidRPr="00B20AE8" w:rsidRDefault="00C33A48" w:rsidP="0039402F">
      <w:pPr>
        <w:pStyle w:val="TH"/>
        <w:rPr>
          <w:rFonts w:cs="v5.0.0"/>
        </w:rPr>
      </w:pPr>
      <w:r w:rsidRPr="00B20AE8">
        <w:t>Table 6.7.5.5.5.3-3: Wide Area BS operating band unwanted emission limits</w:t>
      </w:r>
      <w:r w:rsidRPr="00B20AE8">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9EDDFAD" w14:textId="77777777" w:rsidTr="006A2BF1">
        <w:trPr>
          <w:cantSplit/>
          <w:jc w:val="center"/>
        </w:trPr>
        <w:tc>
          <w:tcPr>
            <w:tcW w:w="2127" w:type="dxa"/>
          </w:tcPr>
          <w:p w14:paraId="527DAF04"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B016C7" w14:textId="77777777" w:rsidR="00C33A48" w:rsidRPr="00B20AE8" w:rsidRDefault="00C33A48" w:rsidP="0039402F">
            <w:pPr>
              <w:pStyle w:val="TAH"/>
            </w:pPr>
            <w:r w:rsidRPr="00B20AE8">
              <w:t>Frequency offset of measurement filter centre frequency, f_offset</w:t>
            </w:r>
          </w:p>
        </w:tc>
        <w:tc>
          <w:tcPr>
            <w:tcW w:w="3455" w:type="dxa"/>
          </w:tcPr>
          <w:p w14:paraId="1066A078"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C26DCB5" w14:textId="77777777" w:rsidR="00C33A48" w:rsidRPr="00B20AE8" w:rsidRDefault="00C33A48" w:rsidP="0039402F">
            <w:pPr>
              <w:pStyle w:val="TAH"/>
            </w:pPr>
            <w:r w:rsidRPr="00B20AE8">
              <w:t xml:space="preserve">Measurement bandwidth </w:t>
            </w:r>
          </w:p>
        </w:tc>
      </w:tr>
      <w:tr w:rsidR="004F339F" w:rsidRPr="00B20AE8" w14:paraId="5CE27419" w14:textId="77777777" w:rsidTr="006A2BF1">
        <w:trPr>
          <w:cantSplit/>
          <w:jc w:val="center"/>
        </w:trPr>
        <w:tc>
          <w:tcPr>
            <w:tcW w:w="2127" w:type="dxa"/>
          </w:tcPr>
          <w:p w14:paraId="05AAB41C"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0CC5BDC"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3AECB78D" w14:textId="77777777" w:rsidR="00C33A48" w:rsidRPr="00B20AE8" w:rsidRDefault="00C33A48" w:rsidP="0039402F">
            <w:pPr>
              <w:pStyle w:val="TAC"/>
              <w:rPr>
                <w:rFonts w:eastAsia="Malgun Gothic"/>
              </w:rPr>
            </w:pPr>
            <w:r w:rsidRPr="00B20AE8">
              <w:rPr>
                <w:rFonts w:eastAsia="Malgun Gothic"/>
              </w:rPr>
              <w:t>3.8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264A71A5" w14:textId="77777777" w:rsidR="00C33A48" w:rsidRPr="00B20AE8" w:rsidRDefault="00C33A48" w:rsidP="0039402F">
            <w:pPr>
              <w:pStyle w:val="TAC"/>
            </w:pPr>
          </w:p>
        </w:tc>
        <w:tc>
          <w:tcPr>
            <w:tcW w:w="1430" w:type="dxa"/>
          </w:tcPr>
          <w:p w14:paraId="10F68895" w14:textId="77777777" w:rsidR="00C33A48" w:rsidRPr="00B20AE8" w:rsidRDefault="00C33A48" w:rsidP="0039402F">
            <w:pPr>
              <w:pStyle w:val="TAC"/>
            </w:pPr>
            <w:r w:rsidRPr="00B20AE8">
              <w:t xml:space="preserve">100 kHz </w:t>
            </w:r>
          </w:p>
        </w:tc>
      </w:tr>
      <w:tr w:rsidR="004F339F" w:rsidRPr="00B20AE8" w14:paraId="17C188E1" w14:textId="77777777" w:rsidTr="006A2BF1">
        <w:trPr>
          <w:cantSplit/>
          <w:jc w:val="center"/>
        </w:trPr>
        <w:tc>
          <w:tcPr>
            <w:tcW w:w="2127" w:type="dxa"/>
          </w:tcPr>
          <w:p w14:paraId="768CD738"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4296E04"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46E4DDF"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66AE2340"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418B33C7" w14:textId="77777777" w:rsidR="00C33A48" w:rsidRPr="00B20AE8" w:rsidRDefault="00C33A48" w:rsidP="0039402F">
            <w:pPr>
              <w:pStyle w:val="TAC"/>
            </w:pPr>
            <w:r w:rsidRPr="00B20AE8">
              <w:t>-3.2 dBm</w:t>
            </w:r>
          </w:p>
        </w:tc>
        <w:tc>
          <w:tcPr>
            <w:tcW w:w="1430" w:type="dxa"/>
          </w:tcPr>
          <w:p w14:paraId="144E37DB" w14:textId="77777777" w:rsidR="00C33A48" w:rsidRPr="00B20AE8" w:rsidRDefault="00C33A48" w:rsidP="0039402F">
            <w:pPr>
              <w:pStyle w:val="TAC"/>
            </w:pPr>
            <w:r w:rsidRPr="00B20AE8">
              <w:t xml:space="preserve">100 kHz </w:t>
            </w:r>
          </w:p>
        </w:tc>
      </w:tr>
      <w:tr w:rsidR="004F339F" w:rsidRPr="00B20AE8" w14:paraId="120D5A57" w14:textId="77777777" w:rsidTr="006A2BF1">
        <w:trPr>
          <w:cantSplit/>
          <w:jc w:val="center"/>
        </w:trPr>
        <w:tc>
          <w:tcPr>
            <w:tcW w:w="2127" w:type="dxa"/>
          </w:tcPr>
          <w:p w14:paraId="76ACDBAE"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0748809"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193BBC6" w14:textId="77777777" w:rsidR="00C33A48" w:rsidRPr="00B20AE8" w:rsidRDefault="00C33A48" w:rsidP="0039402F">
            <w:pPr>
              <w:pStyle w:val="TAC"/>
            </w:pPr>
            <w:r w:rsidRPr="00B20AE8">
              <w:t>-7 dBm (NOTE 8)</w:t>
            </w:r>
          </w:p>
        </w:tc>
        <w:tc>
          <w:tcPr>
            <w:tcW w:w="1430" w:type="dxa"/>
          </w:tcPr>
          <w:p w14:paraId="4B979A75" w14:textId="77777777" w:rsidR="00C33A48" w:rsidRPr="00B20AE8" w:rsidRDefault="00C33A48" w:rsidP="0039402F">
            <w:pPr>
              <w:pStyle w:val="TAC"/>
            </w:pPr>
            <w:r w:rsidRPr="00B20AE8">
              <w:t xml:space="preserve">100 kHz </w:t>
            </w:r>
          </w:p>
        </w:tc>
      </w:tr>
      <w:tr w:rsidR="00C33A48" w:rsidRPr="00B20AE8" w14:paraId="4368E010" w14:textId="77777777" w:rsidTr="006A2BF1">
        <w:trPr>
          <w:cantSplit/>
          <w:jc w:val="center"/>
        </w:trPr>
        <w:tc>
          <w:tcPr>
            <w:tcW w:w="9988" w:type="dxa"/>
            <w:gridSpan w:val="4"/>
          </w:tcPr>
          <w:p w14:paraId="254F7B4C"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Arial"/>
              </w:rPr>
              <w:t xml:space="preserve">-7 </w:t>
            </w:r>
            <w:r w:rsidRPr="00B20AE8">
              <w:t>dBm/100 kHz.</w:t>
            </w:r>
          </w:p>
          <w:p w14:paraId="7539D538"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6B5B18A"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96892FE" w14:textId="77777777" w:rsidR="00C33A48" w:rsidRPr="00B20AE8" w:rsidRDefault="00C33A48" w:rsidP="0039402F"/>
    <w:p w14:paraId="2BDBD133" w14:textId="77777777" w:rsidR="00C33A48" w:rsidRPr="00B20AE8" w:rsidRDefault="00C33A48" w:rsidP="0039402F">
      <w:r w:rsidRPr="00B20AE8">
        <w:t xml:space="preserve">For E-UTRA </w:t>
      </w:r>
      <w:r w:rsidRPr="00B20AE8">
        <w:rPr>
          <w:i/>
        </w:rPr>
        <w:t>RIB</w:t>
      </w:r>
      <w:r w:rsidRPr="00B20AE8">
        <w:t xml:space="preserve"> operating in Bands 1, 2, 3, 4, 7, 10, 25, 30, 33, 34, 35, 36, 37, 38, 39, 40, 41, 45, 48, 65, 66, 69, 70, emissions shall not exceed the maximum levels specified in tables 6.6.5.5.5.3-4, 6.6.5.5.5.3-6 and 6.6.5.5.5.3-8.</w:t>
      </w:r>
    </w:p>
    <w:p w14:paraId="2AF54A79" w14:textId="77777777" w:rsidR="00C33A48" w:rsidRPr="00B20AE8" w:rsidRDefault="00C33A48" w:rsidP="0039402F">
      <w:r w:rsidRPr="00B20AE8">
        <w:t xml:space="preserve">For E-UTRA </w:t>
      </w:r>
      <w:r w:rsidRPr="00B20AE8">
        <w:rPr>
          <w:i/>
        </w:rPr>
        <w:t>RIB</w:t>
      </w:r>
      <w:r w:rsidRPr="00B20AE8">
        <w:t xml:space="preserve"> operating in Bands 22, 42, 43, </w:t>
      </w:r>
      <w:r w:rsidR="000840D9" w:rsidRPr="00B20AE8">
        <w:t xml:space="preserve">52 </w:t>
      </w:r>
      <w:r w:rsidRPr="00B20AE8">
        <w:t>emissions shall not exceed the maximum levels specified in tables 6.6.5.5.5.3-5, 6.6.5.5.5.3-7 and 6.6.5.5.5.3-9.</w:t>
      </w:r>
    </w:p>
    <w:p w14:paraId="1F36DF99" w14:textId="3DEAF3EB" w:rsidR="00C33A48" w:rsidRPr="00B20AE8" w:rsidRDefault="00C33A48" w:rsidP="0039402F">
      <w:pPr>
        <w:pStyle w:val="TH"/>
        <w:rPr>
          <w:rFonts w:cs="v5.0.0"/>
        </w:rPr>
      </w:pPr>
      <w:r w:rsidRPr="00B20AE8">
        <w:t>Table 6.7.5.5.5.3-4: Wide Area BS operating band unwanted emission limits</w:t>
      </w:r>
      <w:r w:rsidRPr="00B20AE8">
        <w:br/>
        <w:t>for 1.4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44760B1" w14:textId="77777777" w:rsidTr="006A2BF1">
        <w:trPr>
          <w:cantSplit/>
          <w:jc w:val="center"/>
        </w:trPr>
        <w:tc>
          <w:tcPr>
            <w:tcW w:w="2127" w:type="dxa"/>
          </w:tcPr>
          <w:p w14:paraId="172CA9AE"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763B6C" w14:textId="77777777" w:rsidR="00C33A48" w:rsidRPr="00B20AE8" w:rsidRDefault="00C33A48" w:rsidP="0039402F">
            <w:pPr>
              <w:pStyle w:val="TAH"/>
            </w:pPr>
            <w:r w:rsidRPr="00B20AE8">
              <w:t>Frequency offset of measurement filter centre frequency, f_offset</w:t>
            </w:r>
          </w:p>
        </w:tc>
        <w:tc>
          <w:tcPr>
            <w:tcW w:w="3455" w:type="dxa"/>
          </w:tcPr>
          <w:p w14:paraId="7DD27573"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DF0A71B" w14:textId="77777777" w:rsidR="00C33A48" w:rsidRPr="00B20AE8" w:rsidRDefault="00C33A48" w:rsidP="0039402F">
            <w:pPr>
              <w:pStyle w:val="TAH"/>
            </w:pPr>
            <w:r w:rsidRPr="00B20AE8">
              <w:t xml:space="preserve">Measurement bandwidth </w:t>
            </w:r>
          </w:p>
        </w:tc>
      </w:tr>
      <w:tr w:rsidR="004F339F" w:rsidRPr="00B20AE8" w14:paraId="390382A3" w14:textId="77777777" w:rsidTr="006A2BF1">
        <w:trPr>
          <w:cantSplit/>
          <w:jc w:val="center"/>
        </w:trPr>
        <w:tc>
          <w:tcPr>
            <w:tcW w:w="2127" w:type="dxa"/>
          </w:tcPr>
          <w:p w14:paraId="215554BF"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61A0F32F"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769E3D12" w14:textId="77777777" w:rsidR="00C33A48" w:rsidRPr="00B20AE8" w:rsidRDefault="00C33A48" w:rsidP="0039402F">
            <w:pPr>
              <w:pStyle w:val="TAC"/>
            </w:pPr>
            <w:r w:rsidRPr="00B20AE8">
              <w:rPr>
                <w:rFonts w:eastAsia="Malgun Gothic"/>
              </w:rPr>
              <w:t>9.8d</w:t>
            </w:r>
            <w:r w:rsidR="00F87D09" w:rsidRPr="00B20AE8">
              <w:rPr>
                <w:rFonts w:eastAsia="Malgun Gothic"/>
              </w:rPr>
              <w:t xml:space="preserve"> </w:t>
            </w:r>
            <w:r w:rsidRPr="00B20AE8">
              <w:rPr>
                <w:rFonts w:eastAsia="Malgun Gothic"/>
              </w:rPr>
              <w:t>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F99C411" w14:textId="77777777" w:rsidR="00C33A48" w:rsidRPr="00B20AE8" w:rsidRDefault="00C33A48" w:rsidP="0039402F">
            <w:pPr>
              <w:pStyle w:val="TAC"/>
            </w:pPr>
            <w:r w:rsidRPr="00B20AE8">
              <w:t xml:space="preserve">100 kHz </w:t>
            </w:r>
          </w:p>
        </w:tc>
      </w:tr>
      <w:tr w:rsidR="004F339F" w:rsidRPr="00B20AE8" w14:paraId="40E2EFE6" w14:textId="77777777" w:rsidTr="006A2BF1">
        <w:trPr>
          <w:cantSplit/>
          <w:jc w:val="center"/>
        </w:trPr>
        <w:tc>
          <w:tcPr>
            <w:tcW w:w="2127" w:type="dxa"/>
          </w:tcPr>
          <w:p w14:paraId="56B78579"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9886020"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5FDC9E6A" w14:textId="77777777" w:rsidR="00C33A48" w:rsidRPr="00B20AE8" w:rsidRDefault="00C33A48" w:rsidP="0039402F">
            <w:pPr>
              <w:pStyle w:val="TAC"/>
            </w:pPr>
            <w:r w:rsidRPr="00B20AE8">
              <w:t>-0.2 dBm</w:t>
            </w:r>
          </w:p>
        </w:tc>
        <w:tc>
          <w:tcPr>
            <w:tcW w:w="1430" w:type="dxa"/>
          </w:tcPr>
          <w:p w14:paraId="2DB62CD7" w14:textId="77777777" w:rsidR="00C33A48" w:rsidRPr="00B20AE8" w:rsidRDefault="00C33A48" w:rsidP="0039402F">
            <w:pPr>
              <w:pStyle w:val="TAC"/>
            </w:pPr>
            <w:r w:rsidRPr="00B20AE8">
              <w:t xml:space="preserve">100 kHz </w:t>
            </w:r>
          </w:p>
        </w:tc>
      </w:tr>
      <w:tr w:rsidR="004F339F" w:rsidRPr="00B20AE8" w14:paraId="655301F6" w14:textId="77777777" w:rsidTr="006A2BF1">
        <w:trPr>
          <w:cantSplit/>
          <w:jc w:val="center"/>
        </w:trPr>
        <w:tc>
          <w:tcPr>
            <w:tcW w:w="2127" w:type="dxa"/>
          </w:tcPr>
          <w:p w14:paraId="5D1A2272"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EA84BBA"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296DF005"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799DB44C"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21AC890" w14:textId="77777777" w:rsidR="00C33A48" w:rsidRPr="00B20AE8" w:rsidRDefault="00C33A48" w:rsidP="0039402F">
            <w:pPr>
              <w:pStyle w:val="TAC"/>
            </w:pPr>
            <w:r w:rsidRPr="00B20AE8">
              <w:t>-4.2 dBm (Note 8)</w:t>
            </w:r>
          </w:p>
        </w:tc>
        <w:tc>
          <w:tcPr>
            <w:tcW w:w="1430" w:type="dxa"/>
          </w:tcPr>
          <w:p w14:paraId="488D0704" w14:textId="77777777" w:rsidR="00C33A48" w:rsidRPr="00B20AE8" w:rsidRDefault="00C33A48" w:rsidP="0039402F">
            <w:pPr>
              <w:pStyle w:val="TAC"/>
            </w:pPr>
            <w:r w:rsidRPr="00B20AE8">
              <w:t>1 MHz</w:t>
            </w:r>
          </w:p>
        </w:tc>
      </w:tr>
      <w:tr w:rsidR="004F339F" w:rsidRPr="00B20AE8" w14:paraId="5B8022B9" w14:textId="77777777" w:rsidTr="006A2BF1">
        <w:trPr>
          <w:cantSplit/>
          <w:jc w:val="center"/>
        </w:trPr>
        <w:tc>
          <w:tcPr>
            <w:tcW w:w="2127" w:type="dxa"/>
          </w:tcPr>
          <w:p w14:paraId="3C7F2E95"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62AD966"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4E32500" w14:textId="77777777" w:rsidR="00C33A48" w:rsidRPr="00B20AE8" w:rsidRDefault="00C33A48" w:rsidP="0039402F">
            <w:pPr>
              <w:pStyle w:val="TAC"/>
            </w:pPr>
            <w:r w:rsidRPr="00B20AE8">
              <w:t>-6 dBm (Note 8)</w:t>
            </w:r>
          </w:p>
        </w:tc>
        <w:tc>
          <w:tcPr>
            <w:tcW w:w="1430" w:type="dxa"/>
          </w:tcPr>
          <w:p w14:paraId="790F5015" w14:textId="36A9FB83" w:rsidR="00C33A48" w:rsidRPr="00B20AE8" w:rsidRDefault="00C33A48" w:rsidP="0039402F">
            <w:pPr>
              <w:pStyle w:val="TAC"/>
            </w:pPr>
            <w:r w:rsidRPr="00B20AE8">
              <w:t>1</w:t>
            </w:r>
            <w:r w:rsidR="00A33949">
              <w:t xml:space="preserve"> </w:t>
            </w:r>
            <w:r w:rsidRPr="00B20AE8">
              <w:t>MHz</w:t>
            </w:r>
          </w:p>
        </w:tc>
      </w:tr>
      <w:tr w:rsidR="00C33A48" w:rsidRPr="00B20AE8" w14:paraId="6C926D7F" w14:textId="77777777" w:rsidTr="006A2BF1">
        <w:trPr>
          <w:cantSplit/>
          <w:jc w:val="center"/>
        </w:trPr>
        <w:tc>
          <w:tcPr>
            <w:tcW w:w="9988" w:type="dxa"/>
            <w:gridSpan w:val="4"/>
          </w:tcPr>
          <w:p w14:paraId="5DC0FF07"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00497F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7CD0E"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87F920E" w14:textId="77777777" w:rsidR="00C33A48" w:rsidRPr="00B20AE8" w:rsidRDefault="00C33A48" w:rsidP="0039402F"/>
    <w:p w14:paraId="6112F2BC" w14:textId="77777777" w:rsidR="00C33A48" w:rsidRPr="00B20AE8" w:rsidRDefault="00C33A48" w:rsidP="0039402F">
      <w:pPr>
        <w:pStyle w:val="TH"/>
        <w:rPr>
          <w:rFonts w:cs="v5.0.0"/>
        </w:rPr>
      </w:pPr>
      <w:r w:rsidRPr="00B20AE8">
        <w:t>Table 6.7.5.5.5.3-5: Wide Area BS operating band unwanted emission limits</w:t>
      </w:r>
      <w:r w:rsidRPr="00B20AE8">
        <w:br/>
        <w:t>for 1.4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709D23" w14:textId="77777777" w:rsidTr="006A2BF1">
        <w:trPr>
          <w:cantSplit/>
          <w:jc w:val="center"/>
        </w:trPr>
        <w:tc>
          <w:tcPr>
            <w:tcW w:w="2127" w:type="dxa"/>
          </w:tcPr>
          <w:p w14:paraId="2EF6F35C"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2E2DAD3" w14:textId="77777777" w:rsidR="00C33A48" w:rsidRPr="00B20AE8" w:rsidRDefault="00C33A48" w:rsidP="0039402F">
            <w:pPr>
              <w:pStyle w:val="TAH"/>
            </w:pPr>
            <w:r w:rsidRPr="00B20AE8">
              <w:t>Frequency offset of measurement filter centre frequency, f_offset</w:t>
            </w:r>
          </w:p>
        </w:tc>
        <w:tc>
          <w:tcPr>
            <w:tcW w:w="3455" w:type="dxa"/>
          </w:tcPr>
          <w:p w14:paraId="63F1B8A7"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B45BD01" w14:textId="77777777" w:rsidR="00C33A48" w:rsidRPr="00B20AE8" w:rsidRDefault="00C33A48" w:rsidP="0039402F">
            <w:pPr>
              <w:pStyle w:val="TAH"/>
            </w:pPr>
            <w:r w:rsidRPr="00B20AE8">
              <w:t xml:space="preserve">Measurement bandwidth </w:t>
            </w:r>
          </w:p>
        </w:tc>
      </w:tr>
      <w:tr w:rsidR="004F339F" w:rsidRPr="00B20AE8" w14:paraId="77F2B635" w14:textId="77777777" w:rsidTr="006A2BF1">
        <w:trPr>
          <w:cantSplit/>
          <w:jc w:val="center"/>
        </w:trPr>
        <w:tc>
          <w:tcPr>
            <w:tcW w:w="2127" w:type="dxa"/>
          </w:tcPr>
          <w:p w14:paraId="74493662"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37B8324E"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306EB8F9" w14:textId="77777777" w:rsidR="00C33A48" w:rsidRPr="00B20AE8" w:rsidRDefault="00C33A48" w:rsidP="0039402F">
            <w:pPr>
              <w:pStyle w:val="TAC"/>
            </w:pPr>
            <w:r w:rsidRPr="00B20AE8">
              <w:rPr>
                <w:rFonts w:eastAsia="Malgun Gothic"/>
              </w:rPr>
              <w:t>10dBm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2BAEBBF" w14:textId="77777777" w:rsidR="00C33A48" w:rsidRPr="00B20AE8" w:rsidRDefault="00C33A48" w:rsidP="0039402F">
            <w:pPr>
              <w:pStyle w:val="TAC"/>
            </w:pPr>
            <w:r w:rsidRPr="00B20AE8">
              <w:t xml:space="preserve">100 kHz </w:t>
            </w:r>
          </w:p>
        </w:tc>
      </w:tr>
      <w:tr w:rsidR="004F339F" w:rsidRPr="00B20AE8" w14:paraId="0C0A1341" w14:textId="77777777" w:rsidTr="006A2BF1">
        <w:trPr>
          <w:cantSplit/>
          <w:jc w:val="center"/>
        </w:trPr>
        <w:tc>
          <w:tcPr>
            <w:tcW w:w="2127" w:type="dxa"/>
          </w:tcPr>
          <w:p w14:paraId="3544F575"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31895A0E"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7D5088AC" w14:textId="77777777" w:rsidR="00C33A48" w:rsidRPr="00B20AE8" w:rsidRDefault="00C33A48" w:rsidP="0039402F">
            <w:pPr>
              <w:pStyle w:val="TAC"/>
            </w:pPr>
            <w:r w:rsidRPr="00B20AE8">
              <w:t>0 dBm</w:t>
            </w:r>
          </w:p>
        </w:tc>
        <w:tc>
          <w:tcPr>
            <w:tcW w:w="1430" w:type="dxa"/>
          </w:tcPr>
          <w:p w14:paraId="15983A87" w14:textId="77777777" w:rsidR="00C33A48" w:rsidRPr="00B20AE8" w:rsidRDefault="00C33A48" w:rsidP="0039402F">
            <w:pPr>
              <w:pStyle w:val="TAC"/>
            </w:pPr>
            <w:r w:rsidRPr="00B20AE8">
              <w:t xml:space="preserve">100 kHz </w:t>
            </w:r>
          </w:p>
        </w:tc>
      </w:tr>
      <w:tr w:rsidR="004F339F" w:rsidRPr="00B20AE8" w14:paraId="505AF976" w14:textId="77777777" w:rsidTr="006A2BF1">
        <w:trPr>
          <w:cantSplit/>
          <w:jc w:val="center"/>
        </w:trPr>
        <w:tc>
          <w:tcPr>
            <w:tcW w:w="2127" w:type="dxa"/>
          </w:tcPr>
          <w:p w14:paraId="79915FA7"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90F8EF7"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44EC78F7"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3EE97066"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1C89DCA3" w14:textId="77777777" w:rsidR="00C33A48" w:rsidRPr="00B20AE8" w:rsidRDefault="00C33A48" w:rsidP="0039402F">
            <w:pPr>
              <w:pStyle w:val="TAC"/>
            </w:pPr>
            <w:r w:rsidRPr="00B20AE8">
              <w:t>-4 dBm (Note 8)</w:t>
            </w:r>
          </w:p>
        </w:tc>
        <w:tc>
          <w:tcPr>
            <w:tcW w:w="1430" w:type="dxa"/>
          </w:tcPr>
          <w:p w14:paraId="6FE21C0C" w14:textId="77777777" w:rsidR="00C33A48" w:rsidRPr="00B20AE8" w:rsidRDefault="00C33A48" w:rsidP="0039402F">
            <w:pPr>
              <w:pStyle w:val="TAC"/>
            </w:pPr>
            <w:r w:rsidRPr="00B20AE8">
              <w:t>1 MHz</w:t>
            </w:r>
          </w:p>
        </w:tc>
      </w:tr>
      <w:tr w:rsidR="004F339F" w:rsidRPr="00B20AE8" w14:paraId="7D69CC8F" w14:textId="77777777" w:rsidTr="006A2BF1">
        <w:trPr>
          <w:cantSplit/>
          <w:jc w:val="center"/>
        </w:trPr>
        <w:tc>
          <w:tcPr>
            <w:tcW w:w="2127" w:type="dxa"/>
          </w:tcPr>
          <w:p w14:paraId="4D20FC82"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583DC80"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EAEC2BD" w14:textId="77777777" w:rsidR="00C33A48" w:rsidRPr="00B20AE8" w:rsidRDefault="00C33A48" w:rsidP="0039402F">
            <w:pPr>
              <w:pStyle w:val="TAC"/>
            </w:pPr>
            <w:r w:rsidRPr="00B20AE8">
              <w:t>-6 dBm (Note 8)</w:t>
            </w:r>
          </w:p>
        </w:tc>
        <w:tc>
          <w:tcPr>
            <w:tcW w:w="1430" w:type="dxa"/>
          </w:tcPr>
          <w:p w14:paraId="017194E5" w14:textId="0EFE8DD7" w:rsidR="00C33A48" w:rsidRPr="00B20AE8" w:rsidRDefault="00C33A48" w:rsidP="0039402F">
            <w:pPr>
              <w:pStyle w:val="TAC"/>
            </w:pPr>
            <w:r w:rsidRPr="00B20AE8">
              <w:t>1</w:t>
            </w:r>
            <w:r w:rsidR="00A33949">
              <w:t xml:space="preserve"> </w:t>
            </w:r>
            <w:r w:rsidRPr="00B20AE8">
              <w:t>MHz</w:t>
            </w:r>
          </w:p>
        </w:tc>
      </w:tr>
      <w:tr w:rsidR="00C33A48" w:rsidRPr="00B20AE8" w14:paraId="355561A7" w14:textId="77777777" w:rsidTr="006A2BF1">
        <w:trPr>
          <w:cantSplit/>
          <w:jc w:val="center"/>
        </w:trPr>
        <w:tc>
          <w:tcPr>
            <w:tcW w:w="9988" w:type="dxa"/>
            <w:gridSpan w:val="4"/>
          </w:tcPr>
          <w:p w14:paraId="5ED99311"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BEBE7FD"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42FB592"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79025AD" w14:textId="77777777" w:rsidR="00C33A48" w:rsidRPr="00B20AE8" w:rsidRDefault="00C33A48" w:rsidP="0039402F"/>
    <w:p w14:paraId="600227CD" w14:textId="30D4F8DC" w:rsidR="00C33A48" w:rsidRPr="00B20AE8" w:rsidRDefault="00C33A48" w:rsidP="0039402F">
      <w:pPr>
        <w:pStyle w:val="TH"/>
        <w:rPr>
          <w:rFonts w:cs="v5.0.0"/>
        </w:rPr>
      </w:pPr>
      <w:r w:rsidRPr="00B20AE8">
        <w:t>Table 6.7.5.5.5.3-6: Wide Area BS operating band unwanted emission limits</w:t>
      </w:r>
      <w:r w:rsidRPr="00B20AE8">
        <w:br/>
        <w:t>for 3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53F5AC6" w14:textId="77777777" w:rsidTr="006A2BF1">
        <w:trPr>
          <w:cantSplit/>
          <w:jc w:val="center"/>
        </w:trPr>
        <w:tc>
          <w:tcPr>
            <w:tcW w:w="2127" w:type="dxa"/>
          </w:tcPr>
          <w:p w14:paraId="4DBDC807"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AF853F" w14:textId="77777777" w:rsidR="00C33A48" w:rsidRPr="00B20AE8" w:rsidRDefault="00C33A48" w:rsidP="0039402F">
            <w:pPr>
              <w:pStyle w:val="TAH"/>
            </w:pPr>
            <w:r w:rsidRPr="00B20AE8">
              <w:t>Frequency offset of measurement filter centre frequency, f_offset</w:t>
            </w:r>
          </w:p>
        </w:tc>
        <w:tc>
          <w:tcPr>
            <w:tcW w:w="3455" w:type="dxa"/>
          </w:tcPr>
          <w:p w14:paraId="5C97670D"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7593B29" w14:textId="77777777" w:rsidR="00C33A48" w:rsidRPr="00B20AE8" w:rsidRDefault="00C33A48" w:rsidP="0039402F">
            <w:pPr>
              <w:pStyle w:val="TAH"/>
            </w:pPr>
            <w:r w:rsidRPr="00B20AE8">
              <w:t xml:space="preserve">Measurement bandwidth </w:t>
            </w:r>
          </w:p>
        </w:tc>
      </w:tr>
      <w:tr w:rsidR="004F339F" w:rsidRPr="00B20AE8" w14:paraId="45AECCED" w14:textId="77777777" w:rsidTr="006A2BF1">
        <w:trPr>
          <w:cantSplit/>
          <w:jc w:val="center"/>
        </w:trPr>
        <w:tc>
          <w:tcPr>
            <w:tcW w:w="2127" w:type="dxa"/>
          </w:tcPr>
          <w:p w14:paraId="1A8A57B1"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52DB38"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2DB0DCD8" w14:textId="77777777" w:rsidR="00C33A48" w:rsidRPr="00B20AE8" w:rsidRDefault="00C33A48" w:rsidP="0039402F">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14:paraId="75151AB7" w14:textId="77777777" w:rsidR="00C33A48" w:rsidRPr="00B20AE8" w:rsidRDefault="00C33A48" w:rsidP="0039402F">
            <w:pPr>
              <w:pStyle w:val="TAC"/>
            </w:pPr>
            <w:r w:rsidRPr="00B20AE8">
              <w:t xml:space="preserve">100 kHz </w:t>
            </w:r>
          </w:p>
        </w:tc>
      </w:tr>
      <w:tr w:rsidR="004F339F" w:rsidRPr="00B20AE8" w14:paraId="1C505EEE" w14:textId="77777777" w:rsidTr="006A2BF1">
        <w:trPr>
          <w:cantSplit/>
          <w:jc w:val="center"/>
        </w:trPr>
        <w:tc>
          <w:tcPr>
            <w:tcW w:w="2127" w:type="dxa"/>
          </w:tcPr>
          <w:p w14:paraId="5DF8700B"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1EEF4EEF"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5DB3E0BE" w14:textId="77777777" w:rsidR="00C33A48" w:rsidRPr="00B20AE8" w:rsidRDefault="00C33A48" w:rsidP="0039402F">
            <w:pPr>
              <w:pStyle w:val="TAC"/>
            </w:pPr>
            <w:r w:rsidRPr="00B20AE8">
              <w:t>-4.2 dBm</w:t>
            </w:r>
          </w:p>
        </w:tc>
        <w:tc>
          <w:tcPr>
            <w:tcW w:w="1430" w:type="dxa"/>
          </w:tcPr>
          <w:p w14:paraId="58C1C285" w14:textId="77777777" w:rsidR="00C33A48" w:rsidRPr="00B20AE8" w:rsidRDefault="00C33A48" w:rsidP="0039402F">
            <w:pPr>
              <w:pStyle w:val="TAC"/>
            </w:pPr>
            <w:r w:rsidRPr="00B20AE8">
              <w:t xml:space="preserve">100 kHz </w:t>
            </w:r>
          </w:p>
        </w:tc>
      </w:tr>
      <w:tr w:rsidR="004F339F" w:rsidRPr="00B20AE8" w14:paraId="72B9BF0C" w14:textId="77777777" w:rsidTr="006A2BF1">
        <w:trPr>
          <w:cantSplit/>
          <w:jc w:val="center"/>
        </w:trPr>
        <w:tc>
          <w:tcPr>
            <w:tcW w:w="2127" w:type="dxa"/>
          </w:tcPr>
          <w:p w14:paraId="5256988B"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F26DC4B"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DE143E"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12BB770D"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CD2F02F" w14:textId="77777777" w:rsidR="00C33A48" w:rsidRPr="00B20AE8" w:rsidRDefault="00C33A48" w:rsidP="0039402F">
            <w:pPr>
              <w:pStyle w:val="TAC"/>
            </w:pPr>
            <w:r w:rsidRPr="00B20AE8">
              <w:t>-4.2 dBm (Note 8(</w:t>
            </w:r>
          </w:p>
        </w:tc>
        <w:tc>
          <w:tcPr>
            <w:tcW w:w="1430" w:type="dxa"/>
          </w:tcPr>
          <w:p w14:paraId="03551957" w14:textId="77777777" w:rsidR="00C33A48" w:rsidRPr="00B20AE8" w:rsidRDefault="00C33A48" w:rsidP="0039402F">
            <w:pPr>
              <w:pStyle w:val="TAC"/>
            </w:pPr>
            <w:r w:rsidRPr="00B20AE8">
              <w:t>1 MHz</w:t>
            </w:r>
          </w:p>
        </w:tc>
      </w:tr>
      <w:tr w:rsidR="004F339F" w:rsidRPr="00B20AE8" w14:paraId="4B4AFAA9" w14:textId="77777777" w:rsidTr="006A2BF1">
        <w:trPr>
          <w:cantSplit/>
          <w:jc w:val="center"/>
        </w:trPr>
        <w:tc>
          <w:tcPr>
            <w:tcW w:w="2127" w:type="dxa"/>
          </w:tcPr>
          <w:p w14:paraId="5AE3222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6A20736"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0FB82AD" w14:textId="77777777" w:rsidR="00C33A48" w:rsidRPr="00B20AE8" w:rsidRDefault="00C33A48" w:rsidP="0039402F">
            <w:pPr>
              <w:pStyle w:val="TAC"/>
            </w:pPr>
            <w:r w:rsidRPr="00B20AE8">
              <w:t>-6 dBm (Note 8)</w:t>
            </w:r>
          </w:p>
        </w:tc>
        <w:tc>
          <w:tcPr>
            <w:tcW w:w="1430" w:type="dxa"/>
          </w:tcPr>
          <w:p w14:paraId="6BD0FB70" w14:textId="050CCC48" w:rsidR="00C33A48" w:rsidRPr="00B20AE8" w:rsidRDefault="00C33A48" w:rsidP="0039402F">
            <w:pPr>
              <w:pStyle w:val="TAC"/>
            </w:pPr>
            <w:r w:rsidRPr="00B20AE8">
              <w:t>1</w:t>
            </w:r>
            <w:r w:rsidR="00A33949">
              <w:t xml:space="preserve"> </w:t>
            </w:r>
            <w:r w:rsidRPr="00B20AE8">
              <w:t>MHz</w:t>
            </w:r>
          </w:p>
        </w:tc>
      </w:tr>
      <w:tr w:rsidR="00C33A48" w:rsidRPr="00B20AE8" w14:paraId="06048C7F" w14:textId="77777777" w:rsidTr="006A2BF1">
        <w:trPr>
          <w:cantSplit/>
          <w:jc w:val="center"/>
        </w:trPr>
        <w:tc>
          <w:tcPr>
            <w:tcW w:w="9988" w:type="dxa"/>
            <w:gridSpan w:val="4"/>
          </w:tcPr>
          <w:p w14:paraId="167F12B8" w14:textId="77777777" w:rsidR="00C33A48" w:rsidRPr="00B20AE8" w:rsidRDefault="00C33A48" w:rsidP="0039402F">
            <w:pPr>
              <w:pStyle w:val="TAN"/>
            </w:pPr>
            <w:r w:rsidRPr="00B20AE8">
              <w:t>NOTE</w:t>
            </w:r>
            <w:r w:rsidRPr="00B20AE8">
              <w:rPr>
                <w:rFonts w:cs="v5.0.0"/>
              </w:rPr>
              <w:t xml:space="preserve"> </w:t>
            </w:r>
            <w:r w:rsidRPr="00B20AE8">
              <w:t>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3FDD0D9"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1CA8E"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78E8E9E" w14:textId="77777777" w:rsidR="00C33A48" w:rsidRPr="00B20AE8" w:rsidRDefault="00C33A48" w:rsidP="0039402F"/>
    <w:p w14:paraId="3302433A" w14:textId="77777777" w:rsidR="00C33A48" w:rsidRPr="00B20AE8" w:rsidRDefault="00C33A48" w:rsidP="0039402F">
      <w:pPr>
        <w:pStyle w:val="TH"/>
        <w:rPr>
          <w:rFonts w:cs="v5.0.0"/>
        </w:rPr>
      </w:pPr>
      <w:r w:rsidRPr="00B20AE8">
        <w:t>Table 6.7.5.5.5.3-7: Wide Area BS operating band unwanted emission limits</w:t>
      </w:r>
      <w:r w:rsidRPr="00B20AE8">
        <w:br/>
        <w:t>for 3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C94D690" w14:textId="77777777" w:rsidTr="006A2BF1">
        <w:trPr>
          <w:cantSplit/>
          <w:jc w:val="center"/>
        </w:trPr>
        <w:tc>
          <w:tcPr>
            <w:tcW w:w="2127" w:type="dxa"/>
          </w:tcPr>
          <w:p w14:paraId="78D9DD6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9100113" w14:textId="77777777" w:rsidR="00C33A48" w:rsidRPr="00B20AE8" w:rsidRDefault="00C33A48" w:rsidP="0039402F">
            <w:pPr>
              <w:pStyle w:val="TAH"/>
            </w:pPr>
            <w:r w:rsidRPr="00B20AE8">
              <w:t>Frequency offset of measurement filter centre frequency, f_offset</w:t>
            </w:r>
          </w:p>
        </w:tc>
        <w:tc>
          <w:tcPr>
            <w:tcW w:w="3455" w:type="dxa"/>
          </w:tcPr>
          <w:p w14:paraId="56062086"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41AA0BA" w14:textId="77777777" w:rsidR="00C33A48" w:rsidRPr="00B20AE8" w:rsidRDefault="00C33A48" w:rsidP="0039402F">
            <w:pPr>
              <w:pStyle w:val="TAH"/>
            </w:pPr>
            <w:r w:rsidRPr="00B20AE8">
              <w:t xml:space="preserve">Measurement bandwidth </w:t>
            </w:r>
          </w:p>
        </w:tc>
      </w:tr>
      <w:tr w:rsidR="004F339F" w:rsidRPr="00B20AE8" w14:paraId="420268C4" w14:textId="77777777" w:rsidTr="006A2BF1">
        <w:trPr>
          <w:cantSplit/>
          <w:jc w:val="center"/>
        </w:trPr>
        <w:tc>
          <w:tcPr>
            <w:tcW w:w="2127" w:type="dxa"/>
          </w:tcPr>
          <w:p w14:paraId="04F827BC"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3F190D78"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3F269AF2" w14:textId="77777777" w:rsidR="00C33A48" w:rsidRPr="00B20AE8" w:rsidRDefault="00C33A48" w:rsidP="0039402F">
            <w:pPr>
              <w:pStyle w:val="TAC"/>
            </w:pPr>
            <w:r w:rsidRPr="00B20AE8">
              <w:rPr>
                <w:rFonts w:eastAsia="Malgun Gothic"/>
              </w:rPr>
              <w:t>6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47131466" w14:textId="77777777" w:rsidR="00C33A48" w:rsidRPr="00B20AE8" w:rsidRDefault="00C33A48" w:rsidP="0039402F">
            <w:pPr>
              <w:pStyle w:val="TAC"/>
            </w:pPr>
            <w:r w:rsidRPr="00B20AE8">
              <w:t xml:space="preserve">100 kHz </w:t>
            </w:r>
          </w:p>
        </w:tc>
      </w:tr>
      <w:tr w:rsidR="004F339F" w:rsidRPr="00B20AE8" w14:paraId="40579F52" w14:textId="77777777" w:rsidTr="006A2BF1">
        <w:trPr>
          <w:cantSplit/>
          <w:jc w:val="center"/>
        </w:trPr>
        <w:tc>
          <w:tcPr>
            <w:tcW w:w="2127" w:type="dxa"/>
          </w:tcPr>
          <w:p w14:paraId="717A0DA1"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269BEF0"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5DCEFB4A" w14:textId="77777777" w:rsidR="00C33A48" w:rsidRPr="00B20AE8" w:rsidRDefault="00C33A48" w:rsidP="0039402F">
            <w:pPr>
              <w:pStyle w:val="TAC"/>
            </w:pPr>
            <w:r w:rsidRPr="00B20AE8">
              <w:t>-4 dBm</w:t>
            </w:r>
          </w:p>
        </w:tc>
        <w:tc>
          <w:tcPr>
            <w:tcW w:w="1430" w:type="dxa"/>
          </w:tcPr>
          <w:p w14:paraId="688B3AB2" w14:textId="77777777" w:rsidR="00C33A48" w:rsidRPr="00B20AE8" w:rsidRDefault="00C33A48" w:rsidP="0039402F">
            <w:pPr>
              <w:pStyle w:val="TAC"/>
            </w:pPr>
            <w:r w:rsidRPr="00B20AE8">
              <w:t xml:space="preserve">100 kHz </w:t>
            </w:r>
          </w:p>
        </w:tc>
      </w:tr>
      <w:tr w:rsidR="004F339F" w:rsidRPr="00B20AE8" w14:paraId="1DCECAC6" w14:textId="77777777" w:rsidTr="006A2BF1">
        <w:trPr>
          <w:cantSplit/>
          <w:jc w:val="center"/>
        </w:trPr>
        <w:tc>
          <w:tcPr>
            <w:tcW w:w="2127" w:type="dxa"/>
          </w:tcPr>
          <w:p w14:paraId="7C87F2C3"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6792B37"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17B8092"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2A004598"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677AA910" w14:textId="77777777" w:rsidR="00C33A48" w:rsidRPr="00B20AE8" w:rsidRDefault="00C33A48" w:rsidP="0039402F">
            <w:pPr>
              <w:pStyle w:val="TAC"/>
            </w:pPr>
            <w:r w:rsidRPr="00B20AE8">
              <w:t>-4 dBm (Note 8</w:t>
            </w:r>
            <w:r w:rsidR="00934F2D" w:rsidRPr="00B20AE8">
              <w:t>)</w:t>
            </w:r>
          </w:p>
        </w:tc>
        <w:tc>
          <w:tcPr>
            <w:tcW w:w="1430" w:type="dxa"/>
          </w:tcPr>
          <w:p w14:paraId="67B4CAA3" w14:textId="77777777" w:rsidR="00C33A48" w:rsidRPr="00B20AE8" w:rsidRDefault="00C33A48" w:rsidP="0039402F">
            <w:pPr>
              <w:pStyle w:val="TAC"/>
            </w:pPr>
            <w:r w:rsidRPr="00B20AE8">
              <w:t>1 MHz</w:t>
            </w:r>
          </w:p>
        </w:tc>
      </w:tr>
      <w:tr w:rsidR="004F339F" w:rsidRPr="00B20AE8" w14:paraId="731A5ADC" w14:textId="77777777" w:rsidTr="006A2BF1">
        <w:trPr>
          <w:cantSplit/>
          <w:jc w:val="center"/>
        </w:trPr>
        <w:tc>
          <w:tcPr>
            <w:tcW w:w="2127" w:type="dxa"/>
          </w:tcPr>
          <w:p w14:paraId="2145D59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F1EC1AB"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9F8741F" w14:textId="77777777" w:rsidR="00C33A48" w:rsidRPr="00B20AE8" w:rsidRDefault="00C33A48" w:rsidP="0039402F">
            <w:pPr>
              <w:pStyle w:val="TAC"/>
            </w:pPr>
            <w:r w:rsidRPr="00B20AE8">
              <w:t>-6 dBm (Note 8)</w:t>
            </w:r>
          </w:p>
        </w:tc>
        <w:tc>
          <w:tcPr>
            <w:tcW w:w="1430" w:type="dxa"/>
          </w:tcPr>
          <w:p w14:paraId="3B8B892D" w14:textId="77777777" w:rsidR="00C33A48" w:rsidRPr="00B20AE8" w:rsidRDefault="00C33A48" w:rsidP="0039402F">
            <w:pPr>
              <w:pStyle w:val="TAC"/>
            </w:pPr>
            <w:r w:rsidRPr="00B20AE8">
              <w:t>1 MHz</w:t>
            </w:r>
          </w:p>
        </w:tc>
      </w:tr>
      <w:tr w:rsidR="00C33A48" w:rsidRPr="00B20AE8" w14:paraId="13250857" w14:textId="77777777" w:rsidTr="006A2BF1">
        <w:trPr>
          <w:cantSplit/>
          <w:jc w:val="center"/>
        </w:trPr>
        <w:tc>
          <w:tcPr>
            <w:tcW w:w="9988" w:type="dxa"/>
            <w:gridSpan w:val="4"/>
          </w:tcPr>
          <w:p w14:paraId="551CB01E"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489D5507"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6D3B71F"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BDB08C" w14:textId="77777777" w:rsidR="00C33A48" w:rsidRPr="00B20AE8" w:rsidRDefault="00C33A48" w:rsidP="0039402F"/>
    <w:p w14:paraId="1E2AB484" w14:textId="3A43EF6E" w:rsidR="00C33A48" w:rsidRPr="00B20AE8" w:rsidRDefault="00C33A48" w:rsidP="0039402F">
      <w:pPr>
        <w:pStyle w:val="TH"/>
        <w:rPr>
          <w:rFonts w:cs="v5.0.0"/>
        </w:rPr>
      </w:pPr>
      <w:r w:rsidRPr="00B20AE8">
        <w:t>Table 6.7.5.5.5.3-8: Wide Area BS operating band unwanted emission limits</w:t>
      </w:r>
      <w:r w:rsidRPr="00B20AE8">
        <w:br/>
        <w:t>for 5, 10, 15 and 20 MHz channel bandwidth (1</w:t>
      </w:r>
      <w:r w:rsidR="00A33949">
        <w:t> </w:t>
      </w:r>
      <w:r w:rsidRPr="00B20AE8">
        <w:t>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1C90EEE" w14:textId="77777777" w:rsidTr="006A2BF1">
        <w:trPr>
          <w:cantSplit/>
          <w:jc w:val="center"/>
        </w:trPr>
        <w:tc>
          <w:tcPr>
            <w:tcW w:w="2127" w:type="dxa"/>
          </w:tcPr>
          <w:p w14:paraId="675BF4A2"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DC4CC08" w14:textId="77777777" w:rsidR="00C33A48" w:rsidRPr="00B20AE8" w:rsidRDefault="00C33A48" w:rsidP="0039402F">
            <w:pPr>
              <w:pStyle w:val="TAH"/>
            </w:pPr>
            <w:r w:rsidRPr="00B20AE8">
              <w:t>Frequency offset of measurement filter centre frequency, f_offset</w:t>
            </w:r>
          </w:p>
        </w:tc>
        <w:tc>
          <w:tcPr>
            <w:tcW w:w="3455" w:type="dxa"/>
          </w:tcPr>
          <w:p w14:paraId="11D43F4D"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D3222" w14:textId="77777777" w:rsidR="00C33A48" w:rsidRPr="00B20AE8" w:rsidRDefault="00C33A48" w:rsidP="0039402F">
            <w:pPr>
              <w:pStyle w:val="TAH"/>
            </w:pPr>
            <w:r w:rsidRPr="00B20AE8">
              <w:t xml:space="preserve">Measurement bandwidth </w:t>
            </w:r>
          </w:p>
        </w:tc>
      </w:tr>
      <w:tr w:rsidR="004F339F" w:rsidRPr="00B20AE8" w14:paraId="00D8C815" w14:textId="77777777" w:rsidTr="006A2BF1">
        <w:trPr>
          <w:cantSplit/>
          <w:jc w:val="center"/>
        </w:trPr>
        <w:tc>
          <w:tcPr>
            <w:tcW w:w="2127" w:type="dxa"/>
          </w:tcPr>
          <w:p w14:paraId="594E8C5D"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56BA5B3"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7DC09CAA" w14:textId="77777777" w:rsidR="00C33A48" w:rsidRPr="00B20AE8" w:rsidRDefault="00C33A48" w:rsidP="0039402F">
            <w:pPr>
              <w:pStyle w:val="TAC"/>
            </w:pPr>
            <w:r w:rsidRPr="00B20AE8">
              <w:rPr>
                <w:rFonts w:eastAsia="Malgun Gothic"/>
              </w:rPr>
              <w:t>3.8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61472163" w14:textId="77777777" w:rsidR="00C33A48" w:rsidRPr="00B20AE8" w:rsidRDefault="00C33A48" w:rsidP="0039402F">
            <w:pPr>
              <w:pStyle w:val="TAC"/>
            </w:pPr>
            <w:r w:rsidRPr="00B20AE8">
              <w:t xml:space="preserve">100 kHz </w:t>
            </w:r>
          </w:p>
        </w:tc>
      </w:tr>
      <w:tr w:rsidR="004F339F" w:rsidRPr="00B20AE8" w14:paraId="201EC75B" w14:textId="77777777" w:rsidTr="006A2BF1">
        <w:trPr>
          <w:cantSplit/>
          <w:jc w:val="center"/>
        </w:trPr>
        <w:tc>
          <w:tcPr>
            <w:tcW w:w="2127" w:type="dxa"/>
          </w:tcPr>
          <w:p w14:paraId="17807D70"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758E0D2"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7B5A0EE"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3DEBBB4E"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77D67F2" w14:textId="77777777" w:rsidR="00C33A48" w:rsidRPr="00B20AE8" w:rsidRDefault="00C33A48" w:rsidP="0039402F">
            <w:pPr>
              <w:pStyle w:val="TAC"/>
            </w:pPr>
            <w:r w:rsidRPr="00B20AE8">
              <w:t>-3.2 dBm</w:t>
            </w:r>
          </w:p>
        </w:tc>
        <w:tc>
          <w:tcPr>
            <w:tcW w:w="1430" w:type="dxa"/>
          </w:tcPr>
          <w:p w14:paraId="410962C4" w14:textId="77777777" w:rsidR="00C33A48" w:rsidRPr="00B20AE8" w:rsidRDefault="00C33A48" w:rsidP="0039402F">
            <w:pPr>
              <w:pStyle w:val="TAC"/>
            </w:pPr>
            <w:r w:rsidRPr="00B20AE8">
              <w:t xml:space="preserve">100 kHz </w:t>
            </w:r>
          </w:p>
        </w:tc>
      </w:tr>
      <w:tr w:rsidR="004F339F" w:rsidRPr="00B20AE8" w14:paraId="5B0AA4DB" w14:textId="77777777" w:rsidTr="006A2BF1">
        <w:trPr>
          <w:cantSplit/>
          <w:jc w:val="center"/>
        </w:trPr>
        <w:tc>
          <w:tcPr>
            <w:tcW w:w="2127" w:type="dxa"/>
          </w:tcPr>
          <w:p w14:paraId="57D2B2D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923D891"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F38132E" w14:textId="77777777" w:rsidR="00C33A48" w:rsidRPr="00B20AE8" w:rsidRDefault="00C33A48" w:rsidP="0039402F">
            <w:pPr>
              <w:pStyle w:val="TAC"/>
            </w:pPr>
            <w:r w:rsidRPr="00B20AE8">
              <w:t>-6 dBm (NOTE 8)</w:t>
            </w:r>
          </w:p>
        </w:tc>
        <w:tc>
          <w:tcPr>
            <w:tcW w:w="1430" w:type="dxa"/>
          </w:tcPr>
          <w:p w14:paraId="2544CA1E" w14:textId="77777777" w:rsidR="00C33A48" w:rsidRPr="00B20AE8" w:rsidRDefault="00C33A48" w:rsidP="0039402F">
            <w:pPr>
              <w:pStyle w:val="TAC"/>
            </w:pPr>
            <w:r w:rsidRPr="00B20AE8">
              <w:t xml:space="preserve">1 MHz </w:t>
            </w:r>
          </w:p>
        </w:tc>
      </w:tr>
      <w:tr w:rsidR="00C33A48" w:rsidRPr="00B20AE8" w14:paraId="23E32641" w14:textId="77777777" w:rsidTr="006A2BF1">
        <w:trPr>
          <w:cantSplit/>
          <w:jc w:val="center"/>
        </w:trPr>
        <w:tc>
          <w:tcPr>
            <w:tcW w:w="9988" w:type="dxa"/>
            <w:gridSpan w:val="4"/>
          </w:tcPr>
          <w:p w14:paraId="42635C18"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8D0EC31"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2020E16"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C3F514C" w14:textId="77777777" w:rsidR="00C33A48" w:rsidRPr="00B20AE8" w:rsidRDefault="00C33A48" w:rsidP="0039402F"/>
    <w:p w14:paraId="041EBE9C" w14:textId="77777777" w:rsidR="00C33A48" w:rsidRPr="00B20AE8" w:rsidRDefault="00C33A48" w:rsidP="0039402F">
      <w:pPr>
        <w:pStyle w:val="TH"/>
        <w:rPr>
          <w:rFonts w:cs="v5.0.0"/>
        </w:rPr>
      </w:pPr>
      <w:r w:rsidRPr="00B20AE8">
        <w:t>Table 6.7.5.5.5.3-9: Wide Area BS operating band unwanted emission limits</w:t>
      </w:r>
      <w:r w:rsidRPr="00B20AE8">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38A8EC4" w14:textId="77777777" w:rsidTr="006A2BF1">
        <w:trPr>
          <w:cantSplit/>
          <w:jc w:val="center"/>
        </w:trPr>
        <w:tc>
          <w:tcPr>
            <w:tcW w:w="2127" w:type="dxa"/>
          </w:tcPr>
          <w:p w14:paraId="2A830CAA"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0898CC2" w14:textId="77777777" w:rsidR="00C33A48" w:rsidRPr="00B20AE8" w:rsidRDefault="00C33A48" w:rsidP="0039402F">
            <w:pPr>
              <w:pStyle w:val="TAH"/>
            </w:pPr>
            <w:r w:rsidRPr="00B20AE8">
              <w:t>Frequency offset of measurement filter centre frequency, f_offset</w:t>
            </w:r>
          </w:p>
        </w:tc>
        <w:tc>
          <w:tcPr>
            <w:tcW w:w="3455" w:type="dxa"/>
          </w:tcPr>
          <w:p w14:paraId="37E9AE64"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AD409D9" w14:textId="77777777" w:rsidR="00C33A48" w:rsidRPr="00B20AE8" w:rsidRDefault="00C33A48" w:rsidP="0039402F">
            <w:pPr>
              <w:pStyle w:val="TAH"/>
            </w:pPr>
            <w:r w:rsidRPr="00B20AE8">
              <w:t xml:space="preserve">Measurement bandwidth </w:t>
            </w:r>
          </w:p>
        </w:tc>
      </w:tr>
      <w:tr w:rsidR="004F339F" w:rsidRPr="00B20AE8" w14:paraId="085CE059" w14:textId="77777777" w:rsidTr="006A2BF1">
        <w:trPr>
          <w:cantSplit/>
          <w:jc w:val="center"/>
        </w:trPr>
        <w:tc>
          <w:tcPr>
            <w:tcW w:w="2127" w:type="dxa"/>
          </w:tcPr>
          <w:p w14:paraId="0593D33E"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31BA36E"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26596564" w14:textId="77777777" w:rsidR="00C33A48" w:rsidRPr="00B20AE8" w:rsidRDefault="00C33A48" w:rsidP="0039402F">
            <w:pPr>
              <w:pStyle w:val="TAC"/>
            </w:pPr>
            <w:r w:rsidRPr="00B20AE8">
              <w:rPr>
                <w:rFonts w:eastAsia="Malgun Gothic"/>
              </w:rPr>
              <w:t>4</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4E936A2B" w14:textId="77777777" w:rsidR="00C33A48" w:rsidRPr="00B20AE8" w:rsidRDefault="00C33A48" w:rsidP="0039402F">
            <w:pPr>
              <w:pStyle w:val="TAC"/>
            </w:pPr>
            <w:r w:rsidRPr="00B20AE8">
              <w:t xml:space="preserve">100 kHz </w:t>
            </w:r>
          </w:p>
        </w:tc>
      </w:tr>
      <w:tr w:rsidR="004F339F" w:rsidRPr="00B20AE8" w14:paraId="38038214" w14:textId="77777777" w:rsidTr="006A2BF1">
        <w:trPr>
          <w:cantSplit/>
          <w:jc w:val="center"/>
        </w:trPr>
        <w:tc>
          <w:tcPr>
            <w:tcW w:w="2127" w:type="dxa"/>
          </w:tcPr>
          <w:p w14:paraId="6E1758F2"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BC38F9"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FE26214"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4AD966E4"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14D1990" w14:textId="77777777" w:rsidR="00C33A48" w:rsidRPr="00B20AE8" w:rsidRDefault="00C33A48" w:rsidP="0039402F">
            <w:pPr>
              <w:pStyle w:val="TAC"/>
            </w:pPr>
            <w:r w:rsidRPr="00B20AE8">
              <w:t>-3 dBm</w:t>
            </w:r>
          </w:p>
        </w:tc>
        <w:tc>
          <w:tcPr>
            <w:tcW w:w="1430" w:type="dxa"/>
          </w:tcPr>
          <w:p w14:paraId="55DA6FE5" w14:textId="77777777" w:rsidR="00C33A48" w:rsidRPr="00B20AE8" w:rsidRDefault="00C33A48" w:rsidP="0039402F">
            <w:pPr>
              <w:pStyle w:val="TAC"/>
            </w:pPr>
            <w:r w:rsidRPr="00B20AE8">
              <w:t xml:space="preserve">100 kHz </w:t>
            </w:r>
          </w:p>
        </w:tc>
      </w:tr>
      <w:tr w:rsidR="004F339F" w:rsidRPr="00B20AE8" w14:paraId="2E6E0940" w14:textId="77777777" w:rsidTr="006A2BF1">
        <w:trPr>
          <w:cantSplit/>
          <w:jc w:val="center"/>
        </w:trPr>
        <w:tc>
          <w:tcPr>
            <w:tcW w:w="2127" w:type="dxa"/>
          </w:tcPr>
          <w:p w14:paraId="79A2039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fmax</w:t>
            </w:r>
          </w:p>
        </w:tc>
        <w:tc>
          <w:tcPr>
            <w:tcW w:w="2976" w:type="dxa"/>
          </w:tcPr>
          <w:p w14:paraId="5770BF40" w14:textId="77777777" w:rsidR="00C33A48" w:rsidRPr="00B20AE8" w:rsidRDefault="00C33A48" w:rsidP="0039402F">
            <w:pPr>
              <w:pStyle w:val="TAC"/>
            </w:pPr>
            <w:r w:rsidRPr="00B20AE8">
              <w:t xml:space="preserve">10.5 MHz </w:t>
            </w:r>
            <w:r w:rsidRPr="00B20AE8">
              <w:sym w:font="Symbol" w:char="F0A3"/>
            </w:r>
            <w:r w:rsidRPr="00B20AE8">
              <w:t xml:space="preserve"> f_offset &lt; f_offsetmax </w:t>
            </w:r>
          </w:p>
        </w:tc>
        <w:tc>
          <w:tcPr>
            <w:tcW w:w="3455" w:type="dxa"/>
          </w:tcPr>
          <w:p w14:paraId="1B65DCC9" w14:textId="77777777" w:rsidR="00C33A48" w:rsidRPr="00B20AE8" w:rsidRDefault="00C33A48" w:rsidP="0039402F">
            <w:pPr>
              <w:pStyle w:val="TAC"/>
            </w:pPr>
            <w:r w:rsidRPr="00B20AE8">
              <w:t>-6 dBm (NOTE 8)</w:t>
            </w:r>
          </w:p>
        </w:tc>
        <w:tc>
          <w:tcPr>
            <w:tcW w:w="1430" w:type="dxa"/>
          </w:tcPr>
          <w:p w14:paraId="2DD3B907" w14:textId="77777777" w:rsidR="00C33A48" w:rsidRPr="00B20AE8" w:rsidRDefault="00C33A48" w:rsidP="0039402F">
            <w:pPr>
              <w:pStyle w:val="TAC"/>
            </w:pPr>
            <w:r w:rsidRPr="00B20AE8">
              <w:t xml:space="preserve">1 MHz </w:t>
            </w:r>
          </w:p>
        </w:tc>
      </w:tr>
      <w:tr w:rsidR="00C33A48" w:rsidRPr="00B20AE8" w14:paraId="5E718068" w14:textId="77777777" w:rsidTr="006A2BF1">
        <w:trPr>
          <w:cantSplit/>
          <w:jc w:val="center"/>
        </w:trPr>
        <w:tc>
          <w:tcPr>
            <w:tcW w:w="9988" w:type="dxa"/>
            <w:gridSpan w:val="4"/>
          </w:tcPr>
          <w:p w14:paraId="4E65AF92"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E0D4D48"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F5A8372"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358075F" w14:textId="77777777" w:rsidR="00C33A48" w:rsidRPr="00B20AE8" w:rsidRDefault="00C33A48" w:rsidP="0039402F"/>
    <w:p w14:paraId="231FAF70" w14:textId="77777777" w:rsidR="00C33A48" w:rsidRPr="00B20AE8" w:rsidRDefault="00C33A48" w:rsidP="00F437E4">
      <w:pPr>
        <w:pStyle w:val="H6"/>
      </w:pPr>
      <w:bookmarkStart w:id="3820" w:name="_Toc21123122"/>
      <w:bookmarkStart w:id="3821" w:name="_Toc45907315"/>
      <w:bookmarkStart w:id="3822" w:name="_Toc53181419"/>
      <w:r w:rsidRPr="00B20AE8">
        <w:t>6.7.5.5.5.4</w:t>
      </w:r>
      <w:r w:rsidRPr="00B20AE8">
        <w:tab/>
        <w:t>Wide Area BS Category B (Option 2)</w:t>
      </w:r>
      <w:bookmarkEnd w:id="3820"/>
      <w:bookmarkEnd w:id="3821"/>
      <w:bookmarkEnd w:id="3822"/>
    </w:p>
    <w:p w14:paraId="119A330F" w14:textId="77777777" w:rsidR="00C33A48" w:rsidRPr="00B20AE8" w:rsidRDefault="00C33A48" w:rsidP="0039402F">
      <w:r w:rsidRPr="00B20AE8">
        <w:t xml:space="preserve">For Category B Operating band unwanted emissions, there are two options for the limits that may be applied regionally, option </w:t>
      </w:r>
      <w:r w:rsidR="00B627B5" w:rsidRPr="00B20AE8">
        <w:t xml:space="preserve">2 </w:t>
      </w:r>
      <w:r w:rsidRPr="00B20AE8">
        <w:t>is as follows.</w:t>
      </w:r>
    </w:p>
    <w:p w14:paraId="63A571FB" w14:textId="1D6160FE" w:rsidR="00C33A48" w:rsidRPr="00B20AE8" w:rsidRDefault="00C33A48" w:rsidP="0039402F">
      <w:r w:rsidRPr="00B20AE8">
        <w:t xml:space="preserve">The limits in this </w:t>
      </w:r>
      <w:r w:rsidR="003D3C64">
        <w:t>clause</w:t>
      </w:r>
      <w:r w:rsidRPr="00B20AE8">
        <w:t xml:space="preserv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14:paraId="5D12987A" w14:textId="77777777" w:rsidR="00C33A48" w:rsidRPr="00B20AE8" w:rsidRDefault="00C33A48" w:rsidP="0039402F">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14:paraId="2D70688C" w14:textId="77777777" w:rsidR="00C33A48" w:rsidRPr="00B20AE8" w:rsidRDefault="00C33A48" w:rsidP="0039402F">
      <w:pPr>
        <w:pStyle w:val="TH"/>
        <w:rPr>
          <w:rFonts w:cs="v5.0.0"/>
        </w:rPr>
      </w:pPr>
      <w:r w:rsidRPr="00B20AE8">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E25B6FF" w14:textId="77777777" w:rsidTr="006A2BF1">
        <w:trPr>
          <w:cantSplit/>
          <w:jc w:val="center"/>
        </w:trPr>
        <w:tc>
          <w:tcPr>
            <w:tcW w:w="2127" w:type="dxa"/>
          </w:tcPr>
          <w:p w14:paraId="4C678FBC"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C020713" w14:textId="77777777" w:rsidR="00C33A48" w:rsidRPr="00B20AE8" w:rsidRDefault="00C33A48" w:rsidP="0039402F">
            <w:pPr>
              <w:pStyle w:val="TAH"/>
            </w:pPr>
            <w:r w:rsidRPr="00B20AE8">
              <w:t>Frequency offset of measurement filter centre frequency, f_offset</w:t>
            </w:r>
          </w:p>
        </w:tc>
        <w:tc>
          <w:tcPr>
            <w:tcW w:w="3455" w:type="dxa"/>
          </w:tcPr>
          <w:p w14:paraId="34D62D55"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795F005"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66744208" w14:textId="77777777" w:rsidTr="006A2BF1">
        <w:trPr>
          <w:cantSplit/>
          <w:jc w:val="center"/>
        </w:trPr>
        <w:tc>
          <w:tcPr>
            <w:tcW w:w="2127" w:type="dxa"/>
          </w:tcPr>
          <w:p w14:paraId="37EA43E8"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313BEB15" w14:textId="77777777" w:rsidR="00C33A48" w:rsidRPr="00B20AE8" w:rsidRDefault="00C33A48" w:rsidP="0039402F">
            <w:pPr>
              <w:pStyle w:val="TAC"/>
            </w:pPr>
            <w:r w:rsidRPr="00B20AE8">
              <w:t xml:space="preserve">0.015 MHz </w:t>
            </w:r>
            <w:r w:rsidRPr="00B20AE8">
              <w:sym w:font="Symbol" w:char="F0A3"/>
            </w:r>
            <w:r w:rsidRPr="00B20AE8">
              <w:t xml:space="preserve"> f_offset &lt; 0.215 MHz </w:t>
            </w:r>
          </w:p>
        </w:tc>
        <w:tc>
          <w:tcPr>
            <w:tcW w:w="3455" w:type="dxa"/>
          </w:tcPr>
          <w:p w14:paraId="62B64943" w14:textId="77777777" w:rsidR="00C33A48" w:rsidRPr="00B20AE8" w:rsidRDefault="00C33A48" w:rsidP="0039402F">
            <w:pPr>
              <w:pStyle w:val="TAC"/>
            </w:pPr>
            <w:r w:rsidRPr="00B20AE8">
              <w:t>-3.2 dBm</w:t>
            </w:r>
          </w:p>
        </w:tc>
        <w:tc>
          <w:tcPr>
            <w:tcW w:w="1430" w:type="dxa"/>
          </w:tcPr>
          <w:p w14:paraId="062577DE" w14:textId="77777777" w:rsidR="00C33A48" w:rsidRPr="00B20AE8" w:rsidRDefault="00C33A48" w:rsidP="0039402F">
            <w:pPr>
              <w:pStyle w:val="TAC"/>
            </w:pPr>
            <w:r w:rsidRPr="00B20AE8">
              <w:t xml:space="preserve">30 kHz </w:t>
            </w:r>
          </w:p>
        </w:tc>
      </w:tr>
      <w:tr w:rsidR="004F339F" w:rsidRPr="00B20AE8" w14:paraId="33B8CC03" w14:textId="77777777" w:rsidTr="006A2BF1">
        <w:trPr>
          <w:cantSplit/>
          <w:jc w:val="center"/>
        </w:trPr>
        <w:tc>
          <w:tcPr>
            <w:tcW w:w="2127" w:type="dxa"/>
          </w:tcPr>
          <w:p w14:paraId="15162A90" w14:textId="77777777" w:rsidR="00C33A48" w:rsidRPr="00B20AE8" w:rsidRDefault="00C33A48" w:rsidP="0039402F">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0E6BA13F" w14:textId="77777777" w:rsidR="00C33A48" w:rsidRPr="00B20AE8" w:rsidRDefault="00C33A48" w:rsidP="0039402F">
            <w:pPr>
              <w:pStyle w:val="TAC"/>
            </w:pPr>
            <w:r w:rsidRPr="00B20AE8">
              <w:t xml:space="preserve">0.215 MHz </w:t>
            </w:r>
            <w:r w:rsidRPr="00B20AE8">
              <w:sym w:font="Symbol" w:char="F0A3"/>
            </w:r>
            <w:r w:rsidRPr="00B20AE8">
              <w:t xml:space="preserve"> f_offset &lt; 1.015 MHz</w:t>
            </w:r>
          </w:p>
        </w:tc>
        <w:tc>
          <w:tcPr>
            <w:tcW w:w="3455" w:type="dxa"/>
          </w:tcPr>
          <w:p w14:paraId="52159393" w14:textId="77777777" w:rsidR="00C33A48" w:rsidRPr="00B20AE8" w:rsidRDefault="00C33A48" w:rsidP="0039402F">
            <w:pPr>
              <w:pStyle w:val="TAC"/>
            </w:pPr>
            <w:r w:rsidRPr="00B20AE8">
              <w:rPr>
                <w:rFonts w:eastAsia="Malgun Gothic"/>
              </w:rPr>
              <w:t>-3.2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15(f_offset/MHz-0.215)</w:t>
            </w:r>
            <w:r w:rsidR="00F87D09" w:rsidRPr="00B20AE8">
              <w:rPr>
                <w:rFonts w:eastAsia="Malgun Gothic"/>
              </w:rPr>
              <w:t xml:space="preserve"> </w:t>
            </w:r>
            <w:r w:rsidRPr="00B20AE8">
              <w:rPr>
                <w:rFonts w:eastAsia="Malgun Gothic"/>
              </w:rPr>
              <w:t>dB</w:t>
            </w:r>
          </w:p>
        </w:tc>
        <w:tc>
          <w:tcPr>
            <w:tcW w:w="1430" w:type="dxa"/>
          </w:tcPr>
          <w:p w14:paraId="20CB5641" w14:textId="77777777" w:rsidR="00C33A48" w:rsidRPr="00B20AE8" w:rsidRDefault="00C33A48" w:rsidP="0039402F">
            <w:pPr>
              <w:pStyle w:val="TAC"/>
            </w:pPr>
            <w:r w:rsidRPr="00B20AE8">
              <w:t xml:space="preserve">30 kHz </w:t>
            </w:r>
          </w:p>
        </w:tc>
      </w:tr>
      <w:tr w:rsidR="004F339F" w:rsidRPr="00B20AE8" w14:paraId="62BDD342" w14:textId="77777777" w:rsidTr="006A2BF1">
        <w:trPr>
          <w:cantSplit/>
          <w:jc w:val="center"/>
        </w:trPr>
        <w:tc>
          <w:tcPr>
            <w:tcW w:w="2127" w:type="dxa"/>
          </w:tcPr>
          <w:p w14:paraId="5377651B" w14:textId="77777777" w:rsidR="00C33A48" w:rsidRPr="00B20AE8" w:rsidRDefault="00C33A48" w:rsidP="0039402F">
            <w:pPr>
              <w:pStyle w:val="TAC"/>
            </w:pPr>
            <w:r w:rsidRPr="00B20AE8">
              <w:t>(Note 7)</w:t>
            </w:r>
          </w:p>
        </w:tc>
        <w:tc>
          <w:tcPr>
            <w:tcW w:w="2976" w:type="dxa"/>
          </w:tcPr>
          <w:p w14:paraId="266EAABB" w14:textId="77777777" w:rsidR="00C33A48" w:rsidRPr="00B20AE8" w:rsidRDefault="00C33A48" w:rsidP="0039402F">
            <w:pPr>
              <w:pStyle w:val="TAC"/>
            </w:pPr>
            <w:r w:rsidRPr="00B20AE8">
              <w:t xml:space="preserve">1.015 MHz </w:t>
            </w:r>
            <w:r w:rsidRPr="00B20AE8">
              <w:sym w:font="Symbol" w:char="F0A3"/>
            </w:r>
            <w:r w:rsidRPr="00B20AE8">
              <w:t xml:space="preserve"> f_offset &lt; 1.5 MHz </w:t>
            </w:r>
          </w:p>
        </w:tc>
        <w:tc>
          <w:tcPr>
            <w:tcW w:w="3455" w:type="dxa"/>
          </w:tcPr>
          <w:p w14:paraId="7E988D50" w14:textId="77777777" w:rsidR="00C33A48" w:rsidRPr="00B20AE8" w:rsidRDefault="00C33A48" w:rsidP="0039402F">
            <w:pPr>
              <w:pStyle w:val="TAC"/>
            </w:pPr>
            <w:r w:rsidRPr="00B20AE8">
              <w:t>-15.2 dBm</w:t>
            </w:r>
          </w:p>
        </w:tc>
        <w:tc>
          <w:tcPr>
            <w:tcW w:w="1430" w:type="dxa"/>
          </w:tcPr>
          <w:p w14:paraId="3D723DE8" w14:textId="77777777" w:rsidR="00C33A48" w:rsidRPr="00B20AE8" w:rsidRDefault="00C33A48" w:rsidP="0039402F">
            <w:pPr>
              <w:pStyle w:val="TAC"/>
            </w:pPr>
            <w:r w:rsidRPr="00B20AE8">
              <w:t xml:space="preserve">30 kHz </w:t>
            </w:r>
          </w:p>
        </w:tc>
      </w:tr>
      <w:tr w:rsidR="004F339F" w:rsidRPr="00B20AE8" w14:paraId="10F821E6" w14:textId="77777777" w:rsidTr="006A2BF1">
        <w:trPr>
          <w:cantSplit/>
          <w:jc w:val="center"/>
        </w:trPr>
        <w:tc>
          <w:tcPr>
            <w:tcW w:w="2127" w:type="dxa"/>
          </w:tcPr>
          <w:p w14:paraId="275E6CFC" w14:textId="77777777" w:rsidR="00C33A48" w:rsidRPr="00B20AE8" w:rsidRDefault="00C33A48" w:rsidP="0039402F">
            <w:pPr>
              <w:pStyle w:val="TAC"/>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6C87C980" w14:textId="77777777" w:rsidR="00C33A48" w:rsidRPr="00B20AE8" w:rsidRDefault="00C33A48" w:rsidP="0039402F">
            <w:pPr>
              <w:pStyle w:val="TAC"/>
              <w:rPr>
                <w:lang w:val="fr-FR"/>
              </w:rPr>
            </w:pPr>
            <w:r w:rsidRPr="00B20AE8">
              <w:rPr>
                <w:lang w:val="fr-FR"/>
              </w:rPr>
              <w:t>min(</w:t>
            </w:r>
            <w:r w:rsidRPr="00B20AE8" w:rsidDel="00931AED">
              <w:rPr>
                <w:lang w:val="fr-FR"/>
              </w:rPr>
              <w:t xml:space="preserve"> </w:t>
            </w:r>
            <w:r w:rsidRPr="00B20AE8">
              <w:rPr>
                <w:lang w:val="fr-FR"/>
              </w:rPr>
              <w:t xml:space="preserve">10 MHz ,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304A180E" w14:textId="77777777" w:rsidR="00C33A48" w:rsidRPr="00B20AE8" w:rsidRDefault="00C33A48" w:rsidP="0039402F">
            <w:pPr>
              <w:pStyle w:val="TAC"/>
              <w:rPr>
                <w:lang w:val="sv-FI"/>
              </w:rPr>
            </w:pPr>
            <w:r w:rsidRPr="00B20AE8">
              <w:rPr>
                <w:lang w:val="sv-FI"/>
              </w:rPr>
              <w:t xml:space="preserve">1.5 MHz </w:t>
            </w:r>
            <w:r w:rsidRPr="00B20AE8">
              <w:sym w:font="Symbol" w:char="F0A3"/>
            </w:r>
            <w:r w:rsidRPr="00B20AE8">
              <w:rPr>
                <w:lang w:val="sv-FI"/>
              </w:rPr>
              <w:t xml:space="preserve"> f_offset &lt;</w:t>
            </w:r>
          </w:p>
          <w:p w14:paraId="2589A1EF" w14:textId="77777777" w:rsidR="00C33A48" w:rsidRPr="00B20AE8" w:rsidRDefault="00C33A48" w:rsidP="0039402F">
            <w:pPr>
              <w:pStyle w:val="TAC"/>
              <w:rPr>
                <w:lang w:val="sv-FI"/>
              </w:rPr>
            </w:pPr>
            <w:r w:rsidRPr="00B20AE8">
              <w:rPr>
                <w:lang w:val="sv-FI"/>
              </w:rPr>
              <w:t>min(10.5 MHz, f_offset</w:t>
            </w:r>
            <w:r w:rsidRPr="00B20AE8">
              <w:rPr>
                <w:vertAlign w:val="subscript"/>
                <w:lang w:val="sv-FI"/>
              </w:rPr>
              <w:t>max</w:t>
            </w:r>
            <w:r w:rsidRPr="00B20AE8">
              <w:rPr>
                <w:lang w:val="sv-FI"/>
              </w:rPr>
              <w:t>)</w:t>
            </w:r>
          </w:p>
        </w:tc>
        <w:tc>
          <w:tcPr>
            <w:tcW w:w="3455" w:type="dxa"/>
          </w:tcPr>
          <w:p w14:paraId="2C16274A" w14:textId="77777777" w:rsidR="00C33A48" w:rsidRPr="00B20AE8" w:rsidRDefault="00C33A48" w:rsidP="0039402F">
            <w:pPr>
              <w:pStyle w:val="TAC"/>
            </w:pPr>
            <w:r w:rsidRPr="00B20AE8">
              <w:t>-2.2 dBm</w:t>
            </w:r>
          </w:p>
        </w:tc>
        <w:tc>
          <w:tcPr>
            <w:tcW w:w="1430" w:type="dxa"/>
          </w:tcPr>
          <w:p w14:paraId="68EE1713" w14:textId="77777777" w:rsidR="00C33A48" w:rsidRPr="00B20AE8" w:rsidRDefault="00C33A48" w:rsidP="0039402F">
            <w:pPr>
              <w:pStyle w:val="TAC"/>
            </w:pPr>
            <w:r w:rsidRPr="00B20AE8">
              <w:t xml:space="preserve">1 MHz </w:t>
            </w:r>
          </w:p>
        </w:tc>
      </w:tr>
      <w:tr w:rsidR="004F339F" w:rsidRPr="00B20AE8" w14:paraId="65B083BC" w14:textId="77777777" w:rsidTr="006A2BF1">
        <w:trPr>
          <w:cantSplit/>
          <w:jc w:val="center"/>
        </w:trPr>
        <w:tc>
          <w:tcPr>
            <w:tcW w:w="2127" w:type="dxa"/>
          </w:tcPr>
          <w:p w14:paraId="1A3940E9"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17BE1A5"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8C36DB" w14:textId="77777777" w:rsidR="00C33A48" w:rsidRPr="00B20AE8" w:rsidRDefault="00C33A48" w:rsidP="0039402F">
            <w:pPr>
              <w:pStyle w:val="TAC"/>
            </w:pPr>
            <w:r w:rsidRPr="00B20AE8">
              <w:t xml:space="preserve">-6 dBm (NOTE </w:t>
            </w:r>
            <w:r w:rsidR="00CE5058" w:rsidRPr="00B20AE8">
              <w:t>8</w:t>
            </w:r>
            <w:r w:rsidRPr="00B20AE8">
              <w:t>)</w:t>
            </w:r>
          </w:p>
        </w:tc>
        <w:tc>
          <w:tcPr>
            <w:tcW w:w="1430" w:type="dxa"/>
          </w:tcPr>
          <w:p w14:paraId="26214714" w14:textId="77777777" w:rsidR="00C33A48" w:rsidRPr="00B20AE8" w:rsidRDefault="00C33A48" w:rsidP="0039402F">
            <w:pPr>
              <w:pStyle w:val="TAC"/>
            </w:pPr>
            <w:r w:rsidRPr="00B20AE8">
              <w:t xml:space="preserve">1 MHz </w:t>
            </w:r>
          </w:p>
        </w:tc>
      </w:tr>
      <w:tr w:rsidR="00C33A48" w:rsidRPr="00B20AE8" w14:paraId="7330CE6A" w14:textId="77777777" w:rsidTr="006A2BF1">
        <w:trPr>
          <w:cantSplit/>
          <w:jc w:val="center"/>
        </w:trPr>
        <w:tc>
          <w:tcPr>
            <w:tcW w:w="9988" w:type="dxa"/>
            <w:gridSpan w:val="4"/>
          </w:tcPr>
          <w:p w14:paraId="3FBAA959"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6FFA44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84F3088" w14:textId="77777777" w:rsidR="00C33A48" w:rsidRPr="00B20AE8" w:rsidRDefault="00C33A48" w:rsidP="0039402F">
            <w:pPr>
              <w:pStyle w:val="TAN"/>
            </w:pPr>
            <w:r w:rsidRPr="00B20AE8">
              <w:t>NOTE 7:</w:t>
            </w:r>
            <w:r w:rsidRPr="00B20AE8">
              <w:tab/>
              <w:t>This frequency range ensures that the range of values of f_offset is continuous.</w:t>
            </w:r>
          </w:p>
          <w:p w14:paraId="2105B656"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26BBC28" w14:textId="77777777" w:rsidR="00C33A48" w:rsidRPr="00B20AE8" w:rsidRDefault="00C33A48" w:rsidP="0039402F"/>
    <w:p w14:paraId="6A1E29EA" w14:textId="77777777" w:rsidR="00C33A48" w:rsidRPr="00B20AE8" w:rsidRDefault="00C33A48" w:rsidP="0039402F">
      <w:r w:rsidRPr="00B20AE8">
        <w:t xml:space="preserve">For a </w:t>
      </w:r>
      <w:r w:rsidRPr="00B20AE8">
        <w:rPr>
          <w:i/>
        </w:rPr>
        <w:t>RIB</w:t>
      </w:r>
      <w:r w:rsidRPr="00B20AE8">
        <w:t xml:space="preserve"> operating in band 3, 8 or 65, emissions shall not exceed the maximum levels specified in table 6.7.5.5.5.4</w:t>
      </w:r>
      <w:r w:rsidRPr="00B20AE8">
        <w:noBreakHyphen/>
        <w:t>2 for 3 MHz channel bandwidth.</w:t>
      </w:r>
    </w:p>
    <w:p w14:paraId="223AD89E" w14:textId="77777777" w:rsidR="00C33A48" w:rsidRPr="00B20AE8" w:rsidRDefault="00C33A48" w:rsidP="0039402F">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33AC50F4" w14:textId="77777777" w:rsidTr="006A2BF1">
        <w:trPr>
          <w:cantSplit/>
          <w:jc w:val="center"/>
        </w:trPr>
        <w:tc>
          <w:tcPr>
            <w:tcW w:w="2442" w:type="dxa"/>
          </w:tcPr>
          <w:p w14:paraId="4694DA5F"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578A5876" w14:textId="77777777" w:rsidR="00C33A48" w:rsidRPr="00B20AE8" w:rsidRDefault="00C33A48" w:rsidP="0039402F">
            <w:pPr>
              <w:pStyle w:val="TAH"/>
            </w:pPr>
            <w:r w:rsidRPr="00B20AE8">
              <w:t>Frequency offset of measurement filter centre frequency, f_offset</w:t>
            </w:r>
          </w:p>
        </w:tc>
        <w:tc>
          <w:tcPr>
            <w:tcW w:w="2855" w:type="dxa"/>
          </w:tcPr>
          <w:p w14:paraId="71707A8F"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31ABC09"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20E161CF" w14:textId="77777777" w:rsidTr="006A2BF1">
        <w:trPr>
          <w:cantSplit/>
          <w:jc w:val="center"/>
        </w:trPr>
        <w:tc>
          <w:tcPr>
            <w:tcW w:w="2442" w:type="dxa"/>
          </w:tcPr>
          <w:p w14:paraId="74AA7682"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4A915036" w14:textId="77777777" w:rsidR="00C33A48" w:rsidRPr="00B20AE8" w:rsidRDefault="00C33A48" w:rsidP="0039402F">
            <w:pPr>
              <w:pStyle w:val="TAC"/>
            </w:pPr>
            <w:r w:rsidRPr="00B20AE8">
              <w:t xml:space="preserve">0.015 MHz </w:t>
            </w:r>
            <w:r w:rsidRPr="00B20AE8">
              <w:sym w:font="Symbol" w:char="F0A3"/>
            </w:r>
            <w:r w:rsidRPr="00B20AE8">
              <w:t xml:space="preserve"> f_offset &lt; 0.065 MHz </w:t>
            </w:r>
          </w:p>
        </w:tc>
        <w:tc>
          <w:tcPr>
            <w:tcW w:w="2855" w:type="dxa"/>
          </w:tcPr>
          <w:p w14:paraId="43BF128A" w14:textId="77777777" w:rsidR="00C33A48" w:rsidRPr="00B20AE8" w:rsidRDefault="00C33A48" w:rsidP="0039402F">
            <w:pPr>
              <w:pStyle w:val="TAC"/>
            </w:pPr>
            <w:r w:rsidRPr="00B20AE8">
              <w:t>15.8</w:t>
            </w:r>
            <w:r w:rsidR="00F87D09" w:rsidRPr="00B20AE8">
              <w:t xml:space="preserve"> </w:t>
            </w:r>
            <w:r w:rsidRPr="00B20AE8">
              <w:t>dBm</w:t>
            </w:r>
            <w:r w:rsidR="00F87D09" w:rsidRPr="00B20AE8">
              <w:t xml:space="preserve"> </w:t>
            </w:r>
            <w:r w:rsidRPr="00B20AE8">
              <w:t>-</w:t>
            </w:r>
            <w:r w:rsidR="00F87D09" w:rsidRPr="00B20AE8">
              <w:t xml:space="preserve"> </w:t>
            </w:r>
            <w:r w:rsidRPr="00B20AE8">
              <w:t>60(f_offset_MHz-0.015)</w:t>
            </w:r>
            <w:r w:rsidR="00F87D09" w:rsidRPr="00B20AE8">
              <w:t xml:space="preserve"> </w:t>
            </w:r>
            <w:r w:rsidRPr="00B20AE8">
              <w:t>dB</w:t>
            </w:r>
          </w:p>
        </w:tc>
        <w:tc>
          <w:tcPr>
            <w:tcW w:w="1430" w:type="dxa"/>
          </w:tcPr>
          <w:p w14:paraId="143719B1" w14:textId="77777777" w:rsidR="00C33A48" w:rsidRPr="00B20AE8" w:rsidRDefault="00C33A48" w:rsidP="0039402F">
            <w:pPr>
              <w:pStyle w:val="TAC"/>
            </w:pPr>
            <w:r w:rsidRPr="00B20AE8">
              <w:t xml:space="preserve">30 kHz </w:t>
            </w:r>
          </w:p>
        </w:tc>
      </w:tr>
      <w:tr w:rsidR="004F339F" w:rsidRPr="00B20AE8" w14:paraId="2D3DA59F" w14:textId="77777777" w:rsidTr="006A2BF1">
        <w:trPr>
          <w:cantSplit/>
          <w:jc w:val="center"/>
        </w:trPr>
        <w:tc>
          <w:tcPr>
            <w:tcW w:w="2442" w:type="dxa"/>
          </w:tcPr>
          <w:p w14:paraId="0172191F" w14:textId="77777777" w:rsidR="00C33A48" w:rsidRPr="00B20AE8" w:rsidRDefault="00C33A48" w:rsidP="0039402F">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113A625A" w14:textId="77777777" w:rsidR="00C33A48" w:rsidRPr="00B20AE8" w:rsidRDefault="00C33A48" w:rsidP="0039402F">
            <w:pPr>
              <w:pStyle w:val="TAC"/>
            </w:pPr>
            <w:r w:rsidRPr="00B20AE8">
              <w:t xml:space="preserve">0. 065 MHz </w:t>
            </w:r>
            <w:r w:rsidRPr="00B20AE8">
              <w:sym w:font="Symbol" w:char="F0A3"/>
            </w:r>
            <w:r w:rsidRPr="00B20AE8">
              <w:t xml:space="preserve"> f_offset &lt; 0.165 MHz </w:t>
            </w:r>
          </w:p>
        </w:tc>
        <w:tc>
          <w:tcPr>
            <w:tcW w:w="2855" w:type="dxa"/>
          </w:tcPr>
          <w:p w14:paraId="07DBD0FF" w14:textId="77777777" w:rsidR="00C33A48" w:rsidRPr="00B20AE8" w:rsidRDefault="00C33A48" w:rsidP="0039402F">
            <w:pPr>
              <w:pStyle w:val="TAC"/>
            </w:pPr>
            <w:r w:rsidRPr="00B20AE8">
              <w:rPr>
                <w:rFonts w:eastAsia="Malgun Gothic"/>
              </w:rPr>
              <w:t>12.8dBm-160(f_offset/MHz-0.065) dB</w:t>
            </w:r>
          </w:p>
        </w:tc>
        <w:tc>
          <w:tcPr>
            <w:tcW w:w="1430" w:type="dxa"/>
          </w:tcPr>
          <w:p w14:paraId="16ED6B64" w14:textId="77777777" w:rsidR="00C33A48" w:rsidRPr="00B20AE8" w:rsidRDefault="00C33A48" w:rsidP="0039402F">
            <w:pPr>
              <w:pStyle w:val="TAC"/>
            </w:pPr>
            <w:r w:rsidRPr="00B20AE8">
              <w:t xml:space="preserve">30 kHz </w:t>
            </w:r>
          </w:p>
        </w:tc>
      </w:tr>
      <w:tr w:rsidR="004F339F" w:rsidRPr="00B20AE8" w14:paraId="6FDF06B0" w14:textId="77777777" w:rsidTr="006A2BF1">
        <w:trPr>
          <w:cantSplit/>
          <w:jc w:val="center"/>
        </w:trPr>
        <w:tc>
          <w:tcPr>
            <w:tcW w:w="2442" w:type="dxa"/>
          </w:tcPr>
          <w:p w14:paraId="31078F21" w14:textId="77777777" w:rsidR="00C33A48" w:rsidRPr="00B20AE8" w:rsidRDefault="00C33A48" w:rsidP="0039402F">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0A0AB654" w14:textId="77777777" w:rsidR="00C33A48" w:rsidRPr="00B20AE8" w:rsidRDefault="00C33A48" w:rsidP="0039402F">
            <w:pPr>
              <w:pStyle w:val="TAC"/>
            </w:pPr>
            <w:r w:rsidRPr="00B20AE8">
              <w:t xml:space="preserve">0.165 MHz </w:t>
            </w:r>
            <w:r w:rsidRPr="00B20AE8">
              <w:sym w:font="Symbol" w:char="F0A3"/>
            </w:r>
            <w:r w:rsidRPr="00B20AE8">
              <w:t xml:space="preserve"> f_offset &lt; 0.215 MHz </w:t>
            </w:r>
          </w:p>
        </w:tc>
        <w:tc>
          <w:tcPr>
            <w:tcW w:w="2855" w:type="dxa"/>
          </w:tcPr>
          <w:p w14:paraId="58015B5D" w14:textId="77777777" w:rsidR="00C33A48" w:rsidRPr="00B20AE8" w:rsidRDefault="00C33A48" w:rsidP="0039402F">
            <w:pPr>
              <w:pStyle w:val="TAC"/>
            </w:pPr>
            <w:r w:rsidRPr="00B20AE8">
              <w:t>-3.2 dBm</w:t>
            </w:r>
          </w:p>
        </w:tc>
        <w:tc>
          <w:tcPr>
            <w:tcW w:w="1430" w:type="dxa"/>
          </w:tcPr>
          <w:p w14:paraId="471AF2BD" w14:textId="77777777" w:rsidR="00C33A48" w:rsidRPr="00B20AE8" w:rsidRDefault="00C33A48" w:rsidP="0039402F">
            <w:pPr>
              <w:pStyle w:val="TAC"/>
            </w:pPr>
            <w:r w:rsidRPr="00B20AE8">
              <w:t xml:space="preserve">30 kHz </w:t>
            </w:r>
          </w:p>
        </w:tc>
      </w:tr>
      <w:tr w:rsidR="004F339F" w:rsidRPr="00B20AE8" w14:paraId="656CF472" w14:textId="77777777" w:rsidTr="006A2BF1">
        <w:trPr>
          <w:cantSplit/>
          <w:jc w:val="center"/>
        </w:trPr>
        <w:tc>
          <w:tcPr>
            <w:tcW w:w="2442" w:type="dxa"/>
          </w:tcPr>
          <w:p w14:paraId="5A107975" w14:textId="77777777" w:rsidR="00C33A48" w:rsidRPr="00B20AE8" w:rsidRDefault="00C33A48" w:rsidP="0039402F">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45107085" w14:textId="77777777" w:rsidR="00C33A48" w:rsidRPr="00B20AE8" w:rsidRDefault="00C33A48" w:rsidP="0039402F">
            <w:pPr>
              <w:pStyle w:val="TAC"/>
            </w:pPr>
            <w:r w:rsidRPr="00B20AE8">
              <w:t xml:space="preserve">0.215 MHz </w:t>
            </w:r>
            <w:r w:rsidRPr="00B20AE8">
              <w:sym w:font="Symbol" w:char="F0A3"/>
            </w:r>
            <w:r w:rsidRPr="00B20AE8">
              <w:t xml:space="preserve"> f_offset &lt; 1.015 MHz</w:t>
            </w:r>
          </w:p>
        </w:tc>
        <w:tc>
          <w:tcPr>
            <w:tcW w:w="2855" w:type="dxa"/>
          </w:tcPr>
          <w:p w14:paraId="22B97130" w14:textId="77777777" w:rsidR="00C33A48" w:rsidRPr="00B20AE8" w:rsidRDefault="00C33A48" w:rsidP="0039402F">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14:paraId="3F38143B" w14:textId="77777777" w:rsidR="00C33A48" w:rsidRPr="00B20AE8" w:rsidRDefault="00C33A48" w:rsidP="0039402F">
            <w:pPr>
              <w:pStyle w:val="TAC"/>
            </w:pPr>
            <w:r w:rsidRPr="00B20AE8">
              <w:t xml:space="preserve">30 kHz </w:t>
            </w:r>
          </w:p>
        </w:tc>
      </w:tr>
      <w:tr w:rsidR="004F339F" w:rsidRPr="00B20AE8" w14:paraId="26898ED7" w14:textId="77777777" w:rsidTr="006A2BF1">
        <w:trPr>
          <w:cantSplit/>
          <w:jc w:val="center"/>
        </w:trPr>
        <w:tc>
          <w:tcPr>
            <w:tcW w:w="2442" w:type="dxa"/>
          </w:tcPr>
          <w:p w14:paraId="1FEAB187" w14:textId="77777777" w:rsidR="00C33A48" w:rsidRPr="00B20AE8" w:rsidRDefault="00C33A48" w:rsidP="0039402F">
            <w:pPr>
              <w:pStyle w:val="TAC"/>
            </w:pPr>
            <w:r w:rsidRPr="00B20AE8">
              <w:t>(Note 7)</w:t>
            </w:r>
          </w:p>
        </w:tc>
        <w:tc>
          <w:tcPr>
            <w:tcW w:w="3261" w:type="dxa"/>
          </w:tcPr>
          <w:p w14:paraId="09A9420B" w14:textId="77777777" w:rsidR="00C33A48" w:rsidRPr="00B20AE8" w:rsidRDefault="00C33A48" w:rsidP="0039402F">
            <w:pPr>
              <w:pStyle w:val="TAC"/>
            </w:pPr>
            <w:r w:rsidRPr="00B20AE8">
              <w:t xml:space="preserve">1.015 MHz </w:t>
            </w:r>
            <w:r w:rsidRPr="00B20AE8">
              <w:sym w:font="Symbol" w:char="F0A3"/>
            </w:r>
            <w:r w:rsidRPr="00B20AE8">
              <w:t xml:space="preserve"> f_offset &lt; 1.5 MHz </w:t>
            </w:r>
          </w:p>
        </w:tc>
        <w:tc>
          <w:tcPr>
            <w:tcW w:w="2855" w:type="dxa"/>
          </w:tcPr>
          <w:p w14:paraId="3D5743BD" w14:textId="77777777" w:rsidR="00C33A48" w:rsidRPr="00B20AE8" w:rsidRDefault="00C33A48" w:rsidP="0039402F">
            <w:pPr>
              <w:pStyle w:val="TAC"/>
            </w:pPr>
            <w:r w:rsidRPr="00B20AE8">
              <w:t>-15.2 dBm</w:t>
            </w:r>
          </w:p>
        </w:tc>
        <w:tc>
          <w:tcPr>
            <w:tcW w:w="1430" w:type="dxa"/>
          </w:tcPr>
          <w:p w14:paraId="57CE75C9" w14:textId="77777777" w:rsidR="00C33A48" w:rsidRPr="00B20AE8" w:rsidRDefault="00C33A48" w:rsidP="0039402F">
            <w:pPr>
              <w:pStyle w:val="TAC"/>
            </w:pPr>
            <w:r w:rsidRPr="00B20AE8">
              <w:t xml:space="preserve">30 kHz </w:t>
            </w:r>
          </w:p>
        </w:tc>
      </w:tr>
      <w:tr w:rsidR="004F339F" w:rsidRPr="00B20AE8" w14:paraId="5F80837A" w14:textId="77777777" w:rsidTr="006A2BF1">
        <w:trPr>
          <w:cantSplit/>
          <w:jc w:val="center"/>
        </w:trPr>
        <w:tc>
          <w:tcPr>
            <w:tcW w:w="2442" w:type="dxa"/>
          </w:tcPr>
          <w:p w14:paraId="06399A63" w14:textId="77777777" w:rsidR="00C33A48" w:rsidRPr="00B20AE8" w:rsidRDefault="00C33A48" w:rsidP="0039402F">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6 MHz</w:t>
            </w:r>
          </w:p>
        </w:tc>
        <w:tc>
          <w:tcPr>
            <w:tcW w:w="3261" w:type="dxa"/>
          </w:tcPr>
          <w:p w14:paraId="6AE477FE" w14:textId="77777777" w:rsidR="00C33A48" w:rsidRPr="00B20AE8" w:rsidRDefault="00C33A48" w:rsidP="0039402F">
            <w:pPr>
              <w:pStyle w:val="TAC"/>
            </w:pPr>
            <w:r w:rsidRPr="00B20AE8">
              <w:t xml:space="preserve">1.5 MHz </w:t>
            </w:r>
            <w:r w:rsidRPr="00B20AE8">
              <w:sym w:font="Symbol" w:char="F0A3"/>
            </w:r>
            <w:r w:rsidRPr="00B20AE8">
              <w:t xml:space="preserve"> f_offset &lt; 6.5 MHz,</w:t>
            </w:r>
          </w:p>
        </w:tc>
        <w:tc>
          <w:tcPr>
            <w:tcW w:w="2855" w:type="dxa"/>
          </w:tcPr>
          <w:p w14:paraId="59DC35AC" w14:textId="77777777" w:rsidR="00C33A48" w:rsidRPr="00B20AE8" w:rsidRDefault="00C33A48" w:rsidP="0039402F">
            <w:pPr>
              <w:pStyle w:val="TAC"/>
            </w:pPr>
            <w:r w:rsidRPr="00B20AE8">
              <w:t>-2.2 dBm</w:t>
            </w:r>
          </w:p>
        </w:tc>
        <w:tc>
          <w:tcPr>
            <w:tcW w:w="1430" w:type="dxa"/>
          </w:tcPr>
          <w:p w14:paraId="7003DEA0" w14:textId="77777777" w:rsidR="00C33A48" w:rsidRPr="00B20AE8" w:rsidRDefault="00C33A48" w:rsidP="0039402F">
            <w:pPr>
              <w:pStyle w:val="TAC"/>
            </w:pPr>
            <w:r w:rsidRPr="00B20AE8">
              <w:t xml:space="preserve">1 MHz </w:t>
            </w:r>
          </w:p>
        </w:tc>
      </w:tr>
      <w:tr w:rsidR="004F339F" w:rsidRPr="00B20AE8" w14:paraId="12909116" w14:textId="77777777" w:rsidTr="006A2BF1">
        <w:trPr>
          <w:cantSplit/>
          <w:jc w:val="center"/>
        </w:trPr>
        <w:tc>
          <w:tcPr>
            <w:tcW w:w="2442" w:type="dxa"/>
          </w:tcPr>
          <w:p w14:paraId="6040DA20"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2FCF2AA"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2CF632F5"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7C0DBA9D"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35BD2288" w14:textId="77777777" w:rsidR="00C33A48" w:rsidRPr="00B20AE8" w:rsidRDefault="00C33A48" w:rsidP="0039402F">
            <w:pPr>
              <w:pStyle w:val="TAC"/>
            </w:pPr>
            <w:r w:rsidRPr="00B20AE8">
              <w:t>-4.2 dBm</w:t>
            </w:r>
          </w:p>
        </w:tc>
        <w:tc>
          <w:tcPr>
            <w:tcW w:w="1430" w:type="dxa"/>
          </w:tcPr>
          <w:p w14:paraId="33E27ADF" w14:textId="77777777" w:rsidR="00C33A48" w:rsidRPr="00B20AE8" w:rsidRDefault="00C33A48" w:rsidP="0039402F">
            <w:pPr>
              <w:pStyle w:val="TAC"/>
            </w:pPr>
            <w:r w:rsidRPr="00B20AE8">
              <w:t xml:space="preserve">1 MHz </w:t>
            </w:r>
          </w:p>
        </w:tc>
      </w:tr>
      <w:tr w:rsidR="004F339F" w:rsidRPr="00B20AE8" w14:paraId="57699507" w14:textId="77777777" w:rsidTr="006A2BF1">
        <w:trPr>
          <w:cantSplit/>
          <w:jc w:val="center"/>
        </w:trPr>
        <w:tc>
          <w:tcPr>
            <w:tcW w:w="2442" w:type="dxa"/>
          </w:tcPr>
          <w:p w14:paraId="4F1AA4D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C321675"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38945E3F" w14:textId="77777777" w:rsidR="00C33A48" w:rsidRPr="00B20AE8" w:rsidRDefault="00C33A48" w:rsidP="0039402F">
            <w:pPr>
              <w:pStyle w:val="TAC"/>
            </w:pPr>
            <w:r w:rsidRPr="00B20AE8">
              <w:t>-6 dBm (Note 8)</w:t>
            </w:r>
          </w:p>
        </w:tc>
        <w:tc>
          <w:tcPr>
            <w:tcW w:w="1430" w:type="dxa"/>
          </w:tcPr>
          <w:p w14:paraId="2EF06543" w14:textId="77777777" w:rsidR="00C33A48" w:rsidRPr="00B20AE8" w:rsidRDefault="00C33A48" w:rsidP="0039402F">
            <w:pPr>
              <w:pStyle w:val="TAC"/>
            </w:pPr>
          </w:p>
        </w:tc>
      </w:tr>
      <w:tr w:rsidR="00C33A48" w:rsidRPr="00B20AE8" w14:paraId="562052C7" w14:textId="77777777" w:rsidTr="006A2BF1">
        <w:trPr>
          <w:cantSplit/>
          <w:jc w:val="center"/>
        </w:trPr>
        <w:tc>
          <w:tcPr>
            <w:tcW w:w="9988" w:type="dxa"/>
            <w:gridSpan w:val="4"/>
          </w:tcPr>
          <w:p w14:paraId="088717A5"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-6dBm/1 MHz.</w:t>
            </w:r>
          </w:p>
          <w:p w14:paraId="41A2D036"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1E1A7518" w14:textId="77777777" w:rsidR="00C33A48" w:rsidRPr="00B20AE8" w:rsidRDefault="00C33A48" w:rsidP="0039402F">
            <w:pPr>
              <w:pStyle w:val="TAN"/>
            </w:pPr>
            <w:r w:rsidRPr="00B20AE8">
              <w:t>NOTE 7:</w:t>
            </w:r>
            <w:r w:rsidRPr="00B20AE8">
              <w:tab/>
              <w:t>This frequency range ensures that the range of values of f_offset is continuous.</w:t>
            </w:r>
          </w:p>
          <w:p w14:paraId="780AEC83"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114796E" w14:textId="77777777" w:rsidR="00C33A48" w:rsidRPr="00B20AE8" w:rsidRDefault="00C33A48" w:rsidP="0039402F"/>
    <w:p w14:paraId="79834254" w14:textId="77777777" w:rsidR="00C33A48" w:rsidRPr="00B20AE8" w:rsidRDefault="00C33A48" w:rsidP="0039402F">
      <w:r w:rsidRPr="00B20AE8">
        <w:t>For a BS operating in band 3, 8 or 65, emissions shall not exceed the maximum levels specified in table 6.7.5.5.5.4</w:t>
      </w:r>
      <w:r w:rsidRPr="00B20AE8">
        <w:noBreakHyphen/>
        <w:t>3 for 1.4 MHz channel bandwidth.</w:t>
      </w:r>
    </w:p>
    <w:p w14:paraId="3B949AC2" w14:textId="77777777" w:rsidR="00C33A48" w:rsidRPr="00B20AE8" w:rsidRDefault="00C33A48" w:rsidP="0039402F">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2164EC2F" w14:textId="77777777" w:rsidTr="006A2BF1">
        <w:trPr>
          <w:cantSplit/>
          <w:jc w:val="center"/>
        </w:trPr>
        <w:tc>
          <w:tcPr>
            <w:tcW w:w="2442" w:type="dxa"/>
          </w:tcPr>
          <w:p w14:paraId="4F01E343"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16785291" w14:textId="77777777" w:rsidR="00C33A48" w:rsidRPr="00B20AE8" w:rsidRDefault="00C33A48" w:rsidP="0039402F">
            <w:pPr>
              <w:pStyle w:val="TAH"/>
            </w:pPr>
            <w:r w:rsidRPr="00B20AE8">
              <w:t>Frequency offset of measurement filter centre frequency, f_offset</w:t>
            </w:r>
          </w:p>
        </w:tc>
        <w:tc>
          <w:tcPr>
            <w:tcW w:w="2855" w:type="dxa"/>
          </w:tcPr>
          <w:p w14:paraId="21043442"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9558891"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6FEDB19A" w14:textId="77777777" w:rsidTr="006A2BF1">
        <w:trPr>
          <w:cantSplit/>
          <w:jc w:val="center"/>
        </w:trPr>
        <w:tc>
          <w:tcPr>
            <w:tcW w:w="2442" w:type="dxa"/>
          </w:tcPr>
          <w:p w14:paraId="37C581D2"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2F12185A" w14:textId="77777777" w:rsidR="00C33A48" w:rsidRPr="00B20AE8" w:rsidRDefault="00C33A48" w:rsidP="0039402F">
            <w:pPr>
              <w:pStyle w:val="TAC"/>
            </w:pPr>
            <w:r w:rsidRPr="00B20AE8">
              <w:t xml:space="preserve">0.015 MHz </w:t>
            </w:r>
            <w:r w:rsidRPr="00B20AE8">
              <w:sym w:font="Symbol" w:char="F0A3"/>
            </w:r>
            <w:r w:rsidRPr="00B20AE8">
              <w:t xml:space="preserve"> f_offset &lt; 0.065 MHz </w:t>
            </w:r>
          </w:p>
        </w:tc>
        <w:tc>
          <w:tcPr>
            <w:tcW w:w="2855" w:type="dxa"/>
          </w:tcPr>
          <w:p w14:paraId="643CFDF9" w14:textId="77777777" w:rsidR="00C33A48" w:rsidRPr="00B20AE8" w:rsidRDefault="00C33A48" w:rsidP="0039402F">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14:paraId="12E82C07" w14:textId="77777777" w:rsidR="00C33A48" w:rsidRPr="00B20AE8" w:rsidRDefault="00C33A48" w:rsidP="0039402F">
            <w:pPr>
              <w:pStyle w:val="TAC"/>
            </w:pPr>
            <w:r w:rsidRPr="00B20AE8">
              <w:t xml:space="preserve">30 kHz </w:t>
            </w:r>
          </w:p>
        </w:tc>
      </w:tr>
      <w:tr w:rsidR="004F339F" w:rsidRPr="00B20AE8" w14:paraId="56B2ADD7" w14:textId="77777777" w:rsidTr="006A2BF1">
        <w:trPr>
          <w:cantSplit/>
          <w:jc w:val="center"/>
        </w:trPr>
        <w:tc>
          <w:tcPr>
            <w:tcW w:w="2442" w:type="dxa"/>
          </w:tcPr>
          <w:p w14:paraId="0CC34F78" w14:textId="77777777" w:rsidR="00C33A48" w:rsidRPr="00B20AE8" w:rsidRDefault="00C33A48" w:rsidP="0039402F">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3BCC5F13" w14:textId="77777777" w:rsidR="00C33A48" w:rsidRPr="00B20AE8" w:rsidRDefault="00C33A48" w:rsidP="0039402F">
            <w:pPr>
              <w:pStyle w:val="TAC"/>
            </w:pPr>
            <w:r w:rsidRPr="00B20AE8">
              <w:t xml:space="preserve">0. 065 MHz </w:t>
            </w:r>
            <w:r w:rsidRPr="00B20AE8">
              <w:sym w:font="Symbol" w:char="F0A3"/>
            </w:r>
            <w:r w:rsidRPr="00B20AE8">
              <w:t xml:space="preserve"> f_offset &lt; 0.165 MHz </w:t>
            </w:r>
          </w:p>
        </w:tc>
        <w:tc>
          <w:tcPr>
            <w:tcW w:w="2855" w:type="dxa"/>
          </w:tcPr>
          <w:p w14:paraId="2A682363" w14:textId="77777777" w:rsidR="00C33A48" w:rsidRPr="00B20AE8" w:rsidRDefault="00C33A48" w:rsidP="0039402F">
            <w:pPr>
              <w:pStyle w:val="TAC"/>
            </w:pPr>
            <w:r w:rsidRPr="00B20AE8">
              <w:t>12.8</w:t>
            </w:r>
            <w:r w:rsidR="00F87D09" w:rsidRPr="00B20AE8">
              <w:t xml:space="preserve"> </w:t>
            </w:r>
            <w:r w:rsidRPr="00B20AE8">
              <w:t>dBm</w:t>
            </w:r>
            <w:r w:rsidR="00F87D09" w:rsidRPr="00B20AE8">
              <w:t xml:space="preserve"> </w:t>
            </w:r>
            <w:r w:rsidRPr="00B20AE8">
              <w:t>-</w:t>
            </w:r>
            <w:r w:rsidR="00F87D09" w:rsidRPr="00B20AE8">
              <w:t xml:space="preserve"> </w:t>
            </w:r>
            <w:r w:rsidRPr="00B20AE8">
              <w:t>160(f_offset/MHz-0.065)</w:t>
            </w:r>
            <w:r w:rsidR="00F87D09" w:rsidRPr="00B20AE8">
              <w:t xml:space="preserve"> </w:t>
            </w:r>
            <w:r w:rsidRPr="00B20AE8">
              <w:t>dB</w:t>
            </w:r>
          </w:p>
        </w:tc>
        <w:tc>
          <w:tcPr>
            <w:tcW w:w="1430" w:type="dxa"/>
          </w:tcPr>
          <w:p w14:paraId="78224B61" w14:textId="77777777" w:rsidR="00C33A48" w:rsidRPr="00B20AE8" w:rsidRDefault="00C33A48" w:rsidP="0039402F">
            <w:pPr>
              <w:pStyle w:val="TAC"/>
            </w:pPr>
            <w:r w:rsidRPr="00B20AE8">
              <w:t xml:space="preserve">30 kHz </w:t>
            </w:r>
          </w:p>
        </w:tc>
      </w:tr>
      <w:tr w:rsidR="004F339F" w:rsidRPr="00B20AE8" w14:paraId="7411B9D4" w14:textId="77777777" w:rsidTr="006A2BF1">
        <w:trPr>
          <w:cantSplit/>
          <w:jc w:val="center"/>
        </w:trPr>
        <w:tc>
          <w:tcPr>
            <w:tcW w:w="2442" w:type="dxa"/>
          </w:tcPr>
          <w:p w14:paraId="1FC3F6A3" w14:textId="77777777" w:rsidR="00C33A48" w:rsidRPr="00B20AE8" w:rsidRDefault="00C33A48" w:rsidP="0039402F">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3BD98369" w14:textId="77777777" w:rsidR="00C33A48" w:rsidRPr="00B20AE8" w:rsidRDefault="00C33A48" w:rsidP="0039402F">
            <w:pPr>
              <w:pStyle w:val="TAC"/>
            </w:pPr>
            <w:r w:rsidRPr="00B20AE8">
              <w:t xml:space="preserve">0.165 MHz </w:t>
            </w:r>
            <w:r w:rsidRPr="00B20AE8">
              <w:sym w:font="Symbol" w:char="F0A3"/>
            </w:r>
            <w:r w:rsidRPr="00B20AE8">
              <w:t xml:space="preserve"> f_offset &lt; 0.215 MHz </w:t>
            </w:r>
          </w:p>
        </w:tc>
        <w:tc>
          <w:tcPr>
            <w:tcW w:w="2855" w:type="dxa"/>
          </w:tcPr>
          <w:p w14:paraId="229335D4" w14:textId="77777777" w:rsidR="00C33A48" w:rsidRPr="00B20AE8" w:rsidRDefault="00C33A48" w:rsidP="0039402F">
            <w:pPr>
              <w:pStyle w:val="TAC"/>
            </w:pPr>
            <w:r w:rsidRPr="00B20AE8">
              <w:t>-3.2 dBm</w:t>
            </w:r>
          </w:p>
        </w:tc>
        <w:tc>
          <w:tcPr>
            <w:tcW w:w="1430" w:type="dxa"/>
          </w:tcPr>
          <w:p w14:paraId="0484C1F6" w14:textId="77777777" w:rsidR="00C33A48" w:rsidRPr="00B20AE8" w:rsidRDefault="00C33A48" w:rsidP="0039402F">
            <w:pPr>
              <w:pStyle w:val="TAC"/>
            </w:pPr>
            <w:r w:rsidRPr="00B20AE8">
              <w:t xml:space="preserve">30 kHz </w:t>
            </w:r>
          </w:p>
        </w:tc>
      </w:tr>
      <w:tr w:rsidR="004F339F" w:rsidRPr="00B20AE8" w14:paraId="4A3E49CA" w14:textId="77777777" w:rsidTr="006A2BF1">
        <w:trPr>
          <w:cantSplit/>
          <w:jc w:val="center"/>
        </w:trPr>
        <w:tc>
          <w:tcPr>
            <w:tcW w:w="2442" w:type="dxa"/>
          </w:tcPr>
          <w:p w14:paraId="6712F472" w14:textId="77777777" w:rsidR="00C33A48" w:rsidRPr="00B20AE8" w:rsidRDefault="00C33A48" w:rsidP="0039402F">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5D38B21F" w14:textId="77777777" w:rsidR="00C33A48" w:rsidRPr="00B20AE8" w:rsidRDefault="00C33A48" w:rsidP="0039402F">
            <w:pPr>
              <w:pStyle w:val="TAC"/>
            </w:pPr>
            <w:r w:rsidRPr="00B20AE8">
              <w:t xml:space="preserve">0.215 MHz </w:t>
            </w:r>
            <w:r w:rsidRPr="00B20AE8">
              <w:sym w:font="Symbol" w:char="F0A3"/>
            </w:r>
            <w:r w:rsidRPr="00B20AE8">
              <w:t xml:space="preserve"> f_offset &lt; 1.015 MHz</w:t>
            </w:r>
          </w:p>
        </w:tc>
        <w:tc>
          <w:tcPr>
            <w:tcW w:w="2855" w:type="dxa"/>
          </w:tcPr>
          <w:p w14:paraId="63164100" w14:textId="77777777" w:rsidR="00C33A48" w:rsidRPr="00B20AE8" w:rsidRDefault="00C33A48" w:rsidP="0039402F">
            <w:pPr>
              <w:pStyle w:val="TAC"/>
            </w:pPr>
            <w:r w:rsidRPr="00B20AE8">
              <w:t>-3.2-15</w:t>
            </w:r>
            <w:r w:rsidR="00DF0EFB" w:rsidRPr="00B20AE8">
              <w:t>(</w:t>
            </w:r>
            <w:r w:rsidRPr="00B20AE8">
              <w:t>f_offset/MHz-0.215)dB</w:t>
            </w:r>
          </w:p>
          <w:p w14:paraId="67C892DC" w14:textId="77777777" w:rsidR="00C33A48" w:rsidRPr="00B20AE8" w:rsidRDefault="00C33A48" w:rsidP="0039402F">
            <w:pPr>
              <w:pStyle w:val="TAC"/>
            </w:pPr>
          </w:p>
        </w:tc>
        <w:tc>
          <w:tcPr>
            <w:tcW w:w="1430" w:type="dxa"/>
          </w:tcPr>
          <w:p w14:paraId="14B6F76A" w14:textId="77777777" w:rsidR="00C33A48" w:rsidRPr="00B20AE8" w:rsidRDefault="00C33A48" w:rsidP="0039402F">
            <w:pPr>
              <w:pStyle w:val="TAC"/>
            </w:pPr>
            <w:r w:rsidRPr="00B20AE8">
              <w:t xml:space="preserve">30 kHz </w:t>
            </w:r>
          </w:p>
        </w:tc>
      </w:tr>
      <w:tr w:rsidR="004F339F" w:rsidRPr="00B20AE8" w14:paraId="3D74E749" w14:textId="77777777" w:rsidTr="006A2BF1">
        <w:trPr>
          <w:cantSplit/>
          <w:jc w:val="center"/>
        </w:trPr>
        <w:tc>
          <w:tcPr>
            <w:tcW w:w="2442" w:type="dxa"/>
          </w:tcPr>
          <w:p w14:paraId="52A1B1A2" w14:textId="77777777" w:rsidR="00C33A48" w:rsidRPr="00B20AE8" w:rsidRDefault="00C33A48" w:rsidP="0039402F">
            <w:pPr>
              <w:pStyle w:val="TAC"/>
            </w:pPr>
            <w:r w:rsidRPr="00B20AE8">
              <w:t>(Note 7)</w:t>
            </w:r>
          </w:p>
        </w:tc>
        <w:tc>
          <w:tcPr>
            <w:tcW w:w="3261" w:type="dxa"/>
          </w:tcPr>
          <w:p w14:paraId="2028793B" w14:textId="77777777" w:rsidR="00C33A48" w:rsidRPr="00B20AE8" w:rsidRDefault="00C33A48" w:rsidP="0039402F">
            <w:pPr>
              <w:pStyle w:val="TAC"/>
            </w:pPr>
            <w:r w:rsidRPr="00B20AE8">
              <w:t xml:space="preserve">1.015 MHz </w:t>
            </w:r>
            <w:r w:rsidRPr="00B20AE8">
              <w:sym w:font="Symbol" w:char="F0A3"/>
            </w:r>
            <w:r w:rsidRPr="00B20AE8">
              <w:t xml:space="preserve"> f_offset &lt; 1.5 MHz </w:t>
            </w:r>
          </w:p>
        </w:tc>
        <w:tc>
          <w:tcPr>
            <w:tcW w:w="2855" w:type="dxa"/>
          </w:tcPr>
          <w:p w14:paraId="4BBF9D0E" w14:textId="77777777" w:rsidR="00C33A48" w:rsidRPr="00B20AE8" w:rsidRDefault="00C33A48" w:rsidP="0039402F">
            <w:pPr>
              <w:pStyle w:val="TAC"/>
            </w:pPr>
            <w:r w:rsidRPr="00B20AE8">
              <w:t>-15.2 dBm</w:t>
            </w:r>
          </w:p>
        </w:tc>
        <w:tc>
          <w:tcPr>
            <w:tcW w:w="1430" w:type="dxa"/>
          </w:tcPr>
          <w:p w14:paraId="10F90D03" w14:textId="77777777" w:rsidR="00C33A48" w:rsidRPr="00B20AE8" w:rsidRDefault="00C33A48" w:rsidP="0039402F">
            <w:pPr>
              <w:pStyle w:val="TAC"/>
            </w:pPr>
            <w:r w:rsidRPr="00B20AE8">
              <w:t xml:space="preserve">30 kHz </w:t>
            </w:r>
          </w:p>
        </w:tc>
      </w:tr>
      <w:tr w:rsidR="004F339F" w:rsidRPr="00B20AE8" w14:paraId="7D70559A" w14:textId="77777777" w:rsidTr="006A2BF1">
        <w:trPr>
          <w:cantSplit/>
          <w:jc w:val="center"/>
        </w:trPr>
        <w:tc>
          <w:tcPr>
            <w:tcW w:w="2442" w:type="dxa"/>
          </w:tcPr>
          <w:p w14:paraId="48D9A207" w14:textId="77777777" w:rsidR="00C33A48" w:rsidRPr="00B20AE8" w:rsidRDefault="00C33A48" w:rsidP="0039402F">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2.8 MHz </w:t>
            </w:r>
          </w:p>
        </w:tc>
        <w:tc>
          <w:tcPr>
            <w:tcW w:w="3261" w:type="dxa"/>
          </w:tcPr>
          <w:p w14:paraId="6029BD75" w14:textId="77777777" w:rsidR="00C33A48" w:rsidRPr="00B20AE8" w:rsidRDefault="00C33A48" w:rsidP="0039402F">
            <w:pPr>
              <w:pStyle w:val="TAC"/>
            </w:pPr>
            <w:r w:rsidRPr="00B20AE8">
              <w:t xml:space="preserve">1.5 MHz </w:t>
            </w:r>
            <w:r w:rsidRPr="00B20AE8">
              <w:sym w:font="Symbol" w:char="F0A3"/>
            </w:r>
            <w:r w:rsidRPr="00B20AE8">
              <w:t xml:space="preserve"> f_offset &lt; 3.3 MHz</w:t>
            </w:r>
          </w:p>
        </w:tc>
        <w:tc>
          <w:tcPr>
            <w:tcW w:w="2855" w:type="dxa"/>
          </w:tcPr>
          <w:p w14:paraId="3C562651" w14:textId="77777777" w:rsidR="00C33A48" w:rsidRPr="00B20AE8" w:rsidRDefault="00C33A48" w:rsidP="0039402F">
            <w:pPr>
              <w:pStyle w:val="TAC"/>
            </w:pPr>
            <w:r w:rsidRPr="00B20AE8">
              <w:t>-2.2 dBm</w:t>
            </w:r>
          </w:p>
        </w:tc>
        <w:tc>
          <w:tcPr>
            <w:tcW w:w="1430" w:type="dxa"/>
          </w:tcPr>
          <w:p w14:paraId="5008D215" w14:textId="77777777" w:rsidR="00C33A48" w:rsidRPr="00B20AE8" w:rsidRDefault="00C33A48" w:rsidP="0039402F">
            <w:pPr>
              <w:pStyle w:val="TAC"/>
            </w:pPr>
            <w:r w:rsidRPr="00B20AE8">
              <w:t xml:space="preserve">1 MHz </w:t>
            </w:r>
          </w:p>
        </w:tc>
      </w:tr>
      <w:tr w:rsidR="004F339F" w:rsidRPr="00B20AE8" w14:paraId="3EBDA9CB" w14:textId="77777777" w:rsidTr="006A2BF1">
        <w:trPr>
          <w:cantSplit/>
          <w:jc w:val="center"/>
        </w:trPr>
        <w:tc>
          <w:tcPr>
            <w:tcW w:w="2442" w:type="dxa"/>
          </w:tcPr>
          <w:p w14:paraId="5990FD50"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2A52D662"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46F72BCB"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1357DB72"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2C8A6FF1" w14:textId="77777777" w:rsidR="00C33A48" w:rsidRPr="00B20AE8" w:rsidRDefault="00C33A48" w:rsidP="0039402F">
            <w:pPr>
              <w:pStyle w:val="TAC"/>
            </w:pPr>
            <w:r w:rsidRPr="00B20AE8">
              <w:t>-4.2 dBm (Note 8)</w:t>
            </w:r>
          </w:p>
        </w:tc>
        <w:tc>
          <w:tcPr>
            <w:tcW w:w="1430" w:type="dxa"/>
          </w:tcPr>
          <w:p w14:paraId="55F54DFC" w14:textId="77777777" w:rsidR="00C33A48" w:rsidRPr="00B20AE8" w:rsidRDefault="00C33A48" w:rsidP="0039402F">
            <w:pPr>
              <w:pStyle w:val="TAC"/>
            </w:pPr>
            <w:r w:rsidRPr="00B20AE8">
              <w:t xml:space="preserve">1 MHz </w:t>
            </w:r>
          </w:p>
        </w:tc>
      </w:tr>
      <w:tr w:rsidR="004F339F" w:rsidRPr="00B20AE8" w14:paraId="4710936D" w14:textId="77777777" w:rsidTr="006A2BF1">
        <w:trPr>
          <w:cantSplit/>
          <w:jc w:val="center"/>
        </w:trPr>
        <w:tc>
          <w:tcPr>
            <w:tcW w:w="2442" w:type="dxa"/>
          </w:tcPr>
          <w:p w14:paraId="0D27A425"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4D0D949"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1B2CA80E" w14:textId="77777777" w:rsidR="00C33A48" w:rsidRPr="00B20AE8" w:rsidRDefault="00C33A48" w:rsidP="0039402F">
            <w:pPr>
              <w:pStyle w:val="TAC"/>
            </w:pPr>
            <w:r w:rsidRPr="00B20AE8">
              <w:t>-6 dBm (Note 8)</w:t>
            </w:r>
          </w:p>
        </w:tc>
        <w:tc>
          <w:tcPr>
            <w:tcW w:w="1430" w:type="dxa"/>
          </w:tcPr>
          <w:p w14:paraId="1B37CF18" w14:textId="77777777" w:rsidR="00C33A48" w:rsidRPr="00B20AE8" w:rsidRDefault="00C33A48" w:rsidP="0039402F">
            <w:pPr>
              <w:pStyle w:val="TAC"/>
            </w:pPr>
            <w:r w:rsidRPr="00B20AE8">
              <w:t>1 MHz</w:t>
            </w:r>
          </w:p>
        </w:tc>
      </w:tr>
      <w:tr w:rsidR="00C33A48" w:rsidRPr="00B20AE8" w14:paraId="46E6BEC6" w14:textId="77777777" w:rsidTr="006A2BF1">
        <w:trPr>
          <w:cantSplit/>
          <w:jc w:val="center"/>
        </w:trPr>
        <w:tc>
          <w:tcPr>
            <w:tcW w:w="9988" w:type="dxa"/>
            <w:gridSpan w:val="4"/>
          </w:tcPr>
          <w:p w14:paraId="61F48FEB"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E42039B"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5915E53" w14:textId="77777777" w:rsidR="00C33A48" w:rsidRPr="00B20AE8" w:rsidRDefault="00C33A48" w:rsidP="0039402F">
            <w:pPr>
              <w:pStyle w:val="TAN"/>
            </w:pPr>
            <w:r w:rsidRPr="00B20AE8">
              <w:t>NOTE 7:</w:t>
            </w:r>
            <w:r w:rsidRPr="00B20AE8">
              <w:tab/>
              <w:t>This frequency range ensures that the range of values of f_offset is continuous.</w:t>
            </w:r>
          </w:p>
          <w:p w14:paraId="74DC6A4B"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3191C4" w14:textId="77777777" w:rsidR="00C33A48" w:rsidRPr="00B20AE8" w:rsidRDefault="00C33A48" w:rsidP="0039402F">
      <w:pPr>
        <w:rPr>
          <w:lang w:eastAsia="zh-CN"/>
        </w:rPr>
      </w:pPr>
    </w:p>
    <w:p w14:paraId="11B1CBE5" w14:textId="77777777" w:rsidR="00C33A48" w:rsidRPr="00B20AE8" w:rsidRDefault="00C33A48" w:rsidP="00F437E4">
      <w:pPr>
        <w:pStyle w:val="H6"/>
      </w:pPr>
      <w:bookmarkStart w:id="3823" w:name="_Toc21123123"/>
      <w:bookmarkStart w:id="3824" w:name="_Toc45907316"/>
      <w:bookmarkStart w:id="3825" w:name="_Toc53181420"/>
      <w:r w:rsidRPr="00B20AE8">
        <w:t>6.7.5.5.5.5</w:t>
      </w:r>
      <w:r w:rsidRPr="00B20AE8">
        <w:tab/>
        <w:t>Local Area BS (Category A and B)</w:t>
      </w:r>
      <w:bookmarkEnd w:id="3823"/>
      <w:bookmarkEnd w:id="3824"/>
      <w:bookmarkEnd w:id="3825"/>
    </w:p>
    <w:p w14:paraId="6CE7D2CD" w14:textId="77777777" w:rsidR="00C33A48" w:rsidRPr="00B20AE8" w:rsidRDefault="00C33A48" w:rsidP="0039402F">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14:paraId="148EEEAC" w14:textId="77777777" w:rsidR="00C33A48" w:rsidRPr="00B20AE8" w:rsidRDefault="00C33A48" w:rsidP="0039402F">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14:paraId="4A66FB0D"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F79DBCB" w14:textId="77777777" w:rsidTr="006A2BF1">
        <w:trPr>
          <w:cantSplit/>
          <w:jc w:val="center"/>
        </w:trPr>
        <w:tc>
          <w:tcPr>
            <w:tcW w:w="2127" w:type="dxa"/>
          </w:tcPr>
          <w:p w14:paraId="6BB9EEE5"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70ECAD7" w14:textId="77777777" w:rsidR="00C33A48" w:rsidRPr="00B20AE8" w:rsidRDefault="00C33A48" w:rsidP="0039402F">
            <w:pPr>
              <w:pStyle w:val="TAH"/>
            </w:pPr>
            <w:r w:rsidRPr="00B20AE8">
              <w:t>Frequency offset of measurement filter centre frequency, f_offset</w:t>
            </w:r>
          </w:p>
        </w:tc>
        <w:tc>
          <w:tcPr>
            <w:tcW w:w="3455" w:type="dxa"/>
          </w:tcPr>
          <w:p w14:paraId="6D88797D"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27A99305"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4DB7C475" w14:textId="77777777" w:rsidTr="006A2BF1">
        <w:trPr>
          <w:cantSplit/>
          <w:jc w:val="center"/>
        </w:trPr>
        <w:tc>
          <w:tcPr>
            <w:tcW w:w="2127" w:type="dxa"/>
          </w:tcPr>
          <w:p w14:paraId="70F1BE54"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051F9694"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27E05B32" w14:textId="77777777" w:rsidR="00C33A48" w:rsidRPr="00B20AE8" w:rsidRDefault="00C33A48" w:rsidP="0039402F">
            <w:pPr>
              <w:pStyle w:val="TAC"/>
            </w:pPr>
            <w:r w:rsidRPr="00B20AE8">
              <w:rPr>
                <w:rFonts w:eastAsia="Malgun Gothic"/>
              </w:rPr>
              <w:t>-10.2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6517662D" w14:textId="77777777" w:rsidR="00C33A48" w:rsidRPr="00B20AE8" w:rsidRDefault="00C33A48" w:rsidP="0039402F">
            <w:pPr>
              <w:pStyle w:val="TAC"/>
            </w:pPr>
            <w:r w:rsidRPr="00B20AE8">
              <w:t xml:space="preserve">100 kHz </w:t>
            </w:r>
          </w:p>
        </w:tc>
      </w:tr>
      <w:tr w:rsidR="004F339F" w:rsidRPr="00B20AE8" w14:paraId="146DA5A6" w14:textId="77777777" w:rsidTr="006A2BF1">
        <w:trPr>
          <w:cantSplit/>
          <w:jc w:val="center"/>
        </w:trPr>
        <w:tc>
          <w:tcPr>
            <w:tcW w:w="2127" w:type="dxa"/>
          </w:tcPr>
          <w:p w14:paraId="1DF89CDD"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5A69463"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42978C75" w14:textId="77777777" w:rsidR="00C33A48" w:rsidRPr="00B20AE8" w:rsidRDefault="00C33A48" w:rsidP="0039402F">
            <w:pPr>
              <w:pStyle w:val="TAC"/>
            </w:pPr>
            <w:r w:rsidRPr="00B20AE8">
              <w:t>-</w:t>
            </w:r>
            <w:r w:rsidRPr="00B20AE8">
              <w:rPr>
                <w:lang w:eastAsia="zh-CN"/>
              </w:rPr>
              <w:t>20.2</w:t>
            </w:r>
            <w:r w:rsidRPr="00B20AE8">
              <w:t xml:space="preserve"> dBm</w:t>
            </w:r>
          </w:p>
        </w:tc>
        <w:tc>
          <w:tcPr>
            <w:tcW w:w="1430" w:type="dxa"/>
          </w:tcPr>
          <w:p w14:paraId="4AF42CF6" w14:textId="77777777" w:rsidR="00C33A48" w:rsidRPr="00B20AE8" w:rsidRDefault="00C33A48" w:rsidP="0039402F">
            <w:pPr>
              <w:pStyle w:val="TAC"/>
            </w:pPr>
            <w:r w:rsidRPr="00B20AE8">
              <w:t xml:space="preserve">100 kHz </w:t>
            </w:r>
          </w:p>
        </w:tc>
      </w:tr>
      <w:tr w:rsidR="004F339F" w:rsidRPr="00B20AE8" w14:paraId="66A7F8AB" w14:textId="77777777" w:rsidTr="006A2BF1">
        <w:trPr>
          <w:cantSplit/>
          <w:jc w:val="center"/>
        </w:trPr>
        <w:tc>
          <w:tcPr>
            <w:tcW w:w="2127" w:type="dxa"/>
          </w:tcPr>
          <w:p w14:paraId="4D788155" w14:textId="77777777" w:rsidR="00C33A48" w:rsidRPr="00B20AE8" w:rsidRDefault="00C33A48" w:rsidP="0039402F">
            <w:pPr>
              <w:pStyle w:val="TAC"/>
              <w:rPr>
                <w:lang w:val="fr-FR"/>
              </w:rPr>
            </w:pPr>
            <w:r w:rsidRPr="00B20AE8">
              <w:rPr>
                <w:lang w:val="fr-FR"/>
              </w:rPr>
              <w:t xml:space="preserve">2.8 MHz </w:t>
            </w:r>
            <w:r w:rsidRPr="00B20AE8">
              <w:sym w:font="Symbol" w:char="F0A3"/>
            </w:r>
            <w:r w:rsidRPr="00B20AE8">
              <w:rPr>
                <w:lang w:val="fr-FR"/>
              </w:rPr>
              <w:t xml:space="preserve"> </w:t>
            </w:r>
            <w:r w:rsidRPr="00B20AE8">
              <w:sym w:font="Symbol" w:char="F044"/>
            </w:r>
            <w:r w:rsidRPr="00B20AE8">
              <w:rPr>
                <w:lang w:val="fr-FR"/>
              </w:rPr>
              <w:t>f &lt;</w:t>
            </w:r>
          </w:p>
          <w:p w14:paraId="23068447"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4C0D6EEF"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3A65AA2E"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693E7B01" w14:textId="77777777" w:rsidR="00C33A48" w:rsidRPr="00B20AE8" w:rsidRDefault="00C33A48" w:rsidP="0039402F">
            <w:pPr>
              <w:pStyle w:val="TAC"/>
            </w:pPr>
            <w:r w:rsidRPr="00B20AE8">
              <w:t>-</w:t>
            </w:r>
            <w:r w:rsidRPr="00B20AE8">
              <w:rPr>
                <w:lang w:eastAsia="zh-CN"/>
              </w:rPr>
              <w:t>20.2</w:t>
            </w:r>
            <w:r w:rsidRPr="00B20AE8">
              <w:t xml:space="preserve"> dBm (Note 8)</w:t>
            </w:r>
          </w:p>
        </w:tc>
        <w:tc>
          <w:tcPr>
            <w:tcW w:w="1430" w:type="dxa"/>
          </w:tcPr>
          <w:p w14:paraId="1D01BC78" w14:textId="77777777" w:rsidR="00C33A48" w:rsidRPr="00B20AE8" w:rsidRDefault="00C33A48" w:rsidP="0039402F">
            <w:pPr>
              <w:pStyle w:val="TAC"/>
            </w:pPr>
            <w:r w:rsidRPr="00B20AE8">
              <w:t xml:space="preserve">100 kHz </w:t>
            </w:r>
          </w:p>
        </w:tc>
      </w:tr>
      <w:tr w:rsidR="004F339F" w:rsidRPr="00B20AE8" w14:paraId="6EB43FBC" w14:textId="77777777" w:rsidTr="006A2BF1">
        <w:trPr>
          <w:cantSplit/>
          <w:jc w:val="center"/>
        </w:trPr>
        <w:tc>
          <w:tcPr>
            <w:tcW w:w="2127" w:type="dxa"/>
          </w:tcPr>
          <w:p w14:paraId="54FBB759"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7B5BB81"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1E72C76" w14:textId="77777777" w:rsidR="00C33A48" w:rsidRPr="00B20AE8" w:rsidRDefault="00C33A48" w:rsidP="0039402F">
            <w:pPr>
              <w:pStyle w:val="TAC"/>
            </w:pPr>
            <w:r w:rsidRPr="00B20AE8">
              <w:t>-22 dBm (Note 8)</w:t>
            </w:r>
          </w:p>
        </w:tc>
        <w:tc>
          <w:tcPr>
            <w:tcW w:w="1430" w:type="dxa"/>
          </w:tcPr>
          <w:p w14:paraId="4CA19A96" w14:textId="77777777" w:rsidR="00C33A48" w:rsidRPr="00B20AE8" w:rsidRDefault="00C33A48" w:rsidP="0039402F">
            <w:pPr>
              <w:pStyle w:val="TAC"/>
            </w:pPr>
            <w:r w:rsidRPr="00B20AE8">
              <w:t>100 kHz</w:t>
            </w:r>
          </w:p>
        </w:tc>
      </w:tr>
      <w:tr w:rsidR="00C33A48" w:rsidRPr="00B20AE8" w14:paraId="0C30B868" w14:textId="77777777" w:rsidTr="006A2BF1">
        <w:trPr>
          <w:cantSplit/>
          <w:jc w:val="center"/>
        </w:trPr>
        <w:tc>
          <w:tcPr>
            <w:tcW w:w="9988" w:type="dxa"/>
            <w:gridSpan w:val="4"/>
          </w:tcPr>
          <w:p w14:paraId="13FE07EF"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13832063"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87E3129"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1F1E56" w14:textId="77777777" w:rsidR="00C33A48" w:rsidRPr="00B20AE8" w:rsidRDefault="00C33A48" w:rsidP="0039402F"/>
    <w:p w14:paraId="78DB97B0"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3A201D0" w14:textId="77777777" w:rsidTr="006A2BF1">
        <w:trPr>
          <w:cantSplit/>
          <w:jc w:val="center"/>
        </w:trPr>
        <w:tc>
          <w:tcPr>
            <w:tcW w:w="2127" w:type="dxa"/>
          </w:tcPr>
          <w:p w14:paraId="1B5741F6"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A3A21" w14:textId="77777777" w:rsidR="00C33A48" w:rsidRPr="00B20AE8" w:rsidRDefault="00C33A48" w:rsidP="0039402F">
            <w:pPr>
              <w:pStyle w:val="TAH"/>
            </w:pPr>
            <w:r w:rsidRPr="00B20AE8">
              <w:t>Frequency offset of measurement filter centre frequency, f_offset</w:t>
            </w:r>
          </w:p>
        </w:tc>
        <w:tc>
          <w:tcPr>
            <w:tcW w:w="3455" w:type="dxa"/>
          </w:tcPr>
          <w:p w14:paraId="3AE4F3EF"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7C6ED9AF"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2FA91F08" w14:textId="77777777" w:rsidTr="006A2BF1">
        <w:trPr>
          <w:cantSplit/>
          <w:jc w:val="center"/>
        </w:trPr>
        <w:tc>
          <w:tcPr>
            <w:tcW w:w="2127" w:type="dxa"/>
          </w:tcPr>
          <w:p w14:paraId="392C707D"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78E442C6"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67E29E30" w14:textId="77777777" w:rsidR="00C33A48" w:rsidRPr="00B20AE8" w:rsidRDefault="00C33A48" w:rsidP="0039402F">
            <w:pPr>
              <w:pStyle w:val="TAC"/>
            </w:pPr>
            <w:r w:rsidRPr="00B20AE8">
              <w:rPr>
                <w:rFonts w:eastAsia="Malgun Gothic"/>
              </w:rPr>
              <w:t>-10</w:t>
            </w:r>
            <w:r w:rsidR="00F87D09" w:rsidRPr="00B20AE8">
              <w:rPr>
                <w:rFonts w:eastAsia="Malgun Gothic"/>
              </w:rPr>
              <w:t xml:space="preserve"> </w:t>
            </w:r>
            <w:r w:rsidR="00CE5058" w:rsidRPr="00B20AE8">
              <w:rPr>
                <w:rFonts w:hint="eastAsia"/>
              </w:rPr>
              <w:t>dBm</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7BDB85CE" w14:textId="77777777" w:rsidR="00C33A48" w:rsidRPr="00B20AE8" w:rsidRDefault="00C33A48" w:rsidP="0039402F">
            <w:pPr>
              <w:pStyle w:val="TAC"/>
            </w:pPr>
            <w:r w:rsidRPr="00B20AE8">
              <w:t xml:space="preserve">100 kHz </w:t>
            </w:r>
          </w:p>
        </w:tc>
      </w:tr>
      <w:tr w:rsidR="004F339F" w:rsidRPr="00B20AE8" w14:paraId="3A66525F" w14:textId="77777777" w:rsidTr="006A2BF1">
        <w:trPr>
          <w:cantSplit/>
          <w:jc w:val="center"/>
        </w:trPr>
        <w:tc>
          <w:tcPr>
            <w:tcW w:w="2127" w:type="dxa"/>
          </w:tcPr>
          <w:p w14:paraId="06183EAA"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B28C18B"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1595DDC5" w14:textId="77777777" w:rsidR="00C33A48" w:rsidRPr="00B20AE8" w:rsidRDefault="00C33A48" w:rsidP="0039402F">
            <w:pPr>
              <w:pStyle w:val="TAC"/>
            </w:pPr>
            <w:r w:rsidRPr="00B20AE8">
              <w:t>-</w:t>
            </w:r>
            <w:r w:rsidRPr="00B20AE8">
              <w:rPr>
                <w:lang w:eastAsia="zh-CN"/>
              </w:rPr>
              <w:t>20</w:t>
            </w:r>
            <w:r w:rsidRPr="00B20AE8">
              <w:t xml:space="preserve"> dBm</w:t>
            </w:r>
          </w:p>
        </w:tc>
        <w:tc>
          <w:tcPr>
            <w:tcW w:w="1430" w:type="dxa"/>
          </w:tcPr>
          <w:p w14:paraId="3169942D" w14:textId="77777777" w:rsidR="00C33A48" w:rsidRPr="00B20AE8" w:rsidRDefault="00C33A48" w:rsidP="0039402F">
            <w:pPr>
              <w:pStyle w:val="TAC"/>
            </w:pPr>
            <w:r w:rsidRPr="00B20AE8">
              <w:t xml:space="preserve">100 kHz </w:t>
            </w:r>
          </w:p>
        </w:tc>
      </w:tr>
      <w:tr w:rsidR="004F339F" w:rsidRPr="00B20AE8" w14:paraId="02C9B6D4" w14:textId="77777777" w:rsidTr="006A2BF1">
        <w:trPr>
          <w:cantSplit/>
          <w:jc w:val="center"/>
        </w:trPr>
        <w:tc>
          <w:tcPr>
            <w:tcW w:w="2127" w:type="dxa"/>
          </w:tcPr>
          <w:p w14:paraId="0272E00E" w14:textId="77777777" w:rsidR="00C33A48" w:rsidRPr="00B20AE8" w:rsidRDefault="00C33A48" w:rsidP="0039402F">
            <w:pPr>
              <w:pStyle w:val="TAC"/>
              <w:rPr>
                <w:lang w:val="fr-FR"/>
              </w:rPr>
            </w:pPr>
            <w:r w:rsidRPr="00B20AE8">
              <w:rPr>
                <w:lang w:val="fr-FR"/>
              </w:rPr>
              <w:t xml:space="preserve">2.8 MHz </w:t>
            </w:r>
            <w:r w:rsidRPr="00B20AE8">
              <w:sym w:font="Symbol" w:char="F0A3"/>
            </w:r>
            <w:r w:rsidRPr="00B20AE8">
              <w:rPr>
                <w:lang w:val="fr-FR"/>
              </w:rPr>
              <w:t xml:space="preserve"> </w:t>
            </w:r>
            <w:r w:rsidRPr="00B20AE8">
              <w:sym w:font="Symbol" w:char="F044"/>
            </w:r>
            <w:r w:rsidRPr="00B20AE8">
              <w:rPr>
                <w:lang w:val="fr-FR"/>
              </w:rPr>
              <w:t>f &lt;</w:t>
            </w:r>
          </w:p>
          <w:p w14:paraId="0C0A2EE3"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7DB57DF9"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36AEC38B"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69906D0E" w14:textId="77777777" w:rsidR="00C33A48" w:rsidRPr="00B20AE8" w:rsidRDefault="00C33A48" w:rsidP="0039402F">
            <w:pPr>
              <w:pStyle w:val="TAC"/>
            </w:pPr>
            <w:r w:rsidRPr="00B20AE8">
              <w:t>-</w:t>
            </w:r>
            <w:r w:rsidRPr="00B20AE8">
              <w:rPr>
                <w:lang w:eastAsia="zh-CN"/>
              </w:rPr>
              <w:t>20</w:t>
            </w:r>
            <w:r w:rsidRPr="00B20AE8">
              <w:t xml:space="preserve"> dBm (Note 8)</w:t>
            </w:r>
          </w:p>
        </w:tc>
        <w:tc>
          <w:tcPr>
            <w:tcW w:w="1430" w:type="dxa"/>
          </w:tcPr>
          <w:p w14:paraId="64B4AFD0" w14:textId="77777777" w:rsidR="00C33A48" w:rsidRPr="00B20AE8" w:rsidRDefault="00C33A48" w:rsidP="0039402F">
            <w:pPr>
              <w:pStyle w:val="TAC"/>
            </w:pPr>
            <w:r w:rsidRPr="00B20AE8">
              <w:t xml:space="preserve">100 kHz </w:t>
            </w:r>
          </w:p>
        </w:tc>
      </w:tr>
      <w:tr w:rsidR="004F339F" w:rsidRPr="00B20AE8" w14:paraId="4B8DA8AE" w14:textId="77777777" w:rsidTr="006A2BF1">
        <w:trPr>
          <w:cantSplit/>
          <w:jc w:val="center"/>
        </w:trPr>
        <w:tc>
          <w:tcPr>
            <w:tcW w:w="2127" w:type="dxa"/>
          </w:tcPr>
          <w:p w14:paraId="0F778496"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7726305A"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F19F6F1" w14:textId="77777777" w:rsidR="00C33A48" w:rsidRPr="00B20AE8" w:rsidRDefault="00C33A48" w:rsidP="0039402F">
            <w:pPr>
              <w:pStyle w:val="TAC"/>
            </w:pPr>
            <w:r w:rsidRPr="00B20AE8">
              <w:t>-22 dBm (Note 8)</w:t>
            </w:r>
          </w:p>
        </w:tc>
        <w:tc>
          <w:tcPr>
            <w:tcW w:w="1430" w:type="dxa"/>
          </w:tcPr>
          <w:p w14:paraId="722333F8" w14:textId="77777777" w:rsidR="00C33A48" w:rsidRPr="00B20AE8" w:rsidRDefault="00C33A48" w:rsidP="0039402F">
            <w:pPr>
              <w:pStyle w:val="TAC"/>
            </w:pPr>
            <w:r w:rsidRPr="00B20AE8">
              <w:t>100 kHz</w:t>
            </w:r>
          </w:p>
        </w:tc>
      </w:tr>
      <w:tr w:rsidR="00C33A48" w:rsidRPr="00B20AE8" w14:paraId="4696E263" w14:textId="77777777" w:rsidTr="006A2BF1">
        <w:trPr>
          <w:cantSplit/>
          <w:jc w:val="center"/>
        </w:trPr>
        <w:tc>
          <w:tcPr>
            <w:tcW w:w="9988" w:type="dxa"/>
            <w:gridSpan w:val="4"/>
          </w:tcPr>
          <w:p w14:paraId="148CF128"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7E0C4C1E"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8D10AC4"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577B9FF" w14:textId="77777777" w:rsidR="00C33A48" w:rsidRPr="00B20AE8" w:rsidRDefault="00C33A48" w:rsidP="0039402F"/>
    <w:p w14:paraId="7D2730CB"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D071CEB" w14:textId="77777777" w:rsidTr="006A2BF1">
        <w:trPr>
          <w:cantSplit/>
          <w:jc w:val="center"/>
        </w:trPr>
        <w:tc>
          <w:tcPr>
            <w:tcW w:w="2127" w:type="dxa"/>
          </w:tcPr>
          <w:p w14:paraId="6387CEAF"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C1101FD" w14:textId="77777777" w:rsidR="00C33A48" w:rsidRPr="00B20AE8" w:rsidRDefault="00C33A48" w:rsidP="0039402F">
            <w:pPr>
              <w:pStyle w:val="TAH"/>
            </w:pPr>
            <w:r w:rsidRPr="00B20AE8">
              <w:t>Frequency offset of measurement filter centre frequency, f_offset</w:t>
            </w:r>
          </w:p>
        </w:tc>
        <w:tc>
          <w:tcPr>
            <w:tcW w:w="3455" w:type="dxa"/>
          </w:tcPr>
          <w:p w14:paraId="63862EC2"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2DBCBF64" w14:textId="77777777" w:rsidR="00C33A48" w:rsidRPr="00B20AE8" w:rsidRDefault="00C33A48" w:rsidP="0039402F">
            <w:pPr>
              <w:pStyle w:val="TAH"/>
            </w:pPr>
            <w:r w:rsidRPr="00B20AE8">
              <w:t xml:space="preserve">Measurement bandwidth </w:t>
            </w:r>
          </w:p>
        </w:tc>
      </w:tr>
      <w:tr w:rsidR="004F339F" w:rsidRPr="00B20AE8" w14:paraId="52A8EE3C" w14:textId="77777777" w:rsidTr="006A2BF1">
        <w:trPr>
          <w:cantSplit/>
          <w:jc w:val="center"/>
        </w:trPr>
        <w:tc>
          <w:tcPr>
            <w:tcW w:w="2127" w:type="dxa"/>
          </w:tcPr>
          <w:p w14:paraId="54ED490C"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2E183DDB"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7309D4FF" w14:textId="77777777" w:rsidR="00C33A48" w:rsidRPr="00B20AE8" w:rsidRDefault="00C33A48" w:rsidP="0039402F">
            <w:pPr>
              <w:pStyle w:val="TAC"/>
            </w:pPr>
            <w:r w:rsidRPr="00B20AE8">
              <w:rPr>
                <w:rFonts w:eastAsia="Malgun Gothic"/>
              </w:rPr>
              <w:t>-14.2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5B3D1DB1" w14:textId="77777777" w:rsidR="00C33A48" w:rsidRPr="00B20AE8" w:rsidRDefault="00C33A48" w:rsidP="0039402F">
            <w:pPr>
              <w:pStyle w:val="TAC"/>
            </w:pPr>
            <w:r w:rsidRPr="00B20AE8">
              <w:t xml:space="preserve">100 kHz </w:t>
            </w:r>
          </w:p>
        </w:tc>
      </w:tr>
      <w:tr w:rsidR="004F339F" w:rsidRPr="00B20AE8" w14:paraId="449400F9" w14:textId="77777777" w:rsidTr="006A2BF1">
        <w:trPr>
          <w:cantSplit/>
          <w:jc w:val="center"/>
        </w:trPr>
        <w:tc>
          <w:tcPr>
            <w:tcW w:w="2127" w:type="dxa"/>
          </w:tcPr>
          <w:p w14:paraId="35C852F5"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61234EB4"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228F3718" w14:textId="77777777" w:rsidR="00C33A48" w:rsidRPr="00B20AE8" w:rsidRDefault="00C33A48" w:rsidP="0039402F">
            <w:pPr>
              <w:pStyle w:val="TAC"/>
            </w:pPr>
            <w:r w:rsidRPr="00B20AE8">
              <w:t>-</w:t>
            </w:r>
            <w:r w:rsidRPr="00B20AE8">
              <w:rPr>
                <w:lang w:eastAsia="zh-CN"/>
              </w:rPr>
              <w:t>24.2</w:t>
            </w:r>
            <w:r w:rsidRPr="00B20AE8">
              <w:t xml:space="preserve"> dBm</w:t>
            </w:r>
          </w:p>
        </w:tc>
        <w:tc>
          <w:tcPr>
            <w:tcW w:w="1430" w:type="dxa"/>
          </w:tcPr>
          <w:p w14:paraId="6B41562E" w14:textId="77777777" w:rsidR="00C33A48" w:rsidRPr="00B20AE8" w:rsidRDefault="00C33A48" w:rsidP="0039402F">
            <w:pPr>
              <w:pStyle w:val="TAC"/>
            </w:pPr>
            <w:r w:rsidRPr="00B20AE8">
              <w:t xml:space="preserve">100 kHz </w:t>
            </w:r>
          </w:p>
        </w:tc>
      </w:tr>
      <w:tr w:rsidR="004F339F" w:rsidRPr="00B20AE8" w14:paraId="508B717B" w14:textId="77777777" w:rsidTr="006A2BF1">
        <w:trPr>
          <w:cantSplit/>
          <w:jc w:val="center"/>
        </w:trPr>
        <w:tc>
          <w:tcPr>
            <w:tcW w:w="2127" w:type="dxa"/>
          </w:tcPr>
          <w:p w14:paraId="7CF61769" w14:textId="77777777" w:rsidR="00C33A48" w:rsidRPr="00B20AE8" w:rsidRDefault="00C33A48" w:rsidP="0039402F">
            <w:pPr>
              <w:pStyle w:val="TAC"/>
              <w:rPr>
                <w:lang w:val="fr-FR"/>
              </w:rPr>
            </w:pPr>
            <w:r w:rsidRPr="00B20AE8">
              <w:rPr>
                <w:lang w:val="fr-FR"/>
              </w:rPr>
              <w:t xml:space="preserve">6 MHz </w:t>
            </w:r>
            <w:r w:rsidRPr="00B20AE8">
              <w:sym w:font="Symbol" w:char="F0A3"/>
            </w:r>
            <w:r w:rsidRPr="00B20AE8">
              <w:rPr>
                <w:lang w:val="fr-FR"/>
              </w:rPr>
              <w:t xml:space="preserve"> </w:t>
            </w:r>
            <w:r w:rsidRPr="00B20AE8">
              <w:sym w:font="Symbol" w:char="F044"/>
            </w:r>
            <w:r w:rsidRPr="00B20AE8">
              <w:rPr>
                <w:lang w:val="fr-FR"/>
              </w:rPr>
              <w:t>f &lt;</w:t>
            </w:r>
          </w:p>
          <w:p w14:paraId="07ED17E0"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2DB9A240"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45923BBB"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160A3D8B" w14:textId="77777777" w:rsidR="00C33A48" w:rsidRPr="00B20AE8" w:rsidRDefault="00C33A48" w:rsidP="0039402F">
            <w:pPr>
              <w:pStyle w:val="TAC"/>
            </w:pPr>
            <w:r w:rsidRPr="00B20AE8">
              <w:t>-</w:t>
            </w:r>
            <w:r w:rsidRPr="00B20AE8">
              <w:rPr>
                <w:lang w:eastAsia="zh-CN"/>
              </w:rPr>
              <w:t>24.2</w:t>
            </w:r>
            <w:r w:rsidRPr="00B20AE8">
              <w:t xml:space="preserve"> dBm (Note 8)</w:t>
            </w:r>
          </w:p>
        </w:tc>
        <w:tc>
          <w:tcPr>
            <w:tcW w:w="1430" w:type="dxa"/>
          </w:tcPr>
          <w:p w14:paraId="21E7B159" w14:textId="77777777" w:rsidR="00C33A48" w:rsidRPr="00B20AE8" w:rsidRDefault="00C33A48" w:rsidP="0039402F">
            <w:pPr>
              <w:pStyle w:val="TAC"/>
            </w:pPr>
            <w:r w:rsidRPr="00B20AE8">
              <w:t xml:space="preserve">100 kHz </w:t>
            </w:r>
          </w:p>
        </w:tc>
      </w:tr>
      <w:tr w:rsidR="004F339F" w:rsidRPr="00B20AE8" w14:paraId="00026157" w14:textId="77777777" w:rsidTr="006A2BF1">
        <w:trPr>
          <w:cantSplit/>
          <w:jc w:val="center"/>
        </w:trPr>
        <w:tc>
          <w:tcPr>
            <w:tcW w:w="2127" w:type="dxa"/>
          </w:tcPr>
          <w:p w14:paraId="108D66D6"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BAEC97B"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B742DD5" w14:textId="77777777" w:rsidR="00C33A48" w:rsidRPr="00B20AE8" w:rsidRDefault="00C33A48" w:rsidP="0039402F">
            <w:pPr>
              <w:pStyle w:val="TAC"/>
            </w:pPr>
            <w:r w:rsidRPr="00B20AE8">
              <w:t>-26</w:t>
            </w:r>
            <w:r w:rsidR="00CE5058" w:rsidRPr="00B20AE8">
              <w:rPr>
                <w:rFonts w:hint="eastAsia"/>
              </w:rPr>
              <w:t xml:space="preserve"> dBm</w:t>
            </w:r>
            <w:r w:rsidRPr="00B20AE8">
              <w:t xml:space="preserve"> (Note 8)</w:t>
            </w:r>
          </w:p>
        </w:tc>
        <w:tc>
          <w:tcPr>
            <w:tcW w:w="1430" w:type="dxa"/>
          </w:tcPr>
          <w:p w14:paraId="530EF60E" w14:textId="77777777" w:rsidR="00C33A48" w:rsidRPr="00B20AE8" w:rsidRDefault="00C33A48" w:rsidP="0039402F">
            <w:pPr>
              <w:pStyle w:val="TAC"/>
            </w:pPr>
            <w:r w:rsidRPr="00B20AE8">
              <w:t>100 kHz</w:t>
            </w:r>
          </w:p>
        </w:tc>
      </w:tr>
      <w:tr w:rsidR="00C33A48" w:rsidRPr="00B20AE8" w14:paraId="0A96A0F2" w14:textId="77777777" w:rsidTr="006A2BF1">
        <w:trPr>
          <w:cantSplit/>
          <w:jc w:val="center"/>
        </w:trPr>
        <w:tc>
          <w:tcPr>
            <w:tcW w:w="9988" w:type="dxa"/>
            <w:gridSpan w:val="4"/>
          </w:tcPr>
          <w:p w14:paraId="765CE972"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6574A603"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11A292"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91897" w14:textId="77777777" w:rsidR="00C33A48" w:rsidRPr="00B20AE8" w:rsidRDefault="00C33A48" w:rsidP="0039402F"/>
    <w:p w14:paraId="252126EF"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E97937B" w14:textId="77777777" w:rsidTr="006A2BF1">
        <w:trPr>
          <w:cantSplit/>
          <w:jc w:val="center"/>
        </w:trPr>
        <w:tc>
          <w:tcPr>
            <w:tcW w:w="2127" w:type="dxa"/>
          </w:tcPr>
          <w:p w14:paraId="03DF5CA5"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AF1D3CD" w14:textId="77777777" w:rsidR="00C33A48" w:rsidRPr="00B20AE8" w:rsidRDefault="00C33A48" w:rsidP="0039402F">
            <w:pPr>
              <w:pStyle w:val="TAH"/>
            </w:pPr>
            <w:r w:rsidRPr="00B20AE8">
              <w:t>Frequency offset of measurement filter centre frequency, f_offset</w:t>
            </w:r>
          </w:p>
        </w:tc>
        <w:tc>
          <w:tcPr>
            <w:tcW w:w="3455" w:type="dxa"/>
          </w:tcPr>
          <w:p w14:paraId="1A57193F"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1A703B17" w14:textId="77777777" w:rsidR="00C33A48" w:rsidRPr="00B20AE8" w:rsidRDefault="00C33A48" w:rsidP="0039402F">
            <w:pPr>
              <w:pStyle w:val="TAH"/>
            </w:pPr>
            <w:r w:rsidRPr="00B20AE8">
              <w:t xml:space="preserve">Measurement bandwidth </w:t>
            </w:r>
          </w:p>
        </w:tc>
      </w:tr>
      <w:tr w:rsidR="004F339F" w:rsidRPr="00B20AE8" w14:paraId="55DBBFA4" w14:textId="77777777" w:rsidTr="006A2BF1">
        <w:trPr>
          <w:cantSplit/>
          <w:jc w:val="center"/>
        </w:trPr>
        <w:tc>
          <w:tcPr>
            <w:tcW w:w="2127" w:type="dxa"/>
          </w:tcPr>
          <w:p w14:paraId="7801C360"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76B13714"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079AE830" w14:textId="77777777" w:rsidR="00C33A48" w:rsidRPr="00B20AE8" w:rsidRDefault="00C33A48" w:rsidP="0039402F">
            <w:pPr>
              <w:pStyle w:val="TAC"/>
            </w:pPr>
            <w:r w:rsidRPr="00B20AE8">
              <w:rPr>
                <w:rFonts w:eastAsia="Malgun Gothic"/>
              </w:rPr>
              <w:t>-14</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10/3(f_offset/MHz-0.05)dB</w:t>
            </w:r>
          </w:p>
        </w:tc>
        <w:tc>
          <w:tcPr>
            <w:tcW w:w="1430" w:type="dxa"/>
          </w:tcPr>
          <w:p w14:paraId="5CCA3EE5" w14:textId="77777777" w:rsidR="00C33A48" w:rsidRPr="00B20AE8" w:rsidRDefault="00C33A48" w:rsidP="0039402F">
            <w:pPr>
              <w:pStyle w:val="TAC"/>
            </w:pPr>
            <w:r w:rsidRPr="00B20AE8">
              <w:t xml:space="preserve">100 kHz </w:t>
            </w:r>
          </w:p>
        </w:tc>
      </w:tr>
      <w:tr w:rsidR="004F339F" w:rsidRPr="00B20AE8" w14:paraId="3115B051" w14:textId="77777777" w:rsidTr="006A2BF1">
        <w:trPr>
          <w:cantSplit/>
          <w:jc w:val="center"/>
        </w:trPr>
        <w:tc>
          <w:tcPr>
            <w:tcW w:w="2127" w:type="dxa"/>
          </w:tcPr>
          <w:p w14:paraId="6A53D85B"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2DA01CD6"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727F084B" w14:textId="77777777" w:rsidR="00C33A48" w:rsidRPr="00B20AE8" w:rsidRDefault="00C33A48" w:rsidP="0039402F">
            <w:pPr>
              <w:pStyle w:val="TAC"/>
            </w:pPr>
            <w:r w:rsidRPr="00B20AE8">
              <w:t>-</w:t>
            </w:r>
            <w:r w:rsidRPr="00B20AE8">
              <w:rPr>
                <w:lang w:eastAsia="zh-CN"/>
              </w:rPr>
              <w:t>24</w:t>
            </w:r>
            <w:r w:rsidRPr="00B20AE8">
              <w:t xml:space="preserve"> dBm</w:t>
            </w:r>
          </w:p>
        </w:tc>
        <w:tc>
          <w:tcPr>
            <w:tcW w:w="1430" w:type="dxa"/>
          </w:tcPr>
          <w:p w14:paraId="0E6E1B30" w14:textId="77777777" w:rsidR="00C33A48" w:rsidRPr="00B20AE8" w:rsidRDefault="00C33A48" w:rsidP="0039402F">
            <w:pPr>
              <w:pStyle w:val="TAC"/>
            </w:pPr>
            <w:r w:rsidRPr="00B20AE8">
              <w:t xml:space="preserve">100 kHz </w:t>
            </w:r>
          </w:p>
        </w:tc>
      </w:tr>
      <w:tr w:rsidR="004F339F" w:rsidRPr="00B20AE8" w14:paraId="6F4CB94A" w14:textId="77777777" w:rsidTr="006A2BF1">
        <w:trPr>
          <w:cantSplit/>
          <w:jc w:val="center"/>
        </w:trPr>
        <w:tc>
          <w:tcPr>
            <w:tcW w:w="2127" w:type="dxa"/>
          </w:tcPr>
          <w:p w14:paraId="2819EFE4" w14:textId="77777777" w:rsidR="00C33A48" w:rsidRPr="00B20AE8" w:rsidRDefault="00C33A48" w:rsidP="0039402F">
            <w:pPr>
              <w:pStyle w:val="TAC"/>
              <w:rPr>
                <w:lang w:val="fr-FR"/>
              </w:rPr>
            </w:pPr>
            <w:r w:rsidRPr="00B20AE8">
              <w:rPr>
                <w:lang w:val="fr-FR"/>
              </w:rPr>
              <w:t xml:space="preserve">6 MHz </w:t>
            </w:r>
            <w:r w:rsidRPr="00B20AE8">
              <w:sym w:font="Symbol" w:char="F0A3"/>
            </w:r>
            <w:r w:rsidRPr="00B20AE8">
              <w:rPr>
                <w:lang w:val="fr-FR"/>
              </w:rPr>
              <w:t xml:space="preserve"> </w:t>
            </w:r>
            <w:r w:rsidRPr="00B20AE8">
              <w:sym w:font="Symbol" w:char="F044"/>
            </w:r>
            <w:r w:rsidRPr="00B20AE8">
              <w:rPr>
                <w:lang w:val="fr-FR"/>
              </w:rPr>
              <w:t>f &lt;</w:t>
            </w:r>
          </w:p>
          <w:p w14:paraId="0614B6DA"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63B78570"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1286F507"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5E72D120" w14:textId="77777777" w:rsidR="00C33A48" w:rsidRPr="00B20AE8" w:rsidRDefault="00C33A48" w:rsidP="0039402F">
            <w:pPr>
              <w:pStyle w:val="TAC"/>
            </w:pPr>
            <w:r w:rsidRPr="00B20AE8">
              <w:t>-</w:t>
            </w:r>
            <w:r w:rsidRPr="00B20AE8">
              <w:rPr>
                <w:lang w:eastAsia="zh-CN"/>
              </w:rPr>
              <w:t>24</w:t>
            </w:r>
            <w:r w:rsidRPr="00B20AE8">
              <w:t xml:space="preserve"> dBm (Note 8)</w:t>
            </w:r>
          </w:p>
        </w:tc>
        <w:tc>
          <w:tcPr>
            <w:tcW w:w="1430" w:type="dxa"/>
          </w:tcPr>
          <w:p w14:paraId="75CDB2AE" w14:textId="77777777" w:rsidR="00C33A48" w:rsidRPr="00B20AE8" w:rsidRDefault="00C33A48" w:rsidP="0039402F">
            <w:pPr>
              <w:pStyle w:val="TAC"/>
            </w:pPr>
            <w:r w:rsidRPr="00B20AE8">
              <w:t xml:space="preserve">100 kHz </w:t>
            </w:r>
          </w:p>
        </w:tc>
      </w:tr>
      <w:tr w:rsidR="004F339F" w:rsidRPr="00B20AE8" w14:paraId="4E278260" w14:textId="77777777" w:rsidTr="006A2BF1">
        <w:trPr>
          <w:cantSplit/>
          <w:jc w:val="center"/>
        </w:trPr>
        <w:tc>
          <w:tcPr>
            <w:tcW w:w="2127" w:type="dxa"/>
          </w:tcPr>
          <w:p w14:paraId="6D6D444A"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3E1C731"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7A36376" w14:textId="77777777" w:rsidR="00C33A48" w:rsidRPr="00B20AE8" w:rsidRDefault="00C33A48" w:rsidP="0039402F">
            <w:pPr>
              <w:pStyle w:val="TAC"/>
            </w:pPr>
            <w:r w:rsidRPr="00B20AE8">
              <w:t>-26</w:t>
            </w:r>
            <w:r w:rsidR="00CE5058" w:rsidRPr="00B20AE8">
              <w:rPr>
                <w:rFonts w:hint="eastAsia"/>
              </w:rPr>
              <w:t xml:space="preserve"> dBm</w:t>
            </w:r>
            <w:r w:rsidRPr="00B20AE8">
              <w:t xml:space="preserve"> (Note 8)</w:t>
            </w:r>
          </w:p>
        </w:tc>
        <w:tc>
          <w:tcPr>
            <w:tcW w:w="1430" w:type="dxa"/>
          </w:tcPr>
          <w:p w14:paraId="322B9CB4" w14:textId="77777777" w:rsidR="00C33A48" w:rsidRPr="00B20AE8" w:rsidRDefault="00C33A48" w:rsidP="0039402F">
            <w:pPr>
              <w:pStyle w:val="TAC"/>
            </w:pPr>
            <w:r w:rsidRPr="00B20AE8">
              <w:t>100 kHz</w:t>
            </w:r>
          </w:p>
        </w:tc>
      </w:tr>
      <w:tr w:rsidR="00C33A48" w:rsidRPr="00B20AE8" w14:paraId="7607405C" w14:textId="77777777" w:rsidTr="006A2BF1">
        <w:trPr>
          <w:cantSplit/>
          <w:jc w:val="center"/>
        </w:trPr>
        <w:tc>
          <w:tcPr>
            <w:tcW w:w="9988" w:type="dxa"/>
            <w:gridSpan w:val="4"/>
          </w:tcPr>
          <w:p w14:paraId="5CC186AC"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0758609C"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47EF844"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F3D0CB3" w14:textId="77777777" w:rsidR="00C33A48" w:rsidRPr="00B20AE8" w:rsidRDefault="00C33A48" w:rsidP="0039402F"/>
    <w:p w14:paraId="341CEB7F"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70DBF33" w14:textId="77777777" w:rsidTr="006A2BF1">
        <w:trPr>
          <w:cantSplit/>
          <w:jc w:val="center"/>
        </w:trPr>
        <w:tc>
          <w:tcPr>
            <w:tcW w:w="2127" w:type="dxa"/>
          </w:tcPr>
          <w:p w14:paraId="54833104"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7FC440A" w14:textId="77777777" w:rsidR="00C33A48" w:rsidRPr="00B20AE8" w:rsidRDefault="00C33A48" w:rsidP="0039402F">
            <w:pPr>
              <w:pStyle w:val="TAH"/>
            </w:pPr>
            <w:r w:rsidRPr="00B20AE8">
              <w:t>Frequency offset of measurement filter centre frequency, f_offset</w:t>
            </w:r>
          </w:p>
        </w:tc>
        <w:tc>
          <w:tcPr>
            <w:tcW w:w="3455" w:type="dxa"/>
          </w:tcPr>
          <w:p w14:paraId="33CB0874" w14:textId="77777777" w:rsidR="00C33A48" w:rsidRPr="00B20AE8" w:rsidRDefault="00C33A48" w:rsidP="0039402F">
            <w:pPr>
              <w:pStyle w:val="TAH"/>
            </w:pPr>
            <w:r w:rsidRPr="00B20AE8">
              <w:rPr>
                <w:rFonts w:eastAsia="MS Mincho"/>
              </w:rPr>
              <w:t>Test requirement</w:t>
            </w:r>
            <w:r w:rsidRPr="00B20AE8">
              <w:rPr>
                <w:rFonts w:eastAsia="MS Mincho"/>
                <w:i/>
              </w:rPr>
              <w:t xml:space="preserve"> </w:t>
            </w:r>
            <w:r w:rsidRPr="00B20AE8">
              <w:t>(Notes 1 and 2)</w:t>
            </w:r>
          </w:p>
        </w:tc>
        <w:tc>
          <w:tcPr>
            <w:tcW w:w="1430" w:type="dxa"/>
          </w:tcPr>
          <w:p w14:paraId="0F10154C" w14:textId="77777777" w:rsidR="00C33A48" w:rsidRPr="00B20AE8" w:rsidRDefault="00C33A48" w:rsidP="0039402F">
            <w:pPr>
              <w:pStyle w:val="TAH"/>
            </w:pPr>
            <w:r w:rsidRPr="00B20AE8">
              <w:t xml:space="preserve">Measurement bandwidth </w:t>
            </w:r>
          </w:p>
        </w:tc>
      </w:tr>
      <w:tr w:rsidR="004F339F" w:rsidRPr="00B20AE8" w14:paraId="507E0870" w14:textId="77777777" w:rsidTr="006A2BF1">
        <w:trPr>
          <w:cantSplit/>
          <w:jc w:val="center"/>
        </w:trPr>
        <w:tc>
          <w:tcPr>
            <w:tcW w:w="2127" w:type="dxa"/>
          </w:tcPr>
          <w:p w14:paraId="656D0960"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30D9FD6"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5CB9A729" w14:textId="77777777" w:rsidR="00C33A48" w:rsidRPr="00B20AE8" w:rsidRDefault="00C33A48" w:rsidP="0039402F">
            <w:pPr>
              <w:pStyle w:val="TAC"/>
              <w:rPr>
                <w:rFonts w:eastAsia="Malgun Gothic"/>
              </w:rPr>
            </w:pPr>
            <w:r w:rsidRPr="00B20AE8">
              <w:rPr>
                <w:rFonts w:eastAsia="Malgun Gothic"/>
              </w:rPr>
              <w:t>-19.2</w:t>
            </w:r>
            <w:r w:rsidR="00F87D09" w:rsidRPr="00B20AE8">
              <w:rPr>
                <w:rFonts w:eastAsia="Malgun Gothic"/>
              </w:rPr>
              <w:t xml:space="preserve"> </w:t>
            </w:r>
            <w:r w:rsidR="00CE5058" w:rsidRPr="00B20AE8">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594EC89A" w14:textId="77777777" w:rsidR="00C33A48" w:rsidRPr="00B20AE8" w:rsidRDefault="00C33A48" w:rsidP="0039402F">
            <w:pPr>
              <w:pStyle w:val="TAC"/>
            </w:pPr>
          </w:p>
        </w:tc>
        <w:tc>
          <w:tcPr>
            <w:tcW w:w="1430" w:type="dxa"/>
          </w:tcPr>
          <w:p w14:paraId="3E72ADB0" w14:textId="77777777" w:rsidR="00C33A48" w:rsidRPr="00B20AE8" w:rsidRDefault="00C33A48" w:rsidP="0039402F">
            <w:pPr>
              <w:pStyle w:val="TAC"/>
            </w:pPr>
            <w:r w:rsidRPr="00B20AE8">
              <w:t xml:space="preserve">100 kHz </w:t>
            </w:r>
          </w:p>
        </w:tc>
      </w:tr>
      <w:tr w:rsidR="004F339F" w:rsidRPr="00B20AE8" w14:paraId="1666533C" w14:textId="77777777" w:rsidTr="006A2BF1">
        <w:trPr>
          <w:cantSplit/>
          <w:jc w:val="center"/>
        </w:trPr>
        <w:tc>
          <w:tcPr>
            <w:tcW w:w="2127" w:type="dxa"/>
          </w:tcPr>
          <w:p w14:paraId="0E167FD1"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322136" w14:textId="77777777" w:rsidR="00C33A48" w:rsidRPr="00B20AE8" w:rsidRDefault="00C33A48" w:rsidP="0039402F">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6E30D581"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627B9B3D"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3AFF6A39" w14:textId="77777777" w:rsidR="00C33A48" w:rsidRPr="00B20AE8" w:rsidRDefault="00C33A48" w:rsidP="0039402F">
            <w:pPr>
              <w:pStyle w:val="TAC"/>
            </w:pPr>
            <w:r w:rsidRPr="00B20AE8">
              <w:t>-</w:t>
            </w:r>
            <w:r w:rsidRPr="00B20AE8">
              <w:rPr>
                <w:lang w:eastAsia="zh-CN"/>
              </w:rPr>
              <w:t>26.2</w:t>
            </w:r>
            <w:r w:rsidRPr="00B20AE8">
              <w:t xml:space="preserve"> dBm</w:t>
            </w:r>
          </w:p>
        </w:tc>
        <w:tc>
          <w:tcPr>
            <w:tcW w:w="1430" w:type="dxa"/>
          </w:tcPr>
          <w:p w14:paraId="739AD83B" w14:textId="77777777" w:rsidR="00C33A48" w:rsidRPr="00B20AE8" w:rsidRDefault="00C33A48" w:rsidP="0039402F">
            <w:pPr>
              <w:pStyle w:val="TAC"/>
              <w:rPr>
                <w:lang w:eastAsia="zh-CN"/>
              </w:rPr>
            </w:pPr>
            <w:r w:rsidRPr="00B20AE8">
              <w:t>100 kHz</w:t>
            </w:r>
          </w:p>
        </w:tc>
      </w:tr>
      <w:tr w:rsidR="004F339F" w:rsidRPr="00B20AE8" w14:paraId="36B39991" w14:textId="77777777" w:rsidTr="006A2BF1">
        <w:trPr>
          <w:cantSplit/>
          <w:jc w:val="center"/>
        </w:trPr>
        <w:tc>
          <w:tcPr>
            <w:tcW w:w="2127" w:type="dxa"/>
          </w:tcPr>
          <w:p w14:paraId="6E93EBC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C8257A"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8529590" w14:textId="77777777" w:rsidR="00C33A48" w:rsidRPr="00B20AE8" w:rsidRDefault="00C33A48" w:rsidP="0039402F">
            <w:pPr>
              <w:pStyle w:val="TAC"/>
            </w:pPr>
            <w:r w:rsidRPr="00B20AE8">
              <w:t>-</w:t>
            </w:r>
            <w:r w:rsidRPr="00B20AE8">
              <w:rPr>
                <w:lang w:eastAsia="zh-CN"/>
              </w:rPr>
              <w:t>28</w:t>
            </w:r>
            <w:r w:rsidRPr="00B20AE8">
              <w:t xml:space="preserve"> dBm </w:t>
            </w:r>
            <w:r w:rsidRPr="00B20AE8">
              <w:rPr>
                <w:lang w:eastAsia="zh-CN"/>
              </w:rPr>
              <w:t>(NOTE 8)</w:t>
            </w:r>
          </w:p>
        </w:tc>
        <w:tc>
          <w:tcPr>
            <w:tcW w:w="1430" w:type="dxa"/>
          </w:tcPr>
          <w:p w14:paraId="6340596D" w14:textId="77777777" w:rsidR="00C33A48" w:rsidRPr="00B20AE8" w:rsidRDefault="00C33A48" w:rsidP="0039402F">
            <w:pPr>
              <w:pStyle w:val="TAC"/>
            </w:pPr>
            <w:r w:rsidRPr="00B20AE8">
              <w:t xml:space="preserve">100 kHz </w:t>
            </w:r>
          </w:p>
        </w:tc>
      </w:tr>
      <w:tr w:rsidR="00C33A48" w:rsidRPr="00B20AE8" w14:paraId="1659BC32" w14:textId="77777777" w:rsidTr="006A2BF1">
        <w:trPr>
          <w:cantSplit/>
          <w:jc w:val="center"/>
        </w:trPr>
        <w:tc>
          <w:tcPr>
            <w:tcW w:w="9988" w:type="dxa"/>
            <w:gridSpan w:val="4"/>
          </w:tcPr>
          <w:p w14:paraId="231729E4"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4AAEDDFA"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186AAF8"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B958450" w14:textId="77777777" w:rsidR="00C33A48" w:rsidRPr="00B20AE8" w:rsidRDefault="00C33A48" w:rsidP="0039402F">
      <w:pPr>
        <w:rPr>
          <w:lang w:eastAsia="zh-CN"/>
        </w:rPr>
      </w:pPr>
    </w:p>
    <w:p w14:paraId="0201A2BE"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5D5797" w14:textId="77777777" w:rsidTr="006A2BF1">
        <w:trPr>
          <w:cantSplit/>
          <w:jc w:val="center"/>
        </w:trPr>
        <w:tc>
          <w:tcPr>
            <w:tcW w:w="2127" w:type="dxa"/>
          </w:tcPr>
          <w:p w14:paraId="13CD16E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DF4B1DA" w14:textId="77777777" w:rsidR="00C33A48" w:rsidRPr="00B20AE8" w:rsidRDefault="00C33A48" w:rsidP="0039402F">
            <w:pPr>
              <w:pStyle w:val="TAH"/>
            </w:pPr>
            <w:r w:rsidRPr="00B20AE8">
              <w:t>Frequency offset of measurement filter centre frequency, f_offset</w:t>
            </w:r>
          </w:p>
        </w:tc>
        <w:tc>
          <w:tcPr>
            <w:tcW w:w="3455" w:type="dxa"/>
          </w:tcPr>
          <w:p w14:paraId="6F57D46E"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177D70CE" w14:textId="77777777" w:rsidR="00C33A48" w:rsidRPr="00B20AE8" w:rsidRDefault="00C33A48" w:rsidP="0039402F">
            <w:pPr>
              <w:pStyle w:val="TAH"/>
            </w:pPr>
            <w:r w:rsidRPr="00B20AE8">
              <w:t xml:space="preserve">Measurement bandwidth </w:t>
            </w:r>
          </w:p>
        </w:tc>
      </w:tr>
      <w:tr w:rsidR="004F339F" w:rsidRPr="00B20AE8" w14:paraId="7E37527E" w14:textId="77777777" w:rsidTr="006A2BF1">
        <w:trPr>
          <w:cantSplit/>
          <w:jc w:val="center"/>
        </w:trPr>
        <w:tc>
          <w:tcPr>
            <w:tcW w:w="2127" w:type="dxa"/>
          </w:tcPr>
          <w:p w14:paraId="11F62402"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AD026A3"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0E6700C0" w14:textId="77777777" w:rsidR="00C33A48" w:rsidRPr="00B20AE8" w:rsidRDefault="00C33A48" w:rsidP="0039402F">
            <w:pPr>
              <w:pStyle w:val="TAC"/>
            </w:pPr>
            <w:r w:rsidRPr="00B20AE8">
              <w:rPr>
                <w:rFonts w:eastAsia="Malgun Gothic"/>
              </w:rPr>
              <w:t>-19</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20948ECF" w14:textId="77777777" w:rsidR="00C33A48" w:rsidRPr="00B20AE8" w:rsidRDefault="00C33A48" w:rsidP="0039402F">
            <w:pPr>
              <w:pStyle w:val="TAC"/>
            </w:pPr>
            <w:r w:rsidRPr="00B20AE8">
              <w:t xml:space="preserve">100 kHz </w:t>
            </w:r>
          </w:p>
        </w:tc>
      </w:tr>
      <w:tr w:rsidR="004F339F" w:rsidRPr="00B20AE8" w14:paraId="0DC6BA96" w14:textId="77777777" w:rsidTr="006A2BF1">
        <w:trPr>
          <w:cantSplit/>
          <w:jc w:val="center"/>
        </w:trPr>
        <w:tc>
          <w:tcPr>
            <w:tcW w:w="2127" w:type="dxa"/>
          </w:tcPr>
          <w:p w14:paraId="2B64ADED"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0712434" w14:textId="77777777" w:rsidR="00C33A48" w:rsidRPr="00B20AE8" w:rsidRDefault="00C33A48" w:rsidP="0039402F">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1F86C731"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109476A6"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A987B99" w14:textId="77777777" w:rsidR="00C33A48" w:rsidRPr="00B20AE8" w:rsidRDefault="00C33A48" w:rsidP="0039402F">
            <w:pPr>
              <w:pStyle w:val="TAC"/>
            </w:pPr>
            <w:r w:rsidRPr="00B20AE8">
              <w:t>-</w:t>
            </w:r>
            <w:r w:rsidRPr="00B20AE8">
              <w:rPr>
                <w:lang w:eastAsia="zh-CN"/>
              </w:rPr>
              <w:t>26</w:t>
            </w:r>
            <w:r w:rsidRPr="00B20AE8">
              <w:t xml:space="preserve"> dBm</w:t>
            </w:r>
          </w:p>
        </w:tc>
        <w:tc>
          <w:tcPr>
            <w:tcW w:w="1430" w:type="dxa"/>
          </w:tcPr>
          <w:p w14:paraId="36CA6663" w14:textId="77777777" w:rsidR="00C33A48" w:rsidRPr="00B20AE8" w:rsidRDefault="00C33A48" w:rsidP="0039402F">
            <w:pPr>
              <w:pStyle w:val="TAC"/>
            </w:pPr>
            <w:r w:rsidRPr="00B20AE8">
              <w:t>100 kHz</w:t>
            </w:r>
          </w:p>
        </w:tc>
      </w:tr>
      <w:tr w:rsidR="004F339F" w:rsidRPr="00B20AE8" w14:paraId="3896979C" w14:textId="77777777" w:rsidTr="006A2BF1">
        <w:trPr>
          <w:cantSplit/>
          <w:jc w:val="center"/>
        </w:trPr>
        <w:tc>
          <w:tcPr>
            <w:tcW w:w="2127" w:type="dxa"/>
          </w:tcPr>
          <w:p w14:paraId="1BF0BF12"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DDEE050"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5067E7" w14:textId="77777777" w:rsidR="00C33A48" w:rsidRPr="00B20AE8" w:rsidRDefault="00C33A48" w:rsidP="0039402F">
            <w:pPr>
              <w:pStyle w:val="TAC"/>
            </w:pPr>
            <w:r w:rsidRPr="00B20AE8">
              <w:t>-</w:t>
            </w:r>
            <w:r w:rsidRPr="00B20AE8">
              <w:rPr>
                <w:lang w:eastAsia="zh-CN"/>
              </w:rPr>
              <w:t>28</w:t>
            </w:r>
            <w:r w:rsidRPr="00B20AE8">
              <w:t xml:space="preserve"> dBm </w:t>
            </w:r>
            <w:r w:rsidRPr="00B20AE8">
              <w:rPr>
                <w:lang w:eastAsia="zh-CN"/>
              </w:rPr>
              <w:t>(NOTE 8)</w:t>
            </w:r>
          </w:p>
        </w:tc>
        <w:tc>
          <w:tcPr>
            <w:tcW w:w="1430" w:type="dxa"/>
          </w:tcPr>
          <w:p w14:paraId="29AEF916" w14:textId="77777777" w:rsidR="00C33A48" w:rsidRPr="00B20AE8" w:rsidRDefault="00C33A48" w:rsidP="0039402F">
            <w:pPr>
              <w:pStyle w:val="TAC"/>
            </w:pPr>
            <w:r w:rsidRPr="00B20AE8">
              <w:t xml:space="preserve">100 kHz </w:t>
            </w:r>
          </w:p>
        </w:tc>
      </w:tr>
      <w:tr w:rsidR="00C33A48" w:rsidRPr="00B20AE8" w14:paraId="0BB03CBB" w14:textId="77777777" w:rsidTr="006A2BF1">
        <w:trPr>
          <w:cantSplit/>
          <w:jc w:val="center"/>
        </w:trPr>
        <w:tc>
          <w:tcPr>
            <w:tcW w:w="9988" w:type="dxa"/>
            <w:gridSpan w:val="4"/>
          </w:tcPr>
          <w:p w14:paraId="0443149E"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1C7A95D1"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5D2310B"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3167B39" w14:textId="77777777" w:rsidR="00C33A48" w:rsidRPr="00B20AE8" w:rsidRDefault="00C33A48" w:rsidP="0039402F">
      <w:pPr>
        <w:rPr>
          <w:lang w:eastAsia="zh-CN"/>
        </w:rPr>
      </w:pPr>
    </w:p>
    <w:p w14:paraId="1081F068" w14:textId="77777777" w:rsidR="00C33A48" w:rsidRPr="00B20AE8" w:rsidRDefault="00C33A48" w:rsidP="00F437E4">
      <w:pPr>
        <w:pStyle w:val="H6"/>
      </w:pPr>
      <w:bookmarkStart w:id="3826" w:name="_Toc21123124"/>
      <w:bookmarkStart w:id="3827" w:name="_Toc45907317"/>
      <w:bookmarkStart w:id="3828" w:name="_Toc53181421"/>
      <w:r w:rsidRPr="00B20AE8">
        <w:t>6.7.5.5.5.6</w:t>
      </w:r>
      <w:r w:rsidRPr="00B20AE8">
        <w:tab/>
      </w:r>
      <w:r w:rsidRPr="00B20AE8">
        <w:rPr>
          <w:rFonts w:hint="eastAsia"/>
        </w:rPr>
        <w:t>Medium Range</w:t>
      </w:r>
      <w:r w:rsidRPr="00B20AE8">
        <w:t xml:space="preserve"> BS (Category A and B)</w:t>
      </w:r>
      <w:bookmarkEnd w:id="3826"/>
      <w:bookmarkEnd w:id="3827"/>
      <w:bookmarkEnd w:id="3828"/>
    </w:p>
    <w:p w14:paraId="63F0902F" w14:textId="77777777" w:rsidR="00C33A48" w:rsidRPr="00B20AE8" w:rsidRDefault="00C33A48" w:rsidP="0039402F">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14:paraId="1ED85A14" w14:textId="77777777" w:rsidR="00C33A48" w:rsidRPr="00B20AE8" w:rsidRDefault="00C33A48" w:rsidP="0039402F">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14:paraId="6D048688" w14:textId="77777777" w:rsidR="00C33A48" w:rsidRPr="00B20AE8" w:rsidRDefault="00C33A48" w:rsidP="0039402F">
      <w:pPr>
        <w:pStyle w:val="TH"/>
        <w:rPr>
          <w:lang w:eastAsia="zh-CN"/>
        </w:rPr>
      </w:pPr>
      <w:r w:rsidRPr="00B20AE8">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4F339F" w:rsidRPr="00B20AE8" w14:paraId="4B00EFE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1AA045E"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725" w:type="dxa"/>
            <w:tcBorders>
              <w:top w:val="single" w:sz="4" w:space="0" w:color="auto"/>
              <w:left w:val="single" w:sz="4" w:space="0" w:color="auto"/>
              <w:bottom w:val="single" w:sz="4" w:space="0" w:color="auto"/>
              <w:right w:val="single" w:sz="4" w:space="0" w:color="auto"/>
            </w:tcBorders>
          </w:tcPr>
          <w:p w14:paraId="527678D1" w14:textId="77777777" w:rsidR="00C33A48" w:rsidRPr="00B20AE8" w:rsidRDefault="00C33A48" w:rsidP="0039402F">
            <w:pPr>
              <w:pStyle w:val="TAH"/>
            </w:pPr>
            <w:r w:rsidRPr="00B20AE8">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2605CEA2" w14:textId="77777777" w:rsidR="00C33A48" w:rsidRPr="00B20AE8" w:rsidRDefault="00C33A48" w:rsidP="0039402F">
            <w:pPr>
              <w:pStyle w:val="TAH"/>
              <w:rPr>
                <w:lang w:eastAsia="zh-CN"/>
              </w:rPr>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7D4D51F" w14:textId="77777777" w:rsidR="00C33A48" w:rsidRPr="00B20AE8" w:rsidRDefault="00C33A48" w:rsidP="0039402F">
            <w:pPr>
              <w:pStyle w:val="TAH"/>
            </w:pPr>
            <w:r w:rsidRPr="00B20AE8">
              <w:t xml:space="preserve">Measurement bandwidth </w:t>
            </w:r>
          </w:p>
        </w:tc>
      </w:tr>
      <w:tr w:rsidR="004F339F" w:rsidRPr="00B20AE8" w14:paraId="09B68A3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009BD3"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725" w:type="dxa"/>
            <w:tcBorders>
              <w:top w:val="single" w:sz="4" w:space="0" w:color="auto"/>
              <w:left w:val="single" w:sz="4" w:space="0" w:color="auto"/>
              <w:bottom w:val="single" w:sz="4" w:space="0" w:color="auto"/>
              <w:right w:val="single" w:sz="4" w:space="0" w:color="auto"/>
            </w:tcBorders>
          </w:tcPr>
          <w:p w14:paraId="7866FA37"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219A06E5" w14:textId="77777777" w:rsidR="00C33A48" w:rsidRPr="00B20AE8" w:rsidRDefault="00C33A48" w:rsidP="0039402F">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6604EE">
              <w:rPr>
                <w:rFonts w:eastAsia="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2D073CDC" w14:textId="77777777" w:rsidR="00C33A48" w:rsidRPr="00B20AE8" w:rsidRDefault="00C33A48" w:rsidP="0039402F">
            <w:pPr>
              <w:pStyle w:val="TAC"/>
            </w:pPr>
            <w:r w:rsidRPr="00B20AE8">
              <w:t xml:space="preserve">100 kHz </w:t>
            </w:r>
          </w:p>
        </w:tc>
      </w:tr>
      <w:tr w:rsidR="004F339F" w:rsidRPr="00B20AE8" w14:paraId="648EFFF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AE0D544"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725" w:type="dxa"/>
            <w:tcBorders>
              <w:top w:val="single" w:sz="4" w:space="0" w:color="auto"/>
              <w:left w:val="single" w:sz="4" w:space="0" w:color="auto"/>
              <w:bottom w:val="single" w:sz="4" w:space="0" w:color="auto"/>
              <w:right w:val="single" w:sz="4" w:space="0" w:color="auto"/>
            </w:tcBorders>
          </w:tcPr>
          <w:p w14:paraId="5E626C84"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00E9E37E" w14:textId="7BA6D579" w:rsidR="00C33A48" w:rsidRPr="00B20AE8" w:rsidRDefault="00C33A48" w:rsidP="0039402F">
            <w:pPr>
              <w:pStyle w:val="TAC"/>
            </w:pPr>
            <w:r w:rsidRPr="00B20AE8">
              <w:t>P</w:t>
            </w:r>
            <w:r w:rsidRPr="00B20AE8">
              <w:rPr>
                <w:vertAlign w:val="subscript"/>
              </w:rPr>
              <w:t>rated,c,TRP</w:t>
            </w:r>
            <w:r w:rsidR="003D3C64">
              <w:t xml:space="preserve"> </w:t>
            </w:r>
            <w:r w:rsidRPr="00B20AE8">
              <w:rPr>
                <w:rFonts w:cs="Arial"/>
                <w:lang w:eastAsia="zh-CN"/>
              </w:rPr>
              <w:t>-53.2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7C8FC97" w14:textId="77777777" w:rsidR="00C33A48" w:rsidRPr="00B20AE8" w:rsidRDefault="00C33A48" w:rsidP="0039402F">
            <w:pPr>
              <w:pStyle w:val="TAC"/>
            </w:pPr>
            <w:r w:rsidRPr="00B20AE8">
              <w:t xml:space="preserve">100 kHz </w:t>
            </w:r>
          </w:p>
        </w:tc>
      </w:tr>
      <w:tr w:rsidR="004F339F" w:rsidRPr="00B20AE8" w14:paraId="5CF7F32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CFE037A"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7D83A96"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725" w:type="dxa"/>
            <w:tcBorders>
              <w:top w:val="single" w:sz="4" w:space="0" w:color="auto"/>
              <w:left w:val="single" w:sz="4" w:space="0" w:color="auto"/>
              <w:bottom w:val="single" w:sz="4" w:space="0" w:color="auto"/>
              <w:right w:val="single" w:sz="4" w:space="0" w:color="auto"/>
            </w:tcBorders>
          </w:tcPr>
          <w:p w14:paraId="5D4C491C"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529D8EFD"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706" w:type="dxa"/>
            <w:tcBorders>
              <w:top w:val="single" w:sz="4" w:space="0" w:color="auto"/>
              <w:left w:val="single" w:sz="4" w:space="0" w:color="auto"/>
              <w:bottom w:val="single" w:sz="4" w:space="0" w:color="auto"/>
              <w:right w:val="single" w:sz="4" w:space="0" w:color="auto"/>
            </w:tcBorders>
          </w:tcPr>
          <w:p w14:paraId="01835542" w14:textId="77777777" w:rsidR="00C33A48" w:rsidRPr="00B20AE8" w:rsidRDefault="00C33A48" w:rsidP="0039402F">
            <w:pPr>
              <w:pStyle w:val="TAC"/>
            </w:pPr>
            <w:r w:rsidRPr="00B20AE8">
              <w:rPr>
                <w:lang w:eastAsia="zh-CN"/>
              </w:rPr>
              <w:t>-14.2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266A742F" w14:textId="77777777" w:rsidR="00C33A48" w:rsidRPr="00B20AE8" w:rsidRDefault="00C33A48" w:rsidP="0039402F">
            <w:pPr>
              <w:pStyle w:val="TAC"/>
            </w:pPr>
            <w:r w:rsidRPr="00B20AE8">
              <w:t xml:space="preserve">100 kHz </w:t>
            </w:r>
          </w:p>
        </w:tc>
      </w:tr>
      <w:tr w:rsidR="004F339F" w:rsidRPr="00B20AE8" w14:paraId="42873DC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F393BB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41B3966B"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706" w:type="dxa"/>
            <w:tcBorders>
              <w:top w:val="single" w:sz="4" w:space="0" w:color="auto"/>
              <w:left w:val="single" w:sz="4" w:space="0" w:color="auto"/>
              <w:bottom w:val="single" w:sz="4" w:space="0" w:color="auto"/>
              <w:right w:val="single" w:sz="4" w:space="0" w:color="auto"/>
            </w:tcBorders>
          </w:tcPr>
          <w:p w14:paraId="219E6BA7" w14:textId="77777777" w:rsidR="00C33A48" w:rsidRPr="00B20AE8" w:rsidRDefault="00C33A48" w:rsidP="0039402F">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594A4E8" w14:textId="77777777" w:rsidR="00C33A48" w:rsidRPr="00B20AE8" w:rsidRDefault="00C33A48" w:rsidP="0039402F">
            <w:pPr>
              <w:pStyle w:val="TAC"/>
            </w:pPr>
            <w:r w:rsidRPr="00B20AE8">
              <w:t>100 kHz</w:t>
            </w:r>
          </w:p>
        </w:tc>
      </w:tr>
      <w:tr w:rsidR="00C33A48" w:rsidRPr="00B20AE8" w14:paraId="1B41F093" w14:textId="77777777" w:rsidTr="006A2BF1">
        <w:trPr>
          <w:cantSplit/>
          <w:jc w:val="center"/>
        </w:trPr>
        <w:tc>
          <w:tcPr>
            <w:tcW w:w="9988" w:type="dxa"/>
            <w:gridSpan w:val="4"/>
          </w:tcPr>
          <w:p w14:paraId="595B0CC2"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 dBm</w:t>
            </w:r>
            <w:r w:rsidRPr="00B20AE8">
              <w:t>/1</w:t>
            </w:r>
            <w:r w:rsidRPr="00B20AE8">
              <w:rPr>
                <w:rFonts w:hint="eastAsia"/>
                <w:lang w:eastAsia="zh-CN"/>
              </w:rPr>
              <w:t>00 kHz</w:t>
            </w:r>
            <w:r w:rsidRPr="00B20AE8">
              <w:t>.</w:t>
            </w:r>
          </w:p>
          <w:p w14:paraId="15055129"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8074DD7"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B6E51C" w14:textId="77777777" w:rsidR="00C33A48" w:rsidRPr="00B20AE8" w:rsidRDefault="00C33A48" w:rsidP="0039402F">
      <w:pPr>
        <w:rPr>
          <w:lang w:eastAsia="zh-CN"/>
        </w:rPr>
      </w:pPr>
    </w:p>
    <w:p w14:paraId="4280355E" w14:textId="77777777" w:rsidR="00C33A48" w:rsidRPr="00B20AE8" w:rsidRDefault="00C33A48" w:rsidP="0039402F">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D2DFC6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B8C3AF4"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DBE7A61"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F69CFF9"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95C8382" w14:textId="77777777" w:rsidR="00C33A48" w:rsidRPr="00B20AE8" w:rsidRDefault="00C33A48" w:rsidP="0039402F">
            <w:pPr>
              <w:pStyle w:val="TAH"/>
            </w:pPr>
            <w:r w:rsidRPr="00B20AE8">
              <w:t xml:space="preserve">Measurement bandwidth </w:t>
            </w:r>
          </w:p>
        </w:tc>
      </w:tr>
      <w:tr w:rsidR="004F339F" w:rsidRPr="00B20AE8" w14:paraId="65DEF65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838BDA7"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63D09F62"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557F6C22" w14:textId="77777777" w:rsidR="00C33A48" w:rsidRPr="00B20AE8" w:rsidRDefault="00C33A48" w:rsidP="0039402F">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14644605" w14:textId="77777777" w:rsidR="00C33A48" w:rsidRPr="00B20AE8" w:rsidRDefault="00C33A48" w:rsidP="0039402F">
            <w:pPr>
              <w:pStyle w:val="TAC"/>
            </w:pPr>
            <w:r w:rsidRPr="00B20AE8">
              <w:t xml:space="preserve">100 kHz </w:t>
            </w:r>
          </w:p>
        </w:tc>
      </w:tr>
      <w:tr w:rsidR="004F339F" w:rsidRPr="00B20AE8" w14:paraId="7E61EC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59D8794"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77670B09"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71F430B" w14:textId="40565185" w:rsidR="00C33A48" w:rsidRPr="00B20AE8" w:rsidRDefault="00C33A48" w:rsidP="0039402F">
            <w:pPr>
              <w:pStyle w:val="TAC"/>
            </w:pPr>
            <w:r w:rsidRPr="00B20AE8">
              <w:t>P</w:t>
            </w:r>
            <w:r w:rsidRPr="00B20AE8">
              <w:rPr>
                <w:vertAlign w:val="subscript"/>
              </w:rPr>
              <w:t>rated,c,TRP</w:t>
            </w:r>
            <w:r w:rsidR="003D3C64">
              <w:t xml:space="preserve"> </w:t>
            </w:r>
            <w:r w:rsidRPr="00B20AE8">
              <w:rPr>
                <w:rFonts w:cs="Arial"/>
                <w:lang w:eastAsia="zh-CN"/>
              </w:rPr>
              <w:t>-53</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55BD0B2" w14:textId="77777777" w:rsidR="00C33A48" w:rsidRPr="00B20AE8" w:rsidRDefault="00C33A48" w:rsidP="0039402F">
            <w:pPr>
              <w:pStyle w:val="TAC"/>
            </w:pPr>
            <w:r w:rsidRPr="00B20AE8">
              <w:t xml:space="preserve">100 kHz </w:t>
            </w:r>
          </w:p>
        </w:tc>
      </w:tr>
      <w:tr w:rsidR="004F339F" w:rsidRPr="00B20AE8" w14:paraId="6F1C187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4DDE"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CBFED3B"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9FCB106"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2E1FFCB0"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2DA6AF" w14:textId="77777777" w:rsidR="00C33A48" w:rsidRPr="00B20AE8" w:rsidRDefault="00C33A48" w:rsidP="0039402F">
            <w:pPr>
              <w:pStyle w:val="TAC"/>
            </w:pPr>
            <w:r w:rsidRPr="00B20AE8">
              <w:rPr>
                <w:lang w:eastAsia="zh-CN"/>
              </w:rPr>
              <w:t>-14</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E604AA3" w14:textId="77777777" w:rsidR="00C33A48" w:rsidRPr="00B20AE8" w:rsidRDefault="00C33A48" w:rsidP="0039402F">
            <w:pPr>
              <w:pStyle w:val="TAC"/>
            </w:pPr>
            <w:r w:rsidRPr="00B20AE8">
              <w:t xml:space="preserve">100 kHz </w:t>
            </w:r>
          </w:p>
        </w:tc>
      </w:tr>
      <w:tr w:rsidR="004F339F" w:rsidRPr="00B20AE8" w14:paraId="611CCC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3E48C5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1E8B51C"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27789BEF" w14:textId="77777777" w:rsidR="00C33A48" w:rsidRPr="00B20AE8" w:rsidRDefault="00C33A48" w:rsidP="0039402F">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902F278" w14:textId="77777777" w:rsidR="00C33A48" w:rsidRPr="00B20AE8" w:rsidRDefault="00C33A48" w:rsidP="0039402F">
            <w:pPr>
              <w:pStyle w:val="TAC"/>
            </w:pPr>
            <w:r w:rsidRPr="00B20AE8">
              <w:t>100 kHz</w:t>
            </w:r>
          </w:p>
        </w:tc>
      </w:tr>
      <w:tr w:rsidR="00C33A48" w:rsidRPr="00B20AE8" w14:paraId="29A8D85F" w14:textId="77777777" w:rsidTr="006A2BF1">
        <w:trPr>
          <w:cantSplit/>
          <w:jc w:val="center"/>
        </w:trPr>
        <w:tc>
          <w:tcPr>
            <w:tcW w:w="9988" w:type="dxa"/>
            <w:gridSpan w:val="4"/>
          </w:tcPr>
          <w:p w14:paraId="28EB5FD9"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hint="eastAsia"/>
                <w:lang w:eastAsia="zh-CN"/>
              </w:rPr>
              <w:t>test</w:t>
            </w:r>
            <w:r w:rsidRPr="00B20AE8">
              <w:t xml:space="preserve"> requirement within sub-block gaps shall be -</w:t>
            </w:r>
            <w:r w:rsidRPr="00B20AE8">
              <w:rPr>
                <w:rFonts w:hint="eastAsia"/>
                <w:lang w:eastAsia="zh-CN"/>
              </w:rPr>
              <w:t>25 dBm</w:t>
            </w:r>
            <w:r w:rsidRPr="00B20AE8">
              <w:t>/1</w:t>
            </w:r>
            <w:r w:rsidRPr="00B20AE8">
              <w:rPr>
                <w:rFonts w:hint="eastAsia"/>
                <w:lang w:eastAsia="zh-CN"/>
              </w:rPr>
              <w:t>00 kHz</w:t>
            </w:r>
            <w:r w:rsidRPr="00B20AE8">
              <w:t>.</w:t>
            </w:r>
          </w:p>
          <w:p w14:paraId="68C8D874"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C24C50F"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D817B2B" w14:textId="77777777" w:rsidR="00C33A48" w:rsidRPr="00B20AE8" w:rsidRDefault="00C33A48" w:rsidP="0039402F">
      <w:pPr>
        <w:rPr>
          <w:lang w:eastAsia="zh-CN"/>
        </w:rPr>
      </w:pPr>
    </w:p>
    <w:p w14:paraId="7B5F0579" w14:textId="77777777" w:rsidR="00C33A48" w:rsidRPr="00B20AE8" w:rsidRDefault="00C33A48" w:rsidP="0039402F">
      <w:pPr>
        <w:pStyle w:val="TH"/>
        <w:rPr>
          <w:lang w:eastAsia="zh-CN"/>
        </w:rPr>
      </w:pPr>
      <w:r w:rsidRPr="00B20AE8">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C7137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61DF88"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0C91F86"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ECB3D95"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606582A" w14:textId="77777777" w:rsidR="00C33A48" w:rsidRPr="00B20AE8" w:rsidRDefault="00C33A48" w:rsidP="0039402F">
            <w:pPr>
              <w:pStyle w:val="TAH"/>
            </w:pPr>
            <w:r w:rsidRPr="00B20AE8">
              <w:t xml:space="preserve">Measurement bandwidth </w:t>
            </w:r>
          </w:p>
        </w:tc>
      </w:tr>
      <w:tr w:rsidR="004F339F" w:rsidRPr="00B20AE8" w14:paraId="493F091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E728BD8"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B6BB1B0"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D8C8D11" w14:textId="77777777" w:rsidR="00C33A48" w:rsidRPr="00B20AE8" w:rsidRDefault="00C33A48" w:rsidP="0039402F">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140CC71B" w14:textId="77777777" w:rsidR="00C33A48" w:rsidRPr="00B20AE8" w:rsidRDefault="00C33A48" w:rsidP="0039402F">
            <w:pPr>
              <w:pStyle w:val="TAC"/>
            </w:pPr>
            <w:r w:rsidRPr="00B20AE8">
              <w:t xml:space="preserve">100 kHz </w:t>
            </w:r>
          </w:p>
        </w:tc>
      </w:tr>
      <w:tr w:rsidR="004F339F" w:rsidRPr="00B20AE8" w14:paraId="787FE8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C6644"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7FBE6F1"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D773C8" w14:textId="77777777" w:rsidR="00C33A48" w:rsidRPr="00B20AE8" w:rsidRDefault="00C33A48" w:rsidP="0039402F">
            <w:pPr>
              <w:pStyle w:val="TAC"/>
            </w:pPr>
            <w:r w:rsidRPr="00B20AE8">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25819D65" w14:textId="77777777" w:rsidR="00C33A48" w:rsidRPr="00B20AE8" w:rsidRDefault="00C33A48" w:rsidP="0039402F">
            <w:pPr>
              <w:pStyle w:val="TAC"/>
            </w:pPr>
            <w:r w:rsidRPr="00B20AE8">
              <w:t xml:space="preserve">100 kHz </w:t>
            </w:r>
          </w:p>
        </w:tc>
      </w:tr>
      <w:tr w:rsidR="004F339F" w:rsidRPr="00B20AE8" w14:paraId="5781256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DF756E7"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4CDBDB2"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3F35771"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796E549A"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8B08DE3" w14:textId="77777777" w:rsidR="00C33A48" w:rsidRPr="00B20AE8" w:rsidRDefault="00C33A48" w:rsidP="0039402F">
            <w:pPr>
              <w:pStyle w:val="TAC"/>
            </w:pPr>
            <w:r w:rsidRPr="00B20AE8">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483FED58" w14:textId="77777777" w:rsidR="00C33A48" w:rsidRPr="00B20AE8" w:rsidRDefault="00C33A48" w:rsidP="0039402F">
            <w:pPr>
              <w:pStyle w:val="TAC"/>
            </w:pPr>
            <w:r w:rsidRPr="00B20AE8">
              <w:t xml:space="preserve">100 kHz </w:t>
            </w:r>
          </w:p>
        </w:tc>
      </w:tr>
      <w:tr w:rsidR="004F339F" w:rsidRPr="00B20AE8" w14:paraId="5329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085CC59"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FD2E92"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6F098BD" w14:textId="77777777" w:rsidR="00C33A48" w:rsidRPr="00B20AE8" w:rsidRDefault="00C33A48" w:rsidP="0039402F">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172074B0" w14:textId="77777777" w:rsidR="00C33A48" w:rsidRPr="00B20AE8" w:rsidRDefault="00C33A48" w:rsidP="0039402F">
            <w:pPr>
              <w:pStyle w:val="TAC"/>
            </w:pPr>
            <w:r w:rsidRPr="00B20AE8">
              <w:t>100 kHz</w:t>
            </w:r>
          </w:p>
        </w:tc>
      </w:tr>
      <w:tr w:rsidR="00C33A48" w:rsidRPr="00B20AE8" w14:paraId="756F734B" w14:textId="77777777" w:rsidTr="006A2BF1">
        <w:trPr>
          <w:cantSplit/>
          <w:jc w:val="center"/>
        </w:trPr>
        <w:tc>
          <w:tcPr>
            <w:tcW w:w="9988" w:type="dxa"/>
            <w:gridSpan w:val="4"/>
          </w:tcPr>
          <w:p w14:paraId="6F5F4DC1"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636DDE6"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w:t>
            </w:r>
            <w:r w:rsidRPr="00B20AE8">
              <w:rPr>
                <w:rFonts w:hint="eastAsia"/>
              </w:rPr>
              <w:t>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1EB92E6"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6FA42" w14:textId="77777777" w:rsidR="00C33A48" w:rsidRPr="00B20AE8" w:rsidRDefault="00C33A48" w:rsidP="0039402F">
      <w:pPr>
        <w:rPr>
          <w:lang w:eastAsia="zh-CN"/>
        </w:rPr>
      </w:pPr>
    </w:p>
    <w:p w14:paraId="53DB931D" w14:textId="77777777" w:rsidR="00C33A48" w:rsidRPr="00B20AE8" w:rsidRDefault="00C33A48" w:rsidP="0039402F">
      <w:pPr>
        <w:pStyle w:val="TH"/>
        <w:rPr>
          <w:lang w:eastAsia="zh-CN"/>
        </w:rPr>
      </w:pPr>
      <w:r w:rsidRPr="00B20AE8">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DF155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9A790E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C6EF82A"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8331B9A"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BB6D391" w14:textId="77777777" w:rsidR="00C33A48" w:rsidRPr="00B20AE8" w:rsidRDefault="00C33A48" w:rsidP="0039402F">
            <w:pPr>
              <w:pStyle w:val="TAH"/>
            </w:pPr>
            <w:r w:rsidRPr="00B20AE8">
              <w:t xml:space="preserve">Measurement bandwidth </w:t>
            </w:r>
          </w:p>
        </w:tc>
      </w:tr>
      <w:tr w:rsidR="004F339F" w:rsidRPr="00B20AE8" w14:paraId="366C471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C43EA74"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486313E"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6B1BEDD7" w14:textId="77777777" w:rsidR="00C33A48" w:rsidRPr="00B20AE8" w:rsidRDefault="00C33A48" w:rsidP="0039402F">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29803489" w14:textId="77777777" w:rsidR="00C33A48" w:rsidRPr="00B20AE8" w:rsidRDefault="00C33A48" w:rsidP="0039402F">
            <w:pPr>
              <w:pStyle w:val="TAC"/>
            </w:pPr>
            <w:r w:rsidRPr="00B20AE8">
              <w:t xml:space="preserve">100 kHz </w:t>
            </w:r>
          </w:p>
        </w:tc>
      </w:tr>
      <w:tr w:rsidR="004F339F" w:rsidRPr="00B20AE8" w14:paraId="45029A7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F0C0C1"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91FA62D"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E36BBC6" w14:textId="77777777" w:rsidR="00C33A48" w:rsidRPr="00B20AE8" w:rsidRDefault="00C33A48" w:rsidP="0039402F">
            <w:pPr>
              <w:pStyle w:val="TAC"/>
            </w:pPr>
            <w:r w:rsidRPr="00B20AE8">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44CE9A4F" w14:textId="77777777" w:rsidR="00C33A48" w:rsidRPr="00B20AE8" w:rsidRDefault="00C33A48" w:rsidP="0039402F">
            <w:pPr>
              <w:pStyle w:val="TAC"/>
            </w:pPr>
            <w:r w:rsidRPr="00B20AE8">
              <w:t xml:space="preserve">100 kHz </w:t>
            </w:r>
          </w:p>
        </w:tc>
      </w:tr>
      <w:tr w:rsidR="004F339F" w:rsidRPr="00B20AE8" w14:paraId="07B3250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E7C6"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8276108"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49C26265"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4145AB83"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8D18CDE" w14:textId="77777777" w:rsidR="00C33A48" w:rsidRPr="00B20AE8" w:rsidRDefault="00C33A48" w:rsidP="0039402F">
            <w:pPr>
              <w:pStyle w:val="TAC"/>
            </w:pPr>
            <w:r w:rsidRPr="00B20AE8">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0A15F70B" w14:textId="77777777" w:rsidR="00C33A48" w:rsidRPr="00B20AE8" w:rsidRDefault="00C33A48" w:rsidP="0039402F">
            <w:pPr>
              <w:pStyle w:val="TAC"/>
            </w:pPr>
            <w:r w:rsidRPr="00B20AE8">
              <w:t xml:space="preserve">100 kHz </w:t>
            </w:r>
          </w:p>
        </w:tc>
      </w:tr>
      <w:tr w:rsidR="004F339F" w:rsidRPr="00B20AE8" w14:paraId="01443B0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A07B0B"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9D5EB6"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94766ED" w14:textId="77777777" w:rsidR="00C33A48" w:rsidRPr="00B20AE8" w:rsidRDefault="00C33A48" w:rsidP="0039402F">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34460D9" w14:textId="77777777" w:rsidR="00C33A48" w:rsidRPr="00B20AE8" w:rsidRDefault="00C33A48" w:rsidP="0039402F">
            <w:pPr>
              <w:pStyle w:val="TAC"/>
            </w:pPr>
            <w:r w:rsidRPr="00B20AE8">
              <w:t>100 kHz</w:t>
            </w:r>
          </w:p>
        </w:tc>
      </w:tr>
      <w:tr w:rsidR="00C33A48" w:rsidRPr="00B20AE8" w14:paraId="26B2B03A" w14:textId="77777777" w:rsidTr="006A2BF1">
        <w:trPr>
          <w:cantSplit/>
          <w:jc w:val="center"/>
        </w:trPr>
        <w:tc>
          <w:tcPr>
            <w:tcW w:w="9988" w:type="dxa"/>
            <w:gridSpan w:val="4"/>
          </w:tcPr>
          <w:p w14:paraId="3198447F"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9887948"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3A18687"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01F69FA" w14:textId="77777777" w:rsidR="00C33A48" w:rsidRPr="00B20AE8" w:rsidRDefault="00C33A48" w:rsidP="0039402F">
      <w:pPr>
        <w:rPr>
          <w:lang w:eastAsia="zh-CN"/>
        </w:rPr>
      </w:pPr>
    </w:p>
    <w:p w14:paraId="40316B8B" w14:textId="77777777" w:rsidR="00C33A48" w:rsidRPr="00B20AE8" w:rsidRDefault="00C33A48" w:rsidP="0039402F">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17EB61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2F79787"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F7CDC54"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1D4487"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1DAC9DB" w14:textId="77777777" w:rsidR="00C33A48" w:rsidRPr="00B20AE8" w:rsidRDefault="00C33A48" w:rsidP="0039402F">
            <w:pPr>
              <w:pStyle w:val="TAH"/>
            </w:pPr>
            <w:r w:rsidRPr="00B20AE8">
              <w:t xml:space="preserve">Measurement bandwidth </w:t>
            </w:r>
          </w:p>
        </w:tc>
      </w:tr>
      <w:tr w:rsidR="004F339F" w:rsidRPr="00B20AE8" w14:paraId="22E0085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C80E7"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189CAA7"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E302D02" w14:textId="77777777" w:rsidR="00C33A48" w:rsidRPr="00B20AE8" w:rsidRDefault="00C33A48" w:rsidP="0039402F">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693B4C03" w14:textId="77777777" w:rsidR="00C33A48" w:rsidRPr="00B20AE8" w:rsidRDefault="00C33A48" w:rsidP="0039402F">
            <w:pPr>
              <w:pStyle w:val="TAC"/>
            </w:pPr>
            <w:r w:rsidRPr="00B20AE8">
              <w:t xml:space="preserve">100 kHz </w:t>
            </w:r>
          </w:p>
        </w:tc>
      </w:tr>
      <w:tr w:rsidR="004F339F" w:rsidRPr="00B20AE8" w14:paraId="54DBC3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AC2DF3"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736B75ED"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97FD34" w14:textId="77777777" w:rsidR="00C33A48" w:rsidRPr="00B20AE8" w:rsidRDefault="00C33A48" w:rsidP="0039402F">
            <w:pPr>
              <w:pStyle w:val="TAC"/>
            </w:pPr>
            <w:r w:rsidRPr="00B20AE8">
              <w:t>P</w:t>
            </w:r>
            <w:r w:rsidRPr="00B20AE8">
              <w:rPr>
                <w:vertAlign w:val="subscript"/>
              </w:rPr>
              <w:t>rated,c,TRP</w:t>
            </w:r>
            <w:r w:rsidRPr="00B20AE8">
              <w:t xml:space="preserve"> –</w:t>
            </w:r>
            <w:r w:rsidR="00F87D09" w:rsidRPr="00B20AE8">
              <w:t xml:space="preserve"> </w:t>
            </w:r>
            <w:r w:rsidRPr="00B20AE8">
              <w:rPr>
                <w:rFonts w:cs="Arial"/>
                <w:lang w:eastAsia="zh-CN"/>
              </w:rPr>
              <w:t>57.2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DD9BAAF" w14:textId="77777777" w:rsidR="00C33A48" w:rsidRPr="00B20AE8" w:rsidRDefault="00C33A48" w:rsidP="0039402F">
            <w:pPr>
              <w:pStyle w:val="TAC"/>
            </w:pPr>
            <w:r w:rsidRPr="00B20AE8">
              <w:t xml:space="preserve">100 kHz </w:t>
            </w:r>
          </w:p>
        </w:tc>
      </w:tr>
      <w:tr w:rsidR="004F339F" w:rsidRPr="00B20AE8" w14:paraId="5E54B2C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D7F20C"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06D5BAD"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6E62C0DB"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5D8D768F"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70A4676" w14:textId="77777777" w:rsidR="00C33A48" w:rsidRPr="00B20AE8" w:rsidRDefault="00C33A48" w:rsidP="0039402F">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003DCFAC" w14:textId="77777777" w:rsidR="00C33A48" w:rsidRPr="00B20AE8" w:rsidRDefault="00C33A48" w:rsidP="0039402F">
            <w:pPr>
              <w:pStyle w:val="TAC"/>
            </w:pPr>
            <w:r w:rsidRPr="00B20AE8">
              <w:t xml:space="preserve">100 kHz </w:t>
            </w:r>
          </w:p>
        </w:tc>
      </w:tr>
      <w:tr w:rsidR="004F339F" w:rsidRPr="00B20AE8" w14:paraId="5CA3B06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5C60F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D0049E1"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F1F2376" w14:textId="77777777" w:rsidR="00C33A48" w:rsidRPr="00B20AE8" w:rsidRDefault="00C33A48" w:rsidP="0039402F">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8A06732" w14:textId="77777777" w:rsidR="00C33A48" w:rsidRPr="00B20AE8" w:rsidRDefault="00C33A48" w:rsidP="0039402F">
            <w:pPr>
              <w:pStyle w:val="TAC"/>
            </w:pPr>
            <w:r w:rsidRPr="00B20AE8">
              <w:t>100 kHz</w:t>
            </w:r>
          </w:p>
        </w:tc>
      </w:tr>
      <w:tr w:rsidR="00C33A48" w:rsidRPr="00B20AE8" w14:paraId="324B4601" w14:textId="77777777" w:rsidTr="006A2BF1">
        <w:trPr>
          <w:cantSplit/>
          <w:jc w:val="center"/>
        </w:trPr>
        <w:tc>
          <w:tcPr>
            <w:tcW w:w="9988" w:type="dxa"/>
            <w:gridSpan w:val="4"/>
          </w:tcPr>
          <w:p w14:paraId="0EB3EF1C" w14:textId="027FD736"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cs="v4.2.0"/>
              </w:rPr>
              <w:t>-</w:t>
            </w:r>
            <w:r w:rsidRPr="00B20AE8">
              <w:rPr>
                <w:rFonts w:cs="v5.0.0" w:hint="eastAsia"/>
                <w:lang w:eastAsia="zh-CN"/>
              </w:rPr>
              <w:t>59dB, -16 dBm)</w:t>
            </w:r>
            <w:r w:rsidRPr="00B20AE8">
              <w:t>/1</w:t>
            </w:r>
            <w:r w:rsidRPr="00B20AE8">
              <w:rPr>
                <w:rFonts w:hint="eastAsia"/>
                <w:lang w:eastAsia="zh-CN"/>
              </w:rPr>
              <w:t>00 kHz</w:t>
            </w:r>
            <w:r w:rsidRPr="00B20AE8">
              <w:t>.</w:t>
            </w:r>
          </w:p>
          <w:p w14:paraId="27E8D0C7"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99E2056"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CC96823" w14:textId="77777777" w:rsidR="00C33A48" w:rsidRPr="00B20AE8" w:rsidRDefault="00C33A48" w:rsidP="0039402F">
      <w:pPr>
        <w:rPr>
          <w:lang w:eastAsia="zh-CN"/>
        </w:rPr>
      </w:pPr>
    </w:p>
    <w:p w14:paraId="25ACBD0A" w14:textId="77777777" w:rsidR="00C33A48" w:rsidRPr="00B20AE8" w:rsidRDefault="00C33A48" w:rsidP="0039402F">
      <w:pPr>
        <w:pStyle w:val="TH"/>
      </w:pPr>
      <w:r w:rsidRPr="00B20AE8">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C2A8B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EDCF68E"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DEBA231"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BA0E56"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3C4DF98" w14:textId="77777777" w:rsidR="00C33A48" w:rsidRPr="00B20AE8" w:rsidRDefault="00C33A48" w:rsidP="0039402F">
            <w:pPr>
              <w:pStyle w:val="TAH"/>
            </w:pPr>
            <w:r w:rsidRPr="00B20AE8">
              <w:t xml:space="preserve">Measurement bandwidth </w:t>
            </w:r>
          </w:p>
        </w:tc>
      </w:tr>
      <w:tr w:rsidR="004F339F" w:rsidRPr="00B20AE8" w14:paraId="75FF0F2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0CEDD1A"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B0514DF"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CFE9476" w14:textId="77777777" w:rsidR="00C33A48" w:rsidRPr="00B20AE8" w:rsidRDefault="00C33A48" w:rsidP="0039402F">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7D9270D1" w14:textId="77777777" w:rsidR="00C33A48" w:rsidRPr="00B20AE8" w:rsidRDefault="00C33A48" w:rsidP="0039402F">
            <w:pPr>
              <w:pStyle w:val="TAC"/>
            </w:pPr>
            <w:r w:rsidRPr="00B20AE8">
              <w:t xml:space="preserve">100 kHz </w:t>
            </w:r>
          </w:p>
        </w:tc>
      </w:tr>
      <w:tr w:rsidR="004F339F" w:rsidRPr="00B20AE8" w14:paraId="72DDCA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4F5A73B"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6F1D6EB4"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2CDB49" w14:textId="77777777" w:rsidR="00C33A48" w:rsidRPr="00B20AE8" w:rsidRDefault="00C33A48" w:rsidP="0039402F">
            <w:pPr>
              <w:pStyle w:val="TAC"/>
            </w:pPr>
            <w:r w:rsidRPr="00B20AE8">
              <w:t>P</w:t>
            </w:r>
            <w:r w:rsidRPr="00B20AE8">
              <w:rPr>
                <w:vertAlign w:val="subscript"/>
              </w:rPr>
              <w:t>rated,c,TRP</w:t>
            </w:r>
            <w:r w:rsidRPr="00B20AE8">
              <w:t xml:space="preserve"> –</w:t>
            </w:r>
            <w:r w:rsidR="00F87D09" w:rsidRPr="00B20AE8">
              <w:t xml:space="preserve"> </w:t>
            </w:r>
            <w:r w:rsidRPr="00B20AE8">
              <w:rPr>
                <w:rFonts w:cs="Arial"/>
                <w:lang w:eastAsia="zh-CN"/>
              </w:rPr>
              <w:t>57</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EE56EEF" w14:textId="77777777" w:rsidR="00C33A48" w:rsidRPr="00B20AE8" w:rsidRDefault="00C33A48" w:rsidP="0039402F">
            <w:pPr>
              <w:pStyle w:val="TAC"/>
            </w:pPr>
            <w:r w:rsidRPr="00B20AE8">
              <w:t xml:space="preserve">100 kHz </w:t>
            </w:r>
          </w:p>
        </w:tc>
      </w:tr>
      <w:tr w:rsidR="004F339F" w:rsidRPr="00B20AE8" w14:paraId="0BBBE04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BBC2C5"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B2BD49C"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B8844BB"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75C18E86"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D85ADA8" w14:textId="77777777" w:rsidR="00C33A48" w:rsidRPr="00B20AE8" w:rsidRDefault="00C33A48" w:rsidP="0039402F">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57</w:t>
            </w:r>
            <w:r w:rsidR="00F87D09" w:rsidRPr="00B20AE8">
              <w:rPr>
                <w:lang w:eastAsia="zh-CN"/>
              </w:rPr>
              <w:t xml:space="preserve"> </w:t>
            </w:r>
            <w:r w:rsidRPr="00B20AE8">
              <w:rPr>
                <w:lang w:eastAsia="zh-CN"/>
              </w:rPr>
              <w:t>dB, -14</w:t>
            </w:r>
            <w:r w:rsidR="00F87D09" w:rsidRPr="00B20AE8">
              <w:rPr>
                <w:lang w:eastAsia="zh-CN"/>
              </w:rPr>
              <w:t xml:space="preserve"> </w:t>
            </w:r>
            <w:r w:rsidRPr="00B20AE8">
              <w:rPr>
                <w:lang w:eastAsia="zh-CN"/>
              </w:rPr>
              <w:t>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C63CCFD" w14:textId="77777777" w:rsidR="00C33A48" w:rsidRPr="00B20AE8" w:rsidRDefault="00C33A48" w:rsidP="0039402F">
            <w:pPr>
              <w:pStyle w:val="TAC"/>
            </w:pPr>
            <w:r w:rsidRPr="00B20AE8">
              <w:t xml:space="preserve">100 kHz </w:t>
            </w:r>
          </w:p>
        </w:tc>
      </w:tr>
      <w:tr w:rsidR="004F339F" w:rsidRPr="00B20AE8" w14:paraId="01E9CDF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97B984"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B4DFDB"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9FCCBC5" w14:textId="77777777" w:rsidR="00C33A48" w:rsidRPr="00B20AE8" w:rsidRDefault="00C33A48" w:rsidP="0039402F">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2221E1B" w14:textId="77777777" w:rsidR="00C33A48" w:rsidRPr="00B20AE8" w:rsidRDefault="00C33A48" w:rsidP="0039402F">
            <w:pPr>
              <w:pStyle w:val="TAC"/>
            </w:pPr>
            <w:r w:rsidRPr="00B20AE8">
              <w:t>100 kHz</w:t>
            </w:r>
          </w:p>
        </w:tc>
      </w:tr>
      <w:tr w:rsidR="00C33A48" w:rsidRPr="00B20AE8" w14:paraId="69CFAE8F" w14:textId="77777777" w:rsidTr="006A2BF1">
        <w:trPr>
          <w:cantSplit/>
          <w:jc w:val="center"/>
        </w:trPr>
        <w:tc>
          <w:tcPr>
            <w:tcW w:w="9988" w:type="dxa"/>
            <w:gridSpan w:val="4"/>
          </w:tcPr>
          <w:p w14:paraId="018F8CF9"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w:t>
            </w:r>
            <w:r w:rsidRPr="00B20AE8">
              <w:rPr>
                <w:rFonts w:cs="v5.0.0" w:hint="eastAsia"/>
                <w:lang w:eastAsia="zh-CN"/>
              </w:rPr>
              <w:t>59dB, -16 dBm)</w:t>
            </w:r>
            <w:r w:rsidRPr="00B20AE8">
              <w:t>/1</w:t>
            </w:r>
            <w:r w:rsidRPr="00B20AE8">
              <w:rPr>
                <w:rFonts w:hint="eastAsia"/>
                <w:lang w:eastAsia="zh-CN"/>
              </w:rPr>
              <w:t>00 kHz</w:t>
            </w:r>
            <w:r w:rsidRPr="00B20AE8">
              <w:t>.</w:t>
            </w:r>
          </w:p>
          <w:p w14:paraId="7B1FD2D2"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EE7B321"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F689F48" w14:textId="77777777" w:rsidR="00C33A48" w:rsidRPr="00B20AE8" w:rsidRDefault="00C33A48" w:rsidP="0039402F">
      <w:pPr>
        <w:rPr>
          <w:lang w:eastAsia="zh-CN"/>
        </w:rPr>
      </w:pPr>
    </w:p>
    <w:p w14:paraId="4BB3663F" w14:textId="77777777" w:rsidR="00C33A48" w:rsidRPr="00B20AE8" w:rsidRDefault="00C33A48" w:rsidP="0039402F">
      <w:pPr>
        <w:pStyle w:val="TH"/>
      </w:pPr>
      <w:r w:rsidRPr="00B20AE8">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E68F6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C66579A"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D3B8B2F"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57548E"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1539432" w14:textId="77777777" w:rsidR="00C33A48" w:rsidRPr="00B20AE8" w:rsidRDefault="00C33A48" w:rsidP="0039402F">
            <w:pPr>
              <w:pStyle w:val="TAH"/>
            </w:pPr>
            <w:r w:rsidRPr="00B20AE8">
              <w:t xml:space="preserve">Measurement bandwidth </w:t>
            </w:r>
          </w:p>
        </w:tc>
      </w:tr>
      <w:tr w:rsidR="004F339F" w:rsidRPr="00B20AE8" w14:paraId="1C631C5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BB2C59B"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4539018"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4CBB8D2" w14:textId="77777777" w:rsidR="00C33A48" w:rsidRPr="00B20AE8" w:rsidRDefault="00C33A48" w:rsidP="0039402F">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367E0A6F" w14:textId="77777777" w:rsidR="00C33A48" w:rsidRPr="00B20AE8" w:rsidRDefault="00C33A48" w:rsidP="0039402F">
            <w:pPr>
              <w:pStyle w:val="TAC"/>
            </w:pPr>
            <w:r w:rsidRPr="00B20AE8">
              <w:t xml:space="preserve">100 kHz </w:t>
            </w:r>
          </w:p>
        </w:tc>
      </w:tr>
      <w:tr w:rsidR="004F339F" w:rsidRPr="00B20AE8" w14:paraId="503B742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440609"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49A85079"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9241D8E" w14:textId="77777777" w:rsidR="00C33A48" w:rsidRPr="00B20AE8" w:rsidRDefault="00C33A48" w:rsidP="0039402F">
            <w:pPr>
              <w:pStyle w:val="TAC"/>
            </w:pPr>
            <w:r w:rsidRPr="00B20AE8">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598EA421" w14:textId="77777777" w:rsidR="00C33A48" w:rsidRPr="00B20AE8" w:rsidRDefault="00C33A48" w:rsidP="0039402F">
            <w:pPr>
              <w:pStyle w:val="TAC"/>
            </w:pPr>
            <w:r w:rsidRPr="00B20AE8">
              <w:t xml:space="preserve">100 kHz </w:t>
            </w:r>
          </w:p>
        </w:tc>
      </w:tr>
      <w:tr w:rsidR="004F339F" w:rsidRPr="00B20AE8" w14:paraId="14F983F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3E316A5"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9E866B3"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3B8A1B1"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4D1FD3C6"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90C2FEA" w14:textId="77777777" w:rsidR="00C33A48" w:rsidRPr="00B20AE8" w:rsidRDefault="00C33A48" w:rsidP="0039402F">
            <w:pPr>
              <w:pStyle w:val="TAC"/>
            </w:pPr>
            <w:r w:rsidRPr="00B20AE8">
              <w:rPr>
                <w:lang w:eastAsia="zh-CN"/>
              </w:rPr>
              <w:t>-17.2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43970DCF" w14:textId="77777777" w:rsidR="00C33A48" w:rsidRPr="00B20AE8" w:rsidRDefault="00C33A48" w:rsidP="0039402F">
            <w:pPr>
              <w:pStyle w:val="TAC"/>
            </w:pPr>
            <w:r w:rsidRPr="00B20AE8">
              <w:t xml:space="preserve">100 kHz </w:t>
            </w:r>
          </w:p>
        </w:tc>
      </w:tr>
      <w:tr w:rsidR="004F339F" w:rsidRPr="00B20AE8" w14:paraId="29D3035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482BF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CB7407"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122F0D75" w14:textId="77777777" w:rsidR="00C33A48" w:rsidRPr="00B20AE8" w:rsidRDefault="00C33A48" w:rsidP="0039402F">
            <w:pPr>
              <w:pStyle w:val="TAC"/>
              <w:rPr>
                <w:lang w:eastAsia="zh-CN"/>
              </w:rPr>
            </w:pPr>
            <w:r w:rsidRPr="00B20AE8">
              <w:rPr>
                <w:lang w:eastAsia="zh-CN"/>
              </w:rPr>
              <w:t>-19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3223FDF9" w14:textId="77777777" w:rsidR="00C33A48" w:rsidRPr="00B20AE8" w:rsidRDefault="00C33A48" w:rsidP="0039402F">
            <w:pPr>
              <w:pStyle w:val="TAC"/>
            </w:pPr>
            <w:r w:rsidRPr="00B20AE8">
              <w:t>100 kHz</w:t>
            </w:r>
          </w:p>
        </w:tc>
      </w:tr>
      <w:tr w:rsidR="00C33A48" w:rsidRPr="00B20AE8" w14:paraId="5E177226" w14:textId="77777777" w:rsidTr="006A2BF1">
        <w:trPr>
          <w:cantSplit/>
          <w:jc w:val="center"/>
        </w:trPr>
        <w:tc>
          <w:tcPr>
            <w:tcW w:w="9988" w:type="dxa"/>
            <w:gridSpan w:val="4"/>
          </w:tcPr>
          <w:p w14:paraId="1F33D7D4"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22EBB4D6"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8540E5"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82F74B" w14:textId="77777777" w:rsidR="00C33A48" w:rsidRPr="00B20AE8" w:rsidRDefault="00C33A48" w:rsidP="0039402F">
      <w:pPr>
        <w:rPr>
          <w:lang w:eastAsia="zh-CN"/>
        </w:rPr>
      </w:pPr>
    </w:p>
    <w:p w14:paraId="6F55C9C4" w14:textId="77777777" w:rsidR="00C33A48" w:rsidRPr="00B20AE8" w:rsidRDefault="00C33A48" w:rsidP="0039402F">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606A8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2A5605"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7832D45B"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099F65"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34B4BD" w14:textId="77777777" w:rsidR="00C33A48" w:rsidRPr="00B20AE8" w:rsidRDefault="00C33A48" w:rsidP="0039402F">
            <w:pPr>
              <w:pStyle w:val="TAH"/>
            </w:pPr>
            <w:r w:rsidRPr="00B20AE8">
              <w:t xml:space="preserve">Measurement bandwidth </w:t>
            </w:r>
          </w:p>
        </w:tc>
      </w:tr>
      <w:tr w:rsidR="004F339F" w:rsidRPr="00B20AE8" w14:paraId="004744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882C68C"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4C07DBE0"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8AF352" w14:textId="77777777" w:rsidR="00C33A48" w:rsidRPr="00B20AE8" w:rsidRDefault="00C33A48" w:rsidP="0039402F">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14:paraId="41A56D8D" w14:textId="77777777" w:rsidR="00C33A48" w:rsidRPr="00B20AE8" w:rsidRDefault="00C33A48" w:rsidP="0039402F">
            <w:pPr>
              <w:pStyle w:val="TAC"/>
            </w:pPr>
          </w:p>
        </w:tc>
        <w:tc>
          <w:tcPr>
            <w:tcW w:w="1430" w:type="dxa"/>
            <w:tcBorders>
              <w:top w:val="single" w:sz="4" w:space="0" w:color="auto"/>
              <w:left w:val="single" w:sz="4" w:space="0" w:color="auto"/>
              <w:bottom w:val="single" w:sz="4" w:space="0" w:color="auto"/>
              <w:right w:val="single" w:sz="4" w:space="0" w:color="auto"/>
            </w:tcBorders>
          </w:tcPr>
          <w:p w14:paraId="02688F1F" w14:textId="77777777" w:rsidR="00C33A48" w:rsidRPr="00B20AE8" w:rsidRDefault="00C33A48" w:rsidP="0039402F">
            <w:pPr>
              <w:pStyle w:val="TAC"/>
            </w:pPr>
            <w:r w:rsidRPr="00B20AE8">
              <w:t xml:space="preserve">100 kHz </w:t>
            </w:r>
          </w:p>
        </w:tc>
      </w:tr>
      <w:tr w:rsidR="004F339F" w:rsidRPr="00B20AE8" w14:paraId="3F4D979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0950A8"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05680988"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3425B16" w14:textId="77777777" w:rsidR="00C33A48" w:rsidRPr="00B20AE8" w:rsidRDefault="00C33A48" w:rsidP="0039402F">
            <w:pPr>
              <w:pStyle w:val="TAC"/>
            </w:pPr>
            <w:r w:rsidRPr="00B20AE8">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23AD02B5" w14:textId="77777777" w:rsidR="00C33A48" w:rsidRPr="00B20AE8" w:rsidRDefault="00C33A48" w:rsidP="0039402F">
            <w:pPr>
              <w:pStyle w:val="TAC"/>
            </w:pPr>
            <w:r w:rsidRPr="00B20AE8">
              <w:t xml:space="preserve">100 kHz </w:t>
            </w:r>
          </w:p>
        </w:tc>
      </w:tr>
      <w:tr w:rsidR="004F339F" w:rsidRPr="00B20AE8" w14:paraId="1AB79F0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EBCA744"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6698C68"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5A3C4E2B"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568FA009"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EFB5FFF" w14:textId="77777777" w:rsidR="00C33A48" w:rsidRPr="00B20AE8" w:rsidRDefault="00C33A48" w:rsidP="0039402F">
            <w:pPr>
              <w:pStyle w:val="TAC"/>
            </w:pPr>
            <w:r w:rsidRPr="00B20AE8">
              <w:rPr>
                <w:lang w:eastAsia="zh-CN"/>
              </w:rPr>
              <w:t>-17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6C9E9499" w14:textId="77777777" w:rsidR="00C33A48" w:rsidRPr="00B20AE8" w:rsidRDefault="00C33A48" w:rsidP="0039402F">
            <w:pPr>
              <w:pStyle w:val="TAC"/>
            </w:pPr>
            <w:r w:rsidRPr="00B20AE8">
              <w:t xml:space="preserve">100 kHz </w:t>
            </w:r>
          </w:p>
        </w:tc>
      </w:tr>
      <w:tr w:rsidR="004F339F" w:rsidRPr="00B20AE8" w14:paraId="325CA8D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5D9E1A"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F86FFE5"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0913D3BB" w14:textId="77777777" w:rsidR="00C33A48" w:rsidRPr="00B20AE8" w:rsidRDefault="00C33A48" w:rsidP="0039402F">
            <w:pPr>
              <w:pStyle w:val="TAC"/>
              <w:rPr>
                <w:lang w:eastAsia="zh-CN"/>
              </w:rPr>
            </w:pPr>
            <w:r w:rsidRPr="00B20AE8">
              <w:rPr>
                <w:lang w:eastAsia="zh-CN"/>
              </w:rPr>
              <w:t>-19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58AE50C0" w14:textId="77777777" w:rsidR="00C33A48" w:rsidRPr="00B20AE8" w:rsidRDefault="00C33A48" w:rsidP="0039402F">
            <w:pPr>
              <w:pStyle w:val="TAC"/>
            </w:pPr>
            <w:r w:rsidRPr="00B20AE8">
              <w:t>100 kHz</w:t>
            </w:r>
          </w:p>
        </w:tc>
      </w:tr>
      <w:tr w:rsidR="00C33A48" w:rsidRPr="00B20AE8" w14:paraId="1A79B2EB" w14:textId="77777777" w:rsidTr="006A2BF1">
        <w:trPr>
          <w:cantSplit/>
          <w:jc w:val="center"/>
        </w:trPr>
        <w:tc>
          <w:tcPr>
            <w:tcW w:w="9988" w:type="dxa"/>
            <w:gridSpan w:val="4"/>
          </w:tcPr>
          <w:p w14:paraId="27C6512B" w14:textId="77777777" w:rsidR="00C33A48" w:rsidRPr="00B20AE8" w:rsidRDefault="00C33A48" w:rsidP="0039402F">
            <w:pPr>
              <w:pStyle w:val="TAN"/>
            </w:pPr>
            <w:r w:rsidRPr="00B20AE8">
              <w:t>NOTE 1:</w:t>
            </w:r>
            <w:r w:rsidRPr="00B20AE8">
              <w:tab/>
              <w:t>For a</w:t>
            </w:r>
            <w:r w:rsidRPr="00B20AE8">
              <w:rPr>
                <w:i/>
              </w:rPr>
              <w:t xml:space="preserve"> 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7E24AB45"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FCB6F4C"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9D1A1F6" w14:textId="77777777" w:rsidR="00C33A48" w:rsidRPr="00B20AE8" w:rsidRDefault="00C33A48" w:rsidP="0039402F">
      <w:pPr>
        <w:rPr>
          <w:lang w:eastAsia="zh-CN"/>
        </w:rPr>
      </w:pPr>
    </w:p>
    <w:p w14:paraId="0A3F23E0" w14:textId="77777777" w:rsidR="00C33A48" w:rsidRPr="00B20AE8" w:rsidRDefault="00C33A48" w:rsidP="0039402F">
      <w:pPr>
        <w:pStyle w:val="TH"/>
      </w:pPr>
      <w:r w:rsidRPr="00B20AE8">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E273C7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350031F"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F947F53"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E55C6F"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017DA86" w14:textId="77777777" w:rsidR="00C33A48" w:rsidRPr="00B20AE8" w:rsidRDefault="00C33A48" w:rsidP="0039402F">
            <w:pPr>
              <w:pStyle w:val="TAH"/>
            </w:pPr>
            <w:r w:rsidRPr="00B20AE8">
              <w:t xml:space="preserve">Measurement bandwidth </w:t>
            </w:r>
          </w:p>
        </w:tc>
      </w:tr>
      <w:tr w:rsidR="004F339F" w:rsidRPr="00B20AE8" w14:paraId="0FDC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78FC1"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E628F84"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628A1D5" w14:textId="77777777" w:rsidR="00C33A48" w:rsidRPr="00B20AE8" w:rsidRDefault="00C33A48" w:rsidP="0039402F">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FD52AEA" w14:textId="77777777" w:rsidR="00C33A48" w:rsidRPr="00B20AE8" w:rsidRDefault="00C33A48" w:rsidP="0039402F">
            <w:pPr>
              <w:pStyle w:val="TAC"/>
            </w:pPr>
            <w:r w:rsidRPr="00B20AE8">
              <w:t xml:space="preserve">100 kHz </w:t>
            </w:r>
          </w:p>
        </w:tc>
      </w:tr>
      <w:tr w:rsidR="004F339F" w:rsidRPr="00B20AE8" w14:paraId="4E568FA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E663EDA" w14:textId="77777777" w:rsidR="00C33A48" w:rsidRPr="00B20AE8" w:rsidRDefault="00C33A48" w:rsidP="0039402F">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385D7A3"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0AE42A9" w14:textId="77777777" w:rsidR="00C33A48" w:rsidRPr="00B20AE8" w:rsidRDefault="00C33A48" w:rsidP="0039402F">
            <w:pPr>
              <w:pStyle w:val="TAC"/>
            </w:pPr>
            <w:r w:rsidRPr="00B20AE8">
              <w:t>P</w:t>
            </w:r>
            <w:r w:rsidRPr="00B20AE8">
              <w:rPr>
                <w:vertAlign w:val="subscript"/>
              </w:rPr>
              <w:t>rated,c,TRP</w:t>
            </w:r>
            <w:r w:rsidRPr="00B20AE8">
              <w:t xml:space="preserve"> – </w:t>
            </w:r>
            <w:r w:rsidRPr="00B20AE8">
              <w:rPr>
                <w:rFonts w:cs="Arial"/>
                <w:lang w:eastAsia="zh-CN"/>
              </w:rPr>
              <w:t>58.2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8401AF1" w14:textId="77777777" w:rsidR="00C33A48" w:rsidRPr="00B20AE8" w:rsidRDefault="00C33A48" w:rsidP="0039402F">
            <w:pPr>
              <w:pStyle w:val="TAC"/>
            </w:pPr>
            <w:r w:rsidRPr="00B20AE8">
              <w:t xml:space="preserve">100 kHz </w:t>
            </w:r>
          </w:p>
        </w:tc>
      </w:tr>
      <w:tr w:rsidR="004F339F" w:rsidRPr="00B20AE8" w14:paraId="701A328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9D2D11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AB3E42"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F8055F2" w14:textId="77777777" w:rsidR="00C33A48" w:rsidRPr="00B20AE8" w:rsidRDefault="00C33A48" w:rsidP="0039402F">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14:paraId="596E1B4D" w14:textId="77777777" w:rsidR="00C33A48" w:rsidRPr="00B20AE8" w:rsidRDefault="00C33A48" w:rsidP="0039402F">
            <w:pPr>
              <w:pStyle w:val="TAC"/>
            </w:pPr>
            <w:r w:rsidRPr="00B20AE8">
              <w:rPr>
                <w:rFonts w:hint="eastAsia"/>
              </w:rPr>
              <w:t>100 kH</w:t>
            </w:r>
            <w:r w:rsidRPr="00B20AE8">
              <w:t>z</w:t>
            </w:r>
          </w:p>
        </w:tc>
      </w:tr>
      <w:tr w:rsidR="00C33A48" w:rsidRPr="00B20AE8" w14:paraId="3432F0F7" w14:textId="77777777" w:rsidTr="006A2BF1">
        <w:trPr>
          <w:cantSplit/>
          <w:jc w:val="center"/>
        </w:trPr>
        <w:tc>
          <w:tcPr>
            <w:tcW w:w="9988" w:type="dxa"/>
            <w:gridSpan w:val="4"/>
          </w:tcPr>
          <w:p w14:paraId="3810A7C1" w14:textId="4B227E24"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hint="eastAsia"/>
                <w:lang w:eastAsia="zh-CN"/>
              </w:rPr>
              <w:t>-60 dB, -</w:t>
            </w:r>
            <w:r w:rsidRPr="00B20AE8">
              <w:rPr>
                <w:lang w:eastAsia="zh-CN"/>
              </w:rPr>
              <w:t>16</w:t>
            </w:r>
            <w:r w:rsidRPr="00B20AE8">
              <w:rPr>
                <w:rFonts w:hint="eastAsia"/>
                <w:lang w:eastAsia="zh-CN"/>
              </w:rPr>
              <w:t xml:space="preserve"> dBm)</w:t>
            </w:r>
            <w:r w:rsidRPr="00B20AE8">
              <w:t>/1</w:t>
            </w:r>
            <w:r w:rsidRPr="00B20AE8">
              <w:rPr>
                <w:rFonts w:hint="eastAsia"/>
                <w:lang w:eastAsia="zh-CN"/>
              </w:rPr>
              <w:t>00 kHz</w:t>
            </w:r>
            <w:r w:rsidRPr="00B20AE8">
              <w:t>.</w:t>
            </w:r>
          </w:p>
          <w:p w14:paraId="72005AC5"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12A73899"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1531417" w14:textId="77777777" w:rsidR="00C33A48" w:rsidRPr="00B20AE8" w:rsidRDefault="00C33A48" w:rsidP="0039402F">
      <w:pPr>
        <w:rPr>
          <w:lang w:eastAsia="zh-CN"/>
        </w:rPr>
      </w:pPr>
    </w:p>
    <w:p w14:paraId="0B368077" w14:textId="77777777" w:rsidR="00C33A48" w:rsidRPr="00B20AE8" w:rsidRDefault="00C33A48" w:rsidP="0039402F">
      <w:pPr>
        <w:pStyle w:val="TH"/>
      </w:pPr>
      <w:r w:rsidRPr="00B20AE8">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0DD48F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4EAFAFF"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5ABD119"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8151FF"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B337A08" w14:textId="77777777" w:rsidR="00C33A48" w:rsidRPr="00B20AE8" w:rsidRDefault="00C33A48" w:rsidP="0039402F">
            <w:pPr>
              <w:pStyle w:val="TAH"/>
            </w:pPr>
            <w:r w:rsidRPr="00B20AE8">
              <w:t xml:space="preserve">Measurement bandwidth </w:t>
            </w:r>
          </w:p>
        </w:tc>
      </w:tr>
      <w:tr w:rsidR="004F339F" w:rsidRPr="00B20AE8" w14:paraId="7474E20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4441CB1"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40D95A8"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8332254" w14:textId="77777777" w:rsidR="00C33A48" w:rsidRPr="00B20AE8" w:rsidRDefault="00C33A48" w:rsidP="0039402F">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CB8B142" w14:textId="77777777" w:rsidR="00C33A48" w:rsidRPr="00B20AE8" w:rsidRDefault="00C33A48" w:rsidP="0039402F">
            <w:pPr>
              <w:pStyle w:val="TAC"/>
            </w:pPr>
            <w:r w:rsidRPr="00B20AE8">
              <w:t xml:space="preserve">100 kHz </w:t>
            </w:r>
          </w:p>
        </w:tc>
      </w:tr>
      <w:tr w:rsidR="004F339F" w:rsidRPr="00B20AE8" w14:paraId="3A00F5A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110BF3" w14:textId="77777777" w:rsidR="00C33A48" w:rsidRPr="00B20AE8" w:rsidRDefault="00C33A48" w:rsidP="0039402F">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004539B"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1080B1E" w14:textId="77777777" w:rsidR="00C33A48" w:rsidRPr="00B20AE8" w:rsidRDefault="00C33A48" w:rsidP="0039402F">
            <w:pPr>
              <w:pStyle w:val="TAC"/>
            </w:pPr>
            <w:r w:rsidRPr="00B20AE8">
              <w:t>P</w:t>
            </w:r>
            <w:r w:rsidRPr="00B20AE8">
              <w:rPr>
                <w:vertAlign w:val="subscript"/>
              </w:rPr>
              <w:t>rated,c,TRP</w:t>
            </w:r>
            <w:r w:rsidRPr="00B20AE8">
              <w:t xml:space="preserve"> – </w:t>
            </w:r>
            <w:r w:rsidRPr="00B20AE8">
              <w:rPr>
                <w:rFonts w:cs="Arial"/>
                <w:lang w:eastAsia="zh-CN"/>
              </w:rPr>
              <w:t>58</w:t>
            </w:r>
            <w:r w:rsidR="00BF3DFF"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C9F6560" w14:textId="77777777" w:rsidR="00C33A48" w:rsidRPr="00B20AE8" w:rsidRDefault="00C33A48" w:rsidP="0039402F">
            <w:pPr>
              <w:pStyle w:val="TAC"/>
            </w:pPr>
            <w:r w:rsidRPr="00B20AE8">
              <w:t xml:space="preserve">100 kHz </w:t>
            </w:r>
          </w:p>
        </w:tc>
      </w:tr>
      <w:tr w:rsidR="004F339F" w:rsidRPr="00B20AE8" w14:paraId="4924F7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1DD0985"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C304D7"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7F9D778E" w14:textId="77777777" w:rsidR="00C33A48" w:rsidRPr="00B20AE8" w:rsidRDefault="00C33A48" w:rsidP="0039402F">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7007F6A" w14:textId="77777777" w:rsidR="00C33A48" w:rsidRPr="00B20AE8" w:rsidRDefault="00C33A48" w:rsidP="0039402F">
            <w:pPr>
              <w:pStyle w:val="TAC"/>
            </w:pPr>
            <w:r w:rsidRPr="00B20AE8">
              <w:rPr>
                <w:rFonts w:hint="eastAsia"/>
              </w:rPr>
              <w:t>100 kH</w:t>
            </w:r>
            <w:r w:rsidRPr="00B20AE8">
              <w:t>z</w:t>
            </w:r>
          </w:p>
        </w:tc>
      </w:tr>
      <w:tr w:rsidR="00C33A48" w:rsidRPr="00B20AE8" w14:paraId="4B754DF6" w14:textId="77777777" w:rsidTr="006A2BF1">
        <w:trPr>
          <w:cantSplit/>
          <w:jc w:val="center"/>
        </w:trPr>
        <w:tc>
          <w:tcPr>
            <w:tcW w:w="9988" w:type="dxa"/>
            <w:gridSpan w:val="4"/>
          </w:tcPr>
          <w:p w14:paraId="2A258223"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-60 dB, -16 dBm)</w:t>
            </w:r>
            <w:r w:rsidRPr="00B20AE8">
              <w:t>/1</w:t>
            </w:r>
            <w:r w:rsidRPr="00B20AE8">
              <w:rPr>
                <w:rFonts w:hint="eastAsia"/>
                <w:lang w:eastAsia="zh-CN"/>
              </w:rPr>
              <w:t>00 kHz</w:t>
            </w:r>
            <w:r w:rsidRPr="00B20AE8">
              <w:t>.</w:t>
            </w:r>
          </w:p>
          <w:p w14:paraId="7BFE5433"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6F12069"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E3CACD5" w14:textId="77777777" w:rsidR="00C33A48" w:rsidRPr="00B20AE8" w:rsidRDefault="00C33A48" w:rsidP="0039402F">
      <w:pPr>
        <w:rPr>
          <w:lang w:eastAsia="zh-CN"/>
        </w:rPr>
      </w:pPr>
    </w:p>
    <w:p w14:paraId="28BF58BF" w14:textId="77777777" w:rsidR="00C33A48" w:rsidRPr="00B20AE8" w:rsidRDefault="00C33A48" w:rsidP="0039402F">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A6F5DD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FBC6A7B"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A4DDB63"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E60B40"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4A8F7B" w14:textId="77777777" w:rsidR="00C33A48" w:rsidRPr="00B20AE8" w:rsidRDefault="00C33A48" w:rsidP="0039402F">
            <w:pPr>
              <w:pStyle w:val="TAH"/>
            </w:pPr>
            <w:r w:rsidRPr="00B20AE8">
              <w:t xml:space="preserve">Measurement bandwidth </w:t>
            </w:r>
          </w:p>
        </w:tc>
      </w:tr>
      <w:tr w:rsidR="004F339F" w:rsidRPr="00B20AE8" w14:paraId="1EB502B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D6FDA32"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71288E1"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19FBF9" w14:textId="77777777" w:rsidR="00C33A48" w:rsidRPr="00B20AE8" w:rsidRDefault="00C33A48" w:rsidP="0039402F">
            <w:pPr>
              <w:pStyle w:val="TAC"/>
            </w:pPr>
            <w:r w:rsidRPr="00B20AE8">
              <w:t>P</w:t>
            </w:r>
            <w:r w:rsidRPr="00B20AE8">
              <w:rPr>
                <w:vertAlign w:val="subscript"/>
              </w:rPr>
              <w:t>rated,c,TRP</w:t>
            </w:r>
            <w:r w:rsidR="00BF3DFF" w:rsidRPr="00B20AE8">
              <w:rPr>
                <w:vertAlign w:val="subscript"/>
              </w:rPr>
              <w:t xml:space="preserve"> </w:t>
            </w:r>
            <w:r w:rsidRPr="00B20AE8">
              <w:t>-</w:t>
            </w:r>
            <w:r w:rsidR="00BF3DFF" w:rsidRPr="00B20AE8">
              <w:t xml:space="preserve"> </w:t>
            </w:r>
            <w:r w:rsidRPr="00B20AE8">
              <w:t>11.2</w:t>
            </w:r>
            <w:r w:rsidR="00BF3DFF" w:rsidRPr="00B20AE8">
              <w:t xml:space="preserve"> </w:t>
            </w:r>
            <w:r w:rsidRPr="00B20AE8">
              <w:t>dB-(7/5)*(f_offset-0,05)</w:t>
            </w:r>
            <w:r w:rsidR="00BF3DFF" w:rsidRPr="00B20AE8">
              <w:t xml:space="preserve"> </w:t>
            </w:r>
            <w:r w:rsidRPr="00B20AE8">
              <w:t xml:space="preserve">dB </w:t>
            </w:r>
          </w:p>
        </w:tc>
        <w:tc>
          <w:tcPr>
            <w:tcW w:w="1430" w:type="dxa"/>
            <w:tcBorders>
              <w:top w:val="single" w:sz="4" w:space="0" w:color="auto"/>
              <w:left w:val="single" w:sz="4" w:space="0" w:color="auto"/>
              <w:bottom w:val="single" w:sz="4" w:space="0" w:color="auto"/>
              <w:right w:val="single" w:sz="4" w:space="0" w:color="auto"/>
            </w:tcBorders>
          </w:tcPr>
          <w:p w14:paraId="68E4704C" w14:textId="77777777" w:rsidR="00C33A48" w:rsidRPr="00B20AE8" w:rsidRDefault="00C33A48" w:rsidP="0039402F">
            <w:pPr>
              <w:pStyle w:val="TAC"/>
            </w:pPr>
            <w:r w:rsidRPr="00B20AE8">
              <w:t xml:space="preserve">100 kHz </w:t>
            </w:r>
          </w:p>
        </w:tc>
      </w:tr>
      <w:tr w:rsidR="004F339F" w:rsidRPr="00B20AE8" w14:paraId="11D875E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3681B9" w14:textId="77777777" w:rsidR="00C33A48" w:rsidRPr="00B20AE8" w:rsidRDefault="00C33A48" w:rsidP="0039402F">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431B5C1E"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0BA9B06F" w14:textId="77777777" w:rsidR="00C33A48" w:rsidRPr="00B20AE8" w:rsidRDefault="00C33A48" w:rsidP="0039402F">
            <w:pPr>
              <w:pStyle w:val="TAC"/>
            </w:pPr>
            <w:r w:rsidRPr="00B20AE8">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7E25B62" w14:textId="77777777" w:rsidR="00C33A48" w:rsidRPr="00B20AE8" w:rsidRDefault="00C33A48" w:rsidP="0039402F">
            <w:pPr>
              <w:pStyle w:val="TAC"/>
            </w:pPr>
            <w:r w:rsidRPr="00B20AE8">
              <w:t xml:space="preserve">100 kHz </w:t>
            </w:r>
          </w:p>
        </w:tc>
      </w:tr>
      <w:tr w:rsidR="004F339F" w:rsidRPr="00B20AE8" w14:paraId="607B95B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82FD458"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DF1FB01"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7371054" w14:textId="77777777" w:rsidR="00C33A48" w:rsidRPr="00B20AE8" w:rsidRDefault="00C33A48" w:rsidP="0039402F">
            <w:pPr>
              <w:pStyle w:val="TAC"/>
              <w:rPr>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467A64D8" w14:textId="77777777" w:rsidR="00C33A48" w:rsidRPr="00B20AE8" w:rsidRDefault="00C33A48" w:rsidP="0039402F">
            <w:pPr>
              <w:pStyle w:val="TAC"/>
              <w:rPr>
                <w:lang w:eastAsia="zh-CN"/>
              </w:rPr>
            </w:pPr>
            <w:r w:rsidRPr="00B20AE8">
              <w:rPr>
                <w:rFonts w:hint="eastAsia"/>
              </w:rPr>
              <w:t>100 kH</w:t>
            </w:r>
            <w:r w:rsidRPr="00B20AE8">
              <w:t>z</w:t>
            </w:r>
            <w:r w:rsidRPr="00B20AE8">
              <w:rPr>
                <w:rFonts w:hint="eastAsia"/>
                <w:lang w:eastAsia="zh-CN"/>
              </w:rPr>
              <w:t xml:space="preserve"> </w:t>
            </w:r>
          </w:p>
        </w:tc>
      </w:tr>
      <w:tr w:rsidR="00C33A48" w:rsidRPr="00B20AE8" w14:paraId="772FB312" w14:textId="77777777" w:rsidTr="006A2BF1">
        <w:trPr>
          <w:cantSplit/>
          <w:jc w:val="center"/>
        </w:trPr>
        <w:tc>
          <w:tcPr>
            <w:tcW w:w="9988" w:type="dxa"/>
            <w:gridSpan w:val="4"/>
          </w:tcPr>
          <w:p w14:paraId="002CB415"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20</w:t>
            </w:r>
            <w:r w:rsidRPr="00B20AE8">
              <w:t>dBm/1</w:t>
            </w:r>
            <w:r w:rsidRPr="00B20AE8">
              <w:rPr>
                <w:rFonts w:hint="eastAsia"/>
                <w:lang w:eastAsia="zh-CN"/>
              </w:rPr>
              <w:t>00 kHz</w:t>
            </w:r>
            <w:r w:rsidRPr="00B20AE8">
              <w:t>.</w:t>
            </w:r>
          </w:p>
          <w:p w14:paraId="4E052820"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6E12AB2"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BF5B385" w14:textId="77777777" w:rsidR="00C33A48" w:rsidRPr="00B20AE8" w:rsidRDefault="00C33A48" w:rsidP="0039402F">
      <w:pPr>
        <w:rPr>
          <w:lang w:eastAsia="zh-CN"/>
        </w:rPr>
      </w:pPr>
    </w:p>
    <w:p w14:paraId="1BF4EA6F" w14:textId="77777777" w:rsidR="00C33A48" w:rsidRPr="00B20AE8" w:rsidRDefault="00C33A48" w:rsidP="0039402F">
      <w:pPr>
        <w:pStyle w:val="TH"/>
      </w:pPr>
      <w:r w:rsidRPr="00B20AE8">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4591659" w14:textId="77777777" w:rsidTr="006A2BF1">
        <w:trPr>
          <w:cantSplit/>
          <w:jc w:val="center"/>
        </w:trPr>
        <w:tc>
          <w:tcPr>
            <w:tcW w:w="2127" w:type="dxa"/>
          </w:tcPr>
          <w:p w14:paraId="1DD25435"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F52B5B" w14:textId="77777777" w:rsidR="00C33A48" w:rsidRPr="00B20AE8" w:rsidRDefault="00C33A48" w:rsidP="0039402F">
            <w:pPr>
              <w:pStyle w:val="TAH"/>
            </w:pPr>
            <w:r w:rsidRPr="00B20AE8">
              <w:t>Frequency offset of measurement filter centre frequency, f_offset</w:t>
            </w:r>
          </w:p>
        </w:tc>
        <w:tc>
          <w:tcPr>
            <w:tcW w:w="3455" w:type="dxa"/>
          </w:tcPr>
          <w:p w14:paraId="608CFB14"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Pr>
          <w:p w14:paraId="1B8910E0" w14:textId="77777777" w:rsidR="00C33A48" w:rsidRPr="00B20AE8" w:rsidRDefault="00C33A48" w:rsidP="0039402F">
            <w:pPr>
              <w:pStyle w:val="TAH"/>
            </w:pPr>
            <w:r w:rsidRPr="00B20AE8">
              <w:t xml:space="preserve">Measurement bandwidth </w:t>
            </w:r>
          </w:p>
        </w:tc>
      </w:tr>
      <w:tr w:rsidR="004F339F" w:rsidRPr="00B20AE8" w14:paraId="33E6355C" w14:textId="77777777" w:rsidTr="006A2BF1">
        <w:trPr>
          <w:cantSplit/>
          <w:jc w:val="center"/>
        </w:trPr>
        <w:tc>
          <w:tcPr>
            <w:tcW w:w="2127" w:type="dxa"/>
          </w:tcPr>
          <w:p w14:paraId="18BB3E49"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Pr>
          <w:p w14:paraId="62512400"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5DDEF7A7" w14:textId="77777777" w:rsidR="00C33A48" w:rsidRPr="00B20AE8" w:rsidRDefault="00C33A48" w:rsidP="0039402F">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11</w:t>
            </w:r>
            <w:r w:rsidR="00BF3DFF" w:rsidRPr="00B20AE8">
              <w:t xml:space="preserve"> </w:t>
            </w:r>
            <w:r w:rsidRPr="00B20AE8">
              <w:t>dB-(7/5)*(f_offset-0,05)</w:t>
            </w:r>
            <w:r w:rsidR="00BF3DFF" w:rsidRPr="00B20AE8">
              <w:t xml:space="preserve"> </w:t>
            </w:r>
            <w:r w:rsidRPr="00B20AE8">
              <w:t xml:space="preserve">dB </w:t>
            </w:r>
          </w:p>
        </w:tc>
        <w:tc>
          <w:tcPr>
            <w:tcW w:w="1430" w:type="dxa"/>
          </w:tcPr>
          <w:p w14:paraId="4DCFB1D6" w14:textId="77777777" w:rsidR="00C33A48" w:rsidRPr="00B20AE8" w:rsidRDefault="00C33A48" w:rsidP="0039402F">
            <w:pPr>
              <w:pStyle w:val="TAC"/>
            </w:pPr>
            <w:r w:rsidRPr="00B20AE8">
              <w:t xml:space="preserve">100 kHz </w:t>
            </w:r>
          </w:p>
        </w:tc>
      </w:tr>
      <w:tr w:rsidR="004F339F" w:rsidRPr="00B20AE8" w14:paraId="1C2485F9" w14:textId="77777777" w:rsidTr="006A2BF1">
        <w:trPr>
          <w:cantSplit/>
          <w:jc w:val="center"/>
        </w:trPr>
        <w:tc>
          <w:tcPr>
            <w:tcW w:w="2127" w:type="dxa"/>
          </w:tcPr>
          <w:p w14:paraId="2199E35D" w14:textId="77777777" w:rsidR="00C33A48" w:rsidRPr="00B20AE8" w:rsidRDefault="00C33A48" w:rsidP="0039402F">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Pr>
          <w:p w14:paraId="27B43191"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Pr>
          <w:p w14:paraId="46DE45CB" w14:textId="77777777" w:rsidR="00C33A48" w:rsidRPr="00B20AE8" w:rsidRDefault="00C33A48" w:rsidP="0039402F">
            <w:pPr>
              <w:pStyle w:val="TAC"/>
            </w:pPr>
            <w:r w:rsidRPr="00B20AE8">
              <w:rPr>
                <w:lang w:eastAsia="zh-CN"/>
              </w:rPr>
              <w:t>-18 dBm</w:t>
            </w:r>
          </w:p>
        </w:tc>
        <w:tc>
          <w:tcPr>
            <w:tcW w:w="1430" w:type="dxa"/>
          </w:tcPr>
          <w:p w14:paraId="58284679" w14:textId="77777777" w:rsidR="00C33A48" w:rsidRPr="00B20AE8" w:rsidRDefault="00C33A48" w:rsidP="0039402F">
            <w:pPr>
              <w:pStyle w:val="TAC"/>
            </w:pPr>
            <w:r w:rsidRPr="00B20AE8">
              <w:t xml:space="preserve">100 kHz </w:t>
            </w:r>
          </w:p>
        </w:tc>
      </w:tr>
      <w:tr w:rsidR="004F339F" w:rsidRPr="00B20AE8" w14:paraId="339DFBC3" w14:textId="77777777" w:rsidTr="006A2BF1">
        <w:trPr>
          <w:cantSplit/>
          <w:jc w:val="center"/>
        </w:trPr>
        <w:tc>
          <w:tcPr>
            <w:tcW w:w="2127" w:type="dxa"/>
          </w:tcPr>
          <w:p w14:paraId="40345828"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326C0F0"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0C478D2" w14:textId="77777777" w:rsidR="00C33A48" w:rsidRPr="00B20AE8" w:rsidRDefault="00C33A48" w:rsidP="0039402F">
            <w:pPr>
              <w:pStyle w:val="TAC"/>
              <w:rPr>
                <w:lang w:eastAsia="zh-CN"/>
              </w:rPr>
            </w:pPr>
            <w:r w:rsidRPr="00B20AE8">
              <w:rPr>
                <w:lang w:eastAsia="zh-CN"/>
              </w:rPr>
              <w:t>-20 dBm (NOTE 8)</w:t>
            </w:r>
          </w:p>
        </w:tc>
        <w:tc>
          <w:tcPr>
            <w:tcW w:w="1430" w:type="dxa"/>
          </w:tcPr>
          <w:p w14:paraId="3C5C14FD" w14:textId="77777777" w:rsidR="00C33A48" w:rsidRPr="00B20AE8" w:rsidRDefault="00C33A48" w:rsidP="0039402F">
            <w:pPr>
              <w:pStyle w:val="TAC"/>
              <w:rPr>
                <w:lang w:eastAsia="zh-CN"/>
              </w:rPr>
            </w:pPr>
            <w:r w:rsidRPr="00B20AE8">
              <w:rPr>
                <w:rFonts w:hint="eastAsia"/>
              </w:rPr>
              <w:t>100 kH</w:t>
            </w:r>
            <w:r w:rsidRPr="00B20AE8">
              <w:t>z</w:t>
            </w:r>
            <w:r w:rsidRPr="00B20AE8">
              <w:rPr>
                <w:rFonts w:hint="eastAsia"/>
                <w:lang w:eastAsia="zh-CN"/>
              </w:rPr>
              <w:t xml:space="preserve"> </w:t>
            </w:r>
          </w:p>
        </w:tc>
      </w:tr>
      <w:tr w:rsidR="00C33A48" w:rsidRPr="00B20AE8" w14:paraId="0CF04769" w14:textId="77777777" w:rsidTr="006A2BF1">
        <w:trPr>
          <w:cantSplit/>
          <w:jc w:val="center"/>
        </w:trPr>
        <w:tc>
          <w:tcPr>
            <w:tcW w:w="9988" w:type="dxa"/>
            <w:gridSpan w:val="4"/>
          </w:tcPr>
          <w:p w14:paraId="4ED0371D"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 xml:space="preserve">20 </w:t>
            </w:r>
            <w:r w:rsidRPr="00B20AE8">
              <w:t>dBm/1</w:t>
            </w:r>
            <w:r w:rsidRPr="00B20AE8">
              <w:rPr>
                <w:rFonts w:hint="eastAsia"/>
                <w:lang w:eastAsia="zh-CN"/>
              </w:rPr>
              <w:t>00 kHz</w:t>
            </w:r>
            <w:r w:rsidRPr="00B20AE8">
              <w:t>.</w:t>
            </w:r>
          </w:p>
          <w:p w14:paraId="24DF341F"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1DF41E9"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8F050B9" w14:textId="77777777" w:rsidR="00C33A48" w:rsidRPr="00B20AE8" w:rsidRDefault="00C33A48" w:rsidP="0039402F"/>
    <w:p w14:paraId="3655B149" w14:textId="77777777" w:rsidR="00C33A48" w:rsidRPr="00B20AE8" w:rsidRDefault="00C33A48" w:rsidP="00F437E4">
      <w:pPr>
        <w:pStyle w:val="H6"/>
      </w:pPr>
      <w:bookmarkStart w:id="3829" w:name="_Toc21123125"/>
      <w:bookmarkStart w:id="3830" w:name="_Toc45907318"/>
      <w:bookmarkStart w:id="3831" w:name="_Toc53181422"/>
      <w:r w:rsidRPr="00B20AE8">
        <w:t>6.7.5.5.5.7</w:t>
      </w:r>
      <w:r w:rsidRPr="00B20AE8">
        <w:tab/>
        <w:t>Additional requirements</w:t>
      </w:r>
      <w:bookmarkEnd w:id="3829"/>
      <w:bookmarkEnd w:id="3830"/>
      <w:bookmarkEnd w:id="3831"/>
    </w:p>
    <w:p w14:paraId="107EFC8A" w14:textId="77777777" w:rsidR="00C33A48" w:rsidRPr="00B20AE8" w:rsidRDefault="00C33A48" w:rsidP="0039402F">
      <w:r w:rsidRPr="00B20AE8">
        <w:t xml:space="preserve">In certain regions the following test requirement may apply. For E-UTRA </w:t>
      </w:r>
      <w:r w:rsidRPr="00B20AE8">
        <w:rPr>
          <w:i/>
        </w:rPr>
        <w:t>RIB</w:t>
      </w:r>
      <w:r w:rsidRPr="00B20AE8">
        <w:t xml:space="preserve"> operating in Bands 5, 26, 27</w:t>
      </w:r>
      <w:r w:rsidRPr="00B20AE8">
        <w:rPr>
          <w:rFonts w:hint="eastAsia"/>
        </w:rPr>
        <w:t xml:space="preserve"> or 28</w:t>
      </w:r>
      <w:r w:rsidRPr="00B20AE8">
        <w:t>, emissions shall not exceed the maximum levels specified in Table 6.7.5.5.5.7-1.</w:t>
      </w:r>
    </w:p>
    <w:p w14:paraId="72AAE464" w14:textId="77777777" w:rsidR="00C33A48" w:rsidRPr="00B20AE8" w:rsidRDefault="00C33A48" w:rsidP="0039402F">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654780D9" w14:textId="77777777" w:rsidTr="006A2BF1">
        <w:trPr>
          <w:cantSplit/>
          <w:jc w:val="center"/>
        </w:trPr>
        <w:tc>
          <w:tcPr>
            <w:tcW w:w="1191" w:type="dxa"/>
          </w:tcPr>
          <w:p w14:paraId="2108BB41" w14:textId="77777777" w:rsidR="00C33A48" w:rsidRPr="00B20AE8" w:rsidRDefault="00C33A48" w:rsidP="0039402F">
            <w:pPr>
              <w:pStyle w:val="TAH"/>
            </w:pPr>
            <w:r w:rsidRPr="00B20AE8">
              <w:t>Channel bandwidth</w:t>
            </w:r>
          </w:p>
        </w:tc>
        <w:tc>
          <w:tcPr>
            <w:tcW w:w="2126" w:type="dxa"/>
          </w:tcPr>
          <w:p w14:paraId="670467E1"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2F121694" w14:textId="77777777" w:rsidR="00C33A48" w:rsidRPr="00B20AE8" w:rsidRDefault="00C33A48" w:rsidP="0039402F">
            <w:pPr>
              <w:pStyle w:val="TAH"/>
            </w:pPr>
            <w:r w:rsidRPr="00B20AE8">
              <w:t>Frequency offset of measurement filter centre frequency, f_offset</w:t>
            </w:r>
          </w:p>
        </w:tc>
        <w:tc>
          <w:tcPr>
            <w:tcW w:w="1285" w:type="dxa"/>
          </w:tcPr>
          <w:p w14:paraId="63F8FE8F" w14:textId="77777777" w:rsidR="00C33A48" w:rsidRPr="00B20AE8" w:rsidRDefault="00C33A48" w:rsidP="0039402F">
            <w:pPr>
              <w:pStyle w:val="TAH"/>
              <w:rPr>
                <w:rFonts w:cs="v5.0.0"/>
              </w:rPr>
            </w:pPr>
            <w:r w:rsidRPr="00B20AE8">
              <w:rPr>
                <w:rFonts w:eastAsia="MS Mincho"/>
              </w:rPr>
              <w:t>Test requirement</w:t>
            </w:r>
          </w:p>
        </w:tc>
        <w:tc>
          <w:tcPr>
            <w:tcW w:w="1418" w:type="dxa"/>
          </w:tcPr>
          <w:p w14:paraId="624AA923" w14:textId="77777777" w:rsidR="00C33A48" w:rsidRPr="00B20AE8" w:rsidRDefault="00C33A48" w:rsidP="0039402F">
            <w:pPr>
              <w:pStyle w:val="TAH"/>
            </w:pPr>
            <w:r w:rsidRPr="00B20AE8">
              <w:t xml:space="preserve">Measurement bandwidth </w:t>
            </w:r>
          </w:p>
        </w:tc>
      </w:tr>
      <w:tr w:rsidR="004F339F" w:rsidRPr="00B20AE8" w14:paraId="60CFCD3A" w14:textId="77777777" w:rsidTr="006A2BF1">
        <w:trPr>
          <w:cantSplit/>
          <w:jc w:val="center"/>
        </w:trPr>
        <w:tc>
          <w:tcPr>
            <w:tcW w:w="1191" w:type="dxa"/>
            <w:shd w:val="clear" w:color="auto" w:fill="auto"/>
          </w:tcPr>
          <w:p w14:paraId="0326FC92" w14:textId="77777777" w:rsidR="00C33A48" w:rsidRPr="00B20AE8" w:rsidRDefault="00C33A48" w:rsidP="0039402F">
            <w:pPr>
              <w:pStyle w:val="TAC"/>
            </w:pPr>
            <w:r w:rsidRPr="00B20AE8">
              <w:t>1.4 MHz</w:t>
            </w:r>
          </w:p>
        </w:tc>
        <w:tc>
          <w:tcPr>
            <w:tcW w:w="2126" w:type="dxa"/>
          </w:tcPr>
          <w:p w14:paraId="09B42A8F"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5FD1684C" w14:textId="77777777" w:rsidR="00C33A48" w:rsidRPr="00B20AE8" w:rsidRDefault="00C33A48" w:rsidP="0039402F">
            <w:pPr>
              <w:pStyle w:val="TAC"/>
            </w:pPr>
            <w:r w:rsidRPr="00B20AE8">
              <w:t xml:space="preserve">0.005 MHz </w:t>
            </w:r>
            <w:r w:rsidRPr="00B20AE8">
              <w:sym w:font="Symbol" w:char="F0A3"/>
            </w:r>
            <w:r w:rsidRPr="00B20AE8">
              <w:t xml:space="preserve"> f_offset &lt; 0.995 MHz</w:t>
            </w:r>
          </w:p>
        </w:tc>
        <w:tc>
          <w:tcPr>
            <w:tcW w:w="1285" w:type="dxa"/>
          </w:tcPr>
          <w:p w14:paraId="7F9B0CDA" w14:textId="77777777" w:rsidR="00C33A48" w:rsidRPr="00B20AE8" w:rsidRDefault="00C33A48" w:rsidP="0039402F">
            <w:pPr>
              <w:pStyle w:val="TAC"/>
            </w:pPr>
            <w:r w:rsidRPr="00B20AE8">
              <w:t>-12.2 dBm</w:t>
            </w:r>
          </w:p>
        </w:tc>
        <w:tc>
          <w:tcPr>
            <w:tcW w:w="1418" w:type="dxa"/>
          </w:tcPr>
          <w:p w14:paraId="7A4915A1" w14:textId="77777777" w:rsidR="00C33A48" w:rsidRPr="00B20AE8" w:rsidRDefault="00C33A48" w:rsidP="0039402F">
            <w:pPr>
              <w:pStyle w:val="TAC"/>
            </w:pPr>
            <w:r w:rsidRPr="00B20AE8">
              <w:t xml:space="preserve">10 kHz </w:t>
            </w:r>
          </w:p>
        </w:tc>
      </w:tr>
      <w:tr w:rsidR="004F339F" w:rsidRPr="00B20AE8" w14:paraId="6D539D39" w14:textId="77777777" w:rsidTr="006A2BF1">
        <w:trPr>
          <w:cantSplit/>
          <w:jc w:val="center"/>
        </w:trPr>
        <w:tc>
          <w:tcPr>
            <w:tcW w:w="1191" w:type="dxa"/>
            <w:shd w:val="clear" w:color="auto" w:fill="auto"/>
          </w:tcPr>
          <w:p w14:paraId="1F012122" w14:textId="77777777" w:rsidR="00C33A48" w:rsidRPr="00B20AE8" w:rsidRDefault="00C33A48" w:rsidP="0039402F">
            <w:pPr>
              <w:pStyle w:val="TAC"/>
            </w:pPr>
            <w:r w:rsidRPr="00B20AE8">
              <w:t>3 MHz</w:t>
            </w:r>
          </w:p>
        </w:tc>
        <w:tc>
          <w:tcPr>
            <w:tcW w:w="2126" w:type="dxa"/>
          </w:tcPr>
          <w:p w14:paraId="0960E0E2"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649FF52C" w14:textId="77777777" w:rsidR="00C33A48" w:rsidRPr="00B20AE8" w:rsidRDefault="00C33A48" w:rsidP="0039402F">
            <w:pPr>
              <w:pStyle w:val="TAC"/>
            </w:pPr>
            <w:r w:rsidRPr="00B20AE8">
              <w:t xml:space="preserve">0.015 MHz </w:t>
            </w:r>
            <w:r w:rsidRPr="00B20AE8">
              <w:sym w:font="Symbol" w:char="F0A3"/>
            </w:r>
            <w:r w:rsidRPr="00B20AE8">
              <w:t xml:space="preserve"> f_offset &lt; 0.985 MHz</w:t>
            </w:r>
          </w:p>
        </w:tc>
        <w:tc>
          <w:tcPr>
            <w:tcW w:w="1285" w:type="dxa"/>
          </w:tcPr>
          <w:p w14:paraId="678D863A" w14:textId="77777777" w:rsidR="00C33A48" w:rsidRPr="00B20AE8" w:rsidRDefault="00C33A48" w:rsidP="0039402F">
            <w:pPr>
              <w:pStyle w:val="TAC"/>
            </w:pPr>
            <w:r w:rsidRPr="00B20AE8">
              <w:t>-11.2dBm</w:t>
            </w:r>
          </w:p>
        </w:tc>
        <w:tc>
          <w:tcPr>
            <w:tcW w:w="1418" w:type="dxa"/>
          </w:tcPr>
          <w:p w14:paraId="3B6358D4" w14:textId="77777777" w:rsidR="00C33A48" w:rsidRPr="00B20AE8" w:rsidRDefault="00C33A48" w:rsidP="0039402F">
            <w:pPr>
              <w:pStyle w:val="TAC"/>
            </w:pPr>
            <w:r w:rsidRPr="00B20AE8">
              <w:t xml:space="preserve">30 kHz </w:t>
            </w:r>
          </w:p>
        </w:tc>
      </w:tr>
      <w:tr w:rsidR="004F339F" w:rsidRPr="00B20AE8" w14:paraId="0BDD3814" w14:textId="77777777" w:rsidTr="006A2BF1">
        <w:trPr>
          <w:cantSplit/>
          <w:jc w:val="center"/>
        </w:trPr>
        <w:tc>
          <w:tcPr>
            <w:tcW w:w="1191" w:type="dxa"/>
            <w:shd w:val="clear" w:color="auto" w:fill="auto"/>
          </w:tcPr>
          <w:p w14:paraId="3BC3763D" w14:textId="77777777" w:rsidR="00C33A48" w:rsidRPr="00B20AE8" w:rsidRDefault="00C33A48" w:rsidP="0039402F">
            <w:pPr>
              <w:pStyle w:val="TAC"/>
            </w:pPr>
            <w:r w:rsidRPr="00B20AE8">
              <w:t>5 MHz</w:t>
            </w:r>
          </w:p>
        </w:tc>
        <w:tc>
          <w:tcPr>
            <w:tcW w:w="2126" w:type="dxa"/>
          </w:tcPr>
          <w:p w14:paraId="549BD69A"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7984C6FB" w14:textId="77777777" w:rsidR="00C33A48" w:rsidRPr="00B20AE8" w:rsidRDefault="00C33A48" w:rsidP="0039402F">
            <w:pPr>
              <w:pStyle w:val="TAC"/>
            </w:pPr>
            <w:r w:rsidRPr="00B20AE8">
              <w:t xml:space="preserve">0.015 MHz </w:t>
            </w:r>
            <w:r w:rsidRPr="00B20AE8">
              <w:sym w:font="Symbol" w:char="F0A3"/>
            </w:r>
            <w:r w:rsidRPr="00B20AE8">
              <w:t xml:space="preserve"> f_offset &lt; 0.985 MHz</w:t>
            </w:r>
          </w:p>
        </w:tc>
        <w:tc>
          <w:tcPr>
            <w:tcW w:w="1285" w:type="dxa"/>
          </w:tcPr>
          <w:p w14:paraId="75D280BE" w14:textId="77777777" w:rsidR="00C33A48" w:rsidRPr="00B20AE8" w:rsidRDefault="00C33A48" w:rsidP="0039402F">
            <w:pPr>
              <w:pStyle w:val="TAC"/>
            </w:pPr>
            <w:r w:rsidRPr="00B20AE8">
              <w:t>-13.2 dBm</w:t>
            </w:r>
          </w:p>
        </w:tc>
        <w:tc>
          <w:tcPr>
            <w:tcW w:w="1418" w:type="dxa"/>
          </w:tcPr>
          <w:p w14:paraId="27A1F914" w14:textId="77777777" w:rsidR="00C33A48" w:rsidRPr="00B20AE8" w:rsidRDefault="00C33A48" w:rsidP="0039402F">
            <w:pPr>
              <w:pStyle w:val="TAC"/>
            </w:pPr>
            <w:r w:rsidRPr="00B20AE8">
              <w:t xml:space="preserve">30 kHz </w:t>
            </w:r>
          </w:p>
        </w:tc>
      </w:tr>
      <w:tr w:rsidR="004F339F" w:rsidRPr="00B20AE8" w14:paraId="6217EB78" w14:textId="77777777" w:rsidTr="006A2BF1">
        <w:trPr>
          <w:cantSplit/>
          <w:jc w:val="center"/>
        </w:trPr>
        <w:tc>
          <w:tcPr>
            <w:tcW w:w="1191" w:type="dxa"/>
            <w:shd w:val="clear" w:color="auto" w:fill="auto"/>
          </w:tcPr>
          <w:p w14:paraId="40BD1981" w14:textId="77777777" w:rsidR="00C33A48" w:rsidRPr="00B20AE8" w:rsidRDefault="00C33A48" w:rsidP="0039402F">
            <w:pPr>
              <w:pStyle w:val="TAC"/>
            </w:pPr>
            <w:r w:rsidRPr="00B20AE8">
              <w:t>10 MHz</w:t>
            </w:r>
          </w:p>
        </w:tc>
        <w:tc>
          <w:tcPr>
            <w:tcW w:w="2126" w:type="dxa"/>
          </w:tcPr>
          <w:p w14:paraId="31883338"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5121BE83"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16969942" w14:textId="77777777" w:rsidR="00C33A48" w:rsidRPr="00B20AE8" w:rsidRDefault="00C33A48" w:rsidP="0039402F">
            <w:pPr>
              <w:pStyle w:val="TAC"/>
            </w:pPr>
            <w:r w:rsidRPr="00B20AE8">
              <w:t>-11.2 dBm</w:t>
            </w:r>
          </w:p>
        </w:tc>
        <w:tc>
          <w:tcPr>
            <w:tcW w:w="1418" w:type="dxa"/>
          </w:tcPr>
          <w:p w14:paraId="2A824182" w14:textId="77777777" w:rsidR="00C33A48" w:rsidRPr="00B20AE8" w:rsidRDefault="00C33A48" w:rsidP="0039402F">
            <w:pPr>
              <w:pStyle w:val="TAC"/>
            </w:pPr>
            <w:r w:rsidRPr="00B20AE8">
              <w:t xml:space="preserve">100 kHz </w:t>
            </w:r>
          </w:p>
        </w:tc>
      </w:tr>
      <w:tr w:rsidR="004F339F" w:rsidRPr="00B20AE8" w14:paraId="348A6E77" w14:textId="77777777" w:rsidTr="006A2BF1">
        <w:trPr>
          <w:cantSplit/>
          <w:jc w:val="center"/>
        </w:trPr>
        <w:tc>
          <w:tcPr>
            <w:tcW w:w="1191" w:type="dxa"/>
            <w:shd w:val="clear" w:color="auto" w:fill="auto"/>
          </w:tcPr>
          <w:p w14:paraId="4AB1533A" w14:textId="77777777" w:rsidR="00C33A48" w:rsidRPr="00B20AE8" w:rsidRDefault="00C33A48" w:rsidP="0039402F">
            <w:pPr>
              <w:pStyle w:val="TAC"/>
            </w:pPr>
            <w:r w:rsidRPr="00B20AE8">
              <w:t>15 MHz</w:t>
            </w:r>
          </w:p>
        </w:tc>
        <w:tc>
          <w:tcPr>
            <w:tcW w:w="2126" w:type="dxa"/>
          </w:tcPr>
          <w:p w14:paraId="0FD2C2D9"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2389AC17"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739BBD1A" w14:textId="77777777" w:rsidR="00C33A48" w:rsidRPr="00B20AE8" w:rsidRDefault="00C33A48" w:rsidP="0039402F">
            <w:pPr>
              <w:pStyle w:val="TAC"/>
            </w:pPr>
            <w:r w:rsidRPr="00B20AE8">
              <w:t>-11.2 dBm</w:t>
            </w:r>
          </w:p>
        </w:tc>
        <w:tc>
          <w:tcPr>
            <w:tcW w:w="1418" w:type="dxa"/>
          </w:tcPr>
          <w:p w14:paraId="38B28AFA" w14:textId="77777777" w:rsidR="00C33A48" w:rsidRPr="00B20AE8" w:rsidRDefault="00C33A48" w:rsidP="0039402F">
            <w:pPr>
              <w:pStyle w:val="TAC"/>
            </w:pPr>
            <w:r w:rsidRPr="00B20AE8">
              <w:t xml:space="preserve">100 kHz </w:t>
            </w:r>
          </w:p>
        </w:tc>
      </w:tr>
      <w:tr w:rsidR="004F339F" w:rsidRPr="00B20AE8" w14:paraId="1BC4821A" w14:textId="77777777" w:rsidTr="006A2BF1">
        <w:trPr>
          <w:cantSplit/>
          <w:jc w:val="center"/>
        </w:trPr>
        <w:tc>
          <w:tcPr>
            <w:tcW w:w="1191" w:type="dxa"/>
            <w:shd w:val="clear" w:color="auto" w:fill="auto"/>
          </w:tcPr>
          <w:p w14:paraId="3DBC964F" w14:textId="77777777" w:rsidR="00C33A48" w:rsidRPr="00B20AE8" w:rsidRDefault="00C33A48" w:rsidP="0039402F">
            <w:pPr>
              <w:pStyle w:val="TAC"/>
            </w:pPr>
            <w:r w:rsidRPr="00B20AE8">
              <w:t>20 MHz</w:t>
            </w:r>
          </w:p>
        </w:tc>
        <w:tc>
          <w:tcPr>
            <w:tcW w:w="2126" w:type="dxa"/>
          </w:tcPr>
          <w:p w14:paraId="06DF2EB1"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3B0EF58C"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47EECD02" w14:textId="77777777" w:rsidR="00C33A48" w:rsidRPr="00B20AE8" w:rsidRDefault="00C33A48" w:rsidP="0039402F">
            <w:pPr>
              <w:pStyle w:val="TAC"/>
            </w:pPr>
            <w:r w:rsidRPr="00B20AE8">
              <w:t>-11.2 dBm</w:t>
            </w:r>
          </w:p>
        </w:tc>
        <w:tc>
          <w:tcPr>
            <w:tcW w:w="1418" w:type="dxa"/>
          </w:tcPr>
          <w:p w14:paraId="2F3B94B4" w14:textId="77777777" w:rsidR="00C33A48" w:rsidRPr="00B20AE8" w:rsidRDefault="00C33A48" w:rsidP="0039402F">
            <w:pPr>
              <w:pStyle w:val="TAC"/>
            </w:pPr>
            <w:r w:rsidRPr="00B20AE8">
              <w:t xml:space="preserve">100 kHz </w:t>
            </w:r>
          </w:p>
        </w:tc>
      </w:tr>
      <w:tr w:rsidR="004F339F" w:rsidRPr="00B20AE8" w14:paraId="2678656A" w14:textId="77777777" w:rsidTr="006A2BF1">
        <w:trPr>
          <w:cantSplit/>
          <w:jc w:val="center"/>
        </w:trPr>
        <w:tc>
          <w:tcPr>
            <w:tcW w:w="1191" w:type="dxa"/>
            <w:shd w:val="clear" w:color="auto" w:fill="auto"/>
          </w:tcPr>
          <w:p w14:paraId="5CBFE893" w14:textId="77777777" w:rsidR="00C33A48" w:rsidRPr="00B20AE8" w:rsidRDefault="00C33A48" w:rsidP="0039402F">
            <w:pPr>
              <w:pStyle w:val="TAC"/>
            </w:pPr>
            <w:r w:rsidRPr="00B20AE8">
              <w:t>All</w:t>
            </w:r>
          </w:p>
        </w:tc>
        <w:tc>
          <w:tcPr>
            <w:tcW w:w="2126" w:type="dxa"/>
          </w:tcPr>
          <w:p w14:paraId="494A3408" w14:textId="77777777" w:rsidR="00C33A48" w:rsidRPr="00B20AE8" w:rsidRDefault="00C33A48" w:rsidP="0039402F">
            <w:pPr>
              <w:pStyle w:val="TAC"/>
              <w:rPr>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f &lt;</w:t>
            </w:r>
          </w:p>
          <w:p w14:paraId="3EBAEE93"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7" w:type="dxa"/>
          </w:tcPr>
          <w:p w14:paraId="245F44D0" w14:textId="77777777" w:rsidR="00C33A48" w:rsidRPr="00B20AE8" w:rsidRDefault="00C33A48" w:rsidP="0039402F">
            <w:pPr>
              <w:pStyle w:val="TAC"/>
              <w:rPr>
                <w:lang w:val="sv-SE"/>
              </w:rPr>
            </w:pPr>
            <w:r w:rsidRPr="00B20AE8">
              <w:rPr>
                <w:lang w:val="sv-SE"/>
              </w:rPr>
              <w:t xml:space="preserve">1.05 MHz </w:t>
            </w:r>
            <w:r w:rsidRPr="00B20AE8">
              <w:sym w:font="Symbol" w:char="F0A3"/>
            </w:r>
            <w:r w:rsidRPr="00B20AE8">
              <w:rPr>
                <w:lang w:val="sv-SE"/>
              </w:rPr>
              <w:t xml:space="preserve"> f_offset &lt;</w:t>
            </w:r>
          </w:p>
          <w:p w14:paraId="75DF9702"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1285" w:type="dxa"/>
          </w:tcPr>
          <w:p w14:paraId="1DB11174" w14:textId="77777777" w:rsidR="00C33A48" w:rsidRPr="00B20AE8" w:rsidRDefault="00C33A48" w:rsidP="0039402F">
            <w:pPr>
              <w:pStyle w:val="TAC"/>
            </w:pPr>
            <w:r w:rsidRPr="00B20AE8">
              <w:t>-11.2dBm (Note 8)</w:t>
            </w:r>
          </w:p>
        </w:tc>
        <w:tc>
          <w:tcPr>
            <w:tcW w:w="1418" w:type="dxa"/>
          </w:tcPr>
          <w:p w14:paraId="2CF74E02" w14:textId="77777777" w:rsidR="00C33A48" w:rsidRPr="00B20AE8" w:rsidRDefault="00C33A48" w:rsidP="0039402F">
            <w:pPr>
              <w:pStyle w:val="TAC"/>
            </w:pPr>
            <w:r w:rsidRPr="00B20AE8">
              <w:t>100 kHz</w:t>
            </w:r>
          </w:p>
        </w:tc>
      </w:tr>
      <w:tr w:rsidR="004F339F" w:rsidRPr="00B20AE8" w14:paraId="061612C2" w14:textId="77777777" w:rsidTr="006A2BF1">
        <w:trPr>
          <w:cantSplit/>
          <w:jc w:val="center"/>
        </w:trPr>
        <w:tc>
          <w:tcPr>
            <w:tcW w:w="1191" w:type="dxa"/>
            <w:shd w:val="clear" w:color="auto" w:fill="auto"/>
          </w:tcPr>
          <w:p w14:paraId="73D7604E" w14:textId="77777777" w:rsidR="00C33A48" w:rsidRPr="00B20AE8" w:rsidRDefault="00C33A48" w:rsidP="0039402F">
            <w:pPr>
              <w:pStyle w:val="TAC"/>
            </w:pPr>
            <w:r w:rsidRPr="00B20AE8">
              <w:t>All</w:t>
            </w:r>
          </w:p>
        </w:tc>
        <w:tc>
          <w:tcPr>
            <w:tcW w:w="2126" w:type="dxa"/>
          </w:tcPr>
          <w:p w14:paraId="28969782"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343F23C7"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1285" w:type="dxa"/>
          </w:tcPr>
          <w:p w14:paraId="754C630E" w14:textId="77777777" w:rsidR="00C33A48" w:rsidRPr="00B20AE8" w:rsidRDefault="00C33A48" w:rsidP="0039402F">
            <w:pPr>
              <w:pStyle w:val="TAC"/>
            </w:pPr>
            <w:r w:rsidRPr="00B20AE8">
              <w:t>-13 dBm (Note 8)</w:t>
            </w:r>
          </w:p>
        </w:tc>
        <w:tc>
          <w:tcPr>
            <w:tcW w:w="1418" w:type="dxa"/>
          </w:tcPr>
          <w:p w14:paraId="0E810128" w14:textId="77777777" w:rsidR="00C33A48" w:rsidRPr="00B20AE8" w:rsidRDefault="00C33A48" w:rsidP="0039402F">
            <w:pPr>
              <w:pStyle w:val="TAC"/>
            </w:pPr>
            <w:r w:rsidRPr="00B20AE8">
              <w:t>100 kHz</w:t>
            </w:r>
          </w:p>
        </w:tc>
      </w:tr>
      <w:tr w:rsidR="00C33A48" w:rsidRPr="00B20AE8" w14:paraId="2C797DFB" w14:textId="77777777" w:rsidTr="006A2BF1">
        <w:trPr>
          <w:cantSplit/>
          <w:jc w:val="center"/>
        </w:trPr>
        <w:tc>
          <w:tcPr>
            <w:tcW w:w="8997" w:type="dxa"/>
            <w:gridSpan w:val="5"/>
            <w:tcBorders>
              <w:bottom w:val="single" w:sz="4" w:space="0" w:color="auto"/>
            </w:tcBorders>
            <w:shd w:val="clear" w:color="auto" w:fill="auto"/>
          </w:tcPr>
          <w:p w14:paraId="17DA4AEF"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E2C0C7" w14:textId="77777777" w:rsidR="00C33A48" w:rsidRPr="00B20AE8" w:rsidRDefault="00C33A48" w:rsidP="0039402F"/>
    <w:p w14:paraId="550A6DC8" w14:textId="77777777" w:rsidR="00C33A48" w:rsidRPr="00B20AE8" w:rsidRDefault="00C33A48" w:rsidP="0039402F">
      <w:r w:rsidRPr="00B20AE8">
        <w:t>In certain regions the following test requirement may apply. For E-UTRA a</w:t>
      </w:r>
      <w:r w:rsidRPr="00B20AE8">
        <w:rPr>
          <w:i/>
        </w:rPr>
        <w:t xml:space="preserve"> RIB</w:t>
      </w:r>
      <w:r w:rsidRPr="00B20AE8">
        <w:t xml:space="preserve"> operating in Bands 2, 4, 10, 23, 25, 30, 35, 36, 41, 66, emissions shall not exceed the maximum levels specified in Table 6.7.5.5.5.7-2.</w:t>
      </w:r>
    </w:p>
    <w:p w14:paraId="0C22632F" w14:textId="2F6CBBED" w:rsidR="00C33A48" w:rsidRPr="00B20AE8" w:rsidRDefault="00C33A48" w:rsidP="0039402F">
      <w:pPr>
        <w:pStyle w:val="TH"/>
        <w:rPr>
          <w:rFonts w:cs="v5.0.0"/>
        </w:rPr>
      </w:pPr>
      <w:r w:rsidRPr="00B20AE8">
        <w:t>Table 6.7.5.5.5.7-2: Additional operating band unwanted emission limits for E-UTRA bands &gt; 1</w:t>
      </w:r>
      <w:r w:rsidR="00A33949">
        <w:t> </w:t>
      </w:r>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01826682" w14:textId="77777777" w:rsidTr="006A2BF1">
        <w:trPr>
          <w:cantSplit/>
          <w:jc w:val="center"/>
        </w:trPr>
        <w:tc>
          <w:tcPr>
            <w:tcW w:w="1191" w:type="dxa"/>
          </w:tcPr>
          <w:p w14:paraId="1E43A72B" w14:textId="77777777" w:rsidR="00C33A48" w:rsidRPr="00B20AE8" w:rsidRDefault="00C33A48" w:rsidP="0039402F">
            <w:pPr>
              <w:pStyle w:val="TAH"/>
            </w:pPr>
            <w:r w:rsidRPr="00B20AE8">
              <w:t>Channel bandwidth</w:t>
            </w:r>
          </w:p>
        </w:tc>
        <w:tc>
          <w:tcPr>
            <w:tcW w:w="2126" w:type="dxa"/>
          </w:tcPr>
          <w:p w14:paraId="2470CCBA"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166AC694" w14:textId="77777777" w:rsidR="00C33A48" w:rsidRPr="00B20AE8" w:rsidRDefault="00C33A48" w:rsidP="0039402F">
            <w:pPr>
              <w:pStyle w:val="TAH"/>
            </w:pPr>
            <w:r w:rsidRPr="00B20AE8">
              <w:t>Frequency offset of measurement filter centre frequency, f_offset</w:t>
            </w:r>
          </w:p>
        </w:tc>
        <w:tc>
          <w:tcPr>
            <w:tcW w:w="1285" w:type="dxa"/>
          </w:tcPr>
          <w:p w14:paraId="1950C86D" w14:textId="77777777" w:rsidR="00C33A48" w:rsidRPr="00B20AE8" w:rsidRDefault="00C33A48" w:rsidP="0039402F">
            <w:pPr>
              <w:pStyle w:val="TAH"/>
              <w:rPr>
                <w:rFonts w:cs="v5.0.0"/>
              </w:rPr>
            </w:pPr>
            <w:r w:rsidRPr="00B20AE8">
              <w:rPr>
                <w:rFonts w:eastAsia="MS Mincho"/>
              </w:rPr>
              <w:t>Test requirement</w:t>
            </w:r>
          </w:p>
        </w:tc>
        <w:tc>
          <w:tcPr>
            <w:tcW w:w="1418" w:type="dxa"/>
          </w:tcPr>
          <w:p w14:paraId="4B25BAF7" w14:textId="77777777" w:rsidR="00C33A48" w:rsidRPr="00B20AE8" w:rsidRDefault="00C33A48" w:rsidP="0039402F">
            <w:pPr>
              <w:pStyle w:val="TAH"/>
            </w:pPr>
            <w:r w:rsidRPr="00B20AE8">
              <w:t xml:space="preserve">Measurement bandwidth </w:t>
            </w:r>
          </w:p>
        </w:tc>
      </w:tr>
      <w:tr w:rsidR="004F339F" w:rsidRPr="00B20AE8" w14:paraId="21362175" w14:textId="77777777" w:rsidTr="006A2BF1">
        <w:trPr>
          <w:cantSplit/>
          <w:jc w:val="center"/>
        </w:trPr>
        <w:tc>
          <w:tcPr>
            <w:tcW w:w="1191" w:type="dxa"/>
            <w:shd w:val="clear" w:color="auto" w:fill="auto"/>
          </w:tcPr>
          <w:p w14:paraId="02A3355D" w14:textId="77777777" w:rsidR="00C33A48" w:rsidRPr="00B20AE8" w:rsidRDefault="00C33A48" w:rsidP="0039402F">
            <w:pPr>
              <w:pStyle w:val="TAC"/>
            </w:pPr>
            <w:r w:rsidRPr="00B20AE8">
              <w:t>1.4 MHz</w:t>
            </w:r>
          </w:p>
        </w:tc>
        <w:tc>
          <w:tcPr>
            <w:tcW w:w="2126" w:type="dxa"/>
          </w:tcPr>
          <w:p w14:paraId="4A42E3BD"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03279C6C" w14:textId="77777777" w:rsidR="00C33A48" w:rsidRPr="00B20AE8" w:rsidRDefault="00C33A48" w:rsidP="0039402F">
            <w:pPr>
              <w:pStyle w:val="TAC"/>
            </w:pPr>
            <w:r w:rsidRPr="00B20AE8">
              <w:t xml:space="preserve">0.005 MHz </w:t>
            </w:r>
            <w:r w:rsidRPr="00B20AE8">
              <w:sym w:font="Symbol" w:char="F0A3"/>
            </w:r>
            <w:r w:rsidRPr="00B20AE8">
              <w:t xml:space="preserve"> f_offset &lt; 0.995 MHz</w:t>
            </w:r>
          </w:p>
        </w:tc>
        <w:tc>
          <w:tcPr>
            <w:tcW w:w="1285" w:type="dxa"/>
          </w:tcPr>
          <w:p w14:paraId="21A87C6E" w14:textId="77777777" w:rsidR="00C33A48" w:rsidRPr="00B20AE8" w:rsidRDefault="00C33A48" w:rsidP="0039402F">
            <w:pPr>
              <w:pStyle w:val="TAC"/>
            </w:pPr>
            <w:r w:rsidRPr="00B20AE8">
              <w:t>-12.2 dBm</w:t>
            </w:r>
          </w:p>
        </w:tc>
        <w:tc>
          <w:tcPr>
            <w:tcW w:w="1418" w:type="dxa"/>
          </w:tcPr>
          <w:p w14:paraId="57BA4D59" w14:textId="77777777" w:rsidR="00C33A48" w:rsidRPr="00B20AE8" w:rsidRDefault="00C33A48" w:rsidP="0039402F">
            <w:pPr>
              <w:pStyle w:val="TAC"/>
            </w:pPr>
            <w:r w:rsidRPr="00B20AE8">
              <w:t xml:space="preserve">10 kHz </w:t>
            </w:r>
          </w:p>
        </w:tc>
      </w:tr>
      <w:tr w:rsidR="004F339F" w:rsidRPr="00B20AE8" w14:paraId="5A137DA2" w14:textId="77777777" w:rsidTr="006A2BF1">
        <w:trPr>
          <w:cantSplit/>
          <w:jc w:val="center"/>
        </w:trPr>
        <w:tc>
          <w:tcPr>
            <w:tcW w:w="1191" w:type="dxa"/>
            <w:shd w:val="clear" w:color="auto" w:fill="auto"/>
          </w:tcPr>
          <w:p w14:paraId="34AE3BFA" w14:textId="77777777" w:rsidR="00C33A48" w:rsidRPr="00B20AE8" w:rsidRDefault="00C33A48" w:rsidP="0039402F">
            <w:pPr>
              <w:pStyle w:val="TAC"/>
            </w:pPr>
            <w:r w:rsidRPr="00B20AE8">
              <w:t>3 MHz</w:t>
            </w:r>
          </w:p>
        </w:tc>
        <w:tc>
          <w:tcPr>
            <w:tcW w:w="2126" w:type="dxa"/>
          </w:tcPr>
          <w:p w14:paraId="1B3FC1AF"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77F62492" w14:textId="77777777" w:rsidR="00C33A48" w:rsidRPr="00B20AE8" w:rsidRDefault="00C33A48" w:rsidP="0039402F">
            <w:pPr>
              <w:pStyle w:val="TAC"/>
            </w:pPr>
            <w:r w:rsidRPr="00B20AE8">
              <w:t xml:space="preserve">0.015 MHz </w:t>
            </w:r>
            <w:r w:rsidRPr="00B20AE8">
              <w:sym w:font="Symbol" w:char="F0A3"/>
            </w:r>
            <w:r w:rsidRPr="00B20AE8">
              <w:t xml:space="preserve"> f_offset &lt; 0.985 MHz</w:t>
            </w:r>
          </w:p>
        </w:tc>
        <w:tc>
          <w:tcPr>
            <w:tcW w:w="1285" w:type="dxa"/>
          </w:tcPr>
          <w:p w14:paraId="38E5F89D" w14:textId="77777777" w:rsidR="00C33A48" w:rsidRPr="00B20AE8" w:rsidRDefault="00C33A48" w:rsidP="0039402F">
            <w:pPr>
              <w:pStyle w:val="TAC"/>
            </w:pPr>
            <w:r w:rsidRPr="00B20AE8">
              <w:t>-11.2 dBm</w:t>
            </w:r>
          </w:p>
        </w:tc>
        <w:tc>
          <w:tcPr>
            <w:tcW w:w="1418" w:type="dxa"/>
          </w:tcPr>
          <w:p w14:paraId="697F7760" w14:textId="77777777" w:rsidR="00C33A48" w:rsidRPr="00B20AE8" w:rsidRDefault="00C33A48" w:rsidP="0039402F">
            <w:pPr>
              <w:pStyle w:val="TAC"/>
            </w:pPr>
            <w:r w:rsidRPr="00B20AE8">
              <w:t xml:space="preserve">30 kHz </w:t>
            </w:r>
          </w:p>
        </w:tc>
      </w:tr>
      <w:tr w:rsidR="004F339F" w:rsidRPr="00B20AE8" w14:paraId="4A78B552" w14:textId="77777777" w:rsidTr="006A2BF1">
        <w:trPr>
          <w:cantSplit/>
          <w:jc w:val="center"/>
        </w:trPr>
        <w:tc>
          <w:tcPr>
            <w:tcW w:w="1191" w:type="dxa"/>
            <w:shd w:val="clear" w:color="auto" w:fill="auto"/>
          </w:tcPr>
          <w:p w14:paraId="38C78EF0" w14:textId="77777777" w:rsidR="00C33A48" w:rsidRPr="00B20AE8" w:rsidRDefault="00C33A48" w:rsidP="0039402F">
            <w:pPr>
              <w:pStyle w:val="TAC"/>
            </w:pPr>
            <w:r w:rsidRPr="00B20AE8">
              <w:t>5 MHz</w:t>
            </w:r>
          </w:p>
        </w:tc>
        <w:tc>
          <w:tcPr>
            <w:tcW w:w="2126" w:type="dxa"/>
          </w:tcPr>
          <w:p w14:paraId="5AC353EB"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12774A32" w14:textId="77777777" w:rsidR="00C33A48" w:rsidRPr="00B20AE8" w:rsidRDefault="00C33A48" w:rsidP="0039402F">
            <w:pPr>
              <w:pStyle w:val="TAC"/>
            </w:pPr>
            <w:r w:rsidRPr="00B20AE8">
              <w:t xml:space="preserve">0.015 MHz </w:t>
            </w:r>
            <w:r w:rsidRPr="00B20AE8">
              <w:sym w:font="Symbol" w:char="F0A3"/>
            </w:r>
            <w:r w:rsidRPr="00B20AE8">
              <w:t xml:space="preserve"> f_offset &lt; 0.985 MHz</w:t>
            </w:r>
          </w:p>
        </w:tc>
        <w:tc>
          <w:tcPr>
            <w:tcW w:w="1285" w:type="dxa"/>
          </w:tcPr>
          <w:p w14:paraId="05662241" w14:textId="77777777" w:rsidR="00C33A48" w:rsidRPr="00B20AE8" w:rsidRDefault="00C33A48" w:rsidP="0039402F">
            <w:pPr>
              <w:pStyle w:val="TAC"/>
            </w:pPr>
            <w:r w:rsidRPr="00B20AE8">
              <w:t>-13.2 dBm</w:t>
            </w:r>
          </w:p>
        </w:tc>
        <w:tc>
          <w:tcPr>
            <w:tcW w:w="1418" w:type="dxa"/>
          </w:tcPr>
          <w:p w14:paraId="3A3CD308" w14:textId="77777777" w:rsidR="00C33A48" w:rsidRPr="00B20AE8" w:rsidRDefault="00C33A48" w:rsidP="0039402F">
            <w:pPr>
              <w:pStyle w:val="TAC"/>
            </w:pPr>
            <w:r w:rsidRPr="00B20AE8">
              <w:t xml:space="preserve">30 kHz </w:t>
            </w:r>
          </w:p>
        </w:tc>
      </w:tr>
      <w:tr w:rsidR="004F339F" w:rsidRPr="00B20AE8" w14:paraId="32968925" w14:textId="77777777" w:rsidTr="006A2BF1">
        <w:trPr>
          <w:cantSplit/>
          <w:jc w:val="center"/>
        </w:trPr>
        <w:tc>
          <w:tcPr>
            <w:tcW w:w="1191" w:type="dxa"/>
            <w:shd w:val="clear" w:color="auto" w:fill="auto"/>
          </w:tcPr>
          <w:p w14:paraId="13D0D559" w14:textId="77777777" w:rsidR="00C33A48" w:rsidRPr="00B20AE8" w:rsidRDefault="00C33A48" w:rsidP="0039402F">
            <w:pPr>
              <w:pStyle w:val="TAC"/>
            </w:pPr>
            <w:r w:rsidRPr="00B20AE8">
              <w:t>10 MHz</w:t>
            </w:r>
          </w:p>
        </w:tc>
        <w:tc>
          <w:tcPr>
            <w:tcW w:w="2126" w:type="dxa"/>
          </w:tcPr>
          <w:p w14:paraId="4D95608B"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76A58A96"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47C29161" w14:textId="77777777" w:rsidR="00C33A48" w:rsidRPr="00B20AE8" w:rsidRDefault="00C33A48" w:rsidP="0039402F">
            <w:pPr>
              <w:pStyle w:val="TAC"/>
            </w:pPr>
            <w:r w:rsidRPr="00B20AE8">
              <w:t>-11.2 dBm</w:t>
            </w:r>
          </w:p>
        </w:tc>
        <w:tc>
          <w:tcPr>
            <w:tcW w:w="1418" w:type="dxa"/>
          </w:tcPr>
          <w:p w14:paraId="0E501DDE" w14:textId="77777777" w:rsidR="00C33A48" w:rsidRPr="00B20AE8" w:rsidRDefault="00C33A48" w:rsidP="0039402F">
            <w:pPr>
              <w:pStyle w:val="TAC"/>
            </w:pPr>
            <w:r w:rsidRPr="00B20AE8">
              <w:t xml:space="preserve">100 kHz </w:t>
            </w:r>
          </w:p>
        </w:tc>
      </w:tr>
      <w:tr w:rsidR="004F339F" w:rsidRPr="00B20AE8" w14:paraId="6CBBF4F8" w14:textId="77777777" w:rsidTr="006A2BF1">
        <w:trPr>
          <w:cantSplit/>
          <w:jc w:val="center"/>
        </w:trPr>
        <w:tc>
          <w:tcPr>
            <w:tcW w:w="1191" w:type="dxa"/>
            <w:shd w:val="clear" w:color="auto" w:fill="auto"/>
          </w:tcPr>
          <w:p w14:paraId="54180C75" w14:textId="77777777" w:rsidR="00C33A48" w:rsidRPr="00B20AE8" w:rsidRDefault="00C33A48" w:rsidP="0039402F">
            <w:pPr>
              <w:pStyle w:val="TAC"/>
            </w:pPr>
            <w:r w:rsidRPr="00B20AE8">
              <w:t>15 MHz</w:t>
            </w:r>
          </w:p>
        </w:tc>
        <w:tc>
          <w:tcPr>
            <w:tcW w:w="2126" w:type="dxa"/>
          </w:tcPr>
          <w:p w14:paraId="39A2D14D"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364446EC"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74619E4D" w14:textId="77777777" w:rsidR="00C33A48" w:rsidRPr="00B20AE8" w:rsidRDefault="00C33A48" w:rsidP="0039402F">
            <w:pPr>
              <w:pStyle w:val="TAC"/>
            </w:pPr>
            <w:r w:rsidRPr="00B20AE8">
              <w:t>-13.2 dBm</w:t>
            </w:r>
          </w:p>
        </w:tc>
        <w:tc>
          <w:tcPr>
            <w:tcW w:w="1418" w:type="dxa"/>
          </w:tcPr>
          <w:p w14:paraId="6002F69E" w14:textId="77777777" w:rsidR="00C33A48" w:rsidRPr="00B20AE8" w:rsidRDefault="00C33A48" w:rsidP="0039402F">
            <w:pPr>
              <w:pStyle w:val="TAC"/>
            </w:pPr>
            <w:r w:rsidRPr="00B20AE8">
              <w:t xml:space="preserve">100 kHz </w:t>
            </w:r>
          </w:p>
        </w:tc>
      </w:tr>
      <w:tr w:rsidR="004F339F" w:rsidRPr="00B20AE8" w14:paraId="5E959825" w14:textId="77777777" w:rsidTr="006A2BF1">
        <w:trPr>
          <w:cantSplit/>
          <w:jc w:val="center"/>
        </w:trPr>
        <w:tc>
          <w:tcPr>
            <w:tcW w:w="1191" w:type="dxa"/>
            <w:shd w:val="clear" w:color="auto" w:fill="auto"/>
          </w:tcPr>
          <w:p w14:paraId="01B1CBAD" w14:textId="77777777" w:rsidR="00C33A48" w:rsidRPr="00B20AE8" w:rsidRDefault="00C33A48" w:rsidP="0039402F">
            <w:pPr>
              <w:pStyle w:val="TAC"/>
            </w:pPr>
            <w:r w:rsidRPr="00B20AE8">
              <w:t>20 MHz</w:t>
            </w:r>
          </w:p>
        </w:tc>
        <w:tc>
          <w:tcPr>
            <w:tcW w:w="2126" w:type="dxa"/>
          </w:tcPr>
          <w:p w14:paraId="1CDF6FCF"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42D12860"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6D06C2FD" w14:textId="77777777" w:rsidR="00C33A48" w:rsidRPr="00B20AE8" w:rsidRDefault="00C33A48" w:rsidP="0039402F">
            <w:pPr>
              <w:pStyle w:val="TAC"/>
            </w:pPr>
            <w:r w:rsidRPr="00B20AE8">
              <w:t>-14.2 dBm</w:t>
            </w:r>
          </w:p>
        </w:tc>
        <w:tc>
          <w:tcPr>
            <w:tcW w:w="1418" w:type="dxa"/>
          </w:tcPr>
          <w:p w14:paraId="37735521" w14:textId="77777777" w:rsidR="00C33A48" w:rsidRPr="00B20AE8" w:rsidRDefault="00C33A48" w:rsidP="0039402F">
            <w:pPr>
              <w:pStyle w:val="TAC"/>
            </w:pPr>
            <w:r w:rsidRPr="00B20AE8">
              <w:t xml:space="preserve">100 kHz </w:t>
            </w:r>
          </w:p>
        </w:tc>
      </w:tr>
      <w:tr w:rsidR="004F339F" w:rsidRPr="00B20AE8" w14:paraId="34D7E5C1" w14:textId="77777777" w:rsidTr="006A2BF1">
        <w:trPr>
          <w:cantSplit/>
          <w:jc w:val="center"/>
        </w:trPr>
        <w:tc>
          <w:tcPr>
            <w:tcW w:w="1191" w:type="dxa"/>
            <w:shd w:val="clear" w:color="auto" w:fill="auto"/>
          </w:tcPr>
          <w:p w14:paraId="2BFAB662" w14:textId="77777777" w:rsidR="00C33A48" w:rsidRPr="00B20AE8" w:rsidRDefault="00C33A48" w:rsidP="0039402F">
            <w:pPr>
              <w:pStyle w:val="TAC"/>
            </w:pPr>
            <w:r w:rsidRPr="00B20AE8">
              <w:t>All</w:t>
            </w:r>
          </w:p>
        </w:tc>
        <w:tc>
          <w:tcPr>
            <w:tcW w:w="2126" w:type="dxa"/>
          </w:tcPr>
          <w:p w14:paraId="4C339981" w14:textId="77777777" w:rsidR="00C33A48" w:rsidRPr="00B20AE8" w:rsidRDefault="00C33A48" w:rsidP="0039402F">
            <w:pPr>
              <w:pStyle w:val="TAC"/>
              <w:rPr>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f &lt;</w:t>
            </w:r>
          </w:p>
          <w:p w14:paraId="7294C3C6"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7" w:type="dxa"/>
          </w:tcPr>
          <w:p w14:paraId="502781EF" w14:textId="77777777" w:rsidR="00C33A48" w:rsidRPr="00B20AE8" w:rsidRDefault="00C33A48" w:rsidP="0039402F">
            <w:pPr>
              <w:pStyle w:val="TAC"/>
              <w:rPr>
                <w:lang w:val="sv-SE"/>
              </w:rPr>
            </w:pPr>
            <w:r w:rsidRPr="00B20AE8">
              <w:rPr>
                <w:lang w:val="sv-SE"/>
              </w:rPr>
              <w:t xml:space="preserve">1.5 MHz </w:t>
            </w:r>
            <w:r w:rsidRPr="00B20AE8">
              <w:sym w:font="Symbol" w:char="F0A3"/>
            </w:r>
            <w:r w:rsidRPr="00B20AE8">
              <w:rPr>
                <w:lang w:val="sv-SE"/>
              </w:rPr>
              <w:t xml:space="preserve"> f_offset &lt;</w:t>
            </w:r>
          </w:p>
          <w:p w14:paraId="16B0832C"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1285" w:type="dxa"/>
          </w:tcPr>
          <w:p w14:paraId="0CA4DE31" w14:textId="77777777" w:rsidR="00C33A48" w:rsidRPr="00B20AE8" w:rsidRDefault="00C33A48" w:rsidP="0039402F">
            <w:pPr>
              <w:pStyle w:val="TAC"/>
            </w:pPr>
            <w:r w:rsidRPr="00B20AE8">
              <w:t>-11.2 dBm (Note 8)</w:t>
            </w:r>
          </w:p>
        </w:tc>
        <w:tc>
          <w:tcPr>
            <w:tcW w:w="1418" w:type="dxa"/>
          </w:tcPr>
          <w:p w14:paraId="2BECC1EA" w14:textId="77777777" w:rsidR="00C33A48" w:rsidRPr="00B20AE8" w:rsidRDefault="00C33A48" w:rsidP="0039402F">
            <w:pPr>
              <w:pStyle w:val="TAC"/>
            </w:pPr>
            <w:r w:rsidRPr="00B20AE8">
              <w:t>1 MHz</w:t>
            </w:r>
          </w:p>
        </w:tc>
      </w:tr>
      <w:tr w:rsidR="004F339F" w:rsidRPr="00B20AE8" w14:paraId="19279629" w14:textId="77777777" w:rsidTr="006A2BF1">
        <w:trPr>
          <w:cantSplit/>
          <w:jc w:val="center"/>
        </w:trPr>
        <w:tc>
          <w:tcPr>
            <w:tcW w:w="1191" w:type="dxa"/>
            <w:shd w:val="clear" w:color="auto" w:fill="auto"/>
          </w:tcPr>
          <w:p w14:paraId="5995FC59" w14:textId="77777777" w:rsidR="00C33A48" w:rsidRPr="00B20AE8" w:rsidRDefault="00C33A48" w:rsidP="0039402F">
            <w:pPr>
              <w:pStyle w:val="TAC"/>
            </w:pPr>
            <w:r w:rsidRPr="00B20AE8">
              <w:t>All</w:t>
            </w:r>
          </w:p>
        </w:tc>
        <w:tc>
          <w:tcPr>
            <w:tcW w:w="2126" w:type="dxa"/>
          </w:tcPr>
          <w:p w14:paraId="69FEB70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6BBF5E94"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1285" w:type="dxa"/>
          </w:tcPr>
          <w:p w14:paraId="279C3CF7" w14:textId="77777777" w:rsidR="00C33A48" w:rsidRPr="00B20AE8" w:rsidRDefault="00C33A48" w:rsidP="0039402F">
            <w:pPr>
              <w:pStyle w:val="TAC"/>
            </w:pPr>
            <w:r w:rsidRPr="00B20AE8">
              <w:t>-13 dBm (Note 8)</w:t>
            </w:r>
          </w:p>
        </w:tc>
        <w:tc>
          <w:tcPr>
            <w:tcW w:w="1418" w:type="dxa"/>
          </w:tcPr>
          <w:p w14:paraId="2FDBAA78" w14:textId="77777777" w:rsidR="00C33A48" w:rsidRPr="00B20AE8" w:rsidRDefault="00C33A48" w:rsidP="0039402F">
            <w:pPr>
              <w:pStyle w:val="TAC"/>
            </w:pPr>
            <w:r w:rsidRPr="00B20AE8">
              <w:t>1 Mhz</w:t>
            </w:r>
          </w:p>
        </w:tc>
      </w:tr>
      <w:tr w:rsidR="00C33A48" w:rsidRPr="00B20AE8" w14:paraId="24DB5DE3" w14:textId="77777777" w:rsidTr="006A2BF1">
        <w:trPr>
          <w:cantSplit/>
          <w:jc w:val="center"/>
        </w:trPr>
        <w:tc>
          <w:tcPr>
            <w:tcW w:w="8997" w:type="dxa"/>
            <w:gridSpan w:val="5"/>
            <w:tcBorders>
              <w:bottom w:val="single" w:sz="4" w:space="0" w:color="auto"/>
            </w:tcBorders>
            <w:shd w:val="clear" w:color="auto" w:fill="auto"/>
          </w:tcPr>
          <w:p w14:paraId="1EB87132"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AD9553" w14:textId="77777777" w:rsidR="00C33A48" w:rsidRPr="00B20AE8" w:rsidRDefault="00C33A48" w:rsidP="0039402F"/>
    <w:p w14:paraId="34464C0C" w14:textId="77777777" w:rsidR="00C33A48" w:rsidRPr="00B20AE8" w:rsidRDefault="00C33A48" w:rsidP="0039402F">
      <w:r w:rsidRPr="00B20AE8">
        <w:t>In certain regions the following test requirement may apply. For E-UTRA a</w:t>
      </w:r>
      <w:r w:rsidRPr="00B20AE8">
        <w:rPr>
          <w:i/>
        </w:rPr>
        <w:t xml:space="preserve"> RIB</w:t>
      </w:r>
      <w:r w:rsidRPr="00B20AE8">
        <w:t xml:space="preserve"> operating in Bands 12, 13, 14, 17, 29</w:t>
      </w:r>
      <w:r w:rsidR="000840D9" w:rsidRPr="00B20AE8">
        <w:t>, 85</w:t>
      </w:r>
      <w:r w:rsidRPr="00B20AE8">
        <w:t xml:space="preserve"> emissions shall not exceed the maximum levels specified in Table 6.7.5.5.5.7-3.</w:t>
      </w:r>
    </w:p>
    <w:p w14:paraId="07E0395C" w14:textId="77777777" w:rsidR="00C33A48" w:rsidRPr="00B20AE8" w:rsidRDefault="00C33A48" w:rsidP="0039402F">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73715CFF" w14:textId="77777777" w:rsidTr="006A2BF1">
        <w:trPr>
          <w:cantSplit/>
          <w:jc w:val="center"/>
        </w:trPr>
        <w:tc>
          <w:tcPr>
            <w:tcW w:w="1191" w:type="dxa"/>
          </w:tcPr>
          <w:p w14:paraId="40053F76" w14:textId="77777777" w:rsidR="00C33A48" w:rsidRPr="00B20AE8" w:rsidRDefault="00C33A48" w:rsidP="0039402F">
            <w:pPr>
              <w:pStyle w:val="TAH"/>
            </w:pPr>
            <w:r w:rsidRPr="00B20AE8">
              <w:t>Channel bandwidth</w:t>
            </w:r>
          </w:p>
        </w:tc>
        <w:tc>
          <w:tcPr>
            <w:tcW w:w="2126" w:type="dxa"/>
          </w:tcPr>
          <w:p w14:paraId="24605ED2"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202266AC" w14:textId="77777777" w:rsidR="00C33A48" w:rsidRPr="00B20AE8" w:rsidRDefault="00C33A48" w:rsidP="0039402F">
            <w:pPr>
              <w:pStyle w:val="TAH"/>
            </w:pPr>
            <w:r w:rsidRPr="00B20AE8">
              <w:t>Frequency offset of measurement filter centre frequency, f_offset</w:t>
            </w:r>
          </w:p>
        </w:tc>
        <w:tc>
          <w:tcPr>
            <w:tcW w:w="1285" w:type="dxa"/>
          </w:tcPr>
          <w:p w14:paraId="62C999CB" w14:textId="77777777" w:rsidR="00C33A48" w:rsidRPr="00B20AE8" w:rsidRDefault="00C33A48" w:rsidP="0039402F">
            <w:pPr>
              <w:pStyle w:val="TAH"/>
              <w:rPr>
                <w:rFonts w:cs="v5.0.0"/>
              </w:rPr>
            </w:pPr>
            <w:r w:rsidRPr="00B20AE8">
              <w:rPr>
                <w:rFonts w:eastAsia="MS Mincho"/>
              </w:rPr>
              <w:t>Test requirement</w:t>
            </w:r>
          </w:p>
        </w:tc>
        <w:tc>
          <w:tcPr>
            <w:tcW w:w="1418" w:type="dxa"/>
          </w:tcPr>
          <w:p w14:paraId="6B1DDB42" w14:textId="77777777" w:rsidR="00C33A48" w:rsidRPr="00B20AE8" w:rsidRDefault="00C33A48" w:rsidP="0039402F">
            <w:pPr>
              <w:pStyle w:val="TAH"/>
            </w:pPr>
            <w:r w:rsidRPr="00B20AE8">
              <w:t xml:space="preserve">Measurement bandwidth </w:t>
            </w:r>
          </w:p>
        </w:tc>
      </w:tr>
      <w:tr w:rsidR="004F339F" w:rsidRPr="00B20AE8" w14:paraId="1D6E742B" w14:textId="77777777" w:rsidTr="006A2BF1">
        <w:trPr>
          <w:cantSplit/>
          <w:jc w:val="center"/>
        </w:trPr>
        <w:tc>
          <w:tcPr>
            <w:tcW w:w="1191" w:type="dxa"/>
            <w:shd w:val="clear" w:color="auto" w:fill="auto"/>
          </w:tcPr>
          <w:p w14:paraId="5F09A3BD" w14:textId="77777777" w:rsidR="00C33A48" w:rsidRPr="00B20AE8" w:rsidRDefault="00C33A48" w:rsidP="0039402F">
            <w:pPr>
              <w:pStyle w:val="TAC"/>
            </w:pPr>
            <w:r w:rsidRPr="00B20AE8">
              <w:t>All</w:t>
            </w:r>
          </w:p>
        </w:tc>
        <w:tc>
          <w:tcPr>
            <w:tcW w:w="2126" w:type="dxa"/>
          </w:tcPr>
          <w:p w14:paraId="0FDB624E"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100 kHz</w:t>
            </w:r>
          </w:p>
        </w:tc>
        <w:tc>
          <w:tcPr>
            <w:tcW w:w="2977" w:type="dxa"/>
          </w:tcPr>
          <w:p w14:paraId="6E56F93D" w14:textId="77777777" w:rsidR="00C33A48" w:rsidRPr="00B20AE8" w:rsidRDefault="00C33A48" w:rsidP="0039402F">
            <w:pPr>
              <w:pStyle w:val="TAC"/>
            </w:pPr>
            <w:r w:rsidRPr="00B20AE8">
              <w:t xml:space="preserve">0.015 MHz </w:t>
            </w:r>
            <w:r w:rsidRPr="00B20AE8">
              <w:sym w:font="Symbol" w:char="F0A3"/>
            </w:r>
            <w:r w:rsidRPr="00B20AE8">
              <w:t xml:space="preserve"> f_offset &lt; 0.085 MHz</w:t>
            </w:r>
          </w:p>
        </w:tc>
        <w:tc>
          <w:tcPr>
            <w:tcW w:w="1285" w:type="dxa"/>
          </w:tcPr>
          <w:p w14:paraId="19A48E20" w14:textId="77777777" w:rsidR="00C33A48" w:rsidRPr="00B20AE8" w:rsidRDefault="00C33A48" w:rsidP="0039402F">
            <w:pPr>
              <w:pStyle w:val="TAC"/>
            </w:pPr>
            <w:r w:rsidRPr="00B20AE8">
              <w:t>-11.2 dBm</w:t>
            </w:r>
          </w:p>
        </w:tc>
        <w:tc>
          <w:tcPr>
            <w:tcW w:w="1418" w:type="dxa"/>
          </w:tcPr>
          <w:p w14:paraId="58ED29EE" w14:textId="77777777" w:rsidR="00C33A48" w:rsidRPr="00B20AE8" w:rsidRDefault="00C33A48" w:rsidP="0039402F">
            <w:pPr>
              <w:pStyle w:val="TAC"/>
            </w:pPr>
            <w:r w:rsidRPr="00B20AE8">
              <w:t xml:space="preserve">30 kHz </w:t>
            </w:r>
          </w:p>
        </w:tc>
      </w:tr>
      <w:tr w:rsidR="004F339F" w:rsidRPr="00B20AE8" w14:paraId="5EA4462E" w14:textId="77777777" w:rsidTr="006A2BF1">
        <w:trPr>
          <w:cantSplit/>
          <w:jc w:val="center"/>
        </w:trPr>
        <w:tc>
          <w:tcPr>
            <w:tcW w:w="1191" w:type="dxa"/>
            <w:shd w:val="clear" w:color="auto" w:fill="auto"/>
          </w:tcPr>
          <w:p w14:paraId="316B4DE5" w14:textId="77777777" w:rsidR="00C33A48" w:rsidRPr="00B20AE8" w:rsidRDefault="00C33A48" w:rsidP="0039402F">
            <w:pPr>
              <w:pStyle w:val="TAC"/>
            </w:pPr>
            <w:r w:rsidRPr="00B20AE8">
              <w:t>All</w:t>
            </w:r>
          </w:p>
        </w:tc>
        <w:tc>
          <w:tcPr>
            <w:tcW w:w="2126" w:type="dxa"/>
          </w:tcPr>
          <w:p w14:paraId="7C980D79" w14:textId="77777777" w:rsidR="00C33A48" w:rsidRPr="00B20AE8" w:rsidRDefault="00C33A48" w:rsidP="0039402F">
            <w:pPr>
              <w:pStyle w:val="TAC"/>
              <w:rPr>
                <w:lang w:val="fr-FR"/>
              </w:rPr>
            </w:pPr>
            <w:r w:rsidRPr="00B20AE8">
              <w:rPr>
                <w:lang w:val="fr-FR"/>
              </w:rPr>
              <w:t xml:space="preserve">100 kHz </w:t>
            </w:r>
            <w:r w:rsidRPr="00B20AE8">
              <w:sym w:font="Symbol" w:char="F0A3"/>
            </w:r>
            <w:r w:rsidRPr="00B20AE8">
              <w:rPr>
                <w:lang w:val="fr-FR"/>
              </w:rPr>
              <w:t xml:space="preserve"> </w:t>
            </w:r>
            <w:r w:rsidRPr="00B20AE8">
              <w:sym w:font="Symbol" w:char="F044"/>
            </w:r>
            <w:r w:rsidRPr="00B20AE8">
              <w:rPr>
                <w:lang w:val="fr-FR"/>
              </w:rPr>
              <w:t>f &lt;</w:t>
            </w:r>
          </w:p>
          <w:p w14:paraId="7049DF81"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7" w:type="dxa"/>
          </w:tcPr>
          <w:p w14:paraId="5D103E24" w14:textId="77777777" w:rsidR="00C33A48" w:rsidRPr="00B20AE8" w:rsidRDefault="00C33A48" w:rsidP="0039402F">
            <w:pPr>
              <w:pStyle w:val="TAC"/>
              <w:rPr>
                <w:lang w:val="sv-SE"/>
              </w:rPr>
            </w:pPr>
            <w:r w:rsidRPr="00B20AE8">
              <w:rPr>
                <w:lang w:val="sv-SE"/>
              </w:rPr>
              <w:t xml:space="preserve">150 kHz </w:t>
            </w:r>
            <w:r w:rsidRPr="00B20AE8">
              <w:sym w:font="Symbol" w:char="F0A3"/>
            </w:r>
            <w:r w:rsidRPr="00B20AE8">
              <w:rPr>
                <w:lang w:val="sv-SE"/>
              </w:rPr>
              <w:t xml:space="preserve"> f_offset &lt;</w:t>
            </w:r>
          </w:p>
          <w:p w14:paraId="532CC2AB"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1285" w:type="dxa"/>
          </w:tcPr>
          <w:p w14:paraId="773500EB" w14:textId="77777777" w:rsidR="00C33A48" w:rsidRPr="00B20AE8" w:rsidRDefault="00C33A48" w:rsidP="0039402F">
            <w:pPr>
              <w:pStyle w:val="TAC"/>
            </w:pPr>
            <w:r w:rsidRPr="00B20AE8">
              <w:t>-11.2 dBm (Note 8)</w:t>
            </w:r>
          </w:p>
        </w:tc>
        <w:tc>
          <w:tcPr>
            <w:tcW w:w="1418" w:type="dxa"/>
          </w:tcPr>
          <w:p w14:paraId="47713FAA" w14:textId="77777777" w:rsidR="00C33A48" w:rsidRPr="00B20AE8" w:rsidRDefault="00C33A48" w:rsidP="0039402F">
            <w:pPr>
              <w:pStyle w:val="TAC"/>
            </w:pPr>
            <w:r w:rsidRPr="00B20AE8">
              <w:t>100 kHz</w:t>
            </w:r>
          </w:p>
        </w:tc>
      </w:tr>
      <w:tr w:rsidR="004F339F" w:rsidRPr="00B20AE8" w14:paraId="2091CD51" w14:textId="77777777" w:rsidTr="006A2BF1">
        <w:trPr>
          <w:cantSplit/>
          <w:jc w:val="center"/>
        </w:trPr>
        <w:tc>
          <w:tcPr>
            <w:tcW w:w="1191" w:type="dxa"/>
            <w:shd w:val="clear" w:color="auto" w:fill="auto"/>
          </w:tcPr>
          <w:p w14:paraId="5F25425A" w14:textId="77777777" w:rsidR="00C33A48" w:rsidRPr="00B20AE8" w:rsidRDefault="00C33A48" w:rsidP="0039402F">
            <w:pPr>
              <w:pStyle w:val="TAC"/>
            </w:pPr>
            <w:r w:rsidRPr="00B20AE8">
              <w:t>All</w:t>
            </w:r>
          </w:p>
        </w:tc>
        <w:tc>
          <w:tcPr>
            <w:tcW w:w="2126" w:type="dxa"/>
          </w:tcPr>
          <w:p w14:paraId="336F694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5425FEC3"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1285" w:type="dxa"/>
          </w:tcPr>
          <w:p w14:paraId="50AB6D5C" w14:textId="77777777" w:rsidR="00C33A48" w:rsidRPr="00B20AE8" w:rsidRDefault="00C33A48" w:rsidP="0039402F">
            <w:pPr>
              <w:pStyle w:val="TAC"/>
            </w:pPr>
            <w:r w:rsidRPr="00B20AE8">
              <w:t>-13 dBm (Note 8)</w:t>
            </w:r>
          </w:p>
        </w:tc>
        <w:tc>
          <w:tcPr>
            <w:tcW w:w="1418" w:type="dxa"/>
          </w:tcPr>
          <w:p w14:paraId="5B8F3930" w14:textId="77777777" w:rsidR="00C33A48" w:rsidRPr="00B20AE8" w:rsidRDefault="00C33A48" w:rsidP="0039402F">
            <w:pPr>
              <w:pStyle w:val="TAC"/>
            </w:pPr>
            <w:r w:rsidRPr="00B20AE8">
              <w:t>100 kHz</w:t>
            </w:r>
          </w:p>
        </w:tc>
      </w:tr>
      <w:tr w:rsidR="00C33A48" w:rsidRPr="00B20AE8" w14:paraId="4F0DE898" w14:textId="77777777" w:rsidTr="006A2BF1">
        <w:trPr>
          <w:cantSplit/>
          <w:jc w:val="center"/>
        </w:trPr>
        <w:tc>
          <w:tcPr>
            <w:tcW w:w="8997" w:type="dxa"/>
            <w:gridSpan w:val="5"/>
            <w:tcBorders>
              <w:bottom w:val="single" w:sz="4" w:space="0" w:color="auto"/>
            </w:tcBorders>
            <w:shd w:val="clear" w:color="auto" w:fill="auto"/>
          </w:tcPr>
          <w:p w14:paraId="147E5EF7"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3A0F844" w14:textId="77777777" w:rsidR="00C33A48" w:rsidRPr="00B20AE8" w:rsidRDefault="00C33A48" w:rsidP="0039402F"/>
    <w:p w14:paraId="31613BDE" w14:textId="77777777" w:rsidR="00C33A48" w:rsidRPr="00B20AE8" w:rsidRDefault="00C33A48" w:rsidP="0039402F">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14:paraId="7A429474" w14:textId="77777777" w:rsidR="00C33A48" w:rsidRPr="00B20AE8" w:rsidRDefault="00C33A48" w:rsidP="0039402F">
      <w:pPr>
        <w:pStyle w:val="B1"/>
      </w:pPr>
      <w:r w:rsidRPr="00B20AE8">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14:paraId="67461A0D" w14:textId="15F31B1F" w:rsidR="00C33A48" w:rsidRPr="00B20AE8" w:rsidRDefault="00C33A48" w:rsidP="0039402F">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6.7.5.5.5.7-4, shall not exceed the maximum emission TRP level shown in the table.</w:t>
      </w:r>
      <w:r w:rsidR="003D3C64">
        <w:t xml:space="preserve"> </w:t>
      </w:r>
      <w:r w:rsidRPr="00B20AE8">
        <w:t>This test requirement applies in the frequency range 470-790 MHz even though part of the range falls in the spurious domain.</w:t>
      </w:r>
    </w:p>
    <w:p w14:paraId="076264EE" w14:textId="77777777" w:rsidR="00C33A48" w:rsidRPr="00B20AE8" w:rsidRDefault="00C33A48" w:rsidP="0039402F">
      <w:pPr>
        <w:pStyle w:val="TH"/>
      </w:pPr>
      <w:r w:rsidRPr="00B20AE8">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61793579" w14:textId="77777777" w:rsidTr="006A2BF1">
        <w:trPr>
          <w:cantSplit/>
          <w:jc w:val="center"/>
        </w:trPr>
        <w:tc>
          <w:tcPr>
            <w:tcW w:w="1795" w:type="dxa"/>
            <w:tcBorders>
              <w:bottom w:val="single" w:sz="4" w:space="0" w:color="auto"/>
            </w:tcBorders>
          </w:tcPr>
          <w:p w14:paraId="64C6A9C4" w14:textId="77777777" w:rsidR="00C33A48" w:rsidRPr="00B20AE8" w:rsidRDefault="00C33A48" w:rsidP="0039402F">
            <w:pPr>
              <w:pStyle w:val="TAH"/>
            </w:pPr>
            <w:r w:rsidRPr="00B20AE8">
              <w:t>Case</w:t>
            </w:r>
          </w:p>
        </w:tc>
        <w:tc>
          <w:tcPr>
            <w:tcW w:w="1701" w:type="dxa"/>
          </w:tcPr>
          <w:p w14:paraId="346BC3F5" w14:textId="77777777" w:rsidR="00C33A48" w:rsidRPr="00B20AE8" w:rsidRDefault="00C33A48" w:rsidP="0039402F">
            <w:pPr>
              <w:pStyle w:val="TAH"/>
            </w:pPr>
            <w:r w:rsidRPr="00B20AE8">
              <w:t>Measurement filter centre frequency</w:t>
            </w:r>
          </w:p>
        </w:tc>
        <w:tc>
          <w:tcPr>
            <w:tcW w:w="2268" w:type="dxa"/>
          </w:tcPr>
          <w:p w14:paraId="25495C3B" w14:textId="77777777" w:rsidR="00C33A48" w:rsidRPr="00B20AE8" w:rsidRDefault="00C33A48" w:rsidP="0039402F">
            <w:pPr>
              <w:pStyle w:val="TAH"/>
              <w:rPr>
                <w:vertAlign w:val="subscript"/>
              </w:rPr>
            </w:pPr>
            <w:r w:rsidRPr="00B20AE8">
              <w:t>Condition on BS maximum aggregate EIRP / 10 MHz, P</w:t>
            </w:r>
            <w:r w:rsidRPr="00B20AE8">
              <w:rPr>
                <w:vertAlign w:val="subscript"/>
              </w:rPr>
              <w:t>EIRP_10MHz</w:t>
            </w:r>
          </w:p>
          <w:p w14:paraId="0A640F31" w14:textId="77777777" w:rsidR="00C33A48" w:rsidRPr="00B20AE8" w:rsidRDefault="00C33A48" w:rsidP="0039402F">
            <w:pPr>
              <w:pStyle w:val="TAH"/>
            </w:pPr>
            <w:r w:rsidRPr="00B20AE8">
              <w:t xml:space="preserve">(NOTE) </w:t>
            </w:r>
          </w:p>
        </w:tc>
        <w:tc>
          <w:tcPr>
            <w:tcW w:w="1984" w:type="dxa"/>
          </w:tcPr>
          <w:p w14:paraId="3BA7706A" w14:textId="77777777" w:rsidR="00C33A48" w:rsidRPr="00B20AE8" w:rsidRDefault="00C33A48" w:rsidP="0039402F">
            <w:pPr>
              <w:pStyle w:val="TAH"/>
            </w:pPr>
            <w:r w:rsidRPr="00B20AE8">
              <w:t>Maximum Level</w:t>
            </w:r>
          </w:p>
          <w:p w14:paraId="21907364" w14:textId="77777777" w:rsidR="00C33A48" w:rsidRPr="00B20AE8" w:rsidRDefault="00C33A48" w:rsidP="0039402F">
            <w:pPr>
              <w:pStyle w:val="TAH"/>
            </w:pPr>
            <w:r w:rsidRPr="00B20AE8">
              <w:t>P</w:t>
            </w:r>
            <w:r w:rsidRPr="00B20AE8">
              <w:rPr>
                <w:vertAlign w:val="subscript"/>
              </w:rPr>
              <w:t>EIRP,N,MAX</w:t>
            </w:r>
          </w:p>
        </w:tc>
        <w:tc>
          <w:tcPr>
            <w:tcW w:w="1512" w:type="dxa"/>
          </w:tcPr>
          <w:p w14:paraId="3DA797D9" w14:textId="77777777" w:rsidR="00C33A48" w:rsidRPr="00B20AE8" w:rsidRDefault="00C33A48" w:rsidP="0039402F">
            <w:pPr>
              <w:pStyle w:val="TAH"/>
            </w:pPr>
            <w:r w:rsidRPr="00B20AE8">
              <w:t>Measurement Bandwidth</w:t>
            </w:r>
          </w:p>
        </w:tc>
      </w:tr>
      <w:tr w:rsidR="003D3C64" w:rsidRPr="00B20AE8" w14:paraId="2CC45712"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2055467" w14:textId="77777777" w:rsidR="003D3C64" w:rsidRPr="00B20AE8" w:rsidRDefault="003D3C64" w:rsidP="0039402F">
            <w:pPr>
              <w:pStyle w:val="TAC"/>
            </w:pPr>
            <w:r w:rsidRPr="00B20AE8">
              <w:t>A: for DTT frequencies where broadcasting is protected</w:t>
            </w:r>
          </w:p>
        </w:tc>
        <w:tc>
          <w:tcPr>
            <w:tcW w:w="1701" w:type="dxa"/>
            <w:tcBorders>
              <w:left w:val="single" w:sz="4" w:space="0" w:color="auto"/>
            </w:tcBorders>
          </w:tcPr>
          <w:p w14:paraId="2183A70C" w14:textId="77777777" w:rsidR="003D3C64" w:rsidRPr="00B20AE8" w:rsidRDefault="003D3C64" w:rsidP="0039402F">
            <w:pPr>
              <w:pStyle w:val="TAC"/>
            </w:pPr>
            <w:r w:rsidRPr="00B20AE8">
              <w:t>N*8 + 306 MHz,</w:t>
            </w:r>
          </w:p>
          <w:p w14:paraId="52AC309B" w14:textId="77777777" w:rsidR="003D3C64" w:rsidRPr="00B20AE8" w:rsidRDefault="003D3C64" w:rsidP="0039402F">
            <w:pPr>
              <w:pStyle w:val="TAC"/>
            </w:pPr>
            <w:r w:rsidRPr="00B20AE8">
              <w:t xml:space="preserve">21 ≤ N ≤ 60 </w:t>
            </w:r>
          </w:p>
        </w:tc>
        <w:tc>
          <w:tcPr>
            <w:tcW w:w="2268" w:type="dxa"/>
          </w:tcPr>
          <w:p w14:paraId="32D19276" w14:textId="77777777" w:rsidR="003D3C64" w:rsidRPr="00B20AE8" w:rsidRDefault="003D3C64" w:rsidP="0039402F">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CEC7EC7" w14:textId="56D26D4F" w:rsidR="003D3C64" w:rsidRPr="00B20AE8" w:rsidRDefault="003D3C64" w:rsidP="0039402F">
            <w:pPr>
              <w:pStyle w:val="TAC"/>
            </w:pPr>
            <w:r w:rsidRPr="00B20AE8">
              <w:t>1.8dBm</w:t>
            </w:r>
            <w:r>
              <w:t xml:space="preserve"> </w:t>
            </w:r>
          </w:p>
        </w:tc>
        <w:tc>
          <w:tcPr>
            <w:tcW w:w="1512" w:type="dxa"/>
          </w:tcPr>
          <w:p w14:paraId="07C85DD5" w14:textId="77777777" w:rsidR="003D3C64" w:rsidRPr="00B20AE8" w:rsidRDefault="003D3C64" w:rsidP="0039402F">
            <w:pPr>
              <w:pStyle w:val="TAC"/>
            </w:pPr>
            <w:r w:rsidRPr="00B20AE8">
              <w:t>8 MHz</w:t>
            </w:r>
          </w:p>
        </w:tc>
      </w:tr>
      <w:tr w:rsidR="003D3C64" w:rsidRPr="00B20AE8" w14:paraId="696626D8"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4D2B34" w14:textId="77777777" w:rsidR="003D3C64" w:rsidRPr="00B20AE8" w:rsidRDefault="003D3C64" w:rsidP="0039402F">
            <w:pPr>
              <w:pStyle w:val="TAC"/>
            </w:pPr>
          </w:p>
        </w:tc>
        <w:tc>
          <w:tcPr>
            <w:tcW w:w="1701" w:type="dxa"/>
            <w:tcBorders>
              <w:left w:val="single" w:sz="4" w:space="0" w:color="auto"/>
            </w:tcBorders>
          </w:tcPr>
          <w:p w14:paraId="427F1F51" w14:textId="77777777" w:rsidR="003D3C64" w:rsidRPr="00B20AE8" w:rsidRDefault="003D3C64" w:rsidP="0039402F">
            <w:pPr>
              <w:pStyle w:val="TAC"/>
            </w:pPr>
            <w:r w:rsidRPr="00B20AE8">
              <w:t>N*8 + 306 MHz,</w:t>
            </w:r>
          </w:p>
          <w:p w14:paraId="21E12D76" w14:textId="77777777" w:rsidR="003D3C64" w:rsidRPr="00B20AE8" w:rsidRDefault="003D3C64" w:rsidP="0039402F">
            <w:pPr>
              <w:pStyle w:val="TAC"/>
            </w:pPr>
            <w:r w:rsidRPr="00B20AE8">
              <w:t xml:space="preserve">21 ≤ N ≤ 60 </w:t>
            </w:r>
          </w:p>
        </w:tc>
        <w:tc>
          <w:tcPr>
            <w:tcW w:w="2268" w:type="dxa"/>
          </w:tcPr>
          <w:p w14:paraId="5699D9D6"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746DC01" w14:textId="78260B11" w:rsidR="003D3C64" w:rsidRPr="00B20AE8" w:rsidRDefault="003D3C64" w:rsidP="0039402F">
            <w:pPr>
              <w:pStyle w:val="TAC"/>
            </w:pPr>
            <w:r w:rsidRPr="00B20AE8">
              <w:t>P</w:t>
            </w:r>
            <w:r w:rsidRPr="00B20AE8">
              <w:rPr>
                <w:vertAlign w:val="subscript"/>
              </w:rPr>
              <w:t>EIRP_10MHz</w:t>
            </w:r>
            <w:r w:rsidRPr="00B20AE8">
              <w:t xml:space="preserve"> – 5</w:t>
            </w:r>
            <w:r w:rsidRPr="00B20AE8">
              <w:rPr>
                <w:lang w:val="sv-SE"/>
              </w:rPr>
              <w:t>7.2</w:t>
            </w:r>
            <w:r>
              <w:t xml:space="preserve"> </w:t>
            </w:r>
            <w:r w:rsidRPr="00B20AE8">
              <w:t>dBm</w:t>
            </w:r>
          </w:p>
        </w:tc>
        <w:tc>
          <w:tcPr>
            <w:tcW w:w="1512" w:type="dxa"/>
          </w:tcPr>
          <w:p w14:paraId="2472F678" w14:textId="77777777" w:rsidR="003D3C64" w:rsidRPr="00B20AE8" w:rsidRDefault="003D3C64" w:rsidP="0039402F">
            <w:pPr>
              <w:pStyle w:val="TAC"/>
            </w:pPr>
            <w:r w:rsidRPr="00B20AE8">
              <w:t>8 MHz</w:t>
            </w:r>
          </w:p>
        </w:tc>
      </w:tr>
      <w:tr w:rsidR="003D3C64" w:rsidRPr="00B20AE8" w14:paraId="456DEB2C"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EED10BA" w14:textId="77777777" w:rsidR="003D3C64" w:rsidRPr="00B20AE8" w:rsidRDefault="003D3C64" w:rsidP="0039402F">
            <w:pPr>
              <w:pStyle w:val="TAC"/>
            </w:pPr>
          </w:p>
        </w:tc>
        <w:tc>
          <w:tcPr>
            <w:tcW w:w="1701" w:type="dxa"/>
            <w:tcBorders>
              <w:left w:val="single" w:sz="4" w:space="0" w:color="auto"/>
            </w:tcBorders>
          </w:tcPr>
          <w:p w14:paraId="37A76465" w14:textId="77777777" w:rsidR="003D3C64" w:rsidRPr="00B20AE8" w:rsidRDefault="003D3C64" w:rsidP="0039402F">
            <w:pPr>
              <w:pStyle w:val="TAC"/>
            </w:pPr>
            <w:r w:rsidRPr="00B20AE8">
              <w:t>N*8 + 306 MHz,</w:t>
            </w:r>
          </w:p>
          <w:p w14:paraId="2BC352B4" w14:textId="77777777" w:rsidR="003D3C64" w:rsidRPr="00B20AE8" w:rsidRDefault="003D3C64" w:rsidP="0039402F">
            <w:pPr>
              <w:pStyle w:val="TAC"/>
            </w:pPr>
            <w:r w:rsidRPr="00B20AE8">
              <w:t xml:space="preserve">21 ≤ N ≤ 60 </w:t>
            </w:r>
          </w:p>
        </w:tc>
        <w:tc>
          <w:tcPr>
            <w:tcW w:w="2268" w:type="dxa"/>
          </w:tcPr>
          <w:p w14:paraId="7F489F53" w14:textId="77777777" w:rsidR="003D3C64" w:rsidRPr="00B20AE8" w:rsidRDefault="003D3C64" w:rsidP="0039402F">
            <w:pPr>
              <w:pStyle w:val="TAC"/>
            </w:pPr>
            <w:r w:rsidRPr="00B20AE8">
              <w:t>P</w:t>
            </w:r>
            <w:r w:rsidRPr="00B20AE8">
              <w:rPr>
                <w:vertAlign w:val="subscript"/>
              </w:rPr>
              <w:t>EIRP_10MHz</w:t>
            </w:r>
            <w:r w:rsidRPr="00B20AE8">
              <w:t xml:space="preserve"> &lt; 36 dBm</w:t>
            </w:r>
          </w:p>
        </w:tc>
        <w:tc>
          <w:tcPr>
            <w:tcW w:w="1984" w:type="dxa"/>
          </w:tcPr>
          <w:p w14:paraId="20152E7D" w14:textId="5D4AD3A5" w:rsidR="003D3C64" w:rsidRPr="00B20AE8" w:rsidRDefault="003D3C64" w:rsidP="0039402F">
            <w:pPr>
              <w:pStyle w:val="TAC"/>
            </w:pPr>
            <w:r w:rsidRPr="00B20AE8">
              <w:t>-21.2dBm</w:t>
            </w:r>
            <w:r>
              <w:t xml:space="preserve"> </w:t>
            </w:r>
          </w:p>
        </w:tc>
        <w:tc>
          <w:tcPr>
            <w:tcW w:w="1512" w:type="dxa"/>
          </w:tcPr>
          <w:p w14:paraId="67A52449" w14:textId="77777777" w:rsidR="003D3C64" w:rsidRPr="00B20AE8" w:rsidRDefault="003D3C64" w:rsidP="0039402F">
            <w:pPr>
              <w:pStyle w:val="TAC"/>
            </w:pPr>
            <w:r w:rsidRPr="00B20AE8">
              <w:t>8 MHz</w:t>
            </w:r>
          </w:p>
        </w:tc>
      </w:tr>
      <w:tr w:rsidR="003D3C64" w:rsidRPr="00B20AE8" w14:paraId="010A50C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4E3CAFB" w14:textId="77777777" w:rsidR="003D3C64" w:rsidRPr="00B20AE8" w:rsidRDefault="003D3C64" w:rsidP="0039402F">
            <w:pPr>
              <w:pStyle w:val="TAC"/>
            </w:pPr>
            <w:r w:rsidRPr="00B20AE8">
              <w:t>B: for DTT frequencies where broadcasting is subject to an intermediate level of protection</w:t>
            </w:r>
          </w:p>
        </w:tc>
        <w:tc>
          <w:tcPr>
            <w:tcW w:w="1701" w:type="dxa"/>
            <w:tcBorders>
              <w:left w:val="single" w:sz="4" w:space="0" w:color="auto"/>
            </w:tcBorders>
          </w:tcPr>
          <w:p w14:paraId="51EECA69" w14:textId="77777777" w:rsidR="003D3C64" w:rsidRPr="00B20AE8" w:rsidRDefault="003D3C64" w:rsidP="0039402F">
            <w:pPr>
              <w:pStyle w:val="TAC"/>
            </w:pPr>
            <w:r w:rsidRPr="00B20AE8">
              <w:t>N*8 + 306 MHz,</w:t>
            </w:r>
          </w:p>
          <w:p w14:paraId="50D80612" w14:textId="77777777" w:rsidR="003D3C64" w:rsidRPr="00B20AE8" w:rsidRDefault="003D3C64" w:rsidP="0039402F">
            <w:pPr>
              <w:pStyle w:val="TAC"/>
            </w:pPr>
            <w:r w:rsidRPr="00B20AE8">
              <w:t xml:space="preserve">21 ≤ N ≤ 60 </w:t>
            </w:r>
          </w:p>
        </w:tc>
        <w:tc>
          <w:tcPr>
            <w:tcW w:w="2268" w:type="dxa"/>
          </w:tcPr>
          <w:p w14:paraId="0A6DB7E9" w14:textId="77777777" w:rsidR="003D3C64" w:rsidRPr="00B20AE8" w:rsidRDefault="003D3C64" w:rsidP="0039402F">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E35112E" w14:textId="78436424" w:rsidR="003D3C64" w:rsidRPr="00B20AE8" w:rsidRDefault="003D3C64" w:rsidP="0039402F">
            <w:pPr>
              <w:pStyle w:val="TAC"/>
            </w:pPr>
            <w:r w:rsidRPr="00B20AE8">
              <w:t>11.8dBm</w:t>
            </w:r>
            <w:r>
              <w:t xml:space="preserve"> </w:t>
            </w:r>
          </w:p>
        </w:tc>
        <w:tc>
          <w:tcPr>
            <w:tcW w:w="1512" w:type="dxa"/>
          </w:tcPr>
          <w:p w14:paraId="44E0D9A4" w14:textId="77777777" w:rsidR="003D3C64" w:rsidRPr="00B20AE8" w:rsidRDefault="003D3C64" w:rsidP="0039402F">
            <w:pPr>
              <w:pStyle w:val="TAC"/>
            </w:pPr>
            <w:r w:rsidRPr="00B20AE8">
              <w:t>8 MHz</w:t>
            </w:r>
          </w:p>
        </w:tc>
      </w:tr>
      <w:tr w:rsidR="003D3C64" w:rsidRPr="00B20AE8" w14:paraId="0B55CB97"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CABBB7" w14:textId="77777777" w:rsidR="003D3C64" w:rsidRPr="00B20AE8" w:rsidRDefault="003D3C64" w:rsidP="0039402F">
            <w:pPr>
              <w:pStyle w:val="TAC"/>
            </w:pPr>
          </w:p>
        </w:tc>
        <w:tc>
          <w:tcPr>
            <w:tcW w:w="1701" w:type="dxa"/>
            <w:tcBorders>
              <w:left w:val="single" w:sz="4" w:space="0" w:color="auto"/>
            </w:tcBorders>
          </w:tcPr>
          <w:p w14:paraId="13901CE6" w14:textId="77777777" w:rsidR="003D3C64" w:rsidRPr="00B20AE8" w:rsidRDefault="003D3C64" w:rsidP="0039402F">
            <w:pPr>
              <w:pStyle w:val="TAC"/>
            </w:pPr>
            <w:r w:rsidRPr="00B20AE8">
              <w:t>N*8 + 306 MHz,</w:t>
            </w:r>
          </w:p>
          <w:p w14:paraId="1AB1521F" w14:textId="77777777" w:rsidR="003D3C64" w:rsidRPr="00B20AE8" w:rsidRDefault="003D3C64" w:rsidP="0039402F">
            <w:pPr>
              <w:pStyle w:val="TAC"/>
            </w:pPr>
            <w:r w:rsidRPr="00B20AE8">
              <w:t xml:space="preserve">21 ≤ N ≤ 60 </w:t>
            </w:r>
          </w:p>
        </w:tc>
        <w:tc>
          <w:tcPr>
            <w:tcW w:w="2268" w:type="dxa"/>
          </w:tcPr>
          <w:p w14:paraId="1FA82A10"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116279B6" w14:textId="77777777" w:rsidR="003D3C64" w:rsidRPr="00B20AE8" w:rsidRDefault="003D3C64" w:rsidP="0039402F">
            <w:pPr>
              <w:pStyle w:val="TAC"/>
            </w:pPr>
            <w:r w:rsidRPr="00B20AE8">
              <w:t>P</w:t>
            </w:r>
            <w:r w:rsidRPr="00B20AE8">
              <w:rPr>
                <w:vertAlign w:val="subscript"/>
              </w:rPr>
              <w:t>EIRP_10MHz</w:t>
            </w:r>
            <w:r w:rsidRPr="00B20AE8">
              <w:t xml:space="preserve"> – 47.2 dBm</w:t>
            </w:r>
          </w:p>
        </w:tc>
        <w:tc>
          <w:tcPr>
            <w:tcW w:w="1512" w:type="dxa"/>
          </w:tcPr>
          <w:p w14:paraId="09E4030D" w14:textId="77777777" w:rsidR="003D3C64" w:rsidRPr="00B20AE8" w:rsidRDefault="003D3C64" w:rsidP="0039402F">
            <w:pPr>
              <w:pStyle w:val="TAC"/>
            </w:pPr>
            <w:r w:rsidRPr="00B20AE8">
              <w:t>8 MHz</w:t>
            </w:r>
          </w:p>
        </w:tc>
      </w:tr>
      <w:tr w:rsidR="003D3C64" w:rsidRPr="00B20AE8" w14:paraId="543DF83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570065E" w14:textId="77777777" w:rsidR="003D3C64" w:rsidRPr="00B20AE8" w:rsidRDefault="003D3C64" w:rsidP="0039402F">
            <w:pPr>
              <w:pStyle w:val="TAC"/>
            </w:pPr>
          </w:p>
        </w:tc>
        <w:tc>
          <w:tcPr>
            <w:tcW w:w="1701" w:type="dxa"/>
            <w:tcBorders>
              <w:left w:val="single" w:sz="4" w:space="0" w:color="auto"/>
            </w:tcBorders>
          </w:tcPr>
          <w:p w14:paraId="65B12BEC" w14:textId="77777777" w:rsidR="003D3C64" w:rsidRPr="00B20AE8" w:rsidRDefault="003D3C64" w:rsidP="0039402F">
            <w:pPr>
              <w:pStyle w:val="TAC"/>
            </w:pPr>
            <w:r w:rsidRPr="00B20AE8">
              <w:t>N*8 + 306 MHz,</w:t>
            </w:r>
          </w:p>
          <w:p w14:paraId="58EEEC9A" w14:textId="77777777" w:rsidR="003D3C64" w:rsidRPr="00B20AE8" w:rsidRDefault="003D3C64" w:rsidP="0039402F">
            <w:pPr>
              <w:pStyle w:val="TAC"/>
            </w:pPr>
            <w:r w:rsidRPr="00B20AE8">
              <w:t xml:space="preserve">21 ≤ N ≤ 60 </w:t>
            </w:r>
          </w:p>
        </w:tc>
        <w:tc>
          <w:tcPr>
            <w:tcW w:w="2268" w:type="dxa"/>
          </w:tcPr>
          <w:p w14:paraId="60F7B10D" w14:textId="77777777" w:rsidR="003D3C64" w:rsidRPr="00B20AE8" w:rsidRDefault="003D3C64" w:rsidP="0039402F">
            <w:pPr>
              <w:pStyle w:val="TAC"/>
            </w:pPr>
            <w:r w:rsidRPr="00B20AE8">
              <w:t>P</w:t>
            </w:r>
            <w:r w:rsidRPr="00B20AE8">
              <w:rPr>
                <w:vertAlign w:val="subscript"/>
              </w:rPr>
              <w:t>EIRP_10MHz</w:t>
            </w:r>
            <w:r w:rsidRPr="00B20AE8">
              <w:t xml:space="preserve"> &lt; 36 dBm</w:t>
            </w:r>
          </w:p>
        </w:tc>
        <w:tc>
          <w:tcPr>
            <w:tcW w:w="1984" w:type="dxa"/>
          </w:tcPr>
          <w:p w14:paraId="19502926" w14:textId="74EF376C" w:rsidR="003D3C64" w:rsidRPr="00B20AE8" w:rsidRDefault="003D3C64" w:rsidP="0039402F">
            <w:pPr>
              <w:pStyle w:val="TAC"/>
            </w:pPr>
            <w:r w:rsidRPr="00B20AE8">
              <w:t>-11,2dBm</w:t>
            </w:r>
            <w:r>
              <w:t xml:space="preserve"> </w:t>
            </w:r>
          </w:p>
        </w:tc>
        <w:tc>
          <w:tcPr>
            <w:tcW w:w="1512" w:type="dxa"/>
          </w:tcPr>
          <w:p w14:paraId="33476016" w14:textId="77777777" w:rsidR="003D3C64" w:rsidRPr="00B20AE8" w:rsidRDefault="003D3C64" w:rsidP="0039402F">
            <w:pPr>
              <w:pStyle w:val="TAC"/>
            </w:pPr>
            <w:r w:rsidRPr="00B20AE8">
              <w:t>8 MHz</w:t>
            </w:r>
          </w:p>
        </w:tc>
      </w:tr>
      <w:tr w:rsidR="004F339F" w:rsidRPr="00B20AE8" w14:paraId="112E72F4" w14:textId="77777777" w:rsidTr="006A2BF1">
        <w:trPr>
          <w:cantSplit/>
          <w:jc w:val="center"/>
        </w:trPr>
        <w:tc>
          <w:tcPr>
            <w:tcW w:w="1795" w:type="dxa"/>
            <w:tcBorders>
              <w:top w:val="single" w:sz="4" w:space="0" w:color="auto"/>
            </w:tcBorders>
          </w:tcPr>
          <w:p w14:paraId="68676596" w14:textId="77777777" w:rsidR="00C33A48" w:rsidRPr="00B20AE8" w:rsidRDefault="00C33A48" w:rsidP="0039402F">
            <w:pPr>
              <w:pStyle w:val="TAC"/>
            </w:pPr>
            <w:r w:rsidRPr="00B20AE8">
              <w:t>C: for DTT frequencies where broadcasting is not protected</w:t>
            </w:r>
          </w:p>
        </w:tc>
        <w:tc>
          <w:tcPr>
            <w:tcW w:w="1701" w:type="dxa"/>
          </w:tcPr>
          <w:p w14:paraId="61B11A02" w14:textId="77777777" w:rsidR="00C33A48" w:rsidRPr="00B20AE8" w:rsidRDefault="00C33A48" w:rsidP="0039402F">
            <w:pPr>
              <w:pStyle w:val="TAC"/>
            </w:pPr>
            <w:r w:rsidRPr="00B20AE8">
              <w:t>N*8 + 306 MHz,</w:t>
            </w:r>
          </w:p>
          <w:p w14:paraId="623FBBDB" w14:textId="77777777" w:rsidR="00C33A48" w:rsidRPr="00B20AE8" w:rsidRDefault="00C33A48" w:rsidP="0039402F">
            <w:pPr>
              <w:pStyle w:val="TAC"/>
            </w:pPr>
            <w:r w:rsidRPr="00B20AE8">
              <w:t xml:space="preserve">21 ≤ N ≤ 60 </w:t>
            </w:r>
          </w:p>
        </w:tc>
        <w:tc>
          <w:tcPr>
            <w:tcW w:w="2268" w:type="dxa"/>
          </w:tcPr>
          <w:p w14:paraId="4216A76F" w14:textId="77777777" w:rsidR="00C33A48" w:rsidRPr="00B20AE8" w:rsidRDefault="00C33A48" w:rsidP="0039402F">
            <w:pPr>
              <w:pStyle w:val="TAC"/>
            </w:pPr>
            <w:r w:rsidRPr="00B20AE8">
              <w:t>N.A.</w:t>
            </w:r>
          </w:p>
        </w:tc>
        <w:tc>
          <w:tcPr>
            <w:tcW w:w="1984" w:type="dxa"/>
          </w:tcPr>
          <w:p w14:paraId="7A223638" w14:textId="3B0E1FD1" w:rsidR="00C33A48" w:rsidRPr="00B20AE8" w:rsidRDefault="00C33A48" w:rsidP="0039402F">
            <w:pPr>
              <w:pStyle w:val="TAC"/>
            </w:pPr>
            <w:r w:rsidRPr="00B20AE8">
              <w:t>2</w:t>
            </w:r>
            <w:r w:rsidRPr="00B20AE8">
              <w:rPr>
                <w:lang w:val="sv-SE"/>
              </w:rPr>
              <w:t>3.8</w:t>
            </w:r>
            <w:r w:rsidRPr="00B20AE8">
              <w:t>dBm</w:t>
            </w:r>
            <w:r w:rsidR="003D3C64">
              <w:t xml:space="preserve"> </w:t>
            </w:r>
          </w:p>
        </w:tc>
        <w:tc>
          <w:tcPr>
            <w:tcW w:w="1512" w:type="dxa"/>
          </w:tcPr>
          <w:p w14:paraId="0D870DF0" w14:textId="77777777" w:rsidR="00C33A48" w:rsidRPr="00B20AE8" w:rsidRDefault="00C33A48" w:rsidP="0039402F">
            <w:pPr>
              <w:pStyle w:val="TAC"/>
            </w:pPr>
            <w:r w:rsidRPr="00B20AE8">
              <w:t>8 MHz</w:t>
            </w:r>
          </w:p>
        </w:tc>
      </w:tr>
      <w:tr w:rsidR="00C33A48" w:rsidRPr="00B20AE8" w14:paraId="20C7B10C" w14:textId="77777777" w:rsidTr="006A2BF1">
        <w:trPr>
          <w:cantSplit/>
          <w:jc w:val="center"/>
        </w:trPr>
        <w:tc>
          <w:tcPr>
            <w:tcW w:w="9260" w:type="dxa"/>
            <w:gridSpan w:val="5"/>
          </w:tcPr>
          <w:p w14:paraId="3DFCA80C" w14:textId="734C9B5F" w:rsidR="00C33A48" w:rsidRPr="00B20AE8" w:rsidRDefault="00C33A48" w:rsidP="0039402F">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27DFE749" w14:textId="77777777" w:rsidR="00C33A48" w:rsidRPr="00B20AE8" w:rsidRDefault="00C33A48" w:rsidP="0039402F"/>
    <w:p w14:paraId="3D3D778A" w14:textId="77777777" w:rsidR="00D94883" w:rsidRPr="00B20AE8" w:rsidRDefault="00D94883" w:rsidP="0039402F">
      <w:pPr>
        <w:pStyle w:val="NO"/>
      </w:pPr>
      <w:bookmarkStart w:id="3832" w:name="_Toc21123126"/>
      <w:bookmarkStart w:id="3833" w:name="_Toc45907319"/>
      <w:bookmarkStart w:id="3834" w:name="_Toc53181423"/>
      <w:r w:rsidRPr="00B20AE8">
        <w:t>NOTE 1:</w:t>
      </w:r>
      <w:r w:rsidRPr="00B20AE8">
        <w:tab/>
        <w:t>The regional requirement is defined in terms of EIRP (effective isotropic radiated power), which is dependent on both the BS emissions and the deployment (including antenna gain and feeder loss). The method outlined in annex B1, TS</w:t>
      </w:r>
      <w:r>
        <w:t> </w:t>
      </w:r>
      <w:r w:rsidRPr="00B20AE8">
        <w:t>37.105</w:t>
      </w:r>
      <w:r>
        <w:t> </w:t>
      </w:r>
      <w:r w:rsidRPr="00B20AE8">
        <w:t>[6] indicates how the limit in Table 6.7.5.5.5.7-4 demonstrates compliance to the regional requirement.</w:t>
      </w:r>
    </w:p>
    <w:p w14:paraId="7A1FB5DB" w14:textId="636C18C1" w:rsidR="00D94883" w:rsidRDefault="00D94883" w:rsidP="0039402F">
      <w:r>
        <w:t xml:space="preserve">In regions where FCC regulation applies, requirements for protection of GPS according to FCC Order DA </w:t>
      </w:r>
      <w:r w:rsidRPr="00340914">
        <w:t xml:space="preserve">DA </w:t>
      </w:r>
      <w:r>
        <w:t>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w:t>
      </w:r>
      <w:r w:rsidRPr="00340914">
        <w:t xml:space="preserve">DA </w:t>
      </w:r>
      <w:r>
        <w:t xml:space="preserve">20-48. The requirement applies to BS operating in Band 24 to ensure that appropriate interference protection is provided to the GPS. </w:t>
      </w:r>
      <w:r w:rsidRPr="003C2625">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D9092C3" w14:textId="7F97FC67" w:rsidR="00D94883" w:rsidRDefault="00584BCE" w:rsidP="0039402F">
      <w:r>
        <w:t>The level of emissions in the 1541 - 1650 MHz band, measured in measurement bandwidth according to table 6.7.5.5.5.7-5 shall not exceed the maximum TRP limits indicated in the table</w:t>
      </w:r>
      <w:r w:rsidR="00D94883">
        <w:t>.</w:t>
      </w:r>
    </w:p>
    <w:p w14:paraId="1E5B1497" w14:textId="04BAFD46" w:rsidR="00D94883" w:rsidRDefault="00584BCE" w:rsidP="0039402F">
      <w:pPr>
        <w:pStyle w:val="TH"/>
      </w:pPr>
      <w:r>
        <w:t>Table 6.7.5.5.5.7-5</w:t>
      </w:r>
      <w:r w:rsidR="00D94883">
        <w:t>: Emissions test requirementsfor protection of the 1541-1650 MHz band</w:t>
      </w:r>
    </w:p>
    <w:p w14:paraId="019FA8E5" w14:textId="77777777" w:rsidR="00D94883" w:rsidRDefault="00D94883" w:rsidP="0039402F"/>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1F81606C" w14:textId="77777777" w:rsidTr="00EA7724">
        <w:trPr>
          <w:cantSplit/>
          <w:jc w:val="center"/>
        </w:trPr>
        <w:tc>
          <w:tcPr>
            <w:tcW w:w="1530" w:type="dxa"/>
          </w:tcPr>
          <w:p w14:paraId="651EFAE8" w14:textId="77777777" w:rsidR="00D94883" w:rsidRPr="00B15EF5" w:rsidRDefault="00D94883" w:rsidP="0039402F">
            <w:pPr>
              <w:pStyle w:val="TAH"/>
            </w:pPr>
            <w:r w:rsidRPr="00B15EF5">
              <w:t>Operating Band</w:t>
            </w:r>
          </w:p>
        </w:tc>
        <w:tc>
          <w:tcPr>
            <w:tcW w:w="1432" w:type="dxa"/>
          </w:tcPr>
          <w:p w14:paraId="708C8C71" w14:textId="77777777" w:rsidR="00D94883" w:rsidRPr="00B15EF5" w:rsidRDefault="00D94883" w:rsidP="0039402F">
            <w:pPr>
              <w:pStyle w:val="TAH"/>
            </w:pPr>
            <w:r w:rsidRPr="00B15EF5">
              <w:t>Frequency range</w:t>
            </w:r>
            <w:r>
              <w:t xml:space="preserve"> (MHz)</w:t>
            </w:r>
          </w:p>
        </w:tc>
        <w:tc>
          <w:tcPr>
            <w:tcW w:w="1620" w:type="dxa"/>
          </w:tcPr>
          <w:p w14:paraId="5AF4C183" w14:textId="77777777" w:rsidR="00D94883" w:rsidRPr="00B15EF5" w:rsidRDefault="00D94883" w:rsidP="0039402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7AB09F2B" w14:textId="77777777" w:rsidR="00D94883" w:rsidRPr="00B15EF5" w:rsidRDefault="00D94883" w:rsidP="0039402F">
            <w:pPr>
              <w:pStyle w:val="TAC"/>
            </w:pPr>
            <w:r w:rsidRPr="00B15EF5">
              <w:t>(Measurement bandwidth = 1 MHz)</w:t>
            </w:r>
          </w:p>
        </w:tc>
        <w:tc>
          <w:tcPr>
            <w:tcW w:w="1890" w:type="dxa"/>
          </w:tcPr>
          <w:p w14:paraId="64D739FE" w14:textId="77777777" w:rsidR="00D94883" w:rsidRPr="00B15EF5" w:rsidRDefault="00D94883" w:rsidP="0039402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2FD8AB67" w14:textId="77777777" w:rsidR="00D94883" w:rsidRPr="00B15EF5" w:rsidRDefault="00D94883" w:rsidP="0039402F">
            <w:pPr>
              <w:pStyle w:val="TAC"/>
            </w:pPr>
            <w:r w:rsidRPr="00B15EF5">
              <w:t>(Measurement bandwidth = 1 kHz)</w:t>
            </w:r>
          </w:p>
        </w:tc>
        <w:tc>
          <w:tcPr>
            <w:tcW w:w="2708" w:type="dxa"/>
          </w:tcPr>
          <w:p w14:paraId="26345800" w14:textId="77777777" w:rsidR="00D94883" w:rsidRPr="00B15EF5" w:rsidRDefault="00D94883" w:rsidP="0039402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120B9B6" w14:textId="77777777" w:rsidR="00D94883" w:rsidRPr="00DE11B2" w:rsidRDefault="00D94883" w:rsidP="0039402F">
            <w:pPr>
              <w:pStyle w:val="TAH"/>
              <w:rPr>
                <w:rFonts w:cs="Arial"/>
              </w:rPr>
            </w:pPr>
            <w:r w:rsidRPr="00F96F0A">
              <w:t xml:space="preserve">(Measurement bandwidth = </w:t>
            </w:r>
            <w:r>
              <w:t>1</w:t>
            </w:r>
            <w:r w:rsidRPr="00F96F0A">
              <w:t xml:space="preserve"> kHz)</w:t>
            </w:r>
          </w:p>
        </w:tc>
      </w:tr>
      <w:tr w:rsidR="00D94883" w:rsidRPr="00B15EF5" w14:paraId="432B3BCE" w14:textId="77777777" w:rsidTr="00EA7724">
        <w:trPr>
          <w:cantSplit/>
          <w:jc w:val="center"/>
        </w:trPr>
        <w:tc>
          <w:tcPr>
            <w:tcW w:w="1530" w:type="dxa"/>
            <w:vMerge w:val="restart"/>
            <w:vAlign w:val="center"/>
          </w:tcPr>
          <w:p w14:paraId="415CD8E4" w14:textId="77777777" w:rsidR="00D94883" w:rsidRPr="00B15EF5" w:rsidRDefault="00D94883" w:rsidP="0039402F">
            <w:pPr>
              <w:pStyle w:val="TAC"/>
            </w:pPr>
            <w:r w:rsidRPr="00B15EF5">
              <w:t>24</w:t>
            </w:r>
          </w:p>
        </w:tc>
        <w:tc>
          <w:tcPr>
            <w:tcW w:w="1432" w:type="dxa"/>
          </w:tcPr>
          <w:p w14:paraId="21F96B83" w14:textId="77777777" w:rsidR="00D94883" w:rsidRPr="00B15EF5" w:rsidRDefault="00D94883" w:rsidP="0039402F">
            <w:pPr>
              <w:pStyle w:val="TAC"/>
            </w:pPr>
            <w:r w:rsidRPr="00B15EF5">
              <w:t>15</w:t>
            </w:r>
            <w:r>
              <w:t>41</w:t>
            </w:r>
            <w:r w:rsidRPr="00B15EF5">
              <w:t xml:space="preserve"> - 1</w:t>
            </w:r>
            <w:r>
              <w:t>559</w:t>
            </w:r>
          </w:p>
        </w:tc>
        <w:tc>
          <w:tcPr>
            <w:tcW w:w="1620" w:type="dxa"/>
          </w:tcPr>
          <w:p w14:paraId="789E3B68" w14:textId="77777777" w:rsidR="00D94883" w:rsidRPr="00B15EF5" w:rsidRDefault="00D94883" w:rsidP="0039402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6959F52C" w14:textId="77777777" w:rsidR="00D94883" w:rsidRPr="00B15EF5" w:rsidRDefault="00D94883" w:rsidP="0039402F">
            <w:pPr>
              <w:pStyle w:val="TAC"/>
            </w:pPr>
          </w:p>
        </w:tc>
        <w:tc>
          <w:tcPr>
            <w:tcW w:w="2708" w:type="dxa"/>
          </w:tcPr>
          <w:p w14:paraId="3B1F8482" w14:textId="77777777" w:rsidR="00D94883" w:rsidRPr="00B15EF5" w:rsidRDefault="00D94883" w:rsidP="0039402F">
            <w:pPr>
              <w:pStyle w:val="TAC"/>
            </w:pPr>
            <w:r w:rsidRPr="009202AA">
              <w:t>P</w:t>
            </w:r>
            <w:r w:rsidRPr="009202AA">
              <w:rPr>
                <w:vertAlign w:val="subscript"/>
              </w:rPr>
              <w:t>EIR</w:t>
            </w:r>
            <w:r>
              <w:rPr>
                <w:vertAlign w:val="subscript"/>
              </w:rPr>
              <w:t>P</w:t>
            </w:r>
            <w:r w:rsidRPr="009202AA">
              <w:t xml:space="preserve"> – 17 dBi + 9 dB</w:t>
            </w:r>
          </w:p>
        </w:tc>
      </w:tr>
      <w:tr w:rsidR="00D94883" w:rsidRPr="00B15EF5" w14:paraId="4EE71F91" w14:textId="77777777" w:rsidTr="00EA7724">
        <w:trPr>
          <w:cantSplit/>
          <w:jc w:val="center"/>
        </w:trPr>
        <w:tc>
          <w:tcPr>
            <w:tcW w:w="1530" w:type="dxa"/>
            <w:vMerge/>
          </w:tcPr>
          <w:p w14:paraId="6CA219BC" w14:textId="77777777" w:rsidR="00D94883" w:rsidRPr="00B15EF5" w:rsidRDefault="00D94883" w:rsidP="0039402F">
            <w:pPr>
              <w:pStyle w:val="TAC"/>
            </w:pPr>
          </w:p>
        </w:tc>
        <w:tc>
          <w:tcPr>
            <w:tcW w:w="1432" w:type="dxa"/>
          </w:tcPr>
          <w:p w14:paraId="21C24194" w14:textId="77777777" w:rsidR="00D94883" w:rsidRPr="00B15EF5" w:rsidRDefault="00D94883" w:rsidP="0039402F">
            <w:pPr>
              <w:pStyle w:val="TAC"/>
            </w:pPr>
            <w:r w:rsidRPr="00B15EF5">
              <w:t>15</w:t>
            </w:r>
            <w:r>
              <w:t>59 - 1610</w:t>
            </w:r>
          </w:p>
        </w:tc>
        <w:tc>
          <w:tcPr>
            <w:tcW w:w="1620" w:type="dxa"/>
          </w:tcPr>
          <w:p w14:paraId="345A7D0B"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0E7BE445"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41F0D34E" w14:textId="77777777" w:rsidR="00D94883" w:rsidRPr="009202AA" w:rsidRDefault="00D94883" w:rsidP="0039402F">
            <w:pPr>
              <w:pStyle w:val="TAC"/>
            </w:pPr>
          </w:p>
        </w:tc>
      </w:tr>
      <w:tr w:rsidR="00D94883" w:rsidRPr="00B15EF5" w14:paraId="24B0016B" w14:textId="77777777" w:rsidTr="00EA7724">
        <w:trPr>
          <w:cantSplit/>
          <w:jc w:val="center"/>
        </w:trPr>
        <w:tc>
          <w:tcPr>
            <w:tcW w:w="1530" w:type="dxa"/>
            <w:vMerge/>
          </w:tcPr>
          <w:p w14:paraId="13B2DB6A" w14:textId="77777777" w:rsidR="00D94883" w:rsidRPr="00B15EF5" w:rsidRDefault="00D94883" w:rsidP="0039402F">
            <w:pPr>
              <w:pStyle w:val="TAC"/>
            </w:pPr>
          </w:p>
        </w:tc>
        <w:tc>
          <w:tcPr>
            <w:tcW w:w="1432" w:type="dxa"/>
          </w:tcPr>
          <w:p w14:paraId="4F982DE6" w14:textId="77777777" w:rsidR="00D94883" w:rsidRPr="00B15EF5" w:rsidRDefault="00D94883" w:rsidP="0039402F">
            <w:pPr>
              <w:pStyle w:val="TAC"/>
            </w:pPr>
            <w:r w:rsidRPr="00B15EF5">
              <w:t>1</w:t>
            </w:r>
            <w:r>
              <w:t>610 - 1650</w:t>
            </w:r>
          </w:p>
        </w:tc>
        <w:tc>
          <w:tcPr>
            <w:tcW w:w="1620" w:type="dxa"/>
          </w:tcPr>
          <w:p w14:paraId="1C25B9D5"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E56DBB8"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5381CA7" w14:textId="77777777" w:rsidR="00D94883" w:rsidRPr="009202AA" w:rsidRDefault="00D94883" w:rsidP="0039402F">
            <w:pPr>
              <w:pStyle w:val="TAC"/>
            </w:pPr>
          </w:p>
        </w:tc>
      </w:tr>
    </w:tbl>
    <w:p w14:paraId="0F333C0B" w14:textId="77777777" w:rsidR="00D94883" w:rsidRDefault="00D94883" w:rsidP="0039402F"/>
    <w:p w14:paraId="3B932120" w14:textId="6919792D" w:rsidR="00D94883" w:rsidRDefault="00584BCE" w:rsidP="0039402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D94883">
        <w:rPr>
          <w:rFonts w:cs="v5.0.0"/>
        </w:rPr>
        <w:t>.</w:t>
      </w:r>
    </w:p>
    <w:p w14:paraId="65946637" w14:textId="114AAC0F" w:rsidR="00406D34" w:rsidRDefault="00584BCE" w:rsidP="0039402F">
      <w:pPr>
        <w:pStyle w:val="TH"/>
      </w:pPr>
      <w:r>
        <w:t>Table 6.7.5.5.5.7-6</w:t>
      </w:r>
      <w:r w:rsidR="00406D34">
        <w:t>: Void</w:t>
      </w:r>
    </w:p>
    <w:p w14:paraId="58BC5D1B" w14:textId="3C195BB4" w:rsidR="00577BE5" w:rsidRDefault="00577BE5" w:rsidP="0039402F"/>
    <w:p w14:paraId="6565254F" w14:textId="77777777" w:rsidR="00911F28" w:rsidRDefault="00911F28" w:rsidP="0039402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538ECB24" w14:textId="78A18339" w:rsidR="00911F28" w:rsidRDefault="00911F28" w:rsidP="0039402F">
      <w:pPr>
        <w:pStyle w:val="TH"/>
      </w:pPr>
      <w:r>
        <w:t>Table 6.7.5.5.5.7-7: void</w:t>
      </w:r>
    </w:p>
    <w:p w14:paraId="20CA056C" w14:textId="262FDC96" w:rsidR="00911F28" w:rsidRDefault="00911F28" w:rsidP="0039402F"/>
    <w:p w14:paraId="409A1E43" w14:textId="136BB76B" w:rsidR="00911F28" w:rsidRDefault="00911F28" w:rsidP="0039402F">
      <w:pPr>
        <w:pStyle w:val="TH"/>
      </w:pPr>
      <w:r>
        <w:t>Table 6.7.5.5.5.7-8: void</w:t>
      </w:r>
    </w:p>
    <w:p w14:paraId="7317E91A" w14:textId="5C64E956" w:rsidR="00911F28" w:rsidRDefault="00911F28" w:rsidP="0039402F"/>
    <w:p w14:paraId="72FE5A9D" w14:textId="089984E6" w:rsidR="00911F28" w:rsidRDefault="00911F28" w:rsidP="0039402F">
      <w:pPr>
        <w:pStyle w:val="TH"/>
      </w:pPr>
      <w:r>
        <w:t>Table 6.7.5.5.5.7-8a: void</w:t>
      </w:r>
    </w:p>
    <w:p w14:paraId="503115EF" w14:textId="526FD88B" w:rsidR="00911F28" w:rsidRDefault="00911F28" w:rsidP="0039402F"/>
    <w:p w14:paraId="7406558F" w14:textId="45BC162A" w:rsidR="00911F28" w:rsidRDefault="00911F28" w:rsidP="0039402F">
      <w:pPr>
        <w:pStyle w:val="TH"/>
      </w:pPr>
      <w:r>
        <w:t>Table 6.7.5.5.5.7-8b: void</w:t>
      </w:r>
    </w:p>
    <w:p w14:paraId="2FA62E41" w14:textId="5E344194" w:rsidR="00911F28" w:rsidRDefault="00911F28" w:rsidP="0039402F">
      <w:r>
        <w:t>In certain regions the following requirement may apply to E-UTRA BS operating in Band 45. Emissions shall not exceed the maximum levels specified in table 6.7.5.5.5.7-9.</w:t>
      </w:r>
    </w:p>
    <w:p w14:paraId="15494FA1" w14:textId="15C4AEF3" w:rsidR="00911F28" w:rsidRDefault="00911F28" w:rsidP="0039402F">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911F28" w:rsidRPr="00B20AE8" w14:paraId="33876DAF" w14:textId="77777777" w:rsidTr="00431EE6">
        <w:trPr>
          <w:cantSplit/>
          <w:jc w:val="center"/>
        </w:trPr>
        <w:tc>
          <w:tcPr>
            <w:tcW w:w="1393" w:type="dxa"/>
            <w:tcBorders>
              <w:bottom w:val="single" w:sz="4" w:space="0" w:color="auto"/>
            </w:tcBorders>
          </w:tcPr>
          <w:p w14:paraId="38808910" w14:textId="77777777" w:rsidR="00911F28" w:rsidRPr="00B20AE8" w:rsidRDefault="00911F28" w:rsidP="0039402F">
            <w:pPr>
              <w:pStyle w:val="TAH"/>
            </w:pPr>
            <w:r w:rsidRPr="00EF2F0E">
              <w:t>Operating Band</w:t>
            </w:r>
          </w:p>
        </w:tc>
        <w:tc>
          <w:tcPr>
            <w:tcW w:w="3118" w:type="dxa"/>
          </w:tcPr>
          <w:p w14:paraId="3616FFC8" w14:textId="77777777" w:rsidR="00911F28" w:rsidRPr="00B20AE8" w:rsidRDefault="00911F28" w:rsidP="0039402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2B5F74BF" w14:textId="77777777" w:rsidR="00911F28" w:rsidRPr="00B20AE8" w:rsidRDefault="00911F28" w:rsidP="0039402F">
            <w:pPr>
              <w:pStyle w:val="TAH"/>
            </w:pPr>
            <w:r w:rsidRPr="00EF2F0E">
              <w:t>Maximum Level</w:t>
            </w:r>
            <w:r w:rsidRPr="00EF2F0E">
              <w:rPr>
                <w:lang w:eastAsia="zh-CN"/>
              </w:rPr>
              <w:t xml:space="preserve"> </w:t>
            </w:r>
            <w:r w:rsidRPr="00EF2F0E">
              <w:rPr>
                <w:lang w:eastAsia="en-GB"/>
              </w:rPr>
              <w:t>[dBm]</w:t>
            </w:r>
          </w:p>
        </w:tc>
        <w:tc>
          <w:tcPr>
            <w:tcW w:w="1984" w:type="dxa"/>
          </w:tcPr>
          <w:p w14:paraId="080E9C1B" w14:textId="77777777" w:rsidR="00911F28" w:rsidRPr="00B20AE8" w:rsidRDefault="00911F28" w:rsidP="0039402F">
            <w:pPr>
              <w:pStyle w:val="TAH"/>
            </w:pPr>
            <w:r w:rsidRPr="00EF2F0E">
              <w:t>Measurement Bandwidth</w:t>
            </w:r>
          </w:p>
        </w:tc>
      </w:tr>
      <w:tr w:rsidR="00911F28" w:rsidRPr="00B20AE8" w14:paraId="7430AA7B" w14:textId="77777777" w:rsidTr="00431EE6">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6D879D0D" w14:textId="77777777" w:rsidR="00911F28" w:rsidRPr="00B20AE8" w:rsidRDefault="00911F28" w:rsidP="0039402F">
            <w:pPr>
              <w:pStyle w:val="TAC"/>
            </w:pPr>
            <w:r w:rsidRPr="00EF2F0E">
              <w:rPr>
                <w:lang w:eastAsia="zh-CN"/>
              </w:rPr>
              <w:t>45</w:t>
            </w:r>
          </w:p>
        </w:tc>
        <w:tc>
          <w:tcPr>
            <w:tcW w:w="3118" w:type="dxa"/>
            <w:tcBorders>
              <w:left w:val="single" w:sz="4" w:space="0" w:color="auto"/>
            </w:tcBorders>
          </w:tcPr>
          <w:p w14:paraId="06A0EAB2" w14:textId="77777777" w:rsidR="00911F28" w:rsidRPr="00B20AE8" w:rsidRDefault="00911F28" w:rsidP="0039402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66586296" w14:textId="77777777" w:rsidR="00911F28" w:rsidRPr="00B20AE8" w:rsidRDefault="00911F28" w:rsidP="0039402F">
            <w:pPr>
              <w:pStyle w:val="TAC"/>
            </w:pPr>
            <w:r w:rsidRPr="00EF2F0E">
              <w:rPr>
                <w:lang w:eastAsia="zh-CN"/>
              </w:rPr>
              <w:t>-11</w:t>
            </w:r>
          </w:p>
        </w:tc>
        <w:tc>
          <w:tcPr>
            <w:tcW w:w="1984" w:type="dxa"/>
          </w:tcPr>
          <w:p w14:paraId="67CB0FF9" w14:textId="77777777" w:rsidR="00911F28" w:rsidRPr="00B20AE8" w:rsidRDefault="00911F28" w:rsidP="0039402F">
            <w:pPr>
              <w:pStyle w:val="TAC"/>
            </w:pPr>
            <w:r w:rsidRPr="00EF2F0E">
              <w:rPr>
                <w:lang w:eastAsia="zh-CN"/>
              </w:rPr>
              <w:t>1 MHz</w:t>
            </w:r>
          </w:p>
        </w:tc>
      </w:tr>
      <w:tr w:rsidR="00911F28" w:rsidRPr="00B20AE8" w14:paraId="2470044E"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0A092786" w14:textId="77777777" w:rsidR="00911F28" w:rsidRPr="00B20AE8" w:rsidRDefault="00911F28" w:rsidP="0039402F">
            <w:pPr>
              <w:pStyle w:val="TAC"/>
            </w:pPr>
          </w:p>
        </w:tc>
        <w:tc>
          <w:tcPr>
            <w:tcW w:w="3118" w:type="dxa"/>
            <w:tcBorders>
              <w:left w:val="single" w:sz="4" w:space="0" w:color="auto"/>
            </w:tcBorders>
          </w:tcPr>
          <w:p w14:paraId="1C3DF674" w14:textId="77777777" w:rsidR="00911F28" w:rsidRPr="00EF2F0E" w:rsidRDefault="00911F28"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0249184" w14:textId="77777777" w:rsidR="00911F28" w:rsidRPr="00EF2F0E" w:rsidRDefault="00911F28" w:rsidP="0039402F">
            <w:pPr>
              <w:pStyle w:val="TAC"/>
              <w:rPr>
                <w:lang w:eastAsia="zh-CN"/>
              </w:rPr>
            </w:pPr>
            <w:r w:rsidRPr="00EF2F0E">
              <w:rPr>
                <w:lang w:eastAsia="zh-CN"/>
              </w:rPr>
              <w:t>-14</w:t>
            </w:r>
          </w:p>
        </w:tc>
        <w:tc>
          <w:tcPr>
            <w:tcW w:w="1984" w:type="dxa"/>
          </w:tcPr>
          <w:p w14:paraId="65EF3278" w14:textId="77777777" w:rsidR="00911F28" w:rsidRPr="00EF2F0E" w:rsidRDefault="00911F28" w:rsidP="0039402F">
            <w:pPr>
              <w:pStyle w:val="TAC"/>
              <w:rPr>
                <w:lang w:eastAsia="zh-CN"/>
              </w:rPr>
            </w:pPr>
            <w:r w:rsidRPr="00EF2F0E">
              <w:rPr>
                <w:lang w:eastAsia="zh-CN"/>
              </w:rPr>
              <w:t>1 MHz</w:t>
            </w:r>
          </w:p>
        </w:tc>
      </w:tr>
      <w:tr w:rsidR="00911F28" w:rsidRPr="00B20AE8" w14:paraId="6396C377"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7861EE96" w14:textId="77777777" w:rsidR="00911F28" w:rsidRPr="00B20AE8" w:rsidRDefault="00911F28" w:rsidP="0039402F">
            <w:pPr>
              <w:pStyle w:val="TAC"/>
            </w:pPr>
          </w:p>
        </w:tc>
        <w:tc>
          <w:tcPr>
            <w:tcW w:w="3118" w:type="dxa"/>
            <w:tcBorders>
              <w:left w:val="single" w:sz="4" w:space="0" w:color="auto"/>
            </w:tcBorders>
          </w:tcPr>
          <w:p w14:paraId="600AF0EB" w14:textId="77777777" w:rsidR="00911F28" w:rsidRPr="00EF2F0E" w:rsidRDefault="00911F28"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1EC94E1A" w14:textId="77777777" w:rsidR="00911F28" w:rsidRPr="00EF2F0E" w:rsidRDefault="00911F28" w:rsidP="0039402F">
            <w:pPr>
              <w:pStyle w:val="TAC"/>
              <w:rPr>
                <w:lang w:eastAsia="zh-CN"/>
              </w:rPr>
            </w:pPr>
            <w:r w:rsidRPr="00EF2F0E">
              <w:rPr>
                <w:lang w:eastAsia="zh-CN"/>
              </w:rPr>
              <w:t>-17</w:t>
            </w:r>
          </w:p>
        </w:tc>
        <w:tc>
          <w:tcPr>
            <w:tcW w:w="1984" w:type="dxa"/>
          </w:tcPr>
          <w:p w14:paraId="2BC5F00C" w14:textId="77777777" w:rsidR="00911F28" w:rsidRPr="00EF2F0E" w:rsidRDefault="00911F28" w:rsidP="0039402F">
            <w:pPr>
              <w:pStyle w:val="TAC"/>
              <w:rPr>
                <w:lang w:eastAsia="zh-CN"/>
              </w:rPr>
            </w:pPr>
            <w:r w:rsidRPr="00EF2F0E">
              <w:rPr>
                <w:lang w:eastAsia="zh-CN"/>
              </w:rPr>
              <w:t>1 MHz</w:t>
            </w:r>
          </w:p>
        </w:tc>
      </w:tr>
      <w:tr w:rsidR="00911F28" w:rsidRPr="00B20AE8" w14:paraId="2B1A769D"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29D59488" w14:textId="77777777" w:rsidR="00911F28" w:rsidRPr="00B20AE8" w:rsidRDefault="00911F28" w:rsidP="0039402F">
            <w:pPr>
              <w:pStyle w:val="TAC"/>
            </w:pPr>
          </w:p>
        </w:tc>
        <w:tc>
          <w:tcPr>
            <w:tcW w:w="3118" w:type="dxa"/>
            <w:tcBorders>
              <w:left w:val="single" w:sz="4" w:space="0" w:color="auto"/>
            </w:tcBorders>
          </w:tcPr>
          <w:p w14:paraId="01AFF941" w14:textId="77777777" w:rsidR="00911F28" w:rsidRPr="00EF2F0E" w:rsidRDefault="00911F28"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56F9EFE7" w14:textId="77777777" w:rsidR="00911F28" w:rsidRPr="00EF2F0E" w:rsidRDefault="00911F28" w:rsidP="0039402F">
            <w:pPr>
              <w:pStyle w:val="TAC"/>
              <w:rPr>
                <w:lang w:eastAsia="zh-CN"/>
              </w:rPr>
            </w:pPr>
            <w:r w:rsidRPr="00EF2F0E">
              <w:rPr>
                <w:lang w:eastAsia="zh-CN"/>
              </w:rPr>
              <w:t>-24</w:t>
            </w:r>
          </w:p>
        </w:tc>
        <w:tc>
          <w:tcPr>
            <w:tcW w:w="1984" w:type="dxa"/>
          </w:tcPr>
          <w:p w14:paraId="4D756116" w14:textId="77777777" w:rsidR="00911F28" w:rsidRPr="00EF2F0E" w:rsidRDefault="00911F28" w:rsidP="0039402F">
            <w:pPr>
              <w:pStyle w:val="TAC"/>
              <w:rPr>
                <w:lang w:eastAsia="zh-CN"/>
              </w:rPr>
            </w:pPr>
            <w:r w:rsidRPr="00EF2F0E">
              <w:rPr>
                <w:lang w:eastAsia="zh-CN"/>
              </w:rPr>
              <w:t>1 MHz</w:t>
            </w:r>
          </w:p>
        </w:tc>
      </w:tr>
      <w:tr w:rsidR="00911F28" w:rsidRPr="00B20AE8" w14:paraId="1098DF80"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314534E9" w14:textId="77777777" w:rsidR="00911F28" w:rsidRPr="00B20AE8" w:rsidRDefault="00911F28" w:rsidP="0039402F">
            <w:pPr>
              <w:pStyle w:val="TAC"/>
            </w:pPr>
          </w:p>
        </w:tc>
        <w:tc>
          <w:tcPr>
            <w:tcW w:w="3118" w:type="dxa"/>
            <w:tcBorders>
              <w:left w:val="single" w:sz="4" w:space="0" w:color="auto"/>
            </w:tcBorders>
          </w:tcPr>
          <w:p w14:paraId="470B9A3F" w14:textId="77777777" w:rsidR="00911F28" w:rsidRPr="00EF2F0E" w:rsidRDefault="00911F28"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2329474B" w14:textId="77777777" w:rsidR="00911F28" w:rsidRPr="00EF2F0E" w:rsidRDefault="00911F28" w:rsidP="0039402F">
            <w:pPr>
              <w:pStyle w:val="TAC"/>
              <w:rPr>
                <w:lang w:eastAsia="zh-CN"/>
              </w:rPr>
            </w:pPr>
            <w:r w:rsidRPr="00EF2F0E">
              <w:rPr>
                <w:lang w:eastAsia="zh-CN"/>
              </w:rPr>
              <w:t>-31</w:t>
            </w:r>
          </w:p>
        </w:tc>
        <w:tc>
          <w:tcPr>
            <w:tcW w:w="1984" w:type="dxa"/>
          </w:tcPr>
          <w:p w14:paraId="01A0CB03" w14:textId="77777777" w:rsidR="00911F28" w:rsidRPr="00EF2F0E" w:rsidRDefault="00911F28" w:rsidP="0039402F">
            <w:pPr>
              <w:pStyle w:val="TAC"/>
              <w:rPr>
                <w:lang w:eastAsia="zh-CN"/>
              </w:rPr>
            </w:pPr>
            <w:r w:rsidRPr="00EF2F0E">
              <w:rPr>
                <w:lang w:eastAsia="zh-CN"/>
              </w:rPr>
              <w:t>1 MHz</w:t>
            </w:r>
          </w:p>
        </w:tc>
      </w:tr>
      <w:tr w:rsidR="00911F28" w:rsidRPr="00B20AE8" w14:paraId="77D66EBD" w14:textId="77777777" w:rsidTr="00431EE6">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3C2E7D3" w14:textId="77777777" w:rsidR="00911F28" w:rsidRPr="00B20AE8" w:rsidRDefault="00911F28" w:rsidP="0039402F">
            <w:pPr>
              <w:pStyle w:val="TAC"/>
            </w:pPr>
          </w:p>
        </w:tc>
        <w:tc>
          <w:tcPr>
            <w:tcW w:w="3118" w:type="dxa"/>
            <w:tcBorders>
              <w:left w:val="single" w:sz="4" w:space="0" w:color="auto"/>
            </w:tcBorders>
            <w:vAlign w:val="center"/>
          </w:tcPr>
          <w:p w14:paraId="77446314" w14:textId="77777777" w:rsidR="00911F28" w:rsidRPr="00EF2F0E" w:rsidRDefault="00911F28" w:rsidP="0039402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1599DB1F" w14:textId="77777777" w:rsidR="00911F28" w:rsidRPr="00EF2F0E" w:rsidRDefault="00911F28" w:rsidP="0039402F">
            <w:pPr>
              <w:pStyle w:val="TAC"/>
              <w:rPr>
                <w:lang w:eastAsia="zh-CN"/>
              </w:rPr>
            </w:pPr>
            <w:r w:rsidRPr="00EF2F0E">
              <w:rPr>
                <w:lang w:eastAsia="zh-CN"/>
              </w:rPr>
              <w:t>-38</w:t>
            </w:r>
          </w:p>
        </w:tc>
        <w:tc>
          <w:tcPr>
            <w:tcW w:w="1984" w:type="dxa"/>
          </w:tcPr>
          <w:p w14:paraId="4A77FA9E" w14:textId="77777777" w:rsidR="00911F28" w:rsidRPr="00EF2F0E" w:rsidRDefault="00911F28" w:rsidP="0039402F">
            <w:pPr>
              <w:pStyle w:val="TAC"/>
              <w:rPr>
                <w:lang w:eastAsia="zh-CN"/>
              </w:rPr>
            </w:pPr>
            <w:r w:rsidRPr="00EF2F0E">
              <w:rPr>
                <w:lang w:eastAsia="zh-CN"/>
              </w:rPr>
              <w:t>1 MHz</w:t>
            </w:r>
          </w:p>
        </w:tc>
      </w:tr>
    </w:tbl>
    <w:p w14:paraId="786345B6" w14:textId="77777777" w:rsidR="00911F28" w:rsidRDefault="00911F28" w:rsidP="0039402F"/>
    <w:p w14:paraId="13765D77" w14:textId="35784E22" w:rsidR="00911F28" w:rsidRDefault="00911F28" w:rsidP="0039402F">
      <w:r>
        <w:t>The following requirement may apply to BS operating in Band 48 in certain regions. Emissions shall not exceed the maximum levels specified in table 6.7.5.5.5.7-10.</w:t>
      </w:r>
    </w:p>
    <w:p w14:paraId="3EEC6BEE" w14:textId="635A4E7C" w:rsidR="00911F28" w:rsidRDefault="00911F28" w:rsidP="0039402F">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11F28" w:rsidRPr="00B20AE8" w14:paraId="253E9CC4" w14:textId="77777777" w:rsidTr="00431EE6">
        <w:trPr>
          <w:cantSplit/>
          <w:jc w:val="center"/>
        </w:trPr>
        <w:tc>
          <w:tcPr>
            <w:tcW w:w="1191" w:type="dxa"/>
          </w:tcPr>
          <w:p w14:paraId="0EF5712A" w14:textId="77777777" w:rsidR="00911F28" w:rsidRPr="00B20AE8" w:rsidRDefault="00911F28" w:rsidP="0039402F">
            <w:pPr>
              <w:pStyle w:val="TAH"/>
            </w:pPr>
            <w:r w:rsidRPr="00EF2F0E">
              <w:t>Channel bandwidth</w:t>
            </w:r>
          </w:p>
        </w:tc>
        <w:tc>
          <w:tcPr>
            <w:tcW w:w="2126" w:type="dxa"/>
          </w:tcPr>
          <w:p w14:paraId="79031AB7" w14:textId="77777777" w:rsidR="00911F28" w:rsidRPr="00B20AE8" w:rsidRDefault="00911F28" w:rsidP="0039402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0724E31B" w14:textId="77777777" w:rsidR="00911F28" w:rsidRPr="00B20AE8" w:rsidRDefault="00911F28" w:rsidP="0039402F">
            <w:pPr>
              <w:pStyle w:val="TAH"/>
            </w:pPr>
            <w:r w:rsidRPr="00EF2F0E">
              <w:t>Frequency offset of measurement filter centre frequency, f_offset</w:t>
            </w:r>
          </w:p>
        </w:tc>
        <w:tc>
          <w:tcPr>
            <w:tcW w:w="1285" w:type="dxa"/>
          </w:tcPr>
          <w:p w14:paraId="2D2949C4" w14:textId="77777777" w:rsidR="00911F28" w:rsidRPr="00B20AE8" w:rsidRDefault="00911F28" w:rsidP="0039402F">
            <w:pPr>
              <w:pStyle w:val="TAH"/>
            </w:pPr>
            <w:r>
              <w:t>Test</w:t>
            </w:r>
            <w:r w:rsidRPr="00EF2F0E">
              <w:t>requirement</w:t>
            </w:r>
          </w:p>
        </w:tc>
        <w:tc>
          <w:tcPr>
            <w:tcW w:w="1418" w:type="dxa"/>
          </w:tcPr>
          <w:p w14:paraId="23FFBE92" w14:textId="77777777" w:rsidR="00911F28" w:rsidRPr="00B20AE8" w:rsidRDefault="00911F28" w:rsidP="0039402F">
            <w:pPr>
              <w:pStyle w:val="TAH"/>
            </w:pPr>
            <w:r w:rsidRPr="00EF2F0E">
              <w:t>Measurement bandwidth</w:t>
            </w:r>
          </w:p>
        </w:tc>
      </w:tr>
      <w:tr w:rsidR="00911F28" w:rsidRPr="00B20AE8" w14:paraId="12CA340D" w14:textId="77777777" w:rsidTr="00431EE6">
        <w:trPr>
          <w:cantSplit/>
          <w:jc w:val="center"/>
        </w:trPr>
        <w:tc>
          <w:tcPr>
            <w:tcW w:w="1191" w:type="dxa"/>
            <w:shd w:val="clear" w:color="auto" w:fill="auto"/>
          </w:tcPr>
          <w:p w14:paraId="6E10C7BE" w14:textId="77777777" w:rsidR="00911F28" w:rsidRPr="00B20AE8" w:rsidRDefault="00911F28" w:rsidP="0039402F">
            <w:pPr>
              <w:pStyle w:val="TAC"/>
            </w:pPr>
            <w:r w:rsidRPr="00EF2F0E">
              <w:t>All</w:t>
            </w:r>
          </w:p>
        </w:tc>
        <w:tc>
          <w:tcPr>
            <w:tcW w:w="2126" w:type="dxa"/>
          </w:tcPr>
          <w:p w14:paraId="14CBBB3D" w14:textId="77777777" w:rsidR="00911F28" w:rsidRPr="00B20AE8" w:rsidRDefault="00911F28" w:rsidP="0039402F">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66DAC656" w14:textId="77777777" w:rsidR="00911F28" w:rsidRPr="00B20AE8" w:rsidRDefault="00911F28" w:rsidP="0039402F">
            <w:pPr>
              <w:pStyle w:val="TAC"/>
            </w:pPr>
            <w:r w:rsidRPr="00EF2F0E">
              <w:t xml:space="preserve">0.5 MHz </w:t>
            </w:r>
            <w:r w:rsidRPr="00EF2F0E">
              <w:sym w:font="Symbol" w:char="F0A3"/>
            </w:r>
            <w:r w:rsidRPr="00EF2F0E">
              <w:t xml:space="preserve"> f_offset &lt; 9.5 MHz</w:t>
            </w:r>
          </w:p>
        </w:tc>
        <w:tc>
          <w:tcPr>
            <w:tcW w:w="1285" w:type="dxa"/>
          </w:tcPr>
          <w:p w14:paraId="71F7AD67" w14:textId="77777777" w:rsidR="00911F28" w:rsidRPr="00B20AE8" w:rsidRDefault="00911F28" w:rsidP="0039402F">
            <w:pPr>
              <w:pStyle w:val="TAC"/>
            </w:pPr>
            <w:r w:rsidRPr="00EF2F0E">
              <w:rPr>
                <w:rFonts w:cs="v5.0.0"/>
              </w:rPr>
              <w:t>-</w:t>
            </w:r>
            <w:r w:rsidRPr="00EF2F0E">
              <w:t>4 dBm</w:t>
            </w:r>
          </w:p>
        </w:tc>
        <w:tc>
          <w:tcPr>
            <w:tcW w:w="1418" w:type="dxa"/>
          </w:tcPr>
          <w:p w14:paraId="45C4324B" w14:textId="77777777" w:rsidR="00911F28" w:rsidRPr="00B20AE8" w:rsidRDefault="00911F28" w:rsidP="0039402F">
            <w:pPr>
              <w:pStyle w:val="TAC"/>
            </w:pPr>
            <w:r w:rsidRPr="00EF2F0E">
              <w:rPr>
                <w:lang w:eastAsia="zh-CN"/>
              </w:rPr>
              <w:t>1 MHz</w:t>
            </w:r>
          </w:p>
        </w:tc>
      </w:tr>
    </w:tbl>
    <w:p w14:paraId="723B912A" w14:textId="77777777" w:rsidR="00911F28" w:rsidRDefault="00911F28" w:rsidP="0039402F"/>
    <w:p w14:paraId="6F88624C" w14:textId="5E889620" w:rsidR="00C33A48" w:rsidRPr="00B20AE8" w:rsidRDefault="00C33A48" w:rsidP="00C33A48">
      <w:pPr>
        <w:pStyle w:val="Heading3"/>
      </w:pPr>
      <w:bookmarkStart w:id="3835" w:name="_Toc61117198"/>
      <w:bookmarkStart w:id="3836" w:name="_Toc67081050"/>
      <w:bookmarkStart w:id="3837" w:name="_Toc68770402"/>
      <w:bookmarkStart w:id="3838" w:name="_Toc74755465"/>
      <w:bookmarkStart w:id="3839" w:name="_Toc76506389"/>
      <w:bookmarkStart w:id="3840" w:name="_Toc83113308"/>
      <w:bookmarkStart w:id="3841" w:name="_Toc89876511"/>
      <w:bookmarkStart w:id="3842" w:name="_Toc98711411"/>
      <w:bookmarkStart w:id="3843" w:name="_Toc145097278"/>
      <w:bookmarkStart w:id="3844" w:name="_Toc161848528"/>
      <w:r w:rsidRPr="00B20AE8">
        <w:t>6.7.6</w:t>
      </w:r>
      <w:r w:rsidRPr="00B20AE8">
        <w:tab/>
        <w:t>OTA Spurious emission</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5E30035B" w14:textId="77777777" w:rsidR="00C33A48" w:rsidRPr="00B20AE8" w:rsidRDefault="00C33A48" w:rsidP="00C33A48">
      <w:pPr>
        <w:pStyle w:val="Heading4"/>
      </w:pPr>
      <w:bookmarkStart w:id="3845" w:name="_Toc21123127"/>
      <w:bookmarkStart w:id="3846" w:name="_Toc45907320"/>
      <w:bookmarkStart w:id="3847" w:name="_Toc53181424"/>
      <w:bookmarkStart w:id="3848" w:name="_Toc61117199"/>
      <w:bookmarkStart w:id="3849" w:name="_Toc67081051"/>
      <w:bookmarkStart w:id="3850" w:name="_Toc68770403"/>
      <w:bookmarkStart w:id="3851" w:name="_Toc74755466"/>
      <w:bookmarkStart w:id="3852" w:name="_Toc76506390"/>
      <w:bookmarkStart w:id="3853" w:name="_Toc83113309"/>
      <w:bookmarkStart w:id="3854" w:name="_Toc89876512"/>
      <w:bookmarkStart w:id="3855" w:name="_Toc98711412"/>
      <w:bookmarkStart w:id="3856" w:name="_Toc145097279"/>
      <w:bookmarkStart w:id="3857" w:name="_Toc161848529"/>
      <w:r w:rsidRPr="00B20AE8">
        <w:t>6.7.6.1</w:t>
      </w:r>
      <w:r w:rsidRPr="00B20AE8">
        <w:tab/>
        <w:t>General</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72FD9CBD" w14:textId="77777777" w:rsidR="00C33A48" w:rsidRPr="00B20AE8" w:rsidRDefault="00C33A48" w:rsidP="0039402F">
      <w:r w:rsidRPr="00B20AE8">
        <w:t>The OTA spurious emissions limits are specified as TRP per cell unless otherwise specified.</w:t>
      </w:r>
    </w:p>
    <w:p w14:paraId="0672E0F8" w14:textId="77777777" w:rsidR="00C33A48" w:rsidRPr="00B20AE8" w:rsidRDefault="00C33A48" w:rsidP="0039402F">
      <w:r w:rsidRPr="00B20AE8">
        <w:t>The OTA transmitter spurious emission limits apply from 30 MHz to 12.75 GHz, excluding the following RAT-specific frequency ranges:</w:t>
      </w:r>
    </w:p>
    <w:p w14:paraId="002D4990" w14:textId="5D483220" w:rsidR="00C33A48" w:rsidRPr="00B20AE8" w:rsidRDefault="00C33A48" w:rsidP="0039402F">
      <w:pPr>
        <w:pStyle w:val="B1"/>
      </w:pPr>
      <w:r w:rsidRPr="00B20AE8">
        <w:t>-</w:t>
      </w:r>
      <w:r w:rsidRPr="00B20AE8">
        <w:tab/>
        <w:t xml:space="preserve">UTRA FDD BS as specified in </w:t>
      </w:r>
      <w:r w:rsidR="003D3C64" w:rsidRPr="00B20AE8">
        <w:t>TS</w:t>
      </w:r>
      <w:r w:rsidR="003D3C64">
        <w:t> </w:t>
      </w:r>
      <w:r w:rsidR="003D3C64" w:rsidRPr="00B20AE8">
        <w:t>2</w:t>
      </w:r>
      <w:r w:rsidRPr="00B20AE8">
        <w:t>5.104</w:t>
      </w:r>
      <w:r w:rsidR="003D3C64">
        <w:t> </w:t>
      </w:r>
      <w:r w:rsidR="003D3C64" w:rsidRPr="00B20AE8">
        <w:t>[</w:t>
      </w:r>
      <w:r w:rsidRPr="00B20AE8">
        <w:t>2]: from 12.5</w:t>
      </w:r>
      <w:r w:rsidR="00A33949">
        <w:t xml:space="preserve"> </w:t>
      </w:r>
      <w:r w:rsidRPr="00B20AE8">
        <w:t>MHz below the lowest carrier frequency used up to 12.5</w:t>
      </w:r>
      <w:r w:rsidR="00A33949">
        <w:t xml:space="preserve"> </w:t>
      </w:r>
      <w:r w:rsidRPr="00B20AE8">
        <w:t>MHz above the highest carrier frequency used.</w:t>
      </w:r>
    </w:p>
    <w:p w14:paraId="646BC704" w14:textId="34AEF183" w:rsidR="00C33A48" w:rsidRPr="00B20AE8" w:rsidRDefault="00C33A48" w:rsidP="0039402F">
      <w:pPr>
        <w:pStyle w:val="B1"/>
      </w:pPr>
      <w:r w:rsidRPr="00B20AE8">
        <w:t>-</w:t>
      </w:r>
      <w:r w:rsidRPr="00B20AE8">
        <w:tab/>
        <w:t xml:space="preserve">E-UTRA BS as specified in </w:t>
      </w:r>
      <w:r w:rsidR="003D3C64" w:rsidRPr="00B20AE8">
        <w:t>TS</w:t>
      </w:r>
      <w:r w:rsidR="003D3C64">
        <w:t> </w:t>
      </w:r>
      <w:r w:rsidR="003D3C64" w:rsidRPr="00B20AE8">
        <w:t>3</w:t>
      </w:r>
      <w:r w:rsidRPr="00B20AE8">
        <w:t>6.104</w:t>
      </w:r>
      <w:r w:rsidR="003D3C64">
        <w:t> </w:t>
      </w:r>
      <w:r w:rsidR="003D3C64" w:rsidRPr="00B20AE8">
        <w:t>[</w:t>
      </w:r>
      <w:r w:rsidRPr="00B20AE8">
        <w:t xml:space="preserve">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w:t>
      </w:r>
      <w:r w:rsidR="003D3C64">
        <w:t>clause </w:t>
      </w:r>
      <w:r w:rsidR="003D3C64" w:rsidRPr="00B20AE8">
        <w:t>6</w:t>
      </w:r>
      <w:r w:rsidRPr="00B20AE8">
        <w:t>.7.1.</w:t>
      </w:r>
    </w:p>
    <w:p w14:paraId="15BEDD04" w14:textId="3BA2B9CC" w:rsidR="00C33A48" w:rsidRPr="00B20AE8" w:rsidRDefault="00C33A48" w:rsidP="0039402F">
      <w:pPr>
        <w:pStyle w:val="B1"/>
      </w:pPr>
      <w:r w:rsidRPr="00B20AE8">
        <w:t>-</w:t>
      </w:r>
      <w:r w:rsidRPr="00B20AE8">
        <w:tab/>
        <w:t xml:space="preserve">MSR BS as specified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w:t>
      </w:r>
      <w:r w:rsidR="003D3C64">
        <w:rPr>
          <w:lang w:val="en-US"/>
        </w:rPr>
        <w:t>clause </w:t>
      </w:r>
      <w:r w:rsidR="003D3C64" w:rsidRPr="00B20AE8">
        <w:rPr>
          <w:lang w:val="en-US"/>
        </w:rPr>
        <w:t>6</w:t>
      </w:r>
      <w:r w:rsidRPr="00B20AE8">
        <w:rPr>
          <w:lang w:val="en-US"/>
        </w:rPr>
        <w:t xml:space="preserve">.7.1.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as specified in ITU-R recommendation SM.329</w:t>
      </w:r>
      <w:r w:rsidR="003D3C64">
        <w:t> </w:t>
      </w:r>
      <w:r w:rsidR="003D3C64" w:rsidRPr="00B20AE8">
        <w:t>[</w:t>
      </w:r>
      <w:r w:rsidRPr="00B20AE8">
        <w:t xml:space="preserve">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14:paraId="5631AE48" w14:textId="77777777" w:rsidR="00C33A48" w:rsidRPr="00B20AE8" w:rsidRDefault="00C33A48" w:rsidP="0039402F">
      <w:r w:rsidRPr="00B20AE8">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14:paraId="4AF7D31A" w14:textId="66126DAD" w:rsidR="00C33A48" w:rsidRPr="00B20AE8" w:rsidRDefault="00C33A48" w:rsidP="0039402F">
      <w:r w:rsidRPr="00B20AE8">
        <w:t>For operation in Region 2, where the FCC guidance for MIMO systems in</w:t>
      </w:r>
      <w:r w:rsidR="003D3C64">
        <w:t> </w:t>
      </w:r>
      <w:r w:rsidR="003D3C64" w:rsidRPr="00B20AE8">
        <w:t>[</w:t>
      </w:r>
      <w:r w:rsidRPr="00B20AE8">
        <w:t xml:space="preserve">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003D3C64" w:rsidRPr="00B20AE8">
        <w:t>TS</w:t>
      </w:r>
      <w:r w:rsidR="003D3C64">
        <w:t> </w:t>
      </w:r>
      <w:r w:rsidR="003D3C64" w:rsidRPr="00B20AE8">
        <w:t>2</w:t>
      </w:r>
      <w:r w:rsidRPr="00B20AE8">
        <w:t>5.104</w:t>
      </w:r>
      <w:r w:rsidR="003D3C64">
        <w:t> </w:t>
      </w:r>
      <w:r w:rsidR="003D3C64" w:rsidRPr="00B20AE8">
        <w:t>[</w:t>
      </w:r>
      <w:r w:rsidRPr="00B20AE8">
        <w:t xml:space="preserve">2], </w:t>
      </w:r>
      <w:r w:rsidR="003D3C64" w:rsidRPr="00B20AE8">
        <w:t>TS</w:t>
      </w:r>
      <w:r w:rsidR="003D3C64">
        <w:t> </w:t>
      </w:r>
      <w:r w:rsidR="003D3C64" w:rsidRPr="00B20AE8">
        <w:t>2</w:t>
      </w:r>
      <w:r w:rsidRPr="00B20AE8">
        <w:t>5.105</w:t>
      </w:r>
      <w:r w:rsidR="003D3C64">
        <w:t> </w:t>
      </w:r>
      <w:r w:rsidR="003D3C64" w:rsidRPr="00B20AE8">
        <w:t>[</w:t>
      </w:r>
      <w:r w:rsidRPr="00B20AE8">
        <w:t xml:space="preserve">3], </w:t>
      </w:r>
      <w:r w:rsidR="003D3C64" w:rsidRPr="00B20AE8">
        <w:t>TS</w:t>
      </w:r>
      <w:r w:rsidR="003D3C64">
        <w:t> </w:t>
      </w:r>
      <w:r w:rsidR="003D3C64" w:rsidRPr="00B20AE8">
        <w:t>3</w:t>
      </w:r>
      <w:r w:rsidRPr="00B20AE8">
        <w:t>6.104</w:t>
      </w:r>
      <w:r w:rsidR="003D3C64">
        <w:t> </w:t>
      </w:r>
      <w:r w:rsidR="003D3C64" w:rsidRPr="00B20AE8">
        <w:t>[</w:t>
      </w:r>
      <w:r w:rsidRPr="00B20AE8">
        <w:t>4]</w:t>
      </w:r>
      <w:r w:rsidR="00352A0A" w:rsidRPr="00B20AE8">
        <w:t>,</w:t>
      </w:r>
      <w:r w:rsidRPr="00B20AE8">
        <w:t xml:space="preserve"> </w:t>
      </w:r>
      <w:r w:rsidR="003D3C64" w:rsidRPr="00B20AE8">
        <w:t>TS</w:t>
      </w:r>
      <w:r w:rsidR="003D3C64">
        <w:t> </w:t>
      </w:r>
      <w:r w:rsidR="003D3C64" w:rsidRPr="00B20AE8">
        <w:t>3</w:t>
      </w:r>
      <w:r w:rsidRPr="00B20AE8">
        <w:t>7.104</w:t>
      </w:r>
      <w:r w:rsidR="003D3C64">
        <w:t> </w:t>
      </w:r>
      <w:r w:rsidR="003D3C64" w:rsidRPr="00B20AE8">
        <w:t>[</w:t>
      </w:r>
      <w:r w:rsidRPr="00B20AE8">
        <w:t>5]</w:t>
      </w:r>
      <w:r w:rsidR="00352A0A" w:rsidRPr="00B20AE8">
        <w:t xml:space="preserve"> or </w:t>
      </w:r>
      <w:r w:rsidR="003D3C64" w:rsidRPr="00B20AE8">
        <w:t>TS</w:t>
      </w:r>
      <w:r w:rsidR="003D3C64">
        <w:t> </w:t>
      </w:r>
      <w:r w:rsidR="003D3C64" w:rsidRPr="00B20AE8">
        <w:t>3</w:t>
      </w:r>
      <w:r w:rsidR="00352A0A" w:rsidRPr="00B20AE8">
        <w:t>8.104</w:t>
      </w:r>
      <w:r w:rsidR="003D3C64">
        <w:t> </w:t>
      </w:r>
      <w:r w:rsidR="003D3C64" w:rsidRPr="00B20AE8">
        <w:t>[</w:t>
      </w:r>
      <w:r w:rsidR="00352A0A" w:rsidRPr="00B20AE8">
        <w:t>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14:paraId="206A6935" w14:textId="01DBC968" w:rsidR="00C33A48" w:rsidRDefault="00C33A48" w:rsidP="0039402F">
      <w:r w:rsidRPr="00B20AE8">
        <w:t xml:space="preserve">The AAS BS requirements for spurious emissions limits which are specified for Band 46 in </w:t>
      </w:r>
      <w:r w:rsidR="003D3C64" w:rsidRPr="00B20AE8">
        <w:t>TS</w:t>
      </w:r>
      <w:r w:rsidR="003D3C64">
        <w:t> </w:t>
      </w:r>
      <w:r w:rsidR="003D3C64" w:rsidRPr="00B20AE8">
        <w:t>3</w:t>
      </w:r>
      <w:r w:rsidRPr="00B20AE8">
        <w:t>7.104</w:t>
      </w:r>
      <w:r w:rsidR="003D3C64">
        <w:t> </w:t>
      </w:r>
      <w:r w:rsidR="003D3C64" w:rsidRPr="00B20AE8">
        <w:t>[</w:t>
      </w:r>
      <w:r w:rsidRPr="00B20AE8">
        <w:t>5], are applicable for AAS BS.</w:t>
      </w:r>
    </w:p>
    <w:p w14:paraId="4F52EFCB" w14:textId="77777777" w:rsidR="00616027" w:rsidRDefault="00616027" w:rsidP="0039402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67CA5B98" w14:textId="77777777" w:rsidR="00616027" w:rsidRPr="00B20AE8" w:rsidRDefault="00616027" w:rsidP="0039402F"/>
    <w:p w14:paraId="2D52EB26" w14:textId="77777777" w:rsidR="00C33A48" w:rsidRPr="00B20AE8" w:rsidRDefault="00C33A48" w:rsidP="00C33A48">
      <w:pPr>
        <w:pStyle w:val="Heading4"/>
      </w:pPr>
      <w:bookmarkStart w:id="3858" w:name="_Toc21123128"/>
      <w:bookmarkStart w:id="3859" w:name="_Toc45907321"/>
      <w:bookmarkStart w:id="3860" w:name="_Toc53181425"/>
      <w:bookmarkStart w:id="3861" w:name="_Toc61117200"/>
      <w:bookmarkStart w:id="3862" w:name="_Toc67081052"/>
      <w:bookmarkStart w:id="3863" w:name="_Toc68770404"/>
      <w:bookmarkStart w:id="3864" w:name="_Toc74755467"/>
      <w:bookmarkStart w:id="3865" w:name="_Toc76506391"/>
      <w:bookmarkStart w:id="3866" w:name="_Toc83113310"/>
      <w:bookmarkStart w:id="3867" w:name="_Toc89876513"/>
      <w:bookmarkStart w:id="3868" w:name="_Toc98711413"/>
      <w:bookmarkStart w:id="3869" w:name="_Toc145097280"/>
      <w:bookmarkStart w:id="3870" w:name="_Toc161848530"/>
      <w:r w:rsidRPr="00B20AE8">
        <w:t>6.7.6.2</w:t>
      </w:r>
      <w:r w:rsidRPr="00B20AE8">
        <w:tab/>
        <w:t>Mandatory Requirements</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6113E2ED" w14:textId="77777777" w:rsidR="00C33A48" w:rsidRPr="00B20AE8" w:rsidRDefault="00C33A48" w:rsidP="00C33A48">
      <w:pPr>
        <w:pStyle w:val="Heading5"/>
        <w:rPr>
          <w:lang w:eastAsia="sv-SE"/>
        </w:rPr>
      </w:pPr>
      <w:bookmarkStart w:id="3871" w:name="_Toc21123129"/>
      <w:bookmarkStart w:id="3872" w:name="_Toc45907322"/>
      <w:bookmarkStart w:id="3873" w:name="_Toc53181426"/>
      <w:bookmarkStart w:id="3874" w:name="_Toc61117201"/>
      <w:bookmarkStart w:id="3875" w:name="_Toc67081053"/>
      <w:bookmarkStart w:id="3876" w:name="_Toc68770405"/>
      <w:bookmarkStart w:id="3877" w:name="_Toc74755468"/>
      <w:bookmarkStart w:id="3878" w:name="_Toc76506392"/>
      <w:bookmarkStart w:id="3879" w:name="_Toc83113311"/>
      <w:bookmarkStart w:id="3880" w:name="_Toc89876514"/>
      <w:bookmarkStart w:id="3881" w:name="_Toc98711414"/>
      <w:bookmarkStart w:id="3882" w:name="_Toc145097281"/>
      <w:bookmarkStart w:id="3883" w:name="_Toc161848531"/>
      <w:r w:rsidRPr="00B20AE8">
        <w:rPr>
          <w:lang w:eastAsia="sv-SE"/>
        </w:rPr>
        <w:t>6.7.6.2.1</w:t>
      </w:r>
      <w:r w:rsidRPr="00B20AE8">
        <w:rPr>
          <w:lang w:eastAsia="sv-SE"/>
        </w:rPr>
        <w:tab/>
        <w:t>Definition and applicability</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52F57AEF" w14:textId="77777777" w:rsidR="00C33A48" w:rsidRPr="00B20AE8" w:rsidRDefault="00C33A48" w:rsidP="0039402F">
      <w:r w:rsidRPr="00B20AE8">
        <w:t>The OTA spurious emissions mandatory requirements include the CAT A, CAT B and additional minimum requirements for BC2, limits are specified as TRP per cell unless otherwise specified.</w:t>
      </w:r>
    </w:p>
    <w:p w14:paraId="2E79FEB0" w14:textId="77777777" w:rsidR="00C33A48" w:rsidRPr="00B20AE8" w:rsidRDefault="00C33A48" w:rsidP="00C33A48">
      <w:pPr>
        <w:pStyle w:val="Heading5"/>
        <w:rPr>
          <w:lang w:eastAsia="sv-SE"/>
        </w:rPr>
      </w:pPr>
      <w:bookmarkStart w:id="3884" w:name="_Toc21123130"/>
      <w:bookmarkStart w:id="3885" w:name="_Toc45907323"/>
      <w:bookmarkStart w:id="3886" w:name="_Toc53181427"/>
      <w:bookmarkStart w:id="3887" w:name="_Toc61117202"/>
      <w:bookmarkStart w:id="3888" w:name="_Toc67081054"/>
      <w:bookmarkStart w:id="3889" w:name="_Toc68770406"/>
      <w:bookmarkStart w:id="3890" w:name="_Toc74755469"/>
      <w:bookmarkStart w:id="3891" w:name="_Toc76506393"/>
      <w:bookmarkStart w:id="3892" w:name="_Toc83113312"/>
      <w:bookmarkStart w:id="3893" w:name="_Toc89876515"/>
      <w:bookmarkStart w:id="3894" w:name="_Toc98711415"/>
      <w:bookmarkStart w:id="3895" w:name="_Toc145097282"/>
      <w:bookmarkStart w:id="3896" w:name="_Toc161848532"/>
      <w:r w:rsidRPr="00B20AE8">
        <w:rPr>
          <w:lang w:eastAsia="sv-SE"/>
        </w:rPr>
        <w:t>6.7.6.2.2</w:t>
      </w:r>
      <w:r w:rsidRPr="00B20AE8">
        <w:rPr>
          <w:lang w:eastAsia="sv-SE"/>
        </w:rPr>
        <w:tab/>
        <w:t>Minimum Requirement</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192C73F1" w14:textId="74893122"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.7.6.2.1.</w:t>
      </w:r>
    </w:p>
    <w:p w14:paraId="59689B66" w14:textId="5117FF2A"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.7.6.3.1.</w:t>
      </w:r>
    </w:p>
    <w:p w14:paraId="1D1E7066" w14:textId="1A9A2110"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.7.6.4.1.</w:t>
      </w:r>
    </w:p>
    <w:p w14:paraId="33CAB273" w14:textId="77777777" w:rsidR="00C33A48" w:rsidRPr="00B20AE8" w:rsidRDefault="00C33A48" w:rsidP="00C33A48">
      <w:pPr>
        <w:pStyle w:val="Heading5"/>
        <w:rPr>
          <w:lang w:eastAsia="sv-SE"/>
        </w:rPr>
      </w:pPr>
      <w:bookmarkStart w:id="3897" w:name="_Toc21123131"/>
      <w:bookmarkStart w:id="3898" w:name="_Toc45907324"/>
      <w:bookmarkStart w:id="3899" w:name="_Toc53181428"/>
      <w:bookmarkStart w:id="3900" w:name="_Toc61117203"/>
      <w:bookmarkStart w:id="3901" w:name="_Toc67081055"/>
      <w:bookmarkStart w:id="3902" w:name="_Toc68770407"/>
      <w:bookmarkStart w:id="3903" w:name="_Toc74755470"/>
      <w:bookmarkStart w:id="3904" w:name="_Toc76506394"/>
      <w:bookmarkStart w:id="3905" w:name="_Toc83113313"/>
      <w:bookmarkStart w:id="3906" w:name="_Toc89876516"/>
      <w:bookmarkStart w:id="3907" w:name="_Toc98711416"/>
      <w:bookmarkStart w:id="3908" w:name="_Toc145097283"/>
      <w:bookmarkStart w:id="3909" w:name="_Toc161848533"/>
      <w:r w:rsidRPr="00B20AE8">
        <w:rPr>
          <w:lang w:eastAsia="sv-SE"/>
        </w:rPr>
        <w:t>6.7.6.2.3</w:t>
      </w:r>
      <w:r w:rsidRPr="00B20AE8">
        <w:rPr>
          <w:lang w:eastAsia="sv-SE"/>
        </w:rPr>
        <w:tab/>
        <w:t>Test purpose</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022CC4DE" w14:textId="77777777" w:rsidR="00C33A48" w:rsidRPr="00B20AE8" w:rsidRDefault="00C33A48" w:rsidP="0039402F">
      <w:r w:rsidRPr="00B20AE8">
        <w:t>The test purpose is to verify the radiated spurious emissions from the AAS BS at the RIB are within the specified minimum requirements.</w:t>
      </w:r>
    </w:p>
    <w:p w14:paraId="0A891905" w14:textId="77777777" w:rsidR="00C33A48" w:rsidRPr="00B20AE8" w:rsidRDefault="00C33A48" w:rsidP="00C33A48">
      <w:pPr>
        <w:pStyle w:val="Heading5"/>
        <w:rPr>
          <w:lang w:eastAsia="sv-SE"/>
        </w:rPr>
      </w:pPr>
      <w:bookmarkStart w:id="3910" w:name="_Toc21123132"/>
      <w:bookmarkStart w:id="3911" w:name="_Toc45907325"/>
      <w:bookmarkStart w:id="3912" w:name="_Toc53181429"/>
      <w:bookmarkStart w:id="3913" w:name="_Toc61117204"/>
      <w:bookmarkStart w:id="3914" w:name="_Toc67081056"/>
      <w:bookmarkStart w:id="3915" w:name="_Toc68770408"/>
      <w:bookmarkStart w:id="3916" w:name="_Toc74755471"/>
      <w:bookmarkStart w:id="3917" w:name="_Toc76506395"/>
      <w:bookmarkStart w:id="3918" w:name="_Toc83113314"/>
      <w:bookmarkStart w:id="3919" w:name="_Toc89876517"/>
      <w:bookmarkStart w:id="3920" w:name="_Toc98711417"/>
      <w:bookmarkStart w:id="3921" w:name="_Toc145097284"/>
      <w:bookmarkStart w:id="3922" w:name="_Toc161848534"/>
      <w:r w:rsidRPr="00B20AE8">
        <w:rPr>
          <w:lang w:eastAsia="sv-SE"/>
        </w:rPr>
        <w:t>6.</w:t>
      </w:r>
      <w:r w:rsidRPr="00B20AE8">
        <w:rPr>
          <w:lang w:eastAsia="zh-CN"/>
        </w:rPr>
        <w:t>7.6.2.4</w:t>
      </w:r>
      <w:r w:rsidRPr="00B20AE8">
        <w:rPr>
          <w:lang w:eastAsia="sv-SE"/>
        </w:rPr>
        <w:tab/>
        <w:t>Method of test</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48919A47" w14:textId="77777777" w:rsidR="00C33A48" w:rsidRPr="00B20AE8" w:rsidRDefault="00C33A48" w:rsidP="00F437E4">
      <w:pPr>
        <w:pStyle w:val="H6"/>
        <w:rPr>
          <w:lang w:eastAsia="sv-SE"/>
        </w:rPr>
      </w:pPr>
      <w:bookmarkStart w:id="3923" w:name="_Toc21123133"/>
      <w:bookmarkStart w:id="3924" w:name="_Toc45907326"/>
      <w:bookmarkStart w:id="3925" w:name="_Toc53181430"/>
      <w:r w:rsidRPr="00B20AE8">
        <w:rPr>
          <w:lang w:eastAsia="sv-SE"/>
        </w:rPr>
        <w:t>6.7.6.2.4.1</w:t>
      </w:r>
      <w:r w:rsidRPr="00B20AE8">
        <w:rPr>
          <w:lang w:eastAsia="sv-SE"/>
        </w:rPr>
        <w:tab/>
        <w:t>Initial conditions</w:t>
      </w:r>
      <w:bookmarkEnd w:id="3923"/>
      <w:bookmarkEnd w:id="3924"/>
      <w:bookmarkEnd w:id="3925"/>
    </w:p>
    <w:p w14:paraId="14D86EE0" w14:textId="77777777" w:rsidR="00C33A48" w:rsidRPr="00B20AE8" w:rsidRDefault="00C33A48" w:rsidP="0039402F">
      <w:r w:rsidRPr="00B20AE8">
        <w:t xml:space="preserve">Test environment: </w:t>
      </w:r>
      <w:r w:rsidR="00E02591" w:rsidRPr="00B20AE8">
        <w:t>n</w:t>
      </w:r>
      <w:r w:rsidRPr="00B20AE8">
        <w:t>ormal</w:t>
      </w:r>
      <w:r w:rsidR="00E02591" w:rsidRPr="00B20AE8">
        <w:t>, see</w:t>
      </w:r>
      <w:r w:rsidRPr="00B20AE8">
        <w:t xml:space="preserve"> annex G.2.</w:t>
      </w:r>
    </w:p>
    <w:p w14:paraId="5F0F8A6A" w14:textId="77777777" w:rsidR="00F437E4" w:rsidRDefault="00C33A48" w:rsidP="0039402F">
      <w:r w:rsidRPr="00B20AE8">
        <w:t>RF channels to be tested for single carrier:</w:t>
      </w:r>
    </w:p>
    <w:p w14:paraId="1582C8FA" w14:textId="65B331B0" w:rsidR="00C33A48" w:rsidRPr="00B20AE8" w:rsidRDefault="00A22911" w:rsidP="0039402F">
      <w:pPr>
        <w:pStyle w:val="B1"/>
        <w:rPr>
          <w:vertAlign w:val="subscript"/>
        </w:rPr>
      </w:pPr>
      <w:r w:rsidRPr="00B20AE8">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5564E600" w14:textId="1984919D" w:rsidR="00C33A48" w:rsidRPr="00B20AE8" w:rsidRDefault="00F437E4" w:rsidP="0039402F">
      <w:pPr>
        <w:pStyle w:val="B1"/>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1AD87D45" w14:textId="2DEA1280" w:rsidR="00C33A48" w:rsidRPr="00B20AE8" w:rsidRDefault="00C33A48" w:rsidP="0039402F">
      <w:r w:rsidRPr="00B20AE8">
        <w:t>RF bandwidth positions to be tested:</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7E4A8FC9" w14:textId="4E1F0CEB" w:rsidR="00C33A48" w:rsidRPr="00B20AE8" w:rsidRDefault="00F437E4" w:rsidP="0039402F">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D7B1C6A" w14:textId="48C0FD1C" w:rsidR="00C33A48" w:rsidRPr="00B20AE8" w:rsidRDefault="00F437E4" w:rsidP="0039402F">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5</w:t>
      </w:r>
      <w:r w:rsidR="00C33A48" w:rsidRPr="00B20AE8">
        <w:rPr>
          <w:vertAlign w:val="superscript"/>
        </w:rPr>
        <w:t>th</w:t>
      </w:r>
      <w:r w:rsidR="00C33A48" w:rsidRPr="00B20AE8">
        <w:t xml:space="preserve"> harmonic)</w:t>
      </w:r>
    </w:p>
    <w:p w14:paraId="46FDD4DE" w14:textId="0566166C" w:rsidR="00C33A48" w:rsidRPr="00B20AE8" w:rsidRDefault="00C33A48" w:rsidP="0039402F">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12DC11A2" w14:textId="7311EB7C" w:rsidR="00C33A48" w:rsidRPr="00B20AE8" w:rsidRDefault="00F437E4" w:rsidP="0039402F">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F9D242F" w14:textId="3C570C87" w:rsidR="00C33A48" w:rsidRPr="00B20AE8" w:rsidRDefault="00F437E4" w:rsidP="0039402F">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6A81D89E" w14:textId="005734AF" w:rsidR="00C33A48" w:rsidRPr="00B20AE8" w:rsidRDefault="00F437E4" w:rsidP="0039402F">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3D3C64">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260126C" w14:textId="77777777" w:rsidR="00C33A48" w:rsidRPr="00B20AE8" w:rsidRDefault="00C33A48" w:rsidP="0039402F">
      <w:r w:rsidRPr="00B20AE8">
        <w:t>Directions to be tested</w:t>
      </w:r>
    </w:p>
    <w:p w14:paraId="0AAF77BA" w14:textId="1CF460F4" w:rsidR="00C33A48" w:rsidRPr="00B20AE8" w:rsidRDefault="00672D84" w:rsidP="0039402F">
      <w:pPr>
        <w:pStyle w:val="B1"/>
      </w:pPr>
      <w:r>
        <w:tab/>
      </w:r>
      <w:r w:rsidRPr="00B20AE8">
        <w:t>As the requirement is TRP the beam pattern(s) may be set up to optimise the TRP measurement procedure (see annex F).</w:t>
      </w:r>
    </w:p>
    <w:p w14:paraId="390C13B3" w14:textId="77777777" w:rsidR="00573EDF" w:rsidRPr="00B20AE8" w:rsidRDefault="00573EDF" w:rsidP="00F437E4">
      <w:pPr>
        <w:pStyle w:val="H6"/>
        <w:rPr>
          <w:lang w:eastAsia="sv-SE"/>
        </w:rPr>
      </w:pPr>
      <w:bookmarkStart w:id="3926" w:name="_Toc21123134"/>
      <w:bookmarkStart w:id="3927" w:name="_Toc45907327"/>
      <w:bookmarkStart w:id="3928" w:name="_Toc53181431"/>
      <w:r w:rsidRPr="00B20AE8">
        <w:rPr>
          <w:lang w:eastAsia="sv-SE"/>
        </w:rPr>
        <w:t>6.7.6.2.4.2</w:t>
      </w:r>
      <w:r w:rsidRPr="00B20AE8">
        <w:rPr>
          <w:lang w:eastAsia="sv-SE"/>
        </w:rPr>
        <w:tab/>
        <w:t>Procedure</w:t>
      </w:r>
      <w:bookmarkEnd w:id="3926"/>
      <w:bookmarkEnd w:id="3927"/>
      <w:bookmarkEnd w:id="3928"/>
    </w:p>
    <w:p w14:paraId="1F5C98F7" w14:textId="7B177AC9" w:rsidR="00573EDF" w:rsidRPr="00B20AE8" w:rsidRDefault="00672D84" w:rsidP="0039402F">
      <w:pPr>
        <w:rPr>
          <w:lang w:eastAsia="sv-SE"/>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3, 4, 5, 7 and 10.</w:t>
      </w:r>
      <w:r w:rsidRPr="00071393">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3E64F487" w14:textId="77777777" w:rsidR="00C33A48" w:rsidRPr="00B20AE8" w:rsidRDefault="00C33A48" w:rsidP="0039402F">
      <w:pPr>
        <w:pStyle w:val="B1"/>
      </w:pPr>
      <w:r w:rsidRPr="00B20AE8">
        <w:t>1)</w:t>
      </w:r>
      <w:r w:rsidRPr="00B20AE8">
        <w:tab/>
        <w:t>Place the AAS BS at the positioner.</w:t>
      </w:r>
    </w:p>
    <w:p w14:paraId="4205ACBE"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6EC0DCB9" w14:textId="6D067156" w:rsidR="00C33A48" w:rsidRPr="00B20AE8" w:rsidRDefault="00C33A48" w:rsidP="0039402F">
      <w:pPr>
        <w:pStyle w:val="B1"/>
      </w:pPr>
      <w:r w:rsidRPr="00B20AE8">
        <w:t>3)</w:t>
      </w:r>
      <w:r w:rsidRPr="00B20AE8">
        <w:tab/>
        <w:t xml:space="preserve">Measurements shall use a measurement bandwidth in accordance to the conditions in </w:t>
      </w:r>
      <w:r w:rsidR="003D3C64">
        <w:t>clause </w:t>
      </w:r>
      <w:r w:rsidR="003D3C64" w:rsidRPr="00B20AE8">
        <w:t>6</w:t>
      </w:r>
      <w:r w:rsidRPr="00B20AE8">
        <w:t>.7.6</w:t>
      </w:r>
      <w:r w:rsidR="00A33949">
        <w:t>.2.5</w:t>
      </w:r>
      <w:r w:rsidRPr="00B20AE8">
        <w:t>.</w:t>
      </w:r>
    </w:p>
    <w:p w14:paraId="77E08E07" w14:textId="77777777" w:rsidR="00C33A48" w:rsidRPr="00B20AE8" w:rsidRDefault="00C33A48" w:rsidP="0039402F">
      <w:pPr>
        <w:pStyle w:val="B1"/>
      </w:pPr>
      <w:r w:rsidRPr="00B20AE8">
        <w:t>4)</w:t>
      </w:r>
      <w:r w:rsidRPr="00B20AE8">
        <w:tab/>
        <w:t>The measurement device characteristics shall be:</w:t>
      </w:r>
    </w:p>
    <w:p w14:paraId="7CB5A73D" w14:textId="77777777" w:rsidR="00C33A48" w:rsidRPr="00B20AE8" w:rsidRDefault="00C33A48" w:rsidP="0039402F">
      <w:pPr>
        <w:pStyle w:val="B20"/>
        <w:rPr>
          <w:lang w:eastAsia="zh-CN"/>
        </w:rPr>
      </w:pPr>
      <w:r w:rsidRPr="00B20AE8">
        <w:t>-</w:t>
      </w:r>
      <w:r w:rsidRPr="00B20AE8">
        <w:tab/>
        <w:t>Detection mode: True RMS.</w:t>
      </w:r>
    </w:p>
    <w:p w14:paraId="2A9ED68A" w14:textId="77777777" w:rsidR="009602D0" w:rsidRPr="00FC393E" w:rsidRDefault="009602D0" w:rsidP="0039402F">
      <w:pPr>
        <w:pStyle w:val="B1"/>
        <w:rPr>
          <w:lang w:eastAsia="zh-CN"/>
        </w:rPr>
      </w:pPr>
      <w:r>
        <w:rPr>
          <w:lang w:val="en-US"/>
        </w:rPr>
        <w:tab/>
      </w:r>
      <w:r>
        <w:t>The emission power should be averaged over an appropriate time duration to ensure the measurement is within the measurement uncertainty in Table 4.1.2.2-1.</w:t>
      </w:r>
    </w:p>
    <w:p w14:paraId="5FDDC35F" w14:textId="77777777" w:rsidR="00C33A48" w:rsidRPr="00B20AE8" w:rsidRDefault="00C33A48" w:rsidP="0039402F">
      <w:pPr>
        <w:pStyle w:val="B1"/>
      </w:pPr>
      <w:r w:rsidRPr="00B20AE8">
        <w:t>5)</w:t>
      </w:r>
      <w:r w:rsidRPr="00B20AE8">
        <w:tab/>
        <w:t>Set the AAS BS to transmit</w:t>
      </w:r>
    </w:p>
    <w:p w14:paraId="599D0939" w14:textId="77777777" w:rsidR="00C33A48" w:rsidRPr="00B20AE8" w:rsidRDefault="00C33A48" w:rsidP="0039402F">
      <w:pPr>
        <w:pStyle w:val="B20"/>
        <w:rPr>
          <w:rFonts w:cs="v4.2.0"/>
          <w:snapToGrid w:val="0"/>
        </w:rPr>
      </w:pPr>
      <w:r w:rsidRPr="00B20AE8">
        <w:t>a)</w:t>
      </w:r>
      <w:r w:rsidRPr="00B20AE8">
        <w:tab/>
        <w:t>For MSR:</w:t>
      </w:r>
    </w:p>
    <w:p w14:paraId="7877B741" w14:textId="47E496A6" w:rsidR="00C33A48" w:rsidRPr="00B20AE8" w:rsidRDefault="00C33A48" w:rsidP="0039402F">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23BE39DE" w14:textId="77777777" w:rsidR="00C33A48" w:rsidRPr="00B20AE8" w:rsidRDefault="00C33A48" w:rsidP="0039402F">
      <w:pPr>
        <w:pStyle w:val="B20"/>
        <w:rPr>
          <w:snapToGrid w:val="0"/>
        </w:rPr>
      </w:pPr>
      <w:r w:rsidRPr="00B20AE8">
        <w:rPr>
          <w:snapToGrid w:val="0"/>
        </w:rPr>
        <w:t>b)</w:t>
      </w:r>
      <w:r w:rsidRPr="00B20AE8">
        <w:rPr>
          <w:snapToGrid w:val="0"/>
        </w:rPr>
        <w:tab/>
        <w:t>For UTRA:</w:t>
      </w:r>
    </w:p>
    <w:p w14:paraId="53BEB9DC" w14:textId="5D414D1A" w:rsidR="00C33A48" w:rsidRPr="00B20AE8" w:rsidRDefault="00C33A48" w:rsidP="0039402F">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56ED204F" w14:textId="19E0262C" w:rsidR="00C33A48" w:rsidRPr="00B20AE8" w:rsidRDefault="00C33A48" w:rsidP="0039402F">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61FD6C69"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5234DFB2" w14:textId="0BBB1447" w:rsidR="00C33A48" w:rsidRPr="00B20AE8" w:rsidRDefault="00C33A48" w:rsidP="0039402F">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51768A8D" w14:textId="6DD07683" w:rsidR="00C33A48" w:rsidRPr="00B20AE8" w:rsidRDefault="00C33A48" w:rsidP="0039402F">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BAE29B9" w14:textId="77777777" w:rsidR="00C25FB6" w:rsidRPr="00B20AE8" w:rsidRDefault="00C25FB6" w:rsidP="0039402F">
      <w:pPr>
        <w:pStyle w:val="B1"/>
      </w:pPr>
      <w:r w:rsidRPr="00B20AE8">
        <w:t>6)</w:t>
      </w:r>
      <w:r w:rsidRPr="00B20AE8">
        <w:tab/>
        <w:t>Orient the positioner (and BS) in order that the direction to be tested aligns with the test antenna such that measurements to determine TRP can be performed (see annex F).</w:t>
      </w:r>
    </w:p>
    <w:p w14:paraId="73838AA0" w14:textId="77777777" w:rsidR="00C33A48" w:rsidRPr="00B20AE8" w:rsidRDefault="00C33A48" w:rsidP="0039402F">
      <w:pPr>
        <w:pStyle w:val="B1"/>
        <w:rPr>
          <w:snapToGrid w:val="0"/>
        </w:rPr>
      </w:pPr>
      <w:r w:rsidRPr="00B20AE8">
        <w:rPr>
          <w:snapToGrid w:val="0"/>
        </w:rPr>
        <w:t>7)</w:t>
      </w:r>
      <w:r w:rsidRPr="00B20AE8">
        <w:rPr>
          <w:snapToGrid w:val="0"/>
        </w:rPr>
        <w:tab/>
        <w:t>Measure the emission at the specified frequencies with specified measurement bandwidth</w:t>
      </w:r>
    </w:p>
    <w:p w14:paraId="186A15F6" w14:textId="77777777" w:rsidR="00C33A48" w:rsidRPr="00B20AE8" w:rsidRDefault="00C33A48" w:rsidP="0039402F">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38D93F55" w14:textId="1644EB69" w:rsidR="00C33A48" w:rsidRPr="00B20AE8" w:rsidRDefault="00F437E4" w:rsidP="0039402F">
      <w:pPr>
        <w:pStyle w:val="NO"/>
      </w:pPr>
      <w:r w:rsidRPr="00B20AE8">
        <w:t xml:space="preserve">NOTE </w:t>
      </w:r>
      <w:r w:rsidR="00C33A48" w:rsidRPr="00B20AE8">
        <w:t>1:</w:t>
      </w:r>
      <w:r>
        <w:tab/>
        <w:t>T</w:t>
      </w:r>
      <w:r w:rsidR="00C33A48" w:rsidRPr="00B20AE8">
        <w:t>he TRP measurement grid may not be the same for all measurement frequencies.</w:t>
      </w:r>
    </w:p>
    <w:p w14:paraId="015F65DE" w14:textId="75452A1E" w:rsidR="00C33A48" w:rsidRPr="00B20AE8" w:rsidRDefault="00F437E4" w:rsidP="0039402F">
      <w:pPr>
        <w:pStyle w:val="NO"/>
      </w:pPr>
      <w:r w:rsidRPr="00B20AE8">
        <w:t xml:space="preserve">NOTE </w:t>
      </w:r>
      <w:r w:rsidR="00C33A48" w:rsidRPr="00B20AE8">
        <w:t>2:</w:t>
      </w:r>
      <w:r>
        <w:tab/>
        <w:t>T</w:t>
      </w:r>
      <w:r w:rsidR="00C33A48" w:rsidRPr="00B20AE8">
        <w:t>he frequency sweep or the TRP measurement grid sweep may be done in any order</w:t>
      </w:r>
    </w:p>
    <w:p w14:paraId="43D39BC9" w14:textId="77777777" w:rsidR="00C33A48" w:rsidRPr="00B20AE8" w:rsidRDefault="00C33A48" w:rsidP="0039402F">
      <w:pPr>
        <w:pStyle w:val="B1"/>
      </w:pPr>
      <w:r w:rsidRPr="00B20AE8">
        <w:t>9)</w:t>
      </w:r>
      <w:r w:rsidRPr="00B20AE8">
        <w:tab/>
        <w:t>Calculate TRP at each specified frequency using the directional measurements.</w:t>
      </w:r>
    </w:p>
    <w:p w14:paraId="280C5952" w14:textId="77777777" w:rsidR="00573EDF" w:rsidRPr="00B20AE8" w:rsidRDefault="00573EDF"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7CCB61EC" w14:textId="77777777" w:rsidR="00573EDF" w:rsidRPr="00B20AE8" w:rsidRDefault="00573EDF" w:rsidP="0039402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1789159" w14:textId="77777777" w:rsidR="00C33A48" w:rsidRPr="00B20AE8" w:rsidRDefault="00C33A48" w:rsidP="006C35D4">
      <w:pPr>
        <w:pStyle w:val="Heading5"/>
        <w:rPr>
          <w:lang w:eastAsia="sv-SE"/>
        </w:rPr>
      </w:pPr>
      <w:bookmarkStart w:id="3929" w:name="_Toc21123135"/>
      <w:bookmarkStart w:id="3930" w:name="_Toc45907328"/>
      <w:bookmarkStart w:id="3931" w:name="_Toc53181432"/>
      <w:bookmarkStart w:id="3932" w:name="_Toc61117205"/>
      <w:bookmarkStart w:id="3933" w:name="_Toc67081057"/>
      <w:bookmarkStart w:id="3934" w:name="_Toc68770409"/>
      <w:bookmarkStart w:id="3935" w:name="_Toc74755472"/>
      <w:bookmarkStart w:id="3936" w:name="_Toc76506396"/>
      <w:bookmarkStart w:id="3937" w:name="_Toc83113315"/>
      <w:bookmarkStart w:id="3938" w:name="_Toc89876518"/>
      <w:bookmarkStart w:id="3939" w:name="_Toc98711418"/>
      <w:bookmarkStart w:id="3940" w:name="_Toc145097285"/>
      <w:bookmarkStart w:id="3941" w:name="_Toc161848535"/>
      <w:r w:rsidRPr="00B20AE8">
        <w:rPr>
          <w:lang w:eastAsia="sv-SE"/>
        </w:rPr>
        <w:t>6.</w:t>
      </w:r>
      <w:r w:rsidRPr="00B20AE8">
        <w:rPr>
          <w:lang w:eastAsia="zh-CN"/>
        </w:rPr>
        <w:t>7.6.2.5</w:t>
      </w:r>
      <w:r w:rsidRPr="00B20AE8">
        <w:rPr>
          <w:lang w:eastAsia="sv-SE"/>
        </w:rPr>
        <w:tab/>
        <w:t>Test Requirement</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296CCB7D" w14:textId="77777777" w:rsidR="00C33A48" w:rsidRPr="00B20AE8" w:rsidRDefault="00C33A48" w:rsidP="00F437E4">
      <w:pPr>
        <w:pStyle w:val="H6"/>
      </w:pPr>
      <w:bookmarkStart w:id="3942" w:name="_Toc21123136"/>
      <w:bookmarkStart w:id="3943" w:name="_Toc45907329"/>
      <w:bookmarkStart w:id="3944" w:name="_Toc53181433"/>
      <w:r w:rsidRPr="00B20AE8">
        <w:t>6.7.6.2.5.1</w:t>
      </w:r>
      <w:r w:rsidRPr="00B20AE8">
        <w:tab/>
        <w:t>MSR operation</w:t>
      </w:r>
      <w:bookmarkEnd w:id="3942"/>
      <w:bookmarkEnd w:id="3943"/>
      <w:bookmarkEnd w:id="3944"/>
    </w:p>
    <w:p w14:paraId="4DC7512D" w14:textId="77777777" w:rsidR="00C33A48" w:rsidRPr="00B20AE8" w:rsidRDefault="00C33A48" w:rsidP="0039402F">
      <w:r w:rsidRPr="00B20AE8">
        <w:t>Category A requirements</w:t>
      </w:r>
    </w:p>
    <w:p w14:paraId="72821239" w14:textId="77777777" w:rsidR="00C33A48" w:rsidRPr="00B20AE8" w:rsidRDefault="00C33A48" w:rsidP="0039402F">
      <w:r w:rsidRPr="00B20AE8">
        <w:t>For an AAS BS meeting category A the TRP of any spurious emission shall not exceed the limits in table 6.7.6.2.5.1-1</w:t>
      </w:r>
    </w:p>
    <w:p w14:paraId="0301FD9C" w14:textId="77777777" w:rsidR="00C33A48" w:rsidRPr="00B20AE8" w:rsidRDefault="00C33A48" w:rsidP="0039402F">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14:paraId="45816B01" w14:textId="77777777" w:rsidTr="006A2BF1">
        <w:trPr>
          <w:cantSplit/>
          <w:jc w:val="center"/>
        </w:trPr>
        <w:tc>
          <w:tcPr>
            <w:tcW w:w="2376" w:type="dxa"/>
          </w:tcPr>
          <w:p w14:paraId="7E6B0889" w14:textId="77777777" w:rsidR="00C33A48" w:rsidRPr="00B20AE8" w:rsidRDefault="00C33A48" w:rsidP="0039402F">
            <w:pPr>
              <w:pStyle w:val="TAH"/>
            </w:pPr>
            <w:r w:rsidRPr="00B20AE8">
              <w:t>Frequency range</w:t>
            </w:r>
          </w:p>
        </w:tc>
        <w:tc>
          <w:tcPr>
            <w:tcW w:w="2052" w:type="dxa"/>
            <w:tcBorders>
              <w:bottom w:val="single" w:sz="4" w:space="0" w:color="auto"/>
            </w:tcBorders>
          </w:tcPr>
          <w:p w14:paraId="6B3358D2" w14:textId="77777777" w:rsidR="00C33A48" w:rsidRPr="00B20AE8" w:rsidRDefault="00C33A48" w:rsidP="0039402F">
            <w:pPr>
              <w:pStyle w:val="TAH"/>
            </w:pPr>
            <w:r w:rsidRPr="00B20AE8">
              <w:t>Maximum level</w:t>
            </w:r>
          </w:p>
        </w:tc>
        <w:tc>
          <w:tcPr>
            <w:tcW w:w="1440" w:type="dxa"/>
          </w:tcPr>
          <w:p w14:paraId="2BE3542C" w14:textId="77777777" w:rsidR="00C33A48" w:rsidRPr="00B20AE8" w:rsidRDefault="00C33A48" w:rsidP="0039402F">
            <w:pPr>
              <w:pStyle w:val="TAH"/>
            </w:pPr>
            <w:r w:rsidRPr="00B20AE8">
              <w:t>Measurement Bandwidth</w:t>
            </w:r>
          </w:p>
        </w:tc>
        <w:tc>
          <w:tcPr>
            <w:tcW w:w="2604" w:type="dxa"/>
          </w:tcPr>
          <w:p w14:paraId="4B20D468" w14:textId="77777777" w:rsidR="00C33A48" w:rsidRPr="00B20AE8" w:rsidRDefault="00C33A48" w:rsidP="0039402F">
            <w:pPr>
              <w:pStyle w:val="TAH"/>
            </w:pPr>
            <w:r w:rsidRPr="00B20AE8">
              <w:t>NOTE</w:t>
            </w:r>
          </w:p>
        </w:tc>
      </w:tr>
      <w:tr w:rsidR="003D3C64" w:rsidRPr="00B20AE8" w14:paraId="0EB20C4C" w14:textId="77777777" w:rsidTr="006A2BF1">
        <w:trPr>
          <w:cantSplit/>
          <w:jc w:val="center"/>
        </w:trPr>
        <w:tc>
          <w:tcPr>
            <w:tcW w:w="2376" w:type="dxa"/>
            <w:tcBorders>
              <w:right w:val="single" w:sz="4" w:space="0" w:color="auto"/>
            </w:tcBorders>
          </w:tcPr>
          <w:p w14:paraId="10F2DB4F" w14:textId="01A6D380" w:rsidR="003D3C64" w:rsidRPr="00B20AE8" w:rsidRDefault="003D3C64" w:rsidP="0039402F">
            <w:pPr>
              <w:pStyle w:val="TAC"/>
            </w:pPr>
            <w:r w:rsidRPr="00B20AE8">
              <w:t>30</w:t>
            </w:r>
            <w:r w:rsidR="00A33949">
              <w:t xml:space="preserve"> </w:t>
            </w:r>
            <w:r w:rsidRPr="00B20AE8">
              <w:t xml:space="preserve">MHz </w:t>
            </w:r>
            <w:r w:rsidRPr="00B20AE8">
              <w:noBreakHyphen/>
              <w:t xml:space="preserve"> 1</w:t>
            </w:r>
            <w:r w:rsidR="00A33949">
              <w:t xml:space="preserve"> </w:t>
            </w:r>
            <w:r w:rsidRPr="00B20AE8">
              <w:t>GHz</w:t>
            </w:r>
          </w:p>
        </w:tc>
        <w:tc>
          <w:tcPr>
            <w:tcW w:w="2052" w:type="dxa"/>
            <w:tcBorders>
              <w:top w:val="single" w:sz="4" w:space="0" w:color="auto"/>
              <w:left w:val="single" w:sz="4" w:space="0" w:color="auto"/>
              <w:bottom w:val="nil"/>
              <w:right w:val="single" w:sz="4" w:space="0" w:color="auto"/>
            </w:tcBorders>
            <w:shd w:val="clear" w:color="auto" w:fill="auto"/>
          </w:tcPr>
          <w:p w14:paraId="25A7ED13" w14:textId="72140077" w:rsidR="003D3C64" w:rsidRPr="00B20AE8" w:rsidRDefault="003D3C64" w:rsidP="0039402F">
            <w:pPr>
              <w:pStyle w:val="TAC"/>
            </w:pPr>
          </w:p>
        </w:tc>
        <w:tc>
          <w:tcPr>
            <w:tcW w:w="1440" w:type="dxa"/>
            <w:tcBorders>
              <w:left w:val="single" w:sz="4" w:space="0" w:color="auto"/>
            </w:tcBorders>
          </w:tcPr>
          <w:p w14:paraId="363EB4F7" w14:textId="77777777" w:rsidR="003D3C64" w:rsidRPr="00B20AE8" w:rsidRDefault="003D3C64" w:rsidP="0039402F">
            <w:pPr>
              <w:pStyle w:val="TAC"/>
            </w:pPr>
            <w:r w:rsidRPr="00B20AE8">
              <w:t>100 kHz</w:t>
            </w:r>
          </w:p>
        </w:tc>
        <w:tc>
          <w:tcPr>
            <w:tcW w:w="2604" w:type="dxa"/>
          </w:tcPr>
          <w:p w14:paraId="1EB13103" w14:textId="77777777" w:rsidR="003D3C64" w:rsidRPr="00B20AE8" w:rsidRDefault="003D3C64" w:rsidP="0039402F">
            <w:pPr>
              <w:pStyle w:val="TAC"/>
            </w:pPr>
            <w:r w:rsidRPr="00B20AE8">
              <w:t>NOTE 1</w:t>
            </w:r>
          </w:p>
        </w:tc>
      </w:tr>
      <w:tr w:rsidR="003D3C64" w:rsidRPr="00B20AE8" w14:paraId="585EED2F" w14:textId="77777777" w:rsidTr="006A2BF1">
        <w:trPr>
          <w:cantSplit/>
          <w:jc w:val="center"/>
        </w:trPr>
        <w:tc>
          <w:tcPr>
            <w:tcW w:w="2376" w:type="dxa"/>
            <w:tcBorders>
              <w:right w:val="single" w:sz="4" w:space="0" w:color="auto"/>
            </w:tcBorders>
          </w:tcPr>
          <w:p w14:paraId="5F8E68AB" w14:textId="247CD156" w:rsidR="003D3C64" w:rsidRPr="00B20AE8" w:rsidRDefault="003D3C64" w:rsidP="0039402F">
            <w:pPr>
              <w:pStyle w:val="TAC"/>
            </w:pPr>
            <w:r w:rsidRPr="00B20AE8">
              <w:t>1</w:t>
            </w:r>
            <w:r w:rsidR="00A33949">
              <w:t xml:space="preserve"> </w:t>
            </w:r>
            <w:r w:rsidRPr="00B20AE8">
              <w:t xml:space="preserve">GHz </w:t>
            </w:r>
            <w:r w:rsidRPr="00B20AE8">
              <w:noBreakHyphen/>
              <w:t xml:space="preserve"> 12.75 GHz</w:t>
            </w:r>
          </w:p>
        </w:tc>
        <w:tc>
          <w:tcPr>
            <w:tcW w:w="2052" w:type="dxa"/>
            <w:tcBorders>
              <w:top w:val="nil"/>
              <w:left w:val="single" w:sz="4" w:space="0" w:color="auto"/>
              <w:bottom w:val="nil"/>
              <w:right w:val="single" w:sz="4" w:space="0" w:color="auto"/>
            </w:tcBorders>
            <w:shd w:val="clear" w:color="auto" w:fill="auto"/>
          </w:tcPr>
          <w:p w14:paraId="755256A3" w14:textId="251276B2" w:rsidR="003D3C64" w:rsidRPr="00B20AE8" w:rsidRDefault="003D3C64" w:rsidP="0039402F">
            <w:pPr>
              <w:pStyle w:val="TAC"/>
            </w:pPr>
            <w:r w:rsidRPr="00B20AE8">
              <w:t>-13 + X dBm</w:t>
            </w:r>
          </w:p>
        </w:tc>
        <w:tc>
          <w:tcPr>
            <w:tcW w:w="1440" w:type="dxa"/>
            <w:tcBorders>
              <w:left w:val="single" w:sz="4" w:space="0" w:color="auto"/>
            </w:tcBorders>
          </w:tcPr>
          <w:p w14:paraId="72D2A858" w14:textId="77777777" w:rsidR="003D3C64" w:rsidRPr="00B20AE8" w:rsidRDefault="003D3C64" w:rsidP="0039402F">
            <w:pPr>
              <w:pStyle w:val="TAC"/>
            </w:pPr>
            <w:r w:rsidRPr="00B20AE8">
              <w:t>1 MHz</w:t>
            </w:r>
          </w:p>
        </w:tc>
        <w:tc>
          <w:tcPr>
            <w:tcW w:w="2604" w:type="dxa"/>
          </w:tcPr>
          <w:p w14:paraId="16911EFF" w14:textId="77777777" w:rsidR="003D3C64" w:rsidRPr="00B20AE8" w:rsidRDefault="003D3C64" w:rsidP="0039402F">
            <w:pPr>
              <w:pStyle w:val="TAC"/>
            </w:pPr>
            <w:r w:rsidRPr="00B20AE8">
              <w:t>NOTE 2</w:t>
            </w:r>
          </w:p>
        </w:tc>
      </w:tr>
      <w:tr w:rsidR="003D3C64" w:rsidRPr="00B20AE8" w14:paraId="1CB12702" w14:textId="77777777" w:rsidTr="006A2BF1">
        <w:trPr>
          <w:cantSplit/>
          <w:jc w:val="center"/>
        </w:trPr>
        <w:tc>
          <w:tcPr>
            <w:tcW w:w="2376" w:type="dxa"/>
            <w:tcBorders>
              <w:right w:val="single" w:sz="4" w:space="0" w:color="auto"/>
            </w:tcBorders>
          </w:tcPr>
          <w:p w14:paraId="4CBE0807" w14:textId="77777777" w:rsidR="003D3C64" w:rsidRPr="00B20AE8" w:rsidRDefault="003D3C64" w:rsidP="0039402F">
            <w:pPr>
              <w:pStyle w:val="TAC"/>
              <w:rPr>
                <w:rFonts w:cs="v5.0.0"/>
              </w:rPr>
            </w:pPr>
            <w:r w:rsidRPr="00B20AE8">
              <w:rPr>
                <w:rFonts w:cs="v5.0.0"/>
              </w:rPr>
              <w:t xml:space="preserve">12.75 GHz – </w:t>
            </w:r>
            <w:r w:rsidRPr="00B20AE8">
              <w:rPr>
                <w:noProof/>
              </w:rPr>
              <w:t>5</w:t>
            </w:r>
            <w:r w:rsidRPr="00B20AE8">
              <w:rPr>
                <w:noProof/>
                <w:vertAlign w:val="superscript"/>
              </w:rPr>
              <w:t>th</w:t>
            </w:r>
            <w:r w:rsidRPr="00B20AE8">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048C3813" w14:textId="77777777" w:rsidR="003D3C64" w:rsidRPr="00B20AE8" w:rsidRDefault="003D3C64" w:rsidP="0039402F">
            <w:pPr>
              <w:pStyle w:val="TAC"/>
            </w:pPr>
          </w:p>
          <w:p w14:paraId="3146DA39" w14:textId="124FE967" w:rsidR="003D3C64" w:rsidRPr="00B20AE8" w:rsidRDefault="003D3C64" w:rsidP="0039402F">
            <w:pPr>
              <w:pStyle w:val="TAC"/>
            </w:pPr>
            <w:r w:rsidRPr="00B20AE8">
              <w:t>NOTE 4,</w:t>
            </w:r>
          </w:p>
        </w:tc>
        <w:tc>
          <w:tcPr>
            <w:tcW w:w="1440" w:type="dxa"/>
            <w:tcBorders>
              <w:left w:val="single" w:sz="4" w:space="0" w:color="auto"/>
            </w:tcBorders>
          </w:tcPr>
          <w:p w14:paraId="062E82D8" w14:textId="77777777" w:rsidR="003D3C64" w:rsidRPr="00B20AE8" w:rsidRDefault="003D3C64" w:rsidP="0039402F">
            <w:pPr>
              <w:pStyle w:val="TAC"/>
            </w:pPr>
            <w:r w:rsidRPr="00B20AE8">
              <w:t>1 MHz</w:t>
            </w:r>
          </w:p>
          <w:p w14:paraId="415E4C8B" w14:textId="77777777" w:rsidR="003D3C64" w:rsidRPr="00B20AE8" w:rsidRDefault="003D3C64" w:rsidP="0039402F">
            <w:pPr>
              <w:pStyle w:val="TAC"/>
            </w:pPr>
          </w:p>
        </w:tc>
        <w:tc>
          <w:tcPr>
            <w:tcW w:w="2604" w:type="dxa"/>
          </w:tcPr>
          <w:p w14:paraId="59AB538D" w14:textId="77777777" w:rsidR="003D3C64" w:rsidRPr="00B20AE8" w:rsidRDefault="003D3C64" w:rsidP="0039402F">
            <w:pPr>
              <w:pStyle w:val="TAC"/>
            </w:pPr>
            <w:r w:rsidRPr="00B20AE8">
              <w:t>NOTE 2, NOTE 3</w:t>
            </w:r>
          </w:p>
        </w:tc>
      </w:tr>
      <w:tr w:rsidR="003D3C64" w:rsidRPr="00B20AE8" w14:paraId="63997DB7" w14:textId="77777777" w:rsidTr="006A2BF1">
        <w:trPr>
          <w:cantSplit/>
          <w:jc w:val="center"/>
        </w:trPr>
        <w:tc>
          <w:tcPr>
            <w:tcW w:w="8472" w:type="dxa"/>
            <w:gridSpan w:val="4"/>
          </w:tcPr>
          <w:p w14:paraId="533248F3" w14:textId="77148084" w:rsidR="003D3C64" w:rsidRPr="00B20AE8" w:rsidRDefault="003D3C64" w:rsidP="0039402F">
            <w:pPr>
              <w:pStyle w:val="TAN"/>
            </w:pPr>
            <w:r w:rsidRPr="00B20AE8">
              <w:t>NOTE 1:</w:t>
            </w:r>
            <w:r w:rsidRPr="00B20AE8">
              <w:tab/>
              <w:t>Bandwidth as in ITU-R SM.329</w:t>
            </w:r>
            <w:r>
              <w:t> </w:t>
            </w:r>
            <w:r w:rsidRPr="00B20AE8">
              <w:t>[16], s4.1</w:t>
            </w:r>
          </w:p>
          <w:p w14:paraId="4B256838" w14:textId="523AFF05" w:rsidR="003D3C64" w:rsidRPr="00B20AE8" w:rsidRDefault="003D3C64" w:rsidP="0039402F">
            <w:pPr>
              <w:pStyle w:val="TAN"/>
            </w:pPr>
            <w:r w:rsidRPr="00B20AE8">
              <w:t>NOTE 2:</w:t>
            </w:r>
            <w:r w:rsidRPr="00B20AE8">
              <w:tab/>
              <w:t>Bandwidth as in ITU-R SM.329</w:t>
            </w:r>
            <w:r>
              <w:t> </w:t>
            </w:r>
            <w:r w:rsidRPr="00B20AE8">
              <w:rPr>
                <w:rFonts w:cs="v5.0.0"/>
              </w:rPr>
              <w:t>[16]</w:t>
            </w:r>
            <w:r w:rsidRPr="00B20AE8">
              <w:t>, s4.1. Upper frequency as in ITU-R SM.329</w:t>
            </w:r>
            <w:r>
              <w:t> </w:t>
            </w:r>
            <w:r w:rsidRPr="00B20AE8">
              <w:t>[16] , s2.5 table 1</w:t>
            </w:r>
          </w:p>
          <w:p w14:paraId="751C134B" w14:textId="77777777" w:rsidR="003D3C64" w:rsidRPr="00B20AE8" w:rsidRDefault="003D3C64" w:rsidP="0039402F">
            <w:pPr>
              <w:pStyle w:val="TAN"/>
            </w:pPr>
            <w:r w:rsidRPr="00B20AE8">
              <w:t>NOTE 3:</w:t>
            </w:r>
            <w:r w:rsidRPr="00B20AE8">
              <w:tab/>
              <w:t>Applies only for Bands 22, 42, 43, 48.</w:t>
            </w:r>
          </w:p>
          <w:p w14:paraId="511D141D" w14:textId="77777777" w:rsidR="003D3C64" w:rsidRPr="00B20AE8" w:rsidRDefault="003D3C64" w:rsidP="0039402F">
            <w:pPr>
              <w:pStyle w:val="TAN"/>
              <w:rPr>
                <w:rFonts w:cs="Arial"/>
              </w:rPr>
            </w:pPr>
            <w:r w:rsidRPr="00B20AE8">
              <w:rPr>
                <w:rFonts w:cs="Arial"/>
              </w:rPr>
              <w:t>NOTE 4:</w:t>
            </w:r>
            <w:r w:rsidRPr="00B20AE8">
              <w:rPr>
                <w:rFonts w:cs="Arial"/>
              </w:rPr>
              <w:tab/>
              <w:t>X = 9 dB for E-UTRA, X = 6 dB for UTRA</w:t>
            </w:r>
            <w:r w:rsidRPr="00B20AE8">
              <w:t>, unless stated differently in regional regulation</w:t>
            </w:r>
            <w:r w:rsidRPr="00B20AE8">
              <w:rPr>
                <w:rFonts w:cs="Arial"/>
              </w:rPr>
              <w:t>.</w:t>
            </w:r>
          </w:p>
        </w:tc>
      </w:tr>
    </w:tbl>
    <w:p w14:paraId="1278C5E0" w14:textId="77777777" w:rsidR="00C33A48" w:rsidRPr="00B20AE8" w:rsidRDefault="00C33A48" w:rsidP="0039402F"/>
    <w:p w14:paraId="3E4BE789" w14:textId="77777777" w:rsidR="00C33A48" w:rsidRPr="00B20AE8" w:rsidRDefault="00C33A48" w:rsidP="0039402F">
      <w:r w:rsidRPr="00B20AE8">
        <w:t>Category B requirements</w:t>
      </w:r>
    </w:p>
    <w:p w14:paraId="00FE3F5A" w14:textId="674A743D" w:rsidR="00C33A48" w:rsidRPr="00B20AE8" w:rsidRDefault="00C33A48" w:rsidP="0039402F">
      <w:r w:rsidRPr="00B20AE8">
        <w:t xml:space="preserve">For UTRA, the minimum requirement is specified in </w:t>
      </w:r>
      <w:r w:rsidR="003D3C64">
        <w:t>clause </w:t>
      </w:r>
      <w:r w:rsidR="003D3C64" w:rsidRPr="00B20AE8">
        <w:rPr>
          <w:noProof/>
        </w:rPr>
        <w:t>6</w:t>
      </w:r>
      <w:r w:rsidR="00A92864" w:rsidRPr="00B20AE8">
        <w:rPr>
          <w:noProof/>
        </w:rPr>
        <w:t>.7.6.2.5.2</w:t>
      </w:r>
    </w:p>
    <w:p w14:paraId="34D1053C" w14:textId="12321E80" w:rsidR="00C33A48" w:rsidRPr="00B20AE8" w:rsidRDefault="00C33A48" w:rsidP="0039402F">
      <w:r w:rsidRPr="00B20AE8">
        <w:t>For E-UTRA</w:t>
      </w:r>
      <w:r w:rsidR="00352A0A" w:rsidRPr="00B20AE8">
        <w:t xml:space="preserve"> and NR</w:t>
      </w:r>
      <w:r w:rsidRPr="00B20AE8">
        <w:t xml:space="preserve">, the minimum requirement is specified in </w:t>
      </w:r>
      <w:r w:rsidR="003D3C64">
        <w:t>clause </w:t>
      </w:r>
      <w:r w:rsidR="003D3C64" w:rsidRPr="00B20AE8">
        <w:rPr>
          <w:noProof/>
        </w:rPr>
        <w:t>6</w:t>
      </w:r>
      <w:r w:rsidR="00A92864" w:rsidRPr="00B20AE8">
        <w:rPr>
          <w:noProof/>
        </w:rPr>
        <w:t>.7.6.</w:t>
      </w:r>
      <w:r w:rsidR="0046483C" w:rsidRPr="00B20AE8">
        <w:rPr>
          <w:noProof/>
        </w:rPr>
        <w:t>2.5.3</w:t>
      </w:r>
    </w:p>
    <w:p w14:paraId="51C2A8B6" w14:textId="77777777" w:rsidR="00C33A48" w:rsidRPr="00B20AE8" w:rsidRDefault="00C33A48" w:rsidP="0039402F">
      <w:r w:rsidRPr="00B20AE8">
        <w:t>Additional requirements for BC2 (category B)</w:t>
      </w:r>
    </w:p>
    <w:p w14:paraId="33CF3243" w14:textId="77777777" w:rsidR="00C33A48" w:rsidRPr="00B20AE8" w:rsidRDefault="00C33A48" w:rsidP="0039402F">
      <w:r w:rsidRPr="00B20AE8">
        <w:t>For AAS BS operating in Band Category 2 when GSM/EDGE is configured, the power of any spurious emission shall not exceed the limits in table 6.7.6.2.5.1-2.</w:t>
      </w:r>
    </w:p>
    <w:p w14:paraId="2EC7F1EF" w14:textId="77777777" w:rsidR="00C33A48" w:rsidRPr="00B20AE8" w:rsidRDefault="00C33A48" w:rsidP="0039402F">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14:paraId="47991D23" w14:textId="77777777" w:rsidR="00C33A48" w:rsidRPr="00B20AE8" w:rsidRDefault="00C33A48" w:rsidP="0039402F">
      <w:pPr>
        <w:pStyle w:val="TH"/>
      </w:pPr>
      <w:r w:rsidRPr="00B20AE8">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68"/>
        <w:gridCol w:w="3690"/>
        <w:gridCol w:w="2973"/>
        <w:gridCol w:w="1694"/>
      </w:tblGrid>
      <w:tr w:rsidR="004F339F" w:rsidRPr="00B20AE8" w14:paraId="0D38D083" w14:textId="77777777" w:rsidTr="006A2BF1">
        <w:trPr>
          <w:cantSplit/>
          <w:jc w:val="center"/>
        </w:trPr>
        <w:tc>
          <w:tcPr>
            <w:tcW w:w="1268" w:type="dxa"/>
            <w:tcBorders>
              <w:bottom w:val="single" w:sz="4" w:space="0" w:color="auto"/>
            </w:tcBorders>
          </w:tcPr>
          <w:p w14:paraId="57FFB436" w14:textId="77777777" w:rsidR="00C33A48" w:rsidRPr="00B20AE8" w:rsidRDefault="00C33A48" w:rsidP="0039402F">
            <w:pPr>
              <w:pStyle w:val="TAH"/>
            </w:pPr>
            <w:r w:rsidRPr="00B20AE8">
              <w:t>Frequency range</w:t>
            </w:r>
          </w:p>
        </w:tc>
        <w:tc>
          <w:tcPr>
            <w:tcW w:w="3690" w:type="dxa"/>
          </w:tcPr>
          <w:p w14:paraId="07B1560F" w14:textId="77777777" w:rsidR="00C33A48" w:rsidRPr="00B20AE8" w:rsidRDefault="00C33A48" w:rsidP="0039402F">
            <w:pPr>
              <w:pStyle w:val="TAH"/>
            </w:pPr>
            <w:r w:rsidRPr="00B20AE8">
              <w:t xml:space="preserve">Frequency offset from </w:t>
            </w:r>
            <w:r w:rsidRPr="00B20AE8">
              <w:rPr>
                <w:i/>
              </w:rPr>
              <w:t>downlink operating band</w:t>
            </w:r>
            <w:r w:rsidRPr="00B20AE8">
              <w:t xml:space="preserve"> edge (NOTE)</w:t>
            </w:r>
          </w:p>
        </w:tc>
        <w:tc>
          <w:tcPr>
            <w:tcW w:w="2973" w:type="dxa"/>
          </w:tcPr>
          <w:p w14:paraId="393F3A24" w14:textId="77777777" w:rsidR="00C33A48" w:rsidRPr="00B20AE8" w:rsidRDefault="00C33A48" w:rsidP="0039402F">
            <w:pPr>
              <w:pStyle w:val="TAH"/>
            </w:pPr>
            <w:r w:rsidRPr="00B20AE8">
              <w:t>Maximum Level</w:t>
            </w:r>
          </w:p>
        </w:tc>
        <w:tc>
          <w:tcPr>
            <w:tcW w:w="1694" w:type="dxa"/>
          </w:tcPr>
          <w:p w14:paraId="49A655DD" w14:textId="77777777" w:rsidR="00C33A48" w:rsidRPr="00B20AE8" w:rsidRDefault="00C33A48" w:rsidP="0039402F">
            <w:pPr>
              <w:pStyle w:val="TAH"/>
            </w:pPr>
            <w:r w:rsidRPr="00B20AE8">
              <w:t>Measurement Bandwidth</w:t>
            </w:r>
          </w:p>
        </w:tc>
      </w:tr>
      <w:tr w:rsidR="003D3C64" w:rsidRPr="00B20AE8" w14:paraId="08406965" w14:textId="77777777" w:rsidTr="006A2BF1">
        <w:trPr>
          <w:cantSplit/>
          <w:jc w:val="center"/>
        </w:trPr>
        <w:tc>
          <w:tcPr>
            <w:tcW w:w="1268" w:type="dxa"/>
            <w:tcBorders>
              <w:top w:val="single" w:sz="4" w:space="0" w:color="auto"/>
              <w:left w:val="single" w:sz="4" w:space="0" w:color="auto"/>
              <w:bottom w:val="nil"/>
              <w:right w:val="single" w:sz="4" w:space="0" w:color="auto"/>
            </w:tcBorders>
            <w:shd w:val="clear" w:color="auto" w:fill="auto"/>
          </w:tcPr>
          <w:p w14:paraId="57A3E12B" w14:textId="7EF5F780" w:rsidR="003D3C64" w:rsidRPr="00B20AE8" w:rsidRDefault="003D3C64" w:rsidP="0039402F">
            <w:pPr>
              <w:pStyle w:val="TAC"/>
            </w:pPr>
          </w:p>
        </w:tc>
        <w:tc>
          <w:tcPr>
            <w:tcW w:w="3690" w:type="dxa"/>
            <w:tcBorders>
              <w:left w:val="single" w:sz="4" w:space="0" w:color="auto"/>
            </w:tcBorders>
          </w:tcPr>
          <w:p w14:paraId="45021593" w14:textId="77777777" w:rsidR="003D3C64" w:rsidRPr="00B20AE8" w:rsidRDefault="003D3C64" w:rsidP="0039402F">
            <w:pPr>
              <w:pStyle w:val="TAC"/>
            </w:pPr>
            <w:r w:rsidRPr="00B20AE8">
              <w:t>10 – 20 MHz</w:t>
            </w:r>
          </w:p>
        </w:tc>
        <w:tc>
          <w:tcPr>
            <w:tcW w:w="2973" w:type="dxa"/>
          </w:tcPr>
          <w:p w14:paraId="7C0271E7" w14:textId="77777777" w:rsidR="003D3C64" w:rsidRPr="00B20AE8" w:rsidRDefault="003D3C64" w:rsidP="0039402F">
            <w:pPr>
              <w:pStyle w:val="TAC"/>
            </w:pPr>
            <w:r w:rsidRPr="00B20AE8">
              <w:t>-25 dBm</w:t>
            </w:r>
          </w:p>
        </w:tc>
        <w:tc>
          <w:tcPr>
            <w:tcW w:w="1694" w:type="dxa"/>
          </w:tcPr>
          <w:p w14:paraId="04D8B264" w14:textId="77777777" w:rsidR="003D3C64" w:rsidRPr="00B20AE8" w:rsidRDefault="003D3C64" w:rsidP="0039402F">
            <w:pPr>
              <w:pStyle w:val="TAC"/>
            </w:pPr>
            <w:r w:rsidRPr="00B20AE8">
              <w:t>300 kHz</w:t>
            </w:r>
          </w:p>
        </w:tc>
      </w:tr>
      <w:tr w:rsidR="003D3C64" w:rsidRPr="00B20AE8" w14:paraId="6DFCBD41" w14:textId="77777777" w:rsidTr="006A2BF1">
        <w:trPr>
          <w:cantSplit/>
          <w:jc w:val="center"/>
        </w:trPr>
        <w:tc>
          <w:tcPr>
            <w:tcW w:w="1268" w:type="dxa"/>
            <w:tcBorders>
              <w:top w:val="nil"/>
              <w:left w:val="single" w:sz="4" w:space="0" w:color="auto"/>
              <w:bottom w:val="nil"/>
              <w:right w:val="single" w:sz="4" w:space="0" w:color="auto"/>
            </w:tcBorders>
            <w:shd w:val="clear" w:color="auto" w:fill="auto"/>
          </w:tcPr>
          <w:p w14:paraId="2A17EA9C" w14:textId="036CBD71" w:rsidR="003D3C64" w:rsidRPr="00B20AE8" w:rsidRDefault="003D3C64" w:rsidP="0039402F">
            <w:pPr>
              <w:pStyle w:val="TAC"/>
            </w:pPr>
            <w:r w:rsidRPr="00B20AE8">
              <w:t xml:space="preserve">500 MHz </w:t>
            </w:r>
            <w:r w:rsidRPr="00B20AE8">
              <w:sym w:font="Symbol" w:char="F0AB"/>
            </w:r>
            <w:r w:rsidRPr="00B20AE8">
              <w:t xml:space="preserve"> 1 GHz</w:t>
            </w:r>
          </w:p>
        </w:tc>
        <w:tc>
          <w:tcPr>
            <w:tcW w:w="3690" w:type="dxa"/>
            <w:tcBorders>
              <w:left w:val="single" w:sz="4" w:space="0" w:color="auto"/>
            </w:tcBorders>
          </w:tcPr>
          <w:p w14:paraId="72902EDF" w14:textId="77777777" w:rsidR="003D3C64" w:rsidRPr="00B20AE8" w:rsidRDefault="003D3C64" w:rsidP="0039402F">
            <w:pPr>
              <w:pStyle w:val="TAC"/>
            </w:pPr>
            <w:r w:rsidRPr="00B20AE8">
              <w:t>20 – 30 MHz</w:t>
            </w:r>
          </w:p>
        </w:tc>
        <w:tc>
          <w:tcPr>
            <w:tcW w:w="2973" w:type="dxa"/>
          </w:tcPr>
          <w:p w14:paraId="206316CD" w14:textId="77777777" w:rsidR="003D3C64" w:rsidRPr="00B20AE8" w:rsidRDefault="003D3C64" w:rsidP="0039402F">
            <w:pPr>
              <w:pStyle w:val="TAC"/>
              <w:rPr>
                <w:rFonts w:cs="Arial"/>
              </w:rPr>
            </w:pPr>
            <w:r w:rsidRPr="00B20AE8">
              <w:t>-25 dBm</w:t>
            </w:r>
          </w:p>
        </w:tc>
        <w:tc>
          <w:tcPr>
            <w:tcW w:w="1694" w:type="dxa"/>
          </w:tcPr>
          <w:p w14:paraId="146E7EA2" w14:textId="77777777" w:rsidR="003D3C64" w:rsidRPr="00B20AE8" w:rsidRDefault="003D3C64" w:rsidP="0039402F">
            <w:pPr>
              <w:pStyle w:val="TAC"/>
            </w:pPr>
            <w:r w:rsidRPr="00B20AE8">
              <w:t>1 MHz</w:t>
            </w:r>
          </w:p>
        </w:tc>
      </w:tr>
      <w:tr w:rsidR="003D3C64" w:rsidRPr="00B20AE8" w14:paraId="459B4BCF" w14:textId="77777777" w:rsidTr="006A2BF1">
        <w:trPr>
          <w:cantSplit/>
          <w:jc w:val="center"/>
        </w:trPr>
        <w:tc>
          <w:tcPr>
            <w:tcW w:w="1268" w:type="dxa"/>
            <w:tcBorders>
              <w:top w:val="nil"/>
              <w:left w:val="single" w:sz="4" w:space="0" w:color="auto"/>
              <w:bottom w:val="single" w:sz="4" w:space="0" w:color="auto"/>
              <w:right w:val="single" w:sz="4" w:space="0" w:color="auto"/>
            </w:tcBorders>
            <w:shd w:val="clear" w:color="auto" w:fill="auto"/>
          </w:tcPr>
          <w:p w14:paraId="13F54D7E" w14:textId="77777777" w:rsidR="003D3C64" w:rsidRPr="00B20AE8" w:rsidRDefault="003D3C64" w:rsidP="0039402F">
            <w:pPr>
              <w:pStyle w:val="TAC"/>
            </w:pPr>
          </w:p>
        </w:tc>
        <w:tc>
          <w:tcPr>
            <w:tcW w:w="3690" w:type="dxa"/>
            <w:tcBorders>
              <w:left w:val="single" w:sz="4" w:space="0" w:color="auto"/>
            </w:tcBorders>
          </w:tcPr>
          <w:p w14:paraId="44AA9D62" w14:textId="77777777" w:rsidR="003D3C64" w:rsidRPr="00B20AE8" w:rsidRDefault="003D3C64" w:rsidP="0039402F">
            <w:pPr>
              <w:pStyle w:val="TAC"/>
            </w:pPr>
            <w:r w:rsidRPr="00B20AE8">
              <w:t>≥ 30 MHz</w:t>
            </w:r>
          </w:p>
        </w:tc>
        <w:tc>
          <w:tcPr>
            <w:tcW w:w="2973" w:type="dxa"/>
          </w:tcPr>
          <w:p w14:paraId="6064A4CC" w14:textId="77777777" w:rsidR="003D3C64" w:rsidRPr="00B20AE8" w:rsidRDefault="003D3C64" w:rsidP="0039402F">
            <w:pPr>
              <w:pStyle w:val="TAC"/>
              <w:rPr>
                <w:rFonts w:cs="Arial"/>
              </w:rPr>
            </w:pPr>
            <w:r w:rsidRPr="00B20AE8">
              <w:t>-25 dBm</w:t>
            </w:r>
          </w:p>
        </w:tc>
        <w:tc>
          <w:tcPr>
            <w:tcW w:w="1694" w:type="dxa"/>
          </w:tcPr>
          <w:p w14:paraId="10130B0B" w14:textId="77777777" w:rsidR="003D3C64" w:rsidRPr="00B20AE8" w:rsidRDefault="003D3C64" w:rsidP="0039402F">
            <w:pPr>
              <w:pStyle w:val="TAC"/>
            </w:pPr>
            <w:r w:rsidRPr="00B20AE8">
              <w:t>3 MHz</w:t>
            </w:r>
          </w:p>
        </w:tc>
      </w:tr>
      <w:tr w:rsidR="003D3C64" w:rsidRPr="00B20AE8" w14:paraId="72E18DFC" w14:textId="77777777" w:rsidTr="006A2BF1">
        <w:trPr>
          <w:cantSplit/>
          <w:jc w:val="center"/>
        </w:trPr>
        <w:tc>
          <w:tcPr>
            <w:tcW w:w="1268" w:type="dxa"/>
            <w:tcBorders>
              <w:top w:val="single" w:sz="4" w:space="0" w:color="auto"/>
            </w:tcBorders>
          </w:tcPr>
          <w:p w14:paraId="71B8217B" w14:textId="77777777" w:rsidR="003D3C64" w:rsidRPr="00B20AE8" w:rsidRDefault="003D3C64" w:rsidP="0039402F">
            <w:pPr>
              <w:pStyle w:val="TAC"/>
            </w:pPr>
            <w:r w:rsidRPr="00B20AE8">
              <w:t xml:space="preserve">1 GHz </w:t>
            </w:r>
            <w:r w:rsidRPr="00B20AE8">
              <w:sym w:font="Symbol" w:char="F0AB"/>
            </w:r>
            <w:r w:rsidRPr="00B20AE8">
              <w:t xml:space="preserve"> 12.75 GHz</w:t>
            </w:r>
          </w:p>
        </w:tc>
        <w:tc>
          <w:tcPr>
            <w:tcW w:w="3690" w:type="dxa"/>
          </w:tcPr>
          <w:p w14:paraId="3FE9715B" w14:textId="77777777" w:rsidR="003D3C64" w:rsidRPr="00B20AE8" w:rsidRDefault="003D3C64" w:rsidP="0039402F">
            <w:pPr>
              <w:pStyle w:val="TAC"/>
            </w:pPr>
            <w:r w:rsidRPr="00B20AE8">
              <w:t>≥ 30 MHz</w:t>
            </w:r>
          </w:p>
        </w:tc>
        <w:tc>
          <w:tcPr>
            <w:tcW w:w="2973" w:type="dxa"/>
          </w:tcPr>
          <w:p w14:paraId="79AE8BB1" w14:textId="77777777" w:rsidR="003D3C64" w:rsidRPr="00B20AE8" w:rsidRDefault="003D3C64" w:rsidP="0039402F">
            <w:pPr>
              <w:pStyle w:val="TAC"/>
              <w:rPr>
                <w:rFonts w:cs="Arial"/>
              </w:rPr>
            </w:pPr>
            <w:r w:rsidRPr="00B20AE8">
              <w:t>-22 dBm</w:t>
            </w:r>
          </w:p>
        </w:tc>
        <w:tc>
          <w:tcPr>
            <w:tcW w:w="1694" w:type="dxa"/>
          </w:tcPr>
          <w:p w14:paraId="38320B20" w14:textId="77777777" w:rsidR="003D3C64" w:rsidRPr="00B20AE8" w:rsidRDefault="003D3C64" w:rsidP="0039402F">
            <w:pPr>
              <w:pStyle w:val="TAC"/>
            </w:pPr>
            <w:r w:rsidRPr="00B20AE8">
              <w:t>3 MHz</w:t>
            </w:r>
          </w:p>
        </w:tc>
      </w:tr>
      <w:tr w:rsidR="003D3C64" w:rsidRPr="00B20AE8" w14:paraId="6CAF7242" w14:textId="77777777" w:rsidTr="006A2BF1">
        <w:trPr>
          <w:cantSplit/>
          <w:jc w:val="center"/>
        </w:trPr>
        <w:tc>
          <w:tcPr>
            <w:tcW w:w="9625" w:type="dxa"/>
            <w:gridSpan w:val="4"/>
          </w:tcPr>
          <w:p w14:paraId="5210E1B3" w14:textId="77777777" w:rsidR="003D3C64" w:rsidRPr="00B20AE8" w:rsidRDefault="003D3C64" w:rsidP="0039402F">
            <w:pPr>
              <w:pStyle w:val="TAN"/>
            </w:pPr>
            <w:r w:rsidRPr="00B20AE8">
              <w:t>NOTE:</w:t>
            </w:r>
            <w:r w:rsidRPr="00B20AE8">
              <w:tab/>
            </w:r>
            <w:r w:rsidRPr="00B20AE8">
              <w:rPr>
                <w:rFonts w:eastAsia="??"/>
              </w:rPr>
              <w:t xml:space="preserve">For </w:t>
            </w:r>
            <w:r w:rsidRPr="00B20AE8">
              <w:rPr>
                <w:rFonts w:eastAsia="??"/>
                <w:i/>
              </w:rPr>
              <w:t>multi-band RIBs</w:t>
            </w:r>
            <w:r w:rsidRPr="00B20AE8">
              <w:t>, the frequency offset is relative to the closest operating band.</w:t>
            </w:r>
          </w:p>
        </w:tc>
      </w:tr>
    </w:tbl>
    <w:p w14:paraId="21BF2CD7" w14:textId="77777777" w:rsidR="00C33A48" w:rsidRPr="00B20AE8" w:rsidRDefault="00C33A48" w:rsidP="0039402F"/>
    <w:p w14:paraId="3E27E615" w14:textId="77777777" w:rsidR="00934F2D" w:rsidRPr="00B20AE8" w:rsidRDefault="00934F2D" w:rsidP="00F437E4">
      <w:pPr>
        <w:pStyle w:val="H6"/>
      </w:pPr>
      <w:bookmarkStart w:id="3945" w:name="_Toc21123137"/>
      <w:bookmarkStart w:id="3946" w:name="_Toc45907330"/>
      <w:bookmarkStart w:id="3947" w:name="_Toc53181434"/>
      <w:r w:rsidRPr="00B20AE8">
        <w:t>6.7.6.2.5.2</w:t>
      </w:r>
      <w:r w:rsidRPr="00B20AE8">
        <w:tab/>
      </w:r>
      <w:r w:rsidRPr="00B20AE8">
        <w:rPr>
          <w:lang w:eastAsia="sv-SE"/>
        </w:rPr>
        <w:t>Single RAT UTRA operation</w:t>
      </w:r>
      <w:bookmarkEnd w:id="3945"/>
      <w:bookmarkEnd w:id="3946"/>
      <w:bookmarkEnd w:id="3947"/>
    </w:p>
    <w:p w14:paraId="1BB29364" w14:textId="77777777" w:rsidR="00934F2D" w:rsidRPr="00B20AE8" w:rsidRDefault="00934F2D" w:rsidP="0039402F">
      <w:r w:rsidRPr="00B20AE8">
        <w:t>Category A requirements</w:t>
      </w:r>
    </w:p>
    <w:p w14:paraId="2CCD1C0D" w14:textId="77777777" w:rsidR="00934F2D" w:rsidRPr="00B20AE8" w:rsidRDefault="00934F2D" w:rsidP="0039402F">
      <w:r w:rsidRPr="00B20AE8">
        <w:t>For an AAS BS meeting category A the TRP of any spurious emission shall not exceed the limits in table 6.7.6.2.5.1-1</w:t>
      </w:r>
    </w:p>
    <w:p w14:paraId="53B9E574" w14:textId="77777777" w:rsidR="00934F2D" w:rsidRPr="00B20AE8" w:rsidRDefault="00934F2D" w:rsidP="0039402F">
      <w:r w:rsidRPr="00B20AE8">
        <w:t>Category B requirements</w:t>
      </w:r>
    </w:p>
    <w:p w14:paraId="1DA47EF7" w14:textId="07D48E4C" w:rsidR="00934F2D" w:rsidRPr="00B20AE8" w:rsidRDefault="00934F2D" w:rsidP="0039402F">
      <w:r w:rsidRPr="00B20AE8">
        <w:t>The following limits shall be met in cases where Category B limits for spurious emissions, as defined in ITU-R Recommendation SM.329</w:t>
      </w:r>
      <w:r w:rsidR="003D3C64">
        <w:t> </w:t>
      </w:r>
      <w:r w:rsidR="003D3C64" w:rsidRPr="00B20AE8">
        <w:t>[</w:t>
      </w:r>
      <w:r w:rsidRPr="00B20AE8">
        <w:t>1</w:t>
      </w:r>
      <w:r w:rsidR="00A33949">
        <w:t>6</w:t>
      </w:r>
      <w:r w:rsidRPr="00B20AE8">
        <w:t>], are applied.</w:t>
      </w:r>
    </w:p>
    <w:p w14:paraId="4AA78BD1" w14:textId="6A07A762" w:rsidR="00934F2D" w:rsidRPr="00B20AE8" w:rsidRDefault="00934F2D" w:rsidP="0039402F">
      <w:r w:rsidRPr="00B20AE8">
        <w:t>The TRP of any spurious emission shall not exceed the limits in tables</w:t>
      </w:r>
      <w:r w:rsidR="003D3C64">
        <w:t xml:space="preserve"> </w:t>
      </w:r>
      <w:r w:rsidRPr="00B20AE8">
        <w:t>6.7.6.2.5.2-1 ans 6.7.6.2.5.2-2</w:t>
      </w:r>
    </w:p>
    <w:p w14:paraId="18ABB2B6" w14:textId="77777777" w:rsidR="00934F2D" w:rsidRPr="00B20AE8" w:rsidRDefault="00934F2D" w:rsidP="0039402F">
      <w:pPr>
        <w:pStyle w:val="TH"/>
      </w:pPr>
      <w:r w:rsidRPr="00B20AE8">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1540B08B" w14:textId="77777777" w:rsidTr="006A2BF1">
        <w:trPr>
          <w:cantSplit/>
          <w:jc w:val="center"/>
        </w:trPr>
        <w:tc>
          <w:tcPr>
            <w:tcW w:w="2976" w:type="dxa"/>
          </w:tcPr>
          <w:p w14:paraId="0DF3A52B" w14:textId="77777777" w:rsidR="00934F2D" w:rsidRPr="00B20AE8" w:rsidRDefault="00934F2D" w:rsidP="0039402F">
            <w:pPr>
              <w:pStyle w:val="TAH"/>
            </w:pPr>
            <w:r w:rsidRPr="00B20AE8">
              <w:t>Band</w:t>
            </w:r>
          </w:p>
        </w:tc>
        <w:tc>
          <w:tcPr>
            <w:tcW w:w="1276" w:type="dxa"/>
          </w:tcPr>
          <w:p w14:paraId="57142D2C" w14:textId="77777777" w:rsidR="00934F2D" w:rsidRPr="00B20AE8" w:rsidRDefault="00934F2D" w:rsidP="0039402F">
            <w:pPr>
              <w:pStyle w:val="TAH"/>
            </w:pPr>
            <w:r w:rsidRPr="00B20AE8">
              <w:t>Maximum Level</w:t>
            </w:r>
            <w:r w:rsidR="001A716D" w:rsidRPr="00B20AE8">
              <w:br/>
              <w:t>(Note 5)</w:t>
            </w:r>
          </w:p>
        </w:tc>
        <w:tc>
          <w:tcPr>
            <w:tcW w:w="1418" w:type="dxa"/>
          </w:tcPr>
          <w:p w14:paraId="3C15E6EC" w14:textId="77777777" w:rsidR="00934F2D" w:rsidRPr="00B20AE8" w:rsidRDefault="00934F2D" w:rsidP="0039402F">
            <w:pPr>
              <w:pStyle w:val="TAH"/>
            </w:pPr>
            <w:r w:rsidRPr="00B20AE8">
              <w:t>Measurement Bandwidth</w:t>
            </w:r>
          </w:p>
        </w:tc>
        <w:tc>
          <w:tcPr>
            <w:tcW w:w="2519" w:type="dxa"/>
          </w:tcPr>
          <w:p w14:paraId="2F48C1D4" w14:textId="77777777" w:rsidR="00934F2D" w:rsidRPr="00B20AE8" w:rsidRDefault="00934F2D" w:rsidP="0039402F">
            <w:pPr>
              <w:pStyle w:val="TAH"/>
            </w:pPr>
            <w:r w:rsidRPr="00B20AE8">
              <w:t>Notes</w:t>
            </w:r>
          </w:p>
        </w:tc>
      </w:tr>
      <w:tr w:rsidR="004F339F" w:rsidRPr="00B20AE8" w14:paraId="06540FD0" w14:textId="77777777" w:rsidTr="006A2BF1">
        <w:trPr>
          <w:cantSplit/>
          <w:jc w:val="center"/>
        </w:trPr>
        <w:tc>
          <w:tcPr>
            <w:tcW w:w="2976" w:type="dxa"/>
          </w:tcPr>
          <w:p w14:paraId="6DC185C2" w14:textId="77777777" w:rsidR="00934F2D" w:rsidRPr="00B20AE8" w:rsidRDefault="00934F2D" w:rsidP="0039402F">
            <w:pPr>
              <w:pStyle w:val="TAC"/>
            </w:pPr>
            <w:r w:rsidRPr="00B20AE8">
              <w:t xml:space="preserve">30 MHz </w:t>
            </w:r>
            <w:r w:rsidRPr="00B20AE8">
              <w:sym w:font="Symbol" w:char="F0AB"/>
            </w:r>
            <w:r w:rsidRPr="00B20AE8">
              <w:t xml:space="preserve"> 1 GHz</w:t>
            </w:r>
          </w:p>
        </w:tc>
        <w:tc>
          <w:tcPr>
            <w:tcW w:w="1276" w:type="dxa"/>
          </w:tcPr>
          <w:p w14:paraId="34354555" w14:textId="77777777" w:rsidR="00934F2D" w:rsidRPr="00B20AE8" w:rsidRDefault="001A716D" w:rsidP="0039402F">
            <w:pPr>
              <w:pStyle w:val="TAC"/>
            </w:pPr>
            <w:r w:rsidRPr="00B20AE8">
              <w:t>-36 + X</w:t>
            </w:r>
            <w:r w:rsidRPr="00B20AE8" w:rsidDel="001A716D">
              <w:t xml:space="preserve"> </w:t>
            </w:r>
            <w:r w:rsidR="00934F2D" w:rsidRPr="00B20AE8">
              <w:t>dBm</w:t>
            </w:r>
          </w:p>
        </w:tc>
        <w:tc>
          <w:tcPr>
            <w:tcW w:w="1418" w:type="dxa"/>
          </w:tcPr>
          <w:p w14:paraId="7AB1B068" w14:textId="77777777" w:rsidR="00934F2D" w:rsidRPr="00B20AE8" w:rsidRDefault="00934F2D" w:rsidP="0039402F">
            <w:pPr>
              <w:pStyle w:val="TAC"/>
            </w:pPr>
            <w:r w:rsidRPr="00B20AE8">
              <w:t>100 kHz</w:t>
            </w:r>
          </w:p>
        </w:tc>
        <w:tc>
          <w:tcPr>
            <w:tcW w:w="2519" w:type="dxa"/>
          </w:tcPr>
          <w:p w14:paraId="0DC98084" w14:textId="77777777" w:rsidR="00934F2D" w:rsidRPr="00B20AE8" w:rsidRDefault="00934F2D" w:rsidP="0039402F">
            <w:pPr>
              <w:pStyle w:val="TAC"/>
            </w:pPr>
            <w:r w:rsidRPr="00B20AE8">
              <w:t>NOTE 1</w:t>
            </w:r>
          </w:p>
        </w:tc>
      </w:tr>
      <w:tr w:rsidR="004F339F" w:rsidRPr="00B20AE8" w14:paraId="252B9878" w14:textId="77777777" w:rsidTr="006A2BF1">
        <w:trPr>
          <w:cantSplit/>
          <w:jc w:val="center"/>
        </w:trPr>
        <w:tc>
          <w:tcPr>
            <w:tcW w:w="2976" w:type="dxa"/>
          </w:tcPr>
          <w:p w14:paraId="61EF5974" w14:textId="77777777" w:rsidR="00934F2D" w:rsidRPr="00B20AE8" w:rsidRDefault="00934F2D" w:rsidP="0039402F">
            <w:pPr>
              <w:pStyle w:val="TAC"/>
            </w:pPr>
            <w:r w:rsidRPr="00B20AE8">
              <w:t xml:space="preserve">1 GHz </w:t>
            </w:r>
            <w:r w:rsidRPr="00B20AE8">
              <w:sym w:font="Symbol" w:char="F0AB"/>
            </w:r>
            <w:r w:rsidRPr="00B20AE8">
              <w:t xml:space="preserve"> F</w:t>
            </w:r>
            <w:r w:rsidRPr="00B20AE8">
              <w:rPr>
                <w:vertAlign w:val="subscript"/>
              </w:rPr>
              <w:t>low</w:t>
            </w:r>
            <w:r w:rsidRPr="00B20AE8">
              <w:t xml:space="preserve"> - 10 MHz </w:t>
            </w:r>
          </w:p>
        </w:tc>
        <w:tc>
          <w:tcPr>
            <w:tcW w:w="1276" w:type="dxa"/>
          </w:tcPr>
          <w:p w14:paraId="3647AE81" w14:textId="77777777" w:rsidR="00934F2D" w:rsidRPr="00B20AE8" w:rsidRDefault="001A716D" w:rsidP="0039402F">
            <w:pPr>
              <w:pStyle w:val="TAC"/>
            </w:pPr>
            <w:r w:rsidRPr="00B20AE8">
              <w:t>-30 + X</w:t>
            </w:r>
            <w:r w:rsidR="00934F2D" w:rsidRPr="00B20AE8">
              <w:t xml:space="preserve"> dBm</w:t>
            </w:r>
          </w:p>
        </w:tc>
        <w:tc>
          <w:tcPr>
            <w:tcW w:w="1418" w:type="dxa"/>
          </w:tcPr>
          <w:p w14:paraId="76FE4BE6" w14:textId="77777777" w:rsidR="00934F2D" w:rsidRPr="00B20AE8" w:rsidRDefault="00934F2D" w:rsidP="0039402F">
            <w:pPr>
              <w:pStyle w:val="TAC"/>
            </w:pPr>
            <w:r w:rsidRPr="00B20AE8">
              <w:t>1 MHz</w:t>
            </w:r>
          </w:p>
        </w:tc>
        <w:tc>
          <w:tcPr>
            <w:tcW w:w="2519" w:type="dxa"/>
          </w:tcPr>
          <w:p w14:paraId="14B2A9DF" w14:textId="77777777" w:rsidR="00934F2D" w:rsidRPr="00B20AE8" w:rsidRDefault="00934F2D" w:rsidP="0039402F">
            <w:pPr>
              <w:pStyle w:val="TAC"/>
            </w:pPr>
            <w:r w:rsidRPr="00B20AE8">
              <w:t>NOTE 1</w:t>
            </w:r>
          </w:p>
        </w:tc>
      </w:tr>
      <w:tr w:rsidR="004F339F" w:rsidRPr="00B20AE8" w14:paraId="0703A989" w14:textId="77777777" w:rsidTr="006A2BF1">
        <w:trPr>
          <w:cantSplit/>
          <w:jc w:val="center"/>
        </w:trPr>
        <w:tc>
          <w:tcPr>
            <w:tcW w:w="2976" w:type="dxa"/>
          </w:tcPr>
          <w:p w14:paraId="1484FFE0" w14:textId="77777777" w:rsidR="00934F2D" w:rsidRPr="00B20AE8" w:rsidRDefault="00934F2D" w:rsidP="0039402F">
            <w:pPr>
              <w:pStyle w:val="TAC"/>
            </w:pPr>
            <w:r w:rsidRPr="00B20AE8">
              <w:t>F</w:t>
            </w:r>
            <w:r w:rsidRPr="00B20AE8">
              <w:rPr>
                <w:vertAlign w:val="subscript"/>
              </w:rPr>
              <w:t>low</w:t>
            </w:r>
            <w:r w:rsidRPr="00B20AE8">
              <w:t xml:space="preserve"> - 10 MHz </w:t>
            </w:r>
            <w:r w:rsidRPr="00B20AE8">
              <w:sym w:font="Symbol" w:char="F0AB"/>
            </w:r>
            <w:r w:rsidRPr="00B20AE8">
              <w:t xml:space="preserve"> F</w:t>
            </w:r>
            <w:r w:rsidRPr="00B20AE8">
              <w:rPr>
                <w:vertAlign w:val="subscript"/>
              </w:rPr>
              <w:t>high</w:t>
            </w:r>
            <w:r w:rsidRPr="00B20AE8">
              <w:t xml:space="preserve"> + 10 MHz</w:t>
            </w:r>
          </w:p>
        </w:tc>
        <w:tc>
          <w:tcPr>
            <w:tcW w:w="1276" w:type="dxa"/>
          </w:tcPr>
          <w:p w14:paraId="4D58E467" w14:textId="77777777" w:rsidR="00934F2D" w:rsidRPr="00B20AE8" w:rsidRDefault="001A716D" w:rsidP="0039402F">
            <w:pPr>
              <w:pStyle w:val="TAC"/>
            </w:pPr>
            <w:r w:rsidRPr="00B20AE8">
              <w:t>-15 + X</w:t>
            </w:r>
            <w:r w:rsidR="00934F2D" w:rsidRPr="00B20AE8">
              <w:t xml:space="preserve"> dBm</w:t>
            </w:r>
          </w:p>
        </w:tc>
        <w:tc>
          <w:tcPr>
            <w:tcW w:w="1418" w:type="dxa"/>
          </w:tcPr>
          <w:p w14:paraId="663F2DD0" w14:textId="77777777" w:rsidR="00934F2D" w:rsidRPr="00B20AE8" w:rsidRDefault="00934F2D" w:rsidP="0039402F">
            <w:pPr>
              <w:pStyle w:val="TAC"/>
            </w:pPr>
            <w:r w:rsidRPr="00B20AE8">
              <w:t>1 MHz</w:t>
            </w:r>
          </w:p>
        </w:tc>
        <w:tc>
          <w:tcPr>
            <w:tcW w:w="2519" w:type="dxa"/>
          </w:tcPr>
          <w:p w14:paraId="20CD8212" w14:textId="77777777" w:rsidR="00934F2D" w:rsidRPr="00B20AE8" w:rsidRDefault="00934F2D" w:rsidP="0039402F">
            <w:pPr>
              <w:pStyle w:val="TAC"/>
            </w:pPr>
            <w:r w:rsidRPr="00B20AE8">
              <w:t>NOTE 2</w:t>
            </w:r>
          </w:p>
        </w:tc>
      </w:tr>
      <w:tr w:rsidR="004F339F" w:rsidRPr="00B20AE8" w14:paraId="36AD39D4" w14:textId="77777777" w:rsidTr="006A2BF1">
        <w:trPr>
          <w:cantSplit/>
          <w:jc w:val="center"/>
        </w:trPr>
        <w:tc>
          <w:tcPr>
            <w:tcW w:w="2976" w:type="dxa"/>
          </w:tcPr>
          <w:p w14:paraId="328B9AB4" w14:textId="77777777" w:rsidR="00934F2D" w:rsidRPr="00B20AE8" w:rsidRDefault="00934F2D" w:rsidP="0039402F">
            <w:pPr>
              <w:pStyle w:val="TAC"/>
            </w:pPr>
            <w:r w:rsidRPr="00B20AE8">
              <w:t>F</w:t>
            </w:r>
            <w:r w:rsidRPr="00B20AE8">
              <w:rPr>
                <w:vertAlign w:val="subscript"/>
              </w:rPr>
              <w:t>high</w:t>
            </w:r>
            <w:r w:rsidRPr="00B20AE8">
              <w:t xml:space="preserve"> + 10 MHz </w:t>
            </w:r>
            <w:r w:rsidRPr="00B20AE8">
              <w:sym w:font="Symbol" w:char="F0AB"/>
            </w:r>
            <w:r w:rsidRPr="00B20AE8">
              <w:t xml:space="preserve"> 12.75 GHz</w:t>
            </w:r>
          </w:p>
        </w:tc>
        <w:tc>
          <w:tcPr>
            <w:tcW w:w="1276" w:type="dxa"/>
          </w:tcPr>
          <w:p w14:paraId="30BAAC21" w14:textId="77777777" w:rsidR="00934F2D" w:rsidRPr="00B20AE8" w:rsidRDefault="001A716D" w:rsidP="0039402F">
            <w:pPr>
              <w:pStyle w:val="TAC"/>
            </w:pPr>
            <w:r w:rsidRPr="00B20AE8">
              <w:t>-30 + X</w:t>
            </w:r>
            <w:r w:rsidR="00934F2D" w:rsidRPr="00B20AE8">
              <w:t xml:space="preserve"> dBm</w:t>
            </w:r>
          </w:p>
        </w:tc>
        <w:tc>
          <w:tcPr>
            <w:tcW w:w="1418" w:type="dxa"/>
          </w:tcPr>
          <w:p w14:paraId="046A456F" w14:textId="77777777" w:rsidR="00934F2D" w:rsidRPr="00B20AE8" w:rsidRDefault="00934F2D" w:rsidP="0039402F">
            <w:pPr>
              <w:pStyle w:val="TAC"/>
            </w:pPr>
            <w:r w:rsidRPr="00B20AE8">
              <w:t>1 MHz</w:t>
            </w:r>
          </w:p>
        </w:tc>
        <w:tc>
          <w:tcPr>
            <w:tcW w:w="2519" w:type="dxa"/>
          </w:tcPr>
          <w:p w14:paraId="7BF665D3" w14:textId="77777777" w:rsidR="00934F2D" w:rsidRPr="00B20AE8" w:rsidRDefault="00934F2D" w:rsidP="0039402F">
            <w:pPr>
              <w:pStyle w:val="TAC"/>
            </w:pPr>
            <w:r w:rsidRPr="00B20AE8">
              <w:t>NOTE 3</w:t>
            </w:r>
          </w:p>
        </w:tc>
      </w:tr>
      <w:tr w:rsidR="004F339F" w:rsidRPr="00B20AE8" w14:paraId="05809780" w14:textId="77777777" w:rsidTr="006A2BF1">
        <w:trPr>
          <w:cantSplit/>
          <w:jc w:val="center"/>
        </w:trPr>
        <w:tc>
          <w:tcPr>
            <w:tcW w:w="2976" w:type="dxa"/>
          </w:tcPr>
          <w:p w14:paraId="2E903C54" w14:textId="77777777" w:rsidR="00934F2D" w:rsidRPr="00B20AE8" w:rsidRDefault="00934F2D" w:rsidP="0039402F">
            <w:pPr>
              <w:pStyle w:val="TAC"/>
            </w:pPr>
            <w:r w:rsidRPr="00B20AE8">
              <w:rPr>
                <w:rFonts w:cs="v5.0.0"/>
              </w:rPr>
              <w:t xml:space="preserve">12.75 GHz </w:t>
            </w:r>
            <w:r w:rsidRPr="00B20AE8">
              <w:rPr>
                <w:rFonts w:cs="v5.0.0"/>
              </w:rPr>
              <w:noBreakHyphen/>
              <w:t xml:space="preserve"> </w:t>
            </w:r>
            <w:r w:rsidRPr="00B20AE8">
              <w:t>5</w:t>
            </w:r>
            <w:r w:rsidRPr="00B20AE8">
              <w:rPr>
                <w:vertAlign w:val="superscript"/>
              </w:rPr>
              <w:t>th</w:t>
            </w:r>
            <w:r w:rsidRPr="00B20AE8">
              <w:t xml:space="preserve"> harmonic of the upper frequency edge of the DL operating band in GHz</w:t>
            </w:r>
          </w:p>
        </w:tc>
        <w:tc>
          <w:tcPr>
            <w:tcW w:w="1276" w:type="dxa"/>
          </w:tcPr>
          <w:p w14:paraId="6E6732D6" w14:textId="77777777" w:rsidR="00934F2D" w:rsidRPr="00B20AE8" w:rsidRDefault="001A716D" w:rsidP="0039402F">
            <w:pPr>
              <w:pStyle w:val="TAC"/>
            </w:pPr>
            <w:r w:rsidRPr="00B20AE8">
              <w:t>-30 + X</w:t>
            </w:r>
            <w:r w:rsidR="00934F2D" w:rsidRPr="00B20AE8">
              <w:t xml:space="preserve"> dBm</w:t>
            </w:r>
          </w:p>
        </w:tc>
        <w:tc>
          <w:tcPr>
            <w:tcW w:w="1418" w:type="dxa"/>
          </w:tcPr>
          <w:p w14:paraId="08163129" w14:textId="77777777" w:rsidR="00934F2D" w:rsidRPr="00B20AE8" w:rsidRDefault="00934F2D" w:rsidP="0039402F">
            <w:pPr>
              <w:pStyle w:val="TAC"/>
            </w:pPr>
            <w:r w:rsidRPr="00B20AE8">
              <w:t>1 MHz</w:t>
            </w:r>
          </w:p>
        </w:tc>
        <w:tc>
          <w:tcPr>
            <w:tcW w:w="2519" w:type="dxa"/>
          </w:tcPr>
          <w:p w14:paraId="56689748" w14:textId="77777777" w:rsidR="00934F2D" w:rsidRPr="00B20AE8" w:rsidRDefault="00934F2D" w:rsidP="0039402F">
            <w:pPr>
              <w:pStyle w:val="TAC"/>
            </w:pPr>
            <w:r w:rsidRPr="00B20AE8">
              <w:t>NOTE 3, NOTE 4</w:t>
            </w:r>
          </w:p>
        </w:tc>
      </w:tr>
      <w:tr w:rsidR="004F339F" w:rsidRPr="00B20AE8" w14:paraId="028B11A9" w14:textId="77777777" w:rsidTr="006A2BF1">
        <w:trPr>
          <w:cantSplit/>
          <w:jc w:val="center"/>
        </w:trPr>
        <w:tc>
          <w:tcPr>
            <w:tcW w:w="8189" w:type="dxa"/>
            <w:gridSpan w:val="4"/>
          </w:tcPr>
          <w:p w14:paraId="3140C405" w14:textId="10E64A2B" w:rsidR="00934F2D" w:rsidRPr="00B20AE8" w:rsidRDefault="00934F2D" w:rsidP="0039402F">
            <w:pPr>
              <w:pStyle w:val="TAN"/>
            </w:pPr>
            <w:r w:rsidRPr="00B20AE8">
              <w:t>NOTE 1:</w:t>
            </w:r>
            <w:r w:rsidRPr="00B20AE8">
              <w:tab/>
              <w:t>Bandwidth as in ITU-R Recommendation SM.329</w:t>
            </w:r>
            <w:r w:rsidR="003D3C64">
              <w:t> </w:t>
            </w:r>
            <w:r w:rsidR="003D3C64" w:rsidRPr="00B20AE8">
              <w:rPr>
                <w:rFonts w:cs="v5.0.0"/>
              </w:rPr>
              <w:t>[</w:t>
            </w:r>
            <w:r w:rsidRPr="00B20AE8">
              <w:rPr>
                <w:rFonts w:cs="v5.0.0"/>
              </w:rPr>
              <w:t>16]</w:t>
            </w:r>
            <w:r w:rsidRPr="00B20AE8">
              <w:t>, s4.1</w:t>
            </w:r>
          </w:p>
          <w:p w14:paraId="1CACC857" w14:textId="32C2BA18" w:rsidR="00934F2D" w:rsidRPr="00B20AE8" w:rsidRDefault="00934F2D" w:rsidP="0039402F">
            <w:pPr>
              <w:pStyle w:val="TAN"/>
              <w:rPr>
                <w:rFonts w:cs="v3.8.0"/>
              </w:rPr>
            </w:pPr>
            <w:r w:rsidRPr="00B20AE8">
              <w:t>NOTE 2:</w:t>
            </w:r>
            <w:r w:rsidRPr="00B20AE8">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s4.3 and Annex 7</w:t>
            </w:r>
          </w:p>
          <w:p w14:paraId="2B8E60E3" w14:textId="3A6949A9" w:rsidR="00934F2D" w:rsidRPr="00B20AE8" w:rsidRDefault="00934F2D" w:rsidP="0039402F">
            <w:pPr>
              <w:pStyle w:val="TAN"/>
              <w:rPr>
                <w:rFonts w:cs="v3.8.0"/>
              </w:rPr>
            </w:pPr>
            <w:r w:rsidRPr="00B20AE8">
              <w:t>NOTE 3:</w:t>
            </w:r>
            <w:r w:rsidRPr="00B20AE8">
              <w:tab/>
              <w:t>Bandwidth as in ITU-R Recommendation SM.329</w:t>
            </w:r>
            <w:r w:rsidR="003D3C64">
              <w:t> </w:t>
            </w:r>
            <w:r w:rsidR="003D3C64" w:rsidRPr="00B20AE8">
              <w:rPr>
                <w:rFonts w:cs="v5.0.0"/>
              </w:rPr>
              <w:t>[</w:t>
            </w:r>
            <w:r w:rsidRPr="00B20AE8">
              <w:rPr>
                <w:rFonts w:cs="v5.0.0"/>
              </w:rPr>
              <w:t>16]</w:t>
            </w:r>
            <w:r w:rsidRPr="00B20AE8">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s2.5 table 1</w:t>
            </w:r>
          </w:p>
          <w:p w14:paraId="1027AF8C" w14:textId="77777777" w:rsidR="001A716D" w:rsidRPr="00B20AE8" w:rsidRDefault="00934F2D" w:rsidP="0039402F">
            <w:pPr>
              <w:pStyle w:val="TAN"/>
            </w:pPr>
            <w:r w:rsidRPr="00B20AE8">
              <w:t>NOTE 4:</w:t>
            </w:r>
            <w:r w:rsidRPr="00B20AE8">
              <w:tab/>
              <w:t>Applies only for Band XXII</w:t>
            </w:r>
          </w:p>
          <w:p w14:paraId="5D86417C" w14:textId="77777777" w:rsidR="00934F2D" w:rsidRPr="00B20AE8" w:rsidRDefault="001A716D" w:rsidP="0039402F">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14:paraId="5D5497BB" w14:textId="77777777" w:rsidTr="006A2BF1">
        <w:trPr>
          <w:cantSplit/>
          <w:jc w:val="center"/>
        </w:trPr>
        <w:tc>
          <w:tcPr>
            <w:tcW w:w="8189" w:type="dxa"/>
            <w:gridSpan w:val="4"/>
          </w:tcPr>
          <w:p w14:paraId="2C312B2E" w14:textId="77777777" w:rsidR="00934F2D" w:rsidRPr="00B20AE8" w:rsidRDefault="00934F2D" w:rsidP="0039402F">
            <w:pPr>
              <w:pStyle w:val="TAN"/>
            </w:pPr>
            <w:r w:rsidRPr="00B20AE8">
              <w:t>Key:</w:t>
            </w:r>
            <w:r w:rsidRPr="00B20AE8">
              <w:tab/>
            </w:r>
          </w:p>
          <w:p w14:paraId="755252AF" w14:textId="458F978F" w:rsidR="00934F2D" w:rsidRPr="00B20AE8" w:rsidRDefault="00934F2D" w:rsidP="0039402F">
            <w:pPr>
              <w:pStyle w:val="TAN"/>
            </w:pPr>
            <w:r w:rsidRPr="00B20AE8">
              <w:t>F</w:t>
            </w:r>
            <w:r w:rsidRPr="00B20AE8">
              <w:rPr>
                <w:vertAlign w:val="subscript"/>
              </w:rPr>
              <w:t>low</w:t>
            </w:r>
            <w:r w:rsidRPr="00B20AE8">
              <w:t>:</w:t>
            </w:r>
            <w:r w:rsidRPr="00B20AE8">
              <w:tab/>
              <w:t xml:space="preserve">The lowest downlink frequency of the operating band as defined in </w:t>
            </w:r>
            <w:r w:rsidR="003D3C64">
              <w:t>clause </w:t>
            </w:r>
            <w:r w:rsidR="003D3C64" w:rsidRPr="00B20AE8">
              <w:t>4</w:t>
            </w:r>
            <w:r w:rsidRPr="00B20AE8">
              <w:t>.7</w:t>
            </w:r>
          </w:p>
          <w:p w14:paraId="723B05A6" w14:textId="01684F8C" w:rsidR="00934F2D" w:rsidRPr="00B20AE8" w:rsidRDefault="00934F2D" w:rsidP="0039402F">
            <w:pPr>
              <w:pStyle w:val="TAN"/>
            </w:pPr>
            <w:r w:rsidRPr="00B20AE8">
              <w:t>F</w:t>
            </w:r>
            <w:r w:rsidRPr="00B20AE8">
              <w:rPr>
                <w:vertAlign w:val="subscript"/>
              </w:rPr>
              <w:t>high</w:t>
            </w:r>
            <w:r w:rsidRPr="00B20AE8">
              <w:t>:</w:t>
            </w:r>
            <w:r w:rsidRPr="00B20AE8">
              <w:tab/>
              <w:t xml:space="preserve">The highest downlink frequency of the operating band as defined in </w:t>
            </w:r>
            <w:r w:rsidR="003D3C64">
              <w:t>clause </w:t>
            </w:r>
            <w:r w:rsidR="003D3C64" w:rsidRPr="00B20AE8">
              <w:t>4</w:t>
            </w:r>
            <w:r w:rsidRPr="00B20AE8">
              <w:t>.7</w:t>
            </w:r>
          </w:p>
        </w:tc>
      </w:tr>
    </w:tbl>
    <w:p w14:paraId="114DC677" w14:textId="77777777" w:rsidR="00934F2D" w:rsidRPr="00B20AE8" w:rsidRDefault="00934F2D" w:rsidP="0039402F"/>
    <w:p w14:paraId="6FC37B6D" w14:textId="77777777" w:rsidR="00934F2D" w:rsidRPr="00B20AE8" w:rsidRDefault="00934F2D" w:rsidP="0039402F">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58FA8DE1" w14:textId="77777777" w:rsidTr="006A2BF1">
        <w:trPr>
          <w:cantSplit/>
          <w:jc w:val="center"/>
        </w:trPr>
        <w:tc>
          <w:tcPr>
            <w:tcW w:w="2976" w:type="dxa"/>
          </w:tcPr>
          <w:p w14:paraId="3962E747" w14:textId="77777777" w:rsidR="00934F2D" w:rsidRPr="00B20AE8" w:rsidRDefault="00934F2D" w:rsidP="0039402F">
            <w:pPr>
              <w:pStyle w:val="TAH"/>
            </w:pPr>
            <w:r w:rsidRPr="00B20AE8">
              <w:t>Band</w:t>
            </w:r>
          </w:p>
        </w:tc>
        <w:tc>
          <w:tcPr>
            <w:tcW w:w="1276" w:type="dxa"/>
          </w:tcPr>
          <w:p w14:paraId="224F712D" w14:textId="77777777" w:rsidR="00934F2D" w:rsidRPr="00B20AE8" w:rsidRDefault="00934F2D" w:rsidP="0039402F">
            <w:pPr>
              <w:pStyle w:val="TAH"/>
            </w:pPr>
            <w:r w:rsidRPr="00B20AE8">
              <w:t>Maximum Level</w:t>
            </w:r>
            <w:r w:rsidR="001A716D" w:rsidRPr="00B20AE8">
              <w:br/>
              <w:t>(Note 4)</w:t>
            </w:r>
          </w:p>
        </w:tc>
        <w:tc>
          <w:tcPr>
            <w:tcW w:w="1418" w:type="dxa"/>
          </w:tcPr>
          <w:p w14:paraId="5CB591C7" w14:textId="77777777" w:rsidR="00934F2D" w:rsidRPr="00B20AE8" w:rsidRDefault="00934F2D" w:rsidP="0039402F">
            <w:pPr>
              <w:pStyle w:val="TAH"/>
            </w:pPr>
            <w:r w:rsidRPr="00B20AE8">
              <w:t>Measurement Bandwidth</w:t>
            </w:r>
          </w:p>
        </w:tc>
        <w:tc>
          <w:tcPr>
            <w:tcW w:w="2519" w:type="dxa"/>
          </w:tcPr>
          <w:p w14:paraId="3CA6759B" w14:textId="77777777" w:rsidR="00934F2D" w:rsidRPr="00B20AE8" w:rsidRDefault="00934F2D" w:rsidP="0039402F">
            <w:pPr>
              <w:pStyle w:val="TAH"/>
            </w:pPr>
            <w:r w:rsidRPr="00B20AE8">
              <w:t>Notes</w:t>
            </w:r>
          </w:p>
        </w:tc>
      </w:tr>
      <w:tr w:rsidR="004F339F" w:rsidRPr="00B20AE8" w14:paraId="59F77721" w14:textId="77777777" w:rsidTr="006A2BF1">
        <w:trPr>
          <w:cantSplit/>
          <w:jc w:val="center"/>
        </w:trPr>
        <w:tc>
          <w:tcPr>
            <w:tcW w:w="2976" w:type="dxa"/>
          </w:tcPr>
          <w:p w14:paraId="1F21D106" w14:textId="77777777" w:rsidR="00934F2D" w:rsidRPr="00B20AE8" w:rsidRDefault="00934F2D" w:rsidP="0039402F">
            <w:pPr>
              <w:pStyle w:val="TAC"/>
            </w:pPr>
            <w:r w:rsidRPr="00B20AE8">
              <w:t xml:space="preserve">30 MHz </w:t>
            </w:r>
            <w:r w:rsidRPr="00B20AE8">
              <w:sym w:font="Symbol" w:char="F0AB"/>
            </w:r>
            <w:r w:rsidRPr="00B20AE8">
              <w:t xml:space="preserve"> F</w:t>
            </w:r>
            <w:r w:rsidRPr="00B20AE8">
              <w:rPr>
                <w:vertAlign w:val="subscript"/>
              </w:rPr>
              <w:t>low</w:t>
            </w:r>
            <w:r w:rsidRPr="00B20AE8">
              <w:t xml:space="preserve"> - 10 MHz</w:t>
            </w:r>
          </w:p>
        </w:tc>
        <w:tc>
          <w:tcPr>
            <w:tcW w:w="1276" w:type="dxa"/>
          </w:tcPr>
          <w:p w14:paraId="6F5C9650" w14:textId="77777777" w:rsidR="00934F2D" w:rsidRPr="00B20AE8" w:rsidRDefault="001A716D" w:rsidP="0039402F">
            <w:pPr>
              <w:pStyle w:val="TAC"/>
            </w:pPr>
            <w:r w:rsidRPr="00B20AE8">
              <w:t>-36 + X</w:t>
            </w:r>
            <w:r w:rsidR="00934F2D" w:rsidRPr="00B20AE8">
              <w:t xml:space="preserve"> dBm</w:t>
            </w:r>
          </w:p>
        </w:tc>
        <w:tc>
          <w:tcPr>
            <w:tcW w:w="1418" w:type="dxa"/>
          </w:tcPr>
          <w:p w14:paraId="4DFF71AC" w14:textId="77777777" w:rsidR="00934F2D" w:rsidRPr="00B20AE8" w:rsidRDefault="00934F2D" w:rsidP="0039402F">
            <w:pPr>
              <w:pStyle w:val="TAC"/>
            </w:pPr>
            <w:r w:rsidRPr="00B20AE8">
              <w:t>100 kHz</w:t>
            </w:r>
          </w:p>
        </w:tc>
        <w:tc>
          <w:tcPr>
            <w:tcW w:w="2519" w:type="dxa"/>
          </w:tcPr>
          <w:p w14:paraId="5BB8C201" w14:textId="77777777" w:rsidR="00934F2D" w:rsidRPr="00B20AE8" w:rsidRDefault="00934F2D" w:rsidP="0039402F">
            <w:pPr>
              <w:pStyle w:val="TAC"/>
            </w:pPr>
            <w:r w:rsidRPr="00B20AE8">
              <w:t>NOTE 1</w:t>
            </w:r>
          </w:p>
        </w:tc>
      </w:tr>
      <w:tr w:rsidR="004F339F" w:rsidRPr="00B20AE8" w14:paraId="102D8FFC" w14:textId="77777777" w:rsidTr="006A2BF1">
        <w:trPr>
          <w:cantSplit/>
          <w:jc w:val="center"/>
        </w:trPr>
        <w:tc>
          <w:tcPr>
            <w:tcW w:w="2976" w:type="dxa"/>
          </w:tcPr>
          <w:p w14:paraId="05A213DE" w14:textId="77777777" w:rsidR="00934F2D" w:rsidRPr="00B20AE8" w:rsidRDefault="00934F2D" w:rsidP="0039402F">
            <w:pPr>
              <w:pStyle w:val="TAC"/>
            </w:pPr>
            <w:r w:rsidRPr="00B20AE8">
              <w:t>F</w:t>
            </w:r>
            <w:r w:rsidRPr="00B20AE8">
              <w:rPr>
                <w:vertAlign w:val="subscript"/>
              </w:rPr>
              <w:t>low</w:t>
            </w:r>
            <w:r w:rsidRPr="00B20AE8">
              <w:t xml:space="preserve"> - 10 MHz </w:t>
            </w:r>
            <w:r w:rsidRPr="00B20AE8">
              <w:sym w:font="Symbol" w:char="F0AB"/>
            </w:r>
            <w:r w:rsidRPr="00B20AE8">
              <w:t xml:space="preserve"> F</w:t>
            </w:r>
            <w:r w:rsidRPr="00B20AE8">
              <w:rPr>
                <w:vertAlign w:val="subscript"/>
              </w:rPr>
              <w:t>high</w:t>
            </w:r>
            <w:r w:rsidRPr="00B20AE8">
              <w:t xml:space="preserve"> + 10 MHz</w:t>
            </w:r>
          </w:p>
        </w:tc>
        <w:tc>
          <w:tcPr>
            <w:tcW w:w="1276" w:type="dxa"/>
          </w:tcPr>
          <w:p w14:paraId="35E0EE30" w14:textId="77777777" w:rsidR="00934F2D" w:rsidRPr="00B20AE8" w:rsidRDefault="001A716D" w:rsidP="0039402F">
            <w:pPr>
              <w:pStyle w:val="TAC"/>
            </w:pPr>
            <w:r w:rsidRPr="00B20AE8">
              <w:t>-16 + X</w:t>
            </w:r>
            <w:r w:rsidR="00934F2D" w:rsidRPr="00B20AE8">
              <w:t xml:space="preserve"> dBm</w:t>
            </w:r>
          </w:p>
        </w:tc>
        <w:tc>
          <w:tcPr>
            <w:tcW w:w="1418" w:type="dxa"/>
          </w:tcPr>
          <w:p w14:paraId="111E664E" w14:textId="77777777" w:rsidR="00934F2D" w:rsidRPr="00B20AE8" w:rsidRDefault="00934F2D" w:rsidP="0039402F">
            <w:pPr>
              <w:pStyle w:val="TAC"/>
            </w:pPr>
            <w:r w:rsidRPr="00B20AE8">
              <w:t>100 kHz</w:t>
            </w:r>
          </w:p>
        </w:tc>
        <w:tc>
          <w:tcPr>
            <w:tcW w:w="2519" w:type="dxa"/>
          </w:tcPr>
          <w:p w14:paraId="56478105" w14:textId="77777777" w:rsidR="00934F2D" w:rsidRPr="00B20AE8" w:rsidRDefault="00934F2D" w:rsidP="0039402F">
            <w:pPr>
              <w:pStyle w:val="TAC"/>
            </w:pPr>
            <w:r w:rsidRPr="00B20AE8">
              <w:t>NOTE 2</w:t>
            </w:r>
          </w:p>
        </w:tc>
      </w:tr>
      <w:tr w:rsidR="004F339F" w:rsidRPr="00B20AE8" w14:paraId="1FCA9BEB" w14:textId="77777777" w:rsidTr="006A2BF1">
        <w:trPr>
          <w:cantSplit/>
          <w:jc w:val="center"/>
        </w:trPr>
        <w:tc>
          <w:tcPr>
            <w:tcW w:w="2976" w:type="dxa"/>
          </w:tcPr>
          <w:p w14:paraId="3EF970FE" w14:textId="77777777" w:rsidR="00934F2D" w:rsidRPr="00B20AE8" w:rsidRDefault="00934F2D" w:rsidP="0039402F">
            <w:pPr>
              <w:pStyle w:val="TAC"/>
            </w:pPr>
            <w:r w:rsidRPr="00B20AE8">
              <w:t>F</w:t>
            </w:r>
            <w:r w:rsidRPr="00B20AE8">
              <w:rPr>
                <w:vertAlign w:val="subscript"/>
              </w:rPr>
              <w:t>high</w:t>
            </w:r>
            <w:r w:rsidRPr="00B20AE8">
              <w:t xml:space="preserve"> + 10 MHz </w:t>
            </w:r>
            <w:r w:rsidRPr="00B20AE8">
              <w:sym w:font="Symbol" w:char="F0AB"/>
            </w:r>
            <w:r w:rsidRPr="00B20AE8">
              <w:t xml:space="preserve"> 1 GHz</w:t>
            </w:r>
          </w:p>
        </w:tc>
        <w:tc>
          <w:tcPr>
            <w:tcW w:w="1276" w:type="dxa"/>
          </w:tcPr>
          <w:p w14:paraId="02708DD4" w14:textId="77777777" w:rsidR="00934F2D" w:rsidRPr="00B20AE8" w:rsidRDefault="001A716D" w:rsidP="0039402F">
            <w:pPr>
              <w:pStyle w:val="TAC"/>
            </w:pPr>
            <w:r w:rsidRPr="00B20AE8">
              <w:t>-36 + X</w:t>
            </w:r>
            <w:r w:rsidR="00934F2D" w:rsidRPr="00B20AE8">
              <w:t xml:space="preserve"> dBm</w:t>
            </w:r>
          </w:p>
        </w:tc>
        <w:tc>
          <w:tcPr>
            <w:tcW w:w="1418" w:type="dxa"/>
          </w:tcPr>
          <w:p w14:paraId="32FDB16B" w14:textId="77777777" w:rsidR="00934F2D" w:rsidRPr="00B20AE8" w:rsidRDefault="00934F2D" w:rsidP="0039402F">
            <w:pPr>
              <w:pStyle w:val="TAC"/>
            </w:pPr>
            <w:r w:rsidRPr="00B20AE8">
              <w:t>100 kHz</w:t>
            </w:r>
          </w:p>
        </w:tc>
        <w:tc>
          <w:tcPr>
            <w:tcW w:w="2519" w:type="dxa"/>
          </w:tcPr>
          <w:p w14:paraId="498C2094" w14:textId="77777777" w:rsidR="00934F2D" w:rsidRPr="00B20AE8" w:rsidRDefault="00934F2D" w:rsidP="0039402F">
            <w:pPr>
              <w:pStyle w:val="TAC"/>
            </w:pPr>
            <w:r w:rsidRPr="00B20AE8">
              <w:t>NOTE 1</w:t>
            </w:r>
          </w:p>
        </w:tc>
      </w:tr>
      <w:tr w:rsidR="004F339F" w:rsidRPr="00B20AE8" w14:paraId="47182E19" w14:textId="77777777" w:rsidTr="006A2BF1">
        <w:trPr>
          <w:cantSplit/>
          <w:jc w:val="center"/>
        </w:trPr>
        <w:tc>
          <w:tcPr>
            <w:tcW w:w="2976" w:type="dxa"/>
          </w:tcPr>
          <w:p w14:paraId="3ACC4B28" w14:textId="0AFC544D" w:rsidR="00934F2D" w:rsidRPr="00B20AE8" w:rsidRDefault="00934F2D" w:rsidP="0039402F">
            <w:pPr>
              <w:pStyle w:val="TAC"/>
            </w:pPr>
            <w:r w:rsidRPr="00B20AE8">
              <w:t>1</w:t>
            </w:r>
            <w:r w:rsidR="00A33949">
              <w:t xml:space="preserve"> </w:t>
            </w:r>
            <w:r w:rsidRPr="00B20AE8">
              <w:t xml:space="preserve">GHz </w:t>
            </w:r>
            <w:r w:rsidRPr="00B20AE8">
              <w:sym w:font="Symbol" w:char="F0AB"/>
            </w:r>
            <w:r w:rsidRPr="00B20AE8">
              <w:t xml:space="preserve"> 12.75</w:t>
            </w:r>
            <w:r w:rsidR="00A33949">
              <w:t xml:space="preserve"> </w:t>
            </w:r>
            <w:r w:rsidRPr="00B20AE8">
              <w:t>GHz</w:t>
            </w:r>
          </w:p>
        </w:tc>
        <w:tc>
          <w:tcPr>
            <w:tcW w:w="1276" w:type="dxa"/>
          </w:tcPr>
          <w:p w14:paraId="4A6C0DA1" w14:textId="77777777" w:rsidR="00934F2D" w:rsidRPr="00B20AE8" w:rsidRDefault="001A716D" w:rsidP="0039402F">
            <w:pPr>
              <w:pStyle w:val="TAC"/>
            </w:pPr>
            <w:r w:rsidRPr="00B20AE8">
              <w:t>-30 + X</w:t>
            </w:r>
            <w:r w:rsidR="00934F2D" w:rsidRPr="00B20AE8">
              <w:t xml:space="preserve"> dBm</w:t>
            </w:r>
          </w:p>
        </w:tc>
        <w:tc>
          <w:tcPr>
            <w:tcW w:w="1418" w:type="dxa"/>
          </w:tcPr>
          <w:p w14:paraId="2E53B9FF" w14:textId="77777777" w:rsidR="00934F2D" w:rsidRPr="00B20AE8" w:rsidRDefault="00934F2D" w:rsidP="0039402F">
            <w:pPr>
              <w:pStyle w:val="TAC"/>
            </w:pPr>
            <w:r w:rsidRPr="00B20AE8">
              <w:t>1 MHz</w:t>
            </w:r>
          </w:p>
        </w:tc>
        <w:tc>
          <w:tcPr>
            <w:tcW w:w="2519" w:type="dxa"/>
          </w:tcPr>
          <w:p w14:paraId="5D1343AD" w14:textId="77777777" w:rsidR="00934F2D" w:rsidRPr="00B20AE8" w:rsidRDefault="00934F2D" w:rsidP="0039402F">
            <w:pPr>
              <w:pStyle w:val="TAC"/>
            </w:pPr>
            <w:r w:rsidRPr="00B20AE8">
              <w:t>NOTE 3</w:t>
            </w:r>
          </w:p>
        </w:tc>
      </w:tr>
      <w:tr w:rsidR="004F339F" w:rsidRPr="00B20AE8" w14:paraId="3197ED74" w14:textId="77777777" w:rsidTr="006A2BF1">
        <w:trPr>
          <w:cantSplit/>
          <w:jc w:val="center"/>
        </w:trPr>
        <w:tc>
          <w:tcPr>
            <w:tcW w:w="8189" w:type="dxa"/>
            <w:gridSpan w:val="4"/>
          </w:tcPr>
          <w:p w14:paraId="05AD3E4A" w14:textId="0063AC44" w:rsidR="00934F2D" w:rsidRPr="00B20AE8" w:rsidRDefault="00934F2D" w:rsidP="0039402F">
            <w:pPr>
              <w:pStyle w:val="TAN"/>
            </w:pPr>
            <w:r w:rsidRPr="00B20AE8">
              <w:t>NOTE 1:</w:t>
            </w:r>
            <w:r w:rsidRPr="00B20AE8">
              <w:tab/>
              <w:t>Bandwidth as in ITU-R Recommendation SM.329</w:t>
            </w:r>
            <w:r w:rsidR="003D3C64">
              <w:t> </w:t>
            </w:r>
            <w:r w:rsidR="003D3C64" w:rsidRPr="00B20AE8">
              <w:rPr>
                <w:rFonts w:cs="v5.0.0"/>
              </w:rPr>
              <w:t>[</w:t>
            </w:r>
            <w:r w:rsidRPr="00B20AE8">
              <w:rPr>
                <w:rFonts w:cs="v5.0.0"/>
              </w:rPr>
              <w:t>1</w:t>
            </w:r>
            <w:r w:rsidR="00A33949">
              <w:rPr>
                <w:rFonts w:cs="v5.0.0"/>
              </w:rPr>
              <w:t>6</w:t>
            </w:r>
            <w:r w:rsidRPr="00B20AE8">
              <w:rPr>
                <w:rFonts w:cs="v5.0.0"/>
              </w:rPr>
              <w:t>]</w:t>
            </w:r>
            <w:r w:rsidRPr="00B20AE8">
              <w:t>, s4.1</w:t>
            </w:r>
          </w:p>
          <w:p w14:paraId="623B621D" w14:textId="0AD45817" w:rsidR="00934F2D" w:rsidRPr="00B20AE8" w:rsidRDefault="00934F2D" w:rsidP="0039402F">
            <w:pPr>
              <w:pStyle w:val="TAN"/>
              <w:rPr>
                <w:rFonts w:cs="v3.8.0"/>
              </w:rPr>
            </w:pPr>
            <w:r w:rsidRPr="00B20AE8">
              <w:t>NOTE 2:</w:t>
            </w:r>
            <w:r w:rsidRPr="00B20AE8">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s4.3 and Annex 7</w:t>
            </w:r>
          </w:p>
          <w:p w14:paraId="1B2FEC72" w14:textId="4433692D" w:rsidR="001A716D" w:rsidRPr="00B20AE8" w:rsidRDefault="00934F2D" w:rsidP="0039402F">
            <w:pPr>
              <w:pStyle w:val="TAN"/>
            </w:pPr>
            <w:r w:rsidRPr="00B20AE8">
              <w:t>NOTE 3:</w:t>
            </w:r>
            <w:r w:rsidRPr="00B20AE8">
              <w:tab/>
              <w:t>Bandwidth as in ITU-R Recommendation SM.329</w:t>
            </w:r>
            <w:r w:rsidR="003D3C64">
              <w:t> </w:t>
            </w:r>
            <w:r w:rsidR="003D3C64" w:rsidRPr="00B20AE8">
              <w:rPr>
                <w:rFonts w:cs="v5.0.0"/>
              </w:rPr>
              <w:t>[</w:t>
            </w:r>
            <w:r w:rsidRPr="00B20AE8">
              <w:rPr>
                <w:rFonts w:cs="v5.0.0"/>
              </w:rPr>
              <w:t>1</w:t>
            </w:r>
            <w:r w:rsidR="00A33949">
              <w:rPr>
                <w:rFonts w:cs="v5.0.0"/>
              </w:rPr>
              <w:t>6</w:t>
            </w:r>
            <w:r w:rsidRPr="00B20AE8">
              <w:rPr>
                <w:rFonts w:cs="v5.0.0"/>
              </w:rPr>
              <w:t>]</w:t>
            </w:r>
            <w:r w:rsidRPr="00B20AE8">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s2.5 table 1</w:t>
            </w:r>
          </w:p>
          <w:p w14:paraId="188E9933" w14:textId="77777777" w:rsidR="00934F2D" w:rsidRPr="00B20AE8" w:rsidRDefault="001A716D" w:rsidP="0039402F">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14:paraId="1E1D3FBB" w14:textId="77777777" w:rsidTr="006A2BF1">
        <w:trPr>
          <w:cantSplit/>
          <w:jc w:val="center"/>
        </w:trPr>
        <w:tc>
          <w:tcPr>
            <w:tcW w:w="8189" w:type="dxa"/>
            <w:gridSpan w:val="4"/>
          </w:tcPr>
          <w:p w14:paraId="2C7D5043" w14:textId="77777777" w:rsidR="00934F2D" w:rsidRPr="00B20AE8" w:rsidRDefault="00934F2D" w:rsidP="0039402F">
            <w:pPr>
              <w:pStyle w:val="TAN"/>
            </w:pPr>
            <w:r w:rsidRPr="00B20AE8">
              <w:t>Key:</w:t>
            </w:r>
            <w:r w:rsidRPr="00B20AE8">
              <w:tab/>
            </w:r>
          </w:p>
          <w:p w14:paraId="5E7CDB00" w14:textId="6C7F4552" w:rsidR="00934F2D" w:rsidRPr="00B20AE8" w:rsidRDefault="00934F2D" w:rsidP="0039402F">
            <w:pPr>
              <w:pStyle w:val="TAN"/>
            </w:pPr>
            <w:r w:rsidRPr="00B20AE8">
              <w:t>F</w:t>
            </w:r>
            <w:r w:rsidRPr="00B20AE8">
              <w:rPr>
                <w:vertAlign w:val="subscript"/>
              </w:rPr>
              <w:t>low</w:t>
            </w:r>
            <w:r w:rsidRPr="00B20AE8">
              <w:t>:</w:t>
            </w:r>
            <w:r w:rsidRPr="00B20AE8">
              <w:tab/>
              <w:t xml:space="preserve">The lowest downlink frequency of the operating band as defined in </w:t>
            </w:r>
            <w:r w:rsidR="003D3C64">
              <w:t>clause </w:t>
            </w:r>
            <w:r w:rsidR="003D3C64" w:rsidRPr="00B20AE8">
              <w:t>4</w:t>
            </w:r>
            <w:r w:rsidRPr="00B20AE8">
              <w:t>.7</w:t>
            </w:r>
          </w:p>
          <w:p w14:paraId="76EA85D5" w14:textId="2D88C7D2" w:rsidR="00934F2D" w:rsidRPr="00B20AE8" w:rsidRDefault="00934F2D" w:rsidP="0039402F">
            <w:pPr>
              <w:pStyle w:val="TAN"/>
            </w:pPr>
            <w:r w:rsidRPr="00B20AE8">
              <w:t>F</w:t>
            </w:r>
            <w:r w:rsidRPr="00B20AE8">
              <w:rPr>
                <w:vertAlign w:val="subscript"/>
              </w:rPr>
              <w:t>high</w:t>
            </w:r>
            <w:r w:rsidRPr="00B20AE8">
              <w:t>:</w:t>
            </w:r>
            <w:r w:rsidRPr="00B20AE8">
              <w:tab/>
              <w:t xml:space="preserve">The highest downlink frequency of the operating band as defined in </w:t>
            </w:r>
            <w:r w:rsidR="003D3C64">
              <w:t>clause </w:t>
            </w:r>
            <w:r w:rsidR="003D3C64" w:rsidRPr="00B20AE8">
              <w:t>4</w:t>
            </w:r>
            <w:r w:rsidRPr="00B20AE8">
              <w:t>.7</w:t>
            </w:r>
          </w:p>
        </w:tc>
      </w:tr>
    </w:tbl>
    <w:p w14:paraId="6322AC71" w14:textId="77777777" w:rsidR="00934F2D" w:rsidRPr="00B20AE8" w:rsidRDefault="00934F2D" w:rsidP="0039402F"/>
    <w:p w14:paraId="443E5E24" w14:textId="77777777" w:rsidR="00934F2D" w:rsidRPr="00B20AE8" w:rsidRDefault="00934F2D" w:rsidP="00F437E4">
      <w:pPr>
        <w:pStyle w:val="H6"/>
      </w:pPr>
      <w:bookmarkStart w:id="3948" w:name="_Toc21123138"/>
      <w:bookmarkStart w:id="3949" w:name="_Toc45907331"/>
      <w:bookmarkStart w:id="3950" w:name="_Toc53181435"/>
      <w:r w:rsidRPr="00B20AE8">
        <w:t>6.7.6.2.5.3</w:t>
      </w:r>
      <w:r w:rsidRPr="00B20AE8">
        <w:tab/>
      </w:r>
      <w:r w:rsidRPr="00B20AE8">
        <w:rPr>
          <w:lang w:eastAsia="sv-SE"/>
        </w:rPr>
        <w:t>Single RAT E-UTRA operation</w:t>
      </w:r>
      <w:bookmarkEnd w:id="3948"/>
      <w:bookmarkEnd w:id="3949"/>
      <w:bookmarkEnd w:id="3950"/>
    </w:p>
    <w:p w14:paraId="27AE64EB" w14:textId="77777777" w:rsidR="00934F2D" w:rsidRPr="00B20AE8" w:rsidRDefault="00934F2D" w:rsidP="0039402F">
      <w:r w:rsidRPr="00B20AE8">
        <w:t>Category A requirements</w:t>
      </w:r>
    </w:p>
    <w:p w14:paraId="68625D0A" w14:textId="77777777" w:rsidR="00934F2D" w:rsidRPr="00B20AE8" w:rsidRDefault="00934F2D" w:rsidP="0039402F">
      <w:r w:rsidRPr="00B20AE8">
        <w:t>For an AAS BS meeting category A the TRP of any spurious emission shall not exceed the limits in table 6.7.6.2.5.1-1</w:t>
      </w:r>
    </w:p>
    <w:p w14:paraId="20984863" w14:textId="77777777" w:rsidR="00934F2D" w:rsidRPr="00B20AE8" w:rsidRDefault="00934F2D" w:rsidP="0039402F">
      <w:r w:rsidRPr="00B20AE8">
        <w:t>Category B requirements</w:t>
      </w:r>
    </w:p>
    <w:p w14:paraId="0D1DCC32" w14:textId="77777777" w:rsidR="00934F2D" w:rsidRPr="00B20AE8" w:rsidRDefault="00934F2D" w:rsidP="0039402F">
      <w:r w:rsidRPr="00B20AE8">
        <w:t>The TRP of any spurious emission shall not exceed the limits in table 6.7.6.2.5.3-1</w:t>
      </w:r>
    </w:p>
    <w:p w14:paraId="4B2F3F8E" w14:textId="77777777" w:rsidR="00934F2D" w:rsidRPr="00B20AE8" w:rsidRDefault="00934F2D" w:rsidP="0039402F">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14:paraId="61D36D2E" w14:textId="77777777" w:rsidTr="006A2BF1">
        <w:trPr>
          <w:cantSplit/>
          <w:jc w:val="center"/>
        </w:trPr>
        <w:tc>
          <w:tcPr>
            <w:tcW w:w="2976" w:type="dxa"/>
          </w:tcPr>
          <w:p w14:paraId="6EA5F690" w14:textId="77777777" w:rsidR="00934F2D" w:rsidRPr="00B20AE8" w:rsidRDefault="00934F2D" w:rsidP="0039402F">
            <w:pPr>
              <w:pStyle w:val="TAH"/>
            </w:pPr>
            <w:r w:rsidRPr="00B20AE8">
              <w:t>Frequency range</w:t>
            </w:r>
          </w:p>
        </w:tc>
        <w:tc>
          <w:tcPr>
            <w:tcW w:w="2196" w:type="dxa"/>
          </w:tcPr>
          <w:p w14:paraId="6FF0D331" w14:textId="77777777" w:rsidR="00934F2D" w:rsidRPr="00B20AE8" w:rsidRDefault="00934F2D" w:rsidP="0039402F">
            <w:pPr>
              <w:pStyle w:val="TAH"/>
            </w:pPr>
            <w:r w:rsidRPr="00B20AE8">
              <w:t>Maximum Level</w:t>
            </w:r>
            <w:r w:rsidR="001A716D" w:rsidRPr="00B20AE8">
              <w:br/>
              <w:t>(Note 4)</w:t>
            </w:r>
          </w:p>
        </w:tc>
        <w:tc>
          <w:tcPr>
            <w:tcW w:w="993" w:type="dxa"/>
          </w:tcPr>
          <w:p w14:paraId="04E2F9C3" w14:textId="77777777" w:rsidR="00934F2D" w:rsidRPr="00B20AE8" w:rsidRDefault="00934F2D" w:rsidP="0039402F">
            <w:pPr>
              <w:pStyle w:val="TAH"/>
            </w:pPr>
            <w:r w:rsidRPr="00B20AE8">
              <w:t>Measurement Bandwidth</w:t>
            </w:r>
          </w:p>
        </w:tc>
        <w:tc>
          <w:tcPr>
            <w:tcW w:w="2024" w:type="dxa"/>
          </w:tcPr>
          <w:p w14:paraId="1294642A" w14:textId="77777777" w:rsidR="00934F2D" w:rsidRPr="00B20AE8" w:rsidRDefault="00934F2D" w:rsidP="0039402F">
            <w:pPr>
              <w:pStyle w:val="TAH"/>
            </w:pPr>
            <w:r w:rsidRPr="00B20AE8">
              <w:t>Notes</w:t>
            </w:r>
          </w:p>
        </w:tc>
      </w:tr>
      <w:tr w:rsidR="004F339F" w:rsidRPr="00B20AE8" w14:paraId="6B8BDF06" w14:textId="77777777" w:rsidTr="006A2BF1">
        <w:trPr>
          <w:cantSplit/>
          <w:jc w:val="center"/>
        </w:trPr>
        <w:tc>
          <w:tcPr>
            <w:tcW w:w="2976" w:type="dxa"/>
          </w:tcPr>
          <w:p w14:paraId="07107A52" w14:textId="77777777" w:rsidR="00934F2D" w:rsidRPr="00B20AE8" w:rsidRDefault="00934F2D" w:rsidP="0039402F">
            <w:pPr>
              <w:pStyle w:val="TAC"/>
            </w:pPr>
            <w:r w:rsidRPr="00B20AE8">
              <w:t xml:space="preserve">30 MHz </w:t>
            </w:r>
            <w:r w:rsidRPr="00B20AE8">
              <w:sym w:font="Symbol" w:char="F0AB"/>
            </w:r>
            <w:r w:rsidRPr="00B20AE8">
              <w:t xml:space="preserve"> 1 GHz</w:t>
            </w:r>
          </w:p>
        </w:tc>
        <w:tc>
          <w:tcPr>
            <w:tcW w:w="2196" w:type="dxa"/>
          </w:tcPr>
          <w:p w14:paraId="1E3151E4" w14:textId="77777777" w:rsidR="00934F2D" w:rsidRPr="00B20AE8" w:rsidRDefault="001A716D" w:rsidP="0039402F">
            <w:pPr>
              <w:pStyle w:val="TAC"/>
              <w:rPr>
                <w:rFonts w:cs="v5.0.0"/>
              </w:rPr>
            </w:pPr>
            <w:r w:rsidRPr="00B20AE8">
              <w:t>-36 + X</w:t>
            </w:r>
            <w:r w:rsidR="00934F2D" w:rsidRPr="00B20AE8">
              <w:rPr>
                <w:rFonts w:cs="v5.0.0"/>
              </w:rPr>
              <w:t xml:space="preserve"> dBm</w:t>
            </w:r>
          </w:p>
        </w:tc>
        <w:tc>
          <w:tcPr>
            <w:tcW w:w="993" w:type="dxa"/>
          </w:tcPr>
          <w:p w14:paraId="651F50D9" w14:textId="77777777" w:rsidR="00934F2D" w:rsidRPr="00B20AE8" w:rsidRDefault="00934F2D" w:rsidP="0039402F">
            <w:pPr>
              <w:pStyle w:val="TAC"/>
            </w:pPr>
            <w:r w:rsidRPr="00B20AE8">
              <w:t>100 kHz</w:t>
            </w:r>
          </w:p>
        </w:tc>
        <w:tc>
          <w:tcPr>
            <w:tcW w:w="2024" w:type="dxa"/>
          </w:tcPr>
          <w:p w14:paraId="7D6D776F" w14:textId="77777777" w:rsidR="00934F2D" w:rsidRPr="00B20AE8" w:rsidRDefault="00934F2D" w:rsidP="0039402F">
            <w:pPr>
              <w:pStyle w:val="TAC"/>
            </w:pPr>
            <w:r w:rsidRPr="00B20AE8">
              <w:t>NOTE 1</w:t>
            </w:r>
          </w:p>
        </w:tc>
      </w:tr>
      <w:tr w:rsidR="004F339F" w:rsidRPr="00B20AE8" w14:paraId="1D79FA94" w14:textId="77777777" w:rsidTr="006A2BF1">
        <w:trPr>
          <w:cantSplit/>
          <w:jc w:val="center"/>
        </w:trPr>
        <w:tc>
          <w:tcPr>
            <w:tcW w:w="2976" w:type="dxa"/>
          </w:tcPr>
          <w:p w14:paraId="6FF7D333" w14:textId="77777777" w:rsidR="00934F2D" w:rsidRPr="00B20AE8" w:rsidRDefault="00934F2D" w:rsidP="0039402F">
            <w:pPr>
              <w:pStyle w:val="TAC"/>
            </w:pPr>
            <w:r w:rsidRPr="00B20AE8">
              <w:t xml:space="preserve">1 GHz </w:t>
            </w:r>
            <w:r w:rsidRPr="00B20AE8">
              <w:sym w:font="Symbol" w:char="F0AB"/>
            </w:r>
            <w:r w:rsidRPr="00B20AE8">
              <w:t xml:space="preserve"> 12.75 GHz</w:t>
            </w:r>
          </w:p>
        </w:tc>
        <w:tc>
          <w:tcPr>
            <w:tcW w:w="2196" w:type="dxa"/>
          </w:tcPr>
          <w:p w14:paraId="116E4CA2" w14:textId="77777777" w:rsidR="00934F2D" w:rsidRPr="00B20AE8" w:rsidRDefault="001A716D" w:rsidP="0039402F">
            <w:pPr>
              <w:pStyle w:val="TAC"/>
              <w:rPr>
                <w:rFonts w:cs="v5.0.0"/>
              </w:rPr>
            </w:pPr>
            <w:r w:rsidRPr="00B20AE8">
              <w:t>-30 + X</w:t>
            </w:r>
            <w:r w:rsidR="00934F2D" w:rsidRPr="00B20AE8">
              <w:rPr>
                <w:rFonts w:cs="v5.0.0"/>
              </w:rPr>
              <w:t xml:space="preserve"> dBm</w:t>
            </w:r>
          </w:p>
        </w:tc>
        <w:tc>
          <w:tcPr>
            <w:tcW w:w="993" w:type="dxa"/>
          </w:tcPr>
          <w:p w14:paraId="4F7E9521" w14:textId="77777777" w:rsidR="00934F2D" w:rsidRPr="00B20AE8" w:rsidRDefault="00934F2D" w:rsidP="0039402F">
            <w:pPr>
              <w:pStyle w:val="TAC"/>
            </w:pPr>
            <w:r w:rsidRPr="00B20AE8">
              <w:t>1 MHz</w:t>
            </w:r>
          </w:p>
        </w:tc>
        <w:tc>
          <w:tcPr>
            <w:tcW w:w="2024" w:type="dxa"/>
          </w:tcPr>
          <w:p w14:paraId="462BE842" w14:textId="77777777" w:rsidR="00934F2D" w:rsidRPr="00B20AE8" w:rsidRDefault="00934F2D" w:rsidP="0039402F">
            <w:pPr>
              <w:pStyle w:val="TAC"/>
            </w:pPr>
            <w:r w:rsidRPr="00B20AE8">
              <w:t>NOTE 2</w:t>
            </w:r>
          </w:p>
        </w:tc>
      </w:tr>
      <w:tr w:rsidR="004F339F" w:rsidRPr="00B20AE8" w14:paraId="4B02096B" w14:textId="77777777" w:rsidTr="006A2BF1">
        <w:trPr>
          <w:cantSplit/>
          <w:jc w:val="center"/>
        </w:trPr>
        <w:tc>
          <w:tcPr>
            <w:tcW w:w="2976" w:type="dxa"/>
          </w:tcPr>
          <w:p w14:paraId="6B8EC7FF" w14:textId="77777777" w:rsidR="00934F2D" w:rsidRPr="00B20AE8" w:rsidRDefault="00934F2D" w:rsidP="0039402F">
            <w:pPr>
              <w:pStyle w:val="TAC"/>
            </w:pPr>
            <w:r w:rsidRPr="00B20AE8">
              <w:rPr>
                <w:rFonts w:cs="v5.0.0"/>
              </w:rPr>
              <w:t xml:space="preserve">12.75 GHz </w:t>
            </w:r>
            <w:r w:rsidRPr="00B20AE8">
              <w:sym w:font="Symbol" w:char="F0AB"/>
            </w:r>
            <w:r w:rsidRPr="00B20AE8">
              <w:t xml:space="preserve"> 5</w:t>
            </w:r>
            <w:r w:rsidRPr="00B20AE8">
              <w:rPr>
                <w:vertAlign w:val="superscript"/>
              </w:rPr>
              <w:t>th</w:t>
            </w:r>
            <w:r w:rsidRPr="00B20AE8">
              <w:t xml:space="preserve"> harmonic of the upper frequency edge of the DL operating band in GHz</w:t>
            </w:r>
          </w:p>
        </w:tc>
        <w:tc>
          <w:tcPr>
            <w:tcW w:w="2196" w:type="dxa"/>
          </w:tcPr>
          <w:p w14:paraId="5F9B5F5F" w14:textId="77777777" w:rsidR="00934F2D" w:rsidRPr="00B20AE8" w:rsidRDefault="001A716D" w:rsidP="0039402F">
            <w:pPr>
              <w:pStyle w:val="TAC"/>
              <w:rPr>
                <w:rFonts w:cs="v5.0.0"/>
              </w:rPr>
            </w:pPr>
            <w:r w:rsidRPr="00B20AE8">
              <w:t>-36 + X</w:t>
            </w:r>
            <w:r w:rsidR="00934F2D" w:rsidRPr="00B20AE8">
              <w:rPr>
                <w:rFonts w:cs="v5.0.0"/>
              </w:rPr>
              <w:t xml:space="preserve"> dBm</w:t>
            </w:r>
          </w:p>
        </w:tc>
        <w:tc>
          <w:tcPr>
            <w:tcW w:w="993" w:type="dxa"/>
          </w:tcPr>
          <w:p w14:paraId="66A6A257" w14:textId="77777777" w:rsidR="00934F2D" w:rsidRPr="00B20AE8" w:rsidRDefault="00934F2D" w:rsidP="0039402F">
            <w:pPr>
              <w:pStyle w:val="TAC"/>
            </w:pPr>
            <w:r w:rsidRPr="00B20AE8">
              <w:t>1 MHz</w:t>
            </w:r>
          </w:p>
        </w:tc>
        <w:tc>
          <w:tcPr>
            <w:tcW w:w="2024" w:type="dxa"/>
          </w:tcPr>
          <w:p w14:paraId="21AED3DA" w14:textId="77777777" w:rsidR="00934F2D" w:rsidRPr="00B20AE8" w:rsidRDefault="00934F2D" w:rsidP="0039402F">
            <w:pPr>
              <w:pStyle w:val="TAC"/>
            </w:pPr>
            <w:r w:rsidRPr="00B20AE8">
              <w:t>NOTE 2, NOTE 3</w:t>
            </w:r>
          </w:p>
        </w:tc>
      </w:tr>
      <w:tr w:rsidR="00934F2D" w:rsidRPr="00B20AE8" w14:paraId="7546968F" w14:textId="77777777" w:rsidTr="006A2BF1">
        <w:trPr>
          <w:cantSplit/>
          <w:jc w:val="center"/>
        </w:trPr>
        <w:tc>
          <w:tcPr>
            <w:tcW w:w="8189" w:type="dxa"/>
            <w:gridSpan w:val="4"/>
          </w:tcPr>
          <w:p w14:paraId="283022B1" w14:textId="46B7B6C5" w:rsidR="00934F2D" w:rsidRPr="00B20AE8" w:rsidRDefault="00934F2D" w:rsidP="0039402F">
            <w:pPr>
              <w:pStyle w:val="TAN"/>
            </w:pPr>
            <w:r w:rsidRPr="00B20AE8">
              <w:t>NOTE 1:</w:t>
            </w:r>
            <w:r w:rsidRPr="00B20AE8">
              <w:tab/>
              <w:t>Bandwidth as in ITU-R SM.329</w:t>
            </w:r>
            <w:r w:rsidR="003D3C64">
              <w:t> </w:t>
            </w:r>
            <w:r w:rsidR="003D3C64" w:rsidRPr="00B20AE8">
              <w:rPr>
                <w:rFonts w:cs="v5.0.0"/>
              </w:rPr>
              <w:t>[</w:t>
            </w:r>
            <w:r w:rsidRPr="00B20AE8">
              <w:rPr>
                <w:rFonts w:cs="v5.0.0"/>
              </w:rPr>
              <w:t>16]</w:t>
            </w:r>
            <w:r w:rsidRPr="00B20AE8">
              <w:t>, s4.1</w:t>
            </w:r>
          </w:p>
          <w:p w14:paraId="59AFAB74" w14:textId="5F22133D" w:rsidR="00934F2D" w:rsidRPr="00B20AE8" w:rsidRDefault="00934F2D" w:rsidP="0039402F">
            <w:pPr>
              <w:pStyle w:val="TAN"/>
            </w:pPr>
            <w:r w:rsidRPr="00B20AE8">
              <w:t>NOTE 2:</w:t>
            </w:r>
            <w:r w:rsidRPr="00B20AE8">
              <w:tab/>
              <w:t>Bandwidth as in ITU-R SM.329</w:t>
            </w:r>
            <w:r w:rsidR="003D3C64">
              <w:t> </w:t>
            </w:r>
            <w:r w:rsidR="003D3C64" w:rsidRPr="00B20AE8">
              <w:rPr>
                <w:rFonts w:cs="v5.0.0"/>
              </w:rPr>
              <w:t>[</w:t>
            </w:r>
            <w:r w:rsidRPr="00B20AE8">
              <w:rPr>
                <w:rFonts w:cs="v5.0.0"/>
              </w:rPr>
              <w:t>16]</w:t>
            </w:r>
            <w:r w:rsidRPr="00B20AE8">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 xml:space="preserve">16] </w:t>
            </w:r>
            <w:r w:rsidRPr="00B20AE8">
              <w:rPr>
                <w:rFonts w:cs="v3.8.0"/>
              </w:rPr>
              <w:t>, s2.5 table 1</w:t>
            </w:r>
          </w:p>
          <w:p w14:paraId="43516219" w14:textId="77777777" w:rsidR="001A716D" w:rsidRPr="00B20AE8" w:rsidRDefault="00934F2D" w:rsidP="0039402F">
            <w:pPr>
              <w:pStyle w:val="TAN"/>
            </w:pPr>
            <w:r w:rsidRPr="00B20AE8">
              <w:t>NOTE 3:</w:t>
            </w:r>
            <w:r w:rsidRPr="00B20AE8">
              <w:tab/>
              <w:t>Applies only for Bands 22, 42</w:t>
            </w:r>
            <w:r w:rsidR="000840D9" w:rsidRPr="00B20AE8">
              <w:t>,</w:t>
            </w:r>
            <w:r w:rsidRPr="00B20AE8">
              <w:t xml:space="preserve"> 43</w:t>
            </w:r>
            <w:r w:rsidR="000840D9" w:rsidRPr="00B20AE8">
              <w:t>, 48</w:t>
            </w:r>
            <w:r w:rsidRPr="00B20AE8">
              <w:t>.</w:t>
            </w:r>
          </w:p>
          <w:p w14:paraId="242D3492" w14:textId="77777777" w:rsidR="00934F2D" w:rsidRPr="00B20AE8" w:rsidRDefault="001A716D" w:rsidP="0039402F">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14:paraId="300ADDC4" w14:textId="77777777" w:rsidR="00DD6845" w:rsidRPr="00B20AE8" w:rsidRDefault="00DD6845" w:rsidP="0039402F"/>
    <w:p w14:paraId="2BEA7EBF" w14:textId="77777777" w:rsidR="00C33A48" w:rsidRPr="00B20AE8" w:rsidRDefault="00C33A48" w:rsidP="00C33A48">
      <w:pPr>
        <w:pStyle w:val="Heading4"/>
      </w:pPr>
      <w:bookmarkStart w:id="3951" w:name="_Toc21123139"/>
      <w:bookmarkStart w:id="3952" w:name="_Toc45907332"/>
      <w:bookmarkStart w:id="3953" w:name="_Toc53181436"/>
      <w:bookmarkStart w:id="3954" w:name="_Toc61117206"/>
      <w:bookmarkStart w:id="3955" w:name="_Toc67081058"/>
      <w:bookmarkStart w:id="3956" w:name="_Toc68770410"/>
      <w:bookmarkStart w:id="3957" w:name="_Toc74755473"/>
      <w:bookmarkStart w:id="3958" w:name="_Toc76506397"/>
      <w:bookmarkStart w:id="3959" w:name="_Toc83113316"/>
      <w:bookmarkStart w:id="3960" w:name="_Toc89876519"/>
      <w:bookmarkStart w:id="3961" w:name="_Toc98711419"/>
      <w:bookmarkStart w:id="3962" w:name="_Toc145097286"/>
      <w:bookmarkStart w:id="3963" w:name="_Toc161848536"/>
      <w:r w:rsidRPr="00B20AE8">
        <w:t>6.7.6.3</w:t>
      </w:r>
      <w:r w:rsidRPr="00B20AE8">
        <w:tab/>
        <w:t>Protection of the BS receiver of own or different BS</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5E0D375B" w14:textId="77777777" w:rsidR="00C33A48" w:rsidRPr="00B20AE8" w:rsidRDefault="00C33A48" w:rsidP="00C33A48">
      <w:pPr>
        <w:pStyle w:val="Heading5"/>
        <w:rPr>
          <w:lang w:eastAsia="sv-SE"/>
        </w:rPr>
      </w:pPr>
      <w:bookmarkStart w:id="3964" w:name="_Toc21123140"/>
      <w:bookmarkStart w:id="3965" w:name="_Toc45907333"/>
      <w:bookmarkStart w:id="3966" w:name="_Toc53181437"/>
      <w:bookmarkStart w:id="3967" w:name="_Toc61117207"/>
      <w:bookmarkStart w:id="3968" w:name="_Toc67081059"/>
      <w:bookmarkStart w:id="3969" w:name="_Toc68770411"/>
      <w:bookmarkStart w:id="3970" w:name="_Toc74755474"/>
      <w:bookmarkStart w:id="3971" w:name="_Toc76506398"/>
      <w:bookmarkStart w:id="3972" w:name="_Toc83113317"/>
      <w:bookmarkStart w:id="3973" w:name="_Toc89876520"/>
      <w:bookmarkStart w:id="3974" w:name="_Toc98711420"/>
      <w:bookmarkStart w:id="3975" w:name="_Toc145097287"/>
      <w:bookmarkStart w:id="3976" w:name="_Toc161848537"/>
      <w:r w:rsidRPr="00B20AE8">
        <w:rPr>
          <w:lang w:eastAsia="sv-SE"/>
        </w:rPr>
        <w:t>6.7.6.3.1</w:t>
      </w:r>
      <w:r w:rsidRPr="00B20AE8">
        <w:rPr>
          <w:lang w:eastAsia="sv-SE"/>
        </w:rPr>
        <w:tab/>
        <w:t>Definition and applicability</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3C119352" w14:textId="77777777" w:rsidR="00C33A48" w:rsidRPr="00B20AE8" w:rsidRDefault="00C33A48" w:rsidP="0039402F">
      <w:r w:rsidRPr="00B20AE8">
        <w:t xml:space="preserve">This requirement shall be applied for FDD operation in order to prevent the receivers of own or a different BS of the same band being desensitised by emissions from a </w:t>
      </w:r>
      <w:r w:rsidRPr="00B20AE8">
        <w:rPr>
          <w:i/>
        </w:rPr>
        <w:t>OTA AAS BS</w:t>
      </w:r>
      <w:r w:rsidRPr="00B20AE8">
        <w:t>.</w:t>
      </w:r>
    </w:p>
    <w:p w14:paraId="094D94E6" w14:textId="77777777" w:rsidR="00C33A48" w:rsidRPr="00B20AE8" w:rsidRDefault="00C33A48" w:rsidP="0039402F">
      <w:r w:rsidRPr="00B20AE8">
        <w:t>The requirement is a co-location requirement, the power levels specified at the CLTA output(s).</w:t>
      </w:r>
    </w:p>
    <w:p w14:paraId="0055E272" w14:textId="77777777" w:rsidR="00C33A48" w:rsidRPr="00B20AE8" w:rsidRDefault="00C33A48" w:rsidP="00C33A48">
      <w:pPr>
        <w:pStyle w:val="Heading5"/>
        <w:rPr>
          <w:lang w:eastAsia="sv-SE"/>
        </w:rPr>
      </w:pPr>
      <w:bookmarkStart w:id="3977" w:name="_Toc21123141"/>
      <w:bookmarkStart w:id="3978" w:name="_Toc45907334"/>
      <w:bookmarkStart w:id="3979" w:name="_Toc53181438"/>
      <w:bookmarkStart w:id="3980" w:name="_Toc61117208"/>
      <w:bookmarkStart w:id="3981" w:name="_Toc67081060"/>
      <w:bookmarkStart w:id="3982" w:name="_Toc68770412"/>
      <w:bookmarkStart w:id="3983" w:name="_Toc74755475"/>
      <w:bookmarkStart w:id="3984" w:name="_Toc76506399"/>
      <w:bookmarkStart w:id="3985" w:name="_Toc83113318"/>
      <w:bookmarkStart w:id="3986" w:name="_Toc89876521"/>
      <w:bookmarkStart w:id="3987" w:name="_Toc98711421"/>
      <w:bookmarkStart w:id="3988" w:name="_Toc145097288"/>
      <w:bookmarkStart w:id="3989" w:name="_Toc161848538"/>
      <w:r w:rsidRPr="00B20AE8">
        <w:rPr>
          <w:lang w:eastAsia="sv-SE"/>
        </w:rPr>
        <w:t>6.7.6.3.2</w:t>
      </w:r>
      <w:r w:rsidRPr="00B20AE8">
        <w:rPr>
          <w:lang w:eastAsia="sv-SE"/>
        </w:rPr>
        <w:tab/>
        <w:t>Minimum Requirement</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79DCED4D" w14:textId="05D5DFB8" w:rsidR="00C33A48" w:rsidRPr="00B20AE8" w:rsidRDefault="00C33A48" w:rsidP="0039402F">
      <w:r w:rsidRPr="00B20AE8">
        <w:t xml:space="preserve">The minimum requirement for </w:t>
      </w:r>
      <w:r w:rsidR="005E0F6D" w:rsidRPr="00B20AE8">
        <w:t xml:space="preserve">AAS BS in </w:t>
      </w:r>
      <w:r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w:t>
      </w:r>
    </w:p>
    <w:p w14:paraId="2B88A487" w14:textId="4A3BFF7F" w:rsidR="00C33A48" w:rsidRPr="00B20AE8" w:rsidRDefault="00C33A48" w:rsidP="0039402F">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w:t>
      </w:r>
    </w:p>
    <w:p w14:paraId="341C9327" w14:textId="6B2DFC05" w:rsidR="00C33A48" w:rsidRPr="00B20AE8" w:rsidRDefault="00C33A48" w:rsidP="0039402F">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w:t>
      </w:r>
    </w:p>
    <w:p w14:paraId="47461D47" w14:textId="77777777" w:rsidR="00C33A48" w:rsidRPr="00B20AE8" w:rsidRDefault="00C33A48" w:rsidP="00C33A48">
      <w:pPr>
        <w:pStyle w:val="Heading5"/>
        <w:rPr>
          <w:lang w:eastAsia="sv-SE"/>
        </w:rPr>
      </w:pPr>
      <w:bookmarkStart w:id="3990" w:name="_Toc21123142"/>
      <w:bookmarkStart w:id="3991" w:name="_Toc45907335"/>
      <w:bookmarkStart w:id="3992" w:name="_Toc53181439"/>
      <w:bookmarkStart w:id="3993" w:name="_Toc61117209"/>
      <w:bookmarkStart w:id="3994" w:name="_Toc67081061"/>
      <w:bookmarkStart w:id="3995" w:name="_Toc68770413"/>
      <w:bookmarkStart w:id="3996" w:name="_Toc74755476"/>
      <w:bookmarkStart w:id="3997" w:name="_Toc76506400"/>
      <w:bookmarkStart w:id="3998" w:name="_Toc83113319"/>
      <w:bookmarkStart w:id="3999" w:name="_Toc89876522"/>
      <w:bookmarkStart w:id="4000" w:name="_Toc98711422"/>
      <w:bookmarkStart w:id="4001" w:name="_Toc145097289"/>
      <w:bookmarkStart w:id="4002" w:name="_Toc161848539"/>
      <w:r w:rsidRPr="00B20AE8">
        <w:rPr>
          <w:lang w:eastAsia="sv-SE"/>
        </w:rPr>
        <w:t>6.7.6.3.3</w:t>
      </w:r>
      <w:r w:rsidRPr="00B20AE8">
        <w:rPr>
          <w:lang w:eastAsia="sv-SE"/>
        </w:rPr>
        <w:tab/>
        <w:t>Test purpose</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67DE0C06" w14:textId="77777777" w:rsidR="00C33A48" w:rsidRPr="00B20AE8" w:rsidRDefault="00C33A48" w:rsidP="0039402F">
      <w:r w:rsidRPr="00B20AE8">
        <w:t xml:space="preserve">The test purpose of OTA spurious emission is to verify the radiated spurious emissions from the AAS BS at the </w:t>
      </w:r>
      <w:r w:rsidRPr="00B20AE8">
        <w:rPr>
          <w:i/>
        </w:rPr>
        <w:t xml:space="preserve">RIB </w:t>
      </w:r>
      <w:r w:rsidRPr="00B20AE8">
        <w:t>are within specified requirements.</w:t>
      </w:r>
    </w:p>
    <w:p w14:paraId="4C803D36" w14:textId="77777777" w:rsidR="00C33A48" w:rsidRPr="00B20AE8" w:rsidRDefault="00C33A48" w:rsidP="0039402F">
      <w:r w:rsidRPr="00B20AE8">
        <w:t>For OTA co-locate spurious emission, the test purpose is to verify that the emission is within the specified requirement limits at the CLTA conducted output(s).</w:t>
      </w:r>
    </w:p>
    <w:p w14:paraId="6EB92432" w14:textId="77777777" w:rsidR="00C33A48" w:rsidRPr="00B20AE8" w:rsidRDefault="00C33A48" w:rsidP="00C33A48">
      <w:pPr>
        <w:pStyle w:val="Heading5"/>
        <w:rPr>
          <w:lang w:eastAsia="sv-SE"/>
        </w:rPr>
      </w:pPr>
      <w:bookmarkStart w:id="4003" w:name="_Toc21123143"/>
      <w:bookmarkStart w:id="4004" w:name="_Toc45907336"/>
      <w:bookmarkStart w:id="4005" w:name="_Toc53181440"/>
      <w:bookmarkStart w:id="4006" w:name="_Toc61117210"/>
      <w:bookmarkStart w:id="4007" w:name="_Toc67081062"/>
      <w:bookmarkStart w:id="4008" w:name="_Toc68770414"/>
      <w:bookmarkStart w:id="4009" w:name="_Toc74755477"/>
      <w:bookmarkStart w:id="4010" w:name="_Toc76506401"/>
      <w:bookmarkStart w:id="4011" w:name="_Toc83113320"/>
      <w:bookmarkStart w:id="4012" w:name="_Toc89876523"/>
      <w:bookmarkStart w:id="4013" w:name="_Toc98711423"/>
      <w:bookmarkStart w:id="4014" w:name="_Toc145097290"/>
      <w:bookmarkStart w:id="4015" w:name="_Toc161848540"/>
      <w:r w:rsidRPr="00B20AE8">
        <w:rPr>
          <w:lang w:eastAsia="sv-SE"/>
        </w:rPr>
        <w:t>6.</w:t>
      </w:r>
      <w:r w:rsidRPr="00B20AE8">
        <w:rPr>
          <w:lang w:eastAsia="zh-CN"/>
        </w:rPr>
        <w:t>7.6.3.4</w:t>
      </w:r>
      <w:r w:rsidRPr="00B20AE8">
        <w:rPr>
          <w:lang w:eastAsia="sv-SE"/>
        </w:rPr>
        <w:tab/>
        <w:t>Method of test</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4FAE7B5D" w14:textId="77777777" w:rsidR="00C33A48" w:rsidRPr="00B20AE8" w:rsidRDefault="00C33A48" w:rsidP="00F437E4">
      <w:pPr>
        <w:pStyle w:val="H6"/>
        <w:rPr>
          <w:lang w:eastAsia="sv-SE"/>
        </w:rPr>
      </w:pPr>
      <w:bookmarkStart w:id="4016" w:name="_Toc21123144"/>
      <w:bookmarkStart w:id="4017" w:name="_Toc45907337"/>
      <w:bookmarkStart w:id="4018" w:name="_Toc53181441"/>
      <w:r w:rsidRPr="00B20AE8">
        <w:rPr>
          <w:lang w:eastAsia="sv-SE"/>
        </w:rPr>
        <w:t>6.7.6.3.4.1</w:t>
      </w:r>
      <w:r w:rsidRPr="00B20AE8">
        <w:rPr>
          <w:lang w:eastAsia="sv-SE"/>
        </w:rPr>
        <w:tab/>
        <w:t>Initial conditions</w:t>
      </w:r>
      <w:bookmarkEnd w:id="4016"/>
      <w:bookmarkEnd w:id="4017"/>
      <w:bookmarkEnd w:id="4018"/>
    </w:p>
    <w:p w14:paraId="73BF7985" w14:textId="77777777" w:rsidR="00C33A48" w:rsidRPr="00B20AE8" w:rsidRDefault="00C33A48" w:rsidP="0039402F">
      <w:r w:rsidRPr="00B20AE8">
        <w:t>Test environment:</w:t>
      </w:r>
    </w:p>
    <w:p w14:paraId="13A5E23F" w14:textId="77777777" w:rsidR="00C33A48" w:rsidRPr="00B20AE8" w:rsidRDefault="00C33A48" w:rsidP="0039402F">
      <w:pPr>
        <w:pStyle w:val="B1"/>
      </w:pPr>
      <w:r w:rsidRPr="00B20AE8">
        <w:t>-</w:t>
      </w:r>
      <w:r w:rsidRPr="00B20AE8">
        <w:tab/>
        <w:t xml:space="preserve">normal; see </w:t>
      </w:r>
      <w:r w:rsidR="00FA313F" w:rsidRPr="00B20AE8">
        <w:t>annex G.2</w:t>
      </w:r>
      <w:r w:rsidRPr="00B20AE8">
        <w:t>.</w:t>
      </w:r>
    </w:p>
    <w:p w14:paraId="5DE55956" w14:textId="77777777" w:rsidR="00C33A48" w:rsidRPr="00B20AE8" w:rsidRDefault="00C33A48" w:rsidP="0039402F">
      <w:r w:rsidRPr="00B20AE8">
        <w:t>RF channels to be tested for single carrier (SC):</w:t>
      </w:r>
    </w:p>
    <w:p w14:paraId="42A118E6" w14:textId="7CB5A7DC"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39451588" w14:textId="77777777" w:rsidR="00C33A48" w:rsidRPr="00B20AE8" w:rsidRDefault="00C33A48" w:rsidP="0039402F">
      <w:pPr>
        <w:rPr>
          <w:rFonts w:cs="v4.2.0"/>
        </w:rPr>
      </w:pPr>
      <w:r w:rsidRPr="00B20AE8">
        <w:rPr>
          <w:rFonts w:eastAsia="MS Mincho"/>
          <w:i/>
        </w:rPr>
        <w:t>Base Station RF Bandwidth</w:t>
      </w:r>
      <w:r w:rsidRPr="00B20AE8">
        <w:t xml:space="preserve"> positions to be tested for multi-carrier (MC)</w:t>
      </w:r>
      <w:r w:rsidRPr="00B20AE8">
        <w:rPr>
          <w:rFonts w:cs="v4.2.0"/>
        </w:rPr>
        <w:t>:</w:t>
      </w:r>
    </w:p>
    <w:p w14:paraId="2A57E46A" w14:textId="64F99457" w:rsidR="00C33A48" w:rsidRPr="00B20AE8" w:rsidRDefault="00C33A48" w:rsidP="0039402F">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w:t>
      </w:r>
      <w:r w:rsidRPr="00B20AE8">
        <w:rPr>
          <w:lang w:eastAsia="zh-CN"/>
        </w:rPr>
        <w:t>1</w:t>
      </w:r>
      <w:r w:rsidRPr="00B20AE8">
        <w:t>.</w:t>
      </w:r>
    </w:p>
    <w:p w14:paraId="08E28077" w14:textId="77777777" w:rsidR="00C33A48" w:rsidRPr="00B20AE8" w:rsidRDefault="00C33A48" w:rsidP="0039402F">
      <w:pPr>
        <w:rPr>
          <w:rFonts w:eastAsia="MS P??"/>
        </w:rPr>
      </w:pPr>
      <w:r w:rsidRPr="00B20AE8">
        <w:rPr>
          <w:rFonts w:eastAsia="MS P??"/>
        </w:rPr>
        <w:t xml:space="preserve">In addition, for </w:t>
      </w:r>
      <w:r w:rsidRPr="00B20AE8">
        <w:rPr>
          <w:rFonts w:eastAsia="MS P??"/>
          <w:i/>
        </w:rPr>
        <w:t>multi-band RIB</w:t>
      </w:r>
      <w:r w:rsidRPr="00B20AE8">
        <w:rPr>
          <w:rFonts w:eastAsia="MS P??"/>
        </w:rPr>
        <w:t>:</w:t>
      </w:r>
    </w:p>
    <w:p w14:paraId="7467136B" w14:textId="77777777" w:rsidR="00C33A48" w:rsidRPr="00B20AE8" w:rsidRDefault="00C33A48"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14:paraId="3160E6EF" w14:textId="77777777" w:rsidR="00C33A48" w:rsidRPr="00B20AE8" w:rsidRDefault="00C33A48"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14:paraId="6D882A6D" w14:textId="77777777" w:rsidR="00C33A48" w:rsidRPr="00B20AE8" w:rsidRDefault="00C33A48" w:rsidP="0039402F">
      <w:pPr>
        <w:rPr>
          <w:lang w:eastAsia="zh-CN"/>
        </w:rPr>
      </w:pPr>
      <w:r w:rsidRPr="00B20AE8">
        <w:rPr>
          <w:lang w:eastAsia="zh-CN"/>
        </w:rPr>
        <w:t>Directions to be tested:</w:t>
      </w:r>
    </w:p>
    <w:p w14:paraId="67FAECBD" w14:textId="40640E2A" w:rsidR="00A33949" w:rsidRDefault="00A33949" w:rsidP="0039402F">
      <w:pPr>
        <w:pStyle w:val="B1"/>
        <w:rPr>
          <w:lang w:eastAsia="zh-CN"/>
        </w:rPr>
      </w:pPr>
      <w:r>
        <w:rPr>
          <w:lang w:eastAsia="zh-CN"/>
        </w:rPr>
        <w:t>-</w:t>
      </w:r>
      <w:r>
        <w:rPr>
          <w:lang w:eastAsia="zh-CN"/>
        </w:rPr>
        <w:tab/>
        <w:t>The requirement is specified as co-location requirement. For general description of co-location requirements, refer to clause 4.12.</w:t>
      </w:r>
    </w:p>
    <w:p w14:paraId="100CCEF5" w14:textId="77777777" w:rsidR="00A33949" w:rsidRDefault="00A33949" w:rsidP="0039402F">
      <w:pPr>
        <w:rPr>
          <w:lang w:eastAsia="zh-CN"/>
        </w:rPr>
      </w:pPr>
      <w:r>
        <w:rPr>
          <w:lang w:eastAsia="zh-CN"/>
        </w:rPr>
        <w:t>The co-location spurious emission is measured at the CLTA conducted output(s).</w:t>
      </w:r>
    </w:p>
    <w:p w14:paraId="2831F520" w14:textId="77777777" w:rsidR="00C33A48" w:rsidRPr="00B20AE8" w:rsidRDefault="00C33A48" w:rsidP="00F437E4">
      <w:pPr>
        <w:pStyle w:val="H6"/>
        <w:rPr>
          <w:lang w:eastAsia="sv-SE"/>
        </w:rPr>
      </w:pPr>
      <w:bookmarkStart w:id="4019" w:name="_Toc21123145"/>
      <w:bookmarkStart w:id="4020" w:name="_Toc45907338"/>
      <w:bookmarkStart w:id="4021" w:name="_Toc53181442"/>
      <w:r w:rsidRPr="00B20AE8">
        <w:rPr>
          <w:lang w:eastAsia="sv-SE"/>
        </w:rPr>
        <w:t>6.7.6.3.4.2</w:t>
      </w:r>
      <w:r w:rsidRPr="00B20AE8">
        <w:rPr>
          <w:lang w:eastAsia="sv-SE"/>
        </w:rPr>
        <w:tab/>
        <w:t>Procedure</w:t>
      </w:r>
      <w:bookmarkEnd w:id="4019"/>
      <w:bookmarkEnd w:id="4020"/>
      <w:bookmarkEnd w:id="4021"/>
    </w:p>
    <w:p w14:paraId="1F95A066" w14:textId="77777777" w:rsidR="00DD6845" w:rsidRPr="00B20AE8" w:rsidRDefault="00F27B2A" w:rsidP="0039402F">
      <w:pPr>
        <w:pStyle w:val="B1"/>
        <w:rPr>
          <w:lang w:eastAsia="zh-CN"/>
        </w:rPr>
      </w:pPr>
      <w:bookmarkStart w:id="4022" w:name="_Hlk513449975"/>
      <w:r w:rsidRPr="00B20AE8">
        <w:t>1)</w:t>
      </w:r>
      <w:r w:rsidRPr="00B20AE8">
        <w:tab/>
      </w:r>
      <w:r w:rsidR="00C33A48" w:rsidRPr="00B20AE8">
        <w:t>Select a CLTA according to parameters given in Table 4.15.2.2-1 and place the CLTA according to parameters given in Table 4.15.2.3-1.</w:t>
      </w:r>
    </w:p>
    <w:p w14:paraId="4A371F61" w14:textId="77777777" w:rsidR="00DD6845" w:rsidRPr="00B20AE8" w:rsidRDefault="00F27B2A" w:rsidP="0039402F">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14:paraId="3FBB9A2A" w14:textId="77777777" w:rsidR="00DD6845" w:rsidRPr="00B20AE8" w:rsidRDefault="00F27B2A" w:rsidP="0039402F">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14:paraId="1B161381" w14:textId="77777777" w:rsidR="00DD6845" w:rsidRPr="00B20AE8" w:rsidRDefault="00F27B2A" w:rsidP="0039402F">
      <w:pPr>
        <w:pStyle w:val="B1"/>
      </w:pPr>
      <w:r w:rsidRPr="00B20AE8">
        <w:t>4)</w:t>
      </w:r>
      <w:r w:rsidRPr="00B20AE8">
        <w:tab/>
      </w:r>
      <w:r w:rsidR="00C33A48" w:rsidRPr="00B20AE8">
        <w:t>Connect test antenna and CLTA to the measurement equipment as depicted in Annex D1.4.</w:t>
      </w:r>
    </w:p>
    <w:p w14:paraId="38F6F1F6" w14:textId="77777777" w:rsidR="00DD6845" w:rsidRPr="00B20AE8" w:rsidRDefault="00F27B2A" w:rsidP="0039402F">
      <w:pPr>
        <w:pStyle w:val="B1"/>
        <w:rPr>
          <w:lang w:val="en-US"/>
        </w:rPr>
      </w:pPr>
      <w:r w:rsidRPr="00B20AE8">
        <w:t>5)</w:t>
      </w:r>
      <w:r w:rsidRPr="00B20AE8">
        <w:tab/>
      </w:r>
      <w:r w:rsidR="00C33A48" w:rsidRPr="00B20AE8">
        <w:t>OTA co-location spurious emission is measured at the CLTA conducted output(s).</w:t>
      </w:r>
    </w:p>
    <w:p w14:paraId="77D21899" w14:textId="77777777" w:rsidR="009602D0" w:rsidRPr="00FC393E" w:rsidRDefault="009602D0" w:rsidP="0039402F">
      <w:pPr>
        <w:pStyle w:val="B1"/>
      </w:pPr>
      <w:r>
        <w:rPr>
          <w:lang w:val="en-US"/>
        </w:rPr>
        <w:tab/>
      </w:r>
      <w:r>
        <w:t>The emission power should be averaged over an appropriate time duration to ensure the measurement is within the measurement uncertainty in Table 4.1.2.2-1.</w:t>
      </w:r>
    </w:p>
    <w:p w14:paraId="74AD49BF" w14:textId="77777777" w:rsidR="00DD6845" w:rsidRPr="00B20AE8" w:rsidRDefault="00F27B2A" w:rsidP="0039402F">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36F32D5B" w14:textId="77777777" w:rsidR="00C33A48" w:rsidRPr="00B20AE8" w:rsidRDefault="00C33A48" w:rsidP="0039402F">
      <w:pPr>
        <w:pStyle w:val="B20"/>
        <w:rPr>
          <w:lang w:val="en-US"/>
        </w:rPr>
      </w:pPr>
      <w:r w:rsidRPr="00B20AE8">
        <w:rPr>
          <w:lang w:val="en-US"/>
        </w:rPr>
        <w:t>-</w:t>
      </w:r>
      <w:r w:rsidR="00F27B2A" w:rsidRPr="00B20AE8">
        <w:tab/>
      </w:r>
      <w:r w:rsidRPr="00B20AE8">
        <w:t>Detection mode: True RMS.</w:t>
      </w:r>
    </w:p>
    <w:p w14:paraId="2A1FD766" w14:textId="77777777" w:rsidR="00DD6845" w:rsidRPr="00B20AE8" w:rsidRDefault="00F27B2A" w:rsidP="0039402F">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14:paraId="229727A4" w14:textId="77777777" w:rsidR="00C33A48" w:rsidRPr="00B20AE8" w:rsidRDefault="00C33A48" w:rsidP="0039402F">
      <w:pPr>
        <w:pStyle w:val="B20"/>
        <w:rPr>
          <w:rFonts w:cs="v4.2.0"/>
          <w:snapToGrid w:val="0"/>
        </w:rPr>
      </w:pPr>
      <w:r w:rsidRPr="00B20AE8">
        <w:t>a)</w:t>
      </w:r>
      <w:r w:rsidRPr="00B20AE8">
        <w:tab/>
        <w:t>For MSR:</w:t>
      </w:r>
    </w:p>
    <w:p w14:paraId="1BD89247" w14:textId="522200D6" w:rsidR="00C33A48" w:rsidRPr="00B20AE8" w:rsidRDefault="00C33A48" w:rsidP="0039402F">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r w:rsidRPr="00B20AE8">
        <w:rPr>
          <w:lang w:val="en-US"/>
        </w:rPr>
        <w:t>.</w:t>
      </w:r>
    </w:p>
    <w:p w14:paraId="5E705D25" w14:textId="77777777" w:rsidR="00C33A48" w:rsidRPr="00B20AE8" w:rsidRDefault="00C33A48" w:rsidP="0039402F">
      <w:pPr>
        <w:pStyle w:val="B20"/>
        <w:rPr>
          <w:snapToGrid w:val="0"/>
        </w:rPr>
      </w:pPr>
      <w:r w:rsidRPr="00B20AE8">
        <w:rPr>
          <w:snapToGrid w:val="0"/>
        </w:rPr>
        <w:t>b)</w:t>
      </w:r>
      <w:r w:rsidRPr="00B20AE8">
        <w:rPr>
          <w:snapToGrid w:val="0"/>
        </w:rPr>
        <w:tab/>
        <w:t>For UTRA FDD:</w:t>
      </w:r>
    </w:p>
    <w:p w14:paraId="17B24CDB" w14:textId="44AE27A3" w:rsidR="00C33A48" w:rsidRPr="00B20AE8" w:rsidRDefault="00C33A48" w:rsidP="0039402F">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2E3B1D11" w14:textId="4A38BD51" w:rsidR="00C33A48" w:rsidRPr="00B20AE8" w:rsidRDefault="00C33A48" w:rsidP="0039402F">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2CD6CECC" w14:textId="77777777" w:rsidR="00C33A48" w:rsidRPr="00B20AE8" w:rsidRDefault="00C33A48" w:rsidP="0039402F">
      <w:pPr>
        <w:pStyle w:val="B20"/>
        <w:rPr>
          <w:snapToGrid w:val="0"/>
        </w:rPr>
      </w:pPr>
      <w:r w:rsidRPr="00B20AE8">
        <w:rPr>
          <w:snapToGrid w:val="0"/>
          <w:lang w:val="en-US"/>
        </w:rPr>
        <w:t>c)</w:t>
      </w:r>
      <w:r w:rsidR="00F27B2A" w:rsidRPr="00B20AE8">
        <w:rPr>
          <w:snapToGrid w:val="0"/>
          <w:lang w:val="en-US"/>
        </w:rPr>
        <w:tab/>
      </w:r>
      <w:r w:rsidRPr="00B20AE8">
        <w:rPr>
          <w:snapToGrid w:val="0"/>
        </w:rPr>
        <w:t>For E-UTRA:</w:t>
      </w:r>
    </w:p>
    <w:p w14:paraId="47C835BC" w14:textId="186657DD" w:rsidR="00C33A48" w:rsidRPr="00B20AE8" w:rsidRDefault="00C33A48" w:rsidP="0039402F">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66C24E07" w14:textId="22501B61" w:rsidR="00C33A48" w:rsidRPr="00B20AE8" w:rsidRDefault="00C33A48" w:rsidP="0039402F">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7384F7D" w14:textId="2C1D8463" w:rsidR="00C33A48" w:rsidRPr="00B20AE8" w:rsidRDefault="00C33A48" w:rsidP="0039402F">
      <w:pPr>
        <w:pStyle w:val="B1"/>
        <w:rPr>
          <w:snapToGrid w:val="0"/>
        </w:rPr>
      </w:pPr>
      <w:r w:rsidRPr="00B20AE8">
        <w:rPr>
          <w:snapToGrid w:val="0"/>
        </w:rPr>
        <w:t>8)</w:t>
      </w:r>
      <w:r w:rsidRPr="00B20AE8">
        <w:rPr>
          <w:snapToGrid w:val="0"/>
        </w:rPr>
        <w:tab/>
        <w:t xml:space="preserve">Measure the emission at the specified frequencies with specified measurement bandwidth and note that the measured value does not exceed the test requirement in </w:t>
      </w:r>
      <w:r w:rsidR="003D3C64">
        <w:rPr>
          <w:snapToGrid w:val="0"/>
        </w:rPr>
        <w:t>clause </w:t>
      </w:r>
      <w:r w:rsidR="003D3C64" w:rsidRPr="00B20AE8">
        <w:rPr>
          <w:snapToGrid w:val="0"/>
        </w:rPr>
        <w:t>6</w:t>
      </w:r>
      <w:r w:rsidRPr="00B20AE8">
        <w:rPr>
          <w:snapToGrid w:val="0"/>
        </w:rPr>
        <w:t>.7.6.5.</w:t>
      </w:r>
    </w:p>
    <w:p w14:paraId="564E4C4B" w14:textId="77777777" w:rsidR="00F77996" w:rsidRPr="00B20AE8" w:rsidRDefault="00C33A48" w:rsidP="0039402F">
      <w:pPr>
        <w:pStyle w:val="NO"/>
        <w:rPr>
          <w:lang w:val="en-US"/>
        </w:rPr>
      </w:pPr>
      <w:r w:rsidRPr="00B20AE8">
        <w:t>NOTE:</w:t>
      </w:r>
      <w:r w:rsidRPr="00B20AE8">
        <w:tab/>
      </w:r>
      <w:r w:rsidRPr="00B20AE8">
        <w:rPr>
          <w:lang w:val="en-US"/>
        </w:rPr>
        <w:t>An alternative measurement method to be used for measureing the OTA emission is described in Annex H.</w:t>
      </w:r>
    </w:p>
    <w:p w14:paraId="14D1C9F1" w14:textId="77777777" w:rsidR="00C33A48" w:rsidRPr="00B20AE8" w:rsidRDefault="00C33A48" w:rsidP="0039402F">
      <w:r w:rsidRPr="00B20AE8">
        <w:t xml:space="preserve">In addition, for </w:t>
      </w:r>
      <w:r w:rsidRPr="00B20AE8">
        <w:rPr>
          <w:i/>
        </w:rPr>
        <w:t>multi-band</w:t>
      </w:r>
      <w:r w:rsidRPr="00B20AE8">
        <w:rPr>
          <w:i/>
          <w:lang w:eastAsia="zh-CN"/>
        </w:rPr>
        <w:t xml:space="preserve"> RIB</w:t>
      </w:r>
      <w:r w:rsidRPr="00B20AE8">
        <w:t>, the following steps shall apply:</w:t>
      </w:r>
    </w:p>
    <w:p w14:paraId="4F3CDD38" w14:textId="77777777" w:rsidR="00C33A48" w:rsidRPr="00B20AE8" w:rsidRDefault="00C33A48" w:rsidP="0039402F">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14:paraId="6CFF8FCC" w14:textId="77777777" w:rsidR="00C33A48" w:rsidRPr="00B20AE8" w:rsidRDefault="00C33A48" w:rsidP="00C33A48">
      <w:pPr>
        <w:pStyle w:val="Heading5"/>
        <w:rPr>
          <w:lang w:eastAsia="sv-SE"/>
        </w:rPr>
      </w:pPr>
      <w:bookmarkStart w:id="4023" w:name="_Toc21123146"/>
      <w:bookmarkStart w:id="4024" w:name="_Toc45907339"/>
      <w:bookmarkStart w:id="4025" w:name="_Toc53181443"/>
      <w:bookmarkStart w:id="4026" w:name="_Toc61117211"/>
      <w:bookmarkStart w:id="4027" w:name="_Toc67081063"/>
      <w:bookmarkStart w:id="4028" w:name="_Toc68770415"/>
      <w:bookmarkStart w:id="4029" w:name="_Toc74755478"/>
      <w:bookmarkStart w:id="4030" w:name="_Toc76506402"/>
      <w:bookmarkStart w:id="4031" w:name="_Toc83113321"/>
      <w:bookmarkStart w:id="4032" w:name="_Toc89876524"/>
      <w:bookmarkStart w:id="4033" w:name="_Toc98711424"/>
      <w:bookmarkStart w:id="4034" w:name="_Toc145097291"/>
      <w:bookmarkStart w:id="4035" w:name="_Toc161848541"/>
      <w:bookmarkEnd w:id="4022"/>
      <w:r w:rsidRPr="00B20AE8">
        <w:rPr>
          <w:lang w:eastAsia="sv-SE"/>
        </w:rPr>
        <w:t>6.</w:t>
      </w:r>
      <w:r w:rsidRPr="00B20AE8">
        <w:rPr>
          <w:lang w:eastAsia="zh-CN"/>
        </w:rPr>
        <w:t>7.6.3.5</w:t>
      </w:r>
      <w:r w:rsidRPr="00B20AE8">
        <w:rPr>
          <w:lang w:eastAsia="sv-SE"/>
        </w:rPr>
        <w:tab/>
        <w:t>Test Requirement</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233C78E0" w14:textId="77777777" w:rsidR="00C33A48" w:rsidRPr="00B20AE8" w:rsidRDefault="00C33A48" w:rsidP="00F437E4">
      <w:pPr>
        <w:pStyle w:val="H6"/>
        <w:rPr>
          <w:lang w:eastAsia="sv-SE"/>
        </w:rPr>
      </w:pPr>
      <w:bookmarkStart w:id="4036" w:name="_Toc21123147"/>
      <w:bookmarkStart w:id="4037" w:name="_Toc45907340"/>
      <w:bookmarkStart w:id="4038" w:name="_Toc53181444"/>
      <w:r w:rsidRPr="00B20AE8">
        <w:rPr>
          <w:lang w:eastAsia="sv-SE"/>
        </w:rPr>
        <w:t>6.7.6.3.5.1</w:t>
      </w:r>
      <w:r w:rsidRPr="00B20AE8">
        <w:rPr>
          <w:lang w:eastAsia="sv-SE"/>
        </w:rPr>
        <w:tab/>
        <w:t>MSR operation</w:t>
      </w:r>
      <w:bookmarkEnd w:id="4036"/>
      <w:bookmarkEnd w:id="4037"/>
      <w:bookmarkEnd w:id="4038"/>
    </w:p>
    <w:p w14:paraId="61F5F547" w14:textId="77777777" w:rsidR="00C33A48" w:rsidRPr="00B20AE8" w:rsidRDefault="00C33A48" w:rsidP="0039402F">
      <w:r w:rsidRPr="00B20AE8">
        <w:t>The total power from both polarizations of the CLTA connector output(s) of any spurious emission shall not exceed the limits in table 6.7.6.3.5.1-1 depending on the declared Base Station class and Band Category.</w:t>
      </w:r>
    </w:p>
    <w:p w14:paraId="33CF7EB5" w14:textId="77777777" w:rsidR="00C33A48" w:rsidRPr="00B20AE8" w:rsidRDefault="00C33A48" w:rsidP="0039402F">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14:paraId="30193B9F"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A3CBE65" w14:textId="77777777" w:rsidR="000840D9" w:rsidRPr="00B20AE8" w:rsidRDefault="000840D9" w:rsidP="0039402F">
            <w:r w:rsidRPr="00B20AE8">
              <w:t>BS-class</w:t>
            </w:r>
          </w:p>
        </w:tc>
        <w:tc>
          <w:tcPr>
            <w:tcW w:w="1610" w:type="dxa"/>
            <w:tcBorders>
              <w:top w:val="single" w:sz="4" w:space="0" w:color="auto"/>
              <w:left w:val="single" w:sz="4" w:space="0" w:color="auto"/>
              <w:bottom w:val="single" w:sz="4" w:space="0" w:color="auto"/>
              <w:right w:val="single" w:sz="4" w:space="0" w:color="auto"/>
            </w:tcBorders>
            <w:hideMark/>
          </w:tcPr>
          <w:p w14:paraId="4760FDF6" w14:textId="77777777" w:rsidR="000840D9" w:rsidRPr="00B20AE8" w:rsidRDefault="000840D9" w:rsidP="0039402F">
            <w:r w:rsidRPr="00B20AE8">
              <w:t>Band category</w:t>
            </w:r>
          </w:p>
        </w:tc>
        <w:tc>
          <w:tcPr>
            <w:tcW w:w="1380" w:type="dxa"/>
            <w:tcBorders>
              <w:top w:val="single" w:sz="4" w:space="0" w:color="auto"/>
              <w:left w:val="single" w:sz="4" w:space="0" w:color="auto"/>
              <w:bottom w:val="single" w:sz="4" w:space="0" w:color="auto"/>
              <w:right w:val="single" w:sz="4" w:space="0" w:color="auto"/>
            </w:tcBorders>
            <w:hideMark/>
          </w:tcPr>
          <w:p w14:paraId="6EFB94F7" w14:textId="77777777" w:rsidR="000840D9" w:rsidRPr="00B20AE8" w:rsidRDefault="000840D9" w:rsidP="0039402F">
            <w:r w:rsidRPr="00B20AE8">
              <w:t>Frequency range</w:t>
            </w:r>
          </w:p>
        </w:tc>
        <w:tc>
          <w:tcPr>
            <w:tcW w:w="1123" w:type="dxa"/>
            <w:tcBorders>
              <w:top w:val="single" w:sz="4" w:space="0" w:color="auto"/>
              <w:left w:val="single" w:sz="4" w:space="0" w:color="auto"/>
              <w:bottom w:val="single" w:sz="4" w:space="0" w:color="auto"/>
              <w:right w:val="single" w:sz="4" w:space="0" w:color="auto"/>
            </w:tcBorders>
            <w:hideMark/>
          </w:tcPr>
          <w:p w14:paraId="448EB653" w14:textId="5F857BA2" w:rsidR="000840D9" w:rsidRPr="00B20AE8" w:rsidRDefault="000840D9" w:rsidP="0039402F">
            <w:r w:rsidRPr="00B20AE8">
              <w:t>Maximum Level for bands below 3</w:t>
            </w:r>
            <w:r w:rsidR="00A33949">
              <w:t> </w:t>
            </w:r>
            <w:r w:rsidRPr="00B20AE8">
              <w:t>GHz</w:t>
            </w:r>
          </w:p>
        </w:tc>
        <w:tc>
          <w:tcPr>
            <w:tcW w:w="1244" w:type="dxa"/>
            <w:tcBorders>
              <w:top w:val="single" w:sz="4" w:space="0" w:color="auto"/>
              <w:left w:val="single" w:sz="4" w:space="0" w:color="auto"/>
              <w:bottom w:val="single" w:sz="4" w:space="0" w:color="auto"/>
              <w:right w:val="single" w:sz="4" w:space="0" w:color="auto"/>
            </w:tcBorders>
          </w:tcPr>
          <w:p w14:paraId="31F56BE4" w14:textId="6ADB3A7E" w:rsidR="000840D9" w:rsidRPr="00B20AE8" w:rsidRDefault="000840D9" w:rsidP="0039402F">
            <w:r w:rsidRPr="00B20AE8">
              <w:t>Maximum Level for bands between 3 and 4.2</w:t>
            </w:r>
            <w:r w:rsidR="00A33949">
              <w:t> </w:t>
            </w:r>
            <w:r w:rsidRPr="00B20AE8">
              <w:t>GHz</w:t>
            </w:r>
          </w:p>
        </w:tc>
        <w:tc>
          <w:tcPr>
            <w:tcW w:w="1245" w:type="dxa"/>
            <w:tcBorders>
              <w:top w:val="single" w:sz="4" w:space="0" w:color="auto"/>
              <w:left w:val="single" w:sz="4" w:space="0" w:color="auto"/>
              <w:bottom w:val="single" w:sz="4" w:space="0" w:color="auto"/>
              <w:right w:val="single" w:sz="4" w:space="0" w:color="auto"/>
            </w:tcBorders>
            <w:hideMark/>
          </w:tcPr>
          <w:p w14:paraId="2F38C639" w14:textId="77777777" w:rsidR="000840D9" w:rsidRPr="00B20AE8" w:rsidRDefault="000840D9" w:rsidP="0039402F">
            <w:r w:rsidRPr="00B20AE8">
              <w:t>Measurement bandwidth</w:t>
            </w:r>
          </w:p>
        </w:tc>
      </w:tr>
      <w:tr w:rsidR="004F339F" w:rsidRPr="00B20AE8" w14:paraId="15C0746C"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310FE1B" w14:textId="77777777" w:rsidR="000840D9" w:rsidRPr="00B20AE8" w:rsidRDefault="000840D9" w:rsidP="0039402F">
            <w:r w:rsidRPr="00B20AE8">
              <w:t>Wide Area BS</w:t>
            </w:r>
          </w:p>
        </w:tc>
        <w:tc>
          <w:tcPr>
            <w:tcW w:w="1610" w:type="dxa"/>
            <w:tcBorders>
              <w:top w:val="single" w:sz="4" w:space="0" w:color="auto"/>
              <w:left w:val="single" w:sz="4" w:space="0" w:color="auto"/>
              <w:bottom w:val="single" w:sz="4" w:space="0" w:color="auto"/>
              <w:right w:val="single" w:sz="4" w:space="0" w:color="auto"/>
            </w:tcBorders>
            <w:hideMark/>
          </w:tcPr>
          <w:p w14:paraId="4DF12641" w14:textId="77777777" w:rsidR="000840D9" w:rsidRPr="00B20AE8" w:rsidRDefault="000840D9" w:rsidP="0039402F">
            <w:r w:rsidRPr="00B20AE8">
              <w:t>BC1</w:t>
            </w:r>
          </w:p>
        </w:tc>
        <w:tc>
          <w:tcPr>
            <w:tcW w:w="1380" w:type="dxa"/>
            <w:tcBorders>
              <w:top w:val="single" w:sz="4" w:space="0" w:color="auto"/>
              <w:left w:val="single" w:sz="4" w:space="0" w:color="auto"/>
              <w:bottom w:val="single" w:sz="4" w:space="0" w:color="auto"/>
              <w:right w:val="single" w:sz="4" w:space="0" w:color="auto"/>
            </w:tcBorders>
            <w:hideMark/>
          </w:tcPr>
          <w:p w14:paraId="37555A4A" w14:textId="0EF1A8FA"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0759815" w14:textId="77777777" w:rsidR="000840D9" w:rsidRPr="00B20AE8" w:rsidRDefault="000840D9" w:rsidP="0039402F">
            <w:r w:rsidRPr="00B20AE8">
              <w:t>-113.9 dBm</w:t>
            </w:r>
          </w:p>
        </w:tc>
        <w:tc>
          <w:tcPr>
            <w:tcW w:w="1244" w:type="dxa"/>
            <w:tcBorders>
              <w:top w:val="single" w:sz="4" w:space="0" w:color="auto"/>
              <w:left w:val="single" w:sz="4" w:space="0" w:color="auto"/>
              <w:bottom w:val="single" w:sz="4" w:space="0" w:color="auto"/>
              <w:right w:val="single" w:sz="4" w:space="0" w:color="auto"/>
            </w:tcBorders>
          </w:tcPr>
          <w:p w14:paraId="1A58373F" w14:textId="77777777" w:rsidR="000840D9" w:rsidRPr="00B20AE8" w:rsidRDefault="000840D9" w:rsidP="0039402F">
            <w:r w:rsidRPr="00B20AE8">
              <w:t>-113.7 dBm</w:t>
            </w:r>
          </w:p>
        </w:tc>
        <w:tc>
          <w:tcPr>
            <w:tcW w:w="1245" w:type="dxa"/>
            <w:tcBorders>
              <w:top w:val="single" w:sz="4" w:space="0" w:color="auto"/>
              <w:left w:val="single" w:sz="4" w:space="0" w:color="auto"/>
              <w:bottom w:val="single" w:sz="4" w:space="0" w:color="auto"/>
              <w:right w:val="single" w:sz="4" w:space="0" w:color="auto"/>
            </w:tcBorders>
            <w:hideMark/>
          </w:tcPr>
          <w:p w14:paraId="454C28A7" w14:textId="77777777" w:rsidR="000840D9" w:rsidRPr="00B20AE8" w:rsidRDefault="000840D9" w:rsidP="0039402F">
            <w:r w:rsidRPr="00B20AE8">
              <w:t>100 kHz</w:t>
            </w:r>
          </w:p>
        </w:tc>
      </w:tr>
      <w:tr w:rsidR="004F339F" w:rsidRPr="00B20AE8" w14:paraId="380754CA"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33F2057" w14:textId="77777777" w:rsidR="000840D9" w:rsidRPr="00B20AE8" w:rsidRDefault="000840D9" w:rsidP="0039402F">
            <w:r w:rsidRPr="00B20AE8">
              <w:t>Wide Area BS</w:t>
            </w:r>
          </w:p>
        </w:tc>
        <w:tc>
          <w:tcPr>
            <w:tcW w:w="1610" w:type="dxa"/>
            <w:tcBorders>
              <w:top w:val="single" w:sz="4" w:space="0" w:color="auto"/>
              <w:left w:val="single" w:sz="4" w:space="0" w:color="auto"/>
              <w:bottom w:val="single" w:sz="4" w:space="0" w:color="auto"/>
              <w:right w:val="single" w:sz="4" w:space="0" w:color="auto"/>
            </w:tcBorders>
            <w:hideMark/>
          </w:tcPr>
          <w:p w14:paraId="77C8598E" w14:textId="77777777" w:rsidR="000840D9" w:rsidRPr="00B20AE8" w:rsidRDefault="000840D9" w:rsidP="0039402F">
            <w:r w:rsidRPr="00B20AE8">
              <w:t>BC2</w:t>
            </w:r>
          </w:p>
        </w:tc>
        <w:tc>
          <w:tcPr>
            <w:tcW w:w="1380" w:type="dxa"/>
            <w:tcBorders>
              <w:top w:val="single" w:sz="4" w:space="0" w:color="auto"/>
              <w:left w:val="single" w:sz="4" w:space="0" w:color="auto"/>
              <w:bottom w:val="single" w:sz="4" w:space="0" w:color="auto"/>
              <w:right w:val="single" w:sz="4" w:space="0" w:color="auto"/>
            </w:tcBorders>
            <w:hideMark/>
          </w:tcPr>
          <w:p w14:paraId="5C20A661" w14:textId="6D63477C"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B9BB293" w14:textId="77777777" w:rsidR="000840D9" w:rsidRPr="00B20AE8" w:rsidRDefault="000840D9" w:rsidP="0039402F">
            <w:r w:rsidRPr="00B20AE8">
              <w:t xml:space="preserve">-115.9 dBm </w:t>
            </w:r>
          </w:p>
        </w:tc>
        <w:tc>
          <w:tcPr>
            <w:tcW w:w="1244" w:type="dxa"/>
            <w:tcBorders>
              <w:top w:val="single" w:sz="4" w:space="0" w:color="auto"/>
              <w:left w:val="single" w:sz="4" w:space="0" w:color="auto"/>
              <w:bottom w:val="single" w:sz="4" w:space="0" w:color="auto"/>
              <w:right w:val="single" w:sz="4" w:space="0" w:color="auto"/>
            </w:tcBorders>
          </w:tcPr>
          <w:p w14:paraId="4F1E9B5A" w14:textId="77777777" w:rsidR="000840D9" w:rsidRPr="00B20AE8" w:rsidRDefault="000840D9" w:rsidP="0039402F">
            <w:r w:rsidRPr="00B20AE8">
              <w:t>-115.7 dBm</w:t>
            </w:r>
          </w:p>
        </w:tc>
        <w:tc>
          <w:tcPr>
            <w:tcW w:w="1245" w:type="dxa"/>
            <w:tcBorders>
              <w:top w:val="single" w:sz="4" w:space="0" w:color="auto"/>
              <w:left w:val="single" w:sz="4" w:space="0" w:color="auto"/>
              <w:bottom w:val="single" w:sz="4" w:space="0" w:color="auto"/>
              <w:right w:val="single" w:sz="4" w:space="0" w:color="auto"/>
            </w:tcBorders>
            <w:hideMark/>
          </w:tcPr>
          <w:p w14:paraId="643A9F8A" w14:textId="77777777" w:rsidR="000840D9" w:rsidRPr="00B20AE8" w:rsidRDefault="000840D9" w:rsidP="0039402F">
            <w:r w:rsidRPr="00B20AE8">
              <w:t xml:space="preserve">100 kHz </w:t>
            </w:r>
          </w:p>
        </w:tc>
      </w:tr>
      <w:tr w:rsidR="004F339F" w:rsidRPr="00B20AE8" w14:paraId="7C7DF7F5"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C4C9331" w14:textId="77777777" w:rsidR="000840D9" w:rsidRPr="00B20AE8" w:rsidRDefault="000840D9" w:rsidP="0039402F">
            <w:r w:rsidRPr="00B20AE8">
              <w:t>Medium Range BS</w:t>
            </w:r>
          </w:p>
        </w:tc>
        <w:tc>
          <w:tcPr>
            <w:tcW w:w="1610" w:type="dxa"/>
            <w:tcBorders>
              <w:top w:val="single" w:sz="4" w:space="0" w:color="auto"/>
              <w:left w:val="single" w:sz="4" w:space="0" w:color="auto"/>
              <w:bottom w:val="single" w:sz="4" w:space="0" w:color="auto"/>
              <w:right w:val="single" w:sz="4" w:space="0" w:color="auto"/>
            </w:tcBorders>
            <w:hideMark/>
          </w:tcPr>
          <w:p w14:paraId="70B76F0D" w14:textId="77777777" w:rsidR="000840D9" w:rsidRPr="00B20AE8" w:rsidRDefault="000840D9" w:rsidP="0039402F">
            <w:r w:rsidRPr="00B20AE8">
              <w:t>BC1,BC2</w:t>
            </w:r>
          </w:p>
        </w:tc>
        <w:tc>
          <w:tcPr>
            <w:tcW w:w="1380" w:type="dxa"/>
            <w:tcBorders>
              <w:top w:val="single" w:sz="4" w:space="0" w:color="auto"/>
              <w:left w:val="single" w:sz="4" w:space="0" w:color="auto"/>
              <w:bottom w:val="single" w:sz="4" w:space="0" w:color="auto"/>
              <w:right w:val="single" w:sz="4" w:space="0" w:color="auto"/>
            </w:tcBorders>
            <w:hideMark/>
          </w:tcPr>
          <w:p w14:paraId="482C4507" w14:textId="48933C78"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560E865" w14:textId="77777777" w:rsidR="000840D9" w:rsidRPr="00B20AE8" w:rsidRDefault="000840D9" w:rsidP="0039402F">
            <w:r w:rsidRPr="00B20AE8">
              <w:t>-</w:t>
            </w:r>
            <w:r w:rsidRPr="00B20AE8">
              <w:rPr>
                <w:rFonts w:hint="eastAsia"/>
              </w:rPr>
              <w:t>108</w:t>
            </w:r>
            <w:r w:rsidRPr="00B20AE8">
              <w:t>.9 dBm</w:t>
            </w:r>
          </w:p>
        </w:tc>
        <w:tc>
          <w:tcPr>
            <w:tcW w:w="1244" w:type="dxa"/>
            <w:tcBorders>
              <w:top w:val="single" w:sz="4" w:space="0" w:color="auto"/>
              <w:left w:val="single" w:sz="4" w:space="0" w:color="auto"/>
              <w:bottom w:val="single" w:sz="4" w:space="0" w:color="auto"/>
              <w:right w:val="single" w:sz="4" w:space="0" w:color="auto"/>
            </w:tcBorders>
          </w:tcPr>
          <w:p w14:paraId="51C05623" w14:textId="77777777" w:rsidR="000840D9" w:rsidRPr="00B20AE8" w:rsidRDefault="000840D9" w:rsidP="0039402F">
            <w:r w:rsidRPr="00B20AE8">
              <w:t>-</w:t>
            </w:r>
            <w:r w:rsidRPr="00B20AE8">
              <w:rPr>
                <w:rFonts w:hint="eastAsia"/>
              </w:rPr>
              <w:t>108</w:t>
            </w:r>
            <w:r w:rsidRPr="00B20AE8">
              <w:t>.7 dBm</w:t>
            </w:r>
          </w:p>
        </w:tc>
        <w:tc>
          <w:tcPr>
            <w:tcW w:w="1245" w:type="dxa"/>
            <w:tcBorders>
              <w:top w:val="single" w:sz="4" w:space="0" w:color="auto"/>
              <w:left w:val="single" w:sz="4" w:space="0" w:color="auto"/>
              <w:bottom w:val="single" w:sz="4" w:space="0" w:color="auto"/>
              <w:right w:val="single" w:sz="4" w:space="0" w:color="auto"/>
            </w:tcBorders>
            <w:hideMark/>
          </w:tcPr>
          <w:p w14:paraId="5AB568AF" w14:textId="77777777" w:rsidR="000840D9" w:rsidRPr="00B20AE8" w:rsidRDefault="000840D9" w:rsidP="0039402F">
            <w:r w:rsidRPr="00B20AE8">
              <w:t>100 kHz</w:t>
            </w:r>
          </w:p>
        </w:tc>
      </w:tr>
      <w:tr w:rsidR="004F339F" w:rsidRPr="00B20AE8" w14:paraId="14B381B7"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79E71E9" w14:textId="77777777" w:rsidR="000840D9" w:rsidRPr="00B20AE8" w:rsidRDefault="000840D9" w:rsidP="0039402F">
            <w:r w:rsidRPr="00B20AE8">
              <w:t>Local Area BS</w:t>
            </w:r>
          </w:p>
        </w:tc>
        <w:tc>
          <w:tcPr>
            <w:tcW w:w="1610" w:type="dxa"/>
            <w:tcBorders>
              <w:top w:val="single" w:sz="4" w:space="0" w:color="auto"/>
              <w:left w:val="single" w:sz="4" w:space="0" w:color="auto"/>
              <w:bottom w:val="single" w:sz="4" w:space="0" w:color="auto"/>
              <w:right w:val="single" w:sz="4" w:space="0" w:color="auto"/>
            </w:tcBorders>
            <w:hideMark/>
          </w:tcPr>
          <w:p w14:paraId="6484AD84" w14:textId="77777777" w:rsidR="000840D9" w:rsidRPr="00B20AE8" w:rsidRDefault="000840D9" w:rsidP="0039402F">
            <w:r w:rsidRPr="00B20AE8">
              <w:t>BC1,BC2</w:t>
            </w:r>
          </w:p>
        </w:tc>
        <w:tc>
          <w:tcPr>
            <w:tcW w:w="1380" w:type="dxa"/>
            <w:tcBorders>
              <w:top w:val="single" w:sz="4" w:space="0" w:color="auto"/>
              <w:left w:val="single" w:sz="4" w:space="0" w:color="auto"/>
              <w:bottom w:val="single" w:sz="4" w:space="0" w:color="auto"/>
              <w:right w:val="single" w:sz="4" w:space="0" w:color="auto"/>
            </w:tcBorders>
            <w:hideMark/>
          </w:tcPr>
          <w:p w14:paraId="510191CB" w14:textId="7B64D609"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44307B7" w14:textId="77777777" w:rsidR="000840D9" w:rsidRPr="00B20AE8" w:rsidRDefault="000840D9" w:rsidP="0039402F">
            <w:r w:rsidRPr="00B20AE8">
              <w:t>-105.9 dBm</w:t>
            </w:r>
          </w:p>
        </w:tc>
        <w:tc>
          <w:tcPr>
            <w:tcW w:w="1244" w:type="dxa"/>
            <w:tcBorders>
              <w:top w:val="single" w:sz="4" w:space="0" w:color="auto"/>
              <w:left w:val="single" w:sz="4" w:space="0" w:color="auto"/>
              <w:bottom w:val="single" w:sz="4" w:space="0" w:color="auto"/>
              <w:right w:val="single" w:sz="4" w:space="0" w:color="auto"/>
            </w:tcBorders>
          </w:tcPr>
          <w:p w14:paraId="5A8BD1B1" w14:textId="77777777" w:rsidR="000840D9" w:rsidRPr="00B20AE8" w:rsidRDefault="000840D9" w:rsidP="0039402F">
            <w:r w:rsidRPr="00B20AE8">
              <w:t>-105.7 dBm</w:t>
            </w:r>
          </w:p>
        </w:tc>
        <w:tc>
          <w:tcPr>
            <w:tcW w:w="1245" w:type="dxa"/>
            <w:tcBorders>
              <w:top w:val="single" w:sz="4" w:space="0" w:color="auto"/>
              <w:left w:val="single" w:sz="4" w:space="0" w:color="auto"/>
              <w:bottom w:val="single" w:sz="4" w:space="0" w:color="auto"/>
              <w:right w:val="single" w:sz="4" w:space="0" w:color="auto"/>
            </w:tcBorders>
            <w:hideMark/>
          </w:tcPr>
          <w:p w14:paraId="40F867D1" w14:textId="77777777" w:rsidR="000840D9" w:rsidRPr="00B20AE8" w:rsidRDefault="000840D9" w:rsidP="0039402F">
            <w:r w:rsidRPr="00B20AE8">
              <w:t>100 kHz</w:t>
            </w:r>
          </w:p>
        </w:tc>
      </w:tr>
      <w:tr w:rsidR="000840D9" w:rsidRPr="00B20AE8" w14:paraId="7216657C" w14:textId="77777777" w:rsidTr="006A2BF1">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583F337" w14:textId="77777777" w:rsidR="000840D9" w:rsidRPr="00B20AE8" w:rsidRDefault="000840D9" w:rsidP="0039402F">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60404473" w14:textId="77777777" w:rsidR="00C33A48" w:rsidRPr="00B20AE8" w:rsidRDefault="00C33A48" w:rsidP="0039402F"/>
    <w:p w14:paraId="1C8EDA1A" w14:textId="77777777" w:rsidR="00C33A48" w:rsidRPr="00B20AE8" w:rsidRDefault="00C33A48" w:rsidP="00F437E4">
      <w:pPr>
        <w:pStyle w:val="H6"/>
        <w:rPr>
          <w:lang w:eastAsia="sv-SE"/>
        </w:rPr>
      </w:pPr>
      <w:bookmarkStart w:id="4039" w:name="_Toc21123148"/>
      <w:bookmarkStart w:id="4040" w:name="_Toc45907341"/>
      <w:bookmarkStart w:id="4041" w:name="_Toc53181445"/>
      <w:r w:rsidRPr="00B20AE8">
        <w:rPr>
          <w:lang w:eastAsia="sv-SE"/>
        </w:rPr>
        <w:t>6.7.6.3.5.2</w:t>
      </w:r>
      <w:r w:rsidRPr="00B20AE8">
        <w:rPr>
          <w:lang w:eastAsia="sv-SE"/>
        </w:rPr>
        <w:tab/>
        <w:t>Single RAT UTRA operation</w:t>
      </w:r>
      <w:bookmarkEnd w:id="4039"/>
      <w:bookmarkEnd w:id="4040"/>
      <w:bookmarkEnd w:id="4041"/>
    </w:p>
    <w:p w14:paraId="2F51E79F" w14:textId="77777777" w:rsidR="00C33A48" w:rsidRPr="00B20AE8" w:rsidRDefault="00C33A48" w:rsidP="0039402F">
      <w:r w:rsidRPr="00B20AE8">
        <w:t>The total power of any spurious emission from both polarizations of the CLTA connector output(s) shall not exceed the limits in table 6.7.6.3.5.2-1.</w:t>
      </w:r>
    </w:p>
    <w:p w14:paraId="742F7FDF" w14:textId="77777777" w:rsidR="00C33A48" w:rsidRPr="00B20AE8" w:rsidRDefault="00C33A48" w:rsidP="0039402F">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14:paraId="46BA4F6A" w14:textId="77777777" w:rsidTr="006A2BF1">
        <w:trPr>
          <w:cantSplit/>
          <w:jc w:val="center"/>
        </w:trPr>
        <w:tc>
          <w:tcPr>
            <w:tcW w:w="1846" w:type="dxa"/>
          </w:tcPr>
          <w:p w14:paraId="5D49884B" w14:textId="77777777" w:rsidR="00C33A48" w:rsidRPr="00B20AE8" w:rsidRDefault="00C33A48" w:rsidP="0039402F"/>
        </w:tc>
        <w:tc>
          <w:tcPr>
            <w:tcW w:w="1577" w:type="dxa"/>
          </w:tcPr>
          <w:p w14:paraId="68FE8FDE" w14:textId="77777777" w:rsidR="00C33A48" w:rsidRPr="00B20AE8" w:rsidRDefault="00C33A48" w:rsidP="0039402F">
            <w:r w:rsidRPr="00B20AE8">
              <w:t>Frequency range</w:t>
            </w:r>
          </w:p>
        </w:tc>
        <w:tc>
          <w:tcPr>
            <w:tcW w:w="1276" w:type="dxa"/>
          </w:tcPr>
          <w:p w14:paraId="08E223B3" w14:textId="4D06F442" w:rsidR="00C33A48" w:rsidRPr="00B20AE8" w:rsidRDefault="00C33A48" w:rsidP="0039402F">
            <w:r w:rsidRPr="00B20AE8">
              <w:t>Maximum Level for bands below 3</w:t>
            </w:r>
            <w:r w:rsidR="00A33949">
              <w:t> </w:t>
            </w:r>
            <w:r w:rsidRPr="00B20AE8">
              <w:t>GHz</w:t>
            </w:r>
          </w:p>
        </w:tc>
        <w:tc>
          <w:tcPr>
            <w:tcW w:w="1418" w:type="dxa"/>
          </w:tcPr>
          <w:p w14:paraId="66803AA7" w14:textId="36A755D8" w:rsidR="00C33A48" w:rsidRPr="00B20AE8" w:rsidRDefault="00C33A48" w:rsidP="0039402F">
            <w:r w:rsidRPr="00B20AE8">
              <w:t>Maximum Level for bands between 3 and 4.2</w:t>
            </w:r>
            <w:r w:rsidR="00A33949">
              <w:t> </w:t>
            </w:r>
            <w:r w:rsidRPr="00B20AE8">
              <w:t>GHz</w:t>
            </w:r>
          </w:p>
        </w:tc>
        <w:tc>
          <w:tcPr>
            <w:tcW w:w="1418" w:type="dxa"/>
          </w:tcPr>
          <w:p w14:paraId="60571473" w14:textId="77777777" w:rsidR="00C33A48" w:rsidRPr="00B20AE8" w:rsidRDefault="00C33A48" w:rsidP="0039402F">
            <w:r w:rsidRPr="00B20AE8">
              <w:t>Measurement Bandwidth</w:t>
            </w:r>
          </w:p>
        </w:tc>
        <w:tc>
          <w:tcPr>
            <w:tcW w:w="1956" w:type="dxa"/>
          </w:tcPr>
          <w:p w14:paraId="07B85C51" w14:textId="77777777" w:rsidR="00C33A48" w:rsidRPr="00B20AE8" w:rsidRDefault="00C33A48" w:rsidP="0039402F">
            <w:r w:rsidRPr="00B20AE8">
              <w:t>Notes</w:t>
            </w:r>
          </w:p>
        </w:tc>
      </w:tr>
      <w:tr w:rsidR="004F339F" w:rsidRPr="00B20AE8" w14:paraId="0B96C184" w14:textId="77777777" w:rsidTr="006A2BF1">
        <w:trPr>
          <w:cantSplit/>
          <w:jc w:val="center"/>
        </w:trPr>
        <w:tc>
          <w:tcPr>
            <w:tcW w:w="1846" w:type="dxa"/>
          </w:tcPr>
          <w:p w14:paraId="748573FD" w14:textId="77777777" w:rsidR="00C33A48" w:rsidRPr="00B20AE8" w:rsidRDefault="00C33A48" w:rsidP="0039402F">
            <w:r w:rsidRPr="00B20AE8">
              <w:rPr>
                <w:lang w:eastAsia="zh-CN"/>
              </w:rPr>
              <w:t>Wide Area BS</w:t>
            </w:r>
          </w:p>
        </w:tc>
        <w:tc>
          <w:tcPr>
            <w:tcW w:w="1577" w:type="dxa"/>
          </w:tcPr>
          <w:p w14:paraId="3EBFB2FC" w14:textId="0FBAE303" w:rsidR="00C33A48" w:rsidRPr="00B20AE8" w:rsidRDefault="00C33A48"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Pr>
          <w:p w14:paraId="5B4253F9" w14:textId="77777777" w:rsidR="00C33A48" w:rsidRPr="00B20AE8" w:rsidRDefault="00C33A48" w:rsidP="0039402F">
            <w:r w:rsidRPr="00B20AE8">
              <w:t>- 116.9 dBm</w:t>
            </w:r>
          </w:p>
        </w:tc>
        <w:tc>
          <w:tcPr>
            <w:tcW w:w="1418" w:type="dxa"/>
          </w:tcPr>
          <w:p w14:paraId="1A9C5CEA" w14:textId="77777777" w:rsidR="00C33A48" w:rsidRPr="00B20AE8" w:rsidRDefault="00C33A48" w:rsidP="0039402F">
            <w:r w:rsidRPr="00B20AE8">
              <w:t>- 116.7 dBm</w:t>
            </w:r>
          </w:p>
        </w:tc>
        <w:tc>
          <w:tcPr>
            <w:tcW w:w="1418" w:type="dxa"/>
          </w:tcPr>
          <w:p w14:paraId="7BA52E3B" w14:textId="77777777" w:rsidR="00C33A48" w:rsidRPr="00B20AE8" w:rsidRDefault="00C33A48" w:rsidP="0039402F">
            <w:r w:rsidRPr="00B20AE8">
              <w:t>100 kHz</w:t>
            </w:r>
          </w:p>
        </w:tc>
        <w:tc>
          <w:tcPr>
            <w:tcW w:w="1956" w:type="dxa"/>
          </w:tcPr>
          <w:p w14:paraId="0AEB9A9A" w14:textId="77777777" w:rsidR="00C33A48" w:rsidRPr="00B20AE8" w:rsidRDefault="00C33A48" w:rsidP="0039402F"/>
        </w:tc>
      </w:tr>
      <w:tr w:rsidR="004F339F" w:rsidRPr="00B20AE8" w14:paraId="7D22AAF5"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318AA7F1" w14:textId="77777777" w:rsidR="00C33A48" w:rsidRPr="00B20AE8" w:rsidRDefault="00C33A48" w:rsidP="0039402F">
            <w:pPr>
              <w:rPr>
                <w:lang w:eastAsia="zh-CN"/>
              </w:rPr>
            </w:pPr>
            <w:r w:rsidRPr="00B20AE8">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F598ADD" w14:textId="16308F33" w:rsidR="00C33A48" w:rsidRPr="00B20AE8" w:rsidRDefault="00C33A48"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931109C" w14:textId="77777777" w:rsidR="00C33A48" w:rsidRPr="00B20AE8" w:rsidRDefault="00C33A48" w:rsidP="0039402F">
            <w:r w:rsidRPr="00B20AE8">
              <w:t>- 106.9 dBm</w:t>
            </w:r>
          </w:p>
        </w:tc>
        <w:tc>
          <w:tcPr>
            <w:tcW w:w="1418" w:type="dxa"/>
            <w:tcBorders>
              <w:top w:val="single" w:sz="4" w:space="0" w:color="auto"/>
              <w:left w:val="single" w:sz="4" w:space="0" w:color="auto"/>
              <w:bottom w:val="single" w:sz="4" w:space="0" w:color="auto"/>
              <w:right w:val="single" w:sz="4" w:space="0" w:color="auto"/>
            </w:tcBorders>
          </w:tcPr>
          <w:p w14:paraId="0A56FFBA" w14:textId="77777777" w:rsidR="00C33A48" w:rsidRPr="00B20AE8" w:rsidRDefault="00C33A48" w:rsidP="0039402F">
            <w:r w:rsidRPr="00B20AE8">
              <w:t>- 106.7 dBm</w:t>
            </w:r>
          </w:p>
        </w:tc>
        <w:tc>
          <w:tcPr>
            <w:tcW w:w="1418" w:type="dxa"/>
            <w:tcBorders>
              <w:top w:val="single" w:sz="4" w:space="0" w:color="auto"/>
              <w:left w:val="single" w:sz="4" w:space="0" w:color="auto"/>
              <w:bottom w:val="single" w:sz="4" w:space="0" w:color="auto"/>
              <w:right w:val="single" w:sz="4" w:space="0" w:color="auto"/>
            </w:tcBorders>
          </w:tcPr>
          <w:p w14:paraId="469D27E2" w14:textId="77777777" w:rsidR="00C33A48" w:rsidRPr="00B20AE8" w:rsidRDefault="00C33A48" w:rsidP="0039402F">
            <w:r w:rsidRPr="00B20AE8">
              <w:t>100 kHz</w:t>
            </w:r>
          </w:p>
        </w:tc>
        <w:tc>
          <w:tcPr>
            <w:tcW w:w="1956" w:type="dxa"/>
            <w:tcBorders>
              <w:top w:val="single" w:sz="4" w:space="0" w:color="auto"/>
              <w:left w:val="single" w:sz="4" w:space="0" w:color="auto"/>
              <w:bottom w:val="single" w:sz="4" w:space="0" w:color="auto"/>
              <w:right w:val="single" w:sz="4" w:space="0" w:color="auto"/>
            </w:tcBorders>
          </w:tcPr>
          <w:p w14:paraId="160FF47A" w14:textId="77777777" w:rsidR="00C33A48" w:rsidRPr="00B20AE8" w:rsidRDefault="00C33A48" w:rsidP="0039402F"/>
        </w:tc>
      </w:tr>
      <w:tr w:rsidR="00C33A48" w:rsidRPr="00B20AE8" w14:paraId="579D3117" w14:textId="77777777" w:rsidTr="006A2BF1">
        <w:trPr>
          <w:cantSplit/>
          <w:jc w:val="center"/>
        </w:trPr>
        <w:tc>
          <w:tcPr>
            <w:tcW w:w="1846" w:type="dxa"/>
          </w:tcPr>
          <w:p w14:paraId="36057383" w14:textId="77777777" w:rsidR="00C33A48" w:rsidRPr="00B20AE8" w:rsidRDefault="00C33A48" w:rsidP="0039402F">
            <w:pPr>
              <w:rPr>
                <w:lang w:eastAsia="zh-CN"/>
              </w:rPr>
            </w:pPr>
            <w:r w:rsidRPr="00B20AE8">
              <w:rPr>
                <w:lang w:eastAsia="zh-CN"/>
              </w:rPr>
              <w:t>Local Area BS</w:t>
            </w:r>
          </w:p>
        </w:tc>
        <w:tc>
          <w:tcPr>
            <w:tcW w:w="1577" w:type="dxa"/>
          </w:tcPr>
          <w:p w14:paraId="0A2D41D5" w14:textId="6EEC033F" w:rsidR="00C33A48" w:rsidRPr="00B20AE8" w:rsidRDefault="00C33A48"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Pr>
          <w:p w14:paraId="054348AC" w14:textId="77777777" w:rsidR="00C33A48" w:rsidRPr="00B20AE8" w:rsidRDefault="00C33A48" w:rsidP="0039402F">
            <w:r w:rsidRPr="00B20AE8">
              <w:t>-</w:t>
            </w:r>
            <w:r w:rsidRPr="00B20AE8">
              <w:rPr>
                <w:lang w:val="sv-SE"/>
              </w:rPr>
              <w:t xml:space="preserve"> </w:t>
            </w:r>
            <w:r w:rsidRPr="00B20AE8">
              <w:rPr>
                <w:lang w:eastAsia="zh-CN"/>
              </w:rPr>
              <w:t>102.9</w:t>
            </w:r>
            <w:r w:rsidRPr="00B20AE8">
              <w:t xml:space="preserve"> dBm</w:t>
            </w:r>
          </w:p>
        </w:tc>
        <w:tc>
          <w:tcPr>
            <w:tcW w:w="1418" w:type="dxa"/>
          </w:tcPr>
          <w:p w14:paraId="01479C1F" w14:textId="77777777" w:rsidR="00C33A48" w:rsidRPr="00B20AE8" w:rsidRDefault="00C33A48" w:rsidP="0039402F">
            <w:r w:rsidRPr="00B20AE8">
              <w:t>- 102.7 dBm</w:t>
            </w:r>
          </w:p>
        </w:tc>
        <w:tc>
          <w:tcPr>
            <w:tcW w:w="1418" w:type="dxa"/>
          </w:tcPr>
          <w:p w14:paraId="333CF621" w14:textId="77777777" w:rsidR="00C33A48" w:rsidRPr="00B20AE8" w:rsidRDefault="00C33A48" w:rsidP="0039402F">
            <w:r w:rsidRPr="00B20AE8">
              <w:t>100 kHz</w:t>
            </w:r>
          </w:p>
        </w:tc>
        <w:tc>
          <w:tcPr>
            <w:tcW w:w="1956" w:type="dxa"/>
          </w:tcPr>
          <w:p w14:paraId="44BB118D" w14:textId="77777777" w:rsidR="00C33A48" w:rsidRPr="00B20AE8" w:rsidRDefault="00C33A48" w:rsidP="0039402F"/>
        </w:tc>
      </w:tr>
    </w:tbl>
    <w:p w14:paraId="44711FDD" w14:textId="77777777" w:rsidR="00C33A48" w:rsidRPr="00B20AE8" w:rsidRDefault="00C33A48" w:rsidP="0039402F">
      <w:pPr>
        <w:rPr>
          <w:lang w:val="en-US"/>
        </w:rPr>
      </w:pPr>
    </w:p>
    <w:p w14:paraId="42E03953" w14:textId="77777777" w:rsidR="00C33A48" w:rsidRPr="00B20AE8" w:rsidRDefault="00C33A48" w:rsidP="00F437E4">
      <w:pPr>
        <w:pStyle w:val="H6"/>
        <w:rPr>
          <w:lang w:eastAsia="sv-SE"/>
        </w:rPr>
      </w:pPr>
      <w:bookmarkStart w:id="4042" w:name="_Toc21123149"/>
      <w:bookmarkStart w:id="4043" w:name="_Toc45907342"/>
      <w:bookmarkStart w:id="4044" w:name="_Toc53181446"/>
      <w:r w:rsidRPr="00B20AE8">
        <w:rPr>
          <w:lang w:eastAsia="sv-SE"/>
        </w:rPr>
        <w:t>6.7.6.3.5.3</w:t>
      </w:r>
      <w:r w:rsidRPr="00B20AE8">
        <w:rPr>
          <w:lang w:eastAsia="sv-SE"/>
        </w:rPr>
        <w:tab/>
        <w:t>Single RAT E-UTRA operation</w:t>
      </w:r>
      <w:bookmarkEnd w:id="4042"/>
      <w:bookmarkEnd w:id="4043"/>
      <w:bookmarkEnd w:id="4044"/>
    </w:p>
    <w:p w14:paraId="2F040F67" w14:textId="77777777" w:rsidR="00C33A48" w:rsidRPr="00B20AE8" w:rsidRDefault="00C33A48" w:rsidP="0039402F">
      <w:r w:rsidRPr="00B20AE8">
        <w:t>The total power of any spurious emission from both polarizations of the CLTA connector output(s) shall not exceed the limits in table 6.7.6.3.5.3-1.</w:t>
      </w:r>
    </w:p>
    <w:p w14:paraId="49CFAB9F" w14:textId="77777777" w:rsidR="00C33A48" w:rsidRPr="00B20AE8" w:rsidRDefault="00C33A48" w:rsidP="0039402F">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14:paraId="54604845" w14:textId="77777777" w:rsidTr="006A2BF1">
        <w:trPr>
          <w:cantSplit/>
          <w:jc w:val="center"/>
        </w:trPr>
        <w:tc>
          <w:tcPr>
            <w:tcW w:w="1846" w:type="dxa"/>
          </w:tcPr>
          <w:p w14:paraId="3EF7DE5C" w14:textId="77777777" w:rsidR="000840D9" w:rsidRPr="00B20AE8" w:rsidRDefault="000840D9" w:rsidP="0039402F"/>
        </w:tc>
        <w:tc>
          <w:tcPr>
            <w:tcW w:w="1577" w:type="dxa"/>
          </w:tcPr>
          <w:p w14:paraId="461A42F8" w14:textId="77777777" w:rsidR="000840D9" w:rsidRPr="00B20AE8" w:rsidRDefault="000840D9" w:rsidP="0039402F">
            <w:r w:rsidRPr="00B20AE8">
              <w:t>Frequency range</w:t>
            </w:r>
          </w:p>
        </w:tc>
        <w:tc>
          <w:tcPr>
            <w:tcW w:w="1276" w:type="dxa"/>
          </w:tcPr>
          <w:p w14:paraId="7887EBDF" w14:textId="0C7D9224" w:rsidR="000840D9" w:rsidRPr="00B20AE8" w:rsidRDefault="000840D9" w:rsidP="0039402F">
            <w:r w:rsidRPr="00B20AE8">
              <w:t>Maximum Level for bands below 3</w:t>
            </w:r>
            <w:r w:rsidR="00A33949">
              <w:t> </w:t>
            </w:r>
            <w:r w:rsidRPr="00B20AE8">
              <w:t>GHz</w:t>
            </w:r>
          </w:p>
        </w:tc>
        <w:tc>
          <w:tcPr>
            <w:tcW w:w="1418" w:type="dxa"/>
          </w:tcPr>
          <w:p w14:paraId="1170CAAB" w14:textId="38BA53A3" w:rsidR="000840D9" w:rsidRPr="00B20AE8" w:rsidRDefault="000840D9" w:rsidP="0039402F">
            <w:r w:rsidRPr="00B20AE8">
              <w:t>Maximum Level for bands between 3 and 4.2</w:t>
            </w:r>
            <w:r w:rsidR="00A33949">
              <w:t> </w:t>
            </w:r>
            <w:r w:rsidRPr="00B20AE8">
              <w:t>GHz</w:t>
            </w:r>
          </w:p>
        </w:tc>
        <w:tc>
          <w:tcPr>
            <w:tcW w:w="1477" w:type="dxa"/>
          </w:tcPr>
          <w:p w14:paraId="2F1BB0F4" w14:textId="77777777" w:rsidR="000840D9" w:rsidRPr="00B20AE8" w:rsidRDefault="000840D9" w:rsidP="0039402F">
            <w:r w:rsidRPr="00B20AE8">
              <w:t>Measurement bandwidth</w:t>
            </w:r>
          </w:p>
        </w:tc>
      </w:tr>
      <w:tr w:rsidR="004F339F" w:rsidRPr="00B20AE8" w14:paraId="523DB27C" w14:textId="77777777" w:rsidTr="006A2BF1">
        <w:trPr>
          <w:cantSplit/>
          <w:jc w:val="center"/>
        </w:trPr>
        <w:tc>
          <w:tcPr>
            <w:tcW w:w="1846" w:type="dxa"/>
          </w:tcPr>
          <w:p w14:paraId="0CC171C9" w14:textId="77777777" w:rsidR="000840D9" w:rsidRPr="00B20AE8" w:rsidRDefault="000840D9" w:rsidP="0039402F">
            <w:r w:rsidRPr="00B20AE8">
              <w:rPr>
                <w:lang w:eastAsia="zh-CN"/>
              </w:rPr>
              <w:t>Wide Area BS</w:t>
            </w:r>
          </w:p>
        </w:tc>
        <w:tc>
          <w:tcPr>
            <w:tcW w:w="1577" w:type="dxa"/>
          </w:tcPr>
          <w:p w14:paraId="7436E304" w14:textId="56F069CB"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Pr>
          <w:p w14:paraId="78AFF6BA" w14:textId="77777777" w:rsidR="000840D9" w:rsidRPr="00B20AE8" w:rsidRDefault="000840D9" w:rsidP="0039402F">
            <w:r w:rsidRPr="00B20AE8">
              <w:t>-113.9 dBm</w:t>
            </w:r>
          </w:p>
        </w:tc>
        <w:tc>
          <w:tcPr>
            <w:tcW w:w="1418" w:type="dxa"/>
          </w:tcPr>
          <w:p w14:paraId="11993B87" w14:textId="77777777" w:rsidR="000840D9" w:rsidRPr="00B20AE8" w:rsidRDefault="000840D9" w:rsidP="0039402F">
            <w:r w:rsidRPr="00B20AE8">
              <w:t>-113.7 dBm</w:t>
            </w:r>
          </w:p>
        </w:tc>
        <w:tc>
          <w:tcPr>
            <w:tcW w:w="1477" w:type="dxa"/>
          </w:tcPr>
          <w:p w14:paraId="3E8D6A8F" w14:textId="77777777" w:rsidR="000840D9" w:rsidRPr="00B20AE8" w:rsidRDefault="000840D9" w:rsidP="0039402F">
            <w:r w:rsidRPr="00B20AE8">
              <w:t>100 kHz</w:t>
            </w:r>
          </w:p>
        </w:tc>
      </w:tr>
      <w:tr w:rsidR="004F339F" w:rsidRPr="00B20AE8" w14:paraId="2F8C6CF0"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23F52447" w14:textId="77777777" w:rsidR="000840D9" w:rsidRPr="00B20AE8" w:rsidRDefault="000840D9" w:rsidP="0039402F">
            <w:pPr>
              <w:rPr>
                <w:lang w:eastAsia="zh-CN"/>
              </w:rPr>
            </w:pPr>
            <w:r w:rsidRPr="00B20AE8">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E7D7A7C" w14:textId="7D1BD144"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7ED08D7B" w14:textId="77777777" w:rsidR="000840D9" w:rsidRPr="00B20AE8" w:rsidRDefault="000840D9" w:rsidP="0039402F">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21D0AEDB" w14:textId="77777777" w:rsidR="000840D9" w:rsidRPr="00B20AE8" w:rsidRDefault="000840D9" w:rsidP="0039402F">
            <w:r w:rsidRPr="00B20AE8">
              <w:t>-108.7 dBm</w:t>
            </w:r>
          </w:p>
        </w:tc>
        <w:tc>
          <w:tcPr>
            <w:tcW w:w="1477" w:type="dxa"/>
            <w:tcBorders>
              <w:top w:val="single" w:sz="4" w:space="0" w:color="auto"/>
              <w:left w:val="single" w:sz="4" w:space="0" w:color="auto"/>
              <w:bottom w:val="single" w:sz="4" w:space="0" w:color="auto"/>
              <w:right w:val="single" w:sz="4" w:space="0" w:color="auto"/>
            </w:tcBorders>
          </w:tcPr>
          <w:p w14:paraId="5DD0D51C" w14:textId="77777777" w:rsidR="000840D9" w:rsidRPr="00B20AE8" w:rsidRDefault="000840D9" w:rsidP="0039402F">
            <w:r w:rsidRPr="00B20AE8">
              <w:t>100 kHz</w:t>
            </w:r>
          </w:p>
        </w:tc>
      </w:tr>
      <w:tr w:rsidR="004F339F" w:rsidRPr="00B20AE8" w14:paraId="749C1D1F" w14:textId="77777777" w:rsidTr="006A2BF1">
        <w:trPr>
          <w:cantSplit/>
          <w:jc w:val="center"/>
        </w:trPr>
        <w:tc>
          <w:tcPr>
            <w:tcW w:w="1846" w:type="dxa"/>
          </w:tcPr>
          <w:p w14:paraId="393BFDE4" w14:textId="77777777" w:rsidR="000840D9" w:rsidRPr="00B20AE8" w:rsidRDefault="000840D9" w:rsidP="0039402F">
            <w:pPr>
              <w:rPr>
                <w:lang w:eastAsia="zh-CN"/>
              </w:rPr>
            </w:pPr>
            <w:r w:rsidRPr="00B20AE8">
              <w:rPr>
                <w:lang w:eastAsia="zh-CN"/>
              </w:rPr>
              <w:t>Local Area BS</w:t>
            </w:r>
          </w:p>
        </w:tc>
        <w:tc>
          <w:tcPr>
            <w:tcW w:w="1577" w:type="dxa"/>
          </w:tcPr>
          <w:p w14:paraId="4D87F157" w14:textId="1461FBBE"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Pr>
          <w:p w14:paraId="73426474" w14:textId="77777777" w:rsidR="000840D9" w:rsidRPr="00B20AE8" w:rsidRDefault="000840D9" w:rsidP="0039402F">
            <w:r w:rsidRPr="00B20AE8">
              <w:t>-105.9 dBm</w:t>
            </w:r>
          </w:p>
        </w:tc>
        <w:tc>
          <w:tcPr>
            <w:tcW w:w="1418" w:type="dxa"/>
          </w:tcPr>
          <w:p w14:paraId="5514ABC7" w14:textId="77777777" w:rsidR="000840D9" w:rsidRPr="00B20AE8" w:rsidRDefault="000840D9" w:rsidP="0039402F">
            <w:r w:rsidRPr="00B20AE8">
              <w:t>-105.7 dBm</w:t>
            </w:r>
          </w:p>
        </w:tc>
        <w:tc>
          <w:tcPr>
            <w:tcW w:w="1477" w:type="dxa"/>
          </w:tcPr>
          <w:p w14:paraId="150ED207" w14:textId="77777777" w:rsidR="000840D9" w:rsidRPr="00B20AE8" w:rsidRDefault="000840D9" w:rsidP="0039402F">
            <w:r w:rsidRPr="00B20AE8">
              <w:t>100 kHz</w:t>
            </w:r>
          </w:p>
        </w:tc>
      </w:tr>
      <w:tr w:rsidR="000840D9" w:rsidRPr="00B20AE8" w14:paraId="029C95FF" w14:textId="77777777" w:rsidTr="006A2BF1">
        <w:trPr>
          <w:cantSplit/>
          <w:jc w:val="center"/>
        </w:trPr>
        <w:tc>
          <w:tcPr>
            <w:tcW w:w="7594" w:type="dxa"/>
            <w:gridSpan w:val="5"/>
          </w:tcPr>
          <w:p w14:paraId="24163283" w14:textId="77777777" w:rsidR="000840D9" w:rsidRPr="00B20AE8" w:rsidRDefault="000840D9" w:rsidP="0039402F">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4C331946" w14:textId="77777777" w:rsidR="00C33A48" w:rsidRPr="00B20AE8" w:rsidRDefault="00C33A48" w:rsidP="0039402F"/>
    <w:p w14:paraId="5F5D70C4" w14:textId="77777777" w:rsidR="00C33A48" w:rsidRPr="00B20AE8" w:rsidRDefault="00C33A48" w:rsidP="00C33A48">
      <w:pPr>
        <w:pStyle w:val="Heading4"/>
      </w:pPr>
      <w:bookmarkStart w:id="4045" w:name="_Toc21123150"/>
      <w:bookmarkStart w:id="4046" w:name="_Toc45907343"/>
      <w:bookmarkStart w:id="4047" w:name="_Toc53181447"/>
      <w:bookmarkStart w:id="4048" w:name="_Toc61117212"/>
      <w:bookmarkStart w:id="4049" w:name="_Toc67081064"/>
      <w:bookmarkStart w:id="4050" w:name="_Toc68770416"/>
      <w:bookmarkStart w:id="4051" w:name="_Toc74755479"/>
      <w:bookmarkStart w:id="4052" w:name="_Toc76506403"/>
      <w:bookmarkStart w:id="4053" w:name="_Toc83113322"/>
      <w:bookmarkStart w:id="4054" w:name="_Toc89876525"/>
      <w:bookmarkStart w:id="4055" w:name="_Toc98711425"/>
      <w:bookmarkStart w:id="4056" w:name="_Toc145097292"/>
      <w:bookmarkStart w:id="4057" w:name="_Toc161848542"/>
      <w:r w:rsidRPr="00B20AE8">
        <w:t>6.7.6.4</w:t>
      </w:r>
      <w:r w:rsidRPr="00B20AE8">
        <w:tab/>
        <w:t>Additional spurious emissions requirements</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1EBBF3FC" w14:textId="77777777" w:rsidR="00C33A48" w:rsidRPr="00B20AE8" w:rsidRDefault="00C33A48" w:rsidP="00C33A48">
      <w:pPr>
        <w:pStyle w:val="Heading5"/>
        <w:rPr>
          <w:lang w:eastAsia="sv-SE"/>
        </w:rPr>
      </w:pPr>
      <w:bookmarkStart w:id="4058" w:name="_Toc21123151"/>
      <w:bookmarkStart w:id="4059" w:name="_Toc45907344"/>
      <w:bookmarkStart w:id="4060" w:name="_Toc53181448"/>
      <w:bookmarkStart w:id="4061" w:name="_Toc61117213"/>
      <w:bookmarkStart w:id="4062" w:name="_Toc67081065"/>
      <w:bookmarkStart w:id="4063" w:name="_Toc68770417"/>
      <w:bookmarkStart w:id="4064" w:name="_Toc74755480"/>
      <w:bookmarkStart w:id="4065" w:name="_Toc76506404"/>
      <w:bookmarkStart w:id="4066" w:name="_Toc83113323"/>
      <w:bookmarkStart w:id="4067" w:name="_Toc89876526"/>
      <w:bookmarkStart w:id="4068" w:name="_Toc98711426"/>
      <w:bookmarkStart w:id="4069" w:name="_Toc145097293"/>
      <w:bookmarkStart w:id="4070" w:name="_Toc161848543"/>
      <w:r w:rsidRPr="00B20AE8">
        <w:rPr>
          <w:lang w:eastAsia="sv-SE"/>
        </w:rPr>
        <w:t>6.7.6.4.1</w:t>
      </w:r>
      <w:r w:rsidRPr="00B20AE8">
        <w:rPr>
          <w:lang w:eastAsia="sv-SE"/>
        </w:rPr>
        <w:tab/>
        <w:t>Definition and applicability</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2B8BC9CA" w14:textId="7F699E14" w:rsidR="00C33A48" w:rsidRPr="00B20AE8" w:rsidRDefault="00C33A48" w:rsidP="0039402F">
      <w:r w:rsidRPr="00B20AE8">
        <w:t xml:space="preserve">These requirements may be applied for the protection of system operating in frequency ranges other than the BS </w:t>
      </w:r>
      <w:r w:rsidRPr="00B20AE8">
        <w:rPr>
          <w:i/>
        </w:rPr>
        <w:t>downlink operating band</w:t>
      </w:r>
      <w:r w:rsidRPr="00B20AE8">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3D3C64">
        <w:t>clause </w:t>
      </w:r>
      <w:r w:rsidR="003D3C64" w:rsidRPr="00B20AE8">
        <w:t>4</w:t>
      </w:r>
      <w:r w:rsidRPr="00B20AE8">
        <w:t>.5.</w:t>
      </w:r>
    </w:p>
    <w:p w14:paraId="2CC9098D" w14:textId="77777777" w:rsidR="00C33A48" w:rsidRPr="00B20AE8" w:rsidRDefault="00C33A48" w:rsidP="0039402F">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14:paraId="37801E6B" w14:textId="77777777" w:rsidR="00C33A48" w:rsidRPr="00B20AE8" w:rsidRDefault="00C33A48" w:rsidP="0039402F">
      <w:r w:rsidRPr="00B20AE8">
        <w:t>All additional spurious requirements are TRP unless otherwise stated.</w:t>
      </w:r>
    </w:p>
    <w:p w14:paraId="491BD18D" w14:textId="77777777" w:rsidR="00C33A48" w:rsidRPr="00B20AE8" w:rsidRDefault="00C33A48" w:rsidP="00C33A48">
      <w:pPr>
        <w:pStyle w:val="Heading5"/>
        <w:rPr>
          <w:lang w:eastAsia="sv-SE"/>
        </w:rPr>
      </w:pPr>
      <w:bookmarkStart w:id="4071" w:name="_Toc21123152"/>
      <w:bookmarkStart w:id="4072" w:name="_Toc45907345"/>
      <w:bookmarkStart w:id="4073" w:name="_Toc53181449"/>
      <w:bookmarkStart w:id="4074" w:name="_Toc61117214"/>
      <w:bookmarkStart w:id="4075" w:name="_Toc67081066"/>
      <w:bookmarkStart w:id="4076" w:name="_Toc68770418"/>
      <w:bookmarkStart w:id="4077" w:name="_Toc74755481"/>
      <w:bookmarkStart w:id="4078" w:name="_Toc76506405"/>
      <w:bookmarkStart w:id="4079" w:name="_Toc83113324"/>
      <w:bookmarkStart w:id="4080" w:name="_Toc89876527"/>
      <w:bookmarkStart w:id="4081" w:name="_Toc98711427"/>
      <w:bookmarkStart w:id="4082" w:name="_Toc145097294"/>
      <w:bookmarkStart w:id="4083" w:name="_Toc161848544"/>
      <w:r w:rsidRPr="00B20AE8">
        <w:rPr>
          <w:lang w:eastAsia="sv-SE"/>
        </w:rPr>
        <w:t>6.7.6.4.2</w:t>
      </w:r>
      <w:r w:rsidRPr="00B20AE8">
        <w:rPr>
          <w:lang w:eastAsia="sv-SE"/>
        </w:rPr>
        <w:tab/>
        <w:t>Minimum Requirement</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4B42F087" w14:textId="276A6D43"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.7.6.2.3.</w:t>
      </w:r>
    </w:p>
    <w:p w14:paraId="621250DE" w14:textId="31DDFF30"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.7.6.3.3.</w:t>
      </w:r>
    </w:p>
    <w:p w14:paraId="73B54F14" w14:textId="2371DA87"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.7.6.4.3.</w:t>
      </w:r>
    </w:p>
    <w:p w14:paraId="0DA7AAD4" w14:textId="77777777" w:rsidR="00C33A48" w:rsidRPr="00B20AE8" w:rsidRDefault="00C33A48" w:rsidP="00C33A48">
      <w:pPr>
        <w:pStyle w:val="Heading5"/>
        <w:rPr>
          <w:lang w:eastAsia="sv-SE"/>
        </w:rPr>
      </w:pPr>
      <w:bookmarkStart w:id="4084" w:name="_Toc21123153"/>
      <w:bookmarkStart w:id="4085" w:name="_Toc45907346"/>
      <w:bookmarkStart w:id="4086" w:name="_Toc53181450"/>
      <w:bookmarkStart w:id="4087" w:name="_Toc61117215"/>
      <w:bookmarkStart w:id="4088" w:name="_Toc67081067"/>
      <w:bookmarkStart w:id="4089" w:name="_Toc68770419"/>
      <w:bookmarkStart w:id="4090" w:name="_Toc74755482"/>
      <w:bookmarkStart w:id="4091" w:name="_Toc76506406"/>
      <w:bookmarkStart w:id="4092" w:name="_Toc83113325"/>
      <w:bookmarkStart w:id="4093" w:name="_Toc89876528"/>
      <w:bookmarkStart w:id="4094" w:name="_Toc98711428"/>
      <w:bookmarkStart w:id="4095" w:name="_Toc145097295"/>
      <w:bookmarkStart w:id="4096" w:name="_Toc161848545"/>
      <w:r w:rsidRPr="00B20AE8">
        <w:rPr>
          <w:lang w:eastAsia="sv-SE"/>
        </w:rPr>
        <w:t>6.7.6.4.3</w:t>
      </w:r>
      <w:r w:rsidRPr="00B20AE8">
        <w:rPr>
          <w:lang w:eastAsia="sv-SE"/>
        </w:rPr>
        <w:tab/>
        <w:t>Test purpose</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74514487" w14:textId="77777777" w:rsidR="00C33A48" w:rsidRPr="00B20AE8" w:rsidRDefault="00C33A48" w:rsidP="0039402F">
      <w:r w:rsidRPr="00B20AE8">
        <w:t>The test purpose is to verify the radiated spurious emissions from the AAS BS at the RIB are within the specified additional spurious emissions requirements.</w:t>
      </w:r>
    </w:p>
    <w:p w14:paraId="6CBEF41D" w14:textId="77777777" w:rsidR="00C33A48" w:rsidRPr="00B20AE8" w:rsidRDefault="00C33A48" w:rsidP="00C33A48">
      <w:pPr>
        <w:pStyle w:val="Heading5"/>
        <w:rPr>
          <w:lang w:eastAsia="sv-SE"/>
        </w:rPr>
      </w:pPr>
      <w:bookmarkStart w:id="4097" w:name="_Toc21123154"/>
      <w:bookmarkStart w:id="4098" w:name="_Toc45907347"/>
      <w:bookmarkStart w:id="4099" w:name="_Toc53181451"/>
      <w:bookmarkStart w:id="4100" w:name="_Toc61117216"/>
      <w:bookmarkStart w:id="4101" w:name="_Toc67081068"/>
      <w:bookmarkStart w:id="4102" w:name="_Toc68770420"/>
      <w:bookmarkStart w:id="4103" w:name="_Toc74755483"/>
      <w:bookmarkStart w:id="4104" w:name="_Toc76506407"/>
      <w:bookmarkStart w:id="4105" w:name="_Toc83113326"/>
      <w:bookmarkStart w:id="4106" w:name="_Toc89876529"/>
      <w:bookmarkStart w:id="4107" w:name="_Toc98711429"/>
      <w:bookmarkStart w:id="4108" w:name="_Toc145097296"/>
      <w:bookmarkStart w:id="4109" w:name="_Toc161848546"/>
      <w:r w:rsidRPr="00B20AE8">
        <w:rPr>
          <w:lang w:eastAsia="sv-SE"/>
        </w:rPr>
        <w:t>6.</w:t>
      </w:r>
      <w:r w:rsidRPr="00B20AE8">
        <w:rPr>
          <w:lang w:eastAsia="zh-CN"/>
        </w:rPr>
        <w:t>7.6.4.4</w:t>
      </w:r>
      <w:r w:rsidRPr="00B20AE8">
        <w:rPr>
          <w:lang w:eastAsia="sv-SE"/>
        </w:rPr>
        <w:tab/>
        <w:t>Method of test</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74A7ED26" w14:textId="77777777" w:rsidR="00C33A48" w:rsidRPr="00B20AE8" w:rsidRDefault="00C33A48" w:rsidP="00F437E4">
      <w:pPr>
        <w:pStyle w:val="H6"/>
        <w:rPr>
          <w:lang w:eastAsia="sv-SE"/>
        </w:rPr>
      </w:pPr>
      <w:bookmarkStart w:id="4110" w:name="_Toc21123155"/>
      <w:bookmarkStart w:id="4111" w:name="_Toc45907348"/>
      <w:bookmarkStart w:id="4112" w:name="_Toc53181452"/>
      <w:r w:rsidRPr="00B20AE8">
        <w:rPr>
          <w:lang w:eastAsia="sv-SE"/>
        </w:rPr>
        <w:t>6.7.6.4.4.1</w:t>
      </w:r>
      <w:r w:rsidRPr="00B20AE8">
        <w:rPr>
          <w:lang w:eastAsia="sv-SE"/>
        </w:rPr>
        <w:tab/>
        <w:t>Initial conditions</w:t>
      </w:r>
      <w:bookmarkEnd w:id="4110"/>
      <w:bookmarkEnd w:id="4111"/>
      <w:bookmarkEnd w:id="4112"/>
    </w:p>
    <w:p w14:paraId="6941CB4E" w14:textId="77777777" w:rsidR="00C33A48" w:rsidRPr="00B20AE8" w:rsidRDefault="00C33A48" w:rsidP="0039402F">
      <w:r w:rsidRPr="00B20AE8">
        <w:t xml:space="preserve">Test environment: </w:t>
      </w:r>
      <w:r w:rsidR="00E02591" w:rsidRPr="00B20AE8">
        <w:t>n</w:t>
      </w:r>
      <w:r w:rsidRPr="00B20AE8">
        <w:t>ormal</w:t>
      </w:r>
      <w:r w:rsidR="00E02591" w:rsidRPr="00B20AE8">
        <w:t>, see</w:t>
      </w:r>
      <w:r w:rsidRPr="00B20AE8">
        <w:t xml:space="preserve"> annex G.2.</w:t>
      </w:r>
    </w:p>
    <w:p w14:paraId="1C215CF5" w14:textId="77777777" w:rsidR="00C33A48" w:rsidRPr="00B20AE8" w:rsidRDefault="00C33A48" w:rsidP="0039402F">
      <w:r w:rsidRPr="00B20AE8">
        <w:t>RF channels to be tested for single carrier:</w:t>
      </w:r>
    </w:p>
    <w:p w14:paraId="46F7F2E1" w14:textId="4E88FE73" w:rsidR="00C33A48" w:rsidRPr="00B20AE8" w:rsidRDefault="00F437E4" w:rsidP="0039402F">
      <w:pPr>
        <w:pStyle w:val="B1"/>
        <w:rPr>
          <w:vertAlign w:val="subscript"/>
        </w:rPr>
      </w:pPr>
      <w:r>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12D6D58" w14:textId="0EFBE317" w:rsidR="00C33A48" w:rsidRPr="00B20AE8" w:rsidRDefault="00F437E4" w:rsidP="0039402F">
      <w:pPr>
        <w:pStyle w:val="B1"/>
        <w:rPr>
          <w:lang w:val="en-US" w:eastAsia="zh-CN"/>
        </w:rPr>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6C88703" w14:textId="2D57304E" w:rsidR="00C33A48" w:rsidRPr="00B20AE8" w:rsidRDefault="00C33A48" w:rsidP="0039402F">
      <w:r w:rsidRPr="00B20AE8">
        <w:t xml:space="preserve">RF bandwidth positions to be tested: </w:t>
      </w:r>
      <w:r w:rsidRPr="00B20AE8">
        <w:rPr>
          <w:rFonts w:hint="eastAsia"/>
          <w:lang w:eastAsia="zh-CN"/>
        </w:rPr>
        <w:t>in single-band operation</w:t>
      </w:r>
      <w:r w:rsidRPr="00B20AE8">
        <w:t xml:space="preserve">, see </w:t>
      </w:r>
      <w:r w:rsidR="003D3C64">
        <w:t>clause </w:t>
      </w:r>
      <w:r w:rsidR="003D3C64" w:rsidRPr="00B20AE8">
        <w:t>4</w:t>
      </w:r>
      <w:r w:rsidRPr="00B20AE8">
        <w:t>.12.1.</w:t>
      </w:r>
    </w:p>
    <w:p w14:paraId="45F040DA" w14:textId="6FC54B67" w:rsidR="00C33A48" w:rsidRPr="00B20AE8" w:rsidRDefault="00F437E4" w:rsidP="0039402F">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2CF4BEF7" w14:textId="2E5F5870" w:rsidR="00C33A48" w:rsidRPr="00B20AE8" w:rsidRDefault="00F437E4" w:rsidP="0039402F">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444EE66B" w14:textId="0968A54B" w:rsidR="00C33A48" w:rsidRPr="00B20AE8" w:rsidRDefault="00C33A48" w:rsidP="0039402F">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21EA64CC" w14:textId="361F9133" w:rsidR="00C33A48" w:rsidRPr="00B20AE8" w:rsidRDefault="00F437E4" w:rsidP="0039402F">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829BC5A" w14:textId="7F9DDD1D" w:rsidR="00C33A48" w:rsidRPr="00B20AE8" w:rsidRDefault="00F437E4" w:rsidP="0039402F">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42BA528" w14:textId="13AC996C" w:rsidR="00C33A48" w:rsidRPr="00B20AE8" w:rsidRDefault="00F437E4" w:rsidP="0039402F">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C33A48" w:rsidRPr="00B20AE8">
        <w:rPr>
          <w:lang w:val="en-US" w:eastAsia="zh-CN"/>
        </w:rPr>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96BCEEB" w14:textId="77777777" w:rsidR="00C33A48" w:rsidRPr="00B20AE8" w:rsidRDefault="00C33A48" w:rsidP="0039402F">
      <w:r w:rsidRPr="00B20AE8">
        <w:t>Directions to be tested:</w:t>
      </w:r>
    </w:p>
    <w:p w14:paraId="07EDC99E" w14:textId="10F187D3" w:rsidR="00C33A48" w:rsidRPr="00B20AE8" w:rsidRDefault="00672D84" w:rsidP="0039402F">
      <w:pPr>
        <w:pStyle w:val="B1"/>
      </w:pPr>
      <w:r>
        <w:tab/>
      </w:r>
      <w:r w:rsidRPr="00B20AE8">
        <w:t>As the requirement is TRP the beam pattern(s) may be set up to optimise the TRP measurement procedure (see annex F).</w:t>
      </w:r>
    </w:p>
    <w:p w14:paraId="485C675F" w14:textId="77777777" w:rsidR="00573EDF" w:rsidRPr="00B20AE8" w:rsidRDefault="00573EDF" w:rsidP="00F437E4">
      <w:pPr>
        <w:pStyle w:val="H6"/>
        <w:rPr>
          <w:lang w:eastAsia="sv-SE"/>
        </w:rPr>
      </w:pPr>
      <w:bookmarkStart w:id="4113" w:name="_Toc21123156"/>
      <w:bookmarkStart w:id="4114" w:name="_Toc45907349"/>
      <w:bookmarkStart w:id="4115" w:name="_Toc53181453"/>
      <w:r w:rsidRPr="00B20AE8">
        <w:rPr>
          <w:lang w:eastAsia="sv-SE"/>
        </w:rPr>
        <w:t>6.7.6.4.4.2</w:t>
      </w:r>
      <w:r w:rsidRPr="00B20AE8">
        <w:rPr>
          <w:lang w:eastAsia="sv-SE"/>
        </w:rPr>
        <w:tab/>
        <w:t>Procedure</w:t>
      </w:r>
      <w:bookmarkEnd w:id="4113"/>
      <w:bookmarkEnd w:id="4114"/>
      <w:bookmarkEnd w:id="4115"/>
    </w:p>
    <w:p w14:paraId="1BF69176" w14:textId="4ECE757E" w:rsidR="00573EDF" w:rsidRPr="00B20AE8" w:rsidRDefault="00672D84" w:rsidP="0039402F">
      <w:pPr>
        <w:rPr>
          <w:lang w:eastAsia="sv-SE"/>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3, 4, 5, 7 and 10.</w:t>
      </w:r>
      <w:r w:rsidRPr="00071393">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D372F90" w14:textId="77777777" w:rsidR="00C33A48" w:rsidRPr="00B20AE8" w:rsidRDefault="00C33A48" w:rsidP="0039402F">
      <w:pPr>
        <w:pStyle w:val="B1"/>
      </w:pPr>
      <w:r w:rsidRPr="00B20AE8">
        <w:t>1)</w:t>
      </w:r>
      <w:r w:rsidRPr="00B20AE8">
        <w:tab/>
        <w:t>Place the AAS BS at the positioner.</w:t>
      </w:r>
    </w:p>
    <w:p w14:paraId="29287D08"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11516DF5" w14:textId="26BA5653" w:rsidR="00C33A48" w:rsidRPr="00B20AE8" w:rsidRDefault="00C33A48" w:rsidP="0039402F">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7BF3FF81" w14:textId="77777777" w:rsidR="00C33A48" w:rsidRPr="00B20AE8" w:rsidRDefault="00C33A48" w:rsidP="0039402F">
      <w:pPr>
        <w:pStyle w:val="B1"/>
      </w:pPr>
      <w:r w:rsidRPr="00B20AE8">
        <w:t>4)</w:t>
      </w:r>
      <w:r w:rsidRPr="00B20AE8">
        <w:tab/>
        <w:t>The measurement device characteristics shall be:</w:t>
      </w:r>
    </w:p>
    <w:p w14:paraId="5A9DFE35" w14:textId="77777777" w:rsidR="00C33A48" w:rsidRPr="00B20AE8" w:rsidRDefault="00C33A48" w:rsidP="0039402F">
      <w:pPr>
        <w:pStyle w:val="B20"/>
        <w:rPr>
          <w:lang w:eastAsia="zh-CN"/>
        </w:rPr>
      </w:pPr>
      <w:r w:rsidRPr="00B20AE8">
        <w:t>-</w:t>
      </w:r>
      <w:r w:rsidRPr="00B20AE8">
        <w:tab/>
        <w:t>Detection mode: True RMS.</w:t>
      </w:r>
    </w:p>
    <w:p w14:paraId="77416B37" w14:textId="77777777" w:rsidR="009602D0" w:rsidRPr="00FC393E" w:rsidRDefault="009602D0" w:rsidP="0039402F">
      <w:pPr>
        <w:pStyle w:val="B1"/>
        <w:rPr>
          <w:lang w:eastAsia="zh-CN"/>
        </w:rPr>
      </w:pPr>
      <w:r>
        <w:rPr>
          <w:lang w:val="en-US"/>
        </w:rPr>
        <w:tab/>
      </w:r>
      <w:r>
        <w:t>The emission power should be averaged over an appropriate time duration to ensure the measurement is within the measurement uncertainty in Table 4.1.2.2-1.</w:t>
      </w:r>
    </w:p>
    <w:p w14:paraId="7A2E2B51" w14:textId="77777777" w:rsidR="00C33A48" w:rsidRPr="00B20AE8" w:rsidRDefault="00C33A48" w:rsidP="0039402F">
      <w:pPr>
        <w:pStyle w:val="B1"/>
      </w:pPr>
      <w:r w:rsidRPr="00B20AE8">
        <w:t>5)</w:t>
      </w:r>
      <w:r w:rsidRPr="00B20AE8">
        <w:tab/>
        <w:t>Set the AAS BS to transmit</w:t>
      </w:r>
    </w:p>
    <w:p w14:paraId="5840AA20" w14:textId="77777777" w:rsidR="00C33A48" w:rsidRPr="00B20AE8" w:rsidRDefault="00C33A48" w:rsidP="0039402F">
      <w:pPr>
        <w:pStyle w:val="B20"/>
        <w:rPr>
          <w:rFonts w:cs="v4.2.0"/>
          <w:snapToGrid w:val="0"/>
        </w:rPr>
      </w:pPr>
      <w:r w:rsidRPr="00B20AE8">
        <w:t>a)</w:t>
      </w:r>
      <w:r w:rsidRPr="00B20AE8">
        <w:tab/>
        <w:t>For MSR:</w:t>
      </w:r>
    </w:p>
    <w:p w14:paraId="43CB7673" w14:textId="4EF1ECA3" w:rsidR="00C33A48" w:rsidRPr="00B20AE8" w:rsidRDefault="00C33A48" w:rsidP="0039402F">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6F8BF809" w14:textId="77777777" w:rsidR="00C33A48" w:rsidRPr="00B20AE8" w:rsidRDefault="00C33A48" w:rsidP="0039402F">
      <w:pPr>
        <w:pStyle w:val="B20"/>
        <w:rPr>
          <w:snapToGrid w:val="0"/>
        </w:rPr>
      </w:pPr>
      <w:r w:rsidRPr="00B20AE8">
        <w:rPr>
          <w:snapToGrid w:val="0"/>
        </w:rPr>
        <w:t>b)</w:t>
      </w:r>
      <w:r w:rsidRPr="00B20AE8">
        <w:rPr>
          <w:snapToGrid w:val="0"/>
        </w:rPr>
        <w:tab/>
        <w:t>For UTRA:</w:t>
      </w:r>
    </w:p>
    <w:p w14:paraId="67B75E70" w14:textId="021111D1" w:rsidR="00C33A48" w:rsidRPr="00B20AE8" w:rsidRDefault="00C33A48" w:rsidP="0039402F">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00AEE18F" w14:textId="3B62BF65" w:rsidR="00C33A48" w:rsidRPr="00B20AE8" w:rsidRDefault="00C33A48" w:rsidP="0039402F">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500FC985"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08B2D15B" w14:textId="2A4588DB" w:rsidR="00C33A48" w:rsidRPr="00B20AE8" w:rsidRDefault="00C33A48" w:rsidP="0039402F">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4F164D6D" w14:textId="4F740EA7" w:rsidR="00C33A48" w:rsidRPr="00B20AE8" w:rsidRDefault="00C33A48" w:rsidP="0039402F">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25A51F5F" w14:textId="77777777" w:rsidR="00C25FB6" w:rsidRPr="00B20AE8" w:rsidRDefault="00C25FB6" w:rsidP="0039402F">
      <w:pPr>
        <w:pStyle w:val="B1"/>
      </w:pPr>
      <w:r w:rsidRPr="00B20AE8">
        <w:t>6)</w:t>
      </w:r>
      <w:r w:rsidRPr="00B20AE8">
        <w:tab/>
        <w:t>Orient the positioner (and BS) in order that the direction to be tested aligns with the test antenna such that measurements to determine TRP can be performed (see annex F).</w:t>
      </w:r>
    </w:p>
    <w:p w14:paraId="4AB15202" w14:textId="77777777" w:rsidR="00C33A48" w:rsidRPr="00B20AE8" w:rsidRDefault="00C33A48" w:rsidP="0039402F">
      <w:pPr>
        <w:pStyle w:val="B1"/>
        <w:rPr>
          <w:snapToGrid w:val="0"/>
        </w:rPr>
      </w:pPr>
      <w:r w:rsidRPr="00B20AE8">
        <w:rPr>
          <w:snapToGrid w:val="0"/>
        </w:rPr>
        <w:t>7)</w:t>
      </w:r>
      <w:r w:rsidRPr="00B20AE8">
        <w:rPr>
          <w:snapToGrid w:val="0"/>
        </w:rPr>
        <w:tab/>
        <w:t>Measure the emission at the specified frequencies with specified measurement bandwidth</w:t>
      </w:r>
    </w:p>
    <w:p w14:paraId="0FA3F00B" w14:textId="77777777" w:rsidR="00C33A48" w:rsidRPr="00B20AE8" w:rsidRDefault="00C33A48" w:rsidP="0039402F">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1F3C9D41" w14:textId="1C4A9424" w:rsidR="00C33A48" w:rsidRPr="00B20AE8" w:rsidRDefault="00F437E4" w:rsidP="0039402F">
      <w:pPr>
        <w:pStyle w:val="NO"/>
      </w:pPr>
      <w:r w:rsidRPr="00B20AE8">
        <w:t xml:space="preserve">NOTE </w:t>
      </w:r>
      <w:r w:rsidR="00C33A48" w:rsidRPr="00B20AE8">
        <w:t>1:</w:t>
      </w:r>
      <w:r>
        <w:tab/>
      </w:r>
      <w:r w:rsidRPr="00B20AE8">
        <w:t xml:space="preserve">The </w:t>
      </w:r>
      <w:r w:rsidR="00C33A48" w:rsidRPr="00B20AE8">
        <w:t>TRP measurement grid may not be the same for all measurement frequencies.</w:t>
      </w:r>
    </w:p>
    <w:p w14:paraId="7369967C" w14:textId="061D4310" w:rsidR="00C33A48" w:rsidRPr="00B20AE8" w:rsidRDefault="00F437E4" w:rsidP="0039402F">
      <w:pPr>
        <w:pStyle w:val="NO"/>
      </w:pPr>
      <w:r w:rsidRPr="00B20AE8">
        <w:t xml:space="preserve">NOTE </w:t>
      </w:r>
      <w:r w:rsidR="00C33A48" w:rsidRPr="00B20AE8">
        <w:t>2:</w:t>
      </w:r>
      <w:r>
        <w:tab/>
      </w:r>
      <w:r w:rsidRPr="00B20AE8">
        <w:t xml:space="preserve">The </w:t>
      </w:r>
      <w:r w:rsidR="00C33A48" w:rsidRPr="00B20AE8">
        <w:t>frequency sweep or the TRP measurement grid sweep may be done in any order</w:t>
      </w:r>
    </w:p>
    <w:p w14:paraId="34BF0504" w14:textId="77777777" w:rsidR="00C33A48" w:rsidRPr="00B20AE8" w:rsidRDefault="00C33A48" w:rsidP="0039402F">
      <w:pPr>
        <w:pStyle w:val="B1"/>
      </w:pPr>
      <w:r w:rsidRPr="00B20AE8">
        <w:t>9)</w:t>
      </w:r>
      <w:r w:rsidRPr="00B20AE8">
        <w:tab/>
        <w:t>Calculate TRP at each specified frequency using the directional measurements.</w:t>
      </w:r>
    </w:p>
    <w:p w14:paraId="1F302892" w14:textId="77777777" w:rsidR="00573EDF" w:rsidRPr="00B20AE8" w:rsidRDefault="00573EDF"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159132C5" w14:textId="77777777" w:rsidR="00573EDF" w:rsidRPr="00B20AE8" w:rsidRDefault="00573EDF" w:rsidP="0039402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7E557F36" w14:textId="77777777" w:rsidR="00C33A48" w:rsidRPr="00B20AE8" w:rsidRDefault="00C33A48" w:rsidP="00C33A48">
      <w:pPr>
        <w:pStyle w:val="Heading5"/>
        <w:rPr>
          <w:lang w:eastAsia="sv-SE"/>
        </w:rPr>
      </w:pPr>
      <w:bookmarkStart w:id="4116" w:name="_Toc21123157"/>
      <w:bookmarkStart w:id="4117" w:name="_Toc45907350"/>
      <w:bookmarkStart w:id="4118" w:name="_Toc53181454"/>
      <w:bookmarkStart w:id="4119" w:name="_Toc61117217"/>
      <w:bookmarkStart w:id="4120" w:name="_Toc67081069"/>
      <w:bookmarkStart w:id="4121" w:name="_Toc68770421"/>
      <w:bookmarkStart w:id="4122" w:name="_Toc74755484"/>
      <w:bookmarkStart w:id="4123" w:name="_Toc76506408"/>
      <w:bookmarkStart w:id="4124" w:name="_Toc83113327"/>
      <w:bookmarkStart w:id="4125" w:name="_Toc89876530"/>
      <w:bookmarkStart w:id="4126" w:name="_Toc98711430"/>
      <w:bookmarkStart w:id="4127" w:name="_Toc145097297"/>
      <w:bookmarkStart w:id="4128" w:name="_Toc161848547"/>
      <w:r w:rsidRPr="00B20AE8">
        <w:rPr>
          <w:lang w:eastAsia="sv-SE"/>
        </w:rPr>
        <w:t>6.</w:t>
      </w:r>
      <w:r w:rsidRPr="00B20AE8">
        <w:rPr>
          <w:lang w:eastAsia="zh-CN"/>
        </w:rPr>
        <w:t>7.6.4.5</w:t>
      </w:r>
      <w:r w:rsidRPr="00B20AE8">
        <w:rPr>
          <w:lang w:eastAsia="sv-SE"/>
        </w:rPr>
        <w:tab/>
        <w:t>Test Requirement</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30FE3E0B" w14:textId="77777777" w:rsidR="00C33A48" w:rsidRPr="00B20AE8" w:rsidRDefault="00C33A48" w:rsidP="00F437E4">
      <w:pPr>
        <w:pStyle w:val="H6"/>
      </w:pPr>
      <w:bookmarkStart w:id="4129" w:name="_Toc21123158"/>
      <w:bookmarkStart w:id="4130" w:name="_Toc45907351"/>
      <w:bookmarkStart w:id="4131" w:name="_Toc53181455"/>
      <w:r w:rsidRPr="00B20AE8">
        <w:t>6.7.6.4.5.1</w:t>
      </w:r>
      <w:r w:rsidRPr="00B20AE8">
        <w:tab/>
        <w:t>MSR operation</w:t>
      </w:r>
      <w:bookmarkEnd w:id="4129"/>
      <w:bookmarkEnd w:id="4130"/>
      <w:bookmarkEnd w:id="4131"/>
    </w:p>
    <w:p w14:paraId="249EF68D" w14:textId="425FEC7A" w:rsidR="00C33A48" w:rsidRPr="00B20AE8" w:rsidRDefault="00C33A48" w:rsidP="0039402F">
      <w:r w:rsidRPr="00B20AE8">
        <w:t xml:space="preserve">For UTRA, the minimum requirement is specified in </w:t>
      </w:r>
      <w:r w:rsidR="003D3C64">
        <w:t>clause </w:t>
      </w:r>
      <w:r w:rsidR="003D3C64" w:rsidRPr="00B20AE8">
        <w:t>6</w:t>
      </w:r>
      <w:r w:rsidRPr="00B20AE8">
        <w:t>.7.6.4.5.2</w:t>
      </w:r>
    </w:p>
    <w:p w14:paraId="01654ECD" w14:textId="3D88E998" w:rsidR="00C33A48" w:rsidRPr="00B20AE8" w:rsidRDefault="00C33A48" w:rsidP="0039402F">
      <w:r w:rsidRPr="00B20AE8">
        <w:t xml:space="preserve">For E-UTRA, the minimum requirement is specified in </w:t>
      </w:r>
      <w:r w:rsidR="003D3C64">
        <w:t>clause </w:t>
      </w:r>
      <w:r w:rsidR="003D3C64" w:rsidRPr="00B20AE8">
        <w:t>6</w:t>
      </w:r>
      <w:r w:rsidRPr="00B20AE8">
        <w:t>.7.6.4.5.3.</w:t>
      </w:r>
    </w:p>
    <w:p w14:paraId="268CBE34" w14:textId="77777777" w:rsidR="00352A0A" w:rsidRPr="00B20AE8" w:rsidRDefault="00352A0A" w:rsidP="00F437E4">
      <w:pPr>
        <w:pStyle w:val="H6"/>
      </w:pPr>
      <w:bookmarkStart w:id="4132" w:name="_Toc21123159"/>
      <w:bookmarkStart w:id="4133" w:name="_Toc45907352"/>
      <w:bookmarkStart w:id="4134" w:name="_Toc53181456"/>
      <w:r w:rsidRPr="00B20AE8">
        <w:t>6.7.6.4.5.1.1</w:t>
      </w:r>
      <w:r w:rsidRPr="00B20AE8">
        <w:tab/>
        <w:t>E-UTRA and NR MSR operation</w:t>
      </w:r>
      <w:bookmarkEnd w:id="4132"/>
      <w:bookmarkEnd w:id="4133"/>
      <w:bookmarkEnd w:id="4134"/>
    </w:p>
    <w:p w14:paraId="00699F6C" w14:textId="77777777" w:rsidR="00352A0A" w:rsidRPr="00B20AE8" w:rsidRDefault="00352A0A" w:rsidP="0039402F">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14:paraId="6F1598A2" w14:textId="77777777" w:rsidR="00352A0A" w:rsidRPr="00B20AE8" w:rsidRDefault="00352A0A" w:rsidP="0039402F">
      <w:pPr>
        <w:pStyle w:val="TH"/>
      </w:pPr>
      <w:r w:rsidRPr="00B20AE8">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4F339F" w:rsidRPr="00B20AE8" w14:paraId="516F0E99" w14:textId="77777777" w:rsidTr="006A2BF1">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2A8D6F5C" w14:textId="77777777" w:rsidR="00352A0A" w:rsidRPr="00B20AE8" w:rsidRDefault="00352A0A" w:rsidP="0039402F">
            <w:pPr>
              <w:pStyle w:val="TAH"/>
            </w:pPr>
            <w:r w:rsidRPr="00B20AE8">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0EF5E747" w14:textId="77777777" w:rsidR="00352A0A" w:rsidRPr="00B20AE8" w:rsidRDefault="00352A0A" w:rsidP="0039402F">
            <w:pPr>
              <w:pStyle w:val="TAH"/>
            </w:pPr>
            <w:r w:rsidRPr="00B20AE8">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0AB653E1" w14:textId="77777777" w:rsidR="00352A0A" w:rsidRPr="00B20AE8" w:rsidRDefault="00352A0A" w:rsidP="0039402F">
            <w:pPr>
              <w:pStyle w:val="TAH"/>
            </w:pPr>
            <w:r w:rsidRPr="00B20AE8">
              <w:t>Maximum Level</w:t>
            </w:r>
          </w:p>
        </w:tc>
        <w:tc>
          <w:tcPr>
            <w:tcW w:w="1276" w:type="dxa"/>
            <w:tcBorders>
              <w:top w:val="single" w:sz="2" w:space="0" w:color="auto"/>
              <w:left w:val="single" w:sz="2" w:space="0" w:color="auto"/>
              <w:bottom w:val="single" w:sz="2" w:space="0" w:color="auto"/>
              <w:right w:val="single" w:sz="2" w:space="0" w:color="auto"/>
            </w:tcBorders>
            <w:hideMark/>
          </w:tcPr>
          <w:p w14:paraId="0FBCA45A" w14:textId="77777777" w:rsidR="00352A0A" w:rsidRPr="00B20AE8" w:rsidRDefault="00352A0A" w:rsidP="0039402F">
            <w:pPr>
              <w:pStyle w:val="TAH"/>
            </w:pPr>
            <w:r w:rsidRPr="00B20AE8">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52F9BA5B" w14:textId="77777777" w:rsidR="00352A0A" w:rsidRPr="00B20AE8" w:rsidRDefault="00352A0A" w:rsidP="0039402F">
            <w:pPr>
              <w:pStyle w:val="TAH"/>
            </w:pPr>
            <w:r w:rsidRPr="00B20AE8">
              <w:t>Note</w:t>
            </w:r>
          </w:p>
        </w:tc>
      </w:tr>
      <w:tr w:rsidR="003D3C64" w:rsidRPr="00B20AE8" w14:paraId="74F15C1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8FDFBF" w14:textId="77777777" w:rsidR="003D3C64" w:rsidRPr="00B20AE8" w:rsidRDefault="003D3C64" w:rsidP="0039402F">
            <w:pPr>
              <w:pStyle w:val="TAC"/>
            </w:pPr>
            <w:r w:rsidRPr="00B20AE8">
              <w:t>GSM900</w:t>
            </w:r>
          </w:p>
        </w:tc>
        <w:tc>
          <w:tcPr>
            <w:tcW w:w="1701" w:type="dxa"/>
            <w:tcBorders>
              <w:top w:val="single" w:sz="2" w:space="0" w:color="auto"/>
              <w:left w:val="single" w:sz="4" w:space="0" w:color="auto"/>
              <w:bottom w:val="single" w:sz="2" w:space="0" w:color="auto"/>
              <w:right w:val="single" w:sz="2" w:space="0" w:color="auto"/>
            </w:tcBorders>
            <w:hideMark/>
          </w:tcPr>
          <w:p w14:paraId="268765E6" w14:textId="77777777" w:rsidR="003D3C64" w:rsidRPr="00B20AE8" w:rsidRDefault="003D3C64" w:rsidP="0039402F">
            <w:pPr>
              <w:pStyle w:val="TAC"/>
            </w:pPr>
            <w:r w:rsidRPr="00B20AE8">
              <w:t xml:space="preserve">921 </w:t>
            </w:r>
            <w:r w:rsidRPr="00B20AE8">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5CF548" w14:textId="77777777" w:rsidR="003D3C64" w:rsidRPr="00B20AE8" w:rsidRDefault="003D3C64" w:rsidP="0039402F">
            <w:pPr>
              <w:pStyle w:val="TAC"/>
            </w:pPr>
            <w:r w:rsidRPr="00B20AE8">
              <w:t>-45.4 dBm</w:t>
            </w:r>
          </w:p>
        </w:tc>
        <w:tc>
          <w:tcPr>
            <w:tcW w:w="1276" w:type="dxa"/>
            <w:tcBorders>
              <w:top w:val="single" w:sz="2" w:space="0" w:color="auto"/>
              <w:left w:val="single" w:sz="2" w:space="0" w:color="auto"/>
              <w:bottom w:val="single" w:sz="2" w:space="0" w:color="auto"/>
              <w:right w:val="single" w:sz="2" w:space="0" w:color="auto"/>
            </w:tcBorders>
            <w:hideMark/>
          </w:tcPr>
          <w:p w14:paraId="103AA500"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34D89C4F" w14:textId="77777777" w:rsidR="003D3C64" w:rsidRPr="00B20AE8" w:rsidRDefault="003D3C64" w:rsidP="0039402F">
            <w:pPr>
              <w:pStyle w:val="TAL"/>
            </w:pPr>
            <w:r w:rsidRPr="00B20AE8">
              <w:t>This requirement does not apply to BS operating in band 8/n8</w:t>
            </w:r>
          </w:p>
        </w:tc>
      </w:tr>
      <w:tr w:rsidR="003D3C64" w:rsidRPr="00B20AE8" w14:paraId="3857849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A66AC94"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FF79BE1" w14:textId="77777777" w:rsidR="003D3C64" w:rsidRPr="00B20AE8" w:rsidRDefault="003D3C64" w:rsidP="0039402F">
            <w:pPr>
              <w:pStyle w:val="TAC"/>
              <w:rPr>
                <w:rFonts w:cs="v5.0.0"/>
              </w:rPr>
            </w:pPr>
            <w:r w:rsidRPr="00B20AE8">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923F914" w14:textId="77777777" w:rsidR="003D3C64" w:rsidRPr="00B20AE8" w:rsidRDefault="003D3C64" w:rsidP="0039402F">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5417554C" w14:textId="77777777" w:rsidR="003D3C64" w:rsidRPr="00B20AE8" w:rsidRDefault="003D3C64" w:rsidP="0039402F">
            <w:pPr>
              <w:pStyle w:val="TAC"/>
              <w:rPr>
                <w:rFonts w:cs="v5.0.0"/>
              </w:rPr>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1E302711" w14:textId="2E181494" w:rsidR="003D3C64" w:rsidRPr="00B20AE8" w:rsidRDefault="003D3C64" w:rsidP="0039402F">
            <w:pPr>
              <w:pStyle w:val="TAL"/>
            </w:pPr>
            <w:r w:rsidRPr="00B20AE8">
              <w:t xml:space="preserve">For the frequency range 880-915 MHz, this requirement does not apply to BS operating in band 8/n8, since it is already covered by the requirement in </w:t>
            </w:r>
            <w:r>
              <w:t>clause </w:t>
            </w:r>
            <w:r w:rsidRPr="00B20AE8">
              <w:t>6.7.6.3.5.1</w:t>
            </w:r>
          </w:p>
        </w:tc>
      </w:tr>
      <w:tr w:rsidR="003D3C64" w:rsidRPr="00B20AE8" w14:paraId="66628BA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085ED99" w14:textId="77777777" w:rsidR="003D3C64" w:rsidRPr="00B20AE8" w:rsidRDefault="003D3C64" w:rsidP="0039402F">
            <w:pPr>
              <w:pStyle w:val="TAC"/>
            </w:pPr>
            <w:r w:rsidRPr="00B20AE8">
              <w:t xml:space="preserve">DCS1800 </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7CF8B329" w14:textId="77777777" w:rsidR="003D3C64" w:rsidRPr="00B20AE8" w:rsidRDefault="003D3C64" w:rsidP="0039402F">
            <w:pPr>
              <w:pStyle w:val="TAC"/>
              <w:rPr>
                <w:lang w:eastAsia="zh-CN"/>
              </w:rPr>
            </w:pPr>
            <w:r w:rsidRPr="00B20AE8">
              <w:t xml:space="preserve">1805 </w:t>
            </w:r>
            <w:r w:rsidRPr="00B20AE8">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FE2F04" w14:textId="77777777" w:rsidR="003D3C64" w:rsidRPr="00B20AE8" w:rsidRDefault="003D3C64" w:rsidP="0039402F">
            <w:pPr>
              <w:pStyle w:val="TAC"/>
            </w:pPr>
            <w:r w:rsidRPr="00B20AE8">
              <w:t>-35.4 dBm</w:t>
            </w:r>
          </w:p>
        </w:tc>
        <w:tc>
          <w:tcPr>
            <w:tcW w:w="1276" w:type="dxa"/>
            <w:tcBorders>
              <w:top w:val="single" w:sz="2" w:space="0" w:color="auto"/>
              <w:left w:val="single" w:sz="2" w:space="0" w:color="auto"/>
              <w:bottom w:val="single" w:sz="2" w:space="0" w:color="auto"/>
              <w:right w:val="single" w:sz="2" w:space="0" w:color="auto"/>
            </w:tcBorders>
            <w:hideMark/>
          </w:tcPr>
          <w:p w14:paraId="115EA7DD"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75A830D" w14:textId="77777777" w:rsidR="003D3C64" w:rsidRPr="00B20AE8" w:rsidRDefault="003D3C64" w:rsidP="0039402F">
            <w:pPr>
              <w:pStyle w:val="TAL"/>
              <w:rPr>
                <w:lang w:eastAsia="zh-CN"/>
              </w:rPr>
            </w:pPr>
            <w:r w:rsidRPr="00B20AE8">
              <w:t xml:space="preserve">This requirement does not apply to BS operating in band 3/n3. </w:t>
            </w:r>
          </w:p>
        </w:tc>
      </w:tr>
      <w:tr w:rsidR="003D3C64" w:rsidRPr="00B20AE8" w14:paraId="65E67A2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D9437F1"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A33142E" w14:textId="77777777" w:rsidR="003D3C64" w:rsidRPr="00B20AE8" w:rsidRDefault="003D3C64" w:rsidP="0039402F">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49A1DD3" w14:textId="77777777" w:rsidR="003D3C64" w:rsidRPr="00B20AE8" w:rsidRDefault="003D3C64" w:rsidP="0039402F">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6776FDD1"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5AF436C8" w14:textId="0E946B57" w:rsidR="003D3C64" w:rsidRPr="00B20AE8" w:rsidRDefault="003D3C64" w:rsidP="0039402F">
            <w:pPr>
              <w:pStyle w:val="TAL"/>
            </w:pPr>
            <w:r w:rsidRPr="00B20AE8">
              <w:t xml:space="preserve">This requirement does not apply to BS operating in band 3/n3, since it is already covered by the requirement in </w:t>
            </w:r>
            <w:r>
              <w:t>clause </w:t>
            </w:r>
            <w:r w:rsidRPr="00B20AE8">
              <w:t>6.7.6.3.5.1</w:t>
            </w:r>
          </w:p>
        </w:tc>
      </w:tr>
      <w:tr w:rsidR="003D3C64" w:rsidRPr="00B20AE8" w14:paraId="3F410C1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E95920" w14:textId="77777777" w:rsidR="003D3C64" w:rsidRPr="00B20AE8" w:rsidRDefault="003D3C64" w:rsidP="0039402F">
            <w:pPr>
              <w:pStyle w:val="TAC"/>
            </w:pPr>
            <w:r w:rsidRPr="00B20AE8">
              <w:t>PCS1900</w:t>
            </w:r>
          </w:p>
        </w:tc>
        <w:tc>
          <w:tcPr>
            <w:tcW w:w="1701" w:type="dxa"/>
            <w:tcBorders>
              <w:top w:val="single" w:sz="2" w:space="0" w:color="auto"/>
              <w:left w:val="single" w:sz="4" w:space="0" w:color="auto"/>
              <w:bottom w:val="single" w:sz="2" w:space="0" w:color="auto"/>
              <w:right w:val="single" w:sz="2" w:space="0" w:color="auto"/>
            </w:tcBorders>
          </w:tcPr>
          <w:p w14:paraId="740CFF7B" w14:textId="77777777" w:rsidR="003D3C64" w:rsidRPr="00B20AE8" w:rsidRDefault="003D3C64" w:rsidP="0039402F">
            <w:pPr>
              <w:pStyle w:val="TAC"/>
              <w:rPr>
                <w:lang w:eastAsia="zh-CN"/>
              </w:rPr>
            </w:pPr>
            <w:r w:rsidRPr="00B20AE8">
              <w:t xml:space="preserve">1930 </w:t>
            </w:r>
            <w:r w:rsidRPr="00B20AE8">
              <w:noBreakHyphen/>
              <w:t xml:space="preserve"> 1990 MHz</w:t>
            </w:r>
          </w:p>
          <w:p w14:paraId="31B2103D"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1725C60F" w14:textId="77777777" w:rsidR="003D3C64" w:rsidRPr="00B20AE8" w:rsidRDefault="003D3C64" w:rsidP="0039402F">
            <w:pPr>
              <w:pStyle w:val="TAC"/>
            </w:pPr>
            <w:r w:rsidRPr="00B20AE8">
              <w:t>-35.4 dBm</w:t>
            </w:r>
          </w:p>
        </w:tc>
        <w:tc>
          <w:tcPr>
            <w:tcW w:w="1276" w:type="dxa"/>
            <w:tcBorders>
              <w:top w:val="single" w:sz="2" w:space="0" w:color="auto"/>
              <w:left w:val="single" w:sz="2" w:space="0" w:color="auto"/>
              <w:bottom w:val="single" w:sz="2" w:space="0" w:color="auto"/>
              <w:right w:val="single" w:sz="2" w:space="0" w:color="auto"/>
            </w:tcBorders>
            <w:hideMark/>
          </w:tcPr>
          <w:p w14:paraId="1F2BF562"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4717276" w14:textId="77777777" w:rsidR="003D3C64" w:rsidRPr="00B20AE8" w:rsidRDefault="003D3C64" w:rsidP="0039402F">
            <w:pPr>
              <w:pStyle w:val="TAL"/>
            </w:pPr>
            <w:r w:rsidRPr="00B20AE8">
              <w:t>This requirement does not apply to BS operating in band 2/n2</w:t>
            </w:r>
            <w:r w:rsidRPr="00B20AE8">
              <w:rPr>
                <w:lang w:eastAsia="zh-CN"/>
              </w:rPr>
              <w:t>, 25/n25</w:t>
            </w:r>
            <w:r w:rsidRPr="00B20AE8">
              <w:t xml:space="preserve">, band 36 or band 70/n70. </w:t>
            </w:r>
          </w:p>
        </w:tc>
      </w:tr>
      <w:tr w:rsidR="003D3C64" w:rsidRPr="00B20AE8" w14:paraId="48956EA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D7A4FBC"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1851B6AA" w14:textId="77777777" w:rsidR="003D3C64" w:rsidRPr="00B20AE8" w:rsidRDefault="003D3C64" w:rsidP="0039402F">
            <w:pPr>
              <w:pStyle w:val="TAC"/>
              <w:rPr>
                <w:lang w:eastAsia="zh-CN"/>
              </w:rPr>
            </w:pPr>
            <w:r w:rsidRPr="00B20AE8">
              <w:t xml:space="preserve">1850 </w:t>
            </w:r>
            <w:r w:rsidRPr="00B20AE8">
              <w:noBreakHyphen/>
              <w:t xml:space="preserve"> 1910 MHz</w:t>
            </w:r>
          </w:p>
          <w:p w14:paraId="11D969A8"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CB719F6" w14:textId="77777777" w:rsidR="003D3C64" w:rsidRPr="00B20AE8" w:rsidRDefault="003D3C64" w:rsidP="0039402F">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776BDA97"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FADC617" w14:textId="63640F27" w:rsidR="003D3C64" w:rsidRPr="00B20AE8" w:rsidRDefault="003D3C64" w:rsidP="0039402F">
            <w:pPr>
              <w:pStyle w:val="TAL"/>
            </w:pPr>
            <w:r w:rsidRPr="00B20AE8">
              <w:t>This requirement does not apply to BS operating in band 2/n2</w:t>
            </w:r>
            <w:r w:rsidRPr="00B20AE8">
              <w:rPr>
                <w:lang w:eastAsia="zh-CN"/>
              </w:rPr>
              <w:t xml:space="preserve"> or 25/n25</w:t>
            </w:r>
            <w:r w:rsidRPr="00B20AE8">
              <w:t xml:space="preserve">, since it is already covered by the requirement in </w:t>
            </w:r>
            <w:r>
              <w:t>clause </w:t>
            </w:r>
            <w:r w:rsidRPr="00B20AE8">
              <w:t>6.7.6.3.5.1 This requirement does not apply to BS operating in band 35.</w:t>
            </w:r>
          </w:p>
        </w:tc>
      </w:tr>
      <w:tr w:rsidR="003D3C64" w:rsidRPr="00B20AE8" w14:paraId="5912700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C28762" w14:textId="77777777" w:rsidR="003D3C64" w:rsidRPr="00B20AE8" w:rsidRDefault="003D3C64" w:rsidP="0039402F">
            <w:pPr>
              <w:pStyle w:val="TAC"/>
            </w:pPr>
            <w:r w:rsidRPr="00B20AE8">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CD09377" w14:textId="77777777" w:rsidR="003D3C64" w:rsidRPr="00B20AE8" w:rsidRDefault="003D3C64" w:rsidP="0039402F">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B62668" w14:textId="77777777" w:rsidR="003D3C64" w:rsidRPr="00B20AE8" w:rsidRDefault="003D3C64" w:rsidP="0039402F">
            <w:pPr>
              <w:pStyle w:val="TAC"/>
            </w:pPr>
            <w:r w:rsidRPr="00B20AE8">
              <w:t>-45.4 dBm</w:t>
            </w:r>
          </w:p>
        </w:tc>
        <w:tc>
          <w:tcPr>
            <w:tcW w:w="1276" w:type="dxa"/>
            <w:tcBorders>
              <w:top w:val="single" w:sz="2" w:space="0" w:color="auto"/>
              <w:left w:val="single" w:sz="2" w:space="0" w:color="auto"/>
              <w:bottom w:val="single" w:sz="2" w:space="0" w:color="auto"/>
              <w:right w:val="single" w:sz="2" w:space="0" w:color="auto"/>
            </w:tcBorders>
            <w:hideMark/>
          </w:tcPr>
          <w:p w14:paraId="1EEC2618"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647E370A" w14:textId="77777777" w:rsidR="003D3C64" w:rsidRPr="00B20AE8" w:rsidRDefault="003D3C64" w:rsidP="0039402F">
            <w:pPr>
              <w:pStyle w:val="TAL"/>
            </w:pPr>
            <w:r w:rsidRPr="00B20AE8">
              <w:rPr>
                <w:rFonts w:cs="v5.0.0"/>
              </w:rPr>
              <w:t>This requirement does not apply to BS operating in band 5/n5 or 26.</w:t>
            </w:r>
            <w:r w:rsidRPr="00B20AE8">
              <w:t xml:space="preserve"> This requirement applies to E-UTRA BS operating in Band 27 for the frequency range 879-894 MHz.</w:t>
            </w:r>
          </w:p>
        </w:tc>
      </w:tr>
      <w:tr w:rsidR="003D3C64" w:rsidRPr="00B20AE8" w14:paraId="7FF3B0C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61480A"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6156CA5" w14:textId="77777777" w:rsidR="003D3C64" w:rsidRPr="00B20AE8" w:rsidRDefault="003D3C64" w:rsidP="0039402F">
            <w:pPr>
              <w:pStyle w:val="TAC"/>
            </w:pPr>
            <w:r w:rsidRPr="00B20AE8">
              <w:t xml:space="preserve">824 </w:t>
            </w:r>
            <w:r w:rsidRPr="00B20AE8">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F5B494" w14:textId="77777777" w:rsidR="003D3C64" w:rsidRPr="00B20AE8" w:rsidRDefault="003D3C64" w:rsidP="0039402F">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631D8C46"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F9B32AA" w14:textId="155A66BE" w:rsidR="003D3C64" w:rsidRPr="00B20AE8" w:rsidRDefault="003D3C64" w:rsidP="0039402F">
            <w:pPr>
              <w:pStyle w:val="TAL"/>
            </w:pPr>
            <w:r w:rsidRPr="00B20AE8">
              <w:t xml:space="preserve">This requirement does not apply to BS operating in band 5/n5 or 26, since it is already covered by the requirement in </w:t>
            </w:r>
            <w:r>
              <w:t>clause </w:t>
            </w:r>
            <w:r w:rsidRPr="00B20AE8">
              <w:t>6.7.6.3.5.1 For BS operating in Band 27, it</w:t>
            </w:r>
            <w:r w:rsidRPr="00F437E4">
              <w:rPr>
                <w:rFonts w:eastAsia="MS PGothic"/>
              </w:rPr>
              <w:t xml:space="preserve"> applies 3 MHz below the Band 27 downlink operating band</w:t>
            </w:r>
            <w:r w:rsidRPr="00B20AE8">
              <w:t>.</w:t>
            </w:r>
          </w:p>
        </w:tc>
      </w:tr>
      <w:tr w:rsidR="003D3C64" w:rsidRPr="00B20AE8" w14:paraId="522670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2D17013" w14:textId="77777777" w:rsidR="003D3C64" w:rsidRPr="00B20AE8" w:rsidRDefault="003D3C64" w:rsidP="0039402F">
            <w:pPr>
              <w:pStyle w:val="TAC"/>
            </w:pPr>
            <w:r w:rsidRPr="00B20AE8">
              <w:t>UTRA FDD Band I or</w:t>
            </w:r>
          </w:p>
          <w:p w14:paraId="77C56224" w14:textId="77777777" w:rsidR="003D3C64" w:rsidRPr="00B20AE8" w:rsidRDefault="003D3C64" w:rsidP="0039402F">
            <w:pPr>
              <w:pStyle w:val="TAC"/>
            </w:pPr>
            <w:r w:rsidRPr="00B20AE8">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6A52E5BA" w14:textId="77777777" w:rsidR="003D3C64" w:rsidRPr="00B20AE8" w:rsidRDefault="003D3C64" w:rsidP="0039402F">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440B15"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1269D76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17A76A6" w14:textId="77777777" w:rsidR="003D3C64" w:rsidRPr="00B20AE8" w:rsidRDefault="003D3C64" w:rsidP="0039402F">
            <w:pPr>
              <w:pStyle w:val="TAL"/>
            </w:pPr>
            <w:r w:rsidRPr="00B20AE8">
              <w:t>This requirement does not apply to BS operating in band 1/n1</w:t>
            </w:r>
            <w:r w:rsidRPr="00B20AE8">
              <w:rPr>
                <w:rFonts w:cs="v5.0.0"/>
              </w:rPr>
              <w:t xml:space="preserve"> or 65 .</w:t>
            </w:r>
          </w:p>
        </w:tc>
      </w:tr>
      <w:tr w:rsidR="003D3C64" w:rsidRPr="00B20AE8" w14:paraId="66E9AE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A5BA4E"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1BE912E3" w14:textId="77777777" w:rsidR="003D3C64" w:rsidRPr="00B20AE8" w:rsidRDefault="003D3C64" w:rsidP="0039402F">
            <w:pPr>
              <w:pStyle w:val="TAC"/>
              <w:rPr>
                <w:lang w:eastAsia="zh-CN"/>
              </w:rPr>
            </w:pPr>
            <w:r w:rsidRPr="00B20AE8">
              <w:t>1920 - 1980 MHz</w:t>
            </w:r>
          </w:p>
          <w:p w14:paraId="57864C0E"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6209AC3"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3BDE1756"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23218AE" w14:textId="32D81DC2" w:rsidR="003D3C64" w:rsidRPr="00B20AE8" w:rsidRDefault="003D3C64" w:rsidP="0039402F">
            <w:pPr>
              <w:pStyle w:val="TAL"/>
            </w:pPr>
            <w:r w:rsidRPr="00B20AE8">
              <w:t xml:space="preserve">This requirement does not apply to BS operating in band 1/n1 or 65, since it is already covered by the requirement in </w:t>
            </w:r>
            <w:r>
              <w:t>clause </w:t>
            </w:r>
            <w:r w:rsidRPr="00B20AE8">
              <w:t>6.7.6.3.5.1</w:t>
            </w:r>
          </w:p>
        </w:tc>
      </w:tr>
      <w:tr w:rsidR="003D3C64" w:rsidRPr="00B20AE8" w14:paraId="7365F2B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DCF457D" w14:textId="77777777" w:rsidR="003D3C64" w:rsidRPr="00B20AE8" w:rsidRDefault="003D3C64" w:rsidP="0039402F">
            <w:pPr>
              <w:pStyle w:val="TAC"/>
            </w:pPr>
            <w:r w:rsidRPr="00B20AE8">
              <w:t>UTRA FDD Band II or</w:t>
            </w:r>
          </w:p>
          <w:p w14:paraId="03A99DA3" w14:textId="77777777" w:rsidR="003D3C64" w:rsidRPr="00B20AE8" w:rsidRDefault="003D3C64" w:rsidP="0039402F">
            <w:pPr>
              <w:pStyle w:val="TAC"/>
            </w:pPr>
            <w:r w:rsidRPr="00B20AE8">
              <w:t>E-UTRA Band 2 or NR Band n2</w:t>
            </w:r>
          </w:p>
        </w:tc>
        <w:tc>
          <w:tcPr>
            <w:tcW w:w="1701" w:type="dxa"/>
            <w:tcBorders>
              <w:top w:val="single" w:sz="2" w:space="0" w:color="auto"/>
              <w:left w:val="single" w:sz="4" w:space="0" w:color="auto"/>
              <w:bottom w:val="single" w:sz="2" w:space="0" w:color="auto"/>
              <w:right w:val="single" w:sz="2" w:space="0" w:color="auto"/>
            </w:tcBorders>
          </w:tcPr>
          <w:p w14:paraId="1D1125CC" w14:textId="77777777" w:rsidR="003D3C64" w:rsidRPr="00B20AE8" w:rsidRDefault="003D3C64" w:rsidP="0039402F">
            <w:pPr>
              <w:pStyle w:val="TAC"/>
              <w:rPr>
                <w:lang w:eastAsia="zh-CN"/>
              </w:rPr>
            </w:pPr>
            <w:r w:rsidRPr="00B20AE8">
              <w:t>1930 - 1990 MHz</w:t>
            </w:r>
          </w:p>
          <w:p w14:paraId="35E3C3B3"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DD7738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D780983"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11D004" w14:textId="77777777" w:rsidR="003D3C64" w:rsidRPr="00B20AE8" w:rsidRDefault="003D3C64" w:rsidP="0039402F">
            <w:pPr>
              <w:pStyle w:val="TAL"/>
            </w:pPr>
            <w:r w:rsidRPr="00B20AE8">
              <w:t>This requirement does not apply to BS operating in band 2/n2</w:t>
            </w:r>
            <w:r w:rsidRPr="00B20AE8">
              <w:rPr>
                <w:lang w:eastAsia="zh-CN"/>
              </w:rPr>
              <w:t>, 25/n25 or 70/n70</w:t>
            </w:r>
            <w:r w:rsidRPr="00B20AE8">
              <w:t xml:space="preserve">. </w:t>
            </w:r>
          </w:p>
        </w:tc>
      </w:tr>
      <w:tr w:rsidR="003D3C64" w:rsidRPr="00B20AE8" w14:paraId="70B0927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1DE28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7A8717FF" w14:textId="77777777" w:rsidR="003D3C64" w:rsidRPr="00B20AE8" w:rsidRDefault="003D3C64" w:rsidP="0039402F">
            <w:pPr>
              <w:pStyle w:val="TAC"/>
              <w:rPr>
                <w:lang w:eastAsia="zh-CN"/>
              </w:rPr>
            </w:pPr>
            <w:r w:rsidRPr="00B20AE8">
              <w:t>1850 - 1910 MHz</w:t>
            </w:r>
          </w:p>
          <w:p w14:paraId="2BB08720"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2E3CA946"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836A35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3243FCF" w14:textId="2B1206B9" w:rsidR="003D3C64" w:rsidRPr="00B20AE8" w:rsidRDefault="003D3C64" w:rsidP="0039402F">
            <w:pPr>
              <w:pStyle w:val="TAL"/>
            </w:pPr>
            <w:r w:rsidRPr="00B20AE8">
              <w:t>This requirement does not apply to BS operating in band 2/n2</w:t>
            </w:r>
            <w:r w:rsidRPr="00B20AE8">
              <w:rPr>
                <w:lang w:eastAsia="zh-CN"/>
              </w:rPr>
              <w:t xml:space="preserve"> or 25/n25</w:t>
            </w:r>
            <w:r w:rsidRPr="00B20AE8">
              <w:t xml:space="preserve">, </w:t>
            </w:r>
            <w:r w:rsidRPr="00B20AE8">
              <w:rPr>
                <w:rFonts w:cs="v5.0.0"/>
              </w:rPr>
              <w:t xml:space="preserve">since it is already covered by the requirement in </w:t>
            </w:r>
            <w:r>
              <w:rPr>
                <w:rFonts w:cs="v5.0.0"/>
              </w:rPr>
              <w:t>clause </w:t>
            </w:r>
            <w:r w:rsidRPr="00B20AE8">
              <w:rPr>
                <w:rFonts w:cs="v5.0.0"/>
              </w:rPr>
              <w:t>6.6.6.5.2.4</w:t>
            </w:r>
          </w:p>
        </w:tc>
      </w:tr>
      <w:tr w:rsidR="003D3C64" w:rsidRPr="00B20AE8" w14:paraId="5BD582F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0EF7D6D" w14:textId="77777777" w:rsidR="003D3C64" w:rsidRPr="00B20AE8" w:rsidRDefault="003D3C64" w:rsidP="0039402F">
            <w:pPr>
              <w:pStyle w:val="TAC"/>
            </w:pPr>
            <w:r w:rsidRPr="00B20AE8">
              <w:t>UTRA FDD Band III or</w:t>
            </w:r>
          </w:p>
          <w:p w14:paraId="3EABA03B" w14:textId="77777777" w:rsidR="003D3C64" w:rsidRPr="00B20AE8" w:rsidRDefault="003D3C64" w:rsidP="0039402F">
            <w:pPr>
              <w:pStyle w:val="TAC"/>
            </w:pPr>
            <w:r w:rsidRPr="00B20AE8">
              <w:t>E-UTRA Band 3 or NR Band n3</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592EC4E9" w14:textId="77777777" w:rsidR="003D3C64" w:rsidRPr="00B20AE8" w:rsidRDefault="003D3C64" w:rsidP="0039402F">
            <w:pPr>
              <w:pStyle w:val="TAC"/>
              <w:rPr>
                <w:lang w:eastAsia="zh-CN"/>
              </w:rPr>
            </w:pPr>
            <w:r w:rsidRPr="00B20AE8">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44F170"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9EF4AE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185083" w14:textId="77777777" w:rsidR="003D3C64" w:rsidRPr="00B20AE8" w:rsidRDefault="003D3C64" w:rsidP="0039402F">
            <w:pPr>
              <w:pStyle w:val="TAL"/>
            </w:pPr>
            <w:r w:rsidRPr="00B20AE8">
              <w:t>This requirement does not apply to BS operating in band 3/n3 or 9.</w:t>
            </w:r>
          </w:p>
        </w:tc>
      </w:tr>
      <w:tr w:rsidR="003D3C64" w:rsidRPr="00B20AE8" w14:paraId="7B903B1E"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0DFB4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86C7E99" w14:textId="77777777" w:rsidR="003D3C64" w:rsidRPr="00B20AE8" w:rsidRDefault="003D3C64" w:rsidP="0039402F">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417DD7"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0C8554C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134969" w14:textId="5A13E0D4" w:rsidR="003D3C64" w:rsidRPr="00B20AE8" w:rsidRDefault="003D3C64" w:rsidP="0039402F">
            <w:pPr>
              <w:pStyle w:val="TAL"/>
            </w:pPr>
            <w:r w:rsidRPr="00B20AE8">
              <w:t xml:space="preserve">This requirement does not apply to BS operating in band 3/n3, since it is already covered by the requirement in </w:t>
            </w:r>
            <w:r>
              <w:t>clause </w:t>
            </w:r>
            <w:r w:rsidRPr="00B20AE8">
              <w:t>6.7.6.3.5.1</w:t>
            </w:r>
          </w:p>
          <w:p w14:paraId="68F43488" w14:textId="3EF95B79" w:rsidR="003D3C64" w:rsidRPr="00B20AE8" w:rsidRDefault="003D3C64" w:rsidP="0039402F">
            <w:pPr>
              <w:pStyle w:val="TAL"/>
            </w:pPr>
            <w:r w:rsidRPr="00B20AE8">
              <w:t xml:space="preserve">For BS operating in band 9, it applies for 1710 MHz to 1749.9 MHz and 1784.9 MHz to 1785 MHz, while the rest is covered in </w:t>
            </w:r>
            <w:r>
              <w:t>clause </w:t>
            </w:r>
            <w:r w:rsidRPr="00B20AE8">
              <w:t>6.7.6.3.5.1</w:t>
            </w:r>
          </w:p>
        </w:tc>
      </w:tr>
      <w:tr w:rsidR="003D3C64" w:rsidRPr="00B20AE8" w14:paraId="507AFBC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738D573" w14:textId="77777777" w:rsidR="003D3C64" w:rsidRPr="00B20AE8" w:rsidRDefault="003D3C64" w:rsidP="0039402F">
            <w:pPr>
              <w:pStyle w:val="TAC"/>
              <w:rPr>
                <w:lang w:val="sv-SE"/>
              </w:rPr>
            </w:pPr>
            <w:r w:rsidRPr="00B20AE8">
              <w:rPr>
                <w:lang w:val="sv-SE"/>
              </w:rPr>
              <w:t>UTRA FDD Band IV or</w:t>
            </w:r>
          </w:p>
          <w:p w14:paraId="0A6177D2" w14:textId="77777777" w:rsidR="003D3C64" w:rsidRPr="00B20AE8" w:rsidRDefault="003D3C64" w:rsidP="0039402F">
            <w:pPr>
              <w:pStyle w:val="TAC"/>
              <w:rPr>
                <w:lang w:val="sv-SE"/>
              </w:rPr>
            </w:pPr>
            <w:r w:rsidRPr="00B20AE8">
              <w:rPr>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583E5B00" w14:textId="77777777" w:rsidR="003D3C64" w:rsidRPr="00B20AE8" w:rsidRDefault="003D3C64" w:rsidP="0039402F">
            <w:pPr>
              <w:pStyle w:val="TAC"/>
            </w:pPr>
            <w:r w:rsidRPr="00B20AE8">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35F32D"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0FBEFFE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6D2D98" w14:textId="77777777" w:rsidR="003D3C64" w:rsidRPr="00B20AE8" w:rsidRDefault="003D3C64" w:rsidP="0039402F">
            <w:pPr>
              <w:pStyle w:val="TAL"/>
            </w:pPr>
            <w:r w:rsidRPr="00B20AE8">
              <w:t>This requirement does not apply to BS operating in band 4, 10 or 66.</w:t>
            </w:r>
          </w:p>
        </w:tc>
      </w:tr>
      <w:tr w:rsidR="003D3C64" w:rsidRPr="00B20AE8" w14:paraId="5FA9E74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1A0026"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5847924" w14:textId="77777777" w:rsidR="003D3C64" w:rsidRPr="00B20AE8" w:rsidRDefault="003D3C64" w:rsidP="0039402F">
            <w:pPr>
              <w:pStyle w:val="TAC"/>
            </w:pPr>
            <w:r w:rsidRPr="00B20AE8">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280A8F"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929D76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3A7BBD" w14:textId="7B2FA447" w:rsidR="003D3C64" w:rsidRPr="00B20AE8" w:rsidRDefault="003D3C64" w:rsidP="0039402F">
            <w:pPr>
              <w:pStyle w:val="TAL"/>
            </w:pPr>
            <w:r w:rsidRPr="00B20AE8">
              <w:t xml:space="preserve">This requirement does not apply to BS operating in band 4, 10 or 66,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6638BBD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19DADF" w14:textId="77777777" w:rsidR="003D3C64" w:rsidRPr="00B20AE8" w:rsidRDefault="003D3C64" w:rsidP="0039402F">
            <w:pPr>
              <w:pStyle w:val="TAC"/>
            </w:pPr>
            <w:r w:rsidRPr="00B20AE8">
              <w:t>UTRA FDD Band V or</w:t>
            </w:r>
          </w:p>
          <w:p w14:paraId="3EEE5535" w14:textId="77777777" w:rsidR="003D3C64" w:rsidRPr="00B20AE8" w:rsidRDefault="003D3C64" w:rsidP="0039402F">
            <w:pPr>
              <w:pStyle w:val="TAC"/>
            </w:pPr>
            <w:r w:rsidRPr="00B20AE8">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47B4EF" w14:textId="77777777" w:rsidR="003D3C64" w:rsidRPr="00B20AE8" w:rsidRDefault="003D3C64" w:rsidP="0039402F">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F51721"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28532D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FB5000" w14:textId="77777777" w:rsidR="003D3C64" w:rsidRPr="00B20AE8" w:rsidRDefault="003D3C64" w:rsidP="0039402F">
            <w:pPr>
              <w:pStyle w:val="TAL"/>
            </w:pPr>
            <w:r w:rsidRPr="00B20AE8">
              <w:t>This requirement does not apply to BS operating in band 5/n5</w:t>
            </w:r>
            <w:r w:rsidRPr="00B20AE8">
              <w:rPr>
                <w:rFonts w:cs="v5.0.0"/>
              </w:rPr>
              <w:t xml:space="preserve"> or 26. </w:t>
            </w:r>
            <w:r w:rsidRPr="00B20AE8">
              <w:t>This requirement applies to E-UTRA BS operating in Band 27 for the frequency range 879-894 MHz.</w:t>
            </w:r>
          </w:p>
        </w:tc>
      </w:tr>
      <w:tr w:rsidR="003D3C64" w:rsidRPr="00B20AE8" w14:paraId="024EAF6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8ABE2F"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AAEE8D1" w14:textId="77777777" w:rsidR="003D3C64" w:rsidRPr="00B20AE8" w:rsidRDefault="003D3C64" w:rsidP="0039402F">
            <w:pPr>
              <w:pStyle w:val="TAC"/>
            </w:pPr>
            <w:r w:rsidRPr="00B20AE8">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26684D"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37C2BA9"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A3DC7F" w14:textId="1C0F9E5D" w:rsidR="003D3C64" w:rsidRPr="00B20AE8" w:rsidRDefault="003D3C64" w:rsidP="0039402F">
            <w:pPr>
              <w:pStyle w:val="TAL"/>
            </w:pPr>
            <w:r w:rsidRPr="00B20AE8">
              <w:t>This requirement does not apply to BS operating in band 5/n5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p>
        </w:tc>
      </w:tr>
      <w:tr w:rsidR="003D3C64" w:rsidRPr="00B20AE8" w14:paraId="34DDE692"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ABF642" w14:textId="77777777" w:rsidR="003D3C64" w:rsidRPr="00B20AE8" w:rsidRDefault="003D3C64" w:rsidP="0039402F">
            <w:pPr>
              <w:pStyle w:val="TAC"/>
              <w:rPr>
                <w:lang w:val="sv-SE"/>
              </w:rPr>
            </w:pPr>
            <w:r w:rsidRPr="00B20AE8">
              <w:rPr>
                <w:lang w:val="sv-SE"/>
              </w:rPr>
              <w:t>UTRA FDD Band VI, XIX or</w:t>
            </w:r>
          </w:p>
          <w:p w14:paraId="231314C7" w14:textId="77777777" w:rsidR="003D3C64" w:rsidRPr="00B20AE8" w:rsidRDefault="003D3C64" w:rsidP="0039402F">
            <w:pPr>
              <w:pStyle w:val="TAC"/>
            </w:pPr>
            <w:r w:rsidRPr="00B20AE8">
              <w:t>E-UTRA Band 6, 18, 19</w:t>
            </w:r>
          </w:p>
        </w:tc>
        <w:tc>
          <w:tcPr>
            <w:tcW w:w="1701" w:type="dxa"/>
            <w:tcBorders>
              <w:top w:val="single" w:sz="2" w:space="0" w:color="auto"/>
              <w:left w:val="single" w:sz="4" w:space="0" w:color="auto"/>
              <w:bottom w:val="single" w:sz="2" w:space="0" w:color="auto"/>
              <w:right w:val="single" w:sz="2" w:space="0" w:color="auto"/>
            </w:tcBorders>
            <w:hideMark/>
          </w:tcPr>
          <w:p w14:paraId="2E10D5C2" w14:textId="77777777" w:rsidR="003D3C64" w:rsidRPr="00B20AE8" w:rsidRDefault="003D3C64" w:rsidP="0039402F">
            <w:pPr>
              <w:pStyle w:val="TAC"/>
            </w:pPr>
            <w:r w:rsidRPr="00B20AE8">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56E5478C"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4F6980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434E3" w14:textId="77777777" w:rsidR="003D3C64" w:rsidRPr="00B20AE8" w:rsidRDefault="003D3C64" w:rsidP="0039402F">
            <w:pPr>
              <w:pStyle w:val="TAL"/>
            </w:pPr>
            <w:r w:rsidRPr="00B20AE8">
              <w:t>This requirement does not apply to BS operating in band 6, 18, 19</w:t>
            </w:r>
          </w:p>
        </w:tc>
      </w:tr>
      <w:tr w:rsidR="003D3C64" w:rsidRPr="00B20AE8" w14:paraId="1981EF87"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3FE33D7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BBAC512" w14:textId="77777777" w:rsidR="003D3C64" w:rsidRPr="00B20AE8" w:rsidRDefault="003D3C64" w:rsidP="0039402F">
            <w:pPr>
              <w:pStyle w:val="TAC"/>
            </w:pPr>
            <w:r w:rsidRPr="00B20AE8">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7270328"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EB0D12C"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055754D" w14:textId="775B63D0" w:rsidR="003D3C64" w:rsidRPr="00B20AE8" w:rsidRDefault="003D3C64" w:rsidP="0039402F">
            <w:pPr>
              <w:pStyle w:val="TAL"/>
            </w:pPr>
            <w:r w:rsidRPr="00B20AE8">
              <w:t xml:space="preserve">This requirement does not apply to BS operating in band 18 since it is already covered by the requirement in </w:t>
            </w:r>
            <w:r>
              <w:t>clause </w:t>
            </w:r>
            <w:r w:rsidRPr="00B20AE8">
              <w:t>6.7.6.3.5.1</w:t>
            </w:r>
          </w:p>
        </w:tc>
      </w:tr>
      <w:tr w:rsidR="003D3C64" w:rsidRPr="00B20AE8" w14:paraId="24DF3C8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CEDEE4"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349AA4B" w14:textId="77777777" w:rsidR="003D3C64" w:rsidRPr="00B20AE8" w:rsidRDefault="003D3C64" w:rsidP="0039402F">
            <w:pPr>
              <w:pStyle w:val="TAC"/>
            </w:pPr>
            <w:r w:rsidRPr="00B20AE8">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16D470"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2E0BAA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26697ED" w14:textId="1969CED3" w:rsidR="003D3C64" w:rsidRPr="00B20AE8" w:rsidRDefault="003D3C64" w:rsidP="0039402F">
            <w:pPr>
              <w:pStyle w:val="TAL"/>
            </w:pPr>
            <w:r w:rsidRPr="00B20AE8">
              <w:t xml:space="preserve">This requirement does not apply to BS operating in band 6, 19, since it is already covered by the requirement in </w:t>
            </w:r>
            <w:r>
              <w:t>clause </w:t>
            </w:r>
            <w:r w:rsidRPr="00B20AE8">
              <w:t>6.7.6.3.5.1</w:t>
            </w:r>
          </w:p>
        </w:tc>
      </w:tr>
      <w:tr w:rsidR="003D3C64" w:rsidRPr="00B20AE8" w14:paraId="3DC2556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3221AA7" w14:textId="77777777" w:rsidR="003D3C64" w:rsidRPr="00B20AE8" w:rsidRDefault="003D3C64" w:rsidP="0039402F">
            <w:pPr>
              <w:pStyle w:val="TAC"/>
            </w:pPr>
            <w:r w:rsidRPr="00B20AE8">
              <w:t>UTRA FDD Band VII or</w:t>
            </w:r>
          </w:p>
          <w:p w14:paraId="6E654C10" w14:textId="77777777" w:rsidR="003D3C64" w:rsidRPr="00B20AE8" w:rsidRDefault="003D3C64" w:rsidP="0039402F">
            <w:pPr>
              <w:pStyle w:val="TAC"/>
            </w:pPr>
            <w:r w:rsidRPr="00B20AE8">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F23E205" w14:textId="77777777" w:rsidR="003D3C64" w:rsidRPr="00B20AE8" w:rsidRDefault="003D3C64" w:rsidP="0039402F">
            <w:pPr>
              <w:pStyle w:val="TAC"/>
            </w:pPr>
            <w:r w:rsidRPr="00B20AE8">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EA2BC58"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42076B4"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C769F1A" w14:textId="77777777" w:rsidR="003D3C64" w:rsidRPr="00B20AE8" w:rsidRDefault="003D3C64" w:rsidP="0039402F">
            <w:pPr>
              <w:pStyle w:val="TAL"/>
            </w:pPr>
            <w:r w:rsidRPr="00B20AE8">
              <w:t>This requirement does not apply to BS operating in band 7/n7.</w:t>
            </w:r>
          </w:p>
        </w:tc>
      </w:tr>
      <w:tr w:rsidR="003D3C64" w:rsidRPr="00B20AE8" w14:paraId="1C0C74DB"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35329A8"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71F8B0" w14:textId="77777777" w:rsidR="003D3C64" w:rsidRPr="00B20AE8" w:rsidRDefault="003D3C64" w:rsidP="0039402F">
            <w:pPr>
              <w:pStyle w:val="TAC"/>
            </w:pPr>
            <w:r w:rsidRPr="00B20AE8">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75E2592"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1D41D45"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73A1A2" w14:textId="141EB1C8" w:rsidR="003D3C64" w:rsidRPr="00B20AE8" w:rsidRDefault="003D3C64" w:rsidP="0039402F">
            <w:pPr>
              <w:pStyle w:val="TAL"/>
            </w:pPr>
            <w:r w:rsidRPr="00B20AE8">
              <w:t xml:space="preserve">This requirement does not apply to BS operating in band 7/n7, since it is already covered by the requirement in </w:t>
            </w:r>
            <w:r>
              <w:t>clause </w:t>
            </w:r>
            <w:r w:rsidRPr="00B20AE8">
              <w:t>6.7.6.3.5.1</w:t>
            </w:r>
          </w:p>
        </w:tc>
      </w:tr>
      <w:tr w:rsidR="003D3C64" w:rsidRPr="00B20AE8" w14:paraId="4D506C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4EBC775" w14:textId="77777777" w:rsidR="003D3C64" w:rsidRPr="00B20AE8" w:rsidRDefault="003D3C64" w:rsidP="0039402F">
            <w:pPr>
              <w:pStyle w:val="TAC"/>
            </w:pPr>
            <w:r w:rsidRPr="00B20AE8">
              <w:t>UTRA FDD Band VIII or</w:t>
            </w:r>
          </w:p>
          <w:p w14:paraId="044F9B70" w14:textId="77777777" w:rsidR="003D3C64" w:rsidRPr="00B20AE8" w:rsidRDefault="003D3C64" w:rsidP="0039402F">
            <w:pPr>
              <w:pStyle w:val="TAC"/>
            </w:pPr>
            <w:r w:rsidRPr="00B20AE8">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D0AD98C" w14:textId="77777777" w:rsidR="003D3C64" w:rsidRPr="00B20AE8" w:rsidRDefault="003D3C64" w:rsidP="0039402F">
            <w:pPr>
              <w:pStyle w:val="TAC"/>
            </w:pPr>
            <w:r w:rsidRPr="00B20AE8">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48C31A"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16717E03"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AFBEA18" w14:textId="77777777" w:rsidR="003D3C64" w:rsidRPr="00B20AE8" w:rsidRDefault="003D3C64" w:rsidP="0039402F">
            <w:pPr>
              <w:pStyle w:val="TAL"/>
            </w:pPr>
            <w:r w:rsidRPr="00B20AE8">
              <w:t>This requirement does not apply to BS operating in band 8/n8.</w:t>
            </w:r>
          </w:p>
        </w:tc>
      </w:tr>
      <w:tr w:rsidR="003D3C64" w:rsidRPr="00B20AE8" w14:paraId="231609D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163B155"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96CBBF" w14:textId="77777777" w:rsidR="003D3C64" w:rsidRPr="00B20AE8" w:rsidRDefault="003D3C64" w:rsidP="0039402F">
            <w:pPr>
              <w:pStyle w:val="TAC"/>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1304E7"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20AFD355"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44B2D50" w14:textId="6F3C617F" w:rsidR="003D3C64" w:rsidRPr="00B20AE8" w:rsidRDefault="003D3C64" w:rsidP="0039402F">
            <w:pPr>
              <w:pStyle w:val="TAL"/>
            </w:pPr>
            <w:r w:rsidRPr="00B20AE8">
              <w:t xml:space="preserve">This requirement does not apply to BS operating in band 8/n8, since it is already covered by the requirement in </w:t>
            </w:r>
            <w:r>
              <w:t>clause </w:t>
            </w:r>
            <w:r w:rsidRPr="00B20AE8">
              <w:t>6.7.6.3.5.1</w:t>
            </w:r>
          </w:p>
        </w:tc>
      </w:tr>
      <w:tr w:rsidR="003D3C64" w:rsidRPr="00B20AE8" w14:paraId="12EF3F6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84444A" w14:textId="77777777" w:rsidR="003D3C64" w:rsidRPr="00B20AE8" w:rsidRDefault="003D3C64" w:rsidP="0039402F">
            <w:pPr>
              <w:pStyle w:val="TAC"/>
              <w:rPr>
                <w:lang w:val="sv-SE"/>
              </w:rPr>
            </w:pPr>
            <w:r w:rsidRPr="00B20AE8">
              <w:rPr>
                <w:lang w:val="sv-SE"/>
              </w:rPr>
              <w:t>UTRA FDD Band IX or</w:t>
            </w:r>
          </w:p>
          <w:p w14:paraId="303C93CA" w14:textId="77777777" w:rsidR="003D3C64" w:rsidRPr="00B20AE8" w:rsidRDefault="003D3C64" w:rsidP="0039402F">
            <w:pPr>
              <w:pStyle w:val="TAC"/>
              <w:rPr>
                <w:lang w:val="sv-SE"/>
              </w:rPr>
            </w:pPr>
            <w:r w:rsidRPr="00B20AE8">
              <w:rPr>
                <w:lang w:val="sv-SE"/>
              </w:rPr>
              <w:t>E-UTRA Band 9</w:t>
            </w:r>
          </w:p>
        </w:tc>
        <w:tc>
          <w:tcPr>
            <w:tcW w:w="1701" w:type="dxa"/>
            <w:tcBorders>
              <w:top w:val="single" w:sz="2" w:space="0" w:color="auto"/>
              <w:left w:val="single" w:sz="4" w:space="0" w:color="auto"/>
              <w:bottom w:val="single" w:sz="2" w:space="0" w:color="auto"/>
              <w:right w:val="single" w:sz="2" w:space="0" w:color="auto"/>
            </w:tcBorders>
            <w:hideMark/>
          </w:tcPr>
          <w:p w14:paraId="1EFE7C1C" w14:textId="77777777" w:rsidR="003D3C64" w:rsidRPr="00B20AE8" w:rsidRDefault="003D3C64" w:rsidP="0039402F">
            <w:pPr>
              <w:pStyle w:val="TAC"/>
              <w:rPr>
                <w:lang w:eastAsia="zh-CN"/>
              </w:rPr>
            </w:pPr>
            <w:r w:rsidRPr="00B20AE8">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EBFBD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F292D64"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9BF1757" w14:textId="77777777" w:rsidR="003D3C64" w:rsidRPr="00B20AE8" w:rsidRDefault="003D3C64" w:rsidP="0039402F">
            <w:pPr>
              <w:pStyle w:val="TAL"/>
            </w:pPr>
            <w:r w:rsidRPr="00B20AE8">
              <w:t>This requirement does not apply to BS operating in band 3/n3 or 9.</w:t>
            </w:r>
          </w:p>
        </w:tc>
      </w:tr>
      <w:tr w:rsidR="003D3C64" w:rsidRPr="00B20AE8" w14:paraId="77CD23C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60CB67"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F681EF6" w14:textId="77777777" w:rsidR="003D3C64" w:rsidRPr="00B20AE8" w:rsidRDefault="003D3C64" w:rsidP="0039402F">
            <w:pPr>
              <w:pStyle w:val="TAC"/>
            </w:pPr>
            <w:r w:rsidRPr="00B20AE8">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78969E"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536D74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3EEB61D" w14:textId="77DBA96F" w:rsidR="003D3C64" w:rsidRPr="00B20AE8" w:rsidRDefault="003D3C64" w:rsidP="0039402F">
            <w:pPr>
              <w:pStyle w:val="TAL"/>
            </w:pPr>
            <w:r w:rsidRPr="00B20AE8">
              <w:t xml:space="preserve">This requirement does not apply to BS operating in band 3/n3 or 9, since it is already covered by the requirement in </w:t>
            </w:r>
            <w:r>
              <w:t>clause </w:t>
            </w:r>
            <w:r w:rsidRPr="00B20AE8">
              <w:t>6.7.6.3.5.1</w:t>
            </w:r>
          </w:p>
        </w:tc>
      </w:tr>
      <w:tr w:rsidR="003D3C64" w:rsidRPr="00B20AE8" w14:paraId="6C8CBEF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3E2F180" w14:textId="77777777" w:rsidR="003D3C64" w:rsidRPr="00B20AE8" w:rsidRDefault="003D3C64" w:rsidP="0039402F">
            <w:pPr>
              <w:pStyle w:val="TAC"/>
              <w:rPr>
                <w:lang w:val="sv-SE"/>
              </w:rPr>
            </w:pPr>
            <w:r w:rsidRPr="00B20AE8">
              <w:rPr>
                <w:lang w:val="sv-SE"/>
              </w:rPr>
              <w:t>UTRA FDD Band X or</w:t>
            </w:r>
          </w:p>
          <w:p w14:paraId="04576B62" w14:textId="77777777" w:rsidR="003D3C64" w:rsidRPr="00B20AE8" w:rsidRDefault="003D3C64" w:rsidP="0039402F">
            <w:pPr>
              <w:pStyle w:val="TAC"/>
              <w:rPr>
                <w:lang w:val="sv-SE"/>
              </w:rPr>
            </w:pPr>
            <w:r w:rsidRPr="00B20AE8">
              <w:rPr>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28BF44B4" w14:textId="77777777" w:rsidR="003D3C64" w:rsidRPr="00B20AE8" w:rsidRDefault="003D3C64" w:rsidP="0039402F">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BB6669"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C54ACC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741D16" w14:textId="77777777" w:rsidR="003D3C64" w:rsidRPr="00B20AE8" w:rsidRDefault="003D3C64" w:rsidP="0039402F">
            <w:pPr>
              <w:pStyle w:val="TAL"/>
            </w:pPr>
            <w:r w:rsidRPr="00B20AE8">
              <w:t>This requirement does not apply to BS operating in band 4, 10 or 66/n66.</w:t>
            </w:r>
          </w:p>
        </w:tc>
      </w:tr>
      <w:tr w:rsidR="003D3C64" w:rsidRPr="00B20AE8" w14:paraId="0CA0B3D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E85F73E"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6B01AE" w14:textId="77777777" w:rsidR="003D3C64" w:rsidRPr="00B20AE8" w:rsidRDefault="003D3C64" w:rsidP="0039402F">
            <w:pPr>
              <w:pStyle w:val="TAC"/>
            </w:pPr>
            <w:r w:rsidRPr="00B20AE8">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2C494D"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604E7B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9272C" w14:textId="45961E08" w:rsidR="003D3C64" w:rsidRPr="00B20AE8" w:rsidRDefault="003D3C64" w:rsidP="0039402F">
            <w:pPr>
              <w:pStyle w:val="TAL"/>
            </w:pPr>
            <w:r w:rsidRPr="00B20AE8">
              <w:t xml:space="preserve">This requirement does not apply to BS operating in band 10 or 66/n66, since it is already covered by the requirement in </w:t>
            </w:r>
            <w:r>
              <w:t>clause </w:t>
            </w:r>
            <w:r w:rsidRPr="00B20AE8">
              <w:t xml:space="preserve">6.7.6.3.5.1 For BS operating in band 4, it applies for 1755 MHz to 1770 MHz, while the rest is covered in </w:t>
            </w:r>
            <w:r>
              <w:t>clause </w:t>
            </w:r>
            <w:r w:rsidRPr="00B20AE8">
              <w:t xml:space="preserve">6.7.6.3.5.1 </w:t>
            </w:r>
          </w:p>
        </w:tc>
      </w:tr>
      <w:tr w:rsidR="003D3C64" w:rsidRPr="00B20AE8" w14:paraId="2BCE871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1F94A0" w14:textId="77777777" w:rsidR="003D3C64" w:rsidRPr="00B20AE8" w:rsidRDefault="003D3C64" w:rsidP="0039402F">
            <w:pPr>
              <w:pStyle w:val="TAC"/>
            </w:pPr>
            <w:r w:rsidRPr="00B20AE8">
              <w:t>UTRA FDD Band XI or XXI or</w:t>
            </w:r>
          </w:p>
          <w:p w14:paraId="329571FA" w14:textId="77777777" w:rsidR="003D3C64" w:rsidRPr="00B20AE8" w:rsidRDefault="003D3C64" w:rsidP="0039402F">
            <w:pPr>
              <w:pStyle w:val="TAC"/>
            </w:pPr>
            <w:r w:rsidRPr="00B20AE8">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2A4251F9" w14:textId="77777777" w:rsidR="003D3C64" w:rsidRPr="00B20AE8" w:rsidRDefault="003D3C64" w:rsidP="0039402F">
            <w:pPr>
              <w:pStyle w:val="TAC"/>
            </w:pPr>
            <w:r w:rsidRPr="00B20AE8">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D4F823E"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E44549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6F3846" w14:textId="77777777" w:rsidR="003D3C64" w:rsidRPr="00B20AE8" w:rsidRDefault="003D3C64" w:rsidP="0039402F">
            <w:pPr>
              <w:pStyle w:val="TAL"/>
            </w:pPr>
            <w:r w:rsidRPr="00B20AE8">
              <w:t>This requirement does not apply to BS operating in band 11, 21, 32, 50/n50, 74 or 75/n75.</w:t>
            </w:r>
          </w:p>
        </w:tc>
      </w:tr>
      <w:tr w:rsidR="003D3C64" w:rsidRPr="00B20AE8" w14:paraId="38D3C311"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2D22010F"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C8F65A8" w14:textId="77777777" w:rsidR="003D3C64" w:rsidRPr="00B20AE8" w:rsidRDefault="003D3C64" w:rsidP="0039402F">
            <w:pPr>
              <w:pStyle w:val="TAC"/>
            </w:pPr>
            <w:r w:rsidRPr="00B20AE8">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743BA343"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2EF33B4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434CE1B" w14:textId="544BC683" w:rsidR="003D3C64" w:rsidRPr="00B20AE8" w:rsidRDefault="003D3C64" w:rsidP="0039402F">
            <w:pPr>
              <w:pStyle w:val="TAL"/>
            </w:pPr>
            <w:r w:rsidRPr="00B20AE8">
              <w:t xml:space="preserve">This requirement does not apply to BS operating in band 11 or 74, </w:t>
            </w:r>
            <w:r w:rsidRPr="00B20AE8">
              <w:rPr>
                <w:rFonts w:cs="v5.0.0"/>
              </w:rPr>
              <w:t xml:space="preserve">since it is already covered by the requirement in </w:t>
            </w:r>
            <w:r>
              <w:rPr>
                <w:rFonts w:cs="v5.0.0"/>
              </w:rPr>
              <w:t>clause </w:t>
            </w:r>
            <w:r w:rsidRPr="00B20AE8">
              <w:rPr>
                <w:rFonts w:cs="v5.0.0"/>
              </w:rPr>
              <w:t xml:space="preserve">6.7.6.3.5.1 </w:t>
            </w:r>
            <w:r w:rsidRPr="00B20AE8">
              <w:t>This requirement does not apply to</w:t>
            </w:r>
            <w:r w:rsidRPr="00B20AE8">
              <w:rPr>
                <w:rFonts w:cs="v5.0.0"/>
              </w:rPr>
              <w:t xml:space="preserve"> </w:t>
            </w:r>
            <w:r w:rsidRPr="00B20AE8">
              <w:t>BS operating in band 32, 50/n50, 51/n51, 75/n75 or 76/n76.</w:t>
            </w:r>
          </w:p>
        </w:tc>
      </w:tr>
      <w:tr w:rsidR="003D3C64" w:rsidRPr="00B20AE8" w14:paraId="1F3B8AC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EEF342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9B16363" w14:textId="77777777" w:rsidR="003D3C64" w:rsidRPr="00B20AE8" w:rsidRDefault="003D3C64" w:rsidP="0039402F">
            <w:pPr>
              <w:pStyle w:val="TAC"/>
            </w:pPr>
            <w:r w:rsidRPr="00B20AE8">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3E99EB"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DA394C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78E756C" w14:textId="58B958E4" w:rsidR="003D3C64" w:rsidRPr="00B20AE8" w:rsidRDefault="003D3C64" w:rsidP="0039402F">
            <w:pPr>
              <w:pStyle w:val="TAL"/>
            </w:pPr>
            <w:r w:rsidRPr="00B20AE8">
              <w:t xml:space="preserve">This requirement does not apply to BS operating in band 21 or 74, since it is already covered by the requirement in </w:t>
            </w:r>
            <w:r>
              <w:t>clause </w:t>
            </w:r>
            <w:r w:rsidRPr="00B20AE8">
              <w:t>6.7.6.3.5.1 This requirement does not apply to</w:t>
            </w:r>
            <w:r w:rsidRPr="00B20AE8">
              <w:rPr>
                <w:rFonts w:cs="v5.0.0"/>
              </w:rPr>
              <w:t xml:space="preserve"> </w:t>
            </w:r>
            <w:r w:rsidRPr="00B20AE8">
              <w:t>BS operating in band 32, 50/n50 or 75/n75.</w:t>
            </w:r>
          </w:p>
        </w:tc>
      </w:tr>
      <w:tr w:rsidR="003D3C64" w:rsidRPr="00B20AE8" w14:paraId="017B724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A46AB69" w14:textId="77777777" w:rsidR="003D3C64" w:rsidRPr="00B20AE8" w:rsidRDefault="003D3C64" w:rsidP="0039402F">
            <w:pPr>
              <w:pStyle w:val="TAC"/>
            </w:pPr>
            <w:r w:rsidRPr="00B20AE8">
              <w:t>UTRA FDD Band XII or</w:t>
            </w:r>
          </w:p>
          <w:p w14:paraId="142AB5D0" w14:textId="77777777" w:rsidR="003D3C64" w:rsidRPr="00B20AE8" w:rsidRDefault="003D3C64" w:rsidP="0039402F">
            <w:pPr>
              <w:pStyle w:val="TAC"/>
            </w:pPr>
            <w:r w:rsidRPr="00B20AE8">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58D97CC" w14:textId="77777777" w:rsidR="003D3C64" w:rsidRPr="00B20AE8" w:rsidRDefault="003D3C64" w:rsidP="0039402F">
            <w:pPr>
              <w:pStyle w:val="TAC"/>
            </w:pPr>
            <w:r w:rsidRPr="00B20AE8">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4053F8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86316C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6CB57E" w14:textId="77777777" w:rsidR="003D3C64" w:rsidRPr="00B20AE8" w:rsidRDefault="003D3C64" w:rsidP="0039402F">
            <w:pPr>
              <w:pStyle w:val="TAL"/>
            </w:pPr>
            <w:r w:rsidRPr="00B20AE8">
              <w:t>This requirement does not apply to BS operating in band 12/n12 or 85.</w:t>
            </w:r>
          </w:p>
        </w:tc>
      </w:tr>
      <w:tr w:rsidR="003D3C64" w:rsidRPr="00B20AE8" w14:paraId="25B7BDB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7DBB68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2F7383C" w14:textId="77777777" w:rsidR="003D3C64" w:rsidRPr="00B20AE8" w:rsidRDefault="003D3C64" w:rsidP="0039402F">
            <w:pPr>
              <w:pStyle w:val="TAC"/>
            </w:pPr>
            <w:r w:rsidRPr="00B20AE8">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135224D"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0E71A8E9"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69AA51" w14:textId="7BFB787C" w:rsidR="003D3C64" w:rsidRPr="00B20AE8" w:rsidRDefault="003D3C64" w:rsidP="0039402F">
            <w:pPr>
              <w:pStyle w:val="TAL"/>
            </w:pPr>
            <w:r w:rsidRPr="00B20AE8">
              <w:t xml:space="preserve">This requirement does not apply to BS operating in band 12/n12 or 85, since it is already covered by the requirement in </w:t>
            </w:r>
            <w:r>
              <w:t>clause </w:t>
            </w:r>
            <w:r w:rsidRPr="00B20AE8">
              <w:t>6.7.6.3.5.1 For BS operating in Band 29, it applies 1 MHz below the Band 29 downlink operating band (Note 7).</w:t>
            </w:r>
          </w:p>
        </w:tc>
      </w:tr>
      <w:tr w:rsidR="003D3C64" w:rsidRPr="00B20AE8" w14:paraId="03BFAA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F50818" w14:textId="77777777" w:rsidR="003D3C64" w:rsidRPr="00B20AE8" w:rsidRDefault="003D3C64" w:rsidP="0039402F">
            <w:pPr>
              <w:pStyle w:val="TAC"/>
              <w:rPr>
                <w:lang w:val="sv-SE"/>
              </w:rPr>
            </w:pPr>
            <w:r w:rsidRPr="00B20AE8">
              <w:rPr>
                <w:lang w:val="sv-SE"/>
              </w:rPr>
              <w:t>UTRA FDD Band XIII or</w:t>
            </w:r>
          </w:p>
          <w:p w14:paraId="17443D90" w14:textId="77777777" w:rsidR="003D3C64" w:rsidRPr="00B20AE8" w:rsidRDefault="003D3C64" w:rsidP="0039402F">
            <w:pPr>
              <w:pStyle w:val="TAC"/>
              <w:rPr>
                <w:lang w:val="sv-SE"/>
              </w:rPr>
            </w:pPr>
            <w:r w:rsidRPr="00B20AE8">
              <w:rPr>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2FFA83AC" w14:textId="77777777" w:rsidR="003D3C64" w:rsidRPr="00B20AE8" w:rsidRDefault="003D3C64" w:rsidP="0039402F">
            <w:pPr>
              <w:pStyle w:val="TAC"/>
            </w:pPr>
            <w:r w:rsidRPr="00B20AE8">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9A267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0CC279ED"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BCC32A5" w14:textId="77777777" w:rsidR="003D3C64" w:rsidRPr="00B20AE8" w:rsidRDefault="003D3C64" w:rsidP="0039402F">
            <w:pPr>
              <w:pStyle w:val="TAL"/>
            </w:pPr>
            <w:r w:rsidRPr="00B20AE8">
              <w:t>This requirement does not apply to BS operating in band 13.</w:t>
            </w:r>
          </w:p>
        </w:tc>
      </w:tr>
      <w:tr w:rsidR="003D3C64" w:rsidRPr="00B20AE8" w14:paraId="3B33397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00946F"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04B52E6" w14:textId="77777777" w:rsidR="003D3C64" w:rsidRPr="00B20AE8" w:rsidRDefault="003D3C64" w:rsidP="0039402F">
            <w:pPr>
              <w:pStyle w:val="TAC"/>
            </w:pPr>
            <w:r w:rsidRPr="00B20AE8">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4B7FCAD"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1653864"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10900" w14:textId="272A7335" w:rsidR="003D3C64" w:rsidRPr="00B20AE8" w:rsidRDefault="003D3C64" w:rsidP="0039402F">
            <w:pPr>
              <w:pStyle w:val="TAL"/>
            </w:pPr>
            <w:r w:rsidRPr="00B20AE8">
              <w:t xml:space="preserve">This requirement does not apply to BS operating in band 13, since it is already covered by the requirement in </w:t>
            </w:r>
            <w:r>
              <w:t>clause </w:t>
            </w:r>
            <w:r w:rsidRPr="00B20AE8">
              <w:t>6.7.6.3.5.1</w:t>
            </w:r>
          </w:p>
        </w:tc>
      </w:tr>
      <w:tr w:rsidR="003D3C64" w:rsidRPr="00B20AE8" w14:paraId="630C5A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72F6204" w14:textId="77777777" w:rsidR="003D3C64" w:rsidRPr="00B20AE8" w:rsidRDefault="003D3C64" w:rsidP="0039402F">
            <w:pPr>
              <w:pStyle w:val="TAC"/>
              <w:rPr>
                <w:lang w:val="sv-SE"/>
              </w:rPr>
            </w:pPr>
            <w:r w:rsidRPr="00B20AE8">
              <w:rPr>
                <w:lang w:val="sv-SE"/>
              </w:rPr>
              <w:t>UTRA FDD Band XIV or</w:t>
            </w:r>
          </w:p>
          <w:p w14:paraId="2FD0159C" w14:textId="77777777" w:rsidR="003D3C64" w:rsidRPr="00B20AE8" w:rsidRDefault="003D3C64" w:rsidP="0039402F">
            <w:pPr>
              <w:pStyle w:val="TAC"/>
              <w:rPr>
                <w:lang w:val="sv-SE"/>
              </w:rPr>
            </w:pPr>
            <w:r w:rsidRPr="00B20AE8">
              <w:rPr>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14:paraId="5CD9D990" w14:textId="77777777" w:rsidR="003D3C64" w:rsidRPr="00B20AE8" w:rsidRDefault="003D3C64" w:rsidP="0039402F">
            <w:pPr>
              <w:pStyle w:val="TAC"/>
            </w:pPr>
            <w:r w:rsidRPr="00B20AE8">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7C45A0"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87DC93"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25B7E4" w14:textId="77777777" w:rsidR="003D3C64" w:rsidRPr="00B20AE8" w:rsidRDefault="003D3C64" w:rsidP="0039402F">
            <w:pPr>
              <w:pStyle w:val="TAL"/>
            </w:pPr>
            <w:r w:rsidRPr="00B20AE8">
              <w:t>This requirement does not apply to BS operating in band 14.</w:t>
            </w:r>
          </w:p>
        </w:tc>
      </w:tr>
      <w:tr w:rsidR="003D3C64" w:rsidRPr="00B20AE8" w14:paraId="4038F29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E795B6"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76406" w14:textId="77777777" w:rsidR="003D3C64" w:rsidRPr="00B20AE8" w:rsidRDefault="003D3C64" w:rsidP="0039402F">
            <w:pPr>
              <w:pStyle w:val="TAC"/>
            </w:pPr>
            <w:r w:rsidRPr="00B20AE8">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F750C3A"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5862E2F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4A8F12B" w14:textId="1BA38DE2" w:rsidR="003D3C64" w:rsidRPr="00B20AE8" w:rsidRDefault="003D3C64" w:rsidP="0039402F">
            <w:pPr>
              <w:pStyle w:val="TAL"/>
            </w:pPr>
            <w:r w:rsidRPr="00B20AE8">
              <w:t xml:space="preserve">This requirement does not apply to BS operating in band 14, since it is already covered by the requirement in </w:t>
            </w:r>
            <w:r>
              <w:t>clause </w:t>
            </w:r>
            <w:r w:rsidRPr="00B20AE8">
              <w:t>6.7.6.3.5.1</w:t>
            </w:r>
          </w:p>
        </w:tc>
      </w:tr>
      <w:tr w:rsidR="003D3C64" w:rsidRPr="00B20AE8" w14:paraId="69D801A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C02B67" w14:textId="77777777" w:rsidR="003D3C64" w:rsidRPr="00B20AE8" w:rsidRDefault="003D3C64" w:rsidP="0039402F">
            <w:pPr>
              <w:pStyle w:val="TAC"/>
            </w:pPr>
            <w:r w:rsidRPr="00B20AE8">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5E4DFB5D" w14:textId="77777777" w:rsidR="003D3C64" w:rsidRPr="00B20AE8" w:rsidRDefault="003D3C64" w:rsidP="0039402F">
            <w:pPr>
              <w:pStyle w:val="TAC"/>
            </w:pPr>
            <w:r w:rsidRPr="00B20AE8">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0B0FCAB"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0DA1CD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A903898" w14:textId="77777777" w:rsidR="003D3C64" w:rsidRPr="00B20AE8" w:rsidRDefault="003D3C64" w:rsidP="0039402F">
            <w:pPr>
              <w:pStyle w:val="TAL"/>
            </w:pPr>
            <w:r w:rsidRPr="00B20AE8">
              <w:t>This requirement does not apply to BS operating in band 17.</w:t>
            </w:r>
          </w:p>
        </w:tc>
      </w:tr>
      <w:tr w:rsidR="003D3C64" w:rsidRPr="00B20AE8" w14:paraId="1F63DC8D"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EC5174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A19BE15" w14:textId="77777777" w:rsidR="003D3C64" w:rsidRPr="00B20AE8" w:rsidRDefault="003D3C64" w:rsidP="0039402F">
            <w:pPr>
              <w:pStyle w:val="TAC"/>
            </w:pPr>
            <w:r w:rsidRPr="00B20AE8">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9DD837"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A7C6C6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2569A23" w14:textId="37C5D453" w:rsidR="003D3C64" w:rsidRPr="00B20AE8" w:rsidRDefault="003D3C64" w:rsidP="0039402F">
            <w:pPr>
              <w:pStyle w:val="TAL"/>
            </w:pPr>
            <w:r w:rsidRPr="00B20AE8">
              <w:t xml:space="preserve">This requirement does not apply to BS operating in band 17, since it is already covered by the requirement in </w:t>
            </w:r>
            <w:r>
              <w:t>clause </w:t>
            </w:r>
            <w:r w:rsidRPr="00B20AE8">
              <w:t>6.7.6.3.5.1 For BS operating in Band 29, it applies 1 MHz below the Band 29 downlink operating band (Note 7).</w:t>
            </w:r>
          </w:p>
        </w:tc>
      </w:tr>
      <w:tr w:rsidR="003D3C64" w:rsidRPr="00B20AE8" w14:paraId="630BEEE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10CAAA" w14:textId="77777777" w:rsidR="003D3C64" w:rsidRPr="00B20AE8" w:rsidRDefault="003D3C64" w:rsidP="0039402F">
            <w:pPr>
              <w:pStyle w:val="TAC"/>
            </w:pPr>
            <w:r w:rsidRPr="00B20AE8">
              <w:t>UTRA FDD Band XX or</w:t>
            </w:r>
          </w:p>
          <w:p w14:paraId="003BB381" w14:textId="77777777" w:rsidR="003D3C64" w:rsidRPr="00B20AE8" w:rsidRDefault="003D3C64" w:rsidP="0039402F">
            <w:pPr>
              <w:pStyle w:val="TAC"/>
            </w:pPr>
            <w:r w:rsidRPr="00B20AE8">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0D6203E1" w14:textId="77777777" w:rsidR="003D3C64" w:rsidRPr="00B20AE8" w:rsidRDefault="003D3C64" w:rsidP="0039402F">
            <w:pPr>
              <w:pStyle w:val="TAC"/>
            </w:pPr>
            <w:r w:rsidRPr="00B20AE8">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3B8212"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F99846"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753C07A" w14:textId="77777777" w:rsidR="003D3C64" w:rsidRPr="00B20AE8" w:rsidRDefault="003D3C64" w:rsidP="0039402F">
            <w:pPr>
              <w:pStyle w:val="TAL"/>
            </w:pPr>
            <w:r w:rsidRPr="00B20AE8">
              <w:t>This requirement does not apply to BS operating in band 20/n20 or 28/n28.</w:t>
            </w:r>
          </w:p>
        </w:tc>
      </w:tr>
      <w:tr w:rsidR="003D3C64" w:rsidRPr="00B20AE8" w14:paraId="2F3856E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BD8BAA8"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7D955A" w14:textId="77777777" w:rsidR="003D3C64" w:rsidRPr="00B20AE8" w:rsidRDefault="003D3C64" w:rsidP="0039402F">
            <w:pPr>
              <w:pStyle w:val="TAC"/>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0D75AC4"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0C1C61A"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4D9B66E" w14:textId="341A01A9" w:rsidR="003D3C64" w:rsidRPr="00B20AE8" w:rsidRDefault="003D3C64" w:rsidP="0039402F">
            <w:pPr>
              <w:pStyle w:val="TAL"/>
            </w:pPr>
            <w:r w:rsidRPr="00B20AE8">
              <w:t xml:space="preserve">This requirement does not apply to BS operating in band 20/n20, since it is already covered by the requirement in </w:t>
            </w:r>
            <w:r>
              <w:t>clause </w:t>
            </w:r>
            <w:r w:rsidRPr="00B20AE8">
              <w:t>6.7.6.3.5.1</w:t>
            </w:r>
          </w:p>
        </w:tc>
      </w:tr>
      <w:tr w:rsidR="003D3C64" w:rsidRPr="00B20AE8" w14:paraId="21747DA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69C311" w14:textId="77777777" w:rsidR="003D3C64" w:rsidRPr="00B20AE8" w:rsidRDefault="003D3C64" w:rsidP="0039402F">
            <w:pPr>
              <w:pStyle w:val="TAC"/>
              <w:rPr>
                <w:lang w:val="sv-SE"/>
              </w:rPr>
            </w:pPr>
            <w:r w:rsidRPr="00B20AE8">
              <w:rPr>
                <w:lang w:val="sv-SE"/>
              </w:rPr>
              <w:t>UTRA FDD Band XXII or</w:t>
            </w:r>
          </w:p>
          <w:p w14:paraId="376D2809" w14:textId="77777777" w:rsidR="003D3C64" w:rsidRPr="00B20AE8" w:rsidRDefault="003D3C64" w:rsidP="0039402F">
            <w:pPr>
              <w:pStyle w:val="TAC"/>
              <w:rPr>
                <w:lang w:val="sv-SE"/>
              </w:rPr>
            </w:pPr>
            <w:r w:rsidRPr="00B20AE8">
              <w:rPr>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14:paraId="71A5B855" w14:textId="77777777" w:rsidR="003D3C64" w:rsidRPr="00B20AE8" w:rsidRDefault="003D3C64" w:rsidP="0039402F">
            <w:pPr>
              <w:pStyle w:val="TAC"/>
            </w:pPr>
            <w:r w:rsidRPr="00B20AE8">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D9D97A0" w14:textId="77777777" w:rsidR="003D3C64" w:rsidRPr="00B20AE8" w:rsidRDefault="003D3C64" w:rsidP="0039402F">
            <w:pPr>
              <w:pStyle w:val="TAC"/>
            </w:pPr>
            <w:r w:rsidRPr="00B20AE8">
              <w:t>-40.0 dBm</w:t>
            </w:r>
          </w:p>
        </w:tc>
        <w:tc>
          <w:tcPr>
            <w:tcW w:w="1276" w:type="dxa"/>
            <w:tcBorders>
              <w:top w:val="single" w:sz="2" w:space="0" w:color="auto"/>
              <w:left w:val="single" w:sz="2" w:space="0" w:color="auto"/>
              <w:bottom w:val="single" w:sz="2" w:space="0" w:color="auto"/>
              <w:right w:val="single" w:sz="2" w:space="0" w:color="auto"/>
            </w:tcBorders>
            <w:hideMark/>
          </w:tcPr>
          <w:p w14:paraId="21CED3FB"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6A70B98" w14:textId="77777777" w:rsidR="003D3C64" w:rsidRPr="00B20AE8" w:rsidRDefault="003D3C64" w:rsidP="0039402F">
            <w:pPr>
              <w:pStyle w:val="TAL"/>
            </w:pPr>
            <w:r w:rsidRPr="00B20AE8">
              <w:t>This requirement does not apply to BS operating in band 22, 42, 48, n77 or n78.</w:t>
            </w:r>
          </w:p>
        </w:tc>
      </w:tr>
      <w:tr w:rsidR="003D3C64" w:rsidRPr="00B20AE8" w14:paraId="1FD952E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05CC7C"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2826FD7" w14:textId="77777777" w:rsidR="003D3C64" w:rsidRPr="00B20AE8" w:rsidRDefault="003D3C64" w:rsidP="0039402F">
            <w:pPr>
              <w:pStyle w:val="TAC"/>
            </w:pPr>
            <w:r w:rsidRPr="00B20AE8">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0946D3" w14:textId="77777777" w:rsidR="003D3C64" w:rsidRPr="00B20AE8" w:rsidRDefault="003D3C64" w:rsidP="0039402F">
            <w:pPr>
              <w:pStyle w:val="TAC"/>
            </w:pPr>
            <w:r w:rsidRPr="00B20AE8">
              <w:t>-37.0 dBm</w:t>
            </w:r>
          </w:p>
        </w:tc>
        <w:tc>
          <w:tcPr>
            <w:tcW w:w="1276" w:type="dxa"/>
            <w:tcBorders>
              <w:top w:val="single" w:sz="2" w:space="0" w:color="auto"/>
              <w:left w:val="single" w:sz="2" w:space="0" w:color="auto"/>
              <w:bottom w:val="single" w:sz="2" w:space="0" w:color="auto"/>
              <w:right w:val="single" w:sz="2" w:space="0" w:color="auto"/>
            </w:tcBorders>
            <w:hideMark/>
          </w:tcPr>
          <w:p w14:paraId="6BEEDD93"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5B730D6" w14:textId="61E913AA" w:rsidR="003D3C64" w:rsidRPr="00B20AE8" w:rsidRDefault="009303FD" w:rsidP="0039402F">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3D3C64" w:rsidRPr="00B20AE8" w14:paraId="70C4481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F4DC3CD" w14:textId="77777777" w:rsidR="003D3C64" w:rsidRPr="00B20AE8" w:rsidRDefault="003D3C64" w:rsidP="0039402F">
            <w:pPr>
              <w:pStyle w:val="TAC"/>
            </w:pPr>
            <w:r w:rsidRPr="00B20AE8">
              <w:t>E-UTRA Band 24</w:t>
            </w:r>
          </w:p>
        </w:tc>
        <w:tc>
          <w:tcPr>
            <w:tcW w:w="1701" w:type="dxa"/>
            <w:tcBorders>
              <w:top w:val="single" w:sz="2" w:space="0" w:color="auto"/>
              <w:left w:val="single" w:sz="4" w:space="0" w:color="auto"/>
              <w:bottom w:val="single" w:sz="2" w:space="0" w:color="auto"/>
              <w:right w:val="single" w:sz="2" w:space="0" w:color="auto"/>
            </w:tcBorders>
          </w:tcPr>
          <w:p w14:paraId="155D7A8C" w14:textId="77777777" w:rsidR="003D3C64" w:rsidRPr="00B20AE8" w:rsidRDefault="003D3C64" w:rsidP="0039402F">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331611"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8E24F69"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0D42B1" w14:textId="77777777" w:rsidR="003D3C64" w:rsidRPr="00B20AE8" w:rsidRDefault="003D3C64" w:rsidP="0039402F">
            <w:pPr>
              <w:pStyle w:val="TAL"/>
            </w:pPr>
            <w:r w:rsidRPr="00B20AE8">
              <w:t>This requirement does not apply to BS operating in band 24.</w:t>
            </w:r>
          </w:p>
        </w:tc>
      </w:tr>
      <w:tr w:rsidR="003D3C64" w:rsidRPr="00B20AE8" w14:paraId="650907E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50E27EB"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B1E3790" w14:textId="77777777" w:rsidR="003D3C64" w:rsidRPr="00B20AE8" w:rsidRDefault="003D3C64" w:rsidP="0039402F">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467D4E"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8420C0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D52C16" w14:textId="0288CC3A" w:rsidR="003D3C64" w:rsidRPr="00B20AE8" w:rsidRDefault="003D3C64" w:rsidP="0039402F">
            <w:pPr>
              <w:pStyle w:val="TAL"/>
            </w:pPr>
            <w:r w:rsidRPr="00B20AE8">
              <w:t xml:space="preserve">This requirement does not apply to BS operating in band 24, since it is already covered by the requirement in </w:t>
            </w:r>
            <w:r>
              <w:t>clause </w:t>
            </w:r>
            <w:r w:rsidRPr="00B20AE8">
              <w:t>6.7.6.3.5.1</w:t>
            </w:r>
          </w:p>
        </w:tc>
      </w:tr>
      <w:tr w:rsidR="003D3C64" w:rsidRPr="00B20AE8" w14:paraId="6AD1B0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8126CD" w14:textId="77777777" w:rsidR="003D3C64" w:rsidRPr="00B20AE8" w:rsidRDefault="003D3C64" w:rsidP="0039402F">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43BA3FF1" w14:textId="77777777" w:rsidR="003D3C64" w:rsidRPr="00B20AE8" w:rsidRDefault="003D3C64" w:rsidP="0039402F">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33E69A"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1228AEB"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84591" w14:textId="77777777" w:rsidR="003D3C64" w:rsidRPr="00B20AE8" w:rsidRDefault="003D3C64" w:rsidP="0039402F">
            <w:pPr>
              <w:pStyle w:val="TAL"/>
            </w:pPr>
            <w:r w:rsidRPr="00B20AE8">
              <w:t xml:space="preserve">This requirement does not apply to BS operating in band </w:t>
            </w:r>
            <w:r w:rsidRPr="00B20AE8">
              <w:rPr>
                <w:lang w:eastAsia="zh-CN"/>
              </w:rPr>
              <w:t xml:space="preserve">2/n2, </w:t>
            </w:r>
            <w:r w:rsidRPr="00B20AE8">
              <w:t>2</w:t>
            </w:r>
            <w:r w:rsidRPr="00B20AE8">
              <w:rPr>
                <w:lang w:eastAsia="zh-CN"/>
              </w:rPr>
              <w:t>5/n25 or 70/n70</w:t>
            </w:r>
            <w:r w:rsidRPr="00B20AE8">
              <w:t>.</w:t>
            </w:r>
          </w:p>
        </w:tc>
      </w:tr>
      <w:tr w:rsidR="003D3C64" w:rsidRPr="00B20AE8" w14:paraId="539C37B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970F77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D32D7B" w14:textId="77777777" w:rsidR="003D3C64" w:rsidRPr="00B20AE8" w:rsidRDefault="003D3C64" w:rsidP="0039402F">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84B4EE"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331DE1DB"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C6E6EC5" w14:textId="1EC5C49C" w:rsidR="003D3C64" w:rsidRPr="00B20AE8" w:rsidRDefault="003D3C64" w:rsidP="0039402F">
            <w:pPr>
              <w:pStyle w:val="TAL"/>
            </w:pPr>
            <w:r w:rsidRPr="00B20AE8">
              <w:t>This requirement does not apply to BS operating in band 2</w:t>
            </w:r>
            <w:r w:rsidRPr="00B20AE8">
              <w:rPr>
                <w:lang w:eastAsia="zh-CN"/>
              </w:rPr>
              <w:t>5/n25</w:t>
            </w:r>
            <w:r w:rsidRPr="00B20AE8">
              <w:t xml:space="preserve">, since it is already covered by the requirement in </w:t>
            </w:r>
            <w:r>
              <w:t>clause </w:t>
            </w:r>
            <w:r w:rsidRPr="00B20AE8">
              <w:t xml:space="preserve">6.7.6.3.5.1 For BS operating in band </w:t>
            </w:r>
            <w:r w:rsidRPr="00B20AE8">
              <w:rPr>
                <w:lang w:eastAsia="zh-CN"/>
              </w:rPr>
              <w:t>2/n2</w:t>
            </w:r>
            <w:r w:rsidRPr="00B20AE8">
              <w:t>, it applies for 1</w:t>
            </w:r>
            <w:r w:rsidRPr="00B20AE8">
              <w:rPr>
                <w:lang w:eastAsia="zh-CN"/>
              </w:rPr>
              <w:t>910</w:t>
            </w:r>
            <w:r w:rsidRPr="00B20AE8">
              <w:t xml:space="preserve"> MHz to 1</w:t>
            </w:r>
            <w:r w:rsidRPr="00B20AE8">
              <w:rPr>
                <w:lang w:eastAsia="zh-CN"/>
              </w:rPr>
              <w:t>915</w:t>
            </w:r>
            <w:r w:rsidRPr="00B20AE8">
              <w:t xml:space="preserve"> MHz, while the rest is covered in </w:t>
            </w:r>
            <w:r>
              <w:t>clause </w:t>
            </w:r>
            <w:r w:rsidRPr="00B20AE8">
              <w:t>6.7.6.3.5.1</w:t>
            </w:r>
          </w:p>
        </w:tc>
      </w:tr>
      <w:tr w:rsidR="003D3C64" w:rsidRPr="00B20AE8" w14:paraId="366AA23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12FBAB" w14:textId="77777777" w:rsidR="003D3C64" w:rsidRPr="00B20AE8" w:rsidRDefault="003D3C64" w:rsidP="0039402F">
            <w:pPr>
              <w:pStyle w:val="TAC"/>
              <w:rPr>
                <w:lang w:val="sv-SE"/>
              </w:rPr>
            </w:pPr>
            <w:r w:rsidRPr="00B20AE8">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14:paraId="124D96D5" w14:textId="77777777" w:rsidR="003D3C64" w:rsidRPr="00B20AE8" w:rsidRDefault="003D3C64" w:rsidP="0039402F">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A01656" w14:textId="77777777" w:rsidR="003D3C64" w:rsidRPr="00B20AE8" w:rsidRDefault="003D3C64" w:rsidP="0039402F">
            <w:pPr>
              <w:pStyle w:val="TAC"/>
              <w:rPr>
                <w:lang w:eastAsia="ko-KR"/>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985BA7C"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4FE757" w14:textId="77777777" w:rsidR="003D3C64" w:rsidRPr="00B20AE8" w:rsidRDefault="003D3C64" w:rsidP="0039402F">
            <w:pPr>
              <w:pStyle w:val="TAL"/>
            </w:pPr>
            <w:r w:rsidRPr="00B20AE8">
              <w:t xml:space="preserve">This requirement does not apply to BS operating in band </w:t>
            </w:r>
            <w:r w:rsidRPr="00B20AE8">
              <w:rPr>
                <w:lang w:eastAsia="zh-CN"/>
              </w:rPr>
              <w:t xml:space="preserve">5/n5 or </w:t>
            </w:r>
            <w:r w:rsidRPr="00B20AE8">
              <w:t>2</w:t>
            </w:r>
            <w:r w:rsidRPr="00B20AE8">
              <w:rPr>
                <w:lang w:eastAsia="zh-CN"/>
              </w:rPr>
              <w:t>6</w:t>
            </w:r>
            <w:r w:rsidRPr="00B20AE8">
              <w:t>. This requirement applies to E-UTRA BS operating in Band 27 for the frequency range 879-894 MHz.</w:t>
            </w:r>
          </w:p>
        </w:tc>
      </w:tr>
      <w:tr w:rsidR="003D3C64" w:rsidRPr="00B20AE8" w14:paraId="3364F64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DEC964" w14:textId="77777777" w:rsidR="003D3C64" w:rsidRPr="00B20AE8" w:rsidRDefault="003D3C64" w:rsidP="0039402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4E0C2E5" w14:textId="77777777" w:rsidR="003D3C64" w:rsidRPr="00B20AE8" w:rsidRDefault="003D3C64" w:rsidP="0039402F">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17C32" w14:textId="77777777" w:rsidR="003D3C64" w:rsidRPr="00B20AE8" w:rsidRDefault="003D3C64" w:rsidP="0039402F">
            <w:pPr>
              <w:pStyle w:val="TAC"/>
              <w:rPr>
                <w:lang w:eastAsia="ko-KR"/>
              </w:rPr>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7265C0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A699BF" w14:textId="3B42F542" w:rsidR="003D3C64" w:rsidRPr="00B20AE8" w:rsidRDefault="003D3C64" w:rsidP="0039402F">
            <w:pPr>
              <w:pStyle w:val="TAL"/>
            </w:pPr>
            <w:r w:rsidRPr="00B20AE8">
              <w:t>This requirement does not apply to BS operating in band 2</w:t>
            </w:r>
            <w:r w:rsidRPr="00B20AE8">
              <w:rPr>
                <w:lang w:eastAsia="zh-CN"/>
              </w:rPr>
              <w:t>6</w:t>
            </w:r>
            <w:r w:rsidRPr="00B20AE8">
              <w:t xml:space="preserve">, since it is already covered by the requirement in </w:t>
            </w:r>
            <w:r>
              <w:t>clause </w:t>
            </w:r>
            <w:r w:rsidRPr="00B20AE8">
              <w:t xml:space="preserve">6.7.6.3.5.1 For BS operating in band </w:t>
            </w:r>
            <w:r w:rsidRPr="00B20AE8">
              <w:rPr>
                <w:lang w:eastAsia="zh-CN"/>
              </w:rPr>
              <w:t>5/n5</w:t>
            </w:r>
            <w:r w:rsidRPr="00B20AE8">
              <w:t xml:space="preserve">, it applies for 814 MHz to 824 MHz, while the rest is covered in </w:t>
            </w:r>
            <w:r>
              <w:t>clause </w:t>
            </w:r>
            <w:r w:rsidRPr="00B20AE8">
              <w:t>6.7.6.3.5.1 For BS operating in Band 27, it applies 3 MHz below the Band 27 downlink operating band.</w:t>
            </w:r>
          </w:p>
        </w:tc>
      </w:tr>
      <w:tr w:rsidR="003D3C64" w:rsidRPr="00B20AE8" w14:paraId="0E725A7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347C220" w14:textId="77777777" w:rsidR="003D3C64" w:rsidRPr="00B20AE8" w:rsidRDefault="003D3C64" w:rsidP="0039402F">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14:paraId="32EF2D67" w14:textId="77777777" w:rsidR="003D3C64" w:rsidRPr="00B20AE8" w:rsidRDefault="003D3C64" w:rsidP="0039402F">
            <w:pPr>
              <w:pStyle w:val="TAC"/>
            </w:pPr>
            <w:r w:rsidRPr="00B20AE8">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AD91DA" w14:textId="77777777" w:rsidR="003D3C64" w:rsidRPr="00B20AE8" w:rsidRDefault="003D3C64" w:rsidP="0039402F">
            <w:pPr>
              <w:pStyle w:val="TAC"/>
              <w:rPr>
                <w:szCs w:val="18"/>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9C10BF8"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DF516A4" w14:textId="77777777" w:rsidR="003D3C64" w:rsidRPr="00B20AE8" w:rsidRDefault="003D3C64" w:rsidP="0039402F">
            <w:pPr>
              <w:pStyle w:val="TAL"/>
            </w:pPr>
            <w:r w:rsidRPr="00B20AE8">
              <w:t>This requirement does not apply to BS operating in band 5/n5, 26 or 27.</w:t>
            </w:r>
          </w:p>
        </w:tc>
      </w:tr>
      <w:tr w:rsidR="003D3C64" w:rsidRPr="00B20AE8" w14:paraId="768BD2C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40616C5" w14:textId="77777777" w:rsidR="003D3C64" w:rsidRPr="00B20AE8" w:rsidRDefault="003D3C64" w:rsidP="0039402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8A46799" w14:textId="77777777" w:rsidR="003D3C64" w:rsidRPr="00B20AE8" w:rsidRDefault="003D3C64" w:rsidP="0039402F">
            <w:pPr>
              <w:pStyle w:val="TAC"/>
            </w:pPr>
            <w:r w:rsidRPr="00B20AE8">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271EDE" w14:textId="77777777" w:rsidR="003D3C64" w:rsidRPr="00B20AE8" w:rsidRDefault="003D3C64" w:rsidP="0039402F">
            <w:pPr>
              <w:pStyle w:val="TAC"/>
              <w:rPr>
                <w:szCs w:val="18"/>
              </w:rPr>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5D7ECA9"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79EEA36" w14:textId="05B33909" w:rsidR="003D3C64" w:rsidRPr="00B20AE8" w:rsidRDefault="003D3C64" w:rsidP="0039402F">
            <w:pPr>
              <w:pStyle w:val="TAL"/>
            </w:pPr>
            <w:r w:rsidRPr="00B20AE8">
              <w:t xml:space="preserve">This requirement does not apply to BS operating in band 27, since it is already covered by the requirement in </w:t>
            </w:r>
            <w:r>
              <w:t>clause </w:t>
            </w:r>
            <w:r w:rsidRPr="00B20AE8">
              <w:t>6.7.6.3.5.1</w:t>
            </w:r>
            <w:r>
              <w:t xml:space="preserve"> </w:t>
            </w:r>
            <w:r w:rsidRPr="00B20AE8">
              <w:t xml:space="preserve">For BS operating in Band 26, it applies for 807 MHz to 814 MHz, while the rest is covered in </w:t>
            </w:r>
            <w:r>
              <w:t>clause </w:t>
            </w:r>
            <w:r w:rsidRPr="00B20AE8">
              <w:t>6.7.6.3.5.1</w:t>
            </w:r>
            <w:r>
              <w:t xml:space="preserve"> </w:t>
            </w:r>
            <w:r w:rsidRPr="00B20AE8">
              <w:t>This requirement also applies to BS operating in Band 28/n28, starting 4 MHz above the Band 28/n28 downlink operating band</w:t>
            </w:r>
            <w:r w:rsidRPr="00F437E4">
              <w:rPr>
                <w:rFonts w:eastAsia="MS PGothic"/>
              </w:rPr>
              <w:t xml:space="preserve"> (Note 6)</w:t>
            </w:r>
            <w:r w:rsidRPr="00B20AE8">
              <w:t>.</w:t>
            </w:r>
          </w:p>
        </w:tc>
      </w:tr>
      <w:tr w:rsidR="003D3C64" w:rsidRPr="00B20AE8" w14:paraId="1E4C9A59"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22598F" w14:textId="77777777" w:rsidR="003D3C64" w:rsidRPr="00B20AE8" w:rsidRDefault="003D3C64" w:rsidP="0039402F">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59D2BC8E" w14:textId="77777777" w:rsidR="003D3C64" w:rsidRPr="00B20AE8" w:rsidRDefault="003D3C64" w:rsidP="0039402F">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988C4D"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4B0AFC"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15B69" w14:textId="77777777" w:rsidR="003D3C64" w:rsidRPr="00B20AE8" w:rsidRDefault="003D3C64" w:rsidP="0039402F">
            <w:pPr>
              <w:pStyle w:val="TAL"/>
            </w:pPr>
            <w:r w:rsidRPr="00B20AE8">
              <w:t>This requirement does not apply to BS operating in band 20/n20, 28/n28, 44 or 67.</w:t>
            </w:r>
          </w:p>
        </w:tc>
      </w:tr>
      <w:tr w:rsidR="003D3C64" w:rsidRPr="00B20AE8" w14:paraId="2C119F2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BC9FB94" w14:textId="77777777" w:rsidR="003D3C64" w:rsidRPr="00B20AE8" w:rsidRDefault="003D3C64" w:rsidP="0039402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EC56643" w14:textId="77777777" w:rsidR="003D3C64" w:rsidRPr="00B20AE8" w:rsidRDefault="003D3C64" w:rsidP="0039402F">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F0D7CE"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393CDE8"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84F0F7B" w14:textId="0F80A848" w:rsidR="003D3C64" w:rsidRPr="00B20AE8" w:rsidRDefault="003D3C64" w:rsidP="0039402F">
            <w:pPr>
              <w:pStyle w:val="TAL"/>
            </w:pPr>
            <w:r w:rsidRPr="00B20AE8">
              <w:t xml:space="preserve">This requirement does not apply to BS operating in band 28/n28, since it is already covered by the requirement in </w:t>
            </w:r>
            <w:r>
              <w:t>clause </w:t>
            </w:r>
            <w:r w:rsidRPr="00B20AE8">
              <w:t>6.7.6.3.5.1 This requirement does not apply to BS operating in Band 44. For BS operating in Band 67, it applies for 703-736</w:t>
            </w:r>
            <w:r w:rsidR="00A33949">
              <w:t xml:space="preserve"> </w:t>
            </w:r>
            <w:r w:rsidRPr="00B20AE8">
              <w:t>MHz. For E-UTRA BS operating in Band 68, it applies for 728</w:t>
            </w:r>
            <w:r w:rsidR="00A33949">
              <w:t> </w:t>
            </w:r>
            <w:r w:rsidRPr="00B20AE8">
              <w:t>MHz to 733</w:t>
            </w:r>
            <w:r w:rsidR="00A33949">
              <w:t> </w:t>
            </w:r>
            <w:r w:rsidRPr="00B20AE8">
              <w:t>MHz.</w:t>
            </w:r>
          </w:p>
        </w:tc>
      </w:tr>
      <w:tr w:rsidR="004F339F" w:rsidRPr="00B20AE8" w14:paraId="5ED0D4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B12665E" w14:textId="77777777" w:rsidR="00352A0A" w:rsidRPr="00B20AE8" w:rsidRDefault="00352A0A" w:rsidP="0039402F">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14:paraId="4BEDF286" w14:textId="77777777" w:rsidR="00352A0A" w:rsidRPr="00B20AE8" w:rsidRDefault="00352A0A" w:rsidP="0039402F">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7DD85F"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0E27840"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B2BEA84" w14:textId="77777777" w:rsidR="00352A0A" w:rsidRPr="00B20AE8" w:rsidRDefault="00352A0A" w:rsidP="0039402F">
            <w:pPr>
              <w:pStyle w:val="TAL"/>
            </w:pPr>
            <w:r w:rsidRPr="00B20AE8">
              <w:t>This requirement does not apply to BS operating in Band 29 or 85.</w:t>
            </w:r>
          </w:p>
        </w:tc>
      </w:tr>
      <w:tr w:rsidR="003D3C64" w:rsidRPr="00B20AE8" w14:paraId="07281EFF"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805FEB" w14:textId="77777777" w:rsidR="003D3C64" w:rsidRPr="00B20AE8" w:rsidRDefault="003D3C64" w:rsidP="0039402F">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14:paraId="33EC6AA0" w14:textId="77777777" w:rsidR="003D3C64" w:rsidRPr="00B20AE8" w:rsidRDefault="003D3C64" w:rsidP="0039402F">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C35511"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3A337F4"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A6701F" w14:textId="77777777" w:rsidR="003D3C64" w:rsidRPr="00B20AE8" w:rsidRDefault="003D3C64" w:rsidP="0039402F">
            <w:pPr>
              <w:pStyle w:val="TAL"/>
            </w:pPr>
            <w:r w:rsidRPr="00B20AE8">
              <w:t>This requirement does not apply to BS operating in band 30 or 40/n40.</w:t>
            </w:r>
          </w:p>
        </w:tc>
      </w:tr>
      <w:tr w:rsidR="003D3C64" w:rsidRPr="00B20AE8" w14:paraId="571960A6"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39C5E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86ACBCC" w14:textId="77777777" w:rsidR="003D3C64" w:rsidRPr="00B20AE8" w:rsidRDefault="003D3C64" w:rsidP="0039402F">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191B84"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2415896"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F07731" w14:textId="11F9E903" w:rsidR="003D3C64" w:rsidRPr="00B20AE8" w:rsidRDefault="003D3C64" w:rsidP="0039402F">
            <w:pPr>
              <w:pStyle w:val="TAL"/>
            </w:pPr>
            <w:r w:rsidRPr="00B20AE8">
              <w:t xml:space="preserve">This requirement does not apply to BS operating in band 30, since it is already covered by the requirement in </w:t>
            </w:r>
            <w:r>
              <w:t>clause </w:t>
            </w:r>
            <w:r w:rsidRPr="00B20AE8">
              <w:t>6.7.6.3.5.1 This requirement does not apply to BS operating in Band 40.</w:t>
            </w:r>
          </w:p>
        </w:tc>
      </w:tr>
      <w:tr w:rsidR="003D3C64" w:rsidRPr="00B20AE8" w14:paraId="09CFCB8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39DB5F2" w14:textId="77777777" w:rsidR="003D3C64" w:rsidRPr="00B20AE8" w:rsidRDefault="003D3C64" w:rsidP="0039402F">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14:paraId="5459BF22" w14:textId="77777777" w:rsidR="003D3C64" w:rsidRPr="00B20AE8" w:rsidRDefault="003D3C64" w:rsidP="0039402F">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65A5D"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18C5618D"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3C27CD" w14:textId="77777777" w:rsidR="003D3C64" w:rsidRPr="00B20AE8" w:rsidRDefault="003D3C64" w:rsidP="0039402F">
            <w:pPr>
              <w:pStyle w:val="TAL"/>
            </w:pPr>
            <w:r w:rsidRPr="00B20AE8">
              <w:t>This requirement does not apply to BS operating in band 31, 72 or 73.</w:t>
            </w:r>
          </w:p>
        </w:tc>
      </w:tr>
      <w:tr w:rsidR="003D3C64" w:rsidRPr="00B20AE8" w14:paraId="5EE4226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C09F2B"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FA6D7EA" w14:textId="77777777" w:rsidR="003D3C64" w:rsidRPr="00B20AE8" w:rsidRDefault="003D3C64" w:rsidP="0039402F">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B5F4B1"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578E51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FAA04B" w14:textId="3AC567F4" w:rsidR="003D3C64" w:rsidRPr="00B20AE8" w:rsidRDefault="003D3C64" w:rsidP="0039402F">
            <w:pPr>
              <w:pStyle w:val="TAL"/>
            </w:pPr>
            <w:r w:rsidRPr="00B20AE8">
              <w:t xml:space="preserve">This requirement does not apply to BS operating in band 31, since it is already covered by the requirement in </w:t>
            </w:r>
            <w:r>
              <w:t>clause </w:t>
            </w:r>
            <w:r w:rsidRPr="00B20AE8">
              <w:t>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14:paraId="427FD8D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108BC5B" w14:textId="77777777" w:rsidR="00352A0A" w:rsidRPr="00B20AE8" w:rsidRDefault="00352A0A" w:rsidP="0039402F">
            <w:pPr>
              <w:pStyle w:val="TAC"/>
              <w:rPr>
                <w:lang w:val="sv-SE"/>
              </w:rPr>
            </w:pPr>
            <w:r w:rsidRPr="00B20AE8">
              <w:rPr>
                <w:lang w:val="sv-SE"/>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772EE152" w14:textId="77777777" w:rsidR="00352A0A" w:rsidRPr="00B20AE8" w:rsidRDefault="00352A0A" w:rsidP="0039402F">
            <w:pPr>
              <w:pStyle w:val="TAC"/>
            </w:pPr>
            <w:r w:rsidRPr="00B20AE8">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870724"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329CFC3"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1443F5" w14:textId="77777777" w:rsidR="00352A0A" w:rsidRPr="00B20AE8" w:rsidRDefault="00352A0A" w:rsidP="0039402F">
            <w:pPr>
              <w:pStyle w:val="TAL"/>
            </w:pPr>
            <w:r w:rsidRPr="00B20AE8">
              <w:t>This requirement does not apply to BS operating in band 11, 21, 32, 50/n50, 74 or 75/n75.</w:t>
            </w:r>
          </w:p>
        </w:tc>
      </w:tr>
      <w:tr w:rsidR="004F339F" w:rsidRPr="00B20AE8" w14:paraId="01B20D7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AF3502" w14:textId="77777777" w:rsidR="00352A0A" w:rsidRPr="00B20AE8" w:rsidRDefault="00352A0A" w:rsidP="0039402F">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05915357" w14:textId="77777777" w:rsidR="00352A0A" w:rsidRPr="00B20AE8" w:rsidRDefault="00352A0A" w:rsidP="0039402F">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6DA44"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A603C3E"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3F2B0" w14:textId="77777777" w:rsidR="00352A0A" w:rsidRPr="00B20AE8" w:rsidRDefault="00352A0A" w:rsidP="0039402F">
            <w:pPr>
              <w:pStyle w:val="TAL"/>
              <w:rPr>
                <w:lang w:eastAsia="zh-CN"/>
              </w:rPr>
            </w:pPr>
            <w:r w:rsidRPr="00B20AE8">
              <w:t>This requirement does not apply to BS operating in Band 33</w:t>
            </w:r>
            <w:r w:rsidRPr="00B20AE8">
              <w:rPr>
                <w:lang w:eastAsia="zh-CN"/>
              </w:rPr>
              <w:t xml:space="preserve"> </w:t>
            </w:r>
          </w:p>
        </w:tc>
      </w:tr>
      <w:tr w:rsidR="004F339F" w:rsidRPr="00B20AE8" w14:paraId="6C09B6F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AC181" w14:textId="77777777" w:rsidR="00352A0A" w:rsidRPr="00B20AE8" w:rsidRDefault="00352A0A" w:rsidP="0039402F">
            <w:pPr>
              <w:pStyle w:val="TAC"/>
            </w:pPr>
            <w:r w:rsidRPr="00B20AE8">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659E4BB4" w14:textId="77777777" w:rsidR="00352A0A" w:rsidRPr="00B20AE8" w:rsidRDefault="00352A0A" w:rsidP="0039402F">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CB2112"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FC0597F"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36528D" w14:textId="77777777" w:rsidR="00352A0A" w:rsidRPr="00B20AE8" w:rsidRDefault="00352A0A" w:rsidP="0039402F">
            <w:pPr>
              <w:pStyle w:val="TAL"/>
            </w:pPr>
            <w:r w:rsidRPr="00B20AE8">
              <w:t>This requirement does not apply to BS operating in Band 34/n34</w:t>
            </w:r>
          </w:p>
        </w:tc>
      </w:tr>
      <w:tr w:rsidR="004F339F" w:rsidRPr="00B20AE8" w14:paraId="43D6D010"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BBD60CC" w14:textId="77777777" w:rsidR="00352A0A" w:rsidRPr="00B20AE8" w:rsidRDefault="00352A0A" w:rsidP="0039402F">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3B375324" w14:textId="77777777" w:rsidR="00352A0A" w:rsidRPr="00B20AE8" w:rsidRDefault="00352A0A" w:rsidP="0039402F">
            <w:pPr>
              <w:pStyle w:val="TAC"/>
              <w:rPr>
                <w:lang w:eastAsia="zh-CN"/>
              </w:rPr>
            </w:pPr>
            <w:r w:rsidRPr="00B20AE8">
              <w:t>1850 – 1910 MHz</w:t>
            </w:r>
          </w:p>
          <w:p w14:paraId="547D6E88" w14:textId="77777777" w:rsidR="00352A0A" w:rsidRPr="00B20AE8" w:rsidRDefault="00352A0A"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B064B2B"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7EA2CF"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438D881" w14:textId="77777777" w:rsidR="00352A0A" w:rsidRPr="00B20AE8" w:rsidRDefault="00352A0A" w:rsidP="0039402F">
            <w:pPr>
              <w:pStyle w:val="TAL"/>
            </w:pPr>
            <w:r w:rsidRPr="00B20AE8">
              <w:t>This requirement does not apply to BS operating in Band 35</w:t>
            </w:r>
          </w:p>
        </w:tc>
      </w:tr>
      <w:tr w:rsidR="004F339F" w:rsidRPr="00B20AE8" w14:paraId="6BE427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2F8D1C0" w14:textId="77777777" w:rsidR="00352A0A" w:rsidRPr="00B20AE8" w:rsidRDefault="00352A0A" w:rsidP="0039402F">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3E9387B8" w14:textId="77777777" w:rsidR="00352A0A" w:rsidRPr="00B20AE8" w:rsidRDefault="00352A0A" w:rsidP="0039402F">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CA76EF"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E41878A"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F9955E" w14:textId="77777777" w:rsidR="00352A0A" w:rsidRPr="00B20AE8" w:rsidRDefault="00352A0A" w:rsidP="0039402F">
            <w:pPr>
              <w:pStyle w:val="TAL"/>
            </w:pPr>
            <w:r w:rsidRPr="00B20AE8">
              <w:t>This requirement does not apply to BS operating in Band 2/n2</w:t>
            </w:r>
            <w:r w:rsidRPr="00B20AE8">
              <w:rPr>
                <w:lang w:eastAsia="zh-CN"/>
              </w:rPr>
              <w:t>, 25/n25 or</w:t>
            </w:r>
            <w:r w:rsidRPr="00B20AE8">
              <w:t xml:space="preserve"> 36</w:t>
            </w:r>
          </w:p>
        </w:tc>
      </w:tr>
      <w:tr w:rsidR="004F339F" w:rsidRPr="00B20AE8" w14:paraId="23A70D8E"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ADF0408" w14:textId="77777777" w:rsidR="00352A0A" w:rsidRPr="00B20AE8" w:rsidRDefault="00352A0A" w:rsidP="0039402F">
            <w:pPr>
              <w:pStyle w:val="TAC"/>
              <w:rPr>
                <w:lang w:val="sv-SE"/>
              </w:rPr>
            </w:pPr>
            <w:r w:rsidRPr="00B20AE8">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48AA68C5" w14:textId="77777777" w:rsidR="00352A0A" w:rsidRPr="00B20AE8" w:rsidRDefault="00352A0A" w:rsidP="0039402F">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821A71"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3D48D4"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81FB671" w14:textId="77777777" w:rsidR="00352A0A" w:rsidRPr="00B20AE8" w:rsidRDefault="00352A0A" w:rsidP="0039402F">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D0024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ABFC7C4" w14:textId="77777777" w:rsidR="00352A0A" w:rsidRPr="00B20AE8" w:rsidRDefault="00352A0A" w:rsidP="0039402F">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0A5F997A" w14:textId="77777777" w:rsidR="00352A0A" w:rsidRPr="00B20AE8" w:rsidRDefault="00352A0A" w:rsidP="0039402F">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08F86AF"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D2EA53D"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18601CF" w14:textId="77777777" w:rsidR="00352A0A" w:rsidRPr="00B20AE8" w:rsidRDefault="00352A0A" w:rsidP="0039402F">
            <w:pPr>
              <w:pStyle w:val="TAL"/>
            </w:pPr>
            <w:r w:rsidRPr="00B20AE8">
              <w:t xml:space="preserve">This requirement does not apply to BS operating in Band 38/n38 or 69. </w:t>
            </w:r>
          </w:p>
        </w:tc>
      </w:tr>
      <w:tr w:rsidR="004F339F" w:rsidRPr="00B20AE8" w14:paraId="5A7783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7FC62D" w14:textId="77777777" w:rsidR="00352A0A" w:rsidRPr="00B20AE8" w:rsidRDefault="00352A0A" w:rsidP="0039402F">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05E25D6E" w14:textId="653C4E89" w:rsidR="00352A0A" w:rsidRPr="00B20AE8" w:rsidRDefault="00352A0A" w:rsidP="0039402F">
            <w:pPr>
              <w:pStyle w:val="TAC"/>
              <w:rPr>
                <w:lang w:eastAsia="zh-CN"/>
              </w:rPr>
            </w:pPr>
            <w:r w:rsidRPr="00B20AE8">
              <w:rPr>
                <w:lang w:eastAsia="zh-CN"/>
              </w:rPr>
              <w:t xml:space="preserve">1880 </w:t>
            </w:r>
            <w:r w:rsidRPr="00B20AE8">
              <w:t xml:space="preserve">– </w:t>
            </w:r>
            <w:r w:rsidRPr="00B20AE8">
              <w:rPr>
                <w:lang w:eastAsia="zh-CN"/>
              </w:rPr>
              <w:t>1920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826F776"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9F0540A"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3D4EC3C" w14:textId="77777777" w:rsidR="00352A0A" w:rsidRPr="00B20AE8" w:rsidRDefault="00352A0A" w:rsidP="0039402F">
            <w:pPr>
              <w:pStyle w:val="TAL"/>
              <w:rPr>
                <w:lang w:eastAsia="zh-CN"/>
              </w:rPr>
            </w:pPr>
            <w:r w:rsidRPr="00B20AE8">
              <w:t xml:space="preserve">This is not applicable to BS operating in Band </w:t>
            </w:r>
            <w:r w:rsidRPr="00B20AE8">
              <w:rPr>
                <w:lang w:eastAsia="zh-CN"/>
              </w:rPr>
              <w:t>39/n39</w:t>
            </w:r>
          </w:p>
        </w:tc>
      </w:tr>
      <w:tr w:rsidR="004F339F" w:rsidRPr="00B20AE8" w14:paraId="7B4EC15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5EF4257" w14:textId="77777777" w:rsidR="00352A0A" w:rsidRPr="00B20AE8" w:rsidRDefault="00352A0A" w:rsidP="0039402F">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36D0CEE9" w14:textId="6227D417" w:rsidR="00352A0A" w:rsidRPr="00B20AE8" w:rsidRDefault="00352A0A" w:rsidP="0039402F">
            <w:pPr>
              <w:pStyle w:val="TAC"/>
            </w:pPr>
            <w:r w:rsidRPr="00B20AE8">
              <w:rPr>
                <w:lang w:eastAsia="zh-CN"/>
              </w:rPr>
              <w:t xml:space="preserve">2300 </w:t>
            </w:r>
            <w:r w:rsidRPr="00B20AE8">
              <w:t xml:space="preserve">– </w:t>
            </w:r>
            <w:r w:rsidRPr="00B20AE8">
              <w:rPr>
                <w:lang w:eastAsia="zh-CN"/>
              </w:rPr>
              <w:t>2400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E892E"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4015697"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63D77D" w14:textId="77777777" w:rsidR="00352A0A" w:rsidRPr="00B20AE8" w:rsidRDefault="00352A0A" w:rsidP="0039402F">
            <w:pPr>
              <w:pStyle w:val="TAL"/>
              <w:rPr>
                <w:lang w:eastAsia="zh-CN"/>
              </w:rPr>
            </w:pPr>
            <w:r w:rsidRPr="00B20AE8">
              <w:t xml:space="preserve">This is not applicable to BS operating in Band 30 or </w:t>
            </w:r>
            <w:r w:rsidRPr="00B20AE8">
              <w:rPr>
                <w:lang w:eastAsia="zh-CN"/>
              </w:rPr>
              <w:t>40/n40</w:t>
            </w:r>
          </w:p>
        </w:tc>
      </w:tr>
      <w:tr w:rsidR="004F339F" w:rsidRPr="00B20AE8" w14:paraId="24787B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75BBB83" w14:textId="77777777" w:rsidR="00352A0A" w:rsidRPr="00B20AE8" w:rsidRDefault="00352A0A" w:rsidP="0039402F">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35355E24" w14:textId="336B0CF2" w:rsidR="00352A0A" w:rsidRPr="00B20AE8" w:rsidRDefault="00352A0A" w:rsidP="0039402F">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6964D7"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54E7D2B"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F24DE7E" w14:textId="77777777" w:rsidR="00352A0A" w:rsidRPr="00B20AE8" w:rsidRDefault="00352A0A" w:rsidP="0039402F">
            <w:pPr>
              <w:pStyle w:val="TAL"/>
            </w:pPr>
            <w:r w:rsidRPr="00B20AE8">
              <w:t xml:space="preserve">This is not applicable to BS operating in Band </w:t>
            </w:r>
            <w:r w:rsidRPr="00B20AE8">
              <w:rPr>
                <w:lang w:eastAsia="zh-CN"/>
              </w:rPr>
              <w:t>41/n41</w:t>
            </w:r>
          </w:p>
        </w:tc>
      </w:tr>
      <w:tr w:rsidR="004F339F" w:rsidRPr="00B20AE8" w14:paraId="1A0036D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39682F" w14:textId="77777777" w:rsidR="00352A0A" w:rsidRPr="00B20AE8" w:rsidRDefault="00352A0A" w:rsidP="0039402F">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5E5EB3A8" w14:textId="77777777" w:rsidR="00352A0A" w:rsidRPr="00B20AE8" w:rsidRDefault="00352A0A" w:rsidP="0039402F">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1F130A" w14:textId="77777777" w:rsidR="00352A0A" w:rsidRPr="00B20AE8" w:rsidRDefault="00352A0A" w:rsidP="0039402F">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D2A4CC3"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ACF9E7E" w14:textId="77777777" w:rsidR="00352A0A" w:rsidRPr="00B20AE8" w:rsidRDefault="00352A0A" w:rsidP="0039402F">
            <w:pPr>
              <w:pStyle w:val="TAL"/>
            </w:pPr>
            <w:r w:rsidRPr="00B20AE8">
              <w:t xml:space="preserve">This is not applicable to BS operating in Band </w:t>
            </w:r>
            <w:r w:rsidRPr="00B20AE8">
              <w:rPr>
                <w:lang w:eastAsia="zh-CN"/>
              </w:rPr>
              <w:t>22, 42, 43, 48, 52, n77 or n78.</w:t>
            </w:r>
          </w:p>
        </w:tc>
      </w:tr>
      <w:tr w:rsidR="004F339F" w:rsidRPr="00B20AE8" w14:paraId="73A74C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43D11C" w14:textId="77777777" w:rsidR="00352A0A" w:rsidRPr="00B20AE8" w:rsidRDefault="00352A0A" w:rsidP="0039402F">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B9E933" w14:textId="77777777" w:rsidR="00352A0A" w:rsidRPr="00B20AE8" w:rsidRDefault="00352A0A" w:rsidP="0039402F">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834350D" w14:textId="77777777" w:rsidR="00352A0A" w:rsidRPr="00B20AE8" w:rsidRDefault="00352A0A" w:rsidP="0039402F">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5E4004C"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EC55E0" w14:textId="77777777" w:rsidR="00352A0A" w:rsidRPr="00B20AE8" w:rsidRDefault="00352A0A" w:rsidP="0039402F">
            <w:pPr>
              <w:pStyle w:val="TAL"/>
            </w:pPr>
            <w:r w:rsidRPr="00B20AE8">
              <w:t xml:space="preserve">This is not applicable to BS operating in Band 42, </w:t>
            </w:r>
            <w:r w:rsidRPr="00B20AE8">
              <w:rPr>
                <w:lang w:eastAsia="zh-CN"/>
              </w:rPr>
              <w:t>43, 48, n77 or n78.</w:t>
            </w:r>
          </w:p>
        </w:tc>
      </w:tr>
      <w:tr w:rsidR="004F339F" w:rsidRPr="00B20AE8" w14:paraId="39656405"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296B64" w14:textId="77777777" w:rsidR="00352A0A" w:rsidRPr="00B20AE8" w:rsidRDefault="00352A0A" w:rsidP="0039402F">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14:paraId="7409D2D6" w14:textId="77777777" w:rsidR="00352A0A" w:rsidRPr="00B20AE8" w:rsidRDefault="00352A0A" w:rsidP="0039402F">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EA5128"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3383749"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EADB780" w14:textId="77777777" w:rsidR="00352A0A" w:rsidRPr="00B20AE8" w:rsidRDefault="00352A0A" w:rsidP="0039402F">
            <w:pPr>
              <w:pStyle w:val="TAL"/>
            </w:pPr>
            <w:r w:rsidRPr="00B20AE8">
              <w:t>This is not applicable to BS operating in Band 28/n28 or 44</w:t>
            </w:r>
          </w:p>
        </w:tc>
      </w:tr>
      <w:tr w:rsidR="004F339F" w:rsidRPr="00B20AE8" w14:paraId="067C318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1BAE857" w14:textId="77777777" w:rsidR="00352A0A" w:rsidRPr="00B20AE8" w:rsidRDefault="00352A0A" w:rsidP="0039402F">
            <w:pPr>
              <w:pStyle w:val="TAC"/>
              <w:rPr>
                <w:lang w:eastAsia="zh-CN"/>
              </w:rPr>
            </w:pPr>
            <w:r w:rsidRPr="00B20AE8">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7A7000E2" w14:textId="77777777" w:rsidR="00352A0A" w:rsidRPr="00B20AE8" w:rsidRDefault="00352A0A" w:rsidP="0039402F">
            <w:pPr>
              <w:pStyle w:val="TAC"/>
              <w:rPr>
                <w:lang w:eastAsia="zh-CN"/>
              </w:rPr>
            </w:pPr>
            <w:r w:rsidRPr="00B20AE8">
              <w:rPr>
                <w:lang w:eastAsia="zh-CN"/>
              </w:rPr>
              <w:t>1447</w:t>
            </w:r>
            <w:r w:rsidRPr="00B20AE8">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5DECF8C"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FCCF890"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56889D3" w14:textId="77777777" w:rsidR="00352A0A" w:rsidRPr="00B20AE8" w:rsidRDefault="00352A0A" w:rsidP="0039402F">
            <w:pPr>
              <w:pStyle w:val="TAL"/>
              <w:rPr>
                <w:lang w:eastAsia="zh-CN"/>
              </w:rPr>
            </w:pPr>
            <w:r w:rsidRPr="00B20AE8">
              <w:t xml:space="preserve">This is not applicable to BS operating in Band </w:t>
            </w:r>
            <w:r w:rsidRPr="00B20AE8">
              <w:rPr>
                <w:lang w:eastAsia="zh-CN"/>
              </w:rPr>
              <w:t>45</w:t>
            </w:r>
          </w:p>
        </w:tc>
      </w:tr>
      <w:tr w:rsidR="004F339F" w:rsidRPr="00B20AE8" w14:paraId="2D6950D7"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583F123" w14:textId="77777777" w:rsidR="00352A0A" w:rsidRPr="00B20AE8" w:rsidRDefault="00352A0A" w:rsidP="0039402F">
            <w:pPr>
              <w:pStyle w:val="TAC"/>
            </w:pPr>
            <w:r w:rsidRPr="00B20AE8">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11C6AC4D" w14:textId="77777777" w:rsidR="00352A0A" w:rsidRPr="00B20AE8" w:rsidRDefault="00352A0A" w:rsidP="0039402F">
            <w:pPr>
              <w:pStyle w:val="TAC"/>
              <w:rPr>
                <w:lang w:eastAsia="zh-CN"/>
              </w:rPr>
            </w:pPr>
            <w:r w:rsidRPr="00B20AE8">
              <w:rPr>
                <w:lang w:eastAsia="zh-CN"/>
              </w:rPr>
              <w:t>5150</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CCBE9F" w14:textId="77777777" w:rsidR="00352A0A" w:rsidRPr="00B20AE8" w:rsidRDefault="00352A0A" w:rsidP="0039402F">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2B99988"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54399A0" w14:textId="77777777" w:rsidR="00352A0A" w:rsidRPr="00B20AE8" w:rsidRDefault="00352A0A" w:rsidP="0039402F">
            <w:pPr>
              <w:pStyle w:val="TAL"/>
            </w:pPr>
            <w:r w:rsidRPr="00B20AE8">
              <w:t xml:space="preserve">This is not applicable to BS operating in Band </w:t>
            </w:r>
            <w:r w:rsidRPr="00B20AE8">
              <w:rPr>
                <w:lang w:eastAsia="zh-CN"/>
              </w:rPr>
              <w:t>46</w:t>
            </w:r>
          </w:p>
        </w:tc>
      </w:tr>
      <w:tr w:rsidR="004F339F" w:rsidRPr="00B20AE8" w14:paraId="1F4282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C4F1E0C" w14:textId="77777777" w:rsidR="00352A0A" w:rsidRPr="00B20AE8" w:rsidRDefault="00352A0A" w:rsidP="0039402F">
            <w:pPr>
              <w:pStyle w:val="TAC"/>
            </w:pPr>
            <w:r w:rsidRPr="00B20AE8">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42409950" w14:textId="77777777" w:rsidR="00352A0A" w:rsidRPr="00B20AE8" w:rsidRDefault="00352A0A" w:rsidP="0039402F">
            <w:pPr>
              <w:pStyle w:val="TAC"/>
              <w:rPr>
                <w:lang w:eastAsia="zh-CN"/>
              </w:rPr>
            </w:pPr>
            <w:r w:rsidRPr="00B20AE8">
              <w:rPr>
                <w:lang w:eastAsia="zh-CN"/>
              </w:rPr>
              <w:t>5855</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3465B91" w14:textId="77777777" w:rsidR="00352A0A" w:rsidRPr="00B20AE8" w:rsidRDefault="00352A0A" w:rsidP="0039402F">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D33AAC8"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22BA415" w14:textId="77777777" w:rsidR="00352A0A" w:rsidRPr="00B20AE8" w:rsidRDefault="00352A0A" w:rsidP="0039402F">
            <w:pPr>
              <w:pStyle w:val="TAL"/>
            </w:pPr>
          </w:p>
        </w:tc>
      </w:tr>
      <w:tr w:rsidR="004F339F" w:rsidRPr="00B20AE8" w14:paraId="48A7CC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5A7D0B7" w14:textId="77777777" w:rsidR="00352A0A" w:rsidRPr="00B20AE8" w:rsidRDefault="00352A0A" w:rsidP="0039402F">
            <w:pPr>
              <w:pStyle w:val="TAC"/>
            </w:pPr>
            <w:r w:rsidRPr="00B20AE8">
              <w:t>E-UTRA Band 48</w:t>
            </w:r>
          </w:p>
        </w:tc>
        <w:tc>
          <w:tcPr>
            <w:tcW w:w="1701" w:type="dxa"/>
            <w:tcBorders>
              <w:top w:val="single" w:sz="2" w:space="0" w:color="auto"/>
              <w:left w:val="single" w:sz="4" w:space="0" w:color="auto"/>
              <w:bottom w:val="single" w:sz="2" w:space="0" w:color="auto"/>
              <w:right w:val="single" w:sz="2" w:space="0" w:color="auto"/>
            </w:tcBorders>
            <w:hideMark/>
          </w:tcPr>
          <w:p w14:paraId="21FEEE26" w14:textId="77777777" w:rsidR="00352A0A" w:rsidRPr="00B20AE8" w:rsidRDefault="00352A0A" w:rsidP="0039402F">
            <w:pPr>
              <w:pStyle w:val="TAC"/>
              <w:rPr>
                <w:lang w:eastAsia="zh-CN"/>
              </w:rPr>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02F056" w14:textId="77777777" w:rsidR="00352A0A" w:rsidRPr="00B20AE8" w:rsidRDefault="00352A0A" w:rsidP="0039402F">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7CAE67D"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F91BAF" w14:textId="77777777" w:rsidR="00352A0A" w:rsidRPr="00B20AE8" w:rsidRDefault="00352A0A" w:rsidP="0039402F">
            <w:pPr>
              <w:pStyle w:val="TAL"/>
            </w:pPr>
            <w:r w:rsidRPr="00B20AE8">
              <w:t>This is not applicable to BS operating in Band 22, 42, 43, 48, n77 or n78</w:t>
            </w:r>
          </w:p>
        </w:tc>
      </w:tr>
      <w:tr w:rsidR="004F339F" w:rsidRPr="00B20AE8" w14:paraId="4411986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86FB32A" w14:textId="77777777" w:rsidR="00352A0A" w:rsidRPr="00B20AE8" w:rsidRDefault="00352A0A" w:rsidP="0039402F">
            <w:pPr>
              <w:pStyle w:val="TAC"/>
            </w:pPr>
            <w:r w:rsidRPr="00B20AE8">
              <w:t>E-UTRA Band 49</w:t>
            </w:r>
          </w:p>
        </w:tc>
        <w:tc>
          <w:tcPr>
            <w:tcW w:w="1701" w:type="dxa"/>
            <w:tcBorders>
              <w:top w:val="single" w:sz="2" w:space="0" w:color="auto"/>
              <w:left w:val="single" w:sz="4" w:space="0" w:color="auto"/>
              <w:bottom w:val="single" w:sz="2" w:space="0" w:color="auto"/>
              <w:right w:val="single" w:sz="2" w:space="0" w:color="auto"/>
            </w:tcBorders>
            <w:hideMark/>
          </w:tcPr>
          <w:p w14:paraId="2039475F" w14:textId="77777777" w:rsidR="00352A0A" w:rsidRPr="00B20AE8" w:rsidRDefault="00352A0A" w:rsidP="0039402F">
            <w:pPr>
              <w:pStyle w:val="TAC"/>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073DDAE" w14:textId="77777777" w:rsidR="00352A0A" w:rsidRPr="00B20AE8" w:rsidRDefault="00352A0A" w:rsidP="0039402F">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80C31B5"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6DBA9E5" w14:textId="77777777" w:rsidR="00352A0A" w:rsidRPr="00B20AE8" w:rsidRDefault="00352A0A" w:rsidP="0039402F">
            <w:pPr>
              <w:pStyle w:val="TAL"/>
            </w:pPr>
            <w:r w:rsidRPr="00B20AE8">
              <w:t>This is not applicable to BS operating in Band 22, 42, 43, 48, n77 or n78</w:t>
            </w:r>
          </w:p>
        </w:tc>
      </w:tr>
      <w:tr w:rsidR="004F339F" w:rsidRPr="00B20AE8" w14:paraId="2718FA9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2114617" w14:textId="77777777" w:rsidR="00352A0A" w:rsidRPr="00B20AE8" w:rsidRDefault="00352A0A" w:rsidP="0039402F">
            <w:pPr>
              <w:pStyle w:val="TAC"/>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1BBADEE9" w14:textId="77777777" w:rsidR="00352A0A" w:rsidRPr="00B20AE8" w:rsidRDefault="00352A0A" w:rsidP="0039402F">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06628A"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EFF366D"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D7DBD3" w14:textId="77777777" w:rsidR="00352A0A" w:rsidRPr="00B20AE8" w:rsidRDefault="00352A0A" w:rsidP="0039402F">
            <w:pPr>
              <w:pStyle w:val="TAL"/>
            </w:pPr>
            <w:r w:rsidRPr="00B20AE8">
              <w:t>This requirement does not apply to BS operating in Band 11, 21, 32, 45, 50/n50, 51/n51, 74, 75/n75 or 76/n76.</w:t>
            </w:r>
          </w:p>
        </w:tc>
      </w:tr>
      <w:tr w:rsidR="004F339F" w:rsidRPr="00B20AE8" w14:paraId="6DE008F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452D4B1" w14:textId="77777777" w:rsidR="00352A0A" w:rsidRPr="00B20AE8" w:rsidRDefault="00352A0A" w:rsidP="0039402F">
            <w:pPr>
              <w:pStyle w:val="TAC"/>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78B64F9B" w14:textId="77777777" w:rsidR="00352A0A" w:rsidRPr="00B20AE8" w:rsidRDefault="00352A0A" w:rsidP="0039402F">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518EE30"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766B19"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1F778BE" w14:textId="77777777" w:rsidR="00352A0A" w:rsidRPr="00B20AE8" w:rsidRDefault="00352A0A" w:rsidP="0039402F">
            <w:pPr>
              <w:pStyle w:val="TAL"/>
            </w:pPr>
            <w:r w:rsidRPr="00B20AE8">
              <w:t>This requirement does not apply to BS operating in Band 50/n50, 51/n51, 75/n75 or 76/n76.</w:t>
            </w:r>
          </w:p>
        </w:tc>
      </w:tr>
      <w:tr w:rsidR="004F339F" w:rsidRPr="00B20AE8" w14:paraId="3CEB45E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6C57DF8" w14:textId="77777777" w:rsidR="00352A0A" w:rsidRPr="00B20AE8" w:rsidRDefault="00352A0A" w:rsidP="0039402F">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217E6571" w14:textId="77777777" w:rsidR="00352A0A" w:rsidRPr="00B20AE8" w:rsidRDefault="00352A0A" w:rsidP="0039402F">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066B6F"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6542A75"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EDBFFD" w14:textId="77777777" w:rsidR="00352A0A" w:rsidRPr="00B20AE8" w:rsidRDefault="00352A0A" w:rsidP="0039402F">
            <w:pPr>
              <w:pStyle w:val="TAL"/>
            </w:pPr>
            <w:r w:rsidRPr="00B20AE8">
              <w:t xml:space="preserve">This is not applicable to BS operating in Band </w:t>
            </w:r>
            <w:r w:rsidRPr="00B20AE8">
              <w:rPr>
                <w:lang w:eastAsia="zh-CN"/>
              </w:rPr>
              <w:t>42 or 52.</w:t>
            </w:r>
          </w:p>
        </w:tc>
      </w:tr>
      <w:tr w:rsidR="003D3C64" w:rsidRPr="00B20AE8" w14:paraId="1A24543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8E62FB3" w14:textId="77777777" w:rsidR="003D3C64" w:rsidRPr="00B20AE8" w:rsidRDefault="003D3C64" w:rsidP="0039402F">
            <w:pPr>
              <w:pStyle w:val="TAC"/>
            </w:pPr>
            <w:r w:rsidRPr="00B20AE8">
              <w:t>E-UTRA Band 65</w:t>
            </w:r>
          </w:p>
        </w:tc>
        <w:tc>
          <w:tcPr>
            <w:tcW w:w="1701" w:type="dxa"/>
            <w:tcBorders>
              <w:top w:val="single" w:sz="2" w:space="0" w:color="auto"/>
              <w:left w:val="single" w:sz="4" w:space="0" w:color="auto"/>
              <w:bottom w:val="single" w:sz="2" w:space="0" w:color="auto"/>
              <w:right w:val="single" w:sz="2" w:space="0" w:color="auto"/>
            </w:tcBorders>
            <w:hideMark/>
          </w:tcPr>
          <w:p w14:paraId="21C0AC03" w14:textId="77777777" w:rsidR="003D3C64" w:rsidRPr="00B20AE8" w:rsidRDefault="003D3C64" w:rsidP="0039402F">
            <w:pPr>
              <w:pStyle w:val="TAC"/>
              <w:rPr>
                <w:lang w:eastAsia="zh-CN"/>
              </w:rPr>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93BB9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907B26"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D16534" w14:textId="77777777" w:rsidR="003D3C64" w:rsidRPr="00B20AE8" w:rsidRDefault="003D3C64" w:rsidP="0039402F">
            <w:pPr>
              <w:pStyle w:val="TAL"/>
            </w:pPr>
            <w:r w:rsidRPr="00B20AE8">
              <w:t xml:space="preserve">This requirement does not apply to BS operating in band 1/n1 or 65, </w:t>
            </w:r>
          </w:p>
        </w:tc>
      </w:tr>
      <w:tr w:rsidR="003D3C64" w:rsidRPr="00B20AE8" w14:paraId="2F473FA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EC03B3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2FABA5E3" w14:textId="77777777" w:rsidR="003D3C64" w:rsidRPr="00B20AE8" w:rsidRDefault="003D3C64" w:rsidP="0039402F">
            <w:pPr>
              <w:pStyle w:val="TAC"/>
              <w:rPr>
                <w:lang w:eastAsia="zh-CN"/>
              </w:rPr>
            </w:pPr>
            <w:r w:rsidRPr="00B20AE8">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707BC45"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2ECE95DC"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57D6E3" w14:textId="6D0F831A" w:rsidR="003D3C64" w:rsidRPr="00B20AE8" w:rsidRDefault="003D3C64" w:rsidP="0039402F">
            <w:pPr>
              <w:pStyle w:val="TAL"/>
              <w:rPr>
                <w:rFonts w:cs="v5.0.0"/>
              </w:rPr>
            </w:pPr>
            <w:r w:rsidRPr="00B20AE8">
              <w:t>This requirement does not apply to BS operating in band 65,</w:t>
            </w:r>
            <w:r w:rsidRPr="00B20AE8">
              <w:rPr>
                <w:rFonts w:cs="v5.0.0"/>
              </w:rPr>
              <w:t xml:space="preserve"> since it is already covered by the requirement in </w:t>
            </w:r>
            <w:r>
              <w:rPr>
                <w:rFonts w:cs="v5.0.0"/>
              </w:rPr>
              <w:t>clause </w:t>
            </w:r>
            <w:r w:rsidRPr="00B20AE8">
              <w:t>6.7.6.3.5.1</w:t>
            </w:r>
          </w:p>
          <w:p w14:paraId="32DBA49F" w14:textId="1FD1DD5A" w:rsidR="003D3C64" w:rsidRPr="00B20AE8" w:rsidRDefault="003D3C64" w:rsidP="0039402F">
            <w:pPr>
              <w:pStyle w:val="TAL"/>
            </w:pPr>
            <w:r w:rsidRPr="00B20AE8">
              <w:t xml:space="preserve">For BS operating in Band 1, it applies for 1980 MHz to 2010 MHz, while the rest is covered in </w:t>
            </w:r>
            <w:r>
              <w:t>clause </w:t>
            </w:r>
            <w:r w:rsidRPr="00B20AE8">
              <w:t>6.7.6.3.5.1</w:t>
            </w:r>
          </w:p>
        </w:tc>
      </w:tr>
      <w:tr w:rsidR="003D3C64" w:rsidRPr="00B20AE8" w14:paraId="7BFC0C4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B61C5FA" w14:textId="77777777" w:rsidR="003D3C64" w:rsidRPr="00B20AE8" w:rsidRDefault="003D3C64" w:rsidP="0039402F">
            <w:pPr>
              <w:pStyle w:val="TAC"/>
            </w:pPr>
            <w:r w:rsidRPr="00B20AE8">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50F4FFA1" w14:textId="77777777" w:rsidR="003D3C64" w:rsidRPr="00B20AE8" w:rsidRDefault="003D3C64" w:rsidP="0039402F">
            <w:pPr>
              <w:pStyle w:val="TAC"/>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1FFAE56" w14:textId="77777777" w:rsidR="003D3C64" w:rsidRPr="00B20AE8" w:rsidRDefault="003D3C64" w:rsidP="0039402F">
            <w:pPr>
              <w:pStyle w:val="TAC"/>
              <w:rPr>
                <w:szCs w:val="18"/>
                <w:lang w:eastAsia="ko-KR"/>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CFF3D5"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C9FD02" w14:textId="77777777" w:rsidR="003D3C64" w:rsidRPr="00B20AE8" w:rsidRDefault="003D3C64" w:rsidP="0039402F">
            <w:pPr>
              <w:pStyle w:val="TAL"/>
            </w:pPr>
            <w:r w:rsidRPr="00B20AE8">
              <w:t>This requirement does not apply to BS operating in band 4, 10, 23 or 66/n66.</w:t>
            </w:r>
          </w:p>
        </w:tc>
      </w:tr>
      <w:tr w:rsidR="003D3C64" w:rsidRPr="00B20AE8" w14:paraId="1C1C055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F6F850B" w14:textId="77777777" w:rsidR="003D3C64" w:rsidRPr="00B20AE8" w:rsidRDefault="003D3C64" w:rsidP="0039402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444F9FAF" w14:textId="77777777" w:rsidR="003D3C64" w:rsidRPr="00B20AE8" w:rsidRDefault="003D3C64" w:rsidP="0039402F">
            <w:pPr>
              <w:pStyle w:val="TAC"/>
            </w:pPr>
            <w:r w:rsidRPr="00B20AE8">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DC841" w14:textId="77777777" w:rsidR="003D3C64" w:rsidRPr="00B20AE8" w:rsidRDefault="003D3C64" w:rsidP="0039402F">
            <w:pPr>
              <w:pStyle w:val="TAC"/>
              <w:rPr>
                <w:szCs w:val="18"/>
                <w:lang w:eastAsia="ko-KR"/>
              </w:rPr>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EE82A9F"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BB7FAC4" w14:textId="77777777" w:rsidR="003D3C64" w:rsidRPr="00B20AE8" w:rsidRDefault="003D3C64" w:rsidP="0039402F">
            <w:pPr>
              <w:pStyle w:val="TAL"/>
            </w:pPr>
            <w:r w:rsidRPr="00B20AE8">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14:paraId="2D6350C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A06007E" w14:textId="77777777" w:rsidR="00352A0A" w:rsidRPr="00B20AE8" w:rsidRDefault="00352A0A" w:rsidP="0039402F">
            <w:pPr>
              <w:pStyle w:val="TAC"/>
            </w:pPr>
            <w:r w:rsidRPr="00B20AE8">
              <w:t>E-UTRA Band 67</w:t>
            </w:r>
          </w:p>
        </w:tc>
        <w:tc>
          <w:tcPr>
            <w:tcW w:w="1701" w:type="dxa"/>
            <w:tcBorders>
              <w:top w:val="single" w:sz="2" w:space="0" w:color="auto"/>
              <w:left w:val="single" w:sz="4" w:space="0" w:color="auto"/>
              <w:bottom w:val="single" w:sz="2" w:space="0" w:color="auto"/>
              <w:right w:val="single" w:sz="2" w:space="0" w:color="auto"/>
            </w:tcBorders>
            <w:hideMark/>
          </w:tcPr>
          <w:p w14:paraId="534DE7D2" w14:textId="77777777" w:rsidR="00352A0A" w:rsidRPr="00B20AE8" w:rsidRDefault="00352A0A" w:rsidP="0039402F">
            <w:pPr>
              <w:pStyle w:val="TAC"/>
            </w:pPr>
            <w:r w:rsidRPr="00B20AE8">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C33B7A" w14:textId="77777777" w:rsidR="00352A0A" w:rsidRPr="00B20AE8" w:rsidRDefault="00352A0A" w:rsidP="0039402F">
            <w:pPr>
              <w:pStyle w:val="TAC"/>
              <w:rPr>
                <w:szCs w:val="18"/>
                <w:lang w:eastAsia="ko-KR"/>
              </w:rPr>
            </w:pPr>
            <w:r w:rsidRPr="00B20AE8">
              <w:t>-40.4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hideMark/>
          </w:tcPr>
          <w:p w14:paraId="52CDAF81"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D2CF31" w14:textId="77777777" w:rsidR="00352A0A" w:rsidRPr="00B20AE8" w:rsidRDefault="00352A0A" w:rsidP="0039402F">
            <w:pPr>
              <w:pStyle w:val="TAL"/>
            </w:pPr>
            <w:r w:rsidRPr="00B20AE8">
              <w:t>This requirement does not apply to BS operating in band 28/n28 or 67.</w:t>
            </w:r>
          </w:p>
        </w:tc>
      </w:tr>
      <w:tr w:rsidR="003D3C64" w:rsidRPr="00B20AE8" w14:paraId="5B4C9D3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1EFB85" w14:textId="77777777" w:rsidR="003D3C64" w:rsidRPr="00B20AE8" w:rsidRDefault="003D3C64" w:rsidP="0039402F">
            <w:pPr>
              <w:pStyle w:val="TAC"/>
              <w:rPr>
                <w:szCs w:val="18"/>
              </w:rPr>
            </w:pPr>
            <w:r w:rsidRPr="00B20AE8">
              <w:t>E-UTRA Band 68</w:t>
            </w:r>
          </w:p>
        </w:tc>
        <w:tc>
          <w:tcPr>
            <w:tcW w:w="1701" w:type="dxa"/>
            <w:tcBorders>
              <w:top w:val="single" w:sz="2" w:space="0" w:color="auto"/>
              <w:left w:val="single" w:sz="4" w:space="0" w:color="auto"/>
              <w:bottom w:val="single" w:sz="2" w:space="0" w:color="auto"/>
              <w:right w:val="single" w:sz="2" w:space="0" w:color="auto"/>
            </w:tcBorders>
          </w:tcPr>
          <w:p w14:paraId="7DA4089C" w14:textId="77777777" w:rsidR="003D3C64" w:rsidRPr="00B20AE8" w:rsidRDefault="003D3C64" w:rsidP="0039402F">
            <w:pPr>
              <w:pStyle w:val="TAC"/>
              <w:rPr>
                <w:szCs w:val="18"/>
              </w:rPr>
            </w:pPr>
            <w:r w:rsidRPr="00B20AE8">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8EB4D13"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5F883E2"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9E82E7E" w14:textId="77777777" w:rsidR="003D3C64" w:rsidRPr="00B20AE8" w:rsidRDefault="003D3C64" w:rsidP="0039402F">
            <w:pPr>
              <w:pStyle w:val="TAL"/>
              <w:rPr>
                <w:szCs w:val="18"/>
              </w:rPr>
            </w:pPr>
            <w:r w:rsidRPr="00B20AE8">
              <w:t>This requirement does not apply to BS operating in band 28/n28 or 68.</w:t>
            </w:r>
          </w:p>
        </w:tc>
      </w:tr>
      <w:tr w:rsidR="003D3C64" w:rsidRPr="00B20AE8" w14:paraId="5D0437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385A84"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7DF54660" w14:textId="77777777" w:rsidR="003D3C64" w:rsidRPr="00B20AE8" w:rsidRDefault="003D3C64" w:rsidP="0039402F">
            <w:pPr>
              <w:pStyle w:val="TAC"/>
              <w:rPr>
                <w:szCs w:val="18"/>
              </w:rPr>
            </w:pPr>
            <w:r w:rsidRPr="00B20AE8">
              <w:t>698-728 MHz</w:t>
            </w:r>
          </w:p>
        </w:tc>
        <w:tc>
          <w:tcPr>
            <w:tcW w:w="992" w:type="dxa"/>
            <w:gridSpan w:val="2"/>
            <w:tcBorders>
              <w:top w:val="single" w:sz="2" w:space="0" w:color="auto"/>
              <w:left w:val="single" w:sz="2" w:space="0" w:color="auto"/>
              <w:bottom w:val="single" w:sz="2" w:space="0" w:color="auto"/>
              <w:right w:val="single" w:sz="2" w:space="0" w:color="auto"/>
            </w:tcBorders>
          </w:tcPr>
          <w:p w14:paraId="4599DB91"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A892BE8"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664224" w14:textId="485BB23B" w:rsidR="003D3C64" w:rsidRPr="00B20AE8" w:rsidRDefault="003D3C64" w:rsidP="0039402F">
            <w:pPr>
              <w:pStyle w:val="TAL"/>
              <w:rPr>
                <w:szCs w:val="18"/>
              </w:rPr>
            </w:pPr>
            <w:r w:rsidRPr="00B20AE8">
              <w:t xml:space="preserve">This requirement does not apply to BS operating in band 68, </w:t>
            </w:r>
            <w:r w:rsidRPr="00B20AE8">
              <w:rPr>
                <w:rFonts w:cs="v5.0.0"/>
              </w:rPr>
              <w:t xml:space="preserve">since it is already covered by the requirement in </w:t>
            </w:r>
            <w:r>
              <w:rPr>
                <w:rFonts w:cs="v5.0.0"/>
              </w:rPr>
              <w:t>clause </w:t>
            </w:r>
            <w:r w:rsidRPr="00B20AE8">
              <w:rPr>
                <w:rFonts w:cs="v5.0.0"/>
              </w:rPr>
              <w:t xml:space="preserve">6.7.6.3.5.1 </w:t>
            </w:r>
            <w:r w:rsidRPr="00B20AE8">
              <w:t xml:space="preserve">For BS operating in Band 28/n28, it applies between 698 MHz and 703 MHz, while the rest is covered in </w:t>
            </w:r>
            <w:r>
              <w:t>clause </w:t>
            </w:r>
            <w:r w:rsidRPr="00B20AE8">
              <w:t>6.7.6.3.5.1</w:t>
            </w:r>
          </w:p>
        </w:tc>
      </w:tr>
      <w:tr w:rsidR="004F339F" w:rsidRPr="00B20AE8" w14:paraId="71CA03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5C923E4" w14:textId="77777777" w:rsidR="00422688" w:rsidRPr="00B20AE8" w:rsidRDefault="00422688" w:rsidP="0039402F">
            <w:pPr>
              <w:pStyle w:val="TAC"/>
              <w:rPr>
                <w:szCs w:val="18"/>
              </w:rPr>
            </w:pPr>
            <w:r w:rsidRPr="00B20AE8">
              <w:t>E-UTRA Band 69</w:t>
            </w:r>
          </w:p>
        </w:tc>
        <w:tc>
          <w:tcPr>
            <w:tcW w:w="1701" w:type="dxa"/>
            <w:tcBorders>
              <w:top w:val="single" w:sz="2" w:space="0" w:color="auto"/>
              <w:left w:val="single" w:sz="4" w:space="0" w:color="auto"/>
              <w:bottom w:val="single" w:sz="2" w:space="0" w:color="auto"/>
              <w:right w:val="single" w:sz="2" w:space="0" w:color="auto"/>
            </w:tcBorders>
          </w:tcPr>
          <w:p w14:paraId="1072A2CB" w14:textId="77777777" w:rsidR="00422688" w:rsidRPr="00B20AE8" w:rsidRDefault="00422688" w:rsidP="0039402F">
            <w:pPr>
              <w:pStyle w:val="TAC"/>
              <w:rPr>
                <w:szCs w:val="18"/>
              </w:rPr>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18DC0BBB" w14:textId="77777777" w:rsidR="00422688" w:rsidRPr="00B20AE8" w:rsidRDefault="00422688"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BAD16F"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017A9F" w14:textId="77777777" w:rsidR="00422688" w:rsidRPr="00B20AE8" w:rsidRDefault="00422688" w:rsidP="0039402F">
            <w:pPr>
              <w:pStyle w:val="TAL"/>
              <w:rPr>
                <w:szCs w:val="18"/>
              </w:rPr>
            </w:pPr>
            <w:r w:rsidRPr="00B20AE8">
              <w:t>This requirement does not apply to BS operating in Band 38 or 69.</w:t>
            </w:r>
          </w:p>
        </w:tc>
      </w:tr>
      <w:tr w:rsidR="003D3C64" w:rsidRPr="00B20AE8" w14:paraId="6859E5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E00815F" w14:textId="77777777" w:rsidR="003D3C64" w:rsidRPr="00B20AE8" w:rsidRDefault="003D3C64" w:rsidP="0039402F">
            <w:pPr>
              <w:pStyle w:val="TAC"/>
              <w:rPr>
                <w:szCs w:val="18"/>
              </w:rPr>
            </w:pPr>
            <w:r w:rsidRPr="00B20AE8">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247018D1" w14:textId="77777777" w:rsidR="003D3C64" w:rsidRPr="00B20AE8" w:rsidRDefault="003D3C64" w:rsidP="0039402F">
            <w:pPr>
              <w:pStyle w:val="TAC"/>
              <w:rPr>
                <w:szCs w:val="18"/>
              </w:rPr>
            </w:pPr>
            <w:r w:rsidRPr="00B20AE8">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B74D4C7"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13C1BD"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CFC5BC8" w14:textId="77777777" w:rsidR="003D3C64" w:rsidRPr="00B20AE8" w:rsidRDefault="003D3C64" w:rsidP="0039402F">
            <w:pPr>
              <w:pStyle w:val="TAL"/>
              <w:rPr>
                <w:szCs w:val="18"/>
              </w:rPr>
            </w:pPr>
            <w:r w:rsidRPr="00B20AE8">
              <w:t>This requirement does not apply to BS operating in band 2/n2, 25/n25 or 70/n70</w:t>
            </w:r>
          </w:p>
        </w:tc>
      </w:tr>
      <w:tr w:rsidR="003D3C64" w:rsidRPr="00B20AE8" w14:paraId="3041862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BCAAFB2"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09C31C94" w14:textId="77777777" w:rsidR="003D3C64" w:rsidRPr="00B20AE8" w:rsidRDefault="003D3C64" w:rsidP="0039402F">
            <w:pPr>
              <w:pStyle w:val="TAC"/>
              <w:rPr>
                <w:szCs w:val="18"/>
              </w:rPr>
            </w:pPr>
            <w:r w:rsidRPr="00B20AE8">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1D2C163C"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F5DC5AD"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0B755B70" w14:textId="6BEF2D2B" w:rsidR="003D3C64" w:rsidRPr="00B20AE8" w:rsidRDefault="003D3C64" w:rsidP="0039402F">
            <w:pPr>
              <w:pStyle w:val="TAL"/>
              <w:rPr>
                <w:szCs w:val="18"/>
              </w:rPr>
            </w:pPr>
            <w:r w:rsidRPr="00B20AE8">
              <w:t xml:space="preserve">This requirement does not apply to BS operating in band 70/n70, since it is already covered by the requirement in </w:t>
            </w:r>
            <w:r>
              <w:t>clause </w:t>
            </w:r>
            <w:r w:rsidRPr="00B20AE8">
              <w:t>6.7.6.3.5.1</w:t>
            </w:r>
          </w:p>
        </w:tc>
      </w:tr>
      <w:tr w:rsidR="003D3C64" w:rsidRPr="00B20AE8" w14:paraId="31AF750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CC40498" w14:textId="77777777" w:rsidR="003D3C64" w:rsidRPr="00B20AE8" w:rsidRDefault="003D3C64" w:rsidP="0039402F">
            <w:pPr>
              <w:pStyle w:val="TAC"/>
              <w:rPr>
                <w:szCs w:val="18"/>
              </w:rPr>
            </w:pPr>
            <w:r w:rsidRPr="00B20AE8">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66F11C2D" w14:textId="77777777" w:rsidR="003D3C64" w:rsidRPr="00B20AE8" w:rsidRDefault="003D3C64" w:rsidP="0039402F">
            <w:pPr>
              <w:pStyle w:val="TAC"/>
              <w:rPr>
                <w:szCs w:val="18"/>
              </w:rPr>
            </w:pPr>
            <w:r w:rsidRPr="00B20AE8">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AD2C5D6"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2FC7444"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A052027" w14:textId="77777777" w:rsidR="003D3C64" w:rsidRPr="00B20AE8" w:rsidRDefault="003D3C64" w:rsidP="0039402F">
            <w:pPr>
              <w:pStyle w:val="TAL"/>
              <w:rPr>
                <w:szCs w:val="18"/>
              </w:rPr>
            </w:pPr>
            <w:r w:rsidRPr="00B20AE8">
              <w:t>This requirement does not apply to BS operating in band 71/n71.</w:t>
            </w:r>
          </w:p>
        </w:tc>
      </w:tr>
      <w:tr w:rsidR="003D3C64" w:rsidRPr="00B20AE8" w14:paraId="4344B86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3284C27"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2BFE5520" w14:textId="77777777" w:rsidR="003D3C64" w:rsidRPr="00B20AE8" w:rsidRDefault="003D3C64" w:rsidP="0039402F">
            <w:pPr>
              <w:pStyle w:val="TAC"/>
              <w:rPr>
                <w:szCs w:val="18"/>
              </w:rPr>
            </w:pPr>
            <w:r w:rsidRPr="00B20AE8">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5714881D"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9B6920F"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0E14E6" w14:textId="3D875086" w:rsidR="003D3C64" w:rsidRPr="00B20AE8" w:rsidRDefault="003D3C64" w:rsidP="0039402F">
            <w:pPr>
              <w:pStyle w:val="TAL"/>
              <w:rPr>
                <w:szCs w:val="18"/>
              </w:rPr>
            </w:pPr>
            <w:r w:rsidRPr="00B20AE8">
              <w:t xml:space="preserve">This requirement does not apply to BS operating in band 71/n71, since it is already covered by the requirement in </w:t>
            </w:r>
            <w:r>
              <w:t>clause </w:t>
            </w:r>
            <w:r w:rsidRPr="00B20AE8">
              <w:t>6.7.6.3.5.1</w:t>
            </w:r>
          </w:p>
        </w:tc>
      </w:tr>
      <w:tr w:rsidR="003D3C64" w:rsidRPr="00B20AE8" w14:paraId="2807BD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E62791E" w14:textId="77777777" w:rsidR="003D3C64" w:rsidRPr="00B20AE8" w:rsidRDefault="003D3C64" w:rsidP="0039402F">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14:paraId="62CD54DB" w14:textId="77777777" w:rsidR="003D3C64" w:rsidRPr="00B20AE8" w:rsidRDefault="003D3C64" w:rsidP="0039402F">
            <w:pPr>
              <w:pStyle w:val="TAC"/>
              <w:rPr>
                <w:szCs w:val="18"/>
              </w:rPr>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A3D310B"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88F6AE2"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1042B8E" w14:textId="77777777" w:rsidR="003D3C64" w:rsidRPr="00B20AE8" w:rsidRDefault="003D3C64" w:rsidP="0039402F">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12E89BF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BEC8D17"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4CED7E60" w14:textId="77777777" w:rsidR="003D3C64" w:rsidRPr="00B20AE8" w:rsidRDefault="003D3C64" w:rsidP="0039402F">
            <w:pPr>
              <w:pStyle w:val="TAC"/>
              <w:rPr>
                <w:szCs w:val="18"/>
              </w:rPr>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4E160C9B"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EEE6715"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AF56320" w14:textId="52B1040D" w:rsidR="003D3C64" w:rsidRPr="00B20AE8" w:rsidRDefault="003D3C64" w:rsidP="0039402F">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6.7.6.3.5.1</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088EDBF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0B333D0" w14:textId="77777777" w:rsidR="003D3C64" w:rsidRPr="00B20AE8" w:rsidRDefault="003D3C64" w:rsidP="0039402F">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14:paraId="75D75C12" w14:textId="77777777" w:rsidR="003D3C64" w:rsidRPr="00B20AE8" w:rsidRDefault="003D3C64" w:rsidP="0039402F">
            <w:pPr>
              <w:pStyle w:val="TAC"/>
              <w:rPr>
                <w:szCs w:val="18"/>
              </w:rPr>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61F41081"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6B2A14E1"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86FEAC8" w14:textId="77777777" w:rsidR="003D3C64" w:rsidRPr="00B20AE8" w:rsidRDefault="003D3C64" w:rsidP="0039402F">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3FCF584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9A50E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1A1D84A8" w14:textId="77777777" w:rsidR="003D3C64" w:rsidRPr="00B20AE8" w:rsidRDefault="003D3C64" w:rsidP="0039402F">
            <w:pPr>
              <w:pStyle w:val="TAC"/>
              <w:rPr>
                <w:szCs w:val="18"/>
              </w:rPr>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976EE6E"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2A5E426"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12E7F1E" w14:textId="2166D098" w:rsidR="003D3C64" w:rsidRPr="00B20AE8" w:rsidRDefault="003D3C64" w:rsidP="0039402F">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6.7.6.3.5.1</w:t>
            </w:r>
          </w:p>
        </w:tc>
      </w:tr>
      <w:tr w:rsidR="003D3C64" w:rsidRPr="00B20AE8" w14:paraId="777F6463"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07B3082" w14:textId="77777777" w:rsidR="003D3C64" w:rsidRPr="00B20AE8" w:rsidRDefault="003D3C64" w:rsidP="0039402F">
            <w:pPr>
              <w:pStyle w:val="TAC"/>
              <w:rPr>
                <w:szCs w:val="18"/>
              </w:rPr>
            </w:pPr>
            <w:r w:rsidRPr="00B20AE8">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610096FC" w14:textId="77777777" w:rsidR="003D3C64" w:rsidRPr="00B20AE8" w:rsidRDefault="003D3C64" w:rsidP="0039402F">
            <w:pPr>
              <w:pStyle w:val="TAC"/>
              <w:rPr>
                <w:szCs w:val="18"/>
              </w:rPr>
            </w:pPr>
            <w:r w:rsidRPr="00B20AE8">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6EAD1E61"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2737178"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1D4B062" w14:textId="77777777" w:rsidR="003D3C64" w:rsidRPr="00B20AE8" w:rsidRDefault="003D3C64" w:rsidP="0039402F">
            <w:pPr>
              <w:pStyle w:val="TAL"/>
              <w:rPr>
                <w:szCs w:val="18"/>
              </w:rPr>
            </w:pPr>
            <w:r w:rsidRPr="00B20AE8">
              <w:t>This requirement does not apply to BS operating in band 11, 21, 32, 50/n50, 74 or 75/n75.</w:t>
            </w:r>
          </w:p>
        </w:tc>
      </w:tr>
      <w:tr w:rsidR="003D3C64" w:rsidRPr="00B20AE8" w14:paraId="49CE555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D3B111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0E0A909F" w14:textId="77777777" w:rsidR="003D3C64" w:rsidRPr="00B20AE8" w:rsidRDefault="003D3C64" w:rsidP="0039402F">
            <w:pPr>
              <w:pStyle w:val="TAC"/>
              <w:rPr>
                <w:szCs w:val="18"/>
              </w:rPr>
            </w:pPr>
            <w:r w:rsidRPr="00B20AE8">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465AD657"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25DD9263" w14:textId="06495A85" w:rsidR="003D3C64" w:rsidRPr="00B20AE8" w:rsidRDefault="003D3C64" w:rsidP="0039402F">
            <w:pPr>
              <w:pStyle w:val="TAC"/>
              <w:rPr>
                <w:szCs w:val="18"/>
              </w:rPr>
            </w:pPr>
            <w:r w:rsidRPr="00B20AE8">
              <w:t>1</w:t>
            </w:r>
            <w:r w:rsidR="00A33949">
              <w:t xml:space="preserve"> </w:t>
            </w:r>
            <w:r w:rsidRPr="00B20AE8">
              <w:t>MHz</w:t>
            </w:r>
          </w:p>
        </w:tc>
        <w:tc>
          <w:tcPr>
            <w:tcW w:w="4423" w:type="dxa"/>
            <w:tcBorders>
              <w:top w:val="single" w:sz="2" w:space="0" w:color="auto"/>
              <w:left w:val="single" w:sz="2" w:space="0" w:color="auto"/>
              <w:bottom w:val="single" w:sz="2" w:space="0" w:color="auto"/>
              <w:right w:val="single" w:sz="2" w:space="0" w:color="auto"/>
            </w:tcBorders>
          </w:tcPr>
          <w:p w14:paraId="40459E15" w14:textId="3B249807" w:rsidR="003D3C64" w:rsidRPr="00B20AE8" w:rsidRDefault="003D3C64" w:rsidP="0039402F">
            <w:pPr>
              <w:pStyle w:val="TAL"/>
              <w:rPr>
                <w:szCs w:val="18"/>
              </w:rPr>
            </w:pPr>
            <w:r w:rsidRPr="00B20AE8">
              <w:t xml:space="preserve">This requirement does not apply to BS operating in Band 74, since it is already covered by the requirement in </w:t>
            </w:r>
            <w:r>
              <w:t>clause </w:t>
            </w:r>
            <w:r w:rsidRPr="00B20AE8">
              <w:t>6.7.6.3.5.1 This requirement does not apply to BS operating in band 32, 45, 50/n50, 51/n51, 75/n75 or 76/n76.</w:t>
            </w:r>
          </w:p>
        </w:tc>
      </w:tr>
      <w:tr w:rsidR="004F339F" w:rsidRPr="00B20AE8" w14:paraId="0C5726C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BAD7A13" w14:textId="77777777" w:rsidR="00422688" w:rsidRPr="00B20AE8" w:rsidRDefault="00422688" w:rsidP="0039402F">
            <w:pPr>
              <w:pStyle w:val="TAC"/>
              <w:rPr>
                <w:szCs w:val="18"/>
              </w:rPr>
            </w:pPr>
            <w:r w:rsidRPr="00B20AE8">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1930E19A" w14:textId="77777777" w:rsidR="00422688" w:rsidRPr="00B20AE8" w:rsidRDefault="00422688" w:rsidP="0039402F">
            <w:pPr>
              <w:pStyle w:val="TAC"/>
              <w:rPr>
                <w:szCs w:val="18"/>
              </w:rPr>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034B9B5A" w14:textId="77777777" w:rsidR="00422688" w:rsidRPr="00B20AE8" w:rsidRDefault="00422688"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6938D56"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65A1D437" w14:textId="77777777" w:rsidR="00422688" w:rsidRPr="00B20AE8" w:rsidRDefault="00422688" w:rsidP="0039402F">
            <w:pPr>
              <w:pStyle w:val="TAL"/>
              <w:rPr>
                <w:szCs w:val="18"/>
              </w:rPr>
            </w:pPr>
            <w:r w:rsidRPr="00B20AE8">
              <w:t>This requirement does not apply to BS operating in Band 11, 21, 32, 45, 50/n50, 51/n51, 74, 75/n75 or 76/n76.</w:t>
            </w:r>
          </w:p>
        </w:tc>
      </w:tr>
      <w:tr w:rsidR="004F339F" w:rsidRPr="00B20AE8" w14:paraId="5A56053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6766A12" w14:textId="77777777" w:rsidR="00422688" w:rsidRPr="00B20AE8" w:rsidRDefault="00422688" w:rsidP="0039402F">
            <w:pPr>
              <w:pStyle w:val="TAC"/>
              <w:rPr>
                <w:szCs w:val="18"/>
              </w:rPr>
            </w:pPr>
            <w:r w:rsidRPr="00B20AE8">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07CFF19C" w14:textId="77777777" w:rsidR="00422688" w:rsidRPr="00B20AE8" w:rsidRDefault="00422688" w:rsidP="0039402F">
            <w:pPr>
              <w:pStyle w:val="TAC"/>
              <w:rPr>
                <w:szCs w:val="18"/>
              </w:rPr>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4F74A292" w14:textId="77777777" w:rsidR="00422688" w:rsidRPr="00B20AE8" w:rsidRDefault="00422688"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88D9E05"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BF3FDA1" w14:textId="77777777" w:rsidR="00422688" w:rsidRPr="00B20AE8" w:rsidRDefault="00422688" w:rsidP="0039402F">
            <w:pPr>
              <w:pStyle w:val="TAL"/>
              <w:rPr>
                <w:szCs w:val="18"/>
              </w:rPr>
            </w:pPr>
            <w:r w:rsidRPr="00B20AE8">
              <w:t>This requirement does not apply to BS operating in Band 50/n50, 51/n51, 75/n75 or 76/n76.</w:t>
            </w:r>
          </w:p>
        </w:tc>
      </w:tr>
      <w:tr w:rsidR="004F339F" w:rsidRPr="00B20AE8" w14:paraId="6A98042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311224CF" w14:textId="77777777" w:rsidR="00422688" w:rsidRPr="00B20AE8" w:rsidRDefault="00422688" w:rsidP="0039402F">
            <w:pPr>
              <w:pStyle w:val="TAC"/>
              <w:rPr>
                <w:szCs w:val="18"/>
              </w:rPr>
            </w:pPr>
            <w:r w:rsidRPr="00B20AE8">
              <w:t>NR Band n77</w:t>
            </w:r>
          </w:p>
        </w:tc>
        <w:tc>
          <w:tcPr>
            <w:tcW w:w="1701" w:type="dxa"/>
            <w:tcBorders>
              <w:top w:val="single" w:sz="2" w:space="0" w:color="auto"/>
              <w:left w:val="single" w:sz="4" w:space="0" w:color="auto"/>
              <w:bottom w:val="single" w:sz="2" w:space="0" w:color="auto"/>
              <w:right w:val="single" w:sz="2" w:space="0" w:color="auto"/>
            </w:tcBorders>
          </w:tcPr>
          <w:p w14:paraId="201AE448" w14:textId="77777777" w:rsidR="00422688" w:rsidRPr="00B20AE8" w:rsidRDefault="00422688" w:rsidP="0039402F">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42B451C8" w14:textId="77777777" w:rsidR="00422688" w:rsidRPr="00B20AE8" w:rsidRDefault="00422688" w:rsidP="0039402F">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1AB24544"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41812DA" w14:textId="77777777" w:rsidR="00422688" w:rsidRPr="00B20AE8" w:rsidRDefault="00422688" w:rsidP="0039402F">
            <w:pPr>
              <w:pStyle w:val="TAL"/>
              <w:rPr>
                <w:szCs w:val="18"/>
              </w:rPr>
            </w:pPr>
            <w:r w:rsidRPr="00B20AE8">
              <w:t xml:space="preserve">This is not applicable to BS operating in Band </w:t>
            </w:r>
            <w:r w:rsidR="00955E29" w:rsidRPr="00B20AE8">
              <w:t xml:space="preserve">22, </w:t>
            </w:r>
            <w:r w:rsidRPr="00B20AE8">
              <w:rPr>
                <w:lang w:eastAsia="zh-CN"/>
              </w:rPr>
              <w:t xml:space="preserve">42, 43, 48, </w:t>
            </w:r>
            <w:r w:rsidR="00955E29" w:rsidRPr="00B20AE8">
              <w:rPr>
                <w:lang w:eastAsia="zh-CN"/>
              </w:rPr>
              <w:t xml:space="preserve">52, </w:t>
            </w:r>
            <w:r w:rsidRPr="00B20AE8">
              <w:rPr>
                <w:lang w:eastAsia="zh-CN"/>
              </w:rPr>
              <w:t>n77 or n78</w:t>
            </w:r>
          </w:p>
        </w:tc>
      </w:tr>
      <w:tr w:rsidR="004F339F" w:rsidRPr="00B20AE8" w14:paraId="65CFF9BA"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4E4D0B1" w14:textId="77777777" w:rsidR="00422688" w:rsidRPr="00B20AE8" w:rsidRDefault="00422688" w:rsidP="0039402F">
            <w:pPr>
              <w:pStyle w:val="TAC"/>
              <w:rPr>
                <w:szCs w:val="18"/>
              </w:rPr>
            </w:pPr>
            <w:r w:rsidRPr="00B20AE8">
              <w:t>NR Band n78</w:t>
            </w:r>
          </w:p>
        </w:tc>
        <w:tc>
          <w:tcPr>
            <w:tcW w:w="1701" w:type="dxa"/>
            <w:tcBorders>
              <w:top w:val="single" w:sz="2" w:space="0" w:color="auto"/>
              <w:left w:val="single" w:sz="4" w:space="0" w:color="auto"/>
              <w:bottom w:val="single" w:sz="2" w:space="0" w:color="auto"/>
              <w:right w:val="single" w:sz="2" w:space="0" w:color="auto"/>
            </w:tcBorders>
          </w:tcPr>
          <w:p w14:paraId="392705CB" w14:textId="77777777" w:rsidR="00422688" w:rsidRPr="00B20AE8" w:rsidRDefault="00422688" w:rsidP="0039402F">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29162160" w14:textId="77777777" w:rsidR="00422688" w:rsidRPr="00B20AE8" w:rsidRDefault="00422688" w:rsidP="0039402F">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510B378A"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5E96E7" w14:textId="77777777" w:rsidR="00422688" w:rsidRPr="00B20AE8" w:rsidRDefault="00422688" w:rsidP="0039402F">
            <w:pPr>
              <w:pStyle w:val="TAL"/>
              <w:rPr>
                <w:szCs w:val="18"/>
              </w:rPr>
            </w:pPr>
            <w:r w:rsidRPr="00B20AE8">
              <w:t xml:space="preserve">This is not applicable to BS operating in Band </w:t>
            </w:r>
            <w:r w:rsidR="00955E29" w:rsidRPr="00B20AE8">
              <w:t xml:space="preserve">22, </w:t>
            </w:r>
            <w:r w:rsidRPr="00B20AE8">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5C7E10C8"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76AC3E4B" w14:textId="77777777" w:rsidR="00EB4093" w:rsidRPr="00B20AE8" w:rsidRDefault="00EB4093" w:rsidP="0039402F">
            <w:pPr>
              <w:pStyle w:val="TAC"/>
            </w:pPr>
            <w:r w:rsidRPr="00B20AE8">
              <w:rPr>
                <w:rFonts w:eastAsia="DengXian"/>
                <w:lang w:val="sv-SE"/>
              </w:rPr>
              <w:t>NR Band n79</w:t>
            </w:r>
          </w:p>
        </w:tc>
        <w:tc>
          <w:tcPr>
            <w:tcW w:w="1701" w:type="dxa"/>
            <w:tcBorders>
              <w:top w:val="single" w:sz="2" w:space="0" w:color="auto"/>
              <w:left w:val="single" w:sz="4" w:space="0" w:color="auto"/>
              <w:bottom w:val="single" w:sz="2" w:space="0" w:color="auto"/>
              <w:right w:val="single" w:sz="2" w:space="0" w:color="auto"/>
            </w:tcBorders>
          </w:tcPr>
          <w:p w14:paraId="48DEA866" w14:textId="77777777" w:rsidR="00EB4093" w:rsidRPr="00B20AE8" w:rsidRDefault="00EB4093" w:rsidP="0039402F">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0EF334A" w14:textId="77777777" w:rsidR="00EB4093" w:rsidRPr="00B20AE8" w:rsidRDefault="00EB4093" w:rsidP="0039402F">
            <w:pPr>
              <w:pStyle w:val="TAC"/>
            </w:pPr>
            <w:r w:rsidRPr="00B20AE8">
              <w:t>-39.5 dBm</w:t>
            </w:r>
          </w:p>
        </w:tc>
        <w:tc>
          <w:tcPr>
            <w:tcW w:w="1276" w:type="dxa"/>
            <w:tcBorders>
              <w:top w:val="single" w:sz="2" w:space="0" w:color="auto"/>
              <w:left w:val="single" w:sz="2" w:space="0" w:color="auto"/>
              <w:bottom w:val="single" w:sz="2" w:space="0" w:color="auto"/>
              <w:right w:val="single" w:sz="2" w:space="0" w:color="auto"/>
            </w:tcBorders>
          </w:tcPr>
          <w:p w14:paraId="138F5662" w14:textId="77777777" w:rsidR="00EB4093" w:rsidRPr="00B20AE8" w:rsidRDefault="00EB4093"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F19F6D" w14:textId="0DEEF9E7" w:rsidR="00EB4093" w:rsidRPr="00B20AE8" w:rsidRDefault="00EB4093" w:rsidP="0039402F">
            <w:pPr>
              <w:pStyle w:val="TAL"/>
            </w:pPr>
          </w:p>
        </w:tc>
      </w:tr>
      <w:tr w:rsidR="004F339F" w:rsidRPr="00B20AE8" w14:paraId="4670316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B56AFFB" w14:textId="77777777" w:rsidR="00EB4093" w:rsidRPr="00B20AE8" w:rsidRDefault="00EB4093" w:rsidP="0039402F">
            <w:pPr>
              <w:pStyle w:val="TAC"/>
              <w:rPr>
                <w:szCs w:val="18"/>
              </w:rPr>
            </w:pPr>
            <w:r w:rsidRPr="00B20AE8">
              <w:t>NR Band n80</w:t>
            </w:r>
          </w:p>
        </w:tc>
        <w:tc>
          <w:tcPr>
            <w:tcW w:w="1701" w:type="dxa"/>
            <w:tcBorders>
              <w:top w:val="single" w:sz="2" w:space="0" w:color="auto"/>
              <w:left w:val="single" w:sz="4" w:space="0" w:color="auto"/>
              <w:bottom w:val="single" w:sz="2" w:space="0" w:color="auto"/>
              <w:right w:val="single" w:sz="2" w:space="0" w:color="auto"/>
            </w:tcBorders>
          </w:tcPr>
          <w:p w14:paraId="77AA1C87" w14:textId="77777777" w:rsidR="00EB4093" w:rsidRPr="00B20AE8" w:rsidRDefault="00EB4093" w:rsidP="0039402F">
            <w:pPr>
              <w:pStyle w:val="TAC"/>
              <w:rPr>
                <w:szCs w:val="18"/>
              </w:rPr>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54155A0F"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522CC465"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A773375" w14:textId="5F0BF8A6" w:rsidR="00EB4093" w:rsidRPr="00B20AE8" w:rsidRDefault="00EB4093" w:rsidP="0039402F">
            <w:pPr>
              <w:pStyle w:val="TAL"/>
            </w:pPr>
            <w:r w:rsidRPr="00B20AE8">
              <w:t xml:space="preserve">This requirement does not apply to BS operating in band 3/n3, since it is already covered by the requirement in </w:t>
            </w:r>
            <w:r w:rsidR="003D3C64">
              <w:t>clause </w:t>
            </w:r>
            <w:r w:rsidR="003D3C64" w:rsidRPr="00B20AE8">
              <w:t>6</w:t>
            </w:r>
            <w:r w:rsidRPr="00B20AE8">
              <w:t>.7.6.3.5.1</w:t>
            </w:r>
          </w:p>
          <w:p w14:paraId="69FDBE08" w14:textId="6A709F11" w:rsidR="00EB4093" w:rsidRPr="00B20AE8" w:rsidRDefault="00EB4093" w:rsidP="0039402F">
            <w:pPr>
              <w:pStyle w:val="TAL"/>
              <w:rPr>
                <w:szCs w:val="18"/>
              </w:rPr>
            </w:pPr>
            <w:r w:rsidRPr="00B20AE8">
              <w:t xml:space="preserve">For BS operating in band 9, it applies for 1710 MHz to 1749.9 MHz and 1784.9 MHz to 1785 MHz, while the rest is covered in </w:t>
            </w:r>
            <w:r w:rsidR="003D3C64">
              <w:t>clause </w:t>
            </w:r>
            <w:r w:rsidR="003D3C64" w:rsidRPr="00B20AE8">
              <w:t>6</w:t>
            </w:r>
            <w:r w:rsidRPr="00B20AE8">
              <w:t>.7.6.3.5.1</w:t>
            </w:r>
          </w:p>
        </w:tc>
      </w:tr>
      <w:tr w:rsidR="004F339F" w:rsidRPr="00B20AE8" w14:paraId="31620C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5923A62A" w14:textId="77777777" w:rsidR="00EB4093" w:rsidRPr="00B20AE8" w:rsidRDefault="00EB4093" w:rsidP="0039402F">
            <w:pPr>
              <w:pStyle w:val="TAC"/>
              <w:rPr>
                <w:szCs w:val="18"/>
              </w:rPr>
            </w:pPr>
            <w:r w:rsidRPr="00B20AE8">
              <w:t>NR Band n81</w:t>
            </w:r>
          </w:p>
        </w:tc>
        <w:tc>
          <w:tcPr>
            <w:tcW w:w="1701" w:type="dxa"/>
            <w:tcBorders>
              <w:top w:val="single" w:sz="2" w:space="0" w:color="auto"/>
              <w:left w:val="single" w:sz="4" w:space="0" w:color="auto"/>
              <w:bottom w:val="single" w:sz="2" w:space="0" w:color="auto"/>
              <w:right w:val="single" w:sz="2" w:space="0" w:color="auto"/>
            </w:tcBorders>
          </w:tcPr>
          <w:p w14:paraId="47AA751F" w14:textId="77777777" w:rsidR="00EB4093" w:rsidRPr="00B20AE8" w:rsidRDefault="00EB4093" w:rsidP="0039402F">
            <w:pPr>
              <w:pStyle w:val="TAC"/>
              <w:rPr>
                <w:szCs w:val="18"/>
              </w:rPr>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715BF442"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FB68B8C"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9147890" w14:textId="49E90699" w:rsidR="00EB4093" w:rsidRPr="00B20AE8" w:rsidRDefault="00EB4093" w:rsidP="0039402F">
            <w:pPr>
              <w:pStyle w:val="TAL"/>
              <w:rPr>
                <w:szCs w:val="18"/>
              </w:rPr>
            </w:pPr>
            <w:r w:rsidRPr="00B20AE8">
              <w:t xml:space="preserve">This requirement does not apply to BS operating in band 8/n8, since it is already covered by the requirement in </w:t>
            </w:r>
            <w:r w:rsidR="003D3C64">
              <w:t>clause </w:t>
            </w:r>
            <w:r w:rsidR="003D3C64" w:rsidRPr="00B20AE8">
              <w:t>6</w:t>
            </w:r>
            <w:r w:rsidRPr="00B20AE8">
              <w:t>.7.6.3.5.1</w:t>
            </w:r>
          </w:p>
        </w:tc>
      </w:tr>
      <w:tr w:rsidR="004F339F" w:rsidRPr="00B20AE8" w14:paraId="60245E8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78CD7F" w14:textId="77777777" w:rsidR="00EB4093" w:rsidRPr="00B20AE8" w:rsidRDefault="00EB4093" w:rsidP="0039402F">
            <w:pPr>
              <w:pStyle w:val="TAC"/>
              <w:rPr>
                <w:szCs w:val="18"/>
              </w:rPr>
            </w:pPr>
            <w:r w:rsidRPr="00B20AE8">
              <w:t>NR Band n82</w:t>
            </w:r>
          </w:p>
        </w:tc>
        <w:tc>
          <w:tcPr>
            <w:tcW w:w="1701" w:type="dxa"/>
            <w:tcBorders>
              <w:top w:val="single" w:sz="2" w:space="0" w:color="auto"/>
              <w:left w:val="single" w:sz="4" w:space="0" w:color="auto"/>
              <w:bottom w:val="single" w:sz="2" w:space="0" w:color="auto"/>
              <w:right w:val="single" w:sz="2" w:space="0" w:color="auto"/>
            </w:tcBorders>
          </w:tcPr>
          <w:p w14:paraId="4A7043BF" w14:textId="77777777" w:rsidR="00EB4093" w:rsidRPr="00B20AE8" w:rsidRDefault="00EB4093" w:rsidP="0039402F">
            <w:pPr>
              <w:pStyle w:val="TAC"/>
              <w:rPr>
                <w:szCs w:val="18"/>
              </w:rPr>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4FE3E295"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478530E"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71733A0" w14:textId="3A75C8A4" w:rsidR="00EB4093" w:rsidRPr="00B20AE8" w:rsidRDefault="00EB4093" w:rsidP="0039402F">
            <w:pPr>
              <w:pStyle w:val="TAL"/>
              <w:rPr>
                <w:szCs w:val="18"/>
              </w:rPr>
            </w:pPr>
            <w:r w:rsidRPr="00B20AE8">
              <w:t xml:space="preserve">This requirement does not apply to BS operating in band 20/n20, since it is already covered by the requirement in </w:t>
            </w:r>
            <w:r w:rsidR="003D3C64">
              <w:t>clause </w:t>
            </w:r>
            <w:r w:rsidR="003D3C64" w:rsidRPr="00B20AE8">
              <w:t>6</w:t>
            </w:r>
            <w:r w:rsidRPr="00B20AE8">
              <w:t>.7.6.3.5.1</w:t>
            </w:r>
          </w:p>
        </w:tc>
      </w:tr>
      <w:tr w:rsidR="004F339F" w:rsidRPr="00B20AE8" w14:paraId="46CBF20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E4C8131" w14:textId="77777777" w:rsidR="00EB4093" w:rsidRPr="00B20AE8" w:rsidRDefault="00EB4093" w:rsidP="0039402F">
            <w:pPr>
              <w:pStyle w:val="TAC"/>
              <w:rPr>
                <w:szCs w:val="18"/>
              </w:rPr>
            </w:pPr>
            <w:r w:rsidRPr="00B20AE8">
              <w:t>NR Band n83</w:t>
            </w:r>
          </w:p>
        </w:tc>
        <w:tc>
          <w:tcPr>
            <w:tcW w:w="1701" w:type="dxa"/>
            <w:tcBorders>
              <w:top w:val="single" w:sz="2" w:space="0" w:color="auto"/>
              <w:left w:val="single" w:sz="4" w:space="0" w:color="auto"/>
              <w:bottom w:val="single" w:sz="2" w:space="0" w:color="auto"/>
              <w:right w:val="single" w:sz="2" w:space="0" w:color="auto"/>
            </w:tcBorders>
          </w:tcPr>
          <w:p w14:paraId="08052E90" w14:textId="77777777" w:rsidR="00EB4093" w:rsidRPr="00B20AE8" w:rsidRDefault="00EB4093" w:rsidP="0039402F">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49D8043B"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F2734EE"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E268513" w14:textId="558F4A1C" w:rsidR="00EB4093" w:rsidRPr="00B20AE8" w:rsidRDefault="00EB4093" w:rsidP="0039402F">
            <w:pPr>
              <w:pStyle w:val="TAL"/>
              <w:rPr>
                <w:szCs w:val="18"/>
              </w:rPr>
            </w:pPr>
            <w:r w:rsidRPr="00B20AE8">
              <w:t xml:space="preserve">This requirement does not apply to BS operating in band 28/n28, since it is already covered by the requirement in </w:t>
            </w:r>
            <w:r w:rsidR="003D3C64">
              <w:t>clause </w:t>
            </w:r>
            <w:r w:rsidR="003D3C64" w:rsidRPr="00B20AE8">
              <w:t>6</w:t>
            </w:r>
            <w:r w:rsidRPr="00B20AE8">
              <w:t>.7.6.3.5.1 This requirement does not apply to BS operating in Band 44. For BS operating in Band 67, it applies for 703-736</w:t>
            </w:r>
            <w:r w:rsidR="00A33949">
              <w:t xml:space="preserve"> </w:t>
            </w:r>
            <w:r w:rsidRPr="00B20AE8">
              <w:t xml:space="preserve">MHz. </w:t>
            </w:r>
            <w:r w:rsidRPr="00B20AE8">
              <w:rPr>
                <w:rFonts w:cs="v5.0.0"/>
              </w:rPr>
              <w:t>For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4F339F" w:rsidRPr="00B20AE8" w14:paraId="3860B42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120038" w14:textId="77777777" w:rsidR="00EB4093" w:rsidRPr="00B20AE8" w:rsidRDefault="00EB4093" w:rsidP="0039402F">
            <w:pPr>
              <w:pStyle w:val="TAC"/>
              <w:rPr>
                <w:szCs w:val="18"/>
              </w:rPr>
            </w:pPr>
            <w:r w:rsidRPr="00B20AE8">
              <w:t>NR Band n84</w:t>
            </w:r>
          </w:p>
        </w:tc>
        <w:tc>
          <w:tcPr>
            <w:tcW w:w="1701" w:type="dxa"/>
            <w:tcBorders>
              <w:top w:val="single" w:sz="2" w:space="0" w:color="auto"/>
              <w:left w:val="single" w:sz="4" w:space="0" w:color="auto"/>
              <w:bottom w:val="single" w:sz="2" w:space="0" w:color="auto"/>
              <w:right w:val="single" w:sz="2" w:space="0" w:color="auto"/>
            </w:tcBorders>
          </w:tcPr>
          <w:p w14:paraId="629F24DB" w14:textId="77777777" w:rsidR="00EB4093" w:rsidRPr="00B20AE8" w:rsidRDefault="00EB4093" w:rsidP="0039402F">
            <w:pPr>
              <w:pStyle w:val="TAC"/>
              <w:rPr>
                <w:lang w:eastAsia="zh-CN"/>
              </w:rPr>
            </w:pPr>
            <w:r w:rsidRPr="00B20AE8">
              <w:t>1920 - 1980 MHz</w:t>
            </w:r>
          </w:p>
          <w:p w14:paraId="0E55CE76" w14:textId="77777777" w:rsidR="00EB4093" w:rsidRPr="00B20AE8" w:rsidRDefault="00EB4093" w:rsidP="0039402F">
            <w:pPr>
              <w:pStyle w:val="TAC"/>
            </w:pPr>
          </w:p>
        </w:tc>
        <w:tc>
          <w:tcPr>
            <w:tcW w:w="992" w:type="dxa"/>
            <w:gridSpan w:val="2"/>
            <w:tcBorders>
              <w:top w:val="single" w:sz="2" w:space="0" w:color="auto"/>
              <w:left w:val="single" w:sz="2" w:space="0" w:color="auto"/>
              <w:bottom w:val="single" w:sz="2" w:space="0" w:color="auto"/>
              <w:right w:val="single" w:sz="2" w:space="0" w:color="auto"/>
            </w:tcBorders>
          </w:tcPr>
          <w:p w14:paraId="0CDE43BC"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5D945FC"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5EA159" w14:textId="49A7FCDA" w:rsidR="00EB4093" w:rsidRPr="00B20AE8" w:rsidRDefault="00EB4093" w:rsidP="0039402F">
            <w:pPr>
              <w:pStyle w:val="TAL"/>
              <w:rPr>
                <w:szCs w:val="18"/>
              </w:rPr>
            </w:pPr>
            <w:r w:rsidRPr="00B20AE8">
              <w:t xml:space="preserve">This requirement does not apply to BS operating in band 1/n1 or 65, since it is already covered by the requirement in </w:t>
            </w:r>
            <w:r w:rsidR="003D3C64">
              <w:t>clause </w:t>
            </w:r>
            <w:r w:rsidR="003D3C64" w:rsidRPr="00B20AE8">
              <w:t>6</w:t>
            </w:r>
            <w:r w:rsidRPr="00B20AE8">
              <w:t>.7.6.3.5.1</w:t>
            </w:r>
          </w:p>
        </w:tc>
      </w:tr>
      <w:tr w:rsidR="003D3C64" w:rsidRPr="00B20AE8" w14:paraId="7EFBE0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B96A0" w14:textId="77777777" w:rsidR="003D3C64" w:rsidRPr="00B20AE8" w:rsidRDefault="003D3C64" w:rsidP="0039402F">
            <w:pPr>
              <w:pStyle w:val="TAC"/>
            </w:pPr>
            <w:r w:rsidRPr="00B20AE8">
              <w:t>E-UTRA Band 85</w:t>
            </w:r>
          </w:p>
        </w:tc>
        <w:tc>
          <w:tcPr>
            <w:tcW w:w="1701" w:type="dxa"/>
            <w:tcBorders>
              <w:top w:val="single" w:sz="2" w:space="0" w:color="auto"/>
              <w:left w:val="single" w:sz="4" w:space="0" w:color="auto"/>
              <w:bottom w:val="single" w:sz="2" w:space="0" w:color="auto"/>
              <w:right w:val="single" w:sz="2" w:space="0" w:color="auto"/>
            </w:tcBorders>
            <w:hideMark/>
          </w:tcPr>
          <w:p w14:paraId="18FE7841" w14:textId="77777777" w:rsidR="003D3C64" w:rsidRPr="00B20AE8" w:rsidRDefault="003D3C64" w:rsidP="0039402F">
            <w:pPr>
              <w:pStyle w:val="TAC"/>
            </w:pPr>
            <w:r w:rsidRPr="00B20AE8">
              <w:t>728 - 746 MHz</w:t>
            </w:r>
          </w:p>
        </w:tc>
        <w:tc>
          <w:tcPr>
            <w:tcW w:w="983" w:type="dxa"/>
            <w:tcBorders>
              <w:top w:val="single" w:sz="2" w:space="0" w:color="auto"/>
              <w:left w:val="single" w:sz="2" w:space="0" w:color="auto"/>
              <w:bottom w:val="single" w:sz="2" w:space="0" w:color="auto"/>
              <w:right w:val="single" w:sz="2" w:space="0" w:color="auto"/>
            </w:tcBorders>
            <w:hideMark/>
          </w:tcPr>
          <w:p w14:paraId="75582077" w14:textId="77777777" w:rsidR="003D3C64" w:rsidRPr="00B20AE8" w:rsidRDefault="003D3C64" w:rsidP="0039402F">
            <w:pPr>
              <w:pStyle w:val="TAC"/>
            </w:pPr>
            <w:r w:rsidRPr="00B20AE8">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0E260AD"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7A3B8F9" w14:textId="77777777" w:rsidR="003D3C64" w:rsidRPr="00B20AE8" w:rsidRDefault="003D3C64" w:rsidP="0039402F">
            <w:pPr>
              <w:pStyle w:val="TAL"/>
            </w:pPr>
            <w:r w:rsidRPr="00B20AE8">
              <w:t>This requirement does not apply to BS operating in band 12/n12, 29 or 85.</w:t>
            </w:r>
          </w:p>
        </w:tc>
      </w:tr>
      <w:tr w:rsidR="003D3C64" w:rsidRPr="00B20AE8" w14:paraId="645ED27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FCF4A63"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E656E96" w14:textId="77777777" w:rsidR="003D3C64" w:rsidRPr="00B20AE8" w:rsidRDefault="003D3C64" w:rsidP="0039402F">
            <w:pPr>
              <w:pStyle w:val="TAC"/>
            </w:pPr>
            <w:r w:rsidRPr="00B20AE8">
              <w:t>698 - 716 MHz</w:t>
            </w:r>
          </w:p>
        </w:tc>
        <w:tc>
          <w:tcPr>
            <w:tcW w:w="983" w:type="dxa"/>
            <w:tcBorders>
              <w:top w:val="single" w:sz="2" w:space="0" w:color="auto"/>
              <w:left w:val="single" w:sz="2" w:space="0" w:color="auto"/>
              <w:bottom w:val="single" w:sz="2" w:space="0" w:color="auto"/>
              <w:right w:val="single" w:sz="2" w:space="0" w:color="auto"/>
            </w:tcBorders>
            <w:hideMark/>
          </w:tcPr>
          <w:p w14:paraId="44505A4A" w14:textId="77777777" w:rsidR="003D3C64" w:rsidRPr="00B20AE8" w:rsidRDefault="003D3C64" w:rsidP="0039402F">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9A4B50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C0C553" w14:textId="68D28EF0" w:rsidR="003D3C64" w:rsidRPr="00B20AE8" w:rsidRDefault="003D3C64" w:rsidP="0039402F">
            <w:pPr>
              <w:pStyle w:val="TAL"/>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 xml:space="preserve">6.7.6.3.5.1 </w:t>
            </w:r>
            <w:r w:rsidRPr="00B20AE8">
              <w:t>For BS operating in Band 29, it</w:t>
            </w:r>
            <w:r w:rsidRPr="00F437E4">
              <w:rPr>
                <w:rFonts w:eastAsia="MS PGothic"/>
              </w:rPr>
              <w:t xml:space="preserve"> applies 1 MHz below the Band 29 downlink operating band (Note 7).</w:t>
            </w:r>
          </w:p>
        </w:tc>
      </w:tr>
      <w:tr w:rsidR="00EB4093" w:rsidRPr="00B20AE8" w14:paraId="69BD397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BC62B1" w14:textId="77777777" w:rsidR="00EB4093" w:rsidRPr="00B20AE8" w:rsidRDefault="00EB4093" w:rsidP="0039402F">
            <w:pPr>
              <w:pStyle w:val="TAC"/>
            </w:pPr>
            <w:r w:rsidRPr="00B20AE8">
              <w:t>NR Band n86</w:t>
            </w:r>
          </w:p>
        </w:tc>
        <w:tc>
          <w:tcPr>
            <w:tcW w:w="1701" w:type="dxa"/>
            <w:tcBorders>
              <w:top w:val="single" w:sz="2" w:space="0" w:color="auto"/>
              <w:left w:val="single" w:sz="4" w:space="0" w:color="auto"/>
              <w:bottom w:val="single" w:sz="2" w:space="0" w:color="auto"/>
              <w:right w:val="single" w:sz="2" w:space="0" w:color="auto"/>
            </w:tcBorders>
            <w:hideMark/>
          </w:tcPr>
          <w:p w14:paraId="6A22DCC4" w14:textId="77777777" w:rsidR="00EB4093" w:rsidRPr="00B20AE8" w:rsidRDefault="00EB4093" w:rsidP="0039402F">
            <w:pPr>
              <w:pStyle w:val="TAC"/>
            </w:pPr>
            <w:r w:rsidRPr="00B20AE8">
              <w:t>1710 - 1780 MHz</w:t>
            </w:r>
          </w:p>
        </w:tc>
        <w:tc>
          <w:tcPr>
            <w:tcW w:w="983" w:type="dxa"/>
            <w:tcBorders>
              <w:top w:val="single" w:sz="2" w:space="0" w:color="auto"/>
              <w:left w:val="single" w:sz="2" w:space="0" w:color="auto"/>
              <w:bottom w:val="single" w:sz="2" w:space="0" w:color="auto"/>
              <w:right w:val="single" w:sz="2" w:space="0" w:color="auto"/>
            </w:tcBorders>
            <w:hideMark/>
          </w:tcPr>
          <w:p w14:paraId="567C3B72" w14:textId="77777777" w:rsidR="00EB4093" w:rsidRPr="00B20AE8" w:rsidRDefault="00EB4093" w:rsidP="0039402F">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770161FF" w14:textId="77777777" w:rsidR="00EB4093" w:rsidRPr="00B20AE8" w:rsidRDefault="00EB4093"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B196ED3" w14:textId="0ADF7D37" w:rsidR="00EB4093" w:rsidRPr="00B20AE8" w:rsidRDefault="00EB4093" w:rsidP="0039402F">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 For BS operating in Band 10, it applies for 1770 MHz to 1780 MHz, while the rest is covered in </w:t>
            </w:r>
            <w:r w:rsidR="003D3C64">
              <w:t>clause </w:t>
            </w:r>
            <w:r w:rsidR="003D3C64" w:rsidRPr="00B20AE8">
              <w:rPr>
                <w:rFonts w:cs="v5.0.0"/>
              </w:rPr>
              <w:t>6</w:t>
            </w:r>
            <w:r w:rsidRPr="00B20AE8">
              <w:rPr>
                <w:rFonts w:cs="v5.0.0"/>
              </w:rPr>
              <w:t>.7.6.3.5.1</w:t>
            </w:r>
          </w:p>
        </w:tc>
      </w:tr>
    </w:tbl>
    <w:p w14:paraId="1B518503" w14:textId="77777777" w:rsidR="00352A0A" w:rsidRPr="00B20AE8" w:rsidRDefault="00352A0A" w:rsidP="0039402F"/>
    <w:p w14:paraId="21687937" w14:textId="1C70C943" w:rsidR="00352A0A" w:rsidRPr="00B20AE8" w:rsidRDefault="00352A0A" w:rsidP="0039402F">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3FFF0481" w14:textId="51608150" w:rsidR="00352A0A" w:rsidRPr="00B20AE8" w:rsidRDefault="00352A0A" w:rsidP="0039402F">
      <w:pPr>
        <w:pStyle w:val="NO"/>
      </w:pPr>
      <w:r w:rsidRPr="00B20AE8">
        <w:t>NOTE 2:</w:t>
      </w:r>
      <w:r w:rsidRPr="00B20AE8">
        <w:tab/>
        <w:t xml:space="preserve">Table 6.7.6.4.5.1.1-1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55C9451" w14:textId="77777777" w:rsidR="00352A0A" w:rsidRPr="00B20AE8" w:rsidRDefault="00352A0A" w:rsidP="0039402F">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14:paraId="3BB2BDE5" w14:textId="77777777" w:rsidR="00352A0A" w:rsidRPr="00B20AE8" w:rsidRDefault="00352A0A" w:rsidP="0039402F">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532BC532" w14:textId="77777777" w:rsidR="00352A0A" w:rsidRPr="00B20AE8" w:rsidRDefault="00352A0A" w:rsidP="0039402F">
      <w:pPr>
        <w:pStyle w:val="NO"/>
      </w:pPr>
      <w:r w:rsidRPr="00B20AE8">
        <w:t>NOTE 6:</w:t>
      </w:r>
      <w:r w:rsidRPr="00B20AE8">
        <w:tab/>
        <w:t>For Band 28/n28 BS, specific solutions may be required to fulfil the spurious emissions limits for BS for co-existence with Band 27 UL operating band.</w:t>
      </w:r>
    </w:p>
    <w:p w14:paraId="5138E22F" w14:textId="77777777" w:rsidR="00352A0A" w:rsidRPr="00B20AE8" w:rsidRDefault="00352A0A" w:rsidP="0039402F">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14:paraId="0E4A08CF" w14:textId="77777777" w:rsidR="00352A0A" w:rsidRPr="00B20AE8" w:rsidRDefault="00352A0A" w:rsidP="0039402F">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14:paraId="4940979C" w14:textId="77777777" w:rsidR="00352A0A" w:rsidRPr="00B20AE8" w:rsidRDefault="00352A0A" w:rsidP="0039402F">
      <w:r w:rsidRPr="00B20AE8">
        <w:t>The TRP of any spurious emission shall not exceed:</w:t>
      </w:r>
    </w:p>
    <w:p w14:paraId="4E050E2B" w14:textId="77777777" w:rsidR="00352A0A" w:rsidRPr="00B20AE8" w:rsidRDefault="00352A0A" w:rsidP="0039402F">
      <w:pPr>
        <w:pStyle w:val="TH"/>
      </w:pPr>
      <w:r w:rsidRPr="00B20AE8">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C17686" w14:textId="77777777" w:rsidTr="006A2BF1">
        <w:trPr>
          <w:cantSplit/>
          <w:jc w:val="center"/>
        </w:trPr>
        <w:tc>
          <w:tcPr>
            <w:tcW w:w="2242" w:type="dxa"/>
          </w:tcPr>
          <w:p w14:paraId="32FD60F0" w14:textId="77777777" w:rsidR="00352A0A" w:rsidRPr="00B20AE8" w:rsidRDefault="00352A0A" w:rsidP="0039402F">
            <w:pPr>
              <w:pStyle w:val="TAH"/>
            </w:pPr>
            <w:r w:rsidRPr="00B20AE8">
              <w:t>Frequency range</w:t>
            </w:r>
          </w:p>
        </w:tc>
        <w:tc>
          <w:tcPr>
            <w:tcW w:w="2126" w:type="dxa"/>
          </w:tcPr>
          <w:p w14:paraId="3D7C9E72" w14:textId="77777777" w:rsidR="00352A0A" w:rsidRPr="00B20AE8" w:rsidRDefault="00352A0A" w:rsidP="0039402F">
            <w:pPr>
              <w:pStyle w:val="TAH"/>
            </w:pPr>
            <w:r w:rsidRPr="00B20AE8">
              <w:t>Maximum Level</w:t>
            </w:r>
          </w:p>
        </w:tc>
        <w:tc>
          <w:tcPr>
            <w:tcW w:w="864" w:type="dxa"/>
          </w:tcPr>
          <w:p w14:paraId="70D74B49" w14:textId="77777777" w:rsidR="00352A0A" w:rsidRPr="00B20AE8" w:rsidRDefault="00352A0A" w:rsidP="0039402F">
            <w:pPr>
              <w:pStyle w:val="TAH"/>
            </w:pPr>
            <w:r w:rsidRPr="00B20AE8">
              <w:t>Measurement Bandwidth</w:t>
            </w:r>
          </w:p>
        </w:tc>
        <w:tc>
          <w:tcPr>
            <w:tcW w:w="3617" w:type="dxa"/>
          </w:tcPr>
          <w:p w14:paraId="0E70217D" w14:textId="77777777" w:rsidR="00352A0A" w:rsidRPr="00B20AE8" w:rsidRDefault="00352A0A" w:rsidP="0039402F">
            <w:pPr>
              <w:pStyle w:val="TAH"/>
            </w:pPr>
            <w:r w:rsidRPr="00B20AE8">
              <w:t>Notes</w:t>
            </w:r>
          </w:p>
        </w:tc>
      </w:tr>
      <w:tr w:rsidR="004F339F" w:rsidRPr="00B20AE8" w14:paraId="61AAA6DF" w14:textId="77777777" w:rsidTr="006A2BF1">
        <w:trPr>
          <w:cantSplit/>
          <w:jc w:val="center"/>
        </w:trPr>
        <w:tc>
          <w:tcPr>
            <w:tcW w:w="2242" w:type="dxa"/>
            <w:tcBorders>
              <w:top w:val="single" w:sz="4" w:space="0" w:color="auto"/>
              <w:bottom w:val="single" w:sz="4" w:space="0" w:color="auto"/>
            </w:tcBorders>
          </w:tcPr>
          <w:p w14:paraId="5EECE2C5" w14:textId="77777777" w:rsidR="00352A0A" w:rsidRPr="00B20AE8" w:rsidRDefault="00352A0A" w:rsidP="0039402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40C49594" w14:textId="77777777" w:rsidR="00352A0A" w:rsidRPr="00B20AE8" w:rsidRDefault="00352A0A" w:rsidP="0039402F">
            <w:pPr>
              <w:pStyle w:val="TAC"/>
            </w:pPr>
            <w:r w:rsidRPr="00B20AE8">
              <w:t>-32 dBm</w:t>
            </w:r>
          </w:p>
        </w:tc>
        <w:tc>
          <w:tcPr>
            <w:tcW w:w="864" w:type="dxa"/>
            <w:tcBorders>
              <w:top w:val="single" w:sz="4" w:space="0" w:color="auto"/>
              <w:bottom w:val="single" w:sz="4" w:space="0" w:color="auto"/>
            </w:tcBorders>
          </w:tcPr>
          <w:p w14:paraId="50AB2BD3" w14:textId="77777777" w:rsidR="00352A0A" w:rsidRPr="00B20AE8" w:rsidRDefault="00352A0A" w:rsidP="0039402F">
            <w:pPr>
              <w:pStyle w:val="TAC"/>
            </w:pPr>
            <w:r w:rsidRPr="00B20AE8">
              <w:t>300 kHz</w:t>
            </w:r>
          </w:p>
        </w:tc>
        <w:tc>
          <w:tcPr>
            <w:tcW w:w="3617" w:type="dxa"/>
            <w:tcBorders>
              <w:top w:val="single" w:sz="4" w:space="0" w:color="auto"/>
              <w:bottom w:val="single" w:sz="4" w:space="0" w:color="auto"/>
            </w:tcBorders>
          </w:tcPr>
          <w:p w14:paraId="51BD2E6B" w14:textId="6A851C52" w:rsidR="00352A0A" w:rsidRPr="00B20AE8" w:rsidRDefault="00352A0A" w:rsidP="0039402F">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352A0A" w:rsidRPr="00B20AE8" w14:paraId="5F4AFF1B" w14:textId="77777777" w:rsidTr="006A2BF1">
        <w:trPr>
          <w:cantSplit/>
          <w:jc w:val="center"/>
        </w:trPr>
        <w:tc>
          <w:tcPr>
            <w:tcW w:w="8849" w:type="dxa"/>
            <w:gridSpan w:val="4"/>
            <w:tcBorders>
              <w:top w:val="single" w:sz="4" w:space="0" w:color="auto"/>
            </w:tcBorders>
          </w:tcPr>
          <w:p w14:paraId="6AD09758" w14:textId="77777777" w:rsidR="00352A0A" w:rsidRPr="00B20AE8" w:rsidRDefault="00352A0A" w:rsidP="0039402F">
            <w:pPr>
              <w:pStyle w:val="TAN"/>
            </w:pPr>
            <w:r w:rsidRPr="00B20AE8">
              <w:t>NOTE:</w:t>
            </w:r>
            <w:r w:rsidRPr="00B20AE8">
              <w:tab/>
              <w:t>The requirement is not applicable in China.</w:t>
            </w:r>
          </w:p>
        </w:tc>
      </w:tr>
    </w:tbl>
    <w:p w14:paraId="5B299DA0" w14:textId="77777777" w:rsidR="00352A0A" w:rsidRPr="00B20AE8" w:rsidRDefault="00352A0A" w:rsidP="0039402F"/>
    <w:p w14:paraId="6690F5C3" w14:textId="77777777" w:rsidR="00352A0A" w:rsidRPr="00B20AE8" w:rsidRDefault="00352A0A" w:rsidP="0039402F">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62313698" w14:textId="77777777" w:rsidR="00352A0A" w:rsidRPr="00B20AE8" w:rsidRDefault="00352A0A" w:rsidP="0039402F">
      <w:r w:rsidRPr="00B20AE8">
        <w:t>The TRP of any spurious emission shall not exceed:</w:t>
      </w:r>
    </w:p>
    <w:p w14:paraId="15084F9F" w14:textId="77777777" w:rsidR="00352A0A" w:rsidRPr="00B20AE8" w:rsidRDefault="00352A0A" w:rsidP="0039402F">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9714D24" w14:textId="77777777" w:rsidTr="006A2BF1">
        <w:trPr>
          <w:cantSplit/>
          <w:jc w:val="center"/>
        </w:trPr>
        <w:tc>
          <w:tcPr>
            <w:tcW w:w="2376" w:type="dxa"/>
          </w:tcPr>
          <w:p w14:paraId="7AE33789" w14:textId="77777777" w:rsidR="00352A0A" w:rsidRPr="00B20AE8" w:rsidRDefault="00352A0A" w:rsidP="0039402F">
            <w:pPr>
              <w:pStyle w:val="TAH"/>
            </w:pPr>
            <w:r w:rsidRPr="00B20AE8">
              <w:t>Operating Band</w:t>
            </w:r>
          </w:p>
        </w:tc>
        <w:tc>
          <w:tcPr>
            <w:tcW w:w="2376" w:type="dxa"/>
          </w:tcPr>
          <w:p w14:paraId="79D68C7C" w14:textId="77777777" w:rsidR="00352A0A" w:rsidRPr="00B20AE8" w:rsidRDefault="00352A0A" w:rsidP="0039402F">
            <w:pPr>
              <w:pStyle w:val="TAH"/>
            </w:pPr>
            <w:r w:rsidRPr="00B20AE8">
              <w:t>Frequency range</w:t>
            </w:r>
          </w:p>
        </w:tc>
        <w:tc>
          <w:tcPr>
            <w:tcW w:w="1276" w:type="dxa"/>
          </w:tcPr>
          <w:p w14:paraId="36D86BDB" w14:textId="77777777" w:rsidR="00352A0A" w:rsidRPr="00B20AE8" w:rsidRDefault="00352A0A" w:rsidP="0039402F">
            <w:pPr>
              <w:pStyle w:val="TAH"/>
            </w:pPr>
            <w:r w:rsidRPr="00B20AE8">
              <w:t>Maximum Level</w:t>
            </w:r>
          </w:p>
        </w:tc>
        <w:tc>
          <w:tcPr>
            <w:tcW w:w="1418" w:type="dxa"/>
          </w:tcPr>
          <w:p w14:paraId="27AE7F4F" w14:textId="77777777" w:rsidR="00352A0A" w:rsidRPr="00B20AE8" w:rsidRDefault="00352A0A" w:rsidP="0039402F">
            <w:pPr>
              <w:pStyle w:val="TAH"/>
            </w:pPr>
            <w:r w:rsidRPr="00B20AE8">
              <w:t>Measurement Bandwidth</w:t>
            </w:r>
          </w:p>
        </w:tc>
        <w:tc>
          <w:tcPr>
            <w:tcW w:w="1956" w:type="dxa"/>
          </w:tcPr>
          <w:p w14:paraId="6C56CFDD" w14:textId="77777777" w:rsidR="00352A0A" w:rsidRPr="00B20AE8" w:rsidRDefault="00352A0A" w:rsidP="0039402F">
            <w:pPr>
              <w:pStyle w:val="TAH"/>
            </w:pPr>
            <w:r w:rsidRPr="00B20AE8">
              <w:t>Notes</w:t>
            </w:r>
          </w:p>
        </w:tc>
      </w:tr>
      <w:tr w:rsidR="004F339F" w:rsidRPr="00B20AE8" w14:paraId="4003B14B" w14:textId="77777777" w:rsidTr="006A2BF1">
        <w:trPr>
          <w:cantSplit/>
          <w:jc w:val="center"/>
        </w:trPr>
        <w:tc>
          <w:tcPr>
            <w:tcW w:w="2376" w:type="dxa"/>
          </w:tcPr>
          <w:p w14:paraId="6AA941A8" w14:textId="77777777" w:rsidR="00352A0A" w:rsidRPr="00B20AE8" w:rsidRDefault="00352A0A" w:rsidP="0039402F">
            <w:pPr>
              <w:pStyle w:val="TAC"/>
            </w:pPr>
            <w:r w:rsidRPr="00B20AE8">
              <w:t>13</w:t>
            </w:r>
          </w:p>
        </w:tc>
        <w:tc>
          <w:tcPr>
            <w:tcW w:w="2376" w:type="dxa"/>
          </w:tcPr>
          <w:p w14:paraId="7A48B33A" w14:textId="77777777" w:rsidR="00352A0A" w:rsidRPr="00B20AE8" w:rsidRDefault="00352A0A" w:rsidP="0039402F">
            <w:pPr>
              <w:pStyle w:val="TAC"/>
            </w:pPr>
            <w:r w:rsidRPr="00B20AE8">
              <w:t>763 - 775 MHz</w:t>
            </w:r>
          </w:p>
        </w:tc>
        <w:tc>
          <w:tcPr>
            <w:tcW w:w="1276" w:type="dxa"/>
          </w:tcPr>
          <w:p w14:paraId="5210B92C"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669CA59F" w14:textId="77777777" w:rsidR="00352A0A" w:rsidRPr="00B20AE8" w:rsidRDefault="00352A0A" w:rsidP="0039402F">
            <w:pPr>
              <w:pStyle w:val="TAC"/>
            </w:pPr>
            <w:r w:rsidRPr="00B20AE8">
              <w:t>6.25 kHz</w:t>
            </w:r>
          </w:p>
        </w:tc>
        <w:tc>
          <w:tcPr>
            <w:tcW w:w="1956" w:type="dxa"/>
          </w:tcPr>
          <w:p w14:paraId="228AC065" w14:textId="77777777" w:rsidR="00352A0A" w:rsidRPr="00B20AE8" w:rsidRDefault="00352A0A" w:rsidP="0039402F">
            <w:pPr>
              <w:pStyle w:val="TAC"/>
            </w:pPr>
          </w:p>
        </w:tc>
      </w:tr>
      <w:tr w:rsidR="004F339F" w:rsidRPr="00B20AE8" w14:paraId="29DE5A5C" w14:textId="77777777" w:rsidTr="006A2BF1">
        <w:trPr>
          <w:cantSplit/>
          <w:jc w:val="center"/>
        </w:trPr>
        <w:tc>
          <w:tcPr>
            <w:tcW w:w="2376" w:type="dxa"/>
          </w:tcPr>
          <w:p w14:paraId="68B5527A" w14:textId="77777777" w:rsidR="00352A0A" w:rsidRPr="00B20AE8" w:rsidRDefault="00352A0A" w:rsidP="0039402F">
            <w:pPr>
              <w:pStyle w:val="TAC"/>
            </w:pPr>
            <w:r w:rsidRPr="00B20AE8">
              <w:t>13</w:t>
            </w:r>
          </w:p>
        </w:tc>
        <w:tc>
          <w:tcPr>
            <w:tcW w:w="2376" w:type="dxa"/>
          </w:tcPr>
          <w:p w14:paraId="0F29F00F" w14:textId="77777777" w:rsidR="00352A0A" w:rsidRPr="00B20AE8" w:rsidRDefault="00352A0A" w:rsidP="0039402F">
            <w:pPr>
              <w:pStyle w:val="TAC"/>
            </w:pPr>
            <w:r w:rsidRPr="00B20AE8">
              <w:t>793 - 805 MHz</w:t>
            </w:r>
          </w:p>
        </w:tc>
        <w:tc>
          <w:tcPr>
            <w:tcW w:w="1276" w:type="dxa"/>
          </w:tcPr>
          <w:p w14:paraId="56EB2BD7"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16FDC062" w14:textId="77777777" w:rsidR="00352A0A" w:rsidRPr="00B20AE8" w:rsidRDefault="00352A0A" w:rsidP="0039402F">
            <w:pPr>
              <w:pStyle w:val="TAC"/>
            </w:pPr>
            <w:r w:rsidRPr="00B20AE8">
              <w:t>6.25 kHz</w:t>
            </w:r>
          </w:p>
        </w:tc>
        <w:tc>
          <w:tcPr>
            <w:tcW w:w="1956" w:type="dxa"/>
          </w:tcPr>
          <w:p w14:paraId="1FCA2AF2" w14:textId="77777777" w:rsidR="00352A0A" w:rsidRPr="00B20AE8" w:rsidRDefault="00352A0A" w:rsidP="0039402F">
            <w:pPr>
              <w:pStyle w:val="TAC"/>
            </w:pPr>
          </w:p>
        </w:tc>
      </w:tr>
      <w:tr w:rsidR="004F339F" w:rsidRPr="00B20AE8" w14:paraId="5DC906D7" w14:textId="77777777" w:rsidTr="006A2BF1">
        <w:trPr>
          <w:cantSplit/>
          <w:jc w:val="center"/>
        </w:trPr>
        <w:tc>
          <w:tcPr>
            <w:tcW w:w="2376" w:type="dxa"/>
          </w:tcPr>
          <w:p w14:paraId="523D4A19" w14:textId="77777777" w:rsidR="00352A0A" w:rsidRPr="00B20AE8" w:rsidRDefault="00352A0A" w:rsidP="0039402F">
            <w:pPr>
              <w:pStyle w:val="TAC"/>
            </w:pPr>
            <w:r w:rsidRPr="00B20AE8">
              <w:t>14</w:t>
            </w:r>
          </w:p>
        </w:tc>
        <w:tc>
          <w:tcPr>
            <w:tcW w:w="2376" w:type="dxa"/>
          </w:tcPr>
          <w:p w14:paraId="14507049" w14:textId="77777777" w:rsidR="00352A0A" w:rsidRPr="00B20AE8" w:rsidRDefault="00352A0A" w:rsidP="0039402F">
            <w:pPr>
              <w:pStyle w:val="TAC"/>
            </w:pPr>
            <w:r w:rsidRPr="00B20AE8">
              <w:t>769 - 775 MHz</w:t>
            </w:r>
          </w:p>
        </w:tc>
        <w:tc>
          <w:tcPr>
            <w:tcW w:w="1276" w:type="dxa"/>
          </w:tcPr>
          <w:p w14:paraId="6CF053C5"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5ACA8FB2" w14:textId="77777777" w:rsidR="00352A0A" w:rsidRPr="00B20AE8" w:rsidRDefault="00352A0A" w:rsidP="0039402F">
            <w:pPr>
              <w:pStyle w:val="TAC"/>
            </w:pPr>
            <w:r w:rsidRPr="00B20AE8">
              <w:t>6.25 kHz</w:t>
            </w:r>
          </w:p>
        </w:tc>
        <w:tc>
          <w:tcPr>
            <w:tcW w:w="1956" w:type="dxa"/>
          </w:tcPr>
          <w:p w14:paraId="27F7857E" w14:textId="77777777" w:rsidR="00352A0A" w:rsidRPr="00B20AE8" w:rsidRDefault="00352A0A" w:rsidP="0039402F">
            <w:pPr>
              <w:pStyle w:val="TAC"/>
            </w:pPr>
          </w:p>
        </w:tc>
      </w:tr>
      <w:tr w:rsidR="00352A0A" w:rsidRPr="00B20AE8" w14:paraId="53081612" w14:textId="77777777" w:rsidTr="006A2BF1">
        <w:trPr>
          <w:cantSplit/>
          <w:jc w:val="center"/>
        </w:trPr>
        <w:tc>
          <w:tcPr>
            <w:tcW w:w="2376" w:type="dxa"/>
          </w:tcPr>
          <w:p w14:paraId="04185EAB" w14:textId="77777777" w:rsidR="00352A0A" w:rsidRPr="00B20AE8" w:rsidRDefault="00352A0A" w:rsidP="0039402F">
            <w:pPr>
              <w:pStyle w:val="TAC"/>
            </w:pPr>
            <w:r w:rsidRPr="00B20AE8">
              <w:t>14</w:t>
            </w:r>
          </w:p>
        </w:tc>
        <w:tc>
          <w:tcPr>
            <w:tcW w:w="2376" w:type="dxa"/>
          </w:tcPr>
          <w:p w14:paraId="35F48390" w14:textId="77777777" w:rsidR="00352A0A" w:rsidRPr="00B20AE8" w:rsidRDefault="00352A0A" w:rsidP="0039402F">
            <w:pPr>
              <w:pStyle w:val="TAC"/>
            </w:pPr>
            <w:r w:rsidRPr="00B20AE8">
              <w:t>799 - 805 MHz</w:t>
            </w:r>
          </w:p>
        </w:tc>
        <w:tc>
          <w:tcPr>
            <w:tcW w:w="1276" w:type="dxa"/>
          </w:tcPr>
          <w:p w14:paraId="0068030F"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3149FE76" w14:textId="77777777" w:rsidR="00352A0A" w:rsidRPr="00B20AE8" w:rsidRDefault="00352A0A" w:rsidP="0039402F">
            <w:pPr>
              <w:pStyle w:val="TAC"/>
            </w:pPr>
            <w:r w:rsidRPr="00B20AE8">
              <w:t>6.25 kHz</w:t>
            </w:r>
          </w:p>
        </w:tc>
        <w:tc>
          <w:tcPr>
            <w:tcW w:w="1956" w:type="dxa"/>
          </w:tcPr>
          <w:p w14:paraId="7EB3CE8E" w14:textId="77777777" w:rsidR="00352A0A" w:rsidRPr="00B20AE8" w:rsidRDefault="00352A0A" w:rsidP="0039402F">
            <w:pPr>
              <w:pStyle w:val="TAC"/>
            </w:pPr>
          </w:p>
        </w:tc>
      </w:tr>
    </w:tbl>
    <w:p w14:paraId="78438D5F" w14:textId="77777777" w:rsidR="00352A0A" w:rsidRPr="00B20AE8" w:rsidRDefault="00352A0A" w:rsidP="0039402F"/>
    <w:p w14:paraId="529377BC" w14:textId="77777777" w:rsidR="00352A0A" w:rsidRPr="00B20AE8" w:rsidRDefault="00352A0A" w:rsidP="0039402F">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7E655BCF" w14:textId="77777777" w:rsidR="00352A0A" w:rsidRPr="00B20AE8" w:rsidRDefault="00352A0A" w:rsidP="0039402F">
      <w:r w:rsidRPr="00B20AE8">
        <w:t>The TRP of any spurious emission shall not exceed:</w:t>
      </w:r>
    </w:p>
    <w:p w14:paraId="117FFF5A" w14:textId="77777777" w:rsidR="00352A0A" w:rsidRPr="00B20AE8" w:rsidRDefault="00352A0A" w:rsidP="0039402F">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D09F11F"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73C994" w14:textId="77777777" w:rsidR="00352A0A" w:rsidRPr="00B20AE8" w:rsidRDefault="00352A0A" w:rsidP="0039402F">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53092136" w14:textId="77777777" w:rsidR="00352A0A" w:rsidRPr="00B20AE8" w:rsidRDefault="00352A0A" w:rsidP="0039402F">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204BE491" w14:textId="77777777" w:rsidR="00352A0A" w:rsidRPr="00B20AE8" w:rsidRDefault="00352A0A" w:rsidP="0039402F">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1A8C6140" w14:textId="77777777" w:rsidR="00352A0A" w:rsidRPr="00B20AE8" w:rsidRDefault="00352A0A"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67B8E2C" w14:textId="77777777" w:rsidR="00352A0A" w:rsidRPr="00B20AE8" w:rsidRDefault="00352A0A" w:rsidP="0039402F">
            <w:pPr>
              <w:pStyle w:val="TAH"/>
            </w:pPr>
            <w:r w:rsidRPr="00B20AE8">
              <w:t>Notes</w:t>
            </w:r>
          </w:p>
        </w:tc>
      </w:tr>
      <w:tr w:rsidR="00352A0A" w:rsidRPr="00B20AE8" w14:paraId="1D7F36F2"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1740283" w14:textId="77777777" w:rsidR="00352A0A" w:rsidRPr="00B20AE8" w:rsidRDefault="00352A0A" w:rsidP="0039402F">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7A9123AB" w14:textId="77777777" w:rsidR="00352A0A" w:rsidRPr="00B20AE8" w:rsidRDefault="00352A0A" w:rsidP="0039402F">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2D124D49" w14:textId="77777777" w:rsidR="00352A0A" w:rsidRPr="00B20AE8" w:rsidRDefault="00352A0A" w:rsidP="0039402F">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14:paraId="322BAE3B" w14:textId="77777777" w:rsidR="00352A0A" w:rsidRPr="00B20AE8" w:rsidRDefault="00352A0A" w:rsidP="0039402F">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50C7D690" w14:textId="6043C86D" w:rsidR="00352A0A" w:rsidRPr="00B20AE8" w:rsidRDefault="00352A0A" w:rsidP="0039402F">
            <w:pPr>
              <w:pStyle w:val="TAC"/>
            </w:pPr>
            <w:r w:rsidRPr="00B20AE8">
              <w:t>Applicable for offsets &gt; 37.5</w:t>
            </w:r>
            <w:r w:rsidR="00A33949">
              <w:t> </w:t>
            </w:r>
            <w:r w:rsidRPr="00B20AE8">
              <w:t>kHz from the channel edge</w:t>
            </w:r>
          </w:p>
        </w:tc>
      </w:tr>
    </w:tbl>
    <w:p w14:paraId="346B9338" w14:textId="77777777" w:rsidR="00352A0A" w:rsidRPr="00B20AE8" w:rsidRDefault="00352A0A" w:rsidP="0039402F"/>
    <w:p w14:paraId="5E15BECD" w14:textId="2ACF775C" w:rsidR="00406D34" w:rsidRPr="00B20AE8" w:rsidRDefault="00406D34" w:rsidP="0039402F">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2242E09E" w14:textId="77777777" w:rsidR="00352A0A" w:rsidRPr="00B20AE8" w:rsidRDefault="00352A0A" w:rsidP="0039402F"/>
    <w:p w14:paraId="7AAFD600" w14:textId="77777777" w:rsidR="00352A0A" w:rsidRPr="00B20AE8" w:rsidRDefault="00352A0A" w:rsidP="0039402F">
      <w:pPr>
        <w:rPr>
          <w:rFonts w:cs="v5.0.0"/>
        </w:rPr>
      </w:pPr>
      <w:r w:rsidRPr="00B20AE8">
        <w:rPr>
          <w:rFonts w:cs="v5.0.0"/>
        </w:rPr>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14:paraId="46B1BE94" w14:textId="77777777" w:rsidR="00352A0A" w:rsidRPr="00B20AE8" w:rsidRDefault="00352A0A" w:rsidP="0039402F">
      <w:r w:rsidRPr="00B20AE8">
        <w:t>The TRP of any spurious emission shall not exceed:</w:t>
      </w:r>
    </w:p>
    <w:p w14:paraId="2BE901EB" w14:textId="77777777" w:rsidR="00352A0A" w:rsidRPr="00B20AE8" w:rsidRDefault="00352A0A" w:rsidP="0039402F">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26249C19" w14:textId="77777777" w:rsidTr="006A2BF1">
        <w:trPr>
          <w:cantSplit/>
          <w:jc w:val="center"/>
        </w:trPr>
        <w:tc>
          <w:tcPr>
            <w:tcW w:w="2323" w:type="dxa"/>
          </w:tcPr>
          <w:p w14:paraId="24FB5928" w14:textId="77777777" w:rsidR="00352A0A" w:rsidRPr="00B20AE8" w:rsidRDefault="00352A0A" w:rsidP="0039402F">
            <w:pPr>
              <w:pStyle w:val="TAH"/>
            </w:pPr>
            <w:r w:rsidRPr="00B20AE8">
              <w:t>Frequency range</w:t>
            </w:r>
          </w:p>
        </w:tc>
        <w:tc>
          <w:tcPr>
            <w:tcW w:w="2268" w:type="dxa"/>
          </w:tcPr>
          <w:p w14:paraId="599823A1" w14:textId="77777777" w:rsidR="00352A0A" w:rsidRPr="00B20AE8" w:rsidRDefault="00352A0A" w:rsidP="0039402F">
            <w:pPr>
              <w:pStyle w:val="TAH"/>
            </w:pPr>
            <w:r w:rsidRPr="00B20AE8">
              <w:t>Maximum Level</w:t>
            </w:r>
          </w:p>
        </w:tc>
        <w:tc>
          <w:tcPr>
            <w:tcW w:w="1560" w:type="dxa"/>
          </w:tcPr>
          <w:p w14:paraId="3C9BB7FF" w14:textId="77777777" w:rsidR="00352A0A" w:rsidRPr="00B20AE8" w:rsidRDefault="00352A0A" w:rsidP="0039402F">
            <w:pPr>
              <w:pStyle w:val="TAH"/>
            </w:pPr>
            <w:r w:rsidRPr="00B20AE8">
              <w:t>Measurement Bandwidth</w:t>
            </w:r>
          </w:p>
        </w:tc>
        <w:tc>
          <w:tcPr>
            <w:tcW w:w="875" w:type="dxa"/>
          </w:tcPr>
          <w:p w14:paraId="3CEE89AE" w14:textId="77777777" w:rsidR="00352A0A" w:rsidRPr="00B20AE8" w:rsidRDefault="00352A0A" w:rsidP="0039402F">
            <w:pPr>
              <w:pStyle w:val="TAH"/>
            </w:pPr>
            <w:r w:rsidRPr="00B20AE8">
              <w:t>Notes</w:t>
            </w:r>
          </w:p>
        </w:tc>
      </w:tr>
      <w:tr w:rsidR="004F339F" w:rsidRPr="00B20AE8" w14:paraId="14E1C375" w14:textId="77777777" w:rsidTr="006A2BF1">
        <w:trPr>
          <w:cantSplit/>
          <w:jc w:val="center"/>
        </w:trPr>
        <w:tc>
          <w:tcPr>
            <w:tcW w:w="2323" w:type="dxa"/>
          </w:tcPr>
          <w:p w14:paraId="65853449" w14:textId="3E873F1C" w:rsidR="00352A0A" w:rsidRPr="00B20AE8" w:rsidRDefault="00352A0A" w:rsidP="0039402F">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4233C01E" w14:textId="77777777" w:rsidR="00352A0A" w:rsidRPr="00B20AE8" w:rsidRDefault="00352A0A" w:rsidP="0039402F">
            <w:pPr>
              <w:pStyle w:val="TAC"/>
            </w:pPr>
            <w:r w:rsidRPr="00B20AE8">
              <w:t>-33.4 dBm</w:t>
            </w:r>
          </w:p>
        </w:tc>
        <w:tc>
          <w:tcPr>
            <w:tcW w:w="1560" w:type="dxa"/>
          </w:tcPr>
          <w:p w14:paraId="565E1271" w14:textId="5332E45F"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71F66731" w14:textId="77777777" w:rsidR="00352A0A" w:rsidRPr="00B20AE8" w:rsidRDefault="00352A0A" w:rsidP="0039402F">
            <w:pPr>
              <w:pStyle w:val="TAC"/>
            </w:pPr>
          </w:p>
        </w:tc>
      </w:tr>
      <w:tr w:rsidR="004F339F" w:rsidRPr="00B20AE8" w14:paraId="0246AD35" w14:textId="77777777" w:rsidTr="006A2BF1">
        <w:trPr>
          <w:cantSplit/>
          <w:jc w:val="center"/>
        </w:trPr>
        <w:tc>
          <w:tcPr>
            <w:tcW w:w="2323" w:type="dxa"/>
          </w:tcPr>
          <w:p w14:paraId="34140E56" w14:textId="5E590543" w:rsidR="00352A0A" w:rsidRPr="00B20AE8" w:rsidRDefault="00352A0A" w:rsidP="0039402F">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0076C0E1" w14:textId="77777777" w:rsidR="00352A0A" w:rsidRPr="00B20AE8" w:rsidRDefault="00352A0A" w:rsidP="0039402F">
            <w:pPr>
              <w:pStyle w:val="TAC"/>
            </w:pPr>
            <w:r w:rsidRPr="00B20AE8">
              <w:t>-13.4 dBm</w:t>
            </w:r>
          </w:p>
        </w:tc>
        <w:tc>
          <w:tcPr>
            <w:tcW w:w="1560" w:type="dxa"/>
          </w:tcPr>
          <w:p w14:paraId="66D21DBA" w14:textId="7C9401BD"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25CB45EF" w14:textId="77777777" w:rsidR="00352A0A" w:rsidRPr="00B20AE8" w:rsidRDefault="00352A0A" w:rsidP="0039402F">
            <w:pPr>
              <w:pStyle w:val="TAC"/>
            </w:pPr>
          </w:p>
        </w:tc>
      </w:tr>
      <w:tr w:rsidR="004F339F" w:rsidRPr="00B20AE8" w14:paraId="39D37EC5" w14:textId="77777777" w:rsidTr="006A2BF1">
        <w:trPr>
          <w:cantSplit/>
          <w:jc w:val="center"/>
        </w:trPr>
        <w:tc>
          <w:tcPr>
            <w:tcW w:w="2323" w:type="dxa"/>
          </w:tcPr>
          <w:p w14:paraId="6C6F7363" w14:textId="256850DE" w:rsidR="00352A0A" w:rsidRPr="00B20AE8" w:rsidRDefault="00352A0A" w:rsidP="0039402F">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0AAA9275" w14:textId="77777777" w:rsidR="00352A0A" w:rsidRPr="00B20AE8" w:rsidRDefault="00352A0A" w:rsidP="0039402F">
            <w:pPr>
              <w:pStyle w:val="TAC"/>
            </w:pPr>
            <w:r w:rsidRPr="00B20AE8">
              <w:t>-28.4 dBm</w:t>
            </w:r>
          </w:p>
        </w:tc>
        <w:tc>
          <w:tcPr>
            <w:tcW w:w="1560" w:type="dxa"/>
          </w:tcPr>
          <w:p w14:paraId="4CC155DD" w14:textId="15D14679"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3007E471" w14:textId="77777777" w:rsidR="00352A0A" w:rsidRPr="00B20AE8" w:rsidRDefault="00352A0A" w:rsidP="0039402F">
            <w:pPr>
              <w:pStyle w:val="TAC"/>
            </w:pPr>
          </w:p>
        </w:tc>
      </w:tr>
      <w:tr w:rsidR="004F339F" w:rsidRPr="00B20AE8" w14:paraId="27510BFE" w14:textId="77777777" w:rsidTr="006A2BF1">
        <w:trPr>
          <w:cantSplit/>
          <w:jc w:val="center"/>
        </w:trPr>
        <w:tc>
          <w:tcPr>
            <w:tcW w:w="2323" w:type="dxa"/>
          </w:tcPr>
          <w:p w14:paraId="01B31C7E" w14:textId="36B83553" w:rsidR="00352A0A" w:rsidRPr="00B20AE8" w:rsidRDefault="00352A0A" w:rsidP="0039402F">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4F58C7D8" w14:textId="77777777" w:rsidR="00352A0A" w:rsidRPr="00B20AE8" w:rsidRDefault="00352A0A" w:rsidP="0039402F">
            <w:pPr>
              <w:pStyle w:val="TAC"/>
            </w:pPr>
            <w:r w:rsidRPr="00B20AE8">
              <w:t>-30.4 dBm</w:t>
            </w:r>
          </w:p>
        </w:tc>
        <w:tc>
          <w:tcPr>
            <w:tcW w:w="1560" w:type="dxa"/>
          </w:tcPr>
          <w:p w14:paraId="1BF77A8C" w14:textId="3D8E4EBC"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00250582" w14:textId="77777777" w:rsidR="00352A0A" w:rsidRPr="00B20AE8" w:rsidRDefault="00352A0A" w:rsidP="0039402F">
            <w:pPr>
              <w:pStyle w:val="TAC"/>
            </w:pPr>
          </w:p>
        </w:tc>
      </w:tr>
      <w:tr w:rsidR="00352A0A" w:rsidRPr="00B20AE8" w14:paraId="08812BFF" w14:textId="77777777" w:rsidTr="006A2BF1">
        <w:trPr>
          <w:cantSplit/>
          <w:jc w:val="center"/>
        </w:trPr>
        <w:tc>
          <w:tcPr>
            <w:tcW w:w="2323" w:type="dxa"/>
          </w:tcPr>
          <w:p w14:paraId="6B45D8DA" w14:textId="33DCBA29" w:rsidR="00352A0A" w:rsidRPr="00B20AE8" w:rsidRDefault="00352A0A" w:rsidP="0039402F">
            <w:pPr>
              <w:pStyle w:val="TAC"/>
              <w:rPr>
                <w:rFonts w:cs="v5.0.0"/>
              </w:rPr>
            </w:pPr>
            <w:r w:rsidRPr="00B20AE8">
              <w:rPr>
                <w:rFonts w:hint="eastAsia"/>
                <w:noProof/>
              </w:rPr>
              <w:t>2</w:t>
            </w:r>
            <w:r w:rsidRPr="00B20AE8">
              <w:rPr>
                <w:noProof/>
              </w:rPr>
              <w:t>370</w:t>
            </w:r>
            <w:r w:rsidR="00A33949">
              <w:rPr>
                <w:noProof/>
              </w:rPr>
              <w:t xml:space="preserve"> </w:t>
            </w:r>
            <w:r w:rsidRPr="00B20AE8">
              <w:rPr>
                <w:rFonts w:hint="eastAsia"/>
                <w:noProof/>
              </w:rPr>
              <w:t>MHz</w:t>
            </w:r>
            <w:r w:rsidRPr="00B20AE8">
              <w:rPr>
                <w:noProof/>
              </w:rPr>
              <w:t xml:space="preserve"> –</w:t>
            </w:r>
            <w:r w:rsidRPr="00B20AE8">
              <w:rPr>
                <w:rFonts w:hint="eastAsia"/>
                <w:noProof/>
              </w:rPr>
              <w:t xml:space="preserve"> </w:t>
            </w:r>
            <w:r w:rsidRPr="001128A1">
              <w:t>2395</w:t>
            </w:r>
            <w:r w:rsidR="00A33949" w:rsidRPr="001128A1">
              <w:t xml:space="preserve"> </w:t>
            </w:r>
            <w:r w:rsidRPr="001128A1">
              <w:t>M</w:t>
            </w:r>
            <w:r w:rsidRPr="00B20AE8">
              <w:rPr>
                <w:rFonts w:hint="eastAsia"/>
                <w:noProof/>
              </w:rPr>
              <w:t>Hz</w:t>
            </w:r>
          </w:p>
        </w:tc>
        <w:tc>
          <w:tcPr>
            <w:tcW w:w="2268" w:type="dxa"/>
          </w:tcPr>
          <w:p w14:paraId="719D19A7" w14:textId="77777777" w:rsidR="00352A0A" w:rsidRPr="00B20AE8" w:rsidRDefault="00352A0A" w:rsidP="0039402F">
            <w:pPr>
              <w:pStyle w:val="TAC"/>
            </w:pPr>
            <w:r w:rsidRPr="00B20AE8">
              <w:t>-33.4 dBm</w:t>
            </w:r>
          </w:p>
        </w:tc>
        <w:tc>
          <w:tcPr>
            <w:tcW w:w="1560" w:type="dxa"/>
          </w:tcPr>
          <w:p w14:paraId="32EE229D" w14:textId="08B7A03E"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74B2C01E" w14:textId="77777777" w:rsidR="00352A0A" w:rsidRPr="00B20AE8" w:rsidRDefault="00352A0A" w:rsidP="0039402F">
            <w:pPr>
              <w:pStyle w:val="TAC"/>
            </w:pPr>
          </w:p>
        </w:tc>
      </w:tr>
    </w:tbl>
    <w:p w14:paraId="5E819B18" w14:textId="77777777" w:rsidR="00352A0A" w:rsidRPr="00B20AE8" w:rsidRDefault="00352A0A" w:rsidP="0039402F"/>
    <w:p w14:paraId="2D27D02C" w14:textId="77777777" w:rsidR="00352A0A" w:rsidRPr="00B20AE8" w:rsidRDefault="00352A0A" w:rsidP="0039402F">
      <w:r w:rsidRPr="00B20AE8">
        <w:t>The following requirement may apply to AAS BS operating in Band 48 in certain regions. The TRP of any spurious emission shall not exceed:</w:t>
      </w:r>
    </w:p>
    <w:p w14:paraId="6B69E366" w14:textId="77777777" w:rsidR="00352A0A" w:rsidRPr="00B20AE8" w:rsidRDefault="00352A0A" w:rsidP="0039402F">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26127D55"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845C1D4" w14:textId="77777777" w:rsidR="00352A0A" w:rsidRPr="00B20AE8" w:rsidRDefault="00352A0A" w:rsidP="0039402F">
            <w:pPr>
              <w:pStyle w:val="TAH"/>
            </w:pPr>
            <w:r w:rsidRPr="00B20AE8">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729D2F0" w14:textId="77777777" w:rsidR="00352A0A" w:rsidRPr="00B20AE8" w:rsidRDefault="00352A0A" w:rsidP="0039402F">
            <w:pPr>
              <w:pStyle w:val="TAH"/>
            </w:pPr>
            <w:r w:rsidRPr="00B20AE8">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6A8DEA65" w14:textId="77777777" w:rsidR="00352A0A" w:rsidRPr="00B20AE8" w:rsidRDefault="00352A0A"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1662125" w14:textId="77777777" w:rsidR="00352A0A" w:rsidRPr="00B20AE8" w:rsidRDefault="00352A0A" w:rsidP="0039402F">
            <w:pPr>
              <w:pStyle w:val="TAH"/>
            </w:pPr>
            <w:r w:rsidRPr="00B20AE8">
              <w:t>Notes</w:t>
            </w:r>
          </w:p>
        </w:tc>
      </w:tr>
      <w:tr w:rsidR="004F339F" w:rsidRPr="00B20AE8" w14:paraId="53241909"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5EE725" w14:textId="1D181320" w:rsidR="00352A0A" w:rsidRPr="00B20AE8" w:rsidRDefault="00352A0A" w:rsidP="0039402F">
            <w:pPr>
              <w:pStyle w:val="TAC"/>
              <w:rPr>
                <w:rFonts w:cs="v5.0.0"/>
              </w:rPr>
            </w:pPr>
            <w:r w:rsidRPr="00B20AE8">
              <w:rPr>
                <w:noProof/>
              </w:rPr>
              <w:t>3530</w:t>
            </w:r>
            <w:r w:rsidR="00A33949">
              <w:rPr>
                <w:noProof/>
              </w:rPr>
              <w:t xml:space="preserve"> </w:t>
            </w:r>
            <w:r w:rsidRPr="00B20AE8">
              <w:rPr>
                <w:noProof/>
              </w:rPr>
              <w:t>MHz – 3720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09D631F0" w14:textId="77777777" w:rsidR="00352A0A" w:rsidRPr="00B20AE8" w:rsidRDefault="00352A0A" w:rsidP="0039402F">
            <w:pPr>
              <w:pStyle w:val="TAC"/>
            </w:pPr>
            <w:r w:rsidRPr="00B20AE8">
              <w:t>-</w:t>
            </w:r>
            <w:r w:rsidR="00CE5058" w:rsidRPr="00B20AE8">
              <w:rPr>
                <w:rFonts w:hint="eastAsia"/>
              </w:rPr>
              <w:t>13</w:t>
            </w:r>
            <w:r w:rsidRPr="00B20AE8">
              <w:t xml:space="preserve"> dBm</w:t>
            </w:r>
          </w:p>
          <w:p w14:paraId="79468034" w14:textId="77777777" w:rsidR="00352A0A" w:rsidRPr="00B20AE8" w:rsidRDefault="00352A0A" w:rsidP="0039402F">
            <w:pPr>
              <w:pStyle w:val="TAC"/>
            </w:pPr>
          </w:p>
        </w:tc>
        <w:tc>
          <w:tcPr>
            <w:tcW w:w="904" w:type="dxa"/>
            <w:tcBorders>
              <w:top w:val="single" w:sz="6" w:space="0" w:color="000000"/>
              <w:left w:val="single" w:sz="6" w:space="0" w:color="000000"/>
              <w:bottom w:val="single" w:sz="6" w:space="0" w:color="000000"/>
              <w:right w:val="single" w:sz="6" w:space="0" w:color="000000"/>
            </w:tcBorders>
          </w:tcPr>
          <w:p w14:paraId="20B137B0" w14:textId="77777777" w:rsidR="00352A0A" w:rsidRPr="00B20AE8" w:rsidRDefault="00352A0A" w:rsidP="0039402F">
            <w:pPr>
              <w:pStyle w:val="TAC"/>
              <w:rPr>
                <w:lang w:eastAsia="zh-CN"/>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9B22AE3" w14:textId="7AD7181F" w:rsidR="00352A0A" w:rsidRPr="00B20AE8" w:rsidRDefault="00352A0A" w:rsidP="0039402F">
            <w:pPr>
              <w:pStyle w:val="TAC"/>
            </w:pPr>
            <w:r w:rsidRPr="00B20AE8">
              <w:t>Applicable 10</w:t>
            </w:r>
            <w:r w:rsidR="00A33949">
              <w:t xml:space="preserve"> </w:t>
            </w:r>
            <w:r w:rsidRPr="00B20AE8">
              <w:t xml:space="preserve">MHz from the assigned channel edge </w:t>
            </w:r>
          </w:p>
        </w:tc>
      </w:tr>
      <w:tr w:rsidR="00352A0A" w:rsidRPr="00B20AE8" w14:paraId="05EE6044"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AE14E8E" w14:textId="5006FC5F" w:rsidR="00352A0A" w:rsidRPr="00B20AE8" w:rsidRDefault="00352A0A" w:rsidP="0039402F">
            <w:pPr>
              <w:pStyle w:val="TAC"/>
              <w:rPr>
                <w:noProof/>
              </w:rPr>
            </w:pPr>
            <w:r w:rsidRPr="00B20AE8">
              <w:rPr>
                <w:noProof/>
              </w:rPr>
              <w:t>3100</w:t>
            </w:r>
            <w:r w:rsidR="00A33949">
              <w:rPr>
                <w:noProof/>
              </w:rPr>
              <w:t xml:space="preserve"> </w:t>
            </w:r>
            <w:r w:rsidRPr="00B20AE8">
              <w:rPr>
                <w:noProof/>
              </w:rPr>
              <w:t>MHz – 3530</w:t>
            </w:r>
            <w:r w:rsidR="00A33949">
              <w:rPr>
                <w:noProof/>
              </w:rPr>
              <w:t xml:space="preserve"> </w:t>
            </w:r>
            <w:r w:rsidRPr="00B20AE8">
              <w:rPr>
                <w:noProof/>
              </w:rPr>
              <w:t>MHz</w:t>
            </w:r>
          </w:p>
          <w:p w14:paraId="208F60B9" w14:textId="7E900990" w:rsidR="00352A0A" w:rsidRPr="00B20AE8" w:rsidRDefault="00352A0A" w:rsidP="0039402F">
            <w:pPr>
              <w:pStyle w:val="TAC"/>
              <w:rPr>
                <w:noProof/>
              </w:rPr>
            </w:pPr>
            <w:r w:rsidRPr="00B20AE8">
              <w:rPr>
                <w:noProof/>
              </w:rPr>
              <w:t>3720</w:t>
            </w:r>
            <w:r w:rsidR="00A33949">
              <w:rPr>
                <w:noProof/>
              </w:rPr>
              <w:t xml:space="preserve"> </w:t>
            </w:r>
            <w:r w:rsidRPr="00B20AE8">
              <w:rPr>
                <w:noProof/>
              </w:rPr>
              <w:t>MHz – 4200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377E6975" w14:textId="77777777" w:rsidR="00352A0A" w:rsidRPr="00B20AE8" w:rsidRDefault="00352A0A" w:rsidP="0039402F">
            <w:pPr>
              <w:pStyle w:val="TAC"/>
            </w:pPr>
            <w:r w:rsidRPr="00B20AE8">
              <w:t>-28.0 dBm</w:t>
            </w:r>
          </w:p>
          <w:p w14:paraId="07A07597" w14:textId="77777777" w:rsidR="00352A0A" w:rsidRPr="00B20AE8" w:rsidRDefault="00352A0A" w:rsidP="0039402F">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31CBCB4B" w14:textId="77777777" w:rsidR="00352A0A" w:rsidRPr="00B20AE8" w:rsidRDefault="00352A0A" w:rsidP="0039402F">
            <w:pPr>
              <w:pStyle w:val="TAC"/>
              <w:rPr>
                <w:szCs w:val="22"/>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242C0E1" w14:textId="77777777" w:rsidR="00352A0A" w:rsidRPr="00B20AE8" w:rsidRDefault="00352A0A" w:rsidP="0039402F"/>
        </w:tc>
      </w:tr>
    </w:tbl>
    <w:p w14:paraId="24EFD32B" w14:textId="77777777" w:rsidR="00352A0A" w:rsidRPr="00B20AE8" w:rsidRDefault="00352A0A" w:rsidP="0039402F"/>
    <w:p w14:paraId="1F84D085" w14:textId="3F435C3A" w:rsidR="00352A0A" w:rsidRPr="00B20AE8" w:rsidRDefault="00352A0A" w:rsidP="0039402F">
      <w:r w:rsidRPr="00B20AE8">
        <w:t xml:space="preserve">In addition to the requirements in </w:t>
      </w:r>
      <w:r w:rsidR="003D3C64">
        <w:t>clause</w:t>
      </w:r>
      <w:r w:rsidRPr="00B20AE8">
        <w:t xml:space="preserve">s in the present </w:t>
      </w:r>
      <w:r w:rsidR="003D3C64">
        <w:t>clause</w:t>
      </w:r>
      <w:r w:rsidRPr="00B20AE8">
        <w:t>, the AAS BS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45404520" w14:textId="77777777" w:rsidR="00352A0A" w:rsidRPr="00B20AE8" w:rsidRDefault="00352A0A" w:rsidP="0039402F">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DA8A90D" w14:textId="77777777" w:rsidR="00352A0A" w:rsidRPr="00B20AE8" w:rsidRDefault="00352A0A" w:rsidP="0039402F">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65DE2E4B" w14:textId="77777777" w:rsidTr="006A2BF1">
        <w:trPr>
          <w:cantSplit/>
          <w:jc w:val="center"/>
        </w:trPr>
        <w:tc>
          <w:tcPr>
            <w:tcW w:w="2376" w:type="dxa"/>
          </w:tcPr>
          <w:p w14:paraId="5A6A3C0D" w14:textId="77777777" w:rsidR="00352A0A" w:rsidRPr="00B20AE8" w:rsidRDefault="00352A0A" w:rsidP="0039402F">
            <w:pPr>
              <w:pStyle w:val="TAH"/>
            </w:pPr>
            <w:r w:rsidRPr="00B20AE8">
              <w:t>Operating Band</w:t>
            </w:r>
          </w:p>
        </w:tc>
        <w:tc>
          <w:tcPr>
            <w:tcW w:w="2376" w:type="dxa"/>
          </w:tcPr>
          <w:p w14:paraId="388EA0E1" w14:textId="77777777" w:rsidR="00352A0A" w:rsidRPr="00B20AE8" w:rsidRDefault="00352A0A" w:rsidP="0039402F">
            <w:pPr>
              <w:pStyle w:val="TAH"/>
            </w:pPr>
            <w:r w:rsidRPr="00B20AE8">
              <w:t>Frequency range</w:t>
            </w:r>
          </w:p>
        </w:tc>
        <w:tc>
          <w:tcPr>
            <w:tcW w:w="1276" w:type="dxa"/>
          </w:tcPr>
          <w:p w14:paraId="52BEAFA1" w14:textId="77777777" w:rsidR="00352A0A" w:rsidRPr="00B20AE8" w:rsidRDefault="00352A0A" w:rsidP="0039402F">
            <w:pPr>
              <w:pStyle w:val="TAH"/>
            </w:pPr>
            <w:r w:rsidRPr="00B20AE8">
              <w:t>Maximum Level</w:t>
            </w:r>
          </w:p>
        </w:tc>
        <w:tc>
          <w:tcPr>
            <w:tcW w:w="1418" w:type="dxa"/>
          </w:tcPr>
          <w:p w14:paraId="78648FCC" w14:textId="77777777" w:rsidR="00352A0A" w:rsidRPr="00B20AE8" w:rsidRDefault="00352A0A" w:rsidP="0039402F">
            <w:pPr>
              <w:pStyle w:val="TAH"/>
            </w:pPr>
            <w:r w:rsidRPr="00B20AE8">
              <w:t>Measurement Bandwidth</w:t>
            </w:r>
          </w:p>
        </w:tc>
        <w:tc>
          <w:tcPr>
            <w:tcW w:w="1956" w:type="dxa"/>
          </w:tcPr>
          <w:p w14:paraId="44ED7CEB" w14:textId="77777777" w:rsidR="00352A0A" w:rsidRPr="00B20AE8" w:rsidRDefault="00352A0A" w:rsidP="0039402F">
            <w:pPr>
              <w:pStyle w:val="TAH"/>
            </w:pPr>
            <w:r w:rsidRPr="00B20AE8">
              <w:t>Notes</w:t>
            </w:r>
          </w:p>
        </w:tc>
      </w:tr>
      <w:tr w:rsidR="004F339F" w:rsidRPr="00B20AE8" w14:paraId="69C8E5BC" w14:textId="77777777" w:rsidTr="006A2BF1">
        <w:trPr>
          <w:cantSplit/>
          <w:jc w:val="center"/>
        </w:trPr>
        <w:tc>
          <w:tcPr>
            <w:tcW w:w="2376" w:type="dxa"/>
          </w:tcPr>
          <w:p w14:paraId="17A2D4CE" w14:textId="77777777" w:rsidR="00352A0A" w:rsidRPr="00B20AE8" w:rsidRDefault="00352A0A" w:rsidP="0039402F">
            <w:pPr>
              <w:pStyle w:val="TAC"/>
            </w:pPr>
            <w:r w:rsidRPr="00B20AE8">
              <w:t>13</w:t>
            </w:r>
          </w:p>
        </w:tc>
        <w:tc>
          <w:tcPr>
            <w:tcW w:w="2376" w:type="dxa"/>
          </w:tcPr>
          <w:p w14:paraId="5CCAA958" w14:textId="77777777" w:rsidR="00352A0A" w:rsidRPr="00B20AE8" w:rsidRDefault="00352A0A" w:rsidP="0039402F">
            <w:pPr>
              <w:pStyle w:val="TAC"/>
            </w:pPr>
            <w:r w:rsidRPr="00B20AE8">
              <w:t>763 - 775 MHz</w:t>
            </w:r>
          </w:p>
        </w:tc>
        <w:tc>
          <w:tcPr>
            <w:tcW w:w="1276" w:type="dxa"/>
          </w:tcPr>
          <w:p w14:paraId="65CF6BE2" w14:textId="77777777" w:rsidR="00352A0A" w:rsidRPr="00B20AE8" w:rsidRDefault="00352A0A" w:rsidP="0039402F">
            <w:pPr>
              <w:pStyle w:val="TAC"/>
            </w:pPr>
            <w:r w:rsidRPr="00B20AE8">
              <w:t>-37 dBm</w:t>
            </w:r>
          </w:p>
        </w:tc>
        <w:tc>
          <w:tcPr>
            <w:tcW w:w="1418" w:type="dxa"/>
          </w:tcPr>
          <w:p w14:paraId="616AB1EA" w14:textId="77777777" w:rsidR="00352A0A" w:rsidRPr="00B20AE8" w:rsidRDefault="00352A0A" w:rsidP="0039402F">
            <w:pPr>
              <w:pStyle w:val="TAC"/>
            </w:pPr>
            <w:r w:rsidRPr="00B20AE8">
              <w:t>6.25 kHz</w:t>
            </w:r>
          </w:p>
        </w:tc>
        <w:tc>
          <w:tcPr>
            <w:tcW w:w="1956" w:type="dxa"/>
          </w:tcPr>
          <w:p w14:paraId="55383EAA" w14:textId="77777777" w:rsidR="00352A0A" w:rsidRPr="00B20AE8" w:rsidRDefault="00352A0A" w:rsidP="0039402F">
            <w:pPr>
              <w:pStyle w:val="TAC"/>
            </w:pPr>
          </w:p>
        </w:tc>
      </w:tr>
      <w:tr w:rsidR="004F339F" w:rsidRPr="00B20AE8" w14:paraId="0CDE1115" w14:textId="77777777" w:rsidTr="006A2BF1">
        <w:trPr>
          <w:cantSplit/>
          <w:jc w:val="center"/>
        </w:trPr>
        <w:tc>
          <w:tcPr>
            <w:tcW w:w="2376" w:type="dxa"/>
          </w:tcPr>
          <w:p w14:paraId="5B223F4D" w14:textId="77777777" w:rsidR="00352A0A" w:rsidRPr="00B20AE8" w:rsidRDefault="00352A0A" w:rsidP="0039402F">
            <w:pPr>
              <w:pStyle w:val="TAC"/>
            </w:pPr>
            <w:r w:rsidRPr="00B20AE8">
              <w:t>13</w:t>
            </w:r>
          </w:p>
        </w:tc>
        <w:tc>
          <w:tcPr>
            <w:tcW w:w="2376" w:type="dxa"/>
          </w:tcPr>
          <w:p w14:paraId="4BE35D4A" w14:textId="77777777" w:rsidR="00352A0A" w:rsidRPr="00B20AE8" w:rsidRDefault="00352A0A" w:rsidP="0039402F">
            <w:pPr>
              <w:pStyle w:val="TAC"/>
            </w:pPr>
            <w:r w:rsidRPr="00B20AE8">
              <w:t>793 - 805 MHz</w:t>
            </w:r>
          </w:p>
        </w:tc>
        <w:tc>
          <w:tcPr>
            <w:tcW w:w="1276" w:type="dxa"/>
          </w:tcPr>
          <w:p w14:paraId="6C7EC46F" w14:textId="77777777" w:rsidR="00352A0A" w:rsidRPr="00B20AE8" w:rsidRDefault="00352A0A" w:rsidP="0039402F">
            <w:pPr>
              <w:pStyle w:val="TAC"/>
            </w:pPr>
            <w:r w:rsidRPr="00B20AE8">
              <w:t>-37 dBm</w:t>
            </w:r>
          </w:p>
        </w:tc>
        <w:tc>
          <w:tcPr>
            <w:tcW w:w="1418" w:type="dxa"/>
          </w:tcPr>
          <w:p w14:paraId="5642CD62" w14:textId="77777777" w:rsidR="00352A0A" w:rsidRPr="00B20AE8" w:rsidRDefault="00352A0A" w:rsidP="0039402F">
            <w:pPr>
              <w:pStyle w:val="TAC"/>
            </w:pPr>
            <w:r w:rsidRPr="00B20AE8">
              <w:t>6.25 kHz</w:t>
            </w:r>
          </w:p>
        </w:tc>
        <w:tc>
          <w:tcPr>
            <w:tcW w:w="1956" w:type="dxa"/>
          </w:tcPr>
          <w:p w14:paraId="5BCE1A91" w14:textId="77777777" w:rsidR="00352A0A" w:rsidRPr="00B20AE8" w:rsidRDefault="00352A0A" w:rsidP="0039402F">
            <w:pPr>
              <w:pStyle w:val="TAC"/>
            </w:pPr>
          </w:p>
        </w:tc>
      </w:tr>
      <w:tr w:rsidR="004F339F" w:rsidRPr="00B20AE8" w14:paraId="2FCEC0EA" w14:textId="77777777" w:rsidTr="006A2BF1">
        <w:trPr>
          <w:cantSplit/>
          <w:jc w:val="center"/>
        </w:trPr>
        <w:tc>
          <w:tcPr>
            <w:tcW w:w="2376" w:type="dxa"/>
          </w:tcPr>
          <w:p w14:paraId="3E421564" w14:textId="77777777" w:rsidR="00352A0A" w:rsidRPr="00B20AE8" w:rsidRDefault="00352A0A" w:rsidP="0039402F">
            <w:pPr>
              <w:pStyle w:val="TAC"/>
            </w:pPr>
            <w:r w:rsidRPr="00B20AE8">
              <w:t>14</w:t>
            </w:r>
          </w:p>
        </w:tc>
        <w:tc>
          <w:tcPr>
            <w:tcW w:w="2376" w:type="dxa"/>
          </w:tcPr>
          <w:p w14:paraId="083B711A" w14:textId="77777777" w:rsidR="00352A0A" w:rsidRPr="00B20AE8" w:rsidRDefault="00352A0A" w:rsidP="0039402F">
            <w:pPr>
              <w:pStyle w:val="TAC"/>
            </w:pPr>
            <w:r w:rsidRPr="00B20AE8">
              <w:t>769 - 775 MHz</w:t>
            </w:r>
          </w:p>
        </w:tc>
        <w:tc>
          <w:tcPr>
            <w:tcW w:w="1276" w:type="dxa"/>
          </w:tcPr>
          <w:p w14:paraId="6B6EA8C4" w14:textId="77777777" w:rsidR="00352A0A" w:rsidRPr="00B20AE8" w:rsidRDefault="00352A0A" w:rsidP="0039402F">
            <w:pPr>
              <w:pStyle w:val="TAC"/>
            </w:pPr>
            <w:r w:rsidRPr="00B20AE8">
              <w:t>-37 dBm</w:t>
            </w:r>
          </w:p>
        </w:tc>
        <w:tc>
          <w:tcPr>
            <w:tcW w:w="1418" w:type="dxa"/>
          </w:tcPr>
          <w:p w14:paraId="0F4D5B7F" w14:textId="77777777" w:rsidR="00352A0A" w:rsidRPr="00B20AE8" w:rsidRDefault="00352A0A" w:rsidP="0039402F">
            <w:pPr>
              <w:pStyle w:val="TAC"/>
            </w:pPr>
            <w:r w:rsidRPr="00B20AE8">
              <w:t>6.25 kHz</w:t>
            </w:r>
          </w:p>
        </w:tc>
        <w:tc>
          <w:tcPr>
            <w:tcW w:w="1956" w:type="dxa"/>
          </w:tcPr>
          <w:p w14:paraId="25BBC705" w14:textId="77777777" w:rsidR="00352A0A" w:rsidRPr="00B20AE8" w:rsidRDefault="00352A0A" w:rsidP="0039402F">
            <w:pPr>
              <w:pStyle w:val="TAC"/>
            </w:pPr>
          </w:p>
        </w:tc>
      </w:tr>
      <w:tr w:rsidR="00352A0A" w:rsidRPr="00B20AE8" w14:paraId="466DD2FA" w14:textId="77777777" w:rsidTr="006A2BF1">
        <w:trPr>
          <w:cantSplit/>
          <w:jc w:val="center"/>
        </w:trPr>
        <w:tc>
          <w:tcPr>
            <w:tcW w:w="2376" w:type="dxa"/>
          </w:tcPr>
          <w:p w14:paraId="29CBB065" w14:textId="77777777" w:rsidR="00352A0A" w:rsidRPr="00B20AE8" w:rsidRDefault="00352A0A" w:rsidP="0039402F">
            <w:pPr>
              <w:pStyle w:val="TAC"/>
            </w:pPr>
            <w:r w:rsidRPr="00B20AE8">
              <w:t>14</w:t>
            </w:r>
          </w:p>
        </w:tc>
        <w:tc>
          <w:tcPr>
            <w:tcW w:w="2376" w:type="dxa"/>
          </w:tcPr>
          <w:p w14:paraId="063ACEF0" w14:textId="77777777" w:rsidR="00352A0A" w:rsidRPr="00B20AE8" w:rsidRDefault="00352A0A" w:rsidP="0039402F">
            <w:pPr>
              <w:pStyle w:val="TAC"/>
            </w:pPr>
            <w:r w:rsidRPr="00B20AE8">
              <w:t>799 - 805 MHz</w:t>
            </w:r>
          </w:p>
        </w:tc>
        <w:tc>
          <w:tcPr>
            <w:tcW w:w="1276" w:type="dxa"/>
          </w:tcPr>
          <w:p w14:paraId="1921822A" w14:textId="77777777" w:rsidR="00352A0A" w:rsidRPr="00B20AE8" w:rsidRDefault="00352A0A" w:rsidP="0039402F">
            <w:pPr>
              <w:pStyle w:val="TAC"/>
            </w:pPr>
            <w:r w:rsidRPr="00B20AE8">
              <w:t>-37 dBm</w:t>
            </w:r>
          </w:p>
        </w:tc>
        <w:tc>
          <w:tcPr>
            <w:tcW w:w="1418" w:type="dxa"/>
          </w:tcPr>
          <w:p w14:paraId="358B48D8" w14:textId="77777777" w:rsidR="00352A0A" w:rsidRPr="00B20AE8" w:rsidRDefault="00352A0A" w:rsidP="0039402F">
            <w:pPr>
              <w:pStyle w:val="TAC"/>
            </w:pPr>
            <w:r w:rsidRPr="00B20AE8">
              <w:t>6.25 kHz</w:t>
            </w:r>
          </w:p>
        </w:tc>
        <w:tc>
          <w:tcPr>
            <w:tcW w:w="1956" w:type="dxa"/>
          </w:tcPr>
          <w:p w14:paraId="3B765A2A" w14:textId="77777777" w:rsidR="00352A0A" w:rsidRPr="00B20AE8" w:rsidRDefault="00352A0A" w:rsidP="0039402F">
            <w:pPr>
              <w:pStyle w:val="TAC"/>
            </w:pPr>
          </w:p>
        </w:tc>
      </w:tr>
    </w:tbl>
    <w:p w14:paraId="7E4392DD" w14:textId="77777777" w:rsidR="00352A0A" w:rsidRPr="00B20AE8" w:rsidRDefault="00352A0A" w:rsidP="0039402F"/>
    <w:p w14:paraId="01662485" w14:textId="77777777" w:rsidR="00352A0A" w:rsidRPr="00B20AE8" w:rsidRDefault="00352A0A" w:rsidP="0039402F">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4693BC16" w14:textId="77777777" w:rsidR="00352A0A" w:rsidRPr="00B20AE8" w:rsidRDefault="00352A0A" w:rsidP="0039402F">
      <w:r w:rsidRPr="00B20AE8">
        <w:t>The TRP of any spurious emission shall not exceed:</w:t>
      </w:r>
    </w:p>
    <w:p w14:paraId="2CA3738F" w14:textId="77777777" w:rsidR="00352A0A" w:rsidRPr="00B20AE8" w:rsidRDefault="00352A0A" w:rsidP="0039402F">
      <w:pPr>
        <w:pStyle w:val="TH"/>
      </w:pPr>
      <w:r w:rsidRPr="00B20AE8">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7EA764A"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94F28B" w14:textId="77777777" w:rsidR="00352A0A" w:rsidRPr="00B20AE8" w:rsidRDefault="00352A0A" w:rsidP="0039402F">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0E297DD0" w14:textId="77777777" w:rsidR="00352A0A" w:rsidRPr="00B20AE8" w:rsidRDefault="00352A0A" w:rsidP="0039402F">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68CC5AB1" w14:textId="77777777" w:rsidR="00352A0A" w:rsidRPr="00B20AE8" w:rsidRDefault="00352A0A" w:rsidP="0039402F">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02C0391B" w14:textId="77777777" w:rsidR="00352A0A" w:rsidRPr="00B20AE8" w:rsidRDefault="00352A0A"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35B7D81" w14:textId="77777777" w:rsidR="00352A0A" w:rsidRPr="00B20AE8" w:rsidRDefault="00352A0A" w:rsidP="0039402F">
            <w:pPr>
              <w:pStyle w:val="TAH"/>
            </w:pPr>
            <w:r w:rsidRPr="00B20AE8">
              <w:t>Notes</w:t>
            </w:r>
          </w:p>
        </w:tc>
      </w:tr>
      <w:tr w:rsidR="00CC4BB7" w:rsidRPr="00B20AE8" w14:paraId="31FD9037"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8C8B6BF" w14:textId="77777777" w:rsidR="00352A0A" w:rsidRPr="00B20AE8" w:rsidRDefault="00352A0A" w:rsidP="0039402F">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57178A43" w14:textId="77777777" w:rsidR="00352A0A" w:rsidRPr="00B20AE8" w:rsidRDefault="00352A0A" w:rsidP="0039402F">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3D20141E" w14:textId="77777777" w:rsidR="00352A0A" w:rsidRPr="00B20AE8" w:rsidRDefault="00352A0A" w:rsidP="0039402F">
            <w:pPr>
              <w:pStyle w:val="TAC"/>
            </w:pPr>
            <w:r w:rsidRPr="00B20AE8">
              <w:t>-13 dBm</w:t>
            </w:r>
          </w:p>
        </w:tc>
        <w:tc>
          <w:tcPr>
            <w:tcW w:w="1418" w:type="dxa"/>
            <w:tcBorders>
              <w:top w:val="single" w:sz="6" w:space="0" w:color="000000"/>
              <w:left w:val="single" w:sz="6" w:space="0" w:color="000000"/>
              <w:bottom w:val="single" w:sz="6" w:space="0" w:color="000000"/>
              <w:right w:val="single" w:sz="6" w:space="0" w:color="000000"/>
            </w:tcBorders>
          </w:tcPr>
          <w:p w14:paraId="12B08C55" w14:textId="77777777" w:rsidR="00352A0A" w:rsidRPr="00B20AE8" w:rsidRDefault="00352A0A" w:rsidP="0039402F">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1A044CA8" w14:textId="72AFD426" w:rsidR="00352A0A" w:rsidRPr="00B20AE8" w:rsidRDefault="00352A0A" w:rsidP="0039402F">
            <w:pPr>
              <w:pStyle w:val="TAC"/>
            </w:pPr>
            <w:r w:rsidRPr="00B20AE8">
              <w:t>Applicable for offsets &gt; 37.5</w:t>
            </w:r>
            <w:r w:rsidR="00A33949">
              <w:t> </w:t>
            </w:r>
            <w:r w:rsidRPr="00B20AE8">
              <w:t>kHz from the channel edge</w:t>
            </w:r>
          </w:p>
        </w:tc>
      </w:tr>
    </w:tbl>
    <w:p w14:paraId="679256E2" w14:textId="77777777" w:rsidR="00352A0A" w:rsidRPr="00B20AE8" w:rsidRDefault="00352A0A" w:rsidP="0039402F">
      <w:pPr>
        <w:rPr>
          <w:lang w:val="en-US" w:eastAsia="zh-CN"/>
        </w:rPr>
      </w:pPr>
    </w:p>
    <w:p w14:paraId="741C1230" w14:textId="77777777" w:rsidR="00C33A48" w:rsidRPr="00B20AE8" w:rsidRDefault="00C33A48" w:rsidP="00F437E4">
      <w:pPr>
        <w:pStyle w:val="H6"/>
      </w:pPr>
      <w:bookmarkStart w:id="4135" w:name="_Toc21123160"/>
      <w:bookmarkStart w:id="4136" w:name="_Toc45907353"/>
      <w:bookmarkStart w:id="4137" w:name="_Toc53181457"/>
      <w:r w:rsidRPr="00B20AE8">
        <w:t>6.7.6.4.5.2</w:t>
      </w:r>
      <w:r w:rsidRPr="00B20AE8">
        <w:tab/>
        <w:t>Single RAT UTRA operation</w:t>
      </w:r>
      <w:bookmarkEnd w:id="4135"/>
      <w:bookmarkEnd w:id="4136"/>
      <w:bookmarkEnd w:id="4137"/>
    </w:p>
    <w:p w14:paraId="73F29F77" w14:textId="77777777" w:rsidR="00C33A48" w:rsidRPr="00B20AE8" w:rsidRDefault="00C33A48" w:rsidP="0039402F">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14:paraId="3DDC84F4" w14:textId="77777777" w:rsidR="00C33A48" w:rsidRPr="00B20AE8" w:rsidRDefault="00C33A48" w:rsidP="0039402F">
      <w:pPr>
        <w:pStyle w:val="TH"/>
      </w:pPr>
      <w:r w:rsidRPr="00B20AE8">
        <w:t xml:space="preserve">Table 6.7.6.4.5.2-1 </w:t>
      </w:r>
      <w:r w:rsidRPr="00B20AE8">
        <w:rPr>
          <w:i/>
        </w:rPr>
        <w:t>OTA AAS BS</w:t>
      </w:r>
      <w:r w:rsidRPr="00B20AE8">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4F339F" w:rsidRPr="00B20AE8" w14:paraId="5F3635D5" w14:textId="77777777" w:rsidTr="006A2BF1">
        <w:trPr>
          <w:cantSplit/>
          <w:jc w:val="center"/>
        </w:trPr>
        <w:tc>
          <w:tcPr>
            <w:tcW w:w="1444" w:type="dxa"/>
            <w:tcBorders>
              <w:bottom w:val="single" w:sz="4" w:space="0" w:color="auto"/>
            </w:tcBorders>
            <w:shd w:val="clear" w:color="auto" w:fill="auto"/>
          </w:tcPr>
          <w:p w14:paraId="4FE54DB2" w14:textId="77777777" w:rsidR="00C33A48" w:rsidRPr="00B20AE8" w:rsidRDefault="00C33A48" w:rsidP="0039402F">
            <w:pPr>
              <w:pStyle w:val="TAH"/>
            </w:pPr>
            <w:r w:rsidRPr="00B20AE8">
              <w:t>System type operating in the same geographical area</w:t>
            </w:r>
          </w:p>
        </w:tc>
        <w:tc>
          <w:tcPr>
            <w:tcW w:w="1559" w:type="dxa"/>
            <w:shd w:val="clear" w:color="auto" w:fill="auto"/>
          </w:tcPr>
          <w:p w14:paraId="2AE28353" w14:textId="77777777" w:rsidR="00C33A48" w:rsidRPr="00B20AE8" w:rsidRDefault="00C33A48" w:rsidP="0039402F">
            <w:pPr>
              <w:pStyle w:val="TAH"/>
            </w:pPr>
            <w:r w:rsidRPr="00B20AE8">
              <w:t>Band for co-existence requirement</w:t>
            </w:r>
          </w:p>
        </w:tc>
        <w:tc>
          <w:tcPr>
            <w:tcW w:w="992" w:type="dxa"/>
            <w:shd w:val="clear" w:color="auto" w:fill="auto"/>
          </w:tcPr>
          <w:p w14:paraId="4ED4E2F0" w14:textId="77777777" w:rsidR="00C33A48" w:rsidRPr="00B20AE8" w:rsidRDefault="00C33A48" w:rsidP="0039402F">
            <w:pPr>
              <w:pStyle w:val="TAH"/>
            </w:pPr>
            <w:r w:rsidRPr="00B20AE8">
              <w:t>Maximum Level</w:t>
            </w:r>
          </w:p>
        </w:tc>
        <w:tc>
          <w:tcPr>
            <w:tcW w:w="1276" w:type="dxa"/>
            <w:shd w:val="clear" w:color="auto" w:fill="auto"/>
          </w:tcPr>
          <w:p w14:paraId="5812FE95" w14:textId="77777777" w:rsidR="00C33A48" w:rsidRPr="00B20AE8" w:rsidRDefault="00C33A48" w:rsidP="0039402F">
            <w:pPr>
              <w:pStyle w:val="TAH"/>
            </w:pPr>
            <w:r w:rsidRPr="00B20AE8">
              <w:t>Measurement Bandwidth</w:t>
            </w:r>
          </w:p>
        </w:tc>
        <w:tc>
          <w:tcPr>
            <w:tcW w:w="4422" w:type="dxa"/>
            <w:shd w:val="clear" w:color="auto" w:fill="auto"/>
          </w:tcPr>
          <w:p w14:paraId="6BBD7B75" w14:textId="77777777" w:rsidR="00C33A48" w:rsidRPr="00B20AE8" w:rsidRDefault="00C33A48" w:rsidP="0039402F">
            <w:pPr>
              <w:pStyle w:val="TAH"/>
            </w:pPr>
            <w:r w:rsidRPr="00B20AE8">
              <w:t>Notes</w:t>
            </w:r>
          </w:p>
        </w:tc>
      </w:tr>
      <w:tr w:rsidR="003D3C64" w:rsidRPr="00B20AE8" w14:paraId="2C7994A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BC0FCF" w14:textId="77777777" w:rsidR="003D3C64" w:rsidRPr="00B20AE8" w:rsidRDefault="003D3C64" w:rsidP="0039402F">
            <w:pPr>
              <w:pStyle w:val="TAC"/>
            </w:pPr>
            <w:r w:rsidRPr="00B20AE8">
              <w:t>GSM900</w:t>
            </w:r>
          </w:p>
        </w:tc>
        <w:tc>
          <w:tcPr>
            <w:tcW w:w="1559" w:type="dxa"/>
            <w:tcBorders>
              <w:left w:val="single" w:sz="4" w:space="0" w:color="auto"/>
            </w:tcBorders>
            <w:shd w:val="clear" w:color="auto" w:fill="auto"/>
          </w:tcPr>
          <w:p w14:paraId="72B75376" w14:textId="77777777" w:rsidR="003D3C64" w:rsidRPr="00B20AE8" w:rsidRDefault="003D3C64" w:rsidP="0039402F">
            <w:pPr>
              <w:pStyle w:val="TAC"/>
            </w:pPr>
            <w:r w:rsidRPr="00B20AE8">
              <w:t xml:space="preserve">921 </w:t>
            </w:r>
            <w:r w:rsidRPr="00B20AE8">
              <w:noBreakHyphen/>
              <w:t xml:space="preserve"> 960 MHz</w:t>
            </w:r>
          </w:p>
        </w:tc>
        <w:tc>
          <w:tcPr>
            <w:tcW w:w="992" w:type="dxa"/>
            <w:shd w:val="clear" w:color="auto" w:fill="auto"/>
          </w:tcPr>
          <w:p w14:paraId="7E09B8D8" w14:textId="77777777" w:rsidR="003D3C64" w:rsidRPr="00B20AE8" w:rsidRDefault="003D3C64" w:rsidP="0039402F">
            <w:pPr>
              <w:pStyle w:val="TAC"/>
            </w:pPr>
            <w:r w:rsidRPr="00B20AE8">
              <w:t>-48.4 dBm</w:t>
            </w:r>
          </w:p>
        </w:tc>
        <w:tc>
          <w:tcPr>
            <w:tcW w:w="1276" w:type="dxa"/>
            <w:shd w:val="clear" w:color="auto" w:fill="auto"/>
          </w:tcPr>
          <w:p w14:paraId="560534B9" w14:textId="77777777" w:rsidR="003D3C64" w:rsidRPr="00B20AE8" w:rsidRDefault="003D3C64" w:rsidP="0039402F">
            <w:pPr>
              <w:pStyle w:val="TAC"/>
            </w:pPr>
            <w:r w:rsidRPr="00B20AE8">
              <w:t>100 kHz</w:t>
            </w:r>
          </w:p>
        </w:tc>
        <w:tc>
          <w:tcPr>
            <w:tcW w:w="4422" w:type="dxa"/>
            <w:shd w:val="clear" w:color="auto" w:fill="auto"/>
          </w:tcPr>
          <w:p w14:paraId="20C47999" w14:textId="77777777" w:rsidR="003D3C64" w:rsidRPr="00B20AE8" w:rsidRDefault="003D3C64" w:rsidP="0039402F">
            <w:pPr>
              <w:pStyle w:val="TAL"/>
            </w:pPr>
            <w:r w:rsidRPr="00B20AE8">
              <w:t>This requirement does not apply to UTRA FDD operating in band VIII</w:t>
            </w:r>
          </w:p>
        </w:tc>
      </w:tr>
      <w:tr w:rsidR="003D3C64" w:rsidRPr="00B20AE8" w14:paraId="14DF9CC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47F194" w14:textId="77777777" w:rsidR="003D3C64" w:rsidRPr="00B20AE8" w:rsidRDefault="003D3C64" w:rsidP="0039402F">
            <w:pPr>
              <w:pStyle w:val="TAC"/>
            </w:pPr>
          </w:p>
        </w:tc>
        <w:tc>
          <w:tcPr>
            <w:tcW w:w="1559" w:type="dxa"/>
            <w:tcBorders>
              <w:left w:val="single" w:sz="4" w:space="0" w:color="auto"/>
            </w:tcBorders>
            <w:shd w:val="clear" w:color="auto" w:fill="auto"/>
          </w:tcPr>
          <w:p w14:paraId="160B95BB" w14:textId="77777777" w:rsidR="003D3C64" w:rsidRPr="00B20AE8" w:rsidRDefault="003D3C64" w:rsidP="0039402F">
            <w:pPr>
              <w:pStyle w:val="TAC"/>
              <w:rPr>
                <w:rFonts w:cs="v5.0.0"/>
              </w:rPr>
            </w:pPr>
            <w:r w:rsidRPr="00B20AE8">
              <w:t>876 - 915 MHz</w:t>
            </w:r>
          </w:p>
        </w:tc>
        <w:tc>
          <w:tcPr>
            <w:tcW w:w="992" w:type="dxa"/>
            <w:shd w:val="clear" w:color="auto" w:fill="auto"/>
          </w:tcPr>
          <w:p w14:paraId="557BEE0A" w14:textId="77777777" w:rsidR="003D3C64" w:rsidRPr="00B20AE8" w:rsidRDefault="003D3C64" w:rsidP="0039402F">
            <w:pPr>
              <w:pStyle w:val="TAC"/>
              <w:rPr>
                <w:rFonts w:cs="v5.0.0"/>
              </w:rPr>
            </w:pPr>
            <w:r w:rsidRPr="00B20AE8">
              <w:t>-52.4 dBm</w:t>
            </w:r>
          </w:p>
        </w:tc>
        <w:tc>
          <w:tcPr>
            <w:tcW w:w="1276" w:type="dxa"/>
            <w:shd w:val="clear" w:color="auto" w:fill="auto"/>
          </w:tcPr>
          <w:p w14:paraId="0E67DDF0" w14:textId="77777777" w:rsidR="003D3C64" w:rsidRPr="00B20AE8" w:rsidRDefault="003D3C64" w:rsidP="0039402F">
            <w:pPr>
              <w:pStyle w:val="TAC"/>
              <w:rPr>
                <w:rFonts w:cs="v5.0.0"/>
              </w:rPr>
            </w:pPr>
            <w:r w:rsidRPr="00B20AE8">
              <w:t>100 kHz</w:t>
            </w:r>
          </w:p>
        </w:tc>
        <w:tc>
          <w:tcPr>
            <w:tcW w:w="4422" w:type="dxa"/>
            <w:shd w:val="clear" w:color="auto" w:fill="auto"/>
          </w:tcPr>
          <w:p w14:paraId="41B9EDAB" w14:textId="1A8F582D" w:rsidR="003D3C64" w:rsidRPr="00B20AE8" w:rsidDel="00813974" w:rsidRDefault="003D3C64" w:rsidP="0039402F">
            <w:pPr>
              <w:pStyle w:val="TAL"/>
            </w:pPr>
            <w:r w:rsidRPr="00B20AE8">
              <w:t xml:space="preserve">For the frequency range 880-915 MHz, this requirement does not apply to UTRA FDD operating in band VIII, since it is already covered by the requirement in </w:t>
            </w:r>
            <w:r>
              <w:t>clause </w:t>
            </w:r>
            <w:r w:rsidRPr="00B20AE8">
              <w:t>6.7.6.5.1.4.</w:t>
            </w:r>
          </w:p>
        </w:tc>
      </w:tr>
      <w:tr w:rsidR="003D3C64" w:rsidRPr="00B20AE8" w14:paraId="3A7C9694"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8E4818" w14:textId="77777777" w:rsidR="003D3C64" w:rsidRPr="00B20AE8" w:rsidRDefault="003D3C64" w:rsidP="0039402F">
            <w:pPr>
              <w:pStyle w:val="TAC"/>
            </w:pPr>
            <w:r w:rsidRPr="00B20AE8">
              <w:t>DCS1800</w:t>
            </w:r>
          </w:p>
        </w:tc>
        <w:tc>
          <w:tcPr>
            <w:tcW w:w="1559" w:type="dxa"/>
            <w:tcBorders>
              <w:left w:val="single" w:sz="4" w:space="0" w:color="auto"/>
            </w:tcBorders>
            <w:shd w:val="clear" w:color="auto" w:fill="auto"/>
          </w:tcPr>
          <w:p w14:paraId="2A70BDB3" w14:textId="77777777" w:rsidR="003D3C64" w:rsidRPr="00B20AE8" w:rsidRDefault="003D3C64" w:rsidP="0039402F">
            <w:pPr>
              <w:pStyle w:val="TAC"/>
            </w:pPr>
            <w:r w:rsidRPr="00B20AE8">
              <w:t xml:space="preserve">1805 </w:t>
            </w:r>
            <w:r w:rsidRPr="00B20AE8">
              <w:noBreakHyphen/>
              <w:t xml:space="preserve"> 1880 MHz</w:t>
            </w:r>
          </w:p>
        </w:tc>
        <w:tc>
          <w:tcPr>
            <w:tcW w:w="992" w:type="dxa"/>
            <w:shd w:val="clear" w:color="auto" w:fill="auto"/>
          </w:tcPr>
          <w:p w14:paraId="422A54F8" w14:textId="77777777" w:rsidR="003D3C64" w:rsidRPr="00B20AE8" w:rsidRDefault="003D3C64" w:rsidP="0039402F">
            <w:pPr>
              <w:pStyle w:val="TAC"/>
            </w:pPr>
            <w:r w:rsidRPr="00B20AE8">
              <w:t>-38.4 dBm</w:t>
            </w:r>
          </w:p>
        </w:tc>
        <w:tc>
          <w:tcPr>
            <w:tcW w:w="1276" w:type="dxa"/>
            <w:shd w:val="clear" w:color="auto" w:fill="auto"/>
          </w:tcPr>
          <w:p w14:paraId="6D0A78DF" w14:textId="77777777" w:rsidR="003D3C64" w:rsidRPr="00B20AE8" w:rsidRDefault="003D3C64" w:rsidP="0039402F">
            <w:pPr>
              <w:pStyle w:val="TAC"/>
            </w:pPr>
            <w:r w:rsidRPr="00B20AE8">
              <w:t>100 kHz</w:t>
            </w:r>
          </w:p>
        </w:tc>
        <w:tc>
          <w:tcPr>
            <w:tcW w:w="4422" w:type="dxa"/>
            <w:shd w:val="clear" w:color="auto" w:fill="auto"/>
          </w:tcPr>
          <w:p w14:paraId="45CBE77E" w14:textId="77777777" w:rsidR="003D3C64" w:rsidRPr="00B20AE8" w:rsidRDefault="003D3C64" w:rsidP="0039402F">
            <w:pPr>
              <w:pStyle w:val="TAL"/>
            </w:pPr>
            <w:r w:rsidRPr="00B20AE8">
              <w:t>This requirement does not apply to UTRA FDD operating in band III</w:t>
            </w:r>
          </w:p>
        </w:tc>
      </w:tr>
      <w:tr w:rsidR="003D3C64" w:rsidRPr="00B20AE8" w14:paraId="4E24104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8A98262" w14:textId="77777777" w:rsidR="003D3C64" w:rsidRPr="00B20AE8" w:rsidRDefault="003D3C64" w:rsidP="0039402F">
            <w:pPr>
              <w:pStyle w:val="TAC"/>
            </w:pPr>
          </w:p>
        </w:tc>
        <w:tc>
          <w:tcPr>
            <w:tcW w:w="1559" w:type="dxa"/>
            <w:tcBorders>
              <w:left w:val="single" w:sz="4" w:space="0" w:color="auto"/>
            </w:tcBorders>
            <w:shd w:val="clear" w:color="auto" w:fill="auto"/>
          </w:tcPr>
          <w:p w14:paraId="79FBC28A" w14:textId="77777777" w:rsidR="003D3C64" w:rsidRPr="00B20AE8" w:rsidRDefault="003D3C64" w:rsidP="0039402F">
            <w:pPr>
              <w:pStyle w:val="TAC"/>
            </w:pPr>
            <w:r w:rsidRPr="00B20AE8">
              <w:t>1710 - 1785 MHz</w:t>
            </w:r>
          </w:p>
        </w:tc>
        <w:tc>
          <w:tcPr>
            <w:tcW w:w="992" w:type="dxa"/>
            <w:shd w:val="clear" w:color="auto" w:fill="auto"/>
          </w:tcPr>
          <w:p w14:paraId="4A631946" w14:textId="77777777" w:rsidR="003D3C64" w:rsidRPr="00B20AE8" w:rsidRDefault="003D3C64" w:rsidP="0039402F">
            <w:pPr>
              <w:pStyle w:val="TAC"/>
            </w:pPr>
            <w:r w:rsidRPr="00B20AE8">
              <w:t>-52.4 dBm</w:t>
            </w:r>
          </w:p>
        </w:tc>
        <w:tc>
          <w:tcPr>
            <w:tcW w:w="1276" w:type="dxa"/>
            <w:shd w:val="clear" w:color="auto" w:fill="auto"/>
          </w:tcPr>
          <w:p w14:paraId="56CD770F" w14:textId="77777777" w:rsidR="003D3C64" w:rsidRPr="00B20AE8" w:rsidRDefault="003D3C64" w:rsidP="0039402F">
            <w:pPr>
              <w:pStyle w:val="TAC"/>
            </w:pPr>
            <w:r w:rsidRPr="00B20AE8">
              <w:t>100 kHz</w:t>
            </w:r>
          </w:p>
        </w:tc>
        <w:tc>
          <w:tcPr>
            <w:tcW w:w="4422" w:type="dxa"/>
            <w:shd w:val="clear" w:color="auto" w:fill="auto"/>
          </w:tcPr>
          <w:p w14:paraId="235D521E" w14:textId="345C5E42" w:rsidR="003D3C64" w:rsidRPr="00B20AE8" w:rsidRDefault="003D3C64" w:rsidP="0039402F">
            <w:pPr>
              <w:pStyle w:val="TAL"/>
            </w:pPr>
            <w:r w:rsidRPr="00B20AE8">
              <w:t xml:space="preserve">This requirement does not apply to UTRA FDD operating in band III, since it is already covered by the requirement in </w:t>
            </w:r>
            <w:r>
              <w:t>clause </w:t>
            </w:r>
            <w:r w:rsidRPr="00B20AE8">
              <w:t>6.7.6.5.1.4.</w:t>
            </w:r>
          </w:p>
        </w:tc>
      </w:tr>
      <w:tr w:rsidR="003D3C64" w:rsidRPr="00B20AE8" w14:paraId="0F46CF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925E25" w14:textId="77777777" w:rsidR="003D3C64" w:rsidRPr="00B20AE8" w:rsidRDefault="003D3C64" w:rsidP="0039402F">
            <w:pPr>
              <w:pStyle w:val="TAC"/>
            </w:pPr>
            <w:r w:rsidRPr="00B20AE8">
              <w:t>PCS1900</w:t>
            </w:r>
          </w:p>
        </w:tc>
        <w:tc>
          <w:tcPr>
            <w:tcW w:w="1559" w:type="dxa"/>
            <w:tcBorders>
              <w:left w:val="single" w:sz="4" w:space="0" w:color="auto"/>
            </w:tcBorders>
            <w:shd w:val="clear" w:color="auto" w:fill="auto"/>
          </w:tcPr>
          <w:p w14:paraId="02329B2B" w14:textId="77777777" w:rsidR="003D3C64" w:rsidRPr="00B20AE8" w:rsidRDefault="003D3C64" w:rsidP="0039402F">
            <w:pPr>
              <w:pStyle w:val="TAC"/>
            </w:pPr>
            <w:r w:rsidRPr="00B20AE8">
              <w:t xml:space="preserve">1930 </w:t>
            </w:r>
            <w:r w:rsidRPr="00B20AE8">
              <w:noBreakHyphen/>
              <w:t xml:space="preserve"> 1990 MHz</w:t>
            </w:r>
          </w:p>
        </w:tc>
        <w:tc>
          <w:tcPr>
            <w:tcW w:w="992" w:type="dxa"/>
            <w:shd w:val="clear" w:color="auto" w:fill="auto"/>
          </w:tcPr>
          <w:p w14:paraId="6A777F69" w14:textId="77777777" w:rsidR="003D3C64" w:rsidRPr="00B20AE8" w:rsidRDefault="003D3C64" w:rsidP="0039402F">
            <w:pPr>
              <w:pStyle w:val="TAC"/>
            </w:pPr>
            <w:r w:rsidRPr="00B20AE8">
              <w:t>-38.4 dBm</w:t>
            </w:r>
          </w:p>
        </w:tc>
        <w:tc>
          <w:tcPr>
            <w:tcW w:w="1276" w:type="dxa"/>
            <w:shd w:val="clear" w:color="auto" w:fill="auto"/>
          </w:tcPr>
          <w:p w14:paraId="055FC13B" w14:textId="77777777" w:rsidR="003D3C64" w:rsidRPr="00B20AE8" w:rsidRDefault="003D3C64" w:rsidP="0039402F">
            <w:pPr>
              <w:pStyle w:val="TAC"/>
            </w:pPr>
            <w:r w:rsidRPr="00B20AE8">
              <w:t>100 kHz</w:t>
            </w:r>
          </w:p>
        </w:tc>
        <w:tc>
          <w:tcPr>
            <w:tcW w:w="4422" w:type="dxa"/>
            <w:shd w:val="clear" w:color="auto" w:fill="auto"/>
          </w:tcPr>
          <w:p w14:paraId="4584B5FF" w14:textId="77777777" w:rsidR="003D3C64" w:rsidRPr="00B20AE8" w:rsidRDefault="003D3C64" w:rsidP="0039402F">
            <w:pPr>
              <w:pStyle w:val="TAL"/>
            </w:pPr>
            <w:r w:rsidRPr="00B20AE8">
              <w:t>This requirement does not apply to UTRA FDD BS operating in frequency band II</w:t>
            </w:r>
            <w:r w:rsidRPr="00B20AE8">
              <w:rPr>
                <w:lang w:eastAsia="zh-CN"/>
              </w:rPr>
              <w:t xml:space="preserve"> or band XXV</w:t>
            </w:r>
          </w:p>
        </w:tc>
      </w:tr>
      <w:tr w:rsidR="003D3C64" w:rsidRPr="00B20AE8" w14:paraId="62A5D81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A802B43" w14:textId="77777777" w:rsidR="003D3C64" w:rsidRPr="00B20AE8" w:rsidRDefault="003D3C64" w:rsidP="0039402F">
            <w:pPr>
              <w:pStyle w:val="TAC"/>
            </w:pPr>
          </w:p>
        </w:tc>
        <w:tc>
          <w:tcPr>
            <w:tcW w:w="1559" w:type="dxa"/>
            <w:tcBorders>
              <w:left w:val="single" w:sz="4" w:space="0" w:color="auto"/>
            </w:tcBorders>
            <w:shd w:val="clear" w:color="auto" w:fill="auto"/>
          </w:tcPr>
          <w:p w14:paraId="12087146" w14:textId="77777777" w:rsidR="003D3C64" w:rsidRPr="00B20AE8" w:rsidRDefault="003D3C64" w:rsidP="0039402F">
            <w:pPr>
              <w:pStyle w:val="TAC"/>
            </w:pPr>
            <w:r w:rsidRPr="00B20AE8">
              <w:t xml:space="preserve">1850 </w:t>
            </w:r>
            <w:r w:rsidRPr="00B20AE8">
              <w:noBreakHyphen/>
              <w:t xml:space="preserve"> 1910 MHz</w:t>
            </w:r>
          </w:p>
        </w:tc>
        <w:tc>
          <w:tcPr>
            <w:tcW w:w="992" w:type="dxa"/>
            <w:shd w:val="clear" w:color="auto" w:fill="auto"/>
          </w:tcPr>
          <w:p w14:paraId="68EE4C4A" w14:textId="77777777" w:rsidR="003D3C64" w:rsidRPr="00B20AE8" w:rsidRDefault="003D3C64" w:rsidP="0039402F">
            <w:pPr>
              <w:pStyle w:val="TAC"/>
            </w:pPr>
            <w:r w:rsidRPr="00B20AE8">
              <w:t>-52.4 dBm</w:t>
            </w:r>
          </w:p>
        </w:tc>
        <w:tc>
          <w:tcPr>
            <w:tcW w:w="1276" w:type="dxa"/>
            <w:shd w:val="clear" w:color="auto" w:fill="auto"/>
          </w:tcPr>
          <w:p w14:paraId="18F1A620" w14:textId="77777777" w:rsidR="003D3C64" w:rsidRPr="00B20AE8" w:rsidRDefault="003D3C64" w:rsidP="0039402F">
            <w:pPr>
              <w:pStyle w:val="TAC"/>
            </w:pPr>
            <w:r w:rsidRPr="00B20AE8">
              <w:t>100 kHz</w:t>
            </w:r>
          </w:p>
        </w:tc>
        <w:tc>
          <w:tcPr>
            <w:tcW w:w="4422" w:type="dxa"/>
            <w:shd w:val="clear" w:color="auto" w:fill="auto"/>
          </w:tcPr>
          <w:p w14:paraId="097EDB0B" w14:textId="03D40727" w:rsidR="003D3C64" w:rsidRPr="00B20AE8" w:rsidRDefault="003D3C64" w:rsidP="0039402F">
            <w:pPr>
              <w:pStyle w:val="TAL"/>
            </w:pPr>
            <w:r w:rsidRPr="00B20AE8">
              <w:t>This requirement does not apply to UTRA FDD BS operating in frequency band II</w:t>
            </w:r>
            <w:r w:rsidRPr="00B20AE8">
              <w:rPr>
                <w:lang w:eastAsia="zh-CN"/>
              </w:rPr>
              <w:t xml:space="preserve"> or band XXV</w:t>
            </w:r>
            <w:r w:rsidRPr="00B20AE8">
              <w:t xml:space="preserve">, since it is already covered by the requirement in </w:t>
            </w:r>
            <w:r>
              <w:t>clause </w:t>
            </w:r>
            <w:r w:rsidRPr="00B20AE8">
              <w:t>6.7.6.5.1.4.</w:t>
            </w:r>
          </w:p>
        </w:tc>
      </w:tr>
      <w:tr w:rsidR="003D3C64" w:rsidRPr="00B20AE8" w14:paraId="0305AA3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F5EB7F4" w14:textId="77777777" w:rsidR="003D3C64" w:rsidRPr="00B20AE8" w:rsidRDefault="003D3C64" w:rsidP="0039402F">
            <w:pPr>
              <w:pStyle w:val="TAC"/>
            </w:pPr>
            <w:r w:rsidRPr="00B20AE8">
              <w:t>GSM850 or CDMA850</w:t>
            </w:r>
          </w:p>
        </w:tc>
        <w:tc>
          <w:tcPr>
            <w:tcW w:w="1559" w:type="dxa"/>
            <w:tcBorders>
              <w:left w:val="single" w:sz="4" w:space="0" w:color="auto"/>
            </w:tcBorders>
            <w:shd w:val="clear" w:color="auto" w:fill="auto"/>
          </w:tcPr>
          <w:p w14:paraId="3FC3D2D3" w14:textId="77777777" w:rsidR="003D3C64" w:rsidRPr="00B20AE8" w:rsidRDefault="003D3C64" w:rsidP="0039402F">
            <w:pPr>
              <w:pStyle w:val="TAC"/>
            </w:pPr>
            <w:r w:rsidRPr="00B20AE8">
              <w:t>869 - 894 MHz</w:t>
            </w:r>
          </w:p>
        </w:tc>
        <w:tc>
          <w:tcPr>
            <w:tcW w:w="992" w:type="dxa"/>
            <w:shd w:val="clear" w:color="auto" w:fill="auto"/>
          </w:tcPr>
          <w:p w14:paraId="567BB18E" w14:textId="77777777" w:rsidR="003D3C64" w:rsidRPr="00B20AE8" w:rsidRDefault="003D3C64" w:rsidP="0039402F">
            <w:pPr>
              <w:pStyle w:val="TAC"/>
            </w:pPr>
            <w:r w:rsidRPr="00B20AE8">
              <w:t>-48.4 dBm</w:t>
            </w:r>
          </w:p>
        </w:tc>
        <w:tc>
          <w:tcPr>
            <w:tcW w:w="1276" w:type="dxa"/>
            <w:shd w:val="clear" w:color="auto" w:fill="auto"/>
          </w:tcPr>
          <w:p w14:paraId="62578AAC" w14:textId="77777777" w:rsidR="003D3C64" w:rsidRPr="00B20AE8" w:rsidRDefault="003D3C64" w:rsidP="0039402F">
            <w:pPr>
              <w:pStyle w:val="TAC"/>
            </w:pPr>
            <w:r w:rsidRPr="00B20AE8">
              <w:t>100 kHz</w:t>
            </w:r>
          </w:p>
        </w:tc>
        <w:tc>
          <w:tcPr>
            <w:tcW w:w="4422" w:type="dxa"/>
            <w:shd w:val="clear" w:color="auto" w:fill="auto"/>
          </w:tcPr>
          <w:p w14:paraId="536FCC83" w14:textId="77777777" w:rsidR="003D3C64" w:rsidRPr="00B20AE8" w:rsidRDefault="003D3C64" w:rsidP="0039402F">
            <w:pPr>
              <w:pStyle w:val="TAL"/>
            </w:pPr>
            <w:r w:rsidRPr="00B20AE8">
              <w:t>This requirement does not apply to UTRA FDD BS operating in frequency band V or XXVI</w:t>
            </w:r>
          </w:p>
        </w:tc>
      </w:tr>
      <w:tr w:rsidR="003D3C64" w:rsidRPr="00B20AE8" w14:paraId="35CB7A2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B60A82D" w14:textId="77777777" w:rsidR="003D3C64" w:rsidRPr="00B20AE8" w:rsidRDefault="003D3C64" w:rsidP="0039402F">
            <w:pPr>
              <w:pStyle w:val="TAC"/>
            </w:pPr>
          </w:p>
        </w:tc>
        <w:tc>
          <w:tcPr>
            <w:tcW w:w="1559" w:type="dxa"/>
            <w:tcBorders>
              <w:left w:val="single" w:sz="4" w:space="0" w:color="auto"/>
            </w:tcBorders>
            <w:shd w:val="clear" w:color="auto" w:fill="auto"/>
          </w:tcPr>
          <w:p w14:paraId="16207ACD" w14:textId="77777777" w:rsidR="003D3C64" w:rsidRPr="00B20AE8" w:rsidRDefault="003D3C64" w:rsidP="0039402F">
            <w:pPr>
              <w:pStyle w:val="TAC"/>
            </w:pPr>
            <w:r w:rsidRPr="00B20AE8">
              <w:t xml:space="preserve">824 </w:t>
            </w:r>
            <w:r w:rsidRPr="00B20AE8">
              <w:noBreakHyphen/>
              <w:t xml:space="preserve"> 849 MHz</w:t>
            </w:r>
          </w:p>
        </w:tc>
        <w:tc>
          <w:tcPr>
            <w:tcW w:w="992" w:type="dxa"/>
            <w:shd w:val="clear" w:color="auto" w:fill="auto"/>
          </w:tcPr>
          <w:p w14:paraId="7713DAA2" w14:textId="77777777" w:rsidR="003D3C64" w:rsidRPr="00B20AE8" w:rsidRDefault="003D3C64" w:rsidP="0039402F">
            <w:pPr>
              <w:pStyle w:val="TAC"/>
            </w:pPr>
            <w:r w:rsidRPr="00B20AE8">
              <w:t>-52.4 dBm</w:t>
            </w:r>
          </w:p>
        </w:tc>
        <w:tc>
          <w:tcPr>
            <w:tcW w:w="1276" w:type="dxa"/>
            <w:shd w:val="clear" w:color="auto" w:fill="auto"/>
          </w:tcPr>
          <w:p w14:paraId="4FB77771" w14:textId="77777777" w:rsidR="003D3C64" w:rsidRPr="00B20AE8" w:rsidRDefault="003D3C64" w:rsidP="0039402F">
            <w:pPr>
              <w:pStyle w:val="TAC"/>
            </w:pPr>
            <w:r w:rsidRPr="00B20AE8">
              <w:t>100 kHz</w:t>
            </w:r>
          </w:p>
        </w:tc>
        <w:tc>
          <w:tcPr>
            <w:tcW w:w="4422" w:type="dxa"/>
            <w:shd w:val="clear" w:color="auto" w:fill="auto"/>
          </w:tcPr>
          <w:p w14:paraId="4C6E1293" w14:textId="4D458683" w:rsidR="003D3C64" w:rsidRPr="00B20AE8" w:rsidRDefault="003D3C64" w:rsidP="0039402F">
            <w:pPr>
              <w:pStyle w:val="TAL"/>
            </w:pPr>
            <w:r w:rsidRPr="00B20AE8">
              <w:t xml:space="preserve">This requirement does not apply to UTRA FDD BS operating in frequency band V or XXVI, since it is already covered by the requirement in </w:t>
            </w:r>
            <w:r>
              <w:t>clause </w:t>
            </w:r>
            <w:r w:rsidRPr="00B20AE8">
              <w:t>6.7.6.5.1.4.</w:t>
            </w:r>
          </w:p>
        </w:tc>
      </w:tr>
      <w:tr w:rsidR="003D3C64" w:rsidRPr="00B20AE8" w14:paraId="6FE7873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2B6D6CC" w14:textId="0E1DD2F8" w:rsidR="003D3C64" w:rsidRPr="00B20AE8" w:rsidRDefault="003D3C64" w:rsidP="0039402F">
            <w:pPr>
              <w:pStyle w:val="TAC"/>
            </w:pPr>
            <w:r w:rsidRPr="00B20AE8">
              <w:t>UTRA FDD Band I or</w:t>
            </w:r>
          </w:p>
        </w:tc>
        <w:tc>
          <w:tcPr>
            <w:tcW w:w="1559" w:type="dxa"/>
            <w:tcBorders>
              <w:left w:val="single" w:sz="4" w:space="0" w:color="auto"/>
            </w:tcBorders>
            <w:shd w:val="clear" w:color="auto" w:fill="auto"/>
          </w:tcPr>
          <w:p w14:paraId="2B5B1C2A" w14:textId="77777777" w:rsidR="003D3C64" w:rsidRPr="00B20AE8" w:rsidRDefault="003D3C64" w:rsidP="0039402F">
            <w:pPr>
              <w:pStyle w:val="TAC"/>
            </w:pPr>
            <w:r w:rsidRPr="00B20AE8">
              <w:t>2110 - 2170 MHz</w:t>
            </w:r>
          </w:p>
        </w:tc>
        <w:tc>
          <w:tcPr>
            <w:tcW w:w="992" w:type="dxa"/>
            <w:shd w:val="clear" w:color="auto" w:fill="auto"/>
          </w:tcPr>
          <w:p w14:paraId="615438BE" w14:textId="77777777" w:rsidR="003D3C64" w:rsidRPr="00B20AE8" w:rsidRDefault="003D3C64" w:rsidP="0039402F">
            <w:pPr>
              <w:pStyle w:val="TAC"/>
            </w:pPr>
            <w:r w:rsidRPr="00B20AE8">
              <w:t>-43.4 dBm</w:t>
            </w:r>
          </w:p>
        </w:tc>
        <w:tc>
          <w:tcPr>
            <w:tcW w:w="1276" w:type="dxa"/>
            <w:shd w:val="clear" w:color="auto" w:fill="auto"/>
          </w:tcPr>
          <w:p w14:paraId="7711C7C8" w14:textId="77777777" w:rsidR="003D3C64" w:rsidRPr="00B20AE8" w:rsidRDefault="003D3C64" w:rsidP="0039402F">
            <w:pPr>
              <w:pStyle w:val="TAC"/>
            </w:pPr>
            <w:r w:rsidRPr="00B20AE8">
              <w:t>1 MHz</w:t>
            </w:r>
          </w:p>
        </w:tc>
        <w:tc>
          <w:tcPr>
            <w:tcW w:w="4422" w:type="dxa"/>
            <w:shd w:val="clear" w:color="auto" w:fill="auto"/>
          </w:tcPr>
          <w:p w14:paraId="002A400B"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 </w:t>
            </w:r>
          </w:p>
        </w:tc>
      </w:tr>
      <w:tr w:rsidR="003D3C64" w:rsidRPr="00B20AE8" w14:paraId="16DD9618"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03A2830" w14:textId="29962851" w:rsidR="003D3C64" w:rsidRPr="00B20AE8" w:rsidRDefault="003D3C64" w:rsidP="0039402F">
            <w:pPr>
              <w:pStyle w:val="TAC"/>
            </w:pPr>
            <w:r w:rsidRPr="00B20AE8">
              <w:t>E-UTRA Band 1</w:t>
            </w:r>
            <w:r w:rsidRPr="00B20AE8">
              <w:rPr>
                <w:lang w:val="sv-SE"/>
              </w:rPr>
              <w:t xml:space="preserve"> or NR band n1</w:t>
            </w:r>
          </w:p>
        </w:tc>
        <w:tc>
          <w:tcPr>
            <w:tcW w:w="1559" w:type="dxa"/>
            <w:tcBorders>
              <w:left w:val="single" w:sz="4" w:space="0" w:color="auto"/>
            </w:tcBorders>
            <w:shd w:val="clear" w:color="auto" w:fill="auto"/>
          </w:tcPr>
          <w:p w14:paraId="722482F0" w14:textId="77777777" w:rsidR="003D3C64" w:rsidRPr="00B20AE8" w:rsidRDefault="003D3C64" w:rsidP="0039402F">
            <w:pPr>
              <w:pStyle w:val="TAC"/>
            </w:pPr>
            <w:r w:rsidRPr="00B20AE8">
              <w:t>1920 - 1980 MHz</w:t>
            </w:r>
          </w:p>
        </w:tc>
        <w:tc>
          <w:tcPr>
            <w:tcW w:w="992" w:type="dxa"/>
            <w:shd w:val="clear" w:color="auto" w:fill="auto"/>
          </w:tcPr>
          <w:p w14:paraId="7DC038A8" w14:textId="77777777" w:rsidR="003D3C64" w:rsidRPr="00B20AE8" w:rsidRDefault="003D3C64" w:rsidP="0039402F">
            <w:pPr>
              <w:pStyle w:val="TAC"/>
            </w:pPr>
            <w:r w:rsidRPr="00B20AE8">
              <w:t>-40.4 dBm</w:t>
            </w:r>
          </w:p>
        </w:tc>
        <w:tc>
          <w:tcPr>
            <w:tcW w:w="1276" w:type="dxa"/>
            <w:shd w:val="clear" w:color="auto" w:fill="auto"/>
          </w:tcPr>
          <w:p w14:paraId="524A6E74" w14:textId="77777777" w:rsidR="003D3C64" w:rsidRPr="00B20AE8" w:rsidRDefault="003D3C64" w:rsidP="0039402F">
            <w:pPr>
              <w:pStyle w:val="TAC"/>
            </w:pPr>
            <w:r w:rsidRPr="00B20AE8">
              <w:t>1 MHz</w:t>
            </w:r>
          </w:p>
        </w:tc>
        <w:tc>
          <w:tcPr>
            <w:tcW w:w="4422" w:type="dxa"/>
            <w:shd w:val="clear" w:color="auto" w:fill="auto"/>
          </w:tcPr>
          <w:p w14:paraId="0C7C47DD" w14:textId="7ABE7527" w:rsidR="003D3C64" w:rsidRPr="00B20AE8" w:rsidRDefault="003D3C64" w:rsidP="0039402F">
            <w:pPr>
              <w:pStyle w:val="TAL"/>
            </w:pPr>
            <w:r w:rsidRPr="00B20AE8">
              <w:t xml:space="preserve">This requirement does not apply to UTRA FDD BS operating in band I, since it is already covered by the requirement in </w:t>
            </w:r>
            <w:r>
              <w:t>clause </w:t>
            </w:r>
            <w:r w:rsidRPr="00B20AE8">
              <w:t>6.7.6.5.1.4.</w:t>
            </w:r>
          </w:p>
        </w:tc>
      </w:tr>
      <w:tr w:rsidR="003D3C64" w:rsidRPr="00B20AE8" w14:paraId="702DFF0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2AC15D" w14:textId="3E6DFC5D" w:rsidR="003D3C64" w:rsidRPr="00B20AE8" w:rsidRDefault="003D3C64" w:rsidP="0039402F">
            <w:pPr>
              <w:pStyle w:val="TAC"/>
            </w:pPr>
            <w:r w:rsidRPr="00B20AE8">
              <w:rPr>
                <w:lang w:val="sv-FI"/>
              </w:rPr>
              <w:t>UTRA FDD Band II or</w:t>
            </w:r>
          </w:p>
        </w:tc>
        <w:tc>
          <w:tcPr>
            <w:tcW w:w="1559" w:type="dxa"/>
            <w:tcBorders>
              <w:left w:val="single" w:sz="4" w:space="0" w:color="auto"/>
            </w:tcBorders>
            <w:shd w:val="clear" w:color="auto" w:fill="auto"/>
          </w:tcPr>
          <w:p w14:paraId="6948DF0E" w14:textId="77777777" w:rsidR="003D3C64" w:rsidRPr="00B20AE8" w:rsidRDefault="003D3C64" w:rsidP="0039402F">
            <w:pPr>
              <w:pStyle w:val="TAC"/>
            </w:pPr>
            <w:r w:rsidRPr="00B20AE8">
              <w:t>1930 - 1990 MHz</w:t>
            </w:r>
          </w:p>
        </w:tc>
        <w:tc>
          <w:tcPr>
            <w:tcW w:w="992" w:type="dxa"/>
            <w:shd w:val="clear" w:color="auto" w:fill="auto"/>
          </w:tcPr>
          <w:p w14:paraId="2BA206DC" w14:textId="77777777" w:rsidR="003D3C64" w:rsidRPr="00B20AE8" w:rsidRDefault="003D3C64" w:rsidP="0039402F">
            <w:pPr>
              <w:pStyle w:val="TAC"/>
            </w:pPr>
            <w:r w:rsidRPr="00B20AE8">
              <w:t>-43.4 dBm</w:t>
            </w:r>
          </w:p>
        </w:tc>
        <w:tc>
          <w:tcPr>
            <w:tcW w:w="1276" w:type="dxa"/>
            <w:shd w:val="clear" w:color="auto" w:fill="auto"/>
          </w:tcPr>
          <w:p w14:paraId="01EDF98C" w14:textId="77777777" w:rsidR="003D3C64" w:rsidRPr="00B20AE8" w:rsidRDefault="003D3C64" w:rsidP="0039402F">
            <w:pPr>
              <w:pStyle w:val="TAC"/>
            </w:pPr>
            <w:r w:rsidRPr="00B20AE8">
              <w:t>1 MHz</w:t>
            </w:r>
          </w:p>
        </w:tc>
        <w:tc>
          <w:tcPr>
            <w:tcW w:w="4422" w:type="dxa"/>
            <w:shd w:val="clear" w:color="auto" w:fill="auto"/>
          </w:tcPr>
          <w:p w14:paraId="218B183F"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p>
        </w:tc>
      </w:tr>
      <w:tr w:rsidR="003D3C64" w:rsidRPr="00B20AE8" w14:paraId="4560B4E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FAF579" w14:textId="77777777" w:rsidR="003D3C64" w:rsidRPr="00B20AE8" w:rsidRDefault="003D3C64" w:rsidP="0039402F">
            <w:pPr>
              <w:pStyle w:val="TAC"/>
              <w:rPr>
                <w:lang w:val="sv-SE"/>
              </w:rPr>
            </w:pPr>
            <w:r w:rsidRPr="00B20AE8">
              <w:rPr>
                <w:lang w:val="sv-FI"/>
              </w:rPr>
              <w:t>E-UTRA Band 2</w:t>
            </w:r>
          </w:p>
          <w:p w14:paraId="2F9EA895" w14:textId="52A7FD65" w:rsidR="003D3C64" w:rsidRPr="00B20AE8" w:rsidRDefault="003D3C64" w:rsidP="0039402F">
            <w:pPr>
              <w:pStyle w:val="TAC"/>
            </w:pPr>
            <w:r w:rsidRPr="00B20AE8">
              <w:rPr>
                <w:lang w:val="sv-SE"/>
              </w:rPr>
              <w:t>or NR band n2</w:t>
            </w:r>
          </w:p>
        </w:tc>
        <w:tc>
          <w:tcPr>
            <w:tcW w:w="1559" w:type="dxa"/>
            <w:tcBorders>
              <w:left w:val="single" w:sz="4" w:space="0" w:color="auto"/>
            </w:tcBorders>
            <w:shd w:val="clear" w:color="auto" w:fill="auto"/>
          </w:tcPr>
          <w:p w14:paraId="74B63691" w14:textId="77777777" w:rsidR="003D3C64" w:rsidRPr="00B20AE8" w:rsidRDefault="003D3C64" w:rsidP="0039402F">
            <w:pPr>
              <w:pStyle w:val="TAC"/>
            </w:pPr>
            <w:r w:rsidRPr="00B20AE8">
              <w:t>1850 - 1910 MHz</w:t>
            </w:r>
          </w:p>
        </w:tc>
        <w:tc>
          <w:tcPr>
            <w:tcW w:w="992" w:type="dxa"/>
            <w:shd w:val="clear" w:color="auto" w:fill="auto"/>
          </w:tcPr>
          <w:p w14:paraId="0D583BBC" w14:textId="77777777" w:rsidR="003D3C64" w:rsidRPr="00B20AE8" w:rsidRDefault="003D3C64" w:rsidP="0039402F">
            <w:pPr>
              <w:pStyle w:val="TAC"/>
            </w:pPr>
            <w:r w:rsidRPr="00B20AE8">
              <w:t>-40.4 dBm</w:t>
            </w:r>
          </w:p>
        </w:tc>
        <w:tc>
          <w:tcPr>
            <w:tcW w:w="1276" w:type="dxa"/>
            <w:shd w:val="clear" w:color="auto" w:fill="auto"/>
          </w:tcPr>
          <w:p w14:paraId="0CF853DF" w14:textId="77777777" w:rsidR="003D3C64" w:rsidRPr="00B20AE8" w:rsidRDefault="003D3C64" w:rsidP="0039402F">
            <w:pPr>
              <w:pStyle w:val="TAC"/>
            </w:pPr>
            <w:r w:rsidRPr="00B20AE8">
              <w:t>1 MHz</w:t>
            </w:r>
          </w:p>
        </w:tc>
        <w:tc>
          <w:tcPr>
            <w:tcW w:w="4422" w:type="dxa"/>
            <w:shd w:val="clear" w:color="auto" w:fill="auto"/>
          </w:tcPr>
          <w:p w14:paraId="2DB64ACF" w14:textId="79B3FBF6" w:rsidR="003D3C64" w:rsidRPr="00B20AE8" w:rsidRDefault="003D3C64" w:rsidP="0039402F">
            <w:pPr>
              <w:pStyle w:val="TAL"/>
            </w:pPr>
            <w:r w:rsidRPr="00B20AE8">
              <w:t>This requirement does not apply to UTRA FDD BS operating in band II</w:t>
            </w:r>
            <w:r w:rsidRPr="00B20AE8">
              <w:rPr>
                <w:lang w:eastAsia="zh-CN"/>
              </w:rPr>
              <w:t xml:space="preserve"> or band XXV</w:t>
            </w:r>
            <w:r w:rsidRPr="00B20AE8">
              <w:t xml:space="preserve">, since it is already covered by the requirement in </w:t>
            </w:r>
            <w:r>
              <w:t>clause </w:t>
            </w:r>
            <w:r w:rsidRPr="00B20AE8">
              <w:t>6.7.6.5.1.4.</w:t>
            </w:r>
          </w:p>
        </w:tc>
      </w:tr>
      <w:tr w:rsidR="003D3C64" w:rsidRPr="00B20AE8" w14:paraId="1A75309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D40FF3" w14:textId="425519A7" w:rsidR="003D3C64" w:rsidRPr="00B20AE8" w:rsidRDefault="003D3C64" w:rsidP="0039402F">
            <w:pPr>
              <w:pStyle w:val="TAC"/>
            </w:pPr>
            <w:r w:rsidRPr="00B20AE8">
              <w:rPr>
                <w:lang w:val="sv-FI"/>
              </w:rPr>
              <w:t>UTRA FDD Band III or</w:t>
            </w:r>
          </w:p>
        </w:tc>
        <w:tc>
          <w:tcPr>
            <w:tcW w:w="1559" w:type="dxa"/>
            <w:tcBorders>
              <w:left w:val="single" w:sz="4" w:space="0" w:color="auto"/>
            </w:tcBorders>
            <w:shd w:val="clear" w:color="auto" w:fill="auto"/>
          </w:tcPr>
          <w:p w14:paraId="1674A416" w14:textId="77777777" w:rsidR="003D3C64" w:rsidRPr="00B20AE8" w:rsidRDefault="003D3C64" w:rsidP="0039402F">
            <w:pPr>
              <w:pStyle w:val="TAC"/>
            </w:pPr>
            <w:r w:rsidRPr="00B20AE8">
              <w:t>1805 - 1880 MHz</w:t>
            </w:r>
          </w:p>
        </w:tc>
        <w:tc>
          <w:tcPr>
            <w:tcW w:w="992" w:type="dxa"/>
            <w:shd w:val="clear" w:color="auto" w:fill="auto"/>
          </w:tcPr>
          <w:p w14:paraId="13C7AC6C" w14:textId="77777777" w:rsidR="003D3C64" w:rsidRPr="00B20AE8" w:rsidRDefault="003D3C64" w:rsidP="0039402F">
            <w:pPr>
              <w:pStyle w:val="TAC"/>
            </w:pPr>
            <w:r w:rsidRPr="00B20AE8">
              <w:t>-43.4 dBm</w:t>
            </w:r>
          </w:p>
        </w:tc>
        <w:tc>
          <w:tcPr>
            <w:tcW w:w="1276" w:type="dxa"/>
            <w:shd w:val="clear" w:color="auto" w:fill="auto"/>
          </w:tcPr>
          <w:p w14:paraId="6E2E6933" w14:textId="77777777" w:rsidR="003D3C64" w:rsidRPr="00B20AE8" w:rsidRDefault="003D3C64" w:rsidP="0039402F">
            <w:pPr>
              <w:pStyle w:val="TAC"/>
            </w:pPr>
            <w:r w:rsidRPr="00B20AE8">
              <w:t>1 MHz</w:t>
            </w:r>
          </w:p>
        </w:tc>
        <w:tc>
          <w:tcPr>
            <w:tcW w:w="4422" w:type="dxa"/>
            <w:shd w:val="clear" w:color="auto" w:fill="auto"/>
          </w:tcPr>
          <w:p w14:paraId="0586ABB0"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55A3CFF2"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E220718" w14:textId="77777777" w:rsidR="003D3C64" w:rsidRPr="00B20AE8" w:rsidRDefault="003D3C64" w:rsidP="0039402F">
            <w:pPr>
              <w:pStyle w:val="TAC"/>
              <w:rPr>
                <w:lang w:val="sv-SE"/>
              </w:rPr>
            </w:pPr>
            <w:r w:rsidRPr="00B20AE8">
              <w:rPr>
                <w:lang w:val="sv-FI"/>
              </w:rPr>
              <w:t>E-UTRA Band 3</w:t>
            </w:r>
          </w:p>
          <w:p w14:paraId="1CD6E149" w14:textId="6A76FF5B" w:rsidR="003D3C64" w:rsidRPr="00B20AE8" w:rsidRDefault="003D3C64" w:rsidP="0039402F">
            <w:pPr>
              <w:pStyle w:val="TAC"/>
            </w:pPr>
            <w:r w:rsidRPr="00B20AE8">
              <w:rPr>
                <w:lang w:val="sv-SE"/>
              </w:rPr>
              <w:t>or NR band n3</w:t>
            </w:r>
          </w:p>
        </w:tc>
        <w:tc>
          <w:tcPr>
            <w:tcW w:w="1559" w:type="dxa"/>
            <w:tcBorders>
              <w:left w:val="single" w:sz="4" w:space="0" w:color="auto"/>
            </w:tcBorders>
            <w:shd w:val="clear" w:color="auto" w:fill="auto"/>
          </w:tcPr>
          <w:p w14:paraId="7A8D76B9" w14:textId="77777777" w:rsidR="003D3C64" w:rsidRPr="00B20AE8" w:rsidRDefault="003D3C64" w:rsidP="0039402F">
            <w:pPr>
              <w:pStyle w:val="TAC"/>
            </w:pPr>
            <w:r w:rsidRPr="00B20AE8">
              <w:t>1710 - 1785 MHz</w:t>
            </w:r>
          </w:p>
        </w:tc>
        <w:tc>
          <w:tcPr>
            <w:tcW w:w="992" w:type="dxa"/>
            <w:shd w:val="clear" w:color="auto" w:fill="auto"/>
          </w:tcPr>
          <w:p w14:paraId="201082CE" w14:textId="77777777" w:rsidR="003D3C64" w:rsidRPr="00B20AE8" w:rsidRDefault="003D3C64" w:rsidP="0039402F">
            <w:pPr>
              <w:pStyle w:val="TAC"/>
            </w:pPr>
            <w:r w:rsidRPr="00B20AE8">
              <w:t>-40.4 dBm</w:t>
            </w:r>
          </w:p>
        </w:tc>
        <w:tc>
          <w:tcPr>
            <w:tcW w:w="1276" w:type="dxa"/>
            <w:shd w:val="clear" w:color="auto" w:fill="auto"/>
          </w:tcPr>
          <w:p w14:paraId="3476EC62" w14:textId="77777777" w:rsidR="003D3C64" w:rsidRPr="00B20AE8" w:rsidRDefault="003D3C64" w:rsidP="0039402F">
            <w:pPr>
              <w:pStyle w:val="TAC"/>
            </w:pPr>
            <w:r w:rsidRPr="00B20AE8">
              <w:t>1 MHz</w:t>
            </w:r>
          </w:p>
        </w:tc>
        <w:tc>
          <w:tcPr>
            <w:tcW w:w="4422" w:type="dxa"/>
            <w:shd w:val="clear" w:color="auto" w:fill="auto"/>
          </w:tcPr>
          <w:p w14:paraId="51573362" w14:textId="24D4E7C7" w:rsidR="003D3C64" w:rsidRPr="00B20AE8" w:rsidRDefault="003D3C64" w:rsidP="0039402F">
            <w:pPr>
              <w:pStyle w:val="TAL"/>
            </w:pPr>
            <w:r w:rsidRPr="00B20AE8">
              <w:t xml:space="preserve">This requirement does not apply to UTRA FDD BS operating in band III, since it is already covered by the requirement in </w:t>
            </w:r>
            <w:r>
              <w:t>clause </w:t>
            </w:r>
            <w:r w:rsidRPr="00B20AE8">
              <w:t>6.7.6.5.1.4.</w:t>
            </w:r>
          </w:p>
          <w:p w14:paraId="195B10E5" w14:textId="5194D39B" w:rsidR="003D3C64" w:rsidRPr="00B20AE8" w:rsidRDefault="003D3C64" w:rsidP="0039402F">
            <w:pPr>
              <w:pStyle w:val="TAL"/>
            </w:pPr>
            <w:r w:rsidRPr="00B20AE8">
              <w:t xml:space="preserve">For UTRA BS operating in band IX, it applies for 1710 MHz to 1749.9 MHz and 1784.9 MHz to 1785 MHz, while the rest is covered in </w:t>
            </w:r>
            <w:r>
              <w:t>clause </w:t>
            </w:r>
            <w:r w:rsidRPr="00B20AE8">
              <w:t>6.7.6.5.1.4.</w:t>
            </w:r>
          </w:p>
        </w:tc>
      </w:tr>
      <w:tr w:rsidR="003D3C64" w:rsidRPr="00B20AE8" w14:paraId="2EA5D647"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B9B706" w14:textId="5A62C01E" w:rsidR="003D3C64" w:rsidRPr="00B20AE8" w:rsidRDefault="003D3C64" w:rsidP="0039402F">
            <w:pPr>
              <w:pStyle w:val="TAC"/>
              <w:rPr>
                <w:lang w:val="sv-FI"/>
              </w:rPr>
            </w:pPr>
            <w:r w:rsidRPr="00B20AE8">
              <w:rPr>
                <w:lang w:val="sv-FI"/>
              </w:rPr>
              <w:t>UTRA FDD Band IV or</w:t>
            </w:r>
          </w:p>
        </w:tc>
        <w:tc>
          <w:tcPr>
            <w:tcW w:w="1559" w:type="dxa"/>
            <w:tcBorders>
              <w:left w:val="single" w:sz="4" w:space="0" w:color="auto"/>
            </w:tcBorders>
            <w:shd w:val="clear" w:color="auto" w:fill="auto"/>
          </w:tcPr>
          <w:p w14:paraId="7DAF3E2A" w14:textId="77777777" w:rsidR="003D3C64" w:rsidRPr="00B20AE8" w:rsidRDefault="003D3C64" w:rsidP="0039402F">
            <w:pPr>
              <w:pStyle w:val="TAC"/>
            </w:pPr>
            <w:r w:rsidRPr="00B20AE8">
              <w:t>2110 - 2155 MHz</w:t>
            </w:r>
          </w:p>
        </w:tc>
        <w:tc>
          <w:tcPr>
            <w:tcW w:w="992" w:type="dxa"/>
            <w:shd w:val="clear" w:color="auto" w:fill="auto"/>
          </w:tcPr>
          <w:p w14:paraId="46F0BB0E" w14:textId="77777777" w:rsidR="003D3C64" w:rsidRPr="00B20AE8" w:rsidRDefault="003D3C64" w:rsidP="0039402F">
            <w:pPr>
              <w:pStyle w:val="TAC"/>
            </w:pPr>
            <w:r w:rsidRPr="00B20AE8">
              <w:t>-43.4 dBm</w:t>
            </w:r>
          </w:p>
        </w:tc>
        <w:tc>
          <w:tcPr>
            <w:tcW w:w="1276" w:type="dxa"/>
            <w:shd w:val="clear" w:color="auto" w:fill="auto"/>
          </w:tcPr>
          <w:p w14:paraId="1C44F436" w14:textId="77777777" w:rsidR="003D3C64" w:rsidRPr="00B20AE8" w:rsidRDefault="003D3C64" w:rsidP="0039402F">
            <w:pPr>
              <w:pStyle w:val="TAC"/>
            </w:pPr>
            <w:r w:rsidRPr="00B20AE8">
              <w:t>1 MHz</w:t>
            </w:r>
          </w:p>
        </w:tc>
        <w:tc>
          <w:tcPr>
            <w:tcW w:w="4422" w:type="dxa"/>
            <w:shd w:val="clear" w:color="auto" w:fill="auto"/>
          </w:tcPr>
          <w:p w14:paraId="1C597337"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4AECD9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B1A3EB5" w14:textId="2244E28B" w:rsidR="003D3C64" w:rsidRPr="00B20AE8" w:rsidRDefault="003D3C64" w:rsidP="0039402F">
            <w:pPr>
              <w:pStyle w:val="TAC"/>
            </w:pPr>
            <w:r w:rsidRPr="00B20AE8">
              <w:rPr>
                <w:lang w:val="sv-FI"/>
              </w:rPr>
              <w:t>E-UTRA Band 4</w:t>
            </w:r>
          </w:p>
        </w:tc>
        <w:tc>
          <w:tcPr>
            <w:tcW w:w="1559" w:type="dxa"/>
            <w:tcBorders>
              <w:left w:val="single" w:sz="4" w:space="0" w:color="auto"/>
            </w:tcBorders>
            <w:shd w:val="clear" w:color="auto" w:fill="auto"/>
          </w:tcPr>
          <w:p w14:paraId="28E46239" w14:textId="77777777" w:rsidR="003D3C64" w:rsidRPr="00B20AE8" w:rsidRDefault="003D3C64" w:rsidP="0039402F">
            <w:pPr>
              <w:pStyle w:val="TAC"/>
            </w:pPr>
            <w:r w:rsidRPr="00B20AE8">
              <w:t>1710 - 1755 MHz</w:t>
            </w:r>
          </w:p>
        </w:tc>
        <w:tc>
          <w:tcPr>
            <w:tcW w:w="992" w:type="dxa"/>
            <w:shd w:val="clear" w:color="auto" w:fill="auto"/>
          </w:tcPr>
          <w:p w14:paraId="5C98EE96" w14:textId="77777777" w:rsidR="003D3C64" w:rsidRPr="00B20AE8" w:rsidRDefault="003D3C64" w:rsidP="0039402F">
            <w:pPr>
              <w:pStyle w:val="TAC"/>
            </w:pPr>
            <w:r w:rsidRPr="00B20AE8">
              <w:t>-40.4 dBm</w:t>
            </w:r>
          </w:p>
        </w:tc>
        <w:tc>
          <w:tcPr>
            <w:tcW w:w="1276" w:type="dxa"/>
            <w:shd w:val="clear" w:color="auto" w:fill="auto"/>
          </w:tcPr>
          <w:p w14:paraId="7205CE13" w14:textId="77777777" w:rsidR="003D3C64" w:rsidRPr="00B20AE8" w:rsidRDefault="003D3C64" w:rsidP="0039402F">
            <w:pPr>
              <w:pStyle w:val="TAC"/>
            </w:pPr>
            <w:r w:rsidRPr="00B20AE8">
              <w:t>1 MHz</w:t>
            </w:r>
          </w:p>
        </w:tc>
        <w:tc>
          <w:tcPr>
            <w:tcW w:w="4422" w:type="dxa"/>
            <w:shd w:val="clear" w:color="auto" w:fill="auto"/>
          </w:tcPr>
          <w:p w14:paraId="63BFAA15" w14:textId="3830EAA5" w:rsidR="003D3C64" w:rsidRPr="00B20AE8" w:rsidRDefault="003D3C64" w:rsidP="0039402F">
            <w:pPr>
              <w:pStyle w:val="TAL"/>
            </w:pPr>
            <w:r w:rsidRPr="00B20AE8">
              <w:t xml:space="preserve">This requirement does not apply to UTRA FDD BS operating in band IV or band X, since it is already covered by the requirement in </w:t>
            </w:r>
            <w:r>
              <w:t>clause </w:t>
            </w:r>
            <w:r w:rsidRPr="00B20AE8">
              <w:t>6.7.6.5.1.4.</w:t>
            </w:r>
          </w:p>
        </w:tc>
      </w:tr>
      <w:tr w:rsidR="003D3C64" w:rsidRPr="00B20AE8" w14:paraId="75F79BF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C0DC317" w14:textId="5633EFC2" w:rsidR="003D3C64" w:rsidRPr="00B20AE8" w:rsidRDefault="003D3C64" w:rsidP="0039402F">
            <w:pPr>
              <w:pStyle w:val="TAC"/>
            </w:pPr>
            <w:r w:rsidRPr="00B20AE8">
              <w:rPr>
                <w:lang w:val="sv-FI"/>
              </w:rPr>
              <w:t>UTRA FDD Band V or</w:t>
            </w:r>
          </w:p>
        </w:tc>
        <w:tc>
          <w:tcPr>
            <w:tcW w:w="1559" w:type="dxa"/>
            <w:tcBorders>
              <w:left w:val="single" w:sz="4" w:space="0" w:color="auto"/>
            </w:tcBorders>
            <w:shd w:val="clear" w:color="auto" w:fill="auto"/>
          </w:tcPr>
          <w:p w14:paraId="67024223" w14:textId="77777777" w:rsidR="003D3C64" w:rsidRPr="00B20AE8" w:rsidRDefault="003D3C64" w:rsidP="0039402F">
            <w:pPr>
              <w:pStyle w:val="TAC"/>
            </w:pPr>
            <w:r w:rsidRPr="00B20AE8">
              <w:t>869 - 894 MHz</w:t>
            </w:r>
          </w:p>
        </w:tc>
        <w:tc>
          <w:tcPr>
            <w:tcW w:w="992" w:type="dxa"/>
            <w:shd w:val="clear" w:color="auto" w:fill="auto"/>
          </w:tcPr>
          <w:p w14:paraId="5CB0316C" w14:textId="77777777" w:rsidR="003D3C64" w:rsidRPr="00B20AE8" w:rsidRDefault="003D3C64" w:rsidP="0039402F">
            <w:pPr>
              <w:pStyle w:val="TAC"/>
            </w:pPr>
            <w:r w:rsidRPr="00B20AE8">
              <w:t>-43.4 dBm</w:t>
            </w:r>
          </w:p>
        </w:tc>
        <w:tc>
          <w:tcPr>
            <w:tcW w:w="1276" w:type="dxa"/>
            <w:shd w:val="clear" w:color="auto" w:fill="auto"/>
          </w:tcPr>
          <w:p w14:paraId="6E64EDF9" w14:textId="77777777" w:rsidR="003D3C64" w:rsidRPr="00B20AE8" w:rsidRDefault="003D3C64" w:rsidP="0039402F">
            <w:pPr>
              <w:pStyle w:val="TAC"/>
            </w:pPr>
            <w:r w:rsidRPr="00B20AE8">
              <w:t>1 MHz</w:t>
            </w:r>
          </w:p>
        </w:tc>
        <w:tc>
          <w:tcPr>
            <w:tcW w:w="4422" w:type="dxa"/>
            <w:shd w:val="clear" w:color="auto" w:fill="auto"/>
          </w:tcPr>
          <w:p w14:paraId="310A5F52"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p>
        </w:tc>
      </w:tr>
      <w:tr w:rsidR="003D3C64" w:rsidRPr="00B20AE8" w14:paraId="0087880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90FB48" w14:textId="77777777" w:rsidR="003D3C64" w:rsidRPr="00B20AE8" w:rsidRDefault="003D3C64" w:rsidP="0039402F">
            <w:pPr>
              <w:pStyle w:val="TAC"/>
              <w:rPr>
                <w:lang w:val="sv-SE"/>
              </w:rPr>
            </w:pPr>
            <w:r w:rsidRPr="00B20AE8">
              <w:rPr>
                <w:lang w:val="sv-FI"/>
              </w:rPr>
              <w:t>E-UTRA Band 5</w:t>
            </w:r>
          </w:p>
          <w:p w14:paraId="37281286" w14:textId="2104C0B7" w:rsidR="003D3C64" w:rsidRPr="00B20AE8" w:rsidRDefault="003D3C64" w:rsidP="0039402F">
            <w:pPr>
              <w:pStyle w:val="TAC"/>
            </w:pPr>
            <w:r w:rsidRPr="00B20AE8">
              <w:rPr>
                <w:lang w:val="sv-SE"/>
              </w:rPr>
              <w:t>or NR band n5</w:t>
            </w:r>
          </w:p>
        </w:tc>
        <w:tc>
          <w:tcPr>
            <w:tcW w:w="1559" w:type="dxa"/>
            <w:tcBorders>
              <w:left w:val="single" w:sz="4" w:space="0" w:color="auto"/>
            </w:tcBorders>
            <w:shd w:val="clear" w:color="auto" w:fill="auto"/>
          </w:tcPr>
          <w:p w14:paraId="175B81D0" w14:textId="77777777" w:rsidR="003D3C64" w:rsidRPr="00B20AE8" w:rsidRDefault="003D3C64" w:rsidP="0039402F">
            <w:pPr>
              <w:pStyle w:val="TAC"/>
            </w:pPr>
            <w:r w:rsidRPr="00B20AE8">
              <w:t>824 - 849 MHz</w:t>
            </w:r>
          </w:p>
        </w:tc>
        <w:tc>
          <w:tcPr>
            <w:tcW w:w="992" w:type="dxa"/>
            <w:shd w:val="clear" w:color="auto" w:fill="auto"/>
          </w:tcPr>
          <w:p w14:paraId="2C8FC7F4" w14:textId="77777777" w:rsidR="003D3C64" w:rsidRPr="00B20AE8" w:rsidRDefault="003D3C64" w:rsidP="0039402F">
            <w:pPr>
              <w:pStyle w:val="TAC"/>
            </w:pPr>
            <w:r w:rsidRPr="00B20AE8">
              <w:t>-40.4 dBm</w:t>
            </w:r>
          </w:p>
        </w:tc>
        <w:tc>
          <w:tcPr>
            <w:tcW w:w="1276" w:type="dxa"/>
            <w:shd w:val="clear" w:color="auto" w:fill="auto"/>
          </w:tcPr>
          <w:p w14:paraId="22F6A8BE" w14:textId="77777777" w:rsidR="003D3C64" w:rsidRPr="00B20AE8" w:rsidRDefault="003D3C64" w:rsidP="0039402F">
            <w:pPr>
              <w:pStyle w:val="TAC"/>
            </w:pPr>
            <w:r w:rsidRPr="00B20AE8">
              <w:t>1 MHz</w:t>
            </w:r>
          </w:p>
        </w:tc>
        <w:tc>
          <w:tcPr>
            <w:tcW w:w="4422" w:type="dxa"/>
            <w:shd w:val="clear" w:color="auto" w:fill="auto"/>
          </w:tcPr>
          <w:p w14:paraId="6BB45757" w14:textId="18CC3ED5" w:rsidR="003D3C64" w:rsidRPr="00B20AE8" w:rsidRDefault="003D3C64" w:rsidP="0039402F">
            <w:pPr>
              <w:pStyle w:val="TAL"/>
            </w:pPr>
            <w:r w:rsidRPr="00B20AE8">
              <w:t xml:space="preserve">This requirement does not apply to UTRA FDD BS operating in band V or XXVI, since it is already covered by the requirement in </w:t>
            </w:r>
            <w:r>
              <w:t>clause </w:t>
            </w:r>
            <w:r w:rsidRPr="00B20AE8">
              <w:t>6.7.6.5.1.4.</w:t>
            </w:r>
          </w:p>
        </w:tc>
      </w:tr>
      <w:tr w:rsidR="003D3C64" w:rsidRPr="00B20AE8" w14:paraId="00F41AD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7A9C9B" w14:textId="5A926FE0" w:rsidR="003D3C64" w:rsidRPr="00B20AE8" w:rsidRDefault="003D3C64" w:rsidP="0039402F">
            <w:pPr>
              <w:pStyle w:val="TAC"/>
              <w:rPr>
                <w:lang w:val="sv-FI"/>
              </w:rPr>
            </w:pPr>
            <w:r w:rsidRPr="00B20AE8">
              <w:rPr>
                <w:lang w:val="sv-FI"/>
              </w:rPr>
              <w:t>UTRA FDD Band VI or</w:t>
            </w:r>
          </w:p>
        </w:tc>
        <w:tc>
          <w:tcPr>
            <w:tcW w:w="1559" w:type="dxa"/>
            <w:tcBorders>
              <w:left w:val="single" w:sz="4" w:space="0" w:color="auto"/>
            </w:tcBorders>
            <w:shd w:val="clear" w:color="auto" w:fill="auto"/>
          </w:tcPr>
          <w:p w14:paraId="7CD6D041" w14:textId="77777777" w:rsidR="003D3C64" w:rsidRPr="00B20AE8" w:rsidRDefault="003D3C64" w:rsidP="0039402F">
            <w:pPr>
              <w:pStyle w:val="TAC"/>
            </w:pPr>
            <w:r w:rsidRPr="00B20AE8">
              <w:t xml:space="preserve">860 - 890 MHz </w:t>
            </w:r>
          </w:p>
        </w:tc>
        <w:tc>
          <w:tcPr>
            <w:tcW w:w="992" w:type="dxa"/>
            <w:shd w:val="clear" w:color="auto" w:fill="auto"/>
          </w:tcPr>
          <w:p w14:paraId="58005322" w14:textId="77777777" w:rsidR="003D3C64" w:rsidRPr="00B20AE8" w:rsidRDefault="003D3C64" w:rsidP="0039402F">
            <w:pPr>
              <w:pStyle w:val="TAC"/>
            </w:pPr>
            <w:r w:rsidRPr="00B20AE8">
              <w:t>-43.4 dBm</w:t>
            </w:r>
          </w:p>
        </w:tc>
        <w:tc>
          <w:tcPr>
            <w:tcW w:w="1276" w:type="dxa"/>
            <w:shd w:val="clear" w:color="auto" w:fill="auto"/>
          </w:tcPr>
          <w:p w14:paraId="1F823391" w14:textId="77777777" w:rsidR="003D3C64" w:rsidRPr="00B20AE8" w:rsidRDefault="003D3C64" w:rsidP="0039402F">
            <w:pPr>
              <w:pStyle w:val="TAC"/>
            </w:pPr>
            <w:r w:rsidRPr="00B20AE8">
              <w:t>1 MHz</w:t>
            </w:r>
          </w:p>
        </w:tc>
        <w:tc>
          <w:tcPr>
            <w:tcW w:w="4422" w:type="dxa"/>
            <w:shd w:val="clear" w:color="auto" w:fill="auto"/>
          </w:tcPr>
          <w:p w14:paraId="610110F3"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VI or XIX</w:t>
            </w:r>
          </w:p>
        </w:tc>
      </w:tr>
      <w:tr w:rsidR="003D3C64" w:rsidRPr="00B20AE8" w14:paraId="6F250429"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FB748EF" w14:textId="3581073B" w:rsidR="003D3C64" w:rsidRPr="00B20AE8" w:rsidRDefault="003D3C64" w:rsidP="0039402F">
            <w:pPr>
              <w:pStyle w:val="TAC"/>
            </w:pPr>
            <w:r w:rsidRPr="00B20AE8">
              <w:rPr>
                <w:lang w:val="sv-FI"/>
              </w:rPr>
              <w:t>XIX,</w:t>
            </w:r>
            <w:r>
              <w:rPr>
                <w:lang w:val="sv-FI"/>
              </w:rPr>
              <w:t xml:space="preserve"> </w:t>
            </w:r>
            <w:r w:rsidRPr="00B20AE8">
              <w:rPr>
                <w:lang w:val="sv-FI"/>
              </w:rPr>
              <w:t>E-UTRA Band 6, 18 or 19</w:t>
            </w:r>
          </w:p>
        </w:tc>
        <w:tc>
          <w:tcPr>
            <w:tcW w:w="1559" w:type="dxa"/>
            <w:tcBorders>
              <w:left w:val="single" w:sz="4" w:space="0" w:color="auto"/>
            </w:tcBorders>
            <w:shd w:val="clear" w:color="auto" w:fill="auto"/>
          </w:tcPr>
          <w:p w14:paraId="2575B897" w14:textId="77777777" w:rsidR="003D3C64" w:rsidRPr="00B20AE8" w:rsidRDefault="003D3C64" w:rsidP="0039402F">
            <w:pPr>
              <w:pStyle w:val="TAC"/>
            </w:pPr>
            <w:r w:rsidRPr="00B20AE8">
              <w:t xml:space="preserve">815 - 845 MHz </w:t>
            </w:r>
          </w:p>
        </w:tc>
        <w:tc>
          <w:tcPr>
            <w:tcW w:w="992" w:type="dxa"/>
            <w:shd w:val="clear" w:color="auto" w:fill="auto"/>
          </w:tcPr>
          <w:p w14:paraId="30374DF0" w14:textId="77777777" w:rsidR="003D3C64" w:rsidRPr="00B20AE8" w:rsidRDefault="003D3C64" w:rsidP="0039402F">
            <w:pPr>
              <w:pStyle w:val="TAC"/>
            </w:pPr>
            <w:r w:rsidRPr="00B20AE8">
              <w:t>-40.4 dBm</w:t>
            </w:r>
          </w:p>
        </w:tc>
        <w:tc>
          <w:tcPr>
            <w:tcW w:w="1276" w:type="dxa"/>
            <w:shd w:val="clear" w:color="auto" w:fill="auto"/>
          </w:tcPr>
          <w:p w14:paraId="54B5C08C" w14:textId="77777777" w:rsidR="003D3C64" w:rsidRPr="00B20AE8" w:rsidRDefault="003D3C64" w:rsidP="0039402F">
            <w:pPr>
              <w:pStyle w:val="TAC"/>
            </w:pPr>
            <w:r w:rsidRPr="00B20AE8">
              <w:t>1 MHz</w:t>
            </w:r>
          </w:p>
        </w:tc>
        <w:tc>
          <w:tcPr>
            <w:tcW w:w="4422" w:type="dxa"/>
            <w:shd w:val="clear" w:color="auto" w:fill="auto"/>
          </w:tcPr>
          <w:p w14:paraId="5BA8A093" w14:textId="4EE7A6D8" w:rsidR="003D3C64" w:rsidRPr="00B20AE8" w:rsidRDefault="003D3C64" w:rsidP="0039402F">
            <w:pPr>
              <w:pStyle w:val="TAL"/>
            </w:pPr>
            <w:r w:rsidRPr="00B20AE8">
              <w:t xml:space="preserve">This requirement does not apply to UTRA FDD BS operating in band VI or XIX, since it is already covered by the requirement in </w:t>
            </w:r>
            <w:r>
              <w:t>clause </w:t>
            </w:r>
            <w:r w:rsidRPr="00B20AE8">
              <w:t>6.7.6.5.1.4.</w:t>
            </w:r>
          </w:p>
        </w:tc>
      </w:tr>
      <w:tr w:rsidR="003D3C64" w:rsidRPr="00B20AE8" w14:paraId="7792A16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9BC9AA" w14:textId="5303B891" w:rsidR="003D3C64" w:rsidRPr="00B20AE8" w:rsidRDefault="003D3C64" w:rsidP="0039402F">
            <w:pPr>
              <w:pStyle w:val="TAC"/>
            </w:pPr>
            <w:r w:rsidRPr="00B20AE8">
              <w:rPr>
                <w:lang w:val="sv-FI"/>
              </w:rPr>
              <w:t>UTRA FDD Band VII or</w:t>
            </w:r>
          </w:p>
        </w:tc>
        <w:tc>
          <w:tcPr>
            <w:tcW w:w="1559" w:type="dxa"/>
            <w:tcBorders>
              <w:left w:val="single" w:sz="4" w:space="0" w:color="auto"/>
            </w:tcBorders>
            <w:shd w:val="clear" w:color="auto" w:fill="auto"/>
          </w:tcPr>
          <w:p w14:paraId="48945D78" w14:textId="77777777" w:rsidR="003D3C64" w:rsidRPr="00B20AE8" w:rsidRDefault="003D3C64" w:rsidP="0039402F">
            <w:pPr>
              <w:pStyle w:val="TAC"/>
            </w:pPr>
            <w:r w:rsidRPr="00B20AE8">
              <w:t>2620 - 2690 MHz</w:t>
            </w:r>
          </w:p>
        </w:tc>
        <w:tc>
          <w:tcPr>
            <w:tcW w:w="992" w:type="dxa"/>
            <w:shd w:val="clear" w:color="auto" w:fill="auto"/>
          </w:tcPr>
          <w:p w14:paraId="7ED28ED8" w14:textId="77777777" w:rsidR="003D3C64" w:rsidRPr="00B20AE8" w:rsidRDefault="003D3C64" w:rsidP="0039402F">
            <w:pPr>
              <w:pStyle w:val="TAC"/>
            </w:pPr>
            <w:r w:rsidRPr="00B20AE8">
              <w:t>-43.4 dBm</w:t>
            </w:r>
          </w:p>
        </w:tc>
        <w:tc>
          <w:tcPr>
            <w:tcW w:w="1276" w:type="dxa"/>
            <w:shd w:val="clear" w:color="auto" w:fill="auto"/>
          </w:tcPr>
          <w:p w14:paraId="6EBEF4E5" w14:textId="77777777" w:rsidR="003D3C64" w:rsidRPr="00B20AE8" w:rsidRDefault="003D3C64" w:rsidP="0039402F">
            <w:pPr>
              <w:pStyle w:val="TAC"/>
            </w:pPr>
            <w:r w:rsidRPr="00B20AE8">
              <w:t>1 MHz</w:t>
            </w:r>
          </w:p>
        </w:tc>
        <w:tc>
          <w:tcPr>
            <w:tcW w:w="4422" w:type="dxa"/>
            <w:shd w:val="clear" w:color="auto" w:fill="auto"/>
          </w:tcPr>
          <w:p w14:paraId="2EC5DBEB"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VII, </w:t>
            </w:r>
          </w:p>
        </w:tc>
      </w:tr>
      <w:tr w:rsidR="003D3C64" w:rsidRPr="00B20AE8" w14:paraId="5A792983"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E1E7E2" w14:textId="77777777" w:rsidR="003D3C64" w:rsidRPr="00B20AE8" w:rsidRDefault="003D3C64" w:rsidP="0039402F">
            <w:pPr>
              <w:pStyle w:val="TAC"/>
              <w:rPr>
                <w:lang w:val="sv-SE"/>
              </w:rPr>
            </w:pPr>
            <w:r w:rsidRPr="00B20AE8">
              <w:rPr>
                <w:lang w:val="sv-FI"/>
              </w:rPr>
              <w:t>E-UTRA Band 7</w:t>
            </w:r>
          </w:p>
          <w:p w14:paraId="4F470738" w14:textId="0D89B29B" w:rsidR="003D3C64" w:rsidRPr="00B20AE8" w:rsidRDefault="003D3C64" w:rsidP="0039402F">
            <w:pPr>
              <w:pStyle w:val="TAC"/>
            </w:pPr>
            <w:r w:rsidRPr="00B20AE8">
              <w:rPr>
                <w:lang w:val="sv-SE"/>
              </w:rPr>
              <w:t>or NR band n7</w:t>
            </w:r>
          </w:p>
        </w:tc>
        <w:tc>
          <w:tcPr>
            <w:tcW w:w="1559" w:type="dxa"/>
            <w:tcBorders>
              <w:left w:val="single" w:sz="4" w:space="0" w:color="auto"/>
            </w:tcBorders>
            <w:shd w:val="clear" w:color="auto" w:fill="auto"/>
          </w:tcPr>
          <w:p w14:paraId="72ECD3AC" w14:textId="77777777" w:rsidR="003D3C64" w:rsidRPr="00B20AE8" w:rsidRDefault="003D3C64" w:rsidP="0039402F">
            <w:pPr>
              <w:pStyle w:val="TAC"/>
            </w:pPr>
            <w:r w:rsidRPr="00B20AE8">
              <w:t>2500 - 2570 MHz</w:t>
            </w:r>
          </w:p>
        </w:tc>
        <w:tc>
          <w:tcPr>
            <w:tcW w:w="992" w:type="dxa"/>
            <w:shd w:val="clear" w:color="auto" w:fill="auto"/>
          </w:tcPr>
          <w:p w14:paraId="02814FA5" w14:textId="77777777" w:rsidR="003D3C64" w:rsidRPr="00B20AE8" w:rsidRDefault="003D3C64" w:rsidP="0039402F">
            <w:pPr>
              <w:pStyle w:val="TAC"/>
            </w:pPr>
            <w:r w:rsidRPr="00B20AE8">
              <w:t>-40.4 dBm</w:t>
            </w:r>
          </w:p>
        </w:tc>
        <w:tc>
          <w:tcPr>
            <w:tcW w:w="1276" w:type="dxa"/>
            <w:shd w:val="clear" w:color="auto" w:fill="auto"/>
          </w:tcPr>
          <w:p w14:paraId="35D91E9F" w14:textId="77777777" w:rsidR="003D3C64" w:rsidRPr="00B20AE8" w:rsidRDefault="003D3C64" w:rsidP="0039402F">
            <w:pPr>
              <w:pStyle w:val="TAC"/>
            </w:pPr>
            <w:r w:rsidRPr="00B20AE8">
              <w:t>1 MHz</w:t>
            </w:r>
          </w:p>
        </w:tc>
        <w:tc>
          <w:tcPr>
            <w:tcW w:w="4422" w:type="dxa"/>
            <w:shd w:val="clear" w:color="auto" w:fill="auto"/>
          </w:tcPr>
          <w:p w14:paraId="65787DA6" w14:textId="3F710845" w:rsidR="003D3C64" w:rsidRPr="00B20AE8" w:rsidRDefault="003D3C64" w:rsidP="0039402F">
            <w:pPr>
              <w:pStyle w:val="TAL"/>
            </w:pPr>
            <w:r w:rsidRPr="00B20AE8">
              <w:t xml:space="preserve">This requirement does not apply to UTRA FDD BS operating in band VII, since it is already covered by the requirement in </w:t>
            </w:r>
            <w:r>
              <w:t>clause </w:t>
            </w:r>
            <w:r w:rsidRPr="00B20AE8">
              <w:t>6.7.6.5.1.4.</w:t>
            </w:r>
          </w:p>
        </w:tc>
      </w:tr>
      <w:tr w:rsidR="003D3C64" w:rsidRPr="00B20AE8" w14:paraId="6462E95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9D574B6" w14:textId="37412544" w:rsidR="003D3C64" w:rsidRPr="00B20AE8" w:rsidRDefault="003D3C64" w:rsidP="0039402F">
            <w:pPr>
              <w:pStyle w:val="TAC"/>
            </w:pPr>
            <w:r w:rsidRPr="00B20AE8">
              <w:rPr>
                <w:lang w:val="sv-FI"/>
              </w:rPr>
              <w:t>UTRA FDD Band VIII or</w:t>
            </w:r>
          </w:p>
        </w:tc>
        <w:tc>
          <w:tcPr>
            <w:tcW w:w="1559" w:type="dxa"/>
            <w:tcBorders>
              <w:left w:val="single" w:sz="4" w:space="0" w:color="auto"/>
            </w:tcBorders>
            <w:shd w:val="clear" w:color="auto" w:fill="auto"/>
          </w:tcPr>
          <w:p w14:paraId="5CEB2502" w14:textId="77777777" w:rsidR="003D3C64" w:rsidRPr="00B20AE8" w:rsidRDefault="003D3C64" w:rsidP="0039402F">
            <w:pPr>
              <w:pStyle w:val="TAC"/>
            </w:pPr>
            <w:r w:rsidRPr="00B20AE8">
              <w:t>925 - 960 MHz</w:t>
            </w:r>
          </w:p>
        </w:tc>
        <w:tc>
          <w:tcPr>
            <w:tcW w:w="992" w:type="dxa"/>
            <w:shd w:val="clear" w:color="auto" w:fill="auto"/>
          </w:tcPr>
          <w:p w14:paraId="43F7B516" w14:textId="77777777" w:rsidR="003D3C64" w:rsidRPr="00B20AE8" w:rsidRDefault="003D3C64" w:rsidP="0039402F">
            <w:pPr>
              <w:pStyle w:val="TAC"/>
            </w:pPr>
            <w:r w:rsidRPr="00B20AE8">
              <w:t>-43.4 dBm</w:t>
            </w:r>
          </w:p>
        </w:tc>
        <w:tc>
          <w:tcPr>
            <w:tcW w:w="1276" w:type="dxa"/>
            <w:shd w:val="clear" w:color="auto" w:fill="auto"/>
          </w:tcPr>
          <w:p w14:paraId="10EAF465" w14:textId="77777777" w:rsidR="003D3C64" w:rsidRPr="00B20AE8" w:rsidRDefault="003D3C64" w:rsidP="0039402F">
            <w:pPr>
              <w:pStyle w:val="TAC"/>
            </w:pPr>
            <w:r w:rsidRPr="00B20AE8">
              <w:t>1 MHz</w:t>
            </w:r>
          </w:p>
        </w:tc>
        <w:tc>
          <w:tcPr>
            <w:tcW w:w="4422" w:type="dxa"/>
            <w:shd w:val="clear" w:color="auto" w:fill="auto"/>
          </w:tcPr>
          <w:p w14:paraId="20AE93A5"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VIII.</w:t>
            </w:r>
          </w:p>
        </w:tc>
      </w:tr>
      <w:tr w:rsidR="003D3C64" w:rsidRPr="00B20AE8" w14:paraId="094521C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08490A" w14:textId="77777777" w:rsidR="003D3C64" w:rsidRPr="00B20AE8" w:rsidRDefault="003D3C64" w:rsidP="0039402F">
            <w:pPr>
              <w:pStyle w:val="TAC"/>
              <w:rPr>
                <w:lang w:val="sv-SE"/>
              </w:rPr>
            </w:pPr>
            <w:r w:rsidRPr="00B20AE8">
              <w:rPr>
                <w:lang w:val="sv-FI"/>
              </w:rPr>
              <w:t>E-UTRA Band 8</w:t>
            </w:r>
          </w:p>
          <w:p w14:paraId="419DDA76" w14:textId="2EE6F121" w:rsidR="003D3C64" w:rsidRPr="00B20AE8" w:rsidRDefault="003D3C64" w:rsidP="0039402F">
            <w:pPr>
              <w:pStyle w:val="TAC"/>
            </w:pPr>
            <w:r w:rsidRPr="00B20AE8">
              <w:rPr>
                <w:lang w:val="sv-SE"/>
              </w:rPr>
              <w:t>or NR band n8</w:t>
            </w:r>
          </w:p>
        </w:tc>
        <w:tc>
          <w:tcPr>
            <w:tcW w:w="1559" w:type="dxa"/>
            <w:tcBorders>
              <w:left w:val="single" w:sz="4" w:space="0" w:color="auto"/>
            </w:tcBorders>
            <w:shd w:val="clear" w:color="auto" w:fill="auto"/>
          </w:tcPr>
          <w:p w14:paraId="5FD2BB61" w14:textId="77777777" w:rsidR="003D3C64" w:rsidRPr="00B20AE8" w:rsidRDefault="003D3C64" w:rsidP="0039402F">
            <w:pPr>
              <w:pStyle w:val="TAC"/>
            </w:pPr>
            <w:r w:rsidRPr="00B20AE8">
              <w:t>880 - 915 MHz</w:t>
            </w:r>
          </w:p>
        </w:tc>
        <w:tc>
          <w:tcPr>
            <w:tcW w:w="992" w:type="dxa"/>
            <w:shd w:val="clear" w:color="auto" w:fill="auto"/>
          </w:tcPr>
          <w:p w14:paraId="326B6243" w14:textId="77777777" w:rsidR="003D3C64" w:rsidRPr="00B20AE8" w:rsidRDefault="003D3C64" w:rsidP="0039402F">
            <w:pPr>
              <w:pStyle w:val="TAC"/>
            </w:pPr>
            <w:r w:rsidRPr="00B20AE8">
              <w:t>-40.4 dBm</w:t>
            </w:r>
          </w:p>
        </w:tc>
        <w:tc>
          <w:tcPr>
            <w:tcW w:w="1276" w:type="dxa"/>
            <w:shd w:val="clear" w:color="auto" w:fill="auto"/>
          </w:tcPr>
          <w:p w14:paraId="5CA57F00" w14:textId="77777777" w:rsidR="003D3C64" w:rsidRPr="00B20AE8" w:rsidRDefault="003D3C64" w:rsidP="0039402F">
            <w:pPr>
              <w:pStyle w:val="TAC"/>
            </w:pPr>
            <w:r w:rsidRPr="00B20AE8">
              <w:t>1 MHz</w:t>
            </w:r>
          </w:p>
        </w:tc>
        <w:tc>
          <w:tcPr>
            <w:tcW w:w="4422" w:type="dxa"/>
            <w:shd w:val="clear" w:color="auto" w:fill="auto"/>
          </w:tcPr>
          <w:p w14:paraId="54061AF6" w14:textId="7C6B6651" w:rsidR="003D3C64" w:rsidRPr="00B20AE8" w:rsidRDefault="003D3C64" w:rsidP="0039402F">
            <w:pPr>
              <w:pStyle w:val="TAL"/>
            </w:pPr>
            <w:r w:rsidRPr="00B20AE8">
              <w:t xml:space="preserve">This requirement does not apply to UTRA FDD BS operating in band VIII, since it is already covered by the requirement in </w:t>
            </w:r>
            <w:r>
              <w:t>clause </w:t>
            </w:r>
            <w:r w:rsidRPr="00B20AE8">
              <w:t>6.7.6.5.1.4.</w:t>
            </w:r>
          </w:p>
        </w:tc>
      </w:tr>
      <w:tr w:rsidR="003D3C64" w:rsidRPr="00B20AE8" w14:paraId="04C40A5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EDE1550" w14:textId="5146124B" w:rsidR="003D3C64" w:rsidRPr="00B20AE8" w:rsidRDefault="003D3C64" w:rsidP="0039402F">
            <w:pPr>
              <w:pStyle w:val="TAC"/>
              <w:rPr>
                <w:lang w:val="sv-FI"/>
              </w:rPr>
            </w:pPr>
            <w:r w:rsidRPr="00B20AE8">
              <w:rPr>
                <w:lang w:val="sv-FI"/>
              </w:rPr>
              <w:t>UTRA FDD Band IX or</w:t>
            </w:r>
          </w:p>
        </w:tc>
        <w:tc>
          <w:tcPr>
            <w:tcW w:w="1559" w:type="dxa"/>
            <w:tcBorders>
              <w:left w:val="single" w:sz="4" w:space="0" w:color="auto"/>
            </w:tcBorders>
            <w:shd w:val="clear" w:color="auto" w:fill="auto"/>
          </w:tcPr>
          <w:p w14:paraId="38E46D90" w14:textId="77777777" w:rsidR="003D3C64" w:rsidRPr="00B20AE8" w:rsidRDefault="003D3C64" w:rsidP="0039402F">
            <w:pPr>
              <w:pStyle w:val="TAC"/>
            </w:pPr>
            <w:r w:rsidRPr="00B20AE8">
              <w:t>1844.9 - 1879.9 MHz</w:t>
            </w:r>
          </w:p>
        </w:tc>
        <w:tc>
          <w:tcPr>
            <w:tcW w:w="992" w:type="dxa"/>
            <w:shd w:val="clear" w:color="auto" w:fill="auto"/>
          </w:tcPr>
          <w:p w14:paraId="2E4BFC70" w14:textId="77777777" w:rsidR="003D3C64" w:rsidRPr="00B20AE8" w:rsidRDefault="003D3C64" w:rsidP="0039402F">
            <w:pPr>
              <w:pStyle w:val="TAC"/>
            </w:pPr>
            <w:r w:rsidRPr="00B20AE8">
              <w:t>-43.4 dBm</w:t>
            </w:r>
          </w:p>
        </w:tc>
        <w:tc>
          <w:tcPr>
            <w:tcW w:w="1276" w:type="dxa"/>
            <w:shd w:val="clear" w:color="auto" w:fill="auto"/>
          </w:tcPr>
          <w:p w14:paraId="34202756" w14:textId="77777777" w:rsidR="003D3C64" w:rsidRPr="00B20AE8" w:rsidRDefault="003D3C64" w:rsidP="0039402F">
            <w:pPr>
              <w:pStyle w:val="TAC"/>
            </w:pPr>
            <w:r w:rsidRPr="00B20AE8">
              <w:t>1 MHz</w:t>
            </w:r>
          </w:p>
        </w:tc>
        <w:tc>
          <w:tcPr>
            <w:tcW w:w="4422" w:type="dxa"/>
            <w:shd w:val="clear" w:color="auto" w:fill="auto"/>
          </w:tcPr>
          <w:p w14:paraId="5091CF21"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43EF29E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FCE88C5" w14:textId="7E40E967" w:rsidR="003D3C64" w:rsidRPr="00B20AE8" w:rsidRDefault="003D3C64" w:rsidP="0039402F">
            <w:pPr>
              <w:pStyle w:val="TAC"/>
            </w:pPr>
            <w:r w:rsidRPr="00B20AE8">
              <w:rPr>
                <w:lang w:val="sv-FI"/>
              </w:rPr>
              <w:t>E-UTRA Band 9</w:t>
            </w:r>
          </w:p>
        </w:tc>
        <w:tc>
          <w:tcPr>
            <w:tcW w:w="1559" w:type="dxa"/>
            <w:tcBorders>
              <w:left w:val="single" w:sz="4" w:space="0" w:color="auto"/>
            </w:tcBorders>
            <w:shd w:val="clear" w:color="auto" w:fill="auto"/>
          </w:tcPr>
          <w:p w14:paraId="6161D87D" w14:textId="77777777" w:rsidR="003D3C64" w:rsidRPr="00B20AE8" w:rsidRDefault="003D3C64" w:rsidP="0039402F">
            <w:pPr>
              <w:pStyle w:val="TAC"/>
            </w:pPr>
            <w:r w:rsidRPr="00B20AE8">
              <w:t>1749.9 - 1784.9 MHz</w:t>
            </w:r>
          </w:p>
        </w:tc>
        <w:tc>
          <w:tcPr>
            <w:tcW w:w="992" w:type="dxa"/>
            <w:shd w:val="clear" w:color="auto" w:fill="auto"/>
          </w:tcPr>
          <w:p w14:paraId="01BB150C" w14:textId="77777777" w:rsidR="003D3C64" w:rsidRPr="00B20AE8" w:rsidRDefault="003D3C64" w:rsidP="0039402F">
            <w:pPr>
              <w:pStyle w:val="TAC"/>
            </w:pPr>
            <w:r w:rsidRPr="00B20AE8">
              <w:t>-40.4 dBm</w:t>
            </w:r>
          </w:p>
        </w:tc>
        <w:tc>
          <w:tcPr>
            <w:tcW w:w="1276" w:type="dxa"/>
            <w:shd w:val="clear" w:color="auto" w:fill="auto"/>
          </w:tcPr>
          <w:p w14:paraId="0123147A" w14:textId="77777777" w:rsidR="003D3C64" w:rsidRPr="00B20AE8" w:rsidRDefault="003D3C64" w:rsidP="0039402F">
            <w:pPr>
              <w:pStyle w:val="TAC"/>
            </w:pPr>
            <w:r w:rsidRPr="00B20AE8">
              <w:t>1 MHz</w:t>
            </w:r>
          </w:p>
        </w:tc>
        <w:tc>
          <w:tcPr>
            <w:tcW w:w="4422" w:type="dxa"/>
            <w:shd w:val="clear" w:color="auto" w:fill="auto"/>
          </w:tcPr>
          <w:p w14:paraId="39D538C1" w14:textId="2E8BAB5A" w:rsidR="003D3C64" w:rsidRPr="00B20AE8" w:rsidRDefault="003D3C64" w:rsidP="0039402F">
            <w:pPr>
              <w:pStyle w:val="TAL"/>
            </w:pPr>
            <w:r w:rsidRPr="00B20AE8">
              <w:t xml:space="preserve">This requirement does not apply to UTRA FDD BS operating in band III or band IX, since it is already covered by the requirement in </w:t>
            </w:r>
            <w:r>
              <w:t>clause </w:t>
            </w:r>
            <w:r w:rsidRPr="00B20AE8">
              <w:t>6.7.6.5.1.4.</w:t>
            </w:r>
          </w:p>
        </w:tc>
      </w:tr>
      <w:tr w:rsidR="003D3C64" w:rsidRPr="00B20AE8" w14:paraId="6B6C4BA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621A727" w14:textId="0A9CCCEC" w:rsidR="003D3C64" w:rsidRPr="00B20AE8" w:rsidRDefault="003D3C64" w:rsidP="0039402F">
            <w:pPr>
              <w:pStyle w:val="TAC"/>
              <w:rPr>
                <w:lang w:val="sv-FI"/>
              </w:rPr>
            </w:pPr>
            <w:r w:rsidRPr="00B20AE8">
              <w:rPr>
                <w:lang w:val="sv-FI"/>
              </w:rPr>
              <w:t>UTRA FDD Band X or</w:t>
            </w:r>
          </w:p>
        </w:tc>
        <w:tc>
          <w:tcPr>
            <w:tcW w:w="1559" w:type="dxa"/>
            <w:tcBorders>
              <w:left w:val="single" w:sz="4" w:space="0" w:color="auto"/>
            </w:tcBorders>
            <w:shd w:val="clear" w:color="auto" w:fill="auto"/>
          </w:tcPr>
          <w:p w14:paraId="44164FAB" w14:textId="77777777" w:rsidR="003D3C64" w:rsidRPr="00B20AE8" w:rsidRDefault="003D3C64" w:rsidP="0039402F">
            <w:pPr>
              <w:pStyle w:val="TAC"/>
            </w:pPr>
            <w:r w:rsidRPr="00B20AE8">
              <w:t>2110 - 2170 MHz</w:t>
            </w:r>
          </w:p>
        </w:tc>
        <w:tc>
          <w:tcPr>
            <w:tcW w:w="992" w:type="dxa"/>
            <w:shd w:val="clear" w:color="auto" w:fill="auto"/>
          </w:tcPr>
          <w:p w14:paraId="26FB3E6C" w14:textId="77777777" w:rsidR="003D3C64" w:rsidRPr="00B20AE8" w:rsidRDefault="003D3C64" w:rsidP="0039402F">
            <w:pPr>
              <w:pStyle w:val="TAC"/>
            </w:pPr>
            <w:r w:rsidRPr="00B20AE8">
              <w:t>-43.4 dBm</w:t>
            </w:r>
          </w:p>
        </w:tc>
        <w:tc>
          <w:tcPr>
            <w:tcW w:w="1276" w:type="dxa"/>
            <w:shd w:val="clear" w:color="auto" w:fill="auto"/>
          </w:tcPr>
          <w:p w14:paraId="0F966CE9" w14:textId="77777777" w:rsidR="003D3C64" w:rsidRPr="00B20AE8" w:rsidRDefault="003D3C64" w:rsidP="0039402F">
            <w:pPr>
              <w:pStyle w:val="TAC"/>
            </w:pPr>
            <w:r w:rsidRPr="00B20AE8">
              <w:t>1 MHz</w:t>
            </w:r>
          </w:p>
        </w:tc>
        <w:tc>
          <w:tcPr>
            <w:tcW w:w="4422" w:type="dxa"/>
            <w:shd w:val="clear" w:color="auto" w:fill="auto"/>
          </w:tcPr>
          <w:p w14:paraId="18DCD88D"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6997536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9F0283" w14:textId="6936A8E2" w:rsidR="003D3C64" w:rsidRPr="00B20AE8" w:rsidRDefault="003D3C64" w:rsidP="0039402F">
            <w:pPr>
              <w:pStyle w:val="TAC"/>
            </w:pPr>
            <w:r w:rsidRPr="00B20AE8">
              <w:rPr>
                <w:lang w:val="sv-FI"/>
              </w:rPr>
              <w:t>E-UTRA Band 10</w:t>
            </w:r>
          </w:p>
        </w:tc>
        <w:tc>
          <w:tcPr>
            <w:tcW w:w="1559" w:type="dxa"/>
            <w:tcBorders>
              <w:left w:val="single" w:sz="4" w:space="0" w:color="auto"/>
            </w:tcBorders>
            <w:shd w:val="clear" w:color="auto" w:fill="auto"/>
          </w:tcPr>
          <w:p w14:paraId="533021F2" w14:textId="77777777" w:rsidR="003D3C64" w:rsidRPr="00B20AE8" w:rsidRDefault="003D3C64" w:rsidP="0039402F">
            <w:pPr>
              <w:pStyle w:val="TAC"/>
            </w:pPr>
            <w:r w:rsidRPr="00B20AE8">
              <w:t>1710 - 1770 MHz</w:t>
            </w:r>
          </w:p>
        </w:tc>
        <w:tc>
          <w:tcPr>
            <w:tcW w:w="992" w:type="dxa"/>
            <w:shd w:val="clear" w:color="auto" w:fill="auto"/>
          </w:tcPr>
          <w:p w14:paraId="78933041" w14:textId="77777777" w:rsidR="003D3C64" w:rsidRPr="00B20AE8" w:rsidRDefault="003D3C64" w:rsidP="0039402F">
            <w:pPr>
              <w:pStyle w:val="TAC"/>
            </w:pPr>
            <w:r w:rsidRPr="00B20AE8">
              <w:t>-40.4 dBm</w:t>
            </w:r>
          </w:p>
        </w:tc>
        <w:tc>
          <w:tcPr>
            <w:tcW w:w="1276" w:type="dxa"/>
            <w:shd w:val="clear" w:color="auto" w:fill="auto"/>
          </w:tcPr>
          <w:p w14:paraId="41AF2AAB" w14:textId="77777777" w:rsidR="003D3C64" w:rsidRPr="00B20AE8" w:rsidRDefault="003D3C64" w:rsidP="0039402F">
            <w:pPr>
              <w:pStyle w:val="TAC"/>
            </w:pPr>
            <w:r w:rsidRPr="00B20AE8">
              <w:t>1 MHz</w:t>
            </w:r>
          </w:p>
        </w:tc>
        <w:tc>
          <w:tcPr>
            <w:tcW w:w="4422" w:type="dxa"/>
            <w:shd w:val="clear" w:color="auto" w:fill="auto"/>
          </w:tcPr>
          <w:p w14:paraId="7804C21A" w14:textId="173E3CE6"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 </w:t>
            </w:r>
            <w:r w:rsidRPr="00B20AE8">
              <w:rPr>
                <w:rFonts w:cs="v5.0.0"/>
              </w:rPr>
              <w:t xml:space="preserve">since it is already covered by the requirement in </w:t>
            </w:r>
            <w:r>
              <w:rPr>
                <w:rFonts w:cs="v5.0.0"/>
              </w:rPr>
              <w:t>clause </w:t>
            </w:r>
            <w:r w:rsidRPr="00B20AE8">
              <w:rPr>
                <w:rFonts w:cs="v5.0.0"/>
              </w:rPr>
              <w:t xml:space="preserve">6.7.6.5.1.4. </w:t>
            </w:r>
            <w:r w:rsidRPr="00B20AE8">
              <w:t xml:space="preserve">For UTRA FDD BS operating in Band IV, it applies for 1755 MHz to 1770 MHz, while the rest is covered in </w:t>
            </w:r>
            <w:r>
              <w:t>clause </w:t>
            </w:r>
            <w:r w:rsidRPr="00B20AE8">
              <w:t>6.7.6.5.1.4.</w:t>
            </w:r>
          </w:p>
        </w:tc>
      </w:tr>
      <w:tr w:rsidR="003D3C64" w:rsidRPr="00B20AE8" w14:paraId="6525D44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350C808" w14:textId="154A8250" w:rsidR="003D3C64" w:rsidRPr="00B20AE8" w:rsidRDefault="003D3C64" w:rsidP="0039402F">
            <w:pPr>
              <w:pStyle w:val="TAC"/>
            </w:pPr>
            <w:r w:rsidRPr="00B20AE8">
              <w:t>UTRA FDD Band XI or XXI or</w:t>
            </w:r>
          </w:p>
        </w:tc>
        <w:tc>
          <w:tcPr>
            <w:tcW w:w="1559" w:type="dxa"/>
            <w:tcBorders>
              <w:left w:val="single" w:sz="4" w:space="0" w:color="auto"/>
            </w:tcBorders>
            <w:shd w:val="clear" w:color="auto" w:fill="auto"/>
          </w:tcPr>
          <w:p w14:paraId="2D16B8F1" w14:textId="77777777" w:rsidR="003D3C64" w:rsidRPr="00B20AE8" w:rsidRDefault="003D3C64" w:rsidP="0039402F">
            <w:pPr>
              <w:pStyle w:val="TAC"/>
            </w:pPr>
            <w:r w:rsidRPr="00B20AE8">
              <w:t>1475.9 - 1510.9 MHz</w:t>
            </w:r>
          </w:p>
        </w:tc>
        <w:tc>
          <w:tcPr>
            <w:tcW w:w="992" w:type="dxa"/>
            <w:shd w:val="clear" w:color="auto" w:fill="auto"/>
          </w:tcPr>
          <w:p w14:paraId="5BC1CDD1" w14:textId="77777777" w:rsidR="003D3C64" w:rsidRPr="00B20AE8" w:rsidRDefault="003D3C64" w:rsidP="0039402F">
            <w:pPr>
              <w:pStyle w:val="TAC"/>
            </w:pPr>
            <w:r w:rsidRPr="00B20AE8">
              <w:t>-43.4 dBm</w:t>
            </w:r>
          </w:p>
        </w:tc>
        <w:tc>
          <w:tcPr>
            <w:tcW w:w="1276" w:type="dxa"/>
            <w:shd w:val="clear" w:color="auto" w:fill="auto"/>
          </w:tcPr>
          <w:p w14:paraId="3501A3B8" w14:textId="77777777" w:rsidR="003D3C64" w:rsidRPr="00B20AE8" w:rsidRDefault="003D3C64" w:rsidP="0039402F">
            <w:pPr>
              <w:pStyle w:val="TAC"/>
            </w:pPr>
            <w:r w:rsidRPr="00B20AE8">
              <w:t>1 MHz</w:t>
            </w:r>
          </w:p>
        </w:tc>
        <w:tc>
          <w:tcPr>
            <w:tcW w:w="4422" w:type="dxa"/>
            <w:shd w:val="clear" w:color="auto" w:fill="auto"/>
          </w:tcPr>
          <w:p w14:paraId="1AF286B0"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XI , XXI or XXXII.</w:t>
            </w:r>
          </w:p>
        </w:tc>
      </w:tr>
      <w:tr w:rsidR="003D3C64" w:rsidRPr="00B20AE8" w14:paraId="597482B9"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774E3096" w14:textId="568AEC98" w:rsidR="003D3C64" w:rsidRPr="00B20AE8" w:rsidRDefault="003D3C64" w:rsidP="0039402F">
            <w:pPr>
              <w:pStyle w:val="TAC"/>
            </w:pPr>
            <w:r w:rsidRPr="00B20AE8">
              <w:t>E-UTRA Band 11 or 21</w:t>
            </w:r>
          </w:p>
        </w:tc>
        <w:tc>
          <w:tcPr>
            <w:tcW w:w="1559" w:type="dxa"/>
            <w:tcBorders>
              <w:left w:val="single" w:sz="4" w:space="0" w:color="auto"/>
            </w:tcBorders>
            <w:shd w:val="clear" w:color="auto" w:fill="auto"/>
          </w:tcPr>
          <w:p w14:paraId="0DAAE78D" w14:textId="77777777" w:rsidR="003D3C64" w:rsidRPr="00B20AE8" w:rsidRDefault="003D3C64" w:rsidP="0039402F">
            <w:pPr>
              <w:pStyle w:val="TAC"/>
            </w:pPr>
            <w:r w:rsidRPr="00B20AE8">
              <w:t>1427.9 - 1447.9 MHz</w:t>
            </w:r>
          </w:p>
        </w:tc>
        <w:tc>
          <w:tcPr>
            <w:tcW w:w="992" w:type="dxa"/>
            <w:shd w:val="clear" w:color="auto" w:fill="auto"/>
          </w:tcPr>
          <w:p w14:paraId="7081C5D7" w14:textId="77777777" w:rsidR="003D3C64" w:rsidRPr="00B20AE8" w:rsidRDefault="003D3C64" w:rsidP="0039402F">
            <w:pPr>
              <w:pStyle w:val="TAC"/>
            </w:pPr>
            <w:r w:rsidRPr="00B20AE8">
              <w:t>-40.4 dBm</w:t>
            </w:r>
          </w:p>
        </w:tc>
        <w:tc>
          <w:tcPr>
            <w:tcW w:w="1276" w:type="dxa"/>
            <w:shd w:val="clear" w:color="auto" w:fill="auto"/>
          </w:tcPr>
          <w:p w14:paraId="3D8FBD18" w14:textId="77777777" w:rsidR="003D3C64" w:rsidRPr="00B20AE8" w:rsidRDefault="003D3C64" w:rsidP="0039402F">
            <w:pPr>
              <w:pStyle w:val="TAC"/>
            </w:pPr>
            <w:r w:rsidRPr="00B20AE8">
              <w:t>1 MHz</w:t>
            </w:r>
          </w:p>
        </w:tc>
        <w:tc>
          <w:tcPr>
            <w:tcW w:w="4422" w:type="dxa"/>
            <w:shd w:val="clear" w:color="auto" w:fill="auto"/>
          </w:tcPr>
          <w:p w14:paraId="4E562273" w14:textId="4422AC1C" w:rsidR="003D3C64" w:rsidRPr="00B20AE8" w:rsidRDefault="003D3C64" w:rsidP="0039402F">
            <w:pPr>
              <w:pStyle w:val="TAL"/>
            </w:pPr>
            <w:r w:rsidRPr="00B20AE8">
              <w:t xml:space="preserve">This requirement does not apply to UTRA FDD BS operating in band XI, since it is already covered by the requirement in </w:t>
            </w:r>
            <w:r>
              <w:t>clause </w:t>
            </w:r>
            <w:r w:rsidRPr="00B20AE8">
              <w:t>6.7.6.5.1.4. For UTRA BS operating in band XXXII, this requirement applies for carriers allocated within 1475.9</w:t>
            </w:r>
            <w:r w:rsidR="00A33949">
              <w:t xml:space="preserve"> </w:t>
            </w:r>
            <w:r w:rsidRPr="00B20AE8">
              <w:t>MHz and 1495.9</w:t>
            </w:r>
            <w:r w:rsidR="00A33949">
              <w:t xml:space="preserve"> </w:t>
            </w:r>
            <w:r w:rsidRPr="00B20AE8">
              <w:t>MHz.</w:t>
            </w:r>
          </w:p>
        </w:tc>
      </w:tr>
      <w:tr w:rsidR="003D3C64" w:rsidRPr="00B20AE8" w14:paraId="01A3B61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5C7D117" w14:textId="77777777" w:rsidR="003D3C64" w:rsidRPr="00B20AE8" w:rsidRDefault="003D3C64" w:rsidP="0039402F">
            <w:pPr>
              <w:pStyle w:val="TAC"/>
            </w:pPr>
          </w:p>
        </w:tc>
        <w:tc>
          <w:tcPr>
            <w:tcW w:w="1559" w:type="dxa"/>
            <w:tcBorders>
              <w:left w:val="single" w:sz="4" w:space="0" w:color="auto"/>
            </w:tcBorders>
            <w:shd w:val="clear" w:color="auto" w:fill="auto"/>
          </w:tcPr>
          <w:p w14:paraId="3DAD500C" w14:textId="77777777" w:rsidR="003D3C64" w:rsidRPr="00B20AE8" w:rsidRDefault="003D3C64" w:rsidP="0039402F">
            <w:pPr>
              <w:pStyle w:val="TAC"/>
            </w:pPr>
            <w:r w:rsidRPr="00B20AE8">
              <w:t>1447.9 - 1462.9 MHz</w:t>
            </w:r>
          </w:p>
        </w:tc>
        <w:tc>
          <w:tcPr>
            <w:tcW w:w="992" w:type="dxa"/>
            <w:shd w:val="clear" w:color="auto" w:fill="auto"/>
          </w:tcPr>
          <w:p w14:paraId="3CE4BD64" w14:textId="77777777" w:rsidR="003D3C64" w:rsidRPr="00B20AE8" w:rsidRDefault="003D3C64" w:rsidP="0039402F">
            <w:pPr>
              <w:pStyle w:val="TAC"/>
            </w:pPr>
            <w:r w:rsidRPr="00B20AE8">
              <w:t>-40.4 dBm</w:t>
            </w:r>
          </w:p>
        </w:tc>
        <w:tc>
          <w:tcPr>
            <w:tcW w:w="1276" w:type="dxa"/>
            <w:shd w:val="clear" w:color="auto" w:fill="auto"/>
          </w:tcPr>
          <w:p w14:paraId="2E4287C9" w14:textId="77777777" w:rsidR="003D3C64" w:rsidRPr="00B20AE8" w:rsidRDefault="003D3C64" w:rsidP="0039402F">
            <w:pPr>
              <w:pStyle w:val="TAC"/>
            </w:pPr>
            <w:r w:rsidRPr="00B20AE8">
              <w:t>1 MHz</w:t>
            </w:r>
          </w:p>
        </w:tc>
        <w:tc>
          <w:tcPr>
            <w:tcW w:w="4422" w:type="dxa"/>
            <w:shd w:val="clear" w:color="auto" w:fill="auto"/>
          </w:tcPr>
          <w:p w14:paraId="495FF76C" w14:textId="2379FAE3" w:rsidR="003D3C64" w:rsidRPr="00B20AE8" w:rsidRDefault="003D3C64" w:rsidP="0039402F">
            <w:pPr>
              <w:pStyle w:val="TAL"/>
            </w:pPr>
            <w:r w:rsidRPr="00B20AE8">
              <w:t xml:space="preserve">This requirement does not apply to UTRA FDD BS operating in band XXI, since it is already covered by the requirement in </w:t>
            </w:r>
            <w:r>
              <w:t>clause </w:t>
            </w:r>
            <w:r w:rsidRPr="00B20AE8">
              <w:t>6.7.6.5.1.4. For UTRA BS operating in band XXXII, this requirement applies for carriers allocated within 1475.9</w:t>
            </w:r>
            <w:r w:rsidR="00A33949">
              <w:t xml:space="preserve"> </w:t>
            </w:r>
            <w:r w:rsidRPr="00B20AE8">
              <w:t>MHz and 1495.9</w:t>
            </w:r>
            <w:r w:rsidR="00A33949">
              <w:t xml:space="preserve"> </w:t>
            </w:r>
            <w:r w:rsidRPr="00B20AE8">
              <w:t>MHz.</w:t>
            </w:r>
          </w:p>
        </w:tc>
      </w:tr>
      <w:tr w:rsidR="003D3C64" w:rsidRPr="00B20AE8" w14:paraId="0750201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95D8D" w14:textId="485CC04F" w:rsidR="003D3C64" w:rsidRPr="00B20AE8" w:rsidRDefault="003D3C64" w:rsidP="0039402F">
            <w:pPr>
              <w:pStyle w:val="TAC"/>
            </w:pPr>
            <w:r w:rsidRPr="00B20AE8">
              <w:rPr>
                <w:lang w:val="sv-FI"/>
              </w:rPr>
              <w:t>UTRA FDD Band XII or</w:t>
            </w:r>
          </w:p>
        </w:tc>
        <w:tc>
          <w:tcPr>
            <w:tcW w:w="1559" w:type="dxa"/>
            <w:tcBorders>
              <w:left w:val="single" w:sz="4" w:space="0" w:color="auto"/>
            </w:tcBorders>
            <w:shd w:val="clear" w:color="auto" w:fill="auto"/>
          </w:tcPr>
          <w:p w14:paraId="5906DA5A" w14:textId="77777777" w:rsidR="003D3C64" w:rsidRPr="00B20AE8" w:rsidRDefault="003D3C64" w:rsidP="0039402F">
            <w:pPr>
              <w:pStyle w:val="TAC"/>
            </w:pPr>
            <w:r w:rsidRPr="00B20AE8">
              <w:t>729 - 746 MHz</w:t>
            </w:r>
          </w:p>
        </w:tc>
        <w:tc>
          <w:tcPr>
            <w:tcW w:w="992" w:type="dxa"/>
            <w:shd w:val="clear" w:color="auto" w:fill="auto"/>
          </w:tcPr>
          <w:p w14:paraId="76F3950B" w14:textId="77777777" w:rsidR="003D3C64" w:rsidRPr="00B20AE8" w:rsidRDefault="003D3C64" w:rsidP="0039402F">
            <w:pPr>
              <w:pStyle w:val="TAC"/>
            </w:pPr>
            <w:r w:rsidRPr="00B20AE8">
              <w:t>-43.4 dBm</w:t>
            </w:r>
          </w:p>
        </w:tc>
        <w:tc>
          <w:tcPr>
            <w:tcW w:w="1276" w:type="dxa"/>
            <w:shd w:val="clear" w:color="auto" w:fill="auto"/>
          </w:tcPr>
          <w:p w14:paraId="79A9CBD7" w14:textId="77777777" w:rsidR="003D3C64" w:rsidRPr="00B20AE8" w:rsidRDefault="003D3C64" w:rsidP="0039402F">
            <w:pPr>
              <w:pStyle w:val="TAC"/>
            </w:pPr>
            <w:r w:rsidRPr="00B20AE8">
              <w:t>1 MHz</w:t>
            </w:r>
          </w:p>
        </w:tc>
        <w:tc>
          <w:tcPr>
            <w:tcW w:w="4422" w:type="dxa"/>
            <w:shd w:val="clear" w:color="auto" w:fill="auto"/>
          </w:tcPr>
          <w:p w14:paraId="01FDF943"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XII</w:t>
            </w:r>
          </w:p>
        </w:tc>
      </w:tr>
      <w:tr w:rsidR="003D3C64" w:rsidRPr="00B20AE8" w14:paraId="2EBADD7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635748" w14:textId="77777777" w:rsidR="003D3C64" w:rsidRPr="00B20AE8" w:rsidRDefault="003D3C64" w:rsidP="0039402F">
            <w:pPr>
              <w:pStyle w:val="TAC"/>
              <w:rPr>
                <w:lang w:val="sv-SE"/>
              </w:rPr>
            </w:pPr>
            <w:r w:rsidRPr="00B20AE8">
              <w:rPr>
                <w:lang w:val="sv-FI"/>
              </w:rPr>
              <w:t>E-UTRA Band 12</w:t>
            </w:r>
          </w:p>
          <w:p w14:paraId="27EBADEF" w14:textId="10182C44" w:rsidR="003D3C64" w:rsidRPr="00B20AE8" w:rsidRDefault="003D3C64" w:rsidP="0039402F">
            <w:pPr>
              <w:pStyle w:val="TAC"/>
            </w:pPr>
            <w:r w:rsidRPr="00B20AE8">
              <w:rPr>
                <w:lang w:val="sv-SE"/>
              </w:rPr>
              <w:t>or NR band n12</w:t>
            </w:r>
          </w:p>
        </w:tc>
        <w:tc>
          <w:tcPr>
            <w:tcW w:w="1559" w:type="dxa"/>
            <w:tcBorders>
              <w:left w:val="single" w:sz="4" w:space="0" w:color="auto"/>
            </w:tcBorders>
            <w:shd w:val="clear" w:color="auto" w:fill="auto"/>
          </w:tcPr>
          <w:p w14:paraId="177C6E4D" w14:textId="77777777" w:rsidR="003D3C64" w:rsidRPr="00B20AE8" w:rsidRDefault="003D3C64" w:rsidP="0039402F">
            <w:pPr>
              <w:pStyle w:val="TAC"/>
            </w:pPr>
            <w:r w:rsidRPr="00B20AE8">
              <w:t>699 - 716 MHz</w:t>
            </w:r>
          </w:p>
        </w:tc>
        <w:tc>
          <w:tcPr>
            <w:tcW w:w="992" w:type="dxa"/>
            <w:shd w:val="clear" w:color="auto" w:fill="auto"/>
          </w:tcPr>
          <w:p w14:paraId="1BA04B51" w14:textId="77777777" w:rsidR="003D3C64" w:rsidRPr="00B20AE8" w:rsidRDefault="003D3C64" w:rsidP="0039402F">
            <w:pPr>
              <w:pStyle w:val="TAC"/>
            </w:pPr>
            <w:r w:rsidRPr="00B20AE8">
              <w:t>-40.4 dBm</w:t>
            </w:r>
          </w:p>
        </w:tc>
        <w:tc>
          <w:tcPr>
            <w:tcW w:w="1276" w:type="dxa"/>
            <w:shd w:val="clear" w:color="auto" w:fill="auto"/>
          </w:tcPr>
          <w:p w14:paraId="6F761B42" w14:textId="77777777" w:rsidR="003D3C64" w:rsidRPr="00B20AE8" w:rsidRDefault="003D3C64" w:rsidP="0039402F">
            <w:pPr>
              <w:pStyle w:val="TAC"/>
            </w:pPr>
            <w:r w:rsidRPr="00B20AE8">
              <w:t>1 MHz</w:t>
            </w:r>
          </w:p>
        </w:tc>
        <w:tc>
          <w:tcPr>
            <w:tcW w:w="4422" w:type="dxa"/>
            <w:shd w:val="clear" w:color="auto" w:fill="auto"/>
          </w:tcPr>
          <w:p w14:paraId="21009758" w14:textId="41751789" w:rsidR="003D3C64" w:rsidRPr="00B20AE8" w:rsidRDefault="003D3C64" w:rsidP="0039402F">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2E60A0E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BFB7D1F" w14:textId="2BCC6937" w:rsidR="003D3C64" w:rsidRPr="00B20AE8" w:rsidRDefault="003D3C64" w:rsidP="0039402F">
            <w:pPr>
              <w:pStyle w:val="TAC"/>
              <w:rPr>
                <w:lang w:val="sv-FI"/>
              </w:rPr>
            </w:pPr>
            <w:r w:rsidRPr="00B20AE8">
              <w:rPr>
                <w:lang w:val="sv-FI"/>
              </w:rPr>
              <w:t>UTRA FDD Band XIII or</w:t>
            </w:r>
          </w:p>
        </w:tc>
        <w:tc>
          <w:tcPr>
            <w:tcW w:w="1559" w:type="dxa"/>
            <w:tcBorders>
              <w:left w:val="single" w:sz="4" w:space="0" w:color="auto"/>
            </w:tcBorders>
            <w:shd w:val="clear" w:color="auto" w:fill="auto"/>
          </w:tcPr>
          <w:p w14:paraId="49FBB7C6" w14:textId="77777777" w:rsidR="003D3C64" w:rsidRPr="00B20AE8" w:rsidRDefault="003D3C64" w:rsidP="0039402F">
            <w:pPr>
              <w:pStyle w:val="TAC"/>
            </w:pPr>
            <w:r w:rsidRPr="00B20AE8">
              <w:t>746 - 756 MHz</w:t>
            </w:r>
          </w:p>
        </w:tc>
        <w:tc>
          <w:tcPr>
            <w:tcW w:w="992" w:type="dxa"/>
            <w:shd w:val="clear" w:color="auto" w:fill="auto"/>
          </w:tcPr>
          <w:p w14:paraId="58C5F288" w14:textId="77777777" w:rsidR="003D3C64" w:rsidRPr="00B20AE8" w:rsidRDefault="003D3C64" w:rsidP="0039402F">
            <w:pPr>
              <w:pStyle w:val="TAC"/>
            </w:pPr>
            <w:r w:rsidRPr="00B20AE8">
              <w:t>-43.4 dBm</w:t>
            </w:r>
          </w:p>
        </w:tc>
        <w:tc>
          <w:tcPr>
            <w:tcW w:w="1276" w:type="dxa"/>
            <w:shd w:val="clear" w:color="auto" w:fill="auto"/>
          </w:tcPr>
          <w:p w14:paraId="3CF62FD0" w14:textId="77777777" w:rsidR="003D3C64" w:rsidRPr="00B20AE8" w:rsidRDefault="003D3C64" w:rsidP="0039402F">
            <w:pPr>
              <w:pStyle w:val="TAC"/>
            </w:pPr>
            <w:r w:rsidRPr="00B20AE8">
              <w:t>1 MHz</w:t>
            </w:r>
          </w:p>
        </w:tc>
        <w:tc>
          <w:tcPr>
            <w:tcW w:w="4422" w:type="dxa"/>
            <w:shd w:val="clear" w:color="auto" w:fill="auto"/>
          </w:tcPr>
          <w:p w14:paraId="4B950153"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XIII</w:t>
            </w:r>
          </w:p>
        </w:tc>
      </w:tr>
      <w:tr w:rsidR="003D3C64" w:rsidRPr="00B20AE8" w14:paraId="7356EA9D"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0A5A6C" w14:textId="3468F6D0" w:rsidR="003D3C64" w:rsidRPr="00B20AE8" w:rsidRDefault="003D3C64" w:rsidP="0039402F">
            <w:pPr>
              <w:pStyle w:val="TAC"/>
            </w:pPr>
            <w:r w:rsidRPr="00B20AE8">
              <w:rPr>
                <w:lang w:val="sv-FI"/>
              </w:rPr>
              <w:t>E-UTRA Band 13</w:t>
            </w:r>
          </w:p>
        </w:tc>
        <w:tc>
          <w:tcPr>
            <w:tcW w:w="1559" w:type="dxa"/>
            <w:tcBorders>
              <w:left w:val="single" w:sz="4" w:space="0" w:color="auto"/>
            </w:tcBorders>
            <w:shd w:val="clear" w:color="auto" w:fill="auto"/>
          </w:tcPr>
          <w:p w14:paraId="443BAF29" w14:textId="77777777" w:rsidR="003D3C64" w:rsidRPr="00B20AE8" w:rsidRDefault="003D3C64" w:rsidP="0039402F">
            <w:pPr>
              <w:pStyle w:val="TAC"/>
            </w:pPr>
            <w:r w:rsidRPr="00B20AE8">
              <w:t>777 - 787 MHz</w:t>
            </w:r>
          </w:p>
        </w:tc>
        <w:tc>
          <w:tcPr>
            <w:tcW w:w="992" w:type="dxa"/>
            <w:shd w:val="clear" w:color="auto" w:fill="auto"/>
          </w:tcPr>
          <w:p w14:paraId="40BB8E23" w14:textId="77777777" w:rsidR="003D3C64" w:rsidRPr="00B20AE8" w:rsidRDefault="003D3C64" w:rsidP="0039402F">
            <w:pPr>
              <w:pStyle w:val="TAC"/>
            </w:pPr>
            <w:r w:rsidRPr="00B20AE8">
              <w:t>-40.4 dBm</w:t>
            </w:r>
          </w:p>
        </w:tc>
        <w:tc>
          <w:tcPr>
            <w:tcW w:w="1276" w:type="dxa"/>
            <w:shd w:val="clear" w:color="auto" w:fill="auto"/>
          </w:tcPr>
          <w:p w14:paraId="7648B12C" w14:textId="77777777" w:rsidR="003D3C64" w:rsidRPr="00B20AE8" w:rsidRDefault="003D3C64" w:rsidP="0039402F">
            <w:pPr>
              <w:pStyle w:val="TAC"/>
            </w:pPr>
            <w:r w:rsidRPr="00B20AE8">
              <w:t>1 MHz</w:t>
            </w:r>
          </w:p>
        </w:tc>
        <w:tc>
          <w:tcPr>
            <w:tcW w:w="4422" w:type="dxa"/>
            <w:shd w:val="clear" w:color="auto" w:fill="auto"/>
          </w:tcPr>
          <w:p w14:paraId="5DC1EABB" w14:textId="153BA62C" w:rsidR="003D3C64" w:rsidRPr="00B20AE8" w:rsidRDefault="003D3C64" w:rsidP="0039402F">
            <w:pPr>
              <w:pStyle w:val="TAL"/>
            </w:pPr>
            <w:r w:rsidRPr="00B20AE8">
              <w:t xml:space="preserve">This requirement does not apply to UTRA FDD BS operating in band XIII, since it is already covered by the requirement in </w:t>
            </w:r>
            <w:r>
              <w:t>clause </w:t>
            </w:r>
            <w:r w:rsidRPr="00B20AE8">
              <w:t>6.7.6.5.1.4.</w:t>
            </w:r>
          </w:p>
        </w:tc>
      </w:tr>
      <w:tr w:rsidR="003D3C64" w:rsidRPr="00B20AE8" w14:paraId="51F6819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8736B57" w14:textId="77777777" w:rsidR="003D3C64" w:rsidRPr="00B20AE8" w:rsidRDefault="003D3C64" w:rsidP="0039402F">
            <w:pPr>
              <w:pStyle w:val="TAC"/>
              <w:rPr>
                <w:lang w:val="sv-FI"/>
              </w:rPr>
            </w:pPr>
            <w:r w:rsidRPr="00B20AE8">
              <w:rPr>
                <w:lang w:val="sv-FI"/>
              </w:rPr>
              <w:t>UTRA FDD Band XIV or</w:t>
            </w:r>
          </w:p>
          <w:p w14:paraId="2EE9CE6F" w14:textId="77777777" w:rsidR="003D3C64" w:rsidRPr="00B20AE8" w:rsidRDefault="003D3C64" w:rsidP="0039402F">
            <w:pPr>
              <w:pStyle w:val="TAC"/>
              <w:rPr>
                <w:lang w:val="sv-FI"/>
              </w:rPr>
            </w:pPr>
            <w:r w:rsidRPr="00B20AE8">
              <w:rPr>
                <w:lang w:val="sv-FI"/>
              </w:rPr>
              <w:t>E-UTRA Band 14</w:t>
            </w:r>
          </w:p>
        </w:tc>
        <w:tc>
          <w:tcPr>
            <w:tcW w:w="1559" w:type="dxa"/>
            <w:tcBorders>
              <w:left w:val="single" w:sz="4" w:space="0" w:color="auto"/>
            </w:tcBorders>
            <w:shd w:val="clear" w:color="auto" w:fill="auto"/>
          </w:tcPr>
          <w:p w14:paraId="5AA14C64" w14:textId="77777777" w:rsidR="003D3C64" w:rsidRPr="00B20AE8" w:rsidRDefault="003D3C64" w:rsidP="0039402F">
            <w:pPr>
              <w:pStyle w:val="TAC"/>
            </w:pPr>
            <w:r w:rsidRPr="00B20AE8">
              <w:t>758 - 768 MHz</w:t>
            </w:r>
          </w:p>
        </w:tc>
        <w:tc>
          <w:tcPr>
            <w:tcW w:w="992" w:type="dxa"/>
            <w:shd w:val="clear" w:color="auto" w:fill="auto"/>
          </w:tcPr>
          <w:p w14:paraId="78FC90E2" w14:textId="77777777" w:rsidR="003D3C64" w:rsidRPr="00B20AE8" w:rsidRDefault="003D3C64" w:rsidP="0039402F">
            <w:pPr>
              <w:pStyle w:val="TAC"/>
            </w:pPr>
            <w:r w:rsidRPr="00B20AE8">
              <w:t>-43.4 dBm</w:t>
            </w:r>
          </w:p>
        </w:tc>
        <w:tc>
          <w:tcPr>
            <w:tcW w:w="1276" w:type="dxa"/>
            <w:shd w:val="clear" w:color="auto" w:fill="auto"/>
          </w:tcPr>
          <w:p w14:paraId="0C4F3846" w14:textId="77777777" w:rsidR="003D3C64" w:rsidRPr="00B20AE8" w:rsidRDefault="003D3C64" w:rsidP="0039402F">
            <w:pPr>
              <w:pStyle w:val="TAC"/>
            </w:pPr>
            <w:r w:rsidRPr="00B20AE8">
              <w:t>1 MHz</w:t>
            </w:r>
          </w:p>
        </w:tc>
        <w:tc>
          <w:tcPr>
            <w:tcW w:w="4422" w:type="dxa"/>
            <w:shd w:val="clear" w:color="auto" w:fill="auto"/>
          </w:tcPr>
          <w:p w14:paraId="562E86CE"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XIV</w:t>
            </w:r>
          </w:p>
        </w:tc>
      </w:tr>
      <w:tr w:rsidR="003D3C64" w:rsidRPr="00B20AE8" w14:paraId="2E4A16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D5BE17" w14:textId="77777777" w:rsidR="003D3C64" w:rsidRPr="00B20AE8" w:rsidRDefault="003D3C64" w:rsidP="0039402F">
            <w:pPr>
              <w:pStyle w:val="TAC"/>
            </w:pPr>
          </w:p>
        </w:tc>
        <w:tc>
          <w:tcPr>
            <w:tcW w:w="1559" w:type="dxa"/>
            <w:tcBorders>
              <w:left w:val="single" w:sz="4" w:space="0" w:color="auto"/>
            </w:tcBorders>
            <w:shd w:val="clear" w:color="auto" w:fill="auto"/>
          </w:tcPr>
          <w:p w14:paraId="3AEA6274" w14:textId="77777777" w:rsidR="003D3C64" w:rsidRPr="00B20AE8" w:rsidRDefault="003D3C64" w:rsidP="0039402F">
            <w:pPr>
              <w:pStyle w:val="TAC"/>
            </w:pPr>
            <w:r w:rsidRPr="00B20AE8">
              <w:t>788 - 798 MHz</w:t>
            </w:r>
          </w:p>
        </w:tc>
        <w:tc>
          <w:tcPr>
            <w:tcW w:w="992" w:type="dxa"/>
            <w:shd w:val="clear" w:color="auto" w:fill="auto"/>
          </w:tcPr>
          <w:p w14:paraId="4CCFDDC6" w14:textId="77777777" w:rsidR="003D3C64" w:rsidRPr="00B20AE8" w:rsidRDefault="003D3C64" w:rsidP="0039402F">
            <w:pPr>
              <w:pStyle w:val="TAC"/>
            </w:pPr>
            <w:r w:rsidRPr="00B20AE8">
              <w:t>-40.4 dBm</w:t>
            </w:r>
          </w:p>
        </w:tc>
        <w:tc>
          <w:tcPr>
            <w:tcW w:w="1276" w:type="dxa"/>
            <w:shd w:val="clear" w:color="auto" w:fill="auto"/>
          </w:tcPr>
          <w:p w14:paraId="5D7BC267" w14:textId="77777777" w:rsidR="003D3C64" w:rsidRPr="00B20AE8" w:rsidRDefault="003D3C64" w:rsidP="0039402F">
            <w:pPr>
              <w:pStyle w:val="TAC"/>
            </w:pPr>
            <w:r w:rsidRPr="00B20AE8">
              <w:t>1 MHz</w:t>
            </w:r>
          </w:p>
        </w:tc>
        <w:tc>
          <w:tcPr>
            <w:tcW w:w="4422" w:type="dxa"/>
            <w:shd w:val="clear" w:color="auto" w:fill="auto"/>
          </w:tcPr>
          <w:p w14:paraId="6FDDE293" w14:textId="3DDB4AD5" w:rsidR="003D3C64" w:rsidRPr="00B20AE8" w:rsidRDefault="003D3C64" w:rsidP="0039402F">
            <w:pPr>
              <w:pStyle w:val="TAL"/>
            </w:pPr>
            <w:r w:rsidRPr="00B20AE8">
              <w:t xml:space="preserve">This requirement does not apply to UTRA FDD BS operating in band XIV, since it is already covered by the requirement in </w:t>
            </w:r>
            <w:r>
              <w:t>clause </w:t>
            </w:r>
            <w:r w:rsidRPr="00B20AE8">
              <w:t>6.7.6.5.1.4.</w:t>
            </w:r>
          </w:p>
        </w:tc>
      </w:tr>
      <w:tr w:rsidR="003D3C64" w:rsidRPr="00B20AE8" w14:paraId="3F938A2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517BFD" w14:textId="77777777" w:rsidR="003D3C64" w:rsidRPr="00B20AE8" w:rsidRDefault="003D3C64" w:rsidP="0039402F">
            <w:pPr>
              <w:pStyle w:val="TAC"/>
            </w:pPr>
            <w:r w:rsidRPr="00B20AE8">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0E90A6" w14:textId="77777777" w:rsidR="003D3C64" w:rsidRPr="00B20AE8" w:rsidRDefault="003D3C64" w:rsidP="0039402F">
            <w:pPr>
              <w:pStyle w:val="TAC"/>
            </w:pPr>
            <w:r w:rsidRPr="00B20AE8">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CFEDF9"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92FBD"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D94E0A" w14:textId="77777777" w:rsidR="003D3C64" w:rsidRPr="00B20AE8" w:rsidRDefault="003D3C64" w:rsidP="0039402F">
            <w:pPr>
              <w:pStyle w:val="TAL"/>
            </w:pPr>
            <w:r w:rsidRPr="00B20AE8">
              <w:t>This requirement does not apply to UTRA FDD BS operating in band XII</w:t>
            </w:r>
          </w:p>
        </w:tc>
      </w:tr>
      <w:tr w:rsidR="003D3C64" w:rsidRPr="00B20AE8" w14:paraId="0750AE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280709" w14:textId="77777777" w:rsidR="003D3C64" w:rsidRPr="00B20AE8" w:rsidRDefault="003D3C64" w:rsidP="0039402F">
            <w:pPr>
              <w:pStyle w:val="TAC"/>
            </w:pPr>
          </w:p>
        </w:tc>
        <w:tc>
          <w:tcPr>
            <w:tcW w:w="1559" w:type="dxa"/>
            <w:tcBorders>
              <w:top w:val="single" w:sz="2" w:space="0" w:color="auto"/>
              <w:left w:val="single" w:sz="4" w:space="0" w:color="auto"/>
              <w:right w:val="single" w:sz="2" w:space="0" w:color="auto"/>
            </w:tcBorders>
            <w:shd w:val="clear" w:color="auto" w:fill="auto"/>
          </w:tcPr>
          <w:p w14:paraId="0CA2AA55" w14:textId="77777777" w:rsidR="003D3C64" w:rsidRPr="00B20AE8" w:rsidRDefault="003D3C64" w:rsidP="0039402F">
            <w:pPr>
              <w:pStyle w:val="TAC"/>
            </w:pPr>
            <w:r w:rsidRPr="00B20AE8">
              <w:t>704 - 716 MHz</w:t>
            </w:r>
          </w:p>
        </w:tc>
        <w:tc>
          <w:tcPr>
            <w:tcW w:w="992" w:type="dxa"/>
            <w:tcBorders>
              <w:top w:val="single" w:sz="2" w:space="0" w:color="auto"/>
              <w:left w:val="single" w:sz="2" w:space="0" w:color="auto"/>
              <w:right w:val="single" w:sz="2" w:space="0" w:color="auto"/>
            </w:tcBorders>
            <w:shd w:val="clear" w:color="auto" w:fill="auto"/>
          </w:tcPr>
          <w:p w14:paraId="576D2BFC"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right w:val="single" w:sz="2" w:space="0" w:color="auto"/>
            </w:tcBorders>
            <w:shd w:val="clear" w:color="auto" w:fill="auto"/>
          </w:tcPr>
          <w:p w14:paraId="123D49BA" w14:textId="77777777" w:rsidR="003D3C64" w:rsidRPr="00B20AE8" w:rsidRDefault="003D3C64" w:rsidP="0039402F">
            <w:pPr>
              <w:pStyle w:val="TAC"/>
            </w:pPr>
            <w:r w:rsidRPr="00B20AE8">
              <w:t>1 MHz</w:t>
            </w:r>
          </w:p>
        </w:tc>
        <w:tc>
          <w:tcPr>
            <w:tcW w:w="4422" w:type="dxa"/>
            <w:tcBorders>
              <w:top w:val="single" w:sz="2" w:space="0" w:color="auto"/>
              <w:left w:val="single" w:sz="2" w:space="0" w:color="auto"/>
              <w:right w:val="single" w:sz="2" w:space="0" w:color="auto"/>
            </w:tcBorders>
            <w:shd w:val="clear" w:color="auto" w:fill="auto"/>
          </w:tcPr>
          <w:p w14:paraId="54421C9E" w14:textId="196CB53F" w:rsidR="003D3C64" w:rsidRPr="00B20AE8" w:rsidRDefault="003D3C64" w:rsidP="0039402F">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5991CB7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CA1601" w14:textId="27C82897" w:rsidR="003D3C64" w:rsidRPr="00B20AE8" w:rsidRDefault="003D3C64" w:rsidP="0039402F">
            <w:pPr>
              <w:pStyle w:val="TAC"/>
            </w:pPr>
            <w:r w:rsidRPr="00B20AE8">
              <w:rPr>
                <w:lang w:val="sv-FI"/>
              </w:rPr>
              <w:t>UTRA FDD Band XX or</w:t>
            </w:r>
          </w:p>
        </w:tc>
        <w:tc>
          <w:tcPr>
            <w:tcW w:w="1559" w:type="dxa"/>
            <w:tcBorders>
              <w:left w:val="single" w:sz="4" w:space="0" w:color="auto"/>
              <w:right w:val="single" w:sz="2" w:space="0" w:color="auto"/>
            </w:tcBorders>
            <w:shd w:val="clear" w:color="auto" w:fill="auto"/>
          </w:tcPr>
          <w:p w14:paraId="0CBAF969" w14:textId="77777777" w:rsidR="003D3C64" w:rsidRPr="00B20AE8" w:rsidRDefault="003D3C64" w:rsidP="0039402F">
            <w:pPr>
              <w:pStyle w:val="TAC"/>
            </w:pPr>
            <w:r w:rsidRPr="00B20AE8">
              <w:t>791 - 821 MHz</w:t>
            </w:r>
          </w:p>
        </w:tc>
        <w:tc>
          <w:tcPr>
            <w:tcW w:w="992" w:type="dxa"/>
            <w:tcBorders>
              <w:left w:val="single" w:sz="2" w:space="0" w:color="auto"/>
              <w:right w:val="single" w:sz="2" w:space="0" w:color="auto"/>
            </w:tcBorders>
            <w:shd w:val="clear" w:color="auto" w:fill="auto"/>
          </w:tcPr>
          <w:p w14:paraId="7BFEEAD6"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7D840EB2"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E34C5B7" w14:textId="77777777" w:rsidR="003D3C64" w:rsidRPr="00B20AE8" w:rsidRDefault="003D3C64" w:rsidP="0039402F">
            <w:pPr>
              <w:pStyle w:val="TAL"/>
            </w:pPr>
            <w:r w:rsidRPr="00B20AE8">
              <w:t>This requirement does not apply to UTRA FDD BS operating in band XX</w:t>
            </w:r>
          </w:p>
        </w:tc>
      </w:tr>
      <w:tr w:rsidR="003D3C64" w:rsidRPr="00B20AE8" w14:paraId="28CF16D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38E7F" w14:textId="77777777" w:rsidR="003D3C64" w:rsidRPr="00B20AE8" w:rsidRDefault="003D3C64" w:rsidP="0039402F">
            <w:pPr>
              <w:pStyle w:val="TAC"/>
              <w:rPr>
                <w:lang w:val="sv-SE"/>
              </w:rPr>
            </w:pPr>
            <w:r w:rsidRPr="00B20AE8">
              <w:rPr>
                <w:lang w:val="sv-FI"/>
              </w:rPr>
              <w:t>E-UTRA Band 20</w:t>
            </w:r>
          </w:p>
          <w:p w14:paraId="49380AE5" w14:textId="149E7A3A" w:rsidR="003D3C64" w:rsidRPr="00B20AE8" w:rsidRDefault="003D3C64" w:rsidP="0039402F">
            <w:pPr>
              <w:pStyle w:val="TAC"/>
            </w:pPr>
            <w:r w:rsidRPr="00B20AE8">
              <w:rPr>
                <w:lang w:val="sv-SE"/>
              </w:rPr>
              <w:t>or NR band n20</w:t>
            </w:r>
          </w:p>
        </w:tc>
        <w:tc>
          <w:tcPr>
            <w:tcW w:w="1559" w:type="dxa"/>
            <w:tcBorders>
              <w:left w:val="single" w:sz="4" w:space="0" w:color="auto"/>
              <w:right w:val="single" w:sz="2" w:space="0" w:color="auto"/>
            </w:tcBorders>
            <w:shd w:val="clear" w:color="auto" w:fill="auto"/>
          </w:tcPr>
          <w:p w14:paraId="0606CB89" w14:textId="77777777" w:rsidR="003D3C64" w:rsidRPr="00B20AE8" w:rsidRDefault="003D3C64" w:rsidP="0039402F">
            <w:pPr>
              <w:pStyle w:val="TAC"/>
            </w:pPr>
            <w:r w:rsidRPr="00B20AE8">
              <w:t>832 - 862 MHz</w:t>
            </w:r>
          </w:p>
        </w:tc>
        <w:tc>
          <w:tcPr>
            <w:tcW w:w="992" w:type="dxa"/>
            <w:tcBorders>
              <w:left w:val="single" w:sz="2" w:space="0" w:color="auto"/>
              <w:right w:val="single" w:sz="2" w:space="0" w:color="auto"/>
            </w:tcBorders>
            <w:shd w:val="clear" w:color="auto" w:fill="auto"/>
          </w:tcPr>
          <w:p w14:paraId="4DBB002A"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1A022A58"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01F38B3" w14:textId="21445A22" w:rsidR="003D3C64" w:rsidRPr="00B20AE8" w:rsidRDefault="003D3C64" w:rsidP="0039402F">
            <w:pPr>
              <w:pStyle w:val="TAL"/>
            </w:pPr>
            <w:r w:rsidRPr="00B20AE8">
              <w:t xml:space="preserve">This requirement does not apply to UTRA FDD BS operating in band XX, since it is already covered by the requirement in </w:t>
            </w:r>
            <w:r>
              <w:t>clause </w:t>
            </w:r>
            <w:r w:rsidRPr="00B20AE8">
              <w:t>6.7.6.5.1.4.</w:t>
            </w:r>
          </w:p>
        </w:tc>
      </w:tr>
      <w:tr w:rsidR="003D3C64" w:rsidRPr="00B20AE8" w14:paraId="711E33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9C8AF1" w14:textId="525DBD60" w:rsidR="003D3C64" w:rsidRPr="00B20AE8" w:rsidRDefault="003D3C64" w:rsidP="0039402F">
            <w:pPr>
              <w:pStyle w:val="TAC"/>
              <w:rPr>
                <w:lang w:val="sv-FI"/>
              </w:rPr>
            </w:pPr>
            <w:r w:rsidRPr="00B20AE8">
              <w:rPr>
                <w:lang w:val="sv-FI"/>
              </w:rPr>
              <w:t>UTRA FDD Band XXII or</w:t>
            </w:r>
          </w:p>
        </w:tc>
        <w:tc>
          <w:tcPr>
            <w:tcW w:w="1559" w:type="dxa"/>
            <w:tcBorders>
              <w:left w:val="single" w:sz="4" w:space="0" w:color="auto"/>
              <w:right w:val="single" w:sz="2" w:space="0" w:color="auto"/>
            </w:tcBorders>
            <w:shd w:val="clear" w:color="auto" w:fill="auto"/>
          </w:tcPr>
          <w:p w14:paraId="608AF499" w14:textId="77777777" w:rsidR="003D3C64" w:rsidRPr="00B20AE8" w:rsidRDefault="003D3C64" w:rsidP="0039402F">
            <w:pPr>
              <w:pStyle w:val="TAC"/>
            </w:pPr>
            <w:r w:rsidRPr="00B20AE8">
              <w:t>3510 -3590 MHz</w:t>
            </w:r>
          </w:p>
        </w:tc>
        <w:tc>
          <w:tcPr>
            <w:tcW w:w="992" w:type="dxa"/>
            <w:tcBorders>
              <w:left w:val="single" w:sz="2" w:space="0" w:color="auto"/>
              <w:right w:val="single" w:sz="2" w:space="0" w:color="auto"/>
            </w:tcBorders>
            <w:shd w:val="clear" w:color="auto" w:fill="auto"/>
          </w:tcPr>
          <w:p w14:paraId="4DD68280" w14:textId="77777777" w:rsidR="003D3C64" w:rsidRPr="00B20AE8" w:rsidRDefault="003D3C64" w:rsidP="0039402F">
            <w:pPr>
              <w:pStyle w:val="TAC"/>
            </w:pPr>
            <w:r w:rsidRPr="00B20AE8">
              <w:t>-43.0 dBm</w:t>
            </w:r>
          </w:p>
        </w:tc>
        <w:tc>
          <w:tcPr>
            <w:tcW w:w="1276" w:type="dxa"/>
            <w:tcBorders>
              <w:left w:val="single" w:sz="2" w:space="0" w:color="auto"/>
              <w:right w:val="single" w:sz="2" w:space="0" w:color="auto"/>
            </w:tcBorders>
            <w:shd w:val="clear" w:color="auto" w:fill="auto"/>
          </w:tcPr>
          <w:p w14:paraId="39593813"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2EC906FF" w14:textId="77777777" w:rsidR="003D3C64" w:rsidRPr="00B20AE8" w:rsidRDefault="003D3C64" w:rsidP="0039402F">
            <w:pPr>
              <w:pStyle w:val="TAL"/>
            </w:pPr>
            <w:r w:rsidRPr="00B20AE8">
              <w:t>This requirement does not apply to UTRA FDD BS operating in band XXII.</w:t>
            </w:r>
          </w:p>
        </w:tc>
      </w:tr>
      <w:tr w:rsidR="003D3C64" w:rsidRPr="00B20AE8" w14:paraId="41DF75DC"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2E9D9386" w14:textId="6128D9E2" w:rsidR="003D3C64" w:rsidRPr="00B20AE8" w:rsidRDefault="003D3C64" w:rsidP="0039402F">
            <w:pPr>
              <w:pStyle w:val="TAC"/>
            </w:pPr>
            <w:r w:rsidRPr="00B20AE8">
              <w:rPr>
                <w:lang w:val="sv-FI"/>
              </w:rPr>
              <w:t>E-UTRA Band 22</w:t>
            </w:r>
          </w:p>
        </w:tc>
        <w:tc>
          <w:tcPr>
            <w:tcW w:w="1559" w:type="dxa"/>
            <w:tcBorders>
              <w:left w:val="single" w:sz="4" w:space="0" w:color="auto"/>
              <w:right w:val="single" w:sz="2" w:space="0" w:color="auto"/>
            </w:tcBorders>
            <w:shd w:val="clear" w:color="auto" w:fill="auto"/>
          </w:tcPr>
          <w:p w14:paraId="6E31373F" w14:textId="77777777" w:rsidR="003D3C64" w:rsidRPr="00B20AE8" w:rsidRDefault="003D3C64" w:rsidP="0039402F">
            <w:pPr>
              <w:pStyle w:val="TAC"/>
            </w:pPr>
            <w:r w:rsidRPr="00B20AE8">
              <w:t>3410 -3490 MHz</w:t>
            </w:r>
          </w:p>
        </w:tc>
        <w:tc>
          <w:tcPr>
            <w:tcW w:w="992" w:type="dxa"/>
            <w:tcBorders>
              <w:left w:val="single" w:sz="2" w:space="0" w:color="auto"/>
              <w:right w:val="single" w:sz="2" w:space="0" w:color="auto"/>
            </w:tcBorders>
            <w:shd w:val="clear" w:color="auto" w:fill="auto"/>
          </w:tcPr>
          <w:p w14:paraId="7121553C" w14:textId="77777777" w:rsidR="003D3C64" w:rsidRPr="00B20AE8" w:rsidRDefault="003D3C64" w:rsidP="0039402F">
            <w:pPr>
              <w:pStyle w:val="TAC"/>
            </w:pPr>
            <w:r w:rsidRPr="00B20AE8">
              <w:t>-40.0 dBm</w:t>
            </w:r>
          </w:p>
        </w:tc>
        <w:tc>
          <w:tcPr>
            <w:tcW w:w="1276" w:type="dxa"/>
            <w:tcBorders>
              <w:left w:val="single" w:sz="2" w:space="0" w:color="auto"/>
              <w:right w:val="single" w:sz="2" w:space="0" w:color="auto"/>
            </w:tcBorders>
            <w:shd w:val="clear" w:color="auto" w:fill="auto"/>
          </w:tcPr>
          <w:p w14:paraId="26CFC7A0"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0C29FD1A" w14:textId="468A1715" w:rsidR="003D3C64" w:rsidRPr="00B20AE8" w:rsidRDefault="003D3C64" w:rsidP="0039402F">
            <w:pPr>
              <w:pStyle w:val="TAL"/>
            </w:pPr>
            <w:r w:rsidRPr="00B20AE8">
              <w:t xml:space="preserve">This requirement does not apply to UTRA FDD BS operating in band XXII, since it is already covered by the requirement in </w:t>
            </w:r>
            <w:r>
              <w:t>clause </w:t>
            </w:r>
            <w:r w:rsidRPr="00B20AE8">
              <w:t>6.7.6.5.1.4.</w:t>
            </w:r>
          </w:p>
        </w:tc>
      </w:tr>
      <w:tr w:rsidR="003D3C64" w:rsidRPr="00B20AE8" w14:paraId="5BC59F8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B9413B"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420832C6" w14:textId="77777777" w:rsidR="003D3C64" w:rsidRPr="00B20AE8" w:rsidRDefault="003D3C64" w:rsidP="0039402F">
            <w:pPr>
              <w:pStyle w:val="TAC"/>
            </w:pPr>
            <w:r w:rsidRPr="00B20AE8">
              <w:t>2010 – 2020 MHZ</w:t>
            </w:r>
          </w:p>
        </w:tc>
        <w:tc>
          <w:tcPr>
            <w:tcW w:w="992" w:type="dxa"/>
            <w:tcBorders>
              <w:left w:val="single" w:sz="2" w:space="0" w:color="auto"/>
              <w:right w:val="single" w:sz="2" w:space="0" w:color="auto"/>
            </w:tcBorders>
            <w:shd w:val="clear" w:color="auto" w:fill="auto"/>
          </w:tcPr>
          <w:p w14:paraId="4F90B490"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7D6BE1F5"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2EC8788E" w14:textId="77777777" w:rsidR="003D3C64" w:rsidRPr="00B20AE8" w:rsidRDefault="003D3C64" w:rsidP="0039402F">
            <w:pPr>
              <w:pStyle w:val="TAL"/>
            </w:pPr>
          </w:p>
        </w:tc>
      </w:tr>
      <w:tr w:rsidR="003D3C64" w:rsidRPr="00B20AE8" w14:paraId="205FFE7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84C904" w14:textId="77777777" w:rsidR="003D3C64" w:rsidRPr="00B20AE8" w:rsidRDefault="003D3C64" w:rsidP="0039402F">
            <w:pPr>
              <w:pStyle w:val="TAC"/>
            </w:pPr>
            <w:r w:rsidRPr="00B20AE8">
              <w:t>E-UTRA Band 24</w:t>
            </w:r>
          </w:p>
        </w:tc>
        <w:tc>
          <w:tcPr>
            <w:tcW w:w="1559" w:type="dxa"/>
            <w:tcBorders>
              <w:left w:val="single" w:sz="4" w:space="0" w:color="auto"/>
              <w:right w:val="single" w:sz="2" w:space="0" w:color="auto"/>
            </w:tcBorders>
            <w:shd w:val="clear" w:color="auto" w:fill="auto"/>
          </w:tcPr>
          <w:p w14:paraId="4C207E49" w14:textId="77777777" w:rsidR="003D3C64" w:rsidRPr="00B20AE8" w:rsidRDefault="003D3C64" w:rsidP="0039402F">
            <w:pPr>
              <w:pStyle w:val="TAC"/>
            </w:pPr>
            <w:r w:rsidRPr="00B20AE8">
              <w:t>1525 – 1559 MHz</w:t>
            </w:r>
          </w:p>
        </w:tc>
        <w:tc>
          <w:tcPr>
            <w:tcW w:w="992" w:type="dxa"/>
            <w:tcBorders>
              <w:left w:val="single" w:sz="2" w:space="0" w:color="auto"/>
              <w:right w:val="single" w:sz="2" w:space="0" w:color="auto"/>
            </w:tcBorders>
            <w:shd w:val="clear" w:color="auto" w:fill="auto"/>
          </w:tcPr>
          <w:p w14:paraId="15999C93"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41187604"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2743D49" w14:textId="77777777" w:rsidR="003D3C64" w:rsidRPr="00B20AE8" w:rsidRDefault="003D3C64" w:rsidP="0039402F">
            <w:pPr>
              <w:pStyle w:val="TAL"/>
            </w:pPr>
          </w:p>
        </w:tc>
      </w:tr>
      <w:tr w:rsidR="003D3C64" w:rsidRPr="00B20AE8" w14:paraId="31B7A31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B14EF5"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362EC3ED" w14:textId="77777777" w:rsidR="003D3C64" w:rsidRPr="00B20AE8" w:rsidRDefault="003D3C64" w:rsidP="0039402F">
            <w:pPr>
              <w:pStyle w:val="TAC"/>
            </w:pPr>
            <w:r w:rsidRPr="00B20AE8">
              <w:t>1626.5 – 1660.5 MHz</w:t>
            </w:r>
          </w:p>
        </w:tc>
        <w:tc>
          <w:tcPr>
            <w:tcW w:w="992" w:type="dxa"/>
            <w:tcBorders>
              <w:left w:val="single" w:sz="2" w:space="0" w:color="auto"/>
              <w:right w:val="single" w:sz="2" w:space="0" w:color="auto"/>
            </w:tcBorders>
            <w:shd w:val="clear" w:color="auto" w:fill="auto"/>
          </w:tcPr>
          <w:p w14:paraId="3B1F3A68"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3810836B"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C8E7F54" w14:textId="77777777" w:rsidR="003D3C64" w:rsidRPr="00B20AE8" w:rsidRDefault="003D3C64" w:rsidP="0039402F">
            <w:pPr>
              <w:pStyle w:val="TAL"/>
            </w:pPr>
          </w:p>
        </w:tc>
      </w:tr>
      <w:tr w:rsidR="003D3C64" w:rsidRPr="00B20AE8" w14:paraId="1DBA672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C368DA" w14:textId="522178D7" w:rsidR="003D3C64" w:rsidRPr="00B20AE8" w:rsidRDefault="003D3C64" w:rsidP="0039402F">
            <w:pPr>
              <w:pStyle w:val="TAC"/>
            </w:pPr>
            <w:r w:rsidRPr="00B20AE8">
              <w:rPr>
                <w:lang w:val="sv-FI"/>
              </w:rPr>
              <w:t xml:space="preserve">UTRA FDD Band </w:t>
            </w:r>
            <w:r w:rsidRPr="00B20AE8">
              <w:rPr>
                <w:lang w:val="sv-FI" w:eastAsia="zh-CN"/>
              </w:rPr>
              <w:t>XXV</w:t>
            </w:r>
            <w:r w:rsidRPr="00B20AE8">
              <w:rPr>
                <w:lang w:val="sv-FI"/>
              </w:rPr>
              <w:t xml:space="preserve"> or</w:t>
            </w:r>
          </w:p>
        </w:tc>
        <w:tc>
          <w:tcPr>
            <w:tcW w:w="1559" w:type="dxa"/>
            <w:tcBorders>
              <w:left w:val="single" w:sz="4" w:space="0" w:color="auto"/>
              <w:right w:val="single" w:sz="2" w:space="0" w:color="auto"/>
            </w:tcBorders>
            <w:shd w:val="clear" w:color="auto" w:fill="auto"/>
          </w:tcPr>
          <w:p w14:paraId="279A34AF" w14:textId="77777777" w:rsidR="003D3C64" w:rsidRPr="00B20AE8" w:rsidRDefault="003D3C64" w:rsidP="0039402F">
            <w:pPr>
              <w:pStyle w:val="TAC"/>
            </w:pPr>
            <w:r w:rsidRPr="00B20AE8">
              <w:t>1930 - 199</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61E3EDF8"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002D3F7B"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2E8F2E0"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w:t>
            </w:r>
            <w:r w:rsidRPr="00B20AE8">
              <w:rPr>
                <w:lang w:eastAsia="zh-CN"/>
              </w:rPr>
              <w:t xml:space="preserve">band II or </w:t>
            </w:r>
            <w:r w:rsidRPr="00B20AE8">
              <w:t xml:space="preserve">band </w:t>
            </w:r>
            <w:r w:rsidRPr="00B20AE8">
              <w:rPr>
                <w:lang w:eastAsia="zh-CN"/>
              </w:rPr>
              <w:t>XXV</w:t>
            </w:r>
          </w:p>
        </w:tc>
      </w:tr>
      <w:tr w:rsidR="003D3C64" w:rsidRPr="00B20AE8" w14:paraId="46E69DA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0518D0F" w14:textId="77777777" w:rsidR="003D3C64" w:rsidRPr="00B20AE8" w:rsidRDefault="003D3C64" w:rsidP="0039402F">
            <w:pPr>
              <w:pStyle w:val="TAC"/>
              <w:rPr>
                <w:lang w:val="sv-SE" w:eastAsia="zh-CN"/>
              </w:rPr>
            </w:pPr>
            <w:r w:rsidRPr="00B20AE8">
              <w:rPr>
                <w:lang w:val="sv-FI"/>
              </w:rPr>
              <w:t>E-UTRA Band 2</w:t>
            </w:r>
            <w:r w:rsidRPr="00B20AE8">
              <w:rPr>
                <w:lang w:val="sv-FI" w:eastAsia="zh-CN"/>
              </w:rPr>
              <w:t>5</w:t>
            </w:r>
          </w:p>
          <w:p w14:paraId="13130022" w14:textId="039D7236" w:rsidR="003D3C64" w:rsidRPr="00B20AE8" w:rsidRDefault="003D3C64" w:rsidP="0039402F">
            <w:pPr>
              <w:pStyle w:val="TAC"/>
            </w:pPr>
            <w:r w:rsidRPr="00B20AE8">
              <w:rPr>
                <w:lang w:val="sv-SE"/>
              </w:rPr>
              <w:t>or NR band n25</w:t>
            </w:r>
          </w:p>
        </w:tc>
        <w:tc>
          <w:tcPr>
            <w:tcW w:w="1559" w:type="dxa"/>
            <w:tcBorders>
              <w:left w:val="single" w:sz="4" w:space="0" w:color="auto"/>
              <w:right w:val="single" w:sz="2" w:space="0" w:color="auto"/>
            </w:tcBorders>
            <w:shd w:val="clear" w:color="auto" w:fill="auto"/>
          </w:tcPr>
          <w:p w14:paraId="5AF8D318" w14:textId="77777777" w:rsidR="003D3C64" w:rsidRPr="00B20AE8" w:rsidRDefault="003D3C64" w:rsidP="0039402F">
            <w:pPr>
              <w:pStyle w:val="TAC"/>
            </w:pPr>
            <w:r w:rsidRPr="00B20AE8">
              <w:t>1850 - 191</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16C72925"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718239B8"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2BED3A69" w14:textId="2E792628"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w:t>
            </w:r>
            <w:r w:rsidRPr="00B20AE8">
              <w:rPr>
                <w:lang w:eastAsia="zh-CN"/>
              </w:rPr>
              <w:t>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r w:rsidRPr="00B20AE8">
              <w:t xml:space="preserve"> For UTRA FDD BS operating in Band I</w:t>
            </w:r>
            <w:r w:rsidRPr="00B20AE8">
              <w:rPr>
                <w:lang w:eastAsia="zh-CN"/>
              </w:rPr>
              <w:t>I</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6.7.6.5.1.4.</w:t>
            </w:r>
          </w:p>
        </w:tc>
      </w:tr>
      <w:tr w:rsidR="003D3C64" w:rsidRPr="00B20AE8" w14:paraId="3D929A8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83A9212" w14:textId="1776849C" w:rsidR="003D3C64" w:rsidRPr="00B20AE8" w:rsidRDefault="003D3C64" w:rsidP="0039402F">
            <w:pPr>
              <w:pStyle w:val="TAC"/>
              <w:rPr>
                <w:lang w:val="sv-FI"/>
              </w:rPr>
            </w:pPr>
            <w:r w:rsidRPr="00B20AE8">
              <w:rPr>
                <w:lang w:val="sv-FI"/>
              </w:rPr>
              <w:t>UTRA FDD Band XXVI or</w:t>
            </w:r>
          </w:p>
        </w:tc>
        <w:tc>
          <w:tcPr>
            <w:tcW w:w="1559" w:type="dxa"/>
            <w:tcBorders>
              <w:left w:val="single" w:sz="4" w:space="0" w:color="auto"/>
              <w:right w:val="single" w:sz="2" w:space="0" w:color="auto"/>
            </w:tcBorders>
            <w:shd w:val="clear" w:color="auto" w:fill="auto"/>
          </w:tcPr>
          <w:p w14:paraId="1A0268D3" w14:textId="77777777" w:rsidR="003D3C64" w:rsidRPr="00B20AE8" w:rsidRDefault="003D3C64" w:rsidP="0039402F">
            <w:pPr>
              <w:pStyle w:val="TAC"/>
            </w:pPr>
            <w:r w:rsidRPr="00B20AE8">
              <w:t>859-894 MHz</w:t>
            </w:r>
          </w:p>
        </w:tc>
        <w:tc>
          <w:tcPr>
            <w:tcW w:w="992" w:type="dxa"/>
            <w:tcBorders>
              <w:left w:val="single" w:sz="2" w:space="0" w:color="auto"/>
              <w:right w:val="single" w:sz="2" w:space="0" w:color="auto"/>
            </w:tcBorders>
            <w:shd w:val="clear" w:color="auto" w:fill="auto"/>
          </w:tcPr>
          <w:p w14:paraId="697C278A"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5B05BE82"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066A7837" w14:textId="77777777" w:rsidR="003D3C64" w:rsidRPr="00B20AE8" w:rsidRDefault="003D3C64" w:rsidP="0039402F">
            <w:pPr>
              <w:pStyle w:val="TAL"/>
            </w:pPr>
            <w:r w:rsidRPr="00B20AE8">
              <w:t>This requirement does not apply to UTRA FDD BS operating in band V or band XXVI</w:t>
            </w:r>
          </w:p>
        </w:tc>
      </w:tr>
      <w:tr w:rsidR="003D3C64" w:rsidRPr="00B20AE8" w14:paraId="0315A7E4"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3F81B1" w14:textId="38CA16AF" w:rsidR="003D3C64" w:rsidRPr="00B20AE8" w:rsidRDefault="003D3C64" w:rsidP="0039402F">
            <w:pPr>
              <w:pStyle w:val="TAC"/>
            </w:pPr>
            <w:r w:rsidRPr="00B20AE8">
              <w:rPr>
                <w:lang w:val="sv-FI"/>
              </w:rPr>
              <w:t>E-UTRA Band 26</w:t>
            </w:r>
          </w:p>
        </w:tc>
        <w:tc>
          <w:tcPr>
            <w:tcW w:w="1559" w:type="dxa"/>
            <w:tcBorders>
              <w:left w:val="single" w:sz="4" w:space="0" w:color="auto"/>
              <w:right w:val="single" w:sz="2" w:space="0" w:color="auto"/>
            </w:tcBorders>
            <w:shd w:val="clear" w:color="auto" w:fill="auto"/>
          </w:tcPr>
          <w:p w14:paraId="6B5F29CE" w14:textId="77777777" w:rsidR="003D3C64" w:rsidRPr="00B20AE8" w:rsidRDefault="003D3C64" w:rsidP="0039402F">
            <w:pPr>
              <w:pStyle w:val="TAC"/>
            </w:pPr>
            <w:r w:rsidRPr="00B20AE8">
              <w:t>814-849 MHz</w:t>
            </w:r>
          </w:p>
        </w:tc>
        <w:tc>
          <w:tcPr>
            <w:tcW w:w="992" w:type="dxa"/>
            <w:tcBorders>
              <w:left w:val="single" w:sz="2" w:space="0" w:color="auto"/>
              <w:right w:val="single" w:sz="2" w:space="0" w:color="auto"/>
            </w:tcBorders>
            <w:shd w:val="clear" w:color="auto" w:fill="auto"/>
          </w:tcPr>
          <w:p w14:paraId="3CD3C11E"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22A46A5A"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1890B8FE" w14:textId="6BD47E18" w:rsidR="003D3C64" w:rsidRPr="00B20AE8" w:rsidRDefault="003D3C64" w:rsidP="0039402F">
            <w:pPr>
              <w:pStyle w:val="TAL"/>
            </w:pPr>
            <w:r w:rsidRPr="00B20AE8">
              <w:t xml:space="preserve">This requirement does not apply to UTRA FDD BS operating in band XXVI, since it is already covered by the requirements in </w:t>
            </w:r>
            <w:r>
              <w:t>clause </w:t>
            </w:r>
            <w:r w:rsidRPr="00B20AE8">
              <w:t>6.7.6.5.1.4 For UTRA FDD BS operating in band V, it applies for 814</w:t>
            </w:r>
            <w:r w:rsidR="00A33949">
              <w:t xml:space="preserve"> </w:t>
            </w:r>
            <w:r w:rsidRPr="00B20AE8">
              <w:t>MHz to 824</w:t>
            </w:r>
            <w:r w:rsidR="00A33949">
              <w:t xml:space="preserve"> </w:t>
            </w:r>
            <w:r w:rsidRPr="00B20AE8">
              <w:t xml:space="preserve">MHz, while the rest is covered in </w:t>
            </w:r>
            <w:r>
              <w:t>clause </w:t>
            </w:r>
            <w:r w:rsidRPr="00B20AE8">
              <w:t>6.7.6.5.1.4</w:t>
            </w:r>
          </w:p>
        </w:tc>
      </w:tr>
      <w:tr w:rsidR="003D3C64" w:rsidRPr="00B20AE8" w14:paraId="38276F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0D69178" w14:textId="77777777" w:rsidR="003D3C64" w:rsidRPr="00B20AE8" w:rsidRDefault="003D3C64" w:rsidP="0039402F">
            <w:pPr>
              <w:pStyle w:val="TAC"/>
            </w:pPr>
            <w:r w:rsidRPr="00B20AE8">
              <w:t>E-UTRA Band 27</w:t>
            </w:r>
          </w:p>
        </w:tc>
        <w:tc>
          <w:tcPr>
            <w:tcW w:w="1559" w:type="dxa"/>
            <w:tcBorders>
              <w:left w:val="single" w:sz="4" w:space="0" w:color="auto"/>
              <w:right w:val="single" w:sz="2" w:space="0" w:color="auto"/>
            </w:tcBorders>
            <w:shd w:val="clear" w:color="auto" w:fill="auto"/>
          </w:tcPr>
          <w:p w14:paraId="729798E9" w14:textId="77777777" w:rsidR="003D3C64" w:rsidRPr="00B20AE8" w:rsidRDefault="003D3C64" w:rsidP="0039402F">
            <w:pPr>
              <w:pStyle w:val="TAC"/>
            </w:pPr>
            <w:r w:rsidRPr="00B20AE8">
              <w:t>852 – 869 MHz</w:t>
            </w:r>
          </w:p>
        </w:tc>
        <w:tc>
          <w:tcPr>
            <w:tcW w:w="992" w:type="dxa"/>
            <w:tcBorders>
              <w:left w:val="single" w:sz="2" w:space="0" w:color="auto"/>
              <w:right w:val="single" w:sz="2" w:space="0" w:color="auto"/>
            </w:tcBorders>
            <w:shd w:val="clear" w:color="auto" w:fill="auto"/>
          </w:tcPr>
          <w:p w14:paraId="3CD21E34"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63DD7898"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26858E7" w14:textId="77777777" w:rsidR="003D3C64" w:rsidRPr="00B20AE8" w:rsidRDefault="003D3C64" w:rsidP="0039402F">
            <w:pPr>
              <w:pStyle w:val="TAL"/>
            </w:pPr>
            <w:r w:rsidRPr="00B20AE8">
              <w:t xml:space="preserve">This requirement does not apply to </w:t>
            </w:r>
            <w:r w:rsidRPr="00B20AE8">
              <w:rPr>
                <w:rFonts w:cs="v5.0.0"/>
              </w:rPr>
              <w:t xml:space="preserve">UTRA </w:t>
            </w:r>
            <w:r w:rsidRPr="00B20AE8">
              <w:t>BS operating in Band V or XXVI.</w:t>
            </w:r>
          </w:p>
        </w:tc>
      </w:tr>
      <w:tr w:rsidR="003D3C64" w:rsidRPr="00B20AE8" w14:paraId="019E90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BE0382E"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43D83712" w14:textId="77777777" w:rsidR="003D3C64" w:rsidRPr="00B20AE8" w:rsidRDefault="003D3C64" w:rsidP="0039402F">
            <w:pPr>
              <w:pStyle w:val="TAC"/>
            </w:pPr>
            <w:r w:rsidRPr="00B20AE8">
              <w:t>807 – 824 MHz</w:t>
            </w:r>
          </w:p>
        </w:tc>
        <w:tc>
          <w:tcPr>
            <w:tcW w:w="992" w:type="dxa"/>
            <w:tcBorders>
              <w:left w:val="single" w:sz="2" w:space="0" w:color="auto"/>
              <w:right w:val="single" w:sz="2" w:space="0" w:color="auto"/>
            </w:tcBorders>
            <w:shd w:val="clear" w:color="auto" w:fill="auto"/>
          </w:tcPr>
          <w:p w14:paraId="58C578C4"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2AB6DF21"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49ACC5B" w14:textId="41164BCC" w:rsidR="003D3C64" w:rsidRPr="00B20AE8" w:rsidRDefault="003D3C64" w:rsidP="0039402F">
            <w:pPr>
              <w:pStyle w:val="TAL"/>
            </w:pPr>
            <w:r w:rsidRPr="00B20AE8">
              <w:t xml:space="preserve">For UTRA BS operating in Band XXVI, it applies for 807 MHz to 814 MHz, while the rest is covered in </w:t>
            </w:r>
            <w:r>
              <w:t>clause </w:t>
            </w:r>
            <w:r w:rsidRPr="00B20AE8">
              <w:rPr>
                <w:rFonts w:cs="v4.2.0"/>
              </w:rPr>
              <w:t>6.7.6.5.1.4</w:t>
            </w:r>
            <w:r w:rsidRPr="00B20AE8">
              <w:t xml:space="preserve">. </w:t>
            </w:r>
          </w:p>
        </w:tc>
      </w:tr>
      <w:tr w:rsidR="003D3C64" w:rsidRPr="00B20AE8" w14:paraId="17C4CFE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AAE8F0E" w14:textId="19CD7F82" w:rsidR="003D3C64" w:rsidRPr="00B20AE8" w:rsidRDefault="003D3C64" w:rsidP="0039402F">
            <w:pPr>
              <w:pStyle w:val="TAC"/>
            </w:pPr>
            <w:r w:rsidRPr="00B20AE8">
              <w:t>E-UTRA Band 28</w:t>
            </w:r>
          </w:p>
        </w:tc>
        <w:tc>
          <w:tcPr>
            <w:tcW w:w="1559" w:type="dxa"/>
            <w:tcBorders>
              <w:left w:val="single" w:sz="4" w:space="0" w:color="auto"/>
              <w:right w:val="single" w:sz="2" w:space="0" w:color="auto"/>
            </w:tcBorders>
            <w:shd w:val="clear" w:color="auto" w:fill="auto"/>
          </w:tcPr>
          <w:p w14:paraId="35B2BE10" w14:textId="77777777" w:rsidR="003D3C64" w:rsidRPr="00B20AE8" w:rsidRDefault="003D3C64" w:rsidP="0039402F">
            <w:pPr>
              <w:pStyle w:val="TAC"/>
            </w:pPr>
            <w:r w:rsidRPr="00B20AE8">
              <w:t>758 – 803 MHz</w:t>
            </w:r>
          </w:p>
        </w:tc>
        <w:tc>
          <w:tcPr>
            <w:tcW w:w="992" w:type="dxa"/>
            <w:tcBorders>
              <w:left w:val="single" w:sz="2" w:space="0" w:color="auto"/>
              <w:right w:val="single" w:sz="2" w:space="0" w:color="auto"/>
            </w:tcBorders>
            <w:shd w:val="clear" w:color="auto" w:fill="auto"/>
          </w:tcPr>
          <w:p w14:paraId="25324B93"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1589FF20"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A0D355B" w14:textId="77777777" w:rsidR="003D3C64" w:rsidRPr="00B20AE8" w:rsidRDefault="003D3C64" w:rsidP="0039402F">
            <w:pPr>
              <w:pStyle w:val="TAL"/>
            </w:pPr>
          </w:p>
        </w:tc>
      </w:tr>
      <w:tr w:rsidR="003D3C64" w:rsidRPr="00B20AE8" w14:paraId="2F92E8F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67D32F" w14:textId="78A56297" w:rsidR="003D3C64" w:rsidRPr="00B20AE8" w:rsidRDefault="003D3C64" w:rsidP="0039402F">
            <w:pPr>
              <w:pStyle w:val="TAC"/>
            </w:pPr>
            <w:r w:rsidRPr="00B20AE8">
              <w:rPr>
                <w:lang w:val="sv-SE"/>
              </w:rPr>
              <w:t>or NR band n28</w:t>
            </w:r>
          </w:p>
        </w:tc>
        <w:tc>
          <w:tcPr>
            <w:tcW w:w="1559" w:type="dxa"/>
            <w:tcBorders>
              <w:left w:val="single" w:sz="4" w:space="0" w:color="auto"/>
              <w:right w:val="single" w:sz="2" w:space="0" w:color="auto"/>
            </w:tcBorders>
            <w:shd w:val="clear" w:color="auto" w:fill="auto"/>
          </w:tcPr>
          <w:p w14:paraId="4E1DBA38" w14:textId="77777777" w:rsidR="003D3C64" w:rsidRPr="00B20AE8" w:rsidRDefault="003D3C64" w:rsidP="0039402F">
            <w:pPr>
              <w:pStyle w:val="TAC"/>
            </w:pPr>
            <w:r w:rsidRPr="00B20AE8">
              <w:t>703 – 748 MHz</w:t>
            </w:r>
          </w:p>
        </w:tc>
        <w:tc>
          <w:tcPr>
            <w:tcW w:w="992" w:type="dxa"/>
            <w:tcBorders>
              <w:left w:val="single" w:sz="2" w:space="0" w:color="auto"/>
              <w:right w:val="single" w:sz="2" w:space="0" w:color="auto"/>
            </w:tcBorders>
            <w:shd w:val="clear" w:color="auto" w:fill="auto"/>
          </w:tcPr>
          <w:p w14:paraId="657DD1D4"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26E7A9E7"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206DCE5F" w14:textId="77777777" w:rsidR="003D3C64" w:rsidRPr="00B20AE8" w:rsidRDefault="003D3C64" w:rsidP="0039402F">
            <w:pPr>
              <w:pStyle w:val="TAL"/>
            </w:pPr>
          </w:p>
        </w:tc>
      </w:tr>
      <w:tr w:rsidR="004F339F" w:rsidRPr="00B20AE8" w14:paraId="115735D4" w14:textId="77777777" w:rsidTr="006A2BF1">
        <w:trPr>
          <w:cantSplit/>
          <w:jc w:val="center"/>
        </w:trPr>
        <w:tc>
          <w:tcPr>
            <w:tcW w:w="1444" w:type="dxa"/>
            <w:tcBorders>
              <w:top w:val="single" w:sz="4" w:space="0" w:color="auto"/>
              <w:bottom w:val="single" w:sz="4" w:space="0" w:color="auto"/>
            </w:tcBorders>
            <w:shd w:val="clear" w:color="auto" w:fill="auto"/>
          </w:tcPr>
          <w:p w14:paraId="3200B030" w14:textId="77777777" w:rsidR="00C33A48" w:rsidRPr="00B20AE8" w:rsidRDefault="00C33A48" w:rsidP="0039402F">
            <w:pPr>
              <w:pStyle w:val="TAC"/>
            </w:pPr>
            <w:r w:rsidRPr="00B20AE8">
              <w:t>E-UTRA Band 29</w:t>
            </w:r>
          </w:p>
        </w:tc>
        <w:tc>
          <w:tcPr>
            <w:tcW w:w="1559" w:type="dxa"/>
            <w:tcBorders>
              <w:left w:val="single" w:sz="2" w:space="0" w:color="auto"/>
              <w:right w:val="single" w:sz="2" w:space="0" w:color="auto"/>
            </w:tcBorders>
            <w:shd w:val="clear" w:color="auto" w:fill="auto"/>
          </w:tcPr>
          <w:p w14:paraId="5F73F475" w14:textId="77777777" w:rsidR="00C33A48" w:rsidRPr="00B20AE8" w:rsidRDefault="00C33A48" w:rsidP="0039402F">
            <w:pPr>
              <w:pStyle w:val="TAC"/>
            </w:pPr>
            <w:r w:rsidRPr="00B20AE8">
              <w:t>717 – 728 MHz</w:t>
            </w:r>
          </w:p>
        </w:tc>
        <w:tc>
          <w:tcPr>
            <w:tcW w:w="992" w:type="dxa"/>
            <w:tcBorders>
              <w:left w:val="single" w:sz="2" w:space="0" w:color="auto"/>
              <w:right w:val="single" w:sz="2" w:space="0" w:color="auto"/>
            </w:tcBorders>
            <w:shd w:val="clear" w:color="auto" w:fill="auto"/>
          </w:tcPr>
          <w:p w14:paraId="7E76103B" w14:textId="77777777" w:rsidR="00C33A48" w:rsidRPr="00B20AE8" w:rsidRDefault="00C33A48" w:rsidP="0039402F">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12599E93" w14:textId="77777777" w:rsidR="00C33A48" w:rsidRPr="00B20AE8" w:rsidRDefault="00C33A48" w:rsidP="0039402F">
            <w:pPr>
              <w:pStyle w:val="TAC"/>
            </w:pPr>
            <w:r w:rsidRPr="00B20AE8">
              <w:t>1 MHz</w:t>
            </w:r>
          </w:p>
        </w:tc>
        <w:tc>
          <w:tcPr>
            <w:tcW w:w="4422" w:type="dxa"/>
            <w:tcBorders>
              <w:left w:val="single" w:sz="2" w:space="0" w:color="auto"/>
              <w:right w:val="single" w:sz="2" w:space="0" w:color="auto"/>
            </w:tcBorders>
            <w:shd w:val="clear" w:color="auto" w:fill="auto"/>
          </w:tcPr>
          <w:p w14:paraId="132519B0" w14:textId="77777777" w:rsidR="00C33A48" w:rsidRPr="00B20AE8" w:rsidRDefault="00C33A48" w:rsidP="0039402F">
            <w:pPr>
              <w:pStyle w:val="TAL"/>
            </w:pPr>
          </w:p>
        </w:tc>
      </w:tr>
      <w:tr w:rsidR="003D3C64" w:rsidRPr="00B20AE8" w14:paraId="34C0763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B8C507" w14:textId="77777777" w:rsidR="003D3C64" w:rsidRPr="00B20AE8" w:rsidRDefault="003D3C64" w:rsidP="0039402F">
            <w:pPr>
              <w:pStyle w:val="TAC"/>
            </w:pPr>
            <w:r w:rsidRPr="00B20AE8">
              <w:t>E-UTRA Band 30</w:t>
            </w:r>
          </w:p>
        </w:tc>
        <w:tc>
          <w:tcPr>
            <w:tcW w:w="1559" w:type="dxa"/>
            <w:tcBorders>
              <w:left w:val="single" w:sz="4" w:space="0" w:color="auto"/>
              <w:right w:val="single" w:sz="2" w:space="0" w:color="auto"/>
            </w:tcBorders>
            <w:shd w:val="clear" w:color="auto" w:fill="auto"/>
          </w:tcPr>
          <w:p w14:paraId="206B9488" w14:textId="77777777" w:rsidR="003D3C64" w:rsidRPr="00B20AE8" w:rsidRDefault="003D3C64" w:rsidP="0039402F">
            <w:pPr>
              <w:pStyle w:val="TAC"/>
            </w:pPr>
            <w:r w:rsidRPr="00B20AE8">
              <w:t>2350 - 2360 MHz</w:t>
            </w:r>
          </w:p>
        </w:tc>
        <w:tc>
          <w:tcPr>
            <w:tcW w:w="992" w:type="dxa"/>
            <w:tcBorders>
              <w:left w:val="single" w:sz="2" w:space="0" w:color="auto"/>
              <w:right w:val="single" w:sz="2" w:space="0" w:color="auto"/>
            </w:tcBorders>
            <w:shd w:val="clear" w:color="auto" w:fill="auto"/>
          </w:tcPr>
          <w:p w14:paraId="5A2DE9F7"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2E758A4A"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E46FF63" w14:textId="77777777" w:rsidR="003D3C64" w:rsidRPr="00B20AE8" w:rsidRDefault="003D3C64" w:rsidP="0039402F">
            <w:pPr>
              <w:pStyle w:val="TAL"/>
            </w:pPr>
          </w:p>
        </w:tc>
      </w:tr>
      <w:tr w:rsidR="003D3C64" w:rsidRPr="00B20AE8" w14:paraId="2C3F876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6851D56"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4BC34CE6" w14:textId="77777777" w:rsidR="003D3C64" w:rsidRPr="00B20AE8" w:rsidRDefault="003D3C64" w:rsidP="0039402F">
            <w:pPr>
              <w:pStyle w:val="TAC"/>
            </w:pPr>
            <w:r w:rsidRPr="00B20AE8">
              <w:t>2305 - 2315 MHz</w:t>
            </w:r>
          </w:p>
        </w:tc>
        <w:tc>
          <w:tcPr>
            <w:tcW w:w="992" w:type="dxa"/>
            <w:tcBorders>
              <w:left w:val="single" w:sz="2" w:space="0" w:color="auto"/>
              <w:right w:val="single" w:sz="2" w:space="0" w:color="auto"/>
            </w:tcBorders>
            <w:shd w:val="clear" w:color="auto" w:fill="auto"/>
          </w:tcPr>
          <w:p w14:paraId="1E69F989"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6296B869"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B2D8476" w14:textId="77777777" w:rsidR="003D3C64" w:rsidRPr="00B20AE8" w:rsidRDefault="003D3C64" w:rsidP="0039402F">
            <w:pPr>
              <w:pStyle w:val="TAL"/>
            </w:pPr>
          </w:p>
        </w:tc>
      </w:tr>
      <w:tr w:rsidR="003D3C64" w:rsidRPr="00B20AE8" w14:paraId="59F99C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3B0AEF" w14:textId="77777777" w:rsidR="003D3C64" w:rsidRPr="00B20AE8" w:rsidRDefault="003D3C64" w:rsidP="0039402F">
            <w:pPr>
              <w:pStyle w:val="TAC"/>
            </w:pPr>
            <w:r w:rsidRPr="00B20AE8">
              <w:t>E-UTRA Band 31</w:t>
            </w:r>
          </w:p>
        </w:tc>
        <w:tc>
          <w:tcPr>
            <w:tcW w:w="1559" w:type="dxa"/>
            <w:tcBorders>
              <w:left w:val="single" w:sz="4" w:space="0" w:color="auto"/>
              <w:right w:val="single" w:sz="2" w:space="0" w:color="auto"/>
            </w:tcBorders>
            <w:shd w:val="clear" w:color="auto" w:fill="auto"/>
          </w:tcPr>
          <w:p w14:paraId="201F3E5B" w14:textId="77777777" w:rsidR="003D3C64" w:rsidRPr="00B20AE8" w:rsidRDefault="003D3C64" w:rsidP="0039402F">
            <w:pPr>
              <w:pStyle w:val="TAC"/>
            </w:pPr>
            <w:r w:rsidRPr="00B20AE8">
              <w:t>462.5 -467.5 MHz</w:t>
            </w:r>
          </w:p>
        </w:tc>
        <w:tc>
          <w:tcPr>
            <w:tcW w:w="992" w:type="dxa"/>
            <w:tcBorders>
              <w:left w:val="single" w:sz="2" w:space="0" w:color="auto"/>
              <w:right w:val="single" w:sz="2" w:space="0" w:color="auto"/>
            </w:tcBorders>
            <w:shd w:val="clear" w:color="auto" w:fill="auto"/>
          </w:tcPr>
          <w:p w14:paraId="69A7E021"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684E3F3B"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1CDCB432" w14:textId="77777777" w:rsidR="003D3C64" w:rsidRPr="00B20AE8" w:rsidRDefault="003D3C64" w:rsidP="0039402F">
            <w:pPr>
              <w:pStyle w:val="TAL"/>
            </w:pPr>
          </w:p>
        </w:tc>
      </w:tr>
      <w:tr w:rsidR="003D3C64" w:rsidRPr="00B20AE8" w14:paraId="0ADFB26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7E2DB42"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35024759" w14:textId="77777777" w:rsidR="003D3C64" w:rsidRPr="00B20AE8" w:rsidRDefault="003D3C64" w:rsidP="0039402F">
            <w:pPr>
              <w:pStyle w:val="TAC"/>
            </w:pPr>
            <w:r w:rsidRPr="00B20AE8">
              <w:t>452.5 -457.5 MHz</w:t>
            </w:r>
          </w:p>
        </w:tc>
        <w:tc>
          <w:tcPr>
            <w:tcW w:w="992" w:type="dxa"/>
            <w:tcBorders>
              <w:left w:val="single" w:sz="2" w:space="0" w:color="auto"/>
              <w:right w:val="single" w:sz="2" w:space="0" w:color="auto"/>
            </w:tcBorders>
            <w:shd w:val="clear" w:color="auto" w:fill="auto"/>
          </w:tcPr>
          <w:p w14:paraId="3377E90A"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1A33F7F5"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56BC24E1" w14:textId="77777777" w:rsidR="003D3C64" w:rsidRPr="00B20AE8" w:rsidRDefault="003D3C64" w:rsidP="0039402F">
            <w:pPr>
              <w:pStyle w:val="TAL"/>
            </w:pPr>
          </w:p>
        </w:tc>
      </w:tr>
      <w:tr w:rsidR="004F339F" w:rsidRPr="00B20AE8" w14:paraId="1EF2CE1D" w14:textId="77777777" w:rsidTr="006A2BF1">
        <w:trPr>
          <w:cantSplit/>
          <w:jc w:val="center"/>
        </w:trPr>
        <w:tc>
          <w:tcPr>
            <w:tcW w:w="1444" w:type="dxa"/>
            <w:tcBorders>
              <w:top w:val="single" w:sz="4" w:space="0" w:color="auto"/>
            </w:tcBorders>
            <w:shd w:val="clear" w:color="auto" w:fill="auto"/>
          </w:tcPr>
          <w:p w14:paraId="42CB7A53" w14:textId="77777777" w:rsidR="00C33A48" w:rsidRPr="00B20AE8" w:rsidRDefault="00C33A48" w:rsidP="0039402F">
            <w:pPr>
              <w:pStyle w:val="TAC"/>
              <w:rPr>
                <w:lang w:val="sv-FI"/>
              </w:rPr>
            </w:pPr>
            <w:r w:rsidRPr="00B20AE8">
              <w:rPr>
                <w:lang w:val="sv-FI"/>
              </w:rPr>
              <w:t>UTRA FDD Band XXXII or E-UTRA Band 32</w:t>
            </w:r>
          </w:p>
        </w:tc>
        <w:tc>
          <w:tcPr>
            <w:tcW w:w="1559" w:type="dxa"/>
            <w:tcBorders>
              <w:left w:val="single" w:sz="2" w:space="0" w:color="auto"/>
              <w:right w:val="single" w:sz="2" w:space="0" w:color="auto"/>
            </w:tcBorders>
            <w:shd w:val="clear" w:color="auto" w:fill="auto"/>
          </w:tcPr>
          <w:p w14:paraId="13208D62" w14:textId="77777777" w:rsidR="00C33A48" w:rsidRPr="00B20AE8" w:rsidRDefault="00C33A48" w:rsidP="0039402F">
            <w:pPr>
              <w:pStyle w:val="TAC"/>
            </w:pPr>
            <w:r w:rsidRPr="00B20AE8">
              <w:t>1452 – 1496 MHz</w:t>
            </w:r>
          </w:p>
        </w:tc>
        <w:tc>
          <w:tcPr>
            <w:tcW w:w="992" w:type="dxa"/>
            <w:tcBorders>
              <w:left w:val="single" w:sz="2" w:space="0" w:color="auto"/>
              <w:right w:val="single" w:sz="2" w:space="0" w:color="auto"/>
            </w:tcBorders>
            <w:shd w:val="clear" w:color="auto" w:fill="auto"/>
          </w:tcPr>
          <w:p w14:paraId="62DCAA29" w14:textId="77777777" w:rsidR="00C33A48" w:rsidRPr="00B20AE8" w:rsidRDefault="00C33A48" w:rsidP="0039402F">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4678E4A0" w14:textId="77777777" w:rsidR="00C33A48" w:rsidRPr="00B20AE8" w:rsidRDefault="00C33A48" w:rsidP="0039402F">
            <w:pPr>
              <w:pStyle w:val="TAC"/>
            </w:pPr>
            <w:r w:rsidRPr="00B20AE8">
              <w:t>1 MHz</w:t>
            </w:r>
          </w:p>
        </w:tc>
        <w:tc>
          <w:tcPr>
            <w:tcW w:w="4422" w:type="dxa"/>
            <w:tcBorders>
              <w:left w:val="single" w:sz="2" w:space="0" w:color="auto"/>
              <w:right w:val="single" w:sz="2" w:space="0" w:color="auto"/>
            </w:tcBorders>
            <w:shd w:val="clear" w:color="auto" w:fill="auto"/>
          </w:tcPr>
          <w:p w14:paraId="26E7A006" w14:textId="77777777" w:rsidR="00C33A48" w:rsidRPr="00B20AE8" w:rsidRDefault="00C33A48" w:rsidP="0039402F">
            <w:pPr>
              <w:pStyle w:val="TAL"/>
            </w:pPr>
            <w:r w:rsidRPr="00B20AE8">
              <w:t xml:space="preserve">This requirement does not apply to </w:t>
            </w:r>
            <w:r w:rsidRPr="00B20AE8">
              <w:rPr>
                <w:rFonts w:cs="v5.0.0"/>
              </w:rPr>
              <w:t xml:space="preserve">UTRA </w:t>
            </w:r>
            <w:r w:rsidRPr="00B20AE8">
              <w:t>BS operating in Band XI, XXI, or XXXII</w:t>
            </w:r>
          </w:p>
        </w:tc>
      </w:tr>
      <w:tr w:rsidR="004F339F" w:rsidRPr="00B20AE8" w14:paraId="7DC893D1" w14:textId="77777777" w:rsidTr="006A2BF1">
        <w:trPr>
          <w:cantSplit/>
          <w:jc w:val="center"/>
        </w:trPr>
        <w:tc>
          <w:tcPr>
            <w:tcW w:w="1444" w:type="dxa"/>
            <w:shd w:val="clear" w:color="auto" w:fill="auto"/>
          </w:tcPr>
          <w:p w14:paraId="63D9F065" w14:textId="77777777" w:rsidR="00C33A48" w:rsidRPr="00B20AE8" w:rsidRDefault="00C33A48" w:rsidP="0039402F">
            <w:pPr>
              <w:pStyle w:val="TAC"/>
            </w:pPr>
            <w:r w:rsidRPr="00B20AE8">
              <w:t>UTRA TDD Band a) or E-UTRA Band 33</w:t>
            </w:r>
          </w:p>
        </w:tc>
        <w:tc>
          <w:tcPr>
            <w:tcW w:w="1559" w:type="dxa"/>
            <w:tcBorders>
              <w:left w:val="single" w:sz="2" w:space="0" w:color="auto"/>
              <w:right w:val="single" w:sz="2" w:space="0" w:color="auto"/>
            </w:tcBorders>
            <w:shd w:val="clear" w:color="auto" w:fill="auto"/>
          </w:tcPr>
          <w:p w14:paraId="3AE845EF" w14:textId="77777777" w:rsidR="00C33A48" w:rsidRPr="00B20AE8" w:rsidRDefault="00C33A48" w:rsidP="0039402F">
            <w:pPr>
              <w:pStyle w:val="TAC"/>
            </w:pPr>
            <w:r w:rsidRPr="00B20AE8">
              <w:t>1900 – 1920 MHz</w:t>
            </w:r>
          </w:p>
        </w:tc>
        <w:tc>
          <w:tcPr>
            <w:tcW w:w="992" w:type="dxa"/>
            <w:tcBorders>
              <w:left w:val="single" w:sz="2" w:space="0" w:color="auto"/>
              <w:right w:val="single" w:sz="2" w:space="0" w:color="auto"/>
            </w:tcBorders>
            <w:shd w:val="clear" w:color="auto" w:fill="auto"/>
          </w:tcPr>
          <w:p w14:paraId="7BCFA33C" w14:textId="77777777" w:rsidR="00C33A48" w:rsidRPr="00B20AE8" w:rsidRDefault="00C33A48" w:rsidP="0039402F">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7B62496" w14:textId="77777777" w:rsidR="00C33A48" w:rsidRPr="00B20AE8" w:rsidRDefault="00C33A48" w:rsidP="0039402F">
            <w:pPr>
              <w:pStyle w:val="TAC"/>
            </w:pPr>
            <w:r w:rsidRPr="00B20AE8">
              <w:t>1 MHz</w:t>
            </w:r>
          </w:p>
        </w:tc>
        <w:tc>
          <w:tcPr>
            <w:tcW w:w="4422" w:type="dxa"/>
            <w:tcBorders>
              <w:left w:val="single" w:sz="2" w:space="0" w:color="auto"/>
              <w:right w:val="single" w:sz="2" w:space="0" w:color="auto"/>
            </w:tcBorders>
            <w:shd w:val="clear" w:color="auto" w:fill="auto"/>
          </w:tcPr>
          <w:p w14:paraId="51A68EFE" w14:textId="77777777" w:rsidR="00C33A48" w:rsidRPr="00B20AE8" w:rsidRDefault="00C33A48" w:rsidP="0039402F">
            <w:pPr>
              <w:pStyle w:val="TAL"/>
            </w:pPr>
          </w:p>
        </w:tc>
      </w:tr>
      <w:tr w:rsidR="004F339F" w:rsidRPr="00B20AE8" w14:paraId="23EC8C78" w14:textId="77777777" w:rsidTr="006A2BF1">
        <w:trPr>
          <w:cantSplit/>
          <w:jc w:val="center"/>
        </w:trPr>
        <w:tc>
          <w:tcPr>
            <w:tcW w:w="1444" w:type="dxa"/>
            <w:shd w:val="clear" w:color="auto" w:fill="auto"/>
          </w:tcPr>
          <w:p w14:paraId="12DBA833" w14:textId="77777777" w:rsidR="00757309" w:rsidRPr="00B20AE8" w:rsidRDefault="00C33A48" w:rsidP="0039402F">
            <w:pPr>
              <w:pStyle w:val="TAC"/>
            </w:pPr>
            <w:r w:rsidRPr="00B20AE8">
              <w:t>UTRA TDD Band a) or E-UTRA Band 34</w:t>
            </w:r>
          </w:p>
          <w:p w14:paraId="0FD055F7" w14:textId="77777777" w:rsidR="00C33A48" w:rsidRPr="00B20AE8" w:rsidRDefault="00757309" w:rsidP="0039402F">
            <w:pPr>
              <w:pStyle w:val="TAC"/>
            </w:pPr>
            <w:r w:rsidRPr="00B20AE8">
              <w:rPr>
                <w:lang w:val="sv-SE"/>
              </w:rPr>
              <w:t>or NR band n34</w:t>
            </w:r>
          </w:p>
        </w:tc>
        <w:tc>
          <w:tcPr>
            <w:tcW w:w="1559" w:type="dxa"/>
            <w:tcBorders>
              <w:left w:val="single" w:sz="2" w:space="0" w:color="auto"/>
              <w:right w:val="single" w:sz="2" w:space="0" w:color="auto"/>
            </w:tcBorders>
            <w:shd w:val="clear" w:color="auto" w:fill="auto"/>
          </w:tcPr>
          <w:p w14:paraId="467EA95D" w14:textId="77777777" w:rsidR="00C33A48" w:rsidRPr="00B20AE8" w:rsidRDefault="00C33A48" w:rsidP="0039402F">
            <w:pPr>
              <w:pStyle w:val="TAC"/>
            </w:pPr>
            <w:r w:rsidRPr="00B20AE8">
              <w:t>2010 – 2025 MHz</w:t>
            </w:r>
          </w:p>
        </w:tc>
        <w:tc>
          <w:tcPr>
            <w:tcW w:w="992" w:type="dxa"/>
            <w:tcBorders>
              <w:left w:val="single" w:sz="2" w:space="0" w:color="auto"/>
              <w:right w:val="single" w:sz="2" w:space="0" w:color="auto"/>
            </w:tcBorders>
            <w:shd w:val="clear" w:color="auto" w:fill="auto"/>
          </w:tcPr>
          <w:p w14:paraId="04343D50" w14:textId="77777777" w:rsidR="00C33A48" w:rsidRPr="00B20AE8" w:rsidRDefault="00C33A48" w:rsidP="0039402F">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320E872" w14:textId="77777777" w:rsidR="00C33A48" w:rsidRPr="00B20AE8" w:rsidRDefault="00C33A48" w:rsidP="0039402F">
            <w:pPr>
              <w:pStyle w:val="TAC"/>
            </w:pPr>
            <w:r w:rsidRPr="00B20AE8">
              <w:t>1 MHz</w:t>
            </w:r>
          </w:p>
        </w:tc>
        <w:tc>
          <w:tcPr>
            <w:tcW w:w="4422" w:type="dxa"/>
            <w:tcBorders>
              <w:left w:val="single" w:sz="2" w:space="0" w:color="auto"/>
              <w:right w:val="single" w:sz="2" w:space="0" w:color="auto"/>
            </w:tcBorders>
            <w:shd w:val="clear" w:color="auto" w:fill="auto"/>
          </w:tcPr>
          <w:p w14:paraId="00825B13" w14:textId="77777777" w:rsidR="00C33A48" w:rsidRPr="00B20AE8" w:rsidRDefault="00C33A48" w:rsidP="0039402F">
            <w:pPr>
              <w:pStyle w:val="TAL"/>
            </w:pPr>
          </w:p>
        </w:tc>
      </w:tr>
      <w:tr w:rsidR="004F339F" w:rsidRPr="00B20AE8" w14:paraId="7C3E80E3" w14:textId="77777777" w:rsidTr="006A2BF1">
        <w:trPr>
          <w:cantSplit/>
          <w:jc w:val="center"/>
        </w:trPr>
        <w:tc>
          <w:tcPr>
            <w:tcW w:w="1444" w:type="dxa"/>
            <w:shd w:val="clear" w:color="auto" w:fill="auto"/>
          </w:tcPr>
          <w:p w14:paraId="44D5A3A6" w14:textId="77777777" w:rsidR="00EB4093" w:rsidRPr="00B20AE8" w:rsidRDefault="00EB4093" w:rsidP="0039402F">
            <w:pPr>
              <w:pStyle w:val="TAC"/>
              <w:rPr>
                <w:lang w:val="sv-FI"/>
              </w:rPr>
            </w:pPr>
            <w:r w:rsidRPr="00B20AE8">
              <w:rPr>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14:paraId="52F3E44B" w14:textId="77777777" w:rsidR="00EB4093" w:rsidRPr="00B20AE8" w:rsidRDefault="00EB4093" w:rsidP="0039402F">
            <w:pPr>
              <w:pStyle w:val="TAC"/>
            </w:pPr>
            <w:r w:rsidRPr="00B20AE8">
              <w:t>1850 – 1910 MHz</w:t>
            </w:r>
          </w:p>
        </w:tc>
        <w:tc>
          <w:tcPr>
            <w:tcW w:w="992" w:type="dxa"/>
            <w:tcBorders>
              <w:left w:val="single" w:sz="2" w:space="0" w:color="auto"/>
              <w:right w:val="single" w:sz="2" w:space="0" w:color="auto"/>
            </w:tcBorders>
            <w:shd w:val="clear" w:color="auto" w:fill="auto"/>
          </w:tcPr>
          <w:p w14:paraId="7189F041"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3D2D3BD"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5A11E9AD" w14:textId="77777777" w:rsidR="00EB4093" w:rsidRPr="00B20AE8" w:rsidRDefault="00EB4093" w:rsidP="0039402F">
            <w:pPr>
              <w:pStyle w:val="TAL"/>
            </w:pPr>
          </w:p>
        </w:tc>
      </w:tr>
      <w:tr w:rsidR="004F339F" w:rsidRPr="00B20AE8" w14:paraId="4E6BCF83" w14:textId="77777777" w:rsidTr="006A2BF1">
        <w:trPr>
          <w:cantSplit/>
          <w:jc w:val="center"/>
        </w:trPr>
        <w:tc>
          <w:tcPr>
            <w:tcW w:w="1444" w:type="dxa"/>
            <w:shd w:val="clear" w:color="auto" w:fill="auto"/>
          </w:tcPr>
          <w:p w14:paraId="04E38C04" w14:textId="77777777" w:rsidR="00EB4093" w:rsidRPr="00B20AE8" w:rsidRDefault="00EB4093" w:rsidP="0039402F">
            <w:pPr>
              <w:pStyle w:val="TAC"/>
              <w:rPr>
                <w:lang w:val="sv-FI"/>
              </w:rPr>
            </w:pPr>
            <w:r w:rsidRPr="00B20AE8">
              <w:rPr>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14:paraId="287F1932" w14:textId="77777777" w:rsidR="00EB4093" w:rsidRPr="00B20AE8" w:rsidRDefault="00EB4093" w:rsidP="0039402F">
            <w:pPr>
              <w:pStyle w:val="TAC"/>
            </w:pPr>
            <w:r w:rsidRPr="00B20AE8">
              <w:t>1930 – 1990 MHz</w:t>
            </w:r>
          </w:p>
        </w:tc>
        <w:tc>
          <w:tcPr>
            <w:tcW w:w="992" w:type="dxa"/>
            <w:tcBorders>
              <w:left w:val="single" w:sz="2" w:space="0" w:color="auto"/>
              <w:right w:val="single" w:sz="2" w:space="0" w:color="auto"/>
            </w:tcBorders>
            <w:shd w:val="clear" w:color="auto" w:fill="auto"/>
          </w:tcPr>
          <w:p w14:paraId="2EF65F4B"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3CB288B4"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28332DAB" w14:textId="77777777" w:rsidR="00EB4093" w:rsidRPr="00B20AE8" w:rsidRDefault="00EB4093" w:rsidP="0039402F">
            <w:pPr>
              <w:pStyle w:val="TAL"/>
            </w:pPr>
          </w:p>
        </w:tc>
      </w:tr>
      <w:tr w:rsidR="004F339F" w:rsidRPr="00B20AE8" w14:paraId="73D8DB08" w14:textId="77777777" w:rsidTr="006A2BF1">
        <w:trPr>
          <w:cantSplit/>
          <w:jc w:val="center"/>
        </w:trPr>
        <w:tc>
          <w:tcPr>
            <w:tcW w:w="1444" w:type="dxa"/>
            <w:shd w:val="clear" w:color="auto" w:fill="auto"/>
          </w:tcPr>
          <w:p w14:paraId="1904BEFE" w14:textId="77777777" w:rsidR="00EB4093" w:rsidRPr="00B20AE8" w:rsidRDefault="00EB4093" w:rsidP="0039402F">
            <w:pPr>
              <w:pStyle w:val="TAC"/>
              <w:rPr>
                <w:lang w:val="sv-FI"/>
              </w:rPr>
            </w:pPr>
            <w:r w:rsidRPr="00B20AE8">
              <w:rPr>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14:paraId="661FC70D" w14:textId="77777777" w:rsidR="00EB4093" w:rsidRPr="00B20AE8" w:rsidRDefault="00EB4093" w:rsidP="0039402F">
            <w:pPr>
              <w:pStyle w:val="TAC"/>
            </w:pPr>
            <w:r w:rsidRPr="00B20AE8">
              <w:t>1910 – 1930 MHz</w:t>
            </w:r>
          </w:p>
        </w:tc>
        <w:tc>
          <w:tcPr>
            <w:tcW w:w="992" w:type="dxa"/>
            <w:tcBorders>
              <w:left w:val="single" w:sz="2" w:space="0" w:color="auto"/>
              <w:right w:val="single" w:sz="2" w:space="0" w:color="auto"/>
            </w:tcBorders>
            <w:shd w:val="clear" w:color="auto" w:fill="auto"/>
          </w:tcPr>
          <w:p w14:paraId="6C242113"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115D08F"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7CEEE51F" w14:textId="77777777" w:rsidR="00EB4093" w:rsidRPr="00B20AE8" w:rsidRDefault="00EB4093" w:rsidP="0039402F">
            <w:pPr>
              <w:pStyle w:val="TAL"/>
            </w:pPr>
          </w:p>
        </w:tc>
      </w:tr>
      <w:tr w:rsidR="004F339F" w:rsidRPr="00B20AE8" w14:paraId="412395CA" w14:textId="77777777" w:rsidTr="006A2BF1">
        <w:trPr>
          <w:cantSplit/>
          <w:jc w:val="center"/>
        </w:trPr>
        <w:tc>
          <w:tcPr>
            <w:tcW w:w="1444" w:type="dxa"/>
            <w:shd w:val="clear" w:color="auto" w:fill="auto"/>
          </w:tcPr>
          <w:p w14:paraId="6157BD03" w14:textId="77777777" w:rsidR="00EB4093" w:rsidRPr="00B20AE8" w:rsidRDefault="00EB4093" w:rsidP="0039402F">
            <w:pPr>
              <w:pStyle w:val="TAC"/>
              <w:rPr>
                <w:lang w:val="sv-SE"/>
              </w:rPr>
            </w:pPr>
            <w:r w:rsidRPr="00B20AE8">
              <w:rPr>
                <w:lang w:val="sv-FI"/>
              </w:rPr>
              <w:t>UTRA TDD Band d) or E-UTRA Band 38</w:t>
            </w:r>
          </w:p>
          <w:p w14:paraId="7DFB06B6" w14:textId="77777777" w:rsidR="00EB4093" w:rsidRPr="00B20AE8" w:rsidRDefault="00EB4093" w:rsidP="0039402F">
            <w:pPr>
              <w:pStyle w:val="TAC"/>
            </w:pPr>
            <w:r w:rsidRPr="00B20AE8">
              <w:rPr>
                <w:lang w:val="sv-SE"/>
              </w:rPr>
              <w:t>or NR band n38</w:t>
            </w:r>
          </w:p>
        </w:tc>
        <w:tc>
          <w:tcPr>
            <w:tcW w:w="1559" w:type="dxa"/>
            <w:tcBorders>
              <w:left w:val="single" w:sz="2" w:space="0" w:color="auto"/>
              <w:right w:val="single" w:sz="2" w:space="0" w:color="auto"/>
            </w:tcBorders>
            <w:shd w:val="clear" w:color="auto" w:fill="auto"/>
          </w:tcPr>
          <w:p w14:paraId="223D602A" w14:textId="77777777" w:rsidR="00EB4093" w:rsidRPr="00B20AE8" w:rsidRDefault="00EB4093" w:rsidP="0039402F">
            <w:pPr>
              <w:pStyle w:val="TAC"/>
            </w:pPr>
            <w:r w:rsidRPr="00B20AE8">
              <w:t>2570 – 26</w:t>
            </w:r>
            <w:r w:rsidRPr="00B20AE8">
              <w:rPr>
                <w:lang w:eastAsia="zh-CN"/>
              </w:rPr>
              <w:t>2</w:t>
            </w:r>
            <w:r w:rsidRPr="00B20AE8">
              <w:t>0 MHz</w:t>
            </w:r>
          </w:p>
        </w:tc>
        <w:tc>
          <w:tcPr>
            <w:tcW w:w="992" w:type="dxa"/>
            <w:tcBorders>
              <w:left w:val="single" w:sz="2" w:space="0" w:color="auto"/>
              <w:right w:val="single" w:sz="2" w:space="0" w:color="auto"/>
            </w:tcBorders>
            <w:shd w:val="clear" w:color="auto" w:fill="auto"/>
          </w:tcPr>
          <w:p w14:paraId="279F0267"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1A2BE66A"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21331E71" w14:textId="77777777" w:rsidR="00EB4093" w:rsidRPr="00B20AE8" w:rsidRDefault="00EB4093" w:rsidP="0039402F">
            <w:pPr>
              <w:pStyle w:val="TAL"/>
            </w:pPr>
          </w:p>
        </w:tc>
      </w:tr>
      <w:tr w:rsidR="004F339F" w:rsidRPr="00B20AE8" w14:paraId="76582541" w14:textId="77777777" w:rsidTr="006A2BF1">
        <w:trPr>
          <w:cantSplit/>
          <w:jc w:val="center"/>
        </w:trPr>
        <w:tc>
          <w:tcPr>
            <w:tcW w:w="1444" w:type="dxa"/>
            <w:shd w:val="clear" w:color="auto" w:fill="auto"/>
          </w:tcPr>
          <w:p w14:paraId="0D363DD4" w14:textId="77777777" w:rsidR="00EB4093" w:rsidRPr="00B20AE8" w:rsidRDefault="00EB4093" w:rsidP="0039402F">
            <w:pPr>
              <w:pStyle w:val="TAC"/>
              <w:rPr>
                <w:lang w:val="sv-SE"/>
              </w:rPr>
            </w:pPr>
            <w:r w:rsidRPr="00B20AE8">
              <w:rPr>
                <w:lang w:val="sv-FI"/>
              </w:rPr>
              <w:t>UTRA TDD Band f) or E-UTRA Band 39</w:t>
            </w:r>
          </w:p>
          <w:p w14:paraId="74EEA084" w14:textId="77777777" w:rsidR="00EB4093" w:rsidRPr="00B20AE8" w:rsidRDefault="00EB4093" w:rsidP="0039402F">
            <w:pPr>
              <w:pStyle w:val="TAC"/>
            </w:pPr>
            <w:r w:rsidRPr="00B20AE8">
              <w:rPr>
                <w:lang w:val="sv-SE"/>
              </w:rPr>
              <w:t>or NR band n39</w:t>
            </w:r>
          </w:p>
        </w:tc>
        <w:tc>
          <w:tcPr>
            <w:tcW w:w="1559" w:type="dxa"/>
            <w:tcBorders>
              <w:left w:val="single" w:sz="2" w:space="0" w:color="auto"/>
              <w:right w:val="single" w:sz="2" w:space="0" w:color="auto"/>
            </w:tcBorders>
            <w:shd w:val="clear" w:color="auto" w:fill="auto"/>
          </w:tcPr>
          <w:p w14:paraId="0190D221" w14:textId="77777777" w:rsidR="00EB4093" w:rsidRPr="00B20AE8" w:rsidRDefault="00EB4093" w:rsidP="0039402F">
            <w:pPr>
              <w:pStyle w:val="TAC"/>
            </w:pPr>
            <w:r w:rsidRPr="00B20AE8">
              <w:t>1880 – 1920 MHz</w:t>
            </w:r>
          </w:p>
        </w:tc>
        <w:tc>
          <w:tcPr>
            <w:tcW w:w="992" w:type="dxa"/>
            <w:tcBorders>
              <w:left w:val="single" w:sz="2" w:space="0" w:color="auto"/>
              <w:right w:val="single" w:sz="2" w:space="0" w:color="auto"/>
            </w:tcBorders>
            <w:shd w:val="clear" w:color="auto" w:fill="auto"/>
          </w:tcPr>
          <w:p w14:paraId="2BD9FE4D"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4FDA04C"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70FB5E28" w14:textId="77777777" w:rsidR="00EB4093" w:rsidRPr="00B20AE8" w:rsidRDefault="00EB4093" w:rsidP="0039402F">
            <w:pPr>
              <w:pStyle w:val="TAL"/>
            </w:pPr>
            <w:r w:rsidRPr="00B20AE8">
              <w:t>Applicable in China</w:t>
            </w:r>
          </w:p>
        </w:tc>
      </w:tr>
      <w:tr w:rsidR="004F339F" w:rsidRPr="00B20AE8" w14:paraId="0F1D12A8" w14:textId="77777777" w:rsidTr="006A2BF1">
        <w:trPr>
          <w:cantSplit/>
          <w:jc w:val="center"/>
        </w:trPr>
        <w:tc>
          <w:tcPr>
            <w:tcW w:w="1444" w:type="dxa"/>
            <w:shd w:val="clear" w:color="auto" w:fill="auto"/>
          </w:tcPr>
          <w:p w14:paraId="2E9A3137" w14:textId="77777777" w:rsidR="00EB4093" w:rsidRPr="00B20AE8" w:rsidRDefault="00EB4093" w:rsidP="0039402F">
            <w:pPr>
              <w:pStyle w:val="TAC"/>
              <w:rPr>
                <w:lang w:val="sv-SE"/>
              </w:rPr>
            </w:pPr>
            <w:r w:rsidRPr="00B20AE8">
              <w:rPr>
                <w:lang w:val="sv-FI"/>
              </w:rPr>
              <w:t>UTRA TDD in Band e) or E-UTRA Band 40</w:t>
            </w:r>
          </w:p>
          <w:p w14:paraId="6C5ED588" w14:textId="77777777" w:rsidR="00EB4093" w:rsidRPr="00B20AE8" w:rsidRDefault="00EB4093" w:rsidP="0039402F">
            <w:pPr>
              <w:pStyle w:val="TAC"/>
            </w:pPr>
            <w:r w:rsidRPr="00B20AE8">
              <w:rPr>
                <w:lang w:val="sv-SE"/>
              </w:rPr>
              <w:t>or NR band n40</w:t>
            </w:r>
          </w:p>
        </w:tc>
        <w:tc>
          <w:tcPr>
            <w:tcW w:w="1559" w:type="dxa"/>
            <w:tcBorders>
              <w:left w:val="single" w:sz="2" w:space="0" w:color="auto"/>
              <w:right w:val="single" w:sz="2" w:space="0" w:color="auto"/>
            </w:tcBorders>
            <w:shd w:val="clear" w:color="auto" w:fill="auto"/>
          </w:tcPr>
          <w:p w14:paraId="0D32B859" w14:textId="77777777" w:rsidR="00EB4093" w:rsidRPr="00B20AE8" w:rsidRDefault="00EB4093" w:rsidP="0039402F">
            <w:pPr>
              <w:pStyle w:val="TAC"/>
            </w:pPr>
            <w:r w:rsidRPr="00B20AE8">
              <w:t>2300 – 2400 MHz</w:t>
            </w:r>
          </w:p>
        </w:tc>
        <w:tc>
          <w:tcPr>
            <w:tcW w:w="992" w:type="dxa"/>
            <w:tcBorders>
              <w:left w:val="single" w:sz="2" w:space="0" w:color="auto"/>
              <w:right w:val="single" w:sz="2" w:space="0" w:color="auto"/>
            </w:tcBorders>
            <w:shd w:val="clear" w:color="auto" w:fill="auto"/>
          </w:tcPr>
          <w:p w14:paraId="6DD6DE35"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7179A14"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0F7ED0CD" w14:textId="77777777" w:rsidR="00EB4093" w:rsidRPr="00B20AE8" w:rsidRDefault="00EB4093" w:rsidP="0039402F">
            <w:pPr>
              <w:pStyle w:val="TAL"/>
            </w:pPr>
          </w:p>
        </w:tc>
      </w:tr>
      <w:tr w:rsidR="004F339F" w:rsidRPr="00B20AE8" w14:paraId="451E810A" w14:textId="77777777" w:rsidTr="006A2BF1">
        <w:trPr>
          <w:cantSplit/>
          <w:jc w:val="center"/>
        </w:trPr>
        <w:tc>
          <w:tcPr>
            <w:tcW w:w="1444" w:type="dxa"/>
            <w:shd w:val="clear" w:color="auto" w:fill="auto"/>
          </w:tcPr>
          <w:p w14:paraId="696163C3" w14:textId="77777777" w:rsidR="00EB4093" w:rsidRPr="00B20AE8" w:rsidRDefault="00EB4093" w:rsidP="0039402F">
            <w:pPr>
              <w:pStyle w:val="TAC"/>
            </w:pPr>
            <w:r w:rsidRPr="00B20AE8">
              <w:t>E-UTRA Band 41</w:t>
            </w:r>
          </w:p>
          <w:p w14:paraId="583D1A89" w14:textId="77777777" w:rsidR="00EB4093" w:rsidRPr="00B20AE8" w:rsidRDefault="00EB4093" w:rsidP="0039402F">
            <w:pPr>
              <w:pStyle w:val="TAC"/>
            </w:pPr>
            <w:r w:rsidRPr="00B20AE8">
              <w:rPr>
                <w:lang w:val="sv-SE"/>
              </w:rPr>
              <w:t>or NR band n41</w:t>
            </w:r>
          </w:p>
        </w:tc>
        <w:tc>
          <w:tcPr>
            <w:tcW w:w="1559" w:type="dxa"/>
            <w:tcBorders>
              <w:left w:val="single" w:sz="2" w:space="0" w:color="auto"/>
              <w:right w:val="single" w:sz="2" w:space="0" w:color="auto"/>
            </w:tcBorders>
            <w:shd w:val="clear" w:color="auto" w:fill="auto"/>
          </w:tcPr>
          <w:p w14:paraId="3B2FECC9" w14:textId="77777777" w:rsidR="00EB4093" w:rsidRPr="00B20AE8" w:rsidRDefault="00EB4093" w:rsidP="0039402F">
            <w:pPr>
              <w:pStyle w:val="TAC"/>
            </w:pPr>
            <w:r w:rsidRPr="00B20AE8">
              <w:t>2496 - 2690 MHz</w:t>
            </w:r>
          </w:p>
        </w:tc>
        <w:tc>
          <w:tcPr>
            <w:tcW w:w="992" w:type="dxa"/>
            <w:tcBorders>
              <w:left w:val="single" w:sz="2" w:space="0" w:color="auto"/>
              <w:right w:val="single" w:sz="2" w:space="0" w:color="auto"/>
            </w:tcBorders>
            <w:shd w:val="clear" w:color="auto" w:fill="auto"/>
          </w:tcPr>
          <w:p w14:paraId="389BADE4"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76AD99F"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692B81C6" w14:textId="77777777" w:rsidR="00EB4093" w:rsidRPr="00B20AE8" w:rsidRDefault="00EB4093" w:rsidP="0039402F">
            <w:pPr>
              <w:pStyle w:val="TAL"/>
            </w:pPr>
          </w:p>
        </w:tc>
      </w:tr>
      <w:tr w:rsidR="004F339F" w:rsidRPr="00B20AE8" w14:paraId="2522FC09" w14:textId="77777777" w:rsidTr="006A2BF1">
        <w:trPr>
          <w:cantSplit/>
          <w:jc w:val="center"/>
        </w:trPr>
        <w:tc>
          <w:tcPr>
            <w:tcW w:w="1444" w:type="dxa"/>
            <w:shd w:val="clear" w:color="auto" w:fill="auto"/>
          </w:tcPr>
          <w:p w14:paraId="3E493CFE" w14:textId="77777777" w:rsidR="00EB4093" w:rsidRPr="00B20AE8" w:rsidRDefault="00EB4093" w:rsidP="0039402F">
            <w:pPr>
              <w:pStyle w:val="TAC"/>
            </w:pPr>
            <w:r w:rsidRPr="00B20AE8">
              <w:t xml:space="preserve">E-UTRA Band </w:t>
            </w:r>
            <w:r w:rsidRPr="00B20AE8">
              <w:rPr>
                <w:lang w:eastAsia="zh-CN"/>
              </w:rPr>
              <w:t>42</w:t>
            </w:r>
          </w:p>
        </w:tc>
        <w:tc>
          <w:tcPr>
            <w:tcW w:w="1559" w:type="dxa"/>
            <w:tcBorders>
              <w:left w:val="single" w:sz="2" w:space="0" w:color="auto"/>
              <w:right w:val="single" w:sz="2" w:space="0" w:color="auto"/>
            </w:tcBorders>
            <w:shd w:val="clear" w:color="auto" w:fill="auto"/>
          </w:tcPr>
          <w:p w14:paraId="1AB5A661" w14:textId="77777777" w:rsidR="00EB4093" w:rsidRPr="00B20AE8" w:rsidRDefault="00EB4093" w:rsidP="0039402F">
            <w:pPr>
              <w:pStyle w:val="TAC"/>
            </w:pPr>
            <w:r w:rsidRPr="00B20AE8">
              <w:t>3400 – 3600 MHz</w:t>
            </w:r>
          </w:p>
        </w:tc>
        <w:tc>
          <w:tcPr>
            <w:tcW w:w="992" w:type="dxa"/>
            <w:tcBorders>
              <w:left w:val="single" w:sz="2" w:space="0" w:color="auto"/>
              <w:right w:val="single" w:sz="2" w:space="0" w:color="auto"/>
            </w:tcBorders>
            <w:shd w:val="clear" w:color="auto" w:fill="auto"/>
          </w:tcPr>
          <w:p w14:paraId="45BCA35E"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D4159A"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134DA797" w14:textId="77777777" w:rsidR="00EB4093" w:rsidRPr="00B20AE8" w:rsidRDefault="00EB4093" w:rsidP="0039402F">
            <w:pPr>
              <w:pStyle w:val="TAL"/>
            </w:pPr>
          </w:p>
        </w:tc>
      </w:tr>
      <w:tr w:rsidR="004F339F" w:rsidRPr="00B20AE8" w14:paraId="774B00E6" w14:textId="77777777" w:rsidTr="006A2BF1">
        <w:trPr>
          <w:cantSplit/>
          <w:jc w:val="center"/>
        </w:trPr>
        <w:tc>
          <w:tcPr>
            <w:tcW w:w="1444" w:type="dxa"/>
            <w:shd w:val="clear" w:color="auto" w:fill="auto"/>
          </w:tcPr>
          <w:p w14:paraId="4A2BB73E" w14:textId="77777777" w:rsidR="00EB4093" w:rsidRPr="00B20AE8" w:rsidRDefault="00EB4093" w:rsidP="0039402F">
            <w:pPr>
              <w:pStyle w:val="TAC"/>
            </w:pPr>
            <w:r w:rsidRPr="00B20AE8">
              <w:t xml:space="preserve">E-UTRA Band </w:t>
            </w:r>
            <w:r w:rsidRPr="00B20AE8">
              <w:rPr>
                <w:lang w:eastAsia="zh-CN"/>
              </w:rPr>
              <w:t>43</w:t>
            </w:r>
          </w:p>
        </w:tc>
        <w:tc>
          <w:tcPr>
            <w:tcW w:w="1559" w:type="dxa"/>
            <w:tcBorders>
              <w:left w:val="single" w:sz="2" w:space="0" w:color="auto"/>
              <w:right w:val="single" w:sz="2" w:space="0" w:color="auto"/>
            </w:tcBorders>
            <w:shd w:val="clear" w:color="auto" w:fill="auto"/>
          </w:tcPr>
          <w:p w14:paraId="0A21946D" w14:textId="77777777" w:rsidR="00EB4093" w:rsidRPr="00B20AE8" w:rsidRDefault="00EB4093" w:rsidP="0039402F">
            <w:pPr>
              <w:pStyle w:val="TAC"/>
            </w:pPr>
            <w:r w:rsidRPr="00B20AE8">
              <w:t>3600 – 3800 MHz</w:t>
            </w:r>
          </w:p>
        </w:tc>
        <w:tc>
          <w:tcPr>
            <w:tcW w:w="992" w:type="dxa"/>
            <w:tcBorders>
              <w:left w:val="single" w:sz="2" w:space="0" w:color="auto"/>
              <w:right w:val="single" w:sz="2" w:space="0" w:color="auto"/>
            </w:tcBorders>
            <w:shd w:val="clear" w:color="auto" w:fill="auto"/>
          </w:tcPr>
          <w:p w14:paraId="4547D757"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1CF1DB"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217742D1" w14:textId="77777777" w:rsidR="00EB4093" w:rsidRPr="00B20AE8" w:rsidRDefault="00EB4093" w:rsidP="0039402F">
            <w:pPr>
              <w:pStyle w:val="TAL"/>
            </w:pPr>
          </w:p>
        </w:tc>
      </w:tr>
      <w:tr w:rsidR="004F339F" w:rsidRPr="00B20AE8" w14:paraId="310D5B22" w14:textId="77777777" w:rsidTr="006A2BF1">
        <w:trPr>
          <w:cantSplit/>
          <w:jc w:val="center"/>
        </w:trPr>
        <w:tc>
          <w:tcPr>
            <w:tcW w:w="1444" w:type="dxa"/>
            <w:shd w:val="clear" w:color="auto" w:fill="auto"/>
          </w:tcPr>
          <w:p w14:paraId="136E6182" w14:textId="77777777" w:rsidR="00EB4093" w:rsidRPr="00B20AE8" w:rsidRDefault="00EB4093" w:rsidP="0039402F">
            <w:pPr>
              <w:pStyle w:val="TAC"/>
            </w:pPr>
            <w:r w:rsidRPr="00B20AE8">
              <w:t xml:space="preserve">E-UTRA Band </w:t>
            </w:r>
            <w:r w:rsidRPr="00B20AE8">
              <w:rPr>
                <w:lang w:eastAsia="zh-CN"/>
              </w:rPr>
              <w:t>44</w:t>
            </w:r>
          </w:p>
        </w:tc>
        <w:tc>
          <w:tcPr>
            <w:tcW w:w="1559" w:type="dxa"/>
            <w:tcBorders>
              <w:left w:val="single" w:sz="2" w:space="0" w:color="auto"/>
              <w:right w:val="single" w:sz="2" w:space="0" w:color="auto"/>
            </w:tcBorders>
            <w:shd w:val="clear" w:color="auto" w:fill="auto"/>
          </w:tcPr>
          <w:p w14:paraId="0C9F65B6" w14:textId="77777777" w:rsidR="00EB4093" w:rsidRPr="00B20AE8" w:rsidRDefault="00EB4093" w:rsidP="0039402F">
            <w:pPr>
              <w:pStyle w:val="TAC"/>
            </w:pPr>
            <w:r w:rsidRPr="00B20AE8">
              <w:rPr>
                <w:lang w:eastAsia="zh-CN"/>
              </w:rPr>
              <w:t>703</w:t>
            </w:r>
            <w:r w:rsidRPr="00B20AE8">
              <w:t xml:space="preserve"> - 80</w:t>
            </w:r>
            <w:r w:rsidRPr="00B20AE8">
              <w:rPr>
                <w:lang w:eastAsia="zh-CN"/>
              </w:rPr>
              <w:t>3 MHz</w:t>
            </w:r>
          </w:p>
        </w:tc>
        <w:tc>
          <w:tcPr>
            <w:tcW w:w="992" w:type="dxa"/>
            <w:tcBorders>
              <w:left w:val="single" w:sz="2" w:space="0" w:color="auto"/>
              <w:right w:val="single" w:sz="2" w:space="0" w:color="auto"/>
            </w:tcBorders>
            <w:shd w:val="clear" w:color="auto" w:fill="auto"/>
          </w:tcPr>
          <w:p w14:paraId="5A0DB468"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ACEE9F3"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EF1E5E5" w14:textId="77777777" w:rsidR="00EB4093" w:rsidRPr="00B20AE8" w:rsidRDefault="00EB4093" w:rsidP="0039402F">
            <w:pPr>
              <w:pStyle w:val="TAL"/>
            </w:pPr>
          </w:p>
        </w:tc>
      </w:tr>
      <w:tr w:rsidR="004F339F" w:rsidRPr="00B20AE8" w14:paraId="3C16832D" w14:textId="77777777" w:rsidTr="006A2BF1">
        <w:trPr>
          <w:cantSplit/>
          <w:jc w:val="center"/>
        </w:trPr>
        <w:tc>
          <w:tcPr>
            <w:tcW w:w="1444" w:type="dxa"/>
            <w:shd w:val="clear" w:color="auto" w:fill="auto"/>
          </w:tcPr>
          <w:p w14:paraId="686DF221" w14:textId="77777777" w:rsidR="00EB4093" w:rsidRPr="00B20AE8" w:rsidRDefault="00EB4093" w:rsidP="0039402F">
            <w:pPr>
              <w:pStyle w:val="TAC"/>
            </w:pPr>
            <w:r w:rsidRPr="00B20AE8">
              <w:t xml:space="preserve">E-UTRA Band </w:t>
            </w:r>
            <w:r w:rsidRPr="00B20AE8">
              <w:rPr>
                <w:lang w:eastAsia="zh-CN"/>
              </w:rPr>
              <w:t>45</w:t>
            </w:r>
          </w:p>
        </w:tc>
        <w:tc>
          <w:tcPr>
            <w:tcW w:w="1559" w:type="dxa"/>
            <w:tcBorders>
              <w:left w:val="single" w:sz="2" w:space="0" w:color="auto"/>
              <w:right w:val="single" w:sz="2" w:space="0" w:color="auto"/>
            </w:tcBorders>
            <w:shd w:val="clear" w:color="auto" w:fill="auto"/>
          </w:tcPr>
          <w:p w14:paraId="5CEEC077" w14:textId="77777777" w:rsidR="00EB4093" w:rsidRPr="00B20AE8" w:rsidRDefault="00EB4093" w:rsidP="0039402F">
            <w:pPr>
              <w:pStyle w:val="TAC"/>
              <w:rPr>
                <w:lang w:eastAsia="zh-CN"/>
              </w:rPr>
            </w:pPr>
            <w:r w:rsidRPr="00B20AE8">
              <w:rPr>
                <w:lang w:eastAsia="zh-CN"/>
              </w:rPr>
              <w:t>1447</w:t>
            </w:r>
            <w:r w:rsidRPr="00B20AE8">
              <w:t xml:space="preserve"> - </w:t>
            </w:r>
            <w:r w:rsidRPr="00B20AE8">
              <w:rPr>
                <w:lang w:eastAsia="zh-CN"/>
              </w:rPr>
              <w:t>1467 MHz</w:t>
            </w:r>
          </w:p>
        </w:tc>
        <w:tc>
          <w:tcPr>
            <w:tcW w:w="992" w:type="dxa"/>
            <w:tcBorders>
              <w:left w:val="single" w:sz="2" w:space="0" w:color="auto"/>
              <w:right w:val="single" w:sz="2" w:space="0" w:color="auto"/>
            </w:tcBorders>
            <w:shd w:val="clear" w:color="auto" w:fill="auto"/>
          </w:tcPr>
          <w:p w14:paraId="4E5A8553"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1B990CE"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6F4E589" w14:textId="77777777" w:rsidR="00EB4093" w:rsidRPr="00B20AE8" w:rsidRDefault="00EB4093" w:rsidP="0039402F">
            <w:pPr>
              <w:pStyle w:val="TAL"/>
            </w:pPr>
          </w:p>
        </w:tc>
      </w:tr>
      <w:tr w:rsidR="004F339F" w:rsidRPr="00B20AE8" w14:paraId="2421B5F1" w14:textId="77777777" w:rsidTr="006A2BF1">
        <w:trPr>
          <w:cantSplit/>
          <w:jc w:val="center"/>
        </w:trPr>
        <w:tc>
          <w:tcPr>
            <w:tcW w:w="1444" w:type="dxa"/>
            <w:shd w:val="clear" w:color="auto" w:fill="auto"/>
          </w:tcPr>
          <w:p w14:paraId="46B32DFD" w14:textId="77777777" w:rsidR="00EB4093" w:rsidRPr="00B20AE8" w:rsidRDefault="00EB4093" w:rsidP="0039402F">
            <w:pPr>
              <w:pStyle w:val="TAC"/>
            </w:pPr>
            <w:r w:rsidRPr="00B20AE8">
              <w:t xml:space="preserve">E-UTRA Band </w:t>
            </w:r>
            <w:r w:rsidRPr="00B20AE8">
              <w:rPr>
                <w:lang w:eastAsia="zh-CN"/>
              </w:rPr>
              <w:t>46</w:t>
            </w:r>
          </w:p>
        </w:tc>
        <w:tc>
          <w:tcPr>
            <w:tcW w:w="1559" w:type="dxa"/>
            <w:tcBorders>
              <w:left w:val="single" w:sz="2" w:space="0" w:color="auto"/>
              <w:right w:val="single" w:sz="2" w:space="0" w:color="auto"/>
            </w:tcBorders>
            <w:shd w:val="clear" w:color="auto" w:fill="auto"/>
          </w:tcPr>
          <w:p w14:paraId="62F8182D" w14:textId="77777777" w:rsidR="00EB4093" w:rsidRPr="00B20AE8" w:rsidRDefault="00EB4093" w:rsidP="0039402F">
            <w:pPr>
              <w:pStyle w:val="TAC"/>
              <w:rPr>
                <w:lang w:eastAsia="zh-CN"/>
              </w:rPr>
            </w:pPr>
            <w:r w:rsidRPr="00B20AE8">
              <w:rPr>
                <w:lang w:eastAsia="zh-CN"/>
              </w:rPr>
              <w:t>5150</w:t>
            </w:r>
            <w:r w:rsidRPr="00B20AE8">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62C46B4F" w14:textId="77777777" w:rsidR="00EB4093" w:rsidRPr="00B20AE8" w:rsidRDefault="00EB4093" w:rsidP="0039402F">
            <w:pPr>
              <w:pStyle w:val="TAC"/>
            </w:pPr>
            <w:r w:rsidRPr="00B20AE8">
              <w:t>-42.5 dBm</w:t>
            </w:r>
          </w:p>
        </w:tc>
        <w:tc>
          <w:tcPr>
            <w:tcW w:w="1276" w:type="dxa"/>
            <w:tcBorders>
              <w:left w:val="single" w:sz="2" w:space="0" w:color="auto"/>
              <w:right w:val="single" w:sz="2" w:space="0" w:color="auto"/>
            </w:tcBorders>
            <w:shd w:val="clear" w:color="auto" w:fill="auto"/>
          </w:tcPr>
          <w:p w14:paraId="2455A44C"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048CAEFC" w14:textId="77777777" w:rsidR="00EB4093" w:rsidRPr="00B20AE8" w:rsidRDefault="00EB4093" w:rsidP="0039402F">
            <w:pPr>
              <w:pStyle w:val="TAL"/>
            </w:pPr>
          </w:p>
        </w:tc>
      </w:tr>
      <w:tr w:rsidR="004F339F" w:rsidRPr="00B20AE8" w14:paraId="72752049" w14:textId="77777777" w:rsidTr="006A2BF1">
        <w:trPr>
          <w:cantSplit/>
          <w:jc w:val="center"/>
        </w:trPr>
        <w:tc>
          <w:tcPr>
            <w:tcW w:w="1444" w:type="dxa"/>
            <w:shd w:val="clear" w:color="auto" w:fill="auto"/>
          </w:tcPr>
          <w:p w14:paraId="3C4DA176" w14:textId="77777777" w:rsidR="00EB4093" w:rsidRPr="00B20AE8" w:rsidRDefault="00EB4093" w:rsidP="0039402F">
            <w:pPr>
              <w:pStyle w:val="TAC"/>
              <w:rPr>
                <w:lang w:eastAsia="ko-KR"/>
              </w:rPr>
            </w:pPr>
            <w:r w:rsidRPr="00B20AE8">
              <w:rPr>
                <w:lang w:eastAsia="ko-KR"/>
              </w:rPr>
              <w:t xml:space="preserve">E-UTRA Band </w:t>
            </w:r>
            <w:r w:rsidRPr="00B20AE8">
              <w:rPr>
                <w:lang w:eastAsia="zh-CN"/>
              </w:rPr>
              <w:t>4</w:t>
            </w:r>
            <w:r w:rsidRPr="00B20AE8">
              <w:rPr>
                <w:rFonts w:hint="eastAsia"/>
                <w:lang w:eastAsia="zh-CN"/>
              </w:rPr>
              <w:t>7</w:t>
            </w:r>
          </w:p>
        </w:tc>
        <w:tc>
          <w:tcPr>
            <w:tcW w:w="1559" w:type="dxa"/>
            <w:tcBorders>
              <w:left w:val="single" w:sz="2" w:space="0" w:color="auto"/>
              <w:right w:val="single" w:sz="2" w:space="0" w:color="auto"/>
            </w:tcBorders>
            <w:shd w:val="clear" w:color="auto" w:fill="auto"/>
          </w:tcPr>
          <w:p w14:paraId="09380D94" w14:textId="77777777" w:rsidR="00EB4093" w:rsidRPr="00B20AE8" w:rsidRDefault="00EB4093" w:rsidP="0039402F">
            <w:pPr>
              <w:pStyle w:val="TAC"/>
              <w:rPr>
                <w:lang w:eastAsia="zh-CN"/>
              </w:rPr>
            </w:pPr>
            <w:r w:rsidRPr="00B20AE8">
              <w:rPr>
                <w:lang w:eastAsia="zh-CN"/>
              </w:rPr>
              <w:t>5</w:t>
            </w:r>
            <w:r w:rsidRPr="00B20AE8">
              <w:rPr>
                <w:rFonts w:hint="eastAsia"/>
                <w:lang w:eastAsia="zh-CN"/>
              </w:rPr>
              <w:t>855</w:t>
            </w:r>
            <w:r w:rsidRPr="00B20AE8">
              <w:rPr>
                <w:lang w:eastAsia="ko-KR"/>
              </w:rPr>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466D94D9" w14:textId="77777777" w:rsidR="00EB4093" w:rsidRPr="00B20AE8" w:rsidRDefault="00EB4093" w:rsidP="0039402F">
            <w:pPr>
              <w:pStyle w:val="TAC"/>
              <w:rPr>
                <w:lang w:eastAsia="ko-KR"/>
              </w:rPr>
            </w:pPr>
            <w:r w:rsidRPr="00B20AE8">
              <w:rPr>
                <w:lang w:eastAsia="ko-KR"/>
              </w:rPr>
              <w:t>-42.5 dBm</w:t>
            </w:r>
          </w:p>
        </w:tc>
        <w:tc>
          <w:tcPr>
            <w:tcW w:w="1276" w:type="dxa"/>
            <w:tcBorders>
              <w:left w:val="single" w:sz="2" w:space="0" w:color="auto"/>
              <w:right w:val="single" w:sz="2" w:space="0" w:color="auto"/>
            </w:tcBorders>
            <w:shd w:val="clear" w:color="auto" w:fill="auto"/>
          </w:tcPr>
          <w:p w14:paraId="74F41781" w14:textId="77777777" w:rsidR="00EB4093" w:rsidRPr="00B20AE8" w:rsidRDefault="00EB4093" w:rsidP="0039402F">
            <w:pPr>
              <w:pStyle w:val="TAC"/>
              <w:rPr>
                <w:lang w:eastAsia="ko-KR"/>
              </w:rPr>
            </w:pPr>
            <w:r w:rsidRPr="00B20AE8">
              <w:rPr>
                <w:lang w:eastAsia="ko-KR"/>
              </w:rPr>
              <w:t>1 MHz</w:t>
            </w:r>
          </w:p>
        </w:tc>
        <w:tc>
          <w:tcPr>
            <w:tcW w:w="4422" w:type="dxa"/>
            <w:tcBorders>
              <w:left w:val="single" w:sz="2" w:space="0" w:color="auto"/>
              <w:right w:val="single" w:sz="2" w:space="0" w:color="auto"/>
            </w:tcBorders>
            <w:shd w:val="clear" w:color="auto" w:fill="auto"/>
          </w:tcPr>
          <w:p w14:paraId="5336A56D" w14:textId="77777777" w:rsidR="00EB4093" w:rsidRPr="00B20AE8" w:rsidRDefault="00EB4093" w:rsidP="0039402F">
            <w:pPr>
              <w:pStyle w:val="TAL"/>
              <w:rPr>
                <w:lang w:eastAsia="ko-KR"/>
              </w:rPr>
            </w:pPr>
          </w:p>
        </w:tc>
      </w:tr>
      <w:tr w:rsidR="004F339F" w:rsidRPr="00B20AE8" w14:paraId="27A4B2E0" w14:textId="77777777" w:rsidTr="006A2BF1">
        <w:trPr>
          <w:cantSplit/>
          <w:jc w:val="center"/>
        </w:trPr>
        <w:tc>
          <w:tcPr>
            <w:tcW w:w="1444" w:type="dxa"/>
            <w:shd w:val="clear" w:color="auto" w:fill="auto"/>
          </w:tcPr>
          <w:p w14:paraId="12647A9F" w14:textId="77777777" w:rsidR="00EB4093" w:rsidRPr="00B20AE8" w:rsidRDefault="00EB4093" w:rsidP="0039402F">
            <w:pPr>
              <w:pStyle w:val="TAC"/>
            </w:pPr>
            <w:r w:rsidRPr="00B20AE8">
              <w:t xml:space="preserve">E-UTRA Band </w:t>
            </w:r>
            <w:r w:rsidRPr="00B20AE8">
              <w:rPr>
                <w:lang w:eastAsia="zh-CN"/>
              </w:rPr>
              <w:t>48</w:t>
            </w:r>
          </w:p>
        </w:tc>
        <w:tc>
          <w:tcPr>
            <w:tcW w:w="1559" w:type="dxa"/>
            <w:tcBorders>
              <w:left w:val="single" w:sz="2" w:space="0" w:color="auto"/>
              <w:right w:val="single" w:sz="2" w:space="0" w:color="auto"/>
            </w:tcBorders>
            <w:shd w:val="clear" w:color="auto" w:fill="auto"/>
          </w:tcPr>
          <w:p w14:paraId="33C0E108" w14:textId="77777777" w:rsidR="00EB4093" w:rsidRPr="00B20AE8" w:rsidRDefault="00EB4093" w:rsidP="0039402F">
            <w:pPr>
              <w:pStyle w:val="TAC"/>
              <w:rPr>
                <w:lang w:eastAsia="zh-CN"/>
              </w:rPr>
            </w:pPr>
            <w:r w:rsidRPr="00B20AE8">
              <w:t>3550 – 3700 MHz</w:t>
            </w:r>
          </w:p>
        </w:tc>
        <w:tc>
          <w:tcPr>
            <w:tcW w:w="992" w:type="dxa"/>
            <w:tcBorders>
              <w:left w:val="single" w:sz="2" w:space="0" w:color="auto"/>
              <w:right w:val="single" w:sz="2" w:space="0" w:color="auto"/>
            </w:tcBorders>
            <w:shd w:val="clear" w:color="auto" w:fill="auto"/>
          </w:tcPr>
          <w:p w14:paraId="0985BD63"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ABF2B65"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2F0B6E1" w14:textId="77777777" w:rsidR="00EB4093" w:rsidRPr="00B20AE8" w:rsidRDefault="00EB4093" w:rsidP="0039402F">
            <w:pPr>
              <w:pStyle w:val="TAL"/>
            </w:pPr>
          </w:p>
        </w:tc>
      </w:tr>
      <w:tr w:rsidR="004F339F" w:rsidRPr="00B20AE8" w14:paraId="2C51C4B3" w14:textId="77777777" w:rsidTr="006A2BF1">
        <w:trPr>
          <w:cantSplit/>
          <w:jc w:val="center"/>
        </w:trPr>
        <w:tc>
          <w:tcPr>
            <w:tcW w:w="1444" w:type="dxa"/>
            <w:shd w:val="clear" w:color="auto" w:fill="auto"/>
          </w:tcPr>
          <w:p w14:paraId="746F0CBF" w14:textId="77777777" w:rsidR="00EB4093" w:rsidRPr="00B20AE8" w:rsidRDefault="00EB4093" w:rsidP="0039402F">
            <w:pPr>
              <w:pStyle w:val="TAC"/>
            </w:pPr>
            <w:r w:rsidRPr="00B20AE8">
              <w:t xml:space="preserve">E-UTRA Band </w:t>
            </w:r>
            <w:r w:rsidRPr="00B20AE8">
              <w:rPr>
                <w:lang w:eastAsia="zh-CN"/>
              </w:rPr>
              <w:t>49</w:t>
            </w:r>
          </w:p>
        </w:tc>
        <w:tc>
          <w:tcPr>
            <w:tcW w:w="1559" w:type="dxa"/>
            <w:tcBorders>
              <w:left w:val="single" w:sz="2" w:space="0" w:color="auto"/>
              <w:right w:val="single" w:sz="2" w:space="0" w:color="auto"/>
            </w:tcBorders>
            <w:shd w:val="clear" w:color="auto" w:fill="auto"/>
          </w:tcPr>
          <w:p w14:paraId="6348DF44" w14:textId="77777777" w:rsidR="00EB4093" w:rsidRPr="00B20AE8" w:rsidRDefault="00EB4093" w:rsidP="0039402F">
            <w:pPr>
              <w:pStyle w:val="TAC"/>
            </w:pPr>
            <w:r w:rsidRPr="00B20AE8">
              <w:t>3550 – 3700 MHz</w:t>
            </w:r>
          </w:p>
        </w:tc>
        <w:tc>
          <w:tcPr>
            <w:tcW w:w="992" w:type="dxa"/>
            <w:tcBorders>
              <w:left w:val="single" w:sz="2" w:space="0" w:color="auto"/>
              <w:right w:val="single" w:sz="2" w:space="0" w:color="auto"/>
            </w:tcBorders>
            <w:shd w:val="clear" w:color="auto" w:fill="auto"/>
          </w:tcPr>
          <w:p w14:paraId="7DAA127C"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09416A3"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C351ACB" w14:textId="77777777" w:rsidR="00EB4093" w:rsidRPr="00B20AE8" w:rsidRDefault="00EB4093" w:rsidP="0039402F">
            <w:pPr>
              <w:pStyle w:val="TAL"/>
            </w:pPr>
          </w:p>
        </w:tc>
      </w:tr>
      <w:tr w:rsidR="004F339F" w:rsidRPr="00B20AE8" w14:paraId="36332DC3" w14:textId="77777777" w:rsidTr="006A2BF1">
        <w:trPr>
          <w:cantSplit/>
          <w:jc w:val="center"/>
        </w:trPr>
        <w:tc>
          <w:tcPr>
            <w:tcW w:w="1444" w:type="dxa"/>
            <w:shd w:val="clear" w:color="auto" w:fill="auto"/>
          </w:tcPr>
          <w:p w14:paraId="57F3DBFF" w14:textId="77777777" w:rsidR="00EB4093" w:rsidRPr="00B20AE8" w:rsidRDefault="00EB4093" w:rsidP="0039402F">
            <w:pPr>
              <w:pStyle w:val="TAC"/>
            </w:pPr>
            <w:r w:rsidRPr="00B20AE8">
              <w:t>E-UTRA Band 50 or NR Band n50</w:t>
            </w:r>
          </w:p>
        </w:tc>
        <w:tc>
          <w:tcPr>
            <w:tcW w:w="1559" w:type="dxa"/>
            <w:tcBorders>
              <w:left w:val="single" w:sz="2" w:space="0" w:color="auto"/>
              <w:right w:val="single" w:sz="2" w:space="0" w:color="auto"/>
            </w:tcBorders>
            <w:shd w:val="clear" w:color="auto" w:fill="auto"/>
          </w:tcPr>
          <w:p w14:paraId="414B9EBA" w14:textId="77777777" w:rsidR="00EB4093" w:rsidRPr="00B20AE8" w:rsidRDefault="00EB4093" w:rsidP="0039402F">
            <w:pPr>
              <w:pStyle w:val="TAC"/>
            </w:pPr>
            <w:r w:rsidRPr="00B20AE8">
              <w:t>1432 - 1517 MHz</w:t>
            </w:r>
          </w:p>
        </w:tc>
        <w:tc>
          <w:tcPr>
            <w:tcW w:w="992" w:type="dxa"/>
            <w:tcBorders>
              <w:left w:val="single" w:sz="2" w:space="0" w:color="auto"/>
              <w:right w:val="single" w:sz="2" w:space="0" w:color="auto"/>
            </w:tcBorders>
            <w:shd w:val="clear" w:color="auto" w:fill="auto"/>
          </w:tcPr>
          <w:p w14:paraId="0D151E4A" w14:textId="77777777" w:rsidR="00EB4093" w:rsidRPr="00B20AE8" w:rsidRDefault="00EB4093" w:rsidP="0039402F">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7E37B2C1"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39D186F5" w14:textId="77777777" w:rsidR="00EB4093" w:rsidRPr="00B20AE8" w:rsidRDefault="00EB4093" w:rsidP="0039402F">
            <w:pPr>
              <w:pStyle w:val="TAL"/>
            </w:pPr>
            <w:r w:rsidRPr="00B20AE8">
              <w:t>This requirement does not apply to UTRA BS operating in Band XI</w:t>
            </w:r>
          </w:p>
        </w:tc>
      </w:tr>
      <w:tr w:rsidR="004F339F" w:rsidRPr="00B20AE8" w14:paraId="41A08820" w14:textId="77777777" w:rsidTr="006A2BF1">
        <w:trPr>
          <w:cantSplit/>
          <w:jc w:val="center"/>
        </w:trPr>
        <w:tc>
          <w:tcPr>
            <w:tcW w:w="1444" w:type="dxa"/>
            <w:shd w:val="clear" w:color="auto" w:fill="auto"/>
          </w:tcPr>
          <w:p w14:paraId="646F53A0" w14:textId="77777777" w:rsidR="00EB4093" w:rsidRPr="00B20AE8" w:rsidRDefault="00EB4093" w:rsidP="0039402F">
            <w:pPr>
              <w:pStyle w:val="TAC"/>
            </w:pPr>
            <w:r w:rsidRPr="00B20AE8">
              <w:t>E-UTRA Band 51 or NR Band n51</w:t>
            </w:r>
          </w:p>
        </w:tc>
        <w:tc>
          <w:tcPr>
            <w:tcW w:w="1559" w:type="dxa"/>
            <w:tcBorders>
              <w:left w:val="single" w:sz="2" w:space="0" w:color="auto"/>
              <w:right w:val="single" w:sz="2" w:space="0" w:color="auto"/>
            </w:tcBorders>
            <w:shd w:val="clear" w:color="auto" w:fill="auto"/>
          </w:tcPr>
          <w:p w14:paraId="1DE80D66" w14:textId="77777777" w:rsidR="00EB4093" w:rsidRPr="00B20AE8" w:rsidRDefault="00EB4093" w:rsidP="0039402F">
            <w:pPr>
              <w:pStyle w:val="TAC"/>
            </w:pPr>
            <w:r w:rsidRPr="00B20AE8">
              <w:t>1427 - 1432 MHz</w:t>
            </w:r>
          </w:p>
        </w:tc>
        <w:tc>
          <w:tcPr>
            <w:tcW w:w="992" w:type="dxa"/>
            <w:tcBorders>
              <w:left w:val="single" w:sz="2" w:space="0" w:color="auto"/>
              <w:right w:val="single" w:sz="2" w:space="0" w:color="auto"/>
            </w:tcBorders>
            <w:shd w:val="clear" w:color="auto" w:fill="auto"/>
          </w:tcPr>
          <w:p w14:paraId="6A56C796" w14:textId="77777777" w:rsidR="00EB4093" w:rsidRPr="00B20AE8" w:rsidRDefault="00EB4093" w:rsidP="0039402F">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1E33B4EA"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0B02C4E" w14:textId="77777777" w:rsidR="00EB4093" w:rsidRPr="00B20AE8" w:rsidRDefault="00EB4093" w:rsidP="0039402F">
            <w:pPr>
              <w:pStyle w:val="TAL"/>
            </w:pPr>
          </w:p>
        </w:tc>
      </w:tr>
      <w:tr w:rsidR="004F339F" w:rsidRPr="00B20AE8" w14:paraId="130136A9" w14:textId="77777777" w:rsidTr="006A2BF1">
        <w:trPr>
          <w:cantSplit/>
          <w:jc w:val="center"/>
        </w:trPr>
        <w:tc>
          <w:tcPr>
            <w:tcW w:w="1444" w:type="dxa"/>
            <w:tcBorders>
              <w:bottom w:val="single" w:sz="4" w:space="0" w:color="auto"/>
            </w:tcBorders>
            <w:shd w:val="clear" w:color="auto" w:fill="auto"/>
          </w:tcPr>
          <w:p w14:paraId="4692FAA8" w14:textId="77777777" w:rsidR="00EB4093" w:rsidRPr="00B20AE8" w:rsidRDefault="00EB4093" w:rsidP="0039402F">
            <w:pPr>
              <w:pStyle w:val="TAC"/>
            </w:pPr>
            <w:r w:rsidRPr="00B20AE8">
              <w:t xml:space="preserve">E-UTRA Band </w:t>
            </w:r>
            <w:r w:rsidRPr="00B20AE8">
              <w:rPr>
                <w:lang w:eastAsia="zh-CN"/>
              </w:rPr>
              <w:t>52</w:t>
            </w:r>
          </w:p>
        </w:tc>
        <w:tc>
          <w:tcPr>
            <w:tcW w:w="1559" w:type="dxa"/>
            <w:tcBorders>
              <w:left w:val="single" w:sz="2" w:space="0" w:color="auto"/>
              <w:right w:val="single" w:sz="2" w:space="0" w:color="auto"/>
            </w:tcBorders>
            <w:shd w:val="clear" w:color="auto" w:fill="auto"/>
          </w:tcPr>
          <w:p w14:paraId="0FA6E05E" w14:textId="77777777" w:rsidR="00EB4093" w:rsidRPr="00B20AE8" w:rsidRDefault="00EB4093" w:rsidP="0039402F">
            <w:pPr>
              <w:pStyle w:val="TAC"/>
            </w:pPr>
            <w:r w:rsidRPr="00B20AE8">
              <w:t>3300 – 3400 MHz</w:t>
            </w:r>
          </w:p>
        </w:tc>
        <w:tc>
          <w:tcPr>
            <w:tcW w:w="992" w:type="dxa"/>
            <w:tcBorders>
              <w:left w:val="single" w:sz="2" w:space="0" w:color="auto"/>
              <w:right w:val="single" w:sz="2" w:space="0" w:color="auto"/>
            </w:tcBorders>
            <w:shd w:val="clear" w:color="auto" w:fill="auto"/>
          </w:tcPr>
          <w:p w14:paraId="0FFA27C1"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AD3D409"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7B7A043B" w14:textId="77777777" w:rsidR="00EB4093" w:rsidRPr="00B20AE8" w:rsidRDefault="00EB4093" w:rsidP="0039402F">
            <w:pPr>
              <w:pStyle w:val="TAL"/>
            </w:pPr>
          </w:p>
        </w:tc>
      </w:tr>
      <w:tr w:rsidR="003D3C64" w:rsidRPr="00B20AE8" w14:paraId="6DCAF2E5"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9AA22D" w14:textId="77777777" w:rsidR="003D3C64" w:rsidRPr="00B20AE8" w:rsidRDefault="003D3C64" w:rsidP="0039402F">
            <w:pPr>
              <w:pStyle w:val="TAC"/>
            </w:pPr>
            <w:r w:rsidRPr="00B20AE8">
              <w:t>E-UTRA Band 65</w:t>
            </w:r>
          </w:p>
        </w:tc>
        <w:tc>
          <w:tcPr>
            <w:tcW w:w="1559" w:type="dxa"/>
            <w:tcBorders>
              <w:left w:val="single" w:sz="4" w:space="0" w:color="auto"/>
              <w:right w:val="single" w:sz="2" w:space="0" w:color="auto"/>
            </w:tcBorders>
            <w:shd w:val="clear" w:color="auto" w:fill="auto"/>
          </w:tcPr>
          <w:p w14:paraId="374C5557" w14:textId="77777777" w:rsidR="003D3C64" w:rsidRPr="00B20AE8" w:rsidRDefault="003D3C64" w:rsidP="0039402F">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0672BEE7"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7B1264A7"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0BAC587A" w14:textId="77777777" w:rsidR="003D3C64" w:rsidRPr="00B20AE8" w:rsidRDefault="003D3C64" w:rsidP="0039402F">
            <w:pPr>
              <w:pStyle w:val="TAL"/>
            </w:pPr>
            <w:r w:rsidRPr="00B20AE8">
              <w:t xml:space="preserve">This requirement does not apply to </w:t>
            </w:r>
            <w:r w:rsidRPr="00B20AE8">
              <w:rPr>
                <w:rFonts w:cs="v5.0.0"/>
              </w:rPr>
              <w:t xml:space="preserve">UTRA </w:t>
            </w:r>
            <w:r w:rsidRPr="00B20AE8">
              <w:t>BS operating in band I.</w:t>
            </w:r>
          </w:p>
        </w:tc>
      </w:tr>
      <w:tr w:rsidR="003D3C64" w:rsidRPr="00B20AE8" w14:paraId="1AE28BE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D52C56"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16129D83" w14:textId="77777777" w:rsidR="003D3C64" w:rsidRPr="00B20AE8" w:rsidRDefault="003D3C64" w:rsidP="0039402F">
            <w:pPr>
              <w:pStyle w:val="TAC"/>
              <w:rPr>
                <w:lang w:eastAsia="zh-CN"/>
              </w:rPr>
            </w:pPr>
            <w:r w:rsidRPr="00B20AE8">
              <w:t>1920 - 2010 MHz</w:t>
            </w:r>
          </w:p>
          <w:p w14:paraId="63315BE4" w14:textId="77777777" w:rsidR="003D3C64" w:rsidRPr="00B20AE8" w:rsidRDefault="003D3C64" w:rsidP="0039402F">
            <w:pPr>
              <w:pStyle w:val="TAC"/>
              <w:rPr>
                <w:lang w:eastAsia="zh-CN"/>
              </w:rPr>
            </w:pPr>
          </w:p>
        </w:tc>
        <w:tc>
          <w:tcPr>
            <w:tcW w:w="992" w:type="dxa"/>
            <w:tcBorders>
              <w:left w:val="single" w:sz="2" w:space="0" w:color="auto"/>
              <w:right w:val="single" w:sz="2" w:space="0" w:color="auto"/>
            </w:tcBorders>
            <w:shd w:val="clear" w:color="auto" w:fill="auto"/>
          </w:tcPr>
          <w:p w14:paraId="779F2798"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2FBEF665"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BFF440D" w14:textId="72A0B9F6" w:rsidR="003D3C64" w:rsidRPr="00B20AE8" w:rsidRDefault="003D3C64" w:rsidP="0039402F">
            <w:pPr>
              <w:pStyle w:val="TAL"/>
            </w:pPr>
            <w:r w:rsidRPr="00B20AE8">
              <w:t xml:space="preserve">For UTRA BS operating in Band I, it applies for 1980 MHz to 2010 MHz, while the rest is covered in </w:t>
            </w:r>
            <w:r>
              <w:t>clause </w:t>
            </w:r>
            <w:r w:rsidRPr="00B20AE8">
              <w:t>6.7.6.5.1.4</w:t>
            </w:r>
          </w:p>
        </w:tc>
      </w:tr>
      <w:tr w:rsidR="003D3C64" w:rsidRPr="00B20AE8" w14:paraId="1B8CA27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01CF276" w14:textId="77777777" w:rsidR="003D3C64" w:rsidRPr="00B20AE8" w:rsidRDefault="003D3C64" w:rsidP="0039402F">
            <w:pPr>
              <w:pStyle w:val="TAC"/>
            </w:pPr>
            <w:r w:rsidRPr="00B20AE8">
              <w:t xml:space="preserve">E-UTRA Band </w:t>
            </w:r>
            <w:r w:rsidRPr="00B20AE8">
              <w:rPr>
                <w:lang w:eastAsia="zh-CN"/>
              </w:rPr>
              <w:t>66 or NR band n66</w:t>
            </w:r>
          </w:p>
        </w:tc>
        <w:tc>
          <w:tcPr>
            <w:tcW w:w="1559" w:type="dxa"/>
            <w:tcBorders>
              <w:left w:val="single" w:sz="4" w:space="0" w:color="auto"/>
              <w:right w:val="single" w:sz="2" w:space="0" w:color="auto"/>
            </w:tcBorders>
            <w:shd w:val="clear" w:color="auto" w:fill="auto"/>
          </w:tcPr>
          <w:p w14:paraId="718E436C" w14:textId="77777777" w:rsidR="003D3C64" w:rsidRPr="00B20AE8" w:rsidRDefault="003D3C64" w:rsidP="0039402F">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79BD8D07"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77D84B70"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3FD2F84E" w14:textId="77777777" w:rsidR="003D3C64" w:rsidRPr="00B20AE8" w:rsidRDefault="003D3C64" w:rsidP="0039402F">
            <w:pPr>
              <w:pStyle w:val="TAL"/>
            </w:pPr>
            <w:r w:rsidRPr="00B20AE8">
              <w:t>This requirement does not apply to UTRA BS operating in band IV or X.</w:t>
            </w:r>
          </w:p>
        </w:tc>
      </w:tr>
      <w:tr w:rsidR="003D3C64" w:rsidRPr="00B20AE8" w14:paraId="2D53BF7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41E980"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64A7C2C4" w14:textId="77777777" w:rsidR="003D3C64" w:rsidRPr="00B20AE8" w:rsidRDefault="003D3C64" w:rsidP="0039402F">
            <w:pPr>
              <w:pStyle w:val="TAC"/>
              <w:rPr>
                <w:lang w:eastAsia="zh-CN"/>
              </w:rPr>
            </w:pPr>
            <w:r w:rsidRPr="00B20AE8">
              <w:t>1710 - 1780 MHz</w:t>
            </w:r>
          </w:p>
        </w:tc>
        <w:tc>
          <w:tcPr>
            <w:tcW w:w="992" w:type="dxa"/>
            <w:tcBorders>
              <w:left w:val="single" w:sz="2" w:space="0" w:color="auto"/>
              <w:right w:val="single" w:sz="2" w:space="0" w:color="auto"/>
            </w:tcBorders>
            <w:shd w:val="clear" w:color="auto" w:fill="auto"/>
          </w:tcPr>
          <w:p w14:paraId="12E7CF5E"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620B0DC8"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5D1C9A2E" w14:textId="788F9E55" w:rsidR="003D3C64" w:rsidRPr="00B20AE8" w:rsidRDefault="003D3C64" w:rsidP="0039402F">
            <w:pPr>
              <w:pStyle w:val="TAL"/>
            </w:pPr>
            <w:r w:rsidRPr="00B20AE8">
              <w:t xml:space="preserve">For UTRA BS operating in Band IV, this requirement applies for 1755 MHz to 1780 MHz, while the rest is covered in </w:t>
            </w:r>
            <w:r>
              <w:t>clause </w:t>
            </w:r>
            <w:r w:rsidRPr="00B20AE8">
              <w:t xml:space="preserve">6.7.6.5.1.4. For UTRA BS operating in Band X, this requirement applies for 1770 MHz to 1780 MHz, while the rest is covered in </w:t>
            </w:r>
            <w:r>
              <w:t>clause </w:t>
            </w:r>
            <w:r w:rsidRPr="00B20AE8">
              <w:t>6.7.6.5.1.4.</w:t>
            </w:r>
          </w:p>
        </w:tc>
      </w:tr>
      <w:tr w:rsidR="004F339F" w:rsidRPr="00B20AE8" w14:paraId="42E97E06" w14:textId="77777777" w:rsidTr="006A2BF1">
        <w:trPr>
          <w:cantSplit/>
          <w:jc w:val="center"/>
        </w:trPr>
        <w:tc>
          <w:tcPr>
            <w:tcW w:w="1444" w:type="dxa"/>
            <w:tcBorders>
              <w:top w:val="single" w:sz="4" w:space="0" w:color="auto"/>
              <w:bottom w:val="single" w:sz="4" w:space="0" w:color="auto"/>
            </w:tcBorders>
            <w:shd w:val="clear" w:color="auto" w:fill="auto"/>
          </w:tcPr>
          <w:p w14:paraId="00E4E92A" w14:textId="77777777" w:rsidR="00EB4093" w:rsidRPr="00B20AE8" w:rsidRDefault="00EB4093" w:rsidP="0039402F">
            <w:pPr>
              <w:pStyle w:val="TAC"/>
            </w:pPr>
            <w:r w:rsidRPr="00B20AE8">
              <w:t>E-UTRA Band 67</w:t>
            </w:r>
          </w:p>
        </w:tc>
        <w:tc>
          <w:tcPr>
            <w:tcW w:w="1559" w:type="dxa"/>
            <w:tcBorders>
              <w:left w:val="single" w:sz="2" w:space="0" w:color="auto"/>
              <w:right w:val="single" w:sz="2" w:space="0" w:color="auto"/>
            </w:tcBorders>
            <w:shd w:val="clear" w:color="auto" w:fill="auto"/>
          </w:tcPr>
          <w:p w14:paraId="68D194D2" w14:textId="77777777" w:rsidR="00EB4093" w:rsidRPr="00B20AE8" w:rsidRDefault="00EB4093" w:rsidP="0039402F">
            <w:pPr>
              <w:pStyle w:val="TAC"/>
              <w:rPr>
                <w:lang w:eastAsia="zh-CN"/>
              </w:rPr>
            </w:pPr>
            <w:r w:rsidRPr="00B20AE8">
              <w:t>738 - 758 MHz</w:t>
            </w:r>
          </w:p>
        </w:tc>
        <w:tc>
          <w:tcPr>
            <w:tcW w:w="992" w:type="dxa"/>
            <w:tcBorders>
              <w:left w:val="single" w:sz="2" w:space="0" w:color="auto"/>
              <w:right w:val="single" w:sz="2" w:space="0" w:color="auto"/>
            </w:tcBorders>
            <w:shd w:val="clear" w:color="auto" w:fill="auto"/>
          </w:tcPr>
          <w:p w14:paraId="4B472EB5"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4D7A2B6"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5F89C222" w14:textId="77777777" w:rsidR="00EB4093" w:rsidRPr="00B20AE8" w:rsidRDefault="00EB4093" w:rsidP="0039402F">
            <w:pPr>
              <w:pStyle w:val="TAL"/>
            </w:pPr>
          </w:p>
        </w:tc>
      </w:tr>
      <w:tr w:rsidR="003D3C64" w:rsidRPr="00B20AE8" w14:paraId="0B460DC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29486B2" w14:textId="77777777" w:rsidR="003D3C64" w:rsidRPr="00B20AE8" w:rsidRDefault="003D3C64" w:rsidP="0039402F">
            <w:pPr>
              <w:pStyle w:val="TAC"/>
            </w:pPr>
            <w:r w:rsidRPr="00B20AE8">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7001E52" w14:textId="77777777" w:rsidR="003D3C64" w:rsidRPr="00B20AE8" w:rsidRDefault="003D3C64" w:rsidP="0039402F">
            <w:pPr>
              <w:pStyle w:val="TAC"/>
              <w:rPr>
                <w:lang w:eastAsia="zh-CN"/>
              </w:rPr>
            </w:pPr>
            <w:r w:rsidRPr="00B20AE8">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830D2"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959387"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494E1B" w14:textId="77777777" w:rsidR="003D3C64" w:rsidRPr="00B20AE8" w:rsidRDefault="003D3C64" w:rsidP="0039402F">
            <w:pPr>
              <w:pStyle w:val="TAL"/>
            </w:pPr>
          </w:p>
        </w:tc>
      </w:tr>
      <w:tr w:rsidR="003D3C64" w:rsidRPr="00B20AE8" w14:paraId="5DCB3CC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8BF020"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87CB20" w14:textId="77777777" w:rsidR="003D3C64" w:rsidRPr="00B20AE8" w:rsidRDefault="003D3C64" w:rsidP="0039402F">
            <w:pPr>
              <w:pStyle w:val="TAC"/>
              <w:rPr>
                <w:lang w:eastAsia="zh-CN"/>
              </w:rPr>
            </w:pPr>
            <w:r w:rsidRPr="00B20AE8">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8859BF"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E7ED66"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8B2304" w14:textId="77777777" w:rsidR="003D3C64" w:rsidRPr="00B20AE8" w:rsidRDefault="003D3C64" w:rsidP="0039402F">
            <w:pPr>
              <w:pStyle w:val="TAL"/>
            </w:pPr>
          </w:p>
        </w:tc>
      </w:tr>
      <w:tr w:rsidR="004F339F" w:rsidRPr="00B20AE8" w14:paraId="75D0058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8E85120" w14:textId="77777777" w:rsidR="00EB4093" w:rsidRPr="00B20AE8" w:rsidRDefault="00EB4093" w:rsidP="0039402F">
            <w:pPr>
              <w:pStyle w:val="TAC"/>
            </w:pPr>
            <w:r w:rsidRPr="00B20AE8">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7D0B7E" w14:textId="77777777" w:rsidR="00EB4093" w:rsidRPr="00B20AE8" w:rsidRDefault="00EB4093" w:rsidP="0039402F">
            <w:pPr>
              <w:pStyle w:val="TAC"/>
            </w:pPr>
            <w:r w:rsidRPr="00B20AE8">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EDCEE"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DE6F7A"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7676D12" w14:textId="77777777" w:rsidR="00EB4093" w:rsidRPr="00B20AE8" w:rsidRDefault="00EB4093" w:rsidP="0039402F">
            <w:pPr>
              <w:pStyle w:val="TAL"/>
            </w:pPr>
          </w:p>
        </w:tc>
      </w:tr>
      <w:tr w:rsidR="003D3C64" w:rsidRPr="00B20AE8" w14:paraId="3418549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87122E0" w14:textId="77777777" w:rsidR="003D3C64" w:rsidRPr="00B20AE8" w:rsidRDefault="003D3C64" w:rsidP="0039402F">
            <w:pPr>
              <w:pStyle w:val="TAC"/>
            </w:pPr>
            <w:r w:rsidRPr="00B20AE8">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3B794" w14:textId="77777777" w:rsidR="003D3C64" w:rsidRPr="00B20AE8" w:rsidRDefault="003D3C64" w:rsidP="0039402F">
            <w:pPr>
              <w:pStyle w:val="TAC"/>
            </w:pPr>
            <w:r w:rsidRPr="00B20AE8">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B67831"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2DB7F4"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708C6" w14:textId="77777777" w:rsidR="003D3C64" w:rsidRPr="00B20AE8" w:rsidRDefault="003D3C64" w:rsidP="0039402F">
            <w:pPr>
              <w:pStyle w:val="TAL"/>
              <w:rPr>
                <w:rFonts w:cs="v5.0.0"/>
              </w:rPr>
            </w:pPr>
            <w:r w:rsidRPr="00B20AE8">
              <w:t>This requirement does not apply to UTRA BS operating in band II or XXV.</w:t>
            </w:r>
          </w:p>
        </w:tc>
      </w:tr>
      <w:tr w:rsidR="003D3C64" w:rsidRPr="00B20AE8" w14:paraId="13829C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4721BB2"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D3249" w14:textId="77777777" w:rsidR="003D3C64" w:rsidRPr="00B20AE8" w:rsidRDefault="003D3C64" w:rsidP="0039402F">
            <w:pPr>
              <w:pStyle w:val="TAC"/>
            </w:pPr>
            <w:r w:rsidRPr="00B20AE8">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9F0451"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5838C"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446FD2" w14:textId="77777777" w:rsidR="003D3C64" w:rsidRPr="00B20AE8" w:rsidRDefault="003D3C64" w:rsidP="0039402F">
            <w:pPr>
              <w:pStyle w:val="TAL"/>
            </w:pPr>
          </w:p>
        </w:tc>
      </w:tr>
      <w:tr w:rsidR="003D3C64" w:rsidRPr="00B20AE8" w14:paraId="00AA46C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BE0368" w14:textId="77777777" w:rsidR="003D3C64" w:rsidRPr="00B20AE8" w:rsidRDefault="003D3C64" w:rsidP="0039402F">
            <w:pPr>
              <w:pStyle w:val="TAC"/>
            </w:pPr>
            <w:r w:rsidRPr="00B20AE8">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95693F" w14:textId="77777777" w:rsidR="003D3C64" w:rsidRPr="00B20AE8" w:rsidRDefault="003D3C64" w:rsidP="0039402F">
            <w:pPr>
              <w:pStyle w:val="TAC"/>
            </w:pPr>
            <w:r w:rsidRPr="00B20AE8">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F38620"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6D7D92"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77454C" w14:textId="77777777" w:rsidR="003D3C64" w:rsidRPr="00B20AE8" w:rsidRDefault="003D3C64" w:rsidP="0039402F">
            <w:pPr>
              <w:pStyle w:val="TAL"/>
            </w:pPr>
          </w:p>
        </w:tc>
      </w:tr>
      <w:tr w:rsidR="003D3C64" w:rsidRPr="00B20AE8" w14:paraId="6911DDC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6B30A5"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35DB51" w14:textId="77777777" w:rsidR="003D3C64" w:rsidRPr="00B20AE8" w:rsidRDefault="003D3C64" w:rsidP="0039402F">
            <w:pPr>
              <w:pStyle w:val="TAC"/>
            </w:pPr>
            <w:r w:rsidRPr="00B20AE8">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BB2AB"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720C22"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484F2A" w14:textId="77777777" w:rsidR="003D3C64" w:rsidRPr="00B20AE8" w:rsidRDefault="003D3C64" w:rsidP="0039402F">
            <w:pPr>
              <w:pStyle w:val="TAL"/>
            </w:pPr>
          </w:p>
        </w:tc>
      </w:tr>
      <w:tr w:rsidR="003D3C64" w:rsidRPr="00B20AE8" w14:paraId="1ADE388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D767EEC" w14:textId="77777777" w:rsidR="003D3C64" w:rsidRPr="00B20AE8" w:rsidRDefault="003D3C64" w:rsidP="0039402F">
            <w:pPr>
              <w:pStyle w:val="TAC"/>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F01D31" w14:textId="77777777" w:rsidR="003D3C64" w:rsidRPr="00B20AE8" w:rsidRDefault="003D3C64" w:rsidP="0039402F">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9CCB94"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53A9A18"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3686CC" w14:textId="77777777" w:rsidR="003D3C64" w:rsidRPr="00B20AE8" w:rsidRDefault="003D3C64" w:rsidP="0039402F">
            <w:pPr>
              <w:pStyle w:val="TAL"/>
            </w:pPr>
          </w:p>
        </w:tc>
      </w:tr>
      <w:tr w:rsidR="003D3C64" w:rsidRPr="00B20AE8" w14:paraId="08EA402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2B1C2F"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E5170F" w14:textId="77777777" w:rsidR="003D3C64" w:rsidRPr="00B20AE8" w:rsidRDefault="003D3C64" w:rsidP="0039402F">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B26813"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4F81A2"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2D10CD" w14:textId="77777777" w:rsidR="003D3C64" w:rsidRPr="00B20AE8" w:rsidRDefault="003D3C64" w:rsidP="0039402F">
            <w:pPr>
              <w:pStyle w:val="TAL"/>
            </w:pPr>
          </w:p>
        </w:tc>
      </w:tr>
      <w:tr w:rsidR="003D3C64" w:rsidRPr="00B20AE8" w14:paraId="11315BA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DABA3B6" w14:textId="77777777" w:rsidR="003D3C64" w:rsidRPr="00B20AE8" w:rsidRDefault="003D3C64" w:rsidP="0039402F">
            <w:pPr>
              <w:pStyle w:val="TAC"/>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CB42F8B" w14:textId="77777777" w:rsidR="003D3C64" w:rsidRPr="00B20AE8" w:rsidRDefault="003D3C64" w:rsidP="0039402F">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90CAB4"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BD21BF"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C48BBA" w14:textId="77777777" w:rsidR="003D3C64" w:rsidRPr="00B20AE8" w:rsidRDefault="003D3C64" w:rsidP="0039402F">
            <w:pPr>
              <w:pStyle w:val="TAL"/>
            </w:pPr>
          </w:p>
        </w:tc>
      </w:tr>
      <w:tr w:rsidR="003D3C64" w:rsidRPr="00B20AE8" w14:paraId="1282E60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94E91C"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BFA4CC" w14:textId="77777777" w:rsidR="003D3C64" w:rsidRPr="00B20AE8" w:rsidRDefault="003D3C64" w:rsidP="0039402F">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2206D8"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6D530D"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17F79B" w14:textId="77777777" w:rsidR="003D3C64" w:rsidRPr="00B20AE8" w:rsidRDefault="003D3C64" w:rsidP="0039402F">
            <w:pPr>
              <w:pStyle w:val="TAL"/>
            </w:pPr>
          </w:p>
        </w:tc>
      </w:tr>
      <w:tr w:rsidR="003D3C64" w:rsidRPr="00B20AE8" w14:paraId="4D5F121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2BE6F08" w14:textId="77777777" w:rsidR="003D3C64" w:rsidRPr="00B20AE8" w:rsidRDefault="003D3C64" w:rsidP="0039402F">
            <w:pPr>
              <w:pStyle w:val="TAC"/>
            </w:pPr>
            <w:r w:rsidRPr="00B20AE8">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B6685D" w14:textId="77777777" w:rsidR="003D3C64" w:rsidRPr="00B20AE8" w:rsidRDefault="003D3C64" w:rsidP="0039402F">
            <w:pPr>
              <w:pStyle w:val="TAC"/>
            </w:pPr>
            <w:r w:rsidRPr="00B20AE8">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CE852F"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D84E44"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3F59A6" w14:textId="77777777" w:rsidR="003D3C64" w:rsidRPr="00B20AE8" w:rsidRDefault="003D3C64" w:rsidP="0039402F">
            <w:pPr>
              <w:pStyle w:val="TAL"/>
              <w:rPr>
                <w:rFonts w:cs="v5.0.0"/>
              </w:rPr>
            </w:pPr>
            <w:r w:rsidRPr="00B20AE8">
              <w:t>This requirement does not apply to UTRA FDD BS operating in band XI.</w:t>
            </w:r>
          </w:p>
        </w:tc>
      </w:tr>
      <w:tr w:rsidR="003D3C64" w:rsidRPr="00B20AE8" w14:paraId="10CBD8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344EB12"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FAE3AA" w14:textId="77777777" w:rsidR="003D3C64" w:rsidRPr="00B20AE8" w:rsidRDefault="003D3C64" w:rsidP="0039402F">
            <w:pPr>
              <w:pStyle w:val="TAC"/>
            </w:pPr>
            <w:r w:rsidRPr="00B20AE8">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CA73B"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A85E4B" w14:textId="2E653972" w:rsidR="003D3C64" w:rsidRPr="00B20AE8" w:rsidRDefault="003D3C64" w:rsidP="0039402F">
            <w:pPr>
              <w:pStyle w:val="TAC"/>
            </w:pPr>
            <w:r w:rsidRPr="00B20AE8">
              <w:t>1</w:t>
            </w:r>
            <w:r w:rsidR="00A33949">
              <w:t xml:space="preserve"> </w:t>
            </w:r>
            <w:r w:rsidRPr="00B20AE8">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36579D" w14:textId="77777777" w:rsidR="003D3C64" w:rsidRPr="00B20AE8" w:rsidRDefault="003D3C64" w:rsidP="0039402F">
            <w:pPr>
              <w:pStyle w:val="TAL"/>
            </w:pPr>
          </w:p>
        </w:tc>
      </w:tr>
      <w:tr w:rsidR="004F339F" w:rsidRPr="00B20AE8" w14:paraId="5F4B295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74F0E4F" w14:textId="77777777" w:rsidR="00EB4093" w:rsidRPr="00B20AE8" w:rsidRDefault="00EB4093" w:rsidP="0039402F">
            <w:pPr>
              <w:pStyle w:val="TAC"/>
            </w:pPr>
            <w:r w:rsidRPr="00B20AE8">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E4EEB4" w14:textId="77777777" w:rsidR="00EB4093" w:rsidRPr="00B20AE8" w:rsidRDefault="00EB4093" w:rsidP="0039402F">
            <w:pPr>
              <w:pStyle w:val="TAC"/>
            </w:pPr>
            <w:r w:rsidRPr="00B20AE8">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A62890" w14:textId="77777777" w:rsidR="00EB4093" w:rsidRPr="00B20AE8" w:rsidRDefault="00EB4093" w:rsidP="0039402F">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6EE67E"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8D42DE" w14:textId="77777777" w:rsidR="00EB4093" w:rsidRPr="00B20AE8" w:rsidRDefault="00EB4093" w:rsidP="0039402F">
            <w:pPr>
              <w:pStyle w:val="TAL"/>
              <w:rPr>
                <w:rFonts w:cs="v5.0.0"/>
              </w:rPr>
            </w:pPr>
            <w:r w:rsidRPr="00B20AE8">
              <w:t>This requirement does not apply to UTRA FDD BS operating in band XI.</w:t>
            </w:r>
          </w:p>
        </w:tc>
      </w:tr>
      <w:tr w:rsidR="004F339F" w:rsidRPr="00B20AE8" w14:paraId="003BDF4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617E07FB" w14:textId="77777777" w:rsidR="00EB4093" w:rsidRPr="00B20AE8" w:rsidRDefault="00EB4093" w:rsidP="0039402F">
            <w:pPr>
              <w:pStyle w:val="TAC"/>
            </w:pPr>
            <w:r w:rsidRPr="00B20AE8">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05216B" w14:textId="77777777" w:rsidR="00EB4093" w:rsidRPr="00B20AE8" w:rsidRDefault="00EB4093" w:rsidP="0039402F">
            <w:pPr>
              <w:pStyle w:val="TAC"/>
            </w:pPr>
            <w:r w:rsidRPr="00B20AE8">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DFDBAA" w14:textId="77777777" w:rsidR="00EB4093" w:rsidRPr="00B20AE8" w:rsidRDefault="00EB4093" w:rsidP="0039402F">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FAE1C5"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B43AAD" w14:textId="77777777" w:rsidR="00EB4093" w:rsidRPr="00B20AE8" w:rsidRDefault="00EB4093" w:rsidP="0039402F">
            <w:pPr>
              <w:pStyle w:val="TAL"/>
            </w:pPr>
          </w:p>
        </w:tc>
      </w:tr>
      <w:tr w:rsidR="004F339F" w:rsidRPr="00B20AE8" w14:paraId="6846EC6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3F19E3B" w14:textId="77777777" w:rsidR="00EB4093" w:rsidRPr="00B20AE8" w:rsidRDefault="00EB4093" w:rsidP="0039402F">
            <w:pPr>
              <w:pStyle w:val="TAC"/>
            </w:pPr>
            <w:r w:rsidRPr="00B20AE8">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00571" w14:textId="77777777" w:rsidR="00EB4093" w:rsidRPr="00B20AE8" w:rsidRDefault="00EB4093" w:rsidP="0039402F">
            <w:pPr>
              <w:pStyle w:val="TAC"/>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D9740" w14:textId="77777777" w:rsidR="00EB4093" w:rsidRPr="00B20AE8" w:rsidRDefault="00EB4093" w:rsidP="0039402F">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CD03E14"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EA5835" w14:textId="77777777" w:rsidR="00EB4093" w:rsidRPr="00B20AE8" w:rsidRDefault="00EB4093" w:rsidP="0039402F">
            <w:pPr>
              <w:pStyle w:val="TAL"/>
            </w:pPr>
          </w:p>
        </w:tc>
      </w:tr>
      <w:tr w:rsidR="004F339F" w:rsidRPr="00B20AE8" w14:paraId="4F2DB082"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3E71A49" w14:textId="77777777" w:rsidR="00EB4093" w:rsidRPr="00B20AE8" w:rsidRDefault="00EB4093" w:rsidP="0039402F">
            <w:pPr>
              <w:pStyle w:val="TAC"/>
            </w:pPr>
            <w:r w:rsidRPr="00B20AE8">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E81C37" w14:textId="77777777" w:rsidR="00EB4093" w:rsidRPr="00B20AE8" w:rsidRDefault="00EB4093" w:rsidP="0039402F">
            <w:pPr>
              <w:pStyle w:val="TAC"/>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8F3E94" w14:textId="77777777" w:rsidR="00EB4093" w:rsidRPr="00B20AE8" w:rsidRDefault="00EB4093" w:rsidP="0039402F">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606A04"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CFE268" w14:textId="77777777" w:rsidR="00EB4093" w:rsidRPr="00B20AE8" w:rsidRDefault="00EB4093" w:rsidP="0039402F">
            <w:pPr>
              <w:pStyle w:val="TAL"/>
            </w:pPr>
          </w:p>
        </w:tc>
      </w:tr>
      <w:tr w:rsidR="004F339F" w:rsidRPr="00B20AE8" w14:paraId="20D628A4"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26D94777" w14:textId="77777777" w:rsidR="004139BF" w:rsidRPr="00B20AE8" w:rsidRDefault="004139BF" w:rsidP="0039402F">
            <w:pPr>
              <w:pStyle w:val="TAC"/>
            </w:pPr>
            <w:r w:rsidRPr="00B20AE8">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976AB5" w14:textId="77777777" w:rsidR="004139BF" w:rsidRPr="00B20AE8" w:rsidRDefault="004139BF" w:rsidP="0039402F">
            <w:pPr>
              <w:pStyle w:val="TAC"/>
            </w:pPr>
            <w:r w:rsidRPr="00B20AE8">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E590B9" w14:textId="77777777" w:rsidR="004139BF" w:rsidRPr="00B20AE8" w:rsidRDefault="004139BF" w:rsidP="0039402F">
            <w:pPr>
              <w:pStyle w:val="TAC"/>
            </w:pPr>
            <w:r w:rsidRPr="00B20AE8">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DE37E"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3D5441" w14:textId="77777777" w:rsidR="004139BF" w:rsidRPr="00B20AE8" w:rsidRDefault="004139BF" w:rsidP="0039402F">
            <w:pPr>
              <w:pStyle w:val="TAL"/>
            </w:pPr>
          </w:p>
        </w:tc>
      </w:tr>
      <w:tr w:rsidR="004F339F" w:rsidRPr="00B20AE8" w14:paraId="289211C3"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E1EC0D" w14:textId="77777777" w:rsidR="004139BF" w:rsidRPr="00B20AE8" w:rsidRDefault="004139BF" w:rsidP="0039402F">
            <w:pPr>
              <w:pStyle w:val="TAC"/>
            </w:pPr>
            <w:r w:rsidRPr="00B20AE8">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298BB5" w14:textId="77777777" w:rsidR="004139BF" w:rsidRPr="00B20AE8" w:rsidRDefault="004139BF" w:rsidP="0039402F">
            <w:pPr>
              <w:pStyle w:val="TAC"/>
            </w:pPr>
            <w:r w:rsidRPr="00B20AE8">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E1888E"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407559"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E28EED" w14:textId="77777777" w:rsidR="004139BF" w:rsidRPr="00B20AE8" w:rsidRDefault="004139BF" w:rsidP="0039402F">
            <w:pPr>
              <w:pStyle w:val="TAL"/>
              <w:rPr>
                <w:rFonts w:cs="v5.0.0"/>
              </w:rPr>
            </w:pPr>
            <w:r w:rsidRPr="00B20AE8">
              <w:t>For BS operating in band IX.</w:t>
            </w:r>
          </w:p>
        </w:tc>
      </w:tr>
      <w:tr w:rsidR="004F339F" w:rsidRPr="00B20AE8" w14:paraId="0E39982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6C01C64" w14:textId="77777777" w:rsidR="004139BF" w:rsidRPr="00B20AE8" w:rsidRDefault="004139BF" w:rsidP="0039402F">
            <w:pPr>
              <w:pStyle w:val="TAC"/>
            </w:pPr>
            <w:r w:rsidRPr="00B20AE8">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0DE4CC" w14:textId="77777777" w:rsidR="004139BF" w:rsidRPr="00B20AE8" w:rsidRDefault="004139BF" w:rsidP="0039402F">
            <w:pPr>
              <w:pStyle w:val="TAC"/>
            </w:pPr>
            <w:r w:rsidRPr="00B20AE8">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0F2FFE"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CB0DA7F"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BB0EF4" w14:textId="77777777" w:rsidR="004139BF" w:rsidRPr="00B20AE8" w:rsidRDefault="004139BF" w:rsidP="0039402F">
            <w:pPr>
              <w:pStyle w:val="TAL"/>
              <w:rPr>
                <w:rFonts w:cs="v5.0.0"/>
              </w:rPr>
            </w:pPr>
            <w:r w:rsidRPr="00B20AE8">
              <w:t>This requirement does not apply to</w:t>
            </w:r>
            <w:r w:rsidRPr="00B20AE8">
              <w:rPr>
                <w:rFonts w:cs="v5.0.0"/>
              </w:rPr>
              <w:t xml:space="preserve"> </w:t>
            </w:r>
            <w:r w:rsidRPr="00B20AE8">
              <w:t>BS operating in band IIX</w:t>
            </w:r>
          </w:p>
        </w:tc>
      </w:tr>
      <w:tr w:rsidR="004F339F" w:rsidRPr="00B20AE8" w14:paraId="7958B51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8F177D" w14:textId="77777777" w:rsidR="004139BF" w:rsidRPr="00B20AE8" w:rsidRDefault="004139BF" w:rsidP="0039402F">
            <w:pPr>
              <w:pStyle w:val="TAC"/>
            </w:pPr>
            <w:r w:rsidRPr="00B20AE8">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684F1E6" w14:textId="77777777" w:rsidR="004139BF" w:rsidRPr="00B20AE8" w:rsidRDefault="004139BF" w:rsidP="0039402F">
            <w:pPr>
              <w:pStyle w:val="TAC"/>
            </w:pPr>
            <w:r w:rsidRPr="00B20AE8">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0D614"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6188B7"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FC6D150" w14:textId="77777777" w:rsidR="004139BF" w:rsidRPr="00B20AE8" w:rsidRDefault="004139BF" w:rsidP="0039402F">
            <w:pPr>
              <w:pStyle w:val="TAL"/>
            </w:pPr>
          </w:p>
        </w:tc>
      </w:tr>
      <w:tr w:rsidR="004F339F" w:rsidRPr="00B20AE8" w14:paraId="4DA03B3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B272032" w14:textId="77777777" w:rsidR="004139BF" w:rsidRPr="00B20AE8" w:rsidRDefault="004139BF" w:rsidP="0039402F">
            <w:pPr>
              <w:pStyle w:val="TAC"/>
            </w:pPr>
            <w:r w:rsidRPr="00B20AE8">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0B01E6" w14:textId="77777777" w:rsidR="004139BF" w:rsidRPr="00B20AE8" w:rsidRDefault="004139BF" w:rsidP="0039402F">
            <w:pPr>
              <w:pStyle w:val="TAC"/>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47EF7"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79C3A"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13663" w14:textId="77777777" w:rsidR="004139BF" w:rsidRPr="00B20AE8" w:rsidRDefault="004139BF" w:rsidP="0039402F">
            <w:pPr>
              <w:pStyle w:val="TAL"/>
            </w:pPr>
          </w:p>
        </w:tc>
      </w:tr>
      <w:tr w:rsidR="004F339F" w:rsidRPr="00B20AE8" w14:paraId="579DDB0E"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70CC995" w14:textId="77777777" w:rsidR="004139BF" w:rsidRPr="00B20AE8" w:rsidRDefault="004139BF" w:rsidP="0039402F">
            <w:pPr>
              <w:pStyle w:val="TAC"/>
            </w:pPr>
            <w:r w:rsidRPr="00B20AE8">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09E24BB" w14:textId="77777777" w:rsidR="004139BF" w:rsidRPr="00B20AE8" w:rsidRDefault="004139BF" w:rsidP="0039402F">
            <w:pPr>
              <w:pStyle w:val="TAC"/>
            </w:pPr>
            <w:r w:rsidRPr="00B20AE8">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F3FE57"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71125F"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DA73EC" w14:textId="77777777" w:rsidR="004139BF" w:rsidRPr="00B20AE8" w:rsidRDefault="004139BF" w:rsidP="0039402F">
            <w:pPr>
              <w:pStyle w:val="TAL"/>
              <w:rPr>
                <w:rFonts w:cs="v5.0.0"/>
              </w:rPr>
            </w:pPr>
            <w:r w:rsidRPr="00B20AE8">
              <w:t>This requirement does not apply to</w:t>
            </w:r>
            <w:r w:rsidRPr="00B20AE8">
              <w:rPr>
                <w:rFonts w:cs="v5.0.0"/>
              </w:rPr>
              <w:t xml:space="preserve"> </w:t>
            </w:r>
            <w:r w:rsidRPr="00B20AE8">
              <w:t>BS operating in band I</w:t>
            </w:r>
          </w:p>
        </w:tc>
      </w:tr>
      <w:tr w:rsidR="003D3C64" w:rsidRPr="00B20AE8" w14:paraId="112C42D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DE99C60" w14:textId="77777777" w:rsidR="003D3C64" w:rsidRPr="00B20AE8" w:rsidRDefault="003D3C64" w:rsidP="0039402F">
            <w:pPr>
              <w:pStyle w:val="TAC"/>
            </w:pPr>
            <w:r w:rsidRPr="00B20AE8">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20F094" w14:textId="77777777" w:rsidR="003D3C64" w:rsidRPr="00B20AE8" w:rsidRDefault="003D3C64" w:rsidP="0039402F">
            <w:pPr>
              <w:pStyle w:val="TAC"/>
            </w:pPr>
            <w:r w:rsidRPr="00B20AE8">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BA5893"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E4CE14"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C2A477" w14:textId="77777777" w:rsidR="003D3C64" w:rsidRPr="00B20AE8" w:rsidRDefault="003D3C64" w:rsidP="0039402F">
            <w:pPr>
              <w:pStyle w:val="TAL"/>
              <w:rPr>
                <w:rFonts w:cs="v5.0.0"/>
              </w:rPr>
            </w:pPr>
            <w:r w:rsidRPr="00B20AE8">
              <w:t>This requirement does not apply to BS operating in band XII</w:t>
            </w:r>
          </w:p>
        </w:tc>
      </w:tr>
      <w:tr w:rsidR="003D3C64" w:rsidRPr="00B20AE8" w14:paraId="0EBFF49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A0D3B99"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8B44256" w14:textId="77777777" w:rsidR="003D3C64" w:rsidRPr="00B20AE8" w:rsidRDefault="003D3C64" w:rsidP="0039402F">
            <w:pPr>
              <w:pStyle w:val="TAC"/>
            </w:pPr>
            <w:r w:rsidRPr="00B20AE8">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61AA58"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D0C848"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A07BF4" w14:textId="77777777" w:rsidR="003D3C64" w:rsidRPr="00B20AE8" w:rsidRDefault="003D3C64" w:rsidP="0039402F">
            <w:pPr>
              <w:pStyle w:val="TAL"/>
            </w:pPr>
          </w:p>
        </w:tc>
      </w:tr>
      <w:tr w:rsidR="004F339F" w:rsidRPr="00B20AE8" w14:paraId="699B7977"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51814FB" w14:textId="77777777" w:rsidR="004139BF" w:rsidRPr="00B20AE8" w:rsidRDefault="004139BF" w:rsidP="0039402F">
            <w:pPr>
              <w:pStyle w:val="TAC"/>
            </w:pPr>
            <w:r w:rsidRPr="00B20AE8">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E9DB3E" w14:textId="77777777" w:rsidR="004139BF" w:rsidRPr="00B20AE8" w:rsidRDefault="004139BF" w:rsidP="0039402F">
            <w:pPr>
              <w:pStyle w:val="TAC"/>
            </w:pPr>
            <w:r w:rsidRPr="00B20AE8">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8CAF52"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2E8F71"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41B3CC" w14:textId="1AD11644" w:rsidR="004139BF" w:rsidRPr="00B20AE8" w:rsidRDefault="004139BF" w:rsidP="0039402F">
            <w:pPr>
              <w:pStyle w:val="TAL"/>
              <w:rPr>
                <w:rFonts w:cs="v5.0.0"/>
              </w:rPr>
            </w:pPr>
            <w:r w:rsidRPr="00B20AE8">
              <w:t xml:space="preserve">For BS operating in Band IV, it applies for 1755 MHz to 1780 MHz, while the rest is covered in </w:t>
            </w:r>
            <w:r w:rsidR="003D3C64">
              <w:t>clause </w:t>
            </w:r>
            <w:r w:rsidR="003D3C64" w:rsidRPr="00B20AE8">
              <w:rPr>
                <w:rFonts w:cs="v5.0.0"/>
              </w:rPr>
              <w:t>6</w:t>
            </w:r>
            <w:r w:rsidRPr="00B20AE8">
              <w:rPr>
                <w:rFonts w:cs="v5.0.0"/>
              </w:rPr>
              <w:t>.7.6.5.1.4</w:t>
            </w:r>
            <w:r w:rsidRPr="00B20AE8">
              <w:t xml:space="preserve"> For BS operating in Band X, it applies for 1770 MHz to 1780 MHz, while the rest is covered in </w:t>
            </w:r>
            <w:r w:rsidR="003D3C64">
              <w:t>clause </w:t>
            </w:r>
            <w:r w:rsidR="003D3C64" w:rsidRPr="00B20AE8">
              <w:rPr>
                <w:rFonts w:cs="v5.0.0"/>
              </w:rPr>
              <w:t>6</w:t>
            </w:r>
            <w:r w:rsidRPr="00B20AE8">
              <w:rPr>
                <w:rFonts w:cs="v5.0.0"/>
              </w:rPr>
              <w:t>.7.6.5.1.4</w:t>
            </w:r>
          </w:p>
        </w:tc>
      </w:tr>
      <w:tr w:rsidR="004139BF" w:rsidRPr="00B20AE8" w14:paraId="75C967C4" w14:textId="77777777" w:rsidTr="006A2BF1">
        <w:trPr>
          <w:cantSplit/>
          <w:jc w:val="center"/>
        </w:trPr>
        <w:tc>
          <w:tcPr>
            <w:tcW w:w="9693" w:type="dxa"/>
            <w:gridSpan w:val="5"/>
            <w:tcBorders>
              <w:right w:val="single" w:sz="2" w:space="0" w:color="auto"/>
            </w:tcBorders>
            <w:shd w:val="clear" w:color="auto" w:fill="auto"/>
          </w:tcPr>
          <w:p w14:paraId="0C8FBADA" w14:textId="6642EB4C" w:rsidR="004139BF" w:rsidRPr="00B20AE8" w:rsidRDefault="004139BF" w:rsidP="0039402F">
            <w:pPr>
              <w:pStyle w:val="TAN"/>
            </w:pPr>
            <w:r w:rsidRPr="00B20AE8">
              <w:t>NOTE 1:</w:t>
            </w:r>
            <w:r w:rsidRPr="00B20AE8">
              <w:tab/>
              <w:t xml:space="preserve">The co-existence requirements do not apply for the 10 MHz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00FFF0E6" w14:textId="77777777" w:rsidR="004139BF" w:rsidRPr="00B20AE8" w:rsidRDefault="004139BF" w:rsidP="0039402F">
            <w:pPr>
              <w:pStyle w:val="TAN"/>
            </w:pPr>
            <w:r w:rsidRPr="00B20AE8">
              <w:t>NOTE 2:</w:t>
            </w:r>
            <w:r w:rsidRPr="00B20AE8">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4A9EBD98" w14:textId="77777777" w:rsidR="00C33A48" w:rsidRPr="00B20AE8" w:rsidRDefault="00C33A48" w:rsidP="0039402F"/>
    <w:p w14:paraId="46DC4B1B" w14:textId="2D75EFF6" w:rsidR="00C33A48" w:rsidRPr="00B20AE8" w:rsidRDefault="00C33A48" w:rsidP="0039402F">
      <w:pPr>
        <w:rPr>
          <w:rFonts w:cs="v3.8.0"/>
        </w:rPr>
      </w:pPr>
      <w:r w:rsidRPr="00B20AE8">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w:t>
      </w:r>
      <w:r w:rsidR="00A33949">
        <w:rPr>
          <w:rFonts w:cs="v3.8.0"/>
        </w:rPr>
        <w:t xml:space="preserve"> </w:t>
      </w:r>
      <w:r w:rsidRPr="00B20AE8">
        <w:rPr>
          <w:rFonts w:cs="v3.8.0"/>
        </w:rPr>
        <w:t>MHz below the first carrier frequency used and 12.5</w:t>
      </w:r>
      <w:r w:rsidR="00A33949">
        <w:rPr>
          <w:rFonts w:cs="v3.8.0"/>
        </w:rPr>
        <w:t xml:space="preserve"> </w:t>
      </w:r>
      <w:r w:rsidRPr="00B20AE8">
        <w:rPr>
          <w:rFonts w:cs="v3.8.0"/>
        </w:rPr>
        <w:t>MHz above the last carrier frequency used.</w:t>
      </w:r>
    </w:p>
    <w:p w14:paraId="0C3A3150" w14:textId="77777777" w:rsidR="00C33A48" w:rsidRPr="00B20AE8" w:rsidRDefault="00C33A48" w:rsidP="0039402F">
      <w:r w:rsidRPr="00B20AE8">
        <w:t>The TRP of any spurious emission shall not exceed:</w:t>
      </w:r>
    </w:p>
    <w:p w14:paraId="2F82901F" w14:textId="77777777" w:rsidR="00C33A48" w:rsidRPr="00B20AE8" w:rsidRDefault="00C33A48" w:rsidP="0039402F">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14:paraId="2E385690" w14:textId="77777777" w:rsidTr="006A2BF1">
        <w:trPr>
          <w:cantSplit/>
          <w:jc w:val="center"/>
        </w:trPr>
        <w:tc>
          <w:tcPr>
            <w:tcW w:w="2376" w:type="dxa"/>
          </w:tcPr>
          <w:p w14:paraId="3EDFC8BB" w14:textId="77777777" w:rsidR="00C33A48" w:rsidRPr="00B20AE8" w:rsidRDefault="00C33A48" w:rsidP="0039402F">
            <w:pPr>
              <w:pStyle w:val="TAH"/>
            </w:pPr>
            <w:r w:rsidRPr="00B20AE8">
              <w:t>Band</w:t>
            </w:r>
          </w:p>
        </w:tc>
        <w:tc>
          <w:tcPr>
            <w:tcW w:w="1276" w:type="dxa"/>
          </w:tcPr>
          <w:p w14:paraId="2A24951D" w14:textId="77777777" w:rsidR="00C33A48" w:rsidRPr="00B20AE8" w:rsidRDefault="00C33A48" w:rsidP="0039402F">
            <w:pPr>
              <w:pStyle w:val="TAH"/>
            </w:pPr>
            <w:r w:rsidRPr="00B20AE8">
              <w:t>Maximum Level</w:t>
            </w:r>
          </w:p>
        </w:tc>
        <w:tc>
          <w:tcPr>
            <w:tcW w:w="1418" w:type="dxa"/>
          </w:tcPr>
          <w:p w14:paraId="58793195" w14:textId="77777777" w:rsidR="00C33A48" w:rsidRPr="00B20AE8" w:rsidRDefault="00C33A48" w:rsidP="0039402F">
            <w:pPr>
              <w:pStyle w:val="TAH"/>
            </w:pPr>
            <w:r w:rsidRPr="00B20AE8">
              <w:t>Measurement Bandwidth</w:t>
            </w:r>
          </w:p>
        </w:tc>
        <w:tc>
          <w:tcPr>
            <w:tcW w:w="1956" w:type="dxa"/>
          </w:tcPr>
          <w:p w14:paraId="3C6FF5E0" w14:textId="77777777" w:rsidR="00C33A48" w:rsidRPr="00B20AE8" w:rsidRDefault="00C33A48" w:rsidP="0039402F">
            <w:pPr>
              <w:pStyle w:val="TAH"/>
            </w:pPr>
            <w:r w:rsidRPr="00B20AE8">
              <w:t>Notes</w:t>
            </w:r>
          </w:p>
        </w:tc>
      </w:tr>
      <w:tr w:rsidR="00C33A48" w:rsidRPr="00B20AE8" w14:paraId="6000FFF6" w14:textId="77777777" w:rsidTr="006A2BF1">
        <w:trPr>
          <w:cantSplit/>
          <w:jc w:val="center"/>
        </w:trPr>
        <w:tc>
          <w:tcPr>
            <w:tcW w:w="2376" w:type="dxa"/>
          </w:tcPr>
          <w:p w14:paraId="425D9107" w14:textId="77777777" w:rsidR="00C33A48" w:rsidRPr="00B20AE8" w:rsidRDefault="00C33A48" w:rsidP="0039402F">
            <w:pPr>
              <w:pStyle w:val="TAC"/>
            </w:pPr>
            <w:r w:rsidRPr="00B20AE8">
              <w:t xml:space="preserve">1884.5 </w:t>
            </w:r>
            <w:r w:rsidRPr="00B20AE8">
              <w:noBreakHyphen/>
              <w:t xml:space="preserve"> 1915.7 MHz</w:t>
            </w:r>
          </w:p>
        </w:tc>
        <w:tc>
          <w:tcPr>
            <w:tcW w:w="1276" w:type="dxa"/>
          </w:tcPr>
          <w:p w14:paraId="1A9194A9" w14:textId="77777777"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14:paraId="5E00C613" w14:textId="77777777" w:rsidR="00C33A48" w:rsidRPr="00B20AE8" w:rsidRDefault="00C33A48" w:rsidP="0039402F">
            <w:pPr>
              <w:pStyle w:val="TAC"/>
            </w:pPr>
            <w:r w:rsidRPr="00B20AE8">
              <w:t>300 kHz</w:t>
            </w:r>
          </w:p>
        </w:tc>
        <w:tc>
          <w:tcPr>
            <w:tcW w:w="1956" w:type="dxa"/>
          </w:tcPr>
          <w:p w14:paraId="5EBBA6F5" w14:textId="77777777" w:rsidR="00C33A48" w:rsidRPr="00B20AE8" w:rsidRDefault="00C33A48" w:rsidP="0039402F">
            <w:pPr>
              <w:pStyle w:val="TAC"/>
            </w:pPr>
          </w:p>
        </w:tc>
      </w:tr>
    </w:tbl>
    <w:p w14:paraId="21685CFB" w14:textId="77777777" w:rsidR="00C33A48" w:rsidRPr="00B20AE8" w:rsidRDefault="00C33A48" w:rsidP="0039402F"/>
    <w:p w14:paraId="5366FE23" w14:textId="6CDFC897" w:rsidR="00C33A48" w:rsidRPr="00B20AE8" w:rsidRDefault="00C33A48" w:rsidP="0039402F">
      <w:pPr>
        <w:pStyle w:val="TH"/>
      </w:pPr>
      <w:r w:rsidRPr="00B20AE8">
        <w:t>Table 6.7.6.4.5.2-3:</w:t>
      </w:r>
      <w:r w:rsidR="00A33949">
        <w:t xml:space="preserve"> Void</w:t>
      </w:r>
    </w:p>
    <w:p w14:paraId="2B2C88AE" w14:textId="77777777" w:rsidR="00C33A48" w:rsidRPr="00B20AE8" w:rsidRDefault="00C33A48" w:rsidP="0039402F">
      <w:pPr>
        <w:pStyle w:val="NO"/>
      </w:pPr>
      <w:r w:rsidRPr="00B20AE8">
        <w:t>NOTE:</w:t>
      </w:r>
      <w:r w:rsidRPr="00B20AE8">
        <w:tab/>
        <w:t>This requirement for the frequency range 2610-2615 MHz may be applied to geographic areas in which both UTRA-TDD and UTRA-FDD are deployed.</w:t>
      </w:r>
    </w:p>
    <w:p w14:paraId="66845460" w14:textId="77777777" w:rsidR="00C33A48" w:rsidRPr="00B20AE8" w:rsidRDefault="00C33A48" w:rsidP="0039402F">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7DA5C68E" w14:textId="77777777" w:rsidR="00C33A48" w:rsidRPr="00B20AE8" w:rsidRDefault="00C33A48" w:rsidP="0039402F">
      <w:r w:rsidRPr="00B20AE8">
        <w:t>The TRP of any spurious emission shall not exceed:</w:t>
      </w:r>
    </w:p>
    <w:p w14:paraId="5BBF3410" w14:textId="77777777" w:rsidR="00C33A48" w:rsidRPr="00B20AE8" w:rsidRDefault="00C33A48" w:rsidP="0039402F">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848257E" w14:textId="77777777" w:rsidTr="006A2BF1">
        <w:trPr>
          <w:cantSplit/>
          <w:jc w:val="center"/>
        </w:trPr>
        <w:tc>
          <w:tcPr>
            <w:tcW w:w="2376" w:type="dxa"/>
          </w:tcPr>
          <w:p w14:paraId="513D3B07" w14:textId="77777777" w:rsidR="00C33A48" w:rsidRPr="00B20AE8" w:rsidRDefault="00C33A48" w:rsidP="0039402F">
            <w:pPr>
              <w:pStyle w:val="TAH"/>
            </w:pPr>
            <w:r w:rsidRPr="00B20AE8">
              <w:t>Operating Band</w:t>
            </w:r>
          </w:p>
        </w:tc>
        <w:tc>
          <w:tcPr>
            <w:tcW w:w="2376" w:type="dxa"/>
          </w:tcPr>
          <w:p w14:paraId="350E66FE" w14:textId="77777777" w:rsidR="00C33A48" w:rsidRPr="00B20AE8" w:rsidRDefault="00C33A48" w:rsidP="0039402F">
            <w:pPr>
              <w:pStyle w:val="TAH"/>
            </w:pPr>
            <w:r w:rsidRPr="00B20AE8">
              <w:t>Band</w:t>
            </w:r>
          </w:p>
        </w:tc>
        <w:tc>
          <w:tcPr>
            <w:tcW w:w="1276" w:type="dxa"/>
          </w:tcPr>
          <w:p w14:paraId="0491E3E3" w14:textId="77777777" w:rsidR="00C33A48" w:rsidRPr="00B20AE8" w:rsidRDefault="00C33A48" w:rsidP="0039402F">
            <w:pPr>
              <w:pStyle w:val="TAH"/>
            </w:pPr>
            <w:r w:rsidRPr="00B20AE8">
              <w:t>Maximum Level</w:t>
            </w:r>
          </w:p>
        </w:tc>
        <w:tc>
          <w:tcPr>
            <w:tcW w:w="1418" w:type="dxa"/>
          </w:tcPr>
          <w:p w14:paraId="6BE0251F" w14:textId="77777777" w:rsidR="00C33A48" w:rsidRPr="00B20AE8" w:rsidRDefault="00C33A48" w:rsidP="0039402F">
            <w:pPr>
              <w:pStyle w:val="TAH"/>
            </w:pPr>
            <w:r w:rsidRPr="00B20AE8">
              <w:t>Measurement Bandwidth</w:t>
            </w:r>
          </w:p>
        </w:tc>
        <w:tc>
          <w:tcPr>
            <w:tcW w:w="1956" w:type="dxa"/>
          </w:tcPr>
          <w:p w14:paraId="10FD162B" w14:textId="77777777" w:rsidR="00C33A48" w:rsidRPr="00B20AE8" w:rsidRDefault="00C33A48" w:rsidP="0039402F">
            <w:pPr>
              <w:pStyle w:val="TAH"/>
            </w:pPr>
            <w:r w:rsidRPr="00B20AE8">
              <w:t>Notes</w:t>
            </w:r>
          </w:p>
        </w:tc>
      </w:tr>
      <w:tr w:rsidR="004F339F" w:rsidRPr="00B20AE8" w14:paraId="71FAAA7F" w14:textId="77777777" w:rsidTr="006A2BF1">
        <w:trPr>
          <w:cantSplit/>
          <w:jc w:val="center"/>
        </w:trPr>
        <w:tc>
          <w:tcPr>
            <w:tcW w:w="2376" w:type="dxa"/>
          </w:tcPr>
          <w:p w14:paraId="62D3439D" w14:textId="77777777" w:rsidR="00C33A48" w:rsidRPr="00B20AE8" w:rsidRDefault="00C33A48" w:rsidP="0039402F">
            <w:pPr>
              <w:pStyle w:val="TAC"/>
            </w:pPr>
            <w:r w:rsidRPr="00B20AE8">
              <w:t>XIII</w:t>
            </w:r>
          </w:p>
        </w:tc>
        <w:tc>
          <w:tcPr>
            <w:tcW w:w="2376" w:type="dxa"/>
          </w:tcPr>
          <w:p w14:paraId="5DD5CD01" w14:textId="77777777" w:rsidR="00C33A48" w:rsidRPr="00B20AE8" w:rsidRDefault="00C33A48" w:rsidP="0039402F">
            <w:pPr>
              <w:pStyle w:val="TAC"/>
            </w:pPr>
            <w:r w:rsidRPr="00B20AE8">
              <w:t>763 - 775 MHz</w:t>
            </w:r>
          </w:p>
        </w:tc>
        <w:tc>
          <w:tcPr>
            <w:tcW w:w="1276" w:type="dxa"/>
          </w:tcPr>
          <w:p w14:paraId="6E267993" w14:textId="77777777" w:rsidR="00C33A48" w:rsidRPr="00B20AE8" w:rsidRDefault="00C33A48" w:rsidP="0039402F">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512F0EA" w14:textId="77777777" w:rsidR="00C33A48" w:rsidRPr="00B20AE8" w:rsidRDefault="00C33A48" w:rsidP="0039402F">
            <w:pPr>
              <w:pStyle w:val="TAC"/>
            </w:pPr>
            <w:r w:rsidRPr="00B20AE8">
              <w:t>6.25 kHz</w:t>
            </w:r>
          </w:p>
        </w:tc>
        <w:tc>
          <w:tcPr>
            <w:tcW w:w="1956" w:type="dxa"/>
          </w:tcPr>
          <w:p w14:paraId="52B12C3B" w14:textId="77777777" w:rsidR="00C33A48" w:rsidRPr="00B20AE8" w:rsidRDefault="00C33A48" w:rsidP="0039402F">
            <w:pPr>
              <w:pStyle w:val="TAC"/>
            </w:pPr>
          </w:p>
        </w:tc>
      </w:tr>
      <w:tr w:rsidR="004F339F" w:rsidRPr="00B20AE8" w14:paraId="0415E5BD" w14:textId="77777777" w:rsidTr="006A2BF1">
        <w:trPr>
          <w:cantSplit/>
          <w:jc w:val="center"/>
        </w:trPr>
        <w:tc>
          <w:tcPr>
            <w:tcW w:w="2376" w:type="dxa"/>
          </w:tcPr>
          <w:p w14:paraId="386BCCE3" w14:textId="77777777" w:rsidR="00C33A48" w:rsidRPr="00B20AE8" w:rsidRDefault="00C33A48" w:rsidP="0039402F">
            <w:pPr>
              <w:pStyle w:val="TAC"/>
            </w:pPr>
            <w:r w:rsidRPr="00B20AE8">
              <w:t>XIII</w:t>
            </w:r>
          </w:p>
        </w:tc>
        <w:tc>
          <w:tcPr>
            <w:tcW w:w="2376" w:type="dxa"/>
          </w:tcPr>
          <w:p w14:paraId="1A9FF8F5" w14:textId="77777777" w:rsidR="00C33A48" w:rsidRPr="00B20AE8" w:rsidRDefault="00C33A48" w:rsidP="0039402F">
            <w:pPr>
              <w:pStyle w:val="TAC"/>
            </w:pPr>
            <w:r w:rsidRPr="00B20AE8">
              <w:t>793 - 805 MHz</w:t>
            </w:r>
          </w:p>
        </w:tc>
        <w:tc>
          <w:tcPr>
            <w:tcW w:w="1276" w:type="dxa"/>
          </w:tcPr>
          <w:p w14:paraId="061E9657" w14:textId="77777777" w:rsidR="00C33A48" w:rsidRPr="00B20AE8" w:rsidRDefault="00C33A48" w:rsidP="0039402F">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E7A3815" w14:textId="77777777" w:rsidR="00C33A48" w:rsidRPr="00B20AE8" w:rsidRDefault="00C33A48" w:rsidP="0039402F">
            <w:pPr>
              <w:pStyle w:val="TAC"/>
            </w:pPr>
            <w:r w:rsidRPr="00B20AE8">
              <w:t>6.25 kHz</w:t>
            </w:r>
          </w:p>
        </w:tc>
        <w:tc>
          <w:tcPr>
            <w:tcW w:w="1956" w:type="dxa"/>
          </w:tcPr>
          <w:p w14:paraId="11C66B7A" w14:textId="77777777" w:rsidR="00C33A48" w:rsidRPr="00B20AE8" w:rsidRDefault="00C33A48" w:rsidP="0039402F">
            <w:pPr>
              <w:pStyle w:val="TAC"/>
            </w:pPr>
          </w:p>
        </w:tc>
      </w:tr>
      <w:tr w:rsidR="004F339F" w:rsidRPr="00B20AE8" w14:paraId="418CBCB8" w14:textId="77777777" w:rsidTr="006A2BF1">
        <w:trPr>
          <w:cantSplit/>
          <w:jc w:val="center"/>
        </w:trPr>
        <w:tc>
          <w:tcPr>
            <w:tcW w:w="2376" w:type="dxa"/>
          </w:tcPr>
          <w:p w14:paraId="571B42E6" w14:textId="77777777" w:rsidR="00C33A48" w:rsidRPr="00B20AE8" w:rsidRDefault="00C33A48" w:rsidP="0039402F">
            <w:pPr>
              <w:pStyle w:val="TAC"/>
            </w:pPr>
            <w:r w:rsidRPr="00B20AE8">
              <w:t>XIV</w:t>
            </w:r>
          </w:p>
        </w:tc>
        <w:tc>
          <w:tcPr>
            <w:tcW w:w="2376" w:type="dxa"/>
          </w:tcPr>
          <w:p w14:paraId="4BE25715" w14:textId="77777777" w:rsidR="00C33A48" w:rsidRPr="00B20AE8" w:rsidRDefault="00C33A48" w:rsidP="0039402F">
            <w:pPr>
              <w:pStyle w:val="TAC"/>
            </w:pPr>
            <w:r w:rsidRPr="00B20AE8">
              <w:t>769 - 775 MHz</w:t>
            </w:r>
          </w:p>
        </w:tc>
        <w:tc>
          <w:tcPr>
            <w:tcW w:w="1276" w:type="dxa"/>
          </w:tcPr>
          <w:p w14:paraId="45339F30" w14:textId="77777777" w:rsidR="00C33A48" w:rsidRPr="00B20AE8" w:rsidRDefault="00C33A48" w:rsidP="0039402F">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86ED71E" w14:textId="77777777" w:rsidR="00C33A48" w:rsidRPr="00B20AE8" w:rsidRDefault="00C33A48" w:rsidP="0039402F">
            <w:pPr>
              <w:pStyle w:val="TAC"/>
            </w:pPr>
            <w:r w:rsidRPr="00B20AE8">
              <w:t>6.25 kHz</w:t>
            </w:r>
          </w:p>
        </w:tc>
        <w:tc>
          <w:tcPr>
            <w:tcW w:w="1956" w:type="dxa"/>
          </w:tcPr>
          <w:p w14:paraId="7F3F7C33" w14:textId="77777777" w:rsidR="00C33A48" w:rsidRPr="00B20AE8" w:rsidRDefault="00C33A48" w:rsidP="0039402F">
            <w:pPr>
              <w:pStyle w:val="TAC"/>
            </w:pPr>
          </w:p>
        </w:tc>
      </w:tr>
      <w:tr w:rsidR="00C33A48" w:rsidRPr="00B20AE8" w14:paraId="6CAD9620" w14:textId="77777777" w:rsidTr="006A2BF1">
        <w:trPr>
          <w:cantSplit/>
          <w:jc w:val="center"/>
        </w:trPr>
        <w:tc>
          <w:tcPr>
            <w:tcW w:w="2376" w:type="dxa"/>
          </w:tcPr>
          <w:p w14:paraId="4F30B2FD" w14:textId="77777777" w:rsidR="00C33A48" w:rsidRPr="00B20AE8" w:rsidRDefault="00C33A48" w:rsidP="0039402F">
            <w:pPr>
              <w:pStyle w:val="TAC"/>
            </w:pPr>
            <w:r w:rsidRPr="00B20AE8">
              <w:t>XIV</w:t>
            </w:r>
          </w:p>
        </w:tc>
        <w:tc>
          <w:tcPr>
            <w:tcW w:w="2376" w:type="dxa"/>
          </w:tcPr>
          <w:p w14:paraId="1A4F6D14" w14:textId="77777777" w:rsidR="00C33A48" w:rsidRPr="00B20AE8" w:rsidRDefault="00C33A48" w:rsidP="0039402F">
            <w:pPr>
              <w:pStyle w:val="TAC"/>
            </w:pPr>
            <w:r w:rsidRPr="00B20AE8">
              <w:t>799 - 805 MHz</w:t>
            </w:r>
          </w:p>
        </w:tc>
        <w:tc>
          <w:tcPr>
            <w:tcW w:w="1276" w:type="dxa"/>
          </w:tcPr>
          <w:p w14:paraId="74185195" w14:textId="77777777" w:rsidR="00C33A48" w:rsidRPr="00B20AE8" w:rsidRDefault="00C33A48" w:rsidP="0039402F">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3FEBF9B" w14:textId="77777777" w:rsidR="00C33A48" w:rsidRPr="00B20AE8" w:rsidRDefault="00C33A48" w:rsidP="0039402F">
            <w:pPr>
              <w:pStyle w:val="TAC"/>
            </w:pPr>
            <w:r w:rsidRPr="00B20AE8">
              <w:t>6.25 kHz</w:t>
            </w:r>
          </w:p>
        </w:tc>
        <w:tc>
          <w:tcPr>
            <w:tcW w:w="1956" w:type="dxa"/>
          </w:tcPr>
          <w:p w14:paraId="3F098E87" w14:textId="77777777" w:rsidR="00C33A48" w:rsidRPr="00B20AE8" w:rsidRDefault="00C33A48" w:rsidP="0039402F">
            <w:pPr>
              <w:pStyle w:val="TAC"/>
            </w:pPr>
          </w:p>
        </w:tc>
      </w:tr>
    </w:tbl>
    <w:p w14:paraId="5A653598" w14:textId="77777777" w:rsidR="00C33A48" w:rsidRPr="00B20AE8" w:rsidRDefault="00C33A48" w:rsidP="0039402F"/>
    <w:p w14:paraId="77C5FEAD" w14:textId="77777777" w:rsidR="00C33A48" w:rsidRPr="00B20AE8" w:rsidRDefault="00C33A48" w:rsidP="0039402F">
      <w:r w:rsidRPr="00B20AE8">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01C839B9" w14:textId="77777777" w:rsidR="00C33A48" w:rsidRPr="00B20AE8" w:rsidRDefault="00C33A48" w:rsidP="0039402F">
      <w:r w:rsidRPr="00B20AE8">
        <w:t>The TRP of any spurious emission shall not exceed:</w:t>
      </w:r>
    </w:p>
    <w:p w14:paraId="795B1FE2" w14:textId="77777777" w:rsidR="00C33A48" w:rsidRPr="00B20AE8" w:rsidRDefault="00C33A48" w:rsidP="0039402F">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74939C47" w14:textId="77777777" w:rsidTr="006A2BF1">
        <w:trPr>
          <w:cantSplit/>
          <w:jc w:val="center"/>
        </w:trPr>
        <w:tc>
          <w:tcPr>
            <w:tcW w:w="2376" w:type="dxa"/>
          </w:tcPr>
          <w:p w14:paraId="37E30B5A" w14:textId="77777777" w:rsidR="00C33A48" w:rsidRPr="00B20AE8" w:rsidRDefault="00C33A48" w:rsidP="0039402F">
            <w:pPr>
              <w:pStyle w:val="TAH"/>
            </w:pPr>
            <w:r w:rsidRPr="00B20AE8">
              <w:t>Operating Band</w:t>
            </w:r>
          </w:p>
        </w:tc>
        <w:tc>
          <w:tcPr>
            <w:tcW w:w="2376" w:type="dxa"/>
          </w:tcPr>
          <w:p w14:paraId="1C375BFB" w14:textId="77777777" w:rsidR="00C33A48" w:rsidRPr="00B20AE8" w:rsidRDefault="00C33A48" w:rsidP="0039402F">
            <w:pPr>
              <w:pStyle w:val="TAH"/>
            </w:pPr>
            <w:r w:rsidRPr="00B20AE8">
              <w:t>Band</w:t>
            </w:r>
          </w:p>
        </w:tc>
        <w:tc>
          <w:tcPr>
            <w:tcW w:w="1276" w:type="dxa"/>
          </w:tcPr>
          <w:p w14:paraId="12D06F53" w14:textId="77777777" w:rsidR="00C33A48" w:rsidRPr="00B20AE8" w:rsidRDefault="00C33A48" w:rsidP="0039402F">
            <w:pPr>
              <w:pStyle w:val="TAH"/>
            </w:pPr>
            <w:r w:rsidRPr="00B20AE8">
              <w:t>Maximum Level</w:t>
            </w:r>
          </w:p>
        </w:tc>
        <w:tc>
          <w:tcPr>
            <w:tcW w:w="1418" w:type="dxa"/>
          </w:tcPr>
          <w:p w14:paraId="614B6D09" w14:textId="77777777" w:rsidR="00C33A48" w:rsidRPr="00B20AE8" w:rsidRDefault="00C33A48" w:rsidP="0039402F">
            <w:pPr>
              <w:pStyle w:val="TAH"/>
            </w:pPr>
            <w:r w:rsidRPr="00B20AE8">
              <w:t>Measurement Bandwidth</w:t>
            </w:r>
          </w:p>
        </w:tc>
        <w:tc>
          <w:tcPr>
            <w:tcW w:w="1956" w:type="dxa"/>
          </w:tcPr>
          <w:p w14:paraId="25A2E0B7" w14:textId="77777777" w:rsidR="00C33A48" w:rsidRPr="00B20AE8" w:rsidRDefault="00C33A48" w:rsidP="0039402F">
            <w:pPr>
              <w:pStyle w:val="TAH"/>
            </w:pPr>
            <w:r w:rsidRPr="00B20AE8">
              <w:t>Notes</w:t>
            </w:r>
          </w:p>
        </w:tc>
      </w:tr>
      <w:tr w:rsidR="00C33A48" w:rsidRPr="00B20AE8" w14:paraId="591E518E" w14:textId="77777777" w:rsidTr="006A2BF1">
        <w:trPr>
          <w:cantSplit/>
          <w:jc w:val="center"/>
        </w:trPr>
        <w:tc>
          <w:tcPr>
            <w:tcW w:w="2376" w:type="dxa"/>
          </w:tcPr>
          <w:p w14:paraId="5DDF3ACA" w14:textId="77777777" w:rsidR="00C33A48" w:rsidRPr="00B20AE8" w:rsidRDefault="00C33A48" w:rsidP="0039402F">
            <w:pPr>
              <w:pStyle w:val="TAC"/>
            </w:pPr>
            <w:r w:rsidRPr="00B20AE8">
              <w:t>XXVI</w:t>
            </w:r>
          </w:p>
        </w:tc>
        <w:tc>
          <w:tcPr>
            <w:tcW w:w="2376" w:type="dxa"/>
          </w:tcPr>
          <w:p w14:paraId="57DF3FE8" w14:textId="77777777" w:rsidR="00C33A48" w:rsidRPr="00B20AE8" w:rsidRDefault="00C33A48" w:rsidP="0039402F">
            <w:pPr>
              <w:pStyle w:val="TAC"/>
            </w:pPr>
            <w:r w:rsidRPr="00B20AE8">
              <w:t>851 - 859 MHz</w:t>
            </w:r>
          </w:p>
        </w:tc>
        <w:tc>
          <w:tcPr>
            <w:tcW w:w="1276" w:type="dxa"/>
          </w:tcPr>
          <w:p w14:paraId="2AA39008" w14:textId="77777777" w:rsidR="00C33A48" w:rsidRPr="00B20AE8" w:rsidRDefault="00C33A48" w:rsidP="0039402F">
            <w:pPr>
              <w:pStyle w:val="TAC"/>
            </w:pPr>
            <w:r w:rsidRPr="00B20AE8">
              <w:t>-</w:t>
            </w:r>
            <w:r w:rsidR="00F10F86" w:rsidRPr="00B20AE8">
              <w:rPr>
                <w:rFonts w:hint="eastAsia"/>
              </w:rPr>
              <w:t>4.4</w:t>
            </w:r>
            <w:r w:rsidR="00F10F86" w:rsidRPr="00B20AE8">
              <w:t xml:space="preserve"> </w:t>
            </w:r>
            <w:r w:rsidR="00A92864" w:rsidRPr="00B20AE8">
              <w:t>dBm</w:t>
            </w:r>
          </w:p>
        </w:tc>
        <w:tc>
          <w:tcPr>
            <w:tcW w:w="1418" w:type="dxa"/>
          </w:tcPr>
          <w:p w14:paraId="5FD95A32" w14:textId="77777777" w:rsidR="00C33A48" w:rsidRPr="00B20AE8" w:rsidRDefault="00C33A48" w:rsidP="0039402F">
            <w:pPr>
              <w:pStyle w:val="TAC"/>
            </w:pPr>
            <w:r w:rsidRPr="00B20AE8">
              <w:t>100 kHz</w:t>
            </w:r>
          </w:p>
        </w:tc>
        <w:tc>
          <w:tcPr>
            <w:tcW w:w="1956" w:type="dxa"/>
          </w:tcPr>
          <w:p w14:paraId="30662175" w14:textId="4BC06CAE" w:rsidR="00C33A48" w:rsidRPr="00B20AE8" w:rsidRDefault="00C33A48" w:rsidP="0039402F">
            <w:pPr>
              <w:pStyle w:val="TAC"/>
            </w:pPr>
            <w:r w:rsidRPr="00B20AE8">
              <w:t>Applicable for offsets &gt; 37.5</w:t>
            </w:r>
            <w:r w:rsidR="00A33949">
              <w:t> </w:t>
            </w:r>
            <w:r w:rsidRPr="00B20AE8">
              <w:t>kHz from the channel edge</w:t>
            </w:r>
          </w:p>
        </w:tc>
      </w:tr>
    </w:tbl>
    <w:p w14:paraId="7B2B9C6F" w14:textId="77777777" w:rsidR="00C33A48" w:rsidRPr="00B20AE8" w:rsidRDefault="00C33A48" w:rsidP="0039402F"/>
    <w:p w14:paraId="531D4516" w14:textId="77777777" w:rsidR="00C33A48" w:rsidRPr="00B20AE8" w:rsidRDefault="00C33A48" w:rsidP="00F437E4">
      <w:pPr>
        <w:pStyle w:val="H6"/>
      </w:pPr>
      <w:bookmarkStart w:id="4138" w:name="_Toc21123161"/>
      <w:bookmarkStart w:id="4139" w:name="_Toc45907354"/>
      <w:bookmarkStart w:id="4140" w:name="_Toc53181458"/>
      <w:r w:rsidRPr="00B20AE8">
        <w:t>6.7.6.4.5.3</w:t>
      </w:r>
      <w:r w:rsidRPr="00B20AE8">
        <w:tab/>
        <w:t>Single RAT E-UTRA operation</w:t>
      </w:r>
      <w:bookmarkEnd w:id="4138"/>
      <w:bookmarkEnd w:id="4139"/>
      <w:bookmarkEnd w:id="4140"/>
    </w:p>
    <w:p w14:paraId="24F03316" w14:textId="77777777" w:rsidR="00C33A48" w:rsidRPr="00B20AE8" w:rsidRDefault="00C33A48" w:rsidP="0039402F">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14:paraId="2DE4A185" w14:textId="77777777" w:rsidR="00C33A48" w:rsidRPr="00B20AE8" w:rsidRDefault="00C33A48" w:rsidP="0039402F">
      <w:pPr>
        <w:pStyle w:val="TH"/>
      </w:pPr>
      <w:r w:rsidRPr="00B20AE8">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4"/>
      </w:tblGrid>
      <w:tr w:rsidR="004F339F" w:rsidRPr="00B20AE8" w14:paraId="6100A1B9" w14:textId="77777777" w:rsidTr="006A2BF1">
        <w:trPr>
          <w:gridAfter w:val="1"/>
          <w:wAfter w:w="14" w:type="dxa"/>
          <w:cantSplit/>
          <w:jc w:val="center"/>
        </w:trPr>
        <w:tc>
          <w:tcPr>
            <w:tcW w:w="1515" w:type="dxa"/>
            <w:tcBorders>
              <w:bottom w:val="single" w:sz="4" w:space="0" w:color="auto"/>
            </w:tcBorders>
            <w:shd w:val="clear" w:color="auto" w:fill="auto"/>
          </w:tcPr>
          <w:p w14:paraId="37152C94" w14:textId="77777777" w:rsidR="00C33A48" w:rsidRPr="00B20AE8" w:rsidRDefault="00C33A48" w:rsidP="0039402F">
            <w:pPr>
              <w:pStyle w:val="TAH"/>
            </w:pPr>
            <w:r w:rsidRPr="00B20AE8">
              <w:t>System type to co-exist with</w:t>
            </w:r>
          </w:p>
        </w:tc>
        <w:tc>
          <w:tcPr>
            <w:tcW w:w="1701" w:type="dxa"/>
            <w:gridSpan w:val="2"/>
            <w:shd w:val="clear" w:color="auto" w:fill="auto"/>
          </w:tcPr>
          <w:p w14:paraId="425C0B9F" w14:textId="77777777" w:rsidR="00C33A48" w:rsidRPr="00B20AE8" w:rsidRDefault="00C33A48" w:rsidP="0039402F">
            <w:pPr>
              <w:pStyle w:val="TAH"/>
            </w:pPr>
            <w:r w:rsidRPr="00B20AE8">
              <w:t>Frequency range for co-existence requirement</w:t>
            </w:r>
          </w:p>
        </w:tc>
        <w:tc>
          <w:tcPr>
            <w:tcW w:w="1275" w:type="dxa"/>
            <w:gridSpan w:val="2"/>
            <w:shd w:val="clear" w:color="auto" w:fill="auto"/>
          </w:tcPr>
          <w:p w14:paraId="6036B524" w14:textId="77777777" w:rsidR="00C33A48" w:rsidRPr="00B20AE8" w:rsidRDefault="00C33A48" w:rsidP="0039402F">
            <w:pPr>
              <w:pStyle w:val="TAH"/>
            </w:pPr>
            <w:r w:rsidRPr="00B20AE8">
              <w:t>Maximum Level</w:t>
            </w:r>
          </w:p>
        </w:tc>
        <w:tc>
          <w:tcPr>
            <w:tcW w:w="1418" w:type="dxa"/>
            <w:gridSpan w:val="2"/>
            <w:shd w:val="clear" w:color="auto" w:fill="auto"/>
          </w:tcPr>
          <w:p w14:paraId="2DD012E0" w14:textId="77777777" w:rsidR="00C33A48" w:rsidRPr="00B20AE8" w:rsidRDefault="00C33A48" w:rsidP="0039402F">
            <w:pPr>
              <w:pStyle w:val="TAH"/>
            </w:pPr>
            <w:r w:rsidRPr="00B20AE8">
              <w:t>Measurement Bandwidth</w:t>
            </w:r>
          </w:p>
        </w:tc>
        <w:tc>
          <w:tcPr>
            <w:tcW w:w="3642" w:type="dxa"/>
            <w:gridSpan w:val="2"/>
            <w:shd w:val="clear" w:color="auto" w:fill="auto"/>
          </w:tcPr>
          <w:p w14:paraId="2270EB53" w14:textId="77777777" w:rsidR="00C33A48" w:rsidRPr="00B20AE8" w:rsidRDefault="00C33A48" w:rsidP="0039402F">
            <w:pPr>
              <w:pStyle w:val="TAH"/>
            </w:pPr>
            <w:r w:rsidRPr="00B20AE8">
              <w:t>Note</w:t>
            </w:r>
          </w:p>
        </w:tc>
      </w:tr>
      <w:tr w:rsidR="003D3C64" w:rsidRPr="00B20AE8" w14:paraId="3F4B1A1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049167D" w14:textId="77777777" w:rsidR="003D3C64" w:rsidRPr="00B20AE8" w:rsidRDefault="003D3C64" w:rsidP="0039402F">
            <w:pPr>
              <w:pStyle w:val="TAC"/>
            </w:pPr>
            <w:r w:rsidRPr="00B20AE8">
              <w:t>GSM900</w:t>
            </w:r>
          </w:p>
        </w:tc>
        <w:tc>
          <w:tcPr>
            <w:tcW w:w="1701" w:type="dxa"/>
            <w:gridSpan w:val="2"/>
            <w:tcBorders>
              <w:left w:val="single" w:sz="4" w:space="0" w:color="auto"/>
            </w:tcBorders>
            <w:shd w:val="clear" w:color="auto" w:fill="auto"/>
          </w:tcPr>
          <w:p w14:paraId="3EF0A2E9" w14:textId="77777777" w:rsidR="003D3C64" w:rsidRPr="00B20AE8" w:rsidRDefault="003D3C64" w:rsidP="0039402F">
            <w:pPr>
              <w:pStyle w:val="TAC"/>
            </w:pPr>
            <w:r w:rsidRPr="00B20AE8">
              <w:t xml:space="preserve">921 </w:t>
            </w:r>
            <w:r w:rsidRPr="00B20AE8">
              <w:noBreakHyphen/>
              <w:t xml:space="preserve"> 960 MHz</w:t>
            </w:r>
          </w:p>
        </w:tc>
        <w:tc>
          <w:tcPr>
            <w:tcW w:w="1275" w:type="dxa"/>
            <w:gridSpan w:val="2"/>
            <w:shd w:val="clear" w:color="auto" w:fill="auto"/>
          </w:tcPr>
          <w:p w14:paraId="30A694E5" w14:textId="77777777" w:rsidR="003D3C64" w:rsidRPr="00B20AE8" w:rsidRDefault="003D3C64" w:rsidP="0039402F">
            <w:pPr>
              <w:pStyle w:val="TAC"/>
            </w:pPr>
            <w:r w:rsidRPr="00B20AE8">
              <w:t>-45.4 dBm</w:t>
            </w:r>
          </w:p>
        </w:tc>
        <w:tc>
          <w:tcPr>
            <w:tcW w:w="1418" w:type="dxa"/>
            <w:gridSpan w:val="2"/>
            <w:shd w:val="clear" w:color="auto" w:fill="auto"/>
          </w:tcPr>
          <w:p w14:paraId="01AADD47" w14:textId="77777777" w:rsidR="003D3C64" w:rsidRPr="00B20AE8" w:rsidRDefault="003D3C64" w:rsidP="0039402F">
            <w:pPr>
              <w:pStyle w:val="TAC"/>
            </w:pPr>
            <w:r w:rsidRPr="00B20AE8">
              <w:t>100 kHz</w:t>
            </w:r>
          </w:p>
        </w:tc>
        <w:tc>
          <w:tcPr>
            <w:tcW w:w="3642" w:type="dxa"/>
            <w:gridSpan w:val="2"/>
            <w:shd w:val="clear" w:color="auto" w:fill="auto"/>
          </w:tcPr>
          <w:p w14:paraId="12F7963B" w14:textId="6FD49500" w:rsidR="003D3C64" w:rsidRPr="00B20AE8" w:rsidRDefault="003D3C64" w:rsidP="0039402F">
            <w:pPr>
              <w:pStyle w:val="TAL"/>
            </w:pPr>
            <w:r w:rsidRPr="00B20AE8">
              <w:t>This requirement does not apply to</w:t>
            </w:r>
            <w:r>
              <w:t xml:space="preserve"> </w:t>
            </w:r>
            <w:r w:rsidRPr="00B20AE8">
              <w:t>BS operating in band 8</w:t>
            </w:r>
          </w:p>
        </w:tc>
      </w:tr>
      <w:tr w:rsidR="003D3C64" w:rsidRPr="00B20AE8" w14:paraId="0AA356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F33FDB4"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898C213" w14:textId="77777777" w:rsidR="003D3C64" w:rsidRPr="00B20AE8" w:rsidRDefault="003D3C64" w:rsidP="0039402F">
            <w:pPr>
              <w:pStyle w:val="TAC"/>
              <w:rPr>
                <w:rFonts w:cs="v5.0.0"/>
              </w:rPr>
            </w:pPr>
            <w:r w:rsidRPr="00B20AE8">
              <w:t>876 - 915 MHz</w:t>
            </w:r>
          </w:p>
        </w:tc>
        <w:tc>
          <w:tcPr>
            <w:tcW w:w="1275" w:type="dxa"/>
            <w:gridSpan w:val="2"/>
            <w:shd w:val="clear" w:color="auto" w:fill="auto"/>
          </w:tcPr>
          <w:p w14:paraId="275A2B05" w14:textId="77777777" w:rsidR="003D3C64" w:rsidRPr="00B20AE8" w:rsidRDefault="003D3C64" w:rsidP="0039402F">
            <w:pPr>
              <w:pStyle w:val="TAC"/>
            </w:pPr>
            <w:r w:rsidRPr="00B20AE8">
              <w:t>-49.4 dBm</w:t>
            </w:r>
          </w:p>
        </w:tc>
        <w:tc>
          <w:tcPr>
            <w:tcW w:w="1418" w:type="dxa"/>
            <w:gridSpan w:val="2"/>
            <w:shd w:val="clear" w:color="auto" w:fill="auto"/>
          </w:tcPr>
          <w:p w14:paraId="493129AB" w14:textId="77777777" w:rsidR="003D3C64" w:rsidRPr="00B20AE8" w:rsidRDefault="003D3C64" w:rsidP="0039402F">
            <w:pPr>
              <w:pStyle w:val="TAC"/>
              <w:rPr>
                <w:rFonts w:cs="v5.0.0"/>
              </w:rPr>
            </w:pPr>
            <w:r w:rsidRPr="00B20AE8">
              <w:t>100 kHz</w:t>
            </w:r>
          </w:p>
        </w:tc>
        <w:tc>
          <w:tcPr>
            <w:tcW w:w="3642" w:type="dxa"/>
            <w:gridSpan w:val="2"/>
            <w:shd w:val="clear" w:color="auto" w:fill="auto"/>
          </w:tcPr>
          <w:p w14:paraId="7E187091" w14:textId="0A9EB49F" w:rsidR="003D3C64" w:rsidRPr="00B20AE8" w:rsidDel="00813974" w:rsidRDefault="003D3C64" w:rsidP="0039402F">
            <w:pPr>
              <w:pStyle w:val="TAL"/>
            </w:pPr>
            <w:r w:rsidRPr="00B20AE8">
              <w:t>For the frequency range 880-915 MHz, this requirement does not apply to</w:t>
            </w:r>
            <w:r>
              <w:t xml:space="preserve"> </w:t>
            </w:r>
            <w:r w:rsidRPr="00B20AE8">
              <w:t xml:space="preserve">BS operating in band 8, since it is already covered by the requirement in </w:t>
            </w:r>
            <w:r>
              <w:t>clause </w:t>
            </w:r>
            <w:r w:rsidRPr="00B20AE8">
              <w:t>6.7.6.5.3.3</w:t>
            </w:r>
          </w:p>
        </w:tc>
      </w:tr>
      <w:tr w:rsidR="003D3C64" w:rsidRPr="00B20AE8" w14:paraId="4807E1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73FEE67" w14:textId="77777777" w:rsidR="003D3C64" w:rsidRPr="00B20AE8" w:rsidRDefault="003D3C64" w:rsidP="0039402F">
            <w:pPr>
              <w:pStyle w:val="TAC"/>
            </w:pPr>
            <w:r w:rsidRPr="00B20AE8">
              <w:t xml:space="preserve">DCS1800 </w:t>
            </w:r>
            <w:r w:rsidRPr="00B20AE8">
              <w:br/>
              <w:t>(NOTE 3)</w:t>
            </w:r>
          </w:p>
        </w:tc>
        <w:tc>
          <w:tcPr>
            <w:tcW w:w="1701" w:type="dxa"/>
            <w:gridSpan w:val="2"/>
            <w:tcBorders>
              <w:left w:val="single" w:sz="4" w:space="0" w:color="auto"/>
            </w:tcBorders>
            <w:shd w:val="clear" w:color="auto" w:fill="auto"/>
          </w:tcPr>
          <w:p w14:paraId="2AA9C5ED" w14:textId="77777777" w:rsidR="003D3C64" w:rsidRPr="00B20AE8" w:rsidRDefault="003D3C64" w:rsidP="0039402F">
            <w:pPr>
              <w:pStyle w:val="TAC"/>
              <w:rPr>
                <w:lang w:eastAsia="zh-CN"/>
              </w:rPr>
            </w:pPr>
            <w:r w:rsidRPr="00B20AE8">
              <w:t xml:space="preserve">1805 </w:t>
            </w:r>
            <w:r w:rsidRPr="00B20AE8">
              <w:noBreakHyphen/>
              <w:t xml:space="preserve"> 1880 MHz</w:t>
            </w:r>
          </w:p>
        </w:tc>
        <w:tc>
          <w:tcPr>
            <w:tcW w:w="1275" w:type="dxa"/>
            <w:gridSpan w:val="2"/>
            <w:shd w:val="clear" w:color="auto" w:fill="auto"/>
          </w:tcPr>
          <w:p w14:paraId="4E1AED23" w14:textId="77777777" w:rsidR="003D3C64" w:rsidRPr="00B20AE8" w:rsidRDefault="003D3C64" w:rsidP="0039402F">
            <w:pPr>
              <w:pStyle w:val="TAC"/>
            </w:pPr>
            <w:r w:rsidRPr="00B20AE8">
              <w:t>-35.4 dBm</w:t>
            </w:r>
          </w:p>
        </w:tc>
        <w:tc>
          <w:tcPr>
            <w:tcW w:w="1418" w:type="dxa"/>
            <w:gridSpan w:val="2"/>
            <w:shd w:val="clear" w:color="auto" w:fill="auto"/>
          </w:tcPr>
          <w:p w14:paraId="7A0841F6" w14:textId="77777777" w:rsidR="003D3C64" w:rsidRPr="00B20AE8" w:rsidRDefault="003D3C64" w:rsidP="0039402F">
            <w:pPr>
              <w:pStyle w:val="TAC"/>
            </w:pPr>
            <w:r w:rsidRPr="00B20AE8">
              <w:t>100 kHz</w:t>
            </w:r>
          </w:p>
        </w:tc>
        <w:tc>
          <w:tcPr>
            <w:tcW w:w="3642" w:type="dxa"/>
            <w:gridSpan w:val="2"/>
            <w:shd w:val="clear" w:color="auto" w:fill="auto"/>
          </w:tcPr>
          <w:p w14:paraId="29D769F0" w14:textId="0DEA4CB0" w:rsidR="003D3C64" w:rsidRPr="00B20AE8" w:rsidRDefault="003D3C64" w:rsidP="0039402F">
            <w:pPr>
              <w:pStyle w:val="TAL"/>
              <w:rPr>
                <w:lang w:eastAsia="zh-CN"/>
              </w:rPr>
            </w:pPr>
            <w:r w:rsidRPr="00B20AE8">
              <w:t>This requirement does not apply to</w:t>
            </w:r>
            <w:r>
              <w:t xml:space="preserve"> </w:t>
            </w:r>
            <w:r w:rsidRPr="00B20AE8">
              <w:t>BS operating in band 3.</w:t>
            </w:r>
          </w:p>
        </w:tc>
      </w:tr>
      <w:tr w:rsidR="003D3C64" w:rsidRPr="00B20AE8" w14:paraId="477FCED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1629FA6"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6F938D53" w14:textId="77777777" w:rsidR="003D3C64" w:rsidRPr="00B20AE8" w:rsidRDefault="003D3C64" w:rsidP="0039402F">
            <w:pPr>
              <w:pStyle w:val="TAC"/>
            </w:pPr>
            <w:r w:rsidRPr="00B20AE8">
              <w:t>1710 - 1785 MHz</w:t>
            </w:r>
          </w:p>
        </w:tc>
        <w:tc>
          <w:tcPr>
            <w:tcW w:w="1275" w:type="dxa"/>
            <w:gridSpan w:val="2"/>
            <w:shd w:val="clear" w:color="auto" w:fill="auto"/>
          </w:tcPr>
          <w:p w14:paraId="0AA1AA42" w14:textId="77777777" w:rsidR="003D3C64" w:rsidRPr="00B20AE8" w:rsidRDefault="003D3C64" w:rsidP="0039402F">
            <w:pPr>
              <w:pStyle w:val="TAC"/>
            </w:pPr>
            <w:r w:rsidRPr="00B20AE8">
              <w:t>-49.4 dBm</w:t>
            </w:r>
          </w:p>
        </w:tc>
        <w:tc>
          <w:tcPr>
            <w:tcW w:w="1418" w:type="dxa"/>
            <w:gridSpan w:val="2"/>
            <w:shd w:val="clear" w:color="auto" w:fill="auto"/>
          </w:tcPr>
          <w:p w14:paraId="770D5840" w14:textId="77777777" w:rsidR="003D3C64" w:rsidRPr="00B20AE8" w:rsidRDefault="003D3C64" w:rsidP="0039402F">
            <w:pPr>
              <w:pStyle w:val="TAC"/>
            </w:pPr>
            <w:r w:rsidRPr="00B20AE8">
              <w:t>100 kHz</w:t>
            </w:r>
          </w:p>
        </w:tc>
        <w:tc>
          <w:tcPr>
            <w:tcW w:w="3642" w:type="dxa"/>
            <w:gridSpan w:val="2"/>
            <w:shd w:val="clear" w:color="auto" w:fill="auto"/>
          </w:tcPr>
          <w:p w14:paraId="55FF8AE1" w14:textId="4863F006" w:rsidR="003D3C64" w:rsidRPr="00B20AE8" w:rsidRDefault="003D3C64" w:rsidP="0039402F">
            <w:pPr>
              <w:pStyle w:val="TAL"/>
            </w:pPr>
            <w:r w:rsidRPr="00B20AE8">
              <w:t>This requirement does not apply to</w:t>
            </w:r>
            <w:r>
              <w:t xml:space="preserve"> </w:t>
            </w:r>
            <w:r w:rsidRPr="00B20AE8">
              <w:t xml:space="preserve">BS operating in band 3, since it is already covered by the requirement in </w:t>
            </w:r>
            <w:r>
              <w:t>clause </w:t>
            </w:r>
            <w:r w:rsidRPr="00B20AE8">
              <w:t>6.7.6.5.3.3.</w:t>
            </w:r>
          </w:p>
        </w:tc>
      </w:tr>
      <w:tr w:rsidR="003D3C64" w:rsidRPr="00B20AE8" w14:paraId="269909E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D2F575E" w14:textId="77777777" w:rsidR="003D3C64" w:rsidRPr="00B20AE8" w:rsidRDefault="003D3C64" w:rsidP="0039402F">
            <w:pPr>
              <w:pStyle w:val="TAC"/>
            </w:pPr>
            <w:r w:rsidRPr="00B20AE8">
              <w:t>PCS1900</w:t>
            </w:r>
          </w:p>
        </w:tc>
        <w:tc>
          <w:tcPr>
            <w:tcW w:w="1701" w:type="dxa"/>
            <w:gridSpan w:val="2"/>
            <w:tcBorders>
              <w:left w:val="single" w:sz="4" w:space="0" w:color="auto"/>
            </w:tcBorders>
            <w:shd w:val="clear" w:color="auto" w:fill="auto"/>
          </w:tcPr>
          <w:p w14:paraId="6C376047" w14:textId="77777777" w:rsidR="003D3C64" w:rsidRPr="00B20AE8" w:rsidRDefault="003D3C64" w:rsidP="0039402F">
            <w:pPr>
              <w:pStyle w:val="TAC"/>
              <w:rPr>
                <w:lang w:eastAsia="zh-CN"/>
              </w:rPr>
            </w:pPr>
            <w:r w:rsidRPr="00B20AE8">
              <w:t xml:space="preserve">1930 </w:t>
            </w:r>
            <w:r w:rsidRPr="00B20AE8">
              <w:noBreakHyphen/>
              <w:t xml:space="preserve"> 1990 MHz</w:t>
            </w:r>
          </w:p>
        </w:tc>
        <w:tc>
          <w:tcPr>
            <w:tcW w:w="1275" w:type="dxa"/>
            <w:gridSpan w:val="2"/>
            <w:shd w:val="clear" w:color="auto" w:fill="auto"/>
          </w:tcPr>
          <w:p w14:paraId="2375674D" w14:textId="77777777" w:rsidR="003D3C64" w:rsidRPr="00B20AE8" w:rsidRDefault="003D3C64" w:rsidP="0039402F">
            <w:pPr>
              <w:pStyle w:val="TAC"/>
            </w:pPr>
            <w:r w:rsidRPr="00B20AE8">
              <w:t>-35.4 dBm</w:t>
            </w:r>
          </w:p>
        </w:tc>
        <w:tc>
          <w:tcPr>
            <w:tcW w:w="1418" w:type="dxa"/>
            <w:gridSpan w:val="2"/>
            <w:shd w:val="clear" w:color="auto" w:fill="auto"/>
          </w:tcPr>
          <w:p w14:paraId="6A08B0D7" w14:textId="77777777" w:rsidR="003D3C64" w:rsidRPr="00B20AE8" w:rsidRDefault="003D3C64" w:rsidP="0039402F">
            <w:pPr>
              <w:pStyle w:val="TAC"/>
            </w:pPr>
            <w:r w:rsidRPr="00B20AE8">
              <w:t>100 kHz</w:t>
            </w:r>
          </w:p>
        </w:tc>
        <w:tc>
          <w:tcPr>
            <w:tcW w:w="3642" w:type="dxa"/>
            <w:gridSpan w:val="2"/>
            <w:shd w:val="clear" w:color="auto" w:fill="auto"/>
          </w:tcPr>
          <w:p w14:paraId="6A7506F6" w14:textId="6F8D56B7" w:rsidR="003D3C64" w:rsidRPr="00B20AE8" w:rsidRDefault="003D3C64" w:rsidP="0039402F">
            <w:pPr>
              <w:pStyle w:val="TAL"/>
            </w:pPr>
            <w:r w:rsidRPr="00B20AE8">
              <w:t>This requirement does not apply to</w:t>
            </w:r>
            <w:r>
              <w:t xml:space="preserve"> </w:t>
            </w:r>
            <w:r w:rsidRPr="00B20AE8">
              <w:t>BS operating in band 2</w:t>
            </w:r>
            <w:r w:rsidRPr="00B20AE8">
              <w:rPr>
                <w:lang w:eastAsia="zh-CN"/>
              </w:rPr>
              <w:t>, 25</w:t>
            </w:r>
            <w:r w:rsidRPr="00B20AE8">
              <w:t>, band 36 or band 70.</w:t>
            </w:r>
          </w:p>
        </w:tc>
      </w:tr>
      <w:tr w:rsidR="003D3C64" w:rsidRPr="00B20AE8" w14:paraId="76B7521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81E748E"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236A52EA" w14:textId="77777777" w:rsidR="003D3C64" w:rsidRPr="00B20AE8" w:rsidRDefault="003D3C64" w:rsidP="0039402F">
            <w:pPr>
              <w:pStyle w:val="TAC"/>
              <w:rPr>
                <w:lang w:eastAsia="zh-CN"/>
              </w:rPr>
            </w:pPr>
            <w:r w:rsidRPr="00B20AE8">
              <w:t xml:space="preserve">1850 </w:t>
            </w:r>
            <w:r w:rsidRPr="00B20AE8">
              <w:noBreakHyphen/>
              <w:t xml:space="preserve"> 1910 MHz</w:t>
            </w:r>
          </w:p>
          <w:p w14:paraId="40FBA0FE" w14:textId="77777777" w:rsidR="003D3C64" w:rsidRPr="00B20AE8" w:rsidRDefault="003D3C64" w:rsidP="0039402F">
            <w:pPr>
              <w:pStyle w:val="TAC"/>
              <w:rPr>
                <w:lang w:eastAsia="zh-CN"/>
              </w:rPr>
            </w:pPr>
          </w:p>
        </w:tc>
        <w:tc>
          <w:tcPr>
            <w:tcW w:w="1275" w:type="dxa"/>
            <w:gridSpan w:val="2"/>
            <w:shd w:val="clear" w:color="auto" w:fill="auto"/>
          </w:tcPr>
          <w:p w14:paraId="105BFCC7" w14:textId="77777777" w:rsidR="003D3C64" w:rsidRPr="00B20AE8" w:rsidRDefault="003D3C64" w:rsidP="0039402F">
            <w:pPr>
              <w:pStyle w:val="TAC"/>
            </w:pPr>
            <w:r w:rsidRPr="00B20AE8">
              <w:t>-49.4 dBm</w:t>
            </w:r>
          </w:p>
        </w:tc>
        <w:tc>
          <w:tcPr>
            <w:tcW w:w="1418" w:type="dxa"/>
            <w:gridSpan w:val="2"/>
            <w:shd w:val="clear" w:color="auto" w:fill="auto"/>
          </w:tcPr>
          <w:p w14:paraId="33FD233A" w14:textId="77777777" w:rsidR="003D3C64" w:rsidRPr="00B20AE8" w:rsidRDefault="003D3C64" w:rsidP="0039402F">
            <w:pPr>
              <w:pStyle w:val="TAC"/>
            </w:pPr>
            <w:r w:rsidRPr="00B20AE8">
              <w:t>100 kHz</w:t>
            </w:r>
          </w:p>
        </w:tc>
        <w:tc>
          <w:tcPr>
            <w:tcW w:w="3642" w:type="dxa"/>
            <w:gridSpan w:val="2"/>
            <w:shd w:val="clear" w:color="auto" w:fill="auto"/>
          </w:tcPr>
          <w:p w14:paraId="113D461C" w14:textId="65FB20A9" w:rsidR="003D3C64" w:rsidRPr="00B20AE8" w:rsidRDefault="003D3C64" w:rsidP="0039402F">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since it is already covered by the requirement in </w:t>
            </w:r>
            <w:r>
              <w:t>clause </w:t>
            </w:r>
            <w:r w:rsidRPr="00B20AE8">
              <w:t>6.7.6.5.3.3.</w:t>
            </w:r>
            <w:r>
              <w:t xml:space="preserve"> </w:t>
            </w:r>
            <w:r w:rsidRPr="00B20AE8">
              <w:t>This requirement does not apply to</w:t>
            </w:r>
            <w:r>
              <w:t xml:space="preserve"> </w:t>
            </w:r>
            <w:r w:rsidRPr="00B20AE8">
              <w:t>BS operating in band 35.</w:t>
            </w:r>
          </w:p>
        </w:tc>
      </w:tr>
      <w:tr w:rsidR="003D3C64" w:rsidRPr="00B20AE8" w14:paraId="546EE1A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D47BB1" w14:textId="77777777" w:rsidR="003D3C64" w:rsidRPr="00B20AE8" w:rsidRDefault="003D3C64" w:rsidP="0039402F">
            <w:pPr>
              <w:pStyle w:val="TAC"/>
            </w:pPr>
            <w:r w:rsidRPr="00B20AE8">
              <w:t>GSM850 or CDMA850</w:t>
            </w:r>
          </w:p>
        </w:tc>
        <w:tc>
          <w:tcPr>
            <w:tcW w:w="1701" w:type="dxa"/>
            <w:gridSpan w:val="2"/>
            <w:tcBorders>
              <w:left w:val="single" w:sz="4" w:space="0" w:color="auto"/>
            </w:tcBorders>
            <w:shd w:val="clear" w:color="auto" w:fill="auto"/>
          </w:tcPr>
          <w:p w14:paraId="7F9A1894" w14:textId="77777777" w:rsidR="003D3C64" w:rsidRPr="00B20AE8" w:rsidRDefault="003D3C64" w:rsidP="0039402F">
            <w:pPr>
              <w:pStyle w:val="TAC"/>
            </w:pPr>
            <w:r w:rsidRPr="00B20AE8">
              <w:t>869 - 894 MHz</w:t>
            </w:r>
          </w:p>
        </w:tc>
        <w:tc>
          <w:tcPr>
            <w:tcW w:w="1275" w:type="dxa"/>
            <w:gridSpan w:val="2"/>
            <w:shd w:val="clear" w:color="auto" w:fill="auto"/>
          </w:tcPr>
          <w:p w14:paraId="55ADD987" w14:textId="77777777" w:rsidR="003D3C64" w:rsidRPr="00B20AE8" w:rsidRDefault="003D3C64" w:rsidP="0039402F">
            <w:pPr>
              <w:pStyle w:val="TAC"/>
            </w:pPr>
            <w:r w:rsidRPr="00B20AE8">
              <w:t>-45.4 dBm</w:t>
            </w:r>
          </w:p>
        </w:tc>
        <w:tc>
          <w:tcPr>
            <w:tcW w:w="1418" w:type="dxa"/>
            <w:gridSpan w:val="2"/>
            <w:shd w:val="clear" w:color="auto" w:fill="auto"/>
          </w:tcPr>
          <w:p w14:paraId="097F0250" w14:textId="77777777" w:rsidR="003D3C64" w:rsidRPr="00B20AE8" w:rsidRDefault="003D3C64" w:rsidP="0039402F">
            <w:pPr>
              <w:pStyle w:val="TAC"/>
            </w:pPr>
            <w:r w:rsidRPr="00B20AE8">
              <w:t>100 kHz</w:t>
            </w:r>
          </w:p>
        </w:tc>
        <w:tc>
          <w:tcPr>
            <w:tcW w:w="3642" w:type="dxa"/>
            <w:gridSpan w:val="2"/>
            <w:shd w:val="clear" w:color="auto" w:fill="auto"/>
          </w:tcPr>
          <w:p w14:paraId="68886A9C" w14:textId="77777777" w:rsidR="003D3C64" w:rsidRPr="00B20AE8" w:rsidRDefault="003D3C64" w:rsidP="0039402F">
            <w:pPr>
              <w:pStyle w:val="TAL"/>
            </w:pPr>
            <w:r w:rsidRPr="00B20AE8">
              <w:rPr>
                <w:rFonts w:cs="v5.0.0"/>
              </w:rPr>
              <w:t>This requirement does not apply to BS operating in band 5 or 26.</w:t>
            </w:r>
            <w:r w:rsidRPr="00B20AE8">
              <w:t xml:space="preserve"> This requirement applies to E-UTRA BS operating in Band 27 for the frequency range 879-894 MHz.</w:t>
            </w:r>
          </w:p>
        </w:tc>
      </w:tr>
      <w:tr w:rsidR="003D3C64" w:rsidRPr="00B20AE8" w14:paraId="30112D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D47F1E"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3F1D7080" w14:textId="77777777" w:rsidR="003D3C64" w:rsidRPr="00B20AE8" w:rsidRDefault="003D3C64" w:rsidP="0039402F">
            <w:pPr>
              <w:pStyle w:val="TAC"/>
            </w:pPr>
            <w:r w:rsidRPr="00B20AE8">
              <w:t xml:space="preserve">824 </w:t>
            </w:r>
            <w:r w:rsidRPr="00B20AE8">
              <w:noBreakHyphen/>
              <w:t xml:space="preserve"> 849 MHz</w:t>
            </w:r>
          </w:p>
        </w:tc>
        <w:tc>
          <w:tcPr>
            <w:tcW w:w="1275" w:type="dxa"/>
            <w:gridSpan w:val="2"/>
            <w:shd w:val="clear" w:color="auto" w:fill="auto"/>
          </w:tcPr>
          <w:p w14:paraId="6771A6BB" w14:textId="77777777" w:rsidR="003D3C64" w:rsidRPr="00B20AE8" w:rsidRDefault="003D3C64" w:rsidP="0039402F">
            <w:pPr>
              <w:pStyle w:val="TAC"/>
            </w:pPr>
            <w:r w:rsidRPr="00B20AE8">
              <w:t>-49.4 dBm</w:t>
            </w:r>
          </w:p>
        </w:tc>
        <w:tc>
          <w:tcPr>
            <w:tcW w:w="1418" w:type="dxa"/>
            <w:gridSpan w:val="2"/>
            <w:shd w:val="clear" w:color="auto" w:fill="auto"/>
          </w:tcPr>
          <w:p w14:paraId="0E1631AC" w14:textId="77777777" w:rsidR="003D3C64" w:rsidRPr="00B20AE8" w:rsidRDefault="003D3C64" w:rsidP="0039402F">
            <w:pPr>
              <w:pStyle w:val="TAC"/>
            </w:pPr>
            <w:r w:rsidRPr="00B20AE8">
              <w:t>100 kHz</w:t>
            </w:r>
          </w:p>
        </w:tc>
        <w:tc>
          <w:tcPr>
            <w:tcW w:w="3642" w:type="dxa"/>
            <w:gridSpan w:val="2"/>
            <w:shd w:val="clear" w:color="auto" w:fill="auto"/>
          </w:tcPr>
          <w:p w14:paraId="047C4FE1" w14:textId="5CE2C422" w:rsidR="003D3C64" w:rsidRPr="00B20AE8" w:rsidRDefault="003D3C64" w:rsidP="0039402F">
            <w:pPr>
              <w:pStyle w:val="TAL"/>
            </w:pPr>
            <w:r w:rsidRPr="00B20AE8">
              <w:t xml:space="preserve">This requirement does not apply to BS operating in band 5 or 26, since it is already covered by the requirement in </w:t>
            </w:r>
            <w:r>
              <w:t>clause </w:t>
            </w:r>
            <w:r w:rsidRPr="00B20AE8">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4C7C71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46168A" w14:textId="253F61FA" w:rsidR="003D3C64" w:rsidRPr="00B20AE8" w:rsidRDefault="003D3C64" w:rsidP="0039402F">
            <w:pPr>
              <w:pStyle w:val="TAC"/>
              <w:rPr>
                <w:lang w:val="sv-SE"/>
              </w:rPr>
            </w:pPr>
            <w:r w:rsidRPr="00B20AE8">
              <w:rPr>
                <w:lang w:val="sv-SE"/>
              </w:rPr>
              <w:t xml:space="preserve">UTRA FDD Band I or </w:t>
            </w:r>
          </w:p>
        </w:tc>
        <w:tc>
          <w:tcPr>
            <w:tcW w:w="1701" w:type="dxa"/>
            <w:gridSpan w:val="2"/>
            <w:tcBorders>
              <w:left w:val="single" w:sz="4" w:space="0" w:color="auto"/>
            </w:tcBorders>
            <w:shd w:val="clear" w:color="auto" w:fill="auto"/>
          </w:tcPr>
          <w:p w14:paraId="48DB5472" w14:textId="77777777" w:rsidR="003D3C64" w:rsidRPr="00B20AE8" w:rsidRDefault="003D3C64" w:rsidP="0039402F">
            <w:pPr>
              <w:pStyle w:val="TAC"/>
            </w:pPr>
            <w:r w:rsidRPr="00B20AE8">
              <w:t>2110 - 2170 MHz</w:t>
            </w:r>
          </w:p>
        </w:tc>
        <w:tc>
          <w:tcPr>
            <w:tcW w:w="1275" w:type="dxa"/>
            <w:gridSpan w:val="2"/>
            <w:shd w:val="clear" w:color="auto" w:fill="auto"/>
          </w:tcPr>
          <w:p w14:paraId="2143689E" w14:textId="77777777" w:rsidR="003D3C64" w:rsidRPr="00B20AE8" w:rsidRDefault="003D3C64" w:rsidP="0039402F">
            <w:pPr>
              <w:pStyle w:val="TAC"/>
            </w:pPr>
            <w:r w:rsidRPr="00B20AE8">
              <w:t>-40.4 dBm</w:t>
            </w:r>
          </w:p>
        </w:tc>
        <w:tc>
          <w:tcPr>
            <w:tcW w:w="1418" w:type="dxa"/>
            <w:gridSpan w:val="2"/>
            <w:shd w:val="clear" w:color="auto" w:fill="auto"/>
          </w:tcPr>
          <w:p w14:paraId="321128A7" w14:textId="77777777" w:rsidR="003D3C64" w:rsidRPr="00B20AE8" w:rsidRDefault="003D3C64" w:rsidP="0039402F">
            <w:pPr>
              <w:pStyle w:val="TAC"/>
            </w:pPr>
            <w:r w:rsidRPr="00B20AE8">
              <w:t>1 MHz</w:t>
            </w:r>
          </w:p>
        </w:tc>
        <w:tc>
          <w:tcPr>
            <w:tcW w:w="3642" w:type="dxa"/>
            <w:gridSpan w:val="2"/>
            <w:shd w:val="clear" w:color="auto" w:fill="auto"/>
          </w:tcPr>
          <w:p w14:paraId="57514B6F" w14:textId="623692AD" w:rsidR="003D3C64" w:rsidRPr="00B20AE8" w:rsidRDefault="003D3C64" w:rsidP="0039402F">
            <w:pPr>
              <w:pStyle w:val="TAL"/>
            </w:pPr>
            <w:r w:rsidRPr="00B20AE8">
              <w:t>This requirement does not apply to</w:t>
            </w:r>
            <w:r>
              <w:t xml:space="preserve"> </w:t>
            </w:r>
            <w:r w:rsidRPr="00B20AE8">
              <w:t>BS operating in band 1 or 65,</w:t>
            </w:r>
          </w:p>
        </w:tc>
      </w:tr>
      <w:tr w:rsidR="003D3C64" w:rsidRPr="00B20AE8" w14:paraId="2ED0E4A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2D175E" w14:textId="5912A794" w:rsidR="003D3C64" w:rsidRPr="00B20AE8" w:rsidRDefault="003D3C64" w:rsidP="0039402F">
            <w:pPr>
              <w:pStyle w:val="TAC"/>
            </w:pPr>
            <w:r w:rsidRPr="00B20AE8">
              <w:rPr>
                <w:lang w:val="sv-SE"/>
              </w:rPr>
              <w:t>E-UTRA Band 1 or NR band n1</w:t>
            </w:r>
          </w:p>
        </w:tc>
        <w:tc>
          <w:tcPr>
            <w:tcW w:w="1701" w:type="dxa"/>
            <w:gridSpan w:val="2"/>
            <w:tcBorders>
              <w:left w:val="single" w:sz="4" w:space="0" w:color="auto"/>
            </w:tcBorders>
            <w:shd w:val="clear" w:color="auto" w:fill="auto"/>
          </w:tcPr>
          <w:p w14:paraId="5FE64777" w14:textId="77777777" w:rsidR="003D3C64" w:rsidRPr="00B20AE8" w:rsidRDefault="003D3C64" w:rsidP="0039402F">
            <w:pPr>
              <w:pStyle w:val="TAC"/>
              <w:rPr>
                <w:lang w:eastAsia="zh-CN"/>
              </w:rPr>
            </w:pPr>
            <w:r w:rsidRPr="00B20AE8">
              <w:t>1920 - 1980 MHz</w:t>
            </w:r>
          </w:p>
          <w:p w14:paraId="205083AA" w14:textId="77777777" w:rsidR="003D3C64" w:rsidRPr="00B20AE8" w:rsidRDefault="003D3C64" w:rsidP="0039402F">
            <w:pPr>
              <w:pStyle w:val="TAC"/>
              <w:rPr>
                <w:lang w:eastAsia="zh-CN"/>
              </w:rPr>
            </w:pPr>
          </w:p>
        </w:tc>
        <w:tc>
          <w:tcPr>
            <w:tcW w:w="1275" w:type="dxa"/>
            <w:gridSpan w:val="2"/>
            <w:shd w:val="clear" w:color="auto" w:fill="auto"/>
          </w:tcPr>
          <w:p w14:paraId="4BD7C5A8" w14:textId="77777777" w:rsidR="003D3C64" w:rsidRPr="00B20AE8" w:rsidRDefault="003D3C64" w:rsidP="0039402F">
            <w:pPr>
              <w:pStyle w:val="TAC"/>
            </w:pPr>
            <w:r w:rsidRPr="00B20AE8">
              <w:t>-37.4 dBm</w:t>
            </w:r>
          </w:p>
        </w:tc>
        <w:tc>
          <w:tcPr>
            <w:tcW w:w="1418" w:type="dxa"/>
            <w:gridSpan w:val="2"/>
            <w:shd w:val="clear" w:color="auto" w:fill="auto"/>
          </w:tcPr>
          <w:p w14:paraId="2FC6A103" w14:textId="77777777" w:rsidR="003D3C64" w:rsidRPr="00B20AE8" w:rsidRDefault="003D3C64" w:rsidP="0039402F">
            <w:pPr>
              <w:pStyle w:val="TAC"/>
            </w:pPr>
            <w:r w:rsidRPr="00B20AE8">
              <w:t>1 MHz</w:t>
            </w:r>
          </w:p>
        </w:tc>
        <w:tc>
          <w:tcPr>
            <w:tcW w:w="3642" w:type="dxa"/>
            <w:gridSpan w:val="2"/>
            <w:shd w:val="clear" w:color="auto" w:fill="auto"/>
          </w:tcPr>
          <w:p w14:paraId="721BC7E7" w14:textId="3C097E64" w:rsidR="003D3C64" w:rsidRPr="00B20AE8" w:rsidRDefault="003D3C64" w:rsidP="0039402F">
            <w:pPr>
              <w:pStyle w:val="TAL"/>
            </w:pPr>
            <w:r w:rsidRPr="00B20AE8">
              <w:t>This requirement does not apply to</w:t>
            </w:r>
            <w:r>
              <w:t xml:space="preserve"> </w:t>
            </w:r>
            <w:r w:rsidRPr="00B20AE8">
              <w:t xml:space="preserve">BS operating in band 1 or 65, since it is already covered by the requirement in </w:t>
            </w:r>
            <w:r>
              <w:t>clause </w:t>
            </w:r>
            <w:r w:rsidRPr="00B20AE8">
              <w:t>6.7.6.5.3.3.</w:t>
            </w:r>
          </w:p>
        </w:tc>
      </w:tr>
      <w:tr w:rsidR="003D3C64" w:rsidRPr="00B20AE8" w14:paraId="7476CF5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9A87A6" w14:textId="421070FD" w:rsidR="003D3C64" w:rsidRPr="00B20AE8" w:rsidRDefault="003D3C64" w:rsidP="0039402F">
            <w:pPr>
              <w:pStyle w:val="TAC"/>
              <w:rPr>
                <w:lang w:val="sv-SE"/>
              </w:rPr>
            </w:pPr>
            <w:r w:rsidRPr="00B20AE8">
              <w:rPr>
                <w:lang w:val="sv-SE"/>
              </w:rPr>
              <w:t>UTRA FDD Band II or</w:t>
            </w:r>
          </w:p>
        </w:tc>
        <w:tc>
          <w:tcPr>
            <w:tcW w:w="1701" w:type="dxa"/>
            <w:gridSpan w:val="2"/>
            <w:tcBorders>
              <w:left w:val="single" w:sz="4" w:space="0" w:color="auto"/>
            </w:tcBorders>
            <w:shd w:val="clear" w:color="auto" w:fill="auto"/>
          </w:tcPr>
          <w:p w14:paraId="37529EEE" w14:textId="77777777" w:rsidR="003D3C64" w:rsidRPr="00B20AE8" w:rsidRDefault="003D3C64" w:rsidP="0039402F">
            <w:pPr>
              <w:pStyle w:val="TAC"/>
              <w:rPr>
                <w:lang w:eastAsia="zh-CN"/>
              </w:rPr>
            </w:pPr>
            <w:r w:rsidRPr="00B20AE8">
              <w:t>1930 - 1990 MHz</w:t>
            </w:r>
          </w:p>
          <w:p w14:paraId="77A7F011" w14:textId="77777777" w:rsidR="003D3C64" w:rsidRPr="00B20AE8" w:rsidRDefault="003D3C64" w:rsidP="0039402F">
            <w:pPr>
              <w:pStyle w:val="TAC"/>
              <w:rPr>
                <w:lang w:eastAsia="zh-CN"/>
              </w:rPr>
            </w:pPr>
          </w:p>
        </w:tc>
        <w:tc>
          <w:tcPr>
            <w:tcW w:w="1275" w:type="dxa"/>
            <w:gridSpan w:val="2"/>
            <w:shd w:val="clear" w:color="auto" w:fill="auto"/>
          </w:tcPr>
          <w:p w14:paraId="00B1B3B1" w14:textId="77777777" w:rsidR="003D3C64" w:rsidRPr="00B20AE8" w:rsidRDefault="003D3C64" w:rsidP="0039402F">
            <w:pPr>
              <w:pStyle w:val="TAC"/>
            </w:pPr>
            <w:r w:rsidRPr="00B20AE8">
              <w:t>-40.4 dBm</w:t>
            </w:r>
          </w:p>
        </w:tc>
        <w:tc>
          <w:tcPr>
            <w:tcW w:w="1418" w:type="dxa"/>
            <w:gridSpan w:val="2"/>
            <w:shd w:val="clear" w:color="auto" w:fill="auto"/>
          </w:tcPr>
          <w:p w14:paraId="3C4735FD" w14:textId="77777777" w:rsidR="003D3C64" w:rsidRPr="00B20AE8" w:rsidRDefault="003D3C64" w:rsidP="0039402F">
            <w:pPr>
              <w:pStyle w:val="TAC"/>
            </w:pPr>
            <w:r w:rsidRPr="00B20AE8">
              <w:t>1 MHz</w:t>
            </w:r>
          </w:p>
        </w:tc>
        <w:tc>
          <w:tcPr>
            <w:tcW w:w="3642" w:type="dxa"/>
            <w:gridSpan w:val="2"/>
            <w:shd w:val="clear" w:color="auto" w:fill="auto"/>
          </w:tcPr>
          <w:p w14:paraId="12EEF698" w14:textId="46297A01" w:rsidR="003D3C64" w:rsidRPr="00B20AE8" w:rsidRDefault="003D3C64" w:rsidP="0039402F">
            <w:pPr>
              <w:pStyle w:val="TAL"/>
            </w:pPr>
            <w:r w:rsidRPr="00B20AE8">
              <w:t>This requirement does not apply to</w:t>
            </w:r>
            <w:r>
              <w:t xml:space="preserve"> </w:t>
            </w:r>
            <w:r w:rsidRPr="00B20AE8">
              <w:t>BS operating in band 2</w:t>
            </w:r>
            <w:r w:rsidRPr="00B20AE8">
              <w:rPr>
                <w:lang w:eastAsia="zh-CN"/>
              </w:rPr>
              <w:t>, 25 or 70</w:t>
            </w:r>
            <w:r w:rsidRPr="00B20AE8">
              <w:t>.</w:t>
            </w:r>
          </w:p>
        </w:tc>
      </w:tr>
      <w:tr w:rsidR="003D3C64" w:rsidRPr="00B20AE8" w14:paraId="114DB5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CFCA681" w14:textId="1701DFFA" w:rsidR="003D3C64" w:rsidRPr="00B20AE8" w:rsidRDefault="003D3C64" w:rsidP="0039402F">
            <w:pPr>
              <w:pStyle w:val="TAC"/>
            </w:pPr>
            <w:r w:rsidRPr="00B20AE8">
              <w:rPr>
                <w:lang w:val="sv-SE"/>
              </w:rPr>
              <w:t>E-UTRA Band 2 or NR band n2</w:t>
            </w:r>
          </w:p>
        </w:tc>
        <w:tc>
          <w:tcPr>
            <w:tcW w:w="1701" w:type="dxa"/>
            <w:gridSpan w:val="2"/>
            <w:tcBorders>
              <w:left w:val="single" w:sz="4" w:space="0" w:color="auto"/>
            </w:tcBorders>
            <w:shd w:val="clear" w:color="auto" w:fill="auto"/>
          </w:tcPr>
          <w:p w14:paraId="538C665F" w14:textId="77777777" w:rsidR="003D3C64" w:rsidRPr="00B20AE8" w:rsidRDefault="003D3C64" w:rsidP="0039402F">
            <w:pPr>
              <w:pStyle w:val="TAC"/>
              <w:rPr>
                <w:lang w:eastAsia="zh-CN"/>
              </w:rPr>
            </w:pPr>
            <w:r w:rsidRPr="00B20AE8">
              <w:t>1850 - 1910 MHz</w:t>
            </w:r>
          </w:p>
          <w:p w14:paraId="4C403D9A" w14:textId="77777777" w:rsidR="003D3C64" w:rsidRPr="00B20AE8" w:rsidRDefault="003D3C64" w:rsidP="0039402F">
            <w:pPr>
              <w:pStyle w:val="TAC"/>
              <w:rPr>
                <w:lang w:eastAsia="zh-CN"/>
              </w:rPr>
            </w:pPr>
          </w:p>
        </w:tc>
        <w:tc>
          <w:tcPr>
            <w:tcW w:w="1275" w:type="dxa"/>
            <w:gridSpan w:val="2"/>
            <w:shd w:val="clear" w:color="auto" w:fill="auto"/>
          </w:tcPr>
          <w:p w14:paraId="578816C9" w14:textId="77777777" w:rsidR="003D3C64" w:rsidRPr="00B20AE8" w:rsidRDefault="003D3C64" w:rsidP="0039402F">
            <w:pPr>
              <w:pStyle w:val="TAC"/>
            </w:pPr>
            <w:r w:rsidRPr="00B20AE8">
              <w:t>-37.4 dBm</w:t>
            </w:r>
          </w:p>
        </w:tc>
        <w:tc>
          <w:tcPr>
            <w:tcW w:w="1418" w:type="dxa"/>
            <w:gridSpan w:val="2"/>
            <w:shd w:val="clear" w:color="auto" w:fill="auto"/>
          </w:tcPr>
          <w:p w14:paraId="1ADEEEB2" w14:textId="77777777" w:rsidR="003D3C64" w:rsidRPr="00B20AE8" w:rsidRDefault="003D3C64" w:rsidP="0039402F">
            <w:pPr>
              <w:pStyle w:val="TAC"/>
            </w:pPr>
            <w:r w:rsidRPr="00B20AE8">
              <w:t>1 MHz</w:t>
            </w:r>
          </w:p>
        </w:tc>
        <w:tc>
          <w:tcPr>
            <w:tcW w:w="3642" w:type="dxa"/>
            <w:gridSpan w:val="2"/>
            <w:shd w:val="clear" w:color="auto" w:fill="auto"/>
          </w:tcPr>
          <w:p w14:paraId="7577D5B0" w14:textId="27ED4CA5" w:rsidR="003D3C64" w:rsidRPr="00B20AE8" w:rsidRDefault="003D3C64" w:rsidP="0039402F">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since it is already covered by the requirement in </w:t>
            </w:r>
            <w:r>
              <w:t>clause </w:t>
            </w:r>
            <w:r w:rsidRPr="00B20AE8">
              <w:t>6.7.6.5.3.3</w:t>
            </w:r>
          </w:p>
        </w:tc>
      </w:tr>
      <w:tr w:rsidR="003D3C64" w:rsidRPr="00B20AE8" w14:paraId="34AF1D0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CB2A916" w14:textId="72B4D033" w:rsidR="003D3C64" w:rsidRPr="00B20AE8" w:rsidRDefault="003D3C64" w:rsidP="0039402F">
            <w:pPr>
              <w:pStyle w:val="TAC"/>
            </w:pPr>
            <w:r w:rsidRPr="00B20AE8">
              <w:t>UTRA FDD Band III or</w:t>
            </w:r>
          </w:p>
        </w:tc>
        <w:tc>
          <w:tcPr>
            <w:tcW w:w="1701" w:type="dxa"/>
            <w:gridSpan w:val="2"/>
            <w:tcBorders>
              <w:left w:val="single" w:sz="4" w:space="0" w:color="auto"/>
            </w:tcBorders>
            <w:shd w:val="clear" w:color="auto" w:fill="auto"/>
          </w:tcPr>
          <w:p w14:paraId="4D0D9206" w14:textId="77777777" w:rsidR="003D3C64" w:rsidRPr="00B20AE8" w:rsidRDefault="003D3C64" w:rsidP="0039402F">
            <w:pPr>
              <w:pStyle w:val="TAC"/>
              <w:rPr>
                <w:lang w:eastAsia="zh-CN"/>
              </w:rPr>
            </w:pPr>
            <w:r w:rsidRPr="00B20AE8">
              <w:t>1805 - 1880 MHz</w:t>
            </w:r>
          </w:p>
        </w:tc>
        <w:tc>
          <w:tcPr>
            <w:tcW w:w="1275" w:type="dxa"/>
            <w:gridSpan w:val="2"/>
            <w:shd w:val="clear" w:color="auto" w:fill="auto"/>
          </w:tcPr>
          <w:p w14:paraId="1CA7D2A3" w14:textId="77777777" w:rsidR="003D3C64" w:rsidRPr="00B20AE8" w:rsidRDefault="003D3C64" w:rsidP="0039402F">
            <w:pPr>
              <w:pStyle w:val="TAC"/>
            </w:pPr>
            <w:r w:rsidRPr="00B20AE8">
              <w:t>-40.4 dBm</w:t>
            </w:r>
          </w:p>
        </w:tc>
        <w:tc>
          <w:tcPr>
            <w:tcW w:w="1418" w:type="dxa"/>
            <w:gridSpan w:val="2"/>
            <w:shd w:val="clear" w:color="auto" w:fill="auto"/>
          </w:tcPr>
          <w:p w14:paraId="6D48849D" w14:textId="77777777" w:rsidR="003D3C64" w:rsidRPr="00B20AE8" w:rsidRDefault="003D3C64" w:rsidP="0039402F">
            <w:pPr>
              <w:pStyle w:val="TAC"/>
            </w:pPr>
            <w:r w:rsidRPr="00B20AE8">
              <w:t>1 MHz</w:t>
            </w:r>
          </w:p>
        </w:tc>
        <w:tc>
          <w:tcPr>
            <w:tcW w:w="3642" w:type="dxa"/>
            <w:gridSpan w:val="2"/>
            <w:shd w:val="clear" w:color="auto" w:fill="auto"/>
          </w:tcPr>
          <w:p w14:paraId="12146D3B" w14:textId="2415729E" w:rsidR="003D3C64" w:rsidRPr="00B20AE8" w:rsidRDefault="003D3C64" w:rsidP="0039402F">
            <w:pPr>
              <w:pStyle w:val="TAL"/>
            </w:pPr>
            <w:r w:rsidRPr="00B20AE8">
              <w:t>This requirement does not apply to</w:t>
            </w:r>
            <w:r>
              <w:t xml:space="preserve"> </w:t>
            </w:r>
            <w:r w:rsidRPr="00B20AE8">
              <w:t>BS operating in band 3 or 9.</w:t>
            </w:r>
          </w:p>
        </w:tc>
      </w:tr>
      <w:tr w:rsidR="003D3C64" w:rsidRPr="00B20AE8" w14:paraId="0440F89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F8FF37" w14:textId="407C109D" w:rsidR="003D3C64" w:rsidRPr="00B20AE8" w:rsidRDefault="003D3C64" w:rsidP="0039402F">
            <w:pPr>
              <w:pStyle w:val="TAC"/>
            </w:pPr>
            <w:r w:rsidRPr="00B20AE8">
              <w:t>E-UTRA Band 3</w:t>
            </w:r>
            <w:r w:rsidRPr="00B20AE8">
              <w:rPr>
                <w:lang w:val="sv-SE"/>
              </w:rPr>
              <w:t xml:space="preserve"> or NR band n3</w:t>
            </w:r>
            <w:r w:rsidRPr="00B20AE8">
              <w:t xml:space="preserve"> </w:t>
            </w:r>
            <w:r w:rsidRPr="00B20AE8">
              <w:br/>
              <w:t>(NOTE 3)</w:t>
            </w:r>
          </w:p>
        </w:tc>
        <w:tc>
          <w:tcPr>
            <w:tcW w:w="1701" w:type="dxa"/>
            <w:gridSpan w:val="2"/>
            <w:tcBorders>
              <w:left w:val="single" w:sz="4" w:space="0" w:color="auto"/>
            </w:tcBorders>
            <w:shd w:val="clear" w:color="auto" w:fill="auto"/>
          </w:tcPr>
          <w:p w14:paraId="3763B5E0" w14:textId="77777777" w:rsidR="003D3C64" w:rsidRPr="00B20AE8" w:rsidRDefault="003D3C64" w:rsidP="0039402F">
            <w:pPr>
              <w:pStyle w:val="TAC"/>
            </w:pPr>
            <w:r w:rsidRPr="00B20AE8">
              <w:t>1710 - 1785 MHz</w:t>
            </w:r>
          </w:p>
        </w:tc>
        <w:tc>
          <w:tcPr>
            <w:tcW w:w="1275" w:type="dxa"/>
            <w:gridSpan w:val="2"/>
            <w:shd w:val="clear" w:color="auto" w:fill="auto"/>
          </w:tcPr>
          <w:p w14:paraId="07452480" w14:textId="77777777" w:rsidR="003D3C64" w:rsidRPr="00B20AE8" w:rsidRDefault="003D3C64" w:rsidP="0039402F">
            <w:pPr>
              <w:pStyle w:val="TAC"/>
            </w:pPr>
            <w:r w:rsidRPr="00B20AE8">
              <w:t>-37.4 dBm</w:t>
            </w:r>
          </w:p>
        </w:tc>
        <w:tc>
          <w:tcPr>
            <w:tcW w:w="1418" w:type="dxa"/>
            <w:gridSpan w:val="2"/>
            <w:shd w:val="clear" w:color="auto" w:fill="auto"/>
          </w:tcPr>
          <w:p w14:paraId="0295F8FA" w14:textId="77777777" w:rsidR="003D3C64" w:rsidRPr="00B20AE8" w:rsidRDefault="003D3C64" w:rsidP="0039402F">
            <w:pPr>
              <w:pStyle w:val="TAC"/>
            </w:pPr>
            <w:r w:rsidRPr="00B20AE8">
              <w:t>1 MHz</w:t>
            </w:r>
          </w:p>
        </w:tc>
        <w:tc>
          <w:tcPr>
            <w:tcW w:w="3642" w:type="dxa"/>
            <w:gridSpan w:val="2"/>
            <w:shd w:val="clear" w:color="auto" w:fill="auto"/>
          </w:tcPr>
          <w:p w14:paraId="4E7D4452" w14:textId="6998F98D" w:rsidR="003D3C64" w:rsidRPr="00B20AE8" w:rsidRDefault="003D3C64" w:rsidP="0039402F">
            <w:pPr>
              <w:pStyle w:val="TAL"/>
            </w:pPr>
            <w:r w:rsidRPr="00B20AE8">
              <w:t>This requirement does not apply to</w:t>
            </w:r>
            <w:r>
              <w:t xml:space="preserve"> </w:t>
            </w:r>
            <w:r w:rsidRPr="00B20AE8">
              <w:t xml:space="preserve">BS operating in band 3, since it is already covered by the requirement in </w:t>
            </w:r>
            <w:r>
              <w:t>clause </w:t>
            </w:r>
            <w:r w:rsidRPr="00B20AE8">
              <w:t>6.7.6.5.3.3.</w:t>
            </w:r>
          </w:p>
          <w:p w14:paraId="36B2CBCB" w14:textId="718ABB5D" w:rsidR="003D3C64" w:rsidRPr="00B20AE8" w:rsidRDefault="003D3C64" w:rsidP="0039402F">
            <w:pPr>
              <w:pStyle w:val="TAL"/>
            </w:pPr>
            <w:r w:rsidRPr="00B20AE8">
              <w:t xml:space="preserve">For BS operating in band 9, it applies for 1710 MHz to 1749.9 MHz and 1784.9 MHz to 1785 MHz, while the rest is covered in </w:t>
            </w:r>
            <w:r>
              <w:t>clause </w:t>
            </w:r>
            <w:r w:rsidRPr="00B20AE8">
              <w:t>6.7.6.5.3.3.</w:t>
            </w:r>
          </w:p>
        </w:tc>
      </w:tr>
      <w:tr w:rsidR="003D3C64" w:rsidRPr="00B20AE8" w14:paraId="192A2DE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B8DD4DB" w14:textId="77777777" w:rsidR="003D3C64" w:rsidRPr="00B20AE8" w:rsidRDefault="003D3C64" w:rsidP="0039402F">
            <w:pPr>
              <w:pStyle w:val="TAC"/>
              <w:rPr>
                <w:lang w:val="sv-SE"/>
              </w:rPr>
            </w:pPr>
            <w:r w:rsidRPr="00B20AE8">
              <w:rPr>
                <w:lang w:val="sv-SE"/>
              </w:rPr>
              <w:t>UTRA FDD Band IV or</w:t>
            </w:r>
          </w:p>
          <w:p w14:paraId="1B2BB625" w14:textId="77777777" w:rsidR="003D3C64" w:rsidRPr="00B20AE8" w:rsidRDefault="003D3C64" w:rsidP="0039402F">
            <w:pPr>
              <w:pStyle w:val="TAC"/>
              <w:rPr>
                <w:lang w:val="sv-SE"/>
              </w:rPr>
            </w:pPr>
            <w:r w:rsidRPr="00B20AE8">
              <w:rPr>
                <w:lang w:val="sv-SE"/>
              </w:rPr>
              <w:t>E-UTRA Band 4</w:t>
            </w:r>
          </w:p>
        </w:tc>
        <w:tc>
          <w:tcPr>
            <w:tcW w:w="1701" w:type="dxa"/>
            <w:gridSpan w:val="2"/>
            <w:tcBorders>
              <w:left w:val="single" w:sz="4" w:space="0" w:color="auto"/>
            </w:tcBorders>
            <w:shd w:val="clear" w:color="auto" w:fill="auto"/>
          </w:tcPr>
          <w:p w14:paraId="76F76216" w14:textId="77777777" w:rsidR="003D3C64" w:rsidRPr="00B20AE8" w:rsidRDefault="003D3C64" w:rsidP="0039402F">
            <w:pPr>
              <w:pStyle w:val="TAC"/>
            </w:pPr>
            <w:r w:rsidRPr="00B20AE8">
              <w:t>2110 - 2155 MHz</w:t>
            </w:r>
          </w:p>
        </w:tc>
        <w:tc>
          <w:tcPr>
            <w:tcW w:w="1275" w:type="dxa"/>
            <w:gridSpan w:val="2"/>
            <w:shd w:val="clear" w:color="auto" w:fill="auto"/>
          </w:tcPr>
          <w:p w14:paraId="0B7ACC1F" w14:textId="77777777" w:rsidR="003D3C64" w:rsidRPr="00B20AE8" w:rsidRDefault="003D3C64" w:rsidP="0039402F">
            <w:pPr>
              <w:pStyle w:val="TAC"/>
            </w:pPr>
            <w:r w:rsidRPr="00B20AE8">
              <w:t>-40.4 dBm</w:t>
            </w:r>
          </w:p>
        </w:tc>
        <w:tc>
          <w:tcPr>
            <w:tcW w:w="1418" w:type="dxa"/>
            <w:gridSpan w:val="2"/>
            <w:shd w:val="clear" w:color="auto" w:fill="auto"/>
          </w:tcPr>
          <w:p w14:paraId="00F58AEC" w14:textId="77777777" w:rsidR="003D3C64" w:rsidRPr="00B20AE8" w:rsidRDefault="003D3C64" w:rsidP="0039402F">
            <w:pPr>
              <w:pStyle w:val="TAC"/>
            </w:pPr>
            <w:r w:rsidRPr="00B20AE8">
              <w:t>1 MHz</w:t>
            </w:r>
          </w:p>
        </w:tc>
        <w:tc>
          <w:tcPr>
            <w:tcW w:w="3642" w:type="dxa"/>
            <w:gridSpan w:val="2"/>
            <w:shd w:val="clear" w:color="auto" w:fill="auto"/>
          </w:tcPr>
          <w:p w14:paraId="66DF220D" w14:textId="2C608BFD" w:rsidR="003D3C64" w:rsidRPr="00B20AE8" w:rsidRDefault="003D3C64" w:rsidP="0039402F">
            <w:pPr>
              <w:pStyle w:val="TAL"/>
            </w:pPr>
            <w:r w:rsidRPr="00B20AE8">
              <w:t>This requirement does not apply to</w:t>
            </w:r>
            <w:r>
              <w:t xml:space="preserve"> </w:t>
            </w:r>
            <w:r w:rsidRPr="00B20AE8">
              <w:t>BS operating in band 4, 10 or 66</w:t>
            </w:r>
          </w:p>
        </w:tc>
      </w:tr>
      <w:tr w:rsidR="003D3C64" w:rsidRPr="00B20AE8" w14:paraId="3CCF533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2FF2C7"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04817970" w14:textId="77777777" w:rsidR="003D3C64" w:rsidRPr="00B20AE8" w:rsidRDefault="003D3C64" w:rsidP="0039402F">
            <w:pPr>
              <w:pStyle w:val="TAC"/>
            </w:pPr>
            <w:r w:rsidRPr="00B20AE8">
              <w:t>1710 - 1755 MHz</w:t>
            </w:r>
          </w:p>
        </w:tc>
        <w:tc>
          <w:tcPr>
            <w:tcW w:w="1275" w:type="dxa"/>
            <w:gridSpan w:val="2"/>
            <w:shd w:val="clear" w:color="auto" w:fill="auto"/>
          </w:tcPr>
          <w:p w14:paraId="761C798E" w14:textId="77777777" w:rsidR="003D3C64" w:rsidRPr="00B20AE8" w:rsidRDefault="003D3C64" w:rsidP="0039402F">
            <w:pPr>
              <w:pStyle w:val="TAC"/>
            </w:pPr>
            <w:r w:rsidRPr="00B20AE8">
              <w:t>-37.4 dBm</w:t>
            </w:r>
          </w:p>
        </w:tc>
        <w:tc>
          <w:tcPr>
            <w:tcW w:w="1418" w:type="dxa"/>
            <w:gridSpan w:val="2"/>
            <w:shd w:val="clear" w:color="auto" w:fill="auto"/>
          </w:tcPr>
          <w:p w14:paraId="3D703270" w14:textId="77777777" w:rsidR="003D3C64" w:rsidRPr="00B20AE8" w:rsidRDefault="003D3C64" w:rsidP="0039402F">
            <w:pPr>
              <w:pStyle w:val="TAC"/>
            </w:pPr>
            <w:r w:rsidRPr="00B20AE8">
              <w:t>1 MHz</w:t>
            </w:r>
          </w:p>
        </w:tc>
        <w:tc>
          <w:tcPr>
            <w:tcW w:w="3642" w:type="dxa"/>
            <w:gridSpan w:val="2"/>
            <w:shd w:val="clear" w:color="auto" w:fill="auto"/>
          </w:tcPr>
          <w:p w14:paraId="144BD8F8" w14:textId="42536D3A" w:rsidR="003D3C64" w:rsidRPr="00B20AE8" w:rsidRDefault="003D3C64" w:rsidP="0039402F">
            <w:pPr>
              <w:pStyle w:val="TAL"/>
            </w:pPr>
            <w:r w:rsidRPr="00B20AE8">
              <w:t>This requirement does not apply to</w:t>
            </w:r>
            <w:r>
              <w:t xml:space="preserve"> </w:t>
            </w:r>
            <w:r w:rsidRPr="00B20AE8">
              <w:t xml:space="preserve">BS operating in band 4, 10 or 66,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6548B898"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8B977B8" w14:textId="77777777" w:rsidR="003D3C64" w:rsidRPr="00B20AE8" w:rsidRDefault="003D3C64" w:rsidP="0039402F">
            <w:pPr>
              <w:pStyle w:val="TAC"/>
              <w:rPr>
                <w:lang w:val="sv-SE"/>
              </w:rPr>
            </w:pPr>
            <w:r w:rsidRPr="00B20AE8">
              <w:rPr>
                <w:lang w:val="sv-SE"/>
              </w:rPr>
              <w:t>UTRA FDD Band V or</w:t>
            </w:r>
          </w:p>
          <w:p w14:paraId="7E32B3E5" w14:textId="77777777" w:rsidR="003D3C64" w:rsidRPr="00B20AE8" w:rsidRDefault="003D3C64" w:rsidP="0039402F">
            <w:pPr>
              <w:pStyle w:val="TAC"/>
              <w:rPr>
                <w:lang w:val="sv-SE"/>
              </w:rPr>
            </w:pPr>
            <w:r w:rsidRPr="00B20AE8">
              <w:rPr>
                <w:lang w:val="sv-SE"/>
              </w:rPr>
              <w:t>E-UTRA Band 5 or NR band n5</w:t>
            </w:r>
          </w:p>
        </w:tc>
        <w:tc>
          <w:tcPr>
            <w:tcW w:w="1701" w:type="dxa"/>
            <w:gridSpan w:val="2"/>
            <w:tcBorders>
              <w:left w:val="single" w:sz="4" w:space="0" w:color="auto"/>
            </w:tcBorders>
            <w:shd w:val="clear" w:color="auto" w:fill="auto"/>
          </w:tcPr>
          <w:p w14:paraId="7A2C4150" w14:textId="77777777" w:rsidR="003D3C64" w:rsidRPr="00B20AE8" w:rsidRDefault="003D3C64" w:rsidP="0039402F">
            <w:pPr>
              <w:pStyle w:val="TAC"/>
            </w:pPr>
            <w:r w:rsidRPr="00B20AE8">
              <w:t>869 - 894 MHz</w:t>
            </w:r>
          </w:p>
        </w:tc>
        <w:tc>
          <w:tcPr>
            <w:tcW w:w="1275" w:type="dxa"/>
            <w:gridSpan w:val="2"/>
            <w:shd w:val="clear" w:color="auto" w:fill="auto"/>
          </w:tcPr>
          <w:p w14:paraId="0ED29446" w14:textId="77777777" w:rsidR="003D3C64" w:rsidRPr="00B20AE8" w:rsidRDefault="003D3C64" w:rsidP="0039402F">
            <w:pPr>
              <w:pStyle w:val="TAC"/>
            </w:pPr>
            <w:r w:rsidRPr="00B20AE8">
              <w:t>-40.4 dBm</w:t>
            </w:r>
          </w:p>
        </w:tc>
        <w:tc>
          <w:tcPr>
            <w:tcW w:w="1418" w:type="dxa"/>
            <w:gridSpan w:val="2"/>
            <w:shd w:val="clear" w:color="auto" w:fill="auto"/>
          </w:tcPr>
          <w:p w14:paraId="3F8EFECC" w14:textId="77777777" w:rsidR="003D3C64" w:rsidRPr="00B20AE8" w:rsidRDefault="003D3C64" w:rsidP="0039402F">
            <w:pPr>
              <w:pStyle w:val="TAC"/>
            </w:pPr>
            <w:r w:rsidRPr="00B20AE8">
              <w:t>1 MHz</w:t>
            </w:r>
          </w:p>
        </w:tc>
        <w:tc>
          <w:tcPr>
            <w:tcW w:w="3642" w:type="dxa"/>
            <w:gridSpan w:val="2"/>
            <w:shd w:val="clear" w:color="auto" w:fill="auto"/>
          </w:tcPr>
          <w:p w14:paraId="6BD1A8E1" w14:textId="77777777" w:rsidR="003D3C64" w:rsidRPr="00B20AE8" w:rsidRDefault="003D3C64" w:rsidP="0039402F">
            <w:pPr>
              <w:pStyle w:val="TAL"/>
            </w:pPr>
            <w:r w:rsidRPr="00B20AE8">
              <w:t>This requirement does not apply to BS operating in band 5</w:t>
            </w:r>
            <w:r w:rsidRPr="00B20AE8">
              <w:rPr>
                <w:rFonts w:cs="v5.0.0"/>
              </w:rPr>
              <w:t xml:space="preserve"> or 26.</w:t>
            </w:r>
            <w:r w:rsidRPr="00B20AE8">
              <w:t xml:space="preserve"> This requirement applies to E-UTRA BS operating in Band 27 for the frequency range 879-894 MHz.</w:t>
            </w:r>
          </w:p>
        </w:tc>
      </w:tr>
      <w:tr w:rsidR="003D3C64" w:rsidRPr="00B20AE8" w14:paraId="1A8B4A8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1DE9EF9"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48584AF" w14:textId="77777777" w:rsidR="003D3C64" w:rsidRPr="00B20AE8" w:rsidRDefault="003D3C64" w:rsidP="0039402F">
            <w:pPr>
              <w:pStyle w:val="TAC"/>
            </w:pPr>
            <w:r w:rsidRPr="00B20AE8">
              <w:t>824 - 849 MHz</w:t>
            </w:r>
          </w:p>
        </w:tc>
        <w:tc>
          <w:tcPr>
            <w:tcW w:w="1275" w:type="dxa"/>
            <w:gridSpan w:val="2"/>
            <w:shd w:val="clear" w:color="auto" w:fill="auto"/>
          </w:tcPr>
          <w:p w14:paraId="513FF953" w14:textId="77777777" w:rsidR="003D3C64" w:rsidRPr="00B20AE8" w:rsidRDefault="003D3C64" w:rsidP="0039402F">
            <w:pPr>
              <w:pStyle w:val="TAC"/>
            </w:pPr>
            <w:r w:rsidRPr="00B20AE8">
              <w:t>-37.4 dBm</w:t>
            </w:r>
          </w:p>
        </w:tc>
        <w:tc>
          <w:tcPr>
            <w:tcW w:w="1418" w:type="dxa"/>
            <w:gridSpan w:val="2"/>
            <w:shd w:val="clear" w:color="auto" w:fill="auto"/>
          </w:tcPr>
          <w:p w14:paraId="1E4CD77F" w14:textId="77777777" w:rsidR="003D3C64" w:rsidRPr="00B20AE8" w:rsidRDefault="003D3C64" w:rsidP="0039402F">
            <w:pPr>
              <w:pStyle w:val="TAC"/>
            </w:pPr>
            <w:r w:rsidRPr="00B20AE8">
              <w:t>1 MHz</w:t>
            </w:r>
          </w:p>
        </w:tc>
        <w:tc>
          <w:tcPr>
            <w:tcW w:w="3642" w:type="dxa"/>
            <w:gridSpan w:val="2"/>
            <w:shd w:val="clear" w:color="auto" w:fill="auto"/>
          </w:tcPr>
          <w:p w14:paraId="04F3DDA9" w14:textId="79A24742" w:rsidR="003D3C64" w:rsidRPr="00B20AE8" w:rsidRDefault="003D3C64" w:rsidP="0039402F">
            <w:pPr>
              <w:pStyle w:val="TAL"/>
            </w:pPr>
            <w:r w:rsidRPr="00B20AE8">
              <w:t>This requirement does not apply to BS operating in band 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76C44E5"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0787BA" w14:textId="25D760E4" w:rsidR="003D3C64" w:rsidRPr="00B20AE8" w:rsidRDefault="003D3C64" w:rsidP="0039402F">
            <w:pPr>
              <w:pStyle w:val="TAC"/>
            </w:pPr>
            <w:r w:rsidRPr="00B20AE8">
              <w:rPr>
                <w:lang w:val="sv-SE"/>
              </w:rPr>
              <w:t>UTRA FDD Band VI, XIX or</w:t>
            </w:r>
          </w:p>
        </w:tc>
        <w:tc>
          <w:tcPr>
            <w:tcW w:w="1701" w:type="dxa"/>
            <w:gridSpan w:val="2"/>
            <w:tcBorders>
              <w:left w:val="single" w:sz="4" w:space="0" w:color="auto"/>
            </w:tcBorders>
            <w:shd w:val="clear" w:color="auto" w:fill="auto"/>
          </w:tcPr>
          <w:p w14:paraId="0FEEC4B6" w14:textId="77777777" w:rsidR="003D3C64" w:rsidRPr="00B20AE8" w:rsidRDefault="003D3C64" w:rsidP="0039402F">
            <w:pPr>
              <w:pStyle w:val="TAC"/>
            </w:pPr>
            <w:r w:rsidRPr="00B20AE8">
              <w:t>860 - 890 MHz</w:t>
            </w:r>
          </w:p>
        </w:tc>
        <w:tc>
          <w:tcPr>
            <w:tcW w:w="1275" w:type="dxa"/>
            <w:gridSpan w:val="2"/>
            <w:shd w:val="clear" w:color="auto" w:fill="auto"/>
          </w:tcPr>
          <w:p w14:paraId="55FD414C" w14:textId="77777777" w:rsidR="003D3C64" w:rsidRPr="00B20AE8" w:rsidRDefault="003D3C64" w:rsidP="0039402F">
            <w:pPr>
              <w:pStyle w:val="TAC"/>
            </w:pPr>
            <w:r w:rsidRPr="00B20AE8">
              <w:t>-40.4 dBm</w:t>
            </w:r>
          </w:p>
        </w:tc>
        <w:tc>
          <w:tcPr>
            <w:tcW w:w="1418" w:type="dxa"/>
            <w:gridSpan w:val="2"/>
            <w:shd w:val="clear" w:color="auto" w:fill="auto"/>
          </w:tcPr>
          <w:p w14:paraId="6FBEEFE0" w14:textId="77777777" w:rsidR="003D3C64" w:rsidRPr="00B20AE8" w:rsidRDefault="003D3C64" w:rsidP="0039402F">
            <w:pPr>
              <w:pStyle w:val="TAC"/>
            </w:pPr>
            <w:r w:rsidRPr="00B20AE8">
              <w:t>1 MHz</w:t>
            </w:r>
          </w:p>
        </w:tc>
        <w:tc>
          <w:tcPr>
            <w:tcW w:w="3642" w:type="dxa"/>
            <w:gridSpan w:val="2"/>
            <w:shd w:val="clear" w:color="auto" w:fill="auto"/>
          </w:tcPr>
          <w:p w14:paraId="0B055A77" w14:textId="326AED94" w:rsidR="003D3C64" w:rsidRPr="00B20AE8" w:rsidRDefault="003D3C64" w:rsidP="0039402F">
            <w:pPr>
              <w:pStyle w:val="TAL"/>
            </w:pPr>
            <w:r w:rsidRPr="00B20AE8">
              <w:t>This requirement does not apply to</w:t>
            </w:r>
            <w:r>
              <w:t xml:space="preserve"> </w:t>
            </w:r>
            <w:r w:rsidRPr="00B20AE8">
              <w:t>BS operating in band 6, 18, 19</w:t>
            </w:r>
          </w:p>
        </w:tc>
      </w:tr>
      <w:tr w:rsidR="003D3C64" w:rsidRPr="00B20AE8" w14:paraId="5426E8ED"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3F9BF1D6" w14:textId="4A4C6E24" w:rsidR="003D3C64" w:rsidRPr="00B20AE8" w:rsidRDefault="003D3C64" w:rsidP="0039402F">
            <w:pPr>
              <w:pStyle w:val="TAC"/>
            </w:pPr>
            <w:r w:rsidRPr="00B20AE8">
              <w:t>E-UTRA Band 6, 18, 19</w:t>
            </w:r>
          </w:p>
        </w:tc>
        <w:tc>
          <w:tcPr>
            <w:tcW w:w="1701" w:type="dxa"/>
            <w:gridSpan w:val="2"/>
            <w:tcBorders>
              <w:left w:val="single" w:sz="4" w:space="0" w:color="auto"/>
            </w:tcBorders>
            <w:shd w:val="clear" w:color="auto" w:fill="auto"/>
          </w:tcPr>
          <w:p w14:paraId="5C99871E" w14:textId="77777777" w:rsidR="003D3C64" w:rsidRPr="00B20AE8" w:rsidRDefault="003D3C64" w:rsidP="0039402F">
            <w:pPr>
              <w:pStyle w:val="TAC"/>
            </w:pPr>
            <w:r w:rsidRPr="00B20AE8">
              <w:t>815 - 830 MHz</w:t>
            </w:r>
          </w:p>
        </w:tc>
        <w:tc>
          <w:tcPr>
            <w:tcW w:w="1275" w:type="dxa"/>
            <w:gridSpan w:val="2"/>
            <w:shd w:val="clear" w:color="auto" w:fill="auto"/>
          </w:tcPr>
          <w:p w14:paraId="08E164B7" w14:textId="77777777" w:rsidR="003D3C64" w:rsidRPr="00B20AE8" w:rsidRDefault="003D3C64" w:rsidP="0039402F">
            <w:pPr>
              <w:pStyle w:val="TAC"/>
            </w:pPr>
            <w:r w:rsidRPr="00B20AE8">
              <w:t>-37.4 dBm</w:t>
            </w:r>
          </w:p>
        </w:tc>
        <w:tc>
          <w:tcPr>
            <w:tcW w:w="1418" w:type="dxa"/>
            <w:gridSpan w:val="2"/>
            <w:shd w:val="clear" w:color="auto" w:fill="auto"/>
          </w:tcPr>
          <w:p w14:paraId="49E179A7" w14:textId="77777777" w:rsidR="003D3C64" w:rsidRPr="00B20AE8" w:rsidRDefault="003D3C64" w:rsidP="0039402F">
            <w:pPr>
              <w:pStyle w:val="TAC"/>
            </w:pPr>
            <w:r w:rsidRPr="00B20AE8">
              <w:t>1 MHz</w:t>
            </w:r>
          </w:p>
        </w:tc>
        <w:tc>
          <w:tcPr>
            <w:tcW w:w="3642" w:type="dxa"/>
            <w:gridSpan w:val="2"/>
            <w:shd w:val="clear" w:color="auto" w:fill="auto"/>
          </w:tcPr>
          <w:p w14:paraId="6A04C5D8" w14:textId="69EC7107" w:rsidR="003D3C64" w:rsidRPr="00B20AE8" w:rsidRDefault="003D3C64" w:rsidP="0039402F">
            <w:pPr>
              <w:pStyle w:val="TAL"/>
            </w:pPr>
            <w:r w:rsidRPr="00B20AE8">
              <w:t>This requirement does not apply to</w:t>
            </w:r>
            <w:r>
              <w:t xml:space="preserve"> </w:t>
            </w:r>
            <w:r w:rsidRPr="00B20AE8">
              <w:t xml:space="preserve">BS operating in band 18 since it is already covered by the requirement in </w:t>
            </w:r>
            <w:r>
              <w:t>clause </w:t>
            </w:r>
            <w:r w:rsidRPr="00B20AE8">
              <w:t>6.7.6.5.3.3.</w:t>
            </w:r>
          </w:p>
        </w:tc>
      </w:tr>
      <w:tr w:rsidR="003D3C64" w:rsidRPr="00B20AE8" w14:paraId="58B8F258"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3C2B6CB"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0FEB7CC4" w14:textId="77777777" w:rsidR="003D3C64" w:rsidRPr="00B20AE8" w:rsidRDefault="003D3C64" w:rsidP="0039402F">
            <w:pPr>
              <w:pStyle w:val="TAC"/>
            </w:pPr>
            <w:r w:rsidRPr="00B20AE8">
              <w:t>830 - 845 MHz</w:t>
            </w:r>
          </w:p>
        </w:tc>
        <w:tc>
          <w:tcPr>
            <w:tcW w:w="1275" w:type="dxa"/>
            <w:gridSpan w:val="2"/>
            <w:shd w:val="clear" w:color="auto" w:fill="auto"/>
          </w:tcPr>
          <w:p w14:paraId="581E17C9" w14:textId="77777777" w:rsidR="003D3C64" w:rsidRPr="00B20AE8" w:rsidRDefault="003D3C64" w:rsidP="0039402F">
            <w:pPr>
              <w:pStyle w:val="TAC"/>
            </w:pPr>
            <w:r w:rsidRPr="00B20AE8">
              <w:t>-37.4 dBm</w:t>
            </w:r>
          </w:p>
        </w:tc>
        <w:tc>
          <w:tcPr>
            <w:tcW w:w="1418" w:type="dxa"/>
            <w:gridSpan w:val="2"/>
            <w:shd w:val="clear" w:color="auto" w:fill="auto"/>
          </w:tcPr>
          <w:p w14:paraId="158356C9" w14:textId="77777777" w:rsidR="003D3C64" w:rsidRPr="00B20AE8" w:rsidRDefault="003D3C64" w:rsidP="0039402F">
            <w:pPr>
              <w:pStyle w:val="TAC"/>
            </w:pPr>
            <w:r w:rsidRPr="00B20AE8">
              <w:t>1 MHz</w:t>
            </w:r>
          </w:p>
        </w:tc>
        <w:tc>
          <w:tcPr>
            <w:tcW w:w="3642" w:type="dxa"/>
            <w:gridSpan w:val="2"/>
            <w:shd w:val="clear" w:color="auto" w:fill="auto"/>
          </w:tcPr>
          <w:p w14:paraId="6AA50B8C" w14:textId="2FA0DC1F" w:rsidR="003D3C64" w:rsidRPr="00B20AE8" w:rsidRDefault="003D3C64" w:rsidP="0039402F">
            <w:pPr>
              <w:pStyle w:val="TAL"/>
            </w:pPr>
            <w:r w:rsidRPr="00B20AE8">
              <w:t xml:space="preserve">This requirement does not apply to BS operating in band 6, 19, since it is already covered by the requirement in </w:t>
            </w:r>
            <w:r>
              <w:t>clause </w:t>
            </w:r>
            <w:r w:rsidRPr="00B20AE8">
              <w:t>6.7.6.5.3.3.</w:t>
            </w:r>
          </w:p>
        </w:tc>
      </w:tr>
      <w:tr w:rsidR="003D3C64" w:rsidRPr="00B20AE8" w14:paraId="1AF90DA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35F6CE" w14:textId="77777777" w:rsidR="003D3C64" w:rsidRPr="00B20AE8" w:rsidRDefault="003D3C64" w:rsidP="0039402F">
            <w:pPr>
              <w:pStyle w:val="TAC"/>
              <w:rPr>
                <w:lang w:val="sv-SE"/>
              </w:rPr>
            </w:pPr>
            <w:r w:rsidRPr="00B20AE8">
              <w:rPr>
                <w:lang w:val="sv-SE"/>
              </w:rPr>
              <w:t>UTRA FDD Band VII or</w:t>
            </w:r>
          </w:p>
          <w:p w14:paraId="134A18B3" w14:textId="77777777" w:rsidR="003D3C64" w:rsidRPr="00B20AE8" w:rsidRDefault="003D3C64" w:rsidP="0039402F">
            <w:pPr>
              <w:pStyle w:val="TAC"/>
              <w:rPr>
                <w:lang w:val="sv-SE"/>
              </w:rPr>
            </w:pPr>
            <w:r w:rsidRPr="00B20AE8">
              <w:rPr>
                <w:lang w:val="sv-SE"/>
              </w:rPr>
              <w:t>E-UTRA Band 7 or NR band n7</w:t>
            </w:r>
          </w:p>
        </w:tc>
        <w:tc>
          <w:tcPr>
            <w:tcW w:w="1701" w:type="dxa"/>
            <w:gridSpan w:val="2"/>
            <w:tcBorders>
              <w:left w:val="single" w:sz="4" w:space="0" w:color="auto"/>
            </w:tcBorders>
            <w:shd w:val="clear" w:color="auto" w:fill="auto"/>
          </w:tcPr>
          <w:p w14:paraId="1CA25908" w14:textId="77777777" w:rsidR="003D3C64" w:rsidRPr="00B20AE8" w:rsidRDefault="003D3C64" w:rsidP="0039402F">
            <w:pPr>
              <w:pStyle w:val="TAC"/>
            </w:pPr>
            <w:r w:rsidRPr="00B20AE8">
              <w:t>2620 - 2690 MHz</w:t>
            </w:r>
          </w:p>
        </w:tc>
        <w:tc>
          <w:tcPr>
            <w:tcW w:w="1275" w:type="dxa"/>
            <w:gridSpan w:val="2"/>
            <w:shd w:val="clear" w:color="auto" w:fill="auto"/>
          </w:tcPr>
          <w:p w14:paraId="1B3E3EC2" w14:textId="77777777" w:rsidR="003D3C64" w:rsidRPr="00B20AE8" w:rsidRDefault="003D3C64" w:rsidP="0039402F">
            <w:pPr>
              <w:pStyle w:val="TAC"/>
            </w:pPr>
            <w:r w:rsidRPr="00B20AE8">
              <w:t>-40.4 dBm</w:t>
            </w:r>
          </w:p>
        </w:tc>
        <w:tc>
          <w:tcPr>
            <w:tcW w:w="1418" w:type="dxa"/>
            <w:gridSpan w:val="2"/>
            <w:shd w:val="clear" w:color="auto" w:fill="auto"/>
          </w:tcPr>
          <w:p w14:paraId="3DFA4A74" w14:textId="77777777" w:rsidR="003D3C64" w:rsidRPr="00B20AE8" w:rsidRDefault="003D3C64" w:rsidP="0039402F">
            <w:pPr>
              <w:pStyle w:val="TAC"/>
            </w:pPr>
            <w:r w:rsidRPr="00B20AE8">
              <w:t>1 MHz</w:t>
            </w:r>
          </w:p>
        </w:tc>
        <w:tc>
          <w:tcPr>
            <w:tcW w:w="3642" w:type="dxa"/>
            <w:gridSpan w:val="2"/>
            <w:shd w:val="clear" w:color="auto" w:fill="auto"/>
          </w:tcPr>
          <w:p w14:paraId="460723E6" w14:textId="596E341F" w:rsidR="003D3C64" w:rsidRPr="00B20AE8" w:rsidRDefault="003D3C64" w:rsidP="0039402F">
            <w:pPr>
              <w:pStyle w:val="TAL"/>
            </w:pPr>
            <w:r w:rsidRPr="00B20AE8">
              <w:t>This requirement does not apply to</w:t>
            </w:r>
            <w:r>
              <w:t xml:space="preserve"> </w:t>
            </w:r>
            <w:r w:rsidRPr="00B20AE8">
              <w:t>BS operating in band 7.</w:t>
            </w:r>
          </w:p>
        </w:tc>
      </w:tr>
      <w:tr w:rsidR="003D3C64" w:rsidRPr="00B20AE8" w14:paraId="251F54C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8D134F"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22AA985" w14:textId="77777777" w:rsidR="003D3C64" w:rsidRPr="00B20AE8" w:rsidRDefault="003D3C64" w:rsidP="0039402F">
            <w:pPr>
              <w:pStyle w:val="TAC"/>
            </w:pPr>
            <w:r w:rsidRPr="00B20AE8">
              <w:t>2500 - 2570 MHz</w:t>
            </w:r>
          </w:p>
        </w:tc>
        <w:tc>
          <w:tcPr>
            <w:tcW w:w="1275" w:type="dxa"/>
            <w:gridSpan w:val="2"/>
            <w:shd w:val="clear" w:color="auto" w:fill="auto"/>
          </w:tcPr>
          <w:p w14:paraId="79B63BC3" w14:textId="77777777" w:rsidR="003D3C64" w:rsidRPr="00B20AE8" w:rsidRDefault="003D3C64" w:rsidP="0039402F">
            <w:pPr>
              <w:pStyle w:val="TAC"/>
            </w:pPr>
            <w:r w:rsidRPr="00B20AE8">
              <w:t>-37.4 dBm</w:t>
            </w:r>
          </w:p>
        </w:tc>
        <w:tc>
          <w:tcPr>
            <w:tcW w:w="1418" w:type="dxa"/>
            <w:gridSpan w:val="2"/>
            <w:shd w:val="clear" w:color="auto" w:fill="auto"/>
          </w:tcPr>
          <w:p w14:paraId="5F1FAFFC" w14:textId="77777777" w:rsidR="003D3C64" w:rsidRPr="00B20AE8" w:rsidRDefault="003D3C64" w:rsidP="0039402F">
            <w:pPr>
              <w:pStyle w:val="TAC"/>
            </w:pPr>
            <w:r w:rsidRPr="00B20AE8">
              <w:t>1 MHz</w:t>
            </w:r>
          </w:p>
        </w:tc>
        <w:tc>
          <w:tcPr>
            <w:tcW w:w="3642" w:type="dxa"/>
            <w:gridSpan w:val="2"/>
            <w:shd w:val="clear" w:color="auto" w:fill="auto"/>
          </w:tcPr>
          <w:p w14:paraId="5DAF3208" w14:textId="07E87879" w:rsidR="003D3C64" w:rsidRPr="00B20AE8" w:rsidRDefault="003D3C64" w:rsidP="0039402F">
            <w:pPr>
              <w:pStyle w:val="TAL"/>
            </w:pPr>
            <w:r w:rsidRPr="00B20AE8">
              <w:t>This requirement does not apply to</w:t>
            </w:r>
            <w:r>
              <w:t xml:space="preserve"> </w:t>
            </w:r>
            <w:r w:rsidRPr="00B20AE8">
              <w:t xml:space="preserve">BS operating in band 7, since it is already covered by the requirement in </w:t>
            </w:r>
            <w:r>
              <w:t>clause </w:t>
            </w:r>
            <w:r w:rsidRPr="00B20AE8">
              <w:t>6.7.6.5.3.3.</w:t>
            </w:r>
          </w:p>
        </w:tc>
      </w:tr>
      <w:tr w:rsidR="003D3C64" w:rsidRPr="00B20AE8" w14:paraId="11755A1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8E69FE" w14:textId="47462C2F" w:rsidR="003D3C64" w:rsidRPr="00B20AE8" w:rsidRDefault="003D3C64" w:rsidP="0039402F">
            <w:pPr>
              <w:pStyle w:val="TAC"/>
              <w:rPr>
                <w:lang w:val="sv-SE"/>
              </w:rPr>
            </w:pPr>
            <w:r w:rsidRPr="00B20AE8">
              <w:rPr>
                <w:lang w:val="sv-SE"/>
              </w:rPr>
              <w:t>UTRA FDD Band VIII or</w:t>
            </w:r>
          </w:p>
        </w:tc>
        <w:tc>
          <w:tcPr>
            <w:tcW w:w="1701" w:type="dxa"/>
            <w:gridSpan w:val="2"/>
            <w:tcBorders>
              <w:left w:val="single" w:sz="4" w:space="0" w:color="auto"/>
            </w:tcBorders>
            <w:shd w:val="clear" w:color="auto" w:fill="auto"/>
          </w:tcPr>
          <w:p w14:paraId="308526A4" w14:textId="77777777" w:rsidR="003D3C64" w:rsidRPr="00B20AE8" w:rsidRDefault="003D3C64" w:rsidP="0039402F">
            <w:pPr>
              <w:pStyle w:val="TAC"/>
            </w:pPr>
            <w:r w:rsidRPr="00B20AE8">
              <w:t>925 - 960 MHz</w:t>
            </w:r>
          </w:p>
        </w:tc>
        <w:tc>
          <w:tcPr>
            <w:tcW w:w="1275" w:type="dxa"/>
            <w:gridSpan w:val="2"/>
            <w:shd w:val="clear" w:color="auto" w:fill="auto"/>
          </w:tcPr>
          <w:p w14:paraId="7F283498" w14:textId="77777777" w:rsidR="003D3C64" w:rsidRPr="00B20AE8" w:rsidRDefault="003D3C64" w:rsidP="0039402F">
            <w:pPr>
              <w:pStyle w:val="TAC"/>
            </w:pPr>
            <w:r w:rsidRPr="00B20AE8">
              <w:t>-40.4 dBm</w:t>
            </w:r>
          </w:p>
        </w:tc>
        <w:tc>
          <w:tcPr>
            <w:tcW w:w="1418" w:type="dxa"/>
            <w:gridSpan w:val="2"/>
            <w:shd w:val="clear" w:color="auto" w:fill="auto"/>
          </w:tcPr>
          <w:p w14:paraId="4476B550" w14:textId="77777777" w:rsidR="003D3C64" w:rsidRPr="00B20AE8" w:rsidRDefault="003D3C64" w:rsidP="0039402F">
            <w:pPr>
              <w:pStyle w:val="TAC"/>
            </w:pPr>
            <w:r w:rsidRPr="00B20AE8">
              <w:t>1 MHz</w:t>
            </w:r>
          </w:p>
        </w:tc>
        <w:tc>
          <w:tcPr>
            <w:tcW w:w="3642" w:type="dxa"/>
            <w:gridSpan w:val="2"/>
            <w:shd w:val="clear" w:color="auto" w:fill="auto"/>
          </w:tcPr>
          <w:p w14:paraId="19168EEA" w14:textId="230C0704" w:rsidR="003D3C64" w:rsidRPr="00B20AE8" w:rsidRDefault="003D3C64" w:rsidP="0039402F">
            <w:pPr>
              <w:pStyle w:val="TAL"/>
            </w:pPr>
            <w:r w:rsidRPr="00B20AE8">
              <w:t>This requirement does not apply to</w:t>
            </w:r>
            <w:r>
              <w:t xml:space="preserve"> </w:t>
            </w:r>
            <w:r w:rsidRPr="00B20AE8">
              <w:t>BS operating in band 8.</w:t>
            </w:r>
          </w:p>
        </w:tc>
      </w:tr>
      <w:tr w:rsidR="003D3C64" w:rsidRPr="00B20AE8" w14:paraId="1318477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0EB95D" w14:textId="7BDF394F" w:rsidR="003D3C64" w:rsidRPr="00B20AE8" w:rsidRDefault="003D3C64" w:rsidP="0039402F">
            <w:pPr>
              <w:pStyle w:val="TAC"/>
            </w:pPr>
            <w:r w:rsidRPr="00B20AE8">
              <w:rPr>
                <w:lang w:val="sv-SE"/>
              </w:rPr>
              <w:t>E-UTRA Band 8 or NR band n8</w:t>
            </w:r>
          </w:p>
        </w:tc>
        <w:tc>
          <w:tcPr>
            <w:tcW w:w="1701" w:type="dxa"/>
            <w:gridSpan w:val="2"/>
            <w:tcBorders>
              <w:left w:val="single" w:sz="4" w:space="0" w:color="auto"/>
            </w:tcBorders>
            <w:shd w:val="clear" w:color="auto" w:fill="auto"/>
          </w:tcPr>
          <w:p w14:paraId="75EA12C7" w14:textId="77777777" w:rsidR="003D3C64" w:rsidRPr="00B20AE8" w:rsidRDefault="003D3C64" w:rsidP="0039402F">
            <w:pPr>
              <w:pStyle w:val="TAC"/>
            </w:pPr>
            <w:r w:rsidRPr="00B20AE8">
              <w:t>880 - 915 MHz</w:t>
            </w:r>
          </w:p>
        </w:tc>
        <w:tc>
          <w:tcPr>
            <w:tcW w:w="1275" w:type="dxa"/>
            <w:gridSpan w:val="2"/>
            <w:shd w:val="clear" w:color="auto" w:fill="auto"/>
          </w:tcPr>
          <w:p w14:paraId="2FDF4F02" w14:textId="77777777" w:rsidR="003D3C64" w:rsidRPr="00B20AE8" w:rsidRDefault="003D3C64" w:rsidP="0039402F">
            <w:pPr>
              <w:pStyle w:val="TAC"/>
            </w:pPr>
            <w:r w:rsidRPr="00B20AE8">
              <w:t>-37.4 dBm</w:t>
            </w:r>
          </w:p>
        </w:tc>
        <w:tc>
          <w:tcPr>
            <w:tcW w:w="1418" w:type="dxa"/>
            <w:gridSpan w:val="2"/>
            <w:shd w:val="clear" w:color="auto" w:fill="auto"/>
          </w:tcPr>
          <w:p w14:paraId="24E6DD2A" w14:textId="77777777" w:rsidR="003D3C64" w:rsidRPr="00B20AE8" w:rsidRDefault="003D3C64" w:rsidP="0039402F">
            <w:pPr>
              <w:pStyle w:val="TAC"/>
            </w:pPr>
            <w:r w:rsidRPr="00B20AE8">
              <w:t>1 MHz</w:t>
            </w:r>
          </w:p>
        </w:tc>
        <w:tc>
          <w:tcPr>
            <w:tcW w:w="3642" w:type="dxa"/>
            <w:gridSpan w:val="2"/>
            <w:shd w:val="clear" w:color="auto" w:fill="auto"/>
          </w:tcPr>
          <w:p w14:paraId="47BF5B24" w14:textId="4F10C065" w:rsidR="003D3C64" w:rsidRPr="00B20AE8" w:rsidRDefault="003D3C64" w:rsidP="0039402F">
            <w:pPr>
              <w:pStyle w:val="TAL"/>
            </w:pPr>
            <w:r w:rsidRPr="00B20AE8">
              <w:t>This requirement does not apply to</w:t>
            </w:r>
            <w:r>
              <w:t xml:space="preserve"> </w:t>
            </w:r>
            <w:r w:rsidRPr="00B20AE8">
              <w:t xml:space="preserve">BS operating in band 8, since it is already covered by the requirement in </w:t>
            </w:r>
            <w:r>
              <w:t>clause </w:t>
            </w:r>
            <w:r w:rsidRPr="00B20AE8">
              <w:t>6.7.6.5.3.3.</w:t>
            </w:r>
          </w:p>
        </w:tc>
      </w:tr>
      <w:tr w:rsidR="003D3C64" w:rsidRPr="00B20AE8" w14:paraId="52D45F7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31DA6C9" w14:textId="72D25066" w:rsidR="003D3C64" w:rsidRPr="00B20AE8" w:rsidRDefault="003D3C64" w:rsidP="0039402F">
            <w:pPr>
              <w:pStyle w:val="TAC"/>
              <w:rPr>
                <w:lang w:val="sv-SE"/>
              </w:rPr>
            </w:pPr>
            <w:r w:rsidRPr="00B20AE8">
              <w:rPr>
                <w:lang w:val="sv-SE"/>
              </w:rPr>
              <w:t>UTRA FDD Band IX or</w:t>
            </w:r>
          </w:p>
        </w:tc>
        <w:tc>
          <w:tcPr>
            <w:tcW w:w="1701" w:type="dxa"/>
            <w:gridSpan w:val="2"/>
            <w:tcBorders>
              <w:left w:val="single" w:sz="4" w:space="0" w:color="auto"/>
            </w:tcBorders>
            <w:shd w:val="clear" w:color="auto" w:fill="auto"/>
          </w:tcPr>
          <w:p w14:paraId="539467C0" w14:textId="77777777" w:rsidR="003D3C64" w:rsidRPr="00B20AE8" w:rsidRDefault="003D3C64" w:rsidP="0039402F">
            <w:pPr>
              <w:pStyle w:val="TAC"/>
              <w:rPr>
                <w:lang w:eastAsia="zh-CN"/>
              </w:rPr>
            </w:pPr>
            <w:r w:rsidRPr="00B20AE8">
              <w:t>1844.9 - 1879.9 MHz</w:t>
            </w:r>
          </w:p>
        </w:tc>
        <w:tc>
          <w:tcPr>
            <w:tcW w:w="1275" w:type="dxa"/>
            <w:gridSpan w:val="2"/>
            <w:shd w:val="clear" w:color="auto" w:fill="auto"/>
          </w:tcPr>
          <w:p w14:paraId="7F5D1EF7" w14:textId="77777777" w:rsidR="003D3C64" w:rsidRPr="00B20AE8" w:rsidRDefault="003D3C64" w:rsidP="0039402F">
            <w:pPr>
              <w:pStyle w:val="TAC"/>
            </w:pPr>
            <w:r w:rsidRPr="00B20AE8">
              <w:t>-40.4 dBm</w:t>
            </w:r>
          </w:p>
        </w:tc>
        <w:tc>
          <w:tcPr>
            <w:tcW w:w="1418" w:type="dxa"/>
            <w:gridSpan w:val="2"/>
            <w:shd w:val="clear" w:color="auto" w:fill="auto"/>
          </w:tcPr>
          <w:p w14:paraId="3279F15A" w14:textId="77777777" w:rsidR="003D3C64" w:rsidRPr="00B20AE8" w:rsidRDefault="003D3C64" w:rsidP="0039402F">
            <w:pPr>
              <w:pStyle w:val="TAC"/>
            </w:pPr>
            <w:r w:rsidRPr="00B20AE8">
              <w:t>1 MHz</w:t>
            </w:r>
          </w:p>
        </w:tc>
        <w:tc>
          <w:tcPr>
            <w:tcW w:w="3642" w:type="dxa"/>
            <w:gridSpan w:val="2"/>
            <w:shd w:val="clear" w:color="auto" w:fill="auto"/>
          </w:tcPr>
          <w:p w14:paraId="0B2CDAD9" w14:textId="264061BD" w:rsidR="003D3C64" w:rsidRPr="00B20AE8" w:rsidRDefault="003D3C64" w:rsidP="0039402F">
            <w:pPr>
              <w:pStyle w:val="TAL"/>
            </w:pPr>
            <w:r w:rsidRPr="00B20AE8">
              <w:t>This requirement does not apply to</w:t>
            </w:r>
            <w:r>
              <w:t xml:space="preserve"> </w:t>
            </w:r>
            <w:r w:rsidRPr="00B20AE8">
              <w:t>BS operating in band 3 or 9.</w:t>
            </w:r>
          </w:p>
        </w:tc>
      </w:tr>
      <w:tr w:rsidR="003D3C64" w:rsidRPr="00B20AE8" w14:paraId="513BC39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85E5D20" w14:textId="40F446DD" w:rsidR="003D3C64" w:rsidRPr="00B20AE8" w:rsidRDefault="003D3C64" w:rsidP="0039402F">
            <w:pPr>
              <w:pStyle w:val="TAC"/>
            </w:pPr>
            <w:r w:rsidRPr="00B20AE8">
              <w:rPr>
                <w:lang w:val="sv-SE"/>
              </w:rPr>
              <w:t>E-UTRA Band 9</w:t>
            </w:r>
          </w:p>
        </w:tc>
        <w:tc>
          <w:tcPr>
            <w:tcW w:w="1701" w:type="dxa"/>
            <w:gridSpan w:val="2"/>
            <w:tcBorders>
              <w:left w:val="single" w:sz="4" w:space="0" w:color="auto"/>
            </w:tcBorders>
            <w:shd w:val="clear" w:color="auto" w:fill="auto"/>
          </w:tcPr>
          <w:p w14:paraId="17275DC2" w14:textId="77777777" w:rsidR="003D3C64" w:rsidRPr="00B20AE8" w:rsidRDefault="003D3C64" w:rsidP="0039402F">
            <w:pPr>
              <w:pStyle w:val="TAC"/>
            </w:pPr>
            <w:r w:rsidRPr="00B20AE8">
              <w:t>1749.9 - 1784.9 MHz</w:t>
            </w:r>
          </w:p>
        </w:tc>
        <w:tc>
          <w:tcPr>
            <w:tcW w:w="1275" w:type="dxa"/>
            <w:gridSpan w:val="2"/>
            <w:shd w:val="clear" w:color="auto" w:fill="auto"/>
          </w:tcPr>
          <w:p w14:paraId="5C4499BE" w14:textId="77777777" w:rsidR="003D3C64" w:rsidRPr="00B20AE8" w:rsidRDefault="003D3C64" w:rsidP="0039402F">
            <w:pPr>
              <w:pStyle w:val="TAC"/>
            </w:pPr>
            <w:r w:rsidRPr="00B20AE8">
              <w:t>-37.4 dBm</w:t>
            </w:r>
          </w:p>
        </w:tc>
        <w:tc>
          <w:tcPr>
            <w:tcW w:w="1418" w:type="dxa"/>
            <w:gridSpan w:val="2"/>
            <w:shd w:val="clear" w:color="auto" w:fill="auto"/>
          </w:tcPr>
          <w:p w14:paraId="4ECAE5B0" w14:textId="77777777" w:rsidR="003D3C64" w:rsidRPr="00B20AE8" w:rsidRDefault="003D3C64" w:rsidP="0039402F">
            <w:pPr>
              <w:pStyle w:val="TAC"/>
            </w:pPr>
            <w:r w:rsidRPr="00B20AE8">
              <w:t>1 MHz</w:t>
            </w:r>
          </w:p>
        </w:tc>
        <w:tc>
          <w:tcPr>
            <w:tcW w:w="3642" w:type="dxa"/>
            <w:gridSpan w:val="2"/>
            <w:shd w:val="clear" w:color="auto" w:fill="auto"/>
          </w:tcPr>
          <w:p w14:paraId="58DA7EB5" w14:textId="1883D39D" w:rsidR="003D3C64" w:rsidRPr="00B20AE8" w:rsidRDefault="003D3C64" w:rsidP="0039402F">
            <w:pPr>
              <w:pStyle w:val="TAL"/>
            </w:pPr>
            <w:r w:rsidRPr="00B20AE8">
              <w:t>This requirement does not apply to</w:t>
            </w:r>
            <w:r>
              <w:t xml:space="preserve"> </w:t>
            </w:r>
            <w:r w:rsidRPr="00B20AE8">
              <w:t xml:space="preserve">BS operating in band 3 or 9, since it is already covered by the requirement in </w:t>
            </w:r>
            <w:r>
              <w:t>clause </w:t>
            </w:r>
            <w:r w:rsidRPr="00B20AE8">
              <w:t>6.7.6.5.3.3.</w:t>
            </w:r>
          </w:p>
        </w:tc>
      </w:tr>
      <w:tr w:rsidR="003D3C64" w:rsidRPr="00B20AE8" w14:paraId="32C398B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2D1F6B" w14:textId="62A22A95" w:rsidR="003D3C64" w:rsidRPr="00B20AE8" w:rsidRDefault="003D3C64" w:rsidP="0039402F">
            <w:pPr>
              <w:pStyle w:val="TAC"/>
              <w:rPr>
                <w:lang w:val="sv-SE"/>
              </w:rPr>
            </w:pPr>
            <w:r w:rsidRPr="00B20AE8">
              <w:rPr>
                <w:lang w:val="sv-SE"/>
              </w:rPr>
              <w:t>UTRA FDD Band X or</w:t>
            </w:r>
          </w:p>
        </w:tc>
        <w:tc>
          <w:tcPr>
            <w:tcW w:w="1701" w:type="dxa"/>
            <w:gridSpan w:val="2"/>
            <w:tcBorders>
              <w:left w:val="single" w:sz="4" w:space="0" w:color="auto"/>
            </w:tcBorders>
            <w:shd w:val="clear" w:color="auto" w:fill="auto"/>
          </w:tcPr>
          <w:p w14:paraId="531B5477" w14:textId="77777777" w:rsidR="003D3C64" w:rsidRPr="00B20AE8" w:rsidRDefault="003D3C64" w:rsidP="0039402F">
            <w:pPr>
              <w:pStyle w:val="TAC"/>
            </w:pPr>
            <w:r w:rsidRPr="00B20AE8">
              <w:t>2110 - 2170 MHz</w:t>
            </w:r>
          </w:p>
        </w:tc>
        <w:tc>
          <w:tcPr>
            <w:tcW w:w="1275" w:type="dxa"/>
            <w:gridSpan w:val="2"/>
            <w:shd w:val="clear" w:color="auto" w:fill="auto"/>
          </w:tcPr>
          <w:p w14:paraId="5A84382A" w14:textId="77777777" w:rsidR="003D3C64" w:rsidRPr="00B20AE8" w:rsidRDefault="003D3C64" w:rsidP="0039402F">
            <w:pPr>
              <w:pStyle w:val="TAC"/>
            </w:pPr>
            <w:r w:rsidRPr="00B20AE8">
              <w:t>-40.4 dBm</w:t>
            </w:r>
          </w:p>
        </w:tc>
        <w:tc>
          <w:tcPr>
            <w:tcW w:w="1418" w:type="dxa"/>
            <w:gridSpan w:val="2"/>
            <w:shd w:val="clear" w:color="auto" w:fill="auto"/>
          </w:tcPr>
          <w:p w14:paraId="1D6B826B" w14:textId="77777777" w:rsidR="003D3C64" w:rsidRPr="00B20AE8" w:rsidRDefault="003D3C64" w:rsidP="0039402F">
            <w:pPr>
              <w:pStyle w:val="TAC"/>
            </w:pPr>
            <w:r w:rsidRPr="00B20AE8">
              <w:t>1 MHz</w:t>
            </w:r>
          </w:p>
        </w:tc>
        <w:tc>
          <w:tcPr>
            <w:tcW w:w="3642" w:type="dxa"/>
            <w:gridSpan w:val="2"/>
            <w:shd w:val="clear" w:color="auto" w:fill="auto"/>
          </w:tcPr>
          <w:p w14:paraId="40771092" w14:textId="03C61C19" w:rsidR="003D3C64" w:rsidRPr="00B20AE8" w:rsidRDefault="003D3C64" w:rsidP="0039402F">
            <w:pPr>
              <w:pStyle w:val="TAL"/>
            </w:pPr>
            <w:r w:rsidRPr="00B20AE8">
              <w:t>This requirement does not apply to</w:t>
            </w:r>
            <w:r>
              <w:t xml:space="preserve"> </w:t>
            </w:r>
            <w:r w:rsidRPr="00B20AE8">
              <w:t>BS operating in band 4, 10 or 66</w:t>
            </w:r>
          </w:p>
        </w:tc>
      </w:tr>
      <w:tr w:rsidR="003D3C64" w:rsidRPr="00B20AE8" w14:paraId="66A644D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4C7737D" w14:textId="31B6FADA" w:rsidR="003D3C64" w:rsidRPr="00B20AE8" w:rsidRDefault="003D3C64" w:rsidP="0039402F">
            <w:pPr>
              <w:pStyle w:val="TAC"/>
            </w:pPr>
            <w:r w:rsidRPr="00B20AE8">
              <w:rPr>
                <w:lang w:val="sv-SE"/>
              </w:rPr>
              <w:t>E-UTRA Band 10</w:t>
            </w:r>
          </w:p>
        </w:tc>
        <w:tc>
          <w:tcPr>
            <w:tcW w:w="1701" w:type="dxa"/>
            <w:gridSpan w:val="2"/>
            <w:tcBorders>
              <w:left w:val="single" w:sz="4" w:space="0" w:color="auto"/>
            </w:tcBorders>
            <w:shd w:val="clear" w:color="auto" w:fill="auto"/>
          </w:tcPr>
          <w:p w14:paraId="42A63A4F" w14:textId="77777777" w:rsidR="003D3C64" w:rsidRPr="00B20AE8" w:rsidRDefault="003D3C64" w:rsidP="0039402F">
            <w:pPr>
              <w:pStyle w:val="TAC"/>
            </w:pPr>
            <w:r w:rsidRPr="00B20AE8">
              <w:t>1710 - 1770 MHz</w:t>
            </w:r>
          </w:p>
        </w:tc>
        <w:tc>
          <w:tcPr>
            <w:tcW w:w="1275" w:type="dxa"/>
            <w:gridSpan w:val="2"/>
            <w:shd w:val="clear" w:color="auto" w:fill="auto"/>
          </w:tcPr>
          <w:p w14:paraId="7E17AF81" w14:textId="77777777" w:rsidR="003D3C64" w:rsidRPr="00B20AE8" w:rsidRDefault="003D3C64" w:rsidP="0039402F">
            <w:pPr>
              <w:pStyle w:val="TAC"/>
            </w:pPr>
            <w:r w:rsidRPr="00B20AE8">
              <w:t>-37.4 dBm</w:t>
            </w:r>
          </w:p>
        </w:tc>
        <w:tc>
          <w:tcPr>
            <w:tcW w:w="1418" w:type="dxa"/>
            <w:gridSpan w:val="2"/>
            <w:shd w:val="clear" w:color="auto" w:fill="auto"/>
          </w:tcPr>
          <w:p w14:paraId="6DB4DAA7" w14:textId="77777777" w:rsidR="003D3C64" w:rsidRPr="00B20AE8" w:rsidRDefault="003D3C64" w:rsidP="0039402F">
            <w:pPr>
              <w:pStyle w:val="TAC"/>
            </w:pPr>
            <w:r w:rsidRPr="00B20AE8">
              <w:t>1 MHz</w:t>
            </w:r>
          </w:p>
        </w:tc>
        <w:tc>
          <w:tcPr>
            <w:tcW w:w="3642" w:type="dxa"/>
            <w:gridSpan w:val="2"/>
            <w:shd w:val="clear" w:color="auto" w:fill="auto"/>
          </w:tcPr>
          <w:p w14:paraId="4E351CFF" w14:textId="7B8646C2" w:rsidR="003D3C64" w:rsidRPr="00B20AE8" w:rsidRDefault="003D3C64" w:rsidP="0039402F">
            <w:pPr>
              <w:pStyle w:val="TAL"/>
            </w:pPr>
            <w:r w:rsidRPr="00B20AE8">
              <w:t>This requirement does not apply to</w:t>
            </w:r>
            <w:r>
              <w:t xml:space="preserve"> </w:t>
            </w:r>
            <w:r w:rsidRPr="00B20AE8">
              <w:t xml:space="preserve">BS operating in band 10 or 66,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4, it applies for 1755 MHz to 1770 MHz, while the rest is covered in </w:t>
            </w:r>
            <w:r>
              <w:t>clause </w:t>
            </w:r>
            <w:r w:rsidRPr="00B20AE8">
              <w:t>6.7.6.5.3.3.</w:t>
            </w:r>
          </w:p>
        </w:tc>
      </w:tr>
      <w:tr w:rsidR="003D3C64" w:rsidRPr="00B20AE8" w14:paraId="301E308B"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8D46E6A" w14:textId="4D939652" w:rsidR="003D3C64" w:rsidRPr="00B20AE8" w:rsidRDefault="003D3C64" w:rsidP="0039402F">
            <w:pPr>
              <w:pStyle w:val="TAC"/>
            </w:pPr>
            <w:r w:rsidRPr="00B20AE8">
              <w:t>UTRA FDD Band XI or XXI or</w:t>
            </w:r>
          </w:p>
        </w:tc>
        <w:tc>
          <w:tcPr>
            <w:tcW w:w="1701" w:type="dxa"/>
            <w:gridSpan w:val="2"/>
            <w:tcBorders>
              <w:left w:val="single" w:sz="4" w:space="0" w:color="auto"/>
            </w:tcBorders>
            <w:shd w:val="clear" w:color="auto" w:fill="auto"/>
          </w:tcPr>
          <w:p w14:paraId="389CD0B2" w14:textId="77777777" w:rsidR="003D3C64" w:rsidRPr="00B20AE8" w:rsidRDefault="003D3C64" w:rsidP="0039402F">
            <w:pPr>
              <w:pStyle w:val="TAC"/>
            </w:pPr>
            <w:r w:rsidRPr="00B20AE8">
              <w:t>1475.9 - 1510.9 MHz</w:t>
            </w:r>
          </w:p>
        </w:tc>
        <w:tc>
          <w:tcPr>
            <w:tcW w:w="1275" w:type="dxa"/>
            <w:gridSpan w:val="2"/>
            <w:shd w:val="clear" w:color="auto" w:fill="auto"/>
          </w:tcPr>
          <w:p w14:paraId="72FEFDA0" w14:textId="77777777" w:rsidR="003D3C64" w:rsidRPr="00B20AE8" w:rsidRDefault="003D3C64" w:rsidP="0039402F">
            <w:pPr>
              <w:pStyle w:val="TAC"/>
            </w:pPr>
            <w:r w:rsidRPr="00B20AE8">
              <w:t>-40.4 dBm</w:t>
            </w:r>
          </w:p>
        </w:tc>
        <w:tc>
          <w:tcPr>
            <w:tcW w:w="1418" w:type="dxa"/>
            <w:gridSpan w:val="2"/>
            <w:shd w:val="clear" w:color="auto" w:fill="auto"/>
          </w:tcPr>
          <w:p w14:paraId="3B54CF79" w14:textId="77777777" w:rsidR="003D3C64" w:rsidRPr="00B20AE8" w:rsidRDefault="003D3C64" w:rsidP="0039402F">
            <w:pPr>
              <w:pStyle w:val="TAC"/>
            </w:pPr>
            <w:r w:rsidRPr="00B20AE8">
              <w:t>1 MHz</w:t>
            </w:r>
          </w:p>
        </w:tc>
        <w:tc>
          <w:tcPr>
            <w:tcW w:w="3642" w:type="dxa"/>
            <w:gridSpan w:val="2"/>
            <w:shd w:val="clear" w:color="auto" w:fill="auto"/>
          </w:tcPr>
          <w:p w14:paraId="3FA8219C" w14:textId="6FD95898" w:rsidR="003D3C64" w:rsidRPr="00B20AE8" w:rsidRDefault="003D3C64" w:rsidP="0039402F">
            <w:pPr>
              <w:pStyle w:val="TAL"/>
            </w:pPr>
            <w:r w:rsidRPr="00B20AE8">
              <w:t>This requirement does not apply to</w:t>
            </w:r>
            <w:r>
              <w:t xml:space="preserve"> </w:t>
            </w:r>
            <w:r w:rsidRPr="00B20AE8">
              <w:t>BS operating in band 11, 21 or 32</w:t>
            </w:r>
          </w:p>
        </w:tc>
      </w:tr>
      <w:tr w:rsidR="003D3C64" w:rsidRPr="00B20AE8" w14:paraId="706615AC"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11391A4B" w14:textId="79F46E2E" w:rsidR="003D3C64" w:rsidRPr="00B20AE8" w:rsidRDefault="003D3C64" w:rsidP="0039402F">
            <w:pPr>
              <w:pStyle w:val="TAC"/>
            </w:pPr>
            <w:r w:rsidRPr="00B20AE8">
              <w:t>E-UTRA Band 11 or 21</w:t>
            </w:r>
          </w:p>
        </w:tc>
        <w:tc>
          <w:tcPr>
            <w:tcW w:w="1701" w:type="dxa"/>
            <w:gridSpan w:val="2"/>
            <w:tcBorders>
              <w:left w:val="single" w:sz="4" w:space="0" w:color="auto"/>
            </w:tcBorders>
            <w:shd w:val="clear" w:color="auto" w:fill="auto"/>
          </w:tcPr>
          <w:p w14:paraId="56B261E6" w14:textId="77777777" w:rsidR="003D3C64" w:rsidRPr="00B20AE8" w:rsidRDefault="003D3C64" w:rsidP="0039402F">
            <w:pPr>
              <w:pStyle w:val="TAC"/>
            </w:pPr>
            <w:r w:rsidRPr="00B20AE8">
              <w:t>1427.9 - 1447.9 MHz</w:t>
            </w:r>
          </w:p>
        </w:tc>
        <w:tc>
          <w:tcPr>
            <w:tcW w:w="1275" w:type="dxa"/>
            <w:gridSpan w:val="2"/>
            <w:shd w:val="clear" w:color="auto" w:fill="auto"/>
          </w:tcPr>
          <w:p w14:paraId="1462864E" w14:textId="77777777" w:rsidR="003D3C64" w:rsidRPr="00B20AE8" w:rsidRDefault="003D3C64" w:rsidP="0039402F">
            <w:pPr>
              <w:pStyle w:val="TAC"/>
            </w:pPr>
            <w:r w:rsidRPr="00B20AE8">
              <w:t>-37.4 dBm</w:t>
            </w:r>
          </w:p>
        </w:tc>
        <w:tc>
          <w:tcPr>
            <w:tcW w:w="1418" w:type="dxa"/>
            <w:gridSpan w:val="2"/>
            <w:shd w:val="clear" w:color="auto" w:fill="auto"/>
          </w:tcPr>
          <w:p w14:paraId="22C71855" w14:textId="77777777" w:rsidR="003D3C64" w:rsidRPr="00B20AE8" w:rsidRDefault="003D3C64" w:rsidP="0039402F">
            <w:pPr>
              <w:pStyle w:val="TAC"/>
            </w:pPr>
            <w:r w:rsidRPr="00B20AE8">
              <w:t>1 MHz</w:t>
            </w:r>
          </w:p>
        </w:tc>
        <w:tc>
          <w:tcPr>
            <w:tcW w:w="3642" w:type="dxa"/>
            <w:gridSpan w:val="2"/>
            <w:shd w:val="clear" w:color="auto" w:fill="auto"/>
          </w:tcPr>
          <w:p w14:paraId="4AFD3EFC" w14:textId="178BC841" w:rsidR="003D3C64" w:rsidRPr="00B20AE8" w:rsidRDefault="003D3C64" w:rsidP="0039402F">
            <w:pPr>
              <w:pStyle w:val="TAL"/>
            </w:pPr>
            <w:r w:rsidRPr="00B20AE8">
              <w:t>This requirement does not apply to</w:t>
            </w:r>
            <w:r>
              <w:t xml:space="preserve"> </w:t>
            </w:r>
            <w:r w:rsidRPr="00B20AE8">
              <w:t xml:space="preserve">BS operating in band 11, since it is already covered by the requirement in </w:t>
            </w:r>
            <w:r>
              <w:t>clause </w:t>
            </w:r>
            <w:r w:rsidRPr="00B20AE8">
              <w:t>6.7.6.5.3.3. For BS operating in Band 32, this requirement applies for carriers allocated within 1475.9</w:t>
            </w:r>
            <w:r w:rsidR="00A33949">
              <w:t xml:space="preserve"> </w:t>
            </w:r>
            <w:r w:rsidRPr="00B20AE8">
              <w:t>MHz and 1495.9</w:t>
            </w:r>
            <w:r w:rsidR="00A33949">
              <w:t xml:space="preserve"> </w:t>
            </w:r>
            <w:r w:rsidRPr="00B20AE8">
              <w:t>MHz.</w:t>
            </w:r>
          </w:p>
        </w:tc>
      </w:tr>
      <w:tr w:rsidR="003D3C64" w:rsidRPr="00B20AE8" w14:paraId="50543BCC"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75A564E"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7FADBAAF" w14:textId="77777777" w:rsidR="003D3C64" w:rsidRPr="00B20AE8" w:rsidRDefault="003D3C64" w:rsidP="0039402F">
            <w:pPr>
              <w:pStyle w:val="TAC"/>
            </w:pPr>
            <w:r w:rsidRPr="00B20AE8">
              <w:t>1447.9 – 1462.9 MHz</w:t>
            </w:r>
          </w:p>
        </w:tc>
        <w:tc>
          <w:tcPr>
            <w:tcW w:w="1275" w:type="dxa"/>
            <w:gridSpan w:val="2"/>
            <w:shd w:val="clear" w:color="auto" w:fill="auto"/>
          </w:tcPr>
          <w:p w14:paraId="46DFCF4C" w14:textId="77777777" w:rsidR="003D3C64" w:rsidRPr="00B20AE8" w:rsidRDefault="003D3C64" w:rsidP="0039402F">
            <w:pPr>
              <w:pStyle w:val="TAC"/>
            </w:pPr>
            <w:r w:rsidRPr="00B20AE8">
              <w:t>-37.4 dBm</w:t>
            </w:r>
          </w:p>
        </w:tc>
        <w:tc>
          <w:tcPr>
            <w:tcW w:w="1418" w:type="dxa"/>
            <w:gridSpan w:val="2"/>
            <w:shd w:val="clear" w:color="auto" w:fill="auto"/>
          </w:tcPr>
          <w:p w14:paraId="13207D0A" w14:textId="77777777" w:rsidR="003D3C64" w:rsidRPr="00B20AE8" w:rsidRDefault="003D3C64" w:rsidP="0039402F">
            <w:pPr>
              <w:pStyle w:val="TAC"/>
            </w:pPr>
            <w:r w:rsidRPr="00B20AE8">
              <w:t>1 MHz</w:t>
            </w:r>
          </w:p>
        </w:tc>
        <w:tc>
          <w:tcPr>
            <w:tcW w:w="3642" w:type="dxa"/>
            <w:gridSpan w:val="2"/>
            <w:shd w:val="clear" w:color="auto" w:fill="auto"/>
          </w:tcPr>
          <w:p w14:paraId="6069A7B9" w14:textId="3BB4813B" w:rsidR="003D3C64" w:rsidRPr="00B20AE8" w:rsidRDefault="003D3C64" w:rsidP="0039402F">
            <w:pPr>
              <w:pStyle w:val="TAL"/>
            </w:pPr>
            <w:r w:rsidRPr="00B20AE8">
              <w:t xml:space="preserve">This requirement does not apply to BS operating in band 21, since it is already covered by the requirement in </w:t>
            </w:r>
            <w:r>
              <w:t>clause </w:t>
            </w:r>
            <w:r w:rsidRPr="00B20AE8">
              <w:t>6.7.6.5.3.3. For BS operating in Band 32, this requirement applies for carriers allocated within 1475.9</w:t>
            </w:r>
            <w:r w:rsidR="00A33949">
              <w:t xml:space="preserve"> </w:t>
            </w:r>
            <w:r w:rsidRPr="00B20AE8">
              <w:t>MHz and 1495.9</w:t>
            </w:r>
            <w:r w:rsidR="00A33949">
              <w:t xml:space="preserve"> </w:t>
            </w:r>
            <w:r w:rsidRPr="00B20AE8">
              <w:t>MHz.</w:t>
            </w:r>
          </w:p>
        </w:tc>
      </w:tr>
      <w:tr w:rsidR="003D3C64" w:rsidRPr="00B20AE8" w14:paraId="1628B4B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47BB794" w14:textId="7C7F1ECE" w:rsidR="003D3C64" w:rsidRPr="00B20AE8" w:rsidRDefault="003D3C64" w:rsidP="0039402F">
            <w:pPr>
              <w:pStyle w:val="TAC"/>
              <w:rPr>
                <w:lang w:val="sv-SE"/>
              </w:rPr>
            </w:pPr>
            <w:r w:rsidRPr="00B20AE8">
              <w:rPr>
                <w:lang w:val="sv-SE"/>
              </w:rPr>
              <w:t>UTRA FDD Band XII or</w:t>
            </w:r>
          </w:p>
        </w:tc>
        <w:tc>
          <w:tcPr>
            <w:tcW w:w="1701" w:type="dxa"/>
            <w:gridSpan w:val="2"/>
            <w:tcBorders>
              <w:left w:val="single" w:sz="4" w:space="0" w:color="auto"/>
            </w:tcBorders>
            <w:shd w:val="clear" w:color="auto" w:fill="auto"/>
          </w:tcPr>
          <w:p w14:paraId="093E6BC1" w14:textId="77777777" w:rsidR="003D3C64" w:rsidRPr="00B20AE8" w:rsidRDefault="003D3C64" w:rsidP="0039402F">
            <w:pPr>
              <w:pStyle w:val="TAC"/>
            </w:pPr>
            <w:r w:rsidRPr="00B20AE8">
              <w:t>729 - 746 MHz</w:t>
            </w:r>
          </w:p>
        </w:tc>
        <w:tc>
          <w:tcPr>
            <w:tcW w:w="1275" w:type="dxa"/>
            <w:gridSpan w:val="2"/>
            <w:shd w:val="clear" w:color="auto" w:fill="auto"/>
          </w:tcPr>
          <w:p w14:paraId="3AB88D6D" w14:textId="77777777" w:rsidR="003D3C64" w:rsidRPr="00B20AE8" w:rsidRDefault="003D3C64" w:rsidP="0039402F">
            <w:pPr>
              <w:pStyle w:val="TAC"/>
            </w:pPr>
            <w:r w:rsidRPr="00B20AE8">
              <w:t>-40.4 dBm</w:t>
            </w:r>
          </w:p>
        </w:tc>
        <w:tc>
          <w:tcPr>
            <w:tcW w:w="1418" w:type="dxa"/>
            <w:gridSpan w:val="2"/>
            <w:shd w:val="clear" w:color="auto" w:fill="auto"/>
          </w:tcPr>
          <w:p w14:paraId="55165EEB" w14:textId="77777777" w:rsidR="003D3C64" w:rsidRPr="00B20AE8" w:rsidRDefault="003D3C64" w:rsidP="0039402F">
            <w:pPr>
              <w:pStyle w:val="TAC"/>
            </w:pPr>
            <w:r w:rsidRPr="00B20AE8">
              <w:t>1 MHz</w:t>
            </w:r>
          </w:p>
        </w:tc>
        <w:tc>
          <w:tcPr>
            <w:tcW w:w="3642" w:type="dxa"/>
            <w:gridSpan w:val="2"/>
            <w:shd w:val="clear" w:color="auto" w:fill="auto"/>
          </w:tcPr>
          <w:p w14:paraId="564452C8" w14:textId="57DD6290" w:rsidR="003D3C64" w:rsidRPr="00B20AE8" w:rsidRDefault="003D3C64" w:rsidP="0039402F">
            <w:pPr>
              <w:pStyle w:val="TAL"/>
            </w:pPr>
            <w:r w:rsidRPr="00B20AE8">
              <w:t>This requirement does not apply to</w:t>
            </w:r>
            <w:r>
              <w:t xml:space="preserve"> </w:t>
            </w:r>
            <w:r w:rsidRPr="00B20AE8">
              <w:t>BS operating in band 12 or 85.</w:t>
            </w:r>
          </w:p>
        </w:tc>
      </w:tr>
      <w:tr w:rsidR="003D3C64" w:rsidRPr="00B20AE8" w14:paraId="221AF28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A8FC0A" w14:textId="74E526CB" w:rsidR="003D3C64" w:rsidRPr="00B20AE8" w:rsidRDefault="003D3C64" w:rsidP="0039402F">
            <w:pPr>
              <w:pStyle w:val="TAC"/>
            </w:pPr>
            <w:r w:rsidRPr="00B20AE8">
              <w:rPr>
                <w:lang w:val="sv-SE"/>
              </w:rPr>
              <w:t>E-UTRA Band 12 or NR band n12</w:t>
            </w:r>
          </w:p>
        </w:tc>
        <w:tc>
          <w:tcPr>
            <w:tcW w:w="1701" w:type="dxa"/>
            <w:gridSpan w:val="2"/>
            <w:tcBorders>
              <w:left w:val="single" w:sz="4" w:space="0" w:color="auto"/>
            </w:tcBorders>
            <w:shd w:val="clear" w:color="auto" w:fill="auto"/>
          </w:tcPr>
          <w:p w14:paraId="17D9CA47" w14:textId="77777777" w:rsidR="003D3C64" w:rsidRPr="00B20AE8" w:rsidRDefault="003D3C64" w:rsidP="0039402F">
            <w:pPr>
              <w:pStyle w:val="TAC"/>
            </w:pPr>
            <w:r w:rsidRPr="00B20AE8">
              <w:t>699 - 716 MHz</w:t>
            </w:r>
          </w:p>
        </w:tc>
        <w:tc>
          <w:tcPr>
            <w:tcW w:w="1275" w:type="dxa"/>
            <w:gridSpan w:val="2"/>
            <w:shd w:val="clear" w:color="auto" w:fill="auto"/>
          </w:tcPr>
          <w:p w14:paraId="1931B394" w14:textId="77777777" w:rsidR="003D3C64" w:rsidRPr="00B20AE8" w:rsidRDefault="003D3C64" w:rsidP="0039402F">
            <w:pPr>
              <w:pStyle w:val="TAC"/>
            </w:pPr>
            <w:r w:rsidRPr="00B20AE8">
              <w:t>-37.4 dBm</w:t>
            </w:r>
          </w:p>
        </w:tc>
        <w:tc>
          <w:tcPr>
            <w:tcW w:w="1418" w:type="dxa"/>
            <w:gridSpan w:val="2"/>
            <w:shd w:val="clear" w:color="auto" w:fill="auto"/>
          </w:tcPr>
          <w:p w14:paraId="22C2E792" w14:textId="77777777" w:rsidR="003D3C64" w:rsidRPr="00B20AE8" w:rsidRDefault="003D3C64" w:rsidP="0039402F">
            <w:pPr>
              <w:pStyle w:val="TAC"/>
            </w:pPr>
            <w:r w:rsidRPr="00B20AE8">
              <w:t>1 MHz</w:t>
            </w:r>
          </w:p>
        </w:tc>
        <w:tc>
          <w:tcPr>
            <w:tcW w:w="3642" w:type="dxa"/>
            <w:gridSpan w:val="2"/>
            <w:shd w:val="clear" w:color="auto" w:fill="auto"/>
          </w:tcPr>
          <w:p w14:paraId="2A3A855C" w14:textId="1B8881AE" w:rsidR="003D3C64" w:rsidRPr="00B20AE8" w:rsidRDefault="003D3C64" w:rsidP="0039402F">
            <w:pPr>
              <w:pStyle w:val="TAL"/>
            </w:pPr>
            <w:r w:rsidRPr="00B20AE8">
              <w:t>This requirement does not apply to</w:t>
            </w:r>
            <w:r>
              <w:t xml:space="preserve"> </w:t>
            </w:r>
            <w:r w:rsidRPr="00B20AE8">
              <w:t xml:space="preserve">BS operating in band 12 or 85, since it is already covered by the requirement in </w:t>
            </w:r>
            <w:r>
              <w:t>clause </w:t>
            </w:r>
            <w:r w:rsidRPr="00B20AE8">
              <w:t xml:space="preserve">6.7.6.5.3.3. For BS operating in Band 29, it applies 1 MHz below the Band 29 </w:t>
            </w:r>
            <w:r w:rsidRPr="00B20AE8">
              <w:rPr>
                <w:i/>
              </w:rPr>
              <w:t>downlink operating band</w:t>
            </w:r>
            <w:r w:rsidRPr="00B20AE8">
              <w:t xml:space="preserve"> (NOTE 7)</w:t>
            </w:r>
          </w:p>
        </w:tc>
      </w:tr>
      <w:tr w:rsidR="003D3C64" w:rsidRPr="00B20AE8" w14:paraId="22E0096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ED762FC" w14:textId="77777777" w:rsidR="003D3C64" w:rsidRPr="00B20AE8" w:rsidRDefault="003D3C64" w:rsidP="0039402F">
            <w:pPr>
              <w:pStyle w:val="TAC"/>
              <w:rPr>
                <w:lang w:val="sv-SE"/>
              </w:rPr>
            </w:pPr>
            <w:r w:rsidRPr="00B20AE8">
              <w:rPr>
                <w:lang w:val="sv-SE"/>
              </w:rPr>
              <w:t>UTRA FDD Band XIII or</w:t>
            </w:r>
          </w:p>
          <w:p w14:paraId="27FD48FF" w14:textId="77777777" w:rsidR="003D3C64" w:rsidRPr="00B20AE8" w:rsidRDefault="003D3C64" w:rsidP="0039402F">
            <w:pPr>
              <w:pStyle w:val="TAC"/>
              <w:rPr>
                <w:lang w:val="sv-SE"/>
              </w:rPr>
            </w:pPr>
            <w:r w:rsidRPr="00B20AE8">
              <w:rPr>
                <w:lang w:val="sv-SE"/>
              </w:rPr>
              <w:t>E-UTRA Band 13</w:t>
            </w:r>
          </w:p>
        </w:tc>
        <w:tc>
          <w:tcPr>
            <w:tcW w:w="1701" w:type="dxa"/>
            <w:gridSpan w:val="2"/>
            <w:tcBorders>
              <w:left w:val="single" w:sz="4" w:space="0" w:color="auto"/>
            </w:tcBorders>
            <w:shd w:val="clear" w:color="auto" w:fill="auto"/>
          </w:tcPr>
          <w:p w14:paraId="3AE62465" w14:textId="77777777" w:rsidR="003D3C64" w:rsidRPr="00B20AE8" w:rsidRDefault="003D3C64" w:rsidP="0039402F">
            <w:pPr>
              <w:pStyle w:val="TAC"/>
            </w:pPr>
            <w:r w:rsidRPr="00B20AE8">
              <w:t>746 - 756 MHz</w:t>
            </w:r>
          </w:p>
        </w:tc>
        <w:tc>
          <w:tcPr>
            <w:tcW w:w="1275" w:type="dxa"/>
            <w:gridSpan w:val="2"/>
            <w:shd w:val="clear" w:color="auto" w:fill="auto"/>
          </w:tcPr>
          <w:p w14:paraId="2A0F14A7" w14:textId="77777777" w:rsidR="003D3C64" w:rsidRPr="00B20AE8" w:rsidRDefault="003D3C64" w:rsidP="0039402F">
            <w:pPr>
              <w:pStyle w:val="TAC"/>
            </w:pPr>
            <w:r w:rsidRPr="00B20AE8">
              <w:t>-40.4 dBm</w:t>
            </w:r>
          </w:p>
        </w:tc>
        <w:tc>
          <w:tcPr>
            <w:tcW w:w="1418" w:type="dxa"/>
            <w:gridSpan w:val="2"/>
            <w:shd w:val="clear" w:color="auto" w:fill="auto"/>
          </w:tcPr>
          <w:p w14:paraId="1F981BF8" w14:textId="77777777" w:rsidR="003D3C64" w:rsidRPr="00B20AE8" w:rsidRDefault="003D3C64" w:rsidP="0039402F">
            <w:pPr>
              <w:pStyle w:val="TAC"/>
            </w:pPr>
            <w:r w:rsidRPr="00B20AE8">
              <w:t>1 MHz</w:t>
            </w:r>
          </w:p>
        </w:tc>
        <w:tc>
          <w:tcPr>
            <w:tcW w:w="3642" w:type="dxa"/>
            <w:gridSpan w:val="2"/>
            <w:shd w:val="clear" w:color="auto" w:fill="auto"/>
          </w:tcPr>
          <w:p w14:paraId="2975AFA5" w14:textId="5BA28A93" w:rsidR="003D3C64" w:rsidRPr="00B20AE8" w:rsidRDefault="003D3C64" w:rsidP="0039402F">
            <w:pPr>
              <w:pStyle w:val="TAL"/>
            </w:pPr>
            <w:r w:rsidRPr="00B20AE8">
              <w:t>This requirement does not apply to</w:t>
            </w:r>
            <w:r>
              <w:t xml:space="preserve"> </w:t>
            </w:r>
            <w:r w:rsidRPr="00B20AE8">
              <w:t>BS operating in band 13.</w:t>
            </w:r>
          </w:p>
        </w:tc>
      </w:tr>
      <w:tr w:rsidR="003D3C64" w:rsidRPr="00B20AE8" w14:paraId="415DF51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7D5CB07"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2FDA82C4" w14:textId="77777777" w:rsidR="003D3C64" w:rsidRPr="00B20AE8" w:rsidRDefault="003D3C64" w:rsidP="0039402F">
            <w:pPr>
              <w:pStyle w:val="TAC"/>
            </w:pPr>
            <w:r w:rsidRPr="00B20AE8">
              <w:t>777 - 787 MHz</w:t>
            </w:r>
          </w:p>
        </w:tc>
        <w:tc>
          <w:tcPr>
            <w:tcW w:w="1275" w:type="dxa"/>
            <w:gridSpan w:val="2"/>
            <w:shd w:val="clear" w:color="auto" w:fill="auto"/>
          </w:tcPr>
          <w:p w14:paraId="6CD76E05" w14:textId="77777777" w:rsidR="003D3C64" w:rsidRPr="00B20AE8" w:rsidRDefault="003D3C64" w:rsidP="0039402F">
            <w:pPr>
              <w:pStyle w:val="TAC"/>
            </w:pPr>
            <w:r w:rsidRPr="00B20AE8">
              <w:t>-37.4 dBm</w:t>
            </w:r>
          </w:p>
        </w:tc>
        <w:tc>
          <w:tcPr>
            <w:tcW w:w="1418" w:type="dxa"/>
            <w:gridSpan w:val="2"/>
            <w:shd w:val="clear" w:color="auto" w:fill="auto"/>
          </w:tcPr>
          <w:p w14:paraId="1FA4A756" w14:textId="77777777" w:rsidR="003D3C64" w:rsidRPr="00B20AE8" w:rsidRDefault="003D3C64" w:rsidP="0039402F">
            <w:pPr>
              <w:pStyle w:val="TAC"/>
            </w:pPr>
            <w:r w:rsidRPr="00B20AE8">
              <w:t>1 MHz</w:t>
            </w:r>
          </w:p>
        </w:tc>
        <w:tc>
          <w:tcPr>
            <w:tcW w:w="3642" w:type="dxa"/>
            <w:gridSpan w:val="2"/>
            <w:shd w:val="clear" w:color="auto" w:fill="auto"/>
          </w:tcPr>
          <w:p w14:paraId="0AB448EA" w14:textId="38A756D4" w:rsidR="003D3C64" w:rsidRPr="00B20AE8" w:rsidRDefault="003D3C64" w:rsidP="0039402F">
            <w:pPr>
              <w:pStyle w:val="TAL"/>
            </w:pPr>
            <w:r w:rsidRPr="00B20AE8">
              <w:t>This requirement does not apply to</w:t>
            </w:r>
            <w:r>
              <w:t xml:space="preserve"> </w:t>
            </w:r>
            <w:r w:rsidRPr="00B20AE8">
              <w:t xml:space="preserve">BS operating in band 13, since it is already covered by the requirement in </w:t>
            </w:r>
            <w:r>
              <w:t>clause </w:t>
            </w:r>
            <w:r w:rsidRPr="00B20AE8">
              <w:t>6.7.6.5.3.3.</w:t>
            </w:r>
          </w:p>
        </w:tc>
      </w:tr>
      <w:tr w:rsidR="003D3C64" w:rsidRPr="00B20AE8" w14:paraId="04A985B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5057A8" w14:textId="47D8FEF3" w:rsidR="003D3C64" w:rsidRPr="00B20AE8" w:rsidRDefault="003D3C64" w:rsidP="0039402F">
            <w:pPr>
              <w:pStyle w:val="TAC"/>
              <w:rPr>
                <w:lang w:val="sv-SE"/>
              </w:rPr>
            </w:pPr>
            <w:r w:rsidRPr="00B20AE8">
              <w:rPr>
                <w:lang w:val="sv-SE"/>
              </w:rPr>
              <w:t>UTRA FDD Band XIV or</w:t>
            </w:r>
          </w:p>
        </w:tc>
        <w:tc>
          <w:tcPr>
            <w:tcW w:w="1701" w:type="dxa"/>
            <w:gridSpan w:val="2"/>
            <w:tcBorders>
              <w:left w:val="single" w:sz="4" w:space="0" w:color="auto"/>
            </w:tcBorders>
            <w:shd w:val="clear" w:color="auto" w:fill="auto"/>
          </w:tcPr>
          <w:p w14:paraId="333FC157" w14:textId="77777777" w:rsidR="003D3C64" w:rsidRPr="00B20AE8" w:rsidRDefault="003D3C64" w:rsidP="0039402F">
            <w:pPr>
              <w:pStyle w:val="TAC"/>
            </w:pPr>
            <w:r w:rsidRPr="00B20AE8">
              <w:t>758 - 768 MHz</w:t>
            </w:r>
          </w:p>
        </w:tc>
        <w:tc>
          <w:tcPr>
            <w:tcW w:w="1275" w:type="dxa"/>
            <w:gridSpan w:val="2"/>
            <w:shd w:val="clear" w:color="auto" w:fill="auto"/>
          </w:tcPr>
          <w:p w14:paraId="2FE9035E" w14:textId="77777777" w:rsidR="003D3C64" w:rsidRPr="00B20AE8" w:rsidRDefault="003D3C64" w:rsidP="0039402F">
            <w:pPr>
              <w:pStyle w:val="TAC"/>
            </w:pPr>
            <w:r w:rsidRPr="00B20AE8">
              <w:t>-40.4 dBm</w:t>
            </w:r>
          </w:p>
        </w:tc>
        <w:tc>
          <w:tcPr>
            <w:tcW w:w="1418" w:type="dxa"/>
            <w:gridSpan w:val="2"/>
            <w:shd w:val="clear" w:color="auto" w:fill="auto"/>
          </w:tcPr>
          <w:p w14:paraId="1933020B" w14:textId="77777777" w:rsidR="003D3C64" w:rsidRPr="00B20AE8" w:rsidRDefault="003D3C64" w:rsidP="0039402F">
            <w:pPr>
              <w:pStyle w:val="TAC"/>
            </w:pPr>
            <w:r w:rsidRPr="00B20AE8">
              <w:t>1 MHz</w:t>
            </w:r>
          </w:p>
        </w:tc>
        <w:tc>
          <w:tcPr>
            <w:tcW w:w="3642" w:type="dxa"/>
            <w:gridSpan w:val="2"/>
            <w:shd w:val="clear" w:color="auto" w:fill="auto"/>
          </w:tcPr>
          <w:p w14:paraId="54E2321E" w14:textId="554B8725" w:rsidR="003D3C64" w:rsidRPr="00B20AE8" w:rsidRDefault="003D3C64" w:rsidP="0039402F">
            <w:pPr>
              <w:pStyle w:val="TAL"/>
            </w:pPr>
            <w:r w:rsidRPr="00B20AE8">
              <w:t>This requirement does not apply to</w:t>
            </w:r>
            <w:r>
              <w:t xml:space="preserve"> </w:t>
            </w:r>
            <w:r w:rsidRPr="00B20AE8">
              <w:t>BS operating in band 14.</w:t>
            </w:r>
          </w:p>
        </w:tc>
      </w:tr>
      <w:tr w:rsidR="003D3C64" w:rsidRPr="00B20AE8" w14:paraId="2155B31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7C5928" w14:textId="68878E81" w:rsidR="003D3C64" w:rsidRPr="00B20AE8" w:rsidRDefault="003D3C64" w:rsidP="0039402F">
            <w:pPr>
              <w:pStyle w:val="TAC"/>
            </w:pPr>
            <w:r w:rsidRPr="00B20AE8">
              <w:rPr>
                <w:lang w:val="sv-SE"/>
              </w:rPr>
              <w:t>E-UTRA Band 14</w:t>
            </w:r>
          </w:p>
        </w:tc>
        <w:tc>
          <w:tcPr>
            <w:tcW w:w="1701" w:type="dxa"/>
            <w:gridSpan w:val="2"/>
            <w:tcBorders>
              <w:left w:val="single" w:sz="4" w:space="0" w:color="auto"/>
            </w:tcBorders>
            <w:shd w:val="clear" w:color="auto" w:fill="auto"/>
          </w:tcPr>
          <w:p w14:paraId="1B7547E6" w14:textId="77777777" w:rsidR="003D3C64" w:rsidRPr="00B20AE8" w:rsidRDefault="003D3C64" w:rsidP="0039402F">
            <w:pPr>
              <w:pStyle w:val="TAC"/>
            </w:pPr>
            <w:r w:rsidRPr="00B20AE8">
              <w:t>788 - 798 MHz</w:t>
            </w:r>
          </w:p>
        </w:tc>
        <w:tc>
          <w:tcPr>
            <w:tcW w:w="1275" w:type="dxa"/>
            <w:gridSpan w:val="2"/>
            <w:shd w:val="clear" w:color="auto" w:fill="auto"/>
          </w:tcPr>
          <w:p w14:paraId="7D53F979" w14:textId="77777777" w:rsidR="003D3C64" w:rsidRPr="00B20AE8" w:rsidRDefault="003D3C64" w:rsidP="0039402F">
            <w:pPr>
              <w:pStyle w:val="TAC"/>
            </w:pPr>
            <w:r w:rsidRPr="00B20AE8">
              <w:t>-37.4 dBm</w:t>
            </w:r>
          </w:p>
        </w:tc>
        <w:tc>
          <w:tcPr>
            <w:tcW w:w="1418" w:type="dxa"/>
            <w:gridSpan w:val="2"/>
            <w:shd w:val="clear" w:color="auto" w:fill="auto"/>
          </w:tcPr>
          <w:p w14:paraId="19969CA2" w14:textId="77777777" w:rsidR="003D3C64" w:rsidRPr="00B20AE8" w:rsidRDefault="003D3C64" w:rsidP="0039402F">
            <w:pPr>
              <w:pStyle w:val="TAC"/>
            </w:pPr>
            <w:r w:rsidRPr="00B20AE8">
              <w:t>1 MHz</w:t>
            </w:r>
          </w:p>
        </w:tc>
        <w:tc>
          <w:tcPr>
            <w:tcW w:w="3642" w:type="dxa"/>
            <w:gridSpan w:val="2"/>
            <w:shd w:val="clear" w:color="auto" w:fill="auto"/>
          </w:tcPr>
          <w:p w14:paraId="4203A820" w14:textId="3472AD9D" w:rsidR="003D3C64" w:rsidRPr="00B20AE8" w:rsidRDefault="003D3C64" w:rsidP="0039402F">
            <w:pPr>
              <w:pStyle w:val="TAL"/>
            </w:pPr>
            <w:r w:rsidRPr="00B20AE8">
              <w:t>This requirement does not apply to</w:t>
            </w:r>
            <w:r>
              <w:t xml:space="preserve"> </w:t>
            </w:r>
            <w:r w:rsidRPr="00B20AE8">
              <w:t xml:space="preserve">BS operating in band 14, since it is already covered by the requirement in </w:t>
            </w:r>
            <w:r>
              <w:t>clause </w:t>
            </w:r>
            <w:r w:rsidRPr="00B20AE8">
              <w:t>6.7.6.5.3.3.</w:t>
            </w:r>
          </w:p>
        </w:tc>
      </w:tr>
      <w:tr w:rsidR="003D3C64" w:rsidRPr="00B20AE8" w14:paraId="0C0EB43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C41633" w14:textId="77777777" w:rsidR="003D3C64" w:rsidRPr="00B20AE8" w:rsidRDefault="003D3C64" w:rsidP="0039402F">
            <w:pPr>
              <w:pStyle w:val="TAC"/>
            </w:pPr>
            <w:r w:rsidRPr="00B20AE8">
              <w:t xml:space="preserve"> E-UTRA Band 17</w:t>
            </w:r>
          </w:p>
        </w:tc>
        <w:tc>
          <w:tcPr>
            <w:tcW w:w="1701" w:type="dxa"/>
            <w:gridSpan w:val="2"/>
            <w:tcBorders>
              <w:left w:val="single" w:sz="4" w:space="0" w:color="auto"/>
            </w:tcBorders>
            <w:shd w:val="clear" w:color="auto" w:fill="auto"/>
          </w:tcPr>
          <w:p w14:paraId="5094A01B" w14:textId="77777777" w:rsidR="003D3C64" w:rsidRPr="00B20AE8" w:rsidRDefault="003D3C64" w:rsidP="0039402F">
            <w:pPr>
              <w:pStyle w:val="TAC"/>
            </w:pPr>
            <w:r w:rsidRPr="00B20AE8">
              <w:t>734 - 746 MHz</w:t>
            </w:r>
          </w:p>
        </w:tc>
        <w:tc>
          <w:tcPr>
            <w:tcW w:w="1275" w:type="dxa"/>
            <w:gridSpan w:val="2"/>
            <w:shd w:val="clear" w:color="auto" w:fill="auto"/>
          </w:tcPr>
          <w:p w14:paraId="70CF1621" w14:textId="77777777" w:rsidR="003D3C64" w:rsidRPr="00B20AE8" w:rsidRDefault="003D3C64" w:rsidP="0039402F">
            <w:pPr>
              <w:pStyle w:val="TAC"/>
            </w:pPr>
            <w:r w:rsidRPr="00B20AE8">
              <w:t>-40.4 dBm</w:t>
            </w:r>
          </w:p>
        </w:tc>
        <w:tc>
          <w:tcPr>
            <w:tcW w:w="1418" w:type="dxa"/>
            <w:gridSpan w:val="2"/>
            <w:shd w:val="clear" w:color="auto" w:fill="auto"/>
          </w:tcPr>
          <w:p w14:paraId="5390E686" w14:textId="77777777" w:rsidR="003D3C64" w:rsidRPr="00B20AE8" w:rsidRDefault="003D3C64" w:rsidP="0039402F">
            <w:pPr>
              <w:pStyle w:val="TAC"/>
            </w:pPr>
            <w:r w:rsidRPr="00B20AE8">
              <w:t>1 MHz</w:t>
            </w:r>
          </w:p>
        </w:tc>
        <w:tc>
          <w:tcPr>
            <w:tcW w:w="3642" w:type="dxa"/>
            <w:gridSpan w:val="2"/>
            <w:shd w:val="clear" w:color="auto" w:fill="auto"/>
          </w:tcPr>
          <w:p w14:paraId="78E88A4D" w14:textId="658F0A42" w:rsidR="003D3C64" w:rsidRPr="00B20AE8" w:rsidRDefault="003D3C64" w:rsidP="0039402F">
            <w:pPr>
              <w:pStyle w:val="TAL"/>
            </w:pPr>
            <w:r w:rsidRPr="00B20AE8">
              <w:t>This requirement does not apply to</w:t>
            </w:r>
            <w:r>
              <w:t xml:space="preserve"> </w:t>
            </w:r>
            <w:r w:rsidRPr="00B20AE8">
              <w:t>BS operating in band 17.</w:t>
            </w:r>
          </w:p>
        </w:tc>
      </w:tr>
      <w:tr w:rsidR="003D3C64" w:rsidRPr="00B20AE8" w14:paraId="17003F0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B239E55"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107DF740" w14:textId="77777777" w:rsidR="003D3C64" w:rsidRPr="00B20AE8" w:rsidRDefault="003D3C64" w:rsidP="0039402F">
            <w:pPr>
              <w:pStyle w:val="TAC"/>
            </w:pPr>
            <w:r w:rsidRPr="00B20AE8">
              <w:t>704 - 716 MHz</w:t>
            </w:r>
          </w:p>
        </w:tc>
        <w:tc>
          <w:tcPr>
            <w:tcW w:w="1275" w:type="dxa"/>
            <w:gridSpan w:val="2"/>
            <w:shd w:val="clear" w:color="auto" w:fill="auto"/>
          </w:tcPr>
          <w:p w14:paraId="4B8319F5" w14:textId="77777777" w:rsidR="003D3C64" w:rsidRPr="00B20AE8" w:rsidRDefault="003D3C64" w:rsidP="0039402F">
            <w:pPr>
              <w:pStyle w:val="TAC"/>
            </w:pPr>
            <w:r w:rsidRPr="00B20AE8">
              <w:t>-37.4 dBm</w:t>
            </w:r>
          </w:p>
        </w:tc>
        <w:tc>
          <w:tcPr>
            <w:tcW w:w="1418" w:type="dxa"/>
            <w:gridSpan w:val="2"/>
            <w:shd w:val="clear" w:color="auto" w:fill="auto"/>
          </w:tcPr>
          <w:p w14:paraId="7F879F52" w14:textId="77777777" w:rsidR="003D3C64" w:rsidRPr="00B20AE8" w:rsidRDefault="003D3C64" w:rsidP="0039402F">
            <w:pPr>
              <w:pStyle w:val="TAC"/>
            </w:pPr>
            <w:r w:rsidRPr="00B20AE8">
              <w:t>1 MHz</w:t>
            </w:r>
          </w:p>
        </w:tc>
        <w:tc>
          <w:tcPr>
            <w:tcW w:w="3642" w:type="dxa"/>
            <w:gridSpan w:val="2"/>
            <w:shd w:val="clear" w:color="auto" w:fill="auto"/>
          </w:tcPr>
          <w:p w14:paraId="10F80C65" w14:textId="13A227D6" w:rsidR="003D3C64" w:rsidRPr="00B20AE8" w:rsidRDefault="003D3C64" w:rsidP="0039402F">
            <w:pPr>
              <w:pStyle w:val="TAL"/>
            </w:pPr>
            <w:r w:rsidRPr="00B20AE8">
              <w:t>This requirement does not apply to</w:t>
            </w:r>
            <w:r>
              <w:t xml:space="preserve"> </w:t>
            </w:r>
            <w:r w:rsidRPr="00B20AE8">
              <w:t xml:space="preserve">BS operating in band 17, since it is already covered by the requirement in </w:t>
            </w:r>
            <w:r>
              <w:t>clause </w:t>
            </w:r>
            <w:r w:rsidRPr="00B20AE8">
              <w:t xml:space="preserve">6.7.6.5.3.3. For BS operating in Band 29, it applies 1 MHz below the Band 29 </w:t>
            </w:r>
            <w:r w:rsidRPr="00B20AE8">
              <w:rPr>
                <w:i/>
              </w:rPr>
              <w:t>downlink operating band</w:t>
            </w:r>
            <w:r w:rsidRPr="00B20AE8">
              <w:t xml:space="preserve"> (NOTE 7)</w:t>
            </w:r>
          </w:p>
        </w:tc>
      </w:tr>
      <w:tr w:rsidR="003D3C64" w:rsidRPr="00B20AE8" w14:paraId="3A18961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69D4D4" w14:textId="7FBD0638" w:rsidR="003D3C64" w:rsidRPr="00B20AE8" w:rsidRDefault="003D3C64" w:rsidP="0039402F">
            <w:pPr>
              <w:pStyle w:val="TAC"/>
              <w:rPr>
                <w:lang w:val="sv-SE"/>
              </w:rPr>
            </w:pPr>
            <w:r w:rsidRPr="00B20AE8">
              <w:rPr>
                <w:lang w:val="sv-SE"/>
              </w:rPr>
              <w:t>UTRA FDD Band XX or</w:t>
            </w:r>
          </w:p>
        </w:tc>
        <w:tc>
          <w:tcPr>
            <w:tcW w:w="1701" w:type="dxa"/>
            <w:gridSpan w:val="2"/>
            <w:tcBorders>
              <w:left w:val="single" w:sz="4" w:space="0" w:color="auto"/>
            </w:tcBorders>
            <w:shd w:val="clear" w:color="auto" w:fill="auto"/>
          </w:tcPr>
          <w:p w14:paraId="0516B165" w14:textId="77777777" w:rsidR="003D3C64" w:rsidRPr="00B20AE8" w:rsidRDefault="003D3C64" w:rsidP="0039402F">
            <w:pPr>
              <w:pStyle w:val="TAC"/>
            </w:pPr>
            <w:r w:rsidRPr="00B20AE8">
              <w:t>791 - 821 MHz</w:t>
            </w:r>
          </w:p>
        </w:tc>
        <w:tc>
          <w:tcPr>
            <w:tcW w:w="1275" w:type="dxa"/>
            <w:gridSpan w:val="2"/>
            <w:shd w:val="clear" w:color="auto" w:fill="auto"/>
          </w:tcPr>
          <w:p w14:paraId="52A02424" w14:textId="77777777" w:rsidR="003D3C64" w:rsidRPr="00B20AE8" w:rsidRDefault="003D3C64" w:rsidP="0039402F">
            <w:pPr>
              <w:pStyle w:val="TAC"/>
            </w:pPr>
            <w:r w:rsidRPr="00B20AE8">
              <w:t>-40.4 dBm</w:t>
            </w:r>
          </w:p>
        </w:tc>
        <w:tc>
          <w:tcPr>
            <w:tcW w:w="1418" w:type="dxa"/>
            <w:gridSpan w:val="2"/>
            <w:shd w:val="clear" w:color="auto" w:fill="auto"/>
          </w:tcPr>
          <w:p w14:paraId="6497589C" w14:textId="77777777" w:rsidR="003D3C64" w:rsidRPr="00B20AE8" w:rsidRDefault="003D3C64" w:rsidP="0039402F">
            <w:pPr>
              <w:pStyle w:val="TAC"/>
            </w:pPr>
            <w:r w:rsidRPr="00B20AE8">
              <w:t>1 MHz</w:t>
            </w:r>
          </w:p>
        </w:tc>
        <w:tc>
          <w:tcPr>
            <w:tcW w:w="3642" w:type="dxa"/>
            <w:gridSpan w:val="2"/>
            <w:shd w:val="clear" w:color="auto" w:fill="auto"/>
          </w:tcPr>
          <w:p w14:paraId="1D2F4937" w14:textId="77777777" w:rsidR="003D3C64" w:rsidRPr="00B20AE8" w:rsidRDefault="003D3C64" w:rsidP="0039402F">
            <w:pPr>
              <w:pStyle w:val="TAL"/>
            </w:pPr>
            <w:r w:rsidRPr="00B20AE8">
              <w:t>This requirement does not apply to BS operating in band 20 or 28.</w:t>
            </w:r>
          </w:p>
        </w:tc>
      </w:tr>
      <w:tr w:rsidR="003D3C64" w:rsidRPr="00B20AE8" w14:paraId="40003EA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C424199" w14:textId="73DE5C6D" w:rsidR="003D3C64" w:rsidRPr="00B20AE8" w:rsidRDefault="003D3C64" w:rsidP="0039402F">
            <w:pPr>
              <w:pStyle w:val="TAC"/>
            </w:pPr>
            <w:r w:rsidRPr="00B20AE8">
              <w:rPr>
                <w:lang w:val="sv-SE"/>
              </w:rPr>
              <w:t>E-UTRA Band 20 or NR band n20</w:t>
            </w:r>
          </w:p>
        </w:tc>
        <w:tc>
          <w:tcPr>
            <w:tcW w:w="1701" w:type="dxa"/>
            <w:gridSpan w:val="2"/>
            <w:tcBorders>
              <w:left w:val="single" w:sz="4" w:space="0" w:color="auto"/>
            </w:tcBorders>
            <w:shd w:val="clear" w:color="auto" w:fill="auto"/>
          </w:tcPr>
          <w:p w14:paraId="74DB7D98" w14:textId="77777777" w:rsidR="003D3C64" w:rsidRPr="00B20AE8" w:rsidRDefault="003D3C64" w:rsidP="0039402F">
            <w:pPr>
              <w:pStyle w:val="TAC"/>
            </w:pPr>
            <w:r w:rsidRPr="00B20AE8">
              <w:t>832 - 862 MHz</w:t>
            </w:r>
          </w:p>
        </w:tc>
        <w:tc>
          <w:tcPr>
            <w:tcW w:w="1275" w:type="dxa"/>
            <w:gridSpan w:val="2"/>
            <w:shd w:val="clear" w:color="auto" w:fill="auto"/>
          </w:tcPr>
          <w:p w14:paraId="236E2974" w14:textId="77777777" w:rsidR="003D3C64" w:rsidRPr="00B20AE8" w:rsidRDefault="003D3C64" w:rsidP="0039402F">
            <w:pPr>
              <w:pStyle w:val="TAC"/>
            </w:pPr>
            <w:r w:rsidRPr="00B20AE8">
              <w:t>-37.4 dBm</w:t>
            </w:r>
          </w:p>
        </w:tc>
        <w:tc>
          <w:tcPr>
            <w:tcW w:w="1418" w:type="dxa"/>
            <w:gridSpan w:val="2"/>
            <w:shd w:val="clear" w:color="auto" w:fill="auto"/>
          </w:tcPr>
          <w:p w14:paraId="54391D15" w14:textId="77777777" w:rsidR="003D3C64" w:rsidRPr="00B20AE8" w:rsidRDefault="003D3C64" w:rsidP="0039402F">
            <w:pPr>
              <w:pStyle w:val="TAC"/>
            </w:pPr>
            <w:r w:rsidRPr="00B20AE8">
              <w:t>1 MHz</w:t>
            </w:r>
          </w:p>
        </w:tc>
        <w:tc>
          <w:tcPr>
            <w:tcW w:w="3642" w:type="dxa"/>
            <w:gridSpan w:val="2"/>
            <w:shd w:val="clear" w:color="auto" w:fill="auto"/>
          </w:tcPr>
          <w:p w14:paraId="2E1D9595" w14:textId="3AB80250" w:rsidR="003D3C64" w:rsidRPr="00B20AE8" w:rsidRDefault="003D3C64" w:rsidP="0039402F">
            <w:pPr>
              <w:pStyle w:val="TAL"/>
            </w:pPr>
            <w:r w:rsidRPr="00B20AE8">
              <w:t xml:space="preserve">This requirement does not apply to BS operating in band 20, since it is already covered by the requirement in </w:t>
            </w:r>
            <w:r>
              <w:t>clause </w:t>
            </w:r>
            <w:r w:rsidRPr="00B20AE8">
              <w:t>6.7.6.5.3.3.</w:t>
            </w:r>
          </w:p>
        </w:tc>
      </w:tr>
      <w:tr w:rsidR="003D3C64" w:rsidRPr="00B20AE8" w14:paraId="03309CC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6FADF5" w14:textId="18471D7F" w:rsidR="003D3C64" w:rsidRPr="00B20AE8" w:rsidRDefault="003D3C64" w:rsidP="0039402F">
            <w:pPr>
              <w:pStyle w:val="TAC"/>
              <w:rPr>
                <w:lang w:val="sv-SE"/>
              </w:rPr>
            </w:pPr>
            <w:r w:rsidRPr="00B20AE8">
              <w:rPr>
                <w:lang w:val="sv-SE"/>
              </w:rPr>
              <w:t>UTRA FDD Band XXII or</w:t>
            </w:r>
          </w:p>
        </w:tc>
        <w:tc>
          <w:tcPr>
            <w:tcW w:w="1701" w:type="dxa"/>
            <w:gridSpan w:val="2"/>
            <w:tcBorders>
              <w:left w:val="single" w:sz="4" w:space="0" w:color="auto"/>
            </w:tcBorders>
            <w:shd w:val="clear" w:color="auto" w:fill="auto"/>
          </w:tcPr>
          <w:p w14:paraId="2B71796E" w14:textId="77777777" w:rsidR="003D3C64" w:rsidRPr="00B20AE8" w:rsidRDefault="003D3C64" w:rsidP="0039402F">
            <w:pPr>
              <w:pStyle w:val="TAC"/>
            </w:pPr>
            <w:r w:rsidRPr="00B20AE8">
              <w:t>3510 – 3590 MHz</w:t>
            </w:r>
          </w:p>
        </w:tc>
        <w:tc>
          <w:tcPr>
            <w:tcW w:w="1275" w:type="dxa"/>
            <w:gridSpan w:val="2"/>
            <w:shd w:val="clear" w:color="auto" w:fill="auto"/>
          </w:tcPr>
          <w:p w14:paraId="3B4C3A3E" w14:textId="77777777" w:rsidR="003D3C64" w:rsidRPr="00B20AE8" w:rsidRDefault="003D3C64" w:rsidP="0039402F">
            <w:pPr>
              <w:pStyle w:val="TAC"/>
            </w:pPr>
            <w:r w:rsidRPr="00B20AE8">
              <w:t>-40.0 dBm</w:t>
            </w:r>
          </w:p>
        </w:tc>
        <w:tc>
          <w:tcPr>
            <w:tcW w:w="1418" w:type="dxa"/>
            <w:gridSpan w:val="2"/>
            <w:shd w:val="clear" w:color="auto" w:fill="auto"/>
          </w:tcPr>
          <w:p w14:paraId="766328B9" w14:textId="77777777" w:rsidR="003D3C64" w:rsidRPr="00B20AE8" w:rsidRDefault="003D3C64" w:rsidP="0039402F">
            <w:pPr>
              <w:pStyle w:val="TAC"/>
            </w:pPr>
            <w:r w:rsidRPr="00B20AE8">
              <w:t>1 MHz</w:t>
            </w:r>
          </w:p>
        </w:tc>
        <w:tc>
          <w:tcPr>
            <w:tcW w:w="3642" w:type="dxa"/>
            <w:gridSpan w:val="2"/>
            <w:shd w:val="clear" w:color="auto" w:fill="auto"/>
          </w:tcPr>
          <w:p w14:paraId="551E36FE" w14:textId="23F5D814" w:rsidR="003D3C64" w:rsidRPr="00B20AE8" w:rsidRDefault="009303FD" w:rsidP="0039402F">
            <w:pPr>
              <w:pStyle w:val="TAL"/>
            </w:pPr>
            <w:r>
              <w:t>This requirement does not apply to BS operating in band 22, 42, 48, n77 or n78..</w:t>
            </w:r>
          </w:p>
        </w:tc>
      </w:tr>
      <w:tr w:rsidR="003D3C64" w:rsidRPr="00B20AE8" w14:paraId="641C3BF5"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AFBEE83" w14:textId="7B4341D6" w:rsidR="003D3C64" w:rsidRPr="00B20AE8" w:rsidRDefault="003D3C64" w:rsidP="0039402F">
            <w:pPr>
              <w:pStyle w:val="TAC"/>
            </w:pPr>
            <w:r w:rsidRPr="00B20AE8">
              <w:rPr>
                <w:lang w:val="sv-SE"/>
              </w:rPr>
              <w:t>E-UTRA Band 22</w:t>
            </w:r>
          </w:p>
        </w:tc>
        <w:tc>
          <w:tcPr>
            <w:tcW w:w="1701" w:type="dxa"/>
            <w:gridSpan w:val="2"/>
            <w:tcBorders>
              <w:left w:val="single" w:sz="4" w:space="0" w:color="auto"/>
            </w:tcBorders>
            <w:shd w:val="clear" w:color="auto" w:fill="auto"/>
          </w:tcPr>
          <w:p w14:paraId="2DF9FE78" w14:textId="77777777" w:rsidR="003D3C64" w:rsidRPr="00B20AE8" w:rsidRDefault="003D3C64" w:rsidP="0039402F">
            <w:pPr>
              <w:pStyle w:val="TAC"/>
            </w:pPr>
            <w:r w:rsidRPr="00B20AE8">
              <w:t>3410 – 3490 MHz</w:t>
            </w:r>
          </w:p>
        </w:tc>
        <w:tc>
          <w:tcPr>
            <w:tcW w:w="1275" w:type="dxa"/>
            <w:gridSpan w:val="2"/>
            <w:shd w:val="clear" w:color="auto" w:fill="auto"/>
          </w:tcPr>
          <w:p w14:paraId="6AA41B21" w14:textId="77777777" w:rsidR="003D3C64" w:rsidRPr="00B20AE8" w:rsidRDefault="003D3C64" w:rsidP="0039402F">
            <w:pPr>
              <w:pStyle w:val="TAC"/>
            </w:pPr>
            <w:r w:rsidRPr="00B20AE8">
              <w:t>-37.0 dBm</w:t>
            </w:r>
          </w:p>
        </w:tc>
        <w:tc>
          <w:tcPr>
            <w:tcW w:w="1418" w:type="dxa"/>
            <w:gridSpan w:val="2"/>
            <w:shd w:val="clear" w:color="auto" w:fill="auto"/>
          </w:tcPr>
          <w:p w14:paraId="34B1C384" w14:textId="77777777" w:rsidR="003D3C64" w:rsidRPr="00B20AE8" w:rsidRDefault="003D3C64" w:rsidP="0039402F">
            <w:pPr>
              <w:pStyle w:val="TAC"/>
            </w:pPr>
            <w:r w:rsidRPr="00B20AE8">
              <w:t>1 MHz</w:t>
            </w:r>
          </w:p>
        </w:tc>
        <w:tc>
          <w:tcPr>
            <w:tcW w:w="3642" w:type="dxa"/>
            <w:gridSpan w:val="2"/>
            <w:shd w:val="clear" w:color="auto" w:fill="auto"/>
          </w:tcPr>
          <w:p w14:paraId="22A66277" w14:textId="64CBE095" w:rsidR="003D3C64" w:rsidRPr="00B20AE8" w:rsidRDefault="009303FD" w:rsidP="0039402F">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3D3C64" w:rsidRPr="00B20AE8" w14:paraId="191F6FFA"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A34FFD8" w14:textId="77777777" w:rsidR="003D3C64" w:rsidRPr="00B20AE8" w:rsidRDefault="003D3C64" w:rsidP="0039402F">
            <w:pPr>
              <w:pStyle w:val="TAC"/>
            </w:pPr>
            <w:r w:rsidRPr="00B20AE8">
              <w:t>E-UTRA Band 24</w:t>
            </w:r>
          </w:p>
        </w:tc>
        <w:tc>
          <w:tcPr>
            <w:tcW w:w="1701" w:type="dxa"/>
            <w:gridSpan w:val="2"/>
            <w:tcBorders>
              <w:left w:val="single" w:sz="4" w:space="0" w:color="auto"/>
            </w:tcBorders>
            <w:shd w:val="clear" w:color="auto" w:fill="auto"/>
          </w:tcPr>
          <w:p w14:paraId="4E47D324" w14:textId="77777777" w:rsidR="003D3C64" w:rsidRPr="00B20AE8" w:rsidRDefault="003D3C64" w:rsidP="0039402F">
            <w:pPr>
              <w:pStyle w:val="TAC"/>
            </w:pPr>
            <w:r w:rsidRPr="00B20AE8">
              <w:t>1525 – 1559 MHz</w:t>
            </w:r>
          </w:p>
        </w:tc>
        <w:tc>
          <w:tcPr>
            <w:tcW w:w="1275" w:type="dxa"/>
            <w:gridSpan w:val="2"/>
            <w:shd w:val="clear" w:color="auto" w:fill="auto"/>
          </w:tcPr>
          <w:p w14:paraId="347BE578" w14:textId="77777777" w:rsidR="003D3C64" w:rsidRPr="00B20AE8" w:rsidRDefault="003D3C64" w:rsidP="0039402F">
            <w:pPr>
              <w:pStyle w:val="TAC"/>
            </w:pPr>
            <w:r w:rsidRPr="00B20AE8">
              <w:t>-40.4 dBm</w:t>
            </w:r>
          </w:p>
        </w:tc>
        <w:tc>
          <w:tcPr>
            <w:tcW w:w="1418" w:type="dxa"/>
            <w:gridSpan w:val="2"/>
            <w:shd w:val="clear" w:color="auto" w:fill="auto"/>
          </w:tcPr>
          <w:p w14:paraId="101EFAD2" w14:textId="77777777" w:rsidR="003D3C64" w:rsidRPr="00B20AE8" w:rsidRDefault="003D3C64" w:rsidP="0039402F">
            <w:pPr>
              <w:pStyle w:val="TAC"/>
            </w:pPr>
            <w:r w:rsidRPr="00B20AE8">
              <w:t>1 MHz</w:t>
            </w:r>
          </w:p>
        </w:tc>
        <w:tc>
          <w:tcPr>
            <w:tcW w:w="3642" w:type="dxa"/>
            <w:gridSpan w:val="2"/>
            <w:shd w:val="clear" w:color="auto" w:fill="auto"/>
          </w:tcPr>
          <w:p w14:paraId="0F89160B" w14:textId="77777777" w:rsidR="003D3C64" w:rsidRPr="00B20AE8" w:rsidRDefault="003D3C64" w:rsidP="0039402F">
            <w:pPr>
              <w:pStyle w:val="TAL"/>
            </w:pPr>
            <w:r w:rsidRPr="00B20AE8">
              <w:t>This requirement does not apply to BS operating in band 24.</w:t>
            </w:r>
          </w:p>
        </w:tc>
      </w:tr>
      <w:tr w:rsidR="003D3C64" w:rsidRPr="00B20AE8" w14:paraId="2C53559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178456"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2F3CD220" w14:textId="77777777" w:rsidR="003D3C64" w:rsidRPr="00B20AE8" w:rsidRDefault="003D3C64" w:rsidP="0039402F">
            <w:pPr>
              <w:pStyle w:val="TAC"/>
            </w:pPr>
            <w:r w:rsidRPr="00B20AE8">
              <w:t>1626.5 – 1660.5 MHz</w:t>
            </w:r>
          </w:p>
        </w:tc>
        <w:tc>
          <w:tcPr>
            <w:tcW w:w="1275" w:type="dxa"/>
            <w:gridSpan w:val="2"/>
            <w:shd w:val="clear" w:color="auto" w:fill="auto"/>
          </w:tcPr>
          <w:p w14:paraId="4B55EB45" w14:textId="77777777" w:rsidR="003D3C64" w:rsidRPr="00B20AE8" w:rsidRDefault="003D3C64" w:rsidP="0039402F">
            <w:pPr>
              <w:pStyle w:val="TAC"/>
            </w:pPr>
            <w:r w:rsidRPr="00B20AE8">
              <w:t>-37.4 dBm</w:t>
            </w:r>
          </w:p>
        </w:tc>
        <w:tc>
          <w:tcPr>
            <w:tcW w:w="1418" w:type="dxa"/>
            <w:gridSpan w:val="2"/>
            <w:shd w:val="clear" w:color="auto" w:fill="auto"/>
          </w:tcPr>
          <w:p w14:paraId="3A2F8125" w14:textId="77777777" w:rsidR="003D3C64" w:rsidRPr="00B20AE8" w:rsidRDefault="003D3C64" w:rsidP="0039402F">
            <w:pPr>
              <w:pStyle w:val="TAC"/>
            </w:pPr>
            <w:r w:rsidRPr="00B20AE8">
              <w:t>1 MHz</w:t>
            </w:r>
          </w:p>
        </w:tc>
        <w:tc>
          <w:tcPr>
            <w:tcW w:w="3642" w:type="dxa"/>
            <w:gridSpan w:val="2"/>
            <w:shd w:val="clear" w:color="auto" w:fill="auto"/>
          </w:tcPr>
          <w:p w14:paraId="4B7A426E" w14:textId="07C77A48" w:rsidR="003D3C64" w:rsidRPr="00B20AE8" w:rsidRDefault="003D3C64" w:rsidP="0039402F">
            <w:pPr>
              <w:pStyle w:val="TAL"/>
            </w:pPr>
            <w:r w:rsidRPr="00B20AE8">
              <w:t xml:space="preserve">This requirement does not apply to BS operating in band 24, since it is already covered by the requirement in </w:t>
            </w:r>
            <w:r>
              <w:t>clause </w:t>
            </w:r>
            <w:r w:rsidRPr="00B20AE8">
              <w:t>6.7.6.5.3.3.</w:t>
            </w:r>
          </w:p>
        </w:tc>
      </w:tr>
      <w:tr w:rsidR="003D3C64" w:rsidRPr="00B20AE8" w14:paraId="078B2F3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4069330" w14:textId="1AA9BF4D" w:rsidR="003D3C64" w:rsidRPr="00B20AE8" w:rsidRDefault="003D3C64" w:rsidP="0039402F">
            <w:pPr>
              <w:pStyle w:val="TAC"/>
              <w:rPr>
                <w:lang w:val="sv-SE"/>
              </w:rPr>
            </w:pPr>
            <w:r w:rsidRPr="00B20AE8">
              <w:rPr>
                <w:lang w:val="sv-SE"/>
              </w:rPr>
              <w:t>UTRA FDD Band XX</w:t>
            </w:r>
            <w:r w:rsidRPr="00B20AE8">
              <w:rPr>
                <w:lang w:val="sv-SE" w:eastAsia="zh-CN"/>
              </w:rPr>
              <w:t>V</w:t>
            </w:r>
            <w:r w:rsidRPr="00B20AE8">
              <w:rPr>
                <w:lang w:val="sv-SE"/>
              </w:rPr>
              <w:t xml:space="preserve"> or</w:t>
            </w:r>
          </w:p>
        </w:tc>
        <w:tc>
          <w:tcPr>
            <w:tcW w:w="1701" w:type="dxa"/>
            <w:gridSpan w:val="2"/>
            <w:tcBorders>
              <w:left w:val="single" w:sz="4" w:space="0" w:color="auto"/>
            </w:tcBorders>
            <w:shd w:val="clear" w:color="auto" w:fill="auto"/>
          </w:tcPr>
          <w:p w14:paraId="5B496769" w14:textId="77777777" w:rsidR="003D3C64" w:rsidRPr="00B20AE8" w:rsidRDefault="003D3C64" w:rsidP="0039402F">
            <w:pPr>
              <w:pStyle w:val="TAC"/>
            </w:pPr>
            <w:r w:rsidRPr="00B20AE8">
              <w:t>1930 - 199</w:t>
            </w:r>
            <w:r w:rsidRPr="00B20AE8">
              <w:rPr>
                <w:lang w:eastAsia="zh-CN"/>
              </w:rPr>
              <w:t>5</w:t>
            </w:r>
            <w:r w:rsidRPr="00B20AE8">
              <w:t xml:space="preserve"> MHz</w:t>
            </w:r>
          </w:p>
        </w:tc>
        <w:tc>
          <w:tcPr>
            <w:tcW w:w="1275" w:type="dxa"/>
            <w:gridSpan w:val="2"/>
            <w:shd w:val="clear" w:color="auto" w:fill="auto"/>
          </w:tcPr>
          <w:p w14:paraId="2A111238" w14:textId="77777777" w:rsidR="003D3C64" w:rsidRPr="00B20AE8" w:rsidRDefault="003D3C64" w:rsidP="0039402F">
            <w:pPr>
              <w:pStyle w:val="TAC"/>
            </w:pPr>
            <w:r w:rsidRPr="00B20AE8">
              <w:t>-40.4 dBm</w:t>
            </w:r>
          </w:p>
        </w:tc>
        <w:tc>
          <w:tcPr>
            <w:tcW w:w="1418" w:type="dxa"/>
            <w:gridSpan w:val="2"/>
            <w:shd w:val="clear" w:color="auto" w:fill="auto"/>
          </w:tcPr>
          <w:p w14:paraId="6BF4B779" w14:textId="77777777" w:rsidR="003D3C64" w:rsidRPr="00B20AE8" w:rsidRDefault="003D3C64" w:rsidP="0039402F">
            <w:pPr>
              <w:pStyle w:val="TAC"/>
            </w:pPr>
            <w:r w:rsidRPr="00B20AE8">
              <w:t>1 MHz</w:t>
            </w:r>
          </w:p>
        </w:tc>
        <w:tc>
          <w:tcPr>
            <w:tcW w:w="3642" w:type="dxa"/>
            <w:gridSpan w:val="2"/>
            <w:shd w:val="clear" w:color="auto" w:fill="auto"/>
          </w:tcPr>
          <w:p w14:paraId="262F8196" w14:textId="77777777" w:rsidR="003D3C64" w:rsidRPr="00B20AE8" w:rsidRDefault="003D3C64" w:rsidP="0039402F">
            <w:pPr>
              <w:pStyle w:val="TAL"/>
            </w:pPr>
            <w:r w:rsidRPr="00B20AE8">
              <w:t xml:space="preserve">This requirement does not apply to BS operating in band </w:t>
            </w:r>
            <w:r w:rsidRPr="00B20AE8">
              <w:rPr>
                <w:lang w:eastAsia="zh-CN"/>
              </w:rPr>
              <w:t xml:space="preserve">2, </w:t>
            </w:r>
            <w:r w:rsidRPr="00B20AE8">
              <w:t>2</w:t>
            </w:r>
            <w:r w:rsidRPr="00B20AE8">
              <w:rPr>
                <w:lang w:eastAsia="zh-CN"/>
              </w:rPr>
              <w:t>5 or 70</w:t>
            </w:r>
            <w:r w:rsidRPr="00B20AE8">
              <w:t>.</w:t>
            </w:r>
          </w:p>
        </w:tc>
      </w:tr>
      <w:tr w:rsidR="003D3C64" w:rsidRPr="00B20AE8" w14:paraId="3DBFAF63"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19FDF2D" w14:textId="7D1C9F65" w:rsidR="003D3C64" w:rsidRPr="00B20AE8" w:rsidRDefault="003D3C64" w:rsidP="0039402F">
            <w:pPr>
              <w:pStyle w:val="TAC"/>
            </w:pPr>
            <w:r w:rsidRPr="00B20AE8">
              <w:rPr>
                <w:lang w:val="sv-SE"/>
              </w:rPr>
              <w:t>E-UTRA Band 2</w:t>
            </w:r>
            <w:r w:rsidRPr="00B20AE8">
              <w:rPr>
                <w:lang w:val="sv-SE" w:eastAsia="zh-CN"/>
              </w:rPr>
              <w:t>5</w:t>
            </w:r>
            <w:r w:rsidRPr="00B20AE8">
              <w:rPr>
                <w:lang w:val="sv-SE"/>
              </w:rPr>
              <w:t xml:space="preserve"> or NR band n25</w:t>
            </w:r>
          </w:p>
        </w:tc>
        <w:tc>
          <w:tcPr>
            <w:tcW w:w="1701" w:type="dxa"/>
            <w:gridSpan w:val="2"/>
            <w:tcBorders>
              <w:left w:val="single" w:sz="4" w:space="0" w:color="auto"/>
            </w:tcBorders>
            <w:shd w:val="clear" w:color="auto" w:fill="auto"/>
          </w:tcPr>
          <w:p w14:paraId="6D4174AC" w14:textId="77777777" w:rsidR="003D3C64" w:rsidRPr="00B20AE8" w:rsidRDefault="003D3C64" w:rsidP="0039402F">
            <w:pPr>
              <w:pStyle w:val="TAC"/>
            </w:pPr>
            <w:r w:rsidRPr="00B20AE8">
              <w:t>1850 - 191</w:t>
            </w:r>
            <w:r w:rsidRPr="00B20AE8">
              <w:rPr>
                <w:lang w:eastAsia="zh-CN"/>
              </w:rPr>
              <w:t>5</w:t>
            </w:r>
            <w:r w:rsidRPr="00B20AE8">
              <w:t xml:space="preserve"> MHz</w:t>
            </w:r>
          </w:p>
        </w:tc>
        <w:tc>
          <w:tcPr>
            <w:tcW w:w="1275" w:type="dxa"/>
            <w:gridSpan w:val="2"/>
            <w:shd w:val="clear" w:color="auto" w:fill="auto"/>
          </w:tcPr>
          <w:p w14:paraId="0325D497" w14:textId="77777777" w:rsidR="003D3C64" w:rsidRPr="00B20AE8" w:rsidRDefault="003D3C64" w:rsidP="0039402F">
            <w:pPr>
              <w:pStyle w:val="TAC"/>
            </w:pPr>
            <w:r w:rsidRPr="00B20AE8">
              <w:t>-37.4 dBm</w:t>
            </w:r>
          </w:p>
        </w:tc>
        <w:tc>
          <w:tcPr>
            <w:tcW w:w="1418" w:type="dxa"/>
            <w:gridSpan w:val="2"/>
            <w:shd w:val="clear" w:color="auto" w:fill="auto"/>
          </w:tcPr>
          <w:p w14:paraId="5D59454C" w14:textId="77777777" w:rsidR="003D3C64" w:rsidRPr="00B20AE8" w:rsidRDefault="003D3C64" w:rsidP="0039402F">
            <w:pPr>
              <w:pStyle w:val="TAC"/>
            </w:pPr>
            <w:r w:rsidRPr="00B20AE8">
              <w:t>1 MHz</w:t>
            </w:r>
          </w:p>
        </w:tc>
        <w:tc>
          <w:tcPr>
            <w:tcW w:w="3642" w:type="dxa"/>
            <w:gridSpan w:val="2"/>
            <w:shd w:val="clear" w:color="auto" w:fill="auto"/>
          </w:tcPr>
          <w:p w14:paraId="44C46767" w14:textId="1435E628" w:rsidR="003D3C64" w:rsidRPr="00B20AE8" w:rsidRDefault="003D3C64" w:rsidP="0039402F">
            <w:pPr>
              <w:pStyle w:val="TAL"/>
            </w:pPr>
            <w:r w:rsidRPr="00B20AE8">
              <w:t>This requirement does not apply to BS operating in band 2</w:t>
            </w:r>
            <w:r w:rsidRPr="00B20AE8">
              <w:rPr>
                <w:lang w:eastAsia="zh-CN"/>
              </w:rPr>
              <w:t>5</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rsidRPr="00B20AE8">
              <w:rPr>
                <w:rFonts w:cs="v5.0.0"/>
                <w:lang w:eastAsia="zh-CN"/>
              </w:rPr>
              <w:t>.</w:t>
            </w:r>
            <w:r w:rsidRPr="00B20AE8">
              <w:t xml:space="preserve"> For BS operating in Band </w:t>
            </w:r>
            <w:r w:rsidRPr="00B20AE8">
              <w:rPr>
                <w:lang w:eastAsia="zh-CN"/>
              </w:rPr>
              <w:t>2</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6.7.6.5.3.3.</w:t>
            </w:r>
          </w:p>
        </w:tc>
      </w:tr>
      <w:tr w:rsidR="003D3C64" w:rsidRPr="00B20AE8" w14:paraId="740678A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DB8420D" w14:textId="77777777" w:rsidR="003D3C64" w:rsidRPr="00B20AE8" w:rsidRDefault="003D3C64" w:rsidP="0039402F">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01" w:type="dxa"/>
            <w:gridSpan w:val="2"/>
            <w:tcBorders>
              <w:left w:val="single" w:sz="4" w:space="0" w:color="auto"/>
            </w:tcBorders>
            <w:shd w:val="clear" w:color="auto" w:fill="auto"/>
          </w:tcPr>
          <w:p w14:paraId="20CAEBCE" w14:textId="77777777" w:rsidR="003D3C64" w:rsidRPr="00B20AE8" w:rsidRDefault="003D3C64" w:rsidP="0039402F">
            <w:pPr>
              <w:pStyle w:val="TAC"/>
            </w:pPr>
            <w:r w:rsidRPr="00B20AE8">
              <w:t>859 - 894 MHz</w:t>
            </w:r>
          </w:p>
        </w:tc>
        <w:tc>
          <w:tcPr>
            <w:tcW w:w="1275" w:type="dxa"/>
            <w:gridSpan w:val="2"/>
            <w:shd w:val="clear" w:color="auto" w:fill="auto"/>
          </w:tcPr>
          <w:p w14:paraId="23C4F3B6" w14:textId="77777777" w:rsidR="003D3C64" w:rsidRPr="00B20AE8" w:rsidRDefault="003D3C64" w:rsidP="0039402F">
            <w:pPr>
              <w:pStyle w:val="TAC"/>
            </w:pPr>
            <w:r w:rsidRPr="00B20AE8">
              <w:t>-40.4 dBm</w:t>
            </w:r>
          </w:p>
        </w:tc>
        <w:tc>
          <w:tcPr>
            <w:tcW w:w="1418" w:type="dxa"/>
            <w:gridSpan w:val="2"/>
            <w:shd w:val="clear" w:color="auto" w:fill="auto"/>
          </w:tcPr>
          <w:p w14:paraId="55C65798" w14:textId="77777777" w:rsidR="003D3C64" w:rsidRPr="00B20AE8" w:rsidRDefault="003D3C64" w:rsidP="0039402F">
            <w:pPr>
              <w:pStyle w:val="TAC"/>
            </w:pPr>
            <w:r w:rsidRPr="00B20AE8">
              <w:t>1 MHz</w:t>
            </w:r>
          </w:p>
        </w:tc>
        <w:tc>
          <w:tcPr>
            <w:tcW w:w="3642" w:type="dxa"/>
            <w:gridSpan w:val="2"/>
            <w:shd w:val="clear" w:color="auto" w:fill="auto"/>
          </w:tcPr>
          <w:p w14:paraId="351B5130" w14:textId="77777777" w:rsidR="003D3C64" w:rsidRPr="00B20AE8" w:rsidRDefault="003D3C64" w:rsidP="0039402F">
            <w:pPr>
              <w:pStyle w:val="TAL"/>
            </w:pPr>
            <w:r w:rsidRPr="00B20AE8">
              <w:t>This requirement does not apply to BS operating in band 5 or 26. This requirement applies to E-UTRA BS operating in Band 27 for the frequency range 879-894 MHz.</w:t>
            </w:r>
          </w:p>
        </w:tc>
      </w:tr>
      <w:tr w:rsidR="003D3C64" w:rsidRPr="00B20AE8" w14:paraId="1DA6E31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74F6CD2"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7D0E7925" w14:textId="77777777" w:rsidR="003D3C64" w:rsidRPr="00B20AE8" w:rsidRDefault="003D3C64" w:rsidP="0039402F">
            <w:pPr>
              <w:pStyle w:val="TAC"/>
            </w:pPr>
            <w:r w:rsidRPr="00B20AE8">
              <w:t>814 - 849 MHz</w:t>
            </w:r>
          </w:p>
        </w:tc>
        <w:tc>
          <w:tcPr>
            <w:tcW w:w="1275" w:type="dxa"/>
            <w:gridSpan w:val="2"/>
            <w:shd w:val="clear" w:color="auto" w:fill="auto"/>
          </w:tcPr>
          <w:p w14:paraId="2F4A7DDF" w14:textId="77777777" w:rsidR="003D3C64" w:rsidRPr="00B20AE8" w:rsidRDefault="003D3C64" w:rsidP="0039402F">
            <w:pPr>
              <w:pStyle w:val="TAC"/>
            </w:pPr>
            <w:r w:rsidRPr="00B20AE8">
              <w:t>-37.4 dBm</w:t>
            </w:r>
          </w:p>
        </w:tc>
        <w:tc>
          <w:tcPr>
            <w:tcW w:w="1418" w:type="dxa"/>
            <w:gridSpan w:val="2"/>
            <w:shd w:val="clear" w:color="auto" w:fill="auto"/>
          </w:tcPr>
          <w:p w14:paraId="57CBB08C" w14:textId="77777777" w:rsidR="003D3C64" w:rsidRPr="00B20AE8" w:rsidRDefault="003D3C64" w:rsidP="0039402F">
            <w:pPr>
              <w:pStyle w:val="TAC"/>
            </w:pPr>
            <w:r w:rsidRPr="00B20AE8">
              <w:t>1 MHz</w:t>
            </w:r>
          </w:p>
        </w:tc>
        <w:tc>
          <w:tcPr>
            <w:tcW w:w="3642" w:type="dxa"/>
            <w:gridSpan w:val="2"/>
            <w:shd w:val="clear" w:color="auto" w:fill="auto"/>
          </w:tcPr>
          <w:p w14:paraId="3C40D136" w14:textId="288257EA" w:rsidR="003D3C64" w:rsidRPr="00B20AE8" w:rsidRDefault="003D3C64" w:rsidP="0039402F">
            <w:pPr>
              <w:pStyle w:val="TAL"/>
            </w:pPr>
            <w:r w:rsidRPr="00B20AE8">
              <w:t xml:space="preserve">This requirement does not apply to BS operating in band 26,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5, it applies for 814 MHz to 824 MHz, while the rest is covered in </w:t>
            </w:r>
            <w:r>
              <w:t>clause </w:t>
            </w:r>
            <w:r w:rsidRPr="00B20AE8">
              <w:t>6.7.6.5.3.3.</w:t>
            </w:r>
            <w:r>
              <w:t xml:space="preserve"> </w:t>
            </w:r>
            <w:r w:rsidRPr="00B20AE8">
              <w:t xml:space="preserve">For BS operating in Band 27, it applies 3 MHz below the Band 27 </w:t>
            </w:r>
            <w:r w:rsidRPr="00B20AE8">
              <w:rPr>
                <w:i/>
              </w:rPr>
              <w:t>downlink operating band</w:t>
            </w:r>
            <w:r w:rsidRPr="00B20AE8">
              <w:t>.</w:t>
            </w:r>
          </w:p>
        </w:tc>
      </w:tr>
      <w:tr w:rsidR="003D3C64" w:rsidRPr="00B20AE8" w14:paraId="43B03B1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6633829" w14:textId="77777777" w:rsidR="003D3C64" w:rsidRPr="00B20AE8" w:rsidRDefault="003D3C64" w:rsidP="0039402F">
            <w:pPr>
              <w:pStyle w:val="TAC"/>
            </w:pPr>
            <w:r w:rsidRPr="00B20AE8">
              <w:t>E-UTRA Band 27</w:t>
            </w:r>
          </w:p>
        </w:tc>
        <w:tc>
          <w:tcPr>
            <w:tcW w:w="1701" w:type="dxa"/>
            <w:gridSpan w:val="2"/>
            <w:tcBorders>
              <w:left w:val="single" w:sz="4" w:space="0" w:color="auto"/>
            </w:tcBorders>
            <w:shd w:val="clear" w:color="auto" w:fill="auto"/>
          </w:tcPr>
          <w:p w14:paraId="476E3CF5" w14:textId="77777777" w:rsidR="003D3C64" w:rsidRPr="00B20AE8" w:rsidRDefault="003D3C64" w:rsidP="0039402F">
            <w:pPr>
              <w:pStyle w:val="TAC"/>
            </w:pPr>
            <w:r w:rsidRPr="00B20AE8">
              <w:t>852 – 869 MHz</w:t>
            </w:r>
          </w:p>
        </w:tc>
        <w:tc>
          <w:tcPr>
            <w:tcW w:w="1275" w:type="dxa"/>
            <w:gridSpan w:val="2"/>
            <w:shd w:val="clear" w:color="auto" w:fill="auto"/>
          </w:tcPr>
          <w:p w14:paraId="6B256874" w14:textId="77777777" w:rsidR="003D3C64" w:rsidRPr="00B20AE8" w:rsidRDefault="003D3C64" w:rsidP="0039402F">
            <w:pPr>
              <w:pStyle w:val="TAC"/>
            </w:pPr>
            <w:r w:rsidRPr="00B20AE8">
              <w:t>-40.4 dBm</w:t>
            </w:r>
          </w:p>
        </w:tc>
        <w:tc>
          <w:tcPr>
            <w:tcW w:w="1418" w:type="dxa"/>
            <w:gridSpan w:val="2"/>
            <w:shd w:val="clear" w:color="auto" w:fill="auto"/>
          </w:tcPr>
          <w:p w14:paraId="15252819" w14:textId="77777777" w:rsidR="003D3C64" w:rsidRPr="00B20AE8" w:rsidRDefault="003D3C64" w:rsidP="0039402F">
            <w:pPr>
              <w:pStyle w:val="TAC"/>
            </w:pPr>
            <w:r w:rsidRPr="00B20AE8">
              <w:t>1 MHz</w:t>
            </w:r>
          </w:p>
        </w:tc>
        <w:tc>
          <w:tcPr>
            <w:tcW w:w="3642" w:type="dxa"/>
            <w:gridSpan w:val="2"/>
            <w:shd w:val="clear" w:color="auto" w:fill="auto"/>
          </w:tcPr>
          <w:p w14:paraId="4D800798" w14:textId="77777777" w:rsidR="003D3C64" w:rsidRPr="00B20AE8" w:rsidRDefault="003D3C64" w:rsidP="0039402F">
            <w:pPr>
              <w:pStyle w:val="TAL"/>
            </w:pPr>
            <w:r w:rsidRPr="00B20AE8">
              <w:t>This requirement does not apply to BS operating in bands 5, 26 or 27.</w:t>
            </w:r>
          </w:p>
        </w:tc>
      </w:tr>
      <w:tr w:rsidR="003D3C64" w:rsidRPr="00B20AE8" w14:paraId="66E964C1"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AD8D320"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B285BAD" w14:textId="77777777" w:rsidR="003D3C64" w:rsidRPr="00B20AE8" w:rsidRDefault="003D3C64" w:rsidP="0039402F">
            <w:pPr>
              <w:pStyle w:val="TAC"/>
            </w:pPr>
            <w:r w:rsidRPr="00B20AE8">
              <w:t>807 – 824 MHz</w:t>
            </w:r>
          </w:p>
        </w:tc>
        <w:tc>
          <w:tcPr>
            <w:tcW w:w="1275" w:type="dxa"/>
            <w:gridSpan w:val="2"/>
            <w:shd w:val="clear" w:color="auto" w:fill="auto"/>
          </w:tcPr>
          <w:p w14:paraId="6651C8A6" w14:textId="77777777" w:rsidR="003D3C64" w:rsidRPr="00B20AE8" w:rsidRDefault="003D3C64" w:rsidP="0039402F">
            <w:pPr>
              <w:pStyle w:val="TAC"/>
            </w:pPr>
            <w:r w:rsidRPr="00B20AE8">
              <w:t>-37.4 dBm</w:t>
            </w:r>
          </w:p>
        </w:tc>
        <w:tc>
          <w:tcPr>
            <w:tcW w:w="1418" w:type="dxa"/>
            <w:gridSpan w:val="2"/>
            <w:shd w:val="clear" w:color="auto" w:fill="auto"/>
          </w:tcPr>
          <w:p w14:paraId="6A8B691C" w14:textId="77777777" w:rsidR="003D3C64" w:rsidRPr="00B20AE8" w:rsidRDefault="003D3C64" w:rsidP="0039402F">
            <w:pPr>
              <w:pStyle w:val="TAC"/>
            </w:pPr>
            <w:r w:rsidRPr="00B20AE8">
              <w:t>1 MHz</w:t>
            </w:r>
          </w:p>
        </w:tc>
        <w:tc>
          <w:tcPr>
            <w:tcW w:w="3642" w:type="dxa"/>
            <w:gridSpan w:val="2"/>
            <w:shd w:val="clear" w:color="auto" w:fill="auto"/>
          </w:tcPr>
          <w:p w14:paraId="014C4B17" w14:textId="5E78142A" w:rsidR="003D3C64" w:rsidRPr="00B20AE8" w:rsidRDefault="003D3C64" w:rsidP="0039402F">
            <w:pPr>
              <w:pStyle w:val="TAL"/>
            </w:pPr>
            <w:r w:rsidRPr="00B20AE8">
              <w:t>This requirement does not apply to BS operating in band 27,</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t xml:space="preserve">For BS operating in Band 26, it applies for 807 MHz to 814 MHz, while the rest is covered in </w:t>
            </w:r>
            <w:r>
              <w:t>clause </w:t>
            </w:r>
            <w:r w:rsidRPr="00B20AE8">
              <w:t>6.7.6.5.3.3.</w:t>
            </w:r>
            <w:r>
              <w:t xml:space="preserve"> </w:t>
            </w:r>
            <w:r w:rsidRPr="00B20AE8">
              <w:t xml:space="preserve">This requirement also applies to BS operating in Band 28, starting 4 MHz above the Band 28 </w:t>
            </w:r>
            <w:r w:rsidRPr="00B20AE8">
              <w:rPr>
                <w:i/>
              </w:rPr>
              <w:t>downlink operating band</w:t>
            </w:r>
            <w:r w:rsidRPr="00F437E4">
              <w:rPr>
                <w:rFonts w:eastAsia="MS PGothic"/>
              </w:rPr>
              <w:t xml:space="preserve"> (NOTE 6)</w:t>
            </w:r>
            <w:r w:rsidRPr="00B20AE8">
              <w:t>.</w:t>
            </w:r>
          </w:p>
        </w:tc>
      </w:tr>
      <w:tr w:rsidR="003D3C64" w:rsidRPr="00B20AE8" w14:paraId="743FE8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2CB312F" w14:textId="77777777" w:rsidR="003D3C64" w:rsidRPr="00B20AE8" w:rsidRDefault="003D3C64" w:rsidP="0039402F">
            <w:pPr>
              <w:pStyle w:val="TAC"/>
              <w:rPr>
                <w:lang w:val="sv-SE"/>
              </w:rPr>
            </w:pPr>
            <w:r w:rsidRPr="00B20AE8">
              <w:rPr>
                <w:lang w:val="sv-SE"/>
              </w:rPr>
              <w:t xml:space="preserve">E-UTRA Band </w:t>
            </w:r>
            <w:r w:rsidRPr="00B20AE8">
              <w:rPr>
                <w:rFonts w:hint="eastAsia"/>
                <w:lang w:val="sv-SE"/>
              </w:rPr>
              <w:t>28</w:t>
            </w:r>
            <w:r w:rsidRPr="00B20AE8">
              <w:rPr>
                <w:lang w:val="sv-SE"/>
              </w:rPr>
              <w:t xml:space="preserve"> or NR band n28</w:t>
            </w:r>
          </w:p>
        </w:tc>
        <w:tc>
          <w:tcPr>
            <w:tcW w:w="1701" w:type="dxa"/>
            <w:gridSpan w:val="2"/>
            <w:tcBorders>
              <w:left w:val="single" w:sz="4" w:space="0" w:color="auto"/>
            </w:tcBorders>
            <w:shd w:val="clear" w:color="auto" w:fill="auto"/>
          </w:tcPr>
          <w:p w14:paraId="682A9AAF" w14:textId="77777777" w:rsidR="003D3C64" w:rsidRPr="00B20AE8" w:rsidRDefault="003D3C64" w:rsidP="0039402F">
            <w:pPr>
              <w:pStyle w:val="TAC"/>
              <w:rPr>
                <w:lang w:val="sv-SE"/>
              </w:rPr>
            </w:pPr>
            <w:r w:rsidRPr="00B20AE8">
              <w:rPr>
                <w:lang w:val="sv-SE"/>
              </w:rPr>
              <w:t>7</w:t>
            </w:r>
            <w:r w:rsidRPr="00B20AE8">
              <w:rPr>
                <w:rFonts w:hint="eastAsia"/>
                <w:lang w:val="sv-SE"/>
              </w:rPr>
              <w:t>58</w:t>
            </w:r>
            <w:r w:rsidRPr="00B20AE8">
              <w:rPr>
                <w:lang w:val="sv-SE"/>
              </w:rPr>
              <w:t xml:space="preserve"> - </w:t>
            </w:r>
            <w:r w:rsidRPr="00B20AE8">
              <w:rPr>
                <w:rFonts w:hint="eastAsia"/>
                <w:lang w:val="sv-SE"/>
              </w:rPr>
              <w:t>803</w:t>
            </w:r>
            <w:r w:rsidRPr="00B20AE8">
              <w:rPr>
                <w:lang w:val="sv-SE"/>
              </w:rPr>
              <w:t xml:space="preserve"> MHz</w:t>
            </w:r>
          </w:p>
        </w:tc>
        <w:tc>
          <w:tcPr>
            <w:tcW w:w="1275" w:type="dxa"/>
            <w:gridSpan w:val="2"/>
            <w:shd w:val="clear" w:color="auto" w:fill="auto"/>
          </w:tcPr>
          <w:p w14:paraId="457D17C5" w14:textId="77777777" w:rsidR="003D3C64" w:rsidRPr="00B20AE8" w:rsidRDefault="003D3C64" w:rsidP="0039402F">
            <w:pPr>
              <w:pStyle w:val="TAC"/>
            </w:pPr>
            <w:r w:rsidRPr="00B20AE8">
              <w:t>-40.4 dBm</w:t>
            </w:r>
          </w:p>
        </w:tc>
        <w:tc>
          <w:tcPr>
            <w:tcW w:w="1418" w:type="dxa"/>
            <w:gridSpan w:val="2"/>
            <w:shd w:val="clear" w:color="auto" w:fill="auto"/>
          </w:tcPr>
          <w:p w14:paraId="6B05C57E" w14:textId="77777777" w:rsidR="003D3C64" w:rsidRPr="00B20AE8" w:rsidRDefault="003D3C64" w:rsidP="0039402F">
            <w:pPr>
              <w:pStyle w:val="TAC"/>
              <w:rPr>
                <w:lang w:val="sv-SE"/>
              </w:rPr>
            </w:pPr>
            <w:r w:rsidRPr="00B20AE8">
              <w:rPr>
                <w:lang w:val="sv-SE"/>
              </w:rPr>
              <w:t>1 MHz</w:t>
            </w:r>
          </w:p>
        </w:tc>
        <w:tc>
          <w:tcPr>
            <w:tcW w:w="3642" w:type="dxa"/>
            <w:gridSpan w:val="2"/>
            <w:shd w:val="clear" w:color="auto" w:fill="auto"/>
          </w:tcPr>
          <w:p w14:paraId="57766650" w14:textId="77777777" w:rsidR="003D3C64" w:rsidRPr="00B20AE8" w:rsidRDefault="003D3C64" w:rsidP="0039402F">
            <w:pPr>
              <w:pStyle w:val="TAL"/>
            </w:pPr>
            <w:r w:rsidRPr="00B20AE8">
              <w:t>This requirement does not apply to</w:t>
            </w:r>
            <w:r w:rsidRPr="00B20AE8">
              <w:rPr>
                <w:rFonts w:hint="eastAsia"/>
              </w:rPr>
              <w:t xml:space="preserve"> </w:t>
            </w:r>
            <w:r w:rsidRPr="00B20AE8">
              <w:t xml:space="preserve">BS operating in band 20, </w:t>
            </w:r>
            <w:r w:rsidRPr="00B20AE8">
              <w:rPr>
                <w:rFonts w:hint="eastAsia"/>
              </w:rPr>
              <w:t>28</w:t>
            </w:r>
            <w:r w:rsidRPr="00B20AE8">
              <w:t>,</w:t>
            </w:r>
            <w:r w:rsidRPr="00B20AE8">
              <w:rPr>
                <w:rFonts w:hint="eastAsia"/>
              </w:rPr>
              <w:t xml:space="preserve"> 44</w:t>
            </w:r>
            <w:r w:rsidRPr="00B20AE8">
              <w:t>, 67 or 68.</w:t>
            </w:r>
          </w:p>
        </w:tc>
      </w:tr>
      <w:tr w:rsidR="003D3C64" w:rsidRPr="00B20AE8" w14:paraId="1134C8F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2C73D62"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08AAC26" w14:textId="77777777" w:rsidR="003D3C64" w:rsidRPr="00B20AE8" w:rsidRDefault="003D3C64" w:rsidP="0039402F">
            <w:pPr>
              <w:pStyle w:val="TAC"/>
              <w:rPr>
                <w:lang w:val="sv-SE"/>
              </w:rPr>
            </w:pPr>
            <w:r w:rsidRPr="00B20AE8">
              <w:rPr>
                <w:lang w:val="sv-SE"/>
              </w:rPr>
              <w:t>70</w:t>
            </w:r>
            <w:r w:rsidRPr="00B20AE8">
              <w:rPr>
                <w:rFonts w:hint="eastAsia"/>
                <w:lang w:val="sv-SE"/>
              </w:rPr>
              <w:t>3</w:t>
            </w:r>
            <w:r w:rsidRPr="00B20AE8">
              <w:rPr>
                <w:lang w:val="sv-SE"/>
              </w:rPr>
              <w:t xml:space="preserve"> - 7</w:t>
            </w:r>
            <w:r w:rsidRPr="00B20AE8">
              <w:rPr>
                <w:rFonts w:hint="eastAsia"/>
                <w:lang w:val="sv-SE"/>
              </w:rPr>
              <w:t>48</w:t>
            </w:r>
            <w:r w:rsidRPr="00B20AE8">
              <w:rPr>
                <w:lang w:val="sv-SE"/>
              </w:rPr>
              <w:t xml:space="preserve"> MHz</w:t>
            </w:r>
          </w:p>
        </w:tc>
        <w:tc>
          <w:tcPr>
            <w:tcW w:w="1275" w:type="dxa"/>
            <w:gridSpan w:val="2"/>
            <w:shd w:val="clear" w:color="auto" w:fill="auto"/>
          </w:tcPr>
          <w:p w14:paraId="22FAF597" w14:textId="77777777" w:rsidR="003D3C64" w:rsidRPr="00B20AE8" w:rsidRDefault="003D3C64" w:rsidP="0039402F">
            <w:pPr>
              <w:pStyle w:val="TAC"/>
            </w:pPr>
            <w:r w:rsidRPr="00B20AE8">
              <w:t>-37.4 dBm</w:t>
            </w:r>
          </w:p>
        </w:tc>
        <w:tc>
          <w:tcPr>
            <w:tcW w:w="1418" w:type="dxa"/>
            <w:gridSpan w:val="2"/>
            <w:shd w:val="clear" w:color="auto" w:fill="auto"/>
          </w:tcPr>
          <w:p w14:paraId="10AC55C9" w14:textId="77777777" w:rsidR="003D3C64" w:rsidRPr="00B20AE8" w:rsidRDefault="003D3C64" w:rsidP="0039402F">
            <w:pPr>
              <w:pStyle w:val="TAC"/>
              <w:rPr>
                <w:lang w:val="sv-SE"/>
              </w:rPr>
            </w:pPr>
            <w:r w:rsidRPr="00B20AE8">
              <w:rPr>
                <w:lang w:val="sv-SE"/>
              </w:rPr>
              <w:t>1 MHz</w:t>
            </w:r>
          </w:p>
        </w:tc>
        <w:tc>
          <w:tcPr>
            <w:tcW w:w="3642" w:type="dxa"/>
            <w:gridSpan w:val="2"/>
            <w:shd w:val="clear" w:color="auto" w:fill="auto"/>
          </w:tcPr>
          <w:p w14:paraId="3E63AEC6" w14:textId="1747D645" w:rsidR="003D3C64" w:rsidRPr="00B20AE8" w:rsidRDefault="003D3C64" w:rsidP="0039402F">
            <w:pPr>
              <w:pStyle w:val="TAL"/>
            </w:pPr>
            <w:r w:rsidRPr="00B20AE8">
              <w:t xml:space="preserve">This requirement does not apply to BS operating in band </w:t>
            </w:r>
            <w:r w:rsidRPr="00B20AE8">
              <w:rPr>
                <w:rFonts w:hint="eastAsia"/>
              </w:rPr>
              <w:t>28</w:t>
            </w:r>
            <w:r w:rsidRPr="00B20AE8">
              <w:t xml:space="preserve">, since it is already covered by the requirement in </w:t>
            </w:r>
            <w:r>
              <w:t>clause </w:t>
            </w:r>
            <w:r w:rsidRPr="00B20AE8">
              <w:t>6.7.6.5.3.3. This requirement does not apply to BS operating in Band 44</w:t>
            </w:r>
            <w:r w:rsidRPr="00B20AE8">
              <w:rPr>
                <w:rFonts w:hint="eastAsia"/>
              </w:rPr>
              <w:t>.</w:t>
            </w:r>
            <w:r w:rsidRPr="00B20AE8">
              <w:t xml:space="preserve"> For BS operating in Band 67, it applies for 703-736</w:t>
            </w:r>
            <w:r w:rsidR="00A33949">
              <w:t xml:space="preserve"> </w:t>
            </w:r>
            <w:r w:rsidRPr="00B20AE8">
              <w:t xml:space="preserve">MHz. </w:t>
            </w:r>
            <w:r w:rsidRPr="00B20AE8">
              <w:rPr>
                <w:rFonts w:cs="v5.0.0"/>
              </w:rPr>
              <w:t>For E-UTRA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3D3C64" w:rsidRPr="00B20AE8" w14:paraId="5A2689AB"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310E2F7A" w14:textId="77777777" w:rsidR="003D3C64" w:rsidRPr="00B20AE8" w:rsidRDefault="003D3C64" w:rsidP="0039402F">
            <w:pPr>
              <w:pStyle w:val="TAC"/>
            </w:pPr>
            <w:r w:rsidRPr="00B20AE8">
              <w:t>E-UTRA Band 29</w:t>
            </w:r>
          </w:p>
        </w:tc>
        <w:tc>
          <w:tcPr>
            <w:tcW w:w="1701" w:type="dxa"/>
            <w:gridSpan w:val="2"/>
            <w:tcBorders>
              <w:top w:val="single" w:sz="2" w:space="0" w:color="auto"/>
              <w:left w:val="single" w:sz="4" w:space="0" w:color="auto"/>
              <w:right w:val="single" w:sz="2" w:space="0" w:color="auto"/>
            </w:tcBorders>
            <w:shd w:val="clear" w:color="auto" w:fill="auto"/>
          </w:tcPr>
          <w:p w14:paraId="0840384F" w14:textId="77777777" w:rsidR="003D3C64" w:rsidRPr="00B20AE8" w:rsidRDefault="003D3C64" w:rsidP="0039402F">
            <w:pPr>
              <w:pStyle w:val="TAC"/>
            </w:pPr>
            <w:r w:rsidRPr="00B20AE8">
              <w:rPr>
                <w:lang w:eastAsia="zh-CN"/>
              </w:rPr>
              <w:t>717 – 728 MHz</w:t>
            </w:r>
          </w:p>
        </w:tc>
        <w:tc>
          <w:tcPr>
            <w:tcW w:w="1275" w:type="dxa"/>
            <w:gridSpan w:val="2"/>
            <w:tcBorders>
              <w:top w:val="single" w:sz="2" w:space="0" w:color="auto"/>
              <w:left w:val="single" w:sz="2" w:space="0" w:color="auto"/>
              <w:right w:val="single" w:sz="2" w:space="0" w:color="auto"/>
            </w:tcBorders>
            <w:shd w:val="clear" w:color="auto" w:fill="auto"/>
          </w:tcPr>
          <w:p w14:paraId="22BCF223"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right w:val="single" w:sz="2" w:space="0" w:color="auto"/>
            </w:tcBorders>
            <w:shd w:val="clear" w:color="auto" w:fill="auto"/>
          </w:tcPr>
          <w:p w14:paraId="45A1EE79"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right w:val="single" w:sz="2" w:space="0" w:color="auto"/>
            </w:tcBorders>
            <w:shd w:val="clear" w:color="auto" w:fill="auto"/>
          </w:tcPr>
          <w:p w14:paraId="704675EA" w14:textId="77777777" w:rsidR="003D3C64" w:rsidRPr="00B20AE8" w:rsidRDefault="003D3C64" w:rsidP="0039402F">
            <w:pPr>
              <w:pStyle w:val="TAL"/>
            </w:pPr>
            <w:r w:rsidRPr="00B20AE8">
              <w:t>This requirement does not apply to BS operating in Band 29 or 85</w:t>
            </w:r>
          </w:p>
        </w:tc>
      </w:tr>
      <w:tr w:rsidR="003D3C64" w:rsidRPr="00B20AE8" w14:paraId="4799E0D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37C421C" w14:textId="77777777" w:rsidR="003D3C64" w:rsidRPr="00B20AE8" w:rsidRDefault="003D3C64" w:rsidP="0039402F">
            <w:pPr>
              <w:pStyle w:val="TAC"/>
            </w:pPr>
            <w:r w:rsidRPr="00B20AE8">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00EF9C" w14:textId="77777777" w:rsidR="003D3C64" w:rsidRPr="00B20AE8" w:rsidRDefault="003D3C64" w:rsidP="0039402F">
            <w:pPr>
              <w:pStyle w:val="TAC"/>
              <w:rPr>
                <w:lang w:eastAsia="zh-CN"/>
              </w:rPr>
            </w:pPr>
            <w:r w:rsidRPr="00B20AE8">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4F96E"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011CEEC"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3C0509" w14:textId="77777777" w:rsidR="003D3C64" w:rsidRPr="00B20AE8" w:rsidRDefault="003D3C64" w:rsidP="0039402F">
            <w:pPr>
              <w:pStyle w:val="TAL"/>
            </w:pPr>
            <w:r w:rsidRPr="00B20AE8">
              <w:t>This requirement does not apply to BS operating in band 30 or 40.</w:t>
            </w:r>
          </w:p>
        </w:tc>
      </w:tr>
      <w:tr w:rsidR="003D3C64" w:rsidRPr="00B20AE8" w14:paraId="4171B0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55294C1"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21A05A" w14:textId="77777777" w:rsidR="003D3C64" w:rsidRPr="00B20AE8" w:rsidRDefault="003D3C64" w:rsidP="0039402F">
            <w:pPr>
              <w:pStyle w:val="TAC"/>
              <w:rPr>
                <w:lang w:eastAsia="zh-CN"/>
              </w:rPr>
            </w:pPr>
            <w:r w:rsidRPr="00B20AE8">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111A0CC"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26E94"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68EDA5" w14:textId="4BC6561A" w:rsidR="003D3C64" w:rsidRPr="00B20AE8" w:rsidRDefault="003D3C64" w:rsidP="0039402F">
            <w:pPr>
              <w:pStyle w:val="TAL"/>
            </w:pPr>
            <w:r w:rsidRPr="00B20AE8">
              <w:t xml:space="preserve">This requirement does not apply to BS operating in band 30, since it is already covered by the requirement in </w:t>
            </w:r>
            <w:r>
              <w:t>clause </w:t>
            </w:r>
            <w:r w:rsidRPr="00B20AE8">
              <w:t>6.7.6.5.3.3. This requirement does not apply to BS operating in Band 40.</w:t>
            </w:r>
          </w:p>
        </w:tc>
      </w:tr>
      <w:tr w:rsidR="003D3C64" w:rsidRPr="00B20AE8" w14:paraId="76D1C347"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18DFFDD" w14:textId="77777777" w:rsidR="003D3C64" w:rsidRPr="00B20AE8" w:rsidRDefault="003D3C64" w:rsidP="0039402F">
            <w:pPr>
              <w:pStyle w:val="TAC"/>
            </w:pPr>
            <w:r w:rsidRPr="00B20AE8">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9D8C6F" w14:textId="77777777" w:rsidR="003D3C64" w:rsidRPr="00B20AE8" w:rsidRDefault="003D3C64" w:rsidP="0039402F">
            <w:pPr>
              <w:pStyle w:val="TAC"/>
            </w:pPr>
            <w:r w:rsidRPr="00B20AE8">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2185A5"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0E694"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A6A9B39" w14:textId="77777777" w:rsidR="003D3C64" w:rsidRPr="00B20AE8" w:rsidRDefault="003D3C64" w:rsidP="0039402F">
            <w:pPr>
              <w:pStyle w:val="TAL"/>
            </w:pPr>
            <w:r w:rsidRPr="00B20AE8">
              <w:t>This requirement does not apply to BS operating in band 31, 72, 73.</w:t>
            </w:r>
          </w:p>
        </w:tc>
      </w:tr>
      <w:tr w:rsidR="003D3C64" w:rsidRPr="00B20AE8" w14:paraId="76F0F15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3D785F"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93FBED6" w14:textId="77777777" w:rsidR="003D3C64" w:rsidRPr="00B20AE8" w:rsidRDefault="003D3C64" w:rsidP="0039402F">
            <w:pPr>
              <w:pStyle w:val="TAC"/>
            </w:pPr>
            <w:r w:rsidRPr="00B20AE8">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88E7EA"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35E37C"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64DFF7" w14:textId="49DEC069" w:rsidR="003D3C64" w:rsidRPr="00B20AE8" w:rsidRDefault="003D3C64" w:rsidP="0039402F">
            <w:pPr>
              <w:pStyle w:val="TAL"/>
            </w:pPr>
            <w:r w:rsidRPr="00B20AE8">
              <w:t xml:space="preserve">This requirement does not apply to BS operating in band 31, since it is already covered by the requirement in </w:t>
            </w:r>
            <w:r>
              <w:t>clause </w:t>
            </w:r>
            <w:r w:rsidRPr="00B20AE8">
              <w:t xml:space="preserve">6.7.6.5.3.3. </w:t>
            </w:r>
            <w:r w:rsidRPr="00B20AE8">
              <w:rPr>
                <w:lang w:eastAsia="ko-KR"/>
              </w:rPr>
              <w:t>This requirement does not apply to E-</w:t>
            </w:r>
            <w:r w:rsidRPr="00B20AE8">
              <w:rPr>
                <w:rFonts w:cs="v5.0.0"/>
                <w:lang w:eastAsia="ko-KR"/>
              </w:rPr>
              <w:t xml:space="preserve">UTRA </w:t>
            </w:r>
            <w:r w:rsidRPr="00B20AE8">
              <w:rPr>
                <w:lang w:eastAsia="ko-KR"/>
              </w:rPr>
              <w:t>BS operating in band</w:t>
            </w:r>
            <w:r w:rsidRPr="00B20AE8">
              <w:rPr>
                <w:rFonts w:hint="eastAsia"/>
                <w:lang w:eastAsia="zh-CN"/>
              </w:rPr>
              <w:t xml:space="preserve"> </w:t>
            </w:r>
            <w:r w:rsidRPr="00B20AE8">
              <w:rPr>
                <w:lang w:val="en-US" w:eastAsia="zh-CN"/>
              </w:rPr>
              <w:t>72 or 73</w:t>
            </w:r>
            <w:r w:rsidRPr="00B20AE8">
              <w:rPr>
                <w:rFonts w:hint="eastAsia"/>
                <w:lang w:eastAsia="zh-CN"/>
              </w:rPr>
              <w:t>.</w:t>
            </w:r>
          </w:p>
        </w:tc>
      </w:tr>
      <w:tr w:rsidR="004F339F" w:rsidRPr="00B20AE8" w14:paraId="1FA03BA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67F5BF" w14:textId="77777777" w:rsidR="00C33A48" w:rsidRPr="00B20AE8" w:rsidRDefault="00C33A48" w:rsidP="0039402F">
            <w:pPr>
              <w:pStyle w:val="TAC"/>
              <w:rPr>
                <w:lang w:val="sv-FI"/>
              </w:rPr>
            </w:pPr>
            <w:r w:rsidRPr="00B20AE8">
              <w:rPr>
                <w:lang w:val="sv-SE"/>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4B512A" w14:textId="77777777" w:rsidR="00C33A48" w:rsidRPr="00B20AE8" w:rsidRDefault="00C33A48" w:rsidP="0039402F">
            <w:pPr>
              <w:pStyle w:val="TAC"/>
            </w:pPr>
            <w:r w:rsidRPr="00B20AE8">
              <w:rPr>
                <w:rFonts w:hint="eastAsia"/>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B759B9D"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DFAA7A" w14:textId="77777777" w:rsidR="00C33A48" w:rsidRPr="00B20AE8" w:rsidRDefault="00C33A48" w:rsidP="0039402F">
            <w:pPr>
              <w:pStyle w:val="TAC"/>
            </w:pPr>
            <w:r w:rsidRPr="00B20AE8">
              <w:rPr>
                <w:rFonts w:hint="eastAsia"/>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9BFF5B" w14:textId="77777777" w:rsidR="00C33A48" w:rsidRPr="00B20AE8" w:rsidRDefault="00C33A48" w:rsidP="0039402F">
            <w:pPr>
              <w:pStyle w:val="TAL"/>
            </w:pPr>
            <w:r w:rsidRPr="00B20AE8">
              <w:t>This requirement does not apply to BS operating in band 11, 21 or 32.</w:t>
            </w:r>
          </w:p>
        </w:tc>
      </w:tr>
      <w:tr w:rsidR="004F339F" w:rsidRPr="00B20AE8" w14:paraId="1CAA52E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11C1C73" w14:textId="77777777" w:rsidR="00C33A48" w:rsidRPr="00B20AE8" w:rsidRDefault="00C33A48" w:rsidP="0039402F">
            <w:pPr>
              <w:pStyle w:val="TAC"/>
            </w:pPr>
            <w:r w:rsidRPr="00B20AE8">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E7C51E1" w14:textId="77777777" w:rsidR="00C33A48" w:rsidRPr="00B20AE8" w:rsidRDefault="00C33A48" w:rsidP="0039402F">
            <w:pPr>
              <w:pStyle w:val="TAC"/>
              <w:rPr>
                <w:lang w:eastAsia="zh-CN"/>
              </w:rPr>
            </w:pPr>
            <w:r w:rsidRPr="00B20AE8">
              <w:t>1900 - 1920 MHz</w:t>
            </w:r>
          </w:p>
          <w:p w14:paraId="525DE001" w14:textId="77777777" w:rsidR="00C33A48" w:rsidRPr="00B20AE8" w:rsidRDefault="00C33A48" w:rsidP="0039402F">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6677A33"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AC7EFAF"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4301D6" w14:textId="092C41D0" w:rsidR="00C33A48" w:rsidRPr="00B20AE8" w:rsidRDefault="00C33A48" w:rsidP="0039402F">
            <w:pPr>
              <w:pStyle w:val="TAL"/>
              <w:rPr>
                <w:lang w:eastAsia="zh-CN"/>
              </w:rPr>
            </w:pPr>
            <w:r w:rsidRPr="00B20AE8">
              <w:t>This requirement does not apply to</w:t>
            </w:r>
            <w:r w:rsidR="003D3C64">
              <w:t xml:space="preserve"> </w:t>
            </w:r>
            <w:r w:rsidRPr="00B20AE8">
              <w:t>BS operating in Band 33</w:t>
            </w:r>
          </w:p>
        </w:tc>
      </w:tr>
      <w:tr w:rsidR="004F339F" w:rsidRPr="00B20AE8" w14:paraId="1E05C4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3BFBF4" w14:textId="77777777" w:rsidR="00C33A48" w:rsidRPr="00B20AE8" w:rsidRDefault="00C33A48" w:rsidP="0039402F">
            <w:pPr>
              <w:pStyle w:val="TAC"/>
            </w:pPr>
            <w:r w:rsidRPr="00B20AE8">
              <w:t>UTRA TDD Band a) or E-UTRA Band 34</w:t>
            </w:r>
            <w:r w:rsidR="00C71F1D" w:rsidRPr="00B20AE8">
              <w:rPr>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13D9FC7" w14:textId="77777777" w:rsidR="00C33A48" w:rsidRPr="00B20AE8" w:rsidRDefault="00C33A48" w:rsidP="0039402F">
            <w:pPr>
              <w:pStyle w:val="TAC"/>
            </w:pPr>
            <w:r w:rsidRPr="00B20AE8">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74A7F"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619C43"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5B4A409" w14:textId="5EBFBBAE" w:rsidR="00C33A48" w:rsidRPr="00B20AE8" w:rsidRDefault="00C33A48" w:rsidP="0039402F">
            <w:pPr>
              <w:pStyle w:val="TAL"/>
            </w:pPr>
            <w:r w:rsidRPr="00B20AE8">
              <w:t>This requirement does not apply to</w:t>
            </w:r>
            <w:r w:rsidR="003D3C64">
              <w:t xml:space="preserve"> </w:t>
            </w:r>
            <w:r w:rsidRPr="00B20AE8">
              <w:t>BS operating in Band 34</w:t>
            </w:r>
          </w:p>
        </w:tc>
      </w:tr>
      <w:tr w:rsidR="004F339F" w:rsidRPr="00B20AE8" w14:paraId="686DE18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E415404" w14:textId="77777777" w:rsidR="00C33A48" w:rsidRPr="00B20AE8" w:rsidRDefault="00C33A48" w:rsidP="0039402F">
            <w:pPr>
              <w:pStyle w:val="TAC"/>
              <w:rPr>
                <w:lang w:val="sv-SE"/>
              </w:rPr>
            </w:pPr>
            <w:r w:rsidRPr="00B20AE8">
              <w:rPr>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B41023C" w14:textId="77777777" w:rsidR="00C33A48" w:rsidRPr="00B20AE8" w:rsidRDefault="00C33A48" w:rsidP="0039402F">
            <w:pPr>
              <w:pStyle w:val="TAC"/>
              <w:rPr>
                <w:lang w:eastAsia="zh-CN"/>
              </w:rPr>
            </w:pPr>
            <w:r w:rsidRPr="00B20AE8">
              <w:t>1850 – 1910 MHz</w:t>
            </w:r>
          </w:p>
          <w:p w14:paraId="57FF7709" w14:textId="77777777" w:rsidR="00C33A48" w:rsidRPr="00B20AE8" w:rsidRDefault="00C33A48" w:rsidP="0039402F">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E8679CB"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FB65AC"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27833F3" w14:textId="4502F23E" w:rsidR="00C33A48" w:rsidRPr="00B20AE8" w:rsidRDefault="00C33A48" w:rsidP="0039402F">
            <w:pPr>
              <w:pStyle w:val="TAL"/>
            </w:pPr>
            <w:r w:rsidRPr="00B20AE8">
              <w:t>This requirement does not apply to</w:t>
            </w:r>
            <w:r w:rsidR="003D3C64">
              <w:t xml:space="preserve"> </w:t>
            </w:r>
            <w:r w:rsidRPr="00B20AE8">
              <w:t>BS operating in Band</w:t>
            </w:r>
            <w:r w:rsidR="003D3C64">
              <w:t xml:space="preserve"> </w:t>
            </w:r>
            <w:r w:rsidRPr="00B20AE8">
              <w:t>35</w:t>
            </w:r>
          </w:p>
        </w:tc>
      </w:tr>
      <w:tr w:rsidR="004F339F" w:rsidRPr="00B20AE8" w14:paraId="4366AC5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A7188E7" w14:textId="77777777" w:rsidR="00C33A48" w:rsidRPr="00B20AE8" w:rsidRDefault="00C33A48" w:rsidP="0039402F">
            <w:pPr>
              <w:pStyle w:val="TAC"/>
              <w:rPr>
                <w:lang w:val="sv-SE"/>
              </w:rPr>
            </w:pPr>
            <w:r w:rsidRPr="00B20AE8">
              <w:rPr>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9DDABC" w14:textId="77777777" w:rsidR="00C33A48" w:rsidRPr="00B20AE8" w:rsidRDefault="00C33A48" w:rsidP="0039402F">
            <w:pPr>
              <w:pStyle w:val="TAC"/>
            </w:pPr>
            <w:r w:rsidRPr="00B20AE8">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2DD4FD0"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F4BBF86"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FF2CCD" w14:textId="2424A6B8" w:rsidR="00C33A48" w:rsidRPr="00B20AE8" w:rsidRDefault="00C33A48" w:rsidP="0039402F">
            <w:pPr>
              <w:pStyle w:val="TAL"/>
            </w:pPr>
            <w:r w:rsidRPr="00B20AE8">
              <w:t>This requirement does not apply to</w:t>
            </w:r>
            <w:r w:rsidR="003D3C64">
              <w:t xml:space="preserve"> </w:t>
            </w:r>
            <w:r w:rsidRPr="00B20AE8">
              <w:t>BS operating in Band 2</w:t>
            </w:r>
            <w:r w:rsidRPr="00B20AE8">
              <w:rPr>
                <w:lang w:eastAsia="zh-CN"/>
              </w:rPr>
              <w:t>, 25 or</w:t>
            </w:r>
            <w:r w:rsidRPr="00B20AE8">
              <w:t xml:space="preserve"> 36</w:t>
            </w:r>
          </w:p>
        </w:tc>
      </w:tr>
      <w:tr w:rsidR="004F339F" w:rsidRPr="00B20AE8" w14:paraId="7DD235C1"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4EF10E0" w14:textId="77777777" w:rsidR="00C33A48" w:rsidRPr="00B20AE8" w:rsidRDefault="00C33A48" w:rsidP="0039402F">
            <w:pPr>
              <w:pStyle w:val="TAC"/>
              <w:rPr>
                <w:lang w:val="sv-SE"/>
              </w:rPr>
            </w:pPr>
            <w:r w:rsidRPr="00B20AE8">
              <w:rPr>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6737D7" w14:textId="77777777" w:rsidR="00C33A48" w:rsidRPr="00B20AE8" w:rsidRDefault="00C33A48" w:rsidP="0039402F">
            <w:pPr>
              <w:pStyle w:val="TAC"/>
            </w:pPr>
            <w:r w:rsidRPr="00B20AE8">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D62478"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E42090E"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622280" w14:textId="4044337E" w:rsidR="00C33A48" w:rsidRPr="00B20AE8" w:rsidRDefault="00C33A48" w:rsidP="0039402F">
            <w:pPr>
              <w:pStyle w:val="TAL"/>
              <w:rPr>
                <w:lang w:eastAsia="zh-CN"/>
              </w:rPr>
            </w:pPr>
            <w:r w:rsidRPr="00B20AE8">
              <w:t>This is not applicable to</w:t>
            </w:r>
            <w:r w:rsidR="003D3C64">
              <w:t xml:space="preserve"> </w:t>
            </w:r>
            <w:r w:rsidRPr="00B20AE8">
              <w:t>BS operating in Band 37</w:t>
            </w:r>
            <w:r w:rsidRPr="00B20AE8">
              <w:rPr>
                <w:lang w:eastAsia="zh-CN"/>
              </w:rPr>
              <w:t>.</w:t>
            </w:r>
            <w:r w:rsidRPr="00B20AE8">
              <w:t xml:space="preserve"> This unpaired band is defined in ITU-R M.1036, but is pending any future deployment.</w:t>
            </w:r>
          </w:p>
        </w:tc>
      </w:tr>
      <w:tr w:rsidR="004F339F" w:rsidRPr="00B20AE8" w14:paraId="45DE8E3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465223B" w14:textId="77777777" w:rsidR="00C33A48" w:rsidRPr="00B20AE8" w:rsidRDefault="00C33A48" w:rsidP="0039402F">
            <w:pPr>
              <w:pStyle w:val="TAC"/>
              <w:rPr>
                <w:lang w:val="sv-SE"/>
              </w:rPr>
            </w:pPr>
            <w:r w:rsidRPr="00B20AE8">
              <w:rPr>
                <w:lang w:val="sv-SE"/>
              </w:rPr>
              <w:t>UTRA TDD Band d) or E-UTRA Band 38</w:t>
            </w:r>
            <w:r w:rsidR="00C71F1D" w:rsidRPr="00B20AE8">
              <w:rPr>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6DEE150" w14:textId="77777777" w:rsidR="00C33A48" w:rsidRPr="00B20AE8" w:rsidRDefault="00C33A48" w:rsidP="0039402F">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F769687"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797211"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519B26C" w14:textId="048CB625" w:rsidR="00C33A48" w:rsidRPr="00B20AE8" w:rsidRDefault="00C33A48" w:rsidP="0039402F">
            <w:pPr>
              <w:pStyle w:val="TAL"/>
            </w:pPr>
            <w:r w:rsidRPr="00B20AE8">
              <w:t>This requirement does not apply to</w:t>
            </w:r>
            <w:r w:rsidR="003D3C64">
              <w:t xml:space="preserve"> </w:t>
            </w:r>
            <w:r w:rsidRPr="00B20AE8">
              <w:t>BS operating in Band 38 or 69.</w:t>
            </w:r>
          </w:p>
        </w:tc>
      </w:tr>
      <w:tr w:rsidR="004F339F" w:rsidRPr="00B20AE8" w14:paraId="110FA9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6027135" w14:textId="77777777" w:rsidR="00C33A48" w:rsidRPr="00B20AE8" w:rsidRDefault="00C33A48" w:rsidP="0039402F">
            <w:pPr>
              <w:pStyle w:val="TAC"/>
              <w:rPr>
                <w:lang w:val="sv-SE" w:eastAsia="zh-CN"/>
              </w:rPr>
            </w:pPr>
            <w:r w:rsidRPr="00B20AE8">
              <w:rPr>
                <w:lang w:val="sv-SE"/>
              </w:rPr>
              <w:t>UTRA TDD Band f) or E-UTRA Band 3</w:t>
            </w:r>
            <w:r w:rsidRPr="00B20AE8">
              <w:rPr>
                <w:lang w:val="sv-SE" w:eastAsia="zh-CN"/>
              </w:rPr>
              <w:t>9</w:t>
            </w:r>
            <w:r w:rsidR="00C71F1D" w:rsidRPr="00B20AE8">
              <w:rPr>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6BDAB96" w14:textId="331596B8" w:rsidR="00C33A48" w:rsidRPr="00B20AE8" w:rsidRDefault="00C33A48" w:rsidP="0039402F">
            <w:pPr>
              <w:pStyle w:val="TAC"/>
              <w:rPr>
                <w:lang w:eastAsia="zh-CN"/>
              </w:rPr>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6C6F36"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F33CAA"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D6B1B9F" w14:textId="5ADF4FFC" w:rsidR="00C33A48" w:rsidRPr="00B20AE8" w:rsidRDefault="00C33A48" w:rsidP="0039402F">
            <w:pPr>
              <w:pStyle w:val="TAL"/>
              <w:rPr>
                <w:lang w:eastAsia="zh-CN"/>
              </w:rPr>
            </w:pPr>
            <w:r w:rsidRPr="00B20AE8">
              <w:t>This is not applicable to</w:t>
            </w:r>
            <w:r w:rsidR="003D3C64">
              <w:t xml:space="preserve"> </w:t>
            </w:r>
            <w:r w:rsidRPr="00B20AE8">
              <w:t xml:space="preserve">BS operating in Band </w:t>
            </w:r>
            <w:r w:rsidRPr="00B20AE8">
              <w:rPr>
                <w:lang w:eastAsia="zh-CN"/>
              </w:rPr>
              <w:t>39</w:t>
            </w:r>
          </w:p>
        </w:tc>
      </w:tr>
      <w:tr w:rsidR="004F339F" w:rsidRPr="00B20AE8" w14:paraId="4193EA3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0D764E0" w14:textId="77777777" w:rsidR="00C33A48" w:rsidRPr="00B20AE8" w:rsidRDefault="00C33A48" w:rsidP="0039402F">
            <w:pPr>
              <w:pStyle w:val="TAC"/>
              <w:rPr>
                <w:lang w:eastAsia="zh-CN"/>
              </w:rPr>
            </w:pPr>
            <w:r w:rsidRPr="00B20AE8">
              <w:t xml:space="preserve">UTRA TDD Band e) or E-UTRA Band </w:t>
            </w:r>
            <w:r w:rsidRPr="00B20AE8">
              <w:rPr>
                <w:lang w:eastAsia="zh-CN"/>
              </w:rPr>
              <w:t>40</w:t>
            </w:r>
            <w:r w:rsidR="00C71F1D" w:rsidRPr="00B20AE8">
              <w:rPr>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45A6B7" w14:textId="4DE9FF40" w:rsidR="00C33A48" w:rsidRPr="00B20AE8" w:rsidRDefault="00C33A48" w:rsidP="0039402F">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197CF1"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DB07CF"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C7945F" w14:textId="7DA23912" w:rsidR="00C33A48" w:rsidRPr="00B20AE8" w:rsidRDefault="00C33A48" w:rsidP="0039402F">
            <w:pPr>
              <w:pStyle w:val="TAL"/>
              <w:rPr>
                <w:lang w:eastAsia="zh-CN"/>
              </w:rPr>
            </w:pPr>
            <w:r w:rsidRPr="00B20AE8">
              <w:t>This is not applicable to</w:t>
            </w:r>
            <w:r w:rsidR="003D3C64">
              <w:t xml:space="preserve"> </w:t>
            </w:r>
            <w:r w:rsidRPr="00B20AE8">
              <w:t xml:space="preserve">BS operating in Band 30 or </w:t>
            </w:r>
            <w:r w:rsidRPr="00B20AE8">
              <w:rPr>
                <w:lang w:eastAsia="zh-CN"/>
              </w:rPr>
              <w:t>40</w:t>
            </w:r>
          </w:p>
        </w:tc>
      </w:tr>
      <w:tr w:rsidR="004F339F" w:rsidRPr="00B20AE8" w14:paraId="4A9D9BC7"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28DE4F3" w14:textId="77777777" w:rsidR="00C33A48" w:rsidRPr="00B20AE8" w:rsidRDefault="00C33A48" w:rsidP="0039402F">
            <w:pPr>
              <w:pStyle w:val="TAC"/>
            </w:pPr>
            <w:r w:rsidRPr="00B20AE8">
              <w:t xml:space="preserve">E-UTRA Band </w:t>
            </w:r>
            <w:r w:rsidRPr="00B20AE8">
              <w:rPr>
                <w:lang w:eastAsia="zh-CN"/>
              </w:rPr>
              <w:t>41</w:t>
            </w:r>
            <w:r w:rsidR="00C71F1D" w:rsidRPr="00B20AE8">
              <w:rPr>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895205B" w14:textId="54DF3F65" w:rsidR="00C33A48" w:rsidRPr="00B20AE8" w:rsidRDefault="00C33A48" w:rsidP="0039402F">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073A59"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62268"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F729A7D" w14:textId="03C208BD" w:rsidR="00C33A48" w:rsidRPr="00B20AE8" w:rsidRDefault="00C33A48" w:rsidP="0039402F">
            <w:pPr>
              <w:pStyle w:val="TAL"/>
            </w:pPr>
            <w:r w:rsidRPr="00B20AE8">
              <w:t>This is not applicable to</w:t>
            </w:r>
            <w:r w:rsidR="003D3C64">
              <w:t xml:space="preserve"> </w:t>
            </w:r>
            <w:r w:rsidRPr="00B20AE8">
              <w:t xml:space="preserve">BS operating in Band </w:t>
            </w:r>
            <w:r w:rsidRPr="00B20AE8">
              <w:rPr>
                <w:lang w:eastAsia="zh-CN"/>
              </w:rPr>
              <w:t>41</w:t>
            </w:r>
          </w:p>
        </w:tc>
      </w:tr>
      <w:tr w:rsidR="004F339F" w:rsidRPr="00B20AE8" w14:paraId="738EE7D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6E107D" w14:textId="77777777" w:rsidR="00C33A48" w:rsidRPr="00B20AE8" w:rsidRDefault="00C33A48" w:rsidP="0039402F">
            <w:pPr>
              <w:pStyle w:val="TAC"/>
            </w:pPr>
            <w:r w:rsidRPr="00B20AE8">
              <w:t xml:space="preserve">E-UTRA Band </w:t>
            </w:r>
            <w:r w:rsidRPr="00B20AE8">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7B542A" w14:textId="77777777" w:rsidR="00C33A48" w:rsidRPr="00B20AE8" w:rsidRDefault="00C33A48" w:rsidP="0039402F">
            <w:pPr>
              <w:pStyle w:val="TAC"/>
              <w:rPr>
                <w:lang w:eastAsia="zh-CN"/>
              </w:rPr>
            </w:pPr>
            <w:r w:rsidRPr="00B20AE8">
              <w:rPr>
                <w:lang w:eastAsia="zh-CN"/>
              </w:rPr>
              <w:t>3400</w:t>
            </w:r>
            <w:r w:rsidRPr="00B20AE8">
              <w:t xml:space="preserve"> – 3600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E58B768" w14:textId="77777777" w:rsidR="00C33A48" w:rsidRPr="00B20AE8" w:rsidRDefault="00C33A48" w:rsidP="0039402F">
            <w:pPr>
              <w:pStyle w:val="TAC"/>
            </w:pPr>
            <w:r w:rsidRPr="00B20AE8">
              <w:t>-40.</w:t>
            </w:r>
            <w:r w:rsidR="00D1440E" w:rsidRPr="00B20AE8">
              <w:t>0</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80FD0E"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B78C79E" w14:textId="77777777" w:rsidR="00C33A48" w:rsidRPr="00B20AE8" w:rsidRDefault="00C33A48" w:rsidP="0039402F">
            <w:pPr>
              <w:pStyle w:val="TAL"/>
            </w:pPr>
            <w:r w:rsidRPr="00B20AE8">
              <w:t xml:space="preserve">This is not applicable to BS operating in Band </w:t>
            </w:r>
            <w:r w:rsidRPr="00B20AE8">
              <w:rPr>
                <w:rFonts w:hint="eastAsia"/>
                <w:lang w:eastAsia="zh-CN"/>
              </w:rPr>
              <w:t xml:space="preserve">22, </w:t>
            </w:r>
            <w:r w:rsidRPr="00B20AE8">
              <w:rPr>
                <w:lang w:eastAsia="zh-CN"/>
              </w:rPr>
              <w:t>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59E1FB6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C601A96" w14:textId="77777777" w:rsidR="00C33A48" w:rsidRPr="00B20AE8" w:rsidRDefault="00C33A48" w:rsidP="0039402F">
            <w:pPr>
              <w:pStyle w:val="TAC"/>
            </w:pPr>
            <w:r w:rsidRPr="00B20AE8">
              <w:t xml:space="preserve">E-UTRA Band </w:t>
            </w:r>
            <w:r w:rsidRPr="00B20AE8">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DE8C86E" w14:textId="77777777" w:rsidR="00C33A48" w:rsidRPr="00B20AE8" w:rsidRDefault="00C33A48" w:rsidP="0039402F">
            <w:pPr>
              <w:pStyle w:val="TAC"/>
              <w:rPr>
                <w:lang w:eastAsia="zh-CN"/>
              </w:rPr>
            </w:pPr>
            <w:r w:rsidRPr="00B20AE8">
              <w:rPr>
                <w:lang w:eastAsia="zh-CN"/>
              </w:rPr>
              <w:t>3600</w:t>
            </w:r>
            <w:r w:rsidRPr="00B20AE8">
              <w:t xml:space="preserve"> – </w:t>
            </w:r>
            <w:r w:rsidRPr="00B20AE8">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F8EF" w14:textId="77777777" w:rsidR="00C33A48" w:rsidRPr="00B20AE8" w:rsidRDefault="00C33A48" w:rsidP="0039402F">
            <w:pPr>
              <w:pStyle w:val="TAC"/>
            </w:pPr>
            <w:r w:rsidRPr="00B20AE8">
              <w:t>-40.</w:t>
            </w:r>
            <w:r w:rsidR="00D1440E" w:rsidRPr="00B20AE8">
              <w:t>0</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E239B8D"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71348F1" w14:textId="77777777" w:rsidR="00C33A48" w:rsidRPr="00B20AE8" w:rsidRDefault="00C33A48" w:rsidP="0039402F">
            <w:pPr>
              <w:pStyle w:val="TAL"/>
            </w:pPr>
            <w:r w:rsidRPr="00B20AE8">
              <w:t>This is not applicable to BS operating in Band 42</w:t>
            </w:r>
            <w:r w:rsidR="009E28AA" w:rsidRPr="00B20AE8">
              <w:t>,</w:t>
            </w:r>
            <w:r w:rsidRPr="00B20AE8">
              <w:t xml:space="preserve"> </w:t>
            </w:r>
            <w:r w:rsidRPr="00B20AE8">
              <w:rPr>
                <w:lang w:eastAsia="zh-CN"/>
              </w:rPr>
              <w:t>43</w:t>
            </w:r>
            <w:r w:rsidR="009E28AA" w:rsidRPr="00B20AE8">
              <w:rPr>
                <w:lang w:eastAsia="zh-CN"/>
              </w:rPr>
              <w:t>, 48</w:t>
            </w:r>
          </w:p>
        </w:tc>
      </w:tr>
      <w:tr w:rsidR="004F339F" w:rsidRPr="00B20AE8" w14:paraId="64750EDF"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774F13" w14:textId="77777777" w:rsidR="00C33A48" w:rsidRPr="00B20AE8" w:rsidRDefault="00C33A48" w:rsidP="0039402F">
            <w:pPr>
              <w:pStyle w:val="TAC"/>
            </w:pPr>
            <w:r w:rsidRPr="00B20AE8">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5217ADE" w14:textId="77777777" w:rsidR="00C33A48" w:rsidRPr="00B20AE8" w:rsidRDefault="00C33A48" w:rsidP="0039402F">
            <w:pPr>
              <w:pStyle w:val="TAC"/>
              <w:rPr>
                <w:lang w:eastAsia="zh-CN"/>
              </w:rPr>
            </w:pPr>
            <w:r w:rsidRPr="00B20AE8">
              <w:rPr>
                <w:lang w:eastAsia="zh-CN"/>
              </w:rPr>
              <w:t>703</w:t>
            </w:r>
            <w:r w:rsidRPr="00B20AE8">
              <w:t xml:space="preserve"> - 80</w:t>
            </w:r>
            <w:r w:rsidRPr="00B20AE8">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073973A"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7D5A39"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CFB017E" w14:textId="77777777" w:rsidR="00C33A48" w:rsidRPr="00B20AE8" w:rsidRDefault="00C33A48" w:rsidP="0039402F">
            <w:pPr>
              <w:pStyle w:val="TAL"/>
            </w:pPr>
            <w:r w:rsidRPr="00B20AE8">
              <w:t>This is not applicable to BS operating in Band 28 or 44</w:t>
            </w:r>
          </w:p>
        </w:tc>
      </w:tr>
      <w:tr w:rsidR="004F339F" w:rsidRPr="00B20AE8" w14:paraId="0795BBC8"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9C86184" w14:textId="77777777" w:rsidR="00C33A48" w:rsidRPr="00B20AE8" w:rsidRDefault="00C33A48" w:rsidP="0039402F">
            <w:pPr>
              <w:pStyle w:val="TAC"/>
              <w:rPr>
                <w:lang w:eastAsia="zh-CN"/>
              </w:rPr>
            </w:pPr>
            <w:r w:rsidRPr="00B20AE8">
              <w:t>E-UTRA Band 4</w:t>
            </w:r>
            <w:r w:rsidRPr="00B20AE8">
              <w:rPr>
                <w:rFonts w:hint="eastAsia"/>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52035C" w14:textId="77777777" w:rsidR="00C33A48" w:rsidRPr="00B20AE8" w:rsidRDefault="00C33A48" w:rsidP="0039402F">
            <w:pPr>
              <w:pStyle w:val="TAC"/>
              <w:rPr>
                <w:lang w:eastAsia="zh-CN"/>
              </w:rPr>
            </w:pPr>
            <w:r w:rsidRPr="00B20AE8">
              <w:rPr>
                <w:rFonts w:hint="eastAsia"/>
                <w:lang w:eastAsia="zh-CN"/>
              </w:rPr>
              <w:t>1447</w:t>
            </w:r>
            <w:r w:rsidRPr="00B20AE8">
              <w:t xml:space="preserve"> - </w:t>
            </w:r>
            <w:r w:rsidRPr="00B20AE8">
              <w:rPr>
                <w:rFonts w:hint="eastAsia"/>
                <w:lang w:eastAsia="zh-CN"/>
              </w:rPr>
              <w:t>1467</w:t>
            </w:r>
            <w:r w:rsidRPr="00B20AE8">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57A462"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A13C5"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DE57A68" w14:textId="77777777" w:rsidR="00C33A48" w:rsidRPr="00B20AE8" w:rsidRDefault="00C33A48" w:rsidP="0039402F">
            <w:pPr>
              <w:pStyle w:val="TAL"/>
              <w:rPr>
                <w:lang w:eastAsia="zh-CN"/>
              </w:rPr>
            </w:pPr>
            <w:r w:rsidRPr="00B20AE8">
              <w:t xml:space="preserve">This is not applicable to BS operating in Band </w:t>
            </w:r>
            <w:r w:rsidRPr="00B20AE8">
              <w:rPr>
                <w:rFonts w:hint="eastAsia"/>
                <w:lang w:eastAsia="zh-CN"/>
              </w:rPr>
              <w:t>45</w:t>
            </w:r>
          </w:p>
        </w:tc>
      </w:tr>
      <w:tr w:rsidR="004F339F" w:rsidRPr="00B20AE8" w14:paraId="620C94B9"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6518C86" w14:textId="77777777" w:rsidR="00C33A48" w:rsidRPr="00B20AE8" w:rsidRDefault="00C33A48" w:rsidP="0039402F">
            <w:pPr>
              <w:pStyle w:val="TAC"/>
            </w:pPr>
            <w:r w:rsidRPr="00B20AE8">
              <w:t>E-UTRA Band 4</w:t>
            </w:r>
            <w:r w:rsidRPr="00B20AE8">
              <w:rPr>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188B23E" w14:textId="77777777" w:rsidR="00C33A48" w:rsidRPr="00B20AE8" w:rsidRDefault="00C33A48" w:rsidP="0039402F">
            <w:pPr>
              <w:pStyle w:val="TAC"/>
              <w:rPr>
                <w:lang w:eastAsia="zh-CN"/>
              </w:rPr>
            </w:pPr>
            <w:r w:rsidRPr="00B20AE8">
              <w:rPr>
                <w:lang w:eastAsia="zh-CN"/>
              </w:rPr>
              <w:t>5150</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ACBE5" w14:textId="77777777" w:rsidR="00C33A48" w:rsidRPr="00B20AE8" w:rsidRDefault="00C33A48" w:rsidP="0039402F">
            <w:pPr>
              <w:pStyle w:val="TAC"/>
            </w:pPr>
            <w:r w:rsidRPr="00B20AE8">
              <w:t>-</w:t>
            </w:r>
            <w:r w:rsidR="008F6F4B" w:rsidRPr="00B20AE8">
              <w:t>39.5</w:t>
            </w:r>
            <w:r w:rsidR="00A92864" w:rsidRPr="00B20AE8">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DCBBB9"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1A9680" w14:textId="77777777" w:rsidR="00C33A48" w:rsidRPr="00B20AE8" w:rsidRDefault="00C33A48" w:rsidP="0039402F">
            <w:pPr>
              <w:pStyle w:val="TAL"/>
            </w:pPr>
          </w:p>
        </w:tc>
      </w:tr>
      <w:tr w:rsidR="004F339F" w:rsidRPr="00B20AE8" w14:paraId="5AF5F46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7B27073" w14:textId="77777777" w:rsidR="00FB2E2C" w:rsidRPr="00B20AE8" w:rsidRDefault="00FB2E2C" w:rsidP="0039402F">
            <w:pPr>
              <w:pStyle w:val="TAC"/>
              <w:rPr>
                <w:szCs w:val="18"/>
              </w:rPr>
            </w:pPr>
            <w:r w:rsidRPr="00B20AE8">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90AD31" w14:textId="77777777" w:rsidR="00FB2E2C" w:rsidRPr="00B20AE8" w:rsidRDefault="00FB2E2C" w:rsidP="0039402F">
            <w:pPr>
              <w:pStyle w:val="TAC"/>
              <w:rPr>
                <w:szCs w:val="18"/>
                <w:lang w:eastAsia="zh-CN"/>
              </w:rPr>
            </w:pPr>
            <w:r w:rsidRPr="00B20AE8">
              <w:rPr>
                <w:lang w:eastAsia="zh-CN"/>
              </w:rPr>
              <w:t>5</w:t>
            </w:r>
            <w:r w:rsidRPr="00B20AE8">
              <w:rPr>
                <w:rFonts w:hint="eastAsia"/>
                <w:lang w:eastAsia="zh-CN"/>
              </w:rPr>
              <w:t>855</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50FA3B" w14:textId="77777777" w:rsidR="00FB2E2C" w:rsidRPr="00B20AE8" w:rsidRDefault="00FB2E2C" w:rsidP="0039402F">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9C8392" w14:textId="77777777" w:rsidR="00FB2E2C" w:rsidRPr="00B20AE8" w:rsidRDefault="00FB2E2C" w:rsidP="0039402F">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06597" w14:textId="77777777" w:rsidR="00FB2E2C" w:rsidRPr="00B20AE8" w:rsidDel="009E28AA" w:rsidRDefault="00FB2E2C" w:rsidP="0039402F">
            <w:pPr>
              <w:pStyle w:val="TAL"/>
            </w:pPr>
          </w:p>
        </w:tc>
      </w:tr>
      <w:tr w:rsidR="004F339F" w:rsidRPr="00B20AE8" w14:paraId="4B05FAA4"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8ADBCC8" w14:textId="77777777" w:rsidR="00FB2E2C" w:rsidRPr="00B20AE8" w:rsidRDefault="00FB2E2C" w:rsidP="0039402F">
            <w:pPr>
              <w:pStyle w:val="TAC"/>
              <w:rPr>
                <w:szCs w:val="18"/>
              </w:rPr>
            </w:pPr>
            <w:r w:rsidRPr="00B20AE8">
              <w:t>E-UTRA Band 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C300253" w14:textId="77777777" w:rsidR="00FB2E2C" w:rsidRPr="00B20AE8" w:rsidRDefault="00FB2E2C" w:rsidP="0039402F">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D5F06F" w14:textId="77777777" w:rsidR="00FB2E2C" w:rsidRPr="00B20AE8" w:rsidRDefault="00FB2E2C" w:rsidP="0039402F">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75BAB3" w14:textId="77777777" w:rsidR="00FB2E2C" w:rsidRPr="00B20AE8" w:rsidRDefault="00FB2E2C" w:rsidP="0039402F">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9883FD8" w14:textId="77777777" w:rsidR="00FB2E2C" w:rsidRPr="00B20AE8" w:rsidDel="009E28AA" w:rsidRDefault="00FB2E2C" w:rsidP="0039402F">
            <w:pPr>
              <w:pStyle w:val="TAL"/>
              <w:rPr>
                <w:szCs w:val="18"/>
              </w:rPr>
            </w:pPr>
            <w:r w:rsidRPr="00B20AE8">
              <w:t>This is not applicable to BS operating in Band 22, 42, 43,</w:t>
            </w:r>
            <w:r w:rsidRPr="00B20AE8" w:rsidDel="004909F1">
              <w:t xml:space="preserve"> </w:t>
            </w:r>
            <w:r w:rsidRPr="00B20AE8">
              <w:t>48</w:t>
            </w:r>
          </w:p>
        </w:tc>
      </w:tr>
      <w:tr w:rsidR="004F339F" w:rsidRPr="00B20AE8" w14:paraId="7A4F9F9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F6D2FC2" w14:textId="77777777" w:rsidR="00FB2E2C" w:rsidRPr="00B20AE8" w:rsidRDefault="00FB2E2C" w:rsidP="0039402F">
            <w:pPr>
              <w:pStyle w:val="TAC"/>
              <w:rPr>
                <w:szCs w:val="18"/>
              </w:rPr>
            </w:pPr>
            <w:r w:rsidRPr="00B20AE8">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CDF892" w14:textId="77777777" w:rsidR="00FB2E2C" w:rsidRPr="00B20AE8" w:rsidRDefault="00FB2E2C" w:rsidP="0039402F">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C5E3BD" w14:textId="77777777" w:rsidR="00FB2E2C" w:rsidRPr="00B20AE8" w:rsidRDefault="00FB2E2C" w:rsidP="0039402F">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BE9651" w14:textId="77777777" w:rsidR="00FB2E2C" w:rsidRPr="00B20AE8" w:rsidRDefault="00FB2E2C" w:rsidP="0039402F">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994DF0" w14:textId="77777777" w:rsidR="00FB2E2C" w:rsidRPr="00B20AE8" w:rsidDel="009E28AA" w:rsidRDefault="00FB2E2C" w:rsidP="0039402F">
            <w:pPr>
              <w:pStyle w:val="TAL"/>
              <w:rPr>
                <w:szCs w:val="18"/>
              </w:rPr>
            </w:pPr>
            <w:r w:rsidRPr="00B20AE8">
              <w:t>This is not applicable to BS operating in Band 22, 42, 43, 48</w:t>
            </w:r>
          </w:p>
        </w:tc>
      </w:tr>
      <w:tr w:rsidR="004F339F" w:rsidRPr="00B20AE8" w14:paraId="5B859B81"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5BAB4969" w14:textId="77777777" w:rsidR="00FB2E2C" w:rsidRPr="00B20AE8" w:rsidRDefault="00FB2E2C" w:rsidP="0039402F">
            <w:pPr>
              <w:pStyle w:val="TAC"/>
            </w:pPr>
            <w:r w:rsidRPr="00B20AE8">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52C3941" w14:textId="77777777" w:rsidR="00FB2E2C" w:rsidRPr="00B20AE8" w:rsidRDefault="00FB2E2C" w:rsidP="0039402F">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9D52F9" w14:textId="77777777" w:rsidR="00FB2E2C" w:rsidRPr="00B20AE8" w:rsidRDefault="00FB2E2C" w:rsidP="0039402F">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84E48F" w14:textId="77777777" w:rsidR="00FB2E2C" w:rsidRPr="00B20AE8" w:rsidRDefault="00FB2E2C"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413471" w14:textId="77777777" w:rsidR="00FB2E2C" w:rsidRPr="00B20AE8" w:rsidRDefault="00FB2E2C" w:rsidP="0039402F">
            <w:pPr>
              <w:pStyle w:val="TAL"/>
            </w:pPr>
            <w:r w:rsidRPr="00B20AE8">
              <w:t>This requirement does not apply to E-UTRA BS operating in Band 11, 21, 32, 45, 50, 51, 74, 75 or 76</w:t>
            </w:r>
          </w:p>
        </w:tc>
      </w:tr>
      <w:tr w:rsidR="004F339F" w:rsidRPr="00B20AE8" w14:paraId="300006AE"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2FAB9681" w14:textId="77777777" w:rsidR="00FB2E2C" w:rsidRPr="00B20AE8" w:rsidRDefault="00FB2E2C" w:rsidP="0039402F">
            <w:pPr>
              <w:pStyle w:val="TAC"/>
            </w:pPr>
            <w:r w:rsidRPr="00B20AE8">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4B9A941" w14:textId="77777777" w:rsidR="00FB2E2C" w:rsidRPr="00B20AE8" w:rsidRDefault="00FB2E2C" w:rsidP="0039402F">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9F0D03" w14:textId="77777777" w:rsidR="00FB2E2C" w:rsidRPr="00B20AE8" w:rsidRDefault="00FB2E2C" w:rsidP="0039402F">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3033C" w14:textId="77777777" w:rsidR="00FB2E2C" w:rsidRPr="00B20AE8" w:rsidRDefault="00FB2E2C"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D5FD1CB" w14:textId="77777777" w:rsidR="00FB2E2C" w:rsidRPr="00B20AE8" w:rsidRDefault="00FB2E2C" w:rsidP="0039402F">
            <w:pPr>
              <w:pStyle w:val="TAL"/>
            </w:pPr>
            <w:r w:rsidRPr="00B20AE8">
              <w:t>This requirement does not apply to E-UTRA BS operating in Band 50, 51, 75 or 76.</w:t>
            </w:r>
          </w:p>
        </w:tc>
      </w:tr>
      <w:tr w:rsidR="004F339F" w:rsidRPr="00B20AE8" w14:paraId="175FFE63"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C0D01F4" w14:textId="77777777" w:rsidR="00FB2E2C" w:rsidRPr="00B20AE8" w:rsidRDefault="00FB2E2C" w:rsidP="0039402F">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109EB7" w14:textId="77777777" w:rsidR="00FB2E2C" w:rsidRPr="00B20AE8" w:rsidRDefault="00FB2E2C" w:rsidP="0039402F">
            <w:pPr>
              <w:pStyle w:val="TAC"/>
            </w:pPr>
            <w:r w:rsidRPr="00B20AE8">
              <w:rPr>
                <w:lang w:eastAsia="zh-CN"/>
              </w:rPr>
              <w:t xml:space="preserve">3300 </w:t>
            </w:r>
            <w:r w:rsidRPr="00B20AE8">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AA5D1B6" w14:textId="77777777" w:rsidR="00FB2E2C" w:rsidRPr="00B20AE8" w:rsidRDefault="00FB2E2C" w:rsidP="0039402F">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6AF6ED" w14:textId="77777777" w:rsidR="00FB2E2C" w:rsidRPr="00B20AE8" w:rsidRDefault="00FB2E2C"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8FCAB3" w14:textId="77777777" w:rsidR="00FB2E2C" w:rsidRPr="00B20AE8" w:rsidRDefault="00FB2E2C" w:rsidP="0039402F">
            <w:pPr>
              <w:pStyle w:val="TAL"/>
            </w:pPr>
            <w:r w:rsidRPr="00B20AE8">
              <w:t>This is not applicable to E-UTRA BS operating in Band</w:t>
            </w:r>
            <w:r w:rsidRPr="00B20AE8">
              <w:rPr>
                <w:lang w:eastAsia="zh-CN"/>
              </w:rPr>
              <w:t xml:space="preserve"> 42 or 52.</w:t>
            </w:r>
          </w:p>
        </w:tc>
      </w:tr>
      <w:tr w:rsidR="003D3C64" w:rsidRPr="00B20AE8" w14:paraId="5BC9B9F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8AEC8C5" w14:textId="77777777" w:rsidR="003D3C64" w:rsidRPr="00B20AE8" w:rsidRDefault="003D3C64" w:rsidP="0039402F">
            <w:pPr>
              <w:pStyle w:val="TAC"/>
            </w:pPr>
            <w:r w:rsidRPr="00B20AE8">
              <w:rPr>
                <w:rFonts w:hint="eastAsia"/>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591F3C" w14:textId="77777777" w:rsidR="003D3C64" w:rsidRPr="00B20AE8" w:rsidRDefault="003D3C64" w:rsidP="0039402F">
            <w:pPr>
              <w:pStyle w:val="TAC"/>
              <w:rPr>
                <w:lang w:eastAsia="zh-CN"/>
              </w:rPr>
            </w:pPr>
            <w:r w:rsidRPr="00B20AE8">
              <w:t>2110 - 2</w:t>
            </w:r>
            <w:r w:rsidRPr="00B20AE8">
              <w:rPr>
                <w:rFonts w:hint="eastAsia"/>
              </w:rPr>
              <w:t>20</w:t>
            </w:r>
            <w:r w:rsidRPr="00B20AE8">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100954"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42AEC3"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D37411C" w14:textId="77777777" w:rsidR="003D3C64" w:rsidRPr="00B20AE8" w:rsidRDefault="003D3C64" w:rsidP="0039402F">
            <w:pPr>
              <w:pStyle w:val="TAL"/>
            </w:pPr>
            <w:r w:rsidRPr="00B20AE8">
              <w:t>This requirement does not apply to BS operating in band 1</w:t>
            </w:r>
            <w:r w:rsidRPr="00B20AE8">
              <w:rPr>
                <w:rFonts w:hint="eastAsia"/>
              </w:rPr>
              <w:t xml:space="preserve"> or 65</w:t>
            </w:r>
            <w:r w:rsidRPr="00B20AE8">
              <w:t>,</w:t>
            </w:r>
          </w:p>
        </w:tc>
      </w:tr>
      <w:tr w:rsidR="003D3C64" w:rsidRPr="00B20AE8" w14:paraId="5CF9A059"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4EF4C88"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B57F285" w14:textId="77777777" w:rsidR="003D3C64" w:rsidRPr="00B20AE8" w:rsidRDefault="003D3C64" w:rsidP="0039402F">
            <w:pPr>
              <w:pStyle w:val="TAC"/>
              <w:rPr>
                <w:lang w:eastAsia="zh-CN"/>
              </w:rPr>
            </w:pPr>
            <w:r w:rsidRPr="00B20AE8">
              <w:t xml:space="preserve">1920 - </w:t>
            </w:r>
            <w:r w:rsidRPr="00B20AE8">
              <w:rPr>
                <w:rFonts w:hint="eastAsia"/>
              </w:rPr>
              <w:t>2010</w:t>
            </w:r>
            <w:r w:rsidRPr="00B20AE8">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FFAE7D"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D5A089"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C7CB1A2" w14:textId="077795E5" w:rsidR="003D3C64" w:rsidRPr="00B20AE8" w:rsidRDefault="003D3C64" w:rsidP="0039402F">
            <w:pPr>
              <w:pStyle w:val="TAL"/>
              <w:rPr>
                <w:rFonts w:cs="v5.0.0"/>
              </w:rPr>
            </w:pPr>
            <w:r w:rsidRPr="00B20AE8">
              <w:t xml:space="preserve">This requirement does not apply to BS operating in band </w:t>
            </w:r>
            <w:r w:rsidRPr="00B20AE8">
              <w:rPr>
                <w:rFonts w:hint="eastAsia"/>
              </w:rPr>
              <w:t>65</w:t>
            </w:r>
            <w:r w:rsidRPr="00B20AE8">
              <w:t>,</w:t>
            </w:r>
            <w:r w:rsidRPr="00B20AE8">
              <w:rPr>
                <w:rFonts w:cs="v5.0.0"/>
              </w:rPr>
              <w:t xml:space="preserve"> since it is already covered by the requirement in </w:t>
            </w:r>
            <w:r>
              <w:rPr>
                <w:rFonts w:cs="v5.0.0"/>
              </w:rPr>
              <w:t>clause </w:t>
            </w:r>
            <w:r w:rsidRPr="00B20AE8">
              <w:t>6.7.6.5.3.3</w:t>
            </w:r>
            <w:r w:rsidRPr="00B20AE8">
              <w:rPr>
                <w:rFonts w:cs="v5.0.0"/>
              </w:rPr>
              <w:t>.</w:t>
            </w:r>
          </w:p>
          <w:p w14:paraId="56B79C72" w14:textId="6C26C9CA" w:rsidR="003D3C64" w:rsidRPr="00B20AE8" w:rsidRDefault="003D3C64" w:rsidP="0039402F">
            <w:pPr>
              <w:pStyle w:val="TAL"/>
            </w:pPr>
            <w:r w:rsidRPr="00B20AE8">
              <w:t xml:space="preserve">For BS operating in Band 1, it applies for 1980 MHz to 2010 MHz, while the rest is covered in </w:t>
            </w:r>
            <w:r>
              <w:t>clause </w:t>
            </w:r>
            <w:r w:rsidRPr="00B20AE8">
              <w:t>6.7.6.5.3.3.</w:t>
            </w:r>
          </w:p>
        </w:tc>
      </w:tr>
      <w:tr w:rsidR="003D3C64" w:rsidRPr="00B20AE8" w14:paraId="3B5E789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89557D" w14:textId="77777777" w:rsidR="003D3C64" w:rsidRPr="00B20AE8" w:rsidRDefault="003D3C64" w:rsidP="0039402F">
            <w:pPr>
              <w:pStyle w:val="TAC"/>
            </w:pPr>
            <w:r w:rsidRPr="00B20AE8">
              <w:rPr>
                <w:lang w:val="sv-SE"/>
              </w:rPr>
              <w:t>E-UTRA Band 66</w:t>
            </w:r>
            <w:r w:rsidRPr="00B20AE8">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A1907A" w14:textId="77777777" w:rsidR="003D3C64" w:rsidRPr="00B20AE8" w:rsidRDefault="003D3C64" w:rsidP="0039402F">
            <w:pPr>
              <w:pStyle w:val="TAC"/>
              <w:rPr>
                <w:lang w:eastAsia="zh-CN"/>
              </w:rPr>
            </w:pPr>
            <w:r w:rsidRPr="00B20AE8">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B3059BC"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EF4ABA"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F12B2B3" w14:textId="77777777" w:rsidR="003D3C64" w:rsidRPr="00B20AE8" w:rsidRDefault="003D3C64" w:rsidP="0039402F">
            <w:pPr>
              <w:pStyle w:val="TAL"/>
            </w:pPr>
            <w:r w:rsidRPr="00B20AE8">
              <w:t>This requirement does not apply to BS operating in band 4, 10, 23 or 66.</w:t>
            </w:r>
          </w:p>
        </w:tc>
      </w:tr>
      <w:tr w:rsidR="003D3C64" w:rsidRPr="00B20AE8" w14:paraId="4AD9AC14"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44DA33"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73A9DA" w14:textId="77777777" w:rsidR="003D3C64" w:rsidRPr="00B20AE8" w:rsidRDefault="003D3C64" w:rsidP="0039402F">
            <w:pPr>
              <w:pStyle w:val="TAC"/>
              <w:rPr>
                <w:lang w:eastAsia="zh-CN"/>
              </w:rPr>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E47C312"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137031"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C3DBF2" w14:textId="68DFD821" w:rsidR="003D3C64" w:rsidRPr="00B20AE8" w:rsidRDefault="003D3C64" w:rsidP="0039402F">
            <w:pPr>
              <w:pStyle w:val="TAL"/>
            </w:pPr>
            <w:r w:rsidRPr="00B20AE8">
              <w:t xml:space="preserve">This requirement does not apply to BS operating in band 66, </w:t>
            </w:r>
            <w:r w:rsidRPr="00B20AE8">
              <w:rPr>
                <w:rFonts w:cs="v5.0.0"/>
              </w:rPr>
              <w:t xml:space="preserve">since it is already covered by the requirement in </w:t>
            </w:r>
            <w:r>
              <w:rPr>
                <w:rFonts w:cs="v5.0.0"/>
              </w:rPr>
              <w:t>clause </w:t>
            </w:r>
            <w:r w:rsidRPr="00B20AE8">
              <w:rPr>
                <w:rFonts w:cs="v5.0.0"/>
              </w:rPr>
              <w:t xml:space="preserve">6.7.6.5.3.3. </w:t>
            </w:r>
            <w:r w:rsidRPr="00B20AE8">
              <w:t xml:space="preserve">For BS operating in Band 4, it applies for 1755 MHz to 1780 MHz, while the rest is covered in </w:t>
            </w:r>
            <w:r>
              <w:t>clause </w:t>
            </w:r>
            <w:r w:rsidRPr="00B20AE8">
              <w:rPr>
                <w:rFonts w:cs="v5.0.0"/>
              </w:rPr>
              <w:t>6.7.6.5.3.3</w:t>
            </w:r>
            <w:r w:rsidRPr="00B20AE8">
              <w:t xml:space="preserve">. For BS operating in Band 10, it applies for 1770 MHz to 1780 MHz, while the rest is covered in </w:t>
            </w:r>
            <w:r>
              <w:t>clause </w:t>
            </w:r>
            <w:r w:rsidRPr="00B20AE8">
              <w:rPr>
                <w:rFonts w:cs="v5.0.0"/>
              </w:rPr>
              <w:t>6.7.6.5.3.3</w:t>
            </w:r>
            <w:r w:rsidRPr="00B20AE8">
              <w:t>.</w:t>
            </w:r>
          </w:p>
        </w:tc>
      </w:tr>
      <w:tr w:rsidR="004F339F" w:rsidRPr="00B20AE8" w14:paraId="0FFBF5B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AB5AF4" w14:textId="77777777" w:rsidR="00FB2E2C" w:rsidRPr="00B20AE8" w:rsidRDefault="00FB2E2C" w:rsidP="0039402F">
            <w:pPr>
              <w:pStyle w:val="TAC"/>
            </w:pPr>
            <w:r w:rsidRPr="00B20AE8">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CCF465" w14:textId="77777777" w:rsidR="00FB2E2C" w:rsidRPr="00B20AE8" w:rsidRDefault="00FB2E2C" w:rsidP="0039402F">
            <w:pPr>
              <w:pStyle w:val="TAC"/>
              <w:rPr>
                <w:lang w:eastAsia="zh-CN"/>
              </w:rPr>
            </w:pPr>
            <w:r w:rsidRPr="00B20AE8">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C8918C" w14:textId="77777777" w:rsidR="00FB2E2C" w:rsidRPr="00B20AE8" w:rsidRDefault="00FB2E2C" w:rsidP="0039402F">
            <w:pPr>
              <w:pStyle w:val="TAC"/>
            </w:pPr>
            <w:r w:rsidRPr="00B20AE8">
              <w:t>-40.4</w:t>
            </w:r>
            <w:r w:rsidR="003E6D6B" w:rsidRPr="00B20AE8">
              <w:t xml:space="preserve"> </w:t>
            </w:r>
            <w:r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46CF2" w14:textId="77777777" w:rsidR="00FB2E2C" w:rsidRPr="00B20AE8" w:rsidRDefault="00FB2E2C"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4544585" w14:textId="77777777" w:rsidR="00FB2E2C" w:rsidRPr="00B20AE8" w:rsidRDefault="00FB2E2C" w:rsidP="0039402F">
            <w:pPr>
              <w:pStyle w:val="TAL"/>
            </w:pPr>
            <w:r w:rsidRPr="00B20AE8">
              <w:t>This requirement does not apply to</w:t>
            </w:r>
            <w:r w:rsidRPr="00B20AE8">
              <w:rPr>
                <w:rFonts w:hint="eastAsia"/>
              </w:rPr>
              <w:t xml:space="preserve"> </w:t>
            </w:r>
            <w:r w:rsidRPr="00B20AE8">
              <w:t xml:space="preserve">BS operating in band </w:t>
            </w:r>
            <w:r w:rsidRPr="00B20AE8">
              <w:rPr>
                <w:rFonts w:hint="eastAsia"/>
              </w:rPr>
              <w:t xml:space="preserve">28 or </w:t>
            </w:r>
            <w:r w:rsidRPr="00B20AE8">
              <w:t>67.</w:t>
            </w:r>
          </w:p>
        </w:tc>
      </w:tr>
      <w:tr w:rsidR="003D3C64" w:rsidRPr="00B20AE8" w14:paraId="3B85B80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00DD3EE" w14:textId="77777777" w:rsidR="003D3C64" w:rsidRPr="00B20AE8" w:rsidRDefault="003D3C64" w:rsidP="0039402F">
            <w:pPr>
              <w:pStyle w:val="TAC"/>
            </w:pPr>
            <w:r w:rsidRPr="00B20AE8">
              <w:rPr>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882DA0" w14:textId="77777777" w:rsidR="003D3C64" w:rsidRPr="00B20AE8" w:rsidRDefault="003D3C64" w:rsidP="0039402F">
            <w:pPr>
              <w:pStyle w:val="TAC"/>
              <w:rPr>
                <w:lang w:eastAsia="zh-CN"/>
              </w:rPr>
            </w:pPr>
            <w:r w:rsidRPr="00B20AE8">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4B16A3"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7B037F1" w14:textId="77777777" w:rsidR="003D3C64" w:rsidRPr="00B20AE8" w:rsidRDefault="003D3C64"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E5EF264" w14:textId="77777777" w:rsidR="003D3C64" w:rsidRPr="00B20AE8" w:rsidRDefault="003D3C64" w:rsidP="0039402F">
            <w:pPr>
              <w:pStyle w:val="TAL"/>
            </w:pPr>
            <w:r w:rsidRPr="00B20AE8">
              <w:t>This requirement does not apply to E-</w:t>
            </w:r>
            <w:r w:rsidRPr="00B20AE8">
              <w:rPr>
                <w:rFonts w:cs="v5.0.0"/>
              </w:rPr>
              <w:t xml:space="preserve">UTRA </w:t>
            </w:r>
            <w:r w:rsidRPr="00B20AE8">
              <w:t>BS operating in band 28, or 68.</w:t>
            </w:r>
          </w:p>
        </w:tc>
      </w:tr>
      <w:tr w:rsidR="003D3C64" w:rsidRPr="00B20AE8" w14:paraId="5A8CAB59"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13F0B164"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3D2178E" w14:textId="77777777" w:rsidR="003D3C64" w:rsidRPr="00B20AE8" w:rsidRDefault="003D3C64" w:rsidP="0039402F">
            <w:pPr>
              <w:pStyle w:val="TAC"/>
              <w:rPr>
                <w:lang w:eastAsia="zh-CN"/>
              </w:rPr>
            </w:pPr>
            <w:r w:rsidRPr="00B20AE8">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DDE6E56"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3BCB95" w14:textId="77777777" w:rsidR="003D3C64" w:rsidRPr="00B20AE8" w:rsidRDefault="003D3C64"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5FDF429" w14:textId="7760C635" w:rsidR="003D3C64" w:rsidRPr="00B20AE8" w:rsidRDefault="003D3C64" w:rsidP="0039402F">
            <w:pPr>
              <w:pStyle w:val="TAL"/>
              <w:rPr>
                <w:rFonts w:cs="v5.0.0"/>
              </w:rPr>
            </w:pPr>
            <w:r w:rsidRPr="00B20AE8">
              <w:t>This requirement does not apply to E-</w:t>
            </w:r>
            <w:r w:rsidRPr="00B20AE8">
              <w:rPr>
                <w:rFonts w:cs="v5.0.0"/>
              </w:rPr>
              <w:t xml:space="preserve">UTRA </w:t>
            </w:r>
            <w:r w:rsidRPr="00B20AE8">
              <w:t xml:space="preserve">BS operating in band 68, </w:t>
            </w:r>
            <w:r w:rsidRPr="00B20AE8">
              <w:rPr>
                <w:rFonts w:cs="v5.0.0"/>
              </w:rPr>
              <w:t xml:space="preserve">since it is already covered by the requirement in </w:t>
            </w:r>
            <w:r>
              <w:rPr>
                <w:rFonts w:cs="v5.0.0"/>
              </w:rPr>
              <w:t>clause </w:t>
            </w:r>
            <w:r w:rsidRPr="00B20AE8">
              <w:rPr>
                <w:rFonts w:cs="v5.0.0"/>
              </w:rPr>
              <w:t xml:space="preserve">9.7.3.3. </w:t>
            </w:r>
            <w:r w:rsidRPr="00B20AE8">
              <w:t xml:space="preserve">For E-UTRA BS operating in Band 28, it applies between 698 MHz and 703 MHz, while the rest is covered in </w:t>
            </w:r>
            <w:r>
              <w:t>clause </w:t>
            </w:r>
            <w:r w:rsidRPr="00B20AE8">
              <w:t>9.7.3.3.</w:t>
            </w:r>
          </w:p>
        </w:tc>
      </w:tr>
      <w:tr w:rsidR="004F339F" w:rsidRPr="00B20AE8" w14:paraId="6DC5FE71"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1966918" w14:textId="77777777" w:rsidR="00FB2E2C" w:rsidRPr="00B20AE8" w:rsidRDefault="00FB2E2C" w:rsidP="0039402F">
            <w:pPr>
              <w:pStyle w:val="TAC"/>
            </w:pPr>
            <w:r w:rsidRPr="00B20AE8">
              <w:rPr>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24AAFE8" w14:textId="77777777" w:rsidR="00FB2E2C" w:rsidRPr="00B20AE8" w:rsidRDefault="00FB2E2C" w:rsidP="0039402F">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64B5097" w14:textId="77777777" w:rsidR="00FB2E2C" w:rsidRPr="00B20AE8" w:rsidRDefault="00FB2E2C" w:rsidP="0039402F">
            <w:pPr>
              <w:pStyle w:val="TAC"/>
            </w:pPr>
            <w:r w:rsidRPr="00B20AE8">
              <w:t>-40.4</w:t>
            </w:r>
            <w:r w:rsidR="003E6D6B" w:rsidRPr="00B20AE8">
              <w:t xml:space="preserve"> </w:t>
            </w:r>
            <w:r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5F8D9D" w14:textId="77777777" w:rsidR="00FB2E2C" w:rsidRPr="00B20AE8" w:rsidRDefault="00FB2E2C"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6C8BB4B" w14:textId="77777777" w:rsidR="00FB2E2C" w:rsidRPr="00B20AE8" w:rsidRDefault="00FB2E2C" w:rsidP="0039402F">
            <w:pPr>
              <w:pStyle w:val="TAL"/>
            </w:pPr>
            <w:r w:rsidRPr="00B20AE8">
              <w:t>This requirement does not apply to E-UTRA BS operating in Band 38 or 69.</w:t>
            </w:r>
          </w:p>
        </w:tc>
      </w:tr>
      <w:tr w:rsidR="003D3C64" w:rsidRPr="00B20AE8" w14:paraId="7047D082"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FBF18DB" w14:textId="77777777" w:rsidR="003D3C64" w:rsidRPr="00B20AE8" w:rsidRDefault="003D3C64" w:rsidP="0039402F">
            <w:pPr>
              <w:pStyle w:val="TAC"/>
            </w:pPr>
            <w:r w:rsidRPr="00B20AE8">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129614D" w14:textId="77777777" w:rsidR="003D3C64" w:rsidRPr="00B20AE8" w:rsidRDefault="003D3C64" w:rsidP="0039402F">
            <w:pPr>
              <w:pStyle w:val="TAC"/>
            </w:pPr>
            <w:r w:rsidRPr="00B20AE8">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869558"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1C5106" w14:textId="77777777" w:rsidR="003D3C64" w:rsidRPr="00B20AE8" w:rsidRDefault="003D3C64"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4A5D16FD" w14:textId="77777777" w:rsidR="003D3C64" w:rsidRPr="00B20AE8" w:rsidRDefault="003D3C64" w:rsidP="0039402F">
            <w:pPr>
              <w:pStyle w:val="TAL"/>
            </w:pPr>
            <w:r w:rsidRPr="00B20AE8">
              <w:t>This requirement does not apply to E-UTRA BS operating in band 2, 25 or 70</w:t>
            </w:r>
          </w:p>
        </w:tc>
      </w:tr>
      <w:tr w:rsidR="003D3C64" w:rsidRPr="00B20AE8" w14:paraId="5699A9CB"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E16FAF3"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5E929" w14:textId="77777777" w:rsidR="003D3C64" w:rsidRPr="00B20AE8" w:rsidRDefault="003D3C64" w:rsidP="0039402F">
            <w:pPr>
              <w:pStyle w:val="TAC"/>
            </w:pPr>
            <w:r w:rsidRPr="00B20AE8">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EE9C2A" w14:textId="77777777" w:rsidR="003D3C64" w:rsidRPr="00B20AE8" w:rsidRDefault="003D3C64" w:rsidP="0039402F">
            <w:pPr>
              <w:pStyle w:val="TAC"/>
            </w:pPr>
            <w:r w:rsidRPr="00B20AE8">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E9E208" w14:textId="77777777" w:rsidR="003D3C64" w:rsidRPr="00B20AE8" w:rsidRDefault="003D3C64"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C912087" w14:textId="3D8E95F5" w:rsidR="003D3C64" w:rsidRPr="00B20AE8" w:rsidRDefault="003D3C64" w:rsidP="0039402F">
            <w:pPr>
              <w:pStyle w:val="TAL"/>
            </w:pPr>
            <w:r w:rsidRPr="00B20AE8">
              <w:t xml:space="preserve">This requirement does not apply to E-UTRA BS operating in band 70, since it is already covered by the requirement in </w:t>
            </w:r>
            <w:r>
              <w:t>clause </w:t>
            </w:r>
            <w:r w:rsidRPr="00B20AE8">
              <w:t>6.7.6.5.3.3</w:t>
            </w:r>
          </w:p>
        </w:tc>
      </w:tr>
      <w:tr w:rsidR="0067113D" w:rsidRPr="00B20AE8" w14:paraId="6D383B74"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6013A6E9" w14:textId="166B49C7" w:rsidR="0067113D" w:rsidRPr="00B20AE8" w:rsidRDefault="0067113D" w:rsidP="0039402F">
            <w:pPr>
              <w:pStyle w:val="TAC"/>
            </w:pPr>
            <w: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tcPr>
          <w:p w14:paraId="6CF73480" w14:textId="0EC40185" w:rsidR="0067113D" w:rsidRPr="00B20AE8" w:rsidRDefault="0067113D" w:rsidP="0039402F">
            <w:pPr>
              <w:pStyle w:val="TAC"/>
            </w:pPr>
            <w:r>
              <w:t>617 - 652 MHz</w:t>
            </w:r>
          </w:p>
        </w:tc>
        <w:tc>
          <w:tcPr>
            <w:tcW w:w="1275" w:type="dxa"/>
            <w:gridSpan w:val="2"/>
            <w:tcBorders>
              <w:top w:val="single" w:sz="2" w:space="0" w:color="auto"/>
              <w:left w:val="single" w:sz="2" w:space="0" w:color="auto"/>
              <w:bottom w:val="single" w:sz="2" w:space="0" w:color="auto"/>
              <w:right w:val="single" w:sz="2" w:space="0" w:color="auto"/>
            </w:tcBorders>
          </w:tcPr>
          <w:p w14:paraId="62A5F601" w14:textId="58C44C78"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13DB6699" w14:textId="5E15DF5F"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2FBB413" w14:textId="5F605F3A" w:rsidR="0067113D" w:rsidRPr="00B20AE8" w:rsidRDefault="0067113D" w:rsidP="0039402F">
            <w:pPr>
              <w:pStyle w:val="TAL"/>
            </w:pPr>
            <w:r>
              <w:t>This requirement does not apply to BS operating in band 71.</w:t>
            </w:r>
          </w:p>
        </w:tc>
      </w:tr>
      <w:tr w:rsidR="0067113D" w:rsidRPr="00B20AE8" w14:paraId="37356C7C"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214DC954"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40315C7B" w14:textId="117710DA" w:rsidR="0067113D" w:rsidRPr="00B20AE8" w:rsidRDefault="0067113D" w:rsidP="0039402F">
            <w:pPr>
              <w:pStyle w:val="TAC"/>
            </w:pPr>
            <w:r>
              <w:t>663 – 698 MHz</w:t>
            </w:r>
          </w:p>
        </w:tc>
        <w:tc>
          <w:tcPr>
            <w:tcW w:w="1275" w:type="dxa"/>
            <w:gridSpan w:val="2"/>
            <w:tcBorders>
              <w:top w:val="single" w:sz="2" w:space="0" w:color="auto"/>
              <w:left w:val="single" w:sz="2" w:space="0" w:color="auto"/>
              <w:bottom w:val="single" w:sz="2" w:space="0" w:color="auto"/>
              <w:right w:val="single" w:sz="2" w:space="0" w:color="auto"/>
            </w:tcBorders>
          </w:tcPr>
          <w:p w14:paraId="40B5A0AB" w14:textId="4220E255"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2E18CA0" w14:textId="0EEDA55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1DC9B0E" w14:textId="1CDC2D61" w:rsidR="0067113D" w:rsidRPr="00B20AE8" w:rsidRDefault="0067113D" w:rsidP="0039402F">
            <w:pPr>
              <w:pStyle w:val="TAL"/>
            </w:pPr>
            <w:r>
              <w:t>This requirement does not apply to BS operating in band 71/n71, since it is already covered by the requirement in clause 6.7.6.3.5.3</w:t>
            </w:r>
          </w:p>
        </w:tc>
      </w:tr>
      <w:tr w:rsidR="0067113D" w:rsidRPr="00B20AE8" w14:paraId="3E6F0CEB"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78FA964" w14:textId="7924B1F1" w:rsidR="0067113D" w:rsidRPr="00B20AE8" w:rsidRDefault="0067113D" w:rsidP="0039402F">
            <w:pPr>
              <w:pStyle w:val="TAC"/>
            </w:pPr>
            <w:r>
              <w:t xml:space="preserve">E-UTRA Band </w:t>
            </w:r>
            <w:r>
              <w:rPr>
                <w:lang w:val="en-US"/>
              </w:rPr>
              <w:t>72</w:t>
            </w:r>
          </w:p>
        </w:tc>
        <w:tc>
          <w:tcPr>
            <w:tcW w:w="1701" w:type="dxa"/>
            <w:gridSpan w:val="2"/>
            <w:tcBorders>
              <w:top w:val="single" w:sz="2" w:space="0" w:color="auto"/>
              <w:left w:val="single" w:sz="4" w:space="0" w:color="auto"/>
              <w:bottom w:val="single" w:sz="2" w:space="0" w:color="auto"/>
              <w:right w:val="single" w:sz="2" w:space="0" w:color="auto"/>
            </w:tcBorders>
          </w:tcPr>
          <w:p w14:paraId="7D621AB8" w14:textId="0AFED21A" w:rsidR="0067113D" w:rsidRPr="00B20AE8" w:rsidRDefault="0067113D" w:rsidP="0039402F">
            <w:pPr>
              <w:pStyle w:val="TAC"/>
            </w:pPr>
            <w:r>
              <w:rPr>
                <w:lang w:eastAsia="zh-CN"/>
              </w:rPr>
              <w:t>46</w:t>
            </w:r>
            <w:r>
              <w:rPr>
                <w:lang w:val="en-US" w:eastAsia="zh-CN"/>
              </w:rPr>
              <w:t>1</w:t>
            </w:r>
            <w:r>
              <w:rPr>
                <w:lang w:eastAsia="zh-CN"/>
              </w:rPr>
              <w:t xml:space="preserve"> -</w:t>
            </w:r>
            <w:r>
              <w:rPr>
                <w:lang w:val="en-US" w:eastAsia="zh-CN"/>
              </w:rPr>
              <w:t xml:space="preserve"> </w:t>
            </w:r>
            <w:r>
              <w:rPr>
                <w:lang w:eastAsia="zh-CN"/>
              </w:rPr>
              <w:t>46</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7A80A4B" w14:textId="571272D9"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449FA60E" w14:textId="3F440B47"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BB23383" w14:textId="0E149586" w:rsidR="0067113D" w:rsidRPr="00B20AE8" w:rsidRDefault="0067113D" w:rsidP="0039402F">
            <w:pPr>
              <w:pStyle w:val="TAL"/>
            </w:pPr>
            <w:r>
              <w:t xml:space="preserve">This requirement does not apply to BS operating in band </w:t>
            </w:r>
            <w:r>
              <w:rPr>
                <w:lang w:val="en-US"/>
              </w:rPr>
              <w:t>31, 72 or 73</w:t>
            </w:r>
            <w:r>
              <w:rPr>
                <w:rFonts w:cs="v5.0.0"/>
                <w:lang w:val="en-US"/>
              </w:rPr>
              <w:t>.</w:t>
            </w:r>
          </w:p>
        </w:tc>
      </w:tr>
      <w:tr w:rsidR="0067113D" w:rsidRPr="00B20AE8" w14:paraId="3122BA9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454F7587"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145C93F0" w14:textId="41DD9249" w:rsidR="0067113D" w:rsidRPr="00B20AE8" w:rsidRDefault="0067113D" w:rsidP="0039402F">
            <w:pPr>
              <w:pStyle w:val="TAC"/>
            </w:pPr>
            <w:r>
              <w:rPr>
                <w:lang w:eastAsia="zh-CN"/>
              </w:rPr>
              <w:t>45</w:t>
            </w:r>
            <w:r>
              <w:rPr>
                <w:lang w:val="en-US" w:eastAsia="zh-CN"/>
              </w:rPr>
              <w:t>1</w:t>
            </w:r>
            <w:r>
              <w:rPr>
                <w:lang w:eastAsia="zh-CN"/>
              </w:rPr>
              <w:t xml:space="preserve"> -</w:t>
            </w:r>
            <w:r>
              <w:rPr>
                <w:lang w:val="en-US" w:eastAsia="zh-CN"/>
              </w:rPr>
              <w:t xml:space="preserve"> </w:t>
            </w:r>
            <w:r>
              <w:rPr>
                <w:lang w:eastAsia="zh-CN"/>
              </w:rPr>
              <w:t>45</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EA41423" w14:textId="3465A021"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7A5542A" w14:textId="1ED57F8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9A93BE" w14:textId="45C5A7D9" w:rsidR="0067113D" w:rsidRPr="00B20AE8" w:rsidRDefault="0067113D" w:rsidP="0039402F">
            <w:pPr>
              <w:pStyle w:val="TAL"/>
            </w:pPr>
            <w:r>
              <w:t xml:space="preserve">This requirement does not apply to BS operating in band </w:t>
            </w:r>
            <w:r>
              <w:rPr>
                <w:lang w:val="en-US"/>
              </w:rPr>
              <w:t>72</w:t>
            </w:r>
            <w:r>
              <w:rPr>
                <w:rFonts w:cs="v5.0.0"/>
              </w:rPr>
              <w:t xml:space="preserve">, </w:t>
            </w:r>
            <w:r>
              <w:t>since it is already covered by the requirement in clause 6.7.6.3.5.3</w:t>
            </w:r>
            <w:r w:rsidR="004162FB">
              <w:t>.</w:t>
            </w:r>
            <w:r>
              <w:rPr>
                <w:lang w:val="en-US" w:eastAsia="zh-CN"/>
              </w:rPr>
              <w:t xml:space="preserve"> </w:t>
            </w:r>
            <w:r>
              <w:t>This requirement does not apply to BS operating in band</w:t>
            </w:r>
            <w:r>
              <w:rPr>
                <w:lang w:eastAsia="zh-CN"/>
              </w:rPr>
              <w:t xml:space="preserve"> </w:t>
            </w:r>
            <w:r>
              <w:rPr>
                <w:lang w:val="en-US" w:eastAsia="zh-CN"/>
              </w:rPr>
              <w:t>73</w:t>
            </w:r>
            <w:r>
              <w:rPr>
                <w:lang w:eastAsia="zh-CN"/>
              </w:rPr>
              <w:t>.</w:t>
            </w:r>
          </w:p>
        </w:tc>
      </w:tr>
      <w:tr w:rsidR="0067113D" w:rsidRPr="00B20AE8" w14:paraId="29DB4060"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C5DE3AB" w14:textId="2E2E1B62" w:rsidR="0067113D" w:rsidRPr="00B20AE8" w:rsidRDefault="0067113D" w:rsidP="0039402F">
            <w:pPr>
              <w:pStyle w:val="TAC"/>
            </w:pPr>
            <w:r>
              <w:t xml:space="preserve">E-UTRA Band </w:t>
            </w:r>
            <w:r>
              <w:rPr>
                <w:lang w:val="en-US"/>
              </w:rPr>
              <w:t>7</w:t>
            </w:r>
            <w:r>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tcPr>
          <w:p w14:paraId="58F3C74C" w14:textId="788E9BA3" w:rsidR="0067113D" w:rsidRPr="00B20AE8" w:rsidRDefault="0067113D" w:rsidP="0039402F">
            <w:pPr>
              <w:pStyle w:val="TAC"/>
            </w:pPr>
            <w:r>
              <w:rPr>
                <w:lang w:eastAsia="zh-CN"/>
              </w:rPr>
              <w:t>46</w:t>
            </w:r>
            <w:r>
              <w:rPr>
                <w:lang w:val="en-US" w:eastAsia="zh-CN"/>
              </w:rPr>
              <w:t>0</w:t>
            </w:r>
            <w:r>
              <w:rPr>
                <w:lang w:eastAsia="zh-CN"/>
              </w:rPr>
              <w:t xml:space="preserve"> -</w:t>
            </w:r>
            <w:r>
              <w:rPr>
                <w:lang w:val="en-US" w:eastAsia="zh-CN"/>
              </w:rPr>
              <w:t xml:space="preserve"> </w:t>
            </w:r>
            <w:r>
              <w:rPr>
                <w:lang w:eastAsia="zh-CN"/>
              </w:rPr>
              <w:t>46</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1B31A6F2" w14:textId="1B3EA723"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5ADE60D0" w14:textId="5C73AAC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034EFAB" w14:textId="14FBC3CF" w:rsidR="0067113D" w:rsidRPr="00B20AE8" w:rsidRDefault="0067113D" w:rsidP="0039402F">
            <w:pPr>
              <w:pStyle w:val="TAL"/>
            </w:pPr>
            <w:r>
              <w:t xml:space="preserve">This requirement does not apply to BS operating in band </w:t>
            </w:r>
            <w:r>
              <w:rPr>
                <w:lang w:val="en-US"/>
              </w:rPr>
              <w:t>31</w:t>
            </w:r>
            <w:r>
              <w:rPr>
                <w:lang w:val="en-US" w:eastAsia="zh-CN"/>
              </w:rPr>
              <w:t>, 72</w:t>
            </w:r>
            <w:r>
              <w:rPr>
                <w:lang w:val="en-US"/>
              </w:rPr>
              <w:t xml:space="preserve"> </w:t>
            </w:r>
            <w:r>
              <w:rPr>
                <w:lang w:val="en-US" w:eastAsia="zh-CN"/>
              </w:rPr>
              <w:t>or</w:t>
            </w:r>
            <w:r>
              <w:rPr>
                <w:lang w:val="en-US"/>
              </w:rPr>
              <w:t xml:space="preserve"> 7</w:t>
            </w:r>
            <w:r>
              <w:rPr>
                <w:lang w:val="en-US" w:eastAsia="zh-CN"/>
              </w:rPr>
              <w:t>3</w:t>
            </w:r>
            <w:r>
              <w:rPr>
                <w:rFonts w:cs="v5.0.0"/>
                <w:lang w:val="en-US"/>
              </w:rPr>
              <w:t>.</w:t>
            </w:r>
          </w:p>
        </w:tc>
      </w:tr>
      <w:tr w:rsidR="0067113D" w:rsidRPr="00B20AE8" w14:paraId="2EF55252"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5B4160C4"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762A1A63" w14:textId="4F93B3A5" w:rsidR="0067113D" w:rsidRPr="00B20AE8" w:rsidRDefault="0067113D" w:rsidP="0039402F">
            <w:pPr>
              <w:pStyle w:val="TAC"/>
            </w:pPr>
            <w:r>
              <w:rPr>
                <w:lang w:eastAsia="zh-CN"/>
              </w:rPr>
              <w:t>45</w:t>
            </w:r>
            <w:r>
              <w:rPr>
                <w:lang w:val="en-US" w:eastAsia="zh-CN"/>
              </w:rPr>
              <w:t>0</w:t>
            </w:r>
            <w:r>
              <w:rPr>
                <w:lang w:eastAsia="zh-CN"/>
              </w:rPr>
              <w:t xml:space="preserve"> -</w:t>
            </w:r>
            <w:r>
              <w:rPr>
                <w:lang w:val="en-US" w:eastAsia="zh-CN"/>
              </w:rPr>
              <w:t xml:space="preserve"> </w:t>
            </w:r>
            <w:r>
              <w:rPr>
                <w:lang w:eastAsia="zh-CN"/>
              </w:rPr>
              <w:t>45</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48434A57" w14:textId="1FC190D2"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887C78B" w14:textId="515A436C"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BFEF476" w14:textId="4AC4FFDB" w:rsidR="0067113D" w:rsidRPr="00B20AE8" w:rsidRDefault="0067113D" w:rsidP="0039402F">
            <w:pPr>
              <w:pStyle w:val="TAL"/>
            </w:pPr>
            <w:r>
              <w:t xml:space="preserve">This requirement does not apply to BS operating in band </w:t>
            </w:r>
            <w:r>
              <w:rPr>
                <w:lang w:val="en-US"/>
              </w:rPr>
              <w:t>7</w:t>
            </w:r>
            <w:r>
              <w:rPr>
                <w:lang w:val="en-US" w:eastAsia="zh-CN"/>
              </w:rPr>
              <w:t>3</w:t>
            </w:r>
            <w:r>
              <w:rPr>
                <w:rFonts w:cs="v5.0.0"/>
              </w:rPr>
              <w:t xml:space="preserve">, </w:t>
            </w:r>
            <w:r>
              <w:t>since it is already covered by the requirement in clause 6.7.6.3.5.3</w:t>
            </w:r>
          </w:p>
        </w:tc>
      </w:tr>
      <w:tr w:rsidR="0067113D" w:rsidRPr="00B20AE8" w14:paraId="0F37865E"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463EC95" w14:textId="5F64F8E0" w:rsidR="0067113D" w:rsidRPr="00B20AE8" w:rsidRDefault="0067113D" w:rsidP="0039402F">
            <w:pPr>
              <w:pStyle w:val="TAC"/>
            </w:pPr>
            <w:r>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tcPr>
          <w:p w14:paraId="5877CCF8" w14:textId="57CB2B4F" w:rsidR="0067113D" w:rsidRPr="00B20AE8" w:rsidRDefault="0067113D" w:rsidP="0039402F">
            <w:pPr>
              <w:pStyle w:val="TAC"/>
            </w:pPr>
            <w:r>
              <w:t>1475 – 1518 MHz</w:t>
            </w:r>
          </w:p>
        </w:tc>
        <w:tc>
          <w:tcPr>
            <w:tcW w:w="1275" w:type="dxa"/>
            <w:gridSpan w:val="2"/>
            <w:tcBorders>
              <w:top w:val="single" w:sz="2" w:space="0" w:color="auto"/>
              <w:left w:val="single" w:sz="2" w:space="0" w:color="auto"/>
              <w:bottom w:val="single" w:sz="2" w:space="0" w:color="auto"/>
              <w:right w:val="single" w:sz="2" w:space="0" w:color="auto"/>
            </w:tcBorders>
          </w:tcPr>
          <w:p w14:paraId="06FF32D2" w14:textId="1EA87C61"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074D44E9" w14:textId="786E6A4A"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A594EF9" w14:textId="2BE098C3" w:rsidR="0067113D" w:rsidRPr="00B20AE8" w:rsidRDefault="0067113D" w:rsidP="0039402F">
            <w:pPr>
              <w:pStyle w:val="TAL"/>
            </w:pPr>
            <w:r>
              <w:t>This requirement does not apply to BS operating in band 11, 21, 32, 50 74 or 75.</w:t>
            </w:r>
          </w:p>
        </w:tc>
      </w:tr>
      <w:tr w:rsidR="0067113D" w:rsidRPr="00B20AE8" w14:paraId="69891C2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602A8ACE"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5B1BE5B0" w14:textId="623DB74E" w:rsidR="0067113D" w:rsidRPr="00B20AE8" w:rsidRDefault="0067113D" w:rsidP="0039402F">
            <w:pPr>
              <w:pStyle w:val="TAC"/>
            </w:pPr>
            <w:r>
              <w:t>1427 – 1470 MHz</w:t>
            </w:r>
          </w:p>
        </w:tc>
        <w:tc>
          <w:tcPr>
            <w:tcW w:w="1275" w:type="dxa"/>
            <w:gridSpan w:val="2"/>
            <w:tcBorders>
              <w:top w:val="single" w:sz="2" w:space="0" w:color="auto"/>
              <w:left w:val="single" w:sz="2" w:space="0" w:color="auto"/>
              <w:bottom w:val="single" w:sz="2" w:space="0" w:color="auto"/>
              <w:right w:val="single" w:sz="2" w:space="0" w:color="auto"/>
            </w:tcBorders>
          </w:tcPr>
          <w:p w14:paraId="58477D82" w14:textId="56A9D73F"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49A6C5A2" w14:textId="1B018ED9"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F8B6CA" w14:textId="02984E1A" w:rsidR="0067113D" w:rsidRPr="00B20AE8" w:rsidRDefault="0067113D" w:rsidP="0039402F">
            <w:pPr>
              <w:pStyle w:val="TAL"/>
            </w:pPr>
            <w:r>
              <w:t>This requirement does not apply to BS operating in Band 74, since it is already covered by the requirement in clause 6.7.6.3.5.3</w:t>
            </w:r>
            <w:r w:rsidR="004162FB">
              <w:t>.</w:t>
            </w:r>
            <w:r>
              <w:t xml:space="preserve"> This requirement does not apply to BS operating in band 32, 45, 50, 51, 75 or 76.</w:t>
            </w:r>
          </w:p>
        </w:tc>
      </w:tr>
      <w:tr w:rsidR="0067113D" w:rsidRPr="00B20AE8" w14:paraId="2FD64EB3"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4C0ADE69" w14:textId="687CEE3D" w:rsidR="0067113D" w:rsidRPr="00B20AE8" w:rsidRDefault="0067113D" w:rsidP="0039402F">
            <w:pPr>
              <w:pStyle w:val="TAC"/>
            </w:pPr>
            <w: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tcPr>
          <w:p w14:paraId="580349D8" w14:textId="1181A806" w:rsidR="0067113D" w:rsidRPr="00B20AE8" w:rsidRDefault="0067113D" w:rsidP="0039402F">
            <w:pPr>
              <w:pStyle w:val="TAC"/>
            </w:pPr>
            <w:r>
              <w:t>1432 - 1517 MHz</w:t>
            </w:r>
          </w:p>
        </w:tc>
        <w:tc>
          <w:tcPr>
            <w:tcW w:w="1275" w:type="dxa"/>
            <w:gridSpan w:val="2"/>
            <w:tcBorders>
              <w:top w:val="single" w:sz="2" w:space="0" w:color="auto"/>
              <w:left w:val="single" w:sz="2" w:space="0" w:color="auto"/>
              <w:bottom w:val="single" w:sz="2" w:space="0" w:color="auto"/>
              <w:right w:val="single" w:sz="2" w:space="0" w:color="auto"/>
            </w:tcBorders>
          </w:tcPr>
          <w:p w14:paraId="1134CC4C" w14:textId="4406172D"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318E3782" w14:textId="6BD59AFA"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7F43D09" w14:textId="3A1F2369" w:rsidR="0067113D" w:rsidRPr="00B20AE8" w:rsidRDefault="0067113D" w:rsidP="0039402F">
            <w:pPr>
              <w:pStyle w:val="TAL"/>
            </w:pPr>
            <w:r>
              <w:t>This requirement does not apply to BS operating in Band 11, 21, 32, 45, 50, 51, 74, 75 or 76.</w:t>
            </w:r>
          </w:p>
        </w:tc>
      </w:tr>
      <w:tr w:rsidR="0067113D" w:rsidRPr="00B20AE8" w14:paraId="1DA26B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B95E6FE" w14:textId="7077A025" w:rsidR="0067113D" w:rsidRPr="00B20AE8" w:rsidRDefault="0067113D" w:rsidP="0039402F">
            <w:pPr>
              <w:pStyle w:val="TAC"/>
            </w:pPr>
            <w: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tcPr>
          <w:p w14:paraId="50CB806E" w14:textId="2F76F75D" w:rsidR="0067113D" w:rsidRPr="00B20AE8" w:rsidRDefault="0067113D" w:rsidP="0039402F">
            <w:pPr>
              <w:pStyle w:val="TAC"/>
            </w:pPr>
            <w:r>
              <w:t>1427 - 1432 MHz</w:t>
            </w:r>
          </w:p>
        </w:tc>
        <w:tc>
          <w:tcPr>
            <w:tcW w:w="1275" w:type="dxa"/>
            <w:gridSpan w:val="2"/>
            <w:tcBorders>
              <w:top w:val="single" w:sz="2" w:space="0" w:color="auto"/>
              <w:left w:val="single" w:sz="2" w:space="0" w:color="auto"/>
              <w:bottom w:val="single" w:sz="2" w:space="0" w:color="auto"/>
              <w:right w:val="single" w:sz="2" w:space="0" w:color="auto"/>
            </w:tcBorders>
          </w:tcPr>
          <w:p w14:paraId="2A0AD3DA" w14:textId="4DBB33D8"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C6E2E81" w14:textId="78645A4C"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9FB02AD" w14:textId="52CEB724" w:rsidR="0067113D" w:rsidRPr="00B20AE8" w:rsidRDefault="0067113D" w:rsidP="0039402F">
            <w:pPr>
              <w:pStyle w:val="TAL"/>
            </w:pPr>
            <w:r>
              <w:t>This requirement does not apply to BS operating in Band 50, 51, 75 or 76.</w:t>
            </w:r>
          </w:p>
        </w:tc>
      </w:tr>
      <w:tr w:rsidR="0067113D" w:rsidRPr="00B20AE8" w14:paraId="2CF7BDC6"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AFF5656" w14:textId="4F3F6B9F" w:rsidR="0067113D" w:rsidRPr="00B20AE8" w:rsidRDefault="0067113D" w:rsidP="0039402F">
            <w:pPr>
              <w:pStyle w:val="TAC"/>
            </w:pPr>
            <w:r>
              <w:t>NR Band n77</w:t>
            </w:r>
          </w:p>
        </w:tc>
        <w:tc>
          <w:tcPr>
            <w:tcW w:w="1701" w:type="dxa"/>
            <w:gridSpan w:val="2"/>
            <w:tcBorders>
              <w:top w:val="single" w:sz="2" w:space="0" w:color="auto"/>
              <w:left w:val="single" w:sz="4" w:space="0" w:color="auto"/>
              <w:bottom w:val="single" w:sz="2" w:space="0" w:color="auto"/>
              <w:right w:val="single" w:sz="2" w:space="0" w:color="auto"/>
            </w:tcBorders>
          </w:tcPr>
          <w:p w14:paraId="30A00E1D" w14:textId="4A788FE6" w:rsidR="0067113D" w:rsidRPr="00B20AE8" w:rsidRDefault="0067113D" w:rsidP="0039402F">
            <w:pPr>
              <w:pStyle w:val="TAC"/>
            </w:pPr>
            <w:r>
              <w:t>3300 – 4200 MHz</w:t>
            </w:r>
          </w:p>
        </w:tc>
        <w:tc>
          <w:tcPr>
            <w:tcW w:w="1275" w:type="dxa"/>
            <w:gridSpan w:val="2"/>
            <w:tcBorders>
              <w:top w:val="single" w:sz="2" w:space="0" w:color="auto"/>
              <w:left w:val="single" w:sz="2" w:space="0" w:color="auto"/>
              <w:bottom w:val="single" w:sz="2" w:space="0" w:color="auto"/>
              <w:right w:val="single" w:sz="2" w:space="0" w:color="auto"/>
            </w:tcBorders>
          </w:tcPr>
          <w:p w14:paraId="074A4588" w14:textId="2E1D3663" w:rsidR="0067113D" w:rsidRPr="00B20AE8" w:rsidRDefault="0067113D" w:rsidP="0039402F">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75A2176" w14:textId="205505C2"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7C28867" w14:textId="1412C682" w:rsidR="0067113D" w:rsidRPr="00B20AE8" w:rsidRDefault="0067113D" w:rsidP="0039402F">
            <w:pPr>
              <w:pStyle w:val="TAL"/>
            </w:pPr>
            <w:r>
              <w:t xml:space="preserve">This is not applicable to BS operating in Band </w:t>
            </w:r>
            <w:r>
              <w:rPr>
                <w:lang w:eastAsia="zh-CN"/>
              </w:rPr>
              <w:t>42, 43, 48</w:t>
            </w:r>
          </w:p>
        </w:tc>
      </w:tr>
      <w:tr w:rsidR="0067113D" w:rsidRPr="00B20AE8" w14:paraId="3822BB6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37380D0D" w14:textId="156FB8E0" w:rsidR="0067113D" w:rsidRPr="00B20AE8" w:rsidRDefault="0067113D" w:rsidP="0039402F">
            <w:pPr>
              <w:pStyle w:val="TAC"/>
            </w:pPr>
            <w:r>
              <w:t>NR Band n78</w:t>
            </w:r>
          </w:p>
        </w:tc>
        <w:tc>
          <w:tcPr>
            <w:tcW w:w="1701" w:type="dxa"/>
            <w:gridSpan w:val="2"/>
            <w:tcBorders>
              <w:top w:val="single" w:sz="2" w:space="0" w:color="auto"/>
              <w:left w:val="single" w:sz="4" w:space="0" w:color="auto"/>
              <w:bottom w:val="single" w:sz="2" w:space="0" w:color="auto"/>
              <w:right w:val="single" w:sz="2" w:space="0" w:color="auto"/>
            </w:tcBorders>
          </w:tcPr>
          <w:p w14:paraId="7C59876E" w14:textId="73780846" w:rsidR="0067113D" w:rsidRPr="00B20AE8" w:rsidRDefault="0067113D" w:rsidP="0039402F">
            <w:pPr>
              <w:pStyle w:val="TAC"/>
            </w:pPr>
            <w:r>
              <w:t>3300 – 3800 MHz</w:t>
            </w:r>
          </w:p>
        </w:tc>
        <w:tc>
          <w:tcPr>
            <w:tcW w:w="1275" w:type="dxa"/>
            <w:gridSpan w:val="2"/>
            <w:tcBorders>
              <w:top w:val="single" w:sz="2" w:space="0" w:color="auto"/>
              <w:left w:val="single" w:sz="2" w:space="0" w:color="auto"/>
              <w:bottom w:val="single" w:sz="2" w:space="0" w:color="auto"/>
              <w:right w:val="single" w:sz="2" w:space="0" w:color="auto"/>
            </w:tcBorders>
          </w:tcPr>
          <w:p w14:paraId="11AD93C1" w14:textId="2DEECEC6" w:rsidR="0067113D" w:rsidRPr="00B20AE8" w:rsidRDefault="0067113D" w:rsidP="0039402F">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B0A1247" w14:textId="56DFA98B"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6C0C5A" w14:textId="64596717" w:rsidR="0067113D" w:rsidRPr="00B20AE8" w:rsidRDefault="0067113D" w:rsidP="0039402F">
            <w:pPr>
              <w:pStyle w:val="TAL"/>
            </w:pPr>
            <w:r>
              <w:t xml:space="preserve">This is not applicable to BS operating in Band 42, </w:t>
            </w:r>
            <w:r>
              <w:rPr>
                <w:lang w:eastAsia="zh-CN"/>
              </w:rPr>
              <w:t>43, 48</w:t>
            </w:r>
          </w:p>
        </w:tc>
      </w:tr>
      <w:tr w:rsidR="0067113D" w:rsidRPr="00B20AE8" w14:paraId="010359DB"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277B342F" w14:textId="03813CEE" w:rsidR="0067113D" w:rsidRPr="00B20AE8" w:rsidRDefault="0067113D" w:rsidP="0039402F">
            <w:pPr>
              <w:pStyle w:val="TAC"/>
            </w:pPr>
            <w:r>
              <w:t>NR Band n79</w:t>
            </w:r>
          </w:p>
        </w:tc>
        <w:tc>
          <w:tcPr>
            <w:tcW w:w="1701" w:type="dxa"/>
            <w:gridSpan w:val="2"/>
            <w:tcBorders>
              <w:top w:val="single" w:sz="2" w:space="0" w:color="auto"/>
              <w:left w:val="single" w:sz="4" w:space="0" w:color="auto"/>
              <w:bottom w:val="single" w:sz="2" w:space="0" w:color="auto"/>
              <w:right w:val="single" w:sz="2" w:space="0" w:color="auto"/>
            </w:tcBorders>
          </w:tcPr>
          <w:p w14:paraId="3C8DAE8A" w14:textId="167D1790" w:rsidR="0067113D" w:rsidRPr="00B20AE8" w:rsidRDefault="0067113D" w:rsidP="0039402F">
            <w:pPr>
              <w:pStyle w:val="TAC"/>
            </w:pPr>
            <w:r>
              <w:t>4400 – 5000 MHz</w:t>
            </w:r>
          </w:p>
        </w:tc>
        <w:tc>
          <w:tcPr>
            <w:tcW w:w="1275" w:type="dxa"/>
            <w:gridSpan w:val="2"/>
            <w:tcBorders>
              <w:top w:val="single" w:sz="2" w:space="0" w:color="auto"/>
              <w:left w:val="single" w:sz="2" w:space="0" w:color="auto"/>
              <w:bottom w:val="single" w:sz="2" w:space="0" w:color="auto"/>
              <w:right w:val="single" w:sz="2" w:space="0" w:color="auto"/>
            </w:tcBorders>
          </w:tcPr>
          <w:p w14:paraId="226DB834" w14:textId="389D0E15" w:rsidR="0067113D" w:rsidRPr="00B20AE8" w:rsidRDefault="0067113D" w:rsidP="0039402F">
            <w:pPr>
              <w:pStyle w:val="TAC"/>
            </w:pPr>
            <w:r>
              <w:t>-39.5 dBm</w:t>
            </w:r>
          </w:p>
        </w:tc>
        <w:tc>
          <w:tcPr>
            <w:tcW w:w="1418" w:type="dxa"/>
            <w:gridSpan w:val="2"/>
            <w:tcBorders>
              <w:top w:val="single" w:sz="2" w:space="0" w:color="auto"/>
              <w:left w:val="single" w:sz="2" w:space="0" w:color="auto"/>
              <w:bottom w:val="single" w:sz="2" w:space="0" w:color="auto"/>
              <w:right w:val="single" w:sz="2" w:space="0" w:color="auto"/>
            </w:tcBorders>
          </w:tcPr>
          <w:p w14:paraId="66407516" w14:textId="25A86E36"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1D8B0CC" w14:textId="2C8A815F" w:rsidR="0067113D" w:rsidRPr="00B20AE8" w:rsidRDefault="0067113D" w:rsidP="0039402F">
            <w:pPr>
              <w:pStyle w:val="TAL"/>
            </w:pPr>
          </w:p>
        </w:tc>
      </w:tr>
      <w:tr w:rsidR="0067113D" w:rsidRPr="00B20AE8" w14:paraId="2AC231B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89ACE91" w14:textId="57AFB769" w:rsidR="0067113D" w:rsidRPr="00B20AE8" w:rsidRDefault="0067113D" w:rsidP="0039402F">
            <w:pPr>
              <w:pStyle w:val="TAC"/>
            </w:pPr>
            <w:r>
              <w:t>NR Band n80</w:t>
            </w:r>
          </w:p>
        </w:tc>
        <w:tc>
          <w:tcPr>
            <w:tcW w:w="1701" w:type="dxa"/>
            <w:gridSpan w:val="2"/>
            <w:tcBorders>
              <w:top w:val="single" w:sz="2" w:space="0" w:color="auto"/>
              <w:left w:val="single" w:sz="4" w:space="0" w:color="auto"/>
              <w:bottom w:val="single" w:sz="2" w:space="0" w:color="auto"/>
              <w:right w:val="single" w:sz="2" w:space="0" w:color="auto"/>
            </w:tcBorders>
          </w:tcPr>
          <w:p w14:paraId="65F390BA" w14:textId="4EF26326" w:rsidR="0067113D" w:rsidRPr="00B20AE8" w:rsidRDefault="0067113D" w:rsidP="0039402F">
            <w:pPr>
              <w:pStyle w:val="TAC"/>
            </w:pPr>
            <w:r>
              <w:t>1710 - 1785 MHz</w:t>
            </w:r>
          </w:p>
        </w:tc>
        <w:tc>
          <w:tcPr>
            <w:tcW w:w="1275" w:type="dxa"/>
            <w:gridSpan w:val="2"/>
            <w:tcBorders>
              <w:top w:val="single" w:sz="2" w:space="0" w:color="auto"/>
              <w:left w:val="single" w:sz="2" w:space="0" w:color="auto"/>
              <w:bottom w:val="single" w:sz="2" w:space="0" w:color="auto"/>
              <w:right w:val="single" w:sz="2" w:space="0" w:color="auto"/>
            </w:tcBorders>
          </w:tcPr>
          <w:p w14:paraId="4C042548" w14:textId="7F7773C3"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61722B5" w14:textId="507CECE1"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5BC8EBC" w14:textId="27F8F13F" w:rsidR="0067113D" w:rsidRDefault="0067113D" w:rsidP="0039402F">
            <w:pPr>
              <w:pStyle w:val="TAL"/>
            </w:pPr>
            <w:r>
              <w:t>This requirement does not apply to BS operating in band 3, since it is already covered by the requirement in clause 6.7.6.3.5.3.</w:t>
            </w:r>
          </w:p>
          <w:p w14:paraId="720AFE14" w14:textId="144BC167" w:rsidR="0067113D" w:rsidRPr="00B20AE8" w:rsidRDefault="0067113D" w:rsidP="0039402F">
            <w:pPr>
              <w:pStyle w:val="TAL"/>
            </w:pPr>
            <w:r>
              <w:t>For BS operating in band 9, it applies for 1710 MHz to 1749.9 MHz and 1784.9 MHz to 1785 MHz, while the rest is covered in clause 6.7.6.3.5.3.</w:t>
            </w:r>
          </w:p>
        </w:tc>
      </w:tr>
      <w:tr w:rsidR="0067113D" w:rsidRPr="00B20AE8" w14:paraId="4A2E0B8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6F9007B" w14:textId="04814934" w:rsidR="0067113D" w:rsidRPr="00B20AE8" w:rsidRDefault="0067113D" w:rsidP="0039402F">
            <w:pPr>
              <w:pStyle w:val="TAC"/>
            </w:pPr>
            <w:r>
              <w:t>NR Band n81</w:t>
            </w:r>
          </w:p>
        </w:tc>
        <w:tc>
          <w:tcPr>
            <w:tcW w:w="1701" w:type="dxa"/>
            <w:gridSpan w:val="2"/>
            <w:tcBorders>
              <w:top w:val="single" w:sz="2" w:space="0" w:color="auto"/>
              <w:left w:val="single" w:sz="4" w:space="0" w:color="auto"/>
              <w:bottom w:val="single" w:sz="2" w:space="0" w:color="auto"/>
              <w:right w:val="single" w:sz="2" w:space="0" w:color="auto"/>
            </w:tcBorders>
          </w:tcPr>
          <w:p w14:paraId="49945CD4" w14:textId="71B32748" w:rsidR="0067113D" w:rsidRPr="00B20AE8" w:rsidRDefault="0067113D" w:rsidP="0039402F">
            <w:pPr>
              <w:pStyle w:val="TAC"/>
            </w:pPr>
            <w:r>
              <w:t>880 - 915 MHz</w:t>
            </w:r>
          </w:p>
        </w:tc>
        <w:tc>
          <w:tcPr>
            <w:tcW w:w="1275" w:type="dxa"/>
            <w:gridSpan w:val="2"/>
            <w:tcBorders>
              <w:top w:val="single" w:sz="2" w:space="0" w:color="auto"/>
              <w:left w:val="single" w:sz="2" w:space="0" w:color="auto"/>
              <w:bottom w:val="single" w:sz="2" w:space="0" w:color="auto"/>
              <w:right w:val="single" w:sz="2" w:space="0" w:color="auto"/>
            </w:tcBorders>
          </w:tcPr>
          <w:p w14:paraId="5BBA0B74" w14:textId="19F3C16B"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0B564433" w14:textId="0DF0216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78310F4" w14:textId="394749C9" w:rsidR="0067113D" w:rsidRPr="00B20AE8" w:rsidRDefault="0067113D" w:rsidP="0039402F">
            <w:pPr>
              <w:pStyle w:val="TAL"/>
            </w:pPr>
            <w:r>
              <w:t>This requirement does not apply to BS operating in band 8, since it is already covered by the requirement in clause 6.7.6.3.5.3.</w:t>
            </w:r>
          </w:p>
        </w:tc>
      </w:tr>
      <w:tr w:rsidR="0067113D" w:rsidRPr="00B20AE8" w14:paraId="6BEF0D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637C0371" w14:textId="527333A5" w:rsidR="0067113D" w:rsidRPr="00B20AE8" w:rsidRDefault="0067113D" w:rsidP="0039402F">
            <w:pPr>
              <w:pStyle w:val="TAC"/>
            </w:pPr>
            <w:r>
              <w:t>NR Band n82</w:t>
            </w:r>
          </w:p>
        </w:tc>
        <w:tc>
          <w:tcPr>
            <w:tcW w:w="1701" w:type="dxa"/>
            <w:gridSpan w:val="2"/>
            <w:tcBorders>
              <w:top w:val="single" w:sz="2" w:space="0" w:color="auto"/>
              <w:left w:val="single" w:sz="4" w:space="0" w:color="auto"/>
              <w:bottom w:val="single" w:sz="2" w:space="0" w:color="auto"/>
              <w:right w:val="single" w:sz="2" w:space="0" w:color="auto"/>
            </w:tcBorders>
          </w:tcPr>
          <w:p w14:paraId="279CED01" w14:textId="6321AC4A" w:rsidR="0067113D" w:rsidRPr="00B20AE8" w:rsidRDefault="0067113D" w:rsidP="0039402F">
            <w:pPr>
              <w:pStyle w:val="TAC"/>
            </w:pPr>
            <w:r>
              <w:t>832 - 862 MHz</w:t>
            </w:r>
          </w:p>
        </w:tc>
        <w:tc>
          <w:tcPr>
            <w:tcW w:w="1275" w:type="dxa"/>
            <w:gridSpan w:val="2"/>
            <w:tcBorders>
              <w:top w:val="single" w:sz="2" w:space="0" w:color="auto"/>
              <w:left w:val="single" w:sz="2" w:space="0" w:color="auto"/>
              <w:bottom w:val="single" w:sz="2" w:space="0" w:color="auto"/>
              <w:right w:val="single" w:sz="2" w:space="0" w:color="auto"/>
            </w:tcBorders>
          </w:tcPr>
          <w:p w14:paraId="4A3D08DE" w14:textId="09BDDAA7"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28A0DC2" w14:textId="08D50890"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53E8E8A" w14:textId="7EE674CA" w:rsidR="0067113D" w:rsidRPr="00B20AE8" w:rsidRDefault="0067113D" w:rsidP="0039402F">
            <w:pPr>
              <w:pStyle w:val="TAL"/>
            </w:pPr>
            <w:r>
              <w:t>This requirement does not apply to BS operating in band 20, since it is already covered by the requirement in clause 6.7.6.3.5.3.</w:t>
            </w:r>
          </w:p>
        </w:tc>
      </w:tr>
      <w:tr w:rsidR="0067113D" w:rsidRPr="00B20AE8" w14:paraId="429B3ACC"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CE267B6" w14:textId="47EE3348" w:rsidR="0067113D" w:rsidRPr="00B20AE8" w:rsidRDefault="0067113D" w:rsidP="0039402F">
            <w:pPr>
              <w:pStyle w:val="TAC"/>
            </w:pPr>
            <w:r>
              <w:t>NR Band n83</w:t>
            </w:r>
          </w:p>
        </w:tc>
        <w:tc>
          <w:tcPr>
            <w:tcW w:w="1701" w:type="dxa"/>
            <w:gridSpan w:val="2"/>
            <w:tcBorders>
              <w:top w:val="single" w:sz="2" w:space="0" w:color="auto"/>
              <w:left w:val="single" w:sz="4" w:space="0" w:color="auto"/>
              <w:bottom w:val="single" w:sz="2" w:space="0" w:color="auto"/>
              <w:right w:val="single" w:sz="2" w:space="0" w:color="auto"/>
            </w:tcBorders>
          </w:tcPr>
          <w:p w14:paraId="24B1809E" w14:textId="5A266D99" w:rsidR="0067113D" w:rsidRPr="00B20AE8" w:rsidRDefault="0067113D" w:rsidP="0039402F">
            <w:pPr>
              <w:pStyle w:val="TAC"/>
            </w:pPr>
            <w:r>
              <w:t>703 - 748 MHz</w:t>
            </w:r>
          </w:p>
        </w:tc>
        <w:tc>
          <w:tcPr>
            <w:tcW w:w="1275" w:type="dxa"/>
            <w:gridSpan w:val="2"/>
            <w:tcBorders>
              <w:top w:val="single" w:sz="2" w:space="0" w:color="auto"/>
              <w:left w:val="single" w:sz="2" w:space="0" w:color="auto"/>
              <w:bottom w:val="single" w:sz="2" w:space="0" w:color="auto"/>
              <w:right w:val="single" w:sz="2" w:space="0" w:color="auto"/>
            </w:tcBorders>
          </w:tcPr>
          <w:p w14:paraId="489FFC86" w14:textId="4119D798"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CA77353" w14:textId="5C610C4F"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F001E66" w14:textId="6A1B623D" w:rsidR="0067113D" w:rsidRPr="00B20AE8" w:rsidRDefault="0067113D" w:rsidP="0039402F">
            <w:pPr>
              <w:pStyle w:val="TAL"/>
            </w:pPr>
            <w:r>
              <w:t xml:space="preserve">This requirement does not apply to BS operating in band 28, since it is already covered by the requirement in clause 6.7.6.3.5.3. This requirement does not apply to BS operating in Band 44. For BS operating in Band 67, it applies for 703-736 MHz. </w:t>
            </w:r>
            <w:r>
              <w:rPr>
                <w:rFonts w:cs="v5.0.0"/>
              </w:rPr>
              <w:t>For BS operating in Band 68, it applies for 728 MHz to 733 MHz.</w:t>
            </w:r>
          </w:p>
        </w:tc>
      </w:tr>
      <w:tr w:rsidR="0067113D" w:rsidRPr="00B20AE8" w14:paraId="3B8C2062" w14:textId="77777777" w:rsidTr="00406D34">
        <w:trPr>
          <w:cantSplit/>
          <w:jc w:val="center"/>
        </w:trPr>
        <w:tc>
          <w:tcPr>
            <w:tcW w:w="1521" w:type="dxa"/>
            <w:gridSpan w:val="2"/>
            <w:tcBorders>
              <w:top w:val="single" w:sz="2" w:space="0" w:color="auto"/>
              <w:left w:val="single" w:sz="4" w:space="0" w:color="auto"/>
              <w:bottom w:val="single" w:sz="4" w:space="0" w:color="auto"/>
              <w:right w:val="single" w:sz="4" w:space="0" w:color="auto"/>
            </w:tcBorders>
          </w:tcPr>
          <w:p w14:paraId="582B74CE" w14:textId="3FF50CBB" w:rsidR="0067113D" w:rsidRPr="00B20AE8" w:rsidRDefault="0067113D" w:rsidP="0039402F">
            <w:pPr>
              <w:pStyle w:val="TAC"/>
            </w:pPr>
            <w:r>
              <w:t>NR Band n84</w:t>
            </w:r>
          </w:p>
        </w:tc>
        <w:tc>
          <w:tcPr>
            <w:tcW w:w="1701" w:type="dxa"/>
            <w:gridSpan w:val="2"/>
            <w:tcBorders>
              <w:top w:val="single" w:sz="2" w:space="0" w:color="auto"/>
              <w:left w:val="single" w:sz="4" w:space="0" w:color="auto"/>
              <w:bottom w:val="single" w:sz="2" w:space="0" w:color="auto"/>
              <w:right w:val="single" w:sz="2" w:space="0" w:color="auto"/>
            </w:tcBorders>
          </w:tcPr>
          <w:p w14:paraId="162CF4BB" w14:textId="1CAE0BA4" w:rsidR="0067113D" w:rsidRPr="00B20AE8" w:rsidRDefault="0067113D" w:rsidP="0039402F">
            <w:pPr>
              <w:pStyle w:val="TAC"/>
            </w:pPr>
            <w:r>
              <w:t>1920 - 1980 MHz</w:t>
            </w:r>
          </w:p>
        </w:tc>
        <w:tc>
          <w:tcPr>
            <w:tcW w:w="1275" w:type="dxa"/>
            <w:gridSpan w:val="2"/>
            <w:tcBorders>
              <w:top w:val="single" w:sz="2" w:space="0" w:color="auto"/>
              <w:left w:val="single" w:sz="2" w:space="0" w:color="auto"/>
              <w:bottom w:val="single" w:sz="2" w:space="0" w:color="auto"/>
              <w:right w:val="single" w:sz="2" w:space="0" w:color="auto"/>
            </w:tcBorders>
          </w:tcPr>
          <w:p w14:paraId="55B56101" w14:textId="3C55E5CE"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A57509C" w14:textId="19EBF9C4"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2BC4410" w14:textId="3794BDEA" w:rsidR="0067113D" w:rsidRPr="00B20AE8" w:rsidRDefault="0067113D" w:rsidP="0039402F">
            <w:pPr>
              <w:pStyle w:val="TAL"/>
            </w:pPr>
            <w:r>
              <w:t>This requirement does not apply to BS operating in band 1 or 65, since it is already covered by the requirement in clause 6.7.6.3.5.3.</w:t>
            </w:r>
          </w:p>
        </w:tc>
      </w:tr>
      <w:tr w:rsidR="0067113D" w:rsidRPr="00B20AE8" w14:paraId="639C9FD7"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09C33223" w14:textId="15C96243" w:rsidR="0067113D" w:rsidRPr="00B20AE8" w:rsidRDefault="0067113D" w:rsidP="0039402F">
            <w:pPr>
              <w:pStyle w:val="TAC"/>
            </w:pPr>
            <w:r>
              <w:t>E-UTRA Band 85</w:t>
            </w:r>
          </w:p>
        </w:tc>
        <w:tc>
          <w:tcPr>
            <w:tcW w:w="1701" w:type="dxa"/>
            <w:gridSpan w:val="2"/>
            <w:tcBorders>
              <w:top w:val="single" w:sz="2" w:space="0" w:color="auto"/>
              <w:left w:val="single" w:sz="4" w:space="0" w:color="auto"/>
              <w:bottom w:val="single" w:sz="2" w:space="0" w:color="auto"/>
              <w:right w:val="single" w:sz="2" w:space="0" w:color="auto"/>
            </w:tcBorders>
          </w:tcPr>
          <w:p w14:paraId="206716B9" w14:textId="37B88CD3" w:rsidR="0067113D" w:rsidRPr="00B20AE8" w:rsidRDefault="0067113D" w:rsidP="0039402F">
            <w:pPr>
              <w:pStyle w:val="TAC"/>
            </w:pPr>
            <w:r>
              <w:t>728 - 746 MHz</w:t>
            </w:r>
          </w:p>
        </w:tc>
        <w:tc>
          <w:tcPr>
            <w:tcW w:w="1275" w:type="dxa"/>
            <w:gridSpan w:val="2"/>
            <w:tcBorders>
              <w:top w:val="single" w:sz="2" w:space="0" w:color="auto"/>
              <w:left w:val="single" w:sz="2" w:space="0" w:color="auto"/>
              <w:bottom w:val="single" w:sz="2" w:space="0" w:color="auto"/>
              <w:right w:val="single" w:sz="2" w:space="0" w:color="auto"/>
            </w:tcBorders>
          </w:tcPr>
          <w:p w14:paraId="2DDF7EEA" w14:textId="0639C462"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214AA53" w14:textId="4836FDC9"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D731C2" w14:textId="687B9302" w:rsidR="0067113D" w:rsidRPr="00B20AE8" w:rsidRDefault="0067113D" w:rsidP="0039402F">
            <w:pPr>
              <w:pStyle w:val="TAL"/>
            </w:pPr>
            <w:r>
              <w:t>This requirement does not apply to BS operating in band 12, 29 or 85.</w:t>
            </w:r>
          </w:p>
        </w:tc>
      </w:tr>
      <w:tr w:rsidR="0067113D" w:rsidRPr="00B20AE8" w14:paraId="1838BCA5"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0AACD612"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239D37A6" w14:textId="55D57CE5" w:rsidR="0067113D" w:rsidRPr="00B20AE8" w:rsidRDefault="0067113D" w:rsidP="0039402F">
            <w:pPr>
              <w:pStyle w:val="TAC"/>
            </w:pPr>
            <w:r>
              <w:t>698 - 716 MHz</w:t>
            </w:r>
          </w:p>
        </w:tc>
        <w:tc>
          <w:tcPr>
            <w:tcW w:w="1275" w:type="dxa"/>
            <w:gridSpan w:val="2"/>
            <w:tcBorders>
              <w:top w:val="single" w:sz="2" w:space="0" w:color="auto"/>
              <w:left w:val="single" w:sz="2" w:space="0" w:color="auto"/>
              <w:bottom w:val="single" w:sz="2" w:space="0" w:color="auto"/>
              <w:right w:val="single" w:sz="2" w:space="0" w:color="auto"/>
            </w:tcBorders>
          </w:tcPr>
          <w:p w14:paraId="616C9D3D" w14:textId="0218CFEF"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ED9275F" w14:textId="1692572B"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BC824CE" w14:textId="6046883B" w:rsidR="0067113D" w:rsidRPr="00F437E4" w:rsidRDefault="0067113D" w:rsidP="0039402F">
            <w:pPr>
              <w:pStyle w:val="TAL"/>
            </w:pPr>
            <w:r>
              <w:t>This requirement does not apply to BS operating in band 85, since it is already covered by the requirement in clause 6.7.6.3.5.3 For BS operating in Band 29, it</w:t>
            </w:r>
            <w:r>
              <w:rPr>
                <w:rFonts w:eastAsia="MS PGothic"/>
              </w:rPr>
              <w:t xml:space="preserve"> applies 1 MHz below the Band 29 downlink operating band (Note 7).</w:t>
            </w:r>
          </w:p>
        </w:tc>
      </w:tr>
      <w:tr w:rsidR="0067113D" w:rsidRPr="00B20AE8" w14:paraId="7E33F415"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53A9B632" w14:textId="1BAB993D" w:rsidR="0067113D" w:rsidRPr="00B20AE8" w:rsidRDefault="0067113D" w:rsidP="0039402F">
            <w:pPr>
              <w:pStyle w:val="TAC"/>
            </w:pPr>
            <w:r>
              <w:t>NR Band n86</w:t>
            </w:r>
          </w:p>
        </w:tc>
        <w:tc>
          <w:tcPr>
            <w:tcW w:w="1701" w:type="dxa"/>
            <w:gridSpan w:val="2"/>
            <w:tcBorders>
              <w:top w:val="single" w:sz="2" w:space="0" w:color="auto"/>
              <w:left w:val="single" w:sz="4" w:space="0" w:color="auto"/>
              <w:bottom w:val="single" w:sz="2" w:space="0" w:color="auto"/>
              <w:right w:val="single" w:sz="2" w:space="0" w:color="auto"/>
            </w:tcBorders>
          </w:tcPr>
          <w:p w14:paraId="30BF751B" w14:textId="441573B3" w:rsidR="0067113D" w:rsidRPr="00B20AE8" w:rsidRDefault="0067113D" w:rsidP="0039402F">
            <w:pPr>
              <w:pStyle w:val="TAC"/>
            </w:pPr>
            <w:r>
              <w:t>1710 - 1780 MHz</w:t>
            </w:r>
          </w:p>
        </w:tc>
        <w:tc>
          <w:tcPr>
            <w:tcW w:w="1275" w:type="dxa"/>
            <w:gridSpan w:val="2"/>
            <w:tcBorders>
              <w:top w:val="single" w:sz="2" w:space="0" w:color="auto"/>
              <w:left w:val="single" w:sz="2" w:space="0" w:color="auto"/>
              <w:bottom w:val="single" w:sz="2" w:space="0" w:color="auto"/>
              <w:right w:val="single" w:sz="2" w:space="0" w:color="auto"/>
            </w:tcBorders>
          </w:tcPr>
          <w:p w14:paraId="3BFC5796" w14:textId="7664A038"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AB8F9F8" w14:textId="3CD56CB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55A8F31" w14:textId="5BACEBAA" w:rsidR="0067113D" w:rsidRPr="00B20AE8" w:rsidRDefault="0067113D" w:rsidP="0039402F">
            <w:pPr>
              <w:pStyle w:val="TAL"/>
            </w:pPr>
            <w:r>
              <w:t xml:space="preserve">This requirement does not apply to BS operating in band 66/n66, </w:t>
            </w:r>
            <w:r>
              <w:rPr>
                <w:rFonts w:cs="v5.0.0"/>
              </w:rPr>
              <w:t xml:space="preserve">since it is already covered by the requirement in clause 6.7.6.3.5.3, </w:t>
            </w:r>
            <w:r>
              <w:t>For BS operating in Band 4, it applies for 1755 MHz to 1780 MHz, while the rest is covered in clause </w:t>
            </w:r>
            <w:r>
              <w:rPr>
                <w:rFonts w:cs="v5.0.0"/>
              </w:rPr>
              <w:t>6.7.6.3.5.3,</w:t>
            </w:r>
            <w:r>
              <w:t xml:space="preserve"> For BS operating in Band 10, it applies for 1770 MHz to 1780 MHz, while the rest is covered in clause </w:t>
            </w:r>
            <w:r>
              <w:rPr>
                <w:rFonts w:cs="v5.0.0"/>
              </w:rPr>
              <w:t>6.7.6.3.5.3.</w:t>
            </w:r>
          </w:p>
        </w:tc>
      </w:tr>
    </w:tbl>
    <w:p w14:paraId="2A27CD0E" w14:textId="77777777" w:rsidR="00C33A48" w:rsidRPr="00B20AE8" w:rsidRDefault="00C33A48" w:rsidP="0039402F"/>
    <w:p w14:paraId="53F25CA4" w14:textId="6B426D60" w:rsidR="00C33A48" w:rsidRPr="00B20AE8" w:rsidRDefault="00C33A48" w:rsidP="0039402F">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r w:rsidR="007E1129" w:rsidRPr="0018206F">
        <w:t>Δf</w:t>
      </w:r>
      <w:r w:rsidR="007E1129"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00112EFD" w:rsidRPr="00B20AE8">
        <w:t>.7.1</w:t>
      </w:r>
      <w:r w:rsidRPr="00B20AE8">
        <w:t>). Emission limits for this excluded frequency range may be covered by local or regional requirements.</w:t>
      </w:r>
    </w:p>
    <w:p w14:paraId="13D8CF28" w14:textId="4F7B175A" w:rsidR="00C33A48" w:rsidRPr="00B20AE8" w:rsidRDefault="00C33A48" w:rsidP="0039402F">
      <w:pPr>
        <w:pStyle w:val="NO"/>
      </w:pPr>
      <w:r w:rsidRPr="00B20AE8">
        <w:t>NOTE 2:</w:t>
      </w:r>
      <w:r w:rsidRPr="00B20AE8">
        <w:tab/>
        <w:t xml:space="preserve">Table 6.7.6.4.5.3-1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F8FE142" w14:textId="77777777" w:rsidR="00C33A48" w:rsidRPr="00B20AE8" w:rsidRDefault="00C33A48" w:rsidP="0039402F">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14:paraId="4DC195DD" w14:textId="77777777" w:rsidR="00C33A48" w:rsidRPr="00B20AE8" w:rsidRDefault="00C33A48" w:rsidP="0039402F">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169F26EA" w14:textId="77777777" w:rsidR="00C33A48" w:rsidRPr="00B20AE8" w:rsidRDefault="00C33A48" w:rsidP="0039402F">
      <w:pPr>
        <w:pStyle w:val="NO"/>
      </w:pPr>
      <w:r w:rsidRPr="00B20AE8">
        <w:t>NOTE 6:</w:t>
      </w:r>
      <w:r w:rsidRPr="00B20AE8">
        <w:tab/>
        <w:t>For Band 28 BS, specific solutions may be required to fulfil the spurious emissions limits for BS for co-existence with Band 27 UL operating band.</w:t>
      </w:r>
    </w:p>
    <w:p w14:paraId="72A49A80" w14:textId="77777777" w:rsidR="00C33A48" w:rsidRPr="00B20AE8" w:rsidRDefault="00C33A48" w:rsidP="0039402F">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14:paraId="2FC802E2" w14:textId="77777777" w:rsidR="00C33A48" w:rsidRPr="00B20AE8" w:rsidRDefault="00C33A48" w:rsidP="0039402F">
      <w:pPr>
        <w:rPr>
          <w:rFonts w:cs="v3.8.0"/>
          <w:lang w:eastAsia="zh-CN"/>
        </w:rPr>
      </w:pPr>
      <w:r w:rsidRPr="00B20AE8">
        <w:t>The following requirement may be applied for the protection of PHS.</w:t>
      </w:r>
      <w:r w:rsidRPr="00B20AE8">
        <w:rPr>
          <w:rFonts w:cs="v3.8.0"/>
        </w:rPr>
        <w:t xml:space="preserve"> This requirement is also applicable at specified frequencies falling between </w:t>
      </w:r>
      <w:r w:rsidR="007E1129" w:rsidRPr="0018206F">
        <w:t>Δf</w:t>
      </w:r>
      <w:r w:rsidR="007E1129" w:rsidRPr="0018206F">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r w:rsidR="007E1129" w:rsidRPr="0018206F">
        <w:t>Δf</w:t>
      </w:r>
      <w:r w:rsidR="007E1129" w:rsidRPr="0018206F">
        <w:rPr>
          <w:vertAlign w:val="subscript"/>
        </w:rPr>
        <w:t>OBUE</w:t>
      </w:r>
      <w:r w:rsidRPr="00B20AE8">
        <w:t xml:space="preserve"> above the highest BS transmitter frequency of the </w:t>
      </w:r>
      <w:r w:rsidRPr="00B20AE8">
        <w:rPr>
          <w:i/>
        </w:rPr>
        <w:t>downlink operating band</w:t>
      </w:r>
      <w:r w:rsidRPr="00B20AE8">
        <w:t>.</w:t>
      </w:r>
    </w:p>
    <w:p w14:paraId="27235E9C" w14:textId="77777777" w:rsidR="00C33A48" w:rsidRPr="00B20AE8" w:rsidRDefault="00C33A48" w:rsidP="0039402F">
      <w:r w:rsidRPr="00B20AE8">
        <w:t>The TRP of any spurious emission shall not exceed:</w:t>
      </w:r>
    </w:p>
    <w:p w14:paraId="12F15D97" w14:textId="77777777" w:rsidR="00C33A48" w:rsidRPr="00B20AE8" w:rsidRDefault="00C33A48" w:rsidP="0039402F">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2850ED" w14:textId="77777777" w:rsidTr="006A2BF1">
        <w:trPr>
          <w:cantSplit/>
          <w:jc w:val="center"/>
        </w:trPr>
        <w:tc>
          <w:tcPr>
            <w:tcW w:w="2242" w:type="dxa"/>
          </w:tcPr>
          <w:p w14:paraId="50A0384E" w14:textId="77777777" w:rsidR="00C33A48" w:rsidRPr="00B20AE8" w:rsidRDefault="00C33A48" w:rsidP="0039402F">
            <w:pPr>
              <w:pStyle w:val="TAH"/>
            </w:pPr>
            <w:r w:rsidRPr="00B20AE8">
              <w:t>Frequency range</w:t>
            </w:r>
          </w:p>
        </w:tc>
        <w:tc>
          <w:tcPr>
            <w:tcW w:w="2126" w:type="dxa"/>
          </w:tcPr>
          <w:p w14:paraId="2D9CE8FF" w14:textId="77777777" w:rsidR="00C33A48" w:rsidRPr="00B20AE8" w:rsidRDefault="00C33A48" w:rsidP="0039402F">
            <w:pPr>
              <w:pStyle w:val="TAH"/>
            </w:pPr>
            <w:r w:rsidRPr="00B20AE8">
              <w:t>Maximum Level</w:t>
            </w:r>
          </w:p>
        </w:tc>
        <w:tc>
          <w:tcPr>
            <w:tcW w:w="864" w:type="dxa"/>
          </w:tcPr>
          <w:p w14:paraId="77A33E3F" w14:textId="77777777" w:rsidR="00C33A48" w:rsidRPr="00B20AE8" w:rsidRDefault="00C33A48" w:rsidP="0039402F">
            <w:pPr>
              <w:pStyle w:val="TAH"/>
            </w:pPr>
            <w:r w:rsidRPr="00B20AE8">
              <w:t>Measurement Bandwidth</w:t>
            </w:r>
          </w:p>
        </w:tc>
        <w:tc>
          <w:tcPr>
            <w:tcW w:w="3617" w:type="dxa"/>
          </w:tcPr>
          <w:p w14:paraId="4C97FF41" w14:textId="77777777" w:rsidR="00C33A48" w:rsidRPr="00B20AE8" w:rsidRDefault="00C33A48" w:rsidP="0039402F">
            <w:pPr>
              <w:pStyle w:val="TAH"/>
            </w:pPr>
            <w:r w:rsidRPr="00B20AE8">
              <w:t>Notes</w:t>
            </w:r>
          </w:p>
        </w:tc>
      </w:tr>
      <w:tr w:rsidR="004F339F" w:rsidRPr="00B20AE8" w14:paraId="2F14B4A0" w14:textId="77777777" w:rsidTr="006A2BF1">
        <w:trPr>
          <w:cantSplit/>
          <w:jc w:val="center"/>
        </w:trPr>
        <w:tc>
          <w:tcPr>
            <w:tcW w:w="2242" w:type="dxa"/>
            <w:tcBorders>
              <w:top w:val="single" w:sz="4" w:space="0" w:color="auto"/>
              <w:bottom w:val="single" w:sz="4" w:space="0" w:color="auto"/>
            </w:tcBorders>
          </w:tcPr>
          <w:p w14:paraId="6BB59F03" w14:textId="77777777" w:rsidR="00C33A48" w:rsidRPr="00B20AE8" w:rsidRDefault="00C33A48" w:rsidP="0039402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31A22D4D" w14:textId="77777777" w:rsidR="00DD6845" w:rsidRPr="00B20AE8" w:rsidRDefault="00C33A48" w:rsidP="0039402F">
            <w:pPr>
              <w:pStyle w:val="TAC"/>
            </w:pPr>
            <w:r w:rsidRPr="00B20AE8">
              <w:t>-32</w:t>
            </w:r>
            <w:r w:rsidR="00A92864" w:rsidRPr="00B20AE8">
              <w:t xml:space="preserve"> dBm</w:t>
            </w:r>
          </w:p>
        </w:tc>
        <w:tc>
          <w:tcPr>
            <w:tcW w:w="864" w:type="dxa"/>
            <w:tcBorders>
              <w:top w:val="single" w:sz="4" w:space="0" w:color="auto"/>
              <w:bottom w:val="single" w:sz="4" w:space="0" w:color="auto"/>
            </w:tcBorders>
          </w:tcPr>
          <w:p w14:paraId="35B0BC83" w14:textId="77777777" w:rsidR="00C33A48" w:rsidRPr="00B20AE8" w:rsidRDefault="00C33A48" w:rsidP="0039402F">
            <w:pPr>
              <w:pStyle w:val="TAC"/>
            </w:pPr>
            <w:r w:rsidRPr="00B20AE8">
              <w:t>300 kHz</w:t>
            </w:r>
          </w:p>
        </w:tc>
        <w:tc>
          <w:tcPr>
            <w:tcW w:w="3617" w:type="dxa"/>
            <w:tcBorders>
              <w:top w:val="single" w:sz="4" w:space="0" w:color="auto"/>
              <w:bottom w:val="single" w:sz="4" w:space="0" w:color="auto"/>
            </w:tcBorders>
          </w:tcPr>
          <w:p w14:paraId="583CC9C0" w14:textId="19F22D03" w:rsidR="00C33A48" w:rsidRPr="00B20AE8" w:rsidRDefault="00C33A48" w:rsidP="0039402F">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C33A48" w:rsidRPr="00B20AE8" w14:paraId="7912C708" w14:textId="77777777" w:rsidTr="006A2BF1">
        <w:trPr>
          <w:cantSplit/>
          <w:jc w:val="center"/>
        </w:trPr>
        <w:tc>
          <w:tcPr>
            <w:tcW w:w="8849" w:type="dxa"/>
            <w:gridSpan w:val="4"/>
            <w:tcBorders>
              <w:top w:val="single" w:sz="4" w:space="0" w:color="auto"/>
            </w:tcBorders>
          </w:tcPr>
          <w:p w14:paraId="48622ADA" w14:textId="77777777" w:rsidR="00C33A48" w:rsidRPr="00B20AE8" w:rsidRDefault="00C33A48" w:rsidP="0039402F">
            <w:pPr>
              <w:pStyle w:val="TAN"/>
            </w:pPr>
            <w:r w:rsidRPr="00B20AE8">
              <w:t>NOTE:</w:t>
            </w:r>
            <w:r w:rsidRPr="00B20AE8">
              <w:tab/>
              <w:t>The requirement is not applicable in China.</w:t>
            </w:r>
          </w:p>
        </w:tc>
      </w:tr>
    </w:tbl>
    <w:p w14:paraId="606A75F1" w14:textId="77777777" w:rsidR="00C33A48" w:rsidRPr="00B20AE8" w:rsidRDefault="00C33A48" w:rsidP="0039402F"/>
    <w:p w14:paraId="6F3B7816" w14:textId="77777777" w:rsidR="00C33A48" w:rsidRPr="00B20AE8" w:rsidRDefault="00C33A48" w:rsidP="0039402F">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77AE684" w14:textId="77777777" w:rsidR="00C33A48" w:rsidRPr="00B20AE8" w:rsidRDefault="00C33A48" w:rsidP="0039402F">
      <w:r w:rsidRPr="00B20AE8">
        <w:t>The TRP of any spurious emission shall not exceed:</w:t>
      </w:r>
    </w:p>
    <w:p w14:paraId="20EA3FFB" w14:textId="77777777" w:rsidR="00C33A48" w:rsidRPr="00B20AE8" w:rsidRDefault="00C33A48" w:rsidP="0039402F">
      <w:pPr>
        <w:pStyle w:val="TH"/>
        <w:rPr>
          <w:rFonts w:cs="v5.0.0"/>
        </w:rPr>
      </w:pPr>
      <w:r w:rsidRPr="00B20AE8">
        <w:rPr>
          <w:rFonts w:cs="v5.0.0"/>
        </w:rPr>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B7FC46F" w14:textId="77777777" w:rsidTr="006A2BF1">
        <w:trPr>
          <w:cantSplit/>
          <w:jc w:val="center"/>
        </w:trPr>
        <w:tc>
          <w:tcPr>
            <w:tcW w:w="2376" w:type="dxa"/>
          </w:tcPr>
          <w:p w14:paraId="55A5347C" w14:textId="77777777" w:rsidR="00C33A48" w:rsidRPr="00B20AE8" w:rsidRDefault="00C33A48" w:rsidP="0039402F">
            <w:pPr>
              <w:pStyle w:val="TAH"/>
            </w:pPr>
            <w:r w:rsidRPr="00B20AE8">
              <w:t>Operating Band</w:t>
            </w:r>
          </w:p>
        </w:tc>
        <w:tc>
          <w:tcPr>
            <w:tcW w:w="2376" w:type="dxa"/>
          </w:tcPr>
          <w:p w14:paraId="3DDB4AA5" w14:textId="77777777" w:rsidR="00C33A48" w:rsidRPr="00B20AE8" w:rsidRDefault="00C33A48" w:rsidP="0039402F">
            <w:pPr>
              <w:pStyle w:val="TAH"/>
            </w:pPr>
            <w:r w:rsidRPr="00B20AE8">
              <w:t>Frequency range</w:t>
            </w:r>
          </w:p>
        </w:tc>
        <w:tc>
          <w:tcPr>
            <w:tcW w:w="1276" w:type="dxa"/>
          </w:tcPr>
          <w:p w14:paraId="20CB6E5D" w14:textId="77777777" w:rsidR="00C33A48" w:rsidRPr="00B20AE8" w:rsidRDefault="00C33A48" w:rsidP="0039402F">
            <w:pPr>
              <w:pStyle w:val="TAH"/>
            </w:pPr>
            <w:r w:rsidRPr="00B20AE8">
              <w:t>Maximum Level</w:t>
            </w:r>
          </w:p>
        </w:tc>
        <w:tc>
          <w:tcPr>
            <w:tcW w:w="1418" w:type="dxa"/>
          </w:tcPr>
          <w:p w14:paraId="3755B822" w14:textId="77777777" w:rsidR="00C33A48" w:rsidRPr="00B20AE8" w:rsidRDefault="00C33A48" w:rsidP="0039402F">
            <w:pPr>
              <w:pStyle w:val="TAH"/>
            </w:pPr>
            <w:r w:rsidRPr="00B20AE8">
              <w:t>Measurement Bandwidth</w:t>
            </w:r>
          </w:p>
        </w:tc>
        <w:tc>
          <w:tcPr>
            <w:tcW w:w="1956" w:type="dxa"/>
          </w:tcPr>
          <w:p w14:paraId="6E85BBBA" w14:textId="77777777" w:rsidR="00C33A48" w:rsidRPr="00B20AE8" w:rsidRDefault="00C33A48" w:rsidP="0039402F">
            <w:pPr>
              <w:pStyle w:val="TAH"/>
            </w:pPr>
            <w:r w:rsidRPr="00B20AE8">
              <w:t>Notes</w:t>
            </w:r>
          </w:p>
        </w:tc>
      </w:tr>
      <w:tr w:rsidR="004F339F" w:rsidRPr="00B20AE8" w14:paraId="45AA3110" w14:textId="77777777" w:rsidTr="006A2BF1">
        <w:trPr>
          <w:cantSplit/>
          <w:jc w:val="center"/>
        </w:trPr>
        <w:tc>
          <w:tcPr>
            <w:tcW w:w="2376" w:type="dxa"/>
          </w:tcPr>
          <w:p w14:paraId="0F9FA587" w14:textId="77777777" w:rsidR="00C33A48" w:rsidRPr="00B20AE8" w:rsidRDefault="00C33A48" w:rsidP="0039402F">
            <w:pPr>
              <w:pStyle w:val="TAC"/>
            </w:pPr>
            <w:r w:rsidRPr="00B20AE8">
              <w:t>13</w:t>
            </w:r>
          </w:p>
        </w:tc>
        <w:tc>
          <w:tcPr>
            <w:tcW w:w="2376" w:type="dxa"/>
          </w:tcPr>
          <w:p w14:paraId="7A9DDF4A" w14:textId="77777777" w:rsidR="00C33A48" w:rsidRPr="00B20AE8" w:rsidRDefault="00C33A48" w:rsidP="0039402F">
            <w:pPr>
              <w:pStyle w:val="TAC"/>
            </w:pPr>
            <w:r w:rsidRPr="00B20AE8">
              <w:t>763 - 775 MHz</w:t>
            </w:r>
          </w:p>
        </w:tc>
        <w:tc>
          <w:tcPr>
            <w:tcW w:w="1276" w:type="dxa"/>
          </w:tcPr>
          <w:p w14:paraId="158C2361" w14:textId="77777777" w:rsidR="00C33A48" w:rsidRPr="00B20AE8" w:rsidRDefault="00C33A48" w:rsidP="0039402F">
            <w:pPr>
              <w:pStyle w:val="TAC"/>
            </w:pPr>
            <w:r w:rsidRPr="00B20AE8">
              <w:t>-37</w:t>
            </w:r>
            <w:r w:rsidR="00A92864" w:rsidRPr="00B20AE8">
              <w:t xml:space="preserve"> dBm</w:t>
            </w:r>
          </w:p>
        </w:tc>
        <w:tc>
          <w:tcPr>
            <w:tcW w:w="1418" w:type="dxa"/>
          </w:tcPr>
          <w:p w14:paraId="3C35FFB4" w14:textId="77777777" w:rsidR="00C33A48" w:rsidRPr="00B20AE8" w:rsidRDefault="00C33A48" w:rsidP="0039402F">
            <w:pPr>
              <w:pStyle w:val="TAC"/>
            </w:pPr>
            <w:r w:rsidRPr="00B20AE8">
              <w:t>6.25 kHz</w:t>
            </w:r>
          </w:p>
        </w:tc>
        <w:tc>
          <w:tcPr>
            <w:tcW w:w="1956" w:type="dxa"/>
          </w:tcPr>
          <w:p w14:paraId="7E9F7075" w14:textId="77777777" w:rsidR="00C33A48" w:rsidRPr="00B20AE8" w:rsidRDefault="00C33A48" w:rsidP="0039402F">
            <w:pPr>
              <w:pStyle w:val="TAC"/>
            </w:pPr>
          </w:p>
        </w:tc>
      </w:tr>
      <w:tr w:rsidR="004F339F" w:rsidRPr="00B20AE8" w14:paraId="37B05513" w14:textId="77777777" w:rsidTr="006A2BF1">
        <w:trPr>
          <w:cantSplit/>
          <w:jc w:val="center"/>
        </w:trPr>
        <w:tc>
          <w:tcPr>
            <w:tcW w:w="2376" w:type="dxa"/>
          </w:tcPr>
          <w:p w14:paraId="2D2916B2" w14:textId="77777777" w:rsidR="00C33A48" w:rsidRPr="00B20AE8" w:rsidRDefault="00C33A48" w:rsidP="0039402F">
            <w:pPr>
              <w:pStyle w:val="TAC"/>
            </w:pPr>
            <w:r w:rsidRPr="00B20AE8">
              <w:t>13</w:t>
            </w:r>
          </w:p>
        </w:tc>
        <w:tc>
          <w:tcPr>
            <w:tcW w:w="2376" w:type="dxa"/>
          </w:tcPr>
          <w:p w14:paraId="1C586303" w14:textId="77777777" w:rsidR="00C33A48" w:rsidRPr="00B20AE8" w:rsidRDefault="00C33A48" w:rsidP="0039402F">
            <w:pPr>
              <w:pStyle w:val="TAC"/>
            </w:pPr>
            <w:r w:rsidRPr="00B20AE8">
              <w:t>793 - 805 MHz</w:t>
            </w:r>
          </w:p>
        </w:tc>
        <w:tc>
          <w:tcPr>
            <w:tcW w:w="1276" w:type="dxa"/>
          </w:tcPr>
          <w:p w14:paraId="05DB3459" w14:textId="77777777" w:rsidR="00C33A48" w:rsidRPr="00B20AE8" w:rsidRDefault="00C33A48" w:rsidP="0039402F">
            <w:pPr>
              <w:pStyle w:val="TAC"/>
            </w:pPr>
            <w:r w:rsidRPr="00B20AE8">
              <w:t>-37</w:t>
            </w:r>
            <w:r w:rsidR="00A92864" w:rsidRPr="00B20AE8">
              <w:t xml:space="preserve"> dBm</w:t>
            </w:r>
          </w:p>
        </w:tc>
        <w:tc>
          <w:tcPr>
            <w:tcW w:w="1418" w:type="dxa"/>
          </w:tcPr>
          <w:p w14:paraId="4573EE08" w14:textId="77777777" w:rsidR="00C33A48" w:rsidRPr="00B20AE8" w:rsidRDefault="00C33A48" w:rsidP="0039402F">
            <w:pPr>
              <w:pStyle w:val="TAC"/>
            </w:pPr>
            <w:r w:rsidRPr="00B20AE8">
              <w:t>6.25 kHz</w:t>
            </w:r>
          </w:p>
        </w:tc>
        <w:tc>
          <w:tcPr>
            <w:tcW w:w="1956" w:type="dxa"/>
          </w:tcPr>
          <w:p w14:paraId="0B7F8F7D" w14:textId="77777777" w:rsidR="00C33A48" w:rsidRPr="00B20AE8" w:rsidRDefault="00C33A48" w:rsidP="0039402F">
            <w:pPr>
              <w:pStyle w:val="TAC"/>
            </w:pPr>
          </w:p>
        </w:tc>
      </w:tr>
      <w:tr w:rsidR="004F339F" w:rsidRPr="00B20AE8" w14:paraId="3218A970" w14:textId="77777777" w:rsidTr="006A2BF1">
        <w:trPr>
          <w:cantSplit/>
          <w:jc w:val="center"/>
        </w:trPr>
        <w:tc>
          <w:tcPr>
            <w:tcW w:w="2376" w:type="dxa"/>
          </w:tcPr>
          <w:p w14:paraId="02BC8941" w14:textId="77777777" w:rsidR="00C33A48" w:rsidRPr="00B20AE8" w:rsidRDefault="00C33A48" w:rsidP="0039402F">
            <w:pPr>
              <w:pStyle w:val="TAC"/>
            </w:pPr>
            <w:r w:rsidRPr="00B20AE8">
              <w:t>14</w:t>
            </w:r>
          </w:p>
        </w:tc>
        <w:tc>
          <w:tcPr>
            <w:tcW w:w="2376" w:type="dxa"/>
          </w:tcPr>
          <w:p w14:paraId="15EA43CE" w14:textId="77777777" w:rsidR="00C33A48" w:rsidRPr="00B20AE8" w:rsidRDefault="00C33A48" w:rsidP="0039402F">
            <w:pPr>
              <w:pStyle w:val="TAC"/>
            </w:pPr>
            <w:r w:rsidRPr="00B20AE8">
              <w:t>769 - 775 MHz</w:t>
            </w:r>
          </w:p>
        </w:tc>
        <w:tc>
          <w:tcPr>
            <w:tcW w:w="1276" w:type="dxa"/>
          </w:tcPr>
          <w:p w14:paraId="5737EA5D" w14:textId="77777777" w:rsidR="00C33A48" w:rsidRPr="00B20AE8" w:rsidRDefault="00C33A48" w:rsidP="0039402F">
            <w:pPr>
              <w:pStyle w:val="TAC"/>
            </w:pPr>
            <w:r w:rsidRPr="00B20AE8">
              <w:t>-37</w:t>
            </w:r>
            <w:r w:rsidR="00A92864" w:rsidRPr="00B20AE8">
              <w:t xml:space="preserve"> dBm</w:t>
            </w:r>
          </w:p>
        </w:tc>
        <w:tc>
          <w:tcPr>
            <w:tcW w:w="1418" w:type="dxa"/>
          </w:tcPr>
          <w:p w14:paraId="1726C8EE" w14:textId="77777777" w:rsidR="00C33A48" w:rsidRPr="00B20AE8" w:rsidRDefault="00C33A48" w:rsidP="0039402F">
            <w:pPr>
              <w:pStyle w:val="TAC"/>
            </w:pPr>
            <w:r w:rsidRPr="00B20AE8">
              <w:t>6.25 kHz</w:t>
            </w:r>
          </w:p>
        </w:tc>
        <w:tc>
          <w:tcPr>
            <w:tcW w:w="1956" w:type="dxa"/>
          </w:tcPr>
          <w:p w14:paraId="45F70F74" w14:textId="77777777" w:rsidR="00C33A48" w:rsidRPr="00B20AE8" w:rsidRDefault="00C33A48" w:rsidP="0039402F">
            <w:pPr>
              <w:pStyle w:val="TAC"/>
            </w:pPr>
          </w:p>
        </w:tc>
      </w:tr>
      <w:tr w:rsidR="00C33A48" w:rsidRPr="00B20AE8" w14:paraId="68623D92" w14:textId="77777777" w:rsidTr="006A2BF1">
        <w:trPr>
          <w:cantSplit/>
          <w:jc w:val="center"/>
        </w:trPr>
        <w:tc>
          <w:tcPr>
            <w:tcW w:w="2376" w:type="dxa"/>
          </w:tcPr>
          <w:p w14:paraId="7728EE6C" w14:textId="77777777" w:rsidR="00C33A48" w:rsidRPr="00B20AE8" w:rsidRDefault="00C33A48" w:rsidP="0039402F">
            <w:pPr>
              <w:pStyle w:val="TAC"/>
            </w:pPr>
            <w:r w:rsidRPr="00B20AE8">
              <w:t>14</w:t>
            </w:r>
          </w:p>
        </w:tc>
        <w:tc>
          <w:tcPr>
            <w:tcW w:w="2376" w:type="dxa"/>
          </w:tcPr>
          <w:p w14:paraId="784FA309" w14:textId="77777777" w:rsidR="00C33A48" w:rsidRPr="00B20AE8" w:rsidRDefault="00C33A48" w:rsidP="0039402F">
            <w:pPr>
              <w:pStyle w:val="TAC"/>
            </w:pPr>
            <w:r w:rsidRPr="00B20AE8">
              <w:t>799 - 805 MHz</w:t>
            </w:r>
          </w:p>
        </w:tc>
        <w:tc>
          <w:tcPr>
            <w:tcW w:w="1276" w:type="dxa"/>
          </w:tcPr>
          <w:p w14:paraId="222E8F93" w14:textId="77777777" w:rsidR="00C33A48" w:rsidRPr="00B20AE8" w:rsidRDefault="00C33A48" w:rsidP="0039402F">
            <w:pPr>
              <w:pStyle w:val="TAC"/>
            </w:pPr>
            <w:r w:rsidRPr="00B20AE8">
              <w:t>-37</w:t>
            </w:r>
            <w:r w:rsidR="00A92864" w:rsidRPr="00B20AE8">
              <w:t xml:space="preserve"> dBm</w:t>
            </w:r>
          </w:p>
        </w:tc>
        <w:tc>
          <w:tcPr>
            <w:tcW w:w="1418" w:type="dxa"/>
          </w:tcPr>
          <w:p w14:paraId="6F46C541" w14:textId="77777777" w:rsidR="00C33A48" w:rsidRPr="00B20AE8" w:rsidRDefault="00C33A48" w:rsidP="0039402F">
            <w:pPr>
              <w:pStyle w:val="TAC"/>
            </w:pPr>
            <w:r w:rsidRPr="00B20AE8">
              <w:t>6.25 kHz</w:t>
            </w:r>
          </w:p>
        </w:tc>
        <w:tc>
          <w:tcPr>
            <w:tcW w:w="1956" w:type="dxa"/>
          </w:tcPr>
          <w:p w14:paraId="090A3A10" w14:textId="77777777" w:rsidR="00C33A48" w:rsidRPr="00B20AE8" w:rsidRDefault="00C33A48" w:rsidP="0039402F">
            <w:pPr>
              <w:pStyle w:val="TAC"/>
            </w:pPr>
          </w:p>
        </w:tc>
      </w:tr>
    </w:tbl>
    <w:p w14:paraId="1BE0E800" w14:textId="77777777" w:rsidR="00C33A48" w:rsidRPr="00B20AE8" w:rsidRDefault="00C33A48" w:rsidP="0039402F"/>
    <w:p w14:paraId="1E31194D" w14:textId="77777777" w:rsidR="00C33A48" w:rsidRPr="00B20AE8" w:rsidRDefault="00C33A48" w:rsidP="0039402F">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CA45585" w14:textId="77777777" w:rsidR="00C33A48" w:rsidRPr="00B20AE8" w:rsidRDefault="00C33A48" w:rsidP="0039402F">
      <w:r w:rsidRPr="00B20AE8">
        <w:t>The TRP of any spurious emission shall not exceed:</w:t>
      </w:r>
    </w:p>
    <w:p w14:paraId="2771B226" w14:textId="77777777" w:rsidR="00C33A48" w:rsidRPr="00B20AE8" w:rsidRDefault="00C33A48" w:rsidP="0039402F">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DF1FB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CC25AF" w14:textId="77777777" w:rsidR="00C33A48" w:rsidRPr="00B20AE8" w:rsidRDefault="00C33A48" w:rsidP="0039402F">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65CE8828" w14:textId="77777777" w:rsidR="00C33A48" w:rsidRPr="00B20AE8" w:rsidRDefault="00C33A48" w:rsidP="0039402F">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3F4A61B7" w14:textId="77777777" w:rsidR="00C33A48" w:rsidRPr="00B20AE8" w:rsidRDefault="00C33A48" w:rsidP="0039402F">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239374A3" w14:textId="77777777" w:rsidR="00C33A48" w:rsidRPr="00B20AE8" w:rsidRDefault="00C33A48"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AEE4BCE" w14:textId="77777777" w:rsidR="00C33A48" w:rsidRPr="00B20AE8" w:rsidRDefault="00C33A48" w:rsidP="0039402F">
            <w:pPr>
              <w:pStyle w:val="TAH"/>
            </w:pPr>
            <w:r w:rsidRPr="00B20AE8">
              <w:t>Notes</w:t>
            </w:r>
          </w:p>
        </w:tc>
      </w:tr>
      <w:tr w:rsidR="00C33A48" w:rsidRPr="00B20AE8" w14:paraId="7B65DD8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CF7489" w14:textId="77777777" w:rsidR="00C33A48" w:rsidRPr="00B20AE8" w:rsidRDefault="00C33A48" w:rsidP="0039402F">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35B67E31" w14:textId="77777777" w:rsidR="00C33A48" w:rsidRPr="00B20AE8" w:rsidRDefault="00C33A48" w:rsidP="0039402F">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3513F026" w14:textId="77777777" w:rsidR="00DD6845" w:rsidRPr="00B20AE8" w:rsidRDefault="00C33A48" w:rsidP="0039402F">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58F0AD2E" w14:textId="77777777" w:rsidR="00C33A48" w:rsidRPr="00B20AE8" w:rsidRDefault="00C33A48" w:rsidP="0039402F">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2430B393" w14:textId="6D498FB7" w:rsidR="00C33A48" w:rsidRPr="00B20AE8" w:rsidRDefault="00C33A48" w:rsidP="0039402F">
            <w:pPr>
              <w:pStyle w:val="TAC"/>
            </w:pPr>
            <w:r w:rsidRPr="00B20AE8">
              <w:t>Applicable for offsets &gt; 37.5</w:t>
            </w:r>
            <w:r w:rsidR="00A33949">
              <w:t> </w:t>
            </w:r>
            <w:r w:rsidRPr="00B20AE8">
              <w:t>kHz from the channel edge</w:t>
            </w:r>
          </w:p>
        </w:tc>
      </w:tr>
    </w:tbl>
    <w:p w14:paraId="0DF056B1" w14:textId="77777777" w:rsidR="00C33A48" w:rsidRPr="00B20AE8" w:rsidRDefault="00C33A48" w:rsidP="0039402F"/>
    <w:p w14:paraId="0EA555F3" w14:textId="517C588A" w:rsidR="00406D34" w:rsidRPr="00B20AE8" w:rsidRDefault="00406D34" w:rsidP="0039402F">
      <w:pPr>
        <w:pStyle w:val="TH"/>
      </w:pPr>
      <w:r w:rsidRPr="00B20AE8">
        <w:t>Table 6.7.6.4.5.3-</w:t>
      </w:r>
      <w:r w:rsidRPr="00B20AE8">
        <w:rPr>
          <w:lang w:eastAsia="zh-CN"/>
        </w:rPr>
        <w:t>5</w:t>
      </w:r>
      <w:r w:rsidRPr="00B20AE8">
        <w:t xml:space="preserve">: </w:t>
      </w:r>
      <w:r>
        <w:t>Void</w:t>
      </w:r>
    </w:p>
    <w:p w14:paraId="29DA45DB" w14:textId="77777777" w:rsidR="00C33A48" w:rsidRPr="00B20AE8" w:rsidRDefault="00C33A48" w:rsidP="0039402F"/>
    <w:p w14:paraId="35B6A279" w14:textId="77777777" w:rsidR="00C33A48" w:rsidRPr="00B20AE8" w:rsidRDefault="00C33A48" w:rsidP="0039402F">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r w:rsidR="007E1129" w:rsidRPr="0018206F">
        <w:t>Δf</w:t>
      </w:r>
      <w:r w:rsidR="007E1129" w:rsidRPr="0018206F">
        <w:rPr>
          <w:vertAlign w:val="subscript"/>
        </w:rPr>
        <w:t>OBUE</w:t>
      </w:r>
      <w:r w:rsidRPr="00B20AE8">
        <w:t xml:space="preserve"> below the lowest frequency of the BS </w:t>
      </w:r>
      <w:r w:rsidRPr="00B20AE8">
        <w:rPr>
          <w:i/>
        </w:rPr>
        <w:t>downlink operating band</w:t>
      </w:r>
      <w:r w:rsidRPr="00B20AE8">
        <w:t xml:space="preserve"> up to </w:t>
      </w:r>
      <w:r w:rsidR="007E1129" w:rsidRPr="0018206F">
        <w:t>Δf</w:t>
      </w:r>
      <w:r w:rsidR="007E1129" w:rsidRPr="0018206F">
        <w:rPr>
          <w:vertAlign w:val="subscript"/>
        </w:rPr>
        <w:t>OBUE</w:t>
      </w:r>
      <w:r w:rsidRPr="00B20AE8">
        <w:t xml:space="preserve"> above the highest frequency of the BS </w:t>
      </w:r>
      <w:r w:rsidRPr="00B20AE8">
        <w:rPr>
          <w:i/>
        </w:rPr>
        <w:t>downlink operating band</w:t>
      </w:r>
      <w:r w:rsidRPr="00B20AE8">
        <w:t>.</w:t>
      </w:r>
    </w:p>
    <w:p w14:paraId="3A83D379" w14:textId="77777777" w:rsidR="00C33A48" w:rsidRPr="00B20AE8" w:rsidRDefault="00C33A48" w:rsidP="0039402F">
      <w:r w:rsidRPr="00B20AE8">
        <w:t>The TRP of any spurious emission shall not exceed:</w:t>
      </w:r>
    </w:p>
    <w:p w14:paraId="6E54A8CA" w14:textId="77777777" w:rsidR="00C33A48" w:rsidRPr="00B20AE8" w:rsidRDefault="00C33A48" w:rsidP="0039402F">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427A04C9" w14:textId="77777777" w:rsidTr="006A2BF1">
        <w:trPr>
          <w:cantSplit/>
          <w:jc w:val="center"/>
        </w:trPr>
        <w:tc>
          <w:tcPr>
            <w:tcW w:w="2323" w:type="dxa"/>
          </w:tcPr>
          <w:p w14:paraId="40DC336F" w14:textId="77777777" w:rsidR="00C33A48" w:rsidRPr="00B20AE8" w:rsidRDefault="00C33A48" w:rsidP="0039402F">
            <w:pPr>
              <w:pStyle w:val="TAH"/>
            </w:pPr>
            <w:r w:rsidRPr="00B20AE8">
              <w:t>Frequency range</w:t>
            </w:r>
          </w:p>
        </w:tc>
        <w:tc>
          <w:tcPr>
            <w:tcW w:w="2268" w:type="dxa"/>
          </w:tcPr>
          <w:p w14:paraId="5AAE1273" w14:textId="77777777" w:rsidR="00C33A48" w:rsidRPr="00B20AE8" w:rsidRDefault="00C33A48" w:rsidP="0039402F">
            <w:pPr>
              <w:pStyle w:val="TAH"/>
            </w:pPr>
            <w:r w:rsidRPr="00B20AE8">
              <w:t>Maximum Level</w:t>
            </w:r>
          </w:p>
        </w:tc>
        <w:tc>
          <w:tcPr>
            <w:tcW w:w="1560" w:type="dxa"/>
          </w:tcPr>
          <w:p w14:paraId="6306998C" w14:textId="77777777" w:rsidR="00C33A48" w:rsidRPr="00B20AE8" w:rsidRDefault="00C33A48" w:rsidP="0039402F">
            <w:pPr>
              <w:pStyle w:val="TAH"/>
            </w:pPr>
            <w:r w:rsidRPr="00B20AE8">
              <w:t>Measurement Bandwidth</w:t>
            </w:r>
          </w:p>
        </w:tc>
        <w:tc>
          <w:tcPr>
            <w:tcW w:w="875" w:type="dxa"/>
          </w:tcPr>
          <w:p w14:paraId="0F3D6C8D" w14:textId="77777777" w:rsidR="00C33A48" w:rsidRPr="00B20AE8" w:rsidRDefault="00C33A48" w:rsidP="0039402F">
            <w:pPr>
              <w:pStyle w:val="TAH"/>
            </w:pPr>
            <w:r w:rsidRPr="00B20AE8">
              <w:t>Notes</w:t>
            </w:r>
          </w:p>
        </w:tc>
      </w:tr>
      <w:tr w:rsidR="004F339F" w:rsidRPr="00B20AE8" w14:paraId="61C75098" w14:textId="77777777" w:rsidTr="006A2BF1">
        <w:trPr>
          <w:cantSplit/>
          <w:jc w:val="center"/>
        </w:trPr>
        <w:tc>
          <w:tcPr>
            <w:tcW w:w="2323" w:type="dxa"/>
          </w:tcPr>
          <w:p w14:paraId="5E166943" w14:textId="751CDF1F" w:rsidR="00C33A48" w:rsidRPr="00B20AE8" w:rsidRDefault="00C33A48" w:rsidP="0039402F">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1CD10BCE" w14:textId="77777777" w:rsidR="00C33A48" w:rsidRPr="00B20AE8" w:rsidRDefault="00C33A48" w:rsidP="0039402F">
            <w:pPr>
              <w:pStyle w:val="TAC"/>
            </w:pPr>
            <w:r w:rsidRPr="00B20AE8">
              <w:t>-33.4</w:t>
            </w:r>
            <w:r w:rsidR="00A92864" w:rsidRPr="00B20AE8">
              <w:t xml:space="preserve"> dBm</w:t>
            </w:r>
          </w:p>
        </w:tc>
        <w:tc>
          <w:tcPr>
            <w:tcW w:w="1560" w:type="dxa"/>
          </w:tcPr>
          <w:p w14:paraId="1ABE96DC" w14:textId="77777777" w:rsidR="00C33A48" w:rsidRPr="00B20AE8" w:rsidRDefault="00C33A48" w:rsidP="0039402F">
            <w:pPr>
              <w:pStyle w:val="TAC"/>
              <w:rPr>
                <w:noProof/>
              </w:rPr>
            </w:pPr>
            <w:r w:rsidRPr="00B20AE8">
              <w:rPr>
                <w:rFonts w:hint="eastAsia"/>
                <w:noProof/>
              </w:rPr>
              <w:t>1 MHz</w:t>
            </w:r>
          </w:p>
        </w:tc>
        <w:tc>
          <w:tcPr>
            <w:tcW w:w="875" w:type="dxa"/>
          </w:tcPr>
          <w:p w14:paraId="1CAE322B" w14:textId="77777777" w:rsidR="00C33A48" w:rsidRPr="00B20AE8" w:rsidRDefault="00C33A48" w:rsidP="0039402F">
            <w:pPr>
              <w:pStyle w:val="TAC"/>
            </w:pPr>
          </w:p>
        </w:tc>
      </w:tr>
      <w:tr w:rsidR="004F339F" w:rsidRPr="00B20AE8" w14:paraId="04F1C548" w14:textId="77777777" w:rsidTr="006A2BF1">
        <w:trPr>
          <w:cantSplit/>
          <w:jc w:val="center"/>
        </w:trPr>
        <w:tc>
          <w:tcPr>
            <w:tcW w:w="2323" w:type="dxa"/>
          </w:tcPr>
          <w:p w14:paraId="366BC12B" w14:textId="120D671A" w:rsidR="00C33A48" w:rsidRPr="00B20AE8" w:rsidRDefault="00C33A48" w:rsidP="0039402F">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5EDE6250" w14:textId="77777777" w:rsidR="00C33A48" w:rsidRPr="00B20AE8" w:rsidRDefault="00C33A48" w:rsidP="0039402F">
            <w:pPr>
              <w:pStyle w:val="TAC"/>
            </w:pPr>
            <w:r w:rsidRPr="00B20AE8">
              <w:t>-13.4</w:t>
            </w:r>
            <w:r w:rsidR="00A92864" w:rsidRPr="00B20AE8">
              <w:t xml:space="preserve"> dBm</w:t>
            </w:r>
          </w:p>
        </w:tc>
        <w:tc>
          <w:tcPr>
            <w:tcW w:w="1560" w:type="dxa"/>
          </w:tcPr>
          <w:p w14:paraId="146E9326" w14:textId="77777777" w:rsidR="00C33A48" w:rsidRPr="00B20AE8" w:rsidRDefault="00C33A48" w:rsidP="0039402F">
            <w:pPr>
              <w:pStyle w:val="TAC"/>
              <w:rPr>
                <w:noProof/>
              </w:rPr>
            </w:pPr>
            <w:r w:rsidRPr="00B20AE8">
              <w:rPr>
                <w:rFonts w:hint="eastAsia"/>
                <w:noProof/>
              </w:rPr>
              <w:t>1 MHz</w:t>
            </w:r>
          </w:p>
        </w:tc>
        <w:tc>
          <w:tcPr>
            <w:tcW w:w="875" w:type="dxa"/>
          </w:tcPr>
          <w:p w14:paraId="710FC47C" w14:textId="77777777" w:rsidR="00C33A48" w:rsidRPr="00B20AE8" w:rsidRDefault="00C33A48" w:rsidP="0039402F">
            <w:pPr>
              <w:pStyle w:val="TAC"/>
            </w:pPr>
          </w:p>
        </w:tc>
      </w:tr>
      <w:tr w:rsidR="004F339F" w:rsidRPr="00B20AE8" w14:paraId="1A9419F4" w14:textId="77777777" w:rsidTr="006A2BF1">
        <w:trPr>
          <w:cantSplit/>
          <w:jc w:val="center"/>
        </w:trPr>
        <w:tc>
          <w:tcPr>
            <w:tcW w:w="2323" w:type="dxa"/>
          </w:tcPr>
          <w:p w14:paraId="4A2A14ED" w14:textId="49FA4983" w:rsidR="00C33A48" w:rsidRPr="00B20AE8" w:rsidRDefault="00C33A48" w:rsidP="0039402F">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4B71A3A9" w14:textId="77777777" w:rsidR="00C33A48" w:rsidRPr="00B20AE8" w:rsidRDefault="00C33A48" w:rsidP="0039402F">
            <w:pPr>
              <w:pStyle w:val="TAC"/>
            </w:pPr>
            <w:r w:rsidRPr="00B20AE8">
              <w:t>-28.4</w:t>
            </w:r>
            <w:r w:rsidR="00A92864" w:rsidRPr="00B20AE8">
              <w:t xml:space="preserve"> dBm</w:t>
            </w:r>
          </w:p>
        </w:tc>
        <w:tc>
          <w:tcPr>
            <w:tcW w:w="1560" w:type="dxa"/>
          </w:tcPr>
          <w:p w14:paraId="61A062E2" w14:textId="77777777" w:rsidR="00C33A48" w:rsidRPr="00B20AE8" w:rsidRDefault="00C33A48" w:rsidP="0039402F">
            <w:pPr>
              <w:pStyle w:val="TAC"/>
              <w:rPr>
                <w:noProof/>
              </w:rPr>
            </w:pPr>
            <w:r w:rsidRPr="00B20AE8">
              <w:rPr>
                <w:rFonts w:hint="eastAsia"/>
                <w:noProof/>
              </w:rPr>
              <w:t>1 MHz</w:t>
            </w:r>
          </w:p>
        </w:tc>
        <w:tc>
          <w:tcPr>
            <w:tcW w:w="875" w:type="dxa"/>
          </w:tcPr>
          <w:p w14:paraId="60FE65CB" w14:textId="77777777" w:rsidR="00C33A48" w:rsidRPr="00B20AE8" w:rsidRDefault="00C33A48" w:rsidP="0039402F">
            <w:pPr>
              <w:pStyle w:val="TAC"/>
            </w:pPr>
          </w:p>
        </w:tc>
      </w:tr>
      <w:tr w:rsidR="004F339F" w:rsidRPr="00B20AE8" w14:paraId="4DECC1B6" w14:textId="77777777" w:rsidTr="006A2BF1">
        <w:trPr>
          <w:cantSplit/>
          <w:jc w:val="center"/>
        </w:trPr>
        <w:tc>
          <w:tcPr>
            <w:tcW w:w="2323" w:type="dxa"/>
          </w:tcPr>
          <w:p w14:paraId="3EB46D1F" w14:textId="7CFF855F" w:rsidR="00C33A48" w:rsidRPr="00B20AE8" w:rsidRDefault="00C33A48" w:rsidP="0039402F">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2ACB230B" w14:textId="77777777" w:rsidR="00C33A48" w:rsidRPr="00B20AE8" w:rsidRDefault="00C33A48" w:rsidP="0039402F">
            <w:pPr>
              <w:pStyle w:val="TAC"/>
            </w:pPr>
            <w:r w:rsidRPr="00B20AE8">
              <w:t>-30.4</w:t>
            </w:r>
            <w:r w:rsidR="00A92864" w:rsidRPr="00B20AE8">
              <w:t xml:space="preserve"> dBm</w:t>
            </w:r>
          </w:p>
        </w:tc>
        <w:tc>
          <w:tcPr>
            <w:tcW w:w="1560" w:type="dxa"/>
          </w:tcPr>
          <w:p w14:paraId="4E0C1C3C" w14:textId="77777777" w:rsidR="00C33A48" w:rsidRPr="00B20AE8" w:rsidRDefault="00C33A48" w:rsidP="0039402F">
            <w:pPr>
              <w:pStyle w:val="TAC"/>
              <w:rPr>
                <w:noProof/>
              </w:rPr>
            </w:pPr>
            <w:r w:rsidRPr="00B20AE8">
              <w:rPr>
                <w:rFonts w:hint="eastAsia"/>
                <w:noProof/>
              </w:rPr>
              <w:t>1 MHz</w:t>
            </w:r>
          </w:p>
        </w:tc>
        <w:tc>
          <w:tcPr>
            <w:tcW w:w="875" w:type="dxa"/>
          </w:tcPr>
          <w:p w14:paraId="41A40F53" w14:textId="77777777" w:rsidR="00C33A48" w:rsidRPr="00B20AE8" w:rsidRDefault="00C33A48" w:rsidP="0039402F">
            <w:pPr>
              <w:pStyle w:val="TAC"/>
            </w:pPr>
          </w:p>
        </w:tc>
      </w:tr>
      <w:tr w:rsidR="00C33A48" w:rsidRPr="00B20AE8" w14:paraId="201FEB43" w14:textId="77777777" w:rsidTr="006A2BF1">
        <w:trPr>
          <w:cantSplit/>
          <w:jc w:val="center"/>
        </w:trPr>
        <w:tc>
          <w:tcPr>
            <w:tcW w:w="2323" w:type="dxa"/>
          </w:tcPr>
          <w:p w14:paraId="0ED045CD" w14:textId="283AC974" w:rsidR="00C33A48" w:rsidRPr="001128A1" w:rsidRDefault="00C33A48" w:rsidP="0039402F">
            <w:pPr>
              <w:pStyle w:val="TAC"/>
            </w:pPr>
            <w:r w:rsidRPr="001128A1">
              <w:t>2370</w:t>
            </w:r>
            <w:r w:rsidR="00A33949" w:rsidRPr="001128A1">
              <w:t xml:space="preserve"> </w:t>
            </w:r>
            <w:r w:rsidRPr="001128A1">
              <w:t>MHz – 2395</w:t>
            </w:r>
            <w:r w:rsidR="00A33949" w:rsidRPr="001128A1">
              <w:t xml:space="preserve"> </w:t>
            </w:r>
            <w:r w:rsidRPr="001128A1">
              <w:t>MHz</w:t>
            </w:r>
          </w:p>
        </w:tc>
        <w:tc>
          <w:tcPr>
            <w:tcW w:w="2268" w:type="dxa"/>
          </w:tcPr>
          <w:p w14:paraId="6712856A" w14:textId="77777777" w:rsidR="00C33A48" w:rsidRPr="00B20AE8" w:rsidRDefault="00C33A48" w:rsidP="0039402F">
            <w:pPr>
              <w:pStyle w:val="TAC"/>
            </w:pPr>
            <w:r w:rsidRPr="00B20AE8">
              <w:t>-33.4</w:t>
            </w:r>
            <w:r w:rsidR="00A92864" w:rsidRPr="00B20AE8">
              <w:t xml:space="preserve"> dBm</w:t>
            </w:r>
          </w:p>
        </w:tc>
        <w:tc>
          <w:tcPr>
            <w:tcW w:w="1560" w:type="dxa"/>
          </w:tcPr>
          <w:p w14:paraId="4C951956" w14:textId="77777777" w:rsidR="00C33A48" w:rsidRPr="00B20AE8" w:rsidRDefault="00C33A48" w:rsidP="0039402F">
            <w:pPr>
              <w:pStyle w:val="TAC"/>
              <w:rPr>
                <w:noProof/>
              </w:rPr>
            </w:pPr>
            <w:r w:rsidRPr="00B20AE8">
              <w:rPr>
                <w:rFonts w:hint="eastAsia"/>
                <w:noProof/>
              </w:rPr>
              <w:t>1 MHz</w:t>
            </w:r>
          </w:p>
        </w:tc>
        <w:tc>
          <w:tcPr>
            <w:tcW w:w="875" w:type="dxa"/>
          </w:tcPr>
          <w:p w14:paraId="0EF9CC51" w14:textId="77777777" w:rsidR="00C33A48" w:rsidRPr="00B20AE8" w:rsidRDefault="00C33A48" w:rsidP="0039402F">
            <w:pPr>
              <w:pStyle w:val="TAC"/>
            </w:pPr>
          </w:p>
        </w:tc>
      </w:tr>
    </w:tbl>
    <w:p w14:paraId="039126C9" w14:textId="77777777" w:rsidR="00C33A48" w:rsidRPr="00B20AE8" w:rsidRDefault="00C33A48" w:rsidP="0039402F"/>
    <w:p w14:paraId="72899E65" w14:textId="77777777" w:rsidR="00C33A48" w:rsidRPr="00B20AE8" w:rsidRDefault="00C33A48" w:rsidP="0039402F">
      <w:r w:rsidRPr="00B20AE8">
        <w:t>The following requirement may apply to AAS BS operating in Band 48 in certain regions. The TRP of any spurious emission shall not exceed:</w:t>
      </w:r>
    </w:p>
    <w:p w14:paraId="248E7D6F" w14:textId="77777777" w:rsidR="00C33A48" w:rsidRPr="00B20AE8" w:rsidRDefault="00C33A48" w:rsidP="0039402F">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5AA56EEE"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6EBECE" w14:textId="77777777" w:rsidR="00C33A48" w:rsidRPr="00B20AE8" w:rsidRDefault="00C33A48" w:rsidP="0039402F">
            <w:pPr>
              <w:pStyle w:val="TAH"/>
            </w:pPr>
            <w:r w:rsidRPr="00B20AE8">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789A9024" w14:textId="77777777" w:rsidR="00C33A48" w:rsidRPr="00B20AE8" w:rsidRDefault="00C33A48" w:rsidP="0039402F">
            <w:pPr>
              <w:pStyle w:val="TAH"/>
            </w:pPr>
            <w:r w:rsidRPr="00B20AE8">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C98B4D4" w14:textId="77777777" w:rsidR="00C33A48" w:rsidRPr="00B20AE8" w:rsidRDefault="00C33A48"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95E1DAD" w14:textId="77777777" w:rsidR="00C33A48" w:rsidRPr="00B20AE8" w:rsidRDefault="00C33A48" w:rsidP="0039402F">
            <w:pPr>
              <w:pStyle w:val="TAH"/>
            </w:pPr>
            <w:r w:rsidRPr="00B20AE8">
              <w:t>Notes</w:t>
            </w:r>
          </w:p>
        </w:tc>
      </w:tr>
      <w:tr w:rsidR="004F339F" w:rsidRPr="00B20AE8" w14:paraId="771EF6ED"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79D8EAF" w14:textId="3FD92401" w:rsidR="00C33A48" w:rsidRPr="00B20AE8" w:rsidRDefault="00C33A48" w:rsidP="0039402F">
            <w:pPr>
              <w:pStyle w:val="TAC"/>
              <w:rPr>
                <w:rFonts w:cs="v5.0.0"/>
              </w:rPr>
            </w:pPr>
            <w:r w:rsidRPr="00B20AE8">
              <w:rPr>
                <w:noProof/>
              </w:rPr>
              <w:t>3530</w:t>
            </w:r>
            <w:r w:rsidR="00A33949">
              <w:rPr>
                <w:noProof/>
              </w:rPr>
              <w:t xml:space="preserve"> </w:t>
            </w:r>
            <w:r w:rsidRPr="00B20AE8">
              <w:rPr>
                <w:noProof/>
              </w:rPr>
              <w:t>MHz – 3720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12778A79" w14:textId="77777777" w:rsidR="00C33A48" w:rsidRPr="00B20AE8" w:rsidRDefault="00B8331F" w:rsidP="0039402F">
            <w:pPr>
              <w:pStyle w:val="TAC"/>
            </w:pPr>
            <w:r w:rsidRPr="00B20AE8">
              <w:t>-13 dBm</w:t>
            </w:r>
          </w:p>
        </w:tc>
        <w:tc>
          <w:tcPr>
            <w:tcW w:w="904" w:type="dxa"/>
            <w:tcBorders>
              <w:top w:val="single" w:sz="6" w:space="0" w:color="000000"/>
              <w:left w:val="single" w:sz="6" w:space="0" w:color="000000"/>
              <w:bottom w:val="single" w:sz="6" w:space="0" w:color="000000"/>
              <w:right w:val="single" w:sz="6" w:space="0" w:color="000000"/>
            </w:tcBorders>
          </w:tcPr>
          <w:p w14:paraId="0F07EE98" w14:textId="77777777" w:rsidR="00C33A48" w:rsidRPr="00B20AE8" w:rsidRDefault="00C33A48" w:rsidP="0039402F">
            <w:pPr>
              <w:pStyle w:val="TAC"/>
              <w:rPr>
                <w:lang w:eastAsia="zh-CN"/>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58FE42" w14:textId="61E07959" w:rsidR="00C33A48" w:rsidRPr="00B20AE8" w:rsidRDefault="00C33A48" w:rsidP="0039402F">
            <w:pPr>
              <w:pStyle w:val="TAC"/>
            </w:pPr>
            <w:r w:rsidRPr="00B20AE8">
              <w:t>Applicable 10</w:t>
            </w:r>
            <w:r w:rsidR="00A33949">
              <w:t xml:space="preserve"> </w:t>
            </w:r>
            <w:r w:rsidRPr="00B20AE8">
              <w:t xml:space="preserve">MHz from the assigned channel edge </w:t>
            </w:r>
          </w:p>
        </w:tc>
      </w:tr>
      <w:tr w:rsidR="00C33A48" w:rsidRPr="00B20AE8" w14:paraId="3C0E2AF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9F3D0D7" w14:textId="045604BD" w:rsidR="00C33A48" w:rsidRPr="00B20AE8" w:rsidRDefault="00C33A48" w:rsidP="0039402F">
            <w:pPr>
              <w:pStyle w:val="TAC"/>
              <w:rPr>
                <w:noProof/>
              </w:rPr>
            </w:pPr>
            <w:r w:rsidRPr="00B20AE8">
              <w:rPr>
                <w:noProof/>
              </w:rPr>
              <w:t>3100</w:t>
            </w:r>
            <w:r w:rsidR="00A33949">
              <w:rPr>
                <w:noProof/>
              </w:rPr>
              <w:t xml:space="preserve"> </w:t>
            </w:r>
            <w:r w:rsidRPr="00B20AE8">
              <w:rPr>
                <w:noProof/>
              </w:rPr>
              <w:t>MHz – 3530</w:t>
            </w:r>
            <w:r w:rsidR="00A33949">
              <w:rPr>
                <w:noProof/>
              </w:rPr>
              <w:t xml:space="preserve"> </w:t>
            </w:r>
            <w:r w:rsidRPr="00B20AE8">
              <w:rPr>
                <w:noProof/>
              </w:rPr>
              <w:t>MHz</w:t>
            </w:r>
          </w:p>
          <w:p w14:paraId="199FB3EE" w14:textId="4400AC21" w:rsidR="00C33A48" w:rsidRPr="00B20AE8" w:rsidRDefault="00C33A48" w:rsidP="0039402F">
            <w:pPr>
              <w:pStyle w:val="TAC"/>
              <w:rPr>
                <w:noProof/>
              </w:rPr>
            </w:pPr>
            <w:r w:rsidRPr="00B20AE8">
              <w:rPr>
                <w:noProof/>
              </w:rPr>
              <w:t>3720</w:t>
            </w:r>
            <w:r w:rsidR="00A33949">
              <w:rPr>
                <w:noProof/>
              </w:rPr>
              <w:t xml:space="preserve"> </w:t>
            </w:r>
            <w:r w:rsidRPr="00B20AE8">
              <w:rPr>
                <w:noProof/>
              </w:rPr>
              <w:t>MHz – 4200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EC673A0" w14:textId="77777777" w:rsidR="00C33A48" w:rsidRPr="00B20AE8" w:rsidRDefault="00C33A48" w:rsidP="0039402F">
            <w:pPr>
              <w:pStyle w:val="TAC"/>
            </w:pPr>
            <w:r w:rsidRPr="00B20AE8">
              <w:t>-28.</w:t>
            </w:r>
            <w:r w:rsidR="00D1440E" w:rsidRPr="00B20AE8">
              <w:t>0</w:t>
            </w:r>
            <w:r w:rsidR="00A92864" w:rsidRPr="00B20AE8">
              <w:t xml:space="preserve"> dBm</w:t>
            </w:r>
          </w:p>
          <w:p w14:paraId="3E4E8383" w14:textId="77777777" w:rsidR="00C33A48" w:rsidRPr="00B20AE8" w:rsidRDefault="00C33A48" w:rsidP="0039402F">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65180FE1" w14:textId="77777777" w:rsidR="00C33A48" w:rsidRPr="00B20AE8" w:rsidRDefault="00C33A48" w:rsidP="0039402F">
            <w:pPr>
              <w:pStyle w:val="TAC"/>
              <w:rPr>
                <w:szCs w:val="22"/>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7261C07" w14:textId="77777777" w:rsidR="00C33A48" w:rsidRPr="00B20AE8" w:rsidRDefault="00C33A48" w:rsidP="0039402F"/>
        </w:tc>
      </w:tr>
    </w:tbl>
    <w:p w14:paraId="0692E0DC" w14:textId="77777777" w:rsidR="00C33A48" w:rsidRPr="00B20AE8" w:rsidRDefault="00C33A48" w:rsidP="0039402F"/>
    <w:p w14:paraId="4BC901F5" w14:textId="6C65956A" w:rsidR="00C33A48" w:rsidRPr="00B20AE8" w:rsidRDefault="00C33A48" w:rsidP="0039402F">
      <w:pPr>
        <w:rPr>
          <w:rFonts w:cs="v3.8.0"/>
        </w:rPr>
      </w:pPr>
      <w:r w:rsidRPr="00B20AE8">
        <w:t xml:space="preserve">In addition to the requirements in </w:t>
      </w:r>
      <w:r w:rsidR="003D3C64">
        <w:t>clause</w:t>
      </w:r>
      <w:r w:rsidRPr="00B20AE8">
        <w:t xml:space="preserve">s 6.7.6.5.3.1, 6.7.6.5.3.2, 6.7.6.5.3.3 and above in the present </w:t>
      </w:r>
      <w:r w:rsidR="003D3C64">
        <w:t>clause</w:t>
      </w:r>
      <w:r w:rsidRPr="00B20AE8">
        <w:t>, the AAS BS may have to comply with the applicable emission limits established by FCC Title 47</w:t>
      </w:r>
      <w:r w:rsidR="003D3C64">
        <w:t> </w:t>
      </w:r>
      <w:r w:rsidR="003D3C64" w:rsidRPr="00B20AE8">
        <w:t>[</w:t>
      </w:r>
      <w:r w:rsidR="00A92864" w:rsidRPr="00B20AE8">
        <w:t>1</w:t>
      </w:r>
      <w:r w:rsidR="00FA313F" w:rsidRPr="00B20AE8">
        <w:t>8</w:t>
      </w:r>
      <w:r w:rsidRPr="00B20AE8">
        <w:t>], when deployed in regions where those limits are applied, and under the conditions declared by the manufacturer.</w:t>
      </w:r>
    </w:p>
    <w:p w14:paraId="795CEA05" w14:textId="77777777" w:rsidR="00C33A48" w:rsidRPr="00B20AE8" w:rsidRDefault="00C33A48" w:rsidP="0039402F">
      <w:pPr>
        <w:pStyle w:val="TH"/>
        <w:rPr>
          <w:lang w:eastAsia="zh-CN"/>
        </w:rPr>
      </w:pPr>
      <w:r w:rsidRPr="00B20AE8">
        <w:t>Table 6.7.6.4.5.3-</w:t>
      </w:r>
      <w:r w:rsidRPr="00B20AE8">
        <w:rPr>
          <w:lang w:eastAsia="zh-CN"/>
        </w:rPr>
        <w:t>8</w:t>
      </w:r>
      <w:r w:rsidRPr="00B20AE8">
        <w:t xml:space="preserve">: </w:t>
      </w:r>
      <w:r w:rsidR="00DC6B3E" w:rsidRPr="00B20AE8">
        <w:t>Void</w:t>
      </w:r>
    </w:p>
    <w:p w14:paraId="7C8AAFBC" w14:textId="77777777" w:rsidR="00DC6B3E" w:rsidRPr="00B20AE8" w:rsidRDefault="00DC6B3E" w:rsidP="0039402F">
      <w:pPr>
        <w:rPr>
          <w:lang w:eastAsia="zh-CN"/>
        </w:rPr>
      </w:pPr>
    </w:p>
    <w:p w14:paraId="6F84AB1E" w14:textId="77777777" w:rsidR="00C33A48" w:rsidRPr="00B20AE8" w:rsidRDefault="00C33A48" w:rsidP="0039402F">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FA5866C" w14:textId="77777777" w:rsidR="00C33A48" w:rsidRPr="00B20AE8" w:rsidRDefault="00C33A48" w:rsidP="0039402F">
      <w:r w:rsidRPr="00B20AE8">
        <w:t>The TRP of any spurious emission shall not exceed:</w:t>
      </w:r>
    </w:p>
    <w:p w14:paraId="1C22C610" w14:textId="77777777" w:rsidR="00C33A48" w:rsidRPr="00B20AE8" w:rsidRDefault="00C33A48" w:rsidP="0039402F">
      <w:pPr>
        <w:pStyle w:val="TH"/>
        <w:rPr>
          <w:rFonts w:cs="v5.0.0"/>
        </w:rPr>
      </w:pPr>
      <w:r w:rsidRPr="00B20AE8">
        <w:rPr>
          <w:rFonts w:cs="v5.0.0"/>
        </w:rPr>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C57C846" w14:textId="77777777" w:rsidTr="006A2BF1">
        <w:trPr>
          <w:cantSplit/>
          <w:jc w:val="center"/>
        </w:trPr>
        <w:tc>
          <w:tcPr>
            <w:tcW w:w="2376" w:type="dxa"/>
          </w:tcPr>
          <w:p w14:paraId="7D150BB5" w14:textId="77777777" w:rsidR="00C33A48" w:rsidRPr="00B20AE8" w:rsidRDefault="00C33A48" w:rsidP="0039402F">
            <w:pPr>
              <w:pStyle w:val="TAH"/>
            </w:pPr>
            <w:r w:rsidRPr="00B20AE8">
              <w:t>Operating Band</w:t>
            </w:r>
          </w:p>
        </w:tc>
        <w:tc>
          <w:tcPr>
            <w:tcW w:w="2376" w:type="dxa"/>
          </w:tcPr>
          <w:p w14:paraId="2B6F0BED" w14:textId="77777777" w:rsidR="00C33A48" w:rsidRPr="00B20AE8" w:rsidRDefault="00C33A48" w:rsidP="0039402F">
            <w:pPr>
              <w:pStyle w:val="TAH"/>
            </w:pPr>
            <w:r w:rsidRPr="00B20AE8">
              <w:t>Frequency range</w:t>
            </w:r>
          </w:p>
        </w:tc>
        <w:tc>
          <w:tcPr>
            <w:tcW w:w="1276" w:type="dxa"/>
          </w:tcPr>
          <w:p w14:paraId="5E294F99" w14:textId="77777777" w:rsidR="00C33A48" w:rsidRPr="00B20AE8" w:rsidRDefault="00C33A48" w:rsidP="0039402F">
            <w:pPr>
              <w:pStyle w:val="TAH"/>
            </w:pPr>
            <w:r w:rsidRPr="00B20AE8">
              <w:t>Maximum Level</w:t>
            </w:r>
          </w:p>
        </w:tc>
        <w:tc>
          <w:tcPr>
            <w:tcW w:w="1418" w:type="dxa"/>
          </w:tcPr>
          <w:p w14:paraId="71DF8BE0" w14:textId="77777777" w:rsidR="00C33A48" w:rsidRPr="00B20AE8" w:rsidRDefault="00C33A48" w:rsidP="0039402F">
            <w:pPr>
              <w:pStyle w:val="TAH"/>
            </w:pPr>
            <w:r w:rsidRPr="00B20AE8">
              <w:t>Measurement Bandwidth</w:t>
            </w:r>
          </w:p>
        </w:tc>
        <w:tc>
          <w:tcPr>
            <w:tcW w:w="1956" w:type="dxa"/>
          </w:tcPr>
          <w:p w14:paraId="280614C6" w14:textId="77777777" w:rsidR="00C33A48" w:rsidRPr="00B20AE8" w:rsidRDefault="00C33A48" w:rsidP="0039402F">
            <w:pPr>
              <w:pStyle w:val="TAH"/>
            </w:pPr>
            <w:r w:rsidRPr="00B20AE8">
              <w:t>Notes</w:t>
            </w:r>
          </w:p>
        </w:tc>
      </w:tr>
      <w:tr w:rsidR="004F339F" w:rsidRPr="00B20AE8" w14:paraId="6612A943" w14:textId="77777777" w:rsidTr="006A2BF1">
        <w:trPr>
          <w:cantSplit/>
          <w:jc w:val="center"/>
        </w:trPr>
        <w:tc>
          <w:tcPr>
            <w:tcW w:w="2376" w:type="dxa"/>
          </w:tcPr>
          <w:p w14:paraId="1EAADED4" w14:textId="77777777" w:rsidR="00C33A48" w:rsidRPr="00B20AE8" w:rsidRDefault="00C33A48" w:rsidP="0039402F">
            <w:pPr>
              <w:pStyle w:val="TAC"/>
            </w:pPr>
            <w:r w:rsidRPr="00B20AE8">
              <w:t>13</w:t>
            </w:r>
          </w:p>
        </w:tc>
        <w:tc>
          <w:tcPr>
            <w:tcW w:w="2376" w:type="dxa"/>
          </w:tcPr>
          <w:p w14:paraId="1C3323BD" w14:textId="77777777" w:rsidR="00C33A48" w:rsidRPr="00B20AE8" w:rsidRDefault="00C33A48" w:rsidP="0039402F">
            <w:pPr>
              <w:pStyle w:val="TAC"/>
            </w:pPr>
            <w:r w:rsidRPr="00B20AE8">
              <w:t>763 - 775 MHz</w:t>
            </w:r>
          </w:p>
        </w:tc>
        <w:tc>
          <w:tcPr>
            <w:tcW w:w="1276" w:type="dxa"/>
          </w:tcPr>
          <w:p w14:paraId="70EED064" w14:textId="77777777" w:rsidR="00C33A48" w:rsidRPr="00B20AE8" w:rsidRDefault="00C33A48" w:rsidP="0039402F">
            <w:pPr>
              <w:pStyle w:val="TAC"/>
            </w:pPr>
            <w:r w:rsidRPr="00B20AE8">
              <w:t>-37</w:t>
            </w:r>
            <w:r w:rsidR="00A92864" w:rsidRPr="00B20AE8">
              <w:t xml:space="preserve"> dBm</w:t>
            </w:r>
          </w:p>
        </w:tc>
        <w:tc>
          <w:tcPr>
            <w:tcW w:w="1418" w:type="dxa"/>
          </w:tcPr>
          <w:p w14:paraId="14BD7827" w14:textId="77777777" w:rsidR="00C33A48" w:rsidRPr="00B20AE8" w:rsidRDefault="00C33A48" w:rsidP="0039402F">
            <w:pPr>
              <w:pStyle w:val="TAC"/>
            </w:pPr>
            <w:r w:rsidRPr="00B20AE8">
              <w:t>6.25 kHz</w:t>
            </w:r>
          </w:p>
        </w:tc>
        <w:tc>
          <w:tcPr>
            <w:tcW w:w="1956" w:type="dxa"/>
          </w:tcPr>
          <w:p w14:paraId="43B73254" w14:textId="77777777" w:rsidR="00C33A48" w:rsidRPr="00B20AE8" w:rsidRDefault="00C33A48" w:rsidP="0039402F">
            <w:pPr>
              <w:pStyle w:val="TAC"/>
            </w:pPr>
          </w:p>
        </w:tc>
      </w:tr>
      <w:tr w:rsidR="004F339F" w:rsidRPr="00B20AE8" w14:paraId="237669DF" w14:textId="77777777" w:rsidTr="006A2BF1">
        <w:trPr>
          <w:cantSplit/>
          <w:jc w:val="center"/>
        </w:trPr>
        <w:tc>
          <w:tcPr>
            <w:tcW w:w="2376" w:type="dxa"/>
          </w:tcPr>
          <w:p w14:paraId="74F46CFE" w14:textId="77777777" w:rsidR="00C33A48" w:rsidRPr="00B20AE8" w:rsidRDefault="00C33A48" w:rsidP="0039402F">
            <w:pPr>
              <w:pStyle w:val="TAC"/>
            </w:pPr>
            <w:r w:rsidRPr="00B20AE8">
              <w:t>13</w:t>
            </w:r>
          </w:p>
        </w:tc>
        <w:tc>
          <w:tcPr>
            <w:tcW w:w="2376" w:type="dxa"/>
          </w:tcPr>
          <w:p w14:paraId="60063D90" w14:textId="77777777" w:rsidR="00C33A48" w:rsidRPr="00B20AE8" w:rsidRDefault="00C33A48" w:rsidP="0039402F">
            <w:pPr>
              <w:pStyle w:val="TAC"/>
            </w:pPr>
            <w:r w:rsidRPr="00B20AE8">
              <w:t>793 - 805 MHz</w:t>
            </w:r>
          </w:p>
        </w:tc>
        <w:tc>
          <w:tcPr>
            <w:tcW w:w="1276" w:type="dxa"/>
          </w:tcPr>
          <w:p w14:paraId="6A74AFBA" w14:textId="77777777" w:rsidR="00C33A48" w:rsidRPr="00B20AE8" w:rsidRDefault="00C33A48" w:rsidP="0039402F">
            <w:pPr>
              <w:pStyle w:val="TAC"/>
            </w:pPr>
            <w:r w:rsidRPr="00B20AE8">
              <w:t>-37</w:t>
            </w:r>
            <w:r w:rsidR="00A92864" w:rsidRPr="00B20AE8">
              <w:t xml:space="preserve"> dBm</w:t>
            </w:r>
          </w:p>
        </w:tc>
        <w:tc>
          <w:tcPr>
            <w:tcW w:w="1418" w:type="dxa"/>
          </w:tcPr>
          <w:p w14:paraId="19865A6C" w14:textId="77777777" w:rsidR="00C33A48" w:rsidRPr="00B20AE8" w:rsidRDefault="00C33A48" w:rsidP="0039402F">
            <w:pPr>
              <w:pStyle w:val="TAC"/>
            </w:pPr>
            <w:r w:rsidRPr="00B20AE8">
              <w:t>6.25 kHz</w:t>
            </w:r>
          </w:p>
        </w:tc>
        <w:tc>
          <w:tcPr>
            <w:tcW w:w="1956" w:type="dxa"/>
          </w:tcPr>
          <w:p w14:paraId="5247B1A2" w14:textId="77777777" w:rsidR="00C33A48" w:rsidRPr="00B20AE8" w:rsidRDefault="00C33A48" w:rsidP="0039402F">
            <w:pPr>
              <w:pStyle w:val="TAC"/>
            </w:pPr>
          </w:p>
        </w:tc>
      </w:tr>
      <w:tr w:rsidR="004F339F" w:rsidRPr="00B20AE8" w14:paraId="4D9CB08B" w14:textId="77777777" w:rsidTr="006A2BF1">
        <w:trPr>
          <w:cantSplit/>
          <w:jc w:val="center"/>
        </w:trPr>
        <w:tc>
          <w:tcPr>
            <w:tcW w:w="2376" w:type="dxa"/>
          </w:tcPr>
          <w:p w14:paraId="10C85792" w14:textId="77777777" w:rsidR="00C33A48" w:rsidRPr="00B20AE8" w:rsidRDefault="00C33A48" w:rsidP="0039402F">
            <w:pPr>
              <w:pStyle w:val="TAC"/>
            </w:pPr>
            <w:r w:rsidRPr="00B20AE8">
              <w:t>14</w:t>
            </w:r>
          </w:p>
        </w:tc>
        <w:tc>
          <w:tcPr>
            <w:tcW w:w="2376" w:type="dxa"/>
          </w:tcPr>
          <w:p w14:paraId="70D4416C" w14:textId="77777777" w:rsidR="00C33A48" w:rsidRPr="00B20AE8" w:rsidRDefault="00C33A48" w:rsidP="0039402F">
            <w:pPr>
              <w:pStyle w:val="TAC"/>
            </w:pPr>
            <w:r w:rsidRPr="00B20AE8">
              <w:t>769 - 775 MHz</w:t>
            </w:r>
          </w:p>
        </w:tc>
        <w:tc>
          <w:tcPr>
            <w:tcW w:w="1276" w:type="dxa"/>
          </w:tcPr>
          <w:p w14:paraId="19DEADB8" w14:textId="77777777" w:rsidR="00C33A48" w:rsidRPr="00B20AE8" w:rsidRDefault="00C33A48" w:rsidP="0039402F">
            <w:pPr>
              <w:pStyle w:val="TAC"/>
            </w:pPr>
            <w:r w:rsidRPr="00B20AE8">
              <w:t>-37</w:t>
            </w:r>
            <w:r w:rsidR="00A92864" w:rsidRPr="00B20AE8">
              <w:t xml:space="preserve"> dBm</w:t>
            </w:r>
          </w:p>
        </w:tc>
        <w:tc>
          <w:tcPr>
            <w:tcW w:w="1418" w:type="dxa"/>
          </w:tcPr>
          <w:p w14:paraId="0EBB2B76" w14:textId="77777777" w:rsidR="00C33A48" w:rsidRPr="00B20AE8" w:rsidRDefault="00C33A48" w:rsidP="0039402F">
            <w:pPr>
              <w:pStyle w:val="TAC"/>
            </w:pPr>
            <w:r w:rsidRPr="00B20AE8">
              <w:t>6.25 kHz</w:t>
            </w:r>
          </w:p>
        </w:tc>
        <w:tc>
          <w:tcPr>
            <w:tcW w:w="1956" w:type="dxa"/>
          </w:tcPr>
          <w:p w14:paraId="3D7F0983" w14:textId="77777777" w:rsidR="00C33A48" w:rsidRPr="00B20AE8" w:rsidRDefault="00C33A48" w:rsidP="0039402F">
            <w:pPr>
              <w:pStyle w:val="TAC"/>
            </w:pPr>
          </w:p>
        </w:tc>
      </w:tr>
      <w:tr w:rsidR="00C33A48" w:rsidRPr="00B20AE8" w14:paraId="5072123E" w14:textId="77777777" w:rsidTr="006A2BF1">
        <w:trPr>
          <w:cantSplit/>
          <w:jc w:val="center"/>
        </w:trPr>
        <w:tc>
          <w:tcPr>
            <w:tcW w:w="2376" w:type="dxa"/>
          </w:tcPr>
          <w:p w14:paraId="0F2DA90E" w14:textId="77777777" w:rsidR="00C33A48" w:rsidRPr="00B20AE8" w:rsidRDefault="00C33A48" w:rsidP="0039402F">
            <w:pPr>
              <w:pStyle w:val="TAC"/>
            </w:pPr>
            <w:r w:rsidRPr="00B20AE8">
              <w:t>14</w:t>
            </w:r>
          </w:p>
        </w:tc>
        <w:tc>
          <w:tcPr>
            <w:tcW w:w="2376" w:type="dxa"/>
          </w:tcPr>
          <w:p w14:paraId="65BB286B" w14:textId="77777777" w:rsidR="00C33A48" w:rsidRPr="00B20AE8" w:rsidRDefault="00C33A48" w:rsidP="0039402F">
            <w:pPr>
              <w:pStyle w:val="TAC"/>
            </w:pPr>
            <w:r w:rsidRPr="00B20AE8">
              <w:t>799 - 805 MHz</w:t>
            </w:r>
          </w:p>
        </w:tc>
        <w:tc>
          <w:tcPr>
            <w:tcW w:w="1276" w:type="dxa"/>
          </w:tcPr>
          <w:p w14:paraId="580A82C3" w14:textId="77777777" w:rsidR="00C33A48" w:rsidRPr="00B20AE8" w:rsidRDefault="00C33A48" w:rsidP="0039402F">
            <w:pPr>
              <w:pStyle w:val="TAC"/>
            </w:pPr>
            <w:r w:rsidRPr="00B20AE8">
              <w:t>-37</w:t>
            </w:r>
            <w:r w:rsidR="00A92864" w:rsidRPr="00B20AE8">
              <w:t xml:space="preserve"> dBm</w:t>
            </w:r>
          </w:p>
        </w:tc>
        <w:tc>
          <w:tcPr>
            <w:tcW w:w="1418" w:type="dxa"/>
          </w:tcPr>
          <w:p w14:paraId="26475047" w14:textId="77777777" w:rsidR="00C33A48" w:rsidRPr="00B20AE8" w:rsidRDefault="00C33A48" w:rsidP="0039402F">
            <w:pPr>
              <w:pStyle w:val="TAC"/>
            </w:pPr>
            <w:r w:rsidRPr="00B20AE8">
              <w:t>6.25 kHz</w:t>
            </w:r>
          </w:p>
        </w:tc>
        <w:tc>
          <w:tcPr>
            <w:tcW w:w="1956" w:type="dxa"/>
          </w:tcPr>
          <w:p w14:paraId="18DF7AAE" w14:textId="77777777" w:rsidR="00C33A48" w:rsidRPr="00B20AE8" w:rsidRDefault="00C33A48" w:rsidP="0039402F">
            <w:pPr>
              <w:pStyle w:val="TAC"/>
            </w:pPr>
          </w:p>
        </w:tc>
      </w:tr>
    </w:tbl>
    <w:p w14:paraId="4332B4BB" w14:textId="77777777" w:rsidR="00C33A48" w:rsidRPr="00B20AE8" w:rsidRDefault="00C33A48" w:rsidP="0039402F"/>
    <w:p w14:paraId="0B4C4C78" w14:textId="77777777" w:rsidR="00C33A48" w:rsidRPr="00B20AE8" w:rsidRDefault="00C33A48" w:rsidP="0039402F">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091E459A" w14:textId="77777777" w:rsidR="00C33A48" w:rsidRPr="00B20AE8" w:rsidRDefault="00C33A48" w:rsidP="0039402F">
      <w:r w:rsidRPr="00B20AE8">
        <w:t>The TRP of any spurious emission shall not exceed:</w:t>
      </w:r>
    </w:p>
    <w:p w14:paraId="6960ECA6" w14:textId="77777777" w:rsidR="00C33A48" w:rsidRPr="00B20AE8" w:rsidRDefault="00C33A48" w:rsidP="0039402F">
      <w:pPr>
        <w:pStyle w:val="TH"/>
      </w:pPr>
      <w:r w:rsidRPr="00B20AE8">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AE482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6395FD" w14:textId="77777777" w:rsidR="00C33A48" w:rsidRPr="00B20AE8" w:rsidRDefault="00C33A48" w:rsidP="0039402F">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757DE426" w14:textId="77777777" w:rsidR="00C33A48" w:rsidRPr="00B20AE8" w:rsidRDefault="00C33A48" w:rsidP="0039402F">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79A66C74" w14:textId="77777777" w:rsidR="00C33A48" w:rsidRPr="00B20AE8" w:rsidRDefault="00C33A48" w:rsidP="0039402F">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009B98A7" w14:textId="77777777" w:rsidR="00C33A48" w:rsidRPr="00B20AE8" w:rsidRDefault="00C33A48"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3BF18B" w14:textId="77777777" w:rsidR="00C33A48" w:rsidRPr="00B20AE8" w:rsidRDefault="00C33A48" w:rsidP="0039402F">
            <w:pPr>
              <w:pStyle w:val="TAH"/>
            </w:pPr>
            <w:r w:rsidRPr="00B20AE8">
              <w:t>Notes</w:t>
            </w:r>
          </w:p>
        </w:tc>
      </w:tr>
      <w:tr w:rsidR="00C33A48" w:rsidRPr="00B20AE8" w14:paraId="255D246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12B958" w14:textId="77777777" w:rsidR="00C33A48" w:rsidRPr="00B20AE8" w:rsidRDefault="00C33A48" w:rsidP="0039402F">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005D08CA" w14:textId="77777777" w:rsidR="00C33A48" w:rsidRPr="00B20AE8" w:rsidRDefault="00C33A48" w:rsidP="0039402F">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0C26DA1F" w14:textId="77777777" w:rsidR="00C33A48" w:rsidRPr="00B20AE8" w:rsidRDefault="00C33A48" w:rsidP="0039402F">
            <w:pPr>
              <w:pStyle w:val="TAC"/>
            </w:pPr>
            <w:r w:rsidRPr="00B20AE8">
              <w:t>-13</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498A8C3B" w14:textId="77777777" w:rsidR="00C33A48" w:rsidRPr="00B20AE8" w:rsidRDefault="00C33A48" w:rsidP="0039402F">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63328D21" w14:textId="2A6C05D8" w:rsidR="00C33A48" w:rsidRPr="00B20AE8" w:rsidRDefault="00C33A48" w:rsidP="0039402F">
            <w:pPr>
              <w:pStyle w:val="TAC"/>
            </w:pPr>
            <w:r w:rsidRPr="00B20AE8">
              <w:t>Applicable for offsets &gt; 37.5</w:t>
            </w:r>
            <w:r w:rsidR="00A33949">
              <w:t> </w:t>
            </w:r>
            <w:r w:rsidRPr="00B20AE8">
              <w:t>kHz from the channel edge</w:t>
            </w:r>
          </w:p>
        </w:tc>
      </w:tr>
    </w:tbl>
    <w:p w14:paraId="0149343F" w14:textId="77777777" w:rsidR="00C33A48" w:rsidRPr="00B20AE8" w:rsidRDefault="00C33A48" w:rsidP="0039402F"/>
    <w:p w14:paraId="7065FF4B" w14:textId="77777777" w:rsidR="00C33A48" w:rsidRPr="00B20AE8" w:rsidRDefault="00C33A48" w:rsidP="00C33A48">
      <w:pPr>
        <w:pStyle w:val="Heading4"/>
      </w:pPr>
      <w:bookmarkStart w:id="4141" w:name="_Toc21123162"/>
      <w:bookmarkStart w:id="4142" w:name="_Toc45907355"/>
      <w:bookmarkStart w:id="4143" w:name="_Toc53181459"/>
      <w:bookmarkStart w:id="4144" w:name="_Toc61117218"/>
      <w:bookmarkStart w:id="4145" w:name="_Toc67081070"/>
      <w:bookmarkStart w:id="4146" w:name="_Toc68770422"/>
      <w:bookmarkStart w:id="4147" w:name="_Toc74755485"/>
      <w:bookmarkStart w:id="4148" w:name="_Toc76506409"/>
      <w:bookmarkStart w:id="4149" w:name="_Toc83113328"/>
      <w:bookmarkStart w:id="4150" w:name="_Toc89876531"/>
      <w:bookmarkStart w:id="4151" w:name="_Toc98711431"/>
      <w:bookmarkStart w:id="4152" w:name="_Toc145097298"/>
      <w:bookmarkStart w:id="4153" w:name="_Toc161848548"/>
      <w:r w:rsidRPr="00B20AE8">
        <w:t>6.7.6.5</w:t>
      </w:r>
      <w:r w:rsidRPr="00B20AE8">
        <w:tab/>
        <w:t>Co-location with other base stations</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13FFD91C" w14:textId="77777777" w:rsidR="00C33A48" w:rsidRPr="00B20AE8" w:rsidRDefault="00C33A48" w:rsidP="00C33A48">
      <w:pPr>
        <w:pStyle w:val="Heading5"/>
        <w:rPr>
          <w:lang w:eastAsia="sv-SE"/>
        </w:rPr>
      </w:pPr>
      <w:bookmarkStart w:id="4154" w:name="_Toc21123163"/>
      <w:bookmarkStart w:id="4155" w:name="_Toc45907356"/>
      <w:bookmarkStart w:id="4156" w:name="_Toc53181460"/>
      <w:bookmarkStart w:id="4157" w:name="_Toc61117219"/>
      <w:bookmarkStart w:id="4158" w:name="_Toc67081071"/>
      <w:bookmarkStart w:id="4159" w:name="_Toc68770423"/>
      <w:bookmarkStart w:id="4160" w:name="_Toc74755486"/>
      <w:bookmarkStart w:id="4161" w:name="_Toc76506410"/>
      <w:bookmarkStart w:id="4162" w:name="_Toc83113329"/>
      <w:bookmarkStart w:id="4163" w:name="_Toc89876532"/>
      <w:bookmarkStart w:id="4164" w:name="_Toc98711432"/>
      <w:bookmarkStart w:id="4165" w:name="_Toc145097299"/>
      <w:bookmarkStart w:id="4166" w:name="_Toc161848549"/>
      <w:r w:rsidRPr="00B20AE8">
        <w:rPr>
          <w:lang w:eastAsia="sv-SE"/>
        </w:rPr>
        <w:t>6.7.6.5.1</w:t>
      </w:r>
      <w:r w:rsidRPr="00B20AE8">
        <w:rPr>
          <w:lang w:eastAsia="sv-SE"/>
        </w:rPr>
        <w:tab/>
        <w:t>Definition and applicability</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5938C5BC" w14:textId="77777777" w:rsidR="00C33A48" w:rsidRPr="00B20AE8" w:rsidRDefault="00C33A48" w:rsidP="00C33A48">
      <w:pPr>
        <w:pStyle w:val="Heading5"/>
        <w:rPr>
          <w:lang w:eastAsia="sv-SE"/>
        </w:rPr>
      </w:pPr>
      <w:bookmarkStart w:id="4167" w:name="_Toc21123164"/>
      <w:bookmarkStart w:id="4168" w:name="_Toc45907357"/>
      <w:bookmarkStart w:id="4169" w:name="_Toc53181461"/>
      <w:bookmarkStart w:id="4170" w:name="_Toc61117220"/>
      <w:bookmarkStart w:id="4171" w:name="_Toc67081072"/>
      <w:bookmarkStart w:id="4172" w:name="_Toc68770424"/>
      <w:bookmarkStart w:id="4173" w:name="_Toc74755487"/>
      <w:bookmarkStart w:id="4174" w:name="_Toc76506411"/>
      <w:bookmarkStart w:id="4175" w:name="_Toc83113330"/>
      <w:bookmarkStart w:id="4176" w:name="_Toc89876533"/>
      <w:bookmarkStart w:id="4177" w:name="_Toc98711433"/>
      <w:bookmarkStart w:id="4178" w:name="_Toc145097300"/>
      <w:bookmarkStart w:id="4179" w:name="_Toc161848550"/>
      <w:r w:rsidRPr="00B20AE8">
        <w:rPr>
          <w:lang w:eastAsia="sv-SE"/>
        </w:rPr>
        <w:t>6.7.6.5.2</w:t>
      </w:r>
      <w:r w:rsidRPr="00B20AE8">
        <w:rPr>
          <w:lang w:eastAsia="sv-SE"/>
        </w:rPr>
        <w:tab/>
        <w:t>Minimum Requirement</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7206B0D5" w14:textId="09A54667" w:rsidR="00C33A48" w:rsidRPr="00B20AE8" w:rsidRDefault="00C33A48" w:rsidP="0039402F">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00FA313F" w:rsidRPr="00B20AE8">
        <w:t>6</w:t>
      </w:r>
      <w:r w:rsidRPr="00B20AE8">
        <w:t xml:space="preserve">], </w:t>
      </w:r>
      <w:r w:rsidR="003D3C64">
        <w:t>clause </w:t>
      </w:r>
      <w:r w:rsidR="003D3C64" w:rsidRPr="00B20AE8">
        <w:t>9</w:t>
      </w:r>
      <w:r w:rsidRPr="00B20AE8">
        <w:t>.7.6.2.</w:t>
      </w:r>
    </w:p>
    <w:p w14:paraId="05BADF08" w14:textId="53CECC12" w:rsidR="00C33A48" w:rsidRPr="00B20AE8" w:rsidRDefault="00C33A48" w:rsidP="0039402F">
      <w:pPr>
        <w:rPr>
          <w:rFonts w:cs="v4.2.0"/>
        </w:rPr>
      </w:pPr>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.7.6.3.</w:t>
      </w:r>
    </w:p>
    <w:p w14:paraId="6D0AEEED" w14:textId="3337DAC6" w:rsidR="00C33A48" w:rsidRPr="00B20AE8" w:rsidRDefault="00C33A48" w:rsidP="0039402F">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.7.6.4.</w:t>
      </w:r>
    </w:p>
    <w:p w14:paraId="577CDCB4" w14:textId="77777777" w:rsidR="00C33A48" w:rsidRPr="00B20AE8" w:rsidRDefault="00C33A48" w:rsidP="00C33A48">
      <w:pPr>
        <w:pStyle w:val="Heading5"/>
        <w:rPr>
          <w:lang w:eastAsia="sv-SE"/>
        </w:rPr>
      </w:pPr>
      <w:bookmarkStart w:id="4180" w:name="_Toc21123165"/>
      <w:bookmarkStart w:id="4181" w:name="_Toc45907358"/>
      <w:bookmarkStart w:id="4182" w:name="_Toc53181462"/>
      <w:bookmarkStart w:id="4183" w:name="_Toc61117221"/>
      <w:bookmarkStart w:id="4184" w:name="_Toc67081073"/>
      <w:bookmarkStart w:id="4185" w:name="_Toc68770425"/>
      <w:bookmarkStart w:id="4186" w:name="_Toc74755488"/>
      <w:bookmarkStart w:id="4187" w:name="_Toc76506412"/>
      <w:bookmarkStart w:id="4188" w:name="_Toc83113331"/>
      <w:bookmarkStart w:id="4189" w:name="_Toc89876534"/>
      <w:bookmarkStart w:id="4190" w:name="_Toc98711434"/>
      <w:bookmarkStart w:id="4191" w:name="_Toc145097301"/>
      <w:bookmarkStart w:id="4192" w:name="_Toc161848551"/>
      <w:r w:rsidRPr="00B20AE8">
        <w:rPr>
          <w:lang w:eastAsia="sv-SE"/>
        </w:rPr>
        <w:t>6.7.6.5.3</w:t>
      </w:r>
      <w:r w:rsidRPr="00B20AE8">
        <w:rPr>
          <w:lang w:eastAsia="sv-SE"/>
        </w:rPr>
        <w:tab/>
        <w:t>Test purpose</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6C2BC0BA" w14:textId="77777777" w:rsidR="00C33A48" w:rsidRPr="00B20AE8" w:rsidRDefault="00C33A48" w:rsidP="0039402F">
      <w:r w:rsidRPr="00B20AE8">
        <w:t xml:space="preserve">The test purpose of OTA spurious emission is to verify the radiated spurious emissions from the AAS BS at the </w:t>
      </w:r>
      <w:r w:rsidRPr="00B20AE8">
        <w:rPr>
          <w:i/>
        </w:rPr>
        <w:t xml:space="preserve">RIB </w:t>
      </w:r>
      <w:r w:rsidRPr="00B20AE8">
        <w:t>are within specified requirements.</w:t>
      </w:r>
    </w:p>
    <w:p w14:paraId="658D8984" w14:textId="77777777" w:rsidR="00C33A48" w:rsidRPr="00B20AE8" w:rsidRDefault="00C33A48" w:rsidP="0039402F">
      <w:r w:rsidRPr="00B20AE8">
        <w:t>For OTA co-location spurious emission, the test purpose is to verify that the emission is within the specified requirement limits at the CLTA conducted output(s).</w:t>
      </w:r>
    </w:p>
    <w:p w14:paraId="01E1872A" w14:textId="77777777" w:rsidR="00C33A48" w:rsidRPr="00B20AE8" w:rsidRDefault="00C33A48" w:rsidP="00C33A48">
      <w:pPr>
        <w:pStyle w:val="Heading5"/>
        <w:rPr>
          <w:lang w:eastAsia="sv-SE"/>
        </w:rPr>
      </w:pPr>
      <w:bookmarkStart w:id="4193" w:name="_Toc21123166"/>
      <w:bookmarkStart w:id="4194" w:name="_Toc45907359"/>
      <w:bookmarkStart w:id="4195" w:name="_Toc53181463"/>
      <w:bookmarkStart w:id="4196" w:name="_Toc61117222"/>
      <w:bookmarkStart w:id="4197" w:name="_Toc67081074"/>
      <w:bookmarkStart w:id="4198" w:name="_Toc68770426"/>
      <w:bookmarkStart w:id="4199" w:name="_Toc74755489"/>
      <w:bookmarkStart w:id="4200" w:name="_Toc76506413"/>
      <w:bookmarkStart w:id="4201" w:name="_Toc83113332"/>
      <w:bookmarkStart w:id="4202" w:name="_Toc89876535"/>
      <w:bookmarkStart w:id="4203" w:name="_Toc98711435"/>
      <w:bookmarkStart w:id="4204" w:name="_Toc145097302"/>
      <w:bookmarkStart w:id="4205" w:name="_Toc161848552"/>
      <w:r w:rsidRPr="00B20AE8">
        <w:rPr>
          <w:lang w:eastAsia="sv-SE"/>
        </w:rPr>
        <w:t>6.</w:t>
      </w:r>
      <w:r w:rsidRPr="00B20AE8">
        <w:rPr>
          <w:lang w:eastAsia="zh-CN"/>
        </w:rPr>
        <w:t>7.6.5.4</w:t>
      </w:r>
      <w:r w:rsidRPr="00B20AE8">
        <w:rPr>
          <w:lang w:eastAsia="sv-SE"/>
        </w:rPr>
        <w:tab/>
        <w:t>Method of test</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440B138D" w14:textId="77777777" w:rsidR="00C33A48" w:rsidRPr="00B20AE8" w:rsidRDefault="00C33A48" w:rsidP="00F437E4">
      <w:pPr>
        <w:pStyle w:val="H6"/>
        <w:rPr>
          <w:lang w:eastAsia="sv-SE"/>
        </w:rPr>
      </w:pPr>
      <w:bookmarkStart w:id="4206" w:name="_Toc21123167"/>
      <w:bookmarkStart w:id="4207" w:name="_Toc45907360"/>
      <w:bookmarkStart w:id="4208" w:name="_Toc53181464"/>
      <w:r w:rsidRPr="00B20AE8">
        <w:rPr>
          <w:lang w:eastAsia="sv-SE"/>
        </w:rPr>
        <w:t>6.7.6.5.4.1</w:t>
      </w:r>
      <w:r w:rsidRPr="00B20AE8">
        <w:rPr>
          <w:lang w:eastAsia="sv-SE"/>
        </w:rPr>
        <w:tab/>
        <w:t>Initial conditions</w:t>
      </w:r>
      <w:bookmarkEnd w:id="4206"/>
      <w:bookmarkEnd w:id="4207"/>
      <w:bookmarkEnd w:id="4208"/>
    </w:p>
    <w:p w14:paraId="77F9D207" w14:textId="11305FEB" w:rsidR="00C33A48" w:rsidRPr="00B20AE8" w:rsidRDefault="00C33A48" w:rsidP="0039402F">
      <w:pPr>
        <w:rPr>
          <w:lang w:eastAsia="sv-SE"/>
        </w:rPr>
      </w:pPr>
      <w:r w:rsidRPr="00B20AE8">
        <w:rPr>
          <w:lang w:eastAsia="sv-SE"/>
        </w:rPr>
        <w:t xml:space="preserve">See </w:t>
      </w:r>
      <w:r w:rsidR="003D3C64">
        <w:rPr>
          <w:lang w:eastAsia="sv-SE"/>
        </w:rPr>
        <w:t>clause </w:t>
      </w:r>
      <w:r w:rsidR="003D3C64" w:rsidRPr="00B20AE8">
        <w:rPr>
          <w:lang w:eastAsia="sv-SE"/>
        </w:rPr>
        <w:t>6</w:t>
      </w:r>
      <w:r w:rsidRPr="00B20AE8">
        <w:rPr>
          <w:lang w:eastAsia="sv-SE"/>
        </w:rPr>
        <w:t>.7.6.3.4.1.</w:t>
      </w:r>
    </w:p>
    <w:p w14:paraId="45FB442A" w14:textId="77777777" w:rsidR="00C33A48" w:rsidRPr="00B20AE8" w:rsidRDefault="00C33A48" w:rsidP="00F437E4">
      <w:pPr>
        <w:pStyle w:val="H6"/>
        <w:rPr>
          <w:lang w:eastAsia="sv-SE"/>
        </w:rPr>
      </w:pPr>
      <w:bookmarkStart w:id="4209" w:name="_Toc21123168"/>
      <w:bookmarkStart w:id="4210" w:name="_Toc45907361"/>
      <w:bookmarkStart w:id="4211" w:name="_Toc53181465"/>
      <w:r w:rsidRPr="00B20AE8">
        <w:rPr>
          <w:lang w:eastAsia="sv-SE"/>
        </w:rPr>
        <w:t>6.7.6.5.4.2</w:t>
      </w:r>
      <w:r w:rsidRPr="00B20AE8">
        <w:rPr>
          <w:lang w:eastAsia="sv-SE"/>
        </w:rPr>
        <w:tab/>
        <w:t>Procedure</w:t>
      </w:r>
      <w:bookmarkEnd w:id="4209"/>
      <w:bookmarkEnd w:id="4210"/>
      <w:bookmarkEnd w:id="4211"/>
    </w:p>
    <w:p w14:paraId="5372CF35" w14:textId="2CAAC742" w:rsidR="00C33A48" w:rsidRPr="00B20AE8" w:rsidRDefault="00C33A48" w:rsidP="0039402F">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6</w:t>
      </w:r>
      <w:r w:rsidRPr="00B20AE8">
        <w:rPr>
          <w:lang w:val="en-US" w:eastAsia="sv-SE"/>
        </w:rPr>
        <w:t>.7.6.3.4.2.</w:t>
      </w:r>
    </w:p>
    <w:p w14:paraId="7683F6D2" w14:textId="77777777" w:rsidR="00C33A48" w:rsidRPr="00B20AE8" w:rsidRDefault="00C33A48" w:rsidP="00C33A48">
      <w:pPr>
        <w:pStyle w:val="Heading5"/>
        <w:rPr>
          <w:lang w:eastAsia="sv-SE"/>
        </w:rPr>
      </w:pPr>
      <w:bookmarkStart w:id="4212" w:name="_Toc21123169"/>
      <w:bookmarkStart w:id="4213" w:name="_Toc45907362"/>
      <w:bookmarkStart w:id="4214" w:name="_Toc53181466"/>
      <w:bookmarkStart w:id="4215" w:name="_Toc61117223"/>
      <w:bookmarkStart w:id="4216" w:name="_Toc67081075"/>
      <w:bookmarkStart w:id="4217" w:name="_Toc68770427"/>
      <w:bookmarkStart w:id="4218" w:name="_Toc74755490"/>
      <w:bookmarkStart w:id="4219" w:name="_Toc76506414"/>
      <w:bookmarkStart w:id="4220" w:name="_Toc83113333"/>
      <w:bookmarkStart w:id="4221" w:name="_Toc89876536"/>
      <w:bookmarkStart w:id="4222" w:name="_Toc98711436"/>
      <w:bookmarkStart w:id="4223" w:name="_Toc145097303"/>
      <w:bookmarkStart w:id="4224" w:name="_Toc161848553"/>
      <w:r w:rsidRPr="00B20AE8">
        <w:rPr>
          <w:lang w:eastAsia="sv-SE"/>
        </w:rPr>
        <w:t>6.</w:t>
      </w:r>
      <w:r w:rsidRPr="00B20AE8">
        <w:rPr>
          <w:lang w:eastAsia="zh-CN"/>
        </w:rPr>
        <w:t>7.6.5.5</w:t>
      </w:r>
      <w:r w:rsidRPr="00B20AE8">
        <w:rPr>
          <w:lang w:eastAsia="sv-SE"/>
        </w:rPr>
        <w:tab/>
        <w:t>Test Requirement</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3FA0DCF0" w14:textId="77777777" w:rsidR="00C33A48" w:rsidRPr="00B20AE8" w:rsidRDefault="00C33A48" w:rsidP="006604EE">
      <w:pPr>
        <w:pStyle w:val="H6"/>
        <w:rPr>
          <w:lang w:val="en-US" w:eastAsia="sv-SE"/>
        </w:rPr>
      </w:pPr>
      <w:r w:rsidRPr="00B20AE8">
        <w:rPr>
          <w:lang w:eastAsia="sv-SE"/>
        </w:rPr>
        <w:t>6.7.6.5.5.1</w:t>
      </w:r>
      <w:r w:rsidRPr="00B20AE8">
        <w:rPr>
          <w:lang w:eastAsia="sv-SE"/>
        </w:rPr>
        <w:tab/>
      </w:r>
      <w:r w:rsidRPr="00B20AE8">
        <w:rPr>
          <w:lang w:val="en-US" w:eastAsia="sv-SE"/>
        </w:rPr>
        <w:t>MSR operation</w:t>
      </w:r>
    </w:p>
    <w:p w14:paraId="1948A667" w14:textId="77777777" w:rsidR="00112EFD" w:rsidRPr="00B20AE8" w:rsidRDefault="00112EFD" w:rsidP="0039402F">
      <w:r w:rsidRPr="00B20AE8">
        <w:t>These requirements may be applied for the protection of other BS receivers when GSM900, DCS1800, PCS1900, GSM850, CDMA850, UTRA FDD, UTRA TDD, E-UTRA and/or NR BS are co-located with a BS.</w:t>
      </w:r>
    </w:p>
    <w:p w14:paraId="13246E46" w14:textId="77777777" w:rsidR="00112EFD" w:rsidRPr="00B20AE8" w:rsidRDefault="00112EFD" w:rsidP="0039402F">
      <w:r w:rsidRPr="00B20AE8">
        <w:t>The requirements assume with base stations of the same class.</w:t>
      </w:r>
    </w:p>
    <w:p w14:paraId="77A73763" w14:textId="77777777" w:rsidR="00CF0D41" w:rsidRPr="00B20AE8" w:rsidRDefault="00112EFD" w:rsidP="0039402F">
      <w:pPr>
        <w:pStyle w:val="NO"/>
      </w:pPr>
      <w:r w:rsidRPr="00B20AE8">
        <w:t>NOTE:</w:t>
      </w:r>
      <w:r w:rsidRPr="00B20AE8">
        <w:tab/>
        <w:t>For co-location with UTRA, the requirements are based on co-location with UTRA FDD or TDD base stations.</w:t>
      </w:r>
    </w:p>
    <w:p w14:paraId="6504C780" w14:textId="77777777" w:rsidR="00112EFD" w:rsidRPr="00B20AE8" w:rsidRDefault="00112EFD" w:rsidP="0039402F">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14:paraId="03666121" w14:textId="77777777" w:rsidR="00112EFD" w:rsidRPr="00B20AE8" w:rsidRDefault="00112EFD" w:rsidP="0039402F">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14:paraId="09A8EA7C" w14:textId="77777777" w:rsidR="00112EFD" w:rsidRPr="00B20AE8" w:rsidRDefault="00112EFD" w:rsidP="0039402F">
      <w:pPr>
        <w:pStyle w:val="TH"/>
      </w:pPr>
      <w:r w:rsidRPr="00B20AE8">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14:paraId="5B074D1F" w14:textId="77777777" w:rsidTr="009303FD">
        <w:trPr>
          <w:cantSplit/>
          <w:jc w:val="center"/>
        </w:trPr>
        <w:tc>
          <w:tcPr>
            <w:tcW w:w="1456" w:type="dxa"/>
          </w:tcPr>
          <w:p w14:paraId="30385311" w14:textId="77777777" w:rsidR="00112EFD" w:rsidRPr="00B20AE8" w:rsidRDefault="00112EFD" w:rsidP="0039402F">
            <w:pPr>
              <w:pStyle w:val="TAH"/>
            </w:pPr>
            <w:r w:rsidRPr="00B20AE8">
              <w:t>Type of co-located BS</w:t>
            </w:r>
          </w:p>
        </w:tc>
        <w:tc>
          <w:tcPr>
            <w:tcW w:w="1749" w:type="dxa"/>
          </w:tcPr>
          <w:p w14:paraId="7BD7799B" w14:textId="77777777" w:rsidR="00112EFD" w:rsidRPr="00B20AE8" w:rsidRDefault="00112EFD" w:rsidP="0039402F">
            <w:pPr>
              <w:pStyle w:val="TAH"/>
            </w:pPr>
            <w:r w:rsidRPr="00B20AE8">
              <w:t>Frequency range for co-location requirement</w:t>
            </w:r>
          </w:p>
        </w:tc>
        <w:tc>
          <w:tcPr>
            <w:tcW w:w="1066" w:type="dxa"/>
          </w:tcPr>
          <w:p w14:paraId="146125A0" w14:textId="77777777" w:rsidR="00112EFD" w:rsidRPr="00B20AE8" w:rsidRDefault="00112EFD" w:rsidP="0039402F">
            <w:pPr>
              <w:pStyle w:val="TAH"/>
            </w:pPr>
            <w:r w:rsidRPr="00B20AE8">
              <w:t>Maximum Level</w:t>
            </w:r>
          </w:p>
          <w:p w14:paraId="6DED1768" w14:textId="77777777" w:rsidR="00112EFD" w:rsidRPr="00B20AE8" w:rsidRDefault="00112EFD" w:rsidP="0039402F">
            <w:pPr>
              <w:pStyle w:val="TAH"/>
            </w:pPr>
            <w:r w:rsidRPr="00B20AE8">
              <w:t>(WA-BS)</w:t>
            </w:r>
          </w:p>
        </w:tc>
        <w:tc>
          <w:tcPr>
            <w:tcW w:w="1134" w:type="dxa"/>
          </w:tcPr>
          <w:p w14:paraId="3BA7D808" w14:textId="77777777" w:rsidR="00112EFD" w:rsidRPr="00B20AE8" w:rsidRDefault="00112EFD" w:rsidP="0039402F">
            <w:pPr>
              <w:pStyle w:val="TAH"/>
            </w:pPr>
            <w:r w:rsidRPr="00B20AE8">
              <w:t>Maximum Level</w:t>
            </w:r>
          </w:p>
          <w:p w14:paraId="3117906F" w14:textId="77777777" w:rsidR="00112EFD" w:rsidRPr="00B20AE8" w:rsidRDefault="00112EFD" w:rsidP="0039402F">
            <w:pPr>
              <w:pStyle w:val="TAH"/>
            </w:pPr>
            <w:r w:rsidRPr="00B20AE8">
              <w:t>(MR-BS)</w:t>
            </w:r>
          </w:p>
        </w:tc>
        <w:tc>
          <w:tcPr>
            <w:tcW w:w="1134" w:type="dxa"/>
          </w:tcPr>
          <w:p w14:paraId="700CD0E2" w14:textId="77777777" w:rsidR="00112EFD" w:rsidRPr="00B20AE8" w:rsidRDefault="00112EFD" w:rsidP="0039402F">
            <w:pPr>
              <w:pStyle w:val="TAH"/>
            </w:pPr>
            <w:r w:rsidRPr="00B20AE8">
              <w:t>Maximum Level</w:t>
            </w:r>
          </w:p>
          <w:p w14:paraId="36B650C8" w14:textId="77777777" w:rsidR="00112EFD" w:rsidRPr="00B20AE8" w:rsidRDefault="00112EFD" w:rsidP="0039402F">
            <w:pPr>
              <w:pStyle w:val="TAH"/>
            </w:pPr>
            <w:r w:rsidRPr="00B20AE8">
              <w:t>(LA-BS)</w:t>
            </w:r>
          </w:p>
        </w:tc>
        <w:tc>
          <w:tcPr>
            <w:tcW w:w="1417" w:type="dxa"/>
          </w:tcPr>
          <w:p w14:paraId="0B45EB0A" w14:textId="77777777" w:rsidR="00112EFD" w:rsidRPr="00B20AE8" w:rsidRDefault="00112EFD" w:rsidP="0039402F">
            <w:pPr>
              <w:pStyle w:val="TAH"/>
            </w:pPr>
            <w:r w:rsidRPr="00B20AE8">
              <w:t>Measurement Bandwidth</w:t>
            </w:r>
          </w:p>
        </w:tc>
        <w:tc>
          <w:tcPr>
            <w:tcW w:w="1701" w:type="dxa"/>
          </w:tcPr>
          <w:p w14:paraId="1456A512" w14:textId="77777777" w:rsidR="00112EFD" w:rsidRPr="00B20AE8" w:rsidRDefault="00112EFD" w:rsidP="0039402F">
            <w:pPr>
              <w:pStyle w:val="TAH"/>
            </w:pPr>
            <w:r w:rsidRPr="00B20AE8">
              <w:t>Note</w:t>
            </w:r>
          </w:p>
        </w:tc>
      </w:tr>
      <w:tr w:rsidR="004F339F" w:rsidRPr="00B20AE8" w14:paraId="0B9160A1" w14:textId="77777777" w:rsidTr="009303FD">
        <w:trPr>
          <w:cantSplit/>
          <w:jc w:val="center"/>
        </w:trPr>
        <w:tc>
          <w:tcPr>
            <w:tcW w:w="1456" w:type="dxa"/>
          </w:tcPr>
          <w:p w14:paraId="42269732" w14:textId="77777777" w:rsidR="00112EFD" w:rsidRPr="00B20AE8" w:rsidRDefault="00112EFD" w:rsidP="0039402F">
            <w:pPr>
              <w:pStyle w:val="TAC"/>
            </w:pPr>
            <w:r w:rsidRPr="00B20AE8">
              <w:t>GSM900</w:t>
            </w:r>
          </w:p>
        </w:tc>
        <w:tc>
          <w:tcPr>
            <w:tcW w:w="1749" w:type="dxa"/>
          </w:tcPr>
          <w:p w14:paraId="5D833972" w14:textId="77777777" w:rsidR="00112EFD" w:rsidRPr="00B20AE8" w:rsidRDefault="00112EFD" w:rsidP="0039402F">
            <w:pPr>
              <w:pStyle w:val="TAC"/>
            </w:pPr>
            <w:r w:rsidRPr="00B20AE8">
              <w:t>876-915 MHz</w:t>
            </w:r>
          </w:p>
        </w:tc>
        <w:tc>
          <w:tcPr>
            <w:tcW w:w="1066" w:type="dxa"/>
          </w:tcPr>
          <w:p w14:paraId="0E3FB3EB" w14:textId="77777777" w:rsidR="00112EFD" w:rsidRPr="00B20AE8" w:rsidRDefault="00112EFD" w:rsidP="0039402F">
            <w:pPr>
              <w:pStyle w:val="TAC"/>
            </w:pPr>
            <w:r w:rsidRPr="00B20AE8">
              <w:t>-115.9 dBm</w:t>
            </w:r>
          </w:p>
        </w:tc>
        <w:tc>
          <w:tcPr>
            <w:tcW w:w="1134" w:type="dxa"/>
          </w:tcPr>
          <w:p w14:paraId="3CE5E842" w14:textId="77777777" w:rsidR="00112EFD" w:rsidRPr="00B20AE8" w:rsidRDefault="00112EFD" w:rsidP="0039402F">
            <w:pPr>
              <w:pStyle w:val="TAC"/>
            </w:pPr>
            <w:r w:rsidRPr="00B20AE8">
              <w:t>-108.9 dBm</w:t>
            </w:r>
          </w:p>
        </w:tc>
        <w:tc>
          <w:tcPr>
            <w:tcW w:w="1134" w:type="dxa"/>
          </w:tcPr>
          <w:p w14:paraId="5B0BF40E" w14:textId="77777777" w:rsidR="00112EFD" w:rsidRPr="00B20AE8" w:rsidRDefault="00112EFD" w:rsidP="0039402F">
            <w:pPr>
              <w:pStyle w:val="TAC"/>
            </w:pPr>
            <w:r w:rsidRPr="00B20AE8">
              <w:t>-105.9 dBm</w:t>
            </w:r>
          </w:p>
        </w:tc>
        <w:tc>
          <w:tcPr>
            <w:tcW w:w="1417" w:type="dxa"/>
          </w:tcPr>
          <w:p w14:paraId="749EB33F" w14:textId="77777777" w:rsidR="00112EFD" w:rsidRPr="00B20AE8" w:rsidRDefault="00112EFD" w:rsidP="0039402F">
            <w:pPr>
              <w:pStyle w:val="TAC"/>
            </w:pPr>
            <w:r w:rsidRPr="00B20AE8">
              <w:t>100 kHz</w:t>
            </w:r>
          </w:p>
        </w:tc>
        <w:tc>
          <w:tcPr>
            <w:tcW w:w="1701" w:type="dxa"/>
          </w:tcPr>
          <w:p w14:paraId="074F62E3" w14:textId="77777777" w:rsidR="00112EFD" w:rsidRPr="00B20AE8" w:rsidRDefault="00112EFD" w:rsidP="0039402F">
            <w:pPr>
              <w:pStyle w:val="TAC"/>
            </w:pPr>
          </w:p>
        </w:tc>
      </w:tr>
      <w:tr w:rsidR="004F339F" w:rsidRPr="00B20AE8" w14:paraId="160E4F76" w14:textId="77777777" w:rsidTr="009303FD">
        <w:trPr>
          <w:cantSplit/>
          <w:jc w:val="center"/>
        </w:trPr>
        <w:tc>
          <w:tcPr>
            <w:tcW w:w="1456" w:type="dxa"/>
          </w:tcPr>
          <w:p w14:paraId="6334C2DF" w14:textId="77777777" w:rsidR="00112EFD" w:rsidRPr="00B20AE8" w:rsidRDefault="00112EFD" w:rsidP="0039402F">
            <w:pPr>
              <w:pStyle w:val="TAC"/>
            </w:pPr>
            <w:r w:rsidRPr="00B20AE8">
              <w:t>DCS1800</w:t>
            </w:r>
          </w:p>
        </w:tc>
        <w:tc>
          <w:tcPr>
            <w:tcW w:w="1749" w:type="dxa"/>
          </w:tcPr>
          <w:p w14:paraId="7A24E2AA" w14:textId="77777777" w:rsidR="00112EFD" w:rsidRPr="00B20AE8" w:rsidRDefault="00112EFD" w:rsidP="0039402F">
            <w:pPr>
              <w:pStyle w:val="TAC"/>
            </w:pPr>
            <w:r w:rsidRPr="00B20AE8">
              <w:t>1710 - 1785 MHz</w:t>
            </w:r>
          </w:p>
        </w:tc>
        <w:tc>
          <w:tcPr>
            <w:tcW w:w="1066" w:type="dxa"/>
          </w:tcPr>
          <w:p w14:paraId="7418850C" w14:textId="77777777" w:rsidR="00112EFD" w:rsidRPr="00B20AE8" w:rsidRDefault="00112EFD" w:rsidP="0039402F">
            <w:pPr>
              <w:pStyle w:val="TAC"/>
            </w:pPr>
            <w:r w:rsidRPr="00B20AE8">
              <w:t>-115.9 dBm</w:t>
            </w:r>
          </w:p>
        </w:tc>
        <w:tc>
          <w:tcPr>
            <w:tcW w:w="1134" w:type="dxa"/>
          </w:tcPr>
          <w:p w14:paraId="6BB50FC6" w14:textId="77777777" w:rsidR="00112EFD" w:rsidRPr="00B20AE8" w:rsidRDefault="00112EFD" w:rsidP="0039402F">
            <w:pPr>
              <w:pStyle w:val="TAC"/>
            </w:pPr>
            <w:r w:rsidRPr="00B20AE8">
              <w:t>-108.9 dBm</w:t>
            </w:r>
          </w:p>
        </w:tc>
        <w:tc>
          <w:tcPr>
            <w:tcW w:w="1134" w:type="dxa"/>
          </w:tcPr>
          <w:p w14:paraId="1C2B06DC" w14:textId="77777777" w:rsidR="00112EFD" w:rsidRPr="00B20AE8" w:rsidRDefault="00112EFD" w:rsidP="0039402F">
            <w:pPr>
              <w:pStyle w:val="TAC"/>
            </w:pPr>
            <w:r w:rsidRPr="00B20AE8">
              <w:t>-105.9 dBm</w:t>
            </w:r>
          </w:p>
        </w:tc>
        <w:tc>
          <w:tcPr>
            <w:tcW w:w="1417" w:type="dxa"/>
          </w:tcPr>
          <w:p w14:paraId="39B2D700" w14:textId="77777777" w:rsidR="00112EFD" w:rsidRPr="00B20AE8" w:rsidRDefault="00112EFD" w:rsidP="0039402F">
            <w:pPr>
              <w:pStyle w:val="TAC"/>
            </w:pPr>
            <w:r w:rsidRPr="00B20AE8">
              <w:t>100 kHz</w:t>
            </w:r>
          </w:p>
        </w:tc>
        <w:tc>
          <w:tcPr>
            <w:tcW w:w="1701" w:type="dxa"/>
          </w:tcPr>
          <w:p w14:paraId="1CEEF3DE" w14:textId="77777777" w:rsidR="00112EFD" w:rsidRPr="00B20AE8" w:rsidRDefault="00112EFD" w:rsidP="0039402F">
            <w:pPr>
              <w:pStyle w:val="TAC"/>
            </w:pPr>
          </w:p>
        </w:tc>
      </w:tr>
      <w:tr w:rsidR="004F339F" w:rsidRPr="00B20AE8" w14:paraId="63820759" w14:textId="77777777" w:rsidTr="009303FD">
        <w:trPr>
          <w:cantSplit/>
          <w:jc w:val="center"/>
        </w:trPr>
        <w:tc>
          <w:tcPr>
            <w:tcW w:w="1456" w:type="dxa"/>
          </w:tcPr>
          <w:p w14:paraId="3E0B241B" w14:textId="77777777" w:rsidR="00112EFD" w:rsidRPr="00B20AE8" w:rsidRDefault="00112EFD" w:rsidP="0039402F">
            <w:pPr>
              <w:pStyle w:val="TAC"/>
            </w:pPr>
            <w:r w:rsidRPr="00B20AE8">
              <w:t>PCS1900</w:t>
            </w:r>
          </w:p>
        </w:tc>
        <w:tc>
          <w:tcPr>
            <w:tcW w:w="1749" w:type="dxa"/>
          </w:tcPr>
          <w:p w14:paraId="4C74E92A" w14:textId="77777777" w:rsidR="00112EFD" w:rsidRPr="00B20AE8" w:rsidRDefault="00112EFD" w:rsidP="0039402F">
            <w:pPr>
              <w:pStyle w:val="TAC"/>
            </w:pPr>
            <w:r w:rsidRPr="00B20AE8">
              <w:t>1850 - 1910 MHz</w:t>
            </w:r>
          </w:p>
        </w:tc>
        <w:tc>
          <w:tcPr>
            <w:tcW w:w="1066" w:type="dxa"/>
          </w:tcPr>
          <w:p w14:paraId="3C21C36E" w14:textId="77777777" w:rsidR="00112EFD" w:rsidRPr="00B20AE8" w:rsidRDefault="00112EFD" w:rsidP="0039402F">
            <w:pPr>
              <w:pStyle w:val="TAC"/>
            </w:pPr>
            <w:r w:rsidRPr="00B20AE8">
              <w:t>-115.9 dBm</w:t>
            </w:r>
          </w:p>
        </w:tc>
        <w:tc>
          <w:tcPr>
            <w:tcW w:w="1134" w:type="dxa"/>
          </w:tcPr>
          <w:p w14:paraId="76531E43" w14:textId="77777777" w:rsidR="00112EFD" w:rsidRPr="00B20AE8" w:rsidRDefault="00112EFD" w:rsidP="0039402F">
            <w:pPr>
              <w:pStyle w:val="TAC"/>
            </w:pPr>
            <w:r w:rsidRPr="00B20AE8">
              <w:t>-108.9 dBm</w:t>
            </w:r>
          </w:p>
        </w:tc>
        <w:tc>
          <w:tcPr>
            <w:tcW w:w="1134" w:type="dxa"/>
          </w:tcPr>
          <w:p w14:paraId="6DBCDF3B" w14:textId="77777777" w:rsidR="00112EFD" w:rsidRPr="00B20AE8" w:rsidRDefault="00112EFD" w:rsidP="0039402F">
            <w:pPr>
              <w:pStyle w:val="TAC"/>
            </w:pPr>
            <w:r w:rsidRPr="00B20AE8">
              <w:t>-105.9 dBm</w:t>
            </w:r>
          </w:p>
        </w:tc>
        <w:tc>
          <w:tcPr>
            <w:tcW w:w="1417" w:type="dxa"/>
          </w:tcPr>
          <w:p w14:paraId="01CCD40C" w14:textId="77777777" w:rsidR="00112EFD" w:rsidRPr="00B20AE8" w:rsidRDefault="00112EFD" w:rsidP="0039402F">
            <w:pPr>
              <w:pStyle w:val="TAC"/>
            </w:pPr>
            <w:r w:rsidRPr="00B20AE8">
              <w:t>100 kHz</w:t>
            </w:r>
          </w:p>
        </w:tc>
        <w:tc>
          <w:tcPr>
            <w:tcW w:w="1701" w:type="dxa"/>
          </w:tcPr>
          <w:p w14:paraId="29EF7C58" w14:textId="77777777" w:rsidR="00112EFD" w:rsidRPr="00B20AE8" w:rsidRDefault="00112EFD" w:rsidP="0039402F">
            <w:pPr>
              <w:pStyle w:val="TAC"/>
            </w:pPr>
          </w:p>
        </w:tc>
      </w:tr>
      <w:tr w:rsidR="004F339F" w:rsidRPr="00B20AE8" w14:paraId="10FB4406" w14:textId="77777777" w:rsidTr="009303FD">
        <w:trPr>
          <w:cantSplit/>
          <w:jc w:val="center"/>
        </w:trPr>
        <w:tc>
          <w:tcPr>
            <w:tcW w:w="1456" w:type="dxa"/>
          </w:tcPr>
          <w:p w14:paraId="0E60C7D6" w14:textId="77777777" w:rsidR="00112EFD" w:rsidRPr="00B20AE8" w:rsidRDefault="00112EFD" w:rsidP="0039402F">
            <w:pPr>
              <w:pStyle w:val="TAC"/>
            </w:pPr>
            <w:r w:rsidRPr="00B20AE8">
              <w:t>GSM850 or CDMA850</w:t>
            </w:r>
          </w:p>
        </w:tc>
        <w:tc>
          <w:tcPr>
            <w:tcW w:w="1749" w:type="dxa"/>
          </w:tcPr>
          <w:p w14:paraId="31DF22CD" w14:textId="77777777" w:rsidR="00112EFD" w:rsidRPr="00B20AE8" w:rsidRDefault="00112EFD" w:rsidP="0039402F">
            <w:pPr>
              <w:pStyle w:val="TAC"/>
            </w:pPr>
            <w:r w:rsidRPr="00B20AE8">
              <w:t>824 - 849 MHz</w:t>
            </w:r>
          </w:p>
        </w:tc>
        <w:tc>
          <w:tcPr>
            <w:tcW w:w="1066" w:type="dxa"/>
          </w:tcPr>
          <w:p w14:paraId="5846E5F1" w14:textId="77777777" w:rsidR="00112EFD" w:rsidRPr="00B20AE8" w:rsidRDefault="00112EFD" w:rsidP="0039402F">
            <w:pPr>
              <w:pStyle w:val="TAC"/>
            </w:pPr>
            <w:r w:rsidRPr="00B20AE8">
              <w:t>-115.9 dBm</w:t>
            </w:r>
          </w:p>
        </w:tc>
        <w:tc>
          <w:tcPr>
            <w:tcW w:w="1134" w:type="dxa"/>
          </w:tcPr>
          <w:p w14:paraId="32F035BA" w14:textId="77777777" w:rsidR="00112EFD" w:rsidRPr="00B20AE8" w:rsidRDefault="00112EFD" w:rsidP="0039402F">
            <w:pPr>
              <w:pStyle w:val="TAC"/>
            </w:pPr>
            <w:r w:rsidRPr="00B20AE8">
              <w:t>-108.9 dBm</w:t>
            </w:r>
          </w:p>
        </w:tc>
        <w:tc>
          <w:tcPr>
            <w:tcW w:w="1134" w:type="dxa"/>
          </w:tcPr>
          <w:p w14:paraId="4449FEFB" w14:textId="77777777" w:rsidR="00112EFD" w:rsidRPr="00B20AE8" w:rsidRDefault="00112EFD" w:rsidP="0039402F">
            <w:pPr>
              <w:pStyle w:val="TAC"/>
            </w:pPr>
            <w:r w:rsidRPr="00B20AE8">
              <w:t>-105.9 dBm</w:t>
            </w:r>
          </w:p>
        </w:tc>
        <w:tc>
          <w:tcPr>
            <w:tcW w:w="1417" w:type="dxa"/>
          </w:tcPr>
          <w:p w14:paraId="65C7B7ED" w14:textId="77777777" w:rsidR="00112EFD" w:rsidRPr="00B20AE8" w:rsidRDefault="00112EFD" w:rsidP="0039402F">
            <w:pPr>
              <w:pStyle w:val="TAC"/>
            </w:pPr>
            <w:r w:rsidRPr="00B20AE8">
              <w:t>100 kHz</w:t>
            </w:r>
          </w:p>
        </w:tc>
        <w:tc>
          <w:tcPr>
            <w:tcW w:w="1701" w:type="dxa"/>
          </w:tcPr>
          <w:p w14:paraId="39E7E9A5" w14:textId="77777777" w:rsidR="00112EFD" w:rsidRPr="00B20AE8" w:rsidRDefault="00112EFD" w:rsidP="0039402F">
            <w:pPr>
              <w:pStyle w:val="TAC"/>
            </w:pPr>
          </w:p>
        </w:tc>
      </w:tr>
      <w:tr w:rsidR="004F339F" w:rsidRPr="00B20AE8" w14:paraId="33E75D63" w14:textId="77777777" w:rsidTr="009303FD">
        <w:trPr>
          <w:cantSplit/>
          <w:jc w:val="center"/>
        </w:trPr>
        <w:tc>
          <w:tcPr>
            <w:tcW w:w="1456" w:type="dxa"/>
          </w:tcPr>
          <w:p w14:paraId="126D4EEF" w14:textId="77777777" w:rsidR="00112EFD" w:rsidRPr="00B20AE8" w:rsidRDefault="00112EFD" w:rsidP="0039402F">
            <w:pPr>
              <w:pStyle w:val="TAC"/>
            </w:pPr>
            <w:r w:rsidRPr="00B20AE8">
              <w:t>UTRA FDD Band I or E-UTRA Band 1 or NR Band n1</w:t>
            </w:r>
          </w:p>
        </w:tc>
        <w:tc>
          <w:tcPr>
            <w:tcW w:w="1749" w:type="dxa"/>
          </w:tcPr>
          <w:p w14:paraId="0679D582" w14:textId="77777777" w:rsidR="00112EFD" w:rsidRPr="00B20AE8" w:rsidRDefault="00112EFD" w:rsidP="0039402F">
            <w:pPr>
              <w:pStyle w:val="TAC"/>
              <w:rPr>
                <w:lang w:eastAsia="zh-CN"/>
              </w:rPr>
            </w:pPr>
            <w:r w:rsidRPr="00B20AE8">
              <w:t>1920 - 1980 MHz</w:t>
            </w:r>
          </w:p>
          <w:p w14:paraId="0B0095ED" w14:textId="77777777" w:rsidR="00112EFD" w:rsidRPr="00B20AE8" w:rsidRDefault="00112EFD" w:rsidP="0039402F">
            <w:pPr>
              <w:pStyle w:val="TAC"/>
              <w:rPr>
                <w:lang w:eastAsia="zh-CN"/>
              </w:rPr>
            </w:pPr>
          </w:p>
        </w:tc>
        <w:tc>
          <w:tcPr>
            <w:tcW w:w="1066" w:type="dxa"/>
          </w:tcPr>
          <w:p w14:paraId="30845354" w14:textId="77777777" w:rsidR="00112EFD" w:rsidRPr="00B20AE8" w:rsidRDefault="00112EFD" w:rsidP="0039402F">
            <w:pPr>
              <w:pStyle w:val="TAC"/>
            </w:pPr>
            <w:r w:rsidRPr="00B20AE8">
              <w:t>-113.9 dBm</w:t>
            </w:r>
          </w:p>
        </w:tc>
        <w:tc>
          <w:tcPr>
            <w:tcW w:w="1134" w:type="dxa"/>
          </w:tcPr>
          <w:p w14:paraId="5F7D9A20" w14:textId="77777777" w:rsidR="00112EFD" w:rsidRPr="00B20AE8" w:rsidRDefault="00112EFD" w:rsidP="0039402F">
            <w:pPr>
              <w:pStyle w:val="TAC"/>
            </w:pPr>
            <w:r w:rsidRPr="00B20AE8">
              <w:t>-108.9 dBm</w:t>
            </w:r>
          </w:p>
        </w:tc>
        <w:tc>
          <w:tcPr>
            <w:tcW w:w="1134" w:type="dxa"/>
          </w:tcPr>
          <w:p w14:paraId="708EAAF1" w14:textId="77777777" w:rsidR="00112EFD" w:rsidRPr="00B20AE8" w:rsidRDefault="00112EFD" w:rsidP="0039402F">
            <w:pPr>
              <w:pStyle w:val="TAC"/>
            </w:pPr>
            <w:r w:rsidRPr="00B20AE8">
              <w:t>-105.9 dBm</w:t>
            </w:r>
          </w:p>
        </w:tc>
        <w:tc>
          <w:tcPr>
            <w:tcW w:w="1417" w:type="dxa"/>
          </w:tcPr>
          <w:p w14:paraId="2C40E047" w14:textId="77777777" w:rsidR="00112EFD" w:rsidRPr="00B20AE8" w:rsidRDefault="00112EFD" w:rsidP="0039402F">
            <w:pPr>
              <w:pStyle w:val="TAC"/>
            </w:pPr>
            <w:r w:rsidRPr="00B20AE8">
              <w:t>100 kHz</w:t>
            </w:r>
          </w:p>
        </w:tc>
        <w:tc>
          <w:tcPr>
            <w:tcW w:w="1701" w:type="dxa"/>
          </w:tcPr>
          <w:p w14:paraId="4FE8E007" w14:textId="77777777" w:rsidR="00112EFD" w:rsidRPr="00B20AE8" w:rsidRDefault="00112EFD" w:rsidP="0039402F">
            <w:pPr>
              <w:pStyle w:val="TAC"/>
            </w:pPr>
          </w:p>
        </w:tc>
      </w:tr>
      <w:tr w:rsidR="004F339F" w:rsidRPr="00B20AE8" w14:paraId="3C7006AD" w14:textId="77777777" w:rsidTr="009303FD">
        <w:trPr>
          <w:cantSplit/>
          <w:jc w:val="center"/>
        </w:trPr>
        <w:tc>
          <w:tcPr>
            <w:tcW w:w="1456" w:type="dxa"/>
          </w:tcPr>
          <w:p w14:paraId="4DF66792" w14:textId="77777777" w:rsidR="00112EFD" w:rsidRPr="00B20AE8" w:rsidRDefault="00112EFD" w:rsidP="0039402F">
            <w:pPr>
              <w:pStyle w:val="TAC"/>
            </w:pPr>
            <w:r w:rsidRPr="00B20AE8">
              <w:t>UTRA FDD Band II or E-UTRA Band 2 or NR Band n2</w:t>
            </w:r>
          </w:p>
        </w:tc>
        <w:tc>
          <w:tcPr>
            <w:tcW w:w="1749" w:type="dxa"/>
          </w:tcPr>
          <w:p w14:paraId="00F02642" w14:textId="77777777" w:rsidR="00112EFD" w:rsidRPr="00B20AE8" w:rsidRDefault="00112EFD" w:rsidP="0039402F">
            <w:pPr>
              <w:pStyle w:val="TAC"/>
              <w:rPr>
                <w:lang w:eastAsia="zh-CN"/>
              </w:rPr>
            </w:pPr>
            <w:r w:rsidRPr="00B20AE8">
              <w:t>1850 - 1910 MHz</w:t>
            </w:r>
          </w:p>
          <w:p w14:paraId="17F859C4" w14:textId="77777777" w:rsidR="00112EFD" w:rsidRPr="00B20AE8" w:rsidRDefault="00112EFD" w:rsidP="0039402F">
            <w:pPr>
              <w:pStyle w:val="TAC"/>
              <w:rPr>
                <w:lang w:eastAsia="zh-CN"/>
              </w:rPr>
            </w:pPr>
          </w:p>
        </w:tc>
        <w:tc>
          <w:tcPr>
            <w:tcW w:w="1066" w:type="dxa"/>
          </w:tcPr>
          <w:p w14:paraId="2D9878FD" w14:textId="77777777" w:rsidR="00112EFD" w:rsidRPr="00B20AE8" w:rsidRDefault="00112EFD" w:rsidP="0039402F">
            <w:pPr>
              <w:pStyle w:val="TAC"/>
            </w:pPr>
            <w:r w:rsidRPr="00B20AE8">
              <w:t>-113.9 dBm</w:t>
            </w:r>
          </w:p>
        </w:tc>
        <w:tc>
          <w:tcPr>
            <w:tcW w:w="1134" w:type="dxa"/>
          </w:tcPr>
          <w:p w14:paraId="4D665D82" w14:textId="77777777" w:rsidR="00112EFD" w:rsidRPr="00B20AE8" w:rsidRDefault="00112EFD" w:rsidP="0039402F">
            <w:pPr>
              <w:pStyle w:val="TAC"/>
            </w:pPr>
            <w:r w:rsidRPr="00B20AE8">
              <w:t>-108.9 dBm</w:t>
            </w:r>
          </w:p>
        </w:tc>
        <w:tc>
          <w:tcPr>
            <w:tcW w:w="1134" w:type="dxa"/>
          </w:tcPr>
          <w:p w14:paraId="6B1E3361" w14:textId="77777777" w:rsidR="00112EFD" w:rsidRPr="00B20AE8" w:rsidRDefault="00112EFD" w:rsidP="0039402F">
            <w:pPr>
              <w:pStyle w:val="TAC"/>
            </w:pPr>
            <w:r w:rsidRPr="00B20AE8">
              <w:t>-105.9 dBm</w:t>
            </w:r>
          </w:p>
        </w:tc>
        <w:tc>
          <w:tcPr>
            <w:tcW w:w="1417" w:type="dxa"/>
          </w:tcPr>
          <w:p w14:paraId="00A60F05" w14:textId="77777777" w:rsidR="00112EFD" w:rsidRPr="00B20AE8" w:rsidRDefault="00112EFD" w:rsidP="0039402F">
            <w:pPr>
              <w:pStyle w:val="TAC"/>
            </w:pPr>
            <w:r w:rsidRPr="00B20AE8">
              <w:t>100 kHz</w:t>
            </w:r>
          </w:p>
        </w:tc>
        <w:tc>
          <w:tcPr>
            <w:tcW w:w="1701" w:type="dxa"/>
          </w:tcPr>
          <w:p w14:paraId="7D9AF32D" w14:textId="77777777" w:rsidR="00112EFD" w:rsidRPr="00B20AE8" w:rsidRDefault="00112EFD" w:rsidP="0039402F">
            <w:pPr>
              <w:pStyle w:val="TAC"/>
            </w:pPr>
          </w:p>
        </w:tc>
      </w:tr>
      <w:tr w:rsidR="004F339F" w:rsidRPr="00B20AE8" w14:paraId="0B11B73B" w14:textId="77777777" w:rsidTr="009303FD">
        <w:trPr>
          <w:cantSplit/>
          <w:jc w:val="center"/>
        </w:trPr>
        <w:tc>
          <w:tcPr>
            <w:tcW w:w="1456" w:type="dxa"/>
          </w:tcPr>
          <w:p w14:paraId="30BCED7F" w14:textId="77777777" w:rsidR="00112EFD" w:rsidRPr="00B20AE8" w:rsidRDefault="00112EFD" w:rsidP="0039402F">
            <w:pPr>
              <w:pStyle w:val="TAC"/>
            </w:pPr>
            <w:r w:rsidRPr="00B20AE8">
              <w:t>UTRA FDD Band III or E-UTRA Band 3 or NR Band n3</w:t>
            </w:r>
          </w:p>
        </w:tc>
        <w:tc>
          <w:tcPr>
            <w:tcW w:w="1749" w:type="dxa"/>
          </w:tcPr>
          <w:p w14:paraId="5AEFE206" w14:textId="77777777" w:rsidR="00112EFD" w:rsidRPr="00B20AE8" w:rsidRDefault="00112EFD" w:rsidP="0039402F">
            <w:pPr>
              <w:pStyle w:val="TAC"/>
            </w:pPr>
            <w:r w:rsidRPr="00B20AE8">
              <w:t>1710 - 1785 MHz</w:t>
            </w:r>
          </w:p>
        </w:tc>
        <w:tc>
          <w:tcPr>
            <w:tcW w:w="1066" w:type="dxa"/>
          </w:tcPr>
          <w:p w14:paraId="3FBEE58F" w14:textId="77777777" w:rsidR="00112EFD" w:rsidRPr="00B20AE8" w:rsidRDefault="00112EFD" w:rsidP="0039402F">
            <w:pPr>
              <w:pStyle w:val="TAC"/>
            </w:pPr>
            <w:r w:rsidRPr="00B20AE8">
              <w:t>-113.9 dBm</w:t>
            </w:r>
          </w:p>
        </w:tc>
        <w:tc>
          <w:tcPr>
            <w:tcW w:w="1134" w:type="dxa"/>
          </w:tcPr>
          <w:p w14:paraId="19796F93" w14:textId="77777777" w:rsidR="00112EFD" w:rsidRPr="00B20AE8" w:rsidRDefault="00112EFD" w:rsidP="0039402F">
            <w:pPr>
              <w:pStyle w:val="TAC"/>
            </w:pPr>
            <w:r w:rsidRPr="00B20AE8">
              <w:t>-108.9 dBm</w:t>
            </w:r>
          </w:p>
        </w:tc>
        <w:tc>
          <w:tcPr>
            <w:tcW w:w="1134" w:type="dxa"/>
          </w:tcPr>
          <w:p w14:paraId="62BA1EF6" w14:textId="77777777" w:rsidR="00112EFD" w:rsidRPr="00B20AE8" w:rsidRDefault="00112EFD" w:rsidP="0039402F">
            <w:pPr>
              <w:pStyle w:val="TAC"/>
            </w:pPr>
            <w:r w:rsidRPr="00B20AE8">
              <w:t>-105.9 dBm</w:t>
            </w:r>
          </w:p>
        </w:tc>
        <w:tc>
          <w:tcPr>
            <w:tcW w:w="1417" w:type="dxa"/>
          </w:tcPr>
          <w:p w14:paraId="1942A4ED" w14:textId="77777777" w:rsidR="00112EFD" w:rsidRPr="00B20AE8" w:rsidRDefault="00112EFD" w:rsidP="0039402F">
            <w:pPr>
              <w:pStyle w:val="TAC"/>
            </w:pPr>
            <w:r w:rsidRPr="00B20AE8">
              <w:t>100 kHz</w:t>
            </w:r>
          </w:p>
        </w:tc>
        <w:tc>
          <w:tcPr>
            <w:tcW w:w="1701" w:type="dxa"/>
          </w:tcPr>
          <w:p w14:paraId="2CBDDE9B" w14:textId="77777777" w:rsidR="00112EFD" w:rsidRPr="00B20AE8" w:rsidRDefault="00112EFD" w:rsidP="0039402F">
            <w:pPr>
              <w:pStyle w:val="TAC"/>
            </w:pPr>
          </w:p>
        </w:tc>
      </w:tr>
      <w:tr w:rsidR="004F339F" w:rsidRPr="00B20AE8" w14:paraId="7AF0BB93" w14:textId="77777777" w:rsidTr="009303FD">
        <w:trPr>
          <w:cantSplit/>
          <w:jc w:val="center"/>
        </w:trPr>
        <w:tc>
          <w:tcPr>
            <w:tcW w:w="1456" w:type="dxa"/>
          </w:tcPr>
          <w:p w14:paraId="41AEFA85" w14:textId="77777777" w:rsidR="00112EFD" w:rsidRPr="00B20AE8" w:rsidRDefault="00112EFD" w:rsidP="0039402F">
            <w:pPr>
              <w:pStyle w:val="TAC"/>
              <w:rPr>
                <w:lang w:val="sv-SE"/>
              </w:rPr>
            </w:pPr>
            <w:r w:rsidRPr="00B20AE8">
              <w:rPr>
                <w:lang w:val="sv-SE"/>
              </w:rPr>
              <w:t>UTRA FDD Band IV or E-UTRA Band 4</w:t>
            </w:r>
          </w:p>
        </w:tc>
        <w:tc>
          <w:tcPr>
            <w:tcW w:w="1749" w:type="dxa"/>
          </w:tcPr>
          <w:p w14:paraId="70CDA0F9" w14:textId="77777777" w:rsidR="00112EFD" w:rsidRPr="00B20AE8" w:rsidRDefault="00112EFD" w:rsidP="0039402F">
            <w:pPr>
              <w:pStyle w:val="TAC"/>
            </w:pPr>
            <w:r w:rsidRPr="00B20AE8">
              <w:t>1710 - 1755 MHz</w:t>
            </w:r>
          </w:p>
        </w:tc>
        <w:tc>
          <w:tcPr>
            <w:tcW w:w="1066" w:type="dxa"/>
          </w:tcPr>
          <w:p w14:paraId="1BA55670" w14:textId="77777777" w:rsidR="00112EFD" w:rsidRPr="00B20AE8" w:rsidRDefault="00112EFD" w:rsidP="0039402F">
            <w:pPr>
              <w:pStyle w:val="TAC"/>
            </w:pPr>
            <w:r w:rsidRPr="00B20AE8">
              <w:t>-113.9 dBm</w:t>
            </w:r>
          </w:p>
        </w:tc>
        <w:tc>
          <w:tcPr>
            <w:tcW w:w="1134" w:type="dxa"/>
          </w:tcPr>
          <w:p w14:paraId="30F1C268" w14:textId="77777777" w:rsidR="00112EFD" w:rsidRPr="00B20AE8" w:rsidRDefault="00112EFD" w:rsidP="0039402F">
            <w:pPr>
              <w:pStyle w:val="TAC"/>
            </w:pPr>
            <w:r w:rsidRPr="00B20AE8">
              <w:t>-108.9 dBm</w:t>
            </w:r>
          </w:p>
        </w:tc>
        <w:tc>
          <w:tcPr>
            <w:tcW w:w="1134" w:type="dxa"/>
          </w:tcPr>
          <w:p w14:paraId="45BBE0B4" w14:textId="77777777" w:rsidR="00112EFD" w:rsidRPr="00B20AE8" w:rsidRDefault="00112EFD" w:rsidP="0039402F">
            <w:pPr>
              <w:pStyle w:val="TAC"/>
            </w:pPr>
            <w:r w:rsidRPr="00B20AE8">
              <w:t>-105.9 dBm</w:t>
            </w:r>
          </w:p>
        </w:tc>
        <w:tc>
          <w:tcPr>
            <w:tcW w:w="1417" w:type="dxa"/>
          </w:tcPr>
          <w:p w14:paraId="53A839D3" w14:textId="77777777" w:rsidR="00112EFD" w:rsidRPr="00B20AE8" w:rsidRDefault="00112EFD" w:rsidP="0039402F">
            <w:pPr>
              <w:pStyle w:val="TAC"/>
            </w:pPr>
            <w:r w:rsidRPr="00B20AE8">
              <w:t>100 kHz</w:t>
            </w:r>
          </w:p>
        </w:tc>
        <w:tc>
          <w:tcPr>
            <w:tcW w:w="1701" w:type="dxa"/>
          </w:tcPr>
          <w:p w14:paraId="77BF24B9" w14:textId="77777777" w:rsidR="00112EFD" w:rsidRPr="00B20AE8" w:rsidRDefault="00112EFD" w:rsidP="0039402F">
            <w:pPr>
              <w:pStyle w:val="TAC"/>
            </w:pPr>
          </w:p>
        </w:tc>
      </w:tr>
      <w:tr w:rsidR="004F339F" w:rsidRPr="00B20AE8" w14:paraId="29022BB5" w14:textId="77777777" w:rsidTr="009303FD">
        <w:trPr>
          <w:cantSplit/>
          <w:jc w:val="center"/>
        </w:trPr>
        <w:tc>
          <w:tcPr>
            <w:tcW w:w="1456" w:type="dxa"/>
          </w:tcPr>
          <w:p w14:paraId="0058E5AD" w14:textId="77777777" w:rsidR="00112EFD" w:rsidRPr="00B20AE8" w:rsidRDefault="00112EFD" w:rsidP="0039402F">
            <w:pPr>
              <w:pStyle w:val="TAC"/>
            </w:pPr>
            <w:r w:rsidRPr="00B20AE8">
              <w:t>UTRA FDD Band V or E-UTRA Band 5 or NR Band n5</w:t>
            </w:r>
          </w:p>
        </w:tc>
        <w:tc>
          <w:tcPr>
            <w:tcW w:w="1749" w:type="dxa"/>
          </w:tcPr>
          <w:p w14:paraId="6D6FC748" w14:textId="77777777" w:rsidR="00112EFD" w:rsidRPr="00B20AE8" w:rsidRDefault="00112EFD" w:rsidP="0039402F">
            <w:pPr>
              <w:pStyle w:val="TAC"/>
            </w:pPr>
            <w:r w:rsidRPr="00B20AE8">
              <w:t>824 - 849 MHz</w:t>
            </w:r>
          </w:p>
        </w:tc>
        <w:tc>
          <w:tcPr>
            <w:tcW w:w="1066" w:type="dxa"/>
          </w:tcPr>
          <w:p w14:paraId="743D0027" w14:textId="77777777" w:rsidR="00112EFD" w:rsidRPr="00B20AE8" w:rsidRDefault="00112EFD" w:rsidP="0039402F">
            <w:pPr>
              <w:pStyle w:val="TAC"/>
            </w:pPr>
            <w:r w:rsidRPr="00B20AE8">
              <w:t>-113.9 dBm</w:t>
            </w:r>
          </w:p>
        </w:tc>
        <w:tc>
          <w:tcPr>
            <w:tcW w:w="1134" w:type="dxa"/>
          </w:tcPr>
          <w:p w14:paraId="633BCF14" w14:textId="77777777" w:rsidR="00112EFD" w:rsidRPr="00B20AE8" w:rsidRDefault="00112EFD" w:rsidP="0039402F">
            <w:pPr>
              <w:pStyle w:val="TAC"/>
            </w:pPr>
            <w:r w:rsidRPr="00B20AE8">
              <w:t>-108.9 dBm</w:t>
            </w:r>
          </w:p>
        </w:tc>
        <w:tc>
          <w:tcPr>
            <w:tcW w:w="1134" w:type="dxa"/>
          </w:tcPr>
          <w:p w14:paraId="0884164C" w14:textId="77777777" w:rsidR="00112EFD" w:rsidRPr="00B20AE8" w:rsidRDefault="00112EFD" w:rsidP="0039402F">
            <w:pPr>
              <w:pStyle w:val="TAC"/>
            </w:pPr>
            <w:r w:rsidRPr="00B20AE8">
              <w:t>-105.9 dBm</w:t>
            </w:r>
          </w:p>
        </w:tc>
        <w:tc>
          <w:tcPr>
            <w:tcW w:w="1417" w:type="dxa"/>
          </w:tcPr>
          <w:p w14:paraId="4E5827E4" w14:textId="77777777" w:rsidR="00112EFD" w:rsidRPr="00B20AE8" w:rsidRDefault="00112EFD" w:rsidP="0039402F">
            <w:pPr>
              <w:pStyle w:val="TAC"/>
            </w:pPr>
            <w:r w:rsidRPr="00B20AE8">
              <w:t>100 kHz</w:t>
            </w:r>
          </w:p>
        </w:tc>
        <w:tc>
          <w:tcPr>
            <w:tcW w:w="1701" w:type="dxa"/>
          </w:tcPr>
          <w:p w14:paraId="26FF3E35" w14:textId="77777777" w:rsidR="00112EFD" w:rsidRPr="00B20AE8" w:rsidRDefault="00112EFD" w:rsidP="0039402F">
            <w:pPr>
              <w:pStyle w:val="TAC"/>
            </w:pPr>
          </w:p>
        </w:tc>
      </w:tr>
      <w:tr w:rsidR="004F339F" w:rsidRPr="00B20AE8" w14:paraId="49301767" w14:textId="77777777" w:rsidTr="009303FD">
        <w:trPr>
          <w:cantSplit/>
          <w:jc w:val="center"/>
        </w:trPr>
        <w:tc>
          <w:tcPr>
            <w:tcW w:w="1456" w:type="dxa"/>
          </w:tcPr>
          <w:p w14:paraId="535377EC" w14:textId="77777777" w:rsidR="00112EFD" w:rsidRPr="00B20AE8" w:rsidRDefault="00112EFD" w:rsidP="0039402F">
            <w:pPr>
              <w:pStyle w:val="TAC"/>
              <w:rPr>
                <w:lang w:val="sv-SE"/>
              </w:rPr>
            </w:pPr>
            <w:r w:rsidRPr="00B20AE8">
              <w:rPr>
                <w:lang w:val="sv-SE"/>
              </w:rPr>
              <w:t>UTRA FDD Band VI, XIX or E-UTRA Band 6, 19</w:t>
            </w:r>
          </w:p>
        </w:tc>
        <w:tc>
          <w:tcPr>
            <w:tcW w:w="1749" w:type="dxa"/>
          </w:tcPr>
          <w:p w14:paraId="442C8947" w14:textId="77777777" w:rsidR="00112EFD" w:rsidRPr="00B20AE8" w:rsidRDefault="00112EFD" w:rsidP="0039402F">
            <w:pPr>
              <w:pStyle w:val="TAC"/>
            </w:pPr>
            <w:r w:rsidRPr="00B20AE8">
              <w:t>830 - 845 MHz</w:t>
            </w:r>
          </w:p>
        </w:tc>
        <w:tc>
          <w:tcPr>
            <w:tcW w:w="1066" w:type="dxa"/>
          </w:tcPr>
          <w:p w14:paraId="7B9B3BE3" w14:textId="77777777" w:rsidR="00112EFD" w:rsidRPr="00B20AE8" w:rsidRDefault="00112EFD" w:rsidP="0039402F">
            <w:pPr>
              <w:pStyle w:val="TAC"/>
            </w:pPr>
            <w:r w:rsidRPr="00B20AE8">
              <w:t>-113.9 dBm</w:t>
            </w:r>
          </w:p>
        </w:tc>
        <w:tc>
          <w:tcPr>
            <w:tcW w:w="1134" w:type="dxa"/>
          </w:tcPr>
          <w:p w14:paraId="0D555E2B" w14:textId="77777777" w:rsidR="00112EFD" w:rsidRPr="00B20AE8" w:rsidRDefault="00112EFD" w:rsidP="0039402F">
            <w:pPr>
              <w:pStyle w:val="TAC"/>
            </w:pPr>
            <w:r w:rsidRPr="00B20AE8">
              <w:t>-108.9 dBm</w:t>
            </w:r>
          </w:p>
        </w:tc>
        <w:tc>
          <w:tcPr>
            <w:tcW w:w="1134" w:type="dxa"/>
          </w:tcPr>
          <w:p w14:paraId="1F0A3DE9" w14:textId="77777777" w:rsidR="00112EFD" w:rsidRPr="00B20AE8" w:rsidRDefault="00112EFD" w:rsidP="0039402F">
            <w:pPr>
              <w:pStyle w:val="TAC"/>
            </w:pPr>
            <w:r w:rsidRPr="00B20AE8">
              <w:t>-105.9 dBm</w:t>
            </w:r>
          </w:p>
        </w:tc>
        <w:tc>
          <w:tcPr>
            <w:tcW w:w="1417" w:type="dxa"/>
          </w:tcPr>
          <w:p w14:paraId="66F5E683" w14:textId="77777777" w:rsidR="00112EFD" w:rsidRPr="00B20AE8" w:rsidRDefault="00112EFD" w:rsidP="0039402F">
            <w:pPr>
              <w:pStyle w:val="TAC"/>
            </w:pPr>
            <w:r w:rsidRPr="00B20AE8">
              <w:t>100 kHz</w:t>
            </w:r>
          </w:p>
        </w:tc>
        <w:tc>
          <w:tcPr>
            <w:tcW w:w="1701" w:type="dxa"/>
          </w:tcPr>
          <w:p w14:paraId="02992BC0" w14:textId="77777777" w:rsidR="00112EFD" w:rsidRPr="00B20AE8" w:rsidRDefault="00112EFD" w:rsidP="0039402F">
            <w:pPr>
              <w:pStyle w:val="TAC"/>
            </w:pPr>
          </w:p>
        </w:tc>
      </w:tr>
      <w:tr w:rsidR="004F339F" w:rsidRPr="00B20AE8" w14:paraId="09CC606B" w14:textId="77777777" w:rsidTr="009303FD">
        <w:trPr>
          <w:cantSplit/>
          <w:jc w:val="center"/>
        </w:trPr>
        <w:tc>
          <w:tcPr>
            <w:tcW w:w="1456" w:type="dxa"/>
          </w:tcPr>
          <w:p w14:paraId="54FE9C2B" w14:textId="77777777" w:rsidR="00112EFD" w:rsidRPr="00B20AE8" w:rsidRDefault="00112EFD" w:rsidP="0039402F">
            <w:pPr>
              <w:pStyle w:val="TAC"/>
            </w:pPr>
            <w:r w:rsidRPr="00B20AE8">
              <w:t>UTRA FDD Band VII or E-UTRA Band 7 or NR Band n7</w:t>
            </w:r>
          </w:p>
        </w:tc>
        <w:tc>
          <w:tcPr>
            <w:tcW w:w="1749" w:type="dxa"/>
          </w:tcPr>
          <w:p w14:paraId="46B9EE9E" w14:textId="77777777" w:rsidR="00112EFD" w:rsidRPr="00B20AE8" w:rsidRDefault="00112EFD" w:rsidP="0039402F">
            <w:pPr>
              <w:pStyle w:val="TAC"/>
            </w:pPr>
            <w:r w:rsidRPr="00B20AE8">
              <w:t>2500 - 2570 MHz</w:t>
            </w:r>
          </w:p>
        </w:tc>
        <w:tc>
          <w:tcPr>
            <w:tcW w:w="1066" w:type="dxa"/>
          </w:tcPr>
          <w:p w14:paraId="66040ACC" w14:textId="77777777" w:rsidR="00112EFD" w:rsidRPr="00B20AE8" w:rsidRDefault="00112EFD" w:rsidP="0039402F">
            <w:pPr>
              <w:pStyle w:val="TAC"/>
            </w:pPr>
            <w:r w:rsidRPr="00B20AE8">
              <w:t>-113.9 dBm</w:t>
            </w:r>
          </w:p>
        </w:tc>
        <w:tc>
          <w:tcPr>
            <w:tcW w:w="1134" w:type="dxa"/>
          </w:tcPr>
          <w:p w14:paraId="441F276D" w14:textId="77777777" w:rsidR="00112EFD" w:rsidRPr="00B20AE8" w:rsidRDefault="00112EFD" w:rsidP="0039402F">
            <w:pPr>
              <w:pStyle w:val="TAC"/>
            </w:pPr>
            <w:r w:rsidRPr="00B20AE8">
              <w:t>-108.9 dBm</w:t>
            </w:r>
          </w:p>
        </w:tc>
        <w:tc>
          <w:tcPr>
            <w:tcW w:w="1134" w:type="dxa"/>
          </w:tcPr>
          <w:p w14:paraId="7A3848FA" w14:textId="77777777" w:rsidR="00112EFD" w:rsidRPr="00B20AE8" w:rsidRDefault="00112EFD" w:rsidP="0039402F">
            <w:pPr>
              <w:pStyle w:val="TAC"/>
            </w:pPr>
            <w:r w:rsidRPr="00B20AE8">
              <w:t>-105.9 dBm</w:t>
            </w:r>
          </w:p>
        </w:tc>
        <w:tc>
          <w:tcPr>
            <w:tcW w:w="1417" w:type="dxa"/>
          </w:tcPr>
          <w:p w14:paraId="5C548A7E" w14:textId="77777777" w:rsidR="00112EFD" w:rsidRPr="00B20AE8" w:rsidRDefault="00112EFD" w:rsidP="0039402F">
            <w:pPr>
              <w:pStyle w:val="TAC"/>
            </w:pPr>
            <w:r w:rsidRPr="00B20AE8">
              <w:t>100 kHz</w:t>
            </w:r>
          </w:p>
        </w:tc>
        <w:tc>
          <w:tcPr>
            <w:tcW w:w="1701" w:type="dxa"/>
          </w:tcPr>
          <w:p w14:paraId="3251DE5D" w14:textId="77777777" w:rsidR="00112EFD" w:rsidRPr="00B20AE8" w:rsidRDefault="00112EFD" w:rsidP="0039402F">
            <w:pPr>
              <w:pStyle w:val="TAC"/>
            </w:pPr>
          </w:p>
        </w:tc>
      </w:tr>
      <w:tr w:rsidR="004F339F" w:rsidRPr="00B20AE8" w14:paraId="7624254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09B990E" w14:textId="77777777" w:rsidR="00112EFD" w:rsidRPr="00B20AE8" w:rsidRDefault="00112EFD" w:rsidP="0039402F">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6C4B59B1" w14:textId="77777777" w:rsidR="00112EFD" w:rsidRPr="00B20AE8" w:rsidRDefault="00112EFD" w:rsidP="0039402F">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14:paraId="21BCD091"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39A140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8FF4A14"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4C9AC91"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7EE2592" w14:textId="77777777" w:rsidR="00112EFD" w:rsidRPr="00B20AE8" w:rsidRDefault="00112EFD" w:rsidP="0039402F">
            <w:pPr>
              <w:pStyle w:val="TAC"/>
            </w:pPr>
          </w:p>
        </w:tc>
      </w:tr>
      <w:tr w:rsidR="004F339F" w:rsidRPr="00B20AE8" w14:paraId="5990074E" w14:textId="77777777" w:rsidTr="009303FD">
        <w:trPr>
          <w:cantSplit/>
          <w:jc w:val="center"/>
        </w:trPr>
        <w:tc>
          <w:tcPr>
            <w:tcW w:w="1456" w:type="dxa"/>
          </w:tcPr>
          <w:p w14:paraId="63B733CA" w14:textId="77777777" w:rsidR="00112EFD" w:rsidRPr="00B20AE8" w:rsidRDefault="00112EFD" w:rsidP="0039402F">
            <w:pPr>
              <w:pStyle w:val="TAC"/>
              <w:rPr>
                <w:lang w:val="sv-SE"/>
              </w:rPr>
            </w:pPr>
            <w:r w:rsidRPr="00B20AE8">
              <w:rPr>
                <w:lang w:val="sv-SE"/>
              </w:rPr>
              <w:t>UTRA FDD Band IX or E-UTRA Band 9</w:t>
            </w:r>
          </w:p>
        </w:tc>
        <w:tc>
          <w:tcPr>
            <w:tcW w:w="1749" w:type="dxa"/>
          </w:tcPr>
          <w:p w14:paraId="064AB74F" w14:textId="77777777" w:rsidR="00112EFD" w:rsidRPr="00B20AE8" w:rsidRDefault="00112EFD" w:rsidP="0039402F">
            <w:pPr>
              <w:pStyle w:val="TAC"/>
            </w:pPr>
            <w:r w:rsidRPr="00B20AE8">
              <w:t>1749.9 - 1784.9 MHz</w:t>
            </w:r>
          </w:p>
        </w:tc>
        <w:tc>
          <w:tcPr>
            <w:tcW w:w="1066" w:type="dxa"/>
          </w:tcPr>
          <w:p w14:paraId="7B670CE4" w14:textId="77777777" w:rsidR="00112EFD" w:rsidRPr="00B20AE8" w:rsidRDefault="00112EFD" w:rsidP="0039402F">
            <w:pPr>
              <w:pStyle w:val="TAC"/>
            </w:pPr>
            <w:r w:rsidRPr="00B20AE8">
              <w:t>-113.9 dBm</w:t>
            </w:r>
          </w:p>
        </w:tc>
        <w:tc>
          <w:tcPr>
            <w:tcW w:w="1134" w:type="dxa"/>
          </w:tcPr>
          <w:p w14:paraId="3B6673B3" w14:textId="77777777" w:rsidR="00112EFD" w:rsidRPr="00B20AE8" w:rsidRDefault="00112EFD" w:rsidP="0039402F">
            <w:pPr>
              <w:pStyle w:val="TAC"/>
            </w:pPr>
            <w:r w:rsidRPr="00B20AE8">
              <w:t>-108.9 dBm</w:t>
            </w:r>
          </w:p>
        </w:tc>
        <w:tc>
          <w:tcPr>
            <w:tcW w:w="1134" w:type="dxa"/>
          </w:tcPr>
          <w:p w14:paraId="64717104" w14:textId="77777777" w:rsidR="00112EFD" w:rsidRPr="00B20AE8" w:rsidRDefault="00112EFD" w:rsidP="0039402F">
            <w:pPr>
              <w:pStyle w:val="TAC"/>
            </w:pPr>
            <w:r w:rsidRPr="00B20AE8">
              <w:t>-105.9 dBm</w:t>
            </w:r>
          </w:p>
        </w:tc>
        <w:tc>
          <w:tcPr>
            <w:tcW w:w="1417" w:type="dxa"/>
          </w:tcPr>
          <w:p w14:paraId="6F09A23B" w14:textId="77777777" w:rsidR="00112EFD" w:rsidRPr="00B20AE8" w:rsidRDefault="00112EFD" w:rsidP="0039402F">
            <w:pPr>
              <w:pStyle w:val="TAC"/>
            </w:pPr>
            <w:r w:rsidRPr="00B20AE8">
              <w:t>100 kHz</w:t>
            </w:r>
          </w:p>
        </w:tc>
        <w:tc>
          <w:tcPr>
            <w:tcW w:w="1701" w:type="dxa"/>
          </w:tcPr>
          <w:p w14:paraId="5FA1B455" w14:textId="77777777" w:rsidR="00112EFD" w:rsidRPr="00B20AE8" w:rsidRDefault="00112EFD" w:rsidP="0039402F">
            <w:pPr>
              <w:pStyle w:val="TAC"/>
            </w:pPr>
          </w:p>
        </w:tc>
      </w:tr>
      <w:tr w:rsidR="004F339F" w:rsidRPr="00B20AE8" w14:paraId="026D3358" w14:textId="77777777" w:rsidTr="009303FD">
        <w:trPr>
          <w:cantSplit/>
          <w:jc w:val="center"/>
        </w:trPr>
        <w:tc>
          <w:tcPr>
            <w:tcW w:w="1456" w:type="dxa"/>
          </w:tcPr>
          <w:p w14:paraId="057520CB" w14:textId="77777777" w:rsidR="00112EFD" w:rsidRPr="00B20AE8" w:rsidRDefault="00112EFD" w:rsidP="0039402F">
            <w:pPr>
              <w:pStyle w:val="TAC"/>
              <w:rPr>
                <w:lang w:val="sv-SE"/>
              </w:rPr>
            </w:pPr>
            <w:r w:rsidRPr="00B20AE8">
              <w:rPr>
                <w:lang w:val="sv-SE"/>
              </w:rPr>
              <w:t>UTRA FDD Band X or E-UTRA Band 10</w:t>
            </w:r>
          </w:p>
        </w:tc>
        <w:tc>
          <w:tcPr>
            <w:tcW w:w="1749" w:type="dxa"/>
          </w:tcPr>
          <w:p w14:paraId="7977BCF9" w14:textId="77777777" w:rsidR="00112EFD" w:rsidRPr="00B20AE8" w:rsidRDefault="00112EFD" w:rsidP="0039402F">
            <w:pPr>
              <w:pStyle w:val="TAC"/>
            </w:pPr>
            <w:r w:rsidRPr="00B20AE8">
              <w:t>1710 - 1770 MHz</w:t>
            </w:r>
          </w:p>
        </w:tc>
        <w:tc>
          <w:tcPr>
            <w:tcW w:w="1066" w:type="dxa"/>
          </w:tcPr>
          <w:p w14:paraId="01998343" w14:textId="77777777" w:rsidR="00112EFD" w:rsidRPr="00B20AE8" w:rsidRDefault="00112EFD" w:rsidP="0039402F">
            <w:pPr>
              <w:pStyle w:val="TAC"/>
            </w:pPr>
            <w:r w:rsidRPr="00B20AE8">
              <w:t>-113.9 dBm</w:t>
            </w:r>
          </w:p>
        </w:tc>
        <w:tc>
          <w:tcPr>
            <w:tcW w:w="1134" w:type="dxa"/>
          </w:tcPr>
          <w:p w14:paraId="794D5CE8" w14:textId="77777777" w:rsidR="00112EFD" w:rsidRPr="00B20AE8" w:rsidRDefault="00112EFD" w:rsidP="0039402F">
            <w:pPr>
              <w:pStyle w:val="TAC"/>
            </w:pPr>
            <w:r w:rsidRPr="00B20AE8">
              <w:t>-108.9 dBm</w:t>
            </w:r>
          </w:p>
        </w:tc>
        <w:tc>
          <w:tcPr>
            <w:tcW w:w="1134" w:type="dxa"/>
          </w:tcPr>
          <w:p w14:paraId="27F219A2" w14:textId="77777777" w:rsidR="00112EFD" w:rsidRPr="00B20AE8" w:rsidRDefault="00112EFD" w:rsidP="0039402F">
            <w:pPr>
              <w:pStyle w:val="TAC"/>
            </w:pPr>
            <w:r w:rsidRPr="00B20AE8">
              <w:t>-105.9 dBm</w:t>
            </w:r>
          </w:p>
        </w:tc>
        <w:tc>
          <w:tcPr>
            <w:tcW w:w="1417" w:type="dxa"/>
          </w:tcPr>
          <w:p w14:paraId="0DCE29B5" w14:textId="77777777" w:rsidR="00112EFD" w:rsidRPr="00B20AE8" w:rsidRDefault="00112EFD" w:rsidP="0039402F">
            <w:pPr>
              <w:pStyle w:val="TAC"/>
            </w:pPr>
            <w:r w:rsidRPr="00B20AE8">
              <w:t>100 kHz</w:t>
            </w:r>
          </w:p>
        </w:tc>
        <w:tc>
          <w:tcPr>
            <w:tcW w:w="1701" w:type="dxa"/>
          </w:tcPr>
          <w:p w14:paraId="3922ADAA" w14:textId="77777777" w:rsidR="00112EFD" w:rsidRPr="00B20AE8" w:rsidRDefault="00112EFD" w:rsidP="0039402F">
            <w:pPr>
              <w:pStyle w:val="TAC"/>
            </w:pPr>
          </w:p>
        </w:tc>
      </w:tr>
      <w:tr w:rsidR="004F339F" w:rsidRPr="00B20AE8" w14:paraId="7DD0EECD" w14:textId="77777777" w:rsidTr="009303FD">
        <w:trPr>
          <w:cantSplit/>
          <w:jc w:val="center"/>
        </w:trPr>
        <w:tc>
          <w:tcPr>
            <w:tcW w:w="1456" w:type="dxa"/>
          </w:tcPr>
          <w:p w14:paraId="32576F9E" w14:textId="77777777" w:rsidR="00112EFD" w:rsidRPr="00B20AE8" w:rsidRDefault="00112EFD" w:rsidP="0039402F">
            <w:pPr>
              <w:pStyle w:val="TAC"/>
              <w:rPr>
                <w:lang w:val="sv-SE"/>
              </w:rPr>
            </w:pPr>
            <w:r w:rsidRPr="00B20AE8">
              <w:rPr>
                <w:lang w:val="sv-SE"/>
              </w:rPr>
              <w:t>UTRA FDD Band XI or E-UTRA Band 11</w:t>
            </w:r>
          </w:p>
        </w:tc>
        <w:tc>
          <w:tcPr>
            <w:tcW w:w="1749" w:type="dxa"/>
          </w:tcPr>
          <w:p w14:paraId="5F61C02A" w14:textId="77777777" w:rsidR="00112EFD" w:rsidRPr="00B20AE8" w:rsidRDefault="00112EFD" w:rsidP="0039402F">
            <w:pPr>
              <w:pStyle w:val="TAC"/>
            </w:pPr>
            <w:r w:rsidRPr="00B20AE8">
              <w:t>1427.9 - 1447.9 MHz</w:t>
            </w:r>
          </w:p>
        </w:tc>
        <w:tc>
          <w:tcPr>
            <w:tcW w:w="1066" w:type="dxa"/>
          </w:tcPr>
          <w:p w14:paraId="4415EBD7" w14:textId="77777777" w:rsidR="00112EFD" w:rsidRPr="00B20AE8" w:rsidRDefault="00112EFD" w:rsidP="0039402F">
            <w:pPr>
              <w:pStyle w:val="TAC"/>
            </w:pPr>
            <w:r w:rsidRPr="00B20AE8">
              <w:t>-113.9 dBm</w:t>
            </w:r>
          </w:p>
        </w:tc>
        <w:tc>
          <w:tcPr>
            <w:tcW w:w="1134" w:type="dxa"/>
          </w:tcPr>
          <w:p w14:paraId="1805761E" w14:textId="77777777" w:rsidR="00112EFD" w:rsidRPr="00B20AE8" w:rsidRDefault="00112EFD" w:rsidP="0039402F">
            <w:pPr>
              <w:pStyle w:val="TAC"/>
            </w:pPr>
            <w:r w:rsidRPr="00B20AE8">
              <w:t>-108.9 dBm</w:t>
            </w:r>
          </w:p>
        </w:tc>
        <w:tc>
          <w:tcPr>
            <w:tcW w:w="1134" w:type="dxa"/>
          </w:tcPr>
          <w:p w14:paraId="24911CAA" w14:textId="77777777" w:rsidR="00112EFD" w:rsidRPr="00B20AE8" w:rsidRDefault="00112EFD" w:rsidP="0039402F">
            <w:pPr>
              <w:pStyle w:val="TAC"/>
            </w:pPr>
            <w:r w:rsidRPr="00B20AE8">
              <w:t>-105.9 dBm</w:t>
            </w:r>
          </w:p>
        </w:tc>
        <w:tc>
          <w:tcPr>
            <w:tcW w:w="1417" w:type="dxa"/>
          </w:tcPr>
          <w:p w14:paraId="6E056F56" w14:textId="77777777" w:rsidR="00112EFD" w:rsidRPr="00B20AE8" w:rsidRDefault="00112EFD" w:rsidP="0039402F">
            <w:pPr>
              <w:pStyle w:val="TAC"/>
            </w:pPr>
            <w:r w:rsidRPr="00B20AE8">
              <w:t>100 kHz</w:t>
            </w:r>
          </w:p>
        </w:tc>
        <w:tc>
          <w:tcPr>
            <w:tcW w:w="1701" w:type="dxa"/>
          </w:tcPr>
          <w:p w14:paraId="618D1E51" w14:textId="77777777" w:rsidR="00112EFD" w:rsidRPr="00B20AE8" w:rsidRDefault="00112EFD" w:rsidP="0039402F">
            <w:pPr>
              <w:pStyle w:val="TAC"/>
            </w:pPr>
            <w:r w:rsidRPr="00B20AE8">
              <w:t>This is not applicable to BS operating in Band 50/n50, 51/n51, 75/n75, 76/n76</w:t>
            </w:r>
          </w:p>
        </w:tc>
      </w:tr>
      <w:tr w:rsidR="004F339F" w:rsidRPr="00B20AE8" w14:paraId="17D66556" w14:textId="77777777" w:rsidTr="009303FD">
        <w:trPr>
          <w:cantSplit/>
          <w:jc w:val="center"/>
        </w:trPr>
        <w:tc>
          <w:tcPr>
            <w:tcW w:w="1456" w:type="dxa"/>
          </w:tcPr>
          <w:p w14:paraId="53662575" w14:textId="77777777" w:rsidR="00112EFD" w:rsidRPr="00B20AE8" w:rsidRDefault="00112EFD" w:rsidP="0039402F">
            <w:pPr>
              <w:pStyle w:val="TAC"/>
            </w:pPr>
            <w:r w:rsidRPr="00B20AE8">
              <w:t>UTRA FDD Band XII or</w:t>
            </w:r>
          </w:p>
          <w:p w14:paraId="10B7E46E" w14:textId="77777777" w:rsidR="00112EFD" w:rsidRPr="00B20AE8" w:rsidRDefault="00112EFD" w:rsidP="0039402F">
            <w:pPr>
              <w:pStyle w:val="TAC"/>
            </w:pPr>
            <w:r w:rsidRPr="00B20AE8">
              <w:t>E-UTRA Band 12 or NR Band n12</w:t>
            </w:r>
          </w:p>
        </w:tc>
        <w:tc>
          <w:tcPr>
            <w:tcW w:w="1749" w:type="dxa"/>
          </w:tcPr>
          <w:p w14:paraId="79C30B27" w14:textId="77777777" w:rsidR="00112EFD" w:rsidRPr="00B20AE8" w:rsidRDefault="00112EFD" w:rsidP="0039402F">
            <w:pPr>
              <w:pStyle w:val="TAC"/>
            </w:pPr>
            <w:r w:rsidRPr="00B20AE8">
              <w:t>699 - 716 MHz</w:t>
            </w:r>
          </w:p>
        </w:tc>
        <w:tc>
          <w:tcPr>
            <w:tcW w:w="1066" w:type="dxa"/>
          </w:tcPr>
          <w:p w14:paraId="4A8FC40A" w14:textId="77777777" w:rsidR="00112EFD" w:rsidRPr="00B20AE8" w:rsidRDefault="00112EFD" w:rsidP="0039402F">
            <w:pPr>
              <w:pStyle w:val="TAC"/>
            </w:pPr>
            <w:r w:rsidRPr="00B20AE8">
              <w:t>-113.9 dBm</w:t>
            </w:r>
          </w:p>
        </w:tc>
        <w:tc>
          <w:tcPr>
            <w:tcW w:w="1134" w:type="dxa"/>
          </w:tcPr>
          <w:p w14:paraId="08608AA1" w14:textId="77777777" w:rsidR="00112EFD" w:rsidRPr="00B20AE8" w:rsidRDefault="00112EFD" w:rsidP="0039402F">
            <w:pPr>
              <w:pStyle w:val="TAC"/>
            </w:pPr>
            <w:r w:rsidRPr="00B20AE8">
              <w:t>-108.9 dBm</w:t>
            </w:r>
          </w:p>
        </w:tc>
        <w:tc>
          <w:tcPr>
            <w:tcW w:w="1134" w:type="dxa"/>
          </w:tcPr>
          <w:p w14:paraId="7AB2F18A" w14:textId="77777777" w:rsidR="00112EFD" w:rsidRPr="00B20AE8" w:rsidRDefault="00112EFD" w:rsidP="0039402F">
            <w:pPr>
              <w:pStyle w:val="TAC"/>
            </w:pPr>
            <w:r w:rsidRPr="00B20AE8">
              <w:t>-105.9 dBm</w:t>
            </w:r>
          </w:p>
        </w:tc>
        <w:tc>
          <w:tcPr>
            <w:tcW w:w="1417" w:type="dxa"/>
          </w:tcPr>
          <w:p w14:paraId="3DE93E08" w14:textId="77777777" w:rsidR="00112EFD" w:rsidRPr="00B20AE8" w:rsidRDefault="00112EFD" w:rsidP="0039402F">
            <w:pPr>
              <w:pStyle w:val="TAC"/>
            </w:pPr>
            <w:r w:rsidRPr="00B20AE8">
              <w:t>100 kHz</w:t>
            </w:r>
          </w:p>
        </w:tc>
        <w:tc>
          <w:tcPr>
            <w:tcW w:w="1701" w:type="dxa"/>
          </w:tcPr>
          <w:p w14:paraId="37FD9F56" w14:textId="77777777" w:rsidR="00112EFD" w:rsidRPr="00B20AE8" w:rsidRDefault="00112EFD" w:rsidP="0039402F">
            <w:pPr>
              <w:pStyle w:val="TAC"/>
            </w:pPr>
          </w:p>
        </w:tc>
      </w:tr>
      <w:tr w:rsidR="004F339F" w:rsidRPr="00B20AE8" w14:paraId="6A0D1114" w14:textId="77777777" w:rsidTr="009303FD">
        <w:trPr>
          <w:cantSplit/>
          <w:jc w:val="center"/>
        </w:trPr>
        <w:tc>
          <w:tcPr>
            <w:tcW w:w="1456" w:type="dxa"/>
          </w:tcPr>
          <w:p w14:paraId="16FA4579" w14:textId="77777777" w:rsidR="00112EFD" w:rsidRPr="00B20AE8" w:rsidRDefault="00112EFD" w:rsidP="0039402F">
            <w:pPr>
              <w:pStyle w:val="TAC"/>
              <w:rPr>
                <w:lang w:val="sv-SE"/>
              </w:rPr>
            </w:pPr>
            <w:r w:rsidRPr="00B20AE8">
              <w:rPr>
                <w:lang w:val="sv-SE"/>
              </w:rPr>
              <w:t>UTRA FDD Band XIII or</w:t>
            </w:r>
          </w:p>
          <w:p w14:paraId="1A47F366" w14:textId="77777777" w:rsidR="00112EFD" w:rsidRPr="00B20AE8" w:rsidRDefault="00112EFD" w:rsidP="0039402F">
            <w:pPr>
              <w:pStyle w:val="TAC"/>
              <w:rPr>
                <w:lang w:val="sv-SE"/>
              </w:rPr>
            </w:pPr>
            <w:r w:rsidRPr="00B20AE8">
              <w:rPr>
                <w:lang w:val="sv-SE"/>
              </w:rPr>
              <w:t>E-UTRA Band 13</w:t>
            </w:r>
          </w:p>
        </w:tc>
        <w:tc>
          <w:tcPr>
            <w:tcW w:w="1749" w:type="dxa"/>
          </w:tcPr>
          <w:p w14:paraId="55514B9F" w14:textId="77777777" w:rsidR="00112EFD" w:rsidRPr="00B20AE8" w:rsidRDefault="00112EFD" w:rsidP="0039402F">
            <w:pPr>
              <w:pStyle w:val="TAC"/>
            </w:pPr>
            <w:r w:rsidRPr="00B20AE8">
              <w:t>777 - 787 MHz</w:t>
            </w:r>
          </w:p>
        </w:tc>
        <w:tc>
          <w:tcPr>
            <w:tcW w:w="1066" w:type="dxa"/>
          </w:tcPr>
          <w:p w14:paraId="2ACEFC1D" w14:textId="77777777" w:rsidR="00112EFD" w:rsidRPr="00B20AE8" w:rsidRDefault="00112EFD" w:rsidP="0039402F">
            <w:pPr>
              <w:pStyle w:val="TAC"/>
            </w:pPr>
            <w:r w:rsidRPr="00B20AE8">
              <w:t>-113.9 dBm</w:t>
            </w:r>
          </w:p>
        </w:tc>
        <w:tc>
          <w:tcPr>
            <w:tcW w:w="1134" w:type="dxa"/>
          </w:tcPr>
          <w:p w14:paraId="61AAA6D8" w14:textId="77777777" w:rsidR="00112EFD" w:rsidRPr="00B20AE8" w:rsidRDefault="00112EFD" w:rsidP="0039402F">
            <w:pPr>
              <w:pStyle w:val="TAC"/>
            </w:pPr>
            <w:r w:rsidRPr="00B20AE8">
              <w:t>-108.9 dBm</w:t>
            </w:r>
          </w:p>
        </w:tc>
        <w:tc>
          <w:tcPr>
            <w:tcW w:w="1134" w:type="dxa"/>
          </w:tcPr>
          <w:p w14:paraId="6ACFA327" w14:textId="77777777" w:rsidR="00112EFD" w:rsidRPr="00B20AE8" w:rsidRDefault="00112EFD" w:rsidP="0039402F">
            <w:pPr>
              <w:pStyle w:val="TAC"/>
            </w:pPr>
            <w:r w:rsidRPr="00B20AE8">
              <w:t>-105.9 dBm</w:t>
            </w:r>
          </w:p>
        </w:tc>
        <w:tc>
          <w:tcPr>
            <w:tcW w:w="1417" w:type="dxa"/>
          </w:tcPr>
          <w:p w14:paraId="3AB30495" w14:textId="77777777" w:rsidR="00112EFD" w:rsidRPr="00B20AE8" w:rsidRDefault="00112EFD" w:rsidP="0039402F">
            <w:pPr>
              <w:pStyle w:val="TAC"/>
            </w:pPr>
            <w:r w:rsidRPr="00B20AE8">
              <w:t>100 kHz</w:t>
            </w:r>
          </w:p>
        </w:tc>
        <w:tc>
          <w:tcPr>
            <w:tcW w:w="1701" w:type="dxa"/>
          </w:tcPr>
          <w:p w14:paraId="00C393E3" w14:textId="77777777" w:rsidR="00112EFD" w:rsidRPr="00B20AE8" w:rsidRDefault="00112EFD" w:rsidP="0039402F">
            <w:pPr>
              <w:pStyle w:val="TAC"/>
            </w:pPr>
          </w:p>
        </w:tc>
      </w:tr>
      <w:tr w:rsidR="004F339F" w:rsidRPr="00B20AE8" w14:paraId="65881DA2" w14:textId="77777777" w:rsidTr="009303FD">
        <w:trPr>
          <w:cantSplit/>
          <w:jc w:val="center"/>
        </w:trPr>
        <w:tc>
          <w:tcPr>
            <w:tcW w:w="1456" w:type="dxa"/>
          </w:tcPr>
          <w:p w14:paraId="12550D27" w14:textId="77777777" w:rsidR="00112EFD" w:rsidRPr="00B20AE8" w:rsidRDefault="00112EFD" w:rsidP="0039402F">
            <w:pPr>
              <w:pStyle w:val="TAC"/>
              <w:rPr>
                <w:lang w:val="sv-SE"/>
              </w:rPr>
            </w:pPr>
            <w:r w:rsidRPr="00B20AE8">
              <w:rPr>
                <w:lang w:val="sv-SE"/>
              </w:rPr>
              <w:t>UTRA FDD Band XIV or</w:t>
            </w:r>
          </w:p>
          <w:p w14:paraId="63E64AC9" w14:textId="77777777" w:rsidR="00112EFD" w:rsidRPr="00B20AE8" w:rsidRDefault="00112EFD" w:rsidP="0039402F">
            <w:pPr>
              <w:pStyle w:val="TAC"/>
              <w:rPr>
                <w:lang w:val="sv-SE"/>
              </w:rPr>
            </w:pPr>
            <w:r w:rsidRPr="00B20AE8">
              <w:rPr>
                <w:lang w:val="sv-SE"/>
              </w:rPr>
              <w:t>E-UTRA Band 14</w:t>
            </w:r>
          </w:p>
        </w:tc>
        <w:tc>
          <w:tcPr>
            <w:tcW w:w="1749" w:type="dxa"/>
          </w:tcPr>
          <w:p w14:paraId="14CFF503" w14:textId="77777777" w:rsidR="00112EFD" w:rsidRPr="00B20AE8" w:rsidRDefault="00112EFD" w:rsidP="0039402F">
            <w:pPr>
              <w:pStyle w:val="TAC"/>
            </w:pPr>
            <w:r w:rsidRPr="00B20AE8">
              <w:t>788 - 798 MHz</w:t>
            </w:r>
          </w:p>
        </w:tc>
        <w:tc>
          <w:tcPr>
            <w:tcW w:w="1066" w:type="dxa"/>
          </w:tcPr>
          <w:p w14:paraId="08F72E76" w14:textId="77777777" w:rsidR="00112EFD" w:rsidRPr="00B20AE8" w:rsidRDefault="00112EFD" w:rsidP="0039402F">
            <w:pPr>
              <w:pStyle w:val="TAC"/>
            </w:pPr>
            <w:r w:rsidRPr="00B20AE8">
              <w:t>-113.9 dBm</w:t>
            </w:r>
          </w:p>
        </w:tc>
        <w:tc>
          <w:tcPr>
            <w:tcW w:w="1134" w:type="dxa"/>
          </w:tcPr>
          <w:p w14:paraId="0DBE2B74" w14:textId="77777777" w:rsidR="00112EFD" w:rsidRPr="00B20AE8" w:rsidRDefault="00112EFD" w:rsidP="0039402F">
            <w:pPr>
              <w:pStyle w:val="TAC"/>
            </w:pPr>
            <w:r w:rsidRPr="00B20AE8">
              <w:t>-108.9 dBm</w:t>
            </w:r>
          </w:p>
        </w:tc>
        <w:tc>
          <w:tcPr>
            <w:tcW w:w="1134" w:type="dxa"/>
          </w:tcPr>
          <w:p w14:paraId="5395B8A9" w14:textId="77777777" w:rsidR="00112EFD" w:rsidRPr="00B20AE8" w:rsidRDefault="00112EFD" w:rsidP="0039402F">
            <w:pPr>
              <w:pStyle w:val="TAC"/>
            </w:pPr>
            <w:r w:rsidRPr="00B20AE8">
              <w:t>-105.9 dBm</w:t>
            </w:r>
          </w:p>
        </w:tc>
        <w:tc>
          <w:tcPr>
            <w:tcW w:w="1417" w:type="dxa"/>
          </w:tcPr>
          <w:p w14:paraId="31DA1C16" w14:textId="77777777" w:rsidR="00112EFD" w:rsidRPr="00B20AE8" w:rsidRDefault="00112EFD" w:rsidP="0039402F">
            <w:pPr>
              <w:pStyle w:val="TAC"/>
            </w:pPr>
            <w:r w:rsidRPr="00B20AE8">
              <w:t>100 kHz</w:t>
            </w:r>
          </w:p>
        </w:tc>
        <w:tc>
          <w:tcPr>
            <w:tcW w:w="1701" w:type="dxa"/>
          </w:tcPr>
          <w:p w14:paraId="17745907" w14:textId="77777777" w:rsidR="00112EFD" w:rsidRPr="00B20AE8" w:rsidRDefault="00112EFD" w:rsidP="0039402F">
            <w:pPr>
              <w:pStyle w:val="TAC"/>
            </w:pPr>
          </w:p>
        </w:tc>
      </w:tr>
      <w:tr w:rsidR="004F339F" w:rsidRPr="00B20AE8" w14:paraId="75D46F5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E5C39E" w14:textId="77777777" w:rsidR="00112EFD" w:rsidRPr="00B20AE8" w:rsidRDefault="00112EFD" w:rsidP="0039402F">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14:paraId="568E503A" w14:textId="77777777" w:rsidR="00112EFD" w:rsidRPr="00B20AE8" w:rsidRDefault="00112EFD" w:rsidP="0039402F">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14:paraId="2CA89404"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A433A3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01D24D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591C777F"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4211FF9" w14:textId="77777777" w:rsidR="00112EFD" w:rsidRPr="00B20AE8" w:rsidRDefault="00112EFD" w:rsidP="0039402F">
            <w:pPr>
              <w:pStyle w:val="TAC"/>
            </w:pPr>
          </w:p>
        </w:tc>
      </w:tr>
      <w:tr w:rsidR="004F339F" w:rsidRPr="00B20AE8" w14:paraId="4D8EE0D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1BF6AC9" w14:textId="77777777" w:rsidR="00112EFD" w:rsidRPr="00B20AE8" w:rsidRDefault="00112EFD" w:rsidP="0039402F">
            <w:pPr>
              <w:pStyle w:val="TAC"/>
            </w:pPr>
            <w:r w:rsidRPr="00B20AE8">
              <w:t>E-UTRA Band 18</w:t>
            </w:r>
          </w:p>
        </w:tc>
        <w:tc>
          <w:tcPr>
            <w:tcW w:w="1749" w:type="dxa"/>
            <w:tcBorders>
              <w:top w:val="single" w:sz="4" w:space="0" w:color="auto"/>
              <w:left w:val="single" w:sz="4" w:space="0" w:color="auto"/>
              <w:bottom w:val="single" w:sz="4" w:space="0" w:color="auto"/>
              <w:right w:val="single" w:sz="4" w:space="0" w:color="auto"/>
            </w:tcBorders>
          </w:tcPr>
          <w:p w14:paraId="5770A4AB" w14:textId="77777777" w:rsidR="00112EFD" w:rsidRPr="00B20AE8" w:rsidRDefault="00112EFD" w:rsidP="0039402F">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14:paraId="176A1382"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B7B1E7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D4CBCE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3F8E069"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C5EFD8" w14:textId="77777777" w:rsidR="00112EFD" w:rsidRPr="00B20AE8" w:rsidRDefault="00112EFD" w:rsidP="0039402F">
            <w:pPr>
              <w:pStyle w:val="TAC"/>
            </w:pPr>
          </w:p>
        </w:tc>
      </w:tr>
      <w:tr w:rsidR="004F339F" w:rsidRPr="00B20AE8" w14:paraId="14AA612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D53D0B2" w14:textId="77777777" w:rsidR="00112EFD" w:rsidRPr="00B20AE8" w:rsidRDefault="00112EFD" w:rsidP="0039402F">
            <w:pPr>
              <w:pStyle w:val="TAC"/>
            </w:pPr>
            <w:r w:rsidRPr="00B20AE8">
              <w:t>UTRA FDD Band XX or</w:t>
            </w:r>
          </w:p>
          <w:p w14:paraId="137A38E6" w14:textId="77777777" w:rsidR="00112EFD" w:rsidRPr="00B20AE8" w:rsidRDefault="00112EFD" w:rsidP="0039402F">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52E58953" w14:textId="77777777" w:rsidR="00112EFD" w:rsidRPr="00B20AE8" w:rsidRDefault="00112EFD" w:rsidP="0039402F">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14:paraId="4AD210B7"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7D814F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A95BCA"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332B39"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10E178E" w14:textId="77777777" w:rsidR="00112EFD" w:rsidRPr="00B20AE8" w:rsidRDefault="00112EFD" w:rsidP="0039402F">
            <w:pPr>
              <w:pStyle w:val="TAC"/>
            </w:pPr>
          </w:p>
        </w:tc>
      </w:tr>
      <w:tr w:rsidR="004F339F" w:rsidRPr="00B20AE8" w14:paraId="083477AD"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5DE258" w14:textId="77777777" w:rsidR="00112EFD" w:rsidRPr="00B20AE8" w:rsidRDefault="00112EFD" w:rsidP="0039402F">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17C132C2" w14:textId="77777777" w:rsidR="00112EFD" w:rsidRPr="00B20AE8" w:rsidRDefault="00112EFD" w:rsidP="0039402F">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14:paraId="69C5041B"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63B7286"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A55C0A"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FC8D1E8"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629AF3D" w14:textId="77777777" w:rsidR="00112EFD" w:rsidRPr="00B20AE8" w:rsidRDefault="00112EFD" w:rsidP="0039402F">
            <w:pPr>
              <w:pStyle w:val="TAC"/>
            </w:pPr>
            <w:r w:rsidRPr="00B20AE8">
              <w:t>This is not applicable to BS operating in Band 32, 50/n50, 75/n75</w:t>
            </w:r>
          </w:p>
        </w:tc>
      </w:tr>
      <w:tr w:rsidR="004F339F" w:rsidRPr="00B20AE8" w14:paraId="2FCA8DC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FDFEA62" w14:textId="77777777" w:rsidR="00112EFD" w:rsidRPr="00B20AE8" w:rsidRDefault="00112EFD" w:rsidP="0039402F">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2C2F96D5" w14:textId="77777777" w:rsidR="00112EFD" w:rsidRPr="00B20AE8" w:rsidRDefault="00112EFD" w:rsidP="0039402F">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14:paraId="38BA2C11"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93954FA" w14:textId="77777777" w:rsidR="00112EFD" w:rsidRPr="00B20AE8" w:rsidRDefault="00112EFD" w:rsidP="0039402F">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14:paraId="077DDBA2"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025F7D0B"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44CC266" w14:textId="77777777" w:rsidR="00112EFD" w:rsidRPr="00B20AE8" w:rsidRDefault="00112EFD" w:rsidP="0039402F">
            <w:pPr>
              <w:pStyle w:val="TAC"/>
            </w:pPr>
            <w:r w:rsidRPr="00B20AE8">
              <w:t>This is not applicable to BS operating in Band 42, n77 or n78</w:t>
            </w:r>
          </w:p>
        </w:tc>
      </w:tr>
      <w:tr w:rsidR="004F339F" w:rsidRPr="00B20AE8" w14:paraId="27F40A5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F9CDF98" w14:textId="77777777" w:rsidR="00112EFD" w:rsidRPr="00B20AE8" w:rsidRDefault="00112EFD" w:rsidP="0039402F">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14:paraId="703ABB0F" w14:textId="77777777" w:rsidR="00112EFD" w:rsidRPr="00B20AE8" w:rsidRDefault="00112EFD" w:rsidP="0039402F">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14:paraId="18271D92"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FA62BE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4EF09CC"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579886"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83161D" w14:textId="77777777" w:rsidR="00112EFD" w:rsidRPr="00B20AE8" w:rsidRDefault="00112EFD" w:rsidP="0039402F">
            <w:pPr>
              <w:pStyle w:val="TAC"/>
            </w:pPr>
          </w:p>
        </w:tc>
      </w:tr>
      <w:tr w:rsidR="004F339F" w:rsidRPr="00B20AE8" w14:paraId="410932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663E" w14:textId="77777777" w:rsidR="00112EFD" w:rsidRPr="00B20AE8" w:rsidRDefault="00112EFD" w:rsidP="0039402F">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202B47CB" w14:textId="77777777" w:rsidR="00112EFD" w:rsidRPr="00B20AE8" w:rsidRDefault="00112EFD" w:rsidP="0039402F">
            <w:pPr>
              <w:pStyle w:val="TAC"/>
              <w:rPr>
                <w:lang w:eastAsia="zh-CN"/>
              </w:rPr>
            </w:pPr>
            <w:r w:rsidRPr="00B20AE8">
              <w:t>1850 - 191</w:t>
            </w:r>
            <w:r w:rsidRPr="00B20AE8">
              <w:rPr>
                <w:lang w:eastAsia="zh-CN"/>
              </w:rPr>
              <w:t>5</w:t>
            </w:r>
            <w:r w:rsidRPr="00B20AE8">
              <w:t xml:space="preserve"> MHz</w:t>
            </w:r>
          </w:p>
          <w:p w14:paraId="376E0678" w14:textId="77777777" w:rsidR="00112EFD" w:rsidRPr="00B20AE8" w:rsidRDefault="00112EFD" w:rsidP="0039402F">
            <w:pPr>
              <w:pStyle w:val="TAC"/>
            </w:pPr>
          </w:p>
        </w:tc>
        <w:tc>
          <w:tcPr>
            <w:tcW w:w="1066" w:type="dxa"/>
            <w:tcBorders>
              <w:top w:val="single" w:sz="4" w:space="0" w:color="auto"/>
              <w:left w:val="single" w:sz="4" w:space="0" w:color="auto"/>
              <w:bottom w:val="single" w:sz="4" w:space="0" w:color="auto"/>
              <w:right w:val="single" w:sz="4" w:space="0" w:color="auto"/>
            </w:tcBorders>
          </w:tcPr>
          <w:p w14:paraId="12FB0DA0"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446796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EAC7328"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8CAA059"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0762F81" w14:textId="77777777" w:rsidR="00112EFD" w:rsidRPr="00B20AE8" w:rsidRDefault="00112EFD" w:rsidP="0039402F">
            <w:pPr>
              <w:pStyle w:val="TAC"/>
            </w:pPr>
          </w:p>
        </w:tc>
      </w:tr>
      <w:tr w:rsidR="004F339F" w:rsidRPr="00B20AE8" w14:paraId="593CAA7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8D1A318" w14:textId="77777777" w:rsidR="00112EFD" w:rsidRPr="00B20AE8" w:rsidRDefault="00112EFD" w:rsidP="0039402F">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14:paraId="3D6A940E" w14:textId="77777777" w:rsidR="00112EFD" w:rsidRPr="00B20AE8" w:rsidRDefault="00112EFD" w:rsidP="0039402F">
            <w:pPr>
              <w:pStyle w:val="TAC"/>
              <w:rPr>
                <w:lang w:eastAsia="zh-CN"/>
              </w:rPr>
            </w:pPr>
            <w:r w:rsidRPr="00B20AE8">
              <w:t>814 - 849 MHz</w:t>
            </w:r>
          </w:p>
          <w:p w14:paraId="3CBEA9BD" w14:textId="77777777" w:rsidR="00112EFD" w:rsidRPr="00B20AE8" w:rsidRDefault="00112EFD" w:rsidP="0039402F">
            <w:pPr>
              <w:pStyle w:val="TAC"/>
            </w:pPr>
          </w:p>
        </w:tc>
        <w:tc>
          <w:tcPr>
            <w:tcW w:w="1066" w:type="dxa"/>
            <w:tcBorders>
              <w:top w:val="single" w:sz="4" w:space="0" w:color="auto"/>
              <w:left w:val="single" w:sz="4" w:space="0" w:color="auto"/>
              <w:bottom w:val="single" w:sz="4" w:space="0" w:color="auto"/>
              <w:right w:val="single" w:sz="4" w:space="0" w:color="auto"/>
            </w:tcBorders>
          </w:tcPr>
          <w:p w14:paraId="79828A87"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0095934"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1AFD29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12FD01C"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24FC4C5" w14:textId="77777777" w:rsidR="00112EFD" w:rsidRPr="00B20AE8" w:rsidRDefault="00112EFD" w:rsidP="0039402F">
            <w:pPr>
              <w:pStyle w:val="TAC"/>
            </w:pPr>
          </w:p>
        </w:tc>
      </w:tr>
      <w:tr w:rsidR="004F339F" w:rsidRPr="00B20AE8" w14:paraId="506FB2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76526A0" w14:textId="77777777" w:rsidR="00112EFD" w:rsidRPr="00B20AE8" w:rsidRDefault="00112EFD" w:rsidP="0039402F">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14:paraId="4E8777DB" w14:textId="77777777" w:rsidR="00112EFD" w:rsidRPr="00B20AE8" w:rsidRDefault="00112EFD" w:rsidP="0039402F">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14:paraId="3E0DDB15"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49A9C41"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A694B79"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811CFA"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416942" w14:textId="77777777" w:rsidR="00112EFD" w:rsidRPr="00B20AE8" w:rsidRDefault="00112EFD" w:rsidP="0039402F">
            <w:pPr>
              <w:pStyle w:val="TAC"/>
            </w:pPr>
          </w:p>
        </w:tc>
      </w:tr>
      <w:tr w:rsidR="004F339F" w:rsidRPr="00B20AE8" w14:paraId="284C7FD9"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82210E2" w14:textId="77777777" w:rsidR="00112EFD" w:rsidRPr="00B20AE8" w:rsidRDefault="00112EFD" w:rsidP="0039402F">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DEE8E62" w14:textId="77777777" w:rsidR="00112EFD" w:rsidRPr="00B20AE8" w:rsidRDefault="00112EFD" w:rsidP="0039402F">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14:paraId="43D92F1A"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DF0C8B1"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9501CB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6B9B56"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3304D1" w14:textId="77777777" w:rsidR="00112EFD" w:rsidRPr="00B20AE8" w:rsidRDefault="00112EFD" w:rsidP="0039402F">
            <w:pPr>
              <w:pStyle w:val="TAC"/>
            </w:pPr>
            <w:r w:rsidRPr="00B20AE8">
              <w:t>This is not applicable to BS operating in Band 44</w:t>
            </w:r>
          </w:p>
        </w:tc>
      </w:tr>
      <w:tr w:rsidR="004F339F" w:rsidRPr="00B20AE8" w14:paraId="299638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9D16AF8" w14:textId="77777777" w:rsidR="00112EFD" w:rsidRPr="00B20AE8" w:rsidRDefault="00112EFD" w:rsidP="0039402F">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14:paraId="12017C58" w14:textId="77777777" w:rsidR="00112EFD" w:rsidRPr="00B20AE8" w:rsidRDefault="00112EFD" w:rsidP="0039402F">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14:paraId="5E0C040C"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043686"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2AC7750"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D6A2097"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B71033E" w14:textId="77777777" w:rsidR="00112EFD" w:rsidRPr="00B20AE8" w:rsidRDefault="00112EFD" w:rsidP="0039402F">
            <w:pPr>
              <w:pStyle w:val="TAC"/>
            </w:pPr>
            <w:r w:rsidRPr="00B20AE8">
              <w:t>This is not applicable to BS operating in Band 40/n40</w:t>
            </w:r>
          </w:p>
        </w:tc>
      </w:tr>
      <w:tr w:rsidR="004F339F" w:rsidRPr="00B20AE8" w14:paraId="62C3BCF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E74DC" w14:textId="77777777" w:rsidR="00112EFD" w:rsidRPr="00B20AE8" w:rsidRDefault="00112EFD" w:rsidP="0039402F">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14:paraId="5CA5C19C" w14:textId="77777777" w:rsidR="00112EFD" w:rsidRPr="00B20AE8" w:rsidRDefault="00112EFD" w:rsidP="0039402F">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14:paraId="5E016586"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6A0AD14"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D1CCB95"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BADB96"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F86D5C5" w14:textId="77777777" w:rsidR="00112EFD" w:rsidRPr="00B20AE8" w:rsidRDefault="00112EFD" w:rsidP="0039402F">
            <w:pPr>
              <w:pStyle w:val="TAC"/>
            </w:pPr>
          </w:p>
        </w:tc>
      </w:tr>
      <w:tr w:rsidR="004F339F" w:rsidRPr="00B20AE8" w14:paraId="6AEA4996"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A34ED68" w14:textId="77777777" w:rsidR="00112EFD" w:rsidRPr="00B20AE8" w:rsidRDefault="00112EFD" w:rsidP="0039402F">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2B845F90" w14:textId="77777777" w:rsidR="00112EFD" w:rsidRPr="00B20AE8" w:rsidRDefault="00112EFD" w:rsidP="0039402F">
            <w:pPr>
              <w:pStyle w:val="TAC"/>
              <w:rPr>
                <w:lang w:eastAsia="zh-CN"/>
              </w:rPr>
            </w:pPr>
            <w:r w:rsidRPr="00B20AE8">
              <w:t>1900 - 1920 MHz</w:t>
            </w:r>
          </w:p>
          <w:p w14:paraId="1052D44F" w14:textId="77777777" w:rsidR="00112EFD" w:rsidRPr="00B20AE8" w:rsidRDefault="00112EFD" w:rsidP="0039402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4A788A1"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A316F9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592CB4D"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B8DFB7A"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F53B21" w14:textId="77777777" w:rsidR="00112EFD" w:rsidRPr="00B20AE8" w:rsidRDefault="00112EFD" w:rsidP="0039402F">
            <w:pPr>
              <w:pStyle w:val="TAC"/>
              <w:rPr>
                <w:lang w:eastAsia="zh-CN"/>
              </w:rPr>
            </w:pPr>
            <w:r w:rsidRPr="00B20AE8">
              <w:t>This is not applicable to BS operating in Band 33</w:t>
            </w:r>
          </w:p>
        </w:tc>
      </w:tr>
      <w:tr w:rsidR="004F339F" w:rsidRPr="00B20AE8" w14:paraId="27423A1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915EF36" w14:textId="77777777" w:rsidR="00112EFD" w:rsidRPr="00B20AE8" w:rsidRDefault="00112EFD" w:rsidP="0039402F">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1986BDDD" w14:textId="77777777" w:rsidR="00112EFD" w:rsidRPr="00B20AE8" w:rsidRDefault="00112EFD" w:rsidP="0039402F">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14:paraId="612E998E"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3C5C75C"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57DE80A"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A3BBCBF"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C4C18E" w14:textId="77777777" w:rsidR="00112EFD" w:rsidRPr="00B20AE8" w:rsidRDefault="00112EFD" w:rsidP="0039402F">
            <w:pPr>
              <w:pStyle w:val="TAC"/>
            </w:pPr>
            <w:r w:rsidRPr="00B20AE8">
              <w:t>This is not applicable to BS operating in Band 34/n34</w:t>
            </w:r>
          </w:p>
        </w:tc>
      </w:tr>
      <w:tr w:rsidR="004F339F" w:rsidRPr="00B20AE8" w14:paraId="542A345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BAF4C6" w14:textId="77777777" w:rsidR="00112EFD" w:rsidRPr="00B20AE8" w:rsidRDefault="00112EFD" w:rsidP="0039402F">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494D0BCC" w14:textId="77777777" w:rsidR="00112EFD" w:rsidRPr="00B20AE8" w:rsidRDefault="00112EFD" w:rsidP="0039402F">
            <w:pPr>
              <w:pStyle w:val="TAC"/>
              <w:rPr>
                <w:lang w:eastAsia="zh-CN"/>
              </w:rPr>
            </w:pPr>
            <w:r w:rsidRPr="00B20AE8">
              <w:t>1850 – 1910 MHz</w:t>
            </w:r>
          </w:p>
          <w:p w14:paraId="2BCA6FF8" w14:textId="77777777" w:rsidR="00112EFD" w:rsidRPr="00B20AE8" w:rsidRDefault="00112EFD" w:rsidP="0039402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1036554A"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F72A35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BF127E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D95C1CF"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538EEB3" w14:textId="77777777" w:rsidR="00112EFD" w:rsidRPr="00B20AE8" w:rsidRDefault="00112EFD" w:rsidP="0039402F">
            <w:pPr>
              <w:pStyle w:val="TAC"/>
            </w:pPr>
            <w:r w:rsidRPr="00B20AE8">
              <w:t>This is not applicable to BS operating in Band</w:t>
            </w:r>
            <w:r w:rsidRPr="00B20AE8">
              <w:rPr>
                <w:lang w:eastAsia="zh-CN"/>
              </w:rPr>
              <w:t xml:space="preserve"> </w:t>
            </w:r>
            <w:r w:rsidRPr="00B20AE8">
              <w:t>35</w:t>
            </w:r>
          </w:p>
        </w:tc>
      </w:tr>
      <w:tr w:rsidR="004F339F" w:rsidRPr="00B20AE8" w14:paraId="16C418A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226322F" w14:textId="77777777" w:rsidR="00112EFD" w:rsidRPr="00B20AE8" w:rsidRDefault="00112EFD" w:rsidP="0039402F">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3E6033B4" w14:textId="77777777" w:rsidR="00112EFD" w:rsidRPr="00B20AE8" w:rsidRDefault="00112EFD" w:rsidP="0039402F">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14:paraId="0BAC5956"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DEBDCA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C7CFD83"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2165465"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B07D50" w14:textId="77777777" w:rsidR="00112EFD" w:rsidRPr="00B20AE8" w:rsidRDefault="00112EFD" w:rsidP="0039402F">
            <w:pPr>
              <w:pStyle w:val="TAC"/>
            </w:pPr>
            <w:r w:rsidRPr="00B20AE8">
              <w:t>This is not applicable to BS operating in Band 2, n2 and 36</w:t>
            </w:r>
          </w:p>
        </w:tc>
      </w:tr>
      <w:tr w:rsidR="004F339F" w:rsidRPr="00B20AE8" w14:paraId="6FF0C18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F2165A" w14:textId="77777777" w:rsidR="00112EFD" w:rsidRPr="00B20AE8" w:rsidRDefault="00112EFD" w:rsidP="0039402F">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1150858A" w14:textId="77777777" w:rsidR="00112EFD" w:rsidRPr="00B20AE8" w:rsidRDefault="00112EFD" w:rsidP="0039402F">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14:paraId="591FC8F0"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36C75CE"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2F038C6"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4BEF513"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CC9805" w14:textId="77777777" w:rsidR="00112EFD" w:rsidRPr="00B20AE8" w:rsidRDefault="00112EFD" w:rsidP="0039402F">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38BE670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3DE783" w14:textId="77777777" w:rsidR="00112EFD" w:rsidRPr="00B20AE8" w:rsidRDefault="00112EFD" w:rsidP="0039402F">
            <w:pPr>
              <w:pStyle w:val="TAC"/>
            </w:pPr>
            <w:r w:rsidRPr="00B20AE8">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1BE7435D" w14:textId="77777777" w:rsidR="00112EFD" w:rsidRPr="00B20AE8" w:rsidRDefault="00112EFD" w:rsidP="0039402F">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14:paraId="1210182A"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7BB16B"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520527"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9C743E"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8246EE0" w14:textId="77777777" w:rsidR="00112EFD" w:rsidRPr="00B20AE8" w:rsidRDefault="00112EFD" w:rsidP="0039402F">
            <w:pPr>
              <w:pStyle w:val="TAC"/>
            </w:pPr>
            <w:r w:rsidRPr="00B20AE8">
              <w:t>This is not applicable to BS operating in Band 38/n38.</w:t>
            </w:r>
          </w:p>
        </w:tc>
      </w:tr>
      <w:tr w:rsidR="004F339F" w:rsidRPr="00B20AE8" w14:paraId="57E6010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848290" w14:textId="77777777" w:rsidR="00112EFD" w:rsidRPr="00B20AE8" w:rsidRDefault="00112EFD" w:rsidP="0039402F">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2591BF88" w14:textId="45B05758" w:rsidR="00112EFD" w:rsidRPr="00B20AE8" w:rsidRDefault="00112EFD" w:rsidP="0039402F">
            <w:pPr>
              <w:pStyle w:val="TAC"/>
            </w:pPr>
            <w:r w:rsidRPr="00B20AE8">
              <w:rPr>
                <w:lang w:eastAsia="zh-CN"/>
              </w:rPr>
              <w:t xml:space="preserve">1880 </w:t>
            </w:r>
            <w:r w:rsidRPr="00B20AE8">
              <w:t xml:space="preserve">– </w:t>
            </w:r>
            <w:r w:rsidRPr="00B20AE8">
              <w:rPr>
                <w:lang w:eastAsia="zh-CN"/>
              </w:rPr>
              <w:t>1920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636D8990"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C434C40"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CD12584"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E9912F1" w14:textId="77777777" w:rsidR="00112EFD" w:rsidRPr="00B20AE8" w:rsidRDefault="00112EFD" w:rsidP="0039402F">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178872A" w14:textId="77777777" w:rsidR="00112EFD" w:rsidRPr="00B20AE8" w:rsidRDefault="00112EFD" w:rsidP="0039402F">
            <w:pPr>
              <w:pStyle w:val="TAC"/>
            </w:pPr>
            <w:r w:rsidRPr="00B20AE8">
              <w:t xml:space="preserve">This is not applicable to BS operating in Band </w:t>
            </w:r>
            <w:r w:rsidRPr="00B20AE8">
              <w:rPr>
                <w:lang w:eastAsia="zh-CN"/>
              </w:rPr>
              <w:t>33 and 39/n39</w:t>
            </w:r>
          </w:p>
        </w:tc>
      </w:tr>
      <w:tr w:rsidR="004F339F" w:rsidRPr="00B20AE8" w14:paraId="6A31631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DC2D1F9" w14:textId="77777777" w:rsidR="00112EFD" w:rsidRPr="00B20AE8" w:rsidRDefault="00112EFD" w:rsidP="0039402F">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25FE022B" w14:textId="3F6A1847" w:rsidR="00112EFD" w:rsidRPr="00B20AE8" w:rsidRDefault="00112EFD" w:rsidP="0039402F">
            <w:pPr>
              <w:pStyle w:val="TAC"/>
            </w:pPr>
            <w:r w:rsidRPr="00B20AE8">
              <w:rPr>
                <w:lang w:eastAsia="zh-CN"/>
              </w:rPr>
              <w:t xml:space="preserve">2300 </w:t>
            </w:r>
            <w:r w:rsidRPr="00B20AE8">
              <w:t xml:space="preserve">– </w:t>
            </w:r>
            <w:r w:rsidRPr="00B20AE8">
              <w:rPr>
                <w:lang w:eastAsia="zh-CN"/>
              </w:rPr>
              <w:t>2400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A5F4C1"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5AB4E61"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EAB6E8"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277A9B0"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B5A2C0" w14:textId="77777777" w:rsidR="00112EFD" w:rsidRPr="00B20AE8" w:rsidRDefault="00112EFD" w:rsidP="0039402F">
            <w:pPr>
              <w:pStyle w:val="TAC"/>
            </w:pPr>
            <w:r w:rsidRPr="00B20AE8">
              <w:t xml:space="preserve">This is not applicable to BS operating in Band 30 or </w:t>
            </w:r>
            <w:r w:rsidRPr="00B20AE8">
              <w:rPr>
                <w:lang w:eastAsia="zh-CN"/>
              </w:rPr>
              <w:t>40/n40</w:t>
            </w:r>
          </w:p>
        </w:tc>
      </w:tr>
      <w:tr w:rsidR="004F339F" w:rsidRPr="00B20AE8" w14:paraId="7AADA93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B40E54" w14:textId="77777777" w:rsidR="00112EFD" w:rsidRPr="00B20AE8" w:rsidRDefault="00112EFD" w:rsidP="0039402F">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2D96683C" w14:textId="707BC073" w:rsidR="00112EFD" w:rsidRPr="00B20AE8" w:rsidRDefault="00112EFD" w:rsidP="0039402F">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E2996B7"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C87F14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64001F1"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0974988"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6EC84C1" w14:textId="77777777" w:rsidR="00112EFD" w:rsidRPr="00B20AE8" w:rsidRDefault="00112EFD" w:rsidP="0039402F">
            <w:pPr>
              <w:pStyle w:val="TAC"/>
            </w:pPr>
            <w:r w:rsidRPr="00B20AE8">
              <w:t xml:space="preserve">This is not applicable to BS operating in Band </w:t>
            </w:r>
            <w:r w:rsidRPr="00B20AE8">
              <w:rPr>
                <w:lang w:eastAsia="zh-CN"/>
              </w:rPr>
              <w:t>41/n41</w:t>
            </w:r>
          </w:p>
        </w:tc>
      </w:tr>
      <w:tr w:rsidR="004F339F" w:rsidRPr="00B20AE8" w14:paraId="36256FF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3429F9D" w14:textId="77777777" w:rsidR="00112EFD" w:rsidRPr="00B20AE8" w:rsidRDefault="00112EFD" w:rsidP="0039402F">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5DF2400C" w14:textId="77777777" w:rsidR="00112EFD" w:rsidRPr="00B20AE8" w:rsidRDefault="00112EFD" w:rsidP="0039402F">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18FE97F"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78FD7E81" w14:textId="77777777" w:rsidR="00112EFD" w:rsidRPr="00B20AE8" w:rsidRDefault="00112EFD" w:rsidP="0039402F">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2FEB251B"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6AFB5B97"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7F5A771" w14:textId="77777777" w:rsidR="00112EFD" w:rsidRPr="00B20AE8" w:rsidRDefault="00112EFD" w:rsidP="0039402F">
            <w:pPr>
              <w:pStyle w:val="TAC"/>
            </w:pPr>
            <w:r w:rsidRPr="00B20AE8">
              <w:t xml:space="preserve">This is not applicable to BS operating in Band </w:t>
            </w:r>
            <w:r w:rsidRPr="00B20AE8">
              <w:rPr>
                <w:lang w:eastAsia="zh-CN"/>
              </w:rPr>
              <w:t>22, 42, 43, 48, 52, n77 or n78</w:t>
            </w:r>
          </w:p>
        </w:tc>
      </w:tr>
      <w:tr w:rsidR="004F339F" w:rsidRPr="00B20AE8" w14:paraId="08C9393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5464A39" w14:textId="77777777" w:rsidR="00112EFD" w:rsidRPr="00B20AE8" w:rsidRDefault="00112EFD" w:rsidP="0039402F">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049A5C94" w14:textId="77777777" w:rsidR="00112EFD" w:rsidRPr="00B20AE8" w:rsidRDefault="00112EFD" w:rsidP="0039402F">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30DE5483"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C5CE8A6" w14:textId="77777777" w:rsidR="00112EFD" w:rsidRPr="00B20AE8" w:rsidRDefault="00112EFD" w:rsidP="0039402F">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735617F2"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48E1917B"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096EB30" w14:textId="77777777" w:rsidR="00112EFD" w:rsidRPr="00B20AE8" w:rsidRDefault="00112EFD" w:rsidP="0039402F">
            <w:pPr>
              <w:pStyle w:val="TAC"/>
            </w:pPr>
            <w:r w:rsidRPr="00B20AE8">
              <w:t xml:space="preserve">This is not applicable to BS operating in Band 42, </w:t>
            </w:r>
            <w:r w:rsidRPr="00B20AE8">
              <w:rPr>
                <w:lang w:eastAsia="zh-CN"/>
              </w:rPr>
              <w:t>43, 48, n77 or n78</w:t>
            </w:r>
          </w:p>
        </w:tc>
      </w:tr>
      <w:tr w:rsidR="004F339F" w:rsidRPr="00B20AE8" w14:paraId="230544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AA42C2D" w14:textId="77777777" w:rsidR="00112EFD" w:rsidRPr="00B20AE8" w:rsidRDefault="00112EFD" w:rsidP="0039402F">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14:paraId="773F7B3C" w14:textId="77777777" w:rsidR="00112EFD" w:rsidRPr="00B20AE8" w:rsidRDefault="00112EFD" w:rsidP="0039402F">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5967922C"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55F990B"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F7F2CE2"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CE9DDE6"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2F2ADE0" w14:textId="77777777" w:rsidR="00112EFD" w:rsidRPr="00B20AE8" w:rsidRDefault="00112EFD" w:rsidP="0039402F">
            <w:pPr>
              <w:pStyle w:val="TAC"/>
            </w:pPr>
            <w:r w:rsidRPr="00B20AE8">
              <w:t>This is not applicable to BS operating in Band 28/n28 or 44</w:t>
            </w:r>
          </w:p>
        </w:tc>
      </w:tr>
      <w:tr w:rsidR="004F339F" w:rsidRPr="00B20AE8" w14:paraId="08EF416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2DC29F" w14:textId="77777777" w:rsidR="00112EFD" w:rsidRPr="00B20AE8" w:rsidRDefault="00112EFD" w:rsidP="0039402F">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14:paraId="2290062F" w14:textId="77777777" w:rsidR="00112EFD" w:rsidRPr="00B20AE8" w:rsidRDefault="00112EFD" w:rsidP="0039402F">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14:paraId="0A4A0A4D"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579DB8D"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8972D"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FC62D9"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69264E" w14:textId="77777777" w:rsidR="00112EFD" w:rsidRPr="00B20AE8" w:rsidRDefault="00112EFD" w:rsidP="0039402F">
            <w:pPr>
              <w:pStyle w:val="TAC"/>
            </w:pPr>
            <w:r w:rsidRPr="00B20AE8">
              <w:t>This is not applicable to BS operating in Band 45</w:t>
            </w:r>
          </w:p>
        </w:tc>
      </w:tr>
      <w:tr w:rsidR="004F339F" w:rsidRPr="00B20AE8" w14:paraId="2B4B4E3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DACAF55" w14:textId="77777777" w:rsidR="00112EFD" w:rsidRPr="00B20AE8" w:rsidRDefault="00112EFD" w:rsidP="0039402F">
            <w:pPr>
              <w:pStyle w:val="TAC"/>
            </w:pPr>
            <w:r w:rsidRPr="00B20AE8">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14:paraId="44CF4272" w14:textId="77777777" w:rsidR="00112EFD" w:rsidRPr="00B20AE8" w:rsidRDefault="00112EFD" w:rsidP="0039402F">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5E34DED6" w14:textId="77777777" w:rsidR="00112EFD" w:rsidRPr="00B20AE8" w:rsidRDefault="00112EFD" w:rsidP="0039402F">
            <w:pPr>
              <w:pStyle w:val="TAC"/>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D55A643" w14:textId="77777777" w:rsidR="00112EFD" w:rsidRPr="00B20AE8" w:rsidRDefault="00112EFD" w:rsidP="0039402F">
            <w:pPr>
              <w:pStyle w:val="TAC"/>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49D82F1B" w14:textId="77777777" w:rsidR="00112EFD" w:rsidRPr="00B20AE8" w:rsidRDefault="00112EFD" w:rsidP="0039402F">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59405B0"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AAF37A" w14:textId="77777777" w:rsidR="00112EFD" w:rsidRPr="00B20AE8" w:rsidRDefault="00112EFD" w:rsidP="0039402F">
            <w:pPr>
              <w:pStyle w:val="TAC"/>
            </w:pPr>
            <w:r w:rsidRPr="00B20AE8">
              <w:t xml:space="preserve">This is not applicable to BS operating in Band </w:t>
            </w:r>
            <w:r w:rsidRPr="00B20AE8">
              <w:rPr>
                <w:lang w:eastAsia="zh-CN"/>
              </w:rPr>
              <w:t>42, 43, 48, n77 or n78</w:t>
            </w:r>
          </w:p>
        </w:tc>
      </w:tr>
      <w:tr w:rsidR="004F339F" w:rsidRPr="00B20AE8" w14:paraId="7FB29E4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34A21" w14:textId="77777777" w:rsidR="00112EFD" w:rsidRPr="00B20AE8" w:rsidRDefault="00112EFD" w:rsidP="0039402F">
            <w:pPr>
              <w:pStyle w:val="TAC"/>
            </w:pPr>
            <w:r w:rsidRPr="00B20AE8">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303F7A6E" w14:textId="77777777" w:rsidR="00112EFD" w:rsidRPr="00B20AE8" w:rsidRDefault="00112EFD" w:rsidP="0039402F">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0E488869" w14:textId="77777777" w:rsidR="00112EFD" w:rsidRPr="00B20AE8" w:rsidRDefault="00112EFD" w:rsidP="0039402F">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FA5E257" w14:textId="77777777" w:rsidR="00112EFD" w:rsidRPr="00B20AE8" w:rsidRDefault="00112EFD" w:rsidP="0039402F">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69E8CDF0" w14:textId="77777777" w:rsidR="00112EFD" w:rsidRPr="00B20AE8" w:rsidRDefault="00112EFD" w:rsidP="0039402F">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23316215"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388C76B4" w14:textId="77777777" w:rsidR="00112EFD" w:rsidRPr="00B20AE8" w:rsidRDefault="00112EFD" w:rsidP="0039402F">
            <w:pPr>
              <w:pStyle w:val="TAC"/>
            </w:pPr>
            <w:r w:rsidRPr="00B20AE8">
              <w:t xml:space="preserve">This is not applicable to BS operating in Band </w:t>
            </w:r>
            <w:r w:rsidRPr="00B20AE8">
              <w:rPr>
                <w:lang w:eastAsia="zh-CN"/>
              </w:rPr>
              <w:t>42, 43, 48, n77 or n78</w:t>
            </w:r>
          </w:p>
        </w:tc>
      </w:tr>
      <w:tr w:rsidR="004F339F" w:rsidRPr="00B20AE8" w14:paraId="02CE996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6EB6D4" w14:textId="77777777" w:rsidR="00112EFD" w:rsidRPr="00B20AE8" w:rsidRDefault="00112EFD" w:rsidP="0039402F">
            <w:pPr>
              <w:pStyle w:val="TAC"/>
            </w:pPr>
            <w:r w:rsidRPr="00B20AE8">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6C689CEF" w14:textId="77777777" w:rsidR="00112EFD" w:rsidRPr="00B20AE8" w:rsidRDefault="00112EFD" w:rsidP="0039402F">
            <w:pPr>
              <w:pStyle w:val="TAC"/>
              <w:rPr>
                <w:lang w:eastAsia="zh-CN"/>
              </w:rPr>
            </w:pPr>
            <w:r w:rsidRPr="00B20AE8">
              <w:rPr>
                <w:lang w:eastAsia="zh-CN"/>
              </w:rPr>
              <w:t>1432</w:t>
            </w:r>
            <w:r w:rsidRPr="00B20AE8">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04596654"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4B7657A"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BCE5AB"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C39DC5"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8887CE" w14:textId="77777777" w:rsidR="00112EFD" w:rsidRPr="00B20AE8" w:rsidRDefault="00112EFD" w:rsidP="0039402F">
            <w:pPr>
              <w:pStyle w:val="TAC"/>
              <w:rPr>
                <w:rFonts w:eastAsia="SimSun"/>
              </w:rPr>
            </w:pPr>
            <w:r w:rsidRPr="00B20AE8">
              <w:t xml:space="preserve">This is not applicable to BS operating in Band </w:t>
            </w:r>
            <w:r w:rsidRPr="00B20AE8">
              <w:rPr>
                <w:lang w:eastAsia="zh-CN"/>
              </w:rPr>
              <w:t>11, 21, 32, 51, n51, 74, 75/n75, 76/n76</w:t>
            </w:r>
          </w:p>
        </w:tc>
      </w:tr>
      <w:tr w:rsidR="004F339F" w:rsidRPr="00B20AE8" w14:paraId="474AC28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AE05E75" w14:textId="77777777" w:rsidR="00112EFD" w:rsidRPr="00B20AE8" w:rsidRDefault="00112EFD" w:rsidP="0039402F">
            <w:pPr>
              <w:pStyle w:val="TAC"/>
            </w:pPr>
            <w:r w:rsidRPr="00B20AE8">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1C949E60" w14:textId="77777777" w:rsidR="00112EFD" w:rsidRPr="00B20AE8" w:rsidRDefault="00112EFD" w:rsidP="0039402F">
            <w:pPr>
              <w:pStyle w:val="TAC"/>
              <w:rPr>
                <w:lang w:eastAsia="zh-CN"/>
              </w:rPr>
            </w:pPr>
            <w:r w:rsidRPr="00B20AE8">
              <w:rPr>
                <w:lang w:eastAsia="zh-CN"/>
              </w:rPr>
              <w:t>1427</w:t>
            </w:r>
            <w:r w:rsidRPr="00B20AE8">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0C8C9AA0" w14:textId="77777777" w:rsidR="00112EFD" w:rsidRPr="00B20AE8" w:rsidRDefault="00112EFD" w:rsidP="0039402F">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914A620" w14:textId="77777777" w:rsidR="00112EFD" w:rsidRPr="00B20AE8" w:rsidRDefault="00112EFD" w:rsidP="0039402F">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7835BD5D"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0AE8B47"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21EB41" w14:textId="77777777" w:rsidR="00112EFD" w:rsidRPr="00B20AE8" w:rsidRDefault="00112EFD" w:rsidP="0039402F">
            <w:pPr>
              <w:pStyle w:val="TAC"/>
            </w:pPr>
            <w:r w:rsidRPr="00B20AE8">
              <w:t>This is not applicable to BS operating in Band</w:t>
            </w:r>
            <w:r w:rsidRPr="00B20AE8">
              <w:rPr>
                <w:rFonts w:eastAsia="SimSun"/>
                <w:lang w:eastAsia="zh-CN"/>
              </w:rPr>
              <w:t xml:space="preserve"> 50/n50, 75/n75, 76/n76</w:t>
            </w:r>
          </w:p>
        </w:tc>
      </w:tr>
      <w:tr w:rsidR="004F339F" w:rsidRPr="00B20AE8" w14:paraId="682A511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A158B71" w14:textId="77777777" w:rsidR="00112EFD" w:rsidRPr="00B20AE8" w:rsidRDefault="00112EFD" w:rsidP="0039402F">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479322BA" w14:textId="77777777" w:rsidR="00112EFD" w:rsidRPr="00B20AE8" w:rsidRDefault="00112EFD" w:rsidP="0039402F">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2A807A5" w14:textId="77777777" w:rsidR="00112EFD" w:rsidRPr="00B20AE8" w:rsidRDefault="00112EFD" w:rsidP="0039402F">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333A291F" w14:textId="77777777" w:rsidR="00112EFD" w:rsidRPr="00B20AE8" w:rsidRDefault="00112EFD" w:rsidP="0039402F">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59485E8E" w14:textId="77777777" w:rsidR="00112EFD" w:rsidRPr="00B20AE8" w:rsidRDefault="00112EFD" w:rsidP="0039402F">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486054B0" w14:textId="77777777" w:rsidR="00112EFD" w:rsidRPr="00B20AE8" w:rsidRDefault="00112EFD" w:rsidP="0039402F">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329DBB61" w14:textId="77777777" w:rsidR="00112EFD" w:rsidRPr="00B20AE8" w:rsidRDefault="00112EFD" w:rsidP="0039402F">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14:paraId="6336E64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A763C9F" w14:textId="77777777" w:rsidR="00112EFD" w:rsidRPr="00B20AE8" w:rsidRDefault="00112EFD" w:rsidP="0039402F">
            <w:pPr>
              <w:pStyle w:val="TAC"/>
            </w:pPr>
            <w:r w:rsidRPr="00B20AE8">
              <w:t>E-UTRA Band 65</w:t>
            </w:r>
          </w:p>
        </w:tc>
        <w:tc>
          <w:tcPr>
            <w:tcW w:w="1749" w:type="dxa"/>
            <w:tcBorders>
              <w:top w:val="single" w:sz="4" w:space="0" w:color="auto"/>
              <w:left w:val="single" w:sz="4" w:space="0" w:color="auto"/>
              <w:bottom w:val="single" w:sz="4" w:space="0" w:color="auto"/>
              <w:right w:val="single" w:sz="4" w:space="0" w:color="auto"/>
            </w:tcBorders>
          </w:tcPr>
          <w:p w14:paraId="650061FF" w14:textId="77777777" w:rsidR="00112EFD" w:rsidRPr="00B20AE8" w:rsidRDefault="00112EFD" w:rsidP="0039402F">
            <w:pPr>
              <w:pStyle w:val="TAC"/>
              <w:rPr>
                <w:lang w:eastAsia="zh-CN"/>
              </w:rPr>
            </w:pPr>
            <w:r w:rsidRPr="00B20AE8">
              <w:t>1920 - 2010 MHz</w:t>
            </w:r>
          </w:p>
          <w:p w14:paraId="5ABC635A" w14:textId="77777777" w:rsidR="00112EFD" w:rsidRPr="00B20AE8" w:rsidRDefault="00112EFD" w:rsidP="0039402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083C6D3C"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1373BBD"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EFB8A32"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2F14D0B"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E2597A1" w14:textId="77777777" w:rsidR="00112EFD" w:rsidRPr="00B20AE8" w:rsidRDefault="00112EFD" w:rsidP="0039402F">
            <w:pPr>
              <w:pStyle w:val="TAC"/>
            </w:pPr>
          </w:p>
        </w:tc>
      </w:tr>
      <w:tr w:rsidR="004F339F" w:rsidRPr="00B20AE8" w14:paraId="3434E22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C2C6BF6" w14:textId="77777777" w:rsidR="00112EFD" w:rsidRPr="00B20AE8" w:rsidRDefault="00112EFD" w:rsidP="0039402F">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5F368B1E" w14:textId="77777777" w:rsidR="00112EFD" w:rsidRPr="00B20AE8" w:rsidRDefault="00112EFD" w:rsidP="0039402F">
            <w:pPr>
              <w:pStyle w:val="TAC"/>
              <w:rPr>
                <w:lang w:eastAsia="zh-CN"/>
              </w:rPr>
            </w:pPr>
            <w:r w:rsidRPr="00B20AE8">
              <w:t>1710 – 1780 MHz</w:t>
            </w:r>
          </w:p>
          <w:p w14:paraId="4A83D411" w14:textId="77777777" w:rsidR="00112EFD" w:rsidRPr="00B20AE8" w:rsidRDefault="00112EFD" w:rsidP="0039402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3E6B65AB"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92834A0"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677C05B"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B1B41EB"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FBCAC8F" w14:textId="77777777" w:rsidR="00112EFD" w:rsidRPr="00B20AE8" w:rsidRDefault="00112EFD" w:rsidP="0039402F">
            <w:pPr>
              <w:pStyle w:val="TAC"/>
            </w:pPr>
          </w:p>
        </w:tc>
      </w:tr>
      <w:tr w:rsidR="004F339F" w:rsidRPr="00B20AE8" w14:paraId="6C33DB4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BD419AD" w14:textId="77777777" w:rsidR="00112EFD" w:rsidRPr="00B20AE8" w:rsidRDefault="00112EFD" w:rsidP="0039402F">
            <w:pPr>
              <w:pStyle w:val="TAC"/>
            </w:pPr>
            <w:r w:rsidRPr="00B20AE8">
              <w:t>E-UTRA Band 68</w:t>
            </w:r>
          </w:p>
        </w:tc>
        <w:tc>
          <w:tcPr>
            <w:tcW w:w="1749" w:type="dxa"/>
            <w:tcBorders>
              <w:top w:val="single" w:sz="4" w:space="0" w:color="auto"/>
              <w:left w:val="single" w:sz="4" w:space="0" w:color="auto"/>
              <w:bottom w:val="single" w:sz="4" w:space="0" w:color="auto"/>
              <w:right w:val="single" w:sz="4" w:space="0" w:color="auto"/>
            </w:tcBorders>
          </w:tcPr>
          <w:p w14:paraId="42E9EE32" w14:textId="77777777" w:rsidR="00112EFD" w:rsidRPr="00B20AE8" w:rsidRDefault="00112EFD" w:rsidP="0039402F">
            <w:pPr>
              <w:pStyle w:val="TAC"/>
              <w:rPr>
                <w:lang w:eastAsia="zh-CN"/>
              </w:rPr>
            </w:pPr>
            <w:r w:rsidRPr="00B20AE8">
              <w:t>698 – 728 MHz</w:t>
            </w:r>
          </w:p>
          <w:p w14:paraId="2363C0D1" w14:textId="77777777" w:rsidR="00112EFD" w:rsidRPr="00B20AE8" w:rsidRDefault="00112EFD" w:rsidP="0039402F">
            <w:pPr>
              <w:pStyle w:val="TAC"/>
            </w:pPr>
          </w:p>
        </w:tc>
        <w:tc>
          <w:tcPr>
            <w:tcW w:w="1066" w:type="dxa"/>
            <w:tcBorders>
              <w:top w:val="single" w:sz="4" w:space="0" w:color="auto"/>
              <w:left w:val="single" w:sz="4" w:space="0" w:color="auto"/>
              <w:bottom w:val="single" w:sz="4" w:space="0" w:color="auto"/>
              <w:right w:val="single" w:sz="4" w:space="0" w:color="auto"/>
            </w:tcBorders>
          </w:tcPr>
          <w:p w14:paraId="44E8E4CC"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59E3BE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26CE5F0"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6BDD391"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B6A6865" w14:textId="77777777" w:rsidR="00112EFD" w:rsidRPr="00B20AE8" w:rsidRDefault="00112EFD" w:rsidP="0039402F">
            <w:pPr>
              <w:pStyle w:val="TAC"/>
            </w:pPr>
          </w:p>
        </w:tc>
      </w:tr>
      <w:tr w:rsidR="004F339F" w:rsidRPr="00B20AE8" w14:paraId="585D6E5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713FD7" w14:textId="6A5C5A75" w:rsidR="00112EFD" w:rsidRPr="00B20AE8" w:rsidRDefault="00D645DC" w:rsidP="0039402F">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3FAAE25D" w14:textId="77777777" w:rsidR="00112EFD" w:rsidRPr="00B20AE8" w:rsidRDefault="00112EFD" w:rsidP="0039402F">
            <w:pPr>
              <w:pStyle w:val="TAC"/>
              <w:rPr>
                <w:lang w:eastAsia="zh-CN"/>
              </w:rPr>
            </w:pPr>
            <w:r w:rsidRPr="00B20AE8">
              <w:t>1695 – 1710 MHz</w:t>
            </w:r>
          </w:p>
          <w:p w14:paraId="19BAD9A9" w14:textId="77777777" w:rsidR="00112EFD" w:rsidRPr="00B20AE8" w:rsidRDefault="00112EFD" w:rsidP="0039402F">
            <w:pPr>
              <w:pStyle w:val="TAC"/>
            </w:pPr>
          </w:p>
        </w:tc>
        <w:tc>
          <w:tcPr>
            <w:tcW w:w="1066" w:type="dxa"/>
            <w:tcBorders>
              <w:top w:val="single" w:sz="4" w:space="0" w:color="auto"/>
              <w:left w:val="single" w:sz="4" w:space="0" w:color="auto"/>
              <w:bottom w:val="single" w:sz="4" w:space="0" w:color="auto"/>
              <w:right w:val="single" w:sz="4" w:space="0" w:color="auto"/>
            </w:tcBorders>
          </w:tcPr>
          <w:p w14:paraId="303CF400"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D69620B"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302C2"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5EDA040"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8296D93" w14:textId="77777777" w:rsidR="00112EFD" w:rsidRPr="00B20AE8" w:rsidRDefault="00112EFD" w:rsidP="0039402F">
            <w:pPr>
              <w:pStyle w:val="TAC"/>
            </w:pPr>
          </w:p>
        </w:tc>
      </w:tr>
      <w:tr w:rsidR="004F339F" w:rsidRPr="00B20AE8" w14:paraId="4F4A25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35E62C3" w14:textId="77777777" w:rsidR="00112EFD" w:rsidRPr="00B20AE8" w:rsidRDefault="00112EFD" w:rsidP="0039402F">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6FF88F1" w14:textId="77777777" w:rsidR="00112EFD" w:rsidRPr="00B20AE8" w:rsidRDefault="00112EFD" w:rsidP="0039402F">
            <w:pPr>
              <w:pStyle w:val="TAC"/>
              <w:rPr>
                <w:lang w:eastAsia="zh-CN"/>
              </w:rPr>
            </w:pPr>
            <w:r w:rsidRPr="00B20AE8">
              <w:rPr>
                <w:lang w:eastAsia="ko-KR"/>
              </w:rPr>
              <w:t>663 – 698 MHz</w:t>
            </w:r>
          </w:p>
          <w:p w14:paraId="34353E92" w14:textId="77777777" w:rsidR="00112EFD" w:rsidRPr="00B20AE8" w:rsidRDefault="00112EFD" w:rsidP="0039402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79AE49A4" w14:textId="77777777" w:rsidR="00112EFD" w:rsidRPr="00B20AE8" w:rsidRDefault="00112EFD" w:rsidP="0039402F">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E4C1A48" w14:textId="77777777" w:rsidR="00112EFD" w:rsidRPr="00B20AE8" w:rsidRDefault="00112EFD" w:rsidP="0039402F">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898FFD1" w14:textId="77777777" w:rsidR="00112EFD" w:rsidRPr="00B20AE8" w:rsidRDefault="00112EFD" w:rsidP="0039402F">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09ACF96" w14:textId="77777777" w:rsidR="00112EFD" w:rsidRPr="00B20AE8" w:rsidRDefault="00112EFD" w:rsidP="0039402F">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E1AA574" w14:textId="77777777" w:rsidR="00112EFD" w:rsidRPr="00B20AE8" w:rsidRDefault="00112EFD" w:rsidP="0039402F">
            <w:pPr>
              <w:pStyle w:val="TAC"/>
              <w:rPr>
                <w:lang w:eastAsia="ko-KR"/>
              </w:rPr>
            </w:pPr>
          </w:p>
        </w:tc>
      </w:tr>
      <w:tr w:rsidR="004F339F" w:rsidRPr="00B20AE8" w14:paraId="201720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A8FD7A8" w14:textId="77777777" w:rsidR="00112EFD" w:rsidRPr="00B20AE8" w:rsidRDefault="00112EFD" w:rsidP="0039402F">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2B5139C6" w14:textId="77777777" w:rsidR="00112EFD" w:rsidRPr="00B20AE8" w:rsidRDefault="00112EFD" w:rsidP="0039402F">
            <w:pPr>
              <w:pStyle w:val="TAC"/>
              <w:rPr>
                <w:lang w:eastAsia="zh-CN"/>
              </w:rPr>
            </w:pPr>
            <w:r w:rsidRPr="00B20AE8">
              <w:rPr>
                <w:lang w:eastAsia="ko-KR"/>
              </w:rPr>
              <w:t>451 – 456 MHz</w:t>
            </w:r>
          </w:p>
          <w:p w14:paraId="6622306D" w14:textId="77777777" w:rsidR="00112EFD" w:rsidRPr="00B20AE8" w:rsidRDefault="00112EFD" w:rsidP="0039402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8A8BB16" w14:textId="77777777" w:rsidR="00112EFD" w:rsidRPr="00B20AE8" w:rsidRDefault="00112EFD" w:rsidP="0039402F">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C1E0DA4" w14:textId="77777777" w:rsidR="00112EFD" w:rsidRPr="00B20AE8" w:rsidRDefault="00112EFD" w:rsidP="0039402F">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7FE0D77" w14:textId="77777777" w:rsidR="00112EFD" w:rsidRPr="00B20AE8" w:rsidRDefault="00112EFD" w:rsidP="0039402F">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857739B" w14:textId="77777777" w:rsidR="00112EFD" w:rsidRPr="00B20AE8" w:rsidRDefault="00112EFD" w:rsidP="0039402F">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DFAF85E" w14:textId="77777777" w:rsidR="00112EFD" w:rsidRPr="00B20AE8" w:rsidRDefault="00112EFD" w:rsidP="0039402F">
            <w:pPr>
              <w:pStyle w:val="TAC"/>
              <w:rPr>
                <w:lang w:eastAsia="ko-KR"/>
              </w:rPr>
            </w:pPr>
          </w:p>
        </w:tc>
      </w:tr>
      <w:tr w:rsidR="004F339F" w:rsidRPr="00B20AE8" w14:paraId="03E2AB9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34FD12" w14:textId="77777777" w:rsidR="00112EFD" w:rsidRPr="00B20AE8" w:rsidRDefault="00112EFD" w:rsidP="0039402F">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35DD626C" w14:textId="77777777" w:rsidR="00112EFD" w:rsidRPr="00B20AE8" w:rsidRDefault="00112EFD" w:rsidP="0039402F">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14:paraId="09159CA2" w14:textId="77777777" w:rsidR="00112EFD" w:rsidRPr="00B20AE8" w:rsidRDefault="00112EFD" w:rsidP="0039402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D26ACB3" w14:textId="77777777" w:rsidR="00112EFD" w:rsidRPr="00B20AE8" w:rsidRDefault="00112EFD" w:rsidP="0039402F">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FBC0B31" w14:textId="77777777" w:rsidR="00112EFD" w:rsidRPr="00B20AE8" w:rsidRDefault="00112EFD" w:rsidP="0039402F">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C065189" w14:textId="77777777" w:rsidR="00112EFD" w:rsidRPr="00B20AE8" w:rsidRDefault="00112EFD" w:rsidP="0039402F">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972BCA0" w14:textId="77777777" w:rsidR="00112EFD" w:rsidRPr="00B20AE8" w:rsidRDefault="00112EFD" w:rsidP="0039402F">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1BB2763" w14:textId="77777777" w:rsidR="00112EFD" w:rsidRPr="00B20AE8" w:rsidRDefault="00112EFD" w:rsidP="0039402F">
            <w:pPr>
              <w:pStyle w:val="TAC"/>
              <w:rPr>
                <w:lang w:eastAsia="ko-KR"/>
              </w:rPr>
            </w:pPr>
          </w:p>
        </w:tc>
      </w:tr>
      <w:tr w:rsidR="004F339F" w:rsidRPr="00B20AE8" w14:paraId="4790DF8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9DDF3FD" w14:textId="77777777" w:rsidR="00112EFD" w:rsidRPr="00B20AE8" w:rsidRDefault="00112EFD" w:rsidP="0039402F">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42E5EE7E" w14:textId="77777777" w:rsidR="00112EFD" w:rsidRPr="00B20AE8" w:rsidRDefault="00112EFD" w:rsidP="0039402F">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14:paraId="09FB2E35"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4285B8F"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B4D282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A0B657E"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2418B7C" w14:textId="77777777" w:rsidR="00112EFD" w:rsidRPr="00B20AE8" w:rsidRDefault="00112EFD" w:rsidP="0039402F">
            <w:pPr>
              <w:pStyle w:val="TAC"/>
            </w:pPr>
            <w:r w:rsidRPr="00B20AE8">
              <w:t>This is not applicable to BS operating in Band 50/n50, 51/n51</w:t>
            </w:r>
          </w:p>
        </w:tc>
      </w:tr>
      <w:tr w:rsidR="004F339F" w:rsidRPr="00B20AE8" w14:paraId="24268F0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BDB07F8" w14:textId="77777777" w:rsidR="00112EFD" w:rsidRPr="00B20AE8" w:rsidRDefault="00112EFD" w:rsidP="0039402F">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3CCD8019" w14:textId="77777777" w:rsidR="00112EFD" w:rsidRPr="00B20AE8" w:rsidRDefault="00112EFD" w:rsidP="0039402F">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32B8121B"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A9B532C" w14:textId="77777777" w:rsidR="00112EFD" w:rsidRPr="00B20AE8" w:rsidRDefault="00112EFD" w:rsidP="0039402F">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13D2B620"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15A195C3" w14:textId="77777777" w:rsidR="00112EFD" w:rsidRPr="00B20AE8" w:rsidRDefault="00112EFD" w:rsidP="0039402F">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2FB0CCA" w14:textId="77777777" w:rsidR="00112EFD" w:rsidRPr="00B20AE8" w:rsidRDefault="00112EFD" w:rsidP="0039402F">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14:paraId="5BB088A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648E94F" w14:textId="77777777" w:rsidR="00112EFD" w:rsidRPr="00B20AE8" w:rsidRDefault="00112EFD" w:rsidP="0039402F">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662B74A2" w14:textId="77777777" w:rsidR="00112EFD" w:rsidRPr="00B20AE8" w:rsidRDefault="00112EFD" w:rsidP="0039402F">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2C264B49"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4230097" w14:textId="77777777" w:rsidR="00112EFD" w:rsidRPr="00B20AE8" w:rsidRDefault="00112EFD" w:rsidP="0039402F">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5DDA8F39"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24B56CE7" w14:textId="77777777" w:rsidR="00112EFD" w:rsidRPr="00B20AE8" w:rsidRDefault="00112EFD" w:rsidP="0039402F">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F1FA2AC" w14:textId="77777777" w:rsidR="00112EFD" w:rsidRPr="00B20AE8" w:rsidRDefault="00112EFD" w:rsidP="0039402F">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40682E0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E769B20" w14:textId="77777777" w:rsidR="00112EFD" w:rsidRPr="00B20AE8" w:rsidRDefault="00112EFD" w:rsidP="0039402F">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4729E029" w14:textId="77777777" w:rsidR="00112EFD" w:rsidRPr="00B20AE8" w:rsidRDefault="00112EFD" w:rsidP="0039402F">
            <w:pPr>
              <w:pStyle w:val="TAC"/>
              <w:rPr>
                <w:lang w:eastAsia="ko-KR"/>
              </w:rPr>
            </w:pPr>
            <w:r w:rsidRPr="00B20AE8">
              <w:rPr>
                <w:lang w:eastAsia="ko-KR"/>
              </w:rPr>
              <w:t xml:space="preserve">4400 </w:t>
            </w:r>
            <w:r w:rsidR="006F0C62" w:rsidRPr="00B20AE8">
              <w:rPr>
                <w:rFonts w:hint="eastAsia"/>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C894DF3" w14:textId="77777777" w:rsidR="00112EFD" w:rsidRPr="00B20AE8" w:rsidRDefault="00112EFD" w:rsidP="0039402F">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A8040F0" w14:textId="77777777" w:rsidR="00112EFD" w:rsidRPr="00B20AE8" w:rsidRDefault="00112EFD" w:rsidP="0039402F">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154812FA" w14:textId="77777777" w:rsidR="00112EFD" w:rsidRPr="00B20AE8" w:rsidRDefault="00112EFD" w:rsidP="0039402F">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90CC7DB" w14:textId="77777777" w:rsidR="00112EFD" w:rsidRPr="00B20AE8" w:rsidRDefault="00112EFD" w:rsidP="0039402F">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A5BD787" w14:textId="77777777" w:rsidR="00112EFD" w:rsidRPr="00B20AE8" w:rsidRDefault="00112EFD" w:rsidP="0039402F">
            <w:pPr>
              <w:pStyle w:val="TAC"/>
              <w:rPr>
                <w:lang w:eastAsia="ko-KR"/>
              </w:rPr>
            </w:pPr>
          </w:p>
        </w:tc>
      </w:tr>
      <w:tr w:rsidR="004F339F" w:rsidRPr="00B20AE8" w14:paraId="7A77209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7B9E601" w14:textId="77777777" w:rsidR="006F0C62" w:rsidRPr="00B20AE8" w:rsidRDefault="006F0C62" w:rsidP="0039402F">
            <w:pPr>
              <w:pStyle w:val="TAC"/>
              <w:rPr>
                <w:lang w:eastAsia="ko-KR"/>
              </w:rPr>
            </w:pPr>
            <w:r w:rsidRPr="00B20AE8">
              <w:rPr>
                <w:rFonts w:eastAsia="MS Mincho" w:hint="eastAsia"/>
              </w:rPr>
              <w:t>NR band n80</w:t>
            </w:r>
          </w:p>
        </w:tc>
        <w:tc>
          <w:tcPr>
            <w:tcW w:w="1749" w:type="dxa"/>
            <w:tcBorders>
              <w:top w:val="single" w:sz="4" w:space="0" w:color="auto"/>
              <w:left w:val="single" w:sz="4" w:space="0" w:color="auto"/>
              <w:bottom w:val="single" w:sz="4" w:space="0" w:color="auto"/>
              <w:right w:val="single" w:sz="4" w:space="0" w:color="auto"/>
            </w:tcBorders>
          </w:tcPr>
          <w:p w14:paraId="31B9A80E" w14:textId="77777777" w:rsidR="006F0C62" w:rsidRPr="00B20AE8" w:rsidRDefault="006F0C62" w:rsidP="0039402F">
            <w:pPr>
              <w:pStyle w:val="TAC"/>
              <w:rPr>
                <w:lang w:eastAsia="ko-KR"/>
              </w:rPr>
            </w:pPr>
            <w:r w:rsidRPr="00B20AE8">
              <w:rPr>
                <w:rFonts w:eastAsia="MS Mincho" w:hint="eastAsia"/>
              </w:rPr>
              <w:t xml:space="preserve">1710 MHz </w:t>
            </w:r>
            <w:r w:rsidRPr="00B20AE8">
              <w:rPr>
                <w:rFonts w:eastAsia="MS Mincho"/>
              </w:rPr>
              <w:t>–</w:t>
            </w:r>
            <w:r w:rsidRPr="00B20AE8">
              <w:rPr>
                <w:rFonts w:eastAsia="MS Mincho" w:hint="eastAsia"/>
              </w:rPr>
              <w:t xml:space="preserve"> 1785 MHz</w:t>
            </w:r>
          </w:p>
        </w:tc>
        <w:tc>
          <w:tcPr>
            <w:tcW w:w="1066" w:type="dxa"/>
            <w:tcBorders>
              <w:top w:val="single" w:sz="4" w:space="0" w:color="auto"/>
              <w:left w:val="single" w:sz="4" w:space="0" w:color="auto"/>
              <w:bottom w:val="single" w:sz="4" w:space="0" w:color="auto"/>
              <w:right w:val="single" w:sz="4" w:space="0" w:color="auto"/>
            </w:tcBorders>
          </w:tcPr>
          <w:p w14:paraId="3A70E5F2"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18324BFC"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C99B892"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04A9175"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7BAF5DF" w14:textId="77777777" w:rsidR="006F0C62" w:rsidRPr="00B20AE8" w:rsidRDefault="006F0C62" w:rsidP="0039402F">
            <w:pPr>
              <w:pStyle w:val="TAC"/>
              <w:rPr>
                <w:lang w:eastAsia="ko-KR"/>
              </w:rPr>
            </w:pPr>
          </w:p>
        </w:tc>
      </w:tr>
      <w:tr w:rsidR="004F339F" w:rsidRPr="00B20AE8" w14:paraId="7382412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72AEE24" w14:textId="77777777" w:rsidR="006F0C62" w:rsidRPr="00B20AE8" w:rsidRDefault="006F0C62" w:rsidP="0039402F">
            <w:pPr>
              <w:pStyle w:val="TAC"/>
              <w:rPr>
                <w:lang w:eastAsia="ko-KR"/>
              </w:rPr>
            </w:pPr>
            <w:r w:rsidRPr="00B20AE8">
              <w:rPr>
                <w:rFonts w:eastAsia="MS Mincho" w:hint="eastAsia"/>
              </w:rPr>
              <w:t>NR band n81</w:t>
            </w:r>
          </w:p>
        </w:tc>
        <w:tc>
          <w:tcPr>
            <w:tcW w:w="1749" w:type="dxa"/>
            <w:tcBorders>
              <w:top w:val="single" w:sz="4" w:space="0" w:color="auto"/>
              <w:left w:val="single" w:sz="4" w:space="0" w:color="auto"/>
              <w:bottom w:val="single" w:sz="4" w:space="0" w:color="auto"/>
              <w:right w:val="single" w:sz="4" w:space="0" w:color="auto"/>
            </w:tcBorders>
          </w:tcPr>
          <w:p w14:paraId="54FEC374" w14:textId="77777777" w:rsidR="006F0C62" w:rsidRPr="00B20AE8" w:rsidRDefault="006F0C62" w:rsidP="0039402F">
            <w:pPr>
              <w:pStyle w:val="TAC"/>
              <w:rPr>
                <w:lang w:eastAsia="ko-KR"/>
              </w:rPr>
            </w:pPr>
            <w:r w:rsidRPr="00B20AE8">
              <w:rPr>
                <w:rFonts w:eastAsia="MS Mincho" w:hint="eastAsia"/>
              </w:rPr>
              <w:t xml:space="preserve">880 MHz </w:t>
            </w:r>
            <w:r w:rsidRPr="00B20AE8">
              <w:rPr>
                <w:rFonts w:eastAsia="MS Mincho"/>
              </w:rPr>
              <w:t>–</w:t>
            </w:r>
            <w:r w:rsidRPr="00B20AE8">
              <w:rPr>
                <w:rFonts w:eastAsia="MS Mincho" w:hint="eastAsia"/>
              </w:rPr>
              <w:t xml:space="preserve"> 915 MHz</w:t>
            </w:r>
          </w:p>
        </w:tc>
        <w:tc>
          <w:tcPr>
            <w:tcW w:w="1066" w:type="dxa"/>
            <w:tcBorders>
              <w:top w:val="single" w:sz="4" w:space="0" w:color="auto"/>
              <w:left w:val="single" w:sz="4" w:space="0" w:color="auto"/>
              <w:bottom w:val="single" w:sz="4" w:space="0" w:color="auto"/>
              <w:right w:val="single" w:sz="4" w:space="0" w:color="auto"/>
            </w:tcBorders>
          </w:tcPr>
          <w:p w14:paraId="4C9D13F4"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113572D"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E042387"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FD3C524"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A3EBA6A" w14:textId="77777777" w:rsidR="006F0C62" w:rsidRPr="00B20AE8" w:rsidRDefault="006F0C62" w:rsidP="0039402F">
            <w:pPr>
              <w:pStyle w:val="TAC"/>
              <w:rPr>
                <w:lang w:eastAsia="ko-KR"/>
              </w:rPr>
            </w:pPr>
          </w:p>
        </w:tc>
      </w:tr>
      <w:tr w:rsidR="004F339F" w:rsidRPr="00B20AE8" w14:paraId="3F55A64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0A94C3" w14:textId="77777777" w:rsidR="006F0C62" w:rsidRPr="00B20AE8" w:rsidRDefault="006F0C62" w:rsidP="0039402F">
            <w:pPr>
              <w:pStyle w:val="TAC"/>
              <w:rPr>
                <w:lang w:eastAsia="ko-KR"/>
              </w:rPr>
            </w:pPr>
            <w:r w:rsidRPr="00B20AE8">
              <w:rPr>
                <w:rFonts w:eastAsia="MS Mincho" w:hint="eastAsia"/>
              </w:rPr>
              <w:t>NR band n82</w:t>
            </w:r>
          </w:p>
        </w:tc>
        <w:tc>
          <w:tcPr>
            <w:tcW w:w="1749" w:type="dxa"/>
            <w:tcBorders>
              <w:top w:val="single" w:sz="4" w:space="0" w:color="auto"/>
              <w:left w:val="single" w:sz="4" w:space="0" w:color="auto"/>
              <w:bottom w:val="single" w:sz="4" w:space="0" w:color="auto"/>
              <w:right w:val="single" w:sz="4" w:space="0" w:color="auto"/>
            </w:tcBorders>
          </w:tcPr>
          <w:p w14:paraId="1BF9F926" w14:textId="77777777" w:rsidR="006F0C62" w:rsidRPr="00B20AE8" w:rsidRDefault="006F0C62" w:rsidP="0039402F">
            <w:pPr>
              <w:pStyle w:val="TAC"/>
              <w:rPr>
                <w:lang w:eastAsia="ko-KR"/>
              </w:rPr>
            </w:pPr>
            <w:r w:rsidRPr="00B20AE8">
              <w:rPr>
                <w:rFonts w:eastAsia="MS Mincho" w:hint="eastAsia"/>
              </w:rPr>
              <w:t xml:space="preserve">832 MHz </w:t>
            </w:r>
            <w:r w:rsidRPr="00B20AE8">
              <w:rPr>
                <w:rFonts w:eastAsia="MS Mincho"/>
              </w:rPr>
              <w:t>–</w:t>
            </w:r>
            <w:r w:rsidRPr="00B20AE8">
              <w:rPr>
                <w:rFonts w:eastAsia="MS Mincho" w:hint="eastAsia"/>
              </w:rPr>
              <w:t xml:space="preserve"> 862 MHz</w:t>
            </w:r>
          </w:p>
        </w:tc>
        <w:tc>
          <w:tcPr>
            <w:tcW w:w="1066" w:type="dxa"/>
            <w:tcBorders>
              <w:top w:val="single" w:sz="4" w:space="0" w:color="auto"/>
              <w:left w:val="single" w:sz="4" w:space="0" w:color="auto"/>
              <w:bottom w:val="single" w:sz="4" w:space="0" w:color="auto"/>
              <w:right w:val="single" w:sz="4" w:space="0" w:color="auto"/>
            </w:tcBorders>
          </w:tcPr>
          <w:p w14:paraId="5FD7E764"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78D4D731"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8507A46"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626F927D"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6D53B50D" w14:textId="77777777" w:rsidR="006F0C62" w:rsidRPr="00B20AE8" w:rsidRDefault="006F0C62" w:rsidP="0039402F">
            <w:pPr>
              <w:pStyle w:val="TAC"/>
              <w:rPr>
                <w:lang w:eastAsia="ko-KR"/>
              </w:rPr>
            </w:pPr>
          </w:p>
        </w:tc>
      </w:tr>
      <w:tr w:rsidR="004F339F" w:rsidRPr="00B20AE8" w14:paraId="4C2A323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3D93461" w14:textId="77777777" w:rsidR="006F0C62" w:rsidRPr="00B20AE8" w:rsidRDefault="006F0C62" w:rsidP="0039402F">
            <w:pPr>
              <w:pStyle w:val="TAC"/>
              <w:rPr>
                <w:lang w:eastAsia="ko-KR"/>
              </w:rPr>
            </w:pPr>
            <w:r w:rsidRPr="00B20AE8">
              <w:rPr>
                <w:rFonts w:eastAsia="MS Mincho" w:hint="eastAsia"/>
              </w:rPr>
              <w:t>NR band n83</w:t>
            </w:r>
          </w:p>
        </w:tc>
        <w:tc>
          <w:tcPr>
            <w:tcW w:w="1749" w:type="dxa"/>
            <w:tcBorders>
              <w:top w:val="single" w:sz="4" w:space="0" w:color="auto"/>
              <w:left w:val="single" w:sz="4" w:space="0" w:color="auto"/>
              <w:bottom w:val="single" w:sz="4" w:space="0" w:color="auto"/>
              <w:right w:val="single" w:sz="4" w:space="0" w:color="auto"/>
            </w:tcBorders>
          </w:tcPr>
          <w:p w14:paraId="4EBB62BA" w14:textId="77777777" w:rsidR="006F0C62" w:rsidRPr="00B20AE8" w:rsidRDefault="006F0C62" w:rsidP="0039402F">
            <w:pPr>
              <w:pStyle w:val="TAC"/>
              <w:rPr>
                <w:lang w:eastAsia="ko-KR"/>
              </w:rPr>
            </w:pPr>
            <w:r w:rsidRPr="00B20AE8">
              <w:rPr>
                <w:rFonts w:eastAsia="MS Mincho" w:hint="eastAsia"/>
              </w:rPr>
              <w:t xml:space="preserve">703 MHz </w:t>
            </w:r>
            <w:r w:rsidRPr="00B20AE8">
              <w:rPr>
                <w:rFonts w:eastAsia="MS Mincho"/>
              </w:rPr>
              <w:t>–</w:t>
            </w:r>
            <w:r w:rsidRPr="00B20AE8">
              <w:rPr>
                <w:rFonts w:eastAsia="MS Mincho" w:hint="eastAsia"/>
              </w:rPr>
              <w:t xml:space="preserve"> 748 MHz</w:t>
            </w:r>
          </w:p>
        </w:tc>
        <w:tc>
          <w:tcPr>
            <w:tcW w:w="1066" w:type="dxa"/>
            <w:tcBorders>
              <w:top w:val="single" w:sz="4" w:space="0" w:color="auto"/>
              <w:left w:val="single" w:sz="4" w:space="0" w:color="auto"/>
              <w:bottom w:val="single" w:sz="4" w:space="0" w:color="auto"/>
              <w:right w:val="single" w:sz="4" w:space="0" w:color="auto"/>
            </w:tcBorders>
          </w:tcPr>
          <w:p w14:paraId="05C74C38"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9C3C13B"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75D8D9CF"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B28D130"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07EDE300" w14:textId="77777777" w:rsidR="006F0C62" w:rsidRPr="00B20AE8" w:rsidRDefault="006F0C62" w:rsidP="0039402F">
            <w:pPr>
              <w:pStyle w:val="TAC"/>
              <w:rPr>
                <w:lang w:eastAsia="ko-KR"/>
              </w:rPr>
            </w:pPr>
          </w:p>
        </w:tc>
      </w:tr>
      <w:tr w:rsidR="004F339F" w:rsidRPr="00B20AE8" w14:paraId="2E774A3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9D46EAD" w14:textId="77777777" w:rsidR="006F0C62" w:rsidRPr="00B20AE8" w:rsidRDefault="006F0C62" w:rsidP="0039402F">
            <w:pPr>
              <w:pStyle w:val="TAC"/>
              <w:rPr>
                <w:lang w:eastAsia="ko-KR"/>
              </w:rPr>
            </w:pPr>
            <w:r w:rsidRPr="00B20AE8">
              <w:rPr>
                <w:rFonts w:eastAsia="MS Mincho" w:hint="eastAsia"/>
              </w:rPr>
              <w:t>NR band n84</w:t>
            </w:r>
          </w:p>
        </w:tc>
        <w:tc>
          <w:tcPr>
            <w:tcW w:w="1749" w:type="dxa"/>
            <w:tcBorders>
              <w:top w:val="single" w:sz="4" w:space="0" w:color="auto"/>
              <w:left w:val="single" w:sz="4" w:space="0" w:color="auto"/>
              <w:bottom w:val="single" w:sz="4" w:space="0" w:color="auto"/>
              <w:right w:val="single" w:sz="4" w:space="0" w:color="auto"/>
            </w:tcBorders>
          </w:tcPr>
          <w:p w14:paraId="35A69367" w14:textId="77777777" w:rsidR="006F0C62" w:rsidRPr="00B20AE8" w:rsidRDefault="006F0C62" w:rsidP="0039402F">
            <w:pPr>
              <w:pStyle w:val="TAC"/>
              <w:rPr>
                <w:lang w:eastAsia="ko-KR"/>
              </w:rPr>
            </w:pPr>
            <w:r w:rsidRPr="00B20AE8">
              <w:rPr>
                <w:rFonts w:eastAsia="MS Mincho" w:hint="eastAsia"/>
              </w:rPr>
              <w:t xml:space="preserve">1920 MHz </w:t>
            </w:r>
            <w:r w:rsidRPr="00B20AE8">
              <w:rPr>
                <w:rFonts w:eastAsia="MS Mincho"/>
              </w:rPr>
              <w:t>–</w:t>
            </w:r>
            <w:r w:rsidRPr="00B20AE8">
              <w:rPr>
                <w:rFonts w:eastAsia="MS Mincho" w:hint="eastAsia"/>
              </w:rPr>
              <w:t xml:space="preserve"> 1980 MHz</w:t>
            </w:r>
          </w:p>
        </w:tc>
        <w:tc>
          <w:tcPr>
            <w:tcW w:w="1066" w:type="dxa"/>
            <w:tcBorders>
              <w:top w:val="single" w:sz="4" w:space="0" w:color="auto"/>
              <w:left w:val="single" w:sz="4" w:space="0" w:color="auto"/>
              <w:bottom w:val="single" w:sz="4" w:space="0" w:color="auto"/>
              <w:right w:val="single" w:sz="4" w:space="0" w:color="auto"/>
            </w:tcBorders>
          </w:tcPr>
          <w:p w14:paraId="5271A4DE"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6CCEB94E"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1A7CB50"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2D2F9E25"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6D2C25E" w14:textId="77777777" w:rsidR="006F0C62" w:rsidRPr="00B20AE8" w:rsidRDefault="006F0C62" w:rsidP="0039402F">
            <w:pPr>
              <w:pStyle w:val="TAC"/>
              <w:rPr>
                <w:lang w:eastAsia="ko-KR"/>
              </w:rPr>
            </w:pPr>
          </w:p>
        </w:tc>
      </w:tr>
      <w:tr w:rsidR="004F339F" w:rsidRPr="00B20AE8" w14:paraId="0AAD2A2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67176B" w14:textId="77777777" w:rsidR="00112EFD" w:rsidRPr="00B20AE8" w:rsidRDefault="00112EFD" w:rsidP="0039402F">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5AFA2BE0" w14:textId="77777777" w:rsidR="00112EFD" w:rsidRPr="00B20AE8" w:rsidRDefault="00112EFD" w:rsidP="0039402F">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4A721F91"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731ECCC"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560FE5"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DACB077" w14:textId="77777777" w:rsidR="00112EFD" w:rsidRPr="00B20AE8" w:rsidRDefault="00112EFD" w:rsidP="0039402F">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34FA8AD7" w14:textId="77777777" w:rsidR="00112EFD" w:rsidRPr="00B20AE8" w:rsidRDefault="00112EFD" w:rsidP="0039402F">
            <w:pPr>
              <w:pStyle w:val="TAC"/>
            </w:pPr>
          </w:p>
        </w:tc>
      </w:tr>
      <w:tr w:rsidR="006F0C62" w:rsidRPr="00B20AE8" w14:paraId="2E65081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0360D87" w14:textId="77777777" w:rsidR="006F0C62" w:rsidRPr="00B20AE8" w:rsidRDefault="006F0C62" w:rsidP="0039402F">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24B1D035" w14:textId="77777777" w:rsidR="006F0C62" w:rsidRPr="00B20AE8" w:rsidRDefault="006F0C62" w:rsidP="0039402F">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14:paraId="548D44C3" w14:textId="77777777" w:rsidR="006F0C62" w:rsidRPr="00B20AE8" w:rsidRDefault="006F0C62" w:rsidP="0039402F">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A93DFEE" w14:textId="77777777" w:rsidR="006F0C62" w:rsidRPr="00B20AE8" w:rsidRDefault="006F0C62" w:rsidP="0039402F">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2602874D" w14:textId="77777777" w:rsidR="006F0C62" w:rsidRPr="00B20AE8" w:rsidRDefault="006F0C62" w:rsidP="0039402F">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4A0D66A5" w14:textId="77777777" w:rsidR="006F0C62" w:rsidRPr="00B20AE8" w:rsidRDefault="006F0C62" w:rsidP="0039402F">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F27A154" w14:textId="77777777" w:rsidR="006F0C62" w:rsidRPr="00B20AE8" w:rsidRDefault="006F0C62" w:rsidP="0039402F">
            <w:pPr>
              <w:pStyle w:val="TAC"/>
            </w:pPr>
          </w:p>
        </w:tc>
      </w:tr>
    </w:tbl>
    <w:p w14:paraId="74F4BF8F" w14:textId="77777777" w:rsidR="00112EFD" w:rsidRPr="00B20AE8" w:rsidRDefault="00112EFD" w:rsidP="0039402F"/>
    <w:p w14:paraId="6C65C34A" w14:textId="1E6AC42A" w:rsidR="00CF0D41" w:rsidRPr="00B20AE8" w:rsidRDefault="00112EFD" w:rsidP="0039402F">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6507D3">
        <w:rPr>
          <w:color w:val="auto"/>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Pr="00B20AE8">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t>31].</w:t>
      </w:r>
    </w:p>
    <w:p w14:paraId="1701CEEB" w14:textId="7E9F4C02" w:rsidR="00CF0D41" w:rsidRPr="00B20AE8" w:rsidRDefault="00112EFD" w:rsidP="0039402F">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6BC98A" w14:textId="77777777" w:rsidR="00CF0D41" w:rsidRPr="006507D3" w:rsidRDefault="00112EFD" w:rsidP="0039402F">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1F8781" w14:textId="77777777" w:rsidR="00C33A48" w:rsidRPr="00B20AE8" w:rsidRDefault="00C33A48" w:rsidP="006604EE">
      <w:pPr>
        <w:pStyle w:val="H6"/>
        <w:rPr>
          <w:lang w:val="en-US" w:eastAsia="sv-SE"/>
        </w:rPr>
      </w:pPr>
      <w:r w:rsidRPr="00B20AE8">
        <w:rPr>
          <w:lang w:eastAsia="sv-SE"/>
        </w:rPr>
        <w:t>6.7.6.5.5.2</w:t>
      </w:r>
      <w:r w:rsidRPr="00B20AE8">
        <w:rPr>
          <w:lang w:eastAsia="sv-SE"/>
        </w:rPr>
        <w:tab/>
      </w:r>
      <w:r w:rsidRPr="00B20AE8">
        <w:rPr>
          <w:lang w:val="en-US" w:eastAsia="sv-SE"/>
        </w:rPr>
        <w:t>Single RAT UTRA operation</w:t>
      </w:r>
    </w:p>
    <w:p w14:paraId="219E2792" w14:textId="77777777" w:rsidR="00C33A48" w:rsidRPr="00B20AE8" w:rsidRDefault="00C33A48" w:rsidP="0039402F">
      <w:r w:rsidRPr="00B20AE8">
        <w:t>These requirements may be applied for the protection of other BS receivers when GSM900, DCS1800, PCS1900, GSM850, CDMA850, UTRA FDD, UTRA TDD and/or E-UTRA BS are co-located with a BS.</w:t>
      </w:r>
    </w:p>
    <w:p w14:paraId="4B60DF5C" w14:textId="77777777" w:rsidR="00C33A48" w:rsidRPr="00B20AE8" w:rsidRDefault="00C33A48" w:rsidP="0039402F">
      <w:r w:rsidRPr="00B20AE8">
        <w:t>The requirements assume with base stations of the same class.</w:t>
      </w:r>
    </w:p>
    <w:p w14:paraId="5E65A5A9" w14:textId="77777777" w:rsidR="00C33A48" w:rsidRPr="00B20AE8" w:rsidRDefault="00C33A48" w:rsidP="0039402F">
      <w:pPr>
        <w:pStyle w:val="NO"/>
      </w:pPr>
      <w:r w:rsidRPr="00B20AE8">
        <w:t>NOTE:</w:t>
      </w:r>
      <w:r w:rsidRPr="00B20AE8">
        <w:tab/>
        <w:t>For co-location with UTRA, the requirements are based on co-location with UTRA FDD or TDD base stations.</w:t>
      </w:r>
    </w:p>
    <w:p w14:paraId="7C912B0B" w14:textId="77777777" w:rsidR="00C33A48" w:rsidRPr="00B20AE8" w:rsidRDefault="00C33A48" w:rsidP="0039402F">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14:paraId="682D3F5A" w14:textId="77777777" w:rsidR="00C33A48" w:rsidRPr="00B20AE8" w:rsidRDefault="00C33A48" w:rsidP="0039402F">
      <w:pPr>
        <w:rPr>
          <w:rFonts w:cs="v3.8.0"/>
        </w:rPr>
      </w:pPr>
      <w:r w:rsidRPr="00B20AE8">
        <w:t xml:space="preserve">The </w:t>
      </w:r>
      <w:r w:rsidR="0045571F" w:rsidRPr="00B20AE8">
        <w:t xml:space="preserve">power sum of any spurious emission is specified over all supported polarizations at the conducted </w:t>
      </w:r>
      <w:r w:rsidRPr="00B20AE8">
        <w:t>output</w:t>
      </w:r>
      <w:r w:rsidR="0045571F" w:rsidRPr="00B20AE8">
        <w:t>(s)</w:t>
      </w:r>
      <w:r w:rsidRPr="00B20AE8">
        <w:t xml:space="preserve"> of the CLTA </w:t>
      </w:r>
      <w:r w:rsidR="0045571F" w:rsidRPr="00B20AE8">
        <w:t xml:space="preserve">and </w:t>
      </w:r>
      <w:r w:rsidRPr="00B20AE8">
        <w:t xml:space="preserve">shall not exceed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14:paraId="2AE4515D" w14:textId="77777777" w:rsidR="00C33A48" w:rsidRPr="00B20AE8" w:rsidRDefault="00C33A48" w:rsidP="0039402F">
      <w:pPr>
        <w:pStyle w:val="TH"/>
      </w:pPr>
      <w:r w:rsidRPr="00B20AE8">
        <w:t xml:space="preserve">Table </w:t>
      </w:r>
      <w:r w:rsidRPr="00B20AE8">
        <w:rPr>
          <w:lang w:val="en-US"/>
        </w:rPr>
        <w:t>6.7.6.5.5.2-1</w:t>
      </w:r>
      <w:r w:rsidRPr="00B20AE8">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748C24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4122552" w14:textId="77777777" w:rsidR="00C33A48" w:rsidRPr="00B20AE8" w:rsidRDefault="00C33A48" w:rsidP="0039402F">
            <w:r w:rsidRPr="00B20AE8">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172E67AD" w14:textId="77777777" w:rsidR="00C33A48" w:rsidRPr="00B20AE8" w:rsidRDefault="00C33A48" w:rsidP="0039402F">
            <w:r w:rsidRPr="00B20AE8">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A4C03C1" w14:textId="77777777" w:rsidR="00C33A48" w:rsidRPr="00B20AE8" w:rsidRDefault="00C33A48" w:rsidP="0039402F">
            <w:r w:rsidRPr="00B20AE8">
              <w:t>Maximum Level</w:t>
            </w:r>
          </w:p>
          <w:p w14:paraId="0138EDE4" w14:textId="77777777" w:rsidR="00C33A48" w:rsidRPr="00B20AE8" w:rsidRDefault="00C33A48" w:rsidP="0039402F">
            <w:r w:rsidRPr="00B20AE8">
              <w:t>(WA-BS)</w:t>
            </w:r>
          </w:p>
        </w:tc>
        <w:tc>
          <w:tcPr>
            <w:tcW w:w="1417" w:type="dxa"/>
            <w:tcBorders>
              <w:top w:val="single" w:sz="4" w:space="0" w:color="auto"/>
              <w:left w:val="single" w:sz="4" w:space="0" w:color="auto"/>
              <w:bottom w:val="single" w:sz="4" w:space="0" w:color="auto"/>
              <w:right w:val="single" w:sz="4" w:space="0" w:color="auto"/>
            </w:tcBorders>
            <w:hideMark/>
          </w:tcPr>
          <w:p w14:paraId="000AF117" w14:textId="77777777" w:rsidR="00C33A48" w:rsidRPr="00B20AE8" w:rsidRDefault="00C33A48" w:rsidP="0039402F">
            <w:r w:rsidRPr="00B20AE8">
              <w:t>Maximum Level</w:t>
            </w:r>
          </w:p>
          <w:p w14:paraId="3ECFA7BE" w14:textId="77777777" w:rsidR="00C33A48" w:rsidRPr="00B20AE8" w:rsidRDefault="00C33A48" w:rsidP="0039402F">
            <w:r w:rsidRPr="00B20AE8">
              <w:t>(MR-BS)</w:t>
            </w:r>
          </w:p>
        </w:tc>
        <w:tc>
          <w:tcPr>
            <w:tcW w:w="1418" w:type="dxa"/>
            <w:tcBorders>
              <w:top w:val="single" w:sz="4" w:space="0" w:color="auto"/>
              <w:left w:val="single" w:sz="4" w:space="0" w:color="auto"/>
              <w:bottom w:val="single" w:sz="4" w:space="0" w:color="auto"/>
              <w:right w:val="single" w:sz="4" w:space="0" w:color="auto"/>
            </w:tcBorders>
            <w:hideMark/>
          </w:tcPr>
          <w:p w14:paraId="3F6305B1" w14:textId="77777777" w:rsidR="00C33A48" w:rsidRPr="00B20AE8" w:rsidRDefault="00C33A48" w:rsidP="0039402F">
            <w:r w:rsidRPr="00B20AE8">
              <w:t>Maximum Level</w:t>
            </w:r>
          </w:p>
          <w:p w14:paraId="54DE2693" w14:textId="77777777" w:rsidR="00C33A48" w:rsidRPr="00B20AE8" w:rsidRDefault="00C33A48" w:rsidP="0039402F">
            <w:r w:rsidRPr="00B20AE8">
              <w:t>(LA-BS)</w:t>
            </w:r>
          </w:p>
        </w:tc>
        <w:tc>
          <w:tcPr>
            <w:tcW w:w="709" w:type="dxa"/>
            <w:tcBorders>
              <w:top w:val="single" w:sz="4" w:space="0" w:color="auto"/>
              <w:left w:val="single" w:sz="4" w:space="0" w:color="auto"/>
              <w:bottom w:val="single" w:sz="4" w:space="0" w:color="auto"/>
              <w:right w:val="single" w:sz="4" w:space="0" w:color="auto"/>
            </w:tcBorders>
            <w:hideMark/>
          </w:tcPr>
          <w:p w14:paraId="697AB5FC" w14:textId="77777777" w:rsidR="00C33A48" w:rsidRPr="00B20AE8" w:rsidRDefault="00C33A48" w:rsidP="0039402F">
            <w:r w:rsidRPr="00B20AE8">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3A4638F" w14:textId="77777777" w:rsidR="00C33A48" w:rsidRPr="00B20AE8" w:rsidRDefault="00C33A48" w:rsidP="0039402F">
            <w:r w:rsidRPr="00B20AE8">
              <w:t>Notes</w:t>
            </w:r>
          </w:p>
        </w:tc>
      </w:tr>
      <w:tr w:rsidR="004F339F" w:rsidRPr="00B20AE8" w14:paraId="3153D02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694A0F" w14:textId="77777777" w:rsidR="00C33A48" w:rsidRPr="00B20AE8" w:rsidRDefault="00C33A48" w:rsidP="0039402F">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454B09AD" w14:textId="77777777" w:rsidR="00C33A48" w:rsidRPr="00B20AE8" w:rsidRDefault="00C33A48" w:rsidP="0039402F">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6ABEFEB9" w14:textId="77777777" w:rsidR="00C33A48" w:rsidRPr="00B20AE8" w:rsidRDefault="00C33A48" w:rsidP="0039402F">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3C3EE6FC"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4301AFA"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87C2F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4F1E8C" w14:textId="77777777" w:rsidR="00C33A48" w:rsidRPr="00B20AE8" w:rsidRDefault="00C33A48" w:rsidP="0039402F">
            <w:pPr>
              <w:pStyle w:val="TAC"/>
            </w:pPr>
          </w:p>
        </w:tc>
      </w:tr>
      <w:tr w:rsidR="004F339F" w:rsidRPr="00B20AE8" w14:paraId="1F9407F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6451C9" w14:textId="77777777" w:rsidR="00C33A48" w:rsidRPr="00B20AE8" w:rsidRDefault="00C33A48" w:rsidP="0039402F">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5EA27704" w14:textId="77777777" w:rsidR="00C33A48" w:rsidRPr="00B20AE8" w:rsidRDefault="00C33A48" w:rsidP="0039402F">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9BCBCFB" w14:textId="77777777" w:rsidR="00C33A48" w:rsidRPr="00B20AE8" w:rsidRDefault="00C33A48" w:rsidP="0039402F">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78AAAB9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684D755"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45A2E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868B20" w14:textId="77777777" w:rsidR="00C33A48" w:rsidRPr="00B20AE8" w:rsidRDefault="00C33A48" w:rsidP="0039402F">
            <w:pPr>
              <w:pStyle w:val="TAC"/>
            </w:pPr>
          </w:p>
        </w:tc>
      </w:tr>
      <w:tr w:rsidR="004F339F" w:rsidRPr="00B20AE8" w14:paraId="38C6100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036C0D" w14:textId="77777777" w:rsidR="00C33A48" w:rsidRPr="00B20AE8" w:rsidRDefault="00C33A48" w:rsidP="0039402F">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5754DADB" w14:textId="77777777" w:rsidR="00C33A48" w:rsidRPr="00B20AE8" w:rsidRDefault="00C33A48" w:rsidP="0039402F">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6D5CDCDF" w14:textId="77777777" w:rsidR="00C33A48" w:rsidRPr="00B20AE8" w:rsidRDefault="00C33A48" w:rsidP="0039402F">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1E9244A2"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FCAC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3ED0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5D99F6D" w14:textId="77777777" w:rsidR="00C33A48" w:rsidRPr="00B20AE8" w:rsidRDefault="00C33A48" w:rsidP="0039402F">
            <w:pPr>
              <w:pStyle w:val="TAC"/>
            </w:pPr>
          </w:p>
        </w:tc>
      </w:tr>
      <w:tr w:rsidR="004F339F" w:rsidRPr="00B20AE8" w14:paraId="2D7CA8D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61F16D" w14:textId="77777777" w:rsidR="00C33A48" w:rsidRPr="00B20AE8" w:rsidRDefault="00C33A48" w:rsidP="0039402F">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4577B95D" w14:textId="77777777" w:rsidR="00C33A48" w:rsidRPr="00B20AE8" w:rsidRDefault="00C33A48" w:rsidP="0039402F">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1D0F0BAA" w14:textId="77777777" w:rsidR="00C33A48" w:rsidRPr="00B20AE8" w:rsidRDefault="00C33A48" w:rsidP="0039402F">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653F3B4B"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5D29179"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A23B80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56F188" w14:textId="77777777" w:rsidR="00C33A48" w:rsidRPr="00B20AE8" w:rsidRDefault="00C33A48" w:rsidP="0039402F">
            <w:pPr>
              <w:pStyle w:val="TAC"/>
            </w:pPr>
          </w:p>
        </w:tc>
      </w:tr>
      <w:tr w:rsidR="004F339F" w:rsidRPr="00B20AE8" w14:paraId="1B26D83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6680C0" w14:textId="77777777" w:rsidR="00C33A48" w:rsidRPr="00B20AE8" w:rsidRDefault="00C33A48" w:rsidP="0039402F">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5165F926" w14:textId="77777777" w:rsidR="00C33A48" w:rsidRPr="00B20AE8" w:rsidRDefault="00C33A48" w:rsidP="0039402F">
            <w:pPr>
              <w:pStyle w:val="TAC"/>
              <w:rPr>
                <w:lang w:eastAsia="zh-CN"/>
              </w:rPr>
            </w:pPr>
            <w:r w:rsidRPr="00B20AE8">
              <w:t>1920 - 1980 MHz</w:t>
            </w:r>
          </w:p>
          <w:p w14:paraId="501417DF"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DE4A386"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621988"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A45AE"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04C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154BEC2" w14:textId="77777777" w:rsidR="00C33A48" w:rsidRPr="00B20AE8" w:rsidRDefault="00C33A48" w:rsidP="0039402F">
            <w:pPr>
              <w:pStyle w:val="TAC"/>
            </w:pPr>
          </w:p>
        </w:tc>
      </w:tr>
      <w:tr w:rsidR="004F339F" w:rsidRPr="00B20AE8" w14:paraId="7552D31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428C1B" w14:textId="77777777" w:rsidR="00C33A48" w:rsidRPr="00B20AE8" w:rsidRDefault="00C33A48" w:rsidP="0039402F">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6005A985" w14:textId="77777777" w:rsidR="00C33A48" w:rsidRPr="00B20AE8" w:rsidRDefault="00C33A48" w:rsidP="0039402F">
            <w:pPr>
              <w:pStyle w:val="TAC"/>
              <w:rPr>
                <w:lang w:eastAsia="zh-CN"/>
              </w:rPr>
            </w:pPr>
            <w:r w:rsidRPr="00B20AE8">
              <w:t>1850 - 1910 MHz</w:t>
            </w:r>
          </w:p>
          <w:p w14:paraId="5445389E"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E99F56A"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68D28C"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624C8F"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1FBBA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6DD360" w14:textId="77777777" w:rsidR="00C33A48" w:rsidRPr="00B20AE8" w:rsidRDefault="00C33A48" w:rsidP="0039402F">
            <w:pPr>
              <w:pStyle w:val="TAC"/>
            </w:pPr>
          </w:p>
        </w:tc>
      </w:tr>
      <w:tr w:rsidR="004F339F" w:rsidRPr="00B20AE8" w14:paraId="442C9D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7891DE" w14:textId="77777777" w:rsidR="00C33A48" w:rsidRPr="00B20AE8" w:rsidRDefault="00C33A48" w:rsidP="0039402F">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7D809ED4" w14:textId="77777777" w:rsidR="00C33A48" w:rsidRPr="00B20AE8" w:rsidRDefault="00C33A48" w:rsidP="0039402F">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4A5A1929"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D841454"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F0CE3EF"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C9126C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788BFA3" w14:textId="77777777" w:rsidR="00C33A48" w:rsidRPr="00B20AE8" w:rsidRDefault="00C33A48" w:rsidP="0039402F">
            <w:pPr>
              <w:pStyle w:val="TAC"/>
            </w:pPr>
          </w:p>
        </w:tc>
      </w:tr>
      <w:tr w:rsidR="004F339F" w:rsidRPr="00B20AE8" w14:paraId="2C185EE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301B4" w14:textId="77777777" w:rsidR="00C33A48" w:rsidRPr="00B20AE8" w:rsidRDefault="00C33A48" w:rsidP="0039402F">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34556594" w14:textId="77777777" w:rsidR="00C33A48" w:rsidRPr="00B20AE8" w:rsidRDefault="00C33A48" w:rsidP="0039402F">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4B26BD1A"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8315C39"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8ABBF04"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FCBBAC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C9DC62" w14:textId="77777777" w:rsidR="00C33A48" w:rsidRPr="00B20AE8" w:rsidRDefault="00C33A48" w:rsidP="0039402F">
            <w:pPr>
              <w:pStyle w:val="TAC"/>
            </w:pPr>
          </w:p>
        </w:tc>
      </w:tr>
      <w:tr w:rsidR="004F339F" w:rsidRPr="00B20AE8" w14:paraId="2A92C75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DFD08A6" w14:textId="77777777" w:rsidR="00C33A48" w:rsidRPr="00B20AE8" w:rsidRDefault="00C33A48" w:rsidP="0039402F">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2F41AE82" w14:textId="77777777" w:rsidR="00C33A48" w:rsidRPr="00B20AE8" w:rsidRDefault="00C33A48" w:rsidP="0039402F">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05D081C7"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0F6CE3"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9D0FFC8"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161C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415CD3" w14:textId="77777777" w:rsidR="00C33A48" w:rsidRPr="00B20AE8" w:rsidRDefault="00C33A48" w:rsidP="0039402F">
            <w:pPr>
              <w:pStyle w:val="TAC"/>
            </w:pPr>
          </w:p>
        </w:tc>
      </w:tr>
      <w:tr w:rsidR="004F339F" w:rsidRPr="00B20AE8" w14:paraId="51DB984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F659C0" w14:textId="77777777" w:rsidR="00C33A48" w:rsidRPr="00B20AE8" w:rsidRDefault="00C33A48" w:rsidP="0039402F">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4DE1257" w14:textId="77777777" w:rsidR="00C33A48" w:rsidRPr="00B20AE8" w:rsidRDefault="00C33A48" w:rsidP="0039402F">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26724330"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8884908"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F665B0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4BFBC7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AE0AA8" w14:textId="77777777" w:rsidR="00C33A48" w:rsidRPr="00B20AE8" w:rsidRDefault="00C33A48" w:rsidP="0039402F">
            <w:pPr>
              <w:pStyle w:val="TAC"/>
            </w:pPr>
          </w:p>
        </w:tc>
      </w:tr>
      <w:tr w:rsidR="004F339F" w:rsidRPr="00B20AE8" w14:paraId="74A196B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6F0143" w14:textId="77777777" w:rsidR="00C33A48" w:rsidRPr="00B20AE8" w:rsidRDefault="00C33A48" w:rsidP="0039402F">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6D905D20" w14:textId="77777777" w:rsidR="00C33A48" w:rsidRPr="00B20AE8" w:rsidRDefault="00C33A48" w:rsidP="0039402F">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56518325"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020F949"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C082D00"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0B33DC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55E0E6" w14:textId="77777777" w:rsidR="00C33A48" w:rsidRPr="00B20AE8" w:rsidRDefault="00C33A48" w:rsidP="0039402F">
            <w:pPr>
              <w:pStyle w:val="TAC"/>
            </w:pPr>
          </w:p>
        </w:tc>
      </w:tr>
      <w:tr w:rsidR="004F339F" w:rsidRPr="00B20AE8" w14:paraId="79E5C03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1FEF66" w14:textId="77777777" w:rsidR="00C33A48" w:rsidRPr="00B20AE8" w:rsidRDefault="00C33A48" w:rsidP="0039402F">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42302540" w14:textId="77777777" w:rsidR="00C33A48" w:rsidRPr="00B20AE8" w:rsidRDefault="00C33A48" w:rsidP="0039402F">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4C11D234"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2B9F97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35B1D"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CEB330F"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612CA3F" w14:textId="77777777" w:rsidR="00C33A48" w:rsidRPr="00B20AE8" w:rsidRDefault="00C33A48" w:rsidP="0039402F">
            <w:pPr>
              <w:pStyle w:val="TAC"/>
            </w:pPr>
          </w:p>
        </w:tc>
      </w:tr>
      <w:tr w:rsidR="004F339F" w:rsidRPr="00B20AE8" w14:paraId="70CC7C0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B8B9D" w14:textId="77777777" w:rsidR="00C33A48" w:rsidRPr="00B20AE8" w:rsidRDefault="00C33A48" w:rsidP="0039402F">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BF808A3" w14:textId="77777777" w:rsidR="00C33A48" w:rsidRPr="00B20AE8" w:rsidRDefault="00C33A48" w:rsidP="0039402F">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5701FC5"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97F9825"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EFC732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5DB2D83"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6DBBDA" w14:textId="77777777" w:rsidR="00C33A48" w:rsidRPr="00B20AE8" w:rsidRDefault="00C33A48" w:rsidP="0039402F">
            <w:pPr>
              <w:pStyle w:val="TAC"/>
            </w:pPr>
          </w:p>
        </w:tc>
      </w:tr>
      <w:tr w:rsidR="004F339F" w:rsidRPr="00B20AE8" w14:paraId="40F765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FBFE11A" w14:textId="77777777" w:rsidR="00C33A48" w:rsidRPr="00B20AE8" w:rsidRDefault="00C33A48" w:rsidP="0039402F">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F2B8F51" w14:textId="77777777" w:rsidR="00C33A48" w:rsidRPr="00B20AE8" w:rsidRDefault="00C33A48" w:rsidP="0039402F">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3525ED6B"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11F74B"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B48AE6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E582539"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698DA31" w14:textId="77777777" w:rsidR="00C33A48" w:rsidRPr="00B20AE8" w:rsidRDefault="00C33A48" w:rsidP="0039402F">
            <w:pPr>
              <w:pStyle w:val="TAC"/>
            </w:pPr>
          </w:p>
        </w:tc>
      </w:tr>
      <w:tr w:rsidR="004F339F" w:rsidRPr="00B20AE8" w14:paraId="65DF0F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FE3904" w14:textId="77777777" w:rsidR="00C33A48" w:rsidRPr="00B20AE8" w:rsidRDefault="00C33A48" w:rsidP="0039402F">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CDE33E8" w14:textId="77777777" w:rsidR="00C33A48" w:rsidRPr="00B20AE8" w:rsidRDefault="00C33A48" w:rsidP="0039402F">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37A2307"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9E6B8D"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910046"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4C4679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DC7679E" w14:textId="77777777" w:rsidR="00C33A48" w:rsidRPr="00B20AE8" w:rsidRDefault="00C33A48" w:rsidP="0039402F">
            <w:pPr>
              <w:pStyle w:val="TAC"/>
            </w:pPr>
          </w:p>
        </w:tc>
      </w:tr>
      <w:tr w:rsidR="004F339F" w:rsidRPr="00B20AE8" w14:paraId="41492B4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28E0B" w14:textId="77777777" w:rsidR="00C33A48" w:rsidRPr="00B20AE8" w:rsidRDefault="00C33A48" w:rsidP="0039402F">
            <w:pPr>
              <w:pStyle w:val="TAC"/>
              <w:rPr>
                <w:lang w:val="sv-SE"/>
              </w:rPr>
            </w:pPr>
            <w:r w:rsidRPr="00B20AE8">
              <w:rPr>
                <w:lang w:val="sv-SE"/>
              </w:rPr>
              <w:t>UTRA FDD Band XII or</w:t>
            </w:r>
          </w:p>
          <w:p w14:paraId="2F2007AD" w14:textId="77777777" w:rsidR="00C33A48" w:rsidRPr="00B20AE8" w:rsidRDefault="00C33A48" w:rsidP="0039402F">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7AD33CDA" w14:textId="77777777" w:rsidR="00C33A48" w:rsidRPr="00B20AE8" w:rsidRDefault="00C33A48" w:rsidP="0039402F">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14D28291"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AE7A274"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3503BA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80DEEF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994ECB1" w14:textId="77777777" w:rsidR="00C33A48" w:rsidRPr="00B20AE8" w:rsidRDefault="00C33A48" w:rsidP="0039402F">
            <w:pPr>
              <w:pStyle w:val="TAC"/>
            </w:pPr>
          </w:p>
        </w:tc>
      </w:tr>
      <w:tr w:rsidR="004F339F" w:rsidRPr="00B20AE8" w14:paraId="1781CA4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0E08A1" w14:textId="77777777" w:rsidR="00C33A48" w:rsidRPr="00B20AE8" w:rsidRDefault="00C33A48" w:rsidP="0039402F">
            <w:pPr>
              <w:pStyle w:val="TAC"/>
              <w:rPr>
                <w:lang w:val="sv-SE"/>
              </w:rPr>
            </w:pPr>
            <w:r w:rsidRPr="00B20AE8">
              <w:rPr>
                <w:lang w:val="sv-SE"/>
              </w:rPr>
              <w:t>UTRA FDD Band XIII or</w:t>
            </w:r>
          </w:p>
          <w:p w14:paraId="486DC70E" w14:textId="77777777" w:rsidR="00C33A48" w:rsidRPr="00B20AE8" w:rsidRDefault="00C33A48" w:rsidP="0039402F">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367A3143" w14:textId="77777777" w:rsidR="00C33A48" w:rsidRPr="00B20AE8" w:rsidRDefault="00C33A48" w:rsidP="0039402F">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08C0B4A1"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3DE3D6F"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FE7A6F6"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FD0AD3"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952A3B" w14:textId="77777777" w:rsidR="00C33A48" w:rsidRPr="00B20AE8" w:rsidRDefault="00C33A48" w:rsidP="0039402F">
            <w:pPr>
              <w:pStyle w:val="TAC"/>
            </w:pPr>
          </w:p>
        </w:tc>
      </w:tr>
      <w:tr w:rsidR="004F339F" w:rsidRPr="00B20AE8" w14:paraId="678C72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A3CD7" w14:textId="77777777" w:rsidR="00C33A48" w:rsidRPr="00B20AE8" w:rsidRDefault="00C33A48" w:rsidP="0039402F">
            <w:pPr>
              <w:pStyle w:val="TAC"/>
              <w:rPr>
                <w:lang w:val="sv-SE"/>
              </w:rPr>
            </w:pPr>
            <w:r w:rsidRPr="00B20AE8">
              <w:rPr>
                <w:lang w:val="sv-SE"/>
              </w:rPr>
              <w:t>UTRA FDD Band XIV or</w:t>
            </w:r>
          </w:p>
          <w:p w14:paraId="7A3CFAA4" w14:textId="77777777" w:rsidR="00C33A48" w:rsidRPr="00B20AE8" w:rsidRDefault="00C33A48" w:rsidP="0039402F">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10684D0F" w14:textId="77777777" w:rsidR="00C33A48" w:rsidRPr="00B20AE8" w:rsidRDefault="00C33A48" w:rsidP="0039402F">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0C60E616"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677EDB"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7A7F7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798F7D"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828746" w14:textId="77777777" w:rsidR="00C33A48" w:rsidRPr="00B20AE8" w:rsidRDefault="00C33A48" w:rsidP="0039402F">
            <w:pPr>
              <w:pStyle w:val="TAC"/>
            </w:pPr>
          </w:p>
        </w:tc>
      </w:tr>
      <w:tr w:rsidR="004F339F" w:rsidRPr="00B20AE8" w14:paraId="445779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215668C" w14:textId="77777777" w:rsidR="00C33A48" w:rsidRPr="00B20AE8" w:rsidRDefault="00C33A48" w:rsidP="0039402F">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5A0BD237" w14:textId="77777777" w:rsidR="00C33A48" w:rsidRPr="00B20AE8" w:rsidRDefault="00C33A48" w:rsidP="0039402F">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128C5B27"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D91B279"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8947D"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E552A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A0C94D" w14:textId="77777777" w:rsidR="00C33A48" w:rsidRPr="00B20AE8" w:rsidRDefault="00C33A48" w:rsidP="0039402F">
            <w:pPr>
              <w:pStyle w:val="TAC"/>
            </w:pPr>
          </w:p>
        </w:tc>
      </w:tr>
      <w:tr w:rsidR="004F339F" w:rsidRPr="00B20AE8" w14:paraId="529D4C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E66801" w14:textId="77777777" w:rsidR="00C33A48" w:rsidRPr="00B20AE8" w:rsidRDefault="00C33A48" w:rsidP="0039402F">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2430E37A" w14:textId="77777777" w:rsidR="00C33A48" w:rsidRPr="00B20AE8" w:rsidRDefault="00C33A48" w:rsidP="0039402F">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02939591"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2DD91C5"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92E3851"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334EAC"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45DEEC1" w14:textId="77777777" w:rsidR="00C33A48" w:rsidRPr="00B20AE8" w:rsidRDefault="00C33A48" w:rsidP="0039402F">
            <w:pPr>
              <w:pStyle w:val="TAC"/>
            </w:pPr>
          </w:p>
        </w:tc>
      </w:tr>
      <w:tr w:rsidR="004F339F" w:rsidRPr="00B20AE8" w14:paraId="692F669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9B7428" w14:textId="77777777" w:rsidR="00C33A48" w:rsidRPr="00B20AE8" w:rsidRDefault="00C33A48" w:rsidP="0039402F">
            <w:pPr>
              <w:pStyle w:val="TAC"/>
              <w:rPr>
                <w:lang w:val="sv-SE"/>
              </w:rPr>
            </w:pPr>
            <w:r w:rsidRPr="00B20AE8">
              <w:rPr>
                <w:lang w:val="sv-SE"/>
              </w:rPr>
              <w:t>UTRA FDD Band XX or</w:t>
            </w:r>
          </w:p>
          <w:p w14:paraId="21C41E9D" w14:textId="77777777" w:rsidR="00C33A48" w:rsidRPr="00B20AE8" w:rsidRDefault="00C33A48" w:rsidP="0039402F">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7BD73F14" w14:textId="77777777" w:rsidR="00C33A48" w:rsidRPr="00B20AE8" w:rsidRDefault="00C33A48" w:rsidP="0039402F">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0B9BDE80"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5B38E44"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465C8A2"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FCEA12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084442" w14:textId="77777777" w:rsidR="00C33A48" w:rsidRPr="00B20AE8" w:rsidRDefault="00C33A48" w:rsidP="0039402F">
            <w:pPr>
              <w:pStyle w:val="TAC"/>
            </w:pPr>
          </w:p>
        </w:tc>
      </w:tr>
      <w:tr w:rsidR="004F339F" w:rsidRPr="00B20AE8" w14:paraId="37240B3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F03FF" w14:textId="77777777" w:rsidR="00C33A48" w:rsidRPr="00B20AE8" w:rsidRDefault="00C33A48" w:rsidP="0039402F">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55C92B5F" w14:textId="77777777" w:rsidR="00C33A48" w:rsidRPr="00B20AE8" w:rsidRDefault="00C33A48" w:rsidP="0039402F">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2191BE45"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F3D1FFA"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009B88"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D5B5E7E"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4B017" w14:textId="77777777" w:rsidR="00C33A48" w:rsidRPr="00B20AE8" w:rsidRDefault="00C33A48" w:rsidP="0039402F">
            <w:pPr>
              <w:pStyle w:val="TAC"/>
            </w:pPr>
          </w:p>
        </w:tc>
      </w:tr>
      <w:tr w:rsidR="004F339F" w:rsidRPr="00B20AE8" w14:paraId="351402F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CE3069" w14:textId="77777777" w:rsidR="00C33A48" w:rsidRPr="00B20AE8" w:rsidRDefault="00C33A48" w:rsidP="0039402F">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0D2435A4" w14:textId="40B43987" w:rsidR="00C33A48" w:rsidRPr="00B20AE8" w:rsidRDefault="00C33A48" w:rsidP="0039402F">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412A940B" w14:textId="77777777" w:rsidR="00C33A48" w:rsidRPr="00B20AE8" w:rsidRDefault="00C33A48"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97E3E11" w14:textId="77777777" w:rsidR="00C33A48" w:rsidRPr="00B20AE8" w:rsidRDefault="00C33A48" w:rsidP="0039402F">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1B1FE460" w14:textId="77777777" w:rsidR="00C33A48" w:rsidRPr="00B20AE8" w:rsidRDefault="00C33A48" w:rsidP="0039402F">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3188F45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E119F2A" w14:textId="77777777" w:rsidR="00C33A48" w:rsidRPr="00B20AE8" w:rsidRDefault="00C33A48" w:rsidP="0039402F">
            <w:pPr>
              <w:pStyle w:val="TAC"/>
            </w:pPr>
            <w:r w:rsidRPr="00B20AE8">
              <w:t>This is not applicable to BS operating in Band 42</w:t>
            </w:r>
          </w:p>
        </w:tc>
      </w:tr>
      <w:tr w:rsidR="004F339F" w:rsidRPr="00B20AE8" w14:paraId="39982F7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8EC29B" w14:textId="77777777" w:rsidR="00C33A48" w:rsidRPr="00B20AE8" w:rsidRDefault="00C33A48" w:rsidP="0039402F">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3ACC9EEF" w14:textId="77777777" w:rsidR="00C33A48" w:rsidRPr="00B20AE8" w:rsidRDefault="00C33A48" w:rsidP="0039402F">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6F9FC95"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F5BBE17"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D9849A8"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64E689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0ED899" w14:textId="77777777" w:rsidR="00C33A48" w:rsidRPr="00B20AE8" w:rsidRDefault="00C33A48" w:rsidP="0039402F">
            <w:pPr>
              <w:pStyle w:val="TAC"/>
            </w:pPr>
          </w:p>
        </w:tc>
      </w:tr>
      <w:tr w:rsidR="004F339F" w:rsidRPr="00B20AE8" w14:paraId="4121F9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619F74" w14:textId="77777777" w:rsidR="00C33A48" w:rsidRPr="00B20AE8" w:rsidRDefault="00C33A48" w:rsidP="0039402F">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22EF9F6" w14:textId="77777777" w:rsidR="00C33A48" w:rsidRPr="00B20AE8" w:rsidRDefault="00C33A48" w:rsidP="0039402F">
            <w:pPr>
              <w:pStyle w:val="TAC"/>
              <w:rPr>
                <w:lang w:eastAsia="zh-CN"/>
              </w:rPr>
            </w:pPr>
            <w:r w:rsidRPr="00B20AE8">
              <w:t>1850 - 191</w:t>
            </w:r>
            <w:r w:rsidRPr="00B20AE8">
              <w:rPr>
                <w:lang w:eastAsia="zh-CN"/>
              </w:rPr>
              <w:t>5</w:t>
            </w:r>
            <w:r w:rsidRPr="00B20AE8">
              <w:t xml:space="preserve"> MHz</w:t>
            </w:r>
          </w:p>
          <w:p w14:paraId="7F381D84"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15847"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834511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A16D8A3"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981A86C"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E2734D0" w14:textId="77777777" w:rsidR="00C33A48" w:rsidRPr="00B20AE8" w:rsidRDefault="00C33A48" w:rsidP="0039402F">
            <w:pPr>
              <w:pStyle w:val="TAC"/>
            </w:pPr>
          </w:p>
        </w:tc>
      </w:tr>
      <w:tr w:rsidR="004F339F" w:rsidRPr="00B20AE8" w14:paraId="5396554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7C49B6" w14:textId="77777777" w:rsidR="00C33A48" w:rsidRPr="00B20AE8" w:rsidRDefault="00C33A48" w:rsidP="0039402F">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E24B98F" w14:textId="77777777" w:rsidR="00C33A48" w:rsidRPr="00B20AE8" w:rsidRDefault="00C33A48" w:rsidP="0039402F">
            <w:pPr>
              <w:pStyle w:val="TAC"/>
              <w:rPr>
                <w:lang w:eastAsia="zh-CN"/>
              </w:rPr>
            </w:pPr>
            <w:r w:rsidRPr="00B20AE8">
              <w:rPr>
                <w:lang w:val="sv-SE"/>
              </w:rPr>
              <w:t>814</w:t>
            </w:r>
            <w:r w:rsidRPr="00B20AE8">
              <w:t xml:space="preserve"> - 849 MHz</w:t>
            </w:r>
          </w:p>
          <w:p w14:paraId="11EF991D"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D1B23F"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AAFE405"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8CB5214"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18C74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A27604" w14:textId="77777777" w:rsidR="00C33A48" w:rsidRPr="00B20AE8" w:rsidRDefault="00C33A48" w:rsidP="0039402F">
            <w:pPr>
              <w:pStyle w:val="TAC"/>
            </w:pPr>
          </w:p>
        </w:tc>
      </w:tr>
      <w:tr w:rsidR="004F339F" w:rsidRPr="00B20AE8" w14:paraId="377F7FB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1D510" w14:textId="77777777" w:rsidR="00C33A48" w:rsidRPr="00B20AE8" w:rsidRDefault="00C33A48" w:rsidP="0039402F">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6367ABF7" w14:textId="77777777" w:rsidR="00C33A48" w:rsidRPr="00B20AE8" w:rsidRDefault="00C33A48" w:rsidP="0039402F">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1B3D04D0"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EEE707D"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E257A"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B0C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19CAA2" w14:textId="77777777" w:rsidR="00C33A48" w:rsidRPr="00B20AE8" w:rsidRDefault="00C33A48" w:rsidP="0039402F">
            <w:pPr>
              <w:pStyle w:val="TAC"/>
            </w:pPr>
          </w:p>
        </w:tc>
      </w:tr>
      <w:tr w:rsidR="004F339F" w:rsidRPr="00B20AE8" w14:paraId="5813399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529726" w14:textId="77777777" w:rsidR="00C33A48" w:rsidRPr="00B20AE8" w:rsidRDefault="00C33A48" w:rsidP="0039402F">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487D4B38" w14:textId="77777777" w:rsidR="00C33A48" w:rsidRPr="00B20AE8" w:rsidRDefault="00C33A48" w:rsidP="0039402F">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9BB88F3"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A819170"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7B57A9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2D9580" w14:textId="77777777" w:rsidR="00C33A48" w:rsidRPr="00B20AE8" w:rsidRDefault="00C33A48" w:rsidP="0039402F">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37CD3FBE" w14:textId="77777777" w:rsidR="00C33A48" w:rsidRPr="00B20AE8" w:rsidRDefault="00C33A48" w:rsidP="0039402F">
            <w:pPr>
              <w:pStyle w:val="TAC"/>
            </w:pPr>
            <w:r w:rsidRPr="00B20AE8">
              <w:t>This is not applicable to BS operating in Band 44</w:t>
            </w:r>
          </w:p>
        </w:tc>
      </w:tr>
      <w:tr w:rsidR="004F339F" w:rsidRPr="00B20AE8" w14:paraId="03D14B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95EA7D" w14:textId="77777777" w:rsidR="00C33A48" w:rsidRPr="00B20AE8" w:rsidRDefault="00C33A48" w:rsidP="0039402F">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3651AEED" w14:textId="77777777" w:rsidR="00C33A48" w:rsidRPr="00B20AE8" w:rsidRDefault="00C33A48" w:rsidP="0039402F">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76B09B20"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03C237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E2899F7"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6A77293" w14:textId="77777777" w:rsidR="00C33A48" w:rsidRPr="00B20AE8" w:rsidRDefault="00C33A48" w:rsidP="0039402F">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E31CB6" w14:textId="77777777" w:rsidR="00C33A48" w:rsidRPr="00B20AE8" w:rsidRDefault="00C33A48" w:rsidP="0039402F">
            <w:pPr>
              <w:pStyle w:val="TAC"/>
            </w:pPr>
            <w:r w:rsidRPr="00B20AE8">
              <w:t>This is not applicable to BS operating in Band 40</w:t>
            </w:r>
          </w:p>
        </w:tc>
      </w:tr>
      <w:tr w:rsidR="004F339F" w:rsidRPr="00B20AE8" w14:paraId="710E2EE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4A8874" w14:textId="77777777" w:rsidR="00C33A48" w:rsidRPr="00B20AE8" w:rsidRDefault="00C33A48" w:rsidP="0039402F">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96195E5" w14:textId="77777777" w:rsidR="00C33A48" w:rsidRPr="00B20AE8" w:rsidRDefault="00C33A48" w:rsidP="0039402F">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6FC03E2B"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1DD88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D07A175"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C9E21D"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3F45FDC" w14:textId="77777777" w:rsidR="00C33A48" w:rsidRPr="00B20AE8" w:rsidRDefault="00C33A48" w:rsidP="0039402F">
            <w:pPr>
              <w:pStyle w:val="TAC"/>
            </w:pPr>
          </w:p>
        </w:tc>
      </w:tr>
      <w:tr w:rsidR="004F339F" w:rsidRPr="00B20AE8" w14:paraId="148BE7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2AEFD2" w14:textId="77777777" w:rsidR="00C33A48" w:rsidRPr="00B20AE8" w:rsidRDefault="00C33A48" w:rsidP="0039402F">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23F2E45" w14:textId="77777777" w:rsidR="00C33A48" w:rsidRPr="00B20AE8" w:rsidRDefault="00C33A48" w:rsidP="0039402F">
            <w:pPr>
              <w:pStyle w:val="TAC"/>
              <w:rPr>
                <w:lang w:eastAsia="zh-CN"/>
              </w:rPr>
            </w:pPr>
            <w:r w:rsidRPr="00B20AE8">
              <w:t>1900 - 1920 MHz</w:t>
            </w:r>
          </w:p>
          <w:p w14:paraId="3CDEE4E2"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DFF8772"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EFBF5FB"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31888A9"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3F732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0310B51" w14:textId="77777777" w:rsidR="00C33A48" w:rsidRPr="00B20AE8" w:rsidRDefault="00C33A48" w:rsidP="0039402F">
            <w:pPr>
              <w:pStyle w:val="TAC"/>
              <w:rPr>
                <w:lang w:eastAsia="zh-CN"/>
              </w:rPr>
            </w:pPr>
            <w:r w:rsidRPr="00B20AE8">
              <w:t>This is not applicable to BS operating in Band 33</w:t>
            </w:r>
          </w:p>
        </w:tc>
      </w:tr>
      <w:tr w:rsidR="004F339F" w:rsidRPr="00B20AE8" w14:paraId="5326B68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45F1CF" w14:textId="77777777" w:rsidR="00C33A48" w:rsidRPr="00B20AE8" w:rsidRDefault="00C33A48" w:rsidP="0039402F">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545A7C39" w14:textId="77777777" w:rsidR="00C33A48" w:rsidRPr="00B20AE8" w:rsidRDefault="00C33A48" w:rsidP="0039402F">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2E5C715F"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761B1C"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FAD397"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D944090"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B7DC620" w14:textId="77777777" w:rsidR="00C33A48" w:rsidRPr="00B20AE8" w:rsidRDefault="00C33A48" w:rsidP="0039402F">
            <w:pPr>
              <w:pStyle w:val="TAC"/>
            </w:pPr>
            <w:r w:rsidRPr="00B20AE8">
              <w:t>This is not applicable to BS operating in Band 34</w:t>
            </w:r>
          </w:p>
        </w:tc>
      </w:tr>
      <w:tr w:rsidR="004F339F" w:rsidRPr="00B20AE8" w14:paraId="35A16C2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355175" w14:textId="77777777" w:rsidR="00C33A48" w:rsidRPr="00B20AE8" w:rsidRDefault="00C33A48" w:rsidP="0039402F">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0B82A503" w14:textId="77777777" w:rsidR="00C33A48" w:rsidRPr="00B20AE8" w:rsidRDefault="00C33A48" w:rsidP="0039402F">
            <w:pPr>
              <w:pStyle w:val="TAC"/>
              <w:rPr>
                <w:lang w:eastAsia="zh-CN"/>
              </w:rPr>
            </w:pPr>
            <w:r w:rsidRPr="00B20AE8">
              <w:t>1850 – 1910 MHz</w:t>
            </w:r>
          </w:p>
          <w:p w14:paraId="2E011DB6"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BDD9CBD"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D305C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D90AA22"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1DBBF4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645FA55" w14:textId="4328049C" w:rsidR="00C33A48" w:rsidRPr="00B20AE8" w:rsidRDefault="00C33A48" w:rsidP="0039402F">
            <w:pPr>
              <w:pStyle w:val="TAC"/>
            </w:pPr>
            <w:r w:rsidRPr="00B20AE8">
              <w:t>This is not applicable to BS operating in Band</w:t>
            </w:r>
            <w:r w:rsidR="003D3C64">
              <w:t xml:space="preserve"> </w:t>
            </w:r>
            <w:r w:rsidRPr="00B20AE8">
              <w:t>35</w:t>
            </w:r>
          </w:p>
        </w:tc>
      </w:tr>
      <w:tr w:rsidR="004F339F" w:rsidRPr="00B20AE8" w14:paraId="69950A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BF6692" w14:textId="77777777" w:rsidR="00C33A48" w:rsidRPr="00B20AE8" w:rsidRDefault="00C33A48" w:rsidP="0039402F">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25CEA451" w14:textId="77777777" w:rsidR="00C33A48" w:rsidRPr="00B20AE8" w:rsidRDefault="00C33A48" w:rsidP="0039402F">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3827086"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E2387E4"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4210D0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2FE495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4F9F09" w14:textId="77777777" w:rsidR="00C33A48" w:rsidRPr="00B20AE8" w:rsidRDefault="00C33A48" w:rsidP="0039402F">
            <w:pPr>
              <w:pStyle w:val="TAC"/>
            </w:pPr>
            <w:r w:rsidRPr="00B20AE8">
              <w:t>This is not applicable to BS operating in Band 2 and 36</w:t>
            </w:r>
          </w:p>
        </w:tc>
      </w:tr>
      <w:tr w:rsidR="004F339F" w:rsidRPr="00B20AE8" w14:paraId="2A80A6D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C8DE48" w14:textId="77777777" w:rsidR="00C33A48" w:rsidRPr="00B20AE8" w:rsidRDefault="00C33A48" w:rsidP="0039402F">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60434CA" w14:textId="77777777" w:rsidR="00C33A48" w:rsidRPr="00B20AE8" w:rsidRDefault="00C33A48" w:rsidP="0039402F">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7A6A11E8"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23DDA08"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E23C59"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731FB3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37E9757" w14:textId="77777777" w:rsidR="00C33A48" w:rsidRPr="00B20AE8" w:rsidRDefault="00C33A48" w:rsidP="0039402F">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23E760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8D75D3" w14:textId="77777777" w:rsidR="00C33A48" w:rsidRPr="00B20AE8" w:rsidRDefault="00C33A48" w:rsidP="0039402F">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61EDF2D2" w14:textId="77777777" w:rsidR="00C33A48" w:rsidRPr="00B20AE8" w:rsidRDefault="00C33A48" w:rsidP="0039402F">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008953F6"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F66A689"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00FA905"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3D3DC3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1B47021" w14:textId="77777777" w:rsidR="00C33A48" w:rsidRPr="00B20AE8" w:rsidRDefault="00C33A48" w:rsidP="0039402F">
            <w:pPr>
              <w:pStyle w:val="TAC"/>
            </w:pPr>
            <w:r w:rsidRPr="00B20AE8">
              <w:t>This is not applicable to BS operating in Band 38.</w:t>
            </w:r>
          </w:p>
        </w:tc>
      </w:tr>
      <w:tr w:rsidR="004F339F" w:rsidRPr="00B20AE8" w14:paraId="5FA9267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143EFA5" w14:textId="77777777" w:rsidR="00C33A48" w:rsidRPr="00B20AE8" w:rsidRDefault="00C33A48" w:rsidP="0039402F">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064D70D3" w14:textId="28503A67" w:rsidR="00C33A48" w:rsidRPr="00B20AE8" w:rsidRDefault="00C33A48" w:rsidP="0039402F">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EE06FF"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8F554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EC678AD"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106B6C" w14:textId="77777777" w:rsidR="00C33A48" w:rsidRPr="00B20AE8" w:rsidRDefault="00C33A48" w:rsidP="0039402F">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3F601A1" w14:textId="77777777" w:rsidR="00C33A48" w:rsidRPr="00B20AE8" w:rsidRDefault="00C33A48" w:rsidP="0039402F">
            <w:pPr>
              <w:pStyle w:val="TAC"/>
            </w:pPr>
            <w:r w:rsidRPr="00B20AE8">
              <w:t xml:space="preserve">This is not applicable to BS operating in Band </w:t>
            </w:r>
            <w:r w:rsidRPr="00B20AE8">
              <w:rPr>
                <w:lang w:eastAsia="zh-CN"/>
              </w:rPr>
              <w:t>33 and 39</w:t>
            </w:r>
          </w:p>
        </w:tc>
      </w:tr>
      <w:tr w:rsidR="004F339F" w:rsidRPr="00B20AE8" w14:paraId="2B810F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35D781" w14:textId="77777777" w:rsidR="00C33A48" w:rsidRPr="00B20AE8" w:rsidRDefault="00C33A48" w:rsidP="0039402F">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799711D" w14:textId="1D8E29A2" w:rsidR="00C33A48" w:rsidRPr="00B20AE8" w:rsidRDefault="00C33A48" w:rsidP="0039402F">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4954C1E"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E95C18F"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22F80AA"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367BB04"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D7E90AC" w14:textId="77777777" w:rsidR="00C33A48" w:rsidRPr="00B20AE8" w:rsidRDefault="00C33A48" w:rsidP="0039402F">
            <w:pPr>
              <w:pStyle w:val="TAC"/>
            </w:pPr>
            <w:r w:rsidRPr="00B20AE8">
              <w:t xml:space="preserve">This is not applicable to BS operating in Band 30 or </w:t>
            </w:r>
            <w:r w:rsidRPr="00B20AE8">
              <w:rPr>
                <w:lang w:eastAsia="zh-CN"/>
              </w:rPr>
              <w:t>40</w:t>
            </w:r>
          </w:p>
        </w:tc>
      </w:tr>
      <w:tr w:rsidR="004F339F" w:rsidRPr="00B20AE8" w14:paraId="113BD62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4D7B54" w14:textId="77777777" w:rsidR="00C33A48" w:rsidRPr="00B20AE8" w:rsidRDefault="00C33A48" w:rsidP="0039402F">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6480F2C5" w14:textId="5749101E" w:rsidR="00C33A48" w:rsidRPr="00B20AE8" w:rsidRDefault="00C33A48" w:rsidP="0039402F">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41EE64AE"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1993D60"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ED487B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A67F483"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11C2ECA" w14:textId="77777777" w:rsidR="00C33A48" w:rsidRPr="00B20AE8" w:rsidRDefault="00C33A48" w:rsidP="0039402F">
            <w:pPr>
              <w:pStyle w:val="TAC"/>
            </w:pPr>
            <w:r w:rsidRPr="00B20AE8">
              <w:t xml:space="preserve">This is not applicable to BS operating in Band </w:t>
            </w:r>
            <w:r w:rsidRPr="00B20AE8">
              <w:rPr>
                <w:lang w:eastAsia="zh-CN"/>
              </w:rPr>
              <w:t>41</w:t>
            </w:r>
          </w:p>
        </w:tc>
      </w:tr>
      <w:tr w:rsidR="004F339F" w:rsidRPr="00B20AE8" w14:paraId="700C0B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923BD4" w14:textId="77777777" w:rsidR="00C33A48" w:rsidRPr="00B20AE8" w:rsidRDefault="00C33A48" w:rsidP="0039402F">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0E0250" w14:textId="77777777" w:rsidR="00C33A48" w:rsidRPr="00B20AE8" w:rsidRDefault="00C33A48" w:rsidP="0039402F">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7C7BB025" w14:textId="77777777" w:rsidR="00C33A48" w:rsidRPr="00B20AE8" w:rsidRDefault="00C33A48"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302169AA" w14:textId="77777777" w:rsidR="00C33A48" w:rsidRPr="00B20AE8" w:rsidRDefault="00C33A48" w:rsidP="0039402F">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0CDF59BB" w14:textId="77777777" w:rsidR="00C33A48" w:rsidRPr="00B20AE8" w:rsidRDefault="00C33A48" w:rsidP="0039402F">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F820C89"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B27C70C" w14:textId="77777777" w:rsidR="00C33A48" w:rsidRPr="00B20AE8" w:rsidRDefault="00C33A48" w:rsidP="0039402F">
            <w:pPr>
              <w:pStyle w:val="TAC"/>
            </w:pPr>
            <w:r w:rsidRPr="00B20AE8">
              <w:t xml:space="preserve">This is not applicable to BS operating in Band </w:t>
            </w:r>
            <w:r w:rsidRPr="00B20AE8">
              <w:rPr>
                <w:lang w:eastAsia="zh-CN"/>
              </w:rPr>
              <w:t>22, 42 or 43</w:t>
            </w:r>
          </w:p>
        </w:tc>
      </w:tr>
      <w:tr w:rsidR="004F339F" w:rsidRPr="00B20AE8" w14:paraId="37CAD0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9139688" w14:textId="77777777" w:rsidR="00C33A48" w:rsidRPr="00B20AE8" w:rsidRDefault="00C33A48" w:rsidP="0039402F">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1F829309" w14:textId="77777777" w:rsidR="00C33A48" w:rsidRPr="00B20AE8" w:rsidRDefault="00C33A48" w:rsidP="0039402F">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6F4F7983" w14:textId="77777777" w:rsidR="00C33A48" w:rsidRPr="00B20AE8" w:rsidRDefault="00C33A48"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6F58E19" w14:textId="77777777" w:rsidR="00C33A48" w:rsidRPr="00B20AE8" w:rsidRDefault="00C33A48" w:rsidP="0039402F">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25594A7F" w14:textId="77777777" w:rsidR="00C33A48" w:rsidRPr="00B20AE8" w:rsidRDefault="00C33A48" w:rsidP="0039402F">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D8BB5D0"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3CAD7F0" w14:textId="77777777" w:rsidR="00C33A48" w:rsidRPr="00B20AE8" w:rsidRDefault="00C33A48" w:rsidP="0039402F">
            <w:pPr>
              <w:pStyle w:val="TAC"/>
            </w:pPr>
            <w:r w:rsidRPr="00B20AE8">
              <w:t xml:space="preserve">This is not applicable to BS operating in Band 42 or </w:t>
            </w:r>
            <w:r w:rsidRPr="00B20AE8">
              <w:rPr>
                <w:lang w:eastAsia="zh-CN"/>
              </w:rPr>
              <w:t>43</w:t>
            </w:r>
          </w:p>
        </w:tc>
      </w:tr>
      <w:tr w:rsidR="004F339F" w:rsidRPr="00B20AE8" w14:paraId="78476C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BD0907" w14:textId="77777777" w:rsidR="00C33A48" w:rsidRPr="00B20AE8" w:rsidRDefault="00C33A48" w:rsidP="0039402F">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41104CF3" w14:textId="77777777" w:rsidR="00C33A48" w:rsidRPr="00B20AE8" w:rsidRDefault="00C33A48" w:rsidP="0039402F">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2964E669"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EE825B6"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AFB693E"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015D3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1620430" w14:textId="77777777" w:rsidR="00C33A48" w:rsidRPr="00B20AE8" w:rsidRDefault="00C33A48" w:rsidP="0039402F">
            <w:pPr>
              <w:pStyle w:val="TAC"/>
            </w:pPr>
            <w:r w:rsidRPr="00B20AE8">
              <w:t>This is not applicable to BS operating in Band 28 or 44</w:t>
            </w:r>
          </w:p>
        </w:tc>
      </w:tr>
      <w:tr w:rsidR="004F339F" w:rsidRPr="00B20AE8" w14:paraId="69446BB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2A5826" w14:textId="77777777" w:rsidR="00C33A48" w:rsidRPr="00B20AE8" w:rsidRDefault="00C33A48" w:rsidP="0039402F">
            <w:pPr>
              <w:pStyle w:val="TAC"/>
              <w:rPr>
                <w:lang w:eastAsia="zh-CN"/>
              </w:rPr>
            </w:pPr>
            <w:r w:rsidRPr="00B20AE8">
              <w:t>E-UTRA Band 4</w:t>
            </w:r>
            <w:r w:rsidRPr="00B20AE8">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E848F7B" w14:textId="77777777" w:rsidR="00C33A48" w:rsidRPr="00B20AE8" w:rsidRDefault="00C33A48" w:rsidP="0039402F">
            <w:pPr>
              <w:pStyle w:val="TAC"/>
              <w:rPr>
                <w:lang w:eastAsia="zh-CN"/>
              </w:rPr>
            </w:pPr>
            <w:r w:rsidRPr="00B20AE8">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E814E2F"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A11526"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B535D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E017B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CFA4C0D" w14:textId="77777777" w:rsidR="00C33A48" w:rsidRPr="00B20AE8" w:rsidRDefault="00C33A48" w:rsidP="0039402F">
            <w:pPr>
              <w:pStyle w:val="TAC"/>
              <w:rPr>
                <w:lang w:eastAsia="zh-CN"/>
              </w:rPr>
            </w:pPr>
            <w:r w:rsidRPr="00B20AE8">
              <w:t xml:space="preserve">This is not applicable to BS operating in Band </w:t>
            </w:r>
            <w:r w:rsidRPr="00B20AE8">
              <w:rPr>
                <w:lang w:eastAsia="zh-CN"/>
              </w:rPr>
              <w:t>45</w:t>
            </w:r>
          </w:p>
        </w:tc>
      </w:tr>
      <w:tr w:rsidR="004F339F" w:rsidRPr="00B20AE8" w14:paraId="19B871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0E4E88F" w14:textId="77777777" w:rsidR="005B6977" w:rsidRPr="00B20AE8" w:rsidRDefault="005B6977" w:rsidP="0039402F">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68BA5558" w14:textId="77777777" w:rsidR="005B6977" w:rsidRPr="00B20AE8" w:rsidRDefault="005B6977" w:rsidP="0039402F">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F68EEEE" w14:textId="77777777" w:rsidR="005B6977" w:rsidRPr="00B20AE8" w:rsidRDefault="005B6977" w:rsidP="0039402F">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7A2FD3A" w14:textId="77777777" w:rsidR="005B6977" w:rsidRPr="00B20AE8" w:rsidRDefault="005B6977" w:rsidP="0039402F">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2D9489B" w14:textId="77777777" w:rsidR="005B6977" w:rsidRPr="00B20AE8" w:rsidRDefault="005B6977"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34C30E11" w14:textId="77777777" w:rsidR="005B6977" w:rsidRPr="00B20AE8" w:rsidRDefault="005B6977"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FF7F03" w14:textId="77777777" w:rsidR="005B6977" w:rsidRPr="00B20AE8" w:rsidRDefault="005B6977" w:rsidP="0039402F">
            <w:pPr>
              <w:pStyle w:val="TAC"/>
            </w:pPr>
          </w:p>
        </w:tc>
      </w:tr>
      <w:tr w:rsidR="004F339F" w:rsidRPr="00B20AE8" w14:paraId="0DA50D0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F86BA4" w14:textId="77777777" w:rsidR="005B6977" w:rsidRPr="00B20AE8" w:rsidRDefault="005B6977" w:rsidP="0039402F">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7C464FC9" w14:textId="77777777" w:rsidR="005B6977" w:rsidRPr="00B20AE8" w:rsidRDefault="005B6977" w:rsidP="0039402F">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306FD0B9" w14:textId="77777777" w:rsidR="005B6977" w:rsidRPr="00B20AE8" w:rsidRDefault="005B6977" w:rsidP="0039402F">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4CA7290A" w14:textId="77777777" w:rsidR="005B6977" w:rsidRPr="00B20AE8" w:rsidRDefault="005B6977" w:rsidP="0039402F">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43DE4AAF" w14:textId="77777777" w:rsidR="005B6977" w:rsidRPr="00B20AE8" w:rsidRDefault="005B6977"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1E4048D" w14:textId="77777777" w:rsidR="005B6977" w:rsidRPr="00B20AE8" w:rsidRDefault="005B6977"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38F5B0E" w14:textId="77777777" w:rsidR="005B6977" w:rsidRPr="00B20AE8" w:rsidRDefault="005B6977" w:rsidP="0039402F">
            <w:pPr>
              <w:pStyle w:val="TAC"/>
            </w:pPr>
          </w:p>
        </w:tc>
      </w:tr>
      <w:tr w:rsidR="004F339F" w:rsidRPr="00B20AE8" w14:paraId="308ACC8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FF11FA2" w14:textId="77777777" w:rsidR="005B6977" w:rsidRPr="00B20AE8" w:rsidRDefault="005B6977" w:rsidP="0039402F">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305740C6" w14:textId="77777777" w:rsidR="005B6977" w:rsidRPr="00B20AE8" w:rsidRDefault="005B6977" w:rsidP="0039402F">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1E5CCB3E" w14:textId="77777777" w:rsidR="005B6977" w:rsidRPr="00B20AE8" w:rsidRDefault="005B6977"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68EDBECC" w14:textId="77777777" w:rsidR="005B6977" w:rsidRPr="00B20AE8" w:rsidRDefault="005B6977"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03BD7792" w14:textId="77777777" w:rsidR="005B6977" w:rsidRPr="00B20AE8" w:rsidRDefault="005B6977"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16A0DF41" w14:textId="77777777" w:rsidR="005B6977" w:rsidRPr="00B20AE8" w:rsidRDefault="005B6977"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A17178" w14:textId="77777777" w:rsidR="005B6977" w:rsidRPr="00B20AE8" w:rsidRDefault="005B6977" w:rsidP="0039402F">
            <w:pPr>
              <w:pStyle w:val="TAC"/>
              <w:rPr>
                <w:szCs w:val="18"/>
              </w:rPr>
            </w:pPr>
            <w:r w:rsidRPr="00B20AE8">
              <w:t>This is not applicable to BS operating in Band XI</w:t>
            </w:r>
          </w:p>
        </w:tc>
      </w:tr>
      <w:tr w:rsidR="004F339F" w:rsidRPr="00B20AE8" w14:paraId="05C9838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7D633C2" w14:textId="77777777" w:rsidR="005B6977" w:rsidRPr="00B20AE8" w:rsidRDefault="005B6977" w:rsidP="0039402F">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4F8C80F4" w14:textId="77777777" w:rsidR="005B6977" w:rsidRPr="00B20AE8" w:rsidRDefault="005B6977" w:rsidP="0039402F">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5C3BE48F" w14:textId="77777777" w:rsidR="005B6977" w:rsidRPr="00B20AE8" w:rsidRDefault="005B6977" w:rsidP="0039402F">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00BC2C94" w14:textId="77777777" w:rsidR="005B6977" w:rsidRPr="00B20AE8" w:rsidRDefault="005B6977" w:rsidP="0039402F">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4E06C916" w14:textId="77777777" w:rsidR="005B6977" w:rsidRPr="00B20AE8" w:rsidRDefault="005B6977"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755D27FB" w14:textId="77777777" w:rsidR="005B6977" w:rsidRPr="00B20AE8" w:rsidRDefault="005B6977"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D3CF6F" w14:textId="77777777" w:rsidR="005B6977" w:rsidRPr="00B20AE8" w:rsidRDefault="005B6977" w:rsidP="0039402F">
            <w:pPr>
              <w:pStyle w:val="TAC"/>
            </w:pPr>
          </w:p>
        </w:tc>
      </w:tr>
      <w:tr w:rsidR="004F339F" w:rsidRPr="00B20AE8" w14:paraId="5617CF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1EC8BB33" w14:textId="77777777" w:rsidR="00FB2E2C" w:rsidRPr="00B20AE8" w:rsidRDefault="00FB2E2C" w:rsidP="0039402F">
            <w:pPr>
              <w:pStyle w:val="TAC"/>
            </w:pPr>
            <w:r w:rsidRPr="00B20AE8">
              <w:t>E-UTRA Band 52</w:t>
            </w:r>
          </w:p>
        </w:tc>
        <w:tc>
          <w:tcPr>
            <w:tcW w:w="1276" w:type="dxa"/>
            <w:tcBorders>
              <w:top w:val="single" w:sz="4" w:space="0" w:color="auto"/>
              <w:left w:val="single" w:sz="4" w:space="0" w:color="auto"/>
              <w:bottom w:val="single" w:sz="4" w:space="0" w:color="auto"/>
              <w:right w:val="single" w:sz="4" w:space="0" w:color="auto"/>
            </w:tcBorders>
          </w:tcPr>
          <w:p w14:paraId="15C25A7D" w14:textId="77777777" w:rsidR="00FB2E2C" w:rsidRPr="00B20AE8" w:rsidRDefault="00FB2E2C" w:rsidP="0039402F">
            <w:pPr>
              <w:pStyle w:val="TAC"/>
            </w:pPr>
            <w:r w:rsidRPr="00B20AE8">
              <w:t>3300 – 3400 MHz</w:t>
            </w:r>
          </w:p>
        </w:tc>
        <w:tc>
          <w:tcPr>
            <w:tcW w:w="1418" w:type="dxa"/>
            <w:tcBorders>
              <w:top w:val="single" w:sz="4" w:space="0" w:color="auto"/>
              <w:left w:val="single" w:sz="4" w:space="0" w:color="auto"/>
              <w:bottom w:val="single" w:sz="4" w:space="0" w:color="auto"/>
              <w:right w:val="single" w:sz="4" w:space="0" w:color="auto"/>
            </w:tcBorders>
          </w:tcPr>
          <w:p w14:paraId="5C162169" w14:textId="77777777" w:rsidR="00FB2E2C" w:rsidRPr="00B20AE8" w:rsidRDefault="00FB2E2C" w:rsidP="0039402F">
            <w:pPr>
              <w:pStyle w:val="TAC"/>
              <w:rPr>
                <w:szCs w:val="18"/>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580C953B" w14:textId="77777777" w:rsidR="00FB2E2C" w:rsidRPr="00B20AE8" w:rsidRDefault="00FB2E2C" w:rsidP="0039402F">
            <w:pPr>
              <w:pStyle w:val="TAC"/>
              <w:rPr>
                <w:szCs w:val="18"/>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75C5DB56"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427C6974"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E660AE" w14:textId="77777777" w:rsidR="00FB2E2C" w:rsidRPr="00B20AE8" w:rsidRDefault="00FB2E2C" w:rsidP="0039402F">
            <w:pPr>
              <w:pStyle w:val="TAC"/>
            </w:pPr>
          </w:p>
        </w:tc>
      </w:tr>
      <w:tr w:rsidR="004F339F" w:rsidRPr="00B20AE8" w14:paraId="2F69EE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7B5962" w14:textId="77777777" w:rsidR="00FB2E2C" w:rsidRPr="00B20AE8" w:rsidRDefault="00FB2E2C" w:rsidP="0039402F">
            <w:pPr>
              <w:pStyle w:val="TAC"/>
            </w:pPr>
            <w:r w:rsidRPr="00B20AE8">
              <w:t>E-UTRA Band 65</w:t>
            </w:r>
          </w:p>
        </w:tc>
        <w:tc>
          <w:tcPr>
            <w:tcW w:w="1276" w:type="dxa"/>
            <w:tcBorders>
              <w:top w:val="single" w:sz="4" w:space="0" w:color="auto"/>
              <w:left w:val="single" w:sz="4" w:space="0" w:color="auto"/>
              <w:bottom w:val="single" w:sz="4" w:space="0" w:color="auto"/>
              <w:right w:val="single" w:sz="4" w:space="0" w:color="auto"/>
            </w:tcBorders>
          </w:tcPr>
          <w:p w14:paraId="1920F7B2" w14:textId="77777777" w:rsidR="00FB2E2C" w:rsidRPr="00B20AE8" w:rsidRDefault="00FB2E2C" w:rsidP="0039402F">
            <w:pPr>
              <w:pStyle w:val="TAC"/>
              <w:rPr>
                <w:lang w:eastAsia="zh-CN"/>
              </w:rPr>
            </w:pPr>
            <w:r w:rsidRPr="00B20AE8">
              <w:t>1920 - 2010 MHz</w:t>
            </w:r>
          </w:p>
          <w:p w14:paraId="20CB1B24" w14:textId="77777777" w:rsidR="00FB2E2C" w:rsidRPr="00B20AE8" w:rsidRDefault="00FB2E2C"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ADD05C0"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327023"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04E34E"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490F316"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CA8554" w14:textId="77777777" w:rsidR="00FB2E2C" w:rsidRPr="00B20AE8" w:rsidRDefault="00FB2E2C" w:rsidP="0039402F">
            <w:pPr>
              <w:pStyle w:val="TAC"/>
            </w:pPr>
          </w:p>
        </w:tc>
      </w:tr>
      <w:tr w:rsidR="004F339F" w:rsidRPr="00B20AE8" w14:paraId="54A820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FF432E" w14:textId="77777777" w:rsidR="00FB2E2C" w:rsidRPr="00B20AE8" w:rsidRDefault="00FB2E2C" w:rsidP="0039402F">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14C0E9B8" w14:textId="77777777" w:rsidR="00FB2E2C" w:rsidRPr="00B20AE8" w:rsidRDefault="00FB2E2C" w:rsidP="0039402F">
            <w:pPr>
              <w:pStyle w:val="TAC"/>
              <w:rPr>
                <w:lang w:eastAsia="zh-CN"/>
              </w:rPr>
            </w:pPr>
            <w:r w:rsidRPr="00B20AE8">
              <w:t>1710 – 1780 MHz</w:t>
            </w:r>
          </w:p>
          <w:p w14:paraId="47D2FF8D" w14:textId="77777777" w:rsidR="00FB2E2C" w:rsidRPr="00B20AE8" w:rsidRDefault="00FB2E2C"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4A2978C"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C9C88BC"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C367AF3"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117906C"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0C5866" w14:textId="77777777" w:rsidR="00FB2E2C" w:rsidRPr="00B20AE8" w:rsidRDefault="00FB2E2C" w:rsidP="0039402F">
            <w:pPr>
              <w:pStyle w:val="TAC"/>
            </w:pPr>
          </w:p>
        </w:tc>
      </w:tr>
      <w:tr w:rsidR="004F339F" w:rsidRPr="00B20AE8" w14:paraId="11C07B5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0FCCAC6" w14:textId="77777777" w:rsidR="00FB2E2C" w:rsidRPr="00B20AE8" w:rsidRDefault="00FB2E2C" w:rsidP="0039402F">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0CFBFF26" w14:textId="77777777" w:rsidR="00FB2E2C" w:rsidRPr="00B20AE8" w:rsidRDefault="00FB2E2C" w:rsidP="0039402F">
            <w:pPr>
              <w:pStyle w:val="TAC"/>
              <w:rPr>
                <w:lang w:eastAsia="zh-CN"/>
              </w:rPr>
            </w:pPr>
            <w:r w:rsidRPr="00B20AE8">
              <w:t>698 – 728 MHz</w:t>
            </w:r>
          </w:p>
          <w:p w14:paraId="3A7819E4"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C860570"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C8B69B6"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6344A7"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4DBD32"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35FEAD4" w14:textId="77777777" w:rsidR="00FB2E2C" w:rsidRPr="00B20AE8" w:rsidRDefault="00FB2E2C" w:rsidP="0039402F">
            <w:pPr>
              <w:pStyle w:val="TAC"/>
            </w:pPr>
          </w:p>
        </w:tc>
      </w:tr>
      <w:tr w:rsidR="004F339F" w:rsidRPr="00B20AE8" w14:paraId="280978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47A406" w14:textId="77777777" w:rsidR="00FB2E2C" w:rsidRPr="00B20AE8" w:rsidRDefault="00FB2E2C" w:rsidP="0039402F">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776C4C99" w14:textId="77777777" w:rsidR="00FB2E2C" w:rsidRPr="00B20AE8" w:rsidRDefault="00FB2E2C" w:rsidP="0039402F">
            <w:pPr>
              <w:pStyle w:val="TAC"/>
              <w:rPr>
                <w:lang w:eastAsia="zh-CN"/>
              </w:rPr>
            </w:pPr>
            <w:r w:rsidRPr="00B20AE8">
              <w:t>1695 – 1710 MHz</w:t>
            </w:r>
          </w:p>
          <w:p w14:paraId="10C3824B"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6A42B3"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28DA380"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EC60A25"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E7FDA19"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DEEBD0" w14:textId="77777777" w:rsidR="00FB2E2C" w:rsidRPr="00B20AE8" w:rsidRDefault="00FB2E2C" w:rsidP="0039402F">
            <w:pPr>
              <w:pStyle w:val="TAC"/>
            </w:pPr>
          </w:p>
        </w:tc>
      </w:tr>
      <w:tr w:rsidR="004F339F" w:rsidRPr="00B20AE8" w14:paraId="4435519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E65B22D" w14:textId="77777777" w:rsidR="00FB2E2C" w:rsidRPr="00B20AE8" w:rsidRDefault="00FB2E2C" w:rsidP="0039402F">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6E711B39" w14:textId="77777777" w:rsidR="00FB2E2C" w:rsidRPr="00B20AE8" w:rsidRDefault="00FB2E2C" w:rsidP="0039402F">
            <w:pPr>
              <w:pStyle w:val="TAC"/>
            </w:pPr>
            <w:r w:rsidRPr="00B20AE8">
              <w:t>663 – 698 MHz</w:t>
            </w:r>
          </w:p>
          <w:p w14:paraId="042E405D"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67DD90"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4ABDCD8"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04403F1"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C57F43D"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1B123" w14:textId="77777777" w:rsidR="00FB2E2C" w:rsidRPr="00B20AE8" w:rsidRDefault="00FB2E2C" w:rsidP="0039402F">
            <w:pPr>
              <w:pStyle w:val="TAC"/>
            </w:pPr>
          </w:p>
        </w:tc>
      </w:tr>
      <w:tr w:rsidR="004F339F" w:rsidRPr="00B20AE8" w14:paraId="13B4C4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C892CA8" w14:textId="77777777" w:rsidR="00FB2E2C" w:rsidRPr="00B20AE8" w:rsidRDefault="00FB2E2C" w:rsidP="0039402F">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5831873" w14:textId="77777777" w:rsidR="00FB2E2C" w:rsidRPr="00B20AE8" w:rsidRDefault="00FB2E2C" w:rsidP="0039402F">
            <w:pPr>
              <w:pStyle w:val="TAC"/>
            </w:pPr>
            <w:r w:rsidRPr="00B20AE8">
              <w:t>451 – 456 MHz</w:t>
            </w:r>
          </w:p>
          <w:p w14:paraId="514DD170"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8917A"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3A1BC5B"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EC3AA07"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35EA682"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26AC82" w14:textId="77777777" w:rsidR="00FB2E2C" w:rsidRPr="00B20AE8" w:rsidRDefault="00FB2E2C" w:rsidP="0039402F">
            <w:pPr>
              <w:pStyle w:val="TAC"/>
            </w:pPr>
          </w:p>
        </w:tc>
      </w:tr>
      <w:tr w:rsidR="004F339F" w:rsidRPr="00B20AE8" w14:paraId="046C12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E82052" w14:textId="77777777" w:rsidR="00FB2E2C" w:rsidRPr="00B20AE8" w:rsidRDefault="00FB2E2C" w:rsidP="0039402F">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1C2C9660" w14:textId="77777777" w:rsidR="00FB2E2C" w:rsidRPr="00B20AE8" w:rsidRDefault="00FB2E2C" w:rsidP="0039402F">
            <w:pPr>
              <w:pStyle w:val="TAC"/>
            </w:pPr>
            <w:r w:rsidRPr="00B20AE8">
              <w:t>450 – 455 MHz</w:t>
            </w:r>
          </w:p>
          <w:p w14:paraId="75919745"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652D52"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D889B59"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BC8936"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E8BB54"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6674FC5" w14:textId="77777777" w:rsidR="00FB2E2C" w:rsidRPr="00B20AE8" w:rsidRDefault="00FB2E2C" w:rsidP="0039402F">
            <w:pPr>
              <w:pStyle w:val="TAC"/>
            </w:pPr>
          </w:p>
        </w:tc>
      </w:tr>
      <w:tr w:rsidR="004F339F" w:rsidRPr="00B20AE8" w14:paraId="336169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1139111" w14:textId="77777777" w:rsidR="00FB2E2C" w:rsidRPr="00B20AE8" w:rsidRDefault="00FB2E2C" w:rsidP="0039402F">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26B10634" w14:textId="77777777" w:rsidR="00FB2E2C" w:rsidRPr="00B20AE8" w:rsidRDefault="00FB2E2C" w:rsidP="0039402F">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7047C83D"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CD9B3B7"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02828"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AA1549B"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A37A27D" w14:textId="77777777" w:rsidR="00FB2E2C" w:rsidRPr="00B20AE8" w:rsidRDefault="00FB2E2C" w:rsidP="0039402F">
            <w:pPr>
              <w:pStyle w:val="TAC"/>
            </w:pPr>
          </w:p>
        </w:tc>
      </w:tr>
      <w:tr w:rsidR="004F339F" w:rsidRPr="00B20AE8" w14:paraId="3E3868D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1E259F" w14:textId="77777777" w:rsidR="00FB2E2C" w:rsidRPr="00B20AE8" w:rsidRDefault="00FB2E2C" w:rsidP="0039402F">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0E962054" w14:textId="77777777" w:rsidR="00FB2E2C" w:rsidRPr="00B20AE8" w:rsidRDefault="00FB2E2C" w:rsidP="0039402F">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3062E8A5" w14:textId="77777777" w:rsidR="00FB2E2C" w:rsidRPr="00B20AE8" w:rsidRDefault="00FB2E2C"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D83C946" w14:textId="77777777" w:rsidR="00FB2E2C" w:rsidRPr="00B20AE8" w:rsidRDefault="00FB2E2C"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23CD5946" w14:textId="77777777" w:rsidR="00FB2E2C" w:rsidRPr="00B20AE8" w:rsidRDefault="00FB2E2C"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7E699EA"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AB646D" w14:textId="77777777" w:rsidR="00FB2E2C" w:rsidRPr="00B20AE8" w:rsidRDefault="00FB2E2C" w:rsidP="0039402F">
            <w:pPr>
              <w:pStyle w:val="TAC"/>
            </w:pPr>
          </w:p>
        </w:tc>
      </w:tr>
      <w:tr w:rsidR="004F339F" w:rsidRPr="00B20AE8" w14:paraId="379943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1ABF46" w14:textId="77777777" w:rsidR="00FB2E2C" w:rsidRPr="00B20AE8" w:rsidRDefault="00FB2E2C" w:rsidP="0039402F">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3E2898A0" w14:textId="77777777" w:rsidR="00FB2E2C" w:rsidRPr="00B20AE8" w:rsidRDefault="00FB2E2C" w:rsidP="0039402F">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367414CE" w14:textId="77777777" w:rsidR="00FB2E2C" w:rsidRPr="00B20AE8" w:rsidRDefault="00FB2E2C"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E4F0525" w14:textId="77777777" w:rsidR="00FB2E2C" w:rsidRPr="00B20AE8" w:rsidRDefault="00FB2E2C"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58851BE8" w14:textId="77777777" w:rsidR="00FB2E2C" w:rsidRPr="00B20AE8" w:rsidRDefault="00FB2E2C"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58C675B"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665B9E3" w14:textId="77777777" w:rsidR="00FB2E2C" w:rsidRPr="00B20AE8" w:rsidRDefault="00FB2E2C" w:rsidP="0039402F">
            <w:pPr>
              <w:pStyle w:val="TAC"/>
            </w:pPr>
          </w:p>
        </w:tc>
      </w:tr>
      <w:tr w:rsidR="004F339F" w:rsidRPr="00B20AE8" w14:paraId="17C6B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C47599" w14:textId="77777777" w:rsidR="00FB2E2C" w:rsidRPr="00B20AE8" w:rsidRDefault="00FB2E2C" w:rsidP="0039402F">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44E01698" w14:textId="77777777" w:rsidR="00FB2E2C" w:rsidRPr="00B20AE8" w:rsidRDefault="00FB2E2C" w:rsidP="0039402F">
            <w:pPr>
              <w:pStyle w:val="TAC"/>
            </w:pPr>
            <w:r w:rsidRPr="00B20AE8">
              <w:t xml:space="preserve">4400 </w:t>
            </w:r>
            <w:r w:rsidRPr="00B20AE8">
              <w:rPr>
                <w:rFonts w:hint="eastAsia"/>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14:paraId="63CF9EE8" w14:textId="77777777" w:rsidR="00FB2E2C" w:rsidRPr="00B20AE8" w:rsidRDefault="00FB2E2C" w:rsidP="0039402F">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14:paraId="2F101462" w14:textId="77777777" w:rsidR="00FB2E2C" w:rsidRPr="00B20AE8" w:rsidRDefault="00FB2E2C" w:rsidP="0039402F">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14:paraId="16EAAEDF" w14:textId="77777777" w:rsidR="00FB2E2C" w:rsidRPr="00B20AE8" w:rsidRDefault="00FB2E2C" w:rsidP="0039402F">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14:paraId="44436E7D"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F28434" w14:textId="77777777" w:rsidR="00FB2E2C" w:rsidRPr="00B20AE8" w:rsidRDefault="00FB2E2C" w:rsidP="0039402F">
            <w:pPr>
              <w:pStyle w:val="TAC"/>
            </w:pPr>
          </w:p>
        </w:tc>
      </w:tr>
      <w:tr w:rsidR="004F339F" w:rsidRPr="00B20AE8" w14:paraId="73E615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74067" w14:textId="77777777" w:rsidR="00FB2E2C" w:rsidRPr="00B20AE8" w:rsidRDefault="00FB2E2C" w:rsidP="0039402F">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746E80CA" w14:textId="77777777" w:rsidR="00FB2E2C" w:rsidRPr="00B20AE8" w:rsidRDefault="00FB2E2C" w:rsidP="0039402F">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4E4FA943"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1D4E1F"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C4AF2D9"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25344C7"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8246E1" w14:textId="77777777" w:rsidR="00FB2E2C" w:rsidRPr="00B20AE8" w:rsidRDefault="00FB2E2C" w:rsidP="0039402F">
            <w:pPr>
              <w:pStyle w:val="TAC"/>
            </w:pPr>
          </w:p>
        </w:tc>
      </w:tr>
      <w:tr w:rsidR="004F339F" w:rsidRPr="00B20AE8" w14:paraId="452A89E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D7BC7D" w14:textId="77777777" w:rsidR="00FB2E2C" w:rsidRPr="00B20AE8" w:rsidRDefault="00FB2E2C" w:rsidP="0039402F">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5B66F7E0" w14:textId="77777777" w:rsidR="00FB2E2C" w:rsidRPr="00B20AE8" w:rsidRDefault="00FB2E2C" w:rsidP="0039402F">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18403EDE"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B8931A"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AF03F17"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B10589"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2E2ABE" w14:textId="77777777" w:rsidR="00FB2E2C" w:rsidRPr="00B20AE8" w:rsidRDefault="00FB2E2C" w:rsidP="0039402F">
            <w:pPr>
              <w:pStyle w:val="TAC"/>
            </w:pPr>
          </w:p>
        </w:tc>
      </w:tr>
      <w:tr w:rsidR="004F339F" w:rsidRPr="00B20AE8" w14:paraId="7A46CCE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FA06D8" w14:textId="77777777" w:rsidR="00FB2E2C" w:rsidRPr="00B20AE8" w:rsidRDefault="00FB2E2C" w:rsidP="0039402F">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11E5335C" w14:textId="77777777" w:rsidR="00FB2E2C" w:rsidRPr="00B20AE8" w:rsidRDefault="00FB2E2C" w:rsidP="0039402F">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20F00E51"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461EE40"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BFDE943"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6EA8B47"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EEDF7C3" w14:textId="77777777" w:rsidR="00FB2E2C" w:rsidRPr="00B20AE8" w:rsidRDefault="00FB2E2C" w:rsidP="0039402F">
            <w:pPr>
              <w:pStyle w:val="TAC"/>
            </w:pPr>
          </w:p>
        </w:tc>
      </w:tr>
      <w:tr w:rsidR="004F339F" w:rsidRPr="00B20AE8" w14:paraId="31F9F4E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309F2E" w14:textId="77777777" w:rsidR="00FB2E2C" w:rsidRPr="00B20AE8" w:rsidRDefault="00FB2E2C" w:rsidP="0039402F">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29575D96" w14:textId="77777777" w:rsidR="00FB2E2C" w:rsidRPr="00B20AE8" w:rsidRDefault="00FB2E2C" w:rsidP="0039402F">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17AE0DF9"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5AD211"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398A07"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870FCB1"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9AFD74" w14:textId="77777777" w:rsidR="00FB2E2C" w:rsidRPr="00B20AE8" w:rsidRDefault="00FB2E2C" w:rsidP="0039402F">
            <w:pPr>
              <w:pStyle w:val="TAC"/>
            </w:pPr>
          </w:p>
        </w:tc>
      </w:tr>
      <w:tr w:rsidR="004F339F" w:rsidRPr="00B20AE8" w14:paraId="03FEDD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3415E2" w14:textId="77777777" w:rsidR="00FB2E2C" w:rsidRPr="00B20AE8" w:rsidRDefault="00FB2E2C" w:rsidP="0039402F">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323862A5" w14:textId="77777777" w:rsidR="00FB2E2C" w:rsidRPr="00B20AE8" w:rsidRDefault="00FB2E2C" w:rsidP="0039402F">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382D2683"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2B4FE0"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40784"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6C0FCD7"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B08C31" w14:textId="77777777" w:rsidR="00FB2E2C" w:rsidRPr="00B20AE8" w:rsidRDefault="00FB2E2C" w:rsidP="0039402F">
            <w:pPr>
              <w:pStyle w:val="TAC"/>
            </w:pPr>
          </w:p>
        </w:tc>
      </w:tr>
      <w:tr w:rsidR="004F339F" w:rsidRPr="00B20AE8" w14:paraId="448CD7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7A31CB" w14:textId="77777777" w:rsidR="00FB2E2C" w:rsidRPr="00B20AE8" w:rsidRDefault="00FB2E2C" w:rsidP="0039402F">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61D52145" w14:textId="77777777" w:rsidR="00FB2E2C" w:rsidRPr="00B20AE8" w:rsidRDefault="00FB2E2C" w:rsidP="0039402F">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486A3CD1"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EABF538"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EB3046"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A7B97B"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F838B8A" w14:textId="77777777" w:rsidR="00FB2E2C" w:rsidRPr="00B20AE8" w:rsidRDefault="00FB2E2C" w:rsidP="0039402F">
            <w:pPr>
              <w:pStyle w:val="TAC"/>
            </w:pPr>
          </w:p>
        </w:tc>
      </w:tr>
      <w:tr w:rsidR="005B2E5C" w:rsidRPr="00B20AE8" w14:paraId="156737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2D2261" w14:textId="77777777" w:rsidR="00FB2E2C" w:rsidRPr="00B20AE8" w:rsidRDefault="00FB2E2C" w:rsidP="0039402F">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608CC8EA" w14:textId="77777777" w:rsidR="00FB2E2C" w:rsidRPr="00B20AE8" w:rsidRDefault="00FB2E2C" w:rsidP="0039402F">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1404A582"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14E204E"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D3A0D06"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712A454"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36FBD0" w14:textId="77777777" w:rsidR="00FB2E2C" w:rsidRPr="00B20AE8" w:rsidRDefault="00FB2E2C" w:rsidP="0039402F">
            <w:pPr>
              <w:pStyle w:val="TAC"/>
            </w:pPr>
          </w:p>
        </w:tc>
      </w:tr>
    </w:tbl>
    <w:p w14:paraId="33C7FFCA" w14:textId="77777777" w:rsidR="00C33A48" w:rsidRPr="00B20AE8" w:rsidRDefault="00C33A48" w:rsidP="0039402F"/>
    <w:p w14:paraId="1AACB244" w14:textId="6BFE8067" w:rsidR="00C33A48" w:rsidRPr="00B20AE8" w:rsidRDefault="00C33A48" w:rsidP="0039402F">
      <w:pPr>
        <w:pStyle w:val="NO"/>
      </w:pPr>
      <w:r w:rsidRPr="00B20AE8">
        <w:t>NOTE 1:</w:t>
      </w:r>
      <w:r w:rsidRPr="00B20AE8">
        <w:tab/>
        <w:t xml:space="preserve">As defined in the scope for spurious emissions in this </w:t>
      </w:r>
      <w:r w:rsidR="003D3C64">
        <w:t>clause</w:t>
      </w:r>
      <w:r w:rsidRPr="00B20AE8">
        <w:t>,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rPr>
          <w:lang w:val="en-US"/>
        </w:rPr>
        <w:t>31</w:t>
      </w:r>
      <w:r w:rsidRPr="00B20AE8">
        <w:t>].</w:t>
      </w:r>
    </w:p>
    <w:p w14:paraId="6E3F91EC" w14:textId="5B5A2502" w:rsidR="00C33A48" w:rsidRPr="00B20AE8" w:rsidRDefault="00C33A48" w:rsidP="0039402F">
      <w:pPr>
        <w:pStyle w:val="NO"/>
      </w:pPr>
      <w:r w:rsidRPr="00B20AE8">
        <w:t>NOTE 2:</w:t>
      </w:r>
      <w:r w:rsidRPr="00B20AE8">
        <w:tab/>
        <w:t xml:space="preserve">Table 6.7.6.5.2.5-1 assumes that two operating bands, where the corresponding BS transmit and receive frequency ranges in </w:t>
      </w:r>
      <w:r w:rsidR="003D3C64">
        <w:t>clause </w:t>
      </w:r>
      <w:r w:rsidR="003D3C64" w:rsidRPr="00B20AE8">
        <w:t>4</w:t>
      </w:r>
      <w:r w:rsidRPr="00B20AE8">
        <w:t>.</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17CE05EB" w14:textId="77777777" w:rsidR="00C33A48" w:rsidRPr="00B20AE8" w:rsidRDefault="00C33A48" w:rsidP="0039402F">
      <w:pPr>
        <w:pStyle w:val="NO"/>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55C5D386" w14:textId="77777777" w:rsidR="00C33A48" w:rsidRPr="00B20AE8" w:rsidRDefault="00C33A48" w:rsidP="006604EE">
      <w:pPr>
        <w:pStyle w:val="H6"/>
        <w:rPr>
          <w:lang w:val="en-US" w:eastAsia="sv-SE"/>
        </w:rPr>
      </w:pPr>
      <w:r w:rsidRPr="00B20AE8">
        <w:rPr>
          <w:lang w:eastAsia="sv-SE"/>
        </w:rPr>
        <w:t>6.7.6.5.5.3</w:t>
      </w:r>
      <w:r w:rsidRPr="00B20AE8">
        <w:rPr>
          <w:lang w:eastAsia="sv-SE"/>
        </w:rPr>
        <w:tab/>
      </w:r>
      <w:r w:rsidRPr="00B20AE8">
        <w:rPr>
          <w:lang w:val="en-US" w:eastAsia="sv-SE"/>
        </w:rPr>
        <w:t>Single RAT E-UTRA operation</w:t>
      </w:r>
    </w:p>
    <w:p w14:paraId="21509CA4" w14:textId="77777777" w:rsidR="00C33A48" w:rsidRPr="00B20AE8" w:rsidRDefault="00C33A48" w:rsidP="0039402F">
      <w:r w:rsidRPr="00B20AE8">
        <w:t>These requirements may be applied for the protection of other BS receivers when GSM900, DCS1800, PCS1900, GSM850, CDMA850, UTRA FDD, UTRA TDD and/or E-UTRA BS are co-located with a BS.</w:t>
      </w:r>
    </w:p>
    <w:p w14:paraId="2C95F4B4" w14:textId="77777777" w:rsidR="00C33A48" w:rsidRPr="00B20AE8" w:rsidRDefault="00C33A48" w:rsidP="0039402F">
      <w:r w:rsidRPr="00B20AE8">
        <w:t xml:space="preserve">The requirements assume </w:t>
      </w:r>
      <w:r w:rsidR="0045571F" w:rsidRPr="00B20AE8">
        <w:t xml:space="preserve">co-location </w:t>
      </w:r>
      <w:r w:rsidRPr="00B20AE8">
        <w:t>with base stations of the same class.</w:t>
      </w:r>
    </w:p>
    <w:p w14:paraId="0FD96EEA" w14:textId="77777777" w:rsidR="00C33A48" w:rsidRPr="00B20AE8" w:rsidRDefault="00C33A48" w:rsidP="0039402F">
      <w:pPr>
        <w:pStyle w:val="NO"/>
      </w:pPr>
      <w:r w:rsidRPr="00B20AE8">
        <w:t>NOTE:</w:t>
      </w:r>
      <w:r w:rsidRPr="00B20AE8">
        <w:tab/>
        <w:t>For co-location with UTRA, the requirements are based on co-location with UTRA FDD or TDD base stations.</w:t>
      </w:r>
    </w:p>
    <w:p w14:paraId="2380D276" w14:textId="77777777" w:rsidR="00C33A48" w:rsidRPr="00B20AE8" w:rsidRDefault="00C33A48" w:rsidP="0039402F">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14:paraId="2016CF56" w14:textId="77777777" w:rsidR="00C33A48" w:rsidRPr="00B20AE8" w:rsidRDefault="00C33A48" w:rsidP="0039402F">
      <w:pPr>
        <w:rPr>
          <w:rFonts w:cs="v3.8.0"/>
        </w:rPr>
      </w:pPr>
      <w:r w:rsidRPr="00B20AE8">
        <w:t xml:space="preserve">The </w:t>
      </w:r>
      <w:r w:rsidR="0045571F" w:rsidRPr="00B20AE8">
        <w:t xml:space="preserve">power sum of any spurious emission is specified over all supported polarizations at the conducted </w:t>
      </w:r>
      <w:r w:rsidRPr="00B20AE8">
        <w:t>output</w:t>
      </w:r>
      <w:r w:rsidR="0045571F" w:rsidRPr="00B20AE8">
        <w:t>(s)</w:t>
      </w:r>
      <w:r w:rsidRPr="00B20AE8">
        <w:t xml:space="preserve"> of the CLTA </w:t>
      </w:r>
      <w:r w:rsidR="0045571F" w:rsidRPr="00B20AE8">
        <w:t xml:space="preserve">and </w:t>
      </w:r>
      <w:r w:rsidRPr="00B20AE8">
        <w:t xml:space="preserve">shall not exceed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14:paraId="3CFA00E8" w14:textId="77777777" w:rsidR="00C33A48" w:rsidRPr="00B20AE8" w:rsidRDefault="00C33A48" w:rsidP="0039402F">
      <w:pPr>
        <w:pStyle w:val="TH"/>
      </w:pPr>
      <w:r w:rsidRPr="00B20AE8">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45AD4EFE"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5E01A802" w14:textId="77777777" w:rsidR="00C33A48" w:rsidRPr="00B20AE8" w:rsidRDefault="00C33A48" w:rsidP="0039402F">
            <w:r w:rsidRPr="00B20AE8">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00974BDE" w14:textId="77777777" w:rsidR="00C33A48" w:rsidRPr="00B20AE8" w:rsidRDefault="00C33A48" w:rsidP="0039402F">
            <w:r w:rsidRPr="00B20AE8">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47462FC8" w14:textId="77777777" w:rsidR="00C33A48" w:rsidRPr="00B20AE8" w:rsidRDefault="00C33A48" w:rsidP="0039402F">
            <w:r w:rsidRPr="00B20AE8">
              <w:t>Maximum Level</w:t>
            </w:r>
          </w:p>
          <w:p w14:paraId="6AA3E4F8" w14:textId="77777777" w:rsidR="00C33A48" w:rsidRPr="00B20AE8" w:rsidRDefault="00C33A48" w:rsidP="0039402F">
            <w:r w:rsidRPr="00B20AE8">
              <w:t>(WA-BS)</w:t>
            </w:r>
          </w:p>
        </w:tc>
        <w:tc>
          <w:tcPr>
            <w:tcW w:w="1417" w:type="dxa"/>
            <w:tcBorders>
              <w:top w:val="single" w:sz="4" w:space="0" w:color="auto"/>
              <w:left w:val="single" w:sz="4" w:space="0" w:color="auto"/>
              <w:bottom w:val="single" w:sz="4" w:space="0" w:color="auto"/>
              <w:right w:val="single" w:sz="4" w:space="0" w:color="auto"/>
            </w:tcBorders>
            <w:hideMark/>
          </w:tcPr>
          <w:p w14:paraId="2C93F72E" w14:textId="77777777" w:rsidR="00C33A48" w:rsidRPr="00B20AE8" w:rsidRDefault="00C33A48" w:rsidP="0039402F">
            <w:r w:rsidRPr="00B20AE8">
              <w:t>Maximum Level</w:t>
            </w:r>
          </w:p>
          <w:p w14:paraId="437E6791" w14:textId="77777777" w:rsidR="00C33A48" w:rsidRPr="00B20AE8" w:rsidRDefault="00C33A48" w:rsidP="0039402F">
            <w:r w:rsidRPr="00B20AE8">
              <w:t>(MR-BS)</w:t>
            </w:r>
          </w:p>
        </w:tc>
        <w:tc>
          <w:tcPr>
            <w:tcW w:w="1418" w:type="dxa"/>
            <w:tcBorders>
              <w:top w:val="single" w:sz="4" w:space="0" w:color="auto"/>
              <w:left w:val="single" w:sz="4" w:space="0" w:color="auto"/>
              <w:bottom w:val="single" w:sz="4" w:space="0" w:color="auto"/>
              <w:right w:val="single" w:sz="4" w:space="0" w:color="auto"/>
            </w:tcBorders>
            <w:hideMark/>
          </w:tcPr>
          <w:p w14:paraId="635806EE" w14:textId="77777777" w:rsidR="00C33A48" w:rsidRPr="00B20AE8" w:rsidRDefault="00C33A48" w:rsidP="0039402F">
            <w:r w:rsidRPr="00B20AE8">
              <w:t>Maximum Level</w:t>
            </w:r>
          </w:p>
          <w:p w14:paraId="430ECFD2" w14:textId="77777777" w:rsidR="00C33A48" w:rsidRPr="00B20AE8" w:rsidRDefault="00C33A48" w:rsidP="0039402F">
            <w:r w:rsidRPr="00B20AE8">
              <w:t>(LA-BS)</w:t>
            </w:r>
          </w:p>
        </w:tc>
        <w:tc>
          <w:tcPr>
            <w:tcW w:w="709" w:type="dxa"/>
            <w:tcBorders>
              <w:top w:val="single" w:sz="4" w:space="0" w:color="auto"/>
              <w:left w:val="single" w:sz="4" w:space="0" w:color="auto"/>
              <w:bottom w:val="single" w:sz="4" w:space="0" w:color="auto"/>
              <w:right w:val="single" w:sz="4" w:space="0" w:color="auto"/>
            </w:tcBorders>
            <w:hideMark/>
          </w:tcPr>
          <w:p w14:paraId="2A4792B1" w14:textId="77777777" w:rsidR="00C33A48" w:rsidRPr="00B20AE8" w:rsidRDefault="00C33A48" w:rsidP="0039402F">
            <w:r w:rsidRPr="00B20AE8">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16D35D41" w14:textId="77777777" w:rsidR="00C33A48" w:rsidRPr="00B20AE8" w:rsidRDefault="00C33A48" w:rsidP="0039402F">
            <w:r w:rsidRPr="00B20AE8">
              <w:t>Notes</w:t>
            </w:r>
          </w:p>
        </w:tc>
      </w:tr>
      <w:tr w:rsidR="004F339F" w:rsidRPr="00B20AE8" w14:paraId="713D267B"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24BC51F3" w14:textId="77777777" w:rsidR="00C33A48" w:rsidRPr="00B20AE8" w:rsidRDefault="00C33A48" w:rsidP="0039402F">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67A08B6D" w14:textId="77777777" w:rsidR="00C33A48" w:rsidRPr="00B20AE8" w:rsidRDefault="00C33A48" w:rsidP="0039402F">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1511BEA0" w14:textId="77777777" w:rsidR="00C33A48" w:rsidRPr="00B20AE8" w:rsidRDefault="00C33A48" w:rsidP="0039402F">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4CAB46C"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F788B32"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E80CF9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A87FD7" w14:textId="77777777" w:rsidR="00C33A48" w:rsidRPr="00B20AE8" w:rsidRDefault="00C33A48" w:rsidP="0039402F">
            <w:pPr>
              <w:pStyle w:val="TAC"/>
            </w:pPr>
          </w:p>
        </w:tc>
      </w:tr>
      <w:tr w:rsidR="004F339F" w:rsidRPr="00B20AE8" w14:paraId="1D62D8C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A328C" w14:textId="77777777" w:rsidR="00C33A48" w:rsidRPr="00B20AE8" w:rsidRDefault="00C33A48" w:rsidP="0039402F">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0671F410" w14:textId="77777777" w:rsidR="00C33A48" w:rsidRPr="00B20AE8" w:rsidRDefault="00C33A48" w:rsidP="0039402F">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5CACBD10" w14:textId="77777777" w:rsidR="00C33A48" w:rsidRPr="00B20AE8" w:rsidRDefault="00C33A48" w:rsidP="0039402F">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9DDF1F1"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97904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B87CD7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3E11801" w14:textId="77777777" w:rsidR="00C33A48" w:rsidRPr="00B20AE8" w:rsidRDefault="00C33A48" w:rsidP="0039402F">
            <w:pPr>
              <w:pStyle w:val="TAC"/>
            </w:pPr>
          </w:p>
        </w:tc>
      </w:tr>
      <w:tr w:rsidR="004F339F" w:rsidRPr="00B20AE8" w14:paraId="0835594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238071" w14:textId="77777777" w:rsidR="00C33A48" w:rsidRPr="00B20AE8" w:rsidRDefault="00C33A48" w:rsidP="0039402F">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11035EB2" w14:textId="77777777" w:rsidR="00C33A48" w:rsidRPr="00B20AE8" w:rsidRDefault="00C33A48" w:rsidP="0039402F">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49549F04" w14:textId="77777777" w:rsidR="00C33A48" w:rsidRPr="00B20AE8" w:rsidRDefault="00C33A48" w:rsidP="0039402F">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4E6539D0"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67C6D8"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443FD9F"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F659C98" w14:textId="77777777" w:rsidR="00C33A48" w:rsidRPr="00B20AE8" w:rsidRDefault="00C33A48" w:rsidP="0039402F">
            <w:pPr>
              <w:pStyle w:val="TAC"/>
            </w:pPr>
          </w:p>
        </w:tc>
      </w:tr>
      <w:tr w:rsidR="004F339F" w:rsidRPr="00B20AE8" w14:paraId="2520CA6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AE950C" w14:textId="77777777" w:rsidR="00C33A48" w:rsidRPr="00B20AE8" w:rsidRDefault="00C33A48" w:rsidP="0039402F">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21988CD5" w14:textId="77777777" w:rsidR="00C33A48" w:rsidRPr="00B20AE8" w:rsidRDefault="00C33A48" w:rsidP="0039402F">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745F85F2" w14:textId="77777777" w:rsidR="00C33A48" w:rsidRPr="00B20AE8" w:rsidRDefault="00C33A48" w:rsidP="0039402F">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0FA27919"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70C620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118F43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55CD33F" w14:textId="77777777" w:rsidR="00C33A48" w:rsidRPr="00B20AE8" w:rsidRDefault="00C33A48" w:rsidP="0039402F">
            <w:pPr>
              <w:pStyle w:val="TAC"/>
            </w:pPr>
          </w:p>
        </w:tc>
      </w:tr>
      <w:tr w:rsidR="004F339F" w:rsidRPr="00B20AE8" w14:paraId="5747D94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012223" w14:textId="77777777" w:rsidR="00C33A48" w:rsidRPr="00B20AE8" w:rsidRDefault="00C33A48" w:rsidP="0039402F">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24878151" w14:textId="77777777" w:rsidR="00C33A48" w:rsidRPr="00B20AE8" w:rsidRDefault="00C33A48" w:rsidP="0039402F">
            <w:pPr>
              <w:pStyle w:val="TAC"/>
              <w:rPr>
                <w:lang w:eastAsia="zh-CN"/>
              </w:rPr>
            </w:pPr>
            <w:r w:rsidRPr="00B20AE8">
              <w:t>1920 - 1980 MHz</w:t>
            </w:r>
          </w:p>
          <w:p w14:paraId="7D78C9C7"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DE1D0D4"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B152077"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8B720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A39AF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37CD6C4" w14:textId="77777777" w:rsidR="00C33A48" w:rsidRPr="00B20AE8" w:rsidRDefault="00C33A48" w:rsidP="0039402F">
            <w:pPr>
              <w:pStyle w:val="TAC"/>
            </w:pPr>
          </w:p>
        </w:tc>
      </w:tr>
      <w:tr w:rsidR="004F339F" w:rsidRPr="00B20AE8" w14:paraId="35601E6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680602" w14:textId="77777777" w:rsidR="00C33A48" w:rsidRPr="00B20AE8" w:rsidRDefault="00C33A48" w:rsidP="0039402F">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03BB6CEC" w14:textId="77777777" w:rsidR="00C33A48" w:rsidRPr="00B20AE8" w:rsidRDefault="00C33A48" w:rsidP="0039402F">
            <w:pPr>
              <w:pStyle w:val="TAC"/>
              <w:rPr>
                <w:lang w:eastAsia="zh-CN"/>
              </w:rPr>
            </w:pPr>
            <w:r w:rsidRPr="00B20AE8">
              <w:t>1850 - 1910 MHz</w:t>
            </w:r>
          </w:p>
          <w:p w14:paraId="484E4651"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EC6E2F"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24BFC5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81C1B1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9478BC9"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8CA565D" w14:textId="77777777" w:rsidR="00C33A48" w:rsidRPr="00B20AE8" w:rsidRDefault="00C33A48" w:rsidP="0039402F">
            <w:pPr>
              <w:pStyle w:val="TAC"/>
            </w:pPr>
          </w:p>
        </w:tc>
      </w:tr>
      <w:tr w:rsidR="004F339F" w:rsidRPr="00B20AE8" w14:paraId="575C46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7B2F7B" w14:textId="77777777" w:rsidR="00C33A48" w:rsidRPr="00B20AE8" w:rsidRDefault="00C33A48" w:rsidP="0039402F">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67D96842" w14:textId="77777777" w:rsidR="00C33A48" w:rsidRPr="00B20AE8" w:rsidRDefault="00C33A48" w:rsidP="0039402F">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A819F5E"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CBA87F"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0BF7B1"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729F5F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CE45E5" w14:textId="77777777" w:rsidR="00C33A48" w:rsidRPr="00B20AE8" w:rsidRDefault="00C33A48" w:rsidP="0039402F">
            <w:pPr>
              <w:pStyle w:val="TAC"/>
            </w:pPr>
          </w:p>
        </w:tc>
      </w:tr>
      <w:tr w:rsidR="004F339F" w:rsidRPr="00B20AE8" w14:paraId="759ED2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047ECF" w14:textId="77777777" w:rsidR="00C33A48" w:rsidRPr="00B20AE8" w:rsidRDefault="00C33A48" w:rsidP="0039402F">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69818BEF" w14:textId="77777777" w:rsidR="00C33A48" w:rsidRPr="00B20AE8" w:rsidRDefault="00C33A48" w:rsidP="0039402F">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29E24DA1"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C8F25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D0650DE"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593D3F"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88F899B" w14:textId="77777777" w:rsidR="00C33A48" w:rsidRPr="00B20AE8" w:rsidRDefault="00C33A48" w:rsidP="0039402F">
            <w:pPr>
              <w:pStyle w:val="TAC"/>
            </w:pPr>
          </w:p>
        </w:tc>
      </w:tr>
      <w:tr w:rsidR="004F339F" w:rsidRPr="00B20AE8" w14:paraId="65B7F5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FD83FC" w14:textId="77777777" w:rsidR="00C33A48" w:rsidRPr="00B20AE8" w:rsidRDefault="00C33A48" w:rsidP="0039402F">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60BD4984" w14:textId="77777777" w:rsidR="00C33A48" w:rsidRPr="00B20AE8" w:rsidRDefault="00C33A48" w:rsidP="0039402F">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58BA272A"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87D6AC5"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E75F2B6"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ED26B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F39C17" w14:textId="77777777" w:rsidR="00C33A48" w:rsidRPr="00B20AE8" w:rsidRDefault="00C33A48" w:rsidP="0039402F">
            <w:pPr>
              <w:pStyle w:val="TAC"/>
            </w:pPr>
          </w:p>
        </w:tc>
      </w:tr>
      <w:tr w:rsidR="004F339F" w:rsidRPr="00B20AE8" w14:paraId="058B285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438D23" w14:textId="77777777" w:rsidR="00C33A48" w:rsidRPr="00B20AE8" w:rsidRDefault="00C33A48" w:rsidP="0039402F">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38A609E" w14:textId="77777777" w:rsidR="00C33A48" w:rsidRPr="00B20AE8" w:rsidRDefault="00C33A48" w:rsidP="0039402F">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6EA94C43"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DF8F63"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8CBC47"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1FDE9D"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ABF963" w14:textId="77777777" w:rsidR="00C33A48" w:rsidRPr="00B20AE8" w:rsidRDefault="00C33A48" w:rsidP="0039402F">
            <w:pPr>
              <w:pStyle w:val="TAC"/>
            </w:pPr>
          </w:p>
        </w:tc>
      </w:tr>
      <w:tr w:rsidR="004F339F" w:rsidRPr="00B20AE8" w14:paraId="0846EA7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696DE6E" w14:textId="77777777" w:rsidR="00C33A48" w:rsidRPr="00B20AE8" w:rsidRDefault="00C33A48" w:rsidP="0039402F">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24DFF97B" w14:textId="77777777" w:rsidR="00C33A48" w:rsidRPr="00B20AE8" w:rsidRDefault="00C33A48" w:rsidP="0039402F">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3F729D27"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03C739"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FE9851"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2647A0"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9683B0" w14:textId="77777777" w:rsidR="00C33A48" w:rsidRPr="00B20AE8" w:rsidRDefault="00C33A48" w:rsidP="0039402F">
            <w:pPr>
              <w:pStyle w:val="TAC"/>
            </w:pPr>
          </w:p>
        </w:tc>
      </w:tr>
      <w:tr w:rsidR="004F339F" w:rsidRPr="00B20AE8" w14:paraId="09F3348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9E27C2" w14:textId="77777777" w:rsidR="00C33A48" w:rsidRPr="00B20AE8" w:rsidRDefault="00C33A48" w:rsidP="0039402F">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0568045D" w14:textId="77777777" w:rsidR="00C33A48" w:rsidRPr="00B20AE8" w:rsidRDefault="00C33A48" w:rsidP="0039402F">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027C10D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C9E0222"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4C4B4E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5C2D7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495FF6" w14:textId="77777777" w:rsidR="00C33A48" w:rsidRPr="00B20AE8" w:rsidRDefault="00C33A48" w:rsidP="0039402F">
            <w:pPr>
              <w:pStyle w:val="TAC"/>
            </w:pPr>
          </w:p>
        </w:tc>
      </w:tr>
      <w:tr w:rsidR="004F339F" w:rsidRPr="00B20AE8" w14:paraId="3184B2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25EC1" w14:textId="77777777" w:rsidR="00C33A48" w:rsidRPr="00B20AE8" w:rsidRDefault="00C33A48" w:rsidP="0039402F">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7169F1CB" w14:textId="77777777" w:rsidR="00C33A48" w:rsidRPr="00B20AE8" w:rsidRDefault="00C33A48" w:rsidP="0039402F">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086DF73B"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B236EC"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8F1E72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33EBBD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8B8B858" w14:textId="77777777" w:rsidR="00C33A48" w:rsidRPr="00B20AE8" w:rsidRDefault="00C33A48" w:rsidP="0039402F">
            <w:pPr>
              <w:pStyle w:val="TAC"/>
            </w:pPr>
          </w:p>
        </w:tc>
      </w:tr>
      <w:tr w:rsidR="004F339F" w:rsidRPr="00B20AE8" w14:paraId="2FF0822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D024D4" w14:textId="77777777" w:rsidR="00C33A48" w:rsidRPr="00B20AE8" w:rsidRDefault="00C33A48" w:rsidP="0039402F">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E21BBD9" w14:textId="77777777" w:rsidR="00C33A48" w:rsidRPr="00B20AE8" w:rsidRDefault="00C33A48" w:rsidP="0039402F">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5F303DB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8BC4CB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D76A36"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51264C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DB0BA85" w14:textId="77777777" w:rsidR="00C33A48" w:rsidRPr="00B20AE8" w:rsidRDefault="00C33A48" w:rsidP="0039402F">
            <w:pPr>
              <w:pStyle w:val="TAC"/>
            </w:pPr>
          </w:p>
        </w:tc>
      </w:tr>
      <w:tr w:rsidR="004F339F" w:rsidRPr="00B20AE8" w14:paraId="33A513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BE7D38" w14:textId="77777777" w:rsidR="00C33A48" w:rsidRPr="00B20AE8" w:rsidRDefault="00C33A48" w:rsidP="0039402F">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7ED69FC3" w14:textId="77777777" w:rsidR="00C33A48" w:rsidRPr="00B20AE8" w:rsidRDefault="00C33A48" w:rsidP="0039402F">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ABBF48E"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A190AC"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C381351"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E49D56E"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8DAFFC" w14:textId="77777777" w:rsidR="00C33A48" w:rsidRPr="00B20AE8" w:rsidRDefault="00C33A48" w:rsidP="0039402F">
            <w:pPr>
              <w:pStyle w:val="TAC"/>
            </w:pPr>
          </w:p>
        </w:tc>
      </w:tr>
      <w:tr w:rsidR="004F339F" w:rsidRPr="00B20AE8" w14:paraId="177911E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EF9C8C8" w14:textId="77777777" w:rsidR="00C33A48" w:rsidRPr="00B20AE8" w:rsidRDefault="00C33A48" w:rsidP="0039402F">
            <w:pPr>
              <w:pStyle w:val="TAC"/>
              <w:rPr>
                <w:lang w:val="sv-SE"/>
              </w:rPr>
            </w:pPr>
            <w:r w:rsidRPr="00B20AE8">
              <w:rPr>
                <w:lang w:val="sv-SE"/>
              </w:rPr>
              <w:t>UTRA FDD Band XII or</w:t>
            </w:r>
          </w:p>
          <w:p w14:paraId="2F987EA8" w14:textId="77777777" w:rsidR="00C33A48" w:rsidRPr="00B20AE8" w:rsidRDefault="00C33A48" w:rsidP="0039402F">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083FB4AC" w14:textId="77777777" w:rsidR="00C33A48" w:rsidRPr="00B20AE8" w:rsidRDefault="00C33A48" w:rsidP="0039402F">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0F02E27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CB67047"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DFE4275"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488DA6"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6ED89E" w14:textId="77777777" w:rsidR="00C33A48" w:rsidRPr="00B20AE8" w:rsidRDefault="00C33A48" w:rsidP="0039402F">
            <w:pPr>
              <w:pStyle w:val="TAC"/>
            </w:pPr>
          </w:p>
        </w:tc>
      </w:tr>
      <w:tr w:rsidR="004F339F" w:rsidRPr="00B20AE8" w14:paraId="1F4E52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B058A2" w14:textId="77777777" w:rsidR="00C33A48" w:rsidRPr="00B20AE8" w:rsidRDefault="00C33A48" w:rsidP="0039402F">
            <w:pPr>
              <w:pStyle w:val="TAC"/>
              <w:rPr>
                <w:lang w:val="sv-SE"/>
              </w:rPr>
            </w:pPr>
            <w:r w:rsidRPr="00B20AE8">
              <w:rPr>
                <w:lang w:val="sv-SE"/>
              </w:rPr>
              <w:t>UTRA FDD Band XIII or</w:t>
            </w:r>
          </w:p>
          <w:p w14:paraId="7A44FB8A" w14:textId="77777777" w:rsidR="00C33A48" w:rsidRPr="00B20AE8" w:rsidRDefault="00C33A48" w:rsidP="0039402F">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4372E248" w14:textId="77777777" w:rsidR="00C33A48" w:rsidRPr="00B20AE8" w:rsidRDefault="00C33A48" w:rsidP="0039402F">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295FB575"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1000D"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22BD58E"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AC727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B01CD1" w14:textId="77777777" w:rsidR="00C33A48" w:rsidRPr="00B20AE8" w:rsidRDefault="00C33A48" w:rsidP="0039402F">
            <w:pPr>
              <w:pStyle w:val="TAC"/>
            </w:pPr>
          </w:p>
        </w:tc>
      </w:tr>
      <w:tr w:rsidR="004F339F" w:rsidRPr="00B20AE8" w14:paraId="5563EB6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C9348B" w14:textId="77777777" w:rsidR="00C33A48" w:rsidRPr="00B20AE8" w:rsidRDefault="00C33A48" w:rsidP="0039402F">
            <w:pPr>
              <w:pStyle w:val="TAC"/>
              <w:rPr>
                <w:lang w:val="sv-SE"/>
              </w:rPr>
            </w:pPr>
            <w:r w:rsidRPr="00B20AE8">
              <w:rPr>
                <w:lang w:val="sv-SE"/>
              </w:rPr>
              <w:t>UTRA FDD Band XIV or</w:t>
            </w:r>
          </w:p>
          <w:p w14:paraId="33F17317" w14:textId="77777777" w:rsidR="00C33A48" w:rsidRPr="00B20AE8" w:rsidRDefault="00C33A48" w:rsidP="0039402F">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0D914D8" w14:textId="77777777" w:rsidR="00C33A48" w:rsidRPr="00B20AE8" w:rsidRDefault="00C33A48" w:rsidP="0039402F">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330173FE"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9CBA2B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2E9009"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9589AA3"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313250" w14:textId="77777777" w:rsidR="00C33A48" w:rsidRPr="00B20AE8" w:rsidRDefault="00C33A48" w:rsidP="0039402F">
            <w:pPr>
              <w:pStyle w:val="TAC"/>
            </w:pPr>
          </w:p>
        </w:tc>
      </w:tr>
      <w:tr w:rsidR="004F339F" w:rsidRPr="00B20AE8" w14:paraId="4B191FF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4A74B4" w14:textId="77777777" w:rsidR="00C33A48" w:rsidRPr="00B20AE8" w:rsidRDefault="00C33A48" w:rsidP="0039402F">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446C16A0" w14:textId="77777777" w:rsidR="00C33A48" w:rsidRPr="00B20AE8" w:rsidRDefault="00C33A48" w:rsidP="0039402F">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01ACCE1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D6A4920"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84407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9AB19E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0CD376" w14:textId="77777777" w:rsidR="00C33A48" w:rsidRPr="00B20AE8" w:rsidRDefault="00C33A48" w:rsidP="0039402F">
            <w:pPr>
              <w:pStyle w:val="TAC"/>
            </w:pPr>
          </w:p>
        </w:tc>
      </w:tr>
      <w:tr w:rsidR="004F339F" w:rsidRPr="00B20AE8" w14:paraId="6DDAFB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EC5F96" w14:textId="77777777" w:rsidR="00C33A48" w:rsidRPr="00B20AE8" w:rsidRDefault="00C33A48" w:rsidP="0039402F">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101BC5F3" w14:textId="77777777" w:rsidR="00C33A48" w:rsidRPr="00B20AE8" w:rsidRDefault="00C33A48" w:rsidP="0039402F">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1485C78F"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B4568F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0D92938"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0F207D"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D5E1868" w14:textId="77777777" w:rsidR="00C33A48" w:rsidRPr="00B20AE8" w:rsidRDefault="00C33A48" w:rsidP="0039402F">
            <w:pPr>
              <w:pStyle w:val="TAC"/>
            </w:pPr>
          </w:p>
        </w:tc>
      </w:tr>
      <w:tr w:rsidR="004F339F" w:rsidRPr="00B20AE8" w14:paraId="2E9A1DB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F75C39" w14:textId="77777777" w:rsidR="00C33A48" w:rsidRPr="00B20AE8" w:rsidRDefault="00C33A48" w:rsidP="0039402F">
            <w:pPr>
              <w:pStyle w:val="TAC"/>
              <w:rPr>
                <w:lang w:val="sv-SE"/>
              </w:rPr>
            </w:pPr>
            <w:r w:rsidRPr="00B20AE8">
              <w:rPr>
                <w:lang w:val="sv-SE"/>
              </w:rPr>
              <w:t>UTRA FDD Band XX or</w:t>
            </w:r>
          </w:p>
          <w:p w14:paraId="2099A7CA" w14:textId="77777777" w:rsidR="00C33A48" w:rsidRPr="00B20AE8" w:rsidRDefault="00C33A48" w:rsidP="0039402F">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41C6A2E2" w14:textId="77777777" w:rsidR="00C33A48" w:rsidRPr="00B20AE8" w:rsidRDefault="00C33A48" w:rsidP="0039402F">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7C63A24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554008"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863C44"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2C2A98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EDD1E5" w14:textId="77777777" w:rsidR="00C33A48" w:rsidRPr="00B20AE8" w:rsidRDefault="00C33A48" w:rsidP="0039402F">
            <w:pPr>
              <w:pStyle w:val="TAC"/>
            </w:pPr>
          </w:p>
        </w:tc>
      </w:tr>
      <w:tr w:rsidR="004F339F" w:rsidRPr="00B20AE8" w14:paraId="4F96DA1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7332BF" w14:textId="77777777" w:rsidR="00C33A48" w:rsidRPr="00B20AE8" w:rsidRDefault="00C33A48" w:rsidP="0039402F">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036EC2D9" w14:textId="77777777" w:rsidR="00C33A48" w:rsidRPr="00B20AE8" w:rsidRDefault="00C33A48" w:rsidP="0039402F">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4B35C32B"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88D1545"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75F14E"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2B6ECC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EA5F438" w14:textId="77777777" w:rsidR="00C33A48" w:rsidRPr="00B20AE8" w:rsidRDefault="00C33A48" w:rsidP="0039402F">
            <w:pPr>
              <w:pStyle w:val="TAC"/>
            </w:pPr>
          </w:p>
        </w:tc>
      </w:tr>
      <w:tr w:rsidR="004F339F" w:rsidRPr="00B20AE8" w14:paraId="3F07C2D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984B6" w14:textId="77777777" w:rsidR="00C33A48" w:rsidRPr="00B20AE8" w:rsidRDefault="00C33A48" w:rsidP="0039402F">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5EA52A95" w14:textId="31A1325C" w:rsidR="00C33A48" w:rsidRPr="00B20AE8" w:rsidRDefault="00C33A48" w:rsidP="0039402F">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015F88A0" w14:textId="77777777" w:rsidR="00C33A48" w:rsidRPr="00B20AE8" w:rsidRDefault="00C33A48"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49090438" w14:textId="77777777" w:rsidR="00C33A48" w:rsidRPr="00B20AE8" w:rsidRDefault="00C33A48" w:rsidP="0039402F">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14:paraId="79F3A49E" w14:textId="77777777" w:rsidR="00C33A48" w:rsidRPr="00B20AE8" w:rsidRDefault="00C33A48"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2FF499F"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6B814ED" w14:textId="77777777" w:rsidR="00C33A48" w:rsidRPr="00B20AE8" w:rsidRDefault="00C33A48" w:rsidP="0039402F">
            <w:pPr>
              <w:pStyle w:val="TAC"/>
            </w:pPr>
            <w:r w:rsidRPr="00B20AE8">
              <w:t>This is not applicable to BS operating in Band 42</w:t>
            </w:r>
          </w:p>
        </w:tc>
      </w:tr>
      <w:tr w:rsidR="004F339F" w:rsidRPr="00B20AE8" w14:paraId="07C7594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3D6B70" w14:textId="77777777" w:rsidR="00C33A48" w:rsidRPr="00B20AE8" w:rsidRDefault="00C33A48" w:rsidP="0039402F">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534F9D5D" w14:textId="77777777" w:rsidR="00C33A48" w:rsidRPr="00B20AE8" w:rsidRDefault="00C33A48" w:rsidP="0039402F">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3054C9B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FCB0530"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A92D382"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C91099"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8E866A" w14:textId="77777777" w:rsidR="00C33A48" w:rsidRPr="00B20AE8" w:rsidRDefault="00C33A48" w:rsidP="0039402F">
            <w:pPr>
              <w:pStyle w:val="TAC"/>
            </w:pPr>
          </w:p>
        </w:tc>
      </w:tr>
      <w:tr w:rsidR="004F339F" w:rsidRPr="00B20AE8" w14:paraId="177314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8477E" w14:textId="77777777" w:rsidR="00C33A48" w:rsidRPr="00B20AE8" w:rsidRDefault="00C33A48" w:rsidP="0039402F">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099B72AF" w14:textId="77777777" w:rsidR="00C33A48" w:rsidRPr="00B20AE8" w:rsidRDefault="00C33A48" w:rsidP="0039402F">
            <w:pPr>
              <w:pStyle w:val="TAC"/>
              <w:rPr>
                <w:lang w:eastAsia="zh-CN"/>
              </w:rPr>
            </w:pPr>
            <w:r w:rsidRPr="00B20AE8">
              <w:t>1850 - 191</w:t>
            </w:r>
            <w:r w:rsidRPr="00B20AE8">
              <w:rPr>
                <w:lang w:eastAsia="zh-CN"/>
              </w:rPr>
              <w:t>5</w:t>
            </w:r>
            <w:r w:rsidRPr="00B20AE8">
              <w:t xml:space="preserve"> MHz</w:t>
            </w:r>
          </w:p>
          <w:p w14:paraId="2B8B691C"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4C203B"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7D2EB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7697BA"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A75B3E"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164147F" w14:textId="77777777" w:rsidR="00C33A48" w:rsidRPr="00B20AE8" w:rsidRDefault="00C33A48" w:rsidP="0039402F">
            <w:pPr>
              <w:pStyle w:val="TAC"/>
            </w:pPr>
          </w:p>
        </w:tc>
      </w:tr>
      <w:tr w:rsidR="004F339F" w:rsidRPr="00B20AE8" w14:paraId="0FA89A6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4EF973D" w14:textId="77777777" w:rsidR="00C33A48" w:rsidRPr="00B20AE8" w:rsidRDefault="00C33A48" w:rsidP="0039402F">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689CD4F" w14:textId="77777777" w:rsidR="00C33A48" w:rsidRPr="00B20AE8" w:rsidRDefault="00C33A48" w:rsidP="0039402F">
            <w:pPr>
              <w:pStyle w:val="TAC"/>
              <w:rPr>
                <w:lang w:eastAsia="zh-CN"/>
              </w:rPr>
            </w:pPr>
            <w:r w:rsidRPr="00B20AE8">
              <w:rPr>
                <w:lang w:val="sv-SE"/>
              </w:rPr>
              <w:t>814</w:t>
            </w:r>
            <w:r w:rsidRPr="00B20AE8">
              <w:t xml:space="preserve"> - 849 MHz</w:t>
            </w:r>
          </w:p>
          <w:p w14:paraId="4F963AD9"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15C66EE"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0E598F8"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2A3A22"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6051499"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F42126" w14:textId="77777777" w:rsidR="00C33A48" w:rsidRPr="00B20AE8" w:rsidRDefault="00C33A48" w:rsidP="0039402F">
            <w:pPr>
              <w:pStyle w:val="TAC"/>
            </w:pPr>
          </w:p>
        </w:tc>
      </w:tr>
      <w:tr w:rsidR="004F339F" w:rsidRPr="00B20AE8" w14:paraId="04B76A0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834F6" w14:textId="77777777" w:rsidR="00C33A48" w:rsidRPr="00B20AE8" w:rsidRDefault="00C33A48" w:rsidP="0039402F">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5154AF83" w14:textId="77777777" w:rsidR="00C33A48" w:rsidRPr="00B20AE8" w:rsidRDefault="00C33A48" w:rsidP="0039402F">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38DE0EE1"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9EDA2DC"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C8D9295"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3D54F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F164DD" w14:textId="77777777" w:rsidR="00C33A48" w:rsidRPr="00B20AE8" w:rsidRDefault="00C33A48" w:rsidP="0039402F">
            <w:pPr>
              <w:pStyle w:val="TAC"/>
            </w:pPr>
          </w:p>
        </w:tc>
      </w:tr>
      <w:tr w:rsidR="004F339F" w:rsidRPr="00B20AE8" w14:paraId="5D76CDF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6B25B3" w14:textId="77777777" w:rsidR="00C33A48" w:rsidRPr="00B20AE8" w:rsidRDefault="00C33A48" w:rsidP="0039402F">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2891FC60" w14:textId="77777777" w:rsidR="00C33A48" w:rsidRPr="00B20AE8" w:rsidRDefault="00C33A48" w:rsidP="0039402F">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38BB92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24A010E"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C17364E"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18AF4FF" w14:textId="77777777" w:rsidR="00C33A48" w:rsidRPr="00B20AE8" w:rsidRDefault="00C33A48" w:rsidP="0039402F">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7AE5D059" w14:textId="77777777" w:rsidR="00C33A48" w:rsidRPr="00B20AE8" w:rsidRDefault="00C33A48" w:rsidP="0039402F">
            <w:pPr>
              <w:pStyle w:val="TAC"/>
            </w:pPr>
            <w:r w:rsidRPr="00B20AE8">
              <w:t>This is not applicable to BS operating in Band 44</w:t>
            </w:r>
          </w:p>
        </w:tc>
      </w:tr>
      <w:tr w:rsidR="004F339F" w:rsidRPr="00B20AE8" w14:paraId="590557A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C811F0" w14:textId="77777777" w:rsidR="00C33A48" w:rsidRPr="00B20AE8" w:rsidRDefault="00C33A48" w:rsidP="0039402F">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6364E72C" w14:textId="77777777" w:rsidR="00C33A48" w:rsidRPr="00B20AE8" w:rsidRDefault="00C33A48" w:rsidP="0039402F">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31056BA9"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80002B8"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3751BE4"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EBBEBDE" w14:textId="77777777" w:rsidR="00C33A48" w:rsidRPr="00B20AE8" w:rsidRDefault="00C33A48" w:rsidP="0039402F">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A548F2C" w14:textId="77777777" w:rsidR="00C33A48" w:rsidRPr="00B20AE8" w:rsidRDefault="00C33A48" w:rsidP="0039402F">
            <w:pPr>
              <w:pStyle w:val="TAC"/>
            </w:pPr>
            <w:r w:rsidRPr="00B20AE8">
              <w:t>This is not applicable to BS operating in Band 40</w:t>
            </w:r>
          </w:p>
        </w:tc>
      </w:tr>
      <w:tr w:rsidR="004F339F" w:rsidRPr="00B20AE8" w14:paraId="51FE38B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FDB16" w14:textId="77777777" w:rsidR="00C33A48" w:rsidRPr="00B20AE8" w:rsidRDefault="00C33A48" w:rsidP="0039402F">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E84B0C9" w14:textId="77777777" w:rsidR="00C33A48" w:rsidRPr="00B20AE8" w:rsidRDefault="00C33A48" w:rsidP="0039402F">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037EE80A"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698730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18140D0"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6A035A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37AD3F" w14:textId="77777777" w:rsidR="00C33A48" w:rsidRPr="00B20AE8" w:rsidRDefault="00C33A48" w:rsidP="0039402F">
            <w:pPr>
              <w:pStyle w:val="TAC"/>
            </w:pPr>
          </w:p>
        </w:tc>
      </w:tr>
      <w:tr w:rsidR="004F339F" w:rsidRPr="00B20AE8" w14:paraId="2BAEC16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D2441C" w14:textId="77777777" w:rsidR="00C33A48" w:rsidRPr="00B20AE8" w:rsidRDefault="00C33A48" w:rsidP="0039402F">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D8B9D2B" w14:textId="77777777" w:rsidR="00C33A48" w:rsidRPr="00B20AE8" w:rsidRDefault="00C33A48" w:rsidP="0039402F">
            <w:pPr>
              <w:pStyle w:val="TAC"/>
              <w:rPr>
                <w:lang w:eastAsia="zh-CN"/>
              </w:rPr>
            </w:pPr>
            <w:r w:rsidRPr="00B20AE8">
              <w:t>1900 - 1920 MHz</w:t>
            </w:r>
          </w:p>
          <w:p w14:paraId="301960E6"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8A72F1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0C5A560"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661390"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C09644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4F5930B7" w14:textId="77777777" w:rsidR="00C33A48" w:rsidRPr="00B20AE8" w:rsidRDefault="00C33A48" w:rsidP="0039402F">
            <w:pPr>
              <w:pStyle w:val="TAC"/>
              <w:rPr>
                <w:lang w:eastAsia="zh-CN"/>
              </w:rPr>
            </w:pPr>
            <w:r w:rsidRPr="00B20AE8">
              <w:t>This is not applicable to BS operating in Band 33</w:t>
            </w:r>
          </w:p>
        </w:tc>
      </w:tr>
      <w:tr w:rsidR="004F339F" w:rsidRPr="00B20AE8" w14:paraId="71398F3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3EA652" w14:textId="77777777" w:rsidR="00C33A48" w:rsidRPr="00B20AE8" w:rsidRDefault="00C33A48" w:rsidP="0039402F">
            <w:pPr>
              <w:pStyle w:val="TAC"/>
            </w:pPr>
            <w:r w:rsidRPr="00B20AE8">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007F7514" w14:textId="77777777" w:rsidR="00C33A48" w:rsidRPr="00B20AE8" w:rsidRDefault="00C33A48" w:rsidP="0039402F">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34BB393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D8EA842"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4D9B09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57C94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8D0E6F8" w14:textId="77777777" w:rsidR="00C33A48" w:rsidRPr="00B20AE8" w:rsidRDefault="00C33A48" w:rsidP="0039402F">
            <w:pPr>
              <w:pStyle w:val="TAC"/>
            </w:pPr>
            <w:r w:rsidRPr="00B20AE8">
              <w:t>This is not applicable to BS operating in Band 34</w:t>
            </w:r>
          </w:p>
        </w:tc>
      </w:tr>
      <w:tr w:rsidR="004F339F" w:rsidRPr="00B20AE8" w14:paraId="1E16AD7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376437" w14:textId="77777777" w:rsidR="00C33A48" w:rsidRPr="00B20AE8" w:rsidRDefault="00C33A48" w:rsidP="0039402F">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00C7B8F" w14:textId="77777777" w:rsidR="00C33A48" w:rsidRPr="00B20AE8" w:rsidRDefault="00C33A48" w:rsidP="0039402F">
            <w:pPr>
              <w:pStyle w:val="TAC"/>
              <w:rPr>
                <w:lang w:eastAsia="zh-CN"/>
              </w:rPr>
            </w:pPr>
            <w:r w:rsidRPr="00B20AE8">
              <w:t>1850 – 1910 MHz</w:t>
            </w:r>
          </w:p>
          <w:p w14:paraId="49ECCDCD"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CA01BCC"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5573148"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0A7EA2"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A8E0C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7C3D031" w14:textId="30844899" w:rsidR="00C33A48" w:rsidRPr="00B20AE8" w:rsidRDefault="00C33A48" w:rsidP="0039402F">
            <w:pPr>
              <w:pStyle w:val="TAC"/>
            </w:pPr>
            <w:r w:rsidRPr="00B20AE8">
              <w:t>This is not applicable to BS operating in Band</w:t>
            </w:r>
            <w:r w:rsidR="003D3C64">
              <w:t xml:space="preserve"> </w:t>
            </w:r>
            <w:r w:rsidRPr="00B20AE8">
              <w:t>35</w:t>
            </w:r>
          </w:p>
        </w:tc>
      </w:tr>
      <w:tr w:rsidR="004F339F" w:rsidRPr="00B20AE8" w14:paraId="222374F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0A4509" w14:textId="77777777" w:rsidR="00C33A48" w:rsidRPr="00B20AE8" w:rsidRDefault="00C33A48" w:rsidP="0039402F">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1007660E" w14:textId="77777777" w:rsidR="00C33A48" w:rsidRPr="00B20AE8" w:rsidRDefault="00C33A48" w:rsidP="0039402F">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6E2DD43"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84F135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A55C01"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C747B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E16F78C" w14:textId="77777777" w:rsidR="00C33A48" w:rsidRPr="00B20AE8" w:rsidRDefault="00C33A48" w:rsidP="0039402F">
            <w:pPr>
              <w:pStyle w:val="TAC"/>
            </w:pPr>
            <w:r w:rsidRPr="00B20AE8">
              <w:t>This is not applicable to BS operating in Band 2 and 36</w:t>
            </w:r>
          </w:p>
        </w:tc>
      </w:tr>
      <w:tr w:rsidR="004F339F" w:rsidRPr="00B20AE8" w14:paraId="1055B62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4A65DE" w14:textId="77777777" w:rsidR="00C33A48" w:rsidRPr="00B20AE8" w:rsidRDefault="00C33A48" w:rsidP="0039402F">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232DC73" w14:textId="77777777" w:rsidR="00C33A48" w:rsidRPr="00B20AE8" w:rsidRDefault="00C33A48" w:rsidP="0039402F">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044009B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7C14E1B"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DE241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1C899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77D70E8A" w14:textId="77777777" w:rsidR="00C33A48" w:rsidRPr="00B20AE8" w:rsidRDefault="00C33A48" w:rsidP="0039402F">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5713809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3AA182" w14:textId="77777777" w:rsidR="00C33A48" w:rsidRPr="00B20AE8" w:rsidRDefault="00C33A48" w:rsidP="0039402F">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3B52C4CE" w14:textId="77777777" w:rsidR="00C33A48" w:rsidRPr="00B20AE8" w:rsidRDefault="00C33A48" w:rsidP="0039402F">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7154DEBC"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FF1D293"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B282A0B"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EE1BD4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526A84E" w14:textId="77777777" w:rsidR="00C33A48" w:rsidRPr="00B20AE8" w:rsidRDefault="00C33A48" w:rsidP="0039402F">
            <w:pPr>
              <w:pStyle w:val="TAC"/>
            </w:pPr>
            <w:r w:rsidRPr="00B20AE8">
              <w:t>This is not applicable to BS operating in Band 38.</w:t>
            </w:r>
          </w:p>
        </w:tc>
      </w:tr>
      <w:tr w:rsidR="004F339F" w:rsidRPr="00B20AE8" w14:paraId="1C0DB8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38186A" w14:textId="77777777" w:rsidR="00C33A48" w:rsidRPr="00B20AE8" w:rsidRDefault="00C33A48" w:rsidP="0039402F">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5D0D56E6" w14:textId="637CD1B4" w:rsidR="00C33A48" w:rsidRPr="00B20AE8" w:rsidRDefault="00C33A48" w:rsidP="0039402F">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CB9ED4"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990CB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B89E9A7"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4D57A57" w14:textId="77777777" w:rsidR="00C33A48" w:rsidRPr="00B20AE8" w:rsidRDefault="00C33A48" w:rsidP="0039402F">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CC3512A" w14:textId="77777777" w:rsidR="00C33A48" w:rsidRPr="00B20AE8" w:rsidRDefault="00C33A48" w:rsidP="0039402F">
            <w:pPr>
              <w:pStyle w:val="TAC"/>
            </w:pPr>
            <w:r w:rsidRPr="00B20AE8">
              <w:t xml:space="preserve">This is not applicable to BS operating in Band </w:t>
            </w:r>
            <w:r w:rsidRPr="00B20AE8">
              <w:rPr>
                <w:lang w:eastAsia="zh-CN"/>
              </w:rPr>
              <w:t>33 and 39</w:t>
            </w:r>
          </w:p>
        </w:tc>
      </w:tr>
      <w:tr w:rsidR="004F339F" w:rsidRPr="00B20AE8" w14:paraId="483EA5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561B8ED" w14:textId="77777777" w:rsidR="00C33A48" w:rsidRPr="00B20AE8" w:rsidRDefault="00C33A48" w:rsidP="0039402F">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210041DA" w14:textId="34C8E765" w:rsidR="00C33A48" w:rsidRPr="00B20AE8" w:rsidRDefault="00C33A48" w:rsidP="0039402F">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1EB154C"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9CDAED"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6879987"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B19AB4D"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2CDB251" w14:textId="77777777" w:rsidR="00C33A48" w:rsidRPr="00B20AE8" w:rsidRDefault="00C33A48" w:rsidP="0039402F">
            <w:pPr>
              <w:pStyle w:val="TAC"/>
            </w:pPr>
            <w:r w:rsidRPr="00B20AE8">
              <w:t xml:space="preserve">This is not applicable to BS operating in Band 30 or </w:t>
            </w:r>
            <w:r w:rsidRPr="00B20AE8">
              <w:rPr>
                <w:lang w:eastAsia="zh-CN"/>
              </w:rPr>
              <w:t>40</w:t>
            </w:r>
          </w:p>
        </w:tc>
      </w:tr>
      <w:tr w:rsidR="004F339F" w:rsidRPr="00B20AE8" w14:paraId="23C7FF7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58F0BD" w14:textId="77777777" w:rsidR="00C33A48" w:rsidRPr="00B20AE8" w:rsidRDefault="00C33A48" w:rsidP="0039402F">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3D18541C" w14:textId="5E677F8C" w:rsidR="00C33A48" w:rsidRPr="00B20AE8" w:rsidRDefault="00C33A48" w:rsidP="0039402F">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95F7AA7"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EF1599F"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07F364"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1119DF"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031A51FD" w14:textId="77777777" w:rsidR="00C33A48" w:rsidRPr="00B20AE8" w:rsidRDefault="00C33A48" w:rsidP="0039402F">
            <w:pPr>
              <w:pStyle w:val="TAC"/>
            </w:pPr>
            <w:r w:rsidRPr="00B20AE8">
              <w:t xml:space="preserve">This is not applicable to BS operating in Band </w:t>
            </w:r>
            <w:r w:rsidRPr="00B20AE8">
              <w:rPr>
                <w:lang w:eastAsia="zh-CN"/>
              </w:rPr>
              <w:t>41</w:t>
            </w:r>
          </w:p>
        </w:tc>
      </w:tr>
      <w:tr w:rsidR="004F339F" w:rsidRPr="00B20AE8" w14:paraId="05EF35A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9F9C85" w14:textId="77777777" w:rsidR="00C33A48" w:rsidRPr="00B20AE8" w:rsidRDefault="00C33A48" w:rsidP="0039402F">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447E91" w14:textId="77777777" w:rsidR="00C33A48" w:rsidRPr="00B20AE8" w:rsidRDefault="00C33A48" w:rsidP="0039402F">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6B8823B" w14:textId="77777777" w:rsidR="00C33A48" w:rsidRPr="00B20AE8" w:rsidRDefault="00C33A48"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0F68C716" w14:textId="77777777" w:rsidR="00C33A48" w:rsidRPr="00B20AE8" w:rsidRDefault="00C33A48"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41AA4C91" w14:textId="77777777" w:rsidR="00C33A48" w:rsidRPr="00B20AE8" w:rsidRDefault="00C33A48"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3D482BA5"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4BF3209" w14:textId="77777777" w:rsidR="00C33A48" w:rsidRPr="00B20AE8" w:rsidRDefault="00C33A48" w:rsidP="0039402F">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29EC2D5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E8F100" w14:textId="77777777" w:rsidR="00C33A48" w:rsidRPr="00B20AE8" w:rsidRDefault="00C33A48" w:rsidP="0039402F">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772577B" w14:textId="77777777" w:rsidR="00C33A48" w:rsidRPr="00B20AE8" w:rsidRDefault="00C33A48" w:rsidP="0039402F">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3892D24A" w14:textId="77777777" w:rsidR="00C33A48" w:rsidRPr="00B20AE8" w:rsidRDefault="00C33A48"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739A3B18" w14:textId="77777777" w:rsidR="00C33A48" w:rsidRPr="00B20AE8" w:rsidRDefault="00C33A48"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7ED9FC3B" w14:textId="77777777" w:rsidR="00C33A48" w:rsidRPr="00B20AE8" w:rsidRDefault="00C33A48"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BAE4EA9"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390C5A2C" w14:textId="77777777" w:rsidR="00C33A48" w:rsidRPr="00B20AE8" w:rsidRDefault="00C33A48" w:rsidP="0039402F">
            <w:pPr>
              <w:pStyle w:val="TAC"/>
            </w:pPr>
            <w:r w:rsidRPr="00B20AE8">
              <w:t xml:space="preserve">This is not applicable to BS operating in Band 42 or </w:t>
            </w:r>
            <w:r w:rsidRPr="00B20AE8">
              <w:rPr>
                <w:lang w:eastAsia="zh-CN"/>
              </w:rPr>
              <w:t>43</w:t>
            </w:r>
          </w:p>
        </w:tc>
      </w:tr>
      <w:tr w:rsidR="004F339F" w:rsidRPr="00B20AE8" w14:paraId="2138548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49436E6" w14:textId="77777777" w:rsidR="00C33A48" w:rsidRPr="00B20AE8" w:rsidRDefault="00C33A48" w:rsidP="0039402F">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250AFCA8" w14:textId="77777777" w:rsidR="00C33A48" w:rsidRPr="00B20AE8" w:rsidRDefault="00C33A48" w:rsidP="0039402F">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18B9079"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324AD2"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6D4476"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0E84B7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AA403F3" w14:textId="77777777" w:rsidR="00C33A48" w:rsidRPr="00B20AE8" w:rsidRDefault="00C33A48" w:rsidP="0039402F">
            <w:pPr>
              <w:pStyle w:val="TAC"/>
            </w:pPr>
            <w:r w:rsidRPr="00B20AE8">
              <w:t>This is not applicable to BS operating in Band 28 or 44</w:t>
            </w:r>
          </w:p>
        </w:tc>
      </w:tr>
      <w:tr w:rsidR="004F339F" w:rsidRPr="00B20AE8" w14:paraId="4EDC6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0F6AF4" w14:textId="77777777" w:rsidR="00C33A48" w:rsidRPr="00B20AE8" w:rsidRDefault="00C33A48" w:rsidP="0039402F">
            <w:pPr>
              <w:pStyle w:val="TAC"/>
              <w:rPr>
                <w:lang w:eastAsia="zh-CN"/>
              </w:rPr>
            </w:pPr>
            <w:r w:rsidRPr="00B20AE8">
              <w:t>E-UTRA Band 4</w:t>
            </w:r>
            <w:r w:rsidRPr="00B20AE8">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2F86D70D" w14:textId="77777777" w:rsidR="00C33A48" w:rsidRPr="00B20AE8" w:rsidRDefault="00C33A48" w:rsidP="0039402F">
            <w:pPr>
              <w:pStyle w:val="TAC"/>
              <w:rPr>
                <w:lang w:eastAsia="zh-CN"/>
              </w:rPr>
            </w:pPr>
            <w:r w:rsidRPr="00B20AE8">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62F4E157"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75BBB7"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AF580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D04096"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74A77A3" w14:textId="77777777" w:rsidR="00C33A48" w:rsidRPr="00B20AE8" w:rsidRDefault="00C33A48" w:rsidP="0039402F">
            <w:pPr>
              <w:pStyle w:val="TAC"/>
              <w:rPr>
                <w:lang w:eastAsia="zh-CN"/>
              </w:rPr>
            </w:pPr>
            <w:r w:rsidRPr="00B20AE8">
              <w:t xml:space="preserve">This is not applicable to BS operating in Band </w:t>
            </w:r>
            <w:r w:rsidRPr="00B20AE8">
              <w:rPr>
                <w:lang w:eastAsia="zh-CN"/>
              </w:rPr>
              <w:t>45</w:t>
            </w:r>
          </w:p>
        </w:tc>
      </w:tr>
      <w:tr w:rsidR="004F339F" w:rsidRPr="00B20AE8" w14:paraId="22D7FD0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7F8587C" w14:textId="77777777" w:rsidR="005A0728" w:rsidRPr="00B20AE8" w:rsidRDefault="005A0728" w:rsidP="0039402F">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0D678B9B" w14:textId="77777777" w:rsidR="005A0728" w:rsidRPr="00B20AE8" w:rsidRDefault="005A0728" w:rsidP="0039402F">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586364D7" w14:textId="77777777" w:rsidR="005A0728" w:rsidRPr="00B20AE8" w:rsidRDefault="005A0728" w:rsidP="0039402F">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8207A66" w14:textId="77777777" w:rsidR="005A0728" w:rsidRPr="00B20AE8" w:rsidRDefault="005A0728" w:rsidP="0039402F">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1048348" w14:textId="77777777" w:rsidR="005A0728" w:rsidRPr="00B20AE8" w:rsidRDefault="005A0728"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752D2E1B" w14:textId="77777777" w:rsidR="005A0728" w:rsidRPr="00B20AE8" w:rsidRDefault="005A0728"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4EB08D" w14:textId="77777777" w:rsidR="005A0728" w:rsidRPr="00B20AE8" w:rsidRDefault="005A0728" w:rsidP="0039402F">
            <w:pPr>
              <w:pStyle w:val="TAC"/>
              <w:rPr>
                <w:szCs w:val="18"/>
              </w:rPr>
            </w:pPr>
            <w:r w:rsidRPr="00B20AE8">
              <w:t>This is not applicable to BS operating in Band 42, 43, 48</w:t>
            </w:r>
          </w:p>
        </w:tc>
      </w:tr>
      <w:tr w:rsidR="004F339F" w:rsidRPr="00B20AE8" w14:paraId="05D288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137772" w14:textId="77777777" w:rsidR="005A0728" w:rsidRPr="00B20AE8" w:rsidRDefault="005A0728" w:rsidP="0039402F">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2CDA3232" w14:textId="77777777" w:rsidR="005A0728" w:rsidRPr="00B20AE8" w:rsidRDefault="005A0728" w:rsidP="0039402F">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9C48394" w14:textId="77777777" w:rsidR="005A0728" w:rsidRPr="00B20AE8" w:rsidRDefault="005A0728" w:rsidP="0039402F">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12F88F53" w14:textId="77777777" w:rsidR="005A0728" w:rsidRPr="00B20AE8" w:rsidRDefault="005A0728" w:rsidP="0039402F">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649F0C5C" w14:textId="77777777" w:rsidR="005A0728" w:rsidRPr="00B20AE8" w:rsidRDefault="005A0728"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4AA21E1" w14:textId="77777777" w:rsidR="005A0728" w:rsidRPr="00B20AE8" w:rsidRDefault="005A0728"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E28343" w14:textId="77777777" w:rsidR="005A0728" w:rsidRPr="00B20AE8" w:rsidRDefault="005A0728" w:rsidP="0039402F">
            <w:pPr>
              <w:pStyle w:val="TAC"/>
              <w:rPr>
                <w:szCs w:val="18"/>
              </w:rPr>
            </w:pPr>
            <w:r w:rsidRPr="00B20AE8">
              <w:t>This is not applicable to BS operating in Band 42, 43, 48</w:t>
            </w:r>
          </w:p>
        </w:tc>
      </w:tr>
      <w:tr w:rsidR="004F339F" w:rsidRPr="00B20AE8" w14:paraId="5F827A0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8DD4D95" w14:textId="77777777" w:rsidR="005A0728" w:rsidRPr="00B20AE8" w:rsidRDefault="005A0728" w:rsidP="0039402F">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CF655DF" w14:textId="77777777" w:rsidR="005A0728" w:rsidRPr="00B20AE8" w:rsidRDefault="005A0728" w:rsidP="0039402F">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714938E1" w14:textId="77777777" w:rsidR="005A0728" w:rsidRPr="00B20AE8" w:rsidRDefault="005A072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21180D05" w14:textId="77777777" w:rsidR="005A0728" w:rsidRPr="00B20AE8" w:rsidRDefault="005A072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32B84744" w14:textId="77777777" w:rsidR="005A0728" w:rsidRPr="00B20AE8" w:rsidRDefault="005A072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6292DC5C" w14:textId="77777777" w:rsidR="005A0728" w:rsidRPr="00B20AE8" w:rsidRDefault="005A0728"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1C9B66" w14:textId="77777777" w:rsidR="005A0728" w:rsidRPr="00B20AE8" w:rsidRDefault="005A0728" w:rsidP="0039402F">
            <w:pPr>
              <w:pStyle w:val="TAC"/>
              <w:rPr>
                <w:szCs w:val="18"/>
              </w:rPr>
            </w:pPr>
            <w:r w:rsidRPr="00B20AE8">
              <w:t>This is not applicable to BS operating in Band 11, 21, 32, 51, n51, 74</w:t>
            </w:r>
          </w:p>
        </w:tc>
      </w:tr>
      <w:tr w:rsidR="004F339F" w:rsidRPr="00B20AE8" w14:paraId="425E352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2B9181C5" w14:textId="77777777" w:rsidR="005A0728" w:rsidRPr="00B20AE8" w:rsidRDefault="005A0728" w:rsidP="0039402F">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82C20C3" w14:textId="77777777" w:rsidR="005A0728" w:rsidRPr="00B20AE8" w:rsidRDefault="005A0728" w:rsidP="0039402F">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1FF1832D" w14:textId="77777777" w:rsidR="005A0728" w:rsidRPr="00B20AE8" w:rsidRDefault="005A0728" w:rsidP="0039402F">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0F4220E1" w14:textId="77777777" w:rsidR="005A0728" w:rsidRPr="00B20AE8" w:rsidRDefault="005A0728" w:rsidP="0039402F">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76F40ECF" w14:textId="77777777" w:rsidR="005A0728" w:rsidRPr="00B20AE8" w:rsidRDefault="005A072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0BE90873" w14:textId="77777777" w:rsidR="005A0728" w:rsidRPr="00B20AE8" w:rsidRDefault="005A0728"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F5D0F7" w14:textId="77777777" w:rsidR="005A0728" w:rsidRPr="00B20AE8" w:rsidRDefault="005A0728" w:rsidP="0039402F">
            <w:pPr>
              <w:pStyle w:val="TAC"/>
              <w:rPr>
                <w:szCs w:val="18"/>
              </w:rPr>
            </w:pPr>
            <w:r w:rsidRPr="00B20AE8">
              <w:t>This is not applicable to BS operating in Band</w:t>
            </w:r>
            <w:r w:rsidRPr="00B20AE8">
              <w:rPr>
                <w:rFonts w:eastAsia="SimSun"/>
              </w:rPr>
              <w:t xml:space="preserve"> 50</w:t>
            </w:r>
          </w:p>
        </w:tc>
      </w:tr>
      <w:tr w:rsidR="004F339F" w:rsidRPr="00B20AE8" w14:paraId="62A9595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3329CD18" w14:textId="77777777" w:rsidR="005A0728" w:rsidRPr="00B20AE8" w:rsidRDefault="005A0728" w:rsidP="0039402F">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14:paraId="65ADE6D6" w14:textId="77777777" w:rsidR="005A0728" w:rsidRPr="00B20AE8" w:rsidRDefault="005A0728" w:rsidP="0039402F">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14:paraId="5B7D86C4" w14:textId="77777777" w:rsidR="005A0728" w:rsidRPr="00B20AE8" w:rsidRDefault="005A0728" w:rsidP="0039402F">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9A80409" w14:textId="77777777" w:rsidR="005A0728" w:rsidRPr="00B20AE8" w:rsidRDefault="005A0728" w:rsidP="0039402F">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3DAFD09F" w14:textId="77777777" w:rsidR="005A0728" w:rsidRPr="00B20AE8" w:rsidRDefault="005A0728"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1CE32746" w14:textId="77777777" w:rsidR="005A0728" w:rsidRPr="00B20AE8" w:rsidRDefault="005A0728" w:rsidP="0039402F">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51667528" w14:textId="77777777" w:rsidR="005A0728" w:rsidRPr="00B20AE8" w:rsidRDefault="005A0728" w:rsidP="0039402F">
            <w:pPr>
              <w:pStyle w:val="TAC"/>
              <w:rPr>
                <w:szCs w:val="18"/>
              </w:rPr>
            </w:pPr>
            <w:r w:rsidRPr="00B20AE8">
              <w:rPr>
                <w:lang w:eastAsia="ko-KR"/>
              </w:rPr>
              <w:t xml:space="preserve">This is not applicable to BS operating in Band </w:t>
            </w:r>
            <w:r w:rsidRPr="00B20AE8">
              <w:t>42 or 52</w:t>
            </w:r>
          </w:p>
        </w:tc>
      </w:tr>
      <w:tr w:rsidR="004F339F" w:rsidRPr="00B20AE8" w14:paraId="5B7AC9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D66330" w14:textId="77777777" w:rsidR="00C33A48" w:rsidRPr="00B20AE8" w:rsidRDefault="00C33A48" w:rsidP="0039402F">
            <w:pPr>
              <w:pStyle w:val="TAC"/>
            </w:pPr>
            <w:r w:rsidRPr="00B20AE8">
              <w:t>E-UTRA Band 65</w:t>
            </w:r>
          </w:p>
        </w:tc>
        <w:tc>
          <w:tcPr>
            <w:tcW w:w="1276" w:type="dxa"/>
            <w:tcBorders>
              <w:top w:val="single" w:sz="4" w:space="0" w:color="auto"/>
              <w:left w:val="single" w:sz="4" w:space="0" w:color="auto"/>
              <w:bottom w:val="single" w:sz="4" w:space="0" w:color="auto"/>
              <w:right w:val="single" w:sz="4" w:space="0" w:color="auto"/>
            </w:tcBorders>
          </w:tcPr>
          <w:p w14:paraId="5CA7DB76" w14:textId="77777777" w:rsidR="00C33A48" w:rsidRPr="00B20AE8" w:rsidRDefault="00C33A48" w:rsidP="0039402F">
            <w:pPr>
              <w:pStyle w:val="TAC"/>
              <w:rPr>
                <w:lang w:eastAsia="zh-CN"/>
              </w:rPr>
            </w:pPr>
            <w:r w:rsidRPr="00B20AE8">
              <w:t>1920 - 2010 MHz</w:t>
            </w:r>
          </w:p>
          <w:p w14:paraId="2E9B3275"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2EB7E4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5775F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954F287"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E8D34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0FE010A" w14:textId="77777777" w:rsidR="00C33A48" w:rsidRPr="00B20AE8" w:rsidRDefault="00C33A48" w:rsidP="0039402F">
            <w:pPr>
              <w:pStyle w:val="TAC"/>
            </w:pPr>
          </w:p>
        </w:tc>
      </w:tr>
      <w:tr w:rsidR="004F339F" w:rsidRPr="00B20AE8" w14:paraId="3879AA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A27015" w14:textId="77777777" w:rsidR="00C33A48" w:rsidRPr="00B20AE8" w:rsidRDefault="00C33A48" w:rsidP="0039402F">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14:paraId="42B29252" w14:textId="77777777" w:rsidR="00C33A48" w:rsidRPr="00B20AE8" w:rsidRDefault="00C33A48" w:rsidP="0039402F">
            <w:pPr>
              <w:pStyle w:val="TAC"/>
              <w:rPr>
                <w:lang w:eastAsia="zh-CN"/>
              </w:rPr>
            </w:pPr>
            <w:r w:rsidRPr="00B20AE8">
              <w:t>1710 – 1780 MHz</w:t>
            </w:r>
          </w:p>
          <w:p w14:paraId="57A43292"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13502A0"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B28A11"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679520"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D0DCA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AD6EA0" w14:textId="77777777" w:rsidR="00C33A48" w:rsidRPr="00B20AE8" w:rsidRDefault="00C33A48" w:rsidP="0039402F">
            <w:pPr>
              <w:pStyle w:val="TAC"/>
            </w:pPr>
          </w:p>
        </w:tc>
      </w:tr>
      <w:tr w:rsidR="004F339F" w:rsidRPr="00B20AE8" w14:paraId="282F575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9FCFF2" w14:textId="77777777" w:rsidR="00C33A48" w:rsidRPr="00B20AE8" w:rsidRDefault="00C33A48" w:rsidP="0039402F">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43F93C13" w14:textId="77777777" w:rsidR="00C33A48" w:rsidRPr="00B20AE8" w:rsidRDefault="00C33A48" w:rsidP="0039402F">
            <w:pPr>
              <w:pStyle w:val="TAC"/>
              <w:rPr>
                <w:lang w:eastAsia="zh-CN"/>
              </w:rPr>
            </w:pPr>
            <w:r w:rsidRPr="00B20AE8">
              <w:t>698 – 728 MHz</w:t>
            </w:r>
          </w:p>
          <w:p w14:paraId="4B82717B"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6484795"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EF1F67"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94B16C"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67519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EB17055" w14:textId="77777777" w:rsidR="00C33A48" w:rsidRPr="00B20AE8" w:rsidRDefault="00C33A48" w:rsidP="0039402F">
            <w:pPr>
              <w:pStyle w:val="TAC"/>
            </w:pPr>
          </w:p>
        </w:tc>
      </w:tr>
      <w:tr w:rsidR="004F339F" w:rsidRPr="00B20AE8" w14:paraId="1C1153D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36F5E1" w14:textId="21744D39" w:rsidR="00C33A48" w:rsidRPr="00B20AE8" w:rsidRDefault="00D645DC" w:rsidP="0039402F">
            <w:pPr>
              <w:pStyle w:val="TAC"/>
              <w:rPr>
                <w:lang w:val="sv-SE"/>
              </w:rPr>
            </w:pPr>
            <w:r>
              <w:rPr>
                <w:lang w:val="sv-SE"/>
              </w:rPr>
              <w:t>E-UTRA Band 70</w:t>
            </w:r>
            <w:r>
              <w:t xml:space="preserve">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46839EF1" w14:textId="77777777" w:rsidR="00C33A48" w:rsidRPr="00B20AE8" w:rsidRDefault="00C33A48" w:rsidP="0039402F">
            <w:pPr>
              <w:pStyle w:val="TAC"/>
              <w:rPr>
                <w:lang w:eastAsia="zh-CN"/>
              </w:rPr>
            </w:pPr>
            <w:r w:rsidRPr="00B20AE8">
              <w:t>1695 – 1710 MHz</w:t>
            </w:r>
          </w:p>
          <w:p w14:paraId="42755419"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8270A"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16E69F2"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E35569"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507796"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08722F" w14:textId="77777777" w:rsidR="00C33A48" w:rsidRPr="00B20AE8" w:rsidRDefault="00C33A48" w:rsidP="0039402F">
            <w:pPr>
              <w:pStyle w:val="TAC"/>
            </w:pPr>
          </w:p>
        </w:tc>
      </w:tr>
      <w:tr w:rsidR="004F339F" w:rsidRPr="00B20AE8" w14:paraId="15A5845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FCAF024" w14:textId="77777777" w:rsidR="00F67CAF" w:rsidRPr="00B20AE8" w:rsidRDefault="00F67CAF" w:rsidP="0039402F">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076B9163" w14:textId="77777777" w:rsidR="00F67CAF" w:rsidRPr="00B20AE8" w:rsidRDefault="00F67CAF" w:rsidP="0039402F">
            <w:pPr>
              <w:pStyle w:val="TAC"/>
            </w:pPr>
            <w:r w:rsidRPr="00B20AE8">
              <w:t>663 – 698 MHz</w:t>
            </w:r>
          </w:p>
          <w:p w14:paraId="44B5438E" w14:textId="77777777" w:rsidR="00F67CAF" w:rsidRPr="00B20AE8" w:rsidRDefault="00F67CAF"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ED6816"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6BF1B76"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C8D674B"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C07187"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CD0143F" w14:textId="77777777" w:rsidR="00F67CAF" w:rsidRPr="00B20AE8" w:rsidRDefault="00F67CAF" w:rsidP="0039402F">
            <w:pPr>
              <w:pStyle w:val="TAC"/>
            </w:pPr>
          </w:p>
        </w:tc>
      </w:tr>
      <w:tr w:rsidR="004F339F" w:rsidRPr="00B20AE8" w14:paraId="2F25BF9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D1B939" w14:textId="77777777" w:rsidR="00F67CAF" w:rsidRPr="00B20AE8" w:rsidRDefault="00F67CAF" w:rsidP="0039402F">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DBB701C" w14:textId="77777777" w:rsidR="00F67CAF" w:rsidRPr="00B20AE8" w:rsidRDefault="00F67CAF" w:rsidP="0039402F">
            <w:pPr>
              <w:pStyle w:val="TAC"/>
            </w:pPr>
            <w:r w:rsidRPr="00B20AE8">
              <w:t>451 – 456 MHz</w:t>
            </w:r>
          </w:p>
          <w:p w14:paraId="2AC8C90D" w14:textId="77777777" w:rsidR="00F67CAF" w:rsidRPr="00B20AE8" w:rsidRDefault="00F67CAF"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5BA42"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575B34"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752C304"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10443A"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161B65" w14:textId="77777777" w:rsidR="00F67CAF" w:rsidRPr="00B20AE8" w:rsidRDefault="00F67CAF" w:rsidP="0039402F">
            <w:pPr>
              <w:pStyle w:val="TAC"/>
            </w:pPr>
          </w:p>
        </w:tc>
      </w:tr>
      <w:tr w:rsidR="004F339F" w:rsidRPr="00B20AE8" w14:paraId="0BBF7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34E6A4" w14:textId="77777777" w:rsidR="00F67CAF" w:rsidRPr="00B20AE8" w:rsidRDefault="00F67CAF" w:rsidP="0039402F">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4680FE0A" w14:textId="77777777" w:rsidR="00F67CAF" w:rsidRPr="00B20AE8" w:rsidRDefault="00F67CAF" w:rsidP="0039402F">
            <w:pPr>
              <w:pStyle w:val="TAC"/>
            </w:pPr>
            <w:r w:rsidRPr="00B20AE8">
              <w:t>450 – 455 MHz</w:t>
            </w:r>
          </w:p>
          <w:p w14:paraId="5D9EA504" w14:textId="77777777" w:rsidR="00F67CAF" w:rsidRPr="00B20AE8" w:rsidRDefault="00F67CAF"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D6D0F"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BDB3CA"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7A70FF8"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F1C70CA"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1FCB1B" w14:textId="77777777" w:rsidR="00F67CAF" w:rsidRPr="00B20AE8" w:rsidRDefault="00F67CAF" w:rsidP="0039402F">
            <w:pPr>
              <w:pStyle w:val="TAC"/>
            </w:pPr>
          </w:p>
        </w:tc>
      </w:tr>
      <w:tr w:rsidR="004F339F" w:rsidRPr="00B20AE8" w14:paraId="3CAA6D5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3195A4" w14:textId="77777777" w:rsidR="00F67CAF" w:rsidRPr="00B20AE8" w:rsidRDefault="00F67CAF" w:rsidP="0039402F">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48469490" w14:textId="77777777" w:rsidR="00F67CAF" w:rsidRPr="00B20AE8" w:rsidRDefault="00F67CAF" w:rsidP="0039402F">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56BE25F0"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248EB"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744C51"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FA09D50"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FBFD064" w14:textId="77777777" w:rsidR="00F67CAF" w:rsidRPr="00B20AE8" w:rsidRDefault="00F67CAF" w:rsidP="0039402F">
            <w:pPr>
              <w:pStyle w:val="TAC"/>
            </w:pPr>
            <w:r w:rsidRPr="00B20AE8">
              <w:t>This is not applicable to BS operating in Band 50, 51</w:t>
            </w:r>
          </w:p>
        </w:tc>
      </w:tr>
      <w:tr w:rsidR="004F339F" w:rsidRPr="00B20AE8" w14:paraId="0098BC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13244E0" w14:textId="77777777" w:rsidR="00F67CAF" w:rsidRPr="00B20AE8" w:rsidRDefault="00F67CAF" w:rsidP="0039402F">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30893924" w14:textId="77777777" w:rsidR="00F67CAF" w:rsidRPr="00B20AE8" w:rsidRDefault="00F67CAF" w:rsidP="0039402F">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1B61E5FC" w14:textId="77777777" w:rsidR="00F67CAF" w:rsidRPr="00B20AE8" w:rsidRDefault="00F67CAF"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15C0A81A" w14:textId="77777777" w:rsidR="00F67CAF" w:rsidRPr="00B20AE8" w:rsidRDefault="00F67CAF"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1AFD9FBA" w14:textId="77777777" w:rsidR="00F67CAF" w:rsidRPr="00B20AE8" w:rsidRDefault="00F67CAF"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EE5517B"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7383EC" w14:textId="77777777" w:rsidR="00F67CAF" w:rsidRPr="00B20AE8" w:rsidRDefault="00F67CAF" w:rsidP="0039402F">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14:paraId="0AC903F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962D76" w14:textId="77777777" w:rsidR="00F67CAF" w:rsidRPr="00B20AE8" w:rsidRDefault="00F67CAF" w:rsidP="0039402F">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625B10FC" w14:textId="77777777" w:rsidR="00F67CAF" w:rsidRPr="00B20AE8" w:rsidRDefault="00F67CAF" w:rsidP="0039402F">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5AA7885C" w14:textId="77777777" w:rsidR="00F67CAF" w:rsidRPr="00B20AE8" w:rsidRDefault="00F67CAF"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68271214" w14:textId="77777777" w:rsidR="00F67CAF" w:rsidRPr="00B20AE8" w:rsidRDefault="00F67CAF"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3DED6F3E" w14:textId="77777777" w:rsidR="00F67CAF" w:rsidRPr="00B20AE8" w:rsidRDefault="00F67CAF"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58D17F87"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8164E5B" w14:textId="77777777" w:rsidR="00F67CAF" w:rsidRPr="00B20AE8" w:rsidRDefault="00F67CAF" w:rsidP="0039402F">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14:paraId="400EC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AA5EAB" w14:textId="77777777" w:rsidR="00F67CAF" w:rsidRPr="00B20AE8" w:rsidRDefault="00F67CAF" w:rsidP="0039402F">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0EFE9F97" w14:textId="77777777" w:rsidR="00F67CAF" w:rsidRPr="00B20AE8" w:rsidRDefault="00F67CAF" w:rsidP="0039402F">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14:paraId="593D12AF" w14:textId="77777777" w:rsidR="00F67CAF" w:rsidRPr="00B20AE8" w:rsidRDefault="00F67CAF" w:rsidP="0039402F">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14:paraId="1702B192" w14:textId="77777777" w:rsidR="00F67CAF" w:rsidRPr="00B20AE8" w:rsidRDefault="00F67CAF" w:rsidP="0039402F">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14:paraId="5D62FA64" w14:textId="77777777" w:rsidR="00F67CAF" w:rsidRPr="00B20AE8" w:rsidRDefault="00F67CAF" w:rsidP="0039402F">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14:paraId="392CABB1"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C36538" w14:textId="77777777" w:rsidR="00F67CAF" w:rsidRPr="00B20AE8" w:rsidRDefault="00F67CAF" w:rsidP="0039402F">
            <w:pPr>
              <w:pStyle w:val="TAC"/>
            </w:pPr>
          </w:p>
        </w:tc>
      </w:tr>
      <w:tr w:rsidR="004F339F" w:rsidRPr="00B20AE8" w14:paraId="166CDC2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E1D5FA" w14:textId="77777777" w:rsidR="006F0C62" w:rsidRPr="00B20AE8" w:rsidRDefault="006F0C62" w:rsidP="0039402F">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1FDA8827" w14:textId="77777777" w:rsidR="006F0C62" w:rsidRPr="00B20AE8" w:rsidRDefault="006F0C62" w:rsidP="0039402F">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1DA5F9B7"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369A824"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642B92"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E84640"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1DBC04A" w14:textId="77777777" w:rsidR="006F0C62" w:rsidRPr="00B20AE8" w:rsidRDefault="006F0C62" w:rsidP="0039402F">
            <w:pPr>
              <w:pStyle w:val="TAC"/>
            </w:pPr>
          </w:p>
        </w:tc>
      </w:tr>
      <w:tr w:rsidR="004F339F" w:rsidRPr="00B20AE8" w14:paraId="0A8EE1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47AFF1" w14:textId="77777777" w:rsidR="006F0C62" w:rsidRPr="00B20AE8" w:rsidRDefault="006F0C62" w:rsidP="0039402F">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7E35AB94" w14:textId="77777777" w:rsidR="006F0C62" w:rsidRPr="00B20AE8" w:rsidRDefault="006F0C62" w:rsidP="0039402F">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6C0456B5"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7F4706"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4B954"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D680A3"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511E51A" w14:textId="77777777" w:rsidR="006F0C62" w:rsidRPr="00B20AE8" w:rsidRDefault="006F0C62" w:rsidP="0039402F">
            <w:pPr>
              <w:pStyle w:val="TAC"/>
            </w:pPr>
          </w:p>
        </w:tc>
      </w:tr>
      <w:tr w:rsidR="004F339F" w:rsidRPr="00B20AE8" w14:paraId="4762212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7D0B06" w14:textId="77777777" w:rsidR="006F0C62" w:rsidRPr="00B20AE8" w:rsidRDefault="006F0C62" w:rsidP="0039402F">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261CB02F" w14:textId="77777777" w:rsidR="006F0C62" w:rsidRPr="00B20AE8" w:rsidRDefault="006F0C62" w:rsidP="0039402F">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359FCE19"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EB25273"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11D68D"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60B1B9"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8EB928" w14:textId="77777777" w:rsidR="006F0C62" w:rsidRPr="00B20AE8" w:rsidRDefault="006F0C62" w:rsidP="0039402F">
            <w:pPr>
              <w:pStyle w:val="TAC"/>
            </w:pPr>
          </w:p>
        </w:tc>
      </w:tr>
      <w:tr w:rsidR="004F339F" w:rsidRPr="00B20AE8" w14:paraId="315E239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9EA50B" w14:textId="77777777" w:rsidR="006F0C62" w:rsidRPr="00B20AE8" w:rsidRDefault="006F0C62" w:rsidP="0039402F">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532E6299" w14:textId="77777777" w:rsidR="006F0C62" w:rsidRPr="00B20AE8" w:rsidRDefault="006F0C62" w:rsidP="0039402F">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35896BFD"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4008BAB"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FB1941"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304AF73"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CBAAA4" w14:textId="77777777" w:rsidR="006F0C62" w:rsidRPr="00B20AE8" w:rsidRDefault="006F0C62" w:rsidP="0039402F">
            <w:pPr>
              <w:pStyle w:val="TAC"/>
            </w:pPr>
          </w:p>
        </w:tc>
      </w:tr>
      <w:tr w:rsidR="004F339F" w:rsidRPr="00B20AE8" w14:paraId="5D725AF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87C1FB" w14:textId="77777777" w:rsidR="006F0C62" w:rsidRPr="00B20AE8" w:rsidRDefault="006F0C62" w:rsidP="0039402F">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0A296C2A" w14:textId="77777777" w:rsidR="006F0C62" w:rsidRPr="00B20AE8" w:rsidRDefault="006F0C62" w:rsidP="0039402F">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722740A6"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6E825C0"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2FD23EB"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457E129"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A65C639" w14:textId="77777777" w:rsidR="006F0C62" w:rsidRPr="00B20AE8" w:rsidRDefault="006F0C62" w:rsidP="0039402F">
            <w:pPr>
              <w:pStyle w:val="TAC"/>
            </w:pPr>
          </w:p>
        </w:tc>
      </w:tr>
      <w:tr w:rsidR="004F339F" w:rsidRPr="00B20AE8" w14:paraId="77E757D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17880D" w14:textId="77777777" w:rsidR="00F67CAF" w:rsidRPr="00B20AE8" w:rsidRDefault="00F67CAF" w:rsidP="0039402F">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2CCB0C8D" w14:textId="77777777" w:rsidR="00F67CAF" w:rsidRPr="00B20AE8" w:rsidRDefault="00F67CAF" w:rsidP="0039402F">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04AD4F0C"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7BE4053"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8B67623"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DEE937"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4A5CE47" w14:textId="77777777" w:rsidR="00F67CAF" w:rsidRPr="00B20AE8" w:rsidRDefault="00F67CAF" w:rsidP="0039402F">
            <w:pPr>
              <w:pStyle w:val="TAC"/>
            </w:pPr>
          </w:p>
        </w:tc>
      </w:tr>
      <w:tr w:rsidR="006F0C62" w:rsidRPr="00B20AE8" w14:paraId="7DA6611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213849" w14:textId="77777777" w:rsidR="006F0C62" w:rsidRPr="00B20AE8" w:rsidRDefault="006F0C62" w:rsidP="0039402F">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7278FB18" w14:textId="77777777" w:rsidR="006F0C62" w:rsidRPr="00B20AE8" w:rsidRDefault="006F0C62" w:rsidP="0039402F">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2645B8DD"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BD1BFF0"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8BD493C"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0AF3D9E"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DBA06D" w14:textId="77777777" w:rsidR="006F0C62" w:rsidRPr="00B20AE8" w:rsidRDefault="006F0C62" w:rsidP="0039402F">
            <w:pPr>
              <w:pStyle w:val="TAC"/>
            </w:pPr>
          </w:p>
        </w:tc>
      </w:tr>
    </w:tbl>
    <w:p w14:paraId="72E8AED6" w14:textId="77777777" w:rsidR="00C33A48" w:rsidRPr="00B20AE8" w:rsidRDefault="00C33A48" w:rsidP="0039402F"/>
    <w:p w14:paraId="63883A28" w14:textId="10306168" w:rsidR="00C33A48" w:rsidRPr="00B20AE8" w:rsidRDefault="00C33A48" w:rsidP="0039402F">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t>31</w:t>
      </w:r>
      <w:r w:rsidRPr="00B20AE8">
        <w:t>].</w:t>
      </w:r>
    </w:p>
    <w:p w14:paraId="7C2BF874" w14:textId="7E121E25" w:rsidR="00C33A48" w:rsidRPr="00B20AE8" w:rsidRDefault="00C33A48" w:rsidP="0039402F">
      <w:pPr>
        <w:pStyle w:val="NO"/>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E777DF" w14:textId="77777777" w:rsidR="00C33A48" w:rsidRPr="00B20AE8" w:rsidRDefault="00C33A48" w:rsidP="0039402F">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3EE780E" w14:textId="77777777" w:rsidR="00C33A48" w:rsidRPr="00B20AE8" w:rsidRDefault="00C33A48" w:rsidP="00C33A48">
      <w:pPr>
        <w:pStyle w:val="Heading2"/>
      </w:pPr>
      <w:bookmarkStart w:id="4225" w:name="_Toc21123170"/>
      <w:bookmarkStart w:id="4226" w:name="_Toc45907363"/>
      <w:bookmarkStart w:id="4227" w:name="_Toc53181467"/>
      <w:bookmarkStart w:id="4228" w:name="_Toc61117224"/>
      <w:bookmarkStart w:id="4229" w:name="_Toc67081076"/>
      <w:bookmarkStart w:id="4230" w:name="_Toc68770428"/>
      <w:bookmarkStart w:id="4231" w:name="_Toc74755491"/>
      <w:bookmarkStart w:id="4232" w:name="_Toc76506415"/>
      <w:bookmarkStart w:id="4233" w:name="_Toc83113334"/>
      <w:bookmarkStart w:id="4234" w:name="_Toc89876537"/>
      <w:bookmarkStart w:id="4235" w:name="_Toc98711437"/>
      <w:bookmarkStart w:id="4236" w:name="_Toc145097304"/>
      <w:bookmarkStart w:id="4237" w:name="_Toc161848554"/>
      <w:r w:rsidRPr="00B20AE8">
        <w:t>6.8</w:t>
      </w:r>
      <w:r w:rsidRPr="00B20AE8">
        <w:tab/>
        <w:t>OTA Transmitter intermodulation</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1E80AD52" w14:textId="77777777" w:rsidR="00C33A48" w:rsidRPr="00B20AE8" w:rsidRDefault="00C33A48" w:rsidP="00C33A48">
      <w:pPr>
        <w:pStyle w:val="Heading3"/>
        <w:rPr>
          <w:lang w:eastAsia="sv-SE"/>
        </w:rPr>
      </w:pPr>
      <w:bookmarkStart w:id="4238" w:name="_Toc21123171"/>
      <w:bookmarkStart w:id="4239" w:name="_Toc45907364"/>
      <w:bookmarkStart w:id="4240" w:name="_Toc53181468"/>
      <w:bookmarkStart w:id="4241" w:name="_Toc61117225"/>
      <w:bookmarkStart w:id="4242" w:name="_Toc67081077"/>
      <w:bookmarkStart w:id="4243" w:name="_Toc68770429"/>
      <w:bookmarkStart w:id="4244" w:name="_Toc74755492"/>
      <w:bookmarkStart w:id="4245" w:name="_Toc76506416"/>
      <w:bookmarkStart w:id="4246" w:name="_Toc83113335"/>
      <w:bookmarkStart w:id="4247" w:name="_Toc89876538"/>
      <w:bookmarkStart w:id="4248" w:name="_Toc98711438"/>
      <w:bookmarkStart w:id="4249" w:name="_Toc145097305"/>
      <w:bookmarkStart w:id="4250" w:name="_Toc161848555"/>
      <w:r w:rsidRPr="00B20AE8">
        <w:rPr>
          <w:lang w:eastAsia="sv-SE"/>
        </w:rPr>
        <w:t>6.8.1</w:t>
      </w:r>
      <w:r w:rsidRPr="00B20AE8">
        <w:rPr>
          <w:lang w:eastAsia="sv-SE"/>
        </w:rPr>
        <w:tab/>
        <w:t>Definition and applicability</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4985DC8F" w14:textId="77777777" w:rsidR="00C33A48" w:rsidRPr="00B20AE8" w:rsidRDefault="00C33A48" w:rsidP="0039402F">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14:paraId="2F6B3583" w14:textId="77777777" w:rsidR="00C33A48" w:rsidRPr="00B20AE8" w:rsidRDefault="00C33A48" w:rsidP="0039402F">
      <w:r w:rsidRPr="00B20AE8">
        <w:t>The requirement applies at each RIB supporting transmission in the operating band.</w:t>
      </w:r>
    </w:p>
    <w:p w14:paraId="3EF0BB15" w14:textId="77777777" w:rsidR="00C33A48" w:rsidRPr="00B20AE8" w:rsidRDefault="00C33A48" w:rsidP="0039402F">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14:paraId="3445DBF6" w14:textId="77777777" w:rsidR="00C33A48" w:rsidRPr="00B20AE8" w:rsidRDefault="00C33A48" w:rsidP="0039402F">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14:paraId="77144335" w14:textId="77777777" w:rsidR="00C33A48" w:rsidRPr="00B20AE8" w:rsidRDefault="00C33A48" w:rsidP="00C33A48">
      <w:pPr>
        <w:pStyle w:val="Heading3"/>
        <w:rPr>
          <w:lang w:eastAsia="sv-SE"/>
        </w:rPr>
      </w:pPr>
      <w:bookmarkStart w:id="4251" w:name="_Toc21123172"/>
      <w:bookmarkStart w:id="4252" w:name="_Toc45907365"/>
      <w:bookmarkStart w:id="4253" w:name="_Toc53181469"/>
      <w:bookmarkStart w:id="4254" w:name="_Toc61117226"/>
      <w:bookmarkStart w:id="4255" w:name="_Toc67081078"/>
      <w:bookmarkStart w:id="4256" w:name="_Toc68770430"/>
      <w:bookmarkStart w:id="4257" w:name="_Toc74755493"/>
      <w:bookmarkStart w:id="4258" w:name="_Toc76506417"/>
      <w:bookmarkStart w:id="4259" w:name="_Toc83113336"/>
      <w:bookmarkStart w:id="4260" w:name="_Toc89876539"/>
      <w:bookmarkStart w:id="4261" w:name="_Toc98711439"/>
      <w:bookmarkStart w:id="4262" w:name="_Toc145097306"/>
      <w:bookmarkStart w:id="4263" w:name="_Toc161848556"/>
      <w:r w:rsidRPr="00B20AE8">
        <w:rPr>
          <w:lang w:eastAsia="sv-SE"/>
        </w:rPr>
        <w:t>6.8.2</w:t>
      </w:r>
      <w:r w:rsidRPr="00B20AE8">
        <w:rPr>
          <w:lang w:eastAsia="sv-SE"/>
        </w:rPr>
        <w:tab/>
        <w:t>Minimum Requirement</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5F633619" w14:textId="2A97B5CF" w:rsidR="00C33A48" w:rsidRPr="00B20AE8" w:rsidRDefault="00C33A48" w:rsidP="0039402F">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.8.2.</w:t>
      </w:r>
    </w:p>
    <w:p w14:paraId="7C1F4202" w14:textId="11F0FA2B" w:rsidR="00C33A48" w:rsidRPr="00B20AE8" w:rsidRDefault="00C33A48" w:rsidP="0039402F">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.8.3.</w:t>
      </w:r>
    </w:p>
    <w:p w14:paraId="56343A44" w14:textId="2BD0C47E" w:rsidR="00C33A48" w:rsidRPr="00B20AE8" w:rsidRDefault="00C33A48" w:rsidP="0039402F">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.8.4.</w:t>
      </w:r>
    </w:p>
    <w:p w14:paraId="2CAC2024" w14:textId="77777777" w:rsidR="00C33A48" w:rsidRPr="00B20AE8" w:rsidRDefault="00C33A48" w:rsidP="00C33A48">
      <w:pPr>
        <w:pStyle w:val="Heading3"/>
        <w:rPr>
          <w:lang w:eastAsia="sv-SE"/>
        </w:rPr>
      </w:pPr>
      <w:bookmarkStart w:id="4264" w:name="_Toc21123173"/>
      <w:bookmarkStart w:id="4265" w:name="_Toc45907366"/>
      <w:bookmarkStart w:id="4266" w:name="_Toc53181470"/>
      <w:bookmarkStart w:id="4267" w:name="_Toc61117227"/>
      <w:bookmarkStart w:id="4268" w:name="_Toc67081079"/>
      <w:bookmarkStart w:id="4269" w:name="_Toc68770431"/>
      <w:bookmarkStart w:id="4270" w:name="_Toc74755494"/>
      <w:bookmarkStart w:id="4271" w:name="_Toc76506418"/>
      <w:bookmarkStart w:id="4272" w:name="_Toc83113337"/>
      <w:bookmarkStart w:id="4273" w:name="_Toc89876540"/>
      <w:bookmarkStart w:id="4274" w:name="_Toc98711440"/>
      <w:bookmarkStart w:id="4275" w:name="_Toc145097307"/>
      <w:bookmarkStart w:id="4276" w:name="_Toc161848557"/>
      <w:r w:rsidRPr="00B20AE8">
        <w:rPr>
          <w:lang w:eastAsia="sv-SE"/>
        </w:rPr>
        <w:t>6.8.3</w:t>
      </w:r>
      <w:r w:rsidRPr="00B20AE8">
        <w:rPr>
          <w:lang w:eastAsia="sv-SE"/>
        </w:rPr>
        <w:tab/>
        <w:t>Test purpose</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6259CBF5" w14:textId="77777777" w:rsidR="00C33A48" w:rsidRPr="00B20AE8" w:rsidRDefault="00C33A48" w:rsidP="0039402F">
      <w:r w:rsidRPr="00B20AE8">
        <w:rPr>
          <w:rFonts w:eastAsia="MS P??"/>
        </w:rPr>
        <w:t xml:space="preserve">The test purpose is to verify the ability of the transmitter units associated with the </w:t>
      </w:r>
      <w:r w:rsidRPr="00B20AE8">
        <w:rPr>
          <w:rFonts w:eastAsia="MS P??"/>
          <w:i/>
        </w:rPr>
        <w:t xml:space="preserve">RIB </w:t>
      </w:r>
      <w:r w:rsidRPr="00B20AE8">
        <w:rPr>
          <w:rFonts w:eastAsia="MS P??"/>
        </w:rPr>
        <w:t>under test t</w:t>
      </w:r>
      <w:r w:rsidRPr="00B20AE8">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29F26FC4" w14:textId="77777777" w:rsidR="00C33A48" w:rsidRPr="00B20AE8" w:rsidRDefault="00C33A48" w:rsidP="00C33A48">
      <w:pPr>
        <w:pStyle w:val="Heading3"/>
        <w:rPr>
          <w:lang w:eastAsia="sv-SE"/>
        </w:rPr>
      </w:pPr>
      <w:bookmarkStart w:id="4277" w:name="_Toc21123174"/>
      <w:bookmarkStart w:id="4278" w:name="_Toc45907367"/>
      <w:bookmarkStart w:id="4279" w:name="_Toc53181471"/>
      <w:bookmarkStart w:id="4280" w:name="_Toc61117228"/>
      <w:bookmarkStart w:id="4281" w:name="_Toc67081080"/>
      <w:bookmarkStart w:id="4282" w:name="_Toc68770432"/>
      <w:bookmarkStart w:id="4283" w:name="_Toc74755495"/>
      <w:bookmarkStart w:id="4284" w:name="_Toc76506419"/>
      <w:bookmarkStart w:id="4285" w:name="_Toc83113338"/>
      <w:bookmarkStart w:id="4286" w:name="_Toc89876541"/>
      <w:bookmarkStart w:id="4287" w:name="_Toc98711441"/>
      <w:bookmarkStart w:id="4288" w:name="_Toc145097308"/>
      <w:bookmarkStart w:id="4289" w:name="_Toc161848558"/>
      <w:r w:rsidRPr="00B20AE8">
        <w:rPr>
          <w:lang w:eastAsia="sv-SE"/>
        </w:rPr>
        <w:t>6.8</w:t>
      </w:r>
      <w:r w:rsidRPr="00B20AE8">
        <w:rPr>
          <w:lang w:eastAsia="zh-CN"/>
        </w:rPr>
        <w:t>.</w:t>
      </w:r>
      <w:r w:rsidRPr="00B20AE8">
        <w:rPr>
          <w:lang w:eastAsia="sv-SE"/>
        </w:rPr>
        <w:t>4</w:t>
      </w:r>
      <w:r w:rsidRPr="00B20AE8">
        <w:rPr>
          <w:lang w:eastAsia="sv-SE"/>
        </w:rPr>
        <w:tab/>
        <w:t>Method of test</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54B66C0C" w14:textId="77777777" w:rsidR="00C33A48" w:rsidRPr="00B20AE8" w:rsidRDefault="00C33A48" w:rsidP="00C33A48">
      <w:pPr>
        <w:pStyle w:val="Heading4"/>
        <w:rPr>
          <w:lang w:eastAsia="sv-SE"/>
        </w:rPr>
      </w:pPr>
      <w:bookmarkStart w:id="4290" w:name="_Toc21123175"/>
      <w:bookmarkStart w:id="4291" w:name="_Toc45907368"/>
      <w:bookmarkStart w:id="4292" w:name="_Toc53181472"/>
      <w:bookmarkStart w:id="4293" w:name="_Toc61117229"/>
      <w:bookmarkStart w:id="4294" w:name="_Toc67081081"/>
      <w:bookmarkStart w:id="4295" w:name="_Toc68770433"/>
      <w:bookmarkStart w:id="4296" w:name="_Toc74755496"/>
      <w:bookmarkStart w:id="4297" w:name="_Toc76506420"/>
      <w:bookmarkStart w:id="4298" w:name="_Toc83113339"/>
      <w:bookmarkStart w:id="4299" w:name="_Toc89876542"/>
      <w:bookmarkStart w:id="4300" w:name="_Toc98711442"/>
      <w:bookmarkStart w:id="4301" w:name="_Toc145097309"/>
      <w:bookmarkStart w:id="4302" w:name="_Toc161848559"/>
      <w:r w:rsidRPr="00B20AE8">
        <w:rPr>
          <w:lang w:eastAsia="sv-SE"/>
        </w:rPr>
        <w:t>6.8.4.1</w:t>
      </w:r>
      <w:r w:rsidRPr="00B20AE8">
        <w:rPr>
          <w:lang w:eastAsia="sv-SE"/>
        </w:rPr>
        <w:tab/>
        <w:t>Initial conditions</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755BEAE3" w14:textId="77777777" w:rsidR="00C33A48" w:rsidRPr="00B20AE8" w:rsidRDefault="00C33A48" w:rsidP="0039402F">
      <w:r w:rsidRPr="00B20AE8">
        <w:t>Test environment:</w:t>
      </w:r>
    </w:p>
    <w:p w14:paraId="624F0132" w14:textId="77777777" w:rsidR="00C33A48" w:rsidRPr="00B20AE8" w:rsidRDefault="00C33A48" w:rsidP="0039402F">
      <w:pPr>
        <w:pStyle w:val="B1"/>
      </w:pPr>
      <w:r w:rsidRPr="00B20AE8">
        <w:t>-</w:t>
      </w:r>
      <w:r w:rsidRPr="00B20AE8">
        <w:tab/>
        <w:t xml:space="preserve">normal; </w:t>
      </w:r>
      <w:r w:rsidR="00E02591" w:rsidRPr="00B20AE8">
        <w:t xml:space="preserve">see </w:t>
      </w:r>
      <w:r w:rsidR="00FA313F" w:rsidRPr="00B20AE8">
        <w:t>annex G.2.</w:t>
      </w:r>
    </w:p>
    <w:p w14:paraId="0BEDC963" w14:textId="77777777" w:rsidR="00C33A48" w:rsidRPr="00B20AE8" w:rsidRDefault="00C33A48" w:rsidP="0039402F">
      <w:r w:rsidRPr="00B20AE8">
        <w:t>RF channels to be tested for single carrier:</w:t>
      </w:r>
    </w:p>
    <w:p w14:paraId="3C5395DC" w14:textId="47B13994"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6DA8E9EB" w14:textId="77777777" w:rsidR="00C33A48" w:rsidRPr="00B20AE8" w:rsidRDefault="00C33A48" w:rsidP="0039402F">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0422C3C7" w14:textId="2B53B0AB" w:rsidR="00C33A48" w:rsidRPr="00B20AE8" w:rsidRDefault="00C33A48" w:rsidP="0039402F">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xml:space="preserve">, see </w:t>
      </w:r>
      <w:r w:rsidR="003D3C64">
        <w:t>clause </w:t>
      </w:r>
      <w:r w:rsidR="003D3C64" w:rsidRPr="00B20AE8">
        <w:t>4</w:t>
      </w:r>
      <w:r w:rsidRPr="00B20AE8">
        <w:t>.12.</w:t>
      </w:r>
      <w:r w:rsidRPr="00B20AE8">
        <w:rPr>
          <w:lang w:eastAsia="zh-CN"/>
        </w:rPr>
        <w:t>1</w:t>
      </w:r>
      <w:r w:rsidRPr="00B20AE8">
        <w:t>.</w:t>
      </w:r>
    </w:p>
    <w:p w14:paraId="44BD4FE2" w14:textId="77777777" w:rsidR="00C33A48" w:rsidRPr="00B20AE8" w:rsidRDefault="00C33A48" w:rsidP="0039402F">
      <w:pPr>
        <w:rPr>
          <w:rFonts w:eastAsia="MS P??"/>
        </w:rPr>
      </w:pPr>
      <w:r w:rsidRPr="00B20AE8">
        <w:rPr>
          <w:rFonts w:eastAsia="MS P??"/>
        </w:rPr>
        <w:t xml:space="preserve">In addition, for </w:t>
      </w:r>
      <w:r w:rsidRPr="00B20AE8">
        <w:rPr>
          <w:rFonts w:eastAsia="MS P??"/>
          <w:i/>
        </w:rPr>
        <w:t>multi-band RIB</w:t>
      </w:r>
      <w:r w:rsidRPr="00B20AE8">
        <w:rPr>
          <w:rFonts w:eastAsia="MS P??"/>
        </w:rPr>
        <w:t>:</w:t>
      </w:r>
    </w:p>
    <w:p w14:paraId="2DAE597C" w14:textId="77777777" w:rsidR="00C33A48" w:rsidRPr="00B20AE8" w:rsidRDefault="00C33A48"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14:paraId="14ABAF5C" w14:textId="77777777" w:rsidR="00C33A48" w:rsidRPr="00B20AE8" w:rsidRDefault="00C33A48"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14:paraId="19731093" w14:textId="77777777" w:rsidR="00C33A48" w:rsidRPr="00B20AE8" w:rsidRDefault="00C33A48" w:rsidP="0039402F">
      <w:pPr>
        <w:pStyle w:val="B1"/>
        <w:rPr>
          <w:lang w:val="en-US" w:eastAsia="zh-CN"/>
        </w:rPr>
      </w:pPr>
      <w:r w:rsidRPr="00B20AE8">
        <w:rPr>
          <w:lang w:eastAsia="zh-CN"/>
        </w:rPr>
        <w:t>-</w:t>
      </w:r>
      <w:r w:rsidRPr="00B20AE8">
        <w:rPr>
          <w:lang w:eastAsia="zh-CN"/>
        </w:rPr>
        <w:tab/>
      </w:r>
      <w:r w:rsidRPr="00B20AE8">
        <w:rPr>
          <w:lang w:val="en-US" w:eastAsia="zh-CN"/>
        </w:rPr>
        <w:t>FFS</w:t>
      </w:r>
    </w:p>
    <w:p w14:paraId="6E4F9B0F" w14:textId="77777777" w:rsidR="00C33A48" w:rsidRPr="00B20AE8" w:rsidRDefault="00C33A48" w:rsidP="0039402F">
      <w:pPr>
        <w:rPr>
          <w:lang w:eastAsia="zh-CN"/>
        </w:rPr>
      </w:pPr>
      <w:r w:rsidRPr="00B20AE8">
        <w:rPr>
          <w:lang w:eastAsia="zh-CN"/>
        </w:rPr>
        <w:t>Directions to be tested for:</w:t>
      </w:r>
    </w:p>
    <w:p w14:paraId="7EFC8F79" w14:textId="18FC3162" w:rsidR="00DD6845" w:rsidRPr="00B20AE8" w:rsidRDefault="00672D84" w:rsidP="0039402F">
      <w:pPr>
        <w:pStyle w:val="B1"/>
      </w:pPr>
      <w:r>
        <w:tab/>
      </w:r>
      <w:r w:rsidRPr="00B20AE8">
        <w:t>As the requirement is based on TRP the beam pattern(s) may be set up to optimise the TRP measurement procedure (see annex F).</w:t>
      </w:r>
    </w:p>
    <w:p w14:paraId="3A190D11" w14:textId="77777777" w:rsidR="00C33A48" w:rsidRPr="00B20AE8" w:rsidRDefault="00C33A48" w:rsidP="00C33A48">
      <w:pPr>
        <w:pStyle w:val="Heading4"/>
        <w:rPr>
          <w:lang w:eastAsia="sv-SE"/>
        </w:rPr>
      </w:pPr>
      <w:bookmarkStart w:id="4303" w:name="_Toc21123176"/>
      <w:bookmarkStart w:id="4304" w:name="_Toc45907369"/>
      <w:bookmarkStart w:id="4305" w:name="_Toc53181473"/>
      <w:bookmarkStart w:id="4306" w:name="_Toc61117230"/>
      <w:bookmarkStart w:id="4307" w:name="_Toc67081082"/>
      <w:bookmarkStart w:id="4308" w:name="_Toc68770434"/>
      <w:bookmarkStart w:id="4309" w:name="_Toc74755497"/>
      <w:bookmarkStart w:id="4310" w:name="_Toc76506421"/>
      <w:bookmarkStart w:id="4311" w:name="_Toc83113340"/>
      <w:bookmarkStart w:id="4312" w:name="_Toc89876543"/>
      <w:bookmarkStart w:id="4313" w:name="_Toc98711443"/>
      <w:bookmarkStart w:id="4314" w:name="_Toc145097310"/>
      <w:bookmarkStart w:id="4315" w:name="_Toc161848560"/>
      <w:r w:rsidRPr="00B20AE8">
        <w:rPr>
          <w:lang w:eastAsia="sv-SE"/>
        </w:rPr>
        <w:t>6.8.4.2</w:t>
      </w:r>
      <w:r w:rsidRPr="00B20AE8">
        <w:rPr>
          <w:lang w:eastAsia="sv-SE"/>
        </w:rPr>
        <w:tab/>
        <w:t>Procedure</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6E17259B" w14:textId="77777777" w:rsidR="00DD6845" w:rsidRPr="00B20AE8" w:rsidRDefault="00F27B2A" w:rsidP="0039402F">
      <w:pPr>
        <w:pStyle w:val="B1"/>
      </w:pPr>
      <w:r w:rsidRPr="00B20AE8">
        <w:t>1)</w:t>
      </w:r>
      <w:r w:rsidRPr="00B20AE8">
        <w:tab/>
      </w:r>
      <w:r w:rsidR="00C33A48" w:rsidRPr="00B20AE8">
        <w:t>Select a CLTA according to parameters given in Table 4.15.2.2-1.</w:t>
      </w:r>
    </w:p>
    <w:p w14:paraId="090AA2BF" w14:textId="77777777" w:rsidR="00DD6845" w:rsidRPr="00B20AE8" w:rsidRDefault="00F27B2A" w:rsidP="0039402F">
      <w:pPr>
        <w:pStyle w:val="B1"/>
      </w:pPr>
      <w:r w:rsidRPr="00B20AE8">
        <w:t>2)</w:t>
      </w:r>
      <w:r w:rsidRPr="00B20AE8">
        <w:tab/>
      </w:r>
      <w:r w:rsidR="00C33A48" w:rsidRPr="00B20AE8">
        <w:t>Place the CLTA according to parameters given in Table 4.15.2.3-1.</w:t>
      </w:r>
    </w:p>
    <w:p w14:paraId="7812418A" w14:textId="77777777" w:rsidR="00DD6845" w:rsidRPr="00B20AE8" w:rsidRDefault="00F27B2A" w:rsidP="0039402F">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14:paraId="6F694843" w14:textId="77777777" w:rsidR="00DD6845" w:rsidRPr="00B20AE8" w:rsidRDefault="00F27B2A" w:rsidP="0039402F">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14:paraId="3506195E" w14:textId="77777777" w:rsidR="00DD6845" w:rsidRPr="00B20AE8" w:rsidRDefault="00F27B2A" w:rsidP="0039402F">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14:paraId="4607FBB2" w14:textId="77777777" w:rsidR="00DD6845" w:rsidRPr="00B20AE8" w:rsidRDefault="00F27B2A" w:rsidP="0039402F">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14:paraId="3B4FBF9E" w14:textId="77777777" w:rsidR="00DD6845" w:rsidRPr="00B20AE8" w:rsidRDefault="00F27B2A" w:rsidP="0039402F">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14:paraId="7D76F613" w14:textId="77777777" w:rsidR="00DD6845" w:rsidRPr="00B20AE8" w:rsidRDefault="00F27B2A" w:rsidP="0039402F">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57CB2366" w14:textId="77777777" w:rsidR="00C33A48" w:rsidRPr="00B20AE8" w:rsidRDefault="00C33A48" w:rsidP="0039402F">
      <w:pPr>
        <w:pStyle w:val="B20"/>
        <w:rPr>
          <w:lang w:val="en-US"/>
        </w:rPr>
      </w:pPr>
      <w:r w:rsidRPr="00B20AE8">
        <w:rPr>
          <w:lang w:val="en-US"/>
        </w:rPr>
        <w:t>-</w:t>
      </w:r>
      <w:r w:rsidR="00F27B2A" w:rsidRPr="00B20AE8">
        <w:tab/>
      </w:r>
      <w:r w:rsidRPr="00B20AE8">
        <w:t>Detection mode: True RMS.</w:t>
      </w:r>
    </w:p>
    <w:p w14:paraId="7ACE25D2" w14:textId="5ED88C0D" w:rsidR="009602D0" w:rsidRPr="00B20AE8" w:rsidRDefault="009602D0" w:rsidP="0039402F">
      <w:pPr>
        <w:pStyle w:val="B20"/>
        <w:rPr>
          <w:lang w:val="en-US"/>
        </w:rPr>
      </w:pPr>
      <w:r>
        <w:tab/>
        <w:t>The emission power should be averaged over an appropriate time duration to ensure the measurement is within the measurement uncertainty in Table 4.1.2.2-1.</w:t>
      </w:r>
    </w:p>
    <w:p w14:paraId="2719DA7F" w14:textId="77777777" w:rsidR="00DD6845" w:rsidRPr="00B20AE8" w:rsidRDefault="00F27B2A" w:rsidP="0039402F">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14:paraId="25DFF6D5" w14:textId="77777777" w:rsidR="00C33A48" w:rsidRPr="00B20AE8" w:rsidRDefault="00C33A48" w:rsidP="0039402F">
      <w:pPr>
        <w:pStyle w:val="B20"/>
        <w:rPr>
          <w:rFonts w:cs="v4.2.0"/>
          <w:snapToGrid w:val="0"/>
        </w:rPr>
      </w:pPr>
      <w:r w:rsidRPr="00B20AE8">
        <w:t>a)</w:t>
      </w:r>
      <w:r w:rsidRPr="00B20AE8">
        <w:tab/>
        <w:t>For MSR:</w:t>
      </w:r>
    </w:p>
    <w:p w14:paraId="1C0D01CD" w14:textId="719040F9" w:rsidR="00C33A48" w:rsidRPr="00B20AE8" w:rsidRDefault="00C33A48" w:rsidP="0039402F">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3A0AE6B2" w14:textId="77777777" w:rsidR="00C33A48" w:rsidRPr="00B20AE8" w:rsidRDefault="00C33A48" w:rsidP="0039402F">
      <w:pPr>
        <w:pStyle w:val="B20"/>
        <w:rPr>
          <w:snapToGrid w:val="0"/>
        </w:rPr>
      </w:pPr>
      <w:r w:rsidRPr="00B20AE8">
        <w:rPr>
          <w:snapToGrid w:val="0"/>
        </w:rPr>
        <w:t>b)</w:t>
      </w:r>
      <w:r w:rsidRPr="00B20AE8">
        <w:rPr>
          <w:snapToGrid w:val="0"/>
        </w:rPr>
        <w:tab/>
        <w:t>For UTRA FDD:</w:t>
      </w:r>
    </w:p>
    <w:p w14:paraId="4F41109B" w14:textId="01E2A467" w:rsidR="00C33A48" w:rsidRPr="00B20AE8" w:rsidRDefault="00C33A48" w:rsidP="0039402F">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0E26F143" w14:textId="67B54C5E" w:rsidR="00C33A48" w:rsidRPr="00B20AE8" w:rsidRDefault="00C33A48" w:rsidP="0039402F">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070260D9" w14:textId="77777777" w:rsidR="00C33A48" w:rsidRPr="00B20AE8" w:rsidRDefault="00C33A48" w:rsidP="0039402F">
      <w:pPr>
        <w:pStyle w:val="B20"/>
        <w:rPr>
          <w:snapToGrid w:val="0"/>
        </w:rPr>
      </w:pPr>
      <w:r w:rsidRPr="00B20AE8">
        <w:rPr>
          <w:snapToGrid w:val="0"/>
          <w:lang w:val="en-US"/>
        </w:rPr>
        <w:t>c)</w:t>
      </w:r>
      <w:r w:rsidR="00F27B2A" w:rsidRPr="00B20AE8">
        <w:rPr>
          <w:snapToGrid w:val="0"/>
          <w:lang w:val="en-US"/>
        </w:rPr>
        <w:tab/>
      </w:r>
      <w:r w:rsidRPr="00B20AE8">
        <w:rPr>
          <w:snapToGrid w:val="0"/>
        </w:rPr>
        <w:t>For E-UTRA:</w:t>
      </w:r>
    </w:p>
    <w:p w14:paraId="014A1F94" w14:textId="4D742A1B" w:rsidR="00C33A48" w:rsidRPr="00B20AE8" w:rsidRDefault="00C33A48" w:rsidP="0039402F">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13AA33D4" w14:textId="3B454391" w:rsidR="00C33A48" w:rsidRPr="00B20AE8" w:rsidRDefault="00C33A48" w:rsidP="0039402F">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0675D627" w14:textId="7CE3D7AF" w:rsidR="009602D0" w:rsidRPr="00B20AE8" w:rsidRDefault="009602D0" w:rsidP="0039402F">
      <w:pPr>
        <w:pStyle w:val="B1"/>
        <w:rPr>
          <w:snapToGrid w:val="0"/>
        </w:rPr>
      </w:pPr>
      <w:r w:rsidRPr="00B20AE8">
        <w:rPr>
          <w:snapToGrid w:val="0"/>
        </w:rPr>
        <w:t>10)</w:t>
      </w:r>
      <w:r w:rsidRPr="00B20AE8">
        <w:rPr>
          <w:snapToGrid w:val="0"/>
        </w:rPr>
        <w:tab/>
        <w:t>Generate the interfering signal:</w:t>
      </w:r>
    </w:p>
    <w:p w14:paraId="3CA4DC50" w14:textId="77777777" w:rsidR="00C33A48" w:rsidRPr="00B20AE8" w:rsidRDefault="00C33A48" w:rsidP="0039402F">
      <w:pPr>
        <w:pStyle w:val="B20"/>
        <w:rPr>
          <w:rFonts w:cs="v4.2.0"/>
          <w:snapToGrid w:val="0"/>
        </w:rPr>
      </w:pPr>
      <w:r w:rsidRPr="00B20AE8">
        <w:t>a)</w:t>
      </w:r>
      <w:r w:rsidRPr="00B20AE8">
        <w:tab/>
        <w:t>For MSR:</w:t>
      </w:r>
    </w:p>
    <w:p w14:paraId="1BA4C723" w14:textId="6D857D36" w:rsidR="00C33A48" w:rsidRPr="00B20AE8" w:rsidRDefault="00C33A48" w:rsidP="0039402F">
      <w:pPr>
        <w:pStyle w:val="B3"/>
        <w:rPr>
          <w:snapToGrid w:val="0"/>
        </w:rPr>
      </w:pPr>
      <w:r w:rsidRPr="00B20AE8">
        <w:rPr>
          <w:snapToGrid w:val="0"/>
        </w:rPr>
        <w:t>-</w:t>
      </w:r>
      <w:r w:rsidRPr="00B20AE8">
        <w:rPr>
          <w:snapToGrid w:val="0"/>
        </w:rPr>
        <w:tab/>
        <w:t xml:space="preserve">using E-TM1.1 as defined in </w:t>
      </w:r>
      <w:r w:rsidR="003D3C64">
        <w:rPr>
          <w:snapToGrid w:val="0"/>
        </w:rPr>
        <w:t>clause </w:t>
      </w:r>
      <w:r w:rsidR="003D3C64" w:rsidRPr="00B20AE8">
        <w:rPr>
          <w:snapToGrid w:val="0"/>
        </w:rPr>
        <w:t>4</w:t>
      </w:r>
      <w:r w:rsidRPr="00B20AE8">
        <w:rPr>
          <w:snapToGrid w:val="0"/>
        </w:rPr>
        <w:t xml:space="preserve">.12.2,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B78523F" w14:textId="77777777" w:rsidR="00C33A48" w:rsidRPr="00B20AE8" w:rsidRDefault="00C33A48" w:rsidP="0039402F">
      <w:pPr>
        <w:pStyle w:val="B20"/>
        <w:rPr>
          <w:snapToGrid w:val="0"/>
        </w:rPr>
      </w:pPr>
      <w:r w:rsidRPr="00B20AE8">
        <w:rPr>
          <w:snapToGrid w:val="0"/>
        </w:rPr>
        <w:t>b)</w:t>
      </w:r>
      <w:r w:rsidRPr="00B20AE8">
        <w:rPr>
          <w:snapToGrid w:val="0"/>
        </w:rPr>
        <w:tab/>
        <w:t>For UTRA FDD:</w:t>
      </w:r>
    </w:p>
    <w:p w14:paraId="71F80E21" w14:textId="41E98D73" w:rsidR="00C33A48" w:rsidRPr="00B20AE8" w:rsidRDefault="00C33A48" w:rsidP="0039402F">
      <w:pPr>
        <w:pStyle w:val="B3"/>
        <w:rPr>
          <w:snapToGrid w:val="0"/>
        </w:rPr>
      </w:pPr>
      <w:r w:rsidRPr="00B20AE8">
        <w:rPr>
          <w:snapToGrid w:val="0"/>
        </w:rPr>
        <w:t>-</w:t>
      </w:r>
      <w:r w:rsidRPr="00B20AE8">
        <w:rPr>
          <w:snapToGrid w:val="0"/>
        </w:rPr>
        <w:tab/>
        <w:t xml:space="preserve">in accordance to TM1, </w:t>
      </w:r>
      <w:r w:rsidR="003D3C64">
        <w:rPr>
          <w:snapToGrid w:val="0"/>
        </w:rPr>
        <w:t>clause </w:t>
      </w:r>
      <w:r w:rsidR="003D3C64" w:rsidRPr="00B20AE8">
        <w:rPr>
          <w:snapToGrid w:val="0"/>
        </w:rPr>
        <w:t>4</w:t>
      </w:r>
      <w:r w:rsidRPr="00B20AE8">
        <w:rPr>
          <w:snapToGrid w:val="0"/>
        </w:rPr>
        <w:t>.12.2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14:paraId="5443009F"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297BBEB0" w14:textId="0AB36866" w:rsidR="00C33A48" w:rsidRPr="00B20AE8" w:rsidRDefault="00C33A48" w:rsidP="0039402F">
      <w:pPr>
        <w:pStyle w:val="B3"/>
        <w:rPr>
          <w:snapToGrid w:val="0"/>
        </w:rPr>
      </w:pPr>
      <w:r w:rsidRPr="00B20AE8">
        <w:rPr>
          <w:snapToGrid w:val="0"/>
        </w:rPr>
        <w:t>-</w:t>
      </w:r>
      <w:r w:rsidRPr="00B20AE8">
        <w:rPr>
          <w:snapToGrid w:val="0"/>
        </w:rPr>
        <w:tab/>
        <w:t xml:space="preserve">according to E-TM1.1, as defined in </w:t>
      </w:r>
      <w:r w:rsidR="003D3C64">
        <w:rPr>
          <w:snapToGrid w:val="0"/>
        </w:rPr>
        <w:t>clause </w:t>
      </w:r>
      <w:r w:rsidR="003D3C64" w:rsidRPr="00B20AE8">
        <w:rPr>
          <w:snapToGrid w:val="0"/>
        </w:rPr>
        <w:t>4</w:t>
      </w:r>
      <w:r w:rsidRPr="00B20AE8">
        <w:rPr>
          <w:snapToGrid w:val="0"/>
        </w:rPr>
        <w:t>.12.2,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14:paraId="10FA2471" w14:textId="77777777" w:rsidR="009602D0" w:rsidRPr="00B20AE8" w:rsidRDefault="009602D0" w:rsidP="0039402F">
      <w:pPr>
        <w:pStyle w:val="B1"/>
      </w:pPr>
      <w:r w:rsidRPr="00B20AE8">
        <w:rPr>
          <w:snapToGrid w:val="0"/>
        </w:rPr>
        <w:t>11)</w:t>
      </w:r>
      <w:r w:rsidRPr="00B20AE8">
        <w:rPr>
          <w:snapToGrid w:val="0"/>
        </w:rPr>
        <w:tab/>
      </w:r>
      <w:r w:rsidRPr="0045618E">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75B6DBDB" w14:textId="77777777" w:rsidR="00C33A48" w:rsidRPr="00B20AE8" w:rsidRDefault="00C33A48" w:rsidP="0039402F">
      <w:pPr>
        <w:pStyle w:val="B20"/>
        <w:rPr>
          <w:snapToGrid w:val="0"/>
        </w:rPr>
      </w:pPr>
      <w:r w:rsidRPr="00B20AE8">
        <w:rPr>
          <w:snapToGrid w:val="0"/>
        </w:rPr>
        <w:t>a)</w:t>
      </w:r>
      <w:r w:rsidRPr="00B20AE8">
        <w:rPr>
          <w:snapToGrid w:val="0"/>
        </w:rPr>
        <w:tab/>
        <w:t>For MSR:</w:t>
      </w:r>
    </w:p>
    <w:p w14:paraId="031D5DD8" w14:textId="77777777" w:rsidR="00C33A48" w:rsidRPr="00B20AE8" w:rsidRDefault="00C33A48" w:rsidP="0039402F">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14:paraId="18A5CF8F" w14:textId="77777777" w:rsidR="00C33A48" w:rsidRPr="00B20AE8" w:rsidRDefault="00C33A48" w:rsidP="0039402F">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14:paraId="2C185B3F" w14:textId="77777777" w:rsidR="00C33A48" w:rsidRPr="00B20AE8" w:rsidRDefault="00C33A48" w:rsidP="0039402F">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14:paraId="3D715681" w14:textId="77777777" w:rsidR="00C33A48" w:rsidRPr="00B20AE8" w:rsidRDefault="00C33A48" w:rsidP="0039402F">
      <w:pPr>
        <w:pStyle w:val="B20"/>
        <w:rPr>
          <w:snapToGrid w:val="0"/>
        </w:rPr>
      </w:pPr>
      <w:r w:rsidRPr="00B20AE8">
        <w:rPr>
          <w:snapToGrid w:val="0"/>
        </w:rPr>
        <w:t>b)</w:t>
      </w:r>
      <w:r w:rsidRPr="00B20AE8">
        <w:rPr>
          <w:snapToGrid w:val="0"/>
        </w:rPr>
        <w:tab/>
        <w:t>For UTRA FDD:</w:t>
      </w:r>
    </w:p>
    <w:p w14:paraId="40106BCE" w14:textId="77777777" w:rsidR="00C33A48" w:rsidRPr="00B20AE8" w:rsidRDefault="00C33A48" w:rsidP="0039402F">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14:paraId="5104889D"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35F9D384" w14:textId="77777777" w:rsidR="00C33A48" w:rsidRPr="00B20AE8" w:rsidRDefault="00C33A48" w:rsidP="0039402F">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14:paraId="71715D63" w14:textId="44A5B110" w:rsidR="00406D34" w:rsidRPr="00B20AE8" w:rsidRDefault="00406D34" w:rsidP="0039402F">
      <w:pPr>
        <w:pStyle w:val="B3"/>
        <w:rPr>
          <w:snapToGrid w:val="0"/>
        </w:rPr>
      </w:pPr>
      <w:r w:rsidRPr="00B20AE8">
        <w:rPr>
          <w:snapToGrid w:val="0"/>
        </w:rPr>
        <w:t>ii.</w:t>
      </w:r>
      <w:r w:rsidRPr="00B20AE8">
        <w:rPr>
          <w:snapToGrid w:val="0"/>
        </w:rPr>
        <w:tab/>
      </w:r>
      <w:r>
        <w:rPr>
          <w:snapToGrid w:val="0"/>
        </w:rPr>
        <w:t>Void</w:t>
      </w:r>
    </w:p>
    <w:p w14:paraId="5B0559F8" w14:textId="4BD64E7B" w:rsidR="009602D0" w:rsidRPr="00B20AE8" w:rsidRDefault="009602D0" w:rsidP="0039402F">
      <w:pPr>
        <w:pStyle w:val="B1"/>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77596F69" w14:textId="778DB2E6" w:rsidR="009602D0" w:rsidRPr="00B20AE8" w:rsidRDefault="009602D0" w:rsidP="0039402F">
      <w:pPr>
        <w:pStyle w:val="B1"/>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6A4AE3F8" w14:textId="2501856C" w:rsidR="00DD6845" w:rsidRPr="00B20AE8" w:rsidRDefault="00F27B2A" w:rsidP="0039402F">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w:t>
      </w:r>
      <w:r w:rsidR="003D3C64">
        <w:rPr>
          <w:snapToGrid w:val="0"/>
        </w:rPr>
        <w:t>clause </w:t>
      </w:r>
      <w:r w:rsidR="003D3C64" w:rsidRPr="00B20AE8">
        <w:rPr>
          <w:snapToGrid w:val="0"/>
        </w:rPr>
        <w:t>6</w:t>
      </w:r>
      <w:r w:rsidR="00C33A48" w:rsidRPr="00B20AE8">
        <w:rPr>
          <w:snapToGrid w:val="0"/>
        </w:rPr>
        <w:t xml:space="preserve">.8.5 </w:t>
      </w:r>
      <w:r w:rsidR="00C33A48" w:rsidRPr="00B20AE8">
        <w:rPr>
          <w:snapToGrid w:val="0"/>
          <w:lang w:val="en-US"/>
        </w:rPr>
        <w:t xml:space="preserve">(Test requirements) </w:t>
      </w:r>
      <w:r w:rsidR="00C33A48" w:rsidRPr="00B20AE8">
        <w:rPr>
          <w:snapToGrid w:val="0"/>
        </w:rPr>
        <w:t>with the exception of interfering signal frequencies.</w:t>
      </w:r>
    </w:p>
    <w:p w14:paraId="5618892B" w14:textId="77777777" w:rsidR="00C33A48" w:rsidRPr="00B20AE8" w:rsidRDefault="00F27B2A" w:rsidP="0039402F">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14:paraId="06531BEE" w14:textId="77777777" w:rsidR="00C33A48" w:rsidRPr="00B20AE8" w:rsidRDefault="00C33A48" w:rsidP="0039402F">
      <w:pPr>
        <w:pStyle w:val="B20"/>
        <w:rPr>
          <w:snapToGrid w:val="0"/>
        </w:rPr>
      </w:pPr>
      <w:r w:rsidRPr="00B20AE8">
        <w:rPr>
          <w:snapToGrid w:val="0"/>
        </w:rPr>
        <w:t>a)</w:t>
      </w:r>
      <w:r w:rsidRPr="00B20AE8">
        <w:rPr>
          <w:snapToGrid w:val="0"/>
        </w:rPr>
        <w:tab/>
        <w:t>For MSR:</w:t>
      </w:r>
    </w:p>
    <w:p w14:paraId="3D631CC1" w14:textId="77777777" w:rsidR="001A40B1" w:rsidRPr="00B20AE8" w:rsidRDefault="001A40B1" w:rsidP="0039402F">
      <w:pPr>
        <w:pStyle w:val="B3"/>
        <w:rPr>
          <w:snapToGrid w:val="0"/>
        </w:rPr>
      </w:pPr>
      <w:r w:rsidRPr="00B20AE8">
        <w:rPr>
          <w:snapToGrid w:val="0"/>
        </w:rPr>
        <w:t>i.</w:t>
      </w:r>
      <w:r w:rsidRPr="00B20AE8">
        <w:rPr>
          <w:snapToGrid w:val="0"/>
        </w:rPr>
        <w:tab/>
        <w:t>General co-location table 6.8.5.1.1-1.</w:t>
      </w:r>
    </w:p>
    <w:p w14:paraId="1E52E0CC" w14:textId="77777777" w:rsidR="001A40B1" w:rsidRPr="00B20AE8" w:rsidRDefault="001A40B1" w:rsidP="0039402F">
      <w:pPr>
        <w:pStyle w:val="B3"/>
        <w:rPr>
          <w:snapToGrid w:val="0"/>
        </w:rPr>
      </w:pPr>
      <w:r w:rsidRPr="00B20AE8">
        <w:rPr>
          <w:snapToGrid w:val="0"/>
        </w:rPr>
        <w:t>ii.</w:t>
      </w:r>
      <w:r w:rsidRPr="00B20AE8">
        <w:rPr>
          <w:snapToGrid w:val="0"/>
        </w:rPr>
        <w:tab/>
        <w:t>Additional co-location (BC1 and BC2) table 6.8.5.1.2-1.</w:t>
      </w:r>
    </w:p>
    <w:p w14:paraId="6C86ACED" w14:textId="77777777" w:rsidR="001A40B1" w:rsidRPr="00B20AE8" w:rsidRDefault="001A40B1" w:rsidP="0039402F">
      <w:pPr>
        <w:pStyle w:val="B3"/>
        <w:rPr>
          <w:snapToGrid w:val="0"/>
        </w:rPr>
      </w:pPr>
      <w:r w:rsidRPr="00B20AE8">
        <w:rPr>
          <w:snapToGrid w:val="0"/>
        </w:rPr>
        <w:t>iii.</w:t>
      </w:r>
      <w:r w:rsidRPr="00B20AE8">
        <w:rPr>
          <w:snapToGrid w:val="0"/>
        </w:rPr>
        <w:tab/>
        <w:t>Additional co-location (BC3) table 6.8.5.1.3-1.</w:t>
      </w:r>
    </w:p>
    <w:p w14:paraId="05A4F07E" w14:textId="77777777" w:rsidR="00C33A48" w:rsidRPr="00B20AE8" w:rsidRDefault="00C33A48" w:rsidP="0039402F">
      <w:pPr>
        <w:pStyle w:val="B20"/>
        <w:rPr>
          <w:snapToGrid w:val="0"/>
        </w:rPr>
      </w:pPr>
      <w:r w:rsidRPr="00B20AE8">
        <w:rPr>
          <w:snapToGrid w:val="0"/>
          <w:lang w:val="en-US"/>
        </w:rPr>
        <w:t>b)</w:t>
      </w:r>
      <w:r w:rsidRPr="00B20AE8">
        <w:rPr>
          <w:snapToGrid w:val="0"/>
          <w:lang w:val="en-US"/>
        </w:rPr>
        <w:tab/>
      </w:r>
      <w:r w:rsidRPr="00B20AE8">
        <w:rPr>
          <w:snapToGrid w:val="0"/>
        </w:rPr>
        <w:t>For UTRA FDD:</w:t>
      </w:r>
    </w:p>
    <w:p w14:paraId="23AAD6EF" w14:textId="77777777" w:rsidR="00C33A48" w:rsidRPr="00B20AE8" w:rsidRDefault="00C33A48" w:rsidP="0039402F">
      <w:pPr>
        <w:pStyle w:val="B3"/>
        <w:rPr>
          <w:snapToGrid w:val="0"/>
        </w:rPr>
      </w:pPr>
      <w:r w:rsidRPr="00B20AE8">
        <w:rPr>
          <w:snapToGrid w:val="0"/>
        </w:rPr>
        <w:t>i.</w:t>
      </w:r>
      <w:r w:rsidRPr="00B20AE8">
        <w:rPr>
          <w:snapToGrid w:val="0"/>
        </w:rPr>
        <w:tab/>
      </w:r>
      <w:r w:rsidR="001A40B1" w:rsidRPr="00B20AE8">
        <w:rPr>
          <w:snapToGrid w:val="0"/>
        </w:rPr>
        <w:t>General co-location table 6.8.5.2.1-1 .</w:t>
      </w:r>
    </w:p>
    <w:p w14:paraId="6C045B66"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7E334A51" w14:textId="77777777" w:rsidR="00C33A48" w:rsidRPr="00B20AE8" w:rsidRDefault="00C33A48" w:rsidP="0039402F">
      <w:pPr>
        <w:pStyle w:val="B3"/>
        <w:rPr>
          <w:snapToGrid w:val="0"/>
        </w:rPr>
      </w:pPr>
      <w:r w:rsidRPr="00B20AE8">
        <w:rPr>
          <w:snapToGrid w:val="0"/>
        </w:rPr>
        <w:t>i.</w:t>
      </w:r>
      <w:r w:rsidRPr="00B20AE8">
        <w:rPr>
          <w:snapToGrid w:val="0"/>
        </w:rPr>
        <w:tab/>
        <w:t xml:space="preserve">General co-location table </w:t>
      </w:r>
      <w:r w:rsidR="001A40B1" w:rsidRPr="00B20AE8">
        <w:rPr>
          <w:snapToGrid w:val="0"/>
        </w:rPr>
        <w:t>6.8.5.3.1-1.</w:t>
      </w:r>
    </w:p>
    <w:p w14:paraId="2CE71D5C" w14:textId="238697D1" w:rsidR="00406D34" w:rsidRPr="00B20AE8" w:rsidRDefault="00406D34" w:rsidP="0039402F">
      <w:pPr>
        <w:pStyle w:val="B3"/>
        <w:rPr>
          <w:snapToGrid w:val="0"/>
        </w:rPr>
      </w:pPr>
      <w:r w:rsidRPr="00B20AE8">
        <w:rPr>
          <w:snapToGrid w:val="0"/>
        </w:rPr>
        <w:t>ii.</w:t>
      </w:r>
      <w:r w:rsidRPr="00B20AE8">
        <w:rPr>
          <w:snapToGrid w:val="0"/>
        </w:rPr>
        <w:tab/>
      </w:r>
      <w:r>
        <w:rPr>
          <w:snapToGrid w:val="0"/>
        </w:rPr>
        <w:t>Void</w:t>
      </w:r>
    </w:p>
    <w:p w14:paraId="586582FA" w14:textId="1D41D4C7" w:rsidR="00C33A48" w:rsidRPr="00B20AE8" w:rsidRDefault="00F27B2A" w:rsidP="0039402F">
      <w:pPr>
        <w:pStyle w:val="B1"/>
        <w:rPr>
          <w:snapToGrid w:val="0"/>
        </w:rPr>
      </w:pPr>
      <w:r w:rsidRPr="00B20AE8">
        <w:rPr>
          <w:snapToGrid w:val="0"/>
        </w:rPr>
        <w:t>16)</w:t>
      </w:r>
      <w:r w:rsidRPr="00B20AE8">
        <w:rPr>
          <w:snapToGrid w:val="0"/>
        </w:rPr>
        <w:tab/>
      </w:r>
      <w:r w:rsidR="00C33A48" w:rsidRPr="00B20AE8">
        <w:rPr>
          <w:snapToGrid w:val="0"/>
        </w:rPr>
        <w:t xml:space="preserve">Repeat the test for the remaining interfering signals defined in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14:paraId="495E88F0" w14:textId="77777777" w:rsidR="00C33A48" w:rsidRPr="00B20AE8" w:rsidRDefault="00C33A48" w:rsidP="0039402F">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14:paraId="4AB82A0A" w14:textId="77777777" w:rsidR="00DD6845" w:rsidRPr="00B20AE8" w:rsidRDefault="00F27B2A" w:rsidP="0039402F">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1631AD15" w14:textId="77777777" w:rsidR="00C33A48" w:rsidRPr="00B20AE8" w:rsidRDefault="00C33A48" w:rsidP="0039402F">
      <w:pPr>
        <w:pStyle w:val="NO"/>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14:paraId="0AC9C43E" w14:textId="77777777" w:rsidR="00C33A48" w:rsidRPr="006507D3" w:rsidRDefault="00C33A48" w:rsidP="0039402F">
      <w:pPr>
        <w:pStyle w:val="B4"/>
      </w:pPr>
      <w:r w:rsidRPr="006507D3">
        <w:t>-</w:t>
      </w:r>
      <w:r w:rsidRPr="006507D3">
        <w:tab/>
        <w:t>(n*BWF1 + m*</w:t>
      </w:r>
      <w:r w:rsidR="00860A98" w:rsidRPr="006507D3">
        <w:t>BWF2</w:t>
      </w:r>
      <w:r w:rsidRPr="006507D3">
        <w:t>) for the nF1</w:t>
      </w:r>
      <w:r w:rsidRPr="006507D3">
        <w:sym w:font="Symbol" w:char="F0B1"/>
      </w:r>
      <w:r w:rsidRPr="006507D3">
        <w:t>mF2 products;</w:t>
      </w:r>
    </w:p>
    <w:p w14:paraId="797A282E" w14:textId="77777777" w:rsidR="00C33A48" w:rsidRPr="006507D3" w:rsidRDefault="00C33A48" w:rsidP="0039402F">
      <w:pPr>
        <w:pStyle w:val="B4"/>
      </w:pPr>
      <w:r w:rsidRPr="006507D3">
        <w:t>-</w:t>
      </w:r>
      <w:r w:rsidRPr="006507D3">
        <w:tab/>
        <w:t>(n*</w:t>
      </w:r>
      <w:r w:rsidR="00860A98" w:rsidRPr="006507D3">
        <w:t>BWF2</w:t>
      </w:r>
      <w:r w:rsidRPr="006507D3">
        <w:t xml:space="preserve"> + m*BWF1) for the nF2</w:t>
      </w:r>
      <w:r w:rsidRPr="006507D3">
        <w:sym w:font="Symbol" w:char="F0B1"/>
      </w:r>
      <w:r w:rsidRPr="006507D3">
        <w:t>mF1 products;</w:t>
      </w:r>
    </w:p>
    <w:p w14:paraId="5E646C9D" w14:textId="77777777" w:rsidR="00C33A48" w:rsidRPr="00B20AE8" w:rsidRDefault="00C33A48" w:rsidP="0039402F">
      <w:pPr>
        <w:pStyle w:val="B5"/>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14:paraId="2E00DF58" w14:textId="1215292E" w:rsidR="009602D0" w:rsidRPr="00B20AE8" w:rsidRDefault="009602D0" w:rsidP="0039402F">
      <w:pPr>
        <w:pStyle w:val="NO"/>
        <w:rPr>
          <w:snapToGrid w:val="0"/>
        </w:rPr>
      </w:pPr>
      <w:bookmarkStart w:id="4316" w:name="_Toc21123177"/>
      <w:bookmarkStart w:id="4317" w:name="_Toc45907370"/>
      <w:bookmarkStart w:id="4318" w:name="_Toc53181474"/>
      <w:bookmarkStart w:id="4319" w:name="_Toc61117231"/>
      <w:bookmarkStart w:id="4320" w:name="_Toc67081083"/>
      <w:bookmarkStart w:id="4321" w:name="_Toc68770435"/>
      <w:bookmarkStart w:id="4322" w:name="_Toc74755498"/>
      <w:bookmarkStart w:id="4323" w:name="_Toc76506422"/>
      <w:bookmarkStart w:id="4324" w:name="_Toc83113341"/>
      <w:bookmarkStart w:id="4325" w:name="_Toc89876544"/>
      <w:bookmarkStart w:id="4326" w:name="_Toc98711444"/>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32960AE9" w14:textId="77777777" w:rsidR="00C33A48" w:rsidRPr="00B20AE8" w:rsidRDefault="00C33A48" w:rsidP="00C33A48">
      <w:pPr>
        <w:pStyle w:val="Heading3"/>
        <w:rPr>
          <w:lang w:eastAsia="sv-SE"/>
        </w:rPr>
      </w:pPr>
      <w:bookmarkStart w:id="4327" w:name="_Toc145097311"/>
      <w:bookmarkStart w:id="4328" w:name="_Toc161848561"/>
      <w:r w:rsidRPr="00B20AE8">
        <w:rPr>
          <w:lang w:eastAsia="sv-SE"/>
        </w:rPr>
        <w:t>6.8</w:t>
      </w:r>
      <w:r w:rsidRPr="00B20AE8">
        <w:rPr>
          <w:lang w:eastAsia="zh-CN"/>
        </w:rPr>
        <w:t>.</w:t>
      </w:r>
      <w:r w:rsidRPr="00B20AE8">
        <w:rPr>
          <w:lang w:eastAsia="sv-SE"/>
        </w:rPr>
        <w:t>5</w:t>
      </w:r>
      <w:r w:rsidRPr="00B20AE8">
        <w:rPr>
          <w:lang w:eastAsia="sv-SE"/>
        </w:rPr>
        <w:tab/>
        <w:t>Test Requirement</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412D5540" w14:textId="77777777" w:rsidR="00C33A48" w:rsidRPr="00B20AE8" w:rsidRDefault="00C33A48" w:rsidP="006604EE">
      <w:pPr>
        <w:pStyle w:val="Heading4"/>
      </w:pPr>
      <w:bookmarkStart w:id="4329" w:name="_Toc61117232"/>
      <w:bookmarkStart w:id="4330" w:name="_Toc67081084"/>
      <w:bookmarkStart w:id="4331" w:name="_Toc68770436"/>
      <w:bookmarkStart w:id="4332" w:name="_Toc74755499"/>
      <w:bookmarkStart w:id="4333" w:name="_Toc76506423"/>
      <w:bookmarkStart w:id="4334" w:name="_Toc83113342"/>
      <w:bookmarkStart w:id="4335" w:name="_Toc89876545"/>
      <w:bookmarkStart w:id="4336" w:name="_Toc98711445"/>
      <w:bookmarkStart w:id="4337" w:name="_Toc145097312"/>
      <w:bookmarkStart w:id="4338" w:name="_Toc161848562"/>
      <w:r w:rsidRPr="00B20AE8">
        <w:t>6.8.5.1</w:t>
      </w:r>
      <w:r w:rsidRPr="00B20AE8">
        <w:tab/>
        <w:t>MSR test requirements</w:t>
      </w:r>
      <w:bookmarkEnd w:id="4329"/>
      <w:bookmarkEnd w:id="4330"/>
      <w:bookmarkEnd w:id="4331"/>
      <w:bookmarkEnd w:id="4332"/>
      <w:bookmarkEnd w:id="4333"/>
      <w:bookmarkEnd w:id="4334"/>
      <w:bookmarkEnd w:id="4335"/>
      <w:bookmarkEnd w:id="4336"/>
      <w:bookmarkEnd w:id="4337"/>
      <w:bookmarkEnd w:id="4338"/>
    </w:p>
    <w:p w14:paraId="032C5278" w14:textId="77777777" w:rsidR="00C33A48" w:rsidRPr="00B20AE8" w:rsidRDefault="00C33A48" w:rsidP="006604EE">
      <w:pPr>
        <w:pStyle w:val="Heading5"/>
      </w:pPr>
      <w:bookmarkStart w:id="4339" w:name="_Toc61117233"/>
      <w:bookmarkStart w:id="4340" w:name="_Toc67081085"/>
      <w:bookmarkStart w:id="4341" w:name="_Toc68770437"/>
      <w:bookmarkStart w:id="4342" w:name="_Toc74755500"/>
      <w:bookmarkStart w:id="4343" w:name="_Toc76506424"/>
      <w:bookmarkStart w:id="4344" w:name="_Toc83113343"/>
      <w:bookmarkStart w:id="4345" w:name="_Toc89876546"/>
      <w:bookmarkStart w:id="4346" w:name="_Toc98711446"/>
      <w:bookmarkStart w:id="4347" w:name="_Toc145097313"/>
      <w:bookmarkStart w:id="4348" w:name="_Toc161848563"/>
      <w:r w:rsidRPr="00B20AE8">
        <w:t>6.8.5.1.1</w:t>
      </w:r>
      <w:r w:rsidRPr="00B20AE8">
        <w:tab/>
        <w:t>General test requirement</w:t>
      </w:r>
      <w:bookmarkEnd w:id="4339"/>
      <w:bookmarkEnd w:id="4340"/>
      <w:bookmarkEnd w:id="4341"/>
      <w:bookmarkEnd w:id="4342"/>
      <w:bookmarkEnd w:id="4343"/>
      <w:bookmarkEnd w:id="4344"/>
      <w:bookmarkEnd w:id="4345"/>
      <w:bookmarkEnd w:id="4346"/>
      <w:bookmarkEnd w:id="4347"/>
      <w:bookmarkEnd w:id="4348"/>
    </w:p>
    <w:p w14:paraId="56646D61" w14:textId="05BAC807" w:rsidR="00C33A48" w:rsidRPr="00B20AE8" w:rsidRDefault="00C33A48" w:rsidP="0039402F">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6.8.5.1.1-1 for an </w:t>
      </w:r>
      <w:r w:rsidRPr="00B20AE8">
        <w:rPr>
          <w:i/>
        </w:rPr>
        <w:t>OTA AAS BS</w:t>
      </w:r>
      <w:r w:rsidRPr="00B20AE8">
        <w:t xml:space="preserve"> operating in BC1, BC2 and BC3.</w:t>
      </w:r>
    </w:p>
    <w:p w14:paraId="4BDD9DCF" w14:textId="6BA7E5BC" w:rsidR="006507D3" w:rsidRDefault="00C33A48" w:rsidP="0039402F">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w:t>
      </w:r>
    </w:p>
    <w:p w14:paraId="65C50D63" w14:textId="4CAB88B2" w:rsidR="00C33A48" w:rsidRPr="00B20AE8" w:rsidRDefault="00C33A48" w:rsidP="0039402F">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39F7611" w14:textId="77777777" w:rsidR="00C33A48" w:rsidRPr="00B20AE8" w:rsidRDefault="00C33A48" w:rsidP="0039402F">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781419E" w14:textId="77777777" w:rsidR="00C33A48" w:rsidRPr="00B20AE8" w:rsidRDefault="00C33A48" w:rsidP="0039402F">
      <w:pPr>
        <w:pStyle w:val="TH"/>
      </w:pPr>
      <w:r w:rsidRPr="00B20AE8">
        <w:t xml:space="preserve">Table </w:t>
      </w:r>
      <w:bookmarkStart w:id="4349"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4349"/>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4F339F" w:rsidRPr="00B20AE8" w14:paraId="6E98A930" w14:textId="77777777" w:rsidTr="006A2BF1">
        <w:trPr>
          <w:cantSplit/>
          <w:tblHeader/>
          <w:jc w:val="center"/>
        </w:trPr>
        <w:tc>
          <w:tcPr>
            <w:tcW w:w="4629" w:type="dxa"/>
            <w:shd w:val="clear" w:color="auto" w:fill="auto"/>
          </w:tcPr>
          <w:p w14:paraId="24BF2344" w14:textId="77777777" w:rsidR="00C33A48" w:rsidRPr="00B20AE8" w:rsidRDefault="00C33A48" w:rsidP="0039402F">
            <w:pPr>
              <w:pStyle w:val="TAH"/>
            </w:pPr>
            <w:r w:rsidRPr="00B20AE8">
              <w:t>Parameter</w:t>
            </w:r>
          </w:p>
        </w:tc>
        <w:tc>
          <w:tcPr>
            <w:tcW w:w="3756" w:type="dxa"/>
            <w:shd w:val="clear" w:color="auto" w:fill="auto"/>
          </w:tcPr>
          <w:p w14:paraId="53B8AB83" w14:textId="77777777" w:rsidR="00C33A48" w:rsidRPr="00B20AE8" w:rsidRDefault="00C33A48" w:rsidP="0039402F">
            <w:pPr>
              <w:pStyle w:val="TAH"/>
            </w:pPr>
            <w:r w:rsidRPr="00B20AE8">
              <w:t>Value</w:t>
            </w:r>
          </w:p>
        </w:tc>
      </w:tr>
      <w:tr w:rsidR="004F339F" w:rsidRPr="00B20AE8" w14:paraId="3234C7A4" w14:textId="77777777" w:rsidTr="006A2BF1">
        <w:trPr>
          <w:cantSplit/>
          <w:jc w:val="center"/>
        </w:trPr>
        <w:tc>
          <w:tcPr>
            <w:tcW w:w="4629" w:type="dxa"/>
            <w:shd w:val="clear" w:color="auto" w:fill="auto"/>
          </w:tcPr>
          <w:p w14:paraId="719F8627" w14:textId="77777777" w:rsidR="00C33A48" w:rsidRPr="00B20AE8" w:rsidRDefault="00C33A48" w:rsidP="0039402F">
            <w:pPr>
              <w:pStyle w:val="TAL"/>
            </w:pPr>
            <w:r w:rsidRPr="00B20AE8">
              <w:t>Wanted signal type</w:t>
            </w:r>
          </w:p>
        </w:tc>
        <w:tc>
          <w:tcPr>
            <w:tcW w:w="3756" w:type="dxa"/>
            <w:shd w:val="clear" w:color="auto" w:fill="auto"/>
          </w:tcPr>
          <w:p w14:paraId="0FEA7FC8" w14:textId="77777777" w:rsidR="00C33A48" w:rsidRPr="00B20AE8" w:rsidRDefault="00C33A48" w:rsidP="0039402F">
            <w:pPr>
              <w:pStyle w:val="TAC"/>
            </w:pPr>
            <w:r w:rsidRPr="00B20AE8">
              <w:t xml:space="preserve">E-UTRA </w:t>
            </w:r>
            <w:r w:rsidR="00114067" w:rsidRPr="00B20AE8">
              <w:t xml:space="preserve">or NR </w:t>
            </w:r>
            <w:r w:rsidRPr="00B20AE8">
              <w:t>signal</w:t>
            </w:r>
          </w:p>
        </w:tc>
      </w:tr>
      <w:tr w:rsidR="004F339F" w:rsidRPr="00B20AE8" w14:paraId="1A3E82FD" w14:textId="77777777" w:rsidTr="006A2BF1">
        <w:trPr>
          <w:cantSplit/>
          <w:jc w:val="center"/>
        </w:trPr>
        <w:tc>
          <w:tcPr>
            <w:tcW w:w="4629" w:type="dxa"/>
            <w:shd w:val="clear" w:color="auto" w:fill="auto"/>
          </w:tcPr>
          <w:p w14:paraId="2DDBA9F5" w14:textId="77777777" w:rsidR="00C33A48" w:rsidRPr="00B20AE8" w:rsidRDefault="00C33A48" w:rsidP="0039402F">
            <w:pPr>
              <w:pStyle w:val="TAL"/>
            </w:pPr>
            <w:r w:rsidRPr="00B20AE8">
              <w:t>Interfering signal type</w:t>
            </w:r>
          </w:p>
        </w:tc>
        <w:tc>
          <w:tcPr>
            <w:tcW w:w="3756" w:type="dxa"/>
            <w:shd w:val="clear" w:color="auto" w:fill="auto"/>
          </w:tcPr>
          <w:p w14:paraId="5F13EB80" w14:textId="77777777" w:rsidR="00C33A48" w:rsidRPr="00B20AE8" w:rsidRDefault="00C33A48" w:rsidP="0039402F">
            <w:pPr>
              <w:pStyle w:val="TAC"/>
            </w:pPr>
            <w:r w:rsidRPr="00B20AE8">
              <w:t xml:space="preserve">E-UTRA signal of </w:t>
            </w:r>
            <w:r w:rsidRPr="00B20AE8">
              <w:rPr>
                <w:i/>
              </w:rPr>
              <w:t>channel bandwidth</w:t>
            </w:r>
            <w:r w:rsidRPr="00B20AE8">
              <w:t xml:space="preserve"> 5 MHz</w:t>
            </w:r>
          </w:p>
        </w:tc>
      </w:tr>
      <w:tr w:rsidR="009602D0" w:rsidRPr="00B20AE8" w14:paraId="1BD5D346" w14:textId="77777777" w:rsidTr="006A2BF1">
        <w:trPr>
          <w:cantSplit/>
          <w:jc w:val="center"/>
        </w:trPr>
        <w:tc>
          <w:tcPr>
            <w:tcW w:w="4629" w:type="dxa"/>
            <w:shd w:val="clear" w:color="auto" w:fill="auto"/>
          </w:tcPr>
          <w:p w14:paraId="6B33F68E" w14:textId="64E03964" w:rsidR="009602D0" w:rsidRPr="00B20AE8" w:rsidRDefault="009602D0" w:rsidP="0039402F">
            <w:pPr>
              <w:pStyle w:val="TAL"/>
            </w:pPr>
            <w:r w:rsidRPr="00B20AE8">
              <w:t>Interfering signal</w:t>
            </w:r>
            <w:r>
              <w:t xml:space="preserve"> power</w:t>
            </w:r>
            <w:r w:rsidRPr="00B20AE8">
              <w:t xml:space="preserve"> level applied to the CLTA</w:t>
            </w:r>
          </w:p>
        </w:tc>
        <w:tc>
          <w:tcPr>
            <w:tcW w:w="3756" w:type="dxa"/>
            <w:shd w:val="clear" w:color="auto" w:fill="auto"/>
          </w:tcPr>
          <w:p w14:paraId="43868CD6" w14:textId="5EE71652" w:rsidR="009602D0" w:rsidRPr="00B20AE8" w:rsidRDefault="009602D0" w:rsidP="0039402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4F339F" w:rsidRPr="00B20AE8" w14:paraId="29B4553E" w14:textId="77777777" w:rsidTr="006A2BF1">
        <w:trPr>
          <w:cantSplit/>
          <w:jc w:val="center"/>
        </w:trPr>
        <w:tc>
          <w:tcPr>
            <w:tcW w:w="4629" w:type="dxa"/>
            <w:shd w:val="clear" w:color="auto" w:fill="auto"/>
          </w:tcPr>
          <w:p w14:paraId="7516DC9F" w14:textId="77777777" w:rsidR="00C33A48" w:rsidRPr="00B20AE8" w:rsidRDefault="00C33A48" w:rsidP="0039402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56" w:type="dxa"/>
            <w:shd w:val="clear" w:color="auto" w:fill="auto"/>
          </w:tcPr>
          <w:p w14:paraId="091AC8CF" w14:textId="77777777" w:rsidR="00C33A48" w:rsidRPr="00B20AE8" w:rsidRDefault="00C33A48" w:rsidP="0039402F">
            <w:pPr>
              <w:pStyle w:val="TAC"/>
            </w:pPr>
            <w:r w:rsidRPr="00B20AE8">
              <w:t>±2.5 MHz</w:t>
            </w:r>
          </w:p>
          <w:p w14:paraId="63966937" w14:textId="77777777" w:rsidR="00C33A48" w:rsidRPr="00B20AE8" w:rsidRDefault="00C33A48" w:rsidP="0039402F">
            <w:pPr>
              <w:pStyle w:val="TAC"/>
            </w:pPr>
            <w:r w:rsidRPr="00B20AE8">
              <w:t>±7.5 MHz</w:t>
            </w:r>
          </w:p>
          <w:p w14:paraId="1C4F4FC7" w14:textId="77777777" w:rsidR="00C33A48" w:rsidRPr="00B20AE8" w:rsidRDefault="00C33A48" w:rsidP="0039402F">
            <w:pPr>
              <w:pStyle w:val="TAC"/>
            </w:pPr>
            <w:r w:rsidRPr="00B20AE8">
              <w:t>±12.5 MHz</w:t>
            </w:r>
          </w:p>
        </w:tc>
      </w:tr>
      <w:tr w:rsidR="00C33A48" w:rsidRPr="00B20AE8" w14:paraId="792D9ABF" w14:textId="77777777" w:rsidTr="006A2BF1">
        <w:trPr>
          <w:cantSplit/>
          <w:jc w:val="center"/>
        </w:trPr>
        <w:tc>
          <w:tcPr>
            <w:tcW w:w="8385" w:type="dxa"/>
            <w:gridSpan w:val="2"/>
            <w:shd w:val="clear" w:color="auto" w:fill="auto"/>
          </w:tcPr>
          <w:p w14:paraId="1907FF06" w14:textId="77777777" w:rsidR="009602D0" w:rsidRPr="00B20AE8" w:rsidRDefault="009602D0" w:rsidP="0039402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62CF5109" w14:textId="77777777" w:rsidR="009602D0" w:rsidRPr="00B20AE8" w:rsidRDefault="009602D0" w:rsidP="0039402F">
            <w:pPr>
              <w:pStyle w:val="TAN"/>
            </w:pPr>
            <w:r w:rsidRPr="00B20AE8">
              <w:t>NOTE 2:</w:t>
            </w:r>
            <w:r w:rsidRPr="00B20AE8">
              <w:tab/>
              <w:t>In certain regions, NOTE 1 is not applied in Band 1, 3, 8, 9, 11, 18, 19, 21, 28, 32 operating within 1 475.9 MHz to 1 495.9 MHz, 34.</w:t>
            </w:r>
          </w:p>
          <w:p w14:paraId="5EB24C7F" w14:textId="5E4EE743" w:rsidR="00C33A48" w:rsidRPr="00B20AE8" w:rsidRDefault="009602D0" w:rsidP="0039402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2C08DF">
              <w:rPr>
                <w:rFonts w:eastAsia="Malgun Gothic"/>
              </w:rPr>
              <w:t>CLTA</w:t>
            </w:r>
            <w:r w:rsidRPr="00091B2C">
              <w:rPr>
                <w:rFonts w:eastAsia="Malgun Gothic"/>
              </w:rPr>
              <w:t>.</w:t>
            </w:r>
          </w:p>
        </w:tc>
      </w:tr>
    </w:tbl>
    <w:p w14:paraId="65967FD4" w14:textId="77777777" w:rsidR="00C33A48" w:rsidRPr="00B20AE8" w:rsidRDefault="00C33A48" w:rsidP="0039402F"/>
    <w:p w14:paraId="59B2DE53" w14:textId="77777777" w:rsidR="00C33A48" w:rsidRPr="00B20AE8" w:rsidRDefault="00C33A48" w:rsidP="006604EE">
      <w:pPr>
        <w:pStyle w:val="Heading5"/>
      </w:pPr>
      <w:bookmarkStart w:id="4350" w:name="_Toc61117234"/>
      <w:bookmarkStart w:id="4351" w:name="_Toc67081086"/>
      <w:bookmarkStart w:id="4352" w:name="_Toc68770438"/>
      <w:bookmarkStart w:id="4353" w:name="_Toc74755501"/>
      <w:bookmarkStart w:id="4354" w:name="_Toc76506425"/>
      <w:bookmarkStart w:id="4355" w:name="_Toc83113344"/>
      <w:bookmarkStart w:id="4356" w:name="_Toc89876547"/>
      <w:bookmarkStart w:id="4357" w:name="_Toc98711447"/>
      <w:bookmarkStart w:id="4358" w:name="_Toc145097314"/>
      <w:bookmarkStart w:id="4359" w:name="_Toc161848564"/>
      <w:r w:rsidRPr="00B20AE8">
        <w:t>6.8.5.1.2</w:t>
      </w:r>
      <w:r w:rsidRPr="00B20AE8">
        <w:tab/>
        <w:t>Additional test requirement (BC1 and BC2)</w:t>
      </w:r>
      <w:bookmarkEnd w:id="4350"/>
      <w:bookmarkEnd w:id="4351"/>
      <w:bookmarkEnd w:id="4352"/>
      <w:bookmarkEnd w:id="4353"/>
      <w:bookmarkEnd w:id="4354"/>
      <w:bookmarkEnd w:id="4355"/>
      <w:bookmarkEnd w:id="4356"/>
      <w:bookmarkEnd w:id="4357"/>
      <w:bookmarkEnd w:id="4358"/>
      <w:bookmarkEnd w:id="4359"/>
    </w:p>
    <w:p w14:paraId="3E080F16" w14:textId="0CDDBB6F" w:rsidR="00C33A48" w:rsidRPr="00B20AE8" w:rsidRDefault="00C33A48" w:rsidP="0039402F">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6.8.5.1.2-1 for an </w:t>
      </w:r>
      <w:r w:rsidRPr="00B20AE8">
        <w:rPr>
          <w:i/>
        </w:rPr>
        <w:t>OTA AAS BS</w:t>
      </w:r>
      <w:r w:rsidRPr="00B20AE8">
        <w:t xml:space="preserve"> operating in BC2.</w:t>
      </w:r>
    </w:p>
    <w:p w14:paraId="56379F46" w14:textId="77777777" w:rsidR="00C33A48" w:rsidRPr="00B20AE8" w:rsidRDefault="00C33A48" w:rsidP="0039402F">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14:paraId="2EE629EE" w14:textId="77777777" w:rsidR="00C33A48" w:rsidRPr="00B20AE8" w:rsidRDefault="00C33A48" w:rsidP="0039402F">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14:paraId="4EE35FB5" w14:textId="77777777" w:rsidR="00C33A48" w:rsidRPr="00B20AE8" w:rsidRDefault="00C33A48" w:rsidP="0039402F">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14:paraId="03DB9134" w14:textId="77777777" w:rsidR="00C33A48" w:rsidRPr="00B20AE8" w:rsidRDefault="00C33A48" w:rsidP="0039402F">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4F339F" w:rsidRPr="00B20AE8" w14:paraId="3F0F9254" w14:textId="77777777" w:rsidTr="006A2BF1">
        <w:trPr>
          <w:cantSplit/>
          <w:tblHeader/>
          <w:jc w:val="center"/>
        </w:trPr>
        <w:tc>
          <w:tcPr>
            <w:tcW w:w="4661" w:type="dxa"/>
            <w:shd w:val="clear" w:color="auto" w:fill="auto"/>
          </w:tcPr>
          <w:p w14:paraId="195E2154" w14:textId="77777777" w:rsidR="00C33A48" w:rsidRPr="00B20AE8" w:rsidRDefault="00C33A48" w:rsidP="0039402F">
            <w:pPr>
              <w:pStyle w:val="TAH"/>
            </w:pPr>
            <w:r w:rsidRPr="00B20AE8">
              <w:t>Parameter</w:t>
            </w:r>
          </w:p>
        </w:tc>
        <w:tc>
          <w:tcPr>
            <w:tcW w:w="3764" w:type="dxa"/>
            <w:shd w:val="clear" w:color="auto" w:fill="auto"/>
          </w:tcPr>
          <w:p w14:paraId="4B315826" w14:textId="77777777" w:rsidR="00C33A48" w:rsidRPr="00B20AE8" w:rsidRDefault="00C33A48" w:rsidP="0039402F">
            <w:pPr>
              <w:pStyle w:val="TAH"/>
            </w:pPr>
            <w:r w:rsidRPr="00B20AE8">
              <w:t>Value</w:t>
            </w:r>
          </w:p>
        </w:tc>
      </w:tr>
      <w:tr w:rsidR="004F339F" w:rsidRPr="00B20AE8" w14:paraId="73C01D90" w14:textId="77777777" w:rsidTr="006A2BF1">
        <w:trPr>
          <w:cantSplit/>
          <w:jc w:val="center"/>
        </w:trPr>
        <w:tc>
          <w:tcPr>
            <w:tcW w:w="4661" w:type="dxa"/>
            <w:shd w:val="clear" w:color="auto" w:fill="auto"/>
          </w:tcPr>
          <w:p w14:paraId="536D8944" w14:textId="77777777" w:rsidR="00C33A48" w:rsidRPr="00B20AE8" w:rsidRDefault="00C33A48" w:rsidP="0039402F">
            <w:pPr>
              <w:pStyle w:val="TAL"/>
            </w:pPr>
            <w:r w:rsidRPr="00B20AE8">
              <w:t>Wanted signal type</w:t>
            </w:r>
          </w:p>
        </w:tc>
        <w:tc>
          <w:tcPr>
            <w:tcW w:w="3764" w:type="dxa"/>
            <w:shd w:val="clear" w:color="auto" w:fill="auto"/>
          </w:tcPr>
          <w:p w14:paraId="2C37CCFF" w14:textId="77777777" w:rsidR="00C33A48" w:rsidRPr="00B20AE8" w:rsidRDefault="00C33A48" w:rsidP="0039402F">
            <w:pPr>
              <w:pStyle w:val="TAC"/>
            </w:pPr>
            <w:r w:rsidRPr="00B20AE8">
              <w:t>E-UTRA and/or</w:t>
            </w:r>
            <w:r w:rsidR="00114067" w:rsidRPr="00B20AE8">
              <w:t xml:space="preserve"> NR</w:t>
            </w:r>
            <w:r w:rsidRPr="00B20AE8">
              <w:t xml:space="preserve"> UTRA signal</w:t>
            </w:r>
          </w:p>
        </w:tc>
      </w:tr>
      <w:tr w:rsidR="004F339F" w:rsidRPr="00B20AE8" w14:paraId="0BEBF182" w14:textId="77777777" w:rsidTr="006A2BF1">
        <w:trPr>
          <w:cantSplit/>
          <w:jc w:val="center"/>
        </w:trPr>
        <w:tc>
          <w:tcPr>
            <w:tcW w:w="4661" w:type="dxa"/>
            <w:shd w:val="clear" w:color="auto" w:fill="auto"/>
          </w:tcPr>
          <w:p w14:paraId="2C3B0FBB" w14:textId="77777777" w:rsidR="00C33A48" w:rsidRPr="00B20AE8" w:rsidRDefault="00C33A48" w:rsidP="0039402F">
            <w:pPr>
              <w:pStyle w:val="TAL"/>
            </w:pPr>
            <w:r w:rsidRPr="00B20AE8">
              <w:t>Interfering signal type</w:t>
            </w:r>
          </w:p>
        </w:tc>
        <w:tc>
          <w:tcPr>
            <w:tcW w:w="3764" w:type="dxa"/>
            <w:shd w:val="clear" w:color="auto" w:fill="auto"/>
          </w:tcPr>
          <w:p w14:paraId="70D73A7E" w14:textId="77777777" w:rsidR="00C33A48" w:rsidRPr="00B20AE8" w:rsidRDefault="00C33A48" w:rsidP="0039402F">
            <w:pPr>
              <w:pStyle w:val="TAC"/>
            </w:pPr>
            <w:r w:rsidRPr="00B20AE8">
              <w:t>CW</w:t>
            </w:r>
          </w:p>
        </w:tc>
      </w:tr>
      <w:tr w:rsidR="009602D0" w:rsidRPr="00B20AE8" w14:paraId="2728CCBA" w14:textId="77777777" w:rsidTr="006A2BF1">
        <w:trPr>
          <w:cantSplit/>
          <w:jc w:val="center"/>
        </w:trPr>
        <w:tc>
          <w:tcPr>
            <w:tcW w:w="4661" w:type="dxa"/>
            <w:shd w:val="clear" w:color="auto" w:fill="auto"/>
          </w:tcPr>
          <w:p w14:paraId="759CB3E8" w14:textId="12590335" w:rsidR="009602D0" w:rsidRPr="00B20AE8" w:rsidRDefault="009602D0" w:rsidP="0039402F">
            <w:pPr>
              <w:pStyle w:val="TAL"/>
            </w:pPr>
            <w:r w:rsidRPr="00B20AE8">
              <w:t xml:space="preserve">Interfering signal </w:t>
            </w:r>
            <w:r>
              <w:t xml:space="preserve">power </w:t>
            </w:r>
            <w:r w:rsidRPr="00B20AE8">
              <w:t>level applied to the CLTA</w:t>
            </w:r>
          </w:p>
        </w:tc>
        <w:tc>
          <w:tcPr>
            <w:tcW w:w="3764" w:type="dxa"/>
            <w:shd w:val="clear" w:color="auto" w:fill="auto"/>
          </w:tcPr>
          <w:p w14:paraId="17AEC784" w14:textId="61AFBD59" w:rsidR="009602D0" w:rsidRPr="00B20AE8" w:rsidRDefault="009602D0" w:rsidP="0039402F">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602D0" w:rsidRPr="00B20AE8" w14:paraId="3EB35CC8" w14:textId="77777777" w:rsidTr="006A2BF1">
        <w:trPr>
          <w:cantSplit/>
          <w:jc w:val="center"/>
        </w:trPr>
        <w:tc>
          <w:tcPr>
            <w:tcW w:w="4661" w:type="dxa"/>
            <w:shd w:val="clear" w:color="auto" w:fill="auto"/>
          </w:tcPr>
          <w:p w14:paraId="6342B0C4" w14:textId="4F62CECE" w:rsidR="009602D0" w:rsidRPr="00B20AE8" w:rsidRDefault="009602D0" w:rsidP="0039402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0844E0F" w14:textId="140ADF11" w:rsidR="009602D0" w:rsidRPr="00B20AE8" w:rsidRDefault="009602D0" w:rsidP="0039402F">
            <w:pPr>
              <w:pStyle w:val="TAC"/>
            </w:pPr>
            <w:r w:rsidRPr="00B20AE8">
              <w:t>&gt; abs(800) kHz for CW interfer</w:t>
            </w:r>
            <w:r>
              <w:t>ing signal</w:t>
            </w:r>
          </w:p>
        </w:tc>
      </w:tr>
      <w:tr w:rsidR="00C33A48" w:rsidRPr="00B20AE8" w14:paraId="41FCD5F7" w14:textId="77777777" w:rsidTr="006A2BF1">
        <w:trPr>
          <w:cantSplit/>
          <w:jc w:val="center"/>
        </w:trPr>
        <w:tc>
          <w:tcPr>
            <w:tcW w:w="8425" w:type="dxa"/>
            <w:gridSpan w:val="2"/>
            <w:shd w:val="clear" w:color="auto" w:fill="auto"/>
          </w:tcPr>
          <w:p w14:paraId="4000AE65" w14:textId="77777777" w:rsidR="009602D0" w:rsidRPr="00B20AE8" w:rsidRDefault="009602D0" w:rsidP="0039402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1E2664FC" w14:textId="525BA27C" w:rsidR="00C33A48" w:rsidRPr="00B20AE8" w:rsidRDefault="009602D0" w:rsidP="0039402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2C08DF">
              <w:rPr>
                <w:rFonts w:eastAsia="Malgun Gothic"/>
              </w:rPr>
              <w:t>CLTA</w:t>
            </w:r>
            <w:r w:rsidRPr="00091B2C">
              <w:rPr>
                <w:rFonts w:eastAsia="Malgun Gothic"/>
              </w:rPr>
              <w:t>.</w:t>
            </w:r>
          </w:p>
        </w:tc>
      </w:tr>
    </w:tbl>
    <w:p w14:paraId="1BA93AFA" w14:textId="77777777" w:rsidR="00C33A48" w:rsidRPr="00B20AE8" w:rsidRDefault="00C33A48" w:rsidP="0039402F"/>
    <w:p w14:paraId="46483EEB" w14:textId="77777777" w:rsidR="00C33A48" w:rsidRPr="00B20AE8" w:rsidRDefault="00C33A48" w:rsidP="006604EE">
      <w:pPr>
        <w:pStyle w:val="Heading5"/>
      </w:pPr>
      <w:bookmarkStart w:id="4360" w:name="_Toc61117235"/>
      <w:bookmarkStart w:id="4361" w:name="_Toc67081087"/>
      <w:bookmarkStart w:id="4362" w:name="_Toc68770439"/>
      <w:bookmarkStart w:id="4363" w:name="_Toc74755502"/>
      <w:bookmarkStart w:id="4364" w:name="_Toc76506426"/>
      <w:bookmarkStart w:id="4365" w:name="_Toc83113345"/>
      <w:bookmarkStart w:id="4366" w:name="_Toc89876548"/>
      <w:bookmarkStart w:id="4367" w:name="_Toc98711448"/>
      <w:bookmarkStart w:id="4368" w:name="_Toc145097315"/>
      <w:bookmarkStart w:id="4369" w:name="_Toc161848565"/>
      <w:r w:rsidRPr="00B20AE8">
        <w:t>6.8.5.1.3</w:t>
      </w:r>
      <w:r w:rsidRPr="00B20AE8">
        <w:tab/>
        <w:t>Additional test requirement (BC3)</w:t>
      </w:r>
      <w:bookmarkEnd w:id="4360"/>
      <w:bookmarkEnd w:id="4361"/>
      <w:bookmarkEnd w:id="4362"/>
      <w:bookmarkEnd w:id="4363"/>
      <w:bookmarkEnd w:id="4364"/>
      <w:bookmarkEnd w:id="4365"/>
      <w:bookmarkEnd w:id="4366"/>
      <w:bookmarkEnd w:id="4367"/>
      <w:bookmarkEnd w:id="4368"/>
      <w:bookmarkEnd w:id="4369"/>
    </w:p>
    <w:p w14:paraId="5CA29CC1" w14:textId="05F395B1" w:rsidR="00C33A48" w:rsidRPr="00B20AE8" w:rsidRDefault="00C33A48" w:rsidP="0039402F">
      <w:r w:rsidRPr="00B20AE8">
        <w:t xml:space="preserve">In the frequency range relevant for this test,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14:paraId="65647AB8" w14:textId="77777777" w:rsidR="00C33A48" w:rsidRPr="00B20AE8" w:rsidRDefault="00C33A48" w:rsidP="0039402F">
      <w:r w:rsidRPr="00B20AE8">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5AC4C02E" w14:textId="77777777" w:rsidR="00C33A48" w:rsidRPr="00B20AE8" w:rsidRDefault="00C33A48" w:rsidP="0039402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4F339F" w:rsidRPr="00B20AE8" w14:paraId="7130F112" w14:textId="77777777" w:rsidTr="006A2BF1">
        <w:trPr>
          <w:cantSplit/>
          <w:tblHeader/>
          <w:jc w:val="center"/>
        </w:trPr>
        <w:tc>
          <w:tcPr>
            <w:tcW w:w="4629" w:type="dxa"/>
            <w:shd w:val="clear" w:color="auto" w:fill="auto"/>
          </w:tcPr>
          <w:p w14:paraId="490D8EA9" w14:textId="77777777" w:rsidR="00C33A48" w:rsidRPr="00B20AE8" w:rsidRDefault="00C33A48" w:rsidP="0039402F">
            <w:pPr>
              <w:pStyle w:val="TAH"/>
            </w:pPr>
            <w:r w:rsidRPr="00B20AE8">
              <w:t>Parameter</w:t>
            </w:r>
          </w:p>
        </w:tc>
        <w:tc>
          <w:tcPr>
            <w:tcW w:w="3780" w:type="dxa"/>
            <w:shd w:val="clear" w:color="auto" w:fill="auto"/>
          </w:tcPr>
          <w:p w14:paraId="2826BD17" w14:textId="77777777" w:rsidR="00C33A48" w:rsidRPr="00B20AE8" w:rsidRDefault="00C33A48" w:rsidP="0039402F">
            <w:pPr>
              <w:pStyle w:val="TAH"/>
            </w:pPr>
            <w:r w:rsidRPr="00B20AE8">
              <w:t>Value</w:t>
            </w:r>
          </w:p>
        </w:tc>
      </w:tr>
      <w:tr w:rsidR="004F339F" w:rsidRPr="00B20AE8" w14:paraId="0684BA60" w14:textId="77777777" w:rsidTr="006A2BF1">
        <w:trPr>
          <w:cantSplit/>
          <w:jc w:val="center"/>
        </w:trPr>
        <w:tc>
          <w:tcPr>
            <w:tcW w:w="4629" w:type="dxa"/>
            <w:shd w:val="clear" w:color="auto" w:fill="auto"/>
          </w:tcPr>
          <w:p w14:paraId="7D9D37F2" w14:textId="77777777" w:rsidR="00C33A48" w:rsidRPr="00B20AE8" w:rsidRDefault="00C33A48" w:rsidP="0039402F">
            <w:pPr>
              <w:pStyle w:val="TAL"/>
            </w:pPr>
            <w:r w:rsidRPr="00B20AE8">
              <w:t>Wanted signal type</w:t>
            </w:r>
          </w:p>
        </w:tc>
        <w:tc>
          <w:tcPr>
            <w:tcW w:w="3780" w:type="dxa"/>
            <w:shd w:val="clear" w:color="auto" w:fill="auto"/>
          </w:tcPr>
          <w:p w14:paraId="13783B39" w14:textId="77777777" w:rsidR="00C33A48" w:rsidRPr="00B20AE8" w:rsidRDefault="00C33A48" w:rsidP="0039402F">
            <w:pPr>
              <w:pStyle w:val="TAC"/>
            </w:pPr>
            <w:r w:rsidRPr="00B20AE8">
              <w:t xml:space="preserve">E-UTRA and/or UTRA </w:t>
            </w:r>
            <w:r w:rsidR="00114067" w:rsidRPr="00B20AE8">
              <w:t xml:space="preserve">and/or NR </w:t>
            </w:r>
            <w:r w:rsidRPr="00B20AE8">
              <w:t>signal</w:t>
            </w:r>
          </w:p>
        </w:tc>
      </w:tr>
      <w:tr w:rsidR="004F339F" w:rsidRPr="00B20AE8" w14:paraId="54457934" w14:textId="77777777" w:rsidTr="006A2BF1">
        <w:trPr>
          <w:cantSplit/>
          <w:jc w:val="center"/>
        </w:trPr>
        <w:tc>
          <w:tcPr>
            <w:tcW w:w="4629" w:type="dxa"/>
            <w:shd w:val="clear" w:color="auto" w:fill="auto"/>
          </w:tcPr>
          <w:p w14:paraId="2CEE9EFC" w14:textId="77777777" w:rsidR="00C33A48" w:rsidRPr="00B20AE8" w:rsidRDefault="00C33A48" w:rsidP="0039402F">
            <w:pPr>
              <w:pStyle w:val="TAL"/>
            </w:pPr>
            <w:r w:rsidRPr="00B20AE8">
              <w:t>Interfering signal type</w:t>
            </w:r>
          </w:p>
        </w:tc>
        <w:tc>
          <w:tcPr>
            <w:tcW w:w="3780" w:type="dxa"/>
            <w:shd w:val="clear" w:color="auto" w:fill="auto"/>
          </w:tcPr>
          <w:p w14:paraId="59560688" w14:textId="77777777" w:rsidR="00C33A48" w:rsidRPr="00B20AE8" w:rsidRDefault="00C33A48" w:rsidP="0039402F">
            <w:pPr>
              <w:pStyle w:val="TAC"/>
            </w:pPr>
            <w:r w:rsidRPr="00B20AE8">
              <w:t xml:space="preserve">1,28 Mcps UTRA TDD signal of </w:t>
            </w:r>
            <w:r w:rsidRPr="00B20AE8">
              <w:rPr>
                <w:i/>
              </w:rPr>
              <w:t>channel bandwidth</w:t>
            </w:r>
            <w:r w:rsidRPr="00B20AE8">
              <w:t xml:space="preserve"> 1,6 MHz</w:t>
            </w:r>
          </w:p>
        </w:tc>
      </w:tr>
      <w:tr w:rsidR="009602D0" w:rsidRPr="00B20AE8" w14:paraId="272D3D06" w14:textId="77777777" w:rsidTr="006A2BF1">
        <w:trPr>
          <w:cantSplit/>
          <w:jc w:val="center"/>
        </w:trPr>
        <w:tc>
          <w:tcPr>
            <w:tcW w:w="4629" w:type="dxa"/>
            <w:shd w:val="clear" w:color="auto" w:fill="auto"/>
          </w:tcPr>
          <w:p w14:paraId="0847AC04" w14:textId="35BB1B11" w:rsidR="009602D0" w:rsidRPr="00B20AE8" w:rsidRDefault="009602D0" w:rsidP="0039402F">
            <w:pPr>
              <w:pStyle w:val="TAL"/>
            </w:pPr>
            <w:r w:rsidRPr="00B20AE8">
              <w:t xml:space="preserve">Interfering signal </w:t>
            </w:r>
            <w:r>
              <w:t xml:space="preserve">power </w:t>
            </w:r>
            <w:r w:rsidRPr="00B20AE8">
              <w:t>level applied to the CLTA</w:t>
            </w:r>
          </w:p>
        </w:tc>
        <w:tc>
          <w:tcPr>
            <w:tcW w:w="3780" w:type="dxa"/>
            <w:shd w:val="clear" w:color="auto" w:fill="auto"/>
          </w:tcPr>
          <w:p w14:paraId="409ECD0D" w14:textId="3005731C" w:rsidR="009602D0" w:rsidRPr="00B20AE8" w:rsidRDefault="009602D0" w:rsidP="0039402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616027" w:rsidRPr="00B20AE8" w14:paraId="7BB14FFB" w14:textId="77777777" w:rsidTr="006A2BF1">
        <w:trPr>
          <w:cantSplit/>
          <w:jc w:val="center"/>
        </w:trPr>
        <w:tc>
          <w:tcPr>
            <w:tcW w:w="4629" w:type="dxa"/>
            <w:shd w:val="clear" w:color="auto" w:fill="auto"/>
          </w:tcPr>
          <w:p w14:paraId="0D8AC5BB" w14:textId="77777777" w:rsidR="00616027" w:rsidRPr="00B20AE8" w:rsidRDefault="00616027" w:rsidP="0039402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80" w:type="dxa"/>
            <w:shd w:val="clear" w:color="auto" w:fill="auto"/>
          </w:tcPr>
          <w:p w14:paraId="1FD05367" w14:textId="77777777" w:rsidR="00616027" w:rsidRPr="00B20AE8" w:rsidRDefault="00616027" w:rsidP="0039402F">
            <w:pPr>
              <w:pStyle w:val="TAC"/>
            </w:pPr>
            <w:r w:rsidRPr="00B20AE8">
              <w:t>±0,8 MHz</w:t>
            </w:r>
          </w:p>
          <w:p w14:paraId="161C604D" w14:textId="77777777" w:rsidR="00616027" w:rsidRPr="00B20AE8" w:rsidRDefault="00616027" w:rsidP="0039402F">
            <w:pPr>
              <w:pStyle w:val="TAC"/>
            </w:pPr>
            <w:r w:rsidRPr="00B20AE8">
              <w:t>±1,6 MHz</w:t>
            </w:r>
          </w:p>
          <w:p w14:paraId="59A72132" w14:textId="77777777" w:rsidR="00616027" w:rsidRPr="00B20AE8" w:rsidRDefault="00616027" w:rsidP="0039402F">
            <w:pPr>
              <w:pStyle w:val="TAC"/>
            </w:pPr>
            <w:r w:rsidRPr="00B20AE8">
              <w:t>±2,4 MHz</w:t>
            </w:r>
          </w:p>
        </w:tc>
      </w:tr>
      <w:tr w:rsidR="00616027" w:rsidRPr="00B20AE8" w14:paraId="09E98EE9" w14:textId="77777777" w:rsidTr="006A2BF1">
        <w:trPr>
          <w:cantSplit/>
          <w:jc w:val="center"/>
        </w:trPr>
        <w:tc>
          <w:tcPr>
            <w:tcW w:w="8409" w:type="dxa"/>
            <w:gridSpan w:val="2"/>
            <w:shd w:val="clear" w:color="auto" w:fill="auto"/>
          </w:tcPr>
          <w:p w14:paraId="4F668E39" w14:textId="77777777" w:rsidR="009602D0" w:rsidRPr="00B20AE8" w:rsidRDefault="009602D0" w:rsidP="0039402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7423510E" w14:textId="561B2F7D" w:rsidR="00616027" w:rsidRPr="00B20AE8" w:rsidRDefault="009602D0" w:rsidP="0039402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2C08DF">
              <w:rPr>
                <w:rFonts w:eastAsia="Malgun Gothic"/>
              </w:rPr>
              <w:t>CLTA</w:t>
            </w:r>
            <w:r w:rsidRPr="00091B2C">
              <w:rPr>
                <w:rFonts w:eastAsia="Malgun Gothic"/>
              </w:rPr>
              <w:t>.</w:t>
            </w:r>
          </w:p>
        </w:tc>
      </w:tr>
    </w:tbl>
    <w:p w14:paraId="601C27D5" w14:textId="77777777" w:rsidR="00C33A48" w:rsidRPr="00B20AE8" w:rsidRDefault="00C33A48" w:rsidP="0039402F"/>
    <w:p w14:paraId="3330F025" w14:textId="77777777" w:rsidR="00C33A48" w:rsidRPr="00B20AE8" w:rsidRDefault="00C33A48" w:rsidP="006604EE">
      <w:pPr>
        <w:pStyle w:val="Heading4"/>
      </w:pPr>
      <w:bookmarkStart w:id="4370" w:name="_Toc61117236"/>
      <w:bookmarkStart w:id="4371" w:name="_Toc67081088"/>
      <w:bookmarkStart w:id="4372" w:name="_Toc68770440"/>
      <w:bookmarkStart w:id="4373" w:name="_Toc74755503"/>
      <w:bookmarkStart w:id="4374" w:name="_Toc76506427"/>
      <w:bookmarkStart w:id="4375" w:name="_Toc83113346"/>
      <w:bookmarkStart w:id="4376" w:name="_Toc89876549"/>
      <w:bookmarkStart w:id="4377" w:name="_Toc98711449"/>
      <w:bookmarkStart w:id="4378" w:name="_Toc145097316"/>
      <w:bookmarkStart w:id="4379" w:name="_Toc161848566"/>
      <w:r w:rsidRPr="00B20AE8">
        <w:t>6.8.5.2</w:t>
      </w:r>
      <w:r w:rsidRPr="00B20AE8">
        <w:tab/>
        <w:t>Single RAT UTRA operation</w:t>
      </w:r>
      <w:bookmarkEnd w:id="4370"/>
      <w:bookmarkEnd w:id="4371"/>
      <w:bookmarkEnd w:id="4372"/>
      <w:bookmarkEnd w:id="4373"/>
      <w:bookmarkEnd w:id="4374"/>
      <w:bookmarkEnd w:id="4375"/>
      <w:bookmarkEnd w:id="4376"/>
      <w:bookmarkEnd w:id="4377"/>
      <w:bookmarkEnd w:id="4378"/>
      <w:bookmarkEnd w:id="4379"/>
    </w:p>
    <w:p w14:paraId="77798624" w14:textId="77777777" w:rsidR="00C33A48" w:rsidRPr="00B20AE8" w:rsidRDefault="00C33A48" w:rsidP="006604EE">
      <w:pPr>
        <w:pStyle w:val="Heading5"/>
      </w:pPr>
      <w:bookmarkStart w:id="4380" w:name="_Toc61117237"/>
      <w:bookmarkStart w:id="4381" w:name="_Toc67081089"/>
      <w:bookmarkStart w:id="4382" w:name="_Toc68770441"/>
      <w:bookmarkStart w:id="4383" w:name="_Toc74755504"/>
      <w:bookmarkStart w:id="4384" w:name="_Toc76506428"/>
      <w:bookmarkStart w:id="4385" w:name="_Toc83113347"/>
      <w:bookmarkStart w:id="4386" w:name="_Toc89876550"/>
      <w:bookmarkStart w:id="4387" w:name="_Toc98711450"/>
      <w:bookmarkStart w:id="4388" w:name="_Toc145097317"/>
      <w:bookmarkStart w:id="4389" w:name="_Toc161848567"/>
      <w:r w:rsidRPr="00B20AE8">
        <w:t>6.8.5.2.1</w:t>
      </w:r>
      <w:r w:rsidRPr="00B20AE8">
        <w:tab/>
        <w:t>General test requirement for UTRA FDD</w:t>
      </w:r>
      <w:bookmarkEnd w:id="4380"/>
      <w:bookmarkEnd w:id="4381"/>
      <w:bookmarkEnd w:id="4382"/>
      <w:bookmarkEnd w:id="4383"/>
      <w:bookmarkEnd w:id="4384"/>
      <w:bookmarkEnd w:id="4385"/>
      <w:bookmarkEnd w:id="4386"/>
      <w:bookmarkEnd w:id="4387"/>
      <w:bookmarkEnd w:id="4388"/>
      <w:bookmarkEnd w:id="4389"/>
    </w:p>
    <w:p w14:paraId="0C1C16F5" w14:textId="1E65B780" w:rsidR="00C33A48" w:rsidRPr="00B20AE8" w:rsidRDefault="00C33A48" w:rsidP="0039402F">
      <w:r w:rsidRPr="00B20AE8">
        <w:t xml:space="preserve">In the frequency range relevant for this test, the transmitter intermodulation level shall not exceed the out of band emission or the spurious emission requirements of </w:t>
      </w:r>
      <w:r w:rsidR="003D3C64">
        <w:t>clause </w:t>
      </w:r>
      <w:r w:rsidR="003D3C64" w:rsidRPr="00B20AE8">
        <w:t>6</w:t>
      </w:r>
      <w:r w:rsidRPr="00B20AE8">
        <w:t xml:space="preserve">.7.4 (OTA spectrum mask) and </w:t>
      </w:r>
      <w:r w:rsidR="003D3C64">
        <w:t>clause </w:t>
      </w:r>
      <w:r w:rsidR="003D3C64" w:rsidRPr="00B20AE8">
        <w:t>6</w:t>
      </w:r>
      <w:r w:rsidRPr="00B20AE8">
        <w:t xml:space="preserve">.7.6 (OTA spurious emission, except co-location spurious emission), in the presence of interfering signal according to </w:t>
      </w:r>
      <w:r w:rsidRPr="00B20AE8">
        <w:rPr>
          <w:lang w:eastAsia="zh-CN"/>
        </w:rPr>
        <w:t>table 6.8.5.2.1-1.</w:t>
      </w:r>
    </w:p>
    <w:p w14:paraId="2CA95C7E" w14:textId="77777777" w:rsidR="00C33A48" w:rsidRPr="00B20AE8" w:rsidRDefault="00C33A48" w:rsidP="0039402F">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784E1D0B" w14:textId="77777777" w:rsidR="00C33A48" w:rsidRPr="00B20AE8" w:rsidRDefault="00C33A48" w:rsidP="0039402F">
      <w:r w:rsidRPr="00B20AE8">
        <w:t xml:space="preserve">For </w:t>
      </w:r>
      <w:r w:rsidRPr="00B20AE8">
        <w:rPr>
          <w:i/>
        </w:rPr>
        <w:t>multi-band RIBs</w:t>
      </w:r>
      <w:r w:rsidRPr="00B20AE8">
        <w:t xml:space="preserve">, the requirement is also applicable inside an </w:t>
      </w:r>
      <w:r w:rsidRPr="00B20AE8">
        <w:rPr>
          <w:i/>
          <w:lang w:eastAsia="zh-CN"/>
        </w:rPr>
        <w:t>Inter RF Bandwidth gap</w:t>
      </w:r>
      <w:r w:rsidRPr="00B20AE8">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t>gap.</w:t>
      </w:r>
    </w:p>
    <w:p w14:paraId="67BD35F1" w14:textId="7713FD65"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0CB3DA2" w14:textId="77777777" w:rsidR="00C33A48" w:rsidRPr="00B20AE8" w:rsidRDefault="00C33A48" w:rsidP="0039402F">
      <w:pPr>
        <w:pStyle w:val="TH"/>
      </w:pPr>
      <w:r w:rsidRPr="00B20AE8">
        <w:t xml:space="preserve">Table </w:t>
      </w:r>
      <w:bookmarkStart w:id="4390"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4390"/>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4F339F" w:rsidRPr="00B20AE8" w14:paraId="0F7D63D3" w14:textId="77777777" w:rsidTr="006A2BF1">
        <w:trPr>
          <w:cantSplit/>
          <w:tblHeader/>
          <w:jc w:val="center"/>
        </w:trPr>
        <w:tc>
          <w:tcPr>
            <w:tcW w:w="4760" w:type="dxa"/>
          </w:tcPr>
          <w:p w14:paraId="70085CF2" w14:textId="77777777" w:rsidR="00C33A48" w:rsidRPr="00B20AE8" w:rsidRDefault="00C33A48" w:rsidP="0039402F">
            <w:pPr>
              <w:pStyle w:val="TAH"/>
            </w:pPr>
            <w:r w:rsidRPr="00B20AE8">
              <w:t>Parameter</w:t>
            </w:r>
          </w:p>
        </w:tc>
        <w:tc>
          <w:tcPr>
            <w:tcW w:w="3567" w:type="dxa"/>
          </w:tcPr>
          <w:p w14:paraId="0BE29BBD" w14:textId="77777777" w:rsidR="00C33A48" w:rsidRPr="00B20AE8" w:rsidRDefault="00C33A48" w:rsidP="0039402F">
            <w:pPr>
              <w:pStyle w:val="TAH"/>
            </w:pPr>
            <w:r w:rsidRPr="00B20AE8">
              <w:t>Value</w:t>
            </w:r>
          </w:p>
        </w:tc>
      </w:tr>
      <w:tr w:rsidR="004F339F" w:rsidRPr="00B20AE8" w14:paraId="6469A506" w14:textId="77777777" w:rsidTr="006A2BF1">
        <w:trPr>
          <w:cantSplit/>
          <w:jc w:val="center"/>
        </w:trPr>
        <w:tc>
          <w:tcPr>
            <w:tcW w:w="4760" w:type="dxa"/>
          </w:tcPr>
          <w:p w14:paraId="586B580A" w14:textId="77777777" w:rsidR="00C33A48" w:rsidRPr="00B20AE8" w:rsidRDefault="00C33A48" w:rsidP="0039402F">
            <w:pPr>
              <w:pStyle w:val="TAL"/>
            </w:pPr>
            <w:r w:rsidRPr="00B20AE8">
              <w:t>Wanted signal type</w:t>
            </w:r>
          </w:p>
        </w:tc>
        <w:tc>
          <w:tcPr>
            <w:tcW w:w="3567" w:type="dxa"/>
          </w:tcPr>
          <w:p w14:paraId="291D4EED" w14:textId="77777777" w:rsidR="00C33A48" w:rsidRPr="00B20AE8" w:rsidRDefault="00C33A48" w:rsidP="0039402F">
            <w:pPr>
              <w:pStyle w:val="TAC"/>
            </w:pPr>
            <w:r w:rsidRPr="00B20AE8">
              <w:t>UTRA</w:t>
            </w:r>
          </w:p>
        </w:tc>
      </w:tr>
      <w:tr w:rsidR="004F339F" w:rsidRPr="00B20AE8" w14:paraId="5F4EE6EF" w14:textId="77777777" w:rsidTr="006A2BF1">
        <w:trPr>
          <w:cantSplit/>
          <w:jc w:val="center"/>
        </w:trPr>
        <w:tc>
          <w:tcPr>
            <w:tcW w:w="4760" w:type="dxa"/>
          </w:tcPr>
          <w:p w14:paraId="43ECC998" w14:textId="77777777" w:rsidR="00C33A48" w:rsidRPr="00B20AE8" w:rsidRDefault="00C33A48" w:rsidP="0039402F">
            <w:pPr>
              <w:pStyle w:val="TAL"/>
            </w:pPr>
            <w:r w:rsidRPr="00B20AE8">
              <w:t>Interfering signal type</w:t>
            </w:r>
          </w:p>
        </w:tc>
        <w:tc>
          <w:tcPr>
            <w:tcW w:w="3567" w:type="dxa"/>
          </w:tcPr>
          <w:p w14:paraId="6DFEB411" w14:textId="77777777" w:rsidR="00C33A48" w:rsidRPr="00B20AE8" w:rsidRDefault="00C33A48" w:rsidP="0039402F">
            <w:pPr>
              <w:pStyle w:val="TAC"/>
            </w:pPr>
            <w:r w:rsidRPr="00B20AE8">
              <w:t>UTRA</w:t>
            </w:r>
          </w:p>
        </w:tc>
      </w:tr>
      <w:tr w:rsidR="009602D0" w:rsidRPr="00B20AE8" w14:paraId="592DA5D6" w14:textId="77777777" w:rsidTr="006A2BF1">
        <w:trPr>
          <w:cantSplit/>
          <w:jc w:val="center"/>
        </w:trPr>
        <w:tc>
          <w:tcPr>
            <w:tcW w:w="4760" w:type="dxa"/>
          </w:tcPr>
          <w:p w14:paraId="70FE5B47" w14:textId="04422B2C" w:rsidR="009602D0" w:rsidRPr="00B20AE8" w:rsidRDefault="009602D0" w:rsidP="0039402F">
            <w:pPr>
              <w:pStyle w:val="TAL"/>
            </w:pPr>
            <w:r w:rsidRPr="00B20AE8">
              <w:t>Interfering signal</w:t>
            </w:r>
            <w:r>
              <w:t xml:space="preserve"> power</w:t>
            </w:r>
            <w:r w:rsidRPr="00B20AE8">
              <w:t xml:space="preserve"> level applied to the CLTA</w:t>
            </w:r>
          </w:p>
        </w:tc>
        <w:tc>
          <w:tcPr>
            <w:tcW w:w="3567" w:type="dxa"/>
          </w:tcPr>
          <w:p w14:paraId="6900A7AE" w14:textId="1257C0AD" w:rsidR="009602D0" w:rsidRPr="00B20AE8" w:rsidRDefault="009602D0" w:rsidP="0039402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4F339F" w:rsidRPr="00B20AE8" w14:paraId="5661D0AC" w14:textId="77777777" w:rsidTr="006A2BF1">
        <w:trPr>
          <w:cantSplit/>
          <w:jc w:val="center"/>
        </w:trPr>
        <w:tc>
          <w:tcPr>
            <w:tcW w:w="4760" w:type="dxa"/>
          </w:tcPr>
          <w:p w14:paraId="473FE499" w14:textId="77777777" w:rsidR="00C33A48" w:rsidRPr="00B20AE8" w:rsidRDefault="00C33A48" w:rsidP="0039402F">
            <w:pPr>
              <w:pStyle w:val="TAL"/>
            </w:pPr>
            <w:r w:rsidRPr="00B20AE8">
              <w:t xml:space="preserve">Interfering signal centre frequency offset from the lower (upper) edge of the wanted signal </w:t>
            </w:r>
            <w:r w:rsidRPr="00B20AE8">
              <w:rPr>
                <w:lang w:eastAsia="zh-CN"/>
              </w:rPr>
              <w:t xml:space="preserve">or </w:t>
            </w:r>
            <w:r w:rsidRPr="00B20AE8">
              <w:t xml:space="preserve">edge of </w:t>
            </w:r>
            <w:r w:rsidRPr="00B20AE8">
              <w:rPr>
                <w:i/>
              </w:rPr>
              <w:t>sub-block</w:t>
            </w:r>
            <w:r w:rsidRPr="00B20AE8">
              <w:t xml:space="preserve"> inside a gap</w:t>
            </w:r>
          </w:p>
        </w:tc>
        <w:tc>
          <w:tcPr>
            <w:tcW w:w="3567" w:type="dxa"/>
          </w:tcPr>
          <w:p w14:paraId="7931A3F6" w14:textId="77777777" w:rsidR="00C33A48" w:rsidRPr="00B20AE8" w:rsidRDefault="00C33A48" w:rsidP="0039402F">
            <w:pPr>
              <w:pStyle w:val="TAC"/>
            </w:pPr>
            <w:r w:rsidRPr="00B20AE8">
              <w:t>-2,5 MHz</w:t>
            </w:r>
          </w:p>
          <w:p w14:paraId="006C012B" w14:textId="77777777" w:rsidR="00C33A48" w:rsidRPr="00B20AE8" w:rsidRDefault="00C33A48" w:rsidP="0039402F">
            <w:pPr>
              <w:pStyle w:val="TAC"/>
            </w:pPr>
            <w:r w:rsidRPr="00B20AE8">
              <w:t>-7,5 MHz</w:t>
            </w:r>
          </w:p>
          <w:p w14:paraId="4A757835" w14:textId="77777777" w:rsidR="00C33A48" w:rsidRPr="00B20AE8" w:rsidRDefault="00C33A48" w:rsidP="0039402F">
            <w:pPr>
              <w:pStyle w:val="TAC"/>
            </w:pPr>
            <w:r w:rsidRPr="00B20AE8">
              <w:t>-12,5 MHz</w:t>
            </w:r>
          </w:p>
          <w:p w14:paraId="17915BD4" w14:textId="77777777" w:rsidR="00C33A48" w:rsidRPr="00B20AE8" w:rsidRDefault="00C33A48" w:rsidP="0039402F">
            <w:pPr>
              <w:pStyle w:val="TAC"/>
            </w:pPr>
            <w:r w:rsidRPr="00B20AE8">
              <w:t>+2,5 MHz</w:t>
            </w:r>
          </w:p>
          <w:p w14:paraId="3E7C9966" w14:textId="77777777" w:rsidR="00C33A48" w:rsidRPr="00B20AE8" w:rsidRDefault="00C33A48" w:rsidP="0039402F">
            <w:pPr>
              <w:pStyle w:val="TAC"/>
            </w:pPr>
            <w:r w:rsidRPr="00B20AE8">
              <w:t>+7,5 MHz</w:t>
            </w:r>
          </w:p>
          <w:p w14:paraId="4D15BF89" w14:textId="77777777" w:rsidR="00C33A48" w:rsidRPr="00B20AE8" w:rsidRDefault="00C33A48" w:rsidP="0039402F">
            <w:pPr>
              <w:pStyle w:val="TAC"/>
            </w:pPr>
            <w:r w:rsidRPr="00B20AE8">
              <w:t>+12,5 MHz</w:t>
            </w:r>
          </w:p>
        </w:tc>
      </w:tr>
      <w:tr w:rsidR="00C33A48" w:rsidRPr="00B20AE8" w14:paraId="28E81415" w14:textId="77777777" w:rsidTr="006A2BF1">
        <w:trPr>
          <w:cantSplit/>
          <w:jc w:val="center"/>
        </w:trPr>
        <w:tc>
          <w:tcPr>
            <w:tcW w:w="8327" w:type="dxa"/>
            <w:gridSpan w:val="2"/>
          </w:tcPr>
          <w:p w14:paraId="43961B75" w14:textId="77777777" w:rsidR="009602D0" w:rsidRPr="00B20AE8" w:rsidRDefault="009602D0" w:rsidP="0039402F">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0A83516" w14:textId="77777777" w:rsidR="009602D0" w:rsidRPr="00B20AE8" w:rsidRDefault="009602D0" w:rsidP="0039402F">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742634B" w14:textId="689A5108" w:rsidR="00C33A48" w:rsidRPr="00B20AE8" w:rsidRDefault="009602D0" w:rsidP="0039402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2C08DF">
              <w:rPr>
                <w:rFonts w:eastAsia="Malgun Gothic"/>
              </w:rPr>
              <w:t>CLTA</w:t>
            </w:r>
            <w:r w:rsidRPr="00091B2C">
              <w:rPr>
                <w:rFonts w:eastAsia="Malgun Gothic"/>
              </w:rPr>
              <w:t>.</w:t>
            </w:r>
          </w:p>
        </w:tc>
      </w:tr>
    </w:tbl>
    <w:p w14:paraId="6A572951" w14:textId="77777777" w:rsidR="00C33A48" w:rsidRPr="00B20AE8" w:rsidRDefault="00C33A48" w:rsidP="0039402F"/>
    <w:p w14:paraId="2CD8F167" w14:textId="77777777" w:rsidR="00C33A48" w:rsidRPr="00B20AE8" w:rsidRDefault="00C33A48" w:rsidP="006604EE">
      <w:pPr>
        <w:pStyle w:val="Heading4"/>
      </w:pPr>
      <w:bookmarkStart w:id="4391" w:name="_Toc61117238"/>
      <w:bookmarkStart w:id="4392" w:name="_Toc67081090"/>
      <w:bookmarkStart w:id="4393" w:name="_Toc68770442"/>
      <w:bookmarkStart w:id="4394" w:name="_Toc74755505"/>
      <w:bookmarkStart w:id="4395" w:name="_Toc76506429"/>
      <w:bookmarkStart w:id="4396" w:name="_Toc83113348"/>
      <w:bookmarkStart w:id="4397" w:name="_Toc89876551"/>
      <w:bookmarkStart w:id="4398" w:name="_Toc98711451"/>
      <w:bookmarkStart w:id="4399" w:name="_Toc145097318"/>
      <w:bookmarkStart w:id="4400" w:name="_Toc161848568"/>
      <w:r w:rsidRPr="00B20AE8">
        <w:t>6.8.5.3</w:t>
      </w:r>
      <w:r w:rsidRPr="00B20AE8">
        <w:tab/>
        <w:t>Single RAT E-UTRA operation</w:t>
      </w:r>
      <w:bookmarkEnd w:id="4391"/>
      <w:bookmarkEnd w:id="4392"/>
      <w:bookmarkEnd w:id="4393"/>
      <w:bookmarkEnd w:id="4394"/>
      <w:bookmarkEnd w:id="4395"/>
      <w:bookmarkEnd w:id="4396"/>
      <w:bookmarkEnd w:id="4397"/>
      <w:bookmarkEnd w:id="4398"/>
      <w:bookmarkEnd w:id="4399"/>
      <w:bookmarkEnd w:id="4400"/>
    </w:p>
    <w:p w14:paraId="19B1C241" w14:textId="77777777" w:rsidR="00C33A48" w:rsidRPr="00B20AE8" w:rsidRDefault="00C33A48" w:rsidP="006604EE">
      <w:pPr>
        <w:pStyle w:val="Heading5"/>
      </w:pPr>
      <w:bookmarkStart w:id="4401" w:name="_Toc61117239"/>
      <w:bookmarkStart w:id="4402" w:name="_Toc67081091"/>
      <w:bookmarkStart w:id="4403" w:name="_Toc68770443"/>
      <w:bookmarkStart w:id="4404" w:name="_Toc74755506"/>
      <w:bookmarkStart w:id="4405" w:name="_Toc76506430"/>
      <w:bookmarkStart w:id="4406" w:name="_Toc83113349"/>
      <w:bookmarkStart w:id="4407" w:name="_Toc89876552"/>
      <w:bookmarkStart w:id="4408" w:name="_Toc98711452"/>
      <w:bookmarkStart w:id="4409" w:name="_Toc145097319"/>
      <w:bookmarkStart w:id="4410" w:name="_Toc161848569"/>
      <w:r w:rsidRPr="00B20AE8">
        <w:t>6.8.5.3.1</w:t>
      </w:r>
      <w:r w:rsidRPr="00B20AE8">
        <w:tab/>
        <w:t>General test requirement</w:t>
      </w:r>
      <w:bookmarkEnd w:id="4401"/>
      <w:bookmarkEnd w:id="4402"/>
      <w:bookmarkEnd w:id="4403"/>
      <w:bookmarkEnd w:id="4404"/>
      <w:bookmarkEnd w:id="4405"/>
      <w:bookmarkEnd w:id="4406"/>
      <w:bookmarkEnd w:id="4407"/>
      <w:bookmarkEnd w:id="4408"/>
      <w:bookmarkEnd w:id="4409"/>
      <w:bookmarkEnd w:id="4410"/>
    </w:p>
    <w:p w14:paraId="5375F62D" w14:textId="5133F3E6" w:rsidR="00C33A48" w:rsidRPr="00B20AE8" w:rsidRDefault="00C33A48" w:rsidP="0039402F">
      <w:pPr>
        <w:rPr>
          <w:rFonts w:cs="v5.0.0"/>
        </w:rPr>
      </w:pPr>
      <w:r w:rsidRPr="00B20AE8">
        <w:t xml:space="preserve">In the frequency range relevant for this test, the transmitter intermodulation level shall not exceed the unwanted emission limits in </w:t>
      </w:r>
      <w:r w:rsidR="003D3C64">
        <w:t>clause</w:t>
      </w:r>
      <w:r w:rsidRPr="00B20AE8">
        <w:t xml:space="preserv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14:paraId="6F720FE2" w14:textId="77777777" w:rsidR="00C33A48" w:rsidRPr="00B20AE8" w:rsidRDefault="00C33A48" w:rsidP="0039402F">
      <w:pPr>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14:paraId="05D854C1" w14:textId="77777777" w:rsidR="00C33A48" w:rsidRPr="00B20AE8" w:rsidRDefault="00C33A48" w:rsidP="0039402F">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7382922" w14:textId="77777777" w:rsidR="00C33A48" w:rsidRPr="00B20AE8" w:rsidRDefault="00C33A48" w:rsidP="0039402F">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08EDFF6" w14:textId="77777777" w:rsidR="00C33A48" w:rsidRPr="00B20AE8" w:rsidRDefault="00C33A48" w:rsidP="0039402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4F339F" w:rsidRPr="00B20AE8" w14:paraId="3C595F48" w14:textId="77777777" w:rsidTr="006A2BF1">
        <w:trPr>
          <w:cantSplit/>
          <w:tblHeader/>
          <w:jc w:val="center"/>
        </w:trPr>
        <w:tc>
          <w:tcPr>
            <w:tcW w:w="4828" w:type="dxa"/>
          </w:tcPr>
          <w:p w14:paraId="24329558" w14:textId="77777777" w:rsidR="00C33A48" w:rsidRPr="00B20AE8" w:rsidRDefault="00C33A48" w:rsidP="0039402F">
            <w:pPr>
              <w:pStyle w:val="TAH"/>
            </w:pPr>
            <w:r w:rsidRPr="00B20AE8">
              <w:t>Parameter</w:t>
            </w:r>
          </w:p>
        </w:tc>
        <w:tc>
          <w:tcPr>
            <w:tcW w:w="3635" w:type="dxa"/>
          </w:tcPr>
          <w:p w14:paraId="4398148E" w14:textId="77777777" w:rsidR="00C33A48" w:rsidRPr="00B20AE8" w:rsidRDefault="00C33A48" w:rsidP="0039402F">
            <w:pPr>
              <w:pStyle w:val="TAH"/>
            </w:pPr>
            <w:r w:rsidRPr="00B20AE8">
              <w:t>Value</w:t>
            </w:r>
          </w:p>
        </w:tc>
      </w:tr>
      <w:tr w:rsidR="004F339F" w:rsidRPr="00B20AE8" w14:paraId="018EAE1B" w14:textId="77777777" w:rsidTr="006A2BF1">
        <w:trPr>
          <w:cantSplit/>
          <w:jc w:val="center"/>
        </w:trPr>
        <w:tc>
          <w:tcPr>
            <w:tcW w:w="4828" w:type="dxa"/>
          </w:tcPr>
          <w:p w14:paraId="4BA922E0" w14:textId="77777777" w:rsidR="00C33A48" w:rsidRPr="00B20AE8" w:rsidRDefault="00C33A48" w:rsidP="0039402F">
            <w:pPr>
              <w:pStyle w:val="TAL"/>
            </w:pPr>
            <w:r w:rsidRPr="00B20AE8">
              <w:t>Wanted signal</w:t>
            </w:r>
          </w:p>
        </w:tc>
        <w:tc>
          <w:tcPr>
            <w:tcW w:w="3635" w:type="dxa"/>
          </w:tcPr>
          <w:p w14:paraId="32ABBD6C" w14:textId="77777777" w:rsidR="00C33A48" w:rsidRPr="00B20AE8" w:rsidRDefault="00C33A48" w:rsidP="0039402F">
            <w:pPr>
              <w:pStyle w:val="TAC"/>
            </w:pPr>
            <w:r w:rsidRPr="00B20AE8">
              <w:t>E-UTRA single carrier, or multi-carrier, or multiple intra-band contiguously or non-contiguously aggregated carriers</w:t>
            </w:r>
          </w:p>
        </w:tc>
      </w:tr>
      <w:tr w:rsidR="004F339F" w:rsidRPr="00B20AE8" w14:paraId="53F1FEB0" w14:textId="77777777" w:rsidTr="006A2BF1">
        <w:trPr>
          <w:cantSplit/>
          <w:jc w:val="center"/>
        </w:trPr>
        <w:tc>
          <w:tcPr>
            <w:tcW w:w="4828" w:type="dxa"/>
          </w:tcPr>
          <w:p w14:paraId="59B9FB6D" w14:textId="77777777" w:rsidR="00C33A48" w:rsidRPr="00B20AE8" w:rsidRDefault="00C33A48" w:rsidP="0039402F">
            <w:pPr>
              <w:pStyle w:val="TAL"/>
            </w:pPr>
            <w:r w:rsidRPr="00B20AE8">
              <w:t>Interfering signal type</w:t>
            </w:r>
          </w:p>
        </w:tc>
        <w:tc>
          <w:tcPr>
            <w:tcW w:w="3635" w:type="dxa"/>
          </w:tcPr>
          <w:p w14:paraId="4EEF7896" w14:textId="77777777" w:rsidR="00C33A48" w:rsidRPr="00B20AE8" w:rsidRDefault="00C33A48" w:rsidP="0039402F">
            <w:pPr>
              <w:pStyle w:val="TAC"/>
            </w:pPr>
            <w:r w:rsidRPr="00B20AE8">
              <w:t xml:space="preserve">E-UTRA signal of </w:t>
            </w:r>
            <w:r w:rsidRPr="00B20AE8">
              <w:rPr>
                <w:i/>
              </w:rPr>
              <w:t>channel bandwidth</w:t>
            </w:r>
            <w:r w:rsidRPr="00B20AE8">
              <w:t xml:space="preserve"> 5 MHz</w:t>
            </w:r>
          </w:p>
        </w:tc>
      </w:tr>
      <w:tr w:rsidR="009602D0" w:rsidRPr="00B20AE8" w14:paraId="68A102F0" w14:textId="77777777" w:rsidTr="006A2BF1">
        <w:trPr>
          <w:cantSplit/>
          <w:jc w:val="center"/>
        </w:trPr>
        <w:tc>
          <w:tcPr>
            <w:tcW w:w="4828" w:type="dxa"/>
          </w:tcPr>
          <w:p w14:paraId="05C48ADF" w14:textId="786E3583" w:rsidR="009602D0" w:rsidRPr="00B20AE8" w:rsidRDefault="009602D0" w:rsidP="0039402F">
            <w:pPr>
              <w:pStyle w:val="TAL"/>
            </w:pPr>
            <w:r w:rsidRPr="00B20AE8">
              <w:t>Interfering signal</w:t>
            </w:r>
            <w:r>
              <w:t xml:space="preserve"> power</w:t>
            </w:r>
            <w:r w:rsidRPr="00B20AE8">
              <w:t xml:space="preserve"> level applied to the CLTA</w:t>
            </w:r>
          </w:p>
        </w:tc>
        <w:tc>
          <w:tcPr>
            <w:tcW w:w="3635" w:type="dxa"/>
          </w:tcPr>
          <w:p w14:paraId="601033D3" w14:textId="409DA538" w:rsidR="009602D0" w:rsidRPr="00B20AE8" w:rsidRDefault="009602D0" w:rsidP="0039402F">
            <w:pPr>
              <w:pStyle w:val="TAC"/>
              <w:rPr>
                <w:lang w:val="en-US"/>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4F339F" w:rsidRPr="00B20AE8" w14:paraId="1E0D0A5A" w14:textId="77777777" w:rsidTr="006A2BF1">
        <w:trPr>
          <w:cantSplit/>
          <w:jc w:val="center"/>
        </w:trPr>
        <w:tc>
          <w:tcPr>
            <w:tcW w:w="4828" w:type="dxa"/>
          </w:tcPr>
          <w:p w14:paraId="03FA9080" w14:textId="77777777" w:rsidR="00C33A48" w:rsidRPr="00B20AE8" w:rsidRDefault="00C33A48" w:rsidP="0039402F">
            <w:pPr>
              <w:pStyle w:val="TAL"/>
            </w:pPr>
            <w:r w:rsidRPr="00B20AE8">
              <w:t xml:space="preserve">Interfering signal centre frequency offset from the lower (upper) edge of the wanted signal or edge of </w:t>
            </w:r>
            <w:r w:rsidRPr="00B20AE8">
              <w:rPr>
                <w:i/>
              </w:rPr>
              <w:t>sub-block</w:t>
            </w:r>
            <w:r w:rsidRPr="00B20AE8">
              <w:t xml:space="preserve"> inside a </w:t>
            </w:r>
            <w:r w:rsidRPr="00B20AE8">
              <w:rPr>
                <w:i/>
              </w:rPr>
              <w:t>sub-block gap</w:t>
            </w:r>
          </w:p>
        </w:tc>
        <w:tc>
          <w:tcPr>
            <w:tcW w:w="3635" w:type="dxa"/>
          </w:tcPr>
          <w:p w14:paraId="3E8633C6" w14:textId="77777777" w:rsidR="00C33A48" w:rsidRPr="00B20AE8" w:rsidRDefault="00C33A48" w:rsidP="0039402F">
            <w:pPr>
              <w:pStyle w:val="TAC"/>
            </w:pPr>
            <w:r w:rsidRPr="00B20AE8">
              <w:t>±2,5 MHz</w:t>
            </w:r>
          </w:p>
          <w:p w14:paraId="3D7D1264" w14:textId="77777777" w:rsidR="00C33A48" w:rsidRPr="00B20AE8" w:rsidRDefault="00C33A48" w:rsidP="0039402F">
            <w:pPr>
              <w:pStyle w:val="TAC"/>
            </w:pPr>
            <w:r w:rsidRPr="00B20AE8">
              <w:t>±7,5 MHz</w:t>
            </w:r>
          </w:p>
          <w:p w14:paraId="0237498B" w14:textId="77777777" w:rsidR="00C33A48" w:rsidRPr="00B20AE8" w:rsidRDefault="00C33A48" w:rsidP="0039402F">
            <w:pPr>
              <w:pStyle w:val="TAC"/>
            </w:pPr>
            <w:r w:rsidRPr="00B20AE8">
              <w:t>±12,5 MHz</w:t>
            </w:r>
          </w:p>
        </w:tc>
      </w:tr>
      <w:tr w:rsidR="00C33A48" w:rsidRPr="00B20AE8" w14:paraId="334A7F60" w14:textId="77777777" w:rsidTr="006A2BF1">
        <w:trPr>
          <w:cantSplit/>
          <w:jc w:val="center"/>
        </w:trPr>
        <w:tc>
          <w:tcPr>
            <w:tcW w:w="8463" w:type="dxa"/>
            <w:gridSpan w:val="2"/>
          </w:tcPr>
          <w:p w14:paraId="08C88D7A" w14:textId="77777777" w:rsidR="009602D0" w:rsidRPr="00B20AE8" w:rsidRDefault="009602D0" w:rsidP="0039402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10E83A32" w14:textId="77777777" w:rsidR="009602D0" w:rsidRPr="00B20AE8" w:rsidRDefault="009602D0" w:rsidP="0039402F">
            <w:pPr>
              <w:pStyle w:val="TAN"/>
            </w:pPr>
            <w:r w:rsidRPr="00B20AE8">
              <w:t>NOTE 2:</w:t>
            </w:r>
            <w:r w:rsidRPr="00B20AE8">
              <w:tab/>
              <w:t>In certain regions, NOTE 1 is not applied in Band 1, 3, 8, 9, 11, 18, 19, 21, 28, 32 operating within 1 475.9 MHz to 1 495.9 MHz, 34.</w:t>
            </w:r>
          </w:p>
          <w:p w14:paraId="0BCF85BE" w14:textId="40B346FE" w:rsidR="00C33A48" w:rsidRPr="00B20AE8" w:rsidRDefault="009602D0" w:rsidP="0039402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2C08DF">
              <w:rPr>
                <w:rFonts w:eastAsia="Malgun Gothic"/>
              </w:rPr>
              <w:t>CLTA</w:t>
            </w:r>
            <w:r w:rsidRPr="00091B2C">
              <w:rPr>
                <w:rFonts w:eastAsia="Malgun Gothic"/>
              </w:rPr>
              <w:t>.</w:t>
            </w:r>
          </w:p>
        </w:tc>
      </w:tr>
    </w:tbl>
    <w:p w14:paraId="4C0545F0" w14:textId="77777777" w:rsidR="00C33A48" w:rsidRPr="00B20AE8" w:rsidRDefault="00C33A48" w:rsidP="0039402F"/>
    <w:p w14:paraId="29D5153F" w14:textId="7D7B0111" w:rsidR="00DD3894" w:rsidRPr="00B20AE8" w:rsidRDefault="00DD3894" w:rsidP="00DD3894">
      <w:pPr>
        <w:pStyle w:val="Heading5"/>
      </w:pPr>
      <w:bookmarkStart w:id="4411" w:name="_Toc61117240"/>
      <w:bookmarkStart w:id="4412" w:name="_Toc67081092"/>
      <w:bookmarkStart w:id="4413" w:name="_Toc68770444"/>
      <w:bookmarkStart w:id="4414" w:name="_Toc74755507"/>
      <w:bookmarkStart w:id="4415" w:name="_Toc76506431"/>
      <w:bookmarkStart w:id="4416" w:name="_Toc83113350"/>
      <w:bookmarkStart w:id="4417" w:name="_Toc89876553"/>
      <w:bookmarkStart w:id="4418" w:name="_Toc98711453"/>
      <w:bookmarkStart w:id="4419" w:name="_Toc145097320"/>
      <w:bookmarkStart w:id="4420" w:name="_Toc161848570"/>
      <w:r w:rsidRPr="00B20AE8">
        <w:t>6.8.5.3.</w:t>
      </w:r>
      <w:r w:rsidRPr="00B20AE8">
        <w:rPr>
          <w:lang w:val="en-US"/>
        </w:rPr>
        <w:t>2</w:t>
      </w:r>
      <w:r w:rsidRPr="00B20AE8">
        <w:tab/>
      </w:r>
      <w:bookmarkEnd w:id="4411"/>
      <w:bookmarkEnd w:id="4412"/>
      <w:bookmarkEnd w:id="4413"/>
      <w:r>
        <w:t>Void</w:t>
      </w:r>
      <w:bookmarkEnd w:id="4414"/>
      <w:bookmarkEnd w:id="4415"/>
      <w:bookmarkEnd w:id="4416"/>
      <w:bookmarkEnd w:id="4417"/>
      <w:bookmarkEnd w:id="4418"/>
      <w:bookmarkEnd w:id="4419"/>
      <w:bookmarkEnd w:id="4420"/>
    </w:p>
    <w:p w14:paraId="1068E5A8" w14:textId="20E35499" w:rsidR="00DD3894" w:rsidRPr="00B20AE8" w:rsidRDefault="00DD3894" w:rsidP="0039402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2233550B" w14:textId="77777777" w:rsidR="00DD6845" w:rsidRPr="00B20AE8" w:rsidRDefault="00DD6845" w:rsidP="0039402F"/>
    <w:p w14:paraId="265248EF" w14:textId="77777777" w:rsidR="00540C54" w:rsidRPr="00B20AE8" w:rsidRDefault="00540C54" w:rsidP="00673E8E">
      <w:pPr>
        <w:pStyle w:val="Heading1"/>
        <w:rPr>
          <w:lang w:eastAsia="zh-CN"/>
        </w:rPr>
      </w:pPr>
      <w:bookmarkStart w:id="4421" w:name="_Toc21123178"/>
      <w:bookmarkStart w:id="4422" w:name="_Toc45907371"/>
      <w:bookmarkStart w:id="4423" w:name="_Toc53181475"/>
      <w:bookmarkStart w:id="4424" w:name="_Toc61117241"/>
      <w:bookmarkStart w:id="4425" w:name="_Toc67081093"/>
      <w:bookmarkStart w:id="4426" w:name="_Toc68770445"/>
      <w:bookmarkStart w:id="4427" w:name="_Toc74755508"/>
      <w:bookmarkStart w:id="4428" w:name="_Toc76506432"/>
      <w:bookmarkStart w:id="4429" w:name="_Toc83113351"/>
      <w:bookmarkStart w:id="4430" w:name="_Toc89876554"/>
      <w:bookmarkStart w:id="4431" w:name="_Toc98711454"/>
      <w:bookmarkStart w:id="4432" w:name="_Toc145097321"/>
      <w:bookmarkStart w:id="4433" w:name="_Toc161848571"/>
      <w:r w:rsidRPr="00B20AE8">
        <w:rPr>
          <w:lang w:eastAsia="zh-CN"/>
        </w:rPr>
        <w:t>7</w:t>
      </w:r>
      <w:r w:rsidRPr="00B20AE8">
        <w:rPr>
          <w:rFonts w:hint="eastAsia"/>
          <w:lang w:eastAsia="zh-CN"/>
        </w:rPr>
        <w:tab/>
        <w:t>Radiated receiver characteristics</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3DC4CCAB" w14:textId="77777777" w:rsidR="00540C54" w:rsidRPr="00B20AE8" w:rsidRDefault="00540C54" w:rsidP="00673E8E">
      <w:pPr>
        <w:pStyle w:val="Heading2"/>
        <w:rPr>
          <w:lang w:eastAsia="zh-CN"/>
        </w:rPr>
      </w:pPr>
      <w:bookmarkStart w:id="4434" w:name="_Toc21123179"/>
      <w:bookmarkStart w:id="4435" w:name="_Toc45907372"/>
      <w:bookmarkStart w:id="4436" w:name="_Toc53181476"/>
      <w:bookmarkStart w:id="4437" w:name="_Toc61117242"/>
      <w:bookmarkStart w:id="4438" w:name="_Toc67081094"/>
      <w:bookmarkStart w:id="4439" w:name="_Toc68770446"/>
      <w:bookmarkStart w:id="4440" w:name="_Toc74755509"/>
      <w:bookmarkStart w:id="4441" w:name="_Toc76506433"/>
      <w:bookmarkStart w:id="4442" w:name="_Toc83113352"/>
      <w:bookmarkStart w:id="4443" w:name="_Toc89876555"/>
      <w:bookmarkStart w:id="4444" w:name="_Toc98711455"/>
      <w:bookmarkStart w:id="4445" w:name="_Toc145097322"/>
      <w:bookmarkStart w:id="4446" w:name="_Toc161848572"/>
      <w:r w:rsidRPr="00B20AE8">
        <w:rPr>
          <w:lang w:eastAsia="zh-CN"/>
        </w:rPr>
        <w:t>7.1</w:t>
      </w:r>
      <w:r w:rsidRPr="00B20AE8">
        <w:rPr>
          <w:lang w:eastAsia="zh-CN"/>
        </w:rPr>
        <w:tab/>
        <w:t>General</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41EC9FC7" w14:textId="77777777" w:rsidR="00CC0291" w:rsidRPr="00B20AE8" w:rsidRDefault="00CC0291" w:rsidP="0039402F">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14:paraId="2DBA5F19" w14:textId="76297E8D" w:rsidR="00CC0291" w:rsidRPr="00B20AE8" w:rsidRDefault="00CC0291" w:rsidP="0039402F">
      <w:r w:rsidRPr="00B20AE8">
        <w:t xml:space="preserve">Unless otherwise stated the requirements in </w:t>
      </w:r>
      <w:r w:rsidR="003D3C64" w:rsidRPr="00B20AE8">
        <w:t>clause</w:t>
      </w:r>
      <w:r w:rsidR="003D3C64">
        <w:t> </w:t>
      </w:r>
      <w:r w:rsidR="003D3C64" w:rsidRPr="00B20AE8">
        <w:t>7</w:t>
      </w:r>
      <w:r w:rsidRPr="00B20AE8">
        <w:t xml:space="preserve"> apply during the AAS BS </w:t>
      </w:r>
      <w:r w:rsidRPr="00B20AE8">
        <w:rPr>
          <w:i/>
        </w:rPr>
        <w:t>receive period.</w:t>
      </w:r>
    </w:p>
    <w:p w14:paraId="61DF18B3" w14:textId="011B26DF" w:rsidR="00CC0291" w:rsidRPr="00B20AE8" w:rsidRDefault="00CC0291" w:rsidP="0039402F">
      <w:r w:rsidRPr="00B20AE8">
        <w:t xml:space="preserve">The requirements in </w:t>
      </w:r>
      <w:r w:rsidR="003D3C64" w:rsidRPr="00B20AE8">
        <w:t>clause</w:t>
      </w:r>
      <w:r w:rsidR="003D3C64">
        <w:t> </w:t>
      </w:r>
      <w:r w:rsidR="003D3C64" w:rsidRPr="00B20AE8">
        <w:t>7</w:t>
      </w:r>
      <w:r w:rsidRPr="00B20AE8">
        <w:t xml:space="preserve"> shall be met for any transmitter setting.</w:t>
      </w:r>
    </w:p>
    <w:p w14:paraId="46C363F8" w14:textId="77777777" w:rsidR="00CC0291" w:rsidRPr="00B20AE8" w:rsidRDefault="00CC0291" w:rsidP="0039402F">
      <w:r w:rsidRPr="00B20AE8">
        <w:t>The (E-UTRA) throughput requirements defined for the receiver characteristics in this clause do not assume HARQ retransmissions.</w:t>
      </w:r>
    </w:p>
    <w:p w14:paraId="50DEEBDF" w14:textId="77777777" w:rsidR="00CC0291" w:rsidRPr="00B20AE8" w:rsidRDefault="00CC0291" w:rsidP="0039402F">
      <w:r w:rsidRPr="00B20AE8">
        <w:t>When the AAS BS is configured to receive multiple carriers, all the throughput requirements are applicable for each received carrier.</w:t>
      </w:r>
    </w:p>
    <w:p w14:paraId="130BAE7E" w14:textId="23B318D6" w:rsidR="002871C1" w:rsidRPr="00B20AE8" w:rsidRDefault="002871C1" w:rsidP="0039402F">
      <w:pPr>
        <w:rPr>
          <w:rFonts w:eastAsia="MS Mincho"/>
        </w:rPr>
      </w:pPr>
      <w:r w:rsidRPr="00B20AE8">
        <w:rPr>
          <w:rFonts w:eastAsia="MS Mincho"/>
        </w:rPr>
        <w:t xml:space="preserve">Any radiated receiver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4231E181" w14:textId="77777777" w:rsidR="00200C0D" w:rsidRPr="00B20AE8" w:rsidRDefault="00200C0D" w:rsidP="0039402F">
      <w:r w:rsidRPr="00B20AE8">
        <w:t>Each requirement shall be met over the RoAoA specified.</w:t>
      </w:r>
    </w:p>
    <w:p w14:paraId="0EA4E184" w14:textId="77777777" w:rsidR="00200C0D" w:rsidRPr="00B20AE8" w:rsidRDefault="00200C0D" w:rsidP="0039402F">
      <w:r w:rsidRPr="00B20AE8">
        <w:t xml:space="preserve">For requirements which are to be met over the </w:t>
      </w:r>
      <w:r w:rsidRPr="00B20AE8">
        <w:rPr>
          <w:i/>
        </w:rPr>
        <w:t>OTA REFSENS RoAoA</w:t>
      </w:r>
      <w:r w:rsidRPr="00B20AE8">
        <w:t xml:space="preserve"> absolute requirement values are offset by the following term:</w:t>
      </w:r>
    </w:p>
    <w:p w14:paraId="666C3BA6" w14:textId="77777777" w:rsidR="00200C0D" w:rsidRPr="00B20AE8" w:rsidRDefault="00200C0D" w:rsidP="0039402F">
      <w:pPr>
        <w:pStyle w:val="B1"/>
      </w:pPr>
      <w:r w:rsidRPr="00B20AE8">
        <w:tab/>
        <w:t>Δ</w:t>
      </w:r>
      <w:r w:rsidRPr="00B20AE8">
        <w:rPr>
          <w:vertAlign w:val="subscript"/>
        </w:rPr>
        <w:t>OTAREFSENS</w:t>
      </w:r>
      <w:r w:rsidRPr="00B20AE8">
        <w:t xml:space="preserve"> = 44.1 - 10*log10(BeW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the reference direction.</w:t>
      </w:r>
    </w:p>
    <w:p w14:paraId="61394012" w14:textId="77777777" w:rsidR="00200C0D" w:rsidRPr="00B20AE8" w:rsidRDefault="00200C0D" w:rsidP="0039402F">
      <w:r w:rsidRPr="00B20AE8">
        <w:t>And</w:t>
      </w:r>
    </w:p>
    <w:p w14:paraId="6C5BDA8A" w14:textId="77777777" w:rsidR="00200C0D" w:rsidRPr="00B20AE8" w:rsidRDefault="00200C0D" w:rsidP="0039402F">
      <w:pPr>
        <w:pStyle w:val="B1"/>
      </w:pPr>
      <w:r w:rsidRPr="00B20AE8">
        <w:tab/>
        <w:t>Δ</w:t>
      </w:r>
      <w:r w:rsidRPr="00B20AE8">
        <w:rPr>
          <w:vertAlign w:val="subscript"/>
        </w:rPr>
        <w:t>OTAREFSENS</w:t>
      </w:r>
      <w:r w:rsidRPr="00B20AE8">
        <w:t xml:space="preserve"> = 41.1 - 10*log10(BeW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all other directions.</w:t>
      </w:r>
    </w:p>
    <w:p w14:paraId="1ADBBE78" w14:textId="77777777" w:rsidR="00200C0D" w:rsidRPr="00B20AE8" w:rsidRDefault="00200C0D" w:rsidP="0039402F">
      <w:r w:rsidRPr="00B20AE8">
        <w:t xml:space="preserve">For requirements which are to be met over the </w:t>
      </w:r>
      <w:r w:rsidRPr="00B20AE8">
        <w:rPr>
          <w:i/>
        </w:rPr>
        <w:t>minSENS RoAoA</w:t>
      </w:r>
      <w:r w:rsidRPr="00B20AE8">
        <w:t xml:space="preserve"> absolute requirement values are offset by the following term:</w:t>
      </w:r>
    </w:p>
    <w:p w14:paraId="7B26CF71" w14:textId="33FACEBE" w:rsidR="00DD6845" w:rsidRPr="00B20AE8" w:rsidRDefault="00F437E4" w:rsidP="0039402F">
      <w:pPr>
        <w:pStyle w:val="B1"/>
        <w:rPr>
          <w:lang w:val="sv-FI" w:eastAsia="zh-CN"/>
        </w:rPr>
      </w:pPr>
      <w:r>
        <w:tab/>
      </w:r>
      <w:r w:rsidR="00200C0D" w:rsidRPr="00B20AE8">
        <w:t>Δ</w:t>
      </w:r>
      <w:r w:rsidR="00200C0D" w:rsidRPr="00B20AE8">
        <w:rPr>
          <w:vertAlign w:val="subscript"/>
          <w:lang w:val="sv-FI"/>
        </w:rPr>
        <w:t>minSENS</w:t>
      </w:r>
      <w:r w:rsidR="00200C0D" w:rsidRPr="00B20AE8">
        <w:rPr>
          <w:lang w:val="sv-FI"/>
        </w:rPr>
        <w:t xml:space="preserve"> = P</w:t>
      </w:r>
      <w:r w:rsidR="00200C0D" w:rsidRPr="00B20AE8">
        <w:rPr>
          <w:vertAlign w:val="subscript"/>
          <w:lang w:val="sv-FI"/>
        </w:rPr>
        <w:t>REFSENS</w:t>
      </w:r>
      <w:r w:rsidR="00200C0D" w:rsidRPr="00B20AE8">
        <w:rPr>
          <w:lang w:val="sv-FI"/>
        </w:rPr>
        <w:t xml:space="preserve"> – EIS</w:t>
      </w:r>
      <w:r w:rsidR="00200C0D" w:rsidRPr="00B20AE8">
        <w:rPr>
          <w:vertAlign w:val="subscript"/>
          <w:lang w:val="sv-FI"/>
        </w:rPr>
        <w:t>minSENS</w:t>
      </w:r>
      <w:r w:rsidR="00200C0D" w:rsidRPr="00B20AE8">
        <w:rPr>
          <w:lang w:val="sv-FI"/>
        </w:rPr>
        <w:t xml:space="preserve"> (dB)</w:t>
      </w:r>
    </w:p>
    <w:p w14:paraId="1AF117B1" w14:textId="77777777" w:rsidR="00540C54" w:rsidRPr="00B20AE8" w:rsidRDefault="00540C54" w:rsidP="00673E8E">
      <w:pPr>
        <w:pStyle w:val="Heading2"/>
        <w:rPr>
          <w:lang w:val="sv-FI" w:eastAsia="zh-CN"/>
        </w:rPr>
      </w:pPr>
      <w:bookmarkStart w:id="4447" w:name="_Toc21123180"/>
      <w:bookmarkStart w:id="4448" w:name="_Toc45907373"/>
      <w:bookmarkStart w:id="4449" w:name="_Toc53181477"/>
      <w:bookmarkStart w:id="4450" w:name="_Toc61117243"/>
      <w:bookmarkStart w:id="4451" w:name="_Toc67081095"/>
      <w:bookmarkStart w:id="4452" w:name="_Toc68770447"/>
      <w:bookmarkStart w:id="4453" w:name="_Toc74755510"/>
      <w:bookmarkStart w:id="4454" w:name="_Toc76506434"/>
      <w:bookmarkStart w:id="4455" w:name="_Toc83113353"/>
      <w:bookmarkStart w:id="4456" w:name="_Toc89876556"/>
      <w:bookmarkStart w:id="4457" w:name="_Toc98711456"/>
      <w:bookmarkStart w:id="4458" w:name="_Toc145097323"/>
      <w:bookmarkStart w:id="4459" w:name="_Toc161848573"/>
      <w:r w:rsidRPr="00B20AE8">
        <w:rPr>
          <w:lang w:val="sv-FI" w:eastAsia="zh-CN"/>
        </w:rPr>
        <w:t>7.2</w:t>
      </w:r>
      <w:r w:rsidRPr="00B20AE8">
        <w:rPr>
          <w:lang w:val="sv-FI" w:eastAsia="zh-CN"/>
        </w:rPr>
        <w:tab/>
        <w:t>OTA sensitivity</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2E269BAC" w14:textId="77777777" w:rsidR="00CC0291" w:rsidRPr="00B20AE8" w:rsidRDefault="00CC0291" w:rsidP="00673E8E">
      <w:pPr>
        <w:pStyle w:val="Heading3"/>
      </w:pPr>
      <w:bookmarkStart w:id="4460" w:name="_Toc21123181"/>
      <w:bookmarkStart w:id="4461" w:name="_Toc45907374"/>
      <w:bookmarkStart w:id="4462" w:name="_Toc53181478"/>
      <w:bookmarkStart w:id="4463" w:name="_Toc61117244"/>
      <w:bookmarkStart w:id="4464" w:name="_Toc67081096"/>
      <w:bookmarkStart w:id="4465" w:name="_Toc68770448"/>
      <w:bookmarkStart w:id="4466" w:name="_Toc74755511"/>
      <w:bookmarkStart w:id="4467" w:name="_Toc76506435"/>
      <w:bookmarkStart w:id="4468" w:name="_Toc83113354"/>
      <w:bookmarkStart w:id="4469" w:name="_Toc89876557"/>
      <w:bookmarkStart w:id="4470" w:name="_Toc98711457"/>
      <w:bookmarkStart w:id="4471" w:name="_Toc145097324"/>
      <w:bookmarkStart w:id="4472" w:name="_Toc161848574"/>
      <w:r w:rsidRPr="00B20AE8">
        <w:t>7.2.1</w:t>
      </w:r>
      <w:r w:rsidRPr="00B20AE8">
        <w:tab/>
        <w:t>Definition and applicability</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1A2EDC12" w14:textId="77777777" w:rsidR="00CC0291" w:rsidRPr="00B20AE8" w:rsidRDefault="00CC0291" w:rsidP="0039402F">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14:paraId="12BD5610" w14:textId="77777777" w:rsidR="00CC0291" w:rsidRPr="00B20AE8" w:rsidRDefault="00CC0291" w:rsidP="0039402F">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14:paraId="049B6E25" w14:textId="77777777" w:rsidR="00CC0291" w:rsidRPr="00B20AE8" w:rsidRDefault="00CC0291" w:rsidP="0039402F">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14:paraId="59DD3C1C" w14:textId="77777777" w:rsidR="00CC0291" w:rsidRPr="00B20AE8" w:rsidRDefault="00CC0291" w:rsidP="0039402F">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14:paraId="1757E0A1" w14:textId="77777777" w:rsidR="00CC0291" w:rsidRPr="00B20AE8" w:rsidRDefault="00CC0291" w:rsidP="0039402F">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14:paraId="21514DE4" w14:textId="229931A1" w:rsidR="00CC0291" w:rsidRPr="00B20AE8" w:rsidRDefault="00CC0291" w:rsidP="0039402F">
      <w:pPr>
        <w:pStyle w:val="B1"/>
      </w:pPr>
      <w:r w:rsidRPr="00B20AE8">
        <w:t>-</w:t>
      </w:r>
      <w:r w:rsidRPr="00B20AE8">
        <w:tab/>
        <w:t xml:space="preserve">Five declared </w:t>
      </w:r>
      <w:r w:rsidRPr="00B20AE8">
        <w:rPr>
          <w:i/>
        </w:rPr>
        <w:t>sensitivity RoAoA</w:t>
      </w:r>
      <w:r w:rsidRPr="00B20AE8">
        <w:t xml:space="preserve"> comprising the conformance testing directions as detailed in</w:t>
      </w:r>
      <w:r w:rsidR="003D3C64">
        <w:t> </w:t>
      </w:r>
      <w:r w:rsidR="003D3C64" w:rsidRPr="00B20AE8">
        <w:t>[</w:t>
      </w:r>
      <w:r w:rsidR="00672E74" w:rsidRPr="00B20AE8">
        <w:t>7</w:t>
      </w:r>
      <w:r w:rsidRPr="00B20AE8">
        <w:t>].</w:t>
      </w:r>
    </w:p>
    <w:p w14:paraId="4725EFA8" w14:textId="77777777" w:rsidR="00CC0291" w:rsidRPr="006507D3" w:rsidRDefault="00CC0291" w:rsidP="0039402F">
      <w:pPr>
        <w:pStyle w:val="B1"/>
        <w:rPr>
          <w:rFonts w:eastAsia="MS Mincho"/>
        </w:rPr>
      </w:pPr>
      <w:r w:rsidRPr="00B20AE8">
        <w:t>-</w:t>
      </w:r>
      <w:r w:rsidRPr="00B20AE8">
        <w:tab/>
        <w:t>The receiver target reference direction.</w:t>
      </w:r>
    </w:p>
    <w:p w14:paraId="1567D2FB" w14:textId="77777777" w:rsidR="00CC0291" w:rsidRPr="00B20AE8" w:rsidRDefault="00CC0291" w:rsidP="0039402F">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14:paraId="4B159D95" w14:textId="77777777" w:rsidR="00CC0291" w:rsidRPr="00B20AE8" w:rsidRDefault="00CC0291" w:rsidP="0039402F">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14:paraId="174B3207" w14:textId="77777777" w:rsidR="00CC0291" w:rsidRPr="00B20AE8" w:rsidRDefault="00CC0291" w:rsidP="0039402F">
      <w:pPr>
        <w:pStyle w:val="NO"/>
      </w:pPr>
      <w:r w:rsidRPr="00B20AE8">
        <w:t>NOTE 3:</w:t>
      </w:r>
      <w:r w:rsidRPr="00B20AE8">
        <w:tab/>
      </w:r>
      <w:r w:rsidR="003D589C" w:rsidRPr="00B20AE8">
        <w:t>(Void)</w:t>
      </w:r>
    </w:p>
    <w:p w14:paraId="3ACAE24D" w14:textId="77777777" w:rsidR="00CC0291" w:rsidRPr="00B20AE8" w:rsidRDefault="00CC0291" w:rsidP="0039402F">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14:paraId="145880D0" w14:textId="77777777" w:rsidR="00CC0291" w:rsidRPr="00B20AE8" w:rsidRDefault="00CC0291" w:rsidP="0039402F">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14:paraId="22526110" w14:textId="77777777" w:rsidR="00CC0291" w:rsidRPr="00B20AE8" w:rsidRDefault="00CC0291" w:rsidP="0039402F">
      <w:pPr>
        <w:pStyle w:val="B1"/>
      </w:pPr>
      <w:r w:rsidRPr="00B20AE8">
        <w:t>-</w:t>
      </w:r>
      <w:r w:rsidRPr="00B20AE8">
        <w:tab/>
        <w:t xml:space="preserve">One declared active </w:t>
      </w:r>
      <w:r w:rsidRPr="00B20AE8">
        <w:rPr>
          <w:i/>
        </w:rPr>
        <w:t>sensitivity RoAoA</w:t>
      </w:r>
      <w:r w:rsidRPr="00B20AE8">
        <w:t>.</w:t>
      </w:r>
    </w:p>
    <w:p w14:paraId="4D6270D0" w14:textId="77777777" w:rsidR="00CC0291" w:rsidRPr="00B20AE8" w:rsidRDefault="00CC0291" w:rsidP="0039402F">
      <w:pPr>
        <w:pStyle w:val="B1"/>
      </w:pPr>
      <w:r w:rsidRPr="00B20AE8">
        <w:t>-</w:t>
      </w:r>
      <w:r w:rsidRPr="00B20AE8">
        <w:tab/>
        <w:t>The receiver target reference direction.</w:t>
      </w:r>
    </w:p>
    <w:p w14:paraId="548EB8C6" w14:textId="77777777" w:rsidR="00CC0291" w:rsidRPr="00B20AE8" w:rsidRDefault="00CC0291" w:rsidP="0039402F">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14:paraId="02535C46" w14:textId="77777777" w:rsidR="00CC0291" w:rsidRPr="00B20AE8" w:rsidRDefault="00CC0291" w:rsidP="0039402F">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5307A2D3" w14:textId="77777777" w:rsidR="00CC0291" w:rsidRPr="00B20AE8" w:rsidRDefault="00CC0291" w:rsidP="00673E8E">
      <w:pPr>
        <w:pStyle w:val="Heading3"/>
      </w:pPr>
      <w:bookmarkStart w:id="4473" w:name="_Toc21123182"/>
      <w:bookmarkStart w:id="4474" w:name="_Toc45907375"/>
      <w:bookmarkStart w:id="4475" w:name="_Toc53181479"/>
      <w:bookmarkStart w:id="4476" w:name="_Toc61117245"/>
      <w:bookmarkStart w:id="4477" w:name="_Toc67081097"/>
      <w:bookmarkStart w:id="4478" w:name="_Toc68770449"/>
      <w:bookmarkStart w:id="4479" w:name="_Toc74755512"/>
      <w:bookmarkStart w:id="4480" w:name="_Toc76506436"/>
      <w:bookmarkStart w:id="4481" w:name="_Toc83113355"/>
      <w:bookmarkStart w:id="4482" w:name="_Toc89876558"/>
      <w:bookmarkStart w:id="4483" w:name="_Toc98711458"/>
      <w:bookmarkStart w:id="4484" w:name="_Toc145097325"/>
      <w:bookmarkStart w:id="4485" w:name="_Toc161848575"/>
      <w:r w:rsidRPr="00B20AE8">
        <w:t>7.2.2</w:t>
      </w:r>
      <w:r w:rsidRPr="00B20AE8">
        <w:tab/>
        <w:t>Minimum Requirement</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66FE57BD" w14:textId="13969782" w:rsidR="00CF0D41" w:rsidRPr="00B20AE8" w:rsidRDefault="000D052B" w:rsidP="0039402F">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0.2.2.</w:t>
      </w:r>
    </w:p>
    <w:p w14:paraId="4678CB65" w14:textId="66DC264F" w:rsidR="00CC0291" w:rsidRPr="00B20AE8" w:rsidRDefault="005E0F6D" w:rsidP="0039402F">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0.2.3.</w:t>
      </w:r>
    </w:p>
    <w:p w14:paraId="231FC473" w14:textId="3F5A2BD0" w:rsidR="00CC0291" w:rsidRPr="00B20AE8" w:rsidRDefault="005E0F6D" w:rsidP="0039402F">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0.2.4.</w:t>
      </w:r>
    </w:p>
    <w:p w14:paraId="14C032B1" w14:textId="77777777" w:rsidR="00CC0291" w:rsidRPr="00B20AE8" w:rsidRDefault="00CC0291" w:rsidP="00673E8E">
      <w:pPr>
        <w:pStyle w:val="Heading3"/>
      </w:pPr>
      <w:bookmarkStart w:id="4486" w:name="_Toc21123183"/>
      <w:bookmarkStart w:id="4487" w:name="_Toc45907376"/>
      <w:bookmarkStart w:id="4488" w:name="_Toc53181480"/>
      <w:bookmarkStart w:id="4489" w:name="_Toc61117246"/>
      <w:bookmarkStart w:id="4490" w:name="_Toc67081098"/>
      <w:bookmarkStart w:id="4491" w:name="_Toc68770450"/>
      <w:bookmarkStart w:id="4492" w:name="_Toc74755513"/>
      <w:bookmarkStart w:id="4493" w:name="_Toc76506437"/>
      <w:bookmarkStart w:id="4494" w:name="_Toc83113356"/>
      <w:bookmarkStart w:id="4495" w:name="_Toc89876559"/>
      <w:bookmarkStart w:id="4496" w:name="_Toc98711459"/>
      <w:bookmarkStart w:id="4497" w:name="_Toc145097326"/>
      <w:bookmarkStart w:id="4498" w:name="_Toc161848576"/>
      <w:r w:rsidRPr="00B20AE8">
        <w:t>7.2.3</w:t>
      </w:r>
      <w:r w:rsidRPr="00B20AE8">
        <w:tab/>
        <w:t>Test Purpose</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2C656BA5" w14:textId="77777777" w:rsidR="00CC0291" w:rsidRPr="00B20AE8" w:rsidRDefault="00CC0291" w:rsidP="0039402F">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14:paraId="49DF6D63" w14:textId="77777777" w:rsidR="00CC0291" w:rsidRPr="00B20AE8" w:rsidRDefault="00CC0291" w:rsidP="00673E8E">
      <w:pPr>
        <w:pStyle w:val="Heading3"/>
      </w:pPr>
      <w:bookmarkStart w:id="4499" w:name="_Toc21123184"/>
      <w:bookmarkStart w:id="4500" w:name="_Toc45907377"/>
      <w:bookmarkStart w:id="4501" w:name="_Toc53181481"/>
      <w:bookmarkStart w:id="4502" w:name="_Toc61117247"/>
      <w:bookmarkStart w:id="4503" w:name="_Toc67081099"/>
      <w:bookmarkStart w:id="4504" w:name="_Toc68770451"/>
      <w:bookmarkStart w:id="4505" w:name="_Toc74755514"/>
      <w:bookmarkStart w:id="4506" w:name="_Toc76506438"/>
      <w:bookmarkStart w:id="4507" w:name="_Toc83113357"/>
      <w:bookmarkStart w:id="4508" w:name="_Toc89876560"/>
      <w:bookmarkStart w:id="4509" w:name="_Toc98711460"/>
      <w:bookmarkStart w:id="4510" w:name="_Toc145097327"/>
      <w:bookmarkStart w:id="4511" w:name="_Toc161848577"/>
      <w:r w:rsidRPr="00B20AE8">
        <w:t>7.2.4</w:t>
      </w:r>
      <w:r w:rsidRPr="00B20AE8">
        <w:tab/>
        <w:t>Method of test</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1B743DA4" w14:textId="77777777" w:rsidR="00CC0291" w:rsidRPr="00B20AE8" w:rsidRDefault="00CC0291" w:rsidP="00673E8E">
      <w:pPr>
        <w:pStyle w:val="Heading4"/>
      </w:pPr>
      <w:bookmarkStart w:id="4512" w:name="_Toc21123185"/>
      <w:bookmarkStart w:id="4513" w:name="_Toc45907378"/>
      <w:bookmarkStart w:id="4514" w:name="_Toc53181482"/>
      <w:bookmarkStart w:id="4515" w:name="_Toc61117248"/>
      <w:bookmarkStart w:id="4516" w:name="_Toc67081100"/>
      <w:bookmarkStart w:id="4517" w:name="_Toc68770452"/>
      <w:bookmarkStart w:id="4518" w:name="_Toc74755515"/>
      <w:bookmarkStart w:id="4519" w:name="_Toc76506439"/>
      <w:bookmarkStart w:id="4520" w:name="_Toc83113358"/>
      <w:bookmarkStart w:id="4521" w:name="_Toc89876561"/>
      <w:bookmarkStart w:id="4522" w:name="_Toc98711461"/>
      <w:bookmarkStart w:id="4523" w:name="_Toc145097328"/>
      <w:bookmarkStart w:id="4524" w:name="_Toc161848578"/>
      <w:r w:rsidRPr="00B20AE8">
        <w:t>7.2.4.1</w:t>
      </w:r>
      <w:r w:rsidRPr="00B20AE8">
        <w:tab/>
        <w:t>Initial conditions</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556D8BC7" w14:textId="77777777" w:rsidR="00E603E9" w:rsidRPr="00B20AE8" w:rsidRDefault="00CC0291" w:rsidP="0039402F">
      <w:pPr>
        <w:rPr>
          <w:lang w:eastAsia="zh-CN"/>
        </w:rPr>
      </w:pPr>
      <w:r w:rsidRPr="00B20AE8">
        <w:rPr>
          <w:lang w:eastAsia="zh-CN"/>
        </w:rPr>
        <w:t>Test environment:</w:t>
      </w:r>
    </w:p>
    <w:p w14:paraId="66982AE8" w14:textId="77777777" w:rsidR="00CC0291" w:rsidRPr="00B20AE8" w:rsidRDefault="00E603E9" w:rsidP="0039402F">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14:paraId="76B2E969" w14:textId="77777777" w:rsidR="00E603E9" w:rsidRPr="00B20AE8" w:rsidRDefault="00CC0291" w:rsidP="0039402F">
      <w:pPr>
        <w:rPr>
          <w:lang w:eastAsia="zh-CN"/>
        </w:rPr>
      </w:pPr>
      <w:r w:rsidRPr="00B20AE8">
        <w:rPr>
          <w:lang w:eastAsia="zh-CN"/>
        </w:rPr>
        <w:t>RF channels to be tested:</w:t>
      </w:r>
    </w:p>
    <w:p w14:paraId="48B146E6" w14:textId="5783EFED" w:rsidR="00CC0291" w:rsidRPr="00B20AE8" w:rsidRDefault="00E603E9" w:rsidP="0039402F">
      <w:pPr>
        <w:pStyle w:val="B1"/>
        <w:rPr>
          <w:lang w:eastAsia="zh-CN"/>
        </w:rPr>
      </w:pPr>
      <w:r w:rsidRPr="00B20AE8">
        <w:rPr>
          <w:lang w:eastAsia="zh-CN"/>
        </w:rPr>
        <w:t>-</w:t>
      </w:r>
      <w:r w:rsidR="00CC0291" w:rsidRPr="00B20AE8">
        <w:rPr>
          <w:lang w:eastAsia="zh-CN"/>
        </w:rPr>
        <w:tab/>
        <w:t xml:space="preserve">M; see </w:t>
      </w:r>
      <w:r w:rsidR="003D3C64">
        <w:rPr>
          <w:lang w:eastAsia="zh-CN"/>
        </w:rPr>
        <w:t>clause </w:t>
      </w:r>
      <w:r w:rsidR="003D3C64" w:rsidRPr="00B20AE8">
        <w:rPr>
          <w:lang w:eastAsia="zh-CN"/>
        </w:rPr>
        <w:t>4</w:t>
      </w:r>
      <w:r w:rsidR="00CC0291" w:rsidRPr="00B20AE8">
        <w:rPr>
          <w:lang w:eastAsia="zh-CN"/>
        </w:rPr>
        <w:t>.12.1</w:t>
      </w:r>
      <w:r w:rsidR="009C34E1" w:rsidRPr="00B20AE8">
        <w:rPr>
          <w:lang w:eastAsia="zh-CN"/>
        </w:rPr>
        <w:t>.</w:t>
      </w:r>
    </w:p>
    <w:p w14:paraId="53F9B2CE" w14:textId="77777777" w:rsidR="00B56FF9" w:rsidRPr="00B20AE8" w:rsidRDefault="00CC0291" w:rsidP="0039402F">
      <w:pPr>
        <w:rPr>
          <w:lang w:eastAsia="zh-CN"/>
        </w:rPr>
      </w:pPr>
      <w:r w:rsidRPr="00B20AE8">
        <w:rPr>
          <w:lang w:eastAsia="zh-CN"/>
        </w:rPr>
        <w:t>Directions to be tested:</w:t>
      </w:r>
    </w:p>
    <w:p w14:paraId="2D4D6D17" w14:textId="77777777" w:rsidR="00C540D6" w:rsidRPr="00B20AE8" w:rsidRDefault="00B56FF9" w:rsidP="0039402F">
      <w:pPr>
        <w:pStyle w:val="B1"/>
        <w:rPr>
          <w:lang w:eastAsia="zh-CN"/>
        </w:rPr>
      </w:pPr>
      <w:r w:rsidRPr="00B20AE8">
        <w:rPr>
          <w:lang w:eastAsia="zh-CN"/>
        </w:rPr>
        <w:t>-</w:t>
      </w:r>
      <w:r w:rsidR="00CC0291" w:rsidRPr="00B20AE8">
        <w:rPr>
          <w:lang w:eastAsia="zh-CN"/>
        </w:rPr>
        <w:tab/>
        <w:t>receiver target reference direction (see table 4.10-1, D10.9),</w:t>
      </w:r>
    </w:p>
    <w:p w14:paraId="0E5EE68C" w14:textId="77777777" w:rsidR="00CC0291" w:rsidRPr="00B20AE8" w:rsidRDefault="00C540D6" w:rsidP="0039402F">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14:paraId="69BF3E81" w14:textId="77777777" w:rsidR="00CC0291" w:rsidRPr="00B20AE8" w:rsidRDefault="00CC0291" w:rsidP="00F437E4">
      <w:pPr>
        <w:pStyle w:val="Heading4"/>
      </w:pPr>
      <w:bookmarkStart w:id="4525" w:name="_Toc21123186"/>
      <w:bookmarkStart w:id="4526" w:name="_Toc45907379"/>
      <w:bookmarkStart w:id="4527" w:name="_Toc53181483"/>
      <w:bookmarkStart w:id="4528" w:name="_Toc61117249"/>
      <w:bookmarkStart w:id="4529" w:name="_Toc67081101"/>
      <w:bookmarkStart w:id="4530" w:name="_Toc68770453"/>
      <w:bookmarkStart w:id="4531" w:name="_Toc74755516"/>
      <w:bookmarkStart w:id="4532" w:name="_Toc76506440"/>
      <w:bookmarkStart w:id="4533" w:name="_Toc83113359"/>
      <w:bookmarkStart w:id="4534" w:name="_Toc89876562"/>
      <w:bookmarkStart w:id="4535" w:name="_Toc98711462"/>
      <w:bookmarkStart w:id="4536" w:name="_Toc145097329"/>
      <w:bookmarkStart w:id="4537" w:name="_Toc161848579"/>
      <w:r w:rsidRPr="00B20AE8">
        <w:t>7.2.4.2</w:t>
      </w:r>
      <w:r w:rsidRPr="00B20AE8">
        <w:tab/>
        <w:t>Procedure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68CDDD29" w14:textId="77777777" w:rsidR="00CC0291" w:rsidRPr="00B20AE8" w:rsidRDefault="00B56FF9" w:rsidP="0039402F">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rPr>
        <w:t xml:space="preserve">, as shown in </w:t>
      </w:r>
      <w:r w:rsidR="00C540D6" w:rsidRPr="00B20AE8">
        <w:rPr>
          <w:rFonts w:eastAsia="MS Mincho"/>
        </w:rPr>
        <w:t>a</w:t>
      </w:r>
      <w:r w:rsidR="00CC0291" w:rsidRPr="00B20AE8">
        <w:rPr>
          <w:rFonts w:eastAsia="MS Mincho"/>
        </w:rPr>
        <w:t>nnex D1.1</w:t>
      </w:r>
      <w:r w:rsidR="00CC0291" w:rsidRPr="00B20AE8">
        <w:t>.</w:t>
      </w:r>
    </w:p>
    <w:p w14:paraId="3CAA693A" w14:textId="77777777" w:rsidR="00CC0291" w:rsidRPr="00B20AE8" w:rsidRDefault="00B56FF9" w:rsidP="0039402F">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14:paraId="7093AF28" w14:textId="77777777" w:rsidR="00CC0291" w:rsidRPr="00B20AE8" w:rsidRDefault="00B56FF9" w:rsidP="0039402F">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6CB3909B" w14:textId="77777777" w:rsidR="00CC0291" w:rsidRPr="00B20AE8" w:rsidRDefault="00B56FF9" w:rsidP="0039402F">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rPr>
        <w:t xml:space="preserve"> </w:t>
      </w:r>
      <w:r w:rsidR="00CC0291" w:rsidRPr="00B20AE8">
        <w:rPr>
          <w:lang w:eastAsia="zh-CN"/>
        </w:rPr>
        <w:t>is</w:t>
      </w:r>
      <w:r w:rsidR="00CC0291" w:rsidRPr="00B20AE8">
        <w:rPr>
          <w:rFonts w:eastAsia="MS Mincho" w:hint="eastAsia"/>
        </w:rPr>
        <w:t xml:space="preserve"> </w:t>
      </w:r>
      <w:r w:rsidR="00CC0291" w:rsidRPr="00B20AE8">
        <w:rPr>
          <w:lang w:eastAsia="zh-CN"/>
        </w:rPr>
        <w:t>accounted for such that all the power from the test antenna</w:t>
      </w:r>
      <w:r w:rsidR="00CC0291" w:rsidRPr="00B20AE8">
        <w:rPr>
          <w:rFonts w:eastAsia="MS Mincho" w:hint="eastAsia"/>
        </w:rPr>
        <w:t xml:space="preserve"> </w:t>
      </w:r>
      <w:r w:rsidR="00CC0291" w:rsidRPr="00B20AE8">
        <w:rPr>
          <w:lang w:eastAsia="zh-CN"/>
        </w:rPr>
        <w:t>is captured by the AAS BS under test.</w:t>
      </w:r>
    </w:p>
    <w:p w14:paraId="3FBF8CE9" w14:textId="77777777" w:rsidR="00995D54" w:rsidRPr="00B20AE8" w:rsidRDefault="00B56FF9" w:rsidP="0039402F">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14:paraId="328D9133" w14:textId="5A8D6CAF" w:rsidR="00CC0291" w:rsidRPr="00B20AE8" w:rsidRDefault="00B56FF9" w:rsidP="0039402F">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00CC0291" w:rsidRPr="00B20AE8">
        <w:rPr>
          <w:lang w:eastAsia="zh-CN"/>
        </w:rPr>
        <w:t>.</w:t>
      </w:r>
    </w:p>
    <w:p w14:paraId="7C082119" w14:textId="77777777" w:rsidR="00CC0291" w:rsidRPr="00B20AE8" w:rsidRDefault="00B56FF9" w:rsidP="0039402F">
      <w:pPr>
        <w:pStyle w:val="B1"/>
        <w:rPr>
          <w:lang w:eastAsia="zh-CN"/>
        </w:rPr>
      </w:pPr>
      <w:r w:rsidRPr="00B20AE8">
        <w:t>7)</w:t>
      </w:r>
      <w:r w:rsidRPr="00B20AE8">
        <w:tab/>
      </w:r>
      <w:r w:rsidR="00CC0291" w:rsidRPr="00B20AE8">
        <w:t>Start the signal generator for the wanted signal to transmit:</w:t>
      </w:r>
    </w:p>
    <w:p w14:paraId="5EEAB889" w14:textId="66875988" w:rsidR="00CC0291" w:rsidRPr="00B20AE8" w:rsidRDefault="00B56FF9" w:rsidP="0039402F">
      <w:pPr>
        <w:pStyle w:val="B20"/>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00CC0291"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14:paraId="6DB654BB" w14:textId="4637BF24" w:rsidR="00CC0291" w:rsidRPr="00B20AE8" w:rsidRDefault="00B56FF9" w:rsidP="0039402F">
      <w:pPr>
        <w:pStyle w:val="B20"/>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00CC0291" w:rsidRPr="00B20AE8">
        <w:rPr>
          <w:rFonts w:eastAsia="MS P??"/>
        </w:rPr>
        <w:t>5.142</w:t>
      </w:r>
      <w:r w:rsidR="003D3C64">
        <w:rPr>
          <w:rFonts w:eastAsia="MS P??"/>
        </w:rPr>
        <w:t> </w:t>
      </w:r>
      <w:r w:rsidR="003D3C64" w:rsidRPr="00B20AE8">
        <w:rPr>
          <w:rFonts w:eastAsia="MS P??"/>
        </w:rPr>
        <w:t>[</w:t>
      </w:r>
      <w:r w:rsidR="00CC0291" w:rsidRPr="00B20AE8">
        <w:rPr>
          <w:rFonts w:eastAsia="MS P??"/>
        </w:rPr>
        <w:t>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14:paraId="06DD7888" w14:textId="383D08BC" w:rsidR="000D052B" w:rsidRPr="00B20AE8" w:rsidRDefault="00B56FF9" w:rsidP="0039402F">
      <w:pPr>
        <w:pStyle w:val="B20"/>
      </w:pPr>
      <w:r w:rsidRPr="00B20AE8">
        <w:rPr>
          <w:rFonts w:eastAsia="MS P??"/>
        </w:rPr>
        <w:t>-</w:t>
      </w:r>
      <w:r w:rsidRPr="00B20AE8">
        <w:rPr>
          <w:rFonts w:eastAsia="MS P??"/>
        </w:rPr>
        <w:tab/>
      </w:r>
      <w:r w:rsidR="00CC0291" w:rsidRPr="00B20AE8">
        <w:rPr>
          <w:rFonts w:eastAsia="MS P??"/>
        </w:rPr>
        <w:t xml:space="preserve">The </w:t>
      </w:r>
      <w:r w:rsidR="00CC0291" w:rsidRPr="00B20AE8">
        <w:t xml:space="preserve">test signal as specified in </w:t>
      </w:r>
      <w:r w:rsidR="003D3C64">
        <w:t>clause </w:t>
      </w:r>
      <w:r w:rsidR="003D3C64" w:rsidRPr="00B20AE8">
        <w:t>7</w:t>
      </w:r>
      <w:r w:rsidR="00CC0291" w:rsidRPr="00B20AE8">
        <w:t>.2.5.4 for E-UTRA</w:t>
      </w:r>
      <w:r w:rsidRPr="00B20AE8">
        <w:t>.</w:t>
      </w:r>
    </w:p>
    <w:p w14:paraId="7965B0C6" w14:textId="0CA6F980" w:rsidR="000D052B" w:rsidRPr="00B20AE8" w:rsidRDefault="000D052B" w:rsidP="0039402F">
      <w:pPr>
        <w:pStyle w:val="B20"/>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.2.5.5 for NR.</w:t>
      </w:r>
    </w:p>
    <w:p w14:paraId="4D3BA50C" w14:textId="28CCFAA4" w:rsidR="00CC0291" w:rsidRPr="00B20AE8" w:rsidRDefault="00B56FF9" w:rsidP="0039402F">
      <w:pPr>
        <w:pStyle w:val="B1"/>
      </w:pPr>
      <w:r w:rsidRPr="00B20AE8">
        <w:rPr>
          <w:lang w:eastAsia="zh-CN"/>
        </w:rPr>
        <w:t>8)</w:t>
      </w:r>
      <w:r w:rsidRPr="00B20AE8">
        <w:rPr>
          <w:lang w:eastAsia="zh-CN"/>
        </w:rPr>
        <w:tab/>
      </w:r>
      <w:r w:rsidR="00CC0291" w:rsidRPr="00B20AE8">
        <w:rPr>
          <w:lang w:eastAsia="zh-CN"/>
        </w:rPr>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00CC0291" w:rsidRPr="00B20AE8">
        <w:rPr>
          <w:lang w:eastAsia="zh-CN"/>
        </w:rPr>
        <w:t>.2.5</w:t>
      </w:r>
      <w:r w:rsidRPr="00B20AE8">
        <w:rPr>
          <w:lang w:eastAsia="zh-CN"/>
        </w:rPr>
        <w:t>.</w:t>
      </w:r>
    </w:p>
    <w:p w14:paraId="0437A6CA" w14:textId="77777777" w:rsidR="00CC0291" w:rsidRPr="00B20AE8" w:rsidRDefault="00B56FF9" w:rsidP="0039402F">
      <w:pPr>
        <w:pStyle w:val="B1"/>
      </w:pPr>
      <w:r w:rsidRPr="00B20AE8">
        <w:rPr>
          <w:lang w:eastAsia="zh-CN"/>
        </w:rPr>
        <w:t>9)</w:t>
      </w:r>
      <w:r w:rsidRPr="00B20AE8">
        <w:rPr>
          <w:lang w:eastAsia="zh-CN"/>
        </w:rPr>
        <w:tab/>
        <w:t>Measure:</w:t>
      </w:r>
    </w:p>
    <w:p w14:paraId="6606364C" w14:textId="7BFE9A3A" w:rsidR="00CC0291" w:rsidRPr="00B20AE8" w:rsidRDefault="00B56FF9" w:rsidP="0039402F">
      <w:pPr>
        <w:pStyle w:val="B20"/>
      </w:pPr>
      <w:r w:rsidRPr="00B20AE8">
        <w:t>-</w:t>
      </w:r>
      <w:r w:rsidRPr="00B20AE8">
        <w:tab/>
      </w:r>
      <w:r w:rsidR="00CC0291" w:rsidRPr="00B20AE8">
        <w:t xml:space="preserve">BER according to annex C in </w:t>
      </w:r>
      <w:r w:rsidR="003D3C64" w:rsidRPr="00B20AE8">
        <w:t>TS</w:t>
      </w:r>
      <w:r w:rsidR="003D3C64">
        <w:t> </w:t>
      </w:r>
      <w:r w:rsidR="003D3C64" w:rsidRPr="00B20AE8">
        <w:t>2</w:t>
      </w:r>
      <w:r w:rsidR="00CC0291" w:rsidRPr="00B20AE8">
        <w:t>5.141</w:t>
      </w:r>
      <w:r w:rsidR="003D3C64">
        <w:t> </w:t>
      </w:r>
      <w:r w:rsidR="003D3C64" w:rsidRPr="00B20AE8">
        <w:t>[</w:t>
      </w:r>
      <w:r w:rsidRPr="00B20AE8">
        <w:t>10</w:t>
      </w:r>
      <w:r w:rsidR="00CC0291" w:rsidRPr="00B20AE8">
        <w:t>] for FDD UTRA.</w:t>
      </w:r>
    </w:p>
    <w:p w14:paraId="175DF42D" w14:textId="17D0574C" w:rsidR="00CC0291" w:rsidRPr="00B20AE8" w:rsidRDefault="00B56FF9" w:rsidP="0039402F">
      <w:pPr>
        <w:pStyle w:val="B20"/>
      </w:pPr>
      <w:r w:rsidRPr="00B20AE8">
        <w:t>-</w:t>
      </w:r>
      <w:r w:rsidRPr="00B20AE8">
        <w:tab/>
      </w:r>
      <w:r w:rsidR="00CC0291" w:rsidRPr="00B20AE8">
        <w:t>BER</w:t>
      </w:r>
      <w:r w:rsidR="003D3C64">
        <w:t xml:space="preserve"> </w:t>
      </w:r>
      <w:r w:rsidR="00CC0291" w:rsidRPr="00B20AE8">
        <w:t xml:space="preserve">according to annex F in </w:t>
      </w:r>
      <w:r w:rsidR="003D3C64" w:rsidRPr="00B20AE8">
        <w:t>TS</w:t>
      </w:r>
      <w:r w:rsidR="003D3C64">
        <w:t> </w:t>
      </w:r>
      <w:r w:rsidR="003D3C64" w:rsidRPr="00B20AE8">
        <w:t>2</w:t>
      </w:r>
      <w:r w:rsidR="00CC0291" w:rsidRPr="00B20AE8">
        <w:t>5.142</w:t>
      </w:r>
      <w:r w:rsidR="003D3C64">
        <w:t> </w:t>
      </w:r>
      <w:r w:rsidR="003D3C64" w:rsidRPr="00B20AE8">
        <w:t>[</w:t>
      </w:r>
      <w:r w:rsidR="00CC0291" w:rsidRPr="00B20AE8">
        <w:t>1</w:t>
      </w:r>
      <w:r w:rsidRPr="00B20AE8">
        <w:t>1</w:t>
      </w:r>
      <w:r w:rsidR="00CC0291" w:rsidRPr="00B20AE8">
        <w:t>] for TDD UTRA.</w:t>
      </w:r>
    </w:p>
    <w:p w14:paraId="0A6D31C6" w14:textId="0E545068" w:rsidR="000D052B" w:rsidRPr="00B20AE8" w:rsidRDefault="00B56FF9" w:rsidP="0039402F">
      <w:pPr>
        <w:pStyle w:val="B20"/>
      </w:pPr>
      <w:r w:rsidRPr="00B20AE8">
        <w:t>-</w:t>
      </w:r>
      <w:r w:rsidRPr="00B20AE8">
        <w:tab/>
        <w:t>Throughput according to a</w:t>
      </w:r>
      <w:r w:rsidR="00CC0291" w:rsidRPr="00B20AE8">
        <w:t xml:space="preserve">nnex E in </w:t>
      </w:r>
      <w:r w:rsidR="003D3C64" w:rsidRPr="00B20AE8">
        <w:t>TS</w:t>
      </w:r>
      <w:r w:rsidR="003D3C64">
        <w:t> </w:t>
      </w:r>
      <w:r w:rsidR="003D3C64" w:rsidRPr="00B20AE8">
        <w:t>3</w:t>
      </w:r>
      <w:r w:rsidR="00CC0291" w:rsidRPr="00B20AE8">
        <w:t>6.141</w:t>
      </w:r>
      <w:r w:rsidR="003D3C64">
        <w:t> </w:t>
      </w:r>
      <w:r w:rsidR="003D3C64" w:rsidRPr="00B20AE8">
        <w:t>[</w:t>
      </w:r>
      <w:r w:rsidR="00CC0291" w:rsidRPr="00B20AE8">
        <w:t>1</w:t>
      </w:r>
      <w:r w:rsidRPr="00B20AE8">
        <w:t>2</w:t>
      </w:r>
      <w:r w:rsidR="00CC0291" w:rsidRPr="00B20AE8">
        <w:t>] for E-UTRA</w:t>
      </w:r>
      <w:r w:rsidRPr="00B20AE8">
        <w:t>.</w:t>
      </w:r>
    </w:p>
    <w:p w14:paraId="1A1B4117" w14:textId="26C838E9" w:rsidR="00CC0291" w:rsidRPr="00B20AE8" w:rsidRDefault="000D052B" w:rsidP="0039402F">
      <w:pPr>
        <w:pStyle w:val="B20"/>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229CBFC3" w14:textId="77777777" w:rsidR="00CC0291" w:rsidRPr="00B20AE8" w:rsidRDefault="00B56FF9" w:rsidP="0039402F">
      <w:pPr>
        <w:pStyle w:val="B1"/>
      </w:pPr>
      <w:r w:rsidRPr="00B20AE8">
        <w:rPr>
          <w:rFonts w:eastAsia="MS Mincho"/>
        </w:rPr>
        <w:t>10)</w:t>
      </w:r>
      <w:r w:rsidRPr="00B20AE8">
        <w:rPr>
          <w:rFonts w:eastAsia="MS Mincho"/>
        </w:rPr>
        <w:tab/>
      </w:r>
      <w:r w:rsidR="00CC0291" w:rsidRPr="00B20AE8">
        <w:rPr>
          <w:rFonts w:eastAsia="MS Mincho"/>
        </w:rPr>
        <w:t>Repeat</w:t>
      </w:r>
      <w:r w:rsidR="00CC0291" w:rsidRPr="00B20AE8">
        <w:rPr>
          <w:rFonts w:eastAsia="MS Mincho" w:hint="eastAsia"/>
        </w:rPr>
        <w:t xml:space="preserve"> step</w:t>
      </w:r>
      <w:r w:rsidR="00CC0291" w:rsidRPr="00B20AE8">
        <w:rPr>
          <w:rFonts w:eastAsia="MS Mincho"/>
        </w:rPr>
        <w:t>s</w:t>
      </w:r>
      <w:r w:rsidRPr="00B20AE8">
        <w:rPr>
          <w:rFonts w:eastAsia="MS Mincho" w:hint="eastAsia"/>
        </w:rPr>
        <w:t xml:space="preserve"> 3 to 9</w:t>
      </w:r>
      <w:r w:rsidR="00CC0291" w:rsidRPr="00B20AE8">
        <w:rPr>
          <w:rFonts w:eastAsia="MS Mincho" w:hint="eastAsia"/>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14:paraId="72755C5A" w14:textId="77777777" w:rsidR="00CC0291" w:rsidRPr="00B20AE8" w:rsidRDefault="00CC0291" w:rsidP="0039402F">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1B64D199" w14:textId="77777777" w:rsidR="00CC0291" w:rsidRPr="00B20AE8" w:rsidRDefault="00CC0291" w:rsidP="00673E8E">
      <w:pPr>
        <w:pStyle w:val="Heading3"/>
      </w:pPr>
      <w:bookmarkStart w:id="4538" w:name="_Toc21123187"/>
      <w:bookmarkStart w:id="4539" w:name="_Toc45907380"/>
      <w:bookmarkStart w:id="4540" w:name="_Toc53181484"/>
      <w:bookmarkStart w:id="4541" w:name="_Toc61117250"/>
      <w:bookmarkStart w:id="4542" w:name="_Toc67081102"/>
      <w:bookmarkStart w:id="4543" w:name="_Toc68770454"/>
      <w:bookmarkStart w:id="4544" w:name="_Toc74755517"/>
      <w:bookmarkStart w:id="4545" w:name="_Toc76506441"/>
      <w:bookmarkStart w:id="4546" w:name="_Toc83113360"/>
      <w:bookmarkStart w:id="4547" w:name="_Toc89876563"/>
      <w:bookmarkStart w:id="4548" w:name="_Toc98711463"/>
      <w:bookmarkStart w:id="4549" w:name="_Toc145097330"/>
      <w:bookmarkStart w:id="4550" w:name="_Toc161848580"/>
      <w:r w:rsidRPr="00B20AE8">
        <w:t>7.2.5</w:t>
      </w:r>
      <w:r w:rsidRPr="00B20AE8">
        <w:tab/>
        <w:t>Test Requirements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05C99973" w14:textId="77777777" w:rsidR="00CC0291" w:rsidRPr="00B20AE8" w:rsidRDefault="00CC0291" w:rsidP="00673E8E">
      <w:pPr>
        <w:pStyle w:val="Heading4"/>
      </w:pPr>
      <w:bookmarkStart w:id="4551" w:name="_Toc21123188"/>
      <w:bookmarkStart w:id="4552" w:name="_Toc45907381"/>
      <w:bookmarkStart w:id="4553" w:name="_Toc53181485"/>
      <w:bookmarkStart w:id="4554" w:name="_Toc61117251"/>
      <w:bookmarkStart w:id="4555" w:name="_Toc67081103"/>
      <w:bookmarkStart w:id="4556" w:name="_Toc68770455"/>
      <w:bookmarkStart w:id="4557" w:name="_Toc74755518"/>
      <w:bookmarkStart w:id="4558" w:name="_Toc76506442"/>
      <w:bookmarkStart w:id="4559" w:name="_Toc83113361"/>
      <w:bookmarkStart w:id="4560" w:name="_Toc89876564"/>
      <w:bookmarkStart w:id="4561" w:name="_Toc98711464"/>
      <w:bookmarkStart w:id="4562" w:name="_Toc145097331"/>
      <w:bookmarkStart w:id="4563" w:name="_Toc161848581"/>
      <w:r w:rsidRPr="00B20AE8">
        <w:t>7.2.5.1</w:t>
      </w:r>
      <w:r w:rsidRPr="00B20AE8">
        <w:tab/>
        <w:t>General</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22109377" w14:textId="20EE6DF7" w:rsidR="00CC0291" w:rsidRPr="00B20AE8" w:rsidRDefault="00CC0291" w:rsidP="0039402F">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3D3C64">
        <w:rPr>
          <w:lang w:eastAsia="zh-CN"/>
        </w:rPr>
        <w:t>clause </w:t>
      </w:r>
      <w:r w:rsidR="003D3C64" w:rsidRPr="00B20AE8">
        <w:rPr>
          <w:lang w:eastAsia="zh-CN"/>
        </w:rPr>
        <w:t>4</w:t>
      </w:r>
      <w:r w:rsidRPr="00B20AE8">
        <w:rPr>
          <w:lang w:eastAsia="zh-CN"/>
        </w:rPr>
        <w:t>.1.</w:t>
      </w:r>
      <w:r w:rsidR="00294BA1" w:rsidRPr="00B20AE8">
        <w:rPr>
          <w:lang w:eastAsia="zh-CN"/>
        </w:rPr>
        <w:t>2.</w:t>
      </w:r>
      <w:r w:rsidR="00672E74" w:rsidRPr="00B20AE8">
        <w:rPr>
          <w:lang w:eastAsia="zh-CN"/>
        </w:rPr>
        <w:t>3</w:t>
      </w:r>
      <w:r w:rsidR="00294BA1" w:rsidRPr="00B20AE8">
        <w:rPr>
          <w:lang w:eastAsia="zh-CN"/>
        </w:rPr>
        <w:t>.</w:t>
      </w:r>
    </w:p>
    <w:p w14:paraId="70F60908" w14:textId="77777777" w:rsidR="00CC0291" w:rsidRPr="00B20AE8" w:rsidRDefault="00CC0291" w:rsidP="00673E8E">
      <w:pPr>
        <w:pStyle w:val="Heading4"/>
      </w:pPr>
      <w:bookmarkStart w:id="4564" w:name="_Toc21123189"/>
      <w:bookmarkStart w:id="4565" w:name="_Toc45907382"/>
      <w:bookmarkStart w:id="4566" w:name="_Toc53181486"/>
      <w:bookmarkStart w:id="4567" w:name="_Toc61117252"/>
      <w:bookmarkStart w:id="4568" w:name="_Toc67081104"/>
      <w:bookmarkStart w:id="4569" w:name="_Toc68770456"/>
      <w:bookmarkStart w:id="4570" w:name="_Toc74755519"/>
      <w:bookmarkStart w:id="4571" w:name="_Toc76506443"/>
      <w:bookmarkStart w:id="4572" w:name="_Toc83113362"/>
      <w:bookmarkStart w:id="4573" w:name="_Toc89876565"/>
      <w:bookmarkStart w:id="4574" w:name="_Toc98711465"/>
      <w:bookmarkStart w:id="4575" w:name="_Toc145097332"/>
      <w:bookmarkStart w:id="4576" w:name="_Toc161848582"/>
      <w:r w:rsidRPr="00B20AE8">
        <w:t>7.2.5.2</w:t>
      </w:r>
      <w:r w:rsidRPr="00B20AE8">
        <w:tab/>
        <w:t>UTRA FDD Test Requirements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29C558B7" w14:textId="7AE791E1" w:rsidR="00CC0291" w:rsidRPr="00B20AE8" w:rsidRDefault="00CC0291" w:rsidP="0039402F">
      <w:r w:rsidRPr="00B20AE8">
        <w:t xml:space="preserve">The BER measurement result in step </w:t>
      </w:r>
      <w:r w:rsidR="00C540D6" w:rsidRPr="00B20AE8">
        <w:t>9</w:t>
      </w:r>
      <w:r w:rsidRPr="00B20AE8">
        <w:t xml:space="preserve"> of </w:t>
      </w:r>
      <w:r w:rsidR="003D3C64">
        <w:t>clause </w:t>
      </w:r>
      <w:r w:rsidR="003D3C64" w:rsidRPr="00B20AE8">
        <w:t>7</w:t>
      </w:r>
      <w:r w:rsidRPr="00B20AE8">
        <w:t>.2.4.2 shall not be greater than the limit specified in table 7.2.5.2-1.</w:t>
      </w:r>
    </w:p>
    <w:p w14:paraId="12E93209" w14:textId="77777777" w:rsidR="00CC0291" w:rsidRPr="00B20AE8" w:rsidRDefault="00CC0291" w:rsidP="0039402F">
      <w:pPr>
        <w:pStyle w:val="TH"/>
      </w:pPr>
      <w:r w:rsidRPr="00B20AE8">
        <w:t xml:space="preserve">Table </w:t>
      </w:r>
      <w:r w:rsidRPr="00B20AE8">
        <w:rPr>
          <w:rFonts w:eastAsia="MS Mincho"/>
        </w:rPr>
        <w:t>7.2.5.2-1: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75480242"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173136AC" w14:textId="77777777" w:rsidR="003D3C64" w:rsidRPr="00B20AE8" w:rsidRDefault="003D3C64" w:rsidP="0039402F">
            <w:pPr>
              <w:pStyle w:val="TAH"/>
            </w:pPr>
            <w:r w:rsidRPr="00B20AE8">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560B2F30" w14:textId="705E7DA5" w:rsidR="003D3C64" w:rsidRPr="00B20AE8" w:rsidRDefault="003D3C64" w:rsidP="0039402F">
            <w:pPr>
              <w:pStyle w:val="TAH"/>
            </w:pPr>
            <w:r w:rsidRPr="00B20AE8">
              <w:t>Reference measurement</w:t>
            </w:r>
          </w:p>
        </w:tc>
        <w:tc>
          <w:tcPr>
            <w:tcW w:w="4115" w:type="dxa"/>
            <w:gridSpan w:val="2"/>
            <w:tcBorders>
              <w:left w:val="single" w:sz="4" w:space="0" w:color="auto"/>
              <w:right w:val="single" w:sz="4" w:space="0" w:color="auto"/>
            </w:tcBorders>
          </w:tcPr>
          <w:p w14:paraId="061E21F4" w14:textId="77777777" w:rsidR="003D3C64" w:rsidRPr="00B20AE8" w:rsidRDefault="003D3C64" w:rsidP="0039402F">
            <w:pPr>
              <w:pStyle w:val="TAH"/>
              <w:rPr>
                <w:rFonts w:cs="Arial"/>
              </w:rPr>
            </w:pPr>
            <w:r w:rsidRPr="00B20AE8">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4D093521" w14:textId="77777777" w:rsidR="003D3C64" w:rsidRPr="00B20AE8" w:rsidRDefault="003D3C64" w:rsidP="0039402F">
            <w:pPr>
              <w:pStyle w:val="TAH"/>
              <w:rPr>
                <w:rFonts w:cs="Arial"/>
              </w:rPr>
            </w:pPr>
            <w:r w:rsidRPr="00B20AE8">
              <w:t>BER</w:t>
            </w:r>
          </w:p>
        </w:tc>
      </w:tr>
      <w:tr w:rsidR="003D3C64" w:rsidRPr="00B20AE8" w14:paraId="009F8A8B"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668BA4EC" w14:textId="77777777" w:rsidR="003D3C64" w:rsidRPr="00B20AE8" w:rsidRDefault="003D3C64" w:rsidP="0039402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1642D0D2" w14:textId="1A9FD91D" w:rsidR="003D3C64" w:rsidRPr="00B20AE8" w:rsidRDefault="003D3C64" w:rsidP="0039402F">
            <w:pPr>
              <w:pStyle w:val="TAH"/>
              <w:rPr>
                <w:rFonts w:cs="Arial"/>
              </w:rPr>
            </w:pPr>
            <w:r w:rsidRPr="00B20AE8">
              <w:rPr>
                <w:rFonts w:cs="Arial"/>
              </w:rPr>
              <w:t>channel</w:t>
            </w:r>
            <w:r w:rsidRPr="00B20AE8">
              <w:t xml:space="preserve"> data rate</w:t>
            </w:r>
          </w:p>
        </w:tc>
        <w:tc>
          <w:tcPr>
            <w:tcW w:w="1989" w:type="dxa"/>
            <w:tcBorders>
              <w:left w:val="single" w:sz="4" w:space="0" w:color="auto"/>
            </w:tcBorders>
          </w:tcPr>
          <w:p w14:paraId="1C51CF06" w14:textId="77777777" w:rsidR="003D3C64" w:rsidRPr="00B20AE8" w:rsidRDefault="003D3C64" w:rsidP="0039402F">
            <w:pPr>
              <w:pStyle w:val="TAH"/>
              <w:rPr>
                <w:rFonts w:cs="Arial"/>
              </w:rPr>
            </w:pPr>
            <w:r w:rsidRPr="00B20AE8">
              <w:t xml:space="preserve">f </w:t>
            </w:r>
            <w:r w:rsidRPr="00B20AE8">
              <w:rPr>
                <w:rFonts w:cs="Arial"/>
              </w:rPr>
              <w:t>≤</w:t>
            </w:r>
            <w:r w:rsidRPr="00B20AE8">
              <w:t xml:space="preserve"> 3.0 GHz</w:t>
            </w:r>
          </w:p>
        </w:tc>
        <w:tc>
          <w:tcPr>
            <w:tcW w:w="2126" w:type="dxa"/>
            <w:tcBorders>
              <w:right w:val="single" w:sz="4" w:space="0" w:color="auto"/>
            </w:tcBorders>
          </w:tcPr>
          <w:p w14:paraId="097FDEA4" w14:textId="77777777" w:rsidR="003D3C64" w:rsidRPr="00B20AE8" w:rsidRDefault="003D3C64" w:rsidP="0039402F">
            <w:pPr>
              <w:pStyle w:val="TAH"/>
              <w:rPr>
                <w:rFonts w:cs="Arial"/>
              </w:rPr>
            </w:pPr>
            <w:r w:rsidRPr="00B20AE8">
              <w:t xml:space="preserve">3.0 GHz &lt; f </w:t>
            </w:r>
            <w:r w:rsidRPr="00B20AE8">
              <w:rPr>
                <w:rFonts w:cs="Arial"/>
              </w:rPr>
              <w:t>≤</w:t>
            </w:r>
            <w:r w:rsidRPr="00B20AE8">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098CFBAB" w14:textId="77777777" w:rsidR="003D3C64" w:rsidRPr="00B20AE8" w:rsidRDefault="003D3C64" w:rsidP="0039402F">
            <w:pPr>
              <w:pStyle w:val="TAH"/>
            </w:pPr>
          </w:p>
        </w:tc>
      </w:tr>
      <w:tr w:rsidR="00C540D6" w:rsidRPr="00B20AE8" w14:paraId="4EF7C7D1" w14:textId="77777777" w:rsidTr="006A2BF1">
        <w:trPr>
          <w:cantSplit/>
          <w:jc w:val="center"/>
        </w:trPr>
        <w:tc>
          <w:tcPr>
            <w:tcW w:w="2319" w:type="dxa"/>
            <w:tcBorders>
              <w:top w:val="single" w:sz="4" w:space="0" w:color="auto"/>
            </w:tcBorders>
          </w:tcPr>
          <w:p w14:paraId="0392AB8D" w14:textId="556327E7" w:rsidR="00C540D6" w:rsidRPr="00B20AE8" w:rsidRDefault="00C540D6" w:rsidP="0039402F">
            <w:pPr>
              <w:pStyle w:val="TAC"/>
            </w:pPr>
            <w:r w:rsidRPr="00B20AE8">
              <w:t xml:space="preserve">12.2kbps DPCH with reference measurement channel defined in annex A in </w:t>
            </w:r>
            <w:r w:rsidR="003D3C64" w:rsidRPr="00B20AE8">
              <w:t>TS</w:t>
            </w:r>
            <w:r w:rsidR="003D3C64">
              <w:t> </w:t>
            </w:r>
            <w:r w:rsidR="003D3C64" w:rsidRPr="00B20AE8">
              <w:t>2</w:t>
            </w:r>
            <w:r w:rsidRPr="00B20AE8">
              <w:t>5.141</w:t>
            </w:r>
            <w:r w:rsidR="003D3C64">
              <w:t> </w:t>
            </w:r>
            <w:r w:rsidR="003D3C64" w:rsidRPr="00B20AE8">
              <w:t>[</w:t>
            </w:r>
            <w:r w:rsidRPr="00B20AE8">
              <w:t>10] (PN-9 data sequence or longer)</w:t>
            </w:r>
          </w:p>
        </w:tc>
        <w:tc>
          <w:tcPr>
            <w:tcW w:w="1701" w:type="dxa"/>
            <w:tcBorders>
              <w:top w:val="single" w:sz="4" w:space="0" w:color="auto"/>
            </w:tcBorders>
          </w:tcPr>
          <w:p w14:paraId="2CCBE46A" w14:textId="77777777" w:rsidR="00C540D6" w:rsidRPr="00B20AE8" w:rsidRDefault="00C540D6" w:rsidP="0039402F">
            <w:pPr>
              <w:pStyle w:val="TAC"/>
              <w:rPr>
                <w:rFonts w:cs="Arial"/>
              </w:rPr>
            </w:pPr>
            <w:r w:rsidRPr="00B20AE8">
              <w:t>12.2 kbps</w:t>
            </w:r>
          </w:p>
        </w:tc>
        <w:tc>
          <w:tcPr>
            <w:tcW w:w="1989" w:type="dxa"/>
          </w:tcPr>
          <w:p w14:paraId="25069195" w14:textId="77777777" w:rsidR="00C540D6" w:rsidRPr="00B20AE8" w:rsidRDefault="00C540D6" w:rsidP="0039402F">
            <w:pPr>
              <w:pStyle w:val="TAC"/>
            </w:pPr>
            <w:r w:rsidRPr="00B20AE8">
              <w:t>Declared minimum EIS (D10.6) + 1.3 dB</w:t>
            </w:r>
          </w:p>
        </w:tc>
        <w:tc>
          <w:tcPr>
            <w:tcW w:w="2126" w:type="dxa"/>
          </w:tcPr>
          <w:p w14:paraId="080BB7DE" w14:textId="77777777" w:rsidR="00C540D6" w:rsidRPr="00B20AE8" w:rsidRDefault="00C540D6" w:rsidP="0039402F">
            <w:pPr>
              <w:pStyle w:val="TAC"/>
            </w:pPr>
            <w:r w:rsidRPr="00B20AE8">
              <w:t>Declared minimum EIS (D10.6) + 1.4 dB</w:t>
            </w:r>
          </w:p>
        </w:tc>
        <w:tc>
          <w:tcPr>
            <w:tcW w:w="1899" w:type="dxa"/>
            <w:tcBorders>
              <w:top w:val="single" w:sz="4" w:space="0" w:color="auto"/>
            </w:tcBorders>
          </w:tcPr>
          <w:p w14:paraId="44997A5B" w14:textId="77777777" w:rsidR="00C540D6" w:rsidRPr="00B20AE8" w:rsidRDefault="00C540D6" w:rsidP="0039402F">
            <w:pPr>
              <w:pStyle w:val="TAC"/>
              <w:rPr>
                <w:rFonts w:cs="Arial"/>
              </w:rPr>
            </w:pPr>
            <w:r w:rsidRPr="00B20AE8">
              <w:t>BER shall not exceed 0.001</w:t>
            </w:r>
          </w:p>
        </w:tc>
      </w:tr>
    </w:tbl>
    <w:p w14:paraId="12B97B7D" w14:textId="77777777" w:rsidR="00CC0291" w:rsidRPr="00B20AE8" w:rsidRDefault="00CC0291" w:rsidP="0039402F"/>
    <w:p w14:paraId="70C326BA" w14:textId="77777777" w:rsidR="00CC0291" w:rsidRPr="00B20AE8" w:rsidRDefault="00CC0291" w:rsidP="00673E8E">
      <w:pPr>
        <w:pStyle w:val="Heading4"/>
      </w:pPr>
      <w:bookmarkStart w:id="4577" w:name="_Toc21123190"/>
      <w:bookmarkStart w:id="4578" w:name="_Toc45907383"/>
      <w:bookmarkStart w:id="4579" w:name="_Toc53181487"/>
      <w:bookmarkStart w:id="4580" w:name="_Toc61117253"/>
      <w:bookmarkStart w:id="4581" w:name="_Toc67081105"/>
      <w:bookmarkStart w:id="4582" w:name="_Toc68770457"/>
      <w:bookmarkStart w:id="4583" w:name="_Toc74755520"/>
      <w:bookmarkStart w:id="4584" w:name="_Toc76506444"/>
      <w:bookmarkStart w:id="4585" w:name="_Toc83113363"/>
      <w:bookmarkStart w:id="4586" w:name="_Toc89876566"/>
      <w:bookmarkStart w:id="4587" w:name="_Toc98711466"/>
      <w:bookmarkStart w:id="4588" w:name="_Toc145097333"/>
      <w:bookmarkStart w:id="4589" w:name="_Toc161848583"/>
      <w:r w:rsidRPr="00B20AE8">
        <w:t>7.2.5.3</w:t>
      </w:r>
      <w:r w:rsidRPr="00B20AE8">
        <w:tab/>
        <w:t>UTRA TDD 1,28Mcp option Test Requirements</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09B18FE1" w14:textId="0A3C2370" w:rsidR="00CC0291" w:rsidRPr="00B20AE8" w:rsidRDefault="00CC0291" w:rsidP="0039402F">
      <w:r w:rsidRPr="00B20AE8">
        <w:t xml:space="preserve">The BER measurement result in step </w:t>
      </w:r>
      <w:r w:rsidR="00C540D6" w:rsidRPr="00B20AE8">
        <w:t>9</w:t>
      </w:r>
      <w:r w:rsidRPr="00B20AE8">
        <w:t xml:space="preserve"> of </w:t>
      </w:r>
      <w:r w:rsidR="003D3C64">
        <w:t>clause </w:t>
      </w:r>
      <w:r w:rsidR="003D3C64" w:rsidRPr="00B20AE8">
        <w:t>7</w:t>
      </w:r>
      <w:r w:rsidRPr="00B20AE8">
        <w:t>.2.4.2 shall not be greater than the limit specified in table 7.2.5.3-1.</w:t>
      </w:r>
    </w:p>
    <w:p w14:paraId="7BE96A33" w14:textId="77777777" w:rsidR="00CC0291" w:rsidRPr="00B20AE8" w:rsidRDefault="00CC0291" w:rsidP="0039402F">
      <w:pPr>
        <w:pStyle w:val="TH"/>
      </w:pPr>
      <w:r w:rsidRPr="00B20AE8">
        <w:t xml:space="preserve">Table </w:t>
      </w:r>
      <w:r w:rsidRPr="00B20AE8">
        <w:rPr>
          <w:rFonts w:eastAsia="MS Mincho"/>
        </w:rPr>
        <w:t>7.2.5.3-1: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3C7D035C"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449C20F6" w14:textId="77777777" w:rsidR="003D3C64" w:rsidRPr="00B20AE8" w:rsidRDefault="003D3C64" w:rsidP="0039402F">
            <w:pPr>
              <w:pStyle w:val="TAH"/>
            </w:pPr>
            <w:r w:rsidRPr="00B20AE8">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34A94FB7" w14:textId="12130E00" w:rsidR="003D3C64" w:rsidRPr="00B20AE8" w:rsidRDefault="003D3C64" w:rsidP="0039402F">
            <w:pPr>
              <w:pStyle w:val="TAH"/>
            </w:pPr>
            <w:r w:rsidRPr="00B20AE8">
              <w:t>Reference measurement</w:t>
            </w:r>
          </w:p>
        </w:tc>
        <w:tc>
          <w:tcPr>
            <w:tcW w:w="4115" w:type="dxa"/>
            <w:gridSpan w:val="2"/>
            <w:tcBorders>
              <w:left w:val="single" w:sz="4" w:space="0" w:color="auto"/>
              <w:right w:val="single" w:sz="4" w:space="0" w:color="auto"/>
            </w:tcBorders>
          </w:tcPr>
          <w:p w14:paraId="5E63EADB" w14:textId="77777777" w:rsidR="003D3C64" w:rsidRPr="00B20AE8" w:rsidRDefault="003D3C64" w:rsidP="0039402F">
            <w:pPr>
              <w:pStyle w:val="TAH"/>
              <w:rPr>
                <w:rFonts w:cs="Arial"/>
              </w:rPr>
            </w:pPr>
            <w:r w:rsidRPr="00B20AE8">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3A35C96C" w14:textId="77777777" w:rsidR="003D3C64" w:rsidRPr="00B20AE8" w:rsidRDefault="003D3C64" w:rsidP="0039402F">
            <w:pPr>
              <w:pStyle w:val="TAH"/>
              <w:rPr>
                <w:rFonts w:cs="Arial"/>
              </w:rPr>
            </w:pPr>
            <w:r w:rsidRPr="00B20AE8">
              <w:t>BER</w:t>
            </w:r>
          </w:p>
        </w:tc>
      </w:tr>
      <w:tr w:rsidR="003D3C64" w:rsidRPr="00B20AE8" w14:paraId="5106EBE7"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22F6B312" w14:textId="77777777" w:rsidR="003D3C64" w:rsidRPr="00B20AE8" w:rsidRDefault="003D3C64" w:rsidP="0039402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6D407A6D" w14:textId="000CC86E" w:rsidR="003D3C64" w:rsidRPr="00B20AE8" w:rsidRDefault="003D3C64" w:rsidP="0039402F">
            <w:pPr>
              <w:pStyle w:val="TAH"/>
              <w:rPr>
                <w:rFonts w:cs="Arial"/>
              </w:rPr>
            </w:pPr>
            <w:r w:rsidRPr="00B20AE8">
              <w:rPr>
                <w:rFonts w:cs="Arial"/>
              </w:rPr>
              <w:t>channel</w:t>
            </w:r>
            <w:r w:rsidRPr="00B20AE8">
              <w:t xml:space="preserve"> data rate</w:t>
            </w:r>
          </w:p>
        </w:tc>
        <w:tc>
          <w:tcPr>
            <w:tcW w:w="1989" w:type="dxa"/>
            <w:tcBorders>
              <w:left w:val="single" w:sz="4" w:space="0" w:color="auto"/>
            </w:tcBorders>
          </w:tcPr>
          <w:p w14:paraId="5DA58CF9" w14:textId="77777777" w:rsidR="003D3C64" w:rsidRPr="00B20AE8" w:rsidRDefault="003D3C64" w:rsidP="0039402F">
            <w:pPr>
              <w:pStyle w:val="TAH"/>
              <w:rPr>
                <w:rFonts w:cs="Arial"/>
              </w:rPr>
            </w:pPr>
            <w:r w:rsidRPr="00B20AE8">
              <w:t xml:space="preserve">f </w:t>
            </w:r>
            <w:r w:rsidRPr="00B20AE8">
              <w:rPr>
                <w:rFonts w:cs="Arial"/>
              </w:rPr>
              <w:t>≤</w:t>
            </w:r>
            <w:r w:rsidRPr="00B20AE8">
              <w:t xml:space="preserve"> 3.0 GHz</w:t>
            </w:r>
          </w:p>
        </w:tc>
        <w:tc>
          <w:tcPr>
            <w:tcW w:w="2126" w:type="dxa"/>
            <w:tcBorders>
              <w:right w:val="single" w:sz="4" w:space="0" w:color="auto"/>
            </w:tcBorders>
          </w:tcPr>
          <w:p w14:paraId="331E2385" w14:textId="77777777" w:rsidR="003D3C64" w:rsidRPr="00B20AE8" w:rsidRDefault="003D3C64" w:rsidP="0039402F">
            <w:pPr>
              <w:pStyle w:val="TAH"/>
              <w:rPr>
                <w:rFonts w:cs="Arial"/>
              </w:rPr>
            </w:pPr>
            <w:r w:rsidRPr="00B20AE8">
              <w:t xml:space="preserve">3.0 GHz &lt; f </w:t>
            </w:r>
            <w:r w:rsidRPr="00B20AE8">
              <w:rPr>
                <w:rFonts w:cs="Arial"/>
              </w:rPr>
              <w:t>≤</w:t>
            </w:r>
            <w:r w:rsidRPr="00B20AE8">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4570D9" w14:textId="77777777" w:rsidR="003D3C64" w:rsidRPr="00B20AE8" w:rsidRDefault="003D3C64" w:rsidP="0039402F">
            <w:pPr>
              <w:pStyle w:val="TAH"/>
            </w:pPr>
          </w:p>
        </w:tc>
      </w:tr>
      <w:tr w:rsidR="00C540D6" w:rsidRPr="00B20AE8" w14:paraId="6B2EEF5F" w14:textId="77777777" w:rsidTr="006A2BF1">
        <w:trPr>
          <w:cantSplit/>
          <w:jc w:val="center"/>
        </w:trPr>
        <w:tc>
          <w:tcPr>
            <w:tcW w:w="2319" w:type="dxa"/>
            <w:tcBorders>
              <w:top w:val="single" w:sz="4" w:space="0" w:color="auto"/>
            </w:tcBorders>
          </w:tcPr>
          <w:p w14:paraId="1194EA2B" w14:textId="54699ACD" w:rsidR="00C540D6" w:rsidRPr="00B20AE8" w:rsidRDefault="00C540D6" w:rsidP="0039402F">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Pr="00B20AE8">
              <w:rPr>
                <w:rFonts w:eastAsia="MS P??"/>
              </w:rPr>
              <w:t>5.142</w:t>
            </w:r>
            <w:r w:rsidR="003D3C64">
              <w:rPr>
                <w:rFonts w:eastAsia="MS P??"/>
              </w:rPr>
              <w:t> </w:t>
            </w:r>
            <w:r w:rsidR="003D3C64" w:rsidRPr="00B20AE8">
              <w:rPr>
                <w:rFonts w:eastAsia="MS P??"/>
              </w:rPr>
              <w:t>[</w:t>
            </w:r>
            <w:r w:rsidRPr="00B20AE8">
              <w:rPr>
                <w:rFonts w:eastAsia="MS P??"/>
              </w:rPr>
              <w:t>11]</w:t>
            </w:r>
          </w:p>
        </w:tc>
        <w:tc>
          <w:tcPr>
            <w:tcW w:w="1701" w:type="dxa"/>
            <w:tcBorders>
              <w:top w:val="single" w:sz="4" w:space="0" w:color="auto"/>
            </w:tcBorders>
          </w:tcPr>
          <w:p w14:paraId="18E820A8" w14:textId="77777777" w:rsidR="00C540D6" w:rsidRPr="00B20AE8" w:rsidRDefault="00C540D6" w:rsidP="0039402F">
            <w:pPr>
              <w:pStyle w:val="TAC"/>
              <w:rPr>
                <w:rFonts w:cs="Arial"/>
              </w:rPr>
            </w:pPr>
            <w:r w:rsidRPr="00B20AE8">
              <w:t>12.2 kbps</w:t>
            </w:r>
          </w:p>
        </w:tc>
        <w:tc>
          <w:tcPr>
            <w:tcW w:w="1989" w:type="dxa"/>
          </w:tcPr>
          <w:p w14:paraId="1C3986E1" w14:textId="77777777" w:rsidR="00C540D6" w:rsidRPr="00B20AE8" w:rsidRDefault="00C540D6" w:rsidP="0039402F">
            <w:pPr>
              <w:pStyle w:val="TAC"/>
            </w:pPr>
            <w:r w:rsidRPr="00B20AE8">
              <w:t>Declared minimum EIS (D10.6) + 1.3 dB</w:t>
            </w:r>
          </w:p>
        </w:tc>
        <w:tc>
          <w:tcPr>
            <w:tcW w:w="2126" w:type="dxa"/>
          </w:tcPr>
          <w:p w14:paraId="65F821E7" w14:textId="77777777" w:rsidR="00C540D6" w:rsidRPr="00B20AE8" w:rsidRDefault="00C540D6" w:rsidP="0039402F">
            <w:pPr>
              <w:pStyle w:val="TAC"/>
            </w:pPr>
            <w:r w:rsidRPr="00B20AE8">
              <w:t>Declared minimum EIS (D10.6) + 1.4 dB</w:t>
            </w:r>
          </w:p>
        </w:tc>
        <w:tc>
          <w:tcPr>
            <w:tcW w:w="1899" w:type="dxa"/>
            <w:tcBorders>
              <w:top w:val="single" w:sz="4" w:space="0" w:color="auto"/>
            </w:tcBorders>
          </w:tcPr>
          <w:p w14:paraId="7B3995A6" w14:textId="77777777" w:rsidR="00C540D6" w:rsidRPr="00B20AE8" w:rsidRDefault="00C540D6" w:rsidP="0039402F">
            <w:pPr>
              <w:pStyle w:val="TAC"/>
              <w:rPr>
                <w:rFonts w:cs="Arial"/>
              </w:rPr>
            </w:pPr>
            <w:r w:rsidRPr="00B20AE8">
              <w:t>BER shall not exceed 0.001</w:t>
            </w:r>
          </w:p>
        </w:tc>
      </w:tr>
    </w:tbl>
    <w:p w14:paraId="02A20946" w14:textId="77777777" w:rsidR="00B56FF9" w:rsidRPr="00B20AE8" w:rsidRDefault="00B56FF9" w:rsidP="0039402F"/>
    <w:p w14:paraId="1D4A7C5A" w14:textId="77777777" w:rsidR="00CC0291" w:rsidRPr="00B20AE8" w:rsidRDefault="00CC0291" w:rsidP="00673E8E">
      <w:pPr>
        <w:pStyle w:val="Heading4"/>
      </w:pPr>
      <w:bookmarkStart w:id="4590" w:name="_Toc21123191"/>
      <w:bookmarkStart w:id="4591" w:name="_Toc45907384"/>
      <w:bookmarkStart w:id="4592" w:name="_Toc53181488"/>
      <w:bookmarkStart w:id="4593" w:name="_Toc61117254"/>
      <w:bookmarkStart w:id="4594" w:name="_Toc67081106"/>
      <w:bookmarkStart w:id="4595" w:name="_Toc68770458"/>
      <w:bookmarkStart w:id="4596" w:name="_Toc74755521"/>
      <w:bookmarkStart w:id="4597" w:name="_Toc76506445"/>
      <w:bookmarkStart w:id="4598" w:name="_Toc83113364"/>
      <w:bookmarkStart w:id="4599" w:name="_Toc89876567"/>
      <w:bookmarkStart w:id="4600" w:name="_Toc98711467"/>
      <w:bookmarkStart w:id="4601" w:name="_Toc145097334"/>
      <w:bookmarkStart w:id="4602" w:name="_Toc161848584"/>
      <w:r w:rsidRPr="00B20AE8">
        <w:t>7.2.5.4</w:t>
      </w:r>
      <w:r w:rsidRPr="00B20AE8">
        <w:tab/>
        <w:t>E-UTRA Test Requirements</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4D914BD5" w14:textId="41A5AF56" w:rsidR="00CC0291" w:rsidRPr="00B20AE8" w:rsidRDefault="00CC0291" w:rsidP="0039402F">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w:t>
      </w:r>
      <w:r w:rsidR="003D3C64">
        <w:t>clause </w:t>
      </w:r>
      <w:r w:rsidR="003D3C64" w:rsidRPr="00B20AE8">
        <w:t>7</w:t>
      </w:r>
      <w:r w:rsidRPr="00B20AE8">
        <w:t>.2.4.2 shall be ≥ 95</w:t>
      </w:r>
      <w:r w:rsidR="00B56FF9" w:rsidRPr="00B20AE8">
        <w:t xml:space="preserve"> </w:t>
      </w:r>
      <w:r w:rsidRPr="00B20AE8">
        <w:t xml:space="preserve">% of the maximum throughput of the reference measurement channel as specified in </w:t>
      </w:r>
      <w:r w:rsidR="003D3C64" w:rsidRPr="00B20AE8">
        <w:t>TS</w:t>
      </w:r>
      <w:r w:rsidR="003D3C64">
        <w:t> </w:t>
      </w:r>
      <w:r w:rsidR="003D3C64" w:rsidRPr="00B20AE8">
        <w:t>3</w:t>
      </w:r>
      <w:r w:rsidR="00C540D6" w:rsidRPr="00B20AE8">
        <w:t>6.141</w:t>
      </w:r>
      <w:r w:rsidR="003D3C64">
        <w:t> </w:t>
      </w:r>
      <w:r w:rsidR="003D3C64" w:rsidRPr="00B20AE8">
        <w:t>[</w:t>
      </w:r>
      <w:r w:rsidR="00C540D6" w:rsidRPr="00B20AE8">
        <w:t>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14:paraId="5A1711A1" w14:textId="77777777" w:rsidR="00CC0291" w:rsidRPr="00B20AE8" w:rsidRDefault="00CC0291" w:rsidP="0039402F">
      <w:pPr>
        <w:pStyle w:val="TH"/>
      </w:pPr>
      <w:r w:rsidRPr="00B20AE8">
        <w:t>Table 7.2.5.4-1: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7547DF77" w14:textId="77777777" w:rsidTr="006A2BF1">
        <w:trPr>
          <w:cantSplit/>
          <w:jc w:val="center"/>
        </w:trPr>
        <w:tc>
          <w:tcPr>
            <w:tcW w:w="2322" w:type="dxa"/>
            <w:tcBorders>
              <w:bottom w:val="nil"/>
            </w:tcBorders>
            <w:shd w:val="clear" w:color="auto" w:fill="auto"/>
          </w:tcPr>
          <w:p w14:paraId="420C32DE" w14:textId="77777777" w:rsidR="003D3C64" w:rsidRPr="00B20AE8" w:rsidRDefault="003D3C64" w:rsidP="0039402F">
            <w:pPr>
              <w:pStyle w:val="TAH"/>
              <w:rPr>
                <w:lang w:val="sv-FI"/>
              </w:rPr>
            </w:pPr>
            <w:r w:rsidRPr="00B20AE8">
              <w:rPr>
                <w:lang w:val="sv-FI"/>
              </w:rPr>
              <w:t>E-UTRA channel bandwidth (MHz)</w:t>
            </w:r>
          </w:p>
        </w:tc>
        <w:tc>
          <w:tcPr>
            <w:tcW w:w="3032" w:type="dxa"/>
            <w:tcBorders>
              <w:bottom w:val="nil"/>
            </w:tcBorders>
            <w:shd w:val="clear" w:color="auto" w:fill="auto"/>
          </w:tcPr>
          <w:p w14:paraId="69083F45" w14:textId="77777777" w:rsidR="003D3C64" w:rsidRPr="00B20AE8" w:rsidRDefault="003D3C64" w:rsidP="0039402F">
            <w:pPr>
              <w:pStyle w:val="TAH"/>
            </w:pPr>
            <w:r w:rsidRPr="00B20AE8">
              <w:t>Reference measurement channel</w:t>
            </w:r>
          </w:p>
        </w:tc>
        <w:tc>
          <w:tcPr>
            <w:tcW w:w="4503" w:type="dxa"/>
            <w:gridSpan w:val="2"/>
            <w:shd w:val="clear" w:color="auto" w:fill="auto"/>
          </w:tcPr>
          <w:p w14:paraId="7C7024FC" w14:textId="77777777" w:rsidR="003D3C64" w:rsidRPr="00B20AE8" w:rsidRDefault="003D3C64" w:rsidP="0039402F">
            <w:pPr>
              <w:pStyle w:val="TAH"/>
            </w:pPr>
            <w:r w:rsidRPr="00B20AE8">
              <w:t>OTA sensitivity (dBm)</w:t>
            </w:r>
          </w:p>
        </w:tc>
      </w:tr>
      <w:tr w:rsidR="003D3C64" w:rsidRPr="00B20AE8" w14:paraId="49829C0F" w14:textId="77777777" w:rsidTr="006A2BF1">
        <w:trPr>
          <w:cantSplit/>
          <w:jc w:val="center"/>
        </w:trPr>
        <w:tc>
          <w:tcPr>
            <w:tcW w:w="2322" w:type="dxa"/>
            <w:tcBorders>
              <w:top w:val="nil"/>
            </w:tcBorders>
            <w:shd w:val="clear" w:color="auto" w:fill="auto"/>
          </w:tcPr>
          <w:p w14:paraId="6154C540" w14:textId="77777777" w:rsidR="003D3C64" w:rsidRPr="00B20AE8" w:rsidRDefault="003D3C64" w:rsidP="0039402F">
            <w:pPr>
              <w:pStyle w:val="TAH"/>
            </w:pPr>
          </w:p>
        </w:tc>
        <w:tc>
          <w:tcPr>
            <w:tcW w:w="3032" w:type="dxa"/>
            <w:tcBorders>
              <w:top w:val="nil"/>
            </w:tcBorders>
            <w:shd w:val="clear" w:color="auto" w:fill="auto"/>
          </w:tcPr>
          <w:p w14:paraId="0C200D2F" w14:textId="77777777" w:rsidR="003D3C64" w:rsidRPr="00B20AE8" w:rsidRDefault="003D3C64" w:rsidP="0039402F">
            <w:pPr>
              <w:pStyle w:val="TAH"/>
            </w:pPr>
          </w:p>
        </w:tc>
        <w:tc>
          <w:tcPr>
            <w:tcW w:w="2400" w:type="dxa"/>
            <w:tcBorders>
              <w:bottom w:val="single" w:sz="4" w:space="0" w:color="auto"/>
            </w:tcBorders>
            <w:shd w:val="clear" w:color="auto" w:fill="auto"/>
          </w:tcPr>
          <w:p w14:paraId="44A66AE3" w14:textId="77777777" w:rsidR="003D3C64" w:rsidRPr="00B20AE8" w:rsidRDefault="003D3C64" w:rsidP="0039402F">
            <w:pPr>
              <w:pStyle w:val="TAH"/>
            </w:pPr>
            <w:r w:rsidRPr="00B20AE8">
              <w:t>f ≤ 3.0 GHz</w:t>
            </w:r>
          </w:p>
        </w:tc>
        <w:tc>
          <w:tcPr>
            <w:tcW w:w="2103" w:type="dxa"/>
            <w:tcBorders>
              <w:bottom w:val="single" w:sz="4" w:space="0" w:color="auto"/>
            </w:tcBorders>
            <w:shd w:val="clear" w:color="auto" w:fill="auto"/>
          </w:tcPr>
          <w:p w14:paraId="3F5F63C0" w14:textId="77777777" w:rsidR="003D3C64" w:rsidRPr="00B20AE8" w:rsidRDefault="003D3C64" w:rsidP="0039402F">
            <w:pPr>
              <w:pStyle w:val="TAH"/>
            </w:pPr>
            <w:r w:rsidRPr="00B20AE8">
              <w:t>3.0 GHz &lt; f ≤ 4.2 GHz</w:t>
            </w:r>
          </w:p>
        </w:tc>
      </w:tr>
      <w:tr w:rsidR="003D3C64" w:rsidRPr="00B20AE8" w14:paraId="28A356F8" w14:textId="77777777" w:rsidTr="006A2BF1">
        <w:trPr>
          <w:cantSplit/>
          <w:jc w:val="center"/>
        </w:trPr>
        <w:tc>
          <w:tcPr>
            <w:tcW w:w="2322" w:type="dxa"/>
            <w:shd w:val="clear" w:color="auto" w:fill="auto"/>
          </w:tcPr>
          <w:p w14:paraId="32A9C716" w14:textId="77777777" w:rsidR="003D3C64" w:rsidRPr="00B20AE8" w:rsidRDefault="003D3C64" w:rsidP="0039402F">
            <w:pPr>
              <w:pStyle w:val="TAC"/>
            </w:pPr>
            <w:r w:rsidRPr="00B20AE8">
              <w:t>1.4</w:t>
            </w:r>
          </w:p>
        </w:tc>
        <w:tc>
          <w:tcPr>
            <w:tcW w:w="3032" w:type="dxa"/>
            <w:shd w:val="clear" w:color="auto" w:fill="auto"/>
          </w:tcPr>
          <w:p w14:paraId="36477674" w14:textId="0334967D" w:rsidR="003D3C64" w:rsidRPr="00B20AE8" w:rsidRDefault="003D3C64" w:rsidP="0039402F">
            <w:pPr>
              <w:pStyle w:val="TAC"/>
            </w:pPr>
            <w:r w:rsidRPr="00B20AE8">
              <w:t>FRC A1-1 in annex A.1</w:t>
            </w:r>
            <w:r>
              <w:t> </w:t>
            </w:r>
            <w:r w:rsidRPr="00B20AE8">
              <w:t>[12]</w:t>
            </w:r>
          </w:p>
        </w:tc>
        <w:tc>
          <w:tcPr>
            <w:tcW w:w="2400" w:type="dxa"/>
            <w:tcBorders>
              <w:bottom w:val="nil"/>
            </w:tcBorders>
            <w:shd w:val="clear" w:color="auto" w:fill="auto"/>
          </w:tcPr>
          <w:p w14:paraId="6E980359" w14:textId="1AA1B3BB" w:rsidR="003D3C64" w:rsidRPr="00B20AE8" w:rsidRDefault="003D3C64" w:rsidP="0039402F">
            <w:pPr>
              <w:pStyle w:val="TAC"/>
            </w:pPr>
          </w:p>
        </w:tc>
        <w:tc>
          <w:tcPr>
            <w:tcW w:w="2103" w:type="dxa"/>
            <w:tcBorders>
              <w:bottom w:val="nil"/>
            </w:tcBorders>
            <w:shd w:val="clear" w:color="auto" w:fill="auto"/>
          </w:tcPr>
          <w:p w14:paraId="58C56AE9" w14:textId="2CE9A668" w:rsidR="003D3C64" w:rsidRPr="00B20AE8" w:rsidRDefault="003D3C64" w:rsidP="0039402F">
            <w:pPr>
              <w:pStyle w:val="TAC"/>
            </w:pPr>
          </w:p>
        </w:tc>
      </w:tr>
      <w:tr w:rsidR="003D3C64" w:rsidRPr="00B20AE8" w14:paraId="0070C54C" w14:textId="77777777" w:rsidTr="006A2BF1">
        <w:trPr>
          <w:cantSplit/>
          <w:jc w:val="center"/>
        </w:trPr>
        <w:tc>
          <w:tcPr>
            <w:tcW w:w="2322" w:type="dxa"/>
            <w:shd w:val="clear" w:color="auto" w:fill="auto"/>
          </w:tcPr>
          <w:p w14:paraId="1D4C3845" w14:textId="77777777" w:rsidR="003D3C64" w:rsidRPr="00B20AE8" w:rsidRDefault="003D3C64" w:rsidP="0039402F">
            <w:pPr>
              <w:pStyle w:val="TAC"/>
            </w:pPr>
            <w:r w:rsidRPr="00B20AE8">
              <w:t>3</w:t>
            </w:r>
          </w:p>
        </w:tc>
        <w:tc>
          <w:tcPr>
            <w:tcW w:w="3032" w:type="dxa"/>
            <w:shd w:val="clear" w:color="auto" w:fill="auto"/>
          </w:tcPr>
          <w:p w14:paraId="1017702F" w14:textId="5BD6A94C" w:rsidR="003D3C64" w:rsidRPr="00B20AE8" w:rsidRDefault="003D3C64" w:rsidP="0039402F">
            <w:pPr>
              <w:pStyle w:val="TAC"/>
            </w:pPr>
            <w:r w:rsidRPr="00B20AE8">
              <w:t>FRC A1-2 in annex A.1</w:t>
            </w:r>
            <w:r>
              <w:t> </w:t>
            </w:r>
            <w:r w:rsidRPr="00B20AE8">
              <w:t>[12]</w:t>
            </w:r>
          </w:p>
        </w:tc>
        <w:tc>
          <w:tcPr>
            <w:tcW w:w="2400" w:type="dxa"/>
            <w:tcBorders>
              <w:top w:val="nil"/>
              <w:bottom w:val="nil"/>
            </w:tcBorders>
            <w:shd w:val="clear" w:color="auto" w:fill="auto"/>
          </w:tcPr>
          <w:p w14:paraId="6E3768A1" w14:textId="77777777" w:rsidR="003D3C64" w:rsidRPr="00B20AE8" w:rsidRDefault="003D3C64" w:rsidP="0039402F">
            <w:pPr>
              <w:pStyle w:val="TAC"/>
            </w:pPr>
          </w:p>
        </w:tc>
        <w:tc>
          <w:tcPr>
            <w:tcW w:w="2103" w:type="dxa"/>
            <w:tcBorders>
              <w:top w:val="nil"/>
              <w:bottom w:val="nil"/>
            </w:tcBorders>
            <w:shd w:val="clear" w:color="auto" w:fill="auto"/>
          </w:tcPr>
          <w:p w14:paraId="5EB5D31C" w14:textId="77777777" w:rsidR="003D3C64" w:rsidRPr="00B20AE8" w:rsidRDefault="003D3C64" w:rsidP="0039402F">
            <w:pPr>
              <w:pStyle w:val="TAC"/>
            </w:pPr>
          </w:p>
        </w:tc>
      </w:tr>
      <w:tr w:rsidR="003D3C64" w:rsidRPr="00B20AE8" w14:paraId="156FADD7" w14:textId="77777777" w:rsidTr="006A2BF1">
        <w:trPr>
          <w:cantSplit/>
          <w:jc w:val="center"/>
        </w:trPr>
        <w:tc>
          <w:tcPr>
            <w:tcW w:w="2322" w:type="dxa"/>
            <w:shd w:val="clear" w:color="auto" w:fill="auto"/>
          </w:tcPr>
          <w:p w14:paraId="014DAC36" w14:textId="77777777" w:rsidR="003D3C64" w:rsidRPr="00B20AE8" w:rsidRDefault="003D3C64" w:rsidP="0039402F">
            <w:pPr>
              <w:pStyle w:val="TAC"/>
            </w:pPr>
            <w:r w:rsidRPr="00B20AE8">
              <w:t>5</w:t>
            </w:r>
          </w:p>
        </w:tc>
        <w:tc>
          <w:tcPr>
            <w:tcW w:w="3032" w:type="dxa"/>
            <w:tcBorders>
              <w:bottom w:val="single" w:sz="4" w:space="0" w:color="auto"/>
            </w:tcBorders>
            <w:shd w:val="clear" w:color="auto" w:fill="auto"/>
          </w:tcPr>
          <w:p w14:paraId="1BD43E8E" w14:textId="605F98AB" w:rsidR="003D3C64" w:rsidRPr="00B20AE8" w:rsidRDefault="003D3C64" w:rsidP="0039402F">
            <w:pPr>
              <w:pStyle w:val="TAC"/>
            </w:pPr>
            <w:r w:rsidRPr="00B20AE8">
              <w:t>FRC A1-3 in annex A.1</w:t>
            </w:r>
            <w:r>
              <w:t> </w:t>
            </w:r>
            <w:r w:rsidRPr="00B20AE8">
              <w:t>[12]</w:t>
            </w:r>
          </w:p>
        </w:tc>
        <w:tc>
          <w:tcPr>
            <w:tcW w:w="2400" w:type="dxa"/>
            <w:tcBorders>
              <w:top w:val="nil"/>
              <w:bottom w:val="nil"/>
            </w:tcBorders>
            <w:shd w:val="clear" w:color="auto" w:fill="auto"/>
          </w:tcPr>
          <w:p w14:paraId="38708FA2" w14:textId="38B0C58E" w:rsidR="003D3C64" w:rsidRPr="00B20AE8" w:rsidRDefault="003D3C64" w:rsidP="0039402F">
            <w:pPr>
              <w:pStyle w:val="TAC"/>
            </w:pPr>
            <w:r w:rsidRPr="00B20AE8">
              <w:t>Declared minimum EIS (D10.6) + 1.3 dB</w:t>
            </w:r>
          </w:p>
        </w:tc>
        <w:tc>
          <w:tcPr>
            <w:tcW w:w="2103" w:type="dxa"/>
            <w:tcBorders>
              <w:top w:val="nil"/>
              <w:bottom w:val="nil"/>
            </w:tcBorders>
            <w:shd w:val="clear" w:color="auto" w:fill="auto"/>
          </w:tcPr>
          <w:p w14:paraId="51431454" w14:textId="7097A888" w:rsidR="003D3C64" w:rsidRPr="00B20AE8" w:rsidRDefault="003D3C64" w:rsidP="0039402F">
            <w:pPr>
              <w:pStyle w:val="TAC"/>
            </w:pPr>
            <w:r w:rsidRPr="00B20AE8">
              <w:t>Declared minimum EIS (D10.6) + 1.4 dB</w:t>
            </w:r>
          </w:p>
        </w:tc>
      </w:tr>
      <w:tr w:rsidR="003D3C64" w:rsidRPr="00B20AE8" w14:paraId="5E5E51FD" w14:textId="77777777" w:rsidTr="006A2BF1">
        <w:trPr>
          <w:cantSplit/>
          <w:jc w:val="center"/>
        </w:trPr>
        <w:tc>
          <w:tcPr>
            <w:tcW w:w="2322" w:type="dxa"/>
            <w:shd w:val="clear" w:color="auto" w:fill="auto"/>
          </w:tcPr>
          <w:p w14:paraId="786CC3FB" w14:textId="77777777" w:rsidR="003D3C64" w:rsidRPr="00B20AE8" w:rsidRDefault="003D3C64" w:rsidP="0039402F">
            <w:pPr>
              <w:pStyle w:val="TAC"/>
            </w:pPr>
            <w:r w:rsidRPr="00B20AE8">
              <w:t>10</w:t>
            </w:r>
          </w:p>
        </w:tc>
        <w:tc>
          <w:tcPr>
            <w:tcW w:w="3032" w:type="dxa"/>
            <w:tcBorders>
              <w:bottom w:val="nil"/>
            </w:tcBorders>
            <w:shd w:val="clear" w:color="auto" w:fill="auto"/>
          </w:tcPr>
          <w:p w14:paraId="7FA75AD5" w14:textId="50CAAF4E" w:rsidR="003D3C64" w:rsidRPr="00B20AE8" w:rsidRDefault="003D3C64" w:rsidP="0039402F">
            <w:pPr>
              <w:pStyle w:val="TAC"/>
            </w:pPr>
            <w:r w:rsidRPr="00B20AE8">
              <w:t>FRC A1-3 in annex A.1</w:t>
            </w:r>
            <w:r>
              <w:t> </w:t>
            </w:r>
            <w:r w:rsidRPr="00B20AE8">
              <w:t>[12]</w:t>
            </w:r>
          </w:p>
          <w:p w14:paraId="525497E3" w14:textId="77777777" w:rsidR="003D3C64" w:rsidRPr="00B20AE8" w:rsidRDefault="003D3C64" w:rsidP="0039402F">
            <w:pPr>
              <w:pStyle w:val="TAC"/>
            </w:pPr>
            <w:r w:rsidRPr="00B20AE8">
              <w:t>(Note)</w:t>
            </w:r>
          </w:p>
        </w:tc>
        <w:tc>
          <w:tcPr>
            <w:tcW w:w="2400" w:type="dxa"/>
            <w:tcBorders>
              <w:top w:val="nil"/>
              <w:bottom w:val="nil"/>
            </w:tcBorders>
            <w:shd w:val="clear" w:color="auto" w:fill="auto"/>
          </w:tcPr>
          <w:p w14:paraId="1253B8B5" w14:textId="77777777" w:rsidR="003D3C64" w:rsidRPr="00B20AE8" w:rsidRDefault="003D3C64" w:rsidP="0039402F">
            <w:pPr>
              <w:pStyle w:val="TAC"/>
            </w:pPr>
          </w:p>
        </w:tc>
        <w:tc>
          <w:tcPr>
            <w:tcW w:w="2103" w:type="dxa"/>
            <w:tcBorders>
              <w:top w:val="nil"/>
              <w:bottom w:val="nil"/>
            </w:tcBorders>
            <w:shd w:val="clear" w:color="auto" w:fill="auto"/>
          </w:tcPr>
          <w:p w14:paraId="30E1B80B" w14:textId="77777777" w:rsidR="003D3C64" w:rsidRPr="00B20AE8" w:rsidRDefault="003D3C64" w:rsidP="0039402F">
            <w:pPr>
              <w:pStyle w:val="TAC"/>
            </w:pPr>
          </w:p>
        </w:tc>
      </w:tr>
      <w:tr w:rsidR="003D3C64" w:rsidRPr="00B20AE8" w14:paraId="7D800B6A" w14:textId="77777777" w:rsidTr="006A2BF1">
        <w:trPr>
          <w:cantSplit/>
          <w:jc w:val="center"/>
        </w:trPr>
        <w:tc>
          <w:tcPr>
            <w:tcW w:w="2322" w:type="dxa"/>
            <w:shd w:val="clear" w:color="auto" w:fill="auto"/>
          </w:tcPr>
          <w:p w14:paraId="637C4880" w14:textId="77777777" w:rsidR="003D3C64" w:rsidRPr="00B20AE8" w:rsidRDefault="003D3C64" w:rsidP="0039402F">
            <w:pPr>
              <w:pStyle w:val="TAC"/>
            </w:pPr>
            <w:r w:rsidRPr="00B20AE8">
              <w:t>15</w:t>
            </w:r>
          </w:p>
        </w:tc>
        <w:tc>
          <w:tcPr>
            <w:tcW w:w="3032" w:type="dxa"/>
            <w:tcBorders>
              <w:top w:val="nil"/>
              <w:bottom w:val="nil"/>
            </w:tcBorders>
            <w:shd w:val="clear" w:color="auto" w:fill="auto"/>
          </w:tcPr>
          <w:p w14:paraId="31F63E6D" w14:textId="77777777" w:rsidR="003D3C64" w:rsidRPr="00B20AE8" w:rsidRDefault="003D3C64" w:rsidP="0039402F">
            <w:pPr>
              <w:pStyle w:val="TAC"/>
            </w:pPr>
          </w:p>
        </w:tc>
        <w:tc>
          <w:tcPr>
            <w:tcW w:w="2400" w:type="dxa"/>
            <w:tcBorders>
              <w:top w:val="nil"/>
              <w:bottom w:val="nil"/>
            </w:tcBorders>
            <w:shd w:val="clear" w:color="auto" w:fill="auto"/>
          </w:tcPr>
          <w:p w14:paraId="4EC5B2F7" w14:textId="77777777" w:rsidR="003D3C64" w:rsidRPr="00B20AE8" w:rsidRDefault="003D3C64" w:rsidP="0039402F">
            <w:pPr>
              <w:pStyle w:val="TAC"/>
            </w:pPr>
          </w:p>
        </w:tc>
        <w:tc>
          <w:tcPr>
            <w:tcW w:w="2103" w:type="dxa"/>
            <w:tcBorders>
              <w:top w:val="nil"/>
              <w:bottom w:val="nil"/>
            </w:tcBorders>
            <w:shd w:val="clear" w:color="auto" w:fill="auto"/>
          </w:tcPr>
          <w:p w14:paraId="116F7FA1" w14:textId="77777777" w:rsidR="003D3C64" w:rsidRPr="00B20AE8" w:rsidRDefault="003D3C64" w:rsidP="0039402F">
            <w:pPr>
              <w:pStyle w:val="TAC"/>
            </w:pPr>
          </w:p>
        </w:tc>
      </w:tr>
      <w:tr w:rsidR="003D3C64" w:rsidRPr="00B20AE8" w14:paraId="516CA555" w14:textId="77777777" w:rsidTr="006A2BF1">
        <w:trPr>
          <w:cantSplit/>
          <w:jc w:val="center"/>
        </w:trPr>
        <w:tc>
          <w:tcPr>
            <w:tcW w:w="2322" w:type="dxa"/>
            <w:shd w:val="clear" w:color="auto" w:fill="auto"/>
          </w:tcPr>
          <w:p w14:paraId="3442F019" w14:textId="77777777" w:rsidR="003D3C64" w:rsidRPr="00B20AE8" w:rsidRDefault="003D3C64" w:rsidP="0039402F">
            <w:pPr>
              <w:pStyle w:val="TAC"/>
            </w:pPr>
            <w:r w:rsidRPr="00B20AE8">
              <w:t>20</w:t>
            </w:r>
          </w:p>
        </w:tc>
        <w:tc>
          <w:tcPr>
            <w:tcW w:w="3032" w:type="dxa"/>
            <w:tcBorders>
              <w:top w:val="nil"/>
            </w:tcBorders>
            <w:shd w:val="clear" w:color="auto" w:fill="auto"/>
          </w:tcPr>
          <w:p w14:paraId="0701BC0A" w14:textId="77777777" w:rsidR="003D3C64" w:rsidRPr="00B20AE8" w:rsidRDefault="003D3C64" w:rsidP="0039402F">
            <w:pPr>
              <w:pStyle w:val="TAC"/>
            </w:pPr>
          </w:p>
        </w:tc>
        <w:tc>
          <w:tcPr>
            <w:tcW w:w="2400" w:type="dxa"/>
            <w:tcBorders>
              <w:top w:val="nil"/>
            </w:tcBorders>
            <w:shd w:val="clear" w:color="auto" w:fill="auto"/>
          </w:tcPr>
          <w:p w14:paraId="68976DA6" w14:textId="77777777" w:rsidR="003D3C64" w:rsidRPr="00B20AE8" w:rsidRDefault="003D3C64" w:rsidP="0039402F">
            <w:pPr>
              <w:pStyle w:val="TAC"/>
            </w:pPr>
          </w:p>
        </w:tc>
        <w:tc>
          <w:tcPr>
            <w:tcW w:w="2103" w:type="dxa"/>
            <w:tcBorders>
              <w:top w:val="nil"/>
            </w:tcBorders>
            <w:shd w:val="clear" w:color="auto" w:fill="auto"/>
          </w:tcPr>
          <w:p w14:paraId="145664FB" w14:textId="77777777" w:rsidR="003D3C64" w:rsidRPr="00B20AE8" w:rsidRDefault="003D3C64" w:rsidP="0039402F">
            <w:pPr>
              <w:pStyle w:val="TAC"/>
            </w:pPr>
          </w:p>
        </w:tc>
      </w:tr>
      <w:tr w:rsidR="003D3C64" w:rsidRPr="00B20AE8" w14:paraId="01435396" w14:textId="77777777" w:rsidTr="006A2BF1">
        <w:trPr>
          <w:cantSplit/>
          <w:jc w:val="center"/>
        </w:trPr>
        <w:tc>
          <w:tcPr>
            <w:tcW w:w="9857" w:type="dxa"/>
            <w:gridSpan w:val="4"/>
            <w:shd w:val="clear" w:color="auto" w:fill="auto"/>
          </w:tcPr>
          <w:p w14:paraId="500F97E7" w14:textId="4B4E85C6" w:rsidR="003D3C64" w:rsidRPr="00B20AE8" w:rsidRDefault="003D3C64" w:rsidP="0039402F">
            <w:pPr>
              <w:pStyle w:val="TAN"/>
            </w:pPr>
            <w:r w:rsidRPr="00B20AE8">
              <w:t>NOTE:</w:t>
            </w:r>
            <w:r w:rsidRPr="00B20AE8">
              <w:tab/>
              <w:t>EIS is the power level of a single instance of the reference measurement channel. This requirement shall be met for each consecutive application of a single instance of FRC A1-3 in</w:t>
            </w:r>
            <w:r>
              <w:t> </w:t>
            </w:r>
            <w:r w:rsidRPr="00B20AE8">
              <w:t xml:space="preserve">[11] mapped to disjoint frequency ranges with a width of 25 Resource Blocks each. </w:t>
            </w:r>
            <w:r w:rsidRPr="00B20AE8">
              <w:rPr>
                <w:lang w:eastAsia="ko-KR"/>
              </w:rPr>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is </w:t>
            </w:r>
            <w:r w:rsidRPr="00B20AE8">
              <w:rPr>
                <w:lang w:eastAsia="zh-CN"/>
              </w:rPr>
              <w:t>not</w:t>
            </w:r>
            <w:r w:rsidRPr="00B20AE8">
              <w:rPr>
                <w:rFonts w:hint="eastAsia"/>
                <w:lang w:eastAsia="zh-CN"/>
              </w:rPr>
              <w:t xml:space="preserve"> applied for Band 46</w:t>
            </w:r>
            <w:r w:rsidRPr="00B20AE8">
              <w:rPr>
                <w:lang w:eastAsia="zh-CN"/>
              </w:rPr>
              <w:t xml:space="preserve"> nor Band 49</w:t>
            </w:r>
            <w:r w:rsidRPr="00B20AE8">
              <w:rPr>
                <w:rFonts w:hint="eastAsia"/>
                <w:lang w:eastAsia="zh-CN"/>
              </w:rPr>
              <w:t>.</w:t>
            </w:r>
          </w:p>
        </w:tc>
      </w:tr>
    </w:tbl>
    <w:p w14:paraId="0EEA4CBB" w14:textId="77777777" w:rsidR="00CC0291" w:rsidRPr="00B20AE8" w:rsidRDefault="00CC0291" w:rsidP="0039402F">
      <w:pPr>
        <w:rPr>
          <w:lang w:eastAsia="zh-CN"/>
        </w:rPr>
      </w:pPr>
    </w:p>
    <w:p w14:paraId="4D8E4DFE" w14:textId="77777777" w:rsidR="000D052B" w:rsidRPr="00B20AE8" w:rsidRDefault="000D052B" w:rsidP="000D052B">
      <w:pPr>
        <w:pStyle w:val="Heading4"/>
      </w:pPr>
      <w:bookmarkStart w:id="4603" w:name="_Toc21123192"/>
      <w:bookmarkStart w:id="4604" w:name="_Toc45907385"/>
      <w:bookmarkStart w:id="4605" w:name="_Toc53181489"/>
      <w:bookmarkStart w:id="4606" w:name="_Toc61117255"/>
      <w:bookmarkStart w:id="4607" w:name="_Toc67081107"/>
      <w:bookmarkStart w:id="4608" w:name="_Toc68770459"/>
      <w:bookmarkStart w:id="4609" w:name="_Toc74755522"/>
      <w:bookmarkStart w:id="4610" w:name="_Toc76506446"/>
      <w:bookmarkStart w:id="4611" w:name="_Toc83113365"/>
      <w:bookmarkStart w:id="4612" w:name="_Toc89876568"/>
      <w:bookmarkStart w:id="4613" w:name="_Toc98711468"/>
      <w:bookmarkStart w:id="4614" w:name="_Toc145097335"/>
      <w:bookmarkStart w:id="4615" w:name="_Toc161848585"/>
      <w:r w:rsidRPr="00B20AE8">
        <w:t>7.2.5.5</w:t>
      </w:r>
      <w:r w:rsidRPr="00B20AE8">
        <w:tab/>
        <w:t>NR Test Requirements</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6752E71E" w14:textId="7A0C6D09" w:rsidR="000D052B" w:rsidRPr="00B20AE8" w:rsidRDefault="000D052B" w:rsidP="0039402F">
      <w:r w:rsidRPr="00B20AE8">
        <w:t xml:space="preserve">For each measured carrier, the throughput measured in step 9 of </w:t>
      </w:r>
      <w:r w:rsidR="003D3C64">
        <w:t>clause </w:t>
      </w:r>
      <w:r w:rsidR="003D3C64" w:rsidRPr="00B20AE8">
        <w:t>7</w:t>
      </w:r>
      <w:r w:rsidRPr="00B20AE8">
        <w:t xml:space="preserve">.2.4.2 shall be ≥ 95 % of the maximum throughput of the reference measurement channel as specified in </w:t>
      </w:r>
      <w:r w:rsidR="003D3C64" w:rsidRPr="00B20AE8">
        <w:t>TS</w:t>
      </w:r>
      <w:r w:rsidR="003D3C64">
        <w:t> </w:t>
      </w:r>
      <w:r w:rsidR="003D3C64" w:rsidRPr="00B20AE8">
        <w:t>3</w:t>
      </w:r>
      <w:r w:rsidRPr="00B20AE8">
        <w:t>8.104</w:t>
      </w:r>
      <w:r w:rsidR="003D3C64">
        <w:t> </w:t>
      </w:r>
      <w:r w:rsidR="003D3C64" w:rsidRPr="00B20AE8">
        <w:t>[</w:t>
      </w:r>
      <w:r w:rsidRPr="00B20AE8">
        <w:t>33] annex A.1 with parameters specified in table 7.2.5.5-1.</w:t>
      </w:r>
    </w:p>
    <w:p w14:paraId="72796A53" w14:textId="77777777" w:rsidR="000D052B" w:rsidRPr="00B20AE8" w:rsidRDefault="000D052B" w:rsidP="0039402F">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32"/>
        <w:gridCol w:w="1656"/>
        <w:gridCol w:w="1819"/>
        <w:gridCol w:w="2101"/>
        <w:gridCol w:w="2123"/>
      </w:tblGrid>
      <w:tr w:rsidR="009D36B0" w:rsidRPr="00B20AE8" w14:paraId="673D4DA4" w14:textId="77777777" w:rsidTr="00EA7724">
        <w:trPr>
          <w:cantSplit/>
          <w:jc w:val="center"/>
        </w:trPr>
        <w:tc>
          <w:tcPr>
            <w:tcW w:w="1932" w:type="dxa"/>
            <w:tcBorders>
              <w:top w:val="single" w:sz="4" w:space="0" w:color="auto"/>
              <w:left w:val="single" w:sz="4" w:space="0" w:color="auto"/>
              <w:bottom w:val="nil"/>
              <w:right w:val="single" w:sz="4" w:space="0" w:color="auto"/>
            </w:tcBorders>
            <w:shd w:val="clear" w:color="auto" w:fill="auto"/>
            <w:hideMark/>
          </w:tcPr>
          <w:p w14:paraId="476F7847" w14:textId="77777777" w:rsidR="009D36B0" w:rsidRPr="00B20AE8" w:rsidRDefault="009D36B0" w:rsidP="0039402F">
            <w:pPr>
              <w:pStyle w:val="TAH"/>
              <w:rPr>
                <w:bCs/>
                <w:szCs w:val="18"/>
                <w:lang w:val="sv-SE"/>
              </w:rPr>
            </w:pPr>
            <w:r w:rsidRPr="00B20AE8">
              <w:rPr>
                <w:lang w:val="it-IT"/>
              </w:rPr>
              <w:t>BS channel bandwidth</w:t>
            </w:r>
            <w:r>
              <w:rPr>
                <w:bCs/>
                <w:szCs w:val="18"/>
                <w:lang w:val="it-IT"/>
              </w:rPr>
              <w:t> </w:t>
            </w:r>
            <w:r w:rsidRPr="00B20AE8">
              <w:rPr>
                <w:bCs/>
                <w:szCs w:val="18"/>
                <w:lang w:val="it-IT"/>
              </w:rPr>
              <w:t>[MHz]</w:t>
            </w:r>
          </w:p>
        </w:tc>
        <w:tc>
          <w:tcPr>
            <w:tcW w:w="1656" w:type="dxa"/>
            <w:tcBorders>
              <w:top w:val="single" w:sz="4" w:space="0" w:color="auto"/>
              <w:left w:val="single" w:sz="4" w:space="0" w:color="auto"/>
              <w:bottom w:val="nil"/>
              <w:right w:val="single" w:sz="4" w:space="0" w:color="auto"/>
            </w:tcBorders>
            <w:shd w:val="clear" w:color="auto" w:fill="auto"/>
            <w:hideMark/>
          </w:tcPr>
          <w:p w14:paraId="1A6617CF" w14:textId="77777777" w:rsidR="009D36B0" w:rsidRPr="00B20AE8" w:rsidRDefault="009D36B0" w:rsidP="0039402F">
            <w:pPr>
              <w:pStyle w:val="TAH"/>
              <w:rPr>
                <w:lang w:val="sv-SE"/>
              </w:rPr>
            </w:pPr>
            <w:r w:rsidRPr="00B20AE8">
              <w:t>Sub-carrier spacing</w:t>
            </w:r>
            <w:r>
              <w:t> </w:t>
            </w:r>
            <w:r w:rsidRPr="00B20AE8">
              <w:t>[kHz]</w:t>
            </w:r>
          </w:p>
        </w:tc>
        <w:tc>
          <w:tcPr>
            <w:tcW w:w="1819" w:type="dxa"/>
            <w:tcBorders>
              <w:top w:val="single" w:sz="4" w:space="0" w:color="auto"/>
              <w:left w:val="single" w:sz="4" w:space="0" w:color="auto"/>
              <w:bottom w:val="nil"/>
              <w:right w:val="single" w:sz="4" w:space="0" w:color="auto"/>
            </w:tcBorders>
            <w:shd w:val="clear" w:color="auto" w:fill="auto"/>
            <w:hideMark/>
          </w:tcPr>
          <w:p w14:paraId="59AC15C6" w14:textId="77777777" w:rsidR="009D36B0" w:rsidRPr="00B20AE8" w:rsidRDefault="009D36B0" w:rsidP="0039402F">
            <w:pPr>
              <w:pStyle w:val="TAH"/>
            </w:pPr>
            <w:r w:rsidRPr="00B20AE8">
              <w:t xml:space="preserve">Reference </w:t>
            </w:r>
          </w:p>
        </w:tc>
        <w:tc>
          <w:tcPr>
            <w:tcW w:w="4224" w:type="dxa"/>
            <w:gridSpan w:val="2"/>
            <w:tcBorders>
              <w:top w:val="single" w:sz="4" w:space="0" w:color="auto"/>
              <w:left w:val="single" w:sz="4" w:space="0" w:color="auto"/>
              <w:bottom w:val="single" w:sz="4" w:space="0" w:color="auto"/>
              <w:right w:val="single" w:sz="4" w:space="0" w:color="auto"/>
            </w:tcBorders>
            <w:hideMark/>
          </w:tcPr>
          <w:p w14:paraId="39CC21E6" w14:textId="77777777" w:rsidR="009D36B0" w:rsidRPr="00B20AE8" w:rsidRDefault="009D36B0" w:rsidP="0039402F">
            <w:pPr>
              <w:pStyle w:val="TAH"/>
            </w:pPr>
            <w:r w:rsidRPr="00B20AE8">
              <w:t>EIS level</w:t>
            </w:r>
            <w:r>
              <w:t> </w:t>
            </w:r>
            <w:r w:rsidRPr="00B20AE8">
              <w:t>[dBm]</w:t>
            </w:r>
          </w:p>
        </w:tc>
      </w:tr>
      <w:tr w:rsidR="009D36B0" w:rsidRPr="00B20AE8" w14:paraId="1C526F5A" w14:textId="77777777" w:rsidTr="009D36B0">
        <w:trPr>
          <w:cantSplit/>
          <w:jc w:val="center"/>
        </w:trPr>
        <w:tc>
          <w:tcPr>
            <w:tcW w:w="1932" w:type="dxa"/>
            <w:tcBorders>
              <w:top w:val="nil"/>
              <w:left w:val="single" w:sz="4" w:space="0" w:color="auto"/>
              <w:bottom w:val="single" w:sz="4" w:space="0" w:color="auto"/>
              <w:right w:val="single" w:sz="4" w:space="0" w:color="auto"/>
            </w:tcBorders>
            <w:shd w:val="clear" w:color="auto" w:fill="auto"/>
            <w:hideMark/>
          </w:tcPr>
          <w:p w14:paraId="35D88BA8" w14:textId="77777777" w:rsidR="009D36B0" w:rsidRPr="00B20AE8" w:rsidRDefault="009D36B0" w:rsidP="0039402F">
            <w:pPr>
              <w:pStyle w:val="TAH"/>
              <w:rPr>
                <w:lang w:val="sv-SE"/>
              </w:rPr>
            </w:pPr>
          </w:p>
        </w:tc>
        <w:tc>
          <w:tcPr>
            <w:tcW w:w="1656" w:type="dxa"/>
            <w:tcBorders>
              <w:top w:val="nil"/>
              <w:left w:val="single" w:sz="4" w:space="0" w:color="auto"/>
              <w:bottom w:val="single" w:sz="4" w:space="0" w:color="auto"/>
              <w:right w:val="single" w:sz="4" w:space="0" w:color="auto"/>
            </w:tcBorders>
            <w:shd w:val="clear" w:color="auto" w:fill="auto"/>
            <w:hideMark/>
          </w:tcPr>
          <w:p w14:paraId="4F728844" w14:textId="77777777" w:rsidR="009D36B0" w:rsidRPr="00B20AE8" w:rsidRDefault="009D36B0" w:rsidP="0039402F">
            <w:pPr>
              <w:pStyle w:val="TAH"/>
              <w:rPr>
                <w:lang w:val="sv-SE"/>
              </w:rPr>
            </w:pPr>
          </w:p>
        </w:tc>
        <w:tc>
          <w:tcPr>
            <w:tcW w:w="1819" w:type="dxa"/>
            <w:tcBorders>
              <w:top w:val="nil"/>
              <w:left w:val="single" w:sz="4" w:space="0" w:color="auto"/>
              <w:bottom w:val="single" w:sz="4" w:space="0" w:color="auto"/>
              <w:right w:val="single" w:sz="4" w:space="0" w:color="auto"/>
            </w:tcBorders>
            <w:shd w:val="clear" w:color="auto" w:fill="auto"/>
            <w:hideMark/>
          </w:tcPr>
          <w:p w14:paraId="77E2898B" w14:textId="77777777" w:rsidR="009D36B0" w:rsidRPr="00B20AE8" w:rsidRDefault="009D36B0" w:rsidP="0039402F">
            <w:pPr>
              <w:pStyle w:val="TAH"/>
            </w:pPr>
            <w:r w:rsidRPr="00B20AE8">
              <w:t>measurement channel</w:t>
            </w:r>
          </w:p>
        </w:tc>
        <w:tc>
          <w:tcPr>
            <w:tcW w:w="2101" w:type="dxa"/>
            <w:tcBorders>
              <w:top w:val="single" w:sz="4" w:space="0" w:color="auto"/>
              <w:left w:val="single" w:sz="4" w:space="0" w:color="auto"/>
              <w:bottom w:val="single" w:sz="4" w:space="0" w:color="auto"/>
              <w:right w:val="single" w:sz="4" w:space="0" w:color="auto"/>
            </w:tcBorders>
            <w:hideMark/>
          </w:tcPr>
          <w:p w14:paraId="48C38877" w14:textId="77777777" w:rsidR="009D36B0" w:rsidRPr="00B20AE8" w:rsidRDefault="009D36B0" w:rsidP="0039402F">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hideMark/>
          </w:tcPr>
          <w:p w14:paraId="782E1E6F" w14:textId="04A03829" w:rsidR="009D36B0" w:rsidRPr="00B20AE8" w:rsidRDefault="009D36B0" w:rsidP="0039402F">
            <w:pPr>
              <w:pStyle w:val="TAH"/>
            </w:pPr>
            <w:r w:rsidRPr="00B20AE8">
              <w:t>3.0 GHz &lt; f ≤ 4.2 GHz</w:t>
            </w:r>
          </w:p>
        </w:tc>
      </w:tr>
      <w:tr w:rsidR="009D36B0" w:rsidRPr="00B20AE8" w14:paraId="7DD8D378"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2186A03F" w14:textId="77777777" w:rsidR="009D36B0" w:rsidRPr="00B20AE8" w:rsidRDefault="009D36B0" w:rsidP="0039402F">
            <w:pPr>
              <w:pStyle w:val="TAC"/>
            </w:pPr>
            <w:r w:rsidRPr="00B20AE8">
              <w:t>5, 10, 15</w:t>
            </w:r>
          </w:p>
        </w:tc>
        <w:tc>
          <w:tcPr>
            <w:tcW w:w="1656" w:type="dxa"/>
            <w:tcBorders>
              <w:top w:val="single" w:sz="4" w:space="0" w:color="auto"/>
              <w:left w:val="single" w:sz="4" w:space="0" w:color="auto"/>
              <w:bottom w:val="single" w:sz="4" w:space="0" w:color="auto"/>
              <w:right w:val="single" w:sz="4" w:space="0" w:color="auto"/>
            </w:tcBorders>
            <w:hideMark/>
          </w:tcPr>
          <w:p w14:paraId="44BE4E7A" w14:textId="77777777" w:rsidR="009D36B0" w:rsidRPr="00B20AE8" w:rsidRDefault="009D36B0" w:rsidP="0039402F">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53D583FF" w14:textId="77777777" w:rsidR="009D36B0" w:rsidRPr="00B20AE8" w:rsidRDefault="009D36B0" w:rsidP="0039402F">
            <w:pPr>
              <w:pStyle w:val="TAC"/>
            </w:pPr>
            <w:r w:rsidRPr="00B20AE8">
              <w:rPr>
                <w:lang w:eastAsia="zh-CN"/>
              </w:rPr>
              <w:t>G- FR1-A1-1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4135BA22"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E1D1C70" w14:textId="67D38571" w:rsidR="009D36B0" w:rsidRPr="00B20AE8" w:rsidRDefault="009D36B0" w:rsidP="0039402F">
            <w:pPr>
              <w:pStyle w:val="TAC"/>
            </w:pPr>
            <w:r w:rsidRPr="00B20AE8">
              <w:t>Declared minimum EIS + 1.4</w:t>
            </w:r>
          </w:p>
        </w:tc>
      </w:tr>
      <w:tr w:rsidR="009D36B0" w:rsidRPr="00B20AE8" w14:paraId="45838ACE"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02359A2F" w14:textId="77777777" w:rsidR="009D36B0" w:rsidRPr="00B20AE8" w:rsidRDefault="009D36B0" w:rsidP="0039402F">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5D68ACA7" w14:textId="77777777" w:rsidR="009D36B0" w:rsidRPr="00B20AE8" w:rsidRDefault="009D36B0" w:rsidP="0039402F">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13B469A0" w14:textId="77777777" w:rsidR="009D36B0" w:rsidRPr="00B20AE8" w:rsidRDefault="009D36B0" w:rsidP="0039402F">
            <w:pPr>
              <w:pStyle w:val="TAC"/>
            </w:pPr>
            <w:r w:rsidRPr="00B20AE8">
              <w:rPr>
                <w:lang w:eastAsia="zh-CN"/>
              </w:rPr>
              <w:t>G- FR1-A1-2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B44D946"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77BA6A0E" w14:textId="63E82822" w:rsidR="009D36B0" w:rsidRPr="00B20AE8" w:rsidRDefault="009D36B0" w:rsidP="0039402F">
            <w:pPr>
              <w:pStyle w:val="TAC"/>
            </w:pPr>
            <w:r w:rsidRPr="00B20AE8">
              <w:t>Declared minimum EIS + 1.4</w:t>
            </w:r>
          </w:p>
        </w:tc>
      </w:tr>
      <w:tr w:rsidR="009D36B0" w:rsidRPr="00B20AE8" w14:paraId="2343E58D"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270D414" w14:textId="77777777" w:rsidR="009D36B0" w:rsidRPr="00B20AE8" w:rsidRDefault="009D36B0" w:rsidP="0039402F">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1D84FBE7" w14:textId="77777777" w:rsidR="009D36B0" w:rsidRPr="00B20AE8" w:rsidRDefault="009D36B0" w:rsidP="0039402F">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11C09155" w14:textId="77777777" w:rsidR="009D36B0" w:rsidRPr="00B20AE8" w:rsidRDefault="009D36B0" w:rsidP="0039402F">
            <w:pPr>
              <w:pStyle w:val="TAC"/>
            </w:pPr>
            <w:r w:rsidRPr="00B20AE8">
              <w:rPr>
                <w:lang w:eastAsia="zh-CN"/>
              </w:rPr>
              <w:t>G- FR1-A1-3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3941723"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BDC7367" w14:textId="73F70A38" w:rsidR="009D36B0" w:rsidRPr="00B20AE8" w:rsidRDefault="009D36B0" w:rsidP="0039402F">
            <w:pPr>
              <w:pStyle w:val="TAC"/>
            </w:pPr>
            <w:r w:rsidRPr="00B20AE8">
              <w:t>Declared minimum EIS + 1.4</w:t>
            </w:r>
          </w:p>
        </w:tc>
      </w:tr>
      <w:tr w:rsidR="009D36B0" w:rsidRPr="00B20AE8" w14:paraId="4F20BD77"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7ECA265B" w14:textId="77777777" w:rsidR="009D36B0" w:rsidRPr="00B20AE8" w:rsidRDefault="009D36B0" w:rsidP="0039402F">
            <w:pPr>
              <w:pStyle w:val="TAC"/>
            </w:pPr>
            <w:r w:rsidRPr="00B20AE8">
              <w:t>20</w:t>
            </w:r>
            <w:r>
              <w:t>, 25, 30</w:t>
            </w:r>
            <w:r w:rsidRPr="00B20AE8">
              <w:t>, 40, 50</w:t>
            </w:r>
          </w:p>
        </w:tc>
        <w:tc>
          <w:tcPr>
            <w:tcW w:w="1656" w:type="dxa"/>
            <w:tcBorders>
              <w:top w:val="single" w:sz="4" w:space="0" w:color="auto"/>
              <w:left w:val="single" w:sz="4" w:space="0" w:color="auto"/>
              <w:bottom w:val="single" w:sz="4" w:space="0" w:color="auto"/>
              <w:right w:val="single" w:sz="4" w:space="0" w:color="auto"/>
            </w:tcBorders>
            <w:hideMark/>
          </w:tcPr>
          <w:p w14:paraId="2C2E6157" w14:textId="77777777" w:rsidR="009D36B0" w:rsidRPr="00B20AE8" w:rsidRDefault="009D36B0" w:rsidP="0039402F">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0A59149C" w14:textId="77777777" w:rsidR="009D36B0" w:rsidRPr="00B20AE8" w:rsidRDefault="009D36B0" w:rsidP="0039402F">
            <w:pPr>
              <w:pStyle w:val="TAC"/>
            </w:pPr>
            <w:r w:rsidRPr="00B20AE8">
              <w:rPr>
                <w:lang w:eastAsia="zh-CN"/>
              </w:rPr>
              <w:t>G- FR1-A1-4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16785B86"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8206DCA" w14:textId="40C95858" w:rsidR="009D36B0" w:rsidRPr="00B20AE8" w:rsidRDefault="009D36B0" w:rsidP="0039402F">
            <w:pPr>
              <w:pStyle w:val="TAC"/>
            </w:pPr>
            <w:r w:rsidRPr="00B20AE8">
              <w:t>Declared minimum EIS + 1.4</w:t>
            </w:r>
          </w:p>
        </w:tc>
      </w:tr>
      <w:tr w:rsidR="009D36B0" w:rsidRPr="00B20AE8" w14:paraId="344229B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36116B54" w14:textId="77777777" w:rsidR="009D36B0" w:rsidRPr="00B20AE8" w:rsidRDefault="009D36B0" w:rsidP="0039402F">
            <w:pPr>
              <w:pStyle w:val="TAC"/>
            </w:pPr>
            <w:r w:rsidRPr="00B20AE8">
              <w:t>20</w:t>
            </w:r>
            <w:r>
              <w:t>, 25, 30</w:t>
            </w:r>
            <w:r w:rsidRPr="00B20AE8">
              <w:t>, 40, 50, 60, 70, 80, 90, 10</w:t>
            </w:r>
          </w:p>
        </w:tc>
        <w:tc>
          <w:tcPr>
            <w:tcW w:w="1656" w:type="dxa"/>
            <w:tcBorders>
              <w:top w:val="single" w:sz="4" w:space="0" w:color="auto"/>
              <w:left w:val="single" w:sz="4" w:space="0" w:color="auto"/>
              <w:bottom w:val="single" w:sz="4" w:space="0" w:color="auto"/>
              <w:right w:val="single" w:sz="4" w:space="0" w:color="auto"/>
            </w:tcBorders>
            <w:hideMark/>
          </w:tcPr>
          <w:p w14:paraId="554F3AF9" w14:textId="77777777" w:rsidR="009D36B0" w:rsidRPr="00B20AE8" w:rsidRDefault="009D36B0" w:rsidP="0039402F">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5B964AE8" w14:textId="77777777" w:rsidR="009D36B0" w:rsidRPr="00B20AE8" w:rsidRDefault="009D36B0" w:rsidP="0039402F">
            <w:pPr>
              <w:pStyle w:val="TAC"/>
            </w:pPr>
            <w:r w:rsidRPr="00B20AE8">
              <w:rPr>
                <w:lang w:eastAsia="zh-CN"/>
              </w:rPr>
              <w:t>G- FR1-A1-5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FC48810"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44FCE0A0" w14:textId="2E7B7945" w:rsidR="009D36B0" w:rsidRPr="00B20AE8" w:rsidRDefault="009D36B0" w:rsidP="0039402F">
            <w:pPr>
              <w:pStyle w:val="TAC"/>
            </w:pPr>
            <w:r w:rsidRPr="00B20AE8">
              <w:t>Declared minimum EIS + 1.4</w:t>
            </w:r>
          </w:p>
        </w:tc>
      </w:tr>
      <w:tr w:rsidR="009D36B0" w:rsidRPr="00B20AE8" w14:paraId="70841F3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9468E1E" w14:textId="77777777" w:rsidR="009D36B0" w:rsidRPr="00B20AE8" w:rsidRDefault="009D36B0" w:rsidP="0039402F">
            <w:pPr>
              <w:pStyle w:val="TAC"/>
            </w:pPr>
            <w:r w:rsidRPr="00B20AE8">
              <w:t>20</w:t>
            </w:r>
            <w:r>
              <w:t>, 25, 30</w:t>
            </w:r>
            <w:r w:rsidRPr="00B20AE8">
              <w:t>, 40, 50, 60, 70, 80, 90, 100</w:t>
            </w:r>
          </w:p>
        </w:tc>
        <w:tc>
          <w:tcPr>
            <w:tcW w:w="1656" w:type="dxa"/>
            <w:tcBorders>
              <w:top w:val="single" w:sz="4" w:space="0" w:color="auto"/>
              <w:left w:val="single" w:sz="4" w:space="0" w:color="auto"/>
              <w:bottom w:val="single" w:sz="4" w:space="0" w:color="auto"/>
              <w:right w:val="single" w:sz="4" w:space="0" w:color="auto"/>
            </w:tcBorders>
            <w:hideMark/>
          </w:tcPr>
          <w:p w14:paraId="52C709C9" w14:textId="77777777" w:rsidR="009D36B0" w:rsidRPr="00B20AE8" w:rsidRDefault="009D36B0" w:rsidP="0039402F">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38CF4BA5" w14:textId="77777777" w:rsidR="009D36B0" w:rsidRPr="00B20AE8" w:rsidRDefault="009D36B0" w:rsidP="0039402F">
            <w:pPr>
              <w:pStyle w:val="TAC"/>
            </w:pPr>
            <w:r w:rsidRPr="00B20AE8">
              <w:rPr>
                <w:lang w:eastAsia="zh-CN"/>
              </w:rPr>
              <w:t>G- FR1-A1-6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395DACD"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5BAF636" w14:textId="65122DA4" w:rsidR="009D36B0" w:rsidRPr="00B20AE8" w:rsidRDefault="009D36B0" w:rsidP="0039402F">
            <w:pPr>
              <w:pStyle w:val="TAC"/>
            </w:pPr>
            <w:r w:rsidRPr="00B20AE8">
              <w:t>Declared minimum EIS + 1.4</w:t>
            </w:r>
          </w:p>
        </w:tc>
      </w:tr>
    </w:tbl>
    <w:p w14:paraId="1ECFF3A5" w14:textId="77777777" w:rsidR="009D36B0" w:rsidRPr="00B20AE8" w:rsidRDefault="009D36B0" w:rsidP="0039402F"/>
    <w:p w14:paraId="37812652" w14:textId="77777777" w:rsidR="006E5C62" w:rsidRPr="00B20AE8" w:rsidRDefault="006E5C62" w:rsidP="006E5C62">
      <w:pPr>
        <w:pStyle w:val="Heading2"/>
      </w:pPr>
      <w:bookmarkStart w:id="4616" w:name="_Toc21123193"/>
      <w:bookmarkStart w:id="4617" w:name="_Toc45907386"/>
      <w:bookmarkStart w:id="4618" w:name="_Toc53181490"/>
      <w:bookmarkStart w:id="4619" w:name="_Toc61117256"/>
      <w:bookmarkStart w:id="4620" w:name="_Toc67081108"/>
      <w:bookmarkStart w:id="4621" w:name="_Toc68770460"/>
      <w:bookmarkStart w:id="4622" w:name="_Toc74755523"/>
      <w:bookmarkStart w:id="4623" w:name="_Toc76506447"/>
      <w:bookmarkStart w:id="4624" w:name="_Toc83113366"/>
      <w:bookmarkStart w:id="4625" w:name="_Toc89876569"/>
      <w:bookmarkStart w:id="4626" w:name="_Toc98711469"/>
      <w:bookmarkStart w:id="4627" w:name="_Toc145097336"/>
      <w:bookmarkStart w:id="4628" w:name="_Toc161848586"/>
      <w:r w:rsidRPr="00B20AE8">
        <w:t>7.3</w:t>
      </w:r>
      <w:r w:rsidRPr="00B20AE8">
        <w:tab/>
        <w:t>OTA Reference sensitivity level</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70A7DBE5" w14:textId="77777777" w:rsidR="006E5C62" w:rsidRPr="00B20AE8" w:rsidRDefault="006E5C62" w:rsidP="006E5C62">
      <w:pPr>
        <w:pStyle w:val="Heading3"/>
        <w:rPr>
          <w:lang w:eastAsia="sv-SE"/>
        </w:rPr>
      </w:pPr>
      <w:bookmarkStart w:id="4629" w:name="_Toc21123194"/>
      <w:bookmarkStart w:id="4630" w:name="_Toc45907387"/>
      <w:bookmarkStart w:id="4631" w:name="_Toc53181491"/>
      <w:bookmarkStart w:id="4632" w:name="_Toc61117257"/>
      <w:bookmarkStart w:id="4633" w:name="_Toc67081109"/>
      <w:bookmarkStart w:id="4634" w:name="_Toc68770461"/>
      <w:bookmarkStart w:id="4635" w:name="_Toc74755524"/>
      <w:bookmarkStart w:id="4636" w:name="_Toc76506448"/>
      <w:bookmarkStart w:id="4637" w:name="_Toc83113367"/>
      <w:bookmarkStart w:id="4638" w:name="_Toc89876570"/>
      <w:bookmarkStart w:id="4639" w:name="_Toc98711470"/>
      <w:bookmarkStart w:id="4640" w:name="_Toc145097337"/>
      <w:bookmarkStart w:id="4641" w:name="_Toc161848587"/>
      <w:r w:rsidRPr="00B20AE8">
        <w:rPr>
          <w:lang w:eastAsia="sv-SE"/>
        </w:rPr>
        <w:t>7.3.1</w:t>
      </w:r>
      <w:r w:rsidRPr="00B20AE8">
        <w:rPr>
          <w:lang w:eastAsia="sv-SE"/>
        </w:rPr>
        <w:tab/>
        <w:t>Definition and applicability</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72ABE4A9" w14:textId="77777777" w:rsidR="006E5C62" w:rsidRPr="00B20AE8" w:rsidRDefault="006E5C62" w:rsidP="0039402F">
      <w:r w:rsidRPr="00B20AE8">
        <w:t xml:space="preserve">The OTA REFSENS requirement is intended to ensure the OTA reference sensitivity level for a declared </w:t>
      </w:r>
      <w:r w:rsidRPr="00B20AE8">
        <w:rPr>
          <w:i/>
        </w:rPr>
        <w:t>OTA REFSENS RoAoA</w:t>
      </w:r>
      <w:r w:rsidRPr="00B20AE8">
        <w:t>.</w:t>
      </w:r>
    </w:p>
    <w:p w14:paraId="47702CFE" w14:textId="77777777" w:rsidR="002F746B" w:rsidRPr="00B20AE8" w:rsidRDefault="006E5C62" w:rsidP="0039402F">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14:paraId="357AE105" w14:textId="77777777" w:rsidR="00422688" w:rsidRPr="00B20AE8" w:rsidRDefault="002F746B" w:rsidP="0039402F">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46174100" w14:textId="77777777" w:rsidR="006E5C62" w:rsidRPr="00B20AE8" w:rsidRDefault="006E5C62" w:rsidP="006E5C62">
      <w:pPr>
        <w:pStyle w:val="Heading3"/>
        <w:rPr>
          <w:lang w:eastAsia="sv-SE"/>
        </w:rPr>
      </w:pPr>
      <w:bookmarkStart w:id="4642" w:name="_Toc21123195"/>
      <w:bookmarkStart w:id="4643" w:name="_Toc45907388"/>
      <w:bookmarkStart w:id="4644" w:name="_Toc53181492"/>
      <w:bookmarkStart w:id="4645" w:name="_Toc61117258"/>
      <w:bookmarkStart w:id="4646" w:name="_Toc67081110"/>
      <w:bookmarkStart w:id="4647" w:name="_Toc68770462"/>
      <w:bookmarkStart w:id="4648" w:name="_Toc74755525"/>
      <w:bookmarkStart w:id="4649" w:name="_Toc76506449"/>
      <w:bookmarkStart w:id="4650" w:name="_Toc83113368"/>
      <w:bookmarkStart w:id="4651" w:name="_Toc89876571"/>
      <w:bookmarkStart w:id="4652" w:name="_Toc98711471"/>
      <w:bookmarkStart w:id="4653" w:name="_Toc145097338"/>
      <w:bookmarkStart w:id="4654" w:name="_Toc161848588"/>
      <w:r w:rsidRPr="00B20AE8">
        <w:rPr>
          <w:lang w:eastAsia="sv-SE"/>
        </w:rPr>
        <w:t>7.3.2</w:t>
      </w:r>
      <w:r w:rsidRPr="00B20AE8">
        <w:rPr>
          <w:lang w:eastAsia="sv-SE"/>
        </w:rPr>
        <w:tab/>
        <w:t>Minimum Requirement</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05258215" w14:textId="2E82A520" w:rsidR="000D052B" w:rsidRPr="00B20AE8" w:rsidRDefault="000D052B" w:rsidP="0039402F">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0.3.2.</w:t>
      </w:r>
    </w:p>
    <w:p w14:paraId="0AFC1462" w14:textId="5F9E0616" w:rsidR="006E5C62" w:rsidRPr="00B20AE8" w:rsidRDefault="006E5C62" w:rsidP="0039402F">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0.3.3.</w:t>
      </w:r>
    </w:p>
    <w:p w14:paraId="03A6A249" w14:textId="5B24F67E" w:rsidR="006E5C62" w:rsidRPr="00B20AE8" w:rsidRDefault="006E5C62" w:rsidP="0039402F">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0.3.4.</w:t>
      </w:r>
    </w:p>
    <w:p w14:paraId="2AAC8437" w14:textId="77777777" w:rsidR="006E5C62" w:rsidRPr="00B20AE8" w:rsidRDefault="006E5C62" w:rsidP="006E5C62">
      <w:pPr>
        <w:pStyle w:val="Heading3"/>
        <w:rPr>
          <w:lang w:eastAsia="sv-SE"/>
        </w:rPr>
      </w:pPr>
      <w:bookmarkStart w:id="4655" w:name="_Toc21123196"/>
      <w:bookmarkStart w:id="4656" w:name="_Toc45907389"/>
      <w:bookmarkStart w:id="4657" w:name="_Toc53181493"/>
      <w:bookmarkStart w:id="4658" w:name="_Toc61117259"/>
      <w:bookmarkStart w:id="4659" w:name="_Toc67081111"/>
      <w:bookmarkStart w:id="4660" w:name="_Toc68770463"/>
      <w:bookmarkStart w:id="4661" w:name="_Toc74755526"/>
      <w:bookmarkStart w:id="4662" w:name="_Toc76506450"/>
      <w:bookmarkStart w:id="4663" w:name="_Toc83113369"/>
      <w:bookmarkStart w:id="4664" w:name="_Toc89876572"/>
      <w:bookmarkStart w:id="4665" w:name="_Toc98711472"/>
      <w:bookmarkStart w:id="4666" w:name="_Toc145097339"/>
      <w:bookmarkStart w:id="4667" w:name="_Toc161848589"/>
      <w:r w:rsidRPr="00B20AE8">
        <w:rPr>
          <w:lang w:eastAsia="sv-SE"/>
        </w:rPr>
        <w:t>7.3.3</w:t>
      </w:r>
      <w:r w:rsidRPr="00B20AE8">
        <w:rPr>
          <w:lang w:eastAsia="sv-SE"/>
        </w:rPr>
        <w:tab/>
        <w:t>Test purpose</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37590693" w14:textId="77777777" w:rsidR="006E5C62" w:rsidRPr="00B20AE8" w:rsidRDefault="006E5C62" w:rsidP="0039402F">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14:paraId="6D5E1203" w14:textId="77777777" w:rsidR="006E5C62" w:rsidRPr="00B20AE8" w:rsidRDefault="006E5C62" w:rsidP="006E5C62">
      <w:pPr>
        <w:pStyle w:val="Heading3"/>
        <w:rPr>
          <w:lang w:eastAsia="sv-SE"/>
        </w:rPr>
      </w:pPr>
      <w:bookmarkStart w:id="4668" w:name="_Toc21123197"/>
      <w:bookmarkStart w:id="4669" w:name="_Toc45907390"/>
      <w:bookmarkStart w:id="4670" w:name="_Toc53181494"/>
      <w:bookmarkStart w:id="4671" w:name="_Toc61117260"/>
      <w:bookmarkStart w:id="4672" w:name="_Toc67081112"/>
      <w:bookmarkStart w:id="4673" w:name="_Toc68770464"/>
      <w:bookmarkStart w:id="4674" w:name="_Toc74755527"/>
      <w:bookmarkStart w:id="4675" w:name="_Toc76506451"/>
      <w:bookmarkStart w:id="4676" w:name="_Toc83113370"/>
      <w:bookmarkStart w:id="4677" w:name="_Toc89876573"/>
      <w:bookmarkStart w:id="4678" w:name="_Toc98711473"/>
      <w:bookmarkStart w:id="4679" w:name="_Toc145097340"/>
      <w:bookmarkStart w:id="4680" w:name="_Toc161848590"/>
      <w:r w:rsidRPr="00B20AE8">
        <w:rPr>
          <w:lang w:eastAsia="sv-SE"/>
        </w:rPr>
        <w:t>7.3</w:t>
      </w:r>
      <w:r w:rsidRPr="00B20AE8">
        <w:rPr>
          <w:lang w:eastAsia="zh-CN"/>
        </w:rPr>
        <w:t>.</w:t>
      </w:r>
      <w:r w:rsidRPr="00B20AE8">
        <w:rPr>
          <w:lang w:eastAsia="sv-SE"/>
        </w:rPr>
        <w:t>4</w:t>
      </w:r>
      <w:r w:rsidRPr="00B20AE8">
        <w:rPr>
          <w:lang w:eastAsia="sv-SE"/>
        </w:rPr>
        <w:tab/>
        <w:t>Method of test</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4CE5EA69" w14:textId="77777777" w:rsidR="006E5C62" w:rsidRPr="00B20AE8" w:rsidRDefault="006E5C62" w:rsidP="006E5C62">
      <w:pPr>
        <w:pStyle w:val="Heading4"/>
        <w:rPr>
          <w:lang w:eastAsia="sv-SE"/>
        </w:rPr>
      </w:pPr>
      <w:bookmarkStart w:id="4681" w:name="_Toc21123198"/>
      <w:bookmarkStart w:id="4682" w:name="_Toc45907391"/>
      <w:bookmarkStart w:id="4683" w:name="_Toc53181495"/>
      <w:bookmarkStart w:id="4684" w:name="_Toc61117261"/>
      <w:bookmarkStart w:id="4685" w:name="_Toc67081113"/>
      <w:bookmarkStart w:id="4686" w:name="_Toc68770465"/>
      <w:bookmarkStart w:id="4687" w:name="_Toc74755528"/>
      <w:bookmarkStart w:id="4688" w:name="_Toc76506452"/>
      <w:bookmarkStart w:id="4689" w:name="_Toc83113371"/>
      <w:bookmarkStart w:id="4690" w:name="_Toc89876574"/>
      <w:bookmarkStart w:id="4691" w:name="_Toc98711474"/>
      <w:bookmarkStart w:id="4692" w:name="_Toc145097341"/>
      <w:bookmarkStart w:id="4693" w:name="_Toc161848591"/>
      <w:r w:rsidRPr="00B20AE8">
        <w:rPr>
          <w:lang w:eastAsia="sv-SE"/>
        </w:rPr>
        <w:t>7.3.4.1</w:t>
      </w:r>
      <w:r w:rsidRPr="00B20AE8">
        <w:rPr>
          <w:lang w:eastAsia="sv-SE"/>
        </w:rPr>
        <w:tab/>
        <w:t>Initial conditions</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2B5E9896" w14:textId="77777777" w:rsidR="006E5C62" w:rsidRPr="00B20AE8" w:rsidRDefault="006E5C62" w:rsidP="0039402F">
      <w:pPr>
        <w:rPr>
          <w:lang w:eastAsia="zh-CN"/>
        </w:rPr>
      </w:pPr>
      <w:r w:rsidRPr="00B20AE8">
        <w:rPr>
          <w:lang w:eastAsia="zh-CN"/>
        </w:rPr>
        <w:t>Test environment:</w:t>
      </w:r>
    </w:p>
    <w:p w14:paraId="67106F2F" w14:textId="77777777" w:rsidR="006E5C62" w:rsidRPr="00B20AE8" w:rsidRDefault="006E5C62" w:rsidP="0039402F">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14:paraId="7C863CDB" w14:textId="77777777" w:rsidR="006E5C62" w:rsidRPr="00B20AE8" w:rsidRDefault="006E5C62" w:rsidP="0039402F">
      <w:pPr>
        <w:rPr>
          <w:lang w:eastAsia="zh-CN"/>
        </w:rPr>
      </w:pPr>
      <w:r w:rsidRPr="00B20AE8">
        <w:rPr>
          <w:lang w:eastAsia="zh-CN"/>
        </w:rPr>
        <w:t>RF channels to be tested:</w:t>
      </w:r>
    </w:p>
    <w:p w14:paraId="44D99525" w14:textId="65A08B31" w:rsidR="006E5C62" w:rsidRPr="00B20AE8" w:rsidRDefault="006E5C62" w:rsidP="0039402F">
      <w:pPr>
        <w:pStyle w:val="B1"/>
        <w:rPr>
          <w:lang w:eastAsia="zh-CN"/>
        </w:rPr>
      </w:pPr>
      <w:r w:rsidRPr="00B20AE8">
        <w:rPr>
          <w:lang w:eastAsia="zh-CN"/>
        </w:rPr>
        <w:t>-</w:t>
      </w:r>
      <w:r w:rsidRPr="00B20AE8">
        <w:rPr>
          <w:lang w:eastAsia="zh-CN"/>
        </w:rPr>
        <w:tab/>
        <w:t xml:space="preserve">B, M and T; see </w:t>
      </w:r>
      <w:r w:rsidR="003D3C64">
        <w:rPr>
          <w:lang w:eastAsia="zh-CN"/>
        </w:rPr>
        <w:t>clause </w:t>
      </w:r>
      <w:r w:rsidR="003D3C64" w:rsidRPr="00B20AE8">
        <w:rPr>
          <w:lang w:eastAsia="zh-CN"/>
        </w:rPr>
        <w:t>4</w:t>
      </w:r>
      <w:r w:rsidRPr="00B20AE8">
        <w:rPr>
          <w:lang w:eastAsia="zh-CN"/>
        </w:rPr>
        <w:t>.12.1.</w:t>
      </w:r>
    </w:p>
    <w:p w14:paraId="6A3B8262" w14:textId="77777777" w:rsidR="006E5C62" w:rsidRPr="00B20AE8" w:rsidRDefault="006E5C62" w:rsidP="0039402F">
      <w:pPr>
        <w:rPr>
          <w:lang w:eastAsia="zh-CN"/>
        </w:rPr>
      </w:pPr>
      <w:r w:rsidRPr="00B20AE8">
        <w:rPr>
          <w:lang w:eastAsia="zh-CN"/>
        </w:rPr>
        <w:t>Directions to be tested:</w:t>
      </w:r>
    </w:p>
    <w:p w14:paraId="0805D08F" w14:textId="77777777" w:rsidR="00DD6845" w:rsidRPr="00B20AE8" w:rsidRDefault="00634ACD" w:rsidP="0039402F">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14:paraId="621EA117" w14:textId="77777777" w:rsidR="00DD6845" w:rsidRPr="00B20AE8" w:rsidRDefault="00634ACD" w:rsidP="0039402F">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14:paraId="4C16D076" w14:textId="77777777" w:rsidR="006E5C62" w:rsidRPr="00B20AE8" w:rsidRDefault="006E5C62" w:rsidP="006E5C62">
      <w:pPr>
        <w:pStyle w:val="Heading4"/>
        <w:rPr>
          <w:lang w:eastAsia="sv-SE"/>
        </w:rPr>
      </w:pPr>
      <w:bookmarkStart w:id="4694" w:name="_Toc21123199"/>
      <w:bookmarkStart w:id="4695" w:name="_Toc45907392"/>
      <w:bookmarkStart w:id="4696" w:name="_Toc53181496"/>
      <w:bookmarkStart w:id="4697" w:name="_Toc61117262"/>
      <w:bookmarkStart w:id="4698" w:name="_Toc67081114"/>
      <w:bookmarkStart w:id="4699" w:name="_Toc68770466"/>
      <w:bookmarkStart w:id="4700" w:name="_Toc74755529"/>
      <w:bookmarkStart w:id="4701" w:name="_Toc76506453"/>
      <w:bookmarkStart w:id="4702" w:name="_Toc83113372"/>
      <w:bookmarkStart w:id="4703" w:name="_Toc89876575"/>
      <w:bookmarkStart w:id="4704" w:name="_Toc98711475"/>
      <w:bookmarkStart w:id="4705" w:name="_Toc145097342"/>
      <w:bookmarkStart w:id="4706" w:name="_Toc161848592"/>
      <w:r w:rsidRPr="00B20AE8">
        <w:rPr>
          <w:lang w:eastAsia="sv-SE"/>
        </w:rPr>
        <w:t>7.3.4.2</w:t>
      </w:r>
      <w:r w:rsidRPr="00B20AE8">
        <w:rPr>
          <w:lang w:eastAsia="sv-SE"/>
        </w:rPr>
        <w:tab/>
        <w:t>Procedure</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2248284B"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lang w:val="en-US"/>
        </w:rPr>
        <w:t>a</w:t>
      </w:r>
      <w:r w:rsidRPr="00B20AE8">
        <w:rPr>
          <w:rFonts w:eastAsia="MS Mincho"/>
        </w:rPr>
        <w:t>nnex D1.1</w:t>
      </w:r>
      <w:r w:rsidRPr="00B20AE8">
        <w:t>.</w:t>
      </w:r>
    </w:p>
    <w:p w14:paraId="453E8E87" w14:textId="77777777" w:rsidR="006E5C62"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0BEE9D40" w14:textId="77777777" w:rsidR="006E5C62" w:rsidRPr="00B20AE8" w:rsidRDefault="006E5C62" w:rsidP="0039402F">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5C13494F" w14:textId="77777777" w:rsidR="006E5C62" w:rsidRPr="00B20AE8" w:rsidRDefault="006E5C62" w:rsidP="0039402F">
      <w:pPr>
        <w:pStyle w:val="B1"/>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rPr>
        <w:t xml:space="preserve"> </w:t>
      </w:r>
      <w:r w:rsidRPr="00B20AE8">
        <w:rPr>
          <w:lang w:eastAsia="zh-CN"/>
        </w:rPr>
        <w:t>is</w:t>
      </w:r>
      <w:r w:rsidRPr="00B20AE8">
        <w:rPr>
          <w:rFonts w:eastAsia="MS Mincho" w:hint="eastAsia"/>
        </w:rPr>
        <w:t xml:space="preserve"> </w:t>
      </w:r>
      <w:r w:rsidRPr="00B20AE8">
        <w:rPr>
          <w:lang w:eastAsia="zh-CN"/>
        </w:rPr>
        <w:t>accounted for such that all the power from the test antenna</w:t>
      </w:r>
      <w:r w:rsidRPr="00B20AE8">
        <w:rPr>
          <w:rFonts w:eastAsia="MS Mincho" w:hint="eastAsia"/>
        </w:rPr>
        <w:t xml:space="preserve"> </w:t>
      </w:r>
      <w:r w:rsidRPr="00B20AE8">
        <w:rPr>
          <w:lang w:eastAsia="zh-CN"/>
        </w:rPr>
        <w:t>is captured by the AAS BS under test.</w:t>
      </w:r>
    </w:p>
    <w:p w14:paraId="6AF04A37" w14:textId="77777777" w:rsidR="006E5C62" w:rsidRPr="00B20AE8" w:rsidRDefault="006E5C62" w:rsidP="0039402F">
      <w:pPr>
        <w:pStyle w:val="B1"/>
      </w:pPr>
      <w:r w:rsidRPr="00B20AE8">
        <w:t>5)</w:t>
      </w:r>
      <w:r w:rsidRPr="00B20AE8">
        <w:tab/>
        <w:t>Configure the beam peak direction of the AAS BS according to declared reference beam direction pair for the appropriate beam identifier.</w:t>
      </w:r>
    </w:p>
    <w:p w14:paraId="1F5C1D1D" w14:textId="405E5F41" w:rsidR="006E5C62" w:rsidRPr="00B20AE8" w:rsidRDefault="006E5C62" w:rsidP="0039402F">
      <w:pPr>
        <w:pStyle w:val="B1"/>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2BD5A233" w14:textId="77777777" w:rsidR="006E5C62" w:rsidRPr="00B20AE8" w:rsidRDefault="006E5C62" w:rsidP="0039402F">
      <w:pPr>
        <w:pStyle w:val="B1"/>
        <w:rPr>
          <w:lang w:eastAsia="zh-CN"/>
        </w:rPr>
      </w:pPr>
      <w:r w:rsidRPr="00B20AE8">
        <w:t>7)</w:t>
      </w:r>
      <w:r w:rsidRPr="00B20AE8">
        <w:tab/>
        <w:t>Start the signal generator for the wanted signal to transmit:</w:t>
      </w:r>
    </w:p>
    <w:p w14:paraId="3DBC4F00" w14:textId="6E414A48" w:rsidR="006E5C62" w:rsidRPr="00B20AE8" w:rsidRDefault="006E5C62" w:rsidP="0039402F">
      <w:pPr>
        <w:pStyle w:val="B20"/>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14:paraId="7C2F8FFC" w14:textId="185274C8" w:rsidR="000D052B" w:rsidRPr="00B20AE8" w:rsidRDefault="006E5C62" w:rsidP="0039402F">
      <w:pPr>
        <w:pStyle w:val="B20"/>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w:t>
      </w:r>
      <w:r w:rsidR="000D052B" w:rsidRPr="00B20AE8">
        <w:t>3</w:t>
      </w:r>
      <w:r w:rsidRPr="00B20AE8">
        <w:t xml:space="preserve"> for E-UTRA.</w:t>
      </w:r>
    </w:p>
    <w:p w14:paraId="47B3A058" w14:textId="3C2C2409" w:rsidR="000D052B" w:rsidRPr="00B20AE8" w:rsidRDefault="000D052B" w:rsidP="0039402F">
      <w:pPr>
        <w:pStyle w:val="B20"/>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.3.5.4 for NR.</w:t>
      </w:r>
    </w:p>
    <w:p w14:paraId="511B3C17" w14:textId="11F7C8A0" w:rsidR="006E5C62" w:rsidRPr="00B20AE8" w:rsidRDefault="006E5C62" w:rsidP="0039402F">
      <w:pPr>
        <w:pStyle w:val="B1"/>
      </w:pPr>
      <w:r w:rsidRPr="00B20AE8">
        <w:rPr>
          <w:lang w:eastAsia="zh-CN"/>
        </w:rPr>
        <w:t>8)</w:t>
      </w:r>
      <w:r w:rsidRPr="00B20AE8">
        <w:rPr>
          <w:lang w:eastAsia="zh-CN"/>
        </w:rPr>
        <w:tab/>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Pr="00B20AE8">
        <w:rPr>
          <w:lang w:eastAsia="zh-CN"/>
        </w:rPr>
        <w:t>.3.5.</w:t>
      </w:r>
    </w:p>
    <w:p w14:paraId="1CDD1C51" w14:textId="77777777" w:rsidR="006E5C62" w:rsidRPr="00B20AE8" w:rsidRDefault="006E5C62" w:rsidP="0039402F">
      <w:pPr>
        <w:pStyle w:val="B1"/>
      </w:pPr>
      <w:r w:rsidRPr="00B20AE8">
        <w:rPr>
          <w:lang w:eastAsia="zh-CN"/>
        </w:rPr>
        <w:t>9)</w:t>
      </w:r>
      <w:r w:rsidRPr="00B20AE8">
        <w:rPr>
          <w:lang w:eastAsia="zh-CN"/>
        </w:rPr>
        <w:tab/>
        <w:t>Measure:</w:t>
      </w:r>
    </w:p>
    <w:p w14:paraId="699420B9" w14:textId="58535978" w:rsidR="006E5C62" w:rsidRPr="00B20AE8" w:rsidRDefault="006E5C62" w:rsidP="0039402F">
      <w:pPr>
        <w:pStyle w:val="B20"/>
      </w:pPr>
      <w:r w:rsidRPr="00B20AE8">
        <w:t>-</w:t>
      </w:r>
      <w:r w:rsidRPr="00B20AE8">
        <w:tab/>
        <w:t xml:space="preserve">BER according to annex C in </w:t>
      </w:r>
      <w:r w:rsidR="003D3C64" w:rsidRPr="00B20AE8">
        <w:t>TS</w:t>
      </w:r>
      <w:r w:rsidR="003D3C64">
        <w:t> </w:t>
      </w:r>
      <w:r w:rsidR="003D3C64" w:rsidRPr="00B20AE8">
        <w:t>2</w:t>
      </w:r>
      <w:r w:rsidRPr="00B20AE8">
        <w:t>5.141</w:t>
      </w:r>
      <w:r w:rsidR="003D3C64">
        <w:t> </w:t>
      </w:r>
      <w:r w:rsidR="003D3C64" w:rsidRPr="00B20AE8">
        <w:t>[</w:t>
      </w:r>
      <w:r w:rsidRPr="00B20AE8">
        <w:t>10] for FDD UTRA.</w:t>
      </w:r>
    </w:p>
    <w:p w14:paraId="72B8361E" w14:textId="222AB202" w:rsidR="000D052B" w:rsidRPr="00B20AE8" w:rsidRDefault="006E5C62" w:rsidP="0039402F">
      <w:pPr>
        <w:pStyle w:val="B20"/>
      </w:pPr>
      <w:r w:rsidRPr="00B20AE8">
        <w:t>-</w:t>
      </w:r>
      <w:r w:rsidRPr="00B20AE8">
        <w:tab/>
        <w:t xml:space="preserve">Throughput according to annex E in </w:t>
      </w:r>
      <w:r w:rsidR="003D3C64" w:rsidRPr="00B20AE8">
        <w:t>TS</w:t>
      </w:r>
      <w:r w:rsidR="003D3C64">
        <w:t> </w:t>
      </w:r>
      <w:r w:rsidR="003D3C64" w:rsidRPr="00B20AE8">
        <w:t>3</w:t>
      </w:r>
      <w:r w:rsidRPr="00B20AE8">
        <w:t>6.141</w:t>
      </w:r>
      <w:r w:rsidR="003D3C64">
        <w:t> </w:t>
      </w:r>
      <w:r w:rsidR="003D3C64" w:rsidRPr="00B20AE8">
        <w:t>[</w:t>
      </w:r>
      <w:r w:rsidRPr="00B20AE8">
        <w:t>12] for E-UTRA.</w:t>
      </w:r>
    </w:p>
    <w:p w14:paraId="2000FFBB" w14:textId="3506BB91" w:rsidR="006E5C62" w:rsidRPr="00B20AE8" w:rsidRDefault="000D052B" w:rsidP="0039402F">
      <w:pPr>
        <w:pStyle w:val="B20"/>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615F72E3" w14:textId="77777777" w:rsidR="006E5C62" w:rsidRPr="00B20AE8" w:rsidRDefault="006E5C62" w:rsidP="0039402F">
      <w:pPr>
        <w:pStyle w:val="B1"/>
      </w:pPr>
      <w:r w:rsidRPr="00B20AE8">
        <w:rPr>
          <w:rFonts w:eastAsia="MS Mincho"/>
        </w:rPr>
        <w:t>10)</w:t>
      </w:r>
      <w:r w:rsidRPr="00B20AE8">
        <w:rPr>
          <w:rFonts w:eastAsia="MS Mincho"/>
        </w:rPr>
        <w:tab/>
        <w:t>Repeat</w:t>
      </w:r>
      <w:r w:rsidRPr="00B20AE8">
        <w:rPr>
          <w:rFonts w:eastAsia="MS Mincho" w:hint="eastAsia"/>
        </w:rPr>
        <w:t xml:space="preserve"> step</w:t>
      </w:r>
      <w:r w:rsidRPr="00B20AE8">
        <w:rPr>
          <w:rFonts w:eastAsia="MS Mincho"/>
        </w:rPr>
        <w:t>s</w:t>
      </w:r>
      <w:r w:rsidRPr="00B20AE8">
        <w:rPr>
          <w:rFonts w:eastAsia="MS Mincho" w:hint="eastAsia"/>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14:paraId="25C75305" w14:textId="77777777" w:rsidR="006E5C62" w:rsidRPr="00B20AE8" w:rsidRDefault="006E5C62" w:rsidP="0039402F">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6AC8B783" w14:textId="77777777" w:rsidR="006E5C62" w:rsidRPr="00B20AE8" w:rsidRDefault="006E5C62" w:rsidP="006E5C62">
      <w:pPr>
        <w:pStyle w:val="Heading3"/>
        <w:rPr>
          <w:lang w:eastAsia="sv-SE"/>
        </w:rPr>
      </w:pPr>
      <w:bookmarkStart w:id="4707" w:name="_Toc21123200"/>
      <w:bookmarkStart w:id="4708" w:name="_Toc45907393"/>
      <w:bookmarkStart w:id="4709" w:name="_Toc53181497"/>
      <w:bookmarkStart w:id="4710" w:name="_Toc61117263"/>
      <w:bookmarkStart w:id="4711" w:name="_Toc67081115"/>
      <w:bookmarkStart w:id="4712" w:name="_Toc68770467"/>
      <w:bookmarkStart w:id="4713" w:name="_Toc74755530"/>
      <w:bookmarkStart w:id="4714" w:name="_Toc76506454"/>
      <w:bookmarkStart w:id="4715" w:name="_Toc83113373"/>
      <w:bookmarkStart w:id="4716" w:name="_Toc89876576"/>
      <w:bookmarkStart w:id="4717" w:name="_Toc98711476"/>
      <w:bookmarkStart w:id="4718" w:name="_Toc145097343"/>
      <w:bookmarkStart w:id="4719" w:name="_Toc161848593"/>
      <w:r w:rsidRPr="00B20AE8">
        <w:rPr>
          <w:lang w:eastAsia="sv-SE"/>
        </w:rPr>
        <w:t>7.3</w:t>
      </w:r>
      <w:r w:rsidRPr="00B20AE8">
        <w:rPr>
          <w:lang w:eastAsia="zh-CN"/>
        </w:rPr>
        <w:t>.</w:t>
      </w:r>
      <w:r w:rsidRPr="00B20AE8">
        <w:rPr>
          <w:lang w:eastAsia="sv-SE"/>
        </w:rPr>
        <w:t>5</w:t>
      </w:r>
      <w:r w:rsidRPr="00B20AE8">
        <w:rPr>
          <w:lang w:eastAsia="sv-SE"/>
        </w:rPr>
        <w:tab/>
        <w:t>Test Requirement</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31350E7B" w14:textId="77777777" w:rsidR="006E5C62" w:rsidRPr="00B20AE8" w:rsidRDefault="006E5C62" w:rsidP="00A91E50">
      <w:pPr>
        <w:pStyle w:val="Heading4"/>
      </w:pPr>
      <w:bookmarkStart w:id="4720" w:name="_Toc21123201"/>
      <w:bookmarkStart w:id="4721" w:name="_Toc45907394"/>
      <w:bookmarkStart w:id="4722" w:name="_Toc53181498"/>
      <w:bookmarkStart w:id="4723" w:name="_Toc61117264"/>
      <w:bookmarkStart w:id="4724" w:name="_Toc67081116"/>
      <w:bookmarkStart w:id="4725" w:name="_Toc68770468"/>
      <w:bookmarkStart w:id="4726" w:name="_Toc74755531"/>
      <w:bookmarkStart w:id="4727" w:name="_Toc76506455"/>
      <w:bookmarkStart w:id="4728" w:name="_Toc83113374"/>
      <w:bookmarkStart w:id="4729" w:name="_Toc89876577"/>
      <w:bookmarkStart w:id="4730" w:name="_Toc98711477"/>
      <w:bookmarkStart w:id="4731" w:name="_Toc145097344"/>
      <w:bookmarkStart w:id="4732" w:name="_Toc161848594"/>
      <w:r w:rsidRPr="00B20AE8">
        <w:t>7.3.5.1</w:t>
      </w:r>
      <w:r w:rsidRPr="00B20AE8">
        <w:tab/>
        <w:t>General</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5B79621E" w14:textId="2F81BC64" w:rsidR="006E5C62" w:rsidRPr="00B20AE8" w:rsidRDefault="006E5C62" w:rsidP="0039402F">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w:t>
      </w:r>
      <w:r w:rsidR="003D3C64">
        <w:rPr>
          <w:lang w:eastAsia="zh-CN"/>
        </w:rPr>
        <w:t>clause </w:t>
      </w:r>
      <w:r w:rsidR="003D3C64" w:rsidRPr="00B20AE8">
        <w:rPr>
          <w:lang w:eastAsia="zh-CN"/>
        </w:rPr>
        <w:t>4</w:t>
      </w:r>
      <w:r w:rsidRPr="00B20AE8">
        <w:rPr>
          <w:lang w:eastAsia="zh-CN"/>
        </w:rPr>
        <w:t>.1.2.3.</w:t>
      </w:r>
    </w:p>
    <w:p w14:paraId="5AB60625" w14:textId="77777777" w:rsidR="006E5C62" w:rsidRPr="00B20AE8" w:rsidRDefault="006E5C62" w:rsidP="00A91E50">
      <w:pPr>
        <w:pStyle w:val="Heading4"/>
      </w:pPr>
      <w:bookmarkStart w:id="4733" w:name="_Toc21123202"/>
      <w:bookmarkStart w:id="4734" w:name="_Toc45907395"/>
      <w:bookmarkStart w:id="4735" w:name="_Toc53181499"/>
      <w:bookmarkStart w:id="4736" w:name="_Toc61117265"/>
      <w:bookmarkStart w:id="4737" w:name="_Toc67081117"/>
      <w:bookmarkStart w:id="4738" w:name="_Toc68770469"/>
      <w:bookmarkStart w:id="4739" w:name="_Toc74755532"/>
      <w:bookmarkStart w:id="4740" w:name="_Toc76506456"/>
      <w:bookmarkStart w:id="4741" w:name="_Toc83113375"/>
      <w:bookmarkStart w:id="4742" w:name="_Toc89876578"/>
      <w:bookmarkStart w:id="4743" w:name="_Toc98711478"/>
      <w:bookmarkStart w:id="4744" w:name="_Toc145097345"/>
      <w:bookmarkStart w:id="4745" w:name="_Toc161848595"/>
      <w:r w:rsidRPr="00B20AE8">
        <w:t>7.3.5.2</w:t>
      </w:r>
      <w:r w:rsidRPr="00B20AE8">
        <w:tab/>
        <w:t>UTRA FDD Test Requirements</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14168CD7" w14:textId="4612DDF2" w:rsidR="006E5C62" w:rsidRPr="00B20AE8" w:rsidRDefault="006E5C62" w:rsidP="0039402F">
      <w:r w:rsidRPr="00B20AE8">
        <w:t xml:space="preserve">The BER measurement result in step 9 of </w:t>
      </w:r>
      <w:r w:rsidR="003D3C64">
        <w:t>clause </w:t>
      </w:r>
      <w:r w:rsidR="003D3C64" w:rsidRPr="00B20AE8">
        <w:t>7</w:t>
      </w:r>
      <w:r w:rsidRPr="00B20AE8">
        <w:t>.3.4.2 shall not be greater than the limit specified in table 7.3.5.2-1.</w:t>
      </w:r>
    </w:p>
    <w:p w14:paraId="4025CDF3" w14:textId="77777777" w:rsidR="006E5C62" w:rsidRPr="00B20AE8" w:rsidRDefault="006E5C62" w:rsidP="0039402F">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65"/>
        <w:gridCol w:w="2594"/>
        <w:gridCol w:w="1783"/>
        <w:gridCol w:w="1279"/>
        <w:gridCol w:w="1335"/>
        <w:gridCol w:w="1227"/>
      </w:tblGrid>
      <w:tr w:rsidR="009D36B0" w:rsidRPr="00B20AE8" w14:paraId="05215CFF" w14:textId="77777777" w:rsidTr="009D36B0">
        <w:trPr>
          <w:cantSplit/>
          <w:jc w:val="center"/>
        </w:trPr>
        <w:tc>
          <w:tcPr>
            <w:tcW w:w="1465" w:type="dxa"/>
            <w:tcBorders>
              <w:top w:val="single" w:sz="4" w:space="0" w:color="auto"/>
              <w:left w:val="single" w:sz="4" w:space="0" w:color="auto"/>
              <w:bottom w:val="nil"/>
              <w:right w:val="single" w:sz="4" w:space="0" w:color="auto"/>
            </w:tcBorders>
          </w:tcPr>
          <w:p w14:paraId="5BF5997A" w14:textId="4CC82573" w:rsidR="009D36B0" w:rsidRPr="00B20AE8" w:rsidRDefault="009D36B0" w:rsidP="0039402F">
            <w:pPr>
              <w:pStyle w:val="TAH"/>
            </w:pPr>
            <w:r>
              <w:rPr>
                <w:rFonts w:hint="eastAsia"/>
              </w:rPr>
              <w:t>B</w:t>
            </w:r>
            <w:r>
              <w:t>S Class</w:t>
            </w:r>
          </w:p>
        </w:tc>
        <w:tc>
          <w:tcPr>
            <w:tcW w:w="2594" w:type="dxa"/>
            <w:tcBorders>
              <w:top w:val="single" w:sz="4" w:space="0" w:color="auto"/>
              <w:left w:val="single" w:sz="4" w:space="0" w:color="auto"/>
              <w:bottom w:val="nil"/>
              <w:right w:val="single" w:sz="4" w:space="0" w:color="auto"/>
            </w:tcBorders>
            <w:shd w:val="clear" w:color="auto" w:fill="auto"/>
          </w:tcPr>
          <w:p w14:paraId="055AC5D0" w14:textId="222E0EAC" w:rsidR="009D36B0" w:rsidRPr="00B20AE8" w:rsidRDefault="009D36B0" w:rsidP="0039402F">
            <w:pPr>
              <w:pStyle w:val="TAH"/>
            </w:pPr>
            <w:r w:rsidRPr="00B20AE8">
              <w:t>Reference measurement channel</w:t>
            </w:r>
          </w:p>
        </w:tc>
        <w:tc>
          <w:tcPr>
            <w:tcW w:w="1783" w:type="dxa"/>
            <w:tcBorders>
              <w:top w:val="single" w:sz="4" w:space="0" w:color="auto"/>
              <w:left w:val="single" w:sz="4" w:space="0" w:color="auto"/>
              <w:bottom w:val="nil"/>
              <w:right w:val="single" w:sz="4" w:space="0" w:color="auto"/>
            </w:tcBorders>
            <w:shd w:val="clear" w:color="auto" w:fill="auto"/>
          </w:tcPr>
          <w:p w14:paraId="06636A93" w14:textId="61AC911C" w:rsidR="009D36B0" w:rsidRPr="00B20AE8" w:rsidRDefault="009D36B0" w:rsidP="0039402F">
            <w:pPr>
              <w:pStyle w:val="TAH"/>
            </w:pPr>
            <w:r w:rsidRPr="00B20AE8">
              <w:t>Reference</w:t>
            </w:r>
          </w:p>
        </w:tc>
        <w:tc>
          <w:tcPr>
            <w:tcW w:w="2614" w:type="dxa"/>
            <w:gridSpan w:val="2"/>
            <w:tcBorders>
              <w:left w:val="single" w:sz="4" w:space="0" w:color="auto"/>
              <w:right w:val="single" w:sz="4" w:space="0" w:color="auto"/>
            </w:tcBorders>
          </w:tcPr>
          <w:p w14:paraId="2EFC2ABF" w14:textId="77777777" w:rsidR="009D36B0" w:rsidRPr="00B20AE8" w:rsidRDefault="009D36B0" w:rsidP="0039402F">
            <w:pPr>
              <w:pStyle w:val="TAH"/>
            </w:pPr>
            <w:r w:rsidRPr="00B20AE8">
              <w:t>EIS</w:t>
            </w:r>
            <w:r w:rsidRPr="00B20AE8">
              <w:rPr>
                <w:vertAlign w:val="subscript"/>
              </w:rPr>
              <w:t>REFSENS</w:t>
            </w:r>
            <w:r w:rsidRPr="00B20AE8">
              <w:t xml:space="preserve"> (dBm)</w:t>
            </w:r>
          </w:p>
        </w:tc>
        <w:tc>
          <w:tcPr>
            <w:tcW w:w="1227" w:type="dxa"/>
            <w:tcBorders>
              <w:top w:val="single" w:sz="4" w:space="0" w:color="auto"/>
              <w:left w:val="single" w:sz="4" w:space="0" w:color="auto"/>
              <w:bottom w:val="nil"/>
              <w:right w:val="single" w:sz="4" w:space="0" w:color="auto"/>
            </w:tcBorders>
            <w:shd w:val="clear" w:color="auto" w:fill="auto"/>
          </w:tcPr>
          <w:p w14:paraId="1B00B4B6" w14:textId="77777777" w:rsidR="009D36B0" w:rsidRPr="00B20AE8" w:rsidRDefault="009D36B0" w:rsidP="0039402F">
            <w:pPr>
              <w:pStyle w:val="TAH"/>
            </w:pPr>
            <w:r w:rsidRPr="00B20AE8">
              <w:t>BER</w:t>
            </w:r>
          </w:p>
        </w:tc>
      </w:tr>
      <w:tr w:rsidR="009D36B0" w:rsidRPr="00B20AE8" w14:paraId="32BEFB0F" w14:textId="77777777" w:rsidTr="009D36B0">
        <w:trPr>
          <w:cantSplit/>
          <w:jc w:val="center"/>
        </w:trPr>
        <w:tc>
          <w:tcPr>
            <w:tcW w:w="1465" w:type="dxa"/>
            <w:tcBorders>
              <w:top w:val="nil"/>
              <w:left w:val="single" w:sz="4" w:space="0" w:color="auto"/>
              <w:bottom w:val="single" w:sz="4" w:space="0" w:color="auto"/>
              <w:right w:val="single" w:sz="4" w:space="0" w:color="auto"/>
            </w:tcBorders>
          </w:tcPr>
          <w:p w14:paraId="5445A865" w14:textId="77777777" w:rsidR="009D36B0" w:rsidRPr="00B20AE8" w:rsidRDefault="009D36B0" w:rsidP="0039402F">
            <w:pPr>
              <w:pStyle w:val="TAH"/>
            </w:pPr>
          </w:p>
        </w:tc>
        <w:tc>
          <w:tcPr>
            <w:tcW w:w="2594" w:type="dxa"/>
            <w:tcBorders>
              <w:top w:val="nil"/>
              <w:left w:val="single" w:sz="4" w:space="0" w:color="auto"/>
              <w:bottom w:val="single" w:sz="4" w:space="0" w:color="auto"/>
              <w:right w:val="single" w:sz="4" w:space="0" w:color="auto"/>
            </w:tcBorders>
            <w:shd w:val="clear" w:color="auto" w:fill="auto"/>
          </w:tcPr>
          <w:p w14:paraId="6BF962EC" w14:textId="4D0F0528" w:rsidR="009D36B0" w:rsidRPr="00B20AE8" w:rsidRDefault="009D36B0" w:rsidP="0039402F">
            <w:pPr>
              <w:pStyle w:val="TAH"/>
            </w:pPr>
          </w:p>
        </w:tc>
        <w:tc>
          <w:tcPr>
            <w:tcW w:w="1783" w:type="dxa"/>
            <w:tcBorders>
              <w:top w:val="nil"/>
              <w:left w:val="single" w:sz="4" w:space="0" w:color="auto"/>
              <w:bottom w:val="single" w:sz="4" w:space="0" w:color="auto"/>
              <w:right w:val="single" w:sz="4" w:space="0" w:color="auto"/>
            </w:tcBorders>
            <w:shd w:val="clear" w:color="auto" w:fill="auto"/>
          </w:tcPr>
          <w:p w14:paraId="5954F217" w14:textId="3447C706" w:rsidR="009D36B0" w:rsidRPr="00B20AE8" w:rsidRDefault="009D36B0" w:rsidP="0039402F">
            <w:pPr>
              <w:pStyle w:val="TAH"/>
            </w:pPr>
            <w:r w:rsidRPr="00B20AE8">
              <w:t>measurement channel</w:t>
            </w:r>
            <w:r w:rsidRPr="00B20AE8">
              <w:rPr>
                <w:rFonts w:cs="v4.2.0"/>
              </w:rPr>
              <w:t xml:space="preserve"> data rate</w:t>
            </w:r>
          </w:p>
        </w:tc>
        <w:tc>
          <w:tcPr>
            <w:tcW w:w="1279" w:type="dxa"/>
            <w:tcBorders>
              <w:left w:val="single" w:sz="4" w:space="0" w:color="auto"/>
            </w:tcBorders>
          </w:tcPr>
          <w:p w14:paraId="2AD84E06" w14:textId="77777777" w:rsidR="009D36B0" w:rsidRPr="00B20AE8" w:rsidRDefault="009D36B0" w:rsidP="0039402F">
            <w:pPr>
              <w:pStyle w:val="TAH"/>
            </w:pPr>
            <w:r w:rsidRPr="00B20AE8">
              <w:t>f ≤ 3.0 GHz</w:t>
            </w:r>
          </w:p>
        </w:tc>
        <w:tc>
          <w:tcPr>
            <w:tcW w:w="1335" w:type="dxa"/>
            <w:tcBorders>
              <w:right w:val="single" w:sz="4" w:space="0" w:color="auto"/>
            </w:tcBorders>
          </w:tcPr>
          <w:p w14:paraId="473604B6" w14:textId="77777777" w:rsidR="009D36B0" w:rsidRPr="00B20AE8" w:rsidRDefault="009D36B0" w:rsidP="0039402F">
            <w:pPr>
              <w:pStyle w:val="TAH"/>
            </w:pPr>
            <w:r w:rsidRPr="00B20AE8">
              <w:t>3.0 GHz &lt; f ≤ 4.2 GHz</w:t>
            </w:r>
          </w:p>
        </w:tc>
        <w:tc>
          <w:tcPr>
            <w:tcW w:w="1227" w:type="dxa"/>
            <w:tcBorders>
              <w:top w:val="nil"/>
              <w:left w:val="single" w:sz="4" w:space="0" w:color="auto"/>
              <w:bottom w:val="single" w:sz="4" w:space="0" w:color="auto"/>
              <w:right w:val="single" w:sz="4" w:space="0" w:color="auto"/>
            </w:tcBorders>
            <w:shd w:val="clear" w:color="auto" w:fill="auto"/>
          </w:tcPr>
          <w:p w14:paraId="7E5F8D5C" w14:textId="77777777" w:rsidR="009D36B0" w:rsidRPr="00B20AE8" w:rsidRDefault="009D36B0" w:rsidP="0039402F">
            <w:pPr>
              <w:pStyle w:val="TAH"/>
            </w:pPr>
          </w:p>
        </w:tc>
      </w:tr>
      <w:tr w:rsidR="009D36B0" w:rsidRPr="00B20AE8" w14:paraId="31590029" w14:textId="77777777" w:rsidTr="009D36B0">
        <w:trPr>
          <w:cantSplit/>
          <w:jc w:val="center"/>
        </w:trPr>
        <w:tc>
          <w:tcPr>
            <w:tcW w:w="1465" w:type="dxa"/>
            <w:tcBorders>
              <w:top w:val="single" w:sz="4" w:space="0" w:color="auto"/>
              <w:bottom w:val="single" w:sz="4" w:space="0" w:color="auto"/>
            </w:tcBorders>
          </w:tcPr>
          <w:p w14:paraId="618DDE75" w14:textId="6A812625" w:rsidR="009D36B0" w:rsidRPr="00B20AE8" w:rsidRDefault="009D36B0" w:rsidP="0039402F">
            <w:pPr>
              <w:pStyle w:val="TAL"/>
            </w:pPr>
            <w:r w:rsidRPr="00EF2F0E">
              <w:t>Wide Area BS</w:t>
            </w:r>
          </w:p>
        </w:tc>
        <w:tc>
          <w:tcPr>
            <w:tcW w:w="2594" w:type="dxa"/>
            <w:tcBorders>
              <w:top w:val="single" w:sz="4" w:space="0" w:color="auto"/>
              <w:bottom w:val="single" w:sz="4" w:space="0" w:color="auto"/>
            </w:tcBorders>
          </w:tcPr>
          <w:p w14:paraId="63B23302" w14:textId="4A48AFD2" w:rsidR="009D36B0" w:rsidRPr="00B20AE8" w:rsidRDefault="009D36B0" w:rsidP="0039402F">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65BB548" w14:textId="77777777" w:rsidR="009D36B0" w:rsidRPr="00B20AE8" w:rsidRDefault="009D36B0" w:rsidP="0039402F">
            <w:pPr>
              <w:pStyle w:val="TAC"/>
            </w:pPr>
            <w:r w:rsidRPr="00B20AE8">
              <w:t>12.2 kbps</w:t>
            </w:r>
          </w:p>
        </w:tc>
        <w:tc>
          <w:tcPr>
            <w:tcW w:w="1279" w:type="dxa"/>
          </w:tcPr>
          <w:p w14:paraId="47467807" w14:textId="77777777" w:rsidR="009D36B0" w:rsidRPr="00B20AE8" w:rsidRDefault="009D36B0" w:rsidP="0039402F">
            <w:pPr>
              <w:pStyle w:val="TAC"/>
            </w:pPr>
            <w:r w:rsidRPr="00B20AE8">
              <w:rPr>
                <w:rFonts w:cs="v5.0.0"/>
              </w:rPr>
              <w:t>-119.7</w:t>
            </w:r>
            <w:r w:rsidRPr="00B20AE8">
              <w:t xml:space="preserve"> - Δ</w:t>
            </w:r>
            <w:r w:rsidRPr="00B20AE8">
              <w:rPr>
                <w:vertAlign w:val="subscript"/>
              </w:rPr>
              <w:t>OTAREFSENS</w:t>
            </w:r>
          </w:p>
        </w:tc>
        <w:tc>
          <w:tcPr>
            <w:tcW w:w="1335" w:type="dxa"/>
          </w:tcPr>
          <w:p w14:paraId="75777B75" w14:textId="77777777" w:rsidR="009D36B0" w:rsidRPr="00B20AE8" w:rsidRDefault="009D36B0" w:rsidP="0039402F">
            <w:pPr>
              <w:pStyle w:val="TAC"/>
            </w:pPr>
            <w:r w:rsidRPr="00B20AE8">
              <w:rPr>
                <w:rFonts w:cs="v5.0.0"/>
              </w:rPr>
              <w:t>-119.6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03C82C52" w14:textId="77777777" w:rsidR="009D36B0" w:rsidRPr="00B20AE8" w:rsidRDefault="009D36B0" w:rsidP="0039402F">
            <w:pPr>
              <w:pStyle w:val="TAC"/>
            </w:pPr>
            <w:r w:rsidRPr="00B20AE8">
              <w:t>BER shall not exceed 0.001</w:t>
            </w:r>
          </w:p>
        </w:tc>
      </w:tr>
      <w:tr w:rsidR="009D36B0" w:rsidRPr="00B20AE8" w14:paraId="30DFFEBC" w14:textId="77777777" w:rsidTr="009D36B0">
        <w:trPr>
          <w:cantSplit/>
          <w:jc w:val="center"/>
        </w:trPr>
        <w:tc>
          <w:tcPr>
            <w:tcW w:w="1465" w:type="dxa"/>
            <w:tcBorders>
              <w:top w:val="single" w:sz="4" w:space="0" w:color="auto"/>
              <w:bottom w:val="single" w:sz="4" w:space="0" w:color="auto"/>
            </w:tcBorders>
          </w:tcPr>
          <w:p w14:paraId="5B11C5DF" w14:textId="77A15C43" w:rsidR="009D36B0" w:rsidRPr="00B20AE8" w:rsidRDefault="009D36B0" w:rsidP="0039402F">
            <w:pPr>
              <w:pStyle w:val="TAL"/>
            </w:pPr>
            <w:r w:rsidRPr="00EF2F0E">
              <w:t>Medium Range BS</w:t>
            </w:r>
          </w:p>
        </w:tc>
        <w:tc>
          <w:tcPr>
            <w:tcW w:w="2594" w:type="dxa"/>
            <w:tcBorders>
              <w:top w:val="single" w:sz="4" w:space="0" w:color="auto"/>
              <w:bottom w:val="single" w:sz="4" w:space="0" w:color="auto"/>
            </w:tcBorders>
          </w:tcPr>
          <w:p w14:paraId="58D39AA5" w14:textId="599F9B32" w:rsidR="009D36B0" w:rsidRPr="00B20AE8" w:rsidRDefault="009D36B0" w:rsidP="0039402F">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8E0810F" w14:textId="1C7619AE" w:rsidR="009D36B0" w:rsidRPr="00B20AE8" w:rsidRDefault="009D36B0" w:rsidP="0039402F">
            <w:pPr>
              <w:pStyle w:val="TAC"/>
            </w:pPr>
            <w:r w:rsidRPr="00B20AE8">
              <w:t>12.2 kbps</w:t>
            </w:r>
          </w:p>
        </w:tc>
        <w:tc>
          <w:tcPr>
            <w:tcW w:w="1279" w:type="dxa"/>
          </w:tcPr>
          <w:p w14:paraId="67C40379" w14:textId="79C3EFC4" w:rsidR="009D36B0" w:rsidRPr="00B20AE8" w:rsidRDefault="009D36B0" w:rsidP="0039402F">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35" w:type="dxa"/>
          </w:tcPr>
          <w:p w14:paraId="65C62FCB" w14:textId="6CD21DF3" w:rsidR="009D36B0" w:rsidRPr="00B20AE8" w:rsidRDefault="009D36B0" w:rsidP="0039402F">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7F245BBB" w14:textId="53D3D4E8" w:rsidR="009D36B0" w:rsidRPr="00B20AE8" w:rsidRDefault="009D36B0" w:rsidP="0039402F">
            <w:pPr>
              <w:pStyle w:val="TAC"/>
            </w:pPr>
            <w:r w:rsidRPr="00B20AE8">
              <w:t>BER shall not exceed 0.001</w:t>
            </w:r>
          </w:p>
        </w:tc>
      </w:tr>
      <w:tr w:rsidR="009D36B0" w:rsidRPr="00B20AE8" w14:paraId="164AFC19" w14:textId="77777777" w:rsidTr="009D36B0">
        <w:trPr>
          <w:cantSplit/>
          <w:jc w:val="center"/>
        </w:trPr>
        <w:tc>
          <w:tcPr>
            <w:tcW w:w="1465" w:type="dxa"/>
            <w:tcBorders>
              <w:top w:val="single" w:sz="4" w:space="0" w:color="auto"/>
            </w:tcBorders>
          </w:tcPr>
          <w:p w14:paraId="3769A98B" w14:textId="045D7C17" w:rsidR="009D36B0" w:rsidRPr="00B20AE8" w:rsidRDefault="009D36B0" w:rsidP="0039402F">
            <w:pPr>
              <w:pStyle w:val="TAL"/>
            </w:pPr>
            <w:r>
              <w:t>Local</w:t>
            </w:r>
            <w:r w:rsidRPr="00EF2F0E">
              <w:t xml:space="preserve"> Area BS</w:t>
            </w:r>
          </w:p>
        </w:tc>
        <w:tc>
          <w:tcPr>
            <w:tcW w:w="2594" w:type="dxa"/>
            <w:tcBorders>
              <w:top w:val="single" w:sz="4" w:space="0" w:color="auto"/>
            </w:tcBorders>
          </w:tcPr>
          <w:p w14:paraId="7F6444FE" w14:textId="68A25A28" w:rsidR="009D36B0" w:rsidRPr="00B20AE8" w:rsidRDefault="009D36B0" w:rsidP="0039402F">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tcBorders>
          </w:tcPr>
          <w:p w14:paraId="44B7C66D" w14:textId="718FA3ED" w:rsidR="009D36B0" w:rsidRPr="00B20AE8" w:rsidRDefault="009D36B0" w:rsidP="0039402F">
            <w:pPr>
              <w:pStyle w:val="TAC"/>
            </w:pPr>
            <w:r w:rsidRPr="00B20AE8">
              <w:t>12.2 kbps</w:t>
            </w:r>
          </w:p>
        </w:tc>
        <w:tc>
          <w:tcPr>
            <w:tcW w:w="1279" w:type="dxa"/>
          </w:tcPr>
          <w:p w14:paraId="59440AB4" w14:textId="2E90AC2B" w:rsidR="009D36B0" w:rsidRPr="00B20AE8" w:rsidRDefault="009D36B0" w:rsidP="0039402F">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35" w:type="dxa"/>
          </w:tcPr>
          <w:p w14:paraId="225B83B1" w14:textId="7F29B061" w:rsidR="009D36B0" w:rsidRPr="00B20AE8" w:rsidRDefault="009D36B0" w:rsidP="0039402F">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27" w:type="dxa"/>
            <w:tcBorders>
              <w:top w:val="single" w:sz="4" w:space="0" w:color="auto"/>
            </w:tcBorders>
          </w:tcPr>
          <w:p w14:paraId="2BD7F126" w14:textId="7D60735E" w:rsidR="009D36B0" w:rsidRPr="00B20AE8" w:rsidRDefault="009D36B0" w:rsidP="0039402F">
            <w:pPr>
              <w:pStyle w:val="TAC"/>
            </w:pPr>
            <w:r w:rsidRPr="00B20AE8">
              <w:t>BER shall not exceed 0.001</w:t>
            </w:r>
          </w:p>
        </w:tc>
      </w:tr>
    </w:tbl>
    <w:p w14:paraId="3E67EB7A" w14:textId="77777777" w:rsidR="006E5C62" w:rsidRPr="00B20AE8" w:rsidRDefault="006E5C62" w:rsidP="0039402F"/>
    <w:p w14:paraId="33C18535" w14:textId="77777777" w:rsidR="006E5C62" w:rsidRPr="00B20AE8" w:rsidRDefault="006E5C62" w:rsidP="00A91E50">
      <w:pPr>
        <w:pStyle w:val="Heading4"/>
      </w:pPr>
      <w:bookmarkStart w:id="4746" w:name="_Toc21123203"/>
      <w:bookmarkStart w:id="4747" w:name="_Toc45907396"/>
      <w:bookmarkStart w:id="4748" w:name="_Toc53181500"/>
      <w:bookmarkStart w:id="4749" w:name="_Toc61117266"/>
      <w:bookmarkStart w:id="4750" w:name="_Toc67081118"/>
      <w:bookmarkStart w:id="4751" w:name="_Toc68770470"/>
      <w:bookmarkStart w:id="4752" w:name="_Toc74755533"/>
      <w:bookmarkStart w:id="4753" w:name="_Toc76506457"/>
      <w:bookmarkStart w:id="4754" w:name="_Toc83113376"/>
      <w:bookmarkStart w:id="4755" w:name="_Toc89876579"/>
      <w:bookmarkStart w:id="4756" w:name="_Toc98711479"/>
      <w:bookmarkStart w:id="4757" w:name="_Toc145097346"/>
      <w:bookmarkStart w:id="4758" w:name="_Toc161848596"/>
      <w:r w:rsidRPr="00B20AE8">
        <w:t>7.3.5.3</w:t>
      </w:r>
      <w:r w:rsidRPr="00B20AE8">
        <w:tab/>
        <w:t>E-UTRA Test Requirements</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22200C96" w14:textId="0CA0F6F5" w:rsidR="006E5C62" w:rsidRPr="00B20AE8" w:rsidRDefault="006E5C62" w:rsidP="0039402F">
      <w:r w:rsidRPr="00B20AE8">
        <w:t xml:space="preserve">For </w:t>
      </w:r>
      <w:r w:rsidRPr="00B20AE8">
        <w:rPr>
          <w:rFonts w:hint="eastAsia"/>
          <w:lang w:eastAsia="zh-CN"/>
        </w:rPr>
        <w:t>each</w:t>
      </w:r>
      <w:r w:rsidRPr="00B20AE8">
        <w:t xml:space="preserve"> measured E-UTRA carrier, the throughput measured in step 9 of </w:t>
      </w:r>
      <w:r w:rsidR="003D3C64">
        <w:t>clause </w:t>
      </w:r>
      <w:r w:rsidR="003D3C64" w:rsidRPr="00B20AE8">
        <w:t>7</w:t>
      </w:r>
      <w:r w:rsidRPr="00B20AE8">
        <w:t xml:space="preserve">.3.4.2 shall be ≥ 95 % of the maximum throughput of the reference measurement channel as specified in </w:t>
      </w:r>
      <w:r w:rsidR="003D3C64" w:rsidRPr="00B20AE8">
        <w:t>TS</w:t>
      </w:r>
      <w:r w:rsidR="003D3C64">
        <w:t> </w:t>
      </w:r>
      <w:r w:rsidR="003D3C64" w:rsidRPr="00B20AE8">
        <w:t>3</w:t>
      </w:r>
      <w:r w:rsidRPr="00B20AE8">
        <w:t>6.141</w:t>
      </w:r>
      <w:r w:rsidR="003D3C64">
        <w:t> </w:t>
      </w:r>
      <w:r w:rsidR="003D3C64" w:rsidRPr="00B20AE8">
        <w:t>[</w:t>
      </w:r>
      <w:r w:rsidRPr="00B20AE8">
        <w:t>12] annex A.1</w:t>
      </w:r>
      <w:r w:rsidRPr="00B20AE8" w:rsidDel="00B462E4">
        <w:t xml:space="preserve"> </w:t>
      </w:r>
      <w:r w:rsidRPr="00B20AE8">
        <w:t>with parameters specified in table 7.3.5.3-1</w:t>
      </w:r>
      <w:r w:rsidRPr="00B20AE8">
        <w:rPr>
          <w:lang w:eastAsia="zh-CN"/>
        </w:rPr>
        <w:t>.</w:t>
      </w:r>
    </w:p>
    <w:p w14:paraId="3641A9B8" w14:textId="77777777" w:rsidR="009D36B0" w:rsidRPr="00B20AE8" w:rsidRDefault="006E5C62" w:rsidP="0039402F">
      <w:pPr>
        <w:pStyle w:val="TH"/>
      </w:pPr>
      <w:r w:rsidRPr="00B20AE8">
        <w:t>Table 7.3.5.3-1:</w:t>
      </w:r>
      <w:r w:rsidRPr="00B20AE8">
        <w:rPr>
          <w:lang w:eastAsia="zh-CN"/>
        </w:rPr>
        <w:t xml:space="preserve"> </w:t>
      </w:r>
      <w:r w:rsidR="009D36B0" w:rsidRPr="00EF2F0E">
        <w:t>E-UTRA Wide area AAS BS</w:t>
      </w:r>
      <w:r w:rsidR="009D36B0" w:rsidRPr="00B20AE8">
        <w:rPr>
          <w:lang w:eastAsia="zh-CN"/>
        </w:rPr>
        <w:t xml:space="preserve"> EIS</w:t>
      </w:r>
      <w:r w:rsidR="009D36B0" w:rsidRPr="00B20AE8">
        <w:rPr>
          <w:vertAlign w:val="subscript"/>
        </w:rPr>
        <w:t>REFSENS</w:t>
      </w:r>
      <w:r w:rsidR="009D36B0"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2F577D97" w14:textId="77777777" w:rsidTr="009D36B0">
        <w:trPr>
          <w:cantSplit/>
          <w:jc w:val="center"/>
        </w:trPr>
        <w:tc>
          <w:tcPr>
            <w:tcW w:w="2322" w:type="dxa"/>
            <w:tcBorders>
              <w:bottom w:val="nil"/>
            </w:tcBorders>
            <w:shd w:val="clear" w:color="auto" w:fill="auto"/>
          </w:tcPr>
          <w:p w14:paraId="18C0B45A" w14:textId="77777777" w:rsidR="003D3C64" w:rsidRPr="00B20AE8" w:rsidRDefault="003D3C64" w:rsidP="0039402F">
            <w:pPr>
              <w:pStyle w:val="TAH"/>
              <w:rPr>
                <w:lang w:val="sv-FI"/>
              </w:rPr>
            </w:pPr>
            <w:r w:rsidRPr="00B20AE8">
              <w:rPr>
                <w:lang w:val="sv-FI"/>
              </w:rPr>
              <w:t>E-UTRA channel bandwidth (MHz)</w:t>
            </w:r>
          </w:p>
        </w:tc>
        <w:tc>
          <w:tcPr>
            <w:tcW w:w="3032" w:type="dxa"/>
            <w:tcBorders>
              <w:bottom w:val="nil"/>
            </w:tcBorders>
            <w:shd w:val="clear" w:color="auto" w:fill="auto"/>
          </w:tcPr>
          <w:p w14:paraId="33D3AE19" w14:textId="77777777" w:rsidR="003D3C64" w:rsidRPr="00B20AE8" w:rsidRDefault="003D3C64" w:rsidP="0039402F">
            <w:pPr>
              <w:pStyle w:val="TAH"/>
            </w:pPr>
            <w:r w:rsidRPr="00B20AE8">
              <w:t>Reference measurement channel</w:t>
            </w:r>
          </w:p>
        </w:tc>
        <w:tc>
          <w:tcPr>
            <w:tcW w:w="4503" w:type="dxa"/>
            <w:gridSpan w:val="2"/>
            <w:shd w:val="clear" w:color="auto" w:fill="auto"/>
          </w:tcPr>
          <w:p w14:paraId="5ACAC0E8" w14:textId="77777777" w:rsidR="003D3C64" w:rsidRPr="00B20AE8" w:rsidRDefault="003D3C64" w:rsidP="0039402F">
            <w:pPr>
              <w:pStyle w:val="TAH"/>
            </w:pPr>
            <w:r w:rsidRPr="00B20AE8">
              <w:t>EIS</w:t>
            </w:r>
            <w:r w:rsidRPr="00B20AE8">
              <w:rPr>
                <w:vertAlign w:val="subscript"/>
              </w:rPr>
              <w:t>REFSENS</w:t>
            </w:r>
            <w:r w:rsidRPr="00B20AE8">
              <w:t xml:space="preserve"> (dBm)</w:t>
            </w:r>
          </w:p>
        </w:tc>
      </w:tr>
      <w:tr w:rsidR="003D3C64" w:rsidRPr="00B20AE8" w14:paraId="7A34A07B" w14:textId="77777777" w:rsidTr="009D36B0">
        <w:trPr>
          <w:cantSplit/>
          <w:jc w:val="center"/>
        </w:trPr>
        <w:tc>
          <w:tcPr>
            <w:tcW w:w="2322" w:type="dxa"/>
            <w:tcBorders>
              <w:top w:val="nil"/>
            </w:tcBorders>
            <w:shd w:val="clear" w:color="auto" w:fill="auto"/>
          </w:tcPr>
          <w:p w14:paraId="4A79E69E" w14:textId="77777777" w:rsidR="003D3C64" w:rsidRPr="00B20AE8" w:rsidRDefault="003D3C64" w:rsidP="0039402F">
            <w:pPr>
              <w:pStyle w:val="TAH"/>
            </w:pPr>
          </w:p>
        </w:tc>
        <w:tc>
          <w:tcPr>
            <w:tcW w:w="3032" w:type="dxa"/>
            <w:tcBorders>
              <w:top w:val="nil"/>
            </w:tcBorders>
            <w:shd w:val="clear" w:color="auto" w:fill="auto"/>
          </w:tcPr>
          <w:p w14:paraId="4191104B" w14:textId="77777777" w:rsidR="003D3C64" w:rsidRPr="00B20AE8" w:rsidRDefault="003D3C64" w:rsidP="0039402F">
            <w:pPr>
              <w:pStyle w:val="TAH"/>
            </w:pPr>
          </w:p>
        </w:tc>
        <w:tc>
          <w:tcPr>
            <w:tcW w:w="2400" w:type="dxa"/>
            <w:shd w:val="clear" w:color="auto" w:fill="auto"/>
          </w:tcPr>
          <w:p w14:paraId="752ADF5D" w14:textId="77777777" w:rsidR="003D3C64" w:rsidRPr="00B20AE8" w:rsidRDefault="003D3C64" w:rsidP="0039402F">
            <w:pPr>
              <w:pStyle w:val="TAH"/>
            </w:pPr>
            <w:r w:rsidRPr="00B20AE8">
              <w:t>f ≤ 3.0 GHz</w:t>
            </w:r>
          </w:p>
        </w:tc>
        <w:tc>
          <w:tcPr>
            <w:tcW w:w="2103" w:type="dxa"/>
            <w:shd w:val="clear" w:color="auto" w:fill="auto"/>
          </w:tcPr>
          <w:p w14:paraId="08C7F5FD" w14:textId="77777777" w:rsidR="003D3C64" w:rsidRPr="00B20AE8" w:rsidRDefault="003D3C64" w:rsidP="0039402F">
            <w:pPr>
              <w:pStyle w:val="TAH"/>
            </w:pPr>
            <w:r w:rsidRPr="00B20AE8">
              <w:t>3.0 GHz &lt; f ≤ 4.2 GHz</w:t>
            </w:r>
          </w:p>
        </w:tc>
      </w:tr>
      <w:tr w:rsidR="004F339F" w:rsidRPr="00B20AE8" w14:paraId="7025282F" w14:textId="77777777" w:rsidTr="009D36B0">
        <w:trPr>
          <w:cantSplit/>
          <w:jc w:val="center"/>
        </w:trPr>
        <w:tc>
          <w:tcPr>
            <w:tcW w:w="2322" w:type="dxa"/>
            <w:shd w:val="clear" w:color="auto" w:fill="auto"/>
          </w:tcPr>
          <w:p w14:paraId="4FFD8A04" w14:textId="77777777" w:rsidR="006E5C62" w:rsidRPr="00B20AE8" w:rsidRDefault="006E5C62" w:rsidP="0039402F">
            <w:pPr>
              <w:pStyle w:val="TAC"/>
            </w:pPr>
            <w:r w:rsidRPr="00B20AE8">
              <w:t>1.4</w:t>
            </w:r>
          </w:p>
        </w:tc>
        <w:tc>
          <w:tcPr>
            <w:tcW w:w="3032" w:type="dxa"/>
            <w:shd w:val="clear" w:color="auto" w:fill="auto"/>
          </w:tcPr>
          <w:p w14:paraId="4CA494B1" w14:textId="246A58BF" w:rsidR="006E5C62" w:rsidRPr="00B20AE8" w:rsidRDefault="006E5C62" w:rsidP="0039402F">
            <w:pPr>
              <w:pStyle w:val="TAC"/>
            </w:pPr>
            <w:r w:rsidRPr="00B20AE8">
              <w:t>FRC A1-1 in annex A.1</w:t>
            </w:r>
            <w:r w:rsidR="003D3C64">
              <w:t> </w:t>
            </w:r>
            <w:r w:rsidR="003D3C64" w:rsidRPr="00B20AE8">
              <w:t>[</w:t>
            </w:r>
            <w:r w:rsidRPr="00B20AE8">
              <w:t>12]</w:t>
            </w:r>
          </w:p>
        </w:tc>
        <w:tc>
          <w:tcPr>
            <w:tcW w:w="2400" w:type="dxa"/>
            <w:shd w:val="clear" w:color="auto" w:fill="auto"/>
          </w:tcPr>
          <w:p w14:paraId="60E930F3" w14:textId="77777777" w:rsidR="006E5C62" w:rsidRPr="00B20AE8" w:rsidRDefault="006E5C62" w:rsidP="0039402F">
            <w:pPr>
              <w:pStyle w:val="TAC"/>
            </w:pPr>
            <w:r w:rsidRPr="00B20AE8">
              <w:rPr>
                <w:rFonts w:cs="v5.0.0"/>
              </w:rPr>
              <w:t>-105.5</w:t>
            </w:r>
            <w:r w:rsidRPr="00B20AE8">
              <w:t xml:space="preserve"> - Δ</w:t>
            </w:r>
            <w:r w:rsidRPr="00B20AE8">
              <w:rPr>
                <w:vertAlign w:val="subscript"/>
              </w:rPr>
              <w:t>OTAREFSENS</w:t>
            </w:r>
          </w:p>
          <w:p w14:paraId="6D07D4A2" w14:textId="77777777" w:rsidR="006E5C62" w:rsidRPr="00B20AE8" w:rsidRDefault="006E5C62" w:rsidP="0039402F">
            <w:pPr>
              <w:pStyle w:val="TAC"/>
            </w:pPr>
          </w:p>
        </w:tc>
        <w:tc>
          <w:tcPr>
            <w:tcW w:w="2103" w:type="dxa"/>
            <w:shd w:val="clear" w:color="auto" w:fill="auto"/>
          </w:tcPr>
          <w:p w14:paraId="60753C71" w14:textId="77777777" w:rsidR="006E5C62" w:rsidRPr="00B20AE8" w:rsidRDefault="006E5C62" w:rsidP="0039402F">
            <w:pPr>
              <w:pStyle w:val="TAC"/>
            </w:pPr>
            <w:r w:rsidRPr="00B20AE8">
              <w:rPr>
                <w:rFonts w:cs="v5.0.0"/>
              </w:rPr>
              <w:t>-105.4</w:t>
            </w:r>
            <w:r w:rsidRPr="00B20AE8">
              <w:t xml:space="preserve"> - Δ</w:t>
            </w:r>
            <w:r w:rsidRPr="00B20AE8">
              <w:rPr>
                <w:vertAlign w:val="subscript"/>
              </w:rPr>
              <w:t>OTAREFSENS</w:t>
            </w:r>
          </w:p>
          <w:p w14:paraId="0C9CA2FB" w14:textId="77777777" w:rsidR="006E5C62" w:rsidRPr="00B20AE8" w:rsidRDefault="006E5C62" w:rsidP="0039402F">
            <w:pPr>
              <w:pStyle w:val="TAC"/>
            </w:pPr>
          </w:p>
        </w:tc>
      </w:tr>
      <w:tr w:rsidR="004F339F" w:rsidRPr="00B20AE8" w14:paraId="0607CCB8" w14:textId="77777777" w:rsidTr="009D36B0">
        <w:trPr>
          <w:cantSplit/>
          <w:jc w:val="center"/>
        </w:trPr>
        <w:tc>
          <w:tcPr>
            <w:tcW w:w="2322" w:type="dxa"/>
            <w:shd w:val="clear" w:color="auto" w:fill="auto"/>
          </w:tcPr>
          <w:p w14:paraId="5C838B55" w14:textId="77777777" w:rsidR="006E5C62" w:rsidRPr="00B20AE8" w:rsidRDefault="006E5C62" w:rsidP="0039402F">
            <w:pPr>
              <w:pStyle w:val="TAC"/>
            </w:pPr>
            <w:r w:rsidRPr="00B20AE8">
              <w:t>3</w:t>
            </w:r>
          </w:p>
        </w:tc>
        <w:tc>
          <w:tcPr>
            <w:tcW w:w="3032" w:type="dxa"/>
            <w:shd w:val="clear" w:color="auto" w:fill="auto"/>
          </w:tcPr>
          <w:p w14:paraId="3D852A40" w14:textId="7DA9D8D2" w:rsidR="006E5C62" w:rsidRPr="00B20AE8" w:rsidRDefault="006E5C62" w:rsidP="0039402F">
            <w:pPr>
              <w:pStyle w:val="TAC"/>
            </w:pPr>
            <w:r w:rsidRPr="00B20AE8">
              <w:t>FRC A1-2 in annex</w:t>
            </w:r>
            <w:r w:rsidRPr="00B20AE8" w:rsidDel="0034786B">
              <w:t xml:space="preserve"> </w:t>
            </w:r>
            <w:r w:rsidRPr="00B20AE8">
              <w:t>A.1</w:t>
            </w:r>
            <w:r w:rsidR="003D3C64">
              <w:t> </w:t>
            </w:r>
            <w:r w:rsidR="003D3C64" w:rsidRPr="00B20AE8">
              <w:t>[</w:t>
            </w:r>
            <w:r w:rsidRPr="00B20AE8">
              <w:t>12]</w:t>
            </w:r>
          </w:p>
        </w:tc>
        <w:tc>
          <w:tcPr>
            <w:tcW w:w="2400" w:type="dxa"/>
            <w:shd w:val="clear" w:color="auto" w:fill="auto"/>
          </w:tcPr>
          <w:p w14:paraId="38B2A215" w14:textId="77777777" w:rsidR="006E5C62" w:rsidRPr="00B20AE8" w:rsidRDefault="006E5C62" w:rsidP="0039402F">
            <w:pPr>
              <w:pStyle w:val="TAC"/>
            </w:pPr>
            <w:r w:rsidRPr="00B20AE8">
              <w:rPr>
                <w:rFonts w:cs="v5.0.0"/>
              </w:rPr>
              <w:t>-101.7</w:t>
            </w:r>
            <w:r w:rsidRPr="00B20AE8">
              <w:t xml:space="preserve"> - Δ</w:t>
            </w:r>
            <w:r w:rsidRPr="00B20AE8">
              <w:rPr>
                <w:vertAlign w:val="subscript"/>
              </w:rPr>
              <w:t>OTAREFSENS</w:t>
            </w:r>
          </w:p>
          <w:p w14:paraId="3800C863" w14:textId="77777777" w:rsidR="006E5C62" w:rsidRPr="00B20AE8" w:rsidRDefault="006E5C62" w:rsidP="0039402F">
            <w:pPr>
              <w:pStyle w:val="TAC"/>
            </w:pPr>
          </w:p>
        </w:tc>
        <w:tc>
          <w:tcPr>
            <w:tcW w:w="2103" w:type="dxa"/>
            <w:shd w:val="clear" w:color="auto" w:fill="auto"/>
          </w:tcPr>
          <w:p w14:paraId="11143FC1" w14:textId="77777777" w:rsidR="006E5C62" w:rsidRPr="00B20AE8" w:rsidRDefault="006E5C62" w:rsidP="0039402F">
            <w:pPr>
              <w:pStyle w:val="TAC"/>
            </w:pPr>
            <w:r w:rsidRPr="00B20AE8">
              <w:rPr>
                <w:rFonts w:cs="v5.0.0"/>
              </w:rPr>
              <w:t>-101.6</w:t>
            </w:r>
            <w:r w:rsidRPr="00B20AE8">
              <w:t xml:space="preserve"> - Δ</w:t>
            </w:r>
            <w:r w:rsidRPr="00B20AE8">
              <w:rPr>
                <w:vertAlign w:val="subscript"/>
              </w:rPr>
              <w:t>OTAREFSENS</w:t>
            </w:r>
          </w:p>
          <w:p w14:paraId="50DE9505" w14:textId="77777777" w:rsidR="006E5C62" w:rsidRPr="00B20AE8" w:rsidRDefault="006E5C62" w:rsidP="0039402F">
            <w:pPr>
              <w:pStyle w:val="TAC"/>
            </w:pPr>
          </w:p>
        </w:tc>
      </w:tr>
      <w:tr w:rsidR="003D3C64" w:rsidRPr="00B20AE8" w14:paraId="2E2FCE65" w14:textId="77777777" w:rsidTr="009D36B0">
        <w:trPr>
          <w:cantSplit/>
          <w:jc w:val="center"/>
        </w:trPr>
        <w:tc>
          <w:tcPr>
            <w:tcW w:w="2322" w:type="dxa"/>
            <w:shd w:val="clear" w:color="auto" w:fill="auto"/>
          </w:tcPr>
          <w:p w14:paraId="74455188" w14:textId="77777777" w:rsidR="006E5C62" w:rsidRPr="00B20AE8" w:rsidRDefault="006E5C62" w:rsidP="0039402F">
            <w:pPr>
              <w:pStyle w:val="TAC"/>
            </w:pPr>
            <w:r w:rsidRPr="00B20AE8">
              <w:t>5</w:t>
            </w:r>
          </w:p>
        </w:tc>
        <w:tc>
          <w:tcPr>
            <w:tcW w:w="3032" w:type="dxa"/>
            <w:tcBorders>
              <w:bottom w:val="single" w:sz="4" w:space="0" w:color="auto"/>
            </w:tcBorders>
            <w:shd w:val="clear" w:color="auto" w:fill="auto"/>
          </w:tcPr>
          <w:p w14:paraId="2255D26F" w14:textId="5C765F16" w:rsidR="006E5C62" w:rsidRPr="00B20AE8" w:rsidRDefault="006E5C62" w:rsidP="0039402F">
            <w:pPr>
              <w:pStyle w:val="TAC"/>
            </w:pPr>
            <w:r w:rsidRPr="00B20AE8">
              <w:t>FRC A1-3 in annex</w:t>
            </w:r>
            <w:r w:rsidRPr="00B20AE8" w:rsidDel="0034786B">
              <w:t xml:space="preserve"> </w:t>
            </w:r>
            <w:r w:rsidRPr="00B20AE8">
              <w:t>A.1</w:t>
            </w:r>
            <w:r w:rsidR="003D3C64">
              <w:t> </w:t>
            </w:r>
            <w:r w:rsidR="003D3C64" w:rsidRPr="00B20AE8">
              <w:t>[</w:t>
            </w:r>
            <w:r w:rsidRPr="00B20AE8">
              <w:t>12]</w:t>
            </w:r>
          </w:p>
        </w:tc>
        <w:tc>
          <w:tcPr>
            <w:tcW w:w="2400" w:type="dxa"/>
            <w:tcBorders>
              <w:bottom w:val="single" w:sz="4" w:space="0" w:color="auto"/>
            </w:tcBorders>
            <w:shd w:val="clear" w:color="auto" w:fill="auto"/>
          </w:tcPr>
          <w:p w14:paraId="5176A1E6" w14:textId="77777777" w:rsidR="006E5C62" w:rsidRPr="00B20AE8" w:rsidRDefault="006E5C62" w:rsidP="0039402F">
            <w:pPr>
              <w:pStyle w:val="TAC"/>
            </w:pPr>
            <w:r w:rsidRPr="00B20AE8">
              <w:rPr>
                <w:rFonts w:cs="v5.0.0"/>
              </w:rPr>
              <w:t>-100.2</w:t>
            </w:r>
            <w:r w:rsidRPr="00B20AE8">
              <w:t xml:space="preserve"> - Δ</w:t>
            </w:r>
            <w:r w:rsidRPr="00B20AE8">
              <w:rPr>
                <w:vertAlign w:val="subscript"/>
              </w:rPr>
              <w:t>OTAREFSENS</w:t>
            </w:r>
          </w:p>
          <w:p w14:paraId="4F2DC986" w14:textId="77777777" w:rsidR="006E5C62" w:rsidRPr="00B20AE8" w:rsidRDefault="006E5C62" w:rsidP="0039402F">
            <w:pPr>
              <w:pStyle w:val="TAC"/>
            </w:pPr>
          </w:p>
        </w:tc>
        <w:tc>
          <w:tcPr>
            <w:tcW w:w="2103" w:type="dxa"/>
            <w:tcBorders>
              <w:bottom w:val="single" w:sz="4" w:space="0" w:color="auto"/>
            </w:tcBorders>
            <w:shd w:val="clear" w:color="auto" w:fill="auto"/>
          </w:tcPr>
          <w:p w14:paraId="2A98F2C5" w14:textId="77777777" w:rsidR="006E5C62" w:rsidRPr="00B20AE8" w:rsidRDefault="006E5C62" w:rsidP="0039402F">
            <w:pPr>
              <w:pStyle w:val="TAC"/>
            </w:pPr>
            <w:r w:rsidRPr="00B20AE8">
              <w:rPr>
                <w:rFonts w:cs="v5.0.0"/>
              </w:rPr>
              <w:t>-100.1</w:t>
            </w:r>
            <w:r w:rsidRPr="00B20AE8">
              <w:t xml:space="preserve"> - Δ</w:t>
            </w:r>
            <w:r w:rsidRPr="00B20AE8">
              <w:rPr>
                <w:vertAlign w:val="subscript"/>
              </w:rPr>
              <w:t>OTAREFSENS</w:t>
            </w:r>
          </w:p>
          <w:p w14:paraId="48A64848" w14:textId="77777777" w:rsidR="006E5C62" w:rsidRPr="00B20AE8" w:rsidRDefault="006E5C62" w:rsidP="0039402F">
            <w:pPr>
              <w:pStyle w:val="TAC"/>
            </w:pPr>
          </w:p>
        </w:tc>
      </w:tr>
      <w:tr w:rsidR="003D3C64" w:rsidRPr="00B20AE8" w14:paraId="199C794C" w14:textId="77777777" w:rsidTr="009D36B0">
        <w:trPr>
          <w:cantSplit/>
          <w:jc w:val="center"/>
        </w:trPr>
        <w:tc>
          <w:tcPr>
            <w:tcW w:w="2322" w:type="dxa"/>
            <w:shd w:val="clear" w:color="auto" w:fill="auto"/>
          </w:tcPr>
          <w:p w14:paraId="7B0DC32B" w14:textId="77777777" w:rsidR="003D3C64" w:rsidRPr="00B20AE8" w:rsidRDefault="003D3C64" w:rsidP="0039402F">
            <w:pPr>
              <w:pStyle w:val="TAC"/>
            </w:pPr>
            <w:r w:rsidRPr="00B20AE8">
              <w:t>10</w:t>
            </w:r>
          </w:p>
        </w:tc>
        <w:tc>
          <w:tcPr>
            <w:tcW w:w="3032" w:type="dxa"/>
            <w:tcBorders>
              <w:bottom w:val="nil"/>
            </w:tcBorders>
            <w:shd w:val="clear" w:color="auto" w:fill="auto"/>
          </w:tcPr>
          <w:p w14:paraId="15327626" w14:textId="7B3905CD" w:rsidR="003D3C64" w:rsidRPr="00B20AE8" w:rsidRDefault="003D3C64" w:rsidP="0039402F">
            <w:pPr>
              <w:pStyle w:val="TAC"/>
            </w:pPr>
          </w:p>
        </w:tc>
        <w:tc>
          <w:tcPr>
            <w:tcW w:w="2400" w:type="dxa"/>
            <w:tcBorders>
              <w:bottom w:val="nil"/>
            </w:tcBorders>
            <w:shd w:val="clear" w:color="auto" w:fill="auto"/>
          </w:tcPr>
          <w:p w14:paraId="4BEB3E8F" w14:textId="4AA6C74F" w:rsidR="003D3C64" w:rsidRPr="00B20AE8" w:rsidRDefault="003D3C64" w:rsidP="0039402F">
            <w:pPr>
              <w:pStyle w:val="TAC"/>
            </w:pPr>
          </w:p>
        </w:tc>
        <w:tc>
          <w:tcPr>
            <w:tcW w:w="2103" w:type="dxa"/>
            <w:tcBorders>
              <w:bottom w:val="nil"/>
            </w:tcBorders>
            <w:shd w:val="clear" w:color="auto" w:fill="auto"/>
          </w:tcPr>
          <w:p w14:paraId="1ACBDAFA" w14:textId="5916617C" w:rsidR="003D3C64" w:rsidRPr="00B20AE8" w:rsidRDefault="003D3C64" w:rsidP="0039402F">
            <w:pPr>
              <w:pStyle w:val="TAC"/>
            </w:pPr>
          </w:p>
        </w:tc>
      </w:tr>
      <w:tr w:rsidR="003D3C64" w:rsidRPr="00B20AE8" w14:paraId="61273C07" w14:textId="77777777" w:rsidTr="009D36B0">
        <w:trPr>
          <w:cantSplit/>
          <w:jc w:val="center"/>
        </w:trPr>
        <w:tc>
          <w:tcPr>
            <w:tcW w:w="2322" w:type="dxa"/>
            <w:shd w:val="clear" w:color="auto" w:fill="auto"/>
          </w:tcPr>
          <w:p w14:paraId="22E60F3C" w14:textId="77777777" w:rsidR="003D3C64" w:rsidRPr="00B20AE8" w:rsidRDefault="003D3C64" w:rsidP="0039402F">
            <w:pPr>
              <w:pStyle w:val="TAC"/>
            </w:pPr>
            <w:r w:rsidRPr="00B20AE8">
              <w:t>15</w:t>
            </w:r>
          </w:p>
        </w:tc>
        <w:tc>
          <w:tcPr>
            <w:tcW w:w="3032" w:type="dxa"/>
            <w:tcBorders>
              <w:top w:val="nil"/>
              <w:bottom w:val="nil"/>
            </w:tcBorders>
            <w:shd w:val="clear" w:color="auto" w:fill="auto"/>
          </w:tcPr>
          <w:p w14:paraId="0DA84A27" w14:textId="77777777" w:rsidR="003D3C64" w:rsidRPr="00B20AE8" w:rsidRDefault="003D3C64" w:rsidP="0039402F">
            <w:pPr>
              <w:pStyle w:val="TAC"/>
            </w:pPr>
            <w:r w:rsidRPr="00B20AE8">
              <w:t>FRC A1-3 in annex</w:t>
            </w:r>
            <w:r w:rsidRPr="00B20AE8" w:rsidDel="0034786B">
              <w:t xml:space="preserve"> </w:t>
            </w:r>
            <w:r w:rsidRPr="00B20AE8">
              <w:t>A.1</w:t>
            </w:r>
            <w:r>
              <w:t> </w:t>
            </w:r>
            <w:r w:rsidRPr="00B20AE8">
              <w:t>[12]</w:t>
            </w:r>
          </w:p>
          <w:p w14:paraId="6EE3343B" w14:textId="0C316541" w:rsidR="003D3C64" w:rsidRPr="00B20AE8" w:rsidRDefault="003D3C64" w:rsidP="0039402F">
            <w:pPr>
              <w:pStyle w:val="TAC"/>
            </w:pPr>
            <w:r w:rsidRPr="00B20AE8">
              <w:t>(Note)</w:t>
            </w:r>
          </w:p>
        </w:tc>
        <w:tc>
          <w:tcPr>
            <w:tcW w:w="2400" w:type="dxa"/>
            <w:tcBorders>
              <w:top w:val="nil"/>
              <w:bottom w:val="nil"/>
            </w:tcBorders>
            <w:shd w:val="clear" w:color="auto" w:fill="auto"/>
          </w:tcPr>
          <w:p w14:paraId="1D57A78F" w14:textId="5E063319" w:rsidR="003D3C64" w:rsidRPr="00B20AE8" w:rsidRDefault="003D3C64" w:rsidP="0039402F">
            <w:pPr>
              <w:pStyle w:val="TAC"/>
            </w:pPr>
            <w:r w:rsidRPr="00B20AE8">
              <w:rPr>
                <w:rFonts w:cs="v5.0.0"/>
              </w:rPr>
              <w:t>-100.2</w:t>
            </w:r>
            <w:r w:rsidRPr="00B20AE8">
              <w:t xml:space="preserve"> - Δ</w:t>
            </w:r>
            <w:r w:rsidRPr="00B20AE8">
              <w:rPr>
                <w:vertAlign w:val="subscript"/>
              </w:rPr>
              <w:t>OTAREFSENS</w:t>
            </w:r>
          </w:p>
        </w:tc>
        <w:tc>
          <w:tcPr>
            <w:tcW w:w="2103" w:type="dxa"/>
            <w:tcBorders>
              <w:top w:val="nil"/>
              <w:bottom w:val="nil"/>
            </w:tcBorders>
            <w:shd w:val="clear" w:color="auto" w:fill="auto"/>
          </w:tcPr>
          <w:p w14:paraId="46C3D09F" w14:textId="2EE320AC" w:rsidR="003D3C64" w:rsidRPr="00B20AE8" w:rsidRDefault="003D3C64" w:rsidP="0039402F">
            <w:pPr>
              <w:pStyle w:val="TAC"/>
            </w:pPr>
            <w:r w:rsidRPr="00B20AE8">
              <w:rPr>
                <w:rFonts w:cs="v5.0.0"/>
              </w:rPr>
              <w:t>-100.1</w:t>
            </w:r>
            <w:r w:rsidRPr="00B20AE8">
              <w:t xml:space="preserve"> - Δ</w:t>
            </w:r>
            <w:r w:rsidRPr="00B20AE8">
              <w:rPr>
                <w:vertAlign w:val="subscript"/>
              </w:rPr>
              <w:t>OTAREFSENS</w:t>
            </w:r>
          </w:p>
        </w:tc>
      </w:tr>
      <w:tr w:rsidR="003D3C64" w:rsidRPr="00B20AE8" w14:paraId="2835AE8B" w14:textId="77777777" w:rsidTr="009D36B0">
        <w:trPr>
          <w:cantSplit/>
          <w:jc w:val="center"/>
        </w:trPr>
        <w:tc>
          <w:tcPr>
            <w:tcW w:w="2322" w:type="dxa"/>
            <w:shd w:val="clear" w:color="auto" w:fill="auto"/>
          </w:tcPr>
          <w:p w14:paraId="3936B155" w14:textId="77777777" w:rsidR="003D3C64" w:rsidRPr="00B20AE8" w:rsidRDefault="003D3C64" w:rsidP="0039402F">
            <w:pPr>
              <w:pStyle w:val="TAC"/>
            </w:pPr>
            <w:r w:rsidRPr="00B20AE8">
              <w:t>20</w:t>
            </w:r>
          </w:p>
        </w:tc>
        <w:tc>
          <w:tcPr>
            <w:tcW w:w="3032" w:type="dxa"/>
            <w:tcBorders>
              <w:top w:val="nil"/>
            </w:tcBorders>
            <w:shd w:val="clear" w:color="auto" w:fill="auto"/>
          </w:tcPr>
          <w:p w14:paraId="023DED17" w14:textId="77777777" w:rsidR="003D3C64" w:rsidRPr="00B20AE8" w:rsidRDefault="003D3C64" w:rsidP="0039402F">
            <w:pPr>
              <w:pStyle w:val="TAC"/>
            </w:pPr>
          </w:p>
        </w:tc>
        <w:tc>
          <w:tcPr>
            <w:tcW w:w="2400" w:type="dxa"/>
            <w:tcBorders>
              <w:top w:val="nil"/>
            </w:tcBorders>
            <w:shd w:val="clear" w:color="auto" w:fill="auto"/>
          </w:tcPr>
          <w:p w14:paraId="1CBD2B5A" w14:textId="77777777" w:rsidR="003D3C64" w:rsidRPr="00B20AE8" w:rsidRDefault="003D3C64" w:rsidP="0039402F">
            <w:pPr>
              <w:pStyle w:val="TAC"/>
            </w:pPr>
          </w:p>
        </w:tc>
        <w:tc>
          <w:tcPr>
            <w:tcW w:w="2103" w:type="dxa"/>
            <w:tcBorders>
              <w:top w:val="nil"/>
            </w:tcBorders>
            <w:shd w:val="clear" w:color="auto" w:fill="auto"/>
          </w:tcPr>
          <w:p w14:paraId="2034E4AE" w14:textId="77777777" w:rsidR="003D3C64" w:rsidRPr="00B20AE8" w:rsidRDefault="003D3C64" w:rsidP="0039402F">
            <w:pPr>
              <w:pStyle w:val="TAC"/>
            </w:pPr>
          </w:p>
        </w:tc>
      </w:tr>
      <w:tr w:rsidR="003D3C64" w:rsidRPr="00B20AE8" w14:paraId="7B528E15" w14:textId="77777777" w:rsidTr="009D36B0">
        <w:trPr>
          <w:cantSplit/>
          <w:jc w:val="center"/>
        </w:trPr>
        <w:tc>
          <w:tcPr>
            <w:tcW w:w="9857" w:type="dxa"/>
            <w:gridSpan w:val="4"/>
            <w:shd w:val="clear" w:color="auto" w:fill="auto"/>
          </w:tcPr>
          <w:p w14:paraId="2E75E157" w14:textId="3C8D7CE3" w:rsidR="003D3C64" w:rsidRPr="00B20AE8" w:rsidRDefault="003D3C64" w:rsidP="0039402F">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2921C6C6" w14:textId="1971CF2A" w:rsidR="006E5C62" w:rsidRDefault="006E5C62" w:rsidP="0039402F"/>
    <w:p w14:paraId="34048345" w14:textId="77777777" w:rsidR="009D36B0" w:rsidRPr="00B20AE8" w:rsidRDefault="009D36B0" w:rsidP="0039402F">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36B0" w:rsidRPr="00B20AE8" w14:paraId="6F155491" w14:textId="77777777" w:rsidTr="00EA7724">
        <w:trPr>
          <w:cantSplit/>
          <w:jc w:val="center"/>
        </w:trPr>
        <w:tc>
          <w:tcPr>
            <w:tcW w:w="2322" w:type="dxa"/>
            <w:tcBorders>
              <w:bottom w:val="nil"/>
            </w:tcBorders>
            <w:shd w:val="clear" w:color="auto" w:fill="auto"/>
          </w:tcPr>
          <w:p w14:paraId="2C2CCE5A" w14:textId="77777777" w:rsidR="009D36B0" w:rsidRPr="00B20AE8" w:rsidRDefault="009D36B0" w:rsidP="0039402F">
            <w:pPr>
              <w:pStyle w:val="TAH"/>
              <w:rPr>
                <w:lang w:val="sv-FI"/>
              </w:rPr>
            </w:pPr>
            <w:r w:rsidRPr="00B20AE8">
              <w:rPr>
                <w:lang w:val="sv-FI"/>
              </w:rPr>
              <w:t>E-UTRA channel bandwidth (MHz)</w:t>
            </w:r>
          </w:p>
        </w:tc>
        <w:tc>
          <w:tcPr>
            <w:tcW w:w="3032" w:type="dxa"/>
            <w:tcBorders>
              <w:bottom w:val="nil"/>
            </w:tcBorders>
            <w:shd w:val="clear" w:color="auto" w:fill="auto"/>
          </w:tcPr>
          <w:p w14:paraId="4DF515D5" w14:textId="77777777" w:rsidR="009D36B0" w:rsidRPr="00B20AE8" w:rsidRDefault="009D36B0" w:rsidP="0039402F">
            <w:pPr>
              <w:pStyle w:val="TAH"/>
            </w:pPr>
            <w:r w:rsidRPr="00B20AE8">
              <w:t>Reference measurement channel</w:t>
            </w:r>
          </w:p>
        </w:tc>
        <w:tc>
          <w:tcPr>
            <w:tcW w:w="4503" w:type="dxa"/>
            <w:gridSpan w:val="2"/>
            <w:shd w:val="clear" w:color="auto" w:fill="auto"/>
          </w:tcPr>
          <w:p w14:paraId="4E535CA0" w14:textId="77777777" w:rsidR="009D36B0" w:rsidRPr="00B20AE8" w:rsidRDefault="009D36B0" w:rsidP="0039402F">
            <w:pPr>
              <w:pStyle w:val="TAH"/>
            </w:pPr>
            <w:r w:rsidRPr="00B20AE8">
              <w:t>EIS</w:t>
            </w:r>
            <w:r w:rsidRPr="00B20AE8">
              <w:rPr>
                <w:vertAlign w:val="subscript"/>
              </w:rPr>
              <w:t>REFSENS</w:t>
            </w:r>
            <w:r w:rsidRPr="00B20AE8">
              <w:t xml:space="preserve"> (dBm)</w:t>
            </w:r>
          </w:p>
        </w:tc>
      </w:tr>
      <w:tr w:rsidR="009D36B0" w:rsidRPr="00B20AE8" w14:paraId="4909C039" w14:textId="77777777" w:rsidTr="00EA7724">
        <w:trPr>
          <w:cantSplit/>
          <w:jc w:val="center"/>
        </w:trPr>
        <w:tc>
          <w:tcPr>
            <w:tcW w:w="2322" w:type="dxa"/>
            <w:tcBorders>
              <w:top w:val="nil"/>
            </w:tcBorders>
            <w:shd w:val="clear" w:color="auto" w:fill="auto"/>
          </w:tcPr>
          <w:p w14:paraId="205A34D7" w14:textId="77777777" w:rsidR="009D36B0" w:rsidRPr="00B20AE8" w:rsidRDefault="009D36B0" w:rsidP="0039402F">
            <w:pPr>
              <w:pStyle w:val="TAH"/>
            </w:pPr>
          </w:p>
        </w:tc>
        <w:tc>
          <w:tcPr>
            <w:tcW w:w="3032" w:type="dxa"/>
            <w:tcBorders>
              <w:top w:val="nil"/>
            </w:tcBorders>
            <w:shd w:val="clear" w:color="auto" w:fill="auto"/>
          </w:tcPr>
          <w:p w14:paraId="3FA9E0D1" w14:textId="77777777" w:rsidR="009D36B0" w:rsidRPr="00B20AE8" w:rsidRDefault="009D36B0" w:rsidP="0039402F">
            <w:pPr>
              <w:pStyle w:val="TAH"/>
            </w:pPr>
          </w:p>
        </w:tc>
        <w:tc>
          <w:tcPr>
            <w:tcW w:w="2400" w:type="dxa"/>
            <w:shd w:val="clear" w:color="auto" w:fill="auto"/>
          </w:tcPr>
          <w:p w14:paraId="73227B0E" w14:textId="77777777" w:rsidR="009D36B0" w:rsidRPr="00B20AE8" w:rsidRDefault="009D36B0" w:rsidP="0039402F">
            <w:pPr>
              <w:pStyle w:val="TAH"/>
            </w:pPr>
            <w:r w:rsidRPr="00B20AE8">
              <w:t>f ≤ 3.0 GHz</w:t>
            </w:r>
          </w:p>
        </w:tc>
        <w:tc>
          <w:tcPr>
            <w:tcW w:w="2103" w:type="dxa"/>
            <w:shd w:val="clear" w:color="auto" w:fill="auto"/>
          </w:tcPr>
          <w:p w14:paraId="0CD7ACB8" w14:textId="77777777" w:rsidR="009D36B0" w:rsidRPr="00B20AE8" w:rsidRDefault="009D36B0" w:rsidP="0039402F">
            <w:pPr>
              <w:pStyle w:val="TAH"/>
            </w:pPr>
            <w:r w:rsidRPr="00B20AE8">
              <w:t>3.0 GHz &lt; f ≤ 4.2 GHz</w:t>
            </w:r>
          </w:p>
        </w:tc>
      </w:tr>
      <w:tr w:rsidR="009D36B0" w:rsidRPr="00B20AE8" w14:paraId="6FFD8248" w14:textId="77777777" w:rsidTr="00EA7724">
        <w:trPr>
          <w:cantSplit/>
          <w:jc w:val="center"/>
        </w:trPr>
        <w:tc>
          <w:tcPr>
            <w:tcW w:w="2322" w:type="dxa"/>
            <w:shd w:val="clear" w:color="auto" w:fill="auto"/>
          </w:tcPr>
          <w:p w14:paraId="16201916" w14:textId="77777777" w:rsidR="009D36B0" w:rsidRPr="00B20AE8" w:rsidRDefault="009D36B0" w:rsidP="0039402F">
            <w:pPr>
              <w:pStyle w:val="TAC"/>
            </w:pPr>
            <w:r w:rsidRPr="00B20AE8">
              <w:t>1.4</w:t>
            </w:r>
          </w:p>
        </w:tc>
        <w:tc>
          <w:tcPr>
            <w:tcW w:w="3032" w:type="dxa"/>
            <w:shd w:val="clear" w:color="auto" w:fill="auto"/>
          </w:tcPr>
          <w:p w14:paraId="686F1451" w14:textId="77777777" w:rsidR="009D36B0" w:rsidRPr="00B20AE8" w:rsidRDefault="009D36B0" w:rsidP="0039402F">
            <w:pPr>
              <w:pStyle w:val="TAC"/>
            </w:pPr>
            <w:r w:rsidRPr="00B20AE8">
              <w:t>FRC A1-1 in annex A.1</w:t>
            </w:r>
            <w:r>
              <w:t> </w:t>
            </w:r>
            <w:r w:rsidRPr="00B20AE8">
              <w:t>[12]</w:t>
            </w:r>
          </w:p>
        </w:tc>
        <w:tc>
          <w:tcPr>
            <w:tcW w:w="2400" w:type="dxa"/>
            <w:shd w:val="clear" w:color="auto" w:fill="auto"/>
          </w:tcPr>
          <w:p w14:paraId="086B5187" w14:textId="77777777" w:rsidR="009D36B0" w:rsidRPr="00B20AE8" w:rsidRDefault="009D36B0" w:rsidP="0039402F">
            <w:pPr>
              <w:pStyle w:val="TAC"/>
            </w:pPr>
            <w:r w:rsidRPr="00B20AE8">
              <w:rPr>
                <w:rFonts w:cs="v5.0.0"/>
              </w:rPr>
              <w:t>-</w:t>
            </w:r>
            <w:r>
              <w:rPr>
                <w:rFonts w:cs="v5.0.0"/>
              </w:rPr>
              <w:t>97.5</w:t>
            </w:r>
            <w:r w:rsidRPr="00B20AE8">
              <w:t xml:space="preserve"> - Δ</w:t>
            </w:r>
            <w:r w:rsidRPr="00B20AE8">
              <w:rPr>
                <w:vertAlign w:val="subscript"/>
              </w:rPr>
              <w:t>OTAREFSENS</w:t>
            </w:r>
          </w:p>
          <w:p w14:paraId="18236350" w14:textId="77777777" w:rsidR="009D36B0" w:rsidRPr="00B20AE8" w:rsidRDefault="009D36B0" w:rsidP="0039402F">
            <w:pPr>
              <w:pStyle w:val="TAC"/>
            </w:pPr>
          </w:p>
        </w:tc>
        <w:tc>
          <w:tcPr>
            <w:tcW w:w="2103" w:type="dxa"/>
            <w:shd w:val="clear" w:color="auto" w:fill="auto"/>
          </w:tcPr>
          <w:p w14:paraId="20A5C18A" w14:textId="77777777" w:rsidR="009D36B0" w:rsidRPr="00B20AE8" w:rsidRDefault="009D36B0" w:rsidP="0039402F">
            <w:pPr>
              <w:pStyle w:val="TAC"/>
            </w:pPr>
            <w:r w:rsidRPr="00B20AE8">
              <w:rPr>
                <w:rFonts w:cs="v5.0.0"/>
              </w:rPr>
              <w:t>-</w:t>
            </w:r>
            <w:r>
              <w:rPr>
                <w:rFonts w:cs="v5.0.0"/>
              </w:rPr>
              <w:t>97.4</w:t>
            </w:r>
            <w:r w:rsidRPr="00B20AE8">
              <w:t xml:space="preserve"> - Δ</w:t>
            </w:r>
            <w:r w:rsidRPr="00B20AE8">
              <w:rPr>
                <w:vertAlign w:val="subscript"/>
              </w:rPr>
              <w:t>OTAREFSENS</w:t>
            </w:r>
          </w:p>
          <w:p w14:paraId="11FE9DEF" w14:textId="77777777" w:rsidR="009D36B0" w:rsidRPr="00B20AE8" w:rsidRDefault="009D36B0" w:rsidP="0039402F">
            <w:pPr>
              <w:pStyle w:val="TAC"/>
            </w:pPr>
          </w:p>
        </w:tc>
      </w:tr>
      <w:tr w:rsidR="009D36B0" w:rsidRPr="00B20AE8" w14:paraId="78DE564C" w14:textId="77777777" w:rsidTr="00EA7724">
        <w:trPr>
          <w:cantSplit/>
          <w:jc w:val="center"/>
        </w:trPr>
        <w:tc>
          <w:tcPr>
            <w:tcW w:w="2322" w:type="dxa"/>
            <w:shd w:val="clear" w:color="auto" w:fill="auto"/>
          </w:tcPr>
          <w:p w14:paraId="6B7C07A7" w14:textId="77777777" w:rsidR="009D36B0" w:rsidRPr="00B20AE8" w:rsidRDefault="009D36B0" w:rsidP="0039402F">
            <w:pPr>
              <w:pStyle w:val="TAC"/>
            </w:pPr>
            <w:r w:rsidRPr="00B20AE8">
              <w:t>3</w:t>
            </w:r>
          </w:p>
        </w:tc>
        <w:tc>
          <w:tcPr>
            <w:tcW w:w="3032" w:type="dxa"/>
            <w:shd w:val="clear" w:color="auto" w:fill="auto"/>
          </w:tcPr>
          <w:p w14:paraId="103E897B" w14:textId="77777777" w:rsidR="009D36B0" w:rsidRPr="00B20AE8" w:rsidRDefault="009D36B0" w:rsidP="0039402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4A2CF83E" w14:textId="77777777" w:rsidR="009D36B0" w:rsidRPr="00B20AE8" w:rsidRDefault="009D36B0" w:rsidP="0039402F">
            <w:pPr>
              <w:pStyle w:val="TAC"/>
            </w:pPr>
            <w:r>
              <w:rPr>
                <w:rFonts w:cs="v5.0.0"/>
              </w:rPr>
              <w:t>-93.7</w:t>
            </w:r>
            <w:r w:rsidRPr="00B20AE8">
              <w:t xml:space="preserve"> - Δ</w:t>
            </w:r>
            <w:r w:rsidRPr="00B20AE8">
              <w:rPr>
                <w:vertAlign w:val="subscript"/>
              </w:rPr>
              <w:t>OTAREFSENS</w:t>
            </w:r>
          </w:p>
          <w:p w14:paraId="3A3C4415" w14:textId="77777777" w:rsidR="009D36B0" w:rsidRPr="00B20AE8" w:rsidRDefault="009D36B0" w:rsidP="0039402F">
            <w:pPr>
              <w:pStyle w:val="TAC"/>
            </w:pPr>
          </w:p>
        </w:tc>
        <w:tc>
          <w:tcPr>
            <w:tcW w:w="2103" w:type="dxa"/>
            <w:shd w:val="clear" w:color="auto" w:fill="auto"/>
          </w:tcPr>
          <w:p w14:paraId="350CA023" w14:textId="77777777" w:rsidR="009D36B0" w:rsidRPr="00B20AE8" w:rsidRDefault="009D36B0" w:rsidP="0039402F">
            <w:pPr>
              <w:pStyle w:val="TAC"/>
            </w:pPr>
            <w:r w:rsidRPr="00B20AE8">
              <w:rPr>
                <w:rFonts w:cs="v5.0.0"/>
              </w:rPr>
              <w:t>-</w:t>
            </w:r>
            <w:r>
              <w:rPr>
                <w:rFonts w:cs="v5.0.0"/>
              </w:rPr>
              <w:t>93.6</w:t>
            </w:r>
            <w:r w:rsidRPr="00B20AE8">
              <w:t xml:space="preserve"> - Δ</w:t>
            </w:r>
            <w:r w:rsidRPr="00B20AE8">
              <w:rPr>
                <w:vertAlign w:val="subscript"/>
              </w:rPr>
              <w:t>OTAREFSENS</w:t>
            </w:r>
          </w:p>
          <w:p w14:paraId="406835A2" w14:textId="77777777" w:rsidR="009D36B0" w:rsidRPr="00B20AE8" w:rsidRDefault="009D36B0" w:rsidP="0039402F">
            <w:pPr>
              <w:pStyle w:val="TAC"/>
            </w:pPr>
          </w:p>
        </w:tc>
      </w:tr>
      <w:tr w:rsidR="009D36B0" w:rsidRPr="00B20AE8" w14:paraId="1551A981" w14:textId="77777777" w:rsidTr="00EA7724">
        <w:trPr>
          <w:cantSplit/>
          <w:jc w:val="center"/>
        </w:trPr>
        <w:tc>
          <w:tcPr>
            <w:tcW w:w="2322" w:type="dxa"/>
            <w:shd w:val="clear" w:color="auto" w:fill="auto"/>
          </w:tcPr>
          <w:p w14:paraId="04A1A8A2" w14:textId="77777777" w:rsidR="009D36B0" w:rsidRPr="00B20AE8" w:rsidRDefault="009D36B0" w:rsidP="0039402F">
            <w:pPr>
              <w:pStyle w:val="TAC"/>
            </w:pPr>
            <w:r w:rsidRPr="00B20AE8">
              <w:t>5</w:t>
            </w:r>
          </w:p>
        </w:tc>
        <w:tc>
          <w:tcPr>
            <w:tcW w:w="3032" w:type="dxa"/>
            <w:tcBorders>
              <w:bottom w:val="single" w:sz="4" w:space="0" w:color="auto"/>
            </w:tcBorders>
            <w:shd w:val="clear" w:color="auto" w:fill="auto"/>
          </w:tcPr>
          <w:p w14:paraId="48CF0E9E" w14:textId="77777777" w:rsidR="009D36B0" w:rsidRPr="00B20AE8" w:rsidRDefault="009D36B0" w:rsidP="0039402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A708CFA" w14:textId="77777777" w:rsidR="009D36B0" w:rsidRPr="00B20AE8" w:rsidRDefault="009D36B0" w:rsidP="0039402F">
            <w:pPr>
              <w:pStyle w:val="TAC"/>
            </w:pPr>
            <w:r>
              <w:rPr>
                <w:rFonts w:cs="v5.0.0"/>
              </w:rPr>
              <w:t>-92.2</w:t>
            </w:r>
            <w:r w:rsidRPr="00B20AE8">
              <w:t xml:space="preserve"> - Δ</w:t>
            </w:r>
            <w:r w:rsidRPr="00B20AE8">
              <w:rPr>
                <w:vertAlign w:val="subscript"/>
              </w:rPr>
              <w:t>OTAREFSENS</w:t>
            </w:r>
          </w:p>
          <w:p w14:paraId="5ADD3AE5" w14:textId="77777777" w:rsidR="009D36B0" w:rsidRPr="00B20AE8" w:rsidRDefault="009D36B0" w:rsidP="0039402F">
            <w:pPr>
              <w:pStyle w:val="TAC"/>
            </w:pPr>
          </w:p>
        </w:tc>
        <w:tc>
          <w:tcPr>
            <w:tcW w:w="2103" w:type="dxa"/>
            <w:tcBorders>
              <w:bottom w:val="single" w:sz="4" w:space="0" w:color="auto"/>
            </w:tcBorders>
            <w:shd w:val="clear" w:color="auto" w:fill="auto"/>
          </w:tcPr>
          <w:p w14:paraId="7429487E" w14:textId="77777777" w:rsidR="009D36B0" w:rsidRPr="00B20AE8" w:rsidRDefault="009D36B0" w:rsidP="0039402F">
            <w:pPr>
              <w:pStyle w:val="TAC"/>
            </w:pPr>
            <w:r w:rsidRPr="00B20AE8">
              <w:rPr>
                <w:rFonts w:cs="v5.0.0"/>
              </w:rPr>
              <w:t>-</w:t>
            </w:r>
            <w:r>
              <w:rPr>
                <w:rFonts w:cs="v5.0.0"/>
              </w:rPr>
              <w:t>92.1</w:t>
            </w:r>
            <w:r w:rsidRPr="00B20AE8">
              <w:t xml:space="preserve"> - Δ</w:t>
            </w:r>
            <w:r w:rsidRPr="00B20AE8">
              <w:rPr>
                <w:vertAlign w:val="subscript"/>
              </w:rPr>
              <w:t>OTAREFSENS</w:t>
            </w:r>
          </w:p>
          <w:p w14:paraId="6ECEF9CA" w14:textId="77777777" w:rsidR="009D36B0" w:rsidRPr="00B20AE8" w:rsidRDefault="009D36B0" w:rsidP="0039402F">
            <w:pPr>
              <w:pStyle w:val="TAC"/>
            </w:pPr>
          </w:p>
        </w:tc>
      </w:tr>
      <w:tr w:rsidR="009D36B0" w:rsidRPr="00B20AE8" w14:paraId="6F19EE5A" w14:textId="77777777" w:rsidTr="00EA7724">
        <w:trPr>
          <w:cantSplit/>
          <w:jc w:val="center"/>
        </w:trPr>
        <w:tc>
          <w:tcPr>
            <w:tcW w:w="2322" w:type="dxa"/>
            <w:shd w:val="clear" w:color="auto" w:fill="auto"/>
          </w:tcPr>
          <w:p w14:paraId="78E07BB9" w14:textId="77777777" w:rsidR="009D36B0" w:rsidRPr="00B20AE8" w:rsidRDefault="009D36B0" w:rsidP="0039402F">
            <w:pPr>
              <w:pStyle w:val="TAC"/>
            </w:pPr>
            <w:r w:rsidRPr="00B20AE8">
              <w:t>10</w:t>
            </w:r>
          </w:p>
        </w:tc>
        <w:tc>
          <w:tcPr>
            <w:tcW w:w="3032" w:type="dxa"/>
            <w:tcBorders>
              <w:bottom w:val="nil"/>
            </w:tcBorders>
            <w:shd w:val="clear" w:color="auto" w:fill="auto"/>
          </w:tcPr>
          <w:p w14:paraId="56F75B72" w14:textId="77777777" w:rsidR="009D36B0" w:rsidRPr="00B20AE8" w:rsidRDefault="009D36B0" w:rsidP="0039402F">
            <w:pPr>
              <w:pStyle w:val="TAC"/>
            </w:pPr>
          </w:p>
        </w:tc>
        <w:tc>
          <w:tcPr>
            <w:tcW w:w="2400" w:type="dxa"/>
            <w:tcBorders>
              <w:bottom w:val="nil"/>
            </w:tcBorders>
            <w:shd w:val="clear" w:color="auto" w:fill="auto"/>
          </w:tcPr>
          <w:p w14:paraId="6A7C0C56" w14:textId="77777777" w:rsidR="009D36B0" w:rsidRPr="00B20AE8" w:rsidRDefault="009D36B0" w:rsidP="0039402F">
            <w:pPr>
              <w:pStyle w:val="TAC"/>
            </w:pPr>
          </w:p>
        </w:tc>
        <w:tc>
          <w:tcPr>
            <w:tcW w:w="2103" w:type="dxa"/>
            <w:tcBorders>
              <w:bottom w:val="nil"/>
            </w:tcBorders>
            <w:shd w:val="clear" w:color="auto" w:fill="auto"/>
          </w:tcPr>
          <w:p w14:paraId="33F23CF9" w14:textId="77777777" w:rsidR="009D36B0" w:rsidRPr="00B20AE8" w:rsidRDefault="009D36B0" w:rsidP="0039402F">
            <w:pPr>
              <w:pStyle w:val="TAC"/>
            </w:pPr>
          </w:p>
        </w:tc>
      </w:tr>
      <w:tr w:rsidR="009D36B0" w:rsidRPr="00B20AE8" w14:paraId="2C61252B" w14:textId="77777777" w:rsidTr="00EA7724">
        <w:trPr>
          <w:cantSplit/>
          <w:jc w:val="center"/>
        </w:trPr>
        <w:tc>
          <w:tcPr>
            <w:tcW w:w="2322" w:type="dxa"/>
            <w:shd w:val="clear" w:color="auto" w:fill="auto"/>
          </w:tcPr>
          <w:p w14:paraId="50D9E0FD" w14:textId="77777777" w:rsidR="009D36B0" w:rsidRPr="00B20AE8" w:rsidRDefault="009D36B0" w:rsidP="0039402F">
            <w:pPr>
              <w:pStyle w:val="TAC"/>
            </w:pPr>
            <w:r w:rsidRPr="00B20AE8">
              <w:t>15</w:t>
            </w:r>
          </w:p>
        </w:tc>
        <w:tc>
          <w:tcPr>
            <w:tcW w:w="3032" w:type="dxa"/>
            <w:tcBorders>
              <w:top w:val="nil"/>
              <w:bottom w:val="nil"/>
            </w:tcBorders>
            <w:shd w:val="clear" w:color="auto" w:fill="auto"/>
          </w:tcPr>
          <w:p w14:paraId="51993222" w14:textId="77777777" w:rsidR="009D36B0" w:rsidRPr="00B20AE8" w:rsidRDefault="009D36B0" w:rsidP="0039402F">
            <w:pPr>
              <w:pStyle w:val="TAC"/>
            </w:pPr>
            <w:r w:rsidRPr="00B20AE8">
              <w:t>FRC A1-3 in annex</w:t>
            </w:r>
            <w:r w:rsidRPr="00B20AE8" w:rsidDel="0034786B">
              <w:t xml:space="preserve"> </w:t>
            </w:r>
            <w:r w:rsidRPr="00B20AE8">
              <w:t>A.1</w:t>
            </w:r>
            <w:r>
              <w:t> </w:t>
            </w:r>
            <w:r w:rsidRPr="00B20AE8">
              <w:t>[12]</w:t>
            </w:r>
          </w:p>
          <w:p w14:paraId="7D253596" w14:textId="77777777" w:rsidR="009D36B0" w:rsidRPr="00B20AE8" w:rsidRDefault="009D36B0" w:rsidP="0039402F">
            <w:pPr>
              <w:pStyle w:val="TAC"/>
            </w:pPr>
            <w:r w:rsidRPr="00B20AE8">
              <w:t>(Note)</w:t>
            </w:r>
          </w:p>
        </w:tc>
        <w:tc>
          <w:tcPr>
            <w:tcW w:w="2400" w:type="dxa"/>
            <w:tcBorders>
              <w:top w:val="nil"/>
              <w:bottom w:val="nil"/>
            </w:tcBorders>
            <w:shd w:val="clear" w:color="auto" w:fill="auto"/>
          </w:tcPr>
          <w:p w14:paraId="1785C9A2" w14:textId="77777777" w:rsidR="009D36B0" w:rsidRPr="00B20AE8" w:rsidRDefault="009D36B0" w:rsidP="0039402F">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0295155C" w14:textId="77777777" w:rsidR="009D36B0" w:rsidRPr="00B20AE8" w:rsidRDefault="009D36B0" w:rsidP="0039402F">
            <w:pPr>
              <w:pStyle w:val="TAC"/>
            </w:pPr>
            <w:r>
              <w:rPr>
                <w:rFonts w:cs="v5.0.0"/>
              </w:rPr>
              <w:t>-92.1</w:t>
            </w:r>
            <w:r w:rsidRPr="00B20AE8">
              <w:t xml:space="preserve"> - Δ</w:t>
            </w:r>
            <w:r w:rsidRPr="00B20AE8">
              <w:rPr>
                <w:vertAlign w:val="subscript"/>
              </w:rPr>
              <w:t>OTAREFSENS</w:t>
            </w:r>
          </w:p>
        </w:tc>
      </w:tr>
      <w:tr w:rsidR="009D36B0" w:rsidRPr="00B20AE8" w14:paraId="60D1131B" w14:textId="77777777" w:rsidTr="00EA7724">
        <w:trPr>
          <w:cantSplit/>
          <w:jc w:val="center"/>
        </w:trPr>
        <w:tc>
          <w:tcPr>
            <w:tcW w:w="2322" w:type="dxa"/>
            <w:shd w:val="clear" w:color="auto" w:fill="auto"/>
          </w:tcPr>
          <w:p w14:paraId="25DBA5B0" w14:textId="77777777" w:rsidR="009D36B0" w:rsidRPr="00B20AE8" w:rsidRDefault="009D36B0" w:rsidP="0039402F">
            <w:pPr>
              <w:pStyle w:val="TAC"/>
            </w:pPr>
            <w:r w:rsidRPr="00B20AE8">
              <w:t>20</w:t>
            </w:r>
          </w:p>
        </w:tc>
        <w:tc>
          <w:tcPr>
            <w:tcW w:w="3032" w:type="dxa"/>
            <w:tcBorders>
              <w:top w:val="nil"/>
            </w:tcBorders>
            <w:shd w:val="clear" w:color="auto" w:fill="auto"/>
          </w:tcPr>
          <w:p w14:paraId="76700ADB" w14:textId="77777777" w:rsidR="009D36B0" w:rsidRPr="00B20AE8" w:rsidRDefault="009D36B0" w:rsidP="0039402F">
            <w:pPr>
              <w:pStyle w:val="TAC"/>
            </w:pPr>
          </w:p>
        </w:tc>
        <w:tc>
          <w:tcPr>
            <w:tcW w:w="2400" w:type="dxa"/>
            <w:tcBorders>
              <w:top w:val="nil"/>
            </w:tcBorders>
            <w:shd w:val="clear" w:color="auto" w:fill="auto"/>
          </w:tcPr>
          <w:p w14:paraId="435D5D0F" w14:textId="77777777" w:rsidR="009D36B0" w:rsidRPr="00B20AE8" w:rsidRDefault="009D36B0" w:rsidP="0039402F">
            <w:pPr>
              <w:pStyle w:val="TAC"/>
            </w:pPr>
          </w:p>
        </w:tc>
        <w:tc>
          <w:tcPr>
            <w:tcW w:w="2103" w:type="dxa"/>
            <w:tcBorders>
              <w:top w:val="nil"/>
            </w:tcBorders>
            <w:shd w:val="clear" w:color="auto" w:fill="auto"/>
          </w:tcPr>
          <w:p w14:paraId="6FC7D8B2" w14:textId="77777777" w:rsidR="009D36B0" w:rsidRPr="00B20AE8" w:rsidRDefault="009D36B0" w:rsidP="0039402F">
            <w:pPr>
              <w:pStyle w:val="TAC"/>
            </w:pPr>
          </w:p>
        </w:tc>
      </w:tr>
      <w:tr w:rsidR="009D36B0" w:rsidRPr="00B20AE8" w14:paraId="02BA1CD6" w14:textId="77777777" w:rsidTr="00EA7724">
        <w:trPr>
          <w:cantSplit/>
          <w:jc w:val="center"/>
        </w:trPr>
        <w:tc>
          <w:tcPr>
            <w:tcW w:w="9857" w:type="dxa"/>
            <w:gridSpan w:val="4"/>
            <w:shd w:val="clear" w:color="auto" w:fill="auto"/>
          </w:tcPr>
          <w:p w14:paraId="4FD6E91F" w14:textId="77777777" w:rsidR="009D36B0" w:rsidRPr="00B20AE8" w:rsidRDefault="009D36B0" w:rsidP="0039402F">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38F0F7AA" w14:textId="77777777" w:rsidR="009D36B0" w:rsidRDefault="009D36B0" w:rsidP="0039402F"/>
    <w:p w14:paraId="0F59F7E6" w14:textId="77777777" w:rsidR="009D36B0" w:rsidRPr="00B20AE8" w:rsidRDefault="009D36B0" w:rsidP="0039402F">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36B0" w:rsidRPr="00B20AE8" w14:paraId="787F0E0C" w14:textId="77777777" w:rsidTr="007C5F24">
        <w:trPr>
          <w:cantSplit/>
          <w:jc w:val="center"/>
        </w:trPr>
        <w:tc>
          <w:tcPr>
            <w:tcW w:w="2322" w:type="dxa"/>
            <w:tcBorders>
              <w:bottom w:val="nil"/>
            </w:tcBorders>
            <w:shd w:val="clear" w:color="auto" w:fill="auto"/>
          </w:tcPr>
          <w:p w14:paraId="0987F372" w14:textId="77777777" w:rsidR="009D36B0" w:rsidRPr="00B20AE8" w:rsidRDefault="009D36B0" w:rsidP="0039402F">
            <w:pPr>
              <w:pStyle w:val="TAH"/>
              <w:rPr>
                <w:lang w:val="sv-FI"/>
              </w:rPr>
            </w:pPr>
            <w:r w:rsidRPr="00B20AE8">
              <w:rPr>
                <w:lang w:val="sv-FI"/>
              </w:rPr>
              <w:t>E-UTRA channel bandwidth (MHz)</w:t>
            </w:r>
          </w:p>
        </w:tc>
        <w:tc>
          <w:tcPr>
            <w:tcW w:w="3343" w:type="dxa"/>
            <w:tcBorders>
              <w:bottom w:val="nil"/>
            </w:tcBorders>
            <w:shd w:val="clear" w:color="auto" w:fill="auto"/>
          </w:tcPr>
          <w:p w14:paraId="3F931B6E" w14:textId="77777777" w:rsidR="009D36B0" w:rsidRPr="00B20AE8" w:rsidRDefault="009D36B0" w:rsidP="0039402F">
            <w:pPr>
              <w:pStyle w:val="TAH"/>
            </w:pPr>
            <w:r w:rsidRPr="00B20AE8">
              <w:t>Reference measurement channel</w:t>
            </w:r>
          </w:p>
        </w:tc>
        <w:tc>
          <w:tcPr>
            <w:tcW w:w="4503" w:type="dxa"/>
            <w:gridSpan w:val="2"/>
            <w:shd w:val="clear" w:color="auto" w:fill="auto"/>
          </w:tcPr>
          <w:p w14:paraId="09901B96" w14:textId="77777777" w:rsidR="009D36B0" w:rsidRPr="00B20AE8" w:rsidRDefault="009D36B0" w:rsidP="0039402F">
            <w:pPr>
              <w:pStyle w:val="TAH"/>
            </w:pPr>
            <w:r w:rsidRPr="00B20AE8">
              <w:t>EIS</w:t>
            </w:r>
            <w:r w:rsidRPr="00B20AE8">
              <w:rPr>
                <w:vertAlign w:val="subscript"/>
              </w:rPr>
              <w:t>REFSENS</w:t>
            </w:r>
            <w:r w:rsidRPr="00B20AE8">
              <w:t xml:space="preserve"> (dBm)</w:t>
            </w:r>
          </w:p>
        </w:tc>
      </w:tr>
      <w:tr w:rsidR="009D36B0" w:rsidRPr="00B20AE8" w14:paraId="16F43D7E" w14:textId="77777777" w:rsidTr="007C5F24">
        <w:trPr>
          <w:cantSplit/>
          <w:jc w:val="center"/>
        </w:trPr>
        <w:tc>
          <w:tcPr>
            <w:tcW w:w="2322" w:type="dxa"/>
            <w:tcBorders>
              <w:top w:val="nil"/>
            </w:tcBorders>
            <w:shd w:val="clear" w:color="auto" w:fill="auto"/>
          </w:tcPr>
          <w:p w14:paraId="3D4AEA48" w14:textId="77777777" w:rsidR="009D36B0" w:rsidRPr="00B20AE8" w:rsidRDefault="009D36B0" w:rsidP="0039402F">
            <w:pPr>
              <w:pStyle w:val="TAH"/>
            </w:pPr>
          </w:p>
        </w:tc>
        <w:tc>
          <w:tcPr>
            <w:tcW w:w="3343" w:type="dxa"/>
            <w:tcBorders>
              <w:top w:val="nil"/>
            </w:tcBorders>
            <w:shd w:val="clear" w:color="auto" w:fill="auto"/>
          </w:tcPr>
          <w:p w14:paraId="7E0A92CF" w14:textId="77777777" w:rsidR="009D36B0" w:rsidRPr="00B20AE8" w:rsidRDefault="009D36B0" w:rsidP="0039402F">
            <w:pPr>
              <w:pStyle w:val="TAH"/>
            </w:pPr>
          </w:p>
        </w:tc>
        <w:tc>
          <w:tcPr>
            <w:tcW w:w="2400" w:type="dxa"/>
            <w:shd w:val="clear" w:color="auto" w:fill="auto"/>
          </w:tcPr>
          <w:p w14:paraId="76AF1A6A" w14:textId="77777777" w:rsidR="009D36B0" w:rsidRPr="00B20AE8" w:rsidRDefault="009D36B0" w:rsidP="0039402F">
            <w:pPr>
              <w:pStyle w:val="TAH"/>
            </w:pPr>
            <w:r w:rsidRPr="00B20AE8">
              <w:t>f ≤ 3.0 GHz</w:t>
            </w:r>
          </w:p>
        </w:tc>
        <w:tc>
          <w:tcPr>
            <w:tcW w:w="2103" w:type="dxa"/>
            <w:shd w:val="clear" w:color="auto" w:fill="auto"/>
          </w:tcPr>
          <w:p w14:paraId="3695413B" w14:textId="77777777" w:rsidR="009D36B0" w:rsidRPr="00B20AE8" w:rsidRDefault="009D36B0" w:rsidP="0039402F">
            <w:pPr>
              <w:pStyle w:val="TAH"/>
            </w:pPr>
            <w:r w:rsidRPr="00B20AE8">
              <w:t>3.0 GHz &lt; f ≤ 4.2 GHz</w:t>
            </w:r>
          </w:p>
        </w:tc>
      </w:tr>
      <w:tr w:rsidR="009D36B0" w:rsidRPr="00B20AE8" w14:paraId="4D0B0EFA" w14:textId="77777777" w:rsidTr="007C5F24">
        <w:trPr>
          <w:cantSplit/>
          <w:jc w:val="center"/>
        </w:trPr>
        <w:tc>
          <w:tcPr>
            <w:tcW w:w="2322" w:type="dxa"/>
            <w:shd w:val="clear" w:color="auto" w:fill="auto"/>
          </w:tcPr>
          <w:p w14:paraId="32E7C212" w14:textId="77777777" w:rsidR="009D36B0" w:rsidRPr="00B20AE8" w:rsidRDefault="009D36B0" w:rsidP="0039402F">
            <w:pPr>
              <w:pStyle w:val="TAC"/>
            </w:pPr>
            <w:r w:rsidRPr="00B20AE8">
              <w:t>1.4</w:t>
            </w:r>
          </w:p>
        </w:tc>
        <w:tc>
          <w:tcPr>
            <w:tcW w:w="3343" w:type="dxa"/>
            <w:shd w:val="clear" w:color="auto" w:fill="auto"/>
          </w:tcPr>
          <w:p w14:paraId="000D0855" w14:textId="77777777" w:rsidR="009D36B0" w:rsidRPr="00B20AE8" w:rsidRDefault="009D36B0" w:rsidP="0039402F">
            <w:pPr>
              <w:pStyle w:val="TAC"/>
            </w:pPr>
            <w:r w:rsidRPr="00B20AE8">
              <w:t>FRC A1-1 in annex A.1</w:t>
            </w:r>
            <w:r>
              <w:t> </w:t>
            </w:r>
            <w:r w:rsidRPr="00B20AE8">
              <w:t>[12]</w:t>
            </w:r>
          </w:p>
        </w:tc>
        <w:tc>
          <w:tcPr>
            <w:tcW w:w="2400" w:type="dxa"/>
            <w:shd w:val="clear" w:color="auto" w:fill="auto"/>
          </w:tcPr>
          <w:p w14:paraId="0F05458D" w14:textId="77777777" w:rsidR="009D36B0" w:rsidRPr="00B20AE8" w:rsidRDefault="009D36B0" w:rsidP="0039402F">
            <w:pPr>
              <w:pStyle w:val="TAC"/>
            </w:pPr>
            <w:r>
              <w:rPr>
                <w:rFonts w:cs="v5.0.0"/>
              </w:rPr>
              <w:t>-100.5</w:t>
            </w:r>
            <w:r w:rsidRPr="00B20AE8">
              <w:t xml:space="preserve"> - Δ</w:t>
            </w:r>
            <w:r w:rsidRPr="00B20AE8">
              <w:rPr>
                <w:vertAlign w:val="subscript"/>
              </w:rPr>
              <w:t>OTAREFSENS</w:t>
            </w:r>
          </w:p>
          <w:p w14:paraId="5849ED31" w14:textId="77777777" w:rsidR="009D36B0" w:rsidRPr="00B20AE8" w:rsidRDefault="009D36B0" w:rsidP="0039402F">
            <w:pPr>
              <w:pStyle w:val="TAC"/>
            </w:pPr>
          </w:p>
        </w:tc>
        <w:tc>
          <w:tcPr>
            <w:tcW w:w="2103" w:type="dxa"/>
            <w:shd w:val="clear" w:color="auto" w:fill="auto"/>
          </w:tcPr>
          <w:p w14:paraId="271D566D" w14:textId="77777777" w:rsidR="009D36B0" w:rsidRPr="00B20AE8" w:rsidRDefault="009D36B0" w:rsidP="0039402F">
            <w:pPr>
              <w:pStyle w:val="TAC"/>
            </w:pPr>
            <w:r>
              <w:rPr>
                <w:rFonts w:cs="v5.0.0"/>
              </w:rPr>
              <w:t>-100</w:t>
            </w:r>
            <w:r w:rsidRPr="00B20AE8">
              <w:rPr>
                <w:rFonts w:cs="v5.0.0"/>
              </w:rPr>
              <w:t>.4</w:t>
            </w:r>
            <w:r w:rsidRPr="00B20AE8">
              <w:t xml:space="preserve"> - Δ</w:t>
            </w:r>
            <w:r w:rsidRPr="00B20AE8">
              <w:rPr>
                <w:vertAlign w:val="subscript"/>
              </w:rPr>
              <w:t>OTAREFSENS</w:t>
            </w:r>
          </w:p>
          <w:p w14:paraId="2B894AE5" w14:textId="77777777" w:rsidR="009D36B0" w:rsidRPr="00B20AE8" w:rsidRDefault="009D36B0" w:rsidP="0039402F">
            <w:pPr>
              <w:pStyle w:val="TAC"/>
            </w:pPr>
          </w:p>
        </w:tc>
      </w:tr>
      <w:tr w:rsidR="009D36B0" w:rsidRPr="00B20AE8" w14:paraId="6EBBB0F3" w14:textId="77777777" w:rsidTr="007C5F24">
        <w:trPr>
          <w:cantSplit/>
          <w:jc w:val="center"/>
        </w:trPr>
        <w:tc>
          <w:tcPr>
            <w:tcW w:w="2322" w:type="dxa"/>
            <w:shd w:val="clear" w:color="auto" w:fill="auto"/>
          </w:tcPr>
          <w:p w14:paraId="3C4A7A37" w14:textId="77777777" w:rsidR="009D36B0" w:rsidRPr="00B20AE8" w:rsidRDefault="009D36B0" w:rsidP="0039402F">
            <w:pPr>
              <w:pStyle w:val="TAC"/>
            </w:pPr>
            <w:r w:rsidRPr="00B20AE8">
              <w:t>3</w:t>
            </w:r>
          </w:p>
        </w:tc>
        <w:tc>
          <w:tcPr>
            <w:tcW w:w="3343" w:type="dxa"/>
            <w:shd w:val="clear" w:color="auto" w:fill="auto"/>
          </w:tcPr>
          <w:p w14:paraId="103F7151" w14:textId="77777777" w:rsidR="009D36B0" w:rsidRPr="00B20AE8" w:rsidRDefault="009D36B0" w:rsidP="0039402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6CEAE207" w14:textId="77777777" w:rsidR="009D36B0" w:rsidRPr="00B20AE8" w:rsidRDefault="009D36B0" w:rsidP="0039402F">
            <w:pPr>
              <w:pStyle w:val="TAC"/>
            </w:pPr>
            <w:r>
              <w:rPr>
                <w:rFonts w:cs="v5.0.0"/>
              </w:rPr>
              <w:t>-96</w:t>
            </w:r>
            <w:r w:rsidRPr="00B20AE8">
              <w:rPr>
                <w:rFonts w:cs="v5.0.0"/>
              </w:rPr>
              <w:t>.7</w:t>
            </w:r>
            <w:r w:rsidRPr="00B20AE8">
              <w:t xml:space="preserve"> - Δ</w:t>
            </w:r>
            <w:r w:rsidRPr="00B20AE8">
              <w:rPr>
                <w:vertAlign w:val="subscript"/>
              </w:rPr>
              <w:t>OTAREFSENS</w:t>
            </w:r>
          </w:p>
          <w:p w14:paraId="09EE09D4" w14:textId="77777777" w:rsidR="009D36B0" w:rsidRPr="00B20AE8" w:rsidRDefault="009D36B0" w:rsidP="0039402F">
            <w:pPr>
              <w:pStyle w:val="TAC"/>
            </w:pPr>
          </w:p>
        </w:tc>
        <w:tc>
          <w:tcPr>
            <w:tcW w:w="2103" w:type="dxa"/>
            <w:shd w:val="clear" w:color="auto" w:fill="auto"/>
          </w:tcPr>
          <w:p w14:paraId="0BFBB10F" w14:textId="77777777" w:rsidR="009D36B0" w:rsidRPr="00B20AE8" w:rsidRDefault="009D36B0" w:rsidP="0039402F">
            <w:pPr>
              <w:pStyle w:val="TAC"/>
            </w:pPr>
            <w:r>
              <w:rPr>
                <w:rFonts w:cs="v5.0.0"/>
              </w:rPr>
              <w:t>-96</w:t>
            </w:r>
            <w:r w:rsidRPr="00B20AE8">
              <w:rPr>
                <w:rFonts w:cs="v5.0.0"/>
              </w:rPr>
              <w:t>.6</w:t>
            </w:r>
            <w:r w:rsidRPr="00B20AE8">
              <w:t xml:space="preserve"> - Δ</w:t>
            </w:r>
            <w:r w:rsidRPr="00B20AE8">
              <w:rPr>
                <w:vertAlign w:val="subscript"/>
              </w:rPr>
              <w:t>OTAREFSENS</w:t>
            </w:r>
          </w:p>
          <w:p w14:paraId="51C431EA" w14:textId="77777777" w:rsidR="009D36B0" w:rsidRPr="00B20AE8" w:rsidRDefault="009D36B0" w:rsidP="0039402F">
            <w:pPr>
              <w:pStyle w:val="TAC"/>
            </w:pPr>
          </w:p>
        </w:tc>
      </w:tr>
      <w:tr w:rsidR="009D36B0" w:rsidRPr="00B20AE8" w14:paraId="21BC9A19" w14:textId="77777777" w:rsidTr="007C5F24">
        <w:trPr>
          <w:cantSplit/>
          <w:jc w:val="center"/>
        </w:trPr>
        <w:tc>
          <w:tcPr>
            <w:tcW w:w="2322" w:type="dxa"/>
            <w:shd w:val="clear" w:color="auto" w:fill="auto"/>
          </w:tcPr>
          <w:p w14:paraId="31805D67" w14:textId="77777777" w:rsidR="009D36B0" w:rsidRPr="00B20AE8" w:rsidRDefault="009D36B0" w:rsidP="0039402F">
            <w:pPr>
              <w:pStyle w:val="TAC"/>
            </w:pPr>
            <w:r w:rsidRPr="00B20AE8">
              <w:t>5</w:t>
            </w:r>
          </w:p>
        </w:tc>
        <w:tc>
          <w:tcPr>
            <w:tcW w:w="3343" w:type="dxa"/>
            <w:tcBorders>
              <w:bottom w:val="single" w:sz="4" w:space="0" w:color="auto"/>
            </w:tcBorders>
            <w:shd w:val="clear" w:color="auto" w:fill="auto"/>
          </w:tcPr>
          <w:p w14:paraId="248C0D77" w14:textId="77777777" w:rsidR="009D36B0" w:rsidRPr="00B20AE8" w:rsidRDefault="009D36B0" w:rsidP="0039402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2BED47ED"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p w14:paraId="48ED23B1" w14:textId="77777777" w:rsidR="009D36B0" w:rsidRPr="00B20AE8" w:rsidRDefault="009D36B0" w:rsidP="0039402F">
            <w:pPr>
              <w:pStyle w:val="TAC"/>
            </w:pPr>
          </w:p>
        </w:tc>
        <w:tc>
          <w:tcPr>
            <w:tcW w:w="2103" w:type="dxa"/>
            <w:tcBorders>
              <w:bottom w:val="single" w:sz="4" w:space="0" w:color="auto"/>
            </w:tcBorders>
            <w:shd w:val="clear" w:color="auto" w:fill="auto"/>
          </w:tcPr>
          <w:p w14:paraId="4C7F19E9" w14:textId="77777777" w:rsidR="009D36B0" w:rsidRPr="00B20AE8" w:rsidRDefault="009D36B0" w:rsidP="0039402F">
            <w:pPr>
              <w:pStyle w:val="TAC"/>
            </w:pPr>
            <w:r>
              <w:rPr>
                <w:rFonts w:cs="v5.0.0"/>
              </w:rPr>
              <w:t>-95</w:t>
            </w:r>
            <w:r w:rsidRPr="00B20AE8">
              <w:rPr>
                <w:rFonts w:cs="v5.0.0"/>
              </w:rPr>
              <w:t>.1</w:t>
            </w:r>
            <w:r w:rsidRPr="00B20AE8">
              <w:t xml:space="preserve"> - Δ</w:t>
            </w:r>
            <w:r w:rsidRPr="00B20AE8">
              <w:rPr>
                <w:vertAlign w:val="subscript"/>
              </w:rPr>
              <w:t>OTAREFSENS</w:t>
            </w:r>
          </w:p>
          <w:p w14:paraId="4311ECF7" w14:textId="77777777" w:rsidR="009D36B0" w:rsidRPr="00B20AE8" w:rsidRDefault="009D36B0" w:rsidP="0039402F">
            <w:pPr>
              <w:pStyle w:val="TAC"/>
            </w:pPr>
          </w:p>
        </w:tc>
      </w:tr>
      <w:tr w:rsidR="009D36B0" w:rsidRPr="00B20AE8" w14:paraId="780B0013" w14:textId="77777777" w:rsidTr="007C5F24">
        <w:trPr>
          <w:cantSplit/>
          <w:jc w:val="center"/>
        </w:trPr>
        <w:tc>
          <w:tcPr>
            <w:tcW w:w="2322" w:type="dxa"/>
            <w:shd w:val="clear" w:color="auto" w:fill="auto"/>
          </w:tcPr>
          <w:p w14:paraId="5B7066CE" w14:textId="77777777" w:rsidR="009D36B0" w:rsidRPr="00B20AE8" w:rsidRDefault="009D36B0" w:rsidP="0039402F">
            <w:pPr>
              <w:pStyle w:val="TAC"/>
            </w:pPr>
            <w:r w:rsidRPr="00B20AE8">
              <w:t>10</w:t>
            </w:r>
          </w:p>
        </w:tc>
        <w:tc>
          <w:tcPr>
            <w:tcW w:w="3343" w:type="dxa"/>
            <w:tcBorders>
              <w:bottom w:val="single" w:sz="4" w:space="0" w:color="auto"/>
            </w:tcBorders>
            <w:shd w:val="clear" w:color="auto" w:fill="auto"/>
          </w:tcPr>
          <w:p w14:paraId="0224CFBF" w14:textId="77777777" w:rsidR="009D36B0" w:rsidRDefault="009D36B0" w:rsidP="0039402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9427CDF" w14:textId="77777777" w:rsidR="009D36B0" w:rsidRPr="00B20AE8" w:rsidRDefault="009D36B0" w:rsidP="0039402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66BD507A"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p w14:paraId="07C54485" w14:textId="77777777" w:rsidR="009D36B0" w:rsidRPr="00B20AE8" w:rsidRDefault="009D36B0" w:rsidP="0039402F">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35E260E2" w14:textId="77777777" w:rsidR="009D36B0" w:rsidRPr="00B20AE8" w:rsidRDefault="009D36B0" w:rsidP="0039402F">
            <w:pPr>
              <w:pStyle w:val="TAC"/>
            </w:pPr>
            <w:r>
              <w:rPr>
                <w:rFonts w:cs="v5.0.0"/>
              </w:rPr>
              <w:t>-95.1</w:t>
            </w:r>
            <w:r w:rsidRPr="00B20AE8">
              <w:t xml:space="preserve"> - Δ</w:t>
            </w:r>
            <w:r w:rsidRPr="00B20AE8">
              <w:rPr>
                <w:vertAlign w:val="subscript"/>
              </w:rPr>
              <w:t>OTAREFSENS</w:t>
            </w:r>
          </w:p>
          <w:p w14:paraId="48AB8B47" w14:textId="77777777" w:rsidR="009D36B0" w:rsidRPr="00B20AE8" w:rsidRDefault="009D36B0" w:rsidP="0039402F">
            <w:pPr>
              <w:pStyle w:val="TAC"/>
            </w:pPr>
            <w:r>
              <w:rPr>
                <w:rFonts w:cs="v5.0.0"/>
              </w:rPr>
              <w:t>-97.8</w:t>
            </w:r>
            <w:r w:rsidRPr="00B20AE8">
              <w:t xml:space="preserve"> - Δ</w:t>
            </w:r>
            <w:r w:rsidRPr="00B20AE8">
              <w:rPr>
                <w:vertAlign w:val="subscript"/>
              </w:rPr>
              <w:t>OTAREFSENS</w:t>
            </w:r>
          </w:p>
        </w:tc>
      </w:tr>
      <w:tr w:rsidR="009D36B0" w:rsidRPr="00B20AE8" w14:paraId="6B8AD4AD" w14:textId="77777777" w:rsidTr="007C5F24">
        <w:trPr>
          <w:cantSplit/>
          <w:jc w:val="center"/>
        </w:trPr>
        <w:tc>
          <w:tcPr>
            <w:tcW w:w="2322" w:type="dxa"/>
            <w:shd w:val="clear" w:color="auto" w:fill="auto"/>
          </w:tcPr>
          <w:p w14:paraId="590EDE93" w14:textId="77777777" w:rsidR="009D36B0" w:rsidRPr="00B20AE8" w:rsidRDefault="009D36B0" w:rsidP="0039402F">
            <w:pPr>
              <w:pStyle w:val="TAC"/>
            </w:pPr>
            <w:r w:rsidRPr="00B20AE8">
              <w:t>15</w:t>
            </w:r>
          </w:p>
        </w:tc>
        <w:tc>
          <w:tcPr>
            <w:tcW w:w="3343" w:type="dxa"/>
            <w:tcBorders>
              <w:top w:val="single" w:sz="4" w:space="0" w:color="auto"/>
              <w:bottom w:val="single" w:sz="4" w:space="0" w:color="auto"/>
            </w:tcBorders>
            <w:shd w:val="clear" w:color="auto" w:fill="auto"/>
          </w:tcPr>
          <w:p w14:paraId="2A7D890B" w14:textId="77777777" w:rsidR="009D36B0" w:rsidRPr="00B20AE8" w:rsidRDefault="009D36B0" w:rsidP="0039402F">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2CFF2418"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53186FEE" w14:textId="77777777" w:rsidR="009D36B0" w:rsidRPr="00B20AE8" w:rsidRDefault="009D36B0" w:rsidP="0039402F">
            <w:pPr>
              <w:pStyle w:val="TAC"/>
            </w:pPr>
            <w:r>
              <w:rPr>
                <w:rFonts w:cs="v5.0.0"/>
              </w:rPr>
              <w:t>-95</w:t>
            </w:r>
            <w:r w:rsidRPr="00B20AE8">
              <w:rPr>
                <w:rFonts w:cs="v5.0.0"/>
              </w:rPr>
              <w:t>.1</w:t>
            </w:r>
            <w:r w:rsidRPr="00B20AE8">
              <w:t xml:space="preserve"> - Δ</w:t>
            </w:r>
            <w:r w:rsidRPr="00B20AE8">
              <w:rPr>
                <w:vertAlign w:val="subscript"/>
              </w:rPr>
              <w:t>OTAREFSENS</w:t>
            </w:r>
          </w:p>
        </w:tc>
      </w:tr>
      <w:tr w:rsidR="009D36B0" w:rsidRPr="00B20AE8" w14:paraId="092B7916" w14:textId="77777777" w:rsidTr="007C5F24">
        <w:trPr>
          <w:cantSplit/>
          <w:jc w:val="center"/>
        </w:trPr>
        <w:tc>
          <w:tcPr>
            <w:tcW w:w="2322" w:type="dxa"/>
            <w:shd w:val="clear" w:color="auto" w:fill="auto"/>
          </w:tcPr>
          <w:p w14:paraId="480DDB2C" w14:textId="77777777" w:rsidR="009D36B0" w:rsidRPr="00B20AE8" w:rsidRDefault="009D36B0" w:rsidP="0039402F">
            <w:pPr>
              <w:pStyle w:val="TAC"/>
            </w:pPr>
            <w:r w:rsidRPr="00B20AE8">
              <w:t>20</w:t>
            </w:r>
          </w:p>
        </w:tc>
        <w:tc>
          <w:tcPr>
            <w:tcW w:w="3343" w:type="dxa"/>
            <w:tcBorders>
              <w:top w:val="single" w:sz="4" w:space="0" w:color="auto"/>
            </w:tcBorders>
            <w:shd w:val="clear" w:color="auto" w:fill="auto"/>
          </w:tcPr>
          <w:p w14:paraId="569DF73B" w14:textId="77777777" w:rsidR="009D36B0" w:rsidRDefault="009D36B0" w:rsidP="0039402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52280E2" w14:textId="77777777" w:rsidR="009D36B0" w:rsidRPr="00B20AE8" w:rsidRDefault="009D36B0" w:rsidP="0039402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17B7078A"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p w14:paraId="63A8FDC4" w14:textId="77777777" w:rsidR="009D36B0" w:rsidRPr="00B20AE8" w:rsidRDefault="009D36B0" w:rsidP="0039402F">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651C30BA"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p w14:paraId="05863853" w14:textId="77777777" w:rsidR="009D36B0" w:rsidRPr="00B20AE8" w:rsidRDefault="009D36B0" w:rsidP="0039402F">
            <w:pPr>
              <w:pStyle w:val="TAC"/>
            </w:pPr>
            <w:r>
              <w:rPr>
                <w:rFonts w:cs="v5.0.0"/>
              </w:rPr>
              <w:t>-97.9</w:t>
            </w:r>
            <w:r w:rsidRPr="00B20AE8">
              <w:t xml:space="preserve"> - Δ</w:t>
            </w:r>
            <w:r w:rsidRPr="00B20AE8">
              <w:rPr>
                <w:vertAlign w:val="subscript"/>
              </w:rPr>
              <w:t>OTAREFSENS</w:t>
            </w:r>
          </w:p>
        </w:tc>
      </w:tr>
      <w:tr w:rsidR="009D36B0" w:rsidRPr="00B20AE8" w14:paraId="7E2CC6D9" w14:textId="77777777" w:rsidTr="007C5F24">
        <w:trPr>
          <w:cantSplit/>
          <w:jc w:val="center"/>
        </w:trPr>
        <w:tc>
          <w:tcPr>
            <w:tcW w:w="10168" w:type="dxa"/>
            <w:gridSpan w:val="4"/>
            <w:shd w:val="clear" w:color="auto" w:fill="auto"/>
          </w:tcPr>
          <w:p w14:paraId="63D0E58E" w14:textId="77777777" w:rsidR="009D36B0" w:rsidRDefault="009D36B0" w:rsidP="0039402F">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60036B00" w14:textId="77777777" w:rsidR="009D36B0" w:rsidRPr="00B20AE8" w:rsidRDefault="009D36B0" w:rsidP="0039402F">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3E25346E" w14:textId="77777777" w:rsidR="009D36B0" w:rsidRPr="00B20AE8" w:rsidRDefault="009D36B0" w:rsidP="0039402F"/>
    <w:p w14:paraId="0FD3593F" w14:textId="77777777" w:rsidR="000D052B" w:rsidRPr="00B20AE8" w:rsidRDefault="000D052B" w:rsidP="007C4097">
      <w:pPr>
        <w:pStyle w:val="Heading4"/>
      </w:pPr>
      <w:bookmarkStart w:id="4759" w:name="_Toc21123204"/>
      <w:bookmarkStart w:id="4760" w:name="_Toc45907397"/>
      <w:bookmarkStart w:id="4761" w:name="_Toc53181501"/>
      <w:bookmarkStart w:id="4762" w:name="_Toc61117267"/>
      <w:bookmarkStart w:id="4763" w:name="_Toc67081119"/>
      <w:bookmarkStart w:id="4764" w:name="_Toc68770471"/>
      <w:bookmarkStart w:id="4765" w:name="_Toc74755534"/>
      <w:bookmarkStart w:id="4766" w:name="_Toc76506458"/>
      <w:bookmarkStart w:id="4767" w:name="_Toc83113377"/>
      <w:bookmarkStart w:id="4768" w:name="_Toc89876580"/>
      <w:bookmarkStart w:id="4769" w:name="_Toc98711480"/>
      <w:bookmarkStart w:id="4770" w:name="_Toc145097347"/>
      <w:bookmarkStart w:id="4771" w:name="_Toc161848597"/>
      <w:r w:rsidRPr="00B20AE8">
        <w:t>7.3.5.4</w:t>
      </w:r>
      <w:r w:rsidRPr="00B20AE8">
        <w:tab/>
        <w:t>NR Test Requirements</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3A138C05" w14:textId="19E85953" w:rsidR="000D052B" w:rsidRPr="00B20AE8" w:rsidRDefault="000D052B" w:rsidP="0039402F">
      <w:r w:rsidRPr="00B20AE8">
        <w:t xml:space="preserve">For each measured carrier, the throughput measured in step 9 of </w:t>
      </w:r>
      <w:r w:rsidR="003D3C64">
        <w:t>clause </w:t>
      </w:r>
      <w:r w:rsidR="003D3C64" w:rsidRPr="00B20AE8">
        <w:t>7</w:t>
      </w:r>
      <w:r w:rsidRPr="00B20AE8">
        <w:t xml:space="preserve">.3.4.2 shall be ≥ 95 % of the maximum throughput of the reference measurement channel as specified in annex </w:t>
      </w:r>
      <w:r w:rsidR="003D3C64" w:rsidRPr="00B20AE8">
        <w:t>TS</w:t>
      </w:r>
      <w:r w:rsidR="003D3C64">
        <w:t> </w:t>
      </w:r>
      <w:r w:rsidR="003D3C64" w:rsidRPr="00B20AE8">
        <w:t>3</w:t>
      </w:r>
      <w:r w:rsidRPr="00B20AE8">
        <w:t>8.104</w:t>
      </w:r>
      <w:r w:rsidR="003D3C64">
        <w:t> </w:t>
      </w:r>
      <w:r w:rsidR="003D3C64" w:rsidRPr="00B20AE8">
        <w:t>[</w:t>
      </w:r>
      <w:r w:rsidRPr="00B20AE8">
        <w:t>33] A.1 with parameters specified in tables 7.3.5.4-1 to 7.3.5.4-3.</w:t>
      </w:r>
    </w:p>
    <w:p w14:paraId="1AEF7642" w14:textId="77777777" w:rsidR="00C25FB6" w:rsidRPr="00B20AE8" w:rsidRDefault="00C25FB6" w:rsidP="0039402F">
      <w:pPr>
        <w:pStyle w:val="TH"/>
      </w:pPr>
      <w:r w:rsidRPr="00B20AE8">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9D36B0" w:rsidRPr="00B20AE8" w14:paraId="7C249293" w14:textId="77777777" w:rsidTr="00EA7724">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33F5682D" w14:textId="77777777" w:rsidR="009D36B0" w:rsidRPr="00B20AE8" w:rsidRDefault="009D36B0" w:rsidP="0039402F">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8AA4CA1" w14:textId="77777777" w:rsidR="009D36B0" w:rsidRPr="00B20AE8" w:rsidRDefault="009D36B0" w:rsidP="0039402F">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684AA4DC" w14:textId="77777777" w:rsidR="009D36B0" w:rsidRPr="00B20AE8" w:rsidRDefault="009D36B0" w:rsidP="0039402F">
            <w:pPr>
              <w:pStyle w:val="TAH"/>
            </w:pPr>
            <w:r w:rsidRPr="00B20AE8">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12A38D1A" w14:textId="25AB97BF" w:rsidR="009D36B0" w:rsidRPr="00B20AE8" w:rsidRDefault="009D36B0" w:rsidP="0039402F">
            <w:pPr>
              <w:pStyle w:val="TAH"/>
            </w:pPr>
            <w:r w:rsidRPr="00B20AE8">
              <w:rPr>
                <w:lang w:eastAsia="zh-CN"/>
              </w:rPr>
              <w:t>EIS</w:t>
            </w:r>
            <w:r w:rsidRPr="00B20AE8">
              <w:rPr>
                <w:vertAlign w:val="subscript"/>
                <w:lang w:eastAsia="zh-CN"/>
              </w:rPr>
              <w:t>REFSENS</w:t>
            </w:r>
          </w:p>
          <w:p w14:paraId="2768D79E" w14:textId="77777777" w:rsidR="009D36B0" w:rsidRPr="00B20AE8" w:rsidRDefault="009D36B0" w:rsidP="0039402F">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B1C6563" w14:textId="77777777" w:rsidTr="009D36B0">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22180ADD" w14:textId="77777777" w:rsidR="009D36B0" w:rsidRPr="00B20AE8" w:rsidRDefault="009D36B0" w:rsidP="0039402F">
            <w:pPr>
              <w:pStyle w:val="TAH"/>
              <w:rPr>
                <w:lang w:val="it-IT"/>
              </w:rPr>
            </w:pPr>
          </w:p>
        </w:tc>
        <w:tc>
          <w:tcPr>
            <w:tcW w:w="1405" w:type="dxa"/>
            <w:tcBorders>
              <w:top w:val="nil"/>
              <w:left w:val="single" w:sz="4" w:space="0" w:color="auto"/>
              <w:bottom w:val="single" w:sz="4" w:space="0" w:color="auto"/>
              <w:right w:val="single" w:sz="4" w:space="0" w:color="auto"/>
            </w:tcBorders>
            <w:shd w:val="clear" w:color="auto" w:fill="auto"/>
          </w:tcPr>
          <w:p w14:paraId="0F6584B3" w14:textId="77777777" w:rsidR="009D36B0" w:rsidRPr="00B20AE8" w:rsidRDefault="009D36B0" w:rsidP="0039402F">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44A07449" w14:textId="77777777" w:rsidR="009D36B0" w:rsidRPr="00B20AE8" w:rsidRDefault="009D36B0" w:rsidP="0039402F">
            <w:pPr>
              <w:pStyle w:val="TAH"/>
            </w:pPr>
            <w:r w:rsidRPr="00B20AE8">
              <w:t>channel</w:t>
            </w:r>
          </w:p>
        </w:tc>
        <w:tc>
          <w:tcPr>
            <w:tcW w:w="2428" w:type="dxa"/>
            <w:tcBorders>
              <w:top w:val="single" w:sz="4" w:space="0" w:color="auto"/>
              <w:left w:val="single" w:sz="4" w:space="0" w:color="auto"/>
              <w:bottom w:val="single" w:sz="4" w:space="0" w:color="auto"/>
              <w:right w:val="single" w:sz="4" w:space="0" w:color="auto"/>
            </w:tcBorders>
          </w:tcPr>
          <w:p w14:paraId="5A99E345" w14:textId="77777777" w:rsidR="009D36B0" w:rsidRPr="00B20AE8" w:rsidRDefault="009D36B0" w:rsidP="0039402F">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tcPr>
          <w:p w14:paraId="7F996749" w14:textId="5439F893" w:rsidR="009D36B0" w:rsidRPr="00B20AE8" w:rsidRDefault="009D36B0" w:rsidP="0039402F">
            <w:pPr>
              <w:pStyle w:val="TAH"/>
            </w:pPr>
            <w:r w:rsidRPr="00B20AE8">
              <w:t>3.0 GHz &lt; f ≤ 4.2 GHz</w:t>
            </w:r>
          </w:p>
        </w:tc>
      </w:tr>
      <w:tr w:rsidR="009D36B0" w:rsidRPr="00B20AE8" w14:paraId="43F7EDA9"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4B6A6932" w14:textId="77777777" w:rsidR="009D36B0" w:rsidRPr="00B20AE8" w:rsidRDefault="009D36B0" w:rsidP="0039402F">
            <w:pPr>
              <w:pStyle w:val="TAC"/>
            </w:pPr>
            <w:r w:rsidRPr="00B20AE8">
              <w:t>5, 10, 15</w:t>
            </w:r>
          </w:p>
        </w:tc>
        <w:tc>
          <w:tcPr>
            <w:tcW w:w="1405" w:type="dxa"/>
            <w:tcBorders>
              <w:top w:val="single" w:sz="4" w:space="0" w:color="auto"/>
              <w:left w:val="single" w:sz="4" w:space="0" w:color="auto"/>
              <w:bottom w:val="single" w:sz="4" w:space="0" w:color="auto"/>
              <w:right w:val="single" w:sz="4" w:space="0" w:color="auto"/>
            </w:tcBorders>
          </w:tcPr>
          <w:p w14:paraId="4C528206" w14:textId="77777777" w:rsidR="009D36B0" w:rsidRPr="00B20AE8" w:rsidRDefault="009D36B0" w:rsidP="0039402F">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1452F860" w14:textId="77777777" w:rsidR="009D36B0" w:rsidRPr="00B20AE8" w:rsidRDefault="009D36B0" w:rsidP="0039402F">
            <w:pPr>
              <w:pStyle w:val="TAC"/>
            </w:pPr>
            <w:r w:rsidRPr="00B20AE8">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E0F2655" w14:textId="77777777" w:rsidR="009D36B0" w:rsidRPr="00B20AE8" w:rsidRDefault="009D36B0" w:rsidP="0039402F">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4B0213D" w14:textId="13813857" w:rsidR="009D36B0" w:rsidRPr="00B20AE8" w:rsidRDefault="009D36B0" w:rsidP="0039402F">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r>
      <w:tr w:rsidR="009D36B0" w:rsidRPr="00B20AE8" w14:paraId="311CF1FC"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196557B2" w14:textId="77777777" w:rsidR="009D36B0" w:rsidRPr="00B20AE8" w:rsidRDefault="009D36B0" w:rsidP="0039402F">
            <w:pPr>
              <w:pStyle w:val="TAC"/>
            </w:pPr>
            <w:r w:rsidRPr="00B20AE8">
              <w:t>10, 15</w:t>
            </w:r>
          </w:p>
        </w:tc>
        <w:tc>
          <w:tcPr>
            <w:tcW w:w="1405" w:type="dxa"/>
            <w:tcBorders>
              <w:top w:val="single" w:sz="4" w:space="0" w:color="auto"/>
              <w:left w:val="single" w:sz="4" w:space="0" w:color="auto"/>
              <w:bottom w:val="single" w:sz="4" w:space="0" w:color="auto"/>
              <w:right w:val="single" w:sz="4" w:space="0" w:color="auto"/>
            </w:tcBorders>
          </w:tcPr>
          <w:p w14:paraId="5FE1FF56" w14:textId="77777777" w:rsidR="009D36B0" w:rsidRPr="00B20AE8" w:rsidRDefault="009D36B0" w:rsidP="0039402F">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7C0D5E81" w14:textId="77777777" w:rsidR="009D36B0" w:rsidRPr="00B20AE8" w:rsidRDefault="009D36B0" w:rsidP="0039402F">
            <w:pPr>
              <w:pStyle w:val="TAC"/>
            </w:pPr>
            <w:r w:rsidRPr="00B20AE8">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27EF7A05" w14:textId="77777777" w:rsidR="009D36B0" w:rsidRPr="00B20AE8" w:rsidRDefault="009D36B0" w:rsidP="0039402F">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8FCFA0" w14:textId="7AB8ACEC" w:rsidR="009D36B0" w:rsidRPr="00B20AE8" w:rsidRDefault="009D36B0" w:rsidP="0039402F">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r>
      <w:tr w:rsidR="009D36B0" w:rsidRPr="00B20AE8" w14:paraId="47D2D633"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E7C279D" w14:textId="77777777" w:rsidR="009D36B0" w:rsidRPr="00B20AE8" w:rsidRDefault="009D36B0" w:rsidP="0039402F">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tcPr>
          <w:p w14:paraId="3C088E6C" w14:textId="77777777" w:rsidR="009D36B0" w:rsidRPr="00B20AE8" w:rsidRDefault="009D36B0" w:rsidP="0039402F">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F4C9DA7" w14:textId="77777777" w:rsidR="009D36B0" w:rsidRPr="00B20AE8" w:rsidRDefault="009D36B0" w:rsidP="0039402F">
            <w:pPr>
              <w:pStyle w:val="TAC"/>
              <w:rPr>
                <w:lang w:eastAsia="zh-CN"/>
              </w:rPr>
            </w:pPr>
            <w:r w:rsidRPr="00B20AE8">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2948D008" w14:textId="77777777" w:rsidR="009D36B0" w:rsidRPr="00B20AE8" w:rsidRDefault="009D36B0" w:rsidP="0039402F">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0F23B1E" w14:textId="40E107B7" w:rsidR="009D36B0" w:rsidRPr="00B20AE8" w:rsidRDefault="009D36B0" w:rsidP="0039402F">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r>
      <w:tr w:rsidR="009D36B0" w:rsidRPr="00B20AE8" w14:paraId="1170EFCF"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7E70365E" w14:textId="77777777" w:rsidR="009D36B0" w:rsidRPr="00B20AE8" w:rsidRDefault="009D36B0" w:rsidP="0039402F">
            <w:pPr>
              <w:pStyle w:val="TAC"/>
              <w:rPr>
                <w:lang w:eastAsia="zh-CN"/>
              </w:rPr>
            </w:pPr>
            <w:r w:rsidRPr="00B20AE8">
              <w:t>20</w:t>
            </w:r>
            <w:r>
              <w:t>, 25, 30</w:t>
            </w:r>
            <w:r w:rsidRPr="00B20AE8">
              <w:t>, 40, 50</w:t>
            </w:r>
          </w:p>
        </w:tc>
        <w:tc>
          <w:tcPr>
            <w:tcW w:w="1405" w:type="dxa"/>
            <w:tcBorders>
              <w:top w:val="single" w:sz="4" w:space="0" w:color="auto"/>
              <w:left w:val="single" w:sz="4" w:space="0" w:color="auto"/>
              <w:bottom w:val="single" w:sz="4" w:space="0" w:color="auto"/>
              <w:right w:val="single" w:sz="4" w:space="0" w:color="auto"/>
            </w:tcBorders>
          </w:tcPr>
          <w:p w14:paraId="31E2BE2B" w14:textId="77777777" w:rsidR="009D36B0" w:rsidRPr="00B20AE8" w:rsidRDefault="009D36B0" w:rsidP="0039402F">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62A64193" w14:textId="77777777" w:rsidR="009D36B0" w:rsidRPr="00B20AE8" w:rsidRDefault="009D36B0" w:rsidP="0039402F">
            <w:pPr>
              <w:pStyle w:val="TAC"/>
              <w:rPr>
                <w:lang w:eastAsia="zh-CN"/>
              </w:rPr>
            </w:pPr>
            <w:r w:rsidRPr="00B20AE8">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1F2E88F5" w14:textId="77777777" w:rsidR="009D36B0" w:rsidRPr="00B20AE8" w:rsidRDefault="009D36B0" w:rsidP="0039402F">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42097EC" w14:textId="20DD7B86" w:rsidR="009D36B0" w:rsidRPr="00B20AE8" w:rsidRDefault="009D36B0" w:rsidP="0039402F">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r>
      <w:tr w:rsidR="009D36B0" w:rsidRPr="00B20AE8" w14:paraId="7508A424"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4AC9F15" w14:textId="77777777" w:rsidR="009D36B0" w:rsidRPr="00B20AE8" w:rsidRDefault="009D36B0" w:rsidP="0039402F">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5D5FBC06" w14:textId="77777777" w:rsidR="009D36B0" w:rsidRPr="00B20AE8" w:rsidRDefault="009D36B0" w:rsidP="0039402F">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CBD1263" w14:textId="77777777" w:rsidR="009D36B0" w:rsidRPr="00B20AE8" w:rsidRDefault="009D36B0" w:rsidP="0039402F">
            <w:pPr>
              <w:pStyle w:val="TAC"/>
              <w:rPr>
                <w:lang w:eastAsia="zh-CN"/>
              </w:rPr>
            </w:pPr>
            <w:r w:rsidRPr="00B20AE8">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3C77427F" w14:textId="77777777" w:rsidR="009D36B0" w:rsidRPr="00B20AE8" w:rsidRDefault="009D36B0" w:rsidP="0039402F">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3B800EE" w14:textId="436DC40F" w:rsidR="009D36B0" w:rsidRPr="00B20AE8" w:rsidRDefault="009D36B0" w:rsidP="0039402F">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r>
      <w:tr w:rsidR="009D36B0" w:rsidRPr="00B20AE8" w14:paraId="756321F2"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678DF8AE" w14:textId="77777777" w:rsidR="009D36B0" w:rsidRPr="00B20AE8" w:rsidRDefault="009D36B0" w:rsidP="0039402F">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4C8A11F0" w14:textId="77777777" w:rsidR="009D36B0" w:rsidRPr="00B20AE8" w:rsidRDefault="009D36B0" w:rsidP="0039402F">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67DEFF26" w14:textId="77777777" w:rsidR="009D36B0" w:rsidRPr="00B20AE8" w:rsidRDefault="009D36B0" w:rsidP="0039402F">
            <w:pPr>
              <w:pStyle w:val="TAC"/>
              <w:rPr>
                <w:lang w:eastAsia="zh-CN"/>
              </w:rPr>
            </w:pPr>
            <w:r w:rsidRPr="00B20AE8">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70EF4246" w14:textId="77777777" w:rsidR="009D36B0" w:rsidRPr="00B20AE8" w:rsidRDefault="009D36B0" w:rsidP="0039402F">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B5CC6" w14:textId="62303669" w:rsidR="009D36B0" w:rsidRPr="00B20AE8" w:rsidRDefault="009D36B0" w:rsidP="0039402F">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r>
      <w:tr w:rsidR="009D36B0" w:rsidRPr="00B20AE8" w14:paraId="42DF8910"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71A313B" w14:textId="77777777" w:rsidR="009D36B0" w:rsidRPr="00B20AE8" w:rsidRDefault="009D36B0" w:rsidP="0039402F">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02902630" w14:textId="77777777" w:rsidR="009D36B0" w:rsidRPr="00B20AE8" w:rsidRDefault="009D36B0" w:rsidP="0039402F"/>
    <w:p w14:paraId="601D7882" w14:textId="77777777" w:rsidR="00C25FB6" w:rsidRPr="00B20AE8" w:rsidRDefault="00C25FB6" w:rsidP="0039402F">
      <w:pPr>
        <w:pStyle w:val="TH"/>
      </w:pPr>
      <w:r w:rsidRPr="00B20AE8">
        <w:t xml:space="preserve">Table 7.3.5.4-2: Medium Range 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08990BE0"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7BDE04C" w14:textId="77777777" w:rsidR="009D36B0" w:rsidRPr="00B20AE8" w:rsidRDefault="009D36B0" w:rsidP="0039402F">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A52BC2A" w14:textId="77777777" w:rsidR="009D36B0" w:rsidRPr="00B20AE8" w:rsidRDefault="009D36B0" w:rsidP="0039402F">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5309A16D" w14:textId="77777777" w:rsidR="009D36B0" w:rsidRPr="00B20AE8" w:rsidRDefault="009D36B0" w:rsidP="0039402F">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382AA57" w14:textId="77777777" w:rsidR="009D36B0" w:rsidRPr="00B20AE8" w:rsidRDefault="009D36B0" w:rsidP="0039402F">
            <w:pPr>
              <w:pStyle w:val="TAH"/>
            </w:pPr>
            <w:r w:rsidRPr="00B20AE8">
              <w:rPr>
                <w:lang w:eastAsia="zh-CN"/>
              </w:rPr>
              <w:t>EIS</w:t>
            </w:r>
            <w:r w:rsidRPr="00B20AE8">
              <w:rPr>
                <w:vertAlign w:val="subscript"/>
                <w:lang w:eastAsia="zh-CN"/>
              </w:rPr>
              <w:t>REFSENS</w:t>
            </w:r>
          </w:p>
          <w:p w14:paraId="36CD99FB" w14:textId="77777777" w:rsidR="009D36B0" w:rsidRPr="00B20AE8" w:rsidRDefault="009D36B0" w:rsidP="0039402F">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2B5816C"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7269541C" w14:textId="77777777" w:rsidR="009D36B0" w:rsidRPr="00B20AE8" w:rsidRDefault="009D36B0" w:rsidP="0039402F">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4DCC97CE" w14:textId="77777777" w:rsidR="009D36B0" w:rsidRPr="00B20AE8" w:rsidRDefault="009D36B0" w:rsidP="0039402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3CE88763" w14:textId="77777777" w:rsidR="009D36B0" w:rsidRPr="00B20AE8" w:rsidRDefault="009D36B0" w:rsidP="0039402F">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3F9EBABB" w14:textId="77777777" w:rsidR="009D36B0" w:rsidRPr="00B20AE8" w:rsidRDefault="009D36B0" w:rsidP="0039402F">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70CAE4B9" w14:textId="259BDF0B" w:rsidR="009D36B0" w:rsidRPr="00B20AE8" w:rsidRDefault="009D36B0" w:rsidP="0039402F">
            <w:pPr>
              <w:pStyle w:val="TAH"/>
            </w:pPr>
            <w:r w:rsidRPr="00B20AE8">
              <w:t>3.0 GHz &lt; f ≤ 4.2 GHz</w:t>
            </w:r>
          </w:p>
        </w:tc>
      </w:tr>
      <w:tr w:rsidR="009D36B0" w:rsidRPr="00B20AE8" w14:paraId="30F5018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832DB95" w14:textId="77777777" w:rsidR="009D36B0" w:rsidRPr="00B20AE8" w:rsidRDefault="009D36B0" w:rsidP="0039402F">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521ECAAE" w14:textId="77777777" w:rsidR="009D36B0" w:rsidRPr="00B20AE8" w:rsidRDefault="009D36B0" w:rsidP="0039402F">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2525041" w14:textId="77777777" w:rsidR="009D36B0" w:rsidRPr="00B20AE8" w:rsidRDefault="009D36B0" w:rsidP="0039402F">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2ADD7554" w14:textId="77777777" w:rsidR="009D36B0" w:rsidRPr="00B20AE8" w:rsidRDefault="009D36B0" w:rsidP="0039402F">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807091A" w14:textId="2B904D88" w:rsidR="009D36B0" w:rsidRPr="00B20AE8" w:rsidRDefault="009D36B0" w:rsidP="0039402F">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r>
      <w:tr w:rsidR="009D36B0" w:rsidRPr="00B20AE8" w14:paraId="7698103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47DAFA" w14:textId="77777777" w:rsidR="009D36B0" w:rsidRPr="00B20AE8" w:rsidRDefault="009D36B0" w:rsidP="0039402F">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59A8813C" w14:textId="77777777" w:rsidR="009D36B0" w:rsidRPr="00B20AE8" w:rsidRDefault="009D36B0" w:rsidP="0039402F">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072C186" w14:textId="77777777" w:rsidR="009D36B0" w:rsidRPr="00B20AE8" w:rsidRDefault="009D36B0" w:rsidP="0039402F">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3D770CA5" w14:textId="77777777" w:rsidR="009D36B0" w:rsidRPr="00B20AE8" w:rsidRDefault="009D36B0" w:rsidP="0039402F">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328FDA9" w14:textId="1025E1B6" w:rsidR="009D36B0" w:rsidRPr="00B20AE8" w:rsidRDefault="009D36B0" w:rsidP="0039402F">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r>
      <w:tr w:rsidR="009D36B0" w:rsidRPr="00B20AE8" w14:paraId="592D004B"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B3D7D1" w14:textId="77777777" w:rsidR="009D36B0" w:rsidRPr="00B20AE8" w:rsidRDefault="009D36B0" w:rsidP="0039402F">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86B36E2" w14:textId="77777777" w:rsidR="009D36B0" w:rsidRPr="00B20AE8" w:rsidRDefault="009D36B0" w:rsidP="0039402F">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4253A4C" w14:textId="77777777" w:rsidR="009D36B0" w:rsidRPr="00B20AE8" w:rsidRDefault="009D36B0" w:rsidP="0039402F">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733A1FF1" w14:textId="77777777" w:rsidR="009D36B0" w:rsidRPr="00B20AE8" w:rsidRDefault="009D36B0" w:rsidP="0039402F">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AF967C" w14:textId="198CDD20" w:rsidR="009D36B0" w:rsidRPr="00B20AE8" w:rsidRDefault="009D36B0" w:rsidP="0039402F">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r>
      <w:tr w:rsidR="009D36B0" w:rsidRPr="00B20AE8" w14:paraId="45159C1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E7110A5" w14:textId="77777777" w:rsidR="009D36B0" w:rsidRPr="00B20AE8" w:rsidRDefault="009D36B0" w:rsidP="0039402F">
            <w:pPr>
              <w:pStyle w:val="TAC"/>
              <w:rPr>
                <w:lang w:eastAsia="zh-CN"/>
              </w:rPr>
            </w:pPr>
            <w:r w:rsidRPr="00B20AE8">
              <w:t>20</w:t>
            </w:r>
            <w:r>
              <w:t>, 25, 30</w:t>
            </w:r>
            <w:r w:rsidRPr="00B20AE8">
              <w:t>, 40, 50, 100</w:t>
            </w:r>
          </w:p>
        </w:tc>
        <w:tc>
          <w:tcPr>
            <w:tcW w:w="1409" w:type="dxa"/>
            <w:tcBorders>
              <w:top w:val="single" w:sz="4" w:space="0" w:color="auto"/>
              <w:left w:val="single" w:sz="4" w:space="0" w:color="auto"/>
              <w:bottom w:val="single" w:sz="4" w:space="0" w:color="auto"/>
              <w:right w:val="single" w:sz="4" w:space="0" w:color="auto"/>
            </w:tcBorders>
          </w:tcPr>
          <w:p w14:paraId="429843C9" w14:textId="77777777" w:rsidR="009D36B0" w:rsidRPr="00B20AE8" w:rsidRDefault="009D36B0" w:rsidP="0039402F">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66D588C" w14:textId="77777777" w:rsidR="009D36B0" w:rsidRPr="00B20AE8" w:rsidRDefault="009D36B0" w:rsidP="0039402F">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0BEAED98" w14:textId="77777777" w:rsidR="009D36B0" w:rsidRPr="00B20AE8" w:rsidRDefault="009D36B0" w:rsidP="0039402F">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5D9C026B" w14:textId="696BDCD3" w:rsidR="009D36B0" w:rsidRPr="00B20AE8" w:rsidRDefault="009D36B0" w:rsidP="0039402F">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r>
      <w:tr w:rsidR="009D36B0" w:rsidRPr="00B20AE8" w14:paraId="5894CAF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6912C4D2" w14:textId="77777777" w:rsidR="009D36B0" w:rsidRPr="00B20AE8" w:rsidRDefault="009D36B0" w:rsidP="0039402F">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1015A6A6" w14:textId="77777777" w:rsidR="009D36B0" w:rsidRPr="00B20AE8" w:rsidRDefault="009D36B0" w:rsidP="0039402F">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9A6F989" w14:textId="77777777" w:rsidR="009D36B0" w:rsidRPr="00B20AE8" w:rsidRDefault="009D36B0" w:rsidP="0039402F">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05BFBE56" w14:textId="77777777" w:rsidR="009D36B0" w:rsidRPr="00B20AE8" w:rsidRDefault="009D36B0" w:rsidP="0039402F">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142B34C9" w14:textId="63A6E483" w:rsidR="009D36B0" w:rsidRPr="00B20AE8" w:rsidRDefault="009D36B0" w:rsidP="0039402F">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r>
      <w:tr w:rsidR="009D36B0" w:rsidRPr="00B20AE8" w14:paraId="24ABBED5"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5F3AB480" w14:textId="77777777" w:rsidR="009D36B0" w:rsidRPr="00B20AE8" w:rsidRDefault="009D36B0" w:rsidP="0039402F">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6A2B85BD" w14:textId="77777777" w:rsidR="009D36B0" w:rsidRPr="00B20AE8" w:rsidRDefault="009D36B0" w:rsidP="0039402F">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2B68B70" w14:textId="77777777" w:rsidR="009D36B0" w:rsidRPr="00B20AE8" w:rsidRDefault="009D36B0" w:rsidP="0039402F">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5010111E" w14:textId="77777777" w:rsidR="009D36B0" w:rsidRPr="00B20AE8" w:rsidRDefault="009D36B0" w:rsidP="0039402F">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BBBF4D0" w14:textId="115F0302" w:rsidR="009D36B0" w:rsidRPr="00B20AE8" w:rsidRDefault="009D36B0" w:rsidP="0039402F">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9D36B0" w:rsidRPr="00B20AE8" w14:paraId="7633C658"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BC4C12D" w14:textId="77777777" w:rsidR="009D36B0" w:rsidRPr="00B20AE8" w:rsidRDefault="009D36B0" w:rsidP="0039402F">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4A5C00D6" w14:textId="77777777" w:rsidR="009D36B0" w:rsidRPr="00B20AE8" w:rsidRDefault="009D36B0" w:rsidP="0039402F"/>
    <w:p w14:paraId="565B0A6F" w14:textId="77777777" w:rsidR="00C25FB6" w:rsidRPr="00B20AE8" w:rsidRDefault="00C25FB6" w:rsidP="0039402F">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5561620E"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7FB2276" w14:textId="77777777" w:rsidR="009D36B0" w:rsidRPr="00B20AE8" w:rsidRDefault="009D36B0" w:rsidP="0039402F">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865FC41" w14:textId="77777777" w:rsidR="009D36B0" w:rsidRPr="00B20AE8" w:rsidRDefault="009D36B0" w:rsidP="0039402F">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B8B3F53" w14:textId="77777777" w:rsidR="009D36B0" w:rsidRPr="00B20AE8" w:rsidRDefault="009D36B0" w:rsidP="0039402F">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28093AC8" w14:textId="77777777" w:rsidR="009D36B0" w:rsidRPr="00B20AE8" w:rsidRDefault="009D36B0" w:rsidP="0039402F">
            <w:pPr>
              <w:pStyle w:val="TAH"/>
            </w:pPr>
            <w:r w:rsidRPr="00B20AE8">
              <w:rPr>
                <w:lang w:eastAsia="zh-CN"/>
              </w:rPr>
              <w:t>EIS</w:t>
            </w:r>
            <w:r w:rsidRPr="00B20AE8">
              <w:rPr>
                <w:vertAlign w:val="subscript"/>
                <w:lang w:eastAsia="zh-CN"/>
              </w:rPr>
              <w:t>REFSENS</w:t>
            </w:r>
          </w:p>
          <w:p w14:paraId="0520C63A" w14:textId="77777777" w:rsidR="009D36B0" w:rsidRPr="00B20AE8" w:rsidRDefault="009D36B0" w:rsidP="0039402F">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4711F9F9"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3FB9BC4" w14:textId="77777777" w:rsidR="009D36B0" w:rsidRPr="00B20AE8" w:rsidRDefault="009D36B0" w:rsidP="0039402F">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3693582A" w14:textId="77777777" w:rsidR="009D36B0" w:rsidRPr="00B20AE8" w:rsidRDefault="009D36B0" w:rsidP="0039402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4DAA124F" w14:textId="77777777" w:rsidR="009D36B0" w:rsidRPr="00B20AE8" w:rsidRDefault="009D36B0" w:rsidP="0039402F">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108D2C61" w14:textId="77777777" w:rsidR="009D36B0" w:rsidRPr="00B20AE8" w:rsidRDefault="009D36B0" w:rsidP="0039402F">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0DE937E5" w14:textId="2A1B33E6" w:rsidR="009D36B0" w:rsidRPr="00B20AE8" w:rsidRDefault="009D36B0" w:rsidP="0039402F">
            <w:pPr>
              <w:pStyle w:val="TAH"/>
            </w:pPr>
            <w:r w:rsidRPr="00B20AE8">
              <w:t>3.0 GHz &lt; f ≤ 4.2 GHz</w:t>
            </w:r>
          </w:p>
        </w:tc>
      </w:tr>
      <w:tr w:rsidR="009D36B0" w:rsidRPr="00B20AE8" w14:paraId="2C28954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17AF9EA0" w14:textId="77777777" w:rsidR="009D36B0" w:rsidRPr="00B20AE8" w:rsidRDefault="009D36B0" w:rsidP="0039402F">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47651972" w14:textId="77777777" w:rsidR="009D36B0" w:rsidRPr="00B20AE8" w:rsidRDefault="009D36B0" w:rsidP="0039402F">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C8E0288" w14:textId="77777777" w:rsidR="009D36B0" w:rsidRPr="00B20AE8" w:rsidRDefault="009D36B0" w:rsidP="0039402F">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3F03E643" w14:textId="77777777" w:rsidR="009D36B0" w:rsidRPr="00B20AE8" w:rsidRDefault="009D36B0" w:rsidP="0039402F">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9FDE435" w14:textId="55AE1676" w:rsidR="009D36B0" w:rsidRPr="00B20AE8" w:rsidRDefault="009D36B0" w:rsidP="0039402F">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9D36B0" w:rsidRPr="00B20AE8" w14:paraId="7D582572"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BF39E55" w14:textId="77777777" w:rsidR="009D36B0" w:rsidRPr="00B20AE8" w:rsidRDefault="009D36B0" w:rsidP="0039402F">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3C0DFF0B" w14:textId="77777777" w:rsidR="009D36B0" w:rsidRPr="00B20AE8" w:rsidRDefault="009D36B0" w:rsidP="0039402F">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FFE0C81" w14:textId="77777777" w:rsidR="009D36B0" w:rsidRPr="00B20AE8" w:rsidRDefault="009D36B0" w:rsidP="0039402F">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5032A3F4" w14:textId="77777777" w:rsidR="009D36B0" w:rsidRPr="00B20AE8" w:rsidRDefault="009D36B0" w:rsidP="0039402F">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8E7BD5B" w14:textId="23E20877" w:rsidR="009D36B0" w:rsidRPr="00B20AE8" w:rsidRDefault="009D36B0" w:rsidP="0039402F">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r>
      <w:tr w:rsidR="009D36B0" w:rsidRPr="00B20AE8" w14:paraId="1AF0322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39A17B01" w14:textId="77777777" w:rsidR="009D36B0" w:rsidRPr="00B20AE8" w:rsidRDefault="009D36B0" w:rsidP="0039402F">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2F8A11F" w14:textId="77777777" w:rsidR="009D36B0" w:rsidRPr="00B20AE8" w:rsidRDefault="009D36B0" w:rsidP="0039402F">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749C7E1" w14:textId="77777777" w:rsidR="009D36B0" w:rsidRPr="00B20AE8" w:rsidRDefault="009D36B0" w:rsidP="0039402F">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0485BD43" w14:textId="77777777" w:rsidR="009D36B0" w:rsidRPr="00B20AE8" w:rsidRDefault="009D36B0" w:rsidP="0039402F">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1AD9314" w14:textId="2CA02A71" w:rsidR="009D36B0" w:rsidRPr="00B20AE8" w:rsidRDefault="009D36B0" w:rsidP="0039402F">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r>
      <w:tr w:rsidR="009D36B0" w:rsidRPr="00B20AE8" w14:paraId="0A8A20ED"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0BC1758A" w14:textId="77777777" w:rsidR="009D36B0" w:rsidRPr="00B20AE8" w:rsidRDefault="009D36B0" w:rsidP="0039402F">
            <w:pPr>
              <w:pStyle w:val="TAC"/>
              <w:rPr>
                <w:lang w:eastAsia="zh-CN"/>
              </w:rPr>
            </w:pPr>
            <w:r w:rsidRPr="00B20AE8">
              <w:t>20</w:t>
            </w:r>
            <w:r>
              <w:t>, 25, 30</w:t>
            </w:r>
            <w:r w:rsidRPr="00B20AE8">
              <w:t>, 40, 50</w:t>
            </w:r>
          </w:p>
        </w:tc>
        <w:tc>
          <w:tcPr>
            <w:tcW w:w="1409" w:type="dxa"/>
            <w:tcBorders>
              <w:top w:val="single" w:sz="4" w:space="0" w:color="auto"/>
              <w:left w:val="single" w:sz="4" w:space="0" w:color="auto"/>
              <w:bottom w:val="single" w:sz="4" w:space="0" w:color="auto"/>
              <w:right w:val="single" w:sz="4" w:space="0" w:color="auto"/>
            </w:tcBorders>
          </w:tcPr>
          <w:p w14:paraId="17C6E16A" w14:textId="77777777" w:rsidR="009D36B0" w:rsidRPr="00B20AE8" w:rsidRDefault="009D36B0" w:rsidP="0039402F">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43C24E6A" w14:textId="77777777" w:rsidR="009D36B0" w:rsidRPr="00B20AE8" w:rsidRDefault="009D36B0" w:rsidP="0039402F">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1047071C" w14:textId="77777777" w:rsidR="009D36B0" w:rsidRPr="00B20AE8" w:rsidRDefault="009D36B0" w:rsidP="0039402F">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6529E27" w14:textId="65CCBB64" w:rsidR="009D36B0" w:rsidRPr="00B20AE8" w:rsidRDefault="009D36B0" w:rsidP="0039402F">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r>
      <w:tr w:rsidR="009D36B0" w:rsidRPr="00B20AE8" w14:paraId="0BF6256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01DE702" w14:textId="77777777" w:rsidR="009D36B0" w:rsidRPr="00B20AE8" w:rsidRDefault="009D36B0" w:rsidP="0039402F">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4634196F" w14:textId="77777777" w:rsidR="009D36B0" w:rsidRPr="00B20AE8" w:rsidRDefault="009D36B0" w:rsidP="0039402F">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57C08BC4" w14:textId="77777777" w:rsidR="009D36B0" w:rsidRPr="00B20AE8" w:rsidRDefault="009D36B0" w:rsidP="0039402F">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10BED33F" w14:textId="77777777" w:rsidR="009D36B0" w:rsidRPr="00B20AE8" w:rsidRDefault="009D36B0" w:rsidP="0039402F">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E8052D3" w14:textId="3178AE1B" w:rsidR="009D36B0" w:rsidRPr="00B20AE8" w:rsidRDefault="009D36B0" w:rsidP="0039402F">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r>
      <w:tr w:rsidR="009D36B0" w:rsidRPr="00B20AE8" w14:paraId="06D3952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D065F9F" w14:textId="77777777" w:rsidR="009D36B0" w:rsidRPr="00B20AE8" w:rsidRDefault="009D36B0" w:rsidP="0039402F">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788F4A39" w14:textId="77777777" w:rsidR="009D36B0" w:rsidRPr="00B20AE8" w:rsidRDefault="009D36B0" w:rsidP="0039402F">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C1F6977" w14:textId="77777777" w:rsidR="009D36B0" w:rsidRPr="00B20AE8" w:rsidRDefault="009D36B0" w:rsidP="0039402F">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4C1DBE57" w14:textId="77777777" w:rsidR="009D36B0" w:rsidRPr="00B20AE8" w:rsidRDefault="009D36B0" w:rsidP="0039402F">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7B64B7" w14:textId="7ABCF311" w:rsidR="009D36B0" w:rsidRPr="00B20AE8" w:rsidRDefault="009D36B0" w:rsidP="0039402F">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r>
      <w:tr w:rsidR="009D36B0" w:rsidRPr="00B20AE8" w14:paraId="6F1AB6CC"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E0DB662" w14:textId="77777777" w:rsidR="009D36B0" w:rsidRPr="00B20AE8" w:rsidRDefault="009D36B0" w:rsidP="0039402F">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98E5074" w14:textId="77777777" w:rsidR="009D36B0" w:rsidRPr="00B20AE8" w:rsidRDefault="009D36B0" w:rsidP="0039402F"/>
    <w:p w14:paraId="0BDB0AA2" w14:textId="77777777" w:rsidR="006E5C62" w:rsidRPr="00B20AE8" w:rsidRDefault="006E5C62" w:rsidP="006E5C62">
      <w:pPr>
        <w:pStyle w:val="Heading2"/>
      </w:pPr>
      <w:bookmarkStart w:id="4772" w:name="_Toc21123205"/>
      <w:bookmarkStart w:id="4773" w:name="_Toc45907398"/>
      <w:bookmarkStart w:id="4774" w:name="_Toc53181502"/>
      <w:bookmarkStart w:id="4775" w:name="_Toc61117268"/>
      <w:bookmarkStart w:id="4776" w:name="_Toc67081120"/>
      <w:bookmarkStart w:id="4777" w:name="_Toc68770472"/>
      <w:bookmarkStart w:id="4778" w:name="_Toc74755535"/>
      <w:bookmarkStart w:id="4779" w:name="_Toc76506459"/>
      <w:bookmarkStart w:id="4780" w:name="_Toc83113378"/>
      <w:bookmarkStart w:id="4781" w:name="_Toc89876581"/>
      <w:bookmarkStart w:id="4782" w:name="_Toc98711481"/>
      <w:bookmarkStart w:id="4783" w:name="_Toc145097348"/>
      <w:bookmarkStart w:id="4784" w:name="_Toc161848598"/>
      <w:r w:rsidRPr="00B20AE8">
        <w:t>7.4</w:t>
      </w:r>
      <w:r w:rsidRPr="00B20AE8">
        <w:tab/>
        <w:t>OTA Dynamic range</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6D339ECC" w14:textId="77777777" w:rsidR="006E5C62" w:rsidRPr="00B20AE8" w:rsidRDefault="006E5C62" w:rsidP="006E5C62">
      <w:pPr>
        <w:pStyle w:val="Heading3"/>
        <w:rPr>
          <w:lang w:eastAsia="sv-SE"/>
        </w:rPr>
      </w:pPr>
      <w:bookmarkStart w:id="4785" w:name="_Toc21123206"/>
      <w:bookmarkStart w:id="4786" w:name="_Toc45907399"/>
      <w:bookmarkStart w:id="4787" w:name="_Toc53181503"/>
      <w:bookmarkStart w:id="4788" w:name="_Toc61117269"/>
      <w:bookmarkStart w:id="4789" w:name="_Toc67081121"/>
      <w:bookmarkStart w:id="4790" w:name="_Toc68770473"/>
      <w:bookmarkStart w:id="4791" w:name="_Toc74755536"/>
      <w:bookmarkStart w:id="4792" w:name="_Toc76506460"/>
      <w:bookmarkStart w:id="4793" w:name="_Toc83113379"/>
      <w:bookmarkStart w:id="4794" w:name="_Toc89876582"/>
      <w:bookmarkStart w:id="4795" w:name="_Toc98711482"/>
      <w:bookmarkStart w:id="4796" w:name="_Toc145097349"/>
      <w:bookmarkStart w:id="4797" w:name="_Toc161848599"/>
      <w:r w:rsidRPr="00B20AE8">
        <w:rPr>
          <w:lang w:eastAsia="sv-SE"/>
        </w:rPr>
        <w:t>7.4.1</w:t>
      </w:r>
      <w:r w:rsidRPr="00B20AE8">
        <w:rPr>
          <w:lang w:eastAsia="sv-SE"/>
        </w:rPr>
        <w:tab/>
        <w:t>Definition and applicability</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705FEFEB" w14:textId="77777777" w:rsidR="006E5C62" w:rsidRPr="00B20AE8" w:rsidRDefault="006E5C62" w:rsidP="0039402F">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14:paraId="2B83F54C" w14:textId="77777777" w:rsidR="006E5C62" w:rsidRPr="00B20AE8" w:rsidRDefault="006E5C62" w:rsidP="0039402F">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14:paraId="00661FE2" w14:textId="77777777" w:rsidR="006E5C62" w:rsidRPr="00B20AE8" w:rsidRDefault="006E5C62" w:rsidP="0039402F">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14:paraId="68E1C836" w14:textId="77777777" w:rsidR="006E5C62" w:rsidRPr="00B20AE8" w:rsidRDefault="006E5C62" w:rsidP="006E5C62">
      <w:pPr>
        <w:pStyle w:val="Heading3"/>
        <w:rPr>
          <w:lang w:eastAsia="sv-SE"/>
        </w:rPr>
      </w:pPr>
      <w:bookmarkStart w:id="4798" w:name="_Toc21123207"/>
      <w:bookmarkStart w:id="4799" w:name="_Toc45907400"/>
      <w:bookmarkStart w:id="4800" w:name="_Toc53181504"/>
      <w:bookmarkStart w:id="4801" w:name="_Toc61117270"/>
      <w:bookmarkStart w:id="4802" w:name="_Toc67081122"/>
      <w:bookmarkStart w:id="4803" w:name="_Toc68770474"/>
      <w:bookmarkStart w:id="4804" w:name="_Toc74755537"/>
      <w:bookmarkStart w:id="4805" w:name="_Toc76506461"/>
      <w:bookmarkStart w:id="4806" w:name="_Toc83113380"/>
      <w:bookmarkStart w:id="4807" w:name="_Toc89876583"/>
      <w:bookmarkStart w:id="4808" w:name="_Toc98711483"/>
      <w:bookmarkStart w:id="4809" w:name="_Toc145097350"/>
      <w:bookmarkStart w:id="4810" w:name="_Toc161848600"/>
      <w:r w:rsidRPr="00B20AE8">
        <w:rPr>
          <w:lang w:eastAsia="sv-SE"/>
        </w:rPr>
        <w:t>7.4.2</w:t>
      </w:r>
      <w:r w:rsidRPr="00B20AE8">
        <w:rPr>
          <w:lang w:eastAsia="sv-SE"/>
        </w:rPr>
        <w:tab/>
        <w:t>Minimum Requirement</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38CAB8C7" w14:textId="29A3AAB8" w:rsidR="006E5C62" w:rsidRPr="00B20AE8" w:rsidRDefault="006E5C62"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0.4.2.</w:t>
      </w:r>
    </w:p>
    <w:p w14:paraId="541F8781" w14:textId="131CB613" w:rsidR="006E5C62" w:rsidRPr="00B20AE8" w:rsidRDefault="006E5C62"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0.4.3.</w:t>
      </w:r>
    </w:p>
    <w:p w14:paraId="589E3834" w14:textId="35DC998A" w:rsidR="006E5C62" w:rsidRPr="00B20AE8" w:rsidRDefault="006E5C62"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0.4.4.</w:t>
      </w:r>
    </w:p>
    <w:p w14:paraId="48DF02A6" w14:textId="77777777" w:rsidR="006E5C62" w:rsidRPr="00B20AE8" w:rsidRDefault="006E5C62" w:rsidP="006E5C62">
      <w:pPr>
        <w:pStyle w:val="Heading3"/>
        <w:rPr>
          <w:lang w:eastAsia="sv-SE"/>
        </w:rPr>
      </w:pPr>
      <w:bookmarkStart w:id="4811" w:name="_Toc21123208"/>
      <w:bookmarkStart w:id="4812" w:name="_Toc45907401"/>
      <w:bookmarkStart w:id="4813" w:name="_Toc53181505"/>
      <w:bookmarkStart w:id="4814" w:name="_Toc61117271"/>
      <w:bookmarkStart w:id="4815" w:name="_Toc67081123"/>
      <w:bookmarkStart w:id="4816" w:name="_Toc68770475"/>
      <w:bookmarkStart w:id="4817" w:name="_Toc74755538"/>
      <w:bookmarkStart w:id="4818" w:name="_Toc76506462"/>
      <w:bookmarkStart w:id="4819" w:name="_Toc83113381"/>
      <w:bookmarkStart w:id="4820" w:name="_Toc89876584"/>
      <w:bookmarkStart w:id="4821" w:name="_Toc98711484"/>
      <w:bookmarkStart w:id="4822" w:name="_Toc145097351"/>
      <w:bookmarkStart w:id="4823" w:name="_Toc161848601"/>
      <w:r w:rsidRPr="00B20AE8">
        <w:rPr>
          <w:lang w:eastAsia="sv-SE"/>
        </w:rPr>
        <w:t>7.4.3</w:t>
      </w:r>
      <w:r w:rsidRPr="00B20AE8">
        <w:rPr>
          <w:lang w:eastAsia="sv-SE"/>
        </w:rPr>
        <w:tab/>
        <w:t>Test purpose</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2E757964" w14:textId="77777777" w:rsidR="006E5C62" w:rsidRPr="00B20AE8" w:rsidRDefault="006E5C62" w:rsidP="0039402F">
      <w:r w:rsidRPr="00B20AE8">
        <w:t>To verify that at the dynamic range of the receiver shall fulfil the specified limit.</w:t>
      </w:r>
    </w:p>
    <w:p w14:paraId="6BBEB80F" w14:textId="77777777" w:rsidR="006E5C62" w:rsidRPr="00B20AE8" w:rsidRDefault="006E5C62" w:rsidP="006E5C62">
      <w:pPr>
        <w:pStyle w:val="Heading3"/>
        <w:rPr>
          <w:lang w:eastAsia="sv-SE"/>
        </w:rPr>
      </w:pPr>
      <w:bookmarkStart w:id="4824" w:name="_Toc21123209"/>
      <w:bookmarkStart w:id="4825" w:name="_Toc45907402"/>
      <w:bookmarkStart w:id="4826" w:name="_Toc53181506"/>
      <w:bookmarkStart w:id="4827" w:name="_Toc61117272"/>
      <w:bookmarkStart w:id="4828" w:name="_Toc67081124"/>
      <w:bookmarkStart w:id="4829" w:name="_Toc68770476"/>
      <w:bookmarkStart w:id="4830" w:name="_Toc74755539"/>
      <w:bookmarkStart w:id="4831" w:name="_Toc76506463"/>
      <w:bookmarkStart w:id="4832" w:name="_Toc83113382"/>
      <w:bookmarkStart w:id="4833" w:name="_Toc89876585"/>
      <w:bookmarkStart w:id="4834" w:name="_Toc98711485"/>
      <w:bookmarkStart w:id="4835" w:name="_Toc145097352"/>
      <w:bookmarkStart w:id="4836" w:name="_Toc161848602"/>
      <w:r w:rsidRPr="00B20AE8">
        <w:rPr>
          <w:lang w:eastAsia="sv-SE"/>
        </w:rPr>
        <w:t>7.4</w:t>
      </w:r>
      <w:r w:rsidRPr="00B20AE8">
        <w:rPr>
          <w:lang w:eastAsia="zh-CN"/>
        </w:rPr>
        <w:t>.</w:t>
      </w:r>
      <w:r w:rsidRPr="00B20AE8">
        <w:rPr>
          <w:lang w:eastAsia="sv-SE"/>
        </w:rPr>
        <w:t>4</w:t>
      </w:r>
      <w:r w:rsidRPr="00B20AE8">
        <w:rPr>
          <w:lang w:eastAsia="sv-SE"/>
        </w:rPr>
        <w:tab/>
        <w:t>Method of test</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0EA80346" w14:textId="77777777" w:rsidR="006E5C62" w:rsidRPr="00B20AE8" w:rsidRDefault="006E5C62" w:rsidP="006E5C62">
      <w:pPr>
        <w:pStyle w:val="Heading4"/>
        <w:rPr>
          <w:lang w:eastAsia="sv-SE"/>
        </w:rPr>
      </w:pPr>
      <w:bookmarkStart w:id="4837" w:name="_Toc21123210"/>
      <w:bookmarkStart w:id="4838" w:name="_Toc45907403"/>
      <w:bookmarkStart w:id="4839" w:name="_Toc53181507"/>
      <w:bookmarkStart w:id="4840" w:name="_Toc61117273"/>
      <w:bookmarkStart w:id="4841" w:name="_Toc67081125"/>
      <w:bookmarkStart w:id="4842" w:name="_Toc68770477"/>
      <w:bookmarkStart w:id="4843" w:name="_Toc74755540"/>
      <w:bookmarkStart w:id="4844" w:name="_Toc76506464"/>
      <w:bookmarkStart w:id="4845" w:name="_Toc83113383"/>
      <w:bookmarkStart w:id="4846" w:name="_Toc89876586"/>
      <w:bookmarkStart w:id="4847" w:name="_Toc98711486"/>
      <w:bookmarkStart w:id="4848" w:name="_Toc145097353"/>
      <w:bookmarkStart w:id="4849" w:name="_Toc161848603"/>
      <w:r w:rsidRPr="00B20AE8">
        <w:rPr>
          <w:lang w:eastAsia="sv-SE"/>
        </w:rPr>
        <w:t>7.4.4.1</w:t>
      </w:r>
      <w:r w:rsidRPr="00B20AE8">
        <w:rPr>
          <w:lang w:eastAsia="sv-SE"/>
        </w:rPr>
        <w:tab/>
        <w:t>Initial conditions</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5E925697" w14:textId="77777777" w:rsidR="006E5C62" w:rsidRPr="00B20AE8" w:rsidRDefault="006E5C62" w:rsidP="0039402F">
      <w:r w:rsidRPr="00B20AE8">
        <w:t xml:space="preserve">Test environment: </w:t>
      </w:r>
      <w:r w:rsidR="00E02591" w:rsidRPr="00B20AE8">
        <w:t>n</w:t>
      </w:r>
      <w:r w:rsidRPr="00B20AE8">
        <w:t xml:space="preserve">ormal; see </w:t>
      </w:r>
      <w:r w:rsidR="001A40B1" w:rsidRPr="00B20AE8">
        <w:t>annex G.2</w:t>
      </w:r>
      <w:r w:rsidRPr="00B20AE8">
        <w:t>.</w:t>
      </w:r>
    </w:p>
    <w:p w14:paraId="2F10C79B" w14:textId="41B1A95D" w:rsidR="006E5C62" w:rsidRPr="00B20AE8" w:rsidRDefault="006E5C62" w:rsidP="0039402F">
      <w:r w:rsidRPr="00B20AE8">
        <w:t>RF channels to be tested for single carrier:</w:t>
      </w:r>
      <w:r w:rsidR="00A22911" w:rsidRPr="00B20AE8">
        <w:tab/>
      </w:r>
      <w:r w:rsidRPr="00B20AE8">
        <w:t xml:space="preserve">M; see </w:t>
      </w:r>
      <w:r w:rsidR="003D3C64">
        <w:t>clause </w:t>
      </w:r>
      <w:r w:rsidR="003D3C64" w:rsidRPr="00B20AE8">
        <w:t>4</w:t>
      </w:r>
      <w:r w:rsidRPr="00B20AE8">
        <w:t>.12.1.</w:t>
      </w:r>
    </w:p>
    <w:p w14:paraId="31C65C9A" w14:textId="77777777" w:rsidR="006E5C62" w:rsidRPr="00B20AE8" w:rsidRDefault="006E5C62" w:rsidP="0039402F">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14:paraId="21DB4AE0" w14:textId="77777777" w:rsidR="006E5C62" w:rsidRPr="00B20AE8" w:rsidRDefault="006E5C62" w:rsidP="006E5C62">
      <w:pPr>
        <w:pStyle w:val="Heading4"/>
        <w:rPr>
          <w:lang w:eastAsia="sv-SE"/>
        </w:rPr>
      </w:pPr>
      <w:bookmarkStart w:id="4850" w:name="_Toc21123211"/>
      <w:bookmarkStart w:id="4851" w:name="_Toc45907404"/>
      <w:bookmarkStart w:id="4852" w:name="_Toc53181508"/>
      <w:bookmarkStart w:id="4853" w:name="_Toc61117274"/>
      <w:bookmarkStart w:id="4854" w:name="_Toc67081126"/>
      <w:bookmarkStart w:id="4855" w:name="_Toc68770478"/>
      <w:bookmarkStart w:id="4856" w:name="_Toc74755541"/>
      <w:bookmarkStart w:id="4857" w:name="_Toc76506465"/>
      <w:bookmarkStart w:id="4858" w:name="_Toc83113384"/>
      <w:bookmarkStart w:id="4859" w:name="_Toc89876587"/>
      <w:bookmarkStart w:id="4860" w:name="_Toc98711487"/>
      <w:bookmarkStart w:id="4861" w:name="_Toc145097354"/>
      <w:bookmarkStart w:id="4862" w:name="_Toc161848604"/>
      <w:r w:rsidRPr="00B20AE8">
        <w:rPr>
          <w:lang w:eastAsia="sv-SE"/>
        </w:rPr>
        <w:t>7.4.4.2</w:t>
      </w:r>
      <w:r w:rsidRPr="00B20AE8">
        <w:rPr>
          <w:lang w:eastAsia="sv-SE"/>
        </w:rPr>
        <w:tab/>
        <w:t>Procedure</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74D43F6D"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t>2.2</w:t>
      </w:r>
    </w:p>
    <w:p w14:paraId="0D922074" w14:textId="77777777" w:rsidR="006E5C62"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39F3AC53" w14:textId="77777777" w:rsidR="000814A0" w:rsidRPr="00B20AE8" w:rsidRDefault="006E5C62" w:rsidP="0039402F">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5426D01B" w14:textId="77777777" w:rsidR="006E5C62" w:rsidRPr="00B20AE8" w:rsidRDefault="006E5C62" w:rsidP="0039402F">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14:paraId="700A817C" w14:textId="77777777" w:rsidR="006E5C62" w:rsidRPr="00B20AE8" w:rsidRDefault="006E5C62" w:rsidP="0039402F">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5E165E8B" w14:textId="77777777" w:rsidR="006E5C62" w:rsidRPr="00B20AE8" w:rsidRDefault="006E5C62" w:rsidP="0039402F">
      <w:pPr>
        <w:pStyle w:val="B20"/>
      </w:pPr>
      <w:r w:rsidRPr="00B20AE8">
        <w:t>a)</w:t>
      </w:r>
      <w:r w:rsidRPr="00B20AE8">
        <w:tab/>
        <w:t>Set the signal generator for the wanted signal to transmit:</w:t>
      </w:r>
    </w:p>
    <w:p w14:paraId="1B35D4F0" w14:textId="77777777" w:rsidR="006E5C62" w:rsidRPr="00B20AE8" w:rsidRDefault="006E5C62" w:rsidP="0039402F">
      <w:pPr>
        <w:pStyle w:val="B3"/>
      </w:pPr>
      <w:r w:rsidRPr="00B20AE8">
        <w:rPr>
          <w:rFonts w:eastAsia="MS Mincho"/>
        </w:rPr>
        <w:t>-</w:t>
      </w:r>
      <w:r w:rsidRPr="00B20AE8">
        <w:rPr>
          <w:rFonts w:eastAsia="MS Mincho"/>
        </w:rPr>
        <w:tab/>
        <w:t>as specified in table 7.4.5.1-1 for UTRA.</w:t>
      </w:r>
    </w:p>
    <w:p w14:paraId="7B36B7E0" w14:textId="77777777" w:rsidR="006E5C62" w:rsidRPr="00B20AE8" w:rsidRDefault="006E5C62" w:rsidP="0039402F">
      <w:pPr>
        <w:pStyle w:val="B3"/>
      </w:pPr>
      <w:r w:rsidRPr="00B20AE8">
        <w:t>-</w:t>
      </w:r>
      <w:r w:rsidR="00A22911" w:rsidRPr="00B20AE8">
        <w:tab/>
      </w:r>
      <w:r w:rsidRPr="00B20AE8">
        <w:rPr>
          <w:rFonts w:eastAsia="MS Mincho"/>
        </w:rPr>
        <w:t xml:space="preserve">as specified in table 7.4.5.2-3 to table 7.4.5.2-5 </w:t>
      </w:r>
      <w:r w:rsidRPr="00B20AE8">
        <w:t>for E-UTRA.</w:t>
      </w:r>
    </w:p>
    <w:p w14:paraId="7D391185" w14:textId="77777777" w:rsidR="000D052B" w:rsidRPr="00B20AE8" w:rsidRDefault="000D052B" w:rsidP="0039402F">
      <w:pPr>
        <w:pStyle w:val="B3"/>
      </w:pPr>
      <w:r w:rsidRPr="00B20AE8">
        <w:rPr>
          <w:rFonts w:eastAsia="MS Mincho"/>
        </w:rPr>
        <w:t>-</w:t>
      </w:r>
      <w:r w:rsidRPr="00B20AE8">
        <w:rPr>
          <w:rFonts w:eastAsia="MS Mincho"/>
        </w:rPr>
        <w:tab/>
        <w:t xml:space="preserve">as specified in table 7.4.5.3-3 to table 7.4.5.2-5 </w:t>
      </w:r>
      <w:r w:rsidRPr="00B20AE8">
        <w:t>for NR.</w:t>
      </w:r>
    </w:p>
    <w:p w14:paraId="116212FB" w14:textId="77777777" w:rsidR="006E5C62" w:rsidRPr="00B20AE8" w:rsidRDefault="006E5C62" w:rsidP="0039402F">
      <w:pPr>
        <w:pStyle w:val="B20"/>
      </w:pPr>
      <w:r w:rsidRPr="00B20AE8">
        <w:t>b)</w:t>
      </w:r>
      <w:r w:rsidRPr="00B20AE8">
        <w:tab/>
        <w:t>Set the Signal generator for the AWGN interfering signal at the same frequency as the wanted signal to transmit:</w:t>
      </w:r>
    </w:p>
    <w:p w14:paraId="7A7EDDCE" w14:textId="77777777" w:rsidR="006E5C62" w:rsidRPr="00B20AE8" w:rsidRDefault="006E5C62" w:rsidP="0039402F">
      <w:pPr>
        <w:pStyle w:val="B3"/>
      </w:pPr>
      <w:r w:rsidRPr="00B20AE8">
        <w:t>-</w:t>
      </w:r>
      <w:r w:rsidRPr="00B20AE8">
        <w:tab/>
        <w:t>as specified in table 7.4.5.1-1 for UTRA.</w:t>
      </w:r>
    </w:p>
    <w:p w14:paraId="701011A2" w14:textId="77777777" w:rsidR="006E5C62" w:rsidRPr="00B20AE8" w:rsidRDefault="006E5C62" w:rsidP="0039402F">
      <w:pPr>
        <w:pStyle w:val="B3"/>
      </w:pPr>
      <w:r w:rsidRPr="00B20AE8">
        <w:t>-</w:t>
      </w:r>
      <w:r w:rsidR="00A22911" w:rsidRPr="00B20AE8">
        <w:tab/>
      </w:r>
      <w:r w:rsidRPr="00B20AE8">
        <w:t>as specified in table 7.4.5.2-3 to table 7.4.5.2-5 for E-UTRA.</w:t>
      </w:r>
    </w:p>
    <w:p w14:paraId="33815FF9" w14:textId="77777777" w:rsidR="000D052B" w:rsidRPr="00B20AE8" w:rsidRDefault="000D052B" w:rsidP="0039402F">
      <w:pPr>
        <w:pStyle w:val="B3"/>
      </w:pPr>
      <w:r w:rsidRPr="00B20AE8">
        <w:t>-</w:t>
      </w:r>
      <w:r w:rsidRPr="00B20AE8">
        <w:tab/>
        <w:t>as specified in table 7.4.5.3-3 to table 7.4.5.23-5 for NR.</w:t>
      </w:r>
    </w:p>
    <w:p w14:paraId="054BB17F" w14:textId="77777777" w:rsidR="006E5C62" w:rsidRPr="00B20AE8" w:rsidRDefault="006E5C62" w:rsidP="0039402F">
      <w:pPr>
        <w:pStyle w:val="B1"/>
      </w:pPr>
      <w:r w:rsidRPr="00B20AE8">
        <w:t>6)</w:t>
      </w:r>
      <w:r w:rsidRPr="00B20AE8">
        <w:tab/>
        <w:t>Measure:</w:t>
      </w:r>
    </w:p>
    <w:p w14:paraId="43E5070A" w14:textId="0D7C8D51" w:rsidR="006E5C62" w:rsidRPr="00B20AE8" w:rsidRDefault="006E5C62" w:rsidP="0039402F">
      <w:pPr>
        <w:pStyle w:val="B20"/>
      </w:pPr>
      <w:r w:rsidRPr="00B20AE8">
        <w:t>-</w:t>
      </w:r>
      <w:r w:rsidRPr="00B20AE8">
        <w:tab/>
        <w:t xml:space="preserve">BER according to annex C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 xml:space="preserve"> for FDD UTRA.</w:t>
      </w:r>
    </w:p>
    <w:p w14:paraId="444BE36C" w14:textId="7E3157CD" w:rsidR="000D052B" w:rsidRPr="00B20AE8" w:rsidRDefault="006E5C62" w:rsidP="0039402F">
      <w:pPr>
        <w:pStyle w:val="B20"/>
      </w:pPr>
      <w:r w:rsidRPr="00B20AE8">
        <w:t>-</w:t>
      </w:r>
      <w:r w:rsidRPr="00B20AE8">
        <w:tab/>
        <w:t>Throughput according to annex E in</w:t>
      </w:r>
      <w:r w:rsidR="00422688" w:rsidRPr="00B20AE8">
        <w:t xml:space="preserve">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E-UTRA.</w:t>
      </w:r>
    </w:p>
    <w:p w14:paraId="2E608971" w14:textId="68E271C0" w:rsidR="006E5C62" w:rsidRPr="00B20AE8" w:rsidRDefault="000D052B" w:rsidP="0039402F">
      <w:pPr>
        <w:pStyle w:val="B20"/>
      </w:pPr>
      <w:r w:rsidRPr="00B20AE8">
        <w:t>-</w:t>
      </w:r>
      <w:r w:rsidRPr="00B20AE8">
        <w:tab/>
        <w:t xml:space="preserve">Throughput according to </w:t>
      </w:r>
      <w:r w:rsidR="003D3C64" w:rsidRPr="00B20AE8">
        <w:t>TS</w:t>
      </w:r>
      <w:r w:rsidR="003D3C64">
        <w:t> </w:t>
      </w:r>
      <w:r w:rsidR="003D3C64" w:rsidRPr="00B20AE8">
        <w:t>3</w:t>
      </w:r>
      <w:r w:rsidRPr="00B20AE8">
        <w:t>8.141-2</w:t>
      </w:r>
      <w:r w:rsidR="003D3C64">
        <w:t> </w:t>
      </w:r>
      <w:r w:rsidR="003D3C64" w:rsidRPr="00B20AE8">
        <w:t>[</w:t>
      </w:r>
      <w:r w:rsidRPr="00B20AE8">
        <w:t>34] for NR.</w:t>
      </w:r>
    </w:p>
    <w:p w14:paraId="48857A69" w14:textId="77777777" w:rsidR="006E5C62" w:rsidRPr="00B20AE8" w:rsidRDefault="002F746B" w:rsidP="0039402F">
      <w:pPr>
        <w:pStyle w:val="B1"/>
      </w:pPr>
      <w:r w:rsidRPr="00B20AE8">
        <w:t>7)</w:t>
      </w:r>
      <w:r w:rsidRPr="00B20AE8">
        <w:tab/>
        <w:t>Repeat for all supported polarizations.</w:t>
      </w:r>
    </w:p>
    <w:p w14:paraId="43B5D720"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320ABD51" w14:textId="77777777" w:rsidR="006E5C62" w:rsidRPr="00B20AE8" w:rsidRDefault="002F746B" w:rsidP="0039402F">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0DAC55" w14:textId="77777777" w:rsidR="006E5C62" w:rsidRPr="00B20AE8" w:rsidRDefault="006E5C62" w:rsidP="006E5C62">
      <w:pPr>
        <w:pStyle w:val="Heading3"/>
        <w:rPr>
          <w:lang w:eastAsia="sv-SE"/>
        </w:rPr>
      </w:pPr>
      <w:bookmarkStart w:id="4863" w:name="_Toc21123212"/>
      <w:bookmarkStart w:id="4864" w:name="_Toc45907405"/>
      <w:bookmarkStart w:id="4865" w:name="_Toc53181509"/>
      <w:bookmarkStart w:id="4866" w:name="_Toc61117275"/>
      <w:bookmarkStart w:id="4867" w:name="_Toc67081127"/>
      <w:bookmarkStart w:id="4868" w:name="_Toc68770479"/>
      <w:bookmarkStart w:id="4869" w:name="_Toc74755542"/>
      <w:bookmarkStart w:id="4870" w:name="_Toc76506466"/>
      <w:bookmarkStart w:id="4871" w:name="_Toc83113385"/>
      <w:bookmarkStart w:id="4872" w:name="_Toc89876588"/>
      <w:bookmarkStart w:id="4873" w:name="_Toc98711488"/>
      <w:bookmarkStart w:id="4874" w:name="_Toc145097355"/>
      <w:bookmarkStart w:id="4875" w:name="_Toc161848605"/>
      <w:r w:rsidRPr="00B20AE8">
        <w:rPr>
          <w:lang w:eastAsia="sv-SE"/>
        </w:rPr>
        <w:t>7.4</w:t>
      </w:r>
      <w:r w:rsidRPr="00B20AE8">
        <w:rPr>
          <w:lang w:eastAsia="zh-CN"/>
        </w:rPr>
        <w:t>.</w:t>
      </w:r>
      <w:r w:rsidRPr="00B20AE8">
        <w:rPr>
          <w:lang w:eastAsia="sv-SE"/>
        </w:rPr>
        <w:t>5</w:t>
      </w:r>
      <w:r w:rsidRPr="00B20AE8">
        <w:rPr>
          <w:lang w:eastAsia="sv-SE"/>
        </w:rPr>
        <w:tab/>
        <w:t>Test Requirement</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649925E6" w14:textId="77777777" w:rsidR="006E5C62" w:rsidRPr="00B20AE8" w:rsidRDefault="006E5C62" w:rsidP="006E5C62">
      <w:pPr>
        <w:pStyle w:val="Heading4"/>
      </w:pPr>
      <w:bookmarkStart w:id="4876" w:name="_Toc21123213"/>
      <w:bookmarkStart w:id="4877" w:name="_Toc45907406"/>
      <w:bookmarkStart w:id="4878" w:name="_Toc53181510"/>
      <w:bookmarkStart w:id="4879" w:name="_Toc61117276"/>
      <w:bookmarkStart w:id="4880" w:name="_Toc67081128"/>
      <w:bookmarkStart w:id="4881" w:name="_Toc68770480"/>
      <w:bookmarkStart w:id="4882" w:name="_Toc74755543"/>
      <w:bookmarkStart w:id="4883" w:name="_Toc76506467"/>
      <w:bookmarkStart w:id="4884" w:name="_Toc83113386"/>
      <w:bookmarkStart w:id="4885" w:name="_Toc89876589"/>
      <w:bookmarkStart w:id="4886" w:name="_Toc98711489"/>
      <w:bookmarkStart w:id="4887" w:name="_Toc145097356"/>
      <w:bookmarkStart w:id="4888" w:name="_Toc161848606"/>
      <w:r w:rsidRPr="00B20AE8">
        <w:t>7.4.5.1</w:t>
      </w:r>
      <w:r w:rsidRPr="00B20AE8">
        <w:tab/>
        <w:t>UTRA FDD operation</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624FCD68" w14:textId="77777777" w:rsidR="006E5C62" w:rsidRPr="00B20AE8" w:rsidRDefault="006E5C62" w:rsidP="0039402F">
      <w:pPr>
        <w:rPr>
          <w:rFonts w:eastAsia="MS Mincho" w:cs="v4.2.0"/>
        </w:rPr>
      </w:pPr>
      <w:r w:rsidRPr="00B20AE8">
        <w:t>The BER shall not exceed 0,001 for the parameters specified in table 7.3.5.1-1.</w:t>
      </w:r>
    </w:p>
    <w:p w14:paraId="2A87FB5B" w14:textId="77777777" w:rsidR="006E5C62" w:rsidRPr="00B20AE8" w:rsidRDefault="006E5C62" w:rsidP="0039402F">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14:paraId="6246D2A1" w14:textId="77777777" w:rsidTr="006A2BF1">
        <w:trPr>
          <w:cantSplit/>
          <w:jc w:val="center"/>
        </w:trPr>
        <w:tc>
          <w:tcPr>
            <w:tcW w:w="2258" w:type="dxa"/>
          </w:tcPr>
          <w:p w14:paraId="3DC28D1A" w14:textId="77777777" w:rsidR="006E5C62" w:rsidRPr="00B20AE8" w:rsidRDefault="006E5C62" w:rsidP="0039402F">
            <w:pPr>
              <w:pStyle w:val="TAH"/>
            </w:pPr>
            <w:r w:rsidRPr="00B20AE8">
              <w:br w:type="page"/>
              <w:t>Parameter</w:t>
            </w:r>
          </w:p>
        </w:tc>
        <w:tc>
          <w:tcPr>
            <w:tcW w:w="1655" w:type="dxa"/>
          </w:tcPr>
          <w:p w14:paraId="6BABFD61" w14:textId="77777777" w:rsidR="006E5C62" w:rsidRPr="00B20AE8" w:rsidRDefault="006E5C62" w:rsidP="0039402F">
            <w:pPr>
              <w:pStyle w:val="TAH"/>
            </w:pPr>
            <w:r w:rsidRPr="00B20AE8">
              <w:t>Level</w:t>
            </w:r>
          </w:p>
          <w:p w14:paraId="40245166" w14:textId="77777777" w:rsidR="006E5C62" w:rsidRPr="00B20AE8" w:rsidRDefault="006E5C62" w:rsidP="0039402F">
            <w:pPr>
              <w:pStyle w:val="TAH"/>
            </w:pPr>
            <w:r w:rsidRPr="00B20AE8">
              <w:t>Wide Area BS</w:t>
            </w:r>
          </w:p>
        </w:tc>
        <w:tc>
          <w:tcPr>
            <w:tcW w:w="1735" w:type="dxa"/>
          </w:tcPr>
          <w:p w14:paraId="4C5383E8" w14:textId="77777777" w:rsidR="006E5C62" w:rsidRPr="00B20AE8" w:rsidRDefault="006E5C62" w:rsidP="0039402F">
            <w:pPr>
              <w:pStyle w:val="TAH"/>
            </w:pPr>
            <w:r w:rsidRPr="00B20AE8">
              <w:t>Level Medium Range BS</w:t>
            </w:r>
          </w:p>
        </w:tc>
        <w:tc>
          <w:tcPr>
            <w:tcW w:w="1808" w:type="dxa"/>
          </w:tcPr>
          <w:p w14:paraId="3AF82A8E" w14:textId="77777777" w:rsidR="006E5C62" w:rsidRPr="00B20AE8" w:rsidRDefault="006E5C62" w:rsidP="0039402F">
            <w:pPr>
              <w:pStyle w:val="TAH"/>
            </w:pPr>
            <w:r w:rsidRPr="00B20AE8">
              <w:t>Level Local Area BS</w:t>
            </w:r>
          </w:p>
        </w:tc>
        <w:tc>
          <w:tcPr>
            <w:tcW w:w="1594" w:type="dxa"/>
          </w:tcPr>
          <w:p w14:paraId="5D856A2B" w14:textId="77777777" w:rsidR="006E5C62" w:rsidRPr="00B20AE8" w:rsidRDefault="006E5C62" w:rsidP="0039402F">
            <w:pPr>
              <w:pStyle w:val="TAH"/>
            </w:pPr>
            <w:r w:rsidRPr="00B20AE8">
              <w:t>Unit</w:t>
            </w:r>
          </w:p>
        </w:tc>
      </w:tr>
      <w:tr w:rsidR="004F339F" w:rsidRPr="00B20AE8" w14:paraId="3E92C36D" w14:textId="77777777" w:rsidTr="006A2BF1">
        <w:trPr>
          <w:cantSplit/>
          <w:jc w:val="center"/>
        </w:trPr>
        <w:tc>
          <w:tcPr>
            <w:tcW w:w="2258" w:type="dxa"/>
          </w:tcPr>
          <w:p w14:paraId="520B509D" w14:textId="77777777" w:rsidR="006E5C62" w:rsidRPr="00B20AE8" w:rsidRDefault="006E5C62" w:rsidP="0039402F">
            <w:pPr>
              <w:pStyle w:val="TAL"/>
              <w:rPr>
                <w:rFonts w:cs="v5.0.0"/>
              </w:rPr>
            </w:pPr>
            <w:r w:rsidRPr="00B20AE8">
              <w:t>Reference measurement channel data rate</w:t>
            </w:r>
          </w:p>
        </w:tc>
        <w:tc>
          <w:tcPr>
            <w:tcW w:w="1655" w:type="dxa"/>
          </w:tcPr>
          <w:p w14:paraId="172086FB" w14:textId="77777777" w:rsidR="006E5C62" w:rsidRPr="00B20AE8" w:rsidRDefault="006E5C62" w:rsidP="0039402F">
            <w:pPr>
              <w:pStyle w:val="TAC"/>
            </w:pPr>
            <w:r w:rsidRPr="00B20AE8">
              <w:t>12.2</w:t>
            </w:r>
          </w:p>
        </w:tc>
        <w:tc>
          <w:tcPr>
            <w:tcW w:w="1735" w:type="dxa"/>
          </w:tcPr>
          <w:p w14:paraId="55E70CE5" w14:textId="77777777" w:rsidR="006E5C62" w:rsidRPr="00B20AE8" w:rsidRDefault="006E5C62" w:rsidP="0039402F">
            <w:pPr>
              <w:pStyle w:val="TAC"/>
            </w:pPr>
            <w:r w:rsidRPr="00B20AE8">
              <w:t>12.2</w:t>
            </w:r>
          </w:p>
        </w:tc>
        <w:tc>
          <w:tcPr>
            <w:tcW w:w="1808" w:type="dxa"/>
          </w:tcPr>
          <w:p w14:paraId="1BE6927F" w14:textId="77777777" w:rsidR="006E5C62" w:rsidRPr="00B20AE8" w:rsidRDefault="006E5C62" w:rsidP="0039402F">
            <w:pPr>
              <w:pStyle w:val="TAC"/>
            </w:pPr>
            <w:r w:rsidRPr="00B20AE8">
              <w:t>12.2</w:t>
            </w:r>
          </w:p>
        </w:tc>
        <w:tc>
          <w:tcPr>
            <w:tcW w:w="1594" w:type="dxa"/>
          </w:tcPr>
          <w:p w14:paraId="778EDBCA" w14:textId="77777777" w:rsidR="006E5C62" w:rsidRPr="00B20AE8" w:rsidRDefault="006E5C62" w:rsidP="0039402F">
            <w:pPr>
              <w:pStyle w:val="TAC"/>
            </w:pPr>
            <w:r w:rsidRPr="00B20AE8">
              <w:t>kbps</w:t>
            </w:r>
          </w:p>
        </w:tc>
      </w:tr>
      <w:tr w:rsidR="004F339F" w:rsidRPr="00B20AE8" w14:paraId="060E4D57" w14:textId="77777777" w:rsidTr="006A2BF1">
        <w:trPr>
          <w:cantSplit/>
          <w:jc w:val="center"/>
        </w:trPr>
        <w:tc>
          <w:tcPr>
            <w:tcW w:w="2258" w:type="dxa"/>
          </w:tcPr>
          <w:p w14:paraId="1F600DEF" w14:textId="77777777" w:rsidR="006E5C62" w:rsidRPr="00B20AE8" w:rsidRDefault="006E5C62" w:rsidP="0039402F">
            <w:pPr>
              <w:pStyle w:val="TAL"/>
              <w:rPr>
                <w:rFonts w:cs="v5.0.0"/>
              </w:rPr>
            </w:pPr>
            <w:r w:rsidRPr="00B20AE8">
              <w:t>Wanted signal mean power</w:t>
            </w:r>
          </w:p>
        </w:tc>
        <w:tc>
          <w:tcPr>
            <w:tcW w:w="1655" w:type="dxa"/>
          </w:tcPr>
          <w:p w14:paraId="43033B6D" w14:textId="77777777" w:rsidR="006E5C62" w:rsidRPr="00B20AE8" w:rsidRDefault="00F10F86" w:rsidP="0039402F">
            <w:pPr>
              <w:pStyle w:val="TAC"/>
            </w:pPr>
            <w:r w:rsidRPr="00B20AE8">
              <w:rPr>
                <w:rFonts w:hint="eastAsia"/>
              </w:rPr>
              <w:t>-90.7</w:t>
            </w:r>
            <w:r w:rsidR="006E5C62" w:rsidRPr="00B20AE8">
              <w:t xml:space="preserve"> - Δ</w:t>
            </w:r>
            <w:r w:rsidR="006E5C62" w:rsidRPr="00B20AE8">
              <w:rPr>
                <w:vertAlign w:val="subscript"/>
              </w:rPr>
              <w:t>OTAREFSENS</w:t>
            </w:r>
          </w:p>
        </w:tc>
        <w:tc>
          <w:tcPr>
            <w:tcW w:w="1735" w:type="dxa"/>
          </w:tcPr>
          <w:p w14:paraId="6E0BA7E0" w14:textId="77777777" w:rsidR="006E5C62" w:rsidRPr="00B20AE8" w:rsidRDefault="00F10F86" w:rsidP="0039402F">
            <w:pPr>
              <w:pStyle w:val="TAC"/>
            </w:pPr>
            <w:r w:rsidRPr="00B20AE8">
              <w:rPr>
                <w:rFonts w:hint="eastAsia"/>
              </w:rPr>
              <w:t>-80.7</w:t>
            </w:r>
            <w:r w:rsidR="006E5C62" w:rsidRPr="00B20AE8">
              <w:t xml:space="preserve"> - Δ</w:t>
            </w:r>
            <w:r w:rsidR="006E5C62" w:rsidRPr="00B20AE8">
              <w:rPr>
                <w:vertAlign w:val="subscript"/>
              </w:rPr>
              <w:t>OTAREFSENS</w:t>
            </w:r>
          </w:p>
        </w:tc>
        <w:tc>
          <w:tcPr>
            <w:tcW w:w="1808" w:type="dxa"/>
          </w:tcPr>
          <w:p w14:paraId="50343010" w14:textId="77777777" w:rsidR="006E5C62" w:rsidRPr="00B20AE8" w:rsidRDefault="00F10F86" w:rsidP="0039402F">
            <w:pPr>
              <w:pStyle w:val="TAC"/>
            </w:pPr>
            <w:r w:rsidRPr="00B20AE8">
              <w:rPr>
                <w:rFonts w:hint="eastAsia"/>
              </w:rPr>
              <w:t>-76.7</w:t>
            </w:r>
            <w:r w:rsidR="006E5C62" w:rsidRPr="00B20AE8">
              <w:t xml:space="preserve"> - Δ</w:t>
            </w:r>
            <w:r w:rsidR="006E5C62" w:rsidRPr="00B20AE8">
              <w:rPr>
                <w:vertAlign w:val="subscript"/>
              </w:rPr>
              <w:t>OTAREFSENS</w:t>
            </w:r>
          </w:p>
        </w:tc>
        <w:tc>
          <w:tcPr>
            <w:tcW w:w="1594" w:type="dxa"/>
          </w:tcPr>
          <w:p w14:paraId="7D24C108" w14:textId="77777777" w:rsidR="006E5C62" w:rsidRPr="00B20AE8" w:rsidRDefault="006E5C62" w:rsidP="0039402F">
            <w:pPr>
              <w:pStyle w:val="TAC"/>
            </w:pPr>
            <w:r w:rsidRPr="00B20AE8">
              <w:t>dBm</w:t>
            </w:r>
          </w:p>
        </w:tc>
      </w:tr>
      <w:tr w:rsidR="006E5C62" w:rsidRPr="00B20AE8" w14:paraId="2040FB7C" w14:textId="77777777" w:rsidTr="006A2BF1">
        <w:trPr>
          <w:cantSplit/>
          <w:jc w:val="center"/>
        </w:trPr>
        <w:tc>
          <w:tcPr>
            <w:tcW w:w="2258" w:type="dxa"/>
          </w:tcPr>
          <w:p w14:paraId="6DB9B8C7" w14:textId="77777777" w:rsidR="006E5C62" w:rsidRPr="00B20AE8" w:rsidRDefault="006E5C62" w:rsidP="0039402F">
            <w:pPr>
              <w:pStyle w:val="TAL"/>
            </w:pPr>
            <w:r w:rsidRPr="00B20AE8">
              <w:t>Interfering AWGN signal</w:t>
            </w:r>
          </w:p>
        </w:tc>
        <w:tc>
          <w:tcPr>
            <w:tcW w:w="1655" w:type="dxa"/>
          </w:tcPr>
          <w:p w14:paraId="08F290A6" w14:textId="77777777" w:rsidR="006E5C62" w:rsidRPr="00B20AE8" w:rsidRDefault="006E5C62" w:rsidP="0039402F">
            <w:pPr>
              <w:pStyle w:val="TAC"/>
            </w:pPr>
            <w:r w:rsidRPr="00B20AE8">
              <w:t>-73 - Δ</w:t>
            </w:r>
            <w:r w:rsidRPr="00B20AE8">
              <w:rPr>
                <w:vertAlign w:val="subscript"/>
              </w:rPr>
              <w:t>OTAREFSENS</w:t>
            </w:r>
          </w:p>
        </w:tc>
        <w:tc>
          <w:tcPr>
            <w:tcW w:w="1735" w:type="dxa"/>
          </w:tcPr>
          <w:p w14:paraId="5CA3E893" w14:textId="77777777" w:rsidR="006E5C62" w:rsidRPr="00B20AE8" w:rsidRDefault="006E5C62" w:rsidP="0039402F">
            <w:pPr>
              <w:pStyle w:val="TAC"/>
            </w:pPr>
            <w:r w:rsidRPr="00B20AE8">
              <w:t>-63 - Δ</w:t>
            </w:r>
            <w:r w:rsidRPr="00B20AE8">
              <w:rPr>
                <w:vertAlign w:val="subscript"/>
              </w:rPr>
              <w:t>OTAREFSENS</w:t>
            </w:r>
          </w:p>
        </w:tc>
        <w:tc>
          <w:tcPr>
            <w:tcW w:w="1808" w:type="dxa"/>
          </w:tcPr>
          <w:p w14:paraId="171E390E" w14:textId="77777777" w:rsidR="006E5C62" w:rsidRPr="00B20AE8" w:rsidRDefault="006E5C62" w:rsidP="0039402F">
            <w:pPr>
              <w:pStyle w:val="TAC"/>
            </w:pPr>
            <w:r w:rsidRPr="00B20AE8">
              <w:t>-59 - Δ</w:t>
            </w:r>
            <w:r w:rsidRPr="00B20AE8">
              <w:rPr>
                <w:vertAlign w:val="subscript"/>
              </w:rPr>
              <w:t>OTAREFSENS</w:t>
            </w:r>
          </w:p>
        </w:tc>
        <w:tc>
          <w:tcPr>
            <w:tcW w:w="1594" w:type="dxa"/>
          </w:tcPr>
          <w:p w14:paraId="7D7F85E7" w14:textId="77777777" w:rsidR="006E5C62" w:rsidRPr="00B20AE8" w:rsidRDefault="006E5C62" w:rsidP="0039402F">
            <w:pPr>
              <w:pStyle w:val="TAC"/>
            </w:pPr>
            <w:r w:rsidRPr="00B20AE8">
              <w:t>dBm/3.84 MHz</w:t>
            </w:r>
          </w:p>
        </w:tc>
      </w:tr>
    </w:tbl>
    <w:p w14:paraId="77FC9497" w14:textId="77777777" w:rsidR="006E5C62" w:rsidRPr="00B20AE8" w:rsidRDefault="006E5C62" w:rsidP="0039402F">
      <w:pPr>
        <w:rPr>
          <w:lang w:eastAsia="zh-CN"/>
        </w:rPr>
      </w:pPr>
    </w:p>
    <w:p w14:paraId="2FDD6F2D" w14:textId="16ADB34C" w:rsidR="006E5C62" w:rsidRPr="006507D3" w:rsidRDefault="006E5C62"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5CFED0CF" w14:textId="77777777" w:rsidR="006E5C62" w:rsidRPr="00B20AE8" w:rsidRDefault="006E5C62" w:rsidP="006E5C62">
      <w:pPr>
        <w:pStyle w:val="Heading4"/>
      </w:pPr>
      <w:bookmarkStart w:id="4889" w:name="_Toc21123214"/>
      <w:bookmarkStart w:id="4890" w:name="_Toc45907407"/>
      <w:bookmarkStart w:id="4891" w:name="_Toc53181511"/>
      <w:bookmarkStart w:id="4892" w:name="_Toc61117277"/>
      <w:bookmarkStart w:id="4893" w:name="_Toc67081129"/>
      <w:bookmarkStart w:id="4894" w:name="_Toc68770481"/>
      <w:bookmarkStart w:id="4895" w:name="_Toc74755544"/>
      <w:bookmarkStart w:id="4896" w:name="_Toc76506468"/>
      <w:bookmarkStart w:id="4897" w:name="_Toc83113387"/>
      <w:bookmarkStart w:id="4898" w:name="_Toc89876590"/>
      <w:bookmarkStart w:id="4899" w:name="_Toc98711490"/>
      <w:bookmarkStart w:id="4900" w:name="_Toc145097357"/>
      <w:bookmarkStart w:id="4901" w:name="_Toc161848607"/>
      <w:r w:rsidRPr="00B20AE8">
        <w:t>7.4.5.2</w:t>
      </w:r>
      <w:r w:rsidRPr="00B20AE8">
        <w:tab/>
        <w:t>E-UTRA operation</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369D8FA2" w14:textId="4D28B118" w:rsidR="006E5C62" w:rsidRPr="00B20AE8" w:rsidRDefault="006E5C62" w:rsidP="0039402F">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14:paraId="559C0C0C" w14:textId="77777777" w:rsidR="006E5C62" w:rsidRPr="00B20AE8" w:rsidRDefault="006E5C62" w:rsidP="0039402F">
      <w:pPr>
        <w:pStyle w:val="TH"/>
      </w:pPr>
      <w:r w:rsidRPr="00B20AE8">
        <w:rPr>
          <w:rFonts w:eastAsia="Osaka"/>
        </w:rPr>
        <w:t xml:space="preserve">Table 7.4.5.2-1: AAS BS of </w:t>
      </w:r>
      <w:r w:rsidRPr="00B20AE8">
        <w:rPr>
          <w:lang w:eastAsia="zh-CN"/>
        </w:rPr>
        <w:t>Wide Area BS class d</w:t>
      </w:r>
      <w:r w:rsidRPr="00B20AE8">
        <w:t>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935"/>
        <w:gridCol w:w="1674"/>
        <w:gridCol w:w="1776"/>
        <w:gridCol w:w="1283"/>
      </w:tblGrid>
      <w:tr w:rsidR="004F339F" w:rsidRPr="00B20AE8" w14:paraId="59AB242C" w14:textId="77777777" w:rsidTr="006A2BF1">
        <w:trPr>
          <w:cantSplit/>
          <w:jc w:val="center"/>
        </w:trPr>
        <w:tc>
          <w:tcPr>
            <w:tcW w:w="1656" w:type="dxa"/>
          </w:tcPr>
          <w:p w14:paraId="5E870C2A" w14:textId="77777777" w:rsidR="006E5C62" w:rsidRPr="00B20AE8" w:rsidRDefault="006E5C62" w:rsidP="0039402F">
            <w:pPr>
              <w:pStyle w:val="TAH"/>
              <w:rPr>
                <w:lang w:val="it-IT"/>
              </w:rPr>
            </w:pPr>
            <w:r w:rsidRPr="00B20AE8">
              <w:rPr>
                <w:lang w:val="it-IT"/>
              </w:rPr>
              <w:t>E-UTRA</w:t>
            </w:r>
          </w:p>
          <w:p w14:paraId="7DEA7EFF" w14:textId="6832388D" w:rsidR="006E5C62" w:rsidRPr="00B20AE8" w:rsidRDefault="006E5C62" w:rsidP="0039402F">
            <w:pPr>
              <w:pStyle w:val="TAH"/>
              <w:rPr>
                <w:lang w:val="it-IT"/>
              </w:rPr>
            </w:pPr>
            <w:r w:rsidRPr="00B20AE8">
              <w:rPr>
                <w:lang w:val="it-IT"/>
              </w:rPr>
              <w:t>channel bandwidth</w:t>
            </w:r>
            <w:r w:rsidR="003D3C64">
              <w:rPr>
                <w:lang w:val="it-IT"/>
              </w:rPr>
              <w:t> </w:t>
            </w:r>
            <w:r w:rsidR="003D3C64" w:rsidRPr="00B20AE8">
              <w:rPr>
                <w:lang w:val="it-IT"/>
              </w:rPr>
              <w:t>[</w:t>
            </w:r>
            <w:r w:rsidRPr="00B20AE8">
              <w:rPr>
                <w:lang w:val="it-IT"/>
              </w:rPr>
              <w:t>MHz]</w:t>
            </w:r>
          </w:p>
        </w:tc>
        <w:tc>
          <w:tcPr>
            <w:tcW w:w="1935" w:type="dxa"/>
          </w:tcPr>
          <w:p w14:paraId="2816F160" w14:textId="77777777" w:rsidR="006E5C62" w:rsidRPr="00B20AE8" w:rsidRDefault="006E5C62" w:rsidP="0039402F">
            <w:pPr>
              <w:pStyle w:val="TAH"/>
            </w:pPr>
            <w:r w:rsidRPr="00B20AE8">
              <w:t>Reference measurement channel</w:t>
            </w:r>
          </w:p>
        </w:tc>
        <w:tc>
          <w:tcPr>
            <w:tcW w:w="1674" w:type="dxa"/>
          </w:tcPr>
          <w:p w14:paraId="1336C9B8" w14:textId="6E076702" w:rsidR="006E5C62" w:rsidRPr="00B20AE8" w:rsidRDefault="006E5C62" w:rsidP="0039402F">
            <w:pPr>
              <w:pStyle w:val="TAH"/>
            </w:pPr>
            <w:r w:rsidRPr="00B20AE8">
              <w:t>Wanted signal mean power</w:t>
            </w:r>
            <w:r w:rsidR="003D3C64">
              <w:t> </w:t>
            </w:r>
            <w:r w:rsidR="003D3C64" w:rsidRPr="00B20AE8">
              <w:t>[</w:t>
            </w:r>
            <w:r w:rsidRPr="00B20AE8">
              <w:t>dBm]</w:t>
            </w:r>
          </w:p>
        </w:tc>
        <w:tc>
          <w:tcPr>
            <w:tcW w:w="1776" w:type="dxa"/>
          </w:tcPr>
          <w:p w14:paraId="37E54327" w14:textId="30F545AD" w:rsidR="006E5C62" w:rsidRPr="00B20AE8" w:rsidRDefault="006E5C62" w:rsidP="0039402F">
            <w:pPr>
              <w:pStyle w:val="TAH"/>
            </w:pPr>
            <w:r w:rsidRPr="00B20AE8">
              <w:t>Interfering signal mean power</w:t>
            </w:r>
            <w:r w:rsidR="003D3C64">
              <w:t> </w:t>
            </w:r>
            <w:r w:rsidR="003D3C64" w:rsidRPr="00B20AE8">
              <w:t>[</w:t>
            </w:r>
            <w:r w:rsidRPr="00B20AE8">
              <w:t>dBm] / BW</w:t>
            </w:r>
            <w:r w:rsidRPr="00B20AE8">
              <w:rPr>
                <w:vertAlign w:val="subscript"/>
              </w:rPr>
              <w:t>Config</w:t>
            </w:r>
          </w:p>
        </w:tc>
        <w:tc>
          <w:tcPr>
            <w:tcW w:w="1283" w:type="dxa"/>
          </w:tcPr>
          <w:p w14:paraId="714E088E" w14:textId="77777777" w:rsidR="006E5C62" w:rsidRPr="00B20AE8" w:rsidRDefault="006E5C62" w:rsidP="0039402F">
            <w:pPr>
              <w:pStyle w:val="TAH"/>
            </w:pPr>
            <w:r w:rsidRPr="00B20AE8">
              <w:t>Type of interfering signal</w:t>
            </w:r>
          </w:p>
        </w:tc>
      </w:tr>
      <w:tr w:rsidR="004F339F" w:rsidRPr="00B20AE8" w14:paraId="3906E4ED" w14:textId="77777777" w:rsidTr="006A2BF1">
        <w:trPr>
          <w:cantSplit/>
          <w:jc w:val="center"/>
        </w:trPr>
        <w:tc>
          <w:tcPr>
            <w:tcW w:w="1656" w:type="dxa"/>
          </w:tcPr>
          <w:p w14:paraId="15979E1A" w14:textId="77777777" w:rsidR="006E5C62" w:rsidRPr="00B20AE8" w:rsidRDefault="006E5C62" w:rsidP="0039402F">
            <w:pPr>
              <w:pStyle w:val="TAC"/>
            </w:pPr>
            <w:r w:rsidRPr="00B20AE8">
              <w:t>1.4</w:t>
            </w:r>
          </w:p>
        </w:tc>
        <w:tc>
          <w:tcPr>
            <w:tcW w:w="1935" w:type="dxa"/>
          </w:tcPr>
          <w:p w14:paraId="7499176B" w14:textId="2CEFA615" w:rsidR="006E5C62" w:rsidRPr="00B20AE8" w:rsidRDefault="006E5C62" w:rsidP="0039402F">
            <w:pPr>
              <w:pStyle w:val="TAC"/>
            </w:pPr>
            <w:r w:rsidRPr="00B20AE8">
              <w:t xml:space="preserve">FRC A2-1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74" w:type="dxa"/>
          </w:tcPr>
          <w:p w14:paraId="30246B1E" w14:textId="77777777" w:rsidR="006E5C62" w:rsidRPr="00B20AE8" w:rsidRDefault="006E5C62" w:rsidP="0039402F">
            <w:pPr>
              <w:pStyle w:val="TAC"/>
            </w:pPr>
            <w:r w:rsidRPr="00B20AE8">
              <w:t>-76.0 - Δ</w:t>
            </w:r>
            <w:r w:rsidRPr="00B20AE8">
              <w:rPr>
                <w:vertAlign w:val="subscript"/>
              </w:rPr>
              <w:t>OTAREFSENS</w:t>
            </w:r>
          </w:p>
        </w:tc>
        <w:tc>
          <w:tcPr>
            <w:tcW w:w="1776" w:type="dxa"/>
          </w:tcPr>
          <w:p w14:paraId="002E327F" w14:textId="77777777" w:rsidR="006E5C62" w:rsidRPr="00B20AE8" w:rsidRDefault="006E5C62" w:rsidP="0039402F">
            <w:pPr>
              <w:pStyle w:val="TAC"/>
            </w:pPr>
            <w:r w:rsidRPr="00B20AE8">
              <w:t>-88.7 - Δ</w:t>
            </w:r>
            <w:r w:rsidRPr="00B20AE8">
              <w:rPr>
                <w:vertAlign w:val="subscript"/>
              </w:rPr>
              <w:t>OTAREFSENS</w:t>
            </w:r>
          </w:p>
        </w:tc>
        <w:tc>
          <w:tcPr>
            <w:tcW w:w="1283" w:type="dxa"/>
          </w:tcPr>
          <w:p w14:paraId="0753E863" w14:textId="77777777" w:rsidR="006E5C62" w:rsidRPr="00B20AE8" w:rsidRDefault="006E5C62" w:rsidP="0039402F">
            <w:pPr>
              <w:pStyle w:val="TAC"/>
            </w:pPr>
            <w:r w:rsidRPr="00B20AE8">
              <w:t>AWGN</w:t>
            </w:r>
          </w:p>
        </w:tc>
      </w:tr>
      <w:tr w:rsidR="004F339F" w:rsidRPr="00B20AE8" w14:paraId="259A895A" w14:textId="77777777" w:rsidTr="006A2BF1">
        <w:trPr>
          <w:cantSplit/>
          <w:jc w:val="center"/>
        </w:trPr>
        <w:tc>
          <w:tcPr>
            <w:tcW w:w="1656" w:type="dxa"/>
          </w:tcPr>
          <w:p w14:paraId="58891A79" w14:textId="77777777" w:rsidR="006E5C62" w:rsidRPr="00B20AE8" w:rsidRDefault="006E5C62" w:rsidP="0039402F">
            <w:pPr>
              <w:pStyle w:val="TAC"/>
            </w:pPr>
            <w:r w:rsidRPr="00B20AE8">
              <w:t>3</w:t>
            </w:r>
          </w:p>
        </w:tc>
        <w:tc>
          <w:tcPr>
            <w:tcW w:w="1935" w:type="dxa"/>
          </w:tcPr>
          <w:p w14:paraId="1EC98254" w14:textId="042F1632" w:rsidR="006E5C62" w:rsidRPr="00B20AE8" w:rsidRDefault="00B8331F" w:rsidP="0039402F">
            <w:pPr>
              <w:pStyle w:val="TAC"/>
            </w:pPr>
            <w:r w:rsidRPr="00B20AE8">
              <w:t xml:space="preserve">FRC A2-2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006E5C62" w:rsidRPr="00B20AE8">
              <w:t>, annex A.2</w:t>
            </w:r>
          </w:p>
        </w:tc>
        <w:tc>
          <w:tcPr>
            <w:tcW w:w="1674" w:type="dxa"/>
          </w:tcPr>
          <w:p w14:paraId="33999959" w14:textId="77777777" w:rsidR="006E5C62" w:rsidRPr="00B20AE8" w:rsidRDefault="006E5C62" w:rsidP="0039402F">
            <w:pPr>
              <w:pStyle w:val="TAC"/>
            </w:pPr>
            <w:r w:rsidRPr="00B20AE8">
              <w:t>-72.1 - Δ</w:t>
            </w:r>
            <w:r w:rsidRPr="00B20AE8">
              <w:rPr>
                <w:vertAlign w:val="subscript"/>
              </w:rPr>
              <w:t>OTAREFSENS</w:t>
            </w:r>
          </w:p>
        </w:tc>
        <w:tc>
          <w:tcPr>
            <w:tcW w:w="1776" w:type="dxa"/>
          </w:tcPr>
          <w:p w14:paraId="269CB417" w14:textId="77777777" w:rsidR="006E5C62" w:rsidRPr="00B20AE8" w:rsidRDefault="006E5C62" w:rsidP="0039402F">
            <w:pPr>
              <w:pStyle w:val="TAC"/>
            </w:pPr>
            <w:r w:rsidRPr="00B20AE8">
              <w:t>-84.7 - Δ</w:t>
            </w:r>
            <w:r w:rsidRPr="00B20AE8">
              <w:rPr>
                <w:vertAlign w:val="subscript"/>
              </w:rPr>
              <w:t>OTAREFSENS</w:t>
            </w:r>
          </w:p>
        </w:tc>
        <w:tc>
          <w:tcPr>
            <w:tcW w:w="1283" w:type="dxa"/>
          </w:tcPr>
          <w:p w14:paraId="64B59824" w14:textId="77777777" w:rsidR="006E5C62" w:rsidRPr="00B20AE8" w:rsidRDefault="006E5C62" w:rsidP="0039402F">
            <w:pPr>
              <w:pStyle w:val="TAC"/>
            </w:pPr>
            <w:r w:rsidRPr="00B20AE8">
              <w:t>AWGN</w:t>
            </w:r>
          </w:p>
        </w:tc>
      </w:tr>
      <w:tr w:rsidR="004F339F" w:rsidRPr="00B20AE8" w14:paraId="2A921B10" w14:textId="77777777" w:rsidTr="006A2BF1">
        <w:trPr>
          <w:cantSplit/>
          <w:jc w:val="center"/>
        </w:trPr>
        <w:tc>
          <w:tcPr>
            <w:tcW w:w="1656" w:type="dxa"/>
          </w:tcPr>
          <w:p w14:paraId="3494073B" w14:textId="77777777" w:rsidR="006E5C62" w:rsidRPr="00B20AE8" w:rsidRDefault="006E5C62" w:rsidP="0039402F">
            <w:pPr>
              <w:pStyle w:val="TAC"/>
            </w:pPr>
            <w:r w:rsidRPr="00B20AE8">
              <w:t>5</w:t>
            </w:r>
          </w:p>
        </w:tc>
        <w:tc>
          <w:tcPr>
            <w:tcW w:w="1935" w:type="dxa"/>
          </w:tcPr>
          <w:p w14:paraId="2DE62B7D" w14:textId="0D1F696B"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74" w:type="dxa"/>
          </w:tcPr>
          <w:p w14:paraId="721F3811" w14:textId="77777777" w:rsidR="006E5C62" w:rsidRPr="00B20AE8" w:rsidRDefault="006E5C62" w:rsidP="0039402F">
            <w:pPr>
              <w:pStyle w:val="TAC"/>
            </w:pPr>
            <w:r w:rsidRPr="00B20AE8">
              <w:t>-69.9 - Δ</w:t>
            </w:r>
            <w:r w:rsidRPr="00B20AE8">
              <w:rPr>
                <w:vertAlign w:val="subscript"/>
              </w:rPr>
              <w:t>OTAREFSENS</w:t>
            </w:r>
          </w:p>
        </w:tc>
        <w:tc>
          <w:tcPr>
            <w:tcW w:w="1776" w:type="dxa"/>
          </w:tcPr>
          <w:p w14:paraId="32B6E654" w14:textId="77777777" w:rsidR="006E5C62" w:rsidRPr="00B20AE8" w:rsidRDefault="006E5C62" w:rsidP="0039402F">
            <w:pPr>
              <w:pStyle w:val="TAC"/>
            </w:pPr>
            <w:r w:rsidRPr="00B20AE8">
              <w:t>-82.5 - Δ</w:t>
            </w:r>
            <w:r w:rsidRPr="00B20AE8">
              <w:rPr>
                <w:vertAlign w:val="subscript"/>
              </w:rPr>
              <w:t>OTAREFSENS</w:t>
            </w:r>
          </w:p>
        </w:tc>
        <w:tc>
          <w:tcPr>
            <w:tcW w:w="1283" w:type="dxa"/>
          </w:tcPr>
          <w:p w14:paraId="2DAEEBA0" w14:textId="77777777" w:rsidR="006E5C62" w:rsidRPr="00B20AE8" w:rsidRDefault="006E5C62" w:rsidP="0039402F">
            <w:pPr>
              <w:pStyle w:val="TAC"/>
            </w:pPr>
            <w:r w:rsidRPr="00B20AE8">
              <w:t>AWGN</w:t>
            </w:r>
          </w:p>
        </w:tc>
      </w:tr>
      <w:tr w:rsidR="004F339F" w:rsidRPr="00B20AE8" w14:paraId="77A2FA11" w14:textId="77777777" w:rsidTr="006A2BF1">
        <w:trPr>
          <w:cantSplit/>
          <w:jc w:val="center"/>
        </w:trPr>
        <w:tc>
          <w:tcPr>
            <w:tcW w:w="1656" w:type="dxa"/>
          </w:tcPr>
          <w:p w14:paraId="422508A8" w14:textId="77777777" w:rsidR="006E5C62" w:rsidRPr="00B20AE8" w:rsidRDefault="006E5C62" w:rsidP="0039402F">
            <w:pPr>
              <w:pStyle w:val="TAC"/>
            </w:pPr>
            <w:r w:rsidRPr="00B20AE8">
              <w:t>10</w:t>
            </w:r>
          </w:p>
        </w:tc>
        <w:tc>
          <w:tcPr>
            <w:tcW w:w="1935" w:type="dxa"/>
          </w:tcPr>
          <w:p w14:paraId="21C9F8B0" w14:textId="16DA65FF"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p>
          <w:p w14:paraId="5C5641BE" w14:textId="77777777" w:rsidR="006E5C62" w:rsidRPr="00B20AE8" w:rsidRDefault="00B8331F" w:rsidP="0039402F">
            <w:pPr>
              <w:pStyle w:val="TAC"/>
            </w:pPr>
            <w:r w:rsidRPr="00B20AE8">
              <w:t>(NOTE)</w:t>
            </w:r>
          </w:p>
        </w:tc>
        <w:tc>
          <w:tcPr>
            <w:tcW w:w="1674" w:type="dxa"/>
          </w:tcPr>
          <w:p w14:paraId="7424ECA3" w14:textId="77777777" w:rsidR="006E5C62" w:rsidRPr="00B20AE8" w:rsidRDefault="006E5C62" w:rsidP="0039402F">
            <w:pPr>
              <w:pStyle w:val="TAC"/>
            </w:pPr>
            <w:r w:rsidRPr="00B20AE8">
              <w:t>-69.9 - Δ</w:t>
            </w:r>
            <w:r w:rsidRPr="00B20AE8">
              <w:rPr>
                <w:vertAlign w:val="subscript"/>
              </w:rPr>
              <w:t>OTAREFSENS</w:t>
            </w:r>
          </w:p>
        </w:tc>
        <w:tc>
          <w:tcPr>
            <w:tcW w:w="1776" w:type="dxa"/>
          </w:tcPr>
          <w:p w14:paraId="47972885" w14:textId="77777777" w:rsidR="006E5C62" w:rsidRPr="00B20AE8" w:rsidRDefault="006E5C62" w:rsidP="0039402F">
            <w:pPr>
              <w:pStyle w:val="TAC"/>
            </w:pPr>
            <w:r w:rsidRPr="00B20AE8">
              <w:t>-79.5 - Δ</w:t>
            </w:r>
            <w:r w:rsidRPr="00B20AE8">
              <w:rPr>
                <w:vertAlign w:val="subscript"/>
              </w:rPr>
              <w:t>OTAREFSENS</w:t>
            </w:r>
          </w:p>
        </w:tc>
        <w:tc>
          <w:tcPr>
            <w:tcW w:w="1283" w:type="dxa"/>
          </w:tcPr>
          <w:p w14:paraId="0CFA412C" w14:textId="77777777" w:rsidR="006E5C62" w:rsidRPr="00B20AE8" w:rsidRDefault="006E5C62" w:rsidP="0039402F">
            <w:pPr>
              <w:pStyle w:val="TAC"/>
            </w:pPr>
            <w:r w:rsidRPr="00B20AE8">
              <w:t>AWGN</w:t>
            </w:r>
          </w:p>
        </w:tc>
      </w:tr>
      <w:tr w:rsidR="004F339F" w:rsidRPr="00B20AE8" w14:paraId="7F44A55A" w14:textId="77777777" w:rsidTr="006A2BF1">
        <w:trPr>
          <w:cantSplit/>
          <w:jc w:val="center"/>
        </w:trPr>
        <w:tc>
          <w:tcPr>
            <w:tcW w:w="1656" w:type="dxa"/>
          </w:tcPr>
          <w:p w14:paraId="42604A26" w14:textId="77777777" w:rsidR="006E5C62" w:rsidRPr="00B20AE8" w:rsidRDefault="006E5C62" w:rsidP="0039402F">
            <w:pPr>
              <w:pStyle w:val="TAC"/>
            </w:pPr>
            <w:r w:rsidRPr="00B20AE8">
              <w:t>15</w:t>
            </w:r>
          </w:p>
        </w:tc>
        <w:tc>
          <w:tcPr>
            <w:tcW w:w="1935" w:type="dxa"/>
          </w:tcPr>
          <w:p w14:paraId="030963E8" w14:textId="7150B0FA"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p w14:paraId="1A4A756E" w14:textId="77777777" w:rsidR="006E5C62" w:rsidRPr="00B20AE8" w:rsidRDefault="006E5C62" w:rsidP="0039402F">
            <w:pPr>
              <w:pStyle w:val="TAC"/>
            </w:pPr>
            <w:r w:rsidRPr="00B20AE8">
              <w:t>(</w:t>
            </w:r>
            <w:r w:rsidR="00B8331F" w:rsidRPr="00B20AE8">
              <w:t>NOTE)</w:t>
            </w:r>
          </w:p>
        </w:tc>
        <w:tc>
          <w:tcPr>
            <w:tcW w:w="1674" w:type="dxa"/>
          </w:tcPr>
          <w:p w14:paraId="3587AEA4" w14:textId="77777777" w:rsidR="006E5C62" w:rsidRPr="00B20AE8" w:rsidRDefault="006E5C62" w:rsidP="0039402F">
            <w:pPr>
              <w:pStyle w:val="TAC"/>
            </w:pPr>
            <w:r w:rsidRPr="00B20AE8">
              <w:t>-69.9 - Δ</w:t>
            </w:r>
            <w:r w:rsidRPr="00B20AE8">
              <w:rPr>
                <w:vertAlign w:val="subscript"/>
              </w:rPr>
              <w:t>OTAREFSENS</w:t>
            </w:r>
          </w:p>
        </w:tc>
        <w:tc>
          <w:tcPr>
            <w:tcW w:w="1776" w:type="dxa"/>
          </w:tcPr>
          <w:p w14:paraId="3143A478" w14:textId="77777777" w:rsidR="006E5C62" w:rsidRPr="00B20AE8" w:rsidRDefault="006E5C62" w:rsidP="0039402F">
            <w:pPr>
              <w:pStyle w:val="TAC"/>
            </w:pPr>
            <w:r w:rsidRPr="00B20AE8">
              <w:t>-77.7 - Δ</w:t>
            </w:r>
            <w:r w:rsidRPr="00B20AE8">
              <w:rPr>
                <w:vertAlign w:val="subscript"/>
              </w:rPr>
              <w:t>OTAREFSENS</w:t>
            </w:r>
          </w:p>
        </w:tc>
        <w:tc>
          <w:tcPr>
            <w:tcW w:w="1283" w:type="dxa"/>
          </w:tcPr>
          <w:p w14:paraId="0B094FBC" w14:textId="77777777" w:rsidR="006E5C62" w:rsidRPr="00B20AE8" w:rsidRDefault="006E5C62" w:rsidP="0039402F">
            <w:pPr>
              <w:pStyle w:val="TAC"/>
            </w:pPr>
            <w:r w:rsidRPr="00B20AE8">
              <w:t>AWGN</w:t>
            </w:r>
          </w:p>
        </w:tc>
      </w:tr>
      <w:tr w:rsidR="004F339F" w:rsidRPr="00B20AE8" w14:paraId="54D75C64" w14:textId="77777777" w:rsidTr="006A2BF1">
        <w:trPr>
          <w:cantSplit/>
          <w:jc w:val="center"/>
        </w:trPr>
        <w:tc>
          <w:tcPr>
            <w:tcW w:w="1656" w:type="dxa"/>
          </w:tcPr>
          <w:p w14:paraId="07886788" w14:textId="77777777" w:rsidR="006E5C62" w:rsidRPr="00B20AE8" w:rsidRDefault="006E5C62" w:rsidP="0039402F">
            <w:pPr>
              <w:pStyle w:val="TAC"/>
            </w:pPr>
            <w:r w:rsidRPr="00B20AE8">
              <w:t>20</w:t>
            </w:r>
          </w:p>
        </w:tc>
        <w:tc>
          <w:tcPr>
            <w:tcW w:w="1935" w:type="dxa"/>
          </w:tcPr>
          <w:p w14:paraId="16F88D5F" w14:textId="5BCE6D28"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p w14:paraId="58543B7E" w14:textId="77777777" w:rsidR="006E5C62" w:rsidRPr="00B20AE8" w:rsidRDefault="006E5C62" w:rsidP="0039402F">
            <w:pPr>
              <w:pStyle w:val="TAC"/>
            </w:pPr>
            <w:r w:rsidRPr="00B20AE8">
              <w:t>(</w:t>
            </w:r>
            <w:r w:rsidR="00B8331F" w:rsidRPr="00B20AE8">
              <w:t>NOTE)</w:t>
            </w:r>
          </w:p>
        </w:tc>
        <w:tc>
          <w:tcPr>
            <w:tcW w:w="1674" w:type="dxa"/>
          </w:tcPr>
          <w:p w14:paraId="327B43A4" w14:textId="77777777" w:rsidR="006E5C62" w:rsidRPr="00B20AE8" w:rsidRDefault="006E5C62" w:rsidP="0039402F">
            <w:pPr>
              <w:pStyle w:val="TAC"/>
            </w:pPr>
            <w:r w:rsidRPr="00B20AE8">
              <w:t>-69.9 - Δ</w:t>
            </w:r>
            <w:r w:rsidRPr="00B20AE8">
              <w:rPr>
                <w:vertAlign w:val="subscript"/>
              </w:rPr>
              <w:t>OTAREFSENS</w:t>
            </w:r>
          </w:p>
        </w:tc>
        <w:tc>
          <w:tcPr>
            <w:tcW w:w="1776" w:type="dxa"/>
          </w:tcPr>
          <w:p w14:paraId="3DDEAF83" w14:textId="77777777" w:rsidR="006E5C62" w:rsidRPr="00B20AE8" w:rsidRDefault="006E5C62" w:rsidP="0039402F">
            <w:pPr>
              <w:pStyle w:val="TAC"/>
            </w:pPr>
            <w:r w:rsidRPr="00B20AE8">
              <w:t>-76.4 - Δ</w:t>
            </w:r>
            <w:r w:rsidRPr="00B20AE8">
              <w:rPr>
                <w:vertAlign w:val="subscript"/>
              </w:rPr>
              <w:t>OTAREFSENS</w:t>
            </w:r>
          </w:p>
        </w:tc>
        <w:tc>
          <w:tcPr>
            <w:tcW w:w="1283" w:type="dxa"/>
          </w:tcPr>
          <w:p w14:paraId="230012A0" w14:textId="77777777" w:rsidR="006E5C62" w:rsidRPr="00B20AE8" w:rsidRDefault="006E5C62" w:rsidP="0039402F">
            <w:pPr>
              <w:pStyle w:val="TAC"/>
            </w:pPr>
            <w:r w:rsidRPr="00B20AE8">
              <w:t>AWGN</w:t>
            </w:r>
          </w:p>
        </w:tc>
      </w:tr>
      <w:tr w:rsidR="006E5C62" w:rsidRPr="00B20AE8" w14:paraId="55CEFF1A" w14:textId="77777777" w:rsidTr="006A2BF1">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6500411E" w14:textId="77777777" w:rsidR="006E5C62" w:rsidRPr="00B20AE8" w:rsidRDefault="006E5C62" w:rsidP="0039402F">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11D752C" w14:textId="77777777" w:rsidR="006E5C62" w:rsidRPr="00B20AE8" w:rsidRDefault="006E5C62" w:rsidP="0039402F"/>
    <w:p w14:paraId="6224BB99" w14:textId="77777777" w:rsidR="006E5C62" w:rsidRPr="00B20AE8" w:rsidRDefault="006E5C62" w:rsidP="0039402F">
      <w:pPr>
        <w:pStyle w:val="TH"/>
      </w:pPr>
      <w:r w:rsidRPr="00B20AE8">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13"/>
        <w:gridCol w:w="1712"/>
        <w:gridCol w:w="1818"/>
        <w:gridCol w:w="1411"/>
      </w:tblGrid>
      <w:tr w:rsidR="004F339F" w:rsidRPr="00B20AE8" w14:paraId="2F6A1DD1" w14:textId="77777777" w:rsidTr="006A2BF1">
        <w:trPr>
          <w:cantSplit/>
          <w:jc w:val="center"/>
        </w:trPr>
        <w:tc>
          <w:tcPr>
            <w:tcW w:w="1656" w:type="dxa"/>
          </w:tcPr>
          <w:p w14:paraId="363DD9A4" w14:textId="77777777" w:rsidR="006E5C62" w:rsidRPr="00B20AE8" w:rsidRDefault="006E5C62" w:rsidP="0039402F">
            <w:pPr>
              <w:pStyle w:val="TAH"/>
              <w:rPr>
                <w:lang w:val="it-IT"/>
              </w:rPr>
            </w:pPr>
            <w:r w:rsidRPr="00B20AE8">
              <w:rPr>
                <w:lang w:val="it-IT"/>
              </w:rPr>
              <w:t>E-UTRA</w:t>
            </w:r>
          </w:p>
          <w:p w14:paraId="7DD32D95" w14:textId="2C1535E9" w:rsidR="006E5C62" w:rsidRPr="00B20AE8" w:rsidRDefault="006E5C62" w:rsidP="0039402F">
            <w:pPr>
              <w:pStyle w:val="TAH"/>
              <w:rPr>
                <w:lang w:val="it-IT"/>
              </w:rPr>
            </w:pPr>
            <w:r w:rsidRPr="00B20AE8">
              <w:rPr>
                <w:lang w:val="it-IT"/>
              </w:rPr>
              <w:t>channel bandwidth</w:t>
            </w:r>
            <w:r w:rsidR="003D3C64">
              <w:rPr>
                <w:lang w:val="it-IT"/>
              </w:rPr>
              <w:t> </w:t>
            </w:r>
            <w:r w:rsidR="003D3C64" w:rsidRPr="00B20AE8">
              <w:rPr>
                <w:lang w:val="it-IT"/>
              </w:rPr>
              <w:t>[</w:t>
            </w:r>
            <w:r w:rsidRPr="00B20AE8">
              <w:rPr>
                <w:lang w:val="it-IT"/>
              </w:rPr>
              <w:t>MHz]</w:t>
            </w:r>
          </w:p>
        </w:tc>
        <w:tc>
          <w:tcPr>
            <w:tcW w:w="1813" w:type="dxa"/>
          </w:tcPr>
          <w:p w14:paraId="2988B87F" w14:textId="77777777" w:rsidR="006E5C62" w:rsidRPr="00B20AE8" w:rsidRDefault="006E5C62" w:rsidP="0039402F">
            <w:pPr>
              <w:pStyle w:val="TAH"/>
            </w:pPr>
            <w:r w:rsidRPr="00B20AE8">
              <w:t>Reference measurement channel</w:t>
            </w:r>
          </w:p>
        </w:tc>
        <w:tc>
          <w:tcPr>
            <w:tcW w:w="1712" w:type="dxa"/>
          </w:tcPr>
          <w:p w14:paraId="7D1AB447" w14:textId="6824CF59" w:rsidR="006E5C62" w:rsidRPr="00B20AE8" w:rsidRDefault="006E5C62" w:rsidP="0039402F">
            <w:pPr>
              <w:pStyle w:val="TAH"/>
            </w:pPr>
            <w:r w:rsidRPr="00B20AE8">
              <w:t>Wanted signal mean power</w:t>
            </w:r>
            <w:r w:rsidR="003D3C64">
              <w:t> </w:t>
            </w:r>
            <w:r w:rsidR="003D3C64" w:rsidRPr="00B20AE8">
              <w:t>[</w:t>
            </w:r>
            <w:r w:rsidRPr="00B20AE8">
              <w:t>dBm]</w:t>
            </w:r>
          </w:p>
        </w:tc>
        <w:tc>
          <w:tcPr>
            <w:tcW w:w="1818" w:type="dxa"/>
          </w:tcPr>
          <w:p w14:paraId="04830753" w14:textId="4C73D9D1" w:rsidR="006E5C62" w:rsidRPr="00B20AE8" w:rsidRDefault="006E5C62" w:rsidP="0039402F">
            <w:pPr>
              <w:pStyle w:val="TAH"/>
            </w:pPr>
            <w:r w:rsidRPr="00B20AE8">
              <w:t>Interfering signal mean power</w:t>
            </w:r>
            <w:r w:rsidR="003D3C64">
              <w:t> </w:t>
            </w:r>
            <w:r w:rsidR="003D3C64" w:rsidRPr="00B20AE8">
              <w:t>[</w:t>
            </w:r>
            <w:r w:rsidRPr="00B20AE8">
              <w:t>dBm] / BW</w:t>
            </w:r>
            <w:r w:rsidRPr="00B20AE8">
              <w:rPr>
                <w:vertAlign w:val="subscript"/>
              </w:rPr>
              <w:t>Config</w:t>
            </w:r>
          </w:p>
        </w:tc>
        <w:tc>
          <w:tcPr>
            <w:tcW w:w="1411" w:type="dxa"/>
          </w:tcPr>
          <w:p w14:paraId="31BCB4A0" w14:textId="77777777" w:rsidR="006E5C62" w:rsidRPr="00B20AE8" w:rsidRDefault="006E5C62" w:rsidP="0039402F">
            <w:pPr>
              <w:pStyle w:val="TAH"/>
            </w:pPr>
            <w:r w:rsidRPr="00B20AE8">
              <w:t>Type of interfering signal</w:t>
            </w:r>
          </w:p>
        </w:tc>
      </w:tr>
      <w:tr w:rsidR="004F339F" w:rsidRPr="00B20AE8" w14:paraId="36B9F934" w14:textId="77777777" w:rsidTr="006A2BF1">
        <w:trPr>
          <w:cantSplit/>
          <w:jc w:val="center"/>
        </w:trPr>
        <w:tc>
          <w:tcPr>
            <w:tcW w:w="1656" w:type="dxa"/>
          </w:tcPr>
          <w:p w14:paraId="15069D8A" w14:textId="77777777" w:rsidR="006E5C62" w:rsidRPr="00B20AE8" w:rsidRDefault="006E5C62" w:rsidP="0039402F">
            <w:pPr>
              <w:pStyle w:val="TAC"/>
            </w:pPr>
            <w:r w:rsidRPr="00B20AE8">
              <w:t>1.4</w:t>
            </w:r>
          </w:p>
        </w:tc>
        <w:tc>
          <w:tcPr>
            <w:tcW w:w="1813" w:type="dxa"/>
          </w:tcPr>
          <w:p w14:paraId="39D67CF7" w14:textId="7AECCB1A" w:rsidR="006E5C62" w:rsidRPr="00B20AE8" w:rsidRDefault="006E5C62" w:rsidP="0039402F">
            <w:pPr>
              <w:pStyle w:val="TAC"/>
            </w:pPr>
            <w:r w:rsidRPr="00B20AE8">
              <w:t xml:space="preserve">FRC A2-1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712" w:type="dxa"/>
          </w:tcPr>
          <w:p w14:paraId="7484F4A8" w14:textId="77777777" w:rsidR="006E5C62" w:rsidRPr="00B20AE8" w:rsidRDefault="006E5C62" w:rsidP="0039402F">
            <w:pPr>
              <w:pStyle w:val="TAC"/>
            </w:pPr>
            <w:r w:rsidRPr="00B20AE8">
              <w:t>-</w:t>
            </w:r>
            <w:r w:rsidRPr="00B20AE8">
              <w:rPr>
                <w:lang w:eastAsia="zh-CN"/>
              </w:rPr>
              <w:t>68</w:t>
            </w:r>
            <w:r w:rsidRPr="00B20AE8">
              <w:t>.0 - Δ</w:t>
            </w:r>
            <w:r w:rsidRPr="00B20AE8">
              <w:rPr>
                <w:vertAlign w:val="subscript"/>
              </w:rPr>
              <w:t>OTAREFSENS</w:t>
            </w:r>
          </w:p>
        </w:tc>
        <w:tc>
          <w:tcPr>
            <w:tcW w:w="1818" w:type="dxa"/>
          </w:tcPr>
          <w:p w14:paraId="2BAAC492" w14:textId="77777777" w:rsidR="006E5C62" w:rsidRPr="00B20AE8" w:rsidRDefault="006E5C62" w:rsidP="0039402F">
            <w:pPr>
              <w:pStyle w:val="TAC"/>
            </w:pPr>
            <w:r w:rsidRPr="00B20AE8">
              <w:t>-</w:t>
            </w:r>
            <w:r w:rsidRPr="00B20AE8">
              <w:rPr>
                <w:lang w:eastAsia="zh-CN"/>
              </w:rPr>
              <w:t>80</w:t>
            </w:r>
            <w:r w:rsidRPr="00B20AE8">
              <w:t>.7 - Δ</w:t>
            </w:r>
            <w:r w:rsidRPr="00B20AE8">
              <w:rPr>
                <w:vertAlign w:val="subscript"/>
              </w:rPr>
              <w:t>OTAREFSENS</w:t>
            </w:r>
          </w:p>
        </w:tc>
        <w:tc>
          <w:tcPr>
            <w:tcW w:w="1411" w:type="dxa"/>
          </w:tcPr>
          <w:p w14:paraId="5143F279" w14:textId="77777777" w:rsidR="006E5C62" w:rsidRPr="00B20AE8" w:rsidRDefault="006E5C62" w:rsidP="0039402F">
            <w:pPr>
              <w:pStyle w:val="TAC"/>
            </w:pPr>
            <w:r w:rsidRPr="00B20AE8">
              <w:t>AWGN</w:t>
            </w:r>
          </w:p>
        </w:tc>
      </w:tr>
      <w:tr w:rsidR="004F339F" w:rsidRPr="00B20AE8" w14:paraId="07B060EB" w14:textId="77777777" w:rsidTr="006A2BF1">
        <w:trPr>
          <w:cantSplit/>
          <w:jc w:val="center"/>
        </w:trPr>
        <w:tc>
          <w:tcPr>
            <w:tcW w:w="1656" w:type="dxa"/>
          </w:tcPr>
          <w:p w14:paraId="179A134A" w14:textId="77777777" w:rsidR="006E5C62" w:rsidRPr="00B20AE8" w:rsidRDefault="006E5C62" w:rsidP="0039402F">
            <w:pPr>
              <w:pStyle w:val="TAC"/>
            </w:pPr>
            <w:r w:rsidRPr="00B20AE8">
              <w:t>3</w:t>
            </w:r>
          </w:p>
        </w:tc>
        <w:tc>
          <w:tcPr>
            <w:tcW w:w="1813" w:type="dxa"/>
          </w:tcPr>
          <w:p w14:paraId="0CE2B7BB" w14:textId="49D68302" w:rsidR="006E5C62" w:rsidRPr="00B20AE8" w:rsidRDefault="006E5C62" w:rsidP="0039402F">
            <w:pPr>
              <w:pStyle w:val="TAC"/>
            </w:pPr>
            <w:r w:rsidRPr="00B20AE8">
              <w:t xml:space="preserve">FRC A2-2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p>
        </w:tc>
        <w:tc>
          <w:tcPr>
            <w:tcW w:w="1712" w:type="dxa"/>
          </w:tcPr>
          <w:p w14:paraId="70AF3D19" w14:textId="77777777" w:rsidR="006E5C62" w:rsidRPr="00B20AE8" w:rsidRDefault="006E5C62" w:rsidP="0039402F">
            <w:pPr>
              <w:pStyle w:val="TAC"/>
            </w:pPr>
            <w:r w:rsidRPr="00B20AE8">
              <w:t>-</w:t>
            </w:r>
            <w:r w:rsidRPr="00B20AE8">
              <w:rPr>
                <w:lang w:eastAsia="zh-CN"/>
              </w:rPr>
              <w:t>64</w:t>
            </w:r>
            <w:r w:rsidRPr="00B20AE8">
              <w:t>.1 - Δ</w:t>
            </w:r>
            <w:r w:rsidRPr="00B20AE8">
              <w:rPr>
                <w:vertAlign w:val="subscript"/>
              </w:rPr>
              <w:t>OTAREFSENS</w:t>
            </w:r>
          </w:p>
        </w:tc>
        <w:tc>
          <w:tcPr>
            <w:tcW w:w="1818" w:type="dxa"/>
          </w:tcPr>
          <w:p w14:paraId="0DC7E2D1" w14:textId="77777777" w:rsidR="006E5C62" w:rsidRPr="00B20AE8" w:rsidRDefault="006E5C62" w:rsidP="0039402F">
            <w:pPr>
              <w:pStyle w:val="TAC"/>
            </w:pPr>
            <w:r w:rsidRPr="00B20AE8">
              <w:t>-</w:t>
            </w:r>
            <w:r w:rsidRPr="00B20AE8">
              <w:rPr>
                <w:lang w:eastAsia="zh-CN"/>
              </w:rPr>
              <w:t>76</w:t>
            </w:r>
            <w:r w:rsidRPr="00B20AE8">
              <w:t>.7 - Δ</w:t>
            </w:r>
            <w:r w:rsidRPr="00B20AE8">
              <w:rPr>
                <w:vertAlign w:val="subscript"/>
              </w:rPr>
              <w:t>OTAREFSENS</w:t>
            </w:r>
          </w:p>
        </w:tc>
        <w:tc>
          <w:tcPr>
            <w:tcW w:w="1411" w:type="dxa"/>
          </w:tcPr>
          <w:p w14:paraId="485533C8" w14:textId="77777777" w:rsidR="006E5C62" w:rsidRPr="00B20AE8" w:rsidRDefault="006E5C62" w:rsidP="0039402F">
            <w:pPr>
              <w:pStyle w:val="TAC"/>
            </w:pPr>
            <w:r w:rsidRPr="00B20AE8">
              <w:t>AWGN</w:t>
            </w:r>
          </w:p>
        </w:tc>
      </w:tr>
      <w:tr w:rsidR="004F339F" w:rsidRPr="00B20AE8" w14:paraId="6F0AAED4" w14:textId="77777777" w:rsidTr="006A2BF1">
        <w:trPr>
          <w:cantSplit/>
          <w:jc w:val="center"/>
        </w:trPr>
        <w:tc>
          <w:tcPr>
            <w:tcW w:w="1656" w:type="dxa"/>
          </w:tcPr>
          <w:p w14:paraId="1482C202" w14:textId="77777777" w:rsidR="006E5C62" w:rsidRPr="00B20AE8" w:rsidRDefault="006E5C62" w:rsidP="0039402F">
            <w:pPr>
              <w:pStyle w:val="TAC"/>
            </w:pPr>
            <w:r w:rsidRPr="00B20AE8">
              <w:t>5</w:t>
            </w:r>
          </w:p>
        </w:tc>
        <w:tc>
          <w:tcPr>
            <w:tcW w:w="1813" w:type="dxa"/>
          </w:tcPr>
          <w:p w14:paraId="775987C3" w14:textId="0CF9F524"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p>
        </w:tc>
        <w:tc>
          <w:tcPr>
            <w:tcW w:w="1712" w:type="dxa"/>
          </w:tcPr>
          <w:p w14:paraId="40BA3728" w14:textId="77777777" w:rsidR="006E5C62" w:rsidRPr="00B20AE8" w:rsidRDefault="006E5C62" w:rsidP="0039402F">
            <w:pPr>
              <w:pStyle w:val="TAC"/>
            </w:pPr>
            <w:r w:rsidRPr="00B20AE8">
              <w:t>-</w:t>
            </w:r>
            <w:r w:rsidRPr="00B20AE8">
              <w:rPr>
                <w:lang w:eastAsia="zh-CN"/>
              </w:rPr>
              <w:t>61.9</w:t>
            </w:r>
            <w:r w:rsidRPr="00B20AE8">
              <w:t xml:space="preserve"> - Δ</w:t>
            </w:r>
            <w:r w:rsidRPr="00B20AE8">
              <w:rPr>
                <w:vertAlign w:val="subscript"/>
              </w:rPr>
              <w:t>OTAREFSENS</w:t>
            </w:r>
          </w:p>
        </w:tc>
        <w:tc>
          <w:tcPr>
            <w:tcW w:w="1818" w:type="dxa"/>
          </w:tcPr>
          <w:p w14:paraId="42E2C1FD" w14:textId="77777777" w:rsidR="006E5C62" w:rsidRPr="00B20AE8" w:rsidRDefault="006E5C62" w:rsidP="0039402F">
            <w:pPr>
              <w:pStyle w:val="TAC"/>
            </w:pPr>
            <w:r w:rsidRPr="00B20AE8">
              <w:t>-</w:t>
            </w:r>
            <w:r w:rsidRPr="00B20AE8">
              <w:rPr>
                <w:lang w:eastAsia="zh-CN"/>
              </w:rPr>
              <w:t>74</w:t>
            </w:r>
            <w:r w:rsidRPr="00B20AE8">
              <w:t>.5 - Δ</w:t>
            </w:r>
            <w:r w:rsidRPr="00B20AE8">
              <w:rPr>
                <w:vertAlign w:val="subscript"/>
              </w:rPr>
              <w:t>OTAREFSENS</w:t>
            </w:r>
          </w:p>
        </w:tc>
        <w:tc>
          <w:tcPr>
            <w:tcW w:w="1411" w:type="dxa"/>
          </w:tcPr>
          <w:p w14:paraId="1038D331" w14:textId="77777777" w:rsidR="006E5C62" w:rsidRPr="00B20AE8" w:rsidRDefault="006E5C62" w:rsidP="0039402F">
            <w:pPr>
              <w:pStyle w:val="TAC"/>
            </w:pPr>
            <w:r w:rsidRPr="00B20AE8">
              <w:t>AWGN</w:t>
            </w:r>
          </w:p>
        </w:tc>
      </w:tr>
      <w:tr w:rsidR="004F339F" w:rsidRPr="00B20AE8" w14:paraId="4C082562" w14:textId="77777777" w:rsidTr="006A2BF1">
        <w:trPr>
          <w:cantSplit/>
          <w:jc w:val="center"/>
        </w:trPr>
        <w:tc>
          <w:tcPr>
            <w:tcW w:w="1656" w:type="dxa"/>
          </w:tcPr>
          <w:p w14:paraId="07E1E56B" w14:textId="77777777" w:rsidR="006E5C62" w:rsidRPr="00B20AE8" w:rsidRDefault="006E5C62" w:rsidP="0039402F">
            <w:pPr>
              <w:pStyle w:val="TAC"/>
            </w:pPr>
            <w:r w:rsidRPr="00B20AE8">
              <w:t>10</w:t>
            </w:r>
          </w:p>
        </w:tc>
        <w:tc>
          <w:tcPr>
            <w:tcW w:w="1813" w:type="dxa"/>
          </w:tcPr>
          <w:p w14:paraId="002AEAA7" w14:textId="41F06D50"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r w:rsidRPr="00B20AE8">
              <w:rPr>
                <w:rFonts w:hint="eastAsia"/>
                <w:lang w:eastAsia="ko-KR"/>
              </w:rPr>
              <w:t xml:space="preserve"> </w:t>
            </w:r>
            <w:r w:rsidR="00B8331F" w:rsidRPr="00B20AE8">
              <w:t>(NOTE</w:t>
            </w:r>
            <w:r w:rsidR="00B8331F" w:rsidRPr="00B20AE8">
              <w:rPr>
                <w:lang w:eastAsia="ko-KR"/>
              </w:rPr>
              <w:t xml:space="preserve"> </w:t>
            </w:r>
            <w:r w:rsidR="00B8331F" w:rsidRPr="00B20AE8">
              <w:t>1</w:t>
            </w:r>
            <w:r w:rsidR="00B8331F" w:rsidRPr="00B20AE8">
              <w:rPr>
                <w:lang w:eastAsia="ko-KR"/>
              </w:rPr>
              <w:t>)</w:t>
            </w:r>
          </w:p>
        </w:tc>
        <w:tc>
          <w:tcPr>
            <w:tcW w:w="1712" w:type="dxa"/>
          </w:tcPr>
          <w:p w14:paraId="0978C5AA" w14:textId="77777777" w:rsidR="006E5C62" w:rsidRPr="00B20AE8" w:rsidRDefault="006E5C62" w:rsidP="0039402F">
            <w:pPr>
              <w:pStyle w:val="TAC"/>
            </w:pPr>
            <w:r w:rsidRPr="00B20AE8">
              <w:t>-</w:t>
            </w:r>
            <w:r w:rsidRPr="00B20AE8">
              <w:rPr>
                <w:lang w:eastAsia="zh-CN"/>
              </w:rPr>
              <w:t>61.9</w:t>
            </w:r>
            <w:r w:rsidRPr="00B20AE8">
              <w:t xml:space="preserve"> - Δ</w:t>
            </w:r>
            <w:r w:rsidRPr="00B20AE8">
              <w:rPr>
                <w:vertAlign w:val="subscript"/>
              </w:rPr>
              <w:t>OTAREFSENS</w:t>
            </w:r>
          </w:p>
        </w:tc>
        <w:tc>
          <w:tcPr>
            <w:tcW w:w="1818" w:type="dxa"/>
          </w:tcPr>
          <w:p w14:paraId="7943B8B0" w14:textId="77777777" w:rsidR="006E5C62" w:rsidRPr="00B20AE8" w:rsidRDefault="006E5C62" w:rsidP="0039402F">
            <w:pPr>
              <w:pStyle w:val="TAC"/>
            </w:pPr>
            <w:r w:rsidRPr="00B20AE8">
              <w:t>-</w:t>
            </w:r>
            <w:r w:rsidRPr="00B20AE8">
              <w:rPr>
                <w:lang w:eastAsia="zh-CN"/>
              </w:rPr>
              <w:t>71</w:t>
            </w:r>
            <w:r w:rsidRPr="00B20AE8">
              <w:t>.5 - Δ</w:t>
            </w:r>
            <w:r w:rsidRPr="00B20AE8">
              <w:rPr>
                <w:vertAlign w:val="subscript"/>
              </w:rPr>
              <w:t>OTAREFSENS</w:t>
            </w:r>
          </w:p>
        </w:tc>
        <w:tc>
          <w:tcPr>
            <w:tcW w:w="1411" w:type="dxa"/>
          </w:tcPr>
          <w:p w14:paraId="36112D6B" w14:textId="77777777" w:rsidR="006E5C62" w:rsidRPr="00B20AE8" w:rsidRDefault="006E5C62" w:rsidP="0039402F">
            <w:pPr>
              <w:pStyle w:val="TAC"/>
            </w:pPr>
            <w:r w:rsidRPr="00B20AE8">
              <w:t>AWGN</w:t>
            </w:r>
          </w:p>
        </w:tc>
      </w:tr>
      <w:tr w:rsidR="004F339F" w:rsidRPr="00B20AE8" w14:paraId="13D75F32" w14:textId="77777777" w:rsidTr="006A2BF1">
        <w:trPr>
          <w:cantSplit/>
          <w:jc w:val="center"/>
        </w:trPr>
        <w:tc>
          <w:tcPr>
            <w:tcW w:w="1656" w:type="dxa"/>
          </w:tcPr>
          <w:p w14:paraId="6F8EED53" w14:textId="77777777" w:rsidR="006E5C62" w:rsidRPr="00B20AE8" w:rsidRDefault="006E5C62" w:rsidP="0039402F">
            <w:pPr>
              <w:pStyle w:val="TAC"/>
            </w:pPr>
            <w:r w:rsidRPr="00B20AE8">
              <w:t>15</w:t>
            </w:r>
          </w:p>
        </w:tc>
        <w:tc>
          <w:tcPr>
            <w:tcW w:w="1813" w:type="dxa"/>
          </w:tcPr>
          <w:p w14:paraId="5933895A" w14:textId="695762FB" w:rsidR="006E5C62" w:rsidRPr="00B20AE8" w:rsidRDefault="006E5C62" w:rsidP="0039402F">
            <w:pPr>
              <w:pStyle w:val="TAC"/>
              <w:rPr>
                <w:lang w:eastAsia="ko-KR"/>
              </w:rPr>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r w:rsidRPr="00B20AE8">
              <w:rPr>
                <w:rFonts w:hint="eastAsia"/>
                <w:lang w:eastAsia="ko-KR"/>
              </w:rPr>
              <w:t xml:space="preserve"> </w:t>
            </w:r>
            <w:r w:rsidR="00B8331F" w:rsidRPr="00B20AE8">
              <w:t>(NOTE</w:t>
            </w:r>
            <w:r w:rsidR="00B8331F" w:rsidRPr="00B20AE8">
              <w:rPr>
                <w:lang w:eastAsia="ko-KR"/>
              </w:rPr>
              <w:t xml:space="preserve"> </w:t>
            </w:r>
            <w:r w:rsidR="00B8331F" w:rsidRPr="00B20AE8">
              <w:t>1</w:t>
            </w:r>
            <w:r w:rsidR="00B8331F" w:rsidRPr="00B20AE8">
              <w:rPr>
                <w:lang w:eastAsia="ko-KR"/>
              </w:rPr>
              <w:t>)</w:t>
            </w:r>
          </w:p>
        </w:tc>
        <w:tc>
          <w:tcPr>
            <w:tcW w:w="1712" w:type="dxa"/>
          </w:tcPr>
          <w:p w14:paraId="292939CF" w14:textId="77777777" w:rsidR="006E5C62" w:rsidRPr="00B20AE8" w:rsidRDefault="006E5C62" w:rsidP="0039402F">
            <w:pPr>
              <w:pStyle w:val="TAC"/>
            </w:pPr>
            <w:r w:rsidRPr="00B20AE8">
              <w:t>-</w:t>
            </w:r>
            <w:r w:rsidRPr="00B20AE8">
              <w:rPr>
                <w:lang w:eastAsia="zh-CN"/>
              </w:rPr>
              <w:t>61.9</w:t>
            </w:r>
            <w:r w:rsidRPr="00B20AE8">
              <w:t xml:space="preserve"> - Δ</w:t>
            </w:r>
            <w:r w:rsidRPr="00B20AE8">
              <w:rPr>
                <w:vertAlign w:val="subscript"/>
              </w:rPr>
              <w:t>OTAREFSENS</w:t>
            </w:r>
          </w:p>
        </w:tc>
        <w:tc>
          <w:tcPr>
            <w:tcW w:w="1818" w:type="dxa"/>
          </w:tcPr>
          <w:p w14:paraId="2D9B7432" w14:textId="77777777" w:rsidR="006E5C62" w:rsidRPr="00B20AE8" w:rsidRDefault="006E5C62" w:rsidP="0039402F">
            <w:pPr>
              <w:pStyle w:val="TAC"/>
            </w:pPr>
            <w:r w:rsidRPr="00B20AE8">
              <w:t>-</w:t>
            </w:r>
            <w:r w:rsidRPr="00B20AE8">
              <w:rPr>
                <w:lang w:eastAsia="zh-CN"/>
              </w:rPr>
              <w:t>69</w:t>
            </w:r>
            <w:r w:rsidRPr="00B20AE8">
              <w:t>.7 - Δ</w:t>
            </w:r>
            <w:r w:rsidRPr="00B20AE8">
              <w:rPr>
                <w:vertAlign w:val="subscript"/>
              </w:rPr>
              <w:t>OTAREFSENS</w:t>
            </w:r>
          </w:p>
        </w:tc>
        <w:tc>
          <w:tcPr>
            <w:tcW w:w="1411" w:type="dxa"/>
          </w:tcPr>
          <w:p w14:paraId="3FC56C45" w14:textId="77777777" w:rsidR="006E5C62" w:rsidRPr="00B20AE8" w:rsidRDefault="006E5C62" w:rsidP="0039402F">
            <w:pPr>
              <w:pStyle w:val="TAC"/>
            </w:pPr>
            <w:r w:rsidRPr="00B20AE8">
              <w:t>AWGN</w:t>
            </w:r>
          </w:p>
        </w:tc>
      </w:tr>
      <w:tr w:rsidR="004F339F" w:rsidRPr="00B20AE8" w14:paraId="1D0BCEA3" w14:textId="77777777" w:rsidTr="006A2BF1">
        <w:trPr>
          <w:cantSplit/>
          <w:jc w:val="center"/>
        </w:trPr>
        <w:tc>
          <w:tcPr>
            <w:tcW w:w="1656" w:type="dxa"/>
          </w:tcPr>
          <w:p w14:paraId="486BC99F" w14:textId="77777777" w:rsidR="006E5C62" w:rsidRPr="00B20AE8" w:rsidRDefault="006E5C62" w:rsidP="0039402F">
            <w:pPr>
              <w:pStyle w:val="TAC"/>
            </w:pPr>
            <w:r w:rsidRPr="00B20AE8">
              <w:t>20</w:t>
            </w:r>
          </w:p>
        </w:tc>
        <w:tc>
          <w:tcPr>
            <w:tcW w:w="1813" w:type="dxa"/>
          </w:tcPr>
          <w:p w14:paraId="6A22A509" w14:textId="20B2E342"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r w:rsidRPr="00B20AE8">
              <w:rPr>
                <w:rFonts w:hint="eastAsia"/>
                <w:lang w:eastAsia="ko-KR"/>
              </w:rPr>
              <w:t xml:space="preserve"> </w:t>
            </w:r>
            <w:r w:rsidR="00B8331F" w:rsidRPr="00B20AE8">
              <w:t>(NOTE</w:t>
            </w:r>
            <w:r w:rsidR="00B8331F" w:rsidRPr="00B20AE8">
              <w:rPr>
                <w:lang w:eastAsia="ko-KR"/>
              </w:rPr>
              <w:t xml:space="preserve"> </w:t>
            </w:r>
            <w:r w:rsidR="00B8331F" w:rsidRPr="00B20AE8">
              <w:t>1</w:t>
            </w:r>
            <w:r w:rsidR="00B8331F" w:rsidRPr="00B20AE8">
              <w:rPr>
                <w:lang w:eastAsia="ko-KR"/>
              </w:rPr>
              <w:t>)</w:t>
            </w:r>
          </w:p>
        </w:tc>
        <w:tc>
          <w:tcPr>
            <w:tcW w:w="1712" w:type="dxa"/>
          </w:tcPr>
          <w:p w14:paraId="4E224706" w14:textId="77777777" w:rsidR="006E5C62" w:rsidRPr="00B20AE8" w:rsidRDefault="006E5C62" w:rsidP="0039402F">
            <w:pPr>
              <w:pStyle w:val="TAC"/>
              <w:rPr>
                <w:lang w:eastAsia="ko-KR"/>
              </w:rPr>
            </w:pPr>
            <w:r w:rsidRPr="00B20AE8">
              <w:t>-</w:t>
            </w:r>
            <w:r w:rsidRPr="00B20AE8">
              <w:rPr>
                <w:lang w:eastAsia="zh-CN"/>
              </w:rPr>
              <w:t>61.9</w:t>
            </w:r>
            <w:r w:rsidRPr="00B20AE8">
              <w:t xml:space="preserve"> - Δ</w:t>
            </w:r>
            <w:r w:rsidRPr="00B20AE8">
              <w:rPr>
                <w:vertAlign w:val="subscript"/>
              </w:rPr>
              <w:t>OTAREFSENS</w:t>
            </w:r>
          </w:p>
        </w:tc>
        <w:tc>
          <w:tcPr>
            <w:tcW w:w="1818" w:type="dxa"/>
          </w:tcPr>
          <w:p w14:paraId="140B9B95" w14:textId="77777777" w:rsidR="006E5C62" w:rsidRPr="00B20AE8" w:rsidRDefault="006E5C62" w:rsidP="0039402F">
            <w:pPr>
              <w:pStyle w:val="TAC"/>
            </w:pPr>
            <w:r w:rsidRPr="00B20AE8">
              <w:t>-</w:t>
            </w:r>
            <w:r w:rsidRPr="00B20AE8">
              <w:rPr>
                <w:lang w:eastAsia="zh-CN"/>
              </w:rPr>
              <w:t>68</w:t>
            </w:r>
            <w:r w:rsidRPr="00B20AE8">
              <w:t>.4 - Δ</w:t>
            </w:r>
            <w:r w:rsidRPr="00B20AE8">
              <w:rPr>
                <w:vertAlign w:val="subscript"/>
              </w:rPr>
              <w:t>OTAREFSENS</w:t>
            </w:r>
          </w:p>
        </w:tc>
        <w:tc>
          <w:tcPr>
            <w:tcW w:w="1411" w:type="dxa"/>
          </w:tcPr>
          <w:p w14:paraId="1C5C53E9" w14:textId="77777777" w:rsidR="006E5C62" w:rsidRPr="00B20AE8" w:rsidRDefault="006E5C62" w:rsidP="0039402F">
            <w:pPr>
              <w:pStyle w:val="TAC"/>
            </w:pPr>
            <w:r w:rsidRPr="00B20AE8">
              <w:t>AWGN</w:t>
            </w:r>
          </w:p>
        </w:tc>
      </w:tr>
      <w:tr w:rsidR="006E5C62" w:rsidRPr="00B20AE8" w14:paraId="28D116F5" w14:textId="77777777" w:rsidTr="006A2BF1">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69031782" w14:textId="77777777" w:rsidR="006E5C62" w:rsidRPr="00B20AE8" w:rsidRDefault="006E5C62" w:rsidP="0039402F">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14:paraId="36A9BD54" w14:textId="77777777" w:rsidR="006E5C62" w:rsidRPr="00B20AE8" w:rsidRDefault="006E5C62" w:rsidP="0039402F">
            <w:pPr>
              <w:pStyle w:val="TAN"/>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9E28AA" w:rsidRPr="00B20AE8">
              <w:rPr>
                <w:lang w:eastAsia="ko-KR"/>
              </w:rPr>
              <w:t>Void</w:t>
            </w:r>
          </w:p>
        </w:tc>
      </w:tr>
    </w:tbl>
    <w:p w14:paraId="786A8DDE" w14:textId="77777777" w:rsidR="006E5C62" w:rsidRPr="00B20AE8" w:rsidRDefault="006E5C62" w:rsidP="0039402F">
      <w:pPr>
        <w:rPr>
          <w:rFonts w:eastAsia="Osaka"/>
        </w:rPr>
      </w:pPr>
    </w:p>
    <w:p w14:paraId="2AD167D3" w14:textId="77777777" w:rsidR="006E5C62" w:rsidRPr="00B20AE8" w:rsidRDefault="006E5C62" w:rsidP="0039402F">
      <w:pPr>
        <w:pStyle w:val="TH"/>
        <w:rPr>
          <w:rFonts w:eastAsia="Osaka"/>
        </w:rPr>
      </w:pPr>
      <w:r w:rsidRPr="00B20AE8">
        <w:rPr>
          <w:rFonts w:eastAsia="Osaka"/>
        </w:rPr>
        <w:t xml:space="preserve">Table 7.3.5.3-3: AAS BS of </w:t>
      </w:r>
      <w:r w:rsidRPr="00B20AE8">
        <w:rPr>
          <w:rFonts w:eastAsia="Osaka" w:hint="eastAsia"/>
        </w:rPr>
        <w:t>Medium Range</w:t>
      </w:r>
      <w:r w:rsidRPr="00B20AE8">
        <w:rPr>
          <w:rFonts w:eastAsia="Osaka"/>
        </w:rPr>
        <w:t xml:space="preserv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036"/>
        <w:gridCol w:w="1647"/>
        <w:gridCol w:w="1663"/>
        <w:gridCol w:w="1352"/>
      </w:tblGrid>
      <w:tr w:rsidR="004F339F" w:rsidRPr="00B20AE8" w14:paraId="7D96C2D4" w14:textId="77777777" w:rsidTr="006A2BF1">
        <w:trPr>
          <w:cantSplit/>
          <w:jc w:val="center"/>
        </w:trPr>
        <w:tc>
          <w:tcPr>
            <w:tcW w:w="1656" w:type="dxa"/>
          </w:tcPr>
          <w:p w14:paraId="3E88CBF7" w14:textId="77777777" w:rsidR="006E5C62" w:rsidRPr="00B20AE8" w:rsidRDefault="006E5C62" w:rsidP="0039402F">
            <w:pPr>
              <w:pStyle w:val="TAH"/>
              <w:rPr>
                <w:lang w:val="it-IT"/>
              </w:rPr>
            </w:pPr>
            <w:r w:rsidRPr="00B20AE8">
              <w:rPr>
                <w:lang w:val="it-IT"/>
              </w:rPr>
              <w:t>E-UTRA</w:t>
            </w:r>
          </w:p>
          <w:p w14:paraId="2105930E" w14:textId="08EEDDDB" w:rsidR="006E5C62" w:rsidRPr="00B20AE8" w:rsidRDefault="006E5C62" w:rsidP="0039402F">
            <w:pPr>
              <w:pStyle w:val="TAH"/>
              <w:rPr>
                <w:lang w:val="it-IT"/>
              </w:rPr>
            </w:pPr>
            <w:r w:rsidRPr="00B20AE8">
              <w:rPr>
                <w:lang w:val="it-IT"/>
              </w:rPr>
              <w:t>channel bandwidth</w:t>
            </w:r>
            <w:r w:rsidR="003D3C64">
              <w:rPr>
                <w:lang w:val="it-IT"/>
              </w:rPr>
              <w:t> </w:t>
            </w:r>
            <w:r w:rsidR="003D3C64" w:rsidRPr="00B20AE8">
              <w:rPr>
                <w:lang w:val="it-IT"/>
              </w:rPr>
              <w:t>[</w:t>
            </w:r>
            <w:r w:rsidRPr="00B20AE8">
              <w:rPr>
                <w:lang w:val="it-IT"/>
              </w:rPr>
              <w:t>MHz]</w:t>
            </w:r>
          </w:p>
        </w:tc>
        <w:tc>
          <w:tcPr>
            <w:tcW w:w="2036" w:type="dxa"/>
          </w:tcPr>
          <w:p w14:paraId="6DE74F22" w14:textId="77777777" w:rsidR="006E5C62" w:rsidRPr="00B20AE8" w:rsidRDefault="006E5C62" w:rsidP="0039402F">
            <w:pPr>
              <w:pStyle w:val="TAH"/>
            </w:pPr>
            <w:r w:rsidRPr="00B20AE8">
              <w:t>Reference measurement channel</w:t>
            </w:r>
          </w:p>
        </w:tc>
        <w:tc>
          <w:tcPr>
            <w:tcW w:w="1647" w:type="dxa"/>
          </w:tcPr>
          <w:p w14:paraId="5DD3BD64" w14:textId="650DB5DF" w:rsidR="006E5C62" w:rsidRPr="00B20AE8" w:rsidRDefault="006E5C62" w:rsidP="0039402F">
            <w:pPr>
              <w:pStyle w:val="TAH"/>
            </w:pPr>
            <w:r w:rsidRPr="00B20AE8">
              <w:t>Wanted signal mean power</w:t>
            </w:r>
            <w:r w:rsidR="003D3C64">
              <w:t> </w:t>
            </w:r>
            <w:r w:rsidR="003D3C64" w:rsidRPr="00B20AE8">
              <w:t>[</w:t>
            </w:r>
            <w:r w:rsidRPr="00B20AE8">
              <w:t>dBm]</w:t>
            </w:r>
          </w:p>
        </w:tc>
        <w:tc>
          <w:tcPr>
            <w:tcW w:w="1663" w:type="dxa"/>
          </w:tcPr>
          <w:p w14:paraId="1F1590DA" w14:textId="3A55B304" w:rsidR="006E5C62" w:rsidRPr="00B20AE8" w:rsidRDefault="006E5C62" w:rsidP="0039402F">
            <w:pPr>
              <w:pStyle w:val="TAH"/>
            </w:pPr>
            <w:r w:rsidRPr="00B20AE8">
              <w:t>Interfering signal mean power</w:t>
            </w:r>
            <w:r w:rsidR="003D3C64">
              <w:t> </w:t>
            </w:r>
            <w:r w:rsidR="003D3C64" w:rsidRPr="00B20AE8">
              <w:t>[</w:t>
            </w:r>
            <w:r w:rsidRPr="00B20AE8">
              <w:t>dBm] / BWConfig</w:t>
            </w:r>
          </w:p>
        </w:tc>
        <w:tc>
          <w:tcPr>
            <w:tcW w:w="1352" w:type="dxa"/>
          </w:tcPr>
          <w:p w14:paraId="1962C7C6" w14:textId="77777777" w:rsidR="006E5C62" w:rsidRPr="00B20AE8" w:rsidRDefault="006E5C62" w:rsidP="0039402F">
            <w:pPr>
              <w:pStyle w:val="TAH"/>
            </w:pPr>
            <w:r w:rsidRPr="00B20AE8">
              <w:t>Type of interfering signal</w:t>
            </w:r>
          </w:p>
        </w:tc>
      </w:tr>
      <w:tr w:rsidR="004F339F" w:rsidRPr="00B20AE8" w14:paraId="7E72DEC0" w14:textId="77777777" w:rsidTr="006A2BF1">
        <w:trPr>
          <w:cantSplit/>
          <w:jc w:val="center"/>
        </w:trPr>
        <w:tc>
          <w:tcPr>
            <w:tcW w:w="1656" w:type="dxa"/>
          </w:tcPr>
          <w:p w14:paraId="1BBD3F4C" w14:textId="77777777" w:rsidR="006E5C62" w:rsidRPr="00B20AE8" w:rsidRDefault="006E5C62" w:rsidP="0039402F">
            <w:pPr>
              <w:pStyle w:val="TAC"/>
            </w:pPr>
            <w:r w:rsidRPr="00B20AE8">
              <w:t>1.4</w:t>
            </w:r>
          </w:p>
        </w:tc>
        <w:tc>
          <w:tcPr>
            <w:tcW w:w="2036" w:type="dxa"/>
          </w:tcPr>
          <w:p w14:paraId="4631F8E3" w14:textId="2A74F22D" w:rsidR="006E5C62" w:rsidRPr="00B20AE8" w:rsidRDefault="006E5C62" w:rsidP="0039402F">
            <w:pPr>
              <w:pStyle w:val="TAC"/>
            </w:pPr>
            <w:r w:rsidRPr="00B20AE8">
              <w:t xml:space="preserve">FRC A2-1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47" w:type="dxa"/>
          </w:tcPr>
          <w:p w14:paraId="0625F1BD" w14:textId="77777777" w:rsidR="006E5C62" w:rsidRPr="00B20AE8" w:rsidRDefault="006E5C62" w:rsidP="0039402F">
            <w:pPr>
              <w:pStyle w:val="TAC"/>
            </w:pPr>
            <w:r w:rsidRPr="00B20AE8">
              <w:t>-7</w:t>
            </w:r>
            <w:r w:rsidRPr="00B20AE8">
              <w:rPr>
                <w:rFonts w:hint="eastAsia"/>
              </w:rPr>
              <w:t>1</w:t>
            </w:r>
            <w:r w:rsidRPr="00B20AE8">
              <w:t>.0 - Δ</w:t>
            </w:r>
            <w:r w:rsidRPr="00B20AE8">
              <w:rPr>
                <w:vertAlign w:val="subscript"/>
              </w:rPr>
              <w:t>OTAREFSENS</w:t>
            </w:r>
          </w:p>
        </w:tc>
        <w:tc>
          <w:tcPr>
            <w:tcW w:w="1663" w:type="dxa"/>
          </w:tcPr>
          <w:p w14:paraId="78B787E5" w14:textId="77777777" w:rsidR="006E5C62" w:rsidRPr="00B20AE8" w:rsidRDefault="006E5C62" w:rsidP="0039402F">
            <w:pPr>
              <w:pStyle w:val="TAC"/>
            </w:pPr>
            <w:r w:rsidRPr="00B20AE8">
              <w:t>-8</w:t>
            </w:r>
            <w:r w:rsidRPr="00B20AE8">
              <w:rPr>
                <w:rFonts w:hint="eastAsia"/>
              </w:rPr>
              <w:t>3</w:t>
            </w:r>
            <w:r w:rsidRPr="00B20AE8">
              <w:t>.7 - Δ</w:t>
            </w:r>
            <w:r w:rsidRPr="00B20AE8">
              <w:rPr>
                <w:vertAlign w:val="subscript"/>
              </w:rPr>
              <w:t>OTAREFSENS</w:t>
            </w:r>
          </w:p>
        </w:tc>
        <w:tc>
          <w:tcPr>
            <w:tcW w:w="1352" w:type="dxa"/>
          </w:tcPr>
          <w:p w14:paraId="33E54AC9" w14:textId="77777777" w:rsidR="006E5C62" w:rsidRPr="00B20AE8" w:rsidRDefault="006E5C62" w:rsidP="0039402F">
            <w:pPr>
              <w:pStyle w:val="TAC"/>
            </w:pPr>
            <w:r w:rsidRPr="00B20AE8">
              <w:t>AWGN</w:t>
            </w:r>
          </w:p>
        </w:tc>
      </w:tr>
      <w:tr w:rsidR="004F339F" w:rsidRPr="00B20AE8" w14:paraId="68A1DE7F" w14:textId="77777777" w:rsidTr="006A2BF1">
        <w:trPr>
          <w:cantSplit/>
          <w:jc w:val="center"/>
        </w:trPr>
        <w:tc>
          <w:tcPr>
            <w:tcW w:w="1656" w:type="dxa"/>
          </w:tcPr>
          <w:p w14:paraId="17D874DF" w14:textId="77777777" w:rsidR="006E5C62" w:rsidRPr="00B20AE8" w:rsidRDefault="006E5C62" w:rsidP="0039402F">
            <w:pPr>
              <w:pStyle w:val="TAC"/>
            </w:pPr>
            <w:r w:rsidRPr="00B20AE8">
              <w:t>3</w:t>
            </w:r>
          </w:p>
        </w:tc>
        <w:tc>
          <w:tcPr>
            <w:tcW w:w="2036" w:type="dxa"/>
          </w:tcPr>
          <w:p w14:paraId="66085212" w14:textId="189806E3" w:rsidR="006E5C62" w:rsidRPr="00B20AE8" w:rsidRDefault="006E5C62" w:rsidP="0039402F">
            <w:pPr>
              <w:pStyle w:val="TAC"/>
            </w:pPr>
            <w:r w:rsidRPr="00B20AE8">
              <w:t xml:space="preserve">FRC A2-2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47" w:type="dxa"/>
          </w:tcPr>
          <w:p w14:paraId="68416C2E" w14:textId="77777777" w:rsidR="006E5C62" w:rsidRPr="00B20AE8" w:rsidRDefault="006E5C62" w:rsidP="0039402F">
            <w:pPr>
              <w:pStyle w:val="TAC"/>
            </w:pPr>
            <w:r w:rsidRPr="00B20AE8">
              <w:t>-</w:t>
            </w:r>
            <w:r w:rsidRPr="00B20AE8">
              <w:rPr>
                <w:rFonts w:hint="eastAsia"/>
              </w:rPr>
              <w:t>67</w:t>
            </w:r>
            <w:r w:rsidRPr="00B20AE8">
              <w:t>.1 - Δ</w:t>
            </w:r>
            <w:r w:rsidRPr="00B20AE8">
              <w:rPr>
                <w:vertAlign w:val="subscript"/>
              </w:rPr>
              <w:t>OTAREFSENS</w:t>
            </w:r>
          </w:p>
        </w:tc>
        <w:tc>
          <w:tcPr>
            <w:tcW w:w="1663" w:type="dxa"/>
          </w:tcPr>
          <w:p w14:paraId="30E01347" w14:textId="77777777" w:rsidR="006E5C62" w:rsidRPr="00B20AE8" w:rsidRDefault="006E5C62" w:rsidP="0039402F">
            <w:pPr>
              <w:pStyle w:val="TAC"/>
            </w:pPr>
            <w:r w:rsidRPr="00B20AE8">
              <w:t>-</w:t>
            </w:r>
            <w:r w:rsidRPr="00B20AE8">
              <w:rPr>
                <w:rFonts w:hint="eastAsia"/>
              </w:rPr>
              <w:t>79</w:t>
            </w:r>
            <w:r w:rsidRPr="00B20AE8">
              <w:t>.7 - Δ</w:t>
            </w:r>
            <w:r w:rsidRPr="00B20AE8">
              <w:rPr>
                <w:vertAlign w:val="subscript"/>
              </w:rPr>
              <w:t>OTAREFSENS</w:t>
            </w:r>
          </w:p>
        </w:tc>
        <w:tc>
          <w:tcPr>
            <w:tcW w:w="1352" w:type="dxa"/>
          </w:tcPr>
          <w:p w14:paraId="1F505A38" w14:textId="77777777" w:rsidR="006E5C62" w:rsidRPr="00B20AE8" w:rsidRDefault="006E5C62" w:rsidP="0039402F">
            <w:pPr>
              <w:pStyle w:val="TAC"/>
            </w:pPr>
            <w:r w:rsidRPr="00B20AE8">
              <w:t>AWGN</w:t>
            </w:r>
          </w:p>
        </w:tc>
      </w:tr>
      <w:tr w:rsidR="004F339F" w:rsidRPr="00B20AE8" w14:paraId="3DCC9687" w14:textId="77777777" w:rsidTr="006A2BF1">
        <w:trPr>
          <w:cantSplit/>
          <w:jc w:val="center"/>
        </w:trPr>
        <w:tc>
          <w:tcPr>
            <w:tcW w:w="1656" w:type="dxa"/>
          </w:tcPr>
          <w:p w14:paraId="24E1AB45" w14:textId="77777777" w:rsidR="006E5C62" w:rsidRPr="00B20AE8" w:rsidRDefault="006E5C62" w:rsidP="0039402F">
            <w:pPr>
              <w:pStyle w:val="TAC"/>
            </w:pPr>
            <w:r w:rsidRPr="00B20AE8">
              <w:t>5</w:t>
            </w:r>
          </w:p>
        </w:tc>
        <w:tc>
          <w:tcPr>
            <w:tcW w:w="2036" w:type="dxa"/>
          </w:tcPr>
          <w:p w14:paraId="00743695" w14:textId="59FF4AB9"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47" w:type="dxa"/>
          </w:tcPr>
          <w:p w14:paraId="055EB4AB" w14:textId="77777777" w:rsidR="006E5C62" w:rsidRPr="00B20AE8" w:rsidRDefault="006E5C62" w:rsidP="0039402F">
            <w:pPr>
              <w:pStyle w:val="TAC"/>
            </w:pPr>
            <w:r w:rsidRPr="00B20AE8">
              <w:t>-64.9 - Δ</w:t>
            </w:r>
            <w:r w:rsidRPr="00B20AE8">
              <w:rPr>
                <w:vertAlign w:val="subscript"/>
              </w:rPr>
              <w:t>OTAREFSENS</w:t>
            </w:r>
          </w:p>
        </w:tc>
        <w:tc>
          <w:tcPr>
            <w:tcW w:w="1663" w:type="dxa"/>
          </w:tcPr>
          <w:p w14:paraId="1D45C2FD" w14:textId="77777777" w:rsidR="006E5C62" w:rsidRPr="00B20AE8" w:rsidRDefault="006E5C62" w:rsidP="0039402F">
            <w:pPr>
              <w:pStyle w:val="TAC"/>
            </w:pPr>
            <w:r w:rsidRPr="00B20AE8">
              <w:t>-</w:t>
            </w:r>
            <w:r w:rsidRPr="00B20AE8">
              <w:rPr>
                <w:rFonts w:hint="eastAsia"/>
              </w:rPr>
              <w:t>77</w:t>
            </w:r>
            <w:r w:rsidRPr="00B20AE8">
              <w:t>.5 - Δ</w:t>
            </w:r>
            <w:r w:rsidRPr="00B20AE8">
              <w:rPr>
                <w:vertAlign w:val="subscript"/>
              </w:rPr>
              <w:t>OTAREFSENS</w:t>
            </w:r>
          </w:p>
        </w:tc>
        <w:tc>
          <w:tcPr>
            <w:tcW w:w="1352" w:type="dxa"/>
          </w:tcPr>
          <w:p w14:paraId="18563219" w14:textId="77777777" w:rsidR="006E5C62" w:rsidRPr="00B20AE8" w:rsidRDefault="006E5C62" w:rsidP="0039402F">
            <w:pPr>
              <w:pStyle w:val="TAC"/>
            </w:pPr>
            <w:r w:rsidRPr="00B20AE8">
              <w:t>AWGN</w:t>
            </w:r>
          </w:p>
        </w:tc>
      </w:tr>
      <w:tr w:rsidR="004F339F" w:rsidRPr="00B20AE8" w14:paraId="06F6AA19" w14:textId="77777777" w:rsidTr="006A2BF1">
        <w:trPr>
          <w:cantSplit/>
          <w:jc w:val="center"/>
        </w:trPr>
        <w:tc>
          <w:tcPr>
            <w:tcW w:w="1656" w:type="dxa"/>
          </w:tcPr>
          <w:p w14:paraId="6CB78608" w14:textId="77777777" w:rsidR="006E5C62" w:rsidRPr="00B20AE8" w:rsidRDefault="006E5C62" w:rsidP="0039402F">
            <w:pPr>
              <w:pStyle w:val="TAC"/>
            </w:pPr>
            <w:r w:rsidRPr="00B20AE8">
              <w:t>10</w:t>
            </w:r>
          </w:p>
        </w:tc>
        <w:tc>
          <w:tcPr>
            <w:tcW w:w="2036" w:type="dxa"/>
          </w:tcPr>
          <w:p w14:paraId="579DBFEA" w14:textId="7CF4580A"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r w:rsidR="00B8331F" w:rsidRPr="00B20AE8">
              <w:rPr>
                <w:lang w:eastAsia="ko-KR"/>
              </w:rPr>
              <w:t xml:space="preserve"> (NOTE 1)</w:t>
            </w:r>
          </w:p>
        </w:tc>
        <w:tc>
          <w:tcPr>
            <w:tcW w:w="1647" w:type="dxa"/>
          </w:tcPr>
          <w:p w14:paraId="59D85A22" w14:textId="77777777" w:rsidR="006E5C62" w:rsidRPr="00B20AE8" w:rsidRDefault="006E5C62" w:rsidP="0039402F">
            <w:pPr>
              <w:pStyle w:val="TAC"/>
            </w:pPr>
            <w:r w:rsidRPr="00B20AE8">
              <w:t>-64.9 - Δ</w:t>
            </w:r>
            <w:r w:rsidRPr="00B20AE8">
              <w:rPr>
                <w:vertAlign w:val="subscript"/>
              </w:rPr>
              <w:t>OTAREFSENS</w:t>
            </w:r>
          </w:p>
        </w:tc>
        <w:tc>
          <w:tcPr>
            <w:tcW w:w="1663" w:type="dxa"/>
          </w:tcPr>
          <w:p w14:paraId="5C06BA4B" w14:textId="77777777" w:rsidR="006E5C62" w:rsidRPr="00B20AE8" w:rsidRDefault="006E5C62" w:rsidP="0039402F">
            <w:pPr>
              <w:pStyle w:val="TAC"/>
            </w:pPr>
            <w:r w:rsidRPr="00B20AE8">
              <w:t>-7</w:t>
            </w:r>
            <w:r w:rsidRPr="00B20AE8">
              <w:rPr>
                <w:rFonts w:hint="eastAsia"/>
              </w:rPr>
              <w:t>4</w:t>
            </w:r>
            <w:r w:rsidRPr="00B20AE8">
              <w:t>.5 - Δ</w:t>
            </w:r>
            <w:r w:rsidRPr="00B20AE8">
              <w:rPr>
                <w:vertAlign w:val="subscript"/>
              </w:rPr>
              <w:t>OTAREFSENS</w:t>
            </w:r>
          </w:p>
        </w:tc>
        <w:tc>
          <w:tcPr>
            <w:tcW w:w="1352" w:type="dxa"/>
          </w:tcPr>
          <w:p w14:paraId="0925B753" w14:textId="77777777" w:rsidR="006E5C62" w:rsidRPr="00B20AE8" w:rsidRDefault="006E5C62" w:rsidP="0039402F">
            <w:pPr>
              <w:pStyle w:val="TAC"/>
            </w:pPr>
            <w:r w:rsidRPr="00B20AE8">
              <w:t>AWGN</w:t>
            </w:r>
          </w:p>
        </w:tc>
      </w:tr>
      <w:tr w:rsidR="004F339F" w:rsidRPr="00B20AE8" w14:paraId="7FD72D99" w14:textId="77777777" w:rsidTr="006A2BF1">
        <w:trPr>
          <w:cantSplit/>
          <w:jc w:val="center"/>
        </w:trPr>
        <w:tc>
          <w:tcPr>
            <w:tcW w:w="1656" w:type="dxa"/>
          </w:tcPr>
          <w:p w14:paraId="3FE82460" w14:textId="77777777" w:rsidR="006E5C62" w:rsidRPr="00B20AE8" w:rsidRDefault="006E5C62" w:rsidP="0039402F">
            <w:pPr>
              <w:pStyle w:val="TAC"/>
            </w:pPr>
            <w:r w:rsidRPr="00B20AE8">
              <w:t>15</w:t>
            </w:r>
          </w:p>
        </w:tc>
        <w:tc>
          <w:tcPr>
            <w:tcW w:w="2036" w:type="dxa"/>
          </w:tcPr>
          <w:p w14:paraId="47C83F8E" w14:textId="03FBECA2" w:rsidR="006E5C62" w:rsidRPr="00B20AE8" w:rsidRDefault="006E5C62" w:rsidP="0039402F">
            <w:pPr>
              <w:pStyle w:val="TAC"/>
              <w:rPr>
                <w:lang w:eastAsia="ko-KR"/>
              </w:rPr>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r w:rsidRPr="00B20AE8">
              <w:rPr>
                <w:rFonts w:hint="eastAsia"/>
                <w:lang w:eastAsia="ko-KR"/>
              </w:rPr>
              <w:t xml:space="preserve"> </w:t>
            </w:r>
            <w:r w:rsidR="00B8331F" w:rsidRPr="00B20AE8">
              <w:rPr>
                <w:lang w:eastAsia="ko-KR"/>
              </w:rPr>
              <w:t>(NOTE 1)</w:t>
            </w:r>
          </w:p>
        </w:tc>
        <w:tc>
          <w:tcPr>
            <w:tcW w:w="1647" w:type="dxa"/>
          </w:tcPr>
          <w:p w14:paraId="683B0BC4" w14:textId="77777777" w:rsidR="006E5C62" w:rsidRPr="00B20AE8" w:rsidRDefault="006E5C62" w:rsidP="0039402F">
            <w:pPr>
              <w:pStyle w:val="TAC"/>
            </w:pPr>
            <w:r w:rsidRPr="00B20AE8">
              <w:t>-64.9 - Δ</w:t>
            </w:r>
            <w:r w:rsidRPr="00B20AE8">
              <w:rPr>
                <w:vertAlign w:val="subscript"/>
              </w:rPr>
              <w:t>OTAREFSENS</w:t>
            </w:r>
          </w:p>
        </w:tc>
        <w:tc>
          <w:tcPr>
            <w:tcW w:w="1663" w:type="dxa"/>
          </w:tcPr>
          <w:p w14:paraId="3C3F4E99" w14:textId="77777777" w:rsidR="006E5C62" w:rsidRPr="00B20AE8" w:rsidRDefault="006E5C62" w:rsidP="0039402F">
            <w:pPr>
              <w:pStyle w:val="TAC"/>
            </w:pPr>
            <w:r w:rsidRPr="00B20AE8">
              <w:t>-7</w:t>
            </w:r>
            <w:r w:rsidRPr="00B20AE8">
              <w:rPr>
                <w:rFonts w:hint="eastAsia"/>
              </w:rPr>
              <w:t>2</w:t>
            </w:r>
            <w:r w:rsidRPr="00B20AE8">
              <w:t>.7 - Δ</w:t>
            </w:r>
            <w:r w:rsidRPr="00B20AE8">
              <w:rPr>
                <w:vertAlign w:val="subscript"/>
              </w:rPr>
              <w:t>OTAREFSENS</w:t>
            </w:r>
          </w:p>
        </w:tc>
        <w:tc>
          <w:tcPr>
            <w:tcW w:w="1352" w:type="dxa"/>
          </w:tcPr>
          <w:p w14:paraId="63B708BD" w14:textId="77777777" w:rsidR="006E5C62" w:rsidRPr="00B20AE8" w:rsidRDefault="006E5C62" w:rsidP="0039402F">
            <w:pPr>
              <w:pStyle w:val="TAC"/>
            </w:pPr>
            <w:r w:rsidRPr="00B20AE8">
              <w:t>AWGN</w:t>
            </w:r>
          </w:p>
        </w:tc>
      </w:tr>
      <w:tr w:rsidR="004F339F" w:rsidRPr="00B20AE8" w14:paraId="2910A423" w14:textId="77777777" w:rsidTr="006A2BF1">
        <w:trPr>
          <w:cantSplit/>
          <w:jc w:val="center"/>
        </w:trPr>
        <w:tc>
          <w:tcPr>
            <w:tcW w:w="1656" w:type="dxa"/>
          </w:tcPr>
          <w:p w14:paraId="7CFD38D8" w14:textId="77777777" w:rsidR="006E5C62" w:rsidRPr="00B20AE8" w:rsidRDefault="006E5C62" w:rsidP="0039402F">
            <w:pPr>
              <w:pStyle w:val="TAC"/>
            </w:pPr>
            <w:r w:rsidRPr="00B20AE8">
              <w:t>20</w:t>
            </w:r>
          </w:p>
        </w:tc>
        <w:tc>
          <w:tcPr>
            <w:tcW w:w="2036" w:type="dxa"/>
          </w:tcPr>
          <w:p w14:paraId="197AB6D3" w14:textId="29D203F0"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r w:rsidRPr="00B20AE8">
              <w:rPr>
                <w:rFonts w:hint="eastAsia"/>
                <w:lang w:eastAsia="ko-KR"/>
              </w:rPr>
              <w:t xml:space="preserve"> </w:t>
            </w:r>
            <w:r w:rsidR="00B8331F" w:rsidRPr="00B20AE8">
              <w:rPr>
                <w:lang w:eastAsia="ko-KR"/>
              </w:rPr>
              <w:t>(NOTE 1)</w:t>
            </w:r>
          </w:p>
        </w:tc>
        <w:tc>
          <w:tcPr>
            <w:tcW w:w="1647" w:type="dxa"/>
          </w:tcPr>
          <w:p w14:paraId="13C475FA" w14:textId="77777777" w:rsidR="006E5C62" w:rsidRPr="00B20AE8" w:rsidRDefault="006E5C62" w:rsidP="0039402F">
            <w:pPr>
              <w:pStyle w:val="TAC"/>
              <w:rPr>
                <w:lang w:eastAsia="ko-KR"/>
              </w:rPr>
            </w:pPr>
            <w:r w:rsidRPr="00B20AE8">
              <w:t>-64.9 - Δ</w:t>
            </w:r>
            <w:r w:rsidRPr="00B20AE8">
              <w:rPr>
                <w:vertAlign w:val="subscript"/>
              </w:rPr>
              <w:t>OTAREFSENS</w:t>
            </w:r>
          </w:p>
        </w:tc>
        <w:tc>
          <w:tcPr>
            <w:tcW w:w="1663" w:type="dxa"/>
          </w:tcPr>
          <w:p w14:paraId="72EEA992" w14:textId="77777777" w:rsidR="006E5C62" w:rsidRPr="00B20AE8" w:rsidRDefault="006E5C62" w:rsidP="0039402F">
            <w:pPr>
              <w:pStyle w:val="TAC"/>
            </w:pPr>
            <w:r w:rsidRPr="00B20AE8">
              <w:t>-7</w:t>
            </w:r>
            <w:r w:rsidRPr="00B20AE8">
              <w:rPr>
                <w:rFonts w:hint="eastAsia"/>
              </w:rPr>
              <w:t>1</w:t>
            </w:r>
            <w:r w:rsidRPr="00B20AE8">
              <w:t>.4 - Δ</w:t>
            </w:r>
            <w:r w:rsidRPr="00B20AE8">
              <w:rPr>
                <w:vertAlign w:val="subscript"/>
              </w:rPr>
              <w:t>OTAREFSENS</w:t>
            </w:r>
          </w:p>
        </w:tc>
        <w:tc>
          <w:tcPr>
            <w:tcW w:w="1352" w:type="dxa"/>
          </w:tcPr>
          <w:p w14:paraId="48EC3741" w14:textId="77777777" w:rsidR="006E5C62" w:rsidRPr="00B20AE8" w:rsidRDefault="006E5C62" w:rsidP="0039402F">
            <w:pPr>
              <w:pStyle w:val="TAC"/>
            </w:pPr>
            <w:r w:rsidRPr="00B20AE8">
              <w:t>AWGN</w:t>
            </w:r>
          </w:p>
        </w:tc>
      </w:tr>
      <w:tr w:rsidR="006E5C62" w:rsidRPr="00B20AE8" w14:paraId="45E0A7CB" w14:textId="77777777" w:rsidTr="006A2BF1">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7E759F4A" w14:textId="77777777" w:rsidR="006E5C62" w:rsidRPr="00B20AE8" w:rsidRDefault="006E5C62" w:rsidP="0039402F">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14:paraId="016CCC27" w14:textId="77777777" w:rsidR="006E5C62" w:rsidRPr="00B20AE8" w:rsidRDefault="006E5C62" w:rsidP="0039402F">
            <w:pPr>
              <w:pStyle w:val="TAN"/>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9A73AE" w:rsidRPr="00B20AE8">
              <w:rPr>
                <w:lang w:eastAsia="ko-KR"/>
              </w:rPr>
              <w:t>Void</w:t>
            </w:r>
            <w:r w:rsidRPr="00B20AE8">
              <w:rPr>
                <w:rFonts w:hint="eastAsia"/>
                <w:lang w:eastAsia="zh-CN"/>
              </w:rPr>
              <w:t>.</w:t>
            </w:r>
          </w:p>
        </w:tc>
      </w:tr>
    </w:tbl>
    <w:p w14:paraId="5691F65B" w14:textId="77777777" w:rsidR="006E5C62" w:rsidRPr="00B20AE8" w:rsidRDefault="006E5C62" w:rsidP="0039402F"/>
    <w:p w14:paraId="38A4DDAC" w14:textId="48D1298E" w:rsidR="006E5C62" w:rsidRPr="00B20AE8" w:rsidRDefault="006E5C62"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7D8D671" w14:textId="77777777" w:rsidR="000D052B" w:rsidRPr="00B20AE8" w:rsidRDefault="000D052B" w:rsidP="000D052B">
      <w:pPr>
        <w:pStyle w:val="Heading4"/>
      </w:pPr>
      <w:bookmarkStart w:id="4902" w:name="_Toc21123215"/>
      <w:bookmarkStart w:id="4903" w:name="_Toc45907408"/>
      <w:bookmarkStart w:id="4904" w:name="_Toc53181512"/>
      <w:bookmarkStart w:id="4905" w:name="_Toc61117278"/>
      <w:bookmarkStart w:id="4906" w:name="_Toc67081130"/>
      <w:bookmarkStart w:id="4907" w:name="_Toc68770482"/>
      <w:bookmarkStart w:id="4908" w:name="_Toc74755545"/>
      <w:bookmarkStart w:id="4909" w:name="_Toc76506469"/>
      <w:bookmarkStart w:id="4910" w:name="_Toc83113388"/>
      <w:bookmarkStart w:id="4911" w:name="_Toc89876591"/>
      <w:bookmarkStart w:id="4912" w:name="_Toc98711491"/>
      <w:bookmarkStart w:id="4913" w:name="_Toc145097358"/>
      <w:bookmarkStart w:id="4914" w:name="_Toc161848608"/>
      <w:r w:rsidRPr="00B20AE8">
        <w:t>7.4.5.3</w:t>
      </w:r>
      <w:r w:rsidRPr="00B20AE8">
        <w:tab/>
        <w:t>NR operation</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44A7876A" w14:textId="07DE22A0" w:rsidR="000D052B" w:rsidRPr="00B20AE8" w:rsidRDefault="000D052B" w:rsidP="0039402F">
      <w:pPr>
        <w:rPr>
          <w:rFonts w:eastAsia="SimSun"/>
        </w:rPr>
      </w:pPr>
      <w:r w:rsidRPr="00B20AE8">
        <w:rPr>
          <w:rFonts w:eastAsia="SimSun"/>
        </w:rPr>
        <w:t xml:space="preserve">For each measured carrier, the throughput measured in step 6 of </w:t>
      </w:r>
      <w:r w:rsidR="003D3C64">
        <w:rPr>
          <w:rFonts w:eastAsia="SimSun"/>
        </w:rPr>
        <w:t>clause </w:t>
      </w:r>
      <w:r w:rsidR="003D3C64" w:rsidRPr="00B20AE8">
        <w:rPr>
          <w:rFonts w:eastAsia="SimSun"/>
        </w:rPr>
        <w:t>7</w:t>
      </w:r>
      <w:r w:rsidRPr="00B20AE8">
        <w:rPr>
          <w:rFonts w:eastAsia="SimSun"/>
        </w:rPr>
        <w:t xml:space="preserve">.4.4.2 shall be ≥ 95 % of the maximum throughput of the reference measurement channel as specified in </w:t>
      </w:r>
      <w:r w:rsidR="003D3C64" w:rsidRPr="00B20AE8">
        <w:rPr>
          <w:rFonts w:eastAsia="SimSun"/>
        </w:rPr>
        <w:t>TS</w:t>
      </w:r>
      <w:r w:rsidR="003D3C64">
        <w:rPr>
          <w:rFonts w:eastAsia="SimSun"/>
        </w:rPr>
        <w:t> </w:t>
      </w:r>
      <w:r w:rsidR="003D3C64" w:rsidRPr="00B20AE8">
        <w:rPr>
          <w:rFonts w:eastAsia="SimSun"/>
        </w:rPr>
        <w:t>3</w:t>
      </w:r>
      <w:r w:rsidRPr="00B20AE8">
        <w:rPr>
          <w:rFonts w:eastAsia="SimSun"/>
        </w:rPr>
        <w:t>8.104</w:t>
      </w:r>
      <w:r w:rsidR="003D3C64">
        <w:rPr>
          <w:rFonts w:eastAsia="SimSun"/>
        </w:rPr>
        <w:t> </w:t>
      </w:r>
      <w:r w:rsidR="003D3C64" w:rsidRPr="00B20AE8">
        <w:rPr>
          <w:rFonts w:eastAsia="SimSun"/>
        </w:rPr>
        <w:t>[</w:t>
      </w:r>
      <w:r w:rsidRPr="00B20AE8">
        <w:rPr>
          <w:rFonts w:eastAsia="SimSun"/>
        </w:rPr>
        <w:t>33] annex A.2 with parameters specified in tables 7.4.5.3-1 to 7.4.5.3-3.</w:t>
      </w:r>
    </w:p>
    <w:p w14:paraId="6A02C998" w14:textId="77777777" w:rsidR="00C25FB6" w:rsidRPr="00B20AE8" w:rsidRDefault="00C25FB6" w:rsidP="0039402F">
      <w:pPr>
        <w:pStyle w:val="TH"/>
      </w:pPr>
      <w:r w:rsidRPr="00B20AE8">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862200" w:rsidRPr="00B20AE8" w14:paraId="78D88D3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550FA0F" w14:textId="77777777" w:rsidR="00862200" w:rsidRPr="00B20AE8" w:rsidRDefault="00862200" w:rsidP="0039402F">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7E95D136" w14:textId="77777777" w:rsidR="00862200" w:rsidRPr="00B20AE8" w:rsidRDefault="00862200" w:rsidP="0039402F">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5487F48F" w14:textId="77777777" w:rsidR="00862200" w:rsidRPr="00B20AE8" w:rsidRDefault="00862200" w:rsidP="0039402F">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EBDFA2C" w14:textId="77777777" w:rsidR="00862200" w:rsidRPr="00B20AE8" w:rsidRDefault="00862200"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9335D39" w14:textId="77777777" w:rsidR="00862200" w:rsidRPr="00B20AE8" w:rsidRDefault="00862200" w:rsidP="0039402F">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228C3BA2" w14:textId="77777777" w:rsidR="00862200" w:rsidRPr="00B20AE8" w:rsidRDefault="00862200" w:rsidP="0039402F">
            <w:pPr>
              <w:pStyle w:val="TAH"/>
            </w:pPr>
            <w:r w:rsidRPr="00B20AE8">
              <w:t>Type of interfering signal</w:t>
            </w:r>
          </w:p>
        </w:tc>
      </w:tr>
      <w:tr w:rsidR="00862200" w:rsidRPr="00B20AE8" w14:paraId="4B42E7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AE6F3E" w14:textId="77777777" w:rsidR="00862200" w:rsidRPr="00B20AE8" w:rsidRDefault="00862200" w:rsidP="0039402F">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0CEE6588" w14:textId="77777777" w:rsidR="00862200" w:rsidRPr="00B20AE8" w:rsidRDefault="00862200" w:rsidP="0039402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0B9DB3D" w14:textId="77777777" w:rsidR="00862200" w:rsidRPr="00B20AE8" w:rsidRDefault="00862200" w:rsidP="0039402F">
            <w:pPr>
              <w:pStyle w:val="TAH"/>
            </w:pPr>
          </w:p>
        </w:tc>
        <w:tc>
          <w:tcPr>
            <w:tcW w:w="2112" w:type="dxa"/>
            <w:tcBorders>
              <w:top w:val="single" w:sz="4" w:space="0" w:color="auto"/>
              <w:left w:val="single" w:sz="4" w:space="0" w:color="auto"/>
              <w:bottom w:val="single" w:sz="4" w:space="0" w:color="auto"/>
              <w:right w:val="single" w:sz="4" w:space="0" w:color="auto"/>
            </w:tcBorders>
          </w:tcPr>
          <w:p w14:paraId="651C7BEA" w14:textId="77777777" w:rsidR="00862200" w:rsidRPr="00B20AE8" w:rsidRDefault="00862200" w:rsidP="0039402F">
            <w:pPr>
              <w:pStyle w:val="TAH"/>
            </w:pPr>
            <w:r w:rsidRPr="00B20AE8">
              <w:t>f ≤ 3.0 GHz</w:t>
            </w:r>
          </w:p>
        </w:tc>
        <w:tc>
          <w:tcPr>
            <w:tcW w:w="2142" w:type="dxa"/>
            <w:tcBorders>
              <w:top w:val="single" w:sz="4" w:space="0" w:color="auto"/>
              <w:left w:val="single" w:sz="4" w:space="0" w:color="auto"/>
              <w:bottom w:val="single" w:sz="4" w:space="0" w:color="auto"/>
              <w:right w:val="single" w:sz="4" w:space="0" w:color="auto"/>
            </w:tcBorders>
          </w:tcPr>
          <w:p w14:paraId="49A1F2CD" w14:textId="1B865616" w:rsidR="00862200" w:rsidRPr="00B20AE8" w:rsidRDefault="00862200" w:rsidP="0039402F">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4EC8E5E" w14:textId="77777777" w:rsidR="00862200" w:rsidRPr="00B20AE8" w:rsidRDefault="00862200" w:rsidP="0039402F">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21E9B91" w14:textId="77777777" w:rsidR="00862200" w:rsidRPr="00B20AE8" w:rsidRDefault="00862200" w:rsidP="0039402F">
            <w:pPr>
              <w:pStyle w:val="TAH"/>
            </w:pPr>
          </w:p>
        </w:tc>
      </w:tr>
      <w:tr w:rsidR="00862200" w:rsidRPr="00B20AE8" w14:paraId="2495371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B1AA07" w14:textId="77777777" w:rsidR="00862200" w:rsidRPr="00B20AE8" w:rsidRDefault="00862200" w:rsidP="0039402F">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1AD4BBF1" w14:textId="77777777" w:rsidR="00862200" w:rsidRPr="00B20AE8" w:rsidRDefault="00862200"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E3AC784" w14:textId="77777777" w:rsidR="00862200" w:rsidRPr="00B20AE8" w:rsidRDefault="00862200"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0051148" w14:textId="77777777" w:rsidR="00862200" w:rsidRPr="00B20AE8" w:rsidRDefault="00862200" w:rsidP="0039402F">
            <w:pPr>
              <w:pStyle w:val="TAC"/>
              <w:rPr>
                <w:vertAlign w:val="subscript"/>
                <w:lang w:eastAsia="zh-CN"/>
              </w:rPr>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F287C1" w14:textId="756DE1A3" w:rsidR="00862200" w:rsidRPr="00B20AE8" w:rsidRDefault="00862200" w:rsidP="0039402F">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14EDA18" w14:textId="77777777" w:rsidR="00862200" w:rsidRPr="00B20AE8" w:rsidRDefault="00862200" w:rsidP="0039402F">
            <w:pPr>
              <w:pStyle w:val="TAC"/>
              <w:rPr>
                <w:lang w:eastAsia="zh-CN"/>
              </w:rPr>
            </w:pPr>
            <w:r w:rsidRPr="00B20AE8">
              <w:rPr>
                <w:lang w:eastAsia="zh-CN"/>
              </w:rPr>
              <w:t>-82.5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911A289" w14:textId="77777777" w:rsidR="00862200" w:rsidRPr="00B20AE8" w:rsidRDefault="00862200" w:rsidP="0039402F">
            <w:pPr>
              <w:pStyle w:val="TAC"/>
              <w:rPr>
                <w:lang w:eastAsia="zh-CN"/>
              </w:rPr>
            </w:pPr>
            <w:r w:rsidRPr="00B20AE8">
              <w:rPr>
                <w:lang w:eastAsia="zh-CN"/>
              </w:rPr>
              <w:t>AWGN</w:t>
            </w:r>
          </w:p>
        </w:tc>
      </w:tr>
      <w:tr w:rsidR="00862200" w:rsidRPr="00B20AE8" w14:paraId="2DDA6D1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B70291B"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8E5B4EB" w14:textId="77777777" w:rsidR="00862200" w:rsidRPr="00B20AE8" w:rsidRDefault="00862200"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F5A797B" w14:textId="77777777" w:rsidR="00862200" w:rsidRPr="00B20AE8" w:rsidRDefault="00862200"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5CF342EA" w14:textId="77777777" w:rsidR="00862200" w:rsidRPr="00B20AE8" w:rsidRDefault="00862200" w:rsidP="0039402F">
            <w:pPr>
              <w:pStyle w:val="TAC"/>
              <w:rPr>
                <w:vertAlign w:val="subscript"/>
                <w:lang w:eastAsia="zh-CN"/>
              </w:rPr>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039136" w14:textId="5B806ACB"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E6ADE5"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1A9E59C" w14:textId="77777777" w:rsidR="00862200" w:rsidRPr="00B20AE8" w:rsidRDefault="00862200" w:rsidP="0039402F">
            <w:pPr>
              <w:pStyle w:val="TAC"/>
            </w:pPr>
          </w:p>
        </w:tc>
      </w:tr>
      <w:tr w:rsidR="00862200" w:rsidRPr="00B20AE8" w14:paraId="1018FB9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97AF8C" w14:textId="77777777" w:rsidR="00862200" w:rsidRPr="00B20AE8" w:rsidRDefault="00862200" w:rsidP="0039402F">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9365D6E" w14:textId="77777777" w:rsidR="00862200" w:rsidRPr="00B20AE8" w:rsidRDefault="00862200"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5AB416A" w14:textId="77777777" w:rsidR="00862200" w:rsidRPr="00B20AE8" w:rsidRDefault="00862200"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75F97465" w14:textId="77777777" w:rsidR="00862200" w:rsidRPr="00B20AE8" w:rsidRDefault="00862200" w:rsidP="0039402F">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544BB5B" w14:textId="114E0829" w:rsidR="00862200" w:rsidRPr="00B20AE8" w:rsidRDefault="00862200" w:rsidP="0039402F">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D47B7B" w14:textId="77777777" w:rsidR="00862200" w:rsidRPr="00B20AE8" w:rsidRDefault="00862200" w:rsidP="0039402F">
            <w:pPr>
              <w:pStyle w:val="TAC"/>
              <w:rPr>
                <w:lang w:eastAsia="zh-CN"/>
              </w:rPr>
            </w:pPr>
            <w:r w:rsidRPr="00B20AE8">
              <w:rPr>
                <w:lang w:eastAsia="zh-CN"/>
              </w:rPr>
              <w:t>-79.3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920D67" w14:textId="77777777" w:rsidR="00862200" w:rsidRPr="00B20AE8" w:rsidRDefault="00862200" w:rsidP="0039402F">
            <w:pPr>
              <w:pStyle w:val="TAC"/>
            </w:pPr>
            <w:r w:rsidRPr="00B20AE8">
              <w:rPr>
                <w:lang w:eastAsia="zh-CN"/>
              </w:rPr>
              <w:t>AWGN</w:t>
            </w:r>
          </w:p>
        </w:tc>
      </w:tr>
      <w:tr w:rsidR="00862200" w:rsidRPr="00B20AE8" w14:paraId="75D9375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9789B29"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2E53C6E" w14:textId="77777777" w:rsidR="00862200" w:rsidRPr="00B20AE8" w:rsidRDefault="00862200"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4BF4D7" w14:textId="77777777" w:rsidR="00862200" w:rsidRPr="00B20AE8" w:rsidRDefault="00862200"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1FFCD4BE" w14:textId="77777777"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32D2B0" w14:textId="036A79B5"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AC97072"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7CEB9C54" w14:textId="77777777" w:rsidR="00862200" w:rsidRPr="00B20AE8" w:rsidRDefault="00862200" w:rsidP="0039402F">
            <w:pPr>
              <w:pStyle w:val="TAC"/>
            </w:pPr>
          </w:p>
        </w:tc>
      </w:tr>
      <w:tr w:rsidR="00862200" w:rsidRPr="00B20AE8" w14:paraId="38452A5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92C7240"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927C7E9" w14:textId="77777777" w:rsidR="00862200" w:rsidRPr="00B20AE8" w:rsidRDefault="00862200"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62CF422" w14:textId="77777777" w:rsidR="00862200" w:rsidRPr="00B20AE8" w:rsidRDefault="00862200" w:rsidP="0039402F">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359EA8EC" w14:textId="77777777" w:rsidR="00862200" w:rsidRPr="00B20AE8" w:rsidRDefault="00862200" w:rsidP="0039402F">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8FEEE2" w14:textId="5AD74B34" w:rsidR="00862200" w:rsidRPr="00B20AE8" w:rsidRDefault="00862200" w:rsidP="0039402F">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CC2F25"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394628" w14:textId="77777777" w:rsidR="00862200" w:rsidRPr="00B20AE8" w:rsidRDefault="00862200" w:rsidP="0039402F">
            <w:pPr>
              <w:pStyle w:val="TAC"/>
            </w:pPr>
          </w:p>
        </w:tc>
      </w:tr>
      <w:tr w:rsidR="00862200" w:rsidRPr="00B20AE8" w14:paraId="5AF25F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766C8D" w14:textId="77777777" w:rsidR="00862200" w:rsidRPr="00B20AE8" w:rsidRDefault="00862200" w:rsidP="0039402F">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6A2F3D5A" w14:textId="77777777" w:rsidR="00862200" w:rsidRPr="00B20AE8" w:rsidRDefault="00862200"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51A79F" w14:textId="77777777" w:rsidR="00862200" w:rsidRPr="00B20AE8" w:rsidRDefault="00862200"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4985741" w14:textId="77777777" w:rsidR="00862200" w:rsidRPr="00B20AE8" w:rsidRDefault="00862200" w:rsidP="0039402F">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6CE5DC1" w14:textId="2A6A6441" w:rsidR="00862200" w:rsidRPr="00B20AE8" w:rsidRDefault="00862200" w:rsidP="0039402F">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5EFA2F6" w14:textId="77777777" w:rsidR="00862200" w:rsidRPr="00B20AE8" w:rsidRDefault="00862200" w:rsidP="0039402F">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54B75C9" w14:textId="77777777" w:rsidR="00862200" w:rsidRPr="00B20AE8" w:rsidRDefault="00862200" w:rsidP="0039402F">
            <w:pPr>
              <w:pStyle w:val="TAC"/>
            </w:pPr>
            <w:r w:rsidRPr="00B20AE8">
              <w:rPr>
                <w:lang w:eastAsia="zh-CN"/>
              </w:rPr>
              <w:t>AWGN</w:t>
            </w:r>
          </w:p>
        </w:tc>
      </w:tr>
      <w:tr w:rsidR="00862200" w:rsidRPr="00B20AE8" w14:paraId="4F12D31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1F3D4C82"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DACCF6D" w14:textId="77777777" w:rsidR="00862200" w:rsidRPr="00B20AE8" w:rsidRDefault="00862200"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9E44EA" w14:textId="77777777" w:rsidR="00862200" w:rsidRPr="00B20AE8" w:rsidRDefault="00862200"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7C6A751" w14:textId="77777777"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0937E7" w14:textId="2B19091F"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6B244E7"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700A1D4C" w14:textId="77777777" w:rsidR="00862200" w:rsidRPr="00B20AE8" w:rsidRDefault="00862200" w:rsidP="0039402F">
            <w:pPr>
              <w:pStyle w:val="TAC"/>
            </w:pPr>
          </w:p>
        </w:tc>
      </w:tr>
      <w:tr w:rsidR="00862200" w:rsidRPr="00B20AE8" w14:paraId="17B4CF6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039C598"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35E2BB0" w14:textId="77777777" w:rsidR="00862200" w:rsidRPr="00B20AE8" w:rsidRDefault="00862200"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EBEE61D" w14:textId="77777777" w:rsidR="00862200" w:rsidRPr="00B20AE8" w:rsidRDefault="00862200" w:rsidP="0039402F">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6C8EC4F1" w14:textId="77777777" w:rsidR="00862200" w:rsidRPr="00B20AE8" w:rsidRDefault="00862200" w:rsidP="0039402F">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57B3A8" w14:textId="2A6ECDC8" w:rsidR="00862200" w:rsidRPr="00B20AE8" w:rsidRDefault="00862200" w:rsidP="0039402F">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93F9B7"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EDFB878" w14:textId="77777777" w:rsidR="00862200" w:rsidRPr="00B20AE8" w:rsidRDefault="00862200" w:rsidP="0039402F">
            <w:pPr>
              <w:pStyle w:val="TAC"/>
            </w:pPr>
          </w:p>
        </w:tc>
      </w:tr>
      <w:tr w:rsidR="00862200" w:rsidRPr="00B20AE8" w14:paraId="3A46BF3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84726A" w14:textId="77777777" w:rsidR="00862200" w:rsidRPr="00B20AE8" w:rsidRDefault="00862200" w:rsidP="0039402F">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A260C80"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0BA429E"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349AA97A"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C52E0E" w14:textId="0ACA0DD3"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E84A6AD" w14:textId="77777777" w:rsidR="00862200" w:rsidRPr="00B20AE8" w:rsidRDefault="00862200" w:rsidP="0039402F">
            <w:pPr>
              <w:pStyle w:val="TAC"/>
              <w:rPr>
                <w:lang w:eastAsia="zh-CN"/>
              </w:rPr>
            </w:pPr>
            <w:r w:rsidRPr="00B20AE8">
              <w:rPr>
                <w:lang w:eastAsia="zh-CN"/>
              </w:rPr>
              <w:t>-76.2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1FB21A7" w14:textId="77777777" w:rsidR="00862200" w:rsidRPr="00B20AE8" w:rsidRDefault="00862200" w:rsidP="0039402F">
            <w:pPr>
              <w:pStyle w:val="TAC"/>
            </w:pPr>
            <w:r w:rsidRPr="00B20AE8">
              <w:rPr>
                <w:lang w:eastAsia="zh-CN"/>
              </w:rPr>
              <w:t>AWGN</w:t>
            </w:r>
          </w:p>
        </w:tc>
      </w:tr>
      <w:tr w:rsidR="00862200" w:rsidRPr="00B20AE8" w14:paraId="3774FD1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7234A25"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FE0561E"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C548D39"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2BA92C1"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0830B8A" w14:textId="015F77A0"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5E9223"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2D191CDC" w14:textId="77777777" w:rsidR="00862200" w:rsidRPr="00B20AE8" w:rsidRDefault="00862200" w:rsidP="0039402F">
            <w:pPr>
              <w:pStyle w:val="TAC"/>
            </w:pPr>
          </w:p>
        </w:tc>
      </w:tr>
      <w:tr w:rsidR="00862200" w:rsidRPr="00B20AE8" w14:paraId="1453F24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1E14AE"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30C08F8"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C0B695"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F295D95"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E77D712" w14:textId="41F79486"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6827D6C"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124E54" w14:textId="77777777" w:rsidR="00862200" w:rsidRPr="00B20AE8" w:rsidRDefault="00862200" w:rsidP="0039402F">
            <w:pPr>
              <w:pStyle w:val="TAC"/>
            </w:pPr>
          </w:p>
        </w:tc>
      </w:tr>
      <w:tr w:rsidR="00862200" w:rsidRPr="00B20AE8" w14:paraId="13742BA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381D705" w14:textId="77777777" w:rsidR="00862200" w:rsidRPr="00B20AE8" w:rsidRDefault="00862200" w:rsidP="0039402F">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722BD1F"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ABE3416"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E12A6D"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058748D" w14:textId="6E907B5B"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C1CF6" w14:textId="77777777" w:rsidR="00862200" w:rsidRPr="00B20AE8" w:rsidRDefault="00862200" w:rsidP="0039402F">
            <w:pPr>
              <w:pStyle w:val="TAC"/>
              <w:rPr>
                <w:lang w:eastAsia="zh-CN"/>
              </w:rPr>
            </w:pPr>
            <w:r w:rsidRPr="00B20AE8">
              <w:rPr>
                <w:lang w:eastAsia="zh-CN"/>
              </w:rPr>
              <w:t>-75.2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6FFE1A" w14:textId="77777777" w:rsidR="00862200" w:rsidRPr="00B20AE8" w:rsidRDefault="00862200" w:rsidP="0039402F">
            <w:pPr>
              <w:pStyle w:val="TAC"/>
            </w:pPr>
            <w:r w:rsidRPr="00B20AE8">
              <w:rPr>
                <w:lang w:eastAsia="zh-CN"/>
              </w:rPr>
              <w:t>AWGN</w:t>
            </w:r>
          </w:p>
        </w:tc>
      </w:tr>
      <w:tr w:rsidR="00862200" w:rsidRPr="00B20AE8" w14:paraId="52C11A8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ABB510D"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F214015"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9A42FBC"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C80B6D"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3466E5D" w14:textId="7544B758"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004BC2E"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40B3F4BF" w14:textId="77777777" w:rsidR="00862200" w:rsidRPr="00B20AE8" w:rsidRDefault="00862200" w:rsidP="0039402F">
            <w:pPr>
              <w:pStyle w:val="TAC"/>
            </w:pPr>
          </w:p>
        </w:tc>
      </w:tr>
      <w:tr w:rsidR="00862200" w:rsidRPr="00B20AE8" w14:paraId="4BD948E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239066"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0676D59"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DAD66F"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86137C4"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A4FD59" w14:textId="2A844E08"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49827EF"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40C52E" w14:textId="77777777" w:rsidR="00862200" w:rsidRPr="00B20AE8" w:rsidRDefault="00862200" w:rsidP="0039402F">
            <w:pPr>
              <w:pStyle w:val="TAC"/>
            </w:pPr>
          </w:p>
        </w:tc>
      </w:tr>
      <w:tr w:rsidR="00862200" w:rsidRPr="00B20AE8" w14:paraId="40DACE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9CDD167" w14:textId="77777777" w:rsidR="00862200" w:rsidRPr="00B20AE8" w:rsidRDefault="00862200" w:rsidP="0039402F">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7E74B51"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410F4F"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F51BF9"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B88F46" w14:textId="192C65E4"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55D18D0" w14:textId="77777777" w:rsidR="00862200" w:rsidRPr="00B20AE8" w:rsidRDefault="00862200" w:rsidP="0039402F">
            <w:pPr>
              <w:pStyle w:val="TAC"/>
              <w:rPr>
                <w:lang w:eastAsia="zh-CN"/>
              </w:rPr>
            </w:pPr>
            <w:r w:rsidRPr="00B20AE8">
              <w:rPr>
                <w:lang w:eastAsia="zh-CN"/>
              </w:rPr>
              <w:t>-74.4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F8DE018" w14:textId="77777777" w:rsidR="00862200" w:rsidRPr="00B20AE8" w:rsidRDefault="00862200" w:rsidP="0039402F">
            <w:pPr>
              <w:pStyle w:val="TAC"/>
            </w:pPr>
            <w:r w:rsidRPr="00B20AE8">
              <w:rPr>
                <w:lang w:eastAsia="zh-CN"/>
              </w:rPr>
              <w:t>AWGN</w:t>
            </w:r>
          </w:p>
        </w:tc>
      </w:tr>
      <w:tr w:rsidR="00862200" w:rsidRPr="00B20AE8" w14:paraId="7494B8E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525D120"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6D4747E"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85E4A3"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EA0F30B"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1DD3F41" w14:textId="7AE3F2C1"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FD06698"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58FCC815" w14:textId="77777777" w:rsidR="00862200" w:rsidRPr="00B20AE8" w:rsidRDefault="00862200" w:rsidP="0039402F">
            <w:pPr>
              <w:pStyle w:val="TAC"/>
            </w:pPr>
          </w:p>
        </w:tc>
      </w:tr>
      <w:tr w:rsidR="00862200" w:rsidRPr="00B20AE8" w14:paraId="506821F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873A23"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6CE02B1"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84A200F"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EBCBE88"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4449E53" w14:textId="6FD6BA5A"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77A983D"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52F3DF2" w14:textId="77777777" w:rsidR="00862200" w:rsidRPr="00B20AE8" w:rsidRDefault="00862200" w:rsidP="0039402F">
            <w:pPr>
              <w:pStyle w:val="TAC"/>
            </w:pPr>
          </w:p>
        </w:tc>
      </w:tr>
      <w:tr w:rsidR="00862200" w:rsidRPr="00B20AE8" w14:paraId="1B6791C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BCB49" w14:textId="77777777" w:rsidR="00862200" w:rsidRPr="00B20AE8" w:rsidRDefault="00862200" w:rsidP="0039402F">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01E27F19"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93291CF"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5410A717"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69AD8D" w14:textId="6B13C0F0"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33DD6E" w14:textId="77777777" w:rsidR="00862200" w:rsidRPr="00B20AE8" w:rsidRDefault="00862200" w:rsidP="0039402F">
            <w:pPr>
              <w:pStyle w:val="TAC"/>
              <w:rPr>
                <w:lang w:eastAsia="zh-CN"/>
              </w:rPr>
            </w:pPr>
            <w:r w:rsidRPr="00B20AE8">
              <w:rPr>
                <w:lang w:eastAsia="zh-CN"/>
              </w:rPr>
              <w:t>-73.1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C28B52" w14:textId="77777777" w:rsidR="00862200" w:rsidRPr="00B20AE8" w:rsidRDefault="00862200" w:rsidP="0039402F">
            <w:pPr>
              <w:pStyle w:val="TAC"/>
            </w:pPr>
            <w:r w:rsidRPr="00B20AE8">
              <w:rPr>
                <w:lang w:eastAsia="zh-CN"/>
              </w:rPr>
              <w:t>AWGN</w:t>
            </w:r>
          </w:p>
        </w:tc>
      </w:tr>
      <w:tr w:rsidR="00862200" w:rsidRPr="00B20AE8" w14:paraId="2B2AE1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F500942"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C8008E2"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E1B320"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BA19131"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C3411C" w14:textId="39D3FACC"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8A5881E"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4163C289" w14:textId="77777777" w:rsidR="00862200" w:rsidRPr="00B20AE8" w:rsidRDefault="00862200" w:rsidP="0039402F">
            <w:pPr>
              <w:pStyle w:val="TAC"/>
            </w:pPr>
          </w:p>
        </w:tc>
      </w:tr>
      <w:tr w:rsidR="00862200" w:rsidRPr="00B20AE8" w14:paraId="2717167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0F57A5"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2A22C29"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284E4DA"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F4C75BB"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9745E2" w14:textId="7927F5E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60B216"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29CDEAC" w14:textId="77777777" w:rsidR="00862200" w:rsidRPr="00B20AE8" w:rsidRDefault="00862200" w:rsidP="0039402F">
            <w:pPr>
              <w:pStyle w:val="TAC"/>
            </w:pPr>
          </w:p>
        </w:tc>
      </w:tr>
      <w:tr w:rsidR="00862200" w:rsidRPr="00B20AE8" w14:paraId="536A8F6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BC4E277" w14:textId="77777777" w:rsidR="00862200" w:rsidRPr="00B20AE8" w:rsidRDefault="00862200" w:rsidP="0039402F">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0B30BAE9"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77F41A7"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80688AD"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FB3A7" w14:textId="6B106070"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5EBED5A" w14:textId="77777777" w:rsidR="00862200" w:rsidRPr="00B20AE8" w:rsidRDefault="00862200" w:rsidP="0039402F">
            <w:pPr>
              <w:pStyle w:val="TAC"/>
              <w:rPr>
                <w:lang w:eastAsia="zh-CN"/>
              </w:rPr>
            </w:pPr>
            <w:r w:rsidRPr="00B20AE8">
              <w:rPr>
                <w:lang w:eastAsia="zh-CN"/>
              </w:rPr>
              <w:t>-72.</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FD6DCF" w14:textId="77777777" w:rsidR="00862200" w:rsidRPr="00B20AE8" w:rsidRDefault="00862200" w:rsidP="0039402F">
            <w:pPr>
              <w:pStyle w:val="TAC"/>
            </w:pPr>
            <w:r w:rsidRPr="00B20AE8">
              <w:rPr>
                <w:lang w:eastAsia="zh-CN"/>
              </w:rPr>
              <w:t>AWGN</w:t>
            </w:r>
          </w:p>
        </w:tc>
      </w:tr>
      <w:tr w:rsidR="00862200" w:rsidRPr="00B20AE8" w14:paraId="3E3015E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A0CC0F5"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6533C9D"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2492310"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D2CFFE"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93D116A" w14:textId="40028759"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D1DC3C"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5BFAC3A2" w14:textId="77777777" w:rsidR="00862200" w:rsidRPr="00B20AE8" w:rsidRDefault="00862200" w:rsidP="0039402F">
            <w:pPr>
              <w:pStyle w:val="TAC"/>
            </w:pPr>
          </w:p>
        </w:tc>
      </w:tr>
      <w:tr w:rsidR="00862200" w:rsidRPr="00B20AE8" w14:paraId="02A5EE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C47EDA"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E4365C8"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A49BC6"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7F8C6FC"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A7F0AB" w14:textId="3884F471"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C8A637"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9D5A81" w14:textId="77777777" w:rsidR="00862200" w:rsidRPr="00B20AE8" w:rsidRDefault="00862200" w:rsidP="0039402F">
            <w:pPr>
              <w:pStyle w:val="TAC"/>
            </w:pPr>
          </w:p>
        </w:tc>
      </w:tr>
      <w:tr w:rsidR="00862200" w:rsidRPr="00B20AE8" w14:paraId="381F10A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2BB1358" w14:textId="77777777" w:rsidR="00862200" w:rsidRPr="00B20AE8" w:rsidRDefault="00862200" w:rsidP="0039402F">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DE1D9F5"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C736551"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202C20C"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F3A746" w14:textId="4B3812BF"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64E25A" w14:textId="77777777" w:rsidR="00862200" w:rsidRPr="00B20AE8" w:rsidRDefault="00862200" w:rsidP="0039402F">
            <w:pPr>
              <w:pStyle w:val="TAC"/>
              <w:rPr>
                <w:lang w:eastAsia="zh-CN"/>
              </w:rPr>
            </w:pPr>
            <w:r w:rsidRPr="00B20AE8">
              <w:rPr>
                <w:lang w:eastAsia="zh-CN"/>
              </w:rPr>
              <w:t>-71.</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C4C59D5" w14:textId="77777777" w:rsidR="00862200" w:rsidRPr="00B20AE8" w:rsidRDefault="00862200" w:rsidP="0039402F">
            <w:pPr>
              <w:pStyle w:val="TAC"/>
              <w:rPr>
                <w:lang w:eastAsia="zh-CN"/>
              </w:rPr>
            </w:pPr>
            <w:r w:rsidRPr="00B20AE8">
              <w:rPr>
                <w:lang w:eastAsia="zh-CN"/>
              </w:rPr>
              <w:t>AWGN</w:t>
            </w:r>
          </w:p>
        </w:tc>
      </w:tr>
      <w:tr w:rsidR="00862200" w:rsidRPr="00B20AE8" w14:paraId="63890C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CDB892"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12E88D6"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4464BD"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7D98F2F"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0E203F2" w14:textId="7D531670"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BE25D9"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BEA9E9" w14:textId="77777777" w:rsidR="00862200" w:rsidRPr="00B20AE8" w:rsidRDefault="00862200" w:rsidP="0039402F">
            <w:pPr>
              <w:pStyle w:val="TAC"/>
            </w:pPr>
          </w:p>
        </w:tc>
      </w:tr>
      <w:tr w:rsidR="00862200" w:rsidRPr="00B20AE8" w14:paraId="4A51300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BAB1E07" w14:textId="77777777" w:rsidR="00862200" w:rsidRPr="00B20AE8" w:rsidRDefault="00862200" w:rsidP="0039402F">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0EABC3C5"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E820C25"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E18CE65"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D69904" w14:textId="3FC6A7D5"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B8E946" w14:textId="77777777" w:rsidR="00862200" w:rsidRPr="00B20AE8" w:rsidRDefault="00862200" w:rsidP="0039402F">
            <w:pPr>
              <w:pStyle w:val="TAC"/>
              <w:rPr>
                <w:lang w:eastAsia="zh-CN"/>
              </w:rPr>
            </w:pPr>
            <w:r w:rsidRPr="00B20AE8">
              <w:rPr>
                <w:lang w:eastAsia="zh-CN"/>
              </w:rPr>
              <w:t>-70.</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3D9EC76" w14:textId="77777777" w:rsidR="00862200" w:rsidRPr="00B20AE8" w:rsidRDefault="00862200" w:rsidP="0039402F">
            <w:pPr>
              <w:pStyle w:val="TAC"/>
              <w:rPr>
                <w:lang w:eastAsia="zh-CN"/>
              </w:rPr>
            </w:pPr>
            <w:r w:rsidRPr="00B20AE8">
              <w:rPr>
                <w:lang w:eastAsia="zh-CN"/>
              </w:rPr>
              <w:t>AWGN</w:t>
            </w:r>
          </w:p>
        </w:tc>
      </w:tr>
      <w:tr w:rsidR="00862200" w:rsidRPr="00B20AE8" w14:paraId="466D4FBB"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AC491F"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77DF62B"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659832C"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30A07A0"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3FA34B" w14:textId="49BA6674"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683C8D"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E7D1ED" w14:textId="77777777" w:rsidR="00862200" w:rsidRPr="00B20AE8" w:rsidRDefault="00862200" w:rsidP="0039402F">
            <w:pPr>
              <w:pStyle w:val="TAC"/>
            </w:pPr>
          </w:p>
        </w:tc>
      </w:tr>
      <w:tr w:rsidR="00862200" w:rsidRPr="00B20AE8" w14:paraId="4FDE61A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98A295" w14:textId="77777777" w:rsidR="00862200" w:rsidRPr="00B20AE8" w:rsidRDefault="00862200" w:rsidP="0039402F">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CA20C4F"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BF3F43"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6EAE441"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454370" w14:textId="12A0B7D6"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539080F" w14:textId="77777777" w:rsidR="00862200" w:rsidRPr="00B20AE8" w:rsidRDefault="00862200" w:rsidP="0039402F">
            <w:pPr>
              <w:pStyle w:val="TAC"/>
            </w:pPr>
            <w:r w:rsidRPr="00B20AE8">
              <w:rPr>
                <w:lang w:eastAsia="zh-CN"/>
              </w:rPr>
              <w:t>-70.1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7F728A1" w14:textId="77777777" w:rsidR="00862200" w:rsidRPr="00B20AE8" w:rsidRDefault="00862200" w:rsidP="0039402F">
            <w:pPr>
              <w:pStyle w:val="TAC"/>
              <w:rPr>
                <w:lang w:eastAsia="zh-CN"/>
              </w:rPr>
            </w:pPr>
            <w:r w:rsidRPr="00B20AE8">
              <w:rPr>
                <w:lang w:eastAsia="zh-CN"/>
              </w:rPr>
              <w:t>AWGN</w:t>
            </w:r>
          </w:p>
        </w:tc>
      </w:tr>
      <w:tr w:rsidR="00862200" w:rsidRPr="00B20AE8" w14:paraId="4C0A6FC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555A93"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2808C7F"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9ACED5"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5FDB464"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8C19EFA" w14:textId="248FED0F"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6FCB1B7"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73A8B9A" w14:textId="77777777" w:rsidR="00862200" w:rsidRPr="00B20AE8" w:rsidRDefault="00862200" w:rsidP="0039402F">
            <w:pPr>
              <w:pStyle w:val="TAC"/>
            </w:pPr>
          </w:p>
        </w:tc>
      </w:tr>
      <w:tr w:rsidR="00862200" w:rsidRPr="00B20AE8" w14:paraId="1E87BDD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76F2785" w14:textId="77777777" w:rsidR="00862200" w:rsidRPr="00B20AE8" w:rsidRDefault="00862200" w:rsidP="0039402F">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E4BE752"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F5EBA4"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55DA48E"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CE5FE0D" w14:textId="47E0C3CA"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5025D2" w14:textId="77777777" w:rsidR="00862200" w:rsidRPr="00B20AE8" w:rsidRDefault="00862200" w:rsidP="0039402F">
            <w:pPr>
              <w:pStyle w:val="TAC"/>
              <w:rPr>
                <w:lang w:eastAsia="zh-CN"/>
              </w:rPr>
            </w:pPr>
            <w:r w:rsidRPr="00B20AE8">
              <w:rPr>
                <w:lang w:eastAsia="zh-CN"/>
              </w:rPr>
              <w:t>-69.</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C7AEC0" w14:textId="77777777" w:rsidR="00862200" w:rsidRPr="00B20AE8" w:rsidRDefault="00862200" w:rsidP="0039402F">
            <w:pPr>
              <w:pStyle w:val="TAC"/>
              <w:rPr>
                <w:lang w:eastAsia="zh-CN"/>
              </w:rPr>
            </w:pPr>
            <w:r w:rsidRPr="00B20AE8">
              <w:rPr>
                <w:lang w:eastAsia="zh-CN"/>
              </w:rPr>
              <w:t>AWGN</w:t>
            </w:r>
          </w:p>
        </w:tc>
      </w:tr>
      <w:tr w:rsidR="00862200" w:rsidRPr="00B20AE8" w14:paraId="53D414B3"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8A9C86"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8A39C17"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7A80F46"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55EC001"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62A307" w14:textId="0CE9B08B"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E152B2B"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25F27B" w14:textId="77777777" w:rsidR="00862200" w:rsidRPr="00B20AE8" w:rsidRDefault="00862200" w:rsidP="0039402F">
            <w:pPr>
              <w:pStyle w:val="TAC"/>
            </w:pPr>
          </w:p>
        </w:tc>
      </w:tr>
      <w:tr w:rsidR="00862200" w:rsidRPr="00B20AE8" w14:paraId="414A6AA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A2B03D4" w14:textId="77777777" w:rsidR="00862200" w:rsidRPr="00B20AE8" w:rsidRDefault="00862200" w:rsidP="0039402F">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2F3E859A"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C983785"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696A33C"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1F419DB" w14:textId="5DE61628"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90D501" w14:textId="77777777" w:rsidR="00862200" w:rsidRPr="00B20AE8" w:rsidRDefault="00862200" w:rsidP="0039402F">
            <w:pPr>
              <w:pStyle w:val="TAC"/>
              <w:rPr>
                <w:lang w:eastAsia="zh-CN"/>
              </w:rPr>
            </w:pPr>
            <w:r w:rsidRPr="00B20AE8">
              <w:rPr>
                <w:lang w:eastAsia="zh-CN"/>
              </w:rPr>
              <w:t>-69.1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B485750" w14:textId="77777777" w:rsidR="00862200" w:rsidRPr="00B20AE8" w:rsidRDefault="00862200" w:rsidP="0039402F">
            <w:pPr>
              <w:pStyle w:val="TAC"/>
              <w:rPr>
                <w:lang w:eastAsia="zh-CN"/>
              </w:rPr>
            </w:pPr>
            <w:r w:rsidRPr="00B20AE8">
              <w:rPr>
                <w:lang w:eastAsia="zh-CN"/>
              </w:rPr>
              <w:t>AWGN</w:t>
            </w:r>
          </w:p>
        </w:tc>
      </w:tr>
      <w:tr w:rsidR="00862200" w:rsidRPr="00B20AE8" w14:paraId="6DFDA05A"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E9A922"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50A66DA" w14:textId="77777777" w:rsidR="00862200" w:rsidRPr="00B20AE8" w:rsidRDefault="00862200" w:rsidP="0039402F">
            <w:pPr>
              <w:pStyle w:val="TAC"/>
            </w:pPr>
            <w:r w:rsidRPr="00B20AE8">
              <w:t>60</w:t>
            </w:r>
          </w:p>
        </w:tc>
        <w:tc>
          <w:tcPr>
            <w:tcW w:w="1426" w:type="dxa"/>
            <w:tcBorders>
              <w:top w:val="single" w:sz="4" w:space="0" w:color="auto"/>
              <w:left w:val="single" w:sz="4" w:space="0" w:color="auto"/>
              <w:bottom w:val="single" w:sz="4" w:space="0" w:color="auto"/>
              <w:right w:val="single" w:sz="4" w:space="0" w:color="auto"/>
            </w:tcBorders>
          </w:tcPr>
          <w:p w14:paraId="3B188972"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375DA27F"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6CA08D3" w14:textId="3927C0BA"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C148D1"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5133C50" w14:textId="77777777" w:rsidR="00862200" w:rsidRPr="00B20AE8" w:rsidRDefault="00862200" w:rsidP="0039402F">
            <w:pPr>
              <w:pStyle w:val="TAC"/>
            </w:pPr>
          </w:p>
        </w:tc>
      </w:tr>
      <w:tr w:rsidR="00862200" w:rsidRPr="00B20AE8" w14:paraId="5B3CEEF6"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5FD8DFD" w14:textId="77777777" w:rsidR="00862200" w:rsidRPr="00B20AE8" w:rsidRDefault="00862200" w:rsidP="0039402F">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24CBDAC" w14:textId="77777777" w:rsidR="00862200" w:rsidRPr="00B20AE8" w:rsidRDefault="00862200" w:rsidP="0039402F"/>
    <w:p w14:paraId="141CCB9C" w14:textId="77777777" w:rsidR="00C25FB6" w:rsidRPr="00B20AE8" w:rsidRDefault="00C25FB6" w:rsidP="0039402F">
      <w:pPr>
        <w:pStyle w:val="TH"/>
      </w:pPr>
      <w:r w:rsidRPr="00B20AE8">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BA17C2" w:rsidRPr="00B20AE8" w14:paraId="76FE645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C7A198" w14:textId="77777777" w:rsidR="00BA17C2" w:rsidRPr="00B20AE8" w:rsidRDefault="00BA17C2" w:rsidP="0039402F">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158F1478" w14:textId="77777777" w:rsidR="00BA17C2" w:rsidRPr="00B20AE8" w:rsidRDefault="00BA17C2" w:rsidP="0039402F">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D1107AD" w14:textId="77777777" w:rsidR="00BA17C2" w:rsidRPr="00B20AE8" w:rsidRDefault="00BA17C2" w:rsidP="0039402F">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016047A7" w14:textId="77777777" w:rsidR="00BA17C2" w:rsidRPr="00B20AE8" w:rsidRDefault="00BA17C2"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65A96FF0" w14:textId="77777777" w:rsidR="00BA17C2" w:rsidRPr="00B20AE8" w:rsidRDefault="00BA17C2" w:rsidP="0039402F">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03832B7" w14:textId="77777777" w:rsidR="00BA17C2" w:rsidRPr="00B20AE8" w:rsidRDefault="00BA17C2" w:rsidP="0039402F">
            <w:pPr>
              <w:pStyle w:val="TAH"/>
            </w:pPr>
            <w:r w:rsidRPr="00B20AE8">
              <w:t>Type of interfering signal</w:t>
            </w:r>
          </w:p>
        </w:tc>
      </w:tr>
      <w:tr w:rsidR="00BA17C2" w:rsidRPr="00B20AE8" w14:paraId="5AD16A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5BE028" w14:textId="77777777" w:rsidR="00BA17C2" w:rsidRPr="00B20AE8" w:rsidRDefault="00BA17C2" w:rsidP="0039402F">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17B318E7" w14:textId="77777777" w:rsidR="00BA17C2" w:rsidRPr="00B20AE8" w:rsidRDefault="00BA17C2" w:rsidP="0039402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4CCF1C80" w14:textId="77777777" w:rsidR="00BA17C2" w:rsidRPr="00B20AE8" w:rsidRDefault="00BA17C2" w:rsidP="0039402F">
            <w:pPr>
              <w:pStyle w:val="TAH"/>
            </w:pPr>
          </w:p>
        </w:tc>
        <w:tc>
          <w:tcPr>
            <w:tcW w:w="2112" w:type="dxa"/>
            <w:tcBorders>
              <w:top w:val="single" w:sz="4" w:space="0" w:color="auto"/>
              <w:left w:val="single" w:sz="4" w:space="0" w:color="auto"/>
              <w:bottom w:val="single" w:sz="4" w:space="0" w:color="auto"/>
              <w:right w:val="single" w:sz="4" w:space="0" w:color="auto"/>
            </w:tcBorders>
          </w:tcPr>
          <w:p w14:paraId="40853863" w14:textId="77777777" w:rsidR="00BA17C2" w:rsidRPr="00B20AE8" w:rsidRDefault="00BA17C2" w:rsidP="0039402F">
            <w:pPr>
              <w:pStyle w:val="TAH"/>
            </w:pPr>
            <w:r w:rsidRPr="00B20AE8">
              <w:t>f ≤ 3.0 GHz</w:t>
            </w:r>
          </w:p>
        </w:tc>
        <w:tc>
          <w:tcPr>
            <w:tcW w:w="2142" w:type="dxa"/>
            <w:tcBorders>
              <w:top w:val="single" w:sz="4" w:space="0" w:color="auto"/>
              <w:left w:val="single" w:sz="4" w:space="0" w:color="auto"/>
              <w:bottom w:val="single" w:sz="4" w:space="0" w:color="auto"/>
              <w:right w:val="single" w:sz="4" w:space="0" w:color="auto"/>
            </w:tcBorders>
          </w:tcPr>
          <w:p w14:paraId="58D23647" w14:textId="4C68465F" w:rsidR="00BA17C2" w:rsidRPr="00B20AE8" w:rsidRDefault="00BA17C2" w:rsidP="0039402F">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13792440" w14:textId="77777777" w:rsidR="00BA17C2" w:rsidRPr="00B20AE8" w:rsidRDefault="00BA17C2" w:rsidP="0039402F">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297078A7" w14:textId="77777777" w:rsidR="00BA17C2" w:rsidRPr="00B20AE8" w:rsidRDefault="00BA17C2" w:rsidP="0039402F">
            <w:pPr>
              <w:pStyle w:val="TAH"/>
            </w:pPr>
          </w:p>
        </w:tc>
      </w:tr>
      <w:tr w:rsidR="00BA17C2" w:rsidRPr="00B20AE8" w14:paraId="357AFF4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EF5D15" w14:textId="77777777" w:rsidR="00BA17C2" w:rsidRPr="00B20AE8" w:rsidRDefault="00BA17C2" w:rsidP="0039402F">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FD2CB64"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D19039" w14:textId="77777777" w:rsidR="00BA17C2" w:rsidRPr="00B20AE8" w:rsidRDefault="00BA17C2"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3696ACD4" w14:textId="77777777" w:rsidR="00BA17C2" w:rsidRPr="00B20AE8" w:rsidRDefault="00BA17C2" w:rsidP="0039402F">
            <w:pPr>
              <w:pStyle w:val="TAC"/>
              <w:rPr>
                <w:vertAlign w:val="subscript"/>
                <w:lang w:eastAsia="zh-CN"/>
              </w:rPr>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931010" w14:textId="3CA8E140" w:rsidR="00BA17C2" w:rsidRPr="00B20AE8" w:rsidRDefault="00BA17C2" w:rsidP="0039402F">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DBDD73" w14:textId="77777777" w:rsidR="00BA17C2" w:rsidRPr="00B20AE8" w:rsidRDefault="00BA17C2" w:rsidP="0039402F">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CB61FE" w14:textId="77777777" w:rsidR="00BA17C2" w:rsidRPr="00B20AE8" w:rsidRDefault="00BA17C2" w:rsidP="0039402F">
            <w:pPr>
              <w:pStyle w:val="TAC"/>
              <w:rPr>
                <w:lang w:eastAsia="zh-CN"/>
              </w:rPr>
            </w:pPr>
            <w:r w:rsidRPr="00B20AE8">
              <w:rPr>
                <w:lang w:eastAsia="zh-CN"/>
              </w:rPr>
              <w:t>AWGN</w:t>
            </w:r>
          </w:p>
        </w:tc>
      </w:tr>
      <w:tr w:rsidR="00BA17C2" w:rsidRPr="00B20AE8" w14:paraId="5EB3B8F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9F1A0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4B59DCF"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73FB4B" w14:textId="77777777" w:rsidR="00BA17C2" w:rsidRPr="00B20AE8" w:rsidRDefault="00BA17C2"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3A7C5812" w14:textId="77777777" w:rsidR="00BA17C2" w:rsidRPr="00B20AE8" w:rsidRDefault="00BA17C2" w:rsidP="0039402F">
            <w:pPr>
              <w:pStyle w:val="TAC"/>
              <w:rPr>
                <w:vertAlign w:val="subscript"/>
                <w:lang w:eastAsia="zh-CN"/>
              </w:rPr>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B9317E9" w14:textId="1EF20BBE"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508FAB1"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4864937" w14:textId="77777777" w:rsidR="00BA17C2" w:rsidRPr="00B20AE8" w:rsidRDefault="00BA17C2" w:rsidP="0039402F">
            <w:pPr>
              <w:pStyle w:val="TAC"/>
            </w:pPr>
          </w:p>
        </w:tc>
      </w:tr>
      <w:tr w:rsidR="00BA17C2" w:rsidRPr="00B20AE8" w14:paraId="70A5CFC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CCC569" w14:textId="77777777" w:rsidR="00BA17C2" w:rsidRPr="00B20AE8" w:rsidRDefault="00BA17C2" w:rsidP="0039402F">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DBE1E84"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1A591D5" w14:textId="77777777" w:rsidR="00BA17C2" w:rsidRPr="00B20AE8" w:rsidRDefault="00BA17C2"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7D87717" w14:textId="77777777" w:rsidR="00BA17C2" w:rsidRPr="00B20AE8" w:rsidRDefault="00BA17C2" w:rsidP="0039402F">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C275BC" w14:textId="796617B0" w:rsidR="00BA17C2" w:rsidRPr="00B20AE8" w:rsidRDefault="00BA17C2" w:rsidP="0039402F">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2B93DF" w14:textId="77777777" w:rsidR="00BA17C2" w:rsidRPr="00B20AE8" w:rsidRDefault="00BA17C2" w:rsidP="0039402F">
            <w:pPr>
              <w:pStyle w:val="TAC"/>
              <w:rPr>
                <w:lang w:eastAsia="zh-CN"/>
              </w:rPr>
            </w:pPr>
            <w:r w:rsidRPr="00B20AE8">
              <w:rPr>
                <w:lang w:eastAsia="zh-CN"/>
              </w:rPr>
              <w:t>-74.3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FD4C568" w14:textId="77777777" w:rsidR="00BA17C2" w:rsidRPr="00B20AE8" w:rsidRDefault="00BA17C2" w:rsidP="0039402F">
            <w:pPr>
              <w:pStyle w:val="TAC"/>
            </w:pPr>
            <w:r w:rsidRPr="00B20AE8">
              <w:rPr>
                <w:lang w:eastAsia="zh-CN"/>
              </w:rPr>
              <w:t>AWGN</w:t>
            </w:r>
          </w:p>
        </w:tc>
      </w:tr>
      <w:tr w:rsidR="00BA17C2" w:rsidRPr="00B20AE8" w14:paraId="553908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42079C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CEBBC28"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A9DF23E" w14:textId="77777777" w:rsidR="00BA17C2" w:rsidRPr="00B20AE8" w:rsidRDefault="00BA17C2"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286318B4" w14:textId="77777777"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8D91CF" w14:textId="6D7CE7BC"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D1F6778"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38D16C6B" w14:textId="77777777" w:rsidR="00BA17C2" w:rsidRPr="00B20AE8" w:rsidRDefault="00BA17C2" w:rsidP="0039402F">
            <w:pPr>
              <w:pStyle w:val="TAC"/>
            </w:pPr>
          </w:p>
        </w:tc>
      </w:tr>
      <w:tr w:rsidR="00BA17C2" w:rsidRPr="00B20AE8" w14:paraId="7E432EC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7FDA497"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89FF093"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DD0854" w14:textId="77777777" w:rsidR="00BA17C2" w:rsidRPr="00B20AE8" w:rsidRDefault="00BA17C2" w:rsidP="0039402F">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2C953896" w14:textId="77777777"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97B9AF" w14:textId="2C58A88F"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2BB377C"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C3968" w14:textId="77777777" w:rsidR="00BA17C2" w:rsidRPr="00B20AE8" w:rsidRDefault="00BA17C2" w:rsidP="0039402F">
            <w:pPr>
              <w:pStyle w:val="TAC"/>
            </w:pPr>
          </w:p>
        </w:tc>
      </w:tr>
      <w:tr w:rsidR="00BA17C2" w:rsidRPr="00B20AE8" w14:paraId="315790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67BED8" w14:textId="77777777" w:rsidR="00BA17C2" w:rsidRPr="00B20AE8" w:rsidRDefault="00BA17C2" w:rsidP="0039402F">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11116A38"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24A2A9" w14:textId="77777777" w:rsidR="00BA17C2" w:rsidRPr="00B20AE8" w:rsidRDefault="00BA17C2"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C810FB3" w14:textId="77777777" w:rsidR="00BA17C2" w:rsidRPr="00B20AE8" w:rsidRDefault="00BA17C2" w:rsidP="0039402F">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5344B5" w14:textId="172F89B9" w:rsidR="00BA17C2" w:rsidRPr="00B20AE8" w:rsidRDefault="00BA17C2" w:rsidP="0039402F">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D7F868D" w14:textId="77777777" w:rsidR="00BA17C2" w:rsidRPr="00B20AE8" w:rsidRDefault="00BA17C2" w:rsidP="0039402F">
            <w:pPr>
              <w:pStyle w:val="TAC"/>
              <w:rPr>
                <w:lang w:eastAsia="zh-CN"/>
              </w:rPr>
            </w:pPr>
            <w:r w:rsidRPr="00B20AE8">
              <w:rPr>
                <w:lang w:eastAsia="zh-CN"/>
              </w:rPr>
              <w:t>-72.5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59D546" w14:textId="77777777" w:rsidR="00BA17C2" w:rsidRPr="00B20AE8" w:rsidRDefault="00BA17C2" w:rsidP="0039402F">
            <w:pPr>
              <w:pStyle w:val="TAC"/>
            </w:pPr>
            <w:r w:rsidRPr="00B20AE8">
              <w:rPr>
                <w:lang w:eastAsia="zh-CN"/>
              </w:rPr>
              <w:t>AWGN</w:t>
            </w:r>
          </w:p>
        </w:tc>
      </w:tr>
      <w:tr w:rsidR="00BA17C2" w:rsidRPr="00B20AE8" w14:paraId="0A96C080"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74605C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4594A70"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8970AC" w14:textId="77777777" w:rsidR="00BA17C2" w:rsidRPr="00B20AE8" w:rsidRDefault="00BA17C2"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3B442FD" w14:textId="77777777"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DAC4481" w14:textId="53087BD3"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4CCE122"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12E587C8" w14:textId="77777777" w:rsidR="00BA17C2" w:rsidRPr="00B20AE8" w:rsidRDefault="00BA17C2" w:rsidP="0039402F">
            <w:pPr>
              <w:pStyle w:val="TAC"/>
            </w:pPr>
          </w:p>
        </w:tc>
      </w:tr>
      <w:tr w:rsidR="00BA17C2" w:rsidRPr="00B20AE8" w14:paraId="22BDA7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63B4DB"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01E24E8"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7A889C" w14:textId="77777777" w:rsidR="00BA17C2" w:rsidRPr="00B20AE8" w:rsidRDefault="00BA17C2" w:rsidP="0039402F">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4AD7A894" w14:textId="77777777"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225DDF" w14:textId="505F945D"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4782095"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86D59C" w14:textId="77777777" w:rsidR="00BA17C2" w:rsidRPr="00B20AE8" w:rsidRDefault="00BA17C2" w:rsidP="0039402F">
            <w:pPr>
              <w:pStyle w:val="TAC"/>
            </w:pPr>
          </w:p>
        </w:tc>
      </w:tr>
      <w:tr w:rsidR="00BA17C2" w:rsidRPr="00B20AE8" w14:paraId="4571F46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D28D70" w14:textId="77777777" w:rsidR="00BA17C2" w:rsidRPr="00B20AE8" w:rsidRDefault="00BA17C2" w:rsidP="0039402F">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888F621"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570DCF"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BB96C0E"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CD80FB" w14:textId="5B46439C"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D9FCA5" w14:textId="77777777" w:rsidR="00BA17C2" w:rsidRPr="00B20AE8" w:rsidRDefault="00BA17C2" w:rsidP="0039402F">
            <w:pPr>
              <w:pStyle w:val="TAC"/>
              <w:rPr>
                <w:lang w:eastAsia="zh-CN"/>
              </w:rPr>
            </w:pPr>
            <w:r w:rsidRPr="00B20AE8">
              <w:rPr>
                <w:lang w:eastAsia="zh-CN"/>
              </w:rPr>
              <w:t>-71.2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BE0926" w14:textId="77777777" w:rsidR="00BA17C2" w:rsidRPr="00B20AE8" w:rsidRDefault="00BA17C2" w:rsidP="0039402F">
            <w:pPr>
              <w:pStyle w:val="TAC"/>
            </w:pPr>
            <w:r w:rsidRPr="00B20AE8">
              <w:rPr>
                <w:lang w:eastAsia="zh-CN"/>
              </w:rPr>
              <w:t>AWGN</w:t>
            </w:r>
          </w:p>
        </w:tc>
      </w:tr>
      <w:tr w:rsidR="00BA17C2" w:rsidRPr="00B20AE8" w14:paraId="2AF62C04"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FB93DE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0897D45"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97A78A"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603536A"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D98209" w14:textId="4E84EE11"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5E6A43"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0C1F61C3" w14:textId="77777777" w:rsidR="00BA17C2" w:rsidRPr="00B20AE8" w:rsidRDefault="00BA17C2" w:rsidP="0039402F">
            <w:pPr>
              <w:pStyle w:val="TAC"/>
            </w:pPr>
          </w:p>
        </w:tc>
      </w:tr>
      <w:tr w:rsidR="00BA17C2" w:rsidRPr="00B20AE8" w14:paraId="27FC5A5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03557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7F1AE89"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DC1997B"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729EA1D"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6EE6B8" w14:textId="0CD80F78"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95E149"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F06917" w14:textId="77777777" w:rsidR="00BA17C2" w:rsidRPr="00B20AE8" w:rsidRDefault="00BA17C2" w:rsidP="0039402F">
            <w:pPr>
              <w:pStyle w:val="TAC"/>
            </w:pPr>
          </w:p>
        </w:tc>
      </w:tr>
      <w:tr w:rsidR="00BA17C2" w:rsidRPr="00B20AE8" w14:paraId="435EAD1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22A448" w14:textId="77777777" w:rsidR="00BA17C2" w:rsidRPr="00B20AE8" w:rsidRDefault="00BA17C2" w:rsidP="0039402F">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27052E7B"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D4F3BD"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0973EF9"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2B3C705" w14:textId="2CFEBDE1"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E6DEF6" w14:textId="77777777" w:rsidR="00BA17C2" w:rsidRPr="00B20AE8" w:rsidRDefault="00BA17C2" w:rsidP="0039402F">
            <w:pPr>
              <w:pStyle w:val="TAC"/>
              <w:rPr>
                <w:lang w:eastAsia="zh-CN"/>
              </w:rPr>
            </w:pPr>
            <w:r w:rsidRPr="00B20AE8">
              <w:rPr>
                <w:lang w:eastAsia="zh-CN"/>
              </w:rPr>
              <w:t>-70.2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045C87" w14:textId="77777777" w:rsidR="00BA17C2" w:rsidRPr="00B20AE8" w:rsidRDefault="00BA17C2" w:rsidP="0039402F">
            <w:pPr>
              <w:pStyle w:val="TAC"/>
            </w:pPr>
            <w:r w:rsidRPr="00B20AE8">
              <w:rPr>
                <w:lang w:eastAsia="zh-CN"/>
              </w:rPr>
              <w:t>AWGN</w:t>
            </w:r>
          </w:p>
        </w:tc>
      </w:tr>
      <w:tr w:rsidR="00BA17C2" w:rsidRPr="00B20AE8" w14:paraId="73A6D57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223238C"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91783AF"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239189"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D93211E"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685C5B" w14:textId="020738AE"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ABC6BC"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26F3D7B4" w14:textId="77777777" w:rsidR="00BA17C2" w:rsidRPr="00B20AE8" w:rsidRDefault="00BA17C2" w:rsidP="0039402F">
            <w:pPr>
              <w:pStyle w:val="TAC"/>
            </w:pPr>
          </w:p>
        </w:tc>
      </w:tr>
      <w:tr w:rsidR="00BA17C2" w:rsidRPr="00B20AE8" w14:paraId="2A26CA9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25819D9"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8E4735F"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F2ADFAD"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AD3B35C"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E5D94A4" w14:textId="1243C6F1"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1C4F9C"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271393" w14:textId="77777777" w:rsidR="00BA17C2" w:rsidRPr="00B20AE8" w:rsidRDefault="00BA17C2" w:rsidP="0039402F">
            <w:pPr>
              <w:pStyle w:val="TAC"/>
            </w:pPr>
          </w:p>
        </w:tc>
      </w:tr>
      <w:tr w:rsidR="00BA17C2" w:rsidRPr="00B20AE8" w14:paraId="38BAADD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35E030" w14:textId="77777777" w:rsidR="00BA17C2" w:rsidRPr="00B20AE8" w:rsidRDefault="00BA17C2" w:rsidP="0039402F">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06E65E2B"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EB74B19"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8C8CFC0"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083B17" w14:textId="070D0E76"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CFAD1B" w14:textId="77777777" w:rsidR="00BA17C2" w:rsidRPr="00B20AE8" w:rsidRDefault="00BA17C2" w:rsidP="0039402F">
            <w:pPr>
              <w:pStyle w:val="TAC"/>
              <w:rPr>
                <w:lang w:eastAsia="zh-CN"/>
              </w:rPr>
            </w:pPr>
            <w:r w:rsidRPr="00B20AE8">
              <w:rPr>
                <w:lang w:eastAsia="zh-CN"/>
              </w:rPr>
              <w:t>-69.4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C30D726" w14:textId="77777777" w:rsidR="00BA17C2" w:rsidRPr="00B20AE8" w:rsidRDefault="00BA17C2" w:rsidP="0039402F">
            <w:pPr>
              <w:pStyle w:val="TAC"/>
            </w:pPr>
            <w:r w:rsidRPr="00B20AE8">
              <w:rPr>
                <w:lang w:eastAsia="zh-CN"/>
              </w:rPr>
              <w:t>AWGN</w:t>
            </w:r>
          </w:p>
        </w:tc>
      </w:tr>
      <w:tr w:rsidR="00BA17C2" w:rsidRPr="00B20AE8" w14:paraId="038C190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CABCD3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5EBEAEE"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6A0785E"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53661B3"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840BD64" w14:textId="767F9696"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AE73EF"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6DA239B0" w14:textId="77777777" w:rsidR="00BA17C2" w:rsidRPr="00B20AE8" w:rsidRDefault="00BA17C2" w:rsidP="0039402F">
            <w:pPr>
              <w:pStyle w:val="TAC"/>
            </w:pPr>
          </w:p>
        </w:tc>
      </w:tr>
      <w:tr w:rsidR="00BA17C2" w:rsidRPr="00B20AE8" w14:paraId="3EA075C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A9511A"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A991C53"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E079BE"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54AB1C7A"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FFA3B3" w14:textId="1710E95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37E583"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E6CCA79" w14:textId="77777777" w:rsidR="00BA17C2" w:rsidRPr="00B20AE8" w:rsidRDefault="00BA17C2" w:rsidP="0039402F">
            <w:pPr>
              <w:pStyle w:val="TAC"/>
            </w:pPr>
          </w:p>
        </w:tc>
      </w:tr>
      <w:tr w:rsidR="00BA17C2" w:rsidRPr="00B20AE8" w14:paraId="19A0D96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D30366" w14:textId="77777777" w:rsidR="00BA17C2" w:rsidRPr="00B20AE8" w:rsidRDefault="00BA17C2" w:rsidP="0039402F">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36362B0F"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71EB178"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4F8B2C53"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9E2298" w14:textId="3E8A816C"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A1FA88" w14:textId="77777777" w:rsidR="00BA17C2" w:rsidRPr="00B20AE8" w:rsidRDefault="00BA17C2" w:rsidP="0039402F">
            <w:pPr>
              <w:pStyle w:val="TAC"/>
              <w:rPr>
                <w:lang w:eastAsia="zh-CN"/>
              </w:rPr>
            </w:pPr>
            <w:r w:rsidRPr="00B20AE8">
              <w:rPr>
                <w:lang w:eastAsia="zh-CN"/>
              </w:rPr>
              <w:t>-68.1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4152106" w14:textId="77777777" w:rsidR="00BA17C2" w:rsidRPr="00B20AE8" w:rsidRDefault="00BA17C2" w:rsidP="0039402F">
            <w:pPr>
              <w:pStyle w:val="TAC"/>
            </w:pPr>
            <w:r w:rsidRPr="00B20AE8">
              <w:rPr>
                <w:lang w:eastAsia="zh-CN"/>
              </w:rPr>
              <w:t>AWGN</w:t>
            </w:r>
          </w:p>
        </w:tc>
      </w:tr>
      <w:tr w:rsidR="00BA17C2" w:rsidRPr="00B20AE8" w14:paraId="2B169695"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AC1A979"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28F6B5D"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6918C"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3DA7BA2"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DD8092" w14:textId="6D5492F5"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C9A381B"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03674033" w14:textId="77777777" w:rsidR="00BA17C2" w:rsidRPr="00B20AE8" w:rsidRDefault="00BA17C2" w:rsidP="0039402F">
            <w:pPr>
              <w:pStyle w:val="TAC"/>
            </w:pPr>
          </w:p>
        </w:tc>
      </w:tr>
      <w:tr w:rsidR="00BA17C2" w:rsidRPr="00B20AE8" w14:paraId="3E2E486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9B927F"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74FC6BD"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A8807C4"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F9ED280"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E836D7B" w14:textId="081192EB"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30BFED1"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3B90C9" w14:textId="77777777" w:rsidR="00BA17C2" w:rsidRPr="00B20AE8" w:rsidRDefault="00BA17C2" w:rsidP="0039402F">
            <w:pPr>
              <w:pStyle w:val="TAC"/>
            </w:pPr>
          </w:p>
        </w:tc>
      </w:tr>
      <w:tr w:rsidR="00BA17C2" w:rsidRPr="00B20AE8" w14:paraId="77E8949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9CB25F" w14:textId="77777777" w:rsidR="00BA17C2" w:rsidRPr="00B20AE8" w:rsidRDefault="00BA17C2" w:rsidP="0039402F">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673B243"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F8AA6AD"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05294219"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15D44AD" w14:textId="3BB31075"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22067CF" w14:textId="77777777" w:rsidR="00BA17C2" w:rsidRPr="00B20AE8" w:rsidRDefault="00BA17C2" w:rsidP="0039402F">
            <w:pPr>
              <w:pStyle w:val="TAC"/>
              <w:rPr>
                <w:lang w:eastAsia="zh-CN"/>
              </w:rPr>
            </w:pPr>
            <w:r w:rsidRPr="00B20AE8">
              <w:rPr>
                <w:lang w:eastAsia="zh-CN"/>
              </w:rPr>
              <w:t>-67.</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3B2434" w14:textId="77777777" w:rsidR="00BA17C2" w:rsidRPr="00B20AE8" w:rsidRDefault="00BA17C2" w:rsidP="0039402F">
            <w:pPr>
              <w:pStyle w:val="TAC"/>
            </w:pPr>
            <w:r w:rsidRPr="00B20AE8">
              <w:rPr>
                <w:lang w:eastAsia="zh-CN"/>
              </w:rPr>
              <w:t>AWGN</w:t>
            </w:r>
          </w:p>
        </w:tc>
      </w:tr>
      <w:tr w:rsidR="00BA17C2" w:rsidRPr="00B20AE8" w14:paraId="3DE9ADF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09A2DF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5E155C9"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A4D4B0"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E804784"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5BBEE8" w14:textId="7CD7864D"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AB7A2EC"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01F20D02" w14:textId="77777777" w:rsidR="00BA17C2" w:rsidRPr="00B20AE8" w:rsidRDefault="00BA17C2" w:rsidP="0039402F">
            <w:pPr>
              <w:pStyle w:val="TAC"/>
            </w:pPr>
          </w:p>
        </w:tc>
      </w:tr>
      <w:tr w:rsidR="00BA17C2" w:rsidRPr="00B20AE8" w14:paraId="7D0006E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8C3A4F7"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49C661C"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05F37F"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325B393D"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DE0D70" w14:textId="0803237E"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B654A2"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D9A79E" w14:textId="77777777" w:rsidR="00BA17C2" w:rsidRPr="00B20AE8" w:rsidRDefault="00BA17C2" w:rsidP="0039402F">
            <w:pPr>
              <w:pStyle w:val="TAC"/>
            </w:pPr>
          </w:p>
        </w:tc>
      </w:tr>
      <w:tr w:rsidR="00BA17C2" w:rsidRPr="00B20AE8" w14:paraId="4A2669A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516AA96" w14:textId="77777777" w:rsidR="00BA17C2" w:rsidRPr="00B20AE8" w:rsidRDefault="00BA17C2" w:rsidP="0039402F">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519AF2F7"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067C998"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8AD9A38"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0A6ED" w14:textId="2D5B1B0C"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490B1DC" w14:textId="77777777" w:rsidR="00BA17C2" w:rsidRPr="00B20AE8" w:rsidRDefault="00BA17C2" w:rsidP="0039402F">
            <w:pPr>
              <w:pStyle w:val="TAC"/>
              <w:rPr>
                <w:lang w:eastAsia="zh-CN"/>
              </w:rPr>
            </w:pPr>
            <w:r w:rsidRPr="00B20AE8">
              <w:rPr>
                <w:lang w:eastAsia="zh-CN"/>
              </w:rPr>
              <w:t>-66.</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E03FDA5" w14:textId="77777777" w:rsidR="00BA17C2" w:rsidRPr="00B20AE8" w:rsidRDefault="00BA17C2" w:rsidP="0039402F">
            <w:pPr>
              <w:pStyle w:val="TAC"/>
              <w:rPr>
                <w:lang w:eastAsia="zh-CN"/>
              </w:rPr>
            </w:pPr>
            <w:r w:rsidRPr="00B20AE8">
              <w:rPr>
                <w:lang w:eastAsia="zh-CN"/>
              </w:rPr>
              <w:t>AWGN</w:t>
            </w:r>
          </w:p>
        </w:tc>
      </w:tr>
      <w:tr w:rsidR="00BA17C2" w:rsidRPr="00B20AE8" w14:paraId="7FA7551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EB0D74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140B3CA"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3E07CD"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8BE1EE3"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345064" w14:textId="27FB852D"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FCE26B"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8717C2" w14:textId="77777777" w:rsidR="00BA17C2" w:rsidRPr="00B20AE8" w:rsidRDefault="00BA17C2" w:rsidP="0039402F">
            <w:pPr>
              <w:pStyle w:val="TAC"/>
            </w:pPr>
          </w:p>
        </w:tc>
      </w:tr>
      <w:tr w:rsidR="00BA17C2" w:rsidRPr="00B20AE8" w14:paraId="3FAD2203"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78A84D" w14:textId="77777777" w:rsidR="00BA17C2" w:rsidRPr="00B20AE8" w:rsidRDefault="00BA17C2" w:rsidP="0039402F">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DD7481"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6CB4D3B"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05EBE80"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5E7A43" w14:textId="3F74AC44"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5851F8E" w14:textId="77777777" w:rsidR="00BA17C2" w:rsidRPr="00B20AE8" w:rsidRDefault="00BA17C2" w:rsidP="0039402F">
            <w:pPr>
              <w:pStyle w:val="TAC"/>
              <w:rPr>
                <w:lang w:eastAsia="zh-CN"/>
              </w:rPr>
            </w:pPr>
            <w:r w:rsidRPr="00B20AE8">
              <w:rPr>
                <w:lang w:eastAsia="zh-CN"/>
              </w:rPr>
              <w:t>-65.</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183B70" w14:textId="77777777" w:rsidR="00BA17C2" w:rsidRPr="00B20AE8" w:rsidRDefault="00BA17C2" w:rsidP="0039402F">
            <w:pPr>
              <w:pStyle w:val="TAC"/>
              <w:rPr>
                <w:lang w:eastAsia="zh-CN"/>
              </w:rPr>
            </w:pPr>
            <w:r w:rsidRPr="00B20AE8">
              <w:rPr>
                <w:lang w:eastAsia="zh-CN"/>
              </w:rPr>
              <w:t>AWGN</w:t>
            </w:r>
          </w:p>
        </w:tc>
      </w:tr>
      <w:tr w:rsidR="00BA17C2" w:rsidRPr="00B20AE8" w14:paraId="49106435"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FFE9D43"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5E3FAD2"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19F7EB"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48E3F7"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A3BE09C" w14:textId="05297DA0"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24B8EE"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9D770D5" w14:textId="77777777" w:rsidR="00BA17C2" w:rsidRPr="00B20AE8" w:rsidRDefault="00BA17C2" w:rsidP="0039402F">
            <w:pPr>
              <w:pStyle w:val="TAC"/>
            </w:pPr>
          </w:p>
        </w:tc>
      </w:tr>
      <w:tr w:rsidR="00BA17C2" w:rsidRPr="00B20AE8" w14:paraId="4042811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4E13460" w14:textId="77777777" w:rsidR="00BA17C2" w:rsidRPr="00B20AE8" w:rsidRDefault="00BA17C2" w:rsidP="0039402F">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A308AA"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9027AA"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84E90A9"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05D97A8" w14:textId="55390FA7"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18FBD74" w14:textId="77777777" w:rsidR="00BA17C2" w:rsidRPr="00B20AE8" w:rsidRDefault="00BA17C2" w:rsidP="0039402F">
            <w:pPr>
              <w:pStyle w:val="TAC"/>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3F889" w14:textId="77777777" w:rsidR="00BA17C2" w:rsidRPr="00B20AE8" w:rsidRDefault="00BA17C2" w:rsidP="0039402F">
            <w:pPr>
              <w:pStyle w:val="TAC"/>
              <w:rPr>
                <w:lang w:eastAsia="zh-CN"/>
              </w:rPr>
            </w:pPr>
            <w:r w:rsidRPr="00B20AE8">
              <w:rPr>
                <w:lang w:eastAsia="zh-CN"/>
              </w:rPr>
              <w:t>AWGN</w:t>
            </w:r>
          </w:p>
        </w:tc>
      </w:tr>
      <w:tr w:rsidR="00BA17C2" w:rsidRPr="00B20AE8" w14:paraId="3358356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25F9A69"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8B3916D"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BDECFEC"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DB7BF6"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46B7EE" w14:textId="4A145164"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F0AD783"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FAA352" w14:textId="77777777" w:rsidR="00BA17C2" w:rsidRPr="00B20AE8" w:rsidRDefault="00BA17C2" w:rsidP="0039402F">
            <w:pPr>
              <w:pStyle w:val="TAC"/>
            </w:pPr>
          </w:p>
        </w:tc>
      </w:tr>
      <w:tr w:rsidR="00BA17C2" w:rsidRPr="00B20AE8" w14:paraId="525185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A05046F" w14:textId="77777777" w:rsidR="00BA17C2" w:rsidRPr="00B20AE8" w:rsidRDefault="00BA17C2" w:rsidP="0039402F">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D87FEA1"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4013F9"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64AF4BF"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72A547" w14:textId="44BCE182"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43B74B4" w14:textId="77777777" w:rsidR="00BA17C2" w:rsidRPr="00B20AE8" w:rsidRDefault="00BA17C2" w:rsidP="0039402F">
            <w:pPr>
              <w:pStyle w:val="TAC"/>
              <w:rPr>
                <w:lang w:eastAsia="zh-CN"/>
              </w:rPr>
            </w:pPr>
            <w:r w:rsidRPr="00B20AE8">
              <w:rPr>
                <w:lang w:eastAsia="zh-CN"/>
              </w:rPr>
              <w:t>-64.</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F8E40C" w14:textId="77777777" w:rsidR="00BA17C2" w:rsidRPr="00B20AE8" w:rsidRDefault="00BA17C2" w:rsidP="0039402F">
            <w:pPr>
              <w:pStyle w:val="TAC"/>
              <w:rPr>
                <w:lang w:eastAsia="zh-CN"/>
              </w:rPr>
            </w:pPr>
            <w:r w:rsidRPr="00B20AE8">
              <w:rPr>
                <w:lang w:eastAsia="zh-CN"/>
              </w:rPr>
              <w:t>AWGN</w:t>
            </w:r>
          </w:p>
        </w:tc>
      </w:tr>
      <w:tr w:rsidR="00BA17C2" w:rsidRPr="00B20AE8" w14:paraId="191CB17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70553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C80F3D9"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178468"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33F4294"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67ABDEF" w14:textId="2147E0AC"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D53C4A"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769AC8" w14:textId="77777777" w:rsidR="00BA17C2" w:rsidRPr="00B20AE8" w:rsidRDefault="00BA17C2" w:rsidP="0039402F">
            <w:pPr>
              <w:pStyle w:val="TAC"/>
            </w:pPr>
          </w:p>
        </w:tc>
      </w:tr>
      <w:tr w:rsidR="00BA17C2" w:rsidRPr="00B20AE8" w14:paraId="5391A85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D0EEA7" w14:textId="77777777" w:rsidR="00BA17C2" w:rsidRPr="00B20AE8" w:rsidRDefault="00BA17C2" w:rsidP="0039402F">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7660875B"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035B6A6"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7AD039A"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435B62" w14:textId="5E3673C4"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157BD1" w14:textId="77777777" w:rsidR="00BA17C2" w:rsidRPr="00B20AE8" w:rsidRDefault="00BA17C2" w:rsidP="0039402F">
            <w:pPr>
              <w:pStyle w:val="TAC"/>
              <w:rPr>
                <w:lang w:eastAsia="zh-CN"/>
              </w:rPr>
            </w:pPr>
            <w:r w:rsidRPr="00B20AE8">
              <w:rPr>
                <w:lang w:eastAsia="zh-CN"/>
              </w:rPr>
              <w:t>-64.1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3BEA20" w14:textId="77777777" w:rsidR="00BA17C2" w:rsidRPr="00B20AE8" w:rsidRDefault="00BA17C2" w:rsidP="0039402F">
            <w:pPr>
              <w:pStyle w:val="TAC"/>
              <w:rPr>
                <w:lang w:eastAsia="zh-CN"/>
              </w:rPr>
            </w:pPr>
            <w:r w:rsidRPr="00B20AE8">
              <w:rPr>
                <w:lang w:eastAsia="zh-CN"/>
              </w:rPr>
              <w:t>AWGN</w:t>
            </w:r>
          </w:p>
        </w:tc>
      </w:tr>
      <w:tr w:rsidR="00BA17C2" w:rsidRPr="00B20AE8" w14:paraId="7056578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5F4D05A"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BE9DAFE"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5833B5D"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6890048"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E914B8" w14:textId="66A02C91" w:rsidR="00BA17C2" w:rsidRPr="00B20AE8" w:rsidRDefault="00BA17C2" w:rsidP="0039402F">
            <w:pPr>
              <w:pStyle w:val="TAC"/>
              <w:rPr>
                <w:lang w:eastAsia="zh-CN"/>
              </w:rPr>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CCBE3E"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AB43D7" w14:textId="77777777" w:rsidR="00BA17C2" w:rsidRPr="00B20AE8" w:rsidRDefault="00BA17C2" w:rsidP="0039402F">
            <w:pPr>
              <w:pStyle w:val="TAC"/>
            </w:pPr>
          </w:p>
        </w:tc>
      </w:tr>
      <w:tr w:rsidR="00BA17C2" w:rsidRPr="00B20AE8" w14:paraId="6BE5A665"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B69FB97" w14:textId="77777777" w:rsidR="00BA17C2" w:rsidRPr="00B20AE8" w:rsidRDefault="00BA17C2" w:rsidP="0039402F">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11B59786" w14:textId="77777777" w:rsidR="00BA17C2" w:rsidRPr="00B20AE8" w:rsidRDefault="00BA17C2" w:rsidP="0039402F"/>
    <w:p w14:paraId="2D060D10" w14:textId="77777777" w:rsidR="00C25FB6" w:rsidRPr="00B20AE8" w:rsidRDefault="00C25FB6" w:rsidP="0039402F">
      <w:pPr>
        <w:pStyle w:val="TH"/>
      </w:pPr>
      <w:r w:rsidRPr="00B20AE8">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BA17C2" w:rsidRPr="00B20AE8" w14:paraId="625F8DC9"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CD15AC" w14:textId="77777777" w:rsidR="00BA17C2" w:rsidRPr="00B20AE8" w:rsidRDefault="00BA17C2" w:rsidP="0039402F">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6AC53183" w14:textId="77777777" w:rsidR="00BA17C2" w:rsidRPr="00B20AE8" w:rsidRDefault="00BA17C2" w:rsidP="0039402F">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A095A1D" w14:textId="77777777" w:rsidR="00BA17C2" w:rsidRPr="00B20AE8" w:rsidRDefault="00BA17C2" w:rsidP="0039402F">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43D2D730" w14:textId="77777777" w:rsidR="00BA17C2" w:rsidRPr="00B20AE8" w:rsidRDefault="00BA17C2"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0A961F50" w14:textId="77777777" w:rsidR="00BA17C2" w:rsidRPr="00B20AE8" w:rsidRDefault="00BA17C2" w:rsidP="0039402F">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C3BEF7E" w14:textId="77777777" w:rsidR="00BA17C2" w:rsidRPr="00B20AE8" w:rsidRDefault="00BA17C2" w:rsidP="0039402F">
            <w:pPr>
              <w:pStyle w:val="TAH"/>
            </w:pPr>
            <w:r w:rsidRPr="00B20AE8">
              <w:t>Type of interfering signal</w:t>
            </w:r>
          </w:p>
        </w:tc>
      </w:tr>
      <w:tr w:rsidR="00BA17C2" w:rsidRPr="00B20AE8" w14:paraId="77CDB64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6CF5022" w14:textId="77777777" w:rsidR="00BA17C2" w:rsidRPr="00B20AE8" w:rsidRDefault="00BA17C2" w:rsidP="0039402F">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5A41E258" w14:textId="77777777" w:rsidR="00BA17C2" w:rsidRPr="00B20AE8" w:rsidRDefault="00BA17C2" w:rsidP="0039402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2C953A70" w14:textId="77777777" w:rsidR="00BA17C2" w:rsidRPr="00B20AE8" w:rsidRDefault="00BA17C2" w:rsidP="0039402F">
            <w:pPr>
              <w:pStyle w:val="TAH"/>
            </w:pPr>
          </w:p>
        </w:tc>
        <w:tc>
          <w:tcPr>
            <w:tcW w:w="2254" w:type="dxa"/>
            <w:tcBorders>
              <w:top w:val="single" w:sz="4" w:space="0" w:color="auto"/>
              <w:left w:val="single" w:sz="4" w:space="0" w:color="auto"/>
              <w:bottom w:val="single" w:sz="4" w:space="0" w:color="auto"/>
              <w:right w:val="single" w:sz="4" w:space="0" w:color="auto"/>
            </w:tcBorders>
          </w:tcPr>
          <w:p w14:paraId="73EFA6D0" w14:textId="77777777" w:rsidR="00BA17C2" w:rsidRPr="00B20AE8" w:rsidRDefault="00BA17C2" w:rsidP="0039402F">
            <w:pPr>
              <w:pStyle w:val="TAH"/>
            </w:pPr>
            <w:r w:rsidRPr="00B20AE8">
              <w:t>f ≤ 3.0 GHz</w:t>
            </w:r>
          </w:p>
        </w:tc>
        <w:tc>
          <w:tcPr>
            <w:tcW w:w="2000" w:type="dxa"/>
            <w:tcBorders>
              <w:top w:val="single" w:sz="4" w:space="0" w:color="auto"/>
              <w:left w:val="single" w:sz="4" w:space="0" w:color="auto"/>
              <w:bottom w:val="single" w:sz="4" w:space="0" w:color="auto"/>
              <w:right w:val="single" w:sz="4" w:space="0" w:color="auto"/>
            </w:tcBorders>
          </w:tcPr>
          <w:p w14:paraId="54B443F4" w14:textId="1BD7D71B" w:rsidR="00BA17C2" w:rsidRPr="00B20AE8" w:rsidRDefault="00BA17C2" w:rsidP="0039402F">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29FC501" w14:textId="77777777" w:rsidR="00BA17C2" w:rsidRPr="00B20AE8" w:rsidRDefault="00BA17C2" w:rsidP="0039402F">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6557746" w14:textId="77777777" w:rsidR="00BA17C2" w:rsidRPr="00B20AE8" w:rsidRDefault="00BA17C2" w:rsidP="0039402F">
            <w:pPr>
              <w:pStyle w:val="TAH"/>
            </w:pPr>
          </w:p>
        </w:tc>
      </w:tr>
      <w:tr w:rsidR="00BA17C2" w:rsidRPr="00B20AE8" w14:paraId="411995F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D7D489" w14:textId="77777777" w:rsidR="00BA17C2" w:rsidRPr="00B20AE8" w:rsidRDefault="00BA17C2" w:rsidP="0039402F">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58014B88"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BB9059" w14:textId="77777777" w:rsidR="00BA17C2" w:rsidRPr="00B20AE8" w:rsidRDefault="00BA17C2" w:rsidP="0039402F">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6A9D8E68" w14:textId="77777777" w:rsidR="00BA17C2" w:rsidRPr="00B20AE8" w:rsidRDefault="00BA17C2" w:rsidP="0039402F">
            <w:pPr>
              <w:pStyle w:val="TAC"/>
              <w:rPr>
                <w:vertAlign w:val="subscript"/>
                <w:lang w:eastAsia="zh-CN"/>
              </w:rPr>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83542A6" w14:textId="4B38AD2E" w:rsidR="00BA17C2" w:rsidRPr="00B20AE8" w:rsidRDefault="00BA17C2" w:rsidP="0039402F">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4AA2FD" w14:textId="77777777" w:rsidR="00BA17C2" w:rsidRPr="00B20AE8" w:rsidRDefault="00BA17C2" w:rsidP="0039402F">
            <w:pPr>
              <w:pStyle w:val="TAC"/>
              <w:rPr>
                <w:lang w:eastAsia="zh-CN"/>
              </w:rPr>
            </w:pPr>
            <w:r w:rsidRPr="00B20AE8">
              <w:rPr>
                <w:lang w:eastAsia="zh-CN"/>
              </w:rPr>
              <w:t>-74.5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05B7EBB" w14:textId="77777777" w:rsidR="00BA17C2" w:rsidRPr="00B20AE8" w:rsidRDefault="00BA17C2" w:rsidP="0039402F">
            <w:pPr>
              <w:pStyle w:val="TAC"/>
              <w:rPr>
                <w:lang w:eastAsia="zh-CN"/>
              </w:rPr>
            </w:pPr>
            <w:r w:rsidRPr="00B20AE8">
              <w:rPr>
                <w:lang w:eastAsia="zh-CN"/>
              </w:rPr>
              <w:t>AWGN</w:t>
            </w:r>
          </w:p>
        </w:tc>
      </w:tr>
      <w:tr w:rsidR="00BA17C2" w:rsidRPr="00B20AE8" w14:paraId="2DEA4E0C"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9AE9E5"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B0B9C69"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7C0DAF" w14:textId="77777777" w:rsidR="00BA17C2" w:rsidRPr="00B20AE8" w:rsidRDefault="00BA17C2" w:rsidP="0039402F">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4D25CC7D" w14:textId="77777777" w:rsidR="00BA17C2" w:rsidRPr="00B20AE8" w:rsidRDefault="00BA17C2" w:rsidP="0039402F">
            <w:pPr>
              <w:pStyle w:val="TAC"/>
              <w:rPr>
                <w:vertAlign w:val="subscript"/>
                <w:lang w:eastAsia="zh-CN"/>
              </w:rPr>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3C8B7FD" w14:textId="7B28D76C"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64759DF"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4FAE9C" w14:textId="77777777" w:rsidR="00BA17C2" w:rsidRPr="00B20AE8" w:rsidRDefault="00BA17C2" w:rsidP="0039402F">
            <w:pPr>
              <w:pStyle w:val="TAC"/>
            </w:pPr>
          </w:p>
        </w:tc>
      </w:tr>
      <w:tr w:rsidR="00BA17C2" w:rsidRPr="00B20AE8" w14:paraId="4052A1F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C0DEC1" w14:textId="77777777" w:rsidR="00BA17C2" w:rsidRPr="00B20AE8" w:rsidRDefault="00BA17C2" w:rsidP="0039402F">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22E5506"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680A8E3" w14:textId="77777777" w:rsidR="00BA17C2" w:rsidRPr="00B20AE8" w:rsidRDefault="00BA17C2" w:rsidP="0039402F">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20DBE0E9" w14:textId="77777777" w:rsidR="00BA17C2" w:rsidRPr="00B20AE8" w:rsidRDefault="00BA17C2" w:rsidP="0039402F">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82DFD" w14:textId="18E3BB46" w:rsidR="00BA17C2" w:rsidRPr="00B20AE8" w:rsidRDefault="00BA17C2" w:rsidP="0039402F">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91C86" w14:textId="77777777" w:rsidR="00BA17C2" w:rsidRPr="00B20AE8" w:rsidRDefault="00BA17C2" w:rsidP="0039402F">
            <w:pPr>
              <w:pStyle w:val="TAC"/>
              <w:rPr>
                <w:lang w:eastAsia="zh-CN"/>
              </w:rPr>
            </w:pPr>
            <w:r w:rsidRPr="00B20AE8">
              <w:rPr>
                <w:lang w:eastAsia="zh-CN"/>
              </w:rPr>
              <w:t>-71.3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10823CF" w14:textId="77777777" w:rsidR="00BA17C2" w:rsidRPr="00B20AE8" w:rsidRDefault="00BA17C2" w:rsidP="0039402F">
            <w:pPr>
              <w:pStyle w:val="TAC"/>
            </w:pPr>
            <w:r w:rsidRPr="00B20AE8">
              <w:rPr>
                <w:lang w:eastAsia="zh-CN"/>
              </w:rPr>
              <w:t>AWGN</w:t>
            </w:r>
          </w:p>
        </w:tc>
      </w:tr>
      <w:tr w:rsidR="00BA17C2" w:rsidRPr="00B20AE8" w14:paraId="615FCA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D1BDAB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70A38157"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A5CA09" w14:textId="77777777" w:rsidR="00BA17C2" w:rsidRPr="00B20AE8" w:rsidRDefault="00BA17C2" w:rsidP="0039402F">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3244969C" w14:textId="77777777"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2791AC" w14:textId="2AA2170F"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E0C4933"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186121F1" w14:textId="77777777" w:rsidR="00BA17C2" w:rsidRPr="00B20AE8" w:rsidRDefault="00BA17C2" w:rsidP="0039402F">
            <w:pPr>
              <w:pStyle w:val="TAC"/>
            </w:pPr>
          </w:p>
        </w:tc>
      </w:tr>
      <w:tr w:rsidR="00BA17C2" w:rsidRPr="00B20AE8" w14:paraId="1E45C10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2D75B1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ACD8F2B"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AFA1EFE" w14:textId="77777777" w:rsidR="00BA17C2" w:rsidRPr="00B20AE8" w:rsidRDefault="00BA17C2" w:rsidP="0039402F">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3883BCDB" w14:textId="77777777" w:rsidR="00BA17C2" w:rsidRPr="00B20AE8" w:rsidRDefault="00BA17C2" w:rsidP="0039402F">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B0EBF" w14:textId="0B3D2293" w:rsidR="00BA17C2" w:rsidRPr="00B20AE8" w:rsidRDefault="00BA17C2" w:rsidP="0039402F">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A1700D"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54AB8A" w14:textId="77777777" w:rsidR="00BA17C2" w:rsidRPr="00B20AE8" w:rsidRDefault="00BA17C2" w:rsidP="0039402F">
            <w:pPr>
              <w:pStyle w:val="TAC"/>
            </w:pPr>
          </w:p>
        </w:tc>
      </w:tr>
      <w:tr w:rsidR="00BA17C2" w:rsidRPr="00B20AE8" w14:paraId="770826C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50BC332" w14:textId="77777777" w:rsidR="00BA17C2" w:rsidRPr="00B20AE8" w:rsidRDefault="00BA17C2" w:rsidP="0039402F">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F4C4D33"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D3A7712" w14:textId="77777777" w:rsidR="00BA17C2" w:rsidRPr="00B20AE8" w:rsidRDefault="00BA17C2" w:rsidP="0039402F">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16F6A357" w14:textId="77777777" w:rsidR="00BA17C2" w:rsidRPr="00B20AE8" w:rsidRDefault="00BA17C2" w:rsidP="0039402F">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DBBFA1" w14:textId="59C85A84" w:rsidR="00BA17C2" w:rsidRPr="00B20AE8" w:rsidRDefault="00BA17C2" w:rsidP="0039402F">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5336F7" w14:textId="77777777" w:rsidR="00BA17C2" w:rsidRPr="00B20AE8" w:rsidRDefault="00BA17C2" w:rsidP="0039402F">
            <w:pPr>
              <w:pStyle w:val="TAC"/>
              <w:rPr>
                <w:lang w:eastAsia="zh-CN"/>
              </w:rPr>
            </w:pPr>
            <w:r w:rsidRPr="00B20AE8">
              <w:rPr>
                <w:lang w:eastAsia="zh-CN"/>
              </w:rPr>
              <w:t>-69.5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A707367" w14:textId="77777777" w:rsidR="00BA17C2" w:rsidRPr="00B20AE8" w:rsidRDefault="00BA17C2" w:rsidP="0039402F">
            <w:pPr>
              <w:pStyle w:val="TAC"/>
            </w:pPr>
            <w:r w:rsidRPr="00B20AE8">
              <w:rPr>
                <w:lang w:eastAsia="zh-CN"/>
              </w:rPr>
              <w:t>AWGN</w:t>
            </w:r>
          </w:p>
        </w:tc>
      </w:tr>
      <w:tr w:rsidR="00BA17C2" w:rsidRPr="00B20AE8" w14:paraId="0FD0F6D1"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EC5BEBA"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3328BDC"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2C49CB" w14:textId="77777777" w:rsidR="00BA17C2" w:rsidRPr="00B20AE8" w:rsidRDefault="00BA17C2" w:rsidP="0039402F">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1F17C68B" w14:textId="77777777"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123048E" w14:textId="0672C0F6"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77275A7"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5D187F1A" w14:textId="77777777" w:rsidR="00BA17C2" w:rsidRPr="00B20AE8" w:rsidRDefault="00BA17C2" w:rsidP="0039402F">
            <w:pPr>
              <w:pStyle w:val="TAC"/>
            </w:pPr>
          </w:p>
        </w:tc>
      </w:tr>
      <w:tr w:rsidR="00BA17C2" w:rsidRPr="00B20AE8" w14:paraId="7F9C04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9978C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0BA733B"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E38695" w14:textId="77777777" w:rsidR="00BA17C2" w:rsidRPr="00B20AE8" w:rsidRDefault="00BA17C2" w:rsidP="0039402F">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72AEEE66" w14:textId="77777777" w:rsidR="00BA17C2" w:rsidRPr="00B20AE8" w:rsidRDefault="00BA17C2" w:rsidP="0039402F">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7371BB2" w14:textId="140FDCA2" w:rsidR="00BA17C2" w:rsidRPr="00B20AE8" w:rsidRDefault="00BA17C2" w:rsidP="0039402F">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82E5953"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25A0F1" w14:textId="77777777" w:rsidR="00BA17C2" w:rsidRPr="00B20AE8" w:rsidRDefault="00BA17C2" w:rsidP="0039402F">
            <w:pPr>
              <w:pStyle w:val="TAC"/>
            </w:pPr>
          </w:p>
        </w:tc>
      </w:tr>
      <w:tr w:rsidR="00BA17C2" w:rsidRPr="00B20AE8" w14:paraId="7560626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68A977" w14:textId="77777777" w:rsidR="00BA17C2" w:rsidRPr="00B20AE8" w:rsidRDefault="00BA17C2" w:rsidP="0039402F">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D39EBE9"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21C0D89"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93FE39D"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54F189B" w14:textId="48EEABF8"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66FC840" w14:textId="77777777" w:rsidR="00BA17C2" w:rsidRPr="00B20AE8" w:rsidRDefault="00BA17C2" w:rsidP="0039402F">
            <w:pPr>
              <w:pStyle w:val="TAC"/>
              <w:rPr>
                <w:lang w:eastAsia="zh-CN"/>
              </w:rPr>
            </w:pPr>
            <w:r w:rsidRPr="00B20AE8">
              <w:rPr>
                <w:lang w:eastAsia="zh-CN"/>
              </w:rPr>
              <w:t>-68.2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622633" w14:textId="77777777" w:rsidR="00BA17C2" w:rsidRPr="00B20AE8" w:rsidRDefault="00BA17C2" w:rsidP="0039402F">
            <w:pPr>
              <w:pStyle w:val="TAC"/>
            </w:pPr>
            <w:r w:rsidRPr="00B20AE8">
              <w:rPr>
                <w:lang w:eastAsia="zh-CN"/>
              </w:rPr>
              <w:t>AWGN</w:t>
            </w:r>
          </w:p>
        </w:tc>
      </w:tr>
      <w:tr w:rsidR="00BA17C2" w:rsidRPr="00B20AE8" w14:paraId="5D1319B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DAB9DC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BD18489"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D6450C"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A23CFEC"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EF46AB5" w14:textId="45295AB6"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AE7467"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6CB4544E" w14:textId="77777777" w:rsidR="00BA17C2" w:rsidRPr="00B20AE8" w:rsidRDefault="00BA17C2" w:rsidP="0039402F">
            <w:pPr>
              <w:pStyle w:val="TAC"/>
            </w:pPr>
          </w:p>
        </w:tc>
      </w:tr>
      <w:tr w:rsidR="00BA17C2" w:rsidRPr="00B20AE8" w14:paraId="5E1BDFA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0CE522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6337A3D"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FE55399"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5BC4DB76"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A76D555" w14:textId="5034D7A3"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E30069"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939083" w14:textId="77777777" w:rsidR="00BA17C2" w:rsidRPr="00B20AE8" w:rsidRDefault="00BA17C2" w:rsidP="0039402F">
            <w:pPr>
              <w:pStyle w:val="TAC"/>
            </w:pPr>
          </w:p>
        </w:tc>
      </w:tr>
      <w:tr w:rsidR="00BA17C2" w:rsidRPr="00B20AE8" w14:paraId="0600A4D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E6029B6" w14:textId="77777777" w:rsidR="00BA17C2" w:rsidRPr="00B20AE8" w:rsidRDefault="00BA17C2" w:rsidP="0039402F">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A2D2AB8"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CCBB92"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644AB14"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B6EA9CA" w14:textId="47092D45"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74583E" w14:textId="77777777" w:rsidR="00BA17C2" w:rsidRPr="00B20AE8" w:rsidRDefault="00BA17C2" w:rsidP="0039402F">
            <w:pPr>
              <w:pStyle w:val="TAC"/>
              <w:rPr>
                <w:lang w:eastAsia="zh-CN"/>
              </w:rPr>
            </w:pPr>
            <w:r w:rsidRPr="00B20AE8">
              <w:rPr>
                <w:lang w:eastAsia="zh-CN"/>
              </w:rPr>
              <w:t>-67.2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69FC4C" w14:textId="77777777" w:rsidR="00BA17C2" w:rsidRPr="00B20AE8" w:rsidRDefault="00BA17C2" w:rsidP="0039402F">
            <w:pPr>
              <w:pStyle w:val="TAC"/>
            </w:pPr>
            <w:r w:rsidRPr="00B20AE8">
              <w:rPr>
                <w:lang w:eastAsia="zh-CN"/>
              </w:rPr>
              <w:t>AWGN</w:t>
            </w:r>
          </w:p>
        </w:tc>
      </w:tr>
      <w:tr w:rsidR="00BA17C2" w:rsidRPr="00B20AE8" w14:paraId="6E74655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1BF71B0"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8795AA3"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296CFB2"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EAAA725"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7B018F3" w14:textId="45088701"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9B9E171"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4B0A8A9C" w14:textId="77777777" w:rsidR="00BA17C2" w:rsidRPr="00B20AE8" w:rsidRDefault="00BA17C2" w:rsidP="0039402F">
            <w:pPr>
              <w:pStyle w:val="TAC"/>
            </w:pPr>
          </w:p>
        </w:tc>
      </w:tr>
      <w:tr w:rsidR="00BA17C2" w:rsidRPr="00B20AE8" w14:paraId="14B3A4E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261100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0AFB5D3"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DF5A16"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68FE731"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E6B0FB2" w14:textId="5917E780"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461454"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786AD50" w14:textId="77777777" w:rsidR="00BA17C2" w:rsidRPr="00B20AE8" w:rsidRDefault="00BA17C2" w:rsidP="0039402F">
            <w:pPr>
              <w:pStyle w:val="TAC"/>
            </w:pPr>
          </w:p>
        </w:tc>
      </w:tr>
      <w:tr w:rsidR="00BA17C2" w:rsidRPr="00B20AE8" w14:paraId="4E45D67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9759A" w14:textId="77777777" w:rsidR="00BA17C2" w:rsidRPr="00B20AE8" w:rsidRDefault="00BA17C2" w:rsidP="0039402F">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2DB16652"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AF154F"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CD1300C"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638F19" w14:textId="6B20946F"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87598A8" w14:textId="77777777" w:rsidR="00BA17C2" w:rsidRPr="00B20AE8" w:rsidRDefault="00BA17C2" w:rsidP="0039402F">
            <w:pPr>
              <w:pStyle w:val="TAC"/>
              <w:rPr>
                <w:lang w:eastAsia="zh-CN"/>
              </w:rPr>
            </w:pPr>
            <w:r w:rsidRPr="00B20AE8">
              <w:rPr>
                <w:lang w:eastAsia="zh-CN"/>
              </w:rPr>
              <w:t>-66.4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E587F" w14:textId="77777777" w:rsidR="00BA17C2" w:rsidRPr="00B20AE8" w:rsidRDefault="00BA17C2" w:rsidP="0039402F">
            <w:pPr>
              <w:pStyle w:val="TAC"/>
            </w:pPr>
            <w:r w:rsidRPr="00B20AE8">
              <w:rPr>
                <w:lang w:eastAsia="zh-CN"/>
              </w:rPr>
              <w:t>AWGN</w:t>
            </w:r>
          </w:p>
        </w:tc>
      </w:tr>
      <w:tr w:rsidR="00BA17C2" w:rsidRPr="00B20AE8" w14:paraId="2A195D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841039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132D34E"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E113F4"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16C74F76"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FD32A66" w14:textId="4DAA6E99"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30E75AE"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2CC559F8" w14:textId="77777777" w:rsidR="00BA17C2" w:rsidRPr="00B20AE8" w:rsidRDefault="00BA17C2" w:rsidP="0039402F">
            <w:pPr>
              <w:pStyle w:val="TAC"/>
            </w:pPr>
          </w:p>
        </w:tc>
      </w:tr>
      <w:tr w:rsidR="00BA17C2" w:rsidRPr="00B20AE8" w14:paraId="3A0D777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A13B363"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0D59383"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C88EB6C"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BBC581E"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2F3014" w14:textId="2942EEA8"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5460C7"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11B9B0" w14:textId="77777777" w:rsidR="00BA17C2" w:rsidRPr="00B20AE8" w:rsidRDefault="00BA17C2" w:rsidP="0039402F">
            <w:pPr>
              <w:pStyle w:val="TAC"/>
            </w:pPr>
          </w:p>
        </w:tc>
      </w:tr>
      <w:tr w:rsidR="00BA17C2" w:rsidRPr="00B20AE8" w14:paraId="66D93AF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AD0AF7" w14:textId="77777777" w:rsidR="00BA17C2" w:rsidRPr="00B20AE8" w:rsidRDefault="00BA17C2" w:rsidP="0039402F">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68A6D70"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7953503"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521F66F7"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E9B99" w14:textId="3EF1CB66"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7D407D0" w14:textId="77777777" w:rsidR="00BA17C2" w:rsidRPr="00B20AE8" w:rsidRDefault="00BA17C2" w:rsidP="0039402F">
            <w:pPr>
              <w:pStyle w:val="TAC"/>
              <w:rPr>
                <w:lang w:eastAsia="zh-CN"/>
              </w:rPr>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C3C781F" w14:textId="77777777" w:rsidR="00BA17C2" w:rsidRPr="00B20AE8" w:rsidRDefault="00BA17C2" w:rsidP="0039402F">
            <w:pPr>
              <w:pStyle w:val="TAC"/>
            </w:pPr>
            <w:r w:rsidRPr="00B20AE8">
              <w:rPr>
                <w:lang w:eastAsia="zh-CN"/>
              </w:rPr>
              <w:t>AWGN</w:t>
            </w:r>
          </w:p>
        </w:tc>
      </w:tr>
      <w:tr w:rsidR="00BA17C2" w:rsidRPr="00B20AE8" w14:paraId="78D7B29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6B8F45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7081C3A7"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3BE404"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DA73B27"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D33E37A" w14:textId="2549CB43"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AAA7737"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28AC6627" w14:textId="77777777" w:rsidR="00BA17C2" w:rsidRPr="00B20AE8" w:rsidRDefault="00BA17C2" w:rsidP="0039402F">
            <w:pPr>
              <w:pStyle w:val="TAC"/>
            </w:pPr>
          </w:p>
        </w:tc>
      </w:tr>
      <w:tr w:rsidR="00BA17C2" w:rsidRPr="00B20AE8" w14:paraId="356DF98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5EB558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03DBE17"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B25737"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3C8B12D"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50EE42A" w14:textId="65E420CB"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753E53D"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88E4806" w14:textId="77777777" w:rsidR="00BA17C2" w:rsidRPr="00B20AE8" w:rsidRDefault="00BA17C2" w:rsidP="0039402F">
            <w:pPr>
              <w:pStyle w:val="TAC"/>
            </w:pPr>
          </w:p>
        </w:tc>
      </w:tr>
      <w:tr w:rsidR="00BA17C2" w:rsidRPr="00B20AE8" w14:paraId="16708265"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0B7B3A" w14:textId="77777777" w:rsidR="00BA17C2" w:rsidRPr="00B20AE8" w:rsidRDefault="00BA17C2" w:rsidP="0039402F">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E833436"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A76FB25"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18D9A47"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3038AA" w14:textId="5F89F6DE"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8FA7CBB" w14:textId="77777777" w:rsidR="00BA17C2" w:rsidRPr="00B20AE8" w:rsidRDefault="00BA17C2" w:rsidP="0039402F">
            <w:pPr>
              <w:pStyle w:val="TAC"/>
              <w:rPr>
                <w:lang w:eastAsia="zh-CN"/>
              </w:rPr>
            </w:pPr>
            <w:r w:rsidRPr="00B20AE8">
              <w:rPr>
                <w:lang w:eastAsia="zh-CN"/>
              </w:rPr>
              <w:t>-64.</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8FDF25" w14:textId="77777777" w:rsidR="00BA17C2" w:rsidRPr="00B20AE8" w:rsidRDefault="00BA17C2" w:rsidP="0039402F">
            <w:pPr>
              <w:pStyle w:val="TAC"/>
            </w:pPr>
            <w:r w:rsidRPr="00B20AE8">
              <w:rPr>
                <w:lang w:eastAsia="zh-CN"/>
              </w:rPr>
              <w:t>AWGN</w:t>
            </w:r>
          </w:p>
        </w:tc>
      </w:tr>
      <w:tr w:rsidR="00BA17C2" w:rsidRPr="00B20AE8" w14:paraId="26E3D782"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754726B8"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5A54C5E"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6F7ECC"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D605158"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CE3B99" w14:textId="194C955F"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D12617"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6FAEFB19" w14:textId="77777777" w:rsidR="00BA17C2" w:rsidRPr="00B20AE8" w:rsidRDefault="00BA17C2" w:rsidP="0039402F">
            <w:pPr>
              <w:pStyle w:val="TAC"/>
            </w:pPr>
          </w:p>
        </w:tc>
      </w:tr>
      <w:tr w:rsidR="00BA17C2" w:rsidRPr="00B20AE8" w14:paraId="3856AB0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CF5F96"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792AA4C"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09C1748"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F35C752"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15FBCF1" w14:textId="365E0EC2"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0E033E2"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4331FC6" w14:textId="77777777" w:rsidR="00BA17C2" w:rsidRPr="00B20AE8" w:rsidRDefault="00BA17C2" w:rsidP="0039402F">
            <w:pPr>
              <w:pStyle w:val="TAC"/>
            </w:pPr>
          </w:p>
        </w:tc>
      </w:tr>
      <w:tr w:rsidR="00BA17C2" w:rsidRPr="00B20AE8" w14:paraId="2D0E3C2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FEBD294" w14:textId="77777777" w:rsidR="00BA17C2" w:rsidRPr="00B20AE8" w:rsidRDefault="00BA17C2" w:rsidP="0039402F">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4FA69F5"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BFAEF3"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5A77D0A"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A97B62B" w14:textId="2B72DEC7"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9344618" w14:textId="77777777" w:rsidR="00BA17C2" w:rsidRPr="00B20AE8" w:rsidRDefault="00BA17C2" w:rsidP="0039402F">
            <w:pPr>
              <w:pStyle w:val="TAC"/>
              <w:rPr>
                <w:lang w:eastAsia="zh-CN"/>
              </w:rPr>
            </w:pPr>
            <w:r w:rsidRPr="00B20AE8">
              <w:rPr>
                <w:lang w:eastAsia="zh-CN"/>
              </w:rPr>
              <w:t>-63.</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71E294" w14:textId="77777777" w:rsidR="00BA17C2" w:rsidRPr="00B20AE8" w:rsidRDefault="00BA17C2" w:rsidP="0039402F">
            <w:pPr>
              <w:pStyle w:val="TAC"/>
              <w:rPr>
                <w:lang w:eastAsia="zh-CN"/>
              </w:rPr>
            </w:pPr>
            <w:r w:rsidRPr="00B20AE8">
              <w:rPr>
                <w:lang w:eastAsia="zh-CN"/>
              </w:rPr>
              <w:t>AWGN</w:t>
            </w:r>
          </w:p>
        </w:tc>
      </w:tr>
      <w:tr w:rsidR="00BA17C2" w:rsidRPr="00B20AE8" w14:paraId="692F827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6259B47"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BC2ABBD"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6434D4C"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EF93C11"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2139F8" w14:textId="344319A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FB9A30E"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B12044" w14:textId="77777777" w:rsidR="00BA17C2" w:rsidRPr="00B20AE8" w:rsidRDefault="00BA17C2" w:rsidP="0039402F">
            <w:pPr>
              <w:pStyle w:val="TAC"/>
            </w:pPr>
          </w:p>
        </w:tc>
      </w:tr>
      <w:tr w:rsidR="00BA17C2" w:rsidRPr="00B20AE8" w14:paraId="19D4206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AC8D5B" w14:textId="77777777" w:rsidR="00BA17C2" w:rsidRPr="00B20AE8" w:rsidRDefault="00BA17C2" w:rsidP="0039402F">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B7C782"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6D8BD6"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729A60C3"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50D42" w14:textId="571CEF43"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B3A8DD1" w14:textId="77777777" w:rsidR="00BA17C2" w:rsidRPr="00B20AE8" w:rsidRDefault="00BA17C2" w:rsidP="0039402F">
            <w:pPr>
              <w:pStyle w:val="TAC"/>
              <w:rPr>
                <w:lang w:eastAsia="zh-CN"/>
              </w:rPr>
            </w:pPr>
            <w:r w:rsidRPr="00B20AE8">
              <w:rPr>
                <w:lang w:eastAsia="zh-CN"/>
              </w:rPr>
              <w:t>-62.</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5F79E4" w14:textId="77777777" w:rsidR="00BA17C2" w:rsidRPr="00B20AE8" w:rsidRDefault="00BA17C2" w:rsidP="0039402F">
            <w:pPr>
              <w:pStyle w:val="TAC"/>
              <w:rPr>
                <w:lang w:eastAsia="zh-CN"/>
              </w:rPr>
            </w:pPr>
            <w:r w:rsidRPr="00B20AE8">
              <w:rPr>
                <w:lang w:eastAsia="zh-CN"/>
              </w:rPr>
              <w:t>AWGN</w:t>
            </w:r>
          </w:p>
        </w:tc>
      </w:tr>
      <w:tr w:rsidR="00BA17C2" w:rsidRPr="00B20AE8" w14:paraId="6487DA5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EC03E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E5FAC9B"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6DACEB"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58FA1E3"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BFF743E" w14:textId="3EAD7382"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1B655C"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00C578F" w14:textId="77777777" w:rsidR="00BA17C2" w:rsidRPr="00B20AE8" w:rsidRDefault="00BA17C2" w:rsidP="0039402F">
            <w:pPr>
              <w:pStyle w:val="TAC"/>
            </w:pPr>
          </w:p>
        </w:tc>
      </w:tr>
      <w:tr w:rsidR="00BA17C2" w:rsidRPr="00B20AE8" w14:paraId="6F48BF9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F5FAB" w14:textId="77777777" w:rsidR="00BA17C2" w:rsidRPr="00B20AE8" w:rsidRDefault="00BA17C2" w:rsidP="0039402F">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09601D5"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D112A2"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20C4AAEB"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C257C84" w14:textId="64B656D6"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526C9AB" w14:textId="77777777" w:rsidR="00BA17C2" w:rsidRPr="00B20AE8" w:rsidRDefault="00BA17C2" w:rsidP="0039402F">
            <w:pPr>
              <w:pStyle w:val="TAC"/>
            </w:pPr>
            <w:r w:rsidRPr="00B20AE8">
              <w:rPr>
                <w:lang w:eastAsia="zh-CN"/>
              </w:rPr>
              <w:t>-62.1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13664F" w14:textId="77777777" w:rsidR="00BA17C2" w:rsidRPr="00B20AE8" w:rsidRDefault="00BA17C2" w:rsidP="0039402F">
            <w:pPr>
              <w:pStyle w:val="TAC"/>
              <w:rPr>
                <w:lang w:eastAsia="zh-CN"/>
              </w:rPr>
            </w:pPr>
            <w:r w:rsidRPr="00B20AE8">
              <w:rPr>
                <w:lang w:eastAsia="zh-CN"/>
              </w:rPr>
              <w:t>AWGN</w:t>
            </w:r>
          </w:p>
        </w:tc>
      </w:tr>
      <w:tr w:rsidR="00BA17C2" w:rsidRPr="00B20AE8" w14:paraId="7D387CB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EAC3F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D6DD3B2"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5F2723"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226D2A88"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59245E2" w14:textId="7D754C85"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8FD9A6"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9D9A63" w14:textId="77777777" w:rsidR="00BA17C2" w:rsidRPr="00B20AE8" w:rsidRDefault="00BA17C2" w:rsidP="0039402F">
            <w:pPr>
              <w:pStyle w:val="TAC"/>
            </w:pPr>
          </w:p>
        </w:tc>
      </w:tr>
      <w:tr w:rsidR="00BA17C2" w:rsidRPr="00B20AE8" w14:paraId="57BBF6E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B154D85" w14:textId="77777777" w:rsidR="00BA17C2" w:rsidRPr="00B20AE8" w:rsidRDefault="00BA17C2" w:rsidP="0039402F">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B4BEDCF"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EF2034"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2B32410"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CEC3A5F" w14:textId="4DA93AD6"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D8812D9" w14:textId="77777777" w:rsidR="00BA17C2" w:rsidRPr="00B20AE8" w:rsidRDefault="00BA17C2" w:rsidP="0039402F">
            <w:pPr>
              <w:pStyle w:val="TAC"/>
              <w:rPr>
                <w:lang w:eastAsia="zh-CN"/>
              </w:rPr>
            </w:pPr>
            <w:r w:rsidRPr="00B20AE8">
              <w:rPr>
                <w:lang w:eastAsia="zh-CN"/>
              </w:rPr>
              <w:t>-61.</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847DB7C" w14:textId="77777777" w:rsidR="00BA17C2" w:rsidRPr="00B20AE8" w:rsidRDefault="00BA17C2" w:rsidP="0039402F">
            <w:pPr>
              <w:pStyle w:val="TAC"/>
              <w:rPr>
                <w:lang w:eastAsia="zh-CN"/>
              </w:rPr>
            </w:pPr>
            <w:r w:rsidRPr="00B20AE8">
              <w:rPr>
                <w:lang w:eastAsia="zh-CN"/>
              </w:rPr>
              <w:t>AWGN</w:t>
            </w:r>
          </w:p>
        </w:tc>
      </w:tr>
      <w:tr w:rsidR="00BA17C2" w:rsidRPr="00B20AE8" w14:paraId="7E1C1C80"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0FC6B2A"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EA80346"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E92662E"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166ACB4"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FDC7521" w14:textId="0B303085"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7861C0D"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EEEE6E2" w14:textId="77777777" w:rsidR="00BA17C2" w:rsidRPr="00B20AE8" w:rsidRDefault="00BA17C2" w:rsidP="0039402F">
            <w:pPr>
              <w:pStyle w:val="TAC"/>
            </w:pPr>
          </w:p>
        </w:tc>
      </w:tr>
      <w:tr w:rsidR="00BA17C2" w:rsidRPr="00B20AE8" w14:paraId="7FD18D5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7E67BE" w14:textId="77777777" w:rsidR="00BA17C2" w:rsidRPr="00B20AE8" w:rsidRDefault="00BA17C2" w:rsidP="0039402F">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675EA6A2"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2B810D"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61028E49"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E6C6EBB" w14:textId="2AF5BCE5"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0E1019C" w14:textId="77777777" w:rsidR="00BA17C2" w:rsidRPr="00B20AE8" w:rsidRDefault="00BA17C2" w:rsidP="0039402F">
            <w:pPr>
              <w:pStyle w:val="TAC"/>
              <w:rPr>
                <w:lang w:eastAsia="zh-CN"/>
              </w:rPr>
            </w:pPr>
            <w:r w:rsidRPr="00B20AE8">
              <w:rPr>
                <w:lang w:eastAsia="zh-CN"/>
              </w:rPr>
              <w:t>-61.1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30772F1" w14:textId="77777777" w:rsidR="00BA17C2" w:rsidRPr="00B20AE8" w:rsidRDefault="00BA17C2" w:rsidP="0039402F">
            <w:pPr>
              <w:pStyle w:val="TAC"/>
              <w:rPr>
                <w:lang w:eastAsia="zh-CN"/>
              </w:rPr>
            </w:pPr>
            <w:r w:rsidRPr="00B20AE8">
              <w:rPr>
                <w:lang w:eastAsia="zh-CN"/>
              </w:rPr>
              <w:t>AWGN</w:t>
            </w:r>
          </w:p>
        </w:tc>
      </w:tr>
      <w:tr w:rsidR="00BA17C2" w:rsidRPr="00B20AE8" w14:paraId="1C41961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5295F3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F376606"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51DD3B"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EA0ED3D"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5CC2DC" w14:textId="653741EE" w:rsidR="00BA17C2" w:rsidRPr="00B20AE8" w:rsidRDefault="00BA17C2" w:rsidP="0039402F">
            <w:pPr>
              <w:pStyle w:val="TAC"/>
              <w:rPr>
                <w:lang w:eastAsia="zh-CN"/>
              </w:rPr>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AC4BB1"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E069A4" w14:textId="77777777" w:rsidR="00BA17C2" w:rsidRPr="00B20AE8" w:rsidRDefault="00BA17C2" w:rsidP="0039402F">
            <w:pPr>
              <w:pStyle w:val="TAC"/>
            </w:pPr>
          </w:p>
        </w:tc>
      </w:tr>
      <w:tr w:rsidR="00BA17C2" w:rsidRPr="00B20AE8" w14:paraId="5EB8C687"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B27BE35" w14:textId="77777777" w:rsidR="00BA17C2" w:rsidRPr="00B20AE8" w:rsidRDefault="00BA17C2" w:rsidP="0039402F">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2B90ED85" w14:textId="77777777" w:rsidR="00BA17C2" w:rsidRPr="00B20AE8" w:rsidRDefault="00BA17C2" w:rsidP="0039402F"/>
    <w:p w14:paraId="56B58179" w14:textId="77777777" w:rsidR="006E5C62" w:rsidRPr="00B20AE8" w:rsidRDefault="006E5C62" w:rsidP="006E5C62">
      <w:pPr>
        <w:pStyle w:val="Heading2"/>
      </w:pPr>
      <w:bookmarkStart w:id="4915" w:name="_Toc21123216"/>
      <w:bookmarkStart w:id="4916" w:name="_Toc45907409"/>
      <w:bookmarkStart w:id="4917" w:name="_Toc53181513"/>
      <w:bookmarkStart w:id="4918" w:name="_Toc61117279"/>
      <w:bookmarkStart w:id="4919" w:name="_Toc67081131"/>
      <w:bookmarkStart w:id="4920" w:name="_Toc68770483"/>
      <w:bookmarkStart w:id="4921" w:name="_Toc74755546"/>
      <w:bookmarkStart w:id="4922" w:name="_Toc76506470"/>
      <w:bookmarkStart w:id="4923" w:name="_Toc83113389"/>
      <w:bookmarkStart w:id="4924" w:name="_Toc89876592"/>
      <w:bookmarkStart w:id="4925" w:name="_Toc98711492"/>
      <w:bookmarkStart w:id="4926" w:name="_Toc145097359"/>
      <w:bookmarkStart w:id="4927" w:name="_Toc161848609"/>
      <w:r w:rsidRPr="00B20AE8">
        <w:t>7.5</w:t>
      </w:r>
      <w:r w:rsidRPr="00B20AE8">
        <w:tab/>
        <w:t>OTA Adjacent channel selectivity, general blocking, and narrowband blocking</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0C34DF8B" w14:textId="77777777" w:rsidR="006E5C62" w:rsidRPr="00B20AE8" w:rsidRDefault="006E5C62" w:rsidP="006E5C62">
      <w:pPr>
        <w:pStyle w:val="Heading3"/>
        <w:rPr>
          <w:lang w:eastAsia="sv-SE"/>
        </w:rPr>
      </w:pPr>
      <w:bookmarkStart w:id="4928" w:name="_Toc21123217"/>
      <w:bookmarkStart w:id="4929" w:name="_Toc45907410"/>
      <w:bookmarkStart w:id="4930" w:name="_Toc53181514"/>
      <w:bookmarkStart w:id="4931" w:name="_Toc61117280"/>
      <w:bookmarkStart w:id="4932" w:name="_Toc67081132"/>
      <w:bookmarkStart w:id="4933" w:name="_Toc68770484"/>
      <w:bookmarkStart w:id="4934" w:name="_Toc74755547"/>
      <w:bookmarkStart w:id="4935" w:name="_Toc76506471"/>
      <w:bookmarkStart w:id="4936" w:name="_Toc83113390"/>
      <w:bookmarkStart w:id="4937" w:name="_Toc89876593"/>
      <w:bookmarkStart w:id="4938" w:name="_Toc98711493"/>
      <w:bookmarkStart w:id="4939" w:name="_Toc145097360"/>
      <w:bookmarkStart w:id="4940" w:name="_Toc161848610"/>
      <w:r w:rsidRPr="00B20AE8">
        <w:rPr>
          <w:lang w:eastAsia="sv-SE"/>
        </w:rPr>
        <w:t>7.5.1</w:t>
      </w:r>
      <w:r w:rsidRPr="00B20AE8">
        <w:rPr>
          <w:lang w:eastAsia="sv-SE"/>
        </w:rPr>
        <w:tab/>
        <w:t>Definition and applicability</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63709024" w14:textId="77777777" w:rsidR="006E5C62" w:rsidRPr="00B20AE8" w:rsidRDefault="006E5C62" w:rsidP="0039402F">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14:paraId="70569B34" w14:textId="77777777" w:rsidR="006E5C62" w:rsidRPr="00B20AE8" w:rsidRDefault="006E5C62" w:rsidP="0039402F">
      <w:r w:rsidRPr="00B20AE8">
        <w:t>The requirement applies at the RIB when the AoA of the incident wave of a received signal and the interfering signal are from the same direction, and:</w:t>
      </w:r>
    </w:p>
    <w:p w14:paraId="458D09D5" w14:textId="77777777" w:rsidR="006E5C62" w:rsidRPr="00B20AE8" w:rsidRDefault="006E5C62" w:rsidP="0039402F">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4EBF189B" w14:textId="77777777" w:rsidR="006E5C62" w:rsidRPr="00B20AE8" w:rsidRDefault="006E5C62" w:rsidP="0039402F">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141FBF30" w14:textId="77777777" w:rsidR="006E5C62" w:rsidRPr="00B20AE8" w:rsidRDefault="006E5C62" w:rsidP="0039402F">
      <w:r w:rsidRPr="00B20AE8">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14:paraId="20F655DA" w14:textId="77777777" w:rsidR="000D052B" w:rsidRPr="00B20AE8" w:rsidRDefault="006E5C62" w:rsidP="0039402F">
      <w:pPr>
        <w:pStyle w:val="NO"/>
      </w:pPr>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14:paraId="254855A1" w14:textId="77777777" w:rsidR="000D052B" w:rsidRPr="00B20AE8" w:rsidRDefault="000D052B" w:rsidP="0039402F">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4F339F" w:rsidRPr="00B20AE8" w14:paraId="5370A55F"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309B543" w14:textId="77777777" w:rsidR="000D052B" w:rsidRPr="00B20AE8" w:rsidRDefault="000D052B" w:rsidP="0039402F">
            <w:pPr>
              <w:pStyle w:val="TAH"/>
            </w:pPr>
            <w:r w:rsidRPr="00B20AE8">
              <w:rPr>
                <w:i/>
              </w:rPr>
              <w:t>Operating band</w:t>
            </w:r>
            <w:r w:rsidRPr="00B20AE8">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067BB8E4" w14:textId="148A3074" w:rsidR="000D052B" w:rsidRPr="00B20AE8" w:rsidRDefault="000D052B" w:rsidP="0039402F">
            <w:pPr>
              <w:pStyle w:val="TAH"/>
            </w:pPr>
            <w:r w:rsidRPr="00B20AE8">
              <w:t>Δf</w:t>
            </w:r>
            <w:r w:rsidRPr="00B20AE8">
              <w:rPr>
                <w:vertAlign w:val="subscript"/>
              </w:rPr>
              <w:t>OOB</w:t>
            </w:r>
            <w:r w:rsidR="003D3C64">
              <w:t> </w:t>
            </w:r>
            <w:r w:rsidR="003D3C64" w:rsidRPr="00B20AE8">
              <w:t>[</w:t>
            </w:r>
            <w:r w:rsidRPr="00B20AE8">
              <w:t>MHz]</w:t>
            </w:r>
          </w:p>
        </w:tc>
      </w:tr>
      <w:tr w:rsidR="004F339F" w:rsidRPr="00B20AE8" w14:paraId="06B8ED4D"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2384FD3D" w14:textId="77777777" w:rsidR="000D052B" w:rsidRPr="00B20AE8" w:rsidRDefault="000D052B" w:rsidP="0039402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1219" w:type="dxa"/>
            <w:tcBorders>
              <w:top w:val="single" w:sz="4" w:space="0" w:color="auto"/>
              <w:left w:val="single" w:sz="4" w:space="0" w:color="auto"/>
              <w:bottom w:val="single" w:sz="4" w:space="0" w:color="auto"/>
              <w:right w:val="single" w:sz="4" w:space="0" w:color="auto"/>
            </w:tcBorders>
            <w:hideMark/>
          </w:tcPr>
          <w:p w14:paraId="3FF3CAD4" w14:textId="77777777" w:rsidR="000D052B" w:rsidRPr="00B20AE8" w:rsidRDefault="000D052B" w:rsidP="0039402F">
            <w:pPr>
              <w:pStyle w:val="TAC"/>
            </w:pPr>
            <w:r w:rsidRPr="00B20AE8">
              <w:t>20</w:t>
            </w:r>
          </w:p>
        </w:tc>
      </w:tr>
      <w:tr w:rsidR="00CC4BB7" w:rsidRPr="00B20AE8" w14:paraId="1C2892F5"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F7464FB" w14:textId="77777777" w:rsidR="000D052B" w:rsidRPr="00B20AE8" w:rsidRDefault="000D052B" w:rsidP="0039402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2F52F25C" w14:textId="77777777" w:rsidR="000D052B" w:rsidRPr="00B20AE8" w:rsidRDefault="000D052B" w:rsidP="0039402F">
            <w:pPr>
              <w:pStyle w:val="TAC"/>
            </w:pPr>
            <w:r w:rsidRPr="00B20AE8">
              <w:t>60</w:t>
            </w:r>
          </w:p>
        </w:tc>
      </w:tr>
    </w:tbl>
    <w:p w14:paraId="5B9A8B2E" w14:textId="77777777" w:rsidR="00CF0D41" w:rsidRPr="00B20AE8" w:rsidRDefault="00CF0D41" w:rsidP="0039402F">
      <w:pPr>
        <w:rPr>
          <w:lang w:eastAsia="sv-SE"/>
        </w:rPr>
      </w:pPr>
    </w:p>
    <w:p w14:paraId="52DA5D2B" w14:textId="77777777" w:rsidR="006E5C62" w:rsidRPr="00B20AE8" w:rsidRDefault="006E5C62" w:rsidP="006E5C62">
      <w:pPr>
        <w:pStyle w:val="Heading3"/>
        <w:rPr>
          <w:lang w:eastAsia="sv-SE"/>
        </w:rPr>
      </w:pPr>
      <w:bookmarkStart w:id="4941" w:name="_Toc21123218"/>
      <w:bookmarkStart w:id="4942" w:name="_Toc45907411"/>
      <w:bookmarkStart w:id="4943" w:name="_Toc53181515"/>
      <w:bookmarkStart w:id="4944" w:name="_Toc61117281"/>
      <w:bookmarkStart w:id="4945" w:name="_Toc67081133"/>
      <w:bookmarkStart w:id="4946" w:name="_Toc68770485"/>
      <w:bookmarkStart w:id="4947" w:name="_Toc74755548"/>
      <w:bookmarkStart w:id="4948" w:name="_Toc76506472"/>
      <w:bookmarkStart w:id="4949" w:name="_Toc83113391"/>
      <w:bookmarkStart w:id="4950" w:name="_Toc89876594"/>
      <w:bookmarkStart w:id="4951" w:name="_Toc98711494"/>
      <w:bookmarkStart w:id="4952" w:name="_Toc145097361"/>
      <w:bookmarkStart w:id="4953" w:name="_Toc161848611"/>
      <w:r w:rsidRPr="00B20AE8">
        <w:rPr>
          <w:lang w:eastAsia="sv-SE"/>
        </w:rPr>
        <w:t>7.5.2</w:t>
      </w:r>
      <w:r w:rsidRPr="00B20AE8">
        <w:rPr>
          <w:lang w:eastAsia="sv-SE"/>
        </w:rPr>
        <w:tab/>
        <w:t>Minimum Requirement</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1E352552" w14:textId="359EB6F3" w:rsidR="006E5C62" w:rsidRPr="00B20AE8" w:rsidRDefault="006E5C62"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0.5.2.</w:t>
      </w:r>
    </w:p>
    <w:p w14:paraId="77E58770" w14:textId="3EFE9EB0" w:rsidR="006E5C62" w:rsidRPr="00B20AE8" w:rsidRDefault="006E5C62"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005E0F6D" w:rsidRPr="00B20AE8">
        <w:t xml:space="preserve"> defined</w:t>
      </w:r>
      <w:r w:rsidRPr="00B20AE8">
        <w:rPr>
          <w:rFonts w:eastAsia="MS Mincho"/>
        </w:rPr>
        <w:t xml:space="preserve">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0.5.3.</w:t>
      </w:r>
    </w:p>
    <w:p w14:paraId="3B89CCEC" w14:textId="17CDA442" w:rsidR="006E5C62" w:rsidRPr="00B20AE8" w:rsidRDefault="006E5C62"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0.5.4.</w:t>
      </w:r>
    </w:p>
    <w:p w14:paraId="30874FAE" w14:textId="77777777" w:rsidR="006E5C62" w:rsidRPr="00B20AE8" w:rsidRDefault="006E5C62" w:rsidP="006E5C62">
      <w:pPr>
        <w:pStyle w:val="Heading3"/>
        <w:rPr>
          <w:lang w:eastAsia="sv-SE"/>
        </w:rPr>
      </w:pPr>
      <w:bookmarkStart w:id="4954" w:name="_Toc21123219"/>
      <w:bookmarkStart w:id="4955" w:name="_Toc45907412"/>
      <w:bookmarkStart w:id="4956" w:name="_Toc53181516"/>
      <w:bookmarkStart w:id="4957" w:name="_Toc61117282"/>
      <w:bookmarkStart w:id="4958" w:name="_Toc67081134"/>
      <w:bookmarkStart w:id="4959" w:name="_Toc68770486"/>
      <w:bookmarkStart w:id="4960" w:name="_Toc74755549"/>
      <w:bookmarkStart w:id="4961" w:name="_Toc76506473"/>
      <w:bookmarkStart w:id="4962" w:name="_Toc83113392"/>
      <w:bookmarkStart w:id="4963" w:name="_Toc89876595"/>
      <w:bookmarkStart w:id="4964" w:name="_Toc98711495"/>
      <w:bookmarkStart w:id="4965" w:name="_Toc145097362"/>
      <w:bookmarkStart w:id="4966" w:name="_Toc161848612"/>
      <w:r w:rsidRPr="00B20AE8">
        <w:rPr>
          <w:lang w:eastAsia="sv-SE"/>
        </w:rPr>
        <w:t>7.5.3</w:t>
      </w:r>
      <w:r w:rsidRPr="00B20AE8">
        <w:rPr>
          <w:lang w:eastAsia="sv-SE"/>
        </w:rPr>
        <w:tab/>
        <w:t>Test purpose</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520886CC" w14:textId="77777777" w:rsidR="006E5C62" w:rsidRPr="00B20AE8" w:rsidRDefault="006E5C62" w:rsidP="0039402F">
      <w:r w:rsidRPr="00B20AE8">
        <w:t>The test stresses the receiver unit ability to withstand high-level interference from unwanted signals at specified frequency offsets without undue degradation of its sensitivity.</w:t>
      </w:r>
    </w:p>
    <w:p w14:paraId="2C282FFB" w14:textId="77777777" w:rsidR="006E5C62" w:rsidRPr="00B20AE8" w:rsidRDefault="006E5C62" w:rsidP="006E5C62">
      <w:pPr>
        <w:pStyle w:val="Heading3"/>
        <w:rPr>
          <w:lang w:eastAsia="sv-SE"/>
        </w:rPr>
      </w:pPr>
      <w:bookmarkStart w:id="4967" w:name="_Toc21123220"/>
      <w:bookmarkStart w:id="4968" w:name="_Toc45907413"/>
      <w:bookmarkStart w:id="4969" w:name="_Toc53181517"/>
      <w:bookmarkStart w:id="4970" w:name="_Toc61117283"/>
      <w:bookmarkStart w:id="4971" w:name="_Toc67081135"/>
      <w:bookmarkStart w:id="4972" w:name="_Toc68770487"/>
      <w:bookmarkStart w:id="4973" w:name="_Toc74755550"/>
      <w:bookmarkStart w:id="4974" w:name="_Toc76506474"/>
      <w:bookmarkStart w:id="4975" w:name="_Toc83113393"/>
      <w:bookmarkStart w:id="4976" w:name="_Toc89876596"/>
      <w:bookmarkStart w:id="4977" w:name="_Toc98711496"/>
      <w:bookmarkStart w:id="4978" w:name="_Toc145097363"/>
      <w:bookmarkStart w:id="4979" w:name="_Toc161848613"/>
      <w:r w:rsidRPr="00B20AE8">
        <w:rPr>
          <w:lang w:eastAsia="sv-SE"/>
        </w:rPr>
        <w:t>7.5</w:t>
      </w:r>
      <w:r w:rsidRPr="00B20AE8">
        <w:rPr>
          <w:lang w:eastAsia="zh-CN"/>
        </w:rPr>
        <w:t>.</w:t>
      </w:r>
      <w:r w:rsidRPr="00B20AE8">
        <w:rPr>
          <w:lang w:eastAsia="sv-SE"/>
        </w:rPr>
        <w:t>4</w:t>
      </w:r>
      <w:r w:rsidRPr="00B20AE8">
        <w:rPr>
          <w:lang w:eastAsia="sv-SE"/>
        </w:rPr>
        <w:tab/>
        <w:t>Method of test</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1CC56AEE" w14:textId="77777777" w:rsidR="006E5C62" w:rsidRPr="00B20AE8" w:rsidRDefault="006E5C62" w:rsidP="006E5C62">
      <w:pPr>
        <w:pStyle w:val="Heading4"/>
        <w:rPr>
          <w:lang w:eastAsia="sv-SE"/>
        </w:rPr>
      </w:pPr>
      <w:bookmarkStart w:id="4980" w:name="_Toc21123221"/>
      <w:bookmarkStart w:id="4981" w:name="_Toc45907414"/>
      <w:bookmarkStart w:id="4982" w:name="_Toc53181518"/>
      <w:bookmarkStart w:id="4983" w:name="_Toc61117284"/>
      <w:bookmarkStart w:id="4984" w:name="_Toc67081136"/>
      <w:bookmarkStart w:id="4985" w:name="_Toc68770488"/>
      <w:bookmarkStart w:id="4986" w:name="_Toc74755551"/>
      <w:bookmarkStart w:id="4987" w:name="_Toc76506475"/>
      <w:bookmarkStart w:id="4988" w:name="_Toc83113394"/>
      <w:bookmarkStart w:id="4989" w:name="_Toc89876597"/>
      <w:bookmarkStart w:id="4990" w:name="_Toc98711497"/>
      <w:bookmarkStart w:id="4991" w:name="_Toc145097364"/>
      <w:bookmarkStart w:id="4992" w:name="_Toc161848614"/>
      <w:r w:rsidRPr="00B20AE8">
        <w:rPr>
          <w:lang w:eastAsia="sv-SE"/>
        </w:rPr>
        <w:t>7.5.4.1</w:t>
      </w:r>
      <w:r w:rsidRPr="00B20AE8">
        <w:rPr>
          <w:lang w:eastAsia="sv-SE"/>
        </w:rPr>
        <w:tab/>
        <w:t>Initial conditions</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5CA3EF85" w14:textId="77777777" w:rsidR="006E5C62" w:rsidRPr="00B20AE8" w:rsidRDefault="006E5C62" w:rsidP="0039402F">
      <w:r w:rsidRPr="00B20AE8">
        <w:t xml:space="preserve">Test environment: </w:t>
      </w:r>
      <w:r w:rsidR="00E02591" w:rsidRPr="00B20AE8">
        <w:t>n</w:t>
      </w:r>
      <w:r w:rsidRPr="00B20AE8">
        <w:t xml:space="preserve">ormal; see </w:t>
      </w:r>
      <w:r w:rsidR="001A40B1" w:rsidRPr="00B20AE8">
        <w:t>annex G</w:t>
      </w:r>
      <w:r w:rsidRPr="00B20AE8">
        <w:t>.2.</w:t>
      </w:r>
    </w:p>
    <w:p w14:paraId="1828B0F6" w14:textId="4AC96D89" w:rsidR="006E5C62" w:rsidRPr="00B20AE8" w:rsidRDefault="006E5C62" w:rsidP="0039402F">
      <w:r w:rsidRPr="00B20AE8">
        <w:t>RF channels to be tested for single carrier:</w:t>
      </w:r>
      <w:r w:rsidR="00A22911" w:rsidRPr="00B20AE8">
        <w:tab/>
      </w:r>
      <w:r w:rsidRPr="00B20AE8">
        <w:t xml:space="preserve">M; see </w:t>
      </w:r>
      <w:r w:rsidR="003D3C64">
        <w:t>clause </w:t>
      </w:r>
      <w:r w:rsidR="003D3C64" w:rsidRPr="00B20AE8">
        <w:t>4</w:t>
      </w:r>
      <w:r w:rsidRPr="00B20AE8">
        <w:t>.12.1.</w:t>
      </w:r>
    </w:p>
    <w:p w14:paraId="6C199991" w14:textId="3CE8BD17" w:rsidR="006E5C62" w:rsidRPr="00B20AE8" w:rsidRDefault="006E5C62" w:rsidP="0039402F">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w:t>
      </w:r>
      <w:r w:rsidR="003D3C64">
        <w:t>clause </w:t>
      </w:r>
      <w:r w:rsidR="003D3C64" w:rsidRPr="00B20AE8">
        <w:t>4</w:t>
      </w:r>
      <w:r w:rsidRPr="00B20AE8">
        <w:t>.12.1.</w:t>
      </w:r>
    </w:p>
    <w:p w14:paraId="2D254577" w14:textId="77777777" w:rsidR="00FA5C12" w:rsidRPr="00B20AE8" w:rsidRDefault="006E5C62" w:rsidP="0039402F">
      <w:r w:rsidRPr="00B20AE8">
        <w:t>Directions to be tested:</w:t>
      </w:r>
    </w:p>
    <w:p w14:paraId="09E6AE64" w14:textId="6B02ADFC" w:rsidR="00FA5C12" w:rsidRPr="00B20AE8" w:rsidRDefault="00F437E4" w:rsidP="0039402F">
      <w:pPr>
        <w:pStyle w:val="B1"/>
      </w:pPr>
      <w:r>
        <w:tab/>
      </w:r>
      <w:r w:rsidR="006E5C62" w:rsidRPr="00B20AE8">
        <w:t>OTA</w:t>
      </w:r>
      <w:r w:rsidR="00FA5C12" w:rsidRPr="00B20AE8">
        <w:t xml:space="preserve"> min</w:t>
      </w:r>
      <w:r w:rsidR="006E5C62" w:rsidRPr="00B20AE8">
        <w:t xml:space="preserve">SENS </w:t>
      </w:r>
      <w:r w:rsidR="002F746B" w:rsidRPr="00B20AE8">
        <w:t xml:space="preserve">receiver </w:t>
      </w:r>
      <w:r w:rsidR="006E5C62" w:rsidRPr="00B20AE8">
        <w:t>target reference direction (see table 4.10-</w:t>
      </w:r>
      <w:r w:rsidR="001A40B1" w:rsidRPr="00B20AE8">
        <w:t>2</w:t>
      </w:r>
      <w:r w:rsidR="006E5C62" w:rsidRPr="00B20AE8">
        <w:t>, D</w:t>
      </w:r>
      <w:r w:rsidR="001A40B1" w:rsidRPr="00B20AE8">
        <w:t>1</w:t>
      </w:r>
      <w:r w:rsidR="00FA5C12" w:rsidRPr="00B20AE8">
        <w:t>07</w:t>
      </w:r>
      <w:r w:rsidR="001A40B1" w:rsidRPr="00B20AE8">
        <w:t>.</w:t>
      </w:r>
    </w:p>
    <w:p w14:paraId="71BCE2BB" w14:textId="29DC7076" w:rsidR="002F746B" w:rsidRPr="00B20AE8" w:rsidRDefault="00F437E4" w:rsidP="0039402F">
      <w:pPr>
        <w:pStyle w:val="B1"/>
      </w:pPr>
      <w:r>
        <w:tab/>
      </w:r>
      <w:r w:rsidR="00FA5C12" w:rsidRPr="00B20AE8">
        <w:t xml:space="preserve">OTA REFSENS </w:t>
      </w:r>
      <w:r w:rsidR="00FA5C12" w:rsidRPr="00B20AE8">
        <w:rPr>
          <w:lang w:eastAsia="zh-CN"/>
        </w:rPr>
        <w:t>conformance test directions (see table 4.10-2, D11.31).</w:t>
      </w:r>
      <w:r w:rsidR="006E5C62" w:rsidRPr="00B20AE8">
        <w:t>).</w:t>
      </w:r>
    </w:p>
    <w:p w14:paraId="765306CF" w14:textId="77777777" w:rsidR="006E5C62" w:rsidRPr="00B20AE8" w:rsidRDefault="006E5C62" w:rsidP="006E5C62">
      <w:pPr>
        <w:pStyle w:val="Heading4"/>
        <w:rPr>
          <w:lang w:eastAsia="sv-SE"/>
        </w:rPr>
      </w:pPr>
      <w:bookmarkStart w:id="4993" w:name="_Toc21123222"/>
      <w:bookmarkStart w:id="4994" w:name="_Toc45907415"/>
      <w:bookmarkStart w:id="4995" w:name="_Toc53181519"/>
      <w:bookmarkStart w:id="4996" w:name="_Toc61117285"/>
      <w:bookmarkStart w:id="4997" w:name="_Toc67081137"/>
      <w:bookmarkStart w:id="4998" w:name="_Toc68770489"/>
      <w:bookmarkStart w:id="4999" w:name="_Toc74755552"/>
      <w:bookmarkStart w:id="5000" w:name="_Toc76506476"/>
      <w:bookmarkStart w:id="5001" w:name="_Toc83113395"/>
      <w:bookmarkStart w:id="5002" w:name="_Toc89876598"/>
      <w:bookmarkStart w:id="5003" w:name="_Toc98711498"/>
      <w:bookmarkStart w:id="5004" w:name="_Toc145097365"/>
      <w:bookmarkStart w:id="5005" w:name="_Toc161848615"/>
      <w:r w:rsidRPr="00B20AE8">
        <w:rPr>
          <w:lang w:eastAsia="sv-SE"/>
        </w:rPr>
        <w:t>7.5.4.2</w:t>
      </w:r>
      <w:r w:rsidRPr="00B20AE8">
        <w:rPr>
          <w:lang w:eastAsia="sv-SE"/>
        </w:rPr>
        <w:tab/>
        <w:t>Procedure</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6A391C2C" w14:textId="77777777" w:rsidR="006E5C62" w:rsidRPr="00B20AE8" w:rsidRDefault="006E5C62" w:rsidP="006E5C62">
      <w:pPr>
        <w:pStyle w:val="Heading5"/>
      </w:pPr>
      <w:bookmarkStart w:id="5006" w:name="_Toc21123223"/>
      <w:bookmarkStart w:id="5007" w:name="_Toc45907416"/>
      <w:bookmarkStart w:id="5008" w:name="_Toc53181520"/>
      <w:bookmarkStart w:id="5009" w:name="_Toc61117286"/>
      <w:bookmarkStart w:id="5010" w:name="_Toc67081138"/>
      <w:bookmarkStart w:id="5011" w:name="_Toc68770490"/>
      <w:bookmarkStart w:id="5012" w:name="_Toc74755553"/>
      <w:bookmarkStart w:id="5013" w:name="_Toc76506477"/>
      <w:bookmarkStart w:id="5014" w:name="_Toc83113396"/>
      <w:bookmarkStart w:id="5015" w:name="_Toc89876599"/>
      <w:bookmarkStart w:id="5016" w:name="_Toc98711499"/>
      <w:bookmarkStart w:id="5017" w:name="_Toc145097366"/>
      <w:bookmarkStart w:id="5018" w:name="_Toc161848616"/>
      <w:r w:rsidRPr="00B20AE8">
        <w:t>7.5.4.2.1</w:t>
      </w:r>
      <w:r w:rsidRPr="00B20AE8">
        <w:tab/>
        <w:t>General procedure</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2BFAB042" w14:textId="77777777" w:rsidR="006E5C62" w:rsidRPr="00B20AE8" w:rsidRDefault="006E5C62" w:rsidP="0039402F">
      <w:pPr>
        <w:rPr>
          <w:lang w:eastAsia="zh-CN"/>
        </w:rPr>
      </w:pPr>
      <w:r w:rsidRPr="00B20AE8">
        <w:rPr>
          <w:lang w:eastAsia="zh-CN"/>
        </w:rPr>
        <w:t>The general procedure steps apply to the procedures for all the RATs.</w:t>
      </w:r>
    </w:p>
    <w:p w14:paraId="4B489982"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3B35FFA5" w14:textId="77777777" w:rsidR="000814A0"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219D3A9B" w14:textId="77777777" w:rsidR="006E5C62" w:rsidRPr="00B20AE8" w:rsidRDefault="006E5C62" w:rsidP="0039402F">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27DE01BC" w14:textId="77777777" w:rsidR="006E5C62" w:rsidRPr="00B20AE8" w:rsidRDefault="006E5C62" w:rsidP="0039402F">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14:paraId="0AF55055" w14:textId="77777777" w:rsidR="006E5C62" w:rsidRPr="00B20AE8" w:rsidRDefault="006E5C62" w:rsidP="0039402F">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001787DA" w14:textId="3DB707FC" w:rsidR="006E5C62" w:rsidRPr="00B20AE8" w:rsidRDefault="006E5C62" w:rsidP="0039402F">
      <w:pPr>
        <w:pStyle w:val="B20"/>
      </w:pPr>
      <w:r w:rsidRPr="00B20AE8">
        <w:t>a)</w:t>
      </w:r>
      <w:r w:rsidRPr="00B20AE8">
        <w:tab/>
        <w:t xml:space="preserve">Set the signal generator for the wanted signal according to the applicable test configuration (see </w:t>
      </w:r>
      <w:r w:rsidR="003D3C64" w:rsidRPr="00B20AE8">
        <w:t>clause</w:t>
      </w:r>
      <w:r w:rsidR="003D3C64">
        <w:t> </w:t>
      </w:r>
      <w:r w:rsidR="003D3C64" w:rsidRPr="00B20AE8">
        <w:t>5</w:t>
      </w:r>
      <w:r w:rsidRPr="00B20AE8">
        <w:t>) using applicable reference measurement channel to transmit:</w:t>
      </w:r>
    </w:p>
    <w:p w14:paraId="21C367CD" w14:textId="226A7C81" w:rsidR="006E5C62" w:rsidRPr="00B20AE8" w:rsidRDefault="006E5C62" w:rsidP="0039402F">
      <w:pPr>
        <w:pStyle w:val="B3"/>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Pr="00B20AE8">
        <w:t>.</w:t>
      </w:r>
    </w:p>
    <w:p w14:paraId="6071E064" w14:textId="5816C67E" w:rsidR="00EC6C61" w:rsidRPr="00B20AE8" w:rsidRDefault="006E5C62" w:rsidP="0039402F">
      <w:pPr>
        <w:pStyle w:val="B3"/>
      </w:pPr>
      <w:r w:rsidRPr="00B20AE8">
        <w:t>-</w:t>
      </w:r>
      <w:r w:rsidRPr="00B20AE8">
        <w:tab/>
        <w:t xml:space="preserve">For UTRA FDD see clause A.2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p>
    <w:p w14:paraId="0BBA374B" w14:textId="05553EBE" w:rsidR="006E5C62" w:rsidRPr="00B20AE8" w:rsidRDefault="00EC6C61" w:rsidP="0039402F">
      <w:pPr>
        <w:pStyle w:val="B3"/>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01E7FF5B" w14:textId="77777777" w:rsidR="006E5C62" w:rsidRPr="00B20AE8" w:rsidRDefault="006E5C62" w:rsidP="006E5C62">
      <w:pPr>
        <w:pStyle w:val="Heading5"/>
      </w:pPr>
      <w:bookmarkStart w:id="5019" w:name="_Toc21123224"/>
      <w:bookmarkStart w:id="5020" w:name="_Toc45907417"/>
      <w:bookmarkStart w:id="5021" w:name="_Toc53181521"/>
      <w:bookmarkStart w:id="5022" w:name="_Toc61117287"/>
      <w:bookmarkStart w:id="5023" w:name="_Toc67081139"/>
      <w:bookmarkStart w:id="5024" w:name="_Toc68770491"/>
      <w:bookmarkStart w:id="5025" w:name="_Toc74755554"/>
      <w:bookmarkStart w:id="5026" w:name="_Toc76506478"/>
      <w:bookmarkStart w:id="5027" w:name="_Toc83113397"/>
      <w:bookmarkStart w:id="5028" w:name="_Toc89876600"/>
      <w:bookmarkStart w:id="5029" w:name="_Toc98711500"/>
      <w:bookmarkStart w:id="5030" w:name="_Toc145097367"/>
      <w:bookmarkStart w:id="5031" w:name="_Toc161848617"/>
      <w:r w:rsidRPr="00B20AE8">
        <w:t>7.5.4.2.2</w:t>
      </w:r>
      <w:r w:rsidRPr="00B20AE8">
        <w:tab/>
        <w:t>MSR operation</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3C3C07FF" w14:textId="77777777" w:rsidR="006E5C62" w:rsidRPr="00B20AE8" w:rsidRDefault="006E5C62" w:rsidP="00F437E4">
      <w:pPr>
        <w:pStyle w:val="H6"/>
      </w:pPr>
      <w:bookmarkStart w:id="5032" w:name="_Toc21123225"/>
      <w:bookmarkStart w:id="5033" w:name="_Toc45907418"/>
      <w:bookmarkStart w:id="5034" w:name="_Toc53181522"/>
      <w:r w:rsidRPr="00B20AE8">
        <w:t>7.5.4.2.2.1</w:t>
      </w:r>
      <w:r w:rsidRPr="00B20AE8">
        <w:tab/>
        <w:t>Procedure for general blocking</w:t>
      </w:r>
      <w:bookmarkEnd w:id="5032"/>
      <w:bookmarkEnd w:id="5033"/>
      <w:bookmarkEnd w:id="5034"/>
    </w:p>
    <w:p w14:paraId="660B957B" w14:textId="77777777" w:rsidR="006E5C62" w:rsidRPr="00B20AE8" w:rsidRDefault="006E5C62" w:rsidP="0039402F">
      <w:pPr>
        <w:pStyle w:val="B1"/>
      </w:pPr>
      <w:r w:rsidRPr="00B20AE8">
        <w:t>1)</w:t>
      </w:r>
      <w:r w:rsidRPr="00B20AE8">
        <w:tab/>
        <w:t>Adjust the signal generators to the type of interfering signal, levels and the frequency offsets as specified in table 7.5.5.1.1-1.</w:t>
      </w:r>
    </w:p>
    <w:p w14:paraId="65728A57" w14:textId="77777777" w:rsidR="006E5C62" w:rsidRPr="00B20AE8" w:rsidRDefault="006E5C62" w:rsidP="0039402F">
      <w:pPr>
        <w:pStyle w:val="B1"/>
      </w:pPr>
      <w:r w:rsidRPr="00B20AE8">
        <w:t>2)</w:t>
      </w:r>
      <w:r w:rsidRPr="00B20AE8">
        <w:tab/>
        <w:t>The interfering signal shall be swept with a step size of 1 MHz starting from the minimum offset to the channel edges of the wanted signals as specified in table 7.5.5.1.1-1.</w:t>
      </w:r>
    </w:p>
    <w:p w14:paraId="763212B4" w14:textId="5E2D4A7F" w:rsidR="006E5C62" w:rsidRPr="00B20AE8" w:rsidRDefault="006E5C62" w:rsidP="0039402F">
      <w:pPr>
        <w:pStyle w:val="B1"/>
      </w:pPr>
      <w:r w:rsidRPr="00B20AE8">
        <w:t>3)</w:t>
      </w:r>
      <w:r w:rsidRPr="00B20AE8">
        <w:tab/>
        <w:t xml:space="preserve">Measure the performance of the wanted signal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7A048131" w14:textId="77777777" w:rsidR="002F746B" w:rsidRPr="00B20AE8" w:rsidRDefault="006E5C62" w:rsidP="0039402F">
      <w:pPr>
        <w:pStyle w:val="B1"/>
      </w:pPr>
      <w:r w:rsidRPr="00B20AE8">
        <w:t>4)</w:t>
      </w:r>
      <w:r w:rsidRPr="00B20AE8">
        <w:tab/>
        <w:t>Repeat for all the specified measurement directions.</w:t>
      </w:r>
    </w:p>
    <w:p w14:paraId="19DD341B" w14:textId="33DC3481" w:rsidR="006E5C62" w:rsidRPr="00B20AE8" w:rsidRDefault="002F746B" w:rsidP="0039402F">
      <w:pPr>
        <w:pStyle w:val="B1"/>
      </w:pPr>
      <w:r w:rsidRPr="00B20AE8">
        <w:t>5)</w:t>
      </w:r>
      <w:r w:rsidR="00F437E4">
        <w:tab/>
      </w:r>
      <w:r w:rsidRPr="00B20AE8">
        <w:t>Repeat for all supported polarizations.</w:t>
      </w:r>
    </w:p>
    <w:p w14:paraId="5624BAA9"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5A19D0D7" w14:textId="77777777" w:rsidR="006E5C62" w:rsidRPr="00B20AE8" w:rsidRDefault="002F746B"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B6DB414" w14:textId="77777777" w:rsidR="006E5C62" w:rsidRPr="00B20AE8" w:rsidRDefault="006E5C62" w:rsidP="00F437E4">
      <w:pPr>
        <w:pStyle w:val="H6"/>
      </w:pPr>
      <w:bookmarkStart w:id="5035" w:name="_Toc21123226"/>
      <w:bookmarkStart w:id="5036" w:name="_Toc45907419"/>
      <w:bookmarkStart w:id="5037" w:name="_Toc53181523"/>
      <w:r w:rsidRPr="00B20AE8">
        <w:t>7.5.4.2.2.2</w:t>
      </w:r>
      <w:r w:rsidRPr="00B20AE8">
        <w:tab/>
        <w:t>Procedure for narrowband blocking</w:t>
      </w:r>
      <w:bookmarkEnd w:id="5035"/>
      <w:bookmarkEnd w:id="5036"/>
      <w:bookmarkEnd w:id="5037"/>
    </w:p>
    <w:p w14:paraId="2AA2334A" w14:textId="77777777" w:rsidR="006E5C62" w:rsidRPr="00B20AE8" w:rsidRDefault="006E5C62" w:rsidP="0039402F">
      <w:pPr>
        <w:pStyle w:val="B1"/>
      </w:pPr>
      <w:r w:rsidRPr="00B20AE8">
        <w:t>1)</w:t>
      </w:r>
      <w:r w:rsidRPr="00B20AE8">
        <w:tab/>
        <w:t>Adjust the signal generators to the type of interfering signal, levels and the frequency offsets as specified in table 7.5.5.1.2-1.</w:t>
      </w:r>
    </w:p>
    <w:p w14:paraId="2B96776C" w14:textId="77777777" w:rsidR="006E5C62" w:rsidRPr="00B20AE8" w:rsidRDefault="006E5C62" w:rsidP="0039402F">
      <w:pPr>
        <w:pStyle w:val="B1"/>
      </w:pPr>
      <w:r w:rsidRPr="00B20AE8">
        <w:t>2)</w:t>
      </w:r>
      <w:r w:rsidRPr="00B20AE8">
        <w:tab/>
        <w:t>Set-up and sweep the interfering RB centre frequency offset to the channel edge of the wanted signal according to table 7.5.5.1.2-1.</w:t>
      </w:r>
    </w:p>
    <w:p w14:paraId="46704665" w14:textId="7E688D2B" w:rsidR="006E5C62" w:rsidRPr="00B20AE8" w:rsidRDefault="006E5C62" w:rsidP="0039402F">
      <w:pPr>
        <w:pStyle w:val="B1"/>
      </w:pPr>
      <w:r w:rsidRPr="00B20AE8">
        <w:t>3)</w:t>
      </w:r>
      <w:r w:rsidRPr="00B20AE8">
        <w:tab/>
        <w:t xml:space="preserve">Measure the performance of the wanted signal at the receiver under test,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5C497A90" w14:textId="77777777" w:rsidR="00655C36" w:rsidRPr="00B20AE8" w:rsidRDefault="006E5C62" w:rsidP="0039402F">
      <w:pPr>
        <w:pStyle w:val="B1"/>
      </w:pPr>
      <w:r w:rsidRPr="00B20AE8">
        <w:t>4)</w:t>
      </w:r>
      <w:r w:rsidRPr="00B20AE8">
        <w:tab/>
        <w:t>Repeat for all the specified measurement directions.</w:t>
      </w:r>
    </w:p>
    <w:p w14:paraId="09EFD968" w14:textId="6955B00A" w:rsidR="006E5C62" w:rsidRPr="00B20AE8" w:rsidRDefault="00655C36" w:rsidP="0039402F">
      <w:pPr>
        <w:pStyle w:val="B1"/>
      </w:pPr>
      <w:r w:rsidRPr="00B20AE8">
        <w:t>5)</w:t>
      </w:r>
      <w:r w:rsidR="00F437E4">
        <w:tab/>
      </w:r>
      <w:r w:rsidRPr="00B20AE8">
        <w:t>Repeat for all supported polarizations.</w:t>
      </w:r>
    </w:p>
    <w:p w14:paraId="51741E42"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EB99BA5" w14:textId="77777777" w:rsidR="006E5C62" w:rsidRPr="00B20AE8" w:rsidRDefault="00655C36"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9508B1" w14:textId="77777777" w:rsidR="006E5C62" w:rsidRPr="00B20AE8" w:rsidRDefault="006E5C62" w:rsidP="00F437E4">
      <w:pPr>
        <w:pStyle w:val="H6"/>
      </w:pPr>
      <w:bookmarkStart w:id="5038" w:name="_Toc21123227"/>
      <w:bookmarkStart w:id="5039" w:name="_Toc45907420"/>
      <w:bookmarkStart w:id="5040" w:name="_Toc53181524"/>
      <w:r w:rsidRPr="00B20AE8">
        <w:t>7.5.4.2.2.3</w:t>
      </w:r>
      <w:r w:rsidRPr="00B20AE8">
        <w:tab/>
        <w:t>Procedure for additional BC3 blocking requirement</w:t>
      </w:r>
      <w:bookmarkEnd w:id="5038"/>
      <w:bookmarkEnd w:id="5039"/>
      <w:bookmarkEnd w:id="5040"/>
    </w:p>
    <w:p w14:paraId="2D7B62F7" w14:textId="77777777" w:rsidR="006E5C62" w:rsidRPr="00B20AE8" w:rsidRDefault="006E5C62" w:rsidP="0039402F">
      <w:pPr>
        <w:pStyle w:val="B1"/>
      </w:pPr>
      <w:r w:rsidRPr="00B20AE8">
        <w:t>1)</w:t>
      </w:r>
      <w:r w:rsidRPr="00B20AE8">
        <w:tab/>
        <w:t>Adjust the signal generators to the type of interfering signal, levels and the frequency offsets as specified in table 7.5.5.1.3-1.</w:t>
      </w:r>
    </w:p>
    <w:p w14:paraId="71907073" w14:textId="0B109F57" w:rsidR="006E5C62" w:rsidRPr="00B20AE8" w:rsidRDefault="006E5C62" w:rsidP="0039402F">
      <w:pPr>
        <w:pStyle w:val="B1"/>
      </w:pPr>
      <w:r w:rsidRPr="00B20AE8">
        <w:t>2)</w:t>
      </w:r>
      <w:r w:rsidR="00A22911" w:rsidRPr="00B20AE8">
        <w:tab/>
      </w:r>
      <w:r w:rsidRPr="00B20AE8">
        <w:t>Measure the performance of the wanted signal at the receiver</w:t>
      </w:r>
      <w:r w:rsidR="003D3C64">
        <w:t xml:space="preserve"> </w:t>
      </w:r>
      <w:r w:rsidRPr="00B20AE8">
        <w:t xml:space="preserve">under test, as defined in </w:t>
      </w:r>
      <w:r w:rsidR="003D3C64">
        <w:t>clause </w:t>
      </w:r>
      <w:r w:rsidR="003D3C64" w:rsidRPr="00B20AE8">
        <w:t>7</w:t>
      </w:r>
      <w:r w:rsidRPr="00B20AE8">
        <w:t xml:space="preserve">.5.5, for the relevant carriers specified by the test configuration in </w:t>
      </w:r>
      <w:r w:rsidR="003D3C64">
        <w:t>clause </w:t>
      </w:r>
      <w:r w:rsidR="003D3C64" w:rsidRPr="00B20AE8">
        <w:t>4</w:t>
      </w:r>
      <w:r w:rsidRPr="00B20AE8">
        <w:t>.</w:t>
      </w:r>
      <w:r w:rsidR="00A65B9B">
        <w:t>11</w:t>
      </w:r>
      <w:r w:rsidRPr="00B20AE8">
        <w:t>.</w:t>
      </w:r>
    </w:p>
    <w:p w14:paraId="4D36D9FF" w14:textId="77777777" w:rsidR="006E5C62" w:rsidRPr="00B20AE8" w:rsidRDefault="006E5C62" w:rsidP="0039402F">
      <w:pPr>
        <w:pStyle w:val="B1"/>
      </w:pPr>
      <w:r w:rsidRPr="00B20AE8">
        <w:t>3)</w:t>
      </w:r>
      <w:r w:rsidRPr="00B20AE8">
        <w:tab/>
        <w:t>Repeat for all the specified measurement directions</w:t>
      </w:r>
      <w:r w:rsidR="00655C36" w:rsidRPr="00B20AE8">
        <w:t xml:space="preserve"> and all supported polarizations</w:t>
      </w:r>
      <w:r w:rsidRPr="00B20AE8">
        <w:t>.</w:t>
      </w:r>
    </w:p>
    <w:p w14:paraId="4C55ECF8" w14:textId="77777777" w:rsidR="006E5C62" w:rsidRPr="00B20AE8" w:rsidRDefault="006E5C62" w:rsidP="006E5C62">
      <w:pPr>
        <w:pStyle w:val="Heading5"/>
      </w:pPr>
      <w:bookmarkStart w:id="5041" w:name="_Toc21123228"/>
      <w:bookmarkStart w:id="5042" w:name="_Toc45907421"/>
      <w:bookmarkStart w:id="5043" w:name="_Toc53181525"/>
      <w:bookmarkStart w:id="5044" w:name="_Toc61117288"/>
      <w:bookmarkStart w:id="5045" w:name="_Toc67081140"/>
      <w:bookmarkStart w:id="5046" w:name="_Toc68770492"/>
      <w:bookmarkStart w:id="5047" w:name="_Toc74755555"/>
      <w:bookmarkStart w:id="5048" w:name="_Toc76506479"/>
      <w:bookmarkStart w:id="5049" w:name="_Toc83113398"/>
      <w:bookmarkStart w:id="5050" w:name="_Toc89876601"/>
      <w:bookmarkStart w:id="5051" w:name="_Toc98711501"/>
      <w:bookmarkStart w:id="5052" w:name="_Toc145097368"/>
      <w:bookmarkStart w:id="5053" w:name="_Toc161848618"/>
      <w:r w:rsidRPr="00B20AE8">
        <w:t>7.5.4.2.3</w:t>
      </w:r>
      <w:r w:rsidRPr="00B20AE8">
        <w:tab/>
        <w:t>Single RAT UTRA FDD operation</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1770BE10" w14:textId="44B5BB77" w:rsidR="006E5C62" w:rsidRPr="00B20AE8" w:rsidRDefault="006E5C62" w:rsidP="0039402F">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14:paraId="5B3828BA" w14:textId="77777777" w:rsidR="006E5C62" w:rsidRPr="00B20AE8" w:rsidRDefault="006E5C62" w:rsidP="0039402F">
      <w:pPr>
        <w:pStyle w:val="B1"/>
      </w:pPr>
      <w:r w:rsidRPr="00B20AE8">
        <w:t>2)</w:t>
      </w:r>
      <w:r w:rsidRPr="00B20AE8">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147F5B43" w14:textId="77777777" w:rsidR="006E5C62" w:rsidRPr="00B20AE8" w:rsidRDefault="006E5C62" w:rsidP="0039402F">
      <w:pPr>
        <w:pStyle w:val="B1"/>
      </w:pPr>
      <w:r w:rsidRPr="00B20AE8">
        <w:t>3)</w:t>
      </w:r>
      <w:r w:rsidRPr="00B20AE8">
        <w:tab/>
      </w:r>
      <w:r w:rsidRPr="00B20AE8">
        <w:rPr>
          <w:rFonts w:eastAsia="MS P??"/>
          <w:lang w:eastAsia="en-GB"/>
        </w:rPr>
        <w:t xml:space="preserve">Measure the BER of the wanted signal at the </w:t>
      </w:r>
      <w:r w:rsidRPr="00B20AE8">
        <w:t>receiver under test.</w:t>
      </w:r>
    </w:p>
    <w:p w14:paraId="74DCDE32" w14:textId="77777777" w:rsidR="006E5C62" w:rsidRPr="00B20AE8" w:rsidRDefault="006E5C62" w:rsidP="0039402F">
      <w:pPr>
        <w:pStyle w:val="B1"/>
      </w:pPr>
      <w:r w:rsidRPr="00B20AE8">
        <w:t>4)</w:t>
      </w:r>
      <w:r w:rsidRPr="00B20AE8">
        <w:tab/>
        <w:t>Repeat for all the specified measurement directions</w:t>
      </w:r>
      <w:r w:rsidR="00655C36" w:rsidRPr="00B20AE8">
        <w:t xml:space="preserve"> and all supported polarizations</w:t>
      </w:r>
      <w:r w:rsidRPr="00B20AE8">
        <w:t>.</w:t>
      </w:r>
    </w:p>
    <w:p w14:paraId="58452198"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F26A0C1" w14:textId="77777777" w:rsidR="006E5C62" w:rsidRPr="00B20AE8" w:rsidRDefault="006E5C62" w:rsidP="0039402F">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7F1F277" w14:textId="77777777" w:rsidR="006E5C62" w:rsidRPr="00B20AE8" w:rsidRDefault="006E5C62" w:rsidP="006E5C62">
      <w:pPr>
        <w:pStyle w:val="Heading5"/>
      </w:pPr>
      <w:bookmarkStart w:id="5054" w:name="_Toc21123229"/>
      <w:bookmarkStart w:id="5055" w:name="_Toc45907422"/>
      <w:bookmarkStart w:id="5056" w:name="_Toc53181526"/>
      <w:bookmarkStart w:id="5057" w:name="_Toc61117289"/>
      <w:bookmarkStart w:id="5058" w:name="_Toc67081141"/>
      <w:bookmarkStart w:id="5059" w:name="_Toc68770493"/>
      <w:bookmarkStart w:id="5060" w:name="_Toc74755556"/>
      <w:bookmarkStart w:id="5061" w:name="_Toc76506480"/>
      <w:bookmarkStart w:id="5062" w:name="_Toc83113399"/>
      <w:bookmarkStart w:id="5063" w:name="_Toc89876602"/>
      <w:bookmarkStart w:id="5064" w:name="_Toc98711502"/>
      <w:bookmarkStart w:id="5065" w:name="_Toc145097369"/>
      <w:bookmarkStart w:id="5066" w:name="_Toc161848619"/>
      <w:r w:rsidRPr="00B20AE8">
        <w:t>7.5.4.2.4</w:t>
      </w:r>
      <w:r w:rsidRPr="00B20AE8">
        <w:tab/>
        <w:t>Single RAT E-UTRA operation</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57EF9DDD" w14:textId="77777777" w:rsidR="006E5C62" w:rsidRPr="00B20AE8" w:rsidRDefault="006E5C62" w:rsidP="00F437E4">
      <w:pPr>
        <w:pStyle w:val="H6"/>
      </w:pPr>
      <w:bookmarkStart w:id="5067" w:name="_Toc21123230"/>
      <w:bookmarkStart w:id="5068" w:name="_Toc45907423"/>
      <w:bookmarkStart w:id="5069" w:name="_Toc53181527"/>
      <w:r w:rsidRPr="00B20AE8">
        <w:t>7.4.4.2.4.1</w:t>
      </w:r>
      <w:r w:rsidRPr="00B20AE8">
        <w:tab/>
        <w:t>Procedure for adjacent channel selectivity</w:t>
      </w:r>
      <w:bookmarkEnd w:id="5067"/>
      <w:bookmarkEnd w:id="5068"/>
      <w:bookmarkEnd w:id="5069"/>
    </w:p>
    <w:p w14:paraId="1E8810F0" w14:textId="71D368E7" w:rsidR="006E5C62" w:rsidRPr="00B20AE8" w:rsidRDefault="006E5C62" w:rsidP="0039402F">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 xml:space="preserve">.3.4 and adjust the input level to the level specified in table 7.5.5.3-1 </w:t>
      </w:r>
      <w:r w:rsidRPr="00B20AE8">
        <w:rPr>
          <w:lang w:eastAsia="zh-CN"/>
        </w:rPr>
        <w:t>for the appropriate BS class.</w:t>
      </w:r>
    </w:p>
    <w:p w14:paraId="64FE7F02" w14:textId="77777777" w:rsidR="006E5C62" w:rsidRPr="00B20AE8" w:rsidRDefault="006E5C62" w:rsidP="0039402F">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14:paraId="125B55EF" w14:textId="7D903F0F" w:rsidR="006E5C62" w:rsidRPr="00B20AE8" w:rsidRDefault="006E5C62" w:rsidP="0039402F">
      <w:pPr>
        <w:pStyle w:val="B1"/>
        <w:rPr>
          <w:u w:val="single"/>
        </w:rPr>
      </w:pPr>
      <w:r w:rsidRPr="00B20AE8">
        <w:t>3)</w:t>
      </w:r>
      <w:r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t>clause </w:t>
      </w:r>
      <w:r w:rsidR="003D3C64" w:rsidRPr="00B20AE8">
        <w:t>5</w:t>
      </w:r>
      <w:r w:rsidRPr="00B20AE8">
        <w:t>.3.4.</w:t>
      </w:r>
    </w:p>
    <w:p w14:paraId="54FC5C02" w14:textId="77777777" w:rsidR="006E5C62" w:rsidRPr="00B20AE8" w:rsidRDefault="006E5C62" w:rsidP="0039402F">
      <w:pPr>
        <w:pStyle w:val="B1"/>
      </w:pPr>
      <w:r w:rsidRPr="00B20AE8">
        <w:t>4)</w:t>
      </w:r>
      <w:r w:rsidRPr="00B20AE8">
        <w:tab/>
        <w:t>Repeat for all the specified measurement directions</w:t>
      </w:r>
      <w:r w:rsidR="00655C36" w:rsidRPr="00B20AE8">
        <w:t xml:space="preserve"> and all supported polarizations</w:t>
      </w:r>
      <w:r w:rsidRPr="00B20AE8">
        <w:t>.</w:t>
      </w:r>
    </w:p>
    <w:p w14:paraId="70629CAE"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1221A4E4" w14:textId="77777777" w:rsidR="006E5C62" w:rsidRPr="00B20AE8" w:rsidRDefault="006E5C62" w:rsidP="0039402F">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FBF850A" w14:textId="77777777" w:rsidR="006E5C62" w:rsidRPr="00B20AE8" w:rsidRDefault="006E5C62" w:rsidP="00F437E4">
      <w:pPr>
        <w:pStyle w:val="H6"/>
      </w:pPr>
      <w:bookmarkStart w:id="5070" w:name="_Toc21123231"/>
      <w:bookmarkStart w:id="5071" w:name="_Toc45907424"/>
      <w:bookmarkStart w:id="5072" w:name="_Toc53181528"/>
      <w:r w:rsidRPr="00B20AE8">
        <w:t>7.5.4.2.4.2</w:t>
      </w:r>
      <w:r w:rsidRPr="00B20AE8">
        <w:tab/>
        <w:t>Procedure for narrow-band blocking</w:t>
      </w:r>
      <w:bookmarkEnd w:id="5070"/>
      <w:bookmarkEnd w:id="5071"/>
      <w:bookmarkEnd w:id="5072"/>
    </w:p>
    <w:p w14:paraId="615F8BAD" w14:textId="77777777" w:rsidR="006E5C62" w:rsidRPr="00B20AE8" w:rsidRDefault="006E5C62" w:rsidP="0039402F">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297E4AC9" w14:textId="59AC31ED" w:rsidR="006E5C62" w:rsidRPr="00B20AE8" w:rsidRDefault="006E5C62" w:rsidP="0039402F">
      <w:pPr>
        <w:pStyle w:val="B1"/>
      </w:pPr>
      <w:r w:rsidRPr="00B20AE8">
        <w:t>2)</w:t>
      </w:r>
      <w:r w:rsidRPr="00B20AE8">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w:t>
      </w:r>
      <w:r w:rsidR="003D3C64">
        <w:t>clause </w:t>
      </w:r>
      <w:r w:rsidR="003D3C64" w:rsidRPr="00B20AE8">
        <w:t>4</w:t>
      </w:r>
      <w:r w:rsidRPr="00B20AE8">
        <w:t xml:space="preserve">.12.2 at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,c,TABC</w:t>
      </w:r>
      <w:r w:rsidRPr="00B20AE8">
        <w:t>.</w:t>
      </w:r>
    </w:p>
    <w:p w14:paraId="6D07B9D0" w14:textId="116E70DF" w:rsidR="006E5C62" w:rsidRPr="00B20AE8" w:rsidRDefault="006E5C62" w:rsidP="0039402F">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003D3C64">
        <w:t>clause </w:t>
      </w:r>
      <w:r w:rsidR="003D3C64" w:rsidRPr="00B20AE8">
        <w:t>4</w:t>
      </w:r>
      <w:r w:rsidRPr="00B20AE8">
        <w:t xml:space="preserve">.12.2 </w:t>
      </w:r>
      <w:r w:rsidRPr="00B20AE8">
        <w:rPr>
          <w:lang w:eastAsia="zh-CN"/>
        </w:rPr>
        <w:t xml:space="preserve">on all carriers configured using the applicable test configuration and corresponding power setting specified in </w:t>
      </w:r>
      <w:r w:rsidR="003D3C64">
        <w:rPr>
          <w:lang w:eastAsia="zh-CN"/>
        </w:rPr>
        <w:t>clause </w:t>
      </w:r>
      <w:r w:rsidR="003D3C64" w:rsidRPr="00B20AE8">
        <w:rPr>
          <w:lang w:eastAsia="zh-CN"/>
        </w:rPr>
        <w:t>5</w:t>
      </w:r>
      <w:r w:rsidRPr="00B20AE8">
        <w:rPr>
          <w:lang w:eastAsia="zh-CN"/>
        </w:rPr>
        <w:t>.3.4.</w:t>
      </w:r>
    </w:p>
    <w:p w14:paraId="5C7054A0" w14:textId="0CC8E356" w:rsidR="006E5C62" w:rsidRPr="00B20AE8" w:rsidRDefault="006E5C62" w:rsidP="0039402F">
      <w:pPr>
        <w:pStyle w:val="B1"/>
        <w:rPr>
          <w:u w:val="single"/>
        </w:rPr>
      </w:pPr>
      <w:r w:rsidRPr="00B20AE8">
        <w:t>3)</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.3.4 and adjust the input level to the level specified in table 7.5.5.3-1.</w:t>
      </w:r>
    </w:p>
    <w:p w14:paraId="5C6B65E6" w14:textId="77777777" w:rsidR="006E5C62" w:rsidRPr="00B20AE8" w:rsidRDefault="006E5C62" w:rsidP="0039402F">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14:paraId="1F31185A" w14:textId="5A1DFC23" w:rsidR="006E5C62" w:rsidRPr="00B20AE8" w:rsidRDefault="00634ACD" w:rsidP="0039402F">
      <w:pPr>
        <w:pStyle w:val="B1"/>
        <w:rPr>
          <w:u w:val="single"/>
        </w:rPr>
      </w:pPr>
      <w:r w:rsidRPr="00B20AE8">
        <w:t>5</w:t>
      </w:r>
      <w:r w:rsidR="006E5C62" w:rsidRPr="00B20AE8">
        <w:t>)</w:t>
      </w:r>
      <w:r w:rsidR="006E5C62"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006E5C62" w:rsidRPr="00B20AE8">
        <w:t xml:space="preserve">, for multi-carrier and/or CA operation the throughput shall be measured for relevant carriers specified by the test configuration specified in </w:t>
      </w:r>
      <w:r w:rsidR="003D3C64">
        <w:t>clause </w:t>
      </w:r>
      <w:r w:rsidR="003D3C64" w:rsidRPr="00B20AE8">
        <w:t>5</w:t>
      </w:r>
      <w:r w:rsidR="006E5C62" w:rsidRPr="00B20AE8">
        <w:t>.3.4.</w:t>
      </w:r>
    </w:p>
    <w:p w14:paraId="397FE879" w14:textId="77777777" w:rsidR="006E5C62" w:rsidRPr="00B20AE8" w:rsidRDefault="00634ACD" w:rsidP="0039402F">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14:paraId="7B063123"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3797FAFC" w14:textId="77777777" w:rsidR="006E5C62" w:rsidRPr="00B20AE8" w:rsidRDefault="00634ACD" w:rsidP="0039402F">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846558" w14:textId="77777777" w:rsidR="006E5C62" w:rsidRPr="00B20AE8" w:rsidRDefault="006E5C62" w:rsidP="006E5C62">
      <w:pPr>
        <w:pStyle w:val="Heading3"/>
        <w:rPr>
          <w:lang w:eastAsia="sv-SE"/>
        </w:rPr>
      </w:pPr>
      <w:bookmarkStart w:id="5073" w:name="_Toc21123232"/>
      <w:bookmarkStart w:id="5074" w:name="_Toc45907425"/>
      <w:bookmarkStart w:id="5075" w:name="_Toc53181529"/>
      <w:bookmarkStart w:id="5076" w:name="_Toc61117290"/>
      <w:bookmarkStart w:id="5077" w:name="_Toc67081142"/>
      <w:bookmarkStart w:id="5078" w:name="_Toc68770494"/>
      <w:bookmarkStart w:id="5079" w:name="_Toc74755557"/>
      <w:bookmarkStart w:id="5080" w:name="_Toc76506481"/>
      <w:bookmarkStart w:id="5081" w:name="_Toc83113400"/>
      <w:bookmarkStart w:id="5082" w:name="_Toc89876603"/>
      <w:bookmarkStart w:id="5083" w:name="_Toc98711503"/>
      <w:bookmarkStart w:id="5084" w:name="_Toc145097370"/>
      <w:bookmarkStart w:id="5085" w:name="_Toc161848620"/>
      <w:r w:rsidRPr="00B20AE8">
        <w:rPr>
          <w:lang w:eastAsia="sv-SE"/>
        </w:rPr>
        <w:t>7.5</w:t>
      </w:r>
      <w:r w:rsidRPr="00B20AE8">
        <w:rPr>
          <w:lang w:eastAsia="zh-CN"/>
        </w:rPr>
        <w:t>.</w:t>
      </w:r>
      <w:r w:rsidRPr="00B20AE8">
        <w:rPr>
          <w:lang w:eastAsia="sv-SE"/>
        </w:rPr>
        <w:t>5</w:t>
      </w:r>
      <w:r w:rsidRPr="00B20AE8">
        <w:rPr>
          <w:lang w:eastAsia="sv-SE"/>
        </w:rPr>
        <w:tab/>
        <w:t>Test Requirement</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5E30CBF7" w14:textId="77777777" w:rsidR="006E5C62" w:rsidRPr="00B20AE8" w:rsidRDefault="006E5C62" w:rsidP="006E5C62">
      <w:pPr>
        <w:pStyle w:val="Heading4"/>
      </w:pPr>
      <w:bookmarkStart w:id="5086" w:name="_Toc21123233"/>
      <w:bookmarkStart w:id="5087" w:name="_Toc45907426"/>
      <w:bookmarkStart w:id="5088" w:name="_Toc53181530"/>
      <w:bookmarkStart w:id="5089" w:name="_Toc61117291"/>
      <w:bookmarkStart w:id="5090" w:name="_Toc67081143"/>
      <w:bookmarkStart w:id="5091" w:name="_Toc68770495"/>
      <w:bookmarkStart w:id="5092" w:name="_Toc74755558"/>
      <w:bookmarkStart w:id="5093" w:name="_Toc76506482"/>
      <w:bookmarkStart w:id="5094" w:name="_Toc83113401"/>
      <w:bookmarkStart w:id="5095" w:name="_Toc89876604"/>
      <w:bookmarkStart w:id="5096" w:name="_Toc98711504"/>
      <w:bookmarkStart w:id="5097" w:name="_Toc145097371"/>
      <w:bookmarkStart w:id="5098" w:name="_Toc161848621"/>
      <w:r w:rsidRPr="00B20AE8">
        <w:t>7.5.5.1</w:t>
      </w:r>
      <w:r w:rsidRPr="00B20AE8">
        <w:tab/>
        <w:t>MSR operation</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110DAB42" w14:textId="77777777" w:rsidR="006E5C62" w:rsidRPr="00B20AE8" w:rsidRDefault="006E5C62" w:rsidP="006E5C62">
      <w:pPr>
        <w:pStyle w:val="Heading5"/>
      </w:pPr>
      <w:bookmarkStart w:id="5099" w:name="_Toc21123234"/>
      <w:bookmarkStart w:id="5100" w:name="_Toc45907427"/>
      <w:bookmarkStart w:id="5101" w:name="_Toc53181531"/>
      <w:bookmarkStart w:id="5102" w:name="_Toc61117292"/>
      <w:bookmarkStart w:id="5103" w:name="_Toc67081144"/>
      <w:bookmarkStart w:id="5104" w:name="_Toc68770496"/>
      <w:bookmarkStart w:id="5105" w:name="_Toc74755559"/>
      <w:bookmarkStart w:id="5106" w:name="_Toc76506483"/>
      <w:bookmarkStart w:id="5107" w:name="_Toc83113402"/>
      <w:bookmarkStart w:id="5108" w:name="_Toc89876605"/>
      <w:bookmarkStart w:id="5109" w:name="_Toc98711505"/>
      <w:bookmarkStart w:id="5110" w:name="_Toc145097372"/>
      <w:bookmarkStart w:id="5111" w:name="_Toc161848622"/>
      <w:r w:rsidRPr="00B20AE8">
        <w:t>7.5.5.1.1</w:t>
      </w:r>
      <w:r w:rsidRPr="00B20AE8">
        <w:tab/>
        <w:t>General blocking test requirement</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546FC55D" w14:textId="372D7A52" w:rsidR="006E5C62" w:rsidRPr="00B20AE8" w:rsidRDefault="006E5C62" w:rsidP="0039402F">
      <w:r w:rsidRPr="00B20AE8">
        <w:t xml:space="preserve">For the general blocking requirement, the interfering signal shall be a UTRA FDD signal as specified in clause A.1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14:paraId="5EF35813" w14:textId="77777777" w:rsidR="006E5C62" w:rsidRPr="00B20AE8" w:rsidRDefault="006E5C62" w:rsidP="0039402F">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14:paraId="3886C232" w14:textId="77777777" w:rsidR="006E5C62" w:rsidRPr="00B20AE8" w:rsidRDefault="006E5C62" w:rsidP="0039402F">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24D4C438" w14:textId="77777777" w:rsidR="006E5C62" w:rsidRPr="00B20AE8" w:rsidRDefault="006E5C62" w:rsidP="0039402F">
      <w:r w:rsidRPr="00B20AE8">
        <w:t xml:space="preserve">For the wanted and interfering signal coupled to the </w:t>
      </w:r>
      <w:r w:rsidRPr="00B20AE8">
        <w:rPr>
          <w:i/>
        </w:rPr>
        <w:t>RIB</w:t>
      </w:r>
      <w:r w:rsidRPr="00B20AE8">
        <w:t>, using the parameters in tables 7.5.5.1.1-1 and 7.5.5.1.1-2, the following requirements shall be met:</w:t>
      </w:r>
    </w:p>
    <w:p w14:paraId="117859D6" w14:textId="0AD14F84" w:rsidR="006E5C62" w:rsidRPr="00B20AE8" w:rsidRDefault="006E5C62" w:rsidP="0039402F">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511B10C7" w14:textId="237FAAB9" w:rsidR="006E5C62" w:rsidRPr="00B20AE8" w:rsidRDefault="006E5C62" w:rsidP="0039402F">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165F7850" w14:textId="0935F4E2" w:rsidR="005E141F" w:rsidRPr="00B20AE8" w:rsidRDefault="005E141F" w:rsidP="0039402F">
      <w:pPr>
        <w:pStyle w:val="B1"/>
      </w:pPr>
      <w:r w:rsidRPr="00B20AE8">
        <w:t>-</w:t>
      </w:r>
      <w:r w:rsidRPr="00B20AE8">
        <w:tab/>
        <w:t xml:space="preserve">For any measured NR carrier, the throughput shall be ≥ 95% of the maximum throughput of the reference measurement channel defined in </w:t>
      </w:r>
      <w:r w:rsidR="003D3C64">
        <w:t>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14:paraId="67975C9E" w14:textId="77777777" w:rsidR="006E5C62" w:rsidRPr="00B20AE8" w:rsidRDefault="006E5C62" w:rsidP="0039402F">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14:paraId="34C90525" w14:textId="77777777" w:rsidR="006E5C62" w:rsidRPr="00B20AE8" w:rsidRDefault="006E5C62" w:rsidP="0039402F">
      <w:pPr>
        <w:pStyle w:val="TH"/>
      </w:pPr>
      <w:r w:rsidRPr="00B20AE8">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289E707F" w14:textId="77777777" w:rsidTr="006A2BF1">
        <w:trPr>
          <w:cantSplit/>
          <w:tblHeader/>
          <w:jc w:val="center"/>
        </w:trPr>
        <w:tc>
          <w:tcPr>
            <w:tcW w:w="1796" w:type="dxa"/>
            <w:tcBorders>
              <w:bottom w:val="single" w:sz="4" w:space="0" w:color="auto"/>
            </w:tcBorders>
            <w:shd w:val="clear" w:color="auto" w:fill="auto"/>
          </w:tcPr>
          <w:p w14:paraId="1ED73DED" w14:textId="77777777" w:rsidR="006E5C62" w:rsidRPr="00B20AE8" w:rsidRDefault="006E5C62" w:rsidP="0039402F">
            <w:pPr>
              <w:pStyle w:val="TAH"/>
            </w:pPr>
            <w:r w:rsidRPr="00B20AE8">
              <w:t>Base Station Type</w:t>
            </w:r>
          </w:p>
        </w:tc>
        <w:tc>
          <w:tcPr>
            <w:tcW w:w="1775" w:type="dxa"/>
            <w:shd w:val="clear" w:color="auto" w:fill="auto"/>
          </w:tcPr>
          <w:p w14:paraId="426F6CA3" w14:textId="5720F522" w:rsidR="006E5C62" w:rsidRPr="00B20AE8" w:rsidRDefault="006E5C62" w:rsidP="0039402F">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47A78441" w14:textId="4239B4F6" w:rsidR="006E5C62" w:rsidRPr="00B20AE8" w:rsidRDefault="006E5C62" w:rsidP="0039402F">
            <w:pPr>
              <w:pStyle w:val="TAH"/>
            </w:pPr>
            <w:r w:rsidRPr="00B20AE8">
              <w:t>Wanted Signal mean power</w:t>
            </w:r>
            <w:r w:rsidR="003D3C64">
              <w:t> </w:t>
            </w:r>
            <w:r w:rsidR="003D3C64" w:rsidRPr="00B20AE8">
              <w:t>[</w:t>
            </w:r>
            <w:r w:rsidRPr="00B20AE8">
              <w:t>dBm]</w:t>
            </w:r>
          </w:p>
          <w:p w14:paraId="00897FB1" w14:textId="77777777" w:rsidR="006E5C62" w:rsidRPr="00B20AE8" w:rsidRDefault="006E5C62" w:rsidP="0039402F">
            <w:pPr>
              <w:pStyle w:val="TAH"/>
            </w:pPr>
            <w:r w:rsidRPr="00B20AE8">
              <w:t>(NOTE 1)</w:t>
            </w:r>
          </w:p>
        </w:tc>
        <w:tc>
          <w:tcPr>
            <w:tcW w:w="1792" w:type="dxa"/>
            <w:tcBorders>
              <w:bottom w:val="single" w:sz="4" w:space="0" w:color="auto"/>
            </w:tcBorders>
            <w:shd w:val="clear" w:color="auto" w:fill="auto"/>
          </w:tcPr>
          <w:p w14:paraId="35F4671E" w14:textId="77777777" w:rsidR="006E5C62" w:rsidRPr="00B20AE8" w:rsidRDefault="006E5C62" w:rsidP="0039402F">
            <w:pPr>
              <w:pStyle w:val="TAH"/>
            </w:pPr>
            <w:r w:rsidRPr="00B20AE8">
              <w:t>Centre Frequency of Interfering Signal</w:t>
            </w:r>
          </w:p>
        </w:tc>
        <w:tc>
          <w:tcPr>
            <w:tcW w:w="1777" w:type="dxa"/>
            <w:tcBorders>
              <w:bottom w:val="single" w:sz="4" w:space="0" w:color="auto"/>
            </w:tcBorders>
            <w:shd w:val="clear" w:color="auto" w:fill="auto"/>
          </w:tcPr>
          <w:p w14:paraId="7C24BE1E" w14:textId="5D79324B" w:rsidR="006E5C62" w:rsidRPr="00B20AE8" w:rsidRDefault="006E5C62" w:rsidP="0039402F">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3D3C64" w:rsidRPr="00B20AE8" w14:paraId="7A498F5F" w14:textId="77777777" w:rsidTr="006A2BF1">
        <w:trPr>
          <w:cantSplit/>
          <w:jc w:val="center"/>
        </w:trPr>
        <w:tc>
          <w:tcPr>
            <w:tcW w:w="1796" w:type="dxa"/>
            <w:tcBorders>
              <w:bottom w:val="nil"/>
            </w:tcBorders>
            <w:shd w:val="clear" w:color="auto" w:fill="auto"/>
          </w:tcPr>
          <w:p w14:paraId="614E8BAE" w14:textId="77777777" w:rsidR="003D3C64" w:rsidRPr="00B20AE8" w:rsidRDefault="003D3C64" w:rsidP="0039402F">
            <w:pPr>
              <w:pStyle w:val="TAC"/>
            </w:pPr>
            <w:r w:rsidRPr="00B20AE8">
              <w:t>Wide Area BS</w:t>
            </w:r>
          </w:p>
        </w:tc>
        <w:tc>
          <w:tcPr>
            <w:tcW w:w="1775" w:type="dxa"/>
            <w:shd w:val="clear" w:color="auto" w:fill="auto"/>
          </w:tcPr>
          <w:p w14:paraId="1D51805C" w14:textId="77777777" w:rsidR="003D3C64" w:rsidRPr="00B20AE8" w:rsidRDefault="003D3C64" w:rsidP="0039402F">
            <w:pPr>
              <w:pStyle w:val="TAC"/>
              <w:rPr>
                <w:vertAlign w:val="subscript"/>
              </w:rPr>
            </w:pPr>
            <w:r w:rsidRPr="00B20AE8">
              <w:t>-40 + y - Δ</w:t>
            </w:r>
            <w:r w:rsidRPr="00B20AE8">
              <w:rPr>
                <w:vertAlign w:val="subscript"/>
              </w:rPr>
              <w:t>OTAREFSENS</w:t>
            </w:r>
          </w:p>
          <w:p w14:paraId="5AB5FD59" w14:textId="77777777" w:rsidR="003D3C64" w:rsidRPr="00B20AE8" w:rsidRDefault="003D3C64" w:rsidP="0039402F">
            <w:pPr>
              <w:pStyle w:val="TAC"/>
              <w:rPr>
                <w:vertAlign w:val="subscript"/>
              </w:rPr>
            </w:pPr>
            <w:r w:rsidRPr="00B20AE8">
              <w:t>(NOTE 7, 9)</w:t>
            </w:r>
          </w:p>
        </w:tc>
        <w:tc>
          <w:tcPr>
            <w:tcW w:w="1815" w:type="dxa"/>
            <w:shd w:val="clear" w:color="auto" w:fill="auto"/>
          </w:tcPr>
          <w:p w14:paraId="12C51474" w14:textId="74D5048E" w:rsidR="003D3C64" w:rsidRPr="00B20AE8" w:rsidRDefault="003D3C64" w:rsidP="0039402F">
            <w:pPr>
              <w:pStyle w:val="TAC"/>
            </w:pPr>
            <w:r w:rsidRPr="00B20AE8">
              <w:t>EIS</w:t>
            </w:r>
            <w:r w:rsidRPr="00B20AE8">
              <w:rPr>
                <w:vertAlign w:val="subscript"/>
              </w:rPr>
              <w:t>REFSENS</w:t>
            </w:r>
            <w:r w:rsidRPr="00B20AE8">
              <w:t xml:space="preserve"> + x</w:t>
            </w:r>
            <w:r>
              <w:t xml:space="preserve"> </w:t>
            </w:r>
            <w:r w:rsidRPr="00B20AE8">
              <w:t>dB</w:t>
            </w:r>
          </w:p>
          <w:p w14:paraId="2DAE66CE" w14:textId="77777777" w:rsidR="003D3C64" w:rsidRPr="00B20AE8" w:rsidRDefault="003D3C64" w:rsidP="0039402F">
            <w:pPr>
              <w:pStyle w:val="TAC"/>
            </w:pPr>
            <w:r w:rsidRPr="00B20AE8">
              <w:t>(</w:t>
            </w:r>
            <w:r w:rsidRPr="00B20AE8">
              <w:rPr>
                <w:bCs/>
              </w:rPr>
              <w:t>NOTE</w:t>
            </w:r>
            <w:r w:rsidRPr="00B20AE8" w:rsidDel="000A0154">
              <w:t xml:space="preserve"> </w:t>
            </w:r>
            <w:r w:rsidRPr="00B20AE8">
              <w:t>2, 5, 9)</w:t>
            </w:r>
          </w:p>
        </w:tc>
        <w:tc>
          <w:tcPr>
            <w:tcW w:w="1792" w:type="dxa"/>
            <w:tcBorders>
              <w:bottom w:val="nil"/>
            </w:tcBorders>
            <w:shd w:val="clear" w:color="auto" w:fill="auto"/>
          </w:tcPr>
          <w:p w14:paraId="16AABD50" w14:textId="516FD217" w:rsidR="003D3C64" w:rsidRPr="00B20AE8" w:rsidRDefault="003D3C64" w:rsidP="0039402F">
            <w:pPr>
              <w:pStyle w:val="TAC"/>
            </w:pPr>
          </w:p>
        </w:tc>
        <w:tc>
          <w:tcPr>
            <w:tcW w:w="1777" w:type="dxa"/>
            <w:tcBorders>
              <w:bottom w:val="nil"/>
            </w:tcBorders>
            <w:shd w:val="clear" w:color="auto" w:fill="auto"/>
          </w:tcPr>
          <w:p w14:paraId="2F2D5CB0" w14:textId="284DF2FE" w:rsidR="003D3C64" w:rsidRPr="00B20AE8" w:rsidRDefault="003D3C64" w:rsidP="0039402F">
            <w:pPr>
              <w:pStyle w:val="TAC"/>
            </w:pPr>
          </w:p>
        </w:tc>
      </w:tr>
      <w:tr w:rsidR="003D3C64" w:rsidRPr="00B20AE8" w14:paraId="05A7A234" w14:textId="77777777" w:rsidTr="006A2BF1">
        <w:trPr>
          <w:cantSplit/>
          <w:jc w:val="center"/>
        </w:trPr>
        <w:tc>
          <w:tcPr>
            <w:tcW w:w="1796" w:type="dxa"/>
            <w:tcBorders>
              <w:top w:val="nil"/>
              <w:bottom w:val="single" w:sz="4" w:space="0" w:color="auto"/>
            </w:tcBorders>
            <w:shd w:val="clear" w:color="auto" w:fill="auto"/>
          </w:tcPr>
          <w:p w14:paraId="730E1BA1" w14:textId="77777777" w:rsidR="003D3C64" w:rsidRPr="00B20AE8" w:rsidRDefault="003D3C64" w:rsidP="0039402F">
            <w:pPr>
              <w:pStyle w:val="TAC"/>
            </w:pPr>
          </w:p>
        </w:tc>
        <w:tc>
          <w:tcPr>
            <w:tcW w:w="1775" w:type="dxa"/>
            <w:shd w:val="clear" w:color="auto" w:fill="auto"/>
          </w:tcPr>
          <w:p w14:paraId="7F46F3E2" w14:textId="77777777" w:rsidR="003D3C64" w:rsidRPr="00B20AE8" w:rsidRDefault="003D3C64" w:rsidP="0039402F">
            <w:pPr>
              <w:pStyle w:val="TAC"/>
              <w:rPr>
                <w:vertAlign w:val="subscript"/>
              </w:rPr>
            </w:pPr>
            <w:r w:rsidRPr="00B20AE8">
              <w:t>-40 + y - Δ</w:t>
            </w:r>
            <w:r w:rsidRPr="00B20AE8">
              <w:rPr>
                <w:vertAlign w:val="subscript"/>
              </w:rPr>
              <w:t>minSENS</w:t>
            </w:r>
          </w:p>
          <w:p w14:paraId="600723CE" w14:textId="77777777" w:rsidR="003D3C64" w:rsidRPr="00B20AE8" w:rsidRDefault="003D3C64" w:rsidP="0039402F">
            <w:pPr>
              <w:pStyle w:val="TAC"/>
            </w:pPr>
            <w:r w:rsidRPr="00B20AE8">
              <w:t>(NOTE 7, 10)</w:t>
            </w:r>
          </w:p>
        </w:tc>
        <w:tc>
          <w:tcPr>
            <w:tcW w:w="1815" w:type="dxa"/>
            <w:shd w:val="clear" w:color="auto" w:fill="auto"/>
          </w:tcPr>
          <w:p w14:paraId="0CF575AC" w14:textId="08CD212A" w:rsidR="003D3C64" w:rsidRPr="00B20AE8" w:rsidRDefault="003D3C64" w:rsidP="0039402F">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rsidDel="000A0154">
              <w:t xml:space="preserve"> </w:t>
            </w:r>
            <w:r w:rsidRPr="00B20AE8">
              <w:t>2, 5, 10)</w:t>
            </w:r>
          </w:p>
        </w:tc>
        <w:tc>
          <w:tcPr>
            <w:tcW w:w="1792" w:type="dxa"/>
            <w:tcBorders>
              <w:top w:val="nil"/>
              <w:bottom w:val="nil"/>
            </w:tcBorders>
            <w:shd w:val="clear" w:color="auto" w:fill="auto"/>
          </w:tcPr>
          <w:p w14:paraId="3FB0072C" w14:textId="77777777" w:rsidR="003D3C64" w:rsidRPr="00B20AE8" w:rsidRDefault="003D3C64" w:rsidP="0039402F">
            <w:pPr>
              <w:pStyle w:val="TAC"/>
            </w:pPr>
          </w:p>
        </w:tc>
        <w:tc>
          <w:tcPr>
            <w:tcW w:w="1777" w:type="dxa"/>
            <w:tcBorders>
              <w:top w:val="nil"/>
              <w:bottom w:val="nil"/>
            </w:tcBorders>
            <w:shd w:val="clear" w:color="auto" w:fill="auto"/>
          </w:tcPr>
          <w:p w14:paraId="5F100BF5" w14:textId="77777777" w:rsidR="003D3C64" w:rsidRPr="00B20AE8" w:rsidRDefault="003D3C64" w:rsidP="0039402F">
            <w:pPr>
              <w:pStyle w:val="TAC"/>
            </w:pPr>
          </w:p>
        </w:tc>
      </w:tr>
      <w:tr w:rsidR="003D3C64" w:rsidRPr="00B20AE8" w14:paraId="58CA67BC" w14:textId="77777777" w:rsidTr="006A2BF1">
        <w:trPr>
          <w:cantSplit/>
          <w:jc w:val="center"/>
        </w:trPr>
        <w:tc>
          <w:tcPr>
            <w:tcW w:w="1796" w:type="dxa"/>
            <w:tcBorders>
              <w:bottom w:val="nil"/>
            </w:tcBorders>
            <w:shd w:val="clear" w:color="auto" w:fill="auto"/>
          </w:tcPr>
          <w:p w14:paraId="0B066376" w14:textId="77777777" w:rsidR="003D3C64" w:rsidRPr="00B20AE8" w:rsidRDefault="003D3C64" w:rsidP="0039402F">
            <w:pPr>
              <w:pStyle w:val="TAC"/>
            </w:pPr>
            <w:r w:rsidRPr="00B20AE8">
              <w:t>Medium Range BS</w:t>
            </w:r>
          </w:p>
        </w:tc>
        <w:tc>
          <w:tcPr>
            <w:tcW w:w="1775" w:type="dxa"/>
            <w:shd w:val="clear" w:color="auto" w:fill="auto"/>
          </w:tcPr>
          <w:p w14:paraId="0F224CAF" w14:textId="77777777" w:rsidR="003D3C64" w:rsidRPr="00B20AE8" w:rsidRDefault="003D3C64" w:rsidP="0039402F">
            <w:pPr>
              <w:pStyle w:val="TAC"/>
              <w:rPr>
                <w:vertAlign w:val="subscript"/>
              </w:rPr>
            </w:pPr>
            <w:r w:rsidRPr="00B20AE8">
              <w:t>-35 + y - Δ</w:t>
            </w:r>
            <w:r w:rsidRPr="00B20AE8">
              <w:rPr>
                <w:vertAlign w:val="subscript"/>
              </w:rPr>
              <w:t>OTAREFSENS</w:t>
            </w:r>
          </w:p>
          <w:p w14:paraId="31E48C7F" w14:textId="77777777" w:rsidR="003D3C64" w:rsidRPr="00B20AE8" w:rsidRDefault="003D3C64" w:rsidP="0039402F">
            <w:pPr>
              <w:pStyle w:val="TAC"/>
              <w:rPr>
                <w:vertAlign w:val="subscript"/>
              </w:rPr>
            </w:pPr>
            <w:r w:rsidRPr="00B20AE8">
              <w:t>(NOTE 7, 9)</w:t>
            </w:r>
          </w:p>
        </w:tc>
        <w:tc>
          <w:tcPr>
            <w:tcW w:w="1815" w:type="dxa"/>
            <w:shd w:val="clear" w:color="auto" w:fill="auto"/>
          </w:tcPr>
          <w:p w14:paraId="27EEC373" w14:textId="3D1DC23C" w:rsidR="003D3C64" w:rsidRPr="00B20AE8" w:rsidRDefault="003D3C64" w:rsidP="0039402F">
            <w:pPr>
              <w:pStyle w:val="TAC"/>
            </w:pPr>
            <w:r w:rsidRPr="00B20AE8">
              <w:t>EIS</w:t>
            </w:r>
            <w:r w:rsidRPr="00B20AE8">
              <w:rPr>
                <w:vertAlign w:val="subscript"/>
              </w:rPr>
              <w:t>REFSENS</w:t>
            </w:r>
            <w:r w:rsidRPr="00B20AE8">
              <w:t xml:space="preserve"> + x</w:t>
            </w:r>
            <w:r>
              <w:rPr>
                <w:vertAlign w:val="subscript"/>
                <w:lang w:val="sv-SE"/>
              </w:rPr>
              <w:t xml:space="preserve"> </w:t>
            </w:r>
            <w:r w:rsidRPr="00B20AE8">
              <w:t>dB</w:t>
            </w:r>
          </w:p>
          <w:p w14:paraId="0DCCC80E" w14:textId="77777777" w:rsidR="003D3C64" w:rsidRPr="00B20AE8" w:rsidRDefault="003D3C64" w:rsidP="0039402F">
            <w:pPr>
              <w:pStyle w:val="TAC"/>
            </w:pPr>
            <w:r w:rsidRPr="00B20AE8">
              <w:t xml:space="preserve"> (NOTE 3, 5, 9)</w:t>
            </w:r>
          </w:p>
        </w:tc>
        <w:tc>
          <w:tcPr>
            <w:tcW w:w="1792" w:type="dxa"/>
            <w:tcBorders>
              <w:top w:val="nil"/>
              <w:bottom w:val="nil"/>
            </w:tcBorders>
            <w:shd w:val="clear" w:color="auto" w:fill="auto"/>
          </w:tcPr>
          <w:p w14:paraId="04237A2F" w14:textId="47959161" w:rsidR="003D3C64" w:rsidRPr="00B20AE8" w:rsidRDefault="003D3C64" w:rsidP="0039402F">
            <w:pPr>
              <w:pStyle w:val="TAC"/>
            </w:pPr>
            <w:r w:rsidRPr="00B20AE8">
              <w:t>F</w:t>
            </w:r>
            <w:r w:rsidRPr="00B20AE8">
              <w:rPr>
                <w:vertAlign w:val="subscript"/>
              </w:rPr>
              <w:t>UL_low</w:t>
            </w:r>
            <w:r w:rsidRPr="00B20AE8">
              <w:t xml:space="preserve"> - Δf</w:t>
            </w:r>
            <w:r w:rsidRPr="00B20AE8">
              <w:rPr>
                <w:vertAlign w:val="subscript"/>
              </w:rPr>
              <w:t>OOB</w:t>
            </w:r>
            <w:r w:rsidRPr="00B20AE8">
              <w:rPr>
                <w:rFonts w:cs="v5.0.0"/>
              </w:rPr>
              <w:t xml:space="preserve"> </w:t>
            </w:r>
            <w:r w:rsidRPr="00B20AE8">
              <w:t>to F</w:t>
            </w:r>
            <w:r w:rsidRPr="00B20AE8">
              <w:rPr>
                <w:vertAlign w:val="subscript"/>
              </w:rPr>
              <w:t>UL_high</w:t>
            </w:r>
            <w:r w:rsidRPr="00B20AE8">
              <w:t xml:space="preserve"> + Δf</w:t>
            </w:r>
            <w:r w:rsidRPr="00B20AE8">
              <w:rPr>
                <w:vertAlign w:val="subscript"/>
              </w:rPr>
              <w:t>OOB</w:t>
            </w:r>
          </w:p>
        </w:tc>
        <w:tc>
          <w:tcPr>
            <w:tcW w:w="1777" w:type="dxa"/>
            <w:tcBorders>
              <w:top w:val="nil"/>
              <w:bottom w:val="nil"/>
            </w:tcBorders>
            <w:shd w:val="clear" w:color="auto" w:fill="auto"/>
          </w:tcPr>
          <w:p w14:paraId="60132049" w14:textId="4FF70AE8" w:rsidR="003D3C64" w:rsidRPr="00B20AE8" w:rsidRDefault="003D3C64" w:rsidP="0039402F">
            <w:pPr>
              <w:pStyle w:val="TAC"/>
            </w:pPr>
            <w:r w:rsidRPr="00B20AE8">
              <w:t>(±7.5+z) (Note 11)</w:t>
            </w:r>
          </w:p>
        </w:tc>
      </w:tr>
      <w:tr w:rsidR="003D3C64" w:rsidRPr="00B20AE8" w14:paraId="4038A6CB" w14:textId="77777777" w:rsidTr="006A2BF1">
        <w:trPr>
          <w:cantSplit/>
          <w:jc w:val="center"/>
        </w:trPr>
        <w:tc>
          <w:tcPr>
            <w:tcW w:w="1796" w:type="dxa"/>
            <w:tcBorders>
              <w:top w:val="nil"/>
              <w:bottom w:val="single" w:sz="4" w:space="0" w:color="auto"/>
            </w:tcBorders>
            <w:shd w:val="clear" w:color="auto" w:fill="auto"/>
          </w:tcPr>
          <w:p w14:paraId="67FA819E" w14:textId="77777777" w:rsidR="003D3C64" w:rsidRPr="00B20AE8" w:rsidRDefault="003D3C64" w:rsidP="0039402F">
            <w:pPr>
              <w:pStyle w:val="TAC"/>
            </w:pPr>
          </w:p>
        </w:tc>
        <w:tc>
          <w:tcPr>
            <w:tcW w:w="1775" w:type="dxa"/>
            <w:shd w:val="clear" w:color="auto" w:fill="auto"/>
          </w:tcPr>
          <w:p w14:paraId="104B80F0" w14:textId="77777777" w:rsidR="003D3C64" w:rsidRPr="00B20AE8" w:rsidRDefault="003D3C64" w:rsidP="0039402F">
            <w:pPr>
              <w:pStyle w:val="TAC"/>
              <w:rPr>
                <w:vertAlign w:val="subscript"/>
              </w:rPr>
            </w:pPr>
            <w:r w:rsidRPr="00B20AE8">
              <w:t>-35 + y - Δ</w:t>
            </w:r>
            <w:r w:rsidRPr="00B20AE8">
              <w:rPr>
                <w:vertAlign w:val="subscript"/>
              </w:rPr>
              <w:t>minSENS</w:t>
            </w:r>
          </w:p>
          <w:p w14:paraId="3B9E384D" w14:textId="77777777" w:rsidR="003D3C64" w:rsidRPr="00B20AE8" w:rsidRDefault="003D3C64" w:rsidP="0039402F">
            <w:pPr>
              <w:pStyle w:val="TAC"/>
            </w:pPr>
            <w:r w:rsidRPr="00B20AE8">
              <w:t>(NOTE 7, 10)</w:t>
            </w:r>
          </w:p>
        </w:tc>
        <w:tc>
          <w:tcPr>
            <w:tcW w:w="1815" w:type="dxa"/>
            <w:shd w:val="clear" w:color="auto" w:fill="auto"/>
          </w:tcPr>
          <w:p w14:paraId="3FE2B5E5" w14:textId="65CBC349" w:rsidR="003D3C64" w:rsidRPr="00B20AE8" w:rsidRDefault="003D3C64" w:rsidP="0039402F">
            <w:pPr>
              <w:pStyle w:val="TAC"/>
            </w:pPr>
            <w:r w:rsidRPr="00B20AE8">
              <w:t>EIS</w:t>
            </w:r>
            <w:r w:rsidRPr="00B20AE8">
              <w:rPr>
                <w:vertAlign w:val="subscript"/>
              </w:rPr>
              <w:t>minSENS</w:t>
            </w:r>
            <w:r w:rsidRPr="00B20AE8">
              <w:t xml:space="preserve"> + x</w:t>
            </w:r>
            <w:r>
              <w:rPr>
                <w:vertAlign w:val="subscript"/>
                <w:lang w:val="sv-SE"/>
              </w:rPr>
              <w:t xml:space="preserve"> </w:t>
            </w:r>
            <w:r w:rsidRPr="00B20AE8">
              <w:t>dB</w:t>
            </w:r>
            <w:r>
              <w:t xml:space="preserve"> </w:t>
            </w:r>
            <w:r w:rsidRPr="00B20AE8">
              <w:t>(NOTE 3, 5, 10)</w:t>
            </w:r>
          </w:p>
        </w:tc>
        <w:tc>
          <w:tcPr>
            <w:tcW w:w="1792" w:type="dxa"/>
            <w:tcBorders>
              <w:top w:val="nil"/>
              <w:bottom w:val="nil"/>
            </w:tcBorders>
            <w:shd w:val="clear" w:color="auto" w:fill="auto"/>
          </w:tcPr>
          <w:p w14:paraId="7768D673" w14:textId="77777777" w:rsidR="003D3C64" w:rsidRPr="00B20AE8" w:rsidRDefault="003D3C64" w:rsidP="0039402F">
            <w:pPr>
              <w:pStyle w:val="TAC"/>
            </w:pPr>
          </w:p>
        </w:tc>
        <w:tc>
          <w:tcPr>
            <w:tcW w:w="1777" w:type="dxa"/>
            <w:tcBorders>
              <w:top w:val="nil"/>
              <w:bottom w:val="nil"/>
            </w:tcBorders>
            <w:shd w:val="clear" w:color="auto" w:fill="auto"/>
          </w:tcPr>
          <w:p w14:paraId="0BF7E5D4" w14:textId="77777777" w:rsidR="003D3C64" w:rsidRPr="00B20AE8" w:rsidRDefault="003D3C64" w:rsidP="0039402F">
            <w:pPr>
              <w:pStyle w:val="TAC"/>
            </w:pPr>
          </w:p>
        </w:tc>
      </w:tr>
      <w:tr w:rsidR="003D3C64" w:rsidRPr="00B20AE8" w14:paraId="3E51C290" w14:textId="77777777" w:rsidTr="006A2BF1">
        <w:trPr>
          <w:cantSplit/>
          <w:jc w:val="center"/>
        </w:trPr>
        <w:tc>
          <w:tcPr>
            <w:tcW w:w="1796" w:type="dxa"/>
            <w:tcBorders>
              <w:bottom w:val="nil"/>
            </w:tcBorders>
            <w:shd w:val="clear" w:color="auto" w:fill="auto"/>
          </w:tcPr>
          <w:p w14:paraId="58639D1A" w14:textId="77777777" w:rsidR="003D3C64" w:rsidRPr="00B20AE8" w:rsidRDefault="003D3C64" w:rsidP="0039402F">
            <w:pPr>
              <w:pStyle w:val="TAC"/>
            </w:pPr>
            <w:r w:rsidRPr="00B20AE8">
              <w:t>Local Area BS</w:t>
            </w:r>
          </w:p>
        </w:tc>
        <w:tc>
          <w:tcPr>
            <w:tcW w:w="1775" w:type="dxa"/>
            <w:shd w:val="clear" w:color="auto" w:fill="auto"/>
          </w:tcPr>
          <w:p w14:paraId="008EC2BE" w14:textId="77777777" w:rsidR="003D3C64" w:rsidRPr="00B20AE8" w:rsidRDefault="003D3C64" w:rsidP="0039402F">
            <w:pPr>
              <w:pStyle w:val="TAC"/>
              <w:rPr>
                <w:vertAlign w:val="subscript"/>
              </w:rPr>
            </w:pPr>
            <w:r w:rsidRPr="00B20AE8">
              <w:t>-30 + y - Δ</w:t>
            </w:r>
            <w:r w:rsidRPr="00B20AE8">
              <w:rPr>
                <w:vertAlign w:val="subscript"/>
              </w:rPr>
              <w:t>OTAREFSENS</w:t>
            </w:r>
          </w:p>
          <w:p w14:paraId="7FD1B3C2" w14:textId="77777777" w:rsidR="003D3C64" w:rsidRPr="00B20AE8" w:rsidRDefault="003D3C64" w:rsidP="0039402F">
            <w:pPr>
              <w:pStyle w:val="TAC"/>
              <w:rPr>
                <w:vertAlign w:val="subscript"/>
              </w:rPr>
            </w:pPr>
            <w:r w:rsidRPr="00B20AE8">
              <w:t>(NOTE 7, 9)</w:t>
            </w:r>
          </w:p>
        </w:tc>
        <w:tc>
          <w:tcPr>
            <w:tcW w:w="1815" w:type="dxa"/>
            <w:shd w:val="clear" w:color="auto" w:fill="auto"/>
          </w:tcPr>
          <w:p w14:paraId="2AEA1749" w14:textId="5509E872" w:rsidR="003D3C64" w:rsidRPr="00B20AE8" w:rsidRDefault="003D3C64" w:rsidP="0039402F">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w:t>
            </w:r>
            <w:r w:rsidRPr="00B20AE8">
              <w:rPr>
                <w:bCs/>
              </w:rPr>
              <w:t>NOTE</w:t>
            </w:r>
            <w:r w:rsidRPr="00B20AE8">
              <w:t xml:space="preserve"> 4, 5, 9)</w:t>
            </w:r>
          </w:p>
        </w:tc>
        <w:tc>
          <w:tcPr>
            <w:tcW w:w="1792" w:type="dxa"/>
            <w:tcBorders>
              <w:top w:val="nil"/>
              <w:bottom w:val="nil"/>
            </w:tcBorders>
            <w:shd w:val="clear" w:color="auto" w:fill="auto"/>
          </w:tcPr>
          <w:p w14:paraId="718C09A2" w14:textId="77777777" w:rsidR="003D3C64" w:rsidRPr="00B20AE8" w:rsidRDefault="003D3C64" w:rsidP="0039402F">
            <w:pPr>
              <w:pStyle w:val="TAC"/>
            </w:pPr>
          </w:p>
        </w:tc>
        <w:tc>
          <w:tcPr>
            <w:tcW w:w="1777" w:type="dxa"/>
            <w:tcBorders>
              <w:top w:val="nil"/>
              <w:bottom w:val="nil"/>
            </w:tcBorders>
            <w:shd w:val="clear" w:color="auto" w:fill="auto"/>
          </w:tcPr>
          <w:p w14:paraId="245A7BF2" w14:textId="77777777" w:rsidR="003D3C64" w:rsidRPr="00B20AE8" w:rsidRDefault="003D3C64" w:rsidP="0039402F">
            <w:pPr>
              <w:pStyle w:val="TAC"/>
            </w:pPr>
          </w:p>
        </w:tc>
      </w:tr>
      <w:tr w:rsidR="003D3C64" w:rsidRPr="00B20AE8" w14:paraId="1E076A71" w14:textId="77777777" w:rsidTr="006A2BF1">
        <w:trPr>
          <w:cantSplit/>
          <w:jc w:val="center"/>
        </w:trPr>
        <w:tc>
          <w:tcPr>
            <w:tcW w:w="1796" w:type="dxa"/>
            <w:tcBorders>
              <w:top w:val="nil"/>
            </w:tcBorders>
            <w:shd w:val="clear" w:color="auto" w:fill="auto"/>
          </w:tcPr>
          <w:p w14:paraId="61A1EB5F" w14:textId="77777777" w:rsidR="003D3C64" w:rsidRPr="00B20AE8" w:rsidRDefault="003D3C64" w:rsidP="0039402F">
            <w:pPr>
              <w:pStyle w:val="TAC"/>
            </w:pPr>
          </w:p>
        </w:tc>
        <w:tc>
          <w:tcPr>
            <w:tcW w:w="1775" w:type="dxa"/>
            <w:shd w:val="clear" w:color="auto" w:fill="auto"/>
          </w:tcPr>
          <w:p w14:paraId="1BCF8C48" w14:textId="77777777" w:rsidR="003D3C64" w:rsidRPr="00B20AE8" w:rsidRDefault="003D3C64" w:rsidP="0039402F">
            <w:pPr>
              <w:pStyle w:val="TAC"/>
              <w:rPr>
                <w:vertAlign w:val="subscript"/>
              </w:rPr>
            </w:pPr>
            <w:r w:rsidRPr="00B20AE8">
              <w:t>-30 + y - Δ</w:t>
            </w:r>
            <w:r w:rsidRPr="00B20AE8">
              <w:rPr>
                <w:vertAlign w:val="subscript"/>
              </w:rPr>
              <w:t>minSENS</w:t>
            </w:r>
          </w:p>
          <w:p w14:paraId="044567CC" w14:textId="77777777" w:rsidR="003D3C64" w:rsidRPr="00B20AE8" w:rsidRDefault="003D3C64" w:rsidP="0039402F">
            <w:pPr>
              <w:pStyle w:val="TAC"/>
            </w:pPr>
            <w:r w:rsidRPr="00B20AE8">
              <w:t>(NOTE 7, 10)</w:t>
            </w:r>
          </w:p>
        </w:tc>
        <w:tc>
          <w:tcPr>
            <w:tcW w:w="1815" w:type="dxa"/>
            <w:shd w:val="clear" w:color="auto" w:fill="auto"/>
          </w:tcPr>
          <w:p w14:paraId="75ABB514" w14:textId="13712AEF" w:rsidR="003D3C64" w:rsidRPr="00B20AE8" w:rsidRDefault="003D3C64" w:rsidP="0039402F">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t xml:space="preserve"> 4, 5, 10)</w:t>
            </w:r>
          </w:p>
        </w:tc>
        <w:tc>
          <w:tcPr>
            <w:tcW w:w="1792" w:type="dxa"/>
            <w:tcBorders>
              <w:top w:val="nil"/>
            </w:tcBorders>
            <w:shd w:val="clear" w:color="auto" w:fill="auto"/>
          </w:tcPr>
          <w:p w14:paraId="574EB467" w14:textId="77777777" w:rsidR="003D3C64" w:rsidRPr="00B20AE8" w:rsidRDefault="003D3C64" w:rsidP="0039402F">
            <w:pPr>
              <w:pStyle w:val="TAC"/>
            </w:pPr>
          </w:p>
        </w:tc>
        <w:tc>
          <w:tcPr>
            <w:tcW w:w="1777" w:type="dxa"/>
            <w:tcBorders>
              <w:top w:val="nil"/>
            </w:tcBorders>
            <w:shd w:val="clear" w:color="auto" w:fill="auto"/>
          </w:tcPr>
          <w:p w14:paraId="016BC23E" w14:textId="77777777" w:rsidR="003D3C64" w:rsidRPr="00B20AE8" w:rsidRDefault="003D3C64" w:rsidP="0039402F">
            <w:pPr>
              <w:pStyle w:val="TAC"/>
            </w:pPr>
          </w:p>
        </w:tc>
      </w:tr>
      <w:tr w:rsidR="003D3C64" w:rsidRPr="00B20AE8" w14:paraId="0BE7CA69" w14:textId="77777777" w:rsidTr="006A2BF1">
        <w:trPr>
          <w:cantSplit/>
          <w:jc w:val="center"/>
        </w:trPr>
        <w:tc>
          <w:tcPr>
            <w:tcW w:w="8955" w:type="dxa"/>
            <w:gridSpan w:val="5"/>
            <w:shd w:val="clear" w:color="auto" w:fill="auto"/>
          </w:tcPr>
          <w:p w14:paraId="1D8B2115" w14:textId="7FBB4FF4" w:rsidR="003D3C64" w:rsidRPr="00B20AE8" w:rsidRDefault="003D3C64"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7D80F229" w14:textId="77777777" w:rsidR="003D3C64" w:rsidRPr="00B20AE8" w:rsidRDefault="003D3C64" w:rsidP="0039402F">
            <w:pPr>
              <w:pStyle w:val="TAN"/>
            </w:pPr>
            <w:r w:rsidRPr="00B20AE8">
              <w:t>NOTE 2:</w:t>
            </w:r>
            <w:r w:rsidRPr="00B20AE8">
              <w:tab/>
              <w:t>For WA BS that does not support NR, "x" is equal to 6 in case of E-UTRA or UTRA wanted signals and equal to 3 in case of GSM/EDGE wanted signal.</w:t>
            </w:r>
          </w:p>
          <w:p w14:paraId="56D71B0C" w14:textId="77777777" w:rsidR="003D3C64" w:rsidRPr="00B20AE8" w:rsidRDefault="003D3C64" w:rsidP="0039402F">
            <w:pPr>
              <w:pStyle w:val="TAN"/>
            </w:pPr>
            <w:r w:rsidRPr="00B20AE8">
              <w:t>NOTE 3:</w:t>
            </w:r>
            <w:r w:rsidRPr="00B20AE8">
              <w:tab/>
              <w:t>For MR BS that does not support NR, "x" is equal to 6 in case of UTRA wanted signals, 9 in case of E-UTRA wanted signal and 3 in case of GSM/EDGE wanted signal.</w:t>
            </w:r>
          </w:p>
          <w:p w14:paraId="15357F3E" w14:textId="77777777" w:rsidR="003D3C64" w:rsidRPr="00B20AE8" w:rsidRDefault="003D3C64" w:rsidP="0039402F">
            <w:pPr>
              <w:pStyle w:val="TAN"/>
            </w:pPr>
            <w:r w:rsidRPr="00B20AE8">
              <w:t>NOTE 4:</w:t>
            </w:r>
            <w:r w:rsidRPr="00B20AE8">
              <w:tab/>
              <w:t>For LA BS that does not support NR, "x" is equal to 11 in case of E-UTRA wanted signal, 6 in case of UTRA wanted signal and equal to 3 in case of GSM/EDGE wanted signal.</w:t>
            </w:r>
          </w:p>
          <w:p w14:paraId="405F25DF" w14:textId="77777777" w:rsidR="003D3C64" w:rsidRPr="00B20AE8" w:rsidRDefault="003D3C64" w:rsidP="0039402F">
            <w:pPr>
              <w:pStyle w:val="TAN"/>
            </w:pPr>
            <w:r w:rsidRPr="00B20AE8">
              <w:t>NOTE 5:</w:t>
            </w:r>
            <w:r w:rsidRPr="00B20AE8">
              <w:tab/>
              <w:t>For a BS that supports NR but does not support UTRA, x is equal to 6.</w:t>
            </w:r>
          </w:p>
          <w:p w14:paraId="6C35074B" w14:textId="77777777" w:rsidR="006B1B4F" w:rsidRPr="00B20AE8" w:rsidRDefault="006B1B4F" w:rsidP="0039402F">
            <w:pPr>
              <w:pStyle w:val="TAN"/>
            </w:pPr>
            <w:r w:rsidRPr="00B20AE8">
              <w:t>NOTE 6:</w:t>
            </w:r>
            <w:r w:rsidRPr="00B20AE8">
              <w:tab/>
            </w:r>
            <w:r w:rsidRPr="00B20AE8">
              <w:rPr>
                <w:rFonts w:cs="v3.8.0"/>
              </w:rPr>
              <w:t xml:space="preserve">For a BS capable of multi-band operation, </w:t>
            </w:r>
            <w:r w:rsidRPr="00B20AE8">
              <w:t>"x" i</w:t>
            </w:r>
            <w:r w:rsidRPr="00B20AE8">
              <w:rPr>
                <w:lang w:eastAsia="zh-CN"/>
              </w:rPr>
              <w:t>n Note 2, 3, 4, 5 applies</w:t>
            </w:r>
            <w:r w:rsidRPr="00B20AE8">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B20AE8">
              <w:t>. For other in-band blocking frequency ranges of the interfering signal for the supported operating bands, "x" is equal to 1.4 dB.</w:t>
            </w:r>
          </w:p>
          <w:p w14:paraId="3AC358C4" w14:textId="77777777" w:rsidR="003D3C64" w:rsidRPr="00B20AE8" w:rsidRDefault="003D3C64" w:rsidP="0039402F">
            <w:pPr>
              <w:pStyle w:val="TAN"/>
              <w:rPr>
                <w:rFonts w:cs="Arial"/>
              </w:rPr>
            </w:pPr>
            <w:r w:rsidRPr="00B20AE8">
              <w:rPr>
                <w:rFonts w:cs="Arial"/>
              </w:rPr>
              <w:t>NOTE 7:</w:t>
            </w:r>
            <w:r w:rsidRPr="00B20AE8">
              <w:rPr>
                <w:rFonts w:cs="Arial"/>
              </w:rPr>
              <w:tab/>
            </w:r>
            <w:r w:rsidRPr="00B20AE8">
              <w:t>For a BS that not supporting NR, "y" is equal to zero for all BS classes. For a BS that supports NR but does not support UTRA, "y" is equal to -3 for the WA and MR BS class and -5 for the LA BS class.</w:t>
            </w:r>
          </w:p>
          <w:p w14:paraId="73313DC7" w14:textId="77777777" w:rsidR="003D3C64" w:rsidRPr="00B20AE8" w:rsidRDefault="003D3C64" w:rsidP="0039402F">
            <w:pPr>
              <w:pStyle w:val="TAN"/>
            </w:pPr>
            <w:r w:rsidRPr="00B20AE8">
              <w:t>NOTE 8:</w:t>
            </w:r>
            <w:r w:rsidRPr="00B20AE8">
              <w:tab/>
              <w:t>The downlink frequency range of an FDD operating band is excluded from the general blocking requirement.</w:t>
            </w:r>
          </w:p>
          <w:p w14:paraId="431BEEAF" w14:textId="77777777" w:rsidR="003D3C64" w:rsidRPr="00B20AE8" w:rsidRDefault="003D3C64" w:rsidP="0039402F">
            <w:pPr>
              <w:pStyle w:val="TAN"/>
            </w:pPr>
            <w:r w:rsidRPr="00B20AE8">
              <w:t>NOTE 9:</w:t>
            </w:r>
            <w:r w:rsidRPr="00B20AE8">
              <w:rPr>
                <w:rFonts w:cs="Arial"/>
              </w:rPr>
              <w:tab/>
            </w:r>
            <w:r w:rsidRPr="00B20AE8">
              <w:t>This test requirement is only applied in the OTA REFSENS conformance test directions.</w:t>
            </w:r>
          </w:p>
          <w:p w14:paraId="21A07EED" w14:textId="77777777" w:rsidR="003D3C64" w:rsidRPr="00B20AE8" w:rsidRDefault="003D3C64" w:rsidP="0039402F">
            <w:pPr>
              <w:pStyle w:val="TAN"/>
              <w:rPr>
                <w:rFonts w:cs="Arial"/>
              </w:rPr>
            </w:pPr>
            <w:r w:rsidRPr="00B20AE8">
              <w:t>NOTE 10:</w:t>
            </w:r>
            <w:r w:rsidRPr="00B20AE8">
              <w:rPr>
                <w:rFonts w:cs="Arial"/>
              </w:rPr>
              <w:tab/>
            </w:r>
            <w:r w:rsidRPr="00B20AE8">
              <w:t>This test requirement is only applied in the OTA minSENS receiver target reference direction.</w:t>
            </w:r>
          </w:p>
          <w:p w14:paraId="25320B4A" w14:textId="77777777" w:rsidR="003D3C64" w:rsidRPr="00B20AE8" w:rsidRDefault="003D3C64" w:rsidP="0039402F">
            <w:pPr>
              <w:pStyle w:val="TAN"/>
            </w:pPr>
            <w:r w:rsidRPr="00B20AE8">
              <w:t>NOTE 11:</w:t>
            </w:r>
            <w:r w:rsidRPr="00B20AE8">
              <w:tab/>
              <w:t>For NR wanted signal channel bandwidth greater than 20 MHz, z = 22.5 MHz. For all other cases, z = 0 MHz.</w:t>
            </w:r>
          </w:p>
        </w:tc>
      </w:tr>
    </w:tbl>
    <w:p w14:paraId="564CDE48" w14:textId="77777777" w:rsidR="006E5C62" w:rsidRPr="00B20AE8" w:rsidRDefault="006E5C62" w:rsidP="0039402F"/>
    <w:p w14:paraId="5DF85C93" w14:textId="77777777" w:rsidR="006E5C62" w:rsidRPr="00B20AE8" w:rsidRDefault="006E5C62" w:rsidP="0039402F">
      <w:pPr>
        <w:pStyle w:val="TH"/>
      </w:pPr>
      <w:r w:rsidRPr="00B20AE8">
        <w:t xml:space="preserve">Table 7.5.5.1.1-2: </w:t>
      </w:r>
      <w:r w:rsidR="00EC6C61" w:rsidRPr="00B20AE8">
        <w:t>Void</w:t>
      </w:r>
    </w:p>
    <w:p w14:paraId="1C046D3D" w14:textId="77777777" w:rsidR="006E5C62" w:rsidRPr="00B20AE8" w:rsidRDefault="006E5C62" w:rsidP="0039402F"/>
    <w:p w14:paraId="70DF7DF8" w14:textId="102C3AF6" w:rsidR="006E5C62" w:rsidRPr="00B20AE8" w:rsidRDefault="006E5C62" w:rsidP="0039402F">
      <w:pPr>
        <w:pStyle w:val="NO"/>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w:t>
      </w:r>
      <w:r w:rsidR="003D3C64" w:rsidRPr="00B20AE8">
        <w:rPr>
          <w:lang w:eastAsia="zh-CN"/>
        </w:rPr>
        <w:t>TS</w:t>
      </w:r>
      <w:r w:rsidR="003D3C64">
        <w:rPr>
          <w:lang w:eastAsia="zh-CN"/>
        </w:rPr>
        <w:t> </w:t>
      </w:r>
      <w:r w:rsidR="003D3C64" w:rsidRPr="00B20AE8">
        <w:rPr>
          <w:lang w:eastAsia="zh-CN"/>
        </w:rPr>
        <w:t>3</w:t>
      </w:r>
      <w:r w:rsidRPr="00B20AE8">
        <w:rPr>
          <w:lang w:eastAsia="zh-CN"/>
        </w:rPr>
        <w:t>7.141</w:t>
      </w:r>
      <w:r w:rsidR="003D3C64">
        <w:rPr>
          <w:lang w:eastAsia="zh-CN"/>
        </w:rPr>
        <w:t> </w:t>
      </w:r>
      <w:r w:rsidR="003D3C64" w:rsidRPr="00B20AE8">
        <w:rPr>
          <w:lang w:eastAsia="zh-CN"/>
        </w:rPr>
        <w:t>[</w:t>
      </w:r>
      <w:r w:rsidRPr="00B20AE8">
        <w:rPr>
          <w:lang w:eastAsia="zh-CN"/>
        </w:rPr>
        <w:t>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14:paraId="48F097DE" w14:textId="77777777" w:rsidR="006E5C62" w:rsidRPr="00B20AE8" w:rsidRDefault="006E5C62" w:rsidP="006E5C62">
      <w:pPr>
        <w:pStyle w:val="Heading5"/>
      </w:pPr>
      <w:bookmarkStart w:id="5112" w:name="_Toc21123235"/>
      <w:bookmarkStart w:id="5113" w:name="_Toc45907428"/>
      <w:bookmarkStart w:id="5114" w:name="_Toc53181532"/>
      <w:bookmarkStart w:id="5115" w:name="_Toc61117293"/>
      <w:bookmarkStart w:id="5116" w:name="_Toc67081145"/>
      <w:bookmarkStart w:id="5117" w:name="_Toc68770497"/>
      <w:bookmarkStart w:id="5118" w:name="_Toc74755560"/>
      <w:bookmarkStart w:id="5119" w:name="_Toc76506484"/>
      <w:bookmarkStart w:id="5120" w:name="_Toc83113403"/>
      <w:bookmarkStart w:id="5121" w:name="_Toc89876606"/>
      <w:bookmarkStart w:id="5122" w:name="_Toc98711506"/>
      <w:bookmarkStart w:id="5123" w:name="_Toc145097373"/>
      <w:bookmarkStart w:id="5124" w:name="_Toc161848623"/>
      <w:r w:rsidRPr="00B20AE8">
        <w:t>7.5.5.1.2</w:t>
      </w:r>
      <w:r w:rsidRPr="00B20AE8">
        <w:tab/>
        <w:t>General narrowband blocking test requirement</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50FEF464" w14:textId="5881B93E" w:rsidR="006E5C62" w:rsidRPr="00B20AE8" w:rsidRDefault="006E5C62" w:rsidP="0039402F">
      <w:r w:rsidRPr="00B20AE8">
        <w:t xml:space="preserve">For the narrowband blocking requirement, the interfering signal shall be an E-UTRA 1RB signal as specified in clause A.3 in </w:t>
      </w:r>
      <w:r w:rsidR="003D3C64" w:rsidRPr="00B20AE8">
        <w:t>TS</w:t>
      </w:r>
      <w:r w:rsidR="003D3C64">
        <w:t> </w:t>
      </w:r>
      <w:r w:rsidR="003D3C64" w:rsidRPr="00B20AE8">
        <w:t>3</w:t>
      </w:r>
      <w:r w:rsidRPr="00B20AE8">
        <w:t>7.141</w:t>
      </w:r>
      <w:r w:rsidR="003D3C64">
        <w:t> </w:t>
      </w:r>
      <w:r w:rsidR="003D3C64" w:rsidRPr="00B20AE8">
        <w:t>[</w:t>
      </w:r>
      <w:r w:rsidRPr="00B20AE8">
        <w:t>1</w:t>
      </w:r>
      <w:r w:rsidR="001A40B1" w:rsidRPr="00B20AE8">
        <w:t>3</w:t>
      </w:r>
      <w:r w:rsidRPr="00B20AE8">
        <w:t>].</w:t>
      </w:r>
    </w:p>
    <w:p w14:paraId="5FF28AE0"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76C69873" w14:textId="77777777" w:rsidR="006E5C62" w:rsidRPr="00B20AE8" w:rsidRDefault="006E5C62" w:rsidP="0039402F">
      <w:r w:rsidRPr="00B20AE8">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14:paraId="3BD37541" w14:textId="77777777" w:rsidR="006E5C62" w:rsidRPr="00B20AE8" w:rsidRDefault="006E5C62" w:rsidP="0039402F">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14:paraId="3A4613A8" w14:textId="17BD7C7D" w:rsidR="006E5C62" w:rsidRPr="00B20AE8" w:rsidRDefault="006E5C62" w:rsidP="0039402F">
      <w:r w:rsidRPr="00B20AE8">
        <w:t>For the wanted and interfering signal coupled to the RIB, using the parameters in table 7.</w:t>
      </w:r>
      <w:r w:rsidR="00A65B9B">
        <w:t>5</w:t>
      </w:r>
      <w:r w:rsidRPr="00B20AE8">
        <w:t>.5.1.2-1 the following requirements shall be met:</w:t>
      </w:r>
    </w:p>
    <w:p w14:paraId="2D6CF417" w14:textId="424A45E0" w:rsidR="006E5C62" w:rsidRPr="00B20AE8" w:rsidRDefault="006E5C62" w:rsidP="0039402F">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47DCEAF3" w14:textId="01663605" w:rsidR="00422688" w:rsidRPr="00B20AE8" w:rsidRDefault="006E5C62" w:rsidP="0039402F">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012E48E5" w14:textId="4E68FFD4" w:rsidR="00EC6C61" w:rsidRPr="00B20AE8" w:rsidRDefault="00EC6C61" w:rsidP="0039402F">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1</w:t>
      </w:r>
      <w:r w:rsidRPr="00B20AE8">
        <w:t>0.3.2</w:t>
      </w:r>
    </w:p>
    <w:p w14:paraId="67AF19C8" w14:textId="77777777" w:rsidR="006E5C62" w:rsidRPr="00B20AE8" w:rsidRDefault="006E5C62" w:rsidP="0039402F">
      <w:pPr>
        <w:pStyle w:val="TH"/>
      </w:pPr>
      <w:r w:rsidRPr="00B20AE8">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3D3C64" w:rsidRPr="00B20AE8" w14:paraId="044760A7" w14:textId="77777777" w:rsidTr="006A2BF1">
        <w:trPr>
          <w:cantSplit/>
          <w:tblHeader/>
          <w:jc w:val="center"/>
        </w:trPr>
        <w:tc>
          <w:tcPr>
            <w:tcW w:w="1731" w:type="dxa"/>
            <w:tcBorders>
              <w:bottom w:val="single" w:sz="4" w:space="0" w:color="auto"/>
            </w:tcBorders>
            <w:shd w:val="clear" w:color="auto" w:fill="auto"/>
          </w:tcPr>
          <w:p w14:paraId="437D0E62" w14:textId="77777777" w:rsidR="00A21FC0" w:rsidRPr="00B20AE8" w:rsidRDefault="00A21FC0" w:rsidP="0039402F">
            <w:pPr>
              <w:pStyle w:val="TAH"/>
            </w:pPr>
            <w:r w:rsidRPr="00B20AE8">
              <w:t>Base Station Type</w:t>
            </w:r>
          </w:p>
        </w:tc>
        <w:tc>
          <w:tcPr>
            <w:tcW w:w="1496" w:type="dxa"/>
            <w:tcBorders>
              <w:bottom w:val="single" w:sz="4" w:space="0" w:color="auto"/>
            </w:tcBorders>
            <w:shd w:val="clear" w:color="auto" w:fill="auto"/>
          </w:tcPr>
          <w:p w14:paraId="2F9DAD27" w14:textId="77777777" w:rsidR="00A21FC0" w:rsidRPr="00B20AE8" w:rsidRDefault="00A21FC0" w:rsidP="0039402F">
            <w:pPr>
              <w:pStyle w:val="TAH"/>
            </w:pPr>
            <w:r w:rsidRPr="00B20AE8">
              <w:t>RAT of the carrier</w:t>
            </w:r>
          </w:p>
        </w:tc>
        <w:tc>
          <w:tcPr>
            <w:tcW w:w="2693" w:type="dxa"/>
            <w:shd w:val="clear" w:color="auto" w:fill="auto"/>
          </w:tcPr>
          <w:p w14:paraId="4F088C0E" w14:textId="71F2ABA2" w:rsidR="00A21FC0" w:rsidRPr="00B20AE8" w:rsidRDefault="00A21FC0" w:rsidP="0039402F">
            <w:pPr>
              <w:pStyle w:val="TAH"/>
            </w:pPr>
            <w:r w:rsidRPr="00B20AE8">
              <w:t>Wanted signal mean power</w:t>
            </w:r>
            <w:r w:rsidR="003D3C64">
              <w:t> </w:t>
            </w:r>
            <w:r w:rsidR="003D3C64" w:rsidRPr="00B20AE8">
              <w:t>[</w:t>
            </w:r>
            <w:r w:rsidRPr="00B20AE8">
              <w:t>dBm]</w:t>
            </w:r>
          </w:p>
          <w:p w14:paraId="15F1DB97" w14:textId="77777777" w:rsidR="00A21FC0" w:rsidRPr="00B20AE8" w:rsidRDefault="00A21FC0" w:rsidP="0039402F">
            <w:pPr>
              <w:pStyle w:val="TAH"/>
            </w:pPr>
            <w:r w:rsidRPr="00B20AE8">
              <w:t>(NOTE 1,</w:t>
            </w:r>
            <w:r w:rsidR="002B1481" w:rsidRPr="00B20AE8">
              <w:t xml:space="preserve"> </w:t>
            </w:r>
            <w:r w:rsidRPr="00B20AE8">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t>)</w:t>
            </w:r>
          </w:p>
        </w:tc>
        <w:tc>
          <w:tcPr>
            <w:tcW w:w="1701" w:type="dxa"/>
            <w:shd w:val="clear" w:color="auto" w:fill="auto"/>
          </w:tcPr>
          <w:p w14:paraId="7A81F5E9" w14:textId="1C873B97" w:rsidR="00A21FC0" w:rsidRPr="00B20AE8" w:rsidRDefault="00A21FC0" w:rsidP="0039402F">
            <w:pPr>
              <w:pStyle w:val="TAH"/>
            </w:pPr>
            <w:r w:rsidRPr="00B20AE8">
              <w:t>Interfering signal mean power</w:t>
            </w:r>
            <w:r w:rsidR="003D3C64">
              <w:t> </w:t>
            </w:r>
            <w:r w:rsidR="003D3C64" w:rsidRPr="00B20AE8">
              <w:t>[</w:t>
            </w:r>
            <w:r w:rsidRPr="00B20AE8">
              <w:t>dBm]</w:t>
            </w:r>
          </w:p>
        </w:tc>
        <w:tc>
          <w:tcPr>
            <w:tcW w:w="2021" w:type="dxa"/>
            <w:tcBorders>
              <w:bottom w:val="single" w:sz="4" w:space="0" w:color="auto"/>
            </w:tcBorders>
            <w:shd w:val="clear" w:color="auto" w:fill="auto"/>
          </w:tcPr>
          <w:p w14:paraId="66C3E57A" w14:textId="77F54EA5" w:rsidR="00A21FC0" w:rsidRPr="00B20AE8" w:rsidRDefault="00A21FC0" w:rsidP="0039402F">
            <w:pPr>
              <w:pStyle w:val="TAH"/>
            </w:pPr>
            <w:r w:rsidRPr="00B20AE8">
              <w:t xml:space="preserve">Interfering RB (NOTE 3) centre frequency offset from the AAS </w:t>
            </w:r>
            <w:r w:rsidRPr="00B20AE8">
              <w:rPr>
                <w:i/>
              </w:rPr>
              <w:t>Base Station RF Bandwidth 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r>
      <w:tr w:rsidR="003D3C64" w:rsidRPr="00B20AE8" w14:paraId="077080CA" w14:textId="77777777" w:rsidTr="006A2BF1">
        <w:trPr>
          <w:cantSplit/>
          <w:jc w:val="center"/>
        </w:trPr>
        <w:tc>
          <w:tcPr>
            <w:tcW w:w="1731" w:type="dxa"/>
            <w:tcBorders>
              <w:bottom w:val="nil"/>
            </w:tcBorders>
            <w:shd w:val="clear" w:color="auto" w:fill="auto"/>
          </w:tcPr>
          <w:p w14:paraId="4153864A" w14:textId="77777777" w:rsidR="003D3C64" w:rsidRPr="00B20AE8" w:rsidRDefault="003D3C64" w:rsidP="0039402F">
            <w:pPr>
              <w:pStyle w:val="TAC"/>
            </w:pPr>
            <w:r w:rsidRPr="00B20AE8">
              <w:t>Wide Area BS</w:t>
            </w:r>
          </w:p>
        </w:tc>
        <w:tc>
          <w:tcPr>
            <w:tcW w:w="1496" w:type="dxa"/>
            <w:tcBorders>
              <w:bottom w:val="nil"/>
            </w:tcBorders>
            <w:shd w:val="clear" w:color="auto" w:fill="auto"/>
          </w:tcPr>
          <w:p w14:paraId="3C539163" w14:textId="6F361744" w:rsidR="003D3C64" w:rsidRPr="00B20AE8" w:rsidRDefault="003D3C64" w:rsidP="0039402F">
            <w:pPr>
              <w:pStyle w:val="TAC"/>
            </w:pPr>
          </w:p>
        </w:tc>
        <w:tc>
          <w:tcPr>
            <w:tcW w:w="2693" w:type="dxa"/>
            <w:shd w:val="clear" w:color="auto" w:fill="auto"/>
          </w:tcPr>
          <w:p w14:paraId="6CFD47E5" w14:textId="583466BA" w:rsidR="003D3C64" w:rsidRPr="00B20AE8" w:rsidRDefault="003D3C64" w:rsidP="0039402F">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(NOTE 6)</w:t>
            </w:r>
          </w:p>
        </w:tc>
        <w:tc>
          <w:tcPr>
            <w:tcW w:w="1701" w:type="dxa"/>
            <w:shd w:val="clear" w:color="auto" w:fill="auto"/>
          </w:tcPr>
          <w:p w14:paraId="4BBC2097" w14:textId="77777777" w:rsidR="003D3C64" w:rsidRPr="00B20AE8" w:rsidRDefault="003D3C64" w:rsidP="0039402F">
            <w:pPr>
              <w:pStyle w:val="TAC"/>
              <w:rPr>
                <w:vertAlign w:val="subscript"/>
              </w:rPr>
            </w:pPr>
            <w:r w:rsidRPr="00B20AE8">
              <w:t>-49 - Δ</w:t>
            </w:r>
            <w:r w:rsidRPr="00B20AE8">
              <w:rPr>
                <w:vertAlign w:val="subscript"/>
              </w:rPr>
              <w:t>OTAREFSENS</w:t>
            </w:r>
          </w:p>
          <w:p w14:paraId="0B3B1933" w14:textId="77777777" w:rsidR="003D3C64" w:rsidRPr="00B20AE8" w:rsidRDefault="003D3C64" w:rsidP="0039402F">
            <w:pPr>
              <w:pStyle w:val="TAC"/>
              <w:rPr>
                <w:vertAlign w:val="subscript"/>
              </w:rPr>
            </w:pPr>
            <w:r w:rsidRPr="00B20AE8">
              <w:t>(NOTE 6)</w:t>
            </w:r>
          </w:p>
        </w:tc>
        <w:tc>
          <w:tcPr>
            <w:tcW w:w="2021" w:type="dxa"/>
            <w:tcBorders>
              <w:bottom w:val="nil"/>
            </w:tcBorders>
            <w:shd w:val="clear" w:color="auto" w:fill="auto"/>
          </w:tcPr>
          <w:p w14:paraId="667090D1" w14:textId="7259CAEC" w:rsidR="003D3C64" w:rsidRPr="00B20AE8" w:rsidRDefault="003D3C64" w:rsidP="0039402F">
            <w:pPr>
              <w:pStyle w:val="TAC"/>
            </w:pPr>
          </w:p>
        </w:tc>
      </w:tr>
      <w:tr w:rsidR="003D3C64" w:rsidRPr="00B20AE8" w14:paraId="7A438A57" w14:textId="77777777" w:rsidTr="006A2BF1">
        <w:trPr>
          <w:cantSplit/>
          <w:jc w:val="center"/>
        </w:trPr>
        <w:tc>
          <w:tcPr>
            <w:tcW w:w="1731" w:type="dxa"/>
            <w:tcBorders>
              <w:top w:val="nil"/>
              <w:bottom w:val="single" w:sz="4" w:space="0" w:color="auto"/>
            </w:tcBorders>
            <w:shd w:val="clear" w:color="auto" w:fill="auto"/>
          </w:tcPr>
          <w:p w14:paraId="02097737" w14:textId="77777777" w:rsidR="003D3C64" w:rsidRPr="00B20AE8" w:rsidRDefault="003D3C64" w:rsidP="0039402F">
            <w:pPr>
              <w:pStyle w:val="TAC"/>
            </w:pPr>
          </w:p>
        </w:tc>
        <w:tc>
          <w:tcPr>
            <w:tcW w:w="1496" w:type="dxa"/>
            <w:tcBorders>
              <w:top w:val="nil"/>
              <w:bottom w:val="nil"/>
            </w:tcBorders>
            <w:shd w:val="clear" w:color="auto" w:fill="auto"/>
          </w:tcPr>
          <w:p w14:paraId="402F2470" w14:textId="18CFC136" w:rsidR="003D3C64" w:rsidRPr="00B20AE8" w:rsidRDefault="003D3C64" w:rsidP="0039402F">
            <w:pPr>
              <w:pStyle w:val="TAC"/>
            </w:pPr>
            <w:r w:rsidRPr="00B20AE8">
              <w:t>E-UTRA, NR,</w:t>
            </w:r>
            <w:r w:rsidRPr="00B20AE8">
              <w:br/>
              <w:t xml:space="preserve">UTRA </w:t>
            </w:r>
          </w:p>
        </w:tc>
        <w:tc>
          <w:tcPr>
            <w:tcW w:w="2693" w:type="dxa"/>
            <w:shd w:val="clear" w:color="auto" w:fill="auto"/>
          </w:tcPr>
          <w:p w14:paraId="6B95C403" w14:textId="0EB8D9DB" w:rsidR="003D3C64" w:rsidRPr="00B20AE8" w:rsidRDefault="003D3C64" w:rsidP="0039402F">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B8DAA70" w14:textId="77777777" w:rsidR="003D3C64" w:rsidRPr="00B20AE8" w:rsidRDefault="003D3C64" w:rsidP="0039402F">
            <w:pPr>
              <w:pStyle w:val="TAC"/>
              <w:rPr>
                <w:vertAlign w:val="subscript"/>
              </w:rPr>
            </w:pPr>
            <w:r w:rsidRPr="00B20AE8">
              <w:t>-49 – Δ</w:t>
            </w:r>
            <w:r w:rsidRPr="00B20AE8">
              <w:rPr>
                <w:vertAlign w:val="subscript"/>
              </w:rPr>
              <w:t>minSENS</w:t>
            </w:r>
          </w:p>
          <w:p w14:paraId="34D07490" w14:textId="77777777" w:rsidR="003D3C64" w:rsidRPr="00B20AE8" w:rsidRDefault="003D3C64" w:rsidP="0039402F">
            <w:pPr>
              <w:pStyle w:val="TAC"/>
            </w:pPr>
            <w:r w:rsidRPr="00B20AE8">
              <w:t>(NOTE 7)</w:t>
            </w:r>
          </w:p>
        </w:tc>
        <w:tc>
          <w:tcPr>
            <w:tcW w:w="2021" w:type="dxa"/>
            <w:tcBorders>
              <w:top w:val="nil"/>
              <w:bottom w:val="nil"/>
            </w:tcBorders>
            <w:shd w:val="clear" w:color="auto" w:fill="auto"/>
          </w:tcPr>
          <w:p w14:paraId="79CAA21D" w14:textId="77777777" w:rsidR="003D3C64" w:rsidRPr="00B20AE8" w:rsidRDefault="003D3C64" w:rsidP="0039402F">
            <w:pPr>
              <w:pStyle w:val="TAC"/>
            </w:pPr>
            <w:r w:rsidRPr="00B20AE8">
              <w:t>±(240 +m 180),</w:t>
            </w:r>
          </w:p>
          <w:p w14:paraId="6DBA1F67" w14:textId="77777777" w:rsidR="003D3C64" w:rsidRPr="00B20AE8" w:rsidRDefault="003D3C64" w:rsidP="0039402F">
            <w:pPr>
              <w:pStyle w:val="TAC"/>
            </w:pPr>
            <w:r w:rsidRPr="00B20AE8">
              <w:t>m=0, 1, 2, 3, 4, 9, 14</w:t>
            </w:r>
          </w:p>
          <w:p w14:paraId="3C14851D" w14:textId="1853AFC7" w:rsidR="003D3C64" w:rsidRPr="00B20AE8" w:rsidRDefault="003D3C64" w:rsidP="0039402F">
            <w:pPr>
              <w:pStyle w:val="TAC"/>
            </w:pPr>
            <w:r w:rsidRPr="00B20AE8">
              <w:t>(Note 4)</w:t>
            </w:r>
          </w:p>
        </w:tc>
      </w:tr>
      <w:tr w:rsidR="003D3C64" w:rsidRPr="00B20AE8" w14:paraId="426312ED" w14:textId="77777777" w:rsidTr="006A2BF1">
        <w:trPr>
          <w:cantSplit/>
          <w:jc w:val="center"/>
        </w:trPr>
        <w:tc>
          <w:tcPr>
            <w:tcW w:w="1731" w:type="dxa"/>
            <w:tcBorders>
              <w:bottom w:val="nil"/>
            </w:tcBorders>
            <w:shd w:val="clear" w:color="auto" w:fill="auto"/>
          </w:tcPr>
          <w:p w14:paraId="0C1F1F86" w14:textId="77777777" w:rsidR="003D3C64" w:rsidRPr="00B20AE8" w:rsidRDefault="003D3C64" w:rsidP="0039402F">
            <w:pPr>
              <w:pStyle w:val="TAC"/>
            </w:pPr>
            <w:r w:rsidRPr="00B20AE8">
              <w:t>Medium Range BS</w:t>
            </w:r>
          </w:p>
        </w:tc>
        <w:tc>
          <w:tcPr>
            <w:tcW w:w="1496" w:type="dxa"/>
            <w:tcBorders>
              <w:top w:val="nil"/>
              <w:bottom w:val="nil"/>
            </w:tcBorders>
            <w:shd w:val="clear" w:color="auto" w:fill="auto"/>
          </w:tcPr>
          <w:p w14:paraId="21090B28" w14:textId="77777777" w:rsidR="003D3C64" w:rsidRPr="00B20AE8" w:rsidRDefault="003D3C64" w:rsidP="0039402F">
            <w:pPr>
              <w:pStyle w:val="TAC"/>
            </w:pPr>
          </w:p>
        </w:tc>
        <w:tc>
          <w:tcPr>
            <w:tcW w:w="2693" w:type="dxa"/>
            <w:shd w:val="clear" w:color="auto" w:fill="auto"/>
          </w:tcPr>
          <w:p w14:paraId="72FDCF33" w14:textId="29D266C6" w:rsidR="003D3C64" w:rsidRPr="00B20AE8" w:rsidRDefault="003D3C64" w:rsidP="0039402F">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0E02D749" w14:textId="77777777" w:rsidR="003D3C64" w:rsidRPr="00B20AE8" w:rsidRDefault="003D3C64" w:rsidP="0039402F">
            <w:pPr>
              <w:pStyle w:val="TAC"/>
              <w:rPr>
                <w:vertAlign w:val="subscript"/>
              </w:rPr>
            </w:pPr>
            <w:r w:rsidRPr="00B20AE8">
              <w:t>-44 - Δ</w:t>
            </w:r>
            <w:r w:rsidRPr="00B20AE8">
              <w:rPr>
                <w:vertAlign w:val="subscript"/>
              </w:rPr>
              <w:t>OTAREFSENS</w:t>
            </w:r>
          </w:p>
          <w:p w14:paraId="1E09B375" w14:textId="77777777" w:rsidR="003D3C64" w:rsidRPr="00B20AE8" w:rsidRDefault="003D3C64" w:rsidP="0039402F">
            <w:pPr>
              <w:pStyle w:val="TAC"/>
              <w:rPr>
                <w:vertAlign w:val="subscript"/>
              </w:rPr>
            </w:pPr>
            <w:r w:rsidRPr="00B20AE8">
              <w:t>(NOTE 6)</w:t>
            </w:r>
          </w:p>
        </w:tc>
        <w:tc>
          <w:tcPr>
            <w:tcW w:w="2021" w:type="dxa"/>
            <w:tcBorders>
              <w:top w:val="nil"/>
              <w:bottom w:val="nil"/>
            </w:tcBorders>
            <w:shd w:val="clear" w:color="auto" w:fill="auto"/>
          </w:tcPr>
          <w:p w14:paraId="0EE02118" w14:textId="77777777" w:rsidR="003D3C64" w:rsidRPr="00B20AE8" w:rsidRDefault="003D3C64" w:rsidP="0039402F">
            <w:pPr>
              <w:pStyle w:val="TAC"/>
            </w:pPr>
          </w:p>
          <w:p w14:paraId="75366239" w14:textId="47624FA3" w:rsidR="003D3C64" w:rsidRPr="00B20AE8" w:rsidRDefault="003D3C64" w:rsidP="0039402F">
            <w:pPr>
              <w:pStyle w:val="TAC"/>
            </w:pPr>
            <w:r w:rsidRPr="00B20AE8">
              <w:t>±(</w:t>
            </w:r>
            <w:r w:rsidRPr="00B20AE8">
              <w:rPr>
                <w:lang w:val="en-US"/>
              </w:rPr>
              <w:t>550</w:t>
            </w:r>
            <w:r w:rsidRPr="00B20AE8">
              <w:t xml:space="preserve"> +m*180),</w:t>
            </w:r>
          </w:p>
        </w:tc>
      </w:tr>
      <w:tr w:rsidR="003D3C64" w:rsidRPr="00B20AE8" w14:paraId="539D4CBD" w14:textId="77777777" w:rsidTr="006A2BF1">
        <w:trPr>
          <w:cantSplit/>
          <w:jc w:val="center"/>
        </w:trPr>
        <w:tc>
          <w:tcPr>
            <w:tcW w:w="1731" w:type="dxa"/>
            <w:tcBorders>
              <w:top w:val="nil"/>
              <w:bottom w:val="single" w:sz="4" w:space="0" w:color="auto"/>
            </w:tcBorders>
            <w:shd w:val="clear" w:color="auto" w:fill="auto"/>
          </w:tcPr>
          <w:p w14:paraId="6DD9EF6D" w14:textId="77777777" w:rsidR="003D3C64" w:rsidRPr="00B20AE8" w:rsidRDefault="003D3C64" w:rsidP="0039402F">
            <w:pPr>
              <w:pStyle w:val="TAC"/>
            </w:pPr>
          </w:p>
        </w:tc>
        <w:tc>
          <w:tcPr>
            <w:tcW w:w="1496" w:type="dxa"/>
            <w:tcBorders>
              <w:top w:val="nil"/>
              <w:bottom w:val="nil"/>
            </w:tcBorders>
            <w:shd w:val="clear" w:color="auto" w:fill="auto"/>
          </w:tcPr>
          <w:p w14:paraId="5CC326ED" w14:textId="77777777" w:rsidR="003D3C64" w:rsidRPr="00B20AE8" w:rsidRDefault="003D3C64" w:rsidP="0039402F">
            <w:pPr>
              <w:pStyle w:val="TAC"/>
            </w:pPr>
          </w:p>
        </w:tc>
        <w:tc>
          <w:tcPr>
            <w:tcW w:w="2693" w:type="dxa"/>
            <w:shd w:val="clear" w:color="auto" w:fill="auto"/>
          </w:tcPr>
          <w:p w14:paraId="45B93587" w14:textId="09FB365F" w:rsidR="003D3C64" w:rsidRPr="00B20AE8" w:rsidRDefault="003D3C64" w:rsidP="0039402F">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D47574E" w14:textId="77777777" w:rsidR="003D3C64" w:rsidRPr="00B20AE8" w:rsidRDefault="003D3C64" w:rsidP="0039402F">
            <w:pPr>
              <w:pStyle w:val="TAC"/>
              <w:rPr>
                <w:vertAlign w:val="subscript"/>
              </w:rPr>
            </w:pPr>
            <w:r w:rsidRPr="00B20AE8">
              <w:t>-44 – Δ</w:t>
            </w:r>
            <w:r w:rsidRPr="00B20AE8">
              <w:rPr>
                <w:vertAlign w:val="subscript"/>
              </w:rPr>
              <w:t>minSENS</w:t>
            </w:r>
          </w:p>
          <w:p w14:paraId="64ED2E50" w14:textId="77777777" w:rsidR="003D3C64" w:rsidRPr="00B20AE8" w:rsidRDefault="003D3C64" w:rsidP="0039402F">
            <w:pPr>
              <w:pStyle w:val="TAC"/>
            </w:pPr>
            <w:r w:rsidRPr="00B20AE8">
              <w:t>(NOTE 7)</w:t>
            </w:r>
          </w:p>
        </w:tc>
        <w:tc>
          <w:tcPr>
            <w:tcW w:w="2021" w:type="dxa"/>
            <w:tcBorders>
              <w:top w:val="nil"/>
              <w:bottom w:val="nil"/>
            </w:tcBorders>
            <w:shd w:val="clear" w:color="auto" w:fill="auto"/>
          </w:tcPr>
          <w:p w14:paraId="7A16B150" w14:textId="1E24244C" w:rsidR="003D3C64" w:rsidRPr="00B20AE8" w:rsidRDefault="003D3C64" w:rsidP="0039402F">
            <w:pPr>
              <w:pStyle w:val="TAC"/>
            </w:pPr>
            <w:r w:rsidRPr="00B20AE8">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3D3C64" w:rsidRPr="00B20AE8" w14:paraId="72C78B72" w14:textId="77777777" w:rsidTr="006A2BF1">
        <w:trPr>
          <w:cantSplit/>
          <w:jc w:val="center"/>
        </w:trPr>
        <w:tc>
          <w:tcPr>
            <w:tcW w:w="1731" w:type="dxa"/>
            <w:tcBorders>
              <w:bottom w:val="nil"/>
            </w:tcBorders>
            <w:shd w:val="clear" w:color="auto" w:fill="auto"/>
          </w:tcPr>
          <w:p w14:paraId="5495C01B" w14:textId="77777777" w:rsidR="003D3C64" w:rsidRPr="00B20AE8" w:rsidRDefault="003D3C64" w:rsidP="0039402F">
            <w:pPr>
              <w:pStyle w:val="TAC"/>
            </w:pPr>
            <w:r w:rsidRPr="00B20AE8">
              <w:t>Local Area BS</w:t>
            </w:r>
          </w:p>
        </w:tc>
        <w:tc>
          <w:tcPr>
            <w:tcW w:w="1496" w:type="dxa"/>
            <w:tcBorders>
              <w:top w:val="nil"/>
              <w:bottom w:val="nil"/>
            </w:tcBorders>
            <w:shd w:val="clear" w:color="auto" w:fill="auto"/>
          </w:tcPr>
          <w:p w14:paraId="0FF7B6A9" w14:textId="77777777" w:rsidR="003D3C64" w:rsidRPr="00B20AE8" w:rsidRDefault="003D3C64" w:rsidP="0039402F">
            <w:pPr>
              <w:pStyle w:val="TAC"/>
            </w:pPr>
          </w:p>
        </w:tc>
        <w:tc>
          <w:tcPr>
            <w:tcW w:w="2693" w:type="dxa"/>
            <w:shd w:val="clear" w:color="auto" w:fill="auto"/>
          </w:tcPr>
          <w:p w14:paraId="2D27259F" w14:textId="08520E73" w:rsidR="003D3C64" w:rsidRPr="00B20AE8" w:rsidRDefault="003D3C64" w:rsidP="0039402F">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51DB0F64" w14:textId="77777777" w:rsidR="003D3C64" w:rsidRPr="00B20AE8" w:rsidRDefault="003D3C64" w:rsidP="0039402F">
            <w:pPr>
              <w:pStyle w:val="TAC"/>
              <w:rPr>
                <w:vertAlign w:val="subscript"/>
              </w:rPr>
            </w:pPr>
            <w:r w:rsidRPr="00B20AE8">
              <w:t>-41 - Δ</w:t>
            </w:r>
            <w:r w:rsidRPr="00B20AE8">
              <w:rPr>
                <w:vertAlign w:val="subscript"/>
              </w:rPr>
              <w:t>OTAREFSENS</w:t>
            </w:r>
          </w:p>
          <w:p w14:paraId="5BEA45DE" w14:textId="77777777" w:rsidR="003D3C64" w:rsidRPr="00B20AE8" w:rsidRDefault="003D3C64" w:rsidP="0039402F">
            <w:pPr>
              <w:pStyle w:val="TAC"/>
              <w:rPr>
                <w:vertAlign w:val="subscript"/>
              </w:rPr>
            </w:pPr>
            <w:r w:rsidRPr="00B20AE8">
              <w:t>(NOTE 6)</w:t>
            </w:r>
          </w:p>
        </w:tc>
        <w:tc>
          <w:tcPr>
            <w:tcW w:w="2021" w:type="dxa"/>
            <w:tcBorders>
              <w:top w:val="nil"/>
              <w:bottom w:val="nil"/>
            </w:tcBorders>
            <w:shd w:val="clear" w:color="auto" w:fill="auto"/>
          </w:tcPr>
          <w:p w14:paraId="45874DFC" w14:textId="77777777" w:rsidR="003D3C64" w:rsidRPr="00B20AE8" w:rsidRDefault="003D3C64" w:rsidP="0039402F">
            <w:pPr>
              <w:pStyle w:val="TAC"/>
            </w:pPr>
          </w:p>
        </w:tc>
      </w:tr>
      <w:tr w:rsidR="003D3C64" w:rsidRPr="00B20AE8" w14:paraId="1FE84920" w14:textId="77777777" w:rsidTr="006A2BF1">
        <w:trPr>
          <w:cantSplit/>
          <w:jc w:val="center"/>
        </w:trPr>
        <w:tc>
          <w:tcPr>
            <w:tcW w:w="1731" w:type="dxa"/>
            <w:tcBorders>
              <w:top w:val="nil"/>
            </w:tcBorders>
            <w:shd w:val="clear" w:color="auto" w:fill="auto"/>
          </w:tcPr>
          <w:p w14:paraId="6C3D7884" w14:textId="77777777" w:rsidR="003D3C64" w:rsidRPr="00B20AE8" w:rsidRDefault="003D3C64" w:rsidP="0039402F">
            <w:pPr>
              <w:pStyle w:val="TAC"/>
            </w:pPr>
          </w:p>
        </w:tc>
        <w:tc>
          <w:tcPr>
            <w:tcW w:w="1496" w:type="dxa"/>
            <w:tcBorders>
              <w:top w:val="nil"/>
            </w:tcBorders>
            <w:shd w:val="clear" w:color="auto" w:fill="auto"/>
          </w:tcPr>
          <w:p w14:paraId="0D455392" w14:textId="77777777" w:rsidR="003D3C64" w:rsidRPr="00B20AE8" w:rsidRDefault="003D3C64" w:rsidP="0039402F">
            <w:pPr>
              <w:pStyle w:val="TAC"/>
            </w:pPr>
          </w:p>
        </w:tc>
        <w:tc>
          <w:tcPr>
            <w:tcW w:w="2693" w:type="dxa"/>
            <w:shd w:val="clear" w:color="auto" w:fill="auto"/>
          </w:tcPr>
          <w:p w14:paraId="37A3C601" w14:textId="77EB00FC" w:rsidR="003D3C64" w:rsidRPr="00B20AE8" w:rsidRDefault="003D3C64" w:rsidP="0039402F">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20EFF686" w14:textId="77777777" w:rsidR="003D3C64" w:rsidRPr="00B20AE8" w:rsidRDefault="003D3C64" w:rsidP="0039402F">
            <w:pPr>
              <w:pStyle w:val="TAC"/>
              <w:rPr>
                <w:vertAlign w:val="subscript"/>
              </w:rPr>
            </w:pPr>
            <w:r w:rsidRPr="00B20AE8">
              <w:t>-41 – Δ</w:t>
            </w:r>
            <w:r w:rsidRPr="00B20AE8">
              <w:rPr>
                <w:vertAlign w:val="subscript"/>
              </w:rPr>
              <w:t>minSENS</w:t>
            </w:r>
          </w:p>
          <w:p w14:paraId="30D12435" w14:textId="77777777" w:rsidR="003D3C64" w:rsidRPr="00B20AE8" w:rsidRDefault="003D3C64" w:rsidP="0039402F">
            <w:pPr>
              <w:pStyle w:val="TAC"/>
            </w:pPr>
            <w:r w:rsidRPr="00B20AE8">
              <w:t>(NOTE 7)</w:t>
            </w:r>
          </w:p>
        </w:tc>
        <w:tc>
          <w:tcPr>
            <w:tcW w:w="2021" w:type="dxa"/>
            <w:tcBorders>
              <w:top w:val="nil"/>
            </w:tcBorders>
            <w:shd w:val="clear" w:color="auto" w:fill="auto"/>
          </w:tcPr>
          <w:p w14:paraId="6266E190" w14:textId="77777777" w:rsidR="003D3C64" w:rsidRPr="00B20AE8" w:rsidRDefault="003D3C64" w:rsidP="0039402F">
            <w:pPr>
              <w:pStyle w:val="TAC"/>
            </w:pPr>
          </w:p>
        </w:tc>
      </w:tr>
      <w:tr w:rsidR="003D3C64" w:rsidRPr="00B20AE8" w14:paraId="1436154B" w14:textId="77777777" w:rsidTr="006A2BF1">
        <w:trPr>
          <w:cantSplit/>
          <w:jc w:val="center"/>
        </w:trPr>
        <w:tc>
          <w:tcPr>
            <w:tcW w:w="9642" w:type="dxa"/>
            <w:gridSpan w:val="5"/>
            <w:shd w:val="clear" w:color="auto" w:fill="auto"/>
          </w:tcPr>
          <w:p w14:paraId="2D4A151C" w14:textId="1E90B5F9" w:rsidR="003D3C64" w:rsidRPr="00B20AE8" w:rsidRDefault="003D3C64"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0E18ADC3" w14:textId="77777777" w:rsidR="003D3C64" w:rsidRPr="00B20AE8" w:rsidRDefault="003D3C64" w:rsidP="0039402F">
            <w:pPr>
              <w:pStyle w:val="TAN"/>
            </w:pPr>
            <w:r w:rsidRPr="00B20AE8">
              <w:t>NOTE 2:</w:t>
            </w:r>
            <w:r w:rsidRPr="00B20AE8">
              <w:tab/>
              <w:t>"x" is equal to 6 dB in case of E-UTRA or UTRA wanted signals.</w:t>
            </w:r>
          </w:p>
          <w:p w14:paraId="63CEDC77" w14:textId="77777777" w:rsidR="003D3C64" w:rsidRPr="00B20AE8" w:rsidRDefault="003D3C64" w:rsidP="0039402F">
            <w:pPr>
              <w:pStyle w:val="TAN"/>
            </w:pPr>
            <w:r w:rsidRPr="00B20AE8">
              <w:t>NOTE 3:</w:t>
            </w:r>
            <w:r w:rsidRPr="00B20AE8">
              <w:tab/>
              <w:t xml:space="preserve">Interfering signal (E-UTRA 3 MHz) consisting of one resource block positioned at the stated offset, the </w:t>
            </w:r>
            <w:r w:rsidRPr="00B20AE8">
              <w:rPr>
                <w:i/>
              </w:rPr>
              <w:t>channel bandwidth</w:t>
            </w:r>
            <w:r w:rsidRPr="00B20AE8">
              <w:t xml:space="preserve"> of the interfering signal is located adjacently to the AAS </w:t>
            </w:r>
            <w:r w:rsidRPr="00B20AE8">
              <w:rPr>
                <w:i/>
              </w:rPr>
              <w:t>Base Station RF Bandwidth</w:t>
            </w:r>
            <w:r w:rsidRPr="00B20AE8">
              <w:t xml:space="preserve"> edge.</w:t>
            </w:r>
          </w:p>
          <w:p w14:paraId="11ECBE24" w14:textId="77777777" w:rsidR="003D3C64" w:rsidRPr="00B20AE8" w:rsidRDefault="003D3C64" w:rsidP="0039402F">
            <w:pPr>
              <w:pStyle w:val="TAN"/>
            </w:pPr>
            <w:r w:rsidRPr="00B20AE8">
              <w:t>NOTE 4:</w:t>
            </w:r>
            <w:r w:rsidRPr="00B20AE8">
              <w:tab/>
              <w:t xml:space="preserve">Applicable for </w:t>
            </w:r>
            <w:r w:rsidRPr="00B20AE8">
              <w:rPr>
                <w:i/>
              </w:rPr>
              <w:t xml:space="preserve">channel bandwidths </w:t>
            </w:r>
            <w:r w:rsidRPr="00B20AE8">
              <w:t>equal to or below 20 MHz.</w:t>
            </w:r>
          </w:p>
          <w:p w14:paraId="424716B0" w14:textId="2AD77A8D" w:rsidR="003D3C64" w:rsidRPr="00B20AE8" w:rsidRDefault="003D3C64" w:rsidP="0039402F">
            <w:pPr>
              <w:pStyle w:val="TAN"/>
            </w:pPr>
            <w:r w:rsidRPr="00B20AE8">
              <w:t>NOTE 5:</w:t>
            </w:r>
            <w:r w:rsidRPr="00B20AE8">
              <w:tab/>
              <w:t>Applicable for channel bandwidths above 20</w:t>
            </w:r>
            <w:r w:rsidR="00A33949">
              <w:t xml:space="preserve"> </w:t>
            </w:r>
            <w:r w:rsidRPr="00B20AE8">
              <w:t>MHz.</w:t>
            </w:r>
          </w:p>
          <w:p w14:paraId="3C3E2CD6" w14:textId="77777777" w:rsidR="003D3C64" w:rsidRPr="00B20AE8" w:rsidRDefault="003D3C64" w:rsidP="0039402F">
            <w:pPr>
              <w:pStyle w:val="TAN"/>
            </w:pPr>
            <w:r w:rsidRPr="00B20AE8">
              <w:t>NOTE 6:</w:t>
            </w:r>
            <w:r w:rsidRPr="00B20AE8">
              <w:tab/>
              <w:t>This test requirement is only applied in the OTA REFSENS conformance test directions.</w:t>
            </w:r>
          </w:p>
          <w:p w14:paraId="384AF1D9" w14:textId="77777777" w:rsidR="003D3C64" w:rsidRPr="00B20AE8" w:rsidRDefault="003D3C64" w:rsidP="0039402F">
            <w:pPr>
              <w:pStyle w:val="TAN"/>
            </w:pPr>
            <w:r w:rsidRPr="00B20AE8">
              <w:t>NOTE 7:</w:t>
            </w:r>
            <w:r w:rsidRPr="00B20AE8">
              <w:tab/>
              <w:t>This test requirement is only applied in the OTA minSENS receiver target reference direction.</w:t>
            </w:r>
          </w:p>
          <w:p w14:paraId="11148DFE" w14:textId="77777777" w:rsidR="003D3C64" w:rsidRPr="00B20AE8" w:rsidRDefault="003D3C64" w:rsidP="0039402F">
            <w:pPr>
              <w:pStyle w:val="TAN"/>
              <w:rPr>
                <w:lang w:val="en-US" w:eastAsia="zh-CN"/>
              </w:rPr>
            </w:pPr>
            <w:bookmarkStart w:id="5125"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w:t>
            </w:r>
          </w:p>
          <w:p w14:paraId="0A770CE3" w14:textId="5C9810E7" w:rsidR="003D3C64" w:rsidRPr="00B20AE8" w:rsidRDefault="003D3C64" w:rsidP="0039402F">
            <w:pPr>
              <w:pStyle w:val="TAN"/>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5125"/>
            <w:r>
              <w:t>Void</w:t>
            </w:r>
          </w:p>
        </w:tc>
      </w:tr>
    </w:tbl>
    <w:p w14:paraId="79DB93E4" w14:textId="77777777" w:rsidR="006E5C62" w:rsidRPr="00B20AE8" w:rsidRDefault="006E5C62" w:rsidP="0039402F"/>
    <w:p w14:paraId="77C59420" w14:textId="77777777" w:rsidR="006E5C62" w:rsidRPr="00B20AE8" w:rsidRDefault="006E5C62" w:rsidP="006E5C62">
      <w:pPr>
        <w:pStyle w:val="Heading5"/>
      </w:pPr>
      <w:bookmarkStart w:id="5126" w:name="_Toc21123236"/>
      <w:bookmarkStart w:id="5127" w:name="_Toc45907429"/>
      <w:bookmarkStart w:id="5128" w:name="_Toc53181533"/>
      <w:bookmarkStart w:id="5129" w:name="_Toc61117294"/>
      <w:bookmarkStart w:id="5130" w:name="_Toc67081146"/>
      <w:bookmarkStart w:id="5131" w:name="_Toc68770498"/>
      <w:bookmarkStart w:id="5132" w:name="_Toc74755561"/>
      <w:bookmarkStart w:id="5133" w:name="_Toc76506485"/>
      <w:bookmarkStart w:id="5134" w:name="_Toc83113404"/>
      <w:bookmarkStart w:id="5135" w:name="_Toc89876607"/>
      <w:bookmarkStart w:id="5136" w:name="_Toc98711507"/>
      <w:bookmarkStart w:id="5137" w:name="_Toc145097374"/>
      <w:bookmarkStart w:id="5138" w:name="_Toc161848624"/>
      <w:r w:rsidRPr="00B20AE8">
        <w:t>7.5.5.1.3</w:t>
      </w:r>
      <w:r w:rsidRPr="00B20AE8">
        <w:tab/>
        <w:t>Additional BC3 blocking test requirement</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71D08B07" w14:textId="57229DCB" w:rsidR="006E5C62" w:rsidRPr="00B20AE8" w:rsidRDefault="006E5C62" w:rsidP="0039402F">
      <w:r w:rsidRPr="00B20AE8">
        <w:t xml:space="preserve">The interfering signal is a 1,28Mcps UTRA TDD modulated signal as specified in clause A.2 in </w:t>
      </w:r>
      <w:r w:rsidR="003D3C64" w:rsidRPr="00B20AE8">
        <w:t>TS</w:t>
      </w:r>
      <w:r w:rsidR="003D3C64">
        <w:t> </w:t>
      </w:r>
      <w:r w:rsidR="003D3C64" w:rsidRPr="00B20AE8">
        <w:t>3</w:t>
      </w:r>
      <w:r w:rsidR="001A40B1" w:rsidRPr="00B20AE8">
        <w:t>7.141</w:t>
      </w:r>
      <w:r w:rsidR="003D3C64">
        <w:t> </w:t>
      </w:r>
      <w:r w:rsidR="003D3C64" w:rsidRPr="00B20AE8">
        <w:t>[</w:t>
      </w:r>
      <w:r w:rsidR="001A40B1" w:rsidRPr="00B20AE8">
        <w:t>13]</w:t>
      </w:r>
      <w:r w:rsidRPr="00B20AE8">
        <w:t>.</w:t>
      </w:r>
    </w:p>
    <w:p w14:paraId="6872920A"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2ADDAFF" w14:textId="77777777" w:rsidR="006944DA" w:rsidRPr="00B20AE8" w:rsidRDefault="006944DA" w:rsidP="0039402F">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2B712D3" w14:textId="3E0732CD" w:rsidR="006944DA" w:rsidRPr="00B20AE8" w:rsidRDefault="006944DA" w:rsidP="0039402F">
      <w:r w:rsidRPr="00B20AE8">
        <w:t>For the wanted and interfering signal coupled to the RIB, using the parameters in table 7.</w:t>
      </w:r>
      <w:r>
        <w:t>5</w:t>
      </w:r>
      <w:r w:rsidRPr="00B20AE8">
        <w:t>.5.1.3-1, the following requirements shall be met:</w:t>
      </w:r>
    </w:p>
    <w:p w14:paraId="3459E63F" w14:textId="3534B319" w:rsidR="006944DA" w:rsidRPr="00B20AE8" w:rsidRDefault="006944DA" w:rsidP="0039402F">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6B8539D4" w14:textId="77777777" w:rsidR="006E5C62" w:rsidRPr="00B20AE8" w:rsidRDefault="006E5C62" w:rsidP="0039402F">
      <w:pPr>
        <w:pStyle w:val="TH"/>
      </w:pPr>
      <w:r w:rsidRPr="00B20AE8">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3D3C64" w:rsidRPr="00B20AE8" w14:paraId="2DA47543" w14:textId="77777777" w:rsidTr="006A2BF1">
        <w:trPr>
          <w:cantSplit/>
          <w:tblHeader/>
          <w:jc w:val="center"/>
        </w:trPr>
        <w:tc>
          <w:tcPr>
            <w:tcW w:w="1008" w:type="dxa"/>
            <w:tcBorders>
              <w:bottom w:val="single" w:sz="4" w:space="0" w:color="auto"/>
            </w:tcBorders>
          </w:tcPr>
          <w:p w14:paraId="71086457" w14:textId="77777777" w:rsidR="006E5C62" w:rsidRPr="00B20AE8" w:rsidRDefault="006E5C62" w:rsidP="0039402F">
            <w:pPr>
              <w:pStyle w:val="TAH"/>
            </w:pPr>
            <w:r w:rsidRPr="00B20AE8">
              <w:t>Operating Band</w:t>
            </w:r>
          </w:p>
        </w:tc>
        <w:tc>
          <w:tcPr>
            <w:tcW w:w="3059" w:type="dxa"/>
            <w:tcBorders>
              <w:bottom w:val="single" w:sz="4" w:space="0" w:color="auto"/>
            </w:tcBorders>
          </w:tcPr>
          <w:p w14:paraId="69FE44C8" w14:textId="449381CD" w:rsidR="006E5C62" w:rsidRPr="00B20AE8" w:rsidRDefault="006E5C62" w:rsidP="0039402F">
            <w:pPr>
              <w:pStyle w:val="TAH"/>
            </w:pPr>
            <w:r w:rsidRPr="00B20AE8">
              <w:t>Centre Frequency of Interfering Signal</w:t>
            </w:r>
            <w:r w:rsidR="003D3C64">
              <w:t> </w:t>
            </w:r>
            <w:r w:rsidR="003D3C64" w:rsidRPr="00B20AE8">
              <w:t>[</w:t>
            </w:r>
            <w:r w:rsidRPr="00B20AE8">
              <w:t>MHz]</w:t>
            </w:r>
          </w:p>
        </w:tc>
        <w:tc>
          <w:tcPr>
            <w:tcW w:w="1499" w:type="dxa"/>
          </w:tcPr>
          <w:p w14:paraId="5AA18B24" w14:textId="63BC305B" w:rsidR="006E5C62" w:rsidRPr="00B20AE8" w:rsidRDefault="006E5C62" w:rsidP="0039402F">
            <w:pPr>
              <w:pStyle w:val="TAH"/>
            </w:pPr>
            <w:r w:rsidRPr="00B20AE8">
              <w:t>Interfering Signal mean power</w:t>
            </w:r>
            <w:r w:rsidR="003D3C64">
              <w:t> </w:t>
            </w:r>
            <w:r w:rsidR="003D3C64" w:rsidRPr="00B20AE8">
              <w:t>[</w:t>
            </w:r>
            <w:r w:rsidRPr="00B20AE8">
              <w:t>dBm]</w:t>
            </w:r>
          </w:p>
        </w:tc>
        <w:tc>
          <w:tcPr>
            <w:tcW w:w="1701" w:type="dxa"/>
          </w:tcPr>
          <w:p w14:paraId="0263BFCB" w14:textId="718FF461" w:rsidR="006E5C62" w:rsidRPr="00B20AE8" w:rsidRDefault="006E5C62" w:rsidP="0039402F">
            <w:pPr>
              <w:pStyle w:val="TAH"/>
              <w:rPr>
                <w:rFonts w:cs="Arial"/>
                <w:szCs w:val="18"/>
              </w:rPr>
            </w:pPr>
            <w:r w:rsidRPr="00B20AE8">
              <w:t>Wanted Signal mean power</w:t>
            </w:r>
            <w:r w:rsidR="003D3C64">
              <w:t> </w:t>
            </w:r>
            <w:r w:rsidR="003D3C64" w:rsidRPr="00B20AE8">
              <w:t>[</w:t>
            </w:r>
            <w:r w:rsidRPr="00B20AE8">
              <w:t>dBm]</w:t>
            </w:r>
          </w:p>
          <w:p w14:paraId="47C18ECF" w14:textId="77777777" w:rsidR="006E5C62" w:rsidRPr="00B20AE8" w:rsidRDefault="006E5C62" w:rsidP="0039402F">
            <w:pPr>
              <w:pStyle w:val="TAH"/>
            </w:pPr>
            <w:r w:rsidRPr="00B20AE8">
              <w:t>(NOTE)</w:t>
            </w:r>
          </w:p>
        </w:tc>
        <w:tc>
          <w:tcPr>
            <w:tcW w:w="1545" w:type="dxa"/>
            <w:tcBorders>
              <w:bottom w:val="single" w:sz="4" w:space="0" w:color="auto"/>
            </w:tcBorders>
          </w:tcPr>
          <w:p w14:paraId="679080A7" w14:textId="43D92B38" w:rsidR="006E5C62" w:rsidRPr="00B20AE8" w:rsidRDefault="006E5C62" w:rsidP="0039402F">
            <w:pPr>
              <w:pStyle w:val="TAH"/>
            </w:pPr>
            <w:r w:rsidRPr="00B20AE8">
              <w:t xml:space="preserve">Interfering signal centre frequency minimum frequency offset from the </w:t>
            </w:r>
            <w:r w:rsidRPr="00B20AE8">
              <w:rPr>
                <w:i/>
              </w:rPr>
              <w:t>Base Station RF Bandwidth edge</w:t>
            </w:r>
            <w:r w:rsidR="003D3C64">
              <w:t> </w:t>
            </w:r>
            <w:r w:rsidR="003D3C64" w:rsidRPr="00B20AE8">
              <w:t>[</w:t>
            </w:r>
            <w:r w:rsidRPr="00B20AE8">
              <w:t>MHz]</w:t>
            </w:r>
          </w:p>
        </w:tc>
      </w:tr>
      <w:tr w:rsidR="003D3C64" w:rsidRPr="00B20AE8" w14:paraId="426994EF" w14:textId="77777777" w:rsidTr="006A2BF1">
        <w:trPr>
          <w:cantSplit/>
          <w:jc w:val="center"/>
        </w:trPr>
        <w:tc>
          <w:tcPr>
            <w:tcW w:w="1008" w:type="dxa"/>
            <w:tcBorders>
              <w:bottom w:val="nil"/>
              <w:right w:val="single" w:sz="4" w:space="0" w:color="auto"/>
            </w:tcBorders>
            <w:shd w:val="clear" w:color="auto" w:fill="auto"/>
          </w:tcPr>
          <w:p w14:paraId="19336914" w14:textId="77777777" w:rsidR="003D3C64" w:rsidRPr="00B20AE8" w:rsidRDefault="003D3C64" w:rsidP="0039402F">
            <w:pPr>
              <w:pStyle w:val="TAC"/>
            </w:pPr>
            <w:r w:rsidRPr="00B20AE8">
              <w:rPr>
                <w:lang w:eastAsia="zh-CN"/>
              </w:rPr>
              <w:t xml:space="preserve">33 </w:t>
            </w:r>
            <w:r w:rsidRPr="00B20AE8">
              <w:t>-</w:t>
            </w:r>
            <w:r w:rsidRPr="00B20AE8">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33A4700B" w14:textId="4F3DC469" w:rsidR="003D3C64" w:rsidRPr="00B20AE8" w:rsidRDefault="003D3C64" w:rsidP="0039402F">
            <w:pPr>
              <w:pStyle w:val="TAC"/>
            </w:pPr>
            <w:r w:rsidRPr="00B20AE8">
              <w:t>(F</w:t>
            </w:r>
            <w:r w:rsidRPr="00B20AE8">
              <w:rPr>
                <w:vertAlign w:val="subscript"/>
              </w:rPr>
              <w:t>UL_low</w:t>
            </w:r>
            <w:r w:rsidRPr="00B20AE8">
              <w:t xml:space="preserve"> -</w:t>
            </w:r>
            <w:r w:rsidRPr="00B20AE8">
              <w:rPr>
                <w:lang w:eastAsia="zh-CN"/>
              </w:rPr>
              <w:t xml:space="preserve"> </w:t>
            </w:r>
            <w:r w:rsidRPr="00B20AE8">
              <w:t>20)</w:t>
            </w:r>
            <w:r>
              <w:t xml:space="preserve"> </w:t>
            </w:r>
            <w:r w:rsidRPr="00B20AE8">
              <w:t>to</w:t>
            </w:r>
            <w:r>
              <w:t xml:space="preserve"> </w:t>
            </w:r>
            <w:r w:rsidRPr="00B20AE8">
              <w:t>(F</w:t>
            </w:r>
            <w:r w:rsidRPr="00B20AE8">
              <w:rPr>
                <w:vertAlign w:val="subscript"/>
              </w:rPr>
              <w:t>UL_high</w:t>
            </w:r>
            <w:r w:rsidRPr="00B20AE8">
              <w:t xml:space="preserve"> +</w:t>
            </w:r>
            <w:r w:rsidRPr="00B20AE8">
              <w:rPr>
                <w:lang w:eastAsia="zh-CN"/>
              </w:rPr>
              <w:t xml:space="preserve"> </w:t>
            </w:r>
            <w:r w:rsidRPr="00B20AE8">
              <w:t>20)</w:t>
            </w:r>
          </w:p>
        </w:tc>
        <w:tc>
          <w:tcPr>
            <w:tcW w:w="1499" w:type="dxa"/>
            <w:tcBorders>
              <w:left w:val="single" w:sz="4" w:space="0" w:color="auto"/>
            </w:tcBorders>
          </w:tcPr>
          <w:p w14:paraId="466B2A71" w14:textId="77777777" w:rsidR="003D3C64" w:rsidRPr="00B20AE8" w:rsidRDefault="003D3C64" w:rsidP="0039402F">
            <w:pPr>
              <w:pStyle w:val="TAC"/>
              <w:rPr>
                <w:vertAlign w:val="subscript"/>
              </w:rPr>
            </w:pPr>
            <w:r w:rsidRPr="00B20AE8">
              <w:t>-40 - Δ</w:t>
            </w:r>
            <w:r w:rsidRPr="00B20AE8">
              <w:rPr>
                <w:vertAlign w:val="subscript"/>
              </w:rPr>
              <w:t>OTAREFSENS</w:t>
            </w:r>
          </w:p>
          <w:p w14:paraId="1847FFBA" w14:textId="77777777" w:rsidR="003D3C64" w:rsidRPr="00B20AE8" w:rsidRDefault="003D3C64" w:rsidP="0039402F">
            <w:pPr>
              <w:pStyle w:val="TAC"/>
              <w:rPr>
                <w:vertAlign w:val="subscript"/>
              </w:rPr>
            </w:pPr>
            <w:r w:rsidRPr="00B20AE8">
              <w:t>(NOTE 2)</w:t>
            </w:r>
          </w:p>
        </w:tc>
        <w:tc>
          <w:tcPr>
            <w:tcW w:w="1701" w:type="dxa"/>
          </w:tcPr>
          <w:p w14:paraId="1D2A51C6" w14:textId="1BDD8B88" w:rsidR="003D3C64" w:rsidRPr="00B20AE8" w:rsidRDefault="003D3C64" w:rsidP="0039402F">
            <w:pPr>
              <w:pStyle w:val="TAC"/>
            </w:pPr>
            <w:r w:rsidRPr="00B20AE8">
              <w:t>EIS</w:t>
            </w:r>
            <w:r w:rsidRPr="00B20AE8">
              <w:rPr>
                <w:vertAlign w:val="subscript"/>
              </w:rPr>
              <w:t>REFSENS</w:t>
            </w:r>
            <w:r w:rsidRPr="00B20AE8">
              <w:t xml:space="preserve"> + 6</w:t>
            </w:r>
            <w:r>
              <w:rPr>
                <w:lang w:val="sv-SE"/>
              </w:rPr>
              <w:t xml:space="preserve"> </w:t>
            </w:r>
            <w:r w:rsidRPr="00B20AE8">
              <w:t>dB</w:t>
            </w:r>
          </w:p>
          <w:p w14:paraId="7B8FCC2D" w14:textId="77777777" w:rsidR="003D3C64" w:rsidRPr="00B20AE8" w:rsidRDefault="003D3C64" w:rsidP="0039402F">
            <w:pPr>
              <w:pStyle w:val="TAC"/>
            </w:pPr>
            <w:r w:rsidRPr="00B20AE8">
              <w:t xml:space="preserve">(NOTE 2) </w:t>
            </w:r>
          </w:p>
        </w:tc>
        <w:tc>
          <w:tcPr>
            <w:tcW w:w="1545" w:type="dxa"/>
            <w:tcBorders>
              <w:bottom w:val="nil"/>
            </w:tcBorders>
            <w:shd w:val="clear" w:color="auto" w:fill="auto"/>
          </w:tcPr>
          <w:p w14:paraId="5698E3D7" w14:textId="77777777" w:rsidR="003D3C64" w:rsidRPr="00B20AE8" w:rsidRDefault="003D3C64" w:rsidP="0039402F">
            <w:pPr>
              <w:pStyle w:val="TAC"/>
            </w:pPr>
            <w:r w:rsidRPr="00B20AE8">
              <w:t>±</w:t>
            </w:r>
            <w:r w:rsidRPr="00B20AE8">
              <w:rPr>
                <w:lang w:eastAsia="zh-CN"/>
              </w:rPr>
              <w:t>2,4</w:t>
            </w:r>
          </w:p>
        </w:tc>
      </w:tr>
      <w:tr w:rsidR="003D3C64" w:rsidRPr="00B20AE8" w14:paraId="14B1E415" w14:textId="77777777" w:rsidTr="006A2BF1">
        <w:trPr>
          <w:cantSplit/>
          <w:jc w:val="center"/>
        </w:trPr>
        <w:tc>
          <w:tcPr>
            <w:tcW w:w="1008" w:type="dxa"/>
            <w:tcBorders>
              <w:top w:val="nil"/>
              <w:right w:val="single" w:sz="4" w:space="0" w:color="auto"/>
            </w:tcBorders>
            <w:shd w:val="clear" w:color="auto" w:fill="auto"/>
          </w:tcPr>
          <w:p w14:paraId="678368E4" w14:textId="77777777" w:rsidR="003D3C64" w:rsidRPr="00B20AE8" w:rsidRDefault="003D3C64" w:rsidP="0039402F">
            <w:pPr>
              <w:pStyle w:val="TAC"/>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3A5D154F" w14:textId="77777777" w:rsidR="003D3C64" w:rsidRPr="00B20AE8" w:rsidRDefault="003D3C64" w:rsidP="0039402F">
            <w:pPr>
              <w:pStyle w:val="TAC"/>
            </w:pPr>
          </w:p>
        </w:tc>
        <w:tc>
          <w:tcPr>
            <w:tcW w:w="1499" w:type="dxa"/>
            <w:tcBorders>
              <w:left w:val="single" w:sz="4" w:space="0" w:color="auto"/>
            </w:tcBorders>
          </w:tcPr>
          <w:p w14:paraId="20074614" w14:textId="77777777" w:rsidR="003D3C64" w:rsidRPr="00B20AE8" w:rsidRDefault="003D3C64" w:rsidP="0039402F">
            <w:pPr>
              <w:pStyle w:val="TAC"/>
              <w:rPr>
                <w:vertAlign w:val="subscript"/>
              </w:rPr>
            </w:pPr>
            <w:r w:rsidRPr="00B20AE8">
              <w:t>-40 – Δ</w:t>
            </w:r>
            <w:r w:rsidRPr="00B20AE8">
              <w:rPr>
                <w:vertAlign w:val="subscript"/>
              </w:rPr>
              <w:t>minSENS</w:t>
            </w:r>
          </w:p>
          <w:p w14:paraId="52182097" w14:textId="77777777" w:rsidR="003D3C64" w:rsidRPr="00B20AE8" w:rsidRDefault="003D3C64" w:rsidP="0039402F">
            <w:pPr>
              <w:pStyle w:val="TAC"/>
            </w:pPr>
            <w:r w:rsidRPr="00B20AE8">
              <w:t>(NOTE 3)</w:t>
            </w:r>
          </w:p>
        </w:tc>
        <w:tc>
          <w:tcPr>
            <w:tcW w:w="1701" w:type="dxa"/>
          </w:tcPr>
          <w:p w14:paraId="02A72AF5" w14:textId="3349376E" w:rsidR="003D3C64" w:rsidRPr="00B20AE8" w:rsidRDefault="003D3C64" w:rsidP="0039402F">
            <w:pPr>
              <w:pStyle w:val="TAC"/>
            </w:pPr>
            <w:r w:rsidRPr="00B20AE8">
              <w:t>EIS</w:t>
            </w:r>
            <w:r w:rsidRPr="00B20AE8">
              <w:rPr>
                <w:vertAlign w:val="subscript"/>
              </w:rPr>
              <w:t>minSENS</w:t>
            </w:r>
            <w:r w:rsidRPr="00B20AE8">
              <w:t xml:space="preserve"> + 6</w:t>
            </w:r>
            <w:r>
              <w:rPr>
                <w:vertAlign w:val="subscript"/>
                <w:lang w:val="sv-SE"/>
              </w:rPr>
              <w:t xml:space="preserve"> </w:t>
            </w:r>
            <w:r w:rsidRPr="00B20AE8">
              <w:t>dB</w:t>
            </w:r>
          </w:p>
          <w:p w14:paraId="6227B445" w14:textId="77777777" w:rsidR="003D3C64" w:rsidRPr="00B20AE8" w:rsidRDefault="003D3C64" w:rsidP="0039402F">
            <w:pPr>
              <w:pStyle w:val="TAC"/>
            </w:pPr>
            <w:r w:rsidRPr="00B20AE8">
              <w:t>(NOTE 3)</w:t>
            </w:r>
          </w:p>
        </w:tc>
        <w:tc>
          <w:tcPr>
            <w:tcW w:w="1545" w:type="dxa"/>
            <w:tcBorders>
              <w:top w:val="nil"/>
            </w:tcBorders>
            <w:shd w:val="clear" w:color="auto" w:fill="auto"/>
          </w:tcPr>
          <w:p w14:paraId="283BAEE9" w14:textId="77777777" w:rsidR="003D3C64" w:rsidRPr="00B20AE8" w:rsidRDefault="003D3C64" w:rsidP="0039402F">
            <w:pPr>
              <w:pStyle w:val="TAC"/>
            </w:pPr>
          </w:p>
        </w:tc>
      </w:tr>
      <w:tr w:rsidR="006E5C62" w:rsidRPr="00B20AE8" w14:paraId="110E26AE" w14:textId="77777777" w:rsidTr="006A2BF1">
        <w:trPr>
          <w:cantSplit/>
          <w:jc w:val="center"/>
        </w:trPr>
        <w:tc>
          <w:tcPr>
            <w:tcW w:w="8812" w:type="dxa"/>
            <w:gridSpan w:val="5"/>
          </w:tcPr>
          <w:p w14:paraId="0787BF64" w14:textId="0CFB9132" w:rsidR="00FA5C12" w:rsidRPr="00B20AE8" w:rsidRDefault="006E5C62" w:rsidP="0039402F">
            <w:pPr>
              <w:pStyle w:val="TAN"/>
            </w:pPr>
            <w:r w:rsidRPr="00B20AE8">
              <w:t>NOTE</w:t>
            </w:r>
            <w:r w:rsidR="00FA5C12" w:rsidRPr="00B20AE8">
              <w:t xml:space="preserve"> 1</w:t>
            </w:r>
            <w:r w:rsidRPr="00B20AE8">
              <w:t>:</w:t>
            </w:r>
            <w:r w:rsidR="00A22911" w:rsidRPr="00B20AE8">
              <w:tab/>
            </w:r>
            <w:r w:rsidRPr="00B20AE8">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7DC616EC" w14:textId="77777777" w:rsidR="00FA5C12" w:rsidRPr="00B20AE8" w:rsidRDefault="000814A0" w:rsidP="0039402F">
            <w:pPr>
              <w:pStyle w:val="TAN"/>
            </w:pPr>
            <w:r w:rsidRPr="00B20AE8">
              <w:t>NOTE 2:</w:t>
            </w:r>
            <w:r w:rsidRPr="00B20AE8">
              <w:tab/>
            </w:r>
            <w:r w:rsidR="00FA5C12" w:rsidRPr="00B20AE8">
              <w:t>This test requirement is only applied in the OTA REFSENS conformance test directions.</w:t>
            </w:r>
          </w:p>
          <w:p w14:paraId="336A5365" w14:textId="77777777" w:rsidR="006E5C62" w:rsidRPr="00B20AE8" w:rsidRDefault="000814A0" w:rsidP="0039402F">
            <w:pPr>
              <w:pStyle w:val="TAN"/>
            </w:pPr>
            <w:r w:rsidRPr="00B20AE8">
              <w:t>NOTE 3:</w:t>
            </w:r>
            <w:r w:rsidRPr="00B20AE8">
              <w:tab/>
            </w:r>
            <w:r w:rsidR="00FA5C12" w:rsidRPr="00B20AE8">
              <w:t>This test requirement is only applied in the OTA minSENS receiver target reference direction.</w:t>
            </w:r>
          </w:p>
        </w:tc>
      </w:tr>
    </w:tbl>
    <w:p w14:paraId="66EEA4A5" w14:textId="77777777" w:rsidR="006E5C62" w:rsidRPr="00B20AE8" w:rsidRDefault="006E5C62" w:rsidP="0039402F"/>
    <w:p w14:paraId="6C2F3A10" w14:textId="77777777" w:rsidR="006E5C62" w:rsidRPr="00B20AE8" w:rsidRDefault="006E5C62" w:rsidP="006E5C62">
      <w:pPr>
        <w:pStyle w:val="Heading4"/>
      </w:pPr>
      <w:bookmarkStart w:id="5139" w:name="_Toc21123237"/>
      <w:bookmarkStart w:id="5140" w:name="_Toc45907430"/>
      <w:bookmarkStart w:id="5141" w:name="_Toc53181534"/>
      <w:bookmarkStart w:id="5142" w:name="_Toc61117295"/>
      <w:bookmarkStart w:id="5143" w:name="_Toc67081147"/>
      <w:bookmarkStart w:id="5144" w:name="_Toc68770499"/>
      <w:bookmarkStart w:id="5145" w:name="_Toc74755562"/>
      <w:bookmarkStart w:id="5146" w:name="_Toc76506486"/>
      <w:bookmarkStart w:id="5147" w:name="_Toc83113405"/>
      <w:bookmarkStart w:id="5148" w:name="_Toc89876608"/>
      <w:bookmarkStart w:id="5149" w:name="_Toc98711508"/>
      <w:bookmarkStart w:id="5150" w:name="_Toc145097375"/>
      <w:bookmarkStart w:id="5151" w:name="_Toc161848625"/>
      <w:r w:rsidRPr="00B20AE8">
        <w:t>7.5.5.2</w:t>
      </w:r>
      <w:r w:rsidRPr="00B20AE8">
        <w:tab/>
        <w:t>Single RAT UTRA FDD operation</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6AD355C5" w14:textId="77777777" w:rsidR="006E5C62" w:rsidRPr="00B20AE8" w:rsidRDefault="006E5C62" w:rsidP="0039402F">
      <w:r w:rsidRPr="00B20AE8">
        <w:t>For each measured carrier, the BER shall not exceed 0,001 for the parameters specified in table 7.5.5.2-1.</w:t>
      </w:r>
    </w:p>
    <w:p w14:paraId="488E5E60" w14:textId="77777777" w:rsidR="006E5C62" w:rsidRPr="00B20AE8" w:rsidRDefault="006E5C62" w:rsidP="0039402F">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14:paraId="18C773CD" w14:textId="77777777" w:rsidR="006E5C62" w:rsidRPr="00B20AE8" w:rsidRDefault="006E5C62" w:rsidP="0039402F">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14:paraId="36B23AAB" w14:textId="77777777" w:rsidR="006E5C62" w:rsidRPr="00B20AE8" w:rsidRDefault="006E5C62" w:rsidP="0039402F">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14:paraId="6E8178A0" w14:textId="77777777" w:rsidR="006E5C62" w:rsidRPr="00B20AE8" w:rsidRDefault="006E5C62" w:rsidP="0039402F">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14:paraId="281F492A" w14:textId="77777777" w:rsidTr="006A2BF1">
        <w:trPr>
          <w:cantSplit/>
          <w:jc w:val="center"/>
        </w:trPr>
        <w:tc>
          <w:tcPr>
            <w:tcW w:w="2290" w:type="dxa"/>
          </w:tcPr>
          <w:p w14:paraId="77FD8F67" w14:textId="77777777" w:rsidR="006E5C62" w:rsidRPr="00B20AE8" w:rsidRDefault="006E5C62" w:rsidP="0039402F">
            <w:pPr>
              <w:pStyle w:val="TAH"/>
            </w:pPr>
            <w:r w:rsidRPr="00B20AE8">
              <w:br w:type="page"/>
              <w:t>Parameter</w:t>
            </w:r>
          </w:p>
        </w:tc>
        <w:tc>
          <w:tcPr>
            <w:tcW w:w="1470" w:type="dxa"/>
          </w:tcPr>
          <w:p w14:paraId="5573573B" w14:textId="77777777" w:rsidR="006E5C62" w:rsidRPr="00B20AE8" w:rsidRDefault="006E5C62" w:rsidP="0039402F">
            <w:pPr>
              <w:pStyle w:val="TAH"/>
            </w:pPr>
            <w:r w:rsidRPr="00B20AE8">
              <w:t>Level</w:t>
            </w:r>
          </w:p>
          <w:p w14:paraId="44E6532B" w14:textId="77777777" w:rsidR="006E5C62" w:rsidRPr="00B20AE8" w:rsidRDefault="006E5C62" w:rsidP="0039402F">
            <w:pPr>
              <w:pStyle w:val="TAH"/>
            </w:pPr>
            <w:r w:rsidRPr="00B20AE8">
              <w:t>Wide Area BS</w:t>
            </w:r>
          </w:p>
        </w:tc>
        <w:tc>
          <w:tcPr>
            <w:tcW w:w="1490" w:type="dxa"/>
          </w:tcPr>
          <w:p w14:paraId="53115F34" w14:textId="77777777" w:rsidR="006E5C62" w:rsidRPr="00B20AE8" w:rsidRDefault="006E5C62" w:rsidP="0039402F">
            <w:pPr>
              <w:pStyle w:val="TAH"/>
            </w:pPr>
            <w:r w:rsidRPr="00B20AE8">
              <w:t>Level</w:t>
            </w:r>
          </w:p>
          <w:p w14:paraId="5C7E2BC6" w14:textId="77777777" w:rsidR="006E5C62" w:rsidRPr="00B20AE8" w:rsidRDefault="006E5C62" w:rsidP="0039402F">
            <w:pPr>
              <w:pStyle w:val="TAH"/>
            </w:pPr>
            <w:r w:rsidRPr="00B20AE8">
              <w:t>Medium Range BS</w:t>
            </w:r>
          </w:p>
        </w:tc>
        <w:tc>
          <w:tcPr>
            <w:tcW w:w="1418" w:type="dxa"/>
          </w:tcPr>
          <w:p w14:paraId="6F623B9F" w14:textId="77777777" w:rsidR="006E5C62" w:rsidRPr="00B20AE8" w:rsidRDefault="006E5C62" w:rsidP="0039402F">
            <w:pPr>
              <w:pStyle w:val="TAH"/>
            </w:pPr>
            <w:r w:rsidRPr="00B20AE8">
              <w:t>Level</w:t>
            </w:r>
          </w:p>
          <w:p w14:paraId="269623CC" w14:textId="77777777" w:rsidR="006E5C62" w:rsidRPr="00B20AE8" w:rsidRDefault="006E5C62" w:rsidP="0039402F">
            <w:pPr>
              <w:pStyle w:val="TAH"/>
            </w:pPr>
            <w:r w:rsidRPr="00B20AE8">
              <w:t>Local Area / Home BS</w:t>
            </w:r>
          </w:p>
        </w:tc>
        <w:tc>
          <w:tcPr>
            <w:tcW w:w="1677" w:type="dxa"/>
          </w:tcPr>
          <w:p w14:paraId="68E80546" w14:textId="77777777" w:rsidR="006E5C62" w:rsidRPr="00B20AE8" w:rsidRDefault="006E5C62" w:rsidP="0039402F">
            <w:pPr>
              <w:pStyle w:val="TAH"/>
            </w:pPr>
            <w:r w:rsidRPr="00B20AE8">
              <w:t>Unit</w:t>
            </w:r>
          </w:p>
        </w:tc>
      </w:tr>
      <w:tr w:rsidR="004F339F" w:rsidRPr="00B20AE8" w14:paraId="60048ADD" w14:textId="77777777" w:rsidTr="006A2BF1">
        <w:trPr>
          <w:cantSplit/>
          <w:jc w:val="center"/>
        </w:trPr>
        <w:tc>
          <w:tcPr>
            <w:tcW w:w="2290" w:type="dxa"/>
          </w:tcPr>
          <w:p w14:paraId="534697F7" w14:textId="77777777" w:rsidR="006E5C62" w:rsidRPr="00B20AE8" w:rsidRDefault="006E5C62" w:rsidP="0039402F">
            <w:pPr>
              <w:pStyle w:val="TAL"/>
            </w:pPr>
            <w:r w:rsidRPr="00B20AE8">
              <w:t>Data rate</w:t>
            </w:r>
          </w:p>
        </w:tc>
        <w:tc>
          <w:tcPr>
            <w:tcW w:w="1470" w:type="dxa"/>
          </w:tcPr>
          <w:p w14:paraId="5640B20D" w14:textId="77777777" w:rsidR="006E5C62" w:rsidRPr="00B20AE8" w:rsidRDefault="006E5C62" w:rsidP="0039402F">
            <w:pPr>
              <w:pStyle w:val="TAC"/>
            </w:pPr>
            <w:r w:rsidRPr="00B20AE8">
              <w:t>12.2</w:t>
            </w:r>
          </w:p>
        </w:tc>
        <w:tc>
          <w:tcPr>
            <w:tcW w:w="1490" w:type="dxa"/>
          </w:tcPr>
          <w:p w14:paraId="0AFB75F7" w14:textId="77777777" w:rsidR="006E5C62" w:rsidRPr="00B20AE8" w:rsidRDefault="006E5C62" w:rsidP="0039402F">
            <w:pPr>
              <w:pStyle w:val="TAC"/>
            </w:pPr>
            <w:r w:rsidRPr="00B20AE8">
              <w:t>12.2</w:t>
            </w:r>
          </w:p>
        </w:tc>
        <w:tc>
          <w:tcPr>
            <w:tcW w:w="1418" w:type="dxa"/>
          </w:tcPr>
          <w:p w14:paraId="6BE94504" w14:textId="77777777" w:rsidR="006E5C62" w:rsidRPr="00B20AE8" w:rsidRDefault="006E5C62" w:rsidP="0039402F">
            <w:pPr>
              <w:pStyle w:val="TAC"/>
            </w:pPr>
            <w:r w:rsidRPr="00B20AE8">
              <w:t>12.2</w:t>
            </w:r>
          </w:p>
        </w:tc>
        <w:tc>
          <w:tcPr>
            <w:tcW w:w="1677" w:type="dxa"/>
          </w:tcPr>
          <w:p w14:paraId="6F09A4CF" w14:textId="77777777" w:rsidR="006E5C62" w:rsidRPr="00B20AE8" w:rsidRDefault="006E5C62" w:rsidP="0039402F">
            <w:pPr>
              <w:pStyle w:val="TAC"/>
            </w:pPr>
            <w:r w:rsidRPr="00B20AE8">
              <w:t>kbps</w:t>
            </w:r>
          </w:p>
        </w:tc>
      </w:tr>
      <w:tr w:rsidR="004F339F" w:rsidRPr="00B20AE8" w14:paraId="121963B7" w14:textId="77777777" w:rsidTr="006A2BF1">
        <w:trPr>
          <w:cantSplit/>
          <w:jc w:val="center"/>
        </w:trPr>
        <w:tc>
          <w:tcPr>
            <w:tcW w:w="2290" w:type="dxa"/>
          </w:tcPr>
          <w:p w14:paraId="29502F41" w14:textId="77777777" w:rsidR="006E5C62" w:rsidRPr="00B20AE8" w:rsidRDefault="006E5C62" w:rsidP="0039402F">
            <w:pPr>
              <w:pStyle w:val="TAL"/>
            </w:pPr>
            <w:r w:rsidRPr="00B20AE8">
              <w:t>Wanted signal mean power</w:t>
            </w:r>
          </w:p>
        </w:tc>
        <w:tc>
          <w:tcPr>
            <w:tcW w:w="1470" w:type="dxa"/>
          </w:tcPr>
          <w:p w14:paraId="0431AAD5" w14:textId="77777777" w:rsidR="006E5C62" w:rsidRPr="00B20AE8" w:rsidRDefault="006E5C62" w:rsidP="0039402F">
            <w:pPr>
              <w:pStyle w:val="TAC"/>
            </w:pPr>
            <w:r w:rsidRPr="00B20AE8">
              <w:t xml:space="preserve">-115 </w:t>
            </w:r>
            <w:r w:rsidRPr="00B20AE8">
              <w:rPr>
                <w:szCs w:val="18"/>
              </w:rPr>
              <w:t xml:space="preserve">– </w:t>
            </w:r>
            <w:r w:rsidRPr="00B20AE8">
              <w:t>Δ</w:t>
            </w:r>
            <w:r w:rsidRPr="00B20AE8">
              <w:rPr>
                <w:vertAlign w:val="subscript"/>
              </w:rPr>
              <w:t>minSENS</w:t>
            </w:r>
            <w:r w:rsidRPr="00B20AE8">
              <w:rPr>
                <w:vertAlign w:val="subscript"/>
                <w:lang w:val="sv-SE"/>
              </w:rPr>
              <w:t xml:space="preserve"> </w:t>
            </w:r>
          </w:p>
        </w:tc>
        <w:tc>
          <w:tcPr>
            <w:tcW w:w="1490" w:type="dxa"/>
          </w:tcPr>
          <w:p w14:paraId="0073552C" w14:textId="77777777" w:rsidR="006E5C62" w:rsidRPr="00B20AE8" w:rsidRDefault="006E5C62" w:rsidP="0039402F">
            <w:pPr>
              <w:pStyle w:val="TAC"/>
            </w:pPr>
            <w:r w:rsidRPr="00B20AE8">
              <w:t xml:space="preserve">-105 </w:t>
            </w:r>
            <w:r w:rsidRPr="00B20AE8">
              <w:rPr>
                <w:szCs w:val="18"/>
              </w:rPr>
              <w:t xml:space="preserve">– </w:t>
            </w:r>
            <w:r w:rsidRPr="00B20AE8">
              <w:t>Δ</w:t>
            </w:r>
            <w:r w:rsidRPr="00B20AE8">
              <w:rPr>
                <w:vertAlign w:val="subscript"/>
              </w:rPr>
              <w:t>minSENS</w:t>
            </w:r>
            <w:r w:rsidRPr="00B20AE8">
              <w:rPr>
                <w:vertAlign w:val="subscript"/>
                <w:lang w:val="sv-SE"/>
              </w:rPr>
              <w:t xml:space="preserve"> </w:t>
            </w:r>
          </w:p>
        </w:tc>
        <w:tc>
          <w:tcPr>
            <w:tcW w:w="1418" w:type="dxa"/>
          </w:tcPr>
          <w:p w14:paraId="63971767" w14:textId="77777777" w:rsidR="006E5C62" w:rsidRPr="00B20AE8" w:rsidRDefault="006E5C62" w:rsidP="0039402F">
            <w:pPr>
              <w:pStyle w:val="TAC"/>
            </w:pPr>
            <w:r w:rsidRPr="00B20AE8">
              <w:t xml:space="preserve">-101 </w:t>
            </w:r>
            <w:r w:rsidRPr="00B20AE8">
              <w:rPr>
                <w:szCs w:val="18"/>
              </w:rPr>
              <w:t xml:space="preserve">– </w:t>
            </w:r>
            <w:r w:rsidRPr="00B20AE8">
              <w:t>Δ</w:t>
            </w:r>
            <w:r w:rsidRPr="00B20AE8">
              <w:rPr>
                <w:vertAlign w:val="subscript"/>
              </w:rPr>
              <w:t>minSENS</w:t>
            </w:r>
            <w:r w:rsidRPr="00B20AE8">
              <w:rPr>
                <w:vertAlign w:val="subscript"/>
                <w:lang w:val="sv-SE"/>
              </w:rPr>
              <w:t xml:space="preserve"> </w:t>
            </w:r>
          </w:p>
        </w:tc>
        <w:tc>
          <w:tcPr>
            <w:tcW w:w="1677" w:type="dxa"/>
          </w:tcPr>
          <w:p w14:paraId="3669C0E2" w14:textId="77777777" w:rsidR="006E5C62" w:rsidRPr="00B20AE8" w:rsidRDefault="006E5C62" w:rsidP="0039402F">
            <w:pPr>
              <w:pStyle w:val="TAC"/>
            </w:pPr>
            <w:r w:rsidRPr="00B20AE8">
              <w:t>dBm</w:t>
            </w:r>
          </w:p>
        </w:tc>
      </w:tr>
      <w:tr w:rsidR="004F339F" w:rsidRPr="00B20AE8" w14:paraId="31623548" w14:textId="77777777" w:rsidTr="006A2BF1">
        <w:trPr>
          <w:cantSplit/>
          <w:jc w:val="center"/>
        </w:trPr>
        <w:tc>
          <w:tcPr>
            <w:tcW w:w="2290" w:type="dxa"/>
          </w:tcPr>
          <w:p w14:paraId="73130D23" w14:textId="77777777" w:rsidR="006E5C62" w:rsidRPr="00B20AE8" w:rsidRDefault="006E5C62" w:rsidP="0039402F">
            <w:pPr>
              <w:pStyle w:val="TAL"/>
            </w:pPr>
            <w:r w:rsidRPr="00B20AE8">
              <w:t>Interfering signal mean power</w:t>
            </w:r>
          </w:p>
        </w:tc>
        <w:tc>
          <w:tcPr>
            <w:tcW w:w="1470" w:type="dxa"/>
          </w:tcPr>
          <w:p w14:paraId="3CEBF79E"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1490" w:type="dxa"/>
          </w:tcPr>
          <w:p w14:paraId="438744A3" w14:textId="77777777" w:rsidR="006E5C62" w:rsidRPr="00B20AE8" w:rsidRDefault="006E5C62" w:rsidP="0039402F">
            <w:pPr>
              <w:pStyle w:val="TAC"/>
            </w:pPr>
            <w:r w:rsidRPr="00B20AE8">
              <w:t xml:space="preserve">-42 </w:t>
            </w:r>
            <w:r w:rsidRPr="00B20AE8">
              <w:rPr>
                <w:szCs w:val="18"/>
              </w:rPr>
              <w:t xml:space="preserve">– </w:t>
            </w:r>
            <w:r w:rsidRPr="00B20AE8">
              <w:t>Δ</w:t>
            </w:r>
            <w:r w:rsidRPr="00B20AE8">
              <w:rPr>
                <w:vertAlign w:val="subscript"/>
              </w:rPr>
              <w:t>minSENS</w:t>
            </w:r>
          </w:p>
        </w:tc>
        <w:tc>
          <w:tcPr>
            <w:tcW w:w="1418" w:type="dxa"/>
          </w:tcPr>
          <w:p w14:paraId="3760EBB2" w14:textId="77777777" w:rsidR="006E5C62" w:rsidRPr="00B20AE8" w:rsidRDefault="006E5C62" w:rsidP="0039402F">
            <w:pPr>
              <w:pStyle w:val="TAC"/>
            </w:pPr>
            <w:r w:rsidRPr="00B20AE8">
              <w:t xml:space="preserve">-38 </w:t>
            </w:r>
            <w:r w:rsidRPr="00B20AE8">
              <w:rPr>
                <w:szCs w:val="18"/>
              </w:rPr>
              <w:t xml:space="preserve">– </w:t>
            </w:r>
            <w:r w:rsidRPr="00B20AE8">
              <w:t>Δ</w:t>
            </w:r>
            <w:r w:rsidRPr="00B20AE8">
              <w:rPr>
                <w:vertAlign w:val="subscript"/>
              </w:rPr>
              <w:t>minSENS</w:t>
            </w:r>
          </w:p>
        </w:tc>
        <w:tc>
          <w:tcPr>
            <w:tcW w:w="1677" w:type="dxa"/>
          </w:tcPr>
          <w:p w14:paraId="1C3ED446" w14:textId="77777777" w:rsidR="006E5C62" w:rsidRPr="00B20AE8" w:rsidRDefault="006E5C62" w:rsidP="0039402F">
            <w:pPr>
              <w:pStyle w:val="TAC"/>
            </w:pPr>
            <w:r w:rsidRPr="00B20AE8">
              <w:t>dBm</w:t>
            </w:r>
          </w:p>
        </w:tc>
      </w:tr>
      <w:tr w:rsidR="006E5C62" w:rsidRPr="00B20AE8" w14:paraId="0D5673AD" w14:textId="77777777" w:rsidTr="006A2BF1">
        <w:trPr>
          <w:cantSplit/>
          <w:jc w:val="center"/>
        </w:trPr>
        <w:tc>
          <w:tcPr>
            <w:tcW w:w="2290" w:type="dxa"/>
          </w:tcPr>
          <w:p w14:paraId="1FA2D94F" w14:textId="77777777" w:rsidR="006E5C62" w:rsidRPr="00B20AE8" w:rsidRDefault="006E5C62" w:rsidP="0039402F">
            <w:pPr>
              <w:pStyle w:val="TAL"/>
            </w:pPr>
            <w:r w:rsidRPr="00B20AE8">
              <w:t>F</w:t>
            </w:r>
            <w:r w:rsidRPr="00B20AE8">
              <w:rPr>
                <w:vertAlign w:val="subscript"/>
              </w:rPr>
              <w:t>uw</w:t>
            </w:r>
            <w:r w:rsidRPr="00B20AE8">
              <w:t xml:space="preserve"> offset (Modulated)</w:t>
            </w:r>
          </w:p>
        </w:tc>
        <w:tc>
          <w:tcPr>
            <w:tcW w:w="1470" w:type="dxa"/>
          </w:tcPr>
          <w:p w14:paraId="4577707C" w14:textId="77777777" w:rsidR="006E5C62" w:rsidRPr="00B20AE8" w:rsidRDefault="006E5C62" w:rsidP="0039402F">
            <w:pPr>
              <w:pStyle w:val="TAC"/>
            </w:pPr>
            <w:r w:rsidRPr="00B20AE8">
              <w:t>±5</w:t>
            </w:r>
          </w:p>
        </w:tc>
        <w:tc>
          <w:tcPr>
            <w:tcW w:w="1490" w:type="dxa"/>
          </w:tcPr>
          <w:p w14:paraId="12231526" w14:textId="77777777" w:rsidR="006E5C62" w:rsidRPr="00B20AE8" w:rsidRDefault="006E5C62" w:rsidP="0039402F">
            <w:pPr>
              <w:pStyle w:val="TAC"/>
            </w:pPr>
            <w:r w:rsidRPr="00B20AE8">
              <w:t>±5</w:t>
            </w:r>
          </w:p>
        </w:tc>
        <w:tc>
          <w:tcPr>
            <w:tcW w:w="1418" w:type="dxa"/>
          </w:tcPr>
          <w:p w14:paraId="66EF0CF2" w14:textId="77777777" w:rsidR="006E5C62" w:rsidRPr="00B20AE8" w:rsidRDefault="006E5C62" w:rsidP="0039402F">
            <w:pPr>
              <w:pStyle w:val="TAC"/>
            </w:pPr>
            <w:r w:rsidRPr="00B20AE8">
              <w:t>±5</w:t>
            </w:r>
          </w:p>
        </w:tc>
        <w:tc>
          <w:tcPr>
            <w:tcW w:w="1677" w:type="dxa"/>
          </w:tcPr>
          <w:p w14:paraId="7BD09E51" w14:textId="77777777" w:rsidR="006E5C62" w:rsidRPr="00B20AE8" w:rsidRDefault="006E5C62" w:rsidP="0039402F">
            <w:pPr>
              <w:pStyle w:val="TAC"/>
            </w:pPr>
            <w:r w:rsidRPr="00B20AE8">
              <w:t>MHz</w:t>
            </w:r>
          </w:p>
        </w:tc>
      </w:tr>
    </w:tbl>
    <w:p w14:paraId="48A07D34" w14:textId="77777777" w:rsidR="006E5C62" w:rsidRPr="00B20AE8" w:rsidRDefault="006E5C62" w:rsidP="0039402F"/>
    <w:p w14:paraId="4FF0070F" w14:textId="33B06EDA" w:rsidR="006E5C62" w:rsidRPr="006507D3" w:rsidRDefault="006E5C62"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464BBC1E" w14:textId="77777777" w:rsidR="006E5C62" w:rsidRPr="00B20AE8" w:rsidRDefault="006E5C62" w:rsidP="006E5C62">
      <w:pPr>
        <w:pStyle w:val="Heading4"/>
      </w:pPr>
      <w:bookmarkStart w:id="5152" w:name="_Toc21123238"/>
      <w:bookmarkStart w:id="5153" w:name="_Toc45907431"/>
      <w:bookmarkStart w:id="5154" w:name="_Toc53181535"/>
      <w:bookmarkStart w:id="5155" w:name="_Toc61117296"/>
      <w:bookmarkStart w:id="5156" w:name="_Toc67081148"/>
      <w:bookmarkStart w:id="5157" w:name="_Toc68770500"/>
      <w:bookmarkStart w:id="5158" w:name="_Toc74755563"/>
      <w:bookmarkStart w:id="5159" w:name="_Toc76506487"/>
      <w:bookmarkStart w:id="5160" w:name="_Toc83113406"/>
      <w:bookmarkStart w:id="5161" w:name="_Toc89876609"/>
      <w:bookmarkStart w:id="5162" w:name="_Toc98711509"/>
      <w:bookmarkStart w:id="5163" w:name="_Toc145097376"/>
      <w:bookmarkStart w:id="5164" w:name="_Toc161848626"/>
      <w:r w:rsidRPr="00B20AE8">
        <w:t>7.5.5.3</w:t>
      </w:r>
      <w:r w:rsidRPr="00B20AE8">
        <w:tab/>
        <w:t>Single RAT E-UTRA operation</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44795187" w14:textId="77777777" w:rsidR="006944DA" w:rsidRPr="00B20AE8" w:rsidRDefault="006944DA" w:rsidP="0039402F">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7D398600" w14:textId="41C78AA4" w:rsidR="006944DA" w:rsidRPr="00B20AE8" w:rsidRDefault="006944DA" w:rsidP="0039402F">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26C29E" w14:textId="1F1E9723" w:rsidR="006944DA" w:rsidRPr="00B20AE8" w:rsidRDefault="006944DA" w:rsidP="0039402F">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B04F193" w14:textId="4ADEC1A0" w:rsidR="006944DA" w:rsidRPr="00B20AE8" w:rsidRDefault="006944DA" w:rsidP="0039402F">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67B48DDC" w14:textId="77777777" w:rsidR="006944DA" w:rsidRPr="00B20AE8" w:rsidRDefault="006944DA" w:rsidP="0039402F">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B31B9F" w14:textId="77777777" w:rsidR="006944DA" w:rsidRPr="00B20AE8" w:rsidRDefault="006944DA" w:rsidP="0039402F">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2504B06" w14:textId="77777777" w:rsidR="006E5C62" w:rsidRPr="00B20AE8" w:rsidRDefault="006E5C62" w:rsidP="0039402F">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4D5AFAAC" w14:textId="77777777" w:rsidR="006E5C62" w:rsidRPr="00B20AE8" w:rsidRDefault="006E5C62" w:rsidP="0039402F">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364F7BFD" w14:textId="77777777" w:rsidR="006E5C62" w:rsidRPr="00B20AE8" w:rsidRDefault="006E5C62" w:rsidP="0039402F">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22547B25" w14:textId="77777777" w:rsidR="006E5C62" w:rsidRPr="00B20AE8" w:rsidRDefault="006E5C62" w:rsidP="0039402F">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1E04F2F1" w14:textId="77777777" w:rsidR="006E5C62" w:rsidRPr="00B20AE8" w:rsidRDefault="006E5C62" w:rsidP="0039402F">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E8B961" w14:textId="77777777" w:rsidR="006E5C62" w:rsidRPr="00B20AE8" w:rsidRDefault="006E5C62" w:rsidP="0039402F">
      <w:pPr>
        <w:pStyle w:val="TH"/>
        <w:rPr>
          <w:rFonts w:eastAsia="Osaka"/>
        </w:rPr>
      </w:pPr>
      <w:r w:rsidRPr="00B20AE8">
        <w:rPr>
          <w:rFonts w:eastAsia="Osaka" w:cs="v5.0.0"/>
        </w:rPr>
        <w:t xml:space="preserve">Table 7.5.5.3-1: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4F339F" w:rsidRPr="00B20AE8" w14:paraId="7B72C1CD" w14:textId="77777777" w:rsidTr="006A2BF1">
        <w:trPr>
          <w:cantSplit/>
          <w:jc w:val="center"/>
        </w:trPr>
        <w:tc>
          <w:tcPr>
            <w:tcW w:w="1519" w:type="dxa"/>
            <w:tcBorders>
              <w:bottom w:val="single" w:sz="4" w:space="0" w:color="auto"/>
            </w:tcBorders>
          </w:tcPr>
          <w:p w14:paraId="011C9010" w14:textId="77777777" w:rsidR="006E5C62" w:rsidRPr="00B20AE8" w:rsidRDefault="006E5C62" w:rsidP="0039402F">
            <w:pPr>
              <w:pStyle w:val="TAH"/>
            </w:pPr>
          </w:p>
        </w:tc>
        <w:tc>
          <w:tcPr>
            <w:tcW w:w="2437" w:type="dxa"/>
          </w:tcPr>
          <w:p w14:paraId="3FCF76C7" w14:textId="283ECB2A" w:rsidR="006E5C62" w:rsidRPr="00B20AE8" w:rsidRDefault="006E5C62" w:rsidP="0039402F">
            <w:pPr>
              <w:pStyle w:val="TAH"/>
            </w:pPr>
            <w:r w:rsidRPr="00B20AE8">
              <w:t>Wanted signal mean power</w:t>
            </w:r>
            <w:r w:rsidR="003D3C64">
              <w:t> </w:t>
            </w:r>
            <w:r w:rsidR="003D3C64" w:rsidRPr="00B20AE8">
              <w:t>[</w:t>
            </w:r>
            <w:r w:rsidRPr="00B20AE8">
              <w:t>dBm]</w:t>
            </w:r>
          </w:p>
          <w:p w14:paraId="150C7648" w14:textId="77777777" w:rsidR="006E5C62" w:rsidRPr="00B20AE8" w:rsidRDefault="006E5C62" w:rsidP="0039402F">
            <w:pPr>
              <w:pStyle w:val="TAH"/>
            </w:pPr>
            <w:r w:rsidRPr="00B20AE8">
              <w:t>(NOTE)</w:t>
            </w:r>
          </w:p>
        </w:tc>
        <w:tc>
          <w:tcPr>
            <w:tcW w:w="1748" w:type="dxa"/>
          </w:tcPr>
          <w:p w14:paraId="1A2259C3" w14:textId="40BEC6F6" w:rsidR="006E5C62" w:rsidRPr="00B20AE8" w:rsidRDefault="006E5C62" w:rsidP="0039402F">
            <w:pPr>
              <w:pStyle w:val="TAH"/>
            </w:pPr>
            <w:r w:rsidRPr="00B20AE8">
              <w:t>Interfering signal mean power</w:t>
            </w:r>
            <w:r w:rsidR="003D3C64">
              <w:t> </w:t>
            </w:r>
            <w:r w:rsidR="003D3C64" w:rsidRPr="00B20AE8">
              <w:t>[</w:t>
            </w:r>
            <w:r w:rsidRPr="00B20AE8">
              <w:t>dBm]</w:t>
            </w:r>
          </w:p>
        </w:tc>
        <w:tc>
          <w:tcPr>
            <w:tcW w:w="2126" w:type="dxa"/>
            <w:tcBorders>
              <w:bottom w:val="single" w:sz="4" w:space="0" w:color="auto"/>
            </w:tcBorders>
          </w:tcPr>
          <w:p w14:paraId="32DA4AC2" w14:textId="77777777" w:rsidR="006E5C62" w:rsidRPr="00B20AE8" w:rsidRDefault="006E5C62" w:rsidP="0039402F">
            <w:pPr>
              <w:pStyle w:val="TAH"/>
            </w:pPr>
            <w:r w:rsidRPr="00B20AE8">
              <w:t>Type of interfering signal</w:t>
            </w:r>
          </w:p>
        </w:tc>
      </w:tr>
      <w:tr w:rsidR="003D3C64" w:rsidRPr="00B20AE8" w14:paraId="6153652A" w14:textId="77777777" w:rsidTr="006A2BF1">
        <w:trPr>
          <w:cantSplit/>
          <w:jc w:val="center"/>
        </w:trPr>
        <w:tc>
          <w:tcPr>
            <w:tcW w:w="1519" w:type="dxa"/>
            <w:tcBorders>
              <w:bottom w:val="nil"/>
            </w:tcBorders>
            <w:shd w:val="clear" w:color="auto" w:fill="auto"/>
          </w:tcPr>
          <w:p w14:paraId="7C81C0B1" w14:textId="77777777" w:rsidR="003D3C64" w:rsidRPr="00B20AE8" w:rsidRDefault="003D3C64" w:rsidP="0039402F">
            <w:pPr>
              <w:pStyle w:val="TAC"/>
            </w:pPr>
            <w:r w:rsidRPr="00B20AE8">
              <w:t>Wide Area BS</w:t>
            </w:r>
          </w:p>
        </w:tc>
        <w:tc>
          <w:tcPr>
            <w:tcW w:w="2437" w:type="dxa"/>
          </w:tcPr>
          <w:p w14:paraId="18CA43CF" w14:textId="2A96F980" w:rsidR="003D3C64" w:rsidRPr="00B20AE8" w:rsidRDefault="003D3C64" w:rsidP="0039402F">
            <w:pPr>
              <w:pStyle w:val="TAC"/>
            </w:pPr>
            <w:r w:rsidRPr="00B20AE8">
              <w:t>EIS</w:t>
            </w:r>
            <w:r w:rsidRPr="00B20AE8">
              <w:rPr>
                <w:vertAlign w:val="subscript"/>
              </w:rPr>
              <w:t>REFSENS</w:t>
            </w:r>
            <w:r w:rsidRPr="00B20AE8" w:rsidDel="00A31D92">
              <w:t xml:space="preserve"> </w:t>
            </w:r>
            <w:r w:rsidRPr="00B20AE8">
              <w:t>+ 6</w:t>
            </w:r>
            <w:r>
              <w:rPr>
                <w:vertAlign w:val="subscript"/>
                <w:lang w:val="sv-SE"/>
              </w:rPr>
              <w:t xml:space="preserve"> </w:t>
            </w:r>
            <w:r w:rsidRPr="00B20AE8">
              <w:t>dB</w:t>
            </w:r>
          </w:p>
          <w:p w14:paraId="22981945" w14:textId="77777777" w:rsidR="003D3C64" w:rsidRPr="00B20AE8" w:rsidRDefault="003D3C64" w:rsidP="0039402F">
            <w:pPr>
              <w:pStyle w:val="TAC"/>
            </w:pPr>
            <w:r w:rsidRPr="00B20AE8">
              <w:t>(NOTE 2)</w:t>
            </w:r>
          </w:p>
        </w:tc>
        <w:tc>
          <w:tcPr>
            <w:tcW w:w="1748" w:type="dxa"/>
          </w:tcPr>
          <w:p w14:paraId="400E20F7" w14:textId="77777777" w:rsidR="003D3C64" w:rsidRPr="00B20AE8" w:rsidRDefault="003D3C64" w:rsidP="0039402F">
            <w:pPr>
              <w:pStyle w:val="TAC"/>
              <w:rPr>
                <w:vertAlign w:val="subscript"/>
              </w:rPr>
            </w:pPr>
            <w:r w:rsidRPr="00B20AE8">
              <w:t xml:space="preserve">-49 </w:t>
            </w:r>
            <w:r w:rsidRPr="00B20AE8">
              <w:rPr>
                <w:szCs w:val="18"/>
              </w:rPr>
              <w:t xml:space="preserve">– </w:t>
            </w:r>
            <w:r w:rsidRPr="00B20AE8">
              <w:t>Δ</w:t>
            </w:r>
            <w:r w:rsidRPr="00B20AE8">
              <w:rPr>
                <w:vertAlign w:val="subscript"/>
              </w:rPr>
              <w:t>OTAREFSENS</w:t>
            </w:r>
          </w:p>
          <w:p w14:paraId="791386B5" w14:textId="77777777" w:rsidR="003D3C64" w:rsidRPr="00B20AE8" w:rsidRDefault="003D3C64" w:rsidP="0039402F">
            <w:pPr>
              <w:pStyle w:val="TAC"/>
            </w:pPr>
            <w:r w:rsidRPr="00B20AE8">
              <w:t>(NOTE 2)</w:t>
            </w:r>
          </w:p>
        </w:tc>
        <w:tc>
          <w:tcPr>
            <w:tcW w:w="2126" w:type="dxa"/>
            <w:tcBorders>
              <w:bottom w:val="nil"/>
            </w:tcBorders>
            <w:shd w:val="clear" w:color="auto" w:fill="auto"/>
          </w:tcPr>
          <w:p w14:paraId="7D23CBEE" w14:textId="77777777" w:rsidR="003D3C64" w:rsidRPr="00B20AE8" w:rsidRDefault="003D3C64" w:rsidP="0039402F">
            <w:pPr>
              <w:pStyle w:val="TAC"/>
            </w:pPr>
            <w:r w:rsidRPr="00B20AE8">
              <w:t xml:space="preserve">See table </w:t>
            </w:r>
            <w:r w:rsidRPr="00B20AE8">
              <w:rPr>
                <w:rFonts w:eastAsia="Osaka"/>
              </w:rPr>
              <w:t>10.5.4.2</w:t>
            </w:r>
            <w:r w:rsidRPr="00B20AE8">
              <w:t>-2</w:t>
            </w:r>
          </w:p>
        </w:tc>
      </w:tr>
      <w:tr w:rsidR="003D3C64" w:rsidRPr="00B20AE8" w14:paraId="05CB8720" w14:textId="77777777" w:rsidTr="006A2BF1">
        <w:trPr>
          <w:cantSplit/>
          <w:jc w:val="center"/>
        </w:trPr>
        <w:tc>
          <w:tcPr>
            <w:tcW w:w="1519" w:type="dxa"/>
            <w:tcBorders>
              <w:top w:val="nil"/>
              <w:bottom w:val="single" w:sz="4" w:space="0" w:color="auto"/>
            </w:tcBorders>
            <w:shd w:val="clear" w:color="auto" w:fill="auto"/>
          </w:tcPr>
          <w:p w14:paraId="575CF843" w14:textId="77777777" w:rsidR="003D3C64" w:rsidRPr="00B20AE8" w:rsidRDefault="003D3C64" w:rsidP="0039402F">
            <w:pPr>
              <w:pStyle w:val="TAC"/>
            </w:pPr>
          </w:p>
        </w:tc>
        <w:tc>
          <w:tcPr>
            <w:tcW w:w="2437" w:type="dxa"/>
          </w:tcPr>
          <w:p w14:paraId="24AD13C9" w14:textId="6123889E" w:rsidR="003D3C64" w:rsidRPr="00B20AE8" w:rsidRDefault="003D3C64" w:rsidP="0039402F">
            <w:pPr>
              <w:pStyle w:val="TAC"/>
            </w:pPr>
            <w:r w:rsidRPr="00B20AE8">
              <w:t>EIS</w:t>
            </w:r>
            <w:r w:rsidRPr="00B20AE8">
              <w:rPr>
                <w:vertAlign w:val="subscript"/>
              </w:rPr>
              <w:t>minSENS</w:t>
            </w:r>
            <w:r w:rsidRPr="00B20AE8" w:rsidDel="00A31D92">
              <w:t xml:space="preserve"> </w:t>
            </w:r>
            <w:r w:rsidRPr="00B20AE8">
              <w:t>+ 6</w:t>
            </w:r>
            <w:r>
              <w:rPr>
                <w:vertAlign w:val="subscript"/>
                <w:lang w:val="sv-SE"/>
              </w:rPr>
              <w:t xml:space="preserve"> </w:t>
            </w:r>
            <w:r w:rsidRPr="00B20AE8">
              <w:t>dB</w:t>
            </w:r>
          </w:p>
          <w:p w14:paraId="1EDCB9A6" w14:textId="77777777" w:rsidR="003D3C64" w:rsidRPr="00B20AE8" w:rsidRDefault="003D3C64" w:rsidP="0039402F">
            <w:pPr>
              <w:pStyle w:val="TAC"/>
              <w:rPr>
                <w:szCs w:val="18"/>
              </w:rPr>
            </w:pPr>
            <w:r w:rsidRPr="00B20AE8">
              <w:t>(NOTE 3)</w:t>
            </w:r>
          </w:p>
        </w:tc>
        <w:tc>
          <w:tcPr>
            <w:tcW w:w="1748" w:type="dxa"/>
          </w:tcPr>
          <w:p w14:paraId="14CACE8E" w14:textId="77777777" w:rsidR="003D3C64" w:rsidRPr="00B20AE8" w:rsidRDefault="003D3C64" w:rsidP="0039402F">
            <w:pPr>
              <w:pStyle w:val="TAC"/>
              <w:rPr>
                <w:vertAlign w:val="subscript"/>
              </w:rPr>
            </w:pPr>
            <w:r w:rsidRPr="00B20AE8">
              <w:t xml:space="preserve">-49 </w:t>
            </w:r>
            <w:r w:rsidRPr="00B20AE8">
              <w:rPr>
                <w:szCs w:val="18"/>
              </w:rPr>
              <w:t xml:space="preserve">– </w:t>
            </w:r>
            <w:r w:rsidRPr="00B20AE8">
              <w:t>Δ</w:t>
            </w:r>
            <w:r w:rsidRPr="00B20AE8">
              <w:rPr>
                <w:vertAlign w:val="subscript"/>
              </w:rPr>
              <w:t>minSENS</w:t>
            </w:r>
          </w:p>
          <w:p w14:paraId="4362C85F" w14:textId="77777777" w:rsidR="003D3C64" w:rsidRPr="00B20AE8" w:rsidRDefault="003D3C64" w:rsidP="0039402F">
            <w:pPr>
              <w:pStyle w:val="TAC"/>
            </w:pPr>
            <w:r w:rsidRPr="00B20AE8">
              <w:t>(NOTE 3)</w:t>
            </w:r>
          </w:p>
        </w:tc>
        <w:tc>
          <w:tcPr>
            <w:tcW w:w="2126" w:type="dxa"/>
            <w:tcBorders>
              <w:top w:val="nil"/>
              <w:bottom w:val="single" w:sz="4" w:space="0" w:color="auto"/>
            </w:tcBorders>
            <w:shd w:val="clear" w:color="auto" w:fill="auto"/>
          </w:tcPr>
          <w:p w14:paraId="3FADB37D" w14:textId="77777777" w:rsidR="003D3C64" w:rsidRPr="00B20AE8" w:rsidRDefault="003D3C64" w:rsidP="0039402F">
            <w:pPr>
              <w:pStyle w:val="TAC"/>
            </w:pPr>
          </w:p>
        </w:tc>
      </w:tr>
      <w:tr w:rsidR="003D3C64" w:rsidRPr="00B20AE8" w14:paraId="603819B5" w14:textId="77777777" w:rsidTr="006A2BF1">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6C0B7964" w14:textId="77777777" w:rsidR="003D3C64" w:rsidRPr="00B20AE8" w:rsidRDefault="003D3C64" w:rsidP="0039402F">
            <w:pPr>
              <w:pStyle w:val="TAC"/>
            </w:pPr>
            <w:r w:rsidRPr="00B20AE8">
              <w:t>Medium Range BS</w:t>
            </w:r>
          </w:p>
        </w:tc>
        <w:tc>
          <w:tcPr>
            <w:tcW w:w="2437" w:type="dxa"/>
            <w:tcBorders>
              <w:top w:val="single" w:sz="4" w:space="0" w:color="auto"/>
              <w:left w:val="single" w:sz="4" w:space="0" w:color="auto"/>
              <w:bottom w:val="single" w:sz="4" w:space="0" w:color="auto"/>
              <w:right w:val="single" w:sz="4" w:space="0" w:color="auto"/>
            </w:tcBorders>
          </w:tcPr>
          <w:p w14:paraId="0F3CD5F6" w14:textId="5CB57D31" w:rsidR="003D3C64" w:rsidRPr="00B20AE8" w:rsidRDefault="003D3C64" w:rsidP="0039402F">
            <w:pPr>
              <w:pStyle w:val="TAC"/>
            </w:pPr>
            <w:r w:rsidRPr="00B20AE8">
              <w:t>EIS</w:t>
            </w:r>
            <w:r w:rsidRPr="00B20AE8">
              <w:rPr>
                <w:vertAlign w:val="subscript"/>
              </w:rPr>
              <w:t>REFSENS</w:t>
            </w:r>
            <w:r w:rsidRPr="00B20AE8" w:rsidDel="00A31D92">
              <w:t xml:space="preserve"> </w:t>
            </w:r>
            <w:r w:rsidRPr="00B20AE8">
              <w:t>+ 6</w:t>
            </w:r>
            <w:r>
              <w:rPr>
                <w:vertAlign w:val="subscript"/>
                <w:lang w:val="sv-SE"/>
              </w:rPr>
              <w:t xml:space="preserve"> </w:t>
            </w:r>
            <w:r w:rsidRPr="00B20AE8">
              <w:t>dB</w:t>
            </w:r>
          </w:p>
          <w:p w14:paraId="2BE8EFBF" w14:textId="77777777" w:rsidR="003D3C64" w:rsidRPr="00B20AE8" w:rsidRDefault="003D3C64" w:rsidP="0039402F">
            <w:pPr>
              <w:pStyle w:val="TAC"/>
            </w:pPr>
            <w:r w:rsidRPr="00B20AE8">
              <w:t>(NOTE 2)</w:t>
            </w:r>
          </w:p>
        </w:tc>
        <w:tc>
          <w:tcPr>
            <w:tcW w:w="1748" w:type="dxa"/>
            <w:tcBorders>
              <w:top w:val="single" w:sz="4" w:space="0" w:color="auto"/>
              <w:left w:val="single" w:sz="4" w:space="0" w:color="auto"/>
              <w:right w:val="single" w:sz="4" w:space="0" w:color="auto"/>
            </w:tcBorders>
          </w:tcPr>
          <w:p w14:paraId="224240C4" w14:textId="77777777" w:rsidR="003D3C64" w:rsidRPr="00B20AE8" w:rsidRDefault="003D3C64" w:rsidP="0039402F">
            <w:pPr>
              <w:pStyle w:val="TAC"/>
              <w:rPr>
                <w:vertAlign w:val="subscript"/>
              </w:rPr>
            </w:pPr>
            <w:r w:rsidRPr="00B20AE8">
              <w:t xml:space="preserve">-44 </w:t>
            </w:r>
            <w:r w:rsidRPr="00B20AE8">
              <w:rPr>
                <w:szCs w:val="18"/>
              </w:rPr>
              <w:t xml:space="preserve">– </w:t>
            </w:r>
            <w:r w:rsidRPr="00B20AE8">
              <w:t>Δ</w:t>
            </w:r>
            <w:r w:rsidRPr="00B20AE8">
              <w:rPr>
                <w:vertAlign w:val="subscript"/>
              </w:rPr>
              <w:t>OTAREFSENS</w:t>
            </w:r>
          </w:p>
          <w:p w14:paraId="62BB5287" w14:textId="77777777" w:rsidR="003D3C64" w:rsidRPr="00B20AE8" w:rsidRDefault="003D3C64" w:rsidP="0039402F">
            <w:pPr>
              <w:pStyle w:val="TAC"/>
            </w:pPr>
            <w:r w:rsidRPr="00B20AE8">
              <w:t>(NOTE 2)</w:t>
            </w:r>
          </w:p>
        </w:tc>
        <w:tc>
          <w:tcPr>
            <w:tcW w:w="2126" w:type="dxa"/>
            <w:tcBorders>
              <w:top w:val="single" w:sz="4" w:space="0" w:color="auto"/>
              <w:left w:val="single" w:sz="4" w:space="0" w:color="auto"/>
              <w:bottom w:val="nil"/>
              <w:right w:val="single" w:sz="4" w:space="0" w:color="auto"/>
            </w:tcBorders>
            <w:shd w:val="clear" w:color="auto" w:fill="auto"/>
          </w:tcPr>
          <w:p w14:paraId="4759EF24" w14:textId="77777777" w:rsidR="003D3C64" w:rsidRPr="00B20AE8" w:rsidRDefault="003D3C64" w:rsidP="0039402F">
            <w:pPr>
              <w:pStyle w:val="TAC"/>
            </w:pPr>
            <w:r w:rsidRPr="00B20AE8">
              <w:t xml:space="preserve">See table </w:t>
            </w:r>
            <w:r w:rsidRPr="00B20AE8">
              <w:rPr>
                <w:rFonts w:eastAsia="Osaka"/>
              </w:rPr>
              <w:t>10.5.4.2</w:t>
            </w:r>
            <w:r w:rsidRPr="00B20AE8">
              <w:t>-2</w:t>
            </w:r>
          </w:p>
        </w:tc>
      </w:tr>
      <w:tr w:rsidR="003D3C64" w:rsidRPr="00B20AE8" w14:paraId="22EF6AB0" w14:textId="77777777" w:rsidTr="006A2BF1">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33F2897" w14:textId="77777777" w:rsidR="003D3C64" w:rsidRPr="00B20AE8" w:rsidRDefault="003D3C64" w:rsidP="0039402F">
            <w:pPr>
              <w:pStyle w:val="TAC"/>
            </w:pPr>
          </w:p>
        </w:tc>
        <w:tc>
          <w:tcPr>
            <w:tcW w:w="2437" w:type="dxa"/>
            <w:tcBorders>
              <w:top w:val="single" w:sz="4" w:space="0" w:color="auto"/>
              <w:left w:val="single" w:sz="4" w:space="0" w:color="auto"/>
              <w:bottom w:val="single" w:sz="4" w:space="0" w:color="auto"/>
              <w:right w:val="single" w:sz="4" w:space="0" w:color="auto"/>
            </w:tcBorders>
          </w:tcPr>
          <w:p w14:paraId="09052205" w14:textId="7D60C209" w:rsidR="003D3C64" w:rsidRPr="00B20AE8" w:rsidRDefault="003D3C64" w:rsidP="0039402F">
            <w:pPr>
              <w:pStyle w:val="TAC"/>
            </w:pPr>
            <w:r w:rsidRPr="00B20AE8">
              <w:t>EIS</w:t>
            </w:r>
            <w:r w:rsidRPr="00B20AE8">
              <w:rPr>
                <w:vertAlign w:val="subscript"/>
              </w:rPr>
              <w:t>minSENS</w:t>
            </w:r>
            <w:r w:rsidRPr="00B20AE8" w:rsidDel="00A31D92">
              <w:t xml:space="preserve"> </w:t>
            </w:r>
            <w:r w:rsidRPr="00B20AE8">
              <w:t>+ 6</w:t>
            </w:r>
            <w:r>
              <w:rPr>
                <w:vertAlign w:val="subscript"/>
                <w:lang w:val="sv-SE"/>
              </w:rPr>
              <w:t xml:space="preserve"> </w:t>
            </w:r>
            <w:r w:rsidRPr="00B20AE8">
              <w:t>dB</w:t>
            </w:r>
          </w:p>
          <w:p w14:paraId="24F6C248" w14:textId="77777777" w:rsidR="003D3C64" w:rsidRPr="00B20AE8" w:rsidRDefault="003D3C64" w:rsidP="0039402F">
            <w:pPr>
              <w:pStyle w:val="TAC"/>
              <w:rPr>
                <w:szCs w:val="18"/>
              </w:rPr>
            </w:pPr>
            <w:r w:rsidRPr="00B20AE8">
              <w:t>(NOTE 3)</w:t>
            </w:r>
          </w:p>
        </w:tc>
        <w:tc>
          <w:tcPr>
            <w:tcW w:w="1748" w:type="dxa"/>
            <w:tcBorders>
              <w:left w:val="single" w:sz="4" w:space="0" w:color="auto"/>
              <w:bottom w:val="single" w:sz="4" w:space="0" w:color="auto"/>
              <w:right w:val="single" w:sz="4" w:space="0" w:color="auto"/>
            </w:tcBorders>
          </w:tcPr>
          <w:p w14:paraId="2987FAEE" w14:textId="77777777" w:rsidR="003D3C64" w:rsidRPr="00B20AE8" w:rsidRDefault="003D3C64" w:rsidP="0039402F">
            <w:pPr>
              <w:pStyle w:val="TAC"/>
              <w:rPr>
                <w:vertAlign w:val="subscript"/>
              </w:rPr>
            </w:pPr>
            <w:r w:rsidRPr="00B20AE8">
              <w:t xml:space="preserve">-44 </w:t>
            </w:r>
            <w:r w:rsidRPr="00B20AE8">
              <w:rPr>
                <w:szCs w:val="18"/>
              </w:rPr>
              <w:t xml:space="preserve">– </w:t>
            </w:r>
            <w:r w:rsidRPr="00B20AE8">
              <w:t>Δ</w:t>
            </w:r>
            <w:r w:rsidRPr="00B20AE8">
              <w:rPr>
                <w:vertAlign w:val="subscript"/>
              </w:rPr>
              <w:t>minSENS</w:t>
            </w:r>
          </w:p>
          <w:p w14:paraId="60B24DD5" w14:textId="77777777" w:rsidR="003D3C64" w:rsidRPr="00B20AE8" w:rsidRDefault="003D3C64" w:rsidP="0039402F">
            <w:pPr>
              <w:pStyle w:val="TAC"/>
            </w:pPr>
            <w:r w:rsidRPr="00B20AE8">
              <w:t>(NOTE 3)</w:t>
            </w:r>
          </w:p>
        </w:tc>
        <w:tc>
          <w:tcPr>
            <w:tcW w:w="2126" w:type="dxa"/>
            <w:tcBorders>
              <w:top w:val="nil"/>
              <w:left w:val="single" w:sz="4" w:space="0" w:color="auto"/>
              <w:bottom w:val="single" w:sz="4" w:space="0" w:color="auto"/>
              <w:right w:val="single" w:sz="4" w:space="0" w:color="auto"/>
            </w:tcBorders>
            <w:shd w:val="clear" w:color="auto" w:fill="auto"/>
          </w:tcPr>
          <w:p w14:paraId="3360C842" w14:textId="77777777" w:rsidR="003D3C64" w:rsidRPr="00B20AE8" w:rsidRDefault="003D3C64" w:rsidP="0039402F">
            <w:pPr>
              <w:pStyle w:val="TAC"/>
            </w:pPr>
          </w:p>
        </w:tc>
      </w:tr>
      <w:tr w:rsidR="003D3C64" w:rsidRPr="00B20AE8" w14:paraId="0879EE8E" w14:textId="77777777" w:rsidTr="006A2BF1">
        <w:trPr>
          <w:cantSplit/>
          <w:jc w:val="center"/>
        </w:trPr>
        <w:tc>
          <w:tcPr>
            <w:tcW w:w="1519" w:type="dxa"/>
            <w:tcBorders>
              <w:bottom w:val="nil"/>
            </w:tcBorders>
            <w:shd w:val="clear" w:color="auto" w:fill="auto"/>
          </w:tcPr>
          <w:p w14:paraId="55DCAC31" w14:textId="77777777" w:rsidR="003D3C64" w:rsidRPr="00B20AE8" w:rsidRDefault="003D3C64" w:rsidP="0039402F">
            <w:pPr>
              <w:pStyle w:val="TAC"/>
            </w:pPr>
            <w:r w:rsidRPr="00B20AE8">
              <w:t>Local Area BS</w:t>
            </w:r>
          </w:p>
        </w:tc>
        <w:tc>
          <w:tcPr>
            <w:tcW w:w="2437" w:type="dxa"/>
          </w:tcPr>
          <w:p w14:paraId="0DC6ADDE" w14:textId="30DFC222" w:rsidR="003D3C64" w:rsidRPr="00B20AE8" w:rsidRDefault="003D3C64" w:rsidP="0039402F">
            <w:pPr>
              <w:pStyle w:val="TAC"/>
            </w:pPr>
            <w:r w:rsidRPr="00B20AE8">
              <w:t>EIS</w:t>
            </w:r>
            <w:r w:rsidRPr="00B20AE8">
              <w:rPr>
                <w:vertAlign w:val="subscript"/>
              </w:rPr>
              <w:t>REFSENS</w:t>
            </w:r>
            <w:r w:rsidRPr="00B20AE8" w:rsidDel="00A31D92">
              <w:t xml:space="preserve"> </w:t>
            </w:r>
            <w:r w:rsidRPr="00B20AE8">
              <w:t>+ 6</w:t>
            </w:r>
            <w:r>
              <w:rPr>
                <w:vertAlign w:val="subscript"/>
                <w:lang w:val="sv-SE"/>
              </w:rPr>
              <w:t xml:space="preserve"> </w:t>
            </w:r>
            <w:r w:rsidRPr="00B20AE8">
              <w:t>dB</w:t>
            </w:r>
          </w:p>
          <w:p w14:paraId="1A08DDDD" w14:textId="77777777" w:rsidR="003D3C64" w:rsidRPr="00B20AE8" w:rsidRDefault="003D3C64" w:rsidP="0039402F">
            <w:pPr>
              <w:pStyle w:val="TAC"/>
            </w:pPr>
            <w:r w:rsidRPr="00B20AE8">
              <w:t>(NOTE 2)</w:t>
            </w:r>
          </w:p>
        </w:tc>
        <w:tc>
          <w:tcPr>
            <w:tcW w:w="1748" w:type="dxa"/>
          </w:tcPr>
          <w:p w14:paraId="6134344F" w14:textId="77777777" w:rsidR="003D3C64" w:rsidRPr="00B20AE8" w:rsidRDefault="003D3C64" w:rsidP="0039402F">
            <w:pPr>
              <w:pStyle w:val="TAC"/>
              <w:rPr>
                <w:vertAlign w:val="subscript"/>
              </w:rPr>
            </w:pPr>
            <w:r w:rsidRPr="00B20AE8">
              <w:t xml:space="preserve">-41 </w:t>
            </w:r>
            <w:r w:rsidRPr="00B20AE8">
              <w:rPr>
                <w:szCs w:val="18"/>
              </w:rPr>
              <w:t xml:space="preserve">– </w:t>
            </w:r>
            <w:r w:rsidRPr="00B20AE8">
              <w:t>Δ</w:t>
            </w:r>
            <w:r w:rsidRPr="00B20AE8">
              <w:rPr>
                <w:vertAlign w:val="subscript"/>
              </w:rPr>
              <w:t>OTAREFSENS</w:t>
            </w:r>
          </w:p>
          <w:p w14:paraId="2AC7B06A" w14:textId="77777777" w:rsidR="003D3C64" w:rsidRPr="00B20AE8" w:rsidRDefault="003D3C64" w:rsidP="0039402F">
            <w:pPr>
              <w:pStyle w:val="TAC"/>
            </w:pPr>
            <w:r w:rsidRPr="00B20AE8">
              <w:t>(NOTE 2)</w:t>
            </w:r>
          </w:p>
        </w:tc>
        <w:tc>
          <w:tcPr>
            <w:tcW w:w="2126" w:type="dxa"/>
            <w:tcBorders>
              <w:bottom w:val="nil"/>
            </w:tcBorders>
            <w:shd w:val="clear" w:color="auto" w:fill="auto"/>
          </w:tcPr>
          <w:p w14:paraId="49C793B2" w14:textId="77777777" w:rsidR="003D3C64" w:rsidRPr="00B20AE8" w:rsidRDefault="003D3C64" w:rsidP="0039402F">
            <w:pPr>
              <w:pStyle w:val="TAC"/>
            </w:pPr>
            <w:r w:rsidRPr="00B20AE8">
              <w:t xml:space="preserve">See table </w:t>
            </w:r>
            <w:r w:rsidRPr="00B20AE8">
              <w:rPr>
                <w:rFonts w:eastAsia="Osaka"/>
              </w:rPr>
              <w:t>10.5.4.2</w:t>
            </w:r>
            <w:r w:rsidRPr="00B20AE8">
              <w:t>-2</w:t>
            </w:r>
          </w:p>
        </w:tc>
      </w:tr>
      <w:tr w:rsidR="003D3C64" w:rsidRPr="00B20AE8" w14:paraId="3096ECEA" w14:textId="77777777" w:rsidTr="006A2BF1">
        <w:trPr>
          <w:cantSplit/>
          <w:jc w:val="center"/>
        </w:trPr>
        <w:tc>
          <w:tcPr>
            <w:tcW w:w="1519" w:type="dxa"/>
            <w:tcBorders>
              <w:top w:val="nil"/>
            </w:tcBorders>
            <w:shd w:val="clear" w:color="auto" w:fill="auto"/>
          </w:tcPr>
          <w:p w14:paraId="48C17DB9" w14:textId="77777777" w:rsidR="003D3C64" w:rsidRPr="00B20AE8" w:rsidRDefault="003D3C64" w:rsidP="0039402F">
            <w:pPr>
              <w:pStyle w:val="TAC"/>
            </w:pPr>
          </w:p>
        </w:tc>
        <w:tc>
          <w:tcPr>
            <w:tcW w:w="2437" w:type="dxa"/>
          </w:tcPr>
          <w:p w14:paraId="42010EA1" w14:textId="690CD561" w:rsidR="003D3C64" w:rsidRPr="00B20AE8" w:rsidRDefault="003D3C64" w:rsidP="0039402F">
            <w:pPr>
              <w:pStyle w:val="TAC"/>
            </w:pPr>
            <w:r w:rsidRPr="00B20AE8">
              <w:t>EIS</w:t>
            </w:r>
            <w:r w:rsidRPr="00B20AE8">
              <w:rPr>
                <w:vertAlign w:val="subscript"/>
              </w:rPr>
              <w:t>minSENS</w:t>
            </w:r>
            <w:r w:rsidRPr="00B20AE8" w:rsidDel="00A31D92">
              <w:t xml:space="preserve"> </w:t>
            </w:r>
            <w:r w:rsidRPr="00B20AE8">
              <w:t>+ 6</w:t>
            </w:r>
            <w:r>
              <w:rPr>
                <w:vertAlign w:val="subscript"/>
                <w:lang w:val="sv-SE"/>
              </w:rPr>
              <w:t xml:space="preserve"> </w:t>
            </w:r>
            <w:r w:rsidRPr="00B20AE8">
              <w:t>dB</w:t>
            </w:r>
          </w:p>
          <w:p w14:paraId="3D9B09F5" w14:textId="77777777" w:rsidR="003D3C64" w:rsidRPr="00B20AE8" w:rsidRDefault="003D3C64" w:rsidP="0039402F">
            <w:pPr>
              <w:pStyle w:val="TAC"/>
              <w:rPr>
                <w:szCs w:val="18"/>
              </w:rPr>
            </w:pPr>
            <w:r w:rsidRPr="00B20AE8">
              <w:t>(NOTE 3)</w:t>
            </w:r>
          </w:p>
        </w:tc>
        <w:tc>
          <w:tcPr>
            <w:tcW w:w="1748" w:type="dxa"/>
          </w:tcPr>
          <w:p w14:paraId="7FD9E32D" w14:textId="77777777" w:rsidR="003D3C64" w:rsidRPr="00B20AE8" w:rsidRDefault="003D3C64" w:rsidP="0039402F">
            <w:pPr>
              <w:pStyle w:val="TAC"/>
              <w:rPr>
                <w:vertAlign w:val="subscript"/>
              </w:rPr>
            </w:pPr>
            <w:r w:rsidRPr="00B20AE8">
              <w:t xml:space="preserve">-41 </w:t>
            </w:r>
            <w:r w:rsidRPr="00B20AE8">
              <w:rPr>
                <w:szCs w:val="18"/>
              </w:rPr>
              <w:t xml:space="preserve">– </w:t>
            </w:r>
            <w:r w:rsidRPr="00B20AE8">
              <w:t>Δ</w:t>
            </w:r>
            <w:r w:rsidRPr="00B20AE8">
              <w:rPr>
                <w:vertAlign w:val="subscript"/>
              </w:rPr>
              <w:t>minSENS</w:t>
            </w:r>
          </w:p>
          <w:p w14:paraId="64ED3A1E" w14:textId="77777777" w:rsidR="003D3C64" w:rsidRPr="00B20AE8" w:rsidRDefault="003D3C64" w:rsidP="0039402F">
            <w:pPr>
              <w:pStyle w:val="TAC"/>
            </w:pPr>
            <w:r w:rsidRPr="00B20AE8">
              <w:t>(NOTE 3)</w:t>
            </w:r>
          </w:p>
        </w:tc>
        <w:tc>
          <w:tcPr>
            <w:tcW w:w="2126" w:type="dxa"/>
            <w:tcBorders>
              <w:top w:val="nil"/>
            </w:tcBorders>
            <w:shd w:val="clear" w:color="auto" w:fill="auto"/>
          </w:tcPr>
          <w:p w14:paraId="7BDB8C01" w14:textId="77777777" w:rsidR="003D3C64" w:rsidRPr="00B20AE8" w:rsidRDefault="003D3C64" w:rsidP="0039402F">
            <w:pPr>
              <w:pStyle w:val="TAC"/>
            </w:pPr>
          </w:p>
        </w:tc>
      </w:tr>
      <w:tr w:rsidR="006E5C62" w:rsidRPr="00B20AE8" w14:paraId="4B4B3CD8" w14:textId="77777777" w:rsidTr="006A2BF1">
        <w:trPr>
          <w:cantSplit/>
          <w:jc w:val="center"/>
        </w:trPr>
        <w:tc>
          <w:tcPr>
            <w:tcW w:w="7830" w:type="dxa"/>
            <w:gridSpan w:val="4"/>
          </w:tcPr>
          <w:p w14:paraId="290B8BE0" w14:textId="0BC2B326" w:rsidR="00FA5C12" w:rsidRPr="00B20AE8" w:rsidRDefault="006E5C62" w:rsidP="0039402F">
            <w:pPr>
              <w:pStyle w:val="TAN"/>
            </w:pPr>
            <w:r w:rsidRPr="00B20AE8">
              <w:t>NOTE</w:t>
            </w:r>
            <w:r w:rsidR="00FA5C12" w:rsidRPr="00B20AE8">
              <w:t xml:space="preserve"> 1</w:t>
            </w:r>
            <w:r w:rsidRPr="00B20AE8">
              <w:t>:</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3B01D310" w14:textId="77777777" w:rsidR="00FA5C12" w:rsidRPr="00B20AE8" w:rsidRDefault="000814A0" w:rsidP="0039402F">
            <w:pPr>
              <w:pStyle w:val="TAN"/>
            </w:pPr>
            <w:r w:rsidRPr="00B20AE8">
              <w:t>NOTE 2:</w:t>
            </w:r>
            <w:r w:rsidRPr="00B20AE8">
              <w:tab/>
            </w:r>
            <w:r w:rsidR="00FA5C12" w:rsidRPr="00B20AE8">
              <w:t>This test requirement is only applied in the OTA REFSENS conformance test directions.</w:t>
            </w:r>
          </w:p>
          <w:p w14:paraId="500AD99D" w14:textId="77777777" w:rsidR="006E5C62" w:rsidRPr="00B20AE8" w:rsidRDefault="000814A0" w:rsidP="0039402F">
            <w:pPr>
              <w:pStyle w:val="TAN"/>
              <w:rPr>
                <w:rFonts w:cs="Arial"/>
              </w:rPr>
            </w:pPr>
            <w:r w:rsidRPr="00B20AE8">
              <w:t>NOTE 3:</w:t>
            </w:r>
            <w:r w:rsidRPr="00B20AE8">
              <w:tab/>
            </w:r>
            <w:r w:rsidR="00FA5C12" w:rsidRPr="00B20AE8">
              <w:t>This test requirement is only applied in the OTA minSENS receiver target reference direction.</w:t>
            </w:r>
          </w:p>
        </w:tc>
      </w:tr>
    </w:tbl>
    <w:p w14:paraId="2069F806" w14:textId="77777777" w:rsidR="006E5C62" w:rsidRPr="00B20AE8" w:rsidRDefault="006E5C62" w:rsidP="0039402F">
      <w:pPr>
        <w:rPr>
          <w:rFonts w:eastAsia="Osaka"/>
        </w:rPr>
      </w:pPr>
    </w:p>
    <w:p w14:paraId="1C5CB195" w14:textId="77777777" w:rsidR="006E5C62" w:rsidRPr="00B20AE8" w:rsidRDefault="006E5C62" w:rsidP="0039402F">
      <w:pPr>
        <w:pStyle w:val="TH"/>
      </w:pPr>
      <w:r w:rsidRPr="00B20AE8">
        <w:rPr>
          <w:rFonts w:eastAsia="Osaka"/>
        </w:rPr>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4F339F" w:rsidRPr="00B20AE8" w14:paraId="51706A80" w14:textId="77777777" w:rsidTr="006A2BF1">
        <w:trPr>
          <w:cantSplit/>
          <w:jc w:val="center"/>
        </w:trPr>
        <w:tc>
          <w:tcPr>
            <w:tcW w:w="1970" w:type="dxa"/>
            <w:shd w:val="clear" w:color="auto" w:fill="auto"/>
          </w:tcPr>
          <w:p w14:paraId="2B156BD6" w14:textId="77777777" w:rsidR="006E5C62" w:rsidRPr="00B20AE8" w:rsidRDefault="006E5C62" w:rsidP="0039402F">
            <w:pPr>
              <w:pStyle w:val="TAH"/>
            </w:pPr>
            <w:r w:rsidRPr="00B20AE8">
              <w:t>E-UTRA channel</w:t>
            </w:r>
          </w:p>
          <w:p w14:paraId="6FD6A7E3" w14:textId="53362DA9" w:rsidR="006E5C62" w:rsidRPr="00B20AE8" w:rsidRDefault="006E5C62" w:rsidP="0039402F">
            <w:pPr>
              <w:pStyle w:val="TAH"/>
            </w:pPr>
            <w:r w:rsidRPr="00B20AE8">
              <w:t>BW of the lowest/highest carrier received</w:t>
            </w:r>
            <w:r w:rsidR="003D3C64">
              <w:t> </w:t>
            </w:r>
            <w:r w:rsidR="003D3C64" w:rsidRPr="00B20AE8">
              <w:t>[</w:t>
            </w:r>
            <w:r w:rsidRPr="00B20AE8">
              <w:t>MHz]</w:t>
            </w:r>
          </w:p>
        </w:tc>
        <w:tc>
          <w:tcPr>
            <w:tcW w:w="2796" w:type="dxa"/>
          </w:tcPr>
          <w:p w14:paraId="18F3A3AE" w14:textId="605D2A05" w:rsidR="006E5C62" w:rsidRPr="00B20AE8" w:rsidRDefault="006E5C62" w:rsidP="0039402F">
            <w:pPr>
              <w:pStyle w:val="TAH"/>
            </w:pPr>
            <w:r w:rsidRPr="00B20AE8">
              <w:t>Interfering RB centre frequency offset to</w:t>
            </w:r>
            <w:r w:rsidR="003D3C64">
              <w:t xml:space="preserve"> </w:t>
            </w:r>
            <w:r w:rsidRPr="00B20AE8">
              <w:t xml:space="preserve">the lower/upper Base Station RF Bandwdith edge or sub-block edge inside a </w:t>
            </w:r>
            <w:r w:rsidRPr="00B20AE8">
              <w:rPr>
                <w:i/>
              </w:rPr>
              <w:t>sub-block gap</w:t>
            </w:r>
            <w:r w:rsidR="003D3C64">
              <w:t> </w:t>
            </w:r>
            <w:r w:rsidR="003D3C64" w:rsidRPr="00B20AE8">
              <w:t>[</w:t>
            </w:r>
            <w:r w:rsidRPr="00B20AE8">
              <w:t>kHz]</w:t>
            </w:r>
          </w:p>
        </w:tc>
        <w:tc>
          <w:tcPr>
            <w:tcW w:w="2895" w:type="dxa"/>
            <w:gridSpan w:val="2"/>
          </w:tcPr>
          <w:p w14:paraId="55DB198F" w14:textId="77777777" w:rsidR="006E5C62" w:rsidRPr="00B20AE8" w:rsidRDefault="006E5C62" w:rsidP="0039402F">
            <w:pPr>
              <w:pStyle w:val="TAH"/>
            </w:pPr>
            <w:r w:rsidRPr="00B20AE8">
              <w:t>Type of interfering signal</w:t>
            </w:r>
          </w:p>
        </w:tc>
      </w:tr>
      <w:tr w:rsidR="004F339F" w:rsidRPr="00B20AE8" w14:paraId="62EC07E4" w14:textId="77777777" w:rsidTr="006A2BF1">
        <w:trPr>
          <w:cantSplit/>
          <w:jc w:val="center"/>
        </w:trPr>
        <w:tc>
          <w:tcPr>
            <w:tcW w:w="1970" w:type="dxa"/>
          </w:tcPr>
          <w:p w14:paraId="60B28B63" w14:textId="77777777" w:rsidR="006E5C62" w:rsidRPr="00B20AE8" w:rsidRDefault="006E5C62" w:rsidP="0039402F">
            <w:pPr>
              <w:pStyle w:val="TAC"/>
            </w:pPr>
            <w:r w:rsidRPr="00B20AE8">
              <w:t>1.4</w:t>
            </w:r>
          </w:p>
        </w:tc>
        <w:tc>
          <w:tcPr>
            <w:tcW w:w="2796" w:type="dxa"/>
          </w:tcPr>
          <w:p w14:paraId="3C9A3B78" w14:textId="77777777" w:rsidR="006E5C62" w:rsidRPr="00B20AE8" w:rsidRDefault="006E5C62" w:rsidP="0039402F">
            <w:pPr>
              <w:pStyle w:val="TAC"/>
            </w:pPr>
            <w:r w:rsidRPr="00B20AE8">
              <w:t>±(252.5+m*180),</w:t>
            </w:r>
          </w:p>
          <w:p w14:paraId="03E830A8" w14:textId="77777777" w:rsidR="006E5C62" w:rsidRPr="00B20AE8" w:rsidRDefault="006E5C62" w:rsidP="0039402F">
            <w:pPr>
              <w:pStyle w:val="TAC"/>
            </w:pPr>
            <w:r w:rsidRPr="00B20AE8">
              <w:t>m=0, 1, 2, 3, 4, 5</w:t>
            </w:r>
          </w:p>
        </w:tc>
        <w:tc>
          <w:tcPr>
            <w:tcW w:w="2895" w:type="dxa"/>
            <w:gridSpan w:val="2"/>
            <w:shd w:val="clear" w:color="auto" w:fill="auto"/>
          </w:tcPr>
          <w:p w14:paraId="7D9F4A22" w14:textId="77777777" w:rsidR="006E5C62" w:rsidRPr="00B20AE8" w:rsidRDefault="006E5C62" w:rsidP="0039402F">
            <w:pPr>
              <w:pStyle w:val="TAC"/>
              <w:rPr>
                <w:lang w:val="sv-SE"/>
              </w:rPr>
            </w:pPr>
            <w:r w:rsidRPr="00B20AE8">
              <w:rPr>
                <w:lang w:val="sv-SE"/>
              </w:rPr>
              <w:t>1.4 MHz E-UTRA signal, 1 RB (NOTE)</w:t>
            </w:r>
          </w:p>
        </w:tc>
      </w:tr>
      <w:tr w:rsidR="004F339F" w:rsidRPr="00B20AE8" w14:paraId="76128F2E" w14:textId="77777777" w:rsidTr="006A2BF1">
        <w:trPr>
          <w:cantSplit/>
          <w:jc w:val="center"/>
        </w:trPr>
        <w:tc>
          <w:tcPr>
            <w:tcW w:w="1970" w:type="dxa"/>
          </w:tcPr>
          <w:p w14:paraId="13F79451" w14:textId="77777777" w:rsidR="006E5C62" w:rsidRPr="00B20AE8" w:rsidRDefault="006E5C62" w:rsidP="0039402F">
            <w:pPr>
              <w:pStyle w:val="TAC"/>
            </w:pPr>
            <w:r w:rsidRPr="00B20AE8">
              <w:t>3</w:t>
            </w:r>
          </w:p>
        </w:tc>
        <w:tc>
          <w:tcPr>
            <w:tcW w:w="2796" w:type="dxa"/>
          </w:tcPr>
          <w:p w14:paraId="1C019CC7" w14:textId="77777777" w:rsidR="006E5C62" w:rsidRPr="00B20AE8" w:rsidRDefault="006E5C62" w:rsidP="0039402F">
            <w:pPr>
              <w:pStyle w:val="TAC"/>
            </w:pPr>
            <w:r w:rsidRPr="00B20AE8">
              <w:t>±(247.5+m*180),</w:t>
            </w:r>
          </w:p>
          <w:p w14:paraId="04E83E5C" w14:textId="77777777" w:rsidR="006E5C62" w:rsidRPr="00B20AE8" w:rsidRDefault="006E5C62" w:rsidP="0039402F">
            <w:pPr>
              <w:pStyle w:val="TAC"/>
            </w:pPr>
            <w:r w:rsidRPr="00B20AE8">
              <w:t>m=0, 1, 2, 3, 4, 7, 10, 13</w:t>
            </w:r>
          </w:p>
        </w:tc>
        <w:tc>
          <w:tcPr>
            <w:tcW w:w="2895" w:type="dxa"/>
            <w:gridSpan w:val="2"/>
            <w:shd w:val="clear" w:color="auto" w:fill="auto"/>
          </w:tcPr>
          <w:p w14:paraId="5CAD0E83" w14:textId="77777777" w:rsidR="006E5C62" w:rsidRPr="00B20AE8" w:rsidRDefault="006E5C62" w:rsidP="0039402F">
            <w:pPr>
              <w:pStyle w:val="TAC"/>
              <w:rPr>
                <w:lang w:val="sv-SE"/>
              </w:rPr>
            </w:pPr>
            <w:r w:rsidRPr="00B20AE8">
              <w:rPr>
                <w:lang w:val="sv-SE"/>
              </w:rPr>
              <w:t>3 MHz E-UTRA signal, 1 RB (NOTE)</w:t>
            </w:r>
          </w:p>
        </w:tc>
      </w:tr>
      <w:tr w:rsidR="004F339F" w:rsidRPr="00B20AE8" w14:paraId="1A274864" w14:textId="77777777" w:rsidTr="006A2BF1">
        <w:trPr>
          <w:cantSplit/>
          <w:jc w:val="center"/>
        </w:trPr>
        <w:tc>
          <w:tcPr>
            <w:tcW w:w="1970" w:type="dxa"/>
          </w:tcPr>
          <w:p w14:paraId="410BBE83" w14:textId="77777777" w:rsidR="006E5C62" w:rsidRPr="00B20AE8" w:rsidRDefault="006E5C62" w:rsidP="0039402F">
            <w:pPr>
              <w:pStyle w:val="TAC"/>
            </w:pPr>
            <w:r w:rsidRPr="00B20AE8">
              <w:t>5</w:t>
            </w:r>
          </w:p>
        </w:tc>
        <w:tc>
          <w:tcPr>
            <w:tcW w:w="2796" w:type="dxa"/>
          </w:tcPr>
          <w:p w14:paraId="7A988985" w14:textId="77777777" w:rsidR="006E5C62" w:rsidRPr="00B20AE8" w:rsidRDefault="006E5C62" w:rsidP="0039402F">
            <w:pPr>
              <w:pStyle w:val="TAC"/>
            </w:pPr>
            <w:r w:rsidRPr="00B20AE8">
              <w:t>±(342.5+m*180),</w:t>
            </w:r>
          </w:p>
          <w:p w14:paraId="48E09CAA" w14:textId="77777777" w:rsidR="006E5C62" w:rsidRPr="00B20AE8" w:rsidRDefault="006E5C62" w:rsidP="0039402F">
            <w:pPr>
              <w:pStyle w:val="TAC"/>
            </w:pPr>
            <w:r w:rsidRPr="00B20AE8">
              <w:t>m=0, 1, 2, 3, 4, 9, 14, 19, 24</w:t>
            </w:r>
          </w:p>
        </w:tc>
        <w:tc>
          <w:tcPr>
            <w:tcW w:w="2895" w:type="dxa"/>
            <w:gridSpan w:val="2"/>
            <w:shd w:val="clear" w:color="auto" w:fill="auto"/>
          </w:tcPr>
          <w:p w14:paraId="6BE70E95" w14:textId="77777777" w:rsidR="006E5C62" w:rsidRPr="00B20AE8" w:rsidRDefault="006E5C62" w:rsidP="0039402F">
            <w:pPr>
              <w:pStyle w:val="TAC"/>
              <w:rPr>
                <w:lang w:val="sv-SE"/>
              </w:rPr>
            </w:pPr>
            <w:r w:rsidRPr="00B20AE8">
              <w:rPr>
                <w:lang w:val="sv-SE"/>
              </w:rPr>
              <w:t>5 MHz E-UTRA signal, 1 RB (NOTE)</w:t>
            </w:r>
          </w:p>
        </w:tc>
      </w:tr>
      <w:tr w:rsidR="004F339F" w:rsidRPr="00B20AE8" w14:paraId="2D8FEF99" w14:textId="77777777" w:rsidTr="006A2BF1">
        <w:trPr>
          <w:cantSplit/>
          <w:jc w:val="center"/>
        </w:trPr>
        <w:tc>
          <w:tcPr>
            <w:tcW w:w="1970" w:type="dxa"/>
          </w:tcPr>
          <w:p w14:paraId="7010EB48" w14:textId="77777777" w:rsidR="006E5C62" w:rsidRPr="00B20AE8" w:rsidRDefault="006E5C62" w:rsidP="0039402F">
            <w:pPr>
              <w:pStyle w:val="TAC"/>
            </w:pPr>
            <w:r w:rsidRPr="00B20AE8">
              <w:t>10</w:t>
            </w:r>
          </w:p>
        </w:tc>
        <w:tc>
          <w:tcPr>
            <w:tcW w:w="2796" w:type="dxa"/>
          </w:tcPr>
          <w:p w14:paraId="541F29E2" w14:textId="77777777" w:rsidR="006E5C62" w:rsidRPr="00B20AE8" w:rsidRDefault="006E5C62" w:rsidP="0039402F">
            <w:pPr>
              <w:pStyle w:val="TAC"/>
            </w:pPr>
            <w:r w:rsidRPr="00B20AE8">
              <w:t>±(347.5+m*180),</w:t>
            </w:r>
          </w:p>
          <w:p w14:paraId="4A969F57" w14:textId="77777777" w:rsidR="006E5C62" w:rsidRPr="00B20AE8" w:rsidRDefault="006E5C62" w:rsidP="0039402F">
            <w:pPr>
              <w:pStyle w:val="TAC"/>
            </w:pPr>
            <w:r w:rsidRPr="00B20AE8">
              <w:t>m=0, 1, 2, 3, 4, 9, 14, 19, 24</w:t>
            </w:r>
          </w:p>
        </w:tc>
        <w:tc>
          <w:tcPr>
            <w:tcW w:w="2895" w:type="dxa"/>
            <w:gridSpan w:val="2"/>
            <w:shd w:val="clear" w:color="auto" w:fill="auto"/>
          </w:tcPr>
          <w:p w14:paraId="0F6B9716" w14:textId="77777777" w:rsidR="006E5C62" w:rsidRPr="00B20AE8" w:rsidRDefault="006E5C62" w:rsidP="0039402F">
            <w:pPr>
              <w:pStyle w:val="TAC"/>
              <w:rPr>
                <w:lang w:val="sv-SE"/>
              </w:rPr>
            </w:pPr>
            <w:r w:rsidRPr="00B20AE8">
              <w:rPr>
                <w:lang w:val="sv-SE"/>
              </w:rPr>
              <w:t>5 MHz E-UTRA signal, 1 RB (NOTE)</w:t>
            </w:r>
          </w:p>
        </w:tc>
      </w:tr>
      <w:tr w:rsidR="004F339F" w:rsidRPr="00B20AE8" w14:paraId="662F09CA" w14:textId="77777777" w:rsidTr="006A2BF1">
        <w:trPr>
          <w:cantSplit/>
          <w:jc w:val="center"/>
        </w:trPr>
        <w:tc>
          <w:tcPr>
            <w:tcW w:w="1970" w:type="dxa"/>
          </w:tcPr>
          <w:p w14:paraId="05E79ACD" w14:textId="77777777" w:rsidR="006E5C62" w:rsidRPr="00B20AE8" w:rsidRDefault="006E5C62" w:rsidP="0039402F">
            <w:pPr>
              <w:pStyle w:val="TAC"/>
            </w:pPr>
            <w:r w:rsidRPr="00B20AE8">
              <w:t>15</w:t>
            </w:r>
          </w:p>
        </w:tc>
        <w:tc>
          <w:tcPr>
            <w:tcW w:w="2796" w:type="dxa"/>
          </w:tcPr>
          <w:p w14:paraId="212A5243" w14:textId="77777777" w:rsidR="006E5C62" w:rsidRPr="00B20AE8" w:rsidRDefault="006E5C62" w:rsidP="0039402F">
            <w:pPr>
              <w:pStyle w:val="TAC"/>
            </w:pPr>
            <w:r w:rsidRPr="00B20AE8">
              <w:t>±(352.5+m*180),</w:t>
            </w:r>
          </w:p>
          <w:p w14:paraId="6FA2991F" w14:textId="77777777" w:rsidR="006E5C62" w:rsidRPr="00B20AE8" w:rsidRDefault="006E5C62" w:rsidP="0039402F">
            <w:pPr>
              <w:pStyle w:val="TAC"/>
            </w:pPr>
            <w:r w:rsidRPr="00B20AE8">
              <w:t>m=0, 1, 2, 3, 4, 9, 14, 19, 24</w:t>
            </w:r>
          </w:p>
        </w:tc>
        <w:tc>
          <w:tcPr>
            <w:tcW w:w="2895" w:type="dxa"/>
            <w:gridSpan w:val="2"/>
            <w:shd w:val="clear" w:color="auto" w:fill="auto"/>
          </w:tcPr>
          <w:p w14:paraId="4BD930B9" w14:textId="77777777" w:rsidR="006E5C62" w:rsidRPr="00B20AE8" w:rsidRDefault="006E5C62" w:rsidP="0039402F">
            <w:pPr>
              <w:pStyle w:val="TAC"/>
              <w:rPr>
                <w:lang w:val="sv-SE"/>
              </w:rPr>
            </w:pPr>
            <w:r w:rsidRPr="00B20AE8">
              <w:rPr>
                <w:lang w:val="sv-SE"/>
              </w:rPr>
              <w:t>5 MHz E-UTRA signal, 1 RB (NOTE)</w:t>
            </w:r>
          </w:p>
        </w:tc>
      </w:tr>
      <w:tr w:rsidR="004F339F" w:rsidRPr="00B20AE8" w14:paraId="0F3A1CB2" w14:textId="77777777" w:rsidTr="006A2BF1">
        <w:trPr>
          <w:cantSplit/>
          <w:jc w:val="center"/>
        </w:trPr>
        <w:tc>
          <w:tcPr>
            <w:tcW w:w="1970" w:type="dxa"/>
          </w:tcPr>
          <w:p w14:paraId="35976965" w14:textId="77777777" w:rsidR="006E5C62" w:rsidRPr="00B20AE8" w:rsidRDefault="006E5C62" w:rsidP="0039402F">
            <w:pPr>
              <w:pStyle w:val="TAC"/>
            </w:pPr>
            <w:r w:rsidRPr="00B20AE8">
              <w:t>20</w:t>
            </w:r>
          </w:p>
        </w:tc>
        <w:tc>
          <w:tcPr>
            <w:tcW w:w="2796" w:type="dxa"/>
          </w:tcPr>
          <w:p w14:paraId="0CB30775" w14:textId="77777777" w:rsidR="006E5C62" w:rsidRPr="00B20AE8" w:rsidRDefault="006E5C62" w:rsidP="0039402F">
            <w:pPr>
              <w:pStyle w:val="TAC"/>
            </w:pPr>
            <w:r w:rsidRPr="00B20AE8">
              <w:t>±(342.5+m*180),</w:t>
            </w:r>
          </w:p>
          <w:p w14:paraId="4B31DD15" w14:textId="77777777" w:rsidR="006E5C62" w:rsidRPr="00B20AE8" w:rsidRDefault="006E5C62" w:rsidP="0039402F">
            <w:pPr>
              <w:pStyle w:val="TAC"/>
            </w:pPr>
            <w:r w:rsidRPr="00B20AE8">
              <w:t>m=0, 1, 2, 3, 4, 9, 14, 19, 24</w:t>
            </w:r>
          </w:p>
        </w:tc>
        <w:tc>
          <w:tcPr>
            <w:tcW w:w="2895" w:type="dxa"/>
            <w:gridSpan w:val="2"/>
            <w:shd w:val="clear" w:color="auto" w:fill="auto"/>
          </w:tcPr>
          <w:p w14:paraId="52FB56B4" w14:textId="77777777" w:rsidR="006E5C62" w:rsidRPr="00B20AE8" w:rsidRDefault="006E5C62" w:rsidP="0039402F">
            <w:pPr>
              <w:pStyle w:val="TAC"/>
              <w:rPr>
                <w:lang w:val="sv-SE"/>
              </w:rPr>
            </w:pPr>
            <w:r w:rsidRPr="00B20AE8">
              <w:rPr>
                <w:lang w:val="sv-SE"/>
              </w:rPr>
              <w:t>5 MHz E-UTRA signal, 1 RB (NOTE)</w:t>
            </w:r>
          </w:p>
        </w:tc>
      </w:tr>
      <w:tr w:rsidR="00CB597C" w:rsidRPr="00B20AE8" w14:paraId="133EEC79" w14:textId="77777777" w:rsidTr="006A2BF1">
        <w:trPr>
          <w:gridAfter w:val="1"/>
          <w:wAfter w:w="11" w:type="dxa"/>
          <w:cantSplit/>
          <w:jc w:val="center"/>
        </w:trPr>
        <w:tc>
          <w:tcPr>
            <w:tcW w:w="7650" w:type="dxa"/>
            <w:gridSpan w:val="3"/>
          </w:tcPr>
          <w:p w14:paraId="436BA252" w14:textId="3D7AF4E0" w:rsidR="006E5C62" w:rsidRPr="00B20AE8" w:rsidRDefault="006E5C62" w:rsidP="0039402F">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w:t>
            </w:r>
            <w:r w:rsidR="003D3C64">
              <w:t xml:space="preserve"> </w:t>
            </w:r>
            <w:r w:rsidRPr="00B20AE8">
              <w:t xml:space="preserve">lower/upper </w:t>
            </w:r>
            <w:r w:rsidRPr="00B20AE8">
              <w:rPr>
                <w:i/>
              </w:rPr>
              <w:t>Base Station RF Bandwidth edge</w:t>
            </w:r>
            <w:r w:rsidRPr="00B20AE8">
              <w:t>.</w:t>
            </w:r>
          </w:p>
        </w:tc>
      </w:tr>
    </w:tbl>
    <w:p w14:paraId="700298C6" w14:textId="77777777" w:rsidR="006E5C62" w:rsidRPr="00B20AE8" w:rsidRDefault="006E5C62" w:rsidP="0039402F">
      <w:pPr>
        <w:rPr>
          <w:rFonts w:eastAsia="Osaka"/>
        </w:rPr>
      </w:pPr>
    </w:p>
    <w:p w14:paraId="2EABD453" w14:textId="77777777" w:rsidR="006E5C62" w:rsidRPr="00B20AE8" w:rsidRDefault="006E5C62" w:rsidP="0039402F">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937"/>
        <w:gridCol w:w="1438"/>
        <w:gridCol w:w="2312"/>
        <w:gridCol w:w="2457"/>
      </w:tblGrid>
      <w:tr w:rsidR="004F339F" w:rsidRPr="00B20AE8" w14:paraId="29E28678" w14:textId="77777777" w:rsidTr="006A2BF1">
        <w:trPr>
          <w:cantSplit/>
          <w:jc w:val="center"/>
        </w:trPr>
        <w:tc>
          <w:tcPr>
            <w:tcW w:w="1487" w:type="dxa"/>
            <w:shd w:val="clear" w:color="auto" w:fill="auto"/>
          </w:tcPr>
          <w:p w14:paraId="10FD3950" w14:textId="77777777" w:rsidR="006E5C62" w:rsidRPr="00B20AE8" w:rsidRDefault="006E5C62" w:rsidP="0039402F">
            <w:pPr>
              <w:pStyle w:val="TAH"/>
            </w:pPr>
            <w:r w:rsidRPr="00B20AE8">
              <w:t>E-UTRA</w:t>
            </w:r>
          </w:p>
          <w:p w14:paraId="5D8C7EA3" w14:textId="3B9F8F6C"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1937" w:type="dxa"/>
          </w:tcPr>
          <w:p w14:paraId="71E3257A" w14:textId="7600565C" w:rsidR="006E5C62" w:rsidRPr="00B20AE8" w:rsidRDefault="006E5C62" w:rsidP="0039402F">
            <w:pPr>
              <w:pStyle w:val="TAH"/>
            </w:pPr>
            <w:r w:rsidRPr="00B20AE8">
              <w:t>Wanted signal mean power</w:t>
            </w:r>
            <w:r w:rsidR="003D3C64">
              <w:t> </w:t>
            </w:r>
            <w:r w:rsidR="003D3C64" w:rsidRPr="00B20AE8">
              <w:t>[</w:t>
            </w:r>
            <w:r w:rsidRPr="00B20AE8">
              <w:t>dBm]</w:t>
            </w:r>
          </w:p>
          <w:p w14:paraId="3221B999" w14:textId="77777777" w:rsidR="006E5C62" w:rsidRPr="00B20AE8" w:rsidRDefault="006E5C62" w:rsidP="0039402F">
            <w:pPr>
              <w:pStyle w:val="TAH"/>
            </w:pPr>
            <w:r w:rsidRPr="00B20AE8">
              <w:t>(NOTE)</w:t>
            </w:r>
          </w:p>
        </w:tc>
        <w:tc>
          <w:tcPr>
            <w:tcW w:w="1438" w:type="dxa"/>
          </w:tcPr>
          <w:p w14:paraId="52D9FB39" w14:textId="6771472D" w:rsidR="006E5C62" w:rsidRPr="00B20AE8" w:rsidRDefault="006E5C62" w:rsidP="0039402F">
            <w:pPr>
              <w:pStyle w:val="TAH"/>
            </w:pPr>
            <w:r w:rsidRPr="00B20AE8">
              <w:t>Interfering signal mean power</w:t>
            </w:r>
            <w:r w:rsidR="003D3C64">
              <w:t> </w:t>
            </w:r>
            <w:r w:rsidR="003D3C64" w:rsidRPr="00B20AE8">
              <w:t>[</w:t>
            </w:r>
            <w:r w:rsidRPr="00B20AE8">
              <w:t>dBm]</w:t>
            </w:r>
          </w:p>
        </w:tc>
        <w:tc>
          <w:tcPr>
            <w:tcW w:w="2312" w:type="dxa"/>
          </w:tcPr>
          <w:p w14:paraId="0F878EFB" w14:textId="2B18C59B" w:rsidR="006E5C62" w:rsidRPr="00B20AE8" w:rsidRDefault="006E5C62" w:rsidP="0039402F">
            <w:pPr>
              <w:pStyle w:val="TAH"/>
            </w:pPr>
            <w:r w:rsidRPr="00B20AE8">
              <w:t xml:space="preserve"> Interfering signal centre frequency offset from</w:t>
            </w:r>
            <w:r w:rsidR="003D3C64">
              <w:t xml:space="preserve"> </w:t>
            </w:r>
            <w:r w:rsidRPr="00B20AE8">
              <w:t xml:space="preserve">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57" w:type="dxa"/>
          </w:tcPr>
          <w:p w14:paraId="5E84DB6B" w14:textId="77777777" w:rsidR="006E5C62" w:rsidRPr="00B20AE8" w:rsidRDefault="006E5C62" w:rsidP="0039402F">
            <w:pPr>
              <w:pStyle w:val="TAH"/>
            </w:pPr>
            <w:r w:rsidRPr="00B20AE8">
              <w:t>Type of interfering signal</w:t>
            </w:r>
          </w:p>
        </w:tc>
      </w:tr>
      <w:tr w:rsidR="004F339F" w:rsidRPr="00B20AE8" w14:paraId="0EEE8E36" w14:textId="77777777" w:rsidTr="006A2BF1">
        <w:trPr>
          <w:cantSplit/>
          <w:jc w:val="center"/>
        </w:trPr>
        <w:tc>
          <w:tcPr>
            <w:tcW w:w="1487" w:type="dxa"/>
          </w:tcPr>
          <w:p w14:paraId="724D60F7" w14:textId="77777777" w:rsidR="006E5C62" w:rsidRPr="00B20AE8" w:rsidRDefault="006E5C62" w:rsidP="0039402F">
            <w:pPr>
              <w:pStyle w:val="TAC"/>
            </w:pPr>
            <w:r w:rsidRPr="00B20AE8">
              <w:t>1.4</w:t>
            </w:r>
          </w:p>
        </w:tc>
        <w:tc>
          <w:tcPr>
            <w:tcW w:w="1937" w:type="dxa"/>
          </w:tcPr>
          <w:p w14:paraId="1D8DC67D" w14:textId="69DB0220" w:rsidR="006E5C62" w:rsidRPr="00B20AE8" w:rsidRDefault="006E5C62" w:rsidP="0039402F">
            <w:pPr>
              <w:pStyle w:val="TAC"/>
            </w:pPr>
            <w:r w:rsidRPr="00B20AE8">
              <w:t>EIS</w:t>
            </w:r>
            <w:r w:rsidRPr="00B20AE8">
              <w:rPr>
                <w:vertAlign w:val="subscript"/>
              </w:rPr>
              <w:t>minSENS</w:t>
            </w:r>
            <w:r w:rsidRPr="00B20AE8" w:rsidDel="006E4AFD">
              <w:t xml:space="preserve"> </w:t>
            </w:r>
            <w:r w:rsidRPr="00B20AE8">
              <w:t>+ 11</w:t>
            </w:r>
            <w:r w:rsidR="003D3C64">
              <w:rPr>
                <w:vertAlign w:val="subscript"/>
                <w:lang w:val="sv-SE"/>
              </w:rPr>
              <w:t xml:space="preserve"> </w:t>
            </w:r>
            <w:r w:rsidRPr="00B20AE8">
              <w:t xml:space="preserve">dB </w:t>
            </w:r>
          </w:p>
        </w:tc>
        <w:tc>
          <w:tcPr>
            <w:tcW w:w="1438" w:type="dxa"/>
          </w:tcPr>
          <w:p w14:paraId="63046C78"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3BC2273D" w14:textId="77777777" w:rsidR="006E5C62" w:rsidRPr="00B20AE8" w:rsidRDefault="006E5C62" w:rsidP="0039402F">
            <w:pPr>
              <w:pStyle w:val="TAC"/>
            </w:pPr>
            <w:r w:rsidRPr="00B20AE8">
              <w:t>±0.7025</w:t>
            </w:r>
          </w:p>
        </w:tc>
        <w:tc>
          <w:tcPr>
            <w:tcW w:w="2457" w:type="dxa"/>
            <w:shd w:val="clear" w:color="auto" w:fill="auto"/>
          </w:tcPr>
          <w:p w14:paraId="22681B5D" w14:textId="06CBC081" w:rsidR="006E5C62" w:rsidRPr="00B20AE8" w:rsidRDefault="006E5C62" w:rsidP="0039402F">
            <w:pPr>
              <w:pStyle w:val="TAC"/>
            </w:pPr>
            <w:r w:rsidRPr="00B20AE8">
              <w:t>1.4</w:t>
            </w:r>
            <w:r w:rsidR="00A33949">
              <w:t xml:space="preserve"> </w:t>
            </w:r>
            <w:r w:rsidRPr="00B20AE8">
              <w:t>MHz E-UTRA signal</w:t>
            </w:r>
          </w:p>
        </w:tc>
      </w:tr>
      <w:tr w:rsidR="004F339F" w:rsidRPr="00B20AE8" w14:paraId="7A963ACE" w14:textId="77777777" w:rsidTr="006A2BF1">
        <w:trPr>
          <w:cantSplit/>
          <w:jc w:val="center"/>
        </w:trPr>
        <w:tc>
          <w:tcPr>
            <w:tcW w:w="1487" w:type="dxa"/>
          </w:tcPr>
          <w:p w14:paraId="70D275C5" w14:textId="77777777" w:rsidR="006E5C62" w:rsidRPr="00B20AE8" w:rsidRDefault="006E5C62" w:rsidP="0039402F">
            <w:pPr>
              <w:pStyle w:val="TAC"/>
            </w:pPr>
            <w:r w:rsidRPr="00B20AE8">
              <w:t>3</w:t>
            </w:r>
          </w:p>
        </w:tc>
        <w:tc>
          <w:tcPr>
            <w:tcW w:w="1937" w:type="dxa"/>
          </w:tcPr>
          <w:p w14:paraId="54FD03B2" w14:textId="5C0F3768" w:rsidR="006E5C62" w:rsidRPr="00B20AE8" w:rsidRDefault="006E5C62" w:rsidP="0039402F">
            <w:pPr>
              <w:pStyle w:val="TAC"/>
            </w:pPr>
            <w:r w:rsidRPr="00B20AE8">
              <w:t>EIS</w:t>
            </w:r>
            <w:r w:rsidRPr="00B20AE8">
              <w:rPr>
                <w:vertAlign w:val="subscript"/>
              </w:rPr>
              <w:t>minSENS</w:t>
            </w:r>
            <w:r w:rsidRPr="00B20AE8">
              <w:t xml:space="preserve"> + 8</w:t>
            </w:r>
            <w:r w:rsidR="003D3C64">
              <w:rPr>
                <w:vertAlign w:val="subscript"/>
                <w:lang w:val="sv-SE"/>
              </w:rPr>
              <w:t xml:space="preserve"> </w:t>
            </w:r>
            <w:r w:rsidRPr="00B20AE8">
              <w:t xml:space="preserve">dB </w:t>
            </w:r>
          </w:p>
        </w:tc>
        <w:tc>
          <w:tcPr>
            <w:tcW w:w="1438" w:type="dxa"/>
          </w:tcPr>
          <w:p w14:paraId="0983AAB2"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1B3818C7" w14:textId="77777777" w:rsidR="006E5C62" w:rsidRPr="00B20AE8" w:rsidRDefault="006E5C62" w:rsidP="0039402F">
            <w:pPr>
              <w:pStyle w:val="TAC"/>
            </w:pPr>
            <w:r w:rsidRPr="00B20AE8">
              <w:t>±1.5075</w:t>
            </w:r>
          </w:p>
        </w:tc>
        <w:tc>
          <w:tcPr>
            <w:tcW w:w="2457" w:type="dxa"/>
            <w:shd w:val="clear" w:color="auto" w:fill="auto"/>
          </w:tcPr>
          <w:p w14:paraId="521B40EA" w14:textId="5E24BCCD" w:rsidR="006E5C62" w:rsidRPr="00B20AE8" w:rsidRDefault="006E5C62" w:rsidP="0039402F">
            <w:pPr>
              <w:pStyle w:val="TAC"/>
            </w:pPr>
            <w:r w:rsidRPr="00B20AE8">
              <w:t>3</w:t>
            </w:r>
            <w:r w:rsidR="00A33949">
              <w:t xml:space="preserve"> </w:t>
            </w:r>
            <w:r w:rsidRPr="00B20AE8">
              <w:t>MHz E-UTRA signal</w:t>
            </w:r>
          </w:p>
        </w:tc>
      </w:tr>
      <w:tr w:rsidR="004F339F" w:rsidRPr="00B20AE8" w14:paraId="483B8FE8" w14:textId="77777777" w:rsidTr="006A2BF1">
        <w:trPr>
          <w:cantSplit/>
          <w:jc w:val="center"/>
        </w:trPr>
        <w:tc>
          <w:tcPr>
            <w:tcW w:w="1487" w:type="dxa"/>
          </w:tcPr>
          <w:p w14:paraId="705ADCF4" w14:textId="77777777" w:rsidR="006E5C62" w:rsidRPr="00B20AE8" w:rsidRDefault="006E5C62" w:rsidP="0039402F">
            <w:pPr>
              <w:pStyle w:val="TAC"/>
            </w:pPr>
            <w:r w:rsidRPr="00B20AE8">
              <w:t>5</w:t>
            </w:r>
          </w:p>
        </w:tc>
        <w:tc>
          <w:tcPr>
            <w:tcW w:w="1937" w:type="dxa"/>
          </w:tcPr>
          <w:p w14:paraId="68DB8109" w14:textId="3D1ADDEC" w:rsidR="006E5C62" w:rsidRPr="00B20AE8" w:rsidRDefault="006E5C62" w:rsidP="0039402F">
            <w:pPr>
              <w:pStyle w:val="TAC"/>
            </w:pPr>
            <w:r w:rsidRPr="00B20AE8">
              <w:t>EIS</w:t>
            </w:r>
            <w:r w:rsidRPr="00B20AE8">
              <w:rPr>
                <w:vertAlign w:val="subscript"/>
              </w:rPr>
              <w:t>minSENS</w:t>
            </w:r>
            <w:r w:rsidRPr="00B20AE8">
              <w:t xml:space="preserve"> + 6</w:t>
            </w:r>
            <w:r w:rsidR="003D3C64">
              <w:rPr>
                <w:vertAlign w:val="subscript"/>
                <w:lang w:val="sv-SE"/>
              </w:rPr>
              <w:t xml:space="preserve"> </w:t>
            </w:r>
            <w:r w:rsidRPr="00B20AE8">
              <w:t xml:space="preserve">dB </w:t>
            </w:r>
          </w:p>
        </w:tc>
        <w:tc>
          <w:tcPr>
            <w:tcW w:w="1438" w:type="dxa"/>
          </w:tcPr>
          <w:p w14:paraId="47F234F9"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31E71437" w14:textId="77777777" w:rsidR="006E5C62" w:rsidRPr="00B20AE8" w:rsidRDefault="006E5C62" w:rsidP="0039402F">
            <w:pPr>
              <w:pStyle w:val="TAC"/>
            </w:pPr>
            <w:r w:rsidRPr="00B20AE8">
              <w:t>±2.5025</w:t>
            </w:r>
          </w:p>
        </w:tc>
        <w:tc>
          <w:tcPr>
            <w:tcW w:w="2457" w:type="dxa"/>
            <w:shd w:val="clear" w:color="auto" w:fill="auto"/>
          </w:tcPr>
          <w:p w14:paraId="08FF6111" w14:textId="08BDAA77" w:rsidR="006E5C62" w:rsidRPr="00B20AE8" w:rsidRDefault="006E5C62" w:rsidP="0039402F">
            <w:pPr>
              <w:pStyle w:val="TAC"/>
            </w:pPr>
            <w:r w:rsidRPr="00B20AE8">
              <w:t>5</w:t>
            </w:r>
            <w:r w:rsidR="00A33949">
              <w:t xml:space="preserve"> </w:t>
            </w:r>
            <w:r w:rsidRPr="00B20AE8">
              <w:t>MHz E-UTRA signal</w:t>
            </w:r>
          </w:p>
        </w:tc>
      </w:tr>
      <w:tr w:rsidR="004F339F" w:rsidRPr="00B20AE8" w14:paraId="63C83623" w14:textId="77777777" w:rsidTr="006A2BF1">
        <w:trPr>
          <w:cantSplit/>
          <w:jc w:val="center"/>
        </w:trPr>
        <w:tc>
          <w:tcPr>
            <w:tcW w:w="1487" w:type="dxa"/>
          </w:tcPr>
          <w:p w14:paraId="300CA31B" w14:textId="77777777" w:rsidR="006E5C62" w:rsidRPr="00B20AE8" w:rsidRDefault="006E5C62" w:rsidP="0039402F">
            <w:pPr>
              <w:pStyle w:val="TAC"/>
            </w:pPr>
            <w:r w:rsidRPr="00B20AE8">
              <w:t>10</w:t>
            </w:r>
          </w:p>
        </w:tc>
        <w:tc>
          <w:tcPr>
            <w:tcW w:w="1937" w:type="dxa"/>
          </w:tcPr>
          <w:p w14:paraId="6FDA04E5" w14:textId="533A19CB" w:rsidR="006E5C62" w:rsidRPr="00B20AE8" w:rsidRDefault="006E5C62" w:rsidP="0039402F">
            <w:pPr>
              <w:pStyle w:val="TAC"/>
            </w:pPr>
            <w:r w:rsidRPr="00B20AE8">
              <w:t>EIS</w:t>
            </w:r>
            <w:r w:rsidRPr="00B20AE8">
              <w:rPr>
                <w:vertAlign w:val="subscript"/>
              </w:rPr>
              <w:t>minSENS</w:t>
            </w:r>
            <w:r w:rsidRPr="00B20AE8">
              <w:t xml:space="preserve"> + 6</w:t>
            </w:r>
            <w:r w:rsidR="003D3C64">
              <w:rPr>
                <w:vertAlign w:val="subscript"/>
                <w:lang w:val="sv-SE"/>
              </w:rPr>
              <w:t xml:space="preserve"> </w:t>
            </w:r>
            <w:r w:rsidRPr="00B20AE8">
              <w:t xml:space="preserve">dB </w:t>
            </w:r>
          </w:p>
        </w:tc>
        <w:tc>
          <w:tcPr>
            <w:tcW w:w="1438" w:type="dxa"/>
          </w:tcPr>
          <w:p w14:paraId="19FAA6FA"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3FE479F2" w14:textId="77777777" w:rsidR="006E5C62" w:rsidRPr="00B20AE8" w:rsidRDefault="006E5C62" w:rsidP="0039402F">
            <w:pPr>
              <w:pStyle w:val="TAC"/>
            </w:pPr>
            <w:r w:rsidRPr="00B20AE8">
              <w:t>±2.5075</w:t>
            </w:r>
          </w:p>
        </w:tc>
        <w:tc>
          <w:tcPr>
            <w:tcW w:w="2457" w:type="dxa"/>
            <w:shd w:val="clear" w:color="auto" w:fill="auto"/>
          </w:tcPr>
          <w:p w14:paraId="3B270A70" w14:textId="60510BA2" w:rsidR="006E5C62" w:rsidRPr="00B20AE8" w:rsidRDefault="006E5C62" w:rsidP="0039402F">
            <w:pPr>
              <w:pStyle w:val="TAC"/>
            </w:pPr>
            <w:r w:rsidRPr="00B20AE8">
              <w:t>5</w:t>
            </w:r>
            <w:r w:rsidR="00A33949">
              <w:t xml:space="preserve"> </w:t>
            </w:r>
            <w:r w:rsidRPr="00B20AE8">
              <w:t>MHz E-UTRA signal</w:t>
            </w:r>
          </w:p>
        </w:tc>
      </w:tr>
      <w:tr w:rsidR="004F339F" w:rsidRPr="00B20AE8" w14:paraId="00A24BC7" w14:textId="77777777" w:rsidTr="006A2BF1">
        <w:trPr>
          <w:cantSplit/>
          <w:jc w:val="center"/>
        </w:trPr>
        <w:tc>
          <w:tcPr>
            <w:tcW w:w="1487" w:type="dxa"/>
          </w:tcPr>
          <w:p w14:paraId="12D1D98C" w14:textId="77777777" w:rsidR="006E5C62" w:rsidRPr="00B20AE8" w:rsidRDefault="006E5C62" w:rsidP="0039402F">
            <w:pPr>
              <w:pStyle w:val="TAC"/>
            </w:pPr>
            <w:r w:rsidRPr="00B20AE8">
              <w:t>15</w:t>
            </w:r>
          </w:p>
        </w:tc>
        <w:tc>
          <w:tcPr>
            <w:tcW w:w="1937" w:type="dxa"/>
          </w:tcPr>
          <w:p w14:paraId="17939ADE" w14:textId="4B20532C" w:rsidR="006E5C62" w:rsidRPr="00B20AE8" w:rsidRDefault="006E5C62" w:rsidP="0039402F">
            <w:pPr>
              <w:pStyle w:val="TAC"/>
            </w:pPr>
            <w:r w:rsidRPr="00B20AE8">
              <w:t>EIS</w:t>
            </w:r>
            <w:r w:rsidRPr="00B20AE8">
              <w:rPr>
                <w:vertAlign w:val="subscript"/>
              </w:rPr>
              <w:t>minSENS</w:t>
            </w:r>
            <w:r w:rsidRPr="00B20AE8">
              <w:t xml:space="preserve"> + 6</w:t>
            </w:r>
            <w:r w:rsidR="003D3C64">
              <w:rPr>
                <w:vertAlign w:val="subscript"/>
                <w:lang w:val="sv-SE"/>
              </w:rPr>
              <w:t xml:space="preserve"> </w:t>
            </w:r>
            <w:r w:rsidRPr="00B20AE8">
              <w:t xml:space="preserve">dB </w:t>
            </w:r>
          </w:p>
        </w:tc>
        <w:tc>
          <w:tcPr>
            <w:tcW w:w="1438" w:type="dxa"/>
          </w:tcPr>
          <w:p w14:paraId="14A8E34F"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2E250B11" w14:textId="77777777" w:rsidR="006E5C62" w:rsidRPr="00B20AE8" w:rsidRDefault="006E5C62" w:rsidP="0039402F">
            <w:pPr>
              <w:pStyle w:val="TAC"/>
            </w:pPr>
            <w:r w:rsidRPr="00B20AE8">
              <w:t>±2.5125</w:t>
            </w:r>
          </w:p>
        </w:tc>
        <w:tc>
          <w:tcPr>
            <w:tcW w:w="2457" w:type="dxa"/>
            <w:shd w:val="clear" w:color="auto" w:fill="auto"/>
          </w:tcPr>
          <w:p w14:paraId="5E265BF2" w14:textId="20959845" w:rsidR="006E5C62" w:rsidRPr="00B20AE8" w:rsidRDefault="006E5C62" w:rsidP="0039402F">
            <w:pPr>
              <w:pStyle w:val="TAC"/>
            </w:pPr>
            <w:r w:rsidRPr="00B20AE8">
              <w:t>5</w:t>
            </w:r>
            <w:r w:rsidR="00A33949">
              <w:t xml:space="preserve"> </w:t>
            </w:r>
            <w:r w:rsidRPr="00B20AE8">
              <w:t>MHz E-UTRA signal</w:t>
            </w:r>
          </w:p>
        </w:tc>
      </w:tr>
      <w:tr w:rsidR="004F339F" w:rsidRPr="00B20AE8" w14:paraId="170E8678" w14:textId="77777777" w:rsidTr="006A2BF1">
        <w:trPr>
          <w:cantSplit/>
          <w:jc w:val="center"/>
        </w:trPr>
        <w:tc>
          <w:tcPr>
            <w:tcW w:w="1487" w:type="dxa"/>
          </w:tcPr>
          <w:p w14:paraId="6D41C43E" w14:textId="77777777" w:rsidR="006E5C62" w:rsidRPr="00B20AE8" w:rsidRDefault="006E5C62" w:rsidP="0039402F">
            <w:pPr>
              <w:pStyle w:val="TAC"/>
            </w:pPr>
            <w:r w:rsidRPr="00B20AE8">
              <w:t>20</w:t>
            </w:r>
          </w:p>
        </w:tc>
        <w:tc>
          <w:tcPr>
            <w:tcW w:w="1937" w:type="dxa"/>
          </w:tcPr>
          <w:p w14:paraId="0F126C26" w14:textId="19DBB1A3" w:rsidR="006E5C62" w:rsidRPr="00B20AE8" w:rsidRDefault="006E5C62" w:rsidP="0039402F">
            <w:pPr>
              <w:pStyle w:val="TAC"/>
            </w:pPr>
            <w:r w:rsidRPr="00B20AE8">
              <w:t>EIS</w:t>
            </w:r>
            <w:r w:rsidRPr="00B20AE8">
              <w:rPr>
                <w:vertAlign w:val="subscript"/>
              </w:rPr>
              <w:t>minSENS</w:t>
            </w:r>
            <w:r w:rsidRPr="00B20AE8">
              <w:t xml:space="preserve"> + 6</w:t>
            </w:r>
            <w:r w:rsidR="003D3C64">
              <w:rPr>
                <w:vertAlign w:val="subscript"/>
                <w:lang w:val="sv-SE"/>
              </w:rPr>
              <w:t xml:space="preserve"> </w:t>
            </w:r>
            <w:r w:rsidRPr="00B20AE8">
              <w:t xml:space="preserve">dB </w:t>
            </w:r>
          </w:p>
        </w:tc>
        <w:tc>
          <w:tcPr>
            <w:tcW w:w="1438" w:type="dxa"/>
          </w:tcPr>
          <w:p w14:paraId="50CBA2EE"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2F3655FC" w14:textId="77777777" w:rsidR="006E5C62" w:rsidRPr="00B20AE8" w:rsidRDefault="006E5C62" w:rsidP="0039402F">
            <w:pPr>
              <w:pStyle w:val="TAC"/>
            </w:pPr>
            <w:r w:rsidRPr="00B20AE8">
              <w:t>±2.5025</w:t>
            </w:r>
          </w:p>
        </w:tc>
        <w:tc>
          <w:tcPr>
            <w:tcW w:w="2457" w:type="dxa"/>
            <w:shd w:val="clear" w:color="auto" w:fill="auto"/>
          </w:tcPr>
          <w:p w14:paraId="528D7000" w14:textId="49372868" w:rsidR="006E5C62" w:rsidRPr="00B20AE8" w:rsidRDefault="006E5C62" w:rsidP="0039402F">
            <w:pPr>
              <w:pStyle w:val="TAC"/>
            </w:pPr>
            <w:r w:rsidRPr="00B20AE8">
              <w:t>5</w:t>
            </w:r>
            <w:r w:rsidR="00A33949">
              <w:t xml:space="preserve"> </w:t>
            </w:r>
            <w:r w:rsidRPr="00B20AE8">
              <w:t>MHz E-UTRA signal</w:t>
            </w:r>
          </w:p>
        </w:tc>
      </w:tr>
      <w:tr w:rsidR="006E5C62" w:rsidRPr="00B20AE8" w14:paraId="540AE49A" w14:textId="77777777" w:rsidTr="006A2BF1">
        <w:trPr>
          <w:cantSplit/>
          <w:jc w:val="center"/>
        </w:trPr>
        <w:tc>
          <w:tcPr>
            <w:tcW w:w="9631" w:type="dxa"/>
            <w:gridSpan w:val="5"/>
          </w:tcPr>
          <w:p w14:paraId="23497499" w14:textId="6F200646" w:rsidR="006E5C62" w:rsidRPr="00B20AE8" w:rsidRDefault="006E5C62" w:rsidP="0039402F">
            <w:pPr>
              <w:pStyle w:val="TAN"/>
            </w:pPr>
            <w:r w:rsidRPr="00B20AE8">
              <w:t>NOTE:</w:t>
            </w:r>
            <w:r w:rsidR="00A22911"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tc>
      </w:tr>
    </w:tbl>
    <w:p w14:paraId="40F0CBAD" w14:textId="77777777" w:rsidR="006E5C62" w:rsidRPr="00B20AE8" w:rsidRDefault="006E5C62" w:rsidP="0039402F"/>
    <w:p w14:paraId="70C27C9E" w14:textId="77777777" w:rsidR="006E5C62" w:rsidRPr="00B20AE8" w:rsidRDefault="006E5C62" w:rsidP="0039402F">
      <w:pPr>
        <w:pStyle w:val="TH"/>
        <w:rPr>
          <w:lang w:eastAsia="zh-CN"/>
        </w:rPr>
      </w:pPr>
      <w:r w:rsidRPr="00B20AE8">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758"/>
        <w:gridCol w:w="1533"/>
        <w:gridCol w:w="2040"/>
        <w:gridCol w:w="2813"/>
      </w:tblGrid>
      <w:tr w:rsidR="004F339F" w:rsidRPr="00B20AE8" w14:paraId="02EFBDA4" w14:textId="77777777" w:rsidTr="006A2BF1">
        <w:trPr>
          <w:cantSplit/>
          <w:jc w:val="center"/>
        </w:trPr>
        <w:tc>
          <w:tcPr>
            <w:tcW w:w="1487" w:type="dxa"/>
            <w:shd w:val="clear" w:color="auto" w:fill="auto"/>
          </w:tcPr>
          <w:p w14:paraId="7033B241" w14:textId="77777777" w:rsidR="006E5C62" w:rsidRPr="00B20AE8" w:rsidRDefault="006E5C62" w:rsidP="0039402F">
            <w:pPr>
              <w:pStyle w:val="TAH"/>
            </w:pPr>
            <w:r w:rsidRPr="00B20AE8">
              <w:t>E-UTRA</w:t>
            </w:r>
          </w:p>
          <w:p w14:paraId="0A4A675F" w14:textId="1DCBDC9C"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1758" w:type="dxa"/>
          </w:tcPr>
          <w:p w14:paraId="636C4F72" w14:textId="52298B42" w:rsidR="006E5C62" w:rsidRPr="00B20AE8" w:rsidRDefault="006E5C62" w:rsidP="0039402F">
            <w:pPr>
              <w:pStyle w:val="TAH"/>
            </w:pPr>
            <w:r w:rsidRPr="00B20AE8">
              <w:t>Wanted signal mean power</w:t>
            </w:r>
            <w:r w:rsidR="003D3C64">
              <w:t> </w:t>
            </w:r>
            <w:r w:rsidR="003D3C64" w:rsidRPr="00B20AE8">
              <w:t>[</w:t>
            </w:r>
            <w:r w:rsidRPr="00B20AE8">
              <w:t>dBm]</w:t>
            </w:r>
          </w:p>
          <w:p w14:paraId="4D30C17F" w14:textId="77777777" w:rsidR="006E5C62" w:rsidRPr="00B20AE8" w:rsidRDefault="006E5C62" w:rsidP="0039402F">
            <w:pPr>
              <w:pStyle w:val="TAH"/>
            </w:pPr>
            <w:r w:rsidRPr="00B20AE8">
              <w:t>(NOTE 1)</w:t>
            </w:r>
          </w:p>
        </w:tc>
        <w:tc>
          <w:tcPr>
            <w:tcW w:w="1533" w:type="dxa"/>
          </w:tcPr>
          <w:p w14:paraId="627C135B" w14:textId="07BA0301" w:rsidR="006E5C62" w:rsidRPr="00B20AE8" w:rsidRDefault="006E5C62" w:rsidP="0039402F">
            <w:pPr>
              <w:pStyle w:val="TAH"/>
            </w:pPr>
            <w:r w:rsidRPr="00B20AE8">
              <w:t>Interfering signal mean power</w:t>
            </w:r>
            <w:r w:rsidR="003D3C64">
              <w:t> </w:t>
            </w:r>
            <w:r w:rsidR="003D3C64" w:rsidRPr="00B20AE8">
              <w:t>[</w:t>
            </w:r>
            <w:r w:rsidRPr="00B20AE8">
              <w:t>dBm]</w:t>
            </w:r>
          </w:p>
        </w:tc>
        <w:tc>
          <w:tcPr>
            <w:tcW w:w="2040" w:type="dxa"/>
          </w:tcPr>
          <w:p w14:paraId="4CFF6B51" w14:textId="692A5103" w:rsidR="006E5C62" w:rsidRPr="00B20AE8" w:rsidRDefault="006E5C62" w:rsidP="0039402F">
            <w:pPr>
              <w:pStyle w:val="TAH"/>
            </w:pPr>
            <w:r w:rsidRPr="00B20AE8">
              <w:t>Interfering signal centre frequency offset from</w:t>
            </w:r>
            <w:r w:rsidR="003D3C64">
              <w:t xml:space="preserve"> </w:t>
            </w:r>
            <w:r w:rsidRPr="00B20AE8">
              <w:t xml:space="preserve">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813" w:type="dxa"/>
          </w:tcPr>
          <w:p w14:paraId="7DC4D36B" w14:textId="77777777" w:rsidR="006E5C62" w:rsidRPr="00B20AE8" w:rsidRDefault="006E5C62" w:rsidP="0039402F">
            <w:pPr>
              <w:pStyle w:val="TAH"/>
            </w:pPr>
            <w:r w:rsidRPr="00B20AE8">
              <w:t>Type of interfering signal</w:t>
            </w:r>
          </w:p>
        </w:tc>
      </w:tr>
      <w:tr w:rsidR="004F339F" w:rsidRPr="00B20AE8" w14:paraId="4C5C9441" w14:textId="77777777" w:rsidTr="006A2BF1">
        <w:trPr>
          <w:cantSplit/>
          <w:jc w:val="center"/>
        </w:trPr>
        <w:tc>
          <w:tcPr>
            <w:tcW w:w="1487" w:type="dxa"/>
          </w:tcPr>
          <w:p w14:paraId="424AE32B" w14:textId="77777777" w:rsidR="006E5C62" w:rsidRPr="00B20AE8" w:rsidRDefault="006E5C62" w:rsidP="0039402F">
            <w:pPr>
              <w:pStyle w:val="TAC"/>
            </w:pPr>
            <w:r w:rsidRPr="00B20AE8">
              <w:t>1.4</w:t>
            </w:r>
          </w:p>
        </w:tc>
        <w:tc>
          <w:tcPr>
            <w:tcW w:w="1758" w:type="dxa"/>
          </w:tcPr>
          <w:p w14:paraId="4DF9B101" w14:textId="02329316" w:rsidR="006E5C62" w:rsidRPr="00B20AE8" w:rsidRDefault="006E5C62" w:rsidP="0039402F">
            <w:pPr>
              <w:pStyle w:val="TAC"/>
              <w:rPr>
                <w:lang w:eastAsia="ko-KR"/>
              </w:rPr>
            </w:pPr>
            <w:r w:rsidRPr="00B20AE8">
              <w:t>EIS</w:t>
            </w:r>
            <w:r w:rsidRPr="00B20AE8">
              <w:rPr>
                <w:vertAlign w:val="subscript"/>
              </w:rPr>
              <w:t>minSENS</w:t>
            </w:r>
            <w:r w:rsidRPr="00B20AE8" w:rsidDel="006E4AFD">
              <w:t xml:space="preserve"> </w:t>
            </w:r>
            <w:r w:rsidRPr="00B20AE8">
              <w:t>+ 11</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7F084FAC"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7CE5714B" w14:textId="77777777" w:rsidR="006E5C62" w:rsidRPr="00B20AE8" w:rsidRDefault="006E5C62" w:rsidP="0039402F">
            <w:pPr>
              <w:pStyle w:val="TAC"/>
            </w:pPr>
            <w:r w:rsidRPr="00B20AE8">
              <w:t>±0.7025</w:t>
            </w:r>
          </w:p>
        </w:tc>
        <w:tc>
          <w:tcPr>
            <w:tcW w:w="2813" w:type="dxa"/>
            <w:shd w:val="clear" w:color="auto" w:fill="auto"/>
          </w:tcPr>
          <w:p w14:paraId="0938352C" w14:textId="57D13FF5" w:rsidR="006E5C62" w:rsidRPr="00B20AE8" w:rsidRDefault="006E5C62" w:rsidP="0039402F">
            <w:pPr>
              <w:pStyle w:val="TAC"/>
            </w:pPr>
            <w:r w:rsidRPr="00B20AE8">
              <w:t>1.4</w:t>
            </w:r>
            <w:r w:rsidR="00A33949">
              <w:t xml:space="preserve"> </w:t>
            </w:r>
            <w:r w:rsidRPr="00B20AE8">
              <w:t>MHz E-UTRA signal</w:t>
            </w:r>
          </w:p>
        </w:tc>
      </w:tr>
      <w:tr w:rsidR="004F339F" w:rsidRPr="00B20AE8" w14:paraId="54B8AFD5" w14:textId="77777777" w:rsidTr="006A2BF1">
        <w:trPr>
          <w:cantSplit/>
          <w:jc w:val="center"/>
        </w:trPr>
        <w:tc>
          <w:tcPr>
            <w:tcW w:w="1487" w:type="dxa"/>
          </w:tcPr>
          <w:p w14:paraId="16B04F18" w14:textId="77777777" w:rsidR="006E5C62" w:rsidRPr="00B20AE8" w:rsidRDefault="006E5C62" w:rsidP="0039402F">
            <w:pPr>
              <w:pStyle w:val="TAC"/>
            </w:pPr>
            <w:r w:rsidRPr="00B20AE8">
              <w:t>3</w:t>
            </w:r>
          </w:p>
        </w:tc>
        <w:tc>
          <w:tcPr>
            <w:tcW w:w="1758" w:type="dxa"/>
          </w:tcPr>
          <w:p w14:paraId="04D6F828" w14:textId="0B1C3142" w:rsidR="006E5C62" w:rsidRPr="00B20AE8" w:rsidRDefault="006E5C62" w:rsidP="0039402F">
            <w:pPr>
              <w:pStyle w:val="TAC"/>
              <w:rPr>
                <w:lang w:eastAsia="ko-KR"/>
              </w:rPr>
            </w:pPr>
            <w:r w:rsidRPr="00B20AE8">
              <w:t>EIS</w:t>
            </w:r>
            <w:r w:rsidRPr="00B20AE8">
              <w:rPr>
                <w:vertAlign w:val="subscript"/>
              </w:rPr>
              <w:t>minSENS</w:t>
            </w:r>
            <w:r w:rsidRPr="00B20AE8">
              <w:t xml:space="preserve"> + 8</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45FABEFE"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3F7DF369" w14:textId="77777777" w:rsidR="006E5C62" w:rsidRPr="00B20AE8" w:rsidRDefault="006E5C62" w:rsidP="0039402F">
            <w:pPr>
              <w:pStyle w:val="TAC"/>
            </w:pPr>
            <w:r w:rsidRPr="00B20AE8">
              <w:t>±1.5075</w:t>
            </w:r>
          </w:p>
        </w:tc>
        <w:tc>
          <w:tcPr>
            <w:tcW w:w="2813" w:type="dxa"/>
            <w:shd w:val="clear" w:color="auto" w:fill="auto"/>
          </w:tcPr>
          <w:p w14:paraId="5DEFD484" w14:textId="0A80B014" w:rsidR="006E5C62" w:rsidRPr="00B20AE8" w:rsidRDefault="006E5C62" w:rsidP="0039402F">
            <w:pPr>
              <w:pStyle w:val="TAC"/>
            </w:pPr>
            <w:r w:rsidRPr="00B20AE8">
              <w:t>3</w:t>
            </w:r>
            <w:r w:rsidR="00A33949">
              <w:t xml:space="preserve"> </w:t>
            </w:r>
            <w:r w:rsidRPr="00B20AE8">
              <w:t>MHz E-UTRA signal</w:t>
            </w:r>
          </w:p>
        </w:tc>
      </w:tr>
      <w:tr w:rsidR="004F339F" w:rsidRPr="00B20AE8" w14:paraId="4BE3BDC4" w14:textId="77777777" w:rsidTr="006A2BF1">
        <w:trPr>
          <w:cantSplit/>
          <w:jc w:val="center"/>
        </w:trPr>
        <w:tc>
          <w:tcPr>
            <w:tcW w:w="1487" w:type="dxa"/>
          </w:tcPr>
          <w:p w14:paraId="4C3E5D16" w14:textId="77777777" w:rsidR="006E5C62" w:rsidRPr="00B20AE8" w:rsidRDefault="006E5C62" w:rsidP="0039402F">
            <w:pPr>
              <w:pStyle w:val="TAC"/>
            </w:pPr>
            <w:r w:rsidRPr="00B20AE8">
              <w:t>5</w:t>
            </w:r>
          </w:p>
        </w:tc>
        <w:tc>
          <w:tcPr>
            <w:tcW w:w="1758" w:type="dxa"/>
          </w:tcPr>
          <w:p w14:paraId="0F86059D" w14:textId="642F31C5"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p>
        </w:tc>
        <w:tc>
          <w:tcPr>
            <w:tcW w:w="1533" w:type="dxa"/>
          </w:tcPr>
          <w:p w14:paraId="23920BBD"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34D911E0" w14:textId="77777777" w:rsidR="006E5C62" w:rsidRPr="00B20AE8" w:rsidRDefault="006E5C62" w:rsidP="0039402F">
            <w:pPr>
              <w:pStyle w:val="TAC"/>
            </w:pPr>
            <w:r w:rsidRPr="00B20AE8">
              <w:t>±2.5025</w:t>
            </w:r>
          </w:p>
        </w:tc>
        <w:tc>
          <w:tcPr>
            <w:tcW w:w="2813" w:type="dxa"/>
            <w:shd w:val="clear" w:color="auto" w:fill="auto"/>
          </w:tcPr>
          <w:p w14:paraId="068F8B68" w14:textId="39A608C3" w:rsidR="006E5C62" w:rsidRPr="00B20AE8" w:rsidRDefault="006E5C62" w:rsidP="0039402F">
            <w:pPr>
              <w:pStyle w:val="TAC"/>
            </w:pPr>
            <w:r w:rsidRPr="00B20AE8">
              <w:t>5</w:t>
            </w:r>
            <w:r w:rsidR="00A33949">
              <w:t xml:space="preserve"> </w:t>
            </w:r>
            <w:r w:rsidRPr="00B20AE8">
              <w:t>MHz E-UTRA signal</w:t>
            </w:r>
          </w:p>
        </w:tc>
      </w:tr>
      <w:tr w:rsidR="004F339F" w:rsidRPr="00B20AE8" w14:paraId="726ED4A9" w14:textId="77777777" w:rsidTr="006A2BF1">
        <w:trPr>
          <w:cantSplit/>
          <w:jc w:val="center"/>
        </w:trPr>
        <w:tc>
          <w:tcPr>
            <w:tcW w:w="1487" w:type="dxa"/>
          </w:tcPr>
          <w:p w14:paraId="7AF3EFC0" w14:textId="77777777" w:rsidR="006E5C62" w:rsidRPr="00B20AE8" w:rsidRDefault="006E5C62" w:rsidP="0039402F">
            <w:pPr>
              <w:pStyle w:val="TAC"/>
            </w:pPr>
            <w:r w:rsidRPr="00B20AE8">
              <w:t>10</w:t>
            </w:r>
          </w:p>
        </w:tc>
        <w:tc>
          <w:tcPr>
            <w:tcW w:w="1758" w:type="dxa"/>
          </w:tcPr>
          <w:p w14:paraId="7B4199FF" w14:textId="5453B240"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1EBDD894"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742A72DD" w14:textId="77777777" w:rsidR="006E5C62" w:rsidRPr="00B20AE8" w:rsidRDefault="006E5C62" w:rsidP="0039402F">
            <w:pPr>
              <w:pStyle w:val="TAC"/>
              <w:rPr>
                <w:lang w:eastAsia="zh-CN"/>
              </w:rPr>
            </w:pPr>
            <w:r w:rsidRPr="00B20AE8">
              <w:t>±2.5075</w:t>
            </w:r>
          </w:p>
          <w:p w14:paraId="1B8584F8" w14:textId="77777777" w:rsidR="006E5C62" w:rsidRPr="00B20AE8" w:rsidRDefault="006E5C62" w:rsidP="0039402F">
            <w:pPr>
              <w:pStyle w:val="TAC"/>
            </w:pPr>
            <w:r w:rsidRPr="00B20AE8">
              <w:rPr>
                <w:lang w:eastAsia="ko-KR"/>
              </w:rPr>
              <w:t>±</w:t>
            </w:r>
            <w:r w:rsidRPr="00B20AE8">
              <w:rPr>
                <w:rFonts w:hint="eastAsia"/>
                <w:lang w:eastAsia="ko-KR"/>
              </w:rPr>
              <w:t>10.01</w:t>
            </w:r>
            <w:r w:rsidRPr="00B20AE8">
              <w:rPr>
                <w:lang w:eastAsia="ko-KR"/>
              </w:rPr>
              <w:t>75</w:t>
            </w:r>
          </w:p>
        </w:tc>
        <w:tc>
          <w:tcPr>
            <w:tcW w:w="2813" w:type="dxa"/>
            <w:shd w:val="clear" w:color="auto" w:fill="auto"/>
          </w:tcPr>
          <w:p w14:paraId="6C4ADB28" w14:textId="7EF2998C" w:rsidR="006E5C62" w:rsidRPr="00B20AE8" w:rsidRDefault="006E5C62" w:rsidP="0039402F">
            <w:pPr>
              <w:pStyle w:val="TAC"/>
              <w:rPr>
                <w:lang w:val="sv-FI" w:eastAsia="ko-KR"/>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0EC68F29" w14:textId="77777777" w:rsidR="006E5C62" w:rsidRPr="00B20AE8" w:rsidRDefault="006E5C62" w:rsidP="0039402F">
            <w:pPr>
              <w:pStyle w:val="TAC"/>
              <w:rPr>
                <w:lang w:val="sv-FI"/>
              </w:rPr>
            </w:pPr>
            <w:r w:rsidRPr="00B20AE8">
              <w:rPr>
                <w:lang w:val="sv-FI" w:eastAsia="zh-CN"/>
              </w:rPr>
              <w:t xml:space="preserve">20 </w:t>
            </w:r>
            <w:r w:rsidRPr="00B20AE8">
              <w:rPr>
                <w:lang w:val="sv-FI" w:eastAsia="ko-KR"/>
              </w:rPr>
              <w:t>MHz E-UTRA signal (NOTE 3)</w:t>
            </w:r>
          </w:p>
        </w:tc>
      </w:tr>
      <w:tr w:rsidR="004F339F" w:rsidRPr="00B20AE8" w14:paraId="4218AA32" w14:textId="77777777" w:rsidTr="006A2BF1">
        <w:trPr>
          <w:cantSplit/>
          <w:jc w:val="center"/>
        </w:trPr>
        <w:tc>
          <w:tcPr>
            <w:tcW w:w="1487" w:type="dxa"/>
          </w:tcPr>
          <w:p w14:paraId="20E13D26" w14:textId="77777777" w:rsidR="006E5C62" w:rsidRPr="00B20AE8" w:rsidRDefault="006E5C62" w:rsidP="0039402F">
            <w:pPr>
              <w:pStyle w:val="TAC"/>
            </w:pPr>
            <w:r w:rsidRPr="00B20AE8">
              <w:t>15</w:t>
            </w:r>
          </w:p>
        </w:tc>
        <w:tc>
          <w:tcPr>
            <w:tcW w:w="1758" w:type="dxa"/>
          </w:tcPr>
          <w:p w14:paraId="7BF3A80D" w14:textId="19261011"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4D830557"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3670B5F2" w14:textId="77777777" w:rsidR="006E5C62" w:rsidRPr="00B20AE8" w:rsidRDefault="006E5C62" w:rsidP="0039402F">
            <w:pPr>
              <w:pStyle w:val="TAC"/>
            </w:pPr>
            <w:r w:rsidRPr="00B20AE8">
              <w:t>±2.5125</w:t>
            </w:r>
          </w:p>
        </w:tc>
        <w:tc>
          <w:tcPr>
            <w:tcW w:w="2813" w:type="dxa"/>
            <w:shd w:val="clear" w:color="auto" w:fill="auto"/>
          </w:tcPr>
          <w:p w14:paraId="1D00C880" w14:textId="2C2181A8" w:rsidR="006E5C62" w:rsidRPr="00B20AE8" w:rsidRDefault="006E5C62" w:rsidP="0039402F">
            <w:pPr>
              <w:pStyle w:val="TAC"/>
            </w:pPr>
            <w:r w:rsidRPr="00B20AE8">
              <w:t>5</w:t>
            </w:r>
            <w:r w:rsidR="00A33949">
              <w:t xml:space="preserve"> </w:t>
            </w:r>
            <w:r w:rsidRPr="00B20AE8">
              <w:t>MHz E-UTRA signal</w:t>
            </w:r>
          </w:p>
        </w:tc>
      </w:tr>
      <w:tr w:rsidR="004F339F" w:rsidRPr="00B20AE8" w14:paraId="5DDB5796" w14:textId="77777777" w:rsidTr="006A2BF1">
        <w:trPr>
          <w:cantSplit/>
          <w:jc w:val="center"/>
        </w:trPr>
        <w:tc>
          <w:tcPr>
            <w:tcW w:w="1487" w:type="dxa"/>
          </w:tcPr>
          <w:p w14:paraId="474615E2" w14:textId="77777777" w:rsidR="006E5C62" w:rsidRPr="00B20AE8" w:rsidRDefault="006E5C62" w:rsidP="0039402F">
            <w:pPr>
              <w:pStyle w:val="TAC"/>
            </w:pPr>
            <w:r w:rsidRPr="00B20AE8">
              <w:t>20</w:t>
            </w:r>
          </w:p>
        </w:tc>
        <w:tc>
          <w:tcPr>
            <w:tcW w:w="1758" w:type="dxa"/>
          </w:tcPr>
          <w:p w14:paraId="66C25125" w14:textId="7CF87D1C"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47AFF4AC"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444A4A78" w14:textId="77777777" w:rsidR="006E5C62" w:rsidRPr="00B20AE8" w:rsidRDefault="006E5C62" w:rsidP="0039402F">
            <w:pPr>
              <w:pStyle w:val="TAC"/>
              <w:rPr>
                <w:lang w:eastAsia="zh-CN"/>
              </w:rPr>
            </w:pPr>
            <w:r w:rsidRPr="00B20AE8">
              <w:t>±2.5025</w:t>
            </w:r>
          </w:p>
          <w:p w14:paraId="7117AB37" w14:textId="77777777" w:rsidR="006E5C62" w:rsidRPr="00B20AE8" w:rsidRDefault="006E5C62" w:rsidP="0039402F">
            <w:pPr>
              <w:pStyle w:val="TAC"/>
            </w:pPr>
            <w:r w:rsidRPr="00B20AE8">
              <w:rPr>
                <w:lang w:eastAsia="ko-KR"/>
              </w:rPr>
              <w:t>±</w:t>
            </w:r>
            <w:r w:rsidRPr="00B20AE8">
              <w:rPr>
                <w:rFonts w:hint="eastAsia"/>
                <w:lang w:eastAsia="ko-KR"/>
              </w:rPr>
              <w:t>10.01</w:t>
            </w:r>
            <w:r w:rsidRPr="00B20AE8">
              <w:rPr>
                <w:lang w:eastAsia="ko-KR"/>
              </w:rPr>
              <w:t>75</w:t>
            </w:r>
          </w:p>
        </w:tc>
        <w:tc>
          <w:tcPr>
            <w:tcW w:w="2813" w:type="dxa"/>
            <w:shd w:val="clear" w:color="auto" w:fill="auto"/>
          </w:tcPr>
          <w:p w14:paraId="34106414" w14:textId="023C83E7" w:rsidR="006E5C62" w:rsidRPr="00B20AE8" w:rsidRDefault="006E5C62" w:rsidP="0039402F">
            <w:pPr>
              <w:pStyle w:val="TAC"/>
              <w:rPr>
                <w:lang w:val="sv-FI" w:eastAsia="zh-CN"/>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73DC19EC" w14:textId="77777777" w:rsidR="006E5C62" w:rsidRPr="00B20AE8" w:rsidRDefault="006E5C62" w:rsidP="0039402F">
            <w:pPr>
              <w:pStyle w:val="TAC"/>
              <w:rPr>
                <w:lang w:val="sv-FI" w:eastAsia="ko-KR"/>
              </w:rPr>
            </w:pPr>
            <w:r w:rsidRPr="00B20AE8">
              <w:rPr>
                <w:lang w:val="sv-FI" w:eastAsia="zh-CN"/>
              </w:rPr>
              <w:t xml:space="preserve">20 </w:t>
            </w:r>
            <w:r w:rsidRPr="00B20AE8">
              <w:rPr>
                <w:lang w:val="sv-FI" w:eastAsia="ko-KR"/>
              </w:rPr>
              <w:t>MHz E-UTRA signal (NOTE 3)</w:t>
            </w:r>
          </w:p>
        </w:tc>
      </w:tr>
      <w:tr w:rsidR="006E5C62" w:rsidRPr="00B20AE8" w14:paraId="7501435B" w14:textId="77777777" w:rsidTr="006A2BF1">
        <w:trPr>
          <w:cantSplit/>
          <w:jc w:val="center"/>
        </w:trPr>
        <w:tc>
          <w:tcPr>
            <w:tcW w:w="9631" w:type="dxa"/>
            <w:gridSpan w:val="5"/>
          </w:tcPr>
          <w:p w14:paraId="42BC0237" w14:textId="08502252" w:rsidR="006E5C62" w:rsidRPr="00B20AE8" w:rsidRDefault="006E5C62" w:rsidP="0039402F">
            <w:pPr>
              <w:pStyle w:val="TAN"/>
            </w:pPr>
            <w:r w:rsidRPr="00B20AE8">
              <w:t>NOTE</w:t>
            </w:r>
            <w:r w:rsidRPr="00B20AE8">
              <w:rPr>
                <w:rFonts w:hint="eastAsia"/>
                <w:lang w:eastAsia="ko-KR"/>
              </w:rPr>
              <w:t xml:space="preserve"> 1</w:t>
            </w:r>
            <w:r w:rsidRPr="00B20AE8">
              <w:t>:</w:t>
            </w:r>
            <w:r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41ADC0F6"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41D0740F" w14:textId="77777777" w:rsidR="006E5C62" w:rsidRPr="00B20AE8" w:rsidRDefault="006E5C62" w:rsidP="0039402F">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4C81E714" w14:textId="77777777" w:rsidR="006E5C62" w:rsidRPr="00B20AE8" w:rsidRDefault="006E5C62" w:rsidP="0039402F"/>
    <w:p w14:paraId="2E8ACF32" w14:textId="77777777" w:rsidR="006E5C62" w:rsidRPr="00B20AE8" w:rsidRDefault="006E5C62" w:rsidP="0039402F">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842"/>
        <w:gridCol w:w="1353"/>
        <w:gridCol w:w="2002"/>
        <w:gridCol w:w="2947"/>
      </w:tblGrid>
      <w:tr w:rsidR="004F339F" w:rsidRPr="00B20AE8" w14:paraId="542B0BAF" w14:textId="77777777" w:rsidTr="006A2BF1">
        <w:trPr>
          <w:cantSplit/>
          <w:jc w:val="center"/>
        </w:trPr>
        <w:tc>
          <w:tcPr>
            <w:tcW w:w="1487" w:type="dxa"/>
            <w:shd w:val="clear" w:color="auto" w:fill="auto"/>
          </w:tcPr>
          <w:p w14:paraId="1E3B7E58" w14:textId="77777777" w:rsidR="006E5C62" w:rsidRPr="00B20AE8" w:rsidRDefault="006E5C62" w:rsidP="0039402F">
            <w:pPr>
              <w:pStyle w:val="TAH"/>
              <w:rPr>
                <w:lang w:val="it-IT"/>
              </w:rPr>
            </w:pPr>
            <w:r w:rsidRPr="00B20AE8">
              <w:rPr>
                <w:lang w:val="it-IT"/>
              </w:rPr>
              <w:t>E-UTRA</w:t>
            </w:r>
          </w:p>
          <w:p w14:paraId="6B6AACE4" w14:textId="359CC65A" w:rsidR="006E5C62" w:rsidRPr="00B20AE8" w:rsidRDefault="006E5C62" w:rsidP="0039402F">
            <w:pPr>
              <w:pStyle w:val="TAH"/>
              <w:rPr>
                <w:lang w:val="it-IT"/>
              </w:rPr>
            </w:pPr>
            <w:r w:rsidRPr="00B20AE8">
              <w:rPr>
                <w:i/>
                <w:lang w:val="it-IT"/>
              </w:rPr>
              <w:t>channel bandwidth</w:t>
            </w:r>
            <w:r w:rsidRPr="00B20AE8">
              <w:rPr>
                <w:lang w:val="it-IT"/>
              </w:rPr>
              <w:t xml:space="preserve"> </w:t>
            </w:r>
            <w:r w:rsidRPr="00B20AE8">
              <w:t>of the lowest/highest carrier received</w:t>
            </w:r>
            <w:r w:rsidR="003D3C64">
              <w:t> </w:t>
            </w:r>
            <w:r w:rsidR="003D3C64" w:rsidRPr="00B20AE8">
              <w:rPr>
                <w:lang w:val="it-IT"/>
              </w:rPr>
              <w:t>[</w:t>
            </w:r>
            <w:r w:rsidRPr="00B20AE8">
              <w:rPr>
                <w:lang w:val="it-IT"/>
              </w:rPr>
              <w:t>MHz]</w:t>
            </w:r>
          </w:p>
        </w:tc>
        <w:tc>
          <w:tcPr>
            <w:tcW w:w="1842" w:type="dxa"/>
          </w:tcPr>
          <w:p w14:paraId="76778622" w14:textId="1B649868" w:rsidR="006E5C62" w:rsidRPr="00B20AE8" w:rsidRDefault="006E5C62" w:rsidP="0039402F">
            <w:pPr>
              <w:pStyle w:val="TAH"/>
            </w:pPr>
            <w:r w:rsidRPr="00B20AE8">
              <w:t>Wanted signal mean power</w:t>
            </w:r>
            <w:r w:rsidR="003D3C64">
              <w:t> </w:t>
            </w:r>
            <w:r w:rsidR="003D3C64" w:rsidRPr="00B20AE8">
              <w:t>[</w:t>
            </w:r>
            <w:r w:rsidRPr="00B20AE8">
              <w:t>dBm]</w:t>
            </w:r>
          </w:p>
          <w:p w14:paraId="6261C85A" w14:textId="77777777" w:rsidR="006E5C62" w:rsidRPr="00B20AE8" w:rsidRDefault="006E5C62" w:rsidP="0039402F">
            <w:pPr>
              <w:pStyle w:val="TAH"/>
            </w:pPr>
            <w:r w:rsidRPr="00B20AE8">
              <w:t>(NOTE 1)</w:t>
            </w:r>
          </w:p>
        </w:tc>
        <w:tc>
          <w:tcPr>
            <w:tcW w:w="1353" w:type="dxa"/>
          </w:tcPr>
          <w:p w14:paraId="5C50043A" w14:textId="4E520AFE" w:rsidR="006E5C62" w:rsidRPr="00B20AE8" w:rsidRDefault="006E5C62" w:rsidP="0039402F">
            <w:pPr>
              <w:pStyle w:val="TAH"/>
            </w:pPr>
            <w:r w:rsidRPr="00B20AE8">
              <w:t>Interfering signal mean power</w:t>
            </w:r>
            <w:r w:rsidR="003D3C64">
              <w:t> </w:t>
            </w:r>
            <w:r w:rsidR="003D3C64" w:rsidRPr="00B20AE8">
              <w:t>[</w:t>
            </w:r>
            <w:r w:rsidRPr="00B20AE8">
              <w:t>dBm]</w:t>
            </w:r>
          </w:p>
        </w:tc>
        <w:tc>
          <w:tcPr>
            <w:tcW w:w="2002" w:type="dxa"/>
          </w:tcPr>
          <w:p w14:paraId="04BF159E" w14:textId="0A5B5CEB" w:rsidR="006E5C62" w:rsidRPr="00B20AE8" w:rsidRDefault="006E5C62" w:rsidP="0039402F">
            <w:pPr>
              <w:pStyle w:val="TAH"/>
            </w:pPr>
            <w:r w:rsidRPr="00B20AE8">
              <w:t xml:space="preserve"> Interfering signal centre frequency offset </w:t>
            </w:r>
            <w:r w:rsidRPr="00B20AE8">
              <w:rPr>
                <w:rFonts w:hint="eastAsia"/>
                <w:lang w:eastAsia="zh-CN"/>
              </w:rPr>
              <w:t>to the lower</w:t>
            </w:r>
            <w:r w:rsidRPr="00B20AE8">
              <w:rPr>
                <w:lang w:eastAsia="zh-CN"/>
              </w:rPr>
              <w:t>/</w:t>
            </w:r>
            <w:r w:rsidRPr="00B20AE8">
              <w:rPr>
                <w:rFonts w:hint="eastAsia"/>
                <w:lang w:eastAsia="zh-CN"/>
              </w:rPr>
              <w:t>upper</w:t>
            </w:r>
            <w:r w:rsidRPr="00B20AE8">
              <w:t xml:space="preserve"> </w:t>
            </w:r>
            <w:r w:rsidRPr="00B20AE8">
              <w:rPr>
                <w:i/>
              </w:rPr>
              <w:t>Base Station RF Bandwidth</w:t>
            </w:r>
            <w:r w:rsidRPr="00B20AE8">
              <w:t xml:space="preserve"> edge </w:t>
            </w:r>
            <w:r w:rsidRPr="00B20AE8">
              <w:rPr>
                <w:rFonts w:hint="eastAsia"/>
                <w:lang w:eastAsia="zh-CN"/>
              </w:rPr>
              <w:t xml:space="preserve">or sub-block edge inside a </w:t>
            </w:r>
            <w:r w:rsidRPr="00B20AE8">
              <w:rPr>
                <w:rFonts w:hint="eastAsia"/>
                <w:i/>
                <w:lang w:eastAsia="zh-CN"/>
              </w:rPr>
              <w:t>sub-block gap</w:t>
            </w:r>
            <w:r w:rsidR="003D3C64">
              <w:t> </w:t>
            </w:r>
            <w:r w:rsidR="003D3C64" w:rsidRPr="00B20AE8">
              <w:t>[</w:t>
            </w:r>
            <w:r w:rsidRPr="00B20AE8">
              <w:t>MHz]</w:t>
            </w:r>
          </w:p>
        </w:tc>
        <w:tc>
          <w:tcPr>
            <w:tcW w:w="2947" w:type="dxa"/>
          </w:tcPr>
          <w:p w14:paraId="31ACFB22" w14:textId="77777777" w:rsidR="006E5C62" w:rsidRPr="00B20AE8" w:rsidRDefault="006E5C62" w:rsidP="0039402F">
            <w:pPr>
              <w:pStyle w:val="TAH"/>
            </w:pPr>
            <w:r w:rsidRPr="00B20AE8">
              <w:t>Type of interfering signal</w:t>
            </w:r>
          </w:p>
        </w:tc>
      </w:tr>
      <w:tr w:rsidR="004F339F" w:rsidRPr="00B20AE8" w14:paraId="3D32A9B4" w14:textId="77777777" w:rsidTr="006A2BF1">
        <w:trPr>
          <w:cantSplit/>
          <w:jc w:val="center"/>
        </w:trPr>
        <w:tc>
          <w:tcPr>
            <w:tcW w:w="1487" w:type="dxa"/>
          </w:tcPr>
          <w:p w14:paraId="126C2B98" w14:textId="77777777" w:rsidR="006E5C62" w:rsidRPr="00B20AE8" w:rsidRDefault="006E5C62" w:rsidP="0039402F">
            <w:pPr>
              <w:pStyle w:val="TAC"/>
            </w:pPr>
            <w:r w:rsidRPr="00B20AE8">
              <w:t>1.4</w:t>
            </w:r>
          </w:p>
        </w:tc>
        <w:tc>
          <w:tcPr>
            <w:tcW w:w="1842" w:type="dxa"/>
          </w:tcPr>
          <w:p w14:paraId="5AD112BA" w14:textId="5526783D" w:rsidR="006E5C62" w:rsidRPr="00B20AE8" w:rsidRDefault="006E5C62" w:rsidP="0039402F">
            <w:pPr>
              <w:pStyle w:val="TAC"/>
            </w:pPr>
            <w:r w:rsidRPr="00B20AE8">
              <w:t>EIS</w:t>
            </w:r>
            <w:r w:rsidRPr="00B20AE8">
              <w:rPr>
                <w:vertAlign w:val="subscript"/>
              </w:rPr>
              <w:t>minSENS</w:t>
            </w:r>
            <w:r w:rsidRPr="00B20AE8" w:rsidDel="006E4AFD">
              <w:t xml:space="preserve"> </w:t>
            </w:r>
            <w:r w:rsidRPr="00B20AE8">
              <w:t>+ 11</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21C83F5E"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1A33ABCD" w14:textId="77777777" w:rsidR="006E5C62" w:rsidRPr="00B20AE8" w:rsidRDefault="006E5C62" w:rsidP="0039402F">
            <w:pPr>
              <w:pStyle w:val="TAC"/>
            </w:pPr>
            <w:r w:rsidRPr="00B20AE8">
              <w:t>±0.7025</w:t>
            </w:r>
          </w:p>
        </w:tc>
        <w:tc>
          <w:tcPr>
            <w:tcW w:w="2947" w:type="dxa"/>
            <w:shd w:val="clear" w:color="auto" w:fill="auto"/>
          </w:tcPr>
          <w:p w14:paraId="4B52A938" w14:textId="2179C74A" w:rsidR="006E5C62" w:rsidRPr="00B20AE8" w:rsidRDefault="006E5C62" w:rsidP="0039402F">
            <w:pPr>
              <w:pStyle w:val="TAC"/>
            </w:pPr>
            <w:r w:rsidRPr="00B20AE8">
              <w:t>1.4</w:t>
            </w:r>
            <w:r w:rsidR="00A33949">
              <w:t xml:space="preserve"> </w:t>
            </w:r>
            <w:r w:rsidRPr="00B20AE8">
              <w:t>MHz E-UTRA signal</w:t>
            </w:r>
          </w:p>
        </w:tc>
      </w:tr>
      <w:tr w:rsidR="004F339F" w:rsidRPr="00B20AE8" w14:paraId="59D37546" w14:textId="77777777" w:rsidTr="006A2BF1">
        <w:trPr>
          <w:cantSplit/>
          <w:jc w:val="center"/>
        </w:trPr>
        <w:tc>
          <w:tcPr>
            <w:tcW w:w="1487" w:type="dxa"/>
          </w:tcPr>
          <w:p w14:paraId="5BA5287E" w14:textId="77777777" w:rsidR="006E5C62" w:rsidRPr="00B20AE8" w:rsidRDefault="006E5C62" w:rsidP="0039402F">
            <w:pPr>
              <w:pStyle w:val="TAC"/>
            </w:pPr>
            <w:r w:rsidRPr="00B20AE8">
              <w:t>3</w:t>
            </w:r>
          </w:p>
        </w:tc>
        <w:tc>
          <w:tcPr>
            <w:tcW w:w="1842" w:type="dxa"/>
          </w:tcPr>
          <w:p w14:paraId="6A0F5C43" w14:textId="03A94037" w:rsidR="006E5C62" w:rsidRPr="00B20AE8" w:rsidRDefault="006E5C62" w:rsidP="0039402F">
            <w:pPr>
              <w:pStyle w:val="TAC"/>
              <w:rPr>
                <w:lang w:eastAsia="ko-KR"/>
              </w:rPr>
            </w:pPr>
            <w:r w:rsidRPr="00B20AE8">
              <w:t>EIS</w:t>
            </w:r>
            <w:r w:rsidRPr="00B20AE8">
              <w:rPr>
                <w:vertAlign w:val="subscript"/>
              </w:rPr>
              <w:t>minSENS</w:t>
            </w:r>
            <w:r w:rsidRPr="00B20AE8">
              <w:t xml:space="preserve"> + 8</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6A536528"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1C5CA22D" w14:textId="77777777" w:rsidR="006E5C62" w:rsidRPr="00B20AE8" w:rsidRDefault="006E5C62" w:rsidP="0039402F">
            <w:pPr>
              <w:pStyle w:val="TAC"/>
            </w:pPr>
            <w:r w:rsidRPr="00B20AE8">
              <w:t>±1.5075</w:t>
            </w:r>
          </w:p>
        </w:tc>
        <w:tc>
          <w:tcPr>
            <w:tcW w:w="2947" w:type="dxa"/>
            <w:shd w:val="clear" w:color="auto" w:fill="auto"/>
          </w:tcPr>
          <w:p w14:paraId="28C64861" w14:textId="249C3666" w:rsidR="006E5C62" w:rsidRPr="00B20AE8" w:rsidRDefault="006E5C62" w:rsidP="0039402F">
            <w:pPr>
              <w:pStyle w:val="TAC"/>
            </w:pPr>
            <w:r w:rsidRPr="00B20AE8">
              <w:t>3</w:t>
            </w:r>
            <w:r w:rsidR="00A33949">
              <w:t xml:space="preserve"> </w:t>
            </w:r>
            <w:r w:rsidRPr="00B20AE8">
              <w:t>MHz E-UTRA signal</w:t>
            </w:r>
          </w:p>
        </w:tc>
      </w:tr>
      <w:tr w:rsidR="004F339F" w:rsidRPr="00B20AE8" w14:paraId="1B497041" w14:textId="77777777" w:rsidTr="006A2BF1">
        <w:trPr>
          <w:cantSplit/>
          <w:jc w:val="center"/>
        </w:trPr>
        <w:tc>
          <w:tcPr>
            <w:tcW w:w="1487" w:type="dxa"/>
          </w:tcPr>
          <w:p w14:paraId="2046D593" w14:textId="77777777" w:rsidR="006E5C62" w:rsidRPr="00B20AE8" w:rsidRDefault="006E5C62" w:rsidP="0039402F">
            <w:pPr>
              <w:pStyle w:val="TAC"/>
            </w:pPr>
            <w:r w:rsidRPr="00B20AE8">
              <w:t>5</w:t>
            </w:r>
          </w:p>
        </w:tc>
        <w:tc>
          <w:tcPr>
            <w:tcW w:w="1842" w:type="dxa"/>
          </w:tcPr>
          <w:p w14:paraId="587C2565" w14:textId="1F222405"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2DB367FD"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56A915A6" w14:textId="77777777" w:rsidR="006E5C62" w:rsidRPr="00B20AE8" w:rsidRDefault="006E5C62" w:rsidP="0039402F">
            <w:pPr>
              <w:pStyle w:val="TAC"/>
            </w:pPr>
            <w:r w:rsidRPr="00B20AE8">
              <w:t>±2.5025</w:t>
            </w:r>
          </w:p>
        </w:tc>
        <w:tc>
          <w:tcPr>
            <w:tcW w:w="2947" w:type="dxa"/>
            <w:shd w:val="clear" w:color="auto" w:fill="auto"/>
          </w:tcPr>
          <w:p w14:paraId="2FB058BF" w14:textId="45B375F8" w:rsidR="006E5C62" w:rsidRPr="00B20AE8" w:rsidRDefault="006E5C62" w:rsidP="0039402F">
            <w:pPr>
              <w:pStyle w:val="TAC"/>
            </w:pPr>
            <w:r w:rsidRPr="00B20AE8">
              <w:t>5</w:t>
            </w:r>
            <w:r w:rsidR="00A33949">
              <w:t xml:space="preserve"> </w:t>
            </w:r>
            <w:r w:rsidRPr="00B20AE8">
              <w:t>MHz E-UTRA signal</w:t>
            </w:r>
          </w:p>
        </w:tc>
      </w:tr>
      <w:tr w:rsidR="004F339F" w:rsidRPr="00B20AE8" w14:paraId="3BD715E6" w14:textId="77777777" w:rsidTr="006A2BF1">
        <w:trPr>
          <w:cantSplit/>
          <w:jc w:val="center"/>
        </w:trPr>
        <w:tc>
          <w:tcPr>
            <w:tcW w:w="1487" w:type="dxa"/>
          </w:tcPr>
          <w:p w14:paraId="6B64316C" w14:textId="77777777" w:rsidR="006E5C62" w:rsidRPr="00B20AE8" w:rsidRDefault="006E5C62" w:rsidP="0039402F">
            <w:pPr>
              <w:pStyle w:val="TAC"/>
            </w:pPr>
            <w:r w:rsidRPr="00B20AE8">
              <w:t>10</w:t>
            </w:r>
          </w:p>
        </w:tc>
        <w:tc>
          <w:tcPr>
            <w:tcW w:w="1842" w:type="dxa"/>
          </w:tcPr>
          <w:p w14:paraId="7DC8E4D5" w14:textId="701BBDAA"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1EFFAF19"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51ED2554" w14:textId="77777777" w:rsidR="006E5C62" w:rsidRPr="00B20AE8" w:rsidRDefault="006E5C62" w:rsidP="0039402F">
            <w:pPr>
              <w:pStyle w:val="TAC"/>
              <w:rPr>
                <w:lang w:eastAsia="zh-CN"/>
              </w:rPr>
            </w:pPr>
            <w:r w:rsidRPr="00B20AE8">
              <w:t>±2.5075</w:t>
            </w:r>
          </w:p>
          <w:p w14:paraId="11BDD9CA" w14:textId="77777777" w:rsidR="006E5C62" w:rsidRPr="00B20AE8" w:rsidRDefault="006E5C62" w:rsidP="0039402F">
            <w:pPr>
              <w:pStyle w:val="TAC"/>
            </w:pPr>
            <w:r w:rsidRPr="00B20AE8">
              <w:rPr>
                <w:lang w:eastAsia="ko-KR"/>
              </w:rPr>
              <w:t>±</w:t>
            </w:r>
            <w:r w:rsidRPr="00B20AE8">
              <w:rPr>
                <w:rFonts w:hint="eastAsia"/>
                <w:lang w:eastAsia="ko-KR"/>
              </w:rPr>
              <w:t>10.01</w:t>
            </w:r>
            <w:r w:rsidRPr="00B20AE8">
              <w:rPr>
                <w:lang w:eastAsia="ko-KR"/>
              </w:rPr>
              <w:t>75</w:t>
            </w:r>
          </w:p>
        </w:tc>
        <w:tc>
          <w:tcPr>
            <w:tcW w:w="2947" w:type="dxa"/>
            <w:shd w:val="clear" w:color="auto" w:fill="auto"/>
          </w:tcPr>
          <w:p w14:paraId="3B58DECB" w14:textId="227C0433" w:rsidR="006E5C62" w:rsidRPr="00B20AE8" w:rsidRDefault="006E5C62" w:rsidP="0039402F">
            <w:pPr>
              <w:pStyle w:val="TAC"/>
              <w:rPr>
                <w:lang w:val="sv-FI" w:eastAsia="ko-KR"/>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5B67E55D" w14:textId="77777777" w:rsidR="006E5C62" w:rsidRPr="00B20AE8" w:rsidRDefault="006E5C62" w:rsidP="0039402F">
            <w:pPr>
              <w:pStyle w:val="TAC"/>
              <w:rPr>
                <w:lang w:val="sv-FI"/>
              </w:rPr>
            </w:pPr>
            <w:r w:rsidRPr="00B20AE8">
              <w:rPr>
                <w:lang w:val="sv-FI" w:eastAsia="zh-CN"/>
              </w:rPr>
              <w:t xml:space="preserve">20 </w:t>
            </w:r>
            <w:r w:rsidRPr="00B20AE8">
              <w:rPr>
                <w:lang w:val="sv-FI" w:eastAsia="ko-KR"/>
              </w:rPr>
              <w:t>MHz E-UTRA signal (NOTE 3)</w:t>
            </w:r>
          </w:p>
        </w:tc>
      </w:tr>
      <w:tr w:rsidR="004F339F" w:rsidRPr="00B20AE8" w14:paraId="6614BA17" w14:textId="77777777" w:rsidTr="006A2BF1">
        <w:trPr>
          <w:cantSplit/>
          <w:jc w:val="center"/>
        </w:trPr>
        <w:tc>
          <w:tcPr>
            <w:tcW w:w="1487" w:type="dxa"/>
          </w:tcPr>
          <w:p w14:paraId="456FEEB9" w14:textId="77777777" w:rsidR="006E5C62" w:rsidRPr="00B20AE8" w:rsidRDefault="006E5C62" w:rsidP="0039402F">
            <w:pPr>
              <w:pStyle w:val="TAC"/>
            </w:pPr>
            <w:r w:rsidRPr="00B20AE8">
              <w:t>15</w:t>
            </w:r>
          </w:p>
        </w:tc>
        <w:tc>
          <w:tcPr>
            <w:tcW w:w="1842" w:type="dxa"/>
          </w:tcPr>
          <w:p w14:paraId="722604B3" w14:textId="320D4222"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378F2A88"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0A5F85A4" w14:textId="77777777" w:rsidR="006E5C62" w:rsidRPr="00B20AE8" w:rsidRDefault="006E5C62" w:rsidP="0039402F">
            <w:pPr>
              <w:pStyle w:val="TAC"/>
            </w:pPr>
            <w:r w:rsidRPr="00B20AE8">
              <w:t>±2.5125</w:t>
            </w:r>
          </w:p>
        </w:tc>
        <w:tc>
          <w:tcPr>
            <w:tcW w:w="2947" w:type="dxa"/>
            <w:shd w:val="clear" w:color="auto" w:fill="auto"/>
          </w:tcPr>
          <w:p w14:paraId="0D969D14" w14:textId="7465C5F8" w:rsidR="006E5C62" w:rsidRPr="00B20AE8" w:rsidRDefault="006E5C62" w:rsidP="0039402F">
            <w:pPr>
              <w:pStyle w:val="TAC"/>
            </w:pPr>
            <w:r w:rsidRPr="00B20AE8">
              <w:t>5</w:t>
            </w:r>
            <w:r w:rsidR="00A33949">
              <w:t xml:space="preserve"> </w:t>
            </w:r>
            <w:r w:rsidRPr="00B20AE8">
              <w:t>MHz E-UTRA signal</w:t>
            </w:r>
          </w:p>
        </w:tc>
      </w:tr>
      <w:tr w:rsidR="004F339F" w:rsidRPr="00B20AE8" w14:paraId="4E8F675D" w14:textId="77777777" w:rsidTr="006A2BF1">
        <w:trPr>
          <w:cantSplit/>
          <w:jc w:val="center"/>
        </w:trPr>
        <w:tc>
          <w:tcPr>
            <w:tcW w:w="1487" w:type="dxa"/>
          </w:tcPr>
          <w:p w14:paraId="4433FC8A" w14:textId="77777777" w:rsidR="006E5C62" w:rsidRPr="00B20AE8" w:rsidRDefault="006E5C62" w:rsidP="0039402F">
            <w:pPr>
              <w:pStyle w:val="TAC"/>
            </w:pPr>
            <w:r w:rsidRPr="00B20AE8">
              <w:t>20</w:t>
            </w:r>
          </w:p>
        </w:tc>
        <w:tc>
          <w:tcPr>
            <w:tcW w:w="1842" w:type="dxa"/>
          </w:tcPr>
          <w:p w14:paraId="196C2176" w14:textId="6B0A4F1D"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644C71D9"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63B884B2" w14:textId="77777777" w:rsidR="006E5C62" w:rsidRPr="00B20AE8" w:rsidRDefault="006E5C62" w:rsidP="0039402F">
            <w:pPr>
              <w:pStyle w:val="TAC"/>
              <w:rPr>
                <w:lang w:eastAsia="zh-CN"/>
              </w:rPr>
            </w:pPr>
            <w:r w:rsidRPr="00B20AE8">
              <w:t>±2.5025</w:t>
            </w:r>
          </w:p>
          <w:p w14:paraId="38C78BF6" w14:textId="77777777" w:rsidR="006E5C62" w:rsidRPr="00B20AE8" w:rsidRDefault="006E5C62" w:rsidP="0039402F">
            <w:pPr>
              <w:pStyle w:val="TAC"/>
            </w:pPr>
            <w:r w:rsidRPr="00B20AE8">
              <w:rPr>
                <w:lang w:eastAsia="ko-KR"/>
              </w:rPr>
              <w:t>±</w:t>
            </w:r>
            <w:r w:rsidRPr="00B20AE8">
              <w:rPr>
                <w:rFonts w:hint="eastAsia"/>
                <w:lang w:eastAsia="ko-KR"/>
              </w:rPr>
              <w:t>10.01</w:t>
            </w:r>
            <w:r w:rsidRPr="00B20AE8">
              <w:rPr>
                <w:lang w:eastAsia="ko-KR"/>
              </w:rPr>
              <w:t>75</w:t>
            </w:r>
          </w:p>
        </w:tc>
        <w:tc>
          <w:tcPr>
            <w:tcW w:w="2947" w:type="dxa"/>
            <w:shd w:val="clear" w:color="auto" w:fill="auto"/>
          </w:tcPr>
          <w:p w14:paraId="5A513A67" w14:textId="5CADBDA2" w:rsidR="006E5C62" w:rsidRPr="00B20AE8" w:rsidRDefault="006E5C62" w:rsidP="0039402F">
            <w:pPr>
              <w:pStyle w:val="TAC"/>
              <w:rPr>
                <w:lang w:val="sv-FI" w:eastAsia="ko-KR"/>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793A59AE" w14:textId="77777777" w:rsidR="006E5C62" w:rsidRPr="00B20AE8" w:rsidRDefault="006E5C62" w:rsidP="0039402F">
            <w:pPr>
              <w:pStyle w:val="TAC"/>
              <w:rPr>
                <w:lang w:val="sv-FI"/>
              </w:rPr>
            </w:pPr>
            <w:r w:rsidRPr="00B20AE8">
              <w:rPr>
                <w:lang w:val="sv-FI" w:eastAsia="zh-CN"/>
              </w:rPr>
              <w:t xml:space="preserve">20 </w:t>
            </w:r>
            <w:r w:rsidRPr="00B20AE8">
              <w:rPr>
                <w:lang w:val="sv-FI" w:eastAsia="ko-KR"/>
              </w:rPr>
              <w:t>MHz E-UTRA signa (NOTE 3)</w:t>
            </w:r>
          </w:p>
        </w:tc>
      </w:tr>
      <w:tr w:rsidR="006E5C62" w:rsidRPr="00B20AE8" w14:paraId="4F2BBC46" w14:textId="77777777" w:rsidTr="006A2BF1">
        <w:trPr>
          <w:cantSplit/>
          <w:jc w:val="center"/>
        </w:trPr>
        <w:tc>
          <w:tcPr>
            <w:tcW w:w="9631" w:type="dxa"/>
            <w:gridSpan w:val="5"/>
          </w:tcPr>
          <w:p w14:paraId="6E7D3E10" w14:textId="65B719DD" w:rsidR="006E5C62" w:rsidRPr="00B20AE8" w:rsidRDefault="006E5C62" w:rsidP="0039402F">
            <w:pPr>
              <w:pStyle w:val="TAN"/>
              <w:rPr>
                <w:rFonts w:cs="v5.0.0"/>
                <w:lang w:eastAsia="ko-KR"/>
              </w:rPr>
            </w:pPr>
            <w:r w:rsidRPr="00B20AE8">
              <w:t>NOTE</w:t>
            </w:r>
            <w:r w:rsidRPr="00B20AE8">
              <w:rPr>
                <w:rFonts w:hint="eastAsia"/>
                <w:lang w:eastAsia="ko-KR"/>
              </w:rPr>
              <w:t xml:space="preserve"> 1</w:t>
            </w:r>
            <w:r w:rsidRPr="00B20AE8">
              <w:t>:</w:t>
            </w:r>
            <w:r w:rsidR="00A22911"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55C2DF80"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30051CB9" w14:textId="77777777" w:rsidR="006E5C62" w:rsidRPr="00B20AE8" w:rsidRDefault="006E5C62" w:rsidP="0039402F">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5BE2A5D1" w14:textId="77777777" w:rsidR="006E5C62" w:rsidRPr="00B20AE8" w:rsidRDefault="006E5C62" w:rsidP="0039402F"/>
    <w:p w14:paraId="21001B58" w14:textId="1AA990AA" w:rsidR="006E5C62" w:rsidRPr="006507D3" w:rsidRDefault="006E5C62"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C25BF56" w14:textId="77777777" w:rsidR="006E5C62" w:rsidRPr="00B20AE8" w:rsidRDefault="006E5C62" w:rsidP="006E5C62">
      <w:pPr>
        <w:pStyle w:val="Heading2"/>
      </w:pPr>
      <w:bookmarkStart w:id="5165" w:name="_Toc21123239"/>
      <w:bookmarkStart w:id="5166" w:name="_Toc45907432"/>
      <w:bookmarkStart w:id="5167" w:name="_Toc53181536"/>
      <w:bookmarkStart w:id="5168" w:name="_Toc61117297"/>
      <w:bookmarkStart w:id="5169" w:name="_Toc67081149"/>
      <w:bookmarkStart w:id="5170" w:name="_Toc68770501"/>
      <w:bookmarkStart w:id="5171" w:name="_Toc74755564"/>
      <w:bookmarkStart w:id="5172" w:name="_Toc76506488"/>
      <w:bookmarkStart w:id="5173" w:name="_Toc83113407"/>
      <w:bookmarkStart w:id="5174" w:name="_Toc89876610"/>
      <w:bookmarkStart w:id="5175" w:name="_Toc98711510"/>
      <w:bookmarkStart w:id="5176" w:name="_Toc145097377"/>
      <w:bookmarkStart w:id="5177" w:name="_Toc161848627"/>
      <w:r w:rsidRPr="00B20AE8">
        <w:t>7.6</w:t>
      </w:r>
      <w:r w:rsidRPr="00B20AE8">
        <w:tab/>
        <w:t>OTA Blocking</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6F29FAD7" w14:textId="77777777" w:rsidR="006E5C62" w:rsidRPr="00B20AE8" w:rsidRDefault="006E5C62" w:rsidP="006E5C62">
      <w:pPr>
        <w:pStyle w:val="Heading3"/>
      </w:pPr>
      <w:bookmarkStart w:id="5178" w:name="_Toc21123240"/>
      <w:bookmarkStart w:id="5179" w:name="_Toc45907433"/>
      <w:bookmarkStart w:id="5180" w:name="_Toc53181537"/>
      <w:bookmarkStart w:id="5181" w:name="_Toc61117298"/>
      <w:bookmarkStart w:id="5182" w:name="_Toc67081150"/>
      <w:bookmarkStart w:id="5183" w:name="_Toc68770502"/>
      <w:bookmarkStart w:id="5184" w:name="_Toc74755565"/>
      <w:bookmarkStart w:id="5185" w:name="_Toc76506489"/>
      <w:bookmarkStart w:id="5186" w:name="_Toc83113408"/>
      <w:bookmarkStart w:id="5187" w:name="_Toc89876611"/>
      <w:bookmarkStart w:id="5188" w:name="_Toc98711511"/>
      <w:bookmarkStart w:id="5189" w:name="_Toc145097378"/>
      <w:bookmarkStart w:id="5190" w:name="_Toc161848628"/>
      <w:r w:rsidRPr="00B20AE8">
        <w:t>7.6.1</w:t>
      </w:r>
      <w:r w:rsidRPr="00B20AE8">
        <w:tab/>
        <w:t>General</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3888F794" w14:textId="77777777" w:rsidR="006E5C62" w:rsidRPr="00B20AE8" w:rsidRDefault="006E5C62" w:rsidP="0039402F">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14:paraId="798EAAC6" w14:textId="77777777" w:rsidR="006E5C62" w:rsidRPr="00B20AE8" w:rsidRDefault="006E5C62" w:rsidP="0039402F">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14:paraId="713A6F1A" w14:textId="77777777" w:rsidR="006E5C62" w:rsidRPr="00B20AE8" w:rsidRDefault="006E5C62" w:rsidP="0039402F">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14:paraId="69C53E57" w14:textId="77777777" w:rsidR="006E5C62" w:rsidRPr="00B20AE8" w:rsidRDefault="006E5C62" w:rsidP="006E5C62">
      <w:pPr>
        <w:pStyle w:val="Heading3"/>
      </w:pPr>
      <w:bookmarkStart w:id="5191" w:name="_Toc21123241"/>
      <w:bookmarkStart w:id="5192" w:name="_Toc45907434"/>
      <w:bookmarkStart w:id="5193" w:name="_Toc53181538"/>
      <w:bookmarkStart w:id="5194" w:name="_Toc61117299"/>
      <w:bookmarkStart w:id="5195" w:name="_Toc67081151"/>
      <w:bookmarkStart w:id="5196" w:name="_Toc68770503"/>
      <w:bookmarkStart w:id="5197" w:name="_Toc74755566"/>
      <w:bookmarkStart w:id="5198" w:name="_Toc76506490"/>
      <w:bookmarkStart w:id="5199" w:name="_Toc83113409"/>
      <w:bookmarkStart w:id="5200" w:name="_Toc89876612"/>
      <w:bookmarkStart w:id="5201" w:name="_Toc98711512"/>
      <w:bookmarkStart w:id="5202" w:name="_Toc145097379"/>
      <w:bookmarkStart w:id="5203" w:name="_Toc161848629"/>
      <w:r w:rsidRPr="00B20AE8">
        <w:t>7.6.2</w:t>
      </w:r>
      <w:r w:rsidRPr="00B20AE8">
        <w:tab/>
        <w:t>General Requirement</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4EF58039" w14:textId="77777777" w:rsidR="006E5C62" w:rsidRPr="00B20AE8" w:rsidRDefault="006E5C62" w:rsidP="006E5C62">
      <w:pPr>
        <w:pStyle w:val="Heading4"/>
        <w:rPr>
          <w:lang w:eastAsia="sv-SE"/>
        </w:rPr>
      </w:pPr>
      <w:bookmarkStart w:id="5204" w:name="_Toc21123242"/>
      <w:bookmarkStart w:id="5205" w:name="_Toc45907435"/>
      <w:bookmarkStart w:id="5206" w:name="_Toc53181539"/>
      <w:bookmarkStart w:id="5207" w:name="_Toc61117300"/>
      <w:bookmarkStart w:id="5208" w:name="_Toc67081152"/>
      <w:bookmarkStart w:id="5209" w:name="_Toc68770504"/>
      <w:bookmarkStart w:id="5210" w:name="_Toc74755567"/>
      <w:bookmarkStart w:id="5211" w:name="_Toc76506491"/>
      <w:bookmarkStart w:id="5212" w:name="_Toc83113410"/>
      <w:bookmarkStart w:id="5213" w:name="_Toc89876613"/>
      <w:bookmarkStart w:id="5214" w:name="_Toc98711513"/>
      <w:bookmarkStart w:id="5215" w:name="_Toc145097380"/>
      <w:bookmarkStart w:id="5216" w:name="_Toc161848630"/>
      <w:r w:rsidRPr="00B20AE8">
        <w:rPr>
          <w:lang w:eastAsia="sv-SE"/>
        </w:rPr>
        <w:t>7.6.2.1</w:t>
      </w:r>
      <w:r w:rsidRPr="00B20AE8">
        <w:rPr>
          <w:lang w:eastAsia="sv-SE"/>
        </w:rPr>
        <w:tab/>
        <w:t>Definition and applicability</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3B44E4C5" w14:textId="77777777" w:rsidR="006E5C62" w:rsidRPr="00B20AE8" w:rsidRDefault="006E5C62" w:rsidP="006E5C62">
      <w:pPr>
        <w:pStyle w:val="Heading4"/>
        <w:rPr>
          <w:lang w:eastAsia="sv-SE"/>
        </w:rPr>
      </w:pPr>
      <w:bookmarkStart w:id="5217" w:name="_Toc21123243"/>
      <w:bookmarkStart w:id="5218" w:name="_Toc45907436"/>
      <w:bookmarkStart w:id="5219" w:name="_Toc53181540"/>
      <w:bookmarkStart w:id="5220" w:name="_Toc61117301"/>
      <w:bookmarkStart w:id="5221" w:name="_Toc67081153"/>
      <w:bookmarkStart w:id="5222" w:name="_Toc68770505"/>
      <w:bookmarkStart w:id="5223" w:name="_Toc74755568"/>
      <w:bookmarkStart w:id="5224" w:name="_Toc76506492"/>
      <w:bookmarkStart w:id="5225" w:name="_Toc83113411"/>
      <w:bookmarkStart w:id="5226" w:name="_Toc89876614"/>
      <w:bookmarkStart w:id="5227" w:name="_Toc98711514"/>
      <w:bookmarkStart w:id="5228" w:name="_Toc145097381"/>
      <w:bookmarkStart w:id="5229" w:name="_Toc161848631"/>
      <w:r w:rsidRPr="00B20AE8">
        <w:rPr>
          <w:lang w:eastAsia="sv-SE"/>
        </w:rPr>
        <w:t>7.6.2.2</w:t>
      </w:r>
      <w:r w:rsidRPr="00B20AE8">
        <w:rPr>
          <w:lang w:eastAsia="sv-SE"/>
        </w:rPr>
        <w:tab/>
        <w:t>Minimum Requirement</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5D094024" w14:textId="3B1023EF" w:rsidR="006E5C62" w:rsidRPr="00B20AE8" w:rsidRDefault="00A92864" w:rsidP="0039402F">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0.6.2.</w:t>
      </w:r>
    </w:p>
    <w:p w14:paraId="46EE9878" w14:textId="3788FCD4" w:rsidR="006E5C62" w:rsidRPr="00B20AE8" w:rsidRDefault="00A92864" w:rsidP="0039402F">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0.6.3.</w:t>
      </w:r>
    </w:p>
    <w:p w14:paraId="4A5C02F1" w14:textId="3ABCDEEE" w:rsidR="006E5C62" w:rsidRPr="00B20AE8" w:rsidRDefault="00A92864" w:rsidP="0039402F">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0.6.4.</w:t>
      </w:r>
    </w:p>
    <w:p w14:paraId="46E9BF1A" w14:textId="77777777" w:rsidR="006E5C62" w:rsidRPr="00B20AE8" w:rsidRDefault="006E5C62" w:rsidP="006E5C62">
      <w:pPr>
        <w:pStyle w:val="Heading4"/>
        <w:rPr>
          <w:lang w:eastAsia="sv-SE"/>
        </w:rPr>
      </w:pPr>
      <w:bookmarkStart w:id="5230" w:name="_Toc21123244"/>
      <w:bookmarkStart w:id="5231" w:name="_Toc45907437"/>
      <w:bookmarkStart w:id="5232" w:name="_Toc53181541"/>
      <w:bookmarkStart w:id="5233" w:name="_Toc61117302"/>
      <w:bookmarkStart w:id="5234" w:name="_Toc67081154"/>
      <w:bookmarkStart w:id="5235" w:name="_Toc68770506"/>
      <w:bookmarkStart w:id="5236" w:name="_Toc74755569"/>
      <w:bookmarkStart w:id="5237" w:name="_Toc76506493"/>
      <w:bookmarkStart w:id="5238" w:name="_Toc83113412"/>
      <w:bookmarkStart w:id="5239" w:name="_Toc89876615"/>
      <w:bookmarkStart w:id="5240" w:name="_Toc98711515"/>
      <w:bookmarkStart w:id="5241" w:name="_Toc145097382"/>
      <w:bookmarkStart w:id="5242" w:name="_Toc161848632"/>
      <w:r w:rsidRPr="00B20AE8">
        <w:rPr>
          <w:lang w:eastAsia="sv-SE"/>
        </w:rPr>
        <w:t>7.6.2.3</w:t>
      </w:r>
      <w:r w:rsidRPr="00B20AE8">
        <w:rPr>
          <w:lang w:eastAsia="sv-SE"/>
        </w:rPr>
        <w:tab/>
        <w:t>Test purpose</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10552356" w14:textId="77777777" w:rsidR="006E5C62" w:rsidRPr="00B20AE8" w:rsidRDefault="00A92864" w:rsidP="0039402F">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14:paraId="2D395A62" w14:textId="77777777" w:rsidR="006E5C62" w:rsidRPr="00B20AE8" w:rsidRDefault="006E5C62" w:rsidP="006E5C62">
      <w:pPr>
        <w:pStyle w:val="Heading4"/>
        <w:rPr>
          <w:lang w:eastAsia="sv-SE"/>
        </w:rPr>
      </w:pPr>
      <w:bookmarkStart w:id="5243" w:name="_Toc21123245"/>
      <w:bookmarkStart w:id="5244" w:name="_Toc45907438"/>
      <w:bookmarkStart w:id="5245" w:name="_Toc53181542"/>
      <w:bookmarkStart w:id="5246" w:name="_Toc61117303"/>
      <w:bookmarkStart w:id="5247" w:name="_Toc67081155"/>
      <w:bookmarkStart w:id="5248" w:name="_Toc68770507"/>
      <w:bookmarkStart w:id="5249" w:name="_Toc74755570"/>
      <w:bookmarkStart w:id="5250" w:name="_Toc76506494"/>
      <w:bookmarkStart w:id="5251" w:name="_Toc83113413"/>
      <w:bookmarkStart w:id="5252" w:name="_Toc89876616"/>
      <w:bookmarkStart w:id="5253" w:name="_Toc98711516"/>
      <w:bookmarkStart w:id="5254" w:name="_Toc145097383"/>
      <w:bookmarkStart w:id="5255" w:name="_Toc161848633"/>
      <w:r w:rsidRPr="00B20AE8">
        <w:rPr>
          <w:lang w:eastAsia="sv-SE"/>
        </w:rPr>
        <w:t>7.6.2</w:t>
      </w:r>
      <w:r w:rsidRPr="00B20AE8">
        <w:rPr>
          <w:lang w:eastAsia="zh-CN"/>
        </w:rPr>
        <w:t>.</w:t>
      </w:r>
      <w:r w:rsidRPr="00B20AE8">
        <w:rPr>
          <w:lang w:eastAsia="sv-SE"/>
        </w:rPr>
        <w:t>4</w:t>
      </w:r>
      <w:r w:rsidRPr="00B20AE8">
        <w:rPr>
          <w:lang w:eastAsia="sv-SE"/>
        </w:rPr>
        <w:tab/>
        <w:t>Method of test</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0C4D27AA" w14:textId="77777777" w:rsidR="006E5C62" w:rsidRPr="00B20AE8" w:rsidRDefault="006E5C62" w:rsidP="006E5C62">
      <w:pPr>
        <w:pStyle w:val="Heading5"/>
        <w:rPr>
          <w:lang w:eastAsia="sv-SE"/>
        </w:rPr>
      </w:pPr>
      <w:bookmarkStart w:id="5256" w:name="_Toc21123246"/>
      <w:bookmarkStart w:id="5257" w:name="_Toc45907439"/>
      <w:bookmarkStart w:id="5258" w:name="_Toc53181543"/>
      <w:bookmarkStart w:id="5259" w:name="_Toc61117304"/>
      <w:bookmarkStart w:id="5260" w:name="_Toc67081156"/>
      <w:bookmarkStart w:id="5261" w:name="_Toc68770508"/>
      <w:bookmarkStart w:id="5262" w:name="_Toc74755571"/>
      <w:bookmarkStart w:id="5263" w:name="_Toc76506495"/>
      <w:bookmarkStart w:id="5264" w:name="_Toc83113414"/>
      <w:bookmarkStart w:id="5265" w:name="_Toc89876617"/>
      <w:bookmarkStart w:id="5266" w:name="_Toc98711517"/>
      <w:bookmarkStart w:id="5267" w:name="_Toc145097384"/>
      <w:bookmarkStart w:id="5268" w:name="_Toc161848634"/>
      <w:r w:rsidRPr="00B20AE8">
        <w:rPr>
          <w:lang w:eastAsia="sv-SE"/>
        </w:rPr>
        <w:t>7.6.2.4.1</w:t>
      </w:r>
      <w:r w:rsidRPr="00B20AE8">
        <w:rPr>
          <w:lang w:eastAsia="sv-SE"/>
        </w:rPr>
        <w:tab/>
        <w:t>Initial conditions</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06F751DE" w14:textId="77777777" w:rsidR="006E5C62" w:rsidRPr="00B20AE8" w:rsidRDefault="00A92864" w:rsidP="0039402F">
      <w:r w:rsidRPr="00B20AE8">
        <w:t>Test environment:</w:t>
      </w:r>
    </w:p>
    <w:p w14:paraId="590C7276" w14:textId="77777777" w:rsidR="006E5C62" w:rsidRPr="00B20AE8" w:rsidRDefault="00A92864" w:rsidP="0039402F">
      <w:pPr>
        <w:pStyle w:val="B1"/>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14:paraId="4D8FF747" w14:textId="77777777" w:rsidR="006E5C62" w:rsidRPr="00B20AE8" w:rsidRDefault="00A92864" w:rsidP="0039402F">
      <w:r w:rsidRPr="00B20AE8">
        <w:t>RF channels to be tested for single carrier (SC):</w:t>
      </w:r>
    </w:p>
    <w:p w14:paraId="270E338A" w14:textId="2EC62BF5" w:rsidR="006E5C62" w:rsidRPr="00B20AE8" w:rsidRDefault="00A92864" w:rsidP="0039402F">
      <w:pPr>
        <w:pStyle w:val="B1"/>
        <w:rPr>
          <w:i/>
        </w:rPr>
      </w:pPr>
      <w:r w:rsidRPr="00B20AE8">
        <w:t>-</w:t>
      </w:r>
      <w:r w:rsidRPr="00B20AE8">
        <w:tab/>
        <w:t xml:space="preserve">M; see </w:t>
      </w:r>
      <w:r w:rsidR="003D3C64">
        <w:t>clause </w:t>
      </w:r>
      <w:r w:rsidR="003D3C64" w:rsidRPr="00B20AE8">
        <w:t>4</w:t>
      </w:r>
      <w:r w:rsidRPr="00B20AE8">
        <w:t>.12.1</w:t>
      </w:r>
    </w:p>
    <w:p w14:paraId="66DBF951" w14:textId="77777777" w:rsidR="006E5C62" w:rsidRPr="00B20AE8" w:rsidRDefault="00A92864" w:rsidP="0039402F">
      <w:r w:rsidRPr="00B20AE8">
        <w:rPr>
          <w:i/>
        </w:rPr>
        <w:t>Base Station RF Bandwidth p</w:t>
      </w:r>
      <w:r w:rsidRPr="00B20AE8">
        <w:t>ositions to be tested for multi-carrier (MC):</w:t>
      </w:r>
    </w:p>
    <w:p w14:paraId="1FF87D82" w14:textId="02C8EC21" w:rsidR="006E5C62" w:rsidRPr="00B20AE8" w:rsidRDefault="00A92864" w:rsidP="0039402F">
      <w:pPr>
        <w:pStyle w:val="B1"/>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.12.1.</w:t>
      </w:r>
    </w:p>
    <w:p w14:paraId="1AF398FB" w14:textId="77777777" w:rsidR="006E5C62" w:rsidRPr="00B20AE8" w:rsidRDefault="00A92864" w:rsidP="0039402F">
      <w:pPr>
        <w:rPr>
          <w:rFonts w:eastAsia="MS P??"/>
        </w:rPr>
      </w:pPr>
      <w:r w:rsidRPr="00B20AE8">
        <w:rPr>
          <w:rFonts w:eastAsia="MS P??"/>
        </w:rPr>
        <w:t xml:space="preserve">In addition, for </w:t>
      </w:r>
      <w:r w:rsidRPr="00B20AE8">
        <w:rPr>
          <w:rFonts w:eastAsia="MS P??"/>
          <w:i/>
        </w:rPr>
        <w:t>multi-band RIB</w:t>
      </w:r>
      <w:r w:rsidRPr="00B20AE8">
        <w:rPr>
          <w:rFonts w:eastAsia="MS P??"/>
        </w:rPr>
        <w:t>:</w:t>
      </w:r>
    </w:p>
    <w:p w14:paraId="0E4083DE" w14:textId="77777777" w:rsidR="006E5C62" w:rsidRPr="00B20AE8" w:rsidRDefault="00A92864"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14:paraId="5C0F9558" w14:textId="77777777" w:rsidR="006E5C62" w:rsidRPr="00B20AE8" w:rsidRDefault="00A92864"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14:paraId="5CE12590" w14:textId="77777777" w:rsidR="006E5C62" w:rsidRPr="00B20AE8" w:rsidRDefault="00A92864" w:rsidP="0039402F">
      <w:pPr>
        <w:rPr>
          <w:lang w:eastAsia="zh-CN"/>
        </w:rPr>
      </w:pPr>
      <w:r w:rsidRPr="00B20AE8">
        <w:rPr>
          <w:lang w:eastAsia="zh-CN"/>
        </w:rPr>
        <w:t>Directions to be tested:</w:t>
      </w:r>
    </w:p>
    <w:p w14:paraId="446AE1ED" w14:textId="77777777" w:rsidR="006E5C62" w:rsidRPr="00B20AE8" w:rsidRDefault="006E5C62" w:rsidP="0039402F">
      <w:pPr>
        <w:pStyle w:val="B1"/>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14:paraId="536A080E" w14:textId="77777777" w:rsidR="006E5C62" w:rsidRPr="00B20AE8" w:rsidRDefault="006E5C62" w:rsidP="006E5C62">
      <w:pPr>
        <w:pStyle w:val="Heading5"/>
        <w:rPr>
          <w:lang w:eastAsia="sv-SE"/>
        </w:rPr>
      </w:pPr>
      <w:bookmarkStart w:id="5269" w:name="_Toc21123247"/>
      <w:bookmarkStart w:id="5270" w:name="_Toc45907440"/>
      <w:bookmarkStart w:id="5271" w:name="_Toc53181544"/>
      <w:bookmarkStart w:id="5272" w:name="_Toc61117305"/>
      <w:bookmarkStart w:id="5273" w:name="_Toc67081157"/>
      <w:bookmarkStart w:id="5274" w:name="_Toc68770509"/>
      <w:bookmarkStart w:id="5275" w:name="_Toc74755572"/>
      <w:bookmarkStart w:id="5276" w:name="_Toc76506496"/>
      <w:bookmarkStart w:id="5277" w:name="_Toc83113415"/>
      <w:bookmarkStart w:id="5278" w:name="_Toc89876618"/>
      <w:bookmarkStart w:id="5279" w:name="_Toc98711518"/>
      <w:bookmarkStart w:id="5280" w:name="_Toc145097385"/>
      <w:bookmarkStart w:id="5281" w:name="_Toc161848635"/>
      <w:r w:rsidRPr="00B20AE8">
        <w:rPr>
          <w:lang w:eastAsia="sv-SE"/>
        </w:rPr>
        <w:t>7.6.2.4.2</w:t>
      </w:r>
      <w:r w:rsidRPr="00B20AE8">
        <w:rPr>
          <w:lang w:eastAsia="sv-SE"/>
        </w:rPr>
        <w:tab/>
        <w:t>Procedure</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25C3DB74" w14:textId="77777777" w:rsidR="006E5C62" w:rsidRPr="00B20AE8" w:rsidRDefault="006E5C62" w:rsidP="00F437E4">
      <w:pPr>
        <w:pStyle w:val="H6"/>
        <w:rPr>
          <w:lang w:eastAsia="sv-SE"/>
        </w:rPr>
      </w:pPr>
      <w:bookmarkStart w:id="5282" w:name="_Toc21123248"/>
      <w:bookmarkStart w:id="5283" w:name="_Toc45907441"/>
      <w:bookmarkStart w:id="5284" w:name="_Toc53181545"/>
      <w:r w:rsidRPr="00B20AE8">
        <w:rPr>
          <w:lang w:eastAsia="sv-SE"/>
        </w:rPr>
        <w:t>7.6.2.4.2.1</w:t>
      </w:r>
      <w:r w:rsidRPr="00B20AE8">
        <w:rPr>
          <w:lang w:eastAsia="sv-SE"/>
        </w:rPr>
        <w:tab/>
        <w:t>General procedure</w:t>
      </w:r>
      <w:bookmarkEnd w:id="5282"/>
      <w:bookmarkEnd w:id="5283"/>
      <w:bookmarkEnd w:id="5284"/>
    </w:p>
    <w:p w14:paraId="65C6A6DD" w14:textId="77777777" w:rsidR="00DD6845" w:rsidRPr="00B20AE8" w:rsidRDefault="00E61A30" w:rsidP="0039402F">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14:paraId="10FC4F32" w14:textId="77777777" w:rsidR="00DD6845" w:rsidRPr="00B20AE8" w:rsidRDefault="00E61A30" w:rsidP="0039402F">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5285" w:name="_Hlk508870121"/>
      <w:r w:rsidR="006E5C62" w:rsidRPr="00B20AE8">
        <w:t>D.2.4.</w:t>
      </w:r>
      <w:bookmarkEnd w:id="5285"/>
    </w:p>
    <w:p w14:paraId="3A76DBA6" w14:textId="77777777" w:rsidR="00DD6845" w:rsidRPr="00B20AE8" w:rsidRDefault="00E61A30" w:rsidP="0039402F">
      <w:pPr>
        <w:pStyle w:val="B1"/>
      </w:pPr>
      <w:r w:rsidRPr="00B20AE8">
        <w:t>3)</w:t>
      </w:r>
      <w:r w:rsidRPr="00B20AE8">
        <w:tab/>
      </w:r>
      <w:r w:rsidR="006E5C62" w:rsidRPr="00B20AE8">
        <w:t>Connect test antenna(s) to the measurement equipment as shown in Annex D.2.4.</w:t>
      </w:r>
    </w:p>
    <w:p w14:paraId="7CD548C4" w14:textId="77777777" w:rsidR="00DD6845" w:rsidRPr="00B20AE8" w:rsidRDefault="00E61A30" w:rsidP="0039402F">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14:paraId="1D5582C3" w14:textId="77777777" w:rsidR="00DD6845" w:rsidRPr="00B20AE8" w:rsidRDefault="00E61A30" w:rsidP="0039402F">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14:paraId="74863A8B" w14:textId="77777777" w:rsidR="00DD6845" w:rsidRPr="00B20AE8" w:rsidRDefault="00E61A30" w:rsidP="0039402F">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14:paraId="5C80E02E" w14:textId="77777777" w:rsidR="006E5C62" w:rsidRPr="00B20AE8" w:rsidRDefault="006E5C62" w:rsidP="006604EE">
      <w:pPr>
        <w:pStyle w:val="H6"/>
        <w:rPr>
          <w:lang w:val="en-US" w:eastAsia="sv-SE"/>
        </w:rPr>
      </w:pPr>
      <w:r w:rsidRPr="00B20AE8">
        <w:rPr>
          <w:lang w:val="en-US" w:eastAsia="sv-SE"/>
        </w:rPr>
        <w:t>7</w:t>
      </w:r>
      <w:r w:rsidRPr="00B20AE8">
        <w:rPr>
          <w:lang w:eastAsia="sv-SE"/>
        </w:rPr>
        <w:t>.6.2.4.2.2</w:t>
      </w:r>
      <w:r w:rsidRPr="00B20AE8">
        <w:rPr>
          <w:lang w:eastAsia="sv-SE"/>
        </w:rPr>
        <w:tab/>
      </w:r>
      <w:r w:rsidRPr="00B20AE8">
        <w:rPr>
          <w:lang w:val="en-US" w:eastAsia="sv-SE"/>
        </w:rPr>
        <w:t>MSR operation</w:t>
      </w:r>
    </w:p>
    <w:p w14:paraId="57251DF3" w14:textId="3DCEA882" w:rsidR="006E5C62" w:rsidRPr="00B20AE8" w:rsidRDefault="006E5C62" w:rsidP="0039402F">
      <w:pPr>
        <w:pStyle w:val="B1"/>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follows:</w:t>
      </w:r>
    </w:p>
    <w:p w14:paraId="45FAD9EE" w14:textId="3ED9D55A" w:rsidR="006E5C62" w:rsidRPr="00B20AE8" w:rsidRDefault="006E5C62" w:rsidP="0039402F">
      <w:pPr>
        <w:pStyle w:val="B20"/>
      </w:pPr>
      <w:r w:rsidRPr="00B20AE8">
        <w:t>-</w:t>
      </w:r>
      <w:r w:rsidRPr="00B20AE8">
        <w:tab/>
        <w:t xml:space="preserve">For E-UTRA see clause A.1 in </w:t>
      </w:r>
      <w:r w:rsidR="003D3C64" w:rsidRPr="00B20AE8">
        <w:t>TS</w:t>
      </w:r>
      <w:r w:rsidR="003D3C64">
        <w:t> </w:t>
      </w:r>
      <w:r w:rsidR="003D3C64" w:rsidRPr="00B20AE8">
        <w:t>3</w:t>
      </w:r>
      <w:r w:rsidRPr="00B20AE8">
        <w:t>6.141</w:t>
      </w:r>
      <w:r w:rsidR="003D3C64">
        <w:t> </w:t>
      </w:r>
      <w:r w:rsidR="003D3C64" w:rsidRPr="00B20AE8">
        <w:t>[</w:t>
      </w:r>
      <w:r w:rsidR="001A40B1" w:rsidRPr="00B20AE8">
        <w:rPr>
          <w:lang w:val="en-US"/>
        </w:rPr>
        <w:t>12</w:t>
      </w:r>
      <w:r w:rsidRPr="00B20AE8">
        <w:t>].</w:t>
      </w:r>
    </w:p>
    <w:p w14:paraId="43875375" w14:textId="39287F4F" w:rsidR="00EC6C61" w:rsidRPr="00B20AE8" w:rsidRDefault="006E5C62" w:rsidP="0039402F">
      <w:pPr>
        <w:pStyle w:val="B20"/>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001A40B1" w:rsidRPr="00B20AE8">
        <w:rPr>
          <w:lang w:val="en-US"/>
        </w:rPr>
        <w:t>10</w:t>
      </w:r>
      <w:r w:rsidRPr="00B20AE8">
        <w:t>].</w:t>
      </w:r>
    </w:p>
    <w:p w14:paraId="39997ABC" w14:textId="4149D032" w:rsidR="006E5C62" w:rsidRPr="00B20AE8" w:rsidRDefault="00EC6C61" w:rsidP="0039402F">
      <w:pPr>
        <w:pStyle w:val="B20"/>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rPr>
          <w:lang w:val="en-US"/>
        </w:rPr>
        <w:t>34</w:t>
      </w:r>
      <w:r w:rsidRPr="00B20AE8">
        <w:t>].</w:t>
      </w:r>
    </w:p>
    <w:p w14:paraId="50063FDC" w14:textId="75294065" w:rsidR="006E5C62" w:rsidRPr="00B20AE8" w:rsidRDefault="006E5C62" w:rsidP="0039402F">
      <w:pPr>
        <w:pStyle w:val="B1"/>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1ACCB24A" w14:textId="77777777" w:rsidR="006E5C62" w:rsidRPr="00B20AE8" w:rsidRDefault="006E5C62" w:rsidP="0039402F">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9E092C8" w14:textId="77777777" w:rsidR="00EC6C61" w:rsidRPr="00B20AE8" w:rsidRDefault="006E5C62" w:rsidP="0039402F">
      <w:pPr>
        <w:pStyle w:val="B1"/>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5286" w:name="_Hlk503436373"/>
      <w:r w:rsidRPr="00B20AE8">
        <w:t xml:space="preserve">co-location test requirements </w:t>
      </w:r>
      <w:bookmarkEnd w:id="5286"/>
      <w:r w:rsidRPr="00B20AE8">
        <w:t>in table 7.</w:t>
      </w:r>
      <w:r w:rsidRPr="00B20AE8">
        <w:rPr>
          <w:lang w:val="en-US"/>
        </w:rPr>
        <w:t>6</w:t>
      </w:r>
      <w:r w:rsidRPr="00B20AE8">
        <w:t>.</w:t>
      </w:r>
      <w:r w:rsidR="0093593E" w:rsidRPr="00B20AE8">
        <w:t>3.</w:t>
      </w:r>
      <w:r w:rsidRPr="00B20AE8">
        <w:t>5.1-1.</w:t>
      </w:r>
    </w:p>
    <w:p w14:paraId="776BCA96" w14:textId="77777777" w:rsidR="00CF0D41" w:rsidRPr="00B20AE8" w:rsidRDefault="00EC6C61" w:rsidP="0039402F">
      <w:r w:rsidRPr="00B20AE8">
        <w:rPr>
          <w:lang w:val="en-US"/>
        </w:rPr>
        <w:t>The distance between the test object and test antenna injecting the interferer signal is adjusted when necessary to ensure specified interferer signal level to be received.</w:t>
      </w:r>
    </w:p>
    <w:p w14:paraId="7D47C4B7" w14:textId="77777777" w:rsidR="006E5C62" w:rsidRPr="00B20AE8" w:rsidRDefault="006E5C62" w:rsidP="0039402F">
      <w:pPr>
        <w:pStyle w:val="B1"/>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14:paraId="455293CC" w14:textId="7A981436" w:rsidR="00655C36" w:rsidRPr="00B20AE8" w:rsidRDefault="006E5C62" w:rsidP="0039402F">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0BFCC192" w14:textId="77777777" w:rsidR="006E5C62" w:rsidRPr="00B20AE8" w:rsidRDefault="00655C36" w:rsidP="0039402F">
      <w:pPr>
        <w:pStyle w:val="B1"/>
      </w:pPr>
      <w:r w:rsidRPr="00B20AE8">
        <w:t>6)</w:t>
      </w:r>
      <w:r w:rsidRPr="00B20AE8">
        <w:tab/>
        <w:t>Repeat for all supported polarizations.</w:t>
      </w:r>
    </w:p>
    <w:p w14:paraId="7A9AA3F3" w14:textId="77777777" w:rsidR="006E5C62" w:rsidRPr="00B20AE8" w:rsidRDefault="006E5C62"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19909E09" w14:textId="77777777" w:rsidR="006E5C62" w:rsidRPr="00B20AE8" w:rsidRDefault="00655C36" w:rsidP="0039402F">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0B8361"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6.2.4.2.3</w:t>
      </w:r>
      <w:r w:rsidRPr="00B20AE8">
        <w:rPr>
          <w:lang w:eastAsia="sv-SE"/>
        </w:rPr>
        <w:tab/>
      </w:r>
      <w:r w:rsidRPr="00B20AE8">
        <w:rPr>
          <w:lang w:val="en-US" w:eastAsia="sv-SE"/>
        </w:rPr>
        <w:t>Single RAT UTRA FDD operation</w:t>
      </w:r>
    </w:p>
    <w:p w14:paraId="40BBFE59" w14:textId="1625E769" w:rsidR="006E5C62" w:rsidRPr="00B20AE8" w:rsidRDefault="006E5C62" w:rsidP="0039402F">
      <w:pPr>
        <w:pStyle w:val="B1"/>
      </w:pPr>
      <w:r w:rsidRPr="00B20AE8">
        <w:t>1)</w:t>
      </w:r>
      <w:r w:rsidRPr="00B20AE8">
        <w:tab/>
        <w:t>Generate the wanted signal</w:t>
      </w:r>
      <w:r w:rsidRPr="00B20AE8">
        <w:rPr>
          <w:lang w:val="en-US"/>
        </w:rPr>
        <w:t>,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 xml:space="preserve">RIB </w:t>
      </w:r>
      <w:r w:rsidRPr="00B20AE8">
        <w:t xml:space="preserve">under test as shown in </w:t>
      </w:r>
      <w:r w:rsidR="003D3C64">
        <w:t>clause</w:t>
      </w:r>
      <w:r w:rsidRPr="00B20AE8">
        <w:t xml:space="preserve"> A.2.1 in </w:t>
      </w:r>
      <w:r w:rsidR="003D3C64" w:rsidRPr="00B20AE8">
        <w:t>TS</w:t>
      </w:r>
      <w:r w:rsidR="003D3C64">
        <w:t> </w:t>
      </w:r>
      <w:r w:rsidR="003D3C64" w:rsidRPr="00B20AE8">
        <w:t>2</w:t>
      </w:r>
      <w:r w:rsidR="001A40B1" w:rsidRPr="00B20AE8">
        <w:t>5.141</w:t>
      </w:r>
      <w:r w:rsidR="003D3C64">
        <w:t> </w:t>
      </w:r>
      <w:r w:rsidR="003D3C64" w:rsidRPr="00B20AE8">
        <w:t>[</w:t>
      </w:r>
      <w:r w:rsidR="001A40B1" w:rsidRPr="00B20AE8">
        <w:t>10]</w:t>
      </w:r>
      <w:r w:rsidRPr="00B20AE8">
        <w:t>.</w:t>
      </w:r>
    </w:p>
    <w:p w14:paraId="07197B92" w14:textId="15EE898C" w:rsidR="006E5C62" w:rsidRPr="00B20AE8" w:rsidRDefault="006E5C62" w:rsidP="0039402F">
      <w:pPr>
        <w:pStyle w:val="B1"/>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77A63E57" w14:textId="77777777" w:rsidR="006E5C62" w:rsidRPr="00B20AE8" w:rsidRDefault="006E5C62" w:rsidP="0039402F">
      <w:pPr>
        <w:pStyle w:val="B1"/>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FB2998C" w14:textId="77777777" w:rsidR="006E5C62" w:rsidRPr="00B20AE8" w:rsidRDefault="006E5C62" w:rsidP="0039402F">
      <w:pPr>
        <w:pStyle w:val="B1"/>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14:paraId="41B97922" w14:textId="77777777" w:rsidR="006E5C62" w:rsidRPr="00B20AE8" w:rsidRDefault="006E5C62" w:rsidP="0039402F">
      <w:pPr>
        <w:pStyle w:val="EQ"/>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14:paraId="0368EF10" w14:textId="77777777" w:rsidR="006E5C62" w:rsidRPr="00B20AE8" w:rsidRDefault="006E5C62" w:rsidP="0039402F">
      <w:pPr>
        <w:pStyle w:val="B20"/>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14:paraId="6BA7E6E4" w14:textId="77777777" w:rsidR="00655C36" w:rsidRPr="00B20AE8" w:rsidRDefault="006E5C62" w:rsidP="0039402F">
      <w:pPr>
        <w:pStyle w:val="B1"/>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14:paraId="2351ADDE" w14:textId="77777777" w:rsidR="006E5C62" w:rsidRPr="00B20AE8" w:rsidRDefault="00655C36" w:rsidP="0039402F">
      <w:pPr>
        <w:pStyle w:val="B1"/>
      </w:pPr>
      <w:r w:rsidRPr="00B20AE8">
        <w:t>5)</w:t>
      </w:r>
      <w:r w:rsidRPr="00B20AE8">
        <w:tab/>
        <w:t>Repeat for all supported polarizations.</w:t>
      </w:r>
    </w:p>
    <w:p w14:paraId="0F87ED00" w14:textId="77777777" w:rsidR="006E5C62" w:rsidRPr="00B20AE8" w:rsidRDefault="006E5C62"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6C9BDA2F" w14:textId="77777777" w:rsidR="006E5C62" w:rsidRPr="00B20AE8" w:rsidRDefault="00655C36"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320E3E5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6.2.4.2.4</w:t>
      </w:r>
      <w:r w:rsidRPr="00B20AE8">
        <w:rPr>
          <w:lang w:eastAsia="sv-SE"/>
        </w:rPr>
        <w:tab/>
      </w:r>
      <w:r w:rsidRPr="00B20AE8">
        <w:rPr>
          <w:lang w:val="en-US" w:eastAsia="sv-SE"/>
        </w:rPr>
        <w:t>Single RAT E-UTRA operation</w:t>
      </w:r>
    </w:p>
    <w:p w14:paraId="6779DCBA" w14:textId="6F07F6A6" w:rsidR="006E5C62" w:rsidRPr="00B20AE8" w:rsidRDefault="006E5C62" w:rsidP="0039402F">
      <w:pPr>
        <w:pStyle w:val="B1"/>
      </w:pPr>
      <w:r w:rsidRPr="00B20AE8">
        <w:t>1)</w:t>
      </w:r>
      <w:r w:rsidRPr="00B20AE8">
        <w:tab/>
        <w:t>Generate the wanted signal</w:t>
      </w:r>
      <w:r w:rsidRPr="00B20AE8">
        <w:rPr>
          <w:lang w:val="en-US"/>
        </w:rPr>
        <w:t xml:space="preserve">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shown in clause A.1 in </w:t>
      </w:r>
      <w:r w:rsidR="003D3C64" w:rsidRPr="00B20AE8">
        <w:t>TS</w:t>
      </w:r>
      <w:r w:rsidR="003D3C64">
        <w:t> </w:t>
      </w:r>
      <w:r w:rsidR="003D3C64" w:rsidRPr="00B20AE8">
        <w:t>3</w:t>
      </w:r>
      <w:r w:rsidRPr="00B20AE8">
        <w:t>6.141</w:t>
      </w:r>
      <w:r w:rsidR="003D3C64">
        <w:t> </w:t>
      </w:r>
      <w:r w:rsidR="003D3C64" w:rsidRPr="00B20AE8">
        <w:t>[</w:t>
      </w:r>
      <w:r w:rsidRPr="00B20AE8">
        <w:rPr>
          <w:lang w:val="en-US"/>
        </w:rPr>
        <w:t>6</w:t>
      </w:r>
      <w:r w:rsidRPr="00B20AE8">
        <w:t>].</w:t>
      </w:r>
    </w:p>
    <w:p w14:paraId="4915BEF6" w14:textId="43FD622C" w:rsidR="006E5C62" w:rsidRPr="00B20AE8" w:rsidRDefault="006E5C62" w:rsidP="0039402F">
      <w:pPr>
        <w:pStyle w:val="B1"/>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624BB2B7" w14:textId="77777777" w:rsidR="006E5C62" w:rsidRPr="00B20AE8" w:rsidRDefault="006E5C62" w:rsidP="0039402F">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0D13FE09" w14:textId="77777777" w:rsidR="006E5C62" w:rsidRPr="00B20AE8" w:rsidRDefault="006E5C62" w:rsidP="0039402F">
      <w:pPr>
        <w:pStyle w:val="B1"/>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14:paraId="530553CB" w14:textId="77777777" w:rsidR="006E5C62" w:rsidRPr="00B20AE8" w:rsidRDefault="006E5C62" w:rsidP="0039402F">
      <w:pPr>
        <w:pStyle w:val="B1"/>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14:paraId="0E6C7940" w14:textId="20918412" w:rsidR="00655C36" w:rsidRPr="00B20AE8" w:rsidRDefault="006E5C62" w:rsidP="0039402F">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7274524E" w14:textId="77777777" w:rsidR="006E5C62" w:rsidRPr="00B20AE8" w:rsidRDefault="00655C36" w:rsidP="0039402F">
      <w:pPr>
        <w:pStyle w:val="B1"/>
      </w:pPr>
      <w:r w:rsidRPr="00B20AE8">
        <w:t>6)</w:t>
      </w:r>
      <w:r w:rsidRPr="00B20AE8">
        <w:tab/>
        <w:t>Repeat for all supported polarizations.</w:t>
      </w:r>
    </w:p>
    <w:p w14:paraId="7386742B" w14:textId="77777777" w:rsidR="006E5C62" w:rsidRPr="00B20AE8" w:rsidRDefault="006E5C62"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08237CF3" w14:textId="77777777" w:rsidR="006E5C62" w:rsidRPr="00B20AE8" w:rsidRDefault="00655C36" w:rsidP="0039402F">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47D3C56" w14:textId="77777777" w:rsidR="006E5C62" w:rsidRPr="00B20AE8" w:rsidRDefault="006E5C62" w:rsidP="006E5C62">
      <w:pPr>
        <w:pStyle w:val="Heading4"/>
        <w:rPr>
          <w:lang w:eastAsia="sv-SE"/>
        </w:rPr>
      </w:pPr>
      <w:bookmarkStart w:id="5287" w:name="_Toc21123249"/>
      <w:bookmarkStart w:id="5288" w:name="_Toc45907442"/>
      <w:bookmarkStart w:id="5289" w:name="_Toc53181546"/>
      <w:bookmarkStart w:id="5290" w:name="_Toc61117306"/>
      <w:bookmarkStart w:id="5291" w:name="_Toc67081158"/>
      <w:bookmarkStart w:id="5292" w:name="_Toc68770510"/>
      <w:bookmarkStart w:id="5293" w:name="_Toc74755573"/>
      <w:bookmarkStart w:id="5294" w:name="_Toc76506497"/>
      <w:bookmarkStart w:id="5295" w:name="_Toc83113416"/>
      <w:bookmarkStart w:id="5296" w:name="_Toc89876619"/>
      <w:bookmarkStart w:id="5297" w:name="_Toc98711519"/>
      <w:bookmarkStart w:id="5298" w:name="_Toc145097386"/>
      <w:bookmarkStart w:id="5299" w:name="_Toc161848636"/>
      <w:r w:rsidRPr="00B20AE8">
        <w:rPr>
          <w:lang w:eastAsia="sv-SE"/>
        </w:rPr>
        <w:t>7.6.2</w:t>
      </w:r>
      <w:r w:rsidRPr="00B20AE8">
        <w:rPr>
          <w:lang w:eastAsia="zh-CN"/>
        </w:rPr>
        <w:t>.</w:t>
      </w:r>
      <w:r w:rsidRPr="00B20AE8">
        <w:rPr>
          <w:lang w:eastAsia="sv-SE"/>
        </w:rPr>
        <w:t>5</w:t>
      </w:r>
      <w:r w:rsidRPr="00B20AE8">
        <w:rPr>
          <w:lang w:eastAsia="sv-SE"/>
        </w:rPr>
        <w:tab/>
        <w:t>Test Requirement</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638082B6" w14:textId="77777777" w:rsidR="00CF0D41" w:rsidRPr="00B20AE8" w:rsidRDefault="006E5C62" w:rsidP="00CC4BB7">
      <w:pPr>
        <w:pStyle w:val="Heading5"/>
        <w:rPr>
          <w:lang w:eastAsia="sv-SE"/>
        </w:rPr>
      </w:pPr>
      <w:bookmarkStart w:id="5300" w:name="_Toc21123250"/>
      <w:bookmarkStart w:id="5301" w:name="_Toc45907443"/>
      <w:bookmarkStart w:id="5302" w:name="_Toc53181547"/>
      <w:bookmarkStart w:id="5303" w:name="_Toc61117307"/>
      <w:bookmarkStart w:id="5304" w:name="_Toc67081159"/>
      <w:bookmarkStart w:id="5305" w:name="_Toc68770511"/>
      <w:bookmarkStart w:id="5306" w:name="_Toc74755574"/>
      <w:bookmarkStart w:id="5307" w:name="_Toc76506498"/>
      <w:bookmarkStart w:id="5308" w:name="_Toc83113417"/>
      <w:bookmarkStart w:id="5309" w:name="_Toc89876620"/>
      <w:bookmarkStart w:id="5310" w:name="_Toc98711520"/>
      <w:bookmarkStart w:id="5311" w:name="_Toc145097387"/>
      <w:bookmarkStart w:id="5312" w:name="_Toc161848637"/>
      <w:r w:rsidRPr="00B20AE8">
        <w:rPr>
          <w:lang w:eastAsia="sv-SE"/>
        </w:rPr>
        <w:t>7.6.2.5.1</w:t>
      </w:r>
      <w:r w:rsidRPr="00B20AE8">
        <w:rPr>
          <w:lang w:eastAsia="sv-SE"/>
        </w:rPr>
        <w:tab/>
        <w:t>MSR operation</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5423674B" w14:textId="77777777" w:rsidR="006E5C62" w:rsidRPr="00B20AE8" w:rsidRDefault="006E5C62" w:rsidP="0039402F">
      <w:r w:rsidRPr="00B20AE8">
        <w:t>The OTA interfering signal RMS field-strength shall be set to 0.36 V/m at the base station RIB per polarization.</w:t>
      </w:r>
    </w:p>
    <w:p w14:paraId="6D3E86A7" w14:textId="77777777" w:rsidR="006E5C62" w:rsidRPr="00B20AE8" w:rsidRDefault="006E5C62" w:rsidP="0039402F">
      <w:pPr>
        <w:pStyle w:val="NO"/>
      </w:pPr>
      <w:r w:rsidRPr="00B20AE8">
        <w:t>NOTE:</w:t>
      </w:r>
      <w:r w:rsidRPr="00B20AE8">
        <w:tab/>
        <w:t xml:space="preserve">The RMS field-strength level in V/m is related to the interferer EIRP level at a distance described as </w:t>
      </w:r>
      <w:r w:rsidR="00074D6B" w:rsidRPr="00B20AE8">
        <w:rPr>
          <w:noProof/>
        </w:rPr>
        <w:drawing>
          <wp:inline distT="0" distB="0" distL="0" distR="0" wp14:anchorId="036465FD" wp14:editId="3DA95F8C">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14:paraId="12C0AFC7" w14:textId="77777777" w:rsidR="006E5C62" w:rsidRPr="00B20AE8" w:rsidRDefault="006E5C62" w:rsidP="0039402F">
      <w:r w:rsidRPr="00B20AE8">
        <w:t>For a wanted and an interfering signal specified at the RIB using the parameters in table 7.6.2.5.1-1, the following requirements shall be met:</w:t>
      </w:r>
    </w:p>
    <w:p w14:paraId="0524298E" w14:textId="4A51CA34" w:rsidR="006E5C62" w:rsidRPr="00B20AE8" w:rsidRDefault="006E5C62" w:rsidP="0039402F">
      <w:pPr>
        <w:pStyle w:val="B1"/>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575AF245" w14:textId="6539D7E0" w:rsidR="00D84832" w:rsidRPr="00B20AE8" w:rsidRDefault="006E5C62" w:rsidP="0039402F">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570D180F" w14:textId="23D68A95" w:rsidR="006E5C62" w:rsidRPr="00B20AE8" w:rsidRDefault="00D84832" w:rsidP="0039402F">
      <w:pPr>
        <w:pStyle w:val="B1"/>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.2.1.</w:t>
      </w:r>
    </w:p>
    <w:p w14:paraId="2C60CCDE" w14:textId="77777777" w:rsidR="00D84832" w:rsidRPr="00B20AE8" w:rsidRDefault="006E5C62" w:rsidP="0039402F">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5313" w:name="_Hlk513216519"/>
      <w:r w:rsidRPr="00B20AE8">
        <w:t xml:space="preserve">7.6.2.5.1-1 </w:t>
      </w:r>
      <w:bookmarkEnd w:id="5313"/>
      <w:r w:rsidRPr="00B20AE8">
        <w:t>shall be excluded from the requirement.</w:t>
      </w:r>
    </w:p>
    <w:p w14:paraId="18A03D30" w14:textId="55D675AB" w:rsidR="006E5C62" w:rsidRPr="00B20AE8" w:rsidRDefault="00D84832" w:rsidP="0039402F">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 xml:space="preserve">is defined in </w:t>
      </w:r>
      <w:r w:rsidR="003D3C64">
        <w:t>clause </w:t>
      </w:r>
      <w:r w:rsidR="003D3C64" w:rsidRPr="00B20AE8">
        <w:t>7</w:t>
      </w:r>
      <w:r w:rsidRPr="00B20AE8">
        <w:t>.5.1.</w:t>
      </w:r>
    </w:p>
    <w:p w14:paraId="56581A6D" w14:textId="77777777" w:rsidR="006E5C62" w:rsidRPr="00B20AE8" w:rsidRDefault="006E5C62" w:rsidP="0039402F">
      <w:pPr>
        <w:pStyle w:val="TH"/>
      </w:pPr>
      <w:r w:rsidRPr="00B20AE8">
        <w:rPr>
          <w:rFonts w:eastAsia="Osaka"/>
        </w:rPr>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14:paraId="22D5DDE5"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CFAA616" w14:textId="77777777" w:rsidR="00D84832" w:rsidRPr="00B20AE8" w:rsidRDefault="00D84832" w:rsidP="0039402F">
            <w:pPr>
              <w:pStyle w:val="TAH"/>
            </w:pPr>
            <w:r w:rsidRPr="00B20AE8">
              <w:t>Wanted signal mean power</w:t>
            </w:r>
          </w:p>
          <w:p w14:paraId="06C24F58" w14:textId="77777777" w:rsidR="00D84832" w:rsidRPr="00B20AE8" w:rsidRDefault="00D84832" w:rsidP="0039402F">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14:paraId="676AA308" w14:textId="77777777" w:rsidR="00D84832" w:rsidRPr="00B20AE8" w:rsidRDefault="00D84832" w:rsidP="0039402F">
            <w:pPr>
              <w:pStyle w:val="TAH"/>
            </w:pPr>
            <w:r w:rsidRPr="00B20AE8">
              <w:t>Interfering signal RMS field-strength</w:t>
            </w:r>
          </w:p>
          <w:p w14:paraId="00FD4F5D" w14:textId="77777777" w:rsidR="00D84832" w:rsidRPr="00B20AE8" w:rsidRDefault="00D84832" w:rsidP="0039402F">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14:paraId="10DA5404" w14:textId="77777777" w:rsidR="00D84832" w:rsidRPr="00B20AE8" w:rsidRDefault="00D84832" w:rsidP="0039402F">
            <w:pPr>
              <w:pStyle w:val="TAH"/>
            </w:pPr>
            <w:r w:rsidRPr="00B20AE8">
              <w:t>Type of interfering signal</w:t>
            </w:r>
          </w:p>
        </w:tc>
      </w:tr>
      <w:tr w:rsidR="004F339F" w:rsidRPr="00B20AE8" w14:paraId="7C7FFBA0"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1AE6144" w14:textId="77777777" w:rsidR="00D84832" w:rsidRPr="00B20AE8" w:rsidRDefault="00D84832" w:rsidP="0039402F">
            <w:pPr>
              <w:pStyle w:val="TAC"/>
            </w:pPr>
            <w:r w:rsidRPr="00B20AE8">
              <w:t>EIS</w:t>
            </w:r>
            <w:r w:rsidRPr="00B20AE8">
              <w:rPr>
                <w:vertAlign w:val="subscript"/>
              </w:rPr>
              <w:t>minSENS</w:t>
            </w:r>
            <w:r w:rsidRPr="00B20AE8">
              <w:t xml:space="preserve"> + 6 dB</w:t>
            </w:r>
          </w:p>
          <w:p w14:paraId="19D618FA" w14:textId="77777777" w:rsidR="00D84832" w:rsidRPr="00B20AE8" w:rsidRDefault="00D84832" w:rsidP="0039402F">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588F18C" w14:textId="77777777" w:rsidR="00D84832" w:rsidRPr="00B20AE8" w:rsidRDefault="00D84832" w:rsidP="0039402F">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14:paraId="31A75BF8" w14:textId="77777777" w:rsidR="00D84832" w:rsidRPr="00B20AE8" w:rsidRDefault="00D84832" w:rsidP="0039402F">
            <w:pPr>
              <w:pStyle w:val="TAC"/>
            </w:pPr>
            <w:r w:rsidRPr="00B20AE8">
              <w:t>CW carrier</w:t>
            </w:r>
          </w:p>
        </w:tc>
      </w:tr>
      <w:tr w:rsidR="00CC4BB7" w:rsidRPr="00B20AE8" w14:paraId="20C2C315" w14:textId="77777777" w:rsidTr="006A2BF1">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4E534B7" w14:textId="1D7F3245" w:rsidR="00D84832" w:rsidRPr="00B20AE8" w:rsidRDefault="00D84832" w:rsidP="0039402F">
            <w:pPr>
              <w:pStyle w:val="TAN"/>
            </w:pPr>
            <w:r w:rsidRPr="00B20AE8">
              <w:t>NOTE 1:</w:t>
            </w:r>
            <w:r w:rsidR="003B4362" w:rsidRPr="00B20AE8">
              <w:tab/>
            </w:r>
            <w:r w:rsidRPr="00B20AE8">
              <w:t>EIS</w:t>
            </w:r>
            <w:r w:rsidRPr="00B20AE8">
              <w:rPr>
                <w:vertAlign w:val="subscript"/>
              </w:rPr>
              <w:t>minSENS</w:t>
            </w:r>
            <w:r w:rsidRPr="00B20AE8">
              <w:t xml:space="preserve"> depends on the </w:t>
            </w:r>
            <w:r w:rsidR="000A54CB" w:rsidRPr="00B20AE8">
              <w:t xml:space="preserve">RAT, the BS class and the </w:t>
            </w:r>
            <w:r w:rsidRPr="00B20AE8">
              <w:rPr>
                <w:i/>
              </w:rPr>
              <w:t>channel bandwidth</w:t>
            </w:r>
            <w:r w:rsidRPr="00B20AE8">
              <w:rPr>
                <w:lang w:eastAsia="zh-CN"/>
              </w:rPr>
              <w:t xml:space="preserve">, </w:t>
            </w:r>
            <w:r w:rsidR="000A54CB" w:rsidRPr="00B20AE8">
              <w:rPr>
                <w:lang w:eastAsia="zh-CN"/>
              </w:rPr>
              <w:t xml:space="preserve">see </w:t>
            </w:r>
            <w:r w:rsidR="003D3C64" w:rsidRPr="00B20AE8">
              <w:rPr>
                <w:lang w:eastAsia="zh-CN"/>
              </w:rPr>
              <w:t>TS</w:t>
            </w:r>
            <w:r w:rsidR="003D3C64">
              <w:rPr>
                <w:lang w:eastAsia="zh-CN"/>
              </w:rPr>
              <w:t> </w:t>
            </w:r>
            <w:r w:rsidR="003D3C64" w:rsidRPr="00B20AE8">
              <w:rPr>
                <w:lang w:eastAsia="zh-CN"/>
              </w:rPr>
              <w:t>3</w:t>
            </w:r>
            <w:r w:rsidR="000A54CB" w:rsidRPr="00B20AE8">
              <w:rPr>
                <w:lang w:eastAsia="zh-CN"/>
              </w:rPr>
              <w:t>7.105</w:t>
            </w:r>
            <w:r w:rsidR="003D3C64">
              <w:rPr>
                <w:lang w:eastAsia="zh-CN"/>
              </w:rPr>
              <w:t> </w:t>
            </w:r>
            <w:r w:rsidR="003D3C64" w:rsidRPr="00B20AE8">
              <w:rPr>
                <w:lang w:eastAsia="zh-CN"/>
              </w:rPr>
              <w:t>[</w:t>
            </w:r>
            <w:r w:rsidR="000A54CB" w:rsidRPr="00B20AE8">
              <w:rPr>
                <w:lang w:eastAsia="zh-CN"/>
              </w:rPr>
              <w:t xml:space="preserve">6] </w:t>
            </w:r>
            <w:r w:rsidR="003D3C64">
              <w:t>clause</w:t>
            </w:r>
            <w:r w:rsidR="000A54CB" w:rsidRPr="00B20AE8">
              <w:rPr>
                <w:rFonts w:eastAsia="MS Mincho"/>
              </w:rPr>
              <w:t> </w:t>
            </w:r>
            <w:r w:rsidRPr="00B20AE8">
              <w:t>10.2.</w:t>
            </w:r>
          </w:p>
          <w:p w14:paraId="7824399A" w14:textId="77777777" w:rsidR="00D84832" w:rsidRPr="00B20AE8" w:rsidRDefault="00422688" w:rsidP="0039402F">
            <w:pPr>
              <w:pStyle w:val="TAN"/>
            </w:pPr>
            <w:r w:rsidRPr="00B20AE8">
              <w:t>NOTE 2:</w:t>
            </w:r>
            <w:r w:rsidRPr="00B20AE8">
              <w:tab/>
            </w:r>
            <w:r w:rsidR="000A54CB" w:rsidRPr="00B20AE8">
              <w:t>Void</w:t>
            </w:r>
          </w:p>
        </w:tc>
      </w:tr>
    </w:tbl>
    <w:p w14:paraId="6AC2B319" w14:textId="77777777" w:rsidR="006E5C62" w:rsidRPr="00B20AE8" w:rsidRDefault="006E5C62" w:rsidP="0039402F">
      <w:pPr>
        <w:rPr>
          <w:lang w:eastAsia="sv-SE"/>
        </w:rPr>
      </w:pPr>
    </w:p>
    <w:p w14:paraId="4A5DC84F" w14:textId="77777777" w:rsidR="006E5C62" w:rsidRPr="00B20AE8" w:rsidRDefault="006E5C62" w:rsidP="006604EE">
      <w:pPr>
        <w:pStyle w:val="Heading5"/>
        <w:rPr>
          <w:lang w:val="en-US" w:eastAsia="sv-SE"/>
        </w:rPr>
      </w:pPr>
      <w:bookmarkStart w:id="5314" w:name="_Toc61117308"/>
      <w:bookmarkStart w:id="5315" w:name="_Toc67081160"/>
      <w:bookmarkStart w:id="5316" w:name="_Toc68770512"/>
      <w:bookmarkStart w:id="5317" w:name="_Toc74755575"/>
      <w:bookmarkStart w:id="5318" w:name="_Toc76506499"/>
      <w:bookmarkStart w:id="5319" w:name="_Toc83113418"/>
      <w:bookmarkStart w:id="5320" w:name="_Toc89876621"/>
      <w:bookmarkStart w:id="5321" w:name="_Toc98711521"/>
      <w:bookmarkStart w:id="5322" w:name="_Toc145097388"/>
      <w:bookmarkStart w:id="5323" w:name="_Toc161848638"/>
      <w:r w:rsidRPr="00B20AE8">
        <w:rPr>
          <w:lang w:eastAsia="sv-SE"/>
        </w:rPr>
        <w:t>7.6.2.</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5314"/>
      <w:bookmarkEnd w:id="5315"/>
      <w:bookmarkEnd w:id="5316"/>
      <w:bookmarkEnd w:id="5317"/>
      <w:bookmarkEnd w:id="5318"/>
      <w:bookmarkEnd w:id="5319"/>
      <w:bookmarkEnd w:id="5320"/>
      <w:bookmarkEnd w:id="5321"/>
      <w:bookmarkEnd w:id="5322"/>
      <w:bookmarkEnd w:id="5323"/>
    </w:p>
    <w:p w14:paraId="0ADA4CB4" w14:textId="0C8BD622" w:rsidR="006E5C62" w:rsidRPr="00B20AE8" w:rsidRDefault="006E5C62" w:rsidP="0039402F">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UTRA operation.</w:t>
      </w:r>
    </w:p>
    <w:p w14:paraId="73BD4C3C" w14:textId="77777777" w:rsidR="006E5C62" w:rsidRPr="00B20AE8" w:rsidRDefault="006E5C62" w:rsidP="0039402F">
      <w:r w:rsidRPr="00B20AE8">
        <w:t>The minimum requirement for in-band blocking and narrowband blocking UTRA operation is defined below:</w:t>
      </w:r>
    </w:p>
    <w:p w14:paraId="40229880"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0A414656" w14:textId="76F05483" w:rsidR="006E5C62" w:rsidRPr="00B20AE8" w:rsidRDefault="006E5C62" w:rsidP="0039402F">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w:t>
      </w:r>
      <w:r w:rsidR="00A33949">
        <w:t xml:space="preserve"> </w:t>
      </w:r>
      <w:r w:rsidRPr="00B20AE8">
        <w:t xml:space="preserve">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w:t>
      </w:r>
      <w:r w:rsidR="00A33949">
        <w:t xml:space="preserve"> </w:t>
      </w:r>
      <w:r w:rsidRPr="00B20AE8">
        <w:t>MHz/+7.5</w:t>
      </w:r>
      <w:r w:rsidR="00A33949">
        <w:t xml:space="preserve"> </w:t>
      </w:r>
      <w:r w:rsidRPr="00B20AE8">
        <w:t>MHz, respectively.</w:t>
      </w:r>
    </w:p>
    <w:p w14:paraId="053410EF" w14:textId="1700531B" w:rsidR="006E5C62" w:rsidRPr="00B20AE8" w:rsidRDefault="006E5C62" w:rsidP="0039402F">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200</w:t>
      </w:r>
      <w:r w:rsidR="00A33949">
        <w:t> </w:t>
      </w:r>
      <w:r w:rsidRPr="00B20AE8">
        <w:t>kHz/+200</w:t>
      </w:r>
      <w:r w:rsidR="00A33949">
        <w:t> </w:t>
      </w:r>
      <w:r w:rsidRPr="00B20AE8">
        <w:t xml:space="preserve">kHz or </w:t>
      </w:r>
      <w:r w:rsidRPr="00B20AE8">
        <w:rPr>
          <w:rFonts w:cs="Arial"/>
        </w:rPr>
        <w:t>-</w:t>
      </w:r>
      <w:r w:rsidRPr="00B20AE8">
        <w:t>300</w:t>
      </w:r>
      <w:r w:rsidR="00A33949">
        <w:t> </w:t>
      </w:r>
      <w:r w:rsidRPr="00B20AE8">
        <w:t>kHz/+300</w:t>
      </w:r>
      <w:r w:rsidR="00A33949">
        <w:t> </w:t>
      </w:r>
      <w:r w:rsidRPr="00B20AE8">
        <w:t>kHz, respectively.</w:t>
      </w:r>
    </w:p>
    <w:p w14:paraId="397A6370" w14:textId="14BAAE24" w:rsidR="006E5C62" w:rsidRPr="00B20AE8" w:rsidRDefault="006E5C62" w:rsidP="0039402F">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w:t>
      </w:r>
      <w:r w:rsidR="00A33949">
        <w:t> </w:t>
      </w:r>
      <w:r w:rsidRPr="00B20AE8">
        <w:t xml:space="preserve">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w:t>
      </w:r>
      <w:r w:rsidR="00A33949">
        <w:t xml:space="preserve"> </w:t>
      </w:r>
      <w:r w:rsidRPr="00B20AE8">
        <w:t>MHz/+7.5</w:t>
      </w:r>
      <w:r w:rsidR="00A33949">
        <w:t xml:space="preserve"> </w:t>
      </w:r>
      <w:r w:rsidRPr="00B20AE8">
        <w:t>MHz, respectively.</w:t>
      </w:r>
    </w:p>
    <w:p w14:paraId="27458586" w14:textId="205E6ACB" w:rsidR="006E5C62" w:rsidRPr="00B20AE8" w:rsidRDefault="006E5C62" w:rsidP="0039402F">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w:t>
      </w:r>
      <w:r w:rsidR="00A33949">
        <w:t> </w:t>
      </w:r>
      <w:r w:rsidRPr="00B20AE8">
        <w:t>kHz/+200</w:t>
      </w:r>
      <w:r w:rsidR="00A33949">
        <w:t> </w:t>
      </w:r>
      <w:r w:rsidRPr="00B20AE8">
        <w:t>kHz or -300</w:t>
      </w:r>
      <w:r w:rsidR="00A33949">
        <w:t> </w:t>
      </w:r>
      <w:r w:rsidRPr="00B20AE8">
        <w:t>kHz/+300</w:t>
      </w:r>
      <w:r w:rsidR="00A33949">
        <w:t> </w:t>
      </w:r>
      <w:r w:rsidRPr="00B20AE8">
        <w:t>kHz, respectively.</w:t>
      </w:r>
    </w:p>
    <w:p w14:paraId="3120243F" w14:textId="77777777" w:rsidR="006E5C62" w:rsidRPr="00B20AE8" w:rsidRDefault="006E5C62" w:rsidP="0039402F">
      <w:r w:rsidRPr="00B20AE8">
        <w:t xml:space="preserve">For the wanted and interfering signal at the </w:t>
      </w:r>
      <w:r w:rsidRPr="00B20AE8">
        <w:rPr>
          <w:i/>
        </w:rPr>
        <w:t>RIB</w:t>
      </w:r>
      <w:r w:rsidRPr="00B20AE8">
        <w:t>, using the parameters in tables 7.6.2.5.2-1 and 7.6.2.5.2-2, the following requirements shall be met:</w:t>
      </w:r>
    </w:p>
    <w:p w14:paraId="391B5210" w14:textId="1C28F8CD" w:rsidR="006E5C62" w:rsidRPr="00B20AE8" w:rsidRDefault="006E5C62" w:rsidP="0039402F">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68280D19" w14:textId="77777777" w:rsidR="006E5C62" w:rsidRPr="00B20AE8" w:rsidRDefault="006E5C62" w:rsidP="0039402F">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38B5764" w14:textId="77777777" w:rsidR="006E5C62" w:rsidRPr="00B20AE8" w:rsidRDefault="006E5C62" w:rsidP="0039402F">
      <w:pPr>
        <w:pStyle w:val="TH"/>
        <w:rPr>
          <w:rFonts w:cs="Arial"/>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561D33F9" w14:textId="77777777" w:rsidTr="006A2BF1">
        <w:trPr>
          <w:cantSplit/>
          <w:tblHeader/>
          <w:jc w:val="center"/>
        </w:trPr>
        <w:tc>
          <w:tcPr>
            <w:tcW w:w="1796" w:type="dxa"/>
            <w:tcBorders>
              <w:bottom w:val="single" w:sz="4" w:space="0" w:color="auto"/>
            </w:tcBorders>
            <w:shd w:val="clear" w:color="auto" w:fill="auto"/>
          </w:tcPr>
          <w:p w14:paraId="73A472F6" w14:textId="77777777" w:rsidR="006E5C62" w:rsidRPr="00B20AE8" w:rsidRDefault="006E5C62" w:rsidP="0039402F">
            <w:pPr>
              <w:pStyle w:val="TAH"/>
            </w:pPr>
            <w:r w:rsidRPr="00B20AE8">
              <w:t>Base Station Type</w:t>
            </w:r>
          </w:p>
        </w:tc>
        <w:tc>
          <w:tcPr>
            <w:tcW w:w="1775" w:type="dxa"/>
            <w:shd w:val="clear" w:color="auto" w:fill="auto"/>
          </w:tcPr>
          <w:p w14:paraId="06DB4D31" w14:textId="0EFDBDBE" w:rsidR="006E5C62" w:rsidRPr="00B20AE8" w:rsidRDefault="006E5C62" w:rsidP="0039402F">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62D142A" w14:textId="39D7F5C0" w:rsidR="006E5C62" w:rsidRPr="00B20AE8" w:rsidRDefault="006E5C62" w:rsidP="0039402F">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2A6B4E0D" w14:textId="77777777" w:rsidR="006E5C62" w:rsidRPr="00B20AE8" w:rsidRDefault="006E5C62" w:rsidP="0039402F">
            <w:pPr>
              <w:pStyle w:val="TAH"/>
            </w:pPr>
            <w:r w:rsidRPr="00B20AE8">
              <w:t>Minimum Offset of Interfering Signal</w:t>
            </w:r>
          </w:p>
        </w:tc>
        <w:tc>
          <w:tcPr>
            <w:tcW w:w="1777" w:type="dxa"/>
            <w:tcBorders>
              <w:bottom w:val="single" w:sz="4" w:space="0" w:color="auto"/>
            </w:tcBorders>
            <w:shd w:val="clear" w:color="auto" w:fill="auto"/>
          </w:tcPr>
          <w:p w14:paraId="719E0470" w14:textId="77777777" w:rsidR="006E5C62" w:rsidRPr="00B20AE8" w:rsidRDefault="006E5C62" w:rsidP="0039402F">
            <w:pPr>
              <w:pStyle w:val="TAH"/>
            </w:pPr>
            <w:r w:rsidRPr="00B20AE8">
              <w:t>Type of Interfering Signal</w:t>
            </w:r>
          </w:p>
        </w:tc>
      </w:tr>
      <w:tr w:rsidR="003D3C64" w:rsidRPr="00B20AE8" w14:paraId="71F5E821" w14:textId="77777777" w:rsidTr="006A2BF1">
        <w:trPr>
          <w:cantSplit/>
          <w:jc w:val="center"/>
        </w:trPr>
        <w:tc>
          <w:tcPr>
            <w:tcW w:w="1796" w:type="dxa"/>
            <w:tcBorders>
              <w:bottom w:val="nil"/>
            </w:tcBorders>
            <w:shd w:val="clear" w:color="auto" w:fill="auto"/>
          </w:tcPr>
          <w:p w14:paraId="395FB7E4" w14:textId="77777777" w:rsidR="003D3C64" w:rsidRPr="00B20AE8" w:rsidRDefault="003D3C64" w:rsidP="0039402F">
            <w:pPr>
              <w:pStyle w:val="TAC"/>
            </w:pPr>
            <w:r w:rsidRPr="00B20AE8">
              <w:t>Wide Area BS</w:t>
            </w:r>
          </w:p>
        </w:tc>
        <w:tc>
          <w:tcPr>
            <w:tcW w:w="1775" w:type="dxa"/>
            <w:shd w:val="clear" w:color="auto" w:fill="auto"/>
          </w:tcPr>
          <w:p w14:paraId="281E76E7" w14:textId="19843F58" w:rsidR="003D3C64" w:rsidRPr="00B20AE8" w:rsidRDefault="003D3C64" w:rsidP="0039402F">
            <w:pPr>
              <w:pStyle w:val="TAC"/>
              <w:rPr>
                <w:vertAlign w:val="subscript"/>
                <w:lang w:val="sv-SE"/>
              </w:rPr>
            </w:pPr>
            <w:r w:rsidRPr="00B20AE8">
              <w:t>-40</w:t>
            </w:r>
            <w:r w:rsidRPr="00B20AE8">
              <w:rPr>
                <w:lang w:val="sv-SE"/>
              </w:rPr>
              <w:t xml:space="preserve"> </w:t>
            </w:r>
            <w:r w:rsidRPr="00B20AE8">
              <w:t>– Δ</w:t>
            </w:r>
            <w:r w:rsidRPr="00B20AE8">
              <w:rPr>
                <w:vertAlign w:val="subscript"/>
              </w:rPr>
              <w:t>OTAREFSENS</w:t>
            </w:r>
            <w:r>
              <w:rPr>
                <w:vertAlign w:val="subscript"/>
                <w:lang w:val="sv-SE"/>
              </w:rPr>
              <w:t xml:space="preserve"> </w:t>
            </w:r>
          </w:p>
        </w:tc>
        <w:tc>
          <w:tcPr>
            <w:tcW w:w="1815" w:type="dxa"/>
            <w:shd w:val="clear" w:color="auto" w:fill="auto"/>
          </w:tcPr>
          <w:p w14:paraId="33C443ED" w14:textId="77777777" w:rsidR="003D3C64" w:rsidRPr="00B20AE8" w:rsidRDefault="003D3C64" w:rsidP="0039402F">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0B6EA3EE" w14:textId="419E5377" w:rsidR="003D3C64" w:rsidRPr="00B20AE8" w:rsidRDefault="003D3C64" w:rsidP="0039402F">
            <w:pPr>
              <w:pStyle w:val="TAC"/>
            </w:pPr>
          </w:p>
        </w:tc>
        <w:tc>
          <w:tcPr>
            <w:tcW w:w="1777" w:type="dxa"/>
            <w:tcBorders>
              <w:bottom w:val="nil"/>
            </w:tcBorders>
            <w:shd w:val="clear" w:color="auto" w:fill="auto"/>
          </w:tcPr>
          <w:p w14:paraId="2E93AA38" w14:textId="10810B61" w:rsidR="003D3C64" w:rsidRPr="00B20AE8" w:rsidRDefault="003D3C64" w:rsidP="0039402F">
            <w:pPr>
              <w:pStyle w:val="TAC"/>
            </w:pPr>
          </w:p>
        </w:tc>
      </w:tr>
      <w:tr w:rsidR="003D3C64" w:rsidRPr="00B20AE8" w14:paraId="297CDECD" w14:textId="77777777" w:rsidTr="006A2BF1">
        <w:trPr>
          <w:cantSplit/>
          <w:jc w:val="center"/>
        </w:trPr>
        <w:tc>
          <w:tcPr>
            <w:tcW w:w="1796" w:type="dxa"/>
            <w:tcBorders>
              <w:top w:val="nil"/>
              <w:bottom w:val="single" w:sz="4" w:space="0" w:color="auto"/>
            </w:tcBorders>
            <w:shd w:val="clear" w:color="auto" w:fill="auto"/>
          </w:tcPr>
          <w:p w14:paraId="01D72644" w14:textId="77777777" w:rsidR="003D3C64" w:rsidRPr="00B20AE8" w:rsidRDefault="003D3C64" w:rsidP="0039402F">
            <w:pPr>
              <w:pStyle w:val="TAC"/>
            </w:pPr>
          </w:p>
        </w:tc>
        <w:tc>
          <w:tcPr>
            <w:tcW w:w="1775" w:type="dxa"/>
            <w:shd w:val="clear" w:color="auto" w:fill="auto"/>
          </w:tcPr>
          <w:p w14:paraId="35E39DF3" w14:textId="77777777" w:rsidR="003D3C64" w:rsidRPr="00B20AE8" w:rsidRDefault="003D3C64" w:rsidP="0039402F">
            <w:pPr>
              <w:pStyle w:val="TAC"/>
            </w:pPr>
            <w:r w:rsidRPr="00B20AE8">
              <w:t>-40 – Δ</w:t>
            </w:r>
            <w:r w:rsidRPr="00B20AE8">
              <w:rPr>
                <w:vertAlign w:val="subscript"/>
              </w:rPr>
              <w:t>minSENS</w:t>
            </w:r>
          </w:p>
        </w:tc>
        <w:tc>
          <w:tcPr>
            <w:tcW w:w="1815" w:type="dxa"/>
            <w:shd w:val="clear" w:color="auto" w:fill="auto"/>
          </w:tcPr>
          <w:p w14:paraId="782F434D" w14:textId="77777777" w:rsidR="003D3C64" w:rsidRPr="00B20AE8" w:rsidRDefault="003D3C64" w:rsidP="0039402F">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4835D184" w14:textId="77777777" w:rsidR="003D3C64" w:rsidRPr="00B20AE8" w:rsidRDefault="003D3C64" w:rsidP="0039402F">
            <w:pPr>
              <w:pStyle w:val="TAC"/>
            </w:pPr>
          </w:p>
        </w:tc>
        <w:tc>
          <w:tcPr>
            <w:tcW w:w="1777" w:type="dxa"/>
            <w:tcBorders>
              <w:top w:val="nil"/>
              <w:bottom w:val="nil"/>
            </w:tcBorders>
            <w:shd w:val="clear" w:color="auto" w:fill="auto"/>
          </w:tcPr>
          <w:p w14:paraId="53B38833" w14:textId="77777777" w:rsidR="003D3C64" w:rsidRPr="00B20AE8" w:rsidRDefault="003D3C64" w:rsidP="0039402F">
            <w:pPr>
              <w:pStyle w:val="TAC"/>
            </w:pPr>
          </w:p>
        </w:tc>
      </w:tr>
      <w:tr w:rsidR="006A2BF1" w:rsidRPr="00B20AE8" w14:paraId="3BD817E7" w14:textId="77777777" w:rsidTr="006A2BF1">
        <w:trPr>
          <w:cantSplit/>
          <w:jc w:val="center"/>
        </w:trPr>
        <w:tc>
          <w:tcPr>
            <w:tcW w:w="1796" w:type="dxa"/>
            <w:tcBorders>
              <w:bottom w:val="nil"/>
            </w:tcBorders>
            <w:shd w:val="clear" w:color="auto" w:fill="auto"/>
          </w:tcPr>
          <w:p w14:paraId="367C22E2" w14:textId="77777777" w:rsidR="006A2BF1" w:rsidRPr="00B20AE8" w:rsidRDefault="006A2BF1" w:rsidP="0039402F">
            <w:pPr>
              <w:pStyle w:val="TAC"/>
            </w:pPr>
            <w:r w:rsidRPr="00B20AE8">
              <w:t>Medium Range BS</w:t>
            </w:r>
          </w:p>
        </w:tc>
        <w:tc>
          <w:tcPr>
            <w:tcW w:w="1775" w:type="dxa"/>
            <w:shd w:val="clear" w:color="auto" w:fill="auto"/>
          </w:tcPr>
          <w:p w14:paraId="53530BB8" w14:textId="77777777" w:rsidR="006A2BF1" w:rsidRPr="00B20AE8" w:rsidRDefault="006A2BF1" w:rsidP="0039402F">
            <w:pPr>
              <w:pStyle w:val="TAC"/>
              <w:rPr>
                <w:vertAlign w:val="subscript"/>
              </w:rPr>
            </w:pPr>
            <w:r w:rsidRPr="00B20AE8">
              <w:t>-35 – Δ</w:t>
            </w:r>
            <w:r w:rsidRPr="00B20AE8">
              <w:rPr>
                <w:vertAlign w:val="subscript"/>
              </w:rPr>
              <w:t>OTAREFSENS</w:t>
            </w:r>
          </w:p>
        </w:tc>
        <w:tc>
          <w:tcPr>
            <w:tcW w:w="1815" w:type="dxa"/>
            <w:shd w:val="clear" w:color="auto" w:fill="auto"/>
          </w:tcPr>
          <w:p w14:paraId="33F586F5"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D473B2B" w14:textId="7FFECE2E" w:rsidR="006A2BF1" w:rsidRPr="00B20AE8" w:rsidRDefault="006A2BF1" w:rsidP="0039402F">
            <w:pPr>
              <w:pStyle w:val="TAC"/>
            </w:pPr>
            <w:r w:rsidRPr="00B20AE8">
              <w:t>±10</w:t>
            </w:r>
            <w:r w:rsidR="00A33949">
              <w:t xml:space="preserve"> </w:t>
            </w:r>
            <w:r w:rsidRPr="00B20AE8">
              <w:t>MHz</w:t>
            </w:r>
          </w:p>
        </w:tc>
        <w:tc>
          <w:tcPr>
            <w:tcW w:w="1777" w:type="dxa"/>
            <w:tcBorders>
              <w:top w:val="nil"/>
              <w:bottom w:val="nil"/>
            </w:tcBorders>
            <w:shd w:val="clear" w:color="auto" w:fill="auto"/>
          </w:tcPr>
          <w:p w14:paraId="60B5DC7A" w14:textId="2CCF751B" w:rsidR="006A2BF1" w:rsidRPr="00B20AE8" w:rsidRDefault="006A2BF1" w:rsidP="0039402F">
            <w:pPr>
              <w:pStyle w:val="TAC"/>
            </w:pPr>
            <w:r w:rsidRPr="00B20AE8">
              <w:t>WCDMA signal</w:t>
            </w:r>
          </w:p>
        </w:tc>
      </w:tr>
      <w:tr w:rsidR="006A2BF1" w:rsidRPr="00B20AE8" w14:paraId="1A909E9C" w14:textId="77777777" w:rsidTr="006A2BF1">
        <w:trPr>
          <w:cantSplit/>
          <w:jc w:val="center"/>
        </w:trPr>
        <w:tc>
          <w:tcPr>
            <w:tcW w:w="1796" w:type="dxa"/>
            <w:tcBorders>
              <w:top w:val="nil"/>
              <w:bottom w:val="single" w:sz="4" w:space="0" w:color="auto"/>
            </w:tcBorders>
            <w:shd w:val="clear" w:color="auto" w:fill="auto"/>
          </w:tcPr>
          <w:p w14:paraId="6C19BBC0" w14:textId="77777777" w:rsidR="006A2BF1" w:rsidRPr="00B20AE8" w:rsidRDefault="006A2BF1" w:rsidP="0039402F">
            <w:pPr>
              <w:pStyle w:val="TAC"/>
            </w:pPr>
          </w:p>
        </w:tc>
        <w:tc>
          <w:tcPr>
            <w:tcW w:w="1775" w:type="dxa"/>
            <w:shd w:val="clear" w:color="auto" w:fill="auto"/>
          </w:tcPr>
          <w:p w14:paraId="3244B5DA" w14:textId="77777777" w:rsidR="006A2BF1" w:rsidRPr="00B20AE8" w:rsidRDefault="006A2BF1" w:rsidP="0039402F">
            <w:pPr>
              <w:pStyle w:val="TAC"/>
            </w:pPr>
            <w:r w:rsidRPr="00B20AE8">
              <w:t>-35 – Δ</w:t>
            </w:r>
            <w:r w:rsidRPr="00B20AE8">
              <w:rPr>
                <w:vertAlign w:val="subscript"/>
              </w:rPr>
              <w:t>minSENS</w:t>
            </w:r>
          </w:p>
        </w:tc>
        <w:tc>
          <w:tcPr>
            <w:tcW w:w="1815" w:type="dxa"/>
            <w:shd w:val="clear" w:color="auto" w:fill="auto"/>
          </w:tcPr>
          <w:p w14:paraId="110144D7" w14:textId="79B4DC62" w:rsidR="006A2BF1" w:rsidRPr="00B20AE8" w:rsidRDefault="006A2BF1" w:rsidP="0039402F">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78BA9B02" w14:textId="77777777" w:rsidR="006A2BF1" w:rsidRPr="00B20AE8" w:rsidRDefault="006A2BF1" w:rsidP="0039402F">
            <w:pPr>
              <w:pStyle w:val="TAC"/>
            </w:pPr>
          </w:p>
        </w:tc>
        <w:tc>
          <w:tcPr>
            <w:tcW w:w="1777" w:type="dxa"/>
            <w:tcBorders>
              <w:top w:val="nil"/>
              <w:bottom w:val="nil"/>
            </w:tcBorders>
            <w:shd w:val="clear" w:color="auto" w:fill="auto"/>
          </w:tcPr>
          <w:p w14:paraId="29D990B1" w14:textId="2DCC557E" w:rsidR="006A2BF1" w:rsidRPr="00B20AE8" w:rsidRDefault="006A2BF1" w:rsidP="0039402F">
            <w:pPr>
              <w:pStyle w:val="TAC"/>
            </w:pPr>
            <w:r w:rsidRPr="00B20AE8">
              <w:t>(NOTE 1)</w:t>
            </w:r>
          </w:p>
        </w:tc>
      </w:tr>
      <w:tr w:rsidR="006A2BF1" w:rsidRPr="00B20AE8" w14:paraId="04CDD79F" w14:textId="77777777" w:rsidTr="006A2BF1">
        <w:trPr>
          <w:cantSplit/>
          <w:jc w:val="center"/>
        </w:trPr>
        <w:tc>
          <w:tcPr>
            <w:tcW w:w="1796" w:type="dxa"/>
            <w:tcBorders>
              <w:bottom w:val="nil"/>
            </w:tcBorders>
            <w:shd w:val="clear" w:color="auto" w:fill="auto"/>
          </w:tcPr>
          <w:p w14:paraId="39218503" w14:textId="77777777" w:rsidR="006A2BF1" w:rsidRPr="00B20AE8" w:rsidRDefault="006A2BF1" w:rsidP="0039402F">
            <w:pPr>
              <w:pStyle w:val="TAC"/>
            </w:pPr>
            <w:r w:rsidRPr="00B20AE8">
              <w:t>Local Area BS</w:t>
            </w:r>
          </w:p>
        </w:tc>
        <w:tc>
          <w:tcPr>
            <w:tcW w:w="1775" w:type="dxa"/>
            <w:shd w:val="clear" w:color="auto" w:fill="auto"/>
          </w:tcPr>
          <w:p w14:paraId="55F8A2B9" w14:textId="77777777" w:rsidR="006A2BF1" w:rsidRPr="00B20AE8" w:rsidRDefault="006A2BF1" w:rsidP="0039402F">
            <w:pPr>
              <w:pStyle w:val="TAC"/>
              <w:rPr>
                <w:vertAlign w:val="subscript"/>
              </w:rPr>
            </w:pPr>
            <w:r w:rsidRPr="00B20AE8">
              <w:t>-30 – Δ</w:t>
            </w:r>
            <w:r w:rsidRPr="00B20AE8">
              <w:rPr>
                <w:vertAlign w:val="subscript"/>
              </w:rPr>
              <w:t>OTAREFSENS</w:t>
            </w:r>
          </w:p>
        </w:tc>
        <w:tc>
          <w:tcPr>
            <w:tcW w:w="1815" w:type="dxa"/>
            <w:shd w:val="clear" w:color="auto" w:fill="auto"/>
          </w:tcPr>
          <w:p w14:paraId="3E877CDB"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ECDBBBE" w14:textId="77777777" w:rsidR="006A2BF1" w:rsidRPr="00B20AE8" w:rsidRDefault="006A2BF1" w:rsidP="0039402F">
            <w:pPr>
              <w:pStyle w:val="TAC"/>
            </w:pPr>
          </w:p>
        </w:tc>
        <w:tc>
          <w:tcPr>
            <w:tcW w:w="1777" w:type="dxa"/>
            <w:tcBorders>
              <w:top w:val="nil"/>
              <w:bottom w:val="nil"/>
            </w:tcBorders>
            <w:shd w:val="clear" w:color="auto" w:fill="auto"/>
          </w:tcPr>
          <w:p w14:paraId="65A84E39" w14:textId="77777777" w:rsidR="006A2BF1" w:rsidRPr="00B20AE8" w:rsidRDefault="006A2BF1" w:rsidP="0039402F">
            <w:pPr>
              <w:pStyle w:val="TAC"/>
            </w:pPr>
          </w:p>
        </w:tc>
      </w:tr>
      <w:tr w:rsidR="006A2BF1" w:rsidRPr="00B20AE8" w14:paraId="51AE1BB7" w14:textId="77777777" w:rsidTr="006A2BF1">
        <w:trPr>
          <w:cantSplit/>
          <w:jc w:val="center"/>
        </w:trPr>
        <w:tc>
          <w:tcPr>
            <w:tcW w:w="1796" w:type="dxa"/>
            <w:tcBorders>
              <w:top w:val="nil"/>
            </w:tcBorders>
            <w:shd w:val="clear" w:color="auto" w:fill="auto"/>
          </w:tcPr>
          <w:p w14:paraId="67D5AC5A" w14:textId="77777777" w:rsidR="006A2BF1" w:rsidRPr="00B20AE8" w:rsidRDefault="006A2BF1" w:rsidP="0039402F">
            <w:pPr>
              <w:pStyle w:val="TAC"/>
            </w:pPr>
          </w:p>
        </w:tc>
        <w:tc>
          <w:tcPr>
            <w:tcW w:w="1775" w:type="dxa"/>
            <w:shd w:val="clear" w:color="auto" w:fill="auto"/>
          </w:tcPr>
          <w:p w14:paraId="0B41DE60" w14:textId="77777777" w:rsidR="006A2BF1" w:rsidRPr="00B20AE8" w:rsidRDefault="006A2BF1" w:rsidP="0039402F">
            <w:pPr>
              <w:pStyle w:val="TAC"/>
            </w:pPr>
            <w:r w:rsidRPr="00B20AE8">
              <w:t>-30 – Δ</w:t>
            </w:r>
            <w:r w:rsidRPr="00B20AE8">
              <w:rPr>
                <w:vertAlign w:val="subscript"/>
              </w:rPr>
              <w:t>minSENS</w:t>
            </w:r>
          </w:p>
        </w:tc>
        <w:tc>
          <w:tcPr>
            <w:tcW w:w="1815" w:type="dxa"/>
            <w:shd w:val="clear" w:color="auto" w:fill="auto"/>
          </w:tcPr>
          <w:p w14:paraId="78FCCF01"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159E5A2B" w14:textId="77777777" w:rsidR="006A2BF1" w:rsidRPr="00B20AE8" w:rsidRDefault="006A2BF1" w:rsidP="0039402F">
            <w:pPr>
              <w:pStyle w:val="TAC"/>
            </w:pPr>
          </w:p>
        </w:tc>
        <w:tc>
          <w:tcPr>
            <w:tcW w:w="1777" w:type="dxa"/>
            <w:tcBorders>
              <w:top w:val="nil"/>
            </w:tcBorders>
            <w:shd w:val="clear" w:color="auto" w:fill="auto"/>
          </w:tcPr>
          <w:p w14:paraId="76F5E063" w14:textId="77777777" w:rsidR="006A2BF1" w:rsidRPr="00B20AE8" w:rsidRDefault="006A2BF1" w:rsidP="0039402F">
            <w:pPr>
              <w:pStyle w:val="TAC"/>
            </w:pPr>
          </w:p>
        </w:tc>
      </w:tr>
      <w:tr w:rsidR="006A2BF1" w:rsidRPr="00B20AE8" w14:paraId="02A91EA6" w14:textId="77777777" w:rsidTr="006A2BF1">
        <w:trPr>
          <w:cantSplit/>
          <w:jc w:val="center"/>
        </w:trPr>
        <w:tc>
          <w:tcPr>
            <w:tcW w:w="8955" w:type="dxa"/>
            <w:gridSpan w:val="5"/>
            <w:shd w:val="clear" w:color="auto" w:fill="auto"/>
          </w:tcPr>
          <w:p w14:paraId="1F6A2F19" w14:textId="7200F171" w:rsidR="006A2BF1" w:rsidRPr="00B20AE8" w:rsidRDefault="006A2BF1" w:rsidP="0039402F">
            <w:pPr>
              <w:pStyle w:val="TAN"/>
            </w:pPr>
            <w:r w:rsidRPr="00B20AE8">
              <w:t>NOTE 1:</w:t>
            </w:r>
            <w:r w:rsidRPr="00B20AE8">
              <w:tab/>
              <w:t>The characteristics of the W-CDMA interference signal are specified in Annex C of TS</w:t>
            </w:r>
            <w:r>
              <w:t> </w:t>
            </w:r>
            <w:r w:rsidRPr="00B20AE8">
              <w:t>25.104</w:t>
            </w:r>
            <w:r>
              <w:t> </w:t>
            </w:r>
            <w:r w:rsidRPr="00B20AE8">
              <w:t>[</w:t>
            </w:r>
            <w:r w:rsidRPr="00B20AE8">
              <w:rPr>
                <w:lang w:val="en-US"/>
              </w:rPr>
              <w:t>2</w:t>
            </w:r>
            <w:r w:rsidRPr="00B20AE8">
              <w:t>].</w:t>
            </w:r>
          </w:p>
          <w:p w14:paraId="479D8FF9" w14:textId="3938DFC4" w:rsidR="006A2BF1" w:rsidRPr="00B20AE8" w:rsidRDefault="006B1B4F" w:rsidP="0039402F">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t>,</w:t>
            </w:r>
            <w:r w:rsidRPr="00B20AE8">
              <w:rPr>
                <w:lang w:eastAsia="zh-CN"/>
              </w:rPr>
              <w:t xml:space="preserve"> </w:t>
            </w:r>
            <w:r w:rsidRPr="00B20AE8">
              <w:t xml:space="preserve">the wanted signal mean power is equal to -119.6 </w:t>
            </w:r>
            <w:r w:rsidRPr="00B20AE8">
              <w:rPr>
                <w:szCs w:val="18"/>
              </w:rPr>
              <w:t xml:space="preserve">– </w:t>
            </w:r>
            <w:r w:rsidRPr="00B20AE8">
              <w:t>Δ</w:t>
            </w:r>
            <w:r w:rsidRPr="00B20AE8">
              <w:rPr>
                <w:vertAlign w:val="subscript"/>
              </w:rPr>
              <w:t>OTAREFSENS</w:t>
            </w:r>
            <w:r w:rsidRPr="00B20AE8">
              <w:t xml:space="preserve"> dBm or -119.6 </w:t>
            </w:r>
            <w:r w:rsidRPr="00B20AE8">
              <w:rPr>
                <w:szCs w:val="18"/>
              </w:rPr>
              <w:t xml:space="preserve">– </w:t>
            </w:r>
            <w:r w:rsidRPr="00B20AE8">
              <w:t>Δ</w:t>
            </w:r>
            <w:r w:rsidRPr="00B20AE8">
              <w:rPr>
                <w:vertAlign w:val="subscript"/>
              </w:rPr>
              <w:t>minSENS</w:t>
            </w:r>
            <w:r w:rsidRPr="00B20AE8" w:rsidDel="00A62119">
              <w:t xml:space="preserve"> </w:t>
            </w:r>
            <w:r w:rsidRPr="00B20AE8">
              <w:t>dBm as appropriate</w:t>
            </w:r>
            <w:r>
              <w:t>.</w:t>
            </w:r>
          </w:p>
        </w:tc>
      </w:tr>
    </w:tbl>
    <w:p w14:paraId="2D097BF4" w14:textId="77777777" w:rsidR="006E5C62" w:rsidRPr="00B20AE8" w:rsidRDefault="006E5C62" w:rsidP="0039402F">
      <w:pPr>
        <w:rPr>
          <w:rFonts w:eastAsia="MS Mincho"/>
        </w:rPr>
      </w:pPr>
    </w:p>
    <w:p w14:paraId="5FE51B94" w14:textId="4BE8F312" w:rsidR="006E5C62" w:rsidRPr="00B20AE8" w:rsidRDefault="006E5C62" w:rsidP="0039402F">
      <w:pPr>
        <w:pStyle w:val="NO"/>
        <w:rPr>
          <w:rFonts w:eastAsia="MS Mincho" w:cs="v4.2.0"/>
        </w:rPr>
      </w:pPr>
      <w:r w:rsidRPr="00B20AE8">
        <w:rPr>
          <w:rFonts w:eastAsia="Batang"/>
        </w:rPr>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 xml:space="preserve">assumes that two operating bands, where the downlink frequencies (see </w:t>
      </w:r>
      <w:r w:rsidR="003D3C64">
        <w:rPr>
          <w:rFonts w:eastAsia="Batang"/>
        </w:rPr>
        <w:t>clause </w:t>
      </w:r>
      <w:r w:rsidR="003D3C64" w:rsidRPr="00B20AE8">
        <w:rPr>
          <w:rFonts w:eastAsia="Batang"/>
        </w:rPr>
        <w:t>4</w:t>
      </w:r>
      <w:r w:rsidRPr="00B20AE8">
        <w:rPr>
          <w:rFonts w:eastAsia="Batang"/>
        </w:rPr>
        <w:t>.6) of one band would be within the in-band blocking region of the other band, are not deployed in the same geographical area.</w:t>
      </w:r>
    </w:p>
    <w:p w14:paraId="735FE8BC" w14:textId="77777777" w:rsidR="006E5C62" w:rsidRPr="00B20AE8" w:rsidRDefault="006E5C62" w:rsidP="0039402F">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2AB192C3" w14:textId="77777777" w:rsidTr="006A2BF1">
        <w:trPr>
          <w:cantSplit/>
          <w:tblHeader/>
          <w:jc w:val="center"/>
        </w:trPr>
        <w:tc>
          <w:tcPr>
            <w:tcW w:w="1796" w:type="dxa"/>
            <w:tcBorders>
              <w:bottom w:val="single" w:sz="4" w:space="0" w:color="auto"/>
            </w:tcBorders>
            <w:shd w:val="clear" w:color="auto" w:fill="auto"/>
          </w:tcPr>
          <w:p w14:paraId="41706AAF" w14:textId="77777777" w:rsidR="006E5C62" w:rsidRPr="00B20AE8" w:rsidRDefault="006E5C62" w:rsidP="0039402F">
            <w:pPr>
              <w:pStyle w:val="TAH"/>
            </w:pPr>
            <w:r w:rsidRPr="00B20AE8">
              <w:t>Base Station Type</w:t>
            </w:r>
          </w:p>
        </w:tc>
        <w:tc>
          <w:tcPr>
            <w:tcW w:w="1775" w:type="dxa"/>
            <w:shd w:val="clear" w:color="auto" w:fill="auto"/>
          </w:tcPr>
          <w:p w14:paraId="10B9951E" w14:textId="3CB84434" w:rsidR="006E5C62" w:rsidRPr="00B20AE8" w:rsidRDefault="006E5C62" w:rsidP="0039402F">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3A9A55B3" w14:textId="3BF05463" w:rsidR="006E5C62" w:rsidRPr="00B20AE8" w:rsidRDefault="006E5C62" w:rsidP="0039402F">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4DD6778A" w14:textId="77777777" w:rsidR="006E5C62" w:rsidRPr="00B20AE8" w:rsidRDefault="006E5C62" w:rsidP="0039402F">
            <w:pPr>
              <w:pStyle w:val="TAH"/>
            </w:pPr>
            <w:r w:rsidRPr="00B20AE8">
              <w:t>Minimum Offset of Interfering Signal</w:t>
            </w:r>
          </w:p>
        </w:tc>
        <w:tc>
          <w:tcPr>
            <w:tcW w:w="1777" w:type="dxa"/>
            <w:tcBorders>
              <w:bottom w:val="single" w:sz="4" w:space="0" w:color="auto"/>
            </w:tcBorders>
            <w:shd w:val="clear" w:color="auto" w:fill="auto"/>
          </w:tcPr>
          <w:p w14:paraId="37B4B5DC" w14:textId="77777777" w:rsidR="006E5C62" w:rsidRPr="00B20AE8" w:rsidRDefault="006E5C62" w:rsidP="0039402F">
            <w:pPr>
              <w:pStyle w:val="TAH"/>
            </w:pPr>
            <w:r w:rsidRPr="00B20AE8">
              <w:t>Type of Interfering Signal</w:t>
            </w:r>
          </w:p>
        </w:tc>
      </w:tr>
      <w:tr w:rsidR="006A2BF1" w:rsidRPr="00B20AE8" w14:paraId="4B62D8E4" w14:textId="77777777" w:rsidTr="006A2BF1">
        <w:trPr>
          <w:cantSplit/>
          <w:jc w:val="center"/>
        </w:trPr>
        <w:tc>
          <w:tcPr>
            <w:tcW w:w="1796" w:type="dxa"/>
            <w:tcBorders>
              <w:bottom w:val="nil"/>
            </w:tcBorders>
            <w:shd w:val="clear" w:color="auto" w:fill="auto"/>
          </w:tcPr>
          <w:p w14:paraId="79581482" w14:textId="77777777" w:rsidR="006A2BF1" w:rsidRPr="00B20AE8" w:rsidRDefault="006A2BF1" w:rsidP="0039402F">
            <w:pPr>
              <w:pStyle w:val="TAC"/>
            </w:pPr>
            <w:r w:rsidRPr="00B20AE8">
              <w:t>Wide Area BS</w:t>
            </w:r>
          </w:p>
        </w:tc>
        <w:tc>
          <w:tcPr>
            <w:tcW w:w="1775" w:type="dxa"/>
            <w:shd w:val="clear" w:color="auto" w:fill="auto"/>
          </w:tcPr>
          <w:p w14:paraId="4317BEFB" w14:textId="77777777" w:rsidR="006A2BF1" w:rsidRPr="00B20AE8" w:rsidRDefault="006A2BF1" w:rsidP="0039402F">
            <w:pPr>
              <w:pStyle w:val="TAC"/>
              <w:rPr>
                <w:vertAlign w:val="subscript"/>
                <w:lang w:val="sv-SE"/>
              </w:rPr>
            </w:pPr>
            <w:r w:rsidRPr="00B20AE8">
              <w:t>-47 – Δ</w:t>
            </w:r>
            <w:r w:rsidRPr="00B20AE8">
              <w:rPr>
                <w:vertAlign w:val="subscript"/>
              </w:rPr>
              <w:t>OTAREFSENS</w:t>
            </w:r>
          </w:p>
        </w:tc>
        <w:tc>
          <w:tcPr>
            <w:tcW w:w="1815" w:type="dxa"/>
            <w:shd w:val="clear" w:color="auto" w:fill="auto"/>
          </w:tcPr>
          <w:p w14:paraId="0106717D"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4504291B" w14:textId="36ED32B6" w:rsidR="006A2BF1" w:rsidRPr="00B20AE8" w:rsidRDefault="006A2BF1" w:rsidP="0039402F">
            <w:pPr>
              <w:pStyle w:val="TAC"/>
            </w:pPr>
          </w:p>
        </w:tc>
        <w:tc>
          <w:tcPr>
            <w:tcW w:w="1777" w:type="dxa"/>
            <w:tcBorders>
              <w:bottom w:val="nil"/>
            </w:tcBorders>
            <w:shd w:val="clear" w:color="auto" w:fill="auto"/>
          </w:tcPr>
          <w:p w14:paraId="4BA9C7CD" w14:textId="03F707A7" w:rsidR="006A2BF1" w:rsidRPr="00B20AE8" w:rsidRDefault="006A2BF1" w:rsidP="0039402F">
            <w:pPr>
              <w:pStyle w:val="TAC"/>
            </w:pPr>
          </w:p>
        </w:tc>
      </w:tr>
      <w:tr w:rsidR="006A2BF1" w:rsidRPr="00B20AE8" w14:paraId="39135BF2" w14:textId="77777777" w:rsidTr="006A2BF1">
        <w:trPr>
          <w:cantSplit/>
          <w:jc w:val="center"/>
        </w:trPr>
        <w:tc>
          <w:tcPr>
            <w:tcW w:w="1796" w:type="dxa"/>
            <w:tcBorders>
              <w:top w:val="nil"/>
              <w:bottom w:val="single" w:sz="4" w:space="0" w:color="auto"/>
            </w:tcBorders>
            <w:shd w:val="clear" w:color="auto" w:fill="auto"/>
          </w:tcPr>
          <w:p w14:paraId="2A277F5E" w14:textId="77777777" w:rsidR="006A2BF1" w:rsidRPr="00B20AE8" w:rsidRDefault="006A2BF1" w:rsidP="0039402F">
            <w:pPr>
              <w:pStyle w:val="TAC"/>
            </w:pPr>
          </w:p>
        </w:tc>
        <w:tc>
          <w:tcPr>
            <w:tcW w:w="1775" w:type="dxa"/>
            <w:shd w:val="clear" w:color="auto" w:fill="auto"/>
          </w:tcPr>
          <w:p w14:paraId="484DF923" w14:textId="77777777" w:rsidR="006A2BF1" w:rsidRPr="00B20AE8" w:rsidRDefault="006A2BF1" w:rsidP="0039402F">
            <w:pPr>
              <w:pStyle w:val="TAC"/>
            </w:pPr>
            <w:r w:rsidRPr="00B20AE8">
              <w:t>-47 – Δ</w:t>
            </w:r>
            <w:r w:rsidRPr="00B20AE8">
              <w:rPr>
                <w:vertAlign w:val="subscript"/>
              </w:rPr>
              <w:t>minSENS</w:t>
            </w:r>
          </w:p>
        </w:tc>
        <w:tc>
          <w:tcPr>
            <w:tcW w:w="1815" w:type="dxa"/>
            <w:shd w:val="clear" w:color="auto" w:fill="auto"/>
          </w:tcPr>
          <w:p w14:paraId="725B9232"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3E048A3D" w14:textId="77777777" w:rsidR="006A2BF1" w:rsidRPr="00B20AE8" w:rsidRDefault="006A2BF1" w:rsidP="0039402F">
            <w:pPr>
              <w:pStyle w:val="TAC"/>
            </w:pPr>
          </w:p>
        </w:tc>
        <w:tc>
          <w:tcPr>
            <w:tcW w:w="1777" w:type="dxa"/>
            <w:tcBorders>
              <w:top w:val="nil"/>
              <w:bottom w:val="nil"/>
            </w:tcBorders>
            <w:shd w:val="clear" w:color="auto" w:fill="auto"/>
          </w:tcPr>
          <w:p w14:paraId="4F382C96" w14:textId="77777777" w:rsidR="006A2BF1" w:rsidRPr="00B20AE8" w:rsidRDefault="006A2BF1" w:rsidP="0039402F">
            <w:pPr>
              <w:pStyle w:val="TAC"/>
            </w:pPr>
          </w:p>
        </w:tc>
      </w:tr>
      <w:tr w:rsidR="006A2BF1" w:rsidRPr="00B20AE8" w14:paraId="6DB4487C" w14:textId="77777777" w:rsidTr="006A2BF1">
        <w:trPr>
          <w:cantSplit/>
          <w:jc w:val="center"/>
        </w:trPr>
        <w:tc>
          <w:tcPr>
            <w:tcW w:w="1796" w:type="dxa"/>
            <w:tcBorders>
              <w:bottom w:val="nil"/>
            </w:tcBorders>
            <w:shd w:val="clear" w:color="auto" w:fill="auto"/>
          </w:tcPr>
          <w:p w14:paraId="36BB2A82" w14:textId="77777777" w:rsidR="006A2BF1" w:rsidRPr="00B20AE8" w:rsidRDefault="006A2BF1" w:rsidP="0039402F">
            <w:pPr>
              <w:pStyle w:val="TAC"/>
            </w:pPr>
            <w:r w:rsidRPr="00B20AE8">
              <w:t>Medium Range BS</w:t>
            </w:r>
          </w:p>
        </w:tc>
        <w:tc>
          <w:tcPr>
            <w:tcW w:w="1775" w:type="dxa"/>
            <w:shd w:val="clear" w:color="auto" w:fill="auto"/>
          </w:tcPr>
          <w:p w14:paraId="455A7DAA" w14:textId="77777777" w:rsidR="006A2BF1" w:rsidRPr="00B20AE8" w:rsidRDefault="006A2BF1" w:rsidP="0039402F">
            <w:pPr>
              <w:pStyle w:val="TAC"/>
              <w:rPr>
                <w:vertAlign w:val="subscript"/>
              </w:rPr>
            </w:pPr>
            <w:r w:rsidRPr="00B20AE8">
              <w:t>-42 – Δ</w:t>
            </w:r>
            <w:r w:rsidRPr="00B20AE8">
              <w:rPr>
                <w:vertAlign w:val="subscript"/>
              </w:rPr>
              <w:t>OTAREFSENS</w:t>
            </w:r>
          </w:p>
        </w:tc>
        <w:tc>
          <w:tcPr>
            <w:tcW w:w="1815" w:type="dxa"/>
            <w:shd w:val="clear" w:color="auto" w:fill="auto"/>
          </w:tcPr>
          <w:p w14:paraId="3B93C4B1"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2EED7D4A" w14:textId="59DC13B8" w:rsidR="006A2BF1" w:rsidRPr="00B20AE8" w:rsidRDefault="006A2BF1" w:rsidP="0039402F">
            <w:pPr>
              <w:pStyle w:val="TAC"/>
            </w:pPr>
            <w:r w:rsidRPr="00B20AE8">
              <w:t>±2.7 MHz (NOTE 2)</w:t>
            </w:r>
          </w:p>
        </w:tc>
        <w:tc>
          <w:tcPr>
            <w:tcW w:w="1777" w:type="dxa"/>
            <w:tcBorders>
              <w:top w:val="nil"/>
              <w:bottom w:val="nil"/>
            </w:tcBorders>
            <w:shd w:val="clear" w:color="auto" w:fill="auto"/>
          </w:tcPr>
          <w:p w14:paraId="67EC4231" w14:textId="3DA448EF" w:rsidR="006A2BF1" w:rsidRPr="00B20AE8" w:rsidRDefault="006A2BF1" w:rsidP="0039402F">
            <w:pPr>
              <w:pStyle w:val="TAC"/>
            </w:pPr>
            <w:r w:rsidRPr="00B20AE8">
              <w:t>GMSK modulated</w:t>
            </w:r>
          </w:p>
        </w:tc>
      </w:tr>
      <w:tr w:rsidR="006A2BF1" w:rsidRPr="00B20AE8" w14:paraId="42EA5E19" w14:textId="77777777" w:rsidTr="006A2BF1">
        <w:trPr>
          <w:cantSplit/>
          <w:jc w:val="center"/>
        </w:trPr>
        <w:tc>
          <w:tcPr>
            <w:tcW w:w="1796" w:type="dxa"/>
            <w:tcBorders>
              <w:top w:val="nil"/>
              <w:bottom w:val="single" w:sz="4" w:space="0" w:color="auto"/>
            </w:tcBorders>
            <w:shd w:val="clear" w:color="auto" w:fill="auto"/>
          </w:tcPr>
          <w:p w14:paraId="384DB276" w14:textId="77777777" w:rsidR="006A2BF1" w:rsidRPr="00B20AE8" w:rsidRDefault="006A2BF1" w:rsidP="0039402F">
            <w:pPr>
              <w:pStyle w:val="TAC"/>
            </w:pPr>
          </w:p>
        </w:tc>
        <w:tc>
          <w:tcPr>
            <w:tcW w:w="1775" w:type="dxa"/>
            <w:shd w:val="clear" w:color="auto" w:fill="auto"/>
          </w:tcPr>
          <w:p w14:paraId="17C4249F" w14:textId="77777777" w:rsidR="006A2BF1" w:rsidRPr="00B20AE8" w:rsidRDefault="006A2BF1" w:rsidP="0039402F">
            <w:pPr>
              <w:pStyle w:val="TAC"/>
            </w:pPr>
            <w:r w:rsidRPr="00B20AE8">
              <w:t>-42 – Δ</w:t>
            </w:r>
            <w:r w:rsidRPr="00B20AE8">
              <w:rPr>
                <w:vertAlign w:val="subscript"/>
              </w:rPr>
              <w:t>minSENS</w:t>
            </w:r>
          </w:p>
        </w:tc>
        <w:tc>
          <w:tcPr>
            <w:tcW w:w="1815" w:type="dxa"/>
            <w:shd w:val="clear" w:color="auto" w:fill="auto"/>
          </w:tcPr>
          <w:p w14:paraId="5ABDB3BD" w14:textId="46960E18" w:rsidR="006A2BF1" w:rsidRPr="00B20AE8" w:rsidRDefault="006A2BF1" w:rsidP="0039402F">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3AA53A8B" w14:textId="4C17A67A" w:rsidR="006A2BF1" w:rsidRPr="00B20AE8" w:rsidRDefault="006A2BF1" w:rsidP="0039402F">
            <w:pPr>
              <w:pStyle w:val="TAC"/>
            </w:pPr>
            <w:r w:rsidRPr="00B20AE8">
              <w:t>±2.8 MHz (NOTE 3)</w:t>
            </w:r>
          </w:p>
        </w:tc>
        <w:tc>
          <w:tcPr>
            <w:tcW w:w="1777" w:type="dxa"/>
            <w:tcBorders>
              <w:top w:val="nil"/>
              <w:bottom w:val="nil"/>
            </w:tcBorders>
            <w:shd w:val="clear" w:color="auto" w:fill="auto"/>
          </w:tcPr>
          <w:p w14:paraId="6FC3BB03" w14:textId="628EC16E" w:rsidR="006A2BF1" w:rsidRPr="00B20AE8" w:rsidRDefault="006A2BF1" w:rsidP="0039402F">
            <w:pPr>
              <w:pStyle w:val="TAC"/>
            </w:pPr>
            <w:r w:rsidRPr="00B20AE8">
              <w:t>(NOTE 1)</w:t>
            </w:r>
          </w:p>
        </w:tc>
      </w:tr>
      <w:tr w:rsidR="006A2BF1" w:rsidRPr="00B20AE8" w14:paraId="5566CBD3" w14:textId="77777777" w:rsidTr="006A2BF1">
        <w:trPr>
          <w:cantSplit/>
          <w:jc w:val="center"/>
        </w:trPr>
        <w:tc>
          <w:tcPr>
            <w:tcW w:w="1796" w:type="dxa"/>
            <w:tcBorders>
              <w:bottom w:val="nil"/>
            </w:tcBorders>
            <w:shd w:val="clear" w:color="auto" w:fill="auto"/>
          </w:tcPr>
          <w:p w14:paraId="3428B03C" w14:textId="77777777" w:rsidR="006A2BF1" w:rsidRPr="00B20AE8" w:rsidRDefault="006A2BF1" w:rsidP="0039402F">
            <w:pPr>
              <w:pStyle w:val="TAC"/>
            </w:pPr>
            <w:r w:rsidRPr="00B20AE8">
              <w:t>Local Area BS</w:t>
            </w:r>
          </w:p>
        </w:tc>
        <w:tc>
          <w:tcPr>
            <w:tcW w:w="1775" w:type="dxa"/>
            <w:shd w:val="clear" w:color="auto" w:fill="auto"/>
          </w:tcPr>
          <w:p w14:paraId="17FDCEC2" w14:textId="77777777" w:rsidR="006A2BF1" w:rsidRPr="00B20AE8" w:rsidRDefault="006A2BF1" w:rsidP="0039402F">
            <w:pPr>
              <w:pStyle w:val="TAC"/>
              <w:rPr>
                <w:vertAlign w:val="subscript"/>
              </w:rPr>
            </w:pPr>
            <w:r w:rsidRPr="00B20AE8">
              <w:t>-37 – Δ</w:t>
            </w:r>
            <w:r w:rsidRPr="00B20AE8">
              <w:rPr>
                <w:vertAlign w:val="subscript"/>
              </w:rPr>
              <w:t>OTAREFSENS</w:t>
            </w:r>
          </w:p>
        </w:tc>
        <w:tc>
          <w:tcPr>
            <w:tcW w:w="1815" w:type="dxa"/>
            <w:shd w:val="clear" w:color="auto" w:fill="auto"/>
          </w:tcPr>
          <w:p w14:paraId="7EF19D99"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1637EE78" w14:textId="77777777" w:rsidR="006A2BF1" w:rsidRPr="00B20AE8" w:rsidRDefault="006A2BF1" w:rsidP="0039402F">
            <w:pPr>
              <w:pStyle w:val="TAC"/>
            </w:pPr>
          </w:p>
        </w:tc>
        <w:tc>
          <w:tcPr>
            <w:tcW w:w="1777" w:type="dxa"/>
            <w:tcBorders>
              <w:top w:val="nil"/>
              <w:bottom w:val="nil"/>
            </w:tcBorders>
            <w:shd w:val="clear" w:color="auto" w:fill="auto"/>
          </w:tcPr>
          <w:p w14:paraId="7AC43D0B" w14:textId="77777777" w:rsidR="006A2BF1" w:rsidRPr="00B20AE8" w:rsidRDefault="006A2BF1" w:rsidP="0039402F">
            <w:pPr>
              <w:pStyle w:val="TAC"/>
            </w:pPr>
          </w:p>
        </w:tc>
      </w:tr>
      <w:tr w:rsidR="006A2BF1" w:rsidRPr="00B20AE8" w14:paraId="3122DCFB" w14:textId="77777777" w:rsidTr="006A2BF1">
        <w:trPr>
          <w:cantSplit/>
          <w:jc w:val="center"/>
        </w:trPr>
        <w:tc>
          <w:tcPr>
            <w:tcW w:w="1796" w:type="dxa"/>
            <w:tcBorders>
              <w:top w:val="nil"/>
            </w:tcBorders>
            <w:shd w:val="clear" w:color="auto" w:fill="auto"/>
          </w:tcPr>
          <w:p w14:paraId="63A64F2B" w14:textId="77777777" w:rsidR="006A2BF1" w:rsidRPr="00B20AE8" w:rsidRDefault="006A2BF1" w:rsidP="0039402F">
            <w:pPr>
              <w:pStyle w:val="TAC"/>
            </w:pPr>
          </w:p>
        </w:tc>
        <w:tc>
          <w:tcPr>
            <w:tcW w:w="1775" w:type="dxa"/>
            <w:shd w:val="clear" w:color="auto" w:fill="auto"/>
          </w:tcPr>
          <w:p w14:paraId="7E380593" w14:textId="77777777" w:rsidR="006A2BF1" w:rsidRPr="00B20AE8" w:rsidRDefault="006A2BF1" w:rsidP="0039402F">
            <w:pPr>
              <w:pStyle w:val="TAC"/>
            </w:pPr>
            <w:r w:rsidRPr="00B20AE8">
              <w:t>-37 – Δ</w:t>
            </w:r>
            <w:r w:rsidRPr="00B20AE8">
              <w:rPr>
                <w:vertAlign w:val="subscript"/>
              </w:rPr>
              <w:t>minSENS</w:t>
            </w:r>
          </w:p>
        </w:tc>
        <w:tc>
          <w:tcPr>
            <w:tcW w:w="1815" w:type="dxa"/>
            <w:shd w:val="clear" w:color="auto" w:fill="auto"/>
          </w:tcPr>
          <w:p w14:paraId="463ADA41"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5AD3C135" w14:textId="77777777" w:rsidR="006A2BF1" w:rsidRPr="00B20AE8" w:rsidRDefault="006A2BF1" w:rsidP="0039402F">
            <w:pPr>
              <w:pStyle w:val="TAC"/>
            </w:pPr>
          </w:p>
        </w:tc>
        <w:tc>
          <w:tcPr>
            <w:tcW w:w="1777" w:type="dxa"/>
            <w:tcBorders>
              <w:top w:val="nil"/>
            </w:tcBorders>
            <w:shd w:val="clear" w:color="auto" w:fill="auto"/>
          </w:tcPr>
          <w:p w14:paraId="08A8070B" w14:textId="77777777" w:rsidR="006A2BF1" w:rsidRPr="00B20AE8" w:rsidRDefault="006A2BF1" w:rsidP="0039402F">
            <w:pPr>
              <w:pStyle w:val="TAC"/>
            </w:pPr>
          </w:p>
        </w:tc>
      </w:tr>
      <w:tr w:rsidR="006A2BF1" w:rsidRPr="00B20AE8" w14:paraId="54896395" w14:textId="77777777" w:rsidTr="006A2BF1">
        <w:trPr>
          <w:cantSplit/>
          <w:jc w:val="center"/>
        </w:trPr>
        <w:tc>
          <w:tcPr>
            <w:tcW w:w="8955" w:type="dxa"/>
            <w:gridSpan w:val="5"/>
            <w:shd w:val="clear" w:color="auto" w:fill="auto"/>
          </w:tcPr>
          <w:p w14:paraId="21845490" w14:textId="74E3D7FF" w:rsidR="006A2BF1" w:rsidRPr="00B20AE8" w:rsidRDefault="006A2BF1" w:rsidP="0039402F">
            <w:pPr>
              <w:pStyle w:val="TAN"/>
            </w:pPr>
            <w:r w:rsidRPr="00B20AE8">
              <w:t>NOTE 1:</w:t>
            </w:r>
            <w:r w:rsidRPr="00B20AE8">
              <w:tab/>
              <w:t>GMSK modulation as defined in TS</w:t>
            </w:r>
            <w:r>
              <w:t> </w:t>
            </w:r>
            <w:r w:rsidRPr="00B20AE8">
              <w:t>45.004</w:t>
            </w:r>
            <w:r>
              <w:t> </w:t>
            </w:r>
            <w:r w:rsidRPr="00B20AE8">
              <w:t>[</w:t>
            </w:r>
            <w:r w:rsidRPr="00B20AE8">
              <w:rPr>
                <w:lang w:val="en-US"/>
              </w:rPr>
              <w:t>32</w:t>
            </w:r>
            <w:r w:rsidRPr="00B20AE8">
              <w:t>].</w:t>
            </w:r>
          </w:p>
          <w:p w14:paraId="6CACE7CF" w14:textId="77777777" w:rsidR="006A2BF1" w:rsidRPr="00B20AE8" w:rsidRDefault="006A2BF1" w:rsidP="0039402F">
            <w:pPr>
              <w:pStyle w:val="TAN"/>
            </w:pPr>
            <w:r w:rsidRPr="00B20AE8">
              <w:t>NOTE 2:</w:t>
            </w:r>
            <w:r w:rsidRPr="00B20AE8">
              <w:tab/>
              <w:t>applies for bands II,IV,V,VIII,X,XII,XIV,XXV,XXVI</w:t>
            </w:r>
          </w:p>
          <w:p w14:paraId="4045E5B0" w14:textId="77777777" w:rsidR="006A2BF1" w:rsidRPr="00B20AE8" w:rsidRDefault="006A2BF1" w:rsidP="0039402F">
            <w:pPr>
              <w:pStyle w:val="TAN"/>
            </w:pPr>
            <w:r w:rsidRPr="00B20AE8">
              <w:t>NOTE 3:</w:t>
            </w:r>
            <w:r w:rsidRPr="00B20AE8">
              <w:tab/>
              <w:t>applies for bands III,VIII</w:t>
            </w:r>
          </w:p>
        </w:tc>
      </w:tr>
    </w:tbl>
    <w:p w14:paraId="35BE3262" w14:textId="77777777" w:rsidR="006E5C62" w:rsidRPr="00B20AE8" w:rsidRDefault="006E5C62" w:rsidP="0039402F">
      <w:pPr>
        <w:rPr>
          <w:lang w:eastAsia="sv-SE"/>
        </w:rPr>
      </w:pPr>
    </w:p>
    <w:p w14:paraId="5C9F989D" w14:textId="77777777" w:rsidR="006E5C62" w:rsidRPr="00B20AE8" w:rsidRDefault="006E5C62" w:rsidP="006604EE">
      <w:pPr>
        <w:pStyle w:val="Heading5"/>
        <w:rPr>
          <w:lang w:val="en-US" w:eastAsia="sv-SE"/>
        </w:rPr>
      </w:pPr>
      <w:bookmarkStart w:id="5324" w:name="_Toc61117309"/>
      <w:bookmarkStart w:id="5325" w:name="_Toc67081161"/>
      <w:bookmarkStart w:id="5326" w:name="_Toc68770513"/>
      <w:bookmarkStart w:id="5327" w:name="_Toc74755576"/>
      <w:bookmarkStart w:id="5328" w:name="_Toc76506500"/>
      <w:bookmarkStart w:id="5329" w:name="_Toc83113419"/>
      <w:bookmarkStart w:id="5330" w:name="_Toc89876622"/>
      <w:bookmarkStart w:id="5331" w:name="_Toc98711522"/>
      <w:bookmarkStart w:id="5332" w:name="_Toc145097389"/>
      <w:bookmarkStart w:id="5333" w:name="_Toc161848639"/>
      <w:r w:rsidRPr="00B20AE8">
        <w:rPr>
          <w:lang w:eastAsia="sv-SE"/>
        </w:rPr>
        <w:t>7.6.2.</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5324"/>
      <w:bookmarkEnd w:id="5325"/>
      <w:bookmarkEnd w:id="5326"/>
      <w:bookmarkEnd w:id="5327"/>
      <w:bookmarkEnd w:id="5328"/>
      <w:bookmarkEnd w:id="5329"/>
      <w:bookmarkEnd w:id="5330"/>
      <w:bookmarkEnd w:id="5331"/>
      <w:bookmarkEnd w:id="5332"/>
      <w:bookmarkEnd w:id="5333"/>
    </w:p>
    <w:p w14:paraId="71AEB605" w14:textId="038AE054" w:rsidR="006E5C62" w:rsidRPr="00B20AE8" w:rsidRDefault="006E5C62" w:rsidP="0039402F">
      <w:bookmarkStart w:id="5334" w:name="_Hlk508871857"/>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E-UTRA operation.</w:t>
      </w:r>
      <w:bookmarkEnd w:id="5334"/>
    </w:p>
    <w:p w14:paraId="5689C8BD" w14:textId="77777777" w:rsidR="006E5C62" w:rsidRPr="00B20AE8" w:rsidRDefault="006E5C62" w:rsidP="0039402F">
      <w:r w:rsidRPr="00B20AE8">
        <w:t>The minimum requirement for in-band blocking E-UTRA operation is defined below:</w:t>
      </w:r>
    </w:p>
    <w:p w14:paraId="7EE6DC4A"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799DF6B8" w14:textId="77777777" w:rsidR="006E5C62" w:rsidRPr="00B20AE8" w:rsidRDefault="006E5C62" w:rsidP="0039402F">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14:paraId="3C0EEA27" w14:textId="77777777" w:rsidR="006E5C62" w:rsidRPr="00B20AE8" w:rsidRDefault="006E5C62" w:rsidP="0039402F">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14:paraId="2339B702" w14:textId="77777777" w:rsidR="006E5C62" w:rsidRPr="00B20AE8" w:rsidRDefault="006E5C62" w:rsidP="0039402F">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14:paraId="782E7D39" w14:textId="2D7E17A0"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001A40B1" w:rsidRPr="00B20AE8">
        <w:rPr>
          <w:lang w:val="en-US"/>
        </w:rPr>
        <w:t>4</w:t>
      </w:r>
      <w:r w:rsidRPr="00B20AE8">
        <w:t xml:space="preserve">], </w:t>
      </w:r>
      <w:r w:rsidR="003D3C64">
        <w:t>clause </w:t>
      </w:r>
      <w:r w:rsidR="003D3C64" w:rsidRPr="00B20AE8">
        <w:t>7</w:t>
      </w:r>
      <w:r w:rsidRPr="00B20AE8">
        <w:t>.2.1.</w:t>
      </w:r>
    </w:p>
    <w:p w14:paraId="2A86E813" w14:textId="77777777" w:rsidR="006E5C62" w:rsidRPr="00B20AE8" w:rsidRDefault="006E5C62" w:rsidP="0039402F">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81D7D4" w14:textId="77777777" w:rsidR="006E5C62" w:rsidRPr="00B20AE8" w:rsidRDefault="006E5C62" w:rsidP="0039402F">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14:paraId="544198F6" w14:textId="77777777" w:rsidR="006E5C62" w:rsidRPr="00B20AE8" w:rsidRDefault="006E5C62" w:rsidP="0039402F">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618F26DD" w14:textId="77777777" w:rsidTr="006A2BF1">
        <w:trPr>
          <w:cantSplit/>
          <w:tblHeader/>
          <w:jc w:val="center"/>
        </w:trPr>
        <w:tc>
          <w:tcPr>
            <w:tcW w:w="1796" w:type="dxa"/>
            <w:tcBorders>
              <w:bottom w:val="single" w:sz="4" w:space="0" w:color="auto"/>
            </w:tcBorders>
            <w:shd w:val="clear" w:color="auto" w:fill="auto"/>
          </w:tcPr>
          <w:p w14:paraId="7395F100" w14:textId="77777777" w:rsidR="006E5C62" w:rsidRPr="00B20AE8" w:rsidRDefault="006E5C62" w:rsidP="0039402F">
            <w:pPr>
              <w:pStyle w:val="TAH"/>
            </w:pPr>
            <w:r w:rsidRPr="00B20AE8">
              <w:t>Base Station Type</w:t>
            </w:r>
          </w:p>
        </w:tc>
        <w:tc>
          <w:tcPr>
            <w:tcW w:w="1775" w:type="dxa"/>
            <w:shd w:val="clear" w:color="auto" w:fill="auto"/>
          </w:tcPr>
          <w:p w14:paraId="5A4B92D2" w14:textId="031A8620" w:rsidR="006E5C62" w:rsidRPr="00B20AE8" w:rsidRDefault="006E5C62" w:rsidP="0039402F">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04C6C04" w14:textId="44316F61" w:rsidR="006E5C62" w:rsidRPr="00B20AE8" w:rsidRDefault="006E5C62" w:rsidP="0039402F">
            <w:pPr>
              <w:pStyle w:val="TAH"/>
            </w:pPr>
            <w:r w:rsidRPr="00B20AE8">
              <w:t>Wanted Signal mean power</w:t>
            </w:r>
            <w:r w:rsidR="003D3C64">
              <w:t> </w:t>
            </w:r>
            <w:r w:rsidR="003D3C64" w:rsidRPr="00B20AE8">
              <w:t>[</w:t>
            </w:r>
            <w:r w:rsidRPr="00B20AE8">
              <w:t>dBm]</w:t>
            </w:r>
          </w:p>
          <w:p w14:paraId="2ED8943F" w14:textId="77777777" w:rsidR="006E5C62" w:rsidRPr="00B20AE8" w:rsidRDefault="006E5C62" w:rsidP="0039402F">
            <w:pPr>
              <w:pStyle w:val="TAH"/>
            </w:pPr>
            <w:r w:rsidRPr="00B20AE8">
              <w:t>(NOTE 1,2)</w:t>
            </w:r>
          </w:p>
        </w:tc>
        <w:tc>
          <w:tcPr>
            <w:tcW w:w="1792" w:type="dxa"/>
            <w:tcBorders>
              <w:bottom w:val="single" w:sz="4" w:space="0" w:color="auto"/>
            </w:tcBorders>
            <w:shd w:val="clear" w:color="auto" w:fill="auto"/>
          </w:tcPr>
          <w:p w14:paraId="45BBF09B" w14:textId="77777777" w:rsidR="006E5C62" w:rsidRPr="00B20AE8" w:rsidRDefault="00291076" w:rsidP="0039402F">
            <w:pPr>
              <w:pStyle w:val="TAH"/>
            </w:pPr>
            <w:r w:rsidRPr="00B20AE8">
              <w:t>Type</w:t>
            </w:r>
            <w:r w:rsidR="006E5C62" w:rsidRPr="00B20AE8">
              <w:t xml:space="preserve"> of Interfering Signal</w:t>
            </w:r>
          </w:p>
        </w:tc>
        <w:tc>
          <w:tcPr>
            <w:tcW w:w="1777" w:type="dxa"/>
            <w:tcBorders>
              <w:bottom w:val="single" w:sz="4" w:space="0" w:color="auto"/>
            </w:tcBorders>
            <w:shd w:val="clear" w:color="auto" w:fill="auto"/>
          </w:tcPr>
          <w:p w14:paraId="560A3B3B" w14:textId="3AA04836" w:rsidR="006E5C62" w:rsidRPr="00B20AE8" w:rsidRDefault="006E5C62" w:rsidP="0039402F">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6A2BF1" w:rsidRPr="00B20AE8" w14:paraId="58861CAC" w14:textId="77777777" w:rsidTr="006A2BF1">
        <w:trPr>
          <w:cantSplit/>
          <w:jc w:val="center"/>
        </w:trPr>
        <w:tc>
          <w:tcPr>
            <w:tcW w:w="1796" w:type="dxa"/>
            <w:tcBorders>
              <w:bottom w:val="nil"/>
            </w:tcBorders>
            <w:shd w:val="clear" w:color="auto" w:fill="auto"/>
          </w:tcPr>
          <w:p w14:paraId="4BD2E3B8" w14:textId="77777777" w:rsidR="006A2BF1" w:rsidRPr="00B20AE8" w:rsidRDefault="006A2BF1" w:rsidP="0039402F">
            <w:pPr>
              <w:pStyle w:val="TAC"/>
            </w:pPr>
            <w:r w:rsidRPr="00B20AE8">
              <w:t>Wide Area BS</w:t>
            </w:r>
          </w:p>
        </w:tc>
        <w:tc>
          <w:tcPr>
            <w:tcW w:w="1775" w:type="dxa"/>
            <w:shd w:val="clear" w:color="auto" w:fill="auto"/>
          </w:tcPr>
          <w:p w14:paraId="7476F836" w14:textId="77777777" w:rsidR="006A2BF1" w:rsidRPr="00B20AE8" w:rsidRDefault="006A2BF1" w:rsidP="0039402F">
            <w:pPr>
              <w:pStyle w:val="TAC"/>
              <w:rPr>
                <w:vertAlign w:val="subscript"/>
              </w:rPr>
            </w:pPr>
            <w:r w:rsidRPr="00B20AE8">
              <w:t>-43 – Δ</w:t>
            </w:r>
            <w:r w:rsidRPr="00B20AE8">
              <w:rPr>
                <w:vertAlign w:val="subscript"/>
              </w:rPr>
              <w:t>OTAREFSENS</w:t>
            </w:r>
          </w:p>
        </w:tc>
        <w:tc>
          <w:tcPr>
            <w:tcW w:w="1815" w:type="dxa"/>
            <w:shd w:val="clear" w:color="auto" w:fill="auto"/>
          </w:tcPr>
          <w:p w14:paraId="131D1ED0"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5F33DA51" w14:textId="6F19DDA9" w:rsidR="006A2BF1" w:rsidRPr="00B20AE8" w:rsidRDefault="006A2BF1" w:rsidP="0039402F">
            <w:pPr>
              <w:pStyle w:val="TAC"/>
              <w:rPr>
                <w:lang w:val="sv-SE"/>
              </w:rPr>
            </w:pPr>
          </w:p>
        </w:tc>
        <w:tc>
          <w:tcPr>
            <w:tcW w:w="1777" w:type="dxa"/>
            <w:tcBorders>
              <w:bottom w:val="nil"/>
            </w:tcBorders>
            <w:shd w:val="clear" w:color="auto" w:fill="auto"/>
          </w:tcPr>
          <w:p w14:paraId="634B3D93" w14:textId="24BC83D2" w:rsidR="006A2BF1" w:rsidRPr="00B20AE8" w:rsidRDefault="006A2BF1" w:rsidP="0039402F">
            <w:pPr>
              <w:pStyle w:val="TAC"/>
            </w:pPr>
          </w:p>
        </w:tc>
      </w:tr>
      <w:tr w:rsidR="006A2BF1" w:rsidRPr="00B20AE8" w14:paraId="39630E4C" w14:textId="77777777" w:rsidTr="006A2BF1">
        <w:trPr>
          <w:cantSplit/>
          <w:jc w:val="center"/>
        </w:trPr>
        <w:tc>
          <w:tcPr>
            <w:tcW w:w="1796" w:type="dxa"/>
            <w:tcBorders>
              <w:top w:val="nil"/>
              <w:bottom w:val="single" w:sz="4" w:space="0" w:color="auto"/>
            </w:tcBorders>
            <w:shd w:val="clear" w:color="auto" w:fill="auto"/>
          </w:tcPr>
          <w:p w14:paraId="2C06DE62" w14:textId="77777777" w:rsidR="006A2BF1" w:rsidRPr="00B20AE8" w:rsidRDefault="006A2BF1" w:rsidP="0039402F">
            <w:pPr>
              <w:pStyle w:val="TAC"/>
            </w:pPr>
          </w:p>
        </w:tc>
        <w:tc>
          <w:tcPr>
            <w:tcW w:w="1775" w:type="dxa"/>
            <w:shd w:val="clear" w:color="auto" w:fill="auto"/>
          </w:tcPr>
          <w:p w14:paraId="1E8E1EA9" w14:textId="77777777" w:rsidR="006A2BF1" w:rsidRPr="00B20AE8" w:rsidRDefault="006A2BF1" w:rsidP="0039402F">
            <w:pPr>
              <w:pStyle w:val="TAC"/>
            </w:pPr>
            <w:r w:rsidRPr="00B20AE8">
              <w:t>-43 – Δ</w:t>
            </w:r>
            <w:r w:rsidRPr="00B20AE8">
              <w:rPr>
                <w:vertAlign w:val="subscript"/>
              </w:rPr>
              <w:t>minSENS</w:t>
            </w:r>
          </w:p>
        </w:tc>
        <w:tc>
          <w:tcPr>
            <w:tcW w:w="1815" w:type="dxa"/>
            <w:shd w:val="clear" w:color="auto" w:fill="auto"/>
          </w:tcPr>
          <w:p w14:paraId="4D3AF0B1"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69309216" w14:textId="77777777" w:rsidR="006A2BF1" w:rsidRPr="00B20AE8" w:rsidRDefault="006A2BF1" w:rsidP="0039402F">
            <w:pPr>
              <w:pStyle w:val="TAC"/>
            </w:pPr>
          </w:p>
        </w:tc>
        <w:tc>
          <w:tcPr>
            <w:tcW w:w="1777" w:type="dxa"/>
            <w:tcBorders>
              <w:top w:val="nil"/>
              <w:bottom w:val="nil"/>
            </w:tcBorders>
            <w:shd w:val="clear" w:color="auto" w:fill="auto"/>
          </w:tcPr>
          <w:p w14:paraId="07614364" w14:textId="77777777" w:rsidR="006A2BF1" w:rsidRPr="00B20AE8" w:rsidRDefault="006A2BF1" w:rsidP="0039402F">
            <w:pPr>
              <w:pStyle w:val="TAC"/>
            </w:pPr>
          </w:p>
        </w:tc>
      </w:tr>
      <w:tr w:rsidR="006A2BF1" w:rsidRPr="00B20AE8" w14:paraId="012721F6" w14:textId="77777777" w:rsidTr="006A2BF1">
        <w:trPr>
          <w:cantSplit/>
          <w:jc w:val="center"/>
        </w:trPr>
        <w:tc>
          <w:tcPr>
            <w:tcW w:w="1796" w:type="dxa"/>
            <w:tcBorders>
              <w:bottom w:val="nil"/>
            </w:tcBorders>
            <w:shd w:val="clear" w:color="auto" w:fill="auto"/>
          </w:tcPr>
          <w:p w14:paraId="28285194" w14:textId="77777777" w:rsidR="006A2BF1" w:rsidRPr="00B20AE8" w:rsidRDefault="006A2BF1" w:rsidP="0039402F">
            <w:pPr>
              <w:pStyle w:val="TAC"/>
            </w:pPr>
            <w:r w:rsidRPr="00B20AE8">
              <w:t>Medium Range BS</w:t>
            </w:r>
          </w:p>
        </w:tc>
        <w:tc>
          <w:tcPr>
            <w:tcW w:w="1775" w:type="dxa"/>
            <w:shd w:val="clear" w:color="auto" w:fill="auto"/>
          </w:tcPr>
          <w:p w14:paraId="2DCE57AF" w14:textId="77777777" w:rsidR="006A2BF1" w:rsidRPr="00B20AE8" w:rsidRDefault="006A2BF1" w:rsidP="0039402F">
            <w:pPr>
              <w:pStyle w:val="TAC"/>
              <w:rPr>
                <w:vertAlign w:val="subscript"/>
              </w:rPr>
            </w:pPr>
            <w:r w:rsidRPr="00B20AE8">
              <w:t>-38 – Δ</w:t>
            </w:r>
            <w:r w:rsidRPr="00B20AE8">
              <w:rPr>
                <w:vertAlign w:val="subscript"/>
              </w:rPr>
              <w:t>OTAREFSENS</w:t>
            </w:r>
          </w:p>
        </w:tc>
        <w:tc>
          <w:tcPr>
            <w:tcW w:w="1815" w:type="dxa"/>
            <w:shd w:val="clear" w:color="auto" w:fill="auto"/>
          </w:tcPr>
          <w:p w14:paraId="6006A1E6"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97DDFC6" w14:textId="7B64BFC3" w:rsidR="006A2BF1" w:rsidRPr="00B20AE8" w:rsidRDefault="006A2BF1" w:rsidP="0039402F">
            <w:pPr>
              <w:pStyle w:val="TAC"/>
            </w:pPr>
            <w:r w:rsidRPr="00B20AE8">
              <w:t>See</w:t>
            </w:r>
          </w:p>
        </w:tc>
        <w:tc>
          <w:tcPr>
            <w:tcW w:w="1777" w:type="dxa"/>
            <w:tcBorders>
              <w:top w:val="nil"/>
              <w:bottom w:val="nil"/>
            </w:tcBorders>
            <w:shd w:val="clear" w:color="auto" w:fill="auto"/>
          </w:tcPr>
          <w:p w14:paraId="6CFEAC5B" w14:textId="09AA2E68" w:rsidR="006A2BF1" w:rsidRPr="00B20AE8" w:rsidRDefault="006A2BF1" w:rsidP="0039402F">
            <w:pPr>
              <w:pStyle w:val="TAC"/>
            </w:pPr>
            <w:r w:rsidRPr="00B20AE8">
              <w:t>See</w:t>
            </w:r>
          </w:p>
        </w:tc>
      </w:tr>
      <w:tr w:rsidR="006A2BF1" w:rsidRPr="00B20AE8" w14:paraId="43C7BD47" w14:textId="77777777" w:rsidTr="006A2BF1">
        <w:trPr>
          <w:cantSplit/>
          <w:jc w:val="center"/>
        </w:trPr>
        <w:tc>
          <w:tcPr>
            <w:tcW w:w="1796" w:type="dxa"/>
            <w:tcBorders>
              <w:top w:val="nil"/>
              <w:bottom w:val="single" w:sz="4" w:space="0" w:color="auto"/>
            </w:tcBorders>
            <w:shd w:val="clear" w:color="auto" w:fill="auto"/>
          </w:tcPr>
          <w:p w14:paraId="554E9A6E" w14:textId="77777777" w:rsidR="006A2BF1" w:rsidRPr="00B20AE8" w:rsidRDefault="006A2BF1" w:rsidP="0039402F">
            <w:pPr>
              <w:pStyle w:val="TAC"/>
            </w:pPr>
          </w:p>
        </w:tc>
        <w:tc>
          <w:tcPr>
            <w:tcW w:w="1775" w:type="dxa"/>
            <w:shd w:val="clear" w:color="auto" w:fill="auto"/>
          </w:tcPr>
          <w:p w14:paraId="4387536A" w14:textId="77777777" w:rsidR="006A2BF1" w:rsidRPr="00B20AE8" w:rsidRDefault="006A2BF1" w:rsidP="0039402F">
            <w:pPr>
              <w:pStyle w:val="TAC"/>
            </w:pPr>
            <w:r w:rsidRPr="00B20AE8">
              <w:t>-38 – Δ</w:t>
            </w:r>
            <w:r w:rsidRPr="00B20AE8">
              <w:rPr>
                <w:vertAlign w:val="subscript"/>
              </w:rPr>
              <w:t>minSENS</w:t>
            </w:r>
          </w:p>
        </w:tc>
        <w:tc>
          <w:tcPr>
            <w:tcW w:w="1815" w:type="dxa"/>
            <w:shd w:val="clear" w:color="auto" w:fill="auto"/>
          </w:tcPr>
          <w:p w14:paraId="3997EC90" w14:textId="079902D7" w:rsidR="006A2BF1" w:rsidRPr="00B20AE8" w:rsidRDefault="006A2BF1" w:rsidP="0039402F">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145B2F1A" w14:textId="02E0F932" w:rsidR="006A2BF1" w:rsidRPr="00B20AE8" w:rsidRDefault="006A2BF1" w:rsidP="0039402F">
            <w:pPr>
              <w:pStyle w:val="TAC"/>
            </w:pPr>
            <w:r w:rsidRPr="00B20AE8">
              <w:t xml:space="preserve"> table </w:t>
            </w:r>
            <w:r w:rsidRPr="00B20AE8">
              <w:rPr>
                <w:lang w:val="sv-SE"/>
              </w:rPr>
              <w:t>7.6.2.5.3-2</w:t>
            </w:r>
          </w:p>
        </w:tc>
        <w:tc>
          <w:tcPr>
            <w:tcW w:w="1777" w:type="dxa"/>
            <w:tcBorders>
              <w:top w:val="nil"/>
              <w:bottom w:val="nil"/>
            </w:tcBorders>
            <w:shd w:val="clear" w:color="auto" w:fill="auto"/>
          </w:tcPr>
          <w:p w14:paraId="092AA34F" w14:textId="3681D939" w:rsidR="006A2BF1" w:rsidRPr="00B20AE8" w:rsidRDefault="006A2BF1" w:rsidP="0039402F">
            <w:pPr>
              <w:pStyle w:val="TAC"/>
            </w:pPr>
            <w:r w:rsidRPr="00B20AE8">
              <w:t xml:space="preserve">table </w:t>
            </w:r>
            <w:r w:rsidRPr="00B20AE8">
              <w:rPr>
                <w:lang w:val="sv-SE"/>
              </w:rPr>
              <w:t>7.6.2.5.3-2</w:t>
            </w:r>
          </w:p>
        </w:tc>
      </w:tr>
      <w:tr w:rsidR="006A2BF1" w:rsidRPr="00B20AE8" w14:paraId="4F736DC2" w14:textId="77777777" w:rsidTr="006A2BF1">
        <w:trPr>
          <w:cantSplit/>
          <w:jc w:val="center"/>
        </w:trPr>
        <w:tc>
          <w:tcPr>
            <w:tcW w:w="1796" w:type="dxa"/>
            <w:tcBorders>
              <w:bottom w:val="nil"/>
            </w:tcBorders>
            <w:shd w:val="clear" w:color="auto" w:fill="auto"/>
          </w:tcPr>
          <w:p w14:paraId="60B533BE" w14:textId="77777777" w:rsidR="006A2BF1" w:rsidRPr="00B20AE8" w:rsidRDefault="006A2BF1" w:rsidP="0039402F">
            <w:pPr>
              <w:pStyle w:val="TAC"/>
            </w:pPr>
            <w:r w:rsidRPr="00B20AE8">
              <w:t>Local Area BS</w:t>
            </w:r>
          </w:p>
        </w:tc>
        <w:tc>
          <w:tcPr>
            <w:tcW w:w="1775" w:type="dxa"/>
            <w:shd w:val="clear" w:color="auto" w:fill="auto"/>
          </w:tcPr>
          <w:p w14:paraId="228EEFE5" w14:textId="77777777" w:rsidR="006A2BF1" w:rsidRPr="00B20AE8" w:rsidRDefault="006A2BF1" w:rsidP="0039402F">
            <w:pPr>
              <w:pStyle w:val="TAC"/>
              <w:rPr>
                <w:vertAlign w:val="subscript"/>
              </w:rPr>
            </w:pPr>
            <w:r w:rsidRPr="00B20AE8">
              <w:t>-35 – Δ</w:t>
            </w:r>
            <w:r w:rsidRPr="00B20AE8">
              <w:rPr>
                <w:vertAlign w:val="subscript"/>
              </w:rPr>
              <w:t>OTAREFSENS</w:t>
            </w:r>
          </w:p>
        </w:tc>
        <w:tc>
          <w:tcPr>
            <w:tcW w:w="1815" w:type="dxa"/>
            <w:shd w:val="clear" w:color="auto" w:fill="auto"/>
          </w:tcPr>
          <w:p w14:paraId="6095DEEF"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096603F" w14:textId="77777777" w:rsidR="006A2BF1" w:rsidRPr="00B20AE8" w:rsidRDefault="006A2BF1" w:rsidP="0039402F">
            <w:pPr>
              <w:pStyle w:val="TAC"/>
            </w:pPr>
          </w:p>
        </w:tc>
        <w:tc>
          <w:tcPr>
            <w:tcW w:w="1777" w:type="dxa"/>
            <w:tcBorders>
              <w:top w:val="nil"/>
              <w:bottom w:val="nil"/>
            </w:tcBorders>
            <w:shd w:val="clear" w:color="auto" w:fill="auto"/>
          </w:tcPr>
          <w:p w14:paraId="53F74087" w14:textId="77777777" w:rsidR="006A2BF1" w:rsidRPr="00B20AE8" w:rsidRDefault="006A2BF1" w:rsidP="0039402F">
            <w:pPr>
              <w:pStyle w:val="TAC"/>
            </w:pPr>
          </w:p>
        </w:tc>
      </w:tr>
      <w:tr w:rsidR="006A2BF1" w:rsidRPr="00B20AE8" w14:paraId="73612598" w14:textId="77777777" w:rsidTr="006A2BF1">
        <w:trPr>
          <w:cantSplit/>
          <w:jc w:val="center"/>
        </w:trPr>
        <w:tc>
          <w:tcPr>
            <w:tcW w:w="1796" w:type="dxa"/>
            <w:tcBorders>
              <w:top w:val="nil"/>
            </w:tcBorders>
            <w:shd w:val="clear" w:color="auto" w:fill="auto"/>
          </w:tcPr>
          <w:p w14:paraId="1A4688D7" w14:textId="77777777" w:rsidR="006A2BF1" w:rsidRPr="00B20AE8" w:rsidRDefault="006A2BF1" w:rsidP="0039402F">
            <w:pPr>
              <w:pStyle w:val="TAC"/>
            </w:pPr>
          </w:p>
        </w:tc>
        <w:tc>
          <w:tcPr>
            <w:tcW w:w="1775" w:type="dxa"/>
            <w:shd w:val="clear" w:color="auto" w:fill="auto"/>
          </w:tcPr>
          <w:p w14:paraId="1EFC6006" w14:textId="77777777" w:rsidR="006A2BF1" w:rsidRPr="00B20AE8" w:rsidRDefault="006A2BF1" w:rsidP="0039402F">
            <w:pPr>
              <w:pStyle w:val="TAC"/>
            </w:pPr>
            <w:r w:rsidRPr="00B20AE8">
              <w:t>-35 – Δ</w:t>
            </w:r>
            <w:r w:rsidRPr="00B20AE8">
              <w:rPr>
                <w:vertAlign w:val="subscript"/>
              </w:rPr>
              <w:t>minSENS</w:t>
            </w:r>
          </w:p>
        </w:tc>
        <w:tc>
          <w:tcPr>
            <w:tcW w:w="1815" w:type="dxa"/>
            <w:shd w:val="clear" w:color="auto" w:fill="auto"/>
          </w:tcPr>
          <w:p w14:paraId="52FC7755"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3A7AD7B6" w14:textId="77777777" w:rsidR="006A2BF1" w:rsidRPr="00B20AE8" w:rsidRDefault="006A2BF1" w:rsidP="0039402F">
            <w:pPr>
              <w:pStyle w:val="TAC"/>
            </w:pPr>
          </w:p>
        </w:tc>
        <w:tc>
          <w:tcPr>
            <w:tcW w:w="1777" w:type="dxa"/>
            <w:tcBorders>
              <w:top w:val="nil"/>
            </w:tcBorders>
            <w:shd w:val="clear" w:color="auto" w:fill="auto"/>
          </w:tcPr>
          <w:p w14:paraId="15B2472C" w14:textId="77777777" w:rsidR="006A2BF1" w:rsidRPr="00B20AE8" w:rsidRDefault="006A2BF1" w:rsidP="0039402F">
            <w:pPr>
              <w:pStyle w:val="TAC"/>
            </w:pPr>
          </w:p>
        </w:tc>
      </w:tr>
      <w:tr w:rsidR="006A2BF1" w:rsidRPr="00B20AE8" w14:paraId="161824F1" w14:textId="77777777" w:rsidTr="006A2BF1">
        <w:trPr>
          <w:cantSplit/>
          <w:jc w:val="center"/>
        </w:trPr>
        <w:tc>
          <w:tcPr>
            <w:tcW w:w="8955" w:type="dxa"/>
            <w:gridSpan w:val="5"/>
            <w:shd w:val="clear" w:color="auto" w:fill="auto"/>
          </w:tcPr>
          <w:p w14:paraId="70EC246A" w14:textId="1CB38DD2" w:rsidR="006A2BF1" w:rsidRPr="00B20AE8" w:rsidRDefault="006A2BF1" w:rsidP="0039402F">
            <w:pPr>
              <w:pStyle w:val="TAN"/>
              <w:rPr>
                <w:lang w:val="en-US"/>
              </w:rPr>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r w:rsidRPr="00B20AE8">
              <w:rPr>
                <w:lang w:val="en-US"/>
              </w:rPr>
              <w:t xml:space="preserve"> in TS</w:t>
            </w:r>
            <w:r>
              <w:rPr>
                <w:lang w:val="en-US"/>
              </w:rPr>
              <w:t> </w:t>
            </w:r>
            <w:r w:rsidRPr="00B20AE8">
              <w:rPr>
                <w:lang w:val="en-US"/>
              </w:rPr>
              <w:t>37.105</w:t>
            </w:r>
            <w:r>
              <w:rPr>
                <w:lang w:val="en-US"/>
              </w:rPr>
              <w:t> </w:t>
            </w:r>
            <w:r w:rsidRPr="00B20AE8">
              <w:rPr>
                <w:lang w:val="en-US"/>
              </w:rPr>
              <w:t>[6].</w:t>
            </w:r>
          </w:p>
          <w:p w14:paraId="2E3DDB70" w14:textId="1785DE25" w:rsidR="006A2BF1" w:rsidRPr="00B20AE8" w:rsidRDefault="006B1B4F" w:rsidP="0039402F">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rPr>
                <w:lang w:val="en-US"/>
              </w:rPr>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B20AE8">
              <w:rPr>
                <w:lang w:val="en-US"/>
              </w:rPr>
              <w:t>,</w:t>
            </w:r>
            <w:r w:rsidRPr="00B20AE8">
              <w:t xml:space="preserve"> </w:t>
            </w:r>
            <w:r w:rsidRPr="00B20AE8">
              <w:rPr>
                <w:lang w:val="en-US"/>
              </w:rPr>
              <w:t>the wanted signal mean power is equal to EIS</w:t>
            </w:r>
            <w:r w:rsidRPr="00B20AE8">
              <w:rPr>
                <w:vertAlign w:val="subscript"/>
                <w:lang w:val="en-US"/>
              </w:rPr>
              <w:t>REFSENS</w:t>
            </w:r>
            <w:r w:rsidRPr="00B20AE8">
              <w:rPr>
                <w:lang w:val="en-US"/>
              </w:rPr>
              <w:t xml:space="preserve"> +1.4 dB or </w:t>
            </w:r>
            <w:r w:rsidRPr="00B20AE8">
              <w:rPr>
                <w:szCs w:val="18"/>
              </w:rPr>
              <w:t>EIS</w:t>
            </w:r>
            <w:r w:rsidRPr="00B20AE8">
              <w:rPr>
                <w:szCs w:val="18"/>
                <w:vertAlign w:val="subscript"/>
              </w:rPr>
              <w:t>minSENS</w:t>
            </w:r>
            <w:r w:rsidRPr="00B20AE8">
              <w:rPr>
                <w:szCs w:val="18"/>
              </w:rPr>
              <w:t xml:space="preserve"> +1.4 dB as appropriate</w:t>
            </w:r>
            <w:r w:rsidRPr="00B20AE8">
              <w:rPr>
                <w:lang w:val="en-US"/>
              </w:rPr>
              <w:t>.</w:t>
            </w:r>
          </w:p>
        </w:tc>
      </w:tr>
    </w:tbl>
    <w:p w14:paraId="374DEF71" w14:textId="77777777" w:rsidR="006E5C62" w:rsidRPr="00B20AE8" w:rsidRDefault="006E5C62" w:rsidP="0039402F">
      <w:pPr>
        <w:rPr>
          <w:lang w:eastAsia="zh-CN"/>
        </w:rPr>
      </w:pPr>
    </w:p>
    <w:p w14:paraId="43E79D3D" w14:textId="77777777" w:rsidR="006E5C62" w:rsidRPr="00B20AE8" w:rsidRDefault="006E5C62" w:rsidP="0039402F">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4F339F" w:rsidRPr="00B20AE8" w14:paraId="416B6B66" w14:textId="77777777" w:rsidTr="006A2BF1">
        <w:trPr>
          <w:cantSplit/>
          <w:jc w:val="center"/>
        </w:trPr>
        <w:tc>
          <w:tcPr>
            <w:tcW w:w="1467" w:type="dxa"/>
            <w:shd w:val="clear" w:color="auto" w:fill="auto"/>
          </w:tcPr>
          <w:p w14:paraId="2788092D" w14:textId="77777777" w:rsidR="006E5C62" w:rsidRPr="00B20AE8" w:rsidRDefault="006E5C62" w:rsidP="0039402F">
            <w:pPr>
              <w:pStyle w:val="TAH"/>
            </w:pPr>
            <w:r w:rsidRPr="00B20AE8">
              <w:t>E-UTRA</w:t>
            </w:r>
          </w:p>
          <w:p w14:paraId="28D4B8EC" w14:textId="22EE974F" w:rsidR="006E5C62" w:rsidRPr="00B20AE8" w:rsidRDefault="006E5C62" w:rsidP="0039402F">
            <w:pPr>
              <w:pStyle w:val="TAH"/>
            </w:pPr>
            <w:r w:rsidRPr="00B20AE8">
              <w:t>channel BW of the lowest/highest carrier received</w:t>
            </w:r>
            <w:r w:rsidR="003D3C64">
              <w:t> </w:t>
            </w:r>
            <w:r w:rsidR="003D3C64" w:rsidRPr="00B20AE8">
              <w:t>[</w:t>
            </w:r>
            <w:r w:rsidRPr="00B20AE8">
              <w:t>MHz]</w:t>
            </w:r>
          </w:p>
        </w:tc>
        <w:tc>
          <w:tcPr>
            <w:tcW w:w="2836" w:type="dxa"/>
          </w:tcPr>
          <w:p w14:paraId="03C70AB5" w14:textId="61BB5A99" w:rsidR="006E5C62" w:rsidRPr="00B20AE8" w:rsidRDefault="006E5C62" w:rsidP="0039402F">
            <w:pPr>
              <w:pStyle w:val="TAH"/>
            </w:pPr>
            <w:r w:rsidRPr="00B20AE8">
              <w:t xml:space="preserve">Interfering signal centre frequency minimum offset to 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30" w:type="dxa"/>
          </w:tcPr>
          <w:p w14:paraId="05F2747C" w14:textId="77777777" w:rsidR="006E5C62" w:rsidRPr="00B20AE8" w:rsidRDefault="006E5C62" w:rsidP="0039402F">
            <w:pPr>
              <w:pStyle w:val="TAH"/>
            </w:pPr>
            <w:r w:rsidRPr="00B20AE8">
              <w:t>Type of interfering signal</w:t>
            </w:r>
          </w:p>
        </w:tc>
      </w:tr>
      <w:tr w:rsidR="004F339F" w:rsidRPr="00B20AE8" w14:paraId="42053390" w14:textId="77777777" w:rsidTr="006A2BF1">
        <w:trPr>
          <w:cantSplit/>
          <w:jc w:val="center"/>
        </w:trPr>
        <w:tc>
          <w:tcPr>
            <w:tcW w:w="1467" w:type="dxa"/>
          </w:tcPr>
          <w:p w14:paraId="5104044A" w14:textId="77777777" w:rsidR="006E5C62" w:rsidRPr="00B20AE8" w:rsidRDefault="006E5C62" w:rsidP="0039402F">
            <w:pPr>
              <w:pStyle w:val="TAC"/>
            </w:pPr>
            <w:r w:rsidRPr="00B20AE8">
              <w:t>1.4</w:t>
            </w:r>
          </w:p>
        </w:tc>
        <w:tc>
          <w:tcPr>
            <w:tcW w:w="2836" w:type="dxa"/>
          </w:tcPr>
          <w:p w14:paraId="22257BBA" w14:textId="77777777" w:rsidR="006E5C62" w:rsidRPr="00B20AE8" w:rsidRDefault="006E5C62" w:rsidP="0039402F">
            <w:pPr>
              <w:pStyle w:val="TAC"/>
            </w:pPr>
            <w:r w:rsidRPr="00B20AE8">
              <w:t>±2.1</w:t>
            </w:r>
          </w:p>
        </w:tc>
        <w:tc>
          <w:tcPr>
            <w:tcW w:w="2430" w:type="dxa"/>
            <w:shd w:val="clear" w:color="auto" w:fill="auto"/>
          </w:tcPr>
          <w:p w14:paraId="1308572E" w14:textId="77777777" w:rsidR="006E5C62" w:rsidRPr="00B20AE8" w:rsidRDefault="006E5C62" w:rsidP="0039402F">
            <w:pPr>
              <w:pStyle w:val="TAC"/>
            </w:pPr>
            <w:r w:rsidRPr="00B20AE8">
              <w:t>1.4</w:t>
            </w:r>
            <w:r w:rsidRPr="00B20AE8">
              <w:rPr>
                <w:rFonts w:hint="eastAsia"/>
                <w:lang w:eastAsia="ko-KR"/>
              </w:rPr>
              <w:t xml:space="preserve"> </w:t>
            </w:r>
            <w:r w:rsidRPr="00B20AE8">
              <w:t>MHz E-UTRA signal</w:t>
            </w:r>
          </w:p>
        </w:tc>
      </w:tr>
      <w:tr w:rsidR="004F339F" w:rsidRPr="00B20AE8" w14:paraId="3D4F9DBB" w14:textId="77777777" w:rsidTr="006A2BF1">
        <w:trPr>
          <w:cantSplit/>
          <w:jc w:val="center"/>
        </w:trPr>
        <w:tc>
          <w:tcPr>
            <w:tcW w:w="1467" w:type="dxa"/>
          </w:tcPr>
          <w:p w14:paraId="5C97E976" w14:textId="77777777" w:rsidR="006E5C62" w:rsidRPr="00B20AE8" w:rsidRDefault="006E5C62" w:rsidP="0039402F">
            <w:pPr>
              <w:pStyle w:val="TAC"/>
            </w:pPr>
            <w:r w:rsidRPr="00B20AE8">
              <w:t>3</w:t>
            </w:r>
          </w:p>
        </w:tc>
        <w:tc>
          <w:tcPr>
            <w:tcW w:w="2836" w:type="dxa"/>
          </w:tcPr>
          <w:p w14:paraId="4AE43F04" w14:textId="77777777" w:rsidR="006E5C62" w:rsidRPr="00B20AE8" w:rsidRDefault="006E5C62" w:rsidP="0039402F">
            <w:pPr>
              <w:pStyle w:val="TAC"/>
            </w:pPr>
            <w:r w:rsidRPr="00B20AE8">
              <w:t>±4.5</w:t>
            </w:r>
          </w:p>
        </w:tc>
        <w:tc>
          <w:tcPr>
            <w:tcW w:w="2430" w:type="dxa"/>
            <w:shd w:val="clear" w:color="auto" w:fill="auto"/>
          </w:tcPr>
          <w:p w14:paraId="31524C8D" w14:textId="77777777" w:rsidR="006E5C62" w:rsidRPr="00B20AE8" w:rsidRDefault="006E5C62" w:rsidP="0039402F">
            <w:pPr>
              <w:pStyle w:val="TAC"/>
            </w:pPr>
            <w:r w:rsidRPr="00B20AE8">
              <w:t>3</w:t>
            </w:r>
            <w:r w:rsidRPr="00B20AE8">
              <w:rPr>
                <w:rFonts w:hint="eastAsia"/>
                <w:lang w:eastAsia="ko-KR"/>
              </w:rPr>
              <w:t xml:space="preserve"> </w:t>
            </w:r>
            <w:r w:rsidRPr="00B20AE8">
              <w:t>MHz E-UTRA signal</w:t>
            </w:r>
          </w:p>
        </w:tc>
      </w:tr>
      <w:tr w:rsidR="004F339F" w:rsidRPr="00B20AE8" w14:paraId="6C00F299" w14:textId="77777777" w:rsidTr="006A2BF1">
        <w:trPr>
          <w:cantSplit/>
          <w:jc w:val="center"/>
        </w:trPr>
        <w:tc>
          <w:tcPr>
            <w:tcW w:w="1467" w:type="dxa"/>
          </w:tcPr>
          <w:p w14:paraId="3262E6FA" w14:textId="77777777" w:rsidR="006E5C62" w:rsidRPr="00B20AE8" w:rsidRDefault="006E5C62" w:rsidP="0039402F">
            <w:pPr>
              <w:pStyle w:val="TAC"/>
            </w:pPr>
            <w:r w:rsidRPr="00B20AE8">
              <w:t>5</w:t>
            </w:r>
          </w:p>
        </w:tc>
        <w:tc>
          <w:tcPr>
            <w:tcW w:w="2836" w:type="dxa"/>
          </w:tcPr>
          <w:p w14:paraId="1743C8B5" w14:textId="77777777" w:rsidR="006E5C62" w:rsidRPr="00B20AE8" w:rsidRDefault="006E5C62" w:rsidP="0039402F">
            <w:pPr>
              <w:pStyle w:val="TAC"/>
            </w:pPr>
            <w:r w:rsidRPr="00B20AE8">
              <w:t>±7.5</w:t>
            </w:r>
          </w:p>
        </w:tc>
        <w:tc>
          <w:tcPr>
            <w:tcW w:w="2430" w:type="dxa"/>
            <w:shd w:val="clear" w:color="auto" w:fill="auto"/>
          </w:tcPr>
          <w:p w14:paraId="1E7790F6" w14:textId="77777777" w:rsidR="006E5C62" w:rsidRPr="00B20AE8" w:rsidRDefault="006E5C62" w:rsidP="0039402F">
            <w:pPr>
              <w:pStyle w:val="TAC"/>
            </w:pPr>
            <w:r w:rsidRPr="00B20AE8">
              <w:t>5</w:t>
            </w:r>
            <w:r w:rsidRPr="00B20AE8">
              <w:rPr>
                <w:rFonts w:hint="eastAsia"/>
                <w:lang w:eastAsia="ko-KR"/>
              </w:rPr>
              <w:t xml:space="preserve"> </w:t>
            </w:r>
            <w:r w:rsidRPr="00B20AE8">
              <w:t>MHz E-UTRA signal</w:t>
            </w:r>
          </w:p>
        </w:tc>
      </w:tr>
      <w:tr w:rsidR="004F339F" w:rsidRPr="00B20AE8" w14:paraId="7FB37340" w14:textId="77777777" w:rsidTr="006A2BF1">
        <w:trPr>
          <w:cantSplit/>
          <w:jc w:val="center"/>
        </w:trPr>
        <w:tc>
          <w:tcPr>
            <w:tcW w:w="1467" w:type="dxa"/>
          </w:tcPr>
          <w:p w14:paraId="7B67D17D" w14:textId="77777777" w:rsidR="006E5C62" w:rsidRPr="00B20AE8" w:rsidRDefault="006E5C62" w:rsidP="0039402F">
            <w:pPr>
              <w:pStyle w:val="TAC"/>
            </w:pPr>
            <w:r w:rsidRPr="00B20AE8">
              <w:t>10</w:t>
            </w:r>
          </w:p>
        </w:tc>
        <w:tc>
          <w:tcPr>
            <w:tcW w:w="2836" w:type="dxa"/>
          </w:tcPr>
          <w:p w14:paraId="58DC96A1" w14:textId="77777777" w:rsidR="006E5C62" w:rsidRPr="00B20AE8" w:rsidRDefault="006E5C62" w:rsidP="0039402F">
            <w:pPr>
              <w:pStyle w:val="TAC"/>
            </w:pPr>
            <w:r w:rsidRPr="00B20AE8">
              <w:t>±7.5</w:t>
            </w:r>
          </w:p>
        </w:tc>
        <w:tc>
          <w:tcPr>
            <w:tcW w:w="2430" w:type="dxa"/>
            <w:shd w:val="clear" w:color="auto" w:fill="auto"/>
          </w:tcPr>
          <w:p w14:paraId="218B7FD3" w14:textId="77777777" w:rsidR="006E5C62" w:rsidRPr="00B20AE8" w:rsidRDefault="006E5C62" w:rsidP="0039402F">
            <w:pPr>
              <w:pStyle w:val="TAC"/>
            </w:pPr>
            <w:r w:rsidRPr="00B20AE8">
              <w:t>5</w:t>
            </w:r>
            <w:r w:rsidRPr="00B20AE8">
              <w:rPr>
                <w:rFonts w:hint="eastAsia"/>
                <w:lang w:eastAsia="ko-KR"/>
              </w:rPr>
              <w:t xml:space="preserve"> </w:t>
            </w:r>
            <w:r w:rsidRPr="00B20AE8">
              <w:t>MHz E-UTRA signal</w:t>
            </w:r>
          </w:p>
        </w:tc>
      </w:tr>
      <w:tr w:rsidR="004F339F" w:rsidRPr="00B20AE8" w14:paraId="2B28974E" w14:textId="77777777" w:rsidTr="006A2BF1">
        <w:trPr>
          <w:cantSplit/>
          <w:jc w:val="center"/>
        </w:trPr>
        <w:tc>
          <w:tcPr>
            <w:tcW w:w="1467" w:type="dxa"/>
          </w:tcPr>
          <w:p w14:paraId="225967E5" w14:textId="77777777" w:rsidR="006E5C62" w:rsidRPr="00B20AE8" w:rsidRDefault="006E5C62" w:rsidP="0039402F">
            <w:pPr>
              <w:pStyle w:val="TAC"/>
            </w:pPr>
            <w:r w:rsidRPr="00B20AE8">
              <w:t>15</w:t>
            </w:r>
          </w:p>
        </w:tc>
        <w:tc>
          <w:tcPr>
            <w:tcW w:w="2836" w:type="dxa"/>
          </w:tcPr>
          <w:p w14:paraId="5AF38997" w14:textId="77777777" w:rsidR="006E5C62" w:rsidRPr="00B20AE8" w:rsidRDefault="006E5C62" w:rsidP="0039402F">
            <w:pPr>
              <w:pStyle w:val="TAC"/>
            </w:pPr>
            <w:r w:rsidRPr="00B20AE8">
              <w:t>±7.5</w:t>
            </w:r>
          </w:p>
        </w:tc>
        <w:tc>
          <w:tcPr>
            <w:tcW w:w="2430" w:type="dxa"/>
            <w:shd w:val="clear" w:color="auto" w:fill="auto"/>
          </w:tcPr>
          <w:p w14:paraId="4BF2580C" w14:textId="77777777" w:rsidR="006E5C62" w:rsidRPr="00B20AE8" w:rsidRDefault="006E5C62" w:rsidP="0039402F">
            <w:pPr>
              <w:pStyle w:val="TAC"/>
            </w:pPr>
            <w:r w:rsidRPr="00B20AE8">
              <w:t>5</w:t>
            </w:r>
            <w:r w:rsidRPr="00B20AE8">
              <w:rPr>
                <w:rFonts w:hint="eastAsia"/>
                <w:lang w:eastAsia="ko-KR"/>
              </w:rPr>
              <w:t xml:space="preserve"> </w:t>
            </w:r>
            <w:r w:rsidRPr="00B20AE8">
              <w:t>MHz E-UTRA signal</w:t>
            </w:r>
          </w:p>
        </w:tc>
      </w:tr>
      <w:tr w:rsidR="004F339F" w:rsidRPr="00B20AE8" w14:paraId="7A369562" w14:textId="77777777" w:rsidTr="006A2BF1">
        <w:trPr>
          <w:cantSplit/>
          <w:jc w:val="center"/>
        </w:trPr>
        <w:tc>
          <w:tcPr>
            <w:tcW w:w="1467" w:type="dxa"/>
          </w:tcPr>
          <w:p w14:paraId="4F416819" w14:textId="77777777" w:rsidR="006E5C62" w:rsidRPr="00B20AE8" w:rsidRDefault="006E5C62" w:rsidP="0039402F">
            <w:pPr>
              <w:pStyle w:val="TAC"/>
            </w:pPr>
            <w:r w:rsidRPr="00B20AE8">
              <w:t>20</w:t>
            </w:r>
          </w:p>
        </w:tc>
        <w:tc>
          <w:tcPr>
            <w:tcW w:w="2836" w:type="dxa"/>
          </w:tcPr>
          <w:p w14:paraId="1B435BFA" w14:textId="77777777" w:rsidR="006E5C62" w:rsidRPr="00B20AE8" w:rsidRDefault="006E5C62" w:rsidP="0039402F">
            <w:pPr>
              <w:pStyle w:val="TAC"/>
            </w:pPr>
            <w:r w:rsidRPr="00B20AE8">
              <w:t>±7.5</w:t>
            </w:r>
          </w:p>
        </w:tc>
        <w:tc>
          <w:tcPr>
            <w:tcW w:w="2430" w:type="dxa"/>
            <w:shd w:val="clear" w:color="auto" w:fill="auto"/>
          </w:tcPr>
          <w:p w14:paraId="022C57F2" w14:textId="77777777" w:rsidR="006E5C62" w:rsidRPr="00B20AE8" w:rsidRDefault="006E5C62" w:rsidP="0039402F">
            <w:pPr>
              <w:pStyle w:val="TAC"/>
            </w:pPr>
            <w:r w:rsidRPr="00B20AE8">
              <w:t>5</w:t>
            </w:r>
            <w:r w:rsidRPr="00B20AE8">
              <w:rPr>
                <w:rFonts w:hint="eastAsia"/>
                <w:lang w:eastAsia="ko-KR"/>
              </w:rPr>
              <w:t xml:space="preserve"> </w:t>
            </w:r>
            <w:r w:rsidRPr="00B20AE8">
              <w:t>MHz E-UTRA signal</w:t>
            </w:r>
            <w:r w:rsidRPr="00B20AE8">
              <w:rPr>
                <w:rFonts w:hint="eastAsia"/>
                <w:lang w:eastAsia="ko-KR"/>
              </w:rPr>
              <w:t xml:space="preserve"> </w:t>
            </w:r>
          </w:p>
        </w:tc>
      </w:tr>
      <w:tr w:rsidR="006E5C62" w:rsidRPr="00B20AE8" w14:paraId="70211B6B" w14:textId="77777777" w:rsidTr="006A2BF1">
        <w:trPr>
          <w:cantSplit/>
          <w:jc w:val="center"/>
        </w:trPr>
        <w:tc>
          <w:tcPr>
            <w:tcW w:w="1467" w:type="dxa"/>
          </w:tcPr>
          <w:p w14:paraId="1B0DD2D5" w14:textId="77777777" w:rsidR="006E5C62" w:rsidRPr="00B20AE8" w:rsidRDefault="006E5C62" w:rsidP="0039402F">
            <w:pPr>
              <w:pStyle w:val="TAC"/>
              <w:rPr>
                <w:lang w:eastAsia="zh-CN"/>
              </w:rPr>
            </w:pPr>
            <w:r w:rsidRPr="00B20AE8">
              <w:rPr>
                <w:rFonts w:hint="eastAsia"/>
                <w:lang w:eastAsia="zh-CN"/>
              </w:rPr>
              <w:t>20</w:t>
            </w:r>
          </w:p>
        </w:tc>
        <w:tc>
          <w:tcPr>
            <w:tcW w:w="2836" w:type="dxa"/>
          </w:tcPr>
          <w:p w14:paraId="7C5DF417" w14:textId="77777777" w:rsidR="006E5C62" w:rsidRPr="00B20AE8" w:rsidRDefault="006E5C62" w:rsidP="0039402F">
            <w:pPr>
              <w:pStyle w:val="TAC"/>
              <w:rPr>
                <w:lang w:eastAsia="zh-CN"/>
              </w:rPr>
            </w:pPr>
            <w:r w:rsidRPr="00B20AE8">
              <w:rPr>
                <w:lang w:eastAsia="ko-KR"/>
              </w:rPr>
              <w:t>±</w:t>
            </w:r>
            <w:r w:rsidRPr="00B20AE8">
              <w:rPr>
                <w:rFonts w:hint="eastAsia"/>
                <w:lang w:eastAsia="zh-CN"/>
              </w:rPr>
              <w:t>30</w:t>
            </w:r>
          </w:p>
        </w:tc>
        <w:tc>
          <w:tcPr>
            <w:tcW w:w="2430" w:type="dxa"/>
            <w:shd w:val="clear" w:color="auto" w:fill="auto"/>
          </w:tcPr>
          <w:p w14:paraId="3B6A17D5" w14:textId="77777777" w:rsidR="006E5C62" w:rsidRPr="00B20AE8" w:rsidRDefault="006E5C62" w:rsidP="0039402F">
            <w:pPr>
              <w:pStyle w:val="TAC"/>
              <w:rPr>
                <w:lang w:eastAsia="ko-KR"/>
              </w:rPr>
            </w:pPr>
            <w:r w:rsidRPr="00B20AE8">
              <w:rPr>
                <w:rFonts w:hint="eastAsia"/>
                <w:lang w:eastAsia="zh-CN"/>
              </w:rPr>
              <w:t>20</w:t>
            </w:r>
            <w:r w:rsidRPr="00B20AE8">
              <w:rPr>
                <w:lang w:eastAsia="zh-CN"/>
              </w:rPr>
              <w:t xml:space="preserve"> </w:t>
            </w:r>
            <w:r w:rsidRPr="00B20AE8">
              <w:rPr>
                <w:lang w:eastAsia="ko-KR"/>
              </w:rPr>
              <w:t>MHz E-UTRA signal</w:t>
            </w:r>
            <w:r w:rsidRPr="00B20AE8">
              <w:rPr>
                <w:rFonts w:hint="eastAsia"/>
                <w:lang w:eastAsia="ko-KR"/>
              </w:rPr>
              <w:t xml:space="preserve"> </w:t>
            </w:r>
          </w:p>
        </w:tc>
      </w:tr>
    </w:tbl>
    <w:p w14:paraId="4125DE4B" w14:textId="77777777" w:rsidR="006E5C62" w:rsidRPr="00B20AE8" w:rsidRDefault="006E5C62" w:rsidP="0039402F"/>
    <w:p w14:paraId="64CDB7FD" w14:textId="77777777" w:rsidR="006E5C62" w:rsidRPr="00B20AE8" w:rsidRDefault="006E5C62" w:rsidP="006E5C62">
      <w:pPr>
        <w:pStyle w:val="Heading3"/>
      </w:pPr>
      <w:bookmarkStart w:id="5335" w:name="_Toc21123251"/>
      <w:bookmarkStart w:id="5336" w:name="_Toc45907444"/>
      <w:bookmarkStart w:id="5337" w:name="_Toc53181548"/>
      <w:bookmarkStart w:id="5338" w:name="_Toc61117310"/>
      <w:bookmarkStart w:id="5339" w:name="_Toc67081162"/>
      <w:bookmarkStart w:id="5340" w:name="_Toc68770514"/>
      <w:bookmarkStart w:id="5341" w:name="_Toc74755577"/>
      <w:bookmarkStart w:id="5342" w:name="_Toc76506501"/>
      <w:bookmarkStart w:id="5343" w:name="_Toc83113420"/>
      <w:bookmarkStart w:id="5344" w:name="_Toc89876623"/>
      <w:bookmarkStart w:id="5345" w:name="_Toc98711523"/>
      <w:bookmarkStart w:id="5346" w:name="_Toc145097390"/>
      <w:bookmarkStart w:id="5347" w:name="_Toc161848640"/>
      <w:r w:rsidRPr="00B20AE8">
        <w:t>7.6.3</w:t>
      </w:r>
      <w:r w:rsidRPr="00B20AE8">
        <w:tab/>
        <w:t>Co-location Requirement</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43184F75" w14:textId="77777777" w:rsidR="006E5C62" w:rsidRPr="00B20AE8" w:rsidRDefault="006E5C62" w:rsidP="006E5C62">
      <w:pPr>
        <w:pStyle w:val="Heading4"/>
        <w:rPr>
          <w:lang w:eastAsia="sv-SE"/>
        </w:rPr>
      </w:pPr>
      <w:bookmarkStart w:id="5348" w:name="_Toc21123252"/>
      <w:bookmarkStart w:id="5349" w:name="_Toc45907445"/>
      <w:bookmarkStart w:id="5350" w:name="_Toc53181549"/>
      <w:bookmarkStart w:id="5351" w:name="_Toc61117311"/>
      <w:bookmarkStart w:id="5352" w:name="_Toc67081163"/>
      <w:bookmarkStart w:id="5353" w:name="_Toc68770515"/>
      <w:bookmarkStart w:id="5354" w:name="_Toc74755578"/>
      <w:bookmarkStart w:id="5355" w:name="_Toc76506502"/>
      <w:bookmarkStart w:id="5356" w:name="_Toc83113421"/>
      <w:bookmarkStart w:id="5357" w:name="_Toc89876624"/>
      <w:bookmarkStart w:id="5358" w:name="_Toc98711524"/>
      <w:bookmarkStart w:id="5359" w:name="_Toc145097391"/>
      <w:bookmarkStart w:id="5360" w:name="_Toc161848641"/>
      <w:r w:rsidRPr="00B20AE8">
        <w:rPr>
          <w:lang w:eastAsia="sv-SE"/>
        </w:rPr>
        <w:t>7.6.3.1</w:t>
      </w:r>
      <w:r w:rsidRPr="00B20AE8">
        <w:rPr>
          <w:lang w:eastAsia="sv-SE"/>
        </w:rPr>
        <w:tab/>
        <w:t>Definition and applicability</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16AD2096" w14:textId="77777777" w:rsidR="006E5C62" w:rsidRPr="00B20AE8" w:rsidRDefault="00A92864" w:rsidP="0039402F">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14:paraId="0AC7CF3F" w14:textId="77777777" w:rsidR="006E5C62" w:rsidRPr="00B20AE8" w:rsidRDefault="00A92864" w:rsidP="0039402F">
      <w:r w:rsidRPr="00B20AE8">
        <w:t>The requirement is a co-location requirement</w:t>
      </w:r>
      <w:r w:rsidR="00D84832" w:rsidRPr="00B20AE8">
        <w:t>.</w:t>
      </w:r>
      <w:r w:rsidRPr="00B20AE8">
        <w:t xml:space="preserve"> </w:t>
      </w:r>
      <w:r w:rsidR="00D84832" w:rsidRPr="00B20AE8">
        <w:t>T</w:t>
      </w:r>
      <w:r w:rsidRPr="00B20AE8">
        <w:t xml:space="preserve">he interferer power levels </w:t>
      </w:r>
      <w:r w:rsidR="00D84832" w:rsidRPr="00B20AE8">
        <w:t xml:space="preserve">are </w:t>
      </w:r>
      <w:r w:rsidRPr="00B20AE8">
        <w:t>specified at the CLTA conducted input(s).</w:t>
      </w:r>
    </w:p>
    <w:p w14:paraId="2E665292" w14:textId="77777777" w:rsidR="006E5C62" w:rsidRPr="00B20AE8" w:rsidRDefault="00A92864" w:rsidP="0039402F">
      <w:r w:rsidRPr="00B20AE8">
        <w:t>Interfering signal shall be applied to the CLTA. The interfering power is specified per polarization.</w:t>
      </w:r>
    </w:p>
    <w:p w14:paraId="267A64BC" w14:textId="77777777" w:rsidR="006E5C62" w:rsidRPr="00B20AE8" w:rsidRDefault="006E5C62" w:rsidP="006E5C62">
      <w:pPr>
        <w:pStyle w:val="Heading4"/>
        <w:rPr>
          <w:lang w:eastAsia="sv-SE"/>
        </w:rPr>
      </w:pPr>
      <w:bookmarkStart w:id="5361" w:name="_Toc21123253"/>
      <w:bookmarkStart w:id="5362" w:name="_Toc45907446"/>
      <w:bookmarkStart w:id="5363" w:name="_Toc53181550"/>
      <w:bookmarkStart w:id="5364" w:name="_Toc61117312"/>
      <w:bookmarkStart w:id="5365" w:name="_Toc67081164"/>
      <w:bookmarkStart w:id="5366" w:name="_Toc68770516"/>
      <w:bookmarkStart w:id="5367" w:name="_Toc74755579"/>
      <w:bookmarkStart w:id="5368" w:name="_Toc76506503"/>
      <w:bookmarkStart w:id="5369" w:name="_Toc83113422"/>
      <w:bookmarkStart w:id="5370" w:name="_Toc89876625"/>
      <w:bookmarkStart w:id="5371" w:name="_Toc98711525"/>
      <w:bookmarkStart w:id="5372" w:name="_Toc145097392"/>
      <w:bookmarkStart w:id="5373" w:name="_Toc161848642"/>
      <w:r w:rsidRPr="00B20AE8">
        <w:rPr>
          <w:lang w:eastAsia="sv-SE"/>
        </w:rPr>
        <w:t>7.6.3.2</w:t>
      </w:r>
      <w:r w:rsidRPr="00B20AE8">
        <w:rPr>
          <w:lang w:eastAsia="sv-SE"/>
        </w:rPr>
        <w:tab/>
        <w:t>Minimum Requirement</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407754E4" w14:textId="286431E7" w:rsidR="006E5C62" w:rsidRPr="00B20AE8" w:rsidRDefault="00A92864" w:rsidP="0039402F">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0.6.2.</w:t>
      </w:r>
    </w:p>
    <w:p w14:paraId="3D008B71" w14:textId="1A551456" w:rsidR="006E5C62" w:rsidRPr="00B20AE8" w:rsidRDefault="00A92864" w:rsidP="0039402F">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0.6.3.</w:t>
      </w:r>
    </w:p>
    <w:p w14:paraId="58F23502" w14:textId="4E402D1F" w:rsidR="006E5C62" w:rsidRPr="00B20AE8" w:rsidRDefault="00A92864" w:rsidP="0039402F">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0.6.4.</w:t>
      </w:r>
    </w:p>
    <w:p w14:paraId="5EE86817" w14:textId="77777777" w:rsidR="006E5C62" w:rsidRPr="00B20AE8" w:rsidRDefault="006E5C62" w:rsidP="006E5C62">
      <w:pPr>
        <w:pStyle w:val="Heading4"/>
        <w:rPr>
          <w:lang w:eastAsia="sv-SE"/>
        </w:rPr>
      </w:pPr>
      <w:bookmarkStart w:id="5374" w:name="_Toc21123254"/>
      <w:bookmarkStart w:id="5375" w:name="_Toc45907447"/>
      <w:bookmarkStart w:id="5376" w:name="_Toc53181551"/>
      <w:bookmarkStart w:id="5377" w:name="_Toc61117313"/>
      <w:bookmarkStart w:id="5378" w:name="_Toc67081165"/>
      <w:bookmarkStart w:id="5379" w:name="_Toc68770517"/>
      <w:bookmarkStart w:id="5380" w:name="_Toc74755580"/>
      <w:bookmarkStart w:id="5381" w:name="_Toc76506504"/>
      <w:bookmarkStart w:id="5382" w:name="_Toc83113423"/>
      <w:bookmarkStart w:id="5383" w:name="_Toc89876626"/>
      <w:bookmarkStart w:id="5384" w:name="_Toc98711526"/>
      <w:bookmarkStart w:id="5385" w:name="_Toc145097393"/>
      <w:bookmarkStart w:id="5386" w:name="_Toc161848643"/>
      <w:r w:rsidRPr="00B20AE8">
        <w:rPr>
          <w:lang w:eastAsia="sv-SE"/>
        </w:rPr>
        <w:t>7.6.3.3</w:t>
      </w:r>
      <w:r w:rsidRPr="00B20AE8">
        <w:rPr>
          <w:lang w:eastAsia="sv-SE"/>
        </w:rPr>
        <w:tab/>
        <w:t>Test purpose</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14EE1672" w14:textId="77777777" w:rsidR="006E5C62" w:rsidRPr="00B20AE8" w:rsidRDefault="00A92864" w:rsidP="0039402F">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14:paraId="0CDFCFF6" w14:textId="77777777" w:rsidR="006E5C62" w:rsidRPr="00B20AE8" w:rsidRDefault="006E5C62" w:rsidP="006E5C62">
      <w:pPr>
        <w:pStyle w:val="Heading4"/>
        <w:rPr>
          <w:lang w:eastAsia="sv-SE"/>
        </w:rPr>
      </w:pPr>
      <w:bookmarkStart w:id="5387" w:name="_Toc21123255"/>
      <w:bookmarkStart w:id="5388" w:name="_Toc45907448"/>
      <w:bookmarkStart w:id="5389" w:name="_Toc53181552"/>
      <w:bookmarkStart w:id="5390" w:name="_Toc61117314"/>
      <w:bookmarkStart w:id="5391" w:name="_Toc67081166"/>
      <w:bookmarkStart w:id="5392" w:name="_Toc68770518"/>
      <w:bookmarkStart w:id="5393" w:name="_Toc74755581"/>
      <w:bookmarkStart w:id="5394" w:name="_Toc76506505"/>
      <w:bookmarkStart w:id="5395" w:name="_Toc83113424"/>
      <w:bookmarkStart w:id="5396" w:name="_Toc89876627"/>
      <w:bookmarkStart w:id="5397" w:name="_Toc98711527"/>
      <w:bookmarkStart w:id="5398" w:name="_Toc145097394"/>
      <w:bookmarkStart w:id="5399" w:name="_Toc161848644"/>
      <w:r w:rsidRPr="00B20AE8">
        <w:rPr>
          <w:lang w:eastAsia="sv-SE"/>
        </w:rPr>
        <w:t>7.6.3</w:t>
      </w:r>
      <w:r w:rsidRPr="00B20AE8">
        <w:rPr>
          <w:lang w:eastAsia="zh-CN"/>
        </w:rPr>
        <w:t>.</w:t>
      </w:r>
      <w:r w:rsidRPr="00B20AE8">
        <w:rPr>
          <w:lang w:eastAsia="sv-SE"/>
        </w:rPr>
        <w:t>4</w:t>
      </w:r>
      <w:r w:rsidRPr="00B20AE8">
        <w:rPr>
          <w:lang w:eastAsia="sv-SE"/>
        </w:rPr>
        <w:tab/>
        <w:t>Method of test</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0139BADB" w14:textId="77777777" w:rsidR="006E5C62" w:rsidRPr="00B20AE8" w:rsidRDefault="006E5C62" w:rsidP="006E5C62">
      <w:pPr>
        <w:pStyle w:val="Heading5"/>
        <w:rPr>
          <w:lang w:eastAsia="sv-SE"/>
        </w:rPr>
      </w:pPr>
      <w:bookmarkStart w:id="5400" w:name="_Toc21123256"/>
      <w:bookmarkStart w:id="5401" w:name="_Toc45907449"/>
      <w:bookmarkStart w:id="5402" w:name="_Toc53181553"/>
      <w:bookmarkStart w:id="5403" w:name="_Toc61117315"/>
      <w:bookmarkStart w:id="5404" w:name="_Toc67081167"/>
      <w:bookmarkStart w:id="5405" w:name="_Toc68770519"/>
      <w:bookmarkStart w:id="5406" w:name="_Toc74755582"/>
      <w:bookmarkStart w:id="5407" w:name="_Toc76506506"/>
      <w:bookmarkStart w:id="5408" w:name="_Toc83113425"/>
      <w:bookmarkStart w:id="5409" w:name="_Toc89876628"/>
      <w:bookmarkStart w:id="5410" w:name="_Toc98711528"/>
      <w:bookmarkStart w:id="5411" w:name="_Toc145097395"/>
      <w:bookmarkStart w:id="5412" w:name="_Toc161848645"/>
      <w:r w:rsidRPr="00B20AE8">
        <w:rPr>
          <w:lang w:eastAsia="sv-SE"/>
        </w:rPr>
        <w:t>7.6.3.4.1</w:t>
      </w:r>
      <w:r w:rsidRPr="00B20AE8">
        <w:rPr>
          <w:lang w:eastAsia="sv-SE"/>
        </w:rPr>
        <w:tab/>
        <w:t>Initial conditions</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1EC216A9" w14:textId="16D238EF" w:rsidR="006E5C62" w:rsidRPr="00B20AE8" w:rsidRDefault="006E5C62" w:rsidP="0039402F">
      <w:pPr>
        <w:rPr>
          <w:lang w:val="en-US" w:eastAsia="sv-SE"/>
        </w:rPr>
      </w:pPr>
      <w:r w:rsidRPr="00B20AE8">
        <w:rPr>
          <w:lang w:val="en-US" w:eastAsia="sv-SE"/>
        </w:rPr>
        <w:t xml:space="preserve">Initial conditions accroding to </w:t>
      </w:r>
      <w:r w:rsidR="003D3C64">
        <w:rPr>
          <w:lang w:val="en-US" w:eastAsia="sv-SE"/>
        </w:rPr>
        <w:t>clause </w:t>
      </w:r>
      <w:r w:rsidR="003D3C64" w:rsidRPr="00B20AE8">
        <w:rPr>
          <w:lang w:val="en-US" w:eastAsia="sv-SE"/>
        </w:rPr>
        <w:t>7</w:t>
      </w:r>
      <w:r w:rsidRPr="00B20AE8">
        <w:rPr>
          <w:lang w:val="en-US" w:eastAsia="sv-SE"/>
        </w:rPr>
        <w:t>.6.2.4.1.</w:t>
      </w:r>
    </w:p>
    <w:p w14:paraId="16EC2698" w14:textId="77777777" w:rsidR="006E5C62" w:rsidRPr="00B20AE8" w:rsidRDefault="006E5C62" w:rsidP="006E5C62">
      <w:pPr>
        <w:pStyle w:val="Heading5"/>
        <w:rPr>
          <w:lang w:eastAsia="sv-SE"/>
        </w:rPr>
      </w:pPr>
      <w:bookmarkStart w:id="5413" w:name="_Toc21123257"/>
      <w:bookmarkStart w:id="5414" w:name="_Toc45907450"/>
      <w:bookmarkStart w:id="5415" w:name="_Toc53181554"/>
      <w:bookmarkStart w:id="5416" w:name="_Toc61117316"/>
      <w:bookmarkStart w:id="5417" w:name="_Toc67081168"/>
      <w:bookmarkStart w:id="5418" w:name="_Toc68770520"/>
      <w:bookmarkStart w:id="5419" w:name="_Toc74755583"/>
      <w:bookmarkStart w:id="5420" w:name="_Toc76506507"/>
      <w:bookmarkStart w:id="5421" w:name="_Toc83113426"/>
      <w:bookmarkStart w:id="5422" w:name="_Toc89876629"/>
      <w:bookmarkStart w:id="5423" w:name="_Toc98711529"/>
      <w:bookmarkStart w:id="5424" w:name="_Toc145097396"/>
      <w:bookmarkStart w:id="5425" w:name="_Toc161848646"/>
      <w:r w:rsidRPr="00B20AE8">
        <w:rPr>
          <w:lang w:eastAsia="sv-SE"/>
        </w:rPr>
        <w:t>7.6.3.4.2</w:t>
      </w:r>
      <w:r w:rsidRPr="00B20AE8">
        <w:rPr>
          <w:lang w:eastAsia="sv-SE"/>
        </w:rPr>
        <w:tab/>
        <w:t>Procedure</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7C9141FC" w14:textId="2B3908C1" w:rsidR="00DD6845" w:rsidRPr="00B20AE8" w:rsidRDefault="00634ACD" w:rsidP="0039402F">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w:t>
      </w:r>
      <w:r w:rsidR="003D3C64">
        <w:t>clause </w:t>
      </w:r>
      <w:r w:rsidR="003D3C64" w:rsidRPr="00B20AE8">
        <w:t>4</w:t>
      </w:r>
      <w:r w:rsidR="00A92864" w:rsidRPr="00B20AE8">
        <w:t>.15, at the distance d=0.1m.</w:t>
      </w:r>
    </w:p>
    <w:p w14:paraId="6B9D61E9" w14:textId="77777777" w:rsidR="00DD6845" w:rsidRPr="00B20AE8" w:rsidRDefault="00634ACD" w:rsidP="0039402F">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14:paraId="0FC20588" w14:textId="77777777" w:rsidR="00DD6845" w:rsidRPr="00B20AE8" w:rsidRDefault="00634ACD" w:rsidP="0039402F">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14:paraId="215AFCD0" w14:textId="77777777" w:rsidR="00DD6845" w:rsidRPr="00B20AE8" w:rsidRDefault="00634ACD" w:rsidP="0039402F">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14:paraId="3AA17933" w14:textId="77777777" w:rsidR="00DD6845" w:rsidRPr="00B20AE8" w:rsidRDefault="00634ACD" w:rsidP="0039402F">
      <w:pPr>
        <w:pStyle w:val="B1"/>
      </w:pPr>
      <w:r w:rsidRPr="00B20AE8">
        <w:t>5)</w:t>
      </w:r>
      <w:r w:rsidRPr="00B20AE8">
        <w:tab/>
      </w:r>
      <w:r w:rsidR="00A92864" w:rsidRPr="00B20AE8">
        <w:t>Connect test antenna and CLTA to the measurement equipment as depicted in Annex D.2.4.</w:t>
      </w:r>
    </w:p>
    <w:p w14:paraId="5FB377DC" w14:textId="77777777" w:rsidR="00DD6845" w:rsidRPr="00B20AE8" w:rsidRDefault="00634ACD" w:rsidP="0039402F">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14:paraId="030A2711" w14:textId="77777777" w:rsidR="00DD6845" w:rsidRPr="00B20AE8" w:rsidRDefault="00634ACD" w:rsidP="0039402F">
      <w:pPr>
        <w:pStyle w:val="B1"/>
      </w:pPr>
      <w:r w:rsidRPr="00B20AE8">
        <w:t>7)</w:t>
      </w:r>
      <w:r w:rsidRPr="00B20AE8">
        <w:tab/>
      </w:r>
      <w:r w:rsidR="00A92864" w:rsidRPr="00B20AE8">
        <w:t>The OTA co-location blocking interferer is injected into the CLTA. The CLTA is fed with the co-location blocking interferer.</w:t>
      </w:r>
    </w:p>
    <w:p w14:paraId="3789591F" w14:textId="77777777" w:rsidR="006E5C62" w:rsidRPr="00B20AE8" w:rsidRDefault="006E5C62" w:rsidP="006604EE">
      <w:pPr>
        <w:pStyle w:val="H6"/>
        <w:rPr>
          <w:lang w:val="en-US" w:eastAsia="sv-SE"/>
        </w:rPr>
      </w:pPr>
      <w:r w:rsidRPr="00B20AE8">
        <w:rPr>
          <w:lang w:val="en-US" w:eastAsia="sv-SE"/>
        </w:rPr>
        <w:t>7</w:t>
      </w:r>
      <w:r w:rsidRPr="00B20AE8">
        <w:rPr>
          <w:lang w:eastAsia="sv-SE"/>
        </w:rPr>
        <w:t>.6.3.4.2.1</w:t>
      </w:r>
      <w:r w:rsidRPr="00B20AE8">
        <w:rPr>
          <w:lang w:eastAsia="sv-SE"/>
        </w:rPr>
        <w:tab/>
      </w:r>
      <w:r w:rsidRPr="00B20AE8">
        <w:rPr>
          <w:lang w:val="en-US" w:eastAsia="sv-SE"/>
        </w:rPr>
        <w:t>MSR operation</w:t>
      </w:r>
    </w:p>
    <w:p w14:paraId="2B2CB89B" w14:textId="1AFB2088" w:rsidR="006E5C62" w:rsidRPr="00B20AE8" w:rsidRDefault="006E5C62" w:rsidP="0039402F">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2</w:t>
      </w:r>
      <w:r w:rsidRPr="00B20AE8">
        <w:rPr>
          <w:lang w:val="en-US" w:eastAsia="sv-SE"/>
        </w:rPr>
        <w:t>.</w:t>
      </w:r>
    </w:p>
    <w:p w14:paraId="6DB2E195"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6.3.4.2.2</w:t>
      </w:r>
      <w:r w:rsidRPr="00B20AE8">
        <w:rPr>
          <w:lang w:eastAsia="sv-SE"/>
        </w:rPr>
        <w:tab/>
      </w:r>
      <w:r w:rsidRPr="00B20AE8">
        <w:rPr>
          <w:lang w:val="en-US" w:eastAsia="sv-SE"/>
        </w:rPr>
        <w:t>Single RAT UTRA FDD operation</w:t>
      </w:r>
    </w:p>
    <w:p w14:paraId="0284F1B7" w14:textId="43E3E807" w:rsidR="006E5C62" w:rsidRPr="00B20AE8" w:rsidRDefault="006E5C62" w:rsidP="0039402F">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3</w:t>
      </w:r>
      <w:r w:rsidRPr="00B20AE8">
        <w:rPr>
          <w:lang w:val="en-US" w:eastAsia="sv-SE"/>
        </w:rPr>
        <w:t>.</w:t>
      </w:r>
    </w:p>
    <w:p w14:paraId="4139B23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6.3.4.2.3</w:t>
      </w:r>
      <w:r w:rsidRPr="00B20AE8">
        <w:rPr>
          <w:lang w:eastAsia="sv-SE"/>
        </w:rPr>
        <w:tab/>
      </w:r>
      <w:r w:rsidRPr="00B20AE8">
        <w:rPr>
          <w:lang w:val="en-US" w:eastAsia="sv-SE"/>
        </w:rPr>
        <w:t>Single RAT E-UTRA operation</w:t>
      </w:r>
    </w:p>
    <w:p w14:paraId="5D763BA0" w14:textId="24C507DE" w:rsidR="006E5C62" w:rsidRPr="00B20AE8" w:rsidRDefault="006E5C62" w:rsidP="0039402F">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4</w:t>
      </w:r>
      <w:r w:rsidRPr="00B20AE8">
        <w:rPr>
          <w:lang w:val="en-US" w:eastAsia="sv-SE"/>
        </w:rPr>
        <w:t>.</w:t>
      </w:r>
    </w:p>
    <w:p w14:paraId="1BDA4597" w14:textId="77777777" w:rsidR="006E5C62" w:rsidRPr="00B20AE8" w:rsidRDefault="006E5C62" w:rsidP="006E5C62">
      <w:pPr>
        <w:pStyle w:val="Heading4"/>
        <w:rPr>
          <w:lang w:eastAsia="sv-SE"/>
        </w:rPr>
      </w:pPr>
      <w:bookmarkStart w:id="5426" w:name="_Toc21123258"/>
      <w:bookmarkStart w:id="5427" w:name="_Toc45907451"/>
      <w:bookmarkStart w:id="5428" w:name="_Toc53181555"/>
      <w:bookmarkStart w:id="5429" w:name="_Toc61117317"/>
      <w:bookmarkStart w:id="5430" w:name="_Toc67081169"/>
      <w:bookmarkStart w:id="5431" w:name="_Toc68770521"/>
      <w:bookmarkStart w:id="5432" w:name="_Toc74755584"/>
      <w:bookmarkStart w:id="5433" w:name="_Toc76506508"/>
      <w:bookmarkStart w:id="5434" w:name="_Toc83113427"/>
      <w:bookmarkStart w:id="5435" w:name="_Toc89876630"/>
      <w:bookmarkStart w:id="5436" w:name="_Toc98711530"/>
      <w:bookmarkStart w:id="5437" w:name="_Toc145097397"/>
      <w:bookmarkStart w:id="5438" w:name="_Toc161848647"/>
      <w:r w:rsidRPr="00B20AE8">
        <w:rPr>
          <w:lang w:eastAsia="sv-SE"/>
        </w:rPr>
        <w:t>7.6.3</w:t>
      </w:r>
      <w:r w:rsidRPr="00B20AE8">
        <w:rPr>
          <w:lang w:eastAsia="zh-CN"/>
        </w:rPr>
        <w:t>.</w:t>
      </w:r>
      <w:r w:rsidRPr="00B20AE8">
        <w:rPr>
          <w:lang w:eastAsia="sv-SE"/>
        </w:rPr>
        <w:t>5</w:t>
      </w:r>
      <w:r w:rsidRPr="00B20AE8">
        <w:rPr>
          <w:lang w:eastAsia="sv-SE"/>
        </w:rPr>
        <w:tab/>
        <w:t>Test Requirement</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1FAC6AE1" w14:textId="77777777" w:rsidR="006E5C62" w:rsidRPr="00B20AE8" w:rsidRDefault="006E5C62" w:rsidP="006604EE">
      <w:pPr>
        <w:pStyle w:val="Heading5"/>
        <w:rPr>
          <w:lang w:val="en-US" w:eastAsia="sv-SE"/>
        </w:rPr>
      </w:pPr>
      <w:bookmarkStart w:id="5439" w:name="_Toc61117318"/>
      <w:bookmarkStart w:id="5440" w:name="_Toc67081170"/>
      <w:bookmarkStart w:id="5441" w:name="_Toc68770522"/>
      <w:bookmarkStart w:id="5442" w:name="_Toc74755585"/>
      <w:bookmarkStart w:id="5443" w:name="_Toc76506509"/>
      <w:bookmarkStart w:id="5444" w:name="_Toc83113428"/>
      <w:bookmarkStart w:id="5445" w:name="_Toc89876631"/>
      <w:bookmarkStart w:id="5446" w:name="_Toc98711531"/>
      <w:bookmarkStart w:id="5447" w:name="_Toc145097398"/>
      <w:bookmarkStart w:id="5448" w:name="_Toc161848648"/>
      <w:r w:rsidRPr="00B20AE8">
        <w:rPr>
          <w:lang w:eastAsia="sv-SE"/>
        </w:rPr>
        <w:t>7.6.3.</w:t>
      </w:r>
      <w:r w:rsidRPr="00B20AE8">
        <w:rPr>
          <w:lang w:val="en-US" w:eastAsia="sv-SE"/>
        </w:rPr>
        <w:t>5</w:t>
      </w:r>
      <w:r w:rsidRPr="00B20AE8">
        <w:rPr>
          <w:lang w:eastAsia="sv-SE"/>
        </w:rPr>
        <w:t>.</w:t>
      </w:r>
      <w:r w:rsidRPr="00B20AE8">
        <w:rPr>
          <w:lang w:val="en-US" w:eastAsia="sv-SE"/>
        </w:rPr>
        <w:t>1</w:t>
      </w:r>
      <w:r w:rsidRPr="00B20AE8">
        <w:rPr>
          <w:lang w:eastAsia="sv-SE"/>
        </w:rPr>
        <w:tab/>
      </w:r>
      <w:r w:rsidRPr="00B20AE8">
        <w:rPr>
          <w:lang w:val="en-US" w:eastAsia="sv-SE"/>
        </w:rPr>
        <w:t>MSR operation</w:t>
      </w:r>
      <w:bookmarkEnd w:id="5439"/>
      <w:bookmarkEnd w:id="5440"/>
      <w:bookmarkEnd w:id="5441"/>
      <w:bookmarkEnd w:id="5442"/>
      <w:bookmarkEnd w:id="5443"/>
      <w:bookmarkEnd w:id="5444"/>
      <w:bookmarkEnd w:id="5445"/>
      <w:bookmarkEnd w:id="5446"/>
      <w:bookmarkEnd w:id="5447"/>
      <w:bookmarkEnd w:id="5448"/>
    </w:p>
    <w:p w14:paraId="348CF5FB" w14:textId="77777777" w:rsidR="006E5C62" w:rsidRPr="00B20AE8" w:rsidRDefault="006E5C62" w:rsidP="0039402F">
      <w:bookmarkStart w:id="5449"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14:paraId="1EC57986" w14:textId="77777777" w:rsidR="00634ACD" w:rsidRPr="00B20AE8" w:rsidRDefault="006E5C62" w:rsidP="0039402F">
      <w:r w:rsidRPr="00B20AE8">
        <w:t>The requirement is a co-location requirement, the interferer power levels specified at the CLTA conducted input(s).</w:t>
      </w:r>
    </w:p>
    <w:p w14:paraId="18D3CD45" w14:textId="77777777" w:rsidR="006E5C62" w:rsidRPr="00B20AE8" w:rsidRDefault="006E5C62" w:rsidP="0039402F">
      <w:r w:rsidRPr="00B20AE8">
        <w:t xml:space="preserve">The requirement is valid over </w:t>
      </w:r>
      <w:r w:rsidRPr="00B20AE8">
        <w:rPr>
          <w:i/>
        </w:rPr>
        <w:t>minSENS RoAoA</w:t>
      </w:r>
      <w:r w:rsidRPr="00B20AE8">
        <w:t>.</w:t>
      </w:r>
    </w:p>
    <w:p w14:paraId="10767D67" w14:textId="77777777" w:rsidR="006E5C62" w:rsidRPr="00B20AE8" w:rsidRDefault="006E5C62" w:rsidP="0039402F">
      <w:pPr>
        <w:rPr>
          <w:rFonts w:cs="v5.0.0"/>
        </w:rPr>
      </w:pPr>
      <w:r w:rsidRPr="00B20AE8">
        <w:t>Interfering signal shall be applied to the CLTA. The interfering power is specified per polarization.</w:t>
      </w:r>
    </w:p>
    <w:bookmarkEnd w:id="5449"/>
    <w:p w14:paraId="2CB587C6" w14:textId="77777777" w:rsidR="006E5C62" w:rsidRPr="00B20AE8" w:rsidRDefault="006E5C62" w:rsidP="0039402F">
      <w:r w:rsidRPr="00B20AE8">
        <w:t xml:space="preserve">When the wanted and an interfering signal using the parameters in table </w:t>
      </w:r>
      <w:bookmarkStart w:id="5450" w:name="_Hlk513205215"/>
      <w:r w:rsidRPr="00B20AE8">
        <w:t>7.6.3.5.1-1</w:t>
      </w:r>
      <w:bookmarkEnd w:id="5450"/>
      <w:r w:rsidRPr="00B20AE8">
        <w:t>, the following requirements shall be met:</w:t>
      </w:r>
    </w:p>
    <w:p w14:paraId="4B2688FA" w14:textId="1E2A21C6"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2061B4B1" w14:textId="4AA58767" w:rsidR="00D84832" w:rsidRPr="00B20AE8" w:rsidRDefault="006E5C62" w:rsidP="0039402F">
      <w:pPr>
        <w:pStyle w:val="B1"/>
        <w:rPr>
          <w:lang w:val="en-US"/>
        </w:rPr>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rPr>
          <w:lang w:val="en-US"/>
        </w:rPr>
        <w:t>2</w:t>
      </w:r>
      <w:r w:rsidRPr="00B20AE8">
        <w:t xml:space="preserve">], </w:t>
      </w:r>
      <w:r w:rsidR="003D3C64">
        <w:t>clause </w:t>
      </w:r>
      <w:r w:rsidR="003D3C64" w:rsidRPr="00B20AE8">
        <w:t>7</w:t>
      </w:r>
      <w:r w:rsidRPr="00B20AE8">
        <w:t>.2.1.</w:t>
      </w:r>
    </w:p>
    <w:p w14:paraId="5F5DA3EB" w14:textId="166D59FC" w:rsidR="00427347" w:rsidRPr="00B20AE8" w:rsidRDefault="00D84832" w:rsidP="0039402F">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rPr>
          <w:lang w:val="en-US"/>
        </w:rPr>
        <w:t>33</w:t>
      </w:r>
      <w:r w:rsidRPr="00B20AE8">
        <w:t xml:space="preserve">], </w:t>
      </w:r>
      <w:r w:rsidR="003D3C64">
        <w:t>clause </w:t>
      </w:r>
      <w:r w:rsidR="003D3C64" w:rsidRPr="00B20AE8">
        <w:t>7</w:t>
      </w:r>
      <w:r w:rsidRPr="00B20AE8">
        <w:t>.2.1.</w:t>
      </w:r>
    </w:p>
    <w:p w14:paraId="2666625D" w14:textId="77777777" w:rsidR="006E5C62" w:rsidRPr="00B20AE8" w:rsidRDefault="006E5C62" w:rsidP="0039402F">
      <w:pPr>
        <w:pStyle w:val="TH"/>
        <w:rPr>
          <w:lang w:val="en-US"/>
        </w:rPr>
      </w:pPr>
      <w:r w:rsidRPr="00B20AE8">
        <w:rPr>
          <w:rFonts w:eastAsia="Osaka"/>
        </w:rPr>
        <w:t xml:space="preserve">Table </w:t>
      </w:r>
      <w:bookmarkStart w:id="5451"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5451"/>
      <w:r w:rsidRPr="00B20AE8">
        <w:rPr>
          <w:rFonts w:eastAsia="Osaka"/>
        </w:rPr>
        <w:t xml:space="preserve">: </w:t>
      </w:r>
      <w:r w:rsidRPr="00B20AE8">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3CB705D4" w14:textId="77777777" w:rsidTr="009303FD">
        <w:trPr>
          <w:gridAfter w:val="1"/>
          <w:wAfter w:w="10" w:type="dxa"/>
          <w:cantSplit/>
          <w:tblHeader/>
          <w:jc w:val="center"/>
        </w:trPr>
        <w:tc>
          <w:tcPr>
            <w:tcW w:w="1918" w:type="dxa"/>
          </w:tcPr>
          <w:p w14:paraId="40D84428" w14:textId="77777777" w:rsidR="006E5C62" w:rsidRPr="00B20AE8" w:rsidRDefault="006E5C62" w:rsidP="0039402F">
            <w:pPr>
              <w:pStyle w:val="TAH"/>
            </w:pPr>
            <w:r w:rsidRPr="00B20AE8">
              <w:t>Type of co-located BS</w:t>
            </w:r>
          </w:p>
        </w:tc>
        <w:tc>
          <w:tcPr>
            <w:tcW w:w="1657" w:type="dxa"/>
          </w:tcPr>
          <w:p w14:paraId="43BB791D" w14:textId="63BC6748" w:rsidR="006E5C62" w:rsidRPr="00B20AE8" w:rsidRDefault="006E5C62" w:rsidP="0039402F">
            <w:pPr>
              <w:pStyle w:val="TAH"/>
            </w:pPr>
            <w:r w:rsidRPr="00B20AE8">
              <w:t>Centre Frequency of Interfering Signal</w:t>
            </w:r>
            <w:r w:rsidR="003D3C64">
              <w:t> </w:t>
            </w:r>
            <w:r w:rsidR="003D3C64" w:rsidRPr="00B20AE8">
              <w:t>[</w:t>
            </w:r>
            <w:r w:rsidRPr="00B20AE8">
              <w:t>MHz]</w:t>
            </w:r>
          </w:p>
        </w:tc>
        <w:tc>
          <w:tcPr>
            <w:tcW w:w="1082" w:type="dxa"/>
          </w:tcPr>
          <w:p w14:paraId="0A222B6D" w14:textId="469A1EBC" w:rsidR="006E5C62" w:rsidRPr="00B20AE8" w:rsidRDefault="006E5C62" w:rsidP="0039402F">
            <w:pPr>
              <w:pStyle w:val="TAH"/>
            </w:pPr>
            <w:r w:rsidRPr="00B20AE8">
              <w:t>Interfering Signal mean power for WA BS</w:t>
            </w:r>
            <w:r w:rsidR="003D3C64">
              <w:t> </w:t>
            </w:r>
            <w:r w:rsidR="003D3C64" w:rsidRPr="00B20AE8">
              <w:t>[</w:t>
            </w:r>
            <w:r w:rsidRPr="00B20AE8">
              <w:t>dBm]</w:t>
            </w:r>
          </w:p>
        </w:tc>
        <w:tc>
          <w:tcPr>
            <w:tcW w:w="1134" w:type="dxa"/>
          </w:tcPr>
          <w:p w14:paraId="5BE89890" w14:textId="0C2DFAEF" w:rsidR="006E5C62" w:rsidRPr="00B20AE8" w:rsidRDefault="006E5C62" w:rsidP="0039402F">
            <w:pPr>
              <w:pStyle w:val="TAH"/>
            </w:pPr>
            <w:r w:rsidRPr="00B20AE8">
              <w:t>Interfering Signal mean power for MR BS</w:t>
            </w:r>
            <w:r w:rsidR="003D3C64">
              <w:t> </w:t>
            </w:r>
            <w:r w:rsidR="003D3C64" w:rsidRPr="00B20AE8">
              <w:t>[</w:t>
            </w:r>
            <w:r w:rsidRPr="00B20AE8">
              <w:t>dBm]</w:t>
            </w:r>
          </w:p>
        </w:tc>
        <w:tc>
          <w:tcPr>
            <w:tcW w:w="1134" w:type="dxa"/>
          </w:tcPr>
          <w:p w14:paraId="0531AD59" w14:textId="2650B68C" w:rsidR="006E5C62" w:rsidRPr="00B20AE8" w:rsidRDefault="006E5C62" w:rsidP="0039402F">
            <w:pPr>
              <w:pStyle w:val="TAH"/>
            </w:pPr>
            <w:r w:rsidRPr="00B20AE8">
              <w:t>Interfering Signal mean power for LA BS</w:t>
            </w:r>
            <w:r w:rsidR="003D3C64">
              <w:t> </w:t>
            </w:r>
            <w:r w:rsidR="003D3C64" w:rsidRPr="00B20AE8">
              <w:t>[</w:t>
            </w:r>
            <w:r w:rsidRPr="00B20AE8">
              <w:t>dBm]</w:t>
            </w:r>
          </w:p>
        </w:tc>
        <w:tc>
          <w:tcPr>
            <w:tcW w:w="1701" w:type="dxa"/>
          </w:tcPr>
          <w:p w14:paraId="5DD3EB6C" w14:textId="4A8E8D5A" w:rsidR="006E5C62" w:rsidRPr="00B20AE8" w:rsidRDefault="006E5C62" w:rsidP="0039402F">
            <w:pPr>
              <w:pStyle w:val="TAH"/>
            </w:pPr>
            <w:r w:rsidRPr="00B20AE8">
              <w:t>Wanted Signal mean power</w:t>
            </w:r>
            <w:r w:rsidR="003D3C64">
              <w:t> </w:t>
            </w:r>
            <w:r w:rsidR="003D3C64" w:rsidRPr="00B20AE8">
              <w:t>[</w:t>
            </w:r>
            <w:r w:rsidRPr="00B20AE8">
              <w:t>dBm]</w:t>
            </w:r>
          </w:p>
        </w:tc>
        <w:tc>
          <w:tcPr>
            <w:tcW w:w="1167" w:type="dxa"/>
          </w:tcPr>
          <w:p w14:paraId="25FB8200" w14:textId="77777777" w:rsidR="006E5C62" w:rsidRPr="00B20AE8" w:rsidRDefault="006E5C62" w:rsidP="0039402F">
            <w:pPr>
              <w:pStyle w:val="TAH"/>
            </w:pPr>
            <w:r w:rsidRPr="00B20AE8">
              <w:t>Type of Interfering Signal</w:t>
            </w:r>
          </w:p>
        </w:tc>
      </w:tr>
      <w:tr w:rsidR="004F339F" w:rsidRPr="00B20AE8" w14:paraId="38CECA72" w14:textId="77777777" w:rsidTr="009303FD">
        <w:trPr>
          <w:gridAfter w:val="1"/>
          <w:wAfter w:w="10" w:type="dxa"/>
          <w:cantSplit/>
          <w:jc w:val="center"/>
        </w:trPr>
        <w:tc>
          <w:tcPr>
            <w:tcW w:w="1918" w:type="dxa"/>
          </w:tcPr>
          <w:p w14:paraId="546768F6" w14:textId="77777777" w:rsidR="006E5C62" w:rsidRPr="00B20AE8" w:rsidRDefault="006E5C62" w:rsidP="0039402F">
            <w:pPr>
              <w:pStyle w:val="TAL"/>
            </w:pPr>
            <w:r w:rsidRPr="00B20AE8">
              <w:t>GSM850 or CDMA850</w:t>
            </w:r>
          </w:p>
        </w:tc>
        <w:tc>
          <w:tcPr>
            <w:tcW w:w="1657" w:type="dxa"/>
          </w:tcPr>
          <w:p w14:paraId="1E328221" w14:textId="77777777" w:rsidR="006E5C62" w:rsidRPr="00B20AE8" w:rsidRDefault="006E5C62" w:rsidP="0039402F">
            <w:pPr>
              <w:pStyle w:val="TAC"/>
            </w:pPr>
            <w:r w:rsidRPr="00B20AE8">
              <w:t>869 – 894</w:t>
            </w:r>
          </w:p>
        </w:tc>
        <w:tc>
          <w:tcPr>
            <w:tcW w:w="1082" w:type="dxa"/>
          </w:tcPr>
          <w:p w14:paraId="12B700E3" w14:textId="77777777" w:rsidR="006E5C62" w:rsidRPr="00B20AE8" w:rsidRDefault="006E5C62" w:rsidP="0039402F">
            <w:pPr>
              <w:pStyle w:val="TAC"/>
            </w:pPr>
            <w:r w:rsidRPr="00B20AE8">
              <w:t>+46</w:t>
            </w:r>
          </w:p>
        </w:tc>
        <w:tc>
          <w:tcPr>
            <w:tcW w:w="1134" w:type="dxa"/>
          </w:tcPr>
          <w:p w14:paraId="11A9B03A" w14:textId="77777777" w:rsidR="006E5C62" w:rsidRPr="00B20AE8" w:rsidRDefault="006E5C62" w:rsidP="0039402F">
            <w:pPr>
              <w:pStyle w:val="TAC"/>
            </w:pPr>
            <w:r w:rsidRPr="00B20AE8">
              <w:t>+38</w:t>
            </w:r>
          </w:p>
        </w:tc>
        <w:tc>
          <w:tcPr>
            <w:tcW w:w="1134" w:type="dxa"/>
          </w:tcPr>
          <w:p w14:paraId="35DA578B" w14:textId="77777777" w:rsidR="006E5C62" w:rsidRPr="00B20AE8" w:rsidRDefault="006E5C62" w:rsidP="0039402F">
            <w:pPr>
              <w:pStyle w:val="TAC"/>
            </w:pPr>
            <w:r w:rsidRPr="00B20AE8">
              <w:t>+24</w:t>
            </w:r>
          </w:p>
        </w:tc>
        <w:tc>
          <w:tcPr>
            <w:tcW w:w="1701" w:type="dxa"/>
          </w:tcPr>
          <w:p w14:paraId="145D4B5C"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20D66C" w14:textId="77777777" w:rsidR="006E5C62" w:rsidRPr="00B20AE8" w:rsidRDefault="006E5C62" w:rsidP="0039402F">
            <w:pPr>
              <w:pStyle w:val="TAC"/>
            </w:pPr>
            <w:r w:rsidRPr="00B20AE8">
              <w:t>CW carrier</w:t>
            </w:r>
          </w:p>
        </w:tc>
      </w:tr>
      <w:tr w:rsidR="004F339F" w:rsidRPr="00B20AE8" w14:paraId="7BC9EA29" w14:textId="77777777" w:rsidTr="009303FD">
        <w:trPr>
          <w:gridAfter w:val="1"/>
          <w:wAfter w:w="10" w:type="dxa"/>
          <w:cantSplit/>
          <w:jc w:val="center"/>
        </w:trPr>
        <w:tc>
          <w:tcPr>
            <w:tcW w:w="1918" w:type="dxa"/>
          </w:tcPr>
          <w:p w14:paraId="70394FC0" w14:textId="77777777" w:rsidR="006E5C62" w:rsidRPr="00B20AE8" w:rsidRDefault="006E5C62" w:rsidP="0039402F">
            <w:pPr>
              <w:pStyle w:val="TAL"/>
            </w:pPr>
            <w:r w:rsidRPr="00B20AE8">
              <w:t>GSM900</w:t>
            </w:r>
          </w:p>
        </w:tc>
        <w:tc>
          <w:tcPr>
            <w:tcW w:w="1657" w:type="dxa"/>
          </w:tcPr>
          <w:p w14:paraId="61B57EDF" w14:textId="77777777" w:rsidR="006E5C62" w:rsidRPr="00B20AE8" w:rsidRDefault="006E5C62" w:rsidP="0039402F">
            <w:pPr>
              <w:pStyle w:val="TAC"/>
            </w:pPr>
            <w:r w:rsidRPr="00B20AE8">
              <w:t>921 – 960</w:t>
            </w:r>
          </w:p>
        </w:tc>
        <w:tc>
          <w:tcPr>
            <w:tcW w:w="1082" w:type="dxa"/>
          </w:tcPr>
          <w:p w14:paraId="0AD11040" w14:textId="77777777" w:rsidR="006E5C62" w:rsidRPr="00B20AE8" w:rsidRDefault="006E5C62" w:rsidP="0039402F">
            <w:pPr>
              <w:pStyle w:val="TAC"/>
            </w:pPr>
            <w:r w:rsidRPr="00B20AE8">
              <w:t>+46</w:t>
            </w:r>
          </w:p>
        </w:tc>
        <w:tc>
          <w:tcPr>
            <w:tcW w:w="1134" w:type="dxa"/>
          </w:tcPr>
          <w:p w14:paraId="1169158F" w14:textId="77777777" w:rsidR="006E5C62" w:rsidRPr="00B20AE8" w:rsidRDefault="006E5C62" w:rsidP="0039402F">
            <w:pPr>
              <w:pStyle w:val="TAC"/>
            </w:pPr>
            <w:r w:rsidRPr="00B20AE8">
              <w:t>+38</w:t>
            </w:r>
          </w:p>
        </w:tc>
        <w:tc>
          <w:tcPr>
            <w:tcW w:w="1134" w:type="dxa"/>
          </w:tcPr>
          <w:p w14:paraId="076CCC2B" w14:textId="77777777" w:rsidR="006E5C62" w:rsidRPr="00B20AE8" w:rsidRDefault="006E5C62" w:rsidP="0039402F">
            <w:pPr>
              <w:pStyle w:val="TAC"/>
            </w:pPr>
            <w:r w:rsidRPr="00B20AE8">
              <w:t>+24</w:t>
            </w:r>
          </w:p>
        </w:tc>
        <w:tc>
          <w:tcPr>
            <w:tcW w:w="1701" w:type="dxa"/>
          </w:tcPr>
          <w:p w14:paraId="73E15074"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D8733E" w14:textId="77777777" w:rsidR="006E5C62" w:rsidRPr="00B20AE8" w:rsidRDefault="006E5C62" w:rsidP="0039402F">
            <w:pPr>
              <w:pStyle w:val="TAC"/>
            </w:pPr>
            <w:r w:rsidRPr="00B20AE8">
              <w:t>CW carrier</w:t>
            </w:r>
          </w:p>
        </w:tc>
      </w:tr>
      <w:tr w:rsidR="004F339F" w:rsidRPr="00B20AE8" w14:paraId="33970B54" w14:textId="77777777" w:rsidTr="009303FD">
        <w:trPr>
          <w:gridAfter w:val="1"/>
          <w:wAfter w:w="10" w:type="dxa"/>
          <w:cantSplit/>
          <w:jc w:val="center"/>
        </w:trPr>
        <w:tc>
          <w:tcPr>
            <w:tcW w:w="1918" w:type="dxa"/>
          </w:tcPr>
          <w:p w14:paraId="0C292288" w14:textId="77777777" w:rsidR="006E5C62" w:rsidRPr="00B20AE8" w:rsidRDefault="006E5C62" w:rsidP="0039402F">
            <w:pPr>
              <w:pStyle w:val="TAL"/>
            </w:pPr>
            <w:r w:rsidRPr="00B20AE8">
              <w:t>DCS1800</w:t>
            </w:r>
          </w:p>
        </w:tc>
        <w:tc>
          <w:tcPr>
            <w:tcW w:w="1657" w:type="dxa"/>
          </w:tcPr>
          <w:p w14:paraId="211E63CB" w14:textId="77777777" w:rsidR="006E5C62" w:rsidRPr="00B20AE8" w:rsidRDefault="006E5C62" w:rsidP="0039402F">
            <w:pPr>
              <w:pStyle w:val="TAC"/>
            </w:pPr>
            <w:r w:rsidRPr="00B20AE8">
              <w:t>1805 - 1880</w:t>
            </w:r>
          </w:p>
          <w:p w14:paraId="25E738EA" w14:textId="77777777" w:rsidR="006E5C62" w:rsidRPr="00B20AE8" w:rsidRDefault="006E5C62" w:rsidP="0039402F">
            <w:pPr>
              <w:pStyle w:val="TAC"/>
            </w:pPr>
            <w:r w:rsidRPr="00B20AE8">
              <w:t>(NOTE 4)</w:t>
            </w:r>
          </w:p>
        </w:tc>
        <w:tc>
          <w:tcPr>
            <w:tcW w:w="1082" w:type="dxa"/>
          </w:tcPr>
          <w:p w14:paraId="327F3E81" w14:textId="77777777" w:rsidR="006E5C62" w:rsidRPr="00B20AE8" w:rsidRDefault="006E5C62" w:rsidP="0039402F">
            <w:pPr>
              <w:pStyle w:val="TAC"/>
            </w:pPr>
            <w:r w:rsidRPr="00B20AE8">
              <w:t>+46</w:t>
            </w:r>
          </w:p>
        </w:tc>
        <w:tc>
          <w:tcPr>
            <w:tcW w:w="1134" w:type="dxa"/>
          </w:tcPr>
          <w:p w14:paraId="568D9801" w14:textId="77777777" w:rsidR="006E5C62" w:rsidRPr="00B20AE8" w:rsidRDefault="006E5C62" w:rsidP="0039402F">
            <w:pPr>
              <w:pStyle w:val="TAC"/>
            </w:pPr>
            <w:r w:rsidRPr="00B20AE8">
              <w:t>+38</w:t>
            </w:r>
          </w:p>
        </w:tc>
        <w:tc>
          <w:tcPr>
            <w:tcW w:w="1134" w:type="dxa"/>
          </w:tcPr>
          <w:p w14:paraId="110D4099" w14:textId="77777777" w:rsidR="006E5C62" w:rsidRPr="00B20AE8" w:rsidRDefault="006E5C62" w:rsidP="0039402F">
            <w:pPr>
              <w:pStyle w:val="TAC"/>
            </w:pPr>
            <w:r w:rsidRPr="00B20AE8">
              <w:t>+24</w:t>
            </w:r>
          </w:p>
        </w:tc>
        <w:tc>
          <w:tcPr>
            <w:tcW w:w="1701" w:type="dxa"/>
          </w:tcPr>
          <w:p w14:paraId="4473E614"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D4E6575" w14:textId="77777777" w:rsidR="006E5C62" w:rsidRPr="00B20AE8" w:rsidRDefault="006E5C62" w:rsidP="0039402F">
            <w:pPr>
              <w:pStyle w:val="TAC"/>
            </w:pPr>
            <w:r w:rsidRPr="00B20AE8">
              <w:t>CW carrier</w:t>
            </w:r>
          </w:p>
        </w:tc>
      </w:tr>
      <w:tr w:rsidR="004F339F" w:rsidRPr="00B20AE8" w14:paraId="11C4F9C6" w14:textId="77777777" w:rsidTr="009303FD">
        <w:trPr>
          <w:gridAfter w:val="1"/>
          <w:wAfter w:w="10" w:type="dxa"/>
          <w:cantSplit/>
          <w:jc w:val="center"/>
        </w:trPr>
        <w:tc>
          <w:tcPr>
            <w:tcW w:w="1918" w:type="dxa"/>
          </w:tcPr>
          <w:p w14:paraId="449A567A" w14:textId="77777777" w:rsidR="006E5C62" w:rsidRPr="00B20AE8" w:rsidRDefault="006E5C62" w:rsidP="0039402F">
            <w:pPr>
              <w:pStyle w:val="TAL"/>
            </w:pPr>
            <w:r w:rsidRPr="00B20AE8">
              <w:t>PCS1900</w:t>
            </w:r>
          </w:p>
        </w:tc>
        <w:tc>
          <w:tcPr>
            <w:tcW w:w="1657" w:type="dxa"/>
          </w:tcPr>
          <w:p w14:paraId="6FF472AA" w14:textId="77777777" w:rsidR="006E5C62" w:rsidRPr="00B20AE8" w:rsidRDefault="006E5C62" w:rsidP="0039402F">
            <w:pPr>
              <w:pStyle w:val="TAC"/>
            </w:pPr>
            <w:r w:rsidRPr="00B20AE8">
              <w:t>1930 – 1990</w:t>
            </w:r>
          </w:p>
        </w:tc>
        <w:tc>
          <w:tcPr>
            <w:tcW w:w="1082" w:type="dxa"/>
          </w:tcPr>
          <w:p w14:paraId="0FDFD6A0" w14:textId="77777777" w:rsidR="006E5C62" w:rsidRPr="00B20AE8" w:rsidRDefault="006E5C62" w:rsidP="0039402F">
            <w:pPr>
              <w:pStyle w:val="TAC"/>
            </w:pPr>
            <w:r w:rsidRPr="00B20AE8">
              <w:t>+46</w:t>
            </w:r>
          </w:p>
        </w:tc>
        <w:tc>
          <w:tcPr>
            <w:tcW w:w="1134" w:type="dxa"/>
          </w:tcPr>
          <w:p w14:paraId="19397D23" w14:textId="77777777" w:rsidR="006E5C62" w:rsidRPr="00B20AE8" w:rsidRDefault="006E5C62" w:rsidP="0039402F">
            <w:pPr>
              <w:pStyle w:val="TAC"/>
            </w:pPr>
            <w:r w:rsidRPr="00B20AE8">
              <w:t>+38</w:t>
            </w:r>
          </w:p>
        </w:tc>
        <w:tc>
          <w:tcPr>
            <w:tcW w:w="1134" w:type="dxa"/>
          </w:tcPr>
          <w:p w14:paraId="4D82665B" w14:textId="77777777" w:rsidR="006E5C62" w:rsidRPr="00B20AE8" w:rsidRDefault="006E5C62" w:rsidP="0039402F">
            <w:pPr>
              <w:pStyle w:val="TAC"/>
            </w:pPr>
            <w:r w:rsidRPr="00B20AE8">
              <w:t>+24</w:t>
            </w:r>
          </w:p>
        </w:tc>
        <w:tc>
          <w:tcPr>
            <w:tcW w:w="1701" w:type="dxa"/>
          </w:tcPr>
          <w:p w14:paraId="1E9D8535"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0BF50F" w14:textId="77777777" w:rsidR="006E5C62" w:rsidRPr="00B20AE8" w:rsidRDefault="006E5C62" w:rsidP="0039402F">
            <w:pPr>
              <w:pStyle w:val="TAC"/>
            </w:pPr>
            <w:r w:rsidRPr="00B20AE8">
              <w:t>CW carrier</w:t>
            </w:r>
          </w:p>
        </w:tc>
      </w:tr>
      <w:tr w:rsidR="004F339F" w:rsidRPr="00B20AE8" w14:paraId="356E0894" w14:textId="77777777" w:rsidTr="009303FD">
        <w:trPr>
          <w:gridAfter w:val="1"/>
          <w:wAfter w:w="10" w:type="dxa"/>
          <w:cantSplit/>
          <w:jc w:val="center"/>
        </w:trPr>
        <w:tc>
          <w:tcPr>
            <w:tcW w:w="1918" w:type="dxa"/>
          </w:tcPr>
          <w:p w14:paraId="4CAED2AE" w14:textId="77777777" w:rsidR="006E5C62" w:rsidRPr="00B20AE8" w:rsidRDefault="006E5C62" w:rsidP="0039402F">
            <w:pPr>
              <w:pStyle w:val="TAL"/>
            </w:pPr>
            <w:r w:rsidRPr="00B20AE8">
              <w:t>UTRA FDD Band I or E-UTRA Band 1</w:t>
            </w:r>
            <w:r w:rsidR="00427347" w:rsidRPr="00B20AE8">
              <w:rPr>
                <w:lang w:val="sv-SE"/>
              </w:rPr>
              <w:t xml:space="preserve"> or NR band n1</w:t>
            </w:r>
          </w:p>
        </w:tc>
        <w:tc>
          <w:tcPr>
            <w:tcW w:w="1657" w:type="dxa"/>
          </w:tcPr>
          <w:p w14:paraId="69D54E6D" w14:textId="77777777" w:rsidR="006E5C62" w:rsidRPr="00B20AE8" w:rsidRDefault="006E5C62" w:rsidP="0039402F">
            <w:pPr>
              <w:pStyle w:val="TAC"/>
            </w:pPr>
            <w:r w:rsidRPr="00B20AE8">
              <w:t>2110 – 2170</w:t>
            </w:r>
          </w:p>
        </w:tc>
        <w:tc>
          <w:tcPr>
            <w:tcW w:w="1082" w:type="dxa"/>
          </w:tcPr>
          <w:p w14:paraId="372E970C" w14:textId="77777777" w:rsidR="006E5C62" w:rsidRPr="00B20AE8" w:rsidRDefault="006E5C62" w:rsidP="0039402F">
            <w:pPr>
              <w:pStyle w:val="TAC"/>
            </w:pPr>
            <w:r w:rsidRPr="00B20AE8">
              <w:t>+46</w:t>
            </w:r>
          </w:p>
        </w:tc>
        <w:tc>
          <w:tcPr>
            <w:tcW w:w="1134" w:type="dxa"/>
          </w:tcPr>
          <w:p w14:paraId="11656CF9" w14:textId="77777777" w:rsidR="006E5C62" w:rsidRPr="00B20AE8" w:rsidRDefault="006E5C62" w:rsidP="0039402F">
            <w:pPr>
              <w:pStyle w:val="TAC"/>
            </w:pPr>
            <w:r w:rsidRPr="00B20AE8">
              <w:t>+38</w:t>
            </w:r>
          </w:p>
        </w:tc>
        <w:tc>
          <w:tcPr>
            <w:tcW w:w="1134" w:type="dxa"/>
          </w:tcPr>
          <w:p w14:paraId="7B12361D" w14:textId="77777777" w:rsidR="006E5C62" w:rsidRPr="00B20AE8" w:rsidRDefault="006E5C62" w:rsidP="0039402F">
            <w:pPr>
              <w:pStyle w:val="TAC"/>
            </w:pPr>
            <w:r w:rsidRPr="00B20AE8">
              <w:t>+24</w:t>
            </w:r>
          </w:p>
        </w:tc>
        <w:tc>
          <w:tcPr>
            <w:tcW w:w="1701" w:type="dxa"/>
          </w:tcPr>
          <w:p w14:paraId="04B2F671"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A502EC" w14:textId="77777777" w:rsidR="006E5C62" w:rsidRPr="00B20AE8" w:rsidRDefault="006E5C62" w:rsidP="0039402F">
            <w:pPr>
              <w:pStyle w:val="TAC"/>
            </w:pPr>
            <w:r w:rsidRPr="00B20AE8">
              <w:t>CW carrier</w:t>
            </w:r>
          </w:p>
        </w:tc>
      </w:tr>
      <w:tr w:rsidR="004F339F" w:rsidRPr="00B20AE8" w14:paraId="4C864DE2" w14:textId="77777777" w:rsidTr="009303FD">
        <w:trPr>
          <w:gridAfter w:val="1"/>
          <w:wAfter w:w="10" w:type="dxa"/>
          <w:cantSplit/>
          <w:jc w:val="center"/>
        </w:trPr>
        <w:tc>
          <w:tcPr>
            <w:tcW w:w="1918" w:type="dxa"/>
          </w:tcPr>
          <w:p w14:paraId="594BDE5F" w14:textId="77777777" w:rsidR="006E5C62" w:rsidRPr="00B20AE8" w:rsidRDefault="006E5C62" w:rsidP="0039402F">
            <w:pPr>
              <w:pStyle w:val="TAL"/>
            </w:pPr>
            <w:r w:rsidRPr="00B20AE8">
              <w:t>UTRA FDD Band II or E-UTRA Band 2</w:t>
            </w:r>
            <w:r w:rsidR="00427347" w:rsidRPr="00B20AE8">
              <w:rPr>
                <w:lang w:val="sv-SE"/>
              </w:rPr>
              <w:t xml:space="preserve"> or NR band n2</w:t>
            </w:r>
          </w:p>
        </w:tc>
        <w:tc>
          <w:tcPr>
            <w:tcW w:w="1657" w:type="dxa"/>
          </w:tcPr>
          <w:p w14:paraId="4E9EBCBA" w14:textId="77777777" w:rsidR="006E5C62" w:rsidRPr="00B20AE8" w:rsidRDefault="006E5C62" w:rsidP="0039402F">
            <w:pPr>
              <w:pStyle w:val="TAC"/>
            </w:pPr>
            <w:r w:rsidRPr="00B20AE8">
              <w:t>1930 – 1990</w:t>
            </w:r>
          </w:p>
        </w:tc>
        <w:tc>
          <w:tcPr>
            <w:tcW w:w="1082" w:type="dxa"/>
          </w:tcPr>
          <w:p w14:paraId="3ABAF9B9" w14:textId="77777777" w:rsidR="006E5C62" w:rsidRPr="00B20AE8" w:rsidRDefault="006E5C62" w:rsidP="0039402F">
            <w:pPr>
              <w:pStyle w:val="TAC"/>
            </w:pPr>
            <w:r w:rsidRPr="00B20AE8">
              <w:t>+46</w:t>
            </w:r>
          </w:p>
        </w:tc>
        <w:tc>
          <w:tcPr>
            <w:tcW w:w="1134" w:type="dxa"/>
          </w:tcPr>
          <w:p w14:paraId="320AF2FE" w14:textId="77777777" w:rsidR="006E5C62" w:rsidRPr="00B20AE8" w:rsidRDefault="006E5C62" w:rsidP="0039402F">
            <w:pPr>
              <w:pStyle w:val="TAC"/>
            </w:pPr>
            <w:r w:rsidRPr="00B20AE8">
              <w:t>+38</w:t>
            </w:r>
          </w:p>
        </w:tc>
        <w:tc>
          <w:tcPr>
            <w:tcW w:w="1134" w:type="dxa"/>
          </w:tcPr>
          <w:p w14:paraId="6918CA5F" w14:textId="77777777" w:rsidR="006E5C62" w:rsidRPr="00B20AE8" w:rsidRDefault="006E5C62" w:rsidP="0039402F">
            <w:pPr>
              <w:pStyle w:val="TAC"/>
            </w:pPr>
            <w:r w:rsidRPr="00B20AE8">
              <w:t>+24</w:t>
            </w:r>
          </w:p>
        </w:tc>
        <w:tc>
          <w:tcPr>
            <w:tcW w:w="1701" w:type="dxa"/>
          </w:tcPr>
          <w:p w14:paraId="77187F04"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CDBADC" w14:textId="77777777" w:rsidR="006E5C62" w:rsidRPr="00B20AE8" w:rsidRDefault="006E5C62" w:rsidP="0039402F">
            <w:pPr>
              <w:pStyle w:val="TAC"/>
            </w:pPr>
            <w:r w:rsidRPr="00B20AE8">
              <w:t>CW carrier</w:t>
            </w:r>
          </w:p>
        </w:tc>
      </w:tr>
      <w:tr w:rsidR="004F339F" w:rsidRPr="00B20AE8" w14:paraId="0B3EF668" w14:textId="77777777" w:rsidTr="009303FD">
        <w:trPr>
          <w:gridAfter w:val="1"/>
          <w:wAfter w:w="10" w:type="dxa"/>
          <w:cantSplit/>
          <w:jc w:val="center"/>
        </w:trPr>
        <w:tc>
          <w:tcPr>
            <w:tcW w:w="1918" w:type="dxa"/>
          </w:tcPr>
          <w:p w14:paraId="5766A747" w14:textId="77777777" w:rsidR="006E5C62" w:rsidRPr="00B20AE8" w:rsidRDefault="006E5C62" w:rsidP="0039402F">
            <w:pPr>
              <w:pStyle w:val="TAL"/>
            </w:pPr>
            <w:r w:rsidRPr="00B20AE8">
              <w:t>UTRA FDD Band III or E-UTRA Band 3</w:t>
            </w:r>
            <w:r w:rsidR="00D36639" w:rsidRPr="00B20AE8">
              <w:rPr>
                <w:lang w:val="sv-SE"/>
              </w:rPr>
              <w:t xml:space="preserve"> or NR band n3</w:t>
            </w:r>
          </w:p>
        </w:tc>
        <w:tc>
          <w:tcPr>
            <w:tcW w:w="1657" w:type="dxa"/>
          </w:tcPr>
          <w:p w14:paraId="182C26E9" w14:textId="77777777" w:rsidR="006E5C62" w:rsidRPr="00B20AE8" w:rsidRDefault="006E5C62" w:rsidP="0039402F">
            <w:pPr>
              <w:pStyle w:val="TAC"/>
            </w:pPr>
            <w:r w:rsidRPr="00B20AE8">
              <w:t>1805 - 1880</w:t>
            </w:r>
          </w:p>
          <w:p w14:paraId="70DD837F" w14:textId="77777777" w:rsidR="006E5C62" w:rsidRPr="00B20AE8" w:rsidRDefault="006E5C62" w:rsidP="0039402F">
            <w:pPr>
              <w:pStyle w:val="TAC"/>
            </w:pPr>
            <w:r w:rsidRPr="00B20AE8">
              <w:t>(NOTE 4)</w:t>
            </w:r>
          </w:p>
        </w:tc>
        <w:tc>
          <w:tcPr>
            <w:tcW w:w="1082" w:type="dxa"/>
          </w:tcPr>
          <w:p w14:paraId="7D0A8A95" w14:textId="77777777" w:rsidR="006E5C62" w:rsidRPr="00B20AE8" w:rsidRDefault="006E5C62" w:rsidP="0039402F">
            <w:pPr>
              <w:pStyle w:val="TAC"/>
            </w:pPr>
            <w:r w:rsidRPr="00B20AE8">
              <w:t>+46</w:t>
            </w:r>
          </w:p>
        </w:tc>
        <w:tc>
          <w:tcPr>
            <w:tcW w:w="1134" w:type="dxa"/>
          </w:tcPr>
          <w:p w14:paraId="18736241" w14:textId="77777777" w:rsidR="006E5C62" w:rsidRPr="00B20AE8" w:rsidRDefault="006E5C62" w:rsidP="0039402F">
            <w:pPr>
              <w:pStyle w:val="TAC"/>
            </w:pPr>
            <w:r w:rsidRPr="00B20AE8">
              <w:t>+38</w:t>
            </w:r>
          </w:p>
        </w:tc>
        <w:tc>
          <w:tcPr>
            <w:tcW w:w="1134" w:type="dxa"/>
          </w:tcPr>
          <w:p w14:paraId="1D8D0F4A" w14:textId="77777777" w:rsidR="006E5C62" w:rsidRPr="00B20AE8" w:rsidRDefault="006E5C62" w:rsidP="0039402F">
            <w:pPr>
              <w:pStyle w:val="TAC"/>
            </w:pPr>
            <w:r w:rsidRPr="00B20AE8">
              <w:t>+24</w:t>
            </w:r>
          </w:p>
        </w:tc>
        <w:tc>
          <w:tcPr>
            <w:tcW w:w="1701" w:type="dxa"/>
          </w:tcPr>
          <w:p w14:paraId="47903BC9"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5266D0" w14:textId="77777777" w:rsidR="006E5C62" w:rsidRPr="00B20AE8" w:rsidRDefault="006E5C62" w:rsidP="0039402F">
            <w:pPr>
              <w:pStyle w:val="TAC"/>
            </w:pPr>
            <w:r w:rsidRPr="00B20AE8">
              <w:t>CW carrier</w:t>
            </w:r>
          </w:p>
        </w:tc>
      </w:tr>
      <w:tr w:rsidR="004F339F" w:rsidRPr="00B20AE8" w14:paraId="375DDDDE" w14:textId="77777777" w:rsidTr="009303FD">
        <w:trPr>
          <w:gridAfter w:val="1"/>
          <w:wAfter w:w="10" w:type="dxa"/>
          <w:cantSplit/>
          <w:jc w:val="center"/>
        </w:trPr>
        <w:tc>
          <w:tcPr>
            <w:tcW w:w="1918" w:type="dxa"/>
          </w:tcPr>
          <w:p w14:paraId="097FBA25" w14:textId="77777777" w:rsidR="006E5C62" w:rsidRPr="00B20AE8" w:rsidRDefault="006E5C62" w:rsidP="0039402F">
            <w:pPr>
              <w:pStyle w:val="TAL"/>
              <w:rPr>
                <w:lang w:val="sv-FI"/>
              </w:rPr>
            </w:pPr>
            <w:r w:rsidRPr="00B20AE8">
              <w:rPr>
                <w:lang w:val="sv-FI"/>
              </w:rPr>
              <w:t>UTRA FDD Band IV or E-UTRA Band 4</w:t>
            </w:r>
          </w:p>
        </w:tc>
        <w:tc>
          <w:tcPr>
            <w:tcW w:w="1657" w:type="dxa"/>
          </w:tcPr>
          <w:p w14:paraId="0414D70E" w14:textId="77777777" w:rsidR="006E5C62" w:rsidRPr="00B20AE8" w:rsidRDefault="006E5C62" w:rsidP="0039402F">
            <w:pPr>
              <w:pStyle w:val="TAC"/>
            </w:pPr>
            <w:r w:rsidRPr="00B20AE8">
              <w:t>2110 – 2155</w:t>
            </w:r>
          </w:p>
        </w:tc>
        <w:tc>
          <w:tcPr>
            <w:tcW w:w="1082" w:type="dxa"/>
          </w:tcPr>
          <w:p w14:paraId="2E8AF275" w14:textId="77777777" w:rsidR="006E5C62" w:rsidRPr="00B20AE8" w:rsidRDefault="006E5C62" w:rsidP="0039402F">
            <w:pPr>
              <w:pStyle w:val="TAC"/>
            </w:pPr>
            <w:r w:rsidRPr="00B20AE8">
              <w:t>+46</w:t>
            </w:r>
          </w:p>
        </w:tc>
        <w:tc>
          <w:tcPr>
            <w:tcW w:w="1134" w:type="dxa"/>
          </w:tcPr>
          <w:p w14:paraId="23843230" w14:textId="77777777" w:rsidR="006E5C62" w:rsidRPr="00B20AE8" w:rsidRDefault="006E5C62" w:rsidP="0039402F">
            <w:pPr>
              <w:pStyle w:val="TAC"/>
            </w:pPr>
            <w:r w:rsidRPr="00B20AE8">
              <w:t>+38</w:t>
            </w:r>
          </w:p>
        </w:tc>
        <w:tc>
          <w:tcPr>
            <w:tcW w:w="1134" w:type="dxa"/>
          </w:tcPr>
          <w:p w14:paraId="21860ECE" w14:textId="77777777" w:rsidR="006E5C62" w:rsidRPr="00B20AE8" w:rsidRDefault="006E5C62" w:rsidP="0039402F">
            <w:pPr>
              <w:pStyle w:val="TAC"/>
            </w:pPr>
            <w:r w:rsidRPr="00B20AE8">
              <w:t>+24</w:t>
            </w:r>
          </w:p>
        </w:tc>
        <w:tc>
          <w:tcPr>
            <w:tcW w:w="1701" w:type="dxa"/>
          </w:tcPr>
          <w:p w14:paraId="2EF2A8E0"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E4565C4" w14:textId="77777777" w:rsidR="006E5C62" w:rsidRPr="00B20AE8" w:rsidRDefault="006E5C62" w:rsidP="0039402F">
            <w:pPr>
              <w:pStyle w:val="TAC"/>
            </w:pPr>
            <w:r w:rsidRPr="00B20AE8">
              <w:t>CW carrier</w:t>
            </w:r>
          </w:p>
        </w:tc>
      </w:tr>
      <w:tr w:rsidR="004F339F" w:rsidRPr="00B20AE8" w14:paraId="0285D67E" w14:textId="77777777" w:rsidTr="009303FD">
        <w:trPr>
          <w:gridAfter w:val="1"/>
          <w:wAfter w:w="10" w:type="dxa"/>
          <w:cantSplit/>
          <w:jc w:val="center"/>
        </w:trPr>
        <w:tc>
          <w:tcPr>
            <w:tcW w:w="1918" w:type="dxa"/>
          </w:tcPr>
          <w:p w14:paraId="27155EAF" w14:textId="77777777" w:rsidR="006E5C62" w:rsidRPr="00B20AE8" w:rsidRDefault="006E5C62" w:rsidP="0039402F">
            <w:pPr>
              <w:pStyle w:val="TAL"/>
            </w:pPr>
            <w:r w:rsidRPr="00B20AE8">
              <w:t>UTRA FDD Band V or E-UTRA Band 5</w:t>
            </w:r>
            <w:r w:rsidR="00D36639" w:rsidRPr="00B20AE8">
              <w:rPr>
                <w:lang w:val="sv-SE"/>
              </w:rPr>
              <w:t xml:space="preserve"> or NR band n5</w:t>
            </w:r>
          </w:p>
        </w:tc>
        <w:tc>
          <w:tcPr>
            <w:tcW w:w="1657" w:type="dxa"/>
          </w:tcPr>
          <w:p w14:paraId="79DE373D" w14:textId="77777777" w:rsidR="006E5C62" w:rsidRPr="00B20AE8" w:rsidRDefault="006E5C62" w:rsidP="0039402F">
            <w:pPr>
              <w:pStyle w:val="TAC"/>
            </w:pPr>
            <w:r w:rsidRPr="00B20AE8">
              <w:t>869 – 894</w:t>
            </w:r>
          </w:p>
        </w:tc>
        <w:tc>
          <w:tcPr>
            <w:tcW w:w="1082" w:type="dxa"/>
          </w:tcPr>
          <w:p w14:paraId="5CFA0CEE" w14:textId="77777777" w:rsidR="006E5C62" w:rsidRPr="00B20AE8" w:rsidRDefault="006E5C62" w:rsidP="0039402F">
            <w:pPr>
              <w:pStyle w:val="TAC"/>
            </w:pPr>
            <w:r w:rsidRPr="00B20AE8">
              <w:t>+46</w:t>
            </w:r>
          </w:p>
        </w:tc>
        <w:tc>
          <w:tcPr>
            <w:tcW w:w="1134" w:type="dxa"/>
          </w:tcPr>
          <w:p w14:paraId="7FCEE458" w14:textId="77777777" w:rsidR="006E5C62" w:rsidRPr="00B20AE8" w:rsidRDefault="006E5C62" w:rsidP="0039402F">
            <w:pPr>
              <w:pStyle w:val="TAC"/>
            </w:pPr>
            <w:r w:rsidRPr="00B20AE8">
              <w:t>+38</w:t>
            </w:r>
          </w:p>
        </w:tc>
        <w:tc>
          <w:tcPr>
            <w:tcW w:w="1134" w:type="dxa"/>
          </w:tcPr>
          <w:p w14:paraId="3F1AF4A9" w14:textId="77777777" w:rsidR="006E5C62" w:rsidRPr="00B20AE8" w:rsidRDefault="006E5C62" w:rsidP="0039402F">
            <w:pPr>
              <w:pStyle w:val="TAC"/>
            </w:pPr>
            <w:r w:rsidRPr="00B20AE8">
              <w:t>+24</w:t>
            </w:r>
          </w:p>
        </w:tc>
        <w:tc>
          <w:tcPr>
            <w:tcW w:w="1701" w:type="dxa"/>
          </w:tcPr>
          <w:p w14:paraId="0828D86E"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203B00E" w14:textId="77777777" w:rsidR="006E5C62" w:rsidRPr="00B20AE8" w:rsidRDefault="006E5C62" w:rsidP="0039402F">
            <w:pPr>
              <w:pStyle w:val="TAC"/>
            </w:pPr>
            <w:r w:rsidRPr="00B20AE8">
              <w:t>CW carrier</w:t>
            </w:r>
          </w:p>
        </w:tc>
      </w:tr>
      <w:tr w:rsidR="004F339F" w:rsidRPr="00B20AE8" w14:paraId="1980AD51" w14:textId="77777777" w:rsidTr="009303FD">
        <w:trPr>
          <w:gridAfter w:val="1"/>
          <w:wAfter w:w="10" w:type="dxa"/>
          <w:cantSplit/>
          <w:jc w:val="center"/>
        </w:trPr>
        <w:tc>
          <w:tcPr>
            <w:tcW w:w="1918" w:type="dxa"/>
          </w:tcPr>
          <w:p w14:paraId="6382453C" w14:textId="77777777" w:rsidR="006E5C62" w:rsidRPr="00B20AE8" w:rsidRDefault="006E5C62" w:rsidP="0039402F">
            <w:pPr>
              <w:pStyle w:val="TAL"/>
              <w:rPr>
                <w:lang w:val="sv-FI"/>
              </w:rPr>
            </w:pPr>
            <w:r w:rsidRPr="00B20AE8">
              <w:rPr>
                <w:lang w:val="sv-FI"/>
              </w:rPr>
              <w:t>UTRA FDD Band VI or E-UTRA Band 6</w:t>
            </w:r>
          </w:p>
        </w:tc>
        <w:tc>
          <w:tcPr>
            <w:tcW w:w="1657" w:type="dxa"/>
          </w:tcPr>
          <w:p w14:paraId="17A7081C" w14:textId="77777777" w:rsidR="006E5C62" w:rsidRPr="00B20AE8" w:rsidRDefault="006E5C62" w:rsidP="0039402F">
            <w:pPr>
              <w:pStyle w:val="TAC"/>
            </w:pPr>
            <w:r w:rsidRPr="00B20AE8">
              <w:t>875 – 885</w:t>
            </w:r>
          </w:p>
        </w:tc>
        <w:tc>
          <w:tcPr>
            <w:tcW w:w="1082" w:type="dxa"/>
          </w:tcPr>
          <w:p w14:paraId="7DEEE792" w14:textId="77777777" w:rsidR="006E5C62" w:rsidRPr="00B20AE8" w:rsidRDefault="006E5C62" w:rsidP="0039402F">
            <w:pPr>
              <w:pStyle w:val="TAC"/>
            </w:pPr>
            <w:r w:rsidRPr="00B20AE8">
              <w:t>+46</w:t>
            </w:r>
          </w:p>
        </w:tc>
        <w:tc>
          <w:tcPr>
            <w:tcW w:w="1134" w:type="dxa"/>
          </w:tcPr>
          <w:p w14:paraId="5136BE3B" w14:textId="77777777" w:rsidR="006E5C62" w:rsidRPr="00B20AE8" w:rsidRDefault="006E5C62" w:rsidP="0039402F">
            <w:pPr>
              <w:pStyle w:val="TAC"/>
            </w:pPr>
            <w:r w:rsidRPr="00B20AE8">
              <w:t>+38</w:t>
            </w:r>
          </w:p>
        </w:tc>
        <w:tc>
          <w:tcPr>
            <w:tcW w:w="1134" w:type="dxa"/>
          </w:tcPr>
          <w:p w14:paraId="3C2CB061" w14:textId="77777777" w:rsidR="006E5C62" w:rsidRPr="00B20AE8" w:rsidRDefault="006E5C62" w:rsidP="0039402F">
            <w:pPr>
              <w:pStyle w:val="TAC"/>
            </w:pPr>
            <w:r w:rsidRPr="00B20AE8">
              <w:t>+24</w:t>
            </w:r>
          </w:p>
        </w:tc>
        <w:tc>
          <w:tcPr>
            <w:tcW w:w="1701" w:type="dxa"/>
          </w:tcPr>
          <w:p w14:paraId="19775601"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22B12E6" w14:textId="77777777" w:rsidR="006E5C62" w:rsidRPr="00B20AE8" w:rsidRDefault="006E5C62" w:rsidP="0039402F">
            <w:pPr>
              <w:pStyle w:val="TAC"/>
            </w:pPr>
            <w:r w:rsidRPr="00B20AE8">
              <w:t>CW carrier</w:t>
            </w:r>
          </w:p>
        </w:tc>
      </w:tr>
      <w:tr w:rsidR="004F339F" w:rsidRPr="00B20AE8" w14:paraId="2A35D8FC" w14:textId="77777777" w:rsidTr="009303FD">
        <w:trPr>
          <w:gridAfter w:val="1"/>
          <w:wAfter w:w="10" w:type="dxa"/>
          <w:cantSplit/>
          <w:jc w:val="center"/>
        </w:trPr>
        <w:tc>
          <w:tcPr>
            <w:tcW w:w="1918" w:type="dxa"/>
          </w:tcPr>
          <w:p w14:paraId="7885B2E5" w14:textId="77777777" w:rsidR="006E5C62" w:rsidRPr="00B20AE8" w:rsidRDefault="006E5C62" w:rsidP="0039402F">
            <w:pPr>
              <w:pStyle w:val="TAL"/>
            </w:pPr>
            <w:r w:rsidRPr="00B20AE8">
              <w:t>UTRA FDD Band VII or E-UTRA Band 7</w:t>
            </w:r>
            <w:r w:rsidR="00D36639" w:rsidRPr="00B20AE8">
              <w:rPr>
                <w:lang w:val="sv-SE"/>
              </w:rPr>
              <w:t xml:space="preserve"> or NR band n7</w:t>
            </w:r>
          </w:p>
        </w:tc>
        <w:tc>
          <w:tcPr>
            <w:tcW w:w="1657" w:type="dxa"/>
          </w:tcPr>
          <w:p w14:paraId="3C2CFD6B" w14:textId="77777777" w:rsidR="006E5C62" w:rsidRPr="00B20AE8" w:rsidRDefault="006E5C62" w:rsidP="0039402F">
            <w:pPr>
              <w:pStyle w:val="TAC"/>
            </w:pPr>
            <w:r w:rsidRPr="00B20AE8">
              <w:t>2620 – 2690</w:t>
            </w:r>
          </w:p>
        </w:tc>
        <w:tc>
          <w:tcPr>
            <w:tcW w:w="1082" w:type="dxa"/>
          </w:tcPr>
          <w:p w14:paraId="2502C006" w14:textId="77777777" w:rsidR="006E5C62" w:rsidRPr="00B20AE8" w:rsidRDefault="006E5C62" w:rsidP="0039402F">
            <w:pPr>
              <w:pStyle w:val="TAC"/>
            </w:pPr>
            <w:r w:rsidRPr="00B20AE8">
              <w:t>+46</w:t>
            </w:r>
          </w:p>
        </w:tc>
        <w:tc>
          <w:tcPr>
            <w:tcW w:w="1134" w:type="dxa"/>
          </w:tcPr>
          <w:p w14:paraId="758D6AF6" w14:textId="77777777" w:rsidR="006E5C62" w:rsidRPr="00B20AE8" w:rsidRDefault="006E5C62" w:rsidP="0039402F">
            <w:pPr>
              <w:pStyle w:val="TAC"/>
            </w:pPr>
            <w:r w:rsidRPr="00B20AE8">
              <w:t>+38</w:t>
            </w:r>
          </w:p>
        </w:tc>
        <w:tc>
          <w:tcPr>
            <w:tcW w:w="1134" w:type="dxa"/>
          </w:tcPr>
          <w:p w14:paraId="4D4D55D4" w14:textId="77777777" w:rsidR="006E5C62" w:rsidRPr="00B20AE8" w:rsidRDefault="006E5C62" w:rsidP="0039402F">
            <w:pPr>
              <w:pStyle w:val="TAC"/>
            </w:pPr>
            <w:r w:rsidRPr="00B20AE8">
              <w:t>+24</w:t>
            </w:r>
          </w:p>
        </w:tc>
        <w:tc>
          <w:tcPr>
            <w:tcW w:w="1701" w:type="dxa"/>
          </w:tcPr>
          <w:p w14:paraId="2AE2869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F527A97" w14:textId="77777777" w:rsidR="006E5C62" w:rsidRPr="00B20AE8" w:rsidRDefault="006E5C62" w:rsidP="0039402F">
            <w:pPr>
              <w:pStyle w:val="TAC"/>
            </w:pPr>
            <w:r w:rsidRPr="00B20AE8">
              <w:t>CW carrier</w:t>
            </w:r>
          </w:p>
        </w:tc>
      </w:tr>
      <w:tr w:rsidR="004F339F" w:rsidRPr="00B20AE8" w14:paraId="7A622A1E"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6ED20520" w14:textId="77777777" w:rsidR="006E5C62" w:rsidRPr="00B20AE8" w:rsidRDefault="006E5C62" w:rsidP="0039402F">
            <w:pPr>
              <w:pStyle w:val="TAL"/>
            </w:pPr>
            <w:r w:rsidRPr="00B20AE8">
              <w:t>UTRA FDD Band VIII or E-UTRA Band 8</w:t>
            </w:r>
            <w:r w:rsidR="00D36639" w:rsidRPr="00B20AE8">
              <w:rPr>
                <w:lang w:val="sv-SE"/>
              </w:rPr>
              <w:t xml:space="preserve"> or NR band n8</w:t>
            </w:r>
          </w:p>
        </w:tc>
        <w:tc>
          <w:tcPr>
            <w:tcW w:w="1657" w:type="dxa"/>
            <w:tcBorders>
              <w:top w:val="single" w:sz="4" w:space="0" w:color="auto"/>
              <w:left w:val="single" w:sz="4" w:space="0" w:color="auto"/>
              <w:bottom w:val="single" w:sz="4" w:space="0" w:color="auto"/>
              <w:right w:val="single" w:sz="4" w:space="0" w:color="auto"/>
            </w:tcBorders>
          </w:tcPr>
          <w:p w14:paraId="0A1B84B4" w14:textId="77777777" w:rsidR="006E5C62" w:rsidRPr="00B20AE8" w:rsidRDefault="006E5C62" w:rsidP="0039402F">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CBEAC67" w14:textId="77777777" w:rsidR="006E5C62" w:rsidRPr="00B20AE8" w:rsidRDefault="006E5C62" w:rsidP="0039402F">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9E8E268" w14:textId="77777777" w:rsidR="006E5C62" w:rsidRPr="00B20AE8" w:rsidRDefault="006E5C62" w:rsidP="0039402F">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16427458" w14:textId="77777777" w:rsidR="006E5C62" w:rsidRPr="00B20AE8" w:rsidRDefault="006E5C62" w:rsidP="0039402F">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0E760F2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Borders>
              <w:top w:val="single" w:sz="4" w:space="0" w:color="auto"/>
              <w:left w:val="single" w:sz="4" w:space="0" w:color="auto"/>
              <w:bottom w:val="single" w:sz="4" w:space="0" w:color="auto"/>
              <w:right w:val="single" w:sz="4" w:space="0" w:color="auto"/>
            </w:tcBorders>
          </w:tcPr>
          <w:p w14:paraId="623084C3" w14:textId="77777777" w:rsidR="006E5C62" w:rsidRPr="00B20AE8" w:rsidRDefault="006E5C62" w:rsidP="0039402F">
            <w:pPr>
              <w:pStyle w:val="TAC"/>
            </w:pPr>
            <w:r w:rsidRPr="00B20AE8">
              <w:t>CW carrier</w:t>
            </w:r>
          </w:p>
        </w:tc>
      </w:tr>
      <w:tr w:rsidR="004F339F" w:rsidRPr="00B20AE8" w14:paraId="0BCCCD1F" w14:textId="77777777" w:rsidTr="009303FD">
        <w:trPr>
          <w:gridAfter w:val="1"/>
          <w:wAfter w:w="10" w:type="dxa"/>
          <w:cantSplit/>
          <w:jc w:val="center"/>
        </w:trPr>
        <w:tc>
          <w:tcPr>
            <w:tcW w:w="1918" w:type="dxa"/>
          </w:tcPr>
          <w:p w14:paraId="22F6B5B7" w14:textId="77777777" w:rsidR="006E5C62" w:rsidRPr="00B20AE8" w:rsidRDefault="006E5C62" w:rsidP="0039402F">
            <w:pPr>
              <w:pStyle w:val="TAL"/>
              <w:rPr>
                <w:lang w:val="sv-FI"/>
              </w:rPr>
            </w:pPr>
            <w:r w:rsidRPr="00B20AE8">
              <w:rPr>
                <w:lang w:val="sv-FI"/>
              </w:rPr>
              <w:t>UTRA FDD Band IX or E-UTRA Band 9</w:t>
            </w:r>
          </w:p>
        </w:tc>
        <w:tc>
          <w:tcPr>
            <w:tcW w:w="1657" w:type="dxa"/>
          </w:tcPr>
          <w:p w14:paraId="6DA5E7D9" w14:textId="77777777" w:rsidR="006E5C62" w:rsidRPr="00B20AE8" w:rsidRDefault="006E5C62" w:rsidP="0039402F">
            <w:pPr>
              <w:pStyle w:val="TAC"/>
            </w:pPr>
            <w:r w:rsidRPr="00B20AE8">
              <w:t>1844.9 - 1879.9</w:t>
            </w:r>
          </w:p>
        </w:tc>
        <w:tc>
          <w:tcPr>
            <w:tcW w:w="1082" w:type="dxa"/>
          </w:tcPr>
          <w:p w14:paraId="10BC5CC8" w14:textId="77777777" w:rsidR="006E5C62" w:rsidRPr="00B20AE8" w:rsidRDefault="006E5C62" w:rsidP="0039402F">
            <w:pPr>
              <w:pStyle w:val="TAC"/>
            </w:pPr>
            <w:r w:rsidRPr="00B20AE8">
              <w:t>+46</w:t>
            </w:r>
          </w:p>
        </w:tc>
        <w:tc>
          <w:tcPr>
            <w:tcW w:w="1134" w:type="dxa"/>
          </w:tcPr>
          <w:p w14:paraId="25401C54" w14:textId="77777777" w:rsidR="006E5C62" w:rsidRPr="00B20AE8" w:rsidRDefault="006E5C62" w:rsidP="0039402F">
            <w:pPr>
              <w:pStyle w:val="TAC"/>
            </w:pPr>
            <w:r w:rsidRPr="00B20AE8">
              <w:t>+38</w:t>
            </w:r>
          </w:p>
        </w:tc>
        <w:tc>
          <w:tcPr>
            <w:tcW w:w="1134" w:type="dxa"/>
          </w:tcPr>
          <w:p w14:paraId="278B9AC8" w14:textId="77777777" w:rsidR="006E5C62" w:rsidRPr="00B20AE8" w:rsidRDefault="006E5C62" w:rsidP="0039402F">
            <w:pPr>
              <w:pStyle w:val="TAC"/>
            </w:pPr>
            <w:r w:rsidRPr="00B20AE8">
              <w:t>+24</w:t>
            </w:r>
          </w:p>
        </w:tc>
        <w:tc>
          <w:tcPr>
            <w:tcW w:w="1701" w:type="dxa"/>
          </w:tcPr>
          <w:p w14:paraId="31BDC373"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7FFCF9E" w14:textId="77777777" w:rsidR="006E5C62" w:rsidRPr="00B20AE8" w:rsidRDefault="006E5C62" w:rsidP="0039402F">
            <w:pPr>
              <w:pStyle w:val="TAC"/>
            </w:pPr>
            <w:r w:rsidRPr="00B20AE8">
              <w:t>CW carrier</w:t>
            </w:r>
          </w:p>
        </w:tc>
      </w:tr>
      <w:tr w:rsidR="004F339F" w:rsidRPr="00B20AE8" w14:paraId="349971B6" w14:textId="77777777" w:rsidTr="009303FD">
        <w:trPr>
          <w:gridAfter w:val="1"/>
          <w:wAfter w:w="10" w:type="dxa"/>
          <w:cantSplit/>
          <w:jc w:val="center"/>
        </w:trPr>
        <w:tc>
          <w:tcPr>
            <w:tcW w:w="1918" w:type="dxa"/>
          </w:tcPr>
          <w:p w14:paraId="4AE5E73E" w14:textId="77777777" w:rsidR="006E5C62" w:rsidRPr="00B20AE8" w:rsidRDefault="006E5C62" w:rsidP="0039402F">
            <w:pPr>
              <w:pStyle w:val="TAL"/>
              <w:rPr>
                <w:lang w:val="sv-FI"/>
              </w:rPr>
            </w:pPr>
            <w:r w:rsidRPr="00B20AE8">
              <w:rPr>
                <w:lang w:val="sv-FI"/>
              </w:rPr>
              <w:t>UTRA FDD Band X or E-UTRA Band 10</w:t>
            </w:r>
          </w:p>
        </w:tc>
        <w:tc>
          <w:tcPr>
            <w:tcW w:w="1657" w:type="dxa"/>
          </w:tcPr>
          <w:p w14:paraId="70E50C36" w14:textId="77777777" w:rsidR="006E5C62" w:rsidRPr="00B20AE8" w:rsidRDefault="006E5C62" w:rsidP="0039402F">
            <w:pPr>
              <w:pStyle w:val="TAC"/>
            </w:pPr>
            <w:r w:rsidRPr="00B20AE8">
              <w:t>2110 – 2170</w:t>
            </w:r>
          </w:p>
        </w:tc>
        <w:tc>
          <w:tcPr>
            <w:tcW w:w="1082" w:type="dxa"/>
          </w:tcPr>
          <w:p w14:paraId="1E1279E4" w14:textId="77777777" w:rsidR="006E5C62" w:rsidRPr="00B20AE8" w:rsidRDefault="006E5C62" w:rsidP="0039402F">
            <w:pPr>
              <w:pStyle w:val="TAC"/>
            </w:pPr>
            <w:r w:rsidRPr="00B20AE8">
              <w:t>+46</w:t>
            </w:r>
          </w:p>
        </w:tc>
        <w:tc>
          <w:tcPr>
            <w:tcW w:w="1134" w:type="dxa"/>
          </w:tcPr>
          <w:p w14:paraId="45DAE67C" w14:textId="77777777" w:rsidR="006E5C62" w:rsidRPr="00B20AE8" w:rsidRDefault="006E5C62" w:rsidP="0039402F">
            <w:pPr>
              <w:pStyle w:val="TAC"/>
            </w:pPr>
            <w:r w:rsidRPr="00B20AE8">
              <w:t>+38</w:t>
            </w:r>
          </w:p>
        </w:tc>
        <w:tc>
          <w:tcPr>
            <w:tcW w:w="1134" w:type="dxa"/>
          </w:tcPr>
          <w:p w14:paraId="79C907E6" w14:textId="77777777" w:rsidR="006E5C62" w:rsidRPr="00B20AE8" w:rsidRDefault="006E5C62" w:rsidP="0039402F">
            <w:pPr>
              <w:pStyle w:val="TAC"/>
            </w:pPr>
            <w:r w:rsidRPr="00B20AE8">
              <w:t>+24</w:t>
            </w:r>
          </w:p>
        </w:tc>
        <w:tc>
          <w:tcPr>
            <w:tcW w:w="1701" w:type="dxa"/>
          </w:tcPr>
          <w:p w14:paraId="3040EF21"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22801B" w14:textId="77777777" w:rsidR="006E5C62" w:rsidRPr="00B20AE8" w:rsidRDefault="006E5C62" w:rsidP="0039402F">
            <w:pPr>
              <w:pStyle w:val="TAC"/>
            </w:pPr>
            <w:r w:rsidRPr="00B20AE8">
              <w:t>CW carrier</w:t>
            </w:r>
          </w:p>
        </w:tc>
      </w:tr>
      <w:tr w:rsidR="004F339F" w:rsidRPr="00B20AE8" w14:paraId="4436CD29" w14:textId="77777777" w:rsidTr="009303FD">
        <w:trPr>
          <w:gridAfter w:val="1"/>
          <w:wAfter w:w="10" w:type="dxa"/>
          <w:cantSplit/>
          <w:jc w:val="center"/>
        </w:trPr>
        <w:tc>
          <w:tcPr>
            <w:tcW w:w="1918" w:type="dxa"/>
          </w:tcPr>
          <w:p w14:paraId="7DAC2E27" w14:textId="77777777" w:rsidR="006E5C62" w:rsidRPr="00B20AE8" w:rsidRDefault="006E5C62" w:rsidP="0039402F">
            <w:pPr>
              <w:pStyle w:val="TAL"/>
              <w:rPr>
                <w:lang w:val="sv-FI"/>
              </w:rPr>
            </w:pPr>
            <w:r w:rsidRPr="00B20AE8">
              <w:rPr>
                <w:lang w:val="sv-FI"/>
              </w:rPr>
              <w:t>UTRA FDD Band XI or E-UTRA Band 11</w:t>
            </w:r>
          </w:p>
        </w:tc>
        <w:tc>
          <w:tcPr>
            <w:tcW w:w="1657" w:type="dxa"/>
          </w:tcPr>
          <w:p w14:paraId="5173829B" w14:textId="77777777" w:rsidR="006E5C62" w:rsidRPr="00B20AE8" w:rsidRDefault="006E5C62" w:rsidP="0039402F">
            <w:pPr>
              <w:pStyle w:val="TAC"/>
            </w:pPr>
            <w:r w:rsidRPr="00B20AE8">
              <w:t>1475.9 - 1495.9</w:t>
            </w:r>
          </w:p>
        </w:tc>
        <w:tc>
          <w:tcPr>
            <w:tcW w:w="1082" w:type="dxa"/>
          </w:tcPr>
          <w:p w14:paraId="576658A3" w14:textId="77777777" w:rsidR="006E5C62" w:rsidRPr="00B20AE8" w:rsidRDefault="006E5C62" w:rsidP="0039402F">
            <w:pPr>
              <w:pStyle w:val="TAC"/>
            </w:pPr>
            <w:r w:rsidRPr="00B20AE8">
              <w:t>+46</w:t>
            </w:r>
          </w:p>
        </w:tc>
        <w:tc>
          <w:tcPr>
            <w:tcW w:w="1134" w:type="dxa"/>
          </w:tcPr>
          <w:p w14:paraId="0C634760" w14:textId="77777777" w:rsidR="006E5C62" w:rsidRPr="00B20AE8" w:rsidRDefault="006E5C62" w:rsidP="0039402F">
            <w:pPr>
              <w:pStyle w:val="TAC"/>
            </w:pPr>
            <w:r w:rsidRPr="00B20AE8">
              <w:t>+38</w:t>
            </w:r>
          </w:p>
        </w:tc>
        <w:tc>
          <w:tcPr>
            <w:tcW w:w="1134" w:type="dxa"/>
          </w:tcPr>
          <w:p w14:paraId="57B5DF67" w14:textId="77777777" w:rsidR="006E5C62" w:rsidRPr="00B20AE8" w:rsidRDefault="006E5C62" w:rsidP="0039402F">
            <w:pPr>
              <w:pStyle w:val="TAC"/>
            </w:pPr>
            <w:r w:rsidRPr="00B20AE8">
              <w:t>+24</w:t>
            </w:r>
          </w:p>
        </w:tc>
        <w:tc>
          <w:tcPr>
            <w:tcW w:w="1701" w:type="dxa"/>
          </w:tcPr>
          <w:p w14:paraId="77484EB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12D62" w14:textId="77777777" w:rsidR="006E5C62" w:rsidRPr="00B20AE8" w:rsidRDefault="006E5C62" w:rsidP="0039402F">
            <w:pPr>
              <w:pStyle w:val="TAC"/>
            </w:pPr>
            <w:r w:rsidRPr="00B20AE8">
              <w:t>CW carrier</w:t>
            </w:r>
          </w:p>
        </w:tc>
      </w:tr>
      <w:tr w:rsidR="004F339F" w:rsidRPr="00B20AE8" w14:paraId="04D896E9" w14:textId="77777777" w:rsidTr="009303FD">
        <w:trPr>
          <w:gridAfter w:val="1"/>
          <w:wAfter w:w="10" w:type="dxa"/>
          <w:cantSplit/>
          <w:jc w:val="center"/>
        </w:trPr>
        <w:tc>
          <w:tcPr>
            <w:tcW w:w="1918" w:type="dxa"/>
          </w:tcPr>
          <w:p w14:paraId="05697F74" w14:textId="77777777" w:rsidR="006E5C62" w:rsidRPr="00B20AE8" w:rsidRDefault="006E5C62" w:rsidP="0039402F">
            <w:pPr>
              <w:pStyle w:val="TAL"/>
            </w:pPr>
            <w:r w:rsidRPr="00B20AE8">
              <w:t>UTRA FDD Band XII or E-UTRA Band 12</w:t>
            </w:r>
            <w:r w:rsidR="00D36639" w:rsidRPr="00B20AE8">
              <w:rPr>
                <w:lang w:val="sv-SE"/>
              </w:rPr>
              <w:t xml:space="preserve"> or NR band n12</w:t>
            </w:r>
          </w:p>
        </w:tc>
        <w:tc>
          <w:tcPr>
            <w:tcW w:w="1657" w:type="dxa"/>
          </w:tcPr>
          <w:p w14:paraId="3B4B4BA6" w14:textId="77777777" w:rsidR="006E5C62" w:rsidRPr="00B20AE8" w:rsidRDefault="006E5C62" w:rsidP="0039402F">
            <w:pPr>
              <w:pStyle w:val="TAC"/>
            </w:pPr>
            <w:r w:rsidRPr="00B20AE8">
              <w:t>729 – 746</w:t>
            </w:r>
          </w:p>
        </w:tc>
        <w:tc>
          <w:tcPr>
            <w:tcW w:w="1082" w:type="dxa"/>
          </w:tcPr>
          <w:p w14:paraId="52A1F638" w14:textId="77777777" w:rsidR="006E5C62" w:rsidRPr="00B20AE8" w:rsidRDefault="006E5C62" w:rsidP="0039402F">
            <w:pPr>
              <w:pStyle w:val="TAC"/>
            </w:pPr>
            <w:r w:rsidRPr="00B20AE8">
              <w:t>+46</w:t>
            </w:r>
          </w:p>
        </w:tc>
        <w:tc>
          <w:tcPr>
            <w:tcW w:w="1134" w:type="dxa"/>
          </w:tcPr>
          <w:p w14:paraId="2A6FB729" w14:textId="77777777" w:rsidR="006E5C62" w:rsidRPr="00B20AE8" w:rsidRDefault="006E5C62" w:rsidP="0039402F">
            <w:pPr>
              <w:pStyle w:val="TAC"/>
            </w:pPr>
            <w:r w:rsidRPr="00B20AE8">
              <w:t>+38</w:t>
            </w:r>
          </w:p>
        </w:tc>
        <w:tc>
          <w:tcPr>
            <w:tcW w:w="1134" w:type="dxa"/>
          </w:tcPr>
          <w:p w14:paraId="1AD25A31" w14:textId="77777777" w:rsidR="006E5C62" w:rsidRPr="00B20AE8" w:rsidRDefault="006E5C62" w:rsidP="0039402F">
            <w:pPr>
              <w:pStyle w:val="TAC"/>
            </w:pPr>
            <w:r w:rsidRPr="00B20AE8">
              <w:t>+24</w:t>
            </w:r>
          </w:p>
        </w:tc>
        <w:tc>
          <w:tcPr>
            <w:tcW w:w="1701" w:type="dxa"/>
          </w:tcPr>
          <w:p w14:paraId="12DAC96B"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E6DC983" w14:textId="77777777" w:rsidR="006E5C62" w:rsidRPr="00B20AE8" w:rsidRDefault="006E5C62" w:rsidP="0039402F">
            <w:pPr>
              <w:pStyle w:val="TAC"/>
            </w:pPr>
            <w:r w:rsidRPr="00B20AE8">
              <w:t>CW carrier</w:t>
            </w:r>
          </w:p>
        </w:tc>
      </w:tr>
      <w:tr w:rsidR="004F339F" w:rsidRPr="00B20AE8" w14:paraId="76C111B0" w14:textId="77777777" w:rsidTr="009303FD">
        <w:trPr>
          <w:gridAfter w:val="1"/>
          <w:wAfter w:w="10" w:type="dxa"/>
          <w:cantSplit/>
          <w:jc w:val="center"/>
        </w:trPr>
        <w:tc>
          <w:tcPr>
            <w:tcW w:w="1918" w:type="dxa"/>
          </w:tcPr>
          <w:p w14:paraId="042226EA" w14:textId="77777777" w:rsidR="006E5C62" w:rsidRPr="00B20AE8" w:rsidRDefault="006E5C62" w:rsidP="0039402F">
            <w:pPr>
              <w:pStyle w:val="TAL"/>
              <w:rPr>
                <w:lang w:val="sv-FI"/>
              </w:rPr>
            </w:pPr>
            <w:r w:rsidRPr="00B20AE8">
              <w:rPr>
                <w:lang w:val="sv-FI"/>
              </w:rPr>
              <w:t>UTRA FDD Band XIIII or E-UTRA Band 13</w:t>
            </w:r>
          </w:p>
        </w:tc>
        <w:tc>
          <w:tcPr>
            <w:tcW w:w="1657" w:type="dxa"/>
          </w:tcPr>
          <w:p w14:paraId="2D3B9050" w14:textId="77777777" w:rsidR="006E5C62" w:rsidRPr="00B20AE8" w:rsidRDefault="006E5C62" w:rsidP="0039402F">
            <w:pPr>
              <w:pStyle w:val="TAC"/>
            </w:pPr>
            <w:r w:rsidRPr="00B20AE8">
              <w:t>746 – 756</w:t>
            </w:r>
          </w:p>
        </w:tc>
        <w:tc>
          <w:tcPr>
            <w:tcW w:w="1082" w:type="dxa"/>
          </w:tcPr>
          <w:p w14:paraId="611C1478" w14:textId="77777777" w:rsidR="006E5C62" w:rsidRPr="00B20AE8" w:rsidRDefault="006E5C62" w:rsidP="0039402F">
            <w:pPr>
              <w:pStyle w:val="TAC"/>
            </w:pPr>
            <w:r w:rsidRPr="00B20AE8">
              <w:t>+46</w:t>
            </w:r>
          </w:p>
        </w:tc>
        <w:tc>
          <w:tcPr>
            <w:tcW w:w="1134" w:type="dxa"/>
          </w:tcPr>
          <w:p w14:paraId="0D4A1D68" w14:textId="77777777" w:rsidR="006E5C62" w:rsidRPr="00B20AE8" w:rsidRDefault="006E5C62" w:rsidP="0039402F">
            <w:pPr>
              <w:pStyle w:val="TAC"/>
            </w:pPr>
            <w:r w:rsidRPr="00B20AE8">
              <w:t>+38</w:t>
            </w:r>
          </w:p>
        </w:tc>
        <w:tc>
          <w:tcPr>
            <w:tcW w:w="1134" w:type="dxa"/>
          </w:tcPr>
          <w:p w14:paraId="6F56E224" w14:textId="77777777" w:rsidR="006E5C62" w:rsidRPr="00B20AE8" w:rsidRDefault="006E5C62" w:rsidP="0039402F">
            <w:pPr>
              <w:pStyle w:val="TAC"/>
            </w:pPr>
            <w:r w:rsidRPr="00B20AE8">
              <w:t>+24</w:t>
            </w:r>
          </w:p>
        </w:tc>
        <w:tc>
          <w:tcPr>
            <w:tcW w:w="1701" w:type="dxa"/>
          </w:tcPr>
          <w:p w14:paraId="732E643B"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C80DAA" w14:textId="77777777" w:rsidR="006E5C62" w:rsidRPr="00B20AE8" w:rsidRDefault="006E5C62" w:rsidP="0039402F">
            <w:pPr>
              <w:pStyle w:val="TAC"/>
            </w:pPr>
            <w:r w:rsidRPr="00B20AE8">
              <w:t>CW carrier</w:t>
            </w:r>
          </w:p>
        </w:tc>
      </w:tr>
      <w:tr w:rsidR="004F339F" w:rsidRPr="00B20AE8" w14:paraId="571C5335" w14:textId="77777777" w:rsidTr="009303FD">
        <w:trPr>
          <w:gridAfter w:val="1"/>
          <w:wAfter w:w="10" w:type="dxa"/>
          <w:cantSplit/>
          <w:jc w:val="center"/>
        </w:trPr>
        <w:tc>
          <w:tcPr>
            <w:tcW w:w="1918" w:type="dxa"/>
          </w:tcPr>
          <w:p w14:paraId="67D09275" w14:textId="77777777" w:rsidR="006E5C62" w:rsidRPr="00B20AE8" w:rsidRDefault="006E5C62" w:rsidP="0039402F">
            <w:pPr>
              <w:pStyle w:val="TAL"/>
              <w:rPr>
                <w:lang w:val="sv-FI"/>
              </w:rPr>
            </w:pPr>
            <w:r w:rsidRPr="00B20AE8">
              <w:rPr>
                <w:lang w:val="sv-FI"/>
              </w:rPr>
              <w:t>UTRA FDD Band XIV or E-UTRA Band 14</w:t>
            </w:r>
          </w:p>
        </w:tc>
        <w:tc>
          <w:tcPr>
            <w:tcW w:w="1657" w:type="dxa"/>
          </w:tcPr>
          <w:p w14:paraId="478F86B8" w14:textId="77777777" w:rsidR="006E5C62" w:rsidRPr="00B20AE8" w:rsidRDefault="006E5C62" w:rsidP="0039402F">
            <w:pPr>
              <w:pStyle w:val="TAC"/>
            </w:pPr>
            <w:r w:rsidRPr="00B20AE8">
              <w:t>758 – 768</w:t>
            </w:r>
          </w:p>
        </w:tc>
        <w:tc>
          <w:tcPr>
            <w:tcW w:w="1082" w:type="dxa"/>
          </w:tcPr>
          <w:p w14:paraId="6830101E" w14:textId="77777777" w:rsidR="006E5C62" w:rsidRPr="00B20AE8" w:rsidRDefault="006E5C62" w:rsidP="0039402F">
            <w:pPr>
              <w:pStyle w:val="TAC"/>
            </w:pPr>
            <w:r w:rsidRPr="00B20AE8">
              <w:t>+46</w:t>
            </w:r>
          </w:p>
        </w:tc>
        <w:tc>
          <w:tcPr>
            <w:tcW w:w="1134" w:type="dxa"/>
          </w:tcPr>
          <w:p w14:paraId="16E72F7C" w14:textId="77777777" w:rsidR="006E5C62" w:rsidRPr="00B20AE8" w:rsidRDefault="006E5C62" w:rsidP="0039402F">
            <w:pPr>
              <w:pStyle w:val="TAC"/>
            </w:pPr>
            <w:r w:rsidRPr="00B20AE8">
              <w:t>+38</w:t>
            </w:r>
          </w:p>
        </w:tc>
        <w:tc>
          <w:tcPr>
            <w:tcW w:w="1134" w:type="dxa"/>
          </w:tcPr>
          <w:p w14:paraId="3E1560B1" w14:textId="77777777" w:rsidR="006E5C62" w:rsidRPr="00B20AE8" w:rsidRDefault="006E5C62" w:rsidP="0039402F">
            <w:pPr>
              <w:pStyle w:val="TAC"/>
            </w:pPr>
            <w:r w:rsidRPr="00B20AE8">
              <w:t>+24</w:t>
            </w:r>
          </w:p>
        </w:tc>
        <w:tc>
          <w:tcPr>
            <w:tcW w:w="1701" w:type="dxa"/>
          </w:tcPr>
          <w:p w14:paraId="552B4C6D"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91FE18A" w14:textId="77777777" w:rsidR="006E5C62" w:rsidRPr="00B20AE8" w:rsidRDefault="006E5C62" w:rsidP="0039402F">
            <w:pPr>
              <w:pStyle w:val="TAC"/>
            </w:pPr>
            <w:r w:rsidRPr="00B20AE8">
              <w:t>CW carrier</w:t>
            </w:r>
          </w:p>
        </w:tc>
      </w:tr>
      <w:tr w:rsidR="004F339F" w:rsidRPr="00B20AE8" w14:paraId="1450B3AF" w14:textId="77777777" w:rsidTr="009303FD">
        <w:trPr>
          <w:gridAfter w:val="1"/>
          <w:wAfter w:w="10" w:type="dxa"/>
          <w:cantSplit/>
          <w:jc w:val="center"/>
        </w:trPr>
        <w:tc>
          <w:tcPr>
            <w:tcW w:w="1918" w:type="dxa"/>
          </w:tcPr>
          <w:p w14:paraId="74B0FDA1" w14:textId="77777777" w:rsidR="006E5C62" w:rsidRPr="00B20AE8" w:rsidRDefault="006E5C62" w:rsidP="0039402F">
            <w:pPr>
              <w:pStyle w:val="TAL"/>
            </w:pPr>
            <w:r w:rsidRPr="00B20AE8">
              <w:t>E-UTRA Band 17</w:t>
            </w:r>
          </w:p>
        </w:tc>
        <w:tc>
          <w:tcPr>
            <w:tcW w:w="1657" w:type="dxa"/>
          </w:tcPr>
          <w:p w14:paraId="44FF0079" w14:textId="77777777" w:rsidR="006E5C62" w:rsidRPr="00B20AE8" w:rsidRDefault="006E5C62" w:rsidP="0039402F">
            <w:pPr>
              <w:pStyle w:val="TAC"/>
            </w:pPr>
            <w:r w:rsidRPr="00B20AE8">
              <w:t>734 – 746</w:t>
            </w:r>
          </w:p>
        </w:tc>
        <w:tc>
          <w:tcPr>
            <w:tcW w:w="1082" w:type="dxa"/>
          </w:tcPr>
          <w:p w14:paraId="05C20CE2" w14:textId="77777777" w:rsidR="006E5C62" w:rsidRPr="00B20AE8" w:rsidRDefault="006E5C62" w:rsidP="0039402F">
            <w:pPr>
              <w:pStyle w:val="TAC"/>
            </w:pPr>
            <w:r w:rsidRPr="00B20AE8">
              <w:t>+46</w:t>
            </w:r>
          </w:p>
        </w:tc>
        <w:tc>
          <w:tcPr>
            <w:tcW w:w="1134" w:type="dxa"/>
          </w:tcPr>
          <w:p w14:paraId="0074F54D" w14:textId="77777777" w:rsidR="006E5C62" w:rsidRPr="00B20AE8" w:rsidRDefault="006E5C62" w:rsidP="0039402F">
            <w:pPr>
              <w:pStyle w:val="TAC"/>
            </w:pPr>
            <w:r w:rsidRPr="00B20AE8">
              <w:t>+38</w:t>
            </w:r>
          </w:p>
        </w:tc>
        <w:tc>
          <w:tcPr>
            <w:tcW w:w="1134" w:type="dxa"/>
          </w:tcPr>
          <w:p w14:paraId="21F32B1E" w14:textId="77777777" w:rsidR="006E5C62" w:rsidRPr="00B20AE8" w:rsidRDefault="006E5C62" w:rsidP="0039402F">
            <w:pPr>
              <w:pStyle w:val="TAC"/>
            </w:pPr>
            <w:r w:rsidRPr="00B20AE8">
              <w:t>+24</w:t>
            </w:r>
          </w:p>
        </w:tc>
        <w:tc>
          <w:tcPr>
            <w:tcW w:w="1701" w:type="dxa"/>
          </w:tcPr>
          <w:p w14:paraId="08C9F4D2"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C1CFE1" w14:textId="77777777" w:rsidR="006E5C62" w:rsidRPr="00B20AE8" w:rsidRDefault="006E5C62" w:rsidP="0039402F">
            <w:pPr>
              <w:pStyle w:val="TAC"/>
            </w:pPr>
            <w:r w:rsidRPr="00B20AE8">
              <w:t>CW carrier</w:t>
            </w:r>
          </w:p>
        </w:tc>
      </w:tr>
      <w:tr w:rsidR="004F339F" w:rsidRPr="00B20AE8" w14:paraId="0B31468A" w14:textId="77777777" w:rsidTr="009303FD">
        <w:trPr>
          <w:gridAfter w:val="1"/>
          <w:wAfter w:w="10" w:type="dxa"/>
          <w:cantSplit/>
          <w:jc w:val="center"/>
        </w:trPr>
        <w:tc>
          <w:tcPr>
            <w:tcW w:w="1918" w:type="dxa"/>
          </w:tcPr>
          <w:p w14:paraId="770A008F" w14:textId="77777777" w:rsidR="006E5C62" w:rsidRPr="00B20AE8" w:rsidRDefault="006E5C62" w:rsidP="0039402F">
            <w:pPr>
              <w:pStyle w:val="TAL"/>
            </w:pPr>
            <w:r w:rsidRPr="00B20AE8">
              <w:t>E-UTRA Band 18</w:t>
            </w:r>
          </w:p>
        </w:tc>
        <w:tc>
          <w:tcPr>
            <w:tcW w:w="1657" w:type="dxa"/>
          </w:tcPr>
          <w:p w14:paraId="55C472CC" w14:textId="77777777" w:rsidR="006E5C62" w:rsidRPr="00B20AE8" w:rsidRDefault="006E5C62" w:rsidP="0039402F">
            <w:pPr>
              <w:pStyle w:val="TAC"/>
            </w:pPr>
            <w:r w:rsidRPr="00B20AE8">
              <w:t>860 – 875</w:t>
            </w:r>
          </w:p>
        </w:tc>
        <w:tc>
          <w:tcPr>
            <w:tcW w:w="1082" w:type="dxa"/>
          </w:tcPr>
          <w:p w14:paraId="6C74D7E5" w14:textId="77777777" w:rsidR="006E5C62" w:rsidRPr="00B20AE8" w:rsidRDefault="006E5C62" w:rsidP="0039402F">
            <w:pPr>
              <w:pStyle w:val="TAC"/>
            </w:pPr>
            <w:r w:rsidRPr="00B20AE8">
              <w:t>+46</w:t>
            </w:r>
          </w:p>
        </w:tc>
        <w:tc>
          <w:tcPr>
            <w:tcW w:w="1134" w:type="dxa"/>
          </w:tcPr>
          <w:p w14:paraId="598B5996" w14:textId="77777777" w:rsidR="006E5C62" w:rsidRPr="00B20AE8" w:rsidRDefault="006E5C62" w:rsidP="0039402F">
            <w:pPr>
              <w:pStyle w:val="TAC"/>
            </w:pPr>
            <w:r w:rsidRPr="00B20AE8">
              <w:t>+38</w:t>
            </w:r>
          </w:p>
        </w:tc>
        <w:tc>
          <w:tcPr>
            <w:tcW w:w="1134" w:type="dxa"/>
          </w:tcPr>
          <w:p w14:paraId="51F8B0D3" w14:textId="77777777" w:rsidR="006E5C62" w:rsidRPr="00B20AE8" w:rsidRDefault="006E5C62" w:rsidP="0039402F">
            <w:pPr>
              <w:pStyle w:val="TAC"/>
            </w:pPr>
            <w:r w:rsidRPr="00B20AE8">
              <w:t>+24</w:t>
            </w:r>
          </w:p>
        </w:tc>
        <w:tc>
          <w:tcPr>
            <w:tcW w:w="1701" w:type="dxa"/>
          </w:tcPr>
          <w:p w14:paraId="4CA4669E"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19EAD" w14:textId="77777777" w:rsidR="006E5C62" w:rsidRPr="00B20AE8" w:rsidRDefault="006E5C62" w:rsidP="0039402F">
            <w:pPr>
              <w:pStyle w:val="TAC"/>
            </w:pPr>
            <w:r w:rsidRPr="00B20AE8">
              <w:t>CW carrier</w:t>
            </w:r>
          </w:p>
        </w:tc>
      </w:tr>
      <w:tr w:rsidR="004F339F" w:rsidRPr="00B20AE8" w14:paraId="3B733595" w14:textId="77777777" w:rsidTr="009303FD">
        <w:trPr>
          <w:gridAfter w:val="1"/>
          <w:wAfter w:w="10" w:type="dxa"/>
          <w:cantSplit/>
          <w:jc w:val="center"/>
        </w:trPr>
        <w:tc>
          <w:tcPr>
            <w:tcW w:w="1918" w:type="dxa"/>
          </w:tcPr>
          <w:p w14:paraId="7C6BE0FD" w14:textId="77777777" w:rsidR="006E5C62" w:rsidRPr="00B20AE8" w:rsidRDefault="006E5C62" w:rsidP="0039402F">
            <w:pPr>
              <w:pStyle w:val="TAL"/>
              <w:rPr>
                <w:lang w:val="sv-FI"/>
              </w:rPr>
            </w:pPr>
            <w:r w:rsidRPr="00B20AE8">
              <w:rPr>
                <w:lang w:val="sv-FI"/>
              </w:rPr>
              <w:t>UTRA FDD Band XIX or E-UTRA Band 19</w:t>
            </w:r>
          </w:p>
        </w:tc>
        <w:tc>
          <w:tcPr>
            <w:tcW w:w="1657" w:type="dxa"/>
          </w:tcPr>
          <w:p w14:paraId="51A34757" w14:textId="77777777" w:rsidR="006E5C62" w:rsidRPr="00B20AE8" w:rsidRDefault="006E5C62" w:rsidP="0039402F">
            <w:pPr>
              <w:pStyle w:val="TAC"/>
            </w:pPr>
            <w:r w:rsidRPr="00B20AE8">
              <w:t>875 – 890</w:t>
            </w:r>
          </w:p>
        </w:tc>
        <w:tc>
          <w:tcPr>
            <w:tcW w:w="1082" w:type="dxa"/>
          </w:tcPr>
          <w:p w14:paraId="7FF4B123" w14:textId="77777777" w:rsidR="006E5C62" w:rsidRPr="00B20AE8" w:rsidRDefault="006E5C62" w:rsidP="0039402F">
            <w:pPr>
              <w:pStyle w:val="TAC"/>
            </w:pPr>
            <w:r w:rsidRPr="00B20AE8">
              <w:t>+46</w:t>
            </w:r>
          </w:p>
        </w:tc>
        <w:tc>
          <w:tcPr>
            <w:tcW w:w="1134" w:type="dxa"/>
          </w:tcPr>
          <w:p w14:paraId="693C986E" w14:textId="77777777" w:rsidR="006E5C62" w:rsidRPr="00B20AE8" w:rsidRDefault="006E5C62" w:rsidP="0039402F">
            <w:pPr>
              <w:pStyle w:val="TAC"/>
            </w:pPr>
            <w:r w:rsidRPr="00B20AE8">
              <w:t>+38</w:t>
            </w:r>
          </w:p>
        </w:tc>
        <w:tc>
          <w:tcPr>
            <w:tcW w:w="1134" w:type="dxa"/>
          </w:tcPr>
          <w:p w14:paraId="54B09298" w14:textId="77777777" w:rsidR="006E5C62" w:rsidRPr="00B20AE8" w:rsidRDefault="006E5C62" w:rsidP="0039402F">
            <w:pPr>
              <w:pStyle w:val="TAC"/>
            </w:pPr>
            <w:r w:rsidRPr="00B20AE8">
              <w:t>+24</w:t>
            </w:r>
          </w:p>
        </w:tc>
        <w:tc>
          <w:tcPr>
            <w:tcW w:w="1701" w:type="dxa"/>
          </w:tcPr>
          <w:p w14:paraId="14F4BADF"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BB1B4D6" w14:textId="77777777" w:rsidR="006E5C62" w:rsidRPr="00B20AE8" w:rsidRDefault="006E5C62" w:rsidP="0039402F">
            <w:pPr>
              <w:pStyle w:val="TAC"/>
            </w:pPr>
            <w:r w:rsidRPr="00B20AE8">
              <w:t>CW carrier</w:t>
            </w:r>
          </w:p>
        </w:tc>
      </w:tr>
      <w:tr w:rsidR="004F339F" w:rsidRPr="00B20AE8" w14:paraId="5337E4A7" w14:textId="77777777" w:rsidTr="009303FD">
        <w:trPr>
          <w:gridAfter w:val="1"/>
          <w:wAfter w:w="10" w:type="dxa"/>
          <w:cantSplit/>
          <w:jc w:val="center"/>
        </w:trPr>
        <w:tc>
          <w:tcPr>
            <w:tcW w:w="1918" w:type="dxa"/>
          </w:tcPr>
          <w:p w14:paraId="4DDB65AD" w14:textId="77777777" w:rsidR="006E5C62" w:rsidRPr="00B20AE8" w:rsidRDefault="006E5C62" w:rsidP="0039402F">
            <w:pPr>
              <w:pStyle w:val="TAL"/>
            </w:pPr>
            <w:r w:rsidRPr="00B20AE8">
              <w:t>UTRA FDD Band XX or E-UTRA Band 20</w:t>
            </w:r>
            <w:r w:rsidR="00D36639" w:rsidRPr="00B20AE8">
              <w:rPr>
                <w:lang w:val="sv-SE"/>
              </w:rPr>
              <w:t xml:space="preserve"> or NR band n20</w:t>
            </w:r>
          </w:p>
        </w:tc>
        <w:tc>
          <w:tcPr>
            <w:tcW w:w="1657" w:type="dxa"/>
          </w:tcPr>
          <w:p w14:paraId="74D881CD" w14:textId="77777777" w:rsidR="006E5C62" w:rsidRPr="00B20AE8" w:rsidRDefault="006E5C62" w:rsidP="0039402F">
            <w:pPr>
              <w:pStyle w:val="TAC"/>
            </w:pPr>
            <w:r w:rsidRPr="00B20AE8">
              <w:t>791 – 821</w:t>
            </w:r>
          </w:p>
        </w:tc>
        <w:tc>
          <w:tcPr>
            <w:tcW w:w="1082" w:type="dxa"/>
          </w:tcPr>
          <w:p w14:paraId="30F87B27" w14:textId="77777777" w:rsidR="006E5C62" w:rsidRPr="00B20AE8" w:rsidRDefault="006E5C62" w:rsidP="0039402F">
            <w:pPr>
              <w:pStyle w:val="TAC"/>
            </w:pPr>
            <w:r w:rsidRPr="00B20AE8">
              <w:t>+46</w:t>
            </w:r>
          </w:p>
        </w:tc>
        <w:tc>
          <w:tcPr>
            <w:tcW w:w="1134" w:type="dxa"/>
          </w:tcPr>
          <w:p w14:paraId="47994D60" w14:textId="77777777" w:rsidR="006E5C62" w:rsidRPr="00B20AE8" w:rsidRDefault="006E5C62" w:rsidP="0039402F">
            <w:pPr>
              <w:pStyle w:val="TAC"/>
            </w:pPr>
            <w:r w:rsidRPr="00B20AE8">
              <w:t>+38</w:t>
            </w:r>
          </w:p>
        </w:tc>
        <w:tc>
          <w:tcPr>
            <w:tcW w:w="1134" w:type="dxa"/>
          </w:tcPr>
          <w:p w14:paraId="5F3A3D48" w14:textId="77777777" w:rsidR="006E5C62" w:rsidRPr="00B20AE8" w:rsidRDefault="006E5C62" w:rsidP="0039402F">
            <w:pPr>
              <w:pStyle w:val="TAC"/>
            </w:pPr>
            <w:r w:rsidRPr="00B20AE8">
              <w:t>+24</w:t>
            </w:r>
          </w:p>
        </w:tc>
        <w:tc>
          <w:tcPr>
            <w:tcW w:w="1701" w:type="dxa"/>
          </w:tcPr>
          <w:p w14:paraId="584DD217"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C819B84" w14:textId="77777777" w:rsidR="006E5C62" w:rsidRPr="00B20AE8" w:rsidRDefault="006E5C62" w:rsidP="0039402F">
            <w:pPr>
              <w:pStyle w:val="TAC"/>
            </w:pPr>
            <w:r w:rsidRPr="00B20AE8">
              <w:t>CW carrier</w:t>
            </w:r>
          </w:p>
        </w:tc>
      </w:tr>
      <w:tr w:rsidR="004F339F" w:rsidRPr="00B20AE8" w14:paraId="582E10D8" w14:textId="77777777" w:rsidTr="009303FD">
        <w:trPr>
          <w:gridAfter w:val="1"/>
          <w:wAfter w:w="10" w:type="dxa"/>
          <w:cantSplit/>
          <w:jc w:val="center"/>
        </w:trPr>
        <w:tc>
          <w:tcPr>
            <w:tcW w:w="1918" w:type="dxa"/>
          </w:tcPr>
          <w:p w14:paraId="224BC25F" w14:textId="77777777" w:rsidR="006E5C62" w:rsidRPr="00B20AE8" w:rsidRDefault="006E5C62" w:rsidP="0039402F">
            <w:pPr>
              <w:pStyle w:val="TAL"/>
              <w:rPr>
                <w:lang w:val="sv-FI"/>
              </w:rPr>
            </w:pPr>
            <w:r w:rsidRPr="00B20AE8">
              <w:rPr>
                <w:lang w:val="sv-FI"/>
              </w:rPr>
              <w:t>UTRA FDD Band XXI or E-UTRA Band 21</w:t>
            </w:r>
          </w:p>
        </w:tc>
        <w:tc>
          <w:tcPr>
            <w:tcW w:w="1657" w:type="dxa"/>
          </w:tcPr>
          <w:p w14:paraId="4F6C78F9" w14:textId="77777777" w:rsidR="006E5C62" w:rsidRPr="00B20AE8" w:rsidRDefault="006E5C62" w:rsidP="0039402F">
            <w:pPr>
              <w:pStyle w:val="TAC"/>
            </w:pPr>
            <w:r w:rsidRPr="00B20AE8">
              <w:t>1495.9 - 1510.9</w:t>
            </w:r>
          </w:p>
        </w:tc>
        <w:tc>
          <w:tcPr>
            <w:tcW w:w="1082" w:type="dxa"/>
          </w:tcPr>
          <w:p w14:paraId="0F69C6B8" w14:textId="77777777" w:rsidR="006E5C62" w:rsidRPr="00B20AE8" w:rsidRDefault="006E5C62" w:rsidP="0039402F">
            <w:pPr>
              <w:pStyle w:val="TAC"/>
            </w:pPr>
            <w:r w:rsidRPr="00B20AE8">
              <w:t>+46</w:t>
            </w:r>
          </w:p>
        </w:tc>
        <w:tc>
          <w:tcPr>
            <w:tcW w:w="1134" w:type="dxa"/>
          </w:tcPr>
          <w:p w14:paraId="67F947A6" w14:textId="77777777" w:rsidR="006E5C62" w:rsidRPr="00B20AE8" w:rsidRDefault="006E5C62" w:rsidP="0039402F">
            <w:pPr>
              <w:pStyle w:val="TAC"/>
            </w:pPr>
            <w:r w:rsidRPr="00B20AE8">
              <w:t>+38</w:t>
            </w:r>
          </w:p>
        </w:tc>
        <w:tc>
          <w:tcPr>
            <w:tcW w:w="1134" w:type="dxa"/>
          </w:tcPr>
          <w:p w14:paraId="613E9E18" w14:textId="77777777" w:rsidR="006E5C62" w:rsidRPr="00B20AE8" w:rsidRDefault="006E5C62" w:rsidP="0039402F">
            <w:pPr>
              <w:pStyle w:val="TAC"/>
            </w:pPr>
            <w:r w:rsidRPr="00B20AE8">
              <w:t>+24</w:t>
            </w:r>
          </w:p>
        </w:tc>
        <w:tc>
          <w:tcPr>
            <w:tcW w:w="1701" w:type="dxa"/>
          </w:tcPr>
          <w:p w14:paraId="3A43E30C"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96A2584" w14:textId="77777777" w:rsidR="006E5C62" w:rsidRPr="00B20AE8" w:rsidRDefault="006E5C62" w:rsidP="0039402F">
            <w:pPr>
              <w:pStyle w:val="TAC"/>
            </w:pPr>
            <w:r w:rsidRPr="00B20AE8">
              <w:t>CW carrier</w:t>
            </w:r>
          </w:p>
        </w:tc>
      </w:tr>
      <w:tr w:rsidR="004F339F" w:rsidRPr="00B20AE8" w14:paraId="2F69CA42" w14:textId="77777777" w:rsidTr="009303FD">
        <w:trPr>
          <w:gridAfter w:val="1"/>
          <w:wAfter w:w="10" w:type="dxa"/>
          <w:cantSplit/>
          <w:jc w:val="center"/>
        </w:trPr>
        <w:tc>
          <w:tcPr>
            <w:tcW w:w="1918" w:type="dxa"/>
          </w:tcPr>
          <w:p w14:paraId="7A490AC7" w14:textId="77777777" w:rsidR="006E5C62" w:rsidRPr="00B20AE8" w:rsidRDefault="006E5C62" w:rsidP="0039402F">
            <w:pPr>
              <w:pStyle w:val="TAL"/>
              <w:rPr>
                <w:lang w:val="sv-FI"/>
              </w:rPr>
            </w:pPr>
            <w:r w:rsidRPr="00B20AE8">
              <w:rPr>
                <w:lang w:val="sv-FI"/>
              </w:rPr>
              <w:t>UTRA FDD Band XXII or E-UTRA Band 22</w:t>
            </w:r>
          </w:p>
        </w:tc>
        <w:tc>
          <w:tcPr>
            <w:tcW w:w="1657" w:type="dxa"/>
          </w:tcPr>
          <w:p w14:paraId="5F2F6C1A" w14:textId="77777777" w:rsidR="006E5C62" w:rsidRPr="00B20AE8" w:rsidRDefault="006E5C62" w:rsidP="0039402F">
            <w:pPr>
              <w:pStyle w:val="TAC"/>
            </w:pPr>
            <w:r w:rsidRPr="00B20AE8">
              <w:t>3510 - 3 590</w:t>
            </w:r>
          </w:p>
        </w:tc>
        <w:tc>
          <w:tcPr>
            <w:tcW w:w="1082" w:type="dxa"/>
          </w:tcPr>
          <w:p w14:paraId="39530C5E" w14:textId="77777777" w:rsidR="006E5C62" w:rsidRPr="00B20AE8" w:rsidRDefault="006E5C62" w:rsidP="0039402F">
            <w:pPr>
              <w:pStyle w:val="TAC"/>
            </w:pPr>
            <w:r w:rsidRPr="00B20AE8">
              <w:t>+46</w:t>
            </w:r>
          </w:p>
        </w:tc>
        <w:tc>
          <w:tcPr>
            <w:tcW w:w="1134" w:type="dxa"/>
          </w:tcPr>
          <w:p w14:paraId="420E53B5" w14:textId="77777777" w:rsidR="006E5C62" w:rsidRPr="00B20AE8" w:rsidRDefault="006E5C62" w:rsidP="0039402F">
            <w:pPr>
              <w:pStyle w:val="TAC"/>
            </w:pPr>
            <w:r w:rsidRPr="00B20AE8">
              <w:t>+38</w:t>
            </w:r>
          </w:p>
        </w:tc>
        <w:tc>
          <w:tcPr>
            <w:tcW w:w="1134" w:type="dxa"/>
          </w:tcPr>
          <w:p w14:paraId="3AAE0D43" w14:textId="77777777" w:rsidR="006E5C62" w:rsidRPr="00B20AE8" w:rsidRDefault="006E5C62" w:rsidP="0039402F">
            <w:pPr>
              <w:pStyle w:val="TAC"/>
            </w:pPr>
            <w:r w:rsidRPr="00B20AE8">
              <w:t>+24</w:t>
            </w:r>
          </w:p>
        </w:tc>
        <w:tc>
          <w:tcPr>
            <w:tcW w:w="1701" w:type="dxa"/>
          </w:tcPr>
          <w:p w14:paraId="423F9A42"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D0DA46E" w14:textId="77777777" w:rsidR="006E5C62" w:rsidRPr="00B20AE8" w:rsidRDefault="006E5C62" w:rsidP="0039402F">
            <w:pPr>
              <w:pStyle w:val="TAC"/>
            </w:pPr>
            <w:r w:rsidRPr="00B20AE8">
              <w:t>CW carrier</w:t>
            </w:r>
          </w:p>
        </w:tc>
      </w:tr>
      <w:tr w:rsidR="004F339F" w:rsidRPr="00B20AE8" w14:paraId="08E3FD80" w14:textId="77777777" w:rsidTr="009303FD">
        <w:trPr>
          <w:gridAfter w:val="1"/>
          <w:wAfter w:w="10" w:type="dxa"/>
          <w:cantSplit/>
          <w:jc w:val="center"/>
        </w:trPr>
        <w:tc>
          <w:tcPr>
            <w:tcW w:w="1918" w:type="dxa"/>
          </w:tcPr>
          <w:p w14:paraId="49BEF1A0" w14:textId="77777777" w:rsidR="006E5C62" w:rsidRPr="00B20AE8" w:rsidRDefault="006E5C62" w:rsidP="0039402F">
            <w:pPr>
              <w:pStyle w:val="TAL"/>
            </w:pPr>
            <w:r w:rsidRPr="00B20AE8">
              <w:t>E-UTRA Band 24</w:t>
            </w:r>
          </w:p>
        </w:tc>
        <w:tc>
          <w:tcPr>
            <w:tcW w:w="1657" w:type="dxa"/>
          </w:tcPr>
          <w:p w14:paraId="3D486755" w14:textId="77777777" w:rsidR="006E5C62" w:rsidRPr="00B20AE8" w:rsidRDefault="006E5C62" w:rsidP="0039402F">
            <w:pPr>
              <w:pStyle w:val="TAC"/>
            </w:pPr>
            <w:r w:rsidRPr="00B20AE8">
              <w:t>1525 – 1559</w:t>
            </w:r>
          </w:p>
        </w:tc>
        <w:tc>
          <w:tcPr>
            <w:tcW w:w="1082" w:type="dxa"/>
          </w:tcPr>
          <w:p w14:paraId="1DB10A69" w14:textId="77777777" w:rsidR="006E5C62" w:rsidRPr="00B20AE8" w:rsidRDefault="006E5C62" w:rsidP="0039402F">
            <w:pPr>
              <w:pStyle w:val="TAC"/>
            </w:pPr>
            <w:r w:rsidRPr="00B20AE8">
              <w:t>+46</w:t>
            </w:r>
          </w:p>
        </w:tc>
        <w:tc>
          <w:tcPr>
            <w:tcW w:w="1134" w:type="dxa"/>
          </w:tcPr>
          <w:p w14:paraId="2BE93284" w14:textId="77777777" w:rsidR="006E5C62" w:rsidRPr="00B20AE8" w:rsidRDefault="006E5C62" w:rsidP="0039402F">
            <w:pPr>
              <w:pStyle w:val="TAC"/>
            </w:pPr>
            <w:r w:rsidRPr="00B20AE8">
              <w:t>+38</w:t>
            </w:r>
          </w:p>
        </w:tc>
        <w:tc>
          <w:tcPr>
            <w:tcW w:w="1134" w:type="dxa"/>
          </w:tcPr>
          <w:p w14:paraId="2C43B9A9" w14:textId="77777777" w:rsidR="006E5C62" w:rsidRPr="00B20AE8" w:rsidRDefault="006E5C62" w:rsidP="0039402F">
            <w:pPr>
              <w:pStyle w:val="TAC"/>
            </w:pPr>
            <w:r w:rsidRPr="00B20AE8">
              <w:t>+24</w:t>
            </w:r>
          </w:p>
        </w:tc>
        <w:tc>
          <w:tcPr>
            <w:tcW w:w="1701" w:type="dxa"/>
          </w:tcPr>
          <w:p w14:paraId="3D365BB7"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6954B8" w14:textId="77777777" w:rsidR="006E5C62" w:rsidRPr="00B20AE8" w:rsidRDefault="006E5C62" w:rsidP="0039402F">
            <w:pPr>
              <w:pStyle w:val="TAC"/>
            </w:pPr>
            <w:r w:rsidRPr="00B20AE8">
              <w:t>CW carrier</w:t>
            </w:r>
          </w:p>
        </w:tc>
      </w:tr>
      <w:tr w:rsidR="004F339F" w:rsidRPr="00B20AE8" w14:paraId="7C5D49FC" w14:textId="77777777" w:rsidTr="009303FD">
        <w:trPr>
          <w:gridAfter w:val="1"/>
          <w:wAfter w:w="10" w:type="dxa"/>
          <w:cantSplit/>
          <w:jc w:val="center"/>
        </w:trPr>
        <w:tc>
          <w:tcPr>
            <w:tcW w:w="1918" w:type="dxa"/>
          </w:tcPr>
          <w:p w14:paraId="2D80C522" w14:textId="77777777" w:rsidR="006E5C62" w:rsidRPr="00B20AE8" w:rsidRDefault="006E5C62" w:rsidP="0039402F">
            <w:pPr>
              <w:pStyle w:val="TAL"/>
            </w:pPr>
            <w:r w:rsidRPr="00B20AE8">
              <w:t>UTRA FDD Band XX</w:t>
            </w:r>
            <w:r w:rsidRPr="00B20AE8">
              <w:rPr>
                <w:lang w:eastAsia="zh-CN"/>
              </w:rPr>
              <w:t>V</w:t>
            </w:r>
            <w:r w:rsidRPr="00B20AE8">
              <w:t xml:space="preserve"> or E-UTRA Band 2</w:t>
            </w:r>
            <w:r w:rsidRPr="00B20AE8">
              <w:rPr>
                <w:lang w:eastAsia="zh-CN"/>
              </w:rPr>
              <w:t>5</w:t>
            </w:r>
            <w:r w:rsidR="00D36639" w:rsidRPr="00B20AE8">
              <w:rPr>
                <w:lang w:val="sv-SE"/>
              </w:rPr>
              <w:t xml:space="preserve"> or NR band n25</w:t>
            </w:r>
          </w:p>
        </w:tc>
        <w:tc>
          <w:tcPr>
            <w:tcW w:w="1657" w:type="dxa"/>
          </w:tcPr>
          <w:p w14:paraId="40177494" w14:textId="77777777" w:rsidR="006E5C62" w:rsidRPr="00B20AE8" w:rsidRDefault="006E5C62" w:rsidP="0039402F">
            <w:pPr>
              <w:pStyle w:val="TAC"/>
            </w:pPr>
            <w:r w:rsidRPr="00B20AE8">
              <w:t>1930 – 199</w:t>
            </w:r>
            <w:r w:rsidRPr="00B20AE8">
              <w:rPr>
                <w:lang w:eastAsia="zh-CN"/>
              </w:rPr>
              <w:t>5</w:t>
            </w:r>
          </w:p>
        </w:tc>
        <w:tc>
          <w:tcPr>
            <w:tcW w:w="1082" w:type="dxa"/>
          </w:tcPr>
          <w:p w14:paraId="5EE039B1" w14:textId="77777777" w:rsidR="006E5C62" w:rsidRPr="00B20AE8" w:rsidRDefault="006E5C62" w:rsidP="0039402F">
            <w:pPr>
              <w:pStyle w:val="TAC"/>
              <w:rPr>
                <w:rFonts w:cs="v5.0.0"/>
              </w:rPr>
            </w:pPr>
            <w:r w:rsidRPr="00B20AE8">
              <w:t>+46</w:t>
            </w:r>
          </w:p>
        </w:tc>
        <w:tc>
          <w:tcPr>
            <w:tcW w:w="1134" w:type="dxa"/>
          </w:tcPr>
          <w:p w14:paraId="5B1212AA" w14:textId="77777777" w:rsidR="006E5C62" w:rsidRPr="00B20AE8" w:rsidRDefault="006E5C62" w:rsidP="0039402F">
            <w:pPr>
              <w:pStyle w:val="TAC"/>
            </w:pPr>
            <w:r w:rsidRPr="00B20AE8">
              <w:t>+38</w:t>
            </w:r>
          </w:p>
        </w:tc>
        <w:tc>
          <w:tcPr>
            <w:tcW w:w="1134" w:type="dxa"/>
          </w:tcPr>
          <w:p w14:paraId="5F62FC04" w14:textId="77777777" w:rsidR="006E5C62" w:rsidRPr="00B20AE8" w:rsidRDefault="006E5C62" w:rsidP="0039402F">
            <w:pPr>
              <w:pStyle w:val="TAC"/>
            </w:pPr>
            <w:r w:rsidRPr="00B20AE8">
              <w:t>+24</w:t>
            </w:r>
          </w:p>
        </w:tc>
        <w:tc>
          <w:tcPr>
            <w:tcW w:w="1701" w:type="dxa"/>
          </w:tcPr>
          <w:p w14:paraId="736B13BF"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E16E9C" w14:textId="77777777" w:rsidR="006E5C62" w:rsidRPr="00B20AE8" w:rsidRDefault="006E5C62" w:rsidP="0039402F">
            <w:pPr>
              <w:pStyle w:val="TAC"/>
              <w:rPr>
                <w:rFonts w:cs="v5.0.0"/>
              </w:rPr>
            </w:pPr>
            <w:r w:rsidRPr="00B20AE8">
              <w:t>CW carrier</w:t>
            </w:r>
          </w:p>
        </w:tc>
      </w:tr>
      <w:tr w:rsidR="004F339F" w:rsidRPr="00B20AE8" w14:paraId="0542D10E" w14:textId="77777777" w:rsidTr="009303FD">
        <w:trPr>
          <w:gridAfter w:val="1"/>
          <w:wAfter w:w="10" w:type="dxa"/>
          <w:cantSplit/>
          <w:jc w:val="center"/>
        </w:trPr>
        <w:tc>
          <w:tcPr>
            <w:tcW w:w="1918" w:type="dxa"/>
          </w:tcPr>
          <w:p w14:paraId="21EC375E" w14:textId="77777777" w:rsidR="006E5C62" w:rsidRPr="00B20AE8" w:rsidRDefault="006E5C62" w:rsidP="0039402F">
            <w:pPr>
              <w:pStyle w:val="TAL"/>
              <w:rPr>
                <w:lang w:val="sv-FI"/>
              </w:rPr>
            </w:pPr>
            <w:r w:rsidRPr="00B20AE8">
              <w:rPr>
                <w:lang w:val="sv-FI"/>
              </w:rPr>
              <w:t>UTRA FDD Band XX</w:t>
            </w:r>
            <w:r w:rsidRPr="00B20AE8">
              <w:rPr>
                <w:lang w:val="sv-FI" w:eastAsia="zh-CN"/>
              </w:rPr>
              <w:t>VI</w:t>
            </w:r>
            <w:r w:rsidRPr="00B20AE8">
              <w:rPr>
                <w:lang w:val="sv-FI"/>
              </w:rPr>
              <w:t xml:space="preserve"> or E-UTRA Band 2</w:t>
            </w:r>
            <w:r w:rsidRPr="00B20AE8">
              <w:rPr>
                <w:lang w:val="sv-FI" w:eastAsia="zh-CN"/>
              </w:rPr>
              <w:t>6</w:t>
            </w:r>
          </w:p>
        </w:tc>
        <w:tc>
          <w:tcPr>
            <w:tcW w:w="1657" w:type="dxa"/>
          </w:tcPr>
          <w:p w14:paraId="7E14DD7F" w14:textId="77777777" w:rsidR="006E5C62" w:rsidRPr="00B20AE8" w:rsidRDefault="006E5C62" w:rsidP="0039402F">
            <w:pPr>
              <w:pStyle w:val="TAC"/>
            </w:pPr>
            <w:r w:rsidRPr="00B20AE8">
              <w:t>859 – 894</w:t>
            </w:r>
          </w:p>
        </w:tc>
        <w:tc>
          <w:tcPr>
            <w:tcW w:w="1082" w:type="dxa"/>
          </w:tcPr>
          <w:p w14:paraId="018254DD" w14:textId="77777777" w:rsidR="006E5C62" w:rsidRPr="00B20AE8" w:rsidRDefault="006E5C62" w:rsidP="0039402F">
            <w:pPr>
              <w:pStyle w:val="TAC"/>
              <w:rPr>
                <w:rFonts w:cs="v5.0.0"/>
              </w:rPr>
            </w:pPr>
            <w:r w:rsidRPr="00B20AE8">
              <w:t>+46</w:t>
            </w:r>
          </w:p>
        </w:tc>
        <w:tc>
          <w:tcPr>
            <w:tcW w:w="1134" w:type="dxa"/>
          </w:tcPr>
          <w:p w14:paraId="7FFE6258" w14:textId="77777777" w:rsidR="006E5C62" w:rsidRPr="00B20AE8" w:rsidRDefault="006E5C62" w:rsidP="0039402F">
            <w:pPr>
              <w:pStyle w:val="TAC"/>
            </w:pPr>
            <w:r w:rsidRPr="00B20AE8">
              <w:t>+38</w:t>
            </w:r>
          </w:p>
        </w:tc>
        <w:tc>
          <w:tcPr>
            <w:tcW w:w="1134" w:type="dxa"/>
          </w:tcPr>
          <w:p w14:paraId="5D0FD5C9" w14:textId="77777777" w:rsidR="006E5C62" w:rsidRPr="00B20AE8" w:rsidRDefault="006E5C62" w:rsidP="0039402F">
            <w:pPr>
              <w:pStyle w:val="TAC"/>
            </w:pPr>
            <w:r w:rsidRPr="00B20AE8">
              <w:t>+24</w:t>
            </w:r>
          </w:p>
        </w:tc>
        <w:tc>
          <w:tcPr>
            <w:tcW w:w="1701" w:type="dxa"/>
          </w:tcPr>
          <w:p w14:paraId="43896326"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8AD8E90" w14:textId="77777777" w:rsidR="006E5C62" w:rsidRPr="00B20AE8" w:rsidRDefault="006E5C62" w:rsidP="0039402F">
            <w:pPr>
              <w:pStyle w:val="TAC"/>
              <w:rPr>
                <w:rFonts w:cs="v5.0.0"/>
              </w:rPr>
            </w:pPr>
            <w:r w:rsidRPr="00B20AE8">
              <w:t>CW carrier</w:t>
            </w:r>
          </w:p>
        </w:tc>
      </w:tr>
      <w:tr w:rsidR="004F339F" w:rsidRPr="00B20AE8" w14:paraId="4270C3A1" w14:textId="77777777" w:rsidTr="009303FD">
        <w:trPr>
          <w:gridAfter w:val="1"/>
          <w:wAfter w:w="10" w:type="dxa"/>
          <w:cantSplit/>
          <w:jc w:val="center"/>
        </w:trPr>
        <w:tc>
          <w:tcPr>
            <w:tcW w:w="1918" w:type="dxa"/>
          </w:tcPr>
          <w:p w14:paraId="6F5AB60A" w14:textId="77777777" w:rsidR="006E5C62" w:rsidRPr="00B20AE8" w:rsidRDefault="006E5C62" w:rsidP="0039402F">
            <w:pPr>
              <w:pStyle w:val="TAL"/>
            </w:pPr>
            <w:r w:rsidRPr="00B20AE8">
              <w:t>E-UTRA Band 27</w:t>
            </w:r>
          </w:p>
        </w:tc>
        <w:tc>
          <w:tcPr>
            <w:tcW w:w="1657" w:type="dxa"/>
          </w:tcPr>
          <w:p w14:paraId="06068111" w14:textId="77777777" w:rsidR="006E5C62" w:rsidRPr="00B20AE8" w:rsidRDefault="006E5C62" w:rsidP="0039402F">
            <w:pPr>
              <w:pStyle w:val="TAC"/>
            </w:pPr>
            <w:r w:rsidRPr="00B20AE8">
              <w:t>852 – 869</w:t>
            </w:r>
          </w:p>
        </w:tc>
        <w:tc>
          <w:tcPr>
            <w:tcW w:w="1082" w:type="dxa"/>
          </w:tcPr>
          <w:p w14:paraId="42921E26" w14:textId="77777777" w:rsidR="006E5C62" w:rsidRPr="00B20AE8" w:rsidRDefault="006E5C62" w:rsidP="0039402F">
            <w:pPr>
              <w:pStyle w:val="TAC"/>
            </w:pPr>
            <w:r w:rsidRPr="00B20AE8">
              <w:t>+46</w:t>
            </w:r>
          </w:p>
        </w:tc>
        <w:tc>
          <w:tcPr>
            <w:tcW w:w="1134" w:type="dxa"/>
          </w:tcPr>
          <w:p w14:paraId="7A9B81C0" w14:textId="77777777" w:rsidR="006E5C62" w:rsidRPr="00B20AE8" w:rsidRDefault="006E5C62" w:rsidP="0039402F">
            <w:pPr>
              <w:pStyle w:val="TAC"/>
            </w:pPr>
            <w:r w:rsidRPr="00B20AE8">
              <w:t>+38</w:t>
            </w:r>
          </w:p>
        </w:tc>
        <w:tc>
          <w:tcPr>
            <w:tcW w:w="1134" w:type="dxa"/>
          </w:tcPr>
          <w:p w14:paraId="3ACD9CCF" w14:textId="77777777" w:rsidR="006E5C62" w:rsidRPr="00B20AE8" w:rsidRDefault="006E5C62" w:rsidP="0039402F">
            <w:pPr>
              <w:pStyle w:val="TAC"/>
            </w:pPr>
            <w:r w:rsidRPr="00B20AE8">
              <w:t>+24</w:t>
            </w:r>
          </w:p>
        </w:tc>
        <w:tc>
          <w:tcPr>
            <w:tcW w:w="1701" w:type="dxa"/>
          </w:tcPr>
          <w:p w14:paraId="7D0586FD"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8189749" w14:textId="77777777" w:rsidR="006E5C62" w:rsidRPr="00B20AE8" w:rsidRDefault="006E5C62" w:rsidP="0039402F">
            <w:pPr>
              <w:pStyle w:val="TAC"/>
            </w:pPr>
            <w:r w:rsidRPr="00B20AE8">
              <w:t>CW carrier</w:t>
            </w:r>
          </w:p>
        </w:tc>
      </w:tr>
      <w:tr w:rsidR="004F339F" w:rsidRPr="00B20AE8" w14:paraId="1E654C84" w14:textId="77777777" w:rsidTr="009303FD">
        <w:trPr>
          <w:gridAfter w:val="1"/>
          <w:wAfter w:w="10" w:type="dxa"/>
          <w:cantSplit/>
          <w:jc w:val="center"/>
        </w:trPr>
        <w:tc>
          <w:tcPr>
            <w:tcW w:w="1918" w:type="dxa"/>
          </w:tcPr>
          <w:p w14:paraId="7B0DD7D8" w14:textId="77777777" w:rsidR="006E5C62" w:rsidRPr="00B20AE8" w:rsidRDefault="006E5C62" w:rsidP="0039402F">
            <w:pPr>
              <w:pStyle w:val="TAL"/>
            </w:pPr>
            <w:r w:rsidRPr="00B20AE8">
              <w:t>E-UTRA Band 28</w:t>
            </w:r>
            <w:r w:rsidR="00D36639" w:rsidRPr="00B20AE8">
              <w:rPr>
                <w:lang w:val="sv-SE"/>
              </w:rPr>
              <w:t xml:space="preserve"> or NR band n28</w:t>
            </w:r>
          </w:p>
        </w:tc>
        <w:tc>
          <w:tcPr>
            <w:tcW w:w="1657" w:type="dxa"/>
          </w:tcPr>
          <w:p w14:paraId="5D1E69EF" w14:textId="77777777" w:rsidR="006E5C62" w:rsidRPr="00B20AE8" w:rsidRDefault="006E5C62" w:rsidP="0039402F">
            <w:pPr>
              <w:pStyle w:val="TAC"/>
            </w:pPr>
            <w:r w:rsidRPr="00B20AE8">
              <w:t>758 – 803</w:t>
            </w:r>
          </w:p>
        </w:tc>
        <w:tc>
          <w:tcPr>
            <w:tcW w:w="1082" w:type="dxa"/>
          </w:tcPr>
          <w:p w14:paraId="72D2E863" w14:textId="77777777" w:rsidR="006E5C62" w:rsidRPr="00B20AE8" w:rsidRDefault="006E5C62" w:rsidP="0039402F">
            <w:pPr>
              <w:pStyle w:val="TAC"/>
            </w:pPr>
            <w:r w:rsidRPr="00B20AE8">
              <w:t>+46</w:t>
            </w:r>
          </w:p>
        </w:tc>
        <w:tc>
          <w:tcPr>
            <w:tcW w:w="1134" w:type="dxa"/>
          </w:tcPr>
          <w:p w14:paraId="202A13C1" w14:textId="77777777" w:rsidR="006E5C62" w:rsidRPr="00B20AE8" w:rsidRDefault="006E5C62" w:rsidP="0039402F">
            <w:pPr>
              <w:pStyle w:val="TAC"/>
            </w:pPr>
            <w:r w:rsidRPr="00B20AE8">
              <w:t>+38</w:t>
            </w:r>
          </w:p>
        </w:tc>
        <w:tc>
          <w:tcPr>
            <w:tcW w:w="1134" w:type="dxa"/>
          </w:tcPr>
          <w:p w14:paraId="09449B46" w14:textId="77777777" w:rsidR="006E5C62" w:rsidRPr="00B20AE8" w:rsidRDefault="006E5C62" w:rsidP="0039402F">
            <w:pPr>
              <w:pStyle w:val="TAC"/>
            </w:pPr>
            <w:r w:rsidRPr="00B20AE8">
              <w:t>+24</w:t>
            </w:r>
          </w:p>
        </w:tc>
        <w:tc>
          <w:tcPr>
            <w:tcW w:w="1701" w:type="dxa"/>
          </w:tcPr>
          <w:p w14:paraId="28057CD6"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592DE41" w14:textId="77777777" w:rsidR="006E5C62" w:rsidRPr="00B20AE8" w:rsidRDefault="006E5C62" w:rsidP="0039402F">
            <w:pPr>
              <w:pStyle w:val="TAC"/>
            </w:pPr>
            <w:r w:rsidRPr="00B20AE8">
              <w:t>CW carrier</w:t>
            </w:r>
          </w:p>
        </w:tc>
      </w:tr>
      <w:tr w:rsidR="004F339F" w:rsidRPr="00B20AE8" w14:paraId="01DA777D" w14:textId="77777777" w:rsidTr="009303FD">
        <w:trPr>
          <w:gridAfter w:val="1"/>
          <w:wAfter w:w="10" w:type="dxa"/>
          <w:cantSplit/>
          <w:jc w:val="center"/>
        </w:trPr>
        <w:tc>
          <w:tcPr>
            <w:tcW w:w="1918" w:type="dxa"/>
          </w:tcPr>
          <w:p w14:paraId="2F3522D2" w14:textId="77777777" w:rsidR="006E5C62" w:rsidRPr="00B20AE8" w:rsidRDefault="006E5C62" w:rsidP="0039402F">
            <w:pPr>
              <w:pStyle w:val="TAL"/>
            </w:pPr>
            <w:r w:rsidRPr="00B20AE8">
              <w:t>E-UTRA Band 29</w:t>
            </w:r>
          </w:p>
        </w:tc>
        <w:tc>
          <w:tcPr>
            <w:tcW w:w="1657" w:type="dxa"/>
          </w:tcPr>
          <w:p w14:paraId="248594FA" w14:textId="77777777" w:rsidR="006E5C62" w:rsidRPr="00B20AE8" w:rsidRDefault="006E5C62" w:rsidP="0039402F">
            <w:pPr>
              <w:pStyle w:val="TAC"/>
            </w:pPr>
            <w:r w:rsidRPr="00B20AE8">
              <w:t>717 – 728</w:t>
            </w:r>
          </w:p>
        </w:tc>
        <w:tc>
          <w:tcPr>
            <w:tcW w:w="1082" w:type="dxa"/>
          </w:tcPr>
          <w:p w14:paraId="33B1079F" w14:textId="77777777" w:rsidR="006E5C62" w:rsidRPr="00B20AE8" w:rsidRDefault="006E5C62" w:rsidP="0039402F">
            <w:pPr>
              <w:pStyle w:val="TAC"/>
            </w:pPr>
            <w:r w:rsidRPr="00B20AE8">
              <w:t>+46</w:t>
            </w:r>
          </w:p>
        </w:tc>
        <w:tc>
          <w:tcPr>
            <w:tcW w:w="1134" w:type="dxa"/>
          </w:tcPr>
          <w:p w14:paraId="297E3F92" w14:textId="77777777" w:rsidR="006E5C62" w:rsidRPr="00B20AE8" w:rsidRDefault="006E5C62" w:rsidP="0039402F">
            <w:pPr>
              <w:pStyle w:val="TAC"/>
            </w:pPr>
            <w:r w:rsidRPr="00B20AE8">
              <w:t>+38</w:t>
            </w:r>
          </w:p>
        </w:tc>
        <w:tc>
          <w:tcPr>
            <w:tcW w:w="1134" w:type="dxa"/>
          </w:tcPr>
          <w:p w14:paraId="6B599196" w14:textId="77777777" w:rsidR="006E5C62" w:rsidRPr="00B20AE8" w:rsidRDefault="006E5C62" w:rsidP="0039402F">
            <w:pPr>
              <w:pStyle w:val="TAC"/>
            </w:pPr>
            <w:r w:rsidRPr="00B20AE8">
              <w:t>+24</w:t>
            </w:r>
          </w:p>
        </w:tc>
        <w:tc>
          <w:tcPr>
            <w:tcW w:w="1701" w:type="dxa"/>
          </w:tcPr>
          <w:p w14:paraId="6633279E"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383C99D" w14:textId="77777777" w:rsidR="006E5C62" w:rsidRPr="00B20AE8" w:rsidRDefault="006E5C62" w:rsidP="0039402F">
            <w:pPr>
              <w:pStyle w:val="TAC"/>
            </w:pPr>
            <w:r w:rsidRPr="00B20AE8">
              <w:t>CW carrier</w:t>
            </w:r>
          </w:p>
        </w:tc>
      </w:tr>
      <w:tr w:rsidR="004F339F" w:rsidRPr="00B20AE8" w14:paraId="1C6F5546" w14:textId="77777777" w:rsidTr="009303FD">
        <w:trPr>
          <w:gridAfter w:val="1"/>
          <w:wAfter w:w="10" w:type="dxa"/>
          <w:cantSplit/>
          <w:jc w:val="center"/>
        </w:trPr>
        <w:tc>
          <w:tcPr>
            <w:tcW w:w="1918" w:type="dxa"/>
          </w:tcPr>
          <w:p w14:paraId="352695A8" w14:textId="77777777" w:rsidR="006E5C62" w:rsidRPr="00B20AE8" w:rsidRDefault="006E5C62" w:rsidP="0039402F">
            <w:pPr>
              <w:pStyle w:val="TAL"/>
            </w:pPr>
            <w:r w:rsidRPr="00B20AE8">
              <w:t>E-UTRA Band 30</w:t>
            </w:r>
          </w:p>
        </w:tc>
        <w:tc>
          <w:tcPr>
            <w:tcW w:w="1657" w:type="dxa"/>
          </w:tcPr>
          <w:p w14:paraId="24481E0F" w14:textId="77777777" w:rsidR="006E5C62" w:rsidRPr="00B20AE8" w:rsidRDefault="006E5C62" w:rsidP="0039402F">
            <w:pPr>
              <w:pStyle w:val="TAC"/>
            </w:pPr>
            <w:r w:rsidRPr="00B20AE8">
              <w:t>2350 – 2360</w:t>
            </w:r>
          </w:p>
        </w:tc>
        <w:tc>
          <w:tcPr>
            <w:tcW w:w="1082" w:type="dxa"/>
          </w:tcPr>
          <w:p w14:paraId="7DB5EFA0" w14:textId="77777777" w:rsidR="006E5C62" w:rsidRPr="00B20AE8" w:rsidRDefault="006E5C62" w:rsidP="0039402F">
            <w:pPr>
              <w:pStyle w:val="TAC"/>
            </w:pPr>
            <w:r w:rsidRPr="00B20AE8">
              <w:t>+46</w:t>
            </w:r>
          </w:p>
        </w:tc>
        <w:tc>
          <w:tcPr>
            <w:tcW w:w="1134" w:type="dxa"/>
          </w:tcPr>
          <w:p w14:paraId="47B6C695" w14:textId="77777777" w:rsidR="006E5C62" w:rsidRPr="00B20AE8" w:rsidRDefault="006E5C62" w:rsidP="0039402F">
            <w:pPr>
              <w:pStyle w:val="TAC"/>
            </w:pPr>
            <w:r w:rsidRPr="00B20AE8">
              <w:t>+38</w:t>
            </w:r>
          </w:p>
        </w:tc>
        <w:tc>
          <w:tcPr>
            <w:tcW w:w="1134" w:type="dxa"/>
          </w:tcPr>
          <w:p w14:paraId="49ED2CE7" w14:textId="77777777" w:rsidR="006E5C62" w:rsidRPr="00B20AE8" w:rsidRDefault="006E5C62" w:rsidP="0039402F">
            <w:pPr>
              <w:pStyle w:val="TAC"/>
            </w:pPr>
            <w:r w:rsidRPr="00B20AE8">
              <w:t>+24</w:t>
            </w:r>
          </w:p>
        </w:tc>
        <w:tc>
          <w:tcPr>
            <w:tcW w:w="1701" w:type="dxa"/>
          </w:tcPr>
          <w:p w14:paraId="2AE06D8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ED715E1" w14:textId="77777777" w:rsidR="006E5C62" w:rsidRPr="00B20AE8" w:rsidRDefault="006E5C62" w:rsidP="0039402F">
            <w:pPr>
              <w:pStyle w:val="TAC"/>
            </w:pPr>
            <w:r w:rsidRPr="00B20AE8">
              <w:t>CW carrier</w:t>
            </w:r>
          </w:p>
        </w:tc>
      </w:tr>
      <w:tr w:rsidR="004F339F" w:rsidRPr="00B20AE8" w14:paraId="5B09EF8E" w14:textId="77777777" w:rsidTr="009303FD">
        <w:trPr>
          <w:gridAfter w:val="1"/>
          <w:wAfter w:w="10" w:type="dxa"/>
          <w:cantSplit/>
          <w:jc w:val="center"/>
        </w:trPr>
        <w:tc>
          <w:tcPr>
            <w:tcW w:w="1918" w:type="dxa"/>
          </w:tcPr>
          <w:p w14:paraId="76270DB5" w14:textId="77777777" w:rsidR="006E5C62" w:rsidRPr="00B20AE8" w:rsidRDefault="006E5C62" w:rsidP="0039402F">
            <w:pPr>
              <w:pStyle w:val="TAL"/>
            </w:pPr>
            <w:r w:rsidRPr="00B20AE8">
              <w:t>E-UTRA Band 31</w:t>
            </w:r>
          </w:p>
        </w:tc>
        <w:tc>
          <w:tcPr>
            <w:tcW w:w="1657" w:type="dxa"/>
          </w:tcPr>
          <w:p w14:paraId="5345CA32" w14:textId="77777777" w:rsidR="006E5C62" w:rsidRPr="00B20AE8" w:rsidRDefault="006E5C62" w:rsidP="0039402F">
            <w:pPr>
              <w:pStyle w:val="TAC"/>
            </w:pPr>
            <w:r w:rsidRPr="00B20AE8">
              <w:t>462.5 - 467.5</w:t>
            </w:r>
          </w:p>
        </w:tc>
        <w:tc>
          <w:tcPr>
            <w:tcW w:w="1082" w:type="dxa"/>
          </w:tcPr>
          <w:p w14:paraId="376ABA4E" w14:textId="77777777" w:rsidR="006E5C62" w:rsidRPr="00B20AE8" w:rsidRDefault="006E5C62" w:rsidP="0039402F">
            <w:pPr>
              <w:pStyle w:val="TAC"/>
            </w:pPr>
            <w:r w:rsidRPr="00B20AE8">
              <w:t>+46</w:t>
            </w:r>
          </w:p>
        </w:tc>
        <w:tc>
          <w:tcPr>
            <w:tcW w:w="1134" w:type="dxa"/>
          </w:tcPr>
          <w:p w14:paraId="147A0985" w14:textId="77777777" w:rsidR="006E5C62" w:rsidRPr="00B20AE8" w:rsidRDefault="006E5C62" w:rsidP="0039402F">
            <w:pPr>
              <w:pStyle w:val="TAC"/>
            </w:pPr>
            <w:r w:rsidRPr="00B20AE8">
              <w:t>+38</w:t>
            </w:r>
          </w:p>
        </w:tc>
        <w:tc>
          <w:tcPr>
            <w:tcW w:w="1134" w:type="dxa"/>
          </w:tcPr>
          <w:p w14:paraId="28CBFC39" w14:textId="77777777" w:rsidR="006E5C62" w:rsidRPr="00B20AE8" w:rsidRDefault="006E5C62" w:rsidP="0039402F">
            <w:pPr>
              <w:pStyle w:val="TAC"/>
            </w:pPr>
            <w:r w:rsidRPr="00B20AE8">
              <w:t>+24</w:t>
            </w:r>
          </w:p>
        </w:tc>
        <w:tc>
          <w:tcPr>
            <w:tcW w:w="1701" w:type="dxa"/>
          </w:tcPr>
          <w:p w14:paraId="3497E66F"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26FEDFE" w14:textId="77777777" w:rsidR="006E5C62" w:rsidRPr="00B20AE8" w:rsidRDefault="006E5C62" w:rsidP="0039402F">
            <w:pPr>
              <w:pStyle w:val="TAC"/>
            </w:pPr>
            <w:r w:rsidRPr="00B20AE8">
              <w:t>CW carrier</w:t>
            </w:r>
          </w:p>
        </w:tc>
      </w:tr>
      <w:tr w:rsidR="004F339F" w:rsidRPr="00B20AE8" w14:paraId="7F07286F" w14:textId="77777777" w:rsidTr="009303FD">
        <w:trPr>
          <w:gridAfter w:val="1"/>
          <w:wAfter w:w="10" w:type="dxa"/>
          <w:cantSplit/>
          <w:jc w:val="center"/>
        </w:trPr>
        <w:tc>
          <w:tcPr>
            <w:tcW w:w="1918" w:type="dxa"/>
          </w:tcPr>
          <w:p w14:paraId="273802F6" w14:textId="77777777" w:rsidR="006E5C62" w:rsidRPr="00B20AE8" w:rsidRDefault="006E5C62" w:rsidP="0039402F">
            <w:pPr>
              <w:pStyle w:val="TAL"/>
              <w:rPr>
                <w:lang w:val="sv-FI"/>
              </w:rPr>
            </w:pPr>
            <w:r w:rsidRPr="00B20AE8">
              <w:rPr>
                <w:lang w:val="sv-FI"/>
              </w:rPr>
              <w:t>UTRA FDD Band XXXII or E-UTRA Band 32</w:t>
            </w:r>
          </w:p>
        </w:tc>
        <w:tc>
          <w:tcPr>
            <w:tcW w:w="1657" w:type="dxa"/>
          </w:tcPr>
          <w:p w14:paraId="2AD6722F" w14:textId="77777777" w:rsidR="006E5C62" w:rsidRPr="00B20AE8" w:rsidRDefault="006E5C62" w:rsidP="0039402F">
            <w:pPr>
              <w:pStyle w:val="TAC"/>
            </w:pPr>
            <w:r w:rsidRPr="00B20AE8">
              <w:t>1452 - 1496</w:t>
            </w:r>
          </w:p>
          <w:p w14:paraId="7FE72E3E" w14:textId="77777777" w:rsidR="006E5C62" w:rsidRPr="00B20AE8" w:rsidRDefault="006E5C62" w:rsidP="0039402F">
            <w:pPr>
              <w:pStyle w:val="TAC"/>
            </w:pPr>
            <w:r w:rsidRPr="00B20AE8">
              <w:t>(NOTE-5)</w:t>
            </w:r>
          </w:p>
        </w:tc>
        <w:tc>
          <w:tcPr>
            <w:tcW w:w="1082" w:type="dxa"/>
          </w:tcPr>
          <w:p w14:paraId="62E5F110" w14:textId="77777777" w:rsidR="006E5C62" w:rsidRPr="00B20AE8" w:rsidRDefault="006E5C62" w:rsidP="0039402F">
            <w:pPr>
              <w:pStyle w:val="TAC"/>
            </w:pPr>
            <w:r w:rsidRPr="00B20AE8">
              <w:t>+46</w:t>
            </w:r>
          </w:p>
        </w:tc>
        <w:tc>
          <w:tcPr>
            <w:tcW w:w="1134" w:type="dxa"/>
          </w:tcPr>
          <w:p w14:paraId="2A5DEC6C" w14:textId="77777777" w:rsidR="006E5C62" w:rsidRPr="00B20AE8" w:rsidRDefault="006E5C62" w:rsidP="0039402F">
            <w:pPr>
              <w:pStyle w:val="TAC"/>
            </w:pPr>
            <w:r w:rsidRPr="00B20AE8">
              <w:t>+38</w:t>
            </w:r>
          </w:p>
        </w:tc>
        <w:tc>
          <w:tcPr>
            <w:tcW w:w="1134" w:type="dxa"/>
          </w:tcPr>
          <w:p w14:paraId="7043BD81" w14:textId="77777777" w:rsidR="006E5C62" w:rsidRPr="00B20AE8" w:rsidRDefault="006E5C62" w:rsidP="0039402F">
            <w:pPr>
              <w:pStyle w:val="TAC"/>
            </w:pPr>
            <w:r w:rsidRPr="00B20AE8">
              <w:t>+24</w:t>
            </w:r>
          </w:p>
        </w:tc>
        <w:tc>
          <w:tcPr>
            <w:tcW w:w="1701" w:type="dxa"/>
          </w:tcPr>
          <w:p w14:paraId="71C9E8A2"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EE88E8" w14:textId="77777777" w:rsidR="006E5C62" w:rsidRPr="00B20AE8" w:rsidRDefault="006E5C62" w:rsidP="0039402F">
            <w:pPr>
              <w:pStyle w:val="TAC"/>
            </w:pPr>
            <w:r w:rsidRPr="00B20AE8">
              <w:t>CW carrier</w:t>
            </w:r>
          </w:p>
        </w:tc>
      </w:tr>
      <w:tr w:rsidR="004F339F" w:rsidRPr="00B20AE8" w14:paraId="3699E554" w14:textId="77777777" w:rsidTr="009303FD">
        <w:trPr>
          <w:gridAfter w:val="1"/>
          <w:wAfter w:w="10" w:type="dxa"/>
          <w:cantSplit/>
          <w:jc w:val="center"/>
        </w:trPr>
        <w:tc>
          <w:tcPr>
            <w:tcW w:w="1918" w:type="dxa"/>
          </w:tcPr>
          <w:p w14:paraId="50A729B4" w14:textId="77777777" w:rsidR="006E5C62" w:rsidRPr="00B20AE8" w:rsidRDefault="006E5C62" w:rsidP="0039402F">
            <w:pPr>
              <w:pStyle w:val="TAL"/>
            </w:pPr>
            <w:r w:rsidRPr="00B20AE8">
              <w:t>UTRA TDD Band a) or E-UTRA TDD Band 33</w:t>
            </w:r>
          </w:p>
        </w:tc>
        <w:tc>
          <w:tcPr>
            <w:tcW w:w="1657" w:type="dxa"/>
          </w:tcPr>
          <w:p w14:paraId="37F7B023" w14:textId="77777777" w:rsidR="006E5C62" w:rsidRPr="00B20AE8" w:rsidRDefault="006E5C62" w:rsidP="0039402F">
            <w:pPr>
              <w:pStyle w:val="TAC"/>
            </w:pPr>
            <w:r w:rsidRPr="00B20AE8">
              <w:t>1900 – 1920</w:t>
            </w:r>
          </w:p>
        </w:tc>
        <w:tc>
          <w:tcPr>
            <w:tcW w:w="1082" w:type="dxa"/>
          </w:tcPr>
          <w:p w14:paraId="342D0F13" w14:textId="77777777" w:rsidR="006E5C62" w:rsidRPr="00B20AE8" w:rsidRDefault="006E5C62" w:rsidP="0039402F">
            <w:pPr>
              <w:pStyle w:val="TAC"/>
            </w:pPr>
            <w:r w:rsidRPr="00B20AE8">
              <w:t>+46</w:t>
            </w:r>
          </w:p>
        </w:tc>
        <w:tc>
          <w:tcPr>
            <w:tcW w:w="1134" w:type="dxa"/>
          </w:tcPr>
          <w:p w14:paraId="3FA81602" w14:textId="77777777" w:rsidR="006E5C62" w:rsidRPr="00B20AE8" w:rsidRDefault="006E5C62" w:rsidP="0039402F">
            <w:pPr>
              <w:pStyle w:val="TAC"/>
            </w:pPr>
            <w:r w:rsidRPr="00B20AE8">
              <w:t>+38</w:t>
            </w:r>
          </w:p>
        </w:tc>
        <w:tc>
          <w:tcPr>
            <w:tcW w:w="1134" w:type="dxa"/>
          </w:tcPr>
          <w:p w14:paraId="2E6116DB" w14:textId="77777777" w:rsidR="006E5C62" w:rsidRPr="00B20AE8" w:rsidRDefault="006E5C62" w:rsidP="0039402F">
            <w:pPr>
              <w:pStyle w:val="TAC"/>
            </w:pPr>
            <w:r w:rsidRPr="00B20AE8">
              <w:t>+24</w:t>
            </w:r>
          </w:p>
        </w:tc>
        <w:tc>
          <w:tcPr>
            <w:tcW w:w="1701" w:type="dxa"/>
          </w:tcPr>
          <w:p w14:paraId="5DB69803"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F29DBB" w14:textId="77777777" w:rsidR="006E5C62" w:rsidRPr="00B20AE8" w:rsidRDefault="006E5C62" w:rsidP="0039402F">
            <w:pPr>
              <w:pStyle w:val="TAC"/>
            </w:pPr>
            <w:r w:rsidRPr="00B20AE8">
              <w:t>CW carrier</w:t>
            </w:r>
          </w:p>
        </w:tc>
      </w:tr>
      <w:tr w:rsidR="004F339F" w:rsidRPr="00B20AE8" w14:paraId="2764CE1F" w14:textId="77777777" w:rsidTr="009303FD">
        <w:trPr>
          <w:gridAfter w:val="1"/>
          <w:wAfter w:w="10" w:type="dxa"/>
          <w:cantSplit/>
          <w:jc w:val="center"/>
        </w:trPr>
        <w:tc>
          <w:tcPr>
            <w:tcW w:w="1918" w:type="dxa"/>
          </w:tcPr>
          <w:p w14:paraId="48FF8B8D" w14:textId="77777777" w:rsidR="006E5C62" w:rsidRPr="00B20AE8" w:rsidRDefault="006E5C62" w:rsidP="0039402F">
            <w:pPr>
              <w:pStyle w:val="TAL"/>
            </w:pPr>
            <w:r w:rsidRPr="00B20AE8">
              <w:t>UTRA TDD Band a) or E-UTRA TDD Band 34</w:t>
            </w:r>
            <w:r w:rsidR="00D36639" w:rsidRPr="00B20AE8">
              <w:rPr>
                <w:lang w:val="sv-SE"/>
              </w:rPr>
              <w:t xml:space="preserve"> or NR band n34</w:t>
            </w:r>
          </w:p>
        </w:tc>
        <w:tc>
          <w:tcPr>
            <w:tcW w:w="1657" w:type="dxa"/>
          </w:tcPr>
          <w:p w14:paraId="0E99775E" w14:textId="77777777" w:rsidR="006E5C62" w:rsidRPr="00B20AE8" w:rsidRDefault="006E5C62" w:rsidP="0039402F">
            <w:pPr>
              <w:pStyle w:val="TAC"/>
            </w:pPr>
            <w:r w:rsidRPr="00B20AE8">
              <w:t>2010 – 2025</w:t>
            </w:r>
          </w:p>
        </w:tc>
        <w:tc>
          <w:tcPr>
            <w:tcW w:w="1082" w:type="dxa"/>
          </w:tcPr>
          <w:p w14:paraId="30850E24" w14:textId="77777777" w:rsidR="006E5C62" w:rsidRPr="00B20AE8" w:rsidRDefault="006E5C62" w:rsidP="0039402F">
            <w:pPr>
              <w:pStyle w:val="TAC"/>
            </w:pPr>
            <w:r w:rsidRPr="00B20AE8">
              <w:t>+46</w:t>
            </w:r>
          </w:p>
        </w:tc>
        <w:tc>
          <w:tcPr>
            <w:tcW w:w="1134" w:type="dxa"/>
          </w:tcPr>
          <w:p w14:paraId="7B7C4F5F" w14:textId="77777777" w:rsidR="006E5C62" w:rsidRPr="00B20AE8" w:rsidRDefault="006E5C62" w:rsidP="0039402F">
            <w:pPr>
              <w:pStyle w:val="TAC"/>
            </w:pPr>
            <w:r w:rsidRPr="00B20AE8">
              <w:t>+38</w:t>
            </w:r>
          </w:p>
        </w:tc>
        <w:tc>
          <w:tcPr>
            <w:tcW w:w="1134" w:type="dxa"/>
          </w:tcPr>
          <w:p w14:paraId="6AFDD69C" w14:textId="77777777" w:rsidR="006E5C62" w:rsidRPr="00B20AE8" w:rsidRDefault="006E5C62" w:rsidP="0039402F">
            <w:pPr>
              <w:pStyle w:val="TAC"/>
            </w:pPr>
            <w:r w:rsidRPr="00B20AE8">
              <w:t>+24</w:t>
            </w:r>
          </w:p>
        </w:tc>
        <w:tc>
          <w:tcPr>
            <w:tcW w:w="1701" w:type="dxa"/>
          </w:tcPr>
          <w:p w14:paraId="271F1C7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944D42" w14:textId="77777777" w:rsidR="006E5C62" w:rsidRPr="00B20AE8" w:rsidRDefault="006E5C62" w:rsidP="0039402F">
            <w:pPr>
              <w:pStyle w:val="TAC"/>
            </w:pPr>
            <w:r w:rsidRPr="00B20AE8">
              <w:t>CW carrier</w:t>
            </w:r>
          </w:p>
        </w:tc>
      </w:tr>
      <w:tr w:rsidR="004F339F" w:rsidRPr="00B20AE8" w14:paraId="3B459AEA" w14:textId="77777777" w:rsidTr="009303FD">
        <w:trPr>
          <w:gridAfter w:val="1"/>
          <w:wAfter w:w="10" w:type="dxa"/>
          <w:cantSplit/>
          <w:jc w:val="center"/>
        </w:trPr>
        <w:tc>
          <w:tcPr>
            <w:tcW w:w="1918" w:type="dxa"/>
          </w:tcPr>
          <w:p w14:paraId="61443987" w14:textId="77777777" w:rsidR="006E5C62" w:rsidRPr="00B20AE8" w:rsidRDefault="006E5C62" w:rsidP="0039402F">
            <w:pPr>
              <w:pStyle w:val="TAL"/>
              <w:rPr>
                <w:lang w:val="sv-FI"/>
              </w:rPr>
            </w:pPr>
            <w:r w:rsidRPr="00B20AE8">
              <w:rPr>
                <w:lang w:val="sv-FI"/>
              </w:rPr>
              <w:t>UTRA TDD Band b) or E-UTRA TDD Band 35</w:t>
            </w:r>
          </w:p>
        </w:tc>
        <w:tc>
          <w:tcPr>
            <w:tcW w:w="1657" w:type="dxa"/>
          </w:tcPr>
          <w:p w14:paraId="115FC7B6" w14:textId="77777777" w:rsidR="006E5C62" w:rsidRPr="00B20AE8" w:rsidRDefault="006E5C62" w:rsidP="0039402F">
            <w:pPr>
              <w:pStyle w:val="TAC"/>
            </w:pPr>
            <w:r w:rsidRPr="00B20AE8">
              <w:t>1850 – 1910</w:t>
            </w:r>
          </w:p>
        </w:tc>
        <w:tc>
          <w:tcPr>
            <w:tcW w:w="1082" w:type="dxa"/>
          </w:tcPr>
          <w:p w14:paraId="227D5887" w14:textId="77777777" w:rsidR="006E5C62" w:rsidRPr="00B20AE8" w:rsidRDefault="006E5C62" w:rsidP="0039402F">
            <w:pPr>
              <w:pStyle w:val="TAC"/>
            </w:pPr>
            <w:r w:rsidRPr="00B20AE8">
              <w:t>+46</w:t>
            </w:r>
          </w:p>
        </w:tc>
        <w:tc>
          <w:tcPr>
            <w:tcW w:w="1134" w:type="dxa"/>
          </w:tcPr>
          <w:p w14:paraId="3DB9EA7E" w14:textId="77777777" w:rsidR="006E5C62" w:rsidRPr="00B20AE8" w:rsidRDefault="006E5C62" w:rsidP="0039402F">
            <w:pPr>
              <w:pStyle w:val="TAC"/>
            </w:pPr>
            <w:r w:rsidRPr="00B20AE8">
              <w:t>+38</w:t>
            </w:r>
          </w:p>
        </w:tc>
        <w:tc>
          <w:tcPr>
            <w:tcW w:w="1134" w:type="dxa"/>
          </w:tcPr>
          <w:p w14:paraId="2065A723" w14:textId="77777777" w:rsidR="006E5C62" w:rsidRPr="00B20AE8" w:rsidRDefault="006E5C62" w:rsidP="0039402F">
            <w:pPr>
              <w:pStyle w:val="TAC"/>
            </w:pPr>
            <w:r w:rsidRPr="00B20AE8">
              <w:t>+24</w:t>
            </w:r>
          </w:p>
        </w:tc>
        <w:tc>
          <w:tcPr>
            <w:tcW w:w="1701" w:type="dxa"/>
          </w:tcPr>
          <w:p w14:paraId="76C9A880"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523EF2" w14:textId="77777777" w:rsidR="006E5C62" w:rsidRPr="00B20AE8" w:rsidRDefault="006E5C62" w:rsidP="0039402F">
            <w:pPr>
              <w:pStyle w:val="TAC"/>
            </w:pPr>
            <w:r w:rsidRPr="00B20AE8">
              <w:t>CW carrier</w:t>
            </w:r>
          </w:p>
        </w:tc>
      </w:tr>
      <w:tr w:rsidR="004F339F" w:rsidRPr="00B20AE8" w14:paraId="3FF55975" w14:textId="77777777" w:rsidTr="009303FD">
        <w:trPr>
          <w:gridAfter w:val="1"/>
          <w:wAfter w:w="10" w:type="dxa"/>
          <w:cantSplit/>
          <w:jc w:val="center"/>
        </w:trPr>
        <w:tc>
          <w:tcPr>
            <w:tcW w:w="1918" w:type="dxa"/>
          </w:tcPr>
          <w:p w14:paraId="7854C40B" w14:textId="77777777" w:rsidR="006E5C62" w:rsidRPr="00B20AE8" w:rsidRDefault="006E5C62" w:rsidP="0039402F">
            <w:pPr>
              <w:pStyle w:val="TAL"/>
              <w:rPr>
                <w:lang w:val="sv-FI"/>
              </w:rPr>
            </w:pPr>
            <w:r w:rsidRPr="00B20AE8">
              <w:rPr>
                <w:lang w:val="sv-FI"/>
              </w:rPr>
              <w:t>UTRA TDD Band b) or E-UTRA TDD Band 36</w:t>
            </w:r>
          </w:p>
        </w:tc>
        <w:tc>
          <w:tcPr>
            <w:tcW w:w="1657" w:type="dxa"/>
          </w:tcPr>
          <w:p w14:paraId="66F1CD4F" w14:textId="77777777" w:rsidR="006E5C62" w:rsidRPr="00B20AE8" w:rsidRDefault="006E5C62" w:rsidP="0039402F">
            <w:pPr>
              <w:pStyle w:val="TAC"/>
            </w:pPr>
            <w:r w:rsidRPr="00B20AE8">
              <w:t>1930 – 1990</w:t>
            </w:r>
          </w:p>
        </w:tc>
        <w:tc>
          <w:tcPr>
            <w:tcW w:w="1082" w:type="dxa"/>
          </w:tcPr>
          <w:p w14:paraId="655E3E84" w14:textId="77777777" w:rsidR="006E5C62" w:rsidRPr="00B20AE8" w:rsidRDefault="006E5C62" w:rsidP="0039402F">
            <w:pPr>
              <w:pStyle w:val="TAC"/>
            </w:pPr>
            <w:r w:rsidRPr="00B20AE8">
              <w:t>+46</w:t>
            </w:r>
          </w:p>
        </w:tc>
        <w:tc>
          <w:tcPr>
            <w:tcW w:w="1134" w:type="dxa"/>
          </w:tcPr>
          <w:p w14:paraId="6B914097" w14:textId="77777777" w:rsidR="006E5C62" w:rsidRPr="00B20AE8" w:rsidRDefault="006E5C62" w:rsidP="0039402F">
            <w:pPr>
              <w:pStyle w:val="TAC"/>
            </w:pPr>
            <w:r w:rsidRPr="00B20AE8">
              <w:t>+38</w:t>
            </w:r>
          </w:p>
        </w:tc>
        <w:tc>
          <w:tcPr>
            <w:tcW w:w="1134" w:type="dxa"/>
          </w:tcPr>
          <w:p w14:paraId="3E67DD9D" w14:textId="77777777" w:rsidR="006E5C62" w:rsidRPr="00B20AE8" w:rsidRDefault="006E5C62" w:rsidP="0039402F">
            <w:pPr>
              <w:pStyle w:val="TAC"/>
            </w:pPr>
            <w:r w:rsidRPr="00B20AE8">
              <w:t>+24</w:t>
            </w:r>
          </w:p>
        </w:tc>
        <w:tc>
          <w:tcPr>
            <w:tcW w:w="1701" w:type="dxa"/>
          </w:tcPr>
          <w:p w14:paraId="31AD9425"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192D8D" w14:textId="77777777" w:rsidR="006E5C62" w:rsidRPr="00B20AE8" w:rsidRDefault="006E5C62" w:rsidP="0039402F">
            <w:pPr>
              <w:pStyle w:val="TAC"/>
            </w:pPr>
            <w:r w:rsidRPr="00B20AE8">
              <w:t>CW carrier</w:t>
            </w:r>
          </w:p>
        </w:tc>
      </w:tr>
      <w:tr w:rsidR="004F339F" w:rsidRPr="00B20AE8" w14:paraId="6348DABE" w14:textId="77777777" w:rsidTr="009303FD">
        <w:trPr>
          <w:gridAfter w:val="1"/>
          <w:wAfter w:w="10" w:type="dxa"/>
          <w:cantSplit/>
          <w:jc w:val="center"/>
        </w:trPr>
        <w:tc>
          <w:tcPr>
            <w:tcW w:w="1918" w:type="dxa"/>
          </w:tcPr>
          <w:p w14:paraId="4275B23F" w14:textId="77777777" w:rsidR="006E5C62" w:rsidRPr="00B20AE8" w:rsidRDefault="006E5C62" w:rsidP="0039402F">
            <w:pPr>
              <w:pStyle w:val="TAL"/>
              <w:rPr>
                <w:lang w:val="sv-FI"/>
              </w:rPr>
            </w:pPr>
            <w:r w:rsidRPr="00B20AE8">
              <w:rPr>
                <w:lang w:val="sv-FI"/>
              </w:rPr>
              <w:t>UTRA TDD Band c) or E-UTRA TDD Band 37</w:t>
            </w:r>
          </w:p>
        </w:tc>
        <w:tc>
          <w:tcPr>
            <w:tcW w:w="1657" w:type="dxa"/>
          </w:tcPr>
          <w:p w14:paraId="3844056F" w14:textId="77777777" w:rsidR="006E5C62" w:rsidRPr="00B20AE8" w:rsidRDefault="006E5C62" w:rsidP="0039402F">
            <w:pPr>
              <w:pStyle w:val="TAC"/>
            </w:pPr>
            <w:r w:rsidRPr="00B20AE8">
              <w:t>1910 – 1930</w:t>
            </w:r>
          </w:p>
        </w:tc>
        <w:tc>
          <w:tcPr>
            <w:tcW w:w="1082" w:type="dxa"/>
          </w:tcPr>
          <w:p w14:paraId="24915868" w14:textId="77777777" w:rsidR="006E5C62" w:rsidRPr="00B20AE8" w:rsidRDefault="006E5C62" w:rsidP="0039402F">
            <w:pPr>
              <w:pStyle w:val="TAC"/>
            </w:pPr>
            <w:r w:rsidRPr="00B20AE8">
              <w:t>+46</w:t>
            </w:r>
          </w:p>
        </w:tc>
        <w:tc>
          <w:tcPr>
            <w:tcW w:w="1134" w:type="dxa"/>
          </w:tcPr>
          <w:p w14:paraId="76F94287" w14:textId="77777777" w:rsidR="006E5C62" w:rsidRPr="00B20AE8" w:rsidRDefault="006E5C62" w:rsidP="0039402F">
            <w:pPr>
              <w:pStyle w:val="TAC"/>
            </w:pPr>
            <w:r w:rsidRPr="00B20AE8">
              <w:t>+38</w:t>
            </w:r>
          </w:p>
        </w:tc>
        <w:tc>
          <w:tcPr>
            <w:tcW w:w="1134" w:type="dxa"/>
          </w:tcPr>
          <w:p w14:paraId="537A3073" w14:textId="77777777" w:rsidR="006E5C62" w:rsidRPr="00B20AE8" w:rsidRDefault="006E5C62" w:rsidP="0039402F">
            <w:pPr>
              <w:pStyle w:val="TAC"/>
            </w:pPr>
            <w:r w:rsidRPr="00B20AE8">
              <w:t>+24</w:t>
            </w:r>
          </w:p>
        </w:tc>
        <w:tc>
          <w:tcPr>
            <w:tcW w:w="1701" w:type="dxa"/>
          </w:tcPr>
          <w:p w14:paraId="11A18BE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814534" w14:textId="77777777" w:rsidR="006E5C62" w:rsidRPr="00B20AE8" w:rsidRDefault="006E5C62" w:rsidP="0039402F">
            <w:pPr>
              <w:pStyle w:val="TAC"/>
            </w:pPr>
            <w:r w:rsidRPr="00B20AE8">
              <w:t>CW carrier</w:t>
            </w:r>
          </w:p>
        </w:tc>
      </w:tr>
      <w:tr w:rsidR="004F339F" w:rsidRPr="00B20AE8" w14:paraId="5559334E" w14:textId="77777777" w:rsidTr="009303FD">
        <w:trPr>
          <w:gridAfter w:val="1"/>
          <w:wAfter w:w="10" w:type="dxa"/>
          <w:cantSplit/>
          <w:jc w:val="center"/>
        </w:trPr>
        <w:tc>
          <w:tcPr>
            <w:tcW w:w="1918" w:type="dxa"/>
          </w:tcPr>
          <w:p w14:paraId="7CFC98CA" w14:textId="77777777" w:rsidR="006E5C62" w:rsidRPr="00B20AE8" w:rsidRDefault="006E5C62" w:rsidP="0039402F">
            <w:pPr>
              <w:pStyle w:val="TAL"/>
            </w:pPr>
            <w:r w:rsidRPr="00B20AE8">
              <w:t>UTRA TDD Band d) or E-UTRA Band 38</w:t>
            </w:r>
            <w:r w:rsidR="00D36639" w:rsidRPr="00B20AE8">
              <w:rPr>
                <w:lang w:val="sv-SE"/>
              </w:rPr>
              <w:t xml:space="preserve"> or NR band n38</w:t>
            </w:r>
          </w:p>
        </w:tc>
        <w:tc>
          <w:tcPr>
            <w:tcW w:w="1657" w:type="dxa"/>
          </w:tcPr>
          <w:p w14:paraId="017E818F" w14:textId="77777777" w:rsidR="006E5C62" w:rsidRPr="00B20AE8" w:rsidRDefault="006E5C62" w:rsidP="0039402F">
            <w:pPr>
              <w:pStyle w:val="TAC"/>
            </w:pPr>
            <w:r w:rsidRPr="00B20AE8">
              <w:t>2570 – 2620</w:t>
            </w:r>
          </w:p>
        </w:tc>
        <w:tc>
          <w:tcPr>
            <w:tcW w:w="1082" w:type="dxa"/>
          </w:tcPr>
          <w:p w14:paraId="6D3D0E4F" w14:textId="77777777" w:rsidR="006E5C62" w:rsidRPr="00B20AE8" w:rsidRDefault="006E5C62" w:rsidP="0039402F">
            <w:pPr>
              <w:pStyle w:val="TAC"/>
            </w:pPr>
            <w:r w:rsidRPr="00B20AE8">
              <w:t>+46</w:t>
            </w:r>
          </w:p>
        </w:tc>
        <w:tc>
          <w:tcPr>
            <w:tcW w:w="1134" w:type="dxa"/>
          </w:tcPr>
          <w:p w14:paraId="5A5AD1DA" w14:textId="77777777" w:rsidR="006E5C62" w:rsidRPr="00B20AE8" w:rsidRDefault="006E5C62" w:rsidP="0039402F">
            <w:pPr>
              <w:pStyle w:val="TAC"/>
            </w:pPr>
            <w:r w:rsidRPr="00B20AE8">
              <w:t>+38</w:t>
            </w:r>
          </w:p>
        </w:tc>
        <w:tc>
          <w:tcPr>
            <w:tcW w:w="1134" w:type="dxa"/>
          </w:tcPr>
          <w:p w14:paraId="693185D0" w14:textId="77777777" w:rsidR="006E5C62" w:rsidRPr="00B20AE8" w:rsidRDefault="006E5C62" w:rsidP="0039402F">
            <w:pPr>
              <w:pStyle w:val="TAC"/>
            </w:pPr>
            <w:r w:rsidRPr="00B20AE8">
              <w:t>+24</w:t>
            </w:r>
          </w:p>
        </w:tc>
        <w:tc>
          <w:tcPr>
            <w:tcW w:w="1701" w:type="dxa"/>
          </w:tcPr>
          <w:p w14:paraId="2BE772CD"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2BEE13" w14:textId="77777777" w:rsidR="006E5C62" w:rsidRPr="00B20AE8" w:rsidRDefault="006E5C62" w:rsidP="0039402F">
            <w:pPr>
              <w:pStyle w:val="TAC"/>
            </w:pPr>
            <w:r w:rsidRPr="00B20AE8">
              <w:t>CW carrier</w:t>
            </w:r>
          </w:p>
        </w:tc>
      </w:tr>
      <w:tr w:rsidR="004F339F" w:rsidRPr="00B20AE8" w14:paraId="6CB64568" w14:textId="77777777" w:rsidTr="009303FD">
        <w:trPr>
          <w:gridAfter w:val="1"/>
          <w:wAfter w:w="10" w:type="dxa"/>
          <w:cantSplit/>
          <w:jc w:val="center"/>
        </w:trPr>
        <w:tc>
          <w:tcPr>
            <w:tcW w:w="1918" w:type="dxa"/>
          </w:tcPr>
          <w:p w14:paraId="5A122076" w14:textId="77777777" w:rsidR="006E5C62" w:rsidRPr="00B20AE8" w:rsidRDefault="006E5C62" w:rsidP="0039402F">
            <w:pPr>
              <w:pStyle w:val="TAL"/>
            </w:pPr>
            <w:r w:rsidRPr="00B20AE8">
              <w:t>UTRA TDD Band f) or E-UTRA Band 39</w:t>
            </w:r>
            <w:r w:rsidR="00D36639" w:rsidRPr="00B20AE8">
              <w:rPr>
                <w:lang w:val="sv-SE"/>
              </w:rPr>
              <w:t xml:space="preserve"> or NR band n39</w:t>
            </w:r>
          </w:p>
        </w:tc>
        <w:tc>
          <w:tcPr>
            <w:tcW w:w="1657" w:type="dxa"/>
          </w:tcPr>
          <w:p w14:paraId="047422A4" w14:textId="77777777" w:rsidR="006E5C62" w:rsidRPr="00B20AE8" w:rsidRDefault="006E5C62" w:rsidP="0039402F">
            <w:pPr>
              <w:pStyle w:val="TAC"/>
            </w:pPr>
            <w:r w:rsidRPr="00B20AE8">
              <w:t>1880 – 1920</w:t>
            </w:r>
          </w:p>
        </w:tc>
        <w:tc>
          <w:tcPr>
            <w:tcW w:w="1082" w:type="dxa"/>
          </w:tcPr>
          <w:p w14:paraId="7661A3E6" w14:textId="77777777" w:rsidR="006E5C62" w:rsidRPr="00B20AE8" w:rsidRDefault="006E5C62" w:rsidP="0039402F">
            <w:pPr>
              <w:pStyle w:val="TAC"/>
            </w:pPr>
            <w:r w:rsidRPr="00B20AE8">
              <w:t>+46</w:t>
            </w:r>
          </w:p>
        </w:tc>
        <w:tc>
          <w:tcPr>
            <w:tcW w:w="1134" w:type="dxa"/>
          </w:tcPr>
          <w:p w14:paraId="1AD9A2D9" w14:textId="77777777" w:rsidR="006E5C62" w:rsidRPr="00B20AE8" w:rsidRDefault="006E5C62" w:rsidP="0039402F">
            <w:pPr>
              <w:pStyle w:val="TAC"/>
            </w:pPr>
            <w:r w:rsidRPr="00B20AE8">
              <w:t>+38</w:t>
            </w:r>
          </w:p>
        </w:tc>
        <w:tc>
          <w:tcPr>
            <w:tcW w:w="1134" w:type="dxa"/>
          </w:tcPr>
          <w:p w14:paraId="2A490EB6" w14:textId="77777777" w:rsidR="006E5C62" w:rsidRPr="00B20AE8" w:rsidRDefault="006E5C62" w:rsidP="0039402F">
            <w:pPr>
              <w:pStyle w:val="TAC"/>
            </w:pPr>
            <w:r w:rsidRPr="00B20AE8">
              <w:t>+24</w:t>
            </w:r>
          </w:p>
        </w:tc>
        <w:tc>
          <w:tcPr>
            <w:tcW w:w="1701" w:type="dxa"/>
          </w:tcPr>
          <w:p w14:paraId="4FC63894"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2756527" w14:textId="77777777" w:rsidR="006E5C62" w:rsidRPr="00B20AE8" w:rsidRDefault="006E5C62" w:rsidP="0039402F">
            <w:pPr>
              <w:pStyle w:val="TAC"/>
            </w:pPr>
            <w:r w:rsidRPr="00B20AE8">
              <w:t>CW carrier</w:t>
            </w:r>
          </w:p>
        </w:tc>
      </w:tr>
      <w:tr w:rsidR="004F339F" w:rsidRPr="00B20AE8" w14:paraId="5C8975D4" w14:textId="77777777" w:rsidTr="009303FD">
        <w:trPr>
          <w:gridAfter w:val="1"/>
          <w:wAfter w:w="10" w:type="dxa"/>
          <w:cantSplit/>
          <w:jc w:val="center"/>
        </w:trPr>
        <w:tc>
          <w:tcPr>
            <w:tcW w:w="1918" w:type="dxa"/>
          </w:tcPr>
          <w:p w14:paraId="2791A87C" w14:textId="77777777" w:rsidR="006E5C62" w:rsidRPr="00B20AE8" w:rsidRDefault="006E5C62" w:rsidP="0039402F">
            <w:pPr>
              <w:pStyle w:val="TAL"/>
            </w:pPr>
            <w:r w:rsidRPr="00B20AE8">
              <w:t>UTRA TDD Band e) or E-UTRA Band 40</w:t>
            </w:r>
            <w:r w:rsidR="00D36639" w:rsidRPr="00B20AE8">
              <w:rPr>
                <w:lang w:val="sv-SE"/>
              </w:rPr>
              <w:t xml:space="preserve"> or NR band n40</w:t>
            </w:r>
          </w:p>
        </w:tc>
        <w:tc>
          <w:tcPr>
            <w:tcW w:w="1657" w:type="dxa"/>
          </w:tcPr>
          <w:p w14:paraId="19F977A3" w14:textId="77777777" w:rsidR="006E5C62" w:rsidRPr="00B20AE8" w:rsidRDefault="006E5C62" w:rsidP="0039402F">
            <w:pPr>
              <w:pStyle w:val="TAC"/>
            </w:pPr>
            <w:r w:rsidRPr="00B20AE8">
              <w:t>2300 – 2400</w:t>
            </w:r>
          </w:p>
        </w:tc>
        <w:tc>
          <w:tcPr>
            <w:tcW w:w="1082" w:type="dxa"/>
          </w:tcPr>
          <w:p w14:paraId="126F72D9" w14:textId="77777777" w:rsidR="006E5C62" w:rsidRPr="00B20AE8" w:rsidRDefault="006E5C62" w:rsidP="0039402F">
            <w:pPr>
              <w:pStyle w:val="TAC"/>
            </w:pPr>
            <w:r w:rsidRPr="00B20AE8">
              <w:t>+46</w:t>
            </w:r>
          </w:p>
        </w:tc>
        <w:tc>
          <w:tcPr>
            <w:tcW w:w="1134" w:type="dxa"/>
          </w:tcPr>
          <w:p w14:paraId="58959F02" w14:textId="77777777" w:rsidR="006E5C62" w:rsidRPr="00B20AE8" w:rsidRDefault="006E5C62" w:rsidP="0039402F">
            <w:pPr>
              <w:pStyle w:val="TAC"/>
            </w:pPr>
            <w:r w:rsidRPr="00B20AE8">
              <w:t>+38</w:t>
            </w:r>
          </w:p>
        </w:tc>
        <w:tc>
          <w:tcPr>
            <w:tcW w:w="1134" w:type="dxa"/>
          </w:tcPr>
          <w:p w14:paraId="7F02080F" w14:textId="77777777" w:rsidR="006E5C62" w:rsidRPr="00B20AE8" w:rsidRDefault="006E5C62" w:rsidP="0039402F">
            <w:pPr>
              <w:pStyle w:val="TAC"/>
            </w:pPr>
            <w:r w:rsidRPr="00B20AE8">
              <w:t>+24</w:t>
            </w:r>
          </w:p>
        </w:tc>
        <w:tc>
          <w:tcPr>
            <w:tcW w:w="1701" w:type="dxa"/>
          </w:tcPr>
          <w:p w14:paraId="0BFC1CB7"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E6564B" w14:textId="77777777" w:rsidR="006E5C62" w:rsidRPr="00B20AE8" w:rsidRDefault="006E5C62" w:rsidP="0039402F">
            <w:pPr>
              <w:pStyle w:val="TAC"/>
            </w:pPr>
            <w:r w:rsidRPr="00B20AE8">
              <w:t>CW carrier</w:t>
            </w:r>
          </w:p>
        </w:tc>
      </w:tr>
      <w:tr w:rsidR="004F339F" w:rsidRPr="00B20AE8" w14:paraId="43B486CD" w14:textId="77777777" w:rsidTr="009303FD">
        <w:trPr>
          <w:gridAfter w:val="1"/>
          <w:wAfter w:w="10" w:type="dxa"/>
          <w:cantSplit/>
          <w:jc w:val="center"/>
        </w:trPr>
        <w:tc>
          <w:tcPr>
            <w:tcW w:w="1918" w:type="dxa"/>
          </w:tcPr>
          <w:p w14:paraId="207A2627" w14:textId="77777777" w:rsidR="006E5C62" w:rsidRPr="00B20AE8" w:rsidRDefault="006E5C62" w:rsidP="0039402F">
            <w:pPr>
              <w:pStyle w:val="TAL"/>
            </w:pPr>
            <w:r w:rsidRPr="00B20AE8">
              <w:t>E-UTRA Band 41</w:t>
            </w:r>
            <w:r w:rsidR="00D36639" w:rsidRPr="00B20AE8">
              <w:rPr>
                <w:lang w:val="sv-SE"/>
              </w:rPr>
              <w:t xml:space="preserve"> or NR band n41</w:t>
            </w:r>
          </w:p>
        </w:tc>
        <w:tc>
          <w:tcPr>
            <w:tcW w:w="1657" w:type="dxa"/>
          </w:tcPr>
          <w:p w14:paraId="09165B5F" w14:textId="77777777" w:rsidR="006E5C62" w:rsidRPr="00B20AE8" w:rsidRDefault="006E5C62" w:rsidP="0039402F">
            <w:pPr>
              <w:pStyle w:val="TAC"/>
            </w:pPr>
            <w:r w:rsidRPr="00B20AE8">
              <w:t>2496 – 2690</w:t>
            </w:r>
          </w:p>
        </w:tc>
        <w:tc>
          <w:tcPr>
            <w:tcW w:w="1082" w:type="dxa"/>
          </w:tcPr>
          <w:p w14:paraId="39BBFDA4" w14:textId="77777777" w:rsidR="006E5C62" w:rsidRPr="00B20AE8" w:rsidRDefault="006E5C62" w:rsidP="0039402F">
            <w:pPr>
              <w:pStyle w:val="TAC"/>
            </w:pPr>
            <w:r w:rsidRPr="00B20AE8">
              <w:t>+46</w:t>
            </w:r>
          </w:p>
        </w:tc>
        <w:tc>
          <w:tcPr>
            <w:tcW w:w="1134" w:type="dxa"/>
          </w:tcPr>
          <w:p w14:paraId="7BFE43E8" w14:textId="77777777" w:rsidR="006E5C62" w:rsidRPr="00B20AE8" w:rsidRDefault="006E5C62" w:rsidP="0039402F">
            <w:pPr>
              <w:pStyle w:val="TAC"/>
            </w:pPr>
            <w:r w:rsidRPr="00B20AE8">
              <w:t>+38</w:t>
            </w:r>
          </w:p>
        </w:tc>
        <w:tc>
          <w:tcPr>
            <w:tcW w:w="1134" w:type="dxa"/>
          </w:tcPr>
          <w:p w14:paraId="6480187C" w14:textId="77777777" w:rsidR="006E5C62" w:rsidRPr="00B20AE8" w:rsidRDefault="006E5C62" w:rsidP="0039402F">
            <w:pPr>
              <w:pStyle w:val="TAC"/>
            </w:pPr>
            <w:r w:rsidRPr="00B20AE8">
              <w:t>+24</w:t>
            </w:r>
          </w:p>
        </w:tc>
        <w:tc>
          <w:tcPr>
            <w:tcW w:w="1701" w:type="dxa"/>
          </w:tcPr>
          <w:p w14:paraId="21383AF8"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53B017B" w14:textId="77777777" w:rsidR="006E5C62" w:rsidRPr="00B20AE8" w:rsidRDefault="006E5C62" w:rsidP="0039402F">
            <w:pPr>
              <w:pStyle w:val="TAC"/>
            </w:pPr>
            <w:r w:rsidRPr="00B20AE8">
              <w:t>CW carrier</w:t>
            </w:r>
          </w:p>
        </w:tc>
      </w:tr>
      <w:tr w:rsidR="004F339F" w:rsidRPr="00B20AE8" w14:paraId="65CA9162" w14:textId="77777777" w:rsidTr="009303FD">
        <w:trPr>
          <w:gridAfter w:val="1"/>
          <w:wAfter w:w="10" w:type="dxa"/>
          <w:cantSplit/>
          <w:jc w:val="center"/>
        </w:trPr>
        <w:tc>
          <w:tcPr>
            <w:tcW w:w="1918" w:type="dxa"/>
          </w:tcPr>
          <w:p w14:paraId="7FA44C5F" w14:textId="77777777" w:rsidR="006E5C62" w:rsidRPr="00B20AE8" w:rsidRDefault="006E5C62" w:rsidP="0039402F">
            <w:pPr>
              <w:pStyle w:val="TAL"/>
            </w:pPr>
            <w:r w:rsidRPr="00B20AE8">
              <w:t>E-UTRA Band 42</w:t>
            </w:r>
          </w:p>
        </w:tc>
        <w:tc>
          <w:tcPr>
            <w:tcW w:w="1657" w:type="dxa"/>
          </w:tcPr>
          <w:p w14:paraId="5D12D9E9" w14:textId="77777777" w:rsidR="006E5C62" w:rsidRPr="00B20AE8" w:rsidRDefault="006E5C62" w:rsidP="0039402F">
            <w:pPr>
              <w:pStyle w:val="TAC"/>
            </w:pPr>
            <w:r w:rsidRPr="00B20AE8">
              <w:rPr>
                <w:lang w:eastAsia="zh-CN"/>
              </w:rPr>
              <w:t>3400</w:t>
            </w:r>
            <w:r w:rsidRPr="00B20AE8">
              <w:t xml:space="preserve"> – 3600</w:t>
            </w:r>
          </w:p>
        </w:tc>
        <w:tc>
          <w:tcPr>
            <w:tcW w:w="1082" w:type="dxa"/>
          </w:tcPr>
          <w:p w14:paraId="373EB429" w14:textId="77777777" w:rsidR="006E5C62" w:rsidRPr="00B20AE8" w:rsidRDefault="006E5C62" w:rsidP="0039402F">
            <w:pPr>
              <w:pStyle w:val="TAC"/>
            </w:pPr>
            <w:r w:rsidRPr="00B20AE8">
              <w:t>+46</w:t>
            </w:r>
          </w:p>
        </w:tc>
        <w:tc>
          <w:tcPr>
            <w:tcW w:w="1134" w:type="dxa"/>
          </w:tcPr>
          <w:p w14:paraId="7B924DAD" w14:textId="77777777" w:rsidR="006E5C62" w:rsidRPr="00B20AE8" w:rsidRDefault="006E5C62" w:rsidP="0039402F">
            <w:pPr>
              <w:pStyle w:val="TAC"/>
            </w:pPr>
            <w:r w:rsidRPr="00B20AE8">
              <w:t>+38</w:t>
            </w:r>
          </w:p>
        </w:tc>
        <w:tc>
          <w:tcPr>
            <w:tcW w:w="1134" w:type="dxa"/>
          </w:tcPr>
          <w:p w14:paraId="36BADC4F" w14:textId="77777777" w:rsidR="006E5C62" w:rsidRPr="00B20AE8" w:rsidRDefault="006E5C62" w:rsidP="0039402F">
            <w:pPr>
              <w:pStyle w:val="TAC"/>
            </w:pPr>
            <w:r w:rsidRPr="00B20AE8">
              <w:t>+24</w:t>
            </w:r>
          </w:p>
        </w:tc>
        <w:tc>
          <w:tcPr>
            <w:tcW w:w="1701" w:type="dxa"/>
          </w:tcPr>
          <w:p w14:paraId="39A2A348"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F5EE02B" w14:textId="77777777" w:rsidR="006E5C62" w:rsidRPr="00B20AE8" w:rsidRDefault="006E5C62" w:rsidP="0039402F">
            <w:pPr>
              <w:pStyle w:val="TAC"/>
            </w:pPr>
            <w:r w:rsidRPr="00B20AE8">
              <w:t>CW carrier</w:t>
            </w:r>
          </w:p>
        </w:tc>
      </w:tr>
      <w:tr w:rsidR="004F339F" w:rsidRPr="00B20AE8" w14:paraId="17769BC6" w14:textId="77777777" w:rsidTr="009303FD">
        <w:trPr>
          <w:gridAfter w:val="1"/>
          <w:wAfter w:w="10" w:type="dxa"/>
          <w:cantSplit/>
          <w:jc w:val="center"/>
        </w:trPr>
        <w:tc>
          <w:tcPr>
            <w:tcW w:w="1918" w:type="dxa"/>
          </w:tcPr>
          <w:p w14:paraId="27384C8C" w14:textId="77777777" w:rsidR="006E5C62" w:rsidRPr="00B20AE8" w:rsidRDefault="006E5C62" w:rsidP="0039402F">
            <w:pPr>
              <w:pStyle w:val="TAL"/>
            </w:pPr>
            <w:r w:rsidRPr="00B20AE8">
              <w:t>E-UTRA Band 43</w:t>
            </w:r>
          </w:p>
        </w:tc>
        <w:tc>
          <w:tcPr>
            <w:tcW w:w="1657" w:type="dxa"/>
          </w:tcPr>
          <w:p w14:paraId="35DD5893" w14:textId="77777777" w:rsidR="006E5C62" w:rsidRPr="00B20AE8" w:rsidRDefault="006E5C62" w:rsidP="0039402F">
            <w:pPr>
              <w:pStyle w:val="TAC"/>
            </w:pPr>
            <w:r w:rsidRPr="00B20AE8">
              <w:rPr>
                <w:lang w:eastAsia="zh-CN"/>
              </w:rPr>
              <w:t>3600</w:t>
            </w:r>
            <w:r w:rsidRPr="00B20AE8">
              <w:t xml:space="preserve"> – </w:t>
            </w:r>
            <w:r w:rsidRPr="00B20AE8">
              <w:rPr>
                <w:lang w:eastAsia="zh-CN"/>
              </w:rPr>
              <w:t>3800</w:t>
            </w:r>
          </w:p>
        </w:tc>
        <w:tc>
          <w:tcPr>
            <w:tcW w:w="1082" w:type="dxa"/>
          </w:tcPr>
          <w:p w14:paraId="079BBE59" w14:textId="77777777" w:rsidR="006E5C62" w:rsidRPr="00B20AE8" w:rsidRDefault="006E5C62" w:rsidP="0039402F">
            <w:pPr>
              <w:pStyle w:val="TAC"/>
            </w:pPr>
            <w:r w:rsidRPr="00B20AE8">
              <w:t>+46</w:t>
            </w:r>
          </w:p>
        </w:tc>
        <w:tc>
          <w:tcPr>
            <w:tcW w:w="1134" w:type="dxa"/>
          </w:tcPr>
          <w:p w14:paraId="7CE1FF9F" w14:textId="77777777" w:rsidR="006E5C62" w:rsidRPr="00B20AE8" w:rsidRDefault="006E5C62" w:rsidP="0039402F">
            <w:pPr>
              <w:pStyle w:val="TAC"/>
            </w:pPr>
            <w:r w:rsidRPr="00B20AE8">
              <w:t>+38</w:t>
            </w:r>
          </w:p>
        </w:tc>
        <w:tc>
          <w:tcPr>
            <w:tcW w:w="1134" w:type="dxa"/>
          </w:tcPr>
          <w:p w14:paraId="051865CF" w14:textId="77777777" w:rsidR="006E5C62" w:rsidRPr="00B20AE8" w:rsidRDefault="006E5C62" w:rsidP="0039402F">
            <w:pPr>
              <w:pStyle w:val="TAC"/>
            </w:pPr>
            <w:r w:rsidRPr="00B20AE8">
              <w:t>+24</w:t>
            </w:r>
          </w:p>
        </w:tc>
        <w:tc>
          <w:tcPr>
            <w:tcW w:w="1701" w:type="dxa"/>
          </w:tcPr>
          <w:p w14:paraId="1406712C"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6305696" w14:textId="77777777" w:rsidR="006E5C62" w:rsidRPr="00B20AE8" w:rsidRDefault="006E5C62" w:rsidP="0039402F">
            <w:pPr>
              <w:pStyle w:val="TAC"/>
            </w:pPr>
            <w:r w:rsidRPr="00B20AE8">
              <w:t>CW carrier</w:t>
            </w:r>
          </w:p>
        </w:tc>
      </w:tr>
      <w:tr w:rsidR="004F339F" w:rsidRPr="00B20AE8" w14:paraId="635A9E68" w14:textId="77777777" w:rsidTr="009303FD">
        <w:trPr>
          <w:gridAfter w:val="1"/>
          <w:wAfter w:w="10" w:type="dxa"/>
          <w:cantSplit/>
          <w:jc w:val="center"/>
        </w:trPr>
        <w:tc>
          <w:tcPr>
            <w:tcW w:w="1918" w:type="dxa"/>
          </w:tcPr>
          <w:p w14:paraId="3C42C842" w14:textId="77777777" w:rsidR="006E5C62" w:rsidRPr="00B20AE8" w:rsidRDefault="006E5C62" w:rsidP="0039402F">
            <w:pPr>
              <w:pStyle w:val="TAL"/>
            </w:pPr>
            <w:r w:rsidRPr="00B20AE8">
              <w:t>E-UTRA Band 44</w:t>
            </w:r>
          </w:p>
        </w:tc>
        <w:tc>
          <w:tcPr>
            <w:tcW w:w="1657" w:type="dxa"/>
          </w:tcPr>
          <w:p w14:paraId="690950D5" w14:textId="77777777" w:rsidR="006E5C62" w:rsidRPr="00B20AE8" w:rsidRDefault="006E5C62" w:rsidP="0039402F">
            <w:pPr>
              <w:pStyle w:val="TAC"/>
              <w:rPr>
                <w:lang w:eastAsia="zh-CN"/>
              </w:rPr>
            </w:pPr>
            <w:r w:rsidRPr="00B20AE8">
              <w:t>703 – 803</w:t>
            </w:r>
          </w:p>
        </w:tc>
        <w:tc>
          <w:tcPr>
            <w:tcW w:w="1082" w:type="dxa"/>
          </w:tcPr>
          <w:p w14:paraId="256EF8D0" w14:textId="77777777" w:rsidR="006E5C62" w:rsidRPr="00B20AE8" w:rsidRDefault="006E5C62" w:rsidP="0039402F">
            <w:pPr>
              <w:pStyle w:val="TAC"/>
            </w:pPr>
            <w:r w:rsidRPr="00B20AE8">
              <w:t>+46</w:t>
            </w:r>
          </w:p>
        </w:tc>
        <w:tc>
          <w:tcPr>
            <w:tcW w:w="1134" w:type="dxa"/>
          </w:tcPr>
          <w:p w14:paraId="2D4BF996" w14:textId="77777777" w:rsidR="006E5C62" w:rsidRPr="00B20AE8" w:rsidRDefault="006E5C62" w:rsidP="0039402F">
            <w:pPr>
              <w:pStyle w:val="TAC"/>
            </w:pPr>
            <w:r w:rsidRPr="00B20AE8">
              <w:t>+38</w:t>
            </w:r>
          </w:p>
        </w:tc>
        <w:tc>
          <w:tcPr>
            <w:tcW w:w="1134" w:type="dxa"/>
          </w:tcPr>
          <w:p w14:paraId="56B2C7E8" w14:textId="77777777" w:rsidR="006E5C62" w:rsidRPr="00B20AE8" w:rsidRDefault="006E5C62" w:rsidP="0039402F">
            <w:pPr>
              <w:pStyle w:val="TAC"/>
            </w:pPr>
            <w:r w:rsidRPr="00B20AE8">
              <w:t>+24</w:t>
            </w:r>
          </w:p>
        </w:tc>
        <w:tc>
          <w:tcPr>
            <w:tcW w:w="1701" w:type="dxa"/>
          </w:tcPr>
          <w:p w14:paraId="23ABF603"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70985B1" w14:textId="77777777" w:rsidR="006E5C62" w:rsidRPr="00B20AE8" w:rsidRDefault="006E5C62" w:rsidP="0039402F">
            <w:pPr>
              <w:pStyle w:val="TAC"/>
            </w:pPr>
            <w:r w:rsidRPr="00B20AE8">
              <w:t>CW carrier</w:t>
            </w:r>
          </w:p>
        </w:tc>
      </w:tr>
      <w:tr w:rsidR="004F339F" w:rsidRPr="00B20AE8" w14:paraId="2397D159" w14:textId="77777777" w:rsidTr="009303FD">
        <w:trPr>
          <w:gridAfter w:val="1"/>
          <w:wAfter w:w="10" w:type="dxa"/>
          <w:cantSplit/>
          <w:jc w:val="center"/>
        </w:trPr>
        <w:tc>
          <w:tcPr>
            <w:tcW w:w="1918" w:type="dxa"/>
          </w:tcPr>
          <w:p w14:paraId="267BE415" w14:textId="77777777" w:rsidR="00D36639" w:rsidRPr="00B20AE8" w:rsidRDefault="00D36639" w:rsidP="0039402F">
            <w:pPr>
              <w:pStyle w:val="TAL"/>
            </w:pPr>
            <w:r w:rsidRPr="00B20AE8">
              <w:t>E-UTRA Band 45</w:t>
            </w:r>
          </w:p>
        </w:tc>
        <w:tc>
          <w:tcPr>
            <w:tcW w:w="1657" w:type="dxa"/>
          </w:tcPr>
          <w:p w14:paraId="79E9CD78" w14:textId="77777777" w:rsidR="00D36639" w:rsidRPr="00B20AE8" w:rsidRDefault="00D36639" w:rsidP="0039402F">
            <w:pPr>
              <w:pStyle w:val="TAC"/>
            </w:pPr>
            <w:r w:rsidRPr="00B20AE8">
              <w:t>1447 - 1467</w:t>
            </w:r>
          </w:p>
        </w:tc>
        <w:tc>
          <w:tcPr>
            <w:tcW w:w="1082" w:type="dxa"/>
          </w:tcPr>
          <w:p w14:paraId="197C7E9D" w14:textId="77777777" w:rsidR="00D36639" w:rsidRPr="00B20AE8" w:rsidRDefault="00D36639" w:rsidP="0039402F">
            <w:pPr>
              <w:pStyle w:val="TAC"/>
            </w:pPr>
            <w:r w:rsidRPr="00B20AE8">
              <w:t>+46</w:t>
            </w:r>
          </w:p>
        </w:tc>
        <w:tc>
          <w:tcPr>
            <w:tcW w:w="1134" w:type="dxa"/>
          </w:tcPr>
          <w:p w14:paraId="581216FD" w14:textId="77777777" w:rsidR="00D36639" w:rsidRPr="00B20AE8" w:rsidRDefault="00D36639" w:rsidP="0039402F">
            <w:pPr>
              <w:pStyle w:val="TAC"/>
            </w:pPr>
            <w:r w:rsidRPr="00B20AE8">
              <w:t>+38</w:t>
            </w:r>
          </w:p>
        </w:tc>
        <w:tc>
          <w:tcPr>
            <w:tcW w:w="1134" w:type="dxa"/>
          </w:tcPr>
          <w:p w14:paraId="4908CC77" w14:textId="77777777" w:rsidR="00D36639" w:rsidRPr="00B20AE8" w:rsidRDefault="00D36639" w:rsidP="0039402F">
            <w:pPr>
              <w:pStyle w:val="TAC"/>
            </w:pPr>
            <w:r w:rsidRPr="00B20AE8">
              <w:t>+24</w:t>
            </w:r>
          </w:p>
        </w:tc>
        <w:tc>
          <w:tcPr>
            <w:tcW w:w="1701" w:type="dxa"/>
          </w:tcPr>
          <w:p w14:paraId="7198C1ED"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C5492FE" w14:textId="77777777" w:rsidR="00D36639" w:rsidRPr="00B20AE8" w:rsidRDefault="00D36639" w:rsidP="0039402F">
            <w:pPr>
              <w:pStyle w:val="TAC"/>
            </w:pPr>
            <w:r w:rsidRPr="00B20AE8">
              <w:t>CW carrier</w:t>
            </w:r>
          </w:p>
        </w:tc>
      </w:tr>
      <w:tr w:rsidR="004F339F" w:rsidRPr="00B20AE8" w14:paraId="3F4B206B" w14:textId="77777777" w:rsidTr="009303FD">
        <w:trPr>
          <w:gridAfter w:val="1"/>
          <w:wAfter w:w="10" w:type="dxa"/>
          <w:cantSplit/>
          <w:jc w:val="center"/>
        </w:trPr>
        <w:tc>
          <w:tcPr>
            <w:tcW w:w="1918" w:type="dxa"/>
          </w:tcPr>
          <w:p w14:paraId="12470A38" w14:textId="77777777" w:rsidR="00D36639" w:rsidRPr="00B20AE8" w:rsidRDefault="00D36639" w:rsidP="0039402F">
            <w:pPr>
              <w:pStyle w:val="TAL"/>
            </w:pPr>
            <w:r w:rsidRPr="00B20AE8">
              <w:t>E-UTRA Band 46</w:t>
            </w:r>
          </w:p>
        </w:tc>
        <w:tc>
          <w:tcPr>
            <w:tcW w:w="1657" w:type="dxa"/>
          </w:tcPr>
          <w:p w14:paraId="4A5FB360" w14:textId="77777777" w:rsidR="00D36639" w:rsidRPr="00B20AE8" w:rsidRDefault="00D36639" w:rsidP="0039402F">
            <w:pPr>
              <w:pStyle w:val="TAC"/>
            </w:pPr>
            <w:r w:rsidRPr="00B20AE8">
              <w:t>5150 - 5925</w:t>
            </w:r>
          </w:p>
        </w:tc>
        <w:tc>
          <w:tcPr>
            <w:tcW w:w="1082" w:type="dxa"/>
          </w:tcPr>
          <w:p w14:paraId="54714A15" w14:textId="77777777" w:rsidR="00D36639" w:rsidRPr="00B20AE8" w:rsidRDefault="00D36639" w:rsidP="0039402F">
            <w:pPr>
              <w:pStyle w:val="TAC"/>
            </w:pPr>
            <w:r w:rsidRPr="00B20AE8">
              <w:t>N/A</w:t>
            </w:r>
          </w:p>
        </w:tc>
        <w:tc>
          <w:tcPr>
            <w:tcW w:w="1134" w:type="dxa"/>
          </w:tcPr>
          <w:p w14:paraId="1933EA2A" w14:textId="77777777" w:rsidR="00D36639" w:rsidRPr="00B20AE8" w:rsidRDefault="006F0C62" w:rsidP="0039402F">
            <w:pPr>
              <w:pStyle w:val="TAC"/>
            </w:pPr>
            <w:r w:rsidRPr="00B20AE8">
              <w:rPr>
                <w:rFonts w:hint="eastAsia"/>
              </w:rPr>
              <w:t>+38</w:t>
            </w:r>
          </w:p>
        </w:tc>
        <w:tc>
          <w:tcPr>
            <w:tcW w:w="1134" w:type="dxa"/>
          </w:tcPr>
          <w:p w14:paraId="77AAFB43" w14:textId="77777777" w:rsidR="00D36639" w:rsidRPr="00B20AE8" w:rsidRDefault="00D36639" w:rsidP="0039402F">
            <w:pPr>
              <w:pStyle w:val="TAC"/>
            </w:pPr>
            <w:r w:rsidRPr="00B20AE8">
              <w:t>+24</w:t>
            </w:r>
          </w:p>
        </w:tc>
        <w:tc>
          <w:tcPr>
            <w:tcW w:w="1701" w:type="dxa"/>
          </w:tcPr>
          <w:p w14:paraId="75762768"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D2BA8A" w14:textId="77777777" w:rsidR="00D36639" w:rsidRPr="00B20AE8" w:rsidRDefault="00D36639" w:rsidP="0039402F">
            <w:pPr>
              <w:pStyle w:val="TAC"/>
            </w:pPr>
            <w:r w:rsidRPr="00B20AE8">
              <w:t>CW carrier</w:t>
            </w:r>
          </w:p>
        </w:tc>
      </w:tr>
      <w:tr w:rsidR="004F339F" w:rsidRPr="00B20AE8" w14:paraId="7B42B4D6" w14:textId="77777777" w:rsidTr="009303FD">
        <w:trPr>
          <w:gridAfter w:val="1"/>
          <w:wAfter w:w="10" w:type="dxa"/>
          <w:cantSplit/>
          <w:jc w:val="center"/>
        </w:trPr>
        <w:tc>
          <w:tcPr>
            <w:tcW w:w="1918" w:type="dxa"/>
          </w:tcPr>
          <w:p w14:paraId="40276C02" w14:textId="77777777" w:rsidR="00D36639" w:rsidRPr="00B20AE8" w:rsidRDefault="00D36639" w:rsidP="0039402F">
            <w:pPr>
              <w:pStyle w:val="TAL"/>
            </w:pPr>
            <w:r w:rsidRPr="00B20AE8">
              <w:t>E-UTRA Band 48</w:t>
            </w:r>
          </w:p>
        </w:tc>
        <w:tc>
          <w:tcPr>
            <w:tcW w:w="1657" w:type="dxa"/>
          </w:tcPr>
          <w:p w14:paraId="436758FA" w14:textId="77777777" w:rsidR="00D36639" w:rsidRPr="00B20AE8" w:rsidRDefault="00D36639" w:rsidP="0039402F">
            <w:pPr>
              <w:pStyle w:val="TAC"/>
            </w:pPr>
            <w:r w:rsidRPr="00B20AE8">
              <w:t>3550 – 3700</w:t>
            </w:r>
          </w:p>
        </w:tc>
        <w:tc>
          <w:tcPr>
            <w:tcW w:w="1082" w:type="dxa"/>
          </w:tcPr>
          <w:p w14:paraId="6ECD36E6" w14:textId="77777777" w:rsidR="00D36639" w:rsidRPr="00B20AE8" w:rsidRDefault="00D36639" w:rsidP="0039402F">
            <w:pPr>
              <w:pStyle w:val="TAC"/>
            </w:pPr>
            <w:r w:rsidRPr="00B20AE8">
              <w:t>+46</w:t>
            </w:r>
          </w:p>
        </w:tc>
        <w:tc>
          <w:tcPr>
            <w:tcW w:w="1134" w:type="dxa"/>
          </w:tcPr>
          <w:p w14:paraId="51C00BB7" w14:textId="77777777" w:rsidR="00D36639" w:rsidRPr="00B20AE8" w:rsidRDefault="00D36639" w:rsidP="0039402F">
            <w:pPr>
              <w:pStyle w:val="TAC"/>
            </w:pPr>
            <w:r w:rsidRPr="00B20AE8">
              <w:t>+38</w:t>
            </w:r>
          </w:p>
        </w:tc>
        <w:tc>
          <w:tcPr>
            <w:tcW w:w="1134" w:type="dxa"/>
          </w:tcPr>
          <w:p w14:paraId="4F8E568D" w14:textId="77777777" w:rsidR="00D36639" w:rsidRPr="00B20AE8" w:rsidRDefault="00D36639" w:rsidP="0039402F">
            <w:pPr>
              <w:pStyle w:val="TAC"/>
            </w:pPr>
            <w:r w:rsidRPr="00B20AE8">
              <w:t>+24</w:t>
            </w:r>
          </w:p>
        </w:tc>
        <w:tc>
          <w:tcPr>
            <w:tcW w:w="1701" w:type="dxa"/>
          </w:tcPr>
          <w:p w14:paraId="229B4EB8"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B27A71C" w14:textId="77777777" w:rsidR="00D36639" w:rsidRPr="00B20AE8" w:rsidRDefault="00D36639" w:rsidP="0039402F">
            <w:pPr>
              <w:pStyle w:val="TAC"/>
            </w:pPr>
            <w:r w:rsidRPr="00B20AE8">
              <w:t>CW carrier</w:t>
            </w:r>
          </w:p>
        </w:tc>
      </w:tr>
      <w:tr w:rsidR="004F339F" w:rsidRPr="00B20AE8" w14:paraId="6499B75E" w14:textId="77777777" w:rsidTr="009303FD">
        <w:trPr>
          <w:gridAfter w:val="1"/>
          <w:wAfter w:w="10" w:type="dxa"/>
          <w:cantSplit/>
          <w:jc w:val="center"/>
        </w:trPr>
        <w:tc>
          <w:tcPr>
            <w:tcW w:w="1918" w:type="dxa"/>
          </w:tcPr>
          <w:p w14:paraId="49206383" w14:textId="77777777" w:rsidR="00D36639" w:rsidRPr="00B20AE8" w:rsidRDefault="00D36639" w:rsidP="0039402F">
            <w:pPr>
              <w:pStyle w:val="TAL"/>
            </w:pPr>
            <w:r w:rsidRPr="00B20AE8">
              <w:t>E-UTRA Band 49</w:t>
            </w:r>
          </w:p>
        </w:tc>
        <w:tc>
          <w:tcPr>
            <w:tcW w:w="1657" w:type="dxa"/>
          </w:tcPr>
          <w:p w14:paraId="7A967679" w14:textId="77777777" w:rsidR="00D36639" w:rsidRPr="00B20AE8" w:rsidRDefault="00D36639" w:rsidP="0039402F">
            <w:pPr>
              <w:pStyle w:val="TAC"/>
            </w:pPr>
            <w:r w:rsidRPr="00B20AE8">
              <w:t>3550 – 3700</w:t>
            </w:r>
          </w:p>
        </w:tc>
        <w:tc>
          <w:tcPr>
            <w:tcW w:w="1082" w:type="dxa"/>
          </w:tcPr>
          <w:p w14:paraId="794BF0A5" w14:textId="77777777" w:rsidR="00D36639" w:rsidRPr="00B20AE8" w:rsidRDefault="00D36639" w:rsidP="0039402F">
            <w:pPr>
              <w:pStyle w:val="TAC"/>
            </w:pPr>
            <w:r w:rsidRPr="00B20AE8">
              <w:t>N/A</w:t>
            </w:r>
          </w:p>
        </w:tc>
        <w:tc>
          <w:tcPr>
            <w:tcW w:w="1134" w:type="dxa"/>
          </w:tcPr>
          <w:p w14:paraId="715BF156" w14:textId="77777777" w:rsidR="00D36639" w:rsidRPr="00B20AE8" w:rsidRDefault="00D36639" w:rsidP="0039402F">
            <w:pPr>
              <w:pStyle w:val="TAC"/>
            </w:pPr>
            <w:r w:rsidRPr="00B20AE8">
              <w:t>N/A</w:t>
            </w:r>
          </w:p>
        </w:tc>
        <w:tc>
          <w:tcPr>
            <w:tcW w:w="1134" w:type="dxa"/>
          </w:tcPr>
          <w:p w14:paraId="6F4652C5" w14:textId="77777777" w:rsidR="00D36639" w:rsidRPr="00B20AE8" w:rsidRDefault="00D36639" w:rsidP="0039402F">
            <w:pPr>
              <w:pStyle w:val="TAC"/>
            </w:pPr>
            <w:r w:rsidRPr="00B20AE8">
              <w:t>+24</w:t>
            </w:r>
          </w:p>
        </w:tc>
        <w:tc>
          <w:tcPr>
            <w:tcW w:w="1701" w:type="dxa"/>
          </w:tcPr>
          <w:p w14:paraId="77E24A5F"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4C13A0" w14:textId="77777777" w:rsidR="00D36639" w:rsidRPr="00B20AE8" w:rsidRDefault="00D36639" w:rsidP="0039402F">
            <w:pPr>
              <w:pStyle w:val="TAC"/>
            </w:pPr>
            <w:r w:rsidRPr="00B20AE8">
              <w:t>CW carrier</w:t>
            </w:r>
          </w:p>
        </w:tc>
      </w:tr>
      <w:tr w:rsidR="004F339F" w:rsidRPr="00B20AE8" w14:paraId="124115F3" w14:textId="77777777" w:rsidTr="009303FD">
        <w:trPr>
          <w:gridAfter w:val="1"/>
          <w:wAfter w:w="10" w:type="dxa"/>
          <w:cantSplit/>
          <w:jc w:val="center"/>
        </w:trPr>
        <w:tc>
          <w:tcPr>
            <w:tcW w:w="1918" w:type="dxa"/>
          </w:tcPr>
          <w:p w14:paraId="781C6D9B" w14:textId="77777777" w:rsidR="00D36639" w:rsidRPr="00B20AE8" w:rsidRDefault="00D36639" w:rsidP="0039402F">
            <w:pPr>
              <w:pStyle w:val="TAL"/>
            </w:pPr>
            <w:r w:rsidRPr="00B20AE8">
              <w:t>E-UTRA Band 50 or NR band n50</w:t>
            </w:r>
          </w:p>
        </w:tc>
        <w:tc>
          <w:tcPr>
            <w:tcW w:w="1657" w:type="dxa"/>
          </w:tcPr>
          <w:p w14:paraId="75A5D90D" w14:textId="77777777" w:rsidR="00D36639" w:rsidRPr="00B20AE8" w:rsidRDefault="00D36639" w:rsidP="0039402F">
            <w:pPr>
              <w:pStyle w:val="TAC"/>
            </w:pPr>
            <w:r w:rsidRPr="00B20AE8">
              <w:rPr>
                <w:rFonts w:eastAsia="SimSun"/>
              </w:rPr>
              <w:t>1432</w:t>
            </w:r>
            <w:r w:rsidRPr="00B20AE8">
              <w:t xml:space="preserve"> – </w:t>
            </w:r>
            <w:r w:rsidRPr="00B20AE8">
              <w:rPr>
                <w:rFonts w:eastAsia="SimSun"/>
              </w:rPr>
              <w:t>1517</w:t>
            </w:r>
          </w:p>
        </w:tc>
        <w:tc>
          <w:tcPr>
            <w:tcW w:w="1082" w:type="dxa"/>
          </w:tcPr>
          <w:p w14:paraId="7684D0C3" w14:textId="77777777" w:rsidR="00D36639" w:rsidRPr="00B20AE8" w:rsidRDefault="00D36639" w:rsidP="0039402F">
            <w:pPr>
              <w:pStyle w:val="TAC"/>
            </w:pPr>
            <w:r w:rsidRPr="00B20AE8">
              <w:t>+46</w:t>
            </w:r>
          </w:p>
        </w:tc>
        <w:tc>
          <w:tcPr>
            <w:tcW w:w="1134" w:type="dxa"/>
          </w:tcPr>
          <w:p w14:paraId="6049D195" w14:textId="77777777" w:rsidR="00D36639" w:rsidRPr="00B20AE8" w:rsidRDefault="00D36639" w:rsidP="0039402F">
            <w:pPr>
              <w:pStyle w:val="TAC"/>
            </w:pPr>
            <w:r w:rsidRPr="00B20AE8">
              <w:t>+38</w:t>
            </w:r>
          </w:p>
        </w:tc>
        <w:tc>
          <w:tcPr>
            <w:tcW w:w="1134" w:type="dxa"/>
          </w:tcPr>
          <w:p w14:paraId="0AFA2E01" w14:textId="77777777" w:rsidR="00D36639" w:rsidRPr="00B20AE8" w:rsidRDefault="00D36639" w:rsidP="0039402F">
            <w:pPr>
              <w:pStyle w:val="TAC"/>
            </w:pPr>
            <w:r w:rsidRPr="00B20AE8">
              <w:t>+24</w:t>
            </w:r>
          </w:p>
        </w:tc>
        <w:tc>
          <w:tcPr>
            <w:tcW w:w="1701" w:type="dxa"/>
          </w:tcPr>
          <w:p w14:paraId="3AC38CEB"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B01E1D1" w14:textId="77777777" w:rsidR="00D36639" w:rsidRPr="00B20AE8" w:rsidRDefault="00D36639" w:rsidP="0039402F">
            <w:pPr>
              <w:pStyle w:val="TAC"/>
            </w:pPr>
            <w:r w:rsidRPr="00B20AE8">
              <w:t>CW carrier</w:t>
            </w:r>
          </w:p>
        </w:tc>
      </w:tr>
      <w:tr w:rsidR="004F339F" w:rsidRPr="00B20AE8" w14:paraId="4E5CE95E" w14:textId="77777777" w:rsidTr="009303FD">
        <w:trPr>
          <w:gridAfter w:val="1"/>
          <w:wAfter w:w="10" w:type="dxa"/>
          <w:cantSplit/>
          <w:jc w:val="center"/>
        </w:trPr>
        <w:tc>
          <w:tcPr>
            <w:tcW w:w="1918" w:type="dxa"/>
          </w:tcPr>
          <w:p w14:paraId="65F3CB0A" w14:textId="740730AA" w:rsidR="00D36639" w:rsidRPr="00B20AE8" w:rsidRDefault="00D645DC" w:rsidP="0039402F">
            <w:pPr>
              <w:pStyle w:val="TAL"/>
            </w:pPr>
            <w:r>
              <w:t>E-UTRA Band 51 or NR band n51</w:t>
            </w:r>
          </w:p>
        </w:tc>
        <w:tc>
          <w:tcPr>
            <w:tcW w:w="1657" w:type="dxa"/>
          </w:tcPr>
          <w:p w14:paraId="54C12E93" w14:textId="77777777" w:rsidR="00D36639" w:rsidRPr="00B20AE8" w:rsidRDefault="00D36639" w:rsidP="0039402F">
            <w:pPr>
              <w:pStyle w:val="TAC"/>
            </w:pPr>
            <w:r w:rsidRPr="00B20AE8">
              <w:rPr>
                <w:rFonts w:eastAsia="SimSun"/>
              </w:rPr>
              <w:t>1427</w:t>
            </w:r>
            <w:r w:rsidRPr="00B20AE8">
              <w:t xml:space="preserve">– </w:t>
            </w:r>
            <w:r w:rsidRPr="00B20AE8">
              <w:rPr>
                <w:rFonts w:eastAsia="SimSun"/>
              </w:rPr>
              <w:t>1432</w:t>
            </w:r>
          </w:p>
        </w:tc>
        <w:tc>
          <w:tcPr>
            <w:tcW w:w="1082" w:type="dxa"/>
          </w:tcPr>
          <w:p w14:paraId="1224A57B" w14:textId="77777777" w:rsidR="00D36639" w:rsidRPr="00B20AE8" w:rsidRDefault="00D36639" w:rsidP="0039402F">
            <w:pPr>
              <w:pStyle w:val="TAC"/>
            </w:pPr>
            <w:r w:rsidRPr="00B20AE8">
              <w:t>N/A</w:t>
            </w:r>
          </w:p>
        </w:tc>
        <w:tc>
          <w:tcPr>
            <w:tcW w:w="1134" w:type="dxa"/>
          </w:tcPr>
          <w:p w14:paraId="22ED1EA0" w14:textId="77777777" w:rsidR="00D36639" w:rsidRPr="00B20AE8" w:rsidRDefault="00D36639" w:rsidP="0039402F">
            <w:pPr>
              <w:pStyle w:val="TAC"/>
            </w:pPr>
            <w:r w:rsidRPr="00B20AE8">
              <w:t>N/A</w:t>
            </w:r>
          </w:p>
        </w:tc>
        <w:tc>
          <w:tcPr>
            <w:tcW w:w="1134" w:type="dxa"/>
          </w:tcPr>
          <w:p w14:paraId="7DBCA9C7" w14:textId="77777777" w:rsidR="00D36639" w:rsidRPr="00B20AE8" w:rsidRDefault="00D36639" w:rsidP="0039402F">
            <w:pPr>
              <w:pStyle w:val="TAC"/>
            </w:pPr>
            <w:r w:rsidRPr="00B20AE8">
              <w:t>+24</w:t>
            </w:r>
          </w:p>
        </w:tc>
        <w:tc>
          <w:tcPr>
            <w:tcW w:w="1701" w:type="dxa"/>
          </w:tcPr>
          <w:p w14:paraId="49CA2656"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2D9292" w14:textId="77777777" w:rsidR="00D36639" w:rsidRPr="00B20AE8" w:rsidRDefault="00D36639" w:rsidP="0039402F">
            <w:pPr>
              <w:pStyle w:val="TAC"/>
            </w:pPr>
            <w:r w:rsidRPr="00B20AE8">
              <w:t>CW carrier</w:t>
            </w:r>
          </w:p>
        </w:tc>
      </w:tr>
      <w:tr w:rsidR="004F339F" w:rsidRPr="00B20AE8" w14:paraId="2332C6D7" w14:textId="77777777" w:rsidTr="009303FD">
        <w:trPr>
          <w:gridAfter w:val="1"/>
          <w:wAfter w:w="10" w:type="dxa"/>
          <w:cantSplit/>
          <w:jc w:val="center"/>
        </w:trPr>
        <w:tc>
          <w:tcPr>
            <w:tcW w:w="1918" w:type="dxa"/>
          </w:tcPr>
          <w:p w14:paraId="5D719E94" w14:textId="77777777" w:rsidR="009A73AE" w:rsidRPr="00B20AE8" w:rsidRDefault="009A73AE" w:rsidP="0039402F">
            <w:pPr>
              <w:pStyle w:val="TAL"/>
            </w:pPr>
            <w:r w:rsidRPr="00B20AE8">
              <w:t>E-UTRA Band 52</w:t>
            </w:r>
          </w:p>
        </w:tc>
        <w:tc>
          <w:tcPr>
            <w:tcW w:w="1657" w:type="dxa"/>
          </w:tcPr>
          <w:p w14:paraId="6ADD6F07" w14:textId="77777777" w:rsidR="009A73AE" w:rsidRPr="00B20AE8" w:rsidRDefault="009A73AE" w:rsidP="0039402F">
            <w:pPr>
              <w:pStyle w:val="TAC"/>
            </w:pPr>
            <w:r w:rsidRPr="00B20AE8">
              <w:t>3300 - 3400</w:t>
            </w:r>
          </w:p>
        </w:tc>
        <w:tc>
          <w:tcPr>
            <w:tcW w:w="1082" w:type="dxa"/>
          </w:tcPr>
          <w:p w14:paraId="4BF94286" w14:textId="77777777" w:rsidR="009A73AE" w:rsidRPr="00B20AE8" w:rsidRDefault="009A73AE" w:rsidP="0039402F">
            <w:pPr>
              <w:pStyle w:val="TAC"/>
            </w:pPr>
            <w:r w:rsidRPr="00B20AE8">
              <w:t>+46</w:t>
            </w:r>
          </w:p>
        </w:tc>
        <w:tc>
          <w:tcPr>
            <w:tcW w:w="1134" w:type="dxa"/>
          </w:tcPr>
          <w:p w14:paraId="3479E692" w14:textId="77777777" w:rsidR="009A73AE" w:rsidRPr="00B20AE8" w:rsidRDefault="009A73AE" w:rsidP="0039402F">
            <w:pPr>
              <w:pStyle w:val="TAC"/>
            </w:pPr>
            <w:r w:rsidRPr="00B20AE8">
              <w:t>+38</w:t>
            </w:r>
          </w:p>
        </w:tc>
        <w:tc>
          <w:tcPr>
            <w:tcW w:w="1134" w:type="dxa"/>
          </w:tcPr>
          <w:p w14:paraId="438F4B5A" w14:textId="77777777" w:rsidR="009A73AE" w:rsidRPr="00B20AE8" w:rsidRDefault="009A73AE" w:rsidP="0039402F">
            <w:pPr>
              <w:pStyle w:val="TAC"/>
            </w:pPr>
            <w:r w:rsidRPr="00B20AE8">
              <w:t>+24</w:t>
            </w:r>
          </w:p>
        </w:tc>
        <w:tc>
          <w:tcPr>
            <w:tcW w:w="1701" w:type="dxa"/>
          </w:tcPr>
          <w:p w14:paraId="6B4A8D24"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61588EE" w14:textId="77777777" w:rsidR="009A73AE" w:rsidRPr="00B20AE8" w:rsidRDefault="009A73AE" w:rsidP="0039402F">
            <w:pPr>
              <w:pStyle w:val="TAC"/>
              <w:rPr>
                <w:rFonts w:cs="Arial"/>
              </w:rPr>
            </w:pPr>
            <w:r w:rsidRPr="00B20AE8">
              <w:t>CW carrier</w:t>
            </w:r>
          </w:p>
        </w:tc>
      </w:tr>
      <w:tr w:rsidR="004F339F" w:rsidRPr="00B20AE8" w14:paraId="3BCDA036" w14:textId="77777777" w:rsidTr="009303FD">
        <w:trPr>
          <w:gridAfter w:val="1"/>
          <w:wAfter w:w="10" w:type="dxa"/>
          <w:cantSplit/>
          <w:jc w:val="center"/>
        </w:trPr>
        <w:tc>
          <w:tcPr>
            <w:tcW w:w="1918" w:type="dxa"/>
          </w:tcPr>
          <w:p w14:paraId="6E02D84E" w14:textId="77777777" w:rsidR="00D36639" w:rsidRPr="00B20AE8" w:rsidRDefault="00D36639" w:rsidP="0039402F">
            <w:pPr>
              <w:pStyle w:val="TAL"/>
            </w:pPr>
            <w:r w:rsidRPr="00B20AE8">
              <w:t>E-UTRA Band 65</w:t>
            </w:r>
          </w:p>
        </w:tc>
        <w:tc>
          <w:tcPr>
            <w:tcW w:w="1657" w:type="dxa"/>
          </w:tcPr>
          <w:p w14:paraId="7E311CFF" w14:textId="77777777" w:rsidR="00D36639" w:rsidRPr="00B20AE8" w:rsidRDefault="00D36639" w:rsidP="0039402F">
            <w:pPr>
              <w:pStyle w:val="TAC"/>
            </w:pPr>
            <w:r w:rsidRPr="00B20AE8">
              <w:t>2110 – 2200</w:t>
            </w:r>
          </w:p>
        </w:tc>
        <w:tc>
          <w:tcPr>
            <w:tcW w:w="1082" w:type="dxa"/>
          </w:tcPr>
          <w:p w14:paraId="3D325BCC" w14:textId="77777777" w:rsidR="00D36639" w:rsidRPr="00B20AE8" w:rsidRDefault="00D36639" w:rsidP="0039402F">
            <w:pPr>
              <w:pStyle w:val="TAC"/>
            </w:pPr>
            <w:r w:rsidRPr="00B20AE8">
              <w:t>+46</w:t>
            </w:r>
          </w:p>
        </w:tc>
        <w:tc>
          <w:tcPr>
            <w:tcW w:w="1134" w:type="dxa"/>
          </w:tcPr>
          <w:p w14:paraId="4FF87002" w14:textId="77777777" w:rsidR="00D36639" w:rsidRPr="00B20AE8" w:rsidRDefault="00D36639" w:rsidP="0039402F">
            <w:pPr>
              <w:pStyle w:val="TAC"/>
            </w:pPr>
            <w:r w:rsidRPr="00B20AE8">
              <w:t>+38</w:t>
            </w:r>
          </w:p>
        </w:tc>
        <w:tc>
          <w:tcPr>
            <w:tcW w:w="1134" w:type="dxa"/>
          </w:tcPr>
          <w:p w14:paraId="08EDE0D6" w14:textId="77777777" w:rsidR="00D36639" w:rsidRPr="00B20AE8" w:rsidRDefault="00D36639" w:rsidP="0039402F">
            <w:pPr>
              <w:pStyle w:val="TAC"/>
            </w:pPr>
            <w:r w:rsidRPr="00B20AE8">
              <w:t>+24</w:t>
            </w:r>
          </w:p>
        </w:tc>
        <w:tc>
          <w:tcPr>
            <w:tcW w:w="1701" w:type="dxa"/>
          </w:tcPr>
          <w:p w14:paraId="28D718A2"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D8BCBE" w14:textId="77777777" w:rsidR="00D36639" w:rsidRPr="00B20AE8" w:rsidRDefault="00D36639" w:rsidP="0039402F">
            <w:pPr>
              <w:pStyle w:val="TAC"/>
            </w:pPr>
            <w:r w:rsidRPr="00B20AE8">
              <w:t>CW carrier</w:t>
            </w:r>
          </w:p>
        </w:tc>
      </w:tr>
      <w:tr w:rsidR="004F339F" w:rsidRPr="00B20AE8" w14:paraId="3CC34DC6" w14:textId="77777777" w:rsidTr="009303FD">
        <w:trPr>
          <w:gridAfter w:val="1"/>
          <w:wAfter w:w="10" w:type="dxa"/>
          <w:cantSplit/>
          <w:jc w:val="center"/>
        </w:trPr>
        <w:tc>
          <w:tcPr>
            <w:tcW w:w="1918" w:type="dxa"/>
          </w:tcPr>
          <w:p w14:paraId="5A8813A1" w14:textId="52E2D4C1" w:rsidR="00D36639" w:rsidRPr="00B20AE8" w:rsidRDefault="00D645DC" w:rsidP="0039402F">
            <w:pPr>
              <w:pStyle w:val="TAL"/>
            </w:pPr>
            <w:r>
              <w:t>E-UTRA Band 66 or NR band n66</w:t>
            </w:r>
          </w:p>
        </w:tc>
        <w:tc>
          <w:tcPr>
            <w:tcW w:w="1657" w:type="dxa"/>
          </w:tcPr>
          <w:p w14:paraId="3165E36D" w14:textId="77777777" w:rsidR="00D36639" w:rsidRPr="00B20AE8" w:rsidRDefault="00D36639" w:rsidP="0039402F">
            <w:pPr>
              <w:pStyle w:val="TAC"/>
            </w:pPr>
            <w:r w:rsidRPr="00B20AE8">
              <w:t>2110 – 2200</w:t>
            </w:r>
          </w:p>
        </w:tc>
        <w:tc>
          <w:tcPr>
            <w:tcW w:w="1082" w:type="dxa"/>
          </w:tcPr>
          <w:p w14:paraId="2CD2A191" w14:textId="77777777" w:rsidR="00D36639" w:rsidRPr="00B20AE8" w:rsidRDefault="00D36639" w:rsidP="0039402F">
            <w:pPr>
              <w:pStyle w:val="TAC"/>
            </w:pPr>
            <w:r w:rsidRPr="00B20AE8">
              <w:t>+46</w:t>
            </w:r>
          </w:p>
        </w:tc>
        <w:tc>
          <w:tcPr>
            <w:tcW w:w="1134" w:type="dxa"/>
          </w:tcPr>
          <w:p w14:paraId="278D10C4" w14:textId="77777777" w:rsidR="00D36639" w:rsidRPr="00B20AE8" w:rsidRDefault="00D36639" w:rsidP="0039402F">
            <w:pPr>
              <w:pStyle w:val="TAC"/>
            </w:pPr>
            <w:r w:rsidRPr="00B20AE8">
              <w:t>+38</w:t>
            </w:r>
          </w:p>
        </w:tc>
        <w:tc>
          <w:tcPr>
            <w:tcW w:w="1134" w:type="dxa"/>
          </w:tcPr>
          <w:p w14:paraId="69C907EA" w14:textId="77777777" w:rsidR="00D36639" w:rsidRPr="00B20AE8" w:rsidRDefault="00D36639" w:rsidP="0039402F">
            <w:pPr>
              <w:pStyle w:val="TAC"/>
            </w:pPr>
            <w:r w:rsidRPr="00B20AE8">
              <w:t>+24</w:t>
            </w:r>
          </w:p>
        </w:tc>
        <w:tc>
          <w:tcPr>
            <w:tcW w:w="1701" w:type="dxa"/>
          </w:tcPr>
          <w:p w14:paraId="60419E9B"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6E9126" w14:textId="77777777" w:rsidR="00D36639" w:rsidRPr="00B20AE8" w:rsidRDefault="00D36639" w:rsidP="0039402F">
            <w:pPr>
              <w:pStyle w:val="TAC"/>
            </w:pPr>
            <w:r w:rsidRPr="00B20AE8">
              <w:t>CW carrier</w:t>
            </w:r>
          </w:p>
        </w:tc>
      </w:tr>
      <w:tr w:rsidR="004F339F" w:rsidRPr="00B20AE8" w14:paraId="5F4EBF2E" w14:textId="77777777" w:rsidTr="009303FD">
        <w:trPr>
          <w:gridAfter w:val="1"/>
          <w:wAfter w:w="10" w:type="dxa"/>
          <w:cantSplit/>
          <w:jc w:val="center"/>
        </w:trPr>
        <w:tc>
          <w:tcPr>
            <w:tcW w:w="1918" w:type="dxa"/>
          </w:tcPr>
          <w:p w14:paraId="2B8B7F25" w14:textId="77777777" w:rsidR="00D36639" w:rsidRPr="00B20AE8" w:rsidRDefault="00D36639" w:rsidP="0039402F">
            <w:pPr>
              <w:pStyle w:val="TAL"/>
            </w:pPr>
            <w:r w:rsidRPr="00B20AE8">
              <w:t>E-UTRA Band 67</w:t>
            </w:r>
          </w:p>
        </w:tc>
        <w:tc>
          <w:tcPr>
            <w:tcW w:w="1657" w:type="dxa"/>
          </w:tcPr>
          <w:p w14:paraId="21997C98" w14:textId="77777777" w:rsidR="00D36639" w:rsidRPr="00B20AE8" w:rsidRDefault="00D36639" w:rsidP="0039402F">
            <w:pPr>
              <w:pStyle w:val="TAC"/>
            </w:pPr>
            <w:r w:rsidRPr="00B20AE8">
              <w:t>738 - 758</w:t>
            </w:r>
          </w:p>
        </w:tc>
        <w:tc>
          <w:tcPr>
            <w:tcW w:w="1082" w:type="dxa"/>
          </w:tcPr>
          <w:p w14:paraId="184D9801" w14:textId="77777777" w:rsidR="00D36639" w:rsidRPr="00B20AE8" w:rsidRDefault="00D36639" w:rsidP="0039402F">
            <w:pPr>
              <w:pStyle w:val="TAC"/>
            </w:pPr>
            <w:r w:rsidRPr="00B20AE8">
              <w:t>+46</w:t>
            </w:r>
          </w:p>
        </w:tc>
        <w:tc>
          <w:tcPr>
            <w:tcW w:w="1134" w:type="dxa"/>
          </w:tcPr>
          <w:p w14:paraId="73CD2E75" w14:textId="77777777" w:rsidR="00D36639" w:rsidRPr="00B20AE8" w:rsidRDefault="00D36639" w:rsidP="0039402F">
            <w:pPr>
              <w:pStyle w:val="TAC"/>
            </w:pPr>
            <w:r w:rsidRPr="00B20AE8">
              <w:t>+38</w:t>
            </w:r>
          </w:p>
        </w:tc>
        <w:tc>
          <w:tcPr>
            <w:tcW w:w="1134" w:type="dxa"/>
          </w:tcPr>
          <w:p w14:paraId="217C4561" w14:textId="77777777" w:rsidR="00D36639" w:rsidRPr="00B20AE8" w:rsidRDefault="00D36639" w:rsidP="0039402F">
            <w:pPr>
              <w:pStyle w:val="TAC"/>
            </w:pPr>
            <w:r w:rsidRPr="00B20AE8">
              <w:t>+24</w:t>
            </w:r>
          </w:p>
        </w:tc>
        <w:tc>
          <w:tcPr>
            <w:tcW w:w="1701" w:type="dxa"/>
          </w:tcPr>
          <w:p w14:paraId="377E4BEB"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333A43" w14:textId="77777777" w:rsidR="00D36639" w:rsidRPr="00B20AE8" w:rsidRDefault="00D36639" w:rsidP="0039402F">
            <w:pPr>
              <w:pStyle w:val="TAC"/>
            </w:pPr>
            <w:r w:rsidRPr="00B20AE8">
              <w:t>CW carrier</w:t>
            </w:r>
          </w:p>
        </w:tc>
      </w:tr>
      <w:tr w:rsidR="004F339F" w:rsidRPr="00B20AE8" w14:paraId="15F38B43" w14:textId="77777777" w:rsidTr="009303FD">
        <w:trPr>
          <w:gridAfter w:val="1"/>
          <w:wAfter w:w="10" w:type="dxa"/>
          <w:cantSplit/>
          <w:jc w:val="center"/>
        </w:trPr>
        <w:tc>
          <w:tcPr>
            <w:tcW w:w="1918" w:type="dxa"/>
          </w:tcPr>
          <w:p w14:paraId="6B09334F" w14:textId="77777777" w:rsidR="00D36639" w:rsidRPr="00B20AE8" w:rsidRDefault="00D36639" w:rsidP="0039402F">
            <w:pPr>
              <w:pStyle w:val="TAL"/>
            </w:pPr>
            <w:r w:rsidRPr="00B20AE8">
              <w:t>E-UTRA Band 68</w:t>
            </w:r>
          </w:p>
        </w:tc>
        <w:tc>
          <w:tcPr>
            <w:tcW w:w="1657" w:type="dxa"/>
          </w:tcPr>
          <w:p w14:paraId="5B02483F" w14:textId="77777777" w:rsidR="00D36639" w:rsidRPr="00B20AE8" w:rsidRDefault="00D36639" w:rsidP="0039402F">
            <w:pPr>
              <w:pStyle w:val="TAC"/>
            </w:pPr>
            <w:r w:rsidRPr="00B20AE8">
              <w:t>753 - 783</w:t>
            </w:r>
          </w:p>
        </w:tc>
        <w:tc>
          <w:tcPr>
            <w:tcW w:w="1082" w:type="dxa"/>
          </w:tcPr>
          <w:p w14:paraId="019A7E1E" w14:textId="77777777" w:rsidR="00D36639" w:rsidRPr="00B20AE8" w:rsidRDefault="00D36639" w:rsidP="0039402F">
            <w:pPr>
              <w:pStyle w:val="TAC"/>
            </w:pPr>
            <w:r w:rsidRPr="00B20AE8">
              <w:t>+46</w:t>
            </w:r>
          </w:p>
        </w:tc>
        <w:tc>
          <w:tcPr>
            <w:tcW w:w="1134" w:type="dxa"/>
          </w:tcPr>
          <w:p w14:paraId="1EE50796" w14:textId="77777777" w:rsidR="00D36639" w:rsidRPr="00B20AE8" w:rsidRDefault="00D36639" w:rsidP="0039402F">
            <w:pPr>
              <w:pStyle w:val="TAC"/>
            </w:pPr>
            <w:r w:rsidRPr="00B20AE8">
              <w:t>+38</w:t>
            </w:r>
          </w:p>
        </w:tc>
        <w:tc>
          <w:tcPr>
            <w:tcW w:w="1134" w:type="dxa"/>
          </w:tcPr>
          <w:p w14:paraId="5360D24B" w14:textId="77777777" w:rsidR="00D36639" w:rsidRPr="00B20AE8" w:rsidRDefault="00D36639" w:rsidP="0039402F">
            <w:pPr>
              <w:pStyle w:val="TAC"/>
            </w:pPr>
            <w:r w:rsidRPr="00B20AE8">
              <w:t>+24</w:t>
            </w:r>
          </w:p>
        </w:tc>
        <w:tc>
          <w:tcPr>
            <w:tcW w:w="1701" w:type="dxa"/>
          </w:tcPr>
          <w:p w14:paraId="4470738E"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90DEAC0" w14:textId="77777777" w:rsidR="00D36639" w:rsidRPr="00B20AE8" w:rsidRDefault="00D36639" w:rsidP="0039402F">
            <w:pPr>
              <w:pStyle w:val="TAC"/>
            </w:pPr>
            <w:r w:rsidRPr="00B20AE8">
              <w:t>CW carrier</w:t>
            </w:r>
          </w:p>
        </w:tc>
      </w:tr>
      <w:tr w:rsidR="004F339F" w:rsidRPr="00B20AE8" w14:paraId="68B3D897" w14:textId="77777777" w:rsidTr="009303FD">
        <w:trPr>
          <w:gridAfter w:val="1"/>
          <w:wAfter w:w="10" w:type="dxa"/>
          <w:cantSplit/>
          <w:jc w:val="center"/>
        </w:trPr>
        <w:tc>
          <w:tcPr>
            <w:tcW w:w="1918" w:type="dxa"/>
          </w:tcPr>
          <w:p w14:paraId="3B325611" w14:textId="77777777" w:rsidR="00D36639" w:rsidRPr="00B20AE8" w:rsidRDefault="00D36639" w:rsidP="0039402F">
            <w:pPr>
              <w:pStyle w:val="TAL"/>
            </w:pPr>
            <w:r w:rsidRPr="00B20AE8">
              <w:t xml:space="preserve">E-UTRA Band 69 </w:t>
            </w:r>
          </w:p>
        </w:tc>
        <w:tc>
          <w:tcPr>
            <w:tcW w:w="1657" w:type="dxa"/>
          </w:tcPr>
          <w:p w14:paraId="151CA405" w14:textId="77777777" w:rsidR="00D36639" w:rsidRPr="00B20AE8" w:rsidRDefault="00D36639" w:rsidP="0039402F">
            <w:pPr>
              <w:pStyle w:val="TAC"/>
            </w:pPr>
            <w:r w:rsidRPr="00B20AE8">
              <w:t>2570-2620</w:t>
            </w:r>
          </w:p>
        </w:tc>
        <w:tc>
          <w:tcPr>
            <w:tcW w:w="1082" w:type="dxa"/>
          </w:tcPr>
          <w:p w14:paraId="06CCFF21" w14:textId="77777777" w:rsidR="00D36639" w:rsidRPr="00B20AE8" w:rsidRDefault="00D36639" w:rsidP="0039402F">
            <w:pPr>
              <w:pStyle w:val="TAC"/>
            </w:pPr>
            <w:r w:rsidRPr="00B20AE8">
              <w:t>+46</w:t>
            </w:r>
          </w:p>
        </w:tc>
        <w:tc>
          <w:tcPr>
            <w:tcW w:w="1134" w:type="dxa"/>
          </w:tcPr>
          <w:p w14:paraId="01644805" w14:textId="77777777" w:rsidR="00D36639" w:rsidRPr="00B20AE8" w:rsidRDefault="00D36639" w:rsidP="0039402F">
            <w:pPr>
              <w:pStyle w:val="TAC"/>
            </w:pPr>
            <w:r w:rsidRPr="00B20AE8">
              <w:t>+38</w:t>
            </w:r>
          </w:p>
        </w:tc>
        <w:tc>
          <w:tcPr>
            <w:tcW w:w="1134" w:type="dxa"/>
          </w:tcPr>
          <w:p w14:paraId="7F2B8FAD" w14:textId="77777777" w:rsidR="00D36639" w:rsidRPr="00B20AE8" w:rsidRDefault="00D36639" w:rsidP="0039402F">
            <w:pPr>
              <w:pStyle w:val="TAC"/>
            </w:pPr>
            <w:r w:rsidRPr="00B20AE8">
              <w:t>+24</w:t>
            </w:r>
          </w:p>
        </w:tc>
        <w:tc>
          <w:tcPr>
            <w:tcW w:w="1701" w:type="dxa"/>
          </w:tcPr>
          <w:p w14:paraId="4533D1F7"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0AC852" w14:textId="77777777" w:rsidR="00D36639" w:rsidRPr="00B20AE8" w:rsidRDefault="00D36639" w:rsidP="0039402F">
            <w:pPr>
              <w:pStyle w:val="TAC"/>
            </w:pPr>
            <w:r w:rsidRPr="00B20AE8">
              <w:t>CW carrier</w:t>
            </w:r>
          </w:p>
        </w:tc>
      </w:tr>
      <w:tr w:rsidR="00D645DC" w:rsidRPr="00B20AE8" w14:paraId="3BADF7B4" w14:textId="77777777" w:rsidTr="009303FD">
        <w:trPr>
          <w:gridAfter w:val="1"/>
          <w:wAfter w:w="10" w:type="dxa"/>
          <w:cantSplit/>
          <w:jc w:val="center"/>
        </w:trPr>
        <w:tc>
          <w:tcPr>
            <w:tcW w:w="1918" w:type="dxa"/>
          </w:tcPr>
          <w:p w14:paraId="5688FAC9" w14:textId="6308D8A3" w:rsidR="00D645DC" w:rsidRPr="00B20AE8" w:rsidRDefault="00D645DC" w:rsidP="0039402F">
            <w:pPr>
              <w:pStyle w:val="TAL"/>
            </w:pPr>
            <w:r>
              <w:t>E-UTRA Band 70 or</w:t>
            </w:r>
            <w:r>
              <w:rPr>
                <w:rFonts w:eastAsia="SimSun" w:hint="eastAsia"/>
                <w:lang w:val="en-US" w:eastAsia="zh-CN"/>
              </w:rPr>
              <w:t xml:space="preserve"> </w:t>
            </w:r>
            <w:r>
              <w:t>NR band n70</w:t>
            </w:r>
          </w:p>
        </w:tc>
        <w:tc>
          <w:tcPr>
            <w:tcW w:w="1657" w:type="dxa"/>
          </w:tcPr>
          <w:p w14:paraId="6009DA5E" w14:textId="77777777" w:rsidR="00D645DC" w:rsidRPr="00B20AE8" w:rsidRDefault="00D645DC" w:rsidP="0039402F">
            <w:pPr>
              <w:pStyle w:val="TAC"/>
            </w:pPr>
            <w:r w:rsidRPr="00B20AE8">
              <w:t>1995 - 2020</w:t>
            </w:r>
          </w:p>
        </w:tc>
        <w:tc>
          <w:tcPr>
            <w:tcW w:w="1082" w:type="dxa"/>
          </w:tcPr>
          <w:p w14:paraId="750B30D2" w14:textId="77777777" w:rsidR="00D645DC" w:rsidRPr="00B20AE8" w:rsidRDefault="00D645DC" w:rsidP="0039402F">
            <w:pPr>
              <w:pStyle w:val="TAC"/>
            </w:pPr>
            <w:r w:rsidRPr="00B20AE8">
              <w:t>+46</w:t>
            </w:r>
          </w:p>
        </w:tc>
        <w:tc>
          <w:tcPr>
            <w:tcW w:w="1134" w:type="dxa"/>
          </w:tcPr>
          <w:p w14:paraId="495CDEFA" w14:textId="77777777" w:rsidR="00D645DC" w:rsidRPr="00B20AE8" w:rsidRDefault="00D645DC" w:rsidP="0039402F">
            <w:pPr>
              <w:pStyle w:val="TAC"/>
            </w:pPr>
            <w:r w:rsidRPr="00B20AE8">
              <w:t>+38</w:t>
            </w:r>
          </w:p>
        </w:tc>
        <w:tc>
          <w:tcPr>
            <w:tcW w:w="1134" w:type="dxa"/>
          </w:tcPr>
          <w:p w14:paraId="0AE2EBE0" w14:textId="77777777" w:rsidR="00D645DC" w:rsidRPr="00B20AE8" w:rsidRDefault="00D645DC" w:rsidP="0039402F">
            <w:pPr>
              <w:pStyle w:val="TAC"/>
            </w:pPr>
            <w:r w:rsidRPr="00B20AE8">
              <w:t>+24</w:t>
            </w:r>
          </w:p>
        </w:tc>
        <w:tc>
          <w:tcPr>
            <w:tcW w:w="1701" w:type="dxa"/>
          </w:tcPr>
          <w:p w14:paraId="3E7F95B1" w14:textId="77777777" w:rsidR="00D645DC" w:rsidRPr="00B20AE8" w:rsidRDefault="00D645DC"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9E6C4F" w14:textId="77777777" w:rsidR="00D645DC" w:rsidRPr="00B20AE8" w:rsidRDefault="00D645DC" w:rsidP="0039402F">
            <w:pPr>
              <w:pStyle w:val="TAC"/>
            </w:pPr>
            <w:r w:rsidRPr="00B20AE8">
              <w:t>CW carrier</w:t>
            </w:r>
          </w:p>
        </w:tc>
      </w:tr>
      <w:tr w:rsidR="00D645DC" w:rsidRPr="00B20AE8" w14:paraId="5CAD8E75" w14:textId="77777777" w:rsidTr="009303FD">
        <w:trPr>
          <w:gridAfter w:val="1"/>
          <w:wAfter w:w="10" w:type="dxa"/>
          <w:cantSplit/>
          <w:jc w:val="center"/>
        </w:trPr>
        <w:tc>
          <w:tcPr>
            <w:tcW w:w="1918" w:type="dxa"/>
          </w:tcPr>
          <w:p w14:paraId="1C04888A" w14:textId="656BCDF6" w:rsidR="00D645DC" w:rsidRPr="00B20AE8" w:rsidRDefault="00D645DC" w:rsidP="0039402F">
            <w:pPr>
              <w:pStyle w:val="TAL"/>
            </w:pPr>
            <w:r>
              <w:rPr>
                <w:lang w:eastAsia="ko-KR"/>
              </w:rPr>
              <w:t xml:space="preserve">E-UTRA Band 71 or </w:t>
            </w:r>
            <w:r>
              <w:t>NR band n71</w:t>
            </w:r>
          </w:p>
        </w:tc>
        <w:tc>
          <w:tcPr>
            <w:tcW w:w="1657" w:type="dxa"/>
          </w:tcPr>
          <w:p w14:paraId="74F6C8EE" w14:textId="77777777" w:rsidR="00D645DC" w:rsidRPr="00B20AE8" w:rsidRDefault="00D645DC" w:rsidP="0039402F">
            <w:pPr>
              <w:pStyle w:val="TAC"/>
            </w:pPr>
            <w:r w:rsidRPr="00B20AE8">
              <w:rPr>
                <w:lang w:eastAsia="ko-KR"/>
              </w:rPr>
              <w:t>617 - 652</w:t>
            </w:r>
          </w:p>
        </w:tc>
        <w:tc>
          <w:tcPr>
            <w:tcW w:w="1082" w:type="dxa"/>
          </w:tcPr>
          <w:p w14:paraId="3A875882" w14:textId="77777777" w:rsidR="00D645DC" w:rsidRPr="00B20AE8" w:rsidRDefault="00D645DC" w:rsidP="0039402F">
            <w:pPr>
              <w:pStyle w:val="TAC"/>
            </w:pPr>
            <w:r w:rsidRPr="00B20AE8">
              <w:t>+46</w:t>
            </w:r>
          </w:p>
        </w:tc>
        <w:tc>
          <w:tcPr>
            <w:tcW w:w="1134" w:type="dxa"/>
          </w:tcPr>
          <w:p w14:paraId="755B4B6A" w14:textId="77777777" w:rsidR="00D645DC" w:rsidRPr="00B20AE8" w:rsidRDefault="00D645DC" w:rsidP="0039402F">
            <w:pPr>
              <w:pStyle w:val="TAC"/>
            </w:pPr>
            <w:r w:rsidRPr="00B20AE8">
              <w:t>+38</w:t>
            </w:r>
          </w:p>
        </w:tc>
        <w:tc>
          <w:tcPr>
            <w:tcW w:w="1134" w:type="dxa"/>
          </w:tcPr>
          <w:p w14:paraId="4A6919B1" w14:textId="77777777" w:rsidR="00D645DC" w:rsidRPr="00B20AE8" w:rsidRDefault="00D645DC" w:rsidP="0039402F">
            <w:pPr>
              <w:pStyle w:val="TAC"/>
            </w:pPr>
            <w:r w:rsidRPr="00B20AE8">
              <w:t>+24</w:t>
            </w:r>
          </w:p>
        </w:tc>
        <w:tc>
          <w:tcPr>
            <w:tcW w:w="1701" w:type="dxa"/>
          </w:tcPr>
          <w:p w14:paraId="3D0B82A1" w14:textId="77777777" w:rsidR="00D645DC" w:rsidRPr="00B20AE8" w:rsidRDefault="00D645DC"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9F2078" w14:textId="77777777" w:rsidR="00D645DC" w:rsidRPr="00B20AE8" w:rsidRDefault="00D645DC" w:rsidP="0039402F">
            <w:pPr>
              <w:pStyle w:val="TAC"/>
            </w:pPr>
            <w:r w:rsidRPr="00B20AE8">
              <w:rPr>
                <w:lang w:eastAsia="ko-KR"/>
              </w:rPr>
              <w:t>CW carrier</w:t>
            </w:r>
          </w:p>
        </w:tc>
      </w:tr>
      <w:tr w:rsidR="004F339F" w:rsidRPr="00B20AE8" w14:paraId="6B11C4B4" w14:textId="77777777" w:rsidTr="009303FD">
        <w:trPr>
          <w:gridAfter w:val="1"/>
          <w:wAfter w:w="10" w:type="dxa"/>
          <w:cantSplit/>
          <w:jc w:val="center"/>
        </w:trPr>
        <w:tc>
          <w:tcPr>
            <w:tcW w:w="1918" w:type="dxa"/>
          </w:tcPr>
          <w:p w14:paraId="093F09E1" w14:textId="77777777" w:rsidR="00D36639" w:rsidRPr="00B20AE8" w:rsidRDefault="00D36639" w:rsidP="0039402F">
            <w:pPr>
              <w:pStyle w:val="TAL"/>
            </w:pPr>
            <w:r w:rsidRPr="00B20AE8">
              <w:rPr>
                <w:lang w:eastAsia="ko-KR"/>
              </w:rPr>
              <w:t>E-UTRA Band 72</w:t>
            </w:r>
          </w:p>
        </w:tc>
        <w:tc>
          <w:tcPr>
            <w:tcW w:w="1657" w:type="dxa"/>
          </w:tcPr>
          <w:p w14:paraId="526ABB61" w14:textId="77777777" w:rsidR="00D36639" w:rsidRPr="00B20AE8" w:rsidRDefault="00D36639" w:rsidP="0039402F">
            <w:pPr>
              <w:pStyle w:val="TAC"/>
            </w:pPr>
            <w:r w:rsidRPr="00B20AE8">
              <w:rPr>
                <w:lang w:eastAsia="ko-KR"/>
              </w:rPr>
              <w:t>461 - 466</w:t>
            </w:r>
          </w:p>
        </w:tc>
        <w:tc>
          <w:tcPr>
            <w:tcW w:w="1082" w:type="dxa"/>
          </w:tcPr>
          <w:p w14:paraId="63A34C62" w14:textId="77777777" w:rsidR="00D36639" w:rsidRPr="00B20AE8" w:rsidRDefault="00D36639" w:rsidP="0039402F">
            <w:pPr>
              <w:pStyle w:val="TAC"/>
            </w:pPr>
            <w:r w:rsidRPr="00B20AE8">
              <w:t>+46</w:t>
            </w:r>
          </w:p>
        </w:tc>
        <w:tc>
          <w:tcPr>
            <w:tcW w:w="1134" w:type="dxa"/>
          </w:tcPr>
          <w:p w14:paraId="0AB624C5" w14:textId="77777777" w:rsidR="00D36639" w:rsidRPr="00B20AE8" w:rsidRDefault="00D36639" w:rsidP="0039402F">
            <w:pPr>
              <w:pStyle w:val="TAC"/>
            </w:pPr>
            <w:r w:rsidRPr="00B20AE8">
              <w:t>+38</w:t>
            </w:r>
          </w:p>
        </w:tc>
        <w:tc>
          <w:tcPr>
            <w:tcW w:w="1134" w:type="dxa"/>
          </w:tcPr>
          <w:p w14:paraId="08AD52E4" w14:textId="77777777" w:rsidR="00D36639" w:rsidRPr="00B20AE8" w:rsidRDefault="00D36639" w:rsidP="0039402F">
            <w:pPr>
              <w:pStyle w:val="TAC"/>
            </w:pPr>
            <w:r w:rsidRPr="00B20AE8">
              <w:t>+24</w:t>
            </w:r>
          </w:p>
        </w:tc>
        <w:tc>
          <w:tcPr>
            <w:tcW w:w="1701" w:type="dxa"/>
          </w:tcPr>
          <w:p w14:paraId="7C51A694"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706CFB" w14:textId="77777777" w:rsidR="00D36639" w:rsidRPr="00B20AE8" w:rsidRDefault="00D36639" w:rsidP="0039402F">
            <w:pPr>
              <w:pStyle w:val="TAC"/>
            </w:pPr>
            <w:r w:rsidRPr="00B20AE8">
              <w:rPr>
                <w:lang w:eastAsia="ko-KR"/>
              </w:rPr>
              <w:t>CW carrier</w:t>
            </w:r>
          </w:p>
        </w:tc>
      </w:tr>
      <w:tr w:rsidR="004F339F" w:rsidRPr="00B20AE8" w14:paraId="161FA3AB" w14:textId="77777777" w:rsidTr="009303FD">
        <w:trPr>
          <w:gridAfter w:val="1"/>
          <w:wAfter w:w="10" w:type="dxa"/>
          <w:cantSplit/>
          <w:jc w:val="center"/>
        </w:trPr>
        <w:tc>
          <w:tcPr>
            <w:tcW w:w="1918" w:type="dxa"/>
          </w:tcPr>
          <w:p w14:paraId="23B42055" w14:textId="77777777" w:rsidR="00D36639" w:rsidRPr="00B20AE8" w:rsidRDefault="00D36639" w:rsidP="0039402F">
            <w:pPr>
              <w:pStyle w:val="TAL"/>
            </w:pPr>
            <w:r w:rsidRPr="00B20AE8">
              <w:rPr>
                <w:lang w:eastAsia="ko-KR"/>
              </w:rPr>
              <w:t>E-UTRA Band 7</w:t>
            </w:r>
            <w:r w:rsidRPr="00B20AE8">
              <w:t>3</w:t>
            </w:r>
          </w:p>
        </w:tc>
        <w:tc>
          <w:tcPr>
            <w:tcW w:w="1657" w:type="dxa"/>
          </w:tcPr>
          <w:p w14:paraId="504928EE" w14:textId="77777777" w:rsidR="00D36639" w:rsidRPr="00B20AE8" w:rsidRDefault="00D36639" w:rsidP="0039402F">
            <w:pPr>
              <w:pStyle w:val="TAC"/>
            </w:pPr>
            <w:r w:rsidRPr="00B20AE8">
              <w:rPr>
                <w:lang w:eastAsia="ko-KR"/>
              </w:rPr>
              <w:t>46</w:t>
            </w:r>
            <w:r w:rsidRPr="00B20AE8">
              <w:t>0</w:t>
            </w:r>
            <w:r w:rsidRPr="00B20AE8">
              <w:rPr>
                <w:lang w:eastAsia="ko-KR"/>
              </w:rPr>
              <w:t xml:space="preserve"> - 46</w:t>
            </w:r>
            <w:r w:rsidRPr="00B20AE8">
              <w:t>5</w:t>
            </w:r>
          </w:p>
        </w:tc>
        <w:tc>
          <w:tcPr>
            <w:tcW w:w="1082" w:type="dxa"/>
          </w:tcPr>
          <w:p w14:paraId="21B41A50" w14:textId="77777777" w:rsidR="00D36639" w:rsidRPr="00B20AE8" w:rsidRDefault="00D36639" w:rsidP="0039402F">
            <w:pPr>
              <w:pStyle w:val="TAC"/>
            </w:pPr>
            <w:r w:rsidRPr="00B20AE8">
              <w:t>+46</w:t>
            </w:r>
          </w:p>
        </w:tc>
        <w:tc>
          <w:tcPr>
            <w:tcW w:w="1134" w:type="dxa"/>
          </w:tcPr>
          <w:p w14:paraId="15623F77" w14:textId="77777777" w:rsidR="00D36639" w:rsidRPr="00B20AE8" w:rsidRDefault="00D36639" w:rsidP="0039402F">
            <w:pPr>
              <w:pStyle w:val="TAC"/>
            </w:pPr>
            <w:r w:rsidRPr="00B20AE8">
              <w:t>+38</w:t>
            </w:r>
          </w:p>
        </w:tc>
        <w:tc>
          <w:tcPr>
            <w:tcW w:w="1134" w:type="dxa"/>
          </w:tcPr>
          <w:p w14:paraId="752967E2" w14:textId="77777777" w:rsidR="00D36639" w:rsidRPr="00B20AE8" w:rsidRDefault="00D36639" w:rsidP="0039402F">
            <w:pPr>
              <w:pStyle w:val="TAC"/>
            </w:pPr>
            <w:r w:rsidRPr="00B20AE8">
              <w:t>+24</w:t>
            </w:r>
          </w:p>
        </w:tc>
        <w:tc>
          <w:tcPr>
            <w:tcW w:w="1701" w:type="dxa"/>
          </w:tcPr>
          <w:p w14:paraId="50833705"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4E2A6A3" w14:textId="77777777" w:rsidR="00D36639" w:rsidRPr="00B20AE8" w:rsidRDefault="00D36639" w:rsidP="0039402F">
            <w:pPr>
              <w:pStyle w:val="TAC"/>
            </w:pPr>
            <w:r w:rsidRPr="00B20AE8">
              <w:rPr>
                <w:lang w:eastAsia="ko-KR"/>
              </w:rPr>
              <w:t>CW carrier</w:t>
            </w:r>
          </w:p>
        </w:tc>
      </w:tr>
      <w:tr w:rsidR="004F339F" w:rsidRPr="00B20AE8" w14:paraId="0C349C09" w14:textId="77777777" w:rsidTr="009303FD">
        <w:trPr>
          <w:gridAfter w:val="1"/>
          <w:wAfter w:w="10" w:type="dxa"/>
          <w:cantSplit/>
          <w:jc w:val="center"/>
        </w:trPr>
        <w:tc>
          <w:tcPr>
            <w:tcW w:w="1918" w:type="dxa"/>
          </w:tcPr>
          <w:p w14:paraId="56D6928A" w14:textId="77777777" w:rsidR="00D36639" w:rsidRPr="00B20AE8" w:rsidRDefault="00D36639" w:rsidP="0039402F">
            <w:pPr>
              <w:pStyle w:val="TAL"/>
            </w:pPr>
            <w:r w:rsidRPr="00B20AE8">
              <w:t>E-UTRA Band 74 or NR band n74</w:t>
            </w:r>
          </w:p>
        </w:tc>
        <w:tc>
          <w:tcPr>
            <w:tcW w:w="1657" w:type="dxa"/>
          </w:tcPr>
          <w:p w14:paraId="00C0938D" w14:textId="77777777" w:rsidR="00D36639" w:rsidRPr="00B20AE8" w:rsidRDefault="00D36639" w:rsidP="0039402F">
            <w:pPr>
              <w:pStyle w:val="TAC"/>
            </w:pPr>
            <w:r w:rsidRPr="00B20AE8">
              <w:t>1475 - 1518</w:t>
            </w:r>
          </w:p>
        </w:tc>
        <w:tc>
          <w:tcPr>
            <w:tcW w:w="1082" w:type="dxa"/>
          </w:tcPr>
          <w:p w14:paraId="76E92C69" w14:textId="77777777" w:rsidR="00D36639" w:rsidRPr="00B20AE8" w:rsidRDefault="00D36639" w:rsidP="0039402F">
            <w:pPr>
              <w:pStyle w:val="TAC"/>
            </w:pPr>
            <w:r w:rsidRPr="00B20AE8">
              <w:t>+46</w:t>
            </w:r>
          </w:p>
        </w:tc>
        <w:tc>
          <w:tcPr>
            <w:tcW w:w="1134" w:type="dxa"/>
          </w:tcPr>
          <w:p w14:paraId="6A59AE15" w14:textId="77777777" w:rsidR="00D36639" w:rsidRPr="00B20AE8" w:rsidRDefault="00D36639" w:rsidP="0039402F">
            <w:pPr>
              <w:pStyle w:val="TAC"/>
            </w:pPr>
            <w:r w:rsidRPr="00B20AE8">
              <w:t>+38</w:t>
            </w:r>
          </w:p>
        </w:tc>
        <w:tc>
          <w:tcPr>
            <w:tcW w:w="1134" w:type="dxa"/>
          </w:tcPr>
          <w:p w14:paraId="0D783D44" w14:textId="77777777" w:rsidR="00D36639" w:rsidRPr="00B20AE8" w:rsidRDefault="00D36639" w:rsidP="0039402F">
            <w:pPr>
              <w:pStyle w:val="TAC"/>
            </w:pPr>
            <w:r w:rsidRPr="00B20AE8">
              <w:t>+24</w:t>
            </w:r>
          </w:p>
        </w:tc>
        <w:tc>
          <w:tcPr>
            <w:tcW w:w="1701" w:type="dxa"/>
          </w:tcPr>
          <w:p w14:paraId="58D300D1"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D324B9" w14:textId="77777777" w:rsidR="00D36639" w:rsidRPr="00B20AE8" w:rsidRDefault="00D36639" w:rsidP="0039402F">
            <w:pPr>
              <w:pStyle w:val="TAC"/>
            </w:pPr>
            <w:r w:rsidRPr="00B20AE8">
              <w:t>CW carrier</w:t>
            </w:r>
          </w:p>
        </w:tc>
      </w:tr>
      <w:tr w:rsidR="00D645DC" w:rsidRPr="00B20AE8" w14:paraId="00346896" w14:textId="77777777" w:rsidTr="009303FD">
        <w:trPr>
          <w:gridAfter w:val="1"/>
          <w:wAfter w:w="10" w:type="dxa"/>
          <w:cantSplit/>
          <w:jc w:val="center"/>
        </w:trPr>
        <w:tc>
          <w:tcPr>
            <w:tcW w:w="1918" w:type="dxa"/>
          </w:tcPr>
          <w:p w14:paraId="5952BC0A" w14:textId="73C95405" w:rsidR="00D645DC" w:rsidRPr="00B20AE8" w:rsidRDefault="00D645DC" w:rsidP="0039402F">
            <w:pPr>
              <w:pStyle w:val="TAL"/>
            </w:pPr>
            <w:r>
              <w:rPr>
                <w:lang w:eastAsia="ko-KR"/>
              </w:rPr>
              <w:t xml:space="preserve">E-UTRA Band 75 or </w:t>
            </w:r>
            <w:r>
              <w:t>NR band n75</w:t>
            </w:r>
          </w:p>
        </w:tc>
        <w:tc>
          <w:tcPr>
            <w:tcW w:w="1657" w:type="dxa"/>
          </w:tcPr>
          <w:p w14:paraId="5604C35E" w14:textId="77777777" w:rsidR="00D645DC" w:rsidRPr="00B20AE8" w:rsidRDefault="00D645DC" w:rsidP="0039402F">
            <w:pPr>
              <w:pStyle w:val="TAC"/>
            </w:pPr>
            <w:r w:rsidRPr="00B20AE8">
              <w:rPr>
                <w:lang w:eastAsia="ko-KR"/>
              </w:rPr>
              <w:t>1432 - 1517</w:t>
            </w:r>
          </w:p>
        </w:tc>
        <w:tc>
          <w:tcPr>
            <w:tcW w:w="1082" w:type="dxa"/>
          </w:tcPr>
          <w:p w14:paraId="0FC7D108" w14:textId="77777777" w:rsidR="00D645DC" w:rsidRPr="00B20AE8" w:rsidRDefault="00D645DC" w:rsidP="0039402F">
            <w:pPr>
              <w:pStyle w:val="TAC"/>
            </w:pPr>
            <w:r w:rsidRPr="00B20AE8">
              <w:t>+46</w:t>
            </w:r>
          </w:p>
        </w:tc>
        <w:tc>
          <w:tcPr>
            <w:tcW w:w="1134" w:type="dxa"/>
          </w:tcPr>
          <w:p w14:paraId="7FAAD840" w14:textId="77777777" w:rsidR="00D645DC" w:rsidRPr="00B20AE8" w:rsidRDefault="00D645DC" w:rsidP="0039402F">
            <w:pPr>
              <w:pStyle w:val="TAC"/>
            </w:pPr>
            <w:r w:rsidRPr="00B20AE8">
              <w:t>+38</w:t>
            </w:r>
          </w:p>
        </w:tc>
        <w:tc>
          <w:tcPr>
            <w:tcW w:w="1134" w:type="dxa"/>
          </w:tcPr>
          <w:p w14:paraId="5836FFDE" w14:textId="77777777" w:rsidR="00D645DC" w:rsidRPr="00B20AE8" w:rsidRDefault="00D645DC" w:rsidP="0039402F">
            <w:pPr>
              <w:pStyle w:val="TAC"/>
            </w:pPr>
            <w:r w:rsidRPr="00B20AE8">
              <w:t>+24</w:t>
            </w:r>
          </w:p>
        </w:tc>
        <w:tc>
          <w:tcPr>
            <w:tcW w:w="1701" w:type="dxa"/>
          </w:tcPr>
          <w:p w14:paraId="5102C1C9" w14:textId="77777777" w:rsidR="00D645DC" w:rsidRPr="00B20AE8" w:rsidRDefault="00D645DC"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D12990" w14:textId="77777777" w:rsidR="00D645DC" w:rsidRPr="00B20AE8" w:rsidRDefault="00D645DC" w:rsidP="0039402F">
            <w:pPr>
              <w:pStyle w:val="TAC"/>
            </w:pPr>
            <w:r w:rsidRPr="00B20AE8">
              <w:rPr>
                <w:lang w:eastAsia="ko-KR"/>
              </w:rPr>
              <w:t>CW carrier</w:t>
            </w:r>
          </w:p>
        </w:tc>
      </w:tr>
      <w:tr w:rsidR="00D645DC" w:rsidRPr="00B20AE8" w14:paraId="26358D18" w14:textId="77777777" w:rsidTr="009303FD">
        <w:trPr>
          <w:gridAfter w:val="1"/>
          <w:wAfter w:w="10" w:type="dxa"/>
          <w:cantSplit/>
          <w:jc w:val="center"/>
        </w:trPr>
        <w:tc>
          <w:tcPr>
            <w:tcW w:w="1918" w:type="dxa"/>
          </w:tcPr>
          <w:p w14:paraId="759CEBED" w14:textId="0DA9351D" w:rsidR="00D645DC" w:rsidRPr="00B20AE8" w:rsidRDefault="00D645DC" w:rsidP="0039402F">
            <w:pPr>
              <w:pStyle w:val="TAL"/>
            </w:pPr>
            <w:r>
              <w:rPr>
                <w:lang w:eastAsia="ko-KR"/>
              </w:rPr>
              <w:t xml:space="preserve">E-UTRA Band 76 or </w:t>
            </w:r>
            <w:r>
              <w:t>NR band n76</w:t>
            </w:r>
          </w:p>
        </w:tc>
        <w:tc>
          <w:tcPr>
            <w:tcW w:w="1657" w:type="dxa"/>
          </w:tcPr>
          <w:p w14:paraId="2013CE19" w14:textId="77777777" w:rsidR="00D645DC" w:rsidRPr="00B20AE8" w:rsidRDefault="00D645DC" w:rsidP="0039402F">
            <w:pPr>
              <w:pStyle w:val="TAC"/>
            </w:pPr>
            <w:r w:rsidRPr="00B20AE8">
              <w:rPr>
                <w:lang w:eastAsia="ko-KR"/>
              </w:rPr>
              <w:t>1427 - 1432</w:t>
            </w:r>
          </w:p>
        </w:tc>
        <w:tc>
          <w:tcPr>
            <w:tcW w:w="1082" w:type="dxa"/>
          </w:tcPr>
          <w:p w14:paraId="32D665A2" w14:textId="77777777" w:rsidR="00D645DC" w:rsidRPr="00B20AE8" w:rsidRDefault="00D645DC" w:rsidP="0039402F">
            <w:pPr>
              <w:pStyle w:val="TAC"/>
            </w:pPr>
            <w:r w:rsidRPr="00B20AE8">
              <w:t>N/A</w:t>
            </w:r>
          </w:p>
        </w:tc>
        <w:tc>
          <w:tcPr>
            <w:tcW w:w="1134" w:type="dxa"/>
          </w:tcPr>
          <w:p w14:paraId="6605B571" w14:textId="77777777" w:rsidR="00D645DC" w:rsidRPr="00B20AE8" w:rsidRDefault="00D645DC" w:rsidP="0039402F">
            <w:pPr>
              <w:pStyle w:val="TAC"/>
            </w:pPr>
            <w:r w:rsidRPr="00B20AE8">
              <w:t>N/A</w:t>
            </w:r>
          </w:p>
        </w:tc>
        <w:tc>
          <w:tcPr>
            <w:tcW w:w="1134" w:type="dxa"/>
          </w:tcPr>
          <w:p w14:paraId="040E95BC" w14:textId="77777777" w:rsidR="00D645DC" w:rsidRPr="00B20AE8" w:rsidRDefault="00D645DC" w:rsidP="0039402F">
            <w:pPr>
              <w:pStyle w:val="TAC"/>
            </w:pPr>
            <w:r w:rsidRPr="00B20AE8">
              <w:t>+24</w:t>
            </w:r>
          </w:p>
        </w:tc>
        <w:tc>
          <w:tcPr>
            <w:tcW w:w="1701" w:type="dxa"/>
          </w:tcPr>
          <w:p w14:paraId="3E92ED11" w14:textId="77777777" w:rsidR="00D645DC" w:rsidRPr="00B20AE8" w:rsidRDefault="00D645DC"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9D7F9E" w14:textId="77777777" w:rsidR="00D645DC" w:rsidRPr="00B20AE8" w:rsidRDefault="00D645DC" w:rsidP="0039402F">
            <w:pPr>
              <w:pStyle w:val="TAC"/>
            </w:pPr>
            <w:r w:rsidRPr="00B20AE8">
              <w:rPr>
                <w:lang w:eastAsia="ko-KR"/>
              </w:rPr>
              <w:t>CW carrier</w:t>
            </w:r>
          </w:p>
        </w:tc>
      </w:tr>
      <w:tr w:rsidR="004F339F" w:rsidRPr="00B20AE8" w14:paraId="38C08753" w14:textId="77777777" w:rsidTr="009303FD">
        <w:trPr>
          <w:gridAfter w:val="1"/>
          <w:wAfter w:w="10" w:type="dxa"/>
          <w:cantSplit/>
          <w:jc w:val="center"/>
        </w:trPr>
        <w:tc>
          <w:tcPr>
            <w:tcW w:w="1918" w:type="dxa"/>
          </w:tcPr>
          <w:p w14:paraId="6F728A23" w14:textId="77777777" w:rsidR="00D36639" w:rsidRPr="00B20AE8" w:rsidRDefault="00D36639" w:rsidP="0039402F">
            <w:pPr>
              <w:pStyle w:val="TAL"/>
            </w:pPr>
            <w:r w:rsidRPr="00B20AE8">
              <w:rPr>
                <w:lang w:eastAsia="ko-KR"/>
              </w:rPr>
              <w:t>NR band n77</w:t>
            </w:r>
          </w:p>
        </w:tc>
        <w:tc>
          <w:tcPr>
            <w:tcW w:w="1657" w:type="dxa"/>
          </w:tcPr>
          <w:p w14:paraId="182A584E" w14:textId="77777777" w:rsidR="00D36639" w:rsidRPr="00B20AE8" w:rsidRDefault="00D36639" w:rsidP="0039402F">
            <w:pPr>
              <w:pStyle w:val="TAC"/>
            </w:pPr>
            <w:r w:rsidRPr="00B20AE8">
              <w:rPr>
                <w:lang w:eastAsia="ko-KR"/>
              </w:rPr>
              <w:t>3300 - 4200</w:t>
            </w:r>
          </w:p>
        </w:tc>
        <w:tc>
          <w:tcPr>
            <w:tcW w:w="1082" w:type="dxa"/>
          </w:tcPr>
          <w:p w14:paraId="2B8A57EB" w14:textId="77777777" w:rsidR="00D36639" w:rsidRPr="00B20AE8" w:rsidRDefault="00D36639" w:rsidP="0039402F">
            <w:pPr>
              <w:pStyle w:val="TAC"/>
            </w:pPr>
            <w:r w:rsidRPr="00B20AE8">
              <w:t>+46</w:t>
            </w:r>
          </w:p>
        </w:tc>
        <w:tc>
          <w:tcPr>
            <w:tcW w:w="1134" w:type="dxa"/>
          </w:tcPr>
          <w:p w14:paraId="755B92F5" w14:textId="77777777" w:rsidR="00D36639" w:rsidRPr="00B20AE8" w:rsidRDefault="00D36639" w:rsidP="0039402F">
            <w:pPr>
              <w:pStyle w:val="TAC"/>
            </w:pPr>
            <w:r w:rsidRPr="00B20AE8">
              <w:t>+38</w:t>
            </w:r>
          </w:p>
        </w:tc>
        <w:tc>
          <w:tcPr>
            <w:tcW w:w="1134" w:type="dxa"/>
          </w:tcPr>
          <w:p w14:paraId="5521B0DF" w14:textId="77777777" w:rsidR="00D36639" w:rsidRPr="00B20AE8" w:rsidRDefault="00D36639" w:rsidP="0039402F">
            <w:pPr>
              <w:pStyle w:val="TAC"/>
            </w:pPr>
            <w:r w:rsidRPr="00B20AE8">
              <w:t>+24</w:t>
            </w:r>
          </w:p>
        </w:tc>
        <w:tc>
          <w:tcPr>
            <w:tcW w:w="1701" w:type="dxa"/>
          </w:tcPr>
          <w:p w14:paraId="088B3C33"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911431" w14:textId="77777777" w:rsidR="00D36639" w:rsidRPr="00B20AE8" w:rsidRDefault="00D36639" w:rsidP="0039402F">
            <w:pPr>
              <w:pStyle w:val="TAC"/>
            </w:pPr>
            <w:r w:rsidRPr="00B20AE8">
              <w:rPr>
                <w:lang w:eastAsia="ko-KR"/>
              </w:rPr>
              <w:t>CW carrier</w:t>
            </w:r>
          </w:p>
        </w:tc>
      </w:tr>
      <w:tr w:rsidR="004F339F" w:rsidRPr="00B20AE8" w14:paraId="3D4B490E" w14:textId="77777777" w:rsidTr="009303FD">
        <w:trPr>
          <w:gridAfter w:val="1"/>
          <w:wAfter w:w="10" w:type="dxa"/>
          <w:cantSplit/>
          <w:jc w:val="center"/>
        </w:trPr>
        <w:tc>
          <w:tcPr>
            <w:tcW w:w="1918" w:type="dxa"/>
          </w:tcPr>
          <w:p w14:paraId="4D1447BB" w14:textId="77777777" w:rsidR="00D36639" w:rsidRPr="00B20AE8" w:rsidRDefault="00D36639" w:rsidP="0039402F">
            <w:pPr>
              <w:pStyle w:val="TAL"/>
            </w:pPr>
            <w:r w:rsidRPr="00B20AE8">
              <w:rPr>
                <w:lang w:eastAsia="ko-KR"/>
              </w:rPr>
              <w:t>NR band n78</w:t>
            </w:r>
          </w:p>
        </w:tc>
        <w:tc>
          <w:tcPr>
            <w:tcW w:w="1657" w:type="dxa"/>
          </w:tcPr>
          <w:p w14:paraId="1E109CD7" w14:textId="77777777" w:rsidR="00D36639" w:rsidRPr="00B20AE8" w:rsidRDefault="00D36639" w:rsidP="0039402F">
            <w:pPr>
              <w:pStyle w:val="TAC"/>
            </w:pPr>
            <w:r w:rsidRPr="00B20AE8">
              <w:rPr>
                <w:lang w:eastAsia="ko-KR"/>
              </w:rPr>
              <w:t>3300 - 3800</w:t>
            </w:r>
          </w:p>
        </w:tc>
        <w:tc>
          <w:tcPr>
            <w:tcW w:w="1082" w:type="dxa"/>
          </w:tcPr>
          <w:p w14:paraId="7E5D97A7" w14:textId="77777777" w:rsidR="00D36639" w:rsidRPr="00B20AE8" w:rsidRDefault="00D36639" w:rsidP="0039402F">
            <w:pPr>
              <w:pStyle w:val="TAC"/>
            </w:pPr>
            <w:r w:rsidRPr="00B20AE8">
              <w:t>+46</w:t>
            </w:r>
          </w:p>
        </w:tc>
        <w:tc>
          <w:tcPr>
            <w:tcW w:w="1134" w:type="dxa"/>
          </w:tcPr>
          <w:p w14:paraId="678FE0AB" w14:textId="77777777" w:rsidR="00D36639" w:rsidRPr="00B20AE8" w:rsidRDefault="00D36639" w:rsidP="0039402F">
            <w:pPr>
              <w:pStyle w:val="TAC"/>
            </w:pPr>
            <w:r w:rsidRPr="00B20AE8">
              <w:t>+38</w:t>
            </w:r>
          </w:p>
        </w:tc>
        <w:tc>
          <w:tcPr>
            <w:tcW w:w="1134" w:type="dxa"/>
          </w:tcPr>
          <w:p w14:paraId="15AAFBD5" w14:textId="77777777" w:rsidR="00D36639" w:rsidRPr="00B20AE8" w:rsidRDefault="00D36639" w:rsidP="0039402F">
            <w:pPr>
              <w:pStyle w:val="TAC"/>
            </w:pPr>
            <w:r w:rsidRPr="00B20AE8">
              <w:t>+24</w:t>
            </w:r>
          </w:p>
        </w:tc>
        <w:tc>
          <w:tcPr>
            <w:tcW w:w="1701" w:type="dxa"/>
          </w:tcPr>
          <w:p w14:paraId="5B8BC995"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C1439B" w14:textId="77777777" w:rsidR="00D36639" w:rsidRPr="00B20AE8" w:rsidRDefault="00D36639" w:rsidP="0039402F">
            <w:pPr>
              <w:pStyle w:val="TAC"/>
            </w:pPr>
            <w:r w:rsidRPr="00B20AE8">
              <w:rPr>
                <w:lang w:eastAsia="ko-KR"/>
              </w:rPr>
              <w:t>CW carrier</w:t>
            </w:r>
          </w:p>
        </w:tc>
      </w:tr>
      <w:tr w:rsidR="004F339F" w:rsidRPr="00B20AE8" w14:paraId="29FAC950" w14:textId="77777777" w:rsidTr="009303FD">
        <w:trPr>
          <w:gridAfter w:val="1"/>
          <w:wAfter w:w="10" w:type="dxa"/>
          <w:cantSplit/>
          <w:jc w:val="center"/>
        </w:trPr>
        <w:tc>
          <w:tcPr>
            <w:tcW w:w="1918" w:type="dxa"/>
          </w:tcPr>
          <w:p w14:paraId="0C3E7D53" w14:textId="77777777" w:rsidR="00D36639" w:rsidRPr="00B20AE8" w:rsidRDefault="00D36639" w:rsidP="0039402F">
            <w:pPr>
              <w:pStyle w:val="TAL"/>
            </w:pPr>
            <w:r w:rsidRPr="00B20AE8">
              <w:rPr>
                <w:lang w:eastAsia="ko-KR"/>
              </w:rPr>
              <w:t>NR band n79</w:t>
            </w:r>
          </w:p>
        </w:tc>
        <w:tc>
          <w:tcPr>
            <w:tcW w:w="1657" w:type="dxa"/>
          </w:tcPr>
          <w:p w14:paraId="545A8775" w14:textId="77777777" w:rsidR="00D36639" w:rsidRPr="00B20AE8" w:rsidRDefault="00D36639" w:rsidP="0039402F">
            <w:pPr>
              <w:pStyle w:val="TAC"/>
            </w:pPr>
            <w:r w:rsidRPr="00B20AE8">
              <w:rPr>
                <w:lang w:eastAsia="ko-KR"/>
              </w:rPr>
              <w:t>4400 - 5000</w:t>
            </w:r>
          </w:p>
        </w:tc>
        <w:tc>
          <w:tcPr>
            <w:tcW w:w="1082" w:type="dxa"/>
          </w:tcPr>
          <w:p w14:paraId="300B7716" w14:textId="77777777" w:rsidR="00D36639" w:rsidRPr="00B20AE8" w:rsidRDefault="00D36639" w:rsidP="0039402F">
            <w:pPr>
              <w:pStyle w:val="TAC"/>
            </w:pPr>
            <w:r w:rsidRPr="00B20AE8">
              <w:t>+46</w:t>
            </w:r>
          </w:p>
        </w:tc>
        <w:tc>
          <w:tcPr>
            <w:tcW w:w="1134" w:type="dxa"/>
          </w:tcPr>
          <w:p w14:paraId="42E449D4" w14:textId="77777777" w:rsidR="00D36639" w:rsidRPr="00B20AE8" w:rsidRDefault="00D36639" w:rsidP="0039402F">
            <w:pPr>
              <w:pStyle w:val="TAC"/>
            </w:pPr>
            <w:r w:rsidRPr="00B20AE8">
              <w:t>+38</w:t>
            </w:r>
          </w:p>
        </w:tc>
        <w:tc>
          <w:tcPr>
            <w:tcW w:w="1134" w:type="dxa"/>
          </w:tcPr>
          <w:p w14:paraId="4AF124C1" w14:textId="77777777" w:rsidR="00D36639" w:rsidRPr="00B20AE8" w:rsidRDefault="00D36639" w:rsidP="0039402F">
            <w:pPr>
              <w:pStyle w:val="TAC"/>
            </w:pPr>
            <w:r w:rsidRPr="00B20AE8">
              <w:t>+24</w:t>
            </w:r>
          </w:p>
        </w:tc>
        <w:tc>
          <w:tcPr>
            <w:tcW w:w="1701" w:type="dxa"/>
          </w:tcPr>
          <w:p w14:paraId="201BD8AE"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7545982" w14:textId="77777777" w:rsidR="00D36639" w:rsidRPr="00B20AE8" w:rsidRDefault="00D36639" w:rsidP="0039402F">
            <w:pPr>
              <w:pStyle w:val="TAC"/>
            </w:pPr>
            <w:r w:rsidRPr="00B20AE8">
              <w:rPr>
                <w:lang w:eastAsia="ko-KR"/>
              </w:rPr>
              <w:t>CW carrier</w:t>
            </w:r>
          </w:p>
        </w:tc>
      </w:tr>
      <w:tr w:rsidR="004F339F" w:rsidRPr="00B20AE8" w14:paraId="20AFCCB4" w14:textId="77777777" w:rsidTr="009303FD">
        <w:trPr>
          <w:gridAfter w:val="1"/>
          <w:wAfter w:w="10" w:type="dxa"/>
          <w:cantSplit/>
          <w:jc w:val="center"/>
        </w:trPr>
        <w:tc>
          <w:tcPr>
            <w:tcW w:w="1918" w:type="dxa"/>
          </w:tcPr>
          <w:p w14:paraId="1509C9EC" w14:textId="77777777" w:rsidR="009A73AE" w:rsidRPr="00B20AE8" w:rsidRDefault="009A73AE" w:rsidP="0039402F">
            <w:pPr>
              <w:pStyle w:val="TAL"/>
              <w:rPr>
                <w:lang w:eastAsia="ko-KR"/>
              </w:rPr>
            </w:pPr>
            <w:r w:rsidRPr="00B20AE8">
              <w:t>E-UTRA Band 85</w:t>
            </w:r>
          </w:p>
        </w:tc>
        <w:tc>
          <w:tcPr>
            <w:tcW w:w="1657" w:type="dxa"/>
          </w:tcPr>
          <w:p w14:paraId="33941DA1" w14:textId="77777777" w:rsidR="009A73AE" w:rsidRPr="00B20AE8" w:rsidRDefault="009A73AE" w:rsidP="0039402F">
            <w:pPr>
              <w:pStyle w:val="TAC"/>
              <w:rPr>
                <w:lang w:eastAsia="ko-KR"/>
              </w:rPr>
            </w:pPr>
            <w:r w:rsidRPr="00B20AE8">
              <w:t>728 - 746</w:t>
            </w:r>
          </w:p>
        </w:tc>
        <w:tc>
          <w:tcPr>
            <w:tcW w:w="1082" w:type="dxa"/>
          </w:tcPr>
          <w:p w14:paraId="54417A7C" w14:textId="77777777" w:rsidR="009A73AE" w:rsidRPr="00B20AE8" w:rsidRDefault="009A73AE" w:rsidP="0039402F">
            <w:pPr>
              <w:pStyle w:val="TAC"/>
            </w:pPr>
            <w:r w:rsidRPr="00B20AE8">
              <w:t>+46</w:t>
            </w:r>
          </w:p>
        </w:tc>
        <w:tc>
          <w:tcPr>
            <w:tcW w:w="1134" w:type="dxa"/>
          </w:tcPr>
          <w:p w14:paraId="6F04CE72" w14:textId="77777777" w:rsidR="009A73AE" w:rsidRPr="00B20AE8" w:rsidRDefault="009A73AE" w:rsidP="0039402F">
            <w:pPr>
              <w:pStyle w:val="TAC"/>
            </w:pPr>
            <w:r w:rsidRPr="00B20AE8">
              <w:t>+38</w:t>
            </w:r>
          </w:p>
        </w:tc>
        <w:tc>
          <w:tcPr>
            <w:tcW w:w="1134" w:type="dxa"/>
          </w:tcPr>
          <w:p w14:paraId="2670DEBB" w14:textId="77777777" w:rsidR="009A73AE" w:rsidRPr="00B20AE8" w:rsidRDefault="009A73AE" w:rsidP="0039402F">
            <w:pPr>
              <w:pStyle w:val="TAC"/>
            </w:pPr>
            <w:r w:rsidRPr="00B20AE8">
              <w:t>+24</w:t>
            </w:r>
          </w:p>
        </w:tc>
        <w:tc>
          <w:tcPr>
            <w:tcW w:w="1701" w:type="dxa"/>
          </w:tcPr>
          <w:p w14:paraId="531D7463"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6EC9B" w14:textId="77777777" w:rsidR="009A73AE" w:rsidRPr="00B20AE8" w:rsidRDefault="009A73AE" w:rsidP="0039402F">
            <w:pPr>
              <w:pStyle w:val="TAC"/>
              <w:rPr>
                <w:lang w:eastAsia="ko-KR"/>
              </w:rPr>
            </w:pPr>
            <w:r w:rsidRPr="00B20AE8">
              <w:rPr>
                <w:lang w:eastAsia="ko-KR"/>
              </w:rPr>
              <w:t>CW carrier</w:t>
            </w:r>
          </w:p>
        </w:tc>
      </w:tr>
      <w:tr w:rsidR="006E5C62" w:rsidRPr="00B20AE8" w14:paraId="0420B4DB" w14:textId="77777777" w:rsidTr="009303FD">
        <w:trPr>
          <w:cantSplit/>
          <w:jc w:val="center"/>
        </w:trPr>
        <w:tc>
          <w:tcPr>
            <w:tcW w:w="9803" w:type="dxa"/>
            <w:gridSpan w:val="8"/>
          </w:tcPr>
          <w:p w14:paraId="134CD96E" w14:textId="08AFD88F" w:rsidR="006E5C62" w:rsidRPr="00B20AE8" w:rsidRDefault="006E5C62" w:rsidP="0039402F">
            <w:pPr>
              <w:pStyle w:val="TAN"/>
              <w:rPr>
                <w:lang w:val="en-US"/>
              </w:rPr>
            </w:pPr>
            <w:r w:rsidRPr="00B20AE8">
              <w:t>NOTE 1:</w:t>
            </w:r>
            <w:r w:rsidRPr="00B20AE8">
              <w:tab/>
              <w:t>EIS</w:t>
            </w:r>
            <w:r w:rsidRPr="00B20AE8">
              <w:rPr>
                <w:vertAlign w:val="subscript"/>
              </w:rPr>
              <w:t>minSENS</w:t>
            </w:r>
            <w:r w:rsidRPr="00B20AE8">
              <w:t xml:space="preserve"> depends on the RAT, the BS class and on the </w:t>
            </w:r>
            <w:r w:rsidRPr="00B20AE8">
              <w:rPr>
                <w:i/>
              </w:rPr>
              <w:t>channel bandwidth</w:t>
            </w:r>
            <w:r w:rsidRPr="00B20AE8">
              <w:t xml:space="preserve">, see </w:t>
            </w:r>
            <w:r w:rsidR="003D3C64">
              <w:t>clause</w:t>
            </w:r>
            <w:r w:rsidRPr="00B20AE8">
              <w:t>s 10.3 and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or UTRA wanted signals.</w:t>
            </w:r>
          </w:p>
          <w:p w14:paraId="063E01BE" w14:textId="110735E6" w:rsidR="006E5C62" w:rsidRPr="00B20AE8" w:rsidRDefault="006E5C62" w:rsidP="0039402F">
            <w:pPr>
              <w:pStyle w:val="TAN"/>
            </w:pPr>
            <w:r w:rsidRPr="00B20AE8">
              <w:t>NOTE 2:</w:t>
            </w:r>
            <w:r w:rsidR="00A22911"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w:t>
            </w:r>
            <w:r w:rsidR="00D36639" w:rsidRPr="00B20AE8">
              <w:t>Δf</w:t>
            </w:r>
            <w:r w:rsidR="00D36639" w:rsidRPr="00B20AE8">
              <w:rPr>
                <w:vertAlign w:val="subscript"/>
              </w:rPr>
              <w:t>OOB</w:t>
            </w:r>
            <w:r w:rsidR="003D3C64">
              <w:t xml:space="preserve"> </w:t>
            </w:r>
            <w:r w:rsidRPr="00B20AE8">
              <w:t xml:space="preserve">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13D59305" w14:textId="61EA9A65" w:rsidR="006E5C62" w:rsidRPr="00B20AE8" w:rsidRDefault="006E5C62" w:rsidP="0039402F">
            <w:pPr>
              <w:pStyle w:val="TAN"/>
            </w:pPr>
            <w:r w:rsidRPr="00B20AE8">
              <w:t>NOTE 3:</w:t>
            </w:r>
            <w:r w:rsidR="00A22911" w:rsidRPr="00B20AE8">
              <w:tab/>
            </w:r>
            <w:r w:rsidRPr="00B20AE8">
              <w:t xml:space="preserve">Some combinations of bands may not be possible to co-site based on the requirements above. The current state-of-the-art technology does not allow a single generic solution for co-location of UTRA TDD or E-UTRA TDD </w:t>
            </w:r>
            <w:r w:rsidR="00D36639" w:rsidRPr="00B20AE8">
              <w:t xml:space="preserve">or NR TDD </w:t>
            </w:r>
            <w:r w:rsidRPr="00B20AE8">
              <w:t xml:space="preserve">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1A40B1" w:rsidRPr="00B20AE8">
              <w:rPr>
                <w:lang w:val="en-US"/>
              </w:rPr>
              <w:t>31</w:t>
            </w:r>
            <w:r w:rsidRPr="00B20AE8">
              <w:t>].</w:t>
            </w:r>
          </w:p>
          <w:p w14:paraId="0375D4C0" w14:textId="77777777" w:rsidR="006E5C62" w:rsidRPr="00B20AE8" w:rsidRDefault="006E5C62" w:rsidP="0039402F">
            <w:pPr>
              <w:pStyle w:val="TAN"/>
            </w:pPr>
            <w:r w:rsidRPr="00B20AE8">
              <w:t>NOTE 4:</w:t>
            </w:r>
            <w:r w:rsidRPr="00B20AE8">
              <w:tab/>
              <w:t>In China, the blocking requirement for co-location with DCS1800 and Band III BS is only applicable in the frequency range 1805 - 1850 MHz.</w:t>
            </w:r>
          </w:p>
          <w:p w14:paraId="5A6F8A7D" w14:textId="77777777" w:rsidR="006E5C62" w:rsidRPr="00B20AE8" w:rsidRDefault="006E5C62" w:rsidP="0039402F">
            <w:pPr>
              <w:pStyle w:val="TAN"/>
              <w:rPr>
                <w:lang w:eastAsia="zh-CN"/>
              </w:rPr>
            </w:pPr>
            <w:r w:rsidRPr="00B20AE8">
              <w:t>NOTE 5:</w:t>
            </w:r>
            <w:r w:rsidRPr="00B20AE8">
              <w:tab/>
              <w:t>For an AAS BS operating in band 11 or 21, this requirement applies for interfering signal within the frequency range 1475.9 - 1495.9 MHz.</w:t>
            </w:r>
          </w:p>
        </w:tc>
      </w:tr>
    </w:tbl>
    <w:p w14:paraId="75C6E80F" w14:textId="77777777" w:rsidR="006E5C62" w:rsidRPr="00B20AE8" w:rsidRDefault="006E5C62" w:rsidP="0039402F"/>
    <w:p w14:paraId="6AC1719F" w14:textId="77777777" w:rsidR="006E5C62" w:rsidRPr="00B20AE8" w:rsidRDefault="006E5C62" w:rsidP="006604EE">
      <w:pPr>
        <w:pStyle w:val="Heading5"/>
        <w:rPr>
          <w:lang w:val="en-US" w:eastAsia="sv-SE"/>
        </w:rPr>
      </w:pPr>
      <w:bookmarkStart w:id="5452" w:name="_Toc61117319"/>
      <w:bookmarkStart w:id="5453" w:name="_Toc67081171"/>
      <w:bookmarkStart w:id="5454" w:name="_Toc68770523"/>
      <w:bookmarkStart w:id="5455" w:name="_Toc74755586"/>
      <w:bookmarkStart w:id="5456" w:name="_Toc76506510"/>
      <w:bookmarkStart w:id="5457" w:name="_Toc83113429"/>
      <w:bookmarkStart w:id="5458" w:name="_Toc89876632"/>
      <w:bookmarkStart w:id="5459" w:name="_Toc98711532"/>
      <w:bookmarkStart w:id="5460" w:name="_Toc145097399"/>
      <w:bookmarkStart w:id="5461" w:name="_Toc161848649"/>
      <w:r w:rsidRPr="00B20AE8">
        <w:rPr>
          <w:lang w:eastAsia="sv-SE"/>
        </w:rPr>
        <w:t>7.6.3.</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5452"/>
      <w:bookmarkEnd w:id="5453"/>
      <w:bookmarkEnd w:id="5454"/>
      <w:bookmarkEnd w:id="5455"/>
      <w:bookmarkEnd w:id="5456"/>
      <w:bookmarkEnd w:id="5457"/>
      <w:bookmarkEnd w:id="5458"/>
      <w:bookmarkEnd w:id="5459"/>
      <w:bookmarkEnd w:id="5460"/>
      <w:bookmarkEnd w:id="5461"/>
    </w:p>
    <w:p w14:paraId="1A30C970" w14:textId="77777777" w:rsidR="006E5C62" w:rsidRPr="00B20AE8" w:rsidRDefault="006E5C62" w:rsidP="0039402F">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5CAC9E02" w14:textId="77777777" w:rsidR="006E5C62" w:rsidRPr="00B20AE8" w:rsidRDefault="006E5C62" w:rsidP="0039402F">
      <w:r w:rsidRPr="00B20AE8">
        <w:t>The requirement is a co-location requirement, the interferer power levels specified at the CLTA conducted input(s).</w:t>
      </w:r>
    </w:p>
    <w:p w14:paraId="6536A823" w14:textId="77777777" w:rsidR="006E5C62" w:rsidRPr="00B20AE8" w:rsidRDefault="006E5C62" w:rsidP="0039402F">
      <w:r w:rsidRPr="00B20AE8">
        <w:t xml:space="preserve">The requirement is valid over </w:t>
      </w:r>
      <w:r w:rsidRPr="00B20AE8">
        <w:rPr>
          <w:i/>
        </w:rPr>
        <w:t>minSENS RoAoA</w:t>
      </w:r>
      <w:r w:rsidRPr="00B20AE8">
        <w:t>.</w:t>
      </w:r>
    </w:p>
    <w:p w14:paraId="7CDD38C1" w14:textId="77777777" w:rsidR="006E5C62" w:rsidRPr="00B20AE8" w:rsidRDefault="006E5C62" w:rsidP="0039402F">
      <w:pPr>
        <w:rPr>
          <w:lang w:eastAsia="en-GB"/>
        </w:rPr>
      </w:pPr>
      <w:r w:rsidRPr="00B20AE8">
        <w:t>Interfering signal shall be applied to the CLTA. The interfering power is specified per polarization.</w:t>
      </w:r>
    </w:p>
    <w:p w14:paraId="4DD72F7C" w14:textId="77777777" w:rsidR="006E5C62" w:rsidRPr="00B20AE8" w:rsidRDefault="006E5C62" w:rsidP="0039402F">
      <w:r w:rsidRPr="00B20AE8">
        <w:t>When the wanted and an interfering signal using the parameters in table 7.6.3.5.1-1 for co-location with UTRA or E-UTRA systems and table 7.6.3.5.2-1 for co-location with GSM systems, the following requirements shall be met:</w:t>
      </w:r>
    </w:p>
    <w:p w14:paraId="53458D20" w14:textId="06BBEF18" w:rsidR="006E5C62" w:rsidRPr="00B20AE8" w:rsidRDefault="006E5C62" w:rsidP="0039402F">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2E43DFBD" w14:textId="77777777" w:rsidR="006E5C62" w:rsidRPr="00B20AE8" w:rsidRDefault="006E5C62" w:rsidP="0039402F">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405D7E1F" w14:textId="77777777" w:rsidTr="009303FD">
        <w:trPr>
          <w:gridAfter w:val="1"/>
          <w:wAfter w:w="10" w:type="dxa"/>
          <w:cantSplit/>
          <w:tblHeader/>
          <w:jc w:val="center"/>
        </w:trPr>
        <w:tc>
          <w:tcPr>
            <w:tcW w:w="1918" w:type="dxa"/>
          </w:tcPr>
          <w:p w14:paraId="7CEB2AB3" w14:textId="77777777" w:rsidR="00D36639" w:rsidRPr="00B20AE8" w:rsidRDefault="00D36639" w:rsidP="0039402F">
            <w:pPr>
              <w:pStyle w:val="TAH"/>
            </w:pPr>
            <w:r w:rsidRPr="00B20AE8">
              <w:t>Type of co-located BS</w:t>
            </w:r>
          </w:p>
        </w:tc>
        <w:tc>
          <w:tcPr>
            <w:tcW w:w="1657" w:type="dxa"/>
          </w:tcPr>
          <w:p w14:paraId="64D21B72" w14:textId="507BC942" w:rsidR="00D36639" w:rsidRPr="00B20AE8" w:rsidRDefault="00D36639" w:rsidP="0039402F">
            <w:pPr>
              <w:pStyle w:val="TAH"/>
            </w:pPr>
            <w:r w:rsidRPr="00B20AE8">
              <w:t>Centre Frequency of Interfering Signal</w:t>
            </w:r>
            <w:r w:rsidR="003D3C64">
              <w:t> </w:t>
            </w:r>
            <w:r w:rsidR="003D3C64" w:rsidRPr="00B20AE8">
              <w:t>[</w:t>
            </w:r>
            <w:r w:rsidRPr="00B20AE8">
              <w:t>MHz]</w:t>
            </w:r>
          </w:p>
        </w:tc>
        <w:tc>
          <w:tcPr>
            <w:tcW w:w="1082" w:type="dxa"/>
          </w:tcPr>
          <w:p w14:paraId="6B73DF85" w14:textId="7821C3A6" w:rsidR="00D36639" w:rsidRPr="00B20AE8" w:rsidRDefault="00D36639" w:rsidP="0039402F">
            <w:pPr>
              <w:pStyle w:val="TAH"/>
            </w:pPr>
            <w:r w:rsidRPr="00B20AE8">
              <w:t>Interfering Signal mean power for WA BS</w:t>
            </w:r>
            <w:r w:rsidR="003D3C64">
              <w:t> </w:t>
            </w:r>
            <w:r w:rsidR="003D3C64" w:rsidRPr="00B20AE8">
              <w:t>[</w:t>
            </w:r>
            <w:r w:rsidRPr="00B20AE8">
              <w:t>dBm]</w:t>
            </w:r>
          </w:p>
        </w:tc>
        <w:tc>
          <w:tcPr>
            <w:tcW w:w="1134" w:type="dxa"/>
          </w:tcPr>
          <w:p w14:paraId="5752DBDD" w14:textId="7A02C9BA" w:rsidR="00D36639" w:rsidRPr="00B20AE8" w:rsidRDefault="00D36639" w:rsidP="0039402F">
            <w:pPr>
              <w:pStyle w:val="TAH"/>
            </w:pPr>
            <w:r w:rsidRPr="00B20AE8">
              <w:t>Interfering Signal mean power for MR BS</w:t>
            </w:r>
            <w:r w:rsidR="003D3C64">
              <w:t> </w:t>
            </w:r>
            <w:r w:rsidR="003D3C64" w:rsidRPr="00B20AE8">
              <w:t>[</w:t>
            </w:r>
            <w:r w:rsidRPr="00B20AE8">
              <w:t>dBm]</w:t>
            </w:r>
          </w:p>
        </w:tc>
        <w:tc>
          <w:tcPr>
            <w:tcW w:w="1134" w:type="dxa"/>
          </w:tcPr>
          <w:p w14:paraId="20C99284" w14:textId="76E551D2" w:rsidR="00D36639" w:rsidRPr="00B20AE8" w:rsidRDefault="00D36639" w:rsidP="0039402F">
            <w:pPr>
              <w:pStyle w:val="TAH"/>
            </w:pPr>
            <w:r w:rsidRPr="00B20AE8">
              <w:t>Interfering Signal mean power for LA BS</w:t>
            </w:r>
            <w:r w:rsidR="003D3C64">
              <w:t> </w:t>
            </w:r>
            <w:r w:rsidR="003D3C64" w:rsidRPr="00B20AE8">
              <w:t>[</w:t>
            </w:r>
            <w:r w:rsidRPr="00B20AE8">
              <w:t>dBm]</w:t>
            </w:r>
          </w:p>
        </w:tc>
        <w:tc>
          <w:tcPr>
            <w:tcW w:w="1701" w:type="dxa"/>
          </w:tcPr>
          <w:p w14:paraId="700694A3" w14:textId="57070CA2" w:rsidR="00D36639" w:rsidRPr="00B20AE8" w:rsidRDefault="00D36639" w:rsidP="0039402F">
            <w:pPr>
              <w:pStyle w:val="TAH"/>
            </w:pPr>
            <w:r w:rsidRPr="00B20AE8">
              <w:t>Wanted Signal mean power</w:t>
            </w:r>
            <w:r w:rsidR="003D3C64">
              <w:t> </w:t>
            </w:r>
            <w:r w:rsidR="003D3C64" w:rsidRPr="00B20AE8">
              <w:t>[</w:t>
            </w:r>
            <w:r w:rsidRPr="00B20AE8">
              <w:t>dBm]</w:t>
            </w:r>
          </w:p>
        </w:tc>
        <w:tc>
          <w:tcPr>
            <w:tcW w:w="1167" w:type="dxa"/>
          </w:tcPr>
          <w:p w14:paraId="47812461" w14:textId="77777777" w:rsidR="00D36639" w:rsidRPr="00B20AE8" w:rsidRDefault="00D36639" w:rsidP="0039402F">
            <w:pPr>
              <w:pStyle w:val="TAH"/>
            </w:pPr>
            <w:r w:rsidRPr="00B20AE8">
              <w:t>Type of Interfering Signal</w:t>
            </w:r>
          </w:p>
        </w:tc>
      </w:tr>
      <w:tr w:rsidR="004F339F" w:rsidRPr="00B20AE8" w14:paraId="0CCE614C" w14:textId="77777777" w:rsidTr="009303FD">
        <w:trPr>
          <w:gridAfter w:val="1"/>
          <w:wAfter w:w="10" w:type="dxa"/>
          <w:cantSplit/>
          <w:jc w:val="center"/>
        </w:trPr>
        <w:tc>
          <w:tcPr>
            <w:tcW w:w="1918" w:type="dxa"/>
          </w:tcPr>
          <w:p w14:paraId="5DBC3FC8" w14:textId="77777777" w:rsidR="00D36639" w:rsidRPr="00B20AE8" w:rsidRDefault="00D36639" w:rsidP="0039402F">
            <w:pPr>
              <w:pStyle w:val="TAL"/>
            </w:pPr>
            <w:r w:rsidRPr="00B20AE8">
              <w:t>GSM850 or CDMA850</w:t>
            </w:r>
          </w:p>
        </w:tc>
        <w:tc>
          <w:tcPr>
            <w:tcW w:w="1657" w:type="dxa"/>
          </w:tcPr>
          <w:p w14:paraId="19E7B14D" w14:textId="77777777" w:rsidR="00D36639" w:rsidRPr="00B20AE8" w:rsidRDefault="00D36639" w:rsidP="0039402F">
            <w:pPr>
              <w:pStyle w:val="TAC"/>
            </w:pPr>
            <w:r w:rsidRPr="00B20AE8">
              <w:t>869 – 894</w:t>
            </w:r>
          </w:p>
        </w:tc>
        <w:tc>
          <w:tcPr>
            <w:tcW w:w="1082" w:type="dxa"/>
          </w:tcPr>
          <w:p w14:paraId="6889A20C" w14:textId="77777777" w:rsidR="00D36639" w:rsidRPr="00B20AE8" w:rsidRDefault="00D36639" w:rsidP="0039402F">
            <w:pPr>
              <w:pStyle w:val="TAC"/>
            </w:pPr>
            <w:r w:rsidRPr="00B20AE8">
              <w:t>+46</w:t>
            </w:r>
          </w:p>
        </w:tc>
        <w:tc>
          <w:tcPr>
            <w:tcW w:w="1134" w:type="dxa"/>
          </w:tcPr>
          <w:p w14:paraId="031AA6B7" w14:textId="77777777" w:rsidR="00D36639" w:rsidRPr="00B20AE8" w:rsidRDefault="00D36639" w:rsidP="0039402F">
            <w:pPr>
              <w:pStyle w:val="TAC"/>
            </w:pPr>
            <w:r w:rsidRPr="00B20AE8">
              <w:t>+38</w:t>
            </w:r>
          </w:p>
        </w:tc>
        <w:tc>
          <w:tcPr>
            <w:tcW w:w="1134" w:type="dxa"/>
          </w:tcPr>
          <w:p w14:paraId="307A73BA" w14:textId="77777777" w:rsidR="00D36639" w:rsidRPr="00B20AE8" w:rsidRDefault="00D36639" w:rsidP="0039402F">
            <w:pPr>
              <w:pStyle w:val="TAC"/>
            </w:pPr>
            <w:r w:rsidRPr="00B20AE8">
              <w:t>+24</w:t>
            </w:r>
          </w:p>
        </w:tc>
        <w:tc>
          <w:tcPr>
            <w:tcW w:w="1701" w:type="dxa"/>
          </w:tcPr>
          <w:p w14:paraId="64B677B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71BB3D2" w14:textId="77777777" w:rsidR="00D36639" w:rsidRPr="00B20AE8" w:rsidRDefault="00D36639" w:rsidP="0039402F">
            <w:pPr>
              <w:pStyle w:val="TAC"/>
            </w:pPr>
            <w:r w:rsidRPr="00B20AE8">
              <w:t>CW carrier</w:t>
            </w:r>
          </w:p>
        </w:tc>
      </w:tr>
      <w:tr w:rsidR="004F339F" w:rsidRPr="00B20AE8" w14:paraId="720B8224" w14:textId="77777777" w:rsidTr="009303FD">
        <w:trPr>
          <w:gridAfter w:val="1"/>
          <w:wAfter w:w="10" w:type="dxa"/>
          <w:cantSplit/>
          <w:jc w:val="center"/>
        </w:trPr>
        <w:tc>
          <w:tcPr>
            <w:tcW w:w="1918" w:type="dxa"/>
          </w:tcPr>
          <w:p w14:paraId="64776A90" w14:textId="77777777" w:rsidR="00D36639" w:rsidRPr="00B20AE8" w:rsidRDefault="00D36639" w:rsidP="0039402F">
            <w:pPr>
              <w:pStyle w:val="TAL"/>
            </w:pPr>
            <w:r w:rsidRPr="00B20AE8">
              <w:t>GSM900</w:t>
            </w:r>
          </w:p>
        </w:tc>
        <w:tc>
          <w:tcPr>
            <w:tcW w:w="1657" w:type="dxa"/>
          </w:tcPr>
          <w:p w14:paraId="543FFADE" w14:textId="77777777" w:rsidR="00D36639" w:rsidRPr="00B20AE8" w:rsidRDefault="00D36639" w:rsidP="0039402F">
            <w:pPr>
              <w:pStyle w:val="TAC"/>
            </w:pPr>
            <w:r w:rsidRPr="00B20AE8">
              <w:t>921 – 960</w:t>
            </w:r>
          </w:p>
        </w:tc>
        <w:tc>
          <w:tcPr>
            <w:tcW w:w="1082" w:type="dxa"/>
          </w:tcPr>
          <w:p w14:paraId="3587E759" w14:textId="77777777" w:rsidR="00D36639" w:rsidRPr="00B20AE8" w:rsidRDefault="00D36639" w:rsidP="0039402F">
            <w:pPr>
              <w:pStyle w:val="TAC"/>
            </w:pPr>
            <w:r w:rsidRPr="00B20AE8">
              <w:t>+46</w:t>
            </w:r>
          </w:p>
        </w:tc>
        <w:tc>
          <w:tcPr>
            <w:tcW w:w="1134" w:type="dxa"/>
          </w:tcPr>
          <w:p w14:paraId="39C30CDC" w14:textId="77777777" w:rsidR="00D36639" w:rsidRPr="00B20AE8" w:rsidRDefault="00D36639" w:rsidP="0039402F">
            <w:pPr>
              <w:pStyle w:val="TAC"/>
            </w:pPr>
            <w:r w:rsidRPr="00B20AE8">
              <w:t>+38</w:t>
            </w:r>
          </w:p>
        </w:tc>
        <w:tc>
          <w:tcPr>
            <w:tcW w:w="1134" w:type="dxa"/>
          </w:tcPr>
          <w:p w14:paraId="0AD1315C" w14:textId="77777777" w:rsidR="00D36639" w:rsidRPr="00B20AE8" w:rsidRDefault="00D36639" w:rsidP="0039402F">
            <w:pPr>
              <w:pStyle w:val="TAC"/>
            </w:pPr>
            <w:r w:rsidRPr="00B20AE8">
              <w:t>+24</w:t>
            </w:r>
          </w:p>
        </w:tc>
        <w:tc>
          <w:tcPr>
            <w:tcW w:w="1701" w:type="dxa"/>
          </w:tcPr>
          <w:p w14:paraId="165F5D4F"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38B4CBB" w14:textId="77777777" w:rsidR="00D36639" w:rsidRPr="00B20AE8" w:rsidRDefault="00D36639" w:rsidP="0039402F">
            <w:pPr>
              <w:pStyle w:val="TAC"/>
            </w:pPr>
            <w:r w:rsidRPr="00B20AE8">
              <w:t>CW carrier</w:t>
            </w:r>
          </w:p>
        </w:tc>
      </w:tr>
      <w:tr w:rsidR="004F339F" w:rsidRPr="00B20AE8" w14:paraId="24E4BD36" w14:textId="77777777" w:rsidTr="009303FD">
        <w:trPr>
          <w:gridAfter w:val="1"/>
          <w:wAfter w:w="10" w:type="dxa"/>
          <w:cantSplit/>
          <w:jc w:val="center"/>
        </w:trPr>
        <w:tc>
          <w:tcPr>
            <w:tcW w:w="1918" w:type="dxa"/>
          </w:tcPr>
          <w:p w14:paraId="3E8C819C" w14:textId="77777777" w:rsidR="00D36639" w:rsidRPr="00B20AE8" w:rsidRDefault="00D36639" w:rsidP="0039402F">
            <w:pPr>
              <w:pStyle w:val="TAL"/>
            </w:pPr>
            <w:r w:rsidRPr="00B20AE8">
              <w:t>DCS1800</w:t>
            </w:r>
          </w:p>
        </w:tc>
        <w:tc>
          <w:tcPr>
            <w:tcW w:w="1657" w:type="dxa"/>
          </w:tcPr>
          <w:p w14:paraId="2F55121E" w14:textId="77777777" w:rsidR="00D36639" w:rsidRPr="00B20AE8" w:rsidRDefault="00D36639" w:rsidP="0039402F">
            <w:pPr>
              <w:pStyle w:val="TAC"/>
            </w:pPr>
            <w:r w:rsidRPr="00B20AE8">
              <w:t>1805 - 1880</w:t>
            </w:r>
          </w:p>
          <w:p w14:paraId="6DA4D792" w14:textId="77777777" w:rsidR="00D36639" w:rsidRPr="00B20AE8" w:rsidRDefault="00D36639" w:rsidP="0039402F">
            <w:pPr>
              <w:pStyle w:val="TAC"/>
            </w:pPr>
            <w:r w:rsidRPr="00B20AE8">
              <w:t>(NOTE 4)</w:t>
            </w:r>
          </w:p>
        </w:tc>
        <w:tc>
          <w:tcPr>
            <w:tcW w:w="1082" w:type="dxa"/>
          </w:tcPr>
          <w:p w14:paraId="67EEF199" w14:textId="77777777" w:rsidR="00D36639" w:rsidRPr="00B20AE8" w:rsidRDefault="00D36639" w:rsidP="0039402F">
            <w:pPr>
              <w:pStyle w:val="TAC"/>
            </w:pPr>
            <w:r w:rsidRPr="00B20AE8">
              <w:t>+46</w:t>
            </w:r>
          </w:p>
        </w:tc>
        <w:tc>
          <w:tcPr>
            <w:tcW w:w="1134" w:type="dxa"/>
          </w:tcPr>
          <w:p w14:paraId="54B77AA2" w14:textId="77777777" w:rsidR="00D36639" w:rsidRPr="00B20AE8" w:rsidRDefault="00D36639" w:rsidP="0039402F">
            <w:pPr>
              <w:pStyle w:val="TAC"/>
            </w:pPr>
            <w:r w:rsidRPr="00B20AE8">
              <w:t>+38</w:t>
            </w:r>
          </w:p>
        </w:tc>
        <w:tc>
          <w:tcPr>
            <w:tcW w:w="1134" w:type="dxa"/>
          </w:tcPr>
          <w:p w14:paraId="1DE882F4" w14:textId="77777777" w:rsidR="00D36639" w:rsidRPr="00B20AE8" w:rsidRDefault="00D36639" w:rsidP="0039402F">
            <w:pPr>
              <w:pStyle w:val="TAC"/>
            </w:pPr>
            <w:r w:rsidRPr="00B20AE8">
              <w:t>+24</w:t>
            </w:r>
          </w:p>
        </w:tc>
        <w:tc>
          <w:tcPr>
            <w:tcW w:w="1701" w:type="dxa"/>
          </w:tcPr>
          <w:p w14:paraId="7BF485E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EC2091E" w14:textId="77777777" w:rsidR="00D36639" w:rsidRPr="00B20AE8" w:rsidRDefault="00D36639" w:rsidP="0039402F">
            <w:pPr>
              <w:pStyle w:val="TAC"/>
            </w:pPr>
            <w:r w:rsidRPr="00B20AE8">
              <w:t>CW carrier</w:t>
            </w:r>
          </w:p>
        </w:tc>
      </w:tr>
      <w:tr w:rsidR="004F339F" w:rsidRPr="00B20AE8" w14:paraId="032A1002" w14:textId="77777777" w:rsidTr="009303FD">
        <w:trPr>
          <w:gridAfter w:val="1"/>
          <w:wAfter w:w="10" w:type="dxa"/>
          <w:cantSplit/>
          <w:jc w:val="center"/>
        </w:trPr>
        <w:tc>
          <w:tcPr>
            <w:tcW w:w="1918" w:type="dxa"/>
          </w:tcPr>
          <w:p w14:paraId="763B7716" w14:textId="77777777" w:rsidR="00D36639" w:rsidRPr="00B20AE8" w:rsidRDefault="00D36639" w:rsidP="0039402F">
            <w:pPr>
              <w:pStyle w:val="TAL"/>
            </w:pPr>
            <w:r w:rsidRPr="00B20AE8">
              <w:t>PCS1900</w:t>
            </w:r>
          </w:p>
        </w:tc>
        <w:tc>
          <w:tcPr>
            <w:tcW w:w="1657" w:type="dxa"/>
          </w:tcPr>
          <w:p w14:paraId="62548937" w14:textId="77777777" w:rsidR="00D36639" w:rsidRPr="00B20AE8" w:rsidRDefault="00D36639" w:rsidP="0039402F">
            <w:pPr>
              <w:pStyle w:val="TAC"/>
            </w:pPr>
            <w:r w:rsidRPr="00B20AE8">
              <w:t>1930 – 1990</w:t>
            </w:r>
          </w:p>
        </w:tc>
        <w:tc>
          <w:tcPr>
            <w:tcW w:w="1082" w:type="dxa"/>
          </w:tcPr>
          <w:p w14:paraId="6020F77E" w14:textId="77777777" w:rsidR="00D36639" w:rsidRPr="00B20AE8" w:rsidRDefault="00D36639" w:rsidP="0039402F">
            <w:pPr>
              <w:pStyle w:val="TAC"/>
            </w:pPr>
            <w:r w:rsidRPr="00B20AE8">
              <w:t>+46</w:t>
            </w:r>
          </w:p>
        </w:tc>
        <w:tc>
          <w:tcPr>
            <w:tcW w:w="1134" w:type="dxa"/>
          </w:tcPr>
          <w:p w14:paraId="6BC387EB" w14:textId="77777777" w:rsidR="00D36639" w:rsidRPr="00B20AE8" w:rsidRDefault="00D36639" w:rsidP="0039402F">
            <w:pPr>
              <w:pStyle w:val="TAC"/>
            </w:pPr>
            <w:r w:rsidRPr="00B20AE8">
              <w:t>+38</w:t>
            </w:r>
          </w:p>
        </w:tc>
        <w:tc>
          <w:tcPr>
            <w:tcW w:w="1134" w:type="dxa"/>
          </w:tcPr>
          <w:p w14:paraId="474238D5" w14:textId="77777777" w:rsidR="00D36639" w:rsidRPr="00B20AE8" w:rsidRDefault="00D36639" w:rsidP="0039402F">
            <w:pPr>
              <w:pStyle w:val="TAC"/>
            </w:pPr>
            <w:r w:rsidRPr="00B20AE8">
              <w:t>+24</w:t>
            </w:r>
          </w:p>
        </w:tc>
        <w:tc>
          <w:tcPr>
            <w:tcW w:w="1701" w:type="dxa"/>
          </w:tcPr>
          <w:p w14:paraId="528B23F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EEF7360" w14:textId="77777777" w:rsidR="00D36639" w:rsidRPr="00B20AE8" w:rsidRDefault="00D36639" w:rsidP="0039402F">
            <w:pPr>
              <w:pStyle w:val="TAC"/>
            </w:pPr>
            <w:r w:rsidRPr="00B20AE8">
              <w:t>CW carrier</w:t>
            </w:r>
          </w:p>
        </w:tc>
      </w:tr>
      <w:tr w:rsidR="004F339F" w:rsidRPr="00B20AE8" w14:paraId="46F6960A" w14:textId="77777777" w:rsidTr="009303FD">
        <w:trPr>
          <w:gridAfter w:val="1"/>
          <w:wAfter w:w="10" w:type="dxa"/>
          <w:cantSplit/>
          <w:jc w:val="center"/>
        </w:trPr>
        <w:tc>
          <w:tcPr>
            <w:tcW w:w="1918" w:type="dxa"/>
          </w:tcPr>
          <w:p w14:paraId="7FB4BFF0" w14:textId="77777777" w:rsidR="00D36639" w:rsidRPr="00B20AE8" w:rsidRDefault="00D36639" w:rsidP="0039402F">
            <w:pPr>
              <w:pStyle w:val="TAL"/>
              <w:rPr>
                <w:lang w:val="sv-SE"/>
              </w:rPr>
            </w:pPr>
            <w:r w:rsidRPr="00B20AE8">
              <w:rPr>
                <w:lang w:val="sv-SE"/>
              </w:rPr>
              <w:t>UTRA FDD Band I or E-UTRA Band 1 or NR band n1</w:t>
            </w:r>
          </w:p>
        </w:tc>
        <w:tc>
          <w:tcPr>
            <w:tcW w:w="1657" w:type="dxa"/>
          </w:tcPr>
          <w:p w14:paraId="543468A1" w14:textId="77777777" w:rsidR="00D36639" w:rsidRPr="00B20AE8" w:rsidRDefault="00D36639" w:rsidP="0039402F">
            <w:pPr>
              <w:pStyle w:val="TAC"/>
            </w:pPr>
            <w:r w:rsidRPr="00B20AE8">
              <w:t>2110 – 2170</w:t>
            </w:r>
          </w:p>
        </w:tc>
        <w:tc>
          <w:tcPr>
            <w:tcW w:w="1082" w:type="dxa"/>
          </w:tcPr>
          <w:p w14:paraId="799EBE6E" w14:textId="77777777" w:rsidR="00D36639" w:rsidRPr="00B20AE8" w:rsidRDefault="00D36639" w:rsidP="0039402F">
            <w:pPr>
              <w:pStyle w:val="TAC"/>
            </w:pPr>
            <w:r w:rsidRPr="00B20AE8">
              <w:t>+46</w:t>
            </w:r>
          </w:p>
        </w:tc>
        <w:tc>
          <w:tcPr>
            <w:tcW w:w="1134" w:type="dxa"/>
          </w:tcPr>
          <w:p w14:paraId="59FC68E9" w14:textId="77777777" w:rsidR="00D36639" w:rsidRPr="00B20AE8" w:rsidRDefault="00D36639" w:rsidP="0039402F">
            <w:pPr>
              <w:pStyle w:val="TAC"/>
            </w:pPr>
            <w:r w:rsidRPr="00B20AE8">
              <w:t>+38</w:t>
            </w:r>
          </w:p>
        </w:tc>
        <w:tc>
          <w:tcPr>
            <w:tcW w:w="1134" w:type="dxa"/>
          </w:tcPr>
          <w:p w14:paraId="4351A2AA" w14:textId="77777777" w:rsidR="00D36639" w:rsidRPr="00B20AE8" w:rsidRDefault="00D36639" w:rsidP="0039402F">
            <w:pPr>
              <w:pStyle w:val="TAC"/>
            </w:pPr>
            <w:r w:rsidRPr="00B20AE8">
              <w:t>+24</w:t>
            </w:r>
          </w:p>
        </w:tc>
        <w:tc>
          <w:tcPr>
            <w:tcW w:w="1701" w:type="dxa"/>
          </w:tcPr>
          <w:p w14:paraId="2DDA1C7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381D5DF" w14:textId="77777777" w:rsidR="00D36639" w:rsidRPr="00B20AE8" w:rsidRDefault="00D36639" w:rsidP="0039402F">
            <w:pPr>
              <w:pStyle w:val="TAC"/>
            </w:pPr>
            <w:r w:rsidRPr="00B20AE8">
              <w:t>CW carrier</w:t>
            </w:r>
          </w:p>
        </w:tc>
      </w:tr>
      <w:tr w:rsidR="004F339F" w:rsidRPr="00B20AE8" w14:paraId="24676AD6" w14:textId="77777777" w:rsidTr="009303FD">
        <w:trPr>
          <w:gridAfter w:val="1"/>
          <w:wAfter w:w="10" w:type="dxa"/>
          <w:cantSplit/>
          <w:jc w:val="center"/>
        </w:trPr>
        <w:tc>
          <w:tcPr>
            <w:tcW w:w="1918" w:type="dxa"/>
          </w:tcPr>
          <w:p w14:paraId="7CE6E927" w14:textId="77777777" w:rsidR="00D36639" w:rsidRPr="00B20AE8" w:rsidRDefault="00D36639" w:rsidP="0039402F">
            <w:pPr>
              <w:pStyle w:val="TAL"/>
              <w:rPr>
                <w:lang w:val="sv-SE"/>
              </w:rPr>
            </w:pPr>
            <w:r w:rsidRPr="00B20AE8">
              <w:rPr>
                <w:lang w:val="sv-SE"/>
              </w:rPr>
              <w:t>UTRA FDD Band II or E-UTRA Band 2 or NR band n2</w:t>
            </w:r>
          </w:p>
        </w:tc>
        <w:tc>
          <w:tcPr>
            <w:tcW w:w="1657" w:type="dxa"/>
          </w:tcPr>
          <w:p w14:paraId="418B701C" w14:textId="77777777" w:rsidR="00D36639" w:rsidRPr="00B20AE8" w:rsidRDefault="00D36639" w:rsidP="0039402F">
            <w:pPr>
              <w:pStyle w:val="TAC"/>
            </w:pPr>
            <w:r w:rsidRPr="00B20AE8">
              <w:t>1930 – 1990</w:t>
            </w:r>
          </w:p>
        </w:tc>
        <w:tc>
          <w:tcPr>
            <w:tcW w:w="1082" w:type="dxa"/>
          </w:tcPr>
          <w:p w14:paraId="1D58AE3A" w14:textId="77777777" w:rsidR="00D36639" w:rsidRPr="00B20AE8" w:rsidRDefault="00D36639" w:rsidP="0039402F">
            <w:pPr>
              <w:pStyle w:val="TAC"/>
            </w:pPr>
            <w:r w:rsidRPr="00B20AE8">
              <w:t>+46</w:t>
            </w:r>
          </w:p>
        </w:tc>
        <w:tc>
          <w:tcPr>
            <w:tcW w:w="1134" w:type="dxa"/>
          </w:tcPr>
          <w:p w14:paraId="6E20A88E" w14:textId="77777777" w:rsidR="00D36639" w:rsidRPr="00B20AE8" w:rsidRDefault="00D36639" w:rsidP="0039402F">
            <w:pPr>
              <w:pStyle w:val="TAC"/>
            </w:pPr>
            <w:r w:rsidRPr="00B20AE8">
              <w:t>+38</w:t>
            </w:r>
          </w:p>
        </w:tc>
        <w:tc>
          <w:tcPr>
            <w:tcW w:w="1134" w:type="dxa"/>
          </w:tcPr>
          <w:p w14:paraId="75EF4658" w14:textId="77777777" w:rsidR="00D36639" w:rsidRPr="00B20AE8" w:rsidRDefault="00D36639" w:rsidP="0039402F">
            <w:pPr>
              <w:pStyle w:val="TAC"/>
            </w:pPr>
            <w:r w:rsidRPr="00B20AE8">
              <w:t>+24</w:t>
            </w:r>
          </w:p>
        </w:tc>
        <w:tc>
          <w:tcPr>
            <w:tcW w:w="1701" w:type="dxa"/>
          </w:tcPr>
          <w:p w14:paraId="776A9A6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FB31632" w14:textId="77777777" w:rsidR="00D36639" w:rsidRPr="00B20AE8" w:rsidRDefault="00D36639" w:rsidP="0039402F">
            <w:pPr>
              <w:pStyle w:val="TAC"/>
            </w:pPr>
            <w:r w:rsidRPr="00B20AE8">
              <w:t>CW carrier</w:t>
            </w:r>
          </w:p>
        </w:tc>
      </w:tr>
      <w:tr w:rsidR="004F339F" w:rsidRPr="00B20AE8" w14:paraId="2C1EF754" w14:textId="77777777" w:rsidTr="009303FD">
        <w:trPr>
          <w:gridAfter w:val="1"/>
          <w:wAfter w:w="10" w:type="dxa"/>
          <w:cantSplit/>
          <w:jc w:val="center"/>
        </w:trPr>
        <w:tc>
          <w:tcPr>
            <w:tcW w:w="1918" w:type="dxa"/>
          </w:tcPr>
          <w:p w14:paraId="2E7A5215" w14:textId="77777777" w:rsidR="00D36639" w:rsidRPr="00B20AE8" w:rsidRDefault="00D36639" w:rsidP="0039402F">
            <w:pPr>
              <w:pStyle w:val="TAL"/>
              <w:rPr>
                <w:lang w:val="sv-SE"/>
              </w:rPr>
            </w:pPr>
            <w:r w:rsidRPr="00B20AE8">
              <w:rPr>
                <w:lang w:val="sv-SE"/>
              </w:rPr>
              <w:t>UTRA FDD Band III or E-UTRA Band 3 or NR band n3</w:t>
            </w:r>
          </w:p>
        </w:tc>
        <w:tc>
          <w:tcPr>
            <w:tcW w:w="1657" w:type="dxa"/>
          </w:tcPr>
          <w:p w14:paraId="25ABCE44" w14:textId="77777777" w:rsidR="00D36639" w:rsidRPr="00B20AE8" w:rsidRDefault="00D36639" w:rsidP="0039402F">
            <w:pPr>
              <w:pStyle w:val="TAC"/>
            </w:pPr>
            <w:r w:rsidRPr="00B20AE8">
              <w:t>1805 - 1880</w:t>
            </w:r>
          </w:p>
          <w:p w14:paraId="4B14C9FD" w14:textId="77777777" w:rsidR="00D36639" w:rsidRPr="00B20AE8" w:rsidRDefault="00D36639" w:rsidP="0039402F">
            <w:pPr>
              <w:pStyle w:val="TAC"/>
            </w:pPr>
            <w:r w:rsidRPr="00B20AE8">
              <w:t>(NOTE 4)</w:t>
            </w:r>
          </w:p>
        </w:tc>
        <w:tc>
          <w:tcPr>
            <w:tcW w:w="1082" w:type="dxa"/>
          </w:tcPr>
          <w:p w14:paraId="7795CD18" w14:textId="77777777" w:rsidR="00D36639" w:rsidRPr="00B20AE8" w:rsidRDefault="00D36639" w:rsidP="0039402F">
            <w:pPr>
              <w:pStyle w:val="TAC"/>
            </w:pPr>
            <w:r w:rsidRPr="00B20AE8">
              <w:t>+46</w:t>
            </w:r>
          </w:p>
        </w:tc>
        <w:tc>
          <w:tcPr>
            <w:tcW w:w="1134" w:type="dxa"/>
          </w:tcPr>
          <w:p w14:paraId="48E9F7EC" w14:textId="77777777" w:rsidR="00D36639" w:rsidRPr="00B20AE8" w:rsidRDefault="00D36639" w:rsidP="0039402F">
            <w:pPr>
              <w:pStyle w:val="TAC"/>
            </w:pPr>
            <w:r w:rsidRPr="00B20AE8">
              <w:t>+38</w:t>
            </w:r>
          </w:p>
        </w:tc>
        <w:tc>
          <w:tcPr>
            <w:tcW w:w="1134" w:type="dxa"/>
          </w:tcPr>
          <w:p w14:paraId="52D8E948" w14:textId="77777777" w:rsidR="00D36639" w:rsidRPr="00B20AE8" w:rsidRDefault="00D36639" w:rsidP="0039402F">
            <w:pPr>
              <w:pStyle w:val="TAC"/>
            </w:pPr>
            <w:r w:rsidRPr="00B20AE8">
              <w:t>+24</w:t>
            </w:r>
          </w:p>
        </w:tc>
        <w:tc>
          <w:tcPr>
            <w:tcW w:w="1701" w:type="dxa"/>
          </w:tcPr>
          <w:p w14:paraId="667A531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DD33ED9" w14:textId="77777777" w:rsidR="00D36639" w:rsidRPr="00B20AE8" w:rsidRDefault="00D36639" w:rsidP="0039402F">
            <w:pPr>
              <w:pStyle w:val="TAC"/>
            </w:pPr>
            <w:r w:rsidRPr="00B20AE8">
              <w:t>CW carrier</w:t>
            </w:r>
          </w:p>
        </w:tc>
      </w:tr>
      <w:tr w:rsidR="004F339F" w:rsidRPr="00B20AE8" w14:paraId="44913841" w14:textId="77777777" w:rsidTr="009303FD">
        <w:trPr>
          <w:gridAfter w:val="1"/>
          <w:wAfter w:w="10" w:type="dxa"/>
          <w:cantSplit/>
          <w:jc w:val="center"/>
        </w:trPr>
        <w:tc>
          <w:tcPr>
            <w:tcW w:w="1918" w:type="dxa"/>
          </w:tcPr>
          <w:p w14:paraId="3B032BF4" w14:textId="77777777" w:rsidR="00D36639" w:rsidRPr="00B20AE8" w:rsidRDefault="00D36639" w:rsidP="0039402F">
            <w:pPr>
              <w:pStyle w:val="TAL"/>
              <w:rPr>
                <w:lang w:val="sv-SE"/>
              </w:rPr>
            </w:pPr>
            <w:r w:rsidRPr="00B20AE8">
              <w:rPr>
                <w:lang w:val="sv-SE"/>
              </w:rPr>
              <w:t>UTRA FDD Band IV or E-UTRA Band 4</w:t>
            </w:r>
          </w:p>
        </w:tc>
        <w:tc>
          <w:tcPr>
            <w:tcW w:w="1657" w:type="dxa"/>
          </w:tcPr>
          <w:p w14:paraId="03BA12B3" w14:textId="77777777" w:rsidR="00D36639" w:rsidRPr="00B20AE8" w:rsidRDefault="00D36639" w:rsidP="0039402F">
            <w:pPr>
              <w:pStyle w:val="TAC"/>
            </w:pPr>
            <w:r w:rsidRPr="00B20AE8">
              <w:t>2110 – 2155</w:t>
            </w:r>
          </w:p>
        </w:tc>
        <w:tc>
          <w:tcPr>
            <w:tcW w:w="1082" w:type="dxa"/>
          </w:tcPr>
          <w:p w14:paraId="146C1574" w14:textId="77777777" w:rsidR="00D36639" w:rsidRPr="00B20AE8" w:rsidRDefault="00D36639" w:rsidP="0039402F">
            <w:pPr>
              <w:pStyle w:val="TAC"/>
            </w:pPr>
            <w:r w:rsidRPr="00B20AE8">
              <w:t>+46</w:t>
            </w:r>
          </w:p>
        </w:tc>
        <w:tc>
          <w:tcPr>
            <w:tcW w:w="1134" w:type="dxa"/>
          </w:tcPr>
          <w:p w14:paraId="117FAE01" w14:textId="77777777" w:rsidR="00D36639" w:rsidRPr="00B20AE8" w:rsidRDefault="00D36639" w:rsidP="0039402F">
            <w:pPr>
              <w:pStyle w:val="TAC"/>
            </w:pPr>
            <w:r w:rsidRPr="00B20AE8">
              <w:t>+38</w:t>
            </w:r>
          </w:p>
        </w:tc>
        <w:tc>
          <w:tcPr>
            <w:tcW w:w="1134" w:type="dxa"/>
          </w:tcPr>
          <w:p w14:paraId="6A430BF1" w14:textId="77777777" w:rsidR="00D36639" w:rsidRPr="00B20AE8" w:rsidRDefault="00D36639" w:rsidP="0039402F">
            <w:pPr>
              <w:pStyle w:val="TAC"/>
            </w:pPr>
            <w:r w:rsidRPr="00B20AE8">
              <w:t>+24</w:t>
            </w:r>
          </w:p>
        </w:tc>
        <w:tc>
          <w:tcPr>
            <w:tcW w:w="1701" w:type="dxa"/>
          </w:tcPr>
          <w:p w14:paraId="292E038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549355E" w14:textId="77777777" w:rsidR="00D36639" w:rsidRPr="00B20AE8" w:rsidRDefault="00D36639" w:rsidP="0039402F">
            <w:pPr>
              <w:pStyle w:val="TAC"/>
            </w:pPr>
            <w:r w:rsidRPr="00B20AE8">
              <w:t>CW carrier</w:t>
            </w:r>
          </w:p>
        </w:tc>
      </w:tr>
      <w:tr w:rsidR="004F339F" w:rsidRPr="00B20AE8" w14:paraId="74DDDDAA" w14:textId="77777777" w:rsidTr="009303FD">
        <w:trPr>
          <w:gridAfter w:val="1"/>
          <w:wAfter w:w="10" w:type="dxa"/>
          <w:cantSplit/>
          <w:jc w:val="center"/>
        </w:trPr>
        <w:tc>
          <w:tcPr>
            <w:tcW w:w="1918" w:type="dxa"/>
          </w:tcPr>
          <w:p w14:paraId="1227FF0A" w14:textId="77777777" w:rsidR="00D36639" w:rsidRPr="00B20AE8" w:rsidRDefault="00D36639" w:rsidP="0039402F">
            <w:pPr>
              <w:pStyle w:val="TAL"/>
              <w:rPr>
                <w:lang w:val="sv-SE"/>
              </w:rPr>
            </w:pPr>
            <w:r w:rsidRPr="00B20AE8">
              <w:rPr>
                <w:lang w:val="sv-SE"/>
              </w:rPr>
              <w:t>UTRA FDD Band V or E-UTRA Band 5 or NR band n5</w:t>
            </w:r>
          </w:p>
        </w:tc>
        <w:tc>
          <w:tcPr>
            <w:tcW w:w="1657" w:type="dxa"/>
          </w:tcPr>
          <w:p w14:paraId="236FEBEA" w14:textId="77777777" w:rsidR="00D36639" w:rsidRPr="00B20AE8" w:rsidRDefault="00D36639" w:rsidP="0039402F">
            <w:pPr>
              <w:pStyle w:val="TAC"/>
            </w:pPr>
            <w:r w:rsidRPr="00B20AE8">
              <w:t>869 – 894</w:t>
            </w:r>
          </w:p>
        </w:tc>
        <w:tc>
          <w:tcPr>
            <w:tcW w:w="1082" w:type="dxa"/>
          </w:tcPr>
          <w:p w14:paraId="17BA3C36" w14:textId="77777777" w:rsidR="00D36639" w:rsidRPr="00B20AE8" w:rsidRDefault="00D36639" w:rsidP="0039402F">
            <w:pPr>
              <w:pStyle w:val="TAC"/>
            </w:pPr>
            <w:r w:rsidRPr="00B20AE8">
              <w:t>+46</w:t>
            </w:r>
          </w:p>
        </w:tc>
        <w:tc>
          <w:tcPr>
            <w:tcW w:w="1134" w:type="dxa"/>
          </w:tcPr>
          <w:p w14:paraId="5EA4B30A" w14:textId="77777777" w:rsidR="00D36639" w:rsidRPr="00B20AE8" w:rsidRDefault="00D36639" w:rsidP="0039402F">
            <w:pPr>
              <w:pStyle w:val="TAC"/>
            </w:pPr>
            <w:r w:rsidRPr="00B20AE8">
              <w:t>+38</w:t>
            </w:r>
          </w:p>
        </w:tc>
        <w:tc>
          <w:tcPr>
            <w:tcW w:w="1134" w:type="dxa"/>
          </w:tcPr>
          <w:p w14:paraId="6F757526" w14:textId="77777777" w:rsidR="00D36639" w:rsidRPr="00B20AE8" w:rsidRDefault="00D36639" w:rsidP="0039402F">
            <w:pPr>
              <w:pStyle w:val="TAC"/>
            </w:pPr>
            <w:r w:rsidRPr="00B20AE8">
              <w:t>+24</w:t>
            </w:r>
          </w:p>
        </w:tc>
        <w:tc>
          <w:tcPr>
            <w:tcW w:w="1701" w:type="dxa"/>
          </w:tcPr>
          <w:p w14:paraId="081C2FF0"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C67CADA" w14:textId="77777777" w:rsidR="00D36639" w:rsidRPr="00B20AE8" w:rsidRDefault="00D36639" w:rsidP="0039402F">
            <w:pPr>
              <w:pStyle w:val="TAC"/>
            </w:pPr>
            <w:r w:rsidRPr="00B20AE8">
              <w:t>CW carrier</w:t>
            </w:r>
          </w:p>
        </w:tc>
      </w:tr>
      <w:tr w:rsidR="004F339F" w:rsidRPr="00B20AE8" w14:paraId="6FCE3728" w14:textId="77777777" w:rsidTr="009303FD">
        <w:trPr>
          <w:gridAfter w:val="1"/>
          <w:wAfter w:w="10" w:type="dxa"/>
          <w:cantSplit/>
          <w:jc w:val="center"/>
        </w:trPr>
        <w:tc>
          <w:tcPr>
            <w:tcW w:w="1918" w:type="dxa"/>
          </w:tcPr>
          <w:p w14:paraId="7E8DC61B" w14:textId="77777777" w:rsidR="00D36639" w:rsidRPr="00B20AE8" w:rsidRDefault="00D36639" w:rsidP="0039402F">
            <w:pPr>
              <w:pStyle w:val="TAL"/>
              <w:rPr>
                <w:lang w:val="sv-SE"/>
              </w:rPr>
            </w:pPr>
            <w:r w:rsidRPr="00B20AE8">
              <w:rPr>
                <w:lang w:val="sv-SE"/>
              </w:rPr>
              <w:t>UTRA FDD Band VI or E-UTRA Band 6</w:t>
            </w:r>
          </w:p>
        </w:tc>
        <w:tc>
          <w:tcPr>
            <w:tcW w:w="1657" w:type="dxa"/>
          </w:tcPr>
          <w:p w14:paraId="1FF5E3AF" w14:textId="77777777" w:rsidR="00D36639" w:rsidRPr="00B20AE8" w:rsidRDefault="00D36639" w:rsidP="0039402F">
            <w:pPr>
              <w:pStyle w:val="TAC"/>
            </w:pPr>
            <w:r w:rsidRPr="00B20AE8">
              <w:t>875 – 885</w:t>
            </w:r>
          </w:p>
        </w:tc>
        <w:tc>
          <w:tcPr>
            <w:tcW w:w="1082" w:type="dxa"/>
          </w:tcPr>
          <w:p w14:paraId="372C7D60" w14:textId="77777777" w:rsidR="00D36639" w:rsidRPr="00B20AE8" w:rsidRDefault="00D36639" w:rsidP="0039402F">
            <w:pPr>
              <w:pStyle w:val="TAC"/>
            </w:pPr>
            <w:r w:rsidRPr="00B20AE8">
              <w:t>+46</w:t>
            </w:r>
          </w:p>
        </w:tc>
        <w:tc>
          <w:tcPr>
            <w:tcW w:w="1134" w:type="dxa"/>
          </w:tcPr>
          <w:p w14:paraId="40D2ACAF" w14:textId="77777777" w:rsidR="00D36639" w:rsidRPr="00B20AE8" w:rsidRDefault="00D36639" w:rsidP="0039402F">
            <w:pPr>
              <w:pStyle w:val="TAC"/>
            </w:pPr>
            <w:r w:rsidRPr="00B20AE8">
              <w:t>+38</w:t>
            </w:r>
          </w:p>
        </w:tc>
        <w:tc>
          <w:tcPr>
            <w:tcW w:w="1134" w:type="dxa"/>
          </w:tcPr>
          <w:p w14:paraId="6D37831F" w14:textId="77777777" w:rsidR="00D36639" w:rsidRPr="00B20AE8" w:rsidRDefault="00D36639" w:rsidP="0039402F">
            <w:pPr>
              <w:pStyle w:val="TAC"/>
            </w:pPr>
            <w:r w:rsidRPr="00B20AE8">
              <w:t>+24</w:t>
            </w:r>
          </w:p>
        </w:tc>
        <w:tc>
          <w:tcPr>
            <w:tcW w:w="1701" w:type="dxa"/>
          </w:tcPr>
          <w:p w14:paraId="05AE3C6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84F932F" w14:textId="77777777" w:rsidR="00D36639" w:rsidRPr="00B20AE8" w:rsidRDefault="00D36639" w:rsidP="0039402F">
            <w:pPr>
              <w:pStyle w:val="TAC"/>
            </w:pPr>
            <w:r w:rsidRPr="00B20AE8">
              <w:t>CW carrier</w:t>
            </w:r>
          </w:p>
        </w:tc>
      </w:tr>
      <w:tr w:rsidR="004F339F" w:rsidRPr="00B20AE8" w14:paraId="27C00CBF" w14:textId="77777777" w:rsidTr="009303FD">
        <w:trPr>
          <w:gridAfter w:val="1"/>
          <w:wAfter w:w="10" w:type="dxa"/>
          <w:cantSplit/>
          <w:jc w:val="center"/>
        </w:trPr>
        <w:tc>
          <w:tcPr>
            <w:tcW w:w="1918" w:type="dxa"/>
          </w:tcPr>
          <w:p w14:paraId="5526E581" w14:textId="77777777" w:rsidR="00D36639" w:rsidRPr="00B20AE8" w:rsidRDefault="00D36639" w:rsidP="0039402F">
            <w:pPr>
              <w:pStyle w:val="TAL"/>
              <w:rPr>
                <w:lang w:val="sv-SE"/>
              </w:rPr>
            </w:pPr>
            <w:r w:rsidRPr="00B20AE8">
              <w:rPr>
                <w:lang w:val="sv-SE"/>
              </w:rPr>
              <w:t>UTRA FDD Band VII or E-UTRA Band 7 or NR band n7</w:t>
            </w:r>
          </w:p>
        </w:tc>
        <w:tc>
          <w:tcPr>
            <w:tcW w:w="1657" w:type="dxa"/>
          </w:tcPr>
          <w:p w14:paraId="503F55F6" w14:textId="77777777" w:rsidR="00D36639" w:rsidRPr="00B20AE8" w:rsidRDefault="00D36639" w:rsidP="0039402F">
            <w:pPr>
              <w:pStyle w:val="TAC"/>
            </w:pPr>
            <w:r w:rsidRPr="00B20AE8">
              <w:t>2620 – 2690</w:t>
            </w:r>
          </w:p>
        </w:tc>
        <w:tc>
          <w:tcPr>
            <w:tcW w:w="1082" w:type="dxa"/>
          </w:tcPr>
          <w:p w14:paraId="28D19EE0" w14:textId="77777777" w:rsidR="00D36639" w:rsidRPr="00B20AE8" w:rsidRDefault="00D36639" w:rsidP="0039402F">
            <w:pPr>
              <w:pStyle w:val="TAC"/>
            </w:pPr>
            <w:r w:rsidRPr="00B20AE8">
              <w:t>+46</w:t>
            </w:r>
          </w:p>
        </w:tc>
        <w:tc>
          <w:tcPr>
            <w:tcW w:w="1134" w:type="dxa"/>
          </w:tcPr>
          <w:p w14:paraId="0CC8CF6B" w14:textId="77777777" w:rsidR="00D36639" w:rsidRPr="00B20AE8" w:rsidRDefault="00D36639" w:rsidP="0039402F">
            <w:pPr>
              <w:pStyle w:val="TAC"/>
            </w:pPr>
            <w:r w:rsidRPr="00B20AE8">
              <w:t>+38</w:t>
            </w:r>
          </w:p>
        </w:tc>
        <w:tc>
          <w:tcPr>
            <w:tcW w:w="1134" w:type="dxa"/>
          </w:tcPr>
          <w:p w14:paraId="0EC9FFC2" w14:textId="77777777" w:rsidR="00D36639" w:rsidRPr="00B20AE8" w:rsidRDefault="00D36639" w:rsidP="0039402F">
            <w:pPr>
              <w:pStyle w:val="TAC"/>
            </w:pPr>
            <w:r w:rsidRPr="00B20AE8">
              <w:t>+24</w:t>
            </w:r>
          </w:p>
        </w:tc>
        <w:tc>
          <w:tcPr>
            <w:tcW w:w="1701" w:type="dxa"/>
          </w:tcPr>
          <w:p w14:paraId="76657EA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EB9C4CF" w14:textId="77777777" w:rsidR="00D36639" w:rsidRPr="00B20AE8" w:rsidRDefault="00D36639" w:rsidP="0039402F">
            <w:pPr>
              <w:pStyle w:val="TAC"/>
            </w:pPr>
            <w:r w:rsidRPr="00B20AE8">
              <w:t>CW carrier</w:t>
            </w:r>
          </w:p>
        </w:tc>
      </w:tr>
      <w:tr w:rsidR="004F339F" w:rsidRPr="00B20AE8" w14:paraId="53E8A69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0DB5C32C" w14:textId="77777777" w:rsidR="00D36639" w:rsidRPr="00B20AE8" w:rsidRDefault="00D36639" w:rsidP="0039402F">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10D22EA" w14:textId="77777777" w:rsidR="00D36639" w:rsidRPr="00B20AE8" w:rsidRDefault="00D36639" w:rsidP="0039402F">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400119C3" w14:textId="77777777" w:rsidR="00D36639" w:rsidRPr="00B20AE8" w:rsidRDefault="00D36639" w:rsidP="0039402F">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054634DF" w14:textId="77777777" w:rsidR="00D36639" w:rsidRPr="00B20AE8" w:rsidRDefault="00D36639" w:rsidP="0039402F">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7166F91E" w14:textId="77777777" w:rsidR="00D36639" w:rsidRPr="00B20AE8" w:rsidRDefault="00D36639" w:rsidP="0039402F">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166FF740"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06D15C2" w14:textId="77777777" w:rsidR="00D36639" w:rsidRPr="00B20AE8" w:rsidRDefault="00D36639" w:rsidP="0039402F">
            <w:pPr>
              <w:pStyle w:val="TAC"/>
            </w:pPr>
            <w:r w:rsidRPr="00B20AE8">
              <w:t>CW carrier</w:t>
            </w:r>
          </w:p>
        </w:tc>
      </w:tr>
      <w:tr w:rsidR="004F339F" w:rsidRPr="00B20AE8" w14:paraId="6CFB7E3B" w14:textId="77777777" w:rsidTr="009303FD">
        <w:trPr>
          <w:gridAfter w:val="1"/>
          <w:wAfter w:w="10" w:type="dxa"/>
          <w:cantSplit/>
          <w:jc w:val="center"/>
        </w:trPr>
        <w:tc>
          <w:tcPr>
            <w:tcW w:w="1918" w:type="dxa"/>
          </w:tcPr>
          <w:p w14:paraId="1F4AE284" w14:textId="77777777" w:rsidR="00D36639" w:rsidRPr="00B20AE8" w:rsidRDefault="00D36639" w:rsidP="0039402F">
            <w:pPr>
              <w:pStyle w:val="TAL"/>
              <w:rPr>
                <w:lang w:val="sv-SE"/>
              </w:rPr>
            </w:pPr>
            <w:r w:rsidRPr="00B20AE8">
              <w:rPr>
                <w:lang w:val="sv-SE"/>
              </w:rPr>
              <w:t>UTRA FDD Band IX or E-UTRA Band 9</w:t>
            </w:r>
          </w:p>
        </w:tc>
        <w:tc>
          <w:tcPr>
            <w:tcW w:w="1657" w:type="dxa"/>
          </w:tcPr>
          <w:p w14:paraId="16E0B3A1" w14:textId="77777777" w:rsidR="00D36639" w:rsidRPr="00B20AE8" w:rsidRDefault="00D36639" w:rsidP="0039402F">
            <w:pPr>
              <w:pStyle w:val="TAC"/>
            </w:pPr>
            <w:r w:rsidRPr="00B20AE8">
              <w:t>1844.9 - 1879.9</w:t>
            </w:r>
          </w:p>
        </w:tc>
        <w:tc>
          <w:tcPr>
            <w:tcW w:w="1082" w:type="dxa"/>
          </w:tcPr>
          <w:p w14:paraId="4557DA84" w14:textId="77777777" w:rsidR="00D36639" w:rsidRPr="00B20AE8" w:rsidRDefault="00D36639" w:rsidP="0039402F">
            <w:pPr>
              <w:pStyle w:val="TAC"/>
            </w:pPr>
            <w:r w:rsidRPr="00B20AE8">
              <w:t>+46</w:t>
            </w:r>
          </w:p>
        </w:tc>
        <w:tc>
          <w:tcPr>
            <w:tcW w:w="1134" w:type="dxa"/>
          </w:tcPr>
          <w:p w14:paraId="5666C82D" w14:textId="77777777" w:rsidR="00D36639" w:rsidRPr="00B20AE8" w:rsidRDefault="00D36639" w:rsidP="0039402F">
            <w:pPr>
              <w:pStyle w:val="TAC"/>
            </w:pPr>
            <w:r w:rsidRPr="00B20AE8">
              <w:t>+38</w:t>
            </w:r>
          </w:p>
        </w:tc>
        <w:tc>
          <w:tcPr>
            <w:tcW w:w="1134" w:type="dxa"/>
          </w:tcPr>
          <w:p w14:paraId="401A5877" w14:textId="77777777" w:rsidR="00D36639" w:rsidRPr="00B20AE8" w:rsidRDefault="00D36639" w:rsidP="0039402F">
            <w:pPr>
              <w:pStyle w:val="TAC"/>
            </w:pPr>
            <w:r w:rsidRPr="00B20AE8">
              <w:t>+24</w:t>
            </w:r>
          </w:p>
        </w:tc>
        <w:tc>
          <w:tcPr>
            <w:tcW w:w="1701" w:type="dxa"/>
          </w:tcPr>
          <w:p w14:paraId="4DC0993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0C26722" w14:textId="77777777" w:rsidR="00D36639" w:rsidRPr="00B20AE8" w:rsidRDefault="00D36639" w:rsidP="0039402F">
            <w:pPr>
              <w:pStyle w:val="TAC"/>
            </w:pPr>
            <w:r w:rsidRPr="00B20AE8">
              <w:t>CW carrier</w:t>
            </w:r>
          </w:p>
        </w:tc>
      </w:tr>
      <w:tr w:rsidR="004F339F" w:rsidRPr="00B20AE8" w14:paraId="40B5D7E8" w14:textId="77777777" w:rsidTr="009303FD">
        <w:trPr>
          <w:gridAfter w:val="1"/>
          <w:wAfter w:w="10" w:type="dxa"/>
          <w:cantSplit/>
          <w:jc w:val="center"/>
        </w:trPr>
        <w:tc>
          <w:tcPr>
            <w:tcW w:w="1918" w:type="dxa"/>
          </w:tcPr>
          <w:p w14:paraId="07269972" w14:textId="77777777" w:rsidR="00D36639" w:rsidRPr="00B20AE8" w:rsidRDefault="00D36639" w:rsidP="0039402F">
            <w:pPr>
              <w:pStyle w:val="TAL"/>
              <w:rPr>
                <w:lang w:val="sv-SE"/>
              </w:rPr>
            </w:pPr>
            <w:r w:rsidRPr="00B20AE8">
              <w:rPr>
                <w:lang w:val="sv-SE"/>
              </w:rPr>
              <w:t>UTRA FDD Band X or E-UTRA Band 10</w:t>
            </w:r>
          </w:p>
        </w:tc>
        <w:tc>
          <w:tcPr>
            <w:tcW w:w="1657" w:type="dxa"/>
          </w:tcPr>
          <w:p w14:paraId="6ED94F34" w14:textId="77777777" w:rsidR="00D36639" w:rsidRPr="00B20AE8" w:rsidRDefault="00D36639" w:rsidP="0039402F">
            <w:pPr>
              <w:pStyle w:val="TAC"/>
            </w:pPr>
            <w:r w:rsidRPr="00B20AE8">
              <w:t>2110 – 2170</w:t>
            </w:r>
          </w:p>
        </w:tc>
        <w:tc>
          <w:tcPr>
            <w:tcW w:w="1082" w:type="dxa"/>
          </w:tcPr>
          <w:p w14:paraId="21C05EDA" w14:textId="77777777" w:rsidR="00D36639" w:rsidRPr="00B20AE8" w:rsidRDefault="00D36639" w:rsidP="0039402F">
            <w:pPr>
              <w:pStyle w:val="TAC"/>
            </w:pPr>
            <w:r w:rsidRPr="00B20AE8">
              <w:t>+46</w:t>
            </w:r>
          </w:p>
        </w:tc>
        <w:tc>
          <w:tcPr>
            <w:tcW w:w="1134" w:type="dxa"/>
          </w:tcPr>
          <w:p w14:paraId="6C038678" w14:textId="77777777" w:rsidR="00D36639" w:rsidRPr="00B20AE8" w:rsidRDefault="00D36639" w:rsidP="0039402F">
            <w:pPr>
              <w:pStyle w:val="TAC"/>
            </w:pPr>
            <w:r w:rsidRPr="00B20AE8">
              <w:t>+38</w:t>
            </w:r>
          </w:p>
        </w:tc>
        <w:tc>
          <w:tcPr>
            <w:tcW w:w="1134" w:type="dxa"/>
          </w:tcPr>
          <w:p w14:paraId="5E4A890D" w14:textId="77777777" w:rsidR="00D36639" w:rsidRPr="00B20AE8" w:rsidRDefault="00D36639" w:rsidP="0039402F">
            <w:pPr>
              <w:pStyle w:val="TAC"/>
            </w:pPr>
            <w:r w:rsidRPr="00B20AE8">
              <w:t>+24</w:t>
            </w:r>
          </w:p>
        </w:tc>
        <w:tc>
          <w:tcPr>
            <w:tcW w:w="1701" w:type="dxa"/>
          </w:tcPr>
          <w:p w14:paraId="6C78A17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AD67791" w14:textId="77777777" w:rsidR="00D36639" w:rsidRPr="00B20AE8" w:rsidRDefault="00D36639" w:rsidP="0039402F">
            <w:pPr>
              <w:pStyle w:val="TAC"/>
            </w:pPr>
            <w:r w:rsidRPr="00B20AE8">
              <w:t>CW carrier</w:t>
            </w:r>
          </w:p>
        </w:tc>
      </w:tr>
      <w:tr w:rsidR="004F339F" w:rsidRPr="00B20AE8" w14:paraId="1C11DCB9" w14:textId="77777777" w:rsidTr="009303FD">
        <w:trPr>
          <w:gridAfter w:val="1"/>
          <w:wAfter w:w="10" w:type="dxa"/>
          <w:cantSplit/>
          <w:jc w:val="center"/>
        </w:trPr>
        <w:tc>
          <w:tcPr>
            <w:tcW w:w="1918" w:type="dxa"/>
          </w:tcPr>
          <w:p w14:paraId="1B28BE38" w14:textId="77777777" w:rsidR="00D36639" w:rsidRPr="00B20AE8" w:rsidRDefault="00D36639" w:rsidP="0039402F">
            <w:pPr>
              <w:pStyle w:val="TAL"/>
              <w:rPr>
                <w:lang w:val="sv-SE"/>
              </w:rPr>
            </w:pPr>
            <w:r w:rsidRPr="00B20AE8">
              <w:rPr>
                <w:lang w:val="sv-SE"/>
              </w:rPr>
              <w:t>UTRA FDD Band XI or E-UTRA Band 11</w:t>
            </w:r>
          </w:p>
        </w:tc>
        <w:tc>
          <w:tcPr>
            <w:tcW w:w="1657" w:type="dxa"/>
          </w:tcPr>
          <w:p w14:paraId="05162325" w14:textId="77777777" w:rsidR="00D36639" w:rsidRPr="00B20AE8" w:rsidRDefault="00D36639" w:rsidP="0039402F">
            <w:pPr>
              <w:pStyle w:val="TAC"/>
            </w:pPr>
            <w:r w:rsidRPr="00B20AE8">
              <w:t>1475.9 - 1495.9</w:t>
            </w:r>
          </w:p>
        </w:tc>
        <w:tc>
          <w:tcPr>
            <w:tcW w:w="1082" w:type="dxa"/>
          </w:tcPr>
          <w:p w14:paraId="3D4EE9C7" w14:textId="77777777" w:rsidR="00D36639" w:rsidRPr="00B20AE8" w:rsidRDefault="00D36639" w:rsidP="0039402F">
            <w:pPr>
              <w:pStyle w:val="TAC"/>
            </w:pPr>
            <w:r w:rsidRPr="00B20AE8">
              <w:t>+46</w:t>
            </w:r>
          </w:p>
        </w:tc>
        <w:tc>
          <w:tcPr>
            <w:tcW w:w="1134" w:type="dxa"/>
          </w:tcPr>
          <w:p w14:paraId="176B5EFF" w14:textId="77777777" w:rsidR="00D36639" w:rsidRPr="00B20AE8" w:rsidRDefault="00D36639" w:rsidP="0039402F">
            <w:pPr>
              <w:pStyle w:val="TAC"/>
            </w:pPr>
            <w:r w:rsidRPr="00B20AE8">
              <w:t>+38</w:t>
            </w:r>
          </w:p>
        </w:tc>
        <w:tc>
          <w:tcPr>
            <w:tcW w:w="1134" w:type="dxa"/>
          </w:tcPr>
          <w:p w14:paraId="0D281F1A" w14:textId="77777777" w:rsidR="00D36639" w:rsidRPr="00B20AE8" w:rsidRDefault="00D36639" w:rsidP="0039402F">
            <w:pPr>
              <w:pStyle w:val="TAC"/>
            </w:pPr>
            <w:r w:rsidRPr="00B20AE8">
              <w:t>+24</w:t>
            </w:r>
          </w:p>
        </w:tc>
        <w:tc>
          <w:tcPr>
            <w:tcW w:w="1701" w:type="dxa"/>
          </w:tcPr>
          <w:p w14:paraId="573DE057"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BD456C6" w14:textId="77777777" w:rsidR="00D36639" w:rsidRPr="00B20AE8" w:rsidRDefault="00D36639" w:rsidP="0039402F">
            <w:pPr>
              <w:pStyle w:val="TAC"/>
            </w:pPr>
            <w:r w:rsidRPr="00B20AE8">
              <w:t>CW carrier</w:t>
            </w:r>
          </w:p>
        </w:tc>
      </w:tr>
      <w:tr w:rsidR="004F339F" w:rsidRPr="00B20AE8" w14:paraId="3E858BCF" w14:textId="77777777" w:rsidTr="009303FD">
        <w:trPr>
          <w:gridAfter w:val="1"/>
          <w:wAfter w:w="10" w:type="dxa"/>
          <w:cantSplit/>
          <w:jc w:val="center"/>
        </w:trPr>
        <w:tc>
          <w:tcPr>
            <w:tcW w:w="1918" w:type="dxa"/>
          </w:tcPr>
          <w:p w14:paraId="744D632B" w14:textId="77777777" w:rsidR="00D36639" w:rsidRPr="00B20AE8" w:rsidRDefault="00D36639" w:rsidP="0039402F">
            <w:pPr>
              <w:pStyle w:val="TAL"/>
              <w:rPr>
                <w:lang w:val="sv-SE"/>
              </w:rPr>
            </w:pPr>
            <w:r w:rsidRPr="00B20AE8">
              <w:rPr>
                <w:lang w:val="sv-SE"/>
              </w:rPr>
              <w:t>UTRA FDD Band XII or E-UTRA Band 12 or NR band n12</w:t>
            </w:r>
          </w:p>
        </w:tc>
        <w:tc>
          <w:tcPr>
            <w:tcW w:w="1657" w:type="dxa"/>
          </w:tcPr>
          <w:p w14:paraId="57E27124" w14:textId="77777777" w:rsidR="00D36639" w:rsidRPr="00B20AE8" w:rsidRDefault="00D36639" w:rsidP="0039402F">
            <w:pPr>
              <w:pStyle w:val="TAC"/>
            </w:pPr>
            <w:r w:rsidRPr="00B20AE8">
              <w:t>729 – 746</w:t>
            </w:r>
          </w:p>
        </w:tc>
        <w:tc>
          <w:tcPr>
            <w:tcW w:w="1082" w:type="dxa"/>
          </w:tcPr>
          <w:p w14:paraId="251B4A1F" w14:textId="77777777" w:rsidR="00D36639" w:rsidRPr="00B20AE8" w:rsidRDefault="00D36639" w:rsidP="0039402F">
            <w:pPr>
              <w:pStyle w:val="TAC"/>
            </w:pPr>
            <w:r w:rsidRPr="00B20AE8">
              <w:t>+46</w:t>
            </w:r>
          </w:p>
        </w:tc>
        <w:tc>
          <w:tcPr>
            <w:tcW w:w="1134" w:type="dxa"/>
          </w:tcPr>
          <w:p w14:paraId="22F74B26" w14:textId="77777777" w:rsidR="00D36639" w:rsidRPr="00B20AE8" w:rsidRDefault="00D36639" w:rsidP="0039402F">
            <w:pPr>
              <w:pStyle w:val="TAC"/>
            </w:pPr>
            <w:r w:rsidRPr="00B20AE8">
              <w:t>+38</w:t>
            </w:r>
          </w:p>
        </w:tc>
        <w:tc>
          <w:tcPr>
            <w:tcW w:w="1134" w:type="dxa"/>
          </w:tcPr>
          <w:p w14:paraId="040ABA03" w14:textId="77777777" w:rsidR="00D36639" w:rsidRPr="00B20AE8" w:rsidRDefault="00D36639" w:rsidP="0039402F">
            <w:pPr>
              <w:pStyle w:val="TAC"/>
            </w:pPr>
            <w:r w:rsidRPr="00B20AE8">
              <w:t>+24</w:t>
            </w:r>
          </w:p>
        </w:tc>
        <w:tc>
          <w:tcPr>
            <w:tcW w:w="1701" w:type="dxa"/>
          </w:tcPr>
          <w:p w14:paraId="2A8ECA5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2F4A5B3" w14:textId="77777777" w:rsidR="00D36639" w:rsidRPr="00B20AE8" w:rsidRDefault="00D36639" w:rsidP="0039402F">
            <w:pPr>
              <w:pStyle w:val="TAC"/>
            </w:pPr>
            <w:r w:rsidRPr="00B20AE8">
              <w:t>CW carrier</w:t>
            </w:r>
          </w:p>
        </w:tc>
      </w:tr>
      <w:tr w:rsidR="004F339F" w:rsidRPr="00B20AE8" w14:paraId="520007C4" w14:textId="77777777" w:rsidTr="009303FD">
        <w:trPr>
          <w:gridAfter w:val="1"/>
          <w:wAfter w:w="10" w:type="dxa"/>
          <w:cantSplit/>
          <w:jc w:val="center"/>
        </w:trPr>
        <w:tc>
          <w:tcPr>
            <w:tcW w:w="1918" w:type="dxa"/>
          </w:tcPr>
          <w:p w14:paraId="24515E7D" w14:textId="77777777" w:rsidR="00D36639" w:rsidRPr="00B20AE8" w:rsidRDefault="00D36639" w:rsidP="0039402F">
            <w:pPr>
              <w:pStyle w:val="TAL"/>
              <w:rPr>
                <w:lang w:val="sv-SE"/>
              </w:rPr>
            </w:pPr>
            <w:r w:rsidRPr="00B20AE8">
              <w:rPr>
                <w:lang w:val="sv-SE"/>
              </w:rPr>
              <w:t>UTRA FDD Band XIIII or E-UTRA Band 13</w:t>
            </w:r>
          </w:p>
        </w:tc>
        <w:tc>
          <w:tcPr>
            <w:tcW w:w="1657" w:type="dxa"/>
          </w:tcPr>
          <w:p w14:paraId="60A2B687" w14:textId="77777777" w:rsidR="00D36639" w:rsidRPr="00B20AE8" w:rsidRDefault="00D36639" w:rsidP="0039402F">
            <w:pPr>
              <w:pStyle w:val="TAC"/>
            </w:pPr>
            <w:r w:rsidRPr="00B20AE8">
              <w:t>746 – 756</w:t>
            </w:r>
          </w:p>
        </w:tc>
        <w:tc>
          <w:tcPr>
            <w:tcW w:w="1082" w:type="dxa"/>
          </w:tcPr>
          <w:p w14:paraId="5D414011" w14:textId="77777777" w:rsidR="00D36639" w:rsidRPr="00B20AE8" w:rsidRDefault="00D36639" w:rsidP="0039402F">
            <w:pPr>
              <w:pStyle w:val="TAC"/>
            </w:pPr>
            <w:r w:rsidRPr="00B20AE8">
              <w:t>+46</w:t>
            </w:r>
          </w:p>
        </w:tc>
        <w:tc>
          <w:tcPr>
            <w:tcW w:w="1134" w:type="dxa"/>
          </w:tcPr>
          <w:p w14:paraId="2B43C303" w14:textId="77777777" w:rsidR="00D36639" w:rsidRPr="00B20AE8" w:rsidRDefault="00D36639" w:rsidP="0039402F">
            <w:pPr>
              <w:pStyle w:val="TAC"/>
            </w:pPr>
            <w:r w:rsidRPr="00B20AE8">
              <w:t>+38</w:t>
            </w:r>
          </w:p>
        </w:tc>
        <w:tc>
          <w:tcPr>
            <w:tcW w:w="1134" w:type="dxa"/>
          </w:tcPr>
          <w:p w14:paraId="619D2713" w14:textId="77777777" w:rsidR="00D36639" w:rsidRPr="00B20AE8" w:rsidRDefault="00D36639" w:rsidP="0039402F">
            <w:pPr>
              <w:pStyle w:val="TAC"/>
            </w:pPr>
            <w:r w:rsidRPr="00B20AE8">
              <w:t>+24</w:t>
            </w:r>
          </w:p>
        </w:tc>
        <w:tc>
          <w:tcPr>
            <w:tcW w:w="1701" w:type="dxa"/>
          </w:tcPr>
          <w:p w14:paraId="64F0EDB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9DBD827" w14:textId="77777777" w:rsidR="00D36639" w:rsidRPr="00B20AE8" w:rsidRDefault="00D36639" w:rsidP="0039402F">
            <w:pPr>
              <w:pStyle w:val="TAC"/>
            </w:pPr>
            <w:r w:rsidRPr="00B20AE8">
              <w:t>CW carrier</w:t>
            </w:r>
          </w:p>
        </w:tc>
      </w:tr>
      <w:tr w:rsidR="004F339F" w:rsidRPr="00B20AE8" w14:paraId="7E72A613" w14:textId="77777777" w:rsidTr="009303FD">
        <w:trPr>
          <w:gridAfter w:val="1"/>
          <w:wAfter w:w="10" w:type="dxa"/>
          <w:cantSplit/>
          <w:jc w:val="center"/>
        </w:trPr>
        <w:tc>
          <w:tcPr>
            <w:tcW w:w="1918" w:type="dxa"/>
          </w:tcPr>
          <w:p w14:paraId="6636BB80" w14:textId="77777777" w:rsidR="00D36639" w:rsidRPr="00B20AE8" w:rsidRDefault="00D36639" w:rsidP="0039402F">
            <w:pPr>
              <w:pStyle w:val="TAL"/>
              <w:rPr>
                <w:lang w:val="sv-SE"/>
              </w:rPr>
            </w:pPr>
            <w:r w:rsidRPr="00B20AE8">
              <w:rPr>
                <w:lang w:val="sv-SE"/>
              </w:rPr>
              <w:t>UTRA FDD Band XIV or E-UTRA Band 14</w:t>
            </w:r>
          </w:p>
        </w:tc>
        <w:tc>
          <w:tcPr>
            <w:tcW w:w="1657" w:type="dxa"/>
          </w:tcPr>
          <w:p w14:paraId="5CC3FA69" w14:textId="77777777" w:rsidR="00D36639" w:rsidRPr="00B20AE8" w:rsidRDefault="00D36639" w:rsidP="0039402F">
            <w:pPr>
              <w:pStyle w:val="TAC"/>
            </w:pPr>
            <w:r w:rsidRPr="00B20AE8">
              <w:t>758 – 768</w:t>
            </w:r>
          </w:p>
        </w:tc>
        <w:tc>
          <w:tcPr>
            <w:tcW w:w="1082" w:type="dxa"/>
          </w:tcPr>
          <w:p w14:paraId="656A70F9" w14:textId="77777777" w:rsidR="00D36639" w:rsidRPr="00B20AE8" w:rsidRDefault="00D36639" w:rsidP="0039402F">
            <w:pPr>
              <w:pStyle w:val="TAC"/>
            </w:pPr>
            <w:r w:rsidRPr="00B20AE8">
              <w:t>+46</w:t>
            </w:r>
          </w:p>
        </w:tc>
        <w:tc>
          <w:tcPr>
            <w:tcW w:w="1134" w:type="dxa"/>
          </w:tcPr>
          <w:p w14:paraId="3F7CF0B3" w14:textId="77777777" w:rsidR="00D36639" w:rsidRPr="00B20AE8" w:rsidRDefault="00D36639" w:rsidP="0039402F">
            <w:pPr>
              <w:pStyle w:val="TAC"/>
            </w:pPr>
            <w:r w:rsidRPr="00B20AE8">
              <w:t>+38</w:t>
            </w:r>
          </w:p>
        </w:tc>
        <w:tc>
          <w:tcPr>
            <w:tcW w:w="1134" w:type="dxa"/>
          </w:tcPr>
          <w:p w14:paraId="372AE09D" w14:textId="77777777" w:rsidR="00D36639" w:rsidRPr="00B20AE8" w:rsidRDefault="00D36639" w:rsidP="0039402F">
            <w:pPr>
              <w:pStyle w:val="TAC"/>
            </w:pPr>
            <w:r w:rsidRPr="00B20AE8">
              <w:t>+24</w:t>
            </w:r>
          </w:p>
        </w:tc>
        <w:tc>
          <w:tcPr>
            <w:tcW w:w="1701" w:type="dxa"/>
          </w:tcPr>
          <w:p w14:paraId="02F7BBD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4EE8BB5" w14:textId="77777777" w:rsidR="00D36639" w:rsidRPr="00B20AE8" w:rsidRDefault="00D36639" w:rsidP="0039402F">
            <w:pPr>
              <w:pStyle w:val="TAC"/>
            </w:pPr>
            <w:r w:rsidRPr="00B20AE8">
              <w:t>CW carrier</w:t>
            </w:r>
          </w:p>
        </w:tc>
      </w:tr>
      <w:tr w:rsidR="004F339F" w:rsidRPr="00B20AE8" w14:paraId="6CD687C5" w14:textId="77777777" w:rsidTr="009303FD">
        <w:trPr>
          <w:gridAfter w:val="1"/>
          <w:wAfter w:w="10" w:type="dxa"/>
          <w:cantSplit/>
          <w:jc w:val="center"/>
        </w:trPr>
        <w:tc>
          <w:tcPr>
            <w:tcW w:w="1918" w:type="dxa"/>
          </w:tcPr>
          <w:p w14:paraId="0F5A1979" w14:textId="77777777" w:rsidR="00D36639" w:rsidRPr="00B20AE8" w:rsidRDefault="00D36639" w:rsidP="0039402F">
            <w:pPr>
              <w:pStyle w:val="TAL"/>
            </w:pPr>
            <w:r w:rsidRPr="00B20AE8">
              <w:t>E-UTRA Band 17</w:t>
            </w:r>
          </w:p>
        </w:tc>
        <w:tc>
          <w:tcPr>
            <w:tcW w:w="1657" w:type="dxa"/>
          </w:tcPr>
          <w:p w14:paraId="0E8FE019" w14:textId="77777777" w:rsidR="00D36639" w:rsidRPr="00B20AE8" w:rsidRDefault="00D36639" w:rsidP="0039402F">
            <w:pPr>
              <w:pStyle w:val="TAC"/>
            </w:pPr>
            <w:r w:rsidRPr="00B20AE8">
              <w:t>734 – 746</w:t>
            </w:r>
          </w:p>
        </w:tc>
        <w:tc>
          <w:tcPr>
            <w:tcW w:w="1082" w:type="dxa"/>
          </w:tcPr>
          <w:p w14:paraId="4094C7D8" w14:textId="77777777" w:rsidR="00D36639" w:rsidRPr="00B20AE8" w:rsidRDefault="00D36639" w:rsidP="0039402F">
            <w:pPr>
              <w:pStyle w:val="TAC"/>
            </w:pPr>
            <w:r w:rsidRPr="00B20AE8">
              <w:t>+46</w:t>
            </w:r>
          </w:p>
        </w:tc>
        <w:tc>
          <w:tcPr>
            <w:tcW w:w="1134" w:type="dxa"/>
          </w:tcPr>
          <w:p w14:paraId="26C37C1E" w14:textId="77777777" w:rsidR="00D36639" w:rsidRPr="00B20AE8" w:rsidRDefault="00D36639" w:rsidP="0039402F">
            <w:pPr>
              <w:pStyle w:val="TAC"/>
            </w:pPr>
            <w:r w:rsidRPr="00B20AE8">
              <w:t>+38</w:t>
            </w:r>
          </w:p>
        </w:tc>
        <w:tc>
          <w:tcPr>
            <w:tcW w:w="1134" w:type="dxa"/>
          </w:tcPr>
          <w:p w14:paraId="347D4BCA" w14:textId="77777777" w:rsidR="00D36639" w:rsidRPr="00B20AE8" w:rsidRDefault="00D36639" w:rsidP="0039402F">
            <w:pPr>
              <w:pStyle w:val="TAC"/>
            </w:pPr>
            <w:r w:rsidRPr="00B20AE8">
              <w:t>+24</w:t>
            </w:r>
          </w:p>
        </w:tc>
        <w:tc>
          <w:tcPr>
            <w:tcW w:w="1701" w:type="dxa"/>
          </w:tcPr>
          <w:p w14:paraId="45D1436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81370AE" w14:textId="77777777" w:rsidR="00D36639" w:rsidRPr="00B20AE8" w:rsidRDefault="00D36639" w:rsidP="0039402F">
            <w:pPr>
              <w:pStyle w:val="TAC"/>
            </w:pPr>
            <w:r w:rsidRPr="00B20AE8">
              <w:t>CW carrier</w:t>
            </w:r>
          </w:p>
        </w:tc>
      </w:tr>
      <w:tr w:rsidR="004F339F" w:rsidRPr="00B20AE8" w14:paraId="598C563B" w14:textId="77777777" w:rsidTr="009303FD">
        <w:trPr>
          <w:gridAfter w:val="1"/>
          <w:wAfter w:w="10" w:type="dxa"/>
          <w:cantSplit/>
          <w:jc w:val="center"/>
        </w:trPr>
        <w:tc>
          <w:tcPr>
            <w:tcW w:w="1918" w:type="dxa"/>
          </w:tcPr>
          <w:p w14:paraId="7D23721F" w14:textId="77777777" w:rsidR="00D36639" w:rsidRPr="00B20AE8" w:rsidRDefault="00D36639" w:rsidP="0039402F">
            <w:pPr>
              <w:pStyle w:val="TAL"/>
            </w:pPr>
            <w:r w:rsidRPr="00B20AE8">
              <w:t>E-UTRA Band 18</w:t>
            </w:r>
          </w:p>
        </w:tc>
        <w:tc>
          <w:tcPr>
            <w:tcW w:w="1657" w:type="dxa"/>
          </w:tcPr>
          <w:p w14:paraId="53DDFC48" w14:textId="77777777" w:rsidR="00D36639" w:rsidRPr="00B20AE8" w:rsidRDefault="00D36639" w:rsidP="0039402F">
            <w:pPr>
              <w:pStyle w:val="TAC"/>
            </w:pPr>
            <w:r w:rsidRPr="00B20AE8">
              <w:t>860 – 875</w:t>
            </w:r>
          </w:p>
        </w:tc>
        <w:tc>
          <w:tcPr>
            <w:tcW w:w="1082" w:type="dxa"/>
          </w:tcPr>
          <w:p w14:paraId="06243B17" w14:textId="77777777" w:rsidR="00D36639" w:rsidRPr="00B20AE8" w:rsidRDefault="00D36639" w:rsidP="0039402F">
            <w:pPr>
              <w:pStyle w:val="TAC"/>
            </w:pPr>
            <w:r w:rsidRPr="00B20AE8">
              <w:t>+46</w:t>
            </w:r>
          </w:p>
        </w:tc>
        <w:tc>
          <w:tcPr>
            <w:tcW w:w="1134" w:type="dxa"/>
          </w:tcPr>
          <w:p w14:paraId="36FB882B" w14:textId="77777777" w:rsidR="00D36639" w:rsidRPr="00B20AE8" w:rsidRDefault="00D36639" w:rsidP="0039402F">
            <w:pPr>
              <w:pStyle w:val="TAC"/>
            </w:pPr>
            <w:r w:rsidRPr="00B20AE8">
              <w:t>+38</w:t>
            </w:r>
          </w:p>
        </w:tc>
        <w:tc>
          <w:tcPr>
            <w:tcW w:w="1134" w:type="dxa"/>
          </w:tcPr>
          <w:p w14:paraId="6AA3B6E8" w14:textId="77777777" w:rsidR="00D36639" w:rsidRPr="00B20AE8" w:rsidRDefault="00D36639" w:rsidP="0039402F">
            <w:pPr>
              <w:pStyle w:val="TAC"/>
            </w:pPr>
            <w:r w:rsidRPr="00B20AE8">
              <w:t>+24</w:t>
            </w:r>
          </w:p>
        </w:tc>
        <w:tc>
          <w:tcPr>
            <w:tcW w:w="1701" w:type="dxa"/>
          </w:tcPr>
          <w:p w14:paraId="25ACC19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F8B997D" w14:textId="77777777" w:rsidR="00D36639" w:rsidRPr="00B20AE8" w:rsidRDefault="00D36639" w:rsidP="0039402F">
            <w:pPr>
              <w:pStyle w:val="TAC"/>
            </w:pPr>
            <w:r w:rsidRPr="00B20AE8">
              <w:t>CW carrier</w:t>
            </w:r>
          </w:p>
        </w:tc>
      </w:tr>
      <w:tr w:rsidR="004F339F" w:rsidRPr="00B20AE8" w14:paraId="770621A8" w14:textId="77777777" w:rsidTr="009303FD">
        <w:trPr>
          <w:gridAfter w:val="1"/>
          <w:wAfter w:w="10" w:type="dxa"/>
          <w:cantSplit/>
          <w:jc w:val="center"/>
        </w:trPr>
        <w:tc>
          <w:tcPr>
            <w:tcW w:w="1918" w:type="dxa"/>
          </w:tcPr>
          <w:p w14:paraId="77D4FF28" w14:textId="77777777" w:rsidR="00D36639" w:rsidRPr="00B20AE8" w:rsidRDefault="00D36639" w:rsidP="0039402F">
            <w:pPr>
              <w:pStyle w:val="TAL"/>
              <w:rPr>
                <w:lang w:val="sv-SE"/>
              </w:rPr>
            </w:pPr>
            <w:r w:rsidRPr="00B20AE8">
              <w:rPr>
                <w:lang w:val="sv-SE"/>
              </w:rPr>
              <w:t>UTRA FDD Band XIX or E-UTRA Band 19</w:t>
            </w:r>
          </w:p>
        </w:tc>
        <w:tc>
          <w:tcPr>
            <w:tcW w:w="1657" w:type="dxa"/>
          </w:tcPr>
          <w:p w14:paraId="414D86AF" w14:textId="77777777" w:rsidR="00D36639" w:rsidRPr="00B20AE8" w:rsidRDefault="00D36639" w:rsidP="0039402F">
            <w:pPr>
              <w:pStyle w:val="TAC"/>
            </w:pPr>
            <w:r w:rsidRPr="00B20AE8">
              <w:t>875 – 890</w:t>
            </w:r>
          </w:p>
        </w:tc>
        <w:tc>
          <w:tcPr>
            <w:tcW w:w="1082" w:type="dxa"/>
          </w:tcPr>
          <w:p w14:paraId="5634C9CE" w14:textId="77777777" w:rsidR="00D36639" w:rsidRPr="00B20AE8" w:rsidRDefault="00D36639" w:rsidP="0039402F">
            <w:pPr>
              <w:pStyle w:val="TAC"/>
            </w:pPr>
            <w:r w:rsidRPr="00B20AE8">
              <w:t>+46</w:t>
            </w:r>
          </w:p>
        </w:tc>
        <w:tc>
          <w:tcPr>
            <w:tcW w:w="1134" w:type="dxa"/>
          </w:tcPr>
          <w:p w14:paraId="422EC2B2" w14:textId="77777777" w:rsidR="00D36639" w:rsidRPr="00B20AE8" w:rsidRDefault="00D36639" w:rsidP="0039402F">
            <w:pPr>
              <w:pStyle w:val="TAC"/>
            </w:pPr>
            <w:r w:rsidRPr="00B20AE8">
              <w:t>+38</w:t>
            </w:r>
          </w:p>
        </w:tc>
        <w:tc>
          <w:tcPr>
            <w:tcW w:w="1134" w:type="dxa"/>
          </w:tcPr>
          <w:p w14:paraId="16EFFEDC" w14:textId="77777777" w:rsidR="00D36639" w:rsidRPr="00B20AE8" w:rsidRDefault="00D36639" w:rsidP="0039402F">
            <w:pPr>
              <w:pStyle w:val="TAC"/>
            </w:pPr>
            <w:r w:rsidRPr="00B20AE8">
              <w:t>+24</w:t>
            </w:r>
          </w:p>
        </w:tc>
        <w:tc>
          <w:tcPr>
            <w:tcW w:w="1701" w:type="dxa"/>
          </w:tcPr>
          <w:p w14:paraId="1010E96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3D61590" w14:textId="77777777" w:rsidR="00D36639" w:rsidRPr="00B20AE8" w:rsidRDefault="00D36639" w:rsidP="0039402F">
            <w:pPr>
              <w:pStyle w:val="TAC"/>
            </w:pPr>
            <w:r w:rsidRPr="00B20AE8">
              <w:t>CW carrier</w:t>
            </w:r>
          </w:p>
        </w:tc>
      </w:tr>
      <w:tr w:rsidR="004F339F" w:rsidRPr="00B20AE8" w14:paraId="76080603" w14:textId="77777777" w:rsidTr="009303FD">
        <w:trPr>
          <w:gridAfter w:val="1"/>
          <w:wAfter w:w="10" w:type="dxa"/>
          <w:cantSplit/>
          <w:jc w:val="center"/>
        </w:trPr>
        <w:tc>
          <w:tcPr>
            <w:tcW w:w="1918" w:type="dxa"/>
          </w:tcPr>
          <w:p w14:paraId="41461D0C" w14:textId="77777777" w:rsidR="00D36639" w:rsidRPr="00B20AE8" w:rsidRDefault="00D36639" w:rsidP="0039402F">
            <w:pPr>
              <w:pStyle w:val="TAL"/>
              <w:rPr>
                <w:lang w:val="sv-SE"/>
              </w:rPr>
            </w:pPr>
            <w:r w:rsidRPr="00B20AE8">
              <w:rPr>
                <w:lang w:val="sv-SE"/>
              </w:rPr>
              <w:t>UTRA FDD Band XX or E-UTRA Band 20 or NR band n20</w:t>
            </w:r>
          </w:p>
        </w:tc>
        <w:tc>
          <w:tcPr>
            <w:tcW w:w="1657" w:type="dxa"/>
          </w:tcPr>
          <w:p w14:paraId="39D5284E" w14:textId="77777777" w:rsidR="00D36639" w:rsidRPr="00B20AE8" w:rsidRDefault="00D36639" w:rsidP="0039402F">
            <w:pPr>
              <w:pStyle w:val="TAC"/>
            </w:pPr>
            <w:r w:rsidRPr="00B20AE8">
              <w:t>791 – 821</w:t>
            </w:r>
          </w:p>
        </w:tc>
        <w:tc>
          <w:tcPr>
            <w:tcW w:w="1082" w:type="dxa"/>
          </w:tcPr>
          <w:p w14:paraId="41781519" w14:textId="77777777" w:rsidR="00D36639" w:rsidRPr="00B20AE8" w:rsidRDefault="00D36639" w:rsidP="0039402F">
            <w:pPr>
              <w:pStyle w:val="TAC"/>
            </w:pPr>
            <w:r w:rsidRPr="00B20AE8">
              <w:t>+46</w:t>
            </w:r>
          </w:p>
        </w:tc>
        <w:tc>
          <w:tcPr>
            <w:tcW w:w="1134" w:type="dxa"/>
          </w:tcPr>
          <w:p w14:paraId="36CE34FA" w14:textId="77777777" w:rsidR="00D36639" w:rsidRPr="00B20AE8" w:rsidRDefault="00D36639" w:rsidP="0039402F">
            <w:pPr>
              <w:pStyle w:val="TAC"/>
            </w:pPr>
            <w:r w:rsidRPr="00B20AE8">
              <w:t>+38</w:t>
            </w:r>
          </w:p>
        </w:tc>
        <w:tc>
          <w:tcPr>
            <w:tcW w:w="1134" w:type="dxa"/>
          </w:tcPr>
          <w:p w14:paraId="1FD32CF2" w14:textId="77777777" w:rsidR="00D36639" w:rsidRPr="00B20AE8" w:rsidRDefault="00D36639" w:rsidP="0039402F">
            <w:pPr>
              <w:pStyle w:val="TAC"/>
            </w:pPr>
            <w:r w:rsidRPr="00B20AE8">
              <w:t>+24</w:t>
            </w:r>
          </w:p>
        </w:tc>
        <w:tc>
          <w:tcPr>
            <w:tcW w:w="1701" w:type="dxa"/>
          </w:tcPr>
          <w:p w14:paraId="036FF66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94C0FD3" w14:textId="77777777" w:rsidR="00D36639" w:rsidRPr="00B20AE8" w:rsidRDefault="00D36639" w:rsidP="0039402F">
            <w:pPr>
              <w:pStyle w:val="TAC"/>
            </w:pPr>
            <w:r w:rsidRPr="00B20AE8">
              <w:t>CW carrier</w:t>
            </w:r>
          </w:p>
        </w:tc>
      </w:tr>
      <w:tr w:rsidR="004F339F" w:rsidRPr="00B20AE8" w14:paraId="67BC4F32" w14:textId="77777777" w:rsidTr="009303FD">
        <w:trPr>
          <w:gridAfter w:val="1"/>
          <w:wAfter w:w="10" w:type="dxa"/>
          <w:cantSplit/>
          <w:jc w:val="center"/>
        </w:trPr>
        <w:tc>
          <w:tcPr>
            <w:tcW w:w="1918" w:type="dxa"/>
          </w:tcPr>
          <w:p w14:paraId="2CDBA4BE" w14:textId="77777777" w:rsidR="00D36639" w:rsidRPr="00B20AE8" w:rsidRDefault="00D36639" w:rsidP="0039402F">
            <w:pPr>
              <w:pStyle w:val="TAL"/>
              <w:rPr>
                <w:lang w:val="sv-SE"/>
              </w:rPr>
            </w:pPr>
            <w:r w:rsidRPr="00B20AE8">
              <w:rPr>
                <w:lang w:val="sv-SE"/>
              </w:rPr>
              <w:t>UTRA FDD Band XXI or E-UTRA Band 21</w:t>
            </w:r>
          </w:p>
        </w:tc>
        <w:tc>
          <w:tcPr>
            <w:tcW w:w="1657" w:type="dxa"/>
          </w:tcPr>
          <w:p w14:paraId="014BC60C" w14:textId="77777777" w:rsidR="00D36639" w:rsidRPr="00B20AE8" w:rsidRDefault="00D36639" w:rsidP="0039402F">
            <w:pPr>
              <w:pStyle w:val="TAC"/>
            </w:pPr>
            <w:r w:rsidRPr="00B20AE8">
              <w:t>1495.9 - 1510.9</w:t>
            </w:r>
          </w:p>
        </w:tc>
        <w:tc>
          <w:tcPr>
            <w:tcW w:w="1082" w:type="dxa"/>
          </w:tcPr>
          <w:p w14:paraId="52F9769A" w14:textId="77777777" w:rsidR="00D36639" w:rsidRPr="00B20AE8" w:rsidRDefault="00D36639" w:rsidP="0039402F">
            <w:pPr>
              <w:pStyle w:val="TAC"/>
            </w:pPr>
            <w:r w:rsidRPr="00B20AE8">
              <w:t>+46</w:t>
            </w:r>
          </w:p>
        </w:tc>
        <w:tc>
          <w:tcPr>
            <w:tcW w:w="1134" w:type="dxa"/>
          </w:tcPr>
          <w:p w14:paraId="4747CD49" w14:textId="77777777" w:rsidR="00D36639" w:rsidRPr="00B20AE8" w:rsidRDefault="00D36639" w:rsidP="0039402F">
            <w:pPr>
              <w:pStyle w:val="TAC"/>
            </w:pPr>
            <w:r w:rsidRPr="00B20AE8">
              <w:t>+38</w:t>
            </w:r>
          </w:p>
        </w:tc>
        <w:tc>
          <w:tcPr>
            <w:tcW w:w="1134" w:type="dxa"/>
          </w:tcPr>
          <w:p w14:paraId="289B3892" w14:textId="77777777" w:rsidR="00D36639" w:rsidRPr="00B20AE8" w:rsidRDefault="00D36639" w:rsidP="0039402F">
            <w:pPr>
              <w:pStyle w:val="TAC"/>
            </w:pPr>
            <w:r w:rsidRPr="00B20AE8">
              <w:t>+24</w:t>
            </w:r>
          </w:p>
        </w:tc>
        <w:tc>
          <w:tcPr>
            <w:tcW w:w="1701" w:type="dxa"/>
          </w:tcPr>
          <w:p w14:paraId="65D604B7"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E7FCBDA" w14:textId="77777777" w:rsidR="00D36639" w:rsidRPr="00B20AE8" w:rsidRDefault="00D36639" w:rsidP="0039402F">
            <w:pPr>
              <w:pStyle w:val="TAC"/>
            </w:pPr>
            <w:r w:rsidRPr="00B20AE8">
              <w:t>CW carrier</w:t>
            </w:r>
          </w:p>
        </w:tc>
      </w:tr>
      <w:tr w:rsidR="004F339F" w:rsidRPr="00B20AE8" w14:paraId="710BE608" w14:textId="77777777" w:rsidTr="009303FD">
        <w:trPr>
          <w:gridAfter w:val="1"/>
          <w:wAfter w:w="10" w:type="dxa"/>
          <w:cantSplit/>
          <w:jc w:val="center"/>
        </w:trPr>
        <w:tc>
          <w:tcPr>
            <w:tcW w:w="1918" w:type="dxa"/>
          </w:tcPr>
          <w:p w14:paraId="3E372BAC" w14:textId="77777777" w:rsidR="00D36639" w:rsidRPr="00B20AE8" w:rsidRDefault="00D36639" w:rsidP="0039402F">
            <w:pPr>
              <w:pStyle w:val="TAL"/>
              <w:rPr>
                <w:lang w:val="sv-SE"/>
              </w:rPr>
            </w:pPr>
            <w:r w:rsidRPr="00B20AE8">
              <w:rPr>
                <w:lang w:val="sv-SE"/>
              </w:rPr>
              <w:t>UTRA FDD Band XXII or E-UTRA Band 22</w:t>
            </w:r>
          </w:p>
        </w:tc>
        <w:tc>
          <w:tcPr>
            <w:tcW w:w="1657" w:type="dxa"/>
          </w:tcPr>
          <w:p w14:paraId="65933EA6" w14:textId="77777777" w:rsidR="00D36639" w:rsidRPr="00B20AE8" w:rsidRDefault="00D36639" w:rsidP="0039402F">
            <w:pPr>
              <w:pStyle w:val="TAC"/>
            </w:pPr>
            <w:r w:rsidRPr="00B20AE8">
              <w:t>3510 - 3 590</w:t>
            </w:r>
          </w:p>
        </w:tc>
        <w:tc>
          <w:tcPr>
            <w:tcW w:w="1082" w:type="dxa"/>
          </w:tcPr>
          <w:p w14:paraId="5CD745FD" w14:textId="77777777" w:rsidR="00D36639" w:rsidRPr="00B20AE8" w:rsidRDefault="00D36639" w:rsidP="0039402F">
            <w:pPr>
              <w:pStyle w:val="TAC"/>
            </w:pPr>
            <w:r w:rsidRPr="00B20AE8">
              <w:t>+46</w:t>
            </w:r>
          </w:p>
        </w:tc>
        <w:tc>
          <w:tcPr>
            <w:tcW w:w="1134" w:type="dxa"/>
          </w:tcPr>
          <w:p w14:paraId="49A4D307" w14:textId="77777777" w:rsidR="00D36639" w:rsidRPr="00B20AE8" w:rsidRDefault="00D36639" w:rsidP="0039402F">
            <w:pPr>
              <w:pStyle w:val="TAC"/>
            </w:pPr>
            <w:r w:rsidRPr="00B20AE8">
              <w:t>+38</w:t>
            </w:r>
          </w:p>
        </w:tc>
        <w:tc>
          <w:tcPr>
            <w:tcW w:w="1134" w:type="dxa"/>
          </w:tcPr>
          <w:p w14:paraId="53407E65" w14:textId="77777777" w:rsidR="00D36639" w:rsidRPr="00B20AE8" w:rsidRDefault="00D36639" w:rsidP="0039402F">
            <w:pPr>
              <w:pStyle w:val="TAC"/>
            </w:pPr>
            <w:r w:rsidRPr="00B20AE8">
              <w:t>+24</w:t>
            </w:r>
          </w:p>
        </w:tc>
        <w:tc>
          <w:tcPr>
            <w:tcW w:w="1701" w:type="dxa"/>
          </w:tcPr>
          <w:p w14:paraId="6C3DD42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B002EB0" w14:textId="77777777" w:rsidR="00D36639" w:rsidRPr="00B20AE8" w:rsidRDefault="00D36639" w:rsidP="0039402F">
            <w:pPr>
              <w:pStyle w:val="TAC"/>
            </w:pPr>
            <w:r w:rsidRPr="00B20AE8">
              <w:t>CW carrier</w:t>
            </w:r>
          </w:p>
        </w:tc>
      </w:tr>
      <w:tr w:rsidR="004F339F" w:rsidRPr="00B20AE8" w14:paraId="3464583B" w14:textId="77777777" w:rsidTr="009303FD">
        <w:trPr>
          <w:gridAfter w:val="1"/>
          <w:wAfter w:w="10" w:type="dxa"/>
          <w:cantSplit/>
          <w:jc w:val="center"/>
        </w:trPr>
        <w:tc>
          <w:tcPr>
            <w:tcW w:w="1918" w:type="dxa"/>
          </w:tcPr>
          <w:p w14:paraId="2E947B59" w14:textId="77777777" w:rsidR="00D36639" w:rsidRPr="00B20AE8" w:rsidRDefault="00D36639" w:rsidP="0039402F">
            <w:pPr>
              <w:pStyle w:val="TAL"/>
            </w:pPr>
            <w:r w:rsidRPr="00B20AE8">
              <w:t>E-UTRA Band 24</w:t>
            </w:r>
          </w:p>
        </w:tc>
        <w:tc>
          <w:tcPr>
            <w:tcW w:w="1657" w:type="dxa"/>
          </w:tcPr>
          <w:p w14:paraId="114CC267" w14:textId="77777777" w:rsidR="00D36639" w:rsidRPr="00B20AE8" w:rsidRDefault="00D36639" w:rsidP="0039402F">
            <w:pPr>
              <w:pStyle w:val="TAC"/>
            </w:pPr>
            <w:r w:rsidRPr="00B20AE8">
              <w:t>1525 – 1559</w:t>
            </w:r>
          </w:p>
        </w:tc>
        <w:tc>
          <w:tcPr>
            <w:tcW w:w="1082" w:type="dxa"/>
          </w:tcPr>
          <w:p w14:paraId="48CA9E51" w14:textId="77777777" w:rsidR="00D36639" w:rsidRPr="00B20AE8" w:rsidRDefault="00D36639" w:rsidP="0039402F">
            <w:pPr>
              <w:pStyle w:val="TAC"/>
            </w:pPr>
            <w:r w:rsidRPr="00B20AE8">
              <w:t>+46</w:t>
            </w:r>
          </w:p>
        </w:tc>
        <w:tc>
          <w:tcPr>
            <w:tcW w:w="1134" w:type="dxa"/>
          </w:tcPr>
          <w:p w14:paraId="20286C69" w14:textId="77777777" w:rsidR="00D36639" w:rsidRPr="00B20AE8" w:rsidRDefault="00D36639" w:rsidP="0039402F">
            <w:pPr>
              <w:pStyle w:val="TAC"/>
            </w:pPr>
            <w:r w:rsidRPr="00B20AE8">
              <w:t>+38</w:t>
            </w:r>
          </w:p>
        </w:tc>
        <w:tc>
          <w:tcPr>
            <w:tcW w:w="1134" w:type="dxa"/>
          </w:tcPr>
          <w:p w14:paraId="49D3A999" w14:textId="77777777" w:rsidR="00D36639" w:rsidRPr="00B20AE8" w:rsidRDefault="00D36639" w:rsidP="0039402F">
            <w:pPr>
              <w:pStyle w:val="TAC"/>
            </w:pPr>
            <w:r w:rsidRPr="00B20AE8">
              <w:t>+24</w:t>
            </w:r>
          </w:p>
        </w:tc>
        <w:tc>
          <w:tcPr>
            <w:tcW w:w="1701" w:type="dxa"/>
          </w:tcPr>
          <w:p w14:paraId="581E27E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7EE84AB" w14:textId="77777777" w:rsidR="00D36639" w:rsidRPr="00B20AE8" w:rsidRDefault="00D36639" w:rsidP="0039402F">
            <w:pPr>
              <w:pStyle w:val="TAC"/>
            </w:pPr>
            <w:r w:rsidRPr="00B20AE8">
              <w:t>CW carrier</w:t>
            </w:r>
          </w:p>
        </w:tc>
      </w:tr>
      <w:tr w:rsidR="004F339F" w:rsidRPr="00B20AE8" w14:paraId="09452AC5" w14:textId="77777777" w:rsidTr="009303FD">
        <w:trPr>
          <w:gridAfter w:val="1"/>
          <w:wAfter w:w="10" w:type="dxa"/>
          <w:cantSplit/>
          <w:jc w:val="center"/>
        </w:trPr>
        <w:tc>
          <w:tcPr>
            <w:tcW w:w="1918" w:type="dxa"/>
          </w:tcPr>
          <w:p w14:paraId="0899AD8C" w14:textId="77777777" w:rsidR="00D36639" w:rsidRPr="00B20AE8" w:rsidRDefault="00D36639" w:rsidP="0039402F">
            <w:pPr>
              <w:pStyle w:val="TAL"/>
              <w:rPr>
                <w:lang w:val="sv-SE"/>
              </w:rPr>
            </w:pPr>
            <w:r w:rsidRPr="00B20AE8">
              <w:rPr>
                <w:lang w:val="sv-SE"/>
              </w:rPr>
              <w:t>UTRA FDD Band XXV or E-UTRA Band 25 or NR band n25</w:t>
            </w:r>
          </w:p>
        </w:tc>
        <w:tc>
          <w:tcPr>
            <w:tcW w:w="1657" w:type="dxa"/>
          </w:tcPr>
          <w:p w14:paraId="0AA38CBC" w14:textId="77777777" w:rsidR="00D36639" w:rsidRPr="00B20AE8" w:rsidRDefault="00D36639" w:rsidP="0039402F">
            <w:pPr>
              <w:pStyle w:val="TAC"/>
            </w:pPr>
            <w:r w:rsidRPr="00B20AE8">
              <w:t>1930 – 1995</w:t>
            </w:r>
          </w:p>
        </w:tc>
        <w:tc>
          <w:tcPr>
            <w:tcW w:w="1082" w:type="dxa"/>
          </w:tcPr>
          <w:p w14:paraId="3F5AB69A" w14:textId="77777777" w:rsidR="00D36639" w:rsidRPr="00B20AE8" w:rsidRDefault="00D36639" w:rsidP="0039402F">
            <w:pPr>
              <w:pStyle w:val="TAC"/>
              <w:rPr>
                <w:rFonts w:cs="v5.0.0"/>
              </w:rPr>
            </w:pPr>
            <w:r w:rsidRPr="00B20AE8">
              <w:t>+46</w:t>
            </w:r>
          </w:p>
        </w:tc>
        <w:tc>
          <w:tcPr>
            <w:tcW w:w="1134" w:type="dxa"/>
          </w:tcPr>
          <w:p w14:paraId="161C1587" w14:textId="77777777" w:rsidR="00D36639" w:rsidRPr="00B20AE8" w:rsidRDefault="00D36639" w:rsidP="0039402F">
            <w:pPr>
              <w:pStyle w:val="TAC"/>
            </w:pPr>
            <w:r w:rsidRPr="00B20AE8">
              <w:t>+38</w:t>
            </w:r>
          </w:p>
        </w:tc>
        <w:tc>
          <w:tcPr>
            <w:tcW w:w="1134" w:type="dxa"/>
          </w:tcPr>
          <w:p w14:paraId="4E729EE1" w14:textId="77777777" w:rsidR="00D36639" w:rsidRPr="00B20AE8" w:rsidRDefault="00D36639" w:rsidP="0039402F">
            <w:pPr>
              <w:pStyle w:val="TAC"/>
            </w:pPr>
            <w:r w:rsidRPr="00B20AE8">
              <w:t>+24</w:t>
            </w:r>
          </w:p>
        </w:tc>
        <w:tc>
          <w:tcPr>
            <w:tcW w:w="1701" w:type="dxa"/>
          </w:tcPr>
          <w:p w14:paraId="1E45F87B"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D5A38E2" w14:textId="77777777" w:rsidR="00D36639" w:rsidRPr="00B20AE8" w:rsidRDefault="00D36639" w:rsidP="0039402F">
            <w:pPr>
              <w:pStyle w:val="TAC"/>
              <w:rPr>
                <w:rFonts w:cs="v5.0.0"/>
              </w:rPr>
            </w:pPr>
            <w:r w:rsidRPr="00B20AE8">
              <w:t>CW carrier</w:t>
            </w:r>
          </w:p>
        </w:tc>
      </w:tr>
      <w:tr w:rsidR="004F339F" w:rsidRPr="00B20AE8" w14:paraId="254D8BC3" w14:textId="77777777" w:rsidTr="009303FD">
        <w:trPr>
          <w:gridAfter w:val="1"/>
          <w:wAfter w:w="10" w:type="dxa"/>
          <w:cantSplit/>
          <w:jc w:val="center"/>
        </w:trPr>
        <w:tc>
          <w:tcPr>
            <w:tcW w:w="1918" w:type="dxa"/>
          </w:tcPr>
          <w:p w14:paraId="3D867400" w14:textId="77777777" w:rsidR="00D36639" w:rsidRPr="00B20AE8" w:rsidRDefault="00D36639" w:rsidP="0039402F">
            <w:pPr>
              <w:pStyle w:val="TAL"/>
              <w:rPr>
                <w:lang w:val="sv-SE"/>
              </w:rPr>
            </w:pPr>
            <w:r w:rsidRPr="00B20AE8">
              <w:rPr>
                <w:lang w:val="sv-SE"/>
              </w:rPr>
              <w:t>UTRA FDD Band XXVI or E-UTRA Band 26</w:t>
            </w:r>
          </w:p>
        </w:tc>
        <w:tc>
          <w:tcPr>
            <w:tcW w:w="1657" w:type="dxa"/>
          </w:tcPr>
          <w:p w14:paraId="6A1CF2D3" w14:textId="77777777" w:rsidR="00D36639" w:rsidRPr="00B20AE8" w:rsidRDefault="00D36639" w:rsidP="0039402F">
            <w:pPr>
              <w:pStyle w:val="TAC"/>
            </w:pPr>
            <w:r w:rsidRPr="00B20AE8">
              <w:t>859 – 894</w:t>
            </w:r>
          </w:p>
        </w:tc>
        <w:tc>
          <w:tcPr>
            <w:tcW w:w="1082" w:type="dxa"/>
          </w:tcPr>
          <w:p w14:paraId="739C65C9" w14:textId="77777777" w:rsidR="00D36639" w:rsidRPr="00B20AE8" w:rsidRDefault="00D36639" w:rsidP="0039402F">
            <w:pPr>
              <w:pStyle w:val="TAC"/>
              <w:rPr>
                <w:rFonts w:cs="v5.0.0"/>
              </w:rPr>
            </w:pPr>
            <w:r w:rsidRPr="00B20AE8">
              <w:t>+46</w:t>
            </w:r>
          </w:p>
        </w:tc>
        <w:tc>
          <w:tcPr>
            <w:tcW w:w="1134" w:type="dxa"/>
          </w:tcPr>
          <w:p w14:paraId="51F9C7C1" w14:textId="77777777" w:rsidR="00D36639" w:rsidRPr="00B20AE8" w:rsidRDefault="00D36639" w:rsidP="0039402F">
            <w:pPr>
              <w:pStyle w:val="TAC"/>
            </w:pPr>
            <w:r w:rsidRPr="00B20AE8">
              <w:t>+38</w:t>
            </w:r>
          </w:p>
        </w:tc>
        <w:tc>
          <w:tcPr>
            <w:tcW w:w="1134" w:type="dxa"/>
          </w:tcPr>
          <w:p w14:paraId="76711B24" w14:textId="77777777" w:rsidR="00D36639" w:rsidRPr="00B20AE8" w:rsidRDefault="00D36639" w:rsidP="0039402F">
            <w:pPr>
              <w:pStyle w:val="TAC"/>
            </w:pPr>
            <w:r w:rsidRPr="00B20AE8">
              <w:t>+24</w:t>
            </w:r>
          </w:p>
        </w:tc>
        <w:tc>
          <w:tcPr>
            <w:tcW w:w="1701" w:type="dxa"/>
          </w:tcPr>
          <w:p w14:paraId="6C2B20B9"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D9341BB" w14:textId="77777777" w:rsidR="00D36639" w:rsidRPr="00B20AE8" w:rsidRDefault="00D36639" w:rsidP="0039402F">
            <w:pPr>
              <w:pStyle w:val="TAC"/>
              <w:rPr>
                <w:rFonts w:cs="v5.0.0"/>
              </w:rPr>
            </w:pPr>
            <w:r w:rsidRPr="00B20AE8">
              <w:t>CW carrier</w:t>
            </w:r>
          </w:p>
        </w:tc>
      </w:tr>
      <w:tr w:rsidR="004F339F" w:rsidRPr="00B20AE8" w14:paraId="0506882B" w14:textId="77777777" w:rsidTr="009303FD">
        <w:trPr>
          <w:gridAfter w:val="1"/>
          <w:wAfter w:w="10" w:type="dxa"/>
          <w:cantSplit/>
          <w:jc w:val="center"/>
        </w:trPr>
        <w:tc>
          <w:tcPr>
            <w:tcW w:w="1918" w:type="dxa"/>
          </w:tcPr>
          <w:p w14:paraId="2AF76FBD" w14:textId="77777777" w:rsidR="00D36639" w:rsidRPr="00B20AE8" w:rsidRDefault="00D36639" w:rsidP="0039402F">
            <w:pPr>
              <w:pStyle w:val="TAL"/>
            </w:pPr>
            <w:r w:rsidRPr="00B20AE8">
              <w:t>E-UTRA Band 27</w:t>
            </w:r>
          </w:p>
        </w:tc>
        <w:tc>
          <w:tcPr>
            <w:tcW w:w="1657" w:type="dxa"/>
          </w:tcPr>
          <w:p w14:paraId="71866C77" w14:textId="77777777" w:rsidR="00D36639" w:rsidRPr="00B20AE8" w:rsidRDefault="00D36639" w:rsidP="0039402F">
            <w:pPr>
              <w:pStyle w:val="TAC"/>
            </w:pPr>
            <w:r w:rsidRPr="00B20AE8">
              <w:t>852 – 869</w:t>
            </w:r>
          </w:p>
        </w:tc>
        <w:tc>
          <w:tcPr>
            <w:tcW w:w="1082" w:type="dxa"/>
          </w:tcPr>
          <w:p w14:paraId="4CFC0405" w14:textId="77777777" w:rsidR="00D36639" w:rsidRPr="00B20AE8" w:rsidRDefault="00D36639" w:rsidP="0039402F">
            <w:pPr>
              <w:pStyle w:val="TAC"/>
            </w:pPr>
            <w:r w:rsidRPr="00B20AE8">
              <w:t>+46</w:t>
            </w:r>
          </w:p>
        </w:tc>
        <w:tc>
          <w:tcPr>
            <w:tcW w:w="1134" w:type="dxa"/>
          </w:tcPr>
          <w:p w14:paraId="7B331824" w14:textId="77777777" w:rsidR="00D36639" w:rsidRPr="00B20AE8" w:rsidRDefault="00D36639" w:rsidP="0039402F">
            <w:pPr>
              <w:pStyle w:val="TAC"/>
            </w:pPr>
            <w:r w:rsidRPr="00B20AE8">
              <w:t>+38</w:t>
            </w:r>
          </w:p>
        </w:tc>
        <w:tc>
          <w:tcPr>
            <w:tcW w:w="1134" w:type="dxa"/>
          </w:tcPr>
          <w:p w14:paraId="72322598" w14:textId="77777777" w:rsidR="00D36639" w:rsidRPr="00B20AE8" w:rsidRDefault="00D36639" w:rsidP="0039402F">
            <w:pPr>
              <w:pStyle w:val="TAC"/>
            </w:pPr>
            <w:r w:rsidRPr="00B20AE8">
              <w:t>+24</w:t>
            </w:r>
          </w:p>
        </w:tc>
        <w:tc>
          <w:tcPr>
            <w:tcW w:w="1701" w:type="dxa"/>
          </w:tcPr>
          <w:p w14:paraId="08D936A0"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0115C17" w14:textId="77777777" w:rsidR="00D36639" w:rsidRPr="00B20AE8" w:rsidRDefault="00D36639" w:rsidP="0039402F">
            <w:pPr>
              <w:pStyle w:val="TAC"/>
            </w:pPr>
            <w:r w:rsidRPr="00B20AE8">
              <w:t>CW carrier</w:t>
            </w:r>
          </w:p>
        </w:tc>
      </w:tr>
      <w:tr w:rsidR="004F339F" w:rsidRPr="00B20AE8" w14:paraId="59756789" w14:textId="77777777" w:rsidTr="009303FD">
        <w:trPr>
          <w:gridAfter w:val="1"/>
          <w:wAfter w:w="10" w:type="dxa"/>
          <w:cantSplit/>
          <w:jc w:val="center"/>
        </w:trPr>
        <w:tc>
          <w:tcPr>
            <w:tcW w:w="1918" w:type="dxa"/>
          </w:tcPr>
          <w:p w14:paraId="66A29ABB" w14:textId="77777777" w:rsidR="00D36639" w:rsidRPr="00B20AE8" w:rsidRDefault="00D36639" w:rsidP="0039402F">
            <w:pPr>
              <w:pStyle w:val="TAL"/>
            </w:pPr>
            <w:r w:rsidRPr="00B20AE8">
              <w:t>E-UTRA Band 28</w:t>
            </w:r>
            <w:r w:rsidRPr="00B20AE8">
              <w:rPr>
                <w:lang w:val="sv-SE"/>
              </w:rPr>
              <w:t xml:space="preserve"> or NR band n28</w:t>
            </w:r>
          </w:p>
        </w:tc>
        <w:tc>
          <w:tcPr>
            <w:tcW w:w="1657" w:type="dxa"/>
          </w:tcPr>
          <w:p w14:paraId="0716F238" w14:textId="77777777" w:rsidR="00D36639" w:rsidRPr="00B20AE8" w:rsidRDefault="00D36639" w:rsidP="0039402F">
            <w:pPr>
              <w:pStyle w:val="TAC"/>
            </w:pPr>
            <w:r w:rsidRPr="00B20AE8">
              <w:t>758 – 803</w:t>
            </w:r>
          </w:p>
        </w:tc>
        <w:tc>
          <w:tcPr>
            <w:tcW w:w="1082" w:type="dxa"/>
          </w:tcPr>
          <w:p w14:paraId="1657129B" w14:textId="77777777" w:rsidR="00D36639" w:rsidRPr="00B20AE8" w:rsidRDefault="00D36639" w:rsidP="0039402F">
            <w:pPr>
              <w:pStyle w:val="TAC"/>
            </w:pPr>
            <w:r w:rsidRPr="00B20AE8">
              <w:t>+46</w:t>
            </w:r>
          </w:p>
        </w:tc>
        <w:tc>
          <w:tcPr>
            <w:tcW w:w="1134" w:type="dxa"/>
          </w:tcPr>
          <w:p w14:paraId="257189FE" w14:textId="77777777" w:rsidR="00D36639" w:rsidRPr="00B20AE8" w:rsidRDefault="00D36639" w:rsidP="0039402F">
            <w:pPr>
              <w:pStyle w:val="TAC"/>
            </w:pPr>
            <w:r w:rsidRPr="00B20AE8">
              <w:t>+38</w:t>
            </w:r>
          </w:p>
        </w:tc>
        <w:tc>
          <w:tcPr>
            <w:tcW w:w="1134" w:type="dxa"/>
          </w:tcPr>
          <w:p w14:paraId="0FC7AC45" w14:textId="77777777" w:rsidR="00D36639" w:rsidRPr="00B20AE8" w:rsidRDefault="00D36639" w:rsidP="0039402F">
            <w:pPr>
              <w:pStyle w:val="TAC"/>
            </w:pPr>
            <w:r w:rsidRPr="00B20AE8">
              <w:t>+24</w:t>
            </w:r>
          </w:p>
        </w:tc>
        <w:tc>
          <w:tcPr>
            <w:tcW w:w="1701" w:type="dxa"/>
          </w:tcPr>
          <w:p w14:paraId="7A28821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F14BBCB" w14:textId="77777777" w:rsidR="00D36639" w:rsidRPr="00B20AE8" w:rsidRDefault="00D36639" w:rsidP="0039402F">
            <w:pPr>
              <w:pStyle w:val="TAC"/>
            </w:pPr>
            <w:r w:rsidRPr="00B20AE8">
              <w:t>CW carrier</w:t>
            </w:r>
          </w:p>
        </w:tc>
      </w:tr>
      <w:tr w:rsidR="004F339F" w:rsidRPr="00B20AE8" w14:paraId="091D39F4" w14:textId="77777777" w:rsidTr="009303FD">
        <w:trPr>
          <w:gridAfter w:val="1"/>
          <w:wAfter w:w="10" w:type="dxa"/>
          <w:cantSplit/>
          <w:jc w:val="center"/>
        </w:trPr>
        <w:tc>
          <w:tcPr>
            <w:tcW w:w="1918" w:type="dxa"/>
          </w:tcPr>
          <w:p w14:paraId="0811D84D" w14:textId="77777777" w:rsidR="00D36639" w:rsidRPr="00B20AE8" w:rsidRDefault="00D36639" w:rsidP="0039402F">
            <w:pPr>
              <w:pStyle w:val="TAL"/>
            </w:pPr>
            <w:r w:rsidRPr="00B20AE8">
              <w:t>E-UTRA Band 29</w:t>
            </w:r>
          </w:p>
        </w:tc>
        <w:tc>
          <w:tcPr>
            <w:tcW w:w="1657" w:type="dxa"/>
          </w:tcPr>
          <w:p w14:paraId="2FA3BA2C" w14:textId="77777777" w:rsidR="00D36639" w:rsidRPr="00B20AE8" w:rsidRDefault="00D36639" w:rsidP="0039402F">
            <w:pPr>
              <w:pStyle w:val="TAC"/>
            </w:pPr>
            <w:r w:rsidRPr="00B20AE8">
              <w:t>717 – 728</w:t>
            </w:r>
          </w:p>
        </w:tc>
        <w:tc>
          <w:tcPr>
            <w:tcW w:w="1082" w:type="dxa"/>
          </w:tcPr>
          <w:p w14:paraId="3729E64D" w14:textId="77777777" w:rsidR="00D36639" w:rsidRPr="00B20AE8" w:rsidRDefault="00D36639" w:rsidP="0039402F">
            <w:pPr>
              <w:pStyle w:val="TAC"/>
            </w:pPr>
            <w:r w:rsidRPr="00B20AE8">
              <w:t>+46</w:t>
            </w:r>
          </w:p>
        </w:tc>
        <w:tc>
          <w:tcPr>
            <w:tcW w:w="1134" w:type="dxa"/>
          </w:tcPr>
          <w:p w14:paraId="5D74FA47" w14:textId="77777777" w:rsidR="00D36639" w:rsidRPr="00B20AE8" w:rsidRDefault="00D36639" w:rsidP="0039402F">
            <w:pPr>
              <w:pStyle w:val="TAC"/>
            </w:pPr>
            <w:r w:rsidRPr="00B20AE8">
              <w:t>+38</w:t>
            </w:r>
          </w:p>
        </w:tc>
        <w:tc>
          <w:tcPr>
            <w:tcW w:w="1134" w:type="dxa"/>
          </w:tcPr>
          <w:p w14:paraId="6BB25B9E" w14:textId="77777777" w:rsidR="00D36639" w:rsidRPr="00B20AE8" w:rsidRDefault="00D36639" w:rsidP="0039402F">
            <w:pPr>
              <w:pStyle w:val="TAC"/>
            </w:pPr>
            <w:r w:rsidRPr="00B20AE8">
              <w:t>+24</w:t>
            </w:r>
          </w:p>
        </w:tc>
        <w:tc>
          <w:tcPr>
            <w:tcW w:w="1701" w:type="dxa"/>
          </w:tcPr>
          <w:p w14:paraId="3471B6D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97FDBBB" w14:textId="77777777" w:rsidR="00D36639" w:rsidRPr="00B20AE8" w:rsidRDefault="00D36639" w:rsidP="0039402F">
            <w:pPr>
              <w:pStyle w:val="TAC"/>
            </w:pPr>
            <w:r w:rsidRPr="00B20AE8">
              <w:t>CW carrier</w:t>
            </w:r>
          </w:p>
        </w:tc>
      </w:tr>
      <w:tr w:rsidR="004F339F" w:rsidRPr="00B20AE8" w14:paraId="2276A3EA" w14:textId="77777777" w:rsidTr="009303FD">
        <w:trPr>
          <w:gridAfter w:val="1"/>
          <w:wAfter w:w="10" w:type="dxa"/>
          <w:cantSplit/>
          <w:jc w:val="center"/>
        </w:trPr>
        <w:tc>
          <w:tcPr>
            <w:tcW w:w="1918" w:type="dxa"/>
          </w:tcPr>
          <w:p w14:paraId="4144EEC7" w14:textId="77777777" w:rsidR="00D36639" w:rsidRPr="00B20AE8" w:rsidRDefault="00D36639" w:rsidP="0039402F">
            <w:pPr>
              <w:pStyle w:val="TAL"/>
            </w:pPr>
            <w:r w:rsidRPr="00B20AE8">
              <w:t>E-UTRA Band 30</w:t>
            </w:r>
          </w:p>
        </w:tc>
        <w:tc>
          <w:tcPr>
            <w:tcW w:w="1657" w:type="dxa"/>
          </w:tcPr>
          <w:p w14:paraId="0C89176C" w14:textId="77777777" w:rsidR="00D36639" w:rsidRPr="00B20AE8" w:rsidRDefault="00D36639" w:rsidP="0039402F">
            <w:pPr>
              <w:pStyle w:val="TAC"/>
            </w:pPr>
            <w:r w:rsidRPr="00B20AE8">
              <w:t>2350 – 2360</w:t>
            </w:r>
          </w:p>
        </w:tc>
        <w:tc>
          <w:tcPr>
            <w:tcW w:w="1082" w:type="dxa"/>
          </w:tcPr>
          <w:p w14:paraId="02543685" w14:textId="77777777" w:rsidR="00D36639" w:rsidRPr="00B20AE8" w:rsidRDefault="00D36639" w:rsidP="0039402F">
            <w:pPr>
              <w:pStyle w:val="TAC"/>
            </w:pPr>
            <w:r w:rsidRPr="00B20AE8">
              <w:t>+46</w:t>
            </w:r>
          </w:p>
        </w:tc>
        <w:tc>
          <w:tcPr>
            <w:tcW w:w="1134" w:type="dxa"/>
          </w:tcPr>
          <w:p w14:paraId="73BC4D34" w14:textId="77777777" w:rsidR="00D36639" w:rsidRPr="00B20AE8" w:rsidRDefault="00D36639" w:rsidP="0039402F">
            <w:pPr>
              <w:pStyle w:val="TAC"/>
            </w:pPr>
            <w:r w:rsidRPr="00B20AE8">
              <w:t>+38</w:t>
            </w:r>
          </w:p>
        </w:tc>
        <w:tc>
          <w:tcPr>
            <w:tcW w:w="1134" w:type="dxa"/>
          </w:tcPr>
          <w:p w14:paraId="19EAA946" w14:textId="77777777" w:rsidR="00D36639" w:rsidRPr="00B20AE8" w:rsidRDefault="00D36639" w:rsidP="0039402F">
            <w:pPr>
              <w:pStyle w:val="TAC"/>
            </w:pPr>
            <w:r w:rsidRPr="00B20AE8">
              <w:t>+24</w:t>
            </w:r>
          </w:p>
        </w:tc>
        <w:tc>
          <w:tcPr>
            <w:tcW w:w="1701" w:type="dxa"/>
          </w:tcPr>
          <w:p w14:paraId="5A6CA3B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4D09F29" w14:textId="77777777" w:rsidR="00D36639" w:rsidRPr="00B20AE8" w:rsidRDefault="00D36639" w:rsidP="0039402F">
            <w:pPr>
              <w:pStyle w:val="TAC"/>
            </w:pPr>
            <w:r w:rsidRPr="00B20AE8">
              <w:t>CW carrier</w:t>
            </w:r>
          </w:p>
        </w:tc>
      </w:tr>
      <w:tr w:rsidR="004F339F" w:rsidRPr="00B20AE8" w14:paraId="0C1FF820" w14:textId="77777777" w:rsidTr="009303FD">
        <w:trPr>
          <w:gridAfter w:val="1"/>
          <w:wAfter w:w="10" w:type="dxa"/>
          <w:cantSplit/>
          <w:jc w:val="center"/>
        </w:trPr>
        <w:tc>
          <w:tcPr>
            <w:tcW w:w="1918" w:type="dxa"/>
          </w:tcPr>
          <w:p w14:paraId="3C7B0E71" w14:textId="77777777" w:rsidR="00D36639" w:rsidRPr="00B20AE8" w:rsidRDefault="00D36639" w:rsidP="0039402F">
            <w:pPr>
              <w:pStyle w:val="TAL"/>
            </w:pPr>
            <w:r w:rsidRPr="00B20AE8">
              <w:t>E-UTRA Band 31</w:t>
            </w:r>
          </w:p>
        </w:tc>
        <w:tc>
          <w:tcPr>
            <w:tcW w:w="1657" w:type="dxa"/>
          </w:tcPr>
          <w:p w14:paraId="57E5D500" w14:textId="77777777" w:rsidR="00D36639" w:rsidRPr="00B20AE8" w:rsidRDefault="00D36639" w:rsidP="0039402F">
            <w:pPr>
              <w:pStyle w:val="TAC"/>
            </w:pPr>
            <w:r w:rsidRPr="00B20AE8">
              <w:t>462.5 - 467.5</w:t>
            </w:r>
          </w:p>
        </w:tc>
        <w:tc>
          <w:tcPr>
            <w:tcW w:w="1082" w:type="dxa"/>
          </w:tcPr>
          <w:p w14:paraId="27293393" w14:textId="77777777" w:rsidR="00D36639" w:rsidRPr="00B20AE8" w:rsidRDefault="00D36639" w:rsidP="0039402F">
            <w:pPr>
              <w:pStyle w:val="TAC"/>
            </w:pPr>
            <w:r w:rsidRPr="00B20AE8">
              <w:t>+46</w:t>
            </w:r>
          </w:p>
        </w:tc>
        <w:tc>
          <w:tcPr>
            <w:tcW w:w="1134" w:type="dxa"/>
          </w:tcPr>
          <w:p w14:paraId="72AC4852" w14:textId="77777777" w:rsidR="00D36639" w:rsidRPr="00B20AE8" w:rsidRDefault="00D36639" w:rsidP="0039402F">
            <w:pPr>
              <w:pStyle w:val="TAC"/>
            </w:pPr>
            <w:r w:rsidRPr="00B20AE8">
              <w:t>+38</w:t>
            </w:r>
          </w:p>
        </w:tc>
        <w:tc>
          <w:tcPr>
            <w:tcW w:w="1134" w:type="dxa"/>
          </w:tcPr>
          <w:p w14:paraId="565F5B49" w14:textId="77777777" w:rsidR="00D36639" w:rsidRPr="00B20AE8" w:rsidRDefault="00D36639" w:rsidP="0039402F">
            <w:pPr>
              <w:pStyle w:val="TAC"/>
            </w:pPr>
            <w:r w:rsidRPr="00B20AE8">
              <w:t>+24</w:t>
            </w:r>
          </w:p>
        </w:tc>
        <w:tc>
          <w:tcPr>
            <w:tcW w:w="1701" w:type="dxa"/>
          </w:tcPr>
          <w:p w14:paraId="233DF62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B183E6F" w14:textId="77777777" w:rsidR="00D36639" w:rsidRPr="00B20AE8" w:rsidRDefault="00D36639" w:rsidP="0039402F">
            <w:pPr>
              <w:pStyle w:val="TAC"/>
            </w:pPr>
            <w:r w:rsidRPr="00B20AE8">
              <w:t>CW carrier</w:t>
            </w:r>
          </w:p>
        </w:tc>
      </w:tr>
      <w:tr w:rsidR="004F339F" w:rsidRPr="00B20AE8" w14:paraId="67494B7A" w14:textId="77777777" w:rsidTr="009303FD">
        <w:trPr>
          <w:gridAfter w:val="1"/>
          <w:wAfter w:w="10" w:type="dxa"/>
          <w:cantSplit/>
          <w:jc w:val="center"/>
        </w:trPr>
        <w:tc>
          <w:tcPr>
            <w:tcW w:w="1918" w:type="dxa"/>
          </w:tcPr>
          <w:p w14:paraId="417EA842" w14:textId="77777777" w:rsidR="00D36639" w:rsidRPr="00B20AE8" w:rsidRDefault="00D36639" w:rsidP="0039402F">
            <w:pPr>
              <w:pStyle w:val="TAL"/>
              <w:rPr>
                <w:lang w:val="sv-SE"/>
              </w:rPr>
            </w:pPr>
            <w:r w:rsidRPr="00B20AE8">
              <w:rPr>
                <w:lang w:val="sv-SE"/>
              </w:rPr>
              <w:t>UTRA FDD Band XXXII or E-UTRA Band 32</w:t>
            </w:r>
          </w:p>
        </w:tc>
        <w:tc>
          <w:tcPr>
            <w:tcW w:w="1657" w:type="dxa"/>
          </w:tcPr>
          <w:p w14:paraId="3309D481" w14:textId="77777777" w:rsidR="00D36639" w:rsidRPr="00B20AE8" w:rsidRDefault="00D36639" w:rsidP="0039402F">
            <w:pPr>
              <w:pStyle w:val="TAC"/>
            </w:pPr>
            <w:r w:rsidRPr="00B20AE8">
              <w:t>1452 - 1496</w:t>
            </w:r>
          </w:p>
          <w:p w14:paraId="1B2A1B41" w14:textId="77777777" w:rsidR="00D36639" w:rsidRPr="00B20AE8" w:rsidRDefault="00D36639" w:rsidP="0039402F">
            <w:pPr>
              <w:pStyle w:val="TAC"/>
            </w:pPr>
            <w:r w:rsidRPr="00B20AE8">
              <w:t>(NOTE-5)</w:t>
            </w:r>
          </w:p>
        </w:tc>
        <w:tc>
          <w:tcPr>
            <w:tcW w:w="1082" w:type="dxa"/>
          </w:tcPr>
          <w:p w14:paraId="39643D8B" w14:textId="77777777" w:rsidR="00D36639" w:rsidRPr="00B20AE8" w:rsidRDefault="00D36639" w:rsidP="0039402F">
            <w:pPr>
              <w:pStyle w:val="TAC"/>
            </w:pPr>
            <w:r w:rsidRPr="00B20AE8">
              <w:t>+46</w:t>
            </w:r>
          </w:p>
        </w:tc>
        <w:tc>
          <w:tcPr>
            <w:tcW w:w="1134" w:type="dxa"/>
          </w:tcPr>
          <w:p w14:paraId="5599C86C" w14:textId="77777777" w:rsidR="00D36639" w:rsidRPr="00B20AE8" w:rsidRDefault="00D36639" w:rsidP="0039402F">
            <w:pPr>
              <w:pStyle w:val="TAC"/>
            </w:pPr>
            <w:r w:rsidRPr="00B20AE8">
              <w:t>+38</w:t>
            </w:r>
          </w:p>
        </w:tc>
        <w:tc>
          <w:tcPr>
            <w:tcW w:w="1134" w:type="dxa"/>
          </w:tcPr>
          <w:p w14:paraId="07AAC9A7" w14:textId="77777777" w:rsidR="00D36639" w:rsidRPr="00B20AE8" w:rsidRDefault="00D36639" w:rsidP="0039402F">
            <w:pPr>
              <w:pStyle w:val="TAC"/>
            </w:pPr>
            <w:r w:rsidRPr="00B20AE8">
              <w:t>+24</w:t>
            </w:r>
          </w:p>
        </w:tc>
        <w:tc>
          <w:tcPr>
            <w:tcW w:w="1701" w:type="dxa"/>
          </w:tcPr>
          <w:p w14:paraId="3E06CD2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5F947EE" w14:textId="77777777" w:rsidR="00D36639" w:rsidRPr="00B20AE8" w:rsidRDefault="00D36639" w:rsidP="0039402F">
            <w:pPr>
              <w:pStyle w:val="TAC"/>
            </w:pPr>
            <w:r w:rsidRPr="00B20AE8">
              <w:t>CW carrier</w:t>
            </w:r>
          </w:p>
        </w:tc>
      </w:tr>
      <w:tr w:rsidR="004F339F" w:rsidRPr="00B20AE8" w14:paraId="3E806AA5" w14:textId="77777777" w:rsidTr="009303FD">
        <w:trPr>
          <w:gridAfter w:val="1"/>
          <w:wAfter w:w="10" w:type="dxa"/>
          <w:cantSplit/>
          <w:jc w:val="center"/>
        </w:trPr>
        <w:tc>
          <w:tcPr>
            <w:tcW w:w="1918" w:type="dxa"/>
          </w:tcPr>
          <w:p w14:paraId="01E1753F" w14:textId="77777777" w:rsidR="00D36639" w:rsidRPr="00B20AE8" w:rsidRDefault="00D36639" w:rsidP="0039402F">
            <w:pPr>
              <w:pStyle w:val="TAL"/>
            </w:pPr>
            <w:r w:rsidRPr="00B20AE8">
              <w:t>UTRA TDD Band a) or E-UTRA TDD Band 33</w:t>
            </w:r>
          </w:p>
        </w:tc>
        <w:tc>
          <w:tcPr>
            <w:tcW w:w="1657" w:type="dxa"/>
          </w:tcPr>
          <w:p w14:paraId="415B90E8" w14:textId="77777777" w:rsidR="00D36639" w:rsidRPr="00B20AE8" w:rsidRDefault="00D36639" w:rsidP="0039402F">
            <w:pPr>
              <w:pStyle w:val="TAC"/>
            </w:pPr>
            <w:r w:rsidRPr="00B20AE8">
              <w:t>1900 – 1920</w:t>
            </w:r>
          </w:p>
        </w:tc>
        <w:tc>
          <w:tcPr>
            <w:tcW w:w="1082" w:type="dxa"/>
          </w:tcPr>
          <w:p w14:paraId="70D2F5C3" w14:textId="77777777" w:rsidR="00D36639" w:rsidRPr="00B20AE8" w:rsidRDefault="00D36639" w:rsidP="0039402F">
            <w:pPr>
              <w:pStyle w:val="TAC"/>
            </w:pPr>
            <w:r w:rsidRPr="00B20AE8">
              <w:t>+46</w:t>
            </w:r>
          </w:p>
        </w:tc>
        <w:tc>
          <w:tcPr>
            <w:tcW w:w="1134" w:type="dxa"/>
          </w:tcPr>
          <w:p w14:paraId="682B36BE" w14:textId="77777777" w:rsidR="00D36639" w:rsidRPr="00B20AE8" w:rsidRDefault="00D36639" w:rsidP="0039402F">
            <w:pPr>
              <w:pStyle w:val="TAC"/>
            </w:pPr>
            <w:r w:rsidRPr="00B20AE8">
              <w:t>+38</w:t>
            </w:r>
          </w:p>
        </w:tc>
        <w:tc>
          <w:tcPr>
            <w:tcW w:w="1134" w:type="dxa"/>
          </w:tcPr>
          <w:p w14:paraId="5CE00F6F" w14:textId="77777777" w:rsidR="00D36639" w:rsidRPr="00B20AE8" w:rsidRDefault="00D36639" w:rsidP="0039402F">
            <w:pPr>
              <w:pStyle w:val="TAC"/>
            </w:pPr>
            <w:r w:rsidRPr="00B20AE8">
              <w:t>+24</w:t>
            </w:r>
          </w:p>
        </w:tc>
        <w:tc>
          <w:tcPr>
            <w:tcW w:w="1701" w:type="dxa"/>
          </w:tcPr>
          <w:p w14:paraId="1ABCEB3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C9796C8" w14:textId="77777777" w:rsidR="00D36639" w:rsidRPr="00B20AE8" w:rsidRDefault="00D36639" w:rsidP="0039402F">
            <w:pPr>
              <w:pStyle w:val="TAC"/>
            </w:pPr>
            <w:r w:rsidRPr="00B20AE8">
              <w:t>CW carrier</w:t>
            </w:r>
          </w:p>
        </w:tc>
      </w:tr>
      <w:tr w:rsidR="004F339F" w:rsidRPr="00B20AE8" w14:paraId="1474D3BE" w14:textId="77777777" w:rsidTr="009303FD">
        <w:trPr>
          <w:gridAfter w:val="1"/>
          <w:wAfter w:w="10" w:type="dxa"/>
          <w:cantSplit/>
          <w:jc w:val="center"/>
        </w:trPr>
        <w:tc>
          <w:tcPr>
            <w:tcW w:w="1918" w:type="dxa"/>
          </w:tcPr>
          <w:p w14:paraId="5F881CAC" w14:textId="77777777" w:rsidR="00D36639" w:rsidRPr="00B20AE8" w:rsidRDefault="00D36639" w:rsidP="0039402F">
            <w:pPr>
              <w:pStyle w:val="TAL"/>
            </w:pPr>
            <w:r w:rsidRPr="00B20AE8">
              <w:t>UTRA TDD Band a) or E-UTRA TDD Band 34</w:t>
            </w:r>
            <w:r w:rsidRPr="00B20AE8">
              <w:rPr>
                <w:lang w:val="sv-SE"/>
              </w:rPr>
              <w:t xml:space="preserve"> or NR band n34</w:t>
            </w:r>
          </w:p>
        </w:tc>
        <w:tc>
          <w:tcPr>
            <w:tcW w:w="1657" w:type="dxa"/>
          </w:tcPr>
          <w:p w14:paraId="03C0DF6F" w14:textId="77777777" w:rsidR="00D36639" w:rsidRPr="00B20AE8" w:rsidRDefault="00D36639" w:rsidP="0039402F">
            <w:pPr>
              <w:pStyle w:val="TAC"/>
            </w:pPr>
            <w:r w:rsidRPr="00B20AE8">
              <w:t>2010 – 2025</w:t>
            </w:r>
          </w:p>
        </w:tc>
        <w:tc>
          <w:tcPr>
            <w:tcW w:w="1082" w:type="dxa"/>
          </w:tcPr>
          <w:p w14:paraId="19485CD9" w14:textId="77777777" w:rsidR="00D36639" w:rsidRPr="00B20AE8" w:rsidRDefault="00D36639" w:rsidP="0039402F">
            <w:pPr>
              <w:pStyle w:val="TAC"/>
            </w:pPr>
            <w:r w:rsidRPr="00B20AE8">
              <w:t>+46</w:t>
            </w:r>
          </w:p>
        </w:tc>
        <w:tc>
          <w:tcPr>
            <w:tcW w:w="1134" w:type="dxa"/>
          </w:tcPr>
          <w:p w14:paraId="081EBB2A" w14:textId="77777777" w:rsidR="00D36639" w:rsidRPr="00B20AE8" w:rsidRDefault="00D36639" w:rsidP="0039402F">
            <w:pPr>
              <w:pStyle w:val="TAC"/>
            </w:pPr>
            <w:r w:rsidRPr="00B20AE8">
              <w:t>+38</w:t>
            </w:r>
          </w:p>
        </w:tc>
        <w:tc>
          <w:tcPr>
            <w:tcW w:w="1134" w:type="dxa"/>
          </w:tcPr>
          <w:p w14:paraId="1DFEF4EE" w14:textId="77777777" w:rsidR="00D36639" w:rsidRPr="00B20AE8" w:rsidRDefault="00D36639" w:rsidP="0039402F">
            <w:pPr>
              <w:pStyle w:val="TAC"/>
            </w:pPr>
            <w:r w:rsidRPr="00B20AE8">
              <w:t>+24</w:t>
            </w:r>
          </w:p>
        </w:tc>
        <w:tc>
          <w:tcPr>
            <w:tcW w:w="1701" w:type="dxa"/>
          </w:tcPr>
          <w:p w14:paraId="59070A8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E2CB6FC" w14:textId="77777777" w:rsidR="00D36639" w:rsidRPr="00B20AE8" w:rsidRDefault="00D36639" w:rsidP="0039402F">
            <w:pPr>
              <w:pStyle w:val="TAC"/>
            </w:pPr>
            <w:r w:rsidRPr="00B20AE8">
              <w:t>CW carrier</w:t>
            </w:r>
          </w:p>
        </w:tc>
      </w:tr>
      <w:tr w:rsidR="004F339F" w:rsidRPr="00B20AE8" w14:paraId="59F0A1B9" w14:textId="77777777" w:rsidTr="009303FD">
        <w:trPr>
          <w:gridAfter w:val="1"/>
          <w:wAfter w:w="10" w:type="dxa"/>
          <w:cantSplit/>
          <w:jc w:val="center"/>
        </w:trPr>
        <w:tc>
          <w:tcPr>
            <w:tcW w:w="1918" w:type="dxa"/>
          </w:tcPr>
          <w:p w14:paraId="60EBCC9B" w14:textId="77777777" w:rsidR="00D36639" w:rsidRPr="00B20AE8" w:rsidRDefault="00D36639" w:rsidP="0039402F">
            <w:pPr>
              <w:pStyle w:val="TAL"/>
              <w:rPr>
                <w:lang w:val="sv-SE"/>
              </w:rPr>
            </w:pPr>
            <w:r w:rsidRPr="00B20AE8">
              <w:rPr>
                <w:lang w:val="sv-SE"/>
              </w:rPr>
              <w:t>UTRA TDD Band b) or E-UTRA TDD Band 35</w:t>
            </w:r>
          </w:p>
        </w:tc>
        <w:tc>
          <w:tcPr>
            <w:tcW w:w="1657" w:type="dxa"/>
          </w:tcPr>
          <w:p w14:paraId="51153312" w14:textId="77777777" w:rsidR="00D36639" w:rsidRPr="00B20AE8" w:rsidRDefault="00D36639" w:rsidP="0039402F">
            <w:pPr>
              <w:pStyle w:val="TAC"/>
            </w:pPr>
            <w:r w:rsidRPr="00B20AE8">
              <w:t>1850 – 1910</w:t>
            </w:r>
          </w:p>
        </w:tc>
        <w:tc>
          <w:tcPr>
            <w:tcW w:w="1082" w:type="dxa"/>
          </w:tcPr>
          <w:p w14:paraId="35550E6F" w14:textId="77777777" w:rsidR="00D36639" w:rsidRPr="00B20AE8" w:rsidRDefault="00D36639" w:rsidP="0039402F">
            <w:pPr>
              <w:pStyle w:val="TAC"/>
            </w:pPr>
            <w:r w:rsidRPr="00B20AE8">
              <w:t>+46</w:t>
            </w:r>
          </w:p>
        </w:tc>
        <w:tc>
          <w:tcPr>
            <w:tcW w:w="1134" w:type="dxa"/>
          </w:tcPr>
          <w:p w14:paraId="1B178A73" w14:textId="77777777" w:rsidR="00D36639" w:rsidRPr="00B20AE8" w:rsidRDefault="00D36639" w:rsidP="0039402F">
            <w:pPr>
              <w:pStyle w:val="TAC"/>
            </w:pPr>
            <w:r w:rsidRPr="00B20AE8">
              <w:t>+38</w:t>
            </w:r>
          </w:p>
        </w:tc>
        <w:tc>
          <w:tcPr>
            <w:tcW w:w="1134" w:type="dxa"/>
          </w:tcPr>
          <w:p w14:paraId="7127143F" w14:textId="77777777" w:rsidR="00D36639" w:rsidRPr="00B20AE8" w:rsidRDefault="00D36639" w:rsidP="0039402F">
            <w:pPr>
              <w:pStyle w:val="TAC"/>
            </w:pPr>
            <w:r w:rsidRPr="00B20AE8">
              <w:t>+24</w:t>
            </w:r>
          </w:p>
        </w:tc>
        <w:tc>
          <w:tcPr>
            <w:tcW w:w="1701" w:type="dxa"/>
          </w:tcPr>
          <w:p w14:paraId="0340B71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4BDA1AF" w14:textId="77777777" w:rsidR="00D36639" w:rsidRPr="00B20AE8" w:rsidRDefault="00D36639" w:rsidP="0039402F">
            <w:pPr>
              <w:pStyle w:val="TAC"/>
            </w:pPr>
            <w:r w:rsidRPr="00B20AE8">
              <w:t>CW carrier</w:t>
            </w:r>
          </w:p>
        </w:tc>
      </w:tr>
      <w:tr w:rsidR="004F339F" w:rsidRPr="00B20AE8" w14:paraId="39556E94" w14:textId="77777777" w:rsidTr="009303FD">
        <w:trPr>
          <w:gridAfter w:val="1"/>
          <w:wAfter w:w="10" w:type="dxa"/>
          <w:cantSplit/>
          <w:jc w:val="center"/>
        </w:trPr>
        <w:tc>
          <w:tcPr>
            <w:tcW w:w="1918" w:type="dxa"/>
          </w:tcPr>
          <w:p w14:paraId="7F791D4E" w14:textId="77777777" w:rsidR="00D36639" w:rsidRPr="00B20AE8" w:rsidRDefault="00D36639" w:rsidP="0039402F">
            <w:pPr>
              <w:pStyle w:val="TAL"/>
              <w:rPr>
                <w:lang w:val="sv-SE"/>
              </w:rPr>
            </w:pPr>
            <w:r w:rsidRPr="00B20AE8">
              <w:rPr>
                <w:lang w:val="sv-SE"/>
              </w:rPr>
              <w:t>UTRA TDD Band b) or E-UTRA TDD Band 36</w:t>
            </w:r>
          </w:p>
        </w:tc>
        <w:tc>
          <w:tcPr>
            <w:tcW w:w="1657" w:type="dxa"/>
          </w:tcPr>
          <w:p w14:paraId="64663723" w14:textId="77777777" w:rsidR="00D36639" w:rsidRPr="00B20AE8" w:rsidRDefault="00D36639" w:rsidP="0039402F">
            <w:pPr>
              <w:pStyle w:val="TAC"/>
            </w:pPr>
            <w:r w:rsidRPr="00B20AE8">
              <w:t>1930 – 1990</w:t>
            </w:r>
          </w:p>
        </w:tc>
        <w:tc>
          <w:tcPr>
            <w:tcW w:w="1082" w:type="dxa"/>
          </w:tcPr>
          <w:p w14:paraId="405E3905" w14:textId="77777777" w:rsidR="00D36639" w:rsidRPr="00B20AE8" w:rsidRDefault="00D36639" w:rsidP="0039402F">
            <w:pPr>
              <w:pStyle w:val="TAC"/>
            </w:pPr>
            <w:r w:rsidRPr="00B20AE8">
              <w:t>+46</w:t>
            </w:r>
          </w:p>
        </w:tc>
        <w:tc>
          <w:tcPr>
            <w:tcW w:w="1134" w:type="dxa"/>
          </w:tcPr>
          <w:p w14:paraId="79BE3F97" w14:textId="77777777" w:rsidR="00D36639" w:rsidRPr="00B20AE8" w:rsidRDefault="00D36639" w:rsidP="0039402F">
            <w:pPr>
              <w:pStyle w:val="TAC"/>
            </w:pPr>
            <w:r w:rsidRPr="00B20AE8">
              <w:t>+38</w:t>
            </w:r>
          </w:p>
        </w:tc>
        <w:tc>
          <w:tcPr>
            <w:tcW w:w="1134" w:type="dxa"/>
          </w:tcPr>
          <w:p w14:paraId="129A8EB3" w14:textId="77777777" w:rsidR="00D36639" w:rsidRPr="00B20AE8" w:rsidRDefault="00D36639" w:rsidP="0039402F">
            <w:pPr>
              <w:pStyle w:val="TAC"/>
            </w:pPr>
            <w:r w:rsidRPr="00B20AE8">
              <w:t>+24</w:t>
            </w:r>
          </w:p>
        </w:tc>
        <w:tc>
          <w:tcPr>
            <w:tcW w:w="1701" w:type="dxa"/>
          </w:tcPr>
          <w:p w14:paraId="4E6132D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1E7EC00" w14:textId="77777777" w:rsidR="00D36639" w:rsidRPr="00B20AE8" w:rsidRDefault="00D36639" w:rsidP="0039402F">
            <w:pPr>
              <w:pStyle w:val="TAC"/>
            </w:pPr>
            <w:r w:rsidRPr="00B20AE8">
              <w:t>CW carrier</w:t>
            </w:r>
          </w:p>
        </w:tc>
      </w:tr>
      <w:tr w:rsidR="004F339F" w:rsidRPr="00B20AE8" w14:paraId="0FC67A00" w14:textId="77777777" w:rsidTr="009303FD">
        <w:trPr>
          <w:gridAfter w:val="1"/>
          <w:wAfter w:w="10" w:type="dxa"/>
          <w:cantSplit/>
          <w:jc w:val="center"/>
        </w:trPr>
        <w:tc>
          <w:tcPr>
            <w:tcW w:w="1918" w:type="dxa"/>
          </w:tcPr>
          <w:p w14:paraId="1D7FEE8D" w14:textId="77777777" w:rsidR="00D36639" w:rsidRPr="00B20AE8" w:rsidRDefault="00D36639" w:rsidP="0039402F">
            <w:pPr>
              <w:pStyle w:val="TAL"/>
              <w:rPr>
                <w:lang w:val="sv-SE"/>
              </w:rPr>
            </w:pPr>
            <w:r w:rsidRPr="00B20AE8">
              <w:rPr>
                <w:lang w:val="sv-SE"/>
              </w:rPr>
              <w:t>UTRA TDD Band c) or E-UTRA TDD Band 37</w:t>
            </w:r>
          </w:p>
        </w:tc>
        <w:tc>
          <w:tcPr>
            <w:tcW w:w="1657" w:type="dxa"/>
          </w:tcPr>
          <w:p w14:paraId="4FEF45FA" w14:textId="77777777" w:rsidR="00D36639" w:rsidRPr="00B20AE8" w:rsidRDefault="00D36639" w:rsidP="0039402F">
            <w:pPr>
              <w:pStyle w:val="TAC"/>
            </w:pPr>
            <w:r w:rsidRPr="00B20AE8">
              <w:t>1910 – 1930</w:t>
            </w:r>
          </w:p>
        </w:tc>
        <w:tc>
          <w:tcPr>
            <w:tcW w:w="1082" w:type="dxa"/>
          </w:tcPr>
          <w:p w14:paraId="295C6ED9" w14:textId="77777777" w:rsidR="00D36639" w:rsidRPr="00B20AE8" w:rsidRDefault="00D36639" w:rsidP="0039402F">
            <w:pPr>
              <w:pStyle w:val="TAC"/>
            </w:pPr>
            <w:r w:rsidRPr="00B20AE8">
              <w:t>+46</w:t>
            </w:r>
          </w:p>
        </w:tc>
        <w:tc>
          <w:tcPr>
            <w:tcW w:w="1134" w:type="dxa"/>
          </w:tcPr>
          <w:p w14:paraId="5A154B4E" w14:textId="77777777" w:rsidR="00D36639" w:rsidRPr="00B20AE8" w:rsidRDefault="00D36639" w:rsidP="0039402F">
            <w:pPr>
              <w:pStyle w:val="TAC"/>
            </w:pPr>
            <w:r w:rsidRPr="00B20AE8">
              <w:t>+38</w:t>
            </w:r>
          </w:p>
        </w:tc>
        <w:tc>
          <w:tcPr>
            <w:tcW w:w="1134" w:type="dxa"/>
          </w:tcPr>
          <w:p w14:paraId="7DF6CC52" w14:textId="77777777" w:rsidR="00D36639" w:rsidRPr="00B20AE8" w:rsidRDefault="00D36639" w:rsidP="0039402F">
            <w:pPr>
              <w:pStyle w:val="TAC"/>
            </w:pPr>
            <w:r w:rsidRPr="00B20AE8">
              <w:t>+24</w:t>
            </w:r>
          </w:p>
        </w:tc>
        <w:tc>
          <w:tcPr>
            <w:tcW w:w="1701" w:type="dxa"/>
          </w:tcPr>
          <w:p w14:paraId="00094F9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03F199E" w14:textId="77777777" w:rsidR="00D36639" w:rsidRPr="00B20AE8" w:rsidRDefault="00D36639" w:rsidP="0039402F">
            <w:pPr>
              <w:pStyle w:val="TAC"/>
            </w:pPr>
            <w:r w:rsidRPr="00B20AE8">
              <w:t>CW carrier</w:t>
            </w:r>
          </w:p>
        </w:tc>
      </w:tr>
      <w:tr w:rsidR="004F339F" w:rsidRPr="00B20AE8" w14:paraId="10346A83" w14:textId="77777777" w:rsidTr="009303FD">
        <w:trPr>
          <w:gridAfter w:val="1"/>
          <w:wAfter w:w="10" w:type="dxa"/>
          <w:cantSplit/>
          <w:jc w:val="center"/>
        </w:trPr>
        <w:tc>
          <w:tcPr>
            <w:tcW w:w="1918" w:type="dxa"/>
          </w:tcPr>
          <w:p w14:paraId="4C430A97" w14:textId="77777777" w:rsidR="00D36639" w:rsidRPr="00B20AE8" w:rsidRDefault="00D36639" w:rsidP="0039402F">
            <w:pPr>
              <w:pStyle w:val="TAL"/>
              <w:rPr>
                <w:lang w:val="sv-SE"/>
              </w:rPr>
            </w:pPr>
            <w:r w:rsidRPr="00B20AE8">
              <w:rPr>
                <w:lang w:val="sv-SE"/>
              </w:rPr>
              <w:t>UTRA TDD Band d) or E-UTRA Band 38 or NR band n38</w:t>
            </w:r>
          </w:p>
        </w:tc>
        <w:tc>
          <w:tcPr>
            <w:tcW w:w="1657" w:type="dxa"/>
          </w:tcPr>
          <w:p w14:paraId="42FA174D" w14:textId="77777777" w:rsidR="00D36639" w:rsidRPr="00B20AE8" w:rsidRDefault="00D36639" w:rsidP="0039402F">
            <w:pPr>
              <w:pStyle w:val="TAC"/>
            </w:pPr>
            <w:r w:rsidRPr="00B20AE8">
              <w:t>2570 – 2620</w:t>
            </w:r>
          </w:p>
        </w:tc>
        <w:tc>
          <w:tcPr>
            <w:tcW w:w="1082" w:type="dxa"/>
          </w:tcPr>
          <w:p w14:paraId="0F5CB3A7" w14:textId="77777777" w:rsidR="00D36639" w:rsidRPr="00B20AE8" w:rsidRDefault="00D36639" w:rsidP="0039402F">
            <w:pPr>
              <w:pStyle w:val="TAC"/>
            </w:pPr>
            <w:r w:rsidRPr="00B20AE8">
              <w:t>+46</w:t>
            </w:r>
          </w:p>
        </w:tc>
        <w:tc>
          <w:tcPr>
            <w:tcW w:w="1134" w:type="dxa"/>
          </w:tcPr>
          <w:p w14:paraId="7264B680" w14:textId="77777777" w:rsidR="00D36639" w:rsidRPr="00B20AE8" w:rsidRDefault="00D36639" w:rsidP="0039402F">
            <w:pPr>
              <w:pStyle w:val="TAC"/>
            </w:pPr>
            <w:r w:rsidRPr="00B20AE8">
              <w:t>+38</w:t>
            </w:r>
          </w:p>
        </w:tc>
        <w:tc>
          <w:tcPr>
            <w:tcW w:w="1134" w:type="dxa"/>
          </w:tcPr>
          <w:p w14:paraId="1CBA4C7B" w14:textId="77777777" w:rsidR="00D36639" w:rsidRPr="00B20AE8" w:rsidRDefault="00D36639" w:rsidP="0039402F">
            <w:pPr>
              <w:pStyle w:val="TAC"/>
            </w:pPr>
            <w:r w:rsidRPr="00B20AE8">
              <w:t>+24</w:t>
            </w:r>
          </w:p>
        </w:tc>
        <w:tc>
          <w:tcPr>
            <w:tcW w:w="1701" w:type="dxa"/>
          </w:tcPr>
          <w:p w14:paraId="3214C77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2346C87" w14:textId="77777777" w:rsidR="00D36639" w:rsidRPr="00B20AE8" w:rsidRDefault="00D36639" w:rsidP="0039402F">
            <w:pPr>
              <w:pStyle w:val="TAC"/>
            </w:pPr>
            <w:r w:rsidRPr="00B20AE8">
              <w:t>CW carrier</w:t>
            </w:r>
          </w:p>
        </w:tc>
      </w:tr>
      <w:tr w:rsidR="004F339F" w:rsidRPr="00B20AE8" w14:paraId="4BDD516A" w14:textId="77777777" w:rsidTr="009303FD">
        <w:trPr>
          <w:gridAfter w:val="1"/>
          <w:wAfter w:w="10" w:type="dxa"/>
          <w:cantSplit/>
          <w:jc w:val="center"/>
        </w:trPr>
        <w:tc>
          <w:tcPr>
            <w:tcW w:w="1918" w:type="dxa"/>
          </w:tcPr>
          <w:p w14:paraId="45E6D38B" w14:textId="77777777" w:rsidR="00D36639" w:rsidRPr="00B20AE8" w:rsidRDefault="00D36639" w:rsidP="0039402F">
            <w:pPr>
              <w:pStyle w:val="TAL"/>
              <w:rPr>
                <w:lang w:val="sv-SE"/>
              </w:rPr>
            </w:pPr>
            <w:r w:rsidRPr="00B20AE8">
              <w:rPr>
                <w:lang w:val="sv-SE"/>
              </w:rPr>
              <w:t>UTRA TDD Band f) or E-UTRA Band 39 or NR band n39</w:t>
            </w:r>
          </w:p>
        </w:tc>
        <w:tc>
          <w:tcPr>
            <w:tcW w:w="1657" w:type="dxa"/>
          </w:tcPr>
          <w:p w14:paraId="434E5EED" w14:textId="77777777" w:rsidR="00D36639" w:rsidRPr="00B20AE8" w:rsidRDefault="00D36639" w:rsidP="0039402F">
            <w:pPr>
              <w:pStyle w:val="TAC"/>
            </w:pPr>
            <w:r w:rsidRPr="00B20AE8">
              <w:t>1880 – 1920</w:t>
            </w:r>
          </w:p>
        </w:tc>
        <w:tc>
          <w:tcPr>
            <w:tcW w:w="1082" w:type="dxa"/>
          </w:tcPr>
          <w:p w14:paraId="309C855D" w14:textId="77777777" w:rsidR="00D36639" w:rsidRPr="00B20AE8" w:rsidRDefault="00D36639" w:rsidP="0039402F">
            <w:pPr>
              <w:pStyle w:val="TAC"/>
            </w:pPr>
            <w:r w:rsidRPr="00B20AE8">
              <w:t>+46</w:t>
            </w:r>
          </w:p>
        </w:tc>
        <w:tc>
          <w:tcPr>
            <w:tcW w:w="1134" w:type="dxa"/>
          </w:tcPr>
          <w:p w14:paraId="7FB4FD66" w14:textId="77777777" w:rsidR="00D36639" w:rsidRPr="00B20AE8" w:rsidRDefault="00D36639" w:rsidP="0039402F">
            <w:pPr>
              <w:pStyle w:val="TAC"/>
            </w:pPr>
            <w:r w:rsidRPr="00B20AE8">
              <w:t>+38</w:t>
            </w:r>
          </w:p>
        </w:tc>
        <w:tc>
          <w:tcPr>
            <w:tcW w:w="1134" w:type="dxa"/>
          </w:tcPr>
          <w:p w14:paraId="5D6A303C" w14:textId="77777777" w:rsidR="00D36639" w:rsidRPr="00B20AE8" w:rsidRDefault="00D36639" w:rsidP="0039402F">
            <w:pPr>
              <w:pStyle w:val="TAC"/>
            </w:pPr>
            <w:r w:rsidRPr="00B20AE8">
              <w:t>+24</w:t>
            </w:r>
          </w:p>
        </w:tc>
        <w:tc>
          <w:tcPr>
            <w:tcW w:w="1701" w:type="dxa"/>
          </w:tcPr>
          <w:p w14:paraId="4DC9432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D2191A6" w14:textId="77777777" w:rsidR="00D36639" w:rsidRPr="00B20AE8" w:rsidRDefault="00D36639" w:rsidP="0039402F">
            <w:pPr>
              <w:pStyle w:val="TAC"/>
            </w:pPr>
            <w:r w:rsidRPr="00B20AE8">
              <w:t>CW carrier</w:t>
            </w:r>
          </w:p>
        </w:tc>
      </w:tr>
      <w:tr w:rsidR="004F339F" w:rsidRPr="00B20AE8" w14:paraId="30F08953" w14:textId="77777777" w:rsidTr="009303FD">
        <w:trPr>
          <w:gridAfter w:val="1"/>
          <w:wAfter w:w="10" w:type="dxa"/>
          <w:cantSplit/>
          <w:jc w:val="center"/>
        </w:trPr>
        <w:tc>
          <w:tcPr>
            <w:tcW w:w="1918" w:type="dxa"/>
          </w:tcPr>
          <w:p w14:paraId="04892D9F" w14:textId="77777777" w:rsidR="00D36639" w:rsidRPr="00B20AE8" w:rsidRDefault="00D36639" w:rsidP="0039402F">
            <w:pPr>
              <w:pStyle w:val="TAL"/>
              <w:rPr>
                <w:lang w:val="sv-SE"/>
              </w:rPr>
            </w:pPr>
            <w:r w:rsidRPr="00B20AE8">
              <w:rPr>
                <w:lang w:val="sv-SE"/>
              </w:rPr>
              <w:t>UTRA TDD Band e) or E-UTRA Band 40 or NR band n40</w:t>
            </w:r>
          </w:p>
        </w:tc>
        <w:tc>
          <w:tcPr>
            <w:tcW w:w="1657" w:type="dxa"/>
          </w:tcPr>
          <w:p w14:paraId="1DA7E5A2" w14:textId="77777777" w:rsidR="00D36639" w:rsidRPr="00B20AE8" w:rsidRDefault="00D36639" w:rsidP="0039402F">
            <w:pPr>
              <w:pStyle w:val="TAC"/>
            </w:pPr>
            <w:r w:rsidRPr="00B20AE8">
              <w:t>2300 – 2400</w:t>
            </w:r>
          </w:p>
        </w:tc>
        <w:tc>
          <w:tcPr>
            <w:tcW w:w="1082" w:type="dxa"/>
          </w:tcPr>
          <w:p w14:paraId="4D214C85" w14:textId="77777777" w:rsidR="00D36639" w:rsidRPr="00B20AE8" w:rsidRDefault="00D36639" w:rsidP="0039402F">
            <w:pPr>
              <w:pStyle w:val="TAC"/>
            </w:pPr>
            <w:r w:rsidRPr="00B20AE8">
              <w:t>+46</w:t>
            </w:r>
          </w:p>
        </w:tc>
        <w:tc>
          <w:tcPr>
            <w:tcW w:w="1134" w:type="dxa"/>
          </w:tcPr>
          <w:p w14:paraId="11816DE6" w14:textId="77777777" w:rsidR="00D36639" w:rsidRPr="00B20AE8" w:rsidRDefault="00D36639" w:rsidP="0039402F">
            <w:pPr>
              <w:pStyle w:val="TAC"/>
            </w:pPr>
            <w:r w:rsidRPr="00B20AE8">
              <w:t>+38</w:t>
            </w:r>
          </w:p>
        </w:tc>
        <w:tc>
          <w:tcPr>
            <w:tcW w:w="1134" w:type="dxa"/>
          </w:tcPr>
          <w:p w14:paraId="2D61D364" w14:textId="77777777" w:rsidR="00D36639" w:rsidRPr="00B20AE8" w:rsidRDefault="00D36639" w:rsidP="0039402F">
            <w:pPr>
              <w:pStyle w:val="TAC"/>
            </w:pPr>
            <w:r w:rsidRPr="00B20AE8">
              <w:t>+24</w:t>
            </w:r>
          </w:p>
        </w:tc>
        <w:tc>
          <w:tcPr>
            <w:tcW w:w="1701" w:type="dxa"/>
          </w:tcPr>
          <w:p w14:paraId="1CF77E1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DAC2ABD" w14:textId="77777777" w:rsidR="00D36639" w:rsidRPr="00B20AE8" w:rsidRDefault="00D36639" w:rsidP="0039402F">
            <w:pPr>
              <w:pStyle w:val="TAC"/>
            </w:pPr>
            <w:r w:rsidRPr="00B20AE8">
              <w:t>CW carrier</w:t>
            </w:r>
          </w:p>
        </w:tc>
      </w:tr>
      <w:tr w:rsidR="004F339F" w:rsidRPr="00B20AE8" w14:paraId="1C274D4A" w14:textId="77777777" w:rsidTr="009303FD">
        <w:trPr>
          <w:gridAfter w:val="1"/>
          <w:wAfter w:w="10" w:type="dxa"/>
          <w:cantSplit/>
          <w:jc w:val="center"/>
        </w:trPr>
        <w:tc>
          <w:tcPr>
            <w:tcW w:w="1918" w:type="dxa"/>
          </w:tcPr>
          <w:p w14:paraId="16D107E0" w14:textId="77777777" w:rsidR="00D36639" w:rsidRPr="00B20AE8" w:rsidRDefault="00D36639" w:rsidP="0039402F">
            <w:pPr>
              <w:pStyle w:val="TAL"/>
            </w:pPr>
            <w:r w:rsidRPr="00B20AE8">
              <w:t>E-UTRA Band 41</w:t>
            </w:r>
            <w:r w:rsidRPr="00B20AE8">
              <w:rPr>
                <w:lang w:val="sv-SE"/>
              </w:rPr>
              <w:t xml:space="preserve"> or NR band n41</w:t>
            </w:r>
          </w:p>
        </w:tc>
        <w:tc>
          <w:tcPr>
            <w:tcW w:w="1657" w:type="dxa"/>
          </w:tcPr>
          <w:p w14:paraId="6C27E43B" w14:textId="77777777" w:rsidR="00D36639" w:rsidRPr="00B20AE8" w:rsidRDefault="00D36639" w:rsidP="0039402F">
            <w:pPr>
              <w:pStyle w:val="TAC"/>
            </w:pPr>
            <w:r w:rsidRPr="00B20AE8">
              <w:t>2496 – 2690</w:t>
            </w:r>
          </w:p>
        </w:tc>
        <w:tc>
          <w:tcPr>
            <w:tcW w:w="1082" w:type="dxa"/>
          </w:tcPr>
          <w:p w14:paraId="516B8CB1" w14:textId="77777777" w:rsidR="00D36639" w:rsidRPr="00B20AE8" w:rsidRDefault="00D36639" w:rsidP="0039402F">
            <w:pPr>
              <w:pStyle w:val="TAC"/>
            </w:pPr>
            <w:r w:rsidRPr="00B20AE8">
              <w:t>+46</w:t>
            </w:r>
          </w:p>
        </w:tc>
        <w:tc>
          <w:tcPr>
            <w:tcW w:w="1134" w:type="dxa"/>
          </w:tcPr>
          <w:p w14:paraId="26013373" w14:textId="77777777" w:rsidR="00D36639" w:rsidRPr="00B20AE8" w:rsidRDefault="00D36639" w:rsidP="0039402F">
            <w:pPr>
              <w:pStyle w:val="TAC"/>
            </w:pPr>
            <w:r w:rsidRPr="00B20AE8">
              <w:t>+38</w:t>
            </w:r>
          </w:p>
        </w:tc>
        <w:tc>
          <w:tcPr>
            <w:tcW w:w="1134" w:type="dxa"/>
          </w:tcPr>
          <w:p w14:paraId="171F91C1" w14:textId="77777777" w:rsidR="00D36639" w:rsidRPr="00B20AE8" w:rsidRDefault="00D36639" w:rsidP="0039402F">
            <w:pPr>
              <w:pStyle w:val="TAC"/>
            </w:pPr>
            <w:r w:rsidRPr="00B20AE8">
              <w:t>+24</w:t>
            </w:r>
          </w:p>
        </w:tc>
        <w:tc>
          <w:tcPr>
            <w:tcW w:w="1701" w:type="dxa"/>
          </w:tcPr>
          <w:p w14:paraId="31275DD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E4730C8" w14:textId="77777777" w:rsidR="00D36639" w:rsidRPr="00B20AE8" w:rsidRDefault="00D36639" w:rsidP="0039402F">
            <w:pPr>
              <w:pStyle w:val="TAC"/>
            </w:pPr>
            <w:r w:rsidRPr="00B20AE8">
              <w:t>CW carrier</w:t>
            </w:r>
          </w:p>
        </w:tc>
      </w:tr>
      <w:tr w:rsidR="004F339F" w:rsidRPr="00B20AE8" w14:paraId="7641E10D" w14:textId="77777777" w:rsidTr="009303FD">
        <w:trPr>
          <w:gridAfter w:val="1"/>
          <w:wAfter w:w="10" w:type="dxa"/>
          <w:cantSplit/>
          <w:jc w:val="center"/>
        </w:trPr>
        <w:tc>
          <w:tcPr>
            <w:tcW w:w="1918" w:type="dxa"/>
          </w:tcPr>
          <w:p w14:paraId="2ACCC130" w14:textId="77777777" w:rsidR="00D36639" w:rsidRPr="00B20AE8" w:rsidRDefault="00D36639" w:rsidP="0039402F">
            <w:pPr>
              <w:pStyle w:val="TAL"/>
            </w:pPr>
            <w:r w:rsidRPr="00B20AE8">
              <w:t>E-UTRA Band 42</w:t>
            </w:r>
          </w:p>
        </w:tc>
        <w:tc>
          <w:tcPr>
            <w:tcW w:w="1657" w:type="dxa"/>
          </w:tcPr>
          <w:p w14:paraId="0C1C15D9" w14:textId="77777777" w:rsidR="00D36639" w:rsidRPr="00B20AE8" w:rsidRDefault="00D36639" w:rsidP="0039402F">
            <w:pPr>
              <w:pStyle w:val="TAC"/>
            </w:pPr>
            <w:r w:rsidRPr="00B20AE8">
              <w:t>3400 – 3600</w:t>
            </w:r>
          </w:p>
        </w:tc>
        <w:tc>
          <w:tcPr>
            <w:tcW w:w="1082" w:type="dxa"/>
          </w:tcPr>
          <w:p w14:paraId="2C7EDD48" w14:textId="77777777" w:rsidR="00D36639" w:rsidRPr="00B20AE8" w:rsidRDefault="00D36639" w:rsidP="0039402F">
            <w:pPr>
              <w:pStyle w:val="TAC"/>
            </w:pPr>
            <w:r w:rsidRPr="00B20AE8">
              <w:t>+46</w:t>
            </w:r>
          </w:p>
        </w:tc>
        <w:tc>
          <w:tcPr>
            <w:tcW w:w="1134" w:type="dxa"/>
          </w:tcPr>
          <w:p w14:paraId="19FBD685" w14:textId="77777777" w:rsidR="00D36639" w:rsidRPr="00B20AE8" w:rsidRDefault="00D36639" w:rsidP="0039402F">
            <w:pPr>
              <w:pStyle w:val="TAC"/>
            </w:pPr>
            <w:r w:rsidRPr="00B20AE8">
              <w:t>+38</w:t>
            </w:r>
          </w:p>
        </w:tc>
        <w:tc>
          <w:tcPr>
            <w:tcW w:w="1134" w:type="dxa"/>
          </w:tcPr>
          <w:p w14:paraId="6D616B1B" w14:textId="77777777" w:rsidR="00D36639" w:rsidRPr="00B20AE8" w:rsidRDefault="00D36639" w:rsidP="0039402F">
            <w:pPr>
              <w:pStyle w:val="TAC"/>
            </w:pPr>
            <w:r w:rsidRPr="00B20AE8">
              <w:t>+24</w:t>
            </w:r>
          </w:p>
        </w:tc>
        <w:tc>
          <w:tcPr>
            <w:tcW w:w="1701" w:type="dxa"/>
          </w:tcPr>
          <w:p w14:paraId="4D56CCE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5FF17D4" w14:textId="77777777" w:rsidR="00D36639" w:rsidRPr="00B20AE8" w:rsidRDefault="00D36639" w:rsidP="0039402F">
            <w:pPr>
              <w:pStyle w:val="TAC"/>
            </w:pPr>
            <w:r w:rsidRPr="00B20AE8">
              <w:t>CW carrier</w:t>
            </w:r>
          </w:p>
        </w:tc>
      </w:tr>
      <w:tr w:rsidR="004F339F" w:rsidRPr="00B20AE8" w14:paraId="58933268" w14:textId="77777777" w:rsidTr="009303FD">
        <w:trPr>
          <w:gridAfter w:val="1"/>
          <w:wAfter w:w="10" w:type="dxa"/>
          <w:cantSplit/>
          <w:jc w:val="center"/>
        </w:trPr>
        <w:tc>
          <w:tcPr>
            <w:tcW w:w="1918" w:type="dxa"/>
          </w:tcPr>
          <w:p w14:paraId="5863A309" w14:textId="77777777" w:rsidR="00D36639" w:rsidRPr="00B20AE8" w:rsidRDefault="00D36639" w:rsidP="0039402F">
            <w:pPr>
              <w:pStyle w:val="TAL"/>
            </w:pPr>
            <w:r w:rsidRPr="00B20AE8">
              <w:t>E-UTRA Band 43</w:t>
            </w:r>
          </w:p>
        </w:tc>
        <w:tc>
          <w:tcPr>
            <w:tcW w:w="1657" w:type="dxa"/>
          </w:tcPr>
          <w:p w14:paraId="01727F18" w14:textId="77777777" w:rsidR="00D36639" w:rsidRPr="00B20AE8" w:rsidRDefault="00D36639" w:rsidP="0039402F">
            <w:pPr>
              <w:pStyle w:val="TAC"/>
            </w:pPr>
            <w:r w:rsidRPr="00B20AE8">
              <w:t>3600 – 3800</w:t>
            </w:r>
          </w:p>
        </w:tc>
        <w:tc>
          <w:tcPr>
            <w:tcW w:w="1082" w:type="dxa"/>
          </w:tcPr>
          <w:p w14:paraId="208261A2" w14:textId="77777777" w:rsidR="00D36639" w:rsidRPr="00B20AE8" w:rsidRDefault="00D36639" w:rsidP="0039402F">
            <w:pPr>
              <w:pStyle w:val="TAC"/>
            </w:pPr>
            <w:r w:rsidRPr="00B20AE8">
              <w:t>+46</w:t>
            </w:r>
          </w:p>
        </w:tc>
        <w:tc>
          <w:tcPr>
            <w:tcW w:w="1134" w:type="dxa"/>
          </w:tcPr>
          <w:p w14:paraId="44E85A3F" w14:textId="77777777" w:rsidR="00D36639" w:rsidRPr="00B20AE8" w:rsidRDefault="00D36639" w:rsidP="0039402F">
            <w:pPr>
              <w:pStyle w:val="TAC"/>
            </w:pPr>
            <w:r w:rsidRPr="00B20AE8">
              <w:t>+38</w:t>
            </w:r>
          </w:p>
        </w:tc>
        <w:tc>
          <w:tcPr>
            <w:tcW w:w="1134" w:type="dxa"/>
          </w:tcPr>
          <w:p w14:paraId="20DAF26D" w14:textId="77777777" w:rsidR="00D36639" w:rsidRPr="00B20AE8" w:rsidRDefault="00D36639" w:rsidP="0039402F">
            <w:pPr>
              <w:pStyle w:val="TAC"/>
            </w:pPr>
            <w:r w:rsidRPr="00B20AE8">
              <w:t>+24</w:t>
            </w:r>
          </w:p>
        </w:tc>
        <w:tc>
          <w:tcPr>
            <w:tcW w:w="1701" w:type="dxa"/>
          </w:tcPr>
          <w:p w14:paraId="0A92FEF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44CFD03" w14:textId="77777777" w:rsidR="00D36639" w:rsidRPr="00B20AE8" w:rsidRDefault="00D36639" w:rsidP="0039402F">
            <w:pPr>
              <w:pStyle w:val="TAC"/>
            </w:pPr>
            <w:r w:rsidRPr="00B20AE8">
              <w:t>CW carrier</w:t>
            </w:r>
          </w:p>
        </w:tc>
      </w:tr>
      <w:tr w:rsidR="004F339F" w:rsidRPr="00B20AE8" w14:paraId="5F16B87F" w14:textId="77777777" w:rsidTr="009303FD">
        <w:trPr>
          <w:gridAfter w:val="1"/>
          <w:wAfter w:w="10" w:type="dxa"/>
          <w:cantSplit/>
          <w:jc w:val="center"/>
        </w:trPr>
        <w:tc>
          <w:tcPr>
            <w:tcW w:w="1918" w:type="dxa"/>
          </w:tcPr>
          <w:p w14:paraId="2201A337" w14:textId="77777777" w:rsidR="00D36639" w:rsidRPr="00B20AE8" w:rsidRDefault="00D36639" w:rsidP="0039402F">
            <w:pPr>
              <w:pStyle w:val="TAL"/>
            </w:pPr>
            <w:r w:rsidRPr="00B20AE8">
              <w:t>E-UTRA Band 44</w:t>
            </w:r>
          </w:p>
        </w:tc>
        <w:tc>
          <w:tcPr>
            <w:tcW w:w="1657" w:type="dxa"/>
          </w:tcPr>
          <w:p w14:paraId="33DF29E2" w14:textId="77777777" w:rsidR="00D36639" w:rsidRPr="00B20AE8" w:rsidRDefault="00D36639" w:rsidP="0039402F">
            <w:pPr>
              <w:pStyle w:val="TAC"/>
            </w:pPr>
            <w:r w:rsidRPr="00B20AE8">
              <w:t>703 – 803</w:t>
            </w:r>
          </w:p>
        </w:tc>
        <w:tc>
          <w:tcPr>
            <w:tcW w:w="1082" w:type="dxa"/>
          </w:tcPr>
          <w:p w14:paraId="13567FB9" w14:textId="77777777" w:rsidR="00D36639" w:rsidRPr="00B20AE8" w:rsidRDefault="00D36639" w:rsidP="0039402F">
            <w:pPr>
              <w:pStyle w:val="TAC"/>
            </w:pPr>
            <w:r w:rsidRPr="00B20AE8">
              <w:t>+46</w:t>
            </w:r>
          </w:p>
        </w:tc>
        <w:tc>
          <w:tcPr>
            <w:tcW w:w="1134" w:type="dxa"/>
          </w:tcPr>
          <w:p w14:paraId="786E8DA8" w14:textId="77777777" w:rsidR="00D36639" w:rsidRPr="00B20AE8" w:rsidRDefault="00D36639" w:rsidP="0039402F">
            <w:pPr>
              <w:pStyle w:val="TAC"/>
            </w:pPr>
            <w:r w:rsidRPr="00B20AE8">
              <w:t>+38</w:t>
            </w:r>
          </w:p>
        </w:tc>
        <w:tc>
          <w:tcPr>
            <w:tcW w:w="1134" w:type="dxa"/>
          </w:tcPr>
          <w:p w14:paraId="443D61BD" w14:textId="77777777" w:rsidR="00D36639" w:rsidRPr="00B20AE8" w:rsidRDefault="00D36639" w:rsidP="0039402F">
            <w:pPr>
              <w:pStyle w:val="TAC"/>
            </w:pPr>
            <w:r w:rsidRPr="00B20AE8">
              <w:t>+24</w:t>
            </w:r>
          </w:p>
        </w:tc>
        <w:tc>
          <w:tcPr>
            <w:tcW w:w="1701" w:type="dxa"/>
          </w:tcPr>
          <w:p w14:paraId="01DB654F"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8CA2C6A" w14:textId="77777777" w:rsidR="00D36639" w:rsidRPr="00B20AE8" w:rsidRDefault="00D36639" w:rsidP="0039402F">
            <w:pPr>
              <w:pStyle w:val="TAC"/>
            </w:pPr>
            <w:r w:rsidRPr="00B20AE8">
              <w:t>CW carrier</w:t>
            </w:r>
          </w:p>
        </w:tc>
      </w:tr>
      <w:tr w:rsidR="004F339F" w:rsidRPr="00B20AE8" w14:paraId="7FFAAE9F" w14:textId="77777777" w:rsidTr="009303FD">
        <w:trPr>
          <w:gridAfter w:val="1"/>
          <w:wAfter w:w="10" w:type="dxa"/>
          <w:cantSplit/>
          <w:jc w:val="center"/>
        </w:trPr>
        <w:tc>
          <w:tcPr>
            <w:tcW w:w="1918" w:type="dxa"/>
          </w:tcPr>
          <w:p w14:paraId="05B0D6C1" w14:textId="77777777" w:rsidR="00D36639" w:rsidRPr="00B20AE8" w:rsidRDefault="00D36639" w:rsidP="0039402F">
            <w:pPr>
              <w:pStyle w:val="TAL"/>
            </w:pPr>
            <w:r w:rsidRPr="00B20AE8">
              <w:t>E-UTRA Band 45</w:t>
            </w:r>
          </w:p>
        </w:tc>
        <w:tc>
          <w:tcPr>
            <w:tcW w:w="1657" w:type="dxa"/>
          </w:tcPr>
          <w:p w14:paraId="6C2B4BD4" w14:textId="77777777" w:rsidR="00D36639" w:rsidRPr="00B20AE8" w:rsidRDefault="00D36639" w:rsidP="0039402F">
            <w:pPr>
              <w:pStyle w:val="TAC"/>
            </w:pPr>
            <w:r w:rsidRPr="00B20AE8">
              <w:t>1447 - 1467</w:t>
            </w:r>
          </w:p>
        </w:tc>
        <w:tc>
          <w:tcPr>
            <w:tcW w:w="1082" w:type="dxa"/>
          </w:tcPr>
          <w:p w14:paraId="5408FA2D" w14:textId="77777777" w:rsidR="00D36639" w:rsidRPr="00B20AE8" w:rsidRDefault="00D36639" w:rsidP="0039402F">
            <w:pPr>
              <w:pStyle w:val="TAC"/>
            </w:pPr>
            <w:r w:rsidRPr="00B20AE8">
              <w:t>+46</w:t>
            </w:r>
          </w:p>
        </w:tc>
        <w:tc>
          <w:tcPr>
            <w:tcW w:w="1134" w:type="dxa"/>
          </w:tcPr>
          <w:p w14:paraId="77727B6B" w14:textId="77777777" w:rsidR="00D36639" w:rsidRPr="00B20AE8" w:rsidRDefault="00D36639" w:rsidP="0039402F">
            <w:pPr>
              <w:pStyle w:val="TAC"/>
            </w:pPr>
            <w:r w:rsidRPr="00B20AE8">
              <w:t>+38</w:t>
            </w:r>
          </w:p>
        </w:tc>
        <w:tc>
          <w:tcPr>
            <w:tcW w:w="1134" w:type="dxa"/>
          </w:tcPr>
          <w:p w14:paraId="7DF5A75C" w14:textId="77777777" w:rsidR="00D36639" w:rsidRPr="00B20AE8" w:rsidRDefault="00D36639" w:rsidP="0039402F">
            <w:pPr>
              <w:pStyle w:val="TAC"/>
            </w:pPr>
            <w:r w:rsidRPr="00B20AE8">
              <w:t>+24</w:t>
            </w:r>
          </w:p>
        </w:tc>
        <w:tc>
          <w:tcPr>
            <w:tcW w:w="1701" w:type="dxa"/>
          </w:tcPr>
          <w:p w14:paraId="54227F6A"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A7EDD40" w14:textId="77777777" w:rsidR="00D36639" w:rsidRPr="00B20AE8" w:rsidRDefault="00D36639" w:rsidP="0039402F">
            <w:pPr>
              <w:pStyle w:val="TAC"/>
            </w:pPr>
            <w:r w:rsidRPr="00B20AE8">
              <w:t>CW carrier</w:t>
            </w:r>
          </w:p>
        </w:tc>
      </w:tr>
      <w:tr w:rsidR="004F339F" w:rsidRPr="00B20AE8" w14:paraId="3AD871C2" w14:textId="77777777" w:rsidTr="009303FD">
        <w:trPr>
          <w:gridAfter w:val="1"/>
          <w:wAfter w:w="10" w:type="dxa"/>
          <w:cantSplit/>
          <w:jc w:val="center"/>
        </w:trPr>
        <w:tc>
          <w:tcPr>
            <w:tcW w:w="1918" w:type="dxa"/>
          </w:tcPr>
          <w:p w14:paraId="4F0A09D0" w14:textId="77777777" w:rsidR="00D36639" w:rsidRPr="00B20AE8" w:rsidRDefault="00D36639" w:rsidP="0039402F">
            <w:pPr>
              <w:pStyle w:val="TAL"/>
            </w:pPr>
            <w:r w:rsidRPr="00B20AE8">
              <w:t>E-UTRA Band 46</w:t>
            </w:r>
          </w:p>
        </w:tc>
        <w:tc>
          <w:tcPr>
            <w:tcW w:w="1657" w:type="dxa"/>
          </w:tcPr>
          <w:p w14:paraId="4F275ABC" w14:textId="77777777" w:rsidR="00D36639" w:rsidRPr="00B20AE8" w:rsidRDefault="00D36639" w:rsidP="0039402F">
            <w:pPr>
              <w:pStyle w:val="TAC"/>
            </w:pPr>
            <w:r w:rsidRPr="00B20AE8">
              <w:t>5150 - 5925</w:t>
            </w:r>
          </w:p>
        </w:tc>
        <w:tc>
          <w:tcPr>
            <w:tcW w:w="1082" w:type="dxa"/>
          </w:tcPr>
          <w:p w14:paraId="33D0C6E6" w14:textId="77777777" w:rsidR="00D36639" w:rsidRPr="00B20AE8" w:rsidRDefault="00D36639" w:rsidP="0039402F">
            <w:pPr>
              <w:pStyle w:val="TAC"/>
            </w:pPr>
            <w:r w:rsidRPr="00B20AE8">
              <w:t>N</w:t>
            </w:r>
            <w:r w:rsidR="00BF3DFF" w:rsidRPr="00B20AE8">
              <w:t>/</w:t>
            </w:r>
            <w:r w:rsidRPr="00B20AE8">
              <w:t>A</w:t>
            </w:r>
          </w:p>
        </w:tc>
        <w:tc>
          <w:tcPr>
            <w:tcW w:w="1134" w:type="dxa"/>
          </w:tcPr>
          <w:p w14:paraId="6B6B2EE8" w14:textId="77777777" w:rsidR="00D36639" w:rsidRPr="00B20AE8" w:rsidRDefault="006F0C62" w:rsidP="0039402F">
            <w:pPr>
              <w:pStyle w:val="TAC"/>
            </w:pPr>
            <w:r w:rsidRPr="00B20AE8">
              <w:rPr>
                <w:rFonts w:hint="eastAsia"/>
              </w:rPr>
              <w:t>+38</w:t>
            </w:r>
          </w:p>
        </w:tc>
        <w:tc>
          <w:tcPr>
            <w:tcW w:w="1134" w:type="dxa"/>
          </w:tcPr>
          <w:p w14:paraId="09F373D2" w14:textId="77777777" w:rsidR="00D36639" w:rsidRPr="00B20AE8" w:rsidRDefault="00D36639" w:rsidP="0039402F">
            <w:pPr>
              <w:pStyle w:val="TAC"/>
            </w:pPr>
            <w:r w:rsidRPr="00B20AE8">
              <w:t>+24</w:t>
            </w:r>
          </w:p>
        </w:tc>
        <w:tc>
          <w:tcPr>
            <w:tcW w:w="1701" w:type="dxa"/>
          </w:tcPr>
          <w:p w14:paraId="5BAEE461"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F7C33B4" w14:textId="77777777" w:rsidR="00D36639" w:rsidRPr="00B20AE8" w:rsidRDefault="00D36639" w:rsidP="0039402F">
            <w:pPr>
              <w:pStyle w:val="TAC"/>
            </w:pPr>
            <w:r w:rsidRPr="00B20AE8">
              <w:t>CW carrier</w:t>
            </w:r>
          </w:p>
        </w:tc>
      </w:tr>
      <w:tr w:rsidR="004F339F" w:rsidRPr="00B20AE8" w14:paraId="6EF3D6C9" w14:textId="77777777" w:rsidTr="009303FD">
        <w:trPr>
          <w:gridAfter w:val="1"/>
          <w:wAfter w:w="10" w:type="dxa"/>
          <w:cantSplit/>
          <w:jc w:val="center"/>
        </w:trPr>
        <w:tc>
          <w:tcPr>
            <w:tcW w:w="1918" w:type="dxa"/>
          </w:tcPr>
          <w:p w14:paraId="1C90F280" w14:textId="77777777" w:rsidR="00D36639" w:rsidRPr="00B20AE8" w:rsidRDefault="00D36639" w:rsidP="0039402F">
            <w:pPr>
              <w:pStyle w:val="TAL"/>
            </w:pPr>
            <w:r w:rsidRPr="00B20AE8">
              <w:t>E-UTRA Band 48</w:t>
            </w:r>
          </w:p>
        </w:tc>
        <w:tc>
          <w:tcPr>
            <w:tcW w:w="1657" w:type="dxa"/>
          </w:tcPr>
          <w:p w14:paraId="7FB3D5DD" w14:textId="77777777" w:rsidR="00D36639" w:rsidRPr="00B20AE8" w:rsidRDefault="00D36639" w:rsidP="0039402F">
            <w:pPr>
              <w:pStyle w:val="TAC"/>
            </w:pPr>
            <w:r w:rsidRPr="00B20AE8">
              <w:t>3550 – 3700</w:t>
            </w:r>
          </w:p>
        </w:tc>
        <w:tc>
          <w:tcPr>
            <w:tcW w:w="1082" w:type="dxa"/>
          </w:tcPr>
          <w:p w14:paraId="3120766C" w14:textId="77777777" w:rsidR="00D36639" w:rsidRPr="00B20AE8" w:rsidRDefault="00D36639" w:rsidP="0039402F">
            <w:pPr>
              <w:pStyle w:val="TAC"/>
            </w:pPr>
            <w:r w:rsidRPr="00B20AE8">
              <w:t>+46</w:t>
            </w:r>
          </w:p>
        </w:tc>
        <w:tc>
          <w:tcPr>
            <w:tcW w:w="1134" w:type="dxa"/>
          </w:tcPr>
          <w:p w14:paraId="456BDFE1" w14:textId="77777777" w:rsidR="00D36639" w:rsidRPr="00B20AE8" w:rsidRDefault="00D36639" w:rsidP="0039402F">
            <w:pPr>
              <w:pStyle w:val="TAC"/>
            </w:pPr>
            <w:r w:rsidRPr="00B20AE8">
              <w:t>+38</w:t>
            </w:r>
          </w:p>
        </w:tc>
        <w:tc>
          <w:tcPr>
            <w:tcW w:w="1134" w:type="dxa"/>
          </w:tcPr>
          <w:p w14:paraId="5678A1FD" w14:textId="77777777" w:rsidR="00D36639" w:rsidRPr="00B20AE8" w:rsidRDefault="00D36639" w:rsidP="0039402F">
            <w:pPr>
              <w:pStyle w:val="TAC"/>
            </w:pPr>
            <w:r w:rsidRPr="00B20AE8">
              <w:t>+24</w:t>
            </w:r>
          </w:p>
        </w:tc>
        <w:tc>
          <w:tcPr>
            <w:tcW w:w="1701" w:type="dxa"/>
          </w:tcPr>
          <w:p w14:paraId="6CEB4C49"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DA8382" w14:textId="77777777" w:rsidR="00D36639" w:rsidRPr="00B20AE8" w:rsidRDefault="00D36639" w:rsidP="0039402F">
            <w:pPr>
              <w:pStyle w:val="TAC"/>
            </w:pPr>
            <w:r w:rsidRPr="00B20AE8">
              <w:t>CW carrier</w:t>
            </w:r>
          </w:p>
        </w:tc>
      </w:tr>
      <w:tr w:rsidR="004F339F" w:rsidRPr="00B20AE8" w14:paraId="14A424D8" w14:textId="77777777" w:rsidTr="009303FD">
        <w:trPr>
          <w:gridAfter w:val="1"/>
          <w:wAfter w:w="10" w:type="dxa"/>
          <w:cantSplit/>
          <w:jc w:val="center"/>
        </w:trPr>
        <w:tc>
          <w:tcPr>
            <w:tcW w:w="1918" w:type="dxa"/>
          </w:tcPr>
          <w:p w14:paraId="1B83BE94" w14:textId="77777777" w:rsidR="00D36639" w:rsidRPr="00B20AE8" w:rsidRDefault="00D36639" w:rsidP="0039402F">
            <w:pPr>
              <w:pStyle w:val="TAL"/>
            </w:pPr>
            <w:r w:rsidRPr="00B20AE8">
              <w:t>E-UTRA Band 49</w:t>
            </w:r>
          </w:p>
        </w:tc>
        <w:tc>
          <w:tcPr>
            <w:tcW w:w="1657" w:type="dxa"/>
          </w:tcPr>
          <w:p w14:paraId="2832FA6D" w14:textId="77777777" w:rsidR="00D36639" w:rsidRPr="00B20AE8" w:rsidRDefault="00D36639" w:rsidP="0039402F">
            <w:pPr>
              <w:pStyle w:val="TAC"/>
            </w:pPr>
            <w:r w:rsidRPr="00B20AE8">
              <w:t>3550 – 3700</w:t>
            </w:r>
          </w:p>
        </w:tc>
        <w:tc>
          <w:tcPr>
            <w:tcW w:w="1082" w:type="dxa"/>
          </w:tcPr>
          <w:p w14:paraId="46BDE616" w14:textId="77777777" w:rsidR="00D36639" w:rsidRPr="00B20AE8" w:rsidRDefault="00D36639" w:rsidP="0039402F">
            <w:pPr>
              <w:pStyle w:val="TAC"/>
            </w:pPr>
            <w:r w:rsidRPr="00B20AE8">
              <w:t>N/A</w:t>
            </w:r>
          </w:p>
        </w:tc>
        <w:tc>
          <w:tcPr>
            <w:tcW w:w="1134" w:type="dxa"/>
          </w:tcPr>
          <w:p w14:paraId="7E30C68F" w14:textId="77777777" w:rsidR="00D36639" w:rsidRPr="00B20AE8" w:rsidRDefault="00D36639" w:rsidP="0039402F">
            <w:pPr>
              <w:pStyle w:val="TAC"/>
            </w:pPr>
            <w:r w:rsidRPr="00B20AE8">
              <w:t>N/A</w:t>
            </w:r>
          </w:p>
        </w:tc>
        <w:tc>
          <w:tcPr>
            <w:tcW w:w="1134" w:type="dxa"/>
          </w:tcPr>
          <w:p w14:paraId="303E63B8" w14:textId="77777777" w:rsidR="00D36639" w:rsidRPr="00B20AE8" w:rsidRDefault="00D36639" w:rsidP="0039402F">
            <w:pPr>
              <w:pStyle w:val="TAC"/>
            </w:pPr>
            <w:r w:rsidRPr="00B20AE8">
              <w:t>+24</w:t>
            </w:r>
          </w:p>
        </w:tc>
        <w:tc>
          <w:tcPr>
            <w:tcW w:w="1701" w:type="dxa"/>
          </w:tcPr>
          <w:p w14:paraId="648468C7"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B47974" w14:textId="77777777" w:rsidR="00D36639" w:rsidRPr="00B20AE8" w:rsidRDefault="00D36639" w:rsidP="0039402F">
            <w:pPr>
              <w:pStyle w:val="TAC"/>
            </w:pPr>
            <w:r w:rsidRPr="00B20AE8">
              <w:t>CW carrier</w:t>
            </w:r>
          </w:p>
        </w:tc>
      </w:tr>
      <w:tr w:rsidR="004F339F" w:rsidRPr="00B20AE8" w14:paraId="1FAEDD17" w14:textId="77777777" w:rsidTr="009303FD">
        <w:trPr>
          <w:gridAfter w:val="1"/>
          <w:wAfter w:w="10" w:type="dxa"/>
          <w:cantSplit/>
          <w:jc w:val="center"/>
        </w:trPr>
        <w:tc>
          <w:tcPr>
            <w:tcW w:w="1918" w:type="dxa"/>
          </w:tcPr>
          <w:p w14:paraId="782633CE" w14:textId="77777777" w:rsidR="00D36639" w:rsidRPr="00B20AE8" w:rsidRDefault="00D36639" w:rsidP="0039402F">
            <w:pPr>
              <w:pStyle w:val="TAL"/>
            </w:pPr>
            <w:r w:rsidRPr="00B20AE8">
              <w:t>E-UTRA Band 50 or NR band n50</w:t>
            </w:r>
          </w:p>
        </w:tc>
        <w:tc>
          <w:tcPr>
            <w:tcW w:w="1657" w:type="dxa"/>
          </w:tcPr>
          <w:p w14:paraId="6C9E4EA9" w14:textId="77777777" w:rsidR="00D36639" w:rsidRPr="00B20AE8" w:rsidRDefault="00D36639" w:rsidP="0039402F">
            <w:pPr>
              <w:pStyle w:val="TAC"/>
            </w:pPr>
            <w:r w:rsidRPr="00B20AE8">
              <w:rPr>
                <w:rFonts w:eastAsia="SimSun"/>
              </w:rPr>
              <w:t>1432</w:t>
            </w:r>
            <w:r w:rsidRPr="00B20AE8">
              <w:t xml:space="preserve"> – </w:t>
            </w:r>
            <w:r w:rsidRPr="00B20AE8">
              <w:rPr>
                <w:rFonts w:eastAsia="SimSun"/>
              </w:rPr>
              <w:t>1517</w:t>
            </w:r>
          </w:p>
        </w:tc>
        <w:tc>
          <w:tcPr>
            <w:tcW w:w="1082" w:type="dxa"/>
          </w:tcPr>
          <w:p w14:paraId="103C87BC" w14:textId="77777777" w:rsidR="00D36639" w:rsidRPr="00B20AE8" w:rsidRDefault="00D36639" w:rsidP="0039402F">
            <w:pPr>
              <w:pStyle w:val="TAC"/>
            </w:pPr>
            <w:r w:rsidRPr="00B20AE8">
              <w:t>+46</w:t>
            </w:r>
          </w:p>
        </w:tc>
        <w:tc>
          <w:tcPr>
            <w:tcW w:w="1134" w:type="dxa"/>
          </w:tcPr>
          <w:p w14:paraId="7D2FDEC8" w14:textId="77777777" w:rsidR="00D36639" w:rsidRPr="00B20AE8" w:rsidRDefault="00D36639" w:rsidP="0039402F">
            <w:pPr>
              <w:pStyle w:val="TAC"/>
            </w:pPr>
            <w:r w:rsidRPr="00B20AE8">
              <w:t>+38</w:t>
            </w:r>
          </w:p>
        </w:tc>
        <w:tc>
          <w:tcPr>
            <w:tcW w:w="1134" w:type="dxa"/>
          </w:tcPr>
          <w:p w14:paraId="3082944C" w14:textId="77777777" w:rsidR="00D36639" w:rsidRPr="00B20AE8" w:rsidRDefault="00D36639" w:rsidP="0039402F">
            <w:pPr>
              <w:pStyle w:val="TAC"/>
            </w:pPr>
            <w:r w:rsidRPr="00B20AE8">
              <w:t>+24</w:t>
            </w:r>
          </w:p>
        </w:tc>
        <w:tc>
          <w:tcPr>
            <w:tcW w:w="1701" w:type="dxa"/>
          </w:tcPr>
          <w:p w14:paraId="1C7FE1FB"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0D20C3" w14:textId="77777777" w:rsidR="00D36639" w:rsidRPr="00B20AE8" w:rsidRDefault="00D36639" w:rsidP="0039402F">
            <w:pPr>
              <w:pStyle w:val="TAC"/>
            </w:pPr>
            <w:r w:rsidRPr="00B20AE8">
              <w:t>CW carrier</w:t>
            </w:r>
          </w:p>
        </w:tc>
      </w:tr>
      <w:tr w:rsidR="004F339F" w:rsidRPr="00B20AE8" w14:paraId="08E41C3E" w14:textId="77777777" w:rsidTr="009303FD">
        <w:trPr>
          <w:gridAfter w:val="1"/>
          <w:wAfter w:w="10" w:type="dxa"/>
          <w:cantSplit/>
          <w:jc w:val="center"/>
        </w:trPr>
        <w:tc>
          <w:tcPr>
            <w:tcW w:w="1918" w:type="dxa"/>
          </w:tcPr>
          <w:p w14:paraId="126485C3" w14:textId="2F673F3A" w:rsidR="00D36639" w:rsidRPr="00B20AE8" w:rsidRDefault="00810927" w:rsidP="0039402F">
            <w:pPr>
              <w:pStyle w:val="TAL"/>
            </w:pPr>
            <w:r>
              <w:t>E-UTRA Band 51 or NR band n51</w:t>
            </w:r>
          </w:p>
        </w:tc>
        <w:tc>
          <w:tcPr>
            <w:tcW w:w="1657" w:type="dxa"/>
          </w:tcPr>
          <w:p w14:paraId="356C4B7A" w14:textId="77777777" w:rsidR="00D36639" w:rsidRPr="00B20AE8" w:rsidRDefault="00D36639" w:rsidP="0039402F">
            <w:pPr>
              <w:pStyle w:val="TAC"/>
            </w:pPr>
            <w:r w:rsidRPr="00B20AE8">
              <w:rPr>
                <w:rFonts w:eastAsia="SimSun"/>
              </w:rPr>
              <w:t>1427</w:t>
            </w:r>
            <w:r w:rsidRPr="00B20AE8">
              <w:t xml:space="preserve">– </w:t>
            </w:r>
            <w:r w:rsidRPr="00B20AE8">
              <w:rPr>
                <w:rFonts w:eastAsia="SimSun"/>
              </w:rPr>
              <w:t>1432</w:t>
            </w:r>
          </w:p>
        </w:tc>
        <w:tc>
          <w:tcPr>
            <w:tcW w:w="1082" w:type="dxa"/>
          </w:tcPr>
          <w:p w14:paraId="169865A8" w14:textId="77777777" w:rsidR="00D36639" w:rsidRPr="00B20AE8" w:rsidRDefault="00D36639" w:rsidP="0039402F">
            <w:pPr>
              <w:pStyle w:val="TAC"/>
            </w:pPr>
            <w:r w:rsidRPr="00B20AE8">
              <w:t>N/A</w:t>
            </w:r>
          </w:p>
        </w:tc>
        <w:tc>
          <w:tcPr>
            <w:tcW w:w="1134" w:type="dxa"/>
          </w:tcPr>
          <w:p w14:paraId="6F80ABCE" w14:textId="77777777" w:rsidR="00D36639" w:rsidRPr="00B20AE8" w:rsidRDefault="00D36639" w:rsidP="0039402F">
            <w:pPr>
              <w:pStyle w:val="TAC"/>
            </w:pPr>
            <w:r w:rsidRPr="00B20AE8">
              <w:t>N/A</w:t>
            </w:r>
          </w:p>
        </w:tc>
        <w:tc>
          <w:tcPr>
            <w:tcW w:w="1134" w:type="dxa"/>
          </w:tcPr>
          <w:p w14:paraId="364BEC82" w14:textId="77777777" w:rsidR="00D36639" w:rsidRPr="00B20AE8" w:rsidRDefault="00D36639" w:rsidP="0039402F">
            <w:pPr>
              <w:pStyle w:val="TAC"/>
            </w:pPr>
            <w:r w:rsidRPr="00B20AE8">
              <w:t>+24</w:t>
            </w:r>
          </w:p>
        </w:tc>
        <w:tc>
          <w:tcPr>
            <w:tcW w:w="1701" w:type="dxa"/>
          </w:tcPr>
          <w:p w14:paraId="19BCF5A5"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287A2F" w14:textId="77777777" w:rsidR="00D36639" w:rsidRPr="00B20AE8" w:rsidRDefault="00D36639" w:rsidP="0039402F">
            <w:pPr>
              <w:pStyle w:val="TAC"/>
            </w:pPr>
            <w:r w:rsidRPr="00B20AE8">
              <w:t>CW carrier</w:t>
            </w:r>
          </w:p>
        </w:tc>
      </w:tr>
      <w:tr w:rsidR="004F339F" w:rsidRPr="00B20AE8" w14:paraId="739F213B" w14:textId="77777777" w:rsidTr="009303FD">
        <w:trPr>
          <w:gridAfter w:val="1"/>
          <w:wAfter w:w="10" w:type="dxa"/>
          <w:cantSplit/>
          <w:jc w:val="center"/>
        </w:trPr>
        <w:tc>
          <w:tcPr>
            <w:tcW w:w="1918" w:type="dxa"/>
          </w:tcPr>
          <w:p w14:paraId="321C2EB9" w14:textId="77777777" w:rsidR="009A73AE" w:rsidRPr="00B20AE8" w:rsidRDefault="009A73AE" w:rsidP="0039402F">
            <w:pPr>
              <w:pStyle w:val="TAL"/>
            </w:pPr>
            <w:r w:rsidRPr="00B20AE8">
              <w:t>E-UTRA Band 52</w:t>
            </w:r>
          </w:p>
        </w:tc>
        <w:tc>
          <w:tcPr>
            <w:tcW w:w="1657" w:type="dxa"/>
          </w:tcPr>
          <w:p w14:paraId="7E393706" w14:textId="77777777" w:rsidR="009A73AE" w:rsidRPr="00B20AE8" w:rsidRDefault="009A73AE" w:rsidP="0039402F">
            <w:pPr>
              <w:pStyle w:val="TAC"/>
              <w:rPr>
                <w:rFonts w:cs="Arial"/>
              </w:rPr>
            </w:pPr>
            <w:r w:rsidRPr="00B20AE8">
              <w:t>330</w:t>
            </w:r>
            <w:r w:rsidRPr="00B20AE8">
              <w:rPr>
                <w:rFonts w:eastAsia="SimSun"/>
                <w:lang w:eastAsia="zh-CN"/>
              </w:rPr>
              <w:t>0</w:t>
            </w:r>
            <w:r w:rsidRPr="00B20AE8">
              <w:t xml:space="preserve"> - 3400 </w:t>
            </w:r>
          </w:p>
        </w:tc>
        <w:tc>
          <w:tcPr>
            <w:tcW w:w="1082" w:type="dxa"/>
          </w:tcPr>
          <w:p w14:paraId="7400D222" w14:textId="77777777" w:rsidR="009A73AE" w:rsidRPr="00B20AE8" w:rsidRDefault="009A73AE" w:rsidP="0039402F">
            <w:pPr>
              <w:pStyle w:val="TAC"/>
            </w:pPr>
            <w:r w:rsidRPr="00B20AE8">
              <w:t>+46</w:t>
            </w:r>
          </w:p>
        </w:tc>
        <w:tc>
          <w:tcPr>
            <w:tcW w:w="1134" w:type="dxa"/>
          </w:tcPr>
          <w:p w14:paraId="5E8A48A1" w14:textId="77777777" w:rsidR="009A73AE" w:rsidRPr="00B20AE8" w:rsidRDefault="009A73AE" w:rsidP="0039402F">
            <w:pPr>
              <w:pStyle w:val="TAC"/>
            </w:pPr>
            <w:r w:rsidRPr="00B20AE8">
              <w:t>+38</w:t>
            </w:r>
          </w:p>
        </w:tc>
        <w:tc>
          <w:tcPr>
            <w:tcW w:w="1134" w:type="dxa"/>
          </w:tcPr>
          <w:p w14:paraId="7A112014" w14:textId="77777777" w:rsidR="009A73AE" w:rsidRPr="00B20AE8" w:rsidRDefault="009A73AE" w:rsidP="0039402F">
            <w:pPr>
              <w:pStyle w:val="TAC"/>
            </w:pPr>
            <w:r w:rsidRPr="00B20AE8">
              <w:t>+24</w:t>
            </w:r>
          </w:p>
        </w:tc>
        <w:tc>
          <w:tcPr>
            <w:tcW w:w="1701" w:type="dxa"/>
          </w:tcPr>
          <w:p w14:paraId="7E088610"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80C1C1C" w14:textId="77777777" w:rsidR="009A73AE" w:rsidRPr="00B20AE8" w:rsidRDefault="009A73AE" w:rsidP="0039402F">
            <w:pPr>
              <w:pStyle w:val="TAC"/>
            </w:pPr>
            <w:r w:rsidRPr="00B20AE8">
              <w:t>CW carrier</w:t>
            </w:r>
          </w:p>
        </w:tc>
      </w:tr>
      <w:tr w:rsidR="004F339F" w:rsidRPr="00B20AE8" w14:paraId="5A532414" w14:textId="77777777" w:rsidTr="009303FD">
        <w:trPr>
          <w:gridAfter w:val="1"/>
          <w:wAfter w:w="10" w:type="dxa"/>
          <w:cantSplit/>
          <w:jc w:val="center"/>
        </w:trPr>
        <w:tc>
          <w:tcPr>
            <w:tcW w:w="1918" w:type="dxa"/>
          </w:tcPr>
          <w:p w14:paraId="3ACAC414" w14:textId="77777777" w:rsidR="00D36639" w:rsidRPr="00B20AE8" w:rsidRDefault="00D36639" w:rsidP="0039402F">
            <w:pPr>
              <w:pStyle w:val="TAL"/>
            </w:pPr>
            <w:r w:rsidRPr="00B20AE8">
              <w:t>E-UTRA Band 65</w:t>
            </w:r>
          </w:p>
        </w:tc>
        <w:tc>
          <w:tcPr>
            <w:tcW w:w="1657" w:type="dxa"/>
          </w:tcPr>
          <w:p w14:paraId="0FD0FF9F" w14:textId="77777777" w:rsidR="00D36639" w:rsidRPr="00B20AE8" w:rsidRDefault="00D36639" w:rsidP="0039402F">
            <w:pPr>
              <w:pStyle w:val="TAC"/>
            </w:pPr>
            <w:r w:rsidRPr="00B20AE8">
              <w:t>2110 – 2200</w:t>
            </w:r>
          </w:p>
        </w:tc>
        <w:tc>
          <w:tcPr>
            <w:tcW w:w="1082" w:type="dxa"/>
          </w:tcPr>
          <w:p w14:paraId="5FEB2DC2" w14:textId="77777777" w:rsidR="00D36639" w:rsidRPr="00B20AE8" w:rsidRDefault="00D36639" w:rsidP="0039402F">
            <w:pPr>
              <w:pStyle w:val="TAC"/>
            </w:pPr>
            <w:r w:rsidRPr="00B20AE8">
              <w:t>+46</w:t>
            </w:r>
          </w:p>
        </w:tc>
        <w:tc>
          <w:tcPr>
            <w:tcW w:w="1134" w:type="dxa"/>
          </w:tcPr>
          <w:p w14:paraId="5C4751C1" w14:textId="77777777" w:rsidR="00D36639" w:rsidRPr="00B20AE8" w:rsidRDefault="00D36639" w:rsidP="0039402F">
            <w:pPr>
              <w:pStyle w:val="TAC"/>
            </w:pPr>
            <w:r w:rsidRPr="00B20AE8">
              <w:t>+38</w:t>
            </w:r>
          </w:p>
        </w:tc>
        <w:tc>
          <w:tcPr>
            <w:tcW w:w="1134" w:type="dxa"/>
          </w:tcPr>
          <w:p w14:paraId="371830A1" w14:textId="77777777" w:rsidR="00D36639" w:rsidRPr="00B20AE8" w:rsidRDefault="00D36639" w:rsidP="0039402F">
            <w:pPr>
              <w:pStyle w:val="TAC"/>
            </w:pPr>
            <w:r w:rsidRPr="00B20AE8">
              <w:t>+24</w:t>
            </w:r>
          </w:p>
        </w:tc>
        <w:tc>
          <w:tcPr>
            <w:tcW w:w="1701" w:type="dxa"/>
          </w:tcPr>
          <w:p w14:paraId="360E7053"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F7DFD7" w14:textId="77777777" w:rsidR="00D36639" w:rsidRPr="00B20AE8" w:rsidRDefault="00D36639" w:rsidP="0039402F">
            <w:pPr>
              <w:pStyle w:val="TAC"/>
            </w:pPr>
            <w:r w:rsidRPr="00B20AE8">
              <w:t>CW carrier</w:t>
            </w:r>
          </w:p>
        </w:tc>
      </w:tr>
      <w:tr w:rsidR="004F339F" w:rsidRPr="00B20AE8" w14:paraId="32A82285" w14:textId="77777777" w:rsidTr="009303FD">
        <w:trPr>
          <w:gridAfter w:val="1"/>
          <w:wAfter w:w="10" w:type="dxa"/>
          <w:cantSplit/>
          <w:jc w:val="center"/>
        </w:trPr>
        <w:tc>
          <w:tcPr>
            <w:tcW w:w="1918" w:type="dxa"/>
          </w:tcPr>
          <w:p w14:paraId="429BFF76" w14:textId="26F1558F" w:rsidR="00D36639" w:rsidRPr="00B20AE8" w:rsidRDefault="00810927" w:rsidP="0039402F">
            <w:pPr>
              <w:pStyle w:val="TAL"/>
            </w:pPr>
            <w:r>
              <w:t>E-UTRA Band 66 or NR band n66</w:t>
            </w:r>
          </w:p>
        </w:tc>
        <w:tc>
          <w:tcPr>
            <w:tcW w:w="1657" w:type="dxa"/>
          </w:tcPr>
          <w:p w14:paraId="75A436CB" w14:textId="77777777" w:rsidR="00D36639" w:rsidRPr="00B20AE8" w:rsidRDefault="00D36639" w:rsidP="0039402F">
            <w:pPr>
              <w:pStyle w:val="TAC"/>
            </w:pPr>
            <w:r w:rsidRPr="00B20AE8">
              <w:t>2110 – 2200</w:t>
            </w:r>
          </w:p>
        </w:tc>
        <w:tc>
          <w:tcPr>
            <w:tcW w:w="1082" w:type="dxa"/>
          </w:tcPr>
          <w:p w14:paraId="37D6FD49" w14:textId="77777777" w:rsidR="00D36639" w:rsidRPr="00B20AE8" w:rsidRDefault="00D36639" w:rsidP="0039402F">
            <w:pPr>
              <w:pStyle w:val="TAC"/>
            </w:pPr>
            <w:r w:rsidRPr="00B20AE8">
              <w:t>+46</w:t>
            </w:r>
          </w:p>
        </w:tc>
        <w:tc>
          <w:tcPr>
            <w:tcW w:w="1134" w:type="dxa"/>
          </w:tcPr>
          <w:p w14:paraId="4DBFB6F4" w14:textId="77777777" w:rsidR="00D36639" w:rsidRPr="00B20AE8" w:rsidRDefault="00D36639" w:rsidP="0039402F">
            <w:pPr>
              <w:pStyle w:val="TAC"/>
            </w:pPr>
            <w:r w:rsidRPr="00B20AE8">
              <w:t>+38</w:t>
            </w:r>
          </w:p>
        </w:tc>
        <w:tc>
          <w:tcPr>
            <w:tcW w:w="1134" w:type="dxa"/>
          </w:tcPr>
          <w:p w14:paraId="4EDA9BE3" w14:textId="77777777" w:rsidR="00D36639" w:rsidRPr="00B20AE8" w:rsidRDefault="00D36639" w:rsidP="0039402F">
            <w:pPr>
              <w:pStyle w:val="TAC"/>
            </w:pPr>
            <w:r w:rsidRPr="00B20AE8">
              <w:t>+24</w:t>
            </w:r>
          </w:p>
        </w:tc>
        <w:tc>
          <w:tcPr>
            <w:tcW w:w="1701" w:type="dxa"/>
          </w:tcPr>
          <w:p w14:paraId="339B26DC"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2EA621" w14:textId="77777777" w:rsidR="00D36639" w:rsidRPr="00B20AE8" w:rsidRDefault="00D36639" w:rsidP="0039402F">
            <w:pPr>
              <w:pStyle w:val="TAC"/>
            </w:pPr>
            <w:r w:rsidRPr="00B20AE8">
              <w:t>CW carrier</w:t>
            </w:r>
          </w:p>
        </w:tc>
      </w:tr>
      <w:tr w:rsidR="004F339F" w:rsidRPr="00B20AE8" w14:paraId="18C04636" w14:textId="77777777" w:rsidTr="009303FD">
        <w:trPr>
          <w:gridAfter w:val="1"/>
          <w:wAfter w:w="10" w:type="dxa"/>
          <w:cantSplit/>
          <w:jc w:val="center"/>
        </w:trPr>
        <w:tc>
          <w:tcPr>
            <w:tcW w:w="1918" w:type="dxa"/>
          </w:tcPr>
          <w:p w14:paraId="77411CAF" w14:textId="77777777" w:rsidR="00D36639" w:rsidRPr="00B20AE8" w:rsidRDefault="00D36639" w:rsidP="0039402F">
            <w:pPr>
              <w:pStyle w:val="TAL"/>
            </w:pPr>
            <w:r w:rsidRPr="00B20AE8">
              <w:t>E-UTRA Band 67</w:t>
            </w:r>
          </w:p>
        </w:tc>
        <w:tc>
          <w:tcPr>
            <w:tcW w:w="1657" w:type="dxa"/>
          </w:tcPr>
          <w:p w14:paraId="17F653A6" w14:textId="77777777" w:rsidR="00D36639" w:rsidRPr="00B20AE8" w:rsidRDefault="00D36639" w:rsidP="0039402F">
            <w:pPr>
              <w:pStyle w:val="TAC"/>
            </w:pPr>
            <w:r w:rsidRPr="00B20AE8">
              <w:t>738 - 758</w:t>
            </w:r>
          </w:p>
        </w:tc>
        <w:tc>
          <w:tcPr>
            <w:tcW w:w="1082" w:type="dxa"/>
          </w:tcPr>
          <w:p w14:paraId="5FF3B456" w14:textId="77777777" w:rsidR="00D36639" w:rsidRPr="00B20AE8" w:rsidRDefault="00D36639" w:rsidP="0039402F">
            <w:pPr>
              <w:pStyle w:val="TAC"/>
            </w:pPr>
            <w:r w:rsidRPr="00B20AE8">
              <w:t>+46</w:t>
            </w:r>
          </w:p>
        </w:tc>
        <w:tc>
          <w:tcPr>
            <w:tcW w:w="1134" w:type="dxa"/>
          </w:tcPr>
          <w:p w14:paraId="235A2774" w14:textId="77777777" w:rsidR="00D36639" w:rsidRPr="00B20AE8" w:rsidRDefault="00D36639" w:rsidP="0039402F">
            <w:pPr>
              <w:pStyle w:val="TAC"/>
            </w:pPr>
            <w:r w:rsidRPr="00B20AE8">
              <w:t>+38</w:t>
            </w:r>
          </w:p>
        </w:tc>
        <w:tc>
          <w:tcPr>
            <w:tcW w:w="1134" w:type="dxa"/>
          </w:tcPr>
          <w:p w14:paraId="54A8494F" w14:textId="77777777" w:rsidR="00D36639" w:rsidRPr="00B20AE8" w:rsidRDefault="00D36639" w:rsidP="0039402F">
            <w:pPr>
              <w:pStyle w:val="TAC"/>
            </w:pPr>
            <w:r w:rsidRPr="00B20AE8">
              <w:t>+24</w:t>
            </w:r>
          </w:p>
        </w:tc>
        <w:tc>
          <w:tcPr>
            <w:tcW w:w="1701" w:type="dxa"/>
          </w:tcPr>
          <w:p w14:paraId="57113011"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6DEA3F" w14:textId="77777777" w:rsidR="00D36639" w:rsidRPr="00B20AE8" w:rsidRDefault="00D36639" w:rsidP="0039402F">
            <w:pPr>
              <w:pStyle w:val="TAC"/>
            </w:pPr>
            <w:r w:rsidRPr="00B20AE8">
              <w:t>CW carrier</w:t>
            </w:r>
          </w:p>
        </w:tc>
      </w:tr>
      <w:tr w:rsidR="004F339F" w:rsidRPr="00B20AE8" w14:paraId="2ACFDCFE" w14:textId="77777777" w:rsidTr="009303FD">
        <w:trPr>
          <w:gridAfter w:val="1"/>
          <w:wAfter w:w="10" w:type="dxa"/>
          <w:cantSplit/>
          <w:jc w:val="center"/>
        </w:trPr>
        <w:tc>
          <w:tcPr>
            <w:tcW w:w="1918" w:type="dxa"/>
          </w:tcPr>
          <w:p w14:paraId="2352387F" w14:textId="77777777" w:rsidR="00D36639" w:rsidRPr="00B20AE8" w:rsidRDefault="00D36639" w:rsidP="0039402F">
            <w:pPr>
              <w:pStyle w:val="TAL"/>
            </w:pPr>
            <w:r w:rsidRPr="00B20AE8">
              <w:t>E-UTRA Band 68</w:t>
            </w:r>
          </w:p>
        </w:tc>
        <w:tc>
          <w:tcPr>
            <w:tcW w:w="1657" w:type="dxa"/>
          </w:tcPr>
          <w:p w14:paraId="244E206D" w14:textId="77777777" w:rsidR="00D36639" w:rsidRPr="00B20AE8" w:rsidRDefault="00D36639" w:rsidP="0039402F">
            <w:pPr>
              <w:pStyle w:val="TAC"/>
            </w:pPr>
            <w:r w:rsidRPr="00B20AE8">
              <w:t>753 - 783</w:t>
            </w:r>
          </w:p>
        </w:tc>
        <w:tc>
          <w:tcPr>
            <w:tcW w:w="1082" w:type="dxa"/>
          </w:tcPr>
          <w:p w14:paraId="643EC997" w14:textId="77777777" w:rsidR="00D36639" w:rsidRPr="00B20AE8" w:rsidRDefault="00D36639" w:rsidP="0039402F">
            <w:pPr>
              <w:pStyle w:val="TAC"/>
            </w:pPr>
            <w:r w:rsidRPr="00B20AE8">
              <w:t>+46</w:t>
            </w:r>
          </w:p>
        </w:tc>
        <w:tc>
          <w:tcPr>
            <w:tcW w:w="1134" w:type="dxa"/>
          </w:tcPr>
          <w:p w14:paraId="57C89772" w14:textId="77777777" w:rsidR="00D36639" w:rsidRPr="00B20AE8" w:rsidRDefault="00D36639" w:rsidP="0039402F">
            <w:pPr>
              <w:pStyle w:val="TAC"/>
            </w:pPr>
            <w:r w:rsidRPr="00B20AE8">
              <w:t>+38</w:t>
            </w:r>
          </w:p>
        </w:tc>
        <w:tc>
          <w:tcPr>
            <w:tcW w:w="1134" w:type="dxa"/>
          </w:tcPr>
          <w:p w14:paraId="4566D857" w14:textId="77777777" w:rsidR="00D36639" w:rsidRPr="00B20AE8" w:rsidRDefault="00D36639" w:rsidP="0039402F">
            <w:pPr>
              <w:pStyle w:val="TAC"/>
            </w:pPr>
            <w:r w:rsidRPr="00B20AE8">
              <w:t>+24</w:t>
            </w:r>
          </w:p>
        </w:tc>
        <w:tc>
          <w:tcPr>
            <w:tcW w:w="1701" w:type="dxa"/>
          </w:tcPr>
          <w:p w14:paraId="158658FA"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101A5A" w14:textId="77777777" w:rsidR="00D36639" w:rsidRPr="00B20AE8" w:rsidRDefault="00D36639" w:rsidP="0039402F">
            <w:pPr>
              <w:pStyle w:val="TAC"/>
            </w:pPr>
            <w:r w:rsidRPr="00B20AE8">
              <w:t>CW carrier</w:t>
            </w:r>
          </w:p>
        </w:tc>
      </w:tr>
      <w:tr w:rsidR="004F339F" w:rsidRPr="00B20AE8" w14:paraId="63E3F348" w14:textId="77777777" w:rsidTr="009303FD">
        <w:trPr>
          <w:gridAfter w:val="1"/>
          <w:wAfter w:w="10" w:type="dxa"/>
          <w:cantSplit/>
          <w:jc w:val="center"/>
        </w:trPr>
        <w:tc>
          <w:tcPr>
            <w:tcW w:w="1918" w:type="dxa"/>
          </w:tcPr>
          <w:p w14:paraId="035DBE24" w14:textId="77777777" w:rsidR="00D36639" w:rsidRPr="00B20AE8" w:rsidRDefault="00D36639" w:rsidP="0039402F">
            <w:pPr>
              <w:pStyle w:val="TAL"/>
            </w:pPr>
            <w:r w:rsidRPr="00B20AE8">
              <w:t xml:space="preserve">E-UTRA Band 69 </w:t>
            </w:r>
          </w:p>
        </w:tc>
        <w:tc>
          <w:tcPr>
            <w:tcW w:w="1657" w:type="dxa"/>
          </w:tcPr>
          <w:p w14:paraId="3E541197" w14:textId="77777777" w:rsidR="00D36639" w:rsidRPr="00B20AE8" w:rsidRDefault="00D36639" w:rsidP="0039402F">
            <w:pPr>
              <w:pStyle w:val="TAC"/>
            </w:pPr>
            <w:r w:rsidRPr="00B20AE8">
              <w:t>2570-2620</w:t>
            </w:r>
          </w:p>
        </w:tc>
        <w:tc>
          <w:tcPr>
            <w:tcW w:w="1082" w:type="dxa"/>
          </w:tcPr>
          <w:p w14:paraId="3A33B5A2" w14:textId="77777777" w:rsidR="00D36639" w:rsidRPr="00B20AE8" w:rsidRDefault="00D36639" w:rsidP="0039402F">
            <w:pPr>
              <w:pStyle w:val="TAC"/>
            </w:pPr>
            <w:r w:rsidRPr="00B20AE8">
              <w:t>+46</w:t>
            </w:r>
          </w:p>
        </w:tc>
        <w:tc>
          <w:tcPr>
            <w:tcW w:w="1134" w:type="dxa"/>
          </w:tcPr>
          <w:p w14:paraId="6CCBD147" w14:textId="77777777" w:rsidR="00D36639" w:rsidRPr="00B20AE8" w:rsidRDefault="00D36639" w:rsidP="0039402F">
            <w:pPr>
              <w:pStyle w:val="TAC"/>
            </w:pPr>
            <w:r w:rsidRPr="00B20AE8">
              <w:t>+38</w:t>
            </w:r>
          </w:p>
        </w:tc>
        <w:tc>
          <w:tcPr>
            <w:tcW w:w="1134" w:type="dxa"/>
          </w:tcPr>
          <w:p w14:paraId="6228914B" w14:textId="77777777" w:rsidR="00D36639" w:rsidRPr="00B20AE8" w:rsidRDefault="00D36639" w:rsidP="0039402F">
            <w:pPr>
              <w:pStyle w:val="TAC"/>
            </w:pPr>
            <w:r w:rsidRPr="00B20AE8">
              <w:t>+24</w:t>
            </w:r>
          </w:p>
        </w:tc>
        <w:tc>
          <w:tcPr>
            <w:tcW w:w="1701" w:type="dxa"/>
          </w:tcPr>
          <w:p w14:paraId="495AD7DE"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D182F86" w14:textId="77777777" w:rsidR="00D36639" w:rsidRPr="00B20AE8" w:rsidRDefault="00D36639" w:rsidP="0039402F">
            <w:pPr>
              <w:pStyle w:val="TAC"/>
            </w:pPr>
            <w:r w:rsidRPr="00B20AE8">
              <w:t>CW carrier</w:t>
            </w:r>
          </w:p>
        </w:tc>
      </w:tr>
      <w:tr w:rsidR="00810927" w:rsidRPr="00B20AE8" w14:paraId="3F90627F" w14:textId="77777777" w:rsidTr="009303FD">
        <w:trPr>
          <w:gridAfter w:val="1"/>
          <w:wAfter w:w="10" w:type="dxa"/>
          <w:cantSplit/>
          <w:jc w:val="center"/>
        </w:trPr>
        <w:tc>
          <w:tcPr>
            <w:tcW w:w="1918" w:type="dxa"/>
          </w:tcPr>
          <w:p w14:paraId="3AF8F590" w14:textId="136C1F5A" w:rsidR="00810927" w:rsidRPr="00B20AE8" w:rsidRDefault="00810927" w:rsidP="0039402F">
            <w:pPr>
              <w:pStyle w:val="TAL"/>
            </w:pPr>
            <w:r>
              <w:t>E-UTRA Band 70 or NR band n70</w:t>
            </w:r>
          </w:p>
        </w:tc>
        <w:tc>
          <w:tcPr>
            <w:tcW w:w="1657" w:type="dxa"/>
          </w:tcPr>
          <w:p w14:paraId="7BF15812" w14:textId="77777777" w:rsidR="00810927" w:rsidRPr="00B20AE8" w:rsidRDefault="00810927" w:rsidP="0039402F">
            <w:pPr>
              <w:pStyle w:val="TAC"/>
            </w:pPr>
            <w:r w:rsidRPr="00B20AE8">
              <w:t>1995 - 2020</w:t>
            </w:r>
          </w:p>
        </w:tc>
        <w:tc>
          <w:tcPr>
            <w:tcW w:w="1082" w:type="dxa"/>
          </w:tcPr>
          <w:p w14:paraId="74CCA4AB" w14:textId="77777777" w:rsidR="00810927" w:rsidRPr="00B20AE8" w:rsidRDefault="00810927" w:rsidP="0039402F">
            <w:pPr>
              <w:pStyle w:val="TAC"/>
            </w:pPr>
            <w:r w:rsidRPr="00B20AE8">
              <w:t>+46</w:t>
            </w:r>
          </w:p>
        </w:tc>
        <w:tc>
          <w:tcPr>
            <w:tcW w:w="1134" w:type="dxa"/>
          </w:tcPr>
          <w:p w14:paraId="69D63751" w14:textId="77777777" w:rsidR="00810927" w:rsidRPr="00B20AE8" w:rsidRDefault="00810927" w:rsidP="0039402F">
            <w:pPr>
              <w:pStyle w:val="TAC"/>
            </w:pPr>
            <w:r w:rsidRPr="00B20AE8">
              <w:t>+38</w:t>
            </w:r>
          </w:p>
        </w:tc>
        <w:tc>
          <w:tcPr>
            <w:tcW w:w="1134" w:type="dxa"/>
          </w:tcPr>
          <w:p w14:paraId="5A1520BA" w14:textId="77777777" w:rsidR="00810927" w:rsidRPr="00B20AE8" w:rsidRDefault="00810927" w:rsidP="0039402F">
            <w:pPr>
              <w:pStyle w:val="TAC"/>
            </w:pPr>
            <w:r w:rsidRPr="00B20AE8">
              <w:t>+24</w:t>
            </w:r>
          </w:p>
        </w:tc>
        <w:tc>
          <w:tcPr>
            <w:tcW w:w="1701" w:type="dxa"/>
          </w:tcPr>
          <w:p w14:paraId="77955489" w14:textId="77777777" w:rsidR="00810927" w:rsidRPr="00B20AE8" w:rsidRDefault="00810927"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D90B39" w14:textId="77777777" w:rsidR="00810927" w:rsidRPr="00B20AE8" w:rsidRDefault="00810927" w:rsidP="0039402F">
            <w:pPr>
              <w:pStyle w:val="TAC"/>
            </w:pPr>
            <w:r w:rsidRPr="00B20AE8">
              <w:t>CW carrier</w:t>
            </w:r>
          </w:p>
        </w:tc>
      </w:tr>
      <w:tr w:rsidR="00810927" w:rsidRPr="00B20AE8" w14:paraId="7671CE2B" w14:textId="77777777" w:rsidTr="009303FD">
        <w:trPr>
          <w:gridAfter w:val="1"/>
          <w:wAfter w:w="10" w:type="dxa"/>
          <w:cantSplit/>
          <w:jc w:val="center"/>
        </w:trPr>
        <w:tc>
          <w:tcPr>
            <w:tcW w:w="1918" w:type="dxa"/>
          </w:tcPr>
          <w:p w14:paraId="211F8558" w14:textId="35FB6F5A" w:rsidR="00810927" w:rsidRPr="00B20AE8" w:rsidRDefault="00810927" w:rsidP="0039402F">
            <w:pPr>
              <w:pStyle w:val="TAL"/>
            </w:pPr>
            <w:r>
              <w:rPr>
                <w:lang w:eastAsia="ko-KR"/>
              </w:rPr>
              <w:t xml:space="preserve">E-UTRA Band 71 or </w:t>
            </w:r>
            <w:r>
              <w:t>NR band n71</w:t>
            </w:r>
          </w:p>
        </w:tc>
        <w:tc>
          <w:tcPr>
            <w:tcW w:w="1657" w:type="dxa"/>
          </w:tcPr>
          <w:p w14:paraId="514B4753" w14:textId="77777777" w:rsidR="00810927" w:rsidRPr="00B20AE8" w:rsidRDefault="00810927" w:rsidP="0039402F">
            <w:pPr>
              <w:pStyle w:val="TAC"/>
            </w:pPr>
            <w:r w:rsidRPr="00B20AE8">
              <w:rPr>
                <w:lang w:eastAsia="ko-KR"/>
              </w:rPr>
              <w:t>617 - 652</w:t>
            </w:r>
          </w:p>
        </w:tc>
        <w:tc>
          <w:tcPr>
            <w:tcW w:w="1082" w:type="dxa"/>
          </w:tcPr>
          <w:p w14:paraId="4FFC2A7F" w14:textId="77777777" w:rsidR="00810927" w:rsidRPr="00B20AE8" w:rsidRDefault="00810927" w:rsidP="0039402F">
            <w:pPr>
              <w:pStyle w:val="TAC"/>
            </w:pPr>
            <w:r w:rsidRPr="00B20AE8">
              <w:t>+46</w:t>
            </w:r>
          </w:p>
        </w:tc>
        <w:tc>
          <w:tcPr>
            <w:tcW w:w="1134" w:type="dxa"/>
          </w:tcPr>
          <w:p w14:paraId="17F720D5" w14:textId="77777777" w:rsidR="00810927" w:rsidRPr="00B20AE8" w:rsidRDefault="00810927" w:rsidP="0039402F">
            <w:pPr>
              <w:pStyle w:val="TAC"/>
            </w:pPr>
            <w:r w:rsidRPr="00B20AE8">
              <w:t>+38</w:t>
            </w:r>
          </w:p>
        </w:tc>
        <w:tc>
          <w:tcPr>
            <w:tcW w:w="1134" w:type="dxa"/>
          </w:tcPr>
          <w:p w14:paraId="7EB344EC" w14:textId="77777777" w:rsidR="00810927" w:rsidRPr="00B20AE8" w:rsidRDefault="00810927" w:rsidP="0039402F">
            <w:pPr>
              <w:pStyle w:val="TAC"/>
            </w:pPr>
            <w:r w:rsidRPr="00B20AE8">
              <w:t>+24</w:t>
            </w:r>
          </w:p>
        </w:tc>
        <w:tc>
          <w:tcPr>
            <w:tcW w:w="1701" w:type="dxa"/>
          </w:tcPr>
          <w:p w14:paraId="3E67FEC1" w14:textId="77777777" w:rsidR="00810927" w:rsidRPr="00B20AE8" w:rsidRDefault="00810927"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A5170B" w14:textId="77777777" w:rsidR="00810927" w:rsidRPr="00B20AE8" w:rsidRDefault="00810927" w:rsidP="0039402F">
            <w:pPr>
              <w:pStyle w:val="TAC"/>
            </w:pPr>
            <w:r w:rsidRPr="00B20AE8">
              <w:rPr>
                <w:lang w:eastAsia="ko-KR"/>
              </w:rPr>
              <w:t>CW carrier</w:t>
            </w:r>
          </w:p>
        </w:tc>
      </w:tr>
      <w:tr w:rsidR="004F339F" w:rsidRPr="00B20AE8" w14:paraId="6073E133" w14:textId="77777777" w:rsidTr="009303FD">
        <w:trPr>
          <w:gridAfter w:val="1"/>
          <w:wAfter w:w="10" w:type="dxa"/>
          <w:cantSplit/>
          <w:jc w:val="center"/>
        </w:trPr>
        <w:tc>
          <w:tcPr>
            <w:tcW w:w="1918" w:type="dxa"/>
          </w:tcPr>
          <w:p w14:paraId="06FF4B46" w14:textId="77777777" w:rsidR="00D36639" w:rsidRPr="00B20AE8" w:rsidRDefault="00D36639" w:rsidP="0039402F">
            <w:pPr>
              <w:pStyle w:val="TAL"/>
            </w:pPr>
            <w:r w:rsidRPr="00B20AE8">
              <w:rPr>
                <w:lang w:eastAsia="ko-KR"/>
              </w:rPr>
              <w:t>E-UTRA Band 72</w:t>
            </w:r>
          </w:p>
        </w:tc>
        <w:tc>
          <w:tcPr>
            <w:tcW w:w="1657" w:type="dxa"/>
          </w:tcPr>
          <w:p w14:paraId="0AF77574" w14:textId="77777777" w:rsidR="00D36639" w:rsidRPr="00B20AE8" w:rsidRDefault="00D36639" w:rsidP="0039402F">
            <w:pPr>
              <w:pStyle w:val="TAC"/>
            </w:pPr>
            <w:r w:rsidRPr="00B20AE8">
              <w:rPr>
                <w:lang w:eastAsia="ko-KR"/>
              </w:rPr>
              <w:t>461 - 466</w:t>
            </w:r>
          </w:p>
        </w:tc>
        <w:tc>
          <w:tcPr>
            <w:tcW w:w="1082" w:type="dxa"/>
          </w:tcPr>
          <w:p w14:paraId="52619F62" w14:textId="77777777" w:rsidR="00D36639" w:rsidRPr="00B20AE8" w:rsidRDefault="00D36639" w:rsidP="0039402F">
            <w:pPr>
              <w:pStyle w:val="TAC"/>
            </w:pPr>
            <w:r w:rsidRPr="00B20AE8">
              <w:t>+46</w:t>
            </w:r>
          </w:p>
        </w:tc>
        <w:tc>
          <w:tcPr>
            <w:tcW w:w="1134" w:type="dxa"/>
          </w:tcPr>
          <w:p w14:paraId="062C4DF1" w14:textId="77777777" w:rsidR="00D36639" w:rsidRPr="00B20AE8" w:rsidRDefault="00D36639" w:rsidP="0039402F">
            <w:pPr>
              <w:pStyle w:val="TAC"/>
            </w:pPr>
            <w:r w:rsidRPr="00B20AE8">
              <w:t>+38</w:t>
            </w:r>
          </w:p>
        </w:tc>
        <w:tc>
          <w:tcPr>
            <w:tcW w:w="1134" w:type="dxa"/>
          </w:tcPr>
          <w:p w14:paraId="6CB6DA22" w14:textId="77777777" w:rsidR="00D36639" w:rsidRPr="00B20AE8" w:rsidRDefault="00D36639" w:rsidP="0039402F">
            <w:pPr>
              <w:pStyle w:val="TAC"/>
            </w:pPr>
            <w:r w:rsidRPr="00B20AE8">
              <w:t>+24</w:t>
            </w:r>
          </w:p>
        </w:tc>
        <w:tc>
          <w:tcPr>
            <w:tcW w:w="1701" w:type="dxa"/>
          </w:tcPr>
          <w:p w14:paraId="3DDB4469"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DC45F1" w14:textId="77777777" w:rsidR="00D36639" w:rsidRPr="00B20AE8" w:rsidRDefault="00D36639" w:rsidP="0039402F">
            <w:pPr>
              <w:pStyle w:val="TAC"/>
            </w:pPr>
            <w:r w:rsidRPr="00B20AE8">
              <w:rPr>
                <w:lang w:eastAsia="ko-KR"/>
              </w:rPr>
              <w:t>CW carrier</w:t>
            </w:r>
          </w:p>
        </w:tc>
      </w:tr>
      <w:tr w:rsidR="004F339F" w:rsidRPr="00B20AE8" w14:paraId="3F12F320" w14:textId="77777777" w:rsidTr="009303FD">
        <w:trPr>
          <w:gridAfter w:val="1"/>
          <w:wAfter w:w="10" w:type="dxa"/>
          <w:cantSplit/>
          <w:jc w:val="center"/>
        </w:trPr>
        <w:tc>
          <w:tcPr>
            <w:tcW w:w="1918" w:type="dxa"/>
          </w:tcPr>
          <w:p w14:paraId="589359A3" w14:textId="77777777" w:rsidR="00D36639" w:rsidRPr="00B20AE8" w:rsidRDefault="00D36639" w:rsidP="0039402F">
            <w:pPr>
              <w:pStyle w:val="TAL"/>
            </w:pPr>
            <w:r w:rsidRPr="00B20AE8">
              <w:rPr>
                <w:lang w:eastAsia="ko-KR"/>
              </w:rPr>
              <w:t>E-UTRA Band 7</w:t>
            </w:r>
            <w:r w:rsidRPr="00B20AE8">
              <w:t>3</w:t>
            </w:r>
          </w:p>
        </w:tc>
        <w:tc>
          <w:tcPr>
            <w:tcW w:w="1657" w:type="dxa"/>
          </w:tcPr>
          <w:p w14:paraId="27E2A293" w14:textId="77777777" w:rsidR="00D36639" w:rsidRPr="00B20AE8" w:rsidRDefault="00D36639" w:rsidP="0039402F">
            <w:pPr>
              <w:pStyle w:val="TAC"/>
            </w:pPr>
            <w:r w:rsidRPr="00B20AE8">
              <w:rPr>
                <w:lang w:eastAsia="ko-KR"/>
              </w:rPr>
              <w:t>46</w:t>
            </w:r>
            <w:r w:rsidRPr="00B20AE8">
              <w:t>0</w:t>
            </w:r>
            <w:r w:rsidRPr="00B20AE8">
              <w:rPr>
                <w:lang w:eastAsia="ko-KR"/>
              </w:rPr>
              <w:t xml:space="preserve"> - 46</w:t>
            </w:r>
            <w:r w:rsidRPr="00B20AE8">
              <w:t>5</w:t>
            </w:r>
          </w:p>
        </w:tc>
        <w:tc>
          <w:tcPr>
            <w:tcW w:w="1082" w:type="dxa"/>
          </w:tcPr>
          <w:p w14:paraId="3C83AB82" w14:textId="77777777" w:rsidR="00D36639" w:rsidRPr="00B20AE8" w:rsidRDefault="00D36639" w:rsidP="0039402F">
            <w:pPr>
              <w:pStyle w:val="TAC"/>
            </w:pPr>
            <w:r w:rsidRPr="00B20AE8">
              <w:t>+46</w:t>
            </w:r>
          </w:p>
        </w:tc>
        <w:tc>
          <w:tcPr>
            <w:tcW w:w="1134" w:type="dxa"/>
          </w:tcPr>
          <w:p w14:paraId="2257665B" w14:textId="77777777" w:rsidR="00D36639" w:rsidRPr="00B20AE8" w:rsidRDefault="00D36639" w:rsidP="0039402F">
            <w:pPr>
              <w:pStyle w:val="TAC"/>
            </w:pPr>
            <w:r w:rsidRPr="00B20AE8">
              <w:t>+38</w:t>
            </w:r>
          </w:p>
        </w:tc>
        <w:tc>
          <w:tcPr>
            <w:tcW w:w="1134" w:type="dxa"/>
          </w:tcPr>
          <w:p w14:paraId="0DFE7985" w14:textId="77777777" w:rsidR="00D36639" w:rsidRPr="00B20AE8" w:rsidRDefault="00D36639" w:rsidP="0039402F">
            <w:pPr>
              <w:pStyle w:val="TAC"/>
            </w:pPr>
            <w:r w:rsidRPr="00B20AE8">
              <w:t>+24</w:t>
            </w:r>
          </w:p>
        </w:tc>
        <w:tc>
          <w:tcPr>
            <w:tcW w:w="1701" w:type="dxa"/>
          </w:tcPr>
          <w:p w14:paraId="7688893A"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0572D3" w14:textId="77777777" w:rsidR="00D36639" w:rsidRPr="00B20AE8" w:rsidRDefault="00D36639" w:rsidP="0039402F">
            <w:pPr>
              <w:pStyle w:val="TAC"/>
            </w:pPr>
            <w:r w:rsidRPr="00B20AE8">
              <w:rPr>
                <w:lang w:eastAsia="ko-KR"/>
              </w:rPr>
              <w:t>CW carrier</w:t>
            </w:r>
          </w:p>
        </w:tc>
      </w:tr>
      <w:tr w:rsidR="004F339F" w:rsidRPr="00B20AE8" w14:paraId="737279B4" w14:textId="77777777" w:rsidTr="009303FD">
        <w:trPr>
          <w:gridAfter w:val="1"/>
          <w:wAfter w:w="10" w:type="dxa"/>
          <w:cantSplit/>
          <w:jc w:val="center"/>
        </w:trPr>
        <w:tc>
          <w:tcPr>
            <w:tcW w:w="1918" w:type="dxa"/>
          </w:tcPr>
          <w:p w14:paraId="5505F0CF" w14:textId="77777777" w:rsidR="00D36639" w:rsidRPr="00B20AE8" w:rsidRDefault="00D36639" w:rsidP="0039402F">
            <w:pPr>
              <w:pStyle w:val="TAL"/>
            </w:pPr>
            <w:r w:rsidRPr="00B20AE8">
              <w:t>E-UTRA Band 74 or NR band n74</w:t>
            </w:r>
          </w:p>
        </w:tc>
        <w:tc>
          <w:tcPr>
            <w:tcW w:w="1657" w:type="dxa"/>
          </w:tcPr>
          <w:p w14:paraId="5FF41B66" w14:textId="77777777" w:rsidR="00D36639" w:rsidRPr="00B20AE8" w:rsidRDefault="00D36639" w:rsidP="0039402F">
            <w:pPr>
              <w:pStyle w:val="TAC"/>
            </w:pPr>
            <w:r w:rsidRPr="00B20AE8">
              <w:t>1475 - 1518</w:t>
            </w:r>
          </w:p>
        </w:tc>
        <w:tc>
          <w:tcPr>
            <w:tcW w:w="1082" w:type="dxa"/>
          </w:tcPr>
          <w:p w14:paraId="32CC0EF8" w14:textId="77777777" w:rsidR="00D36639" w:rsidRPr="00B20AE8" w:rsidRDefault="00D36639" w:rsidP="0039402F">
            <w:pPr>
              <w:pStyle w:val="TAC"/>
            </w:pPr>
            <w:r w:rsidRPr="00B20AE8">
              <w:t>+46</w:t>
            </w:r>
          </w:p>
        </w:tc>
        <w:tc>
          <w:tcPr>
            <w:tcW w:w="1134" w:type="dxa"/>
          </w:tcPr>
          <w:p w14:paraId="5966FDAF" w14:textId="77777777" w:rsidR="00D36639" w:rsidRPr="00B20AE8" w:rsidRDefault="00D36639" w:rsidP="0039402F">
            <w:pPr>
              <w:pStyle w:val="TAC"/>
            </w:pPr>
            <w:r w:rsidRPr="00B20AE8">
              <w:t>+38</w:t>
            </w:r>
          </w:p>
        </w:tc>
        <w:tc>
          <w:tcPr>
            <w:tcW w:w="1134" w:type="dxa"/>
          </w:tcPr>
          <w:p w14:paraId="5F1F0840" w14:textId="77777777" w:rsidR="00D36639" w:rsidRPr="00B20AE8" w:rsidRDefault="00D36639" w:rsidP="0039402F">
            <w:pPr>
              <w:pStyle w:val="TAC"/>
            </w:pPr>
            <w:r w:rsidRPr="00B20AE8">
              <w:t>+24</w:t>
            </w:r>
          </w:p>
        </w:tc>
        <w:tc>
          <w:tcPr>
            <w:tcW w:w="1701" w:type="dxa"/>
          </w:tcPr>
          <w:p w14:paraId="448C6BBF"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E58D3" w14:textId="77777777" w:rsidR="00D36639" w:rsidRPr="00B20AE8" w:rsidRDefault="00D36639" w:rsidP="0039402F">
            <w:pPr>
              <w:pStyle w:val="TAC"/>
            </w:pPr>
            <w:r w:rsidRPr="00B20AE8">
              <w:t>CW carrier</w:t>
            </w:r>
          </w:p>
        </w:tc>
      </w:tr>
      <w:tr w:rsidR="00810927" w:rsidRPr="00B20AE8" w14:paraId="2572FCF5" w14:textId="77777777" w:rsidTr="009303FD">
        <w:trPr>
          <w:gridAfter w:val="1"/>
          <w:wAfter w:w="10" w:type="dxa"/>
          <w:cantSplit/>
          <w:jc w:val="center"/>
        </w:trPr>
        <w:tc>
          <w:tcPr>
            <w:tcW w:w="1918" w:type="dxa"/>
          </w:tcPr>
          <w:p w14:paraId="09B3F38B" w14:textId="09EB9741" w:rsidR="00810927" w:rsidRPr="00B20AE8" w:rsidRDefault="00810927" w:rsidP="0039402F">
            <w:pPr>
              <w:pStyle w:val="TAL"/>
            </w:pPr>
            <w:r>
              <w:rPr>
                <w:lang w:eastAsia="ko-KR"/>
              </w:rPr>
              <w:t xml:space="preserve">E-UTRA Band 75 or </w:t>
            </w:r>
            <w:r>
              <w:t>NR band n75</w:t>
            </w:r>
          </w:p>
        </w:tc>
        <w:tc>
          <w:tcPr>
            <w:tcW w:w="1657" w:type="dxa"/>
          </w:tcPr>
          <w:p w14:paraId="5792C66E" w14:textId="77777777" w:rsidR="00810927" w:rsidRPr="00B20AE8" w:rsidRDefault="00810927" w:rsidP="0039402F">
            <w:pPr>
              <w:pStyle w:val="TAC"/>
            </w:pPr>
            <w:r w:rsidRPr="00B20AE8">
              <w:rPr>
                <w:lang w:eastAsia="ko-KR"/>
              </w:rPr>
              <w:t>1432 - 1517</w:t>
            </w:r>
          </w:p>
        </w:tc>
        <w:tc>
          <w:tcPr>
            <w:tcW w:w="1082" w:type="dxa"/>
          </w:tcPr>
          <w:p w14:paraId="34D346DF" w14:textId="77777777" w:rsidR="00810927" w:rsidRPr="00B20AE8" w:rsidRDefault="00810927" w:rsidP="0039402F">
            <w:pPr>
              <w:pStyle w:val="TAC"/>
            </w:pPr>
            <w:r w:rsidRPr="00B20AE8">
              <w:t>+46</w:t>
            </w:r>
          </w:p>
        </w:tc>
        <w:tc>
          <w:tcPr>
            <w:tcW w:w="1134" w:type="dxa"/>
          </w:tcPr>
          <w:p w14:paraId="2852BBD8" w14:textId="77777777" w:rsidR="00810927" w:rsidRPr="00B20AE8" w:rsidRDefault="00810927" w:rsidP="0039402F">
            <w:pPr>
              <w:pStyle w:val="TAC"/>
            </w:pPr>
            <w:r w:rsidRPr="00B20AE8">
              <w:t>+38</w:t>
            </w:r>
          </w:p>
        </w:tc>
        <w:tc>
          <w:tcPr>
            <w:tcW w:w="1134" w:type="dxa"/>
          </w:tcPr>
          <w:p w14:paraId="08FD175A" w14:textId="77777777" w:rsidR="00810927" w:rsidRPr="00B20AE8" w:rsidRDefault="00810927" w:rsidP="0039402F">
            <w:pPr>
              <w:pStyle w:val="TAC"/>
            </w:pPr>
            <w:r w:rsidRPr="00B20AE8">
              <w:t>+24</w:t>
            </w:r>
          </w:p>
        </w:tc>
        <w:tc>
          <w:tcPr>
            <w:tcW w:w="1701" w:type="dxa"/>
          </w:tcPr>
          <w:p w14:paraId="70758EEA" w14:textId="77777777" w:rsidR="00810927" w:rsidRPr="00B20AE8" w:rsidRDefault="00810927"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8F8A230" w14:textId="77777777" w:rsidR="00810927" w:rsidRPr="00B20AE8" w:rsidRDefault="00810927" w:rsidP="0039402F">
            <w:pPr>
              <w:pStyle w:val="TAC"/>
            </w:pPr>
            <w:r w:rsidRPr="00B20AE8">
              <w:rPr>
                <w:lang w:eastAsia="ko-KR"/>
              </w:rPr>
              <w:t>CW carrier</w:t>
            </w:r>
          </w:p>
        </w:tc>
      </w:tr>
      <w:tr w:rsidR="00810927" w:rsidRPr="00B20AE8" w14:paraId="4E1B8631" w14:textId="77777777" w:rsidTr="009303FD">
        <w:trPr>
          <w:gridAfter w:val="1"/>
          <w:wAfter w:w="10" w:type="dxa"/>
          <w:cantSplit/>
          <w:jc w:val="center"/>
        </w:trPr>
        <w:tc>
          <w:tcPr>
            <w:tcW w:w="1918" w:type="dxa"/>
          </w:tcPr>
          <w:p w14:paraId="475EFD99" w14:textId="2E165E00" w:rsidR="00810927" w:rsidRPr="00B20AE8" w:rsidRDefault="00810927" w:rsidP="0039402F">
            <w:pPr>
              <w:pStyle w:val="TAL"/>
            </w:pPr>
            <w:r>
              <w:rPr>
                <w:lang w:eastAsia="ko-KR"/>
              </w:rPr>
              <w:t xml:space="preserve">E-UTRA Band 76 or </w:t>
            </w:r>
            <w:r>
              <w:t>NR band n76</w:t>
            </w:r>
          </w:p>
        </w:tc>
        <w:tc>
          <w:tcPr>
            <w:tcW w:w="1657" w:type="dxa"/>
          </w:tcPr>
          <w:p w14:paraId="2233B212" w14:textId="77777777" w:rsidR="00810927" w:rsidRPr="00B20AE8" w:rsidRDefault="00810927" w:rsidP="0039402F">
            <w:pPr>
              <w:pStyle w:val="TAC"/>
            </w:pPr>
            <w:r w:rsidRPr="00B20AE8">
              <w:rPr>
                <w:lang w:eastAsia="ko-KR"/>
              </w:rPr>
              <w:t>1427 - 1432</w:t>
            </w:r>
          </w:p>
        </w:tc>
        <w:tc>
          <w:tcPr>
            <w:tcW w:w="1082" w:type="dxa"/>
          </w:tcPr>
          <w:p w14:paraId="34432E10" w14:textId="77777777" w:rsidR="00810927" w:rsidRPr="00B20AE8" w:rsidRDefault="00810927" w:rsidP="0039402F">
            <w:pPr>
              <w:pStyle w:val="TAC"/>
            </w:pPr>
            <w:r w:rsidRPr="00B20AE8">
              <w:t>N/A</w:t>
            </w:r>
          </w:p>
        </w:tc>
        <w:tc>
          <w:tcPr>
            <w:tcW w:w="1134" w:type="dxa"/>
          </w:tcPr>
          <w:p w14:paraId="104AE745" w14:textId="77777777" w:rsidR="00810927" w:rsidRPr="00B20AE8" w:rsidRDefault="00810927" w:rsidP="0039402F">
            <w:pPr>
              <w:pStyle w:val="TAC"/>
            </w:pPr>
            <w:r w:rsidRPr="00B20AE8">
              <w:t>N/A</w:t>
            </w:r>
          </w:p>
        </w:tc>
        <w:tc>
          <w:tcPr>
            <w:tcW w:w="1134" w:type="dxa"/>
          </w:tcPr>
          <w:p w14:paraId="2496F22C" w14:textId="77777777" w:rsidR="00810927" w:rsidRPr="00B20AE8" w:rsidRDefault="00810927" w:rsidP="0039402F">
            <w:pPr>
              <w:pStyle w:val="TAC"/>
            </w:pPr>
            <w:r w:rsidRPr="00B20AE8">
              <w:t>+24</w:t>
            </w:r>
          </w:p>
        </w:tc>
        <w:tc>
          <w:tcPr>
            <w:tcW w:w="1701" w:type="dxa"/>
          </w:tcPr>
          <w:p w14:paraId="4DD54CFD" w14:textId="77777777" w:rsidR="00810927" w:rsidRPr="00B20AE8" w:rsidRDefault="00810927"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AF758EF" w14:textId="77777777" w:rsidR="00810927" w:rsidRPr="00B20AE8" w:rsidRDefault="00810927" w:rsidP="0039402F">
            <w:pPr>
              <w:pStyle w:val="TAC"/>
            </w:pPr>
            <w:r w:rsidRPr="00B20AE8">
              <w:rPr>
                <w:lang w:eastAsia="ko-KR"/>
              </w:rPr>
              <w:t>CW carrier</w:t>
            </w:r>
          </w:p>
        </w:tc>
      </w:tr>
      <w:tr w:rsidR="004F339F" w:rsidRPr="00B20AE8" w14:paraId="57E0662A" w14:textId="77777777" w:rsidTr="009303FD">
        <w:trPr>
          <w:gridAfter w:val="1"/>
          <w:wAfter w:w="10" w:type="dxa"/>
          <w:cantSplit/>
          <w:jc w:val="center"/>
        </w:trPr>
        <w:tc>
          <w:tcPr>
            <w:tcW w:w="1918" w:type="dxa"/>
          </w:tcPr>
          <w:p w14:paraId="10F7D694" w14:textId="77777777" w:rsidR="00D36639" w:rsidRPr="00B20AE8" w:rsidRDefault="00D36639" w:rsidP="0039402F">
            <w:pPr>
              <w:pStyle w:val="TAL"/>
            </w:pPr>
            <w:r w:rsidRPr="00B20AE8">
              <w:rPr>
                <w:lang w:eastAsia="ko-KR"/>
              </w:rPr>
              <w:t>NR band n77</w:t>
            </w:r>
          </w:p>
        </w:tc>
        <w:tc>
          <w:tcPr>
            <w:tcW w:w="1657" w:type="dxa"/>
          </w:tcPr>
          <w:p w14:paraId="0EEF97E7" w14:textId="77777777" w:rsidR="00D36639" w:rsidRPr="00B20AE8" w:rsidRDefault="00D36639" w:rsidP="0039402F">
            <w:pPr>
              <w:pStyle w:val="TAC"/>
            </w:pPr>
            <w:r w:rsidRPr="00B20AE8">
              <w:rPr>
                <w:lang w:eastAsia="ko-KR"/>
              </w:rPr>
              <w:t>3300 - 4200</w:t>
            </w:r>
          </w:p>
        </w:tc>
        <w:tc>
          <w:tcPr>
            <w:tcW w:w="1082" w:type="dxa"/>
          </w:tcPr>
          <w:p w14:paraId="18A32BDF" w14:textId="77777777" w:rsidR="00D36639" w:rsidRPr="00B20AE8" w:rsidRDefault="00D36639" w:rsidP="0039402F">
            <w:pPr>
              <w:pStyle w:val="TAC"/>
            </w:pPr>
            <w:r w:rsidRPr="00B20AE8">
              <w:t>+46</w:t>
            </w:r>
          </w:p>
        </w:tc>
        <w:tc>
          <w:tcPr>
            <w:tcW w:w="1134" w:type="dxa"/>
          </w:tcPr>
          <w:p w14:paraId="46D6D145" w14:textId="77777777" w:rsidR="00D36639" w:rsidRPr="00B20AE8" w:rsidRDefault="00D36639" w:rsidP="0039402F">
            <w:pPr>
              <w:pStyle w:val="TAC"/>
            </w:pPr>
            <w:r w:rsidRPr="00B20AE8">
              <w:t>+38</w:t>
            </w:r>
          </w:p>
        </w:tc>
        <w:tc>
          <w:tcPr>
            <w:tcW w:w="1134" w:type="dxa"/>
          </w:tcPr>
          <w:p w14:paraId="3A2713F1" w14:textId="77777777" w:rsidR="00D36639" w:rsidRPr="00B20AE8" w:rsidRDefault="00D36639" w:rsidP="0039402F">
            <w:pPr>
              <w:pStyle w:val="TAC"/>
            </w:pPr>
            <w:r w:rsidRPr="00B20AE8">
              <w:t>+24</w:t>
            </w:r>
          </w:p>
        </w:tc>
        <w:tc>
          <w:tcPr>
            <w:tcW w:w="1701" w:type="dxa"/>
          </w:tcPr>
          <w:p w14:paraId="0834D028"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224C92" w14:textId="77777777" w:rsidR="00D36639" w:rsidRPr="00B20AE8" w:rsidRDefault="00D36639" w:rsidP="0039402F">
            <w:pPr>
              <w:pStyle w:val="TAC"/>
            </w:pPr>
            <w:r w:rsidRPr="00B20AE8">
              <w:rPr>
                <w:lang w:eastAsia="ko-KR"/>
              </w:rPr>
              <w:t>CW carrier</w:t>
            </w:r>
          </w:p>
        </w:tc>
      </w:tr>
      <w:tr w:rsidR="004F339F" w:rsidRPr="00B20AE8" w14:paraId="23BF0B9C" w14:textId="77777777" w:rsidTr="009303FD">
        <w:trPr>
          <w:gridAfter w:val="1"/>
          <w:wAfter w:w="10" w:type="dxa"/>
          <w:cantSplit/>
          <w:jc w:val="center"/>
        </w:trPr>
        <w:tc>
          <w:tcPr>
            <w:tcW w:w="1918" w:type="dxa"/>
          </w:tcPr>
          <w:p w14:paraId="56BC2D1A" w14:textId="77777777" w:rsidR="00D36639" w:rsidRPr="00B20AE8" w:rsidRDefault="00D36639" w:rsidP="0039402F">
            <w:pPr>
              <w:pStyle w:val="TAL"/>
            </w:pPr>
            <w:r w:rsidRPr="00B20AE8">
              <w:rPr>
                <w:lang w:eastAsia="ko-KR"/>
              </w:rPr>
              <w:t>NR band n78</w:t>
            </w:r>
          </w:p>
        </w:tc>
        <w:tc>
          <w:tcPr>
            <w:tcW w:w="1657" w:type="dxa"/>
          </w:tcPr>
          <w:p w14:paraId="0C1B221A" w14:textId="77777777" w:rsidR="00D36639" w:rsidRPr="00B20AE8" w:rsidRDefault="00D36639" w:rsidP="0039402F">
            <w:pPr>
              <w:pStyle w:val="TAC"/>
            </w:pPr>
            <w:r w:rsidRPr="00B20AE8">
              <w:rPr>
                <w:lang w:eastAsia="ko-KR"/>
              </w:rPr>
              <w:t>3300 - 3800</w:t>
            </w:r>
          </w:p>
        </w:tc>
        <w:tc>
          <w:tcPr>
            <w:tcW w:w="1082" w:type="dxa"/>
          </w:tcPr>
          <w:p w14:paraId="07F80941" w14:textId="77777777" w:rsidR="00D36639" w:rsidRPr="00B20AE8" w:rsidRDefault="00D36639" w:rsidP="0039402F">
            <w:pPr>
              <w:pStyle w:val="TAC"/>
            </w:pPr>
            <w:r w:rsidRPr="00B20AE8">
              <w:t>+46</w:t>
            </w:r>
          </w:p>
        </w:tc>
        <w:tc>
          <w:tcPr>
            <w:tcW w:w="1134" w:type="dxa"/>
          </w:tcPr>
          <w:p w14:paraId="5187B2DE" w14:textId="77777777" w:rsidR="00D36639" w:rsidRPr="00B20AE8" w:rsidRDefault="00D36639" w:rsidP="0039402F">
            <w:pPr>
              <w:pStyle w:val="TAC"/>
            </w:pPr>
            <w:r w:rsidRPr="00B20AE8">
              <w:t>+38</w:t>
            </w:r>
          </w:p>
        </w:tc>
        <w:tc>
          <w:tcPr>
            <w:tcW w:w="1134" w:type="dxa"/>
          </w:tcPr>
          <w:p w14:paraId="5DE5C796" w14:textId="77777777" w:rsidR="00D36639" w:rsidRPr="00B20AE8" w:rsidRDefault="00D36639" w:rsidP="0039402F">
            <w:pPr>
              <w:pStyle w:val="TAC"/>
            </w:pPr>
            <w:r w:rsidRPr="00B20AE8">
              <w:t>+24</w:t>
            </w:r>
          </w:p>
        </w:tc>
        <w:tc>
          <w:tcPr>
            <w:tcW w:w="1701" w:type="dxa"/>
          </w:tcPr>
          <w:p w14:paraId="5326B6A2"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F394955" w14:textId="77777777" w:rsidR="00D36639" w:rsidRPr="00B20AE8" w:rsidRDefault="00D36639" w:rsidP="0039402F">
            <w:pPr>
              <w:pStyle w:val="TAC"/>
            </w:pPr>
            <w:r w:rsidRPr="00B20AE8">
              <w:rPr>
                <w:lang w:eastAsia="ko-KR"/>
              </w:rPr>
              <w:t>CW carrier</w:t>
            </w:r>
          </w:p>
        </w:tc>
      </w:tr>
      <w:tr w:rsidR="004F339F" w:rsidRPr="00B20AE8" w14:paraId="2E5DFA6D" w14:textId="77777777" w:rsidTr="009303FD">
        <w:trPr>
          <w:gridAfter w:val="1"/>
          <w:wAfter w:w="10" w:type="dxa"/>
          <w:cantSplit/>
          <w:jc w:val="center"/>
        </w:trPr>
        <w:tc>
          <w:tcPr>
            <w:tcW w:w="1918" w:type="dxa"/>
          </w:tcPr>
          <w:p w14:paraId="732D2F51" w14:textId="77777777" w:rsidR="00D36639" w:rsidRPr="00B20AE8" w:rsidRDefault="00D36639" w:rsidP="0039402F">
            <w:pPr>
              <w:pStyle w:val="TAL"/>
            </w:pPr>
            <w:r w:rsidRPr="00B20AE8">
              <w:rPr>
                <w:lang w:eastAsia="ko-KR"/>
              </w:rPr>
              <w:t>NR band n79</w:t>
            </w:r>
          </w:p>
        </w:tc>
        <w:tc>
          <w:tcPr>
            <w:tcW w:w="1657" w:type="dxa"/>
          </w:tcPr>
          <w:p w14:paraId="277D39DA" w14:textId="77777777" w:rsidR="00D36639" w:rsidRPr="00B20AE8" w:rsidRDefault="00D36639" w:rsidP="0039402F">
            <w:pPr>
              <w:pStyle w:val="TAC"/>
            </w:pPr>
            <w:r w:rsidRPr="00B20AE8">
              <w:rPr>
                <w:lang w:eastAsia="ko-KR"/>
              </w:rPr>
              <w:t>4400 - 5000</w:t>
            </w:r>
          </w:p>
        </w:tc>
        <w:tc>
          <w:tcPr>
            <w:tcW w:w="1082" w:type="dxa"/>
          </w:tcPr>
          <w:p w14:paraId="0A212AC1" w14:textId="77777777" w:rsidR="00D36639" w:rsidRPr="00B20AE8" w:rsidRDefault="00D36639" w:rsidP="0039402F">
            <w:pPr>
              <w:pStyle w:val="TAC"/>
            </w:pPr>
            <w:r w:rsidRPr="00B20AE8">
              <w:t>+46</w:t>
            </w:r>
          </w:p>
        </w:tc>
        <w:tc>
          <w:tcPr>
            <w:tcW w:w="1134" w:type="dxa"/>
          </w:tcPr>
          <w:p w14:paraId="3571D753" w14:textId="77777777" w:rsidR="00D36639" w:rsidRPr="00B20AE8" w:rsidRDefault="00D36639" w:rsidP="0039402F">
            <w:pPr>
              <w:pStyle w:val="TAC"/>
            </w:pPr>
            <w:r w:rsidRPr="00B20AE8">
              <w:t>+38</w:t>
            </w:r>
          </w:p>
        </w:tc>
        <w:tc>
          <w:tcPr>
            <w:tcW w:w="1134" w:type="dxa"/>
          </w:tcPr>
          <w:p w14:paraId="6B5E613E" w14:textId="77777777" w:rsidR="00D36639" w:rsidRPr="00B20AE8" w:rsidRDefault="00D36639" w:rsidP="0039402F">
            <w:pPr>
              <w:pStyle w:val="TAC"/>
            </w:pPr>
            <w:r w:rsidRPr="00B20AE8">
              <w:t>+24</w:t>
            </w:r>
          </w:p>
        </w:tc>
        <w:tc>
          <w:tcPr>
            <w:tcW w:w="1701" w:type="dxa"/>
          </w:tcPr>
          <w:p w14:paraId="1EC57C6A"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42AFC6" w14:textId="77777777" w:rsidR="00D36639" w:rsidRPr="00B20AE8" w:rsidRDefault="00D36639" w:rsidP="0039402F">
            <w:pPr>
              <w:pStyle w:val="TAC"/>
            </w:pPr>
            <w:r w:rsidRPr="00B20AE8">
              <w:rPr>
                <w:lang w:eastAsia="ko-KR"/>
              </w:rPr>
              <w:t>CW carrier</w:t>
            </w:r>
          </w:p>
        </w:tc>
      </w:tr>
      <w:tr w:rsidR="004F339F" w:rsidRPr="00B20AE8" w14:paraId="68A40432" w14:textId="77777777" w:rsidTr="009303FD">
        <w:trPr>
          <w:gridAfter w:val="1"/>
          <w:wAfter w:w="10" w:type="dxa"/>
          <w:cantSplit/>
          <w:jc w:val="center"/>
        </w:trPr>
        <w:tc>
          <w:tcPr>
            <w:tcW w:w="1918" w:type="dxa"/>
          </w:tcPr>
          <w:p w14:paraId="665CE39D" w14:textId="77777777" w:rsidR="009A73AE" w:rsidRPr="00B20AE8" w:rsidRDefault="009A73AE" w:rsidP="0039402F">
            <w:pPr>
              <w:pStyle w:val="TAL"/>
              <w:rPr>
                <w:lang w:eastAsia="ko-KR"/>
              </w:rPr>
            </w:pPr>
            <w:r w:rsidRPr="00B20AE8">
              <w:t>E-UTRA Band 85</w:t>
            </w:r>
          </w:p>
        </w:tc>
        <w:tc>
          <w:tcPr>
            <w:tcW w:w="1657" w:type="dxa"/>
          </w:tcPr>
          <w:p w14:paraId="1494EAD6" w14:textId="77777777" w:rsidR="009A73AE" w:rsidRPr="00B20AE8" w:rsidRDefault="009A73AE" w:rsidP="0039402F">
            <w:pPr>
              <w:pStyle w:val="TAC"/>
              <w:rPr>
                <w:lang w:eastAsia="ko-KR"/>
              </w:rPr>
            </w:pPr>
            <w:r w:rsidRPr="00B20AE8">
              <w:t>728 – 746</w:t>
            </w:r>
          </w:p>
        </w:tc>
        <w:tc>
          <w:tcPr>
            <w:tcW w:w="1082" w:type="dxa"/>
          </w:tcPr>
          <w:p w14:paraId="3001BD54" w14:textId="77777777" w:rsidR="009A73AE" w:rsidRPr="00B20AE8" w:rsidRDefault="009A73AE" w:rsidP="0039402F">
            <w:pPr>
              <w:pStyle w:val="TAC"/>
            </w:pPr>
            <w:r w:rsidRPr="00B20AE8">
              <w:t>+46</w:t>
            </w:r>
          </w:p>
        </w:tc>
        <w:tc>
          <w:tcPr>
            <w:tcW w:w="1134" w:type="dxa"/>
          </w:tcPr>
          <w:p w14:paraId="4DC91216" w14:textId="77777777" w:rsidR="009A73AE" w:rsidRPr="00B20AE8" w:rsidRDefault="009A73AE" w:rsidP="0039402F">
            <w:pPr>
              <w:pStyle w:val="TAC"/>
            </w:pPr>
            <w:r w:rsidRPr="00B20AE8">
              <w:t>+38</w:t>
            </w:r>
          </w:p>
        </w:tc>
        <w:tc>
          <w:tcPr>
            <w:tcW w:w="1134" w:type="dxa"/>
          </w:tcPr>
          <w:p w14:paraId="35C7B647" w14:textId="77777777" w:rsidR="009A73AE" w:rsidRPr="00B20AE8" w:rsidRDefault="009A73AE" w:rsidP="0039402F">
            <w:pPr>
              <w:pStyle w:val="TAC"/>
            </w:pPr>
            <w:r w:rsidRPr="00B20AE8">
              <w:t>+24</w:t>
            </w:r>
          </w:p>
        </w:tc>
        <w:tc>
          <w:tcPr>
            <w:tcW w:w="1701" w:type="dxa"/>
          </w:tcPr>
          <w:p w14:paraId="49A884EE"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006EB5" w14:textId="77777777" w:rsidR="009A73AE" w:rsidRPr="00B20AE8" w:rsidRDefault="009A73AE" w:rsidP="0039402F">
            <w:pPr>
              <w:pStyle w:val="TAC"/>
              <w:rPr>
                <w:lang w:eastAsia="ko-KR"/>
              </w:rPr>
            </w:pPr>
            <w:r w:rsidRPr="00B20AE8">
              <w:rPr>
                <w:lang w:eastAsia="ko-KR"/>
              </w:rPr>
              <w:t>CW carrier</w:t>
            </w:r>
          </w:p>
        </w:tc>
      </w:tr>
      <w:tr w:rsidR="00CC4BB7" w:rsidRPr="00B20AE8" w14:paraId="67C35890" w14:textId="77777777" w:rsidTr="009303FD">
        <w:trPr>
          <w:cantSplit/>
          <w:jc w:val="center"/>
        </w:trPr>
        <w:tc>
          <w:tcPr>
            <w:tcW w:w="9803" w:type="dxa"/>
            <w:gridSpan w:val="8"/>
          </w:tcPr>
          <w:p w14:paraId="7741E853" w14:textId="6682AEF6" w:rsidR="00D36639" w:rsidRPr="00B20AE8" w:rsidRDefault="00D36639" w:rsidP="0039402F">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UTRA wanted signals.</w:t>
            </w:r>
          </w:p>
          <w:p w14:paraId="367AA327" w14:textId="77777777" w:rsidR="00D36639" w:rsidRPr="00B20AE8" w:rsidRDefault="00D36639" w:rsidP="0039402F">
            <w:pPr>
              <w:pStyle w:val="TAN"/>
            </w:pPr>
            <w:r w:rsidRPr="00B20AE8">
              <w:t>NOTE 2:</w:t>
            </w:r>
            <w:r w:rsidR="003B4362" w:rsidRPr="00B20AE8">
              <w:tab/>
            </w:r>
            <w:r w:rsidRPr="00B20AE8">
              <w:t xml:space="preserve">Except for a BS operating in Band XIII,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XIII the requirements do not apply when the interfering signal falls within the frequency range 768 - 797 MHz.</w:t>
            </w:r>
          </w:p>
          <w:p w14:paraId="19D1D155" w14:textId="13200BB1" w:rsidR="00D36639" w:rsidRPr="00B20AE8" w:rsidRDefault="00D36639" w:rsidP="0039402F">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21586C44" w14:textId="77777777" w:rsidR="00D36639" w:rsidRPr="00B20AE8" w:rsidRDefault="00D36639" w:rsidP="0039402F">
            <w:pPr>
              <w:pStyle w:val="TAN"/>
            </w:pPr>
            <w:r w:rsidRPr="00B20AE8">
              <w:t>NOTE 4:</w:t>
            </w:r>
            <w:r w:rsidRPr="00B20AE8">
              <w:tab/>
              <w:t>In China, the blocking requirement for co-location with DCS1800 and Band III BS is only applicable in the frequency range 1805 - 1850 MHz.</w:t>
            </w:r>
          </w:p>
          <w:p w14:paraId="583E43FE" w14:textId="77777777" w:rsidR="00D36639" w:rsidRPr="00B20AE8" w:rsidRDefault="00D36639" w:rsidP="0039402F">
            <w:pPr>
              <w:pStyle w:val="TAN"/>
            </w:pPr>
            <w:r w:rsidRPr="00B20AE8">
              <w:t>NOTE 5:</w:t>
            </w:r>
            <w:r w:rsidRPr="00B20AE8">
              <w:tab/>
              <w:t>For an AAS BS operating in band XI, this requirement applies for interfering signal within the frequency range 1475.9 - 1495.9 MHz.</w:t>
            </w:r>
          </w:p>
        </w:tc>
      </w:tr>
    </w:tbl>
    <w:p w14:paraId="4C297EBA" w14:textId="77777777" w:rsidR="00422688" w:rsidRPr="00B20AE8" w:rsidRDefault="00422688" w:rsidP="0039402F">
      <w:pPr>
        <w:rPr>
          <w:lang w:val="en-US"/>
        </w:rPr>
      </w:pPr>
    </w:p>
    <w:p w14:paraId="6EEF8D6B" w14:textId="77777777" w:rsidR="006E5C62" w:rsidRPr="00B20AE8" w:rsidRDefault="006E5C62" w:rsidP="006604EE">
      <w:pPr>
        <w:pStyle w:val="Heading5"/>
        <w:rPr>
          <w:lang w:val="en-US" w:eastAsia="sv-SE"/>
        </w:rPr>
      </w:pPr>
      <w:bookmarkStart w:id="5462" w:name="_Toc61117320"/>
      <w:bookmarkStart w:id="5463" w:name="_Toc67081172"/>
      <w:bookmarkStart w:id="5464" w:name="_Toc68770524"/>
      <w:bookmarkStart w:id="5465" w:name="_Toc74755587"/>
      <w:bookmarkStart w:id="5466" w:name="_Toc76506511"/>
      <w:bookmarkStart w:id="5467" w:name="_Toc83113430"/>
      <w:bookmarkStart w:id="5468" w:name="_Toc89876633"/>
      <w:bookmarkStart w:id="5469" w:name="_Toc98711533"/>
      <w:bookmarkStart w:id="5470" w:name="_Toc145097400"/>
      <w:bookmarkStart w:id="5471" w:name="_Toc161848650"/>
      <w:r w:rsidRPr="00B20AE8">
        <w:rPr>
          <w:lang w:eastAsia="sv-SE"/>
        </w:rPr>
        <w:t>7.6.3.</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5462"/>
      <w:bookmarkEnd w:id="5463"/>
      <w:bookmarkEnd w:id="5464"/>
      <w:bookmarkEnd w:id="5465"/>
      <w:bookmarkEnd w:id="5466"/>
      <w:bookmarkEnd w:id="5467"/>
      <w:bookmarkEnd w:id="5468"/>
      <w:bookmarkEnd w:id="5469"/>
      <w:bookmarkEnd w:id="5470"/>
      <w:bookmarkEnd w:id="5471"/>
    </w:p>
    <w:p w14:paraId="771138A1" w14:textId="77777777" w:rsidR="006E5C62" w:rsidRPr="00B20AE8" w:rsidRDefault="006E5C62" w:rsidP="0039402F">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6AB674F1" w14:textId="77777777" w:rsidR="006E5C62" w:rsidRPr="00B20AE8" w:rsidRDefault="006E5C62" w:rsidP="0039402F">
      <w:r w:rsidRPr="00B20AE8">
        <w:t>The requirement is a co-location requirement, the interferer power levels specified at the CLTA conducted input(s).</w:t>
      </w:r>
    </w:p>
    <w:p w14:paraId="74B13683" w14:textId="77777777" w:rsidR="006E5C62" w:rsidRPr="00B20AE8" w:rsidRDefault="006E5C62" w:rsidP="0039402F">
      <w:r w:rsidRPr="00B20AE8">
        <w:t xml:space="preserve">The requirement is valid over </w:t>
      </w:r>
      <w:r w:rsidRPr="00B20AE8">
        <w:rPr>
          <w:i/>
        </w:rPr>
        <w:t>minSENS RoAoA</w:t>
      </w:r>
      <w:r w:rsidRPr="00B20AE8">
        <w:t>.</w:t>
      </w:r>
    </w:p>
    <w:p w14:paraId="4D852E2F" w14:textId="77777777" w:rsidR="006E5C62" w:rsidRPr="00B20AE8" w:rsidRDefault="006E5C62" w:rsidP="0039402F">
      <w:pPr>
        <w:rPr>
          <w:lang w:eastAsia="en-GB"/>
        </w:rPr>
      </w:pPr>
      <w:r w:rsidRPr="00B20AE8">
        <w:t>Interfering signal shall be applied to the CLTA. The interfering power is specified per polarization.</w:t>
      </w:r>
    </w:p>
    <w:p w14:paraId="09499ED0" w14:textId="77777777" w:rsidR="006E5C62" w:rsidRPr="00B20AE8" w:rsidRDefault="006E5C62" w:rsidP="0039402F">
      <w:r w:rsidRPr="00B20AE8">
        <w:t>When the wanted and an interfering signal using the parameters in table 7.6.3.5.1-1 for co-location with UTRA or E-UTRA systems and table 7.6.3.5.3-1 for co-location with GSM systems, the following requirements shall be met:</w:t>
      </w:r>
    </w:p>
    <w:p w14:paraId="685E4DF4" w14:textId="6241D10A"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04E172EB" w14:textId="77777777" w:rsidR="006E5C62" w:rsidRPr="00B20AE8" w:rsidRDefault="006E5C62" w:rsidP="0039402F">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51CC1D13" w14:textId="77777777" w:rsidTr="009303FD">
        <w:trPr>
          <w:gridAfter w:val="1"/>
          <w:wAfter w:w="10" w:type="dxa"/>
          <w:cantSplit/>
          <w:tblHeader/>
          <w:jc w:val="center"/>
        </w:trPr>
        <w:tc>
          <w:tcPr>
            <w:tcW w:w="1918" w:type="dxa"/>
          </w:tcPr>
          <w:p w14:paraId="58025CB7" w14:textId="77777777" w:rsidR="00D36639" w:rsidRPr="00B20AE8" w:rsidRDefault="00D36639" w:rsidP="0039402F">
            <w:pPr>
              <w:pStyle w:val="TAH"/>
            </w:pPr>
            <w:r w:rsidRPr="00B20AE8">
              <w:t>Type of co-located BS</w:t>
            </w:r>
          </w:p>
        </w:tc>
        <w:tc>
          <w:tcPr>
            <w:tcW w:w="1657" w:type="dxa"/>
          </w:tcPr>
          <w:p w14:paraId="6DABACEC" w14:textId="4BE65FD1" w:rsidR="00D36639" w:rsidRPr="00B20AE8" w:rsidRDefault="00D36639" w:rsidP="0039402F">
            <w:pPr>
              <w:pStyle w:val="TAH"/>
            </w:pPr>
            <w:r w:rsidRPr="00B20AE8">
              <w:t>Centre Frequency of Interfering Signal</w:t>
            </w:r>
            <w:r w:rsidR="003D3C64">
              <w:t> </w:t>
            </w:r>
            <w:r w:rsidR="003D3C64" w:rsidRPr="00B20AE8">
              <w:t>[</w:t>
            </w:r>
            <w:r w:rsidRPr="00B20AE8">
              <w:t>MHz]</w:t>
            </w:r>
          </w:p>
        </w:tc>
        <w:tc>
          <w:tcPr>
            <w:tcW w:w="1082" w:type="dxa"/>
          </w:tcPr>
          <w:p w14:paraId="6E15CEC5" w14:textId="30B366FB" w:rsidR="00D36639" w:rsidRPr="00B20AE8" w:rsidRDefault="00D36639" w:rsidP="0039402F">
            <w:pPr>
              <w:pStyle w:val="TAH"/>
            </w:pPr>
            <w:r w:rsidRPr="00B20AE8">
              <w:t>Interfering Signal mean power for WA BS</w:t>
            </w:r>
            <w:r w:rsidR="003D3C64">
              <w:t> </w:t>
            </w:r>
            <w:r w:rsidR="003D3C64" w:rsidRPr="00B20AE8">
              <w:t>[</w:t>
            </w:r>
            <w:r w:rsidRPr="00B20AE8">
              <w:t>dBm]</w:t>
            </w:r>
          </w:p>
        </w:tc>
        <w:tc>
          <w:tcPr>
            <w:tcW w:w="1134" w:type="dxa"/>
          </w:tcPr>
          <w:p w14:paraId="55AA5147" w14:textId="1CF5A948" w:rsidR="00D36639" w:rsidRPr="00B20AE8" w:rsidRDefault="00D36639" w:rsidP="0039402F">
            <w:pPr>
              <w:pStyle w:val="TAH"/>
            </w:pPr>
            <w:r w:rsidRPr="00B20AE8">
              <w:t>Interfering Signal mean power for MR BS</w:t>
            </w:r>
            <w:r w:rsidR="003D3C64">
              <w:t> </w:t>
            </w:r>
            <w:r w:rsidR="003D3C64" w:rsidRPr="00B20AE8">
              <w:t>[</w:t>
            </w:r>
            <w:r w:rsidRPr="00B20AE8">
              <w:t>dBm]</w:t>
            </w:r>
          </w:p>
        </w:tc>
        <w:tc>
          <w:tcPr>
            <w:tcW w:w="1134" w:type="dxa"/>
          </w:tcPr>
          <w:p w14:paraId="01FCF86C" w14:textId="7FBD3168" w:rsidR="00D36639" w:rsidRPr="00B20AE8" w:rsidRDefault="00D36639" w:rsidP="0039402F">
            <w:pPr>
              <w:pStyle w:val="TAH"/>
            </w:pPr>
            <w:r w:rsidRPr="00B20AE8">
              <w:t>Interfering Signal mean power for LA BS</w:t>
            </w:r>
            <w:r w:rsidR="003D3C64">
              <w:t> </w:t>
            </w:r>
            <w:r w:rsidR="003D3C64" w:rsidRPr="00B20AE8">
              <w:t>[</w:t>
            </w:r>
            <w:r w:rsidRPr="00B20AE8">
              <w:t>dBm]</w:t>
            </w:r>
          </w:p>
        </w:tc>
        <w:tc>
          <w:tcPr>
            <w:tcW w:w="1701" w:type="dxa"/>
          </w:tcPr>
          <w:p w14:paraId="60D302BA" w14:textId="64BCA386" w:rsidR="00D36639" w:rsidRPr="00B20AE8" w:rsidRDefault="00D36639" w:rsidP="0039402F">
            <w:pPr>
              <w:pStyle w:val="TAH"/>
            </w:pPr>
            <w:r w:rsidRPr="00B20AE8">
              <w:t>Wanted Signal mean power</w:t>
            </w:r>
            <w:r w:rsidR="003D3C64">
              <w:t> </w:t>
            </w:r>
            <w:r w:rsidR="003D3C64" w:rsidRPr="00B20AE8">
              <w:t>[</w:t>
            </w:r>
            <w:r w:rsidRPr="00B20AE8">
              <w:t>dBm]</w:t>
            </w:r>
          </w:p>
        </w:tc>
        <w:tc>
          <w:tcPr>
            <w:tcW w:w="1167" w:type="dxa"/>
          </w:tcPr>
          <w:p w14:paraId="1A1C7BF5" w14:textId="77777777" w:rsidR="00D36639" w:rsidRPr="00B20AE8" w:rsidRDefault="00D36639" w:rsidP="0039402F">
            <w:pPr>
              <w:pStyle w:val="TAH"/>
            </w:pPr>
            <w:r w:rsidRPr="00B20AE8">
              <w:t>Type of Interfering Signal</w:t>
            </w:r>
          </w:p>
        </w:tc>
      </w:tr>
      <w:tr w:rsidR="004F339F" w:rsidRPr="00B20AE8" w14:paraId="6714A913" w14:textId="77777777" w:rsidTr="009303FD">
        <w:trPr>
          <w:gridAfter w:val="1"/>
          <w:wAfter w:w="10" w:type="dxa"/>
          <w:cantSplit/>
          <w:jc w:val="center"/>
        </w:trPr>
        <w:tc>
          <w:tcPr>
            <w:tcW w:w="1918" w:type="dxa"/>
          </w:tcPr>
          <w:p w14:paraId="1E844F26" w14:textId="77777777" w:rsidR="00D36639" w:rsidRPr="00B20AE8" w:rsidRDefault="00D36639" w:rsidP="0039402F">
            <w:pPr>
              <w:pStyle w:val="TAL"/>
            </w:pPr>
            <w:r w:rsidRPr="00B20AE8">
              <w:t>GSM850 or CDMA850</w:t>
            </w:r>
          </w:p>
        </w:tc>
        <w:tc>
          <w:tcPr>
            <w:tcW w:w="1657" w:type="dxa"/>
          </w:tcPr>
          <w:p w14:paraId="54DD3833" w14:textId="77777777" w:rsidR="00D36639" w:rsidRPr="00B20AE8" w:rsidRDefault="00D36639" w:rsidP="0039402F">
            <w:pPr>
              <w:pStyle w:val="TAC"/>
            </w:pPr>
            <w:r w:rsidRPr="00B20AE8">
              <w:t>869 – 894</w:t>
            </w:r>
          </w:p>
        </w:tc>
        <w:tc>
          <w:tcPr>
            <w:tcW w:w="1082" w:type="dxa"/>
          </w:tcPr>
          <w:p w14:paraId="45C1DCBC" w14:textId="77777777" w:rsidR="00D36639" w:rsidRPr="00B20AE8" w:rsidRDefault="00D36639" w:rsidP="0039402F">
            <w:pPr>
              <w:pStyle w:val="TAC"/>
            </w:pPr>
            <w:r w:rsidRPr="00B20AE8">
              <w:t>+46</w:t>
            </w:r>
          </w:p>
        </w:tc>
        <w:tc>
          <w:tcPr>
            <w:tcW w:w="1134" w:type="dxa"/>
          </w:tcPr>
          <w:p w14:paraId="393DFAD4" w14:textId="77777777" w:rsidR="00D36639" w:rsidRPr="00B20AE8" w:rsidRDefault="00D36639" w:rsidP="0039402F">
            <w:pPr>
              <w:pStyle w:val="TAC"/>
            </w:pPr>
            <w:r w:rsidRPr="00B20AE8">
              <w:t>+38</w:t>
            </w:r>
          </w:p>
        </w:tc>
        <w:tc>
          <w:tcPr>
            <w:tcW w:w="1134" w:type="dxa"/>
          </w:tcPr>
          <w:p w14:paraId="19CC6B63" w14:textId="77777777" w:rsidR="00D36639" w:rsidRPr="00B20AE8" w:rsidRDefault="00D36639" w:rsidP="0039402F">
            <w:pPr>
              <w:pStyle w:val="TAC"/>
            </w:pPr>
            <w:r w:rsidRPr="00B20AE8">
              <w:t>+24</w:t>
            </w:r>
          </w:p>
        </w:tc>
        <w:tc>
          <w:tcPr>
            <w:tcW w:w="1701" w:type="dxa"/>
          </w:tcPr>
          <w:p w14:paraId="52407CA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EFBA5CF" w14:textId="77777777" w:rsidR="00D36639" w:rsidRPr="00B20AE8" w:rsidRDefault="00D36639" w:rsidP="0039402F">
            <w:pPr>
              <w:pStyle w:val="TAC"/>
            </w:pPr>
            <w:r w:rsidRPr="00B20AE8">
              <w:t>CW carrier</w:t>
            </w:r>
          </w:p>
        </w:tc>
      </w:tr>
      <w:tr w:rsidR="004F339F" w:rsidRPr="00B20AE8" w14:paraId="5E7423B6" w14:textId="77777777" w:rsidTr="009303FD">
        <w:trPr>
          <w:gridAfter w:val="1"/>
          <w:wAfter w:w="10" w:type="dxa"/>
          <w:cantSplit/>
          <w:jc w:val="center"/>
        </w:trPr>
        <w:tc>
          <w:tcPr>
            <w:tcW w:w="1918" w:type="dxa"/>
          </w:tcPr>
          <w:p w14:paraId="1EA7248E" w14:textId="77777777" w:rsidR="00D36639" w:rsidRPr="00B20AE8" w:rsidRDefault="00D36639" w:rsidP="0039402F">
            <w:pPr>
              <w:pStyle w:val="TAL"/>
            </w:pPr>
            <w:r w:rsidRPr="00B20AE8">
              <w:t>GSM900</w:t>
            </w:r>
          </w:p>
        </w:tc>
        <w:tc>
          <w:tcPr>
            <w:tcW w:w="1657" w:type="dxa"/>
          </w:tcPr>
          <w:p w14:paraId="0D322F95" w14:textId="77777777" w:rsidR="00D36639" w:rsidRPr="00B20AE8" w:rsidRDefault="00D36639" w:rsidP="0039402F">
            <w:pPr>
              <w:pStyle w:val="TAC"/>
            </w:pPr>
            <w:r w:rsidRPr="00B20AE8">
              <w:t>921 – 960</w:t>
            </w:r>
          </w:p>
        </w:tc>
        <w:tc>
          <w:tcPr>
            <w:tcW w:w="1082" w:type="dxa"/>
          </w:tcPr>
          <w:p w14:paraId="5958325B" w14:textId="77777777" w:rsidR="00D36639" w:rsidRPr="00B20AE8" w:rsidRDefault="00D36639" w:rsidP="0039402F">
            <w:pPr>
              <w:pStyle w:val="TAC"/>
            </w:pPr>
            <w:r w:rsidRPr="00B20AE8">
              <w:t>+46</w:t>
            </w:r>
          </w:p>
        </w:tc>
        <w:tc>
          <w:tcPr>
            <w:tcW w:w="1134" w:type="dxa"/>
          </w:tcPr>
          <w:p w14:paraId="2790B4FC" w14:textId="77777777" w:rsidR="00D36639" w:rsidRPr="00B20AE8" w:rsidRDefault="00D36639" w:rsidP="0039402F">
            <w:pPr>
              <w:pStyle w:val="TAC"/>
            </w:pPr>
            <w:r w:rsidRPr="00B20AE8">
              <w:t>+38</w:t>
            </w:r>
          </w:p>
        </w:tc>
        <w:tc>
          <w:tcPr>
            <w:tcW w:w="1134" w:type="dxa"/>
          </w:tcPr>
          <w:p w14:paraId="757BFEE9" w14:textId="77777777" w:rsidR="00D36639" w:rsidRPr="00B20AE8" w:rsidRDefault="00D36639" w:rsidP="0039402F">
            <w:pPr>
              <w:pStyle w:val="TAC"/>
            </w:pPr>
            <w:r w:rsidRPr="00B20AE8">
              <w:t>+24</w:t>
            </w:r>
          </w:p>
        </w:tc>
        <w:tc>
          <w:tcPr>
            <w:tcW w:w="1701" w:type="dxa"/>
          </w:tcPr>
          <w:p w14:paraId="30EF28E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2011449" w14:textId="77777777" w:rsidR="00D36639" w:rsidRPr="00B20AE8" w:rsidRDefault="00D36639" w:rsidP="0039402F">
            <w:pPr>
              <w:pStyle w:val="TAC"/>
            </w:pPr>
            <w:r w:rsidRPr="00B20AE8">
              <w:t>CW carrier</w:t>
            </w:r>
          </w:p>
        </w:tc>
      </w:tr>
      <w:tr w:rsidR="004F339F" w:rsidRPr="00B20AE8" w14:paraId="48629DBD" w14:textId="77777777" w:rsidTr="009303FD">
        <w:trPr>
          <w:gridAfter w:val="1"/>
          <w:wAfter w:w="10" w:type="dxa"/>
          <w:cantSplit/>
          <w:jc w:val="center"/>
        </w:trPr>
        <w:tc>
          <w:tcPr>
            <w:tcW w:w="1918" w:type="dxa"/>
          </w:tcPr>
          <w:p w14:paraId="288AEC3D" w14:textId="77777777" w:rsidR="00D36639" w:rsidRPr="00B20AE8" w:rsidRDefault="00D36639" w:rsidP="0039402F">
            <w:pPr>
              <w:pStyle w:val="TAL"/>
            </w:pPr>
            <w:r w:rsidRPr="00B20AE8">
              <w:t>DCS1800</w:t>
            </w:r>
          </w:p>
        </w:tc>
        <w:tc>
          <w:tcPr>
            <w:tcW w:w="1657" w:type="dxa"/>
          </w:tcPr>
          <w:p w14:paraId="7495A1F2" w14:textId="77777777" w:rsidR="00D36639" w:rsidRPr="00B20AE8" w:rsidRDefault="00D36639" w:rsidP="0039402F">
            <w:pPr>
              <w:pStyle w:val="TAC"/>
            </w:pPr>
            <w:r w:rsidRPr="00B20AE8">
              <w:t>1805 - 1880</w:t>
            </w:r>
          </w:p>
          <w:p w14:paraId="2B72AD30" w14:textId="77777777" w:rsidR="00D36639" w:rsidRPr="00B20AE8" w:rsidRDefault="00D36639" w:rsidP="0039402F">
            <w:pPr>
              <w:pStyle w:val="TAC"/>
            </w:pPr>
            <w:r w:rsidRPr="00B20AE8">
              <w:t>(NOTE 4)</w:t>
            </w:r>
          </w:p>
        </w:tc>
        <w:tc>
          <w:tcPr>
            <w:tcW w:w="1082" w:type="dxa"/>
          </w:tcPr>
          <w:p w14:paraId="696AD00B" w14:textId="77777777" w:rsidR="00D36639" w:rsidRPr="00B20AE8" w:rsidRDefault="00D36639" w:rsidP="0039402F">
            <w:pPr>
              <w:pStyle w:val="TAC"/>
            </w:pPr>
            <w:r w:rsidRPr="00B20AE8">
              <w:t>+46</w:t>
            </w:r>
          </w:p>
        </w:tc>
        <w:tc>
          <w:tcPr>
            <w:tcW w:w="1134" w:type="dxa"/>
          </w:tcPr>
          <w:p w14:paraId="41BC2C62" w14:textId="77777777" w:rsidR="00D36639" w:rsidRPr="00B20AE8" w:rsidRDefault="00D36639" w:rsidP="0039402F">
            <w:pPr>
              <w:pStyle w:val="TAC"/>
            </w:pPr>
            <w:r w:rsidRPr="00B20AE8">
              <w:t>+38</w:t>
            </w:r>
          </w:p>
        </w:tc>
        <w:tc>
          <w:tcPr>
            <w:tcW w:w="1134" w:type="dxa"/>
          </w:tcPr>
          <w:p w14:paraId="6AFF8523" w14:textId="77777777" w:rsidR="00D36639" w:rsidRPr="00B20AE8" w:rsidRDefault="00D36639" w:rsidP="0039402F">
            <w:pPr>
              <w:pStyle w:val="TAC"/>
            </w:pPr>
            <w:r w:rsidRPr="00B20AE8">
              <w:t>+24</w:t>
            </w:r>
          </w:p>
        </w:tc>
        <w:tc>
          <w:tcPr>
            <w:tcW w:w="1701" w:type="dxa"/>
          </w:tcPr>
          <w:p w14:paraId="67A3923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92E1830" w14:textId="77777777" w:rsidR="00D36639" w:rsidRPr="00B20AE8" w:rsidRDefault="00D36639" w:rsidP="0039402F">
            <w:pPr>
              <w:pStyle w:val="TAC"/>
            </w:pPr>
            <w:r w:rsidRPr="00B20AE8">
              <w:t>CW carrier</w:t>
            </w:r>
          </w:p>
        </w:tc>
      </w:tr>
      <w:tr w:rsidR="004F339F" w:rsidRPr="00B20AE8" w14:paraId="17CCC35E" w14:textId="77777777" w:rsidTr="009303FD">
        <w:trPr>
          <w:gridAfter w:val="1"/>
          <w:wAfter w:w="10" w:type="dxa"/>
          <w:cantSplit/>
          <w:jc w:val="center"/>
        </w:trPr>
        <w:tc>
          <w:tcPr>
            <w:tcW w:w="1918" w:type="dxa"/>
          </w:tcPr>
          <w:p w14:paraId="0A4A2D43" w14:textId="77777777" w:rsidR="00D36639" w:rsidRPr="00B20AE8" w:rsidRDefault="00D36639" w:rsidP="0039402F">
            <w:pPr>
              <w:pStyle w:val="TAL"/>
            </w:pPr>
            <w:r w:rsidRPr="00B20AE8">
              <w:t>PCS1900</w:t>
            </w:r>
          </w:p>
        </w:tc>
        <w:tc>
          <w:tcPr>
            <w:tcW w:w="1657" w:type="dxa"/>
          </w:tcPr>
          <w:p w14:paraId="5AB70F65" w14:textId="77777777" w:rsidR="00D36639" w:rsidRPr="00B20AE8" w:rsidRDefault="00D36639" w:rsidP="0039402F">
            <w:pPr>
              <w:pStyle w:val="TAC"/>
            </w:pPr>
            <w:r w:rsidRPr="00B20AE8">
              <w:t>1930 – 1990</w:t>
            </w:r>
          </w:p>
        </w:tc>
        <w:tc>
          <w:tcPr>
            <w:tcW w:w="1082" w:type="dxa"/>
          </w:tcPr>
          <w:p w14:paraId="3BD68E67" w14:textId="77777777" w:rsidR="00D36639" w:rsidRPr="00B20AE8" w:rsidRDefault="00D36639" w:rsidP="0039402F">
            <w:pPr>
              <w:pStyle w:val="TAC"/>
            </w:pPr>
            <w:r w:rsidRPr="00B20AE8">
              <w:t>+46</w:t>
            </w:r>
          </w:p>
        </w:tc>
        <w:tc>
          <w:tcPr>
            <w:tcW w:w="1134" w:type="dxa"/>
          </w:tcPr>
          <w:p w14:paraId="3121D0CC" w14:textId="77777777" w:rsidR="00D36639" w:rsidRPr="00B20AE8" w:rsidRDefault="00D36639" w:rsidP="0039402F">
            <w:pPr>
              <w:pStyle w:val="TAC"/>
            </w:pPr>
            <w:r w:rsidRPr="00B20AE8">
              <w:t>+38</w:t>
            </w:r>
          </w:p>
        </w:tc>
        <w:tc>
          <w:tcPr>
            <w:tcW w:w="1134" w:type="dxa"/>
          </w:tcPr>
          <w:p w14:paraId="7953F19B" w14:textId="77777777" w:rsidR="00D36639" w:rsidRPr="00B20AE8" w:rsidRDefault="00D36639" w:rsidP="0039402F">
            <w:pPr>
              <w:pStyle w:val="TAC"/>
            </w:pPr>
            <w:r w:rsidRPr="00B20AE8">
              <w:t>+24</w:t>
            </w:r>
          </w:p>
        </w:tc>
        <w:tc>
          <w:tcPr>
            <w:tcW w:w="1701" w:type="dxa"/>
          </w:tcPr>
          <w:p w14:paraId="2468BCC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11FB0C1" w14:textId="77777777" w:rsidR="00D36639" w:rsidRPr="00B20AE8" w:rsidRDefault="00D36639" w:rsidP="0039402F">
            <w:pPr>
              <w:pStyle w:val="TAC"/>
            </w:pPr>
            <w:r w:rsidRPr="00B20AE8">
              <w:t>CW carrier</w:t>
            </w:r>
          </w:p>
        </w:tc>
      </w:tr>
      <w:tr w:rsidR="004F339F" w:rsidRPr="00B20AE8" w14:paraId="7CB620D5" w14:textId="77777777" w:rsidTr="009303FD">
        <w:trPr>
          <w:gridAfter w:val="1"/>
          <w:wAfter w:w="10" w:type="dxa"/>
          <w:cantSplit/>
          <w:jc w:val="center"/>
        </w:trPr>
        <w:tc>
          <w:tcPr>
            <w:tcW w:w="1918" w:type="dxa"/>
          </w:tcPr>
          <w:p w14:paraId="256FAC2A" w14:textId="77777777" w:rsidR="00D36639" w:rsidRPr="00B20AE8" w:rsidRDefault="00D36639" w:rsidP="0039402F">
            <w:pPr>
              <w:pStyle w:val="TAL"/>
              <w:rPr>
                <w:lang w:val="sv-SE"/>
              </w:rPr>
            </w:pPr>
            <w:r w:rsidRPr="00B20AE8">
              <w:rPr>
                <w:lang w:val="sv-SE"/>
              </w:rPr>
              <w:t>UTRA FDD Band I or E-UTRA Band 1 or NR band n1</w:t>
            </w:r>
          </w:p>
        </w:tc>
        <w:tc>
          <w:tcPr>
            <w:tcW w:w="1657" w:type="dxa"/>
          </w:tcPr>
          <w:p w14:paraId="482C97E1" w14:textId="77777777" w:rsidR="00D36639" w:rsidRPr="00B20AE8" w:rsidRDefault="00D36639" w:rsidP="0039402F">
            <w:pPr>
              <w:pStyle w:val="TAC"/>
            </w:pPr>
            <w:r w:rsidRPr="00B20AE8">
              <w:t>2110 – 2170</w:t>
            </w:r>
          </w:p>
        </w:tc>
        <w:tc>
          <w:tcPr>
            <w:tcW w:w="1082" w:type="dxa"/>
          </w:tcPr>
          <w:p w14:paraId="71CB7DA9" w14:textId="77777777" w:rsidR="00D36639" w:rsidRPr="00B20AE8" w:rsidRDefault="00D36639" w:rsidP="0039402F">
            <w:pPr>
              <w:pStyle w:val="TAC"/>
            </w:pPr>
            <w:r w:rsidRPr="00B20AE8">
              <w:t>+46</w:t>
            </w:r>
          </w:p>
        </w:tc>
        <w:tc>
          <w:tcPr>
            <w:tcW w:w="1134" w:type="dxa"/>
          </w:tcPr>
          <w:p w14:paraId="26A09DF4" w14:textId="77777777" w:rsidR="00D36639" w:rsidRPr="00B20AE8" w:rsidRDefault="00D36639" w:rsidP="0039402F">
            <w:pPr>
              <w:pStyle w:val="TAC"/>
            </w:pPr>
            <w:r w:rsidRPr="00B20AE8">
              <w:t>+38</w:t>
            </w:r>
          </w:p>
        </w:tc>
        <w:tc>
          <w:tcPr>
            <w:tcW w:w="1134" w:type="dxa"/>
          </w:tcPr>
          <w:p w14:paraId="7AD8604B" w14:textId="77777777" w:rsidR="00D36639" w:rsidRPr="00B20AE8" w:rsidRDefault="00D36639" w:rsidP="0039402F">
            <w:pPr>
              <w:pStyle w:val="TAC"/>
            </w:pPr>
            <w:r w:rsidRPr="00B20AE8">
              <w:t>+24</w:t>
            </w:r>
          </w:p>
        </w:tc>
        <w:tc>
          <w:tcPr>
            <w:tcW w:w="1701" w:type="dxa"/>
          </w:tcPr>
          <w:p w14:paraId="59F3287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0642396" w14:textId="77777777" w:rsidR="00D36639" w:rsidRPr="00B20AE8" w:rsidRDefault="00D36639" w:rsidP="0039402F">
            <w:pPr>
              <w:pStyle w:val="TAC"/>
            </w:pPr>
            <w:r w:rsidRPr="00B20AE8">
              <w:t>CW carrier</w:t>
            </w:r>
          </w:p>
        </w:tc>
      </w:tr>
      <w:tr w:rsidR="004F339F" w:rsidRPr="00B20AE8" w14:paraId="45453FEB" w14:textId="77777777" w:rsidTr="009303FD">
        <w:trPr>
          <w:gridAfter w:val="1"/>
          <w:wAfter w:w="10" w:type="dxa"/>
          <w:cantSplit/>
          <w:jc w:val="center"/>
        </w:trPr>
        <w:tc>
          <w:tcPr>
            <w:tcW w:w="1918" w:type="dxa"/>
          </w:tcPr>
          <w:p w14:paraId="7216886E" w14:textId="77777777" w:rsidR="00D36639" w:rsidRPr="00B20AE8" w:rsidRDefault="00D36639" w:rsidP="0039402F">
            <w:pPr>
              <w:pStyle w:val="TAL"/>
              <w:rPr>
                <w:lang w:val="sv-SE"/>
              </w:rPr>
            </w:pPr>
            <w:r w:rsidRPr="00B20AE8">
              <w:rPr>
                <w:lang w:val="sv-SE"/>
              </w:rPr>
              <w:t>UTRA FDD Band II or E-UTRA Band 2 or NR band n2</w:t>
            </w:r>
          </w:p>
        </w:tc>
        <w:tc>
          <w:tcPr>
            <w:tcW w:w="1657" w:type="dxa"/>
          </w:tcPr>
          <w:p w14:paraId="657CEA4E" w14:textId="77777777" w:rsidR="00D36639" w:rsidRPr="00B20AE8" w:rsidRDefault="00D36639" w:rsidP="0039402F">
            <w:pPr>
              <w:pStyle w:val="TAC"/>
            </w:pPr>
            <w:r w:rsidRPr="00B20AE8">
              <w:t>1930 – 1990</w:t>
            </w:r>
          </w:p>
        </w:tc>
        <w:tc>
          <w:tcPr>
            <w:tcW w:w="1082" w:type="dxa"/>
          </w:tcPr>
          <w:p w14:paraId="0435A667" w14:textId="77777777" w:rsidR="00D36639" w:rsidRPr="00B20AE8" w:rsidRDefault="00D36639" w:rsidP="0039402F">
            <w:pPr>
              <w:pStyle w:val="TAC"/>
            </w:pPr>
            <w:r w:rsidRPr="00B20AE8">
              <w:t>+46</w:t>
            </w:r>
          </w:p>
        </w:tc>
        <w:tc>
          <w:tcPr>
            <w:tcW w:w="1134" w:type="dxa"/>
          </w:tcPr>
          <w:p w14:paraId="193D7EC2" w14:textId="77777777" w:rsidR="00D36639" w:rsidRPr="00B20AE8" w:rsidRDefault="00D36639" w:rsidP="0039402F">
            <w:pPr>
              <w:pStyle w:val="TAC"/>
            </w:pPr>
            <w:r w:rsidRPr="00B20AE8">
              <w:t>+38</w:t>
            </w:r>
          </w:p>
        </w:tc>
        <w:tc>
          <w:tcPr>
            <w:tcW w:w="1134" w:type="dxa"/>
          </w:tcPr>
          <w:p w14:paraId="67349AF0" w14:textId="77777777" w:rsidR="00D36639" w:rsidRPr="00B20AE8" w:rsidRDefault="00D36639" w:rsidP="0039402F">
            <w:pPr>
              <w:pStyle w:val="TAC"/>
            </w:pPr>
            <w:r w:rsidRPr="00B20AE8">
              <w:t>+24</w:t>
            </w:r>
          </w:p>
        </w:tc>
        <w:tc>
          <w:tcPr>
            <w:tcW w:w="1701" w:type="dxa"/>
          </w:tcPr>
          <w:p w14:paraId="6828C77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F784D95" w14:textId="77777777" w:rsidR="00D36639" w:rsidRPr="00B20AE8" w:rsidRDefault="00D36639" w:rsidP="0039402F">
            <w:pPr>
              <w:pStyle w:val="TAC"/>
            </w:pPr>
            <w:r w:rsidRPr="00B20AE8">
              <w:t>CW carrier</w:t>
            </w:r>
          </w:p>
        </w:tc>
      </w:tr>
      <w:tr w:rsidR="004F339F" w:rsidRPr="00B20AE8" w14:paraId="53969615" w14:textId="77777777" w:rsidTr="009303FD">
        <w:trPr>
          <w:gridAfter w:val="1"/>
          <w:wAfter w:w="10" w:type="dxa"/>
          <w:cantSplit/>
          <w:jc w:val="center"/>
        </w:trPr>
        <w:tc>
          <w:tcPr>
            <w:tcW w:w="1918" w:type="dxa"/>
          </w:tcPr>
          <w:p w14:paraId="0CB1FEB4" w14:textId="77777777" w:rsidR="00D36639" w:rsidRPr="00B20AE8" w:rsidRDefault="00D36639" w:rsidP="0039402F">
            <w:pPr>
              <w:pStyle w:val="TAL"/>
              <w:rPr>
                <w:lang w:val="sv-SE"/>
              </w:rPr>
            </w:pPr>
            <w:r w:rsidRPr="00B20AE8">
              <w:rPr>
                <w:lang w:val="sv-SE"/>
              </w:rPr>
              <w:t>UTRA FDD Band III or E-UTRA Band 3 or NR band n3</w:t>
            </w:r>
          </w:p>
        </w:tc>
        <w:tc>
          <w:tcPr>
            <w:tcW w:w="1657" w:type="dxa"/>
          </w:tcPr>
          <w:p w14:paraId="2384FB2F" w14:textId="77777777" w:rsidR="00D36639" w:rsidRPr="00B20AE8" w:rsidRDefault="00D36639" w:rsidP="0039402F">
            <w:pPr>
              <w:pStyle w:val="TAC"/>
            </w:pPr>
            <w:r w:rsidRPr="00B20AE8">
              <w:t>1805 - 1880</w:t>
            </w:r>
          </w:p>
          <w:p w14:paraId="3FA511F7" w14:textId="77777777" w:rsidR="00D36639" w:rsidRPr="00B20AE8" w:rsidRDefault="00D36639" w:rsidP="0039402F">
            <w:pPr>
              <w:pStyle w:val="TAC"/>
            </w:pPr>
            <w:r w:rsidRPr="00B20AE8">
              <w:t>(NOTE 4)</w:t>
            </w:r>
          </w:p>
        </w:tc>
        <w:tc>
          <w:tcPr>
            <w:tcW w:w="1082" w:type="dxa"/>
          </w:tcPr>
          <w:p w14:paraId="3AAF0D0B" w14:textId="77777777" w:rsidR="00D36639" w:rsidRPr="00B20AE8" w:rsidRDefault="00D36639" w:rsidP="0039402F">
            <w:pPr>
              <w:pStyle w:val="TAC"/>
            </w:pPr>
            <w:r w:rsidRPr="00B20AE8">
              <w:t>+46</w:t>
            </w:r>
          </w:p>
        </w:tc>
        <w:tc>
          <w:tcPr>
            <w:tcW w:w="1134" w:type="dxa"/>
          </w:tcPr>
          <w:p w14:paraId="68943071" w14:textId="77777777" w:rsidR="00D36639" w:rsidRPr="00B20AE8" w:rsidRDefault="00D36639" w:rsidP="0039402F">
            <w:pPr>
              <w:pStyle w:val="TAC"/>
            </w:pPr>
            <w:r w:rsidRPr="00B20AE8">
              <w:t>+38</w:t>
            </w:r>
          </w:p>
        </w:tc>
        <w:tc>
          <w:tcPr>
            <w:tcW w:w="1134" w:type="dxa"/>
          </w:tcPr>
          <w:p w14:paraId="181349E7" w14:textId="77777777" w:rsidR="00D36639" w:rsidRPr="00B20AE8" w:rsidRDefault="00D36639" w:rsidP="0039402F">
            <w:pPr>
              <w:pStyle w:val="TAC"/>
            </w:pPr>
            <w:r w:rsidRPr="00B20AE8">
              <w:t>+24</w:t>
            </w:r>
          </w:p>
        </w:tc>
        <w:tc>
          <w:tcPr>
            <w:tcW w:w="1701" w:type="dxa"/>
          </w:tcPr>
          <w:p w14:paraId="3706D72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C787113" w14:textId="77777777" w:rsidR="00D36639" w:rsidRPr="00B20AE8" w:rsidRDefault="00D36639" w:rsidP="0039402F">
            <w:pPr>
              <w:pStyle w:val="TAC"/>
            </w:pPr>
            <w:r w:rsidRPr="00B20AE8">
              <w:t>CW carrier</w:t>
            </w:r>
          </w:p>
        </w:tc>
      </w:tr>
      <w:tr w:rsidR="004F339F" w:rsidRPr="00B20AE8" w14:paraId="72EC9352" w14:textId="77777777" w:rsidTr="009303FD">
        <w:trPr>
          <w:gridAfter w:val="1"/>
          <w:wAfter w:w="10" w:type="dxa"/>
          <w:cantSplit/>
          <w:jc w:val="center"/>
        </w:trPr>
        <w:tc>
          <w:tcPr>
            <w:tcW w:w="1918" w:type="dxa"/>
          </w:tcPr>
          <w:p w14:paraId="5308759A" w14:textId="77777777" w:rsidR="00D36639" w:rsidRPr="00B20AE8" w:rsidRDefault="00D36639" w:rsidP="0039402F">
            <w:pPr>
              <w:pStyle w:val="TAL"/>
              <w:rPr>
                <w:lang w:val="sv-SE"/>
              </w:rPr>
            </w:pPr>
            <w:r w:rsidRPr="00B20AE8">
              <w:rPr>
                <w:lang w:val="sv-SE"/>
              </w:rPr>
              <w:t>UTRA FDD Band IV or E-UTRA Band 4</w:t>
            </w:r>
          </w:p>
        </w:tc>
        <w:tc>
          <w:tcPr>
            <w:tcW w:w="1657" w:type="dxa"/>
          </w:tcPr>
          <w:p w14:paraId="069463D9" w14:textId="77777777" w:rsidR="00D36639" w:rsidRPr="00B20AE8" w:rsidRDefault="00D36639" w:rsidP="0039402F">
            <w:pPr>
              <w:pStyle w:val="TAC"/>
            </w:pPr>
            <w:r w:rsidRPr="00B20AE8">
              <w:t>2110 – 2155</w:t>
            </w:r>
          </w:p>
        </w:tc>
        <w:tc>
          <w:tcPr>
            <w:tcW w:w="1082" w:type="dxa"/>
          </w:tcPr>
          <w:p w14:paraId="05C73994" w14:textId="77777777" w:rsidR="00D36639" w:rsidRPr="00B20AE8" w:rsidRDefault="00D36639" w:rsidP="0039402F">
            <w:pPr>
              <w:pStyle w:val="TAC"/>
            </w:pPr>
            <w:r w:rsidRPr="00B20AE8">
              <w:t>+46</w:t>
            </w:r>
          </w:p>
        </w:tc>
        <w:tc>
          <w:tcPr>
            <w:tcW w:w="1134" w:type="dxa"/>
          </w:tcPr>
          <w:p w14:paraId="46F889A7" w14:textId="77777777" w:rsidR="00D36639" w:rsidRPr="00B20AE8" w:rsidRDefault="00D36639" w:rsidP="0039402F">
            <w:pPr>
              <w:pStyle w:val="TAC"/>
            </w:pPr>
            <w:r w:rsidRPr="00B20AE8">
              <w:t>+38</w:t>
            </w:r>
          </w:p>
        </w:tc>
        <w:tc>
          <w:tcPr>
            <w:tcW w:w="1134" w:type="dxa"/>
          </w:tcPr>
          <w:p w14:paraId="47C5AFEC" w14:textId="77777777" w:rsidR="00D36639" w:rsidRPr="00B20AE8" w:rsidRDefault="00D36639" w:rsidP="0039402F">
            <w:pPr>
              <w:pStyle w:val="TAC"/>
            </w:pPr>
            <w:r w:rsidRPr="00B20AE8">
              <w:t>+24</w:t>
            </w:r>
          </w:p>
        </w:tc>
        <w:tc>
          <w:tcPr>
            <w:tcW w:w="1701" w:type="dxa"/>
          </w:tcPr>
          <w:p w14:paraId="05FACBE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16DF8C0" w14:textId="77777777" w:rsidR="00D36639" w:rsidRPr="00B20AE8" w:rsidRDefault="00D36639" w:rsidP="0039402F">
            <w:pPr>
              <w:pStyle w:val="TAC"/>
            </w:pPr>
            <w:r w:rsidRPr="00B20AE8">
              <w:t>CW carrier</w:t>
            </w:r>
          </w:p>
        </w:tc>
      </w:tr>
      <w:tr w:rsidR="004F339F" w:rsidRPr="00B20AE8" w14:paraId="4F9006EF" w14:textId="77777777" w:rsidTr="009303FD">
        <w:trPr>
          <w:gridAfter w:val="1"/>
          <w:wAfter w:w="10" w:type="dxa"/>
          <w:cantSplit/>
          <w:jc w:val="center"/>
        </w:trPr>
        <w:tc>
          <w:tcPr>
            <w:tcW w:w="1918" w:type="dxa"/>
          </w:tcPr>
          <w:p w14:paraId="78DCAC1E" w14:textId="77777777" w:rsidR="00D36639" w:rsidRPr="00B20AE8" w:rsidRDefault="00D36639" w:rsidP="0039402F">
            <w:pPr>
              <w:pStyle w:val="TAL"/>
              <w:rPr>
                <w:lang w:val="sv-SE"/>
              </w:rPr>
            </w:pPr>
            <w:r w:rsidRPr="00B20AE8">
              <w:rPr>
                <w:lang w:val="sv-SE"/>
              </w:rPr>
              <w:t>UTRA FDD Band V or E-UTRA Band 5 or NR band n5</w:t>
            </w:r>
          </w:p>
        </w:tc>
        <w:tc>
          <w:tcPr>
            <w:tcW w:w="1657" w:type="dxa"/>
          </w:tcPr>
          <w:p w14:paraId="44C405E4" w14:textId="77777777" w:rsidR="00D36639" w:rsidRPr="00B20AE8" w:rsidRDefault="00D36639" w:rsidP="0039402F">
            <w:pPr>
              <w:pStyle w:val="TAC"/>
            </w:pPr>
            <w:r w:rsidRPr="00B20AE8">
              <w:t>869 – 894</w:t>
            </w:r>
          </w:p>
        </w:tc>
        <w:tc>
          <w:tcPr>
            <w:tcW w:w="1082" w:type="dxa"/>
          </w:tcPr>
          <w:p w14:paraId="2F22D392" w14:textId="77777777" w:rsidR="00D36639" w:rsidRPr="00B20AE8" w:rsidRDefault="00D36639" w:rsidP="0039402F">
            <w:pPr>
              <w:pStyle w:val="TAC"/>
            </w:pPr>
            <w:r w:rsidRPr="00B20AE8">
              <w:t>+46</w:t>
            </w:r>
          </w:p>
        </w:tc>
        <w:tc>
          <w:tcPr>
            <w:tcW w:w="1134" w:type="dxa"/>
          </w:tcPr>
          <w:p w14:paraId="661B5669" w14:textId="77777777" w:rsidR="00D36639" w:rsidRPr="00B20AE8" w:rsidRDefault="00D36639" w:rsidP="0039402F">
            <w:pPr>
              <w:pStyle w:val="TAC"/>
            </w:pPr>
            <w:r w:rsidRPr="00B20AE8">
              <w:t>+38</w:t>
            </w:r>
          </w:p>
        </w:tc>
        <w:tc>
          <w:tcPr>
            <w:tcW w:w="1134" w:type="dxa"/>
          </w:tcPr>
          <w:p w14:paraId="41CEFA32" w14:textId="77777777" w:rsidR="00D36639" w:rsidRPr="00B20AE8" w:rsidRDefault="00D36639" w:rsidP="0039402F">
            <w:pPr>
              <w:pStyle w:val="TAC"/>
            </w:pPr>
            <w:r w:rsidRPr="00B20AE8">
              <w:t>+24</w:t>
            </w:r>
          </w:p>
        </w:tc>
        <w:tc>
          <w:tcPr>
            <w:tcW w:w="1701" w:type="dxa"/>
          </w:tcPr>
          <w:p w14:paraId="3C613A4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904FDF8" w14:textId="77777777" w:rsidR="00D36639" w:rsidRPr="00B20AE8" w:rsidRDefault="00D36639" w:rsidP="0039402F">
            <w:pPr>
              <w:pStyle w:val="TAC"/>
            </w:pPr>
            <w:r w:rsidRPr="00B20AE8">
              <w:t>CW carrier</w:t>
            </w:r>
          </w:p>
        </w:tc>
      </w:tr>
      <w:tr w:rsidR="004F339F" w:rsidRPr="00B20AE8" w14:paraId="5A3B1BCB" w14:textId="77777777" w:rsidTr="009303FD">
        <w:trPr>
          <w:gridAfter w:val="1"/>
          <w:wAfter w:w="10" w:type="dxa"/>
          <w:cantSplit/>
          <w:jc w:val="center"/>
        </w:trPr>
        <w:tc>
          <w:tcPr>
            <w:tcW w:w="1918" w:type="dxa"/>
          </w:tcPr>
          <w:p w14:paraId="6366D1C5" w14:textId="77777777" w:rsidR="00D36639" w:rsidRPr="00B20AE8" w:rsidRDefault="00D36639" w:rsidP="0039402F">
            <w:pPr>
              <w:pStyle w:val="TAL"/>
              <w:rPr>
                <w:lang w:val="sv-SE"/>
              </w:rPr>
            </w:pPr>
            <w:r w:rsidRPr="00B20AE8">
              <w:rPr>
                <w:lang w:val="sv-SE"/>
              </w:rPr>
              <w:t>UTRA FDD Band VI or E-UTRA Band 6</w:t>
            </w:r>
          </w:p>
        </w:tc>
        <w:tc>
          <w:tcPr>
            <w:tcW w:w="1657" w:type="dxa"/>
          </w:tcPr>
          <w:p w14:paraId="7A8A4F53" w14:textId="77777777" w:rsidR="00D36639" w:rsidRPr="00B20AE8" w:rsidRDefault="00D36639" w:rsidP="0039402F">
            <w:pPr>
              <w:pStyle w:val="TAC"/>
            </w:pPr>
            <w:r w:rsidRPr="00B20AE8">
              <w:t>875 – 885</w:t>
            </w:r>
          </w:p>
        </w:tc>
        <w:tc>
          <w:tcPr>
            <w:tcW w:w="1082" w:type="dxa"/>
          </w:tcPr>
          <w:p w14:paraId="27121E69" w14:textId="77777777" w:rsidR="00D36639" w:rsidRPr="00B20AE8" w:rsidRDefault="00D36639" w:rsidP="0039402F">
            <w:pPr>
              <w:pStyle w:val="TAC"/>
            </w:pPr>
            <w:r w:rsidRPr="00B20AE8">
              <w:t>+46</w:t>
            </w:r>
          </w:p>
        </w:tc>
        <w:tc>
          <w:tcPr>
            <w:tcW w:w="1134" w:type="dxa"/>
          </w:tcPr>
          <w:p w14:paraId="7D257456" w14:textId="77777777" w:rsidR="00D36639" w:rsidRPr="00B20AE8" w:rsidRDefault="00D36639" w:rsidP="0039402F">
            <w:pPr>
              <w:pStyle w:val="TAC"/>
            </w:pPr>
            <w:r w:rsidRPr="00B20AE8">
              <w:t>+38</w:t>
            </w:r>
          </w:p>
        </w:tc>
        <w:tc>
          <w:tcPr>
            <w:tcW w:w="1134" w:type="dxa"/>
          </w:tcPr>
          <w:p w14:paraId="20ED116A" w14:textId="77777777" w:rsidR="00D36639" w:rsidRPr="00B20AE8" w:rsidRDefault="00D36639" w:rsidP="0039402F">
            <w:pPr>
              <w:pStyle w:val="TAC"/>
            </w:pPr>
            <w:r w:rsidRPr="00B20AE8">
              <w:t>+24</w:t>
            </w:r>
          </w:p>
        </w:tc>
        <w:tc>
          <w:tcPr>
            <w:tcW w:w="1701" w:type="dxa"/>
          </w:tcPr>
          <w:p w14:paraId="41C1C0E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11192D7" w14:textId="77777777" w:rsidR="00D36639" w:rsidRPr="00B20AE8" w:rsidRDefault="00D36639" w:rsidP="0039402F">
            <w:pPr>
              <w:pStyle w:val="TAC"/>
            </w:pPr>
            <w:r w:rsidRPr="00B20AE8">
              <w:t>CW carrier</w:t>
            </w:r>
          </w:p>
        </w:tc>
      </w:tr>
      <w:tr w:rsidR="004F339F" w:rsidRPr="00B20AE8" w14:paraId="6133BC06" w14:textId="77777777" w:rsidTr="009303FD">
        <w:trPr>
          <w:gridAfter w:val="1"/>
          <w:wAfter w:w="10" w:type="dxa"/>
          <w:cantSplit/>
          <w:jc w:val="center"/>
        </w:trPr>
        <w:tc>
          <w:tcPr>
            <w:tcW w:w="1918" w:type="dxa"/>
          </w:tcPr>
          <w:p w14:paraId="28A624D9" w14:textId="77777777" w:rsidR="00D36639" w:rsidRPr="00B20AE8" w:rsidRDefault="00D36639" w:rsidP="0039402F">
            <w:pPr>
              <w:pStyle w:val="TAL"/>
              <w:rPr>
                <w:lang w:val="sv-SE"/>
              </w:rPr>
            </w:pPr>
            <w:r w:rsidRPr="00B20AE8">
              <w:rPr>
                <w:lang w:val="sv-SE"/>
              </w:rPr>
              <w:t>UTRA FDD Band VII or E-UTRA Band 7 or NR band n7</w:t>
            </w:r>
          </w:p>
        </w:tc>
        <w:tc>
          <w:tcPr>
            <w:tcW w:w="1657" w:type="dxa"/>
          </w:tcPr>
          <w:p w14:paraId="08E0541B" w14:textId="77777777" w:rsidR="00D36639" w:rsidRPr="00B20AE8" w:rsidRDefault="00D36639" w:rsidP="0039402F">
            <w:pPr>
              <w:pStyle w:val="TAC"/>
            </w:pPr>
            <w:r w:rsidRPr="00B20AE8">
              <w:t>2620 – 2690</w:t>
            </w:r>
          </w:p>
        </w:tc>
        <w:tc>
          <w:tcPr>
            <w:tcW w:w="1082" w:type="dxa"/>
          </w:tcPr>
          <w:p w14:paraId="210736EC" w14:textId="77777777" w:rsidR="00D36639" w:rsidRPr="00B20AE8" w:rsidRDefault="00D36639" w:rsidP="0039402F">
            <w:pPr>
              <w:pStyle w:val="TAC"/>
            </w:pPr>
            <w:r w:rsidRPr="00B20AE8">
              <w:t>+46</w:t>
            </w:r>
          </w:p>
        </w:tc>
        <w:tc>
          <w:tcPr>
            <w:tcW w:w="1134" w:type="dxa"/>
          </w:tcPr>
          <w:p w14:paraId="2CD2CE88" w14:textId="77777777" w:rsidR="00D36639" w:rsidRPr="00B20AE8" w:rsidRDefault="00D36639" w:rsidP="0039402F">
            <w:pPr>
              <w:pStyle w:val="TAC"/>
            </w:pPr>
            <w:r w:rsidRPr="00B20AE8">
              <w:t>+38</w:t>
            </w:r>
          </w:p>
        </w:tc>
        <w:tc>
          <w:tcPr>
            <w:tcW w:w="1134" w:type="dxa"/>
          </w:tcPr>
          <w:p w14:paraId="2E4A063B" w14:textId="77777777" w:rsidR="00D36639" w:rsidRPr="00B20AE8" w:rsidRDefault="00D36639" w:rsidP="0039402F">
            <w:pPr>
              <w:pStyle w:val="TAC"/>
            </w:pPr>
            <w:r w:rsidRPr="00B20AE8">
              <w:t>+24</w:t>
            </w:r>
          </w:p>
        </w:tc>
        <w:tc>
          <w:tcPr>
            <w:tcW w:w="1701" w:type="dxa"/>
          </w:tcPr>
          <w:p w14:paraId="68DDE29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349CC6A" w14:textId="77777777" w:rsidR="00D36639" w:rsidRPr="00B20AE8" w:rsidRDefault="00D36639" w:rsidP="0039402F">
            <w:pPr>
              <w:pStyle w:val="TAC"/>
            </w:pPr>
            <w:r w:rsidRPr="00B20AE8">
              <w:t>CW carrier</w:t>
            </w:r>
          </w:p>
        </w:tc>
      </w:tr>
      <w:tr w:rsidR="004F339F" w:rsidRPr="00B20AE8" w14:paraId="52F69CD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18C110E4" w14:textId="77777777" w:rsidR="00D36639" w:rsidRPr="00B20AE8" w:rsidRDefault="00D36639" w:rsidP="0039402F">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1B1C515" w14:textId="77777777" w:rsidR="00D36639" w:rsidRPr="00B20AE8" w:rsidRDefault="00D36639" w:rsidP="0039402F">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BE290B1" w14:textId="77777777" w:rsidR="00D36639" w:rsidRPr="00B20AE8" w:rsidRDefault="00D36639" w:rsidP="0039402F">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DD5BCE1" w14:textId="77777777" w:rsidR="00D36639" w:rsidRPr="00B20AE8" w:rsidRDefault="00D36639" w:rsidP="0039402F">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2BBBD0C4" w14:textId="77777777" w:rsidR="00D36639" w:rsidRPr="00B20AE8" w:rsidRDefault="00D36639" w:rsidP="0039402F">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5F44BE8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B4F0EC5" w14:textId="77777777" w:rsidR="00D36639" w:rsidRPr="00B20AE8" w:rsidRDefault="00D36639" w:rsidP="0039402F">
            <w:pPr>
              <w:pStyle w:val="TAC"/>
            </w:pPr>
            <w:r w:rsidRPr="00B20AE8">
              <w:t>CW carrier</w:t>
            </w:r>
          </w:p>
        </w:tc>
      </w:tr>
      <w:tr w:rsidR="004F339F" w:rsidRPr="00B20AE8" w14:paraId="51323169" w14:textId="77777777" w:rsidTr="009303FD">
        <w:trPr>
          <w:gridAfter w:val="1"/>
          <w:wAfter w:w="10" w:type="dxa"/>
          <w:cantSplit/>
          <w:jc w:val="center"/>
        </w:trPr>
        <w:tc>
          <w:tcPr>
            <w:tcW w:w="1918" w:type="dxa"/>
          </w:tcPr>
          <w:p w14:paraId="59EAE480" w14:textId="77777777" w:rsidR="00D36639" w:rsidRPr="00B20AE8" w:rsidRDefault="00D36639" w:rsidP="0039402F">
            <w:pPr>
              <w:pStyle w:val="TAL"/>
              <w:rPr>
                <w:lang w:val="sv-SE"/>
              </w:rPr>
            </w:pPr>
            <w:r w:rsidRPr="00B20AE8">
              <w:rPr>
                <w:lang w:val="sv-SE"/>
              </w:rPr>
              <w:t>UTRA FDD Band IX or E-UTRA Band 9</w:t>
            </w:r>
          </w:p>
        </w:tc>
        <w:tc>
          <w:tcPr>
            <w:tcW w:w="1657" w:type="dxa"/>
          </w:tcPr>
          <w:p w14:paraId="234CF5E4" w14:textId="77777777" w:rsidR="00D36639" w:rsidRPr="00B20AE8" w:rsidRDefault="00D36639" w:rsidP="0039402F">
            <w:pPr>
              <w:pStyle w:val="TAC"/>
            </w:pPr>
            <w:r w:rsidRPr="00B20AE8">
              <w:t>1844.9 - 1879.9</w:t>
            </w:r>
          </w:p>
        </w:tc>
        <w:tc>
          <w:tcPr>
            <w:tcW w:w="1082" w:type="dxa"/>
          </w:tcPr>
          <w:p w14:paraId="5A81FB2D" w14:textId="77777777" w:rsidR="00D36639" w:rsidRPr="00B20AE8" w:rsidRDefault="00D36639" w:rsidP="0039402F">
            <w:pPr>
              <w:pStyle w:val="TAC"/>
            </w:pPr>
            <w:r w:rsidRPr="00B20AE8">
              <w:t>+46</w:t>
            </w:r>
          </w:p>
        </w:tc>
        <w:tc>
          <w:tcPr>
            <w:tcW w:w="1134" w:type="dxa"/>
          </w:tcPr>
          <w:p w14:paraId="478DD4E6" w14:textId="77777777" w:rsidR="00D36639" w:rsidRPr="00B20AE8" w:rsidRDefault="00D36639" w:rsidP="0039402F">
            <w:pPr>
              <w:pStyle w:val="TAC"/>
            </w:pPr>
            <w:r w:rsidRPr="00B20AE8">
              <w:t>+38</w:t>
            </w:r>
          </w:p>
        </w:tc>
        <w:tc>
          <w:tcPr>
            <w:tcW w:w="1134" w:type="dxa"/>
          </w:tcPr>
          <w:p w14:paraId="272D5672" w14:textId="77777777" w:rsidR="00D36639" w:rsidRPr="00B20AE8" w:rsidRDefault="00D36639" w:rsidP="0039402F">
            <w:pPr>
              <w:pStyle w:val="TAC"/>
            </w:pPr>
            <w:r w:rsidRPr="00B20AE8">
              <w:t>+24</w:t>
            </w:r>
          </w:p>
        </w:tc>
        <w:tc>
          <w:tcPr>
            <w:tcW w:w="1701" w:type="dxa"/>
          </w:tcPr>
          <w:p w14:paraId="115A138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7ACF4A5" w14:textId="77777777" w:rsidR="00D36639" w:rsidRPr="00B20AE8" w:rsidRDefault="00D36639" w:rsidP="0039402F">
            <w:pPr>
              <w:pStyle w:val="TAC"/>
            </w:pPr>
            <w:r w:rsidRPr="00B20AE8">
              <w:t>CW carrier</w:t>
            </w:r>
          </w:p>
        </w:tc>
      </w:tr>
      <w:tr w:rsidR="004F339F" w:rsidRPr="00B20AE8" w14:paraId="63604C63" w14:textId="77777777" w:rsidTr="009303FD">
        <w:trPr>
          <w:gridAfter w:val="1"/>
          <w:wAfter w:w="10" w:type="dxa"/>
          <w:cantSplit/>
          <w:jc w:val="center"/>
        </w:trPr>
        <w:tc>
          <w:tcPr>
            <w:tcW w:w="1918" w:type="dxa"/>
          </w:tcPr>
          <w:p w14:paraId="0D9E7053" w14:textId="77777777" w:rsidR="00D36639" w:rsidRPr="00B20AE8" w:rsidRDefault="00D36639" w:rsidP="0039402F">
            <w:pPr>
              <w:pStyle w:val="TAL"/>
              <w:rPr>
                <w:lang w:val="sv-SE"/>
              </w:rPr>
            </w:pPr>
            <w:r w:rsidRPr="00B20AE8">
              <w:rPr>
                <w:lang w:val="sv-SE"/>
              </w:rPr>
              <w:t>UTRA FDD Band X or E-UTRA Band 10</w:t>
            </w:r>
          </w:p>
        </w:tc>
        <w:tc>
          <w:tcPr>
            <w:tcW w:w="1657" w:type="dxa"/>
          </w:tcPr>
          <w:p w14:paraId="1247D834" w14:textId="77777777" w:rsidR="00D36639" w:rsidRPr="00B20AE8" w:rsidRDefault="00D36639" w:rsidP="0039402F">
            <w:pPr>
              <w:pStyle w:val="TAC"/>
            </w:pPr>
            <w:r w:rsidRPr="00B20AE8">
              <w:t>2110 – 2170</w:t>
            </w:r>
          </w:p>
        </w:tc>
        <w:tc>
          <w:tcPr>
            <w:tcW w:w="1082" w:type="dxa"/>
          </w:tcPr>
          <w:p w14:paraId="693DF145" w14:textId="77777777" w:rsidR="00D36639" w:rsidRPr="00B20AE8" w:rsidRDefault="00D36639" w:rsidP="0039402F">
            <w:pPr>
              <w:pStyle w:val="TAC"/>
            </w:pPr>
            <w:r w:rsidRPr="00B20AE8">
              <w:t>+46</w:t>
            </w:r>
          </w:p>
        </w:tc>
        <w:tc>
          <w:tcPr>
            <w:tcW w:w="1134" w:type="dxa"/>
          </w:tcPr>
          <w:p w14:paraId="085DCE9E" w14:textId="77777777" w:rsidR="00D36639" w:rsidRPr="00B20AE8" w:rsidRDefault="00D36639" w:rsidP="0039402F">
            <w:pPr>
              <w:pStyle w:val="TAC"/>
            </w:pPr>
            <w:r w:rsidRPr="00B20AE8">
              <w:t>+38</w:t>
            </w:r>
          </w:p>
        </w:tc>
        <w:tc>
          <w:tcPr>
            <w:tcW w:w="1134" w:type="dxa"/>
          </w:tcPr>
          <w:p w14:paraId="11CC421E" w14:textId="77777777" w:rsidR="00D36639" w:rsidRPr="00B20AE8" w:rsidRDefault="00D36639" w:rsidP="0039402F">
            <w:pPr>
              <w:pStyle w:val="TAC"/>
            </w:pPr>
            <w:r w:rsidRPr="00B20AE8">
              <w:t>+24</w:t>
            </w:r>
          </w:p>
        </w:tc>
        <w:tc>
          <w:tcPr>
            <w:tcW w:w="1701" w:type="dxa"/>
          </w:tcPr>
          <w:p w14:paraId="64112DA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2110E5A" w14:textId="77777777" w:rsidR="00D36639" w:rsidRPr="00B20AE8" w:rsidRDefault="00D36639" w:rsidP="0039402F">
            <w:pPr>
              <w:pStyle w:val="TAC"/>
            </w:pPr>
            <w:r w:rsidRPr="00B20AE8">
              <w:t>CW carrier</w:t>
            </w:r>
          </w:p>
        </w:tc>
      </w:tr>
      <w:tr w:rsidR="004F339F" w:rsidRPr="00B20AE8" w14:paraId="5E06CDC8" w14:textId="77777777" w:rsidTr="009303FD">
        <w:trPr>
          <w:gridAfter w:val="1"/>
          <w:wAfter w:w="10" w:type="dxa"/>
          <w:cantSplit/>
          <w:jc w:val="center"/>
        </w:trPr>
        <w:tc>
          <w:tcPr>
            <w:tcW w:w="1918" w:type="dxa"/>
          </w:tcPr>
          <w:p w14:paraId="005F6CEE" w14:textId="77777777" w:rsidR="00D36639" w:rsidRPr="00B20AE8" w:rsidRDefault="00D36639" w:rsidP="0039402F">
            <w:pPr>
              <w:pStyle w:val="TAL"/>
              <w:rPr>
                <w:lang w:val="sv-SE"/>
              </w:rPr>
            </w:pPr>
            <w:r w:rsidRPr="00B20AE8">
              <w:rPr>
                <w:lang w:val="sv-SE"/>
              </w:rPr>
              <w:t>UTRA FDD Band XI or E-UTRA Band 11</w:t>
            </w:r>
          </w:p>
        </w:tc>
        <w:tc>
          <w:tcPr>
            <w:tcW w:w="1657" w:type="dxa"/>
          </w:tcPr>
          <w:p w14:paraId="67E28D59" w14:textId="77777777" w:rsidR="00D36639" w:rsidRPr="00B20AE8" w:rsidRDefault="00D36639" w:rsidP="0039402F">
            <w:pPr>
              <w:pStyle w:val="TAC"/>
            </w:pPr>
            <w:r w:rsidRPr="00B20AE8">
              <w:t>1475.9 - 1495.9</w:t>
            </w:r>
          </w:p>
        </w:tc>
        <w:tc>
          <w:tcPr>
            <w:tcW w:w="1082" w:type="dxa"/>
          </w:tcPr>
          <w:p w14:paraId="79557396" w14:textId="77777777" w:rsidR="00D36639" w:rsidRPr="00B20AE8" w:rsidRDefault="00D36639" w:rsidP="0039402F">
            <w:pPr>
              <w:pStyle w:val="TAC"/>
            </w:pPr>
            <w:r w:rsidRPr="00B20AE8">
              <w:t>+46</w:t>
            </w:r>
          </w:p>
        </w:tc>
        <w:tc>
          <w:tcPr>
            <w:tcW w:w="1134" w:type="dxa"/>
          </w:tcPr>
          <w:p w14:paraId="5E402B11" w14:textId="77777777" w:rsidR="00D36639" w:rsidRPr="00B20AE8" w:rsidRDefault="00D36639" w:rsidP="0039402F">
            <w:pPr>
              <w:pStyle w:val="TAC"/>
            </w:pPr>
            <w:r w:rsidRPr="00B20AE8">
              <w:t>+38</w:t>
            </w:r>
          </w:p>
        </w:tc>
        <w:tc>
          <w:tcPr>
            <w:tcW w:w="1134" w:type="dxa"/>
          </w:tcPr>
          <w:p w14:paraId="5EC10277" w14:textId="77777777" w:rsidR="00D36639" w:rsidRPr="00B20AE8" w:rsidRDefault="00D36639" w:rsidP="0039402F">
            <w:pPr>
              <w:pStyle w:val="TAC"/>
            </w:pPr>
            <w:r w:rsidRPr="00B20AE8">
              <w:t>+24</w:t>
            </w:r>
          </w:p>
        </w:tc>
        <w:tc>
          <w:tcPr>
            <w:tcW w:w="1701" w:type="dxa"/>
          </w:tcPr>
          <w:p w14:paraId="2D88808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8B760BB" w14:textId="77777777" w:rsidR="00D36639" w:rsidRPr="00B20AE8" w:rsidRDefault="00D36639" w:rsidP="0039402F">
            <w:pPr>
              <w:pStyle w:val="TAC"/>
            </w:pPr>
            <w:r w:rsidRPr="00B20AE8">
              <w:t>CW carrier</w:t>
            </w:r>
          </w:p>
        </w:tc>
      </w:tr>
      <w:tr w:rsidR="004F339F" w:rsidRPr="00B20AE8" w14:paraId="33CA4C25" w14:textId="77777777" w:rsidTr="009303FD">
        <w:trPr>
          <w:gridAfter w:val="1"/>
          <w:wAfter w:w="10" w:type="dxa"/>
          <w:cantSplit/>
          <w:jc w:val="center"/>
        </w:trPr>
        <w:tc>
          <w:tcPr>
            <w:tcW w:w="1918" w:type="dxa"/>
          </w:tcPr>
          <w:p w14:paraId="4611686B" w14:textId="77777777" w:rsidR="00D36639" w:rsidRPr="00B20AE8" w:rsidRDefault="00D36639" w:rsidP="0039402F">
            <w:pPr>
              <w:pStyle w:val="TAL"/>
              <w:rPr>
                <w:lang w:val="sv-SE"/>
              </w:rPr>
            </w:pPr>
            <w:r w:rsidRPr="00B20AE8">
              <w:rPr>
                <w:lang w:val="sv-SE"/>
              </w:rPr>
              <w:t>UTRA FDD Band XII or E-UTRA Band 12 or NR band n12</w:t>
            </w:r>
          </w:p>
        </w:tc>
        <w:tc>
          <w:tcPr>
            <w:tcW w:w="1657" w:type="dxa"/>
          </w:tcPr>
          <w:p w14:paraId="24DFA6E4" w14:textId="77777777" w:rsidR="00D36639" w:rsidRPr="00B20AE8" w:rsidRDefault="00D36639" w:rsidP="0039402F">
            <w:pPr>
              <w:pStyle w:val="TAC"/>
            </w:pPr>
            <w:r w:rsidRPr="00B20AE8">
              <w:t>729 – 746</w:t>
            </w:r>
          </w:p>
        </w:tc>
        <w:tc>
          <w:tcPr>
            <w:tcW w:w="1082" w:type="dxa"/>
          </w:tcPr>
          <w:p w14:paraId="33124063" w14:textId="77777777" w:rsidR="00D36639" w:rsidRPr="00B20AE8" w:rsidRDefault="00D36639" w:rsidP="0039402F">
            <w:pPr>
              <w:pStyle w:val="TAC"/>
            </w:pPr>
            <w:r w:rsidRPr="00B20AE8">
              <w:t>+46</w:t>
            </w:r>
          </w:p>
        </w:tc>
        <w:tc>
          <w:tcPr>
            <w:tcW w:w="1134" w:type="dxa"/>
          </w:tcPr>
          <w:p w14:paraId="5E3CDB59" w14:textId="77777777" w:rsidR="00D36639" w:rsidRPr="00B20AE8" w:rsidRDefault="00D36639" w:rsidP="0039402F">
            <w:pPr>
              <w:pStyle w:val="TAC"/>
            </w:pPr>
            <w:r w:rsidRPr="00B20AE8">
              <w:t>+38</w:t>
            </w:r>
          </w:p>
        </w:tc>
        <w:tc>
          <w:tcPr>
            <w:tcW w:w="1134" w:type="dxa"/>
          </w:tcPr>
          <w:p w14:paraId="5FB7C6D0" w14:textId="77777777" w:rsidR="00D36639" w:rsidRPr="00B20AE8" w:rsidRDefault="00D36639" w:rsidP="0039402F">
            <w:pPr>
              <w:pStyle w:val="TAC"/>
            </w:pPr>
            <w:r w:rsidRPr="00B20AE8">
              <w:t>+24</w:t>
            </w:r>
          </w:p>
        </w:tc>
        <w:tc>
          <w:tcPr>
            <w:tcW w:w="1701" w:type="dxa"/>
          </w:tcPr>
          <w:p w14:paraId="2852FF77"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31F5345" w14:textId="77777777" w:rsidR="00D36639" w:rsidRPr="00B20AE8" w:rsidRDefault="00D36639" w:rsidP="0039402F">
            <w:pPr>
              <w:pStyle w:val="TAC"/>
            </w:pPr>
            <w:r w:rsidRPr="00B20AE8">
              <w:t>CW carrier</w:t>
            </w:r>
          </w:p>
        </w:tc>
      </w:tr>
      <w:tr w:rsidR="004F339F" w:rsidRPr="00B20AE8" w14:paraId="5F6D48F6" w14:textId="77777777" w:rsidTr="009303FD">
        <w:trPr>
          <w:gridAfter w:val="1"/>
          <w:wAfter w:w="10" w:type="dxa"/>
          <w:cantSplit/>
          <w:jc w:val="center"/>
        </w:trPr>
        <w:tc>
          <w:tcPr>
            <w:tcW w:w="1918" w:type="dxa"/>
          </w:tcPr>
          <w:p w14:paraId="72D7E541" w14:textId="77777777" w:rsidR="00D36639" w:rsidRPr="00B20AE8" w:rsidRDefault="00D36639" w:rsidP="0039402F">
            <w:pPr>
              <w:pStyle w:val="TAL"/>
              <w:rPr>
                <w:lang w:val="sv-SE"/>
              </w:rPr>
            </w:pPr>
            <w:r w:rsidRPr="00B20AE8">
              <w:rPr>
                <w:lang w:val="sv-SE"/>
              </w:rPr>
              <w:t>UTRA FDD Band XIIII or E-UTRA Band 13</w:t>
            </w:r>
          </w:p>
        </w:tc>
        <w:tc>
          <w:tcPr>
            <w:tcW w:w="1657" w:type="dxa"/>
          </w:tcPr>
          <w:p w14:paraId="5F82E932" w14:textId="77777777" w:rsidR="00D36639" w:rsidRPr="00B20AE8" w:rsidRDefault="00D36639" w:rsidP="0039402F">
            <w:pPr>
              <w:pStyle w:val="TAC"/>
            </w:pPr>
            <w:r w:rsidRPr="00B20AE8">
              <w:t>746 – 756</w:t>
            </w:r>
          </w:p>
        </w:tc>
        <w:tc>
          <w:tcPr>
            <w:tcW w:w="1082" w:type="dxa"/>
          </w:tcPr>
          <w:p w14:paraId="3C39034C" w14:textId="77777777" w:rsidR="00D36639" w:rsidRPr="00B20AE8" w:rsidRDefault="00D36639" w:rsidP="0039402F">
            <w:pPr>
              <w:pStyle w:val="TAC"/>
            </w:pPr>
            <w:r w:rsidRPr="00B20AE8">
              <w:t>+46</w:t>
            </w:r>
          </w:p>
        </w:tc>
        <w:tc>
          <w:tcPr>
            <w:tcW w:w="1134" w:type="dxa"/>
          </w:tcPr>
          <w:p w14:paraId="7240562B" w14:textId="77777777" w:rsidR="00D36639" w:rsidRPr="00B20AE8" w:rsidRDefault="00D36639" w:rsidP="0039402F">
            <w:pPr>
              <w:pStyle w:val="TAC"/>
            </w:pPr>
            <w:r w:rsidRPr="00B20AE8">
              <w:t>+38</w:t>
            </w:r>
          </w:p>
        </w:tc>
        <w:tc>
          <w:tcPr>
            <w:tcW w:w="1134" w:type="dxa"/>
          </w:tcPr>
          <w:p w14:paraId="2936AE7A" w14:textId="77777777" w:rsidR="00D36639" w:rsidRPr="00B20AE8" w:rsidRDefault="00D36639" w:rsidP="0039402F">
            <w:pPr>
              <w:pStyle w:val="TAC"/>
            </w:pPr>
            <w:r w:rsidRPr="00B20AE8">
              <w:t>+24</w:t>
            </w:r>
          </w:p>
        </w:tc>
        <w:tc>
          <w:tcPr>
            <w:tcW w:w="1701" w:type="dxa"/>
          </w:tcPr>
          <w:p w14:paraId="31D045BA"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E0FCE62" w14:textId="77777777" w:rsidR="00D36639" w:rsidRPr="00B20AE8" w:rsidRDefault="00D36639" w:rsidP="0039402F">
            <w:pPr>
              <w:pStyle w:val="TAC"/>
            </w:pPr>
            <w:r w:rsidRPr="00B20AE8">
              <w:t>CW carrier</w:t>
            </w:r>
          </w:p>
        </w:tc>
      </w:tr>
      <w:tr w:rsidR="004F339F" w:rsidRPr="00B20AE8" w14:paraId="532D1A0C" w14:textId="77777777" w:rsidTr="009303FD">
        <w:trPr>
          <w:gridAfter w:val="1"/>
          <w:wAfter w:w="10" w:type="dxa"/>
          <w:cantSplit/>
          <w:jc w:val="center"/>
        </w:trPr>
        <w:tc>
          <w:tcPr>
            <w:tcW w:w="1918" w:type="dxa"/>
          </w:tcPr>
          <w:p w14:paraId="7E94EA84" w14:textId="77777777" w:rsidR="00D36639" w:rsidRPr="00B20AE8" w:rsidRDefault="00D36639" w:rsidP="0039402F">
            <w:pPr>
              <w:pStyle w:val="TAL"/>
              <w:rPr>
                <w:lang w:val="sv-SE"/>
              </w:rPr>
            </w:pPr>
            <w:r w:rsidRPr="00B20AE8">
              <w:rPr>
                <w:lang w:val="sv-SE"/>
              </w:rPr>
              <w:t>UTRA FDD Band XIV or E-UTRA Band 14</w:t>
            </w:r>
          </w:p>
        </w:tc>
        <w:tc>
          <w:tcPr>
            <w:tcW w:w="1657" w:type="dxa"/>
          </w:tcPr>
          <w:p w14:paraId="31F5D266" w14:textId="77777777" w:rsidR="00D36639" w:rsidRPr="00B20AE8" w:rsidRDefault="00D36639" w:rsidP="0039402F">
            <w:pPr>
              <w:pStyle w:val="TAC"/>
            </w:pPr>
            <w:r w:rsidRPr="00B20AE8">
              <w:t>758 – 768</w:t>
            </w:r>
          </w:p>
        </w:tc>
        <w:tc>
          <w:tcPr>
            <w:tcW w:w="1082" w:type="dxa"/>
          </w:tcPr>
          <w:p w14:paraId="3E95640D" w14:textId="77777777" w:rsidR="00D36639" w:rsidRPr="00B20AE8" w:rsidRDefault="00D36639" w:rsidP="0039402F">
            <w:pPr>
              <w:pStyle w:val="TAC"/>
            </w:pPr>
            <w:r w:rsidRPr="00B20AE8">
              <w:t>+46</w:t>
            </w:r>
          </w:p>
        </w:tc>
        <w:tc>
          <w:tcPr>
            <w:tcW w:w="1134" w:type="dxa"/>
          </w:tcPr>
          <w:p w14:paraId="042C2E21" w14:textId="77777777" w:rsidR="00D36639" w:rsidRPr="00B20AE8" w:rsidRDefault="00D36639" w:rsidP="0039402F">
            <w:pPr>
              <w:pStyle w:val="TAC"/>
            </w:pPr>
            <w:r w:rsidRPr="00B20AE8">
              <w:t>+38</w:t>
            </w:r>
          </w:p>
        </w:tc>
        <w:tc>
          <w:tcPr>
            <w:tcW w:w="1134" w:type="dxa"/>
          </w:tcPr>
          <w:p w14:paraId="2DF24E94" w14:textId="77777777" w:rsidR="00D36639" w:rsidRPr="00B20AE8" w:rsidRDefault="00D36639" w:rsidP="0039402F">
            <w:pPr>
              <w:pStyle w:val="TAC"/>
            </w:pPr>
            <w:r w:rsidRPr="00B20AE8">
              <w:t>+24</w:t>
            </w:r>
          </w:p>
        </w:tc>
        <w:tc>
          <w:tcPr>
            <w:tcW w:w="1701" w:type="dxa"/>
          </w:tcPr>
          <w:p w14:paraId="43BD4C2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01F131D" w14:textId="77777777" w:rsidR="00D36639" w:rsidRPr="00B20AE8" w:rsidRDefault="00D36639" w:rsidP="0039402F">
            <w:pPr>
              <w:pStyle w:val="TAC"/>
            </w:pPr>
            <w:r w:rsidRPr="00B20AE8">
              <w:t>CW carrier</w:t>
            </w:r>
          </w:p>
        </w:tc>
      </w:tr>
      <w:tr w:rsidR="004F339F" w:rsidRPr="00B20AE8" w14:paraId="1874CE0F" w14:textId="77777777" w:rsidTr="009303FD">
        <w:trPr>
          <w:gridAfter w:val="1"/>
          <w:wAfter w:w="10" w:type="dxa"/>
          <w:cantSplit/>
          <w:jc w:val="center"/>
        </w:trPr>
        <w:tc>
          <w:tcPr>
            <w:tcW w:w="1918" w:type="dxa"/>
          </w:tcPr>
          <w:p w14:paraId="044D2863" w14:textId="77777777" w:rsidR="00D36639" w:rsidRPr="00B20AE8" w:rsidRDefault="00D36639" w:rsidP="0039402F">
            <w:pPr>
              <w:pStyle w:val="TAL"/>
            </w:pPr>
            <w:r w:rsidRPr="00B20AE8">
              <w:t>E-UTRA Band 17</w:t>
            </w:r>
          </w:p>
        </w:tc>
        <w:tc>
          <w:tcPr>
            <w:tcW w:w="1657" w:type="dxa"/>
          </w:tcPr>
          <w:p w14:paraId="1F131244" w14:textId="77777777" w:rsidR="00D36639" w:rsidRPr="00B20AE8" w:rsidRDefault="00D36639" w:rsidP="0039402F">
            <w:pPr>
              <w:pStyle w:val="TAC"/>
            </w:pPr>
            <w:r w:rsidRPr="00B20AE8">
              <w:t>734 – 746</w:t>
            </w:r>
          </w:p>
        </w:tc>
        <w:tc>
          <w:tcPr>
            <w:tcW w:w="1082" w:type="dxa"/>
          </w:tcPr>
          <w:p w14:paraId="39B08C4D" w14:textId="77777777" w:rsidR="00D36639" w:rsidRPr="00B20AE8" w:rsidRDefault="00D36639" w:rsidP="0039402F">
            <w:pPr>
              <w:pStyle w:val="TAC"/>
            </w:pPr>
            <w:r w:rsidRPr="00B20AE8">
              <w:t>+46</w:t>
            </w:r>
          </w:p>
        </w:tc>
        <w:tc>
          <w:tcPr>
            <w:tcW w:w="1134" w:type="dxa"/>
          </w:tcPr>
          <w:p w14:paraId="45033865" w14:textId="77777777" w:rsidR="00D36639" w:rsidRPr="00B20AE8" w:rsidRDefault="00D36639" w:rsidP="0039402F">
            <w:pPr>
              <w:pStyle w:val="TAC"/>
            </w:pPr>
            <w:r w:rsidRPr="00B20AE8">
              <w:t>+38</w:t>
            </w:r>
          </w:p>
        </w:tc>
        <w:tc>
          <w:tcPr>
            <w:tcW w:w="1134" w:type="dxa"/>
          </w:tcPr>
          <w:p w14:paraId="27974D0A" w14:textId="77777777" w:rsidR="00D36639" w:rsidRPr="00B20AE8" w:rsidRDefault="00D36639" w:rsidP="0039402F">
            <w:pPr>
              <w:pStyle w:val="TAC"/>
            </w:pPr>
            <w:r w:rsidRPr="00B20AE8">
              <w:t>+24</w:t>
            </w:r>
          </w:p>
        </w:tc>
        <w:tc>
          <w:tcPr>
            <w:tcW w:w="1701" w:type="dxa"/>
          </w:tcPr>
          <w:p w14:paraId="7273440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B04F697" w14:textId="77777777" w:rsidR="00D36639" w:rsidRPr="00B20AE8" w:rsidRDefault="00D36639" w:rsidP="0039402F">
            <w:pPr>
              <w:pStyle w:val="TAC"/>
            </w:pPr>
            <w:r w:rsidRPr="00B20AE8">
              <w:t>CW carrier</w:t>
            </w:r>
          </w:p>
        </w:tc>
      </w:tr>
      <w:tr w:rsidR="004F339F" w:rsidRPr="00B20AE8" w14:paraId="46B7C514" w14:textId="77777777" w:rsidTr="009303FD">
        <w:trPr>
          <w:gridAfter w:val="1"/>
          <w:wAfter w:w="10" w:type="dxa"/>
          <w:cantSplit/>
          <w:jc w:val="center"/>
        </w:trPr>
        <w:tc>
          <w:tcPr>
            <w:tcW w:w="1918" w:type="dxa"/>
          </w:tcPr>
          <w:p w14:paraId="5411C8B3" w14:textId="77777777" w:rsidR="00D36639" w:rsidRPr="00B20AE8" w:rsidRDefault="00D36639" w:rsidP="0039402F">
            <w:pPr>
              <w:pStyle w:val="TAL"/>
            </w:pPr>
            <w:r w:rsidRPr="00B20AE8">
              <w:t>E-UTRA Band 18</w:t>
            </w:r>
          </w:p>
        </w:tc>
        <w:tc>
          <w:tcPr>
            <w:tcW w:w="1657" w:type="dxa"/>
          </w:tcPr>
          <w:p w14:paraId="494D5E28" w14:textId="77777777" w:rsidR="00D36639" w:rsidRPr="00B20AE8" w:rsidRDefault="00D36639" w:rsidP="0039402F">
            <w:pPr>
              <w:pStyle w:val="TAC"/>
            </w:pPr>
            <w:r w:rsidRPr="00B20AE8">
              <w:t>860 – 875</w:t>
            </w:r>
          </w:p>
        </w:tc>
        <w:tc>
          <w:tcPr>
            <w:tcW w:w="1082" w:type="dxa"/>
          </w:tcPr>
          <w:p w14:paraId="38220A49" w14:textId="77777777" w:rsidR="00D36639" w:rsidRPr="00B20AE8" w:rsidRDefault="00D36639" w:rsidP="0039402F">
            <w:pPr>
              <w:pStyle w:val="TAC"/>
            </w:pPr>
            <w:r w:rsidRPr="00B20AE8">
              <w:t>+46</w:t>
            </w:r>
          </w:p>
        </w:tc>
        <w:tc>
          <w:tcPr>
            <w:tcW w:w="1134" w:type="dxa"/>
          </w:tcPr>
          <w:p w14:paraId="0CF15FA0" w14:textId="77777777" w:rsidR="00D36639" w:rsidRPr="00B20AE8" w:rsidRDefault="00D36639" w:rsidP="0039402F">
            <w:pPr>
              <w:pStyle w:val="TAC"/>
            </w:pPr>
            <w:r w:rsidRPr="00B20AE8">
              <w:t>+38</w:t>
            </w:r>
          </w:p>
        </w:tc>
        <w:tc>
          <w:tcPr>
            <w:tcW w:w="1134" w:type="dxa"/>
          </w:tcPr>
          <w:p w14:paraId="22EE2D15" w14:textId="77777777" w:rsidR="00D36639" w:rsidRPr="00B20AE8" w:rsidRDefault="00D36639" w:rsidP="0039402F">
            <w:pPr>
              <w:pStyle w:val="TAC"/>
            </w:pPr>
            <w:r w:rsidRPr="00B20AE8">
              <w:t>+24</w:t>
            </w:r>
          </w:p>
        </w:tc>
        <w:tc>
          <w:tcPr>
            <w:tcW w:w="1701" w:type="dxa"/>
          </w:tcPr>
          <w:p w14:paraId="26443BB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2B2F6EE" w14:textId="77777777" w:rsidR="00D36639" w:rsidRPr="00B20AE8" w:rsidRDefault="00D36639" w:rsidP="0039402F">
            <w:pPr>
              <w:pStyle w:val="TAC"/>
            </w:pPr>
            <w:r w:rsidRPr="00B20AE8">
              <w:t>CW carrier</w:t>
            </w:r>
          </w:p>
        </w:tc>
      </w:tr>
      <w:tr w:rsidR="004F339F" w:rsidRPr="00B20AE8" w14:paraId="0173B862" w14:textId="77777777" w:rsidTr="009303FD">
        <w:trPr>
          <w:gridAfter w:val="1"/>
          <w:wAfter w:w="10" w:type="dxa"/>
          <w:cantSplit/>
          <w:jc w:val="center"/>
        </w:trPr>
        <w:tc>
          <w:tcPr>
            <w:tcW w:w="1918" w:type="dxa"/>
          </w:tcPr>
          <w:p w14:paraId="13106816" w14:textId="77777777" w:rsidR="00D36639" w:rsidRPr="00B20AE8" w:rsidRDefault="00D36639" w:rsidP="0039402F">
            <w:pPr>
              <w:pStyle w:val="TAL"/>
              <w:rPr>
                <w:lang w:val="sv-SE"/>
              </w:rPr>
            </w:pPr>
            <w:r w:rsidRPr="00B20AE8">
              <w:rPr>
                <w:lang w:val="sv-SE"/>
              </w:rPr>
              <w:t>UTRA FDD Band XIX or E-UTRA Band 19</w:t>
            </w:r>
          </w:p>
        </w:tc>
        <w:tc>
          <w:tcPr>
            <w:tcW w:w="1657" w:type="dxa"/>
          </w:tcPr>
          <w:p w14:paraId="7775C2F8" w14:textId="77777777" w:rsidR="00D36639" w:rsidRPr="00B20AE8" w:rsidRDefault="00D36639" w:rsidP="0039402F">
            <w:pPr>
              <w:pStyle w:val="TAC"/>
            </w:pPr>
            <w:r w:rsidRPr="00B20AE8">
              <w:t>875 – 890</w:t>
            </w:r>
          </w:p>
        </w:tc>
        <w:tc>
          <w:tcPr>
            <w:tcW w:w="1082" w:type="dxa"/>
          </w:tcPr>
          <w:p w14:paraId="7BC5A006" w14:textId="77777777" w:rsidR="00D36639" w:rsidRPr="00B20AE8" w:rsidRDefault="00D36639" w:rsidP="0039402F">
            <w:pPr>
              <w:pStyle w:val="TAC"/>
            </w:pPr>
            <w:r w:rsidRPr="00B20AE8">
              <w:t>+46</w:t>
            </w:r>
          </w:p>
        </w:tc>
        <w:tc>
          <w:tcPr>
            <w:tcW w:w="1134" w:type="dxa"/>
          </w:tcPr>
          <w:p w14:paraId="6798F0CD" w14:textId="77777777" w:rsidR="00D36639" w:rsidRPr="00B20AE8" w:rsidRDefault="00D36639" w:rsidP="0039402F">
            <w:pPr>
              <w:pStyle w:val="TAC"/>
            </w:pPr>
            <w:r w:rsidRPr="00B20AE8">
              <w:t>+38</w:t>
            </w:r>
          </w:p>
        </w:tc>
        <w:tc>
          <w:tcPr>
            <w:tcW w:w="1134" w:type="dxa"/>
          </w:tcPr>
          <w:p w14:paraId="715AD497" w14:textId="77777777" w:rsidR="00D36639" w:rsidRPr="00B20AE8" w:rsidRDefault="00D36639" w:rsidP="0039402F">
            <w:pPr>
              <w:pStyle w:val="TAC"/>
            </w:pPr>
            <w:r w:rsidRPr="00B20AE8">
              <w:t>+24</w:t>
            </w:r>
          </w:p>
        </w:tc>
        <w:tc>
          <w:tcPr>
            <w:tcW w:w="1701" w:type="dxa"/>
          </w:tcPr>
          <w:p w14:paraId="449AA92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C591B28" w14:textId="77777777" w:rsidR="00D36639" w:rsidRPr="00B20AE8" w:rsidRDefault="00D36639" w:rsidP="0039402F">
            <w:pPr>
              <w:pStyle w:val="TAC"/>
            </w:pPr>
            <w:r w:rsidRPr="00B20AE8">
              <w:t>CW carrier</w:t>
            </w:r>
          </w:p>
        </w:tc>
      </w:tr>
      <w:tr w:rsidR="004F339F" w:rsidRPr="00B20AE8" w14:paraId="13A349D0" w14:textId="77777777" w:rsidTr="009303FD">
        <w:trPr>
          <w:gridAfter w:val="1"/>
          <w:wAfter w:w="10" w:type="dxa"/>
          <w:cantSplit/>
          <w:jc w:val="center"/>
        </w:trPr>
        <w:tc>
          <w:tcPr>
            <w:tcW w:w="1918" w:type="dxa"/>
          </w:tcPr>
          <w:p w14:paraId="4F753BFA" w14:textId="77777777" w:rsidR="00D36639" w:rsidRPr="00B20AE8" w:rsidRDefault="00D36639" w:rsidP="0039402F">
            <w:pPr>
              <w:pStyle w:val="TAL"/>
              <w:rPr>
                <w:lang w:val="sv-SE"/>
              </w:rPr>
            </w:pPr>
            <w:r w:rsidRPr="00B20AE8">
              <w:rPr>
                <w:lang w:val="sv-SE"/>
              </w:rPr>
              <w:t>UTRA FDD Band XX or E-UTRA Band 20 or NR band n20</w:t>
            </w:r>
          </w:p>
        </w:tc>
        <w:tc>
          <w:tcPr>
            <w:tcW w:w="1657" w:type="dxa"/>
          </w:tcPr>
          <w:p w14:paraId="5F8ABE63" w14:textId="77777777" w:rsidR="00D36639" w:rsidRPr="00B20AE8" w:rsidRDefault="00D36639" w:rsidP="0039402F">
            <w:pPr>
              <w:pStyle w:val="TAC"/>
            </w:pPr>
            <w:r w:rsidRPr="00B20AE8">
              <w:t>791 – 821</w:t>
            </w:r>
          </w:p>
        </w:tc>
        <w:tc>
          <w:tcPr>
            <w:tcW w:w="1082" w:type="dxa"/>
          </w:tcPr>
          <w:p w14:paraId="68B6B5BA" w14:textId="77777777" w:rsidR="00D36639" w:rsidRPr="00B20AE8" w:rsidRDefault="00D36639" w:rsidP="0039402F">
            <w:pPr>
              <w:pStyle w:val="TAC"/>
            </w:pPr>
            <w:r w:rsidRPr="00B20AE8">
              <w:t>+46</w:t>
            </w:r>
          </w:p>
        </w:tc>
        <w:tc>
          <w:tcPr>
            <w:tcW w:w="1134" w:type="dxa"/>
          </w:tcPr>
          <w:p w14:paraId="446691A3" w14:textId="77777777" w:rsidR="00D36639" w:rsidRPr="00B20AE8" w:rsidRDefault="00D36639" w:rsidP="0039402F">
            <w:pPr>
              <w:pStyle w:val="TAC"/>
            </w:pPr>
            <w:r w:rsidRPr="00B20AE8">
              <w:t>+38</w:t>
            </w:r>
          </w:p>
        </w:tc>
        <w:tc>
          <w:tcPr>
            <w:tcW w:w="1134" w:type="dxa"/>
          </w:tcPr>
          <w:p w14:paraId="2DEDF7BA" w14:textId="77777777" w:rsidR="00D36639" w:rsidRPr="00B20AE8" w:rsidRDefault="00D36639" w:rsidP="0039402F">
            <w:pPr>
              <w:pStyle w:val="TAC"/>
            </w:pPr>
            <w:r w:rsidRPr="00B20AE8">
              <w:t>+24</w:t>
            </w:r>
          </w:p>
        </w:tc>
        <w:tc>
          <w:tcPr>
            <w:tcW w:w="1701" w:type="dxa"/>
          </w:tcPr>
          <w:p w14:paraId="1D45686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AC3C683" w14:textId="77777777" w:rsidR="00D36639" w:rsidRPr="00B20AE8" w:rsidRDefault="00D36639" w:rsidP="0039402F">
            <w:pPr>
              <w:pStyle w:val="TAC"/>
            </w:pPr>
            <w:r w:rsidRPr="00B20AE8">
              <w:t>CW carrier</w:t>
            </w:r>
          </w:p>
        </w:tc>
      </w:tr>
      <w:tr w:rsidR="004F339F" w:rsidRPr="00B20AE8" w14:paraId="67211C59" w14:textId="77777777" w:rsidTr="009303FD">
        <w:trPr>
          <w:gridAfter w:val="1"/>
          <w:wAfter w:w="10" w:type="dxa"/>
          <w:cantSplit/>
          <w:jc w:val="center"/>
        </w:trPr>
        <w:tc>
          <w:tcPr>
            <w:tcW w:w="1918" w:type="dxa"/>
          </w:tcPr>
          <w:p w14:paraId="7A536934" w14:textId="77777777" w:rsidR="00D36639" w:rsidRPr="00B20AE8" w:rsidRDefault="00D36639" w:rsidP="0039402F">
            <w:pPr>
              <w:pStyle w:val="TAL"/>
              <w:rPr>
                <w:lang w:val="sv-SE"/>
              </w:rPr>
            </w:pPr>
            <w:r w:rsidRPr="00B20AE8">
              <w:rPr>
                <w:lang w:val="sv-SE"/>
              </w:rPr>
              <w:t>UTRA FDD Band XXI or E-UTRA Band 21</w:t>
            </w:r>
          </w:p>
        </w:tc>
        <w:tc>
          <w:tcPr>
            <w:tcW w:w="1657" w:type="dxa"/>
          </w:tcPr>
          <w:p w14:paraId="6CF7FC61" w14:textId="77777777" w:rsidR="00D36639" w:rsidRPr="00B20AE8" w:rsidRDefault="00D36639" w:rsidP="0039402F">
            <w:pPr>
              <w:pStyle w:val="TAC"/>
            </w:pPr>
            <w:r w:rsidRPr="00B20AE8">
              <w:t>1495.9 - 1510.9</w:t>
            </w:r>
          </w:p>
        </w:tc>
        <w:tc>
          <w:tcPr>
            <w:tcW w:w="1082" w:type="dxa"/>
          </w:tcPr>
          <w:p w14:paraId="009A0543" w14:textId="77777777" w:rsidR="00D36639" w:rsidRPr="00B20AE8" w:rsidRDefault="00D36639" w:rsidP="0039402F">
            <w:pPr>
              <w:pStyle w:val="TAC"/>
            </w:pPr>
            <w:r w:rsidRPr="00B20AE8">
              <w:t>+46</w:t>
            </w:r>
          </w:p>
        </w:tc>
        <w:tc>
          <w:tcPr>
            <w:tcW w:w="1134" w:type="dxa"/>
          </w:tcPr>
          <w:p w14:paraId="2FC87DBC" w14:textId="77777777" w:rsidR="00D36639" w:rsidRPr="00B20AE8" w:rsidRDefault="00D36639" w:rsidP="0039402F">
            <w:pPr>
              <w:pStyle w:val="TAC"/>
            </w:pPr>
            <w:r w:rsidRPr="00B20AE8">
              <w:t>+38</w:t>
            </w:r>
          </w:p>
        </w:tc>
        <w:tc>
          <w:tcPr>
            <w:tcW w:w="1134" w:type="dxa"/>
          </w:tcPr>
          <w:p w14:paraId="398C5716" w14:textId="77777777" w:rsidR="00D36639" w:rsidRPr="00B20AE8" w:rsidRDefault="00D36639" w:rsidP="0039402F">
            <w:pPr>
              <w:pStyle w:val="TAC"/>
            </w:pPr>
            <w:r w:rsidRPr="00B20AE8">
              <w:t>+24</w:t>
            </w:r>
          </w:p>
        </w:tc>
        <w:tc>
          <w:tcPr>
            <w:tcW w:w="1701" w:type="dxa"/>
          </w:tcPr>
          <w:p w14:paraId="57F5B867"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8B01BA4" w14:textId="77777777" w:rsidR="00D36639" w:rsidRPr="00B20AE8" w:rsidRDefault="00D36639" w:rsidP="0039402F">
            <w:pPr>
              <w:pStyle w:val="TAC"/>
            </w:pPr>
            <w:r w:rsidRPr="00B20AE8">
              <w:t>CW carrier</w:t>
            </w:r>
          </w:p>
        </w:tc>
      </w:tr>
      <w:tr w:rsidR="004F339F" w:rsidRPr="00B20AE8" w14:paraId="58351D27" w14:textId="77777777" w:rsidTr="009303FD">
        <w:trPr>
          <w:gridAfter w:val="1"/>
          <w:wAfter w:w="10" w:type="dxa"/>
          <w:cantSplit/>
          <w:jc w:val="center"/>
        </w:trPr>
        <w:tc>
          <w:tcPr>
            <w:tcW w:w="1918" w:type="dxa"/>
          </w:tcPr>
          <w:p w14:paraId="7C495DE4" w14:textId="77777777" w:rsidR="00D36639" w:rsidRPr="00B20AE8" w:rsidRDefault="00D36639" w:rsidP="0039402F">
            <w:pPr>
              <w:pStyle w:val="TAL"/>
              <w:rPr>
                <w:lang w:val="sv-SE"/>
              </w:rPr>
            </w:pPr>
            <w:r w:rsidRPr="00B20AE8">
              <w:rPr>
                <w:lang w:val="sv-SE"/>
              </w:rPr>
              <w:t>UTRA FDD Band XXII or E-UTRA Band 22</w:t>
            </w:r>
          </w:p>
        </w:tc>
        <w:tc>
          <w:tcPr>
            <w:tcW w:w="1657" w:type="dxa"/>
          </w:tcPr>
          <w:p w14:paraId="25A3F2AF" w14:textId="77777777" w:rsidR="00D36639" w:rsidRPr="00B20AE8" w:rsidRDefault="00D36639" w:rsidP="0039402F">
            <w:pPr>
              <w:pStyle w:val="TAC"/>
            </w:pPr>
            <w:r w:rsidRPr="00B20AE8">
              <w:t>3510 - 3 590</w:t>
            </w:r>
          </w:p>
        </w:tc>
        <w:tc>
          <w:tcPr>
            <w:tcW w:w="1082" w:type="dxa"/>
          </w:tcPr>
          <w:p w14:paraId="1DA1EAFC" w14:textId="77777777" w:rsidR="00D36639" w:rsidRPr="00B20AE8" w:rsidRDefault="00D36639" w:rsidP="0039402F">
            <w:pPr>
              <w:pStyle w:val="TAC"/>
            </w:pPr>
            <w:r w:rsidRPr="00B20AE8">
              <w:t>+46</w:t>
            </w:r>
          </w:p>
        </w:tc>
        <w:tc>
          <w:tcPr>
            <w:tcW w:w="1134" w:type="dxa"/>
          </w:tcPr>
          <w:p w14:paraId="67C07CFE" w14:textId="77777777" w:rsidR="00D36639" w:rsidRPr="00B20AE8" w:rsidRDefault="00D36639" w:rsidP="0039402F">
            <w:pPr>
              <w:pStyle w:val="TAC"/>
            </w:pPr>
            <w:r w:rsidRPr="00B20AE8">
              <w:t>+38</w:t>
            </w:r>
          </w:p>
        </w:tc>
        <w:tc>
          <w:tcPr>
            <w:tcW w:w="1134" w:type="dxa"/>
          </w:tcPr>
          <w:p w14:paraId="5E8805FF" w14:textId="77777777" w:rsidR="00D36639" w:rsidRPr="00B20AE8" w:rsidRDefault="00D36639" w:rsidP="0039402F">
            <w:pPr>
              <w:pStyle w:val="TAC"/>
            </w:pPr>
            <w:r w:rsidRPr="00B20AE8">
              <w:t>+24</w:t>
            </w:r>
          </w:p>
        </w:tc>
        <w:tc>
          <w:tcPr>
            <w:tcW w:w="1701" w:type="dxa"/>
          </w:tcPr>
          <w:p w14:paraId="235AECCB"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23AE376" w14:textId="77777777" w:rsidR="00D36639" w:rsidRPr="00B20AE8" w:rsidRDefault="00D36639" w:rsidP="0039402F">
            <w:pPr>
              <w:pStyle w:val="TAC"/>
            </w:pPr>
            <w:r w:rsidRPr="00B20AE8">
              <w:t>CW carrier</w:t>
            </w:r>
          </w:p>
        </w:tc>
      </w:tr>
      <w:tr w:rsidR="004F339F" w:rsidRPr="00B20AE8" w14:paraId="337DB3D4" w14:textId="77777777" w:rsidTr="009303FD">
        <w:trPr>
          <w:gridAfter w:val="1"/>
          <w:wAfter w:w="10" w:type="dxa"/>
          <w:cantSplit/>
          <w:jc w:val="center"/>
        </w:trPr>
        <w:tc>
          <w:tcPr>
            <w:tcW w:w="1918" w:type="dxa"/>
          </w:tcPr>
          <w:p w14:paraId="5912DF18" w14:textId="77777777" w:rsidR="00D36639" w:rsidRPr="00B20AE8" w:rsidRDefault="00D36639" w:rsidP="0039402F">
            <w:pPr>
              <w:pStyle w:val="TAL"/>
            </w:pPr>
            <w:r w:rsidRPr="00B20AE8">
              <w:t>E-UTRA Band 24</w:t>
            </w:r>
          </w:p>
        </w:tc>
        <w:tc>
          <w:tcPr>
            <w:tcW w:w="1657" w:type="dxa"/>
          </w:tcPr>
          <w:p w14:paraId="440575DC" w14:textId="77777777" w:rsidR="00D36639" w:rsidRPr="00B20AE8" w:rsidRDefault="00D36639" w:rsidP="0039402F">
            <w:pPr>
              <w:pStyle w:val="TAC"/>
            </w:pPr>
            <w:r w:rsidRPr="00B20AE8">
              <w:t>1525 – 1559</w:t>
            </w:r>
          </w:p>
        </w:tc>
        <w:tc>
          <w:tcPr>
            <w:tcW w:w="1082" w:type="dxa"/>
          </w:tcPr>
          <w:p w14:paraId="2087401B" w14:textId="77777777" w:rsidR="00D36639" w:rsidRPr="00B20AE8" w:rsidRDefault="00D36639" w:rsidP="0039402F">
            <w:pPr>
              <w:pStyle w:val="TAC"/>
            </w:pPr>
            <w:r w:rsidRPr="00B20AE8">
              <w:t>+46</w:t>
            </w:r>
          </w:p>
        </w:tc>
        <w:tc>
          <w:tcPr>
            <w:tcW w:w="1134" w:type="dxa"/>
          </w:tcPr>
          <w:p w14:paraId="7FB314B6" w14:textId="77777777" w:rsidR="00D36639" w:rsidRPr="00B20AE8" w:rsidRDefault="00D36639" w:rsidP="0039402F">
            <w:pPr>
              <w:pStyle w:val="TAC"/>
            </w:pPr>
            <w:r w:rsidRPr="00B20AE8">
              <w:t>+38</w:t>
            </w:r>
          </w:p>
        </w:tc>
        <w:tc>
          <w:tcPr>
            <w:tcW w:w="1134" w:type="dxa"/>
          </w:tcPr>
          <w:p w14:paraId="142E8035" w14:textId="77777777" w:rsidR="00D36639" w:rsidRPr="00B20AE8" w:rsidRDefault="00D36639" w:rsidP="0039402F">
            <w:pPr>
              <w:pStyle w:val="TAC"/>
            </w:pPr>
            <w:r w:rsidRPr="00B20AE8">
              <w:t>+24</w:t>
            </w:r>
          </w:p>
        </w:tc>
        <w:tc>
          <w:tcPr>
            <w:tcW w:w="1701" w:type="dxa"/>
          </w:tcPr>
          <w:p w14:paraId="56F92EEB"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089DA05" w14:textId="77777777" w:rsidR="00D36639" w:rsidRPr="00B20AE8" w:rsidRDefault="00D36639" w:rsidP="0039402F">
            <w:pPr>
              <w:pStyle w:val="TAC"/>
            </w:pPr>
            <w:r w:rsidRPr="00B20AE8">
              <w:t>CW carrier</w:t>
            </w:r>
          </w:p>
        </w:tc>
      </w:tr>
      <w:tr w:rsidR="004F339F" w:rsidRPr="00B20AE8" w14:paraId="1E666848" w14:textId="77777777" w:rsidTr="009303FD">
        <w:trPr>
          <w:gridAfter w:val="1"/>
          <w:wAfter w:w="10" w:type="dxa"/>
          <w:cantSplit/>
          <w:jc w:val="center"/>
        </w:trPr>
        <w:tc>
          <w:tcPr>
            <w:tcW w:w="1918" w:type="dxa"/>
          </w:tcPr>
          <w:p w14:paraId="7868A6D3" w14:textId="77777777" w:rsidR="00D36639" w:rsidRPr="00B20AE8" w:rsidRDefault="00D36639" w:rsidP="0039402F">
            <w:pPr>
              <w:pStyle w:val="TAL"/>
              <w:rPr>
                <w:lang w:val="sv-SE"/>
              </w:rPr>
            </w:pPr>
            <w:r w:rsidRPr="00B20AE8">
              <w:rPr>
                <w:lang w:val="sv-SE"/>
              </w:rPr>
              <w:t>UTRA FDD Band XXV or E-UTRA Band 25 or NR band n25</w:t>
            </w:r>
          </w:p>
        </w:tc>
        <w:tc>
          <w:tcPr>
            <w:tcW w:w="1657" w:type="dxa"/>
          </w:tcPr>
          <w:p w14:paraId="61D4F28C" w14:textId="77777777" w:rsidR="00D36639" w:rsidRPr="00B20AE8" w:rsidRDefault="00D36639" w:rsidP="0039402F">
            <w:pPr>
              <w:pStyle w:val="TAC"/>
            </w:pPr>
            <w:r w:rsidRPr="00B20AE8">
              <w:t>1930 – 1995</w:t>
            </w:r>
          </w:p>
        </w:tc>
        <w:tc>
          <w:tcPr>
            <w:tcW w:w="1082" w:type="dxa"/>
          </w:tcPr>
          <w:p w14:paraId="4169D57A" w14:textId="77777777" w:rsidR="00D36639" w:rsidRPr="00B20AE8" w:rsidRDefault="00D36639" w:rsidP="0039402F">
            <w:pPr>
              <w:pStyle w:val="TAC"/>
              <w:rPr>
                <w:rFonts w:cs="v5.0.0"/>
              </w:rPr>
            </w:pPr>
            <w:r w:rsidRPr="00B20AE8">
              <w:t>+46</w:t>
            </w:r>
          </w:p>
        </w:tc>
        <w:tc>
          <w:tcPr>
            <w:tcW w:w="1134" w:type="dxa"/>
          </w:tcPr>
          <w:p w14:paraId="142F8363" w14:textId="77777777" w:rsidR="00D36639" w:rsidRPr="00B20AE8" w:rsidRDefault="00D36639" w:rsidP="0039402F">
            <w:pPr>
              <w:pStyle w:val="TAC"/>
            </w:pPr>
            <w:r w:rsidRPr="00B20AE8">
              <w:t>+38</w:t>
            </w:r>
          </w:p>
        </w:tc>
        <w:tc>
          <w:tcPr>
            <w:tcW w:w="1134" w:type="dxa"/>
          </w:tcPr>
          <w:p w14:paraId="7DD02D2D" w14:textId="77777777" w:rsidR="00D36639" w:rsidRPr="00B20AE8" w:rsidRDefault="00D36639" w:rsidP="0039402F">
            <w:pPr>
              <w:pStyle w:val="TAC"/>
            </w:pPr>
            <w:r w:rsidRPr="00B20AE8">
              <w:t>+24</w:t>
            </w:r>
          </w:p>
        </w:tc>
        <w:tc>
          <w:tcPr>
            <w:tcW w:w="1701" w:type="dxa"/>
          </w:tcPr>
          <w:p w14:paraId="36620AB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A42C402" w14:textId="77777777" w:rsidR="00D36639" w:rsidRPr="00B20AE8" w:rsidRDefault="00D36639" w:rsidP="0039402F">
            <w:pPr>
              <w:pStyle w:val="TAC"/>
              <w:rPr>
                <w:rFonts w:cs="v5.0.0"/>
              </w:rPr>
            </w:pPr>
            <w:r w:rsidRPr="00B20AE8">
              <w:t>CW carrier</w:t>
            </w:r>
          </w:p>
        </w:tc>
      </w:tr>
      <w:tr w:rsidR="004F339F" w:rsidRPr="00B20AE8" w14:paraId="18E5FDCF" w14:textId="77777777" w:rsidTr="009303FD">
        <w:trPr>
          <w:gridAfter w:val="1"/>
          <w:wAfter w:w="10" w:type="dxa"/>
          <w:cantSplit/>
          <w:jc w:val="center"/>
        </w:trPr>
        <w:tc>
          <w:tcPr>
            <w:tcW w:w="1918" w:type="dxa"/>
          </w:tcPr>
          <w:p w14:paraId="59BB46AE" w14:textId="77777777" w:rsidR="00D36639" w:rsidRPr="00B20AE8" w:rsidRDefault="00D36639" w:rsidP="0039402F">
            <w:pPr>
              <w:pStyle w:val="TAL"/>
              <w:rPr>
                <w:lang w:val="sv-SE"/>
              </w:rPr>
            </w:pPr>
            <w:r w:rsidRPr="00B20AE8">
              <w:rPr>
                <w:lang w:val="sv-SE"/>
              </w:rPr>
              <w:t>UTRA FDD Band XXVI or E-UTRA Band 26</w:t>
            </w:r>
          </w:p>
        </w:tc>
        <w:tc>
          <w:tcPr>
            <w:tcW w:w="1657" w:type="dxa"/>
          </w:tcPr>
          <w:p w14:paraId="009367B8" w14:textId="77777777" w:rsidR="00D36639" w:rsidRPr="00B20AE8" w:rsidRDefault="00D36639" w:rsidP="0039402F">
            <w:pPr>
              <w:pStyle w:val="TAC"/>
            </w:pPr>
            <w:r w:rsidRPr="00B20AE8">
              <w:t>859 – 894</w:t>
            </w:r>
          </w:p>
        </w:tc>
        <w:tc>
          <w:tcPr>
            <w:tcW w:w="1082" w:type="dxa"/>
          </w:tcPr>
          <w:p w14:paraId="31FE9D8A" w14:textId="77777777" w:rsidR="00D36639" w:rsidRPr="00B20AE8" w:rsidRDefault="00D36639" w:rsidP="0039402F">
            <w:pPr>
              <w:pStyle w:val="TAC"/>
              <w:rPr>
                <w:rFonts w:cs="v5.0.0"/>
              </w:rPr>
            </w:pPr>
            <w:r w:rsidRPr="00B20AE8">
              <w:t>+46</w:t>
            </w:r>
          </w:p>
        </w:tc>
        <w:tc>
          <w:tcPr>
            <w:tcW w:w="1134" w:type="dxa"/>
          </w:tcPr>
          <w:p w14:paraId="0FEE8A9B" w14:textId="77777777" w:rsidR="00D36639" w:rsidRPr="00B20AE8" w:rsidRDefault="00D36639" w:rsidP="0039402F">
            <w:pPr>
              <w:pStyle w:val="TAC"/>
            </w:pPr>
            <w:r w:rsidRPr="00B20AE8">
              <w:t>+38</w:t>
            </w:r>
          </w:p>
        </w:tc>
        <w:tc>
          <w:tcPr>
            <w:tcW w:w="1134" w:type="dxa"/>
          </w:tcPr>
          <w:p w14:paraId="4D48289F" w14:textId="77777777" w:rsidR="00D36639" w:rsidRPr="00B20AE8" w:rsidRDefault="00D36639" w:rsidP="0039402F">
            <w:pPr>
              <w:pStyle w:val="TAC"/>
            </w:pPr>
            <w:r w:rsidRPr="00B20AE8">
              <w:t>+24</w:t>
            </w:r>
          </w:p>
        </w:tc>
        <w:tc>
          <w:tcPr>
            <w:tcW w:w="1701" w:type="dxa"/>
          </w:tcPr>
          <w:p w14:paraId="644B48D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7357569" w14:textId="77777777" w:rsidR="00D36639" w:rsidRPr="00B20AE8" w:rsidRDefault="00D36639" w:rsidP="0039402F">
            <w:pPr>
              <w:pStyle w:val="TAC"/>
              <w:rPr>
                <w:rFonts w:cs="v5.0.0"/>
              </w:rPr>
            </w:pPr>
            <w:r w:rsidRPr="00B20AE8">
              <w:t>CW carrier</w:t>
            </w:r>
          </w:p>
        </w:tc>
      </w:tr>
      <w:tr w:rsidR="004F339F" w:rsidRPr="00B20AE8" w14:paraId="00433947" w14:textId="77777777" w:rsidTr="009303FD">
        <w:trPr>
          <w:gridAfter w:val="1"/>
          <w:wAfter w:w="10" w:type="dxa"/>
          <w:cantSplit/>
          <w:jc w:val="center"/>
        </w:trPr>
        <w:tc>
          <w:tcPr>
            <w:tcW w:w="1918" w:type="dxa"/>
          </w:tcPr>
          <w:p w14:paraId="4A46BEAC" w14:textId="77777777" w:rsidR="00D36639" w:rsidRPr="00B20AE8" w:rsidRDefault="00D36639" w:rsidP="0039402F">
            <w:pPr>
              <w:pStyle w:val="TAL"/>
            </w:pPr>
            <w:r w:rsidRPr="00B20AE8">
              <w:t>E-UTRA Band 27</w:t>
            </w:r>
          </w:p>
        </w:tc>
        <w:tc>
          <w:tcPr>
            <w:tcW w:w="1657" w:type="dxa"/>
          </w:tcPr>
          <w:p w14:paraId="170DA979" w14:textId="77777777" w:rsidR="00D36639" w:rsidRPr="00B20AE8" w:rsidRDefault="00D36639" w:rsidP="0039402F">
            <w:pPr>
              <w:pStyle w:val="TAC"/>
            </w:pPr>
            <w:r w:rsidRPr="00B20AE8">
              <w:t>852 – 869</w:t>
            </w:r>
          </w:p>
        </w:tc>
        <w:tc>
          <w:tcPr>
            <w:tcW w:w="1082" w:type="dxa"/>
          </w:tcPr>
          <w:p w14:paraId="022B4A66" w14:textId="77777777" w:rsidR="00D36639" w:rsidRPr="00B20AE8" w:rsidRDefault="00D36639" w:rsidP="0039402F">
            <w:pPr>
              <w:pStyle w:val="TAC"/>
            </w:pPr>
            <w:r w:rsidRPr="00B20AE8">
              <w:t>+46</w:t>
            </w:r>
          </w:p>
        </w:tc>
        <w:tc>
          <w:tcPr>
            <w:tcW w:w="1134" w:type="dxa"/>
          </w:tcPr>
          <w:p w14:paraId="51D1CA73" w14:textId="77777777" w:rsidR="00D36639" w:rsidRPr="00B20AE8" w:rsidRDefault="00D36639" w:rsidP="0039402F">
            <w:pPr>
              <w:pStyle w:val="TAC"/>
            </w:pPr>
            <w:r w:rsidRPr="00B20AE8">
              <w:t>+38</w:t>
            </w:r>
          </w:p>
        </w:tc>
        <w:tc>
          <w:tcPr>
            <w:tcW w:w="1134" w:type="dxa"/>
          </w:tcPr>
          <w:p w14:paraId="78507BBD" w14:textId="77777777" w:rsidR="00D36639" w:rsidRPr="00B20AE8" w:rsidRDefault="00D36639" w:rsidP="0039402F">
            <w:pPr>
              <w:pStyle w:val="TAC"/>
            </w:pPr>
            <w:r w:rsidRPr="00B20AE8">
              <w:t>+24</w:t>
            </w:r>
          </w:p>
        </w:tc>
        <w:tc>
          <w:tcPr>
            <w:tcW w:w="1701" w:type="dxa"/>
          </w:tcPr>
          <w:p w14:paraId="42A7E9F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EC75636" w14:textId="77777777" w:rsidR="00D36639" w:rsidRPr="00B20AE8" w:rsidRDefault="00D36639" w:rsidP="0039402F">
            <w:pPr>
              <w:pStyle w:val="TAC"/>
            </w:pPr>
            <w:r w:rsidRPr="00B20AE8">
              <w:t>CW carrier</w:t>
            </w:r>
          </w:p>
        </w:tc>
      </w:tr>
      <w:tr w:rsidR="004F339F" w:rsidRPr="00B20AE8" w14:paraId="373F1A8F" w14:textId="77777777" w:rsidTr="009303FD">
        <w:trPr>
          <w:gridAfter w:val="1"/>
          <w:wAfter w:w="10" w:type="dxa"/>
          <w:cantSplit/>
          <w:jc w:val="center"/>
        </w:trPr>
        <w:tc>
          <w:tcPr>
            <w:tcW w:w="1918" w:type="dxa"/>
          </w:tcPr>
          <w:p w14:paraId="2DF8FC3C" w14:textId="77777777" w:rsidR="00D36639" w:rsidRPr="00B20AE8" w:rsidRDefault="00D36639" w:rsidP="0039402F">
            <w:pPr>
              <w:pStyle w:val="TAL"/>
            </w:pPr>
            <w:r w:rsidRPr="00B20AE8">
              <w:t>E-UTRA Band 28</w:t>
            </w:r>
            <w:r w:rsidRPr="00B20AE8">
              <w:rPr>
                <w:lang w:val="sv-SE"/>
              </w:rPr>
              <w:t xml:space="preserve"> or NR band n28</w:t>
            </w:r>
          </w:p>
        </w:tc>
        <w:tc>
          <w:tcPr>
            <w:tcW w:w="1657" w:type="dxa"/>
          </w:tcPr>
          <w:p w14:paraId="43F1606A" w14:textId="77777777" w:rsidR="00D36639" w:rsidRPr="00B20AE8" w:rsidRDefault="00D36639" w:rsidP="0039402F">
            <w:pPr>
              <w:pStyle w:val="TAC"/>
            </w:pPr>
            <w:r w:rsidRPr="00B20AE8">
              <w:t>758 – 803</w:t>
            </w:r>
          </w:p>
        </w:tc>
        <w:tc>
          <w:tcPr>
            <w:tcW w:w="1082" w:type="dxa"/>
          </w:tcPr>
          <w:p w14:paraId="1E0CA9D6" w14:textId="77777777" w:rsidR="00D36639" w:rsidRPr="00B20AE8" w:rsidRDefault="00D36639" w:rsidP="0039402F">
            <w:pPr>
              <w:pStyle w:val="TAC"/>
            </w:pPr>
            <w:r w:rsidRPr="00B20AE8">
              <w:t>+46</w:t>
            </w:r>
          </w:p>
        </w:tc>
        <w:tc>
          <w:tcPr>
            <w:tcW w:w="1134" w:type="dxa"/>
          </w:tcPr>
          <w:p w14:paraId="66DC3CB9" w14:textId="77777777" w:rsidR="00D36639" w:rsidRPr="00B20AE8" w:rsidRDefault="00D36639" w:rsidP="0039402F">
            <w:pPr>
              <w:pStyle w:val="TAC"/>
            </w:pPr>
            <w:r w:rsidRPr="00B20AE8">
              <w:t>+38</w:t>
            </w:r>
          </w:p>
        </w:tc>
        <w:tc>
          <w:tcPr>
            <w:tcW w:w="1134" w:type="dxa"/>
          </w:tcPr>
          <w:p w14:paraId="2A127813" w14:textId="77777777" w:rsidR="00D36639" w:rsidRPr="00B20AE8" w:rsidRDefault="00D36639" w:rsidP="0039402F">
            <w:pPr>
              <w:pStyle w:val="TAC"/>
            </w:pPr>
            <w:r w:rsidRPr="00B20AE8">
              <w:t>+24</w:t>
            </w:r>
          </w:p>
        </w:tc>
        <w:tc>
          <w:tcPr>
            <w:tcW w:w="1701" w:type="dxa"/>
          </w:tcPr>
          <w:p w14:paraId="219535D7"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43F30C6" w14:textId="77777777" w:rsidR="00D36639" w:rsidRPr="00B20AE8" w:rsidRDefault="00D36639" w:rsidP="0039402F">
            <w:pPr>
              <w:pStyle w:val="TAC"/>
            </w:pPr>
            <w:r w:rsidRPr="00B20AE8">
              <w:t>CW carrier</w:t>
            </w:r>
          </w:p>
        </w:tc>
      </w:tr>
      <w:tr w:rsidR="004F339F" w:rsidRPr="00B20AE8" w14:paraId="68CAA5E6" w14:textId="77777777" w:rsidTr="009303FD">
        <w:trPr>
          <w:gridAfter w:val="1"/>
          <w:wAfter w:w="10" w:type="dxa"/>
          <w:cantSplit/>
          <w:jc w:val="center"/>
        </w:trPr>
        <w:tc>
          <w:tcPr>
            <w:tcW w:w="1918" w:type="dxa"/>
          </w:tcPr>
          <w:p w14:paraId="0AEAB8E5" w14:textId="77777777" w:rsidR="00D36639" w:rsidRPr="00B20AE8" w:rsidRDefault="00D36639" w:rsidP="0039402F">
            <w:pPr>
              <w:pStyle w:val="TAL"/>
            </w:pPr>
            <w:r w:rsidRPr="00B20AE8">
              <w:t>E-UTRA Band 29</w:t>
            </w:r>
          </w:p>
        </w:tc>
        <w:tc>
          <w:tcPr>
            <w:tcW w:w="1657" w:type="dxa"/>
          </w:tcPr>
          <w:p w14:paraId="69C3CD9B" w14:textId="77777777" w:rsidR="00D36639" w:rsidRPr="00B20AE8" w:rsidRDefault="00D36639" w:rsidP="0039402F">
            <w:pPr>
              <w:pStyle w:val="TAC"/>
            </w:pPr>
            <w:r w:rsidRPr="00B20AE8">
              <w:t>717 – 728</w:t>
            </w:r>
          </w:p>
        </w:tc>
        <w:tc>
          <w:tcPr>
            <w:tcW w:w="1082" w:type="dxa"/>
          </w:tcPr>
          <w:p w14:paraId="17B397CA" w14:textId="77777777" w:rsidR="00D36639" w:rsidRPr="00B20AE8" w:rsidRDefault="00D36639" w:rsidP="0039402F">
            <w:pPr>
              <w:pStyle w:val="TAC"/>
            </w:pPr>
            <w:r w:rsidRPr="00B20AE8">
              <w:t>+46</w:t>
            </w:r>
          </w:p>
        </w:tc>
        <w:tc>
          <w:tcPr>
            <w:tcW w:w="1134" w:type="dxa"/>
          </w:tcPr>
          <w:p w14:paraId="5FD2EA1C" w14:textId="77777777" w:rsidR="00D36639" w:rsidRPr="00B20AE8" w:rsidRDefault="00D36639" w:rsidP="0039402F">
            <w:pPr>
              <w:pStyle w:val="TAC"/>
            </w:pPr>
            <w:r w:rsidRPr="00B20AE8">
              <w:t>+38</w:t>
            </w:r>
          </w:p>
        </w:tc>
        <w:tc>
          <w:tcPr>
            <w:tcW w:w="1134" w:type="dxa"/>
          </w:tcPr>
          <w:p w14:paraId="396C2A2F" w14:textId="77777777" w:rsidR="00D36639" w:rsidRPr="00B20AE8" w:rsidRDefault="00D36639" w:rsidP="0039402F">
            <w:pPr>
              <w:pStyle w:val="TAC"/>
            </w:pPr>
            <w:r w:rsidRPr="00B20AE8">
              <w:t>+24</w:t>
            </w:r>
          </w:p>
        </w:tc>
        <w:tc>
          <w:tcPr>
            <w:tcW w:w="1701" w:type="dxa"/>
          </w:tcPr>
          <w:p w14:paraId="059B2A2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CAC4B1F" w14:textId="77777777" w:rsidR="00D36639" w:rsidRPr="00B20AE8" w:rsidRDefault="00D36639" w:rsidP="0039402F">
            <w:pPr>
              <w:pStyle w:val="TAC"/>
            </w:pPr>
            <w:r w:rsidRPr="00B20AE8">
              <w:t>CW carrier</w:t>
            </w:r>
          </w:p>
        </w:tc>
      </w:tr>
      <w:tr w:rsidR="004F339F" w:rsidRPr="00B20AE8" w14:paraId="6C672972" w14:textId="77777777" w:rsidTr="009303FD">
        <w:trPr>
          <w:gridAfter w:val="1"/>
          <w:wAfter w:w="10" w:type="dxa"/>
          <w:cantSplit/>
          <w:jc w:val="center"/>
        </w:trPr>
        <w:tc>
          <w:tcPr>
            <w:tcW w:w="1918" w:type="dxa"/>
          </w:tcPr>
          <w:p w14:paraId="414B46E4" w14:textId="77777777" w:rsidR="00D36639" w:rsidRPr="00B20AE8" w:rsidRDefault="00D36639" w:rsidP="0039402F">
            <w:pPr>
              <w:pStyle w:val="TAL"/>
            </w:pPr>
            <w:r w:rsidRPr="00B20AE8">
              <w:t>E-UTRA Band 30</w:t>
            </w:r>
          </w:p>
        </w:tc>
        <w:tc>
          <w:tcPr>
            <w:tcW w:w="1657" w:type="dxa"/>
          </w:tcPr>
          <w:p w14:paraId="7FEB669A" w14:textId="77777777" w:rsidR="00D36639" w:rsidRPr="00B20AE8" w:rsidRDefault="00D36639" w:rsidP="0039402F">
            <w:pPr>
              <w:pStyle w:val="TAC"/>
            </w:pPr>
            <w:r w:rsidRPr="00B20AE8">
              <w:t>2350 – 2360</w:t>
            </w:r>
          </w:p>
        </w:tc>
        <w:tc>
          <w:tcPr>
            <w:tcW w:w="1082" w:type="dxa"/>
          </w:tcPr>
          <w:p w14:paraId="04CC109E" w14:textId="77777777" w:rsidR="00D36639" w:rsidRPr="00B20AE8" w:rsidRDefault="00D36639" w:rsidP="0039402F">
            <w:pPr>
              <w:pStyle w:val="TAC"/>
            </w:pPr>
            <w:r w:rsidRPr="00B20AE8">
              <w:t>+46</w:t>
            </w:r>
          </w:p>
        </w:tc>
        <w:tc>
          <w:tcPr>
            <w:tcW w:w="1134" w:type="dxa"/>
          </w:tcPr>
          <w:p w14:paraId="23A63BD1" w14:textId="77777777" w:rsidR="00D36639" w:rsidRPr="00B20AE8" w:rsidRDefault="00D36639" w:rsidP="0039402F">
            <w:pPr>
              <w:pStyle w:val="TAC"/>
            </w:pPr>
            <w:r w:rsidRPr="00B20AE8">
              <w:t>+38</w:t>
            </w:r>
          </w:p>
        </w:tc>
        <w:tc>
          <w:tcPr>
            <w:tcW w:w="1134" w:type="dxa"/>
          </w:tcPr>
          <w:p w14:paraId="3B51802A" w14:textId="77777777" w:rsidR="00D36639" w:rsidRPr="00B20AE8" w:rsidRDefault="00D36639" w:rsidP="0039402F">
            <w:pPr>
              <w:pStyle w:val="TAC"/>
            </w:pPr>
            <w:r w:rsidRPr="00B20AE8">
              <w:t>+24</w:t>
            </w:r>
          </w:p>
        </w:tc>
        <w:tc>
          <w:tcPr>
            <w:tcW w:w="1701" w:type="dxa"/>
          </w:tcPr>
          <w:p w14:paraId="40AEB0C9"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8C0ED95" w14:textId="77777777" w:rsidR="00D36639" w:rsidRPr="00B20AE8" w:rsidRDefault="00D36639" w:rsidP="0039402F">
            <w:pPr>
              <w:pStyle w:val="TAC"/>
            </w:pPr>
            <w:r w:rsidRPr="00B20AE8">
              <w:t>CW carrier</w:t>
            </w:r>
          </w:p>
        </w:tc>
      </w:tr>
      <w:tr w:rsidR="004F339F" w:rsidRPr="00B20AE8" w14:paraId="741DFA0C" w14:textId="77777777" w:rsidTr="009303FD">
        <w:trPr>
          <w:gridAfter w:val="1"/>
          <w:wAfter w:w="10" w:type="dxa"/>
          <w:cantSplit/>
          <w:jc w:val="center"/>
        </w:trPr>
        <w:tc>
          <w:tcPr>
            <w:tcW w:w="1918" w:type="dxa"/>
          </w:tcPr>
          <w:p w14:paraId="4CADDCB8" w14:textId="77777777" w:rsidR="00D36639" w:rsidRPr="00B20AE8" w:rsidRDefault="00D36639" w:rsidP="0039402F">
            <w:pPr>
              <w:pStyle w:val="TAL"/>
            </w:pPr>
            <w:r w:rsidRPr="00B20AE8">
              <w:t>E-UTRA Band 31</w:t>
            </w:r>
          </w:p>
        </w:tc>
        <w:tc>
          <w:tcPr>
            <w:tcW w:w="1657" w:type="dxa"/>
          </w:tcPr>
          <w:p w14:paraId="44F964AC" w14:textId="77777777" w:rsidR="00D36639" w:rsidRPr="00B20AE8" w:rsidRDefault="00D36639" w:rsidP="0039402F">
            <w:pPr>
              <w:pStyle w:val="TAC"/>
            </w:pPr>
            <w:r w:rsidRPr="00B20AE8">
              <w:t>462.5 - 467.5</w:t>
            </w:r>
          </w:p>
        </w:tc>
        <w:tc>
          <w:tcPr>
            <w:tcW w:w="1082" w:type="dxa"/>
          </w:tcPr>
          <w:p w14:paraId="2E97EE8E" w14:textId="77777777" w:rsidR="00D36639" w:rsidRPr="00B20AE8" w:rsidRDefault="00D36639" w:rsidP="0039402F">
            <w:pPr>
              <w:pStyle w:val="TAC"/>
            </w:pPr>
            <w:r w:rsidRPr="00B20AE8">
              <w:t>+46</w:t>
            </w:r>
          </w:p>
        </w:tc>
        <w:tc>
          <w:tcPr>
            <w:tcW w:w="1134" w:type="dxa"/>
          </w:tcPr>
          <w:p w14:paraId="15A78FC9" w14:textId="77777777" w:rsidR="00D36639" w:rsidRPr="00B20AE8" w:rsidRDefault="00D36639" w:rsidP="0039402F">
            <w:pPr>
              <w:pStyle w:val="TAC"/>
            </w:pPr>
            <w:r w:rsidRPr="00B20AE8">
              <w:t>+38</w:t>
            </w:r>
          </w:p>
        </w:tc>
        <w:tc>
          <w:tcPr>
            <w:tcW w:w="1134" w:type="dxa"/>
          </w:tcPr>
          <w:p w14:paraId="5843CF76" w14:textId="77777777" w:rsidR="00D36639" w:rsidRPr="00B20AE8" w:rsidRDefault="00D36639" w:rsidP="0039402F">
            <w:pPr>
              <w:pStyle w:val="TAC"/>
            </w:pPr>
            <w:r w:rsidRPr="00B20AE8">
              <w:t>+24</w:t>
            </w:r>
          </w:p>
        </w:tc>
        <w:tc>
          <w:tcPr>
            <w:tcW w:w="1701" w:type="dxa"/>
          </w:tcPr>
          <w:p w14:paraId="3C7AB99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B2F640C" w14:textId="77777777" w:rsidR="00D36639" w:rsidRPr="00B20AE8" w:rsidRDefault="00D36639" w:rsidP="0039402F">
            <w:pPr>
              <w:pStyle w:val="TAC"/>
            </w:pPr>
            <w:r w:rsidRPr="00B20AE8">
              <w:t>CW carrier</w:t>
            </w:r>
          </w:p>
        </w:tc>
      </w:tr>
      <w:tr w:rsidR="004F339F" w:rsidRPr="00B20AE8" w14:paraId="37D5B471" w14:textId="77777777" w:rsidTr="009303FD">
        <w:trPr>
          <w:gridAfter w:val="1"/>
          <w:wAfter w:w="10" w:type="dxa"/>
          <w:cantSplit/>
          <w:jc w:val="center"/>
        </w:trPr>
        <w:tc>
          <w:tcPr>
            <w:tcW w:w="1918" w:type="dxa"/>
          </w:tcPr>
          <w:p w14:paraId="3D0E8875" w14:textId="77777777" w:rsidR="00D36639" w:rsidRPr="00B20AE8" w:rsidRDefault="00D36639" w:rsidP="0039402F">
            <w:pPr>
              <w:pStyle w:val="TAL"/>
              <w:rPr>
                <w:lang w:val="sv-SE"/>
              </w:rPr>
            </w:pPr>
            <w:r w:rsidRPr="00B20AE8">
              <w:rPr>
                <w:lang w:val="sv-SE"/>
              </w:rPr>
              <w:t>UTRA FDD Band XXXII or E-UTRA Band 32</w:t>
            </w:r>
          </w:p>
        </w:tc>
        <w:tc>
          <w:tcPr>
            <w:tcW w:w="1657" w:type="dxa"/>
          </w:tcPr>
          <w:p w14:paraId="7195D222" w14:textId="77777777" w:rsidR="00D36639" w:rsidRPr="00B20AE8" w:rsidRDefault="00D36639" w:rsidP="0039402F">
            <w:pPr>
              <w:pStyle w:val="TAC"/>
            </w:pPr>
            <w:r w:rsidRPr="00B20AE8">
              <w:t>1452 - 1496</w:t>
            </w:r>
          </w:p>
          <w:p w14:paraId="1BAB5631" w14:textId="77777777" w:rsidR="00D36639" w:rsidRPr="00B20AE8" w:rsidRDefault="00D36639" w:rsidP="0039402F">
            <w:pPr>
              <w:pStyle w:val="TAC"/>
            </w:pPr>
            <w:r w:rsidRPr="00B20AE8">
              <w:t>(NOTE-5)</w:t>
            </w:r>
          </w:p>
        </w:tc>
        <w:tc>
          <w:tcPr>
            <w:tcW w:w="1082" w:type="dxa"/>
          </w:tcPr>
          <w:p w14:paraId="171668C0" w14:textId="77777777" w:rsidR="00D36639" w:rsidRPr="00B20AE8" w:rsidRDefault="00D36639" w:rsidP="0039402F">
            <w:pPr>
              <w:pStyle w:val="TAC"/>
            </w:pPr>
            <w:r w:rsidRPr="00B20AE8">
              <w:t>+46</w:t>
            </w:r>
          </w:p>
        </w:tc>
        <w:tc>
          <w:tcPr>
            <w:tcW w:w="1134" w:type="dxa"/>
          </w:tcPr>
          <w:p w14:paraId="51BD4426" w14:textId="77777777" w:rsidR="00D36639" w:rsidRPr="00B20AE8" w:rsidRDefault="00D36639" w:rsidP="0039402F">
            <w:pPr>
              <w:pStyle w:val="TAC"/>
            </w:pPr>
            <w:r w:rsidRPr="00B20AE8">
              <w:t>+38</w:t>
            </w:r>
          </w:p>
        </w:tc>
        <w:tc>
          <w:tcPr>
            <w:tcW w:w="1134" w:type="dxa"/>
          </w:tcPr>
          <w:p w14:paraId="64EC3AB2" w14:textId="77777777" w:rsidR="00D36639" w:rsidRPr="00B20AE8" w:rsidRDefault="00D36639" w:rsidP="0039402F">
            <w:pPr>
              <w:pStyle w:val="TAC"/>
            </w:pPr>
            <w:r w:rsidRPr="00B20AE8">
              <w:t>+24</w:t>
            </w:r>
          </w:p>
        </w:tc>
        <w:tc>
          <w:tcPr>
            <w:tcW w:w="1701" w:type="dxa"/>
          </w:tcPr>
          <w:p w14:paraId="5594B72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54309A4" w14:textId="77777777" w:rsidR="00D36639" w:rsidRPr="00B20AE8" w:rsidRDefault="00D36639" w:rsidP="0039402F">
            <w:pPr>
              <w:pStyle w:val="TAC"/>
            </w:pPr>
            <w:r w:rsidRPr="00B20AE8">
              <w:t>CW carrier</w:t>
            </w:r>
          </w:p>
        </w:tc>
      </w:tr>
      <w:tr w:rsidR="004F339F" w:rsidRPr="00B20AE8" w14:paraId="563FE826" w14:textId="77777777" w:rsidTr="009303FD">
        <w:trPr>
          <w:gridAfter w:val="1"/>
          <w:wAfter w:w="10" w:type="dxa"/>
          <w:cantSplit/>
          <w:jc w:val="center"/>
        </w:trPr>
        <w:tc>
          <w:tcPr>
            <w:tcW w:w="1918" w:type="dxa"/>
          </w:tcPr>
          <w:p w14:paraId="1C78210E" w14:textId="77777777" w:rsidR="00D36639" w:rsidRPr="00B20AE8" w:rsidRDefault="00D36639" w:rsidP="0039402F">
            <w:pPr>
              <w:pStyle w:val="TAL"/>
            </w:pPr>
            <w:r w:rsidRPr="00B20AE8">
              <w:t>UTRA TDD Band a) or E-UTRA TDD Band 33</w:t>
            </w:r>
          </w:p>
        </w:tc>
        <w:tc>
          <w:tcPr>
            <w:tcW w:w="1657" w:type="dxa"/>
          </w:tcPr>
          <w:p w14:paraId="4798CCEF" w14:textId="77777777" w:rsidR="00D36639" w:rsidRPr="00B20AE8" w:rsidRDefault="00D36639" w:rsidP="0039402F">
            <w:pPr>
              <w:pStyle w:val="TAC"/>
            </w:pPr>
            <w:r w:rsidRPr="00B20AE8">
              <w:t>1900 – 1920</w:t>
            </w:r>
          </w:p>
        </w:tc>
        <w:tc>
          <w:tcPr>
            <w:tcW w:w="1082" w:type="dxa"/>
          </w:tcPr>
          <w:p w14:paraId="4BFAC52A" w14:textId="77777777" w:rsidR="00D36639" w:rsidRPr="00B20AE8" w:rsidRDefault="00D36639" w:rsidP="0039402F">
            <w:pPr>
              <w:pStyle w:val="TAC"/>
            </w:pPr>
            <w:r w:rsidRPr="00B20AE8">
              <w:t>+46</w:t>
            </w:r>
          </w:p>
        </w:tc>
        <w:tc>
          <w:tcPr>
            <w:tcW w:w="1134" w:type="dxa"/>
          </w:tcPr>
          <w:p w14:paraId="6E6ABC03" w14:textId="77777777" w:rsidR="00D36639" w:rsidRPr="00B20AE8" w:rsidRDefault="00D36639" w:rsidP="0039402F">
            <w:pPr>
              <w:pStyle w:val="TAC"/>
            </w:pPr>
            <w:r w:rsidRPr="00B20AE8">
              <w:t>+38</w:t>
            </w:r>
          </w:p>
        </w:tc>
        <w:tc>
          <w:tcPr>
            <w:tcW w:w="1134" w:type="dxa"/>
          </w:tcPr>
          <w:p w14:paraId="0FBBC48A" w14:textId="77777777" w:rsidR="00D36639" w:rsidRPr="00B20AE8" w:rsidRDefault="00D36639" w:rsidP="0039402F">
            <w:pPr>
              <w:pStyle w:val="TAC"/>
            </w:pPr>
            <w:r w:rsidRPr="00B20AE8">
              <w:t>+24</w:t>
            </w:r>
          </w:p>
        </w:tc>
        <w:tc>
          <w:tcPr>
            <w:tcW w:w="1701" w:type="dxa"/>
          </w:tcPr>
          <w:p w14:paraId="316FA8F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3B0F1FB" w14:textId="77777777" w:rsidR="00D36639" w:rsidRPr="00B20AE8" w:rsidRDefault="00D36639" w:rsidP="0039402F">
            <w:pPr>
              <w:pStyle w:val="TAC"/>
            </w:pPr>
            <w:r w:rsidRPr="00B20AE8">
              <w:t>CW carrier</w:t>
            </w:r>
          </w:p>
        </w:tc>
      </w:tr>
      <w:tr w:rsidR="004F339F" w:rsidRPr="00B20AE8" w14:paraId="3130B250" w14:textId="77777777" w:rsidTr="009303FD">
        <w:trPr>
          <w:gridAfter w:val="1"/>
          <w:wAfter w:w="10" w:type="dxa"/>
          <w:cantSplit/>
          <w:jc w:val="center"/>
        </w:trPr>
        <w:tc>
          <w:tcPr>
            <w:tcW w:w="1918" w:type="dxa"/>
          </w:tcPr>
          <w:p w14:paraId="6CB9DBF5" w14:textId="77777777" w:rsidR="00D36639" w:rsidRPr="00B20AE8" w:rsidRDefault="00D36639" w:rsidP="0039402F">
            <w:pPr>
              <w:pStyle w:val="TAL"/>
            </w:pPr>
            <w:r w:rsidRPr="00B20AE8">
              <w:t>UTRA TDD Band a) or E-UTRA TDD Band 34</w:t>
            </w:r>
            <w:r w:rsidRPr="00B20AE8">
              <w:rPr>
                <w:lang w:val="sv-SE"/>
              </w:rPr>
              <w:t xml:space="preserve"> or NR band n34</w:t>
            </w:r>
          </w:p>
        </w:tc>
        <w:tc>
          <w:tcPr>
            <w:tcW w:w="1657" w:type="dxa"/>
          </w:tcPr>
          <w:p w14:paraId="31384442" w14:textId="77777777" w:rsidR="00D36639" w:rsidRPr="00B20AE8" w:rsidRDefault="00D36639" w:rsidP="0039402F">
            <w:pPr>
              <w:pStyle w:val="TAC"/>
            </w:pPr>
            <w:r w:rsidRPr="00B20AE8">
              <w:t>2010 – 2025</w:t>
            </w:r>
          </w:p>
        </w:tc>
        <w:tc>
          <w:tcPr>
            <w:tcW w:w="1082" w:type="dxa"/>
          </w:tcPr>
          <w:p w14:paraId="569F745D" w14:textId="77777777" w:rsidR="00D36639" w:rsidRPr="00B20AE8" w:rsidRDefault="00D36639" w:rsidP="0039402F">
            <w:pPr>
              <w:pStyle w:val="TAC"/>
            </w:pPr>
            <w:r w:rsidRPr="00B20AE8">
              <w:t>+46</w:t>
            </w:r>
          </w:p>
        </w:tc>
        <w:tc>
          <w:tcPr>
            <w:tcW w:w="1134" w:type="dxa"/>
          </w:tcPr>
          <w:p w14:paraId="3E3FEC33" w14:textId="77777777" w:rsidR="00D36639" w:rsidRPr="00B20AE8" w:rsidRDefault="00D36639" w:rsidP="0039402F">
            <w:pPr>
              <w:pStyle w:val="TAC"/>
            </w:pPr>
            <w:r w:rsidRPr="00B20AE8">
              <w:t>+38</w:t>
            </w:r>
          </w:p>
        </w:tc>
        <w:tc>
          <w:tcPr>
            <w:tcW w:w="1134" w:type="dxa"/>
          </w:tcPr>
          <w:p w14:paraId="35554741" w14:textId="77777777" w:rsidR="00D36639" w:rsidRPr="00B20AE8" w:rsidRDefault="00D36639" w:rsidP="0039402F">
            <w:pPr>
              <w:pStyle w:val="TAC"/>
            </w:pPr>
            <w:r w:rsidRPr="00B20AE8">
              <w:t>+24</w:t>
            </w:r>
          </w:p>
        </w:tc>
        <w:tc>
          <w:tcPr>
            <w:tcW w:w="1701" w:type="dxa"/>
          </w:tcPr>
          <w:p w14:paraId="239B639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B47EBE0" w14:textId="77777777" w:rsidR="00D36639" w:rsidRPr="00B20AE8" w:rsidRDefault="00D36639" w:rsidP="0039402F">
            <w:pPr>
              <w:pStyle w:val="TAC"/>
            </w:pPr>
            <w:r w:rsidRPr="00B20AE8">
              <w:t>CW carrier</w:t>
            </w:r>
          </w:p>
        </w:tc>
      </w:tr>
      <w:tr w:rsidR="004F339F" w:rsidRPr="00B20AE8" w14:paraId="173C0DA1" w14:textId="77777777" w:rsidTr="009303FD">
        <w:trPr>
          <w:gridAfter w:val="1"/>
          <w:wAfter w:w="10" w:type="dxa"/>
          <w:cantSplit/>
          <w:jc w:val="center"/>
        </w:trPr>
        <w:tc>
          <w:tcPr>
            <w:tcW w:w="1918" w:type="dxa"/>
          </w:tcPr>
          <w:p w14:paraId="34357AE9" w14:textId="77777777" w:rsidR="00D36639" w:rsidRPr="00B20AE8" w:rsidRDefault="00D36639" w:rsidP="0039402F">
            <w:pPr>
              <w:pStyle w:val="TAL"/>
              <w:rPr>
                <w:lang w:val="sv-SE"/>
              </w:rPr>
            </w:pPr>
            <w:r w:rsidRPr="00B20AE8">
              <w:rPr>
                <w:lang w:val="sv-SE"/>
              </w:rPr>
              <w:t>UTRA TDD Band b) or E-UTRA TDD Band 35</w:t>
            </w:r>
          </w:p>
        </w:tc>
        <w:tc>
          <w:tcPr>
            <w:tcW w:w="1657" w:type="dxa"/>
          </w:tcPr>
          <w:p w14:paraId="02B8F9F1" w14:textId="77777777" w:rsidR="00D36639" w:rsidRPr="00B20AE8" w:rsidRDefault="00D36639" w:rsidP="0039402F">
            <w:pPr>
              <w:pStyle w:val="TAC"/>
            </w:pPr>
            <w:r w:rsidRPr="00B20AE8">
              <w:t>1850 – 1910</w:t>
            </w:r>
          </w:p>
        </w:tc>
        <w:tc>
          <w:tcPr>
            <w:tcW w:w="1082" w:type="dxa"/>
          </w:tcPr>
          <w:p w14:paraId="0D5935FF" w14:textId="77777777" w:rsidR="00D36639" w:rsidRPr="00B20AE8" w:rsidRDefault="00D36639" w:rsidP="0039402F">
            <w:pPr>
              <w:pStyle w:val="TAC"/>
            </w:pPr>
            <w:r w:rsidRPr="00B20AE8">
              <w:t>+46</w:t>
            </w:r>
          </w:p>
        </w:tc>
        <w:tc>
          <w:tcPr>
            <w:tcW w:w="1134" w:type="dxa"/>
          </w:tcPr>
          <w:p w14:paraId="327927E5" w14:textId="77777777" w:rsidR="00D36639" w:rsidRPr="00B20AE8" w:rsidRDefault="00D36639" w:rsidP="0039402F">
            <w:pPr>
              <w:pStyle w:val="TAC"/>
            </w:pPr>
            <w:r w:rsidRPr="00B20AE8">
              <w:t>+38</w:t>
            </w:r>
          </w:p>
        </w:tc>
        <w:tc>
          <w:tcPr>
            <w:tcW w:w="1134" w:type="dxa"/>
          </w:tcPr>
          <w:p w14:paraId="6CFC45C5" w14:textId="77777777" w:rsidR="00D36639" w:rsidRPr="00B20AE8" w:rsidRDefault="00D36639" w:rsidP="0039402F">
            <w:pPr>
              <w:pStyle w:val="TAC"/>
            </w:pPr>
            <w:r w:rsidRPr="00B20AE8">
              <w:t>+24</w:t>
            </w:r>
          </w:p>
        </w:tc>
        <w:tc>
          <w:tcPr>
            <w:tcW w:w="1701" w:type="dxa"/>
          </w:tcPr>
          <w:p w14:paraId="250D7EA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1C03EF6" w14:textId="77777777" w:rsidR="00D36639" w:rsidRPr="00B20AE8" w:rsidRDefault="00D36639" w:rsidP="0039402F">
            <w:pPr>
              <w:pStyle w:val="TAC"/>
            </w:pPr>
            <w:r w:rsidRPr="00B20AE8">
              <w:t>CW carrier</w:t>
            </w:r>
          </w:p>
        </w:tc>
      </w:tr>
      <w:tr w:rsidR="004F339F" w:rsidRPr="00B20AE8" w14:paraId="335D7EF3" w14:textId="77777777" w:rsidTr="009303FD">
        <w:trPr>
          <w:gridAfter w:val="1"/>
          <w:wAfter w:w="10" w:type="dxa"/>
          <w:cantSplit/>
          <w:jc w:val="center"/>
        </w:trPr>
        <w:tc>
          <w:tcPr>
            <w:tcW w:w="1918" w:type="dxa"/>
          </w:tcPr>
          <w:p w14:paraId="75E39E0B" w14:textId="77777777" w:rsidR="00D36639" w:rsidRPr="00B20AE8" w:rsidRDefault="00D36639" w:rsidP="0039402F">
            <w:pPr>
              <w:pStyle w:val="TAL"/>
              <w:rPr>
                <w:lang w:val="sv-SE"/>
              </w:rPr>
            </w:pPr>
            <w:r w:rsidRPr="00B20AE8">
              <w:rPr>
                <w:lang w:val="sv-SE"/>
              </w:rPr>
              <w:t>UTRA TDD Band b) or E-UTRA TDD Band 36</w:t>
            </w:r>
          </w:p>
        </w:tc>
        <w:tc>
          <w:tcPr>
            <w:tcW w:w="1657" w:type="dxa"/>
          </w:tcPr>
          <w:p w14:paraId="383313EB" w14:textId="77777777" w:rsidR="00D36639" w:rsidRPr="00B20AE8" w:rsidRDefault="00D36639" w:rsidP="0039402F">
            <w:pPr>
              <w:pStyle w:val="TAC"/>
            </w:pPr>
            <w:r w:rsidRPr="00B20AE8">
              <w:t>1930 – 1990</w:t>
            </w:r>
          </w:p>
        </w:tc>
        <w:tc>
          <w:tcPr>
            <w:tcW w:w="1082" w:type="dxa"/>
          </w:tcPr>
          <w:p w14:paraId="1A8FE508" w14:textId="77777777" w:rsidR="00D36639" w:rsidRPr="00B20AE8" w:rsidRDefault="00D36639" w:rsidP="0039402F">
            <w:pPr>
              <w:pStyle w:val="TAC"/>
            </w:pPr>
            <w:r w:rsidRPr="00B20AE8">
              <w:t>+46</w:t>
            </w:r>
          </w:p>
        </w:tc>
        <w:tc>
          <w:tcPr>
            <w:tcW w:w="1134" w:type="dxa"/>
          </w:tcPr>
          <w:p w14:paraId="1D522266" w14:textId="77777777" w:rsidR="00D36639" w:rsidRPr="00B20AE8" w:rsidRDefault="00D36639" w:rsidP="0039402F">
            <w:pPr>
              <w:pStyle w:val="TAC"/>
            </w:pPr>
            <w:r w:rsidRPr="00B20AE8">
              <w:t>+38</w:t>
            </w:r>
          </w:p>
        </w:tc>
        <w:tc>
          <w:tcPr>
            <w:tcW w:w="1134" w:type="dxa"/>
          </w:tcPr>
          <w:p w14:paraId="72FE6942" w14:textId="77777777" w:rsidR="00D36639" w:rsidRPr="00B20AE8" w:rsidRDefault="00D36639" w:rsidP="0039402F">
            <w:pPr>
              <w:pStyle w:val="TAC"/>
            </w:pPr>
            <w:r w:rsidRPr="00B20AE8">
              <w:t>+24</w:t>
            </w:r>
          </w:p>
        </w:tc>
        <w:tc>
          <w:tcPr>
            <w:tcW w:w="1701" w:type="dxa"/>
          </w:tcPr>
          <w:p w14:paraId="251910C0"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DA44E52" w14:textId="77777777" w:rsidR="00D36639" w:rsidRPr="00B20AE8" w:rsidRDefault="00D36639" w:rsidP="0039402F">
            <w:pPr>
              <w:pStyle w:val="TAC"/>
            </w:pPr>
            <w:r w:rsidRPr="00B20AE8">
              <w:t>CW carrier</w:t>
            </w:r>
          </w:p>
        </w:tc>
      </w:tr>
      <w:tr w:rsidR="004F339F" w:rsidRPr="00B20AE8" w14:paraId="2430D653" w14:textId="77777777" w:rsidTr="009303FD">
        <w:trPr>
          <w:gridAfter w:val="1"/>
          <w:wAfter w:w="10" w:type="dxa"/>
          <w:cantSplit/>
          <w:jc w:val="center"/>
        </w:trPr>
        <w:tc>
          <w:tcPr>
            <w:tcW w:w="1918" w:type="dxa"/>
          </w:tcPr>
          <w:p w14:paraId="24DBFDFB" w14:textId="77777777" w:rsidR="00D36639" w:rsidRPr="00B20AE8" w:rsidRDefault="00D36639" w:rsidP="0039402F">
            <w:pPr>
              <w:pStyle w:val="TAL"/>
              <w:rPr>
                <w:lang w:val="sv-SE"/>
              </w:rPr>
            </w:pPr>
            <w:r w:rsidRPr="00B20AE8">
              <w:rPr>
                <w:lang w:val="sv-SE"/>
              </w:rPr>
              <w:t>UTRA TDD Band c) or E-UTRA TDD Band 37</w:t>
            </w:r>
          </w:p>
        </w:tc>
        <w:tc>
          <w:tcPr>
            <w:tcW w:w="1657" w:type="dxa"/>
          </w:tcPr>
          <w:p w14:paraId="26AB4786" w14:textId="77777777" w:rsidR="00D36639" w:rsidRPr="00B20AE8" w:rsidRDefault="00D36639" w:rsidP="0039402F">
            <w:pPr>
              <w:pStyle w:val="TAC"/>
            </w:pPr>
            <w:r w:rsidRPr="00B20AE8">
              <w:t>1910 – 1930</w:t>
            </w:r>
          </w:p>
        </w:tc>
        <w:tc>
          <w:tcPr>
            <w:tcW w:w="1082" w:type="dxa"/>
          </w:tcPr>
          <w:p w14:paraId="13E3A225" w14:textId="77777777" w:rsidR="00D36639" w:rsidRPr="00B20AE8" w:rsidRDefault="00D36639" w:rsidP="0039402F">
            <w:pPr>
              <w:pStyle w:val="TAC"/>
            </w:pPr>
            <w:r w:rsidRPr="00B20AE8">
              <w:t>+46</w:t>
            </w:r>
          </w:p>
        </w:tc>
        <w:tc>
          <w:tcPr>
            <w:tcW w:w="1134" w:type="dxa"/>
          </w:tcPr>
          <w:p w14:paraId="1ED01D57" w14:textId="77777777" w:rsidR="00D36639" w:rsidRPr="00B20AE8" w:rsidRDefault="00D36639" w:rsidP="0039402F">
            <w:pPr>
              <w:pStyle w:val="TAC"/>
            </w:pPr>
            <w:r w:rsidRPr="00B20AE8">
              <w:t>+38</w:t>
            </w:r>
          </w:p>
        </w:tc>
        <w:tc>
          <w:tcPr>
            <w:tcW w:w="1134" w:type="dxa"/>
          </w:tcPr>
          <w:p w14:paraId="3102596A" w14:textId="77777777" w:rsidR="00D36639" w:rsidRPr="00B20AE8" w:rsidRDefault="00D36639" w:rsidP="0039402F">
            <w:pPr>
              <w:pStyle w:val="TAC"/>
            </w:pPr>
            <w:r w:rsidRPr="00B20AE8">
              <w:t>+24</w:t>
            </w:r>
          </w:p>
        </w:tc>
        <w:tc>
          <w:tcPr>
            <w:tcW w:w="1701" w:type="dxa"/>
          </w:tcPr>
          <w:p w14:paraId="422D03EF"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3FCCC27" w14:textId="77777777" w:rsidR="00D36639" w:rsidRPr="00B20AE8" w:rsidRDefault="00D36639" w:rsidP="0039402F">
            <w:pPr>
              <w:pStyle w:val="TAC"/>
            </w:pPr>
            <w:r w:rsidRPr="00B20AE8">
              <w:t>CW carrier</w:t>
            </w:r>
          </w:p>
        </w:tc>
      </w:tr>
      <w:tr w:rsidR="004F339F" w:rsidRPr="00B20AE8" w14:paraId="44F4AEE6" w14:textId="77777777" w:rsidTr="009303FD">
        <w:trPr>
          <w:gridAfter w:val="1"/>
          <w:wAfter w:w="10" w:type="dxa"/>
          <w:cantSplit/>
          <w:jc w:val="center"/>
        </w:trPr>
        <w:tc>
          <w:tcPr>
            <w:tcW w:w="1918" w:type="dxa"/>
          </w:tcPr>
          <w:p w14:paraId="009B060C" w14:textId="77777777" w:rsidR="00D36639" w:rsidRPr="00B20AE8" w:rsidRDefault="00D36639" w:rsidP="0039402F">
            <w:pPr>
              <w:pStyle w:val="TAL"/>
              <w:rPr>
                <w:lang w:val="sv-SE"/>
              </w:rPr>
            </w:pPr>
            <w:r w:rsidRPr="00B20AE8">
              <w:rPr>
                <w:lang w:val="sv-SE"/>
              </w:rPr>
              <w:t>UTRA TDD Band d) or E-UTRA Band 38 or NR band n38</w:t>
            </w:r>
          </w:p>
        </w:tc>
        <w:tc>
          <w:tcPr>
            <w:tcW w:w="1657" w:type="dxa"/>
          </w:tcPr>
          <w:p w14:paraId="5643B04F" w14:textId="77777777" w:rsidR="00D36639" w:rsidRPr="00B20AE8" w:rsidRDefault="00D36639" w:rsidP="0039402F">
            <w:pPr>
              <w:pStyle w:val="TAC"/>
            </w:pPr>
            <w:r w:rsidRPr="00B20AE8">
              <w:t>2570 – 2620</w:t>
            </w:r>
          </w:p>
        </w:tc>
        <w:tc>
          <w:tcPr>
            <w:tcW w:w="1082" w:type="dxa"/>
          </w:tcPr>
          <w:p w14:paraId="7DCF9825" w14:textId="77777777" w:rsidR="00D36639" w:rsidRPr="00B20AE8" w:rsidRDefault="00D36639" w:rsidP="0039402F">
            <w:pPr>
              <w:pStyle w:val="TAC"/>
            </w:pPr>
            <w:r w:rsidRPr="00B20AE8">
              <w:t>+46</w:t>
            </w:r>
          </w:p>
        </w:tc>
        <w:tc>
          <w:tcPr>
            <w:tcW w:w="1134" w:type="dxa"/>
          </w:tcPr>
          <w:p w14:paraId="200CB9C1" w14:textId="77777777" w:rsidR="00D36639" w:rsidRPr="00B20AE8" w:rsidRDefault="00D36639" w:rsidP="0039402F">
            <w:pPr>
              <w:pStyle w:val="TAC"/>
            </w:pPr>
            <w:r w:rsidRPr="00B20AE8">
              <w:t>+38</w:t>
            </w:r>
          </w:p>
        </w:tc>
        <w:tc>
          <w:tcPr>
            <w:tcW w:w="1134" w:type="dxa"/>
          </w:tcPr>
          <w:p w14:paraId="233EF3C3" w14:textId="77777777" w:rsidR="00D36639" w:rsidRPr="00B20AE8" w:rsidRDefault="00D36639" w:rsidP="0039402F">
            <w:pPr>
              <w:pStyle w:val="TAC"/>
            </w:pPr>
            <w:r w:rsidRPr="00B20AE8">
              <w:t>+24</w:t>
            </w:r>
          </w:p>
        </w:tc>
        <w:tc>
          <w:tcPr>
            <w:tcW w:w="1701" w:type="dxa"/>
          </w:tcPr>
          <w:p w14:paraId="411A40BA"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73204F3" w14:textId="77777777" w:rsidR="00D36639" w:rsidRPr="00B20AE8" w:rsidRDefault="00D36639" w:rsidP="0039402F">
            <w:pPr>
              <w:pStyle w:val="TAC"/>
            </w:pPr>
            <w:r w:rsidRPr="00B20AE8">
              <w:t>CW carrier</w:t>
            </w:r>
          </w:p>
        </w:tc>
      </w:tr>
      <w:tr w:rsidR="004F339F" w:rsidRPr="00B20AE8" w14:paraId="4E7C9C60" w14:textId="77777777" w:rsidTr="009303FD">
        <w:trPr>
          <w:gridAfter w:val="1"/>
          <w:wAfter w:w="10" w:type="dxa"/>
          <w:cantSplit/>
          <w:jc w:val="center"/>
        </w:trPr>
        <w:tc>
          <w:tcPr>
            <w:tcW w:w="1918" w:type="dxa"/>
          </w:tcPr>
          <w:p w14:paraId="79E69879" w14:textId="77777777" w:rsidR="00D36639" w:rsidRPr="00B20AE8" w:rsidRDefault="00D36639" w:rsidP="0039402F">
            <w:pPr>
              <w:pStyle w:val="TAL"/>
              <w:rPr>
                <w:lang w:val="sv-SE"/>
              </w:rPr>
            </w:pPr>
            <w:r w:rsidRPr="00B20AE8">
              <w:rPr>
                <w:lang w:val="sv-SE"/>
              </w:rPr>
              <w:t>UTRA TDD Band f) or E-UTRA Band 39 or NR band n39</w:t>
            </w:r>
          </w:p>
        </w:tc>
        <w:tc>
          <w:tcPr>
            <w:tcW w:w="1657" w:type="dxa"/>
          </w:tcPr>
          <w:p w14:paraId="1E7461E1" w14:textId="77777777" w:rsidR="00D36639" w:rsidRPr="00B20AE8" w:rsidRDefault="00D36639" w:rsidP="0039402F">
            <w:pPr>
              <w:pStyle w:val="TAC"/>
            </w:pPr>
            <w:r w:rsidRPr="00B20AE8">
              <w:t>1880 – 1920</w:t>
            </w:r>
          </w:p>
        </w:tc>
        <w:tc>
          <w:tcPr>
            <w:tcW w:w="1082" w:type="dxa"/>
          </w:tcPr>
          <w:p w14:paraId="71DBBB65" w14:textId="77777777" w:rsidR="00D36639" w:rsidRPr="00B20AE8" w:rsidRDefault="00D36639" w:rsidP="0039402F">
            <w:pPr>
              <w:pStyle w:val="TAC"/>
            </w:pPr>
            <w:r w:rsidRPr="00B20AE8">
              <w:t>+46</w:t>
            </w:r>
          </w:p>
        </w:tc>
        <w:tc>
          <w:tcPr>
            <w:tcW w:w="1134" w:type="dxa"/>
          </w:tcPr>
          <w:p w14:paraId="15B0F68C" w14:textId="77777777" w:rsidR="00D36639" w:rsidRPr="00B20AE8" w:rsidRDefault="00D36639" w:rsidP="0039402F">
            <w:pPr>
              <w:pStyle w:val="TAC"/>
            </w:pPr>
            <w:r w:rsidRPr="00B20AE8">
              <w:t>+38</w:t>
            </w:r>
          </w:p>
        </w:tc>
        <w:tc>
          <w:tcPr>
            <w:tcW w:w="1134" w:type="dxa"/>
          </w:tcPr>
          <w:p w14:paraId="40EF1F38" w14:textId="77777777" w:rsidR="00D36639" w:rsidRPr="00B20AE8" w:rsidRDefault="00D36639" w:rsidP="0039402F">
            <w:pPr>
              <w:pStyle w:val="TAC"/>
            </w:pPr>
            <w:r w:rsidRPr="00B20AE8">
              <w:t>+24</w:t>
            </w:r>
          </w:p>
        </w:tc>
        <w:tc>
          <w:tcPr>
            <w:tcW w:w="1701" w:type="dxa"/>
          </w:tcPr>
          <w:p w14:paraId="308D705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D1AF6D8" w14:textId="77777777" w:rsidR="00D36639" w:rsidRPr="00B20AE8" w:rsidRDefault="00D36639" w:rsidP="0039402F">
            <w:pPr>
              <w:pStyle w:val="TAC"/>
            </w:pPr>
            <w:r w:rsidRPr="00B20AE8">
              <w:t>CW carrier</w:t>
            </w:r>
          </w:p>
        </w:tc>
      </w:tr>
      <w:tr w:rsidR="004F339F" w:rsidRPr="00B20AE8" w14:paraId="7113A9BB" w14:textId="77777777" w:rsidTr="009303FD">
        <w:trPr>
          <w:gridAfter w:val="1"/>
          <w:wAfter w:w="10" w:type="dxa"/>
          <w:cantSplit/>
          <w:jc w:val="center"/>
        </w:trPr>
        <w:tc>
          <w:tcPr>
            <w:tcW w:w="1918" w:type="dxa"/>
          </w:tcPr>
          <w:p w14:paraId="1D87FBE6" w14:textId="77777777" w:rsidR="00D36639" w:rsidRPr="00B20AE8" w:rsidRDefault="00D36639" w:rsidP="0039402F">
            <w:pPr>
              <w:pStyle w:val="TAL"/>
              <w:rPr>
                <w:lang w:val="sv-SE"/>
              </w:rPr>
            </w:pPr>
            <w:r w:rsidRPr="00B20AE8">
              <w:rPr>
                <w:lang w:val="sv-SE"/>
              </w:rPr>
              <w:t>UTRA TDD Band e) or E-UTRA Band 40 or NR band n40</w:t>
            </w:r>
          </w:p>
        </w:tc>
        <w:tc>
          <w:tcPr>
            <w:tcW w:w="1657" w:type="dxa"/>
          </w:tcPr>
          <w:p w14:paraId="04D7650C" w14:textId="77777777" w:rsidR="00D36639" w:rsidRPr="00B20AE8" w:rsidRDefault="00D36639" w:rsidP="0039402F">
            <w:pPr>
              <w:pStyle w:val="TAC"/>
            </w:pPr>
            <w:r w:rsidRPr="00B20AE8">
              <w:t>2300 – 2400</w:t>
            </w:r>
          </w:p>
        </w:tc>
        <w:tc>
          <w:tcPr>
            <w:tcW w:w="1082" w:type="dxa"/>
          </w:tcPr>
          <w:p w14:paraId="564C4391" w14:textId="77777777" w:rsidR="00D36639" w:rsidRPr="00B20AE8" w:rsidRDefault="00D36639" w:rsidP="0039402F">
            <w:pPr>
              <w:pStyle w:val="TAC"/>
            </w:pPr>
            <w:r w:rsidRPr="00B20AE8">
              <w:t>+46</w:t>
            </w:r>
          </w:p>
        </w:tc>
        <w:tc>
          <w:tcPr>
            <w:tcW w:w="1134" w:type="dxa"/>
          </w:tcPr>
          <w:p w14:paraId="46C8F315" w14:textId="77777777" w:rsidR="00D36639" w:rsidRPr="00B20AE8" w:rsidRDefault="00D36639" w:rsidP="0039402F">
            <w:pPr>
              <w:pStyle w:val="TAC"/>
            </w:pPr>
            <w:r w:rsidRPr="00B20AE8">
              <w:t>+38</w:t>
            </w:r>
          </w:p>
        </w:tc>
        <w:tc>
          <w:tcPr>
            <w:tcW w:w="1134" w:type="dxa"/>
          </w:tcPr>
          <w:p w14:paraId="26224B91" w14:textId="77777777" w:rsidR="00D36639" w:rsidRPr="00B20AE8" w:rsidRDefault="00D36639" w:rsidP="0039402F">
            <w:pPr>
              <w:pStyle w:val="TAC"/>
            </w:pPr>
            <w:r w:rsidRPr="00B20AE8">
              <w:t>+24</w:t>
            </w:r>
          </w:p>
        </w:tc>
        <w:tc>
          <w:tcPr>
            <w:tcW w:w="1701" w:type="dxa"/>
          </w:tcPr>
          <w:p w14:paraId="0CB9B27A"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B0099A8" w14:textId="77777777" w:rsidR="00D36639" w:rsidRPr="00B20AE8" w:rsidRDefault="00D36639" w:rsidP="0039402F">
            <w:pPr>
              <w:pStyle w:val="TAC"/>
            </w:pPr>
            <w:r w:rsidRPr="00B20AE8">
              <w:t>CW carrier</w:t>
            </w:r>
          </w:p>
        </w:tc>
      </w:tr>
      <w:tr w:rsidR="004F339F" w:rsidRPr="00B20AE8" w14:paraId="6BE37329" w14:textId="77777777" w:rsidTr="009303FD">
        <w:trPr>
          <w:gridAfter w:val="1"/>
          <w:wAfter w:w="10" w:type="dxa"/>
          <w:cantSplit/>
          <w:jc w:val="center"/>
        </w:trPr>
        <w:tc>
          <w:tcPr>
            <w:tcW w:w="1918" w:type="dxa"/>
          </w:tcPr>
          <w:p w14:paraId="1A6353C3" w14:textId="77777777" w:rsidR="00D36639" w:rsidRPr="00B20AE8" w:rsidRDefault="00D36639" w:rsidP="0039402F">
            <w:pPr>
              <w:pStyle w:val="TAL"/>
            </w:pPr>
            <w:r w:rsidRPr="00B20AE8">
              <w:t>E-UTRA Band 41</w:t>
            </w:r>
            <w:r w:rsidRPr="00B20AE8">
              <w:rPr>
                <w:lang w:val="sv-SE"/>
              </w:rPr>
              <w:t xml:space="preserve"> or NR band n41</w:t>
            </w:r>
          </w:p>
        </w:tc>
        <w:tc>
          <w:tcPr>
            <w:tcW w:w="1657" w:type="dxa"/>
          </w:tcPr>
          <w:p w14:paraId="6F9117CF" w14:textId="77777777" w:rsidR="00D36639" w:rsidRPr="00B20AE8" w:rsidRDefault="00D36639" w:rsidP="0039402F">
            <w:pPr>
              <w:pStyle w:val="TAC"/>
            </w:pPr>
            <w:r w:rsidRPr="00B20AE8">
              <w:t>2496 – 2690</w:t>
            </w:r>
          </w:p>
        </w:tc>
        <w:tc>
          <w:tcPr>
            <w:tcW w:w="1082" w:type="dxa"/>
          </w:tcPr>
          <w:p w14:paraId="2C4B5457" w14:textId="77777777" w:rsidR="00D36639" w:rsidRPr="00B20AE8" w:rsidRDefault="00D36639" w:rsidP="0039402F">
            <w:pPr>
              <w:pStyle w:val="TAC"/>
            </w:pPr>
            <w:r w:rsidRPr="00B20AE8">
              <w:t>+46</w:t>
            </w:r>
          </w:p>
        </w:tc>
        <w:tc>
          <w:tcPr>
            <w:tcW w:w="1134" w:type="dxa"/>
          </w:tcPr>
          <w:p w14:paraId="60EF560F" w14:textId="77777777" w:rsidR="00D36639" w:rsidRPr="00B20AE8" w:rsidRDefault="00D36639" w:rsidP="0039402F">
            <w:pPr>
              <w:pStyle w:val="TAC"/>
            </w:pPr>
            <w:r w:rsidRPr="00B20AE8">
              <w:t>+38</w:t>
            </w:r>
          </w:p>
        </w:tc>
        <w:tc>
          <w:tcPr>
            <w:tcW w:w="1134" w:type="dxa"/>
          </w:tcPr>
          <w:p w14:paraId="58C57017" w14:textId="77777777" w:rsidR="00D36639" w:rsidRPr="00B20AE8" w:rsidRDefault="00D36639" w:rsidP="0039402F">
            <w:pPr>
              <w:pStyle w:val="TAC"/>
            </w:pPr>
            <w:r w:rsidRPr="00B20AE8">
              <w:t>+24</w:t>
            </w:r>
          </w:p>
        </w:tc>
        <w:tc>
          <w:tcPr>
            <w:tcW w:w="1701" w:type="dxa"/>
          </w:tcPr>
          <w:p w14:paraId="2969F8C0"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178A1C8" w14:textId="77777777" w:rsidR="00D36639" w:rsidRPr="00B20AE8" w:rsidRDefault="00D36639" w:rsidP="0039402F">
            <w:pPr>
              <w:pStyle w:val="TAC"/>
            </w:pPr>
            <w:r w:rsidRPr="00B20AE8">
              <w:t>CW carrier</w:t>
            </w:r>
          </w:p>
        </w:tc>
      </w:tr>
      <w:tr w:rsidR="004F339F" w:rsidRPr="00B20AE8" w14:paraId="5A1EB35F" w14:textId="77777777" w:rsidTr="009303FD">
        <w:trPr>
          <w:gridAfter w:val="1"/>
          <w:wAfter w:w="10" w:type="dxa"/>
          <w:cantSplit/>
          <w:jc w:val="center"/>
        </w:trPr>
        <w:tc>
          <w:tcPr>
            <w:tcW w:w="1918" w:type="dxa"/>
          </w:tcPr>
          <w:p w14:paraId="0FC5CF41" w14:textId="77777777" w:rsidR="00D36639" w:rsidRPr="00B20AE8" w:rsidRDefault="00D36639" w:rsidP="0039402F">
            <w:pPr>
              <w:pStyle w:val="TAL"/>
            </w:pPr>
            <w:r w:rsidRPr="00B20AE8">
              <w:t>E-UTRA Band 42</w:t>
            </w:r>
          </w:p>
        </w:tc>
        <w:tc>
          <w:tcPr>
            <w:tcW w:w="1657" w:type="dxa"/>
          </w:tcPr>
          <w:p w14:paraId="32AC9EB2" w14:textId="77777777" w:rsidR="00D36639" w:rsidRPr="00B20AE8" w:rsidRDefault="00D36639" w:rsidP="0039402F">
            <w:pPr>
              <w:pStyle w:val="TAC"/>
            </w:pPr>
            <w:r w:rsidRPr="00B20AE8">
              <w:t>3400 – 3600</w:t>
            </w:r>
          </w:p>
        </w:tc>
        <w:tc>
          <w:tcPr>
            <w:tcW w:w="1082" w:type="dxa"/>
          </w:tcPr>
          <w:p w14:paraId="2350E157" w14:textId="77777777" w:rsidR="00D36639" w:rsidRPr="00B20AE8" w:rsidRDefault="00D36639" w:rsidP="0039402F">
            <w:pPr>
              <w:pStyle w:val="TAC"/>
            </w:pPr>
            <w:r w:rsidRPr="00B20AE8">
              <w:t>+46</w:t>
            </w:r>
          </w:p>
        </w:tc>
        <w:tc>
          <w:tcPr>
            <w:tcW w:w="1134" w:type="dxa"/>
          </w:tcPr>
          <w:p w14:paraId="70E195CD" w14:textId="77777777" w:rsidR="00D36639" w:rsidRPr="00B20AE8" w:rsidRDefault="00D36639" w:rsidP="0039402F">
            <w:pPr>
              <w:pStyle w:val="TAC"/>
            </w:pPr>
            <w:r w:rsidRPr="00B20AE8">
              <w:t>+38</w:t>
            </w:r>
          </w:p>
        </w:tc>
        <w:tc>
          <w:tcPr>
            <w:tcW w:w="1134" w:type="dxa"/>
          </w:tcPr>
          <w:p w14:paraId="193CD974" w14:textId="77777777" w:rsidR="00D36639" w:rsidRPr="00B20AE8" w:rsidRDefault="00D36639" w:rsidP="0039402F">
            <w:pPr>
              <w:pStyle w:val="TAC"/>
            </w:pPr>
            <w:r w:rsidRPr="00B20AE8">
              <w:t>+24</w:t>
            </w:r>
          </w:p>
        </w:tc>
        <w:tc>
          <w:tcPr>
            <w:tcW w:w="1701" w:type="dxa"/>
          </w:tcPr>
          <w:p w14:paraId="4E6EF3E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18FF109" w14:textId="77777777" w:rsidR="00D36639" w:rsidRPr="00B20AE8" w:rsidRDefault="00D36639" w:rsidP="0039402F">
            <w:pPr>
              <w:pStyle w:val="TAC"/>
            </w:pPr>
            <w:r w:rsidRPr="00B20AE8">
              <w:t>CW carrier</w:t>
            </w:r>
          </w:p>
        </w:tc>
      </w:tr>
      <w:tr w:rsidR="004F339F" w:rsidRPr="00B20AE8" w14:paraId="1AC92B04" w14:textId="77777777" w:rsidTr="009303FD">
        <w:trPr>
          <w:gridAfter w:val="1"/>
          <w:wAfter w:w="10" w:type="dxa"/>
          <w:cantSplit/>
          <w:jc w:val="center"/>
        </w:trPr>
        <w:tc>
          <w:tcPr>
            <w:tcW w:w="1918" w:type="dxa"/>
          </w:tcPr>
          <w:p w14:paraId="66D419D4" w14:textId="77777777" w:rsidR="00D36639" w:rsidRPr="00B20AE8" w:rsidRDefault="00D36639" w:rsidP="0039402F">
            <w:pPr>
              <w:pStyle w:val="TAL"/>
            </w:pPr>
            <w:r w:rsidRPr="00B20AE8">
              <w:t>E-UTRA Band 43</w:t>
            </w:r>
          </w:p>
        </w:tc>
        <w:tc>
          <w:tcPr>
            <w:tcW w:w="1657" w:type="dxa"/>
          </w:tcPr>
          <w:p w14:paraId="71EFBD71" w14:textId="77777777" w:rsidR="00D36639" w:rsidRPr="00B20AE8" w:rsidRDefault="00D36639" w:rsidP="0039402F">
            <w:pPr>
              <w:pStyle w:val="TAC"/>
            </w:pPr>
            <w:r w:rsidRPr="00B20AE8">
              <w:t>3600 – 3800</w:t>
            </w:r>
          </w:p>
        </w:tc>
        <w:tc>
          <w:tcPr>
            <w:tcW w:w="1082" w:type="dxa"/>
          </w:tcPr>
          <w:p w14:paraId="154399AE" w14:textId="77777777" w:rsidR="00D36639" w:rsidRPr="00B20AE8" w:rsidRDefault="00D36639" w:rsidP="0039402F">
            <w:pPr>
              <w:pStyle w:val="TAC"/>
            </w:pPr>
            <w:r w:rsidRPr="00B20AE8">
              <w:t>+46</w:t>
            </w:r>
          </w:p>
        </w:tc>
        <w:tc>
          <w:tcPr>
            <w:tcW w:w="1134" w:type="dxa"/>
          </w:tcPr>
          <w:p w14:paraId="5D6B64FA" w14:textId="77777777" w:rsidR="00D36639" w:rsidRPr="00B20AE8" w:rsidRDefault="00D36639" w:rsidP="0039402F">
            <w:pPr>
              <w:pStyle w:val="TAC"/>
            </w:pPr>
            <w:r w:rsidRPr="00B20AE8">
              <w:t>+38</w:t>
            </w:r>
          </w:p>
        </w:tc>
        <w:tc>
          <w:tcPr>
            <w:tcW w:w="1134" w:type="dxa"/>
          </w:tcPr>
          <w:p w14:paraId="7C0DB092" w14:textId="77777777" w:rsidR="00D36639" w:rsidRPr="00B20AE8" w:rsidRDefault="00D36639" w:rsidP="0039402F">
            <w:pPr>
              <w:pStyle w:val="TAC"/>
            </w:pPr>
            <w:r w:rsidRPr="00B20AE8">
              <w:t>+24</w:t>
            </w:r>
          </w:p>
        </w:tc>
        <w:tc>
          <w:tcPr>
            <w:tcW w:w="1701" w:type="dxa"/>
          </w:tcPr>
          <w:p w14:paraId="343BC48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3EE5F41" w14:textId="77777777" w:rsidR="00D36639" w:rsidRPr="00B20AE8" w:rsidRDefault="00D36639" w:rsidP="0039402F">
            <w:pPr>
              <w:pStyle w:val="TAC"/>
            </w:pPr>
            <w:r w:rsidRPr="00B20AE8">
              <w:t>CW carrier</w:t>
            </w:r>
          </w:p>
        </w:tc>
      </w:tr>
      <w:tr w:rsidR="004F339F" w:rsidRPr="00B20AE8" w14:paraId="3B5CA8B3" w14:textId="77777777" w:rsidTr="009303FD">
        <w:trPr>
          <w:gridAfter w:val="1"/>
          <w:wAfter w:w="10" w:type="dxa"/>
          <w:cantSplit/>
          <w:jc w:val="center"/>
        </w:trPr>
        <w:tc>
          <w:tcPr>
            <w:tcW w:w="1918" w:type="dxa"/>
          </w:tcPr>
          <w:p w14:paraId="3283E93C" w14:textId="77777777" w:rsidR="00D36639" w:rsidRPr="00B20AE8" w:rsidRDefault="00D36639" w:rsidP="0039402F">
            <w:pPr>
              <w:pStyle w:val="TAL"/>
            </w:pPr>
            <w:r w:rsidRPr="00B20AE8">
              <w:t>E-UTRA Band 44</w:t>
            </w:r>
          </w:p>
        </w:tc>
        <w:tc>
          <w:tcPr>
            <w:tcW w:w="1657" w:type="dxa"/>
          </w:tcPr>
          <w:p w14:paraId="09975FCB" w14:textId="77777777" w:rsidR="00D36639" w:rsidRPr="00B20AE8" w:rsidRDefault="00D36639" w:rsidP="0039402F">
            <w:pPr>
              <w:pStyle w:val="TAC"/>
            </w:pPr>
            <w:r w:rsidRPr="00B20AE8">
              <w:t>703 – 803</w:t>
            </w:r>
          </w:p>
        </w:tc>
        <w:tc>
          <w:tcPr>
            <w:tcW w:w="1082" w:type="dxa"/>
          </w:tcPr>
          <w:p w14:paraId="0F429CAE" w14:textId="77777777" w:rsidR="00D36639" w:rsidRPr="00B20AE8" w:rsidRDefault="00D36639" w:rsidP="0039402F">
            <w:pPr>
              <w:pStyle w:val="TAC"/>
            </w:pPr>
            <w:r w:rsidRPr="00B20AE8">
              <w:t>+46</w:t>
            </w:r>
          </w:p>
        </w:tc>
        <w:tc>
          <w:tcPr>
            <w:tcW w:w="1134" w:type="dxa"/>
          </w:tcPr>
          <w:p w14:paraId="09817FF4" w14:textId="77777777" w:rsidR="00D36639" w:rsidRPr="00B20AE8" w:rsidRDefault="00D36639" w:rsidP="0039402F">
            <w:pPr>
              <w:pStyle w:val="TAC"/>
            </w:pPr>
            <w:r w:rsidRPr="00B20AE8">
              <w:t>+38</w:t>
            </w:r>
          </w:p>
        </w:tc>
        <w:tc>
          <w:tcPr>
            <w:tcW w:w="1134" w:type="dxa"/>
          </w:tcPr>
          <w:p w14:paraId="481664B8" w14:textId="77777777" w:rsidR="00D36639" w:rsidRPr="00B20AE8" w:rsidRDefault="00D36639" w:rsidP="0039402F">
            <w:pPr>
              <w:pStyle w:val="TAC"/>
            </w:pPr>
            <w:r w:rsidRPr="00B20AE8">
              <w:t>+24</w:t>
            </w:r>
          </w:p>
        </w:tc>
        <w:tc>
          <w:tcPr>
            <w:tcW w:w="1701" w:type="dxa"/>
          </w:tcPr>
          <w:p w14:paraId="1E22BFB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6216CEE" w14:textId="77777777" w:rsidR="00D36639" w:rsidRPr="00B20AE8" w:rsidRDefault="00D36639" w:rsidP="0039402F">
            <w:pPr>
              <w:pStyle w:val="TAC"/>
            </w:pPr>
            <w:r w:rsidRPr="00B20AE8">
              <w:t>CW carrier</w:t>
            </w:r>
          </w:p>
        </w:tc>
      </w:tr>
      <w:tr w:rsidR="004F339F" w:rsidRPr="00B20AE8" w14:paraId="08574CA8" w14:textId="77777777" w:rsidTr="009303FD">
        <w:trPr>
          <w:gridAfter w:val="1"/>
          <w:wAfter w:w="10" w:type="dxa"/>
          <w:cantSplit/>
          <w:jc w:val="center"/>
        </w:trPr>
        <w:tc>
          <w:tcPr>
            <w:tcW w:w="1918" w:type="dxa"/>
          </w:tcPr>
          <w:p w14:paraId="6CC0A461" w14:textId="77777777" w:rsidR="00D36639" w:rsidRPr="00B20AE8" w:rsidRDefault="00D36639" w:rsidP="0039402F">
            <w:pPr>
              <w:pStyle w:val="TAL"/>
            </w:pPr>
            <w:r w:rsidRPr="00B20AE8">
              <w:t>E-UTRA Band 45</w:t>
            </w:r>
          </w:p>
        </w:tc>
        <w:tc>
          <w:tcPr>
            <w:tcW w:w="1657" w:type="dxa"/>
          </w:tcPr>
          <w:p w14:paraId="356F16C6" w14:textId="77777777" w:rsidR="00D36639" w:rsidRPr="00B20AE8" w:rsidRDefault="00D36639" w:rsidP="0039402F">
            <w:pPr>
              <w:pStyle w:val="TAC"/>
            </w:pPr>
            <w:r w:rsidRPr="00B20AE8">
              <w:t>1447 - 1467</w:t>
            </w:r>
          </w:p>
        </w:tc>
        <w:tc>
          <w:tcPr>
            <w:tcW w:w="1082" w:type="dxa"/>
          </w:tcPr>
          <w:p w14:paraId="01C97563" w14:textId="77777777" w:rsidR="00D36639" w:rsidRPr="00B20AE8" w:rsidRDefault="00D36639" w:rsidP="0039402F">
            <w:pPr>
              <w:pStyle w:val="TAC"/>
            </w:pPr>
            <w:r w:rsidRPr="00B20AE8">
              <w:t>+46</w:t>
            </w:r>
          </w:p>
        </w:tc>
        <w:tc>
          <w:tcPr>
            <w:tcW w:w="1134" w:type="dxa"/>
          </w:tcPr>
          <w:p w14:paraId="28A90712" w14:textId="77777777" w:rsidR="00D36639" w:rsidRPr="00B20AE8" w:rsidRDefault="00D36639" w:rsidP="0039402F">
            <w:pPr>
              <w:pStyle w:val="TAC"/>
            </w:pPr>
            <w:r w:rsidRPr="00B20AE8">
              <w:t>+38</w:t>
            </w:r>
          </w:p>
        </w:tc>
        <w:tc>
          <w:tcPr>
            <w:tcW w:w="1134" w:type="dxa"/>
          </w:tcPr>
          <w:p w14:paraId="7781088B" w14:textId="77777777" w:rsidR="00D36639" w:rsidRPr="00B20AE8" w:rsidRDefault="00D36639" w:rsidP="0039402F">
            <w:pPr>
              <w:pStyle w:val="TAC"/>
            </w:pPr>
            <w:r w:rsidRPr="00B20AE8">
              <w:t>+24</w:t>
            </w:r>
          </w:p>
        </w:tc>
        <w:tc>
          <w:tcPr>
            <w:tcW w:w="1701" w:type="dxa"/>
          </w:tcPr>
          <w:p w14:paraId="2C31A685"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7CE170F" w14:textId="77777777" w:rsidR="00D36639" w:rsidRPr="00B20AE8" w:rsidRDefault="00D36639" w:rsidP="0039402F">
            <w:pPr>
              <w:pStyle w:val="TAC"/>
            </w:pPr>
            <w:r w:rsidRPr="00B20AE8">
              <w:t>CW carrier</w:t>
            </w:r>
          </w:p>
        </w:tc>
      </w:tr>
      <w:tr w:rsidR="004F339F" w:rsidRPr="00B20AE8" w14:paraId="02EC7BEB" w14:textId="77777777" w:rsidTr="009303FD">
        <w:trPr>
          <w:gridAfter w:val="1"/>
          <w:wAfter w:w="10" w:type="dxa"/>
          <w:cantSplit/>
          <w:jc w:val="center"/>
        </w:trPr>
        <w:tc>
          <w:tcPr>
            <w:tcW w:w="1918" w:type="dxa"/>
          </w:tcPr>
          <w:p w14:paraId="182470F9" w14:textId="77777777" w:rsidR="00D36639" w:rsidRPr="00B20AE8" w:rsidRDefault="00D36639" w:rsidP="0039402F">
            <w:pPr>
              <w:pStyle w:val="TAL"/>
            </w:pPr>
            <w:r w:rsidRPr="00B20AE8">
              <w:t>E-UTRA Band 46</w:t>
            </w:r>
          </w:p>
        </w:tc>
        <w:tc>
          <w:tcPr>
            <w:tcW w:w="1657" w:type="dxa"/>
          </w:tcPr>
          <w:p w14:paraId="490EACD0" w14:textId="77777777" w:rsidR="00D36639" w:rsidRPr="00B20AE8" w:rsidRDefault="00D36639" w:rsidP="0039402F">
            <w:pPr>
              <w:pStyle w:val="TAC"/>
            </w:pPr>
            <w:r w:rsidRPr="00B20AE8">
              <w:t>5150 - 5925</w:t>
            </w:r>
          </w:p>
        </w:tc>
        <w:tc>
          <w:tcPr>
            <w:tcW w:w="1082" w:type="dxa"/>
          </w:tcPr>
          <w:p w14:paraId="530895C8" w14:textId="77777777" w:rsidR="00D36639" w:rsidRPr="00B20AE8" w:rsidRDefault="00D36639" w:rsidP="0039402F">
            <w:pPr>
              <w:pStyle w:val="TAC"/>
            </w:pPr>
            <w:r w:rsidRPr="00B20AE8">
              <w:t>N/A</w:t>
            </w:r>
          </w:p>
        </w:tc>
        <w:tc>
          <w:tcPr>
            <w:tcW w:w="1134" w:type="dxa"/>
          </w:tcPr>
          <w:p w14:paraId="0B66FAEB" w14:textId="77777777" w:rsidR="00D36639" w:rsidRPr="00B20AE8" w:rsidRDefault="006F0C62" w:rsidP="0039402F">
            <w:pPr>
              <w:pStyle w:val="TAC"/>
            </w:pPr>
            <w:r w:rsidRPr="00B20AE8">
              <w:rPr>
                <w:rFonts w:hint="eastAsia"/>
              </w:rPr>
              <w:t>+38</w:t>
            </w:r>
          </w:p>
        </w:tc>
        <w:tc>
          <w:tcPr>
            <w:tcW w:w="1134" w:type="dxa"/>
          </w:tcPr>
          <w:p w14:paraId="08B4B402" w14:textId="77777777" w:rsidR="00D36639" w:rsidRPr="00B20AE8" w:rsidRDefault="00D36639" w:rsidP="0039402F">
            <w:pPr>
              <w:pStyle w:val="TAC"/>
            </w:pPr>
            <w:r w:rsidRPr="00B20AE8">
              <w:t>+24</w:t>
            </w:r>
          </w:p>
        </w:tc>
        <w:tc>
          <w:tcPr>
            <w:tcW w:w="1701" w:type="dxa"/>
          </w:tcPr>
          <w:p w14:paraId="176A71C4"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9B3927" w14:textId="77777777" w:rsidR="00D36639" w:rsidRPr="00B20AE8" w:rsidRDefault="00D36639" w:rsidP="0039402F">
            <w:pPr>
              <w:pStyle w:val="TAC"/>
            </w:pPr>
            <w:r w:rsidRPr="00B20AE8">
              <w:t>CW carrier</w:t>
            </w:r>
          </w:p>
        </w:tc>
      </w:tr>
      <w:tr w:rsidR="004F339F" w:rsidRPr="00B20AE8" w14:paraId="2933EA8E" w14:textId="77777777" w:rsidTr="009303FD">
        <w:trPr>
          <w:gridAfter w:val="1"/>
          <w:wAfter w:w="10" w:type="dxa"/>
          <w:cantSplit/>
          <w:jc w:val="center"/>
        </w:trPr>
        <w:tc>
          <w:tcPr>
            <w:tcW w:w="1918" w:type="dxa"/>
          </w:tcPr>
          <w:p w14:paraId="455A8551" w14:textId="77777777" w:rsidR="00D36639" w:rsidRPr="00B20AE8" w:rsidRDefault="00D36639" w:rsidP="0039402F">
            <w:pPr>
              <w:pStyle w:val="TAL"/>
            </w:pPr>
            <w:r w:rsidRPr="00B20AE8">
              <w:t>E-UTRA Band 48</w:t>
            </w:r>
          </w:p>
        </w:tc>
        <w:tc>
          <w:tcPr>
            <w:tcW w:w="1657" w:type="dxa"/>
          </w:tcPr>
          <w:p w14:paraId="3CB94EF1" w14:textId="77777777" w:rsidR="00D36639" w:rsidRPr="00B20AE8" w:rsidRDefault="00D36639" w:rsidP="0039402F">
            <w:pPr>
              <w:pStyle w:val="TAC"/>
            </w:pPr>
            <w:r w:rsidRPr="00B20AE8">
              <w:t>3550 – 3700</w:t>
            </w:r>
          </w:p>
        </w:tc>
        <w:tc>
          <w:tcPr>
            <w:tcW w:w="1082" w:type="dxa"/>
          </w:tcPr>
          <w:p w14:paraId="2C164E37" w14:textId="77777777" w:rsidR="00D36639" w:rsidRPr="00B20AE8" w:rsidRDefault="00D36639" w:rsidP="0039402F">
            <w:pPr>
              <w:pStyle w:val="TAC"/>
            </w:pPr>
            <w:r w:rsidRPr="00B20AE8">
              <w:t>+46</w:t>
            </w:r>
          </w:p>
        </w:tc>
        <w:tc>
          <w:tcPr>
            <w:tcW w:w="1134" w:type="dxa"/>
          </w:tcPr>
          <w:p w14:paraId="6EC36593" w14:textId="77777777" w:rsidR="00D36639" w:rsidRPr="00B20AE8" w:rsidRDefault="00D36639" w:rsidP="0039402F">
            <w:pPr>
              <w:pStyle w:val="TAC"/>
            </w:pPr>
            <w:r w:rsidRPr="00B20AE8">
              <w:t>+38</w:t>
            </w:r>
          </w:p>
        </w:tc>
        <w:tc>
          <w:tcPr>
            <w:tcW w:w="1134" w:type="dxa"/>
          </w:tcPr>
          <w:p w14:paraId="591CB12F" w14:textId="77777777" w:rsidR="00D36639" w:rsidRPr="00B20AE8" w:rsidRDefault="00D36639" w:rsidP="0039402F">
            <w:pPr>
              <w:pStyle w:val="TAC"/>
            </w:pPr>
            <w:r w:rsidRPr="00B20AE8">
              <w:t>+24</w:t>
            </w:r>
          </w:p>
        </w:tc>
        <w:tc>
          <w:tcPr>
            <w:tcW w:w="1701" w:type="dxa"/>
          </w:tcPr>
          <w:p w14:paraId="3CC650C9"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15FA66" w14:textId="77777777" w:rsidR="00D36639" w:rsidRPr="00B20AE8" w:rsidRDefault="00D36639" w:rsidP="0039402F">
            <w:pPr>
              <w:pStyle w:val="TAC"/>
            </w:pPr>
            <w:r w:rsidRPr="00B20AE8">
              <w:t>CW carrier</w:t>
            </w:r>
          </w:p>
        </w:tc>
      </w:tr>
      <w:tr w:rsidR="004F339F" w:rsidRPr="00B20AE8" w14:paraId="6AE22057" w14:textId="77777777" w:rsidTr="009303FD">
        <w:trPr>
          <w:gridAfter w:val="1"/>
          <w:wAfter w:w="10" w:type="dxa"/>
          <w:cantSplit/>
          <w:jc w:val="center"/>
        </w:trPr>
        <w:tc>
          <w:tcPr>
            <w:tcW w:w="1918" w:type="dxa"/>
          </w:tcPr>
          <w:p w14:paraId="47BA18B6" w14:textId="77777777" w:rsidR="00D36639" w:rsidRPr="00B20AE8" w:rsidRDefault="00D36639" w:rsidP="0039402F">
            <w:pPr>
              <w:pStyle w:val="TAL"/>
            </w:pPr>
            <w:r w:rsidRPr="00B20AE8">
              <w:t>E-UTRA Band 49</w:t>
            </w:r>
          </w:p>
        </w:tc>
        <w:tc>
          <w:tcPr>
            <w:tcW w:w="1657" w:type="dxa"/>
          </w:tcPr>
          <w:p w14:paraId="4952D0C3" w14:textId="77777777" w:rsidR="00D36639" w:rsidRPr="00B20AE8" w:rsidRDefault="00D36639" w:rsidP="0039402F">
            <w:pPr>
              <w:pStyle w:val="TAC"/>
            </w:pPr>
            <w:r w:rsidRPr="00B20AE8">
              <w:t>3550 – 3700</w:t>
            </w:r>
          </w:p>
        </w:tc>
        <w:tc>
          <w:tcPr>
            <w:tcW w:w="1082" w:type="dxa"/>
          </w:tcPr>
          <w:p w14:paraId="091FB018" w14:textId="77777777" w:rsidR="00D36639" w:rsidRPr="00B20AE8" w:rsidRDefault="00D36639" w:rsidP="0039402F">
            <w:pPr>
              <w:pStyle w:val="TAC"/>
            </w:pPr>
            <w:r w:rsidRPr="00B20AE8">
              <w:t>N/A</w:t>
            </w:r>
          </w:p>
        </w:tc>
        <w:tc>
          <w:tcPr>
            <w:tcW w:w="1134" w:type="dxa"/>
          </w:tcPr>
          <w:p w14:paraId="1FB347BC" w14:textId="77777777" w:rsidR="00D36639" w:rsidRPr="00B20AE8" w:rsidRDefault="00D36639" w:rsidP="0039402F">
            <w:pPr>
              <w:pStyle w:val="TAC"/>
            </w:pPr>
            <w:r w:rsidRPr="00B20AE8">
              <w:t>N/A</w:t>
            </w:r>
          </w:p>
        </w:tc>
        <w:tc>
          <w:tcPr>
            <w:tcW w:w="1134" w:type="dxa"/>
          </w:tcPr>
          <w:p w14:paraId="3BD3C7EC" w14:textId="77777777" w:rsidR="00D36639" w:rsidRPr="00B20AE8" w:rsidRDefault="00D36639" w:rsidP="0039402F">
            <w:pPr>
              <w:pStyle w:val="TAC"/>
            </w:pPr>
            <w:r w:rsidRPr="00B20AE8">
              <w:t>+24</w:t>
            </w:r>
          </w:p>
        </w:tc>
        <w:tc>
          <w:tcPr>
            <w:tcW w:w="1701" w:type="dxa"/>
          </w:tcPr>
          <w:p w14:paraId="46A96D4B"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CD2B7CD" w14:textId="77777777" w:rsidR="00D36639" w:rsidRPr="00B20AE8" w:rsidRDefault="00D36639" w:rsidP="0039402F">
            <w:pPr>
              <w:pStyle w:val="TAC"/>
            </w:pPr>
            <w:r w:rsidRPr="00B20AE8">
              <w:t>CW carrier</w:t>
            </w:r>
          </w:p>
        </w:tc>
      </w:tr>
      <w:tr w:rsidR="004F339F" w:rsidRPr="00B20AE8" w14:paraId="6CFD141C" w14:textId="77777777" w:rsidTr="009303FD">
        <w:trPr>
          <w:gridAfter w:val="1"/>
          <w:wAfter w:w="10" w:type="dxa"/>
          <w:cantSplit/>
          <w:jc w:val="center"/>
        </w:trPr>
        <w:tc>
          <w:tcPr>
            <w:tcW w:w="1918" w:type="dxa"/>
          </w:tcPr>
          <w:p w14:paraId="7FFFA6F5" w14:textId="77777777" w:rsidR="00D36639" w:rsidRPr="00B20AE8" w:rsidRDefault="00D36639" w:rsidP="0039402F">
            <w:pPr>
              <w:pStyle w:val="TAL"/>
            </w:pPr>
            <w:r w:rsidRPr="00B20AE8">
              <w:t>E-UTRA Band 50 or NR band n50</w:t>
            </w:r>
          </w:p>
        </w:tc>
        <w:tc>
          <w:tcPr>
            <w:tcW w:w="1657" w:type="dxa"/>
          </w:tcPr>
          <w:p w14:paraId="0DB500DD" w14:textId="77777777" w:rsidR="00D36639" w:rsidRPr="00B20AE8" w:rsidRDefault="00D36639" w:rsidP="0039402F">
            <w:pPr>
              <w:pStyle w:val="TAC"/>
            </w:pPr>
            <w:r w:rsidRPr="00B20AE8">
              <w:rPr>
                <w:rFonts w:eastAsia="SimSun"/>
              </w:rPr>
              <w:t>1432</w:t>
            </w:r>
            <w:r w:rsidRPr="00B20AE8">
              <w:t xml:space="preserve"> – </w:t>
            </w:r>
            <w:r w:rsidRPr="00B20AE8">
              <w:rPr>
                <w:rFonts w:eastAsia="SimSun"/>
              </w:rPr>
              <w:t>1517</w:t>
            </w:r>
          </w:p>
        </w:tc>
        <w:tc>
          <w:tcPr>
            <w:tcW w:w="1082" w:type="dxa"/>
          </w:tcPr>
          <w:p w14:paraId="73EEDB80" w14:textId="77777777" w:rsidR="00D36639" w:rsidRPr="00B20AE8" w:rsidRDefault="00D36639" w:rsidP="0039402F">
            <w:pPr>
              <w:pStyle w:val="TAC"/>
            </w:pPr>
            <w:r w:rsidRPr="00B20AE8">
              <w:t>+46</w:t>
            </w:r>
          </w:p>
        </w:tc>
        <w:tc>
          <w:tcPr>
            <w:tcW w:w="1134" w:type="dxa"/>
          </w:tcPr>
          <w:p w14:paraId="2D67A6B3" w14:textId="77777777" w:rsidR="00D36639" w:rsidRPr="00B20AE8" w:rsidRDefault="00D36639" w:rsidP="0039402F">
            <w:pPr>
              <w:pStyle w:val="TAC"/>
            </w:pPr>
            <w:r w:rsidRPr="00B20AE8">
              <w:t>+38</w:t>
            </w:r>
          </w:p>
        </w:tc>
        <w:tc>
          <w:tcPr>
            <w:tcW w:w="1134" w:type="dxa"/>
          </w:tcPr>
          <w:p w14:paraId="7C72FBC3" w14:textId="77777777" w:rsidR="00D36639" w:rsidRPr="00B20AE8" w:rsidRDefault="00D36639" w:rsidP="0039402F">
            <w:pPr>
              <w:pStyle w:val="TAC"/>
            </w:pPr>
            <w:r w:rsidRPr="00B20AE8">
              <w:t>+24</w:t>
            </w:r>
          </w:p>
        </w:tc>
        <w:tc>
          <w:tcPr>
            <w:tcW w:w="1701" w:type="dxa"/>
          </w:tcPr>
          <w:p w14:paraId="623166C4"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406205" w14:textId="77777777" w:rsidR="00D36639" w:rsidRPr="00B20AE8" w:rsidRDefault="00D36639" w:rsidP="0039402F">
            <w:pPr>
              <w:pStyle w:val="TAC"/>
            </w:pPr>
            <w:r w:rsidRPr="00B20AE8">
              <w:t>CW carrier</w:t>
            </w:r>
          </w:p>
        </w:tc>
      </w:tr>
      <w:tr w:rsidR="004F339F" w:rsidRPr="00B20AE8" w14:paraId="5497B838" w14:textId="77777777" w:rsidTr="009303FD">
        <w:trPr>
          <w:gridAfter w:val="1"/>
          <w:wAfter w:w="10" w:type="dxa"/>
          <w:cantSplit/>
          <w:jc w:val="center"/>
        </w:trPr>
        <w:tc>
          <w:tcPr>
            <w:tcW w:w="1918" w:type="dxa"/>
          </w:tcPr>
          <w:p w14:paraId="43F95C26" w14:textId="2B20E11F" w:rsidR="00D36639" w:rsidRPr="00B20AE8" w:rsidRDefault="000764CF" w:rsidP="0039402F">
            <w:pPr>
              <w:pStyle w:val="TAL"/>
            </w:pPr>
            <w:r>
              <w:t>E-UTRA Band 51 or NR band n51</w:t>
            </w:r>
          </w:p>
        </w:tc>
        <w:tc>
          <w:tcPr>
            <w:tcW w:w="1657" w:type="dxa"/>
          </w:tcPr>
          <w:p w14:paraId="5050FFE3" w14:textId="77777777" w:rsidR="00D36639" w:rsidRPr="00B20AE8" w:rsidRDefault="00D36639" w:rsidP="0039402F">
            <w:pPr>
              <w:pStyle w:val="TAC"/>
            </w:pPr>
            <w:r w:rsidRPr="00B20AE8">
              <w:rPr>
                <w:rFonts w:eastAsia="SimSun"/>
              </w:rPr>
              <w:t>1427</w:t>
            </w:r>
            <w:r w:rsidRPr="00B20AE8">
              <w:t xml:space="preserve">– </w:t>
            </w:r>
            <w:r w:rsidRPr="00B20AE8">
              <w:rPr>
                <w:rFonts w:eastAsia="SimSun"/>
              </w:rPr>
              <w:t>1432</w:t>
            </w:r>
          </w:p>
        </w:tc>
        <w:tc>
          <w:tcPr>
            <w:tcW w:w="1082" w:type="dxa"/>
          </w:tcPr>
          <w:p w14:paraId="4E757863" w14:textId="77777777" w:rsidR="00D36639" w:rsidRPr="00B20AE8" w:rsidRDefault="00D36639" w:rsidP="0039402F">
            <w:pPr>
              <w:pStyle w:val="TAC"/>
            </w:pPr>
            <w:r w:rsidRPr="00B20AE8">
              <w:t>N/A</w:t>
            </w:r>
          </w:p>
        </w:tc>
        <w:tc>
          <w:tcPr>
            <w:tcW w:w="1134" w:type="dxa"/>
          </w:tcPr>
          <w:p w14:paraId="0B984E67" w14:textId="77777777" w:rsidR="00D36639" w:rsidRPr="00B20AE8" w:rsidRDefault="00D36639" w:rsidP="0039402F">
            <w:pPr>
              <w:pStyle w:val="TAC"/>
            </w:pPr>
            <w:r w:rsidRPr="00B20AE8">
              <w:t>N/A</w:t>
            </w:r>
          </w:p>
        </w:tc>
        <w:tc>
          <w:tcPr>
            <w:tcW w:w="1134" w:type="dxa"/>
          </w:tcPr>
          <w:p w14:paraId="6D047020" w14:textId="77777777" w:rsidR="00D36639" w:rsidRPr="00B20AE8" w:rsidRDefault="00D36639" w:rsidP="0039402F">
            <w:pPr>
              <w:pStyle w:val="TAC"/>
            </w:pPr>
            <w:r w:rsidRPr="00B20AE8">
              <w:t>+24</w:t>
            </w:r>
          </w:p>
        </w:tc>
        <w:tc>
          <w:tcPr>
            <w:tcW w:w="1701" w:type="dxa"/>
          </w:tcPr>
          <w:p w14:paraId="5E4E69FE"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45248C" w14:textId="77777777" w:rsidR="00D36639" w:rsidRPr="00B20AE8" w:rsidRDefault="00D36639" w:rsidP="0039402F">
            <w:pPr>
              <w:pStyle w:val="TAC"/>
            </w:pPr>
            <w:r w:rsidRPr="00B20AE8">
              <w:t>CW carrier</w:t>
            </w:r>
          </w:p>
        </w:tc>
      </w:tr>
      <w:tr w:rsidR="004F339F" w:rsidRPr="00B20AE8" w14:paraId="5DC4356F" w14:textId="77777777" w:rsidTr="009303FD">
        <w:trPr>
          <w:gridAfter w:val="1"/>
          <w:wAfter w:w="10" w:type="dxa"/>
          <w:cantSplit/>
          <w:jc w:val="center"/>
        </w:trPr>
        <w:tc>
          <w:tcPr>
            <w:tcW w:w="1918" w:type="dxa"/>
          </w:tcPr>
          <w:p w14:paraId="5B83205F" w14:textId="77777777" w:rsidR="009A73AE" w:rsidRPr="00B20AE8" w:rsidRDefault="009A73AE" w:rsidP="0039402F">
            <w:pPr>
              <w:pStyle w:val="TAL"/>
            </w:pPr>
            <w:r w:rsidRPr="00B20AE8">
              <w:t>E-UTRA Band 52</w:t>
            </w:r>
          </w:p>
        </w:tc>
        <w:tc>
          <w:tcPr>
            <w:tcW w:w="1657" w:type="dxa"/>
          </w:tcPr>
          <w:p w14:paraId="507DD49F" w14:textId="77777777" w:rsidR="009A73AE" w:rsidRPr="00B20AE8" w:rsidRDefault="009A73AE" w:rsidP="0039402F">
            <w:pPr>
              <w:pStyle w:val="TAC"/>
            </w:pPr>
            <w:r w:rsidRPr="00B20AE8">
              <w:rPr>
                <w:lang w:eastAsia="zh-CN"/>
              </w:rPr>
              <w:t>3300</w:t>
            </w:r>
            <w:r w:rsidRPr="00B20AE8">
              <w:t xml:space="preserve"> – 3400</w:t>
            </w:r>
          </w:p>
        </w:tc>
        <w:tc>
          <w:tcPr>
            <w:tcW w:w="1082" w:type="dxa"/>
          </w:tcPr>
          <w:p w14:paraId="0652B820" w14:textId="77777777" w:rsidR="009A73AE" w:rsidRPr="00B20AE8" w:rsidRDefault="009A73AE" w:rsidP="0039402F">
            <w:pPr>
              <w:pStyle w:val="TAC"/>
            </w:pPr>
            <w:r w:rsidRPr="00B20AE8">
              <w:t>+46</w:t>
            </w:r>
          </w:p>
        </w:tc>
        <w:tc>
          <w:tcPr>
            <w:tcW w:w="1134" w:type="dxa"/>
          </w:tcPr>
          <w:p w14:paraId="2E6E475E" w14:textId="77777777" w:rsidR="009A73AE" w:rsidRPr="00B20AE8" w:rsidRDefault="009A73AE" w:rsidP="0039402F">
            <w:pPr>
              <w:pStyle w:val="TAC"/>
            </w:pPr>
            <w:r w:rsidRPr="00B20AE8">
              <w:t>+38</w:t>
            </w:r>
          </w:p>
        </w:tc>
        <w:tc>
          <w:tcPr>
            <w:tcW w:w="1134" w:type="dxa"/>
          </w:tcPr>
          <w:p w14:paraId="57B4AD46" w14:textId="77777777" w:rsidR="009A73AE" w:rsidRPr="00B20AE8" w:rsidRDefault="009A73AE" w:rsidP="0039402F">
            <w:pPr>
              <w:pStyle w:val="TAC"/>
            </w:pPr>
            <w:r w:rsidRPr="00B20AE8">
              <w:t>+24</w:t>
            </w:r>
          </w:p>
        </w:tc>
        <w:tc>
          <w:tcPr>
            <w:tcW w:w="1701" w:type="dxa"/>
          </w:tcPr>
          <w:p w14:paraId="49684540"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357487" w14:textId="77777777" w:rsidR="009A73AE" w:rsidRPr="00B20AE8" w:rsidRDefault="009A73AE" w:rsidP="0039402F">
            <w:pPr>
              <w:pStyle w:val="TAC"/>
            </w:pPr>
            <w:r w:rsidRPr="00B20AE8">
              <w:t>CW carrier</w:t>
            </w:r>
          </w:p>
        </w:tc>
      </w:tr>
      <w:tr w:rsidR="004F339F" w:rsidRPr="00B20AE8" w14:paraId="3A51EFDC" w14:textId="77777777" w:rsidTr="009303FD">
        <w:trPr>
          <w:gridAfter w:val="1"/>
          <w:wAfter w:w="10" w:type="dxa"/>
          <w:cantSplit/>
          <w:jc w:val="center"/>
        </w:trPr>
        <w:tc>
          <w:tcPr>
            <w:tcW w:w="1918" w:type="dxa"/>
          </w:tcPr>
          <w:p w14:paraId="4B42CDB9" w14:textId="77777777" w:rsidR="00D36639" w:rsidRPr="00B20AE8" w:rsidRDefault="00D36639" w:rsidP="0039402F">
            <w:pPr>
              <w:pStyle w:val="TAL"/>
            </w:pPr>
            <w:r w:rsidRPr="00B20AE8">
              <w:t>E-UTRA Band 65</w:t>
            </w:r>
          </w:p>
        </w:tc>
        <w:tc>
          <w:tcPr>
            <w:tcW w:w="1657" w:type="dxa"/>
          </w:tcPr>
          <w:p w14:paraId="5CDB0959" w14:textId="77777777" w:rsidR="00D36639" w:rsidRPr="00B20AE8" w:rsidRDefault="00D36639" w:rsidP="0039402F">
            <w:pPr>
              <w:pStyle w:val="TAC"/>
            </w:pPr>
            <w:r w:rsidRPr="00B20AE8">
              <w:t>2110 – 2200</w:t>
            </w:r>
          </w:p>
        </w:tc>
        <w:tc>
          <w:tcPr>
            <w:tcW w:w="1082" w:type="dxa"/>
          </w:tcPr>
          <w:p w14:paraId="5A027EB0" w14:textId="77777777" w:rsidR="00D36639" w:rsidRPr="00B20AE8" w:rsidRDefault="00D36639" w:rsidP="0039402F">
            <w:pPr>
              <w:pStyle w:val="TAC"/>
            </w:pPr>
            <w:r w:rsidRPr="00B20AE8">
              <w:t>+46</w:t>
            </w:r>
          </w:p>
        </w:tc>
        <w:tc>
          <w:tcPr>
            <w:tcW w:w="1134" w:type="dxa"/>
          </w:tcPr>
          <w:p w14:paraId="2CC2FA3C" w14:textId="77777777" w:rsidR="00D36639" w:rsidRPr="00B20AE8" w:rsidRDefault="00D36639" w:rsidP="0039402F">
            <w:pPr>
              <w:pStyle w:val="TAC"/>
            </w:pPr>
            <w:r w:rsidRPr="00B20AE8">
              <w:t>+38</w:t>
            </w:r>
          </w:p>
        </w:tc>
        <w:tc>
          <w:tcPr>
            <w:tcW w:w="1134" w:type="dxa"/>
          </w:tcPr>
          <w:p w14:paraId="4F069089" w14:textId="77777777" w:rsidR="00D36639" w:rsidRPr="00B20AE8" w:rsidRDefault="00D36639" w:rsidP="0039402F">
            <w:pPr>
              <w:pStyle w:val="TAC"/>
            </w:pPr>
            <w:r w:rsidRPr="00B20AE8">
              <w:t>+24</w:t>
            </w:r>
          </w:p>
        </w:tc>
        <w:tc>
          <w:tcPr>
            <w:tcW w:w="1701" w:type="dxa"/>
          </w:tcPr>
          <w:p w14:paraId="49E3AF36"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EC5837C" w14:textId="77777777" w:rsidR="00D36639" w:rsidRPr="00B20AE8" w:rsidRDefault="00D36639" w:rsidP="0039402F">
            <w:pPr>
              <w:pStyle w:val="TAC"/>
            </w:pPr>
            <w:r w:rsidRPr="00B20AE8">
              <w:t>CW carrier</w:t>
            </w:r>
          </w:p>
        </w:tc>
      </w:tr>
      <w:tr w:rsidR="004F339F" w:rsidRPr="00B20AE8" w14:paraId="27395A88" w14:textId="77777777" w:rsidTr="009303FD">
        <w:trPr>
          <w:gridAfter w:val="1"/>
          <w:wAfter w:w="10" w:type="dxa"/>
          <w:cantSplit/>
          <w:jc w:val="center"/>
        </w:trPr>
        <w:tc>
          <w:tcPr>
            <w:tcW w:w="1918" w:type="dxa"/>
          </w:tcPr>
          <w:p w14:paraId="746B8D28" w14:textId="276921CE" w:rsidR="00D36639" w:rsidRPr="00B20AE8" w:rsidRDefault="000764CF" w:rsidP="0039402F">
            <w:pPr>
              <w:pStyle w:val="TAL"/>
            </w:pPr>
            <w:r>
              <w:t>E-UTRA Band 66 or NR band n66</w:t>
            </w:r>
          </w:p>
        </w:tc>
        <w:tc>
          <w:tcPr>
            <w:tcW w:w="1657" w:type="dxa"/>
          </w:tcPr>
          <w:p w14:paraId="5D13273F" w14:textId="77777777" w:rsidR="00D36639" w:rsidRPr="00B20AE8" w:rsidRDefault="00D36639" w:rsidP="0039402F">
            <w:pPr>
              <w:pStyle w:val="TAC"/>
            </w:pPr>
            <w:r w:rsidRPr="00B20AE8">
              <w:t>2110 – 2200</w:t>
            </w:r>
          </w:p>
        </w:tc>
        <w:tc>
          <w:tcPr>
            <w:tcW w:w="1082" w:type="dxa"/>
          </w:tcPr>
          <w:p w14:paraId="42D5957F" w14:textId="77777777" w:rsidR="00D36639" w:rsidRPr="00B20AE8" w:rsidRDefault="00D36639" w:rsidP="0039402F">
            <w:pPr>
              <w:pStyle w:val="TAC"/>
            </w:pPr>
            <w:r w:rsidRPr="00B20AE8">
              <w:t>+46</w:t>
            </w:r>
          </w:p>
        </w:tc>
        <w:tc>
          <w:tcPr>
            <w:tcW w:w="1134" w:type="dxa"/>
          </w:tcPr>
          <w:p w14:paraId="16D4FB69" w14:textId="77777777" w:rsidR="00D36639" w:rsidRPr="00B20AE8" w:rsidRDefault="00D36639" w:rsidP="0039402F">
            <w:pPr>
              <w:pStyle w:val="TAC"/>
            </w:pPr>
            <w:r w:rsidRPr="00B20AE8">
              <w:t>+38</w:t>
            </w:r>
          </w:p>
        </w:tc>
        <w:tc>
          <w:tcPr>
            <w:tcW w:w="1134" w:type="dxa"/>
          </w:tcPr>
          <w:p w14:paraId="03BDAF8F" w14:textId="77777777" w:rsidR="00D36639" w:rsidRPr="00B20AE8" w:rsidRDefault="00D36639" w:rsidP="0039402F">
            <w:pPr>
              <w:pStyle w:val="TAC"/>
            </w:pPr>
            <w:r w:rsidRPr="00B20AE8">
              <w:t>+24</w:t>
            </w:r>
          </w:p>
        </w:tc>
        <w:tc>
          <w:tcPr>
            <w:tcW w:w="1701" w:type="dxa"/>
          </w:tcPr>
          <w:p w14:paraId="1F04AE35"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19BF602" w14:textId="77777777" w:rsidR="00D36639" w:rsidRPr="00B20AE8" w:rsidRDefault="00D36639" w:rsidP="0039402F">
            <w:pPr>
              <w:pStyle w:val="TAC"/>
            </w:pPr>
            <w:r w:rsidRPr="00B20AE8">
              <w:t>CW carrier</w:t>
            </w:r>
          </w:p>
        </w:tc>
      </w:tr>
      <w:tr w:rsidR="004F339F" w:rsidRPr="00B20AE8" w14:paraId="62E6E71B" w14:textId="77777777" w:rsidTr="009303FD">
        <w:trPr>
          <w:gridAfter w:val="1"/>
          <w:wAfter w:w="10" w:type="dxa"/>
          <w:cantSplit/>
          <w:jc w:val="center"/>
        </w:trPr>
        <w:tc>
          <w:tcPr>
            <w:tcW w:w="1918" w:type="dxa"/>
          </w:tcPr>
          <w:p w14:paraId="5E52E8E6" w14:textId="77777777" w:rsidR="00D36639" w:rsidRPr="00B20AE8" w:rsidRDefault="00D36639" w:rsidP="0039402F">
            <w:pPr>
              <w:pStyle w:val="TAL"/>
            </w:pPr>
            <w:r w:rsidRPr="00B20AE8">
              <w:t>E-UTRA Band 67</w:t>
            </w:r>
          </w:p>
        </w:tc>
        <w:tc>
          <w:tcPr>
            <w:tcW w:w="1657" w:type="dxa"/>
          </w:tcPr>
          <w:p w14:paraId="2DBDA310" w14:textId="77777777" w:rsidR="00D36639" w:rsidRPr="00B20AE8" w:rsidRDefault="00D36639" w:rsidP="0039402F">
            <w:pPr>
              <w:pStyle w:val="TAC"/>
            </w:pPr>
            <w:r w:rsidRPr="00B20AE8">
              <w:t>738 - 758</w:t>
            </w:r>
          </w:p>
        </w:tc>
        <w:tc>
          <w:tcPr>
            <w:tcW w:w="1082" w:type="dxa"/>
          </w:tcPr>
          <w:p w14:paraId="5F2558AE" w14:textId="77777777" w:rsidR="00D36639" w:rsidRPr="00B20AE8" w:rsidRDefault="00D36639" w:rsidP="0039402F">
            <w:pPr>
              <w:pStyle w:val="TAC"/>
            </w:pPr>
            <w:r w:rsidRPr="00B20AE8">
              <w:t>+46</w:t>
            </w:r>
          </w:p>
        </w:tc>
        <w:tc>
          <w:tcPr>
            <w:tcW w:w="1134" w:type="dxa"/>
          </w:tcPr>
          <w:p w14:paraId="36C7EA12" w14:textId="77777777" w:rsidR="00D36639" w:rsidRPr="00B20AE8" w:rsidRDefault="00D36639" w:rsidP="0039402F">
            <w:pPr>
              <w:pStyle w:val="TAC"/>
            </w:pPr>
            <w:r w:rsidRPr="00B20AE8">
              <w:t>+38</w:t>
            </w:r>
          </w:p>
        </w:tc>
        <w:tc>
          <w:tcPr>
            <w:tcW w:w="1134" w:type="dxa"/>
          </w:tcPr>
          <w:p w14:paraId="2E6B8CBB" w14:textId="77777777" w:rsidR="00D36639" w:rsidRPr="00B20AE8" w:rsidRDefault="00D36639" w:rsidP="0039402F">
            <w:pPr>
              <w:pStyle w:val="TAC"/>
            </w:pPr>
            <w:r w:rsidRPr="00B20AE8">
              <w:t>+24</w:t>
            </w:r>
          </w:p>
        </w:tc>
        <w:tc>
          <w:tcPr>
            <w:tcW w:w="1701" w:type="dxa"/>
          </w:tcPr>
          <w:p w14:paraId="6F02B3C1"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B6DA70" w14:textId="77777777" w:rsidR="00D36639" w:rsidRPr="00B20AE8" w:rsidRDefault="00D36639" w:rsidP="0039402F">
            <w:pPr>
              <w:pStyle w:val="TAC"/>
            </w:pPr>
            <w:r w:rsidRPr="00B20AE8">
              <w:t>CW carrier</w:t>
            </w:r>
          </w:p>
        </w:tc>
      </w:tr>
      <w:tr w:rsidR="004F339F" w:rsidRPr="00B20AE8" w14:paraId="3A75F330" w14:textId="77777777" w:rsidTr="009303FD">
        <w:trPr>
          <w:gridAfter w:val="1"/>
          <w:wAfter w:w="10" w:type="dxa"/>
          <w:cantSplit/>
          <w:jc w:val="center"/>
        </w:trPr>
        <w:tc>
          <w:tcPr>
            <w:tcW w:w="1918" w:type="dxa"/>
          </w:tcPr>
          <w:p w14:paraId="4F3CF0A4" w14:textId="77777777" w:rsidR="00D36639" w:rsidRPr="00B20AE8" w:rsidRDefault="00D36639" w:rsidP="0039402F">
            <w:pPr>
              <w:pStyle w:val="TAL"/>
            </w:pPr>
            <w:r w:rsidRPr="00B20AE8">
              <w:t>E-UTRA Band 68</w:t>
            </w:r>
          </w:p>
        </w:tc>
        <w:tc>
          <w:tcPr>
            <w:tcW w:w="1657" w:type="dxa"/>
          </w:tcPr>
          <w:p w14:paraId="6FE8AAC0" w14:textId="77777777" w:rsidR="00D36639" w:rsidRPr="00B20AE8" w:rsidRDefault="00D36639" w:rsidP="0039402F">
            <w:pPr>
              <w:pStyle w:val="TAC"/>
            </w:pPr>
            <w:r w:rsidRPr="00B20AE8">
              <w:t>753 - 783</w:t>
            </w:r>
          </w:p>
        </w:tc>
        <w:tc>
          <w:tcPr>
            <w:tcW w:w="1082" w:type="dxa"/>
          </w:tcPr>
          <w:p w14:paraId="4BEB8C86" w14:textId="77777777" w:rsidR="00D36639" w:rsidRPr="00B20AE8" w:rsidRDefault="00D36639" w:rsidP="0039402F">
            <w:pPr>
              <w:pStyle w:val="TAC"/>
            </w:pPr>
            <w:r w:rsidRPr="00B20AE8">
              <w:t>+46</w:t>
            </w:r>
          </w:p>
        </w:tc>
        <w:tc>
          <w:tcPr>
            <w:tcW w:w="1134" w:type="dxa"/>
          </w:tcPr>
          <w:p w14:paraId="267AC56D" w14:textId="77777777" w:rsidR="00D36639" w:rsidRPr="00B20AE8" w:rsidRDefault="00D36639" w:rsidP="0039402F">
            <w:pPr>
              <w:pStyle w:val="TAC"/>
            </w:pPr>
            <w:r w:rsidRPr="00B20AE8">
              <w:t>+38</w:t>
            </w:r>
          </w:p>
        </w:tc>
        <w:tc>
          <w:tcPr>
            <w:tcW w:w="1134" w:type="dxa"/>
          </w:tcPr>
          <w:p w14:paraId="4EF4AAC8" w14:textId="77777777" w:rsidR="00D36639" w:rsidRPr="00B20AE8" w:rsidRDefault="00D36639" w:rsidP="0039402F">
            <w:pPr>
              <w:pStyle w:val="TAC"/>
            </w:pPr>
            <w:r w:rsidRPr="00B20AE8">
              <w:t>+24</w:t>
            </w:r>
          </w:p>
        </w:tc>
        <w:tc>
          <w:tcPr>
            <w:tcW w:w="1701" w:type="dxa"/>
          </w:tcPr>
          <w:p w14:paraId="1B489FBD"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C24CA69" w14:textId="77777777" w:rsidR="00D36639" w:rsidRPr="00B20AE8" w:rsidRDefault="00D36639" w:rsidP="0039402F">
            <w:pPr>
              <w:pStyle w:val="TAC"/>
            </w:pPr>
            <w:r w:rsidRPr="00B20AE8">
              <w:t>CW carrier</w:t>
            </w:r>
          </w:p>
        </w:tc>
      </w:tr>
      <w:tr w:rsidR="004F339F" w:rsidRPr="00B20AE8" w14:paraId="5EDAE6D9" w14:textId="77777777" w:rsidTr="009303FD">
        <w:trPr>
          <w:gridAfter w:val="1"/>
          <w:wAfter w:w="10" w:type="dxa"/>
          <w:cantSplit/>
          <w:jc w:val="center"/>
        </w:trPr>
        <w:tc>
          <w:tcPr>
            <w:tcW w:w="1918" w:type="dxa"/>
          </w:tcPr>
          <w:p w14:paraId="59FF587F" w14:textId="77777777" w:rsidR="00D36639" w:rsidRPr="00B20AE8" w:rsidRDefault="00D36639" w:rsidP="0039402F">
            <w:pPr>
              <w:pStyle w:val="TAL"/>
            </w:pPr>
            <w:r w:rsidRPr="00B20AE8">
              <w:t xml:space="preserve">E-UTRA Band 69 </w:t>
            </w:r>
          </w:p>
        </w:tc>
        <w:tc>
          <w:tcPr>
            <w:tcW w:w="1657" w:type="dxa"/>
          </w:tcPr>
          <w:p w14:paraId="33F2D4BB" w14:textId="77777777" w:rsidR="00D36639" w:rsidRPr="00B20AE8" w:rsidRDefault="00D36639" w:rsidP="0039402F">
            <w:pPr>
              <w:pStyle w:val="TAC"/>
            </w:pPr>
            <w:r w:rsidRPr="00B20AE8">
              <w:t>2570-2620</w:t>
            </w:r>
          </w:p>
        </w:tc>
        <w:tc>
          <w:tcPr>
            <w:tcW w:w="1082" w:type="dxa"/>
          </w:tcPr>
          <w:p w14:paraId="05D7E68D" w14:textId="77777777" w:rsidR="00D36639" w:rsidRPr="00B20AE8" w:rsidRDefault="00D36639" w:rsidP="0039402F">
            <w:pPr>
              <w:pStyle w:val="TAC"/>
            </w:pPr>
            <w:r w:rsidRPr="00B20AE8">
              <w:t>+46</w:t>
            </w:r>
          </w:p>
        </w:tc>
        <w:tc>
          <w:tcPr>
            <w:tcW w:w="1134" w:type="dxa"/>
          </w:tcPr>
          <w:p w14:paraId="46B44FD1" w14:textId="77777777" w:rsidR="00D36639" w:rsidRPr="00B20AE8" w:rsidRDefault="00D36639" w:rsidP="0039402F">
            <w:pPr>
              <w:pStyle w:val="TAC"/>
            </w:pPr>
            <w:r w:rsidRPr="00B20AE8">
              <w:t>+38</w:t>
            </w:r>
          </w:p>
        </w:tc>
        <w:tc>
          <w:tcPr>
            <w:tcW w:w="1134" w:type="dxa"/>
          </w:tcPr>
          <w:p w14:paraId="0E66DF4B" w14:textId="77777777" w:rsidR="00D36639" w:rsidRPr="00B20AE8" w:rsidRDefault="00D36639" w:rsidP="0039402F">
            <w:pPr>
              <w:pStyle w:val="TAC"/>
            </w:pPr>
            <w:r w:rsidRPr="00B20AE8">
              <w:t>+24</w:t>
            </w:r>
          </w:p>
        </w:tc>
        <w:tc>
          <w:tcPr>
            <w:tcW w:w="1701" w:type="dxa"/>
          </w:tcPr>
          <w:p w14:paraId="1B90F5F9"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3390E00" w14:textId="77777777" w:rsidR="00D36639" w:rsidRPr="00B20AE8" w:rsidRDefault="00D36639" w:rsidP="0039402F">
            <w:pPr>
              <w:pStyle w:val="TAC"/>
            </w:pPr>
            <w:r w:rsidRPr="00B20AE8">
              <w:t>CW carrier</w:t>
            </w:r>
          </w:p>
        </w:tc>
      </w:tr>
      <w:tr w:rsidR="000764CF" w:rsidRPr="00B20AE8" w14:paraId="52989B1A" w14:textId="77777777" w:rsidTr="009303FD">
        <w:trPr>
          <w:gridAfter w:val="1"/>
          <w:wAfter w:w="10" w:type="dxa"/>
          <w:cantSplit/>
          <w:jc w:val="center"/>
        </w:trPr>
        <w:tc>
          <w:tcPr>
            <w:tcW w:w="1918" w:type="dxa"/>
          </w:tcPr>
          <w:p w14:paraId="0ED6EC4D" w14:textId="07429084" w:rsidR="000764CF" w:rsidRPr="00B20AE8" w:rsidRDefault="000764CF" w:rsidP="0039402F">
            <w:pPr>
              <w:pStyle w:val="TAL"/>
            </w:pPr>
            <w:r>
              <w:t>E-UTRA Band 70 or NR band n70</w:t>
            </w:r>
          </w:p>
        </w:tc>
        <w:tc>
          <w:tcPr>
            <w:tcW w:w="1657" w:type="dxa"/>
          </w:tcPr>
          <w:p w14:paraId="6633F4CD" w14:textId="77777777" w:rsidR="000764CF" w:rsidRPr="00B20AE8" w:rsidRDefault="000764CF" w:rsidP="0039402F">
            <w:pPr>
              <w:pStyle w:val="TAC"/>
            </w:pPr>
            <w:r w:rsidRPr="00B20AE8">
              <w:t>1995 - 2020</w:t>
            </w:r>
          </w:p>
        </w:tc>
        <w:tc>
          <w:tcPr>
            <w:tcW w:w="1082" w:type="dxa"/>
          </w:tcPr>
          <w:p w14:paraId="72434A77" w14:textId="77777777" w:rsidR="000764CF" w:rsidRPr="00B20AE8" w:rsidRDefault="000764CF" w:rsidP="0039402F">
            <w:pPr>
              <w:pStyle w:val="TAC"/>
            </w:pPr>
            <w:r w:rsidRPr="00B20AE8">
              <w:t>+46</w:t>
            </w:r>
          </w:p>
        </w:tc>
        <w:tc>
          <w:tcPr>
            <w:tcW w:w="1134" w:type="dxa"/>
          </w:tcPr>
          <w:p w14:paraId="1A8CA9F3" w14:textId="77777777" w:rsidR="000764CF" w:rsidRPr="00B20AE8" w:rsidRDefault="000764CF" w:rsidP="0039402F">
            <w:pPr>
              <w:pStyle w:val="TAC"/>
            </w:pPr>
            <w:r w:rsidRPr="00B20AE8">
              <w:t>+38</w:t>
            </w:r>
          </w:p>
        </w:tc>
        <w:tc>
          <w:tcPr>
            <w:tcW w:w="1134" w:type="dxa"/>
          </w:tcPr>
          <w:p w14:paraId="2160865A" w14:textId="77777777" w:rsidR="000764CF" w:rsidRPr="00B20AE8" w:rsidRDefault="000764CF" w:rsidP="0039402F">
            <w:pPr>
              <w:pStyle w:val="TAC"/>
            </w:pPr>
            <w:r w:rsidRPr="00B20AE8">
              <w:t>+24</w:t>
            </w:r>
          </w:p>
        </w:tc>
        <w:tc>
          <w:tcPr>
            <w:tcW w:w="1701" w:type="dxa"/>
          </w:tcPr>
          <w:p w14:paraId="0F0EF195" w14:textId="77777777" w:rsidR="000764CF" w:rsidRPr="00B20AE8" w:rsidRDefault="000764CF"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B568E29" w14:textId="77777777" w:rsidR="000764CF" w:rsidRPr="00B20AE8" w:rsidRDefault="000764CF" w:rsidP="0039402F">
            <w:pPr>
              <w:pStyle w:val="TAC"/>
            </w:pPr>
            <w:r w:rsidRPr="00B20AE8">
              <w:t>CW carrier</w:t>
            </w:r>
          </w:p>
        </w:tc>
      </w:tr>
      <w:tr w:rsidR="000764CF" w:rsidRPr="00B20AE8" w14:paraId="2DB33B7A" w14:textId="77777777" w:rsidTr="009303FD">
        <w:trPr>
          <w:gridAfter w:val="1"/>
          <w:wAfter w:w="10" w:type="dxa"/>
          <w:cantSplit/>
          <w:jc w:val="center"/>
        </w:trPr>
        <w:tc>
          <w:tcPr>
            <w:tcW w:w="1918" w:type="dxa"/>
          </w:tcPr>
          <w:p w14:paraId="438316FA" w14:textId="1FAEBFAB" w:rsidR="000764CF" w:rsidRPr="00B20AE8" w:rsidRDefault="000764CF" w:rsidP="0039402F">
            <w:pPr>
              <w:pStyle w:val="TAL"/>
            </w:pPr>
            <w:r>
              <w:rPr>
                <w:lang w:eastAsia="ko-KR"/>
              </w:rPr>
              <w:t xml:space="preserve">E-UTRA Band 71 or </w:t>
            </w:r>
            <w:r>
              <w:t>NR band n71</w:t>
            </w:r>
          </w:p>
        </w:tc>
        <w:tc>
          <w:tcPr>
            <w:tcW w:w="1657" w:type="dxa"/>
          </w:tcPr>
          <w:p w14:paraId="17154931" w14:textId="77777777" w:rsidR="000764CF" w:rsidRPr="00B20AE8" w:rsidRDefault="000764CF" w:rsidP="0039402F">
            <w:pPr>
              <w:pStyle w:val="TAC"/>
            </w:pPr>
            <w:r w:rsidRPr="00B20AE8">
              <w:rPr>
                <w:lang w:eastAsia="ko-KR"/>
              </w:rPr>
              <w:t>617 - 652</w:t>
            </w:r>
          </w:p>
        </w:tc>
        <w:tc>
          <w:tcPr>
            <w:tcW w:w="1082" w:type="dxa"/>
          </w:tcPr>
          <w:p w14:paraId="26A5A482" w14:textId="77777777" w:rsidR="000764CF" w:rsidRPr="00B20AE8" w:rsidRDefault="000764CF" w:rsidP="0039402F">
            <w:pPr>
              <w:pStyle w:val="TAC"/>
            </w:pPr>
            <w:r w:rsidRPr="00B20AE8">
              <w:t>+46</w:t>
            </w:r>
          </w:p>
        </w:tc>
        <w:tc>
          <w:tcPr>
            <w:tcW w:w="1134" w:type="dxa"/>
          </w:tcPr>
          <w:p w14:paraId="3BA4E28C" w14:textId="77777777" w:rsidR="000764CF" w:rsidRPr="00B20AE8" w:rsidRDefault="000764CF" w:rsidP="0039402F">
            <w:pPr>
              <w:pStyle w:val="TAC"/>
            </w:pPr>
            <w:r w:rsidRPr="00B20AE8">
              <w:t>+38</w:t>
            </w:r>
          </w:p>
        </w:tc>
        <w:tc>
          <w:tcPr>
            <w:tcW w:w="1134" w:type="dxa"/>
          </w:tcPr>
          <w:p w14:paraId="3F93EE19" w14:textId="77777777" w:rsidR="000764CF" w:rsidRPr="00B20AE8" w:rsidRDefault="000764CF" w:rsidP="0039402F">
            <w:pPr>
              <w:pStyle w:val="TAC"/>
            </w:pPr>
            <w:r w:rsidRPr="00B20AE8">
              <w:t>+24</w:t>
            </w:r>
          </w:p>
        </w:tc>
        <w:tc>
          <w:tcPr>
            <w:tcW w:w="1701" w:type="dxa"/>
          </w:tcPr>
          <w:p w14:paraId="29221BBC" w14:textId="77777777" w:rsidR="000764CF" w:rsidRPr="00B20AE8" w:rsidRDefault="000764CF"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8ECF4B" w14:textId="77777777" w:rsidR="000764CF" w:rsidRPr="00B20AE8" w:rsidRDefault="000764CF" w:rsidP="0039402F">
            <w:pPr>
              <w:pStyle w:val="TAC"/>
            </w:pPr>
            <w:r w:rsidRPr="00B20AE8">
              <w:rPr>
                <w:lang w:eastAsia="ko-KR"/>
              </w:rPr>
              <w:t>CW carrier</w:t>
            </w:r>
          </w:p>
        </w:tc>
      </w:tr>
      <w:tr w:rsidR="004F339F" w:rsidRPr="00B20AE8" w14:paraId="4F31E1AF" w14:textId="77777777" w:rsidTr="009303FD">
        <w:trPr>
          <w:gridAfter w:val="1"/>
          <w:wAfter w:w="10" w:type="dxa"/>
          <w:cantSplit/>
          <w:jc w:val="center"/>
        </w:trPr>
        <w:tc>
          <w:tcPr>
            <w:tcW w:w="1918" w:type="dxa"/>
          </w:tcPr>
          <w:p w14:paraId="4FFD78E2" w14:textId="77777777" w:rsidR="00D36639" w:rsidRPr="00B20AE8" w:rsidRDefault="00D36639" w:rsidP="0039402F">
            <w:pPr>
              <w:pStyle w:val="TAL"/>
            </w:pPr>
            <w:r w:rsidRPr="00B20AE8">
              <w:rPr>
                <w:lang w:eastAsia="ko-KR"/>
              </w:rPr>
              <w:t>E-UTRA Band 72</w:t>
            </w:r>
          </w:p>
        </w:tc>
        <w:tc>
          <w:tcPr>
            <w:tcW w:w="1657" w:type="dxa"/>
          </w:tcPr>
          <w:p w14:paraId="4A134D78" w14:textId="77777777" w:rsidR="00D36639" w:rsidRPr="00B20AE8" w:rsidRDefault="00D36639" w:rsidP="0039402F">
            <w:pPr>
              <w:pStyle w:val="TAC"/>
            </w:pPr>
            <w:r w:rsidRPr="00B20AE8">
              <w:rPr>
                <w:lang w:eastAsia="ko-KR"/>
              </w:rPr>
              <w:t>461 - 466</w:t>
            </w:r>
          </w:p>
        </w:tc>
        <w:tc>
          <w:tcPr>
            <w:tcW w:w="1082" w:type="dxa"/>
          </w:tcPr>
          <w:p w14:paraId="618FC67D" w14:textId="77777777" w:rsidR="00D36639" w:rsidRPr="00B20AE8" w:rsidRDefault="00D36639" w:rsidP="0039402F">
            <w:pPr>
              <w:pStyle w:val="TAC"/>
            </w:pPr>
            <w:r w:rsidRPr="00B20AE8">
              <w:t>+46</w:t>
            </w:r>
          </w:p>
        </w:tc>
        <w:tc>
          <w:tcPr>
            <w:tcW w:w="1134" w:type="dxa"/>
          </w:tcPr>
          <w:p w14:paraId="63BE97B4" w14:textId="77777777" w:rsidR="00D36639" w:rsidRPr="00B20AE8" w:rsidRDefault="00D36639" w:rsidP="0039402F">
            <w:pPr>
              <w:pStyle w:val="TAC"/>
            </w:pPr>
            <w:r w:rsidRPr="00B20AE8">
              <w:t>+38</w:t>
            </w:r>
          </w:p>
        </w:tc>
        <w:tc>
          <w:tcPr>
            <w:tcW w:w="1134" w:type="dxa"/>
          </w:tcPr>
          <w:p w14:paraId="21CEBC9E" w14:textId="77777777" w:rsidR="00D36639" w:rsidRPr="00B20AE8" w:rsidRDefault="00D36639" w:rsidP="0039402F">
            <w:pPr>
              <w:pStyle w:val="TAC"/>
            </w:pPr>
            <w:r w:rsidRPr="00B20AE8">
              <w:t>+24</w:t>
            </w:r>
          </w:p>
        </w:tc>
        <w:tc>
          <w:tcPr>
            <w:tcW w:w="1701" w:type="dxa"/>
          </w:tcPr>
          <w:p w14:paraId="1326C647"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1915334" w14:textId="77777777" w:rsidR="00D36639" w:rsidRPr="00B20AE8" w:rsidRDefault="00D36639" w:rsidP="0039402F">
            <w:pPr>
              <w:pStyle w:val="TAC"/>
            </w:pPr>
            <w:r w:rsidRPr="00B20AE8">
              <w:rPr>
                <w:lang w:eastAsia="ko-KR"/>
              </w:rPr>
              <w:t>CW carrier</w:t>
            </w:r>
          </w:p>
        </w:tc>
      </w:tr>
      <w:tr w:rsidR="004F339F" w:rsidRPr="00B20AE8" w14:paraId="1B97AFCC" w14:textId="77777777" w:rsidTr="009303FD">
        <w:trPr>
          <w:gridAfter w:val="1"/>
          <w:wAfter w:w="10" w:type="dxa"/>
          <w:cantSplit/>
          <w:jc w:val="center"/>
        </w:trPr>
        <w:tc>
          <w:tcPr>
            <w:tcW w:w="1918" w:type="dxa"/>
          </w:tcPr>
          <w:p w14:paraId="47ABD0B6" w14:textId="77777777" w:rsidR="00D36639" w:rsidRPr="00B20AE8" w:rsidRDefault="00D36639" w:rsidP="0039402F">
            <w:pPr>
              <w:pStyle w:val="TAL"/>
            </w:pPr>
            <w:r w:rsidRPr="00B20AE8">
              <w:rPr>
                <w:lang w:eastAsia="ko-KR"/>
              </w:rPr>
              <w:t>E-UTRA Band 7</w:t>
            </w:r>
            <w:r w:rsidRPr="00B20AE8">
              <w:t>3</w:t>
            </w:r>
          </w:p>
        </w:tc>
        <w:tc>
          <w:tcPr>
            <w:tcW w:w="1657" w:type="dxa"/>
          </w:tcPr>
          <w:p w14:paraId="2572C3AA" w14:textId="77777777" w:rsidR="00D36639" w:rsidRPr="00B20AE8" w:rsidRDefault="00D36639" w:rsidP="0039402F">
            <w:pPr>
              <w:pStyle w:val="TAC"/>
            </w:pPr>
            <w:r w:rsidRPr="00B20AE8">
              <w:rPr>
                <w:lang w:eastAsia="ko-KR"/>
              </w:rPr>
              <w:t>46</w:t>
            </w:r>
            <w:r w:rsidRPr="00B20AE8">
              <w:t>0</w:t>
            </w:r>
            <w:r w:rsidRPr="00B20AE8">
              <w:rPr>
                <w:lang w:eastAsia="ko-KR"/>
              </w:rPr>
              <w:t xml:space="preserve"> - 46</w:t>
            </w:r>
            <w:r w:rsidRPr="00B20AE8">
              <w:t>5</w:t>
            </w:r>
          </w:p>
        </w:tc>
        <w:tc>
          <w:tcPr>
            <w:tcW w:w="1082" w:type="dxa"/>
          </w:tcPr>
          <w:p w14:paraId="3EC919AA" w14:textId="77777777" w:rsidR="00D36639" w:rsidRPr="00B20AE8" w:rsidRDefault="00D36639" w:rsidP="0039402F">
            <w:pPr>
              <w:pStyle w:val="TAC"/>
            </w:pPr>
            <w:r w:rsidRPr="00B20AE8">
              <w:t>+46</w:t>
            </w:r>
          </w:p>
        </w:tc>
        <w:tc>
          <w:tcPr>
            <w:tcW w:w="1134" w:type="dxa"/>
          </w:tcPr>
          <w:p w14:paraId="43EA5E7B" w14:textId="77777777" w:rsidR="00D36639" w:rsidRPr="00B20AE8" w:rsidRDefault="00D36639" w:rsidP="0039402F">
            <w:pPr>
              <w:pStyle w:val="TAC"/>
            </w:pPr>
            <w:r w:rsidRPr="00B20AE8">
              <w:t>+38</w:t>
            </w:r>
          </w:p>
        </w:tc>
        <w:tc>
          <w:tcPr>
            <w:tcW w:w="1134" w:type="dxa"/>
          </w:tcPr>
          <w:p w14:paraId="113778B7" w14:textId="77777777" w:rsidR="00D36639" w:rsidRPr="00B20AE8" w:rsidRDefault="00D36639" w:rsidP="0039402F">
            <w:pPr>
              <w:pStyle w:val="TAC"/>
            </w:pPr>
            <w:r w:rsidRPr="00B20AE8">
              <w:t>+24</w:t>
            </w:r>
          </w:p>
        </w:tc>
        <w:tc>
          <w:tcPr>
            <w:tcW w:w="1701" w:type="dxa"/>
          </w:tcPr>
          <w:p w14:paraId="181ECAC4"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558336" w14:textId="77777777" w:rsidR="00D36639" w:rsidRPr="00B20AE8" w:rsidRDefault="00D36639" w:rsidP="0039402F">
            <w:pPr>
              <w:pStyle w:val="TAC"/>
            </w:pPr>
            <w:r w:rsidRPr="00B20AE8">
              <w:rPr>
                <w:lang w:eastAsia="ko-KR"/>
              </w:rPr>
              <w:t>CW carrier</w:t>
            </w:r>
          </w:p>
        </w:tc>
      </w:tr>
      <w:tr w:rsidR="004F339F" w:rsidRPr="00B20AE8" w14:paraId="23F0FBC2" w14:textId="77777777" w:rsidTr="009303FD">
        <w:trPr>
          <w:gridAfter w:val="1"/>
          <w:wAfter w:w="10" w:type="dxa"/>
          <w:cantSplit/>
          <w:jc w:val="center"/>
        </w:trPr>
        <w:tc>
          <w:tcPr>
            <w:tcW w:w="1918" w:type="dxa"/>
          </w:tcPr>
          <w:p w14:paraId="253FDE48" w14:textId="77777777" w:rsidR="00D36639" w:rsidRPr="00B20AE8" w:rsidRDefault="00D36639" w:rsidP="0039402F">
            <w:pPr>
              <w:pStyle w:val="TAL"/>
            </w:pPr>
            <w:r w:rsidRPr="00B20AE8">
              <w:t>E-UTRA Band 74 or NR band n74</w:t>
            </w:r>
          </w:p>
        </w:tc>
        <w:tc>
          <w:tcPr>
            <w:tcW w:w="1657" w:type="dxa"/>
          </w:tcPr>
          <w:p w14:paraId="1E3F3A56" w14:textId="77777777" w:rsidR="00D36639" w:rsidRPr="00B20AE8" w:rsidRDefault="00D36639" w:rsidP="0039402F">
            <w:pPr>
              <w:pStyle w:val="TAC"/>
            </w:pPr>
            <w:r w:rsidRPr="00B20AE8">
              <w:t>1475 - 1518</w:t>
            </w:r>
          </w:p>
        </w:tc>
        <w:tc>
          <w:tcPr>
            <w:tcW w:w="1082" w:type="dxa"/>
          </w:tcPr>
          <w:p w14:paraId="7AADC856" w14:textId="77777777" w:rsidR="00D36639" w:rsidRPr="00B20AE8" w:rsidRDefault="00D36639" w:rsidP="0039402F">
            <w:pPr>
              <w:pStyle w:val="TAC"/>
            </w:pPr>
            <w:r w:rsidRPr="00B20AE8">
              <w:t>+46</w:t>
            </w:r>
          </w:p>
        </w:tc>
        <w:tc>
          <w:tcPr>
            <w:tcW w:w="1134" w:type="dxa"/>
          </w:tcPr>
          <w:p w14:paraId="77EB75F0" w14:textId="77777777" w:rsidR="00D36639" w:rsidRPr="00B20AE8" w:rsidRDefault="00D36639" w:rsidP="0039402F">
            <w:pPr>
              <w:pStyle w:val="TAC"/>
            </w:pPr>
            <w:r w:rsidRPr="00B20AE8">
              <w:t>+38</w:t>
            </w:r>
          </w:p>
        </w:tc>
        <w:tc>
          <w:tcPr>
            <w:tcW w:w="1134" w:type="dxa"/>
          </w:tcPr>
          <w:p w14:paraId="1F186B34" w14:textId="77777777" w:rsidR="00D36639" w:rsidRPr="00B20AE8" w:rsidRDefault="00D36639" w:rsidP="0039402F">
            <w:pPr>
              <w:pStyle w:val="TAC"/>
            </w:pPr>
            <w:r w:rsidRPr="00B20AE8">
              <w:t>+24</w:t>
            </w:r>
          </w:p>
        </w:tc>
        <w:tc>
          <w:tcPr>
            <w:tcW w:w="1701" w:type="dxa"/>
          </w:tcPr>
          <w:p w14:paraId="06D57CD7"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722FA81" w14:textId="77777777" w:rsidR="00D36639" w:rsidRPr="00B20AE8" w:rsidRDefault="00D36639" w:rsidP="0039402F">
            <w:pPr>
              <w:pStyle w:val="TAC"/>
            </w:pPr>
            <w:r w:rsidRPr="00B20AE8">
              <w:t>CW carrier</w:t>
            </w:r>
          </w:p>
        </w:tc>
      </w:tr>
      <w:tr w:rsidR="000764CF" w:rsidRPr="00B20AE8" w14:paraId="72D3BA48" w14:textId="77777777" w:rsidTr="009303FD">
        <w:trPr>
          <w:gridAfter w:val="1"/>
          <w:wAfter w:w="10" w:type="dxa"/>
          <w:cantSplit/>
          <w:jc w:val="center"/>
        </w:trPr>
        <w:tc>
          <w:tcPr>
            <w:tcW w:w="1918" w:type="dxa"/>
          </w:tcPr>
          <w:p w14:paraId="6EF71398" w14:textId="0DFBC0F1" w:rsidR="000764CF" w:rsidRPr="00B20AE8" w:rsidRDefault="000764CF" w:rsidP="0039402F">
            <w:pPr>
              <w:pStyle w:val="TAL"/>
            </w:pPr>
            <w:r>
              <w:rPr>
                <w:lang w:eastAsia="ko-KR"/>
              </w:rPr>
              <w:t xml:space="preserve">E-UTRA Band 75 or </w:t>
            </w:r>
            <w:r>
              <w:t>NR band n75</w:t>
            </w:r>
          </w:p>
        </w:tc>
        <w:tc>
          <w:tcPr>
            <w:tcW w:w="1657" w:type="dxa"/>
          </w:tcPr>
          <w:p w14:paraId="17B7B16C" w14:textId="77777777" w:rsidR="000764CF" w:rsidRPr="00B20AE8" w:rsidRDefault="000764CF" w:rsidP="0039402F">
            <w:pPr>
              <w:pStyle w:val="TAC"/>
            </w:pPr>
            <w:r w:rsidRPr="00B20AE8">
              <w:rPr>
                <w:lang w:eastAsia="ko-KR"/>
              </w:rPr>
              <w:t>1432 - 1517</w:t>
            </w:r>
          </w:p>
        </w:tc>
        <w:tc>
          <w:tcPr>
            <w:tcW w:w="1082" w:type="dxa"/>
          </w:tcPr>
          <w:p w14:paraId="7D1E31CE" w14:textId="77777777" w:rsidR="000764CF" w:rsidRPr="00B20AE8" w:rsidRDefault="000764CF" w:rsidP="0039402F">
            <w:pPr>
              <w:pStyle w:val="TAC"/>
            </w:pPr>
            <w:r w:rsidRPr="00B20AE8">
              <w:t>+46</w:t>
            </w:r>
          </w:p>
        </w:tc>
        <w:tc>
          <w:tcPr>
            <w:tcW w:w="1134" w:type="dxa"/>
          </w:tcPr>
          <w:p w14:paraId="0A69A72C" w14:textId="77777777" w:rsidR="000764CF" w:rsidRPr="00B20AE8" w:rsidRDefault="000764CF" w:rsidP="0039402F">
            <w:pPr>
              <w:pStyle w:val="TAC"/>
            </w:pPr>
            <w:r w:rsidRPr="00B20AE8">
              <w:t>+38</w:t>
            </w:r>
          </w:p>
        </w:tc>
        <w:tc>
          <w:tcPr>
            <w:tcW w:w="1134" w:type="dxa"/>
          </w:tcPr>
          <w:p w14:paraId="123EF5DD" w14:textId="77777777" w:rsidR="000764CF" w:rsidRPr="00B20AE8" w:rsidRDefault="000764CF" w:rsidP="0039402F">
            <w:pPr>
              <w:pStyle w:val="TAC"/>
            </w:pPr>
            <w:r w:rsidRPr="00B20AE8">
              <w:t>+24</w:t>
            </w:r>
          </w:p>
        </w:tc>
        <w:tc>
          <w:tcPr>
            <w:tcW w:w="1701" w:type="dxa"/>
          </w:tcPr>
          <w:p w14:paraId="146ADF94" w14:textId="77777777" w:rsidR="000764CF" w:rsidRPr="00B20AE8" w:rsidRDefault="000764CF"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0FDE65" w14:textId="77777777" w:rsidR="000764CF" w:rsidRPr="00B20AE8" w:rsidRDefault="000764CF" w:rsidP="0039402F">
            <w:pPr>
              <w:pStyle w:val="TAC"/>
            </w:pPr>
            <w:r w:rsidRPr="00B20AE8">
              <w:rPr>
                <w:lang w:eastAsia="ko-KR"/>
              </w:rPr>
              <w:t>CW carrier</w:t>
            </w:r>
          </w:p>
        </w:tc>
      </w:tr>
      <w:tr w:rsidR="000764CF" w:rsidRPr="00B20AE8" w14:paraId="55AC0A05" w14:textId="77777777" w:rsidTr="009303FD">
        <w:trPr>
          <w:gridAfter w:val="1"/>
          <w:wAfter w:w="10" w:type="dxa"/>
          <w:cantSplit/>
          <w:jc w:val="center"/>
        </w:trPr>
        <w:tc>
          <w:tcPr>
            <w:tcW w:w="1918" w:type="dxa"/>
          </w:tcPr>
          <w:p w14:paraId="3F9E4415" w14:textId="0E258B69" w:rsidR="000764CF" w:rsidRPr="00B20AE8" w:rsidRDefault="000764CF" w:rsidP="0039402F">
            <w:pPr>
              <w:pStyle w:val="TAL"/>
            </w:pPr>
            <w:r>
              <w:rPr>
                <w:lang w:eastAsia="ko-KR"/>
              </w:rPr>
              <w:t xml:space="preserve">E-UTRA Band 76 or </w:t>
            </w:r>
            <w:r>
              <w:t>NR band n76</w:t>
            </w:r>
          </w:p>
        </w:tc>
        <w:tc>
          <w:tcPr>
            <w:tcW w:w="1657" w:type="dxa"/>
          </w:tcPr>
          <w:p w14:paraId="35A6B112" w14:textId="77777777" w:rsidR="000764CF" w:rsidRPr="00B20AE8" w:rsidRDefault="000764CF" w:rsidP="0039402F">
            <w:pPr>
              <w:pStyle w:val="TAC"/>
            </w:pPr>
            <w:r w:rsidRPr="00B20AE8">
              <w:rPr>
                <w:lang w:eastAsia="ko-KR"/>
              </w:rPr>
              <w:t>1427 - 1432</w:t>
            </w:r>
          </w:p>
        </w:tc>
        <w:tc>
          <w:tcPr>
            <w:tcW w:w="1082" w:type="dxa"/>
          </w:tcPr>
          <w:p w14:paraId="56E3D867" w14:textId="77777777" w:rsidR="000764CF" w:rsidRPr="00B20AE8" w:rsidRDefault="000764CF" w:rsidP="0039402F">
            <w:pPr>
              <w:pStyle w:val="TAC"/>
            </w:pPr>
            <w:r w:rsidRPr="00B20AE8">
              <w:t>N/A</w:t>
            </w:r>
          </w:p>
        </w:tc>
        <w:tc>
          <w:tcPr>
            <w:tcW w:w="1134" w:type="dxa"/>
          </w:tcPr>
          <w:p w14:paraId="7DF1D197" w14:textId="77777777" w:rsidR="000764CF" w:rsidRPr="00B20AE8" w:rsidRDefault="000764CF" w:rsidP="0039402F">
            <w:pPr>
              <w:pStyle w:val="TAC"/>
            </w:pPr>
            <w:r w:rsidRPr="00B20AE8">
              <w:t>N/A</w:t>
            </w:r>
          </w:p>
        </w:tc>
        <w:tc>
          <w:tcPr>
            <w:tcW w:w="1134" w:type="dxa"/>
          </w:tcPr>
          <w:p w14:paraId="41027675" w14:textId="77777777" w:rsidR="000764CF" w:rsidRPr="00B20AE8" w:rsidRDefault="000764CF" w:rsidP="0039402F">
            <w:pPr>
              <w:pStyle w:val="TAC"/>
            </w:pPr>
            <w:r w:rsidRPr="00B20AE8">
              <w:t>+24</w:t>
            </w:r>
          </w:p>
        </w:tc>
        <w:tc>
          <w:tcPr>
            <w:tcW w:w="1701" w:type="dxa"/>
          </w:tcPr>
          <w:p w14:paraId="16872FDD" w14:textId="77777777" w:rsidR="000764CF" w:rsidRPr="00B20AE8" w:rsidRDefault="000764CF"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B43DE17" w14:textId="77777777" w:rsidR="000764CF" w:rsidRPr="00B20AE8" w:rsidRDefault="000764CF" w:rsidP="0039402F">
            <w:pPr>
              <w:pStyle w:val="TAC"/>
            </w:pPr>
            <w:r w:rsidRPr="00B20AE8">
              <w:rPr>
                <w:lang w:eastAsia="ko-KR"/>
              </w:rPr>
              <w:t>CW carrier</w:t>
            </w:r>
          </w:p>
        </w:tc>
      </w:tr>
      <w:tr w:rsidR="004F339F" w:rsidRPr="00B20AE8" w14:paraId="684FB994" w14:textId="77777777" w:rsidTr="009303FD">
        <w:trPr>
          <w:gridAfter w:val="1"/>
          <w:wAfter w:w="10" w:type="dxa"/>
          <w:cantSplit/>
          <w:jc w:val="center"/>
        </w:trPr>
        <w:tc>
          <w:tcPr>
            <w:tcW w:w="1918" w:type="dxa"/>
          </w:tcPr>
          <w:p w14:paraId="440950B6" w14:textId="77777777" w:rsidR="00D36639" w:rsidRPr="00B20AE8" w:rsidRDefault="00D36639" w:rsidP="0039402F">
            <w:pPr>
              <w:pStyle w:val="TAL"/>
            </w:pPr>
            <w:r w:rsidRPr="00B20AE8">
              <w:rPr>
                <w:lang w:eastAsia="ko-KR"/>
              </w:rPr>
              <w:t>NR band n77</w:t>
            </w:r>
          </w:p>
        </w:tc>
        <w:tc>
          <w:tcPr>
            <w:tcW w:w="1657" w:type="dxa"/>
          </w:tcPr>
          <w:p w14:paraId="346A295D" w14:textId="77777777" w:rsidR="00D36639" w:rsidRPr="00B20AE8" w:rsidRDefault="00D36639" w:rsidP="0039402F">
            <w:pPr>
              <w:pStyle w:val="TAC"/>
            </w:pPr>
            <w:r w:rsidRPr="00B20AE8">
              <w:rPr>
                <w:lang w:eastAsia="ko-KR"/>
              </w:rPr>
              <w:t>3300 - 4200</w:t>
            </w:r>
          </w:p>
        </w:tc>
        <w:tc>
          <w:tcPr>
            <w:tcW w:w="1082" w:type="dxa"/>
          </w:tcPr>
          <w:p w14:paraId="67C1A70E" w14:textId="77777777" w:rsidR="00D36639" w:rsidRPr="00B20AE8" w:rsidRDefault="00D36639" w:rsidP="0039402F">
            <w:pPr>
              <w:pStyle w:val="TAC"/>
            </w:pPr>
            <w:r w:rsidRPr="00B20AE8">
              <w:t>+46</w:t>
            </w:r>
          </w:p>
        </w:tc>
        <w:tc>
          <w:tcPr>
            <w:tcW w:w="1134" w:type="dxa"/>
          </w:tcPr>
          <w:p w14:paraId="0B32AEDD" w14:textId="77777777" w:rsidR="00D36639" w:rsidRPr="00B20AE8" w:rsidRDefault="00D36639" w:rsidP="0039402F">
            <w:pPr>
              <w:pStyle w:val="TAC"/>
            </w:pPr>
            <w:r w:rsidRPr="00B20AE8">
              <w:t>+38</w:t>
            </w:r>
          </w:p>
        </w:tc>
        <w:tc>
          <w:tcPr>
            <w:tcW w:w="1134" w:type="dxa"/>
          </w:tcPr>
          <w:p w14:paraId="326B018B" w14:textId="77777777" w:rsidR="00D36639" w:rsidRPr="00B20AE8" w:rsidRDefault="00D36639" w:rsidP="0039402F">
            <w:pPr>
              <w:pStyle w:val="TAC"/>
            </w:pPr>
            <w:r w:rsidRPr="00B20AE8">
              <w:t>+24</w:t>
            </w:r>
          </w:p>
        </w:tc>
        <w:tc>
          <w:tcPr>
            <w:tcW w:w="1701" w:type="dxa"/>
          </w:tcPr>
          <w:p w14:paraId="4E27003F"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41470E" w14:textId="77777777" w:rsidR="00D36639" w:rsidRPr="00B20AE8" w:rsidRDefault="00D36639" w:rsidP="0039402F">
            <w:pPr>
              <w:pStyle w:val="TAC"/>
            </w:pPr>
            <w:r w:rsidRPr="00B20AE8">
              <w:rPr>
                <w:lang w:eastAsia="ko-KR"/>
              </w:rPr>
              <w:t>CW carrier</w:t>
            </w:r>
          </w:p>
        </w:tc>
      </w:tr>
      <w:tr w:rsidR="004F339F" w:rsidRPr="00B20AE8" w14:paraId="130BCCF1" w14:textId="77777777" w:rsidTr="009303FD">
        <w:trPr>
          <w:gridAfter w:val="1"/>
          <w:wAfter w:w="10" w:type="dxa"/>
          <w:cantSplit/>
          <w:jc w:val="center"/>
        </w:trPr>
        <w:tc>
          <w:tcPr>
            <w:tcW w:w="1918" w:type="dxa"/>
          </w:tcPr>
          <w:p w14:paraId="558F4645" w14:textId="77777777" w:rsidR="00D36639" w:rsidRPr="00B20AE8" w:rsidRDefault="00D36639" w:rsidP="0039402F">
            <w:pPr>
              <w:pStyle w:val="TAL"/>
            </w:pPr>
            <w:r w:rsidRPr="00B20AE8">
              <w:rPr>
                <w:lang w:eastAsia="ko-KR"/>
              </w:rPr>
              <w:t>NR band n78</w:t>
            </w:r>
          </w:p>
        </w:tc>
        <w:tc>
          <w:tcPr>
            <w:tcW w:w="1657" w:type="dxa"/>
          </w:tcPr>
          <w:p w14:paraId="7487A74B" w14:textId="77777777" w:rsidR="00D36639" w:rsidRPr="00B20AE8" w:rsidRDefault="00D36639" w:rsidP="0039402F">
            <w:pPr>
              <w:pStyle w:val="TAC"/>
            </w:pPr>
            <w:r w:rsidRPr="00B20AE8">
              <w:rPr>
                <w:lang w:eastAsia="ko-KR"/>
              </w:rPr>
              <w:t>3300 - 3800</w:t>
            </w:r>
          </w:p>
        </w:tc>
        <w:tc>
          <w:tcPr>
            <w:tcW w:w="1082" w:type="dxa"/>
          </w:tcPr>
          <w:p w14:paraId="1329ED79" w14:textId="77777777" w:rsidR="00D36639" w:rsidRPr="00B20AE8" w:rsidRDefault="00D36639" w:rsidP="0039402F">
            <w:pPr>
              <w:pStyle w:val="TAC"/>
            </w:pPr>
            <w:r w:rsidRPr="00B20AE8">
              <w:t>+46</w:t>
            </w:r>
          </w:p>
        </w:tc>
        <w:tc>
          <w:tcPr>
            <w:tcW w:w="1134" w:type="dxa"/>
          </w:tcPr>
          <w:p w14:paraId="4A87ECEF" w14:textId="77777777" w:rsidR="00D36639" w:rsidRPr="00B20AE8" w:rsidRDefault="00D36639" w:rsidP="0039402F">
            <w:pPr>
              <w:pStyle w:val="TAC"/>
            </w:pPr>
            <w:r w:rsidRPr="00B20AE8">
              <w:t>+38</w:t>
            </w:r>
          </w:p>
        </w:tc>
        <w:tc>
          <w:tcPr>
            <w:tcW w:w="1134" w:type="dxa"/>
          </w:tcPr>
          <w:p w14:paraId="5B996C95" w14:textId="77777777" w:rsidR="00D36639" w:rsidRPr="00B20AE8" w:rsidRDefault="00D36639" w:rsidP="0039402F">
            <w:pPr>
              <w:pStyle w:val="TAC"/>
            </w:pPr>
            <w:r w:rsidRPr="00B20AE8">
              <w:t>+24</w:t>
            </w:r>
          </w:p>
        </w:tc>
        <w:tc>
          <w:tcPr>
            <w:tcW w:w="1701" w:type="dxa"/>
          </w:tcPr>
          <w:p w14:paraId="27E76F37"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4A257B6" w14:textId="77777777" w:rsidR="00D36639" w:rsidRPr="00B20AE8" w:rsidRDefault="00D36639" w:rsidP="0039402F">
            <w:pPr>
              <w:pStyle w:val="TAC"/>
            </w:pPr>
            <w:r w:rsidRPr="00B20AE8">
              <w:rPr>
                <w:lang w:eastAsia="ko-KR"/>
              </w:rPr>
              <w:t>CW carrier</w:t>
            </w:r>
          </w:p>
        </w:tc>
      </w:tr>
      <w:tr w:rsidR="004F339F" w:rsidRPr="00B20AE8" w14:paraId="08C496CD" w14:textId="77777777" w:rsidTr="009303FD">
        <w:trPr>
          <w:gridAfter w:val="1"/>
          <w:wAfter w:w="10" w:type="dxa"/>
          <w:cantSplit/>
          <w:jc w:val="center"/>
        </w:trPr>
        <w:tc>
          <w:tcPr>
            <w:tcW w:w="1918" w:type="dxa"/>
          </w:tcPr>
          <w:p w14:paraId="46C1FBB6" w14:textId="77777777" w:rsidR="00D36639" w:rsidRPr="00B20AE8" w:rsidRDefault="00D36639" w:rsidP="0039402F">
            <w:pPr>
              <w:pStyle w:val="TAL"/>
            </w:pPr>
            <w:r w:rsidRPr="00B20AE8">
              <w:rPr>
                <w:lang w:eastAsia="ko-KR"/>
              </w:rPr>
              <w:t>NR band n79</w:t>
            </w:r>
          </w:p>
        </w:tc>
        <w:tc>
          <w:tcPr>
            <w:tcW w:w="1657" w:type="dxa"/>
          </w:tcPr>
          <w:p w14:paraId="1AE25DDF" w14:textId="77777777" w:rsidR="00D36639" w:rsidRPr="00B20AE8" w:rsidRDefault="00D36639" w:rsidP="0039402F">
            <w:pPr>
              <w:pStyle w:val="TAC"/>
            </w:pPr>
            <w:r w:rsidRPr="00B20AE8">
              <w:rPr>
                <w:lang w:eastAsia="ko-KR"/>
              </w:rPr>
              <w:t>4400 - 5000</w:t>
            </w:r>
          </w:p>
        </w:tc>
        <w:tc>
          <w:tcPr>
            <w:tcW w:w="1082" w:type="dxa"/>
          </w:tcPr>
          <w:p w14:paraId="7937E4F0" w14:textId="77777777" w:rsidR="00D36639" w:rsidRPr="00B20AE8" w:rsidRDefault="00D36639" w:rsidP="0039402F">
            <w:pPr>
              <w:pStyle w:val="TAC"/>
            </w:pPr>
            <w:r w:rsidRPr="00B20AE8">
              <w:t>+46</w:t>
            </w:r>
          </w:p>
        </w:tc>
        <w:tc>
          <w:tcPr>
            <w:tcW w:w="1134" w:type="dxa"/>
          </w:tcPr>
          <w:p w14:paraId="7056BC7A" w14:textId="77777777" w:rsidR="00D36639" w:rsidRPr="00B20AE8" w:rsidRDefault="00D36639" w:rsidP="0039402F">
            <w:pPr>
              <w:pStyle w:val="TAC"/>
            </w:pPr>
            <w:r w:rsidRPr="00B20AE8">
              <w:t>+38</w:t>
            </w:r>
          </w:p>
        </w:tc>
        <w:tc>
          <w:tcPr>
            <w:tcW w:w="1134" w:type="dxa"/>
          </w:tcPr>
          <w:p w14:paraId="4A8986BC" w14:textId="77777777" w:rsidR="00D36639" w:rsidRPr="00B20AE8" w:rsidRDefault="00D36639" w:rsidP="0039402F">
            <w:pPr>
              <w:pStyle w:val="TAC"/>
            </w:pPr>
            <w:r w:rsidRPr="00B20AE8">
              <w:t>+24</w:t>
            </w:r>
          </w:p>
        </w:tc>
        <w:tc>
          <w:tcPr>
            <w:tcW w:w="1701" w:type="dxa"/>
          </w:tcPr>
          <w:p w14:paraId="1902C23A"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E1DC13" w14:textId="77777777" w:rsidR="00D36639" w:rsidRPr="00B20AE8" w:rsidRDefault="00D36639" w:rsidP="0039402F">
            <w:pPr>
              <w:pStyle w:val="TAC"/>
            </w:pPr>
            <w:r w:rsidRPr="00B20AE8">
              <w:rPr>
                <w:lang w:eastAsia="ko-KR"/>
              </w:rPr>
              <w:t>CW carrier</w:t>
            </w:r>
          </w:p>
        </w:tc>
      </w:tr>
      <w:tr w:rsidR="004F339F" w:rsidRPr="00B20AE8" w14:paraId="423E6666" w14:textId="77777777" w:rsidTr="009303FD">
        <w:trPr>
          <w:gridAfter w:val="1"/>
          <w:wAfter w:w="10" w:type="dxa"/>
          <w:cantSplit/>
          <w:jc w:val="center"/>
        </w:trPr>
        <w:tc>
          <w:tcPr>
            <w:tcW w:w="1918" w:type="dxa"/>
          </w:tcPr>
          <w:p w14:paraId="78D9FE67" w14:textId="77777777" w:rsidR="009A73AE" w:rsidRPr="00B20AE8" w:rsidRDefault="009A73AE" w:rsidP="0039402F">
            <w:pPr>
              <w:pStyle w:val="TAL"/>
              <w:rPr>
                <w:lang w:eastAsia="ko-KR"/>
              </w:rPr>
            </w:pPr>
            <w:r w:rsidRPr="00B20AE8">
              <w:rPr>
                <w:lang w:val="sv-SE" w:eastAsia="ko-KR"/>
              </w:rPr>
              <w:t>E-UTRA Band 85</w:t>
            </w:r>
          </w:p>
        </w:tc>
        <w:tc>
          <w:tcPr>
            <w:tcW w:w="1657" w:type="dxa"/>
          </w:tcPr>
          <w:p w14:paraId="5E019DA4" w14:textId="77777777" w:rsidR="009A73AE" w:rsidRPr="00B20AE8" w:rsidRDefault="009A73AE" w:rsidP="0039402F">
            <w:pPr>
              <w:pStyle w:val="TAC"/>
              <w:rPr>
                <w:lang w:eastAsia="ko-KR"/>
              </w:rPr>
            </w:pPr>
            <w:r w:rsidRPr="00B20AE8">
              <w:t>728 – 746</w:t>
            </w:r>
          </w:p>
        </w:tc>
        <w:tc>
          <w:tcPr>
            <w:tcW w:w="1082" w:type="dxa"/>
          </w:tcPr>
          <w:p w14:paraId="7F098FE4" w14:textId="77777777" w:rsidR="009A73AE" w:rsidRPr="00B20AE8" w:rsidRDefault="009A73AE" w:rsidP="0039402F">
            <w:pPr>
              <w:pStyle w:val="TAC"/>
            </w:pPr>
            <w:r w:rsidRPr="00B20AE8">
              <w:t>+46</w:t>
            </w:r>
          </w:p>
        </w:tc>
        <w:tc>
          <w:tcPr>
            <w:tcW w:w="1134" w:type="dxa"/>
          </w:tcPr>
          <w:p w14:paraId="2CE20C93" w14:textId="77777777" w:rsidR="009A73AE" w:rsidRPr="00B20AE8" w:rsidRDefault="009A73AE" w:rsidP="0039402F">
            <w:pPr>
              <w:pStyle w:val="TAC"/>
            </w:pPr>
            <w:r w:rsidRPr="00B20AE8">
              <w:t>+38</w:t>
            </w:r>
          </w:p>
        </w:tc>
        <w:tc>
          <w:tcPr>
            <w:tcW w:w="1134" w:type="dxa"/>
          </w:tcPr>
          <w:p w14:paraId="770928DC" w14:textId="77777777" w:rsidR="009A73AE" w:rsidRPr="00B20AE8" w:rsidRDefault="009A73AE" w:rsidP="0039402F">
            <w:pPr>
              <w:pStyle w:val="TAC"/>
            </w:pPr>
            <w:r w:rsidRPr="00B20AE8">
              <w:t>+24</w:t>
            </w:r>
          </w:p>
        </w:tc>
        <w:tc>
          <w:tcPr>
            <w:tcW w:w="1701" w:type="dxa"/>
          </w:tcPr>
          <w:p w14:paraId="3571685F"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BDE671" w14:textId="77777777" w:rsidR="009A73AE" w:rsidRPr="00B20AE8" w:rsidRDefault="009A73AE" w:rsidP="0039402F">
            <w:pPr>
              <w:pStyle w:val="TAC"/>
              <w:rPr>
                <w:lang w:eastAsia="ko-KR"/>
              </w:rPr>
            </w:pPr>
            <w:r w:rsidRPr="00B20AE8">
              <w:rPr>
                <w:lang w:eastAsia="ko-KR"/>
              </w:rPr>
              <w:t>CW carrier</w:t>
            </w:r>
          </w:p>
        </w:tc>
      </w:tr>
      <w:tr w:rsidR="00CC4BB7" w:rsidRPr="00B20AE8" w14:paraId="24BE247C" w14:textId="77777777" w:rsidTr="009303FD">
        <w:trPr>
          <w:cantSplit/>
          <w:jc w:val="center"/>
        </w:trPr>
        <w:tc>
          <w:tcPr>
            <w:tcW w:w="9803" w:type="dxa"/>
            <w:gridSpan w:val="8"/>
          </w:tcPr>
          <w:p w14:paraId="6EEB3FBA" w14:textId="6D1485F9" w:rsidR="00D36639" w:rsidRPr="00B20AE8" w:rsidRDefault="00D36639" w:rsidP="0039402F">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wanted signals.</w:t>
            </w:r>
          </w:p>
          <w:p w14:paraId="51F8B942" w14:textId="77777777" w:rsidR="00D36639" w:rsidRPr="00B20AE8" w:rsidRDefault="00D36639" w:rsidP="0039402F">
            <w:pPr>
              <w:pStyle w:val="TAN"/>
            </w:pPr>
            <w:r w:rsidRPr="00B20AE8">
              <w:t>NOTE 2:</w:t>
            </w:r>
            <w:r w:rsidR="003B4362"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4DE7E806" w14:textId="40403C5E" w:rsidR="00D36639" w:rsidRPr="00B20AE8" w:rsidRDefault="00D36639" w:rsidP="0039402F">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54BD2038" w14:textId="77777777" w:rsidR="00D36639" w:rsidRPr="00B20AE8" w:rsidRDefault="00D36639" w:rsidP="0039402F">
            <w:pPr>
              <w:pStyle w:val="TAN"/>
            </w:pPr>
            <w:r w:rsidRPr="00B20AE8">
              <w:t>NOTE 4:</w:t>
            </w:r>
            <w:r w:rsidRPr="00B20AE8">
              <w:tab/>
              <w:t>In China, the blocking requirement for co-location with DCS1800 and Band III BS is only applicable in the frequency range 1805 - 1850 MHz.</w:t>
            </w:r>
          </w:p>
          <w:p w14:paraId="7689EFB7" w14:textId="77777777" w:rsidR="00D36639" w:rsidRPr="00B20AE8" w:rsidRDefault="00D36639" w:rsidP="0039402F">
            <w:pPr>
              <w:pStyle w:val="TAN"/>
            </w:pPr>
            <w:r w:rsidRPr="00B20AE8">
              <w:t>NOTE 5:</w:t>
            </w:r>
            <w:r w:rsidRPr="00B20AE8">
              <w:tab/>
              <w:t>For an AAS BS operating in band 11 or 21, this requirement applies for interfering signal within the frequency range 1475.9 - 1495.9 MHz.</w:t>
            </w:r>
          </w:p>
        </w:tc>
      </w:tr>
    </w:tbl>
    <w:p w14:paraId="2D8A7D31" w14:textId="77777777" w:rsidR="00CF0D41" w:rsidRPr="00B20AE8" w:rsidRDefault="00CF0D41" w:rsidP="0039402F"/>
    <w:p w14:paraId="34F199F7" w14:textId="77777777" w:rsidR="006E5C62" w:rsidRPr="00B20AE8" w:rsidRDefault="006E5C62" w:rsidP="006E5C62">
      <w:pPr>
        <w:pStyle w:val="Heading2"/>
      </w:pPr>
      <w:bookmarkStart w:id="5472" w:name="_Toc21123259"/>
      <w:bookmarkStart w:id="5473" w:name="_Toc45907452"/>
      <w:bookmarkStart w:id="5474" w:name="_Toc53181556"/>
      <w:bookmarkStart w:id="5475" w:name="_Toc61117321"/>
      <w:bookmarkStart w:id="5476" w:name="_Toc67081173"/>
      <w:bookmarkStart w:id="5477" w:name="_Toc68770525"/>
      <w:bookmarkStart w:id="5478" w:name="_Toc74755588"/>
      <w:bookmarkStart w:id="5479" w:name="_Toc76506512"/>
      <w:bookmarkStart w:id="5480" w:name="_Toc83113431"/>
      <w:bookmarkStart w:id="5481" w:name="_Toc89876634"/>
      <w:bookmarkStart w:id="5482" w:name="_Toc98711534"/>
      <w:bookmarkStart w:id="5483" w:name="_Toc145097401"/>
      <w:bookmarkStart w:id="5484" w:name="_Toc161848651"/>
      <w:r w:rsidRPr="00B20AE8">
        <w:t>7.7</w:t>
      </w:r>
      <w:r w:rsidRPr="00B20AE8">
        <w:tab/>
        <w:t>OTA Receiver spurious emissions</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33AC786A" w14:textId="77777777" w:rsidR="006E5C62" w:rsidRPr="00B20AE8" w:rsidRDefault="006E5C62" w:rsidP="006E5C62">
      <w:pPr>
        <w:pStyle w:val="Heading3"/>
        <w:rPr>
          <w:lang w:eastAsia="sv-SE"/>
        </w:rPr>
      </w:pPr>
      <w:bookmarkStart w:id="5485" w:name="_Toc21123260"/>
      <w:bookmarkStart w:id="5486" w:name="_Toc45907453"/>
      <w:bookmarkStart w:id="5487" w:name="_Toc53181557"/>
      <w:bookmarkStart w:id="5488" w:name="_Toc61117322"/>
      <w:bookmarkStart w:id="5489" w:name="_Toc67081174"/>
      <w:bookmarkStart w:id="5490" w:name="_Toc68770526"/>
      <w:bookmarkStart w:id="5491" w:name="_Toc74755589"/>
      <w:bookmarkStart w:id="5492" w:name="_Toc76506513"/>
      <w:bookmarkStart w:id="5493" w:name="_Toc83113432"/>
      <w:bookmarkStart w:id="5494" w:name="_Toc89876635"/>
      <w:bookmarkStart w:id="5495" w:name="_Toc98711535"/>
      <w:bookmarkStart w:id="5496" w:name="_Toc145097402"/>
      <w:bookmarkStart w:id="5497" w:name="_Toc161848652"/>
      <w:r w:rsidRPr="00B20AE8">
        <w:rPr>
          <w:lang w:eastAsia="sv-SE"/>
        </w:rPr>
        <w:t>7.7.1</w:t>
      </w:r>
      <w:r w:rsidRPr="00B20AE8">
        <w:rPr>
          <w:lang w:eastAsia="sv-SE"/>
        </w:rPr>
        <w:tab/>
        <w:t>Definition and applicability</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7A94529F" w14:textId="77777777" w:rsidR="006E5C62" w:rsidRPr="00B20AE8" w:rsidRDefault="006E5C62" w:rsidP="0039402F">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t>superseded by the OTA TX spurious emissions requirement. This is due to the fact that TX and RX spurious emissions cannot be distinguished in OTA domain.</w:t>
      </w:r>
    </w:p>
    <w:p w14:paraId="27328EFB" w14:textId="77777777" w:rsidR="006E5C62" w:rsidRPr="00B20AE8" w:rsidRDefault="006E5C62" w:rsidP="0039402F">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14:paraId="59A3F857" w14:textId="77777777" w:rsidR="006E5C62" w:rsidRPr="00B20AE8" w:rsidRDefault="006E5C62" w:rsidP="0039402F">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14:paraId="027B148D" w14:textId="77777777" w:rsidR="006E5C62" w:rsidRPr="00B20AE8" w:rsidRDefault="006E5C62" w:rsidP="0039402F">
      <w:r w:rsidRPr="00B20AE8">
        <w:t xml:space="preserve">For RX only </w:t>
      </w:r>
      <w:r w:rsidRPr="00B20AE8">
        <w:rPr>
          <w:i/>
        </w:rPr>
        <w:t>multi-band RIB</w:t>
      </w:r>
      <w:r w:rsidRPr="00B20AE8">
        <w:t>, the RX spurious emissions requirements are subject to exclusion zones in each supported operating band.</w:t>
      </w:r>
    </w:p>
    <w:p w14:paraId="46D00AC3" w14:textId="77777777" w:rsidR="006E5C62" w:rsidRPr="00B20AE8" w:rsidRDefault="006E5C62" w:rsidP="006E5C62">
      <w:pPr>
        <w:pStyle w:val="Heading3"/>
        <w:rPr>
          <w:lang w:eastAsia="sv-SE"/>
        </w:rPr>
      </w:pPr>
      <w:bookmarkStart w:id="5498" w:name="_Toc21123261"/>
      <w:bookmarkStart w:id="5499" w:name="_Toc45907454"/>
      <w:bookmarkStart w:id="5500" w:name="_Toc53181558"/>
      <w:bookmarkStart w:id="5501" w:name="_Toc61117323"/>
      <w:bookmarkStart w:id="5502" w:name="_Toc67081175"/>
      <w:bookmarkStart w:id="5503" w:name="_Toc68770527"/>
      <w:bookmarkStart w:id="5504" w:name="_Toc74755590"/>
      <w:bookmarkStart w:id="5505" w:name="_Toc76506514"/>
      <w:bookmarkStart w:id="5506" w:name="_Toc83113433"/>
      <w:bookmarkStart w:id="5507" w:name="_Toc89876636"/>
      <w:bookmarkStart w:id="5508" w:name="_Toc98711536"/>
      <w:bookmarkStart w:id="5509" w:name="_Toc145097403"/>
      <w:bookmarkStart w:id="5510" w:name="_Toc161848653"/>
      <w:r w:rsidRPr="00B20AE8">
        <w:rPr>
          <w:lang w:eastAsia="sv-SE"/>
        </w:rPr>
        <w:t>7.7.2</w:t>
      </w:r>
      <w:r w:rsidRPr="00B20AE8">
        <w:rPr>
          <w:lang w:eastAsia="sv-SE"/>
        </w:rPr>
        <w:tab/>
        <w:t>Minimum Requirement</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3639B4C2" w14:textId="7491599D" w:rsidR="00D36639" w:rsidRPr="00B20AE8" w:rsidRDefault="00D36639" w:rsidP="0039402F">
      <w:r w:rsidRPr="00B20AE8">
        <w:t xml:space="preserve">For an MSR AAS BS the minimum requirement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0.7.2</w:t>
      </w:r>
    </w:p>
    <w:p w14:paraId="5ED83FC1" w14:textId="70705514" w:rsidR="006E5C62" w:rsidRPr="00B20AE8" w:rsidRDefault="006E5C62" w:rsidP="0039402F">
      <w:r w:rsidRPr="00B20AE8">
        <w:t xml:space="preserve">For </w:t>
      </w:r>
      <w:r w:rsidR="005E0F6D" w:rsidRPr="00B20AE8">
        <w:t xml:space="preserve">AAS BS in </w:t>
      </w:r>
      <w:r w:rsidR="002B1A53" w:rsidRPr="00B20AE8">
        <w:rPr>
          <w:i/>
        </w:rPr>
        <w:t>single RAT E-UTRA</w:t>
      </w:r>
      <w:r w:rsidRPr="00B20AE8">
        <w:t xml:space="preserve"> </w:t>
      </w:r>
      <w:r w:rsidR="002B1A53" w:rsidRPr="00B20AE8">
        <w:rPr>
          <w:i/>
        </w:rPr>
        <w:t>operation</w:t>
      </w:r>
      <w:r w:rsidRPr="00B20AE8">
        <w:t xml:space="preserve"> the minimum requirement is</w:t>
      </w:r>
      <w:r w:rsidR="005E0F6D"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0.7.4</w:t>
      </w:r>
    </w:p>
    <w:p w14:paraId="2912C1AE" w14:textId="43E64CCD" w:rsidR="00D36639" w:rsidRPr="00B20AE8" w:rsidRDefault="00D36639" w:rsidP="0039402F">
      <w:r w:rsidRPr="00B20AE8">
        <w:t xml:space="preserve">For single RAT UTRA AAS BS the minimum requirement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0.7.3</w:t>
      </w:r>
    </w:p>
    <w:p w14:paraId="4F9CFFA2" w14:textId="77777777" w:rsidR="006E5C62" w:rsidRPr="00B20AE8" w:rsidRDefault="006E5C62" w:rsidP="006E5C62">
      <w:pPr>
        <w:pStyle w:val="Heading3"/>
        <w:rPr>
          <w:lang w:eastAsia="sv-SE"/>
        </w:rPr>
      </w:pPr>
      <w:bookmarkStart w:id="5511" w:name="_Toc21123262"/>
      <w:bookmarkStart w:id="5512" w:name="_Toc45907455"/>
      <w:bookmarkStart w:id="5513" w:name="_Toc53181559"/>
      <w:bookmarkStart w:id="5514" w:name="_Toc61117324"/>
      <w:bookmarkStart w:id="5515" w:name="_Toc67081176"/>
      <w:bookmarkStart w:id="5516" w:name="_Toc68770528"/>
      <w:bookmarkStart w:id="5517" w:name="_Toc74755591"/>
      <w:bookmarkStart w:id="5518" w:name="_Toc76506515"/>
      <w:bookmarkStart w:id="5519" w:name="_Toc83113434"/>
      <w:bookmarkStart w:id="5520" w:name="_Toc89876637"/>
      <w:bookmarkStart w:id="5521" w:name="_Toc98711537"/>
      <w:bookmarkStart w:id="5522" w:name="_Toc145097404"/>
      <w:bookmarkStart w:id="5523" w:name="_Toc161848654"/>
      <w:r w:rsidRPr="00B20AE8">
        <w:rPr>
          <w:lang w:eastAsia="sv-SE"/>
        </w:rPr>
        <w:t>7.7.3</w:t>
      </w:r>
      <w:r w:rsidRPr="00B20AE8">
        <w:rPr>
          <w:lang w:eastAsia="sv-SE"/>
        </w:rPr>
        <w:tab/>
        <w:t>Test purpose</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5507D85F" w14:textId="77777777" w:rsidR="006E5C62" w:rsidRPr="00B20AE8" w:rsidRDefault="006E5C62" w:rsidP="0039402F">
      <w:r w:rsidRPr="00B20AE8">
        <w:t>The test purpose is to verify the receiver radiated spurious emissions from the AAS BS at the RIB are within the specified requirements.</w:t>
      </w:r>
    </w:p>
    <w:p w14:paraId="29048B48" w14:textId="77777777" w:rsidR="006E5C62" w:rsidRPr="00B20AE8" w:rsidRDefault="006E5C62" w:rsidP="006E5C62">
      <w:pPr>
        <w:pStyle w:val="Heading3"/>
        <w:rPr>
          <w:lang w:eastAsia="sv-SE"/>
        </w:rPr>
      </w:pPr>
      <w:bookmarkStart w:id="5524" w:name="_Toc21123263"/>
      <w:bookmarkStart w:id="5525" w:name="_Toc45907456"/>
      <w:bookmarkStart w:id="5526" w:name="_Toc53181560"/>
      <w:bookmarkStart w:id="5527" w:name="_Toc61117325"/>
      <w:bookmarkStart w:id="5528" w:name="_Toc67081177"/>
      <w:bookmarkStart w:id="5529" w:name="_Toc68770529"/>
      <w:bookmarkStart w:id="5530" w:name="_Toc74755592"/>
      <w:bookmarkStart w:id="5531" w:name="_Toc76506516"/>
      <w:bookmarkStart w:id="5532" w:name="_Toc83113435"/>
      <w:bookmarkStart w:id="5533" w:name="_Toc89876638"/>
      <w:bookmarkStart w:id="5534" w:name="_Toc98711538"/>
      <w:bookmarkStart w:id="5535" w:name="_Toc145097405"/>
      <w:bookmarkStart w:id="5536" w:name="_Toc161848655"/>
      <w:r w:rsidRPr="00B20AE8">
        <w:rPr>
          <w:lang w:eastAsia="sv-SE"/>
        </w:rPr>
        <w:t>7.7</w:t>
      </w:r>
      <w:r w:rsidRPr="00B20AE8">
        <w:rPr>
          <w:lang w:eastAsia="zh-CN"/>
        </w:rPr>
        <w:t>.</w:t>
      </w:r>
      <w:r w:rsidRPr="00B20AE8">
        <w:rPr>
          <w:lang w:eastAsia="sv-SE"/>
        </w:rPr>
        <w:t>4</w:t>
      </w:r>
      <w:r w:rsidRPr="00B20AE8">
        <w:rPr>
          <w:lang w:eastAsia="sv-SE"/>
        </w:rPr>
        <w:tab/>
        <w:t>Method of test</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2E6009AC" w14:textId="77777777" w:rsidR="006E5C62" w:rsidRPr="00B20AE8" w:rsidRDefault="006E5C62" w:rsidP="006E5C62">
      <w:pPr>
        <w:pStyle w:val="Heading4"/>
        <w:rPr>
          <w:lang w:eastAsia="sv-SE"/>
        </w:rPr>
      </w:pPr>
      <w:bookmarkStart w:id="5537" w:name="_Toc21123264"/>
      <w:bookmarkStart w:id="5538" w:name="_Toc45907457"/>
      <w:bookmarkStart w:id="5539" w:name="_Toc53181561"/>
      <w:bookmarkStart w:id="5540" w:name="_Toc61117326"/>
      <w:bookmarkStart w:id="5541" w:name="_Toc67081178"/>
      <w:bookmarkStart w:id="5542" w:name="_Toc68770530"/>
      <w:bookmarkStart w:id="5543" w:name="_Toc74755593"/>
      <w:bookmarkStart w:id="5544" w:name="_Toc76506517"/>
      <w:bookmarkStart w:id="5545" w:name="_Toc83113436"/>
      <w:bookmarkStart w:id="5546" w:name="_Toc89876639"/>
      <w:bookmarkStart w:id="5547" w:name="_Toc98711539"/>
      <w:bookmarkStart w:id="5548" w:name="_Toc145097406"/>
      <w:bookmarkStart w:id="5549" w:name="_Toc161848656"/>
      <w:r w:rsidRPr="00B20AE8">
        <w:rPr>
          <w:lang w:eastAsia="sv-SE"/>
        </w:rPr>
        <w:t>7.7.4.1</w:t>
      </w:r>
      <w:r w:rsidRPr="00B20AE8">
        <w:rPr>
          <w:lang w:eastAsia="sv-SE"/>
        </w:rPr>
        <w:tab/>
        <w:t>Initial conditions</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355FCE06" w14:textId="77777777" w:rsidR="006E5C62" w:rsidRPr="00B20AE8" w:rsidRDefault="006E5C62" w:rsidP="0039402F">
      <w:r w:rsidRPr="00B20AE8">
        <w:t xml:space="preserve">Test environment: </w:t>
      </w:r>
      <w:r w:rsidR="00E02591" w:rsidRPr="00B20AE8">
        <w:t>n</w:t>
      </w:r>
      <w:r w:rsidRPr="00B20AE8">
        <w:t>ormal; see annex G.2.</w:t>
      </w:r>
    </w:p>
    <w:p w14:paraId="376F7B0C" w14:textId="7DD4C73C" w:rsidR="006E5C62" w:rsidRPr="00B20AE8" w:rsidRDefault="006E5C62" w:rsidP="0039402F">
      <w:r w:rsidRPr="00B20AE8">
        <w:t xml:space="preserve">RF channels to be tested for single carrier: M; see </w:t>
      </w:r>
      <w:r w:rsidR="003D3C64">
        <w:t>clause </w:t>
      </w:r>
      <w:r w:rsidR="003D3C64" w:rsidRPr="00B20AE8">
        <w:t>4</w:t>
      </w:r>
      <w:r w:rsidRPr="00B20AE8">
        <w:t>.12.1.</w:t>
      </w:r>
    </w:p>
    <w:p w14:paraId="4AD03E0C" w14:textId="6CFDE2EF" w:rsidR="006E5C62" w:rsidRPr="00B20AE8" w:rsidRDefault="006E5C62" w:rsidP="0039402F">
      <w:r w:rsidRPr="00B20AE8">
        <w:t>RF bandwidth positions to be tested in single-band operation: -</w:t>
      </w:r>
      <w:r w:rsidRPr="00B20AE8">
        <w:tab/>
        <w:t>M</w:t>
      </w:r>
      <w:r w:rsidR="002B1A53" w:rsidRPr="00B20AE8">
        <w:rPr>
          <w:vertAlign w:val="subscript"/>
        </w:rPr>
        <w:t>RFBW</w:t>
      </w:r>
      <w:r w:rsidRPr="00B20AE8">
        <w:t xml:space="preserve">, see </w:t>
      </w:r>
      <w:r w:rsidR="003D3C64">
        <w:t>clause </w:t>
      </w:r>
      <w:r w:rsidR="003D3C64" w:rsidRPr="00B20AE8">
        <w:t>4</w:t>
      </w:r>
      <w:r w:rsidRPr="00B20AE8">
        <w:t>.12.1,</w:t>
      </w:r>
    </w:p>
    <w:p w14:paraId="31E91F29" w14:textId="0B378E3E" w:rsidR="006E5C62" w:rsidRPr="00B20AE8" w:rsidRDefault="006E5C62" w:rsidP="0039402F">
      <w:r w:rsidRPr="00B20AE8">
        <w:t xml:space="preserve">RF bandwidth positions to be tested in multi-band operation, see </w:t>
      </w:r>
      <w:r w:rsidR="003D3C64">
        <w:t>clause </w:t>
      </w:r>
      <w:r w:rsidR="003D3C64" w:rsidRPr="00B20AE8">
        <w:t>4</w:t>
      </w:r>
      <w:r w:rsidRPr="00B20AE8">
        <w:t>.12.1.</w:t>
      </w:r>
    </w:p>
    <w:p w14:paraId="575D48B3" w14:textId="38B810EE" w:rsidR="00DD6845" w:rsidRPr="006507D3" w:rsidRDefault="00615146" w:rsidP="0039402F">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6507D3">
        <w:t>F</w:t>
      </w:r>
      <w:r w:rsidR="006E5C62" w:rsidRPr="006507D3">
        <w:rPr>
          <w:vertAlign w:val="subscript"/>
        </w:rPr>
        <w:t>DL_Blow_low</w:t>
      </w:r>
      <w:r w:rsidR="003D3C64" w:rsidRPr="006507D3">
        <w:t xml:space="preserve"> </w:t>
      </w:r>
      <w:r w:rsidR="006E5C62" w:rsidRPr="006507D3">
        <w:t xml:space="preserve">- </w:t>
      </w:r>
      <w:r w:rsidR="006E5C62" w:rsidRPr="00B20AE8">
        <w:t>Δf</w:t>
      </w:r>
      <w:r w:rsidR="006E5C62" w:rsidRPr="00B20AE8">
        <w:rPr>
          <w:vertAlign w:val="subscript"/>
        </w:rPr>
        <w:t>OBUE</w:t>
      </w:r>
    </w:p>
    <w:p w14:paraId="30BAEEF1" w14:textId="4D01250F" w:rsidR="00DD6845" w:rsidRPr="00B20AE8" w:rsidRDefault="00615146" w:rsidP="0039402F">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DL_Bhigh_high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12.75</w:t>
      </w:r>
      <w:r w:rsidR="00A33949">
        <w:t xml:space="preserve"> </w:t>
      </w:r>
      <w:r w:rsidR="006E5C62" w:rsidRPr="00B20AE8">
        <w:t>GHz (or to 5</w:t>
      </w:r>
      <w:r w:rsidR="006E5C62" w:rsidRPr="00B20AE8">
        <w:rPr>
          <w:vertAlign w:val="superscript"/>
        </w:rPr>
        <w:t>th</w:t>
      </w:r>
      <w:r w:rsidR="006E5C62" w:rsidRPr="00B20AE8">
        <w:t xml:space="preserve"> harmonic)</w:t>
      </w:r>
    </w:p>
    <w:p w14:paraId="0E6D6D51" w14:textId="20BF3DC3" w:rsidR="00DD6845" w:rsidRPr="00B20AE8" w:rsidRDefault="00615146" w:rsidP="0039402F">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DL_Blow_high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w:t>
      </w:r>
      <w:r w:rsidR="006E5C62" w:rsidRPr="006507D3">
        <w:t>F</w:t>
      </w:r>
      <w:r w:rsidR="006E5C62" w:rsidRPr="006507D3">
        <w:rPr>
          <w:vertAlign w:val="subscript"/>
        </w:rPr>
        <w:t>DL_Bhigh_low</w:t>
      </w:r>
      <w:r w:rsidR="003D3C64" w:rsidRPr="006507D3">
        <w:t xml:space="preserve"> </w:t>
      </w:r>
      <w:r w:rsidR="006E5C62" w:rsidRPr="006507D3">
        <w:t xml:space="preserve">- </w:t>
      </w:r>
      <w:r w:rsidR="006E5C62" w:rsidRPr="00B20AE8">
        <w:t>Δf</w:t>
      </w:r>
      <w:r w:rsidR="006E5C62" w:rsidRPr="00B20AE8">
        <w:rPr>
          <w:vertAlign w:val="subscript"/>
        </w:rPr>
        <w:t>OBUE</w:t>
      </w:r>
    </w:p>
    <w:p w14:paraId="17078722" w14:textId="77777777" w:rsidR="006E5C62" w:rsidRPr="00B20AE8" w:rsidRDefault="006E5C62" w:rsidP="0039402F">
      <w:r w:rsidRPr="00B20AE8">
        <w:t>Directions to be tested: Not applicable as Rx only TRP measurement.</w:t>
      </w:r>
    </w:p>
    <w:p w14:paraId="16D7DA80" w14:textId="77777777" w:rsidR="00573EDF" w:rsidRPr="00B20AE8" w:rsidRDefault="00573EDF" w:rsidP="00F437E4">
      <w:pPr>
        <w:pStyle w:val="Heading4"/>
        <w:rPr>
          <w:lang w:eastAsia="sv-SE"/>
        </w:rPr>
      </w:pPr>
      <w:bookmarkStart w:id="5550" w:name="_Toc21123265"/>
      <w:bookmarkStart w:id="5551" w:name="_Toc45907458"/>
      <w:bookmarkStart w:id="5552" w:name="_Toc53181562"/>
      <w:bookmarkStart w:id="5553" w:name="_Toc61117327"/>
      <w:bookmarkStart w:id="5554" w:name="_Toc67081179"/>
      <w:bookmarkStart w:id="5555" w:name="_Toc68770531"/>
      <w:bookmarkStart w:id="5556" w:name="_Toc74755594"/>
      <w:bookmarkStart w:id="5557" w:name="_Toc76506518"/>
      <w:bookmarkStart w:id="5558" w:name="_Toc83113437"/>
      <w:bookmarkStart w:id="5559" w:name="_Toc89876640"/>
      <w:bookmarkStart w:id="5560" w:name="_Toc98711540"/>
      <w:bookmarkStart w:id="5561" w:name="_Toc145097407"/>
      <w:bookmarkStart w:id="5562" w:name="_Toc161848657"/>
      <w:r w:rsidRPr="00B20AE8">
        <w:rPr>
          <w:lang w:eastAsia="sv-SE"/>
        </w:rPr>
        <w:t>7.7.4.2</w:t>
      </w:r>
      <w:r w:rsidRPr="00B20AE8">
        <w:rPr>
          <w:lang w:eastAsia="sv-SE"/>
        </w:rPr>
        <w:tab/>
        <w:t>Procedure</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71E62E59" w14:textId="617E4201" w:rsidR="00573EDF" w:rsidRPr="00B20AE8" w:rsidRDefault="00672D84" w:rsidP="0039402F">
      <w:pPr>
        <w:rPr>
          <w:lang w:eastAsia="sv-SE"/>
        </w:rPr>
      </w:pPr>
      <w:r w:rsidRPr="00B20AE8">
        <w:rPr>
          <w:lang w:eastAsia="sv-SE"/>
        </w:rPr>
        <w:t xml:space="preserve">The following procedure for measuring TRP is based on the directional power measurements as described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3, 4, 5, 7 and 10.</w:t>
      </w:r>
      <w:r w:rsidRPr="00673023">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268D01F9" w14:textId="77777777" w:rsidR="006E5C62" w:rsidRPr="00B20AE8" w:rsidRDefault="006E5C62" w:rsidP="0039402F">
      <w:pPr>
        <w:pStyle w:val="B1"/>
      </w:pPr>
      <w:r w:rsidRPr="00B20AE8">
        <w:t>1)</w:t>
      </w:r>
      <w:r w:rsidRPr="00B20AE8">
        <w:tab/>
        <w:t>Place the AAS BS at the positioner.</w:t>
      </w:r>
    </w:p>
    <w:p w14:paraId="0A9167D4" w14:textId="77777777" w:rsidR="006E5C62" w:rsidRPr="00B20AE8" w:rsidRDefault="006E5C62" w:rsidP="0039402F">
      <w:pPr>
        <w:pStyle w:val="B1"/>
      </w:pPr>
      <w:r w:rsidRPr="00B20AE8">
        <w:t>2)</w:t>
      </w:r>
      <w:r w:rsidRPr="00B20AE8">
        <w:tab/>
        <w:t>Align the manufacturer declared coordinate system orientation (see table 4.10-1, D9.2) of the AAS BS with the test system.</w:t>
      </w:r>
    </w:p>
    <w:p w14:paraId="0748F69A" w14:textId="6C821716" w:rsidR="006E5C62" w:rsidRPr="00B20AE8" w:rsidRDefault="006E5C62" w:rsidP="0039402F">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15292978" w14:textId="77777777" w:rsidR="006E5C62" w:rsidRPr="00B20AE8" w:rsidRDefault="006E5C62" w:rsidP="0039402F">
      <w:pPr>
        <w:pStyle w:val="B1"/>
      </w:pPr>
      <w:r w:rsidRPr="00B20AE8">
        <w:t>4)</w:t>
      </w:r>
      <w:r w:rsidRPr="00B20AE8">
        <w:tab/>
        <w:t>The measurement device characteristics shall be:</w:t>
      </w:r>
    </w:p>
    <w:p w14:paraId="6728AAEC" w14:textId="77777777" w:rsidR="006E5C62" w:rsidRPr="00B20AE8" w:rsidRDefault="006E5C62" w:rsidP="0039402F">
      <w:pPr>
        <w:pStyle w:val="B20"/>
        <w:rPr>
          <w:lang w:eastAsia="zh-CN"/>
        </w:rPr>
      </w:pPr>
      <w:r w:rsidRPr="00B20AE8">
        <w:t>-</w:t>
      </w:r>
      <w:r w:rsidRPr="00B20AE8">
        <w:tab/>
        <w:t>Detection mode: True RMS.</w:t>
      </w:r>
    </w:p>
    <w:p w14:paraId="39BCCE65" w14:textId="77777777" w:rsidR="009602D0" w:rsidRDefault="009602D0" w:rsidP="0039402F">
      <w:pPr>
        <w:pStyle w:val="B1"/>
      </w:pPr>
      <w:r>
        <w:rPr>
          <w:lang w:val="en-US"/>
        </w:rPr>
        <w:tab/>
      </w:r>
      <w:r>
        <w:t>The emission power should be averaged over an appropriate time duration to ensure the measurement is within the measurement uncertainty in Table 4.1.2.3-1.</w:t>
      </w:r>
    </w:p>
    <w:p w14:paraId="1E3200C5" w14:textId="77777777" w:rsidR="006E5C62" w:rsidRPr="00B20AE8" w:rsidRDefault="006E5C62" w:rsidP="0039402F">
      <w:pPr>
        <w:pStyle w:val="B1"/>
      </w:pPr>
      <w:r w:rsidRPr="00B20AE8">
        <w:t>5)</w:t>
      </w:r>
      <w:r w:rsidRPr="00B20AE8">
        <w:tab/>
        <w:t>Set the TDD AAS BS to receive only</w:t>
      </w:r>
    </w:p>
    <w:p w14:paraId="7F5441A8" w14:textId="77777777" w:rsidR="00C25FB6" w:rsidRPr="00B20AE8" w:rsidRDefault="00C25FB6" w:rsidP="0039402F">
      <w:pPr>
        <w:pStyle w:val="B1"/>
      </w:pPr>
      <w:r w:rsidRPr="00B20AE8">
        <w:t>6)</w:t>
      </w:r>
      <w:r w:rsidRPr="00B20AE8">
        <w:tab/>
        <w:t>Orient the positioner (and BS) in order that the direction to be tested aligns with the test antenna such that measurements to determine TRP can be performed (see annex F).</w:t>
      </w:r>
    </w:p>
    <w:p w14:paraId="5E67BDCB" w14:textId="77777777" w:rsidR="006E5C62" w:rsidRPr="00B20AE8" w:rsidRDefault="00615146" w:rsidP="0039402F">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14:paraId="4CE90703" w14:textId="77777777" w:rsidR="006E5C62" w:rsidRPr="00B20AE8" w:rsidRDefault="00615146" w:rsidP="0039402F">
      <w:pPr>
        <w:pStyle w:val="B1"/>
      </w:pPr>
      <w:r w:rsidRPr="00B20AE8">
        <w:t>8</w:t>
      </w:r>
      <w:r w:rsidR="006E5C62" w:rsidRPr="00B20AE8">
        <w:t>)</w:t>
      </w:r>
      <w:r w:rsidR="006E5C62" w:rsidRPr="00B20AE8">
        <w:tab/>
        <w:t>Repeat step 6-9 for all directions in the appropriated TRP measurement grid needed for full TRP estimation (see annex F).</w:t>
      </w:r>
    </w:p>
    <w:p w14:paraId="22BED802" w14:textId="441E0ACC" w:rsidR="006E5C62" w:rsidRPr="00B20AE8" w:rsidRDefault="00F437E4" w:rsidP="0039402F">
      <w:pPr>
        <w:pStyle w:val="NO"/>
      </w:pPr>
      <w:r w:rsidRPr="00B20AE8">
        <w:t xml:space="preserve">NOTE </w:t>
      </w:r>
      <w:r w:rsidR="006E5C62" w:rsidRPr="00B20AE8">
        <w:t>1:</w:t>
      </w:r>
      <w:r>
        <w:tab/>
      </w:r>
      <w:r w:rsidRPr="00B20AE8">
        <w:t xml:space="preserve">The </w:t>
      </w:r>
      <w:r w:rsidR="006E5C62" w:rsidRPr="00B20AE8">
        <w:t>TRP measurement grid may not be the same for all measurement frequencies.</w:t>
      </w:r>
    </w:p>
    <w:p w14:paraId="0E717702" w14:textId="533D4538" w:rsidR="006E5C62" w:rsidRPr="00B20AE8" w:rsidRDefault="00F437E4" w:rsidP="0039402F">
      <w:pPr>
        <w:pStyle w:val="NO"/>
      </w:pPr>
      <w:r w:rsidRPr="00B20AE8">
        <w:t xml:space="preserve">NOTE </w:t>
      </w:r>
      <w:r w:rsidR="006E5C62" w:rsidRPr="00B20AE8">
        <w:t>2:</w:t>
      </w:r>
      <w:r>
        <w:tab/>
      </w:r>
      <w:r w:rsidRPr="00B20AE8">
        <w:t xml:space="preserve">The </w:t>
      </w:r>
      <w:r w:rsidR="006E5C62" w:rsidRPr="00B20AE8">
        <w:t>frequency sweep or the TRP measurement grid sweep may be done in any order</w:t>
      </w:r>
    </w:p>
    <w:p w14:paraId="31EF36A2" w14:textId="77777777" w:rsidR="006E5C62" w:rsidRPr="00B20AE8" w:rsidRDefault="00615146" w:rsidP="0039402F">
      <w:pPr>
        <w:pStyle w:val="B1"/>
      </w:pPr>
      <w:r w:rsidRPr="00B20AE8">
        <w:t>9</w:t>
      </w:r>
      <w:r w:rsidR="006E5C62" w:rsidRPr="00B20AE8">
        <w:t>)</w:t>
      </w:r>
      <w:r w:rsidR="006E5C62" w:rsidRPr="00B20AE8">
        <w:tab/>
        <w:t>Calculate TRP at each specified frequency using the directional measurements.</w:t>
      </w:r>
    </w:p>
    <w:p w14:paraId="410FB374" w14:textId="77777777" w:rsidR="00573EDF" w:rsidRPr="00B20AE8" w:rsidRDefault="00573EDF"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12643160" w14:textId="77777777" w:rsidR="00573EDF" w:rsidRPr="006507D3" w:rsidRDefault="00573EDF" w:rsidP="0039402F">
      <w:pPr>
        <w:pStyle w:val="B1"/>
      </w:pPr>
      <w:r w:rsidRPr="006507D3">
        <w:t>10)</w:t>
      </w:r>
      <w:r w:rsidRPr="006507D3">
        <w:tab/>
        <w:t>For multi-band RIBs and single band tests, repeat the steps above per involved band where single band test configurations and test models shall apply with no carrier activated in the other band.</w:t>
      </w:r>
    </w:p>
    <w:p w14:paraId="28C6E740" w14:textId="77777777" w:rsidR="006E5C62" w:rsidRPr="00B20AE8" w:rsidRDefault="006E5C62" w:rsidP="006E5C62">
      <w:pPr>
        <w:pStyle w:val="Heading3"/>
        <w:rPr>
          <w:lang w:eastAsia="sv-SE"/>
        </w:rPr>
      </w:pPr>
      <w:bookmarkStart w:id="5563" w:name="_Toc21123266"/>
      <w:bookmarkStart w:id="5564" w:name="_Toc45907459"/>
      <w:bookmarkStart w:id="5565" w:name="_Toc53181563"/>
      <w:bookmarkStart w:id="5566" w:name="_Toc61117328"/>
      <w:bookmarkStart w:id="5567" w:name="_Toc67081180"/>
      <w:bookmarkStart w:id="5568" w:name="_Toc68770532"/>
      <w:bookmarkStart w:id="5569" w:name="_Toc74755595"/>
      <w:bookmarkStart w:id="5570" w:name="_Toc76506519"/>
      <w:bookmarkStart w:id="5571" w:name="_Toc83113438"/>
      <w:bookmarkStart w:id="5572" w:name="_Toc89876641"/>
      <w:bookmarkStart w:id="5573" w:name="_Toc98711541"/>
      <w:bookmarkStart w:id="5574" w:name="_Toc145097408"/>
      <w:bookmarkStart w:id="5575" w:name="_Toc161848658"/>
      <w:r w:rsidRPr="00B20AE8">
        <w:rPr>
          <w:lang w:eastAsia="sv-SE"/>
        </w:rPr>
        <w:t>7.7</w:t>
      </w:r>
      <w:r w:rsidRPr="00B20AE8">
        <w:rPr>
          <w:lang w:eastAsia="zh-CN"/>
        </w:rPr>
        <w:t>.</w:t>
      </w:r>
      <w:r w:rsidRPr="00B20AE8">
        <w:rPr>
          <w:lang w:eastAsia="sv-SE"/>
        </w:rPr>
        <w:t>5</w:t>
      </w:r>
      <w:r w:rsidRPr="00B20AE8">
        <w:rPr>
          <w:lang w:eastAsia="sv-SE"/>
        </w:rPr>
        <w:tab/>
        <w:t>Test Requirement</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71A23EA4" w14:textId="77777777" w:rsidR="006E5C62" w:rsidRPr="00B20AE8" w:rsidRDefault="006E5C62" w:rsidP="0039402F">
      <w:pPr>
        <w:rPr>
          <w:rFonts w:eastAsia="??"/>
        </w:rPr>
      </w:pPr>
      <w:r w:rsidRPr="00B20AE8">
        <w:t xml:space="preserve">The TRP of any spurious emission shall not exceed the </w:t>
      </w:r>
      <w:r w:rsidR="00FA7705">
        <w:t>limits</w:t>
      </w:r>
      <w:r w:rsidRPr="00B20AE8">
        <w:t xml:space="preserve"> in table 7.7.5-1:</w:t>
      </w:r>
    </w:p>
    <w:p w14:paraId="784A02D9" w14:textId="77777777" w:rsidR="006E5C62" w:rsidRPr="00B20AE8" w:rsidRDefault="006E5C62" w:rsidP="0039402F">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2327"/>
        <w:gridCol w:w="1701"/>
        <w:gridCol w:w="2918"/>
      </w:tblGrid>
      <w:tr w:rsidR="004F339F" w:rsidRPr="00B20AE8" w14:paraId="7285E15C" w14:textId="77777777" w:rsidTr="006A2BF1">
        <w:trPr>
          <w:cantSplit/>
          <w:tblHeader/>
          <w:jc w:val="center"/>
        </w:trPr>
        <w:tc>
          <w:tcPr>
            <w:tcW w:w="1897" w:type="dxa"/>
          </w:tcPr>
          <w:p w14:paraId="4A5C46FA" w14:textId="77777777" w:rsidR="006E5C62" w:rsidRPr="00B20AE8" w:rsidRDefault="006E5C62" w:rsidP="0039402F">
            <w:pPr>
              <w:pStyle w:val="TAH"/>
            </w:pPr>
            <w:r w:rsidRPr="00B20AE8">
              <w:t>Frequency range</w:t>
            </w:r>
          </w:p>
        </w:tc>
        <w:tc>
          <w:tcPr>
            <w:tcW w:w="2327" w:type="dxa"/>
          </w:tcPr>
          <w:p w14:paraId="511BC04F" w14:textId="77777777" w:rsidR="006E5C62" w:rsidRPr="00B20AE8" w:rsidRDefault="006E5C62" w:rsidP="0039402F">
            <w:pPr>
              <w:pStyle w:val="TAH"/>
            </w:pPr>
            <w:r w:rsidRPr="00B20AE8">
              <w:t>Maximum level</w:t>
            </w:r>
            <w:r w:rsidR="001A716D" w:rsidRPr="00B20AE8">
              <w:br/>
              <w:t>(Note 2</w:t>
            </w:r>
            <w:r w:rsidR="00FA7705" w:rsidRPr="00416246">
              <w:t>, Note 3</w:t>
            </w:r>
            <w:r w:rsidR="001A716D" w:rsidRPr="00B20AE8">
              <w:t>)</w:t>
            </w:r>
          </w:p>
        </w:tc>
        <w:tc>
          <w:tcPr>
            <w:tcW w:w="1701" w:type="dxa"/>
          </w:tcPr>
          <w:p w14:paraId="30AD6839" w14:textId="77777777" w:rsidR="006E5C62" w:rsidRPr="00B20AE8" w:rsidRDefault="006E5C62" w:rsidP="0039402F">
            <w:pPr>
              <w:pStyle w:val="TAH"/>
            </w:pPr>
            <w:r w:rsidRPr="00B20AE8">
              <w:t>Measurement bandwidth</w:t>
            </w:r>
          </w:p>
        </w:tc>
        <w:tc>
          <w:tcPr>
            <w:tcW w:w="2918" w:type="dxa"/>
          </w:tcPr>
          <w:p w14:paraId="07841E2A" w14:textId="77777777" w:rsidR="006E5C62" w:rsidRPr="00B20AE8" w:rsidRDefault="006E5C62" w:rsidP="0039402F">
            <w:pPr>
              <w:pStyle w:val="TAH"/>
            </w:pPr>
            <w:r w:rsidRPr="00B20AE8">
              <w:t>NOTE</w:t>
            </w:r>
          </w:p>
        </w:tc>
      </w:tr>
      <w:tr w:rsidR="004F339F" w:rsidRPr="00B20AE8" w14:paraId="3465548A" w14:textId="77777777" w:rsidTr="006A2BF1">
        <w:trPr>
          <w:cantSplit/>
          <w:jc w:val="center"/>
        </w:trPr>
        <w:tc>
          <w:tcPr>
            <w:tcW w:w="1897" w:type="dxa"/>
          </w:tcPr>
          <w:p w14:paraId="152377CB" w14:textId="4392C0DF" w:rsidR="006E5C62" w:rsidRPr="00B20AE8" w:rsidRDefault="006E5C62" w:rsidP="0039402F">
            <w:pPr>
              <w:pStyle w:val="TAL"/>
            </w:pPr>
            <w:r w:rsidRPr="00B20AE8">
              <w:t>30</w:t>
            </w:r>
            <w:r w:rsidR="00A33949">
              <w:t xml:space="preserve"> </w:t>
            </w:r>
            <w:r w:rsidRPr="00B20AE8">
              <w:t xml:space="preserve">MHz </w:t>
            </w:r>
            <w:r w:rsidRPr="00B20AE8">
              <w:noBreakHyphen/>
              <w:t xml:space="preserve"> 1 GHz</w:t>
            </w:r>
          </w:p>
        </w:tc>
        <w:tc>
          <w:tcPr>
            <w:tcW w:w="2327" w:type="dxa"/>
          </w:tcPr>
          <w:p w14:paraId="0CB7537B" w14:textId="77777777" w:rsidR="006E5C62" w:rsidRPr="00B20AE8" w:rsidRDefault="00FA7705" w:rsidP="0039402F">
            <w:pPr>
              <w:pStyle w:val="TAC"/>
            </w:pPr>
            <w:r>
              <w:t>-36</w:t>
            </w:r>
            <w:r w:rsidR="001A716D" w:rsidRPr="00B20AE8">
              <w:t xml:space="preserve"> + X</w:t>
            </w:r>
            <w:r w:rsidR="006E5C62" w:rsidRPr="00B20AE8">
              <w:t xml:space="preserve"> dBm</w:t>
            </w:r>
          </w:p>
        </w:tc>
        <w:tc>
          <w:tcPr>
            <w:tcW w:w="1701" w:type="dxa"/>
          </w:tcPr>
          <w:p w14:paraId="700A5A04" w14:textId="77777777" w:rsidR="006E5C62" w:rsidRPr="00B20AE8" w:rsidRDefault="006E5C62" w:rsidP="0039402F">
            <w:pPr>
              <w:pStyle w:val="TAC"/>
            </w:pPr>
            <w:r w:rsidRPr="00B20AE8">
              <w:t xml:space="preserve">100 kHz </w:t>
            </w:r>
          </w:p>
        </w:tc>
        <w:tc>
          <w:tcPr>
            <w:tcW w:w="2918" w:type="dxa"/>
          </w:tcPr>
          <w:p w14:paraId="582C3E78" w14:textId="77777777" w:rsidR="006E5C62" w:rsidRPr="00B20AE8" w:rsidRDefault="006E5C62" w:rsidP="0039402F">
            <w:pPr>
              <w:pStyle w:val="TAL"/>
            </w:pPr>
          </w:p>
        </w:tc>
      </w:tr>
      <w:tr w:rsidR="004F339F" w:rsidRPr="00B20AE8" w14:paraId="1E091373" w14:textId="77777777" w:rsidTr="006A2BF1">
        <w:trPr>
          <w:cantSplit/>
          <w:jc w:val="center"/>
        </w:trPr>
        <w:tc>
          <w:tcPr>
            <w:tcW w:w="1897" w:type="dxa"/>
          </w:tcPr>
          <w:p w14:paraId="2E690EE5" w14:textId="77777777" w:rsidR="006E5C62" w:rsidRPr="00B20AE8" w:rsidRDefault="006E5C62" w:rsidP="0039402F">
            <w:pPr>
              <w:pStyle w:val="TAL"/>
            </w:pPr>
            <w:r w:rsidRPr="00B20AE8">
              <w:t xml:space="preserve">1 GHz </w:t>
            </w:r>
            <w:r w:rsidR="00FA7705">
              <w:t>–</w:t>
            </w:r>
            <w:r w:rsidRPr="00B20AE8">
              <w:t xml:space="preserve"> </w:t>
            </w:r>
            <w:r w:rsidR="00FA7705">
              <w:t xml:space="preserve">12.75 </w:t>
            </w:r>
            <w:r w:rsidRPr="00B20AE8">
              <w:t>GHz</w:t>
            </w:r>
          </w:p>
        </w:tc>
        <w:tc>
          <w:tcPr>
            <w:tcW w:w="2327" w:type="dxa"/>
          </w:tcPr>
          <w:p w14:paraId="0F6D3C17" w14:textId="77777777" w:rsidR="006E5C62" w:rsidRPr="00B20AE8" w:rsidRDefault="00FA7705" w:rsidP="0039402F">
            <w:pPr>
              <w:pStyle w:val="TAC"/>
            </w:pPr>
            <w:r>
              <w:t>-30</w:t>
            </w:r>
            <w:r w:rsidR="001A716D" w:rsidRPr="00B20AE8">
              <w:t xml:space="preserve"> + X</w:t>
            </w:r>
            <w:r w:rsidR="006E5C62" w:rsidRPr="00B20AE8">
              <w:t xml:space="preserve"> dBm</w:t>
            </w:r>
          </w:p>
        </w:tc>
        <w:tc>
          <w:tcPr>
            <w:tcW w:w="1701" w:type="dxa"/>
          </w:tcPr>
          <w:p w14:paraId="6CA6EA1C" w14:textId="77777777" w:rsidR="006E5C62" w:rsidRPr="00B20AE8" w:rsidRDefault="006E5C62" w:rsidP="0039402F">
            <w:pPr>
              <w:pStyle w:val="TAC"/>
            </w:pPr>
            <w:r w:rsidRPr="00B20AE8">
              <w:t>1 MHz</w:t>
            </w:r>
          </w:p>
        </w:tc>
        <w:tc>
          <w:tcPr>
            <w:tcW w:w="2918" w:type="dxa"/>
          </w:tcPr>
          <w:p w14:paraId="5A70375F" w14:textId="77777777" w:rsidR="006E5C62" w:rsidRPr="00B20AE8" w:rsidRDefault="006E5C62" w:rsidP="0039402F">
            <w:pPr>
              <w:pStyle w:val="TAL"/>
            </w:pPr>
          </w:p>
        </w:tc>
      </w:tr>
      <w:tr w:rsidR="004F339F" w:rsidRPr="00B20AE8" w14:paraId="64DA6EB4" w14:textId="77777777" w:rsidTr="006A2BF1">
        <w:trPr>
          <w:cantSplit/>
          <w:jc w:val="center"/>
        </w:trPr>
        <w:tc>
          <w:tcPr>
            <w:tcW w:w="1897" w:type="dxa"/>
          </w:tcPr>
          <w:p w14:paraId="5D3BF7BF" w14:textId="77777777" w:rsidR="006E5C62" w:rsidRPr="00B20AE8" w:rsidRDefault="006E5C62" w:rsidP="0039402F">
            <w:pPr>
              <w:pStyle w:val="TAL"/>
            </w:pPr>
            <w:r w:rsidRPr="00B20AE8">
              <w:rPr>
                <w:rFonts w:cs="v5.0.0"/>
              </w:rPr>
              <w:t xml:space="preserve">12.75 GHz </w:t>
            </w:r>
            <w:r w:rsidRPr="00B20AE8">
              <w:t>- 5</w:t>
            </w:r>
            <w:r w:rsidRPr="00B20AE8">
              <w:rPr>
                <w:vertAlign w:val="superscript"/>
              </w:rPr>
              <w:t>th</w:t>
            </w:r>
            <w:r w:rsidRPr="00B20AE8">
              <w:t xml:space="preserve"> harmonic of the upper frequency edge of the UL operating band in GHz</w:t>
            </w:r>
          </w:p>
        </w:tc>
        <w:tc>
          <w:tcPr>
            <w:tcW w:w="2327" w:type="dxa"/>
          </w:tcPr>
          <w:p w14:paraId="609C337A" w14:textId="77777777" w:rsidR="006E5C62" w:rsidRPr="00B20AE8" w:rsidRDefault="00FA7705" w:rsidP="0039402F">
            <w:pPr>
              <w:pStyle w:val="TAC"/>
            </w:pPr>
            <w:r>
              <w:t>-30</w:t>
            </w:r>
            <w:r w:rsidR="001A716D" w:rsidRPr="00B20AE8">
              <w:t xml:space="preserve"> + X</w:t>
            </w:r>
            <w:r w:rsidR="006E5C62" w:rsidRPr="00B20AE8">
              <w:t xml:space="preserve"> dBm</w:t>
            </w:r>
          </w:p>
        </w:tc>
        <w:tc>
          <w:tcPr>
            <w:tcW w:w="1701" w:type="dxa"/>
          </w:tcPr>
          <w:p w14:paraId="636FA809" w14:textId="77777777" w:rsidR="006E5C62" w:rsidRPr="00B20AE8" w:rsidRDefault="006E5C62" w:rsidP="0039402F">
            <w:pPr>
              <w:pStyle w:val="TAC"/>
            </w:pPr>
            <w:r w:rsidRPr="00B20AE8">
              <w:t>1 MHz</w:t>
            </w:r>
          </w:p>
        </w:tc>
        <w:tc>
          <w:tcPr>
            <w:tcW w:w="2918" w:type="dxa"/>
          </w:tcPr>
          <w:p w14:paraId="4D8E3D81" w14:textId="77777777" w:rsidR="006E5C62" w:rsidRPr="00B20AE8" w:rsidRDefault="006E5C62" w:rsidP="0039402F">
            <w:pPr>
              <w:pStyle w:val="TAL"/>
            </w:pPr>
            <w:r w:rsidRPr="00B20AE8">
              <w:t>Applies only for Bands 22, 42</w:t>
            </w:r>
            <w:r w:rsidR="009A73AE" w:rsidRPr="00B20AE8">
              <w:t>,</w:t>
            </w:r>
            <w:r w:rsidRPr="00B20AE8">
              <w:t xml:space="preserve"> 43</w:t>
            </w:r>
            <w:r w:rsidR="009A73AE" w:rsidRPr="00B20AE8">
              <w:t>, 48</w:t>
            </w:r>
            <w:r w:rsidRPr="00B20AE8">
              <w:t>.</w:t>
            </w:r>
          </w:p>
        </w:tc>
      </w:tr>
      <w:tr w:rsidR="006E5C62" w:rsidRPr="00B20AE8" w14:paraId="73419AEE" w14:textId="77777777" w:rsidTr="006A2BF1">
        <w:trPr>
          <w:cantSplit/>
          <w:jc w:val="center"/>
        </w:trPr>
        <w:tc>
          <w:tcPr>
            <w:tcW w:w="8843" w:type="dxa"/>
            <w:gridSpan w:val="4"/>
          </w:tcPr>
          <w:p w14:paraId="2AD5DE5C" w14:textId="77777777" w:rsidR="001A716D" w:rsidRPr="00B20AE8" w:rsidRDefault="00341DF0" w:rsidP="0039402F">
            <w:pPr>
              <w:pStyle w:val="TAN"/>
              <w:rPr>
                <w:rFonts w:eastAsia="??"/>
              </w:rPr>
            </w:pPr>
            <w:r w:rsidRPr="00B20AE8">
              <w:rPr>
                <w:rFonts w:eastAsia="??"/>
              </w:rPr>
              <w:t>NOTE:</w:t>
            </w:r>
            <w:r w:rsidRPr="00B20AE8">
              <w:rPr>
                <w:rFonts w:eastAsia="??"/>
              </w:rPr>
              <w:tab/>
              <w:t>The frequency range</w:t>
            </w:r>
            <w:r w:rsidRPr="00B20AE8">
              <w:t xml:space="preserve"> between 2.5 * </w:t>
            </w:r>
            <w:r w:rsidRPr="00B20AE8">
              <w:rPr>
                <w:i/>
              </w:rPr>
              <w:t>channel bandwidth</w:t>
            </w:r>
            <w:r w:rsidRPr="00B20AE8">
              <w:t xml:space="preserve"> below the first carrier frequency and 2.5 * </w:t>
            </w:r>
            <w:r w:rsidRPr="00B20AE8">
              <w:rPr>
                <w:i/>
              </w:rPr>
              <w:t>channel bandwidth</w:t>
            </w:r>
            <w:r w:rsidRPr="00B20AE8">
              <w:t xml:space="preserve"> above the last carrier frequency transmitted by the AAS BS may be excluded from the requirement. However, f</w:t>
            </w:r>
            <w:r w:rsidRPr="00B20AE8">
              <w:rPr>
                <w:rFonts w:eastAsia="??"/>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rPr>
              <w:t xml:space="preserve"> </w:t>
            </w:r>
            <w:r w:rsidRPr="00B20AE8">
              <w:rPr>
                <w:rFonts w:eastAsia="??"/>
              </w:rPr>
              <w:t>below the lowest frequency of</w:t>
            </w:r>
            <w:r w:rsidRPr="00B20AE8">
              <w:t xml:space="preserve"> </w:t>
            </w:r>
            <w:r w:rsidRPr="00B20AE8">
              <w:rPr>
                <w:rFonts w:eastAsia="??"/>
              </w:rPr>
              <w:t xml:space="preserve">any of the AAS BS supported </w:t>
            </w:r>
            <w:r w:rsidRPr="00B20AE8">
              <w:rPr>
                <w:rFonts w:eastAsia="??"/>
                <w:i/>
              </w:rPr>
              <w:t>downlink operating band</w:t>
            </w:r>
            <w:r w:rsidRPr="00B20AE8">
              <w:rPr>
                <w:rFonts w:eastAsia="??"/>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rPr>
              <w:t xml:space="preserve"> </w:t>
            </w:r>
            <w:r w:rsidRPr="00B20AE8">
              <w:rPr>
                <w:rFonts w:eastAsia="??"/>
              </w:rPr>
              <w:t>above the highest frequency of</w:t>
            </w:r>
            <w:r w:rsidRPr="00B20AE8">
              <w:t xml:space="preserve"> </w:t>
            </w:r>
            <w:r w:rsidRPr="00B20AE8">
              <w:rPr>
                <w:rFonts w:eastAsia="??"/>
              </w:rPr>
              <w:t xml:space="preserve">any of the AAS BS supported </w:t>
            </w:r>
            <w:r w:rsidRPr="00B20AE8">
              <w:rPr>
                <w:rFonts w:eastAsia="??"/>
                <w:i/>
              </w:rPr>
              <w:t>downlink operating band</w:t>
            </w:r>
            <w:r w:rsidRPr="00B20AE8">
              <w:rPr>
                <w:rFonts w:eastAsia="??"/>
              </w:rPr>
              <w:t xml:space="preserve"> shall not be excluded from the requirement. For a </w:t>
            </w:r>
            <w:r w:rsidRPr="00B20AE8">
              <w:rPr>
                <w:rFonts w:eastAsia="??"/>
                <w:i/>
              </w:rPr>
              <w:t>multiband RIB</w:t>
            </w:r>
            <w:r w:rsidRPr="00B20AE8">
              <w:rPr>
                <w:rFonts w:eastAsia="??"/>
              </w:rPr>
              <w:t>, the exclusion applies for all supported operating bands</w:t>
            </w:r>
            <w:r w:rsidR="006E5C62" w:rsidRPr="00B20AE8">
              <w:rPr>
                <w:rFonts w:eastAsia="??"/>
              </w:rPr>
              <w:t>.</w:t>
            </w:r>
          </w:p>
          <w:p w14:paraId="69C049A2" w14:textId="77777777" w:rsidR="006E5C62" w:rsidRDefault="001A716D" w:rsidP="0039402F">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14:paraId="10D5C05E" w14:textId="77777777" w:rsidR="00FA7705" w:rsidRPr="00B20AE8" w:rsidRDefault="00FA7705" w:rsidP="0039402F">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14:paraId="36E192EC" w14:textId="77777777" w:rsidR="006E5C62" w:rsidRPr="00B20AE8" w:rsidRDefault="006E5C62" w:rsidP="0039402F"/>
    <w:p w14:paraId="06CE4852" w14:textId="7A36A25B" w:rsidR="006E5C62" w:rsidRPr="00B20AE8" w:rsidRDefault="006E5C62" w:rsidP="0039402F">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w:t>
      </w:r>
      <w:r w:rsidR="003D3C64">
        <w:t>clause </w:t>
      </w:r>
      <w:r w:rsidR="003D3C64" w:rsidRPr="00B20AE8">
        <w:t>6</w:t>
      </w:r>
      <w:r w:rsidR="001A40B1" w:rsidRPr="00B20AE8">
        <w:t>.7.6.3</w:t>
      </w:r>
      <w:r w:rsidRPr="00B20AE8">
        <w:t xml:space="preserve"> and for Co-existence with other systems in the same geographic</w:t>
      </w:r>
      <w:r w:rsidR="00B8331F" w:rsidRPr="00B20AE8">
        <w:t xml:space="preserve">al area in </w:t>
      </w:r>
      <w:r w:rsidR="003D3C64">
        <w:t>clause </w:t>
      </w:r>
      <w:r w:rsidR="003D3C64" w:rsidRPr="00B20AE8">
        <w:t>6</w:t>
      </w:r>
      <w:r w:rsidR="001A40B1" w:rsidRPr="00B20AE8">
        <w:t>.7.6.4</w:t>
      </w:r>
      <w:r w:rsidRPr="00B20AE8">
        <w:t xml:space="preserve">. </w:t>
      </w:r>
      <w:r w:rsidR="00B8331F" w:rsidRPr="00B20AE8">
        <w:rPr>
          <w:rFonts w:cs="v5.0.0"/>
        </w:rPr>
        <w:t xml:space="preserve">In addition, the co-existence requirements for co-located base stations specified in </w:t>
      </w:r>
      <w:r w:rsidR="003D3C64">
        <w:rPr>
          <w:rFonts w:cs="v5.0.0"/>
        </w:rPr>
        <w:t>clause </w:t>
      </w:r>
      <w:r w:rsidR="003D3C64" w:rsidRPr="00B20AE8">
        <w:rPr>
          <w:rFonts w:cs="v5.0.0"/>
        </w:rPr>
        <w:t>6</w:t>
      </w:r>
      <w:r w:rsidR="001A40B1" w:rsidRPr="00B20AE8">
        <w:rPr>
          <w:rFonts w:cs="v5.0.0"/>
        </w:rPr>
        <w:t>.7.6.5</w:t>
      </w:r>
      <w:r w:rsidRPr="00B20AE8">
        <w:rPr>
          <w:rFonts w:cs="v5.0.0"/>
        </w:rPr>
        <w:t xml:space="preserve"> may also be applied.</w:t>
      </w:r>
    </w:p>
    <w:p w14:paraId="32B92A70" w14:textId="77777777" w:rsidR="006E5C62" w:rsidRPr="00B20AE8" w:rsidRDefault="006E5C62" w:rsidP="006E5C62">
      <w:pPr>
        <w:pStyle w:val="Heading2"/>
      </w:pPr>
      <w:bookmarkStart w:id="5576" w:name="_Toc21123267"/>
      <w:bookmarkStart w:id="5577" w:name="_Toc45907460"/>
      <w:bookmarkStart w:id="5578" w:name="_Toc53181564"/>
      <w:bookmarkStart w:id="5579" w:name="_Toc61117329"/>
      <w:bookmarkStart w:id="5580" w:name="_Toc67081181"/>
      <w:bookmarkStart w:id="5581" w:name="_Toc68770533"/>
      <w:bookmarkStart w:id="5582" w:name="_Toc74755596"/>
      <w:bookmarkStart w:id="5583" w:name="_Toc76506520"/>
      <w:bookmarkStart w:id="5584" w:name="_Toc83113439"/>
      <w:bookmarkStart w:id="5585" w:name="_Toc89876642"/>
      <w:bookmarkStart w:id="5586" w:name="_Toc98711542"/>
      <w:bookmarkStart w:id="5587" w:name="_Toc145097409"/>
      <w:bookmarkStart w:id="5588" w:name="_Toc161848659"/>
      <w:r w:rsidRPr="00B20AE8">
        <w:t>7.8</w:t>
      </w:r>
      <w:r w:rsidRPr="00B20AE8">
        <w:tab/>
        <w:t>OTA Receiver intermodulation</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049DCA75" w14:textId="77777777" w:rsidR="006E5C62" w:rsidRPr="00B20AE8" w:rsidRDefault="006E5C62" w:rsidP="006E5C62">
      <w:pPr>
        <w:pStyle w:val="Heading3"/>
        <w:rPr>
          <w:lang w:eastAsia="sv-SE"/>
        </w:rPr>
      </w:pPr>
      <w:bookmarkStart w:id="5589" w:name="_Toc21123268"/>
      <w:bookmarkStart w:id="5590" w:name="_Toc45907461"/>
      <w:bookmarkStart w:id="5591" w:name="_Toc53181565"/>
      <w:bookmarkStart w:id="5592" w:name="_Toc61117330"/>
      <w:bookmarkStart w:id="5593" w:name="_Toc67081182"/>
      <w:bookmarkStart w:id="5594" w:name="_Toc68770534"/>
      <w:bookmarkStart w:id="5595" w:name="_Toc74755597"/>
      <w:bookmarkStart w:id="5596" w:name="_Toc76506521"/>
      <w:bookmarkStart w:id="5597" w:name="_Toc83113440"/>
      <w:bookmarkStart w:id="5598" w:name="_Toc89876643"/>
      <w:bookmarkStart w:id="5599" w:name="_Toc98711543"/>
      <w:bookmarkStart w:id="5600" w:name="_Toc145097410"/>
      <w:bookmarkStart w:id="5601" w:name="_Toc161848660"/>
      <w:r w:rsidRPr="00B20AE8">
        <w:rPr>
          <w:lang w:eastAsia="sv-SE"/>
        </w:rPr>
        <w:t>7.8.1</w:t>
      </w:r>
      <w:r w:rsidRPr="00B20AE8">
        <w:rPr>
          <w:lang w:eastAsia="sv-SE"/>
        </w:rPr>
        <w:tab/>
        <w:t>Definition and applicability</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346C8DB9" w14:textId="77777777" w:rsidR="006E5C62" w:rsidRPr="00B20AE8" w:rsidRDefault="006E5C62" w:rsidP="0039402F">
      <w:r w:rsidRPr="00B20AE8">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4385B3EB" w14:textId="77777777" w:rsidR="006E5C62" w:rsidRPr="00B20AE8" w:rsidRDefault="006E5C62" w:rsidP="0039402F">
      <w:r w:rsidRPr="00B20AE8">
        <w:t>The requirement applies at the RIB when the AoA of the incident wave of a received signal and the interfering signal are from the same direction, and:</w:t>
      </w:r>
    </w:p>
    <w:p w14:paraId="7B5423AC" w14:textId="77777777" w:rsidR="006E5C62" w:rsidRPr="00B20AE8" w:rsidRDefault="006E5C62" w:rsidP="0039402F">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65E96D80" w14:textId="77777777" w:rsidR="006E5C62" w:rsidRPr="00B20AE8" w:rsidRDefault="006E5C62" w:rsidP="0039402F">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471AB69E" w14:textId="77777777" w:rsidR="006E5C62" w:rsidRPr="00B20AE8" w:rsidRDefault="006E5C62" w:rsidP="0039402F">
      <w:r w:rsidRPr="00B20AE8">
        <w:t xml:space="preserve">The wanted and interfering signals apply to each supported polarization, under the assumption of </w:t>
      </w:r>
      <w:r w:rsidRPr="00B20AE8">
        <w:rPr>
          <w:i/>
        </w:rPr>
        <w:t>polarization match</w:t>
      </w:r>
      <w:r w:rsidRPr="00B20AE8">
        <w:t>.</w:t>
      </w:r>
    </w:p>
    <w:p w14:paraId="66DCB38C" w14:textId="77777777" w:rsidR="006E5C62" w:rsidRPr="00B20AE8" w:rsidRDefault="006E5C62" w:rsidP="00655C36">
      <w:pPr>
        <w:pStyle w:val="Heading3"/>
        <w:tabs>
          <w:tab w:val="left" w:pos="6237"/>
        </w:tabs>
        <w:rPr>
          <w:lang w:eastAsia="sv-SE"/>
        </w:rPr>
      </w:pPr>
      <w:bookmarkStart w:id="5602" w:name="_Toc21123269"/>
      <w:bookmarkStart w:id="5603" w:name="_Toc45907462"/>
      <w:bookmarkStart w:id="5604" w:name="_Toc53181566"/>
      <w:bookmarkStart w:id="5605" w:name="_Toc61117331"/>
      <w:bookmarkStart w:id="5606" w:name="_Toc67081183"/>
      <w:bookmarkStart w:id="5607" w:name="_Toc68770535"/>
      <w:bookmarkStart w:id="5608" w:name="_Toc74755598"/>
      <w:bookmarkStart w:id="5609" w:name="_Toc76506522"/>
      <w:bookmarkStart w:id="5610" w:name="_Toc83113441"/>
      <w:bookmarkStart w:id="5611" w:name="_Toc89876644"/>
      <w:bookmarkStart w:id="5612" w:name="_Toc98711544"/>
      <w:bookmarkStart w:id="5613" w:name="_Toc145097411"/>
      <w:bookmarkStart w:id="5614" w:name="_Toc161848661"/>
      <w:r w:rsidRPr="00B20AE8">
        <w:rPr>
          <w:lang w:eastAsia="sv-SE"/>
        </w:rPr>
        <w:t>7.8.2</w:t>
      </w:r>
      <w:r w:rsidRPr="00B20AE8">
        <w:rPr>
          <w:lang w:eastAsia="sv-SE"/>
        </w:rPr>
        <w:tab/>
        <w:t>Minimum Requirement</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3BE0EE22" w14:textId="39E05939" w:rsidR="006E5C62" w:rsidRPr="00B20AE8" w:rsidRDefault="006E5C62"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0.8.2.</w:t>
      </w:r>
    </w:p>
    <w:p w14:paraId="3F1C53E3" w14:textId="293CBA66" w:rsidR="006E5C62" w:rsidRPr="00B20AE8" w:rsidRDefault="006E5C62"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005E0F6D" w:rsidRPr="00B20AE8">
        <w:t xml:space="preserve"> defined</w:t>
      </w:r>
      <w:r w:rsidRPr="00B20AE8">
        <w:rPr>
          <w:rFonts w:eastAsia="MS Mincho"/>
        </w:rPr>
        <w:t xml:space="preserve">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0.8.3.</w:t>
      </w:r>
    </w:p>
    <w:p w14:paraId="3CCAF485" w14:textId="64F77967" w:rsidR="006E5C62" w:rsidRPr="00B20AE8" w:rsidRDefault="006E5C62"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0.8.4.</w:t>
      </w:r>
    </w:p>
    <w:p w14:paraId="51136FFA" w14:textId="77777777" w:rsidR="006E5C62" w:rsidRPr="00B20AE8" w:rsidRDefault="006E5C62" w:rsidP="00655C36">
      <w:pPr>
        <w:pStyle w:val="Heading3"/>
        <w:tabs>
          <w:tab w:val="left" w:pos="6237"/>
        </w:tabs>
        <w:rPr>
          <w:lang w:eastAsia="sv-SE"/>
        </w:rPr>
      </w:pPr>
      <w:bookmarkStart w:id="5615" w:name="_Toc21123270"/>
      <w:bookmarkStart w:id="5616" w:name="_Toc45907463"/>
      <w:bookmarkStart w:id="5617" w:name="_Toc53181567"/>
      <w:bookmarkStart w:id="5618" w:name="_Toc61117332"/>
      <w:bookmarkStart w:id="5619" w:name="_Toc67081184"/>
      <w:bookmarkStart w:id="5620" w:name="_Toc68770536"/>
      <w:bookmarkStart w:id="5621" w:name="_Toc74755599"/>
      <w:bookmarkStart w:id="5622" w:name="_Toc76506523"/>
      <w:bookmarkStart w:id="5623" w:name="_Toc83113442"/>
      <w:bookmarkStart w:id="5624" w:name="_Toc89876645"/>
      <w:bookmarkStart w:id="5625" w:name="_Toc98711545"/>
      <w:bookmarkStart w:id="5626" w:name="_Toc145097412"/>
      <w:bookmarkStart w:id="5627" w:name="_Toc161848662"/>
      <w:r w:rsidRPr="00B20AE8">
        <w:rPr>
          <w:lang w:eastAsia="sv-SE"/>
        </w:rPr>
        <w:t>7.8.3</w:t>
      </w:r>
      <w:r w:rsidRPr="00B20AE8">
        <w:rPr>
          <w:lang w:eastAsia="sv-SE"/>
        </w:rPr>
        <w:tab/>
        <w:t>Test purpose</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71BBA59B" w14:textId="77777777" w:rsidR="006E5C62" w:rsidRPr="00B20AE8" w:rsidRDefault="006E5C62" w:rsidP="0039402F">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6CD18B4" w14:textId="77777777" w:rsidR="006E5C62" w:rsidRPr="00B20AE8" w:rsidRDefault="006E5C62" w:rsidP="00655C36">
      <w:pPr>
        <w:pStyle w:val="Heading3"/>
        <w:tabs>
          <w:tab w:val="left" w:pos="6237"/>
        </w:tabs>
        <w:rPr>
          <w:lang w:eastAsia="sv-SE"/>
        </w:rPr>
      </w:pPr>
      <w:bookmarkStart w:id="5628" w:name="_Toc21123271"/>
      <w:bookmarkStart w:id="5629" w:name="_Toc45907464"/>
      <w:bookmarkStart w:id="5630" w:name="_Toc53181568"/>
      <w:bookmarkStart w:id="5631" w:name="_Toc61117333"/>
      <w:bookmarkStart w:id="5632" w:name="_Toc67081185"/>
      <w:bookmarkStart w:id="5633" w:name="_Toc68770537"/>
      <w:bookmarkStart w:id="5634" w:name="_Toc74755600"/>
      <w:bookmarkStart w:id="5635" w:name="_Toc76506524"/>
      <w:bookmarkStart w:id="5636" w:name="_Toc83113443"/>
      <w:bookmarkStart w:id="5637" w:name="_Toc89876646"/>
      <w:bookmarkStart w:id="5638" w:name="_Toc98711546"/>
      <w:bookmarkStart w:id="5639" w:name="_Toc145097413"/>
      <w:bookmarkStart w:id="5640" w:name="_Toc161848663"/>
      <w:r w:rsidRPr="00B20AE8">
        <w:rPr>
          <w:lang w:eastAsia="sv-SE"/>
        </w:rPr>
        <w:t>7.8</w:t>
      </w:r>
      <w:r w:rsidRPr="00B20AE8">
        <w:rPr>
          <w:lang w:eastAsia="zh-CN"/>
        </w:rPr>
        <w:t>.</w:t>
      </w:r>
      <w:r w:rsidRPr="00B20AE8">
        <w:rPr>
          <w:lang w:eastAsia="sv-SE"/>
        </w:rPr>
        <w:t>4</w:t>
      </w:r>
      <w:r w:rsidRPr="00B20AE8">
        <w:rPr>
          <w:lang w:eastAsia="sv-SE"/>
        </w:rPr>
        <w:tab/>
        <w:t>Method of test</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453992B9" w14:textId="77777777" w:rsidR="006E5C62" w:rsidRPr="00B20AE8" w:rsidRDefault="006E5C62" w:rsidP="00655C36">
      <w:pPr>
        <w:pStyle w:val="Heading4"/>
        <w:tabs>
          <w:tab w:val="left" w:pos="6237"/>
        </w:tabs>
        <w:rPr>
          <w:lang w:eastAsia="sv-SE"/>
        </w:rPr>
      </w:pPr>
      <w:bookmarkStart w:id="5641" w:name="_Toc21123272"/>
      <w:bookmarkStart w:id="5642" w:name="_Toc45907465"/>
      <w:bookmarkStart w:id="5643" w:name="_Toc53181569"/>
      <w:bookmarkStart w:id="5644" w:name="_Toc61117334"/>
      <w:bookmarkStart w:id="5645" w:name="_Toc67081186"/>
      <w:bookmarkStart w:id="5646" w:name="_Toc68770538"/>
      <w:bookmarkStart w:id="5647" w:name="_Toc74755601"/>
      <w:bookmarkStart w:id="5648" w:name="_Toc76506525"/>
      <w:bookmarkStart w:id="5649" w:name="_Toc83113444"/>
      <w:bookmarkStart w:id="5650" w:name="_Toc89876647"/>
      <w:bookmarkStart w:id="5651" w:name="_Toc98711547"/>
      <w:bookmarkStart w:id="5652" w:name="_Toc145097414"/>
      <w:bookmarkStart w:id="5653" w:name="_Toc161848664"/>
      <w:r w:rsidRPr="00B20AE8">
        <w:rPr>
          <w:lang w:eastAsia="sv-SE"/>
        </w:rPr>
        <w:t>7.8.4.1</w:t>
      </w:r>
      <w:r w:rsidRPr="00B20AE8">
        <w:rPr>
          <w:lang w:eastAsia="sv-SE"/>
        </w:rPr>
        <w:tab/>
        <w:t>Initial conditions</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4CBE9B2C" w14:textId="77777777" w:rsidR="006E5C62" w:rsidRPr="00B20AE8" w:rsidRDefault="006E5C62" w:rsidP="0039402F">
      <w:r w:rsidRPr="00B20AE8">
        <w:t xml:space="preserve">Test environment: </w:t>
      </w:r>
      <w:r w:rsidR="00E02591" w:rsidRPr="00B20AE8">
        <w:t>n</w:t>
      </w:r>
      <w:r w:rsidRPr="00B20AE8">
        <w:t xml:space="preserve">ormal; see </w:t>
      </w:r>
      <w:r w:rsidR="001A40B1" w:rsidRPr="00B20AE8">
        <w:t>annex G</w:t>
      </w:r>
      <w:r w:rsidRPr="00B20AE8">
        <w:t>.2.</w:t>
      </w:r>
    </w:p>
    <w:p w14:paraId="4753CA44" w14:textId="1DA3234D" w:rsidR="006E5C62" w:rsidRPr="00B20AE8" w:rsidRDefault="006E5C62" w:rsidP="0039402F">
      <w:r w:rsidRPr="00B20AE8">
        <w:t>RF channels to be tested for single carrier:</w:t>
      </w:r>
      <w:r w:rsidR="003D3C64">
        <w:tab/>
      </w:r>
      <w:r w:rsidRPr="00B20AE8">
        <w:t xml:space="preserve">M; see </w:t>
      </w:r>
      <w:r w:rsidR="003D3C64">
        <w:t>clause </w:t>
      </w:r>
      <w:r w:rsidR="003D3C64" w:rsidRPr="00B20AE8">
        <w:t>4</w:t>
      </w:r>
      <w:r w:rsidRPr="00B20AE8">
        <w:t>.12.1.</w:t>
      </w:r>
    </w:p>
    <w:p w14:paraId="74836007" w14:textId="132B0946" w:rsidR="006E5C62" w:rsidRPr="00B20AE8" w:rsidRDefault="006E5C62" w:rsidP="0039402F">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w:t>
      </w:r>
      <w:r w:rsidR="003D3C64">
        <w:t>clause </w:t>
      </w:r>
      <w:r w:rsidR="003D3C64" w:rsidRPr="00B20AE8">
        <w:t>4</w:t>
      </w:r>
      <w:r w:rsidRPr="00B20AE8">
        <w:t xml:space="preserve">.12.1.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xml:space="preserve">, see </w:t>
      </w:r>
      <w:r w:rsidR="003D3C64">
        <w:t>clause </w:t>
      </w:r>
      <w:r w:rsidR="003D3C64" w:rsidRPr="00B20AE8">
        <w:t>4</w:t>
      </w:r>
      <w:r w:rsidRPr="00B20AE8">
        <w:t>.12.1.</w:t>
      </w:r>
    </w:p>
    <w:p w14:paraId="6F07D7C3" w14:textId="77777777" w:rsidR="006E5C62" w:rsidRPr="00B20AE8" w:rsidRDefault="006E5C62" w:rsidP="0039402F">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14:paraId="1AED5159" w14:textId="77777777" w:rsidR="006E5C62" w:rsidRPr="00B20AE8" w:rsidRDefault="006E5C62" w:rsidP="00655C36">
      <w:pPr>
        <w:pStyle w:val="Heading4"/>
        <w:tabs>
          <w:tab w:val="left" w:pos="6237"/>
        </w:tabs>
        <w:rPr>
          <w:lang w:eastAsia="sv-SE"/>
        </w:rPr>
      </w:pPr>
      <w:bookmarkStart w:id="5654" w:name="_Toc21123273"/>
      <w:bookmarkStart w:id="5655" w:name="_Toc45907466"/>
      <w:bookmarkStart w:id="5656" w:name="_Toc53181570"/>
      <w:bookmarkStart w:id="5657" w:name="_Toc61117335"/>
      <w:bookmarkStart w:id="5658" w:name="_Toc67081187"/>
      <w:bookmarkStart w:id="5659" w:name="_Toc68770539"/>
      <w:bookmarkStart w:id="5660" w:name="_Toc74755602"/>
      <w:bookmarkStart w:id="5661" w:name="_Toc76506526"/>
      <w:bookmarkStart w:id="5662" w:name="_Toc83113445"/>
      <w:bookmarkStart w:id="5663" w:name="_Toc89876648"/>
      <w:bookmarkStart w:id="5664" w:name="_Toc98711548"/>
      <w:bookmarkStart w:id="5665" w:name="_Toc145097415"/>
      <w:bookmarkStart w:id="5666" w:name="_Toc161848665"/>
      <w:r w:rsidRPr="00B20AE8">
        <w:rPr>
          <w:lang w:eastAsia="sv-SE"/>
        </w:rPr>
        <w:t>7.8.4.2</w:t>
      </w:r>
      <w:r w:rsidRPr="00B20AE8">
        <w:rPr>
          <w:lang w:eastAsia="sv-SE"/>
        </w:rPr>
        <w:tab/>
        <w:t>Procedure</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1D568067" w14:textId="77777777" w:rsidR="006E5C62" w:rsidRPr="00B20AE8" w:rsidRDefault="006E5C62" w:rsidP="00655C36">
      <w:pPr>
        <w:pStyle w:val="Heading5"/>
        <w:tabs>
          <w:tab w:val="left" w:pos="6237"/>
        </w:tabs>
      </w:pPr>
      <w:bookmarkStart w:id="5667" w:name="_Toc21123274"/>
      <w:bookmarkStart w:id="5668" w:name="_Toc45907467"/>
      <w:bookmarkStart w:id="5669" w:name="_Toc53181571"/>
      <w:bookmarkStart w:id="5670" w:name="_Toc61117336"/>
      <w:bookmarkStart w:id="5671" w:name="_Toc67081188"/>
      <w:bookmarkStart w:id="5672" w:name="_Toc68770540"/>
      <w:bookmarkStart w:id="5673" w:name="_Toc74755603"/>
      <w:bookmarkStart w:id="5674" w:name="_Toc76506527"/>
      <w:bookmarkStart w:id="5675" w:name="_Toc83113446"/>
      <w:bookmarkStart w:id="5676" w:name="_Toc89876649"/>
      <w:bookmarkStart w:id="5677" w:name="_Toc98711549"/>
      <w:bookmarkStart w:id="5678" w:name="_Toc145097416"/>
      <w:bookmarkStart w:id="5679" w:name="_Toc161848666"/>
      <w:r w:rsidRPr="00B20AE8">
        <w:t>7.8.4.2.1</w:t>
      </w:r>
      <w:r w:rsidRPr="00B20AE8">
        <w:tab/>
        <w:t>General procedure</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1A88A452" w14:textId="77777777" w:rsidR="006E5C62" w:rsidRPr="00B20AE8" w:rsidRDefault="006E5C62" w:rsidP="0039402F">
      <w:pPr>
        <w:rPr>
          <w:lang w:eastAsia="zh-CN"/>
        </w:rPr>
      </w:pPr>
      <w:r w:rsidRPr="00B20AE8">
        <w:rPr>
          <w:lang w:eastAsia="zh-CN"/>
        </w:rPr>
        <w:t>The general procedure steps apply to the procedures for all the RATs.</w:t>
      </w:r>
    </w:p>
    <w:p w14:paraId="07149A69"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rPr>
          <w:rFonts w:eastAsia="MS Mincho"/>
        </w:rPr>
        <w:t>2.6</w:t>
      </w:r>
      <w:r w:rsidRPr="00B20AE8">
        <w:t>.</w:t>
      </w:r>
    </w:p>
    <w:p w14:paraId="3C745F99" w14:textId="77777777" w:rsidR="006E5C62"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578445ED" w14:textId="77777777" w:rsidR="000814A0" w:rsidRPr="00B20AE8" w:rsidRDefault="006E5C62" w:rsidP="0039402F">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087B6AAB" w14:textId="77777777" w:rsidR="00655C36" w:rsidRPr="00B20AE8" w:rsidRDefault="006E5C62" w:rsidP="0039402F">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01B7E63C" w14:textId="77777777" w:rsidR="006E5C62" w:rsidRPr="00B20AE8" w:rsidRDefault="006E5C62" w:rsidP="0039402F">
      <w:pPr>
        <w:pStyle w:val="B1"/>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0708438C" w14:textId="1999387E" w:rsidR="006E5C62" w:rsidRPr="00B20AE8" w:rsidRDefault="006E5C62" w:rsidP="0039402F">
      <w:pPr>
        <w:pStyle w:val="B1"/>
        <w:rPr>
          <w:lang w:eastAsia="zh-CN"/>
        </w:rPr>
      </w:pPr>
      <w:r w:rsidRPr="00B20AE8">
        <w:rPr>
          <w:lang w:eastAsia="zh-CN"/>
        </w:rPr>
        <w:t>6)</w:t>
      </w:r>
      <w:r w:rsidRPr="00B20AE8">
        <w:rPr>
          <w:lang w:eastAsia="zh-CN"/>
        </w:rPr>
        <w:tab/>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63140ABB" w14:textId="77777777" w:rsidR="006E5C62" w:rsidRPr="00B20AE8" w:rsidRDefault="006E5C62" w:rsidP="0039402F">
      <w:pPr>
        <w:pStyle w:val="B1"/>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14:paraId="12EC9399" w14:textId="5086130E" w:rsidR="006E5C62" w:rsidRPr="00B20AE8" w:rsidRDefault="00F437E4" w:rsidP="0039402F">
      <w:pPr>
        <w:pStyle w:val="B1"/>
      </w:pPr>
      <w:r>
        <w:tab/>
      </w:r>
      <w:r w:rsidR="006E5C62" w:rsidRPr="00B20AE8">
        <w:t xml:space="preserve">Set the signal generator for the wanted signal according to the applicable test configuration (see </w:t>
      </w:r>
      <w:r w:rsidR="003D3C64" w:rsidRPr="00B20AE8">
        <w:t>clause</w:t>
      </w:r>
      <w:r w:rsidR="003D3C64">
        <w:t> </w:t>
      </w:r>
      <w:r w:rsidR="003D3C64" w:rsidRPr="00B20AE8">
        <w:t>5</w:t>
      </w:r>
      <w:r w:rsidR="006E5C62" w:rsidRPr="00B20AE8">
        <w:t>) using applicable reference measurement channel to transmit:</w:t>
      </w:r>
    </w:p>
    <w:p w14:paraId="18E71FD0" w14:textId="1C802491" w:rsidR="00CF0D41" w:rsidRPr="00B20AE8" w:rsidRDefault="006E5C62" w:rsidP="0039402F">
      <w:pPr>
        <w:pStyle w:val="B20"/>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1538D" w:rsidRPr="00B20AE8">
        <w:t>.</w:t>
      </w:r>
    </w:p>
    <w:p w14:paraId="75BC301F" w14:textId="5602FFB0" w:rsidR="0061538D" w:rsidRPr="00B20AE8" w:rsidRDefault="0061538D" w:rsidP="0039402F">
      <w:pPr>
        <w:pStyle w:val="B20"/>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Pr="00B20AE8">
        <w:t>10].</w:t>
      </w:r>
    </w:p>
    <w:p w14:paraId="4F8F12FE" w14:textId="30568825" w:rsidR="00CF0D41" w:rsidRPr="00B20AE8" w:rsidRDefault="0061538D" w:rsidP="0039402F">
      <w:pPr>
        <w:pStyle w:val="B20"/>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3ED86C52" w14:textId="77777777" w:rsidR="006E5C62" w:rsidRPr="00B20AE8" w:rsidRDefault="006E5C62" w:rsidP="00655C36">
      <w:pPr>
        <w:pStyle w:val="Heading5"/>
        <w:tabs>
          <w:tab w:val="left" w:pos="6237"/>
        </w:tabs>
      </w:pPr>
      <w:bookmarkStart w:id="5680" w:name="_Toc21123275"/>
      <w:bookmarkStart w:id="5681" w:name="_Toc45907468"/>
      <w:bookmarkStart w:id="5682" w:name="_Toc53181572"/>
      <w:bookmarkStart w:id="5683" w:name="_Toc61117337"/>
      <w:bookmarkStart w:id="5684" w:name="_Toc67081189"/>
      <w:bookmarkStart w:id="5685" w:name="_Toc68770541"/>
      <w:bookmarkStart w:id="5686" w:name="_Toc74755604"/>
      <w:bookmarkStart w:id="5687" w:name="_Toc76506528"/>
      <w:bookmarkStart w:id="5688" w:name="_Toc83113447"/>
      <w:bookmarkStart w:id="5689" w:name="_Toc89876650"/>
      <w:bookmarkStart w:id="5690" w:name="_Toc98711550"/>
      <w:bookmarkStart w:id="5691" w:name="_Toc145097417"/>
      <w:bookmarkStart w:id="5692" w:name="_Toc161848667"/>
      <w:r w:rsidRPr="00B20AE8">
        <w:t>7.8.4.2.2</w:t>
      </w:r>
      <w:r w:rsidRPr="00B20AE8">
        <w:tab/>
        <w:t>MSR operation</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0FC05BA9" w14:textId="77777777" w:rsidR="006E5C62" w:rsidRPr="00B20AE8" w:rsidRDefault="006E5C62" w:rsidP="00655C36">
      <w:pPr>
        <w:pStyle w:val="H6"/>
        <w:tabs>
          <w:tab w:val="left" w:pos="6237"/>
        </w:tabs>
      </w:pPr>
      <w:r w:rsidRPr="00B20AE8">
        <w:t>7.8.4.4.2.1</w:t>
      </w:r>
      <w:r w:rsidRPr="00B20AE8">
        <w:tab/>
        <w:t>Procedure for general and narrowband intermodulation</w:t>
      </w:r>
    </w:p>
    <w:p w14:paraId="61891C03" w14:textId="1B91BDD2" w:rsidR="006E5C62" w:rsidRPr="00B20AE8" w:rsidRDefault="006E5C62" w:rsidP="0039402F">
      <w:pPr>
        <w:pStyle w:val="B1"/>
      </w:pPr>
      <w:r w:rsidRPr="00B20AE8">
        <w:t>1)</w:t>
      </w:r>
      <w:r w:rsidRPr="00B20AE8">
        <w:tab/>
        <w:t>Adjust the signal generators to the type of interfering signals, levels and the frequency offsets as specified in table 7.8.5.1.1-1 and Table 7.</w:t>
      </w:r>
      <w:r w:rsidR="00A65B9B">
        <w:t>8</w:t>
      </w:r>
      <w:r w:rsidRPr="00B20AE8">
        <w:t>.5.1.1-2 for general intermodulation requirement, and Table 7.8.5.</w:t>
      </w:r>
      <w:r w:rsidR="00A65B9B">
        <w:t>1</w:t>
      </w:r>
      <w:r w:rsidRPr="00B20AE8">
        <w:t>.</w:t>
      </w:r>
      <w:r w:rsidR="00A65B9B">
        <w:t>2</w:t>
      </w:r>
      <w:r w:rsidRPr="00B20AE8">
        <w:t>-1 and Table 7.8.5.</w:t>
      </w:r>
      <w:r w:rsidR="00A65B9B">
        <w:t>1</w:t>
      </w:r>
      <w:r w:rsidRPr="00B20AE8">
        <w:t>.</w:t>
      </w:r>
      <w:r w:rsidR="00A65B9B">
        <w:t>2</w:t>
      </w:r>
      <w:r w:rsidRPr="00B20AE8">
        <w:t>-2 for narrowband intermodulation requirement.</w:t>
      </w:r>
    </w:p>
    <w:p w14:paraId="64049314" w14:textId="27B61507" w:rsidR="00655C36" w:rsidRPr="00B20AE8" w:rsidRDefault="006E5C62" w:rsidP="0039402F">
      <w:pPr>
        <w:pStyle w:val="B1"/>
      </w:pPr>
      <w:r w:rsidRPr="00B20AE8">
        <w:t>2)</w:t>
      </w:r>
      <w:r w:rsidRPr="00B20AE8">
        <w:tab/>
        <w:t xml:space="preserve">Measure the performance of the wanted signal at the receiver under test, as defined in </w:t>
      </w:r>
      <w:r w:rsidR="003D3C64">
        <w:t>clause </w:t>
      </w:r>
      <w:r w:rsidR="003D3C64" w:rsidRPr="00B20AE8">
        <w:t>7</w:t>
      </w:r>
      <w:r w:rsidRPr="00B20AE8">
        <w:t xml:space="preserve">.8.5.1.1 and 7.8.5.1.2, for the relevant carriers specified by the test configuration in </w:t>
      </w:r>
      <w:r w:rsidR="003D3C64" w:rsidRPr="00B20AE8">
        <w:t>clause</w:t>
      </w:r>
      <w:r w:rsidR="003D3C64">
        <w:t> </w:t>
      </w:r>
      <w:r w:rsidR="003D3C64" w:rsidRPr="00B20AE8">
        <w:t>5</w:t>
      </w:r>
      <w:r w:rsidRPr="00B20AE8">
        <w:t>.</w:t>
      </w:r>
    </w:p>
    <w:p w14:paraId="1E8B4700" w14:textId="77777777" w:rsidR="006E5C62" w:rsidRPr="00B20AE8" w:rsidRDefault="00655C36" w:rsidP="0039402F">
      <w:pPr>
        <w:pStyle w:val="B1"/>
      </w:pPr>
      <w:r w:rsidRPr="00B20AE8">
        <w:t>3)</w:t>
      </w:r>
      <w:r w:rsidRPr="00B20AE8">
        <w:tab/>
        <w:t>Repeat for all supported polarizations.</w:t>
      </w:r>
    </w:p>
    <w:p w14:paraId="602F9195"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1BF0DF04" w14:textId="77777777" w:rsidR="006E5C62" w:rsidRPr="00B20AE8" w:rsidRDefault="00655C36" w:rsidP="0039402F">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02A866C9" w14:textId="77777777" w:rsidR="006E5C62" w:rsidRPr="00B20AE8" w:rsidRDefault="006E5C62" w:rsidP="006E5C62">
      <w:pPr>
        <w:pStyle w:val="Heading5"/>
      </w:pPr>
      <w:bookmarkStart w:id="5693" w:name="_Toc21123276"/>
      <w:bookmarkStart w:id="5694" w:name="_Toc45907469"/>
      <w:bookmarkStart w:id="5695" w:name="_Toc53181573"/>
      <w:bookmarkStart w:id="5696" w:name="_Toc61117338"/>
      <w:bookmarkStart w:id="5697" w:name="_Toc67081190"/>
      <w:bookmarkStart w:id="5698" w:name="_Toc68770542"/>
      <w:bookmarkStart w:id="5699" w:name="_Toc74755605"/>
      <w:bookmarkStart w:id="5700" w:name="_Toc76506529"/>
      <w:bookmarkStart w:id="5701" w:name="_Toc83113448"/>
      <w:bookmarkStart w:id="5702" w:name="_Toc89876651"/>
      <w:bookmarkStart w:id="5703" w:name="_Toc98711551"/>
      <w:bookmarkStart w:id="5704" w:name="_Toc145097418"/>
      <w:bookmarkStart w:id="5705" w:name="_Toc161848668"/>
      <w:r w:rsidRPr="00B20AE8">
        <w:t>7.8.4.2.3</w:t>
      </w:r>
      <w:r w:rsidRPr="00B20AE8">
        <w:tab/>
        <w:t>Single RAT UTRA FDD operation</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117BE7B1" w14:textId="7C2FC451" w:rsidR="006E5C62" w:rsidRPr="00B20AE8" w:rsidRDefault="006E5C62" w:rsidP="0039402F">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14:paraId="59742D65" w14:textId="77777777" w:rsidR="006E5C62" w:rsidRPr="00B20AE8" w:rsidRDefault="006E5C62" w:rsidP="0039402F">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14:paraId="58FE6018" w14:textId="77777777" w:rsidR="006E5C62" w:rsidRPr="00B20AE8" w:rsidRDefault="006E5C62" w:rsidP="0039402F">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14:paraId="31B961D8" w14:textId="77777777" w:rsidR="00655C36" w:rsidRPr="00B20AE8" w:rsidRDefault="006E5C62" w:rsidP="0039402F">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14:paraId="2FEB6F3D" w14:textId="77777777" w:rsidR="006E5C62" w:rsidRPr="00B20AE8" w:rsidRDefault="00655C36" w:rsidP="0039402F">
      <w:pPr>
        <w:pStyle w:val="B1"/>
      </w:pPr>
      <w:r w:rsidRPr="00B20AE8">
        <w:t>5)</w:t>
      </w:r>
      <w:r w:rsidRPr="00B20AE8">
        <w:tab/>
        <w:t>Repeat for all supported polarizations.</w:t>
      </w:r>
    </w:p>
    <w:p w14:paraId="761753D8"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77F879C1" w14:textId="77777777" w:rsidR="006E5C62" w:rsidRPr="00B20AE8" w:rsidRDefault="00655C36"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1263DDB9" w14:textId="77777777" w:rsidR="006E5C62" w:rsidRPr="00B20AE8" w:rsidRDefault="006E5C62" w:rsidP="006E5C62">
      <w:pPr>
        <w:pStyle w:val="Heading5"/>
      </w:pPr>
      <w:bookmarkStart w:id="5706" w:name="_Toc21123277"/>
      <w:bookmarkStart w:id="5707" w:name="_Toc45907470"/>
      <w:bookmarkStart w:id="5708" w:name="_Toc53181574"/>
      <w:bookmarkStart w:id="5709" w:name="_Toc61117339"/>
      <w:bookmarkStart w:id="5710" w:name="_Toc67081191"/>
      <w:bookmarkStart w:id="5711" w:name="_Toc68770543"/>
      <w:bookmarkStart w:id="5712" w:name="_Toc74755606"/>
      <w:bookmarkStart w:id="5713" w:name="_Toc76506530"/>
      <w:bookmarkStart w:id="5714" w:name="_Toc83113449"/>
      <w:bookmarkStart w:id="5715" w:name="_Toc89876652"/>
      <w:bookmarkStart w:id="5716" w:name="_Toc98711552"/>
      <w:bookmarkStart w:id="5717" w:name="_Toc145097419"/>
      <w:bookmarkStart w:id="5718" w:name="_Toc161848669"/>
      <w:r w:rsidRPr="00B20AE8">
        <w:t>7.</w:t>
      </w:r>
      <w:r w:rsidR="00655C36" w:rsidRPr="00B20AE8">
        <w:t>8</w:t>
      </w:r>
      <w:r w:rsidRPr="00B20AE8">
        <w:t>.4.2.4</w:t>
      </w:r>
      <w:r w:rsidRPr="00B20AE8">
        <w:tab/>
        <w:t>Single RAT E-UTRA operation</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1C3DB862" w14:textId="5AB12448" w:rsidR="006E5C62" w:rsidRPr="00B20AE8" w:rsidRDefault="006E5C62" w:rsidP="0039402F">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w:t>
      </w:r>
      <w:r w:rsidR="003D3C64" w:rsidRPr="00B20AE8">
        <w:t>clause</w:t>
      </w:r>
      <w:r w:rsidR="003D3C64">
        <w:t> </w:t>
      </w:r>
      <w:r w:rsidR="003D3C64" w:rsidRPr="00B20AE8">
        <w:t>5</w:t>
      </w:r>
      <w:r w:rsidRPr="00B20AE8">
        <w:t xml:space="preserve"> </w:t>
      </w:r>
      <w:r w:rsidRPr="00B20AE8">
        <w:rPr>
          <w:snapToGrid w:val="0"/>
        </w:rPr>
        <w:t>and adjust the signal level to the level specified in table 7.8.5.3-1.</w:t>
      </w:r>
    </w:p>
    <w:p w14:paraId="06D74798" w14:textId="77777777" w:rsidR="006E5C62" w:rsidRPr="00B20AE8" w:rsidRDefault="006E5C62" w:rsidP="0039402F">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14:paraId="0BE24A58" w14:textId="77777777" w:rsidR="006E5C62" w:rsidRPr="00B20AE8" w:rsidRDefault="006E5C62" w:rsidP="0039402F">
      <w:pPr>
        <w:pStyle w:val="B1"/>
        <w:rPr>
          <w:snapToGrid w:val="0"/>
        </w:rPr>
      </w:pPr>
      <w:r w:rsidRPr="00B20AE8">
        <w:rPr>
          <w:snapToGrid w:val="0"/>
        </w:rPr>
        <w:t>3)</w:t>
      </w:r>
      <w:r w:rsidRPr="00B20AE8">
        <w:rPr>
          <w:snapToGrid w:val="0"/>
        </w:rPr>
        <w:tab/>
        <w:t>Adjust the signal generators to obtain the specified level of interfering signal.</w:t>
      </w:r>
    </w:p>
    <w:p w14:paraId="034AC752" w14:textId="675A4253" w:rsidR="00655C36" w:rsidRPr="00B20AE8" w:rsidRDefault="006E5C62" w:rsidP="0039402F">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rsidRPr="00B20AE8">
        <w:t>clause</w:t>
      </w:r>
      <w:r w:rsidR="003D3C64">
        <w:t> </w:t>
      </w:r>
      <w:r w:rsidR="003D3C64" w:rsidRPr="00B20AE8">
        <w:t>5</w:t>
      </w:r>
      <w:r w:rsidRPr="00B20AE8">
        <w:rPr>
          <w:snapToGrid w:val="0"/>
        </w:rPr>
        <w:t>.</w:t>
      </w:r>
    </w:p>
    <w:p w14:paraId="66CD54DA" w14:textId="77777777" w:rsidR="006E5C62" w:rsidRPr="00B20AE8" w:rsidRDefault="00655C36" w:rsidP="0039402F">
      <w:pPr>
        <w:pStyle w:val="B1"/>
        <w:rPr>
          <w:snapToGrid w:val="0"/>
        </w:rPr>
      </w:pPr>
      <w:r w:rsidRPr="00B20AE8">
        <w:t>5)</w:t>
      </w:r>
      <w:r w:rsidRPr="00B20AE8">
        <w:tab/>
        <w:t>Repeat for all supported polarizations.</w:t>
      </w:r>
    </w:p>
    <w:p w14:paraId="6E3D14A6"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384E12E6" w14:textId="77777777" w:rsidR="006E5C62" w:rsidRPr="00B20AE8" w:rsidRDefault="00655C36"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637DF4B" w14:textId="77777777" w:rsidR="006E5C62" w:rsidRPr="00B20AE8" w:rsidRDefault="006E5C62" w:rsidP="006E5C62">
      <w:pPr>
        <w:pStyle w:val="Heading3"/>
        <w:rPr>
          <w:lang w:eastAsia="sv-SE"/>
        </w:rPr>
      </w:pPr>
      <w:bookmarkStart w:id="5719" w:name="_Toc21123278"/>
      <w:bookmarkStart w:id="5720" w:name="_Toc45907471"/>
      <w:bookmarkStart w:id="5721" w:name="_Toc53181575"/>
      <w:bookmarkStart w:id="5722" w:name="_Toc61117340"/>
      <w:bookmarkStart w:id="5723" w:name="_Toc67081192"/>
      <w:bookmarkStart w:id="5724" w:name="_Toc68770544"/>
      <w:bookmarkStart w:id="5725" w:name="_Toc74755607"/>
      <w:bookmarkStart w:id="5726" w:name="_Toc76506531"/>
      <w:bookmarkStart w:id="5727" w:name="_Toc83113450"/>
      <w:bookmarkStart w:id="5728" w:name="_Toc89876653"/>
      <w:bookmarkStart w:id="5729" w:name="_Toc98711553"/>
      <w:bookmarkStart w:id="5730" w:name="_Toc145097420"/>
      <w:bookmarkStart w:id="5731" w:name="_Toc161848670"/>
      <w:r w:rsidRPr="00B20AE8">
        <w:rPr>
          <w:lang w:eastAsia="sv-SE"/>
        </w:rPr>
        <w:t>7.8</w:t>
      </w:r>
      <w:r w:rsidRPr="00B20AE8">
        <w:rPr>
          <w:lang w:eastAsia="zh-CN"/>
        </w:rPr>
        <w:t>.</w:t>
      </w:r>
      <w:r w:rsidRPr="00B20AE8">
        <w:rPr>
          <w:lang w:eastAsia="sv-SE"/>
        </w:rPr>
        <w:t>5</w:t>
      </w:r>
      <w:r w:rsidRPr="00B20AE8">
        <w:rPr>
          <w:lang w:eastAsia="sv-SE"/>
        </w:rPr>
        <w:tab/>
        <w:t>Test Requirement</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487DFCA3" w14:textId="77777777" w:rsidR="006E5C62" w:rsidRPr="00B20AE8" w:rsidRDefault="006E5C62" w:rsidP="006E5C62">
      <w:pPr>
        <w:pStyle w:val="Heading4"/>
      </w:pPr>
      <w:bookmarkStart w:id="5732" w:name="_Toc21123279"/>
      <w:bookmarkStart w:id="5733" w:name="_Toc45907472"/>
      <w:bookmarkStart w:id="5734" w:name="_Toc53181576"/>
      <w:bookmarkStart w:id="5735" w:name="_Toc61117341"/>
      <w:bookmarkStart w:id="5736" w:name="_Toc67081193"/>
      <w:bookmarkStart w:id="5737" w:name="_Toc68770545"/>
      <w:bookmarkStart w:id="5738" w:name="_Toc74755608"/>
      <w:bookmarkStart w:id="5739" w:name="_Toc76506532"/>
      <w:bookmarkStart w:id="5740" w:name="_Toc83113451"/>
      <w:bookmarkStart w:id="5741" w:name="_Toc89876654"/>
      <w:bookmarkStart w:id="5742" w:name="_Toc98711554"/>
      <w:bookmarkStart w:id="5743" w:name="_Toc145097421"/>
      <w:bookmarkStart w:id="5744" w:name="_Toc161848671"/>
      <w:r w:rsidRPr="00B20AE8">
        <w:t>7.8.5.1</w:t>
      </w:r>
      <w:r w:rsidRPr="00B20AE8">
        <w:tab/>
        <w:t>MSR operation</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2451E27E" w14:textId="77777777" w:rsidR="006E5C62" w:rsidRPr="00B20AE8" w:rsidRDefault="006E5C62" w:rsidP="006E5C62">
      <w:pPr>
        <w:pStyle w:val="Heading5"/>
      </w:pPr>
      <w:bookmarkStart w:id="5745" w:name="_Toc21123280"/>
      <w:bookmarkStart w:id="5746" w:name="_Toc45907473"/>
      <w:bookmarkStart w:id="5747" w:name="_Toc53181577"/>
      <w:bookmarkStart w:id="5748" w:name="_Toc61117342"/>
      <w:bookmarkStart w:id="5749" w:name="_Toc67081194"/>
      <w:bookmarkStart w:id="5750" w:name="_Toc68770546"/>
      <w:bookmarkStart w:id="5751" w:name="_Toc74755609"/>
      <w:bookmarkStart w:id="5752" w:name="_Toc76506533"/>
      <w:bookmarkStart w:id="5753" w:name="_Toc83113452"/>
      <w:bookmarkStart w:id="5754" w:name="_Toc89876655"/>
      <w:bookmarkStart w:id="5755" w:name="_Toc98711555"/>
      <w:bookmarkStart w:id="5756" w:name="_Toc145097422"/>
      <w:bookmarkStart w:id="5757" w:name="_Toc161848672"/>
      <w:r w:rsidRPr="00B20AE8">
        <w:t>7.8.5.1.1</w:t>
      </w:r>
      <w:r w:rsidRPr="00B20AE8">
        <w:tab/>
        <w:t>General intermodulation test requirement</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746AB71D" w14:textId="6FB74570" w:rsidR="006E5C62" w:rsidRPr="00B20AE8" w:rsidRDefault="006E5C62" w:rsidP="0039402F">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w:t>
      </w:r>
      <w:r w:rsidR="003D3C64" w:rsidRPr="00B20AE8">
        <w:rPr>
          <w:rFonts w:eastAsia="MS PGothic"/>
        </w:rPr>
        <w:t>TS</w:t>
      </w:r>
      <w:r w:rsidR="003D3C64">
        <w:rPr>
          <w:rFonts w:eastAsia="MS PGothic"/>
        </w:rPr>
        <w:t> </w:t>
      </w:r>
      <w:r w:rsidR="003D3C64" w:rsidRPr="00B20AE8">
        <w:rPr>
          <w:rFonts w:eastAsia="MS PGothic"/>
        </w:rPr>
        <w:t>3</w:t>
      </w:r>
      <w:r w:rsidR="001A40B1" w:rsidRPr="00B20AE8">
        <w:rPr>
          <w:rFonts w:eastAsia="MS PGothic"/>
        </w:rPr>
        <w:t>7.104</w:t>
      </w:r>
      <w:r w:rsidR="003D3C64">
        <w:rPr>
          <w:rFonts w:eastAsia="MS PGothic"/>
        </w:rPr>
        <w:t> </w:t>
      </w:r>
      <w:r w:rsidR="003D3C64" w:rsidRPr="00B20AE8">
        <w:rPr>
          <w:rFonts w:eastAsia="MS PGothic"/>
        </w:rPr>
        <w:t>[</w:t>
      </w:r>
      <w:r w:rsidR="001A40B1" w:rsidRPr="00B20AE8">
        <w:rPr>
          <w:rFonts w:eastAsia="MS PGothic"/>
        </w:rPr>
        <w:t>5]</w:t>
      </w:r>
      <w:r w:rsidRPr="00B20AE8">
        <w:rPr>
          <w:rFonts w:eastAsia="MS PGothic"/>
        </w:rPr>
        <w:t>, annex A</w:t>
      </w:r>
      <w:r w:rsidRPr="00B20AE8">
        <w:rPr>
          <w:rFonts w:eastAsia="MS PGothic" w:cs="v4.2.0"/>
        </w:rPr>
        <w:t>.</w:t>
      </w:r>
    </w:p>
    <w:p w14:paraId="3CFFCE58" w14:textId="77777777" w:rsidR="006E5C62" w:rsidRPr="00B20AE8" w:rsidRDefault="006E5C62" w:rsidP="0039402F">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14:paraId="3C9BD4B8" w14:textId="77777777" w:rsidR="006E5C62" w:rsidRPr="00B20AE8" w:rsidRDefault="006E5C62" w:rsidP="0039402F">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13C6D03" w14:textId="77777777" w:rsidR="006E5C62" w:rsidRPr="00B20AE8" w:rsidRDefault="006E5C62" w:rsidP="0039402F">
      <w:r w:rsidRPr="00B20AE8">
        <w:t>For the wanted signal at the assigned channel frequency and two interfering signals at the RIB, using the parameters in tables 7.8.5.1.1-1 and 7.8.5.1.1-2, the following requirements shall be met:</w:t>
      </w:r>
    </w:p>
    <w:p w14:paraId="462EE195" w14:textId="412BF356"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w:t>
      </w:r>
      <w:r w:rsidR="00A65B9B">
        <w:t>1</w:t>
      </w:r>
      <w:r w:rsidRPr="00B20AE8">
        <w:t>.</w:t>
      </w:r>
    </w:p>
    <w:p w14:paraId="0F90F4A3" w14:textId="0A43FBCF" w:rsidR="006E5C62" w:rsidRPr="00B20AE8" w:rsidRDefault="006E5C62" w:rsidP="0039402F">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4705CD15" w14:textId="4E23001C" w:rsidR="0061538D" w:rsidRPr="00B20AE8" w:rsidRDefault="0061538D" w:rsidP="0039402F">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w:t>
      </w:r>
      <w:r w:rsidR="00A65B9B">
        <w:t>2</w:t>
      </w:r>
      <w:r w:rsidRPr="00B20AE8">
        <w:t>.</w:t>
      </w:r>
    </w:p>
    <w:p w14:paraId="44997D7D" w14:textId="77777777" w:rsidR="006E5C62" w:rsidRPr="00B20AE8" w:rsidRDefault="006E5C62" w:rsidP="0039402F">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F6FFC9A" w14:textId="77777777" w:rsidR="006E5C62" w:rsidRPr="00B20AE8" w:rsidRDefault="006E5C62" w:rsidP="0039402F">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6A2BF1" w:rsidRPr="00B20AE8" w14:paraId="6FCE5918" w14:textId="77777777" w:rsidTr="006A2BF1">
        <w:trPr>
          <w:cantSplit/>
          <w:jc w:val="center"/>
        </w:trPr>
        <w:tc>
          <w:tcPr>
            <w:tcW w:w="1755" w:type="dxa"/>
            <w:tcBorders>
              <w:bottom w:val="single" w:sz="4" w:space="0" w:color="auto"/>
            </w:tcBorders>
            <w:shd w:val="clear" w:color="auto" w:fill="auto"/>
          </w:tcPr>
          <w:p w14:paraId="163A71C5" w14:textId="77777777" w:rsidR="00FE2C22" w:rsidRPr="00B20AE8" w:rsidRDefault="00FE2C22" w:rsidP="0039402F">
            <w:pPr>
              <w:pStyle w:val="TAH"/>
              <w:rPr>
                <w:rFonts w:cs="Arial"/>
                <w:szCs w:val="18"/>
              </w:rPr>
            </w:pPr>
            <w:r w:rsidRPr="00B20AE8">
              <w:t>Base Station Type</w:t>
            </w:r>
          </w:p>
        </w:tc>
        <w:tc>
          <w:tcPr>
            <w:tcW w:w="2358" w:type="dxa"/>
            <w:shd w:val="clear" w:color="auto" w:fill="auto"/>
          </w:tcPr>
          <w:p w14:paraId="5B2B5387" w14:textId="068DBC85" w:rsidR="00FE2C22" w:rsidRPr="00B20AE8" w:rsidRDefault="00FE2C22" w:rsidP="0039402F">
            <w:pPr>
              <w:pStyle w:val="TAH"/>
              <w:rPr>
                <w:szCs w:val="18"/>
              </w:rPr>
            </w:pPr>
            <w:r w:rsidRPr="00B20AE8">
              <w:t>Mean power of interfering signals</w:t>
            </w:r>
            <w:r w:rsidR="003D3C64">
              <w:t> </w:t>
            </w:r>
            <w:r w:rsidR="003D3C64" w:rsidRPr="00B20AE8">
              <w:t>[</w:t>
            </w:r>
            <w:r w:rsidRPr="00B20AE8">
              <w:t>dBm]</w:t>
            </w:r>
          </w:p>
        </w:tc>
        <w:tc>
          <w:tcPr>
            <w:tcW w:w="2448" w:type="dxa"/>
            <w:shd w:val="clear" w:color="auto" w:fill="auto"/>
          </w:tcPr>
          <w:p w14:paraId="28304E64" w14:textId="7429AC0A" w:rsidR="00FE2C22" w:rsidRPr="00B20AE8" w:rsidRDefault="00FE2C22" w:rsidP="0039402F">
            <w:pPr>
              <w:pStyle w:val="TAH"/>
            </w:pPr>
            <w:r w:rsidRPr="00B20AE8">
              <w:t>Wanted Signal mean power</w:t>
            </w:r>
            <w:r w:rsidR="003D3C64">
              <w:t> </w:t>
            </w:r>
            <w:r w:rsidR="003D3C64" w:rsidRPr="00B20AE8">
              <w:t>[</w:t>
            </w:r>
            <w:r w:rsidRPr="00B20AE8">
              <w:t>dBm]</w:t>
            </w:r>
          </w:p>
          <w:p w14:paraId="603C1ED4" w14:textId="77777777" w:rsidR="00FE2C22" w:rsidRPr="00B20AE8" w:rsidRDefault="00FE2C22" w:rsidP="0039402F">
            <w:pPr>
              <w:pStyle w:val="TAH"/>
              <w:rPr>
                <w:szCs w:val="18"/>
              </w:rPr>
            </w:pPr>
            <w:r w:rsidRPr="00B20AE8">
              <w:t>(NOTE 1)</w:t>
            </w:r>
          </w:p>
        </w:tc>
        <w:tc>
          <w:tcPr>
            <w:tcW w:w="2054" w:type="dxa"/>
            <w:tcBorders>
              <w:bottom w:val="single" w:sz="4" w:space="0" w:color="auto"/>
            </w:tcBorders>
            <w:shd w:val="clear" w:color="auto" w:fill="auto"/>
          </w:tcPr>
          <w:p w14:paraId="7D77964F" w14:textId="77777777" w:rsidR="00FE2C22" w:rsidRPr="00B20AE8" w:rsidRDefault="00FE2C22" w:rsidP="0039402F">
            <w:pPr>
              <w:pStyle w:val="TAH"/>
              <w:rPr>
                <w:rFonts w:cs="Arial"/>
                <w:szCs w:val="18"/>
              </w:rPr>
            </w:pPr>
            <w:r w:rsidRPr="00B20AE8">
              <w:t>Type of interfering signal</w:t>
            </w:r>
          </w:p>
        </w:tc>
      </w:tr>
      <w:tr w:rsidR="006A2BF1" w:rsidRPr="00B20AE8" w14:paraId="220DBCF0" w14:textId="77777777" w:rsidTr="006A2BF1">
        <w:trPr>
          <w:cantSplit/>
          <w:jc w:val="center"/>
        </w:trPr>
        <w:tc>
          <w:tcPr>
            <w:tcW w:w="1755" w:type="dxa"/>
            <w:tcBorders>
              <w:bottom w:val="nil"/>
            </w:tcBorders>
            <w:shd w:val="clear" w:color="auto" w:fill="auto"/>
          </w:tcPr>
          <w:p w14:paraId="5A3CEC6C" w14:textId="77777777" w:rsidR="006A2BF1" w:rsidRPr="00B20AE8" w:rsidRDefault="006A2BF1" w:rsidP="0039402F">
            <w:pPr>
              <w:pStyle w:val="TAC"/>
            </w:pPr>
            <w:r w:rsidRPr="00B20AE8">
              <w:t>Wide Area BS</w:t>
            </w:r>
          </w:p>
        </w:tc>
        <w:tc>
          <w:tcPr>
            <w:tcW w:w="2358" w:type="dxa"/>
            <w:shd w:val="clear" w:color="auto" w:fill="auto"/>
          </w:tcPr>
          <w:p w14:paraId="6E46CB11" w14:textId="77777777" w:rsidR="006A2BF1" w:rsidRPr="00B20AE8" w:rsidRDefault="006A2BF1" w:rsidP="0039402F">
            <w:pPr>
              <w:pStyle w:val="TAC"/>
            </w:pPr>
            <w:r w:rsidRPr="00B20AE8">
              <w:t>-48 + y - Δ</w:t>
            </w:r>
            <w:r w:rsidRPr="00B20AE8">
              <w:rPr>
                <w:vertAlign w:val="subscript"/>
              </w:rPr>
              <w:t xml:space="preserve">OTAREFSENS </w:t>
            </w:r>
            <w:r w:rsidRPr="00B20AE8">
              <w:t>(NOTE 6)</w:t>
            </w:r>
          </w:p>
        </w:tc>
        <w:tc>
          <w:tcPr>
            <w:tcW w:w="2448" w:type="dxa"/>
            <w:shd w:val="clear" w:color="auto" w:fill="auto"/>
          </w:tcPr>
          <w:p w14:paraId="2CE9313B" w14:textId="1B327A1C"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+x</w:t>
            </w:r>
            <w:r>
              <w:t xml:space="preserve"> </w:t>
            </w:r>
            <w:r w:rsidRPr="00B20AE8">
              <w:t>dB (NOTE 2, 5)</w:t>
            </w:r>
          </w:p>
        </w:tc>
        <w:tc>
          <w:tcPr>
            <w:tcW w:w="2054" w:type="dxa"/>
            <w:tcBorders>
              <w:bottom w:val="nil"/>
            </w:tcBorders>
            <w:shd w:val="clear" w:color="auto" w:fill="auto"/>
          </w:tcPr>
          <w:p w14:paraId="09126733" w14:textId="4EF675A6" w:rsidR="006A2BF1" w:rsidRPr="00B20AE8" w:rsidRDefault="006A2BF1" w:rsidP="0039402F">
            <w:pPr>
              <w:pStyle w:val="TAC"/>
            </w:pPr>
          </w:p>
        </w:tc>
      </w:tr>
      <w:tr w:rsidR="006A2BF1" w:rsidRPr="00B20AE8" w14:paraId="62A10DA8" w14:textId="77777777" w:rsidTr="006A2BF1">
        <w:trPr>
          <w:cantSplit/>
          <w:jc w:val="center"/>
        </w:trPr>
        <w:tc>
          <w:tcPr>
            <w:tcW w:w="1755" w:type="dxa"/>
            <w:tcBorders>
              <w:top w:val="nil"/>
              <w:bottom w:val="single" w:sz="4" w:space="0" w:color="auto"/>
            </w:tcBorders>
            <w:shd w:val="clear" w:color="auto" w:fill="auto"/>
          </w:tcPr>
          <w:p w14:paraId="0415F984" w14:textId="77777777" w:rsidR="006A2BF1" w:rsidRPr="00B20AE8" w:rsidRDefault="006A2BF1" w:rsidP="0039402F">
            <w:pPr>
              <w:pStyle w:val="TAC"/>
            </w:pPr>
          </w:p>
        </w:tc>
        <w:tc>
          <w:tcPr>
            <w:tcW w:w="2358" w:type="dxa"/>
            <w:shd w:val="clear" w:color="auto" w:fill="auto"/>
          </w:tcPr>
          <w:p w14:paraId="5A11E484" w14:textId="77777777" w:rsidR="006A2BF1" w:rsidRPr="00B20AE8" w:rsidRDefault="006A2BF1" w:rsidP="0039402F">
            <w:pPr>
              <w:pStyle w:val="TAC"/>
            </w:pPr>
            <w:r w:rsidRPr="00B20AE8">
              <w:t>-48 + y – Δ</w:t>
            </w:r>
            <w:r w:rsidRPr="00B20AE8">
              <w:rPr>
                <w:vertAlign w:val="subscript"/>
              </w:rPr>
              <w:t xml:space="preserve">minSENS </w:t>
            </w:r>
            <w:r w:rsidRPr="00B20AE8">
              <w:t>(NOTE 6)</w:t>
            </w:r>
          </w:p>
        </w:tc>
        <w:tc>
          <w:tcPr>
            <w:tcW w:w="2448" w:type="dxa"/>
            <w:shd w:val="clear" w:color="auto" w:fill="auto"/>
          </w:tcPr>
          <w:p w14:paraId="7B787231" w14:textId="18CF37E6" w:rsidR="006A2BF1" w:rsidRPr="00B20AE8" w:rsidRDefault="006A2BF1" w:rsidP="0039402F">
            <w:pPr>
              <w:pStyle w:val="TAC"/>
            </w:pPr>
            <w:r w:rsidRPr="00B20AE8">
              <w:t>EIS</w:t>
            </w:r>
            <w:r w:rsidRPr="00B20AE8">
              <w:rPr>
                <w:vertAlign w:val="subscript"/>
              </w:rPr>
              <w:t>minSENS</w:t>
            </w:r>
            <w:r w:rsidRPr="00B20AE8">
              <w:t xml:space="preserve"> + x</w:t>
            </w:r>
            <w:r>
              <w:t xml:space="preserve"> </w:t>
            </w:r>
            <w:r w:rsidRPr="00B20AE8">
              <w:t>dB (NOTE 2, 5)</w:t>
            </w:r>
          </w:p>
        </w:tc>
        <w:tc>
          <w:tcPr>
            <w:tcW w:w="2054" w:type="dxa"/>
            <w:tcBorders>
              <w:top w:val="nil"/>
              <w:bottom w:val="nil"/>
            </w:tcBorders>
            <w:shd w:val="clear" w:color="auto" w:fill="auto"/>
          </w:tcPr>
          <w:p w14:paraId="56C1C4A0" w14:textId="77777777" w:rsidR="006A2BF1" w:rsidRPr="00B20AE8" w:rsidRDefault="006A2BF1" w:rsidP="0039402F">
            <w:pPr>
              <w:pStyle w:val="TAC"/>
            </w:pPr>
          </w:p>
        </w:tc>
      </w:tr>
      <w:tr w:rsidR="006A2BF1" w:rsidRPr="00B20AE8" w14:paraId="0D879591" w14:textId="77777777" w:rsidTr="006A2BF1">
        <w:trPr>
          <w:cantSplit/>
          <w:jc w:val="center"/>
        </w:trPr>
        <w:tc>
          <w:tcPr>
            <w:tcW w:w="1755" w:type="dxa"/>
            <w:tcBorders>
              <w:bottom w:val="nil"/>
            </w:tcBorders>
            <w:shd w:val="clear" w:color="auto" w:fill="auto"/>
          </w:tcPr>
          <w:p w14:paraId="5795D693" w14:textId="77777777" w:rsidR="006A2BF1" w:rsidRPr="00B20AE8" w:rsidRDefault="006A2BF1" w:rsidP="0039402F">
            <w:pPr>
              <w:pStyle w:val="TAC"/>
            </w:pPr>
            <w:r w:rsidRPr="00B20AE8">
              <w:t>Medium Range BS</w:t>
            </w:r>
          </w:p>
        </w:tc>
        <w:tc>
          <w:tcPr>
            <w:tcW w:w="2358" w:type="dxa"/>
            <w:shd w:val="clear" w:color="auto" w:fill="auto"/>
          </w:tcPr>
          <w:p w14:paraId="2A559880" w14:textId="77777777" w:rsidR="006A2BF1" w:rsidRPr="00B20AE8" w:rsidRDefault="006A2BF1" w:rsidP="0039402F">
            <w:pPr>
              <w:pStyle w:val="TAC"/>
            </w:pPr>
            <w:r w:rsidRPr="00B20AE8">
              <w:t>-44 + y - Δ</w:t>
            </w:r>
            <w:r w:rsidRPr="00B20AE8">
              <w:rPr>
                <w:vertAlign w:val="subscript"/>
              </w:rPr>
              <w:t xml:space="preserve">OTAREFSENS </w:t>
            </w:r>
            <w:r w:rsidRPr="00B20AE8">
              <w:t>(NOTE 6)</w:t>
            </w:r>
          </w:p>
        </w:tc>
        <w:tc>
          <w:tcPr>
            <w:tcW w:w="2448" w:type="dxa"/>
            <w:shd w:val="clear" w:color="auto" w:fill="auto"/>
          </w:tcPr>
          <w:p w14:paraId="30C82AD6" w14:textId="7DA2F2C3"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 x</w:t>
            </w:r>
            <w:r>
              <w:t xml:space="preserve"> </w:t>
            </w:r>
            <w:r w:rsidRPr="00B20AE8">
              <w:t>dB (NOTE 3, 5)</w:t>
            </w:r>
          </w:p>
        </w:tc>
        <w:tc>
          <w:tcPr>
            <w:tcW w:w="2054" w:type="dxa"/>
            <w:tcBorders>
              <w:top w:val="nil"/>
              <w:bottom w:val="nil"/>
            </w:tcBorders>
            <w:shd w:val="clear" w:color="auto" w:fill="auto"/>
          </w:tcPr>
          <w:p w14:paraId="0A202066" w14:textId="791F0115" w:rsidR="006A2BF1" w:rsidRPr="00B20AE8" w:rsidRDefault="006A2BF1" w:rsidP="0039402F">
            <w:pPr>
              <w:pStyle w:val="TAC"/>
            </w:pPr>
            <w:r w:rsidRPr="00B20AE8">
              <w:t>See table 7.8.5.1.1-2</w:t>
            </w:r>
          </w:p>
        </w:tc>
      </w:tr>
      <w:tr w:rsidR="006A2BF1" w:rsidRPr="00B20AE8" w14:paraId="1A28507C" w14:textId="77777777" w:rsidTr="006A2BF1">
        <w:trPr>
          <w:cantSplit/>
          <w:jc w:val="center"/>
        </w:trPr>
        <w:tc>
          <w:tcPr>
            <w:tcW w:w="1755" w:type="dxa"/>
            <w:tcBorders>
              <w:top w:val="nil"/>
              <w:bottom w:val="single" w:sz="4" w:space="0" w:color="auto"/>
            </w:tcBorders>
            <w:shd w:val="clear" w:color="auto" w:fill="auto"/>
          </w:tcPr>
          <w:p w14:paraId="25818B1B" w14:textId="77777777" w:rsidR="006A2BF1" w:rsidRPr="00B20AE8" w:rsidRDefault="006A2BF1" w:rsidP="0039402F">
            <w:pPr>
              <w:pStyle w:val="TAC"/>
            </w:pPr>
          </w:p>
        </w:tc>
        <w:tc>
          <w:tcPr>
            <w:tcW w:w="2358" w:type="dxa"/>
            <w:shd w:val="clear" w:color="auto" w:fill="auto"/>
          </w:tcPr>
          <w:p w14:paraId="75C263D2" w14:textId="77777777" w:rsidR="006A2BF1" w:rsidRPr="00B20AE8" w:rsidRDefault="006A2BF1" w:rsidP="0039402F">
            <w:pPr>
              <w:pStyle w:val="TAC"/>
            </w:pPr>
            <w:r w:rsidRPr="00B20AE8">
              <w:t>-44 + y – Δ</w:t>
            </w:r>
            <w:r w:rsidRPr="00B20AE8">
              <w:rPr>
                <w:vertAlign w:val="subscript"/>
              </w:rPr>
              <w:t xml:space="preserve">minSENS </w:t>
            </w:r>
            <w:r w:rsidRPr="00B20AE8">
              <w:t>(NOTE 6)</w:t>
            </w:r>
          </w:p>
        </w:tc>
        <w:tc>
          <w:tcPr>
            <w:tcW w:w="2448" w:type="dxa"/>
            <w:shd w:val="clear" w:color="auto" w:fill="auto"/>
          </w:tcPr>
          <w:p w14:paraId="3D7C6766" w14:textId="3AF14BB6" w:rsidR="006A2BF1" w:rsidRPr="00B20AE8" w:rsidRDefault="006A2BF1" w:rsidP="0039402F">
            <w:pPr>
              <w:pStyle w:val="TAC"/>
            </w:pPr>
            <w:r w:rsidRPr="00B20AE8">
              <w:t>EIS</w:t>
            </w:r>
            <w:r w:rsidRPr="00B20AE8">
              <w:rPr>
                <w:vertAlign w:val="subscript"/>
              </w:rPr>
              <w:t>minSENS</w:t>
            </w:r>
            <w:r w:rsidRPr="00B20AE8">
              <w:t xml:space="preserve"> + x</w:t>
            </w:r>
            <w:r>
              <w:t xml:space="preserve"> </w:t>
            </w:r>
            <w:r w:rsidRPr="00B20AE8">
              <w:t>dB (NOTE 3, 5)</w:t>
            </w:r>
          </w:p>
        </w:tc>
        <w:tc>
          <w:tcPr>
            <w:tcW w:w="2054" w:type="dxa"/>
            <w:tcBorders>
              <w:top w:val="nil"/>
              <w:bottom w:val="nil"/>
            </w:tcBorders>
            <w:shd w:val="clear" w:color="auto" w:fill="auto"/>
          </w:tcPr>
          <w:p w14:paraId="6897947C" w14:textId="77777777" w:rsidR="006A2BF1" w:rsidRPr="00B20AE8" w:rsidRDefault="006A2BF1" w:rsidP="0039402F">
            <w:pPr>
              <w:pStyle w:val="TAC"/>
            </w:pPr>
          </w:p>
        </w:tc>
      </w:tr>
      <w:tr w:rsidR="006A2BF1" w:rsidRPr="00B20AE8" w14:paraId="0905015B" w14:textId="77777777" w:rsidTr="006A2BF1">
        <w:trPr>
          <w:cantSplit/>
          <w:jc w:val="center"/>
        </w:trPr>
        <w:tc>
          <w:tcPr>
            <w:tcW w:w="1755" w:type="dxa"/>
            <w:tcBorders>
              <w:bottom w:val="nil"/>
            </w:tcBorders>
            <w:shd w:val="clear" w:color="auto" w:fill="auto"/>
          </w:tcPr>
          <w:p w14:paraId="17A46D0E" w14:textId="77777777" w:rsidR="006A2BF1" w:rsidRPr="00B20AE8" w:rsidRDefault="006A2BF1" w:rsidP="0039402F">
            <w:pPr>
              <w:pStyle w:val="TAC"/>
            </w:pPr>
            <w:r w:rsidRPr="00B20AE8">
              <w:t>Local Area BS</w:t>
            </w:r>
          </w:p>
        </w:tc>
        <w:tc>
          <w:tcPr>
            <w:tcW w:w="2358" w:type="dxa"/>
            <w:shd w:val="clear" w:color="auto" w:fill="auto"/>
          </w:tcPr>
          <w:p w14:paraId="19F87AEB" w14:textId="77777777" w:rsidR="006A2BF1" w:rsidRPr="00B20AE8" w:rsidRDefault="006A2BF1" w:rsidP="0039402F">
            <w:pPr>
              <w:pStyle w:val="TAC"/>
            </w:pPr>
            <w:r w:rsidRPr="00B20AE8">
              <w:t>-38 + y - Δ</w:t>
            </w:r>
            <w:r w:rsidRPr="00B20AE8">
              <w:rPr>
                <w:vertAlign w:val="subscript"/>
              </w:rPr>
              <w:t xml:space="preserve">OTAREFSENS </w:t>
            </w:r>
            <w:r w:rsidRPr="00B20AE8">
              <w:t>(NOTE 6)</w:t>
            </w:r>
          </w:p>
        </w:tc>
        <w:tc>
          <w:tcPr>
            <w:tcW w:w="2448" w:type="dxa"/>
            <w:shd w:val="clear" w:color="auto" w:fill="auto"/>
          </w:tcPr>
          <w:p w14:paraId="6C905220" w14:textId="4F8A9F28"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+x</w:t>
            </w:r>
            <w:r>
              <w:t xml:space="preserve"> </w:t>
            </w:r>
            <w:r w:rsidRPr="00B20AE8">
              <w:t>dB (NOTE 4, 5)</w:t>
            </w:r>
          </w:p>
        </w:tc>
        <w:tc>
          <w:tcPr>
            <w:tcW w:w="2054" w:type="dxa"/>
            <w:tcBorders>
              <w:top w:val="nil"/>
              <w:bottom w:val="nil"/>
            </w:tcBorders>
            <w:shd w:val="clear" w:color="auto" w:fill="auto"/>
          </w:tcPr>
          <w:p w14:paraId="77AB7DC6" w14:textId="77777777" w:rsidR="006A2BF1" w:rsidRPr="00B20AE8" w:rsidRDefault="006A2BF1" w:rsidP="0039402F">
            <w:pPr>
              <w:pStyle w:val="TAC"/>
            </w:pPr>
          </w:p>
        </w:tc>
      </w:tr>
      <w:tr w:rsidR="006A2BF1" w:rsidRPr="00B20AE8" w14:paraId="4EDD558D" w14:textId="77777777" w:rsidTr="006A2BF1">
        <w:trPr>
          <w:cantSplit/>
          <w:jc w:val="center"/>
        </w:trPr>
        <w:tc>
          <w:tcPr>
            <w:tcW w:w="1755" w:type="dxa"/>
            <w:tcBorders>
              <w:top w:val="nil"/>
            </w:tcBorders>
            <w:shd w:val="clear" w:color="auto" w:fill="auto"/>
          </w:tcPr>
          <w:p w14:paraId="2011AD3E" w14:textId="77777777" w:rsidR="006A2BF1" w:rsidRPr="00B20AE8" w:rsidRDefault="006A2BF1" w:rsidP="0039402F">
            <w:pPr>
              <w:pStyle w:val="TAC"/>
            </w:pPr>
          </w:p>
        </w:tc>
        <w:tc>
          <w:tcPr>
            <w:tcW w:w="2358" w:type="dxa"/>
            <w:shd w:val="clear" w:color="auto" w:fill="auto"/>
          </w:tcPr>
          <w:p w14:paraId="612FEB4E" w14:textId="77777777" w:rsidR="006A2BF1" w:rsidRPr="00B20AE8" w:rsidRDefault="006A2BF1" w:rsidP="0039402F">
            <w:pPr>
              <w:pStyle w:val="TAC"/>
            </w:pPr>
            <w:r w:rsidRPr="00B20AE8">
              <w:t>-38 + y – Δ</w:t>
            </w:r>
            <w:r w:rsidRPr="00B20AE8">
              <w:rPr>
                <w:vertAlign w:val="subscript"/>
              </w:rPr>
              <w:t xml:space="preserve">minSENS </w:t>
            </w:r>
            <w:r w:rsidRPr="00B20AE8">
              <w:t>(NOTE 6)</w:t>
            </w:r>
          </w:p>
        </w:tc>
        <w:tc>
          <w:tcPr>
            <w:tcW w:w="2448" w:type="dxa"/>
            <w:shd w:val="clear" w:color="auto" w:fill="auto"/>
          </w:tcPr>
          <w:p w14:paraId="0662E9A1" w14:textId="29CD16B8" w:rsidR="006A2BF1" w:rsidRPr="00B20AE8" w:rsidRDefault="006A2BF1" w:rsidP="0039402F">
            <w:pPr>
              <w:pStyle w:val="TAC"/>
            </w:pPr>
            <w:r w:rsidRPr="00B20AE8">
              <w:t>EIS</w:t>
            </w:r>
            <w:r w:rsidRPr="00B20AE8">
              <w:rPr>
                <w:vertAlign w:val="subscript"/>
              </w:rPr>
              <w:t>minSENS</w:t>
            </w:r>
            <w:r w:rsidRPr="00B20AE8">
              <w:t xml:space="preserve"> + x</w:t>
            </w:r>
            <w:r>
              <w:t xml:space="preserve"> </w:t>
            </w:r>
            <w:r w:rsidRPr="00B20AE8">
              <w:t>dB (NOTE 4, 5)</w:t>
            </w:r>
          </w:p>
        </w:tc>
        <w:tc>
          <w:tcPr>
            <w:tcW w:w="2054" w:type="dxa"/>
            <w:tcBorders>
              <w:top w:val="nil"/>
            </w:tcBorders>
            <w:shd w:val="clear" w:color="auto" w:fill="auto"/>
          </w:tcPr>
          <w:p w14:paraId="1BA9743F" w14:textId="77777777" w:rsidR="006A2BF1" w:rsidRPr="00B20AE8" w:rsidRDefault="006A2BF1" w:rsidP="0039402F">
            <w:pPr>
              <w:pStyle w:val="TAC"/>
            </w:pPr>
          </w:p>
        </w:tc>
      </w:tr>
      <w:tr w:rsidR="006A2BF1" w:rsidRPr="00B20AE8" w14:paraId="49B2B293" w14:textId="77777777" w:rsidTr="006A2BF1">
        <w:trPr>
          <w:cantSplit/>
          <w:jc w:val="center"/>
        </w:trPr>
        <w:tc>
          <w:tcPr>
            <w:tcW w:w="8615" w:type="dxa"/>
            <w:gridSpan w:val="4"/>
            <w:shd w:val="clear" w:color="auto" w:fill="auto"/>
          </w:tcPr>
          <w:p w14:paraId="1C27D2B3" w14:textId="7008C2C6" w:rsidR="006A2BF1" w:rsidRPr="00B20AE8" w:rsidRDefault="006A2BF1"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3ECAD3A7" w14:textId="77777777" w:rsidR="006A2BF1" w:rsidRPr="00B20AE8" w:rsidRDefault="006A2BF1" w:rsidP="0039402F">
            <w:pPr>
              <w:pStyle w:val="TAN"/>
            </w:pPr>
            <w:r w:rsidRPr="00B20AE8">
              <w:t>NOTE 2:</w:t>
            </w:r>
            <w:r w:rsidRPr="00B20AE8">
              <w:tab/>
              <w:t>For WA BS not supporting NR, "x" is equal to 6 in case of E-UTRA or UTRA</w:t>
            </w:r>
            <w:r w:rsidRPr="00B20AE8">
              <w:rPr>
                <w:lang w:eastAsia="zh-CN"/>
              </w:rPr>
              <w:t xml:space="preserve"> or NB-IoT</w:t>
            </w:r>
            <w:r w:rsidRPr="00B20AE8">
              <w:t xml:space="preserve"> wanted signals and equal to 3 in case of GSM/EDGE wanted signal.</w:t>
            </w:r>
          </w:p>
          <w:p w14:paraId="0626711B" w14:textId="77777777" w:rsidR="006A2BF1" w:rsidRPr="00B20AE8" w:rsidRDefault="006A2BF1" w:rsidP="0039402F">
            <w:pPr>
              <w:pStyle w:val="TAN"/>
            </w:pPr>
            <w:r w:rsidRPr="00B20AE8">
              <w:t>NOTE 3:</w:t>
            </w:r>
            <w:r w:rsidRPr="00B20AE8">
              <w:tab/>
              <w:t>For MR BS not supporting NR, "x" is equal to 6 in case of UTRA wanted signals, 9 in case of E-UTRA or NB-IoT wanted signal and equal to 3 in case of GSM/EDGE wanted signal.</w:t>
            </w:r>
          </w:p>
          <w:p w14:paraId="0BCDDE92" w14:textId="77777777" w:rsidR="006A2BF1" w:rsidRPr="00B20AE8" w:rsidRDefault="006A2BF1" w:rsidP="0039402F">
            <w:pPr>
              <w:pStyle w:val="TAN"/>
            </w:pPr>
            <w:r w:rsidRPr="00B20AE8">
              <w:t>NOTE 4:</w:t>
            </w:r>
            <w:r w:rsidRPr="00B20AE8">
              <w:tab/>
              <w:t>For LA BS not supporting NR, "x" is equal to 12 in case of E-UTRA or NB-IoT wanted signals, 6</w:t>
            </w:r>
            <w:r w:rsidRPr="00B20AE8">
              <w:rPr>
                <w:rFonts w:eastAsia="SimSun"/>
                <w:lang w:eastAsia="zh-CN"/>
              </w:rPr>
              <w:t xml:space="preserve"> </w:t>
            </w:r>
            <w:r w:rsidRPr="00B20AE8">
              <w:t>in case of UTRA wanted signal and equal to 3 in case of GSM/EDGE wanted signal.</w:t>
            </w:r>
          </w:p>
          <w:p w14:paraId="73E03EA2" w14:textId="77777777" w:rsidR="006A2BF1" w:rsidRPr="00B20AE8" w:rsidRDefault="006A2BF1" w:rsidP="0039402F">
            <w:pPr>
              <w:pStyle w:val="TAN"/>
            </w:pPr>
            <w:r w:rsidRPr="00B20AE8">
              <w:t>NOTE 5:</w:t>
            </w:r>
            <w:r w:rsidRPr="00B20AE8">
              <w:rPr>
                <w:rFonts w:cs="Arial"/>
              </w:rPr>
              <w:tab/>
            </w:r>
            <w:r w:rsidRPr="00B20AE8">
              <w:t>For a BS supporting NR and not supporting UTRA, x is equal to 6.</w:t>
            </w:r>
          </w:p>
          <w:p w14:paraId="7CCFC482" w14:textId="77777777" w:rsidR="006A2BF1" w:rsidRPr="00B20AE8" w:rsidRDefault="006A2BF1" w:rsidP="0039402F">
            <w:pPr>
              <w:pStyle w:val="TAN"/>
              <w:rPr>
                <w:rFonts w:cs="Arial"/>
                <w:szCs w:val="18"/>
              </w:rPr>
            </w:pPr>
            <w:r w:rsidRPr="00B20AE8">
              <w:rPr>
                <w:rFonts w:cs="Arial"/>
              </w:rPr>
              <w:t>NOTE 6:</w:t>
            </w:r>
            <w:r w:rsidRPr="00B20AE8">
              <w:rPr>
                <w:rFonts w:cs="Arial"/>
              </w:rPr>
              <w:tab/>
            </w:r>
            <w:r w:rsidRPr="00B20AE8">
              <w:t>For a BS not supporting NR, "y" is equal to zero for all BS classes. For a BS that supports NR and supporting UTRA; "y" is equal to -4 for the WA BS class, -3 for the MR BS class and -6 for the LA BS class.</w:t>
            </w:r>
          </w:p>
        </w:tc>
      </w:tr>
    </w:tbl>
    <w:p w14:paraId="67799B46" w14:textId="77777777" w:rsidR="006E5C62" w:rsidRPr="00B20AE8" w:rsidRDefault="006E5C62" w:rsidP="0039402F"/>
    <w:p w14:paraId="3F46BF85" w14:textId="77777777" w:rsidR="006E5C62" w:rsidRPr="00B20AE8" w:rsidRDefault="006E5C62" w:rsidP="0039402F">
      <w:pPr>
        <w:pStyle w:val="TH"/>
      </w:pPr>
      <w:r w:rsidRPr="00B20AE8">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4F339F" w:rsidRPr="00B20AE8" w14:paraId="52C35361" w14:textId="77777777" w:rsidTr="006A2BF1">
        <w:trPr>
          <w:cantSplit/>
          <w:tblHeader/>
          <w:jc w:val="center"/>
        </w:trPr>
        <w:tc>
          <w:tcPr>
            <w:tcW w:w="1809" w:type="dxa"/>
            <w:tcBorders>
              <w:bottom w:val="single" w:sz="4" w:space="0" w:color="auto"/>
            </w:tcBorders>
            <w:shd w:val="clear" w:color="auto" w:fill="auto"/>
          </w:tcPr>
          <w:p w14:paraId="182E2B28" w14:textId="77777777" w:rsidR="0061538D" w:rsidRPr="00B20AE8" w:rsidRDefault="0061538D" w:rsidP="0039402F">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14:paraId="3E3A6F34" w14:textId="6780F3BF" w:rsidR="0061538D" w:rsidRPr="00B20AE8" w:rsidRDefault="0061538D" w:rsidP="0039402F">
            <w:pPr>
              <w:pStyle w:val="TAH"/>
            </w:pPr>
            <w:r w:rsidRPr="00B20AE8">
              <w:t xml:space="preserve">Interfering signal centre frequency offset from the </w:t>
            </w:r>
            <w:r w:rsidRPr="00B20AE8">
              <w:rPr>
                <w:i/>
              </w:rPr>
              <w:t>Base Station RF Bandwidth edge</w:t>
            </w:r>
            <w:r w:rsidR="003D3C64">
              <w:t> </w:t>
            </w:r>
            <w:r w:rsidR="003D3C64" w:rsidRPr="00B20AE8">
              <w:t>[</w:t>
            </w:r>
            <w:r w:rsidRPr="00B20AE8">
              <w:t>MHz]</w:t>
            </w:r>
          </w:p>
        </w:tc>
        <w:tc>
          <w:tcPr>
            <w:tcW w:w="2685" w:type="dxa"/>
            <w:shd w:val="clear" w:color="auto" w:fill="auto"/>
          </w:tcPr>
          <w:p w14:paraId="62C8F747" w14:textId="77777777" w:rsidR="0061538D" w:rsidRPr="00B20AE8" w:rsidRDefault="0061538D" w:rsidP="0039402F">
            <w:pPr>
              <w:pStyle w:val="TAH"/>
            </w:pPr>
            <w:r w:rsidRPr="00B20AE8">
              <w:t>Type of interfering signal</w:t>
            </w:r>
          </w:p>
        </w:tc>
      </w:tr>
      <w:tr w:rsidR="006A2BF1" w:rsidRPr="00B20AE8" w14:paraId="110B0FB1" w14:textId="77777777" w:rsidTr="006A2BF1">
        <w:trPr>
          <w:cantSplit/>
          <w:tblHeader/>
          <w:jc w:val="center"/>
        </w:trPr>
        <w:tc>
          <w:tcPr>
            <w:tcW w:w="1809" w:type="dxa"/>
            <w:tcBorders>
              <w:bottom w:val="nil"/>
            </w:tcBorders>
            <w:shd w:val="clear" w:color="auto" w:fill="auto"/>
          </w:tcPr>
          <w:p w14:paraId="2A62A25B" w14:textId="77777777" w:rsidR="006A2BF1" w:rsidRPr="00B20AE8" w:rsidRDefault="006A2BF1" w:rsidP="0039402F">
            <w:pPr>
              <w:pStyle w:val="TAC"/>
            </w:pPr>
            <w:r w:rsidRPr="00B20AE8">
              <w:t>E-UTRA 1.4 MHz</w:t>
            </w:r>
          </w:p>
        </w:tc>
        <w:tc>
          <w:tcPr>
            <w:tcW w:w="3148" w:type="dxa"/>
            <w:shd w:val="clear" w:color="auto" w:fill="auto"/>
          </w:tcPr>
          <w:p w14:paraId="24FB490A" w14:textId="77777777" w:rsidR="006A2BF1" w:rsidRPr="00B20AE8" w:rsidRDefault="006A2BF1" w:rsidP="0039402F">
            <w:pPr>
              <w:pStyle w:val="TAC"/>
            </w:pPr>
            <w:r w:rsidRPr="00B20AE8">
              <w:t xml:space="preserve">±2,0 (BC1 and BC3) / </w:t>
            </w:r>
            <w:r w:rsidRPr="00B20AE8">
              <w:br/>
              <w:t>±2,1 (BC2)</w:t>
            </w:r>
          </w:p>
        </w:tc>
        <w:tc>
          <w:tcPr>
            <w:tcW w:w="2685" w:type="dxa"/>
            <w:shd w:val="clear" w:color="auto" w:fill="auto"/>
          </w:tcPr>
          <w:p w14:paraId="572DBF27" w14:textId="77777777" w:rsidR="006A2BF1" w:rsidRPr="00B20AE8" w:rsidRDefault="006A2BF1" w:rsidP="0039402F">
            <w:pPr>
              <w:pStyle w:val="TAC"/>
            </w:pPr>
            <w:r w:rsidRPr="00B20AE8">
              <w:t>CW</w:t>
            </w:r>
          </w:p>
        </w:tc>
      </w:tr>
      <w:tr w:rsidR="006A2BF1" w:rsidRPr="00B20AE8" w14:paraId="7A7E47DF" w14:textId="77777777" w:rsidTr="006A2BF1">
        <w:trPr>
          <w:cantSplit/>
          <w:tblHeader/>
          <w:jc w:val="center"/>
        </w:trPr>
        <w:tc>
          <w:tcPr>
            <w:tcW w:w="1809" w:type="dxa"/>
            <w:tcBorders>
              <w:top w:val="nil"/>
              <w:bottom w:val="single" w:sz="4" w:space="0" w:color="auto"/>
            </w:tcBorders>
            <w:shd w:val="clear" w:color="auto" w:fill="auto"/>
          </w:tcPr>
          <w:p w14:paraId="7065A894" w14:textId="77777777" w:rsidR="006A2BF1" w:rsidRPr="00B20AE8" w:rsidRDefault="006A2BF1" w:rsidP="0039402F">
            <w:pPr>
              <w:pStyle w:val="TAC"/>
            </w:pPr>
          </w:p>
        </w:tc>
        <w:tc>
          <w:tcPr>
            <w:tcW w:w="3148" w:type="dxa"/>
            <w:shd w:val="clear" w:color="auto" w:fill="auto"/>
          </w:tcPr>
          <w:p w14:paraId="07012736" w14:textId="77777777" w:rsidR="006A2BF1" w:rsidRPr="00B20AE8" w:rsidRDefault="006A2BF1" w:rsidP="0039402F">
            <w:pPr>
              <w:pStyle w:val="TAC"/>
            </w:pPr>
            <w:r w:rsidRPr="00B20AE8">
              <w:t>±4,9</w:t>
            </w:r>
          </w:p>
        </w:tc>
        <w:tc>
          <w:tcPr>
            <w:tcW w:w="2685" w:type="dxa"/>
            <w:shd w:val="clear" w:color="auto" w:fill="auto"/>
          </w:tcPr>
          <w:p w14:paraId="5249F664" w14:textId="77777777" w:rsidR="006A2BF1" w:rsidRPr="00B20AE8" w:rsidRDefault="006A2BF1" w:rsidP="0039402F">
            <w:pPr>
              <w:pStyle w:val="TAC"/>
            </w:pPr>
            <w:r w:rsidRPr="00B20AE8">
              <w:t>1,4 MHz E-UTRA signal</w:t>
            </w:r>
          </w:p>
        </w:tc>
      </w:tr>
      <w:tr w:rsidR="006A2BF1" w:rsidRPr="00B20AE8" w14:paraId="48BDDEBD" w14:textId="77777777" w:rsidTr="006A2BF1">
        <w:trPr>
          <w:cantSplit/>
          <w:tblHeader/>
          <w:jc w:val="center"/>
        </w:trPr>
        <w:tc>
          <w:tcPr>
            <w:tcW w:w="1809" w:type="dxa"/>
            <w:tcBorders>
              <w:bottom w:val="nil"/>
            </w:tcBorders>
            <w:shd w:val="clear" w:color="auto" w:fill="auto"/>
          </w:tcPr>
          <w:p w14:paraId="59982547" w14:textId="77777777" w:rsidR="006A2BF1" w:rsidRPr="00B20AE8" w:rsidRDefault="006A2BF1" w:rsidP="0039402F">
            <w:pPr>
              <w:pStyle w:val="TAC"/>
            </w:pPr>
            <w:r w:rsidRPr="00B20AE8">
              <w:t>E-UTRA 3 MHz</w:t>
            </w:r>
          </w:p>
        </w:tc>
        <w:tc>
          <w:tcPr>
            <w:tcW w:w="3148" w:type="dxa"/>
            <w:shd w:val="clear" w:color="auto" w:fill="auto"/>
          </w:tcPr>
          <w:p w14:paraId="3CDB0AF5" w14:textId="77777777" w:rsidR="006A2BF1" w:rsidRPr="00B20AE8" w:rsidRDefault="006A2BF1" w:rsidP="0039402F">
            <w:pPr>
              <w:pStyle w:val="TAC"/>
            </w:pPr>
            <w:r w:rsidRPr="00B20AE8">
              <w:t xml:space="preserve">±4,4 (BC1 and BC3) / </w:t>
            </w:r>
            <w:r w:rsidRPr="00B20AE8">
              <w:br/>
              <w:t>±4,5 (BC2)</w:t>
            </w:r>
          </w:p>
        </w:tc>
        <w:tc>
          <w:tcPr>
            <w:tcW w:w="2685" w:type="dxa"/>
            <w:shd w:val="clear" w:color="auto" w:fill="auto"/>
          </w:tcPr>
          <w:p w14:paraId="3A401DA4" w14:textId="77777777" w:rsidR="006A2BF1" w:rsidRPr="00B20AE8" w:rsidRDefault="006A2BF1" w:rsidP="0039402F">
            <w:pPr>
              <w:pStyle w:val="TAC"/>
            </w:pPr>
            <w:r w:rsidRPr="00B20AE8">
              <w:t>CW</w:t>
            </w:r>
          </w:p>
        </w:tc>
      </w:tr>
      <w:tr w:rsidR="006A2BF1" w:rsidRPr="00B20AE8" w14:paraId="4DE5B073" w14:textId="77777777" w:rsidTr="006A2BF1">
        <w:trPr>
          <w:cantSplit/>
          <w:tblHeader/>
          <w:jc w:val="center"/>
        </w:trPr>
        <w:tc>
          <w:tcPr>
            <w:tcW w:w="1809" w:type="dxa"/>
            <w:tcBorders>
              <w:top w:val="nil"/>
              <w:bottom w:val="single" w:sz="4" w:space="0" w:color="auto"/>
            </w:tcBorders>
            <w:shd w:val="clear" w:color="auto" w:fill="auto"/>
          </w:tcPr>
          <w:p w14:paraId="3716E169" w14:textId="77777777" w:rsidR="006A2BF1" w:rsidRPr="00B20AE8" w:rsidRDefault="006A2BF1" w:rsidP="0039402F">
            <w:pPr>
              <w:pStyle w:val="TAC"/>
            </w:pPr>
          </w:p>
        </w:tc>
        <w:tc>
          <w:tcPr>
            <w:tcW w:w="3148" w:type="dxa"/>
            <w:shd w:val="clear" w:color="auto" w:fill="auto"/>
          </w:tcPr>
          <w:p w14:paraId="03D25071" w14:textId="77777777" w:rsidR="006A2BF1" w:rsidRPr="00B20AE8" w:rsidRDefault="006A2BF1" w:rsidP="0039402F">
            <w:pPr>
              <w:pStyle w:val="TAC"/>
            </w:pPr>
            <w:r w:rsidRPr="00B20AE8">
              <w:t>±10,5</w:t>
            </w:r>
          </w:p>
        </w:tc>
        <w:tc>
          <w:tcPr>
            <w:tcW w:w="2685" w:type="dxa"/>
            <w:shd w:val="clear" w:color="auto" w:fill="auto"/>
          </w:tcPr>
          <w:p w14:paraId="3664A39E" w14:textId="77777777" w:rsidR="006A2BF1" w:rsidRPr="00B20AE8" w:rsidRDefault="006A2BF1" w:rsidP="0039402F">
            <w:pPr>
              <w:pStyle w:val="TAC"/>
            </w:pPr>
            <w:r w:rsidRPr="00B20AE8">
              <w:t>3 MHz E-UTRA signal</w:t>
            </w:r>
          </w:p>
        </w:tc>
      </w:tr>
      <w:tr w:rsidR="006A2BF1" w:rsidRPr="00B20AE8" w14:paraId="02F73D8E" w14:textId="77777777" w:rsidTr="006A2BF1">
        <w:trPr>
          <w:cantSplit/>
          <w:tblHeader/>
          <w:jc w:val="center"/>
        </w:trPr>
        <w:tc>
          <w:tcPr>
            <w:tcW w:w="1809" w:type="dxa"/>
            <w:tcBorders>
              <w:bottom w:val="nil"/>
            </w:tcBorders>
            <w:shd w:val="clear" w:color="auto" w:fill="auto"/>
          </w:tcPr>
          <w:p w14:paraId="7FAF13A0" w14:textId="77777777" w:rsidR="006A2BF1" w:rsidRPr="00B20AE8" w:rsidRDefault="006A2BF1" w:rsidP="0039402F">
            <w:pPr>
              <w:pStyle w:val="TAC"/>
              <w:rPr>
                <w:lang w:val="sv-SE"/>
              </w:rPr>
            </w:pPr>
            <w:r w:rsidRPr="00B20AE8">
              <w:rPr>
                <w:lang w:val="sv-SE"/>
              </w:rPr>
              <w:t xml:space="preserve">UTRA FDD and </w:t>
            </w:r>
            <w:r w:rsidRPr="00B20AE8">
              <w:rPr>
                <w:lang w:val="sv-SE"/>
              </w:rPr>
              <w:br/>
              <w:t>E-UTRA 5 MHz</w:t>
            </w:r>
          </w:p>
        </w:tc>
        <w:tc>
          <w:tcPr>
            <w:tcW w:w="3148" w:type="dxa"/>
            <w:shd w:val="clear" w:color="auto" w:fill="auto"/>
          </w:tcPr>
          <w:p w14:paraId="7A90D7E2" w14:textId="77777777" w:rsidR="006A2BF1" w:rsidRPr="00B20AE8" w:rsidRDefault="006A2BF1" w:rsidP="0039402F">
            <w:pPr>
              <w:pStyle w:val="TAC"/>
            </w:pPr>
            <w:r w:rsidRPr="00B20AE8">
              <w:t>±7,5</w:t>
            </w:r>
          </w:p>
        </w:tc>
        <w:tc>
          <w:tcPr>
            <w:tcW w:w="2685" w:type="dxa"/>
            <w:shd w:val="clear" w:color="auto" w:fill="auto"/>
          </w:tcPr>
          <w:p w14:paraId="21B6F58F" w14:textId="77777777" w:rsidR="006A2BF1" w:rsidRPr="00B20AE8" w:rsidRDefault="006A2BF1" w:rsidP="0039402F">
            <w:pPr>
              <w:pStyle w:val="TAC"/>
            </w:pPr>
            <w:r w:rsidRPr="00B20AE8">
              <w:t>CW</w:t>
            </w:r>
          </w:p>
        </w:tc>
      </w:tr>
      <w:tr w:rsidR="006A2BF1" w:rsidRPr="00B20AE8" w14:paraId="19F44890" w14:textId="77777777" w:rsidTr="006A2BF1">
        <w:trPr>
          <w:cantSplit/>
          <w:tblHeader/>
          <w:jc w:val="center"/>
        </w:trPr>
        <w:tc>
          <w:tcPr>
            <w:tcW w:w="1809" w:type="dxa"/>
            <w:tcBorders>
              <w:top w:val="nil"/>
              <w:bottom w:val="single" w:sz="4" w:space="0" w:color="auto"/>
            </w:tcBorders>
            <w:shd w:val="clear" w:color="auto" w:fill="auto"/>
          </w:tcPr>
          <w:p w14:paraId="62011274" w14:textId="77777777" w:rsidR="006A2BF1" w:rsidRPr="00B20AE8" w:rsidRDefault="006A2BF1" w:rsidP="0039402F">
            <w:pPr>
              <w:pStyle w:val="TAC"/>
            </w:pPr>
          </w:p>
        </w:tc>
        <w:tc>
          <w:tcPr>
            <w:tcW w:w="3148" w:type="dxa"/>
            <w:shd w:val="clear" w:color="auto" w:fill="auto"/>
          </w:tcPr>
          <w:p w14:paraId="5E2DC9E0" w14:textId="77777777" w:rsidR="006A2BF1" w:rsidRPr="00B20AE8" w:rsidRDefault="006A2BF1" w:rsidP="0039402F">
            <w:pPr>
              <w:pStyle w:val="TAC"/>
            </w:pPr>
            <w:r w:rsidRPr="00B20AE8">
              <w:t>±17,5</w:t>
            </w:r>
          </w:p>
        </w:tc>
        <w:tc>
          <w:tcPr>
            <w:tcW w:w="2685" w:type="dxa"/>
            <w:shd w:val="clear" w:color="auto" w:fill="auto"/>
          </w:tcPr>
          <w:p w14:paraId="1DA69023" w14:textId="77777777" w:rsidR="006A2BF1" w:rsidRPr="00B20AE8" w:rsidRDefault="006A2BF1" w:rsidP="0039402F">
            <w:pPr>
              <w:pStyle w:val="TAC"/>
            </w:pPr>
            <w:r w:rsidRPr="00B20AE8">
              <w:t>5 MHz E-UTRA signal</w:t>
            </w:r>
          </w:p>
        </w:tc>
      </w:tr>
      <w:tr w:rsidR="006A2BF1" w:rsidRPr="00B20AE8" w14:paraId="41679211" w14:textId="77777777" w:rsidTr="006A2BF1">
        <w:trPr>
          <w:cantSplit/>
          <w:tblHeader/>
          <w:jc w:val="center"/>
        </w:trPr>
        <w:tc>
          <w:tcPr>
            <w:tcW w:w="1809" w:type="dxa"/>
            <w:tcBorders>
              <w:bottom w:val="nil"/>
            </w:tcBorders>
            <w:shd w:val="clear" w:color="auto" w:fill="auto"/>
          </w:tcPr>
          <w:p w14:paraId="4B90787B" w14:textId="77777777" w:rsidR="006A2BF1" w:rsidRPr="00B20AE8" w:rsidRDefault="006A2BF1" w:rsidP="0039402F">
            <w:pPr>
              <w:pStyle w:val="TAC"/>
            </w:pPr>
            <w:r w:rsidRPr="00B20AE8">
              <w:t>E-UTRA 10 MHz</w:t>
            </w:r>
          </w:p>
        </w:tc>
        <w:tc>
          <w:tcPr>
            <w:tcW w:w="3148" w:type="dxa"/>
            <w:shd w:val="clear" w:color="auto" w:fill="auto"/>
          </w:tcPr>
          <w:p w14:paraId="006ADB0F" w14:textId="77777777" w:rsidR="006A2BF1" w:rsidRPr="00B20AE8" w:rsidRDefault="006A2BF1" w:rsidP="0039402F">
            <w:pPr>
              <w:pStyle w:val="TAC"/>
            </w:pPr>
            <w:r w:rsidRPr="00B20AE8">
              <w:t>±7,375</w:t>
            </w:r>
          </w:p>
        </w:tc>
        <w:tc>
          <w:tcPr>
            <w:tcW w:w="2685" w:type="dxa"/>
            <w:shd w:val="clear" w:color="auto" w:fill="auto"/>
          </w:tcPr>
          <w:p w14:paraId="1E626FCB" w14:textId="77777777" w:rsidR="006A2BF1" w:rsidRPr="00B20AE8" w:rsidRDefault="006A2BF1" w:rsidP="0039402F">
            <w:pPr>
              <w:pStyle w:val="TAC"/>
            </w:pPr>
            <w:r w:rsidRPr="00B20AE8">
              <w:t>CW</w:t>
            </w:r>
          </w:p>
        </w:tc>
      </w:tr>
      <w:tr w:rsidR="006A2BF1" w:rsidRPr="00B20AE8" w14:paraId="52C85633" w14:textId="77777777" w:rsidTr="006A2BF1">
        <w:trPr>
          <w:cantSplit/>
          <w:tblHeader/>
          <w:jc w:val="center"/>
        </w:trPr>
        <w:tc>
          <w:tcPr>
            <w:tcW w:w="1809" w:type="dxa"/>
            <w:tcBorders>
              <w:top w:val="nil"/>
              <w:bottom w:val="single" w:sz="4" w:space="0" w:color="auto"/>
            </w:tcBorders>
            <w:shd w:val="clear" w:color="auto" w:fill="auto"/>
          </w:tcPr>
          <w:p w14:paraId="3D5B7AEB" w14:textId="77777777" w:rsidR="006A2BF1" w:rsidRPr="00B20AE8" w:rsidRDefault="006A2BF1" w:rsidP="0039402F">
            <w:pPr>
              <w:pStyle w:val="TAC"/>
            </w:pPr>
          </w:p>
        </w:tc>
        <w:tc>
          <w:tcPr>
            <w:tcW w:w="3148" w:type="dxa"/>
            <w:shd w:val="clear" w:color="auto" w:fill="auto"/>
          </w:tcPr>
          <w:p w14:paraId="79875858" w14:textId="77777777" w:rsidR="006A2BF1" w:rsidRPr="00B20AE8" w:rsidRDefault="006A2BF1" w:rsidP="0039402F">
            <w:pPr>
              <w:pStyle w:val="TAC"/>
            </w:pPr>
            <w:r w:rsidRPr="00B20AE8">
              <w:t>±17,5</w:t>
            </w:r>
          </w:p>
        </w:tc>
        <w:tc>
          <w:tcPr>
            <w:tcW w:w="2685" w:type="dxa"/>
            <w:shd w:val="clear" w:color="auto" w:fill="auto"/>
          </w:tcPr>
          <w:p w14:paraId="5855130A" w14:textId="77777777" w:rsidR="006A2BF1" w:rsidRPr="00B20AE8" w:rsidRDefault="006A2BF1" w:rsidP="0039402F">
            <w:pPr>
              <w:pStyle w:val="TAC"/>
            </w:pPr>
            <w:r w:rsidRPr="00B20AE8">
              <w:t>5 MHz E-UTRA signal</w:t>
            </w:r>
          </w:p>
        </w:tc>
      </w:tr>
      <w:tr w:rsidR="006A2BF1" w:rsidRPr="00B20AE8" w14:paraId="6D95997D" w14:textId="77777777" w:rsidTr="006A2BF1">
        <w:trPr>
          <w:cantSplit/>
          <w:tblHeader/>
          <w:jc w:val="center"/>
        </w:trPr>
        <w:tc>
          <w:tcPr>
            <w:tcW w:w="1809" w:type="dxa"/>
            <w:tcBorders>
              <w:bottom w:val="nil"/>
            </w:tcBorders>
            <w:shd w:val="clear" w:color="auto" w:fill="auto"/>
          </w:tcPr>
          <w:p w14:paraId="6A9FCE1F" w14:textId="77777777" w:rsidR="006A2BF1" w:rsidRPr="00B20AE8" w:rsidRDefault="006A2BF1" w:rsidP="0039402F">
            <w:pPr>
              <w:pStyle w:val="TAC"/>
            </w:pPr>
            <w:r w:rsidRPr="00B20AE8">
              <w:t>E-UTRA 15 MHz</w:t>
            </w:r>
          </w:p>
        </w:tc>
        <w:tc>
          <w:tcPr>
            <w:tcW w:w="3148" w:type="dxa"/>
            <w:shd w:val="clear" w:color="auto" w:fill="auto"/>
          </w:tcPr>
          <w:p w14:paraId="0FB3752C" w14:textId="77777777" w:rsidR="006A2BF1" w:rsidRPr="00B20AE8" w:rsidRDefault="006A2BF1" w:rsidP="0039402F">
            <w:pPr>
              <w:pStyle w:val="TAC"/>
            </w:pPr>
            <w:r w:rsidRPr="00B20AE8">
              <w:t>±7,25</w:t>
            </w:r>
          </w:p>
        </w:tc>
        <w:tc>
          <w:tcPr>
            <w:tcW w:w="2685" w:type="dxa"/>
            <w:shd w:val="clear" w:color="auto" w:fill="auto"/>
          </w:tcPr>
          <w:p w14:paraId="72A2E0C3" w14:textId="77777777" w:rsidR="006A2BF1" w:rsidRPr="00B20AE8" w:rsidRDefault="006A2BF1" w:rsidP="0039402F">
            <w:pPr>
              <w:pStyle w:val="TAC"/>
            </w:pPr>
            <w:r w:rsidRPr="00B20AE8">
              <w:t>CW</w:t>
            </w:r>
          </w:p>
        </w:tc>
      </w:tr>
      <w:tr w:rsidR="006A2BF1" w:rsidRPr="00B20AE8" w14:paraId="104173FD" w14:textId="77777777" w:rsidTr="006A2BF1">
        <w:trPr>
          <w:cantSplit/>
          <w:tblHeader/>
          <w:jc w:val="center"/>
        </w:trPr>
        <w:tc>
          <w:tcPr>
            <w:tcW w:w="1809" w:type="dxa"/>
            <w:tcBorders>
              <w:top w:val="nil"/>
              <w:bottom w:val="single" w:sz="4" w:space="0" w:color="auto"/>
            </w:tcBorders>
            <w:shd w:val="clear" w:color="auto" w:fill="auto"/>
          </w:tcPr>
          <w:p w14:paraId="1F2E4BF8" w14:textId="77777777" w:rsidR="006A2BF1" w:rsidRPr="00B20AE8" w:rsidRDefault="006A2BF1" w:rsidP="0039402F">
            <w:pPr>
              <w:pStyle w:val="TAC"/>
            </w:pPr>
          </w:p>
        </w:tc>
        <w:tc>
          <w:tcPr>
            <w:tcW w:w="3148" w:type="dxa"/>
            <w:shd w:val="clear" w:color="auto" w:fill="auto"/>
          </w:tcPr>
          <w:p w14:paraId="4E2530CD" w14:textId="77777777" w:rsidR="006A2BF1" w:rsidRPr="00B20AE8" w:rsidRDefault="006A2BF1" w:rsidP="0039402F">
            <w:pPr>
              <w:pStyle w:val="TAC"/>
            </w:pPr>
            <w:r w:rsidRPr="00B20AE8">
              <w:t>±17,5</w:t>
            </w:r>
          </w:p>
        </w:tc>
        <w:tc>
          <w:tcPr>
            <w:tcW w:w="2685" w:type="dxa"/>
            <w:shd w:val="clear" w:color="auto" w:fill="auto"/>
          </w:tcPr>
          <w:p w14:paraId="03CDFBCC" w14:textId="77777777" w:rsidR="006A2BF1" w:rsidRPr="00B20AE8" w:rsidRDefault="006A2BF1" w:rsidP="0039402F">
            <w:pPr>
              <w:pStyle w:val="TAC"/>
            </w:pPr>
            <w:r w:rsidRPr="00B20AE8">
              <w:t>5 MHz E-UTRA signal</w:t>
            </w:r>
          </w:p>
        </w:tc>
      </w:tr>
      <w:tr w:rsidR="006A2BF1" w:rsidRPr="00B20AE8" w14:paraId="74661C34" w14:textId="77777777" w:rsidTr="006A2BF1">
        <w:trPr>
          <w:cantSplit/>
          <w:tblHeader/>
          <w:jc w:val="center"/>
        </w:trPr>
        <w:tc>
          <w:tcPr>
            <w:tcW w:w="1809" w:type="dxa"/>
            <w:tcBorders>
              <w:bottom w:val="nil"/>
            </w:tcBorders>
            <w:shd w:val="clear" w:color="auto" w:fill="auto"/>
          </w:tcPr>
          <w:p w14:paraId="3A0B7133" w14:textId="77777777" w:rsidR="006A2BF1" w:rsidRPr="00B20AE8" w:rsidRDefault="006A2BF1" w:rsidP="0039402F">
            <w:pPr>
              <w:pStyle w:val="TAC"/>
            </w:pPr>
            <w:r w:rsidRPr="00B20AE8">
              <w:t>E-UTRA 20 MHz</w:t>
            </w:r>
          </w:p>
        </w:tc>
        <w:tc>
          <w:tcPr>
            <w:tcW w:w="3148" w:type="dxa"/>
            <w:shd w:val="clear" w:color="auto" w:fill="auto"/>
          </w:tcPr>
          <w:p w14:paraId="64028585" w14:textId="77777777" w:rsidR="006A2BF1" w:rsidRPr="00B20AE8" w:rsidRDefault="006A2BF1" w:rsidP="0039402F">
            <w:pPr>
              <w:pStyle w:val="TAC"/>
            </w:pPr>
            <w:r w:rsidRPr="00B20AE8">
              <w:t>±7,125</w:t>
            </w:r>
          </w:p>
        </w:tc>
        <w:tc>
          <w:tcPr>
            <w:tcW w:w="2685" w:type="dxa"/>
            <w:shd w:val="clear" w:color="auto" w:fill="auto"/>
          </w:tcPr>
          <w:p w14:paraId="4FC930E8" w14:textId="77777777" w:rsidR="006A2BF1" w:rsidRPr="00B20AE8" w:rsidRDefault="006A2BF1" w:rsidP="0039402F">
            <w:pPr>
              <w:pStyle w:val="TAC"/>
            </w:pPr>
            <w:r w:rsidRPr="00B20AE8">
              <w:t>CW</w:t>
            </w:r>
          </w:p>
        </w:tc>
      </w:tr>
      <w:tr w:rsidR="006A2BF1" w:rsidRPr="00B20AE8" w14:paraId="2D5F4C29" w14:textId="77777777" w:rsidTr="006A2BF1">
        <w:trPr>
          <w:cantSplit/>
          <w:tblHeader/>
          <w:jc w:val="center"/>
        </w:trPr>
        <w:tc>
          <w:tcPr>
            <w:tcW w:w="1809" w:type="dxa"/>
            <w:tcBorders>
              <w:top w:val="nil"/>
              <w:bottom w:val="single" w:sz="4" w:space="0" w:color="auto"/>
            </w:tcBorders>
            <w:shd w:val="clear" w:color="auto" w:fill="auto"/>
          </w:tcPr>
          <w:p w14:paraId="0C54F4A0" w14:textId="77777777" w:rsidR="006A2BF1" w:rsidRPr="00B20AE8" w:rsidRDefault="006A2BF1" w:rsidP="0039402F">
            <w:pPr>
              <w:pStyle w:val="TAC"/>
            </w:pPr>
          </w:p>
        </w:tc>
        <w:tc>
          <w:tcPr>
            <w:tcW w:w="3148" w:type="dxa"/>
            <w:shd w:val="clear" w:color="auto" w:fill="auto"/>
          </w:tcPr>
          <w:p w14:paraId="323949CF" w14:textId="77777777" w:rsidR="006A2BF1" w:rsidRPr="00B20AE8" w:rsidRDefault="006A2BF1" w:rsidP="0039402F">
            <w:pPr>
              <w:pStyle w:val="TAC"/>
            </w:pPr>
            <w:r w:rsidRPr="00B20AE8">
              <w:t>±17,5</w:t>
            </w:r>
          </w:p>
        </w:tc>
        <w:tc>
          <w:tcPr>
            <w:tcW w:w="2685" w:type="dxa"/>
            <w:shd w:val="clear" w:color="auto" w:fill="auto"/>
          </w:tcPr>
          <w:p w14:paraId="5AD16011" w14:textId="77777777" w:rsidR="006A2BF1" w:rsidRPr="00B20AE8" w:rsidRDefault="006A2BF1" w:rsidP="0039402F">
            <w:pPr>
              <w:pStyle w:val="TAC"/>
            </w:pPr>
            <w:r w:rsidRPr="00B20AE8">
              <w:t>5 MHz E-UTRA signal</w:t>
            </w:r>
          </w:p>
        </w:tc>
      </w:tr>
      <w:tr w:rsidR="006A2BF1" w:rsidRPr="00B20AE8" w14:paraId="424D105F" w14:textId="77777777" w:rsidTr="006A2BF1">
        <w:trPr>
          <w:cantSplit/>
          <w:tblHeader/>
          <w:jc w:val="center"/>
        </w:trPr>
        <w:tc>
          <w:tcPr>
            <w:tcW w:w="1809" w:type="dxa"/>
            <w:tcBorders>
              <w:bottom w:val="nil"/>
            </w:tcBorders>
            <w:shd w:val="clear" w:color="auto" w:fill="auto"/>
          </w:tcPr>
          <w:p w14:paraId="3BF98E85" w14:textId="77777777" w:rsidR="006A2BF1" w:rsidRPr="00B20AE8" w:rsidRDefault="006A2BF1" w:rsidP="0039402F">
            <w:pPr>
              <w:pStyle w:val="TAC"/>
            </w:pPr>
            <w:r w:rsidRPr="00B20AE8">
              <w:t>GSM/EDGE</w:t>
            </w:r>
          </w:p>
        </w:tc>
        <w:tc>
          <w:tcPr>
            <w:tcW w:w="3148" w:type="dxa"/>
            <w:shd w:val="clear" w:color="auto" w:fill="auto"/>
          </w:tcPr>
          <w:p w14:paraId="6FDD650C" w14:textId="77777777" w:rsidR="006A2BF1" w:rsidRPr="00B20AE8" w:rsidRDefault="006A2BF1" w:rsidP="0039402F">
            <w:pPr>
              <w:pStyle w:val="TAC"/>
            </w:pPr>
            <w:r w:rsidRPr="00B20AE8">
              <w:t>±7,575</w:t>
            </w:r>
          </w:p>
        </w:tc>
        <w:tc>
          <w:tcPr>
            <w:tcW w:w="2685" w:type="dxa"/>
            <w:shd w:val="clear" w:color="auto" w:fill="auto"/>
          </w:tcPr>
          <w:p w14:paraId="1B7A6A4F" w14:textId="77777777" w:rsidR="006A2BF1" w:rsidRPr="00B20AE8" w:rsidRDefault="006A2BF1" w:rsidP="0039402F">
            <w:pPr>
              <w:pStyle w:val="TAC"/>
            </w:pPr>
            <w:r w:rsidRPr="00B20AE8">
              <w:t>CW</w:t>
            </w:r>
          </w:p>
        </w:tc>
      </w:tr>
      <w:tr w:rsidR="006A2BF1" w:rsidRPr="00B20AE8" w14:paraId="0870771B" w14:textId="77777777" w:rsidTr="006A2BF1">
        <w:trPr>
          <w:cantSplit/>
          <w:tblHeader/>
          <w:jc w:val="center"/>
        </w:trPr>
        <w:tc>
          <w:tcPr>
            <w:tcW w:w="1809" w:type="dxa"/>
            <w:tcBorders>
              <w:top w:val="nil"/>
              <w:bottom w:val="single" w:sz="4" w:space="0" w:color="auto"/>
            </w:tcBorders>
            <w:shd w:val="clear" w:color="auto" w:fill="auto"/>
          </w:tcPr>
          <w:p w14:paraId="2179E4C8" w14:textId="77777777" w:rsidR="006A2BF1" w:rsidRPr="00B20AE8" w:rsidRDefault="006A2BF1" w:rsidP="0039402F">
            <w:pPr>
              <w:pStyle w:val="TAC"/>
            </w:pPr>
          </w:p>
        </w:tc>
        <w:tc>
          <w:tcPr>
            <w:tcW w:w="3148" w:type="dxa"/>
            <w:shd w:val="clear" w:color="auto" w:fill="auto"/>
          </w:tcPr>
          <w:p w14:paraId="5C4A7F15" w14:textId="77777777" w:rsidR="006A2BF1" w:rsidRPr="00B20AE8" w:rsidRDefault="006A2BF1" w:rsidP="0039402F">
            <w:pPr>
              <w:pStyle w:val="TAC"/>
            </w:pPr>
            <w:r w:rsidRPr="00B20AE8">
              <w:t>±17,5</w:t>
            </w:r>
          </w:p>
        </w:tc>
        <w:tc>
          <w:tcPr>
            <w:tcW w:w="2685" w:type="dxa"/>
            <w:shd w:val="clear" w:color="auto" w:fill="auto"/>
          </w:tcPr>
          <w:p w14:paraId="30FA2BD6" w14:textId="77777777" w:rsidR="006A2BF1" w:rsidRPr="00B20AE8" w:rsidRDefault="006A2BF1" w:rsidP="0039402F">
            <w:pPr>
              <w:pStyle w:val="TAC"/>
            </w:pPr>
            <w:r w:rsidRPr="00B20AE8">
              <w:t>5 MHz E-UTRA signal</w:t>
            </w:r>
          </w:p>
        </w:tc>
      </w:tr>
      <w:tr w:rsidR="006A2BF1" w:rsidRPr="00B20AE8" w14:paraId="25BCA968" w14:textId="77777777" w:rsidTr="006A2BF1">
        <w:trPr>
          <w:cantSplit/>
          <w:tblHeader/>
          <w:jc w:val="center"/>
        </w:trPr>
        <w:tc>
          <w:tcPr>
            <w:tcW w:w="1809" w:type="dxa"/>
            <w:tcBorders>
              <w:bottom w:val="nil"/>
            </w:tcBorders>
            <w:shd w:val="clear" w:color="auto" w:fill="auto"/>
          </w:tcPr>
          <w:p w14:paraId="5D95E96D" w14:textId="77777777" w:rsidR="006A2BF1" w:rsidRPr="00B20AE8" w:rsidRDefault="006A2BF1" w:rsidP="0039402F">
            <w:pPr>
              <w:pStyle w:val="TAC"/>
            </w:pPr>
            <w:r w:rsidRPr="00B20AE8">
              <w:t>1,28 Mcps UTRA TDD</w:t>
            </w:r>
          </w:p>
        </w:tc>
        <w:tc>
          <w:tcPr>
            <w:tcW w:w="3148" w:type="dxa"/>
            <w:shd w:val="clear" w:color="auto" w:fill="auto"/>
          </w:tcPr>
          <w:p w14:paraId="5B28D14A" w14:textId="77777777" w:rsidR="006A2BF1" w:rsidRPr="00B20AE8" w:rsidRDefault="006A2BF1" w:rsidP="0039402F">
            <w:pPr>
              <w:pStyle w:val="TAC"/>
            </w:pPr>
            <w:r w:rsidRPr="00B20AE8">
              <w:t>±2,3 (BC3)</w:t>
            </w:r>
          </w:p>
        </w:tc>
        <w:tc>
          <w:tcPr>
            <w:tcW w:w="2685" w:type="dxa"/>
            <w:shd w:val="clear" w:color="auto" w:fill="auto"/>
          </w:tcPr>
          <w:p w14:paraId="47F1E3CA" w14:textId="77777777" w:rsidR="006A2BF1" w:rsidRPr="00B20AE8" w:rsidRDefault="006A2BF1" w:rsidP="0039402F">
            <w:pPr>
              <w:pStyle w:val="TAC"/>
            </w:pPr>
            <w:r w:rsidRPr="00B20AE8">
              <w:t>CW</w:t>
            </w:r>
          </w:p>
        </w:tc>
      </w:tr>
      <w:tr w:rsidR="006A2BF1" w:rsidRPr="00B20AE8" w14:paraId="2C3340B3" w14:textId="77777777" w:rsidTr="006A2BF1">
        <w:trPr>
          <w:cantSplit/>
          <w:tblHeader/>
          <w:jc w:val="center"/>
        </w:trPr>
        <w:tc>
          <w:tcPr>
            <w:tcW w:w="1809" w:type="dxa"/>
            <w:tcBorders>
              <w:top w:val="nil"/>
              <w:bottom w:val="single" w:sz="4" w:space="0" w:color="auto"/>
            </w:tcBorders>
            <w:shd w:val="clear" w:color="auto" w:fill="auto"/>
          </w:tcPr>
          <w:p w14:paraId="51BBB945" w14:textId="77777777" w:rsidR="006A2BF1" w:rsidRPr="00B20AE8" w:rsidRDefault="006A2BF1" w:rsidP="0039402F">
            <w:pPr>
              <w:pStyle w:val="TAC"/>
            </w:pPr>
          </w:p>
        </w:tc>
        <w:tc>
          <w:tcPr>
            <w:tcW w:w="3148" w:type="dxa"/>
            <w:shd w:val="clear" w:color="auto" w:fill="auto"/>
          </w:tcPr>
          <w:p w14:paraId="29BF78A4" w14:textId="77777777" w:rsidR="006A2BF1" w:rsidRPr="00B20AE8" w:rsidRDefault="006A2BF1" w:rsidP="0039402F">
            <w:pPr>
              <w:pStyle w:val="TAC"/>
            </w:pPr>
            <w:r w:rsidRPr="00B20AE8">
              <w:t>±5,6 (BC3)</w:t>
            </w:r>
          </w:p>
        </w:tc>
        <w:tc>
          <w:tcPr>
            <w:tcW w:w="2685" w:type="dxa"/>
            <w:shd w:val="clear" w:color="auto" w:fill="auto"/>
          </w:tcPr>
          <w:p w14:paraId="3183E69F" w14:textId="77777777" w:rsidR="006A2BF1" w:rsidRPr="00B20AE8" w:rsidRDefault="006A2BF1" w:rsidP="0039402F">
            <w:pPr>
              <w:pStyle w:val="TAC"/>
            </w:pPr>
            <w:r w:rsidRPr="00B20AE8">
              <w:t>1,28 Mcps UTRA TDD signal</w:t>
            </w:r>
          </w:p>
        </w:tc>
      </w:tr>
      <w:tr w:rsidR="006A2BF1" w:rsidRPr="00B20AE8" w14:paraId="461C2284" w14:textId="77777777" w:rsidTr="006A2BF1">
        <w:trPr>
          <w:cantSplit/>
          <w:tblHeader/>
          <w:jc w:val="center"/>
        </w:trPr>
        <w:tc>
          <w:tcPr>
            <w:tcW w:w="1809" w:type="dxa"/>
            <w:tcBorders>
              <w:bottom w:val="nil"/>
            </w:tcBorders>
            <w:shd w:val="clear" w:color="auto" w:fill="auto"/>
          </w:tcPr>
          <w:p w14:paraId="4545CBD3" w14:textId="77777777" w:rsidR="006A2BF1" w:rsidRPr="00B20AE8" w:rsidRDefault="006A2BF1" w:rsidP="0039402F">
            <w:pPr>
              <w:pStyle w:val="TAC"/>
            </w:pPr>
            <w:r w:rsidRPr="00B20AE8">
              <w:t>NR 5 MHz</w:t>
            </w:r>
          </w:p>
        </w:tc>
        <w:tc>
          <w:tcPr>
            <w:tcW w:w="3148" w:type="dxa"/>
            <w:shd w:val="clear" w:color="auto" w:fill="auto"/>
          </w:tcPr>
          <w:p w14:paraId="21A92B5B" w14:textId="77777777" w:rsidR="006A2BF1" w:rsidRPr="00B20AE8" w:rsidRDefault="006A2BF1" w:rsidP="0039402F">
            <w:pPr>
              <w:pStyle w:val="TAC"/>
            </w:pPr>
            <w:r w:rsidRPr="00B20AE8">
              <w:t>±7.5</w:t>
            </w:r>
          </w:p>
        </w:tc>
        <w:tc>
          <w:tcPr>
            <w:tcW w:w="2685" w:type="dxa"/>
            <w:shd w:val="clear" w:color="auto" w:fill="auto"/>
          </w:tcPr>
          <w:p w14:paraId="71F10365" w14:textId="77777777" w:rsidR="006A2BF1" w:rsidRPr="00B20AE8" w:rsidRDefault="006A2BF1" w:rsidP="0039402F">
            <w:pPr>
              <w:pStyle w:val="TAC"/>
            </w:pPr>
            <w:r w:rsidRPr="00B20AE8">
              <w:t>CW</w:t>
            </w:r>
          </w:p>
        </w:tc>
      </w:tr>
      <w:tr w:rsidR="006A2BF1" w:rsidRPr="00B20AE8" w14:paraId="4F108ACE" w14:textId="77777777" w:rsidTr="006A2BF1">
        <w:trPr>
          <w:cantSplit/>
          <w:tblHeader/>
          <w:jc w:val="center"/>
        </w:trPr>
        <w:tc>
          <w:tcPr>
            <w:tcW w:w="1809" w:type="dxa"/>
            <w:tcBorders>
              <w:top w:val="nil"/>
              <w:bottom w:val="single" w:sz="4" w:space="0" w:color="auto"/>
            </w:tcBorders>
            <w:shd w:val="clear" w:color="auto" w:fill="auto"/>
          </w:tcPr>
          <w:p w14:paraId="4065004A" w14:textId="77777777" w:rsidR="006A2BF1" w:rsidRPr="00B20AE8" w:rsidRDefault="006A2BF1" w:rsidP="0039402F">
            <w:pPr>
              <w:pStyle w:val="TAC"/>
            </w:pPr>
          </w:p>
        </w:tc>
        <w:tc>
          <w:tcPr>
            <w:tcW w:w="3148" w:type="dxa"/>
            <w:shd w:val="clear" w:color="auto" w:fill="auto"/>
          </w:tcPr>
          <w:p w14:paraId="7DC8E4A8" w14:textId="77777777" w:rsidR="006A2BF1" w:rsidRPr="00B20AE8" w:rsidRDefault="006A2BF1" w:rsidP="0039402F">
            <w:pPr>
              <w:pStyle w:val="TAC"/>
            </w:pPr>
            <w:r w:rsidRPr="00B20AE8">
              <w:t>±17.5</w:t>
            </w:r>
          </w:p>
        </w:tc>
        <w:tc>
          <w:tcPr>
            <w:tcW w:w="2685" w:type="dxa"/>
            <w:shd w:val="clear" w:color="auto" w:fill="auto"/>
          </w:tcPr>
          <w:p w14:paraId="1EF8EFB4" w14:textId="25CF323E" w:rsidR="006A2BF1" w:rsidRPr="00B20AE8" w:rsidRDefault="006A2BF1" w:rsidP="0039402F">
            <w:pPr>
              <w:pStyle w:val="TAC"/>
            </w:pPr>
            <w:r w:rsidRPr="00B20AE8">
              <w:t>5</w:t>
            </w:r>
            <w:r w:rsidR="00A33949">
              <w:t xml:space="preserve"> </w:t>
            </w:r>
            <w:r w:rsidRPr="00B20AE8">
              <w:t>MHz E-UTRA signal</w:t>
            </w:r>
          </w:p>
        </w:tc>
      </w:tr>
      <w:tr w:rsidR="006A2BF1" w:rsidRPr="00B20AE8" w14:paraId="52B9D8D0" w14:textId="77777777" w:rsidTr="006A2BF1">
        <w:trPr>
          <w:cantSplit/>
          <w:tblHeader/>
          <w:jc w:val="center"/>
        </w:trPr>
        <w:tc>
          <w:tcPr>
            <w:tcW w:w="1809" w:type="dxa"/>
            <w:tcBorders>
              <w:bottom w:val="nil"/>
            </w:tcBorders>
            <w:shd w:val="clear" w:color="auto" w:fill="auto"/>
          </w:tcPr>
          <w:p w14:paraId="48A9E670" w14:textId="77777777" w:rsidR="006A2BF1" w:rsidRPr="00B20AE8" w:rsidRDefault="006A2BF1" w:rsidP="0039402F">
            <w:pPr>
              <w:pStyle w:val="TAC"/>
            </w:pPr>
            <w:r w:rsidRPr="00B20AE8">
              <w:t>NR 10 MHz</w:t>
            </w:r>
          </w:p>
        </w:tc>
        <w:tc>
          <w:tcPr>
            <w:tcW w:w="3148" w:type="dxa"/>
            <w:shd w:val="clear" w:color="auto" w:fill="auto"/>
          </w:tcPr>
          <w:p w14:paraId="38FA3C37" w14:textId="77777777" w:rsidR="006A2BF1" w:rsidRPr="00B20AE8" w:rsidRDefault="006A2BF1" w:rsidP="0039402F">
            <w:pPr>
              <w:pStyle w:val="TAC"/>
            </w:pPr>
            <w:r w:rsidRPr="00EC34D6">
              <w:t>±7.4</w:t>
            </w:r>
            <w:r>
              <w:t>6</w:t>
            </w:r>
            <w:r w:rsidRPr="00EC34D6">
              <w:t>5</w:t>
            </w:r>
          </w:p>
        </w:tc>
        <w:tc>
          <w:tcPr>
            <w:tcW w:w="2685" w:type="dxa"/>
            <w:shd w:val="clear" w:color="auto" w:fill="auto"/>
          </w:tcPr>
          <w:p w14:paraId="72E4E88A" w14:textId="77777777" w:rsidR="006A2BF1" w:rsidRPr="00B20AE8" w:rsidRDefault="006A2BF1" w:rsidP="0039402F">
            <w:pPr>
              <w:pStyle w:val="TAC"/>
            </w:pPr>
            <w:r w:rsidRPr="00B20AE8">
              <w:t>CW</w:t>
            </w:r>
          </w:p>
        </w:tc>
      </w:tr>
      <w:tr w:rsidR="006A2BF1" w:rsidRPr="00B20AE8" w14:paraId="51C3DDBA" w14:textId="77777777" w:rsidTr="006A2BF1">
        <w:trPr>
          <w:cantSplit/>
          <w:tblHeader/>
          <w:jc w:val="center"/>
        </w:trPr>
        <w:tc>
          <w:tcPr>
            <w:tcW w:w="1809" w:type="dxa"/>
            <w:tcBorders>
              <w:top w:val="nil"/>
              <w:bottom w:val="single" w:sz="4" w:space="0" w:color="auto"/>
            </w:tcBorders>
            <w:shd w:val="clear" w:color="auto" w:fill="auto"/>
          </w:tcPr>
          <w:p w14:paraId="3EBF85F2" w14:textId="77777777" w:rsidR="006A2BF1" w:rsidRPr="00B20AE8" w:rsidRDefault="006A2BF1" w:rsidP="0039402F">
            <w:pPr>
              <w:pStyle w:val="TAC"/>
            </w:pPr>
          </w:p>
        </w:tc>
        <w:tc>
          <w:tcPr>
            <w:tcW w:w="3148" w:type="dxa"/>
            <w:shd w:val="clear" w:color="auto" w:fill="auto"/>
          </w:tcPr>
          <w:p w14:paraId="54825B59" w14:textId="77777777" w:rsidR="006A2BF1" w:rsidRPr="00B20AE8" w:rsidRDefault="006A2BF1" w:rsidP="0039402F">
            <w:pPr>
              <w:pStyle w:val="TAC"/>
            </w:pPr>
            <w:r w:rsidRPr="00B20AE8">
              <w:t>±17.5</w:t>
            </w:r>
          </w:p>
        </w:tc>
        <w:tc>
          <w:tcPr>
            <w:tcW w:w="2685" w:type="dxa"/>
            <w:shd w:val="clear" w:color="auto" w:fill="auto"/>
          </w:tcPr>
          <w:p w14:paraId="27F73548" w14:textId="64928C87" w:rsidR="006A2BF1" w:rsidRPr="00B20AE8" w:rsidRDefault="006A2BF1" w:rsidP="0039402F">
            <w:pPr>
              <w:pStyle w:val="TAC"/>
            </w:pPr>
            <w:r w:rsidRPr="00B20AE8">
              <w:t>5</w:t>
            </w:r>
            <w:r w:rsidR="00A33949">
              <w:t xml:space="preserve"> </w:t>
            </w:r>
            <w:r w:rsidRPr="00B20AE8">
              <w:t>MHz E-UTRA signal</w:t>
            </w:r>
          </w:p>
        </w:tc>
      </w:tr>
      <w:tr w:rsidR="006A2BF1" w:rsidRPr="00B20AE8" w14:paraId="36D34117" w14:textId="77777777" w:rsidTr="006A2BF1">
        <w:trPr>
          <w:cantSplit/>
          <w:tblHeader/>
          <w:jc w:val="center"/>
        </w:trPr>
        <w:tc>
          <w:tcPr>
            <w:tcW w:w="1809" w:type="dxa"/>
            <w:tcBorders>
              <w:bottom w:val="nil"/>
            </w:tcBorders>
            <w:shd w:val="clear" w:color="auto" w:fill="auto"/>
          </w:tcPr>
          <w:p w14:paraId="621E08DA" w14:textId="77777777" w:rsidR="006A2BF1" w:rsidRPr="00B20AE8" w:rsidRDefault="006A2BF1" w:rsidP="0039402F">
            <w:pPr>
              <w:pStyle w:val="TAC"/>
            </w:pPr>
            <w:r w:rsidRPr="00B20AE8">
              <w:t>NR 15 MHz</w:t>
            </w:r>
          </w:p>
        </w:tc>
        <w:tc>
          <w:tcPr>
            <w:tcW w:w="3148" w:type="dxa"/>
            <w:shd w:val="clear" w:color="auto" w:fill="auto"/>
          </w:tcPr>
          <w:p w14:paraId="35467CB2" w14:textId="77777777" w:rsidR="006A2BF1" w:rsidRPr="00B20AE8" w:rsidRDefault="006A2BF1" w:rsidP="0039402F">
            <w:pPr>
              <w:pStyle w:val="TAC"/>
            </w:pPr>
            <w:r w:rsidRPr="00B20AE8">
              <w:t>±7.43</w:t>
            </w:r>
          </w:p>
        </w:tc>
        <w:tc>
          <w:tcPr>
            <w:tcW w:w="2685" w:type="dxa"/>
            <w:shd w:val="clear" w:color="auto" w:fill="auto"/>
          </w:tcPr>
          <w:p w14:paraId="6C2A88E9" w14:textId="77777777" w:rsidR="006A2BF1" w:rsidRPr="00B20AE8" w:rsidRDefault="006A2BF1" w:rsidP="0039402F">
            <w:pPr>
              <w:pStyle w:val="TAC"/>
            </w:pPr>
            <w:r w:rsidRPr="00B20AE8">
              <w:t>CW</w:t>
            </w:r>
          </w:p>
        </w:tc>
      </w:tr>
      <w:tr w:rsidR="006A2BF1" w:rsidRPr="00B20AE8" w14:paraId="6C817ECF" w14:textId="77777777" w:rsidTr="006A2BF1">
        <w:trPr>
          <w:cantSplit/>
          <w:tblHeader/>
          <w:jc w:val="center"/>
        </w:trPr>
        <w:tc>
          <w:tcPr>
            <w:tcW w:w="1809" w:type="dxa"/>
            <w:tcBorders>
              <w:top w:val="nil"/>
              <w:bottom w:val="single" w:sz="4" w:space="0" w:color="auto"/>
            </w:tcBorders>
            <w:shd w:val="clear" w:color="auto" w:fill="auto"/>
          </w:tcPr>
          <w:p w14:paraId="6174DF4D" w14:textId="77777777" w:rsidR="006A2BF1" w:rsidRPr="00B20AE8" w:rsidRDefault="006A2BF1" w:rsidP="0039402F">
            <w:pPr>
              <w:pStyle w:val="TAC"/>
            </w:pPr>
          </w:p>
        </w:tc>
        <w:tc>
          <w:tcPr>
            <w:tcW w:w="3148" w:type="dxa"/>
            <w:shd w:val="clear" w:color="auto" w:fill="auto"/>
          </w:tcPr>
          <w:p w14:paraId="5BA785E8" w14:textId="77777777" w:rsidR="006A2BF1" w:rsidRPr="00B20AE8" w:rsidRDefault="006A2BF1" w:rsidP="0039402F">
            <w:pPr>
              <w:pStyle w:val="TAC"/>
            </w:pPr>
            <w:r w:rsidRPr="00B20AE8">
              <w:t>±17.5</w:t>
            </w:r>
          </w:p>
        </w:tc>
        <w:tc>
          <w:tcPr>
            <w:tcW w:w="2685" w:type="dxa"/>
            <w:shd w:val="clear" w:color="auto" w:fill="auto"/>
          </w:tcPr>
          <w:p w14:paraId="44C8F590" w14:textId="015C734E" w:rsidR="006A2BF1" w:rsidRPr="00B20AE8" w:rsidRDefault="006A2BF1" w:rsidP="0039402F">
            <w:pPr>
              <w:pStyle w:val="TAC"/>
            </w:pPr>
            <w:r w:rsidRPr="00B20AE8">
              <w:t>5</w:t>
            </w:r>
            <w:r w:rsidR="00A33949">
              <w:t xml:space="preserve"> </w:t>
            </w:r>
            <w:r w:rsidRPr="00B20AE8">
              <w:t>MHz E-UTRA signal</w:t>
            </w:r>
          </w:p>
        </w:tc>
      </w:tr>
      <w:tr w:rsidR="006A2BF1" w:rsidRPr="00B20AE8" w14:paraId="41AEFC8C" w14:textId="77777777" w:rsidTr="006A2BF1">
        <w:trPr>
          <w:cantSplit/>
          <w:tblHeader/>
          <w:jc w:val="center"/>
        </w:trPr>
        <w:tc>
          <w:tcPr>
            <w:tcW w:w="1809" w:type="dxa"/>
            <w:tcBorders>
              <w:bottom w:val="nil"/>
            </w:tcBorders>
            <w:shd w:val="clear" w:color="auto" w:fill="auto"/>
          </w:tcPr>
          <w:p w14:paraId="3EEAC1D0" w14:textId="77777777" w:rsidR="006A2BF1" w:rsidRPr="00B20AE8" w:rsidRDefault="006A2BF1" w:rsidP="0039402F">
            <w:pPr>
              <w:pStyle w:val="TAC"/>
            </w:pPr>
            <w:r w:rsidRPr="00B20AE8">
              <w:t>NR 20 MHz</w:t>
            </w:r>
          </w:p>
        </w:tc>
        <w:tc>
          <w:tcPr>
            <w:tcW w:w="3148" w:type="dxa"/>
            <w:shd w:val="clear" w:color="auto" w:fill="auto"/>
          </w:tcPr>
          <w:p w14:paraId="4F1A10B8" w14:textId="77777777" w:rsidR="006A2BF1" w:rsidRPr="00B20AE8" w:rsidRDefault="006A2BF1" w:rsidP="0039402F">
            <w:pPr>
              <w:pStyle w:val="TAC"/>
            </w:pPr>
            <w:r w:rsidRPr="00EC34D6">
              <w:t>±7.3</w:t>
            </w:r>
            <w:r>
              <w:t>95</w:t>
            </w:r>
          </w:p>
        </w:tc>
        <w:tc>
          <w:tcPr>
            <w:tcW w:w="2685" w:type="dxa"/>
            <w:shd w:val="clear" w:color="auto" w:fill="auto"/>
          </w:tcPr>
          <w:p w14:paraId="3600399D" w14:textId="77777777" w:rsidR="006A2BF1" w:rsidRPr="00B20AE8" w:rsidRDefault="006A2BF1" w:rsidP="0039402F">
            <w:pPr>
              <w:pStyle w:val="TAC"/>
            </w:pPr>
            <w:r w:rsidRPr="00B20AE8">
              <w:t>CW</w:t>
            </w:r>
          </w:p>
        </w:tc>
      </w:tr>
      <w:tr w:rsidR="006A2BF1" w:rsidRPr="00B20AE8" w14:paraId="1DB8CFBA" w14:textId="77777777" w:rsidTr="006A2BF1">
        <w:trPr>
          <w:cantSplit/>
          <w:tblHeader/>
          <w:jc w:val="center"/>
        </w:trPr>
        <w:tc>
          <w:tcPr>
            <w:tcW w:w="1809" w:type="dxa"/>
            <w:tcBorders>
              <w:top w:val="nil"/>
              <w:bottom w:val="single" w:sz="4" w:space="0" w:color="auto"/>
            </w:tcBorders>
            <w:shd w:val="clear" w:color="auto" w:fill="auto"/>
          </w:tcPr>
          <w:p w14:paraId="711B6FC2" w14:textId="77777777" w:rsidR="006A2BF1" w:rsidRPr="00B20AE8" w:rsidRDefault="006A2BF1" w:rsidP="0039402F">
            <w:pPr>
              <w:pStyle w:val="TAC"/>
            </w:pPr>
          </w:p>
        </w:tc>
        <w:tc>
          <w:tcPr>
            <w:tcW w:w="3148" w:type="dxa"/>
            <w:shd w:val="clear" w:color="auto" w:fill="auto"/>
          </w:tcPr>
          <w:p w14:paraId="449B4AB4" w14:textId="77777777" w:rsidR="006A2BF1" w:rsidRPr="00B20AE8" w:rsidRDefault="006A2BF1" w:rsidP="0039402F">
            <w:pPr>
              <w:pStyle w:val="TAC"/>
            </w:pPr>
            <w:r w:rsidRPr="00B20AE8">
              <w:t>±17.5</w:t>
            </w:r>
          </w:p>
        </w:tc>
        <w:tc>
          <w:tcPr>
            <w:tcW w:w="2685" w:type="dxa"/>
            <w:shd w:val="clear" w:color="auto" w:fill="auto"/>
          </w:tcPr>
          <w:p w14:paraId="148DC485" w14:textId="7A609205" w:rsidR="006A2BF1" w:rsidRPr="00B20AE8" w:rsidRDefault="006A2BF1" w:rsidP="0039402F">
            <w:pPr>
              <w:pStyle w:val="TAC"/>
            </w:pPr>
            <w:r w:rsidRPr="00B20AE8">
              <w:t>5</w:t>
            </w:r>
            <w:r w:rsidR="00A33949">
              <w:t xml:space="preserve"> </w:t>
            </w:r>
            <w:r w:rsidRPr="00B20AE8">
              <w:t>MHz E-UTRA signal</w:t>
            </w:r>
          </w:p>
        </w:tc>
      </w:tr>
      <w:tr w:rsidR="006A2BF1" w:rsidRPr="00B20AE8" w14:paraId="503B618A" w14:textId="77777777" w:rsidTr="006A2BF1">
        <w:trPr>
          <w:cantSplit/>
          <w:tblHeader/>
          <w:jc w:val="center"/>
        </w:trPr>
        <w:tc>
          <w:tcPr>
            <w:tcW w:w="1809" w:type="dxa"/>
            <w:tcBorders>
              <w:bottom w:val="nil"/>
            </w:tcBorders>
            <w:shd w:val="clear" w:color="auto" w:fill="auto"/>
          </w:tcPr>
          <w:p w14:paraId="5605C8E4" w14:textId="77777777" w:rsidR="006A2BF1" w:rsidRPr="00B20AE8" w:rsidRDefault="006A2BF1" w:rsidP="0039402F">
            <w:pPr>
              <w:pStyle w:val="TAC"/>
            </w:pPr>
            <w:r w:rsidRPr="00B20AE8">
              <w:t>NR 25 MHz</w:t>
            </w:r>
          </w:p>
        </w:tc>
        <w:tc>
          <w:tcPr>
            <w:tcW w:w="3148" w:type="dxa"/>
            <w:shd w:val="clear" w:color="auto" w:fill="auto"/>
          </w:tcPr>
          <w:p w14:paraId="36F8C71E" w14:textId="77777777" w:rsidR="006A2BF1" w:rsidRPr="00B20AE8" w:rsidRDefault="006A2BF1" w:rsidP="0039402F">
            <w:pPr>
              <w:pStyle w:val="TAC"/>
            </w:pPr>
            <w:r w:rsidRPr="00EC34D6">
              <w:t>±7.4</w:t>
            </w:r>
            <w:r>
              <w:t>6</w:t>
            </w:r>
            <w:r w:rsidRPr="00EC34D6">
              <w:t>5</w:t>
            </w:r>
          </w:p>
        </w:tc>
        <w:tc>
          <w:tcPr>
            <w:tcW w:w="2685" w:type="dxa"/>
            <w:shd w:val="clear" w:color="auto" w:fill="auto"/>
          </w:tcPr>
          <w:p w14:paraId="00FBA025" w14:textId="77777777" w:rsidR="006A2BF1" w:rsidRPr="00B20AE8" w:rsidRDefault="006A2BF1" w:rsidP="0039402F">
            <w:pPr>
              <w:pStyle w:val="TAC"/>
            </w:pPr>
            <w:r w:rsidRPr="00B20AE8">
              <w:t>CW</w:t>
            </w:r>
          </w:p>
        </w:tc>
      </w:tr>
      <w:tr w:rsidR="006A2BF1" w:rsidRPr="00B20AE8" w14:paraId="2EF014BE" w14:textId="77777777" w:rsidTr="006A2BF1">
        <w:trPr>
          <w:cantSplit/>
          <w:tblHeader/>
          <w:jc w:val="center"/>
        </w:trPr>
        <w:tc>
          <w:tcPr>
            <w:tcW w:w="1809" w:type="dxa"/>
            <w:tcBorders>
              <w:top w:val="nil"/>
              <w:bottom w:val="single" w:sz="4" w:space="0" w:color="auto"/>
            </w:tcBorders>
            <w:shd w:val="clear" w:color="auto" w:fill="auto"/>
          </w:tcPr>
          <w:p w14:paraId="1119CA85" w14:textId="77777777" w:rsidR="006A2BF1" w:rsidRPr="00B20AE8" w:rsidRDefault="006A2BF1" w:rsidP="0039402F">
            <w:pPr>
              <w:pStyle w:val="TAC"/>
            </w:pPr>
          </w:p>
        </w:tc>
        <w:tc>
          <w:tcPr>
            <w:tcW w:w="3148" w:type="dxa"/>
            <w:shd w:val="clear" w:color="auto" w:fill="auto"/>
          </w:tcPr>
          <w:p w14:paraId="257B1806" w14:textId="77777777" w:rsidR="006A2BF1" w:rsidRPr="00B20AE8" w:rsidRDefault="006A2BF1" w:rsidP="0039402F">
            <w:pPr>
              <w:pStyle w:val="TAC"/>
            </w:pPr>
            <w:r w:rsidRPr="00B20AE8">
              <w:t>±25</w:t>
            </w:r>
          </w:p>
        </w:tc>
        <w:tc>
          <w:tcPr>
            <w:tcW w:w="2685" w:type="dxa"/>
            <w:shd w:val="clear" w:color="auto" w:fill="auto"/>
          </w:tcPr>
          <w:p w14:paraId="7E55717F" w14:textId="6F83C10D"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579150FA" w14:textId="77777777" w:rsidTr="006A2BF1">
        <w:trPr>
          <w:cantSplit/>
          <w:tblHeader/>
          <w:jc w:val="center"/>
        </w:trPr>
        <w:tc>
          <w:tcPr>
            <w:tcW w:w="1809" w:type="dxa"/>
            <w:tcBorders>
              <w:bottom w:val="nil"/>
            </w:tcBorders>
            <w:shd w:val="clear" w:color="auto" w:fill="auto"/>
          </w:tcPr>
          <w:p w14:paraId="4B587D63" w14:textId="77777777" w:rsidR="006A2BF1" w:rsidRPr="00B20AE8" w:rsidRDefault="006A2BF1" w:rsidP="0039402F">
            <w:pPr>
              <w:pStyle w:val="TAC"/>
            </w:pPr>
            <w:r w:rsidRPr="00B20AE8">
              <w:t>NR 30 MHz</w:t>
            </w:r>
          </w:p>
        </w:tc>
        <w:tc>
          <w:tcPr>
            <w:tcW w:w="3148" w:type="dxa"/>
            <w:shd w:val="clear" w:color="auto" w:fill="auto"/>
          </w:tcPr>
          <w:p w14:paraId="1CCF19EE" w14:textId="77777777" w:rsidR="006A2BF1" w:rsidRPr="00B20AE8" w:rsidRDefault="006A2BF1" w:rsidP="0039402F">
            <w:pPr>
              <w:pStyle w:val="TAC"/>
            </w:pPr>
            <w:r w:rsidRPr="00B20AE8">
              <w:t>±7.43</w:t>
            </w:r>
          </w:p>
        </w:tc>
        <w:tc>
          <w:tcPr>
            <w:tcW w:w="2685" w:type="dxa"/>
            <w:shd w:val="clear" w:color="auto" w:fill="auto"/>
          </w:tcPr>
          <w:p w14:paraId="50228691" w14:textId="77777777" w:rsidR="006A2BF1" w:rsidRPr="00B20AE8" w:rsidRDefault="006A2BF1" w:rsidP="0039402F">
            <w:pPr>
              <w:pStyle w:val="TAC"/>
            </w:pPr>
            <w:r w:rsidRPr="00B20AE8">
              <w:t>CW</w:t>
            </w:r>
          </w:p>
        </w:tc>
      </w:tr>
      <w:tr w:rsidR="006A2BF1" w:rsidRPr="00B20AE8" w14:paraId="0176D66D" w14:textId="77777777" w:rsidTr="006A2BF1">
        <w:trPr>
          <w:cantSplit/>
          <w:tblHeader/>
          <w:jc w:val="center"/>
        </w:trPr>
        <w:tc>
          <w:tcPr>
            <w:tcW w:w="1809" w:type="dxa"/>
            <w:tcBorders>
              <w:top w:val="nil"/>
              <w:bottom w:val="single" w:sz="4" w:space="0" w:color="auto"/>
            </w:tcBorders>
            <w:shd w:val="clear" w:color="auto" w:fill="auto"/>
          </w:tcPr>
          <w:p w14:paraId="7CDC5AA9" w14:textId="77777777" w:rsidR="006A2BF1" w:rsidRPr="00B20AE8" w:rsidRDefault="006A2BF1" w:rsidP="0039402F">
            <w:pPr>
              <w:pStyle w:val="TAC"/>
            </w:pPr>
          </w:p>
        </w:tc>
        <w:tc>
          <w:tcPr>
            <w:tcW w:w="3148" w:type="dxa"/>
            <w:shd w:val="clear" w:color="auto" w:fill="auto"/>
          </w:tcPr>
          <w:p w14:paraId="2C8F0F6A" w14:textId="77777777" w:rsidR="006A2BF1" w:rsidRPr="00B20AE8" w:rsidRDefault="006A2BF1" w:rsidP="0039402F">
            <w:pPr>
              <w:pStyle w:val="TAC"/>
            </w:pPr>
            <w:r w:rsidRPr="00B20AE8">
              <w:t>±25</w:t>
            </w:r>
          </w:p>
        </w:tc>
        <w:tc>
          <w:tcPr>
            <w:tcW w:w="2685" w:type="dxa"/>
            <w:shd w:val="clear" w:color="auto" w:fill="auto"/>
          </w:tcPr>
          <w:p w14:paraId="074F1F77" w14:textId="14A7CC2F"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1CF68A73" w14:textId="77777777" w:rsidTr="006A2BF1">
        <w:trPr>
          <w:cantSplit/>
          <w:tblHeader/>
          <w:jc w:val="center"/>
        </w:trPr>
        <w:tc>
          <w:tcPr>
            <w:tcW w:w="1809" w:type="dxa"/>
            <w:tcBorders>
              <w:bottom w:val="nil"/>
            </w:tcBorders>
            <w:shd w:val="clear" w:color="auto" w:fill="auto"/>
          </w:tcPr>
          <w:p w14:paraId="470CBDEF" w14:textId="77777777" w:rsidR="006A2BF1" w:rsidRPr="00B20AE8" w:rsidRDefault="006A2BF1" w:rsidP="0039402F">
            <w:pPr>
              <w:pStyle w:val="TAC"/>
            </w:pPr>
            <w:r w:rsidRPr="00B20AE8">
              <w:t>NR 40 MHz</w:t>
            </w:r>
          </w:p>
        </w:tc>
        <w:tc>
          <w:tcPr>
            <w:tcW w:w="3148" w:type="dxa"/>
            <w:shd w:val="clear" w:color="auto" w:fill="auto"/>
          </w:tcPr>
          <w:p w14:paraId="4EDF455A" w14:textId="77777777" w:rsidR="006A2BF1" w:rsidRPr="00B20AE8" w:rsidRDefault="006A2BF1" w:rsidP="0039402F">
            <w:pPr>
              <w:pStyle w:val="TAC"/>
            </w:pPr>
            <w:r w:rsidRPr="00B20AE8">
              <w:t>±7.45</w:t>
            </w:r>
          </w:p>
        </w:tc>
        <w:tc>
          <w:tcPr>
            <w:tcW w:w="2685" w:type="dxa"/>
            <w:shd w:val="clear" w:color="auto" w:fill="auto"/>
          </w:tcPr>
          <w:p w14:paraId="66747698" w14:textId="77777777" w:rsidR="006A2BF1" w:rsidRPr="00B20AE8" w:rsidRDefault="006A2BF1" w:rsidP="0039402F">
            <w:pPr>
              <w:pStyle w:val="TAC"/>
            </w:pPr>
            <w:r w:rsidRPr="00B20AE8">
              <w:t>CW</w:t>
            </w:r>
          </w:p>
        </w:tc>
      </w:tr>
      <w:tr w:rsidR="006A2BF1" w:rsidRPr="00B20AE8" w14:paraId="3390F308" w14:textId="77777777" w:rsidTr="006A2BF1">
        <w:trPr>
          <w:cantSplit/>
          <w:tblHeader/>
          <w:jc w:val="center"/>
        </w:trPr>
        <w:tc>
          <w:tcPr>
            <w:tcW w:w="1809" w:type="dxa"/>
            <w:tcBorders>
              <w:top w:val="nil"/>
              <w:bottom w:val="single" w:sz="4" w:space="0" w:color="auto"/>
            </w:tcBorders>
            <w:shd w:val="clear" w:color="auto" w:fill="auto"/>
          </w:tcPr>
          <w:p w14:paraId="392A2077" w14:textId="77777777" w:rsidR="006A2BF1" w:rsidRPr="00B20AE8" w:rsidRDefault="006A2BF1" w:rsidP="0039402F">
            <w:pPr>
              <w:pStyle w:val="TAC"/>
            </w:pPr>
          </w:p>
        </w:tc>
        <w:tc>
          <w:tcPr>
            <w:tcW w:w="3148" w:type="dxa"/>
            <w:shd w:val="clear" w:color="auto" w:fill="auto"/>
          </w:tcPr>
          <w:p w14:paraId="202C4209" w14:textId="77777777" w:rsidR="006A2BF1" w:rsidRPr="00B20AE8" w:rsidRDefault="006A2BF1" w:rsidP="0039402F">
            <w:pPr>
              <w:pStyle w:val="TAC"/>
            </w:pPr>
            <w:r w:rsidRPr="00B20AE8">
              <w:t>±25</w:t>
            </w:r>
          </w:p>
        </w:tc>
        <w:tc>
          <w:tcPr>
            <w:tcW w:w="2685" w:type="dxa"/>
            <w:shd w:val="clear" w:color="auto" w:fill="auto"/>
          </w:tcPr>
          <w:p w14:paraId="5CEE0DB6" w14:textId="71F71773"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14A4C621" w14:textId="77777777" w:rsidTr="006A2BF1">
        <w:trPr>
          <w:cantSplit/>
          <w:tblHeader/>
          <w:jc w:val="center"/>
        </w:trPr>
        <w:tc>
          <w:tcPr>
            <w:tcW w:w="1809" w:type="dxa"/>
            <w:tcBorders>
              <w:bottom w:val="nil"/>
            </w:tcBorders>
            <w:shd w:val="clear" w:color="auto" w:fill="auto"/>
          </w:tcPr>
          <w:p w14:paraId="5AC853AB" w14:textId="77777777" w:rsidR="006A2BF1" w:rsidRPr="00B20AE8" w:rsidRDefault="006A2BF1" w:rsidP="0039402F">
            <w:pPr>
              <w:pStyle w:val="TAC"/>
            </w:pPr>
            <w:r w:rsidRPr="00B20AE8">
              <w:t>NR 50 MHz</w:t>
            </w:r>
          </w:p>
        </w:tc>
        <w:tc>
          <w:tcPr>
            <w:tcW w:w="3148" w:type="dxa"/>
            <w:shd w:val="clear" w:color="auto" w:fill="auto"/>
          </w:tcPr>
          <w:p w14:paraId="523EB830" w14:textId="77777777" w:rsidR="006A2BF1" w:rsidRPr="00B20AE8" w:rsidRDefault="006A2BF1" w:rsidP="0039402F">
            <w:pPr>
              <w:pStyle w:val="TAC"/>
            </w:pPr>
            <w:r w:rsidRPr="00B20AE8">
              <w:t>±7.35</w:t>
            </w:r>
          </w:p>
        </w:tc>
        <w:tc>
          <w:tcPr>
            <w:tcW w:w="2685" w:type="dxa"/>
            <w:shd w:val="clear" w:color="auto" w:fill="auto"/>
          </w:tcPr>
          <w:p w14:paraId="4B2CE6F3" w14:textId="77777777" w:rsidR="006A2BF1" w:rsidRPr="00B20AE8" w:rsidRDefault="006A2BF1" w:rsidP="0039402F">
            <w:pPr>
              <w:pStyle w:val="TAC"/>
            </w:pPr>
            <w:r w:rsidRPr="00B20AE8">
              <w:t>CW</w:t>
            </w:r>
          </w:p>
        </w:tc>
      </w:tr>
      <w:tr w:rsidR="006A2BF1" w:rsidRPr="00B20AE8" w14:paraId="49A75027" w14:textId="77777777" w:rsidTr="006A2BF1">
        <w:trPr>
          <w:cantSplit/>
          <w:tblHeader/>
          <w:jc w:val="center"/>
        </w:trPr>
        <w:tc>
          <w:tcPr>
            <w:tcW w:w="1809" w:type="dxa"/>
            <w:tcBorders>
              <w:top w:val="nil"/>
              <w:bottom w:val="single" w:sz="4" w:space="0" w:color="auto"/>
            </w:tcBorders>
            <w:shd w:val="clear" w:color="auto" w:fill="auto"/>
          </w:tcPr>
          <w:p w14:paraId="1051AF44" w14:textId="77777777" w:rsidR="006A2BF1" w:rsidRPr="00B20AE8" w:rsidRDefault="006A2BF1" w:rsidP="0039402F">
            <w:pPr>
              <w:pStyle w:val="TAC"/>
            </w:pPr>
          </w:p>
        </w:tc>
        <w:tc>
          <w:tcPr>
            <w:tcW w:w="3148" w:type="dxa"/>
            <w:shd w:val="clear" w:color="auto" w:fill="auto"/>
          </w:tcPr>
          <w:p w14:paraId="28BD7DED" w14:textId="77777777" w:rsidR="006A2BF1" w:rsidRPr="00B20AE8" w:rsidRDefault="006A2BF1" w:rsidP="0039402F">
            <w:pPr>
              <w:pStyle w:val="TAC"/>
            </w:pPr>
            <w:r w:rsidRPr="00B20AE8">
              <w:t>±25</w:t>
            </w:r>
          </w:p>
        </w:tc>
        <w:tc>
          <w:tcPr>
            <w:tcW w:w="2685" w:type="dxa"/>
            <w:shd w:val="clear" w:color="auto" w:fill="auto"/>
          </w:tcPr>
          <w:p w14:paraId="0894A5BF" w14:textId="76DA9376"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6F5A99A3" w14:textId="77777777" w:rsidTr="006A2BF1">
        <w:trPr>
          <w:cantSplit/>
          <w:tblHeader/>
          <w:jc w:val="center"/>
        </w:trPr>
        <w:tc>
          <w:tcPr>
            <w:tcW w:w="1809" w:type="dxa"/>
            <w:tcBorders>
              <w:bottom w:val="nil"/>
            </w:tcBorders>
            <w:shd w:val="clear" w:color="auto" w:fill="auto"/>
          </w:tcPr>
          <w:p w14:paraId="32BAB1C0" w14:textId="77777777" w:rsidR="006A2BF1" w:rsidRPr="00B20AE8" w:rsidRDefault="006A2BF1" w:rsidP="0039402F">
            <w:pPr>
              <w:pStyle w:val="TAC"/>
            </w:pPr>
            <w:r w:rsidRPr="00B20AE8">
              <w:t>NR 60 MHz</w:t>
            </w:r>
          </w:p>
        </w:tc>
        <w:tc>
          <w:tcPr>
            <w:tcW w:w="3148" w:type="dxa"/>
            <w:shd w:val="clear" w:color="auto" w:fill="auto"/>
          </w:tcPr>
          <w:p w14:paraId="3F41D476" w14:textId="77777777" w:rsidR="006A2BF1" w:rsidRPr="00B20AE8" w:rsidRDefault="006A2BF1" w:rsidP="0039402F">
            <w:pPr>
              <w:pStyle w:val="TAC"/>
            </w:pPr>
            <w:r w:rsidRPr="00B20AE8">
              <w:t>±7.49</w:t>
            </w:r>
          </w:p>
        </w:tc>
        <w:tc>
          <w:tcPr>
            <w:tcW w:w="2685" w:type="dxa"/>
            <w:shd w:val="clear" w:color="auto" w:fill="auto"/>
          </w:tcPr>
          <w:p w14:paraId="5B80982B" w14:textId="77777777" w:rsidR="006A2BF1" w:rsidRPr="00B20AE8" w:rsidRDefault="006A2BF1" w:rsidP="0039402F">
            <w:pPr>
              <w:pStyle w:val="TAC"/>
            </w:pPr>
            <w:r w:rsidRPr="00B20AE8">
              <w:t>CW</w:t>
            </w:r>
          </w:p>
        </w:tc>
      </w:tr>
      <w:tr w:rsidR="006A2BF1" w:rsidRPr="00B20AE8" w14:paraId="34640C1E" w14:textId="77777777" w:rsidTr="006A2BF1">
        <w:trPr>
          <w:cantSplit/>
          <w:tblHeader/>
          <w:jc w:val="center"/>
        </w:trPr>
        <w:tc>
          <w:tcPr>
            <w:tcW w:w="1809" w:type="dxa"/>
            <w:tcBorders>
              <w:top w:val="nil"/>
              <w:bottom w:val="single" w:sz="4" w:space="0" w:color="auto"/>
            </w:tcBorders>
            <w:shd w:val="clear" w:color="auto" w:fill="auto"/>
          </w:tcPr>
          <w:p w14:paraId="01C4F143" w14:textId="77777777" w:rsidR="006A2BF1" w:rsidRPr="00B20AE8" w:rsidRDefault="006A2BF1" w:rsidP="0039402F">
            <w:pPr>
              <w:pStyle w:val="TAC"/>
            </w:pPr>
          </w:p>
        </w:tc>
        <w:tc>
          <w:tcPr>
            <w:tcW w:w="3148" w:type="dxa"/>
            <w:shd w:val="clear" w:color="auto" w:fill="auto"/>
          </w:tcPr>
          <w:p w14:paraId="7B68524E" w14:textId="77777777" w:rsidR="006A2BF1" w:rsidRPr="00B20AE8" w:rsidRDefault="006A2BF1" w:rsidP="0039402F">
            <w:pPr>
              <w:pStyle w:val="TAC"/>
            </w:pPr>
            <w:r w:rsidRPr="00B20AE8">
              <w:t>±25</w:t>
            </w:r>
          </w:p>
        </w:tc>
        <w:tc>
          <w:tcPr>
            <w:tcW w:w="2685" w:type="dxa"/>
            <w:shd w:val="clear" w:color="auto" w:fill="auto"/>
          </w:tcPr>
          <w:p w14:paraId="6C2A78AA" w14:textId="1628550C"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714BA407" w14:textId="77777777" w:rsidTr="006A2BF1">
        <w:trPr>
          <w:cantSplit/>
          <w:tblHeader/>
          <w:jc w:val="center"/>
        </w:trPr>
        <w:tc>
          <w:tcPr>
            <w:tcW w:w="1809" w:type="dxa"/>
            <w:tcBorders>
              <w:bottom w:val="nil"/>
            </w:tcBorders>
            <w:shd w:val="clear" w:color="auto" w:fill="auto"/>
          </w:tcPr>
          <w:p w14:paraId="7D31A633" w14:textId="77777777" w:rsidR="006A2BF1" w:rsidRPr="00B20AE8" w:rsidRDefault="006A2BF1" w:rsidP="0039402F">
            <w:pPr>
              <w:pStyle w:val="TAC"/>
            </w:pPr>
            <w:r w:rsidRPr="00B20AE8">
              <w:t>NR 70 MHz</w:t>
            </w:r>
          </w:p>
        </w:tc>
        <w:tc>
          <w:tcPr>
            <w:tcW w:w="3148" w:type="dxa"/>
            <w:shd w:val="clear" w:color="auto" w:fill="auto"/>
          </w:tcPr>
          <w:p w14:paraId="74C1E16B" w14:textId="77777777" w:rsidR="006A2BF1" w:rsidRPr="00B20AE8" w:rsidRDefault="006A2BF1" w:rsidP="0039402F">
            <w:pPr>
              <w:pStyle w:val="TAC"/>
            </w:pPr>
            <w:r w:rsidRPr="00B20AE8">
              <w:t>±7.42</w:t>
            </w:r>
          </w:p>
        </w:tc>
        <w:tc>
          <w:tcPr>
            <w:tcW w:w="2685" w:type="dxa"/>
            <w:shd w:val="clear" w:color="auto" w:fill="auto"/>
          </w:tcPr>
          <w:p w14:paraId="4CF1BF7B" w14:textId="77777777" w:rsidR="006A2BF1" w:rsidRPr="00B20AE8" w:rsidRDefault="006A2BF1" w:rsidP="0039402F">
            <w:pPr>
              <w:pStyle w:val="TAC"/>
            </w:pPr>
            <w:r w:rsidRPr="00B20AE8">
              <w:t>CW</w:t>
            </w:r>
          </w:p>
        </w:tc>
      </w:tr>
      <w:tr w:rsidR="006A2BF1" w:rsidRPr="00B20AE8" w14:paraId="1A99D3DA" w14:textId="77777777" w:rsidTr="006A2BF1">
        <w:trPr>
          <w:cantSplit/>
          <w:tblHeader/>
          <w:jc w:val="center"/>
        </w:trPr>
        <w:tc>
          <w:tcPr>
            <w:tcW w:w="1809" w:type="dxa"/>
            <w:tcBorders>
              <w:top w:val="nil"/>
              <w:bottom w:val="single" w:sz="4" w:space="0" w:color="auto"/>
            </w:tcBorders>
            <w:shd w:val="clear" w:color="auto" w:fill="auto"/>
          </w:tcPr>
          <w:p w14:paraId="7DE09248" w14:textId="77777777" w:rsidR="006A2BF1" w:rsidRPr="00B20AE8" w:rsidRDefault="006A2BF1" w:rsidP="0039402F">
            <w:pPr>
              <w:pStyle w:val="TAC"/>
            </w:pPr>
          </w:p>
        </w:tc>
        <w:tc>
          <w:tcPr>
            <w:tcW w:w="3148" w:type="dxa"/>
            <w:shd w:val="clear" w:color="auto" w:fill="auto"/>
          </w:tcPr>
          <w:p w14:paraId="2B58CA2B" w14:textId="77777777" w:rsidR="006A2BF1" w:rsidRPr="00B20AE8" w:rsidRDefault="006A2BF1" w:rsidP="0039402F">
            <w:pPr>
              <w:pStyle w:val="TAC"/>
            </w:pPr>
            <w:r w:rsidRPr="00B20AE8">
              <w:t>±25</w:t>
            </w:r>
          </w:p>
        </w:tc>
        <w:tc>
          <w:tcPr>
            <w:tcW w:w="2685" w:type="dxa"/>
            <w:shd w:val="clear" w:color="auto" w:fill="auto"/>
          </w:tcPr>
          <w:p w14:paraId="0850B0C3" w14:textId="39A751A3"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1D36B322" w14:textId="77777777" w:rsidTr="006A2BF1">
        <w:trPr>
          <w:cantSplit/>
          <w:tblHeader/>
          <w:jc w:val="center"/>
        </w:trPr>
        <w:tc>
          <w:tcPr>
            <w:tcW w:w="1809" w:type="dxa"/>
            <w:tcBorders>
              <w:bottom w:val="nil"/>
            </w:tcBorders>
            <w:shd w:val="clear" w:color="auto" w:fill="auto"/>
          </w:tcPr>
          <w:p w14:paraId="1A610FB7" w14:textId="77777777" w:rsidR="006A2BF1" w:rsidRPr="00B20AE8" w:rsidRDefault="006A2BF1" w:rsidP="0039402F">
            <w:pPr>
              <w:pStyle w:val="TAC"/>
            </w:pPr>
            <w:r w:rsidRPr="00B20AE8">
              <w:t>NR 80 MHz</w:t>
            </w:r>
          </w:p>
        </w:tc>
        <w:tc>
          <w:tcPr>
            <w:tcW w:w="3148" w:type="dxa"/>
            <w:shd w:val="clear" w:color="auto" w:fill="auto"/>
          </w:tcPr>
          <w:p w14:paraId="18A497D4" w14:textId="77777777" w:rsidR="006A2BF1" w:rsidRPr="00B20AE8" w:rsidRDefault="006A2BF1" w:rsidP="0039402F">
            <w:pPr>
              <w:pStyle w:val="TAC"/>
            </w:pPr>
            <w:r w:rsidRPr="00B20AE8">
              <w:t>±7.44</w:t>
            </w:r>
          </w:p>
        </w:tc>
        <w:tc>
          <w:tcPr>
            <w:tcW w:w="2685" w:type="dxa"/>
            <w:shd w:val="clear" w:color="auto" w:fill="auto"/>
          </w:tcPr>
          <w:p w14:paraId="7D616A44" w14:textId="77777777" w:rsidR="006A2BF1" w:rsidRPr="00B20AE8" w:rsidRDefault="006A2BF1" w:rsidP="0039402F">
            <w:pPr>
              <w:pStyle w:val="TAC"/>
            </w:pPr>
            <w:r w:rsidRPr="00B20AE8">
              <w:t>CW</w:t>
            </w:r>
          </w:p>
        </w:tc>
      </w:tr>
      <w:tr w:rsidR="006A2BF1" w:rsidRPr="00B20AE8" w14:paraId="2772DCB1" w14:textId="77777777" w:rsidTr="006A2BF1">
        <w:trPr>
          <w:cantSplit/>
          <w:tblHeader/>
          <w:jc w:val="center"/>
        </w:trPr>
        <w:tc>
          <w:tcPr>
            <w:tcW w:w="1809" w:type="dxa"/>
            <w:tcBorders>
              <w:top w:val="nil"/>
              <w:bottom w:val="single" w:sz="4" w:space="0" w:color="auto"/>
            </w:tcBorders>
            <w:shd w:val="clear" w:color="auto" w:fill="auto"/>
          </w:tcPr>
          <w:p w14:paraId="5682DFB7" w14:textId="77777777" w:rsidR="006A2BF1" w:rsidRPr="00B20AE8" w:rsidRDefault="006A2BF1" w:rsidP="0039402F">
            <w:pPr>
              <w:pStyle w:val="TAC"/>
            </w:pPr>
          </w:p>
        </w:tc>
        <w:tc>
          <w:tcPr>
            <w:tcW w:w="3148" w:type="dxa"/>
            <w:shd w:val="clear" w:color="auto" w:fill="auto"/>
          </w:tcPr>
          <w:p w14:paraId="75CD4A71" w14:textId="77777777" w:rsidR="006A2BF1" w:rsidRPr="00B20AE8" w:rsidRDefault="006A2BF1" w:rsidP="0039402F">
            <w:pPr>
              <w:pStyle w:val="TAC"/>
            </w:pPr>
            <w:r w:rsidRPr="00B20AE8">
              <w:t>±25</w:t>
            </w:r>
          </w:p>
        </w:tc>
        <w:tc>
          <w:tcPr>
            <w:tcW w:w="2685" w:type="dxa"/>
            <w:shd w:val="clear" w:color="auto" w:fill="auto"/>
          </w:tcPr>
          <w:p w14:paraId="5FADBE85" w14:textId="1599B5F8"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24E6CAD0" w14:textId="77777777" w:rsidTr="006A2BF1">
        <w:trPr>
          <w:cantSplit/>
          <w:tblHeader/>
          <w:jc w:val="center"/>
        </w:trPr>
        <w:tc>
          <w:tcPr>
            <w:tcW w:w="1809" w:type="dxa"/>
            <w:tcBorders>
              <w:bottom w:val="nil"/>
            </w:tcBorders>
            <w:shd w:val="clear" w:color="auto" w:fill="auto"/>
          </w:tcPr>
          <w:p w14:paraId="7C894D1C" w14:textId="77777777" w:rsidR="006A2BF1" w:rsidRPr="00B20AE8" w:rsidRDefault="006A2BF1" w:rsidP="0039402F">
            <w:pPr>
              <w:pStyle w:val="TAC"/>
            </w:pPr>
            <w:r w:rsidRPr="00B20AE8">
              <w:t>NR 90 MHz</w:t>
            </w:r>
          </w:p>
        </w:tc>
        <w:tc>
          <w:tcPr>
            <w:tcW w:w="3148" w:type="dxa"/>
            <w:shd w:val="clear" w:color="auto" w:fill="auto"/>
          </w:tcPr>
          <w:p w14:paraId="3A603112" w14:textId="77777777" w:rsidR="006A2BF1" w:rsidRPr="00B20AE8" w:rsidRDefault="006A2BF1" w:rsidP="0039402F">
            <w:pPr>
              <w:pStyle w:val="TAC"/>
            </w:pPr>
            <w:r w:rsidRPr="00EC34D6">
              <w:t>±7.4</w:t>
            </w:r>
            <w:r>
              <w:t>6</w:t>
            </w:r>
          </w:p>
        </w:tc>
        <w:tc>
          <w:tcPr>
            <w:tcW w:w="2685" w:type="dxa"/>
            <w:shd w:val="clear" w:color="auto" w:fill="auto"/>
          </w:tcPr>
          <w:p w14:paraId="174749CC" w14:textId="77777777" w:rsidR="006A2BF1" w:rsidRPr="00B20AE8" w:rsidRDefault="006A2BF1" w:rsidP="0039402F">
            <w:pPr>
              <w:pStyle w:val="TAC"/>
            </w:pPr>
            <w:r w:rsidRPr="00B20AE8">
              <w:t>CW</w:t>
            </w:r>
          </w:p>
        </w:tc>
      </w:tr>
      <w:tr w:rsidR="006A2BF1" w:rsidRPr="00B20AE8" w14:paraId="5DE49344" w14:textId="77777777" w:rsidTr="006A2BF1">
        <w:trPr>
          <w:cantSplit/>
          <w:tblHeader/>
          <w:jc w:val="center"/>
        </w:trPr>
        <w:tc>
          <w:tcPr>
            <w:tcW w:w="1809" w:type="dxa"/>
            <w:tcBorders>
              <w:top w:val="nil"/>
              <w:bottom w:val="single" w:sz="4" w:space="0" w:color="auto"/>
            </w:tcBorders>
            <w:shd w:val="clear" w:color="auto" w:fill="auto"/>
          </w:tcPr>
          <w:p w14:paraId="44FF4DC7" w14:textId="77777777" w:rsidR="006A2BF1" w:rsidRPr="00B20AE8" w:rsidRDefault="006A2BF1" w:rsidP="0039402F">
            <w:pPr>
              <w:pStyle w:val="TAC"/>
            </w:pPr>
          </w:p>
        </w:tc>
        <w:tc>
          <w:tcPr>
            <w:tcW w:w="3148" w:type="dxa"/>
            <w:shd w:val="clear" w:color="auto" w:fill="auto"/>
          </w:tcPr>
          <w:p w14:paraId="11579853" w14:textId="77777777" w:rsidR="006A2BF1" w:rsidRPr="00B20AE8" w:rsidRDefault="006A2BF1" w:rsidP="0039402F">
            <w:pPr>
              <w:pStyle w:val="TAC"/>
            </w:pPr>
            <w:r w:rsidRPr="00EC34D6">
              <w:t>±25</w:t>
            </w:r>
          </w:p>
        </w:tc>
        <w:tc>
          <w:tcPr>
            <w:tcW w:w="2685" w:type="dxa"/>
            <w:shd w:val="clear" w:color="auto" w:fill="auto"/>
          </w:tcPr>
          <w:p w14:paraId="687B5123" w14:textId="3FACCEC9"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3F5B6E27" w14:textId="77777777" w:rsidTr="006A2BF1">
        <w:trPr>
          <w:cantSplit/>
          <w:tblHeader/>
          <w:jc w:val="center"/>
        </w:trPr>
        <w:tc>
          <w:tcPr>
            <w:tcW w:w="1809" w:type="dxa"/>
            <w:tcBorders>
              <w:bottom w:val="nil"/>
            </w:tcBorders>
            <w:shd w:val="clear" w:color="auto" w:fill="auto"/>
          </w:tcPr>
          <w:p w14:paraId="24F27298" w14:textId="77777777" w:rsidR="006A2BF1" w:rsidRPr="00B20AE8" w:rsidRDefault="006A2BF1" w:rsidP="0039402F">
            <w:pPr>
              <w:pStyle w:val="TAC"/>
            </w:pPr>
            <w:r w:rsidRPr="00B20AE8">
              <w:t>NR 100 MHz</w:t>
            </w:r>
          </w:p>
        </w:tc>
        <w:tc>
          <w:tcPr>
            <w:tcW w:w="3148" w:type="dxa"/>
            <w:shd w:val="clear" w:color="auto" w:fill="auto"/>
          </w:tcPr>
          <w:p w14:paraId="0422F15D" w14:textId="77777777" w:rsidR="006A2BF1" w:rsidRPr="00B20AE8" w:rsidRDefault="006A2BF1" w:rsidP="0039402F">
            <w:pPr>
              <w:pStyle w:val="TAC"/>
            </w:pPr>
            <w:r w:rsidRPr="00EC34D6">
              <w:t>±7.4</w:t>
            </w:r>
            <w:r>
              <w:t>8</w:t>
            </w:r>
          </w:p>
        </w:tc>
        <w:tc>
          <w:tcPr>
            <w:tcW w:w="2685" w:type="dxa"/>
            <w:shd w:val="clear" w:color="auto" w:fill="auto"/>
          </w:tcPr>
          <w:p w14:paraId="4B921C7B" w14:textId="77777777" w:rsidR="006A2BF1" w:rsidRPr="00B20AE8" w:rsidRDefault="006A2BF1" w:rsidP="0039402F">
            <w:pPr>
              <w:pStyle w:val="TAC"/>
            </w:pPr>
            <w:r w:rsidRPr="00B20AE8">
              <w:t>CW</w:t>
            </w:r>
          </w:p>
        </w:tc>
      </w:tr>
      <w:tr w:rsidR="006A2BF1" w:rsidRPr="00B20AE8" w14:paraId="5638D7BB" w14:textId="77777777" w:rsidTr="006A2BF1">
        <w:trPr>
          <w:cantSplit/>
          <w:tblHeader/>
          <w:jc w:val="center"/>
        </w:trPr>
        <w:tc>
          <w:tcPr>
            <w:tcW w:w="1809" w:type="dxa"/>
            <w:tcBorders>
              <w:top w:val="nil"/>
            </w:tcBorders>
            <w:shd w:val="clear" w:color="auto" w:fill="auto"/>
          </w:tcPr>
          <w:p w14:paraId="319DB558" w14:textId="77777777" w:rsidR="006A2BF1" w:rsidRPr="00B20AE8" w:rsidRDefault="006A2BF1" w:rsidP="0039402F">
            <w:pPr>
              <w:pStyle w:val="TAC"/>
            </w:pPr>
          </w:p>
        </w:tc>
        <w:tc>
          <w:tcPr>
            <w:tcW w:w="3148" w:type="dxa"/>
            <w:shd w:val="clear" w:color="auto" w:fill="auto"/>
          </w:tcPr>
          <w:p w14:paraId="0A42CF62" w14:textId="77777777" w:rsidR="006A2BF1" w:rsidRPr="00B20AE8" w:rsidRDefault="006A2BF1" w:rsidP="0039402F">
            <w:pPr>
              <w:pStyle w:val="TAC"/>
            </w:pPr>
            <w:r w:rsidRPr="00B20AE8">
              <w:t>±25</w:t>
            </w:r>
          </w:p>
        </w:tc>
        <w:tc>
          <w:tcPr>
            <w:tcW w:w="2685" w:type="dxa"/>
            <w:shd w:val="clear" w:color="auto" w:fill="auto"/>
          </w:tcPr>
          <w:p w14:paraId="401A90FC" w14:textId="4D84B197"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bl>
    <w:p w14:paraId="5DB90603" w14:textId="77777777" w:rsidR="00CF0D41" w:rsidRPr="00B20AE8" w:rsidRDefault="00CF0D41" w:rsidP="0039402F"/>
    <w:p w14:paraId="1E287C34" w14:textId="77777777" w:rsidR="006E5C62" w:rsidRPr="00B20AE8" w:rsidRDefault="006E5C62" w:rsidP="006E5C62">
      <w:pPr>
        <w:pStyle w:val="Heading5"/>
      </w:pPr>
      <w:bookmarkStart w:id="5758" w:name="_Toc21123281"/>
      <w:bookmarkStart w:id="5759" w:name="_Toc45907474"/>
      <w:bookmarkStart w:id="5760" w:name="_Toc53181578"/>
      <w:bookmarkStart w:id="5761" w:name="_Toc61117343"/>
      <w:bookmarkStart w:id="5762" w:name="_Toc67081195"/>
      <w:bookmarkStart w:id="5763" w:name="_Toc68770547"/>
      <w:bookmarkStart w:id="5764" w:name="_Toc74755610"/>
      <w:bookmarkStart w:id="5765" w:name="_Toc76506534"/>
      <w:bookmarkStart w:id="5766" w:name="_Toc83113453"/>
      <w:bookmarkStart w:id="5767" w:name="_Toc89876656"/>
      <w:bookmarkStart w:id="5768" w:name="_Toc98711556"/>
      <w:bookmarkStart w:id="5769" w:name="_Toc145097423"/>
      <w:bookmarkStart w:id="5770" w:name="_Toc161848673"/>
      <w:r w:rsidRPr="00B20AE8">
        <w:t>7.8.5.1.2</w:t>
      </w:r>
      <w:r w:rsidRPr="00B20AE8">
        <w:tab/>
        <w:t>General narrowband intermodulation test requirement</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1231ABF0" w14:textId="68E4EE24" w:rsidR="006E5C62" w:rsidRPr="00B20AE8" w:rsidRDefault="006E5C62" w:rsidP="0039402F">
      <w:r w:rsidRPr="00B20AE8">
        <w:t xml:space="preserve">Interfering signals shall be a CW signal and an E-UTRA 1RB signal as specified in </w:t>
      </w:r>
      <w:r w:rsidR="003D3C64" w:rsidRPr="00B20AE8">
        <w:t>TS</w:t>
      </w:r>
      <w:r w:rsidR="003D3C64">
        <w:t> </w:t>
      </w:r>
      <w:r w:rsidR="003D3C64" w:rsidRPr="00B20AE8">
        <w:t>3</w:t>
      </w:r>
      <w:r w:rsidR="001A40B1" w:rsidRPr="00B20AE8">
        <w:t>7.104</w:t>
      </w:r>
      <w:r w:rsidR="003D3C64">
        <w:t> </w:t>
      </w:r>
      <w:r w:rsidR="003D3C64" w:rsidRPr="00B20AE8">
        <w:t>[</w:t>
      </w:r>
      <w:r w:rsidR="001A40B1" w:rsidRPr="00B20AE8">
        <w:t>5]</w:t>
      </w:r>
      <w:r w:rsidRPr="00B20AE8">
        <w:t>, annex A.</w:t>
      </w:r>
    </w:p>
    <w:p w14:paraId="169DCFE3"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14:paraId="3F3CE5B2" w14:textId="2FC81228" w:rsidR="006E5C62" w:rsidRPr="00B20AE8" w:rsidRDefault="006E5C62" w:rsidP="0039402F">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E-UTRA interfering signal in table</w:t>
      </w:r>
      <w:r w:rsidR="00A65B9B">
        <w:t xml:space="preserve"> 7.8.5.1.2-2</w:t>
      </w:r>
      <w:r w:rsidRPr="00B20AE8">
        <w:t xml:space="preserve">. The interfering signal offset is defined relative to the </w:t>
      </w:r>
      <w:r w:rsidRPr="00B20AE8">
        <w:rPr>
          <w:i/>
        </w:rPr>
        <w:t>sub-block</w:t>
      </w:r>
      <w:r w:rsidRPr="00B20AE8">
        <w:t xml:space="preserve"> edges inside the gap.</w:t>
      </w:r>
    </w:p>
    <w:p w14:paraId="1E44BA47" w14:textId="77777777" w:rsidR="006E5C62" w:rsidRPr="00B20AE8" w:rsidRDefault="006E5C62" w:rsidP="0039402F">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DAAFCC0" w14:textId="77777777" w:rsidR="006E5C62" w:rsidRPr="00B20AE8" w:rsidRDefault="006E5C62" w:rsidP="0039402F">
      <w:r w:rsidRPr="00B20AE8">
        <w:t>For the wanted signal at the assigned channel frequency and two interfering signals at the RIB, using the parameters in tables 7.8.5.1.2-1 and 7.8.5.1.2-2, the following requirements shall be met:</w:t>
      </w:r>
    </w:p>
    <w:p w14:paraId="33AF2C1D" w14:textId="33FD9289"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.2.5.3.</w:t>
      </w:r>
    </w:p>
    <w:p w14:paraId="623C309F" w14:textId="5D71D282" w:rsidR="006E5C62" w:rsidRPr="00B20AE8" w:rsidRDefault="006E5C62" w:rsidP="0039402F">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3A2226AB" w14:textId="7427358E" w:rsidR="00CF0D41" w:rsidRPr="00B20AE8" w:rsidRDefault="0061538D" w:rsidP="0039402F">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.2.5.3.</w:t>
      </w:r>
    </w:p>
    <w:p w14:paraId="4B323EF8" w14:textId="77777777" w:rsidR="006E5C62" w:rsidRPr="00B20AE8" w:rsidRDefault="006E5C62" w:rsidP="0039402F">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1A6898E" w14:textId="77777777" w:rsidR="006E5C62" w:rsidRPr="00B20AE8" w:rsidRDefault="006E5C62" w:rsidP="0039402F">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6A2BF1" w:rsidRPr="00B20AE8" w14:paraId="3AEBEFD0" w14:textId="77777777" w:rsidTr="006A2BF1">
        <w:trPr>
          <w:cantSplit/>
          <w:tblHeader/>
          <w:jc w:val="center"/>
        </w:trPr>
        <w:tc>
          <w:tcPr>
            <w:tcW w:w="1844" w:type="dxa"/>
            <w:tcBorders>
              <w:bottom w:val="single" w:sz="4" w:space="0" w:color="auto"/>
            </w:tcBorders>
            <w:shd w:val="clear" w:color="auto" w:fill="auto"/>
          </w:tcPr>
          <w:p w14:paraId="4CF80824" w14:textId="77777777" w:rsidR="006E5C62" w:rsidRPr="00B20AE8" w:rsidRDefault="006E5C62" w:rsidP="0039402F">
            <w:pPr>
              <w:pStyle w:val="TAH"/>
            </w:pPr>
            <w:r w:rsidRPr="00B20AE8">
              <w:t>Base Station Type</w:t>
            </w:r>
          </w:p>
        </w:tc>
        <w:tc>
          <w:tcPr>
            <w:tcW w:w="2376" w:type="dxa"/>
            <w:shd w:val="clear" w:color="auto" w:fill="auto"/>
          </w:tcPr>
          <w:p w14:paraId="625D3B12" w14:textId="21028D92"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2142" w:type="dxa"/>
            <w:shd w:val="clear" w:color="auto" w:fill="auto"/>
          </w:tcPr>
          <w:p w14:paraId="2DB01441" w14:textId="002BDF0F" w:rsidR="006E5C62" w:rsidRPr="00B20AE8" w:rsidRDefault="006E5C62" w:rsidP="0039402F">
            <w:pPr>
              <w:pStyle w:val="TAH"/>
            </w:pPr>
            <w:r w:rsidRPr="00B20AE8">
              <w:t>Wanted Signal mean power</w:t>
            </w:r>
            <w:r w:rsidR="003D3C64">
              <w:t> </w:t>
            </w:r>
            <w:r w:rsidR="003D3C64" w:rsidRPr="00B20AE8">
              <w:t>[</w:t>
            </w:r>
            <w:r w:rsidRPr="00B20AE8">
              <w:t>dBm]</w:t>
            </w:r>
          </w:p>
          <w:p w14:paraId="5705DEF9" w14:textId="77777777" w:rsidR="006E5C62" w:rsidRPr="00B20AE8" w:rsidRDefault="006E5C62" w:rsidP="0039402F">
            <w:pPr>
              <w:pStyle w:val="TAH"/>
            </w:pPr>
            <w:r w:rsidRPr="00B20AE8">
              <w:t>(NOTE)</w:t>
            </w:r>
          </w:p>
        </w:tc>
        <w:tc>
          <w:tcPr>
            <w:tcW w:w="2079" w:type="dxa"/>
            <w:tcBorders>
              <w:bottom w:val="single" w:sz="4" w:space="0" w:color="auto"/>
            </w:tcBorders>
            <w:shd w:val="clear" w:color="auto" w:fill="auto"/>
          </w:tcPr>
          <w:p w14:paraId="1747DCBD" w14:textId="77777777" w:rsidR="006E5C62" w:rsidRPr="00B20AE8" w:rsidRDefault="006E5C62" w:rsidP="0039402F">
            <w:pPr>
              <w:pStyle w:val="TAH"/>
            </w:pPr>
            <w:r w:rsidRPr="00B20AE8">
              <w:t>Type of interfering signal</w:t>
            </w:r>
          </w:p>
        </w:tc>
      </w:tr>
      <w:tr w:rsidR="006A2BF1" w:rsidRPr="00B20AE8" w14:paraId="6204B94E" w14:textId="77777777" w:rsidTr="006A2BF1">
        <w:trPr>
          <w:cantSplit/>
          <w:jc w:val="center"/>
        </w:trPr>
        <w:tc>
          <w:tcPr>
            <w:tcW w:w="1844" w:type="dxa"/>
            <w:tcBorders>
              <w:bottom w:val="nil"/>
            </w:tcBorders>
            <w:shd w:val="clear" w:color="auto" w:fill="auto"/>
          </w:tcPr>
          <w:p w14:paraId="085BDE66" w14:textId="77777777" w:rsidR="006A2BF1" w:rsidRPr="00B20AE8" w:rsidRDefault="006A2BF1" w:rsidP="0039402F">
            <w:pPr>
              <w:pStyle w:val="TAC"/>
            </w:pPr>
            <w:r w:rsidRPr="00B20AE8">
              <w:t>Wide Area BS</w:t>
            </w:r>
          </w:p>
        </w:tc>
        <w:tc>
          <w:tcPr>
            <w:tcW w:w="2376" w:type="dxa"/>
            <w:shd w:val="clear" w:color="auto" w:fill="auto"/>
          </w:tcPr>
          <w:p w14:paraId="476FAEBE" w14:textId="77777777" w:rsidR="006A2BF1" w:rsidRPr="00B20AE8" w:rsidRDefault="006A2BF1" w:rsidP="0039402F">
            <w:pPr>
              <w:pStyle w:val="TAC"/>
            </w:pPr>
            <w:r w:rsidRPr="00B20AE8">
              <w:t>-52 - Δ</w:t>
            </w:r>
            <w:r w:rsidRPr="00B20AE8">
              <w:rPr>
                <w:vertAlign w:val="subscript"/>
              </w:rPr>
              <w:t>OTAREFSENS</w:t>
            </w:r>
          </w:p>
        </w:tc>
        <w:tc>
          <w:tcPr>
            <w:tcW w:w="2142" w:type="dxa"/>
            <w:shd w:val="clear" w:color="auto" w:fill="auto"/>
          </w:tcPr>
          <w:p w14:paraId="228F9800" w14:textId="1BEF2699"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bottom w:val="nil"/>
            </w:tcBorders>
            <w:shd w:val="clear" w:color="auto" w:fill="auto"/>
          </w:tcPr>
          <w:p w14:paraId="79C6FDD4" w14:textId="6AA419EF" w:rsidR="006A2BF1" w:rsidRPr="00B20AE8" w:rsidRDefault="006A2BF1" w:rsidP="0039402F">
            <w:pPr>
              <w:pStyle w:val="TAC"/>
            </w:pPr>
          </w:p>
        </w:tc>
      </w:tr>
      <w:tr w:rsidR="006A2BF1" w:rsidRPr="00B20AE8" w14:paraId="0F71E460" w14:textId="77777777" w:rsidTr="006A2BF1">
        <w:trPr>
          <w:cantSplit/>
          <w:jc w:val="center"/>
        </w:trPr>
        <w:tc>
          <w:tcPr>
            <w:tcW w:w="1844" w:type="dxa"/>
            <w:tcBorders>
              <w:top w:val="nil"/>
              <w:bottom w:val="single" w:sz="4" w:space="0" w:color="auto"/>
            </w:tcBorders>
            <w:shd w:val="clear" w:color="auto" w:fill="auto"/>
          </w:tcPr>
          <w:p w14:paraId="6A45D8F3" w14:textId="77777777" w:rsidR="006A2BF1" w:rsidRPr="00B20AE8" w:rsidRDefault="006A2BF1" w:rsidP="0039402F">
            <w:pPr>
              <w:pStyle w:val="TAC"/>
            </w:pPr>
          </w:p>
        </w:tc>
        <w:tc>
          <w:tcPr>
            <w:tcW w:w="2376" w:type="dxa"/>
            <w:shd w:val="clear" w:color="auto" w:fill="auto"/>
          </w:tcPr>
          <w:p w14:paraId="14A0C689" w14:textId="77777777" w:rsidR="006A2BF1" w:rsidRPr="00B20AE8" w:rsidRDefault="006A2BF1" w:rsidP="0039402F">
            <w:pPr>
              <w:pStyle w:val="TAC"/>
            </w:pPr>
            <w:r w:rsidRPr="00B20AE8">
              <w:t>-52 – Δ</w:t>
            </w:r>
            <w:r w:rsidRPr="00B20AE8">
              <w:rPr>
                <w:vertAlign w:val="subscript"/>
              </w:rPr>
              <w:t>minSENS</w:t>
            </w:r>
          </w:p>
        </w:tc>
        <w:tc>
          <w:tcPr>
            <w:tcW w:w="2142" w:type="dxa"/>
            <w:shd w:val="clear" w:color="auto" w:fill="auto"/>
          </w:tcPr>
          <w:p w14:paraId="76ED2A97" w14:textId="18F8A147" w:rsidR="006A2BF1" w:rsidRPr="00B20AE8" w:rsidRDefault="006A2BF1" w:rsidP="0039402F">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0387E53C" w14:textId="77777777" w:rsidR="006A2BF1" w:rsidRPr="00B20AE8" w:rsidRDefault="006A2BF1" w:rsidP="0039402F">
            <w:pPr>
              <w:pStyle w:val="TAC"/>
            </w:pPr>
          </w:p>
        </w:tc>
      </w:tr>
      <w:tr w:rsidR="006A2BF1" w:rsidRPr="00B20AE8" w14:paraId="48B92931" w14:textId="77777777" w:rsidTr="006A2BF1">
        <w:trPr>
          <w:cantSplit/>
          <w:jc w:val="center"/>
        </w:trPr>
        <w:tc>
          <w:tcPr>
            <w:tcW w:w="1844" w:type="dxa"/>
            <w:tcBorders>
              <w:bottom w:val="nil"/>
            </w:tcBorders>
            <w:shd w:val="clear" w:color="auto" w:fill="auto"/>
          </w:tcPr>
          <w:p w14:paraId="1F52E57C" w14:textId="77777777" w:rsidR="006A2BF1" w:rsidRPr="00B20AE8" w:rsidRDefault="006A2BF1" w:rsidP="0039402F">
            <w:pPr>
              <w:pStyle w:val="TAC"/>
            </w:pPr>
            <w:r w:rsidRPr="00B20AE8">
              <w:t>Medium Range BS</w:t>
            </w:r>
          </w:p>
        </w:tc>
        <w:tc>
          <w:tcPr>
            <w:tcW w:w="2376" w:type="dxa"/>
            <w:shd w:val="clear" w:color="auto" w:fill="auto"/>
          </w:tcPr>
          <w:p w14:paraId="4A3A78C6" w14:textId="77777777" w:rsidR="006A2BF1" w:rsidRPr="00B20AE8" w:rsidRDefault="006A2BF1" w:rsidP="0039402F">
            <w:pPr>
              <w:pStyle w:val="TAC"/>
            </w:pPr>
            <w:r w:rsidRPr="00B20AE8">
              <w:t>-47 - Δ</w:t>
            </w:r>
            <w:r w:rsidRPr="00B20AE8">
              <w:rPr>
                <w:vertAlign w:val="subscript"/>
              </w:rPr>
              <w:t>OTAREFSENS</w:t>
            </w:r>
          </w:p>
        </w:tc>
        <w:tc>
          <w:tcPr>
            <w:tcW w:w="2142" w:type="dxa"/>
            <w:shd w:val="clear" w:color="auto" w:fill="auto"/>
          </w:tcPr>
          <w:p w14:paraId="40381CA5" w14:textId="3627035B"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43AFC22E" w14:textId="24D360D3" w:rsidR="006A2BF1" w:rsidRPr="00B20AE8" w:rsidRDefault="006A2BF1" w:rsidP="0039402F">
            <w:pPr>
              <w:pStyle w:val="TAC"/>
            </w:pPr>
            <w:r w:rsidRPr="00B20AE8">
              <w:t>See table 7.8.5.1.2-2</w:t>
            </w:r>
          </w:p>
        </w:tc>
      </w:tr>
      <w:tr w:rsidR="006A2BF1" w:rsidRPr="00B20AE8" w14:paraId="7CC1C003" w14:textId="77777777" w:rsidTr="006A2BF1">
        <w:trPr>
          <w:cantSplit/>
          <w:jc w:val="center"/>
        </w:trPr>
        <w:tc>
          <w:tcPr>
            <w:tcW w:w="1844" w:type="dxa"/>
            <w:tcBorders>
              <w:top w:val="nil"/>
              <w:bottom w:val="single" w:sz="4" w:space="0" w:color="auto"/>
            </w:tcBorders>
            <w:shd w:val="clear" w:color="auto" w:fill="auto"/>
          </w:tcPr>
          <w:p w14:paraId="026E0569" w14:textId="77777777" w:rsidR="006A2BF1" w:rsidRPr="00B20AE8" w:rsidRDefault="006A2BF1" w:rsidP="0039402F">
            <w:pPr>
              <w:pStyle w:val="TAC"/>
            </w:pPr>
          </w:p>
        </w:tc>
        <w:tc>
          <w:tcPr>
            <w:tcW w:w="2376" w:type="dxa"/>
            <w:shd w:val="clear" w:color="auto" w:fill="auto"/>
          </w:tcPr>
          <w:p w14:paraId="51D240FF" w14:textId="77777777" w:rsidR="006A2BF1" w:rsidRPr="00B20AE8" w:rsidRDefault="006A2BF1" w:rsidP="0039402F">
            <w:pPr>
              <w:pStyle w:val="TAC"/>
            </w:pPr>
            <w:r w:rsidRPr="00B20AE8">
              <w:t>-47 – Δ</w:t>
            </w:r>
            <w:r w:rsidRPr="00B20AE8">
              <w:rPr>
                <w:vertAlign w:val="subscript"/>
              </w:rPr>
              <w:t>minSENS</w:t>
            </w:r>
          </w:p>
        </w:tc>
        <w:tc>
          <w:tcPr>
            <w:tcW w:w="2142" w:type="dxa"/>
            <w:shd w:val="clear" w:color="auto" w:fill="auto"/>
          </w:tcPr>
          <w:p w14:paraId="0A1444CB" w14:textId="6ED589D5" w:rsidR="006A2BF1" w:rsidRPr="00B20AE8" w:rsidRDefault="006A2BF1" w:rsidP="0039402F">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469FD52B" w14:textId="77777777" w:rsidR="006A2BF1" w:rsidRPr="00B20AE8" w:rsidRDefault="006A2BF1" w:rsidP="0039402F">
            <w:pPr>
              <w:pStyle w:val="TAC"/>
            </w:pPr>
          </w:p>
        </w:tc>
      </w:tr>
      <w:tr w:rsidR="006A2BF1" w:rsidRPr="00B20AE8" w14:paraId="1911CD09" w14:textId="77777777" w:rsidTr="006A2BF1">
        <w:trPr>
          <w:cantSplit/>
          <w:jc w:val="center"/>
        </w:trPr>
        <w:tc>
          <w:tcPr>
            <w:tcW w:w="1844" w:type="dxa"/>
            <w:tcBorders>
              <w:bottom w:val="nil"/>
            </w:tcBorders>
            <w:shd w:val="clear" w:color="auto" w:fill="auto"/>
          </w:tcPr>
          <w:p w14:paraId="2FF03AC9" w14:textId="77777777" w:rsidR="006A2BF1" w:rsidRPr="00B20AE8" w:rsidRDefault="006A2BF1" w:rsidP="0039402F">
            <w:pPr>
              <w:pStyle w:val="TAC"/>
            </w:pPr>
            <w:r w:rsidRPr="00B20AE8">
              <w:t>Local Area BS</w:t>
            </w:r>
          </w:p>
        </w:tc>
        <w:tc>
          <w:tcPr>
            <w:tcW w:w="2376" w:type="dxa"/>
            <w:shd w:val="clear" w:color="auto" w:fill="auto"/>
          </w:tcPr>
          <w:p w14:paraId="2E0C0910" w14:textId="77777777" w:rsidR="006A2BF1" w:rsidRPr="00B20AE8" w:rsidRDefault="006A2BF1" w:rsidP="0039402F">
            <w:pPr>
              <w:pStyle w:val="TAC"/>
            </w:pPr>
            <w:r w:rsidRPr="00B20AE8">
              <w:t>-44 - Δ</w:t>
            </w:r>
            <w:r w:rsidRPr="00B20AE8">
              <w:rPr>
                <w:vertAlign w:val="subscript"/>
              </w:rPr>
              <w:t>OTAREFSENS</w:t>
            </w:r>
          </w:p>
        </w:tc>
        <w:tc>
          <w:tcPr>
            <w:tcW w:w="2142" w:type="dxa"/>
            <w:shd w:val="clear" w:color="auto" w:fill="auto"/>
          </w:tcPr>
          <w:p w14:paraId="1EC46EB3" w14:textId="03DFC706"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70D7923B" w14:textId="77777777" w:rsidR="006A2BF1" w:rsidRPr="00B20AE8" w:rsidRDefault="006A2BF1" w:rsidP="0039402F">
            <w:pPr>
              <w:pStyle w:val="TAC"/>
            </w:pPr>
          </w:p>
        </w:tc>
      </w:tr>
      <w:tr w:rsidR="006A2BF1" w:rsidRPr="00B20AE8" w14:paraId="2E8DADA3" w14:textId="77777777" w:rsidTr="006A2BF1">
        <w:trPr>
          <w:cantSplit/>
          <w:jc w:val="center"/>
        </w:trPr>
        <w:tc>
          <w:tcPr>
            <w:tcW w:w="1844" w:type="dxa"/>
            <w:tcBorders>
              <w:top w:val="nil"/>
            </w:tcBorders>
            <w:shd w:val="clear" w:color="auto" w:fill="auto"/>
          </w:tcPr>
          <w:p w14:paraId="5AF37F73" w14:textId="77777777" w:rsidR="006A2BF1" w:rsidRPr="00B20AE8" w:rsidRDefault="006A2BF1" w:rsidP="0039402F">
            <w:pPr>
              <w:pStyle w:val="TAC"/>
            </w:pPr>
          </w:p>
        </w:tc>
        <w:tc>
          <w:tcPr>
            <w:tcW w:w="2376" w:type="dxa"/>
            <w:shd w:val="clear" w:color="auto" w:fill="auto"/>
          </w:tcPr>
          <w:p w14:paraId="4A6D4CEC" w14:textId="77777777" w:rsidR="006A2BF1" w:rsidRPr="00B20AE8" w:rsidRDefault="006A2BF1" w:rsidP="0039402F">
            <w:pPr>
              <w:pStyle w:val="TAC"/>
            </w:pPr>
            <w:r w:rsidRPr="00B20AE8">
              <w:t>-44 – Δ</w:t>
            </w:r>
            <w:r w:rsidRPr="00B20AE8">
              <w:rPr>
                <w:vertAlign w:val="subscript"/>
              </w:rPr>
              <w:t>minSENS</w:t>
            </w:r>
          </w:p>
        </w:tc>
        <w:tc>
          <w:tcPr>
            <w:tcW w:w="2142" w:type="dxa"/>
            <w:shd w:val="clear" w:color="auto" w:fill="auto"/>
          </w:tcPr>
          <w:p w14:paraId="5E2CD405" w14:textId="04D8D57C" w:rsidR="006A2BF1" w:rsidRPr="00B20AE8" w:rsidRDefault="006A2BF1" w:rsidP="0039402F">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tcBorders>
            <w:shd w:val="clear" w:color="auto" w:fill="auto"/>
          </w:tcPr>
          <w:p w14:paraId="78CEBF4C" w14:textId="77777777" w:rsidR="006A2BF1" w:rsidRPr="00B20AE8" w:rsidRDefault="006A2BF1" w:rsidP="0039402F">
            <w:pPr>
              <w:pStyle w:val="TAC"/>
            </w:pPr>
          </w:p>
        </w:tc>
      </w:tr>
      <w:tr w:rsidR="006A2BF1" w:rsidRPr="00B20AE8" w14:paraId="37B51ACC" w14:textId="77777777" w:rsidTr="006A2BF1">
        <w:trPr>
          <w:cantSplit/>
          <w:jc w:val="center"/>
        </w:trPr>
        <w:tc>
          <w:tcPr>
            <w:tcW w:w="8441" w:type="dxa"/>
            <w:gridSpan w:val="4"/>
            <w:shd w:val="clear" w:color="auto" w:fill="auto"/>
          </w:tcPr>
          <w:p w14:paraId="0C4B16C4" w14:textId="562A147C" w:rsidR="006A2BF1" w:rsidRPr="00B20AE8" w:rsidRDefault="006A2BF1" w:rsidP="0039402F">
            <w:pPr>
              <w:pStyle w:val="TAN"/>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p>
        </w:tc>
      </w:tr>
    </w:tbl>
    <w:p w14:paraId="39D1C36D" w14:textId="77777777" w:rsidR="006E5C62" w:rsidRPr="00B20AE8" w:rsidRDefault="006E5C62" w:rsidP="0039402F"/>
    <w:p w14:paraId="3F42F2BB" w14:textId="77777777" w:rsidR="006E5C62" w:rsidRPr="00B20AE8" w:rsidRDefault="006E5C62" w:rsidP="0039402F">
      <w:pPr>
        <w:pStyle w:val="TH"/>
      </w:pPr>
      <w:r w:rsidRPr="00B20AE8">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9"/>
        <w:gridCol w:w="2635"/>
        <w:gridCol w:w="3294"/>
      </w:tblGrid>
      <w:tr w:rsidR="004F339F" w:rsidRPr="00B20AE8" w14:paraId="74665E16" w14:textId="77777777" w:rsidTr="006A2BF1">
        <w:trPr>
          <w:cantSplit/>
          <w:tblHeader/>
          <w:jc w:val="center"/>
        </w:trPr>
        <w:tc>
          <w:tcPr>
            <w:tcW w:w="2139" w:type="dxa"/>
            <w:tcBorders>
              <w:bottom w:val="single" w:sz="4" w:space="0" w:color="auto"/>
            </w:tcBorders>
            <w:shd w:val="clear" w:color="auto" w:fill="auto"/>
          </w:tcPr>
          <w:p w14:paraId="0666CA60" w14:textId="77777777" w:rsidR="00B350F4" w:rsidRPr="00B20AE8" w:rsidRDefault="00B350F4" w:rsidP="0039402F">
            <w:pPr>
              <w:pStyle w:val="TAH"/>
            </w:pPr>
            <w:r w:rsidRPr="00B20AE8">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14:paraId="306E8191" w14:textId="4DB960ED" w:rsidR="00B350F4" w:rsidRPr="00B20AE8" w:rsidRDefault="00B350F4" w:rsidP="0039402F">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c>
          <w:tcPr>
            <w:tcW w:w="3294" w:type="dxa"/>
            <w:shd w:val="clear" w:color="auto" w:fill="auto"/>
          </w:tcPr>
          <w:p w14:paraId="1A6D7676" w14:textId="77777777" w:rsidR="00B350F4" w:rsidRPr="00B20AE8" w:rsidRDefault="00B350F4" w:rsidP="0039402F">
            <w:pPr>
              <w:pStyle w:val="TAH"/>
            </w:pPr>
            <w:r w:rsidRPr="00B20AE8">
              <w:t>Type of interfering signal</w:t>
            </w:r>
          </w:p>
        </w:tc>
      </w:tr>
      <w:tr w:rsidR="006A2BF1" w:rsidRPr="00B20AE8" w14:paraId="14FDF847" w14:textId="77777777" w:rsidTr="006A2BF1">
        <w:trPr>
          <w:cantSplit/>
          <w:jc w:val="center"/>
        </w:trPr>
        <w:tc>
          <w:tcPr>
            <w:tcW w:w="2139" w:type="dxa"/>
            <w:tcBorders>
              <w:bottom w:val="nil"/>
            </w:tcBorders>
            <w:shd w:val="clear" w:color="auto" w:fill="auto"/>
          </w:tcPr>
          <w:p w14:paraId="747840A2" w14:textId="3CA67F20" w:rsidR="006A2BF1" w:rsidRPr="00B20AE8" w:rsidRDefault="006A2BF1" w:rsidP="0039402F">
            <w:pPr>
              <w:pStyle w:val="TAC"/>
            </w:pPr>
            <w:r w:rsidRPr="00B20AE8">
              <w:t>E-UTRA 1.4 MHz</w:t>
            </w:r>
          </w:p>
        </w:tc>
        <w:tc>
          <w:tcPr>
            <w:tcW w:w="2635" w:type="dxa"/>
            <w:shd w:val="clear" w:color="auto" w:fill="auto"/>
          </w:tcPr>
          <w:p w14:paraId="44547DB0" w14:textId="053961DF" w:rsidR="006A2BF1" w:rsidRPr="00B20AE8" w:rsidRDefault="006A2BF1" w:rsidP="0039402F">
            <w:pPr>
              <w:pStyle w:val="TAC"/>
            </w:pPr>
            <w:r w:rsidRPr="00B20AE8">
              <w:t>±260 (BC1 and BC3) /</w:t>
            </w:r>
            <w:r>
              <w:t xml:space="preserve"> </w:t>
            </w:r>
            <w:r w:rsidRPr="00B20AE8">
              <w:br/>
              <w:t>±270 (BC2)</w:t>
            </w:r>
          </w:p>
        </w:tc>
        <w:tc>
          <w:tcPr>
            <w:tcW w:w="3294" w:type="dxa"/>
            <w:shd w:val="clear" w:color="auto" w:fill="auto"/>
          </w:tcPr>
          <w:p w14:paraId="7866A612" w14:textId="77777777" w:rsidR="006A2BF1" w:rsidRPr="00B20AE8" w:rsidRDefault="006A2BF1" w:rsidP="0039402F">
            <w:pPr>
              <w:pStyle w:val="TAC"/>
            </w:pPr>
            <w:r w:rsidRPr="00B20AE8">
              <w:t>CW</w:t>
            </w:r>
          </w:p>
        </w:tc>
      </w:tr>
      <w:tr w:rsidR="006A2BF1" w:rsidRPr="00B20AE8" w14:paraId="565EAB57" w14:textId="77777777" w:rsidTr="006A2BF1">
        <w:trPr>
          <w:cantSplit/>
          <w:jc w:val="center"/>
        </w:trPr>
        <w:tc>
          <w:tcPr>
            <w:tcW w:w="2139" w:type="dxa"/>
            <w:tcBorders>
              <w:top w:val="nil"/>
              <w:bottom w:val="single" w:sz="4" w:space="0" w:color="auto"/>
            </w:tcBorders>
            <w:shd w:val="clear" w:color="auto" w:fill="auto"/>
          </w:tcPr>
          <w:p w14:paraId="6E2A7975" w14:textId="77777777" w:rsidR="006A2BF1" w:rsidRPr="00B20AE8" w:rsidRDefault="006A2BF1" w:rsidP="0039402F">
            <w:pPr>
              <w:pStyle w:val="TAC"/>
            </w:pPr>
          </w:p>
        </w:tc>
        <w:tc>
          <w:tcPr>
            <w:tcW w:w="2635" w:type="dxa"/>
            <w:shd w:val="clear" w:color="auto" w:fill="auto"/>
          </w:tcPr>
          <w:p w14:paraId="6E826A26" w14:textId="77777777" w:rsidR="006A2BF1" w:rsidRPr="00B20AE8" w:rsidRDefault="006A2BF1" w:rsidP="0039402F">
            <w:pPr>
              <w:pStyle w:val="TAC"/>
            </w:pPr>
            <w:r w:rsidRPr="00B20AE8">
              <w:t xml:space="preserve">±970 (BC1 and BC3) / </w:t>
            </w:r>
            <w:r w:rsidRPr="00B20AE8">
              <w:br/>
              <w:t>±790 (BC2)</w:t>
            </w:r>
          </w:p>
        </w:tc>
        <w:tc>
          <w:tcPr>
            <w:tcW w:w="3294" w:type="dxa"/>
            <w:shd w:val="clear" w:color="auto" w:fill="auto"/>
          </w:tcPr>
          <w:p w14:paraId="1C2F1C55" w14:textId="77777777" w:rsidR="006A2BF1" w:rsidRPr="00B20AE8" w:rsidRDefault="006A2BF1" w:rsidP="0039402F">
            <w:pPr>
              <w:pStyle w:val="TAC"/>
              <w:rPr>
                <w:lang w:val="sv-SE"/>
              </w:rPr>
            </w:pPr>
            <w:r w:rsidRPr="00B20AE8">
              <w:rPr>
                <w:lang w:val="sv-SE"/>
              </w:rPr>
              <w:t>1,4 MHz E-UTRA signal, 1 RB (NOTE 1)</w:t>
            </w:r>
          </w:p>
        </w:tc>
      </w:tr>
      <w:tr w:rsidR="006A2BF1" w:rsidRPr="00B20AE8" w14:paraId="3E83CE8A" w14:textId="77777777" w:rsidTr="006A2BF1">
        <w:trPr>
          <w:cantSplit/>
          <w:jc w:val="center"/>
        </w:trPr>
        <w:tc>
          <w:tcPr>
            <w:tcW w:w="2139" w:type="dxa"/>
            <w:tcBorders>
              <w:bottom w:val="nil"/>
            </w:tcBorders>
            <w:shd w:val="clear" w:color="auto" w:fill="auto"/>
          </w:tcPr>
          <w:p w14:paraId="15743975" w14:textId="55301352" w:rsidR="006A2BF1" w:rsidRPr="00B20AE8" w:rsidRDefault="006A2BF1" w:rsidP="0039402F">
            <w:pPr>
              <w:pStyle w:val="TAC"/>
            </w:pPr>
            <w:r w:rsidRPr="00B20AE8">
              <w:t>E-UTRA 3 MHz</w:t>
            </w:r>
          </w:p>
        </w:tc>
        <w:tc>
          <w:tcPr>
            <w:tcW w:w="2635" w:type="dxa"/>
            <w:shd w:val="clear" w:color="auto" w:fill="auto"/>
          </w:tcPr>
          <w:p w14:paraId="26CD09EF" w14:textId="77777777" w:rsidR="006A2BF1" w:rsidRPr="00B20AE8" w:rsidRDefault="006A2BF1" w:rsidP="0039402F">
            <w:pPr>
              <w:pStyle w:val="TAC"/>
            </w:pPr>
            <w:r w:rsidRPr="00B20AE8">
              <w:t xml:space="preserve">±260 (BC1 and BC3) / </w:t>
            </w:r>
            <w:r w:rsidRPr="00B20AE8">
              <w:br/>
              <w:t>±270 (BC2)</w:t>
            </w:r>
          </w:p>
        </w:tc>
        <w:tc>
          <w:tcPr>
            <w:tcW w:w="3294" w:type="dxa"/>
            <w:shd w:val="clear" w:color="auto" w:fill="auto"/>
          </w:tcPr>
          <w:p w14:paraId="2302D3CB" w14:textId="77777777" w:rsidR="006A2BF1" w:rsidRPr="00B20AE8" w:rsidRDefault="006A2BF1" w:rsidP="0039402F">
            <w:pPr>
              <w:pStyle w:val="TAC"/>
            </w:pPr>
            <w:r w:rsidRPr="00B20AE8">
              <w:t>CW</w:t>
            </w:r>
          </w:p>
        </w:tc>
      </w:tr>
      <w:tr w:rsidR="006A2BF1" w:rsidRPr="00B20AE8" w14:paraId="4A077431" w14:textId="77777777" w:rsidTr="006A2BF1">
        <w:trPr>
          <w:cantSplit/>
          <w:jc w:val="center"/>
        </w:trPr>
        <w:tc>
          <w:tcPr>
            <w:tcW w:w="2139" w:type="dxa"/>
            <w:tcBorders>
              <w:top w:val="nil"/>
              <w:bottom w:val="single" w:sz="4" w:space="0" w:color="auto"/>
            </w:tcBorders>
            <w:shd w:val="clear" w:color="auto" w:fill="auto"/>
          </w:tcPr>
          <w:p w14:paraId="61975C06" w14:textId="77777777" w:rsidR="006A2BF1" w:rsidRPr="00B20AE8" w:rsidRDefault="006A2BF1" w:rsidP="0039402F">
            <w:pPr>
              <w:pStyle w:val="TAC"/>
            </w:pPr>
          </w:p>
        </w:tc>
        <w:tc>
          <w:tcPr>
            <w:tcW w:w="2635" w:type="dxa"/>
            <w:shd w:val="clear" w:color="auto" w:fill="auto"/>
          </w:tcPr>
          <w:p w14:paraId="06B22E7F" w14:textId="77777777" w:rsidR="006A2BF1" w:rsidRPr="00B20AE8" w:rsidRDefault="006A2BF1" w:rsidP="0039402F">
            <w:pPr>
              <w:pStyle w:val="TAC"/>
            </w:pPr>
            <w:r w:rsidRPr="00B20AE8">
              <w:t xml:space="preserve">±960 (BC1 and BC3) / </w:t>
            </w:r>
            <w:r w:rsidRPr="00B20AE8">
              <w:br/>
              <w:t>±780 (BC2)</w:t>
            </w:r>
          </w:p>
        </w:tc>
        <w:tc>
          <w:tcPr>
            <w:tcW w:w="3294" w:type="dxa"/>
            <w:shd w:val="clear" w:color="auto" w:fill="auto"/>
          </w:tcPr>
          <w:p w14:paraId="7CAE6938" w14:textId="77777777" w:rsidR="006A2BF1" w:rsidRPr="00B20AE8" w:rsidRDefault="006A2BF1" w:rsidP="0039402F">
            <w:pPr>
              <w:pStyle w:val="TAC"/>
              <w:rPr>
                <w:lang w:val="sv-SE"/>
              </w:rPr>
            </w:pPr>
            <w:r w:rsidRPr="00B20AE8">
              <w:rPr>
                <w:lang w:val="sv-SE"/>
              </w:rPr>
              <w:t>3,0 MHz E-UTRA signal, 1 RB (NOTE 1)</w:t>
            </w:r>
          </w:p>
        </w:tc>
      </w:tr>
      <w:tr w:rsidR="006A2BF1" w:rsidRPr="00B20AE8" w14:paraId="55DBCA3C" w14:textId="77777777" w:rsidTr="006A2BF1">
        <w:trPr>
          <w:cantSplit/>
          <w:jc w:val="center"/>
        </w:trPr>
        <w:tc>
          <w:tcPr>
            <w:tcW w:w="2139" w:type="dxa"/>
            <w:tcBorders>
              <w:bottom w:val="nil"/>
            </w:tcBorders>
            <w:shd w:val="clear" w:color="auto" w:fill="auto"/>
          </w:tcPr>
          <w:p w14:paraId="1B01568B" w14:textId="77777777" w:rsidR="006A2BF1" w:rsidRPr="00B20AE8" w:rsidRDefault="006A2BF1" w:rsidP="0039402F">
            <w:pPr>
              <w:pStyle w:val="TAC"/>
            </w:pPr>
            <w:r w:rsidRPr="00B20AE8">
              <w:t>E-UTRA 5 MHz</w:t>
            </w:r>
          </w:p>
        </w:tc>
        <w:tc>
          <w:tcPr>
            <w:tcW w:w="2635" w:type="dxa"/>
            <w:shd w:val="clear" w:color="auto" w:fill="auto"/>
          </w:tcPr>
          <w:p w14:paraId="1D61C4B3" w14:textId="77777777" w:rsidR="006A2BF1" w:rsidRPr="00B20AE8" w:rsidRDefault="006A2BF1" w:rsidP="0039402F">
            <w:pPr>
              <w:pStyle w:val="TAC"/>
            </w:pPr>
            <w:r w:rsidRPr="00B20AE8">
              <w:t>±360</w:t>
            </w:r>
          </w:p>
        </w:tc>
        <w:tc>
          <w:tcPr>
            <w:tcW w:w="3294" w:type="dxa"/>
            <w:shd w:val="clear" w:color="auto" w:fill="auto"/>
          </w:tcPr>
          <w:p w14:paraId="4AC3D554" w14:textId="77777777" w:rsidR="006A2BF1" w:rsidRPr="00B20AE8" w:rsidRDefault="006A2BF1" w:rsidP="0039402F">
            <w:pPr>
              <w:pStyle w:val="TAC"/>
            </w:pPr>
            <w:r w:rsidRPr="00B20AE8">
              <w:t>CW</w:t>
            </w:r>
          </w:p>
        </w:tc>
      </w:tr>
      <w:tr w:rsidR="006A2BF1" w:rsidRPr="00B20AE8" w14:paraId="153BAAAE" w14:textId="77777777" w:rsidTr="006A2BF1">
        <w:trPr>
          <w:cantSplit/>
          <w:jc w:val="center"/>
        </w:trPr>
        <w:tc>
          <w:tcPr>
            <w:tcW w:w="2139" w:type="dxa"/>
            <w:tcBorders>
              <w:top w:val="nil"/>
              <w:bottom w:val="single" w:sz="4" w:space="0" w:color="auto"/>
            </w:tcBorders>
            <w:shd w:val="clear" w:color="auto" w:fill="auto"/>
          </w:tcPr>
          <w:p w14:paraId="6BEA4E04" w14:textId="77777777" w:rsidR="006A2BF1" w:rsidRPr="00B20AE8" w:rsidRDefault="006A2BF1" w:rsidP="0039402F">
            <w:pPr>
              <w:pStyle w:val="TAC"/>
            </w:pPr>
          </w:p>
        </w:tc>
        <w:tc>
          <w:tcPr>
            <w:tcW w:w="2635" w:type="dxa"/>
            <w:shd w:val="clear" w:color="auto" w:fill="auto"/>
          </w:tcPr>
          <w:p w14:paraId="16BFD0B7" w14:textId="77777777" w:rsidR="006A2BF1" w:rsidRPr="00B20AE8" w:rsidRDefault="006A2BF1" w:rsidP="0039402F">
            <w:pPr>
              <w:pStyle w:val="TAC"/>
            </w:pPr>
            <w:r w:rsidRPr="00B20AE8">
              <w:t>±1 060</w:t>
            </w:r>
          </w:p>
        </w:tc>
        <w:tc>
          <w:tcPr>
            <w:tcW w:w="3294" w:type="dxa"/>
            <w:shd w:val="clear" w:color="auto" w:fill="auto"/>
          </w:tcPr>
          <w:p w14:paraId="57B6A743" w14:textId="77777777" w:rsidR="006A2BF1" w:rsidRPr="00B20AE8" w:rsidRDefault="006A2BF1" w:rsidP="0039402F">
            <w:pPr>
              <w:pStyle w:val="TAC"/>
              <w:rPr>
                <w:lang w:val="sv-SE"/>
              </w:rPr>
            </w:pPr>
            <w:r w:rsidRPr="00B20AE8">
              <w:rPr>
                <w:lang w:val="sv-SE"/>
              </w:rPr>
              <w:t>5 MHz E-UTRA signal, 1 RB (NOTE 1)</w:t>
            </w:r>
          </w:p>
        </w:tc>
      </w:tr>
      <w:tr w:rsidR="006A2BF1" w:rsidRPr="00B20AE8" w14:paraId="0C833542" w14:textId="77777777" w:rsidTr="006A2BF1">
        <w:trPr>
          <w:cantSplit/>
          <w:jc w:val="center"/>
        </w:trPr>
        <w:tc>
          <w:tcPr>
            <w:tcW w:w="2139" w:type="dxa"/>
            <w:tcBorders>
              <w:bottom w:val="nil"/>
            </w:tcBorders>
            <w:shd w:val="clear" w:color="auto" w:fill="auto"/>
          </w:tcPr>
          <w:p w14:paraId="4A90BBDD" w14:textId="0B16BEA9" w:rsidR="006A2BF1" w:rsidRPr="00B20AE8" w:rsidRDefault="006A2BF1" w:rsidP="0039402F">
            <w:pPr>
              <w:pStyle w:val="TAC"/>
            </w:pPr>
            <w:r w:rsidRPr="00B20AE8">
              <w:t>E-UTRA 10 MHz</w:t>
            </w:r>
          </w:p>
        </w:tc>
        <w:tc>
          <w:tcPr>
            <w:tcW w:w="2635" w:type="dxa"/>
            <w:shd w:val="clear" w:color="auto" w:fill="auto"/>
          </w:tcPr>
          <w:p w14:paraId="2D83F1EA" w14:textId="77777777" w:rsidR="006A2BF1" w:rsidRPr="00B20AE8" w:rsidRDefault="006A2BF1" w:rsidP="0039402F">
            <w:pPr>
              <w:pStyle w:val="TAC"/>
            </w:pPr>
            <w:r w:rsidRPr="00B20AE8">
              <w:t>±325</w:t>
            </w:r>
          </w:p>
        </w:tc>
        <w:tc>
          <w:tcPr>
            <w:tcW w:w="3294" w:type="dxa"/>
            <w:shd w:val="clear" w:color="auto" w:fill="auto"/>
          </w:tcPr>
          <w:p w14:paraId="39E475AD" w14:textId="77777777" w:rsidR="006A2BF1" w:rsidRPr="00B20AE8" w:rsidRDefault="006A2BF1" w:rsidP="0039402F">
            <w:pPr>
              <w:pStyle w:val="TAC"/>
            </w:pPr>
            <w:r w:rsidRPr="00B20AE8">
              <w:t>CW</w:t>
            </w:r>
          </w:p>
        </w:tc>
      </w:tr>
      <w:tr w:rsidR="006A2BF1" w:rsidRPr="00B20AE8" w14:paraId="18CAB09D" w14:textId="77777777" w:rsidTr="006A2BF1">
        <w:trPr>
          <w:cantSplit/>
          <w:jc w:val="center"/>
        </w:trPr>
        <w:tc>
          <w:tcPr>
            <w:tcW w:w="2139" w:type="dxa"/>
            <w:tcBorders>
              <w:top w:val="nil"/>
              <w:bottom w:val="single" w:sz="4" w:space="0" w:color="auto"/>
            </w:tcBorders>
            <w:shd w:val="clear" w:color="auto" w:fill="auto"/>
          </w:tcPr>
          <w:p w14:paraId="209EDC6D" w14:textId="610BB5C4" w:rsidR="006A2BF1" w:rsidRPr="00B20AE8" w:rsidRDefault="006A2BF1" w:rsidP="0039402F">
            <w:pPr>
              <w:pStyle w:val="TAC"/>
            </w:pPr>
            <w:r w:rsidRPr="00B20AE8">
              <w:t>(NOTE 2)</w:t>
            </w:r>
          </w:p>
        </w:tc>
        <w:tc>
          <w:tcPr>
            <w:tcW w:w="2635" w:type="dxa"/>
            <w:shd w:val="clear" w:color="auto" w:fill="auto"/>
          </w:tcPr>
          <w:p w14:paraId="097B04F6" w14:textId="77777777" w:rsidR="006A2BF1" w:rsidRPr="00B20AE8" w:rsidRDefault="006A2BF1" w:rsidP="0039402F">
            <w:pPr>
              <w:pStyle w:val="TAC"/>
            </w:pPr>
            <w:r w:rsidRPr="00B20AE8">
              <w:t>±1 240</w:t>
            </w:r>
          </w:p>
        </w:tc>
        <w:tc>
          <w:tcPr>
            <w:tcW w:w="3294" w:type="dxa"/>
            <w:shd w:val="clear" w:color="auto" w:fill="auto"/>
          </w:tcPr>
          <w:p w14:paraId="4F7A1028" w14:textId="77777777" w:rsidR="006A2BF1" w:rsidRPr="00B20AE8" w:rsidRDefault="006A2BF1" w:rsidP="0039402F">
            <w:pPr>
              <w:pStyle w:val="TAC"/>
              <w:rPr>
                <w:lang w:val="sv-SE"/>
              </w:rPr>
            </w:pPr>
            <w:r w:rsidRPr="00B20AE8">
              <w:rPr>
                <w:lang w:val="sv-SE"/>
              </w:rPr>
              <w:t>5 MHz E-UTRA signal, 1 RB (NOTE 1)</w:t>
            </w:r>
          </w:p>
        </w:tc>
      </w:tr>
      <w:tr w:rsidR="006A2BF1" w:rsidRPr="00B20AE8" w14:paraId="502258A9" w14:textId="77777777" w:rsidTr="006A2BF1">
        <w:trPr>
          <w:cantSplit/>
          <w:jc w:val="center"/>
        </w:trPr>
        <w:tc>
          <w:tcPr>
            <w:tcW w:w="2139" w:type="dxa"/>
            <w:tcBorders>
              <w:bottom w:val="nil"/>
            </w:tcBorders>
            <w:shd w:val="clear" w:color="auto" w:fill="auto"/>
          </w:tcPr>
          <w:p w14:paraId="47636270" w14:textId="4A134ADD" w:rsidR="006A2BF1" w:rsidRPr="00B20AE8" w:rsidRDefault="006A2BF1" w:rsidP="0039402F">
            <w:pPr>
              <w:pStyle w:val="TAC"/>
            </w:pPr>
            <w:r w:rsidRPr="00B20AE8">
              <w:t>E-UTRA 15 MHz</w:t>
            </w:r>
          </w:p>
        </w:tc>
        <w:tc>
          <w:tcPr>
            <w:tcW w:w="2635" w:type="dxa"/>
            <w:shd w:val="clear" w:color="auto" w:fill="auto"/>
          </w:tcPr>
          <w:p w14:paraId="4AC433C2" w14:textId="77777777" w:rsidR="006A2BF1" w:rsidRPr="00B20AE8" w:rsidRDefault="006A2BF1" w:rsidP="0039402F">
            <w:pPr>
              <w:pStyle w:val="TAC"/>
            </w:pPr>
            <w:r w:rsidRPr="00B20AE8">
              <w:t>±380</w:t>
            </w:r>
          </w:p>
        </w:tc>
        <w:tc>
          <w:tcPr>
            <w:tcW w:w="3294" w:type="dxa"/>
            <w:shd w:val="clear" w:color="auto" w:fill="auto"/>
          </w:tcPr>
          <w:p w14:paraId="640287D8" w14:textId="77777777" w:rsidR="006A2BF1" w:rsidRPr="00B20AE8" w:rsidRDefault="006A2BF1" w:rsidP="0039402F">
            <w:pPr>
              <w:pStyle w:val="TAC"/>
            </w:pPr>
            <w:r w:rsidRPr="00B20AE8">
              <w:t>CW</w:t>
            </w:r>
          </w:p>
        </w:tc>
      </w:tr>
      <w:tr w:rsidR="006A2BF1" w:rsidRPr="00B20AE8" w14:paraId="2FD1CF5C" w14:textId="77777777" w:rsidTr="006A2BF1">
        <w:trPr>
          <w:cantSplit/>
          <w:jc w:val="center"/>
        </w:trPr>
        <w:tc>
          <w:tcPr>
            <w:tcW w:w="2139" w:type="dxa"/>
            <w:tcBorders>
              <w:top w:val="nil"/>
              <w:bottom w:val="single" w:sz="4" w:space="0" w:color="auto"/>
            </w:tcBorders>
            <w:shd w:val="clear" w:color="auto" w:fill="auto"/>
          </w:tcPr>
          <w:p w14:paraId="50B03A83" w14:textId="0ED97299" w:rsidR="006A2BF1" w:rsidRPr="00B20AE8" w:rsidRDefault="006A2BF1" w:rsidP="0039402F">
            <w:pPr>
              <w:pStyle w:val="TAC"/>
            </w:pPr>
            <w:r w:rsidRPr="00B20AE8">
              <w:t>(NOTE 2)</w:t>
            </w:r>
          </w:p>
        </w:tc>
        <w:tc>
          <w:tcPr>
            <w:tcW w:w="2635" w:type="dxa"/>
            <w:shd w:val="clear" w:color="auto" w:fill="auto"/>
          </w:tcPr>
          <w:p w14:paraId="13C19BBE" w14:textId="77777777" w:rsidR="006A2BF1" w:rsidRPr="00B20AE8" w:rsidRDefault="006A2BF1" w:rsidP="0039402F">
            <w:pPr>
              <w:pStyle w:val="TAC"/>
            </w:pPr>
            <w:r w:rsidRPr="00B20AE8">
              <w:t>±1 600</w:t>
            </w:r>
          </w:p>
        </w:tc>
        <w:tc>
          <w:tcPr>
            <w:tcW w:w="3294" w:type="dxa"/>
            <w:shd w:val="clear" w:color="auto" w:fill="auto"/>
          </w:tcPr>
          <w:p w14:paraId="05808DEF" w14:textId="53809CFD"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0927BDBF" w14:textId="77777777" w:rsidTr="006A2BF1">
        <w:trPr>
          <w:cantSplit/>
          <w:jc w:val="center"/>
        </w:trPr>
        <w:tc>
          <w:tcPr>
            <w:tcW w:w="2139" w:type="dxa"/>
            <w:tcBorders>
              <w:bottom w:val="nil"/>
            </w:tcBorders>
            <w:shd w:val="clear" w:color="auto" w:fill="auto"/>
          </w:tcPr>
          <w:p w14:paraId="4800B6FB" w14:textId="68902945" w:rsidR="006A2BF1" w:rsidRPr="00B20AE8" w:rsidRDefault="006A2BF1" w:rsidP="0039402F">
            <w:pPr>
              <w:pStyle w:val="TAC"/>
            </w:pPr>
            <w:r w:rsidRPr="00B20AE8">
              <w:t>E-UTRA 20 MHz</w:t>
            </w:r>
          </w:p>
        </w:tc>
        <w:tc>
          <w:tcPr>
            <w:tcW w:w="2635" w:type="dxa"/>
            <w:shd w:val="clear" w:color="auto" w:fill="auto"/>
          </w:tcPr>
          <w:p w14:paraId="5E7896F8" w14:textId="77777777" w:rsidR="006A2BF1" w:rsidRPr="00B20AE8" w:rsidRDefault="006A2BF1" w:rsidP="0039402F">
            <w:pPr>
              <w:pStyle w:val="TAC"/>
            </w:pPr>
            <w:r w:rsidRPr="00B20AE8">
              <w:t>±345</w:t>
            </w:r>
          </w:p>
        </w:tc>
        <w:tc>
          <w:tcPr>
            <w:tcW w:w="3294" w:type="dxa"/>
            <w:shd w:val="clear" w:color="auto" w:fill="auto"/>
          </w:tcPr>
          <w:p w14:paraId="5344957D" w14:textId="77777777" w:rsidR="006A2BF1" w:rsidRPr="00B20AE8" w:rsidRDefault="006A2BF1" w:rsidP="0039402F">
            <w:pPr>
              <w:pStyle w:val="TAC"/>
            </w:pPr>
            <w:r w:rsidRPr="00B20AE8">
              <w:t>CW</w:t>
            </w:r>
          </w:p>
        </w:tc>
      </w:tr>
      <w:tr w:rsidR="006A2BF1" w:rsidRPr="00B20AE8" w14:paraId="12E7F9DA" w14:textId="77777777" w:rsidTr="006A2BF1">
        <w:trPr>
          <w:cantSplit/>
          <w:jc w:val="center"/>
        </w:trPr>
        <w:tc>
          <w:tcPr>
            <w:tcW w:w="2139" w:type="dxa"/>
            <w:tcBorders>
              <w:top w:val="nil"/>
              <w:bottom w:val="single" w:sz="4" w:space="0" w:color="auto"/>
            </w:tcBorders>
            <w:shd w:val="clear" w:color="auto" w:fill="auto"/>
          </w:tcPr>
          <w:p w14:paraId="54A6F9FD" w14:textId="07E29563" w:rsidR="006A2BF1" w:rsidRPr="00B20AE8" w:rsidRDefault="006A2BF1" w:rsidP="0039402F">
            <w:pPr>
              <w:pStyle w:val="TAC"/>
            </w:pPr>
            <w:r w:rsidRPr="00B20AE8">
              <w:t>(NOTE 2)</w:t>
            </w:r>
          </w:p>
        </w:tc>
        <w:tc>
          <w:tcPr>
            <w:tcW w:w="2635" w:type="dxa"/>
            <w:shd w:val="clear" w:color="auto" w:fill="auto"/>
          </w:tcPr>
          <w:p w14:paraId="24D14231" w14:textId="77777777" w:rsidR="006A2BF1" w:rsidRPr="00B20AE8" w:rsidRDefault="006A2BF1" w:rsidP="0039402F">
            <w:pPr>
              <w:pStyle w:val="TAC"/>
            </w:pPr>
            <w:r w:rsidRPr="00B20AE8">
              <w:t>±1 780</w:t>
            </w:r>
          </w:p>
        </w:tc>
        <w:tc>
          <w:tcPr>
            <w:tcW w:w="3294" w:type="dxa"/>
            <w:shd w:val="clear" w:color="auto" w:fill="auto"/>
          </w:tcPr>
          <w:p w14:paraId="0AE51F21" w14:textId="4BBA1984"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2542675" w14:textId="77777777" w:rsidTr="006A2BF1">
        <w:trPr>
          <w:cantSplit/>
          <w:jc w:val="center"/>
        </w:trPr>
        <w:tc>
          <w:tcPr>
            <w:tcW w:w="2139" w:type="dxa"/>
            <w:tcBorders>
              <w:bottom w:val="nil"/>
            </w:tcBorders>
            <w:shd w:val="clear" w:color="auto" w:fill="auto"/>
          </w:tcPr>
          <w:p w14:paraId="6868D0E6" w14:textId="77777777" w:rsidR="006A2BF1" w:rsidRPr="00B20AE8" w:rsidRDefault="006A2BF1" w:rsidP="0039402F">
            <w:pPr>
              <w:pStyle w:val="TAC"/>
            </w:pPr>
            <w:r w:rsidRPr="00B20AE8">
              <w:t>UTRA FDD</w:t>
            </w:r>
          </w:p>
        </w:tc>
        <w:tc>
          <w:tcPr>
            <w:tcW w:w="2635" w:type="dxa"/>
            <w:shd w:val="clear" w:color="auto" w:fill="auto"/>
          </w:tcPr>
          <w:p w14:paraId="1822E3F2" w14:textId="77777777" w:rsidR="006A2BF1" w:rsidRPr="00B20AE8" w:rsidRDefault="006A2BF1" w:rsidP="0039402F">
            <w:pPr>
              <w:pStyle w:val="TAC"/>
            </w:pPr>
            <w:r w:rsidRPr="00B20AE8">
              <w:t>±345 (BC1 and BC2)</w:t>
            </w:r>
          </w:p>
        </w:tc>
        <w:tc>
          <w:tcPr>
            <w:tcW w:w="3294" w:type="dxa"/>
            <w:shd w:val="clear" w:color="auto" w:fill="auto"/>
          </w:tcPr>
          <w:p w14:paraId="0D8F6CF8" w14:textId="77777777" w:rsidR="006A2BF1" w:rsidRPr="00B20AE8" w:rsidRDefault="006A2BF1" w:rsidP="0039402F">
            <w:pPr>
              <w:pStyle w:val="TAC"/>
            </w:pPr>
            <w:r w:rsidRPr="00B20AE8">
              <w:t>CW</w:t>
            </w:r>
          </w:p>
        </w:tc>
      </w:tr>
      <w:tr w:rsidR="006A2BF1" w:rsidRPr="00B20AE8" w14:paraId="4C97ABDD" w14:textId="77777777" w:rsidTr="006A2BF1">
        <w:trPr>
          <w:cantSplit/>
          <w:jc w:val="center"/>
        </w:trPr>
        <w:tc>
          <w:tcPr>
            <w:tcW w:w="2139" w:type="dxa"/>
            <w:tcBorders>
              <w:top w:val="nil"/>
              <w:bottom w:val="single" w:sz="4" w:space="0" w:color="auto"/>
            </w:tcBorders>
            <w:shd w:val="clear" w:color="auto" w:fill="auto"/>
          </w:tcPr>
          <w:p w14:paraId="01543179" w14:textId="77777777" w:rsidR="006A2BF1" w:rsidRPr="00B20AE8" w:rsidRDefault="006A2BF1" w:rsidP="0039402F">
            <w:pPr>
              <w:pStyle w:val="TAC"/>
            </w:pPr>
          </w:p>
        </w:tc>
        <w:tc>
          <w:tcPr>
            <w:tcW w:w="2635" w:type="dxa"/>
            <w:shd w:val="clear" w:color="auto" w:fill="auto"/>
          </w:tcPr>
          <w:p w14:paraId="15FA8FB4" w14:textId="77777777" w:rsidR="006A2BF1" w:rsidRPr="00B20AE8" w:rsidRDefault="006A2BF1" w:rsidP="0039402F">
            <w:pPr>
              <w:pStyle w:val="TAC"/>
            </w:pPr>
            <w:r w:rsidRPr="00B20AE8">
              <w:t>±1 780 (BC1 and BC2)</w:t>
            </w:r>
          </w:p>
        </w:tc>
        <w:tc>
          <w:tcPr>
            <w:tcW w:w="3294" w:type="dxa"/>
            <w:shd w:val="clear" w:color="auto" w:fill="auto"/>
          </w:tcPr>
          <w:p w14:paraId="4867AE54" w14:textId="13D72DA0"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5C899A8" w14:textId="77777777" w:rsidTr="006A2BF1">
        <w:trPr>
          <w:cantSplit/>
          <w:jc w:val="center"/>
        </w:trPr>
        <w:tc>
          <w:tcPr>
            <w:tcW w:w="2139" w:type="dxa"/>
            <w:tcBorders>
              <w:bottom w:val="nil"/>
            </w:tcBorders>
            <w:shd w:val="clear" w:color="auto" w:fill="auto"/>
          </w:tcPr>
          <w:p w14:paraId="71A90942" w14:textId="77777777" w:rsidR="006A2BF1" w:rsidRPr="00B20AE8" w:rsidRDefault="006A2BF1" w:rsidP="0039402F">
            <w:pPr>
              <w:pStyle w:val="TAC"/>
            </w:pPr>
            <w:r w:rsidRPr="00B20AE8">
              <w:t>GSM/EDGE</w:t>
            </w:r>
          </w:p>
        </w:tc>
        <w:tc>
          <w:tcPr>
            <w:tcW w:w="2635" w:type="dxa"/>
            <w:shd w:val="clear" w:color="auto" w:fill="auto"/>
          </w:tcPr>
          <w:p w14:paraId="7CD53038" w14:textId="77777777" w:rsidR="006A2BF1" w:rsidRPr="00B20AE8" w:rsidRDefault="006A2BF1" w:rsidP="0039402F">
            <w:pPr>
              <w:pStyle w:val="TAC"/>
            </w:pPr>
            <w:r w:rsidRPr="00B20AE8">
              <w:t>±340</w:t>
            </w:r>
          </w:p>
        </w:tc>
        <w:tc>
          <w:tcPr>
            <w:tcW w:w="3294" w:type="dxa"/>
            <w:shd w:val="clear" w:color="auto" w:fill="auto"/>
          </w:tcPr>
          <w:p w14:paraId="19A7CF4E" w14:textId="77777777" w:rsidR="006A2BF1" w:rsidRPr="00B20AE8" w:rsidRDefault="006A2BF1" w:rsidP="0039402F">
            <w:pPr>
              <w:pStyle w:val="TAC"/>
            </w:pPr>
            <w:r w:rsidRPr="00B20AE8">
              <w:t>CW</w:t>
            </w:r>
          </w:p>
        </w:tc>
      </w:tr>
      <w:tr w:rsidR="006A2BF1" w:rsidRPr="00B20AE8" w14:paraId="1BA51689" w14:textId="77777777" w:rsidTr="006A2BF1">
        <w:trPr>
          <w:cantSplit/>
          <w:jc w:val="center"/>
        </w:trPr>
        <w:tc>
          <w:tcPr>
            <w:tcW w:w="2139" w:type="dxa"/>
            <w:tcBorders>
              <w:top w:val="nil"/>
              <w:bottom w:val="single" w:sz="4" w:space="0" w:color="auto"/>
            </w:tcBorders>
            <w:shd w:val="clear" w:color="auto" w:fill="auto"/>
          </w:tcPr>
          <w:p w14:paraId="0BBBB653" w14:textId="77777777" w:rsidR="006A2BF1" w:rsidRPr="00B20AE8" w:rsidRDefault="006A2BF1" w:rsidP="0039402F">
            <w:pPr>
              <w:pStyle w:val="TAC"/>
            </w:pPr>
          </w:p>
        </w:tc>
        <w:tc>
          <w:tcPr>
            <w:tcW w:w="2635" w:type="dxa"/>
            <w:shd w:val="clear" w:color="auto" w:fill="auto"/>
          </w:tcPr>
          <w:p w14:paraId="3B4E3E08" w14:textId="77777777" w:rsidR="006A2BF1" w:rsidRPr="00B20AE8" w:rsidRDefault="006A2BF1" w:rsidP="0039402F">
            <w:pPr>
              <w:pStyle w:val="TAC"/>
            </w:pPr>
            <w:r w:rsidRPr="00B20AE8">
              <w:t>±880</w:t>
            </w:r>
          </w:p>
        </w:tc>
        <w:tc>
          <w:tcPr>
            <w:tcW w:w="3294" w:type="dxa"/>
            <w:shd w:val="clear" w:color="auto" w:fill="auto"/>
          </w:tcPr>
          <w:p w14:paraId="43AE955E" w14:textId="0C8DBFD0"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C8B398E" w14:textId="77777777" w:rsidTr="006A2BF1">
        <w:trPr>
          <w:cantSplit/>
          <w:jc w:val="center"/>
        </w:trPr>
        <w:tc>
          <w:tcPr>
            <w:tcW w:w="2139" w:type="dxa"/>
            <w:tcBorders>
              <w:bottom w:val="nil"/>
            </w:tcBorders>
            <w:shd w:val="clear" w:color="auto" w:fill="auto"/>
          </w:tcPr>
          <w:p w14:paraId="275E4204" w14:textId="77777777" w:rsidR="006A2BF1" w:rsidRPr="00B20AE8" w:rsidRDefault="006A2BF1" w:rsidP="0039402F">
            <w:pPr>
              <w:pStyle w:val="TAC"/>
            </w:pPr>
            <w:r w:rsidRPr="00B20AE8">
              <w:t>1,28 Mcps UTRA TDD</w:t>
            </w:r>
          </w:p>
        </w:tc>
        <w:tc>
          <w:tcPr>
            <w:tcW w:w="2635" w:type="dxa"/>
            <w:shd w:val="clear" w:color="auto" w:fill="auto"/>
          </w:tcPr>
          <w:p w14:paraId="6617486D" w14:textId="77777777" w:rsidR="006A2BF1" w:rsidRPr="00B20AE8" w:rsidRDefault="006A2BF1" w:rsidP="0039402F">
            <w:pPr>
              <w:pStyle w:val="TAC"/>
            </w:pPr>
            <w:r w:rsidRPr="00B20AE8">
              <w:t>±190 (BC3)</w:t>
            </w:r>
          </w:p>
        </w:tc>
        <w:tc>
          <w:tcPr>
            <w:tcW w:w="3294" w:type="dxa"/>
            <w:shd w:val="clear" w:color="auto" w:fill="auto"/>
          </w:tcPr>
          <w:p w14:paraId="2642678C" w14:textId="77777777" w:rsidR="006A2BF1" w:rsidRPr="00B20AE8" w:rsidRDefault="006A2BF1" w:rsidP="0039402F">
            <w:pPr>
              <w:pStyle w:val="TAC"/>
            </w:pPr>
            <w:r w:rsidRPr="00B20AE8">
              <w:t>CW</w:t>
            </w:r>
          </w:p>
        </w:tc>
      </w:tr>
      <w:tr w:rsidR="006A2BF1" w:rsidRPr="00B20AE8" w14:paraId="2CFF5894" w14:textId="77777777" w:rsidTr="006A2BF1">
        <w:trPr>
          <w:cantSplit/>
          <w:jc w:val="center"/>
        </w:trPr>
        <w:tc>
          <w:tcPr>
            <w:tcW w:w="2139" w:type="dxa"/>
            <w:tcBorders>
              <w:top w:val="nil"/>
              <w:bottom w:val="single" w:sz="4" w:space="0" w:color="auto"/>
            </w:tcBorders>
            <w:shd w:val="clear" w:color="auto" w:fill="auto"/>
          </w:tcPr>
          <w:p w14:paraId="642BD24D" w14:textId="77777777" w:rsidR="006A2BF1" w:rsidRPr="00B20AE8" w:rsidRDefault="006A2BF1" w:rsidP="0039402F">
            <w:pPr>
              <w:pStyle w:val="TAC"/>
            </w:pPr>
          </w:p>
        </w:tc>
        <w:tc>
          <w:tcPr>
            <w:tcW w:w="2635" w:type="dxa"/>
            <w:shd w:val="clear" w:color="auto" w:fill="auto"/>
          </w:tcPr>
          <w:p w14:paraId="002FCC63" w14:textId="77777777" w:rsidR="006A2BF1" w:rsidRPr="00B20AE8" w:rsidRDefault="006A2BF1" w:rsidP="0039402F">
            <w:pPr>
              <w:pStyle w:val="TAC"/>
            </w:pPr>
            <w:r w:rsidRPr="00B20AE8">
              <w:t>±970 (BC3)</w:t>
            </w:r>
          </w:p>
        </w:tc>
        <w:tc>
          <w:tcPr>
            <w:tcW w:w="3294" w:type="dxa"/>
            <w:shd w:val="clear" w:color="auto" w:fill="auto"/>
          </w:tcPr>
          <w:p w14:paraId="44C0A178" w14:textId="77777777" w:rsidR="006A2BF1" w:rsidRPr="00B20AE8" w:rsidRDefault="006A2BF1" w:rsidP="0039402F">
            <w:pPr>
              <w:pStyle w:val="TAC"/>
              <w:rPr>
                <w:lang w:val="sv-SE"/>
              </w:rPr>
            </w:pPr>
            <w:r w:rsidRPr="00B20AE8">
              <w:rPr>
                <w:lang w:val="sv-SE"/>
              </w:rPr>
              <w:t>1,4 MHz E-UTRA signal, 1 RB (NOTE 1)</w:t>
            </w:r>
          </w:p>
        </w:tc>
      </w:tr>
      <w:tr w:rsidR="006A2BF1" w:rsidRPr="00B20AE8" w14:paraId="1D126783" w14:textId="77777777" w:rsidTr="006A2BF1">
        <w:trPr>
          <w:cantSplit/>
          <w:jc w:val="center"/>
        </w:trPr>
        <w:tc>
          <w:tcPr>
            <w:tcW w:w="2139" w:type="dxa"/>
            <w:tcBorders>
              <w:bottom w:val="nil"/>
            </w:tcBorders>
            <w:shd w:val="clear" w:color="auto" w:fill="auto"/>
          </w:tcPr>
          <w:p w14:paraId="5AF601C7" w14:textId="77777777" w:rsidR="006A2BF1" w:rsidRPr="00B20AE8" w:rsidRDefault="006A2BF1" w:rsidP="0039402F">
            <w:pPr>
              <w:pStyle w:val="TAC"/>
            </w:pPr>
            <w:r w:rsidRPr="00B20AE8">
              <w:t>NR 5 MHz</w:t>
            </w:r>
          </w:p>
        </w:tc>
        <w:tc>
          <w:tcPr>
            <w:tcW w:w="2635" w:type="dxa"/>
            <w:shd w:val="clear" w:color="auto" w:fill="auto"/>
          </w:tcPr>
          <w:p w14:paraId="2AAF0B3B" w14:textId="77777777" w:rsidR="006A2BF1" w:rsidRPr="00B20AE8" w:rsidRDefault="006A2BF1" w:rsidP="0039402F">
            <w:pPr>
              <w:pStyle w:val="TAC"/>
            </w:pPr>
            <w:r w:rsidRPr="00B20AE8">
              <w:t>±360</w:t>
            </w:r>
          </w:p>
        </w:tc>
        <w:tc>
          <w:tcPr>
            <w:tcW w:w="3294" w:type="dxa"/>
            <w:shd w:val="clear" w:color="auto" w:fill="auto"/>
          </w:tcPr>
          <w:p w14:paraId="184EAB68" w14:textId="77777777" w:rsidR="006A2BF1" w:rsidRPr="00B20AE8" w:rsidRDefault="006A2BF1" w:rsidP="0039402F">
            <w:pPr>
              <w:pStyle w:val="TAC"/>
            </w:pPr>
            <w:r w:rsidRPr="00B20AE8">
              <w:t>CW</w:t>
            </w:r>
          </w:p>
        </w:tc>
      </w:tr>
      <w:tr w:rsidR="006A2BF1" w:rsidRPr="00B20AE8" w14:paraId="5B4590E4" w14:textId="77777777" w:rsidTr="006A2BF1">
        <w:trPr>
          <w:cantSplit/>
          <w:jc w:val="center"/>
        </w:trPr>
        <w:tc>
          <w:tcPr>
            <w:tcW w:w="2139" w:type="dxa"/>
            <w:tcBorders>
              <w:top w:val="nil"/>
              <w:bottom w:val="single" w:sz="4" w:space="0" w:color="auto"/>
            </w:tcBorders>
            <w:shd w:val="clear" w:color="auto" w:fill="auto"/>
          </w:tcPr>
          <w:p w14:paraId="6619BEF1" w14:textId="77777777" w:rsidR="006A2BF1" w:rsidRPr="00B20AE8" w:rsidRDefault="006A2BF1" w:rsidP="0039402F">
            <w:pPr>
              <w:pStyle w:val="TAC"/>
            </w:pPr>
          </w:p>
        </w:tc>
        <w:tc>
          <w:tcPr>
            <w:tcW w:w="2635" w:type="dxa"/>
            <w:shd w:val="clear" w:color="auto" w:fill="auto"/>
          </w:tcPr>
          <w:p w14:paraId="04BEFFCB" w14:textId="77777777" w:rsidR="006A2BF1" w:rsidRPr="00B20AE8" w:rsidRDefault="006A2BF1" w:rsidP="0039402F">
            <w:pPr>
              <w:pStyle w:val="TAC"/>
            </w:pPr>
            <w:r w:rsidRPr="00B20AE8">
              <w:t>±1420</w:t>
            </w:r>
          </w:p>
        </w:tc>
        <w:tc>
          <w:tcPr>
            <w:tcW w:w="3294" w:type="dxa"/>
            <w:shd w:val="clear" w:color="auto" w:fill="auto"/>
          </w:tcPr>
          <w:p w14:paraId="2E67B2DD" w14:textId="77777777" w:rsidR="006A2BF1" w:rsidRPr="00B20AE8" w:rsidRDefault="006A2BF1" w:rsidP="0039402F">
            <w:pPr>
              <w:pStyle w:val="TAC"/>
              <w:rPr>
                <w:lang w:val="sv-SE"/>
              </w:rPr>
            </w:pPr>
            <w:r w:rsidRPr="00B20AE8">
              <w:rPr>
                <w:lang w:val="sv-SE"/>
              </w:rPr>
              <w:t>E-UTRA signal, 1 RB (NOTE 1)</w:t>
            </w:r>
          </w:p>
        </w:tc>
      </w:tr>
      <w:tr w:rsidR="006A2BF1" w:rsidRPr="00B20AE8" w14:paraId="07E70C1B" w14:textId="77777777" w:rsidTr="006A2BF1">
        <w:trPr>
          <w:cantSplit/>
          <w:jc w:val="center"/>
        </w:trPr>
        <w:tc>
          <w:tcPr>
            <w:tcW w:w="2139" w:type="dxa"/>
            <w:tcBorders>
              <w:bottom w:val="nil"/>
            </w:tcBorders>
            <w:shd w:val="clear" w:color="auto" w:fill="auto"/>
          </w:tcPr>
          <w:p w14:paraId="16D4550B" w14:textId="77777777" w:rsidR="006A2BF1" w:rsidRPr="00B20AE8" w:rsidRDefault="006A2BF1" w:rsidP="0039402F">
            <w:pPr>
              <w:pStyle w:val="TAC"/>
            </w:pPr>
            <w:r w:rsidRPr="00B20AE8">
              <w:t>NR 10 MHz</w:t>
            </w:r>
          </w:p>
        </w:tc>
        <w:tc>
          <w:tcPr>
            <w:tcW w:w="2635" w:type="dxa"/>
            <w:shd w:val="clear" w:color="auto" w:fill="auto"/>
          </w:tcPr>
          <w:p w14:paraId="6ACF5525" w14:textId="77777777" w:rsidR="006A2BF1" w:rsidRPr="00B20AE8" w:rsidRDefault="006A2BF1" w:rsidP="0039402F">
            <w:pPr>
              <w:pStyle w:val="TAC"/>
            </w:pPr>
            <w:r w:rsidRPr="00EC34D6">
              <w:t>±3</w:t>
            </w:r>
            <w:r>
              <w:t>70</w:t>
            </w:r>
          </w:p>
        </w:tc>
        <w:tc>
          <w:tcPr>
            <w:tcW w:w="3294" w:type="dxa"/>
            <w:shd w:val="clear" w:color="auto" w:fill="auto"/>
          </w:tcPr>
          <w:p w14:paraId="2F025797" w14:textId="77777777" w:rsidR="006A2BF1" w:rsidRPr="00B20AE8" w:rsidRDefault="006A2BF1" w:rsidP="0039402F">
            <w:pPr>
              <w:pStyle w:val="TAC"/>
            </w:pPr>
            <w:r w:rsidRPr="00B20AE8">
              <w:t>CW</w:t>
            </w:r>
          </w:p>
        </w:tc>
      </w:tr>
      <w:tr w:rsidR="006A2BF1" w:rsidRPr="00B20AE8" w14:paraId="7C8BF3C9" w14:textId="77777777" w:rsidTr="006A2BF1">
        <w:trPr>
          <w:cantSplit/>
          <w:jc w:val="center"/>
        </w:trPr>
        <w:tc>
          <w:tcPr>
            <w:tcW w:w="2139" w:type="dxa"/>
            <w:tcBorders>
              <w:top w:val="nil"/>
              <w:bottom w:val="single" w:sz="4" w:space="0" w:color="auto"/>
            </w:tcBorders>
            <w:shd w:val="clear" w:color="auto" w:fill="auto"/>
          </w:tcPr>
          <w:p w14:paraId="45C82FE4" w14:textId="77777777" w:rsidR="006A2BF1" w:rsidRPr="00B20AE8" w:rsidRDefault="006A2BF1" w:rsidP="0039402F">
            <w:pPr>
              <w:pStyle w:val="TAC"/>
            </w:pPr>
          </w:p>
        </w:tc>
        <w:tc>
          <w:tcPr>
            <w:tcW w:w="2635" w:type="dxa"/>
            <w:shd w:val="clear" w:color="auto" w:fill="auto"/>
          </w:tcPr>
          <w:p w14:paraId="2BE20DA1" w14:textId="77777777" w:rsidR="006A2BF1" w:rsidRPr="00B20AE8" w:rsidRDefault="006A2BF1" w:rsidP="0039402F">
            <w:pPr>
              <w:pStyle w:val="TAC"/>
            </w:pPr>
            <w:r w:rsidRPr="00EC34D6">
              <w:t>±</w:t>
            </w:r>
            <w:r>
              <w:t>196</w:t>
            </w:r>
            <w:r w:rsidRPr="00EC34D6">
              <w:t>0</w:t>
            </w:r>
          </w:p>
        </w:tc>
        <w:tc>
          <w:tcPr>
            <w:tcW w:w="3294" w:type="dxa"/>
            <w:shd w:val="clear" w:color="auto" w:fill="auto"/>
          </w:tcPr>
          <w:p w14:paraId="1A319E20" w14:textId="77777777" w:rsidR="006A2BF1" w:rsidRPr="00B20AE8" w:rsidRDefault="006A2BF1" w:rsidP="0039402F">
            <w:pPr>
              <w:pStyle w:val="TAC"/>
              <w:rPr>
                <w:lang w:val="sv-SE"/>
              </w:rPr>
            </w:pPr>
            <w:r w:rsidRPr="00B20AE8">
              <w:rPr>
                <w:lang w:val="sv-SE"/>
              </w:rPr>
              <w:t>E-UTRA signal, 1 RB (NOTE 1)</w:t>
            </w:r>
          </w:p>
        </w:tc>
      </w:tr>
      <w:tr w:rsidR="006A2BF1" w:rsidRPr="00B20AE8" w14:paraId="27A98708" w14:textId="77777777" w:rsidTr="006A2BF1">
        <w:trPr>
          <w:cantSplit/>
          <w:jc w:val="center"/>
        </w:trPr>
        <w:tc>
          <w:tcPr>
            <w:tcW w:w="2139" w:type="dxa"/>
            <w:tcBorders>
              <w:bottom w:val="nil"/>
            </w:tcBorders>
            <w:shd w:val="clear" w:color="auto" w:fill="auto"/>
          </w:tcPr>
          <w:p w14:paraId="20144EC6" w14:textId="77777777" w:rsidR="006A2BF1" w:rsidRPr="00B20AE8" w:rsidRDefault="006A2BF1" w:rsidP="0039402F">
            <w:pPr>
              <w:pStyle w:val="TAC"/>
            </w:pPr>
            <w:r w:rsidRPr="00B20AE8">
              <w:t>NR 15 MHz (Note 2)</w:t>
            </w:r>
          </w:p>
        </w:tc>
        <w:tc>
          <w:tcPr>
            <w:tcW w:w="2635" w:type="dxa"/>
            <w:shd w:val="clear" w:color="auto" w:fill="auto"/>
          </w:tcPr>
          <w:p w14:paraId="461EB302" w14:textId="77777777" w:rsidR="006A2BF1" w:rsidRPr="00B20AE8" w:rsidRDefault="006A2BF1" w:rsidP="0039402F">
            <w:pPr>
              <w:pStyle w:val="TAC"/>
            </w:pPr>
            <w:r w:rsidRPr="00B20AE8">
              <w:t>±380</w:t>
            </w:r>
          </w:p>
        </w:tc>
        <w:tc>
          <w:tcPr>
            <w:tcW w:w="3294" w:type="dxa"/>
            <w:shd w:val="clear" w:color="auto" w:fill="auto"/>
          </w:tcPr>
          <w:p w14:paraId="22C62C98" w14:textId="77777777" w:rsidR="006A2BF1" w:rsidRPr="00B20AE8" w:rsidRDefault="006A2BF1" w:rsidP="0039402F">
            <w:pPr>
              <w:pStyle w:val="TAC"/>
            </w:pPr>
            <w:r w:rsidRPr="00B20AE8">
              <w:t>CW</w:t>
            </w:r>
          </w:p>
        </w:tc>
      </w:tr>
      <w:tr w:rsidR="006A2BF1" w:rsidRPr="00B20AE8" w14:paraId="34A73A76" w14:textId="77777777" w:rsidTr="006A2BF1">
        <w:trPr>
          <w:cantSplit/>
          <w:jc w:val="center"/>
        </w:trPr>
        <w:tc>
          <w:tcPr>
            <w:tcW w:w="2139" w:type="dxa"/>
            <w:tcBorders>
              <w:top w:val="nil"/>
              <w:bottom w:val="single" w:sz="4" w:space="0" w:color="auto"/>
            </w:tcBorders>
            <w:shd w:val="clear" w:color="auto" w:fill="auto"/>
          </w:tcPr>
          <w:p w14:paraId="2DAE0025" w14:textId="77777777" w:rsidR="006A2BF1" w:rsidRPr="00B20AE8" w:rsidRDefault="006A2BF1" w:rsidP="0039402F">
            <w:pPr>
              <w:pStyle w:val="TAC"/>
            </w:pPr>
          </w:p>
        </w:tc>
        <w:tc>
          <w:tcPr>
            <w:tcW w:w="2635" w:type="dxa"/>
            <w:shd w:val="clear" w:color="auto" w:fill="auto"/>
          </w:tcPr>
          <w:p w14:paraId="074854CD" w14:textId="77777777" w:rsidR="006A2BF1" w:rsidRPr="00B20AE8" w:rsidRDefault="006A2BF1" w:rsidP="0039402F">
            <w:pPr>
              <w:pStyle w:val="TAC"/>
            </w:pPr>
            <w:r w:rsidRPr="00EC34D6">
              <w:t>±1</w:t>
            </w:r>
            <w:r>
              <w:t>9</w:t>
            </w:r>
            <w:r w:rsidRPr="00EC34D6">
              <w:t>60</w:t>
            </w:r>
          </w:p>
        </w:tc>
        <w:tc>
          <w:tcPr>
            <w:tcW w:w="3294" w:type="dxa"/>
            <w:shd w:val="clear" w:color="auto" w:fill="auto"/>
          </w:tcPr>
          <w:p w14:paraId="7CE9E947" w14:textId="77777777" w:rsidR="006A2BF1" w:rsidRPr="00B20AE8" w:rsidRDefault="006A2BF1" w:rsidP="0039402F">
            <w:pPr>
              <w:pStyle w:val="TAC"/>
              <w:rPr>
                <w:lang w:val="sv-SE"/>
              </w:rPr>
            </w:pPr>
            <w:r w:rsidRPr="00B20AE8">
              <w:rPr>
                <w:lang w:val="sv-SE"/>
              </w:rPr>
              <w:t>E-UTRA signal, 1 RB (NOTE 1)</w:t>
            </w:r>
          </w:p>
        </w:tc>
      </w:tr>
      <w:tr w:rsidR="006A2BF1" w:rsidRPr="00B20AE8" w14:paraId="700E9A7F" w14:textId="77777777" w:rsidTr="006A2BF1">
        <w:trPr>
          <w:cantSplit/>
          <w:jc w:val="center"/>
        </w:trPr>
        <w:tc>
          <w:tcPr>
            <w:tcW w:w="2139" w:type="dxa"/>
            <w:tcBorders>
              <w:bottom w:val="nil"/>
            </w:tcBorders>
            <w:shd w:val="clear" w:color="auto" w:fill="auto"/>
          </w:tcPr>
          <w:p w14:paraId="0E7A897A" w14:textId="77777777" w:rsidR="006A2BF1" w:rsidRPr="00B20AE8" w:rsidRDefault="006A2BF1" w:rsidP="0039402F">
            <w:pPr>
              <w:pStyle w:val="TAC"/>
            </w:pPr>
            <w:r w:rsidRPr="00B20AE8">
              <w:t>NR 20 MHz (Note 2)</w:t>
            </w:r>
          </w:p>
        </w:tc>
        <w:tc>
          <w:tcPr>
            <w:tcW w:w="2635" w:type="dxa"/>
            <w:shd w:val="clear" w:color="auto" w:fill="auto"/>
          </w:tcPr>
          <w:p w14:paraId="0DF8C12D" w14:textId="77777777" w:rsidR="006A2BF1" w:rsidRPr="00B20AE8" w:rsidRDefault="006A2BF1" w:rsidP="0039402F">
            <w:pPr>
              <w:pStyle w:val="TAC"/>
            </w:pPr>
            <w:r w:rsidRPr="00EC34D6">
              <w:t>±3</w:t>
            </w:r>
            <w:r>
              <w:t>90</w:t>
            </w:r>
          </w:p>
        </w:tc>
        <w:tc>
          <w:tcPr>
            <w:tcW w:w="3294" w:type="dxa"/>
            <w:shd w:val="clear" w:color="auto" w:fill="auto"/>
          </w:tcPr>
          <w:p w14:paraId="1B178323" w14:textId="77777777" w:rsidR="006A2BF1" w:rsidRPr="00B20AE8" w:rsidRDefault="006A2BF1" w:rsidP="0039402F">
            <w:pPr>
              <w:pStyle w:val="TAC"/>
            </w:pPr>
            <w:r w:rsidRPr="00B20AE8">
              <w:t>CW</w:t>
            </w:r>
          </w:p>
        </w:tc>
      </w:tr>
      <w:tr w:rsidR="006A2BF1" w:rsidRPr="00B20AE8" w14:paraId="3570A6B4" w14:textId="77777777" w:rsidTr="006A2BF1">
        <w:trPr>
          <w:cantSplit/>
          <w:jc w:val="center"/>
        </w:trPr>
        <w:tc>
          <w:tcPr>
            <w:tcW w:w="2139" w:type="dxa"/>
            <w:tcBorders>
              <w:top w:val="nil"/>
              <w:bottom w:val="single" w:sz="4" w:space="0" w:color="auto"/>
            </w:tcBorders>
            <w:shd w:val="clear" w:color="auto" w:fill="auto"/>
          </w:tcPr>
          <w:p w14:paraId="7B49F098" w14:textId="77777777" w:rsidR="006A2BF1" w:rsidRPr="00B20AE8" w:rsidRDefault="006A2BF1" w:rsidP="0039402F">
            <w:pPr>
              <w:pStyle w:val="TAC"/>
            </w:pPr>
          </w:p>
        </w:tc>
        <w:tc>
          <w:tcPr>
            <w:tcW w:w="2635" w:type="dxa"/>
            <w:shd w:val="clear" w:color="auto" w:fill="auto"/>
          </w:tcPr>
          <w:p w14:paraId="5E9FFE2A" w14:textId="77777777" w:rsidR="006A2BF1" w:rsidRPr="00B20AE8" w:rsidRDefault="006A2BF1" w:rsidP="0039402F">
            <w:pPr>
              <w:pStyle w:val="TAC"/>
            </w:pPr>
            <w:r w:rsidRPr="00EC34D6">
              <w:t>±</w:t>
            </w:r>
            <w:r>
              <w:t>232</w:t>
            </w:r>
            <w:r w:rsidRPr="00EC34D6">
              <w:t>0</w:t>
            </w:r>
          </w:p>
        </w:tc>
        <w:tc>
          <w:tcPr>
            <w:tcW w:w="3294" w:type="dxa"/>
            <w:shd w:val="clear" w:color="auto" w:fill="auto"/>
          </w:tcPr>
          <w:p w14:paraId="3AE67058" w14:textId="77777777" w:rsidR="006A2BF1" w:rsidRPr="00B20AE8" w:rsidRDefault="006A2BF1" w:rsidP="0039402F">
            <w:pPr>
              <w:pStyle w:val="TAC"/>
              <w:rPr>
                <w:lang w:val="sv-SE"/>
              </w:rPr>
            </w:pPr>
            <w:r w:rsidRPr="00B20AE8">
              <w:rPr>
                <w:lang w:val="sv-SE"/>
              </w:rPr>
              <w:t>E-UTRA signal, 1 RB (NOTE 1)</w:t>
            </w:r>
          </w:p>
        </w:tc>
      </w:tr>
      <w:tr w:rsidR="006A2BF1" w:rsidRPr="00B20AE8" w14:paraId="0B47C29B" w14:textId="77777777" w:rsidTr="006A2BF1">
        <w:trPr>
          <w:cantSplit/>
          <w:jc w:val="center"/>
        </w:trPr>
        <w:tc>
          <w:tcPr>
            <w:tcW w:w="2139" w:type="dxa"/>
            <w:tcBorders>
              <w:bottom w:val="nil"/>
            </w:tcBorders>
            <w:shd w:val="clear" w:color="auto" w:fill="auto"/>
          </w:tcPr>
          <w:p w14:paraId="3DB80CDA" w14:textId="77777777" w:rsidR="006A2BF1" w:rsidRPr="00B20AE8" w:rsidRDefault="006A2BF1" w:rsidP="0039402F">
            <w:pPr>
              <w:pStyle w:val="TAC"/>
            </w:pPr>
            <w:r w:rsidRPr="00B20AE8">
              <w:t>NR 25 MHz (Note 2)</w:t>
            </w:r>
          </w:p>
        </w:tc>
        <w:tc>
          <w:tcPr>
            <w:tcW w:w="2635" w:type="dxa"/>
            <w:shd w:val="clear" w:color="auto" w:fill="auto"/>
          </w:tcPr>
          <w:p w14:paraId="58D1C948" w14:textId="77777777" w:rsidR="006A2BF1" w:rsidRPr="00B20AE8" w:rsidRDefault="006A2BF1" w:rsidP="0039402F">
            <w:pPr>
              <w:pStyle w:val="TAC"/>
            </w:pPr>
            <w:r w:rsidRPr="00B20AE8">
              <w:t>±325</w:t>
            </w:r>
          </w:p>
        </w:tc>
        <w:tc>
          <w:tcPr>
            <w:tcW w:w="3294" w:type="dxa"/>
            <w:shd w:val="clear" w:color="auto" w:fill="auto"/>
          </w:tcPr>
          <w:p w14:paraId="0323B0F1" w14:textId="77777777" w:rsidR="006A2BF1" w:rsidRPr="00B20AE8" w:rsidRDefault="006A2BF1" w:rsidP="0039402F">
            <w:pPr>
              <w:pStyle w:val="TAC"/>
            </w:pPr>
            <w:r w:rsidRPr="00B20AE8">
              <w:t>CW</w:t>
            </w:r>
          </w:p>
        </w:tc>
      </w:tr>
      <w:tr w:rsidR="006A2BF1" w:rsidRPr="00B20AE8" w14:paraId="3CCB7C68" w14:textId="77777777" w:rsidTr="006A2BF1">
        <w:trPr>
          <w:cantSplit/>
          <w:jc w:val="center"/>
        </w:trPr>
        <w:tc>
          <w:tcPr>
            <w:tcW w:w="2139" w:type="dxa"/>
            <w:tcBorders>
              <w:top w:val="nil"/>
              <w:bottom w:val="single" w:sz="4" w:space="0" w:color="auto"/>
            </w:tcBorders>
            <w:shd w:val="clear" w:color="auto" w:fill="auto"/>
          </w:tcPr>
          <w:p w14:paraId="5B015880" w14:textId="77777777" w:rsidR="006A2BF1" w:rsidRPr="00B20AE8" w:rsidRDefault="006A2BF1" w:rsidP="0039402F">
            <w:pPr>
              <w:pStyle w:val="TAC"/>
            </w:pPr>
          </w:p>
        </w:tc>
        <w:tc>
          <w:tcPr>
            <w:tcW w:w="2635" w:type="dxa"/>
            <w:shd w:val="clear" w:color="auto" w:fill="auto"/>
          </w:tcPr>
          <w:p w14:paraId="5DAD0D11" w14:textId="77777777" w:rsidR="006A2BF1" w:rsidRPr="00B20AE8" w:rsidRDefault="006A2BF1" w:rsidP="0039402F">
            <w:pPr>
              <w:pStyle w:val="TAC"/>
            </w:pPr>
            <w:r w:rsidRPr="00EC34D6">
              <w:t>±</w:t>
            </w:r>
            <w:r>
              <w:t>235</w:t>
            </w:r>
            <w:r w:rsidRPr="00EC34D6">
              <w:t>0</w:t>
            </w:r>
          </w:p>
        </w:tc>
        <w:tc>
          <w:tcPr>
            <w:tcW w:w="3294" w:type="dxa"/>
            <w:shd w:val="clear" w:color="auto" w:fill="auto"/>
          </w:tcPr>
          <w:p w14:paraId="52DB2947" w14:textId="77777777" w:rsidR="006A2BF1" w:rsidRPr="00B20AE8" w:rsidRDefault="006A2BF1" w:rsidP="0039402F">
            <w:pPr>
              <w:pStyle w:val="TAC"/>
              <w:rPr>
                <w:lang w:val="sv-SE"/>
              </w:rPr>
            </w:pPr>
            <w:r w:rsidRPr="00B20AE8">
              <w:rPr>
                <w:lang w:val="sv-SE"/>
              </w:rPr>
              <w:t>E-UTRA signal, 1 RB (NOTE 1)</w:t>
            </w:r>
          </w:p>
        </w:tc>
      </w:tr>
      <w:tr w:rsidR="006A2BF1" w:rsidRPr="00B20AE8" w14:paraId="547069E4" w14:textId="77777777" w:rsidTr="006A2BF1">
        <w:trPr>
          <w:cantSplit/>
          <w:jc w:val="center"/>
        </w:trPr>
        <w:tc>
          <w:tcPr>
            <w:tcW w:w="2139" w:type="dxa"/>
            <w:tcBorders>
              <w:bottom w:val="nil"/>
            </w:tcBorders>
            <w:shd w:val="clear" w:color="auto" w:fill="auto"/>
          </w:tcPr>
          <w:p w14:paraId="65708609" w14:textId="77777777" w:rsidR="006A2BF1" w:rsidRPr="00B20AE8" w:rsidRDefault="006A2BF1" w:rsidP="0039402F">
            <w:pPr>
              <w:pStyle w:val="TAC"/>
            </w:pPr>
            <w:r w:rsidRPr="00B20AE8">
              <w:t>NR 30 MHz (Note 2)</w:t>
            </w:r>
          </w:p>
        </w:tc>
        <w:tc>
          <w:tcPr>
            <w:tcW w:w="2635" w:type="dxa"/>
            <w:shd w:val="clear" w:color="auto" w:fill="auto"/>
          </w:tcPr>
          <w:p w14:paraId="28D2E276" w14:textId="77777777" w:rsidR="006A2BF1" w:rsidRPr="00B20AE8" w:rsidRDefault="006A2BF1" w:rsidP="0039402F">
            <w:pPr>
              <w:pStyle w:val="TAC"/>
            </w:pPr>
            <w:r w:rsidRPr="00EC34D6">
              <w:t>±3</w:t>
            </w:r>
            <w:r>
              <w:t>35</w:t>
            </w:r>
          </w:p>
        </w:tc>
        <w:tc>
          <w:tcPr>
            <w:tcW w:w="3294" w:type="dxa"/>
            <w:shd w:val="clear" w:color="auto" w:fill="auto"/>
          </w:tcPr>
          <w:p w14:paraId="3D467E84" w14:textId="77777777" w:rsidR="006A2BF1" w:rsidRPr="00B20AE8" w:rsidRDefault="006A2BF1" w:rsidP="0039402F">
            <w:pPr>
              <w:pStyle w:val="TAC"/>
            </w:pPr>
            <w:r w:rsidRPr="00B20AE8">
              <w:t>CW</w:t>
            </w:r>
          </w:p>
        </w:tc>
      </w:tr>
      <w:tr w:rsidR="006A2BF1" w:rsidRPr="00B20AE8" w14:paraId="6A5626A1" w14:textId="77777777" w:rsidTr="006A2BF1">
        <w:trPr>
          <w:cantSplit/>
          <w:jc w:val="center"/>
        </w:trPr>
        <w:tc>
          <w:tcPr>
            <w:tcW w:w="2139" w:type="dxa"/>
            <w:tcBorders>
              <w:top w:val="nil"/>
              <w:bottom w:val="single" w:sz="4" w:space="0" w:color="auto"/>
            </w:tcBorders>
            <w:shd w:val="clear" w:color="auto" w:fill="auto"/>
          </w:tcPr>
          <w:p w14:paraId="779B24CB" w14:textId="77777777" w:rsidR="006A2BF1" w:rsidRPr="00B20AE8" w:rsidRDefault="006A2BF1" w:rsidP="0039402F">
            <w:pPr>
              <w:pStyle w:val="TAC"/>
            </w:pPr>
          </w:p>
        </w:tc>
        <w:tc>
          <w:tcPr>
            <w:tcW w:w="2635" w:type="dxa"/>
            <w:shd w:val="clear" w:color="auto" w:fill="auto"/>
          </w:tcPr>
          <w:p w14:paraId="15DF7F34" w14:textId="77777777" w:rsidR="006A2BF1" w:rsidRPr="00B20AE8" w:rsidRDefault="006A2BF1" w:rsidP="0039402F">
            <w:pPr>
              <w:pStyle w:val="TAC"/>
            </w:pPr>
            <w:r w:rsidRPr="00EC34D6">
              <w:t>±</w:t>
            </w:r>
            <w:r>
              <w:t>235</w:t>
            </w:r>
            <w:r w:rsidRPr="00EC34D6">
              <w:t>0</w:t>
            </w:r>
          </w:p>
        </w:tc>
        <w:tc>
          <w:tcPr>
            <w:tcW w:w="3294" w:type="dxa"/>
            <w:shd w:val="clear" w:color="auto" w:fill="auto"/>
          </w:tcPr>
          <w:p w14:paraId="3A1FA051" w14:textId="77777777" w:rsidR="006A2BF1" w:rsidRPr="00B20AE8" w:rsidRDefault="006A2BF1" w:rsidP="0039402F">
            <w:pPr>
              <w:pStyle w:val="TAC"/>
              <w:rPr>
                <w:lang w:val="sv-SE"/>
              </w:rPr>
            </w:pPr>
            <w:r w:rsidRPr="00B20AE8">
              <w:rPr>
                <w:lang w:val="sv-SE"/>
              </w:rPr>
              <w:t>E-UTRA signal, 1 RB (NOTE 1)</w:t>
            </w:r>
          </w:p>
        </w:tc>
      </w:tr>
      <w:tr w:rsidR="006A2BF1" w:rsidRPr="00B20AE8" w14:paraId="7D71B856" w14:textId="77777777" w:rsidTr="006A2BF1">
        <w:trPr>
          <w:cantSplit/>
          <w:jc w:val="center"/>
        </w:trPr>
        <w:tc>
          <w:tcPr>
            <w:tcW w:w="2139" w:type="dxa"/>
            <w:tcBorders>
              <w:bottom w:val="nil"/>
            </w:tcBorders>
            <w:shd w:val="clear" w:color="auto" w:fill="auto"/>
          </w:tcPr>
          <w:p w14:paraId="0614DB37" w14:textId="77777777" w:rsidR="006A2BF1" w:rsidRPr="00B20AE8" w:rsidRDefault="006A2BF1" w:rsidP="0039402F">
            <w:pPr>
              <w:pStyle w:val="TAC"/>
            </w:pPr>
            <w:r w:rsidRPr="00B20AE8">
              <w:t>NR 40 MHz (Note 2)</w:t>
            </w:r>
          </w:p>
        </w:tc>
        <w:tc>
          <w:tcPr>
            <w:tcW w:w="2635" w:type="dxa"/>
            <w:shd w:val="clear" w:color="auto" w:fill="auto"/>
          </w:tcPr>
          <w:p w14:paraId="692A6F98" w14:textId="77777777" w:rsidR="006A2BF1" w:rsidRPr="00B20AE8" w:rsidRDefault="006A2BF1" w:rsidP="0039402F">
            <w:pPr>
              <w:pStyle w:val="TAC"/>
            </w:pPr>
            <w:r w:rsidRPr="00EC34D6">
              <w:t>±3</w:t>
            </w:r>
            <w:r>
              <w:t>55</w:t>
            </w:r>
          </w:p>
        </w:tc>
        <w:tc>
          <w:tcPr>
            <w:tcW w:w="3294" w:type="dxa"/>
            <w:shd w:val="clear" w:color="auto" w:fill="auto"/>
          </w:tcPr>
          <w:p w14:paraId="1C081747" w14:textId="77777777" w:rsidR="006A2BF1" w:rsidRPr="00B20AE8" w:rsidRDefault="006A2BF1" w:rsidP="0039402F">
            <w:pPr>
              <w:pStyle w:val="TAC"/>
            </w:pPr>
            <w:r w:rsidRPr="00B20AE8">
              <w:t>CW</w:t>
            </w:r>
          </w:p>
        </w:tc>
      </w:tr>
      <w:tr w:rsidR="006A2BF1" w:rsidRPr="00B20AE8" w14:paraId="332B2ACF" w14:textId="77777777" w:rsidTr="006A2BF1">
        <w:trPr>
          <w:cantSplit/>
          <w:jc w:val="center"/>
        </w:trPr>
        <w:tc>
          <w:tcPr>
            <w:tcW w:w="2139" w:type="dxa"/>
            <w:tcBorders>
              <w:top w:val="nil"/>
              <w:bottom w:val="single" w:sz="4" w:space="0" w:color="auto"/>
            </w:tcBorders>
            <w:shd w:val="clear" w:color="auto" w:fill="auto"/>
          </w:tcPr>
          <w:p w14:paraId="0EB9A844" w14:textId="77777777" w:rsidR="006A2BF1" w:rsidRPr="00B20AE8" w:rsidRDefault="006A2BF1" w:rsidP="0039402F">
            <w:pPr>
              <w:pStyle w:val="TAC"/>
            </w:pPr>
          </w:p>
        </w:tc>
        <w:tc>
          <w:tcPr>
            <w:tcW w:w="2635" w:type="dxa"/>
            <w:shd w:val="clear" w:color="auto" w:fill="auto"/>
          </w:tcPr>
          <w:p w14:paraId="0378F746" w14:textId="77777777" w:rsidR="006A2BF1" w:rsidRPr="00B20AE8" w:rsidRDefault="006A2BF1" w:rsidP="0039402F">
            <w:pPr>
              <w:pStyle w:val="TAC"/>
            </w:pPr>
            <w:r w:rsidRPr="00B20AE8">
              <w:t>±2710</w:t>
            </w:r>
          </w:p>
        </w:tc>
        <w:tc>
          <w:tcPr>
            <w:tcW w:w="3294" w:type="dxa"/>
            <w:shd w:val="clear" w:color="auto" w:fill="auto"/>
          </w:tcPr>
          <w:p w14:paraId="52B2DF3E" w14:textId="77777777" w:rsidR="006A2BF1" w:rsidRPr="00B20AE8" w:rsidRDefault="006A2BF1" w:rsidP="0039402F">
            <w:pPr>
              <w:pStyle w:val="TAC"/>
              <w:rPr>
                <w:lang w:val="sv-SE"/>
              </w:rPr>
            </w:pPr>
            <w:r w:rsidRPr="00B20AE8">
              <w:rPr>
                <w:lang w:val="sv-SE"/>
              </w:rPr>
              <w:t>E-UTRA signal, 1 RB (NOTE 1)</w:t>
            </w:r>
          </w:p>
        </w:tc>
      </w:tr>
      <w:tr w:rsidR="006A2BF1" w:rsidRPr="00B20AE8" w14:paraId="466C8F99" w14:textId="77777777" w:rsidTr="006A2BF1">
        <w:trPr>
          <w:cantSplit/>
          <w:jc w:val="center"/>
        </w:trPr>
        <w:tc>
          <w:tcPr>
            <w:tcW w:w="2139" w:type="dxa"/>
            <w:tcBorders>
              <w:bottom w:val="nil"/>
            </w:tcBorders>
            <w:shd w:val="clear" w:color="auto" w:fill="auto"/>
          </w:tcPr>
          <w:p w14:paraId="1A162683" w14:textId="77777777" w:rsidR="006A2BF1" w:rsidRPr="00B20AE8" w:rsidRDefault="006A2BF1" w:rsidP="0039402F">
            <w:pPr>
              <w:pStyle w:val="TAC"/>
            </w:pPr>
            <w:r w:rsidRPr="00B20AE8">
              <w:t>NR 50 MHz (Note 2)</w:t>
            </w:r>
          </w:p>
        </w:tc>
        <w:tc>
          <w:tcPr>
            <w:tcW w:w="2635" w:type="dxa"/>
            <w:shd w:val="clear" w:color="auto" w:fill="auto"/>
          </w:tcPr>
          <w:p w14:paraId="5ED024DD" w14:textId="77777777" w:rsidR="006A2BF1" w:rsidRPr="00B20AE8" w:rsidRDefault="006A2BF1" w:rsidP="0039402F">
            <w:pPr>
              <w:pStyle w:val="TAC"/>
            </w:pPr>
            <w:r w:rsidRPr="00EC34D6">
              <w:t>±3</w:t>
            </w:r>
            <w:r>
              <w:t>75</w:t>
            </w:r>
          </w:p>
        </w:tc>
        <w:tc>
          <w:tcPr>
            <w:tcW w:w="3294" w:type="dxa"/>
            <w:shd w:val="clear" w:color="auto" w:fill="auto"/>
          </w:tcPr>
          <w:p w14:paraId="722311BE" w14:textId="77777777" w:rsidR="006A2BF1" w:rsidRPr="00B20AE8" w:rsidRDefault="006A2BF1" w:rsidP="0039402F">
            <w:pPr>
              <w:pStyle w:val="TAC"/>
            </w:pPr>
            <w:r w:rsidRPr="00B20AE8">
              <w:t>CW</w:t>
            </w:r>
          </w:p>
        </w:tc>
      </w:tr>
      <w:tr w:rsidR="006A2BF1" w:rsidRPr="00B20AE8" w14:paraId="5BB798D0" w14:textId="77777777" w:rsidTr="006A2BF1">
        <w:trPr>
          <w:cantSplit/>
          <w:jc w:val="center"/>
        </w:trPr>
        <w:tc>
          <w:tcPr>
            <w:tcW w:w="2139" w:type="dxa"/>
            <w:tcBorders>
              <w:top w:val="nil"/>
              <w:bottom w:val="single" w:sz="4" w:space="0" w:color="auto"/>
            </w:tcBorders>
            <w:shd w:val="clear" w:color="auto" w:fill="auto"/>
          </w:tcPr>
          <w:p w14:paraId="4DCDB7DF" w14:textId="77777777" w:rsidR="006A2BF1" w:rsidRPr="00B20AE8" w:rsidRDefault="006A2BF1" w:rsidP="0039402F">
            <w:pPr>
              <w:pStyle w:val="TAC"/>
            </w:pPr>
          </w:p>
        </w:tc>
        <w:tc>
          <w:tcPr>
            <w:tcW w:w="2635" w:type="dxa"/>
            <w:shd w:val="clear" w:color="auto" w:fill="auto"/>
          </w:tcPr>
          <w:p w14:paraId="6813D74D" w14:textId="77777777" w:rsidR="006A2BF1" w:rsidRPr="00B20AE8" w:rsidRDefault="006A2BF1" w:rsidP="0039402F">
            <w:pPr>
              <w:pStyle w:val="TAC"/>
            </w:pPr>
            <w:r w:rsidRPr="00EC34D6">
              <w:t>±</w:t>
            </w:r>
            <w:r>
              <w:t>271</w:t>
            </w:r>
            <w:r w:rsidRPr="00EC34D6">
              <w:t>0</w:t>
            </w:r>
          </w:p>
        </w:tc>
        <w:tc>
          <w:tcPr>
            <w:tcW w:w="3294" w:type="dxa"/>
            <w:shd w:val="clear" w:color="auto" w:fill="auto"/>
          </w:tcPr>
          <w:p w14:paraId="5C379763" w14:textId="77777777" w:rsidR="006A2BF1" w:rsidRPr="00B20AE8" w:rsidRDefault="006A2BF1" w:rsidP="0039402F">
            <w:pPr>
              <w:pStyle w:val="TAC"/>
              <w:rPr>
                <w:lang w:val="sv-SE"/>
              </w:rPr>
            </w:pPr>
            <w:r w:rsidRPr="00B20AE8">
              <w:rPr>
                <w:lang w:val="sv-SE"/>
              </w:rPr>
              <w:t>E-UTRA signal, 1 RB (NOTE 1)</w:t>
            </w:r>
          </w:p>
        </w:tc>
      </w:tr>
      <w:tr w:rsidR="006A2BF1" w:rsidRPr="00B20AE8" w14:paraId="4242D4F4" w14:textId="77777777" w:rsidTr="006A2BF1">
        <w:trPr>
          <w:cantSplit/>
          <w:jc w:val="center"/>
        </w:trPr>
        <w:tc>
          <w:tcPr>
            <w:tcW w:w="2139" w:type="dxa"/>
            <w:tcBorders>
              <w:bottom w:val="nil"/>
            </w:tcBorders>
            <w:shd w:val="clear" w:color="auto" w:fill="auto"/>
          </w:tcPr>
          <w:p w14:paraId="2D6E5A53" w14:textId="77777777" w:rsidR="006A2BF1" w:rsidRPr="00B20AE8" w:rsidRDefault="006A2BF1" w:rsidP="0039402F">
            <w:pPr>
              <w:pStyle w:val="TAC"/>
            </w:pPr>
            <w:r w:rsidRPr="00B20AE8">
              <w:t>NR 60 MHz (Note 2)</w:t>
            </w:r>
          </w:p>
        </w:tc>
        <w:tc>
          <w:tcPr>
            <w:tcW w:w="2635" w:type="dxa"/>
            <w:shd w:val="clear" w:color="auto" w:fill="auto"/>
          </w:tcPr>
          <w:p w14:paraId="7D8BF82B" w14:textId="77777777" w:rsidR="006A2BF1" w:rsidRPr="00B20AE8" w:rsidRDefault="006A2BF1" w:rsidP="0039402F">
            <w:pPr>
              <w:pStyle w:val="TAC"/>
            </w:pPr>
            <w:r w:rsidRPr="00EC34D6">
              <w:t>±3</w:t>
            </w:r>
            <w:r>
              <w:t>9</w:t>
            </w:r>
            <w:r w:rsidRPr="00EC34D6">
              <w:t>5</w:t>
            </w:r>
          </w:p>
        </w:tc>
        <w:tc>
          <w:tcPr>
            <w:tcW w:w="3294" w:type="dxa"/>
            <w:shd w:val="clear" w:color="auto" w:fill="auto"/>
          </w:tcPr>
          <w:p w14:paraId="7DBC778A" w14:textId="77777777" w:rsidR="006A2BF1" w:rsidRPr="00B20AE8" w:rsidRDefault="006A2BF1" w:rsidP="0039402F">
            <w:pPr>
              <w:pStyle w:val="TAC"/>
            </w:pPr>
            <w:r w:rsidRPr="00B20AE8">
              <w:t>CW</w:t>
            </w:r>
          </w:p>
        </w:tc>
      </w:tr>
      <w:tr w:rsidR="006A2BF1" w:rsidRPr="00B20AE8" w14:paraId="02FDE3C0" w14:textId="77777777" w:rsidTr="006A2BF1">
        <w:trPr>
          <w:cantSplit/>
          <w:jc w:val="center"/>
        </w:trPr>
        <w:tc>
          <w:tcPr>
            <w:tcW w:w="2139" w:type="dxa"/>
            <w:tcBorders>
              <w:top w:val="nil"/>
              <w:bottom w:val="single" w:sz="4" w:space="0" w:color="auto"/>
            </w:tcBorders>
            <w:shd w:val="clear" w:color="auto" w:fill="auto"/>
          </w:tcPr>
          <w:p w14:paraId="18F07D2B" w14:textId="77777777" w:rsidR="006A2BF1" w:rsidRPr="00B20AE8" w:rsidRDefault="006A2BF1" w:rsidP="0039402F">
            <w:pPr>
              <w:pStyle w:val="TAC"/>
            </w:pPr>
          </w:p>
        </w:tc>
        <w:tc>
          <w:tcPr>
            <w:tcW w:w="2635" w:type="dxa"/>
            <w:shd w:val="clear" w:color="auto" w:fill="auto"/>
          </w:tcPr>
          <w:p w14:paraId="5CFE9D02" w14:textId="77777777" w:rsidR="006A2BF1" w:rsidRPr="00B20AE8" w:rsidRDefault="006A2BF1" w:rsidP="0039402F">
            <w:pPr>
              <w:pStyle w:val="TAC"/>
            </w:pPr>
            <w:r w:rsidRPr="00EC34D6">
              <w:t>±</w:t>
            </w:r>
            <w:r>
              <w:t>271</w:t>
            </w:r>
            <w:r w:rsidRPr="00EC34D6">
              <w:t>0</w:t>
            </w:r>
          </w:p>
        </w:tc>
        <w:tc>
          <w:tcPr>
            <w:tcW w:w="3294" w:type="dxa"/>
            <w:shd w:val="clear" w:color="auto" w:fill="auto"/>
          </w:tcPr>
          <w:p w14:paraId="2EDA2D05" w14:textId="77777777" w:rsidR="006A2BF1" w:rsidRPr="00B20AE8" w:rsidRDefault="006A2BF1" w:rsidP="0039402F">
            <w:pPr>
              <w:pStyle w:val="TAC"/>
              <w:rPr>
                <w:lang w:val="sv-SE"/>
              </w:rPr>
            </w:pPr>
            <w:r w:rsidRPr="00B20AE8">
              <w:rPr>
                <w:lang w:val="sv-SE"/>
              </w:rPr>
              <w:t>E-UTRA signal, 1 RB (NOTE 1)</w:t>
            </w:r>
          </w:p>
        </w:tc>
      </w:tr>
      <w:tr w:rsidR="006A2BF1" w:rsidRPr="00B20AE8" w14:paraId="03B40FBA" w14:textId="77777777" w:rsidTr="006A2BF1">
        <w:trPr>
          <w:cantSplit/>
          <w:jc w:val="center"/>
        </w:trPr>
        <w:tc>
          <w:tcPr>
            <w:tcW w:w="2139" w:type="dxa"/>
            <w:tcBorders>
              <w:bottom w:val="nil"/>
            </w:tcBorders>
            <w:shd w:val="clear" w:color="auto" w:fill="auto"/>
          </w:tcPr>
          <w:p w14:paraId="6116E270" w14:textId="77777777" w:rsidR="006A2BF1" w:rsidRPr="00B20AE8" w:rsidRDefault="006A2BF1" w:rsidP="0039402F">
            <w:pPr>
              <w:pStyle w:val="TAC"/>
            </w:pPr>
            <w:r w:rsidRPr="00B20AE8">
              <w:t>NR 70 MHz (Note 2)</w:t>
            </w:r>
          </w:p>
        </w:tc>
        <w:tc>
          <w:tcPr>
            <w:tcW w:w="2635" w:type="dxa"/>
            <w:shd w:val="clear" w:color="auto" w:fill="auto"/>
          </w:tcPr>
          <w:p w14:paraId="45F9CA8A" w14:textId="77777777" w:rsidR="006A2BF1" w:rsidRPr="00B20AE8" w:rsidRDefault="006A2BF1" w:rsidP="0039402F">
            <w:pPr>
              <w:pStyle w:val="TAC"/>
            </w:pPr>
            <w:r w:rsidRPr="00EC34D6">
              <w:t>±4</w:t>
            </w:r>
            <w:r>
              <w:t>15</w:t>
            </w:r>
          </w:p>
        </w:tc>
        <w:tc>
          <w:tcPr>
            <w:tcW w:w="3294" w:type="dxa"/>
            <w:shd w:val="clear" w:color="auto" w:fill="auto"/>
          </w:tcPr>
          <w:p w14:paraId="1ADBF789" w14:textId="77777777" w:rsidR="006A2BF1" w:rsidRPr="00B20AE8" w:rsidRDefault="006A2BF1" w:rsidP="0039402F">
            <w:pPr>
              <w:pStyle w:val="TAC"/>
            </w:pPr>
            <w:r w:rsidRPr="00B20AE8">
              <w:t>CW</w:t>
            </w:r>
          </w:p>
        </w:tc>
      </w:tr>
      <w:tr w:rsidR="006A2BF1" w:rsidRPr="00B20AE8" w14:paraId="2B51BA97" w14:textId="77777777" w:rsidTr="006A2BF1">
        <w:trPr>
          <w:cantSplit/>
          <w:jc w:val="center"/>
        </w:trPr>
        <w:tc>
          <w:tcPr>
            <w:tcW w:w="2139" w:type="dxa"/>
            <w:tcBorders>
              <w:top w:val="nil"/>
              <w:bottom w:val="single" w:sz="4" w:space="0" w:color="auto"/>
            </w:tcBorders>
            <w:shd w:val="clear" w:color="auto" w:fill="auto"/>
          </w:tcPr>
          <w:p w14:paraId="2DCBF497" w14:textId="77777777" w:rsidR="006A2BF1" w:rsidRPr="00B20AE8" w:rsidRDefault="006A2BF1" w:rsidP="0039402F">
            <w:pPr>
              <w:pStyle w:val="TAC"/>
            </w:pPr>
          </w:p>
        </w:tc>
        <w:tc>
          <w:tcPr>
            <w:tcW w:w="2635" w:type="dxa"/>
            <w:shd w:val="clear" w:color="auto" w:fill="auto"/>
          </w:tcPr>
          <w:p w14:paraId="04730A2B" w14:textId="77777777" w:rsidR="006A2BF1" w:rsidRPr="00B20AE8" w:rsidRDefault="006A2BF1" w:rsidP="0039402F">
            <w:pPr>
              <w:pStyle w:val="TAC"/>
            </w:pPr>
            <w:r w:rsidRPr="00EC34D6">
              <w:t>±</w:t>
            </w:r>
            <w:r>
              <w:t>2</w:t>
            </w:r>
            <w:r w:rsidRPr="00EC34D6">
              <w:t>7</w:t>
            </w:r>
            <w:r>
              <w:t>1</w:t>
            </w:r>
            <w:r w:rsidRPr="00EC34D6">
              <w:t>0</w:t>
            </w:r>
          </w:p>
        </w:tc>
        <w:tc>
          <w:tcPr>
            <w:tcW w:w="3294" w:type="dxa"/>
            <w:shd w:val="clear" w:color="auto" w:fill="auto"/>
          </w:tcPr>
          <w:p w14:paraId="4C59C7C5" w14:textId="77777777" w:rsidR="006A2BF1" w:rsidRPr="00B20AE8" w:rsidRDefault="006A2BF1" w:rsidP="0039402F">
            <w:pPr>
              <w:pStyle w:val="TAC"/>
              <w:rPr>
                <w:lang w:val="sv-SE"/>
              </w:rPr>
            </w:pPr>
            <w:r w:rsidRPr="00B20AE8">
              <w:rPr>
                <w:lang w:val="sv-SE"/>
              </w:rPr>
              <w:t>E-UTRA signal, 1 RB (NOTE 1)</w:t>
            </w:r>
          </w:p>
        </w:tc>
      </w:tr>
      <w:tr w:rsidR="006A2BF1" w:rsidRPr="00B20AE8" w14:paraId="3248DD2E" w14:textId="77777777" w:rsidTr="006A2BF1">
        <w:trPr>
          <w:cantSplit/>
          <w:jc w:val="center"/>
        </w:trPr>
        <w:tc>
          <w:tcPr>
            <w:tcW w:w="2139" w:type="dxa"/>
            <w:tcBorders>
              <w:bottom w:val="nil"/>
            </w:tcBorders>
            <w:shd w:val="clear" w:color="auto" w:fill="auto"/>
          </w:tcPr>
          <w:p w14:paraId="79700D84" w14:textId="77777777" w:rsidR="006A2BF1" w:rsidRPr="00B20AE8" w:rsidRDefault="006A2BF1" w:rsidP="0039402F">
            <w:pPr>
              <w:pStyle w:val="TAC"/>
            </w:pPr>
            <w:r w:rsidRPr="00B20AE8">
              <w:t>NR 80 MHz (Note 2)</w:t>
            </w:r>
          </w:p>
        </w:tc>
        <w:tc>
          <w:tcPr>
            <w:tcW w:w="2635" w:type="dxa"/>
            <w:shd w:val="clear" w:color="auto" w:fill="auto"/>
          </w:tcPr>
          <w:p w14:paraId="5AC378E9" w14:textId="77777777" w:rsidR="006A2BF1" w:rsidRPr="00B20AE8" w:rsidRDefault="006A2BF1" w:rsidP="0039402F">
            <w:pPr>
              <w:pStyle w:val="TAC"/>
            </w:pPr>
            <w:r w:rsidRPr="00EC34D6">
              <w:t>±</w:t>
            </w:r>
            <w:r>
              <w:t>4</w:t>
            </w:r>
            <w:r w:rsidRPr="00EC34D6">
              <w:t>3</w:t>
            </w:r>
            <w:r>
              <w:t>5</w:t>
            </w:r>
          </w:p>
        </w:tc>
        <w:tc>
          <w:tcPr>
            <w:tcW w:w="3294" w:type="dxa"/>
            <w:shd w:val="clear" w:color="auto" w:fill="auto"/>
          </w:tcPr>
          <w:p w14:paraId="18027B82" w14:textId="77777777" w:rsidR="006A2BF1" w:rsidRPr="00B20AE8" w:rsidRDefault="006A2BF1" w:rsidP="0039402F">
            <w:pPr>
              <w:pStyle w:val="TAC"/>
            </w:pPr>
            <w:r w:rsidRPr="00B20AE8">
              <w:t>CW</w:t>
            </w:r>
          </w:p>
        </w:tc>
      </w:tr>
      <w:tr w:rsidR="006A2BF1" w:rsidRPr="00B20AE8" w14:paraId="411ED711" w14:textId="77777777" w:rsidTr="006A2BF1">
        <w:trPr>
          <w:cantSplit/>
          <w:jc w:val="center"/>
        </w:trPr>
        <w:tc>
          <w:tcPr>
            <w:tcW w:w="2139" w:type="dxa"/>
            <w:tcBorders>
              <w:top w:val="nil"/>
              <w:bottom w:val="single" w:sz="4" w:space="0" w:color="auto"/>
            </w:tcBorders>
            <w:shd w:val="clear" w:color="auto" w:fill="auto"/>
          </w:tcPr>
          <w:p w14:paraId="3059F4F8" w14:textId="77777777" w:rsidR="006A2BF1" w:rsidRPr="00B20AE8" w:rsidRDefault="006A2BF1" w:rsidP="0039402F">
            <w:pPr>
              <w:pStyle w:val="TAC"/>
            </w:pPr>
          </w:p>
        </w:tc>
        <w:tc>
          <w:tcPr>
            <w:tcW w:w="2635" w:type="dxa"/>
            <w:shd w:val="clear" w:color="auto" w:fill="auto"/>
          </w:tcPr>
          <w:p w14:paraId="06179DF9" w14:textId="77777777" w:rsidR="006A2BF1" w:rsidRPr="00B20AE8" w:rsidRDefault="006A2BF1" w:rsidP="0039402F">
            <w:pPr>
              <w:pStyle w:val="TAC"/>
            </w:pPr>
            <w:r w:rsidRPr="00EC34D6">
              <w:t>±</w:t>
            </w:r>
            <w:r>
              <w:t>2</w:t>
            </w:r>
            <w:r w:rsidRPr="00EC34D6">
              <w:t>7</w:t>
            </w:r>
            <w:r>
              <w:t>1</w:t>
            </w:r>
            <w:r w:rsidRPr="00EC34D6">
              <w:t>0</w:t>
            </w:r>
          </w:p>
        </w:tc>
        <w:tc>
          <w:tcPr>
            <w:tcW w:w="3294" w:type="dxa"/>
            <w:shd w:val="clear" w:color="auto" w:fill="auto"/>
          </w:tcPr>
          <w:p w14:paraId="5313FEB2" w14:textId="77777777" w:rsidR="006A2BF1" w:rsidRPr="00B20AE8" w:rsidRDefault="006A2BF1" w:rsidP="0039402F">
            <w:pPr>
              <w:pStyle w:val="TAC"/>
              <w:rPr>
                <w:lang w:val="sv-SE"/>
              </w:rPr>
            </w:pPr>
            <w:r w:rsidRPr="00B20AE8">
              <w:rPr>
                <w:lang w:val="sv-SE"/>
              </w:rPr>
              <w:t>E-UTRA signal, 1 RB (NOTE 1)</w:t>
            </w:r>
          </w:p>
        </w:tc>
      </w:tr>
      <w:tr w:rsidR="006A2BF1" w:rsidRPr="00B20AE8" w14:paraId="3DF7CA0B" w14:textId="77777777" w:rsidTr="006A2BF1">
        <w:trPr>
          <w:cantSplit/>
          <w:jc w:val="center"/>
        </w:trPr>
        <w:tc>
          <w:tcPr>
            <w:tcW w:w="2139" w:type="dxa"/>
            <w:tcBorders>
              <w:bottom w:val="nil"/>
            </w:tcBorders>
            <w:shd w:val="clear" w:color="auto" w:fill="auto"/>
          </w:tcPr>
          <w:p w14:paraId="572D904D" w14:textId="77777777" w:rsidR="006A2BF1" w:rsidRPr="00B20AE8" w:rsidRDefault="006A2BF1" w:rsidP="0039402F">
            <w:pPr>
              <w:pStyle w:val="TAC"/>
            </w:pPr>
            <w:r w:rsidRPr="00B20AE8">
              <w:t>NR 90 MHz (Note 2)</w:t>
            </w:r>
          </w:p>
        </w:tc>
        <w:tc>
          <w:tcPr>
            <w:tcW w:w="2635" w:type="dxa"/>
            <w:shd w:val="clear" w:color="auto" w:fill="auto"/>
          </w:tcPr>
          <w:p w14:paraId="0A05ADBF" w14:textId="77777777" w:rsidR="006A2BF1" w:rsidRPr="00B20AE8" w:rsidRDefault="006A2BF1" w:rsidP="0039402F">
            <w:pPr>
              <w:pStyle w:val="TAC"/>
            </w:pPr>
            <w:r w:rsidRPr="00EC34D6">
              <w:t>±3</w:t>
            </w:r>
            <w:r>
              <w:t>65</w:t>
            </w:r>
          </w:p>
        </w:tc>
        <w:tc>
          <w:tcPr>
            <w:tcW w:w="3294" w:type="dxa"/>
            <w:shd w:val="clear" w:color="auto" w:fill="auto"/>
          </w:tcPr>
          <w:p w14:paraId="16E72EB6" w14:textId="77777777" w:rsidR="006A2BF1" w:rsidRPr="00B20AE8" w:rsidRDefault="006A2BF1" w:rsidP="0039402F">
            <w:pPr>
              <w:pStyle w:val="TAC"/>
            </w:pPr>
            <w:r w:rsidRPr="00B20AE8">
              <w:t>CW</w:t>
            </w:r>
          </w:p>
        </w:tc>
      </w:tr>
      <w:tr w:rsidR="006A2BF1" w:rsidRPr="00B20AE8" w14:paraId="01F9CB0D" w14:textId="77777777" w:rsidTr="006A2BF1">
        <w:trPr>
          <w:cantSplit/>
          <w:jc w:val="center"/>
        </w:trPr>
        <w:tc>
          <w:tcPr>
            <w:tcW w:w="2139" w:type="dxa"/>
            <w:tcBorders>
              <w:top w:val="nil"/>
              <w:bottom w:val="single" w:sz="4" w:space="0" w:color="auto"/>
            </w:tcBorders>
            <w:shd w:val="clear" w:color="auto" w:fill="auto"/>
          </w:tcPr>
          <w:p w14:paraId="660EDE3D" w14:textId="77777777" w:rsidR="006A2BF1" w:rsidRPr="00B20AE8" w:rsidRDefault="006A2BF1" w:rsidP="0039402F">
            <w:pPr>
              <w:pStyle w:val="TAC"/>
            </w:pPr>
          </w:p>
        </w:tc>
        <w:tc>
          <w:tcPr>
            <w:tcW w:w="2635" w:type="dxa"/>
            <w:shd w:val="clear" w:color="auto" w:fill="auto"/>
          </w:tcPr>
          <w:p w14:paraId="6370A69F" w14:textId="77777777" w:rsidR="006A2BF1" w:rsidRPr="00B20AE8" w:rsidRDefault="006A2BF1" w:rsidP="0039402F">
            <w:pPr>
              <w:pStyle w:val="TAC"/>
            </w:pPr>
            <w:r w:rsidRPr="00EC34D6">
              <w:t>±</w:t>
            </w:r>
            <w:r>
              <w:t>253</w:t>
            </w:r>
            <w:r w:rsidRPr="00EC34D6">
              <w:t>0</w:t>
            </w:r>
          </w:p>
        </w:tc>
        <w:tc>
          <w:tcPr>
            <w:tcW w:w="3294" w:type="dxa"/>
            <w:shd w:val="clear" w:color="auto" w:fill="auto"/>
          </w:tcPr>
          <w:p w14:paraId="73B50125" w14:textId="77777777" w:rsidR="006A2BF1" w:rsidRPr="00B20AE8" w:rsidRDefault="006A2BF1" w:rsidP="0039402F">
            <w:pPr>
              <w:pStyle w:val="TAC"/>
              <w:rPr>
                <w:lang w:val="sv-SE"/>
              </w:rPr>
            </w:pPr>
            <w:r w:rsidRPr="00B20AE8">
              <w:rPr>
                <w:lang w:val="sv-SE"/>
              </w:rPr>
              <w:t>E-UTRA signal, 1 RB (NOTE 1)</w:t>
            </w:r>
          </w:p>
        </w:tc>
      </w:tr>
      <w:tr w:rsidR="006A2BF1" w:rsidRPr="00B20AE8" w14:paraId="725BC9F2" w14:textId="77777777" w:rsidTr="006A2BF1">
        <w:trPr>
          <w:cantSplit/>
          <w:jc w:val="center"/>
        </w:trPr>
        <w:tc>
          <w:tcPr>
            <w:tcW w:w="2139" w:type="dxa"/>
            <w:tcBorders>
              <w:bottom w:val="nil"/>
            </w:tcBorders>
            <w:shd w:val="clear" w:color="auto" w:fill="auto"/>
          </w:tcPr>
          <w:p w14:paraId="66EF66B2" w14:textId="77777777" w:rsidR="006A2BF1" w:rsidRPr="00B20AE8" w:rsidRDefault="006A2BF1" w:rsidP="0039402F">
            <w:pPr>
              <w:pStyle w:val="TAC"/>
            </w:pPr>
            <w:r w:rsidRPr="00B20AE8">
              <w:t>NR 100 MHz (Note 2)</w:t>
            </w:r>
          </w:p>
        </w:tc>
        <w:tc>
          <w:tcPr>
            <w:tcW w:w="2635" w:type="dxa"/>
            <w:shd w:val="clear" w:color="auto" w:fill="auto"/>
          </w:tcPr>
          <w:p w14:paraId="0943A49E" w14:textId="77777777" w:rsidR="006A2BF1" w:rsidRPr="00B20AE8" w:rsidRDefault="006A2BF1" w:rsidP="0039402F">
            <w:pPr>
              <w:pStyle w:val="TAC"/>
            </w:pPr>
            <w:r w:rsidRPr="00EC34D6">
              <w:t>±3</w:t>
            </w:r>
            <w:r>
              <w:t>85</w:t>
            </w:r>
          </w:p>
        </w:tc>
        <w:tc>
          <w:tcPr>
            <w:tcW w:w="3294" w:type="dxa"/>
            <w:shd w:val="clear" w:color="auto" w:fill="auto"/>
          </w:tcPr>
          <w:p w14:paraId="030F05BD" w14:textId="77777777" w:rsidR="006A2BF1" w:rsidRPr="00B20AE8" w:rsidRDefault="006A2BF1" w:rsidP="0039402F">
            <w:pPr>
              <w:pStyle w:val="TAC"/>
            </w:pPr>
            <w:r w:rsidRPr="00B20AE8">
              <w:t>CW</w:t>
            </w:r>
          </w:p>
        </w:tc>
      </w:tr>
      <w:tr w:rsidR="006A2BF1" w:rsidRPr="00B20AE8" w14:paraId="4CE15CA7" w14:textId="77777777" w:rsidTr="006A2BF1">
        <w:trPr>
          <w:cantSplit/>
          <w:jc w:val="center"/>
        </w:trPr>
        <w:tc>
          <w:tcPr>
            <w:tcW w:w="2139" w:type="dxa"/>
            <w:tcBorders>
              <w:top w:val="nil"/>
            </w:tcBorders>
            <w:shd w:val="clear" w:color="auto" w:fill="auto"/>
          </w:tcPr>
          <w:p w14:paraId="465F4226" w14:textId="77777777" w:rsidR="006A2BF1" w:rsidRPr="00B20AE8" w:rsidRDefault="006A2BF1" w:rsidP="0039402F">
            <w:pPr>
              <w:pStyle w:val="TAC"/>
            </w:pPr>
          </w:p>
        </w:tc>
        <w:tc>
          <w:tcPr>
            <w:tcW w:w="2635" w:type="dxa"/>
            <w:shd w:val="clear" w:color="auto" w:fill="auto"/>
          </w:tcPr>
          <w:p w14:paraId="4F7998AD" w14:textId="77777777" w:rsidR="006A2BF1" w:rsidRPr="00B20AE8" w:rsidRDefault="006A2BF1" w:rsidP="0039402F">
            <w:pPr>
              <w:pStyle w:val="TAC"/>
            </w:pPr>
            <w:r w:rsidRPr="00EC34D6">
              <w:t>±</w:t>
            </w:r>
            <w:r>
              <w:t>253</w:t>
            </w:r>
            <w:r w:rsidRPr="00EC34D6">
              <w:t>0</w:t>
            </w:r>
          </w:p>
        </w:tc>
        <w:tc>
          <w:tcPr>
            <w:tcW w:w="3294" w:type="dxa"/>
            <w:shd w:val="clear" w:color="auto" w:fill="auto"/>
          </w:tcPr>
          <w:p w14:paraId="06E2FBC5" w14:textId="77777777" w:rsidR="006A2BF1" w:rsidRPr="00B20AE8" w:rsidRDefault="006A2BF1" w:rsidP="0039402F">
            <w:pPr>
              <w:pStyle w:val="TAC"/>
              <w:rPr>
                <w:lang w:val="sv-SE"/>
              </w:rPr>
            </w:pPr>
            <w:r w:rsidRPr="00B20AE8">
              <w:rPr>
                <w:lang w:val="sv-SE"/>
              </w:rPr>
              <w:t>E-UTRA signal, 1 RB (NOTE 1)</w:t>
            </w:r>
          </w:p>
        </w:tc>
      </w:tr>
      <w:tr w:rsidR="006A2BF1" w:rsidRPr="00B20AE8" w14:paraId="3F9E3D12" w14:textId="77777777" w:rsidTr="006A2BF1">
        <w:trPr>
          <w:cantSplit/>
          <w:jc w:val="center"/>
        </w:trPr>
        <w:tc>
          <w:tcPr>
            <w:tcW w:w="8068" w:type="dxa"/>
            <w:gridSpan w:val="3"/>
            <w:shd w:val="clear" w:color="auto" w:fill="auto"/>
          </w:tcPr>
          <w:p w14:paraId="7CAC5352" w14:textId="77777777" w:rsidR="006A2BF1" w:rsidRPr="00B20AE8" w:rsidRDefault="006A2BF1" w:rsidP="0039402F">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14:paraId="7A057D20" w14:textId="77777777" w:rsidR="006A2BF1" w:rsidRPr="00B20AE8" w:rsidRDefault="006A2BF1" w:rsidP="0039402F">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14:paraId="3499AC8A" w14:textId="77777777" w:rsidR="00CF0D41" w:rsidRPr="00B20AE8" w:rsidRDefault="00CF0D41" w:rsidP="0039402F"/>
    <w:p w14:paraId="067CEB2D" w14:textId="77777777" w:rsidR="006E5C62" w:rsidRPr="00B20AE8" w:rsidRDefault="006E5C62" w:rsidP="006E5C62">
      <w:pPr>
        <w:pStyle w:val="Heading4"/>
      </w:pPr>
      <w:bookmarkStart w:id="5771" w:name="_Toc21123282"/>
      <w:bookmarkStart w:id="5772" w:name="_Toc45907475"/>
      <w:bookmarkStart w:id="5773" w:name="_Toc53181579"/>
      <w:bookmarkStart w:id="5774" w:name="_Toc61117344"/>
      <w:bookmarkStart w:id="5775" w:name="_Toc67081196"/>
      <w:bookmarkStart w:id="5776" w:name="_Toc68770548"/>
      <w:bookmarkStart w:id="5777" w:name="_Toc74755611"/>
      <w:bookmarkStart w:id="5778" w:name="_Toc76506535"/>
      <w:bookmarkStart w:id="5779" w:name="_Toc83113454"/>
      <w:bookmarkStart w:id="5780" w:name="_Toc89876657"/>
      <w:bookmarkStart w:id="5781" w:name="_Toc98711557"/>
      <w:bookmarkStart w:id="5782" w:name="_Toc145097424"/>
      <w:bookmarkStart w:id="5783" w:name="_Toc161848674"/>
      <w:r w:rsidRPr="00B20AE8">
        <w:t>7.8.5.2</w:t>
      </w:r>
      <w:r w:rsidRPr="00B20AE8">
        <w:tab/>
        <w:t>Single RAT UTRA operation</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0156C3F1" w14:textId="0E075DF5" w:rsidR="006E5C62" w:rsidRPr="00B20AE8" w:rsidRDefault="006E5C62" w:rsidP="0039402F">
      <w:r w:rsidRPr="00B20AE8">
        <w:t xml:space="preserve">The static reference performance as specified in </w:t>
      </w:r>
      <w:r w:rsidR="003D3C64">
        <w:t>clause </w:t>
      </w:r>
      <w:r w:rsidR="003D3C64" w:rsidRPr="00B20AE8">
        <w:t>1</w:t>
      </w:r>
      <w:r w:rsidRPr="00B20AE8">
        <w:t>0.3 and 10.2 shall be met for a Wide Area BS when the signals in table 7.8.5.2-1 and table 7.8.5.2-2 are at the RIB.</w:t>
      </w:r>
    </w:p>
    <w:p w14:paraId="78A79691" w14:textId="7D03A82E" w:rsidR="006E5C62" w:rsidRPr="00B20AE8" w:rsidRDefault="006E5C62" w:rsidP="0039402F">
      <w:r w:rsidRPr="00B20AE8">
        <w:t xml:space="preserve">The static reference performance as specified in </w:t>
      </w:r>
      <w:r w:rsidR="003D3C64">
        <w:t>clause </w:t>
      </w:r>
      <w:r w:rsidR="003D3C64" w:rsidRPr="00B20AE8">
        <w:t>1</w:t>
      </w:r>
      <w:r w:rsidRPr="00B20AE8">
        <w:t>0.3 and 10.2 shall be met for a Medium range BS when the signals in table 7.8.5.2-3 and table 7.8.5.2-4 are at the RIB.</w:t>
      </w:r>
    </w:p>
    <w:p w14:paraId="50482459" w14:textId="74AFA60E" w:rsidR="006E5C62" w:rsidRPr="00B20AE8" w:rsidRDefault="006E5C62" w:rsidP="0039402F">
      <w:r w:rsidRPr="00B20AE8">
        <w:t xml:space="preserve">The static reference performance as specified in </w:t>
      </w:r>
      <w:r w:rsidR="003D3C64">
        <w:t>clause </w:t>
      </w:r>
      <w:r w:rsidR="003D3C64" w:rsidRPr="00B20AE8">
        <w:t>1</w:t>
      </w:r>
      <w:r w:rsidRPr="00B20AE8">
        <w:t>0.3 and 10.2 shall be met for a Local Area BS when the signals in table 7.8.5.2-5 and table 7.8.5.2-6 are at the RIB.</w:t>
      </w:r>
    </w:p>
    <w:p w14:paraId="7AA75075" w14:textId="669986CE" w:rsidR="006E5C62" w:rsidRPr="00B20AE8" w:rsidRDefault="006E5C62" w:rsidP="0039402F">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w:t>
      </w:r>
      <w:r w:rsidR="00A33949">
        <w:t xml:space="preserve"> </w:t>
      </w:r>
      <w:r w:rsidRPr="00B20AE8">
        <w:t xml:space="preserve">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1</w:t>
      </w:r>
      <w:r w:rsidR="00A33949">
        <w:t> </w:t>
      </w:r>
      <w:r w:rsidRPr="00B20AE8">
        <w:t>MHz/+1</w:t>
      </w:r>
      <w:r w:rsidR="00A33949">
        <w:t> </w:t>
      </w:r>
      <w:r w:rsidRPr="00B20AE8">
        <w:t xml:space="preserve">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w:t>
      </w:r>
      <w:r w:rsidR="00A33949">
        <w:t> </w:t>
      </w:r>
      <w:r w:rsidRPr="00B20AE8">
        <w:t>MHz/+3.4</w:t>
      </w:r>
      <w:r w:rsidR="00A33949">
        <w:t> </w:t>
      </w:r>
      <w:r w:rsidRPr="00B20AE8">
        <w:t>MHz, respectively.</w:t>
      </w:r>
    </w:p>
    <w:p w14:paraId="7FC68871" w14:textId="5A66A138" w:rsidR="006E5C62" w:rsidRPr="00B20AE8" w:rsidRDefault="006E5C62" w:rsidP="0039402F">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w:t>
      </w:r>
      <w:r w:rsidR="00A33949">
        <w:t xml:space="preserve"> </w:t>
      </w:r>
      <w:r w:rsidRPr="00B20AE8">
        <w:t xml:space="preserve">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w:t>
      </w:r>
      <w:r w:rsidR="00A33949">
        <w:t> </w:t>
      </w:r>
      <w:r w:rsidRPr="00B20AE8">
        <w:t>MHz/+1</w:t>
      </w:r>
      <w:r w:rsidR="00A33949">
        <w:t> </w:t>
      </w:r>
      <w:r w:rsidRPr="00B20AE8">
        <w:t xml:space="preserve">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w:t>
      </w:r>
      <w:r w:rsidR="00A33949">
        <w:t> </w:t>
      </w:r>
      <w:r w:rsidRPr="00B20AE8">
        <w:t>Hz/+3.4</w:t>
      </w:r>
      <w:r w:rsidR="00A33949">
        <w:t> </w:t>
      </w:r>
      <w:r w:rsidRPr="00B20AE8">
        <w:t>MHz, respectively.</w:t>
      </w:r>
    </w:p>
    <w:p w14:paraId="7E6D65A3" w14:textId="77777777" w:rsidR="006E5C62" w:rsidRPr="00B20AE8" w:rsidRDefault="006E5C62" w:rsidP="0039402F">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5E11188"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2D74290" w14:textId="77777777" w:rsidTr="006A2BF1">
        <w:trPr>
          <w:cantSplit/>
          <w:jc w:val="center"/>
        </w:trPr>
        <w:tc>
          <w:tcPr>
            <w:tcW w:w="1919" w:type="dxa"/>
            <w:tcBorders>
              <w:bottom w:val="single" w:sz="4" w:space="0" w:color="auto"/>
            </w:tcBorders>
          </w:tcPr>
          <w:p w14:paraId="666A56DC" w14:textId="77777777" w:rsidR="006E5C62" w:rsidRPr="00B20AE8" w:rsidRDefault="006E5C62" w:rsidP="0039402F">
            <w:pPr>
              <w:pStyle w:val="TAH"/>
            </w:pPr>
            <w:r w:rsidRPr="00B20AE8">
              <w:t>Operating band</w:t>
            </w:r>
          </w:p>
        </w:tc>
        <w:tc>
          <w:tcPr>
            <w:tcW w:w="2092" w:type="dxa"/>
          </w:tcPr>
          <w:p w14:paraId="18932891" w14:textId="7007DD87"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6087F2B4" w14:textId="28A4483F" w:rsidR="006E5C62" w:rsidRPr="00B20AE8" w:rsidRDefault="006E5C62" w:rsidP="0039402F">
            <w:pPr>
              <w:pStyle w:val="TAH"/>
            </w:pPr>
            <w:r w:rsidRPr="00B20AE8">
              <w:t>Wanted Signal mean power</w:t>
            </w:r>
            <w:r w:rsidR="003D3C64">
              <w:t> </w:t>
            </w:r>
            <w:r w:rsidR="003D3C64" w:rsidRPr="00B20AE8">
              <w:t>[</w:t>
            </w:r>
            <w:r w:rsidRPr="00B20AE8">
              <w:t>dBm]</w:t>
            </w:r>
          </w:p>
          <w:p w14:paraId="5A76CDCA" w14:textId="77777777" w:rsidR="006E5C62" w:rsidRPr="00B20AE8" w:rsidRDefault="006E5C62" w:rsidP="0039402F">
            <w:pPr>
              <w:pStyle w:val="TAH"/>
            </w:pPr>
            <w:r w:rsidRPr="00B20AE8">
              <w:t>(NOTE)</w:t>
            </w:r>
          </w:p>
        </w:tc>
        <w:tc>
          <w:tcPr>
            <w:tcW w:w="1004" w:type="dxa"/>
            <w:tcBorders>
              <w:bottom w:val="single" w:sz="4" w:space="0" w:color="auto"/>
            </w:tcBorders>
          </w:tcPr>
          <w:p w14:paraId="1AC19587" w14:textId="77777777" w:rsidR="006E5C62" w:rsidRPr="00B20AE8" w:rsidRDefault="006E5C62" w:rsidP="0039402F">
            <w:pPr>
              <w:pStyle w:val="TAH"/>
            </w:pPr>
            <w:r w:rsidRPr="00B20AE8">
              <w:t>Offset</w:t>
            </w:r>
          </w:p>
        </w:tc>
        <w:tc>
          <w:tcPr>
            <w:tcW w:w="2693" w:type="dxa"/>
            <w:tcBorders>
              <w:bottom w:val="single" w:sz="4" w:space="0" w:color="auto"/>
            </w:tcBorders>
          </w:tcPr>
          <w:p w14:paraId="0F92190A" w14:textId="77777777" w:rsidR="006E5C62" w:rsidRPr="00B20AE8" w:rsidRDefault="006E5C62" w:rsidP="0039402F">
            <w:pPr>
              <w:pStyle w:val="TAH"/>
            </w:pPr>
            <w:r w:rsidRPr="00B20AE8">
              <w:t>Type of Interfering Signal</w:t>
            </w:r>
          </w:p>
        </w:tc>
      </w:tr>
      <w:tr w:rsidR="006A2BF1" w:rsidRPr="00B20AE8" w14:paraId="7FFC478C" w14:textId="77777777" w:rsidTr="006A2BF1">
        <w:trPr>
          <w:cantSplit/>
          <w:jc w:val="center"/>
        </w:trPr>
        <w:tc>
          <w:tcPr>
            <w:tcW w:w="1919" w:type="dxa"/>
            <w:tcBorders>
              <w:bottom w:val="nil"/>
            </w:tcBorders>
            <w:shd w:val="clear" w:color="auto" w:fill="auto"/>
          </w:tcPr>
          <w:p w14:paraId="4721756A" w14:textId="77777777" w:rsidR="006A2BF1" w:rsidRPr="00B20AE8" w:rsidRDefault="006A2BF1" w:rsidP="0039402F">
            <w:pPr>
              <w:pStyle w:val="TAC"/>
            </w:pPr>
            <w:r w:rsidRPr="00B20AE8">
              <w:t>All bands</w:t>
            </w:r>
          </w:p>
        </w:tc>
        <w:tc>
          <w:tcPr>
            <w:tcW w:w="2092" w:type="dxa"/>
          </w:tcPr>
          <w:p w14:paraId="69A23AF2" w14:textId="77777777" w:rsidR="006A2BF1" w:rsidRPr="00B20AE8" w:rsidRDefault="006A2BF1" w:rsidP="0039402F">
            <w:pPr>
              <w:pStyle w:val="TAC"/>
              <w:rPr>
                <w:rFonts w:cs="v5.0.0"/>
              </w:rPr>
            </w:pPr>
            <w:r w:rsidRPr="00B20AE8">
              <w:rPr>
                <w:rFonts w:cs="v5.0.0"/>
              </w:rPr>
              <w:t>- 48</w:t>
            </w:r>
            <w:r w:rsidRPr="00B20AE8">
              <w:rPr>
                <w:szCs w:val="18"/>
              </w:rPr>
              <w:t xml:space="preserve"> - </w:t>
            </w:r>
            <w:r w:rsidRPr="00B20AE8">
              <w:t>Δ</w:t>
            </w:r>
            <w:r w:rsidRPr="00B20AE8">
              <w:rPr>
                <w:vertAlign w:val="subscript"/>
              </w:rPr>
              <w:t>OTAREFSENS</w:t>
            </w:r>
          </w:p>
        </w:tc>
        <w:tc>
          <w:tcPr>
            <w:tcW w:w="1842" w:type="dxa"/>
          </w:tcPr>
          <w:p w14:paraId="0FBC5525" w14:textId="77777777" w:rsidR="006A2BF1" w:rsidRPr="00B20AE8" w:rsidRDefault="006A2BF1" w:rsidP="0039402F">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471B3040" w14:textId="77777777" w:rsidR="006A2BF1" w:rsidRPr="00B20AE8" w:rsidRDefault="006A2BF1" w:rsidP="0039402F">
            <w:pPr>
              <w:pStyle w:val="TAC"/>
            </w:pPr>
            <w:r w:rsidRPr="00B20AE8">
              <w:rPr>
                <w:rFonts w:cs="Arial"/>
              </w:rPr>
              <w:t>±</w:t>
            </w:r>
            <w:r w:rsidRPr="00B20AE8">
              <w:t>10 MHz</w:t>
            </w:r>
          </w:p>
        </w:tc>
        <w:tc>
          <w:tcPr>
            <w:tcW w:w="2693" w:type="dxa"/>
            <w:tcBorders>
              <w:bottom w:val="nil"/>
            </w:tcBorders>
            <w:shd w:val="clear" w:color="auto" w:fill="auto"/>
          </w:tcPr>
          <w:p w14:paraId="7916EFD9" w14:textId="77777777" w:rsidR="006A2BF1" w:rsidRPr="00B20AE8" w:rsidRDefault="006A2BF1" w:rsidP="0039402F">
            <w:pPr>
              <w:pStyle w:val="TAC"/>
            </w:pPr>
            <w:r w:rsidRPr="00B20AE8">
              <w:t>CW signal</w:t>
            </w:r>
          </w:p>
        </w:tc>
      </w:tr>
      <w:tr w:rsidR="006A2BF1" w:rsidRPr="00B20AE8" w14:paraId="24DDE96C" w14:textId="77777777" w:rsidTr="006A2BF1">
        <w:trPr>
          <w:cantSplit/>
          <w:jc w:val="center"/>
        </w:trPr>
        <w:tc>
          <w:tcPr>
            <w:tcW w:w="1919" w:type="dxa"/>
            <w:tcBorders>
              <w:top w:val="nil"/>
              <w:bottom w:val="nil"/>
            </w:tcBorders>
            <w:shd w:val="clear" w:color="auto" w:fill="auto"/>
          </w:tcPr>
          <w:p w14:paraId="0C51BF79" w14:textId="77777777" w:rsidR="006A2BF1" w:rsidRPr="00B20AE8" w:rsidRDefault="006A2BF1" w:rsidP="0039402F">
            <w:pPr>
              <w:pStyle w:val="TAC"/>
            </w:pPr>
          </w:p>
        </w:tc>
        <w:tc>
          <w:tcPr>
            <w:tcW w:w="2092" w:type="dxa"/>
          </w:tcPr>
          <w:p w14:paraId="372B30F1" w14:textId="77777777" w:rsidR="006A2BF1" w:rsidRPr="00B20AE8" w:rsidRDefault="006A2BF1" w:rsidP="0039402F">
            <w:pPr>
              <w:pStyle w:val="TAC"/>
              <w:rPr>
                <w:rFonts w:cs="v5.0.0"/>
              </w:rPr>
            </w:pPr>
            <w:r w:rsidRPr="00B20AE8">
              <w:rPr>
                <w:szCs w:val="18"/>
              </w:rPr>
              <w:t xml:space="preserve">-48 – </w:t>
            </w:r>
            <w:r w:rsidRPr="00B20AE8">
              <w:t>Δ</w:t>
            </w:r>
            <w:r w:rsidRPr="00B20AE8">
              <w:rPr>
                <w:vertAlign w:val="subscript"/>
              </w:rPr>
              <w:t>minSENS</w:t>
            </w:r>
          </w:p>
        </w:tc>
        <w:tc>
          <w:tcPr>
            <w:tcW w:w="1842" w:type="dxa"/>
          </w:tcPr>
          <w:p w14:paraId="0F0158EF" w14:textId="77777777" w:rsidR="006A2BF1" w:rsidRPr="00B20AE8" w:rsidRDefault="006A2BF1" w:rsidP="0039402F">
            <w:pPr>
              <w:pStyle w:val="TAC"/>
              <w:rPr>
                <w:lang w:val="sv-SE"/>
              </w:rPr>
            </w:pPr>
            <w:r w:rsidRPr="00B20AE8">
              <w:rPr>
                <w:szCs w:val="18"/>
              </w:rPr>
              <w:t xml:space="preserve">-115 – </w:t>
            </w:r>
            <w:r w:rsidRPr="00B20AE8">
              <w:t>Δ</w:t>
            </w:r>
            <w:r w:rsidRPr="00B20AE8">
              <w:rPr>
                <w:vertAlign w:val="subscript"/>
              </w:rPr>
              <w:t>minSENS</w:t>
            </w:r>
            <w:r w:rsidRPr="00B20AE8">
              <w:rPr>
                <w:vertAlign w:val="subscript"/>
                <w:lang w:val="sv-SE"/>
              </w:rPr>
              <w:t xml:space="preserve"> </w:t>
            </w:r>
          </w:p>
        </w:tc>
        <w:tc>
          <w:tcPr>
            <w:tcW w:w="1004" w:type="dxa"/>
            <w:tcBorders>
              <w:top w:val="nil"/>
              <w:bottom w:val="single" w:sz="4" w:space="0" w:color="auto"/>
            </w:tcBorders>
            <w:shd w:val="clear" w:color="auto" w:fill="auto"/>
          </w:tcPr>
          <w:p w14:paraId="41BD71F6" w14:textId="77777777" w:rsidR="006A2BF1" w:rsidRPr="00B20AE8" w:rsidRDefault="006A2BF1" w:rsidP="0039402F">
            <w:pPr>
              <w:pStyle w:val="TAC"/>
            </w:pPr>
          </w:p>
        </w:tc>
        <w:tc>
          <w:tcPr>
            <w:tcW w:w="2693" w:type="dxa"/>
            <w:tcBorders>
              <w:top w:val="nil"/>
              <w:bottom w:val="single" w:sz="4" w:space="0" w:color="auto"/>
            </w:tcBorders>
            <w:shd w:val="clear" w:color="auto" w:fill="auto"/>
          </w:tcPr>
          <w:p w14:paraId="1BC9B97E" w14:textId="77777777" w:rsidR="006A2BF1" w:rsidRPr="00B20AE8" w:rsidRDefault="006A2BF1" w:rsidP="0039402F">
            <w:pPr>
              <w:pStyle w:val="TAC"/>
            </w:pPr>
          </w:p>
        </w:tc>
      </w:tr>
      <w:tr w:rsidR="006A2BF1" w:rsidRPr="00B20AE8" w14:paraId="121458F5" w14:textId="77777777" w:rsidTr="006A2BF1">
        <w:trPr>
          <w:cantSplit/>
          <w:jc w:val="center"/>
        </w:trPr>
        <w:tc>
          <w:tcPr>
            <w:tcW w:w="1919" w:type="dxa"/>
            <w:tcBorders>
              <w:top w:val="nil"/>
              <w:bottom w:val="nil"/>
            </w:tcBorders>
            <w:shd w:val="clear" w:color="auto" w:fill="auto"/>
          </w:tcPr>
          <w:p w14:paraId="7050951F" w14:textId="77777777" w:rsidR="006A2BF1" w:rsidRPr="00B20AE8" w:rsidRDefault="006A2BF1" w:rsidP="0039402F">
            <w:pPr>
              <w:pStyle w:val="TAC"/>
            </w:pPr>
          </w:p>
        </w:tc>
        <w:tc>
          <w:tcPr>
            <w:tcW w:w="2092" w:type="dxa"/>
          </w:tcPr>
          <w:p w14:paraId="5E75ABA3" w14:textId="77777777" w:rsidR="006A2BF1" w:rsidRPr="00B20AE8" w:rsidRDefault="006A2BF1" w:rsidP="0039402F">
            <w:pPr>
              <w:pStyle w:val="TAC"/>
              <w:rPr>
                <w:rFonts w:cs="v5.0.0"/>
              </w:rPr>
            </w:pPr>
            <w:r w:rsidRPr="00B20AE8">
              <w:rPr>
                <w:rFonts w:cs="v5.0.0"/>
              </w:rPr>
              <w:t>- 48</w:t>
            </w:r>
            <w:r w:rsidRPr="00B20AE8">
              <w:rPr>
                <w:szCs w:val="18"/>
              </w:rPr>
              <w:t xml:space="preserve"> - </w:t>
            </w:r>
            <w:r w:rsidRPr="00B20AE8">
              <w:t>Δ</w:t>
            </w:r>
            <w:r w:rsidRPr="00B20AE8">
              <w:rPr>
                <w:vertAlign w:val="subscript"/>
              </w:rPr>
              <w:t>OTAREFSENS</w:t>
            </w:r>
          </w:p>
        </w:tc>
        <w:tc>
          <w:tcPr>
            <w:tcW w:w="1842" w:type="dxa"/>
          </w:tcPr>
          <w:p w14:paraId="63468346" w14:textId="77777777" w:rsidR="006A2BF1" w:rsidRPr="00B20AE8" w:rsidRDefault="006A2BF1" w:rsidP="0039402F">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23270653" w14:textId="77777777" w:rsidR="006A2BF1" w:rsidRPr="00B20AE8" w:rsidRDefault="006A2BF1" w:rsidP="0039402F">
            <w:pPr>
              <w:pStyle w:val="TAC"/>
            </w:pPr>
            <w:r w:rsidRPr="00B20AE8">
              <w:rPr>
                <w:rFonts w:cs="Arial"/>
              </w:rPr>
              <w:t>±</w:t>
            </w:r>
            <w:r w:rsidRPr="00B20AE8">
              <w:t>20 MHz</w:t>
            </w:r>
          </w:p>
        </w:tc>
        <w:tc>
          <w:tcPr>
            <w:tcW w:w="2693" w:type="dxa"/>
            <w:tcBorders>
              <w:bottom w:val="nil"/>
            </w:tcBorders>
            <w:shd w:val="clear" w:color="auto" w:fill="auto"/>
          </w:tcPr>
          <w:p w14:paraId="2B2A553A" w14:textId="77777777" w:rsidR="006A2BF1" w:rsidRPr="00B20AE8" w:rsidRDefault="006A2BF1" w:rsidP="0039402F">
            <w:pPr>
              <w:pStyle w:val="TAC"/>
            </w:pPr>
            <w:r w:rsidRPr="00B20AE8">
              <w:t>WCDMA signal (NOTE)</w:t>
            </w:r>
          </w:p>
        </w:tc>
      </w:tr>
      <w:tr w:rsidR="006A2BF1" w:rsidRPr="00B20AE8" w14:paraId="2009FAED" w14:textId="77777777" w:rsidTr="006A2BF1">
        <w:trPr>
          <w:cantSplit/>
          <w:jc w:val="center"/>
        </w:trPr>
        <w:tc>
          <w:tcPr>
            <w:tcW w:w="1919" w:type="dxa"/>
            <w:tcBorders>
              <w:top w:val="nil"/>
            </w:tcBorders>
            <w:shd w:val="clear" w:color="auto" w:fill="auto"/>
          </w:tcPr>
          <w:p w14:paraId="31A55C09" w14:textId="77777777" w:rsidR="006A2BF1" w:rsidRPr="00B20AE8" w:rsidRDefault="006A2BF1" w:rsidP="0039402F">
            <w:pPr>
              <w:pStyle w:val="TAC"/>
            </w:pPr>
          </w:p>
        </w:tc>
        <w:tc>
          <w:tcPr>
            <w:tcW w:w="2092" w:type="dxa"/>
          </w:tcPr>
          <w:p w14:paraId="2FC8A57B" w14:textId="77777777" w:rsidR="006A2BF1" w:rsidRPr="00B20AE8" w:rsidRDefault="006A2BF1" w:rsidP="0039402F">
            <w:pPr>
              <w:pStyle w:val="TAC"/>
              <w:rPr>
                <w:rFonts w:cs="v5.0.0"/>
              </w:rPr>
            </w:pPr>
            <w:r w:rsidRPr="00B20AE8">
              <w:rPr>
                <w:szCs w:val="18"/>
              </w:rPr>
              <w:t xml:space="preserve">-48 – </w:t>
            </w:r>
            <w:r w:rsidRPr="00B20AE8">
              <w:t>Δ</w:t>
            </w:r>
            <w:r w:rsidRPr="00B20AE8">
              <w:rPr>
                <w:vertAlign w:val="subscript"/>
              </w:rPr>
              <w:t>minSENS</w:t>
            </w:r>
          </w:p>
        </w:tc>
        <w:tc>
          <w:tcPr>
            <w:tcW w:w="1842" w:type="dxa"/>
          </w:tcPr>
          <w:p w14:paraId="3F811BDA" w14:textId="77777777" w:rsidR="006A2BF1" w:rsidRPr="00B20AE8" w:rsidRDefault="006A2BF1" w:rsidP="0039402F">
            <w:pPr>
              <w:pStyle w:val="TAC"/>
              <w:rPr>
                <w:lang w:val="sv-SE"/>
              </w:rPr>
            </w:pPr>
            <w:r w:rsidRPr="00B20AE8">
              <w:rPr>
                <w:szCs w:val="18"/>
              </w:rPr>
              <w:t xml:space="preserve">-115 – </w:t>
            </w:r>
            <w:r w:rsidRPr="00B20AE8">
              <w:t>Δ</w:t>
            </w:r>
            <w:r w:rsidRPr="00B20AE8">
              <w:rPr>
                <w:vertAlign w:val="subscript"/>
              </w:rPr>
              <w:t>minSENS</w:t>
            </w:r>
            <w:r w:rsidRPr="00B20AE8">
              <w:rPr>
                <w:vertAlign w:val="subscript"/>
                <w:lang w:val="sv-SE"/>
              </w:rPr>
              <w:t xml:space="preserve"> </w:t>
            </w:r>
          </w:p>
        </w:tc>
        <w:tc>
          <w:tcPr>
            <w:tcW w:w="1004" w:type="dxa"/>
            <w:tcBorders>
              <w:top w:val="nil"/>
            </w:tcBorders>
            <w:shd w:val="clear" w:color="auto" w:fill="auto"/>
          </w:tcPr>
          <w:p w14:paraId="57164E90" w14:textId="77777777" w:rsidR="006A2BF1" w:rsidRPr="00B20AE8" w:rsidRDefault="006A2BF1" w:rsidP="0039402F">
            <w:pPr>
              <w:pStyle w:val="TAC"/>
            </w:pPr>
          </w:p>
        </w:tc>
        <w:tc>
          <w:tcPr>
            <w:tcW w:w="2693" w:type="dxa"/>
            <w:tcBorders>
              <w:top w:val="nil"/>
            </w:tcBorders>
            <w:shd w:val="clear" w:color="auto" w:fill="auto"/>
          </w:tcPr>
          <w:p w14:paraId="0DD0D863" w14:textId="77777777" w:rsidR="006A2BF1" w:rsidRPr="00B20AE8" w:rsidRDefault="006A2BF1" w:rsidP="0039402F">
            <w:pPr>
              <w:pStyle w:val="TAC"/>
            </w:pPr>
          </w:p>
        </w:tc>
      </w:tr>
      <w:tr w:rsidR="006E5C62" w:rsidRPr="00B20AE8" w14:paraId="2F211F1C" w14:textId="77777777" w:rsidTr="006A2BF1">
        <w:trPr>
          <w:cantSplit/>
          <w:jc w:val="center"/>
        </w:trPr>
        <w:tc>
          <w:tcPr>
            <w:tcW w:w="9550" w:type="dxa"/>
            <w:gridSpan w:val="5"/>
          </w:tcPr>
          <w:p w14:paraId="39EC08FA" w14:textId="0048AEA1" w:rsidR="006E5C62" w:rsidRPr="00B20AE8" w:rsidRDefault="006E5C62" w:rsidP="0039402F">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4B3492B" w14:textId="77777777" w:rsidR="006E5C62" w:rsidRPr="00B20AE8" w:rsidRDefault="006E5C62" w:rsidP="0039402F"/>
    <w:p w14:paraId="0D0AC1DA"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437B87B0" w14:textId="77777777" w:rsidTr="006A2BF1">
        <w:trPr>
          <w:cantSplit/>
          <w:jc w:val="center"/>
        </w:trPr>
        <w:tc>
          <w:tcPr>
            <w:tcW w:w="1851" w:type="dxa"/>
            <w:tcBorders>
              <w:bottom w:val="single" w:sz="4" w:space="0" w:color="auto"/>
            </w:tcBorders>
          </w:tcPr>
          <w:p w14:paraId="70BB89C1" w14:textId="77777777" w:rsidR="006E5C62" w:rsidRPr="00B20AE8" w:rsidRDefault="006E5C62" w:rsidP="0039402F">
            <w:pPr>
              <w:pStyle w:val="TAH"/>
            </w:pPr>
            <w:r w:rsidRPr="00B20AE8">
              <w:t>Operating band</w:t>
            </w:r>
          </w:p>
        </w:tc>
        <w:tc>
          <w:tcPr>
            <w:tcW w:w="2126" w:type="dxa"/>
          </w:tcPr>
          <w:p w14:paraId="65A0AED7" w14:textId="68BFC904"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60606683" w14:textId="50081618" w:rsidR="006E5C62" w:rsidRPr="00B20AE8" w:rsidRDefault="006E5C62" w:rsidP="0039402F">
            <w:pPr>
              <w:pStyle w:val="TAH"/>
            </w:pPr>
            <w:r w:rsidRPr="00B20AE8">
              <w:t>Wanted Signal mean power</w:t>
            </w:r>
            <w:r w:rsidR="003D3C64">
              <w:t> </w:t>
            </w:r>
            <w:r w:rsidR="003D3C64" w:rsidRPr="00B20AE8">
              <w:t>[</w:t>
            </w:r>
            <w:r w:rsidRPr="00B20AE8">
              <w:t>dBm]</w:t>
            </w:r>
          </w:p>
          <w:p w14:paraId="6D49ABD2" w14:textId="77777777" w:rsidR="006E5C62" w:rsidRPr="00B20AE8" w:rsidRDefault="006E5C62" w:rsidP="0039402F">
            <w:pPr>
              <w:pStyle w:val="TAH"/>
            </w:pPr>
            <w:r w:rsidRPr="00B20AE8">
              <w:t>(NOTE)</w:t>
            </w:r>
          </w:p>
        </w:tc>
        <w:tc>
          <w:tcPr>
            <w:tcW w:w="993" w:type="dxa"/>
            <w:tcBorders>
              <w:bottom w:val="single" w:sz="4" w:space="0" w:color="auto"/>
            </w:tcBorders>
          </w:tcPr>
          <w:p w14:paraId="3E517746" w14:textId="77777777" w:rsidR="006E5C62" w:rsidRPr="00B20AE8" w:rsidRDefault="006E5C62" w:rsidP="0039402F">
            <w:pPr>
              <w:pStyle w:val="TAH"/>
            </w:pPr>
            <w:r w:rsidRPr="00B20AE8">
              <w:t>Offset</w:t>
            </w:r>
          </w:p>
        </w:tc>
        <w:tc>
          <w:tcPr>
            <w:tcW w:w="2670" w:type="dxa"/>
            <w:tcBorders>
              <w:bottom w:val="single" w:sz="4" w:space="0" w:color="auto"/>
            </w:tcBorders>
          </w:tcPr>
          <w:p w14:paraId="56598621" w14:textId="77777777" w:rsidR="006E5C62" w:rsidRPr="00B20AE8" w:rsidRDefault="006E5C62" w:rsidP="0039402F">
            <w:pPr>
              <w:pStyle w:val="TAH"/>
            </w:pPr>
            <w:r w:rsidRPr="00B20AE8">
              <w:t>Type of Interfering Signal</w:t>
            </w:r>
          </w:p>
        </w:tc>
      </w:tr>
      <w:tr w:rsidR="006A2BF1" w:rsidRPr="00B20AE8" w14:paraId="4999AAEE" w14:textId="77777777" w:rsidTr="006A2BF1">
        <w:trPr>
          <w:cantSplit/>
          <w:jc w:val="center"/>
        </w:trPr>
        <w:tc>
          <w:tcPr>
            <w:tcW w:w="1851" w:type="dxa"/>
            <w:tcBorders>
              <w:bottom w:val="nil"/>
            </w:tcBorders>
            <w:shd w:val="clear" w:color="auto" w:fill="auto"/>
          </w:tcPr>
          <w:p w14:paraId="751153C2" w14:textId="77777777" w:rsidR="006A2BF1" w:rsidRPr="00B20AE8" w:rsidRDefault="006A2BF1" w:rsidP="0039402F">
            <w:pPr>
              <w:pStyle w:val="TAC"/>
            </w:pPr>
            <w:r w:rsidRPr="00B20AE8">
              <w:t>II, III, IV, V, VIII, X, XII, XIII, XIV</w:t>
            </w:r>
            <w:r w:rsidRPr="00B20AE8">
              <w:rPr>
                <w:lang w:eastAsia="zh-CN"/>
              </w:rPr>
              <w:t>, XXV, XXVI</w:t>
            </w:r>
          </w:p>
        </w:tc>
        <w:tc>
          <w:tcPr>
            <w:tcW w:w="2126" w:type="dxa"/>
          </w:tcPr>
          <w:p w14:paraId="34C73E1A" w14:textId="77777777" w:rsidR="006A2BF1" w:rsidRPr="00B20AE8" w:rsidRDefault="006A2BF1" w:rsidP="0039402F">
            <w:pPr>
              <w:pStyle w:val="TAC"/>
            </w:pPr>
            <w:r w:rsidRPr="00B20AE8">
              <w:rPr>
                <w:rFonts w:cs="v5.0.0"/>
              </w:rPr>
              <w:t>- 47</w:t>
            </w:r>
            <w:r w:rsidRPr="00B20AE8">
              <w:rPr>
                <w:szCs w:val="18"/>
              </w:rPr>
              <w:t xml:space="preserve"> - </w:t>
            </w:r>
            <w:r w:rsidRPr="00B20AE8">
              <w:t>Δ</w:t>
            </w:r>
            <w:r w:rsidRPr="00B20AE8">
              <w:rPr>
                <w:vertAlign w:val="subscript"/>
              </w:rPr>
              <w:t>OTAREFSENS</w:t>
            </w:r>
          </w:p>
        </w:tc>
        <w:tc>
          <w:tcPr>
            <w:tcW w:w="1842" w:type="dxa"/>
          </w:tcPr>
          <w:p w14:paraId="5AA63267" w14:textId="77777777" w:rsidR="006A2BF1" w:rsidRPr="00B20AE8" w:rsidRDefault="006A2BF1" w:rsidP="0039402F">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34E873C8" w14:textId="77777777" w:rsidR="006A2BF1" w:rsidRPr="00B20AE8" w:rsidRDefault="006A2BF1" w:rsidP="0039402F">
            <w:pPr>
              <w:pStyle w:val="TAC"/>
            </w:pPr>
            <w:r w:rsidRPr="00B20AE8">
              <w:t>±3.5 MHz</w:t>
            </w:r>
          </w:p>
        </w:tc>
        <w:tc>
          <w:tcPr>
            <w:tcW w:w="2670" w:type="dxa"/>
            <w:tcBorders>
              <w:bottom w:val="nil"/>
            </w:tcBorders>
            <w:shd w:val="clear" w:color="auto" w:fill="auto"/>
          </w:tcPr>
          <w:p w14:paraId="54AE9BBE" w14:textId="77777777" w:rsidR="006A2BF1" w:rsidRPr="00B20AE8" w:rsidRDefault="006A2BF1" w:rsidP="0039402F">
            <w:pPr>
              <w:pStyle w:val="TAC"/>
            </w:pPr>
            <w:r w:rsidRPr="00B20AE8">
              <w:t>CW signal</w:t>
            </w:r>
          </w:p>
        </w:tc>
      </w:tr>
      <w:tr w:rsidR="006A2BF1" w:rsidRPr="00B20AE8" w14:paraId="0FF73985" w14:textId="77777777" w:rsidTr="006A2BF1">
        <w:trPr>
          <w:cantSplit/>
          <w:jc w:val="center"/>
        </w:trPr>
        <w:tc>
          <w:tcPr>
            <w:tcW w:w="1851" w:type="dxa"/>
            <w:tcBorders>
              <w:top w:val="nil"/>
              <w:bottom w:val="nil"/>
            </w:tcBorders>
            <w:shd w:val="clear" w:color="auto" w:fill="auto"/>
          </w:tcPr>
          <w:p w14:paraId="273F3D4F" w14:textId="77777777" w:rsidR="006A2BF1" w:rsidRPr="00B20AE8" w:rsidRDefault="006A2BF1" w:rsidP="0039402F">
            <w:pPr>
              <w:pStyle w:val="TAC"/>
            </w:pPr>
          </w:p>
        </w:tc>
        <w:tc>
          <w:tcPr>
            <w:tcW w:w="2126" w:type="dxa"/>
          </w:tcPr>
          <w:p w14:paraId="401FD92A" w14:textId="77777777" w:rsidR="006A2BF1" w:rsidRPr="00B20AE8" w:rsidRDefault="006A2BF1" w:rsidP="0039402F">
            <w:pPr>
              <w:pStyle w:val="TAC"/>
              <w:rPr>
                <w:rFonts w:cs="v5.0.0"/>
              </w:rPr>
            </w:pPr>
            <w:r w:rsidRPr="00B20AE8">
              <w:rPr>
                <w:szCs w:val="18"/>
              </w:rPr>
              <w:t xml:space="preserve">-47 – </w:t>
            </w:r>
            <w:r w:rsidRPr="00B20AE8">
              <w:t>Δ</w:t>
            </w:r>
            <w:r w:rsidRPr="00B20AE8">
              <w:rPr>
                <w:vertAlign w:val="subscript"/>
              </w:rPr>
              <w:t>minSENS</w:t>
            </w:r>
          </w:p>
        </w:tc>
        <w:tc>
          <w:tcPr>
            <w:tcW w:w="1842" w:type="dxa"/>
          </w:tcPr>
          <w:p w14:paraId="20DAF574" w14:textId="77777777" w:rsidR="006A2BF1" w:rsidRPr="00B20AE8" w:rsidRDefault="006A2BF1" w:rsidP="0039402F">
            <w:pPr>
              <w:pStyle w:val="TAC"/>
              <w:rPr>
                <w:lang w:val="sv-SE"/>
              </w:rPr>
            </w:pPr>
            <w:r w:rsidRPr="00B20AE8">
              <w:rPr>
                <w:szCs w:val="18"/>
              </w:rPr>
              <w:t xml:space="preserve">-115 – </w:t>
            </w:r>
            <w:r w:rsidRPr="00B20AE8">
              <w:t>Δ</w:t>
            </w:r>
            <w:r w:rsidRPr="00B20AE8">
              <w:rPr>
                <w:vertAlign w:val="subscript"/>
              </w:rPr>
              <w:t>minSENS</w:t>
            </w:r>
            <w:r w:rsidRPr="00B20AE8">
              <w:rPr>
                <w:vertAlign w:val="subscript"/>
                <w:lang w:val="sv-SE"/>
              </w:rPr>
              <w:t xml:space="preserve"> </w:t>
            </w:r>
          </w:p>
        </w:tc>
        <w:tc>
          <w:tcPr>
            <w:tcW w:w="993" w:type="dxa"/>
            <w:tcBorders>
              <w:top w:val="nil"/>
              <w:bottom w:val="single" w:sz="4" w:space="0" w:color="auto"/>
            </w:tcBorders>
            <w:shd w:val="clear" w:color="auto" w:fill="auto"/>
          </w:tcPr>
          <w:p w14:paraId="0B072AC7" w14:textId="77777777" w:rsidR="006A2BF1" w:rsidRPr="00B20AE8" w:rsidRDefault="006A2BF1" w:rsidP="0039402F">
            <w:pPr>
              <w:pStyle w:val="TAC"/>
            </w:pPr>
          </w:p>
        </w:tc>
        <w:tc>
          <w:tcPr>
            <w:tcW w:w="2670" w:type="dxa"/>
            <w:tcBorders>
              <w:top w:val="nil"/>
              <w:bottom w:val="single" w:sz="4" w:space="0" w:color="auto"/>
            </w:tcBorders>
            <w:shd w:val="clear" w:color="auto" w:fill="auto"/>
          </w:tcPr>
          <w:p w14:paraId="2D00BA48" w14:textId="77777777" w:rsidR="006A2BF1" w:rsidRPr="00B20AE8" w:rsidRDefault="006A2BF1" w:rsidP="0039402F">
            <w:pPr>
              <w:pStyle w:val="TAC"/>
            </w:pPr>
          </w:p>
        </w:tc>
      </w:tr>
      <w:tr w:rsidR="006A2BF1" w:rsidRPr="00B20AE8" w14:paraId="7120C57B" w14:textId="77777777" w:rsidTr="006A2BF1">
        <w:trPr>
          <w:cantSplit/>
          <w:jc w:val="center"/>
        </w:trPr>
        <w:tc>
          <w:tcPr>
            <w:tcW w:w="1851" w:type="dxa"/>
            <w:tcBorders>
              <w:top w:val="nil"/>
              <w:bottom w:val="nil"/>
            </w:tcBorders>
            <w:shd w:val="clear" w:color="auto" w:fill="auto"/>
          </w:tcPr>
          <w:p w14:paraId="1A66633C" w14:textId="77777777" w:rsidR="006A2BF1" w:rsidRPr="00B20AE8" w:rsidRDefault="006A2BF1" w:rsidP="0039402F">
            <w:pPr>
              <w:pStyle w:val="TAC"/>
            </w:pPr>
          </w:p>
        </w:tc>
        <w:tc>
          <w:tcPr>
            <w:tcW w:w="2126" w:type="dxa"/>
          </w:tcPr>
          <w:p w14:paraId="64F9A5F3" w14:textId="77777777" w:rsidR="006A2BF1" w:rsidRPr="00B20AE8" w:rsidRDefault="006A2BF1" w:rsidP="0039402F">
            <w:pPr>
              <w:pStyle w:val="TAC"/>
            </w:pPr>
            <w:r w:rsidRPr="00B20AE8">
              <w:rPr>
                <w:rFonts w:cs="v5.0.0"/>
              </w:rPr>
              <w:t>- 47</w:t>
            </w:r>
            <w:r w:rsidRPr="00B20AE8">
              <w:rPr>
                <w:szCs w:val="18"/>
              </w:rPr>
              <w:t xml:space="preserve"> - </w:t>
            </w:r>
            <w:r w:rsidRPr="00B20AE8">
              <w:t>Δ</w:t>
            </w:r>
            <w:r w:rsidRPr="00B20AE8">
              <w:rPr>
                <w:vertAlign w:val="subscript"/>
              </w:rPr>
              <w:t>OTAREFSENS</w:t>
            </w:r>
          </w:p>
        </w:tc>
        <w:tc>
          <w:tcPr>
            <w:tcW w:w="1842" w:type="dxa"/>
          </w:tcPr>
          <w:p w14:paraId="58603B1C" w14:textId="77777777" w:rsidR="006A2BF1" w:rsidRPr="00B20AE8" w:rsidRDefault="006A2BF1" w:rsidP="0039402F">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7EC88738" w14:textId="77777777" w:rsidR="006A2BF1" w:rsidRPr="00B20AE8" w:rsidRDefault="006A2BF1" w:rsidP="0039402F">
            <w:pPr>
              <w:pStyle w:val="TAC"/>
            </w:pPr>
            <w:r w:rsidRPr="00B20AE8">
              <w:t>±5.9 MHz</w:t>
            </w:r>
          </w:p>
        </w:tc>
        <w:tc>
          <w:tcPr>
            <w:tcW w:w="2670" w:type="dxa"/>
            <w:tcBorders>
              <w:bottom w:val="nil"/>
            </w:tcBorders>
            <w:shd w:val="clear" w:color="auto" w:fill="auto"/>
          </w:tcPr>
          <w:p w14:paraId="6DF87EAE" w14:textId="77777777" w:rsidR="006A2BF1" w:rsidRPr="00B20AE8" w:rsidRDefault="006A2BF1" w:rsidP="0039402F">
            <w:pPr>
              <w:pStyle w:val="TAC"/>
            </w:pPr>
            <w:r w:rsidRPr="00B20AE8">
              <w:t>GMSK modulated (NOTE)</w:t>
            </w:r>
          </w:p>
        </w:tc>
      </w:tr>
      <w:tr w:rsidR="006A2BF1" w:rsidRPr="00B20AE8" w14:paraId="4037D4CA" w14:textId="77777777" w:rsidTr="006A2BF1">
        <w:trPr>
          <w:cantSplit/>
          <w:jc w:val="center"/>
        </w:trPr>
        <w:tc>
          <w:tcPr>
            <w:tcW w:w="1851" w:type="dxa"/>
            <w:tcBorders>
              <w:top w:val="nil"/>
            </w:tcBorders>
            <w:shd w:val="clear" w:color="auto" w:fill="auto"/>
          </w:tcPr>
          <w:p w14:paraId="1144EBA9" w14:textId="77777777" w:rsidR="006A2BF1" w:rsidRPr="00B20AE8" w:rsidRDefault="006A2BF1" w:rsidP="0039402F">
            <w:pPr>
              <w:pStyle w:val="TAC"/>
            </w:pPr>
          </w:p>
        </w:tc>
        <w:tc>
          <w:tcPr>
            <w:tcW w:w="2126" w:type="dxa"/>
          </w:tcPr>
          <w:p w14:paraId="1C115C22"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p>
        </w:tc>
        <w:tc>
          <w:tcPr>
            <w:tcW w:w="1842" w:type="dxa"/>
          </w:tcPr>
          <w:p w14:paraId="61083E7F" w14:textId="77777777" w:rsidR="006A2BF1" w:rsidRPr="00B20AE8" w:rsidRDefault="006A2BF1" w:rsidP="0039402F">
            <w:pPr>
              <w:pStyle w:val="TAC"/>
            </w:pPr>
            <w:r w:rsidRPr="00B20AE8">
              <w:rPr>
                <w:szCs w:val="18"/>
              </w:rPr>
              <w:t xml:space="preserve">-115 – </w:t>
            </w:r>
            <w:r w:rsidRPr="00B20AE8">
              <w:t>Δ</w:t>
            </w:r>
            <w:r w:rsidRPr="00B20AE8">
              <w:rPr>
                <w:vertAlign w:val="subscript"/>
              </w:rPr>
              <w:t>minSENS</w:t>
            </w:r>
          </w:p>
        </w:tc>
        <w:tc>
          <w:tcPr>
            <w:tcW w:w="993" w:type="dxa"/>
            <w:tcBorders>
              <w:top w:val="nil"/>
            </w:tcBorders>
            <w:shd w:val="clear" w:color="auto" w:fill="auto"/>
          </w:tcPr>
          <w:p w14:paraId="1452662E" w14:textId="77777777" w:rsidR="006A2BF1" w:rsidRPr="00B20AE8" w:rsidRDefault="006A2BF1" w:rsidP="0039402F">
            <w:pPr>
              <w:pStyle w:val="TAC"/>
            </w:pPr>
          </w:p>
        </w:tc>
        <w:tc>
          <w:tcPr>
            <w:tcW w:w="2670" w:type="dxa"/>
            <w:tcBorders>
              <w:top w:val="nil"/>
            </w:tcBorders>
            <w:shd w:val="clear" w:color="auto" w:fill="auto"/>
          </w:tcPr>
          <w:p w14:paraId="3826B699" w14:textId="77777777" w:rsidR="006A2BF1" w:rsidRPr="00B20AE8" w:rsidRDefault="006A2BF1" w:rsidP="0039402F">
            <w:pPr>
              <w:pStyle w:val="TAC"/>
            </w:pPr>
          </w:p>
        </w:tc>
      </w:tr>
      <w:tr w:rsidR="006E5C62" w:rsidRPr="00B20AE8" w14:paraId="2C9C96F2" w14:textId="77777777" w:rsidTr="006A2BF1">
        <w:trPr>
          <w:cantSplit/>
          <w:jc w:val="center"/>
        </w:trPr>
        <w:tc>
          <w:tcPr>
            <w:tcW w:w="9482" w:type="dxa"/>
            <w:gridSpan w:val="5"/>
          </w:tcPr>
          <w:p w14:paraId="38EB0E9E" w14:textId="2222E295" w:rsidR="006E5C62" w:rsidRPr="00B20AE8" w:rsidRDefault="006E5C62" w:rsidP="0039402F">
            <w:pPr>
              <w:pStyle w:val="TAN"/>
            </w:pPr>
            <w:r w:rsidRPr="00B20AE8">
              <w:t>NOTE:</w:t>
            </w:r>
            <w:r w:rsidRPr="00B20AE8">
              <w:tab/>
              <w:t>GMSK as defined in TS45.004</w:t>
            </w:r>
            <w:r w:rsidR="003D3C64">
              <w:t> </w:t>
            </w:r>
            <w:r w:rsidR="003D3C64" w:rsidRPr="00B20AE8">
              <w:t>[</w:t>
            </w:r>
            <w:r w:rsidR="001A40B1" w:rsidRPr="00B20AE8">
              <w:t>32</w:t>
            </w:r>
            <w:r w:rsidRPr="00B20AE8">
              <w:t>]</w:t>
            </w:r>
          </w:p>
        </w:tc>
      </w:tr>
    </w:tbl>
    <w:p w14:paraId="0E5789B3" w14:textId="77777777" w:rsidR="006E5C62" w:rsidRPr="00B20AE8" w:rsidRDefault="006E5C62" w:rsidP="0039402F"/>
    <w:p w14:paraId="4F4A4BF4"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AD412E4" w14:textId="77777777" w:rsidTr="006A2BF1">
        <w:trPr>
          <w:cantSplit/>
          <w:jc w:val="center"/>
        </w:trPr>
        <w:tc>
          <w:tcPr>
            <w:tcW w:w="1919" w:type="dxa"/>
            <w:tcBorders>
              <w:bottom w:val="single" w:sz="4" w:space="0" w:color="auto"/>
            </w:tcBorders>
          </w:tcPr>
          <w:p w14:paraId="7050A4C2" w14:textId="77777777" w:rsidR="006E5C62" w:rsidRPr="00B20AE8" w:rsidRDefault="006E5C62" w:rsidP="0039402F">
            <w:pPr>
              <w:pStyle w:val="TAH"/>
            </w:pPr>
            <w:r w:rsidRPr="00B20AE8">
              <w:t>Operating band</w:t>
            </w:r>
          </w:p>
        </w:tc>
        <w:tc>
          <w:tcPr>
            <w:tcW w:w="2092" w:type="dxa"/>
          </w:tcPr>
          <w:p w14:paraId="60CD8D80" w14:textId="77626932"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48BA5E69" w14:textId="342B60A5" w:rsidR="006E5C62" w:rsidRPr="00B20AE8" w:rsidRDefault="006E5C62" w:rsidP="0039402F">
            <w:pPr>
              <w:pStyle w:val="TAH"/>
            </w:pPr>
            <w:r w:rsidRPr="00B20AE8">
              <w:t>Wanted Signal mean power</w:t>
            </w:r>
            <w:r w:rsidR="003D3C64">
              <w:t> </w:t>
            </w:r>
            <w:r w:rsidR="003D3C64" w:rsidRPr="00B20AE8">
              <w:t>[</w:t>
            </w:r>
            <w:r w:rsidRPr="00B20AE8">
              <w:t>dBm]</w:t>
            </w:r>
          </w:p>
          <w:p w14:paraId="30C4C61A" w14:textId="77777777" w:rsidR="006E5C62" w:rsidRPr="00B20AE8" w:rsidRDefault="006E5C62" w:rsidP="0039402F">
            <w:pPr>
              <w:pStyle w:val="TAH"/>
            </w:pPr>
            <w:r w:rsidRPr="00B20AE8">
              <w:t>(NOTE)</w:t>
            </w:r>
          </w:p>
        </w:tc>
        <w:tc>
          <w:tcPr>
            <w:tcW w:w="1004" w:type="dxa"/>
            <w:tcBorders>
              <w:bottom w:val="single" w:sz="4" w:space="0" w:color="auto"/>
            </w:tcBorders>
          </w:tcPr>
          <w:p w14:paraId="07F092C3" w14:textId="77777777" w:rsidR="006E5C62" w:rsidRPr="00B20AE8" w:rsidRDefault="006E5C62" w:rsidP="0039402F">
            <w:pPr>
              <w:pStyle w:val="TAH"/>
            </w:pPr>
            <w:r w:rsidRPr="00B20AE8">
              <w:t>Offset</w:t>
            </w:r>
          </w:p>
        </w:tc>
        <w:tc>
          <w:tcPr>
            <w:tcW w:w="2693" w:type="dxa"/>
            <w:tcBorders>
              <w:bottom w:val="single" w:sz="4" w:space="0" w:color="auto"/>
            </w:tcBorders>
          </w:tcPr>
          <w:p w14:paraId="333B08F9" w14:textId="77777777" w:rsidR="006E5C62" w:rsidRPr="00B20AE8" w:rsidRDefault="006E5C62" w:rsidP="0039402F">
            <w:pPr>
              <w:pStyle w:val="TAH"/>
            </w:pPr>
            <w:r w:rsidRPr="00B20AE8">
              <w:t>Type of Interfering Signal</w:t>
            </w:r>
          </w:p>
        </w:tc>
      </w:tr>
      <w:tr w:rsidR="006A2BF1" w:rsidRPr="00B20AE8" w14:paraId="4D57156C" w14:textId="77777777" w:rsidTr="006A2BF1">
        <w:trPr>
          <w:cantSplit/>
          <w:jc w:val="center"/>
        </w:trPr>
        <w:tc>
          <w:tcPr>
            <w:tcW w:w="1919" w:type="dxa"/>
            <w:tcBorders>
              <w:bottom w:val="nil"/>
            </w:tcBorders>
            <w:shd w:val="clear" w:color="auto" w:fill="auto"/>
          </w:tcPr>
          <w:p w14:paraId="34E5BE3F" w14:textId="77777777" w:rsidR="006A2BF1" w:rsidRPr="00B20AE8" w:rsidRDefault="006A2BF1" w:rsidP="0039402F">
            <w:pPr>
              <w:pStyle w:val="TAC"/>
            </w:pPr>
            <w:r w:rsidRPr="00B20AE8">
              <w:t>All bands</w:t>
            </w:r>
          </w:p>
        </w:tc>
        <w:tc>
          <w:tcPr>
            <w:tcW w:w="2092" w:type="dxa"/>
          </w:tcPr>
          <w:p w14:paraId="6CC055D2" w14:textId="77777777" w:rsidR="006A2BF1" w:rsidRPr="00B20AE8" w:rsidRDefault="006A2BF1" w:rsidP="0039402F">
            <w:pPr>
              <w:pStyle w:val="TAC"/>
              <w:rPr>
                <w:rFonts w:cs="v5.0.0"/>
              </w:rPr>
            </w:pPr>
            <w:r w:rsidRPr="00B20AE8">
              <w:rPr>
                <w:rFonts w:cs="v5.0.0"/>
              </w:rPr>
              <w:t>- 44</w:t>
            </w:r>
            <w:r w:rsidRPr="00B20AE8">
              <w:rPr>
                <w:szCs w:val="18"/>
              </w:rPr>
              <w:t xml:space="preserve"> - </w:t>
            </w:r>
            <w:r w:rsidRPr="00B20AE8">
              <w:t>Δ</w:t>
            </w:r>
            <w:r w:rsidRPr="00B20AE8">
              <w:rPr>
                <w:vertAlign w:val="subscript"/>
              </w:rPr>
              <w:t>OTAREFSENS</w:t>
            </w:r>
          </w:p>
        </w:tc>
        <w:tc>
          <w:tcPr>
            <w:tcW w:w="1842" w:type="dxa"/>
          </w:tcPr>
          <w:p w14:paraId="29A93873" w14:textId="77777777" w:rsidR="006A2BF1" w:rsidRPr="00B20AE8" w:rsidRDefault="006A2BF1" w:rsidP="0039402F">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5BE761A0" w14:textId="77777777" w:rsidR="006A2BF1" w:rsidRPr="00B20AE8" w:rsidRDefault="006A2BF1" w:rsidP="0039402F">
            <w:pPr>
              <w:pStyle w:val="TAC"/>
            </w:pPr>
            <w:r w:rsidRPr="00B20AE8">
              <w:rPr>
                <w:rFonts w:cs="Arial"/>
              </w:rPr>
              <w:t>±</w:t>
            </w:r>
            <w:r w:rsidRPr="00B20AE8">
              <w:t>10 MHz</w:t>
            </w:r>
          </w:p>
        </w:tc>
        <w:tc>
          <w:tcPr>
            <w:tcW w:w="2693" w:type="dxa"/>
            <w:tcBorders>
              <w:bottom w:val="nil"/>
            </w:tcBorders>
            <w:shd w:val="clear" w:color="auto" w:fill="auto"/>
          </w:tcPr>
          <w:p w14:paraId="56992CC3" w14:textId="77777777" w:rsidR="006A2BF1" w:rsidRPr="00B20AE8" w:rsidRDefault="006A2BF1" w:rsidP="0039402F">
            <w:pPr>
              <w:pStyle w:val="TAC"/>
            </w:pPr>
            <w:r w:rsidRPr="00B20AE8">
              <w:t>CW signal</w:t>
            </w:r>
          </w:p>
        </w:tc>
      </w:tr>
      <w:tr w:rsidR="006A2BF1" w:rsidRPr="00B20AE8" w14:paraId="5F7F38EB" w14:textId="77777777" w:rsidTr="006A2BF1">
        <w:trPr>
          <w:cantSplit/>
          <w:jc w:val="center"/>
        </w:trPr>
        <w:tc>
          <w:tcPr>
            <w:tcW w:w="1919" w:type="dxa"/>
            <w:tcBorders>
              <w:top w:val="nil"/>
              <w:bottom w:val="nil"/>
            </w:tcBorders>
            <w:shd w:val="clear" w:color="auto" w:fill="auto"/>
          </w:tcPr>
          <w:p w14:paraId="20DDAF3F" w14:textId="77777777" w:rsidR="006A2BF1" w:rsidRPr="00B20AE8" w:rsidRDefault="006A2BF1" w:rsidP="0039402F">
            <w:pPr>
              <w:pStyle w:val="TAC"/>
            </w:pPr>
          </w:p>
        </w:tc>
        <w:tc>
          <w:tcPr>
            <w:tcW w:w="2092" w:type="dxa"/>
          </w:tcPr>
          <w:p w14:paraId="7398C3A6" w14:textId="77777777" w:rsidR="006A2BF1" w:rsidRPr="00B20AE8" w:rsidRDefault="006A2BF1" w:rsidP="0039402F">
            <w:pPr>
              <w:pStyle w:val="TAC"/>
              <w:rPr>
                <w:rFonts w:cs="v5.0.0"/>
              </w:rPr>
            </w:pPr>
            <w:r w:rsidRPr="00B20AE8">
              <w:rPr>
                <w:szCs w:val="18"/>
              </w:rPr>
              <w:t xml:space="preserve">-44 – </w:t>
            </w:r>
            <w:r w:rsidRPr="00B20AE8">
              <w:t>Δ</w:t>
            </w:r>
            <w:r w:rsidRPr="00B20AE8">
              <w:rPr>
                <w:vertAlign w:val="subscript"/>
              </w:rPr>
              <w:t>minSENS</w:t>
            </w:r>
          </w:p>
        </w:tc>
        <w:tc>
          <w:tcPr>
            <w:tcW w:w="1842" w:type="dxa"/>
          </w:tcPr>
          <w:p w14:paraId="4696A73F" w14:textId="77777777" w:rsidR="006A2BF1" w:rsidRPr="00B20AE8" w:rsidRDefault="006A2BF1" w:rsidP="0039402F">
            <w:pPr>
              <w:pStyle w:val="TAC"/>
            </w:pPr>
            <w:r w:rsidRPr="00B20AE8">
              <w:rPr>
                <w:szCs w:val="18"/>
              </w:rPr>
              <w:t xml:space="preserve">-105 – </w:t>
            </w:r>
            <w:r w:rsidRPr="00B20AE8">
              <w:t>Δ</w:t>
            </w:r>
            <w:r w:rsidRPr="00B20AE8">
              <w:rPr>
                <w:vertAlign w:val="subscript"/>
              </w:rPr>
              <w:t>minSENS</w:t>
            </w:r>
            <w:r w:rsidRPr="00B20AE8">
              <w:rPr>
                <w:vertAlign w:val="subscript"/>
                <w:lang w:val="sv-SE"/>
              </w:rPr>
              <w:t xml:space="preserve"> </w:t>
            </w:r>
          </w:p>
        </w:tc>
        <w:tc>
          <w:tcPr>
            <w:tcW w:w="1004" w:type="dxa"/>
            <w:tcBorders>
              <w:top w:val="nil"/>
              <w:bottom w:val="single" w:sz="4" w:space="0" w:color="auto"/>
            </w:tcBorders>
            <w:shd w:val="clear" w:color="auto" w:fill="auto"/>
          </w:tcPr>
          <w:p w14:paraId="1C9B041D" w14:textId="77777777" w:rsidR="006A2BF1" w:rsidRPr="00B20AE8" w:rsidRDefault="006A2BF1" w:rsidP="0039402F">
            <w:pPr>
              <w:pStyle w:val="TAC"/>
            </w:pPr>
          </w:p>
        </w:tc>
        <w:tc>
          <w:tcPr>
            <w:tcW w:w="2693" w:type="dxa"/>
            <w:tcBorders>
              <w:top w:val="nil"/>
              <w:bottom w:val="single" w:sz="4" w:space="0" w:color="auto"/>
            </w:tcBorders>
            <w:shd w:val="clear" w:color="auto" w:fill="auto"/>
          </w:tcPr>
          <w:p w14:paraId="01F9996A" w14:textId="77777777" w:rsidR="006A2BF1" w:rsidRPr="00B20AE8" w:rsidRDefault="006A2BF1" w:rsidP="0039402F">
            <w:pPr>
              <w:pStyle w:val="TAC"/>
            </w:pPr>
          </w:p>
        </w:tc>
      </w:tr>
      <w:tr w:rsidR="006A2BF1" w:rsidRPr="00B20AE8" w14:paraId="570CDDDD" w14:textId="77777777" w:rsidTr="006A2BF1">
        <w:trPr>
          <w:cantSplit/>
          <w:jc w:val="center"/>
        </w:trPr>
        <w:tc>
          <w:tcPr>
            <w:tcW w:w="1919" w:type="dxa"/>
            <w:tcBorders>
              <w:top w:val="nil"/>
              <w:bottom w:val="nil"/>
            </w:tcBorders>
            <w:shd w:val="clear" w:color="auto" w:fill="auto"/>
          </w:tcPr>
          <w:p w14:paraId="2EB77F2B" w14:textId="77777777" w:rsidR="006A2BF1" w:rsidRPr="00B20AE8" w:rsidRDefault="006A2BF1" w:rsidP="0039402F">
            <w:pPr>
              <w:pStyle w:val="TAC"/>
            </w:pPr>
          </w:p>
        </w:tc>
        <w:tc>
          <w:tcPr>
            <w:tcW w:w="2092" w:type="dxa"/>
          </w:tcPr>
          <w:p w14:paraId="50965F66" w14:textId="77777777" w:rsidR="006A2BF1" w:rsidRPr="00B20AE8" w:rsidRDefault="006A2BF1" w:rsidP="0039402F">
            <w:pPr>
              <w:pStyle w:val="TAC"/>
              <w:rPr>
                <w:rFonts w:cs="v5.0.0"/>
              </w:rPr>
            </w:pPr>
            <w:r w:rsidRPr="00B20AE8">
              <w:rPr>
                <w:rFonts w:cs="v5.0.0"/>
              </w:rPr>
              <w:t>- 44</w:t>
            </w:r>
            <w:r w:rsidRPr="00B20AE8">
              <w:rPr>
                <w:szCs w:val="18"/>
              </w:rPr>
              <w:t xml:space="preserve"> - </w:t>
            </w:r>
            <w:r w:rsidRPr="00B20AE8">
              <w:t>Δ</w:t>
            </w:r>
            <w:r w:rsidRPr="00B20AE8">
              <w:rPr>
                <w:vertAlign w:val="subscript"/>
              </w:rPr>
              <w:t>OTAREFSENS</w:t>
            </w:r>
          </w:p>
        </w:tc>
        <w:tc>
          <w:tcPr>
            <w:tcW w:w="1842" w:type="dxa"/>
          </w:tcPr>
          <w:p w14:paraId="33D6B089" w14:textId="77777777" w:rsidR="006A2BF1" w:rsidRPr="00B20AE8" w:rsidRDefault="006A2BF1" w:rsidP="0039402F">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4E3F4180" w14:textId="77777777" w:rsidR="006A2BF1" w:rsidRPr="00B20AE8" w:rsidRDefault="006A2BF1" w:rsidP="0039402F">
            <w:pPr>
              <w:pStyle w:val="TAC"/>
            </w:pPr>
            <w:r w:rsidRPr="00B20AE8">
              <w:rPr>
                <w:rFonts w:cs="Arial"/>
              </w:rPr>
              <w:t>±</w:t>
            </w:r>
            <w:r w:rsidRPr="00B20AE8">
              <w:t>20 MHz</w:t>
            </w:r>
          </w:p>
        </w:tc>
        <w:tc>
          <w:tcPr>
            <w:tcW w:w="2693" w:type="dxa"/>
            <w:tcBorders>
              <w:bottom w:val="nil"/>
            </w:tcBorders>
            <w:shd w:val="clear" w:color="auto" w:fill="auto"/>
          </w:tcPr>
          <w:p w14:paraId="6BC09B25" w14:textId="77777777" w:rsidR="006A2BF1" w:rsidRPr="00B20AE8" w:rsidRDefault="006A2BF1" w:rsidP="0039402F">
            <w:pPr>
              <w:pStyle w:val="TAC"/>
            </w:pPr>
            <w:r w:rsidRPr="00B20AE8">
              <w:t>WCDMA signal (NOTE)</w:t>
            </w:r>
          </w:p>
        </w:tc>
      </w:tr>
      <w:tr w:rsidR="006A2BF1" w:rsidRPr="00B20AE8" w14:paraId="6EBC3ED0" w14:textId="77777777" w:rsidTr="006A2BF1">
        <w:trPr>
          <w:cantSplit/>
          <w:jc w:val="center"/>
        </w:trPr>
        <w:tc>
          <w:tcPr>
            <w:tcW w:w="1919" w:type="dxa"/>
            <w:tcBorders>
              <w:top w:val="nil"/>
            </w:tcBorders>
            <w:shd w:val="clear" w:color="auto" w:fill="auto"/>
          </w:tcPr>
          <w:p w14:paraId="23A85834" w14:textId="77777777" w:rsidR="006A2BF1" w:rsidRPr="00B20AE8" w:rsidRDefault="006A2BF1" w:rsidP="0039402F">
            <w:pPr>
              <w:pStyle w:val="TAC"/>
            </w:pPr>
          </w:p>
        </w:tc>
        <w:tc>
          <w:tcPr>
            <w:tcW w:w="2092" w:type="dxa"/>
          </w:tcPr>
          <w:p w14:paraId="0C4C9278" w14:textId="77777777" w:rsidR="006A2BF1" w:rsidRPr="00B20AE8" w:rsidRDefault="006A2BF1" w:rsidP="0039402F">
            <w:pPr>
              <w:pStyle w:val="TAC"/>
              <w:rPr>
                <w:rFonts w:cs="v5.0.0"/>
              </w:rPr>
            </w:pPr>
            <w:r w:rsidRPr="00B20AE8">
              <w:rPr>
                <w:szCs w:val="18"/>
              </w:rPr>
              <w:t xml:space="preserve">-44 – </w:t>
            </w:r>
            <w:r w:rsidRPr="00B20AE8">
              <w:t>Δ</w:t>
            </w:r>
            <w:r w:rsidRPr="00B20AE8">
              <w:rPr>
                <w:vertAlign w:val="subscript"/>
              </w:rPr>
              <w:t>minSENS</w:t>
            </w:r>
          </w:p>
        </w:tc>
        <w:tc>
          <w:tcPr>
            <w:tcW w:w="1842" w:type="dxa"/>
          </w:tcPr>
          <w:p w14:paraId="709BB552" w14:textId="77777777" w:rsidR="006A2BF1" w:rsidRPr="00B20AE8" w:rsidRDefault="006A2BF1" w:rsidP="0039402F">
            <w:pPr>
              <w:pStyle w:val="TAC"/>
            </w:pPr>
            <w:r w:rsidRPr="00B20AE8">
              <w:rPr>
                <w:szCs w:val="18"/>
              </w:rPr>
              <w:t xml:space="preserve">-105 – </w:t>
            </w:r>
            <w:r w:rsidRPr="00B20AE8">
              <w:t>Δ</w:t>
            </w:r>
            <w:r w:rsidRPr="00B20AE8">
              <w:rPr>
                <w:vertAlign w:val="subscript"/>
              </w:rPr>
              <w:t>minSENS</w:t>
            </w:r>
            <w:r w:rsidRPr="00B20AE8">
              <w:rPr>
                <w:vertAlign w:val="subscript"/>
                <w:lang w:val="sv-SE"/>
              </w:rPr>
              <w:t xml:space="preserve"> </w:t>
            </w:r>
          </w:p>
        </w:tc>
        <w:tc>
          <w:tcPr>
            <w:tcW w:w="1004" w:type="dxa"/>
            <w:tcBorders>
              <w:top w:val="nil"/>
            </w:tcBorders>
            <w:shd w:val="clear" w:color="auto" w:fill="auto"/>
          </w:tcPr>
          <w:p w14:paraId="2087FFAE" w14:textId="77777777" w:rsidR="006A2BF1" w:rsidRPr="00B20AE8" w:rsidRDefault="006A2BF1" w:rsidP="0039402F">
            <w:pPr>
              <w:pStyle w:val="TAC"/>
            </w:pPr>
          </w:p>
        </w:tc>
        <w:tc>
          <w:tcPr>
            <w:tcW w:w="2693" w:type="dxa"/>
            <w:tcBorders>
              <w:top w:val="nil"/>
            </w:tcBorders>
            <w:shd w:val="clear" w:color="auto" w:fill="auto"/>
          </w:tcPr>
          <w:p w14:paraId="1C68777A" w14:textId="77777777" w:rsidR="006A2BF1" w:rsidRPr="00B20AE8" w:rsidRDefault="006A2BF1" w:rsidP="0039402F">
            <w:pPr>
              <w:pStyle w:val="TAC"/>
            </w:pPr>
          </w:p>
        </w:tc>
      </w:tr>
      <w:tr w:rsidR="006E5C62" w:rsidRPr="00B20AE8" w14:paraId="31B2716C" w14:textId="77777777" w:rsidTr="006A2BF1">
        <w:trPr>
          <w:cantSplit/>
          <w:jc w:val="center"/>
        </w:trPr>
        <w:tc>
          <w:tcPr>
            <w:tcW w:w="9550" w:type="dxa"/>
            <w:gridSpan w:val="5"/>
          </w:tcPr>
          <w:p w14:paraId="46C293F1" w14:textId="0761A0F4" w:rsidR="006E5C62" w:rsidRPr="00B20AE8" w:rsidRDefault="006E5C62" w:rsidP="0039402F">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5B61327" w14:textId="77777777" w:rsidR="006E5C62" w:rsidRPr="00B20AE8" w:rsidRDefault="006E5C62" w:rsidP="0039402F"/>
    <w:p w14:paraId="55098D9E"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0BA2AC43" w14:textId="77777777" w:rsidTr="006A2BF1">
        <w:trPr>
          <w:cantSplit/>
          <w:jc w:val="center"/>
        </w:trPr>
        <w:tc>
          <w:tcPr>
            <w:tcW w:w="1851" w:type="dxa"/>
            <w:tcBorders>
              <w:bottom w:val="single" w:sz="4" w:space="0" w:color="auto"/>
            </w:tcBorders>
          </w:tcPr>
          <w:p w14:paraId="6A8AC70E" w14:textId="77777777" w:rsidR="006E5C62" w:rsidRPr="00B20AE8" w:rsidRDefault="006E5C62" w:rsidP="0039402F">
            <w:pPr>
              <w:pStyle w:val="TAH"/>
            </w:pPr>
            <w:r w:rsidRPr="00B20AE8">
              <w:t>Operating band</w:t>
            </w:r>
          </w:p>
        </w:tc>
        <w:tc>
          <w:tcPr>
            <w:tcW w:w="2126" w:type="dxa"/>
          </w:tcPr>
          <w:p w14:paraId="69034A10" w14:textId="480D0BB0"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3E3D29D2" w14:textId="2FDBE864" w:rsidR="006E5C62" w:rsidRPr="00B20AE8" w:rsidRDefault="006E5C62" w:rsidP="0039402F">
            <w:pPr>
              <w:pStyle w:val="TAH"/>
            </w:pPr>
            <w:r w:rsidRPr="00B20AE8">
              <w:t>Wanted Signal mean power</w:t>
            </w:r>
            <w:r w:rsidR="003D3C64">
              <w:t> </w:t>
            </w:r>
            <w:r w:rsidR="003D3C64" w:rsidRPr="00B20AE8">
              <w:t>[</w:t>
            </w:r>
            <w:r w:rsidRPr="00B20AE8">
              <w:t>dBm]</w:t>
            </w:r>
          </w:p>
          <w:p w14:paraId="4B7A273E" w14:textId="77777777" w:rsidR="006E5C62" w:rsidRPr="00B20AE8" w:rsidRDefault="006E5C62" w:rsidP="0039402F">
            <w:pPr>
              <w:pStyle w:val="TAH"/>
            </w:pPr>
            <w:r w:rsidRPr="00B20AE8">
              <w:t>(NOTE)</w:t>
            </w:r>
          </w:p>
        </w:tc>
        <w:tc>
          <w:tcPr>
            <w:tcW w:w="993" w:type="dxa"/>
            <w:tcBorders>
              <w:bottom w:val="single" w:sz="4" w:space="0" w:color="auto"/>
            </w:tcBorders>
          </w:tcPr>
          <w:p w14:paraId="28405A14" w14:textId="77777777" w:rsidR="006E5C62" w:rsidRPr="00B20AE8" w:rsidRDefault="006E5C62" w:rsidP="0039402F">
            <w:pPr>
              <w:pStyle w:val="TAH"/>
            </w:pPr>
            <w:r w:rsidRPr="00B20AE8">
              <w:t>Offset</w:t>
            </w:r>
          </w:p>
        </w:tc>
        <w:tc>
          <w:tcPr>
            <w:tcW w:w="2670" w:type="dxa"/>
            <w:tcBorders>
              <w:bottom w:val="single" w:sz="4" w:space="0" w:color="auto"/>
            </w:tcBorders>
          </w:tcPr>
          <w:p w14:paraId="47CC81F7" w14:textId="77777777" w:rsidR="006E5C62" w:rsidRPr="00B20AE8" w:rsidRDefault="006E5C62" w:rsidP="0039402F">
            <w:pPr>
              <w:pStyle w:val="TAH"/>
            </w:pPr>
            <w:r w:rsidRPr="00B20AE8">
              <w:t>Type of Interfering Signal</w:t>
            </w:r>
          </w:p>
        </w:tc>
      </w:tr>
      <w:tr w:rsidR="006A2BF1" w:rsidRPr="00B20AE8" w14:paraId="7E45237B" w14:textId="77777777" w:rsidTr="006A2BF1">
        <w:trPr>
          <w:cantSplit/>
          <w:jc w:val="center"/>
        </w:trPr>
        <w:tc>
          <w:tcPr>
            <w:tcW w:w="1851" w:type="dxa"/>
            <w:tcBorders>
              <w:bottom w:val="nil"/>
            </w:tcBorders>
            <w:shd w:val="clear" w:color="auto" w:fill="auto"/>
          </w:tcPr>
          <w:p w14:paraId="7AB73D69" w14:textId="77777777" w:rsidR="006A2BF1" w:rsidRPr="00B20AE8" w:rsidRDefault="006A2BF1" w:rsidP="0039402F">
            <w:pPr>
              <w:pStyle w:val="TAC"/>
            </w:pPr>
            <w:r w:rsidRPr="00B20AE8">
              <w:t>II, III, IV, V, VIII, X, XII, XIII, XIV</w:t>
            </w:r>
            <w:r w:rsidRPr="00B20AE8">
              <w:rPr>
                <w:lang w:eastAsia="zh-CN"/>
              </w:rPr>
              <w:t>, XXV, XXVI</w:t>
            </w:r>
          </w:p>
        </w:tc>
        <w:tc>
          <w:tcPr>
            <w:tcW w:w="2126" w:type="dxa"/>
          </w:tcPr>
          <w:p w14:paraId="62BBD263" w14:textId="77777777" w:rsidR="006A2BF1" w:rsidRPr="00B20AE8" w:rsidRDefault="006A2BF1" w:rsidP="0039402F">
            <w:pPr>
              <w:pStyle w:val="TAC"/>
            </w:pPr>
            <w:r w:rsidRPr="00B20AE8">
              <w:rPr>
                <w:rFonts w:cs="v5.0.0"/>
              </w:rPr>
              <w:t>- 43</w:t>
            </w:r>
            <w:r w:rsidRPr="00B20AE8">
              <w:rPr>
                <w:szCs w:val="18"/>
              </w:rPr>
              <w:t xml:space="preserve"> - </w:t>
            </w:r>
            <w:r w:rsidRPr="00B20AE8">
              <w:t>Δ</w:t>
            </w:r>
            <w:r w:rsidRPr="00B20AE8">
              <w:rPr>
                <w:vertAlign w:val="subscript"/>
              </w:rPr>
              <w:t>OTAREFSENS</w:t>
            </w:r>
          </w:p>
        </w:tc>
        <w:tc>
          <w:tcPr>
            <w:tcW w:w="1842" w:type="dxa"/>
          </w:tcPr>
          <w:p w14:paraId="5A8319DF" w14:textId="77777777" w:rsidR="006A2BF1" w:rsidRPr="00B20AE8" w:rsidRDefault="006A2BF1" w:rsidP="0039402F">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72846E27" w14:textId="77777777" w:rsidR="006A2BF1" w:rsidRPr="00B20AE8" w:rsidRDefault="006A2BF1" w:rsidP="0039402F">
            <w:pPr>
              <w:pStyle w:val="TAC"/>
            </w:pPr>
            <w:r w:rsidRPr="00B20AE8">
              <w:t>±3.5 MHz</w:t>
            </w:r>
          </w:p>
        </w:tc>
        <w:tc>
          <w:tcPr>
            <w:tcW w:w="2670" w:type="dxa"/>
            <w:tcBorders>
              <w:bottom w:val="nil"/>
            </w:tcBorders>
            <w:shd w:val="clear" w:color="auto" w:fill="auto"/>
          </w:tcPr>
          <w:p w14:paraId="5D82CED2" w14:textId="77777777" w:rsidR="006A2BF1" w:rsidRPr="00B20AE8" w:rsidRDefault="006A2BF1" w:rsidP="0039402F">
            <w:pPr>
              <w:pStyle w:val="TAC"/>
            </w:pPr>
            <w:r w:rsidRPr="00B20AE8">
              <w:t>CW signal</w:t>
            </w:r>
          </w:p>
        </w:tc>
      </w:tr>
      <w:tr w:rsidR="006A2BF1" w:rsidRPr="00B20AE8" w14:paraId="074D39E5" w14:textId="77777777" w:rsidTr="006A2BF1">
        <w:trPr>
          <w:cantSplit/>
          <w:jc w:val="center"/>
        </w:trPr>
        <w:tc>
          <w:tcPr>
            <w:tcW w:w="1851" w:type="dxa"/>
            <w:tcBorders>
              <w:top w:val="nil"/>
              <w:bottom w:val="nil"/>
            </w:tcBorders>
            <w:shd w:val="clear" w:color="auto" w:fill="auto"/>
          </w:tcPr>
          <w:p w14:paraId="3D6F13AE" w14:textId="77777777" w:rsidR="006A2BF1" w:rsidRPr="00B20AE8" w:rsidRDefault="006A2BF1" w:rsidP="0039402F">
            <w:pPr>
              <w:pStyle w:val="TAC"/>
            </w:pPr>
          </w:p>
        </w:tc>
        <w:tc>
          <w:tcPr>
            <w:tcW w:w="2126" w:type="dxa"/>
          </w:tcPr>
          <w:p w14:paraId="6952C690" w14:textId="77777777" w:rsidR="006A2BF1" w:rsidRPr="00B20AE8" w:rsidRDefault="006A2BF1" w:rsidP="0039402F">
            <w:pPr>
              <w:pStyle w:val="TAC"/>
              <w:rPr>
                <w:rFonts w:cs="v5.0.0"/>
              </w:rPr>
            </w:pPr>
            <w:r w:rsidRPr="00B20AE8">
              <w:rPr>
                <w:szCs w:val="18"/>
              </w:rPr>
              <w:t xml:space="preserve">-43 – </w:t>
            </w:r>
            <w:r w:rsidRPr="00B20AE8">
              <w:t>Δ</w:t>
            </w:r>
            <w:r w:rsidRPr="00B20AE8">
              <w:rPr>
                <w:vertAlign w:val="subscript"/>
              </w:rPr>
              <w:t>minSENS</w:t>
            </w:r>
          </w:p>
        </w:tc>
        <w:tc>
          <w:tcPr>
            <w:tcW w:w="1842" w:type="dxa"/>
          </w:tcPr>
          <w:p w14:paraId="27985FAD" w14:textId="77777777" w:rsidR="006A2BF1" w:rsidRPr="00B20AE8" w:rsidRDefault="006A2BF1" w:rsidP="0039402F">
            <w:pPr>
              <w:pStyle w:val="TAC"/>
            </w:pPr>
            <w:r w:rsidRPr="00B20AE8">
              <w:rPr>
                <w:szCs w:val="18"/>
              </w:rPr>
              <w:t xml:space="preserve">-105 – </w:t>
            </w:r>
            <w:r w:rsidRPr="00B20AE8">
              <w:t>Δ</w:t>
            </w:r>
            <w:r w:rsidRPr="00B20AE8">
              <w:rPr>
                <w:vertAlign w:val="subscript"/>
              </w:rPr>
              <w:t>minSENS</w:t>
            </w:r>
            <w:r w:rsidRPr="00B20AE8">
              <w:rPr>
                <w:vertAlign w:val="subscript"/>
                <w:lang w:val="sv-SE"/>
              </w:rPr>
              <w:t xml:space="preserve"> </w:t>
            </w:r>
          </w:p>
        </w:tc>
        <w:tc>
          <w:tcPr>
            <w:tcW w:w="993" w:type="dxa"/>
            <w:tcBorders>
              <w:top w:val="nil"/>
              <w:bottom w:val="single" w:sz="4" w:space="0" w:color="auto"/>
            </w:tcBorders>
            <w:shd w:val="clear" w:color="auto" w:fill="auto"/>
          </w:tcPr>
          <w:p w14:paraId="1B9B2FC4" w14:textId="77777777" w:rsidR="006A2BF1" w:rsidRPr="00B20AE8" w:rsidRDefault="006A2BF1" w:rsidP="0039402F">
            <w:pPr>
              <w:pStyle w:val="TAC"/>
            </w:pPr>
          </w:p>
        </w:tc>
        <w:tc>
          <w:tcPr>
            <w:tcW w:w="2670" w:type="dxa"/>
            <w:tcBorders>
              <w:top w:val="nil"/>
              <w:bottom w:val="single" w:sz="4" w:space="0" w:color="auto"/>
            </w:tcBorders>
            <w:shd w:val="clear" w:color="auto" w:fill="auto"/>
          </w:tcPr>
          <w:p w14:paraId="2B84235C" w14:textId="77777777" w:rsidR="006A2BF1" w:rsidRPr="00B20AE8" w:rsidRDefault="006A2BF1" w:rsidP="0039402F">
            <w:pPr>
              <w:pStyle w:val="TAC"/>
            </w:pPr>
          </w:p>
        </w:tc>
      </w:tr>
      <w:tr w:rsidR="006A2BF1" w:rsidRPr="00B20AE8" w14:paraId="51820610" w14:textId="77777777" w:rsidTr="006A2BF1">
        <w:trPr>
          <w:cantSplit/>
          <w:jc w:val="center"/>
        </w:trPr>
        <w:tc>
          <w:tcPr>
            <w:tcW w:w="1851" w:type="dxa"/>
            <w:tcBorders>
              <w:top w:val="nil"/>
              <w:bottom w:val="nil"/>
            </w:tcBorders>
            <w:shd w:val="clear" w:color="auto" w:fill="auto"/>
          </w:tcPr>
          <w:p w14:paraId="38B2C5E2" w14:textId="77777777" w:rsidR="006A2BF1" w:rsidRPr="00B20AE8" w:rsidRDefault="006A2BF1" w:rsidP="0039402F">
            <w:pPr>
              <w:pStyle w:val="TAC"/>
            </w:pPr>
          </w:p>
        </w:tc>
        <w:tc>
          <w:tcPr>
            <w:tcW w:w="2126" w:type="dxa"/>
          </w:tcPr>
          <w:p w14:paraId="3D5E31B7" w14:textId="77777777" w:rsidR="006A2BF1" w:rsidRPr="00B20AE8" w:rsidRDefault="006A2BF1" w:rsidP="0039402F">
            <w:pPr>
              <w:pStyle w:val="TAC"/>
            </w:pPr>
            <w:r w:rsidRPr="00B20AE8">
              <w:rPr>
                <w:rFonts w:cs="v5.0.0"/>
              </w:rPr>
              <w:t>- 43</w:t>
            </w:r>
            <w:r w:rsidRPr="00B20AE8">
              <w:rPr>
                <w:szCs w:val="18"/>
              </w:rPr>
              <w:t xml:space="preserve"> - </w:t>
            </w:r>
            <w:r w:rsidRPr="00B20AE8">
              <w:t>Δ</w:t>
            </w:r>
            <w:r w:rsidRPr="00B20AE8">
              <w:rPr>
                <w:vertAlign w:val="subscript"/>
              </w:rPr>
              <w:t>OTAREFSENS</w:t>
            </w:r>
          </w:p>
        </w:tc>
        <w:tc>
          <w:tcPr>
            <w:tcW w:w="1842" w:type="dxa"/>
          </w:tcPr>
          <w:p w14:paraId="61A5FF50" w14:textId="77777777" w:rsidR="006A2BF1" w:rsidRPr="00B20AE8" w:rsidRDefault="006A2BF1" w:rsidP="0039402F">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384084FE" w14:textId="77777777" w:rsidR="006A2BF1" w:rsidRPr="00B20AE8" w:rsidRDefault="006A2BF1" w:rsidP="0039402F">
            <w:pPr>
              <w:pStyle w:val="TAC"/>
            </w:pPr>
            <w:r w:rsidRPr="00B20AE8">
              <w:t>±5.9 MHz</w:t>
            </w:r>
          </w:p>
        </w:tc>
        <w:tc>
          <w:tcPr>
            <w:tcW w:w="2670" w:type="dxa"/>
            <w:tcBorders>
              <w:bottom w:val="nil"/>
            </w:tcBorders>
            <w:shd w:val="clear" w:color="auto" w:fill="auto"/>
          </w:tcPr>
          <w:p w14:paraId="1E3AD174" w14:textId="77777777" w:rsidR="006A2BF1" w:rsidRPr="00B20AE8" w:rsidRDefault="006A2BF1" w:rsidP="0039402F">
            <w:pPr>
              <w:pStyle w:val="TAC"/>
            </w:pPr>
            <w:r w:rsidRPr="00B20AE8">
              <w:t>GMSK modulated (NOTE)</w:t>
            </w:r>
          </w:p>
        </w:tc>
      </w:tr>
      <w:tr w:rsidR="006A2BF1" w:rsidRPr="00B20AE8" w14:paraId="257630C8" w14:textId="77777777" w:rsidTr="006A2BF1">
        <w:trPr>
          <w:cantSplit/>
          <w:jc w:val="center"/>
        </w:trPr>
        <w:tc>
          <w:tcPr>
            <w:tcW w:w="1851" w:type="dxa"/>
            <w:tcBorders>
              <w:top w:val="nil"/>
            </w:tcBorders>
            <w:shd w:val="clear" w:color="auto" w:fill="auto"/>
          </w:tcPr>
          <w:p w14:paraId="042F7320" w14:textId="77777777" w:rsidR="006A2BF1" w:rsidRPr="00B20AE8" w:rsidRDefault="006A2BF1" w:rsidP="0039402F">
            <w:pPr>
              <w:pStyle w:val="TAC"/>
            </w:pPr>
          </w:p>
        </w:tc>
        <w:tc>
          <w:tcPr>
            <w:tcW w:w="2126" w:type="dxa"/>
          </w:tcPr>
          <w:p w14:paraId="2B6047E7" w14:textId="77777777" w:rsidR="006A2BF1" w:rsidRPr="00B20AE8" w:rsidRDefault="006A2BF1" w:rsidP="0039402F">
            <w:pPr>
              <w:pStyle w:val="TAC"/>
            </w:pPr>
            <w:r w:rsidRPr="00B20AE8">
              <w:rPr>
                <w:szCs w:val="18"/>
              </w:rPr>
              <w:t xml:space="preserve">-43 – </w:t>
            </w:r>
            <w:r w:rsidRPr="00B20AE8">
              <w:t>Δ</w:t>
            </w:r>
            <w:r w:rsidRPr="00B20AE8">
              <w:rPr>
                <w:vertAlign w:val="subscript"/>
              </w:rPr>
              <w:t>minSENS</w:t>
            </w:r>
          </w:p>
        </w:tc>
        <w:tc>
          <w:tcPr>
            <w:tcW w:w="1842" w:type="dxa"/>
          </w:tcPr>
          <w:p w14:paraId="27B32204" w14:textId="77777777" w:rsidR="006A2BF1" w:rsidRPr="00B20AE8" w:rsidRDefault="006A2BF1" w:rsidP="0039402F">
            <w:pPr>
              <w:pStyle w:val="TAC"/>
            </w:pPr>
            <w:r w:rsidRPr="00B20AE8">
              <w:rPr>
                <w:szCs w:val="18"/>
              </w:rPr>
              <w:t xml:space="preserve">-105 – </w:t>
            </w:r>
            <w:r w:rsidRPr="00B20AE8">
              <w:t>Δ</w:t>
            </w:r>
            <w:r w:rsidRPr="00B20AE8">
              <w:rPr>
                <w:vertAlign w:val="subscript"/>
              </w:rPr>
              <w:t>minSENS</w:t>
            </w:r>
            <w:r w:rsidRPr="00B20AE8">
              <w:rPr>
                <w:vertAlign w:val="subscript"/>
                <w:lang w:val="sv-SE"/>
              </w:rPr>
              <w:t xml:space="preserve"> </w:t>
            </w:r>
          </w:p>
        </w:tc>
        <w:tc>
          <w:tcPr>
            <w:tcW w:w="993" w:type="dxa"/>
            <w:tcBorders>
              <w:top w:val="nil"/>
            </w:tcBorders>
            <w:shd w:val="clear" w:color="auto" w:fill="auto"/>
          </w:tcPr>
          <w:p w14:paraId="1E2CB6AB" w14:textId="77777777" w:rsidR="006A2BF1" w:rsidRPr="00B20AE8" w:rsidRDefault="006A2BF1" w:rsidP="0039402F">
            <w:pPr>
              <w:pStyle w:val="TAC"/>
            </w:pPr>
          </w:p>
        </w:tc>
        <w:tc>
          <w:tcPr>
            <w:tcW w:w="2670" w:type="dxa"/>
            <w:tcBorders>
              <w:top w:val="nil"/>
            </w:tcBorders>
            <w:shd w:val="clear" w:color="auto" w:fill="auto"/>
          </w:tcPr>
          <w:p w14:paraId="34686EFA" w14:textId="77777777" w:rsidR="006A2BF1" w:rsidRPr="00B20AE8" w:rsidRDefault="006A2BF1" w:rsidP="0039402F">
            <w:pPr>
              <w:pStyle w:val="TAC"/>
            </w:pPr>
          </w:p>
        </w:tc>
      </w:tr>
      <w:tr w:rsidR="006E5C62" w:rsidRPr="00B20AE8" w14:paraId="4EA3047E" w14:textId="77777777" w:rsidTr="006A2BF1">
        <w:trPr>
          <w:cantSplit/>
          <w:jc w:val="center"/>
        </w:trPr>
        <w:tc>
          <w:tcPr>
            <w:tcW w:w="9482" w:type="dxa"/>
            <w:gridSpan w:val="5"/>
          </w:tcPr>
          <w:p w14:paraId="423A38D4" w14:textId="64803C90" w:rsidR="006E5C62" w:rsidRPr="00B20AE8" w:rsidRDefault="006E5C62" w:rsidP="0039402F">
            <w:pPr>
              <w:pStyle w:val="TAN"/>
            </w:pPr>
            <w:r w:rsidRPr="00B20AE8">
              <w:t>NOTE:</w:t>
            </w:r>
            <w:r w:rsidRPr="00B20AE8">
              <w:tab/>
              <w:t xml:space="preserve">GMSK as defined in </w:t>
            </w:r>
            <w:r w:rsidR="001A40B1" w:rsidRPr="00B20AE8">
              <w:t>TS45.004</w:t>
            </w:r>
            <w:r w:rsidR="003D3C64">
              <w:t> </w:t>
            </w:r>
            <w:r w:rsidR="003D3C64" w:rsidRPr="00B20AE8">
              <w:t>[</w:t>
            </w:r>
            <w:r w:rsidR="001A40B1" w:rsidRPr="00B20AE8">
              <w:t>32]</w:t>
            </w:r>
          </w:p>
        </w:tc>
      </w:tr>
    </w:tbl>
    <w:p w14:paraId="5EF029B1" w14:textId="77777777" w:rsidR="006E5C62" w:rsidRPr="00B20AE8" w:rsidRDefault="006E5C62" w:rsidP="0039402F">
      <w:pPr>
        <w:rPr>
          <w:rFonts w:eastAsia="Osaka"/>
        </w:rPr>
      </w:pPr>
    </w:p>
    <w:p w14:paraId="3E7C55ED"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572F4435" w14:textId="77777777" w:rsidTr="006A2BF1">
        <w:trPr>
          <w:cantSplit/>
          <w:jc w:val="center"/>
        </w:trPr>
        <w:tc>
          <w:tcPr>
            <w:tcW w:w="1919" w:type="dxa"/>
            <w:tcBorders>
              <w:bottom w:val="single" w:sz="4" w:space="0" w:color="auto"/>
            </w:tcBorders>
          </w:tcPr>
          <w:p w14:paraId="42F92AC8" w14:textId="77777777" w:rsidR="006E5C62" w:rsidRPr="00B20AE8" w:rsidRDefault="006E5C62" w:rsidP="0039402F">
            <w:pPr>
              <w:pStyle w:val="TAH"/>
            </w:pPr>
            <w:r w:rsidRPr="00B20AE8">
              <w:t>Operating band</w:t>
            </w:r>
          </w:p>
        </w:tc>
        <w:tc>
          <w:tcPr>
            <w:tcW w:w="2092" w:type="dxa"/>
          </w:tcPr>
          <w:p w14:paraId="6BEB11A5" w14:textId="2AA2C45F"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3410E2B9" w14:textId="1807440B" w:rsidR="006E5C62" w:rsidRPr="00B20AE8" w:rsidRDefault="006E5C62" w:rsidP="0039402F">
            <w:pPr>
              <w:pStyle w:val="TAH"/>
            </w:pPr>
            <w:r w:rsidRPr="00B20AE8">
              <w:t>Wanted Signal mean power</w:t>
            </w:r>
            <w:r w:rsidR="003D3C64">
              <w:t> </w:t>
            </w:r>
            <w:r w:rsidR="003D3C64" w:rsidRPr="00B20AE8">
              <w:t>[</w:t>
            </w:r>
            <w:r w:rsidRPr="00B20AE8">
              <w:t>dBm]</w:t>
            </w:r>
          </w:p>
          <w:p w14:paraId="06D6AFBF" w14:textId="77777777" w:rsidR="006E5C62" w:rsidRPr="00B20AE8" w:rsidRDefault="006E5C62" w:rsidP="0039402F">
            <w:pPr>
              <w:pStyle w:val="TAH"/>
            </w:pPr>
            <w:r w:rsidRPr="00B20AE8">
              <w:t>(NOTE)</w:t>
            </w:r>
          </w:p>
        </w:tc>
        <w:tc>
          <w:tcPr>
            <w:tcW w:w="1004" w:type="dxa"/>
            <w:tcBorders>
              <w:bottom w:val="single" w:sz="4" w:space="0" w:color="auto"/>
            </w:tcBorders>
          </w:tcPr>
          <w:p w14:paraId="7520F25F" w14:textId="77777777" w:rsidR="006E5C62" w:rsidRPr="00B20AE8" w:rsidRDefault="006E5C62" w:rsidP="0039402F">
            <w:pPr>
              <w:pStyle w:val="TAH"/>
            </w:pPr>
            <w:r w:rsidRPr="00B20AE8">
              <w:t>Offset</w:t>
            </w:r>
          </w:p>
        </w:tc>
        <w:tc>
          <w:tcPr>
            <w:tcW w:w="2693" w:type="dxa"/>
            <w:tcBorders>
              <w:bottom w:val="single" w:sz="4" w:space="0" w:color="auto"/>
            </w:tcBorders>
          </w:tcPr>
          <w:p w14:paraId="0BFF2B5D" w14:textId="77777777" w:rsidR="006E5C62" w:rsidRPr="00B20AE8" w:rsidRDefault="006E5C62" w:rsidP="0039402F">
            <w:pPr>
              <w:pStyle w:val="TAH"/>
            </w:pPr>
            <w:r w:rsidRPr="00B20AE8">
              <w:t>Type of Interfering Signal</w:t>
            </w:r>
          </w:p>
        </w:tc>
      </w:tr>
      <w:tr w:rsidR="006A2BF1" w:rsidRPr="00B20AE8" w14:paraId="663174CD" w14:textId="77777777" w:rsidTr="006A2BF1">
        <w:trPr>
          <w:cantSplit/>
          <w:jc w:val="center"/>
        </w:trPr>
        <w:tc>
          <w:tcPr>
            <w:tcW w:w="1919" w:type="dxa"/>
            <w:tcBorders>
              <w:bottom w:val="nil"/>
            </w:tcBorders>
            <w:shd w:val="clear" w:color="auto" w:fill="auto"/>
          </w:tcPr>
          <w:p w14:paraId="4B5892A6" w14:textId="77777777" w:rsidR="006A2BF1" w:rsidRPr="00B20AE8" w:rsidRDefault="006A2BF1" w:rsidP="0039402F">
            <w:pPr>
              <w:pStyle w:val="TAC"/>
            </w:pPr>
            <w:r w:rsidRPr="00B20AE8">
              <w:t>All bands</w:t>
            </w:r>
          </w:p>
        </w:tc>
        <w:tc>
          <w:tcPr>
            <w:tcW w:w="2092" w:type="dxa"/>
          </w:tcPr>
          <w:p w14:paraId="1FFECBA4" w14:textId="77777777" w:rsidR="006A2BF1" w:rsidRPr="00B20AE8" w:rsidRDefault="006A2BF1" w:rsidP="0039402F">
            <w:pPr>
              <w:pStyle w:val="TAC"/>
              <w:rPr>
                <w:rFonts w:cs="v5.0.0"/>
              </w:rPr>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0CD7042F" w14:textId="77777777" w:rsidR="006A2BF1" w:rsidRPr="00B20AE8" w:rsidRDefault="006A2BF1" w:rsidP="0039402F">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2FC83BFE" w14:textId="77777777" w:rsidR="006A2BF1" w:rsidRPr="00B20AE8" w:rsidRDefault="006A2BF1" w:rsidP="0039402F">
            <w:pPr>
              <w:pStyle w:val="TAC"/>
            </w:pPr>
            <w:r w:rsidRPr="00B20AE8">
              <w:rPr>
                <w:rFonts w:cs="Arial"/>
              </w:rPr>
              <w:t>±</w:t>
            </w:r>
            <w:r w:rsidRPr="00B20AE8">
              <w:t>10 MHz</w:t>
            </w:r>
          </w:p>
        </w:tc>
        <w:tc>
          <w:tcPr>
            <w:tcW w:w="2693" w:type="dxa"/>
            <w:tcBorders>
              <w:bottom w:val="nil"/>
            </w:tcBorders>
            <w:shd w:val="clear" w:color="auto" w:fill="auto"/>
          </w:tcPr>
          <w:p w14:paraId="2FB24C9A" w14:textId="77777777" w:rsidR="006A2BF1" w:rsidRPr="00B20AE8" w:rsidRDefault="006A2BF1" w:rsidP="0039402F">
            <w:pPr>
              <w:pStyle w:val="TAC"/>
            </w:pPr>
            <w:r w:rsidRPr="00B20AE8">
              <w:t>CW signal</w:t>
            </w:r>
          </w:p>
        </w:tc>
      </w:tr>
      <w:tr w:rsidR="006A2BF1" w:rsidRPr="00B20AE8" w14:paraId="0957A1A1" w14:textId="77777777" w:rsidTr="006A2BF1">
        <w:trPr>
          <w:cantSplit/>
          <w:jc w:val="center"/>
        </w:trPr>
        <w:tc>
          <w:tcPr>
            <w:tcW w:w="1919" w:type="dxa"/>
            <w:tcBorders>
              <w:top w:val="nil"/>
              <w:bottom w:val="nil"/>
            </w:tcBorders>
            <w:shd w:val="clear" w:color="auto" w:fill="auto"/>
          </w:tcPr>
          <w:p w14:paraId="125AD9E8" w14:textId="77777777" w:rsidR="006A2BF1" w:rsidRPr="00B20AE8" w:rsidRDefault="006A2BF1" w:rsidP="0039402F">
            <w:pPr>
              <w:pStyle w:val="TAC"/>
            </w:pPr>
          </w:p>
        </w:tc>
        <w:tc>
          <w:tcPr>
            <w:tcW w:w="2092" w:type="dxa"/>
          </w:tcPr>
          <w:p w14:paraId="42664F4E" w14:textId="77777777" w:rsidR="006A2BF1" w:rsidRPr="00B20AE8" w:rsidRDefault="006A2BF1" w:rsidP="0039402F">
            <w:pPr>
              <w:pStyle w:val="TAC"/>
              <w:rPr>
                <w:rFonts w:cs="v5.0.0"/>
              </w:rPr>
            </w:pPr>
            <w:r w:rsidRPr="00B20AE8">
              <w:rPr>
                <w:szCs w:val="18"/>
              </w:rPr>
              <w:t xml:space="preserve">-38 – </w:t>
            </w:r>
            <w:r w:rsidRPr="00B20AE8">
              <w:t>Δ</w:t>
            </w:r>
            <w:r w:rsidRPr="00B20AE8">
              <w:rPr>
                <w:vertAlign w:val="subscript"/>
              </w:rPr>
              <w:t>minSENS</w:t>
            </w:r>
          </w:p>
        </w:tc>
        <w:tc>
          <w:tcPr>
            <w:tcW w:w="1842" w:type="dxa"/>
          </w:tcPr>
          <w:p w14:paraId="69FD3BC0" w14:textId="77777777" w:rsidR="006A2BF1" w:rsidRPr="00B20AE8" w:rsidRDefault="006A2BF1" w:rsidP="0039402F">
            <w:pPr>
              <w:pStyle w:val="TAC"/>
            </w:pPr>
            <w:r w:rsidRPr="00B20AE8">
              <w:rPr>
                <w:szCs w:val="18"/>
              </w:rPr>
              <w:t xml:space="preserve">-101 – </w:t>
            </w:r>
            <w:r w:rsidRPr="00B20AE8">
              <w:t>Δ</w:t>
            </w:r>
            <w:r w:rsidRPr="00B20AE8">
              <w:rPr>
                <w:vertAlign w:val="subscript"/>
              </w:rPr>
              <w:t>minSENS</w:t>
            </w:r>
            <w:r w:rsidRPr="00B20AE8">
              <w:rPr>
                <w:vertAlign w:val="subscript"/>
                <w:lang w:val="sv-SE"/>
              </w:rPr>
              <w:t xml:space="preserve"> </w:t>
            </w:r>
          </w:p>
        </w:tc>
        <w:tc>
          <w:tcPr>
            <w:tcW w:w="1004" w:type="dxa"/>
            <w:tcBorders>
              <w:top w:val="nil"/>
              <w:bottom w:val="single" w:sz="4" w:space="0" w:color="auto"/>
            </w:tcBorders>
            <w:shd w:val="clear" w:color="auto" w:fill="auto"/>
          </w:tcPr>
          <w:p w14:paraId="32EA1B7A" w14:textId="77777777" w:rsidR="006A2BF1" w:rsidRPr="00B20AE8" w:rsidRDefault="006A2BF1" w:rsidP="0039402F">
            <w:pPr>
              <w:pStyle w:val="TAC"/>
            </w:pPr>
          </w:p>
        </w:tc>
        <w:tc>
          <w:tcPr>
            <w:tcW w:w="2693" w:type="dxa"/>
            <w:tcBorders>
              <w:top w:val="nil"/>
              <w:bottom w:val="single" w:sz="4" w:space="0" w:color="auto"/>
            </w:tcBorders>
            <w:shd w:val="clear" w:color="auto" w:fill="auto"/>
          </w:tcPr>
          <w:p w14:paraId="5A2CF248" w14:textId="77777777" w:rsidR="006A2BF1" w:rsidRPr="00B20AE8" w:rsidRDefault="006A2BF1" w:rsidP="0039402F">
            <w:pPr>
              <w:pStyle w:val="TAC"/>
            </w:pPr>
          </w:p>
        </w:tc>
      </w:tr>
      <w:tr w:rsidR="006A2BF1" w:rsidRPr="00B20AE8" w14:paraId="67E7BB1F" w14:textId="77777777" w:rsidTr="006A2BF1">
        <w:trPr>
          <w:cantSplit/>
          <w:jc w:val="center"/>
        </w:trPr>
        <w:tc>
          <w:tcPr>
            <w:tcW w:w="1919" w:type="dxa"/>
            <w:tcBorders>
              <w:top w:val="nil"/>
              <w:bottom w:val="nil"/>
            </w:tcBorders>
            <w:shd w:val="clear" w:color="auto" w:fill="auto"/>
          </w:tcPr>
          <w:p w14:paraId="01E05F6E" w14:textId="77777777" w:rsidR="006A2BF1" w:rsidRPr="00B20AE8" w:rsidRDefault="006A2BF1" w:rsidP="0039402F">
            <w:pPr>
              <w:pStyle w:val="TAC"/>
            </w:pPr>
          </w:p>
        </w:tc>
        <w:tc>
          <w:tcPr>
            <w:tcW w:w="2092" w:type="dxa"/>
          </w:tcPr>
          <w:p w14:paraId="17B9AC72" w14:textId="77777777" w:rsidR="006A2BF1" w:rsidRPr="00B20AE8" w:rsidRDefault="006A2BF1" w:rsidP="0039402F">
            <w:pPr>
              <w:pStyle w:val="TAC"/>
              <w:rPr>
                <w:rFonts w:cs="v5.0.0"/>
              </w:rPr>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49194EB5" w14:textId="77777777" w:rsidR="006A2BF1" w:rsidRPr="00B20AE8" w:rsidRDefault="006A2BF1" w:rsidP="0039402F">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6AED568F" w14:textId="77777777" w:rsidR="006A2BF1" w:rsidRPr="00B20AE8" w:rsidRDefault="006A2BF1" w:rsidP="0039402F">
            <w:pPr>
              <w:pStyle w:val="TAC"/>
            </w:pPr>
            <w:r w:rsidRPr="00B20AE8">
              <w:rPr>
                <w:rFonts w:cs="Arial"/>
              </w:rPr>
              <w:t>±</w:t>
            </w:r>
            <w:r w:rsidRPr="00B20AE8">
              <w:t>20 MHz</w:t>
            </w:r>
          </w:p>
        </w:tc>
        <w:tc>
          <w:tcPr>
            <w:tcW w:w="2693" w:type="dxa"/>
            <w:tcBorders>
              <w:bottom w:val="nil"/>
            </w:tcBorders>
            <w:shd w:val="clear" w:color="auto" w:fill="auto"/>
          </w:tcPr>
          <w:p w14:paraId="2E1E9FDD" w14:textId="77777777" w:rsidR="006A2BF1" w:rsidRPr="00B20AE8" w:rsidRDefault="006A2BF1" w:rsidP="0039402F">
            <w:pPr>
              <w:pStyle w:val="TAC"/>
            </w:pPr>
            <w:r w:rsidRPr="00B20AE8">
              <w:t>WCDMA signal (NOTE)</w:t>
            </w:r>
          </w:p>
        </w:tc>
      </w:tr>
      <w:tr w:rsidR="006A2BF1" w:rsidRPr="00B20AE8" w14:paraId="511E4E5F" w14:textId="77777777" w:rsidTr="006A2BF1">
        <w:trPr>
          <w:cantSplit/>
          <w:jc w:val="center"/>
        </w:trPr>
        <w:tc>
          <w:tcPr>
            <w:tcW w:w="1919" w:type="dxa"/>
            <w:tcBorders>
              <w:top w:val="nil"/>
            </w:tcBorders>
            <w:shd w:val="clear" w:color="auto" w:fill="auto"/>
          </w:tcPr>
          <w:p w14:paraId="40028C4C" w14:textId="77777777" w:rsidR="006A2BF1" w:rsidRPr="00B20AE8" w:rsidRDefault="006A2BF1" w:rsidP="0039402F">
            <w:pPr>
              <w:pStyle w:val="TAC"/>
            </w:pPr>
          </w:p>
        </w:tc>
        <w:tc>
          <w:tcPr>
            <w:tcW w:w="2092" w:type="dxa"/>
          </w:tcPr>
          <w:p w14:paraId="3CCD1900" w14:textId="77777777" w:rsidR="006A2BF1" w:rsidRPr="00B20AE8" w:rsidRDefault="006A2BF1" w:rsidP="0039402F">
            <w:pPr>
              <w:pStyle w:val="TAC"/>
              <w:rPr>
                <w:rFonts w:cs="v5.0.0"/>
              </w:rPr>
            </w:pPr>
            <w:r w:rsidRPr="00B20AE8">
              <w:rPr>
                <w:szCs w:val="18"/>
              </w:rPr>
              <w:t xml:space="preserve">-38 – </w:t>
            </w:r>
            <w:r w:rsidRPr="00B20AE8">
              <w:t>Δ</w:t>
            </w:r>
            <w:r w:rsidRPr="00B20AE8">
              <w:rPr>
                <w:vertAlign w:val="subscript"/>
              </w:rPr>
              <w:t>minSENS</w:t>
            </w:r>
          </w:p>
        </w:tc>
        <w:tc>
          <w:tcPr>
            <w:tcW w:w="1842" w:type="dxa"/>
          </w:tcPr>
          <w:p w14:paraId="2344E33A" w14:textId="77777777" w:rsidR="006A2BF1" w:rsidRPr="00B20AE8" w:rsidRDefault="006A2BF1" w:rsidP="0039402F">
            <w:pPr>
              <w:pStyle w:val="TAC"/>
            </w:pPr>
            <w:r w:rsidRPr="00B20AE8">
              <w:rPr>
                <w:szCs w:val="18"/>
              </w:rPr>
              <w:t xml:space="preserve">-101 – </w:t>
            </w:r>
            <w:r w:rsidRPr="00B20AE8">
              <w:t>Δ</w:t>
            </w:r>
            <w:r w:rsidRPr="00B20AE8">
              <w:rPr>
                <w:vertAlign w:val="subscript"/>
              </w:rPr>
              <w:t>minSENS</w:t>
            </w:r>
            <w:r w:rsidRPr="00B20AE8">
              <w:rPr>
                <w:vertAlign w:val="subscript"/>
                <w:lang w:val="sv-SE"/>
              </w:rPr>
              <w:t xml:space="preserve"> </w:t>
            </w:r>
          </w:p>
        </w:tc>
        <w:tc>
          <w:tcPr>
            <w:tcW w:w="1004" w:type="dxa"/>
            <w:tcBorders>
              <w:top w:val="nil"/>
            </w:tcBorders>
            <w:shd w:val="clear" w:color="auto" w:fill="auto"/>
          </w:tcPr>
          <w:p w14:paraId="24CDF3D3" w14:textId="77777777" w:rsidR="006A2BF1" w:rsidRPr="00B20AE8" w:rsidRDefault="006A2BF1" w:rsidP="0039402F">
            <w:pPr>
              <w:pStyle w:val="TAC"/>
            </w:pPr>
          </w:p>
        </w:tc>
        <w:tc>
          <w:tcPr>
            <w:tcW w:w="2693" w:type="dxa"/>
            <w:tcBorders>
              <w:top w:val="nil"/>
            </w:tcBorders>
            <w:shd w:val="clear" w:color="auto" w:fill="auto"/>
          </w:tcPr>
          <w:p w14:paraId="0C0FB1A2" w14:textId="77777777" w:rsidR="006A2BF1" w:rsidRPr="00B20AE8" w:rsidRDefault="006A2BF1" w:rsidP="0039402F">
            <w:pPr>
              <w:pStyle w:val="TAC"/>
            </w:pPr>
          </w:p>
        </w:tc>
      </w:tr>
      <w:tr w:rsidR="006E5C62" w:rsidRPr="00B20AE8" w14:paraId="3ACA738D" w14:textId="77777777" w:rsidTr="006A2BF1">
        <w:trPr>
          <w:cantSplit/>
          <w:jc w:val="center"/>
        </w:trPr>
        <w:tc>
          <w:tcPr>
            <w:tcW w:w="9550" w:type="dxa"/>
            <w:gridSpan w:val="5"/>
          </w:tcPr>
          <w:p w14:paraId="12B16709" w14:textId="73969273" w:rsidR="006E5C62" w:rsidRPr="00B20AE8" w:rsidRDefault="006E5C62" w:rsidP="0039402F">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03BFB34E" w14:textId="77777777" w:rsidR="006E5C62" w:rsidRPr="00B20AE8" w:rsidRDefault="006E5C62" w:rsidP="0039402F"/>
    <w:p w14:paraId="6C4E6AF6"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3D747A51" w14:textId="77777777" w:rsidTr="006A2BF1">
        <w:trPr>
          <w:cantSplit/>
          <w:jc w:val="center"/>
        </w:trPr>
        <w:tc>
          <w:tcPr>
            <w:tcW w:w="1851" w:type="dxa"/>
            <w:tcBorders>
              <w:bottom w:val="single" w:sz="4" w:space="0" w:color="auto"/>
            </w:tcBorders>
          </w:tcPr>
          <w:p w14:paraId="176A3EFA" w14:textId="77777777" w:rsidR="006E5C62" w:rsidRPr="00B20AE8" w:rsidRDefault="006E5C62" w:rsidP="0039402F">
            <w:pPr>
              <w:pStyle w:val="TAH"/>
            </w:pPr>
            <w:r w:rsidRPr="00B20AE8">
              <w:t>Operating band</w:t>
            </w:r>
          </w:p>
        </w:tc>
        <w:tc>
          <w:tcPr>
            <w:tcW w:w="2126" w:type="dxa"/>
          </w:tcPr>
          <w:p w14:paraId="61FECDF7" w14:textId="441B1ADB"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07307212" w14:textId="32AF1EE0" w:rsidR="006E5C62" w:rsidRPr="00B20AE8" w:rsidRDefault="006E5C62" w:rsidP="0039402F">
            <w:pPr>
              <w:pStyle w:val="TAH"/>
            </w:pPr>
            <w:r w:rsidRPr="00B20AE8">
              <w:t>Wanted Signal mean power</w:t>
            </w:r>
            <w:r w:rsidR="003D3C64">
              <w:t> </w:t>
            </w:r>
            <w:r w:rsidR="003D3C64" w:rsidRPr="00B20AE8">
              <w:t>[</w:t>
            </w:r>
            <w:r w:rsidRPr="00B20AE8">
              <w:t>dBm]</w:t>
            </w:r>
          </w:p>
          <w:p w14:paraId="6894E13F" w14:textId="77777777" w:rsidR="006E5C62" w:rsidRPr="00B20AE8" w:rsidRDefault="006E5C62" w:rsidP="0039402F">
            <w:pPr>
              <w:pStyle w:val="TAH"/>
            </w:pPr>
            <w:r w:rsidRPr="00B20AE8">
              <w:t>(NOTE)</w:t>
            </w:r>
          </w:p>
        </w:tc>
        <w:tc>
          <w:tcPr>
            <w:tcW w:w="993" w:type="dxa"/>
            <w:tcBorders>
              <w:bottom w:val="single" w:sz="4" w:space="0" w:color="auto"/>
            </w:tcBorders>
          </w:tcPr>
          <w:p w14:paraId="32921D62" w14:textId="77777777" w:rsidR="006E5C62" w:rsidRPr="00B20AE8" w:rsidRDefault="006E5C62" w:rsidP="0039402F">
            <w:pPr>
              <w:pStyle w:val="TAH"/>
            </w:pPr>
            <w:r w:rsidRPr="00B20AE8">
              <w:t>Offset</w:t>
            </w:r>
          </w:p>
        </w:tc>
        <w:tc>
          <w:tcPr>
            <w:tcW w:w="2670" w:type="dxa"/>
            <w:tcBorders>
              <w:bottom w:val="single" w:sz="4" w:space="0" w:color="auto"/>
            </w:tcBorders>
          </w:tcPr>
          <w:p w14:paraId="2A7DF6DE" w14:textId="77777777" w:rsidR="006E5C62" w:rsidRPr="00B20AE8" w:rsidRDefault="006E5C62" w:rsidP="0039402F">
            <w:pPr>
              <w:pStyle w:val="TAH"/>
            </w:pPr>
            <w:r w:rsidRPr="00B20AE8">
              <w:t>Type of Interfering Signal</w:t>
            </w:r>
          </w:p>
        </w:tc>
      </w:tr>
      <w:tr w:rsidR="006A2BF1" w:rsidRPr="00B20AE8" w14:paraId="28EFFC0D" w14:textId="77777777" w:rsidTr="006A2BF1">
        <w:trPr>
          <w:cantSplit/>
          <w:jc w:val="center"/>
        </w:trPr>
        <w:tc>
          <w:tcPr>
            <w:tcW w:w="1851" w:type="dxa"/>
            <w:tcBorders>
              <w:bottom w:val="nil"/>
            </w:tcBorders>
            <w:shd w:val="clear" w:color="auto" w:fill="auto"/>
          </w:tcPr>
          <w:p w14:paraId="38853CD5" w14:textId="77777777" w:rsidR="006A2BF1" w:rsidRPr="00B20AE8" w:rsidRDefault="006A2BF1" w:rsidP="0039402F">
            <w:pPr>
              <w:pStyle w:val="TAC"/>
            </w:pPr>
            <w:r w:rsidRPr="00B20AE8">
              <w:t>II, III, IV, V, VIII, X, XII, XIII, XIV</w:t>
            </w:r>
            <w:r w:rsidRPr="00B20AE8">
              <w:rPr>
                <w:lang w:eastAsia="zh-CN"/>
              </w:rPr>
              <w:t>, XXV, XXVI</w:t>
            </w:r>
          </w:p>
        </w:tc>
        <w:tc>
          <w:tcPr>
            <w:tcW w:w="2126" w:type="dxa"/>
          </w:tcPr>
          <w:p w14:paraId="6A7B9530" w14:textId="77777777" w:rsidR="006A2BF1" w:rsidRPr="00B20AE8" w:rsidRDefault="006A2BF1" w:rsidP="0039402F">
            <w:pPr>
              <w:pStyle w:val="TAC"/>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22173C2A" w14:textId="77777777" w:rsidR="006A2BF1" w:rsidRPr="00B20AE8" w:rsidRDefault="006A2BF1" w:rsidP="0039402F">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706BD60C" w14:textId="77777777" w:rsidR="006A2BF1" w:rsidRPr="00B20AE8" w:rsidRDefault="006A2BF1" w:rsidP="0039402F">
            <w:pPr>
              <w:pStyle w:val="TAC"/>
            </w:pPr>
            <w:r w:rsidRPr="00B20AE8">
              <w:t>±3.5 MHz</w:t>
            </w:r>
          </w:p>
        </w:tc>
        <w:tc>
          <w:tcPr>
            <w:tcW w:w="2670" w:type="dxa"/>
            <w:tcBorders>
              <w:bottom w:val="nil"/>
            </w:tcBorders>
            <w:shd w:val="clear" w:color="auto" w:fill="auto"/>
          </w:tcPr>
          <w:p w14:paraId="73FF6C70" w14:textId="77777777" w:rsidR="006A2BF1" w:rsidRPr="00B20AE8" w:rsidRDefault="006A2BF1" w:rsidP="0039402F">
            <w:pPr>
              <w:pStyle w:val="TAC"/>
            </w:pPr>
            <w:r w:rsidRPr="00B20AE8">
              <w:t>CW signal</w:t>
            </w:r>
          </w:p>
        </w:tc>
      </w:tr>
      <w:tr w:rsidR="006A2BF1" w:rsidRPr="00B20AE8" w14:paraId="64CCDD15" w14:textId="77777777" w:rsidTr="006A2BF1">
        <w:trPr>
          <w:cantSplit/>
          <w:jc w:val="center"/>
        </w:trPr>
        <w:tc>
          <w:tcPr>
            <w:tcW w:w="1851" w:type="dxa"/>
            <w:tcBorders>
              <w:top w:val="nil"/>
              <w:bottom w:val="nil"/>
            </w:tcBorders>
            <w:shd w:val="clear" w:color="auto" w:fill="auto"/>
          </w:tcPr>
          <w:p w14:paraId="19A53FD7" w14:textId="77777777" w:rsidR="006A2BF1" w:rsidRPr="00B20AE8" w:rsidRDefault="006A2BF1" w:rsidP="0039402F">
            <w:pPr>
              <w:pStyle w:val="TAC"/>
            </w:pPr>
          </w:p>
        </w:tc>
        <w:tc>
          <w:tcPr>
            <w:tcW w:w="2126" w:type="dxa"/>
          </w:tcPr>
          <w:p w14:paraId="738EC8A9" w14:textId="77777777" w:rsidR="006A2BF1" w:rsidRPr="00B20AE8" w:rsidRDefault="006A2BF1" w:rsidP="0039402F">
            <w:pPr>
              <w:pStyle w:val="TAC"/>
              <w:rPr>
                <w:rFonts w:cs="v5.0.0"/>
              </w:rPr>
            </w:pPr>
            <w:r w:rsidRPr="00B20AE8">
              <w:rPr>
                <w:szCs w:val="18"/>
              </w:rPr>
              <w:t xml:space="preserve">-38 – </w:t>
            </w:r>
            <w:r w:rsidRPr="00B20AE8">
              <w:t>Δ</w:t>
            </w:r>
            <w:r w:rsidRPr="00B20AE8">
              <w:rPr>
                <w:vertAlign w:val="subscript"/>
              </w:rPr>
              <w:t>minSENS</w:t>
            </w:r>
          </w:p>
        </w:tc>
        <w:tc>
          <w:tcPr>
            <w:tcW w:w="1842" w:type="dxa"/>
          </w:tcPr>
          <w:p w14:paraId="47B4E604" w14:textId="77777777" w:rsidR="006A2BF1" w:rsidRPr="00B20AE8" w:rsidRDefault="006A2BF1" w:rsidP="0039402F">
            <w:pPr>
              <w:pStyle w:val="TAC"/>
            </w:pPr>
            <w:r w:rsidRPr="00B20AE8">
              <w:rPr>
                <w:szCs w:val="18"/>
              </w:rPr>
              <w:t xml:space="preserve">-101 – </w:t>
            </w:r>
            <w:r w:rsidRPr="00B20AE8">
              <w:t>Δ</w:t>
            </w:r>
            <w:r w:rsidRPr="00B20AE8">
              <w:rPr>
                <w:vertAlign w:val="subscript"/>
              </w:rPr>
              <w:t>minSENS</w:t>
            </w:r>
            <w:r w:rsidRPr="00B20AE8">
              <w:rPr>
                <w:vertAlign w:val="subscript"/>
                <w:lang w:val="sv-SE"/>
              </w:rPr>
              <w:t xml:space="preserve"> </w:t>
            </w:r>
          </w:p>
        </w:tc>
        <w:tc>
          <w:tcPr>
            <w:tcW w:w="993" w:type="dxa"/>
            <w:tcBorders>
              <w:top w:val="nil"/>
              <w:bottom w:val="single" w:sz="4" w:space="0" w:color="auto"/>
            </w:tcBorders>
            <w:shd w:val="clear" w:color="auto" w:fill="auto"/>
          </w:tcPr>
          <w:p w14:paraId="01E91394" w14:textId="77777777" w:rsidR="006A2BF1" w:rsidRPr="00B20AE8" w:rsidRDefault="006A2BF1" w:rsidP="0039402F">
            <w:pPr>
              <w:pStyle w:val="TAC"/>
            </w:pPr>
          </w:p>
        </w:tc>
        <w:tc>
          <w:tcPr>
            <w:tcW w:w="2670" w:type="dxa"/>
            <w:tcBorders>
              <w:top w:val="nil"/>
              <w:bottom w:val="single" w:sz="4" w:space="0" w:color="auto"/>
            </w:tcBorders>
            <w:shd w:val="clear" w:color="auto" w:fill="auto"/>
          </w:tcPr>
          <w:p w14:paraId="65A0CC5C" w14:textId="77777777" w:rsidR="006A2BF1" w:rsidRPr="00B20AE8" w:rsidRDefault="006A2BF1" w:rsidP="0039402F">
            <w:pPr>
              <w:pStyle w:val="TAC"/>
            </w:pPr>
          </w:p>
        </w:tc>
      </w:tr>
      <w:tr w:rsidR="006A2BF1" w:rsidRPr="00B20AE8" w14:paraId="4DEC1F8A" w14:textId="77777777" w:rsidTr="006A2BF1">
        <w:trPr>
          <w:cantSplit/>
          <w:jc w:val="center"/>
        </w:trPr>
        <w:tc>
          <w:tcPr>
            <w:tcW w:w="1851" w:type="dxa"/>
            <w:tcBorders>
              <w:top w:val="nil"/>
              <w:bottom w:val="nil"/>
            </w:tcBorders>
            <w:shd w:val="clear" w:color="auto" w:fill="auto"/>
          </w:tcPr>
          <w:p w14:paraId="224A628C" w14:textId="77777777" w:rsidR="006A2BF1" w:rsidRPr="00B20AE8" w:rsidRDefault="006A2BF1" w:rsidP="0039402F">
            <w:pPr>
              <w:pStyle w:val="TAC"/>
            </w:pPr>
          </w:p>
        </w:tc>
        <w:tc>
          <w:tcPr>
            <w:tcW w:w="2126" w:type="dxa"/>
          </w:tcPr>
          <w:p w14:paraId="1AB34843" w14:textId="77777777" w:rsidR="006A2BF1" w:rsidRPr="00B20AE8" w:rsidRDefault="006A2BF1" w:rsidP="0039402F">
            <w:pPr>
              <w:pStyle w:val="TAC"/>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6AE7FD0B" w14:textId="77777777" w:rsidR="006A2BF1" w:rsidRPr="00B20AE8" w:rsidRDefault="006A2BF1" w:rsidP="0039402F">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60E36C81" w14:textId="77777777" w:rsidR="006A2BF1" w:rsidRPr="00B20AE8" w:rsidRDefault="006A2BF1" w:rsidP="0039402F">
            <w:pPr>
              <w:pStyle w:val="TAC"/>
            </w:pPr>
            <w:r w:rsidRPr="00B20AE8">
              <w:t>±5.9 MHz</w:t>
            </w:r>
          </w:p>
        </w:tc>
        <w:tc>
          <w:tcPr>
            <w:tcW w:w="2670" w:type="dxa"/>
            <w:tcBorders>
              <w:bottom w:val="nil"/>
            </w:tcBorders>
            <w:shd w:val="clear" w:color="auto" w:fill="auto"/>
          </w:tcPr>
          <w:p w14:paraId="0FC68515" w14:textId="77777777" w:rsidR="006A2BF1" w:rsidRPr="00B20AE8" w:rsidRDefault="006A2BF1" w:rsidP="0039402F">
            <w:pPr>
              <w:pStyle w:val="TAC"/>
            </w:pPr>
            <w:r w:rsidRPr="00B20AE8">
              <w:t>GMSK modulated (NOTE)</w:t>
            </w:r>
          </w:p>
        </w:tc>
      </w:tr>
      <w:tr w:rsidR="006A2BF1" w:rsidRPr="00B20AE8" w14:paraId="43B23F2E" w14:textId="77777777" w:rsidTr="006A2BF1">
        <w:trPr>
          <w:cantSplit/>
          <w:jc w:val="center"/>
        </w:trPr>
        <w:tc>
          <w:tcPr>
            <w:tcW w:w="1851" w:type="dxa"/>
            <w:tcBorders>
              <w:top w:val="nil"/>
            </w:tcBorders>
            <w:shd w:val="clear" w:color="auto" w:fill="auto"/>
          </w:tcPr>
          <w:p w14:paraId="7682D1B6" w14:textId="77777777" w:rsidR="006A2BF1" w:rsidRPr="00B20AE8" w:rsidRDefault="006A2BF1" w:rsidP="0039402F">
            <w:pPr>
              <w:pStyle w:val="TAC"/>
            </w:pPr>
          </w:p>
        </w:tc>
        <w:tc>
          <w:tcPr>
            <w:tcW w:w="2126" w:type="dxa"/>
          </w:tcPr>
          <w:p w14:paraId="13B4387E" w14:textId="77777777" w:rsidR="006A2BF1" w:rsidRPr="00B20AE8" w:rsidRDefault="006A2BF1" w:rsidP="0039402F">
            <w:pPr>
              <w:pStyle w:val="TAC"/>
            </w:pPr>
            <w:r w:rsidRPr="00B20AE8">
              <w:rPr>
                <w:szCs w:val="18"/>
              </w:rPr>
              <w:t xml:space="preserve">-38 – </w:t>
            </w:r>
            <w:r w:rsidRPr="00B20AE8">
              <w:t>Δ</w:t>
            </w:r>
            <w:r w:rsidRPr="00B20AE8">
              <w:rPr>
                <w:vertAlign w:val="subscript"/>
              </w:rPr>
              <w:t>minSENS</w:t>
            </w:r>
          </w:p>
        </w:tc>
        <w:tc>
          <w:tcPr>
            <w:tcW w:w="1842" w:type="dxa"/>
          </w:tcPr>
          <w:p w14:paraId="03E7F98B" w14:textId="77777777" w:rsidR="006A2BF1" w:rsidRPr="00B20AE8" w:rsidRDefault="006A2BF1" w:rsidP="0039402F">
            <w:pPr>
              <w:pStyle w:val="TAC"/>
            </w:pPr>
            <w:r w:rsidRPr="00B20AE8">
              <w:rPr>
                <w:szCs w:val="18"/>
              </w:rPr>
              <w:t xml:space="preserve">-101 – </w:t>
            </w:r>
            <w:r w:rsidRPr="00B20AE8">
              <w:t>Δ</w:t>
            </w:r>
            <w:r w:rsidRPr="00B20AE8">
              <w:rPr>
                <w:vertAlign w:val="subscript"/>
              </w:rPr>
              <w:t>minSENS</w:t>
            </w:r>
            <w:r w:rsidRPr="00B20AE8">
              <w:rPr>
                <w:vertAlign w:val="subscript"/>
                <w:lang w:val="sv-SE"/>
              </w:rPr>
              <w:t xml:space="preserve"> </w:t>
            </w:r>
          </w:p>
        </w:tc>
        <w:tc>
          <w:tcPr>
            <w:tcW w:w="993" w:type="dxa"/>
            <w:tcBorders>
              <w:top w:val="nil"/>
            </w:tcBorders>
            <w:shd w:val="clear" w:color="auto" w:fill="auto"/>
          </w:tcPr>
          <w:p w14:paraId="755CECB6" w14:textId="77777777" w:rsidR="006A2BF1" w:rsidRPr="00B20AE8" w:rsidRDefault="006A2BF1" w:rsidP="0039402F">
            <w:pPr>
              <w:pStyle w:val="TAC"/>
            </w:pPr>
          </w:p>
        </w:tc>
        <w:tc>
          <w:tcPr>
            <w:tcW w:w="2670" w:type="dxa"/>
            <w:tcBorders>
              <w:top w:val="nil"/>
            </w:tcBorders>
            <w:shd w:val="clear" w:color="auto" w:fill="auto"/>
          </w:tcPr>
          <w:p w14:paraId="08F1EA32" w14:textId="77777777" w:rsidR="006A2BF1" w:rsidRPr="00B20AE8" w:rsidRDefault="006A2BF1" w:rsidP="0039402F">
            <w:pPr>
              <w:pStyle w:val="TAC"/>
            </w:pPr>
          </w:p>
        </w:tc>
      </w:tr>
      <w:tr w:rsidR="006E5C62" w:rsidRPr="00B20AE8" w14:paraId="1E96DFCE" w14:textId="77777777" w:rsidTr="006A2BF1">
        <w:trPr>
          <w:cantSplit/>
          <w:jc w:val="center"/>
        </w:trPr>
        <w:tc>
          <w:tcPr>
            <w:tcW w:w="9482" w:type="dxa"/>
            <w:gridSpan w:val="5"/>
          </w:tcPr>
          <w:p w14:paraId="282E9856" w14:textId="530D64BF" w:rsidR="006E5C62" w:rsidRPr="00B20AE8" w:rsidRDefault="006E5C62" w:rsidP="0039402F">
            <w:pPr>
              <w:pStyle w:val="TAN"/>
            </w:pPr>
            <w:r w:rsidRPr="00B20AE8">
              <w:t>NOTE</w:t>
            </w:r>
            <w:r w:rsidRPr="00B20AE8">
              <w:tab/>
              <w:t xml:space="preserve">GMSK as defined in </w:t>
            </w:r>
            <w:r w:rsidR="001A40B1" w:rsidRPr="00B20AE8">
              <w:t>TS45.004</w:t>
            </w:r>
            <w:r w:rsidR="003D3C64">
              <w:t> </w:t>
            </w:r>
            <w:r w:rsidR="003D3C64" w:rsidRPr="00B20AE8">
              <w:t>[</w:t>
            </w:r>
            <w:r w:rsidR="001A40B1" w:rsidRPr="00B20AE8">
              <w:t>32]</w:t>
            </w:r>
          </w:p>
        </w:tc>
      </w:tr>
    </w:tbl>
    <w:p w14:paraId="1D149D08" w14:textId="77777777" w:rsidR="006E5C62" w:rsidRPr="00B20AE8" w:rsidRDefault="006E5C62" w:rsidP="0039402F"/>
    <w:p w14:paraId="3AD9026A" w14:textId="77777777" w:rsidR="006E5C62" w:rsidRPr="00B20AE8" w:rsidRDefault="006E5C62" w:rsidP="006E5C62">
      <w:pPr>
        <w:pStyle w:val="Heading4"/>
      </w:pPr>
      <w:bookmarkStart w:id="5784" w:name="_Toc21123283"/>
      <w:bookmarkStart w:id="5785" w:name="_Toc45907476"/>
      <w:bookmarkStart w:id="5786" w:name="_Toc53181580"/>
      <w:bookmarkStart w:id="5787" w:name="_Toc61117345"/>
      <w:bookmarkStart w:id="5788" w:name="_Toc67081197"/>
      <w:bookmarkStart w:id="5789" w:name="_Toc68770549"/>
      <w:bookmarkStart w:id="5790" w:name="_Toc74755612"/>
      <w:bookmarkStart w:id="5791" w:name="_Toc76506536"/>
      <w:bookmarkStart w:id="5792" w:name="_Toc83113455"/>
      <w:bookmarkStart w:id="5793" w:name="_Toc89876658"/>
      <w:bookmarkStart w:id="5794" w:name="_Toc98711558"/>
      <w:bookmarkStart w:id="5795" w:name="_Toc145097425"/>
      <w:bookmarkStart w:id="5796" w:name="_Toc161848675"/>
      <w:r w:rsidRPr="00B20AE8">
        <w:t>7.8.5.3</w:t>
      </w:r>
      <w:r w:rsidRPr="00B20AE8">
        <w:tab/>
        <w:t>Single RAT E- UTRA operation</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323E736D" w14:textId="3B7F840E" w:rsidR="006E5C62" w:rsidRPr="00B20AE8" w:rsidRDefault="006E5C62" w:rsidP="0039402F">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w:t>
      </w:r>
      <w:r w:rsidR="003D3C64" w:rsidRPr="00B20AE8">
        <w:rPr>
          <w:rFonts w:eastAsia="Osaka"/>
        </w:rPr>
        <w:t>TS</w:t>
      </w:r>
      <w:r w:rsidR="003D3C64">
        <w:rPr>
          <w:rFonts w:eastAsia="Osaka"/>
        </w:rPr>
        <w:t> </w:t>
      </w:r>
      <w:r w:rsidR="003D3C64" w:rsidRPr="00B20AE8">
        <w:rPr>
          <w:rFonts w:eastAsia="Osaka"/>
        </w:rPr>
        <w:t>3</w:t>
      </w:r>
      <w:r w:rsidR="001A40B1" w:rsidRPr="00B20AE8">
        <w:rPr>
          <w:rFonts w:eastAsia="Osaka"/>
        </w:rPr>
        <w:t>6.104</w:t>
      </w:r>
      <w:r w:rsidR="003D3C64">
        <w:rPr>
          <w:rFonts w:eastAsia="Osaka"/>
        </w:rPr>
        <w:t> </w:t>
      </w:r>
      <w:r w:rsidR="003D3C64" w:rsidRPr="00B20AE8">
        <w:rPr>
          <w:rFonts w:eastAsia="Osaka"/>
        </w:rPr>
        <w:t>[</w:t>
      </w:r>
      <w:r w:rsidR="001A40B1" w:rsidRPr="00B20AE8">
        <w:rPr>
          <w:rFonts w:eastAsia="Osaka"/>
        </w:rPr>
        <w:t>4]</w:t>
      </w:r>
      <w:r w:rsidRPr="00B20AE8">
        <w:rPr>
          <w:rFonts w:eastAsia="Osaka"/>
        </w:rPr>
        <w:t xml:space="preserve"> Annex A.</w:t>
      </w:r>
    </w:p>
    <w:p w14:paraId="20DEEB0D" w14:textId="77777777" w:rsidR="006E5C62" w:rsidRPr="00B20AE8" w:rsidRDefault="006E5C62" w:rsidP="0039402F">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14:paraId="22EC0C05" w14:textId="77777777" w:rsidR="006E5C62" w:rsidRPr="00B20AE8" w:rsidRDefault="006E5C62" w:rsidP="0039402F">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14:paraId="5495DB6E" w14:textId="77777777" w:rsidR="006E5C62" w:rsidRPr="00B20AE8" w:rsidRDefault="006E5C62" w:rsidP="0039402F">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14:paraId="140FECF8" w14:textId="77777777" w:rsidR="006E5C62" w:rsidRPr="00B20AE8" w:rsidRDefault="006E5C62" w:rsidP="0039402F">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14:paraId="4202B00C" w14:textId="77777777" w:rsidR="006E5C62" w:rsidRPr="00B20AE8" w:rsidRDefault="006E5C62" w:rsidP="0039402F">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7C28A0E9" w14:textId="77777777" w:rsidR="006E5C62" w:rsidRPr="00B20AE8" w:rsidRDefault="006E5C62" w:rsidP="0039402F">
      <w:pPr>
        <w:pStyle w:val="TH"/>
      </w:pPr>
      <w:r w:rsidRPr="00B20AE8">
        <w:rPr>
          <w:rFonts w:eastAsia="Osaka"/>
        </w:rPr>
        <w:t xml:space="preserve">Table </w:t>
      </w:r>
      <w:r w:rsidRPr="00B20AE8">
        <w:t>7.8.5.3</w:t>
      </w:r>
      <w:r w:rsidRPr="00B20AE8">
        <w:rPr>
          <w:rFonts w:eastAsia="Osaka"/>
        </w:rPr>
        <w:t xml:space="preserve">-1: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6A2BF1" w:rsidRPr="00B20AE8" w14:paraId="398D308E" w14:textId="77777777" w:rsidTr="006A2BF1">
        <w:trPr>
          <w:cantSplit/>
          <w:jc w:val="center"/>
        </w:trPr>
        <w:tc>
          <w:tcPr>
            <w:tcW w:w="2049" w:type="dxa"/>
            <w:tcBorders>
              <w:bottom w:val="single" w:sz="4" w:space="0" w:color="auto"/>
            </w:tcBorders>
          </w:tcPr>
          <w:p w14:paraId="3DB201B5" w14:textId="77777777" w:rsidR="006E5C62" w:rsidRPr="00B20AE8" w:rsidRDefault="006E5C62" w:rsidP="0039402F">
            <w:pPr>
              <w:pStyle w:val="TAH"/>
            </w:pPr>
            <w:r w:rsidRPr="00B20AE8">
              <w:rPr>
                <w:lang w:eastAsia="zh-CN"/>
              </w:rPr>
              <w:t>BS type</w:t>
            </w:r>
          </w:p>
        </w:tc>
        <w:tc>
          <w:tcPr>
            <w:tcW w:w="1995" w:type="dxa"/>
          </w:tcPr>
          <w:p w14:paraId="70F8485B" w14:textId="1D458F5E" w:rsidR="006E5C62" w:rsidRPr="00B20AE8" w:rsidRDefault="006E5C62" w:rsidP="0039402F">
            <w:pPr>
              <w:pStyle w:val="TAH"/>
            </w:pPr>
            <w:r w:rsidRPr="00B20AE8">
              <w:t>Wanted signal mean power</w:t>
            </w:r>
            <w:r w:rsidR="003D3C64">
              <w:t> </w:t>
            </w:r>
            <w:r w:rsidR="003D3C64" w:rsidRPr="00B20AE8">
              <w:t>[</w:t>
            </w:r>
            <w:r w:rsidRPr="00B20AE8">
              <w:t>dBm]</w:t>
            </w:r>
          </w:p>
        </w:tc>
        <w:tc>
          <w:tcPr>
            <w:tcW w:w="1985" w:type="dxa"/>
          </w:tcPr>
          <w:p w14:paraId="7FFCAF75" w14:textId="6F3A1788" w:rsidR="006E5C62" w:rsidRPr="00B20AE8" w:rsidRDefault="006E5C62" w:rsidP="0039402F">
            <w:pPr>
              <w:pStyle w:val="TAH"/>
            </w:pPr>
            <w:r w:rsidRPr="00B20AE8">
              <w:t>Interfering signal mean power</w:t>
            </w:r>
            <w:r w:rsidR="003D3C64">
              <w:t> </w:t>
            </w:r>
            <w:r w:rsidR="003D3C64" w:rsidRPr="00B20AE8">
              <w:t>[</w:t>
            </w:r>
            <w:r w:rsidRPr="00B20AE8">
              <w:t>dBm]</w:t>
            </w:r>
          </w:p>
          <w:p w14:paraId="1BE42AFE" w14:textId="77777777" w:rsidR="006E5C62" w:rsidRPr="00B20AE8" w:rsidRDefault="006E5C62" w:rsidP="0039402F">
            <w:pPr>
              <w:pStyle w:val="TAH"/>
            </w:pPr>
            <w:r w:rsidRPr="00B20AE8">
              <w:t>(NOTE)</w:t>
            </w:r>
          </w:p>
        </w:tc>
        <w:tc>
          <w:tcPr>
            <w:tcW w:w="2628" w:type="dxa"/>
            <w:tcBorders>
              <w:bottom w:val="single" w:sz="4" w:space="0" w:color="auto"/>
            </w:tcBorders>
          </w:tcPr>
          <w:p w14:paraId="1B52261F" w14:textId="77777777" w:rsidR="006E5C62" w:rsidRPr="00B20AE8" w:rsidRDefault="006E5C62" w:rsidP="0039402F">
            <w:pPr>
              <w:pStyle w:val="TAH"/>
            </w:pPr>
            <w:r w:rsidRPr="00B20AE8">
              <w:t>Type of interfering signal</w:t>
            </w:r>
          </w:p>
        </w:tc>
      </w:tr>
      <w:tr w:rsidR="006A2BF1" w:rsidRPr="00B20AE8" w14:paraId="2B45DAB9" w14:textId="77777777" w:rsidTr="006A2BF1">
        <w:trPr>
          <w:cantSplit/>
          <w:jc w:val="center"/>
        </w:trPr>
        <w:tc>
          <w:tcPr>
            <w:tcW w:w="2049" w:type="dxa"/>
            <w:tcBorders>
              <w:bottom w:val="nil"/>
            </w:tcBorders>
            <w:shd w:val="clear" w:color="auto" w:fill="auto"/>
          </w:tcPr>
          <w:p w14:paraId="788C8163" w14:textId="77777777" w:rsidR="006A2BF1" w:rsidRPr="00B20AE8" w:rsidRDefault="006A2BF1" w:rsidP="0039402F">
            <w:pPr>
              <w:pStyle w:val="TAC"/>
            </w:pPr>
            <w:r w:rsidRPr="00B20AE8">
              <w:rPr>
                <w:lang w:eastAsia="zh-CN"/>
              </w:rPr>
              <w:t>Wide Area BS</w:t>
            </w:r>
          </w:p>
        </w:tc>
        <w:tc>
          <w:tcPr>
            <w:tcW w:w="1995" w:type="dxa"/>
          </w:tcPr>
          <w:p w14:paraId="414CAFF2" w14:textId="77777777" w:rsidR="006A2BF1" w:rsidRPr="00B20AE8" w:rsidRDefault="006A2BF1" w:rsidP="0039402F">
            <w:pPr>
              <w:pStyle w:val="TAC"/>
            </w:pPr>
            <w:r w:rsidRPr="00B20AE8">
              <w:t>EIS</w:t>
            </w:r>
            <w:r w:rsidRPr="00B20AE8">
              <w:rPr>
                <w:vertAlign w:val="subscript"/>
              </w:rPr>
              <w:t>REFSENS</w:t>
            </w:r>
            <w:r w:rsidRPr="00B20AE8" w:rsidDel="00A31D92">
              <w:t xml:space="preserve"> </w:t>
            </w:r>
            <w:r w:rsidRPr="00B20AE8">
              <w:t xml:space="preserve">+ 6dB </w:t>
            </w:r>
          </w:p>
        </w:tc>
        <w:tc>
          <w:tcPr>
            <w:tcW w:w="1985" w:type="dxa"/>
          </w:tcPr>
          <w:p w14:paraId="3606AFDB"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2628" w:type="dxa"/>
            <w:tcBorders>
              <w:bottom w:val="nil"/>
            </w:tcBorders>
            <w:shd w:val="clear" w:color="auto" w:fill="auto"/>
          </w:tcPr>
          <w:p w14:paraId="39952F56" w14:textId="77777777" w:rsidR="006A2BF1" w:rsidRPr="00B20AE8" w:rsidRDefault="006A2BF1" w:rsidP="0039402F">
            <w:pPr>
              <w:pStyle w:val="TAC"/>
            </w:pPr>
            <w:r w:rsidRPr="00B20AE8">
              <w:t>See table 7.8.5.3-2</w:t>
            </w:r>
          </w:p>
        </w:tc>
      </w:tr>
      <w:tr w:rsidR="006A2BF1" w:rsidRPr="00B20AE8" w14:paraId="1DCC212A" w14:textId="77777777" w:rsidTr="006A2BF1">
        <w:trPr>
          <w:cantSplit/>
          <w:jc w:val="center"/>
        </w:trPr>
        <w:tc>
          <w:tcPr>
            <w:tcW w:w="2049" w:type="dxa"/>
            <w:tcBorders>
              <w:top w:val="nil"/>
              <w:bottom w:val="single" w:sz="4" w:space="0" w:color="auto"/>
            </w:tcBorders>
            <w:shd w:val="clear" w:color="auto" w:fill="auto"/>
          </w:tcPr>
          <w:p w14:paraId="31E4B4F0" w14:textId="77777777" w:rsidR="006A2BF1" w:rsidRPr="00B20AE8" w:rsidRDefault="006A2BF1" w:rsidP="0039402F">
            <w:pPr>
              <w:pStyle w:val="TAC"/>
              <w:rPr>
                <w:lang w:eastAsia="zh-CN"/>
              </w:rPr>
            </w:pPr>
          </w:p>
        </w:tc>
        <w:tc>
          <w:tcPr>
            <w:tcW w:w="1995" w:type="dxa"/>
          </w:tcPr>
          <w:p w14:paraId="2DFE2AD6"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985" w:type="dxa"/>
          </w:tcPr>
          <w:p w14:paraId="0ABE30CF"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2628" w:type="dxa"/>
            <w:tcBorders>
              <w:top w:val="nil"/>
              <w:bottom w:val="nil"/>
            </w:tcBorders>
            <w:shd w:val="clear" w:color="auto" w:fill="auto"/>
          </w:tcPr>
          <w:p w14:paraId="3D63193D" w14:textId="77777777" w:rsidR="006A2BF1" w:rsidRPr="00B20AE8" w:rsidRDefault="006A2BF1" w:rsidP="0039402F">
            <w:pPr>
              <w:pStyle w:val="TAC"/>
            </w:pPr>
          </w:p>
        </w:tc>
      </w:tr>
      <w:tr w:rsidR="006A2BF1" w:rsidRPr="00B20AE8" w14:paraId="2EBFD145" w14:textId="77777777" w:rsidTr="006A2BF1">
        <w:trPr>
          <w:cantSplit/>
          <w:jc w:val="center"/>
        </w:trPr>
        <w:tc>
          <w:tcPr>
            <w:tcW w:w="2049" w:type="dxa"/>
            <w:tcBorders>
              <w:bottom w:val="nil"/>
            </w:tcBorders>
            <w:shd w:val="clear" w:color="auto" w:fill="auto"/>
          </w:tcPr>
          <w:p w14:paraId="3B21003B" w14:textId="77777777" w:rsidR="006A2BF1" w:rsidRPr="00B20AE8" w:rsidRDefault="006A2BF1" w:rsidP="0039402F">
            <w:pPr>
              <w:pStyle w:val="TAC"/>
              <w:rPr>
                <w:lang w:eastAsia="zh-CN"/>
              </w:rPr>
            </w:pPr>
            <w:r w:rsidRPr="00B20AE8">
              <w:rPr>
                <w:rFonts w:hint="eastAsia"/>
                <w:lang w:eastAsia="zh-CN"/>
              </w:rPr>
              <w:t>Medium Range BS</w:t>
            </w:r>
          </w:p>
        </w:tc>
        <w:tc>
          <w:tcPr>
            <w:tcW w:w="1995" w:type="dxa"/>
          </w:tcPr>
          <w:p w14:paraId="7C12A535" w14:textId="77777777" w:rsidR="006A2BF1" w:rsidRPr="00B20AE8" w:rsidRDefault="006A2BF1" w:rsidP="0039402F">
            <w:pPr>
              <w:pStyle w:val="TAC"/>
            </w:pPr>
            <w:r w:rsidRPr="00B20AE8">
              <w:t>EIS</w:t>
            </w:r>
            <w:r w:rsidRPr="00B20AE8">
              <w:rPr>
                <w:vertAlign w:val="subscript"/>
              </w:rPr>
              <w:t>REFSENS</w:t>
            </w:r>
            <w:r w:rsidRPr="00B20AE8" w:rsidDel="00A31D92">
              <w:t xml:space="preserve"> </w:t>
            </w:r>
            <w:r w:rsidRPr="00B20AE8">
              <w:t xml:space="preserve">+ 6dB </w:t>
            </w:r>
          </w:p>
        </w:tc>
        <w:tc>
          <w:tcPr>
            <w:tcW w:w="1985" w:type="dxa"/>
          </w:tcPr>
          <w:p w14:paraId="7258D0EC" w14:textId="77777777" w:rsidR="006A2BF1" w:rsidRPr="00B20AE8" w:rsidRDefault="006A2BF1" w:rsidP="0039402F">
            <w:pPr>
              <w:pStyle w:val="TAC"/>
            </w:pPr>
            <w:r w:rsidRPr="00B20AE8">
              <w:rPr>
                <w:lang w:eastAsia="zh-CN"/>
              </w:rPr>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2628" w:type="dxa"/>
            <w:tcBorders>
              <w:top w:val="nil"/>
              <w:bottom w:val="nil"/>
            </w:tcBorders>
            <w:shd w:val="clear" w:color="auto" w:fill="auto"/>
          </w:tcPr>
          <w:p w14:paraId="5453D283" w14:textId="77777777" w:rsidR="006A2BF1" w:rsidRPr="00B20AE8" w:rsidRDefault="006A2BF1" w:rsidP="0039402F">
            <w:pPr>
              <w:pStyle w:val="TAC"/>
            </w:pPr>
          </w:p>
        </w:tc>
      </w:tr>
      <w:tr w:rsidR="006A2BF1" w:rsidRPr="00B20AE8" w14:paraId="47C3CF22" w14:textId="77777777" w:rsidTr="006A2BF1">
        <w:trPr>
          <w:cantSplit/>
          <w:jc w:val="center"/>
        </w:trPr>
        <w:tc>
          <w:tcPr>
            <w:tcW w:w="2049" w:type="dxa"/>
            <w:tcBorders>
              <w:top w:val="nil"/>
              <w:bottom w:val="single" w:sz="4" w:space="0" w:color="auto"/>
            </w:tcBorders>
            <w:shd w:val="clear" w:color="auto" w:fill="auto"/>
          </w:tcPr>
          <w:p w14:paraId="0FCC0A34" w14:textId="77777777" w:rsidR="006A2BF1" w:rsidRPr="00B20AE8" w:rsidRDefault="006A2BF1" w:rsidP="0039402F">
            <w:pPr>
              <w:pStyle w:val="TAC"/>
              <w:rPr>
                <w:lang w:eastAsia="zh-CN"/>
              </w:rPr>
            </w:pPr>
          </w:p>
        </w:tc>
        <w:tc>
          <w:tcPr>
            <w:tcW w:w="1995" w:type="dxa"/>
          </w:tcPr>
          <w:p w14:paraId="21B020F8"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985" w:type="dxa"/>
          </w:tcPr>
          <w:p w14:paraId="7CED86C8" w14:textId="77777777" w:rsidR="006A2BF1" w:rsidRPr="00B20AE8" w:rsidRDefault="006A2BF1" w:rsidP="0039402F">
            <w:pPr>
              <w:pStyle w:val="TAC"/>
              <w:rPr>
                <w:lang w:eastAsia="zh-CN"/>
              </w:rPr>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2628" w:type="dxa"/>
            <w:tcBorders>
              <w:top w:val="nil"/>
              <w:bottom w:val="nil"/>
            </w:tcBorders>
            <w:shd w:val="clear" w:color="auto" w:fill="auto"/>
          </w:tcPr>
          <w:p w14:paraId="3F58ABCE" w14:textId="77777777" w:rsidR="006A2BF1" w:rsidRPr="00B20AE8" w:rsidRDefault="006A2BF1" w:rsidP="0039402F">
            <w:pPr>
              <w:pStyle w:val="TAC"/>
            </w:pPr>
          </w:p>
        </w:tc>
      </w:tr>
      <w:tr w:rsidR="006A2BF1" w:rsidRPr="00B20AE8" w14:paraId="671FA092" w14:textId="77777777" w:rsidTr="006A2BF1">
        <w:trPr>
          <w:cantSplit/>
          <w:jc w:val="center"/>
        </w:trPr>
        <w:tc>
          <w:tcPr>
            <w:tcW w:w="2049" w:type="dxa"/>
            <w:tcBorders>
              <w:bottom w:val="nil"/>
            </w:tcBorders>
            <w:shd w:val="clear" w:color="auto" w:fill="auto"/>
          </w:tcPr>
          <w:p w14:paraId="3DEE2843" w14:textId="77777777" w:rsidR="006A2BF1" w:rsidRPr="00B20AE8" w:rsidRDefault="006A2BF1" w:rsidP="0039402F">
            <w:pPr>
              <w:pStyle w:val="TAC"/>
              <w:rPr>
                <w:lang w:eastAsia="zh-CN"/>
              </w:rPr>
            </w:pPr>
            <w:r w:rsidRPr="00B20AE8">
              <w:rPr>
                <w:lang w:eastAsia="zh-CN"/>
              </w:rPr>
              <w:t>Local Area BS</w:t>
            </w:r>
          </w:p>
        </w:tc>
        <w:tc>
          <w:tcPr>
            <w:tcW w:w="1995" w:type="dxa"/>
          </w:tcPr>
          <w:p w14:paraId="748B752B" w14:textId="77777777" w:rsidR="006A2BF1" w:rsidRPr="00B20AE8" w:rsidRDefault="006A2BF1" w:rsidP="0039402F">
            <w:pPr>
              <w:pStyle w:val="TAC"/>
            </w:pPr>
            <w:r w:rsidRPr="00B20AE8">
              <w:t>EIS</w:t>
            </w:r>
            <w:r w:rsidRPr="00B20AE8">
              <w:rPr>
                <w:vertAlign w:val="subscript"/>
              </w:rPr>
              <w:t>REFSENS</w:t>
            </w:r>
            <w:r w:rsidRPr="00B20AE8" w:rsidDel="00A31D92">
              <w:t xml:space="preserve"> </w:t>
            </w:r>
            <w:r w:rsidRPr="00B20AE8">
              <w:t xml:space="preserve">+ </w:t>
            </w:r>
            <w:r w:rsidRPr="00B20AE8">
              <w:rPr>
                <w:lang w:eastAsia="zh-CN"/>
              </w:rPr>
              <w:t>6</w:t>
            </w:r>
            <w:r w:rsidRPr="00B20AE8">
              <w:t xml:space="preserve">dB </w:t>
            </w:r>
          </w:p>
        </w:tc>
        <w:tc>
          <w:tcPr>
            <w:tcW w:w="1985" w:type="dxa"/>
          </w:tcPr>
          <w:p w14:paraId="251AE2DE" w14:textId="77777777" w:rsidR="006A2BF1" w:rsidRPr="00B20AE8" w:rsidRDefault="006A2BF1" w:rsidP="0039402F">
            <w:pPr>
              <w:pStyle w:val="TAC"/>
            </w:pPr>
            <w:r w:rsidRPr="00B20AE8">
              <w:rPr>
                <w:lang w:eastAsia="zh-CN"/>
              </w:rPr>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2628" w:type="dxa"/>
            <w:tcBorders>
              <w:top w:val="nil"/>
              <w:bottom w:val="nil"/>
            </w:tcBorders>
            <w:shd w:val="clear" w:color="auto" w:fill="auto"/>
          </w:tcPr>
          <w:p w14:paraId="137E1606" w14:textId="77777777" w:rsidR="006A2BF1" w:rsidRPr="00B20AE8" w:rsidRDefault="006A2BF1" w:rsidP="0039402F">
            <w:pPr>
              <w:pStyle w:val="TAC"/>
            </w:pPr>
          </w:p>
        </w:tc>
      </w:tr>
      <w:tr w:rsidR="006A2BF1" w:rsidRPr="00B20AE8" w14:paraId="6CB3D58D" w14:textId="77777777" w:rsidTr="006A2BF1">
        <w:trPr>
          <w:cantSplit/>
          <w:jc w:val="center"/>
        </w:trPr>
        <w:tc>
          <w:tcPr>
            <w:tcW w:w="2049" w:type="dxa"/>
            <w:tcBorders>
              <w:top w:val="nil"/>
            </w:tcBorders>
            <w:shd w:val="clear" w:color="auto" w:fill="auto"/>
          </w:tcPr>
          <w:p w14:paraId="435FEA50" w14:textId="77777777" w:rsidR="006A2BF1" w:rsidRPr="00B20AE8" w:rsidRDefault="006A2BF1" w:rsidP="0039402F">
            <w:pPr>
              <w:pStyle w:val="TAC"/>
              <w:rPr>
                <w:lang w:eastAsia="zh-CN"/>
              </w:rPr>
            </w:pPr>
          </w:p>
        </w:tc>
        <w:tc>
          <w:tcPr>
            <w:tcW w:w="1995" w:type="dxa"/>
          </w:tcPr>
          <w:p w14:paraId="51ACE0C5"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985" w:type="dxa"/>
          </w:tcPr>
          <w:p w14:paraId="7037BA02" w14:textId="77777777" w:rsidR="006A2BF1" w:rsidRPr="00B20AE8" w:rsidRDefault="006A2BF1" w:rsidP="0039402F">
            <w:pPr>
              <w:pStyle w:val="TAC"/>
              <w:rPr>
                <w:lang w:eastAsia="zh-CN"/>
              </w:rPr>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2628" w:type="dxa"/>
            <w:tcBorders>
              <w:top w:val="nil"/>
            </w:tcBorders>
            <w:shd w:val="clear" w:color="auto" w:fill="auto"/>
          </w:tcPr>
          <w:p w14:paraId="24E7D3C4" w14:textId="77777777" w:rsidR="006A2BF1" w:rsidRPr="00B20AE8" w:rsidRDefault="006A2BF1" w:rsidP="0039402F">
            <w:pPr>
              <w:pStyle w:val="TAC"/>
            </w:pPr>
          </w:p>
        </w:tc>
      </w:tr>
      <w:tr w:rsidR="001535E6" w:rsidRPr="00B20AE8" w14:paraId="0C2AABF9" w14:textId="77777777" w:rsidTr="006A2BF1">
        <w:trPr>
          <w:cantSplit/>
          <w:jc w:val="center"/>
        </w:trPr>
        <w:tc>
          <w:tcPr>
            <w:tcW w:w="8657" w:type="dxa"/>
            <w:gridSpan w:val="4"/>
          </w:tcPr>
          <w:p w14:paraId="4A1469C6" w14:textId="076EF359" w:rsidR="001535E6" w:rsidRPr="00B20AE8" w:rsidRDefault="001535E6" w:rsidP="0039402F">
            <w:pPr>
              <w:pStyle w:val="TAN"/>
              <w:rPr>
                <w:rFonts w:cs="Arial"/>
              </w:rPr>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tc>
      </w:tr>
    </w:tbl>
    <w:p w14:paraId="5C14172B" w14:textId="77777777" w:rsidR="006E5C62" w:rsidRPr="00B20AE8" w:rsidRDefault="006E5C62" w:rsidP="0039402F">
      <w:pPr>
        <w:rPr>
          <w:lang w:eastAsia="zh-CN"/>
        </w:rPr>
      </w:pPr>
    </w:p>
    <w:p w14:paraId="09C9B0CE" w14:textId="77777777" w:rsidR="006E5C62" w:rsidRPr="00B20AE8" w:rsidRDefault="006E5C62" w:rsidP="0039402F">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4F339F" w:rsidRPr="00B20AE8" w14:paraId="249DC956" w14:textId="77777777" w:rsidTr="006A2BF1">
        <w:trPr>
          <w:cantSplit/>
          <w:jc w:val="center"/>
        </w:trPr>
        <w:tc>
          <w:tcPr>
            <w:tcW w:w="2376" w:type="dxa"/>
            <w:tcBorders>
              <w:bottom w:val="single" w:sz="4" w:space="0" w:color="auto"/>
            </w:tcBorders>
            <w:shd w:val="clear" w:color="auto" w:fill="auto"/>
          </w:tcPr>
          <w:p w14:paraId="19907CB2" w14:textId="77777777" w:rsidR="006E5C62" w:rsidRPr="00B20AE8" w:rsidRDefault="006E5C62" w:rsidP="0039402F">
            <w:pPr>
              <w:pStyle w:val="TAH"/>
            </w:pPr>
            <w:r w:rsidRPr="00B20AE8">
              <w:t>E-UTRA</w:t>
            </w:r>
          </w:p>
          <w:p w14:paraId="570C726F" w14:textId="6CE21411"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3402" w:type="dxa"/>
          </w:tcPr>
          <w:p w14:paraId="138EE7E4" w14:textId="54297506" w:rsidR="006E5C62" w:rsidRPr="00B20AE8" w:rsidRDefault="006E5C62" w:rsidP="0039402F">
            <w:pPr>
              <w:pStyle w:val="TAH"/>
            </w:pPr>
            <w:r w:rsidRPr="00B20AE8">
              <w:t>Interfering signal centre frequency offset from</w:t>
            </w:r>
            <w:r w:rsidR="003D3C64">
              <w:t xml:space="preserve"> </w:t>
            </w:r>
            <w:r w:rsidRPr="00B20AE8">
              <w:t xml:space="preserve">the lower/upper </w:t>
            </w:r>
            <w:r w:rsidRPr="00B20AE8">
              <w:rPr>
                <w:i/>
              </w:rPr>
              <w:t>Base Station RF Bandwidth edge</w:t>
            </w:r>
            <w:r w:rsidR="003D3C64">
              <w:t> </w:t>
            </w:r>
            <w:r w:rsidR="003D3C64" w:rsidRPr="00B20AE8">
              <w:t>[</w:t>
            </w:r>
            <w:r w:rsidRPr="00B20AE8">
              <w:t>MHz]</w:t>
            </w:r>
          </w:p>
        </w:tc>
        <w:tc>
          <w:tcPr>
            <w:tcW w:w="3402" w:type="dxa"/>
          </w:tcPr>
          <w:p w14:paraId="6C62C7F4" w14:textId="77777777" w:rsidR="006E5C62" w:rsidRPr="00B20AE8" w:rsidRDefault="006E5C62" w:rsidP="0039402F">
            <w:pPr>
              <w:pStyle w:val="TAH"/>
            </w:pPr>
            <w:r w:rsidRPr="00B20AE8">
              <w:t>Type of interfering signal</w:t>
            </w:r>
          </w:p>
        </w:tc>
      </w:tr>
      <w:tr w:rsidR="006A2BF1" w:rsidRPr="00B20AE8" w14:paraId="4A78E5F9" w14:textId="77777777" w:rsidTr="006A2BF1">
        <w:trPr>
          <w:cantSplit/>
          <w:jc w:val="center"/>
        </w:trPr>
        <w:tc>
          <w:tcPr>
            <w:tcW w:w="2376" w:type="dxa"/>
            <w:tcBorders>
              <w:bottom w:val="nil"/>
            </w:tcBorders>
            <w:shd w:val="clear" w:color="auto" w:fill="auto"/>
          </w:tcPr>
          <w:p w14:paraId="5441BF15" w14:textId="77777777" w:rsidR="006A2BF1" w:rsidRPr="00B20AE8" w:rsidRDefault="006A2BF1" w:rsidP="0039402F">
            <w:pPr>
              <w:pStyle w:val="TAC"/>
            </w:pPr>
            <w:r w:rsidRPr="00B20AE8">
              <w:t>3</w:t>
            </w:r>
          </w:p>
        </w:tc>
        <w:tc>
          <w:tcPr>
            <w:tcW w:w="3402" w:type="dxa"/>
          </w:tcPr>
          <w:p w14:paraId="794C7678" w14:textId="77777777" w:rsidR="006A2BF1" w:rsidRPr="00B20AE8" w:rsidRDefault="006A2BF1" w:rsidP="0039402F">
            <w:pPr>
              <w:pStyle w:val="TAC"/>
            </w:pPr>
            <w:r w:rsidRPr="00B20AE8">
              <w:t>±4.5</w:t>
            </w:r>
          </w:p>
        </w:tc>
        <w:tc>
          <w:tcPr>
            <w:tcW w:w="3402" w:type="dxa"/>
            <w:shd w:val="clear" w:color="auto" w:fill="auto"/>
          </w:tcPr>
          <w:p w14:paraId="0569E4BD" w14:textId="77777777" w:rsidR="006A2BF1" w:rsidRPr="00B20AE8" w:rsidRDefault="006A2BF1" w:rsidP="0039402F">
            <w:pPr>
              <w:pStyle w:val="TAC"/>
            </w:pPr>
            <w:r w:rsidRPr="00B20AE8">
              <w:t>CW</w:t>
            </w:r>
          </w:p>
        </w:tc>
      </w:tr>
      <w:tr w:rsidR="006A2BF1" w:rsidRPr="00B20AE8" w14:paraId="41E76693" w14:textId="77777777" w:rsidTr="006A2BF1">
        <w:trPr>
          <w:cantSplit/>
          <w:jc w:val="center"/>
        </w:trPr>
        <w:tc>
          <w:tcPr>
            <w:tcW w:w="2376" w:type="dxa"/>
            <w:tcBorders>
              <w:top w:val="nil"/>
              <w:bottom w:val="single" w:sz="4" w:space="0" w:color="auto"/>
            </w:tcBorders>
            <w:shd w:val="clear" w:color="auto" w:fill="auto"/>
          </w:tcPr>
          <w:p w14:paraId="1B1B6DF5" w14:textId="77777777" w:rsidR="006A2BF1" w:rsidRPr="00B20AE8" w:rsidRDefault="006A2BF1" w:rsidP="0039402F">
            <w:pPr>
              <w:pStyle w:val="TAC"/>
            </w:pPr>
          </w:p>
        </w:tc>
        <w:tc>
          <w:tcPr>
            <w:tcW w:w="3402" w:type="dxa"/>
          </w:tcPr>
          <w:p w14:paraId="06560415" w14:textId="77777777" w:rsidR="006A2BF1" w:rsidRPr="00B20AE8" w:rsidRDefault="006A2BF1" w:rsidP="0039402F">
            <w:pPr>
              <w:pStyle w:val="TAC"/>
            </w:pPr>
            <w:r w:rsidRPr="00B20AE8">
              <w:t>±10.5</w:t>
            </w:r>
          </w:p>
        </w:tc>
        <w:tc>
          <w:tcPr>
            <w:tcW w:w="3402" w:type="dxa"/>
            <w:shd w:val="clear" w:color="auto" w:fill="auto"/>
          </w:tcPr>
          <w:p w14:paraId="2CE75653" w14:textId="77777777" w:rsidR="006A2BF1" w:rsidRPr="00B20AE8" w:rsidRDefault="006A2BF1" w:rsidP="0039402F">
            <w:pPr>
              <w:pStyle w:val="TAC"/>
              <w:rPr>
                <w:lang w:val="sv-FI"/>
              </w:rPr>
            </w:pPr>
            <w:r w:rsidRPr="00B20AE8">
              <w:rPr>
                <w:lang w:val="sv-FI"/>
              </w:rPr>
              <w:t>3</w:t>
            </w:r>
            <w:r w:rsidRPr="00B20AE8">
              <w:rPr>
                <w:lang w:val="sv-FI" w:eastAsia="ko-KR"/>
              </w:rPr>
              <w:t xml:space="preserve"> </w:t>
            </w:r>
            <w:r w:rsidRPr="00B20AE8">
              <w:rPr>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6A2BF1" w:rsidRPr="00B20AE8" w14:paraId="589A507E" w14:textId="77777777" w:rsidTr="006A2BF1">
        <w:trPr>
          <w:cantSplit/>
          <w:jc w:val="center"/>
        </w:trPr>
        <w:tc>
          <w:tcPr>
            <w:tcW w:w="2376" w:type="dxa"/>
            <w:tcBorders>
              <w:bottom w:val="nil"/>
            </w:tcBorders>
            <w:shd w:val="clear" w:color="auto" w:fill="auto"/>
          </w:tcPr>
          <w:p w14:paraId="6556E69F" w14:textId="77777777" w:rsidR="006A2BF1" w:rsidRPr="00B20AE8" w:rsidRDefault="006A2BF1" w:rsidP="0039402F">
            <w:pPr>
              <w:pStyle w:val="TAC"/>
            </w:pPr>
            <w:r w:rsidRPr="00B20AE8">
              <w:t>5</w:t>
            </w:r>
          </w:p>
        </w:tc>
        <w:tc>
          <w:tcPr>
            <w:tcW w:w="3402" w:type="dxa"/>
          </w:tcPr>
          <w:p w14:paraId="51DA5E11" w14:textId="77777777" w:rsidR="006A2BF1" w:rsidRPr="00B20AE8" w:rsidRDefault="006A2BF1" w:rsidP="0039402F">
            <w:pPr>
              <w:pStyle w:val="TAC"/>
            </w:pPr>
            <w:r w:rsidRPr="00B20AE8">
              <w:t>±7.5</w:t>
            </w:r>
          </w:p>
        </w:tc>
        <w:tc>
          <w:tcPr>
            <w:tcW w:w="3402" w:type="dxa"/>
            <w:shd w:val="clear" w:color="auto" w:fill="auto"/>
          </w:tcPr>
          <w:p w14:paraId="41579921" w14:textId="77777777" w:rsidR="006A2BF1" w:rsidRPr="00B20AE8" w:rsidRDefault="006A2BF1" w:rsidP="0039402F">
            <w:pPr>
              <w:pStyle w:val="TAC"/>
            </w:pPr>
            <w:r w:rsidRPr="00B20AE8">
              <w:t>CW</w:t>
            </w:r>
          </w:p>
        </w:tc>
      </w:tr>
      <w:tr w:rsidR="006A2BF1" w:rsidRPr="00B20AE8" w14:paraId="52DB4156" w14:textId="77777777" w:rsidTr="006A2BF1">
        <w:trPr>
          <w:cantSplit/>
          <w:jc w:val="center"/>
        </w:trPr>
        <w:tc>
          <w:tcPr>
            <w:tcW w:w="2376" w:type="dxa"/>
            <w:tcBorders>
              <w:top w:val="nil"/>
              <w:bottom w:val="single" w:sz="4" w:space="0" w:color="auto"/>
            </w:tcBorders>
            <w:shd w:val="clear" w:color="auto" w:fill="auto"/>
          </w:tcPr>
          <w:p w14:paraId="330ED2E2" w14:textId="77777777" w:rsidR="006A2BF1" w:rsidRPr="00B20AE8" w:rsidRDefault="006A2BF1" w:rsidP="0039402F">
            <w:pPr>
              <w:pStyle w:val="TAC"/>
            </w:pPr>
          </w:p>
        </w:tc>
        <w:tc>
          <w:tcPr>
            <w:tcW w:w="3402" w:type="dxa"/>
          </w:tcPr>
          <w:p w14:paraId="5ABCEB29" w14:textId="77777777" w:rsidR="006A2BF1" w:rsidRPr="00B20AE8" w:rsidRDefault="006A2BF1" w:rsidP="0039402F">
            <w:pPr>
              <w:pStyle w:val="TAC"/>
            </w:pPr>
            <w:r w:rsidRPr="00B20AE8">
              <w:t>±17.5</w:t>
            </w:r>
          </w:p>
        </w:tc>
        <w:tc>
          <w:tcPr>
            <w:tcW w:w="3402" w:type="dxa"/>
            <w:shd w:val="clear" w:color="auto" w:fill="auto"/>
          </w:tcPr>
          <w:p w14:paraId="1C96738A" w14:textId="77777777" w:rsidR="006A2BF1" w:rsidRPr="00B20AE8" w:rsidRDefault="006A2BF1" w:rsidP="0039402F">
            <w:pPr>
              <w:pStyle w:val="TAC"/>
            </w:pPr>
            <w:r w:rsidRPr="00B20AE8">
              <w:t>5</w:t>
            </w:r>
            <w:r w:rsidRPr="00B20AE8">
              <w:rPr>
                <w:rFonts w:hint="eastAsia"/>
                <w:lang w:eastAsia="ko-KR"/>
              </w:rPr>
              <w:t xml:space="preserve"> </w:t>
            </w:r>
            <w:r w:rsidRPr="00B20AE8">
              <w:t>MHz E-UTRA signal</w:t>
            </w:r>
          </w:p>
        </w:tc>
      </w:tr>
      <w:tr w:rsidR="006A2BF1" w:rsidRPr="00B20AE8" w14:paraId="7F6CD9D2" w14:textId="77777777" w:rsidTr="006A2BF1">
        <w:trPr>
          <w:cantSplit/>
          <w:jc w:val="center"/>
        </w:trPr>
        <w:tc>
          <w:tcPr>
            <w:tcW w:w="2376" w:type="dxa"/>
            <w:tcBorders>
              <w:bottom w:val="nil"/>
            </w:tcBorders>
            <w:shd w:val="clear" w:color="auto" w:fill="auto"/>
          </w:tcPr>
          <w:p w14:paraId="40664FAB" w14:textId="77777777" w:rsidR="006A2BF1" w:rsidRPr="00B20AE8" w:rsidRDefault="006A2BF1" w:rsidP="0039402F">
            <w:pPr>
              <w:pStyle w:val="TAC"/>
            </w:pPr>
            <w:r w:rsidRPr="00B20AE8">
              <w:t>10</w:t>
            </w:r>
          </w:p>
        </w:tc>
        <w:tc>
          <w:tcPr>
            <w:tcW w:w="3402" w:type="dxa"/>
          </w:tcPr>
          <w:p w14:paraId="300B1B47" w14:textId="77777777" w:rsidR="006A2BF1" w:rsidRPr="00B20AE8" w:rsidRDefault="006A2BF1" w:rsidP="0039402F">
            <w:pPr>
              <w:pStyle w:val="TAC"/>
            </w:pPr>
            <w:r w:rsidRPr="00B20AE8">
              <w:t>±7.375</w:t>
            </w:r>
          </w:p>
        </w:tc>
        <w:tc>
          <w:tcPr>
            <w:tcW w:w="3402" w:type="dxa"/>
            <w:shd w:val="clear" w:color="auto" w:fill="auto"/>
          </w:tcPr>
          <w:p w14:paraId="35224990" w14:textId="77777777" w:rsidR="006A2BF1" w:rsidRPr="00B20AE8" w:rsidRDefault="006A2BF1" w:rsidP="0039402F">
            <w:pPr>
              <w:pStyle w:val="TAC"/>
            </w:pPr>
            <w:r w:rsidRPr="00B20AE8">
              <w:t>CW</w:t>
            </w:r>
          </w:p>
        </w:tc>
      </w:tr>
      <w:tr w:rsidR="006A2BF1" w:rsidRPr="00B20AE8" w14:paraId="5E1F27D1" w14:textId="77777777" w:rsidTr="006A2BF1">
        <w:trPr>
          <w:cantSplit/>
          <w:jc w:val="center"/>
        </w:trPr>
        <w:tc>
          <w:tcPr>
            <w:tcW w:w="2376" w:type="dxa"/>
            <w:tcBorders>
              <w:top w:val="nil"/>
              <w:bottom w:val="single" w:sz="4" w:space="0" w:color="auto"/>
            </w:tcBorders>
            <w:shd w:val="clear" w:color="auto" w:fill="auto"/>
          </w:tcPr>
          <w:p w14:paraId="0DED5C8E" w14:textId="77777777" w:rsidR="006A2BF1" w:rsidRPr="00B20AE8" w:rsidRDefault="006A2BF1" w:rsidP="0039402F">
            <w:pPr>
              <w:pStyle w:val="TAC"/>
            </w:pPr>
          </w:p>
        </w:tc>
        <w:tc>
          <w:tcPr>
            <w:tcW w:w="3402" w:type="dxa"/>
          </w:tcPr>
          <w:p w14:paraId="66047273" w14:textId="77777777" w:rsidR="006A2BF1" w:rsidRPr="00B20AE8" w:rsidRDefault="006A2BF1" w:rsidP="0039402F">
            <w:pPr>
              <w:pStyle w:val="TAC"/>
            </w:pPr>
            <w:r w:rsidRPr="00B20AE8">
              <w:t>±17.5</w:t>
            </w:r>
          </w:p>
        </w:tc>
        <w:tc>
          <w:tcPr>
            <w:tcW w:w="3402" w:type="dxa"/>
            <w:shd w:val="clear" w:color="auto" w:fill="auto"/>
          </w:tcPr>
          <w:p w14:paraId="53A78ED3" w14:textId="77777777" w:rsidR="006A2BF1" w:rsidRPr="00B20AE8" w:rsidRDefault="006A2BF1" w:rsidP="0039402F">
            <w:pPr>
              <w:pStyle w:val="TAC"/>
            </w:pPr>
            <w:r w:rsidRPr="00B20AE8">
              <w:t>5</w:t>
            </w:r>
            <w:r w:rsidRPr="00B20AE8">
              <w:rPr>
                <w:rFonts w:hint="eastAsia"/>
                <w:lang w:eastAsia="ko-KR"/>
              </w:rPr>
              <w:t xml:space="preserve"> </w:t>
            </w:r>
            <w:r w:rsidRPr="00B20AE8">
              <w:t>MHz E-UTRA signal</w:t>
            </w:r>
          </w:p>
        </w:tc>
      </w:tr>
      <w:tr w:rsidR="006A2BF1" w:rsidRPr="00B20AE8" w14:paraId="15A31029" w14:textId="77777777" w:rsidTr="006A2BF1">
        <w:trPr>
          <w:cantSplit/>
          <w:jc w:val="center"/>
        </w:trPr>
        <w:tc>
          <w:tcPr>
            <w:tcW w:w="2376" w:type="dxa"/>
            <w:tcBorders>
              <w:bottom w:val="nil"/>
            </w:tcBorders>
            <w:shd w:val="clear" w:color="auto" w:fill="auto"/>
          </w:tcPr>
          <w:p w14:paraId="6C475DBB" w14:textId="77777777" w:rsidR="006A2BF1" w:rsidRPr="00B20AE8" w:rsidRDefault="006A2BF1" w:rsidP="0039402F">
            <w:pPr>
              <w:pStyle w:val="TAC"/>
            </w:pPr>
            <w:r w:rsidRPr="00B20AE8">
              <w:t>15</w:t>
            </w:r>
          </w:p>
        </w:tc>
        <w:tc>
          <w:tcPr>
            <w:tcW w:w="3402" w:type="dxa"/>
          </w:tcPr>
          <w:p w14:paraId="08E3C2DA" w14:textId="77777777" w:rsidR="006A2BF1" w:rsidRPr="00B20AE8" w:rsidRDefault="006A2BF1" w:rsidP="0039402F">
            <w:pPr>
              <w:pStyle w:val="TAC"/>
            </w:pPr>
            <w:r w:rsidRPr="00B20AE8">
              <w:t>±7.25</w:t>
            </w:r>
          </w:p>
        </w:tc>
        <w:tc>
          <w:tcPr>
            <w:tcW w:w="3402" w:type="dxa"/>
            <w:shd w:val="clear" w:color="auto" w:fill="auto"/>
          </w:tcPr>
          <w:p w14:paraId="24B6D8AC" w14:textId="77777777" w:rsidR="006A2BF1" w:rsidRPr="00B20AE8" w:rsidRDefault="006A2BF1" w:rsidP="0039402F">
            <w:pPr>
              <w:pStyle w:val="TAC"/>
            </w:pPr>
            <w:r w:rsidRPr="00B20AE8">
              <w:t>CW</w:t>
            </w:r>
          </w:p>
        </w:tc>
      </w:tr>
      <w:tr w:rsidR="006A2BF1" w:rsidRPr="00B20AE8" w14:paraId="12A8DC3E" w14:textId="77777777" w:rsidTr="006A2BF1">
        <w:trPr>
          <w:cantSplit/>
          <w:jc w:val="center"/>
        </w:trPr>
        <w:tc>
          <w:tcPr>
            <w:tcW w:w="2376" w:type="dxa"/>
            <w:tcBorders>
              <w:top w:val="nil"/>
              <w:bottom w:val="single" w:sz="4" w:space="0" w:color="auto"/>
            </w:tcBorders>
            <w:shd w:val="clear" w:color="auto" w:fill="auto"/>
          </w:tcPr>
          <w:p w14:paraId="2BAFA7EC" w14:textId="77777777" w:rsidR="006A2BF1" w:rsidRPr="00B20AE8" w:rsidRDefault="006A2BF1" w:rsidP="0039402F">
            <w:pPr>
              <w:pStyle w:val="TAC"/>
            </w:pPr>
          </w:p>
        </w:tc>
        <w:tc>
          <w:tcPr>
            <w:tcW w:w="3402" w:type="dxa"/>
          </w:tcPr>
          <w:p w14:paraId="0CC9D6F7" w14:textId="77777777" w:rsidR="006A2BF1" w:rsidRPr="00B20AE8" w:rsidRDefault="006A2BF1" w:rsidP="0039402F">
            <w:pPr>
              <w:pStyle w:val="TAC"/>
            </w:pPr>
            <w:r w:rsidRPr="00B20AE8">
              <w:t>±17.5</w:t>
            </w:r>
          </w:p>
        </w:tc>
        <w:tc>
          <w:tcPr>
            <w:tcW w:w="3402" w:type="dxa"/>
            <w:shd w:val="clear" w:color="auto" w:fill="auto"/>
          </w:tcPr>
          <w:p w14:paraId="3648671F" w14:textId="77777777" w:rsidR="006A2BF1" w:rsidRPr="00B20AE8" w:rsidRDefault="006A2BF1" w:rsidP="0039402F">
            <w:pPr>
              <w:pStyle w:val="TAC"/>
            </w:pPr>
            <w:r w:rsidRPr="00B20AE8">
              <w:t>5</w:t>
            </w:r>
            <w:r w:rsidRPr="00B20AE8">
              <w:rPr>
                <w:rFonts w:hint="eastAsia"/>
                <w:lang w:eastAsia="ko-KR"/>
              </w:rPr>
              <w:t xml:space="preserve"> </w:t>
            </w:r>
            <w:r w:rsidRPr="00B20AE8">
              <w:t>MHz E-UTRA signal</w:t>
            </w:r>
          </w:p>
        </w:tc>
      </w:tr>
      <w:tr w:rsidR="006A2BF1" w:rsidRPr="00B20AE8" w14:paraId="487040A9" w14:textId="77777777" w:rsidTr="006A2BF1">
        <w:trPr>
          <w:cantSplit/>
          <w:jc w:val="center"/>
        </w:trPr>
        <w:tc>
          <w:tcPr>
            <w:tcW w:w="2376" w:type="dxa"/>
            <w:tcBorders>
              <w:bottom w:val="nil"/>
            </w:tcBorders>
            <w:shd w:val="clear" w:color="auto" w:fill="auto"/>
          </w:tcPr>
          <w:p w14:paraId="7315F10A" w14:textId="77777777" w:rsidR="006A2BF1" w:rsidRPr="00B20AE8" w:rsidRDefault="006A2BF1" w:rsidP="0039402F">
            <w:pPr>
              <w:pStyle w:val="TAC"/>
            </w:pPr>
            <w:r w:rsidRPr="00B20AE8">
              <w:t>20</w:t>
            </w:r>
          </w:p>
        </w:tc>
        <w:tc>
          <w:tcPr>
            <w:tcW w:w="3402" w:type="dxa"/>
          </w:tcPr>
          <w:p w14:paraId="2BCD0784" w14:textId="77777777" w:rsidR="006A2BF1" w:rsidRPr="00B20AE8" w:rsidRDefault="006A2BF1" w:rsidP="0039402F">
            <w:pPr>
              <w:pStyle w:val="TAC"/>
            </w:pPr>
            <w:r w:rsidRPr="00B20AE8">
              <w:t>±7.125</w:t>
            </w:r>
          </w:p>
        </w:tc>
        <w:tc>
          <w:tcPr>
            <w:tcW w:w="3402" w:type="dxa"/>
            <w:shd w:val="clear" w:color="auto" w:fill="auto"/>
          </w:tcPr>
          <w:p w14:paraId="73A62898" w14:textId="77777777" w:rsidR="006A2BF1" w:rsidRPr="00B20AE8" w:rsidRDefault="006A2BF1" w:rsidP="0039402F">
            <w:pPr>
              <w:pStyle w:val="TAC"/>
            </w:pPr>
            <w:r w:rsidRPr="00B20AE8">
              <w:t>CW</w:t>
            </w:r>
          </w:p>
        </w:tc>
      </w:tr>
      <w:tr w:rsidR="006A2BF1" w:rsidRPr="00B20AE8" w14:paraId="244C7E96" w14:textId="77777777" w:rsidTr="006A2BF1">
        <w:trPr>
          <w:cantSplit/>
          <w:jc w:val="center"/>
        </w:trPr>
        <w:tc>
          <w:tcPr>
            <w:tcW w:w="2376" w:type="dxa"/>
            <w:tcBorders>
              <w:top w:val="nil"/>
              <w:bottom w:val="single" w:sz="4" w:space="0" w:color="auto"/>
            </w:tcBorders>
            <w:shd w:val="clear" w:color="auto" w:fill="auto"/>
          </w:tcPr>
          <w:p w14:paraId="156D6D89" w14:textId="77777777" w:rsidR="006A2BF1" w:rsidRPr="00B20AE8" w:rsidRDefault="006A2BF1" w:rsidP="0039402F">
            <w:pPr>
              <w:pStyle w:val="TAC"/>
            </w:pPr>
          </w:p>
        </w:tc>
        <w:tc>
          <w:tcPr>
            <w:tcW w:w="3402" w:type="dxa"/>
          </w:tcPr>
          <w:p w14:paraId="220FE7F4" w14:textId="77777777" w:rsidR="006A2BF1" w:rsidRPr="00B20AE8" w:rsidRDefault="006A2BF1" w:rsidP="0039402F">
            <w:pPr>
              <w:pStyle w:val="TAC"/>
            </w:pPr>
            <w:r w:rsidRPr="00B20AE8">
              <w:t>±17.5</w:t>
            </w:r>
          </w:p>
        </w:tc>
        <w:tc>
          <w:tcPr>
            <w:tcW w:w="3402" w:type="dxa"/>
            <w:shd w:val="clear" w:color="auto" w:fill="auto"/>
          </w:tcPr>
          <w:p w14:paraId="5742448B" w14:textId="77777777" w:rsidR="006A2BF1" w:rsidRPr="00B20AE8" w:rsidRDefault="006A2BF1" w:rsidP="0039402F">
            <w:pPr>
              <w:pStyle w:val="TAC"/>
              <w:rPr>
                <w:lang w:val="sv-FI" w:eastAsia="ko-KR"/>
              </w:rPr>
            </w:pPr>
            <w:r w:rsidRPr="00B20AE8">
              <w:rPr>
                <w:lang w:val="sv-FI"/>
              </w:rPr>
              <w:t>5</w:t>
            </w:r>
            <w:r w:rsidRPr="00B20AE8">
              <w:rPr>
                <w:lang w:val="sv-FI" w:eastAsia="ko-KR"/>
              </w:rPr>
              <w:t xml:space="preserve"> </w:t>
            </w:r>
            <w:r w:rsidRPr="00B20AE8">
              <w:rPr>
                <w:lang w:val="sv-FI"/>
              </w:rPr>
              <w:t>MHz E-UTRA signal (NOTE</w:t>
            </w:r>
            <w:r w:rsidRPr="00B20AE8">
              <w:rPr>
                <w:lang w:val="sv-FI" w:eastAsia="ko-KR"/>
              </w:rPr>
              <w:t xml:space="preserve"> </w:t>
            </w:r>
            <w:r w:rsidRPr="00B20AE8">
              <w:rPr>
                <w:lang w:val="sv-FI"/>
              </w:rPr>
              <w:t>1</w:t>
            </w:r>
            <w:r w:rsidRPr="00B20AE8">
              <w:rPr>
                <w:lang w:val="sv-FI" w:eastAsia="ko-KR"/>
              </w:rPr>
              <w:t>)</w:t>
            </w:r>
          </w:p>
        </w:tc>
      </w:tr>
      <w:tr w:rsidR="006A2BF1" w:rsidRPr="00B20AE8" w14:paraId="46DE5B05" w14:textId="77777777" w:rsidTr="006A2BF1">
        <w:trPr>
          <w:cantSplit/>
          <w:jc w:val="center"/>
        </w:trPr>
        <w:tc>
          <w:tcPr>
            <w:tcW w:w="2376" w:type="dxa"/>
            <w:tcBorders>
              <w:bottom w:val="nil"/>
            </w:tcBorders>
            <w:shd w:val="clear" w:color="auto" w:fill="auto"/>
          </w:tcPr>
          <w:p w14:paraId="25A0FE29" w14:textId="77777777" w:rsidR="006A2BF1" w:rsidRPr="00B20AE8" w:rsidRDefault="006A2BF1" w:rsidP="0039402F">
            <w:pPr>
              <w:pStyle w:val="TAC"/>
              <w:rPr>
                <w:lang w:eastAsia="ko-KR"/>
              </w:rPr>
            </w:pPr>
            <w:r w:rsidRPr="00B20AE8">
              <w:rPr>
                <w:lang w:eastAsia="ko-KR"/>
              </w:rPr>
              <w:t>20</w:t>
            </w:r>
          </w:p>
        </w:tc>
        <w:tc>
          <w:tcPr>
            <w:tcW w:w="3402" w:type="dxa"/>
          </w:tcPr>
          <w:p w14:paraId="2C43312E" w14:textId="77777777" w:rsidR="006A2BF1" w:rsidRPr="00B20AE8" w:rsidRDefault="006A2BF1" w:rsidP="0039402F">
            <w:pPr>
              <w:pStyle w:val="TAC"/>
              <w:rPr>
                <w:lang w:eastAsia="ko-KR"/>
              </w:rPr>
            </w:pPr>
            <w:r w:rsidRPr="00B20AE8">
              <w:rPr>
                <w:lang w:eastAsia="ko-KR"/>
              </w:rPr>
              <w:t>±7.125</w:t>
            </w:r>
          </w:p>
        </w:tc>
        <w:tc>
          <w:tcPr>
            <w:tcW w:w="3402" w:type="dxa"/>
            <w:shd w:val="clear" w:color="auto" w:fill="auto"/>
          </w:tcPr>
          <w:p w14:paraId="28C273B9" w14:textId="77777777" w:rsidR="006A2BF1" w:rsidRPr="00B20AE8" w:rsidRDefault="006A2BF1" w:rsidP="0039402F">
            <w:pPr>
              <w:pStyle w:val="TAC"/>
              <w:rPr>
                <w:lang w:eastAsia="ko-KR"/>
              </w:rPr>
            </w:pPr>
            <w:r w:rsidRPr="00B20AE8">
              <w:rPr>
                <w:lang w:eastAsia="ko-KR"/>
              </w:rPr>
              <w:t>CW</w:t>
            </w:r>
          </w:p>
        </w:tc>
      </w:tr>
      <w:tr w:rsidR="006A2BF1" w:rsidRPr="00B20AE8" w14:paraId="2FC1964B" w14:textId="77777777" w:rsidTr="006A2BF1">
        <w:trPr>
          <w:cantSplit/>
          <w:jc w:val="center"/>
        </w:trPr>
        <w:tc>
          <w:tcPr>
            <w:tcW w:w="2376" w:type="dxa"/>
            <w:tcBorders>
              <w:top w:val="nil"/>
            </w:tcBorders>
            <w:shd w:val="clear" w:color="auto" w:fill="auto"/>
          </w:tcPr>
          <w:p w14:paraId="5B56AE59" w14:textId="77777777" w:rsidR="006A2BF1" w:rsidRPr="00B20AE8" w:rsidRDefault="006A2BF1" w:rsidP="0039402F">
            <w:pPr>
              <w:pStyle w:val="TAC"/>
              <w:rPr>
                <w:lang w:eastAsia="ko-KR"/>
              </w:rPr>
            </w:pPr>
          </w:p>
        </w:tc>
        <w:tc>
          <w:tcPr>
            <w:tcW w:w="3402" w:type="dxa"/>
          </w:tcPr>
          <w:p w14:paraId="276B7CE0" w14:textId="77777777" w:rsidR="006A2BF1" w:rsidRPr="00B20AE8" w:rsidRDefault="006A2BF1" w:rsidP="0039402F">
            <w:pPr>
              <w:pStyle w:val="TAC"/>
              <w:rPr>
                <w:lang w:eastAsia="zh-CN"/>
              </w:rPr>
            </w:pPr>
            <w:r w:rsidRPr="00B20AE8">
              <w:rPr>
                <w:lang w:eastAsia="zh-CN"/>
              </w:rPr>
              <w:t>±</w:t>
            </w:r>
            <w:r w:rsidRPr="00B20AE8">
              <w:rPr>
                <w:rFonts w:hint="eastAsia"/>
                <w:lang w:eastAsia="zh-CN"/>
              </w:rPr>
              <w:t>24</w:t>
            </w:r>
          </w:p>
        </w:tc>
        <w:tc>
          <w:tcPr>
            <w:tcW w:w="3402" w:type="dxa"/>
            <w:shd w:val="clear" w:color="auto" w:fill="auto"/>
          </w:tcPr>
          <w:p w14:paraId="61A27078" w14:textId="77777777" w:rsidR="006A2BF1" w:rsidRPr="00B20AE8" w:rsidRDefault="006A2BF1" w:rsidP="0039402F">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14:paraId="1ABF3158" w14:textId="77777777" w:rsidTr="006A2BF1">
        <w:trPr>
          <w:cantSplit/>
          <w:jc w:val="center"/>
        </w:trPr>
        <w:tc>
          <w:tcPr>
            <w:tcW w:w="9180" w:type="dxa"/>
            <w:gridSpan w:val="3"/>
          </w:tcPr>
          <w:p w14:paraId="30AF87E6" w14:textId="77777777" w:rsidR="006E5C62" w:rsidRPr="00B20AE8" w:rsidRDefault="006E5C62" w:rsidP="0039402F">
            <w:pPr>
              <w:pStyle w:val="TAN"/>
              <w:rPr>
                <w:rFonts w:eastAsia="Osaka" w:cs="v5.0.0"/>
                <w:lang w:eastAsia="ko-KR"/>
              </w:rPr>
            </w:pPr>
            <w:r w:rsidRPr="00B20AE8">
              <w:rPr>
                <w:lang w:eastAsia="ko-KR"/>
              </w:rPr>
              <w:t>NOTE</w:t>
            </w:r>
            <w:r w:rsidRPr="00B20AE8">
              <w:rPr>
                <w:rFonts w:hint="eastAsia"/>
                <w:lang w:eastAsia="ko-KR"/>
              </w:rPr>
              <w:t xml:space="preserve"> 1</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w:t>
            </w:r>
            <w:r w:rsidRPr="00B20AE8">
              <w:rPr>
                <w:lang w:eastAsia="zh-CN"/>
              </w:rPr>
              <w:t>d</w:t>
            </w:r>
            <w:r w:rsidRPr="00B20AE8">
              <w:rPr>
                <w:rFonts w:hint="eastAsia"/>
                <w:lang w:eastAsia="zh-CN"/>
              </w:rPr>
              <w:t xml:space="preserve"> for Band 46</w:t>
            </w:r>
            <w:r w:rsidRPr="00B20AE8">
              <w:rPr>
                <w:rFonts w:eastAsia="Osaka" w:cs="v5.0.0"/>
                <w:lang w:eastAsia="ko-KR"/>
              </w:rPr>
              <w:t>.</w:t>
            </w:r>
          </w:p>
          <w:p w14:paraId="58FD556D"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p w14:paraId="09C30C65" w14:textId="77777777" w:rsidR="006E5C62" w:rsidRPr="00B20AE8" w:rsidRDefault="006E5C62" w:rsidP="0039402F">
            <w:pPr>
              <w:pStyle w:val="TAN"/>
              <w:rPr>
                <w:rFonts w:cs="v5.0.0"/>
                <w:lang w:eastAsia="zh-CN"/>
              </w:rPr>
            </w:pPr>
            <w:r w:rsidRPr="00B20AE8">
              <w:t>NOTE</w:t>
            </w:r>
            <w:r w:rsidRPr="00B20AE8">
              <w:rPr>
                <w:rFonts w:hint="eastAsia"/>
                <w:lang w:eastAsia="zh-CN"/>
              </w:rPr>
              <w:t xml:space="preserve"> 3</w:t>
            </w:r>
            <w:r w:rsidRPr="00B20AE8">
              <w:t>:</w:t>
            </w:r>
            <w:r w:rsidRPr="00B20AE8">
              <w:tab/>
            </w:r>
            <w:r w:rsidRPr="00B20AE8">
              <w:rPr>
                <w:rFonts w:hint="eastAsia"/>
                <w:lang w:eastAsia="zh-CN"/>
              </w:rPr>
              <w:t>3</w:t>
            </w:r>
            <w:r w:rsidRPr="00B20AE8">
              <w:t xml:space="preserve"> MHz </w:t>
            </w:r>
            <w:r w:rsidRPr="00B20AE8">
              <w:rPr>
                <w:i/>
              </w:rPr>
              <w:t>channel bandwidth</w:t>
            </w:r>
            <w:r w:rsidRPr="00B20AE8">
              <w:t xml:space="preserve"> is not applicable to </w:t>
            </w:r>
            <w:r w:rsidRPr="00B20AE8">
              <w:rPr>
                <w:rFonts w:hint="eastAsia"/>
                <w:lang w:eastAsia="zh-CN"/>
              </w:rPr>
              <w:t xml:space="preserve">guard band </w:t>
            </w:r>
            <w:r w:rsidRPr="00B20AE8">
              <w:t>operation.</w:t>
            </w:r>
          </w:p>
        </w:tc>
      </w:tr>
    </w:tbl>
    <w:p w14:paraId="33D4CEB7" w14:textId="77777777" w:rsidR="006E5C62" w:rsidRPr="00B20AE8" w:rsidRDefault="006E5C62" w:rsidP="0039402F"/>
    <w:p w14:paraId="060B22D8" w14:textId="77777777" w:rsidR="006E5C62" w:rsidRPr="00B20AE8" w:rsidRDefault="006E5C62" w:rsidP="0039402F">
      <w:pPr>
        <w:pStyle w:val="TH"/>
      </w:pPr>
      <w:r w:rsidRPr="00B20AE8">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32EE03FB" w14:textId="77777777" w:rsidTr="006A2BF1">
        <w:trPr>
          <w:cantSplit/>
          <w:jc w:val="center"/>
        </w:trPr>
        <w:tc>
          <w:tcPr>
            <w:tcW w:w="1487" w:type="dxa"/>
            <w:tcBorders>
              <w:bottom w:val="single" w:sz="4" w:space="0" w:color="auto"/>
            </w:tcBorders>
            <w:shd w:val="clear" w:color="auto" w:fill="auto"/>
          </w:tcPr>
          <w:p w14:paraId="74445C35" w14:textId="77777777" w:rsidR="006E5C62" w:rsidRPr="00B20AE8" w:rsidRDefault="006E5C62" w:rsidP="0039402F">
            <w:pPr>
              <w:pStyle w:val="TAH"/>
            </w:pPr>
            <w:r w:rsidRPr="00B20AE8">
              <w:t>E-UTRA</w:t>
            </w:r>
          </w:p>
          <w:p w14:paraId="7D924FBE" w14:textId="13824756"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2181" w:type="dxa"/>
          </w:tcPr>
          <w:p w14:paraId="710A1AD7" w14:textId="776EF615" w:rsidR="006E5C62" w:rsidRPr="00B20AE8" w:rsidRDefault="006E5C62" w:rsidP="0039402F">
            <w:pPr>
              <w:pStyle w:val="TAH"/>
            </w:pPr>
            <w:r w:rsidRPr="00B20AE8">
              <w:t>Wanted signal mean power</w:t>
            </w:r>
            <w:r w:rsidR="003D3C64">
              <w:t> </w:t>
            </w:r>
            <w:r w:rsidR="003D3C64" w:rsidRPr="00B20AE8">
              <w:t>[</w:t>
            </w:r>
            <w:r w:rsidRPr="00B20AE8">
              <w:t>dBm]</w:t>
            </w:r>
          </w:p>
          <w:p w14:paraId="2BB49CD2" w14:textId="77777777" w:rsidR="006E5C62" w:rsidRPr="00B20AE8" w:rsidRDefault="006E5C62" w:rsidP="0039402F">
            <w:pPr>
              <w:pStyle w:val="TAH"/>
            </w:pPr>
            <w:r w:rsidRPr="00B20AE8">
              <w:t>(NOTE 1)</w:t>
            </w:r>
          </w:p>
        </w:tc>
        <w:tc>
          <w:tcPr>
            <w:tcW w:w="1828" w:type="dxa"/>
          </w:tcPr>
          <w:p w14:paraId="4AF101B9" w14:textId="67C8216A" w:rsidR="006E5C62" w:rsidRPr="00B20AE8" w:rsidRDefault="006E5C62" w:rsidP="0039402F">
            <w:pPr>
              <w:pStyle w:val="TAH"/>
            </w:pPr>
            <w:r w:rsidRPr="00B20AE8">
              <w:t>Interfering signal mean power</w:t>
            </w:r>
            <w:r w:rsidR="003D3C64">
              <w:t> </w:t>
            </w:r>
            <w:r w:rsidR="003D3C64" w:rsidRPr="00B20AE8">
              <w:t>[</w:t>
            </w:r>
            <w:r w:rsidRPr="00B20AE8">
              <w:t>dBm]</w:t>
            </w:r>
          </w:p>
        </w:tc>
        <w:tc>
          <w:tcPr>
            <w:tcW w:w="1818" w:type="dxa"/>
            <w:tcBorders>
              <w:bottom w:val="single" w:sz="4" w:space="0" w:color="auto"/>
            </w:tcBorders>
          </w:tcPr>
          <w:p w14:paraId="1ADC0374" w14:textId="266BBC7D" w:rsidR="006E5C62" w:rsidRPr="00B20AE8" w:rsidRDefault="006E5C62" w:rsidP="0039402F">
            <w:pPr>
              <w:pStyle w:val="TAH"/>
            </w:pPr>
            <w:r w:rsidRPr="00B20AE8">
              <w:t xml:space="preserve"> Interfering RB centre frequency offset from</w:t>
            </w:r>
            <w:r w:rsidR="003D3C64">
              <w:t xml:space="preserve"> </w:t>
            </w:r>
            <w:r w:rsidRPr="00B20AE8">
              <w:t xml:space="preserve">the lower/upper </w:t>
            </w:r>
            <w:r w:rsidRPr="00B20AE8">
              <w:rPr>
                <w:i/>
              </w:rPr>
              <w:t>Base Station RF Bandwidth edge</w:t>
            </w:r>
            <w:r w:rsidRPr="00B20AE8">
              <w:t xml:space="preserve"> or sub-block edge inside a </w:t>
            </w:r>
            <w:r w:rsidRPr="00B20AE8">
              <w:rPr>
                <w:i/>
              </w:rPr>
              <w:t>sub-block gap</w:t>
            </w:r>
            <w:r w:rsidR="003D3C64">
              <w:t> </w:t>
            </w:r>
            <w:r w:rsidR="003D3C64" w:rsidRPr="00B20AE8">
              <w:t>[</w:t>
            </w:r>
            <w:r w:rsidRPr="00B20AE8">
              <w:t>kHz]</w:t>
            </w:r>
          </w:p>
        </w:tc>
        <w:tc>
          <w:tcPr>
            <w:tcW w:w="2887" w:type="dxa"/>
            <w:tcBorders>
              <w:bottom w:val="single" w:sz="4" w:space="0" w:color="auto"/>
            </w:tcBorders>
          </w:tcPr>
          <w:p w14:paraId="057D4C8A" w14:textId="77777777" w:rsidR="006E5C62" w:rsidRPr="00B20AE8" w:rsidRDefault="006E5C62" w:rsidP="0039402F">
            <w:pPr>
              <w:pStyle w:val="TAH"/>
            </w:pPr>
            <w:r w:rsidRPr="00B20AE8">
              <w:t>Type of interfering signal</w:t>
            </w:r>
          </w:p>
        </w:tc>
      </w:tr>
      <w:tr w:rsidR="006A2BF1" w:rsidRPr="00B20AE8" w14:paraId="79A7FA03" w14:textId="77777777" w:rsidTr="006A2BF1">
        <w:trPr>
          <w:cantSplit/>
          <w:jc w:val="center"/>
        </w:trPr>
        <w:tc>
          <w:tcPr>
            <w:tcW w:w="1487" w:type="dxa"/>
            <w:tcBorders>
              <w:bottom w:val="nil"/>
            </w:tcBorders>
            <w:shd w:val="clear" w:color="auto" w:fill="auto"/>
          </w:tcPr>
          <w:p w14:paraId="701B7059" w14:textId="77777777" w:rsidR="006A2BF1" w:rsidRPr="00B20AE8" w:rsidRDefault="006A2BF1" w:rsidP="0039402F">
            <w:pPr>
              <w:pStyle w:val="TAC"/>
            </w:pPr>
            <w:r w:rsidRPr="00B20AE8">
              <w:t>1.4</w:t>
            </w:r>
          </w:p>
        </w:tc>
        <w:tc>
          <w:tcPr>
            <w:tcW w:w="2181" w:type="dxa"/>
          </w:tcPr>
          <w:p w14:paraId="67B20110"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32DFB108"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A97612A" w14:textId="77777777" w:rsidR="006A2BF1" w:rsidRPr="00B20AE8" w:rsidRDefault="006A2BF1" w:rsidP="0039402F">
            <w:pPr>
              <w:pStyle w:val="TAC"/>
            </w:pPr>
            <w:r w:rsidRPr="00B20AE8">
              <w:t>±270</w:t>
            </w:r>
          </w:p>
        </w:tc>
        <w:tc>
          <w:tcPr>
            <w:tcW w:w="2887" w:type="dxa"/>
            <w:tcBorders>
              <w:bottom w:val="nil"/>
            </w:tcBorders>
            <w:shd w:val="clear" w:color="auto" w:fill="auto"/>
          </w:tcPr>
          <w:p w14:paraId="2C775942" w14:textId="77777777" w:rsidR="006A2BF1" w:rsidRPr="00B20AE8" w:rsidRDefault="006A2BF1" w:rsidP="0039402F">
            <w:pPr>
              <w:pStyle w:val="TAC"/>
            </w:pPr>
            <w:r w:rsidRPr="00B20AE8">
              <w:t>CW</w:t>
            </w:r>
          </w:p>
        </w:tc>
      </w:tr>
      <w:tr w:rsidR="006A2BF1" w:rsidRPr="00B20AE8" w14:paraId="2E74E6AF" w14:textId="77777777" w:rsidTr="006A2BF1">
        <w:trPr>
          <w:cantSplit/>
          <w:jc w:val="center"/>
        </w:trPr>
        <w:tc>
          <w:tcPr>
            <w:tcW w:w="1487" w:type="dxa"/>
            <w:tcBorders>
              <w:top w:val="nil"/>
              <w:bottom w:val="nil"/>
            </w:tcBorders>
            <w:shd w:val="clear" w:color="auto" w:fill="auto"/>
          </w:tcPr>
          <w:p w14:paraId="3C2F3868" w14:textId="77777777" w:rsidR="006A2BF1" w:rsidRPr="00B20AE8" w:rsidRDefault="006A2BF1" w:rsidP="0039402F">
            <w:pPr>
              <w:pStyle w:val="TAC"/>
            </w:pPr>
          </w:p>
        </w:tc>
        <w:tc>
          <w:tcPr>
            <w:tcW w:w="2181" w:type="dxa"/>
          </w:tcPr>
          <w:p w14:paraId="7A93B63C"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FC30E71"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90DB53B"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DEE6A68" w14:textId="77777777" w:rsidR="006A2BF1" w:rsidRPr="00B20AE8" w:rsidRDefault="006A2BF1" w:rsidP="0039402F">
            <w:pPr>
              <w:pStyle w:val="TAC"/>
            </w:pPr>
          </w:p>
        </w:tc>
      </w:tr>
      <w:tr w:rsidR="006A2BF1" w:rsidRPr="00B20AE8" w14:paraId="43553A39" w14:textId="77777777" w:rsidTr="006A2BF1">
        <w:trPr>
          <w:cantSplit/>
          <w:jc w:val="center"/>
        </w:trPr>
        <w:tc>
          <w:tcPr>
            <w:tcW w:w="1487" w:type="dxa"/>
            <w:tcBorders>
              <w:top w:val="nil"/>
              <w:bottom w:val="nil"/>
            </w:tcBorders>
            <w:shd w:val="clear" w:color="auto" w:fill="auto"/>
          </w:tcPr>
          <w:p w14:paraId="55C28550" w14:textId="77777777" w:rsidR="006A2BF1" w:rsidRPr="00B20AE8" w:rsidRDefault="006A2BF1" w:rsidP="0039402F">
            <w:pPr>
              <w:pStyle w:val="TAC"/>
            </w:pPr>
          </w:p>
        </w:tc>
        <w:tc>
          <w:tcPr>
            <w:tcW w:w="2181" w:type="dxa"/>
          </w:tcPr>
          <w:p w14:paraId="228141A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53C16E1A"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3EA9B6A2" w14:textId="77777777" w:rsidR="006A2BF1" w:rsidRPr="00B20AE8" w:rsidRDefault="006A2BF1" w:rsidP="0039402F">
            <w:pPr>
              <w:pStyle w:val="TAC"/>
            </w:pPr>
            <w:r w:rsidRPr="00B20AE8">
              <w:t>±790</w:t>
            </w:r>
          </w:p>
        </w:tc>
        <w:tc>
          <w:tcPr>
            <w:tcW w:w="2887" w:type="dxa"/>
            <w:tcBorders>
              <w:bottom w:val="nil"/>
            </w:tcBorders>
            <w:shd w:val="clear" w:color="auto" w:fill="auto"/>
          </w:tcPr>
          <w:p w14:paraId="0FD040DE" w14:textId="64BCEE2E" w:rsidR="006A2BF1" w:rsidRPr="00B20AE8" w:rsidRDefault="006A2BF1" w:rsidP="0039402F">
            <w:pPr>
              <w:pStyle w:val="TAC"/>
              <w:rPr>
                <w:lang w:val="sv-SE"/>
              </w:rPr>
            </w:pPr>
            <w:r w:rsidRPr="00B20AE8">
              <w:rPr>
                <w:lang w:val="sv-SE"/>
              </w:rPr>
              <w:t>1.4 MHz E-UTRA signal, 1 RB</w:t>
            </w:r>
          </w:p>
        </w:tc>
      </w:tr>
      <w:tr w:rsidR="006A2BF1" w:rsidRPr="00B20AE8" w14:paraId="1BA487B3" w14:textId="77777777" w:rsidTr="006A2BF1">
        <w:trPr>
          <w:cantSplit/>
          <w:jc w:val="center"/>
        </w:trPr>
        <w:tc>
          <w:tcPr>
            <w:tcW w:w="1487" w:type="dxa"/>
            <w:tcBorders>
              <w:top w:val="nil"/>
              <w:bottom w:val="single" w:sz="4" w:space="0" w:color="auto"/>
            </w:tcBorders>
            <w:shd w:val="clear" w:color="auto" w:fill="auto"/>
          </w:tcPr>
          <w:p w14:paraId="37A771AD" w14:textId="77777777" w:rsidR="006A2BF1" w:rsidRPr="00B20AE8" w:rsidRDefault="006A2BF1" w:rsidP="0039402F">
            <w:pPr>
              <w:pStyle w:val="TAC"/>
              <w:rPr>
                <w:lang w:val="sv-FI"/>
              </w:rPr>
            </w:pPr>
          </w:p>
        </w:tc>
        <w:tc>
          <w:tcPr>
            <w:tcW w:w="2181" w:type="dxa"/>
          </w:tcPr>
          <w:p w14:paraId="2DC0D2F0"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596919E7"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0138F28"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7967BC02" w14:textId="3F0A452F" w:rsidR="006A2BF1" w:rsidRPr="00B20AE8" w:rsidRDefault="006A2BF1" w:rsidP="0039402F">
            <w:pPr>
              <w:pStyle w:val="TAC"/>
              <w:rPr>
                <w:lang w:val="sv-SE"/>
              </w:rPr>
            </w:pPr>
            <w:r w:rsidRPr="00B20AE8">
              <w:rPr>
                <w:lang w:val="sv-SE"/>
              </w:rPr>
              <w:t>(NOTE 2)</w:t>
            </w:r>
          </w:p>
        </w:tc>
      </w:tr>
      <w:tr w:rsidR="006A2BF1" w:rsidRPr="00B20AE8" w14:paraId="6A8EF6DE" w14:textId="77777777" w:rsidTr="006A2BF1">
        <w:trPr>
          <w:cantSplit/>
          <w:jc w:val="center"/>
        </w:trPr>
        <w:tc>
          <w:tcPr>
            <w:tcW w:w="1487" w:type="dxa"/>
            <w:tcBorders>
              <w:bottom w:val="nil"/>
            </w:tcBorders>
            <w:shd w:val="clear" w:color="auto" w:fill="auto"/>
          </w:tcPr>
          <w:p w14:paraId="11F691F5" w14:textId="77777777" w:rsidR="006A2BF1" w:rsidRPr="00B20AE8" w:rsidRDefault="006A2BF1" w:rsidP="0039402F">
            <w:pPr>
              <w:pStyle w:val="TAC"/>
            </w:pPr>
            <w:r w:rsidRPr="00B20AE8">
              <w:t>3</w:t>
            </w:r>
          </w:p>
        </w:tc>
        <w:tc>
          <w:tcPr>
            <w:tcW w:w="2181" w:type="dxa"/>
          </w:tcPr>
          <w:p w14:paraId="3B4A12C3"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3BE8381"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EC7BC56" w14:textId="77777777" w:rsidR="006A2BF1" w:rsidRPr="00B20AE8" w:rsidRDefault="006A2BF1" w:rsidP="0039402F">
            <w:pPr>
              <w:pStyle w:val="TAC"/>
            </w:pPr>
            <w:r w:rsidRPr="00B20AE8">
              <w:t>±270</w:t>
            </w:r>
          </w:p>
        </w:tc>
        <w:tc>
          <w:tcPr>
            <w:tcW w:w="2887" w:type="dxa"/>
            <w:tcBorders>
              <w:bottom w:val="nil"/>
            </w:tcBorders>
            <w:shd w:val="clear" w:color="auto" w:fill="auto"/>
          </w:tcPr>
          <w:p w14:paraId="2F910C3B" w14:textId="77777777" w:rsidR="006A2BF1" w:rsidRPr="00B20AE8" w:rsidRDefault="006A2BF1" w:rsidP="0039402F">
            <w:pPr>
              <w:pStyle w:val="TAC"/>
            </w:pPr>
            <w:r w:rsidRPr="00B20AE8">
              <w:t>CW</w:t>
            </w:r>
          </w:p>
        </w:tc>
      </w:tr>
      <w:tr w:rsidR="006A2BF1" w:rsidRPr="00B20AE8" w14:paraId="3AB5C5E6" w14:textId="77777777" w:rsidTr="006A2BF1">
        <w:trPr>
          <w:cantSplit/>
          <w:jc w:val="center"/>
        </w:trPr>
        <w:tc>
          <w:tcPr>
            <w:tcW w:w="1487" w:type="dxa"/>
            <w:tcBorders>
              <w:top w:val="nil"/>
              <w:bottom w:val="nil"/>
            </w:tcBorders>
            <w:shd w:val="clear" w:color="auto" w:fill="auto"/>
          </w:tcPr>
          <w:p w14:paraId="09A18EC6" w14:textId="77777777" w:rsidR="006A2BF1" w:rsidRPr="00B20AE8" w:rsidRDefault="006A2BF1" w:rsidP="0039402F">
            <w:pPr>
              <w:pStyle w:val="TAC"/>
            </w:pPr>
          </w:p>
        </w:tc>
        <w:tc>
          <w:tcPr>
            <w:tcW w:w="2181" w:type="dxa"/>
          </w:tcPr>
          <w:p w14:paraId="15EEF988"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BE78158"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B59C38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4DAE81C8" w14:textId="77777777" w:rsidR="006A2BF1" w:rsidRPr="00B20AE8" w:rsidRDefault="006A2BF1" w:rsidP="0039402F">
            <w:pPr>
              <w:pStyle w:val="TAC"/>
            </w:pPr>
          </w:p>
        </w:tc>
      </w:tr>
      <w:tr w:rsidR="006A2BF1" w:rsidRPr="00B20AE8" w14:paraId="285FC9E8" w14:textId="77777777" w:rsidTr="006A2BF1">
        <w:trPr>
          <w:cantSplit/>
          <w:jc w:val="center"/>
        </w:trPr>
        <w:tc>
          <w:tcPr>
            <w:tcW w:w="1487" w:type="dxa"/>
            <w:tcBorders>
              <w:top w:val="nil"/>
              <w:bottom w:val="nil"/>
            </w:tcBorders>
            <w:shd w:val="clear" w:color="auto" w:fill="auto"/>
          </w:tcPr>
          <w:p w14:paraId="6A75E623" w14:textId="77777777" w:rsidR="006A2BF1" w:rsidRPr="00B20AE8" w:rsidRDefault="006A2BF1" w:rsidP="0039402F">
            <w:pPr>
              <w:pStyle w:val="TAC"/>
            </w:pPr>
          </w:p>
        </w:tc>
        <w:tc>
          <w:tcPr>
            <w:tcW w:w="2181" w:type="dxa"/>
          </w:tcPr>
          <w:p w14:paraId="480AC7E6"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0A38DB5"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D8039B5" w14:textId="77777777" w:rsidR="006A2BF1" w:rsidRPr="00B20AE8" w:rsidRDefault="006A2BF1" w:rsidP="0039402F">
            <w:pPr>
              <w:pStyle w:val="TAC"/>
            </w:pPr>
            <w:r w:rsidRPr="00B20AE8">
              <w:t>±780</w:t>
            </w:r>
          </w:p>
        </w:tc>
        <w:tc>
          <w:tcPr>
            <w:tcW w:w="2887" w:type="dxa"/>
            <w:tcBorders>
              <w:bottom w:val="nil"/>
            </w:tcBorders>
            <w:shd w:val="clear" w:color="auto" w:fill="auto"/>
          </w:tcPr>
          <w:p w14:paraId="3B32D69B" w14:textId="4BA3B1B2" w:rsidR="006A2BF1" w:rsidRPr="00B20AE8" w:rsidRDefault="006A2BF1" w:rsidP="0039402F">
            <w:pPr>
              <w:pStyle w:val="TAC"/>
              <w:rPr>
                <w:lang w:val="sv-SE"/>
              </w:rPr>
            </w:pPr>
            <w:r w:rsidRPr="00B20AE8">
              <w:rPr>
                <w:lang w:val="sv-SE"/>
              </w:rPr>
              <w:t>3.0 MHz E-UTRA signal, 1 RB</w:t>
            </w:r>
          </w:p>
        </w:tc>
      </w:tr>
      <w:tr w:rsidR="006A2BF1" w:rsidRPr="00B20AE8" w14:paraId="7C53970E" w14:textId="77777777" w:rsidTr="006A2BF1">
        <w:trPr>
          <w:cantSplit/>
          <w:jc w:val="center"/>
        </w:trPr>
        <w:tc>
          <w:tcPr>
            <w:tcW w:w="1487" w:type="dxa"/>
            <w:tcBorders>
              <w:top w:val="nil"/>
              <w:bottom w:val="single" w:sz="4" w:space="0" w:color="auto"/>
            </w:tcBorders>
            <w:shd w:val="clear" w:color="auto" w:fill="auto"/>
          </w:tcPr>
          <w:p w14:paraId="7DD19BB3" w14:textId="77777777" w:rsidR="006A2BF1" w:rsidRPr="00B20AE8" w:rsidRDefault="006A2BF1" w:rsidP="0039402F">
            <w:pPr>
              <w:pStyle w:val="TAC"/>
              <w:rPr>
                <w:lang w:val="sv-FI"/>
              </w:rPr>
            </w:pPr>
          </w:p>
        </w:tc>
        <w:tc>
          <w:tcPr>
            <w:tcW w:w="2181" w:type="dxa"/>
          </w:tcPr>
          <w:p w14:paraId="6D4F1ABC"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EC1901E"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2C27F1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A91F43C" w14:textId="61E4E004" w:rsidR="006A2BF1" w:rsidRPr="00B20AE8" w:rsidRDefault="006A2BF1" w:rsidP="0039402F">
            <w:pPr>
              <w:pStyle w:val="TAC"/>
              <w:rPr>
                <w:lang w:val="sv-SE"/>
              </w:rPr>
            </w:pPr>
            <w:r w:rsidRPr="00B20AE8">
              <w:rPr>
                <w:lang w:val="sv-SE"/>
              </w:rPr>
              <w:t>(NOTE 2)</w:t>
            </w:r>
          </w:p>
        </w:tc>
      </w:tr>
      <w:tr w:rsidR="006A2BF1" w:rsidRPr="00B20AE8" w14:paraId="3BC843B2" w14:textId="77777777" w:rsidTr="006A2BF1">
        <w:trPr>
          <w:cantSplit/>
          <w:jc w:val="center"/>
        </w:trPr>
        <w:tc>
          <w:tcPr>
            <w:tcW w:w="1487" w:type="dxa"/>
            <w:tcBorders>
              <w:bottom w:val="nil"/>
            </w:tcBorders>
            <w:shd w:val="clear" w:color="auto" w:fill="auto"/>
          </w:tcPr>
          <w:p w14:paraId="2DD6FE8E" w14:textId="77777777" w:rsidR="006A2BF1" w:rsidRPr="00B20AE8" w:rsidRDefault="006A2BF1" w:rsidP="0039402F">
            <w:pPr>
              <w:pStyle w:val="TAC"/>
            </w:pPr>
            <w:r w:rsidRPr="00B20AE8">
              <w:t>5</w:t>
            </w:r>
          </w:p>
        </w:tc>
        <w:tc>
          <w:tcPr>
            <w:tcW w:w="2181" w:type="dxa"/>
          </w:tcPr>
          <w:p w14:paraId="2BF05AD7"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3ED9A7FF"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3F0EBCD3" w14:textId="77777777" w:rsidR="006A2BF1" w:rsidRPr="00B20AE8" w:rsidRDefault="006A2BF1" w:rsidP="0039402F">
            <w:pPr>
              <w:pStyle w:val="TAC"/>
            </w:pPr>
            <w:r w:rsidRPr="00B20AE8">
              <w:t>±360</w:t>
            </w:r>
          </w:p>
        </w:tc>
        <w:tc>
          <w:tcPr>
            <w:tcW w:w="2887" w:type="dxa"/>
            <w:tcBorders>
              <w:bottom w:val="nil"/>
            </w:tcBorders>
            <w:shd w:val="clear" w:color="auto" w:fill="auto"/>
          </w:tcPr>
          <w:p w14:paraId="336EC6AA" w14:textId="77777777" w:rsidR="006A2BF1" w:rsidRPr="00B20AE8" w:rsidRDefault="006A2BF1" w:rsidP="0039402F">
            <w:pPr>
              <w:pStyle w:val="TAC"/>
            </w:pPr>
            <w:r w:rsidRPr="00B20AE8">
              <w:t>CW</w:t>
            </w:r>
          </w:p>
        </w:tc>
      </w:tr>
      <w:tr w:rsidR="006A2BF1" w:rsidRPr="00B20AE8" w14:paraId="2E6FC483" w14:textId="77777777" w:rsidTr="006A2BF1">
        <w:trPr>
          <w:cantSplit/>
          <w:jc w:val="center"/>
        </w:trPr>
        <w:tc>
          <w:tcPr>
            <w:tcW w:w="1487" w:type="dxa"/>
            <w:tcBorders>
              <w:top w:val="nil"/>
              <w:bottom w:val="nil"/>
            </w:tcBorders>
            <w:shd w:val="clear" w:color="auto" w:fill="auto"/>
          </w:tcPr>
          <w:p w14:paraId="0CD9D8A3" w14:textId="77777777" w:rsidR="006A2BF1" w:rsidRPr="00B20AE8" w:rsidRDefault="006A2BF1" w:rsidP="0039402F">
            <w:pPr>
              <w:pStyle w:val="TAC"/>
            </w:pPr>
          </w:p>
        </w:tc>
        <w:tc>
          <w:tcPr>
            <w:tcW w:w="2181" w:type="dxa"/>
          </w:tcPr>
          <w:p w14:paraId="1C5897F2"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DC9D145"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126DF9F1"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01A5D08" w14:textId="77777777" w:rsidR="006A2BF1" w:rsidRPr="00B20AE8" w:rsidRDefault="006A2BF1" w:rsidP="0039402F">
            <w:pPr>
              <w:pStyle w:val="TAC"/>
            </w:pPr>
          </w:p>
        </w:tc>
      </w:tr>
      <w:tr w:rsidR="006A2BF1" w:rsidRPr="00B20AE8" w14:paraId="1A8D4828" w14:textId="77777777" w:rsidTr="006A2BF1">
        <w:trPr>
          <w:cantSplit/>
          <w:jc w:val="center"/>
        </w:trPr>
        <w:tc>
          <w:tcPr>
            <w:tcW w:w="1487" w:type="dxa"/>
            <w:tcBorders>
              <w:top w:val="nil"/>
              <w:bottom w:val="nil"/>
            </w:tcBorders>
            <w:shd w:val="clear" w:color="auto" w:fill="auto"/>
          </w:tcPr>
          <w:p w14:paraId="10D2AFCF" w14:textId="77777777" w:rsidR="006A2BF1" w:rsidRPr="00B20AE8" w:rsidRDefault="006A2BF1" w:rsidP="0039402F">
            <w:pPr>
              <w:pStyle w:val="TAC"/>
            </w:pPr>
          </w:p>
        </w:tc>
        <w:tc>
          <w:tcPr>
            <w:tcW w:w="2181" w:type="dxa"/>
          </w:tcPr>
          <w:p w14:paraId="7DAF3FFC"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73691B2"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138029EA" w14:textId="77777777" w:rsidR="006A2BF1" w:rsidRPr="00B20AE8" w:rsidRDefault="006A2BF1" w:rsidP="0039402F">
            <w:pPr>
              <w:pStyle w:val="TAC"/>
            </w:pPr>
            <w:r w:rsidRPr="00B20AE8">
              <w:t>±1060</w:t>
            </w:r>
          </w:p>
        </w:tc>
        <w:tc>
          <w:tcPr>
            <w:tcW w:w="2887" w:type="dxa"/>
            <w:tcBorders>
              <w:bottom w:val="nil"/>
            </w:tcBorders>
            <w:shd w:val="clear" w:color="auto" w:fill="auto"/>
          </w:tcPr>
          <w:p w14:paraId="36D4BE17" w14:textId="5E43B3FA" w:rsidR="006A2BF1" w:rsidRPr="00B20AE8" w:rsidRDefault="006A2BF1" w:rsidP="0039402F">
            <w:pPr>
              <w:pStyle w:val="TAC"/>
              <w:rPr>
                <w:lang w:val="sv-SE"/>
              </w:rPr>
            </w:pPr>
            <w:r w:rsidRPr="00B20AE8">
              <w:rPr>
                <w:lang w:val="sv-SE"/>
              </w:rPr>
              <w:t>5 MHz E-UTRA signal, 1 RB</w:t>
            </w:r>
          </w:p>
        </w:tc>
      </w:tr>
      <w:tr w:rsidR="006A2BF1" w:rsidRPr="00B20AE8" w14:paraId="35861A6F" w14:textId="77777777" w:rsidTr="006A2BF1">
        <w:trPr>
          <w:cantSplit/>
          <w:jc w:val="center"/>
        </w:trPr>
        <w:tc>
          <w:tcPr>
            <w:tcW w:w="1487" w:type="dxa"/>
            <w:tcBorders>
              <w:top w:val="nil"/>
              <w:bottom w:val="single" w:sz="4" w:space="0" w:color="auto"/>
            </w:tcBorders>
            <w:shd w:val="clear" w:color="auto" w:fill="auto"/>
          </w:tcPr>
          <w:p w14:paraId="3915EB2B" w14:textId="77777777" w:rsidR="006A2BF1" w:rsidRPr="00B20AE8" w:rsidRDefault="006A2BF1" w:rsidP="0039402F">
            <w:pPr>
              <w:pStyle w:val="TAC"/>
              <w:rPr>
                <w:lang w:val="sv-FI"/>
              </w:rPr>
            </w:pPr>
          </w:p>
        </w:tc>
        <w:tc>
          <w:tcPr>
            <w:tcW w:w="2181" w:type="dxa"/>
          </w:tcPr>
          <w:p w14:paraId="18EB92C9"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206AEB69"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0D5CC13"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502BFD4" w14:textId="665C6FDC" w:rsidR="006A2BF1" w:rsidRPr="00B20AE8" w:rsidRDefault="006A2BF1" w:rsidP="0039402F">
            <w:pPr>
              <w:pStyle w:val="TAC"/>
              <w:rPr>
                <w:lang w:val="sv-SE"/>
              </w:rPr>
            </w:pPr>
            <w:r w:rsidRPr="00B20AE8">
              <w:rPr>
                <w:lang w:val="sv-SE"/>
              </w:rPr>
              <w:t>(NOTE 2)</w:t>
            </w:r>
          </w:p>
        </w:tc>
      </w:tr>
      <w:tr w:rsidR="006A2BF1" w:rsidRPr="00B20AE8" w14:paraId="4BBA2F63" w14:textId="77777777" w:rsidTr="006A2BF1">
        <w:trPr>
          <w:cantSplit/>
          <w:jc w:val="center"/>
        </w:trPr>
        <w:tc>
          <w:tcPr>
            <w:tcW w:w="1487" w:type="dxa"/>
            <w:tcBorders>
              <w:bottom w:val="nil"/>
            </w:tcBorders>
            <w:shd w:val="clear" w:color="auto" w:fill="auto"/>
          </w:tcPr>
          <w:p w14:paraId="3F075CF6" w14:textId="60E90D8F" w:rsidR="006A2BF1" w:rsidRPr="00B20AE8" w:rsidRDefault="006A2BF1" w:rsidP="0039402F">
            <w:pPr>
              <w:pStyle w:val="TAC"/>
            </w:pPr>
            <w:r w:rsidRPr="00B20AE8">
              <w:t>10</w:t>
            </w:r>
          </w:p>
        </w:tc>
        <w:tc>
          <w:tcPr>
            <w:tcW w:w="2181" w:type="dxa"/>
          </w:tcPr>
          <w:p w14:paraId="18861F76" w14:textId="77777777" w:rsidR="006A2BF1" w:rsidRPr="00B20AE8" w:rsidRDefault="006A2BF1" w:rsidP="0039402F">
            <w:pPr>
              <w:pStyle w:val="TAC"/>
            </w:pPr>
            <w:r w:rsidRPr="00B20AE8">
              <w:t>EIS</w:t>
            </w:r>
            <w:r w:rsidRPr="00B20AE8">
              <w:rPr>
                <w:vertAlign w:val="subscript"/>
              </w:rPr>
              <w:t>REFSENS</w:t>
            </w:r>
            <w:r w:rsidRPr="00B20AE8">
              <w:t xml:space="preserve"> + 6dB </w:t>
            </w:r>
          </w:p>
        </w:tc>
        <w:tc>
          <w:tcPr>
            <w:tcW w:w="1828" w:type="dxa"/>
          </w:tcPr>
          <w:p w14:paraId="6C71C064"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2EEA3F4" w14:textId="77777777" w:rsidR="006A2BF1" w:rsidRPr="00B20AE8" w:rsidRDefault="006A2BF1" w:rsidP="0039402F">
            <w:pPr>
              <w:pStyle w:val="TAC"/>
            </w:pPr>
            <w:r w:rsidRPr="00B20AE8">
              <w:t>±325</w:t>
            </w:r>
          </w:p>
        </w:tc>
        <w:tc>
          <w:tcPr>
            <w:tcW w:w="2887" w:type="dxa"/>
            <w:tcBorders>
              <w:bottom w:val="nil"/>
            </w:tcBorders>
            <w:shd w:val="clear" w:color="auto" w:fill="auto"/>
          </w:tcPr>
          <w:p w14:paraId="7814A992" w14:textId="77777777" w:rsidR="006A2BF1" w:rsidRPr="00B20AE8" w:rsidRDefault="006A2BF1" w:rsidP="0039402F">
            <w:pPr>
              <w:pStyle w:val="TAC"/>
            </w:pPr>
            <w:r w:rsidRPr="00B20AE8">
              <w:t>CW</w:t>
            </w:r>
          </w:p>
        </w:tc>
      </w:tr>
      <w:tr w:rsidR="006A2BF1" w:rsidRPr="00B20AE8" w14:paraId="3D5FDB01" w14:textId="77777777" w:rsidTr="006A2BF1">
        <w:trPr>
          <w:cantSplit/>
          <w:jc w:val="center"/>
        </w:trPr>
        <w:tc>
          <w:tcPr>
            <w:tcW w:w="1487" w:type="dxa"/>
            <w:tcBorders>
              <w:top w:val="nil"/>
              <w:bottom w:val="nil"/>
            </w:tcBorders>
            <w:shd w:val="clear" w:color="auto" w:fill="auto"/>
          </w:tcPr>
          <w:p w14:paraId="40B8D1CA" w14:textId="69382EF6" w:rsidR="006A2BF1" w:rsidRPr="00B20AE8" w:rsidRDefault="006A2BF1" w:rsidP="0039402F">
            <w:pPr>
              <w:pStyle w:val="TAC"/>
            </w:pPr>
            <w:r w:rsidRPr="00B20AE8">
              <w:t>(NOTE 3)</w:t>
            </w:r>
          </w:p>
        </w:tc>
        <w:tc>
          <w:tcPr>
            <w:tcW w:w="2181" w:type="dxa"/>
          </w:tcPr>
          <w:p w14:paraId="0D5510A5"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828" w:type="dxa"/>
          </w:tcPr>
          <w:p w14:paraId="136C50C0"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D62A22D"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0BF47CAE" w14:textId="77777777" w:rsidR="006A2BF1" w:rsidRPr="00B20AE8" w:rsidRDefault="006A2BF1" w:rsidP="0039402F">
            <w:pPr>
              <w:pStyle w:val="TAC"/>
            </w:pPr>
          </w:p>
        </w:tc>
      </w:tr>
      <w:tr w:rsidR="006A2BF1" w:rsidRPr="00B20AE8" w14:paraId="18CCEC95" w14:textId="77777777" w:rsidTr="006A2BF1">
        <w:trPr>
          <w:cantSplit/>
          <w:jc w:val="center"/>
        </w:trPr>
        <w:tc>
          <w:tcPr>
            <w:tcW w:w="1487" w:type="dxa"/>
            <w:tcBorders>
              <w:top w:val="nil"/>
              <w:bottom w:val="nil"/>
            </w:tcBorders>
            <w:shd w:val="clear" w:color="auto" w:fill="auto"/>
          </w:tcPr>
          <w:p w14:paraId="21618D42" w14:textId="77777777" w:rsidR="006A2BF1" w:rsidRPr="00B20AE8" w:rsidRDefault="006A2BF1" w:rsidP="0039402F">
            <w:pPr>
              <w:pStyle w:val="TAC"/>
            </w:pPr>
          </w:p>
        </w:tc>
        <w:tc>
          <w:tcPr>
            <w:tcW w:w="2181" w:type="dxa"/>
          </w:tcPr>
          <w:p w14:paraId="3674D2ED"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3ACC9F8C"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7118258" w14:textId="77777777" w:rsidR="006A2BF1" w:rsidRPr="00B20AE8" w:rsidRDefault="006A2BF1" w:rsidP="0039402F">
            <w:pPr>
              <w:pStyle w:val="TAC"/>
            </w:pPr>
            <w:r w:rsidRPr="00B20AE8">
              <w:t>±1240</w:t>
            </w:r>
          </w:p>
        </w:tc>
        <w:tc>
          <w:tcPr>
            <w:tcW w:w="2887" w:type="dxa"/>
            <w:tcBorders>
              <w:bottom w:val="nil"/>
            </w:tcBorders>
            <w:shd w:val="clear" w:color="auto" w:fill="auto"/>
          </w:tcPr>
          <w:p w14:paraId="55C2448E" w14:textId="4A7E4BEA" w:rsidR="006A2BF1" w:rsidRPr="00B20AE8" w:rsidRDefault="006A2BF1" w:rsidP="0039402F">
            <w:pPr>
              <w:pStyle w:val="TAC"/>
              <w:rPr>
                <w:lang w:val="sv-SE"/>
              </w:rPr>
            </w:pPr>
            <w:r w:rsidRPr="00B20AE8">
              <w:rPr>
                <w:lang w:val="sv-SE"/>
              </w:rPr>
              <w:t>5 MHz E-UTRA signal, 1 RB</w:t>
            </w:r>
          </w:p>
        </w:tc>
      </w:tr>
      <w:tr w:rsidR="006A2BF1" w:rsidRPr="00B20AE8" w14:paraId="54A12BD4" w14:textId="77777777" w:rsidTr="006A2BF1">
        <w:trPr>
          <w:cantSplit/>
          <w:jc w:val="center"/>
        </w:trPr>
        <w:tc>
          <w:tcPr>
            <w:tcW w:w="1487" w:type="dxa"/>
            <w:tcBorders>
              <w:top w:val="nil"/>
              <w:bottom w:val="single" w:sz="4" w:space="0" w:color="auto"/>
            </w:tcBorders>
            <w:shd w:val="clear" w:color="auto" w:fill="auto"/>
          </w:tcPr>
          <w:p w14:paraId="089CC050" w14:textId="77777777" w:rsidR="006A2BF1" w:rsidRPr="00B20AE8" w:rsidRDefault="006A2BF1" w:rsidP="0039402F">
            <w:pPr>
              <w:pStyle w:val="TAC"/>
              <w:rPr>
                <w:lang w:val="sv-FI"/>
              </w:rPr>
            </w:pPr>
          </w:p>
        </w:tc>
        <w:tc>
          <w:tcPr>
            <w:tcW w:w="2181" w:type="dxa"/>
          </w:tcPr>
          <w:p w14:paraId="008A68AD"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58DE5D62"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65B15CB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03E6478" w14:textId="6A333F20" w:rsidR="006A2BF1" w:rsidRPr="00B20AE8" w:rsidRDefault="006A2BF1" w:rsidP="0039402F">
            <w:pPr>
              <w:pStyle w:val="TAC"/>
              <w:rPr>
                <w:lang w:val="sv-SE"/>
              </w:rPr>
            </w:pPr>
            <w:r w:rsidRPr="00B20AE8">
              <w:rPr>
                <w:lang w:val="sv-SE"/>
              </w:rPr>
              <w:t>(NOTE 2)</w:t>
            </w:r>
          </w:p>
        </w:tc>
      </w:tr>
      <w:tr w:rsidR="006A2BF1" w:rsidRPr="00B20AE8" w14:paraId="67677220" w14:textId="77777777" w:rsidTr="006A2BF1">
        <w:trPr>
          <w:cantSplit/>
          <w:jc w:val="center"/>
        </w:trPr>
        <w:tc>
          <w:tcPr>
            <w:tcW w:w="1487" w:type="dxa"/>
            <w:tcBorders>
              <w:bottom w:val="nil"/>
            </w:tcBorders>
            <w:shd w:val="clear" w:color="auto" w:fill="auto"/>
          </w:tcPr>
          <w:p w14:paraId="21934488" w14:textId="6C53345C" w:rsidR="006A2BF1" w:rsidRPr="00B20AE8" w:rsidRDefault="006A2BF1" w:rsidP="0039402F">
            <w:pPr>
              <w:pStyle w:val="TAC"/>
            </w:pPr>
            <w:r w:rsidRPr="00B20AE8">
              <w:t>15</w:t>
            </w:r>
          </w:p>
        </w:tc>
        <w:tc>
          <w:tcPr>
            <w:tcW w:w="2181" w:type="dxa"/>
          </w:tcPr>
          <w:p w14:paraId="29B8C942"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310DB721"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63731C5" w14:textId="77777777" w:rsidR="006A2BF1" w:rsidRPr="00B20AE8" w:rsidRDefault="006A2BF1" w:rsidP="0039402F">
            <w:pPr>
              <w:pStyle w:val="TAC"/>
            </w:pPr>
            <w:r w:rsidRPr="00B20AE8">
              <w:t>±380</w:t>
            </w:r>
          </w:p>
        </w:tc>
        <w:tc>
          <w:tcPr>
            <w:tcW w:w="2887" w:type="dxa"/>
            <w:tcBorders>
              <w:bottom w:val="nil"/>
            </w:tcBorders>
            <w:shd w:val="clear" w:color="auto" w:fill="auto"/>
          </w:tcPr>
          <w:p w14:paraId="3E7D4907" w14:textId="77777777" w:rsidR="006A2BF1" w:rsidRPr="00B20AE8" w:rsidRDefault="006A2BF1" w:rsidP="0039402F">
            <w:pPr>
              <w:pStyle w:val="TAC"/>
            </w:pPr>
            <w:r w:rsidRPr="00B20AE8">
              <w:t>CW</w:t>
            </w:r>
          </w:p>
        </w:tc>
      </w:tr>
      <w:tr w:rsidR="006A2BF1" w:rsidRPr="00B20AE8" w14:paraId="7361B2B7" w14:textId="77777777" w:rsidTr="006A2BF1">
        <w:trPr>
          <w:cantSplit/>
          <w:jc w:val="center"/>
        </w:trPr>
        <w:tc>
          <w:tcPr>
            <w:tcW w:w="1487" w:type="dxa"/>
            <w:tcBorders>
              <w:top w:val="nil"/>
              <w:bottom w:val="nil"/>
            </w:tcBorders>
            <w:shd w:val="clear" w:color="auto" w:fill="auto"/>
          </w:tcPr>
          <w:p w14:paraId="069214A3" w14:textId="313789DC" w:rsidR="006A2BF1" w:rsidRPr="00B20AE8" w:rsidRDefault="006A2BF1" w:rsidP="0039402F">
            <w:pPr>
              <w:pStyle w:val="TAC"/>
            </w:pPr>
            <w:r w:rsidRPr="00B20AE8">
              <w:t>(NOTE 3)</w:t>
            </w:r>
          </w:p>
        </w:tc>
        <w:tc>
          <w:tcPr>
            <w:tcW w:w="2181" w:type="dxa"/>
          </w:tcPr>
          <w:p w14:paraId="2D2E70FB"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69B116C3"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9C31EEA"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5D85DC4F" w14:textId="77777777" w:rsidR="006A2BF1" w:rsidRPr="00B20AE8" w:rsidRDefault="006A2BF1" w:rsidP="0039402F">
            <w:pPr>
              <w:pStyle w:val="TAC"/>
            </w:pPr>
          </w:p>
        </w:tc>
      </w:tr>
      <w:tr w:rsidR="006A2BF1" w:rsidRPr="00B20AE8" w14:paraId="450A21F6" w14:textId="77777777" w:rsidTr="006A2BF1">
        <w:trPr>
          <w:cantSplit/>
          <w:jc w:val="center"/>
        </w:trPr>
        <w:tc>
          <w:tcPr>
            <w:tcW w:w="1487" w:type="dxa"/>
            <w:tcBorders>
              <w:top w:val="nil"/>
              <w:bottom w:val="nil"/>
            </w:tcBorders>
            <w:shd w:val="clear" w:color="auto" w:fill="auto"/>
          </w:tcPr>
          <w:p w14:paraId="06120587" w14:textId="77777777" w:rsidR="006A2BF1" w:rsidRPr="00B20AE8" w:rsidRDefault="006A2BF1" w:rsidP="0039402F">
            <w:pPr>
              <w:pStyle w:val="TAC"/>
            </w:pPr>
          </w:p>
        </w:tc>
        <w:tc>
          <w:tcPr>
            <w:tcW w:w="2181" w:type="dxa"/>
          </w:tcPr>
          <w:p w14:paraId="7C6AC702"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761960F"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5C67A84" w14:textId="77777777" w:rsidR="006A2BF1" w:rsidRPr="00B20AE8" w:rsidRDefault="006A2BF1" w:rsidP="0039402F">
            <w:pPr>
              <w:pStyle w:val="TAC"/>
            </w:pPr>
            <w:r w:rsidRPr="00B20AE8">
              <w:t>±1600</w:t>
            </w:r>
          </w:p>
        </w:tc>
        <w:tc>
          <w:tcPr>
            <w:tcW w:w="2887" w:type="dxa"/>
            <w:tcBorders>
              <w:bottom w:val="nil"/>
            </w:tcBorders>
            <w:shd w:val="clear" w:color="auto" w:fill="auto"/>
          </w:tcPr>
          <w:p w14:paraId="0A56F538" w14:textId="00815A0F"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02FA8779" w14:textId="77777777" w:rsidTr="006A2BF1">
        <w:trPr>
          <w:cantSplit/>
          <w:jc w:val="center"/>
        </w:trPr>
        <w:tc>
          <w:tcPr>
            <w:tcW w:w="1487" w:type="dxa"/>
            <w:tcBorders>
              <w:top w:val="nil"/>
              <w:bottom w:val="single" w:sz="4" w:space="0" w:color="auto"/>
            </w:tcBorders>
            <w:shd w:val="clear" w:color="auto" w:fill="auto"/>
          </w:tcPr>
          <w:p w14:paraId="30C5B22F" w14:textId="77777777" w:rsidR="006A2BF1" w:rsidRPr="00B20AE8" w:rsidRDefault="006A2BF1" w:rsidP="0039402F">
            <w:pPr>
              <w:pStyle w:val="TAC"/>
              <w:rPr>
                <w:lang w:val="sv-FI"/>
              </w:rPr>
            </w:pPr>
          </w:p>
        </w:tc>
        <w:tc>
          <w:tcPr>
            <w:tcW w:w="2181" w:type="dxa"/>
          </w:tcPr>
          <w:p w14:paraId="2B518A6B"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2380070"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6975B329"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3670A14" w14:textId="0A825D27" w:rsidR="006A2BF1" w:rsidRPr="00B20AE8" w:rsidRDefault="006A2BF1" w:rsidP="0039402F">
            <w:pPr>
              <w:pStyle w:val="TAC"/>
              <w:rPr>
                <w:lang w:val="sv-SE"/>
              </w:rPr>
            </w:pPr>
            <w:r w:rsidRPr="00B20AE8">
              <w:rPr>
                <w:lang w:val="sv-SE"/>
              </w:rPr>
              <w:t>(NOTE 2)</w:t>
            </w:r>
          </w:p>
        </w:tc>
      </w:tr>
      <w:tr w:rsidR="006A2BF1" w:rsidRPr="00B20AE8" w14:paraId="073CC01C" w14:textId="77777777" w:rsidTr="006A2BF1">
        <w:trPr>
          <w:cantSplit/>
          <w:jc w:val="center"/>
        </w:trPr>
        <w:tc>
          <w:tcPr>
            <w:tcW w:w="1487" w:type="dxa"/>
            <w:tcBorders>
              <w:bottom w:val="nil"/>
            </w:tcBorders>
            <w:shd w:val="clear" w:color="auto" w:fill="auto"/>
          </w:tcPr>
          <w:p w14:paraId="0CE9640A" w14:textId="3E8676A6" w:rsidR="006A2BF1" w:rsidRPr="00B20AE8" w:rsidRDefault="006A2BF1" w:rsidP="0039402F">
            <w:pPr>
              <w:pStyle w:val="TAC"/>
            </w:pPr>
            <w:r w:rsidRPr="00B20AE8">
              <w:t>20</w:t>
            </w:r>
          </w:p>
        </w:tc>
        <w:tc>
          <w:tcPr>
            <w:tcW w:w="2181" w:type="dxa"/>
          </w:tcPr>
          <w:p w14:paraId="70AF8396"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1857F4ED"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15BDD13" w14:textId="77777777" w:rsidR="006A2BF1" w:rsidRPr="00B20AE8" w:rsidRDefault="006A2BF1" w:rsidP="0039402F">
            <w:pPr>
              <w:pStyle w:val="TAC"/>
            </w:pPr>
            <w:r w:rsidRPr="00B20AE8">
              <w:t>±345</w:t>
            </w:r>
          </w:p>
        </w:tc>
        <w:tc>
          <w:tcPr>
            <w:tcW w:w="2887" w:type="dxa"/>
            <w:tcBorders>
              <w:bottom w:val="nil"/>
            </w:tcBorders>
            <w:shd w:val="clear" w:color="auto" w:fill="auto"/>
          </w:tcPr>
          <w:p w14:paraId="3C3CE57D" w14:textId="77777777" w:rsidR="006A2BF1" w:rsidRPr="00B20AE8" w:rsidRDefault="006A2BF1" w:rsidP="0039402F">
            <w:pPr>
              <w:pStyle w:val="TAC"/>
            </w:pPr>
            <w:r w:rsidRPr="00B20AE8">
              <w:t>CW</w:t>
            </w:r>
          </w:p>
        </w:tc>
      </w:tr>
      <w:tr w:rsidR="006A2BF1" w:rsidRPr="00B20AE8" w14:paraId="198ED485" w14:textId="77777777" w:rsidTr="006A2BF1">
        <w:trPr>
          <w:cantSplit/>
          <w:jc w:val="center"/>
        </w:trPr>
        <w:tc>
          <w:tcPr>
            <w:tcW w:w="1487" w:type="dxa"/>
            <w:tcBorders>
              <w:top w:val="nil"/>
              <w:bottom w:val="nil"/>
            </w:tcBorders>
            <w:shd w:val="clear" w:color="auto" w:fill="auto"/>
          </w:tcPr>
          <w:p w14:paraId="40A2ACFE" w14:textId="783053D1" w:rsidR="006A2BF1" w:rsidRPr="00B20AE8" w:rsidRDefault="006A2BF1" w:rsidP="0039402F">
            <w:pPr>
              <w:pStyle w:val="TAC"/>
            </w:pPr>
            <w:r w:rsidRPr="00B20AE8">
              <w:t>(NOTE 3)</w:t>
            </w:r>
          </w:p>
        </w:tc>
        <w:tc>
          <w:tcPr>
            <w:tcW w:w="2181" w:type="dxa"/>
          </w:tcPr>
          <w:p w14:paraId="3BD3564E"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35A2B37F"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DCCDBB7"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7715C761" w14:textId="77777777" w:rsidR="006A2BF1" w:rsidRPr="00B20AE8" w:rsidRDefault="006A2BF1" w:rsidP="0039402F">
            <w:pPr>
              <w:pStyle w:val="TAC"/>
            </w:pPr>
          </w:p>
        </w:tc>
      </w:tr>
      <w:tr w:rsidR="006A2BF1" w:rsidRPr="00B20AE8" w14:paraId="0B71C154" w14:textId="77777777" w:rsidTr="006A2BF1">
        <w:trPr>
          <w:cantSplit/>
          <w:jc w:val="center"/>
        </w:trPr>
        <w:tc>
          <w:tcPr>
            <w:tcW w:w="1487" w:type="dxa"/>
            <w:tcBorders>
              <w:top w:val="nil"/>
              <w:bottom w:val="nil"/>
            </w:tcBorders>
            <w:shd w:val="clear" w:color="auto" w:fill="auto"/>
          </w:tcPr>
          <w:p w14:paraId="177BA499" w14:textId="77777777" w:rsidR="006A2BF1" w:rsidRPr="00B20AE8" w:rsidRDefault="006A2BF1" w:rsidP="0039402F">
            <w:pPr>
              <w:pStyle w:val="TAC"/>
            </w:pPr>
          </w:p>
        </w:tc>
        <w:tc>
          <w:tcPr>
            <w:tcW w:w="2181" w:type="dxa"/>
          </w:tcPr>
          <w:p w14:paraId="7D66307C"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545EFA02"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AAA0D65" w14:textId="77777777" w:rsidR="006A2BF1" w:rsidRPr="00B20AE8" w:rsidRDefault="006A2BF1" w:rsidP="0039402F">
            <w:pPr>
              <w:pStyle w:val="TAC"/>
            </w:pPr>
            <w:r w:rsidRPr="00B20AE8">
              <w:t>±1780</w:t>
            </w:r>
          </w:p>
        </w:tc>
        <w:tc>
          <w:tcPr>
            <w:tcW w:w="2887" w:type="dxa"/>
            <w:tcBorders>
              <w:bottom w:val="nil"/>
            </w:tcBorders>
            <w:shd w:val="clear" w:color="auto" w:fill="auto"/>
          </w:tcPr>
          <w:p w14:paraId="48D0C065" w14:textId="7D812DBB"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4AF5127D" w14:textId="77777777" w:rsidTr="006A2BF1">
        <w:trPr>
          <w:cantSplit/>
          <w:jc w:val="center"/>
        </w:trPr>
        <w:tc>
          <w:tcPr>
            <w:tcW w:w="1487" w:type="dxa"/>
            <w:tcBorders>
              <w:top w:val="nil"/>
            </w:tcBorders>
            <w:shd w:val="clear" w:color="auto" w:fill="auto"/>
          </w:tcPr>
          <w:p w14:paraId="261276CE" w14:textId="77777777" w:rsidR="006A2BF1" w:rsidRPr="00B20AE8" w:rsidRDefault="006A2BF1" w:rsidP="0039402F">
            <w:pPr>
              <w:pStyle w:val="TAC"/>
              <w:rPr>
                <w:lang w:val="sv-FI"/>
              </w:rPr>
            </w:pPr>
          </w:p>
        </w:tc>
        <w:tc>
          <w:tcPr>
            <w:tcW w:w="2181" w:type="dxa"/>
          </w:tcPr>
          <w:p w14:paraId="2D6474A9"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1DC373D"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tcBorders>
            <w:shd w:val="clear" w:color="auto" w:fill="auto"/>
          </w:tcPr>
          <w:p w14:paraId="783FC957" w14:textId="77777777" w:rsidR="006A2BF1" w:rsidRPr="00B20AE8" w:rsidRDefault="006A2BF1" w:rsidP="0039402F">
            <w:pPr>
              <w:pStyle w:val="TAC"/>
            </w:pPr>
          </w:p>
        </w:tc>
        <w:tc>
          <w:tcPr>
            <w:tcW w:w="2887" w:type="dxa"/>
            <w:tcBorders>
              <w:top w:val="nil"/>
            </w:tcBorders>
            <w:shd w:val="clear" w:color="auto" w:fill="auto"/>
          </w:tcPr>
          <w:p w14:paraId="421C18ED" w14:textId="52FA6A20" w:rsidR="006A2BF1" w:rsidRPr="00B20AE8" w:rsidRDefault="006A2BF1" w:rsidP="0039402F">
            <w:pPr>
              <w:pStyle w:val="TAC"/>
              <w:rPr>
                <w:lang w:val="sv-SE"/>
              </w:rPr>
            </w:pPr>
            <w:r w:rsidRPr="00B20AE8">
              <w:rPr>
                <w:lang w:val="sv-SE"/>
              </w:rPr>
              <w:t>(NOTE 2)</w:t>
            </w:r>
          </w:p>
        </w:tc>
      </w:tr>
      <w:tr w:rsidR="006E5C62" w:rsidRPr="00B20AE8" w14:paraId="735814A9" w14:textId="77777777" w:rsidTr="006A2BF1">
        <w:trPr>
          <w:cantSplit/>
          <w:jc w:val="center"/>
        </w:trPr>
        <w:tc>
          <w:tcPr>
            <w:tcW w:w="10201" w:type="dxa"/>
            <w:gridSpan w:val="5"/>
          </w:tcPr>
          <w:p w14:paraId="36D32FCF" w14:textId="5BFF77F1" w:rsidR="006E5C62" w:rsidRPr="00B20AE8" w:rsidRDefault="006E5C62"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5EDDEF57" w14:textId="77777777" w:rsidR="006E5C62" w:rsidRPr="00B20AE8" w:rsidRDefault="006E5C62" w:rsidP="0039402F">
            <w:pPr>
              <w:pStyle w:val="TAN"/>
            </w:pPr>
            <w:r w:rsidRPr="00B20AE8">
              <w:t>NOTE 2:</w:t>
            </w:r>
            <w:r w:rsidRPr="00B20AE8">
              <w:tab/>
              <w:t xml:space="preserve">Interfering signal consisting of one resource block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p w14:paraId="0333BFF7" w14:textId="2C98BC7B" w:rsidR="006E5C62" w:rsidRPr="00B20AE8" w:rsidRDefault="006E5C62" w:rsidP="0039402F">
            <w:pPr>
              <w:pStyle w:val="TAN"/>
            </w:pPr>
            <w:r w:rsidRPr="00B20AE8">
              <w:t>NOTE 3:</w:t>
            </w:r>
            <w:r w:rsidRPr="00B20AE8">
              <w:tab/>
              <w:t>This requirement shall apply only for a FRC A1-3 mapped to the frequency range at the channel edge adjacent to the interfering</w:t>
            </w:r>
            <w:r w:rsidR="003D3C64">
              <w:t xml:space="preserve"> </w:t>
            </w:r>
            <w:r w:rsidRPr="00B20AE8">
              <w:t>signals</w:t>
            </w:r>
          </w:p>
        </w:tc>
      </w:tr>
    </w:tbl>
    <w:p w14:paraId="151D7E80" w14:textId="77777777" w:rsidR="006E5C62" w:rsidRPr="00B20AE8" w:rsidRDefault="006E5C62" w:rsidP="0039402F">
      <w:pPr>
        <w:rPr>
          <w:lang w:eastAsia="zh-CN"/>
        </w:rPr>
      </w:pPr>
    </w:p>
    <w:p w14:paraId="278ABCA8" w14:textId="77777777" w:rsidR="006E5C62" w:rsidRPr="00B20AE8" w:rsidRDefault="006E5C62" w:rsidP="0039402F">
      <w:pPr>
        <w:pStyle w:val="TH"/>
      </w:pPr>
      <w:r w:rsidRPr="00B20AE8">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748"/>
      </w:tblGrid>
      <w:tr w:rsidR="006A2BF1" w:rsidRPr="00B20AE8" w14:paraId="3A0B273D" w14:textId="77777777" w:rsidTr="006A2BF1">
        <w:trPr>
          <w:cantSplit/>
          <w:jc w:val="center"/>
        </w:trPr>
        <w:tc>
          <w:tcPr>
            <w:tcW w:w="1487" w:type="dxa"/>
            <w:tcBorders>
              <w:bottom w:val="single" w:sz="4" w:space="0" w:color="auto"/>
            </w:tcBorders>
            <w:shd w:val="clear" w:color="auto" w:fill="auto"/>
          </w:tcPr>
          <w:p w14:paraId="10744FCD" w14:textId="77777777" w:rsidR="006E5C62" w:rsidRPr="00B20AE8" w:rsidRDefault="006E5C62" w:rsidP="0039402F">
            <w:pPr>
              <w:pStyle w:val="TAH"/>
            </w:pPr>
            <w:r w:rsidRPr="00B20AE8">
              <w:t>E-UTRA</w:t>
            </w:r>
          </w:p>
          <w:p w14:paraId="59262BFC" w14:textId="2ABB9A2D"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2181" w:type="dxa"/>
          </w:tcPr>
          <w:p w14:paraId="28724B73" w14:textId="40A91081" w:rsidR="006E5C62" w:rsidRPr="00B20AE8" w:rsidRDefault="006E5C62" w:rsidP="0039402F">
            <w:pPr>
              <w:pStyle w:val="TAH"/>
            </w:pPr>
            <w:r w:rsidRPr="00B20AE8">
              <w:t>Wanted signal mean power</w:t>
            </w:r>
            <w:r w:rsidR="003D3C64">
              <w:t> </w:t>
            </w:r>
            <w:r w:rsidR="003D3C64" w:rsidRPr="00B20AE8">
              <w:t>[</w:t>
            </w:r>
            <w:r w:rsidRPr="00B20AE8">
              <w:t>dBm]</w:t>
            </w:r>
          </w:p>
          <w:p w14:paraId="43C539A4" w14:textId="77777777" w:rsidR="006E5C62" w:rsidRPr="00B20AE8" w:rsidRDefault="006E5C62" w:rsidP="0039402F">
            <w:pPr>
              <w:pStyle w:val="TAH"/>
            </w:pPr>
            <w:r w:rsidRPr="00B20AE8">
              <w:t>(NOTE 1)</w:t>
            </w:r>
          </w:p>
        </w:tc>
        <w:tc>
          <w:tcPr>
            <w:tcW w:w="1828" w:type="dxa"/>
          </w:tcPr>
          <w:p w14:paraId="004131A2" w14:textId="5508EA63" w:rsidR="006E5C62" w:rsidRPr="00B20AE8" w:rsidRDefault="006E5C62" w:rsidP="0039402F">
            <w:pPr>
              <w:pStyle w:val="TAH"/>
            </w:pPr>
            <w:r w:rsidRPr="00B20AE8">
              <w:t>Interfering signal mean power</w:t>
            </w:r>
            <w:r w:rsidR="003D3C64">
              <w:t> </w:t>
            </w:r>
            <w:r w:rsidR="003D3C64" w:rsidRPr="00B20AE8">
              <w:t>[</w:t>
            </w:r>
            <w:r w:rsidRPr="00B20AE8">
              <w:t>dBm]</w:t>
            </w:r>
          </w:p>
        </w:tc>
        <w:tc>
          <w:tcPr>
            <w:tcW w:w="1818" w:type="dxa"/>
            <w:tcBorders>
              <w:bottom w:val="single" w:sz="4" w:space="0" w:color="auto"/>
            </w:tcBorders>
          </w:tcPr>
          <w:p w14:paraId="6019BA4A" w14:textId="1F5E42E6" w:rsidR="006E5C62" w:rsidRPr="00B20AE8" w:rsidRDefault="006E5C62" w:rsidP="0039402F">
            <w:pPr>
              <w:pStyle w:val="TAH"/>
            </w:pPr>
            <w:r w:rsidRPr="00B20AE8">
              <w:t xml:space="preserve"> Interfering RB centre frequency offset from</w:t>
            </w:r>
            <w:r w:rsidR="003D3C64">
              <w:t xml:space="preserve"> </w:t>
            </w:r>
            <w:r w:rsidRPr="00B20AE8">
              <w:t xml:space="preserve">the lower/upper </w:t>
            </w:r>
            <w:r w:rsidRPr="00B20AE8">
              <w:rPr>
                <w:i/>
              </w:rPr>
              <w:t>Base Station RF Bandwidth edge</w:t>
            </w:r>
            <w:r w:rsidRPr="00B20AE8">
              <w:t xml:space="preserve"> or sub-block edge inside a </w:t>
            </w:r>
            <w:r w:rsidRPr="00B20AE8">
              <w:rPr>
                <w:i/>
              </w:rPr>
              <w:t>sub-block gap</w:t>
            </w:r>
            <w:r w:rsidR="003D3C64">
              <w:t> </w:t>
            </w:r>
            <w:r w:rsidR="003D3C64" w:rsidRPr="00B20AE8">
              <w:t>[</w:t>
            </w:r>
            <w:r w:rsidRPr="00B20AE8">
              <w:t>kHz]</w:t>
            </w:r>
          </w:p>
        </w:tc>
        <w:tc>
          <w:tcPr>
            <w:tcW w:w="2748" w:type="dxa"/>
            <w:tcBorders>
              <w:bottom w:val="single" w:sz="4" w:space="0" w:color="auto"/>
            </w:tcBorders>
          </w:tcPr>
          <w:p w14:paraId="560C89B1" w14:textId="77777777" w:rsidR="006E5C62" w:rsidRPr="00B20AE8" w:rsidRDefault="006E5C62" w:rsidP="0039402F">
            <w:pPr>
              <w:pStyle w:val="TAH"/>
            </w:pPr>
            <w:r w:rsidRPr="00B20AE8">
              <w:t>Type of interfering signal</w:t>
            </w:r>
          </w:p>
        </w:tc>
      </w:tr>
      <w:tr w:rsidR="006A2BF1" w:rsidRPr="00B20AE8" w14:paraId="570FED16" w14:textId="77777777" w:rsidTr="006A2BF1">
        <w:trPr>
          <w:cantSplit/>
          <w:jc w:val="center"/>
        </w:trPr>
        <w:tc>
          <w:tcPr>
            <w:tcW w:w="1487" w:type="dxa"/>
            <w:tcBorders>
              <w:bottom w:val="nil"/>
            </w:tcBorders>
            <w:shd w:val="clear" w:color="auto" w:fill="auto"/>
          </w:tcPr>
          <w:p w14:paraId="58ED2421" w14:textId="77777777" w:rsidR="006A2BF1" w:rsidRPr="00B20AE8" w:rsidRDefault="006A2BF1" w:rsidP="0039402F">
            <w:pPr>
              <w:pStyle w:val="TAC"/>
            </w:pPr>
            <w:r w:rsidRPr="00B20AE8">
              <w:t>1.4</w:t>
            </w:r>
          </w:p>
        </w:tc>
        <w:tc>
          <w:tcPr>
            <w:tcW w:w="2181" w:type="dxa"/>
          </w:tcPr>
          <w:p w14:paraId="1C8FDF15"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566DDAFB"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F76AB6B" w14:textId="77777777" w:rsidR="006A2BF1" w:rsidRPr="00B20AE8" w:rsidRDefault="006A2BF1" w:rsidP="0039402F">
            <w:pPr>
              <w:pStyle w:val="TAC"/>
            </w:pPr>
            <w:r w:rsidRPr="00B20AE8">
              <w:t>±270</w:t>
            </w:r>
          </w:p>
        </w:tc>
        <w:tc>
          <w:tcPr>
            <w:tcW w:w="2748" w:type="dxa"/>
            <w:tcBorders>
              <w:bottom w:val="nil"/>
            </w:tcBorders>
            <w:shd w:val="clear" w:color="auto" w:fill="auto"/>
          </w:tcPr>
          <w:p w14:paraId="169B18B7" w14:textId="77777777" w:rsidR="006A2BF1" w:rsidRPr="00B20AE8" w:rsidRDefault="006A2BF1" w:rsidP="0039402F">
            <w:pPr>
              <w:pStyle w:val="TAC"/>
            </w:pPr>
            <w:r w:rsidRPr="00B20AE8">
              <w:t>CW</w:t>
            </w:r>
          </w:p>
        </w:tc>
      </w:tr>
      <w:tr w:rsidR="006A2BF1" w:rsidRPr="00B20AE8" w14:paraId="0EFADABB" w14:textId="77777777" w:rsidTr="006A2BF1">
        <w:trPr>
          <w:cantSplit/>
          <w:jc w:val="center"/>
        </w:trPr>
        <w:tc>
          <w:tcPr>
            <w:tcW w:w="1487" w:type="dxa"/>
            <w:tcBorders>
              <w:top w:val="nil"/>
              <w:bottom w:val="nil"/>
            </w:tcBorders>
            <w:shd w:val="clear" w:color="auto" w:fill="auto"/>
          </w:tcPr>
          <w:p w14:paraId="19073F35" w14:textId="77777777" w:rsidR="006A2BF1" w:rsidRPr="00B20AE8" w:rsidRDefault="006A2BF1" w:rsidP="0039402F">
            <w:pPr>
              <w:pStyle w:val="TAC"/>
            </w:pPr>
          </w:p>
        </w:tc>
        <w:tc>
          <w:tcPr>
            <w:tcW w:w="2181" w:type="dxa"/>
          </w:tcPr>
          <w:p w14:paraId="4610A267"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7333492"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52746EC6"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57CA8270" w14:textId="77777777" w:rsidR="006A2BF1" w:rsidRPr="00B20AE8" w:rsidRDefault="006A2BF1" w:rsidP="0039402F">
            <w:pPr>
              <w:pStyle w:val="TAC"/>
            </w:pPr>
          </w:p>
        </w:tc>
      </w:tr>
      <w:tr w:rsidR="006A2BF1" w:rsidRPr="00B20AE8" w14:paraId="11B13DBA" w14:textId="77777777" w:rsidTr="006A2BF1">
        <w:trPr>
          <w:cantSplit/>
          <w:jc w:val="center"/>
        </w:trPr>
        <w:tc>
          <w:tcPr>
            <w:tcW w:w="1487" w:type="dxa"/>
            <w:tcBorders>
              <w:top w:val="nil"/>
              <w:bottom w:val="nil"/>
            </w:tcBorders>
            <w:shd w:val="clear" w:color="auto" w:fill="auto"/>
          </w:tcPr>
          <w:p w14:paraId="48A5FBD2" w14:textId="77777777" w:rsidR="006A2BF1" w:rsidRPr="00B20AE8" w:rsidRDefault="006A2BF1" w:rsidP="0039402F">
            <w:pPr>
              <w:pStyle w:val="TAC"/>
            </w:pPr>
          </w:p>
        </w:tc>
        <w:tc>
          <w:tcPr>
            <w:tcW w:w="2181" w:type="dxa"/>
          </w:tcPr>
          <w:p w14:paraId="22BA707F"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57A7D5E"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728790F" w14:textId="77777777" w:rsidR="006A2BF1" w:rsidRPr="00B20AE8" w:rsidRDefault="006A2BF1" w:rsidP="0039402F">
            <w:pPr>
              <w:pStyle w:val="TAC"/>
            </w:pPr>
            <w:r w:rsidRPr="00B20AE8">
              <w:t>±790</w:t>
            </w:r>
          </w:p>
        </w:tc>
        <w:tc>
          <w:tcPr>
            <w:tcW w:w="2748" w:type="dxa"/>
            <w:tcBorders>
              <w:bottom w:val="nil"/>
            </w:tcBorders>
            <w:shd w:val="clear" w:color="auto" w:fill="auto"/>
          </w:tcPr>
          <w:p w14:paraId="56B8FC3B" w14:textId="786544CE" w:rsidR="006A2BF1" w:rsidRPr="00B20AE8" w:rsidRDefault="006A2BF1" w:rsidP="0039402F">
            <w:pPr>
              <w:pStyle w:val="TAC"/>
              <w:rPr>
                <w:lang w:val="sv-SE"/>
              </w:rPr>
            </w:pPr>
            <w:r w:rsidRPr="00B20AE8">
              <w:rPr>
                <w:lang w:val="sv-SE"/>
              </w:rPr>
              <w:t>1.4 MHz E-UTRA signal, 1 RB</w:t>
            </w:r>
          </w:p>
        </w:tc>
      </w:tr>
      <w:tr w:rsidR="006A2BF1" w:rsidRPr="00B20AE8" w14:paraId="67C57C02" w14:textId="77777777" w:rsidTr="006A2BF1">
        <w:trPr>
          <w:cantSplit/>
          <w:jc w:val="center"/>
        </w:trPr>
        <w:tc>
          <w:tcPr>
            <w:tcW w:w="1487" w:type="dxa"/>
            <w:tcBorders>
              <w:top w:val="nil"/>
              <w:bottom w:val="single" w:sz="4" w:space="0" w:color="auto"/>
            </w:tcBorders>
            <w:shd w:val="clear" w:color="auto" w:fill="auto"/>
          </w:tcPr>
          <w:p w14:paraId="5799B753" w14:textId="77777777" w:rsidR="006A2BF1" w:rsidRPr="00B20AE8" w:rsidRDefault="006A2BF1" w:rsidP="0039402F">
            <w:pPr>
              <w:pStyle w:val="TAC"/>
              <w:rPr>
                <w:lang w:val="sv-FI"/>
              </w:rPr>
            </w:pPr>
          </w:p>
        </w:tc>
        <w:tc>
          <w:tcPr>
            <w:tcW w:w="2181" w:type="dxa"/>
          </w:tcPr>
          <w:p w14:paraId="3F1AD22E"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2FDFF30"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65338B0F"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056AA841" w14:textId="600D8A7F" w:rsidR="006A2BF1" w:rsidRPr="00B20AE8" w:rsidRDefault="006A2BF1" w:rsidP="0039402F">
            <w:pPr>
              <w:pStyle w:val="TAC"/>
              <w:rPr>
                <w:lang w:val="sv-SE"/>
              </w:rPr>
            </w:pPr>
            <w:r w:rsidRPr="00B20AE8">
              <w:rPr>
                <w:lang w:val="sv-SE"/>
              </w:rPr>
              <w:t>(NOTE 2)</w:t>
            </w:r>
          </w:p>
        </w:tc>
      </w:tr>
      <w:tr w:rsidR="006A2BF1" w:rsidRPr="00B20AE8" w14:paraId="3D9AD184" w14:textId="77777777" w:rsidTr="006A2BF1">
        <w:trPr>
          <w:cantSplit/>
          <w:jc w:val="center"/>
        </w:trPr>
        <w:tc>
          <w:tcPr>
            <w:tcW w:w="1487" w:type="dxa"/>
            <w:tcBorders>
              <w:bottom w:val="nil"/>
            </w:tcBorders>
            <w:shd w:val="clear" w:color="auto" w:fill="auto"/>
          </w:tcPr>
          <w:p w14:paraId="1E3353FC" w14:textId="77777777" w:rsidR="006A2BF1" w:rsidRPr="00B20AE8" w:rsidRDefault="006A2BF1" w:rsidP="0039402F">
            <w:pPr>
              <w:pStyle w:val="TAC"/>
            </w:pPr>
            <w:r w:rsidRPr="00B20AE8">
              <w:t>3</w:t>
            </w:r>
          </w:p>
        </w:tc>
        <w:tc>
          <w:tcPr>
            <w:tcW w:w="2181" w:type="dxa"/>
          </w:tcPr>
          <w:p w14:paraId="3229BCAB"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0637C8F6"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5253ADE" w14:textId="77777777" w:rsidR="006A2BF1" w:rsidRPr="00B20AE8" w:rsidRDefault="006A2BF1" w:rsidP="0039402F">
            <w:pPr>
              <w:pStyle w:val="TAC"/>
            </w:pPr>
            <w:r w:rsidRPr="00B20AE8">
              <w:t>±270</w:t>
            </w:r>
          </w:p>
        </w:tc>
        <w:tc>
          <w:tcPr>
            <w:tcW w:w="2748" w:type="dxa"/>
            <w:tcBorders>
              <w:bottom w:val="nil"/>
            </w:tcBorders>
            <w:shd w:val="clear" w:color="auto" w:fill="auto"/>
          </w:tcPr>
          <w:p w14:paraId="205024A7" w14:textId="77777777" w:rsidR="006A2BF1" w:rsidRPr="00B20AE8" w:rsidRDefault="006A2BF1" w:rsidP="0039402F">
            <w:pPr>
              <w:pStyle w:val="TAC"/>
            </w:pPr>
            <w:r w:rsidRPr="00B20AE8">
              <w:t>CW</w:t>
            </w:r>
          </w:p>
        </w:tc>
      </w:tr>
      <w:tr w:rsidR="006A2BF1" w:rsidRPr="00B20AE8" w14:paraId="35E6A137" w14:textId="77777777" w:rsidTr="006A2BF1">
        <w:trPr>
          <w:cantSplit/>
          <w:jc w:val="center"/>
        </w:trPr>
        <w:tc>
          <w:tcPr>
            <w:tcW w:w="1487" w:type="dxa"/>
            <w:tcBorders>
              <w:top w:val="nil"/>
              <w:bottom w:val="nil"/>
            </w:tcBorders>
            <w:shd w:val="clear" w:color="auto" w:fill="auto"/>
          </w:tcPr>
          <w:p w14:paraId="77648D4A" w14:textId="77777777" w:rsidR="006A2BF1" w:rsidRPr="00B20AE8" w:rsidRDefault="006A2BF1" w:rsidP="0039402F">
            <w:pPr>
              <w:pStyle w:val="TAC"/>
            </w:pPr>
          </w:p>
        </w:tc>
        <w:tc>
          <w:tcPr>
            <w:tcW w:w="2181" w:type="dxa"/>
          </w:tcPr>
          <w:p w14:paraId="678D5601"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34294399"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2E131941"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2DBC8FD5" w14:textId="77777777" w:rsidR="006A2BF1" w:rsidRPr="00B20AE8" w:rsidRDefault="006A2BF1" w:rsidP="0039402F">
            <w:pPr>
              <w:pStyle w:val="TAC"/>
            </w:pPr>
          </w:p>
        </w:tc>
      </w:tr>
      <w:tr w:rsidR="006A2BF1" w:rsidRPr="00B20AE8" w14:paraId="26D6B6B4" w14:textId="77777777" w:rsidTr="006A2BF1">
        <w:trPr>
          <w:cantSplit/>
          <w:jc w:val="center"/>
        </w:trPr>
        <w:tc>
          <w:tcPr>
            <w:tcW w:w="1487" w:type="dxa"/>
            <w:tcBorders>
              <w:top w:val="nil"/>
              <w:bottom w:val="nil"/>
            </w:tcBorders>
            <w:shd w:val="clear" w:color="auto" w:fill="auto"/>
          </w:tcPr>
          <w:p w14:paraId="6BC395B7" w14:textId="77777777" w:rsidR="006A2BF1" w:rsidRPr="00B20AE8" w:rsidRDefault="006A2BF1" w:rsidP="0039402F">
            <w:pPr>
              <w:pStyle w:val="TAC"/>
            </w:pPr>
          </w:p>
        </w:tc>
        <w:tc>
          <w:tcPr>
            <w:tcW w:w="2181" w:type="dxa"/>
          </w:tcPr>
          <w:p w14:paraId="49538C69"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53E6699"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5F2B5E0" w14:textId="77777777" w:rsidR="006A2BF1" w:rsidRPr="00B20AE8" w:rsidRDefault="006A2BF1" w:rsidP="0039402F">
            <w:pPr>
              <w:pStyle w:val="TAC"/>
            </w:pPr>
            <w:r w:rsidRPr="00B20AE8">
              <w:t>±780</w:t>
            </w:r>
          </w:p>
        </w:tc>
        <w:tc>
          <w:tcPr>
            <w:tcW w:w="2748" w:type="dxa"/>
            <w:tcBorders>
              <w:bottom w:val="nil"/>
            </w:tcBorders>
            <w:shd w:val="clear" w:color="auto" w:fill="auto"/>
          </w:tcPr>
          <w:p w14:paraId="2B38385B" w14:textId="6B14C81C" w:rsidR="006A2BF1" w:rsidRPr="00B20AE8" w:rsidRDefault="006A2BF1" w:rsidP="0039402F">
            <w:pPr>
              <w:pStyle w:val="TAC"/>
              <w:rPr>
                <w:lang w:val="sv-SE"/>
              </w:rPr>
            </w:pPr>
            <w:r w:rsidRPr="00B20AE8">
              <w:rPr>
                <w:lang w:val="sv-SE"/>
              </w:rPr>
              <w:t>3.0 MHz E-UTRA signal, 1 RB</w:t>
            </w:r>
          </w:p>
        </w:tc>
      </w:tr>
      <w:tr w:rsidR="006A2BF1" w:rsidRPr="00B20AE8" w14:paraId="259C348A" w14:textId="77777777" w:rsidTr="006A2BF1">
        <w:trPr>
          <w:cantSplit/>
          <w:jc w:val="center"/>
        </w:trPr>
        <w:tc>
          <w:tcPr>
            <w:tcW w:w="1487" w:type="dxa"/>
            <w:tcBorders>
              <w:top w:val="nil"/>
              <w:bottom w:val="single" w:sz="4" w:space="0" w:color="auto"/>
            </w:tcBorders>
            <w:shd w:val="clear" w:color="auto" w:fill="auto"/>
          </w:tcPr>
          <w:p w14:paraId="162BE159" w14:textId="77777777" w:rsidR="006A2BF1" w:rsidRPr="00B20AE8" w:rsidRDefault="006A2BF1" w:rsidP="0039402F">
            <w:pPr>
              <w:pStyle w:val="TAC"/>
              <w:rPr>
                <w:lang w:val="sv-FI"/>
              </w:rPr>
            </w:pPr>
          </w:p>
        </w:tc>
        <w:tc>
          <w:tcPr>
            <w:tcW w:w="2181" w:type="dxa"/>
          </w:tcPr>
          <w:p w14:paraId="2C70D186"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F22D260"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75ED9EC3"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37F0A2A4" w14:textId="174DCCD1" w:rsidR="006A2BF1" w:rsidRPr="00B20AE8" w:rsidRDefault="006A2BF1" w:rsidP="0039402F">
            <w:pPr>
              <w:pStyle w:val="TAC"/>
              <w:rPr>
                <w:lang w:val="sv-SE"/>
              </w:rPr>
            </w:pPr>
            <w:r w:rsidRPr="00B20AE8">
              <w:rPr>
                <w:lang w:val="sv-SE"/>
              </w:rPr>
              <w:t>(NOTE 2)</w:t>
            </w:r>
          </w:p>
        </w:tc>
      </w:tr>
      <w:tr w:rsidR="006A2BF1" w:rsidRPr="00B20AE8" w14:paraId="0B931AFA" w14:textId="77777777" w:rsidTr="006A2BF1">
        <w:trPr>
          <w:cantSplit/>
          <w:jc w:val="center"/>
        </w:trPr>
        <w:tc>
          <w:tcPr>
            <w:tcW w:w="1487" w:type="dxa"/>
            <w:tcBorders>
              <w:bottom w:val="nil"/>
            </w:tcBorders>
            <w:shd w:val="clear" w:color="auto" w:fill="auto"/>
          </w:tcPr>
          <w:p w14:paraId="74984621" w14:textId="77777777" w:rsidR="006A2BF1" w:rsidRPr="00B20AE8" w:rsidRDefault="006A2BF1" w:rsidP="0039402F">
            <w:pPr>
              <w:pStyle w:val="TAC"/>
            </w:pPr>
            <w:r w:rsidRPr="00B20AE8">
              <w:t>5</w:t>
            </w:r>
          </w:p>
        </w:tc>
        <w:tc>
          <w:tcPr>
            <w:tcW w:w="2181" w:type="dxa"/>
          </w:tcPr>
          <w:p w14:paraId="10C76271"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C1845AB"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A3588F0" w14:textId="77777777" w:rsidR="006A2BF1" w:rsidRPr="00B20AE8" w:rsidRDefault="006A2BF1" w:rsidP="0039402F">
            <w:pPr>
              <w:pStyle w:val="TAC"/>
            </w:pPr>
            <w:r w:rsidRPr="00B20AE8">
              <w:t>±360</w:t>
            </w:r>
          </w:p>
        </w:tc>
        <w:tc>
          <w:tcPr>
            <w:tcW w:w="2748" w:type="dxa"/>
            <w:tcBorders>
              <w:bottom w:val="nil"/>
            </w:tcBorders>
            <w:shd w:val="clear" w:color="auto" w:fill="auto"/>
          </w:tcPr>
          <w:p w14:paraId="52D33488" w14:textId="77777777" w:rsidR="006A2BF1" w:rsidRPr="00B20AE8" w:rsidRDefault="006A2BF1" w:rsidP="0039402F">
            <w:pPr>
              <w:pStyle w:val="TAC"/>
            </w:pPr>
            <w:r w:rsidRPr="00B20AE8">
              <w:t>CW</w:t>
            </w:r>
          </w:p>
        </w:tc>
      </w:tr>
      <w:tr w:rsidR="006A2BF1" w:rsidRPr="00B20AE8" w14:paraId="5EB63C55" w14:textId="77777777" w:rsidTr="006A2BF1">
        <w:trPr>
          <w:cantSplit/>
          <w:jc w:val="center"/>
        </w:trPr>
        <w:tc>
          <w:tcPr>
            <w:tcW w:w="1487" w:type="dxa"/>
            <w:tcBorders>
              <w:top w:val="nil"/>
              <w:bottom w:val="nil"/>
            </w:tcBorders>
            <w:shd w:val="clear" w:color="auto" w:fill="auto"/>
          </w:tcPr>
          <w:p w14:paraId="257EACEF" w14:textId="77777777" w:rsidR="006A2BF1" w:rsidRPr="00B20AE8" w:rsidRDefault="006A2BF1" w:rsidP="0039402F">
            <w:pPr>
              <w:pStyle w:val="TAC"/>
            </w:pPr>
          </w:p>
        </w:tc>
        <w:tc>
          <w:tcPr>
            <w:tcW w:w="2181" w:type="dxa"/>
          </w:tcPr>
          <w:p w14:paraId="07BD0493"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9653445"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A933619"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3C8F40D0" w14:textId="77777777" w:rsidR="006A2BF1" w:rsidRPr="00B20AE8" w:rsidRDefault="006A2BF1" w:rsidP="0039402F">
            <w:pPr>
              <w:pStyle w:val="TAC"/>
            </w:pPr>
          </w:p>
        </w:tc>
      </w:tr>
      <w:tr w:rsidR="006A2BF1" w:rsidRPr="00B20AE8" w14:paraId="67FE1681" w14:textId="77777777" w:rsidTr="006A2BF1">
        <w:trPr>
          <w:cantSplit/>
          <w:jc w:val="center"/>
        </w:trPr>
        <w:tc>
          <w:tcPr>
            <w:tcW w:w="1487" w:type="dxa"/>
            <w:tcBorders>
              <w:top w:val="nil"/>
              <w:bottom w:val="nil"/>
            </w:tcBorders>
            <w:shd w:val="clear" w:color="auto" w:fill="auto"/>
          </w:tcPr>
          <w:p w14:paraId="103581BE" w14:textId="77777777" w:rsidR="006A2BF1" w:rsidRPr="00B20AE8" w:rsidRDefault="006A2BF1" w:rsidP="0039402F">
            <w:pPr>
              <w:pStyle w:val="TAC"/>
            </w:pPr>
          </w:p>
        </w:tc>
        <w:tc>
          <w:tcPr>
            <w:tcW w:w="2181" w:type="dxa"/>
          </w:tcPr>
          <w:p w14:paraId="6FBF08F9"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0EC82615"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F699D37" w14:textId="77777777" w:rsidR="006A2BF1" w:rsidRPr="00B20AE8" w:rsidRDefault="006A2BF1" w:rsidP="0039402F">
            <w:pPr>
              <w:pStyle w:val="TAC"/>
            </w:pPr>
            <w:r w:rsidRPr="00B20AE8">
              <w:t>±1060</w:t>
            </w:r>
          </w:p>
        </w:tc>
        <w:tc>
          <w:tcPr>
            <w:tcW w:w="2748" w:type="dxa"/>
            <w:tcBorders>
              <w:bottom w:val="nil"/>
            </w:tcBorders>
            <w:shd w:val="clear" w:color="auto" w:fill="auto"/>
          </w:tcPr>
          <w:p w14:paraId="01C1198E" w14:textId="4ED923CF" w:rsidR="006A2BF1" w:rsidRPr="00B20AE8" w:rsidRDefault="006A2BF1" w:rsidP="0039402F">
            <w:pPr>
              <w:pStyle w:val="TAC"/>
              <w:rPr>
                <w:lang w:val="sv-SE"/>
              </w:rPr>
            </w:pPr>
            <w:r w:rsidRPr="00B20AE8">
              <w:rPr>
                <w:lang w:val="sv-SE"/>
              </w:rPr>
              <w:t>5 MHz E-UTRA signal, 1 RB</w:t>
            </w:r>
          </w:p>
        </w:tc>
      </w:tr>
      <w:tr w:rsidR="006A2BF1" w:rsidRPr="00B20AE8" w14:paraId="24DA6D60" w14:textId="77777777" w:rsidTr="006A2BF1">
        <w:trPr>
          <w:cantSplit/>
          <w:jc w:val="center"/>
        </w:trPr>
        <w:tc>
          <w:tcPr>
            <w:tcW w:w="1487" w:type="dxa"/>
            <w:tcBorders>
              <w:top w:val="nil"/>
              <w:bottom w:val="single" w:sz="4" w:space="0" w:color="auto"/>
            </w:tcBorders>
            <w:shd w:val="clear" w:color="auto" w:fill="auto"/>
          </w:tcPr>
          <w:p w14:paraId="19B23C5E" w14:textId="77777777" w:rsidR="006A2BF1" w:rsidRPr="00B20AE8" w:rsidRDefault="006A2BF1" w:rsidP="0039402F">
            <w:pPr>
              <w:pStyle w:val="TAC"/>
              <w:rPr>
                <w:lang w:val="sv-FI"/>
              </w:rPr>
            </w:pPr>
          </w:p>
        </w:tc>
        <w:tc>
          <w:tcPr>
            <w:tcW w:w="2181" w:type="dxa"/>
          </w:tcPr>
          <w:p w14:paraId="65C2A309"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6F575A5"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1AF31EE"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791B3C04" w14:textId="7B3FA7F1" w:rsidR="006A2BF1" w:rsidRPr="00B20AE8" w:rsidRDefault="006A2BF1" w:rsidP="0039402F">
            <w:pPr>
              <w:pStyle w:val="TAC"/>
              <w:rPr>
                <w:lang w:val="sv-SE"/>
              </w:rPr>
            </w:pPr>
            <w:r w:rsidRPr="00B20AE8">
              <w:rPr>
                <w:lang w:val="sv-SE"/>
              </w:rPr>
              <w:t>(NOTE 2)</w:t>
            </w:r>
          </w:p>
        </w:tc>
      </w:tr>
      <w:tr w:rsidR="006A2BF1" w:rsidRPr="00B20AE8" w14:paraId="49E9EDC1" w14:textId="77777777" w:rsidTr="006A2BF1">
        <w:trPr>
          <w:cantSplit/>
          <w:jc w:val="center"/>
        </w:trPr>
        <w:tc>
          <w:tcPr>
            <w:tcW w:w="1487" w:type="dxa"/>
            <w:tcBorders>
              <w:bottom w:val="nil"/>
            </w:tcBorders>
            <w:shd w:val="clear" w:color="auto" w:fill="auto"/>
          </w:tcPr>
          <w:p w14:paraId="010DC044" w14:textId="2C40B2D6" w:rsidR="006A2BF1" w:rsidRPr="00B20AE8" w:rsidRDefault="006A2BF1" w:rsidP="0039402F">
            <w:pPr>
              <w:pStyle w:val="TAC"/>
            </w:pPr>
            <w:r w:rsidRPr="00B20AE8">
              <w:t>10</w:t>
            </w:r>
          </w:p>
        </w:tc>
        <w:tc>
          <w:tcPr>
            <w:tcW w:w="2181" w:type="dxa"/>
          </w:tcPr>
          <w:p w14:paraId="0795908D" w14:textId="77777777" w:rsidR="006A2BF1" w:rsidRPr="00B20AE8" w:rsidRDefault="006A2BF1" w:rsidP="0039402F">
            <w:pPr>
              <w:pStyle w:val="TAC"/>
            </w:pPr>
            <w:r w:rsidRPr="00B20AE8">
              <w:t>EIS</w:t>
            </w:r>
            <w:r w:rsidRPr="00B20AE8">
              <w:rPr>
                <w:vertAlign w:val="subscript"/>
              </w:rPr>
              <w:t>REFSENS</w:t>
            </w:r>
            <w:r w:rsidRPr="00B20AE8">
              <w:t xml:space="preserve"> + 6dB </w:t>
            </w:r>
          </w:p>
        </w:tc>
        <w:tc>
          <w:tcPr>
            <w:tcW w:w="1828" w:type="dxa"/>
          </w:tcPr>
          <w:p w14:paraId="0FD72C45"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CCA1723" w14:textId="77777777" w:rsidR="006A2BF1" w:rsidRPr="00B20AE8" w:rsidRDefault="006A2BF1" w:rsidP="0039402F">
            <w:pPr>
              <w:pStyle w:val="TAC"/>
            </w:pPr>
            <w:r w:rsidRPr="00B20AE8">
              <w:t>±325</w:t>
            </w:r>
          </w:p>
        </w:tc>
        <w:tc>
          <w:tcPr>
            <w:tcW w:w="2748" w:type="dxa"/>
            <w:tcBorders>
              <w:bottom w:val="nil"/>
            </w:tcBorders>
            <w:shd w:val="clear" w:color="auto" w:fill="auto"/>
          </w:tcPr>
          <w:p w14:paraId="7FE68785" w14:textId="77777777" w:rsidR="006A2BF1" w:rsidRPr="00B20AE8" w:rsidRDefault="006A2BF1" w:rsidP="0039402F">
            <w:pPr>
              <w:pStyle w:val="TAC"/>
            </w:pPr>
            <w:r w:rsidRPr="00B20AE8">
              <w:t>CW</w:t>
            </w:r>
          </w:p>
        </w:tc>
      </w:tr>
      <w:tr w:rsidR="006A2BF1" w:rsidRPr="00B20AE8" w14:paraId="319423E0" w14:textId="77777777" w:rsidTr="006A2BF1">
        <w:trPr>
          <w:cantSplit/>
          <w:jc w:val="center"/>
        </w:trPr>
        <w:tc>
          <w:tcPr>
            <w:tcW w:w="1487" w:type="dxa"/>
            <w:tcBorders>
              <w:top w:val="nil"/>
              <w:bottom w:val="nil"/>
            </w:tcBorders>
            <w:shd w:val="clear" w:color="auto" w:fill="auto"/>
          </w:tcPr>
          <w:p w14:paraId="2E52E972" w14:textId="74CE8F55" w:rsidR="006A2BF1" w:rsidRPr="00B20AE8" w:rsidRDefault="006A2BF1" w:rsidP="0039402F">
            <w:pPr>
              <w:pStyle w:val="TAC"/>
            </w:pPr>
            <w:r w:rsidRPr="00B20AE8">
              <w:t>(NOTE 3)</w:t>
            </w:r>
          </w:p>
        </w:tc>
        <w:tc>
          <w:tcPr>
            <w:tcW w:w="2181" w:type="dxa"/>
          </w:tcPr>
          <w:p w14:paraId="3DD27635"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828" w:type="dxa"/>
          </w:tcPr>
          <w:p w14:paraId="4E0DA725"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7CD212C0"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22264790" w14:textId="77777777" w:rsidR="006A2BF1" w:rsidRPr="00B20AE8" w:rsidRDefault="006A2BF1" w:rsidP="0039402F">
            <w:pPr>
              <w:pStyle w:val="TAC"/>
            </w:pPr>
          </w:p>
        </w:tc>
      </w:tr>
      <w:tr w:rsidR="006A2BF1" w:rsidRPr="00B20AE8" w14:paraId="2BFA2131" w14:textId="77777777" w:rsidTr="006A2BF1">
        <w:trPr>
          <w:cantSplit/>
          <w:jc w:val="center"/>
        </w:trPr>
        <w:tc>
          <w:tcPr>
            <w:tcW w:w="1487" w:type="dxa"/>
            <w:tcBorders>
              <w:top w:val="nil"/>
              <w:bottom w:val="nil"/>
            </w:tcBorders>
            <w:shd w:val="clear" w:color="auto" w:fill="auto"/>
          </w:tcPr>
          <w:p w14:paraId="1B310392" w14:textId="77777777" w:rsidR="006A2BF1" w:rsidRPr="00B20AE8" w:rsidRDefault="006A2BF1" w:rsidP="0039402F">
            <w:pPr>
              <w:pStyle w:val="TAC"/>
            </w:pPr>
          </w:p>
        </w:tc>
        <w:tc>
          <w:tcPr>
            <w:tcW w:w="2181" w:type="dxa"/>
          </w:tcPr>
          <w:p w14:paraId="4262BE8C"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134D7C6"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346BBBE" w14:textId="77777777" w:rsidR="006A2BF1" w:rsidRPr="00B20AE8" w:rsidRDefault="006A2BF1" w:rsidP="0039402F">
            <w:pPr>
              <w:pStyle w:val="TAC"/>
            </w:pPr>
            <w:r w:rsidRPr="00B20AE8">
              <w:t>±1240</w:t>
            </w:r>
          </w:p>
        </w:tc>
        <w:tc>
          <w:tcPr>
            <w:tcW w:w="2748" w:type="dxa"/>
            <w:tcBorders>
              <w:bottom w:val="nil"/>
            </w:tcBorders>
            <w:shd w:val="clear" w:color="auto" w:fill="auto"/>
          </w:tcPr>
          <w:p w14:paraId="0B9D48AF" w14:textId="34181819" w:rsidR="006A2BF1" w:rsidRPr="00B20AE8" w:rsidRDefault="006A2BF1" w:rsidP="0039402F">
            <w:pPr>
              <w:pStyle w:val="TAC"/>
              <w:rPr>
                <w:lang w:val="sv-SE"/>
              </w:rPr>
            </w:pPr>
            <w:r w:rsidRPr="00B20AE8">
              <w:rPr>
                <w:lang w:val="sv-SE"/>
              </w:rPr>
              <w:t>5 MHz E-UTRA signal, 1 RB</w:t>
            </w:r>
          </w:p>
        </w:tc>
      </w:tr>
      <w:tr w:rsidR="006A2BF1" w:rsidRPr="00B20AE8" w14:paraId="573C3F89" w14:textId="77777777" w:rsidTr="006A2BF1">
        <w:trPr>
          <w:cantSplit/>
          <w:jc w:val="center"/>
        </w:trPr>
        <w:tc>
          <w:tcPr>
            <w:tcW w:w="1487" w:type="dxa"/>
            <w:tcBorders>
              <w:top w:val="nil"/>
              <w:bottom w:val="single" w:sz="4" w:space="0" w:color="auto"/>
            </w:tcBorders>
            <w:shd w:val="clear" w:color="auto" w:fill="auto"/>
          </w:tcPr>
          <w:p w14:paraId="35D81072" w14:textId="77777777" w:rsidR="006A2BF1" w:rsidRPr="00B20AE8" w:rsidRDefault="006A2BF1" w:rsidP="0039402F">
            <w:pPr>
              <w:pStyle w:val="TAC"/>
              <w:rPr>
                <w:lang w:val="sv-FI"/>
              </w:rPr>
            </w:pPr>
          </w:p>
        </w:tc>
        <w:tc>
          <w:tcPr>
            <w:tcW w:w="2181" w:type="dxa"/>
          </w:tcPr>
          <w:p w14:paraId="3CFBAF5E"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1E838DB4"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7E00317"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27E354E3" w14:textId="1B61599E" w:rsidR="006A2BF1" w:rsidRPr="00B20AE8" w:rsidRDefault="006A2BF1" w:rsidP="0039402F">
            <w:pPr>
              <w:pStyle w:val="TAC"/>
              <w:rPr>
                <w:lang w:val="sv-SE"/>
              </w:rPr>
            </w:pPr>
            <w:r w:rsidRPr="00B20AE8">
              <w:rPr>
                <w:lang w:val="sv-SE"/>
              </w:rPr>
              <w:t>(NOTE 2)</w:t>
            </w:r>
          </w:p>
        </w:tc>
      </w:tr>
      <w:tr w:rsidR="006A2BF1" w:rsidRPr="00B20AE8" w14:paraId="2B174D60" w14:textId="77777777" w:rsidTr="006A2BF1">
        <w:trPr>
          <w:cantSplit/>
          <w:jc w:val="center"/>
        </w:trPr>
        <w:tc>
          <w:tcPr>
            <w:tcW w:w="1487" w:type="dxa"/>
            <w:tcBorders>
              <w:bottom w:val="nil"/>
            </w:tcBorders>
            <w:shd w:val="clear" w:color="auto" w:fill="auto"/>
          </w:tcPr>
          <w:p w14:paraId="676364D9" w14:textId="34F46D23" w:rsidR="006A2BF1" w:rsidRPr="00B20AE8" w:rsidRDefault="006A2BF1" w:rsidP="0039402F">
            <w:pPr>
              <w:pStyle w:val="TAC"/>
            </w:pPr>
            <w:r w:rsidRPr="00B20AE8">
              <w:t>15</w:t>
            </w:r>
          </w:p>
        </w:tc>
        <w:tc>
          <w:tcPr>
            <w:tcW w:w="2181" w:type="dxa"/>
          </w:tcPr>
          <w:p w14:paraId="6B20B90A"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1679729"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E1EFAB3" w14:textId="77777777" w:rsidR="006A2BF1" w:rsidRPr="00B20AE8" w:rsidRDefault="006A2BF1" w:rsidP="0039402F">
            <w:pPr>
              <w:pStyle w:val="TAC"/>
            </w:pPr>
            <w:r w:rsidRPr="00B20AE8">
              <w:t>±380</w:t>
            </w:r>
          </w:p>
        </w:tc>
        <w:tc>
          <w:tcPr>
            <w:tcW w:w="2748" w:type="dxa"/>
            <w:tcBorders>
              <w:bottom w:val="nil"/>
            </w:tcBorders>
            <w:shd w:val="clear" w:color="auto" w:fill="auto"/>
          </w:tcPr>
          <w:p w14:paraId="65849A10" w14:textId="77777777" w:rsidR="006A2BF1" w:rsidRPr="00B20AE8" w:rsidRDefault="006A2BF1" w:rsidP="0039402F">
            <w:pPr>
              <w:pStyle w:val="TAC"/>
            </w:pPr>
            <w:r w:rsidRPr="00B20AE8">
              <w:t>CW</w:t>
            </w:r>
          </w:p>
        </w:tc>
      </w:tr>
      <w:tr w:rsidR="006A2BF1" w:rsidRPr="00B20AE8" w14:paraId="59BC1E7C" w14:textId="77777777" w:rsidTr="006A2BF1">
        <w:trPr>
          <w:cantSplit/>
          <w:jc w:val="center"/>
        </w:trPr>
        <w:tc>
          <w:tcPr>
            <w:tcW w:w="1487" w:type="dxa"/>
            <w:tcBorders>
              <w:top w:val="nil"/>
              <w:bottom w:val="nil"/>
            </w:tcBorders>
            <w:shd w:val="clear" w:color="auto" w:fill="auto"/>
          </w:tcPr>
          <w:p w14:paraId="3800357D" w14:textId="7B62695C" w:rsidR="006A2BF1" w:rsidRPr="00B20AE8" w:rsidRDefault="006A2BF1" w:rsidP="0039402F">
            <w:pPr>
              <w:pStyle w:val="TAC"/>
            </w:pPr>
            <w:r w:rsidRPr="00B20AE8">
              <w:t>(NOTE 3)</w:t>
            </w:r>
          </w:p>
        </w:tc>
        <w:tc>
          <w:tcPr>
            <w:tcW w:w="2181" w:type="dxa"/>
          </w:tcPr>
          <w:p w14:paraId="7B10DF89"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515C96E2"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68154FB7"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14A003BD" w14:textId="77777777" w:rsidR="006A2BF1" w:rsidRPr="00B20AE8" w:rsidRDefault="006A2BF1" w:rsidP="0039402F">
            <w:pPr>
              <w:pStyle w:val="TAC"/>
            </w:pPr>
          </w:p>
        </w:tc>
      </w:tr>
      <w:tr w:rsidR="006A2BF1" w:rsidRPr="00B20AE8" w14:paraId="7585B350" w14:textId="77777777" w:rsidTr="006A2BF1">
        <w:trPr>
          <w:cantSplit/>
          <w:jc w:val="center"/>
        </w:trPr>
        <w:tc>
          <w:tcPr>
            <w:tcW w:w="1487" w:type="dxa"/>
            <w:tcBorders>
              <w:top w:val="nil"/>
              <w:bottom w:val="nil"/>
            </w:tcBorders>
            <w:shd w:val="clear" w:color="auto" w:fill="auto"/>
          </w:tcPr>
          <w:p w14:paraId="20EA5710" w14:textId="77777777" w:rsidR="006A2BF1" w:rsidRPr="00B20AE8" w:rsidRDefault="006A2BF1" w:rsidP="0039402F">
            <w:pPr>
              <w:pStyle w:val="TAC"/>
            </w:pPr>
          </w:p>
        </w:tc>
        <w:tc>
          <w:tcPr>
            <w:tcW w:w="2181" w:type="dxa"/>
          </w:tcPr>
          <w:p w14:paraId="591AB663"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70D3C8EE"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7D051EB" w14:textId="77777777" w:rsidR="006A2BF1" w:rsidRPr="00B20AE8" w:rsidRDefault="006A2BF1" w:rsidP="0039402F">
            <w:pPr>
              <w:pStyle w:val="TAC"/>
            </w:pPr>
            <w:r w:rsidRPr="00B20AE8">
              <w:t>±1600</w:t>
            </w:r>
          </w:p>
        </w:tc>
        <w:tc>
          <w:tcPr>
            <w:tcW w:w="2748" w:type="dxa"/>
            <w:tcBorders>
              <w:bottom w:val="nil"/>
            </w:tcBorders>
            <w:shd w:val="clear" w:color="auto" w:fill="auto"/>
          </w:tcPr>
          <w:p w14:paraId="5DE356CC" w14:textId="63E34B56"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4EF7BBA7" w14:textId="77777777" w:rsidTr="006A2BF1">
        <w:trPr>
          <w:cantSplit/>
          <w:jc w:val="center"/>
        </w:trPr>
        <w:tc>
          <w:tcPr>
            <w:tcW w:w="1487" w:type="dxa"/>
            <w:tcBorders>
              <w:top w:val="nil"/>
              <w:bottom w:val="single" w:sz="4" w:space="0" w:color="auto"/>
            </w:tcBorders>
            <w:shd w:val="clear" w:color="auto" w:fill="auto"/>
          </w:tcPr>
          <w:p w14:paraId="253CF0C9" w14:textId="77777777" w:rsidR="006A2BF1" w:rsidRPr="00B20AE8" w:rsidRDefault="006A2BF1" w:rsidP="0039402F">
            <w:pPr>
              <w:pStyle w:val="TAC"/>
              <w:rPr>
                <w:lang w:val="sv-FI"/>
              </w:rPr>
            </w:pPr>
          </w:p>
        </w:tc>
        <w:tc>
          <w:tcPr>
            <w:tcW w:w="2181" w:type="dxa"/>
          </w:tcPr>
          <w:p w14:paraId="2DEE1813"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221E6E91"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0484661B"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664DBA7A" w14:textId="59EA7632" w:rsidR="006A2BF1" w:rsidRPr="00B20AE8" w:rsidRDefault="006A2BF1" w:rsidP="0039402F">
            <w:pPr>
              <w:pStyle w:val="TAC"/>
              <w:rPr>
                <w:lang w:val="sv-SE"/>
              </w:rPr>
            </w:pPr>
            <w:r w:rsidRPr="00B20AE8">
              <w:rPr>
                <w:lang w:val="sv-SE"/>
              </w:rPr>
              <w:t>(NOTE 2)</w:t>
            </w:r>
          </w:p>
        </w:tc>
      </w:tr>
      <w:tr w:rsidR="006A2BF1" w:rsidRPr="00B20AE8" w14:paraId="5BB1365C" w14:textId="77777777" w:rsidTr="006A2BF1">
        <w:trPr>
          <w:cantSplit/>
          <w:jc w:val="center"/>
        </w:trPr>
        <w:tc>
          <w:tcPr>
            <w:tcW w:w="1487" w:type="dxa"/>
            <w:tcBorders>
              <w:bottom w:val="nil"/>
            </w:tcBorders>
            <w:shd w:val="clear" w:color="auto" w:fill="auto"/>
          </w:tcPr>
          <w:p w14:paraId="016BA323" w14:textId="7E645E74" w:rsidR="006A2BF1" w:rsidRPr="00B20AE8" w:rsidRDefault="006A2BF1" w:rsidP="0039402F">
            <w:pPr>
              <w:pStyle w:val="TAC"/>
            </w:pPr>
            <w:r w:rsidRPr="00B20AE8">
              <w:t>20</w:t>
            </w:r>
          </w:p>
        </w:tc>
        <w:tc>
          <w:tcPr>
            <w:tcW w:w="2181" w:type="dxa"/>
          </w:tcPr>
          <w:p w14:paraId="195E1CA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A7F0412"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5CC091C" w14:textId="77777777" w:rsidR="006A2BF1" w:rsidRPr="00B20AE8" w:rsidRDefault="006A2BF1" w:rsidP="0039402F">
            <w:pPr>
              <w:pStyle w:val="TAC"/>
            </w:pPr>
            <w:r w:rsidRPr="00B20AE8">
              <w:t>±345</w:t>
            </w:r>
          </w:p>
        </w:tc>
        <w:tc>
          <w:tcPr>
            <w:tcW w:w="2748" w:type="dxa"/>
            <w:tcBorders>
              <w:bottom w:val="nil"/>
            </w:tcBorders>
            <w:shd w:val="clear" w:color="auto" w:fill="auto"/>
          </w:tcPr>
          <w:p w14:paraId="7F863BCD" w14:textId="77777777" w:rsidR="006A2BF1" w:rsidRPr="00B20AE8" w:rsidRDefault="006A2BF1" w:rsidP="0039402F">
            <w:pPr>
              <w:pStyle w:val="TAC"/>
            </w:pPr>
            <w:r w:rsidRPr="00B20AE8">
              <w:t>CW</w:t>
            </w:r>
          </w:p>
        </w:tc>
      </w:tr>
      <w:tr w:rsidR="006A2BF1" w:rsidRPr="00B20AE8" w14:paraId="0D86D953" w14:textId="77777777" w:rsidTr="006A2BF1">
        <w:trPr>
          <w:cantSplit/>
          <w:jc w:val="center"/>
        </w:trPr>
        <w:tc>
          <w:tcPr>
            <w:tcW w:w="1487" w:type="dxa"/>
            <w:tcBorders>
              <w:top w:val="nil"/>
              <w:bottom w:val="nil"/>
            </w:tcBorders>
            <w:shd w:val="clear" w:color="auto" w:fill="auto"/>
          </w:tcPr>
          <w:p w14:paraId="387F503F" w14:textId="6F7BEE5E" w:rsidR="006A2BF1" w:rsidRPr="00B20AE8" w:rsidRDefault="006A2BF1" w:rsidP="0039402F">
            <w:pPr>
              <w:pStyle w:val="TAC"/>
            </w:pPr>
            <w:r w:rsidRPr="00B20AE8">
              <w:t>(NOTE 3)</w:t>
            </w:r>
          </w:p>
        </w:tc>
        <w:tc>
          <w:tcPr>
            <w:tcW w:w="2181" w:type="dxa"/>
          </w:tcPr>
          <w:p w14:paraId="07365F26"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4BECFB9D"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5D7D8276"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3302CD33" w14:textId="77777777" w:rsidR="006A2BF1" w:rsidRPr="00B20AE8" w:rsidRDefault="006A2BF1" w:rsidP="0039402F">
            <w:pPr>
              <w:pStyle w:val="TAC"/>
            </w:pPr>
          </w:p>
        </w:tc>
      </w:tr>
      <w:tr w:rsidR="006A2BF1" w:rsidRPr="00B20AE8" w14:paraId="4752927D" w14:textId="77777777" w:rsidTr="006A2BF1">
        <w:trPr>
          <w:cantSplit/>
          <w:jc w:val="center"/>
        </w:trPr>
        <w:tc>
          <w:tcPr>
            <w:tcW w:w="1487" w:type="dxa"/>
            <w:tcBorders>
              <w:top w:val="nil"/>
              <w:bottom w:val="nil"/>
            </w:tcBorders>
            <w:shd w:val="clear" w:color="auto" w:fill="auto"/>
          </w:tcPr>
          <w:p w14:paraId="094BF6AF" w14:textId="77777777" w:rsidR="006A2BF1" w:rsidRPr="00B20AE8" w:rsidRDefault="006A2BF1" w:rsidP="0039402F">
            <w:pPr>
              <w:pStyle w:val="TAC"/>
            </w:pPr>
          </w:p>
        </w:tc>
        <w:tc>
          <w:tcPr>
            <w:tcW w:w="2181" w:type="dxa"/>
          </w:tcPr>
          <w:p w14:paraId="42434D86"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B01DF21"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1D9B97A" w14:textId="77777777" w:rsidR="006A2BF1" w:rsidRPr="00B20AE8" w:rsidRDefault="006A2BF1" w:rsidP="0039402F">
            <w:pPr>
              <w:pStyle w:val="TAC"/>
            </w:pPr>
            <w:r w:rsidRPr="00B20AE8">
              <w:t>±1780</w:t>
            </w:r>
          </w:p>
        </w:tc>
        <w:tc>
          <w:tcPr>
            <w:tcW w:w="2748" w:type="dxa"/>
            <w:tcBorders>
              <w:bottom w:val="nil"/>
            </w:tcBorders>
            <w:shd w:val="clear" w:color="auto" w:fill="auto"/>
          </w:tcPr>
          <w:p w14:paraId="18AD318C" w14:textId="672ED56E"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25731FA7" w14:textId="77777777" w:rsidTr="006A2BF1">
        <w:trPr>
          <w:cantSplit/>
          <w:jc w:val="center"/>
        </w:trPr>
        <w:tc>
          <w:tcPr>
            <w:tcW w:w="1487" w:type="dxa"/>
            <w:tcBorders>
              <w:top w:val="nil"/>
            </w:tcBorders>
            <w:shd w:val="clear" w:color="auto" w:fill="auto"/>
          </w:tcPr>
          <w:p w14:paraId="45CAB2F5" w14:textId="77777777" w:rsidR="006A2BF1" w:rsidRPr="00B20AE8" w:rsidRDefault="006A2BF1" w:rsidP="0039402F">
            <w:pPr>
              <w:pStyle w:val="TAC"/>
              <w:rPr>
                <w:lang w:val="sv-FI"/>
              </w:rPr>
            </w:pPr>
          </w:p>
        </w:tc>
        <w:tc>
          <w:tcPr>
            <w:tcW w:w="2181" w:type="dxa"/>
          </w:tcPr>
          <w:p w14:paraId="0C4029EA"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14949F5F"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tcBorders>
            <w:shd w:val="clear" w:color="auto" w:fill="auto"/>
          </w:tcPr>
          <w:p w14:paraId="24B2BD2E" w14:textId="77777777" w:rsidR="006A2BF1" w:rsidRPr="00B20AE8" w:rsidRDefault="006A2BF1" w:rsidP="0039402F">
            <w:pPr>
              <w:pStyle w:val="TAC"/>
            </w:pPr>
          </w:p>
        </w:tc>
        <w:tc>
          <w:tcPr>
            <w:tcW w:w="2748" w:type="dxa"/>
            <w:tcBorders>
              <w:top w:val="nil"/>
            </w:tcBorders>
            <w:shd w:val="clear" w:color="auto" w:fill="auto"/>
          </w:tcPr>
          <w:p w14:paraId="781053FE" w14:textId="3D96E28C" w:rsidR="006A2BF1" w:rsidRPr="00B20AE8" w:rsidRDefault="006A2BF1" w:rsidP="0039402F">
            <w:pPr>
              <w:pStyle w:val="TAC"/>
              <w:rPr>
                <w:lang w:val="sv-SE"/>
              </w:rPr>
            </w:pPr>
            <w:r w:rsidRPr="00B20AE8">
              <w:rPr>
                <w:lang w:val="sv-SE"/>
              </w:rPr>
              <w:t>(NOTE 2)</w:t>
            </w:r>
          </w:p>
        </w:tc>
      </w:tr>
      <w:tr w:rsidR="006E5C62" w:rsidRPr="00B20AE8" w14:paraId="72777829" w14:textId="77777777" w:rsidTr="006A2BF1">
        <w:trPr>
          <w:cantSplit/>
          <w:jc w:val="center"/>
        </w:trPr>
        <w:tc>
          <w:tcPr>
            <w:tcW w:w="10062" w:type="dxa"/>
            <w:gridSpan w:val="5"/>
          </w:tcPr>
          <w:p w14:paraId="4C91FE31" w14:textId="60F62CE0" w:rsidR="006E5C62" w:rsidRPr="00B20AE8" w:rsidRDefault="006E5C62"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17D1844E" w14:textId="77777777" w:rsidR="006E5C62" w:rsidRPr="00B20AE8" w:rsidRDefault="006E5C62" w:rsidP="0039402F">
            <w:pPr>
              <w:pStyle w:val="TAN"/>
            </w:pPr>
            <w:r w:rsidRPr="00B20AE8">
              <w:t>NOTE 2:</w:t>
            </w:r>
            <w:r w:rsidRPr="00B20AE8">
              <w:tab/>
              <w:t xml:space="preserve">Interfering signal consisting of one resource block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p w14:paraId="5BCD6A64" w14:textId="2E1751AA" w:rsidR="006E5C62" w:rsidRPr="00B20AE8" w:rsidRDefault="006E5C62" w:rsidP="0039402F">
            <w:pPr>
              <w:pStyle w:val="TAN"/>
            </w:pPr>
            <w:r w:rsidRPr="00B20AE8">
              <w:t>NOTE 3:</w:t>
            </w:r>
            <w:r w:rsidRPr="00B20AE8">
              <w:tab/>
              <w:t>This requirement shall apply only for a FRC A1-3 mapped to the frequency range at the channel edge adjacent to the interfering</w:t>
            </w:r>
            <w:r w:rsidR="003D3C64">
              <w:t xml:space="preserve"> </w:t>
            </w:r>
            <w:r w:rsidRPr="00B20AE8">
              <w:t>signals</w:t>
            </w:r>
          </w:p>
        </w:tc>
      </w:tr>
    </w:tbl>
    <w:p w14:paraId="6C49A412" w14:textId="77777777" w:rsidR="006E5C62" w:rsidRPr="00B20AE8" w:rsidRDefault="006E5C62" w:rsidP="0039402F">
      <w:pPr>
        <w:rPr>
          <w:lang w:eastAsia="zh-CN"/>
        </w:rPr>
      </w:pPr>
    </w:p>
    <w:p w14:paraId="60282506" w14:textId="77777777" w:rsidR="006E5C62" w:rsidRPr="00B20AE8" w:rsidRDefault="006E5C62" w:rsidP="0039402F">
      <w:pPr>
        <w:pStyle w:val="TH"/>
      </w:pPr>
      <w:r w:rsidRPr="00B20AE8">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74E14DD0" w14:textId="77777777" w:rsidTr="006A2BF1">
        <w:trPr>
          <w:cantSplit/>
          <w:jc w:val="center"/>
        </w:trPr>
        <w:tc>
          <w:tcPr>
            <w:tcW w:w="1487" w:type="dxa"/>
            <w:tcBorders>
              <w:bottom w:val="single" w:sz="4" w:space="0" w:color="auto"/>
            </w:tcBorders>
            <w:shd w:val="clear" w:color="auto" w:fill="auto"/>
          </w:tcPr>
          <w:p w14:paraId="7F2132F7" w14:textId="77777777" w:rsidR="006E5C62" w:rsidRPr="00B20AE8" w:rsidRDefault="006E5C62" w:rsidP="0039402F">
            <w:pPr>
              <w:pStyle w:val="TAH"/>
            </w:pPr>
            <w:r w:rsidRPr="00B20AE8">
              <w:t>E-UTRA</w:t>
            </w:r>
          </w:p>
          <w:p w14:paraId="37AD1B20" w14:textId="5E70D451"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2181" w:type="dxa"/>
          </w:tcPr>
          <w:p w14:paraId="06F67BF6" w14:textId="5C4E7D35" w:rsidR="006E5C62" w:rsidRPr="00B20AE8" w:rsidRDefault="006E5C62" w:rsidP="0039402F">
            <w:pPr>
              <w:pStyle w:val="TAH"/>
            </w:pPr>
            <w:r w:rsidRPr="00B20AE8">
              <w:t>Wanted signal mean power</w:t>
            </w:r>
            <w:r w:rsidR="003D3C64">
              <w:t> </w:t>
            </w:r>
            <w:r w:rsidR="003D3C64" w:rsidRPr="00B20AE8">
              <w:t>[</w:t>
            </w:r>
            <w:r w:rsidRPr="00B20AE8">
              <w:t>dBm]</w:t>
            </w:r>
          </w:p>
          <w:p w14:paraId="38FE3DF8" w14:textId="77777777" w:rsidR="006E5C62" w:rsidRPr="00B20AE8" w:rsidRDefault="006E5C62" w:rsidP="0039402F">
            <w:pPr>
              <w:pStyle w:val="TAH"/>
            </w:pPr>
            <w:r w:rsidRPr="00B20AE8">
              <w:t>(NOTE 1)</w:t>
            </w:r>
          </w:p>
        </w:tc>
        <w:tc>
          <w:tcPr>
            <w:tcW w:w="1828" w:type="dxa"/>
          </w:tcPr>
          <w:p w14:paraId="0C9C3661" w14:textId="66BE8E5A" w:rsidR="006E5C62" w:rsidRPr="00B20AE8" w:rsidRDefault="006E5C62" w:rsidP="0039402F">
            <w:pPr>
              <w:pStyle w:val="TAH"/>
            </w:pPr>
            <w:r w:rsidRPr="00B20AE8">
              <w:t>Interfering signal mean power</w:t>
            </w:r>
            <w:r w:rsidR="003D3C64">
              <w:t> </w:t>
            </w:r>
            <w:r w:rsidR="003D3C64" w:rsidRPr="00B20AE8">
              <w:t>[</w:t>
            </w:r>
            <w:r w:rsidRPr="00B20AE8">
              <w:t>dBm]</w:t>
            </w:r>
          </w:p>
        </w:tc>
        <w:tc>
          <w:tcPr>
            <w:tcW w:w="1818" w:type="dxa"/>
            <w:tcBorders>
              <w:bottom w:val="single" w:sz="4" w:space="0" w:color="auto"/>
            </w:tcBorders>
          </w:tcPr>
          <w:p w14:paraId="5FDECE33" w14:textId="58BA9BCE" w:rsidR="006E5C62" w:rsidRPr="00B20AE8" w:rsidRDefault="006E5C62" w:rsidP="0039402F">
            <w:pPr>
              <w:pStyle w:val="TAH"/>
            </w:pPr>
            <w:r w:rsidRPr="00B20AE8">
              <w:t xml:space="preserve"> Interfering RB centre frequency offset from</w:t>
            </w:r>
            <w:r w:rsidR="003D3C64">
              <w:t xml:space="preserve"> </w:t>
            </w:r>
            <w:r w:rsidRPr="00B20AE8">
              <w:t xml:space="preserve">the lower/upper </w:t>
            </w:r>
            <w:r w:rsidRPr="00B20AE8">
              <w:rPr>
                <w:i/>
              </w:rPr>
              <w:t>Base Station RF Bandwidth edge</w:t>
            </w:r>
            <w:r w:rsidRPr="00B20AE8">
              <w:t xml:space="preserve"> or sub-block edge inside a </w:t>
            </w:r>
            <w:r w:rsidRPr="00B20AE8">
              <w:rPr>
                <w:i/>
              </w:rPr>
              <w:t>sub-block gap</w:t>
            </w:r>
            <w:r w:rsidR="003D3C64">
              <w:t> </w:t>
            </w:r>
            <w:r w:rsidR="003D3C64" w:rsidRPr="00B20AE8">
              <w:t>[</w:t>
            </w:r>
            <w:r w:rsidRPr="00B20AE8">
              <w:t>kHz]</w:t>
            </w:r>
          </w:p>
        </w:tc>
        <w:tc>
          <w:tcPr>
            <w:tcW w:w="2887" w:type="dxa"/>
            <w:tcBorders>
              <w:bottom w:val="single" w:sz="4" w:space="0" w:color="auto"/>
            </w:tcBorders>
          </w:tcPr>
          <w:p w14:paraId="019965C1" w14:textId="77777777" w:rsidR="006E5C62" w:rsidRPr="00B20AE8" w:rsidRDefault="006E5C62" w:rsidP="0039402F">
            <w:pPr>
              <w:pStyle w:val="TAH"/>
            </w:pPr>
            <w:r w:rsidRPr="00B20AE8">
              <w:t>Type of interfering signal</w:t>
            </w:r>
          </w:p>
        </w:tc>
      </w:tr>
      <w:tr w:rsidR="006A2BF1" w:rsidRPr="00B20AE8" w14:paraId="519533E7" w14:textId="77777777" w:rsidTr="006A2BF1">
        <w:trPr>
          <w:cantSplit/>
          <w:jc w:val="center"/>
        </w:trPr>
        <w:tc>
          <w:tcPr>
            <w:tcW w:w="1487" w:type="dxa"/>
            <w:tcBorders>
              <w:bottom w:val="nil"/>
            </w:tcBorders>
            <w:shd w:val="clear" w:color="auto" w:fill="auto"/>
          </w:tcPr>
          <w:p w14:paraId="02732751" w14:textId="77777777" w:rsidR="006A2BF1" w:rsidRPr="00B20AE8" w:rsidRDefault="006A2BF1" w:rsidP="0039402F">
            <w:pPr>
              <w:pStyle w:val="TAC"/>
            </w:pPr>
            <w:r w:rsidRPr="00B20AE8">
              <w:t>1.4</w:t>
            </w:r>
          </w:p>
        </w:tc>
        <w:tc>
          <w:tcPr>
            <w:tcW w:w="2181" w:type="dxa"/>
          </w:tcPr>
          <w:p w14:paraId="16B80C18"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DB4BB01"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976EE62" w14:textId="77777777" w:rsidR="006A2BF1" w:rsidRPr="00B20AE8" w:rsidRDefault="006A2BF1" w:rsidP="0039402F">
            <w:pPr>
              <w:pStyle w:val="TAC"/>
            </w:pPr>
            <w:r w:rsidRPr="00B20AE8">
              <w:t>±270</w:t>
            </w:r>
          </w:p>
        </w:tc>
        <w:tc>
          <w:tcPr>
            <w:tcW w:w="2887" w:type="dxa"/>
            <w:tcBorders>
              <w:bottom w:val="nil"/>
            </w:tcBorders>
            <w:shd w:val="clear" w:color="auto" w:fill="auto"/>
          </w:tcPr>
          <w:p w14:paraId="32A3D0FC" w14:textId="77777777" w:rsidR="006A2BF1" w:rsidRPr="00B20AE8" w:rsidRDefault="006A2BF1" w:rsidP="0039402F">
            <w:pPr>
              <w:pStyle w:val="TAC"/>
            </w:pPr>
            <w:r w:rsidRPr="00B20AE8">
              <w:t>CW</w:t>
            </w:r>
          </w:p>
        </w:tc>
      </w:tr>
      <w:tr w:rsidR="006A2BF1" w:rsidRPr="00B20AE8" w14:paraId="24C1345A" w14:textId="77777777" w:rsidTr="006A2BF1">
        <w:trPr>
          <w:cantSplit/>
          <w:jc w:val="center"/>
        </w:trPr>
        <w:tc>
          <w:tcPr>
            <w:tcW w:w="1487" w:type="dxa"/>
            <w:tcBorders>
              <w:top w:val="nil"/>
              <w:bottom w:val="nil"/>
            </w:tcBorders>
            <w:shd w:val="clear" w:color="auto" w:fill="auto"/>
          </w:tcPr>
          <w:p w14:paraId="63F51562" w14:textId="77777777" w:rsidR="006A2BF1" w:rsidRPr="00B20AE8" w:rsidRDefault="006A2BF1" w:rsidP="0039402F">
            <w:pPr>
              <w:pStyle w:val="TAC"/>
            </w:pPr>
          </w:p>
        </w:tc>
        <w:tc>
          <w:tcPr>
            <w:tcW w:w="2181" w:type="dxa"/>
          </w:tcPr>
          <w:p w14:paraId="4C424317"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2514B82D"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26EA62A0"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08D66A85" w14:textId="77777777" w:rsidR="006A2BF1" w:rsidRPr="00B20AE8" w:rsidRDefault="006A2BF1" w:rsidP="0039402F">
            <w:pPr>
              <w:pStyle w:val="TAC"/>
            </w:pPr>
          </w:p>
        </w:tc>
      </w:tr>
      <w:tr w:rsidR="006A2BF1" w:rsidRPr="00B20AE8" w14:paraId="4D255947" w14:textId="77777777" w:rsidTr="006A2BF1">
        <w:trPr>
          <w:cantSplit/>
          <w:jc w:val="center"/>
        </w:trPr>
        <w:tc>
          <w:tcPr>
            <w:tcW w:w="1487" w:type="dxa"/>
            <w:tcBorders>
              <w:top w:val="nil"/>
              <w:bottom w:val="nil"/>
            </w:tcBorders>
            <w:shd w:val="clear" w:color="auto" w:fill="auto"/>
          </w:tcPr>
          <w:p w14:paraId="230237D7" w14:textId="77777777" w:rsidR="006A2BF1" w:rsidRPr="00B20AE8" w:rsidRDefault="006A2BF1" w:rsidP="0039402F">
            <w:pPr>
              <w:pStyle w:val="TAC"/>
            </w:pPr>
          </w:p>
        </w:tc>
        <w:tc>
          <w:tcPr>
            <w:tcW w:w="2181" w:type="dxa"/>
          </w:tcPr>
          <w:p w14:paraId="2724F019"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F1BC360"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72320F9" w14:textId="77777777" w:rsidR="006A2BF1" w:rsidRPr="00B20AE8" w:rsidRDefault="006A2BF1" w:rsidP="0039402F">
            <w:pPr>
              <w:pStyle w:val="TAC"/>
            </w:pPr>
            <w:r w:rsidRPr="00B20AE8">
              <w:t>±790</w:t>
            </w:r>
          </w:p>
        </w:tc>
        <w:tc>
          <w:tcPr>
            <w:tcW w:w="2887" w:type="dxa"/>
            <w:tcBorders>
              <w:bottom w:val="nil"/>
            </w:tcBorders>
            <w:shd w:val="clear" w:color="auto" w:fill="auto"/>
          </w:tcPr>
          <w:p w14:paraId="19B4EE44" w14:textId="1EA17F43" w:rsidR="006A2BF1" w:rsidRPr="00B20AE8" w:rsidRDefault="006A2BF1" w:rsidP="0039402F">
            <w:pPr>
              <w:pStyle w:val="TAC"/>
              <w:rPr>
                <w:lang w:val="sv-SE"/>
              </w:rPr>
            </w:pPr>
            <w:r w:rsidRPr="00B20AE8">
              <w:rPr>
                <w:lang w:val="sv-SE"/>
              </w:rPr>
              <w:t>1.4 MHz E-UTRA signal, 1 RB</w:t>
            </w:r>
          </w:p>
        </w:tc>
      </w:tr>
      <w:tr w:rsidR="006A2BF1" w:rsidRPr="00B20AE8" w14:paraId="4AAB34E3" w14:textId="77777777" w:rsidTr="006A2BF1">
        <w:trPr>
          <w:cantSplit/>
          <w:jc w:val="center"/>
        </w:trPr>
        <w:tc>
          <w:tcPr>
            <w:tcW w:w="1487" w:type="dxa"/>
            <w:tcBorders>
              <w:top w:val="nil"/>
              <w:bottom w:val="single" w:sz="4" w:space="0" w:color="auto"/>
            </w:tcBorders>
            <w:shd w:val="clear" w:color="auto" w:fill="auto"/>
          </w:tcPr>
          <w:p w14:paraId="2CDEE9F0" w14:textId="77777777" w:rsidR="006A2BF1" w:rsidRPr="00B20AE8" w:rsidRDefault="006A2BF1" w:rsidP="0039402F">
            <w:pPr>
              <w:pStyle w:val="TAC"/>
              <w:rPr>
                <w:lang w:val="sv-FI"/>
              </w:rPr>
            </w:pPr>
          </w:p>
        </w:tc>
        <w:tc>
          <w:tcPr>
            <w:tcW w:w="2181" w:type="dxa"/>
          </w:tcPr>
          <w:p w14:paraId="7EC15A4D"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5AB22C10"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005157D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4BA316B7" w14:textId="349BF054" w:rsidR="006A2BF1" w:rsidRPr="00B20AE8" w:rsidRDefault="006A2BF1" w:rsidP="0039402F">
            <w:pPr>
              <w:pStyle w:val="TAC"/>
              <w:rPr>
                <w:lang w:val="sv-SE"/>
              </w:rPr>
            </w:pPr>
            <w:r w:rsidRPr="00B20AE8">
              <w:rPr>
                <w:lang w:val="sv-SE"/>
              </w:rPr>
              <w:t>(NOTE 2)</w:t>
            </w:r>
          </w:p>
        </w:tc>
      </w:tr>
      <w:tr w:rsidR="006A2BF1" w:rsidRPr="00B20AE8" w14:paraId="36A8E279" w14:textId="77777777" w:rsidTr="006A2BF1">
        <w:trPr>
          <w:cantSplit/>
          <w:jc w:val="center"/>
        </w:trPr>
        <w:tc>
          <w:tcPr>
            <w:tcW w:w="1487" w:type="dxa"/>
            <w:tcBorders>
              <w:bottom w:val="nil"/>
            </w:tcBorders>
            <w:shd w:val="clear" w:color="auto" w:fill="auto"/>
          </w:tcPr>
          <w:p w14:paraId="2518B87D" w14:textId="77777777" w:rsidR="006A2BF1" w:rsidRPr="00B20AE8" w:rsidRDefault="006A2BF1" w:rsidP="0039402F">
            <w:pPr>
              <w:pStyle w:val="TAC"/>
            </w:pPr>
            <w:r w:rsidRPr="00B20AE8">
              <w:t>3</w:t>
            </w:r>
          </w:p>
        </w:tc>
        <w:tc>
          <w:tcPr>
            <w:tcW w:w="2181" w:type="dxa"/>
          </w:tcPr>
          <w:p w14:paraId="406A6CF3"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DE28270"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5B2EC91" w14:textId="77777777" w:rsidR="006A2BF1" w:rsidRPr="00B20AE8" w:rsidRDefault="006A2BF1" w:rsidP="0039402F">
            <w:pPr>
              <w:pStyle w:val="TAC"/>
            </w:pPr>
            <w:r w:rsidRPr="00B20AE8">
              <w:t>±270</w:t>
            </w:r>
          </w:p>
        </w:tc>
        <w:tc>
          <w:tcPr>
            <w:tcW w:w="2887" w:type="dxa"/>
            <w:tcBorders>
              <w:bottom w:val="nil"/>
            </w:tcBorders>
            <w:shd w:val="clear" w:color="auto" w:fill="auto"/>
          </w:tcPr>
          <w:p w14:paraId="3C2A1D0A" w14:textId="77777777" w:rsidR="006A2BF1" w:rsidRPr="00B20AE8" w:rsidRDefault="006A2BF1" w:rsidP="0039402F">
            <w:pPr>
              <w:pStyle w:val="TAC"/>
            </w:pPr>
            <w:r w:rsidRPr="00B20AE8">
              <w:t>CW</w:t>
            </w:r>
          </w:p>
        </w:tc>
      </w:tr>
      <w:tr w:rsidR="006A2BF1" w:rsidRPr="00B20AE8" w14:paraId="4F307610" w14:textId="77777777" w:rsidTr="006A2BF1">
        <w:trPr>
          <w:cantSplit/>
          <w:jc w:val="center"/>
        </w:trPr>
        <w:tc>
          <w:tcPr>
            <w:tcW w:w="1487" w:type="dxa"/>
            <w:tcBorders>
              <w:top w:val="nil"/>
              <w:bottom w:val="nil"/>
            </w:tcBorders>
            <w:shd w:val="clear" w:color="auto" w:fill="auto"/>
          </w:tcPr>
          <w:p w14:paraId="08050DA2" w14:textId="77777777" w:rsidR="006A2BF1" w:rsidRPr="00B20AE8" w:rsidRDefault="006A2BF1" w:rsidP="0039402F">
            <w:pPr>
              <w:pStyle w:val="TAC"/>
            </w:pPr>
          </w:p>
        </w:tc>
        <w:tc>
          <w:tcPr>
            <w:tcW w:w="2181" w:type="dxa"/>
          </w:tcPr>
          <w:p w14:paraId="44E8B2E1"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2E232FF7"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16F3E27C"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5447B07" w14:textId="77777777" w:rsidR="006A2BF1" w:rsidRPr="00B20AE8" w:rsidRDefault="006A2BF1" w:rsidP="0039402F">
            <w:pPr>
              <w:pStyle w:val="TAC"/>
            </w:pPr>
          </w:p>
        </w:tc>
      </w:tr>
      <w:tr w:rsidR="006A2BF1" w:rsidRPr="00B20AE8" w14:paraId="1CF97E41" w14:textId="77777777" w:rsidTr="006A2BF1">
        <w:trPr>
          <w:cantSplit/>
          <w:jc w:val="center"/>
        </w:trPr>
        <w:tc>
          <w:tcPr>
            <w:tcW w:w="1487" w:type="dxa"/>
            <w:tcBorders>
              <w:top w:val="nil"/>
              <w:bottom w:val="nil"/>
            </w:tcBorders>
            <w:shd w:val="clear" w:color="auto" w:fill="auto"/>
          </w:tcPr>
          <w:p w14:paraId="112E1856" w14:textId="77777777" w:rsidR="006A2BF1" w:rsidRPr="00B20AE8" w:rsidRDefault="006A2BF1" w:rsidP="0039402F">
            <w:pPr>
              <w:pStyle w:val="TAC"/>
            </w:pPr>
          </w:p>
        </w:tc>
        <w:tc>
          <w:tcPr>
            <w:tcW w:w="2181" w:type="dxa"/>
          </w:tcPr>
          <w:p w14:paraId="30684A86"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BFFC1C2"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DB90978" w14:textId="77777777" w:rsidR="006A2BF1" w:rsidRPr="00B20AE8" w:rsidRDefault="006A2BF1" w:rsidP="0039402F">
            <w:pPr>
              <w:pStyle w:val="TAC"/>
            </w:pPr>
            <w:r w:rsidRPr="00B20AE8">
              <w:t>±780</w:t>
            </w:r>
          </w:p>
        </w:tc>
        <w:tc>
          <w:tcPr>
            <w:tcW w:w="2887" w:type="dxa"/>
            <w:tcBorders>
              <w:bottom w:val="nil"/>
            </w:tcBorders>
            <w:shd w:val="clear" w:color="auto" w:fill="auto"/>
          </w:tcPr>
          <w:p w14:paraId="0EACF9D8" w14:textId="1C1F453C" w:rsidR="006A2BF1" w:rsidRPr="00B20AE8" w:rsidRDefault="006A2BF1" w:rsidP="0039402F">
            <w:pPr>
              <w:pStyle w:val="TAC"/>
              <w:rPr>
                <w:lang w:val="sv-SE"/>
              </w:rPr>
            </w:pPr>
            <w:r w:rsidRPr="00B20AE8">
              <w:rPr>
                <w:lang w:val="sv-SE"/>
              </w:rPr>
              <w:t>3.0 MHz E-UTRA signal, 1 RB</w:t>
            </w:r>
          </w:p>
        </w:tc>
      </w:tr>
      <w:tr w:rsidR="006A2BF1" w:rsidRPr="00B20AE8" w14:paraId="6C2BA3D4" w14:textId="77777777" w:rsidTr="006A2BF1">
        <w:trPr>
          <w:cantSplit/>
          <w:jc w:val="center"/>
        </w:trPr>
        <w:tc>
          <w:tcPr>
            <w:tcW w:w="1487" w:type="dxa"/>
            <w:tcBorders>
              <w:top w:val="nil"/>
              <w:bottom w:val="single" w:sz="4" w:space="0" w:color="auto"/>
            </w:tcBorders>
            <w:shd w:val="clear" w:color="auto" w:fill="auto"/>
          </w:tcPr>
          <w:p w14:paraId="2A6D5297" w14:textId="77777777" w:rsidR="006A2BF1" w:rsidRPr="00B20AE8" w:rsidRDefault="006A2BF1" w:rsidP="0039402F">
            <w:pPr>
              <w:pStyle w:val="TAC"/>
              <w:rPr>
                <w:lang w:val="sv-FI"/>
              </w:rPr>
            </w:pPr>
          </w:p>
        </w:tc>
        <w:tc>
          <w:tcPr>
            <w:tcW w:w="2181" w:type="dxa"/>
          </w:tcPr>
          <w:p w14:paraId="3F062F91"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6B5B96CE"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3B54177"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4B9D49F9" w14:textId="76AFD3F4" w:rsidR="006A2BF1" w:rsidRPr="00B20AE8" w:rsidRDefault="006A2BF1" w:rsidP="0039402F">
            <w:pPr>
              <w:pStyle w:val="TAC"/>
              <w:rPr>
                <w:lang w:val="sv-SE"/>
              </w:rPr>
            </w:pPr>
            <w:r w:rsidRPr="00B20AE8">
              <w:rPr>
                <w:lang w:val="sv-SE"/>
              </w:rPr>
              <w:t>(NOTE 2)</w:t>
            </w:r>
          </w:p>
        </w:tc>
      </w:tr>
      <w:tr w:rsidR="006A2BF1" w:rsidRPr="00B20AE8" w14:paraId="543AE667" w14:textId="77777777" w:rsidTr="006A2BF1">
        <w:trPr>
          <w:cantSplit/>
          <w:jc w:val="center"/>
        </w:trPr>
        <w:tc>
          <w:tcPr>
            <w:tcW w:w="1487" w:type="dxa"/>
            <w:tcBorders>
              <w:bottom w:val="nil"/>
            </w:tcBorders>
            <w:shd w:val="clear" w:color="auto" w:fill="auto"/>
          </w:tcPr>
          <w:p w14:paraId="6138FC11" w14:textId="77777777" w:rsidR="006A2BF1" w:rsidRPr="00B20AE8" w:rsidRDefault="006A2BF1" w:rsidP="0039402F">
            <w:pPr>
              <w:pStyle w:val="TAC"/>
            </w:pPr>
            <w:r w:rsidRPr="00B20AE8">
              <w:t>5</w:t>
            </w:r>
          </w:p>
        </w:tc>
        <w:tc>
          <w:tcPr>
            <w:tcW w:w="2181" w:type="dxa"/>
          </w:tcPr>
          <w:p w14:paraId="622B0259"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705F8EF"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B2BB22E" w14:textId="77777777" w:rsidR="006A2BF1" w:rsidRPr="00B20AE8" w:rsidRDefault="006A2BF1" w:rsidP="0039402F">
            <w:pPr>
              <w:pStyle w:val="TAC"/>
            </w:pPr>
            <w:r w:rsidRPr="00B20AE8">
              <w:t>±360</w:t>
            </w:r>
          </w:p>
        </w:tc>
        <w:tc>
          <w:tcPr>
            <w:tcW w:w="2887" w:type="dxa"/>
            <w:tcBorders>
              <w:bottom w:val="nil"/>
            </w:tcBorders>
            <w:shd w:val="clear" w:color="auto" w:fill="auto"/>
          </w:tcPr>
          <w:p w14:paraId="465F61E2" w14:textId="77777777" w:rsidR="006A2BF1" w:rsidRPr="00B20AE8" w:rsidRDefault="006A2BF1" w:rsidP="0039402F">
            <w:pPr>
              <w:pStyle w:val="TAC"/>
            </w:pPr>
            <w:r w:rsidRPr="00B20AE8">
              <w:t>CW</w:t>
            </w:r>
          </w:p>
        </w:tc>
      </w:tr>
      <w:tr w:rsidR="006A2BF1" w:rsidRPr="00B20AE8" w14:paraId="57607605" w14:textId="77777777" w:rsidTr="006A2BF1">
        <w:trPr>
          <w:cantSplit/>
          <w:jc w:val="center"/>
        </w:trPr>
        <w:tc>
          <w:tcPr>
            <w:tcW w:w="1487" w:type="dxa"/>
            <w:tcBorders>
              <w:top w:val="nil"/>
              <w:bottom w:val="nil"/>
            </w:tcBorders>
            <w:shd w:val="clear" w:color="auto" w:fill="auto"/>
          </w:tcPr>
          <w:p w14:paraId="72A5EC4F" w14:textId="77777777" w:rsidR="006A2BF1" w:rsidRPr="00B20AE8" w:rsidRDefault="006A2BF1" w:rsidP="0039402F">
            <w:pPr>
              <w:pStyle w:val="TAC"/>
            </w:pPr>
          </w:p>
        </w:tc>
        <w:tc>
          <w:tcPr>
            <w:tcW w:w="2181" w:type="dxa"/>
          </w:tcPr>
          <w:p w14:paraId="62678C4E"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397E850C"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5C2E8BD"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1676A28" w14:textId="77777777" w:rsidR="006A2BF1" w:rsidRPr="00B20AE8" w:rsidRDefault="006A2BF1" w:rsidP="0039402F">
            <w:pPr>
              <w:pStyle w:val="TAC"/>
            </w:pPr>
          </w:p>
        </w:tc>
      </w:tr>
      <w:tr w:rsidR="006A2BF1" w:rsidRPr="00B20AE8" w14:paraId="0DED1B86" w14:textId="77777777" w:rsidTr="006A2BF1">
        <w:trPr>
          <w:cantSplit/>
          <w:jc w:val="center"/>
        </w:trPr>
        <w:tc>
          <w:tcPr>
            <w:tcW w:w="1487" w:type="dxa"/>
            <w:tcBorders>
              <w:top w:val="nil"/>
              <w:bottom w:val="nil"/>
            </w:tcBorders>
            <w:shd w:val="clear" w:color="auto" w:fill="auto"/>
          </w:tcPr>
          <w:p w14:paraId="2A9C7077" w14:textId="77777777" w:rsidR="006A2BF1" w:rsidRPr="00B20AE8" w:rsidRDefault="006A2BF1" w:rsidP="0039402F">
            <w:pPr>
              <w:pStyle w:val="TAC"/>
            </w:pPr>
          </w:p>
        </w:tc>
        <w:tc>
          <w:tcPr>
            <w:tcW w:w="2181" w:type="dxa"/>
          </w:tcPr>
          <w:p w14:paraId="4E93461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02F5D248"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B90BE6B" w14:textId="77777777" w:rsidR="006A2BF1" w:rsidRPr="00B20AE8" w:rsidRDefault="006A2BF1" w:rsidP="0039402F">
            <w:pPr>
              <w:pStyle w:val="TAC"/>
            </w:pPr>
            <w:r w:rsidRPr="00B20AE8">
              <w:t>±1060</w:t>
            </w:r>
          </w:p>
        </w:tc>
        <w:tc>
          <w:tcPr>
            <w:tcW w:w="2887" w:type="dxa"/>
            <w:tcBorders>
              <w:bottom w:val="nil"/>
            </w:tcBorders>
            <w:shd w:val="clear" w:color="auto" w:fill="auto"/>
          </w:tcPr>
          <w:p w14:paraId="6AE5D36E" w14:textId="0114B330" w:rsidR="006A2BF1" w:rsidRPr="00B20AE8" w:rsidRDefault="006A2BF1" w:rsidP="0039402F">
            <w:pPr>
              <w:pStyle w:val="TAC"/>
              <w:rPr>
                <w:lang w:val="sv-SE"/>
              </w:rPr>
            </w:pPr>
            <w:r w:rsidRPr="00B20AE8">
              <w:rPr>
                <w:lang w:val="sv-SE"/>
              </w:rPr>
              <w:t>5 MHz E-UTRA signal, 1 RB</w:t>
            </w:r>
          </w:p>
        </w:tc>
      </w:tr>
      <w:tr w:rsidR="006A2BF1" w:rsidRPr="00B20AE8" w14:paraId="1DCA9443" w14:textId="77777777" w:rsidTr="006A2BF1">
        <w:trPr>
          <w:cantSplit/>
          <w:jc w:val="center"/>
        </w:trPr>
        <w:tc>
          <w:tcPr>
            <w:tcW w:w="1487" w:type="dxa"/>
            <w:tcBorders>
              <w:top w:val="nil"/>
              <w:bottom w:val="single" w:sz="4" w:space="0" w:color="auto"/>
            </w:tcBorders>
            <w:shd w:val="clear" w:color="auto" w:fill="auto"/>
          </w:tcPr>
          <w:p w14:paraId="5C45A132" w14:textId="77777777" w:rsidR="006A2BF1" w:rsidRPr="00B20AE8" w:rsidRDefault="006A2BF1" w:rsidP="0039402F">
            <w:pPr>
              <w:pStyle w:val="TAC"/>
              <w:rPr>
                <w:lang w:val="sv-FI"/>
              </w:rPr>
            </w:pPr>
          </w:p>
        </w:tc>
        <w:tc>
          <w:tcPr>
            <w:tcW w:w="2181" w:type="dxa"/>
          </w:tcPr>
          <w:p w14:paraId="7645D9DF"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0C430A0"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18A6AA1"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62969BF" w14:textId="122AF6A2" w:rsidR="006A2BF1" w:rsidRPr="00B20AE8" w:rsidRDefault="006A2BF1" w:rsidP="0039402F">
            <w:pPr>
              <w:pStyle w:val="TAC"/>
              <w:rPr>
                <w:lang w:val="sv-SE"/>
              </w:rPr>
            </w:pPr>
            <w:r w:rsidRPr="00B20AE8">
              <w:rPr>
                <w:lang w:val="sv-SE"/>
              </w:rPr>
              <w:t>(NOTE 2)</w:t>
            </w:r>
          </w:p>
        </w:tc>
      </w:tr>
      <w:tr w:rsidR="006A2BF1" w:rsidRPr="00B20AE8" w14:paraId="3A3E3764" w14:textId="77777777" w:rsidTr="006A2BF1">
        <w:trPr>
          <w:cantSplit/>
          <w:jc w:val="center"/>
        </w:trPr>
        <w:tc>
          <w:tcPr>
            <w:tcW w:w="1487" w:type="dxa"/>
            <w:tcBorders>
              <w:bottom w:val="nil"/>
            </w:tcBorders>
            <w:shd w:val="clear" w:color="auto" w:fill="auto"/>
          </w:tcPr>
          <w:p w14:paraId="356C96F5" w14:textId="20290B9D" w:rsidR="006A2BF1" w:rsidRPr="00B20AE8" w:rsidRDefault="006A2BF1" w:rsidP="0039402F">
            <w:pPr>
              <w:pStyle w:val="TAC"/>
            </w:pPr>
            <w:r w:rsidRPr="00B20AE8">
              <w:t>10</w:t>
            </w:r>
          </w:p>
        </w:tc>
        <w:tc>
          <w:tcPr>
            <w:tcW w:w="2181" w:type="dxa"/>
          </w:tcPr>
          <w:p w14:paraId="21E7F7C4" w14:textId="77777777" w:rsidR="006A2BF1" w:rsidRPr="00B20AE8" w:rsidRDefault="006A2BF1" w:rsidP="0039402F">
            <w:pPr>
              <w:pStyle w:val="TAC"/>
            </w:pPr>
            <w:r w:rsidRPr="00B20AE8">
              <w:t>EIS</w:t>
            </w:r>
            <w:r w:rsidRPr="00B20AE8">
              <w:rPr>
                <w:vertAlign w:val="subscript"/>
              </w:rPr>
              <w:t>REFSENS</w:t>
            </w:r>
            <w:r w:rsidRPr="00B20AE8">
              <w:t xml:space="preserve"> + 6dB </w:t>
            </w:r>
          </w:p>
        </w:tc>
        <w:tc>
          <w:tcPr>
            <w:tcW w:w="1828" w:type="dxa"/>
          </w:tcPr>
          <w:p w14:paraId="5B18EDF9"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66E4624" w14:textId="77777777" w:rsidR="006A2BF1" w:rsidRPr="00B20AE8" w:rsidRDefault="006A2BF1" w:rsidP="0039402F">
            <w:pPr>
              <w:pStyle w:val="TAC"/>
            </w:pPr>
            <w:r w:rsidRPr="00B20AE8">
              <w:t>±325</w:t>
            </w:r>
          </w:p>
        </w:tc>
        <w:tc>
          <w:tcPr>
            <w:tcW w:w="2887" w:type="dxa"/>
            <w:tcBorders>
              <w:bottom w:val="nil"/>
            </w:tcBorders>
            <w:shd w:val="clear" w:color="auto" w:fill="auto"/>
          </w:tcPr>
          <w:p w14:paraId="2F85C75E" w14:textId="77777777" w:rsidR="006A2BF1" w:rsidRPr="00B20AE8" w:rsidRDefault="006A2BF1" w:rsidP="0039402F">
            <w:pPr>
              <w:pStyle w:val="TAC"/>
            </w:pPr>
            <w:r w:rsidRPr="00B20AE8">
              <w:t>CW</w:t>
            </w:r>
          </w:p>
        </w:tc>
      </w:tr>
      <w:tr w:rsidR="006A2BF1" w:rsidRPr="00B20AE8" w14:paraId="1CADA3BE" w14:textId="77777777" w:rsidTr="006A2BF1">
        <w:trPr>
          <w:cantSplit/>
          <w:jc w:val="center"/>
        </w:trPr>
        <w:tc>
          <w:tcPr>
            <w:tcW w:w="1487" w:type="dxa"/>
            <w:tcBorders>
              <w:top w:val="nil"/>
              <w:bottom w:val="nil"/>
            </w:tcBorders>
            <w:shd w:val="clear" w:color="auto" w:fill="auto"/>
          </w:tcPr>
          <w:p w14:paraId="7FDFD3C9" w14:textId="1EE432B9" w:rsidR="006A2BF1" w:rsidRPr="00B20AE8" w:rsidRDefault="006A2BF1" w:rsidP="0039402F">
            <w:pPr>
              <w:pStyle w:val="TAC"/>
            </w:pPr>
            <w:r w:rsidRPr="00B20AE8">
              <w:t>(NOTE 3)</w:t>
            </w:r>
          </w:p>
        </w:tc>
        <w:tc>
          <w:tcPr>
            <w:tcW w:w="2181" w:type="dxa"/>
          </w:tcPr>
          <w:p w14:paraId="48CCCBC4"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828" w:type="dxa"/>
          </w:tcPr>
          <w:p w14:paraId="73B200E1"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0ED8C069"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C5A3B9C" w14:textId="77777777" w:rsidR="006A2BF1" w:rsidRPr="00B20AE8" w:rsidRDefault="006A2BF1" w:rsidP="0039402F">
            <w:pPr>
              <w:pStyle w:val="TAC"/>
            </w:pPr>
          </w:p>
        </w:tc>
      </w:tr>
      <w:tr w:rsidR="006A2BF1" w:rsidRPr="00B20AE8" w14:paraId="709D83E7" w14:textId="77777777" w:rsidTr="006A2BF1">
        <w:trPr>
          <w:cantSplit/>
          <w:jc w:val="center"/>
        </w:trPr>
        <w:tc>
          <w:tcPr>
            <w:tcW w:w="1487" w:type="dxa"/>
            <w:tcBorders>
              <w:top w:val="nil"/>
              <w:bottom w:val="nil"/>
            </w:tcBorders>
            <w:shd w:val="clear" w:color="auto" w:fill="auto"/>
          </w:tcPr>
          <w:p w14:paraId="4C6F8238" w14:textId="77777777" w:rsidR="006A2BF1" w:rsidRPr="00B20AE8" w:rsidRDefault="006A2BF1" w:rsidP="0039402F">
            <w:pPr>
              <w:pStyle w:val="TAC"/>
            </w:pPr>
          </w:p>
        </w:tc>
        <w:tc>
          <w:tcPr>
            <w:tcW w:w="2181" w:type="dxa"/>
          </w:tcPr>
          <w:p w14:paraId="6CE38225"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F04C38B"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4CEA050" w14:textId="77777777" w:rsidR="006A2BF1" w:rsidRPr="00B20AE8" w:rsidRDefault="006A2BF1" w:rsidP="0039402F">
            <w:pPr>
              <w:pStyle w:val="TAC"/>
            </w:pPr>
            <w:r w:rsidRPr="00B20AE8">
              <w:t>±1240</w:t>
            </w:r>
          </w:p>
        </w:tc>
        <w:tc>
          <w:tcPr>
            <w:tcW w:w="2887" w:type="dxa"/>
            <w:tcBorders>
              <w:bottom w:val="nil"/>
            </w:tcBorders>
            <w:shd w:val="clear" w:color="auto" w:fill="auto"/>
          </w:tcPr>
          <w:p w14:paraId="25E8D76F" w14:textId="79487808" w:rsidR="006A2BF1" w:rsidRPr="00B20AE8" w:rsidRDefault="006A2BF1" w:rsidP="0039402F">
            <w:pPr>
              <w:pStyle w:val="TAC"/>
              <w:rPr>
                <w:lang w:val="sv-SE"/>
              </w:rPr>
            </w:pPr>
            <w:r w:rsidRPr="00B20AE8">
              <w:rPr>
                <w:lang w:val="sv-SE"/>
              </w:rPr>
              <w:t>5 MHz E-UTRA signal, 1 RB</w:t>
            </w:r>
          </w:p>
        </w:tc>
      </w:tr>
      <w:tr w:rsidR="006A2BF1" w:rsidRPr="00B20AE8" w14:paraId="2DA6DB06" w14:textId="77777777" w:rsidTr="006A2BF1">
        <w:trPr>
          <w:cantSplit/>
          <w:jc w:val="center"/>
        </w:trPr>
        <w:tc>
          <w:tcPr>
            <w:tcW w:w="1487" w:type="dxa"/>
            <w:tcBorders>
              <w:top w:val="nil"/>
              <w:bottom w:val="single" w:sz="4" w:space="0" w:color="auto"/>
            </w:tcBorders>
            <w:shd w:val="clear" w:color="auto" w:fill="auto"/>
          </w:tcPr>
          <w:p w14:paraId="65DA392A" w14:textId="77777777" w:rsidR="006A2BF1" w:rsidRPr="00B20AE8" w:rsidRDefault="006A2BF1" w:rsidP="0039402F">
            <w:pPr>
              <w:pStyle w:val="TAC"/>
              <w:rPr>
                <w:lang w:val="sv-FI"/>
              </w:rPr>
            </w:pPr>
          </w:p>
        </w:tc>
        <w:tc>
          <w:tcPr>
            <w:tcW w:w="2181" w:type="dxa"/>
          </w:tcPr>
          <w:p w14:paraId="7FCFF105"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675E5B2E"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29DCD20C"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1772E423" w14:textId="6C31D6F2" w:rsidR="006A2BF1" w:rsidRPr="00B20AE8" w:rsidRDefault="006A2BF1" w:rsidP="0039402F">
            <w:pPr>
              <w:pStyle w:val="TAC"/>
              <w:rPr>
                <w:lang w:val="sv-SE"/>
              </w:rPr>
            </w:pPr>
            <w:r w:rsidRPr="00B20AE8">
              <w:rPr>
                <w:lang w:val="sv-SE"/>
              </w:rPr>
              <w:t>(NOTE 2)</w:t>
            </w:r>
          </w:p>
        </w:tc>
      </w:tr>
      <w:tr w:rsidR="006A2BF1" w:rsidRPr="00B20AE8" w14:paraId="0AEE2E6C" w14:textId="77777777" w:rsidTr="006A2BF1">
        <w:trPr>
          <w:cantSplit/>
          <w:jc w:val="center"/>
        </w:trPr>
        <w:tc>
          <w:tcPr>
            <w:tcW w:w="1487" w:type="dxa"/>
            <w:tcBorders>
              <w:bottom w:val="nil"/>
            </w:tcBorders>
            <w:shd w:val="clear" w:color="auto" w:fill="auto"/>
          </w:tcPr>
          <w:p w14:paraId="621E53F3" w14:textId="5D0DF032" w:rsidR="006A2BF1" w:rsidRPr="00B20AE8" w:rsidRDefault="006A2BF1" w:rsidP="0039402F">
            <w:pPr>
              <w:pStyle w:val="TAC"/>
            </w:pPr>
            <w:r w:rsidRPr="00B20AE8">
              <w:t>15</w:t>
            </w:r>
          </w:p>
        </w:tc>
        <w:tc>
          <w:tcPr>
            <w:tcW w:w="2181" w:type="dxa"/>
          </w:tcPr>
          <w:p w14:paraId="40877B00"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8869428"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DEE7E40" w14:textId="77777777" w:rsidR="006A2BF1" w:rsidRPr="00B20AE8" w:rsidRDefault="006A2BF1" w:rsidP="0039402F">
            <w:pPr>
              <w:pStyle w:val="TAC"/>
            </w:pPr>
            <w:r w:rsidRPr="00B20AE8">
              <w:t>±380</w:t>
            </w:r>
          </w:p>
        </w:tc>
        <w:tc>
          <w:tcPr>
            <w:tcW w:w="2887" w:type="dxa"/>
            <w:tcBorders>
              <w:bottom w:val="nil"/>
            </w:tcBorders>
            <w:shd w:val="clear" w:color="auto" w:fill="auto"/>
          </w:tcPr>
          <w:p w14:paraId="516E2E2C" w14:textId="77777777" w:rsidR="006A2BF1" w:rsidRPr="00B20AE8" w:rsidRDefault="006A2BF1" w:rsidP="0039402F">
            <w:pPr>
              <w:pStyle w:val="TAC"/>
            </w:pPr>
            <w:r w:rsidRPr="00B20AE8">
              <w:t>CW</w:t>
            </w:r>
          </w:p>
        </w:tc>
      </w:tr>
      <w:tr w:rsidR="006A2BF1" w:rsidRPr="00B20AE8" w14:paraId="52C70368" w14:textId="77777777" w:rsidTr="006A2BF1">
        <w:trPr>
          <w:cantSplit/>
          <w:jc w:val="center"/>
        </w:trPr>
        <w:tc>
          <w:tcPr>
            <w:tcW w:w="1487" w:type="dxa"/>
            <w:tcBorders>
              <w:top w:val="nil"/>
              <w:bottom w:val="nil"/>
            </w:tcBorders>
            <w:shd w:val="clear" w:color="auto" w:fill="auto"/>
          </w:tcPr>
          <w:p w14:paraId="6E778FF1" w14:textId="607A21D8" w:rsidR="006A2BF1" w:rsidRPr="00B20AE8" w:rsidRDefault="006A2BF1" w:rsidP="0039402F">
            <w:pPr>
              <w:pStyle w:val="TAC"/>
            </w:pPr>
            <w:r w:rsidRPr="00B20AE8">
              <w:t>(NOTE 3)</w:t>
            </w:r>
          </w:p>
        </w:tc>
        <w:tc>
          <w:tcPr>
            <w:tcW w:w="2181" w:type="dxa"/>
          </w:tcPr>
          <w:p w14:paraId="7BD9FEEB"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5156CA3"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51F59F60"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56F010F2" w14:textId="77777777" w:rsidR="006A2BF1" w:rsidRPr="00B20AE8" w:rsidRDefault="006A2BF1" w:rsidP="0039402F">
            <w:pPr>
              <w:pStyle w:val="TAC"/>
            </w:pPr>
          </w:p>
        </w:tc>
      </w:tr>
      <w:tr w:rsidR="006A2BF1" w:rsidRPr="00B20AE8" w14:paraId="261EFCBC" w14:textId="77777777" w:rsidTr="006A2BF1">
        <w:trPr>
          <w:cantSplit/>
          <w:jc w:val="center"/>
        </w:trPr>
        <w:tc>
          <w:tcPr>
            <w:tcW w:w="1487" w:type="dxa"/>
            <w:tcBorders>
              <w:top w:val="nil"/>
              <w:bottom w:val="nil"/>
            </w:tcBorders>
            <w:shd w:val="clear" w:color="auto" w:fill="auto"/>
          </w:tcPr>
          <w:p w14:paraId="37DA9169" w14:textId="77777777" w:rsidR="006A2BF1" w:rsidRPr="00B20AE8" w:rsidRDefault="006A2BF1" w:rsidP="0039402F">
            <w:pPr>
              <w:pStyle w:val="TAC"/>
            </w:pPr>
          </w:p>
        </w:tc>
        <w:tc>
          <w:tcPr>
            <w:tcW w:w="2181" w:type="dxa"/>
          </w:tcPr>
          <w:p w14:paraId="570940CF"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190832F9"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A9831E7" w14:textId="77777777" w:rsidR="006A2BF1" w:rsidRPr="00B20AE8" w:rsidRDefault="006A2BF1" w:rsidP="0039402F">
            <w:pPr>
              <w:pStyle w:val="TAC"/>
            </w:pPr>
            <w:r w:rsidRPr="00B20AE8">
              <w:t>±1600</w:t>
            </w:r>
          </w:p>
        </w:tc>
        <w:tc>
          <w:tcPr>
            <w:tcW w:w="2887" w:type="dxa"/>
            <w:tcBorders>
              <w:bottom w:val="nil"/>
            </w:tcBorders>
            <w:shd w:val="clear" w:color="auto" w:fill="auto"/>
          </w:tcPr>
          <w:p w14:paraId="6BBF54A4" w14:textId="3B5F7A2A"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63A068D4" w14:textId="77777777" w:rsidTr="006A2BF1">
        <w:trPr>
          <w:cantSplit/>
          <w:jc w:val="center"/>
        </w:trPr>
        <w:tc>
          <w:tcPr>
            <w:tcW w:w="1487" w:type="dxa"/>
            <w:tcBorders>
              <w:top w:val="nil"/>
              <w:bottom w:val="single" w:sz="4" w:space="0" w:color="auto"/>
            </w:tcBorders>
            <w:shd w:val="clear" w:color="auto" w:fill="auto"/>
          </w:tcPr>
          <w:p w14:paraId="0DD2742B" w14:textId="77777777" w:rsidR="006A2BF1" w:rsidRPr="00B20AE8" w:rsidRDefault="006A2BF1" w:rsidP="0039402F">
            <w:pPr>
              <w:pStyle w:val="TAC"/>
              <w:rPr>
                <w:lang w:val="sv-FI"/>
              </w:rPr>
            </w:pPr>
          </w:p>
        </w:tc>
        <w:tc>
          <w:tcPr>
            <w:tcW w:w="2181" w:type="dxa"/>
          </w:tcPr>
          <w:p w14:paraId="5DBF4E1E"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F24AD18"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0D111D2E"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4992EAC" w14:textId="6E845E79" w:rsidR="006A2BF1" w:rsidRPr="00B20AE8" w:rsidRDefault="006A2BF1" w:rsidP="0039402F">
            <w:pPr>
              <w:pStyle w:val="TAC"/>
              <w:rPr>
                <w:lang w:val="sv-SE"/>
              </w:rPr>
            </w:pPr>
            <w:r w:rsidRPr="00B20AE8">
              <w:rPr>
                <w:lang w:val="sv-SE"/>
              </w:rPr>
              <w:t>(NOTE 2)</w:t>
            </w:r>
          </w:p>
        </w:tc>
      </w:tr>
      <w:tr w:rsidR="006A2BF1" w:rsidRPr="00B20AE8" w14:paraId="615AB738" w14:textId="77777777" w:rsidTr="006A2BF1">
        <w:trPr>
          <w:cantSplit/>
          <w:jc w:val="center"/>
        </w:trPr>
        <w:tc>
          <w:tcPr>
            <w:tcW w:w="1487" w:type="dxa"/>
            <w:tcBorders>
              <w:bottom w:val="nil"/>
            </w:tcBorders>
            <w:shd w:val="clear" w:color="auto" w:fill="auto"/>
          </w:tcPr>
          <w:p w14:paraId="5B50C609" w14:textId="22F0705D" w:rsidR="006A2BF1" w:rsidRPr="00B20AE8" w:rsidRDefault="006A2BF1" w:rsidP="0039402F">
            <w:pPr>
              <w:pStyle w:val="TAC"/>
            </w:pPr>
            <w:r w:rsidRPr="00B20AE8">
              <w:t>20</w:t>
            </w:r>
          </w:p>
        </w:tc>
        <w:tc>
          <w:tcPr>
            <w:tcW w:w="2181" w:type="dxa"/>
          </w:tcPr>
          <w:p w14:paraId="44CA254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1A05F99B"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24561BC" w14:textId="77777777" w:rsidR="006A2BF1" w:rsidRPr="00B20AE8" w:rsidRDefault="006A2BF1" w:rsidP="0039402F">
            <w:pPr>
              <w:pStyle w:val="TAC"/>
            </w:pPr>
            <w:r w:rsidRPr="00B20AE8">
              <w:t>±345</w:t>
            </w:r>
          </w:p>
        </w:tc>
        <w:tc>
          <w:tcPr>
            <w:tcW w:w="2887" w:type="dxa"/>
            <w:tcBorders>
              <w:bottom w:val="nil"/>
            </w:tcBorders>
            <w:shd w:val="clear" w:color="auto" w:fill="auto"/>
          </w:tcPr>
          <w:p w14:paraId="6AC34C80" w14:textId="77777777" w:rsidR="006A2BF1" w:rsidRPr="00B20AE8" w:rsidRDefault="006A2BF1" w:rsidP="0039402F">
            <w:pPr>
              <w:pStyle w:val="TAC"/>
            </w:pPr>
            <w:r w:rsidRPr="00B20AE8">
              <w:t>CW</w:t>
            </w:r>
          </w:p>
        </w:tc>
      </w:tr>
      <w:tr w:rsidR="006A2BF1" w:rsidRPr="00B20AE8" w14:paraId="34203BF2" w14:textId="77777777" w:rsidTr="006A2BF1">
        <w:trPr>
          <w:cantSplit/>
          <w:jc w:val="center"/>
        </w:trPr>
        <w:tc>
          <w:tcPr>
            <w:tcW w:w="1487" w:type="dxa"/>
            <w:tcBorders>
              <w:top w:val="nil"/>
              <w:bottom w:val="nil"/>
            </w:tcBorders>
            <w:shd w:val="clear" w:color="auto" w:fill="auto"/>
          </w:tcPr>
          <w:p w14:paraId="7033CEAF" w14:textId="6C92DECC" w:rsidR="006A2BF1" w:rsidRPr="00B20AE8" w:rsidRDefault="006A2BF1" w:rsidP="0039402F">
            <w:pPr>
              <w:pStyle w:val="TAC"/>
            </w:pPr>
            <w:r w:rsidRPr="00B20AE8">
              <w:t>(NOTE 3)</w:t>
            </w:r>
          </w:p>
        </w:tc>
        <w:tc>
          <w:tcPr>
            <w:tcW w:w="2181" w:type="dxa"/>
          </w:tcPr>
          <w:p w14:paraId="0E8D0CA2"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542A5C78"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782A5B9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0C0843DD" w14:textId="77777777" w:rsidR="006A2BF1" w:rsidRPr="00B20AE8" w:rsidRDefault="006A2BF1" w:rsidP="0039402F">
            <w:pPr>
              <w:pStyle w:val="TAC"/>
            </w:pPr>
          </w:p>
        </w:tc>
      </w:tr>
      <w:tr w:rsidR="006A2BF1" w:rsidRPr="00B20AE8" w14:paraId="0C307B44" w14:textId="77777777" w:rsidTr="006A2BF1">
        <w:trPr>
          <w:cantSplit/>
          <w:jc w:val="center"/>
        </w:trPr>
        <w:tc>
          <w:tcPr>
            <w:tcW w:w="1487" w:type="dxa"/>
            <w:tcBorders>
              <w:top w:val="nil"/>
              <w:bottom w:val="nil"/>
            </w:tcBorders>
            <w:shd w:val="clear" w:color="auto" w:fill="auto"/>
          </w:tcPr>
          <w:p w14:paraId="53A87167" w14:textId="77777777" w:rsidR="006A2BF1" w:rsidRPr="00B20AE8" w:rsidRDefault="006A2BF1" w:rsidP="0039402F">
            <w:pPr>
              <w:pStyle w:val="TAC"/>
            </w:pPr>
          </w:p>
        </w:tc>
        <w:tc>
          <w:tcPr>
            <w:tcW w:w="2181" w:type="dxa"/>
          </w:tcPr>
          <w:p w14:paraId="001368F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03AF9352"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1B3695E" w14:textId="77777777" w:rsidR="006A2BF1" w:rsidRPr="00B20AE8" w:rsidRDefault="006A2BF1" w:rsidP="0039402F">
            <w:pPr>
              <w:pStyle w:val="TAC"/>
            </w:pPr>
            <w:r w:rsidRPr="00B20AE8">
              <w:t>±1780</w:t>
            </w:r>
          </w:p>
        </w:tc>
        <w:tc>
          <w:tcPr>
            <w:tcW w:w="2887" w:type="dxa"/>
            <w:tcBorders>
              <w:bottom w:val="nil"/>
            </w:tcBorders>
            <w:shd w:val="clear" w:color="auto" w:fill="auto"/>
          </w:tcPr>
          <w:p w14:paraId="5ADDDB3C" w14:textId="7C61E080"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2B820DFE" w14:textId="77777777" w:rsidTr="006A2BF1">
        <w:trPr>
          <w:cantSplit/>
          <w:jc w:val="center"/>
        </w:trPr>
        <w:tc>
          <w:tcPr>
            <w:tcW w:w="1487" w:type="dxa"/>
            <w:tcBorders>
              <w:top w:val="nil"/>
            </w:tcBorders>
            <w:shd w:val="clear" w:color="auto" w:fill="auto"/>
          </w:tcPr>
          <w:p w14:paraId="3AF59846" w14:textId="77777777" w:rsidR="006A2BF1" w:rsidRPr="00B20AE8" w:rsidRDefault="006A2BF1" w:rsidP="0039402F">
            <w:pPr>
              <w:pStyle w:val="TAC"/>
              <w:rPr>
                <w:lang w:val="sv-FI"/>
              </w:rPr>
            </w:pPr>
          </w:p>
        </w:tc>
        <w:tc>
          <w:tcPr>
            <w:tcW w:w="2181" w:type="dxa"/>
          </w:tcPr>
          <w:p w14:paraId="7ADF9496"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6E54328E"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tcBorders>
            <w:shd w:val="clear" w:color="auto" w:fill="auto"/>
          </w:tcPr>
          <w:p w14:paraId="2F24595D" w14:textId="77777777" w:rsidR="006A2BF1" w:rsidRPr="00B20AE8" w:rsidRDefault="006A2BF1" w:rsidP="0039402F">
            <w:pPr>
              <w:pStyle w:val="TAC"/>
            </w:pPr>
          </w:p>
        </w:tc>
        <w:tc>
          <w:tcPr>
            <w:tcW w:w="2887" w:type="dxa"/>
            <w:tcBorders>
              <w:top w:val="nil"/>
            </w:tcBorders>
            <w:shd w:val="clear" w:color="auto" w:fill="auto"/>
          </w:tcPr>
          <w:p w14:paraId="20850E4B" w14:textId="5025326C" w:rsidR="006A2BF1" w:rsidRPr="00B20AE8" w:rsidRDefault="006A2BF1" w:rsidP="0039402F">
            <w:pPr>
              <w:pStyle w:val="TAC"/>
              <w:rPr>
                <w:lang w:val="sv-SE"/>
              </w:rPr>
            </w:pPr>
            <w:r w:rsidRPr="00B20AE8">
              <w:rPr>
                <w:lang w:val="sv-SE"/>
              </w:rPr>
              <w:t>(NOTE 2)</w:t>
            </w:r>
          </w:p>
        </w:tc>
      </w:tr>
      <w:tr w:rsidR="006E5C62" w:rsidRPr="00B20AE8" w14:paraId="04C1D588" w14:textId="77777777" w:rsidTr="006A2BF1">
        <w:trPr>
          <w:cantSplit/>
          <w:jc w:val="center"/>
        </w:trPr>
        <w:tc>
          <w:tcPr>
            <w:tcW w:w="10201" w:type="dxa"/>
            <w:gridSpan w:val="5"/>
          </w:tcPr>
          <w:p w14:paraId="375F8C56" w14:textId="16E848FE" w:rsidR="006E5C62" w:rsidRPr="00B20AE8" w:rsidRDefault="006E5C62"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67978885" w14:textId="77777777" w:rsidR="006E5C62" w:rsidRPr="00B20AE8" w:rsidRDefault="006E5C62" w:rsidP="0039402F">
            <w:pPr>
              <w:pStyle w:val="TAN"/>
            </w:pPr>
            <w:r w:rsidRPr="00B20AE8">
              <w:t>NOTE 2:</w:t>
            </w:r>
            <w:r w:rsidRPr="00B20AE8">
              <w:tab/>
              <w:t xml:space="preserve">Interfering signal consisting of one resource block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p w14:paraId="3B5D48E2" w14:textId="4301429C" w:rsidR="006E5C62" w:rsidRPr="00B20AE8" w:rsidRDefault="006E5C62" w:rsidP="0039402F">
            <w:pPr>
              <w:pStyle w:val="TAN"/>
            </w:pPr>
            <w:r w:rsidRPr="00B20AE8">
              <w:t>NOTE 3:</w:t>
            </w:r>
            <w:r w:rsidRPr="00B20AE8">
              <w:tab/>
              <w:t>This requirement shall apply only for a FRC A1-3 mapped to the frequency range at the channel edge adjacent to the interfering</w:t>
            </w:r>
            <w:r w:rsidR="003D3C64">
              <w:t xml:space="preserve"> </w:t>
            </w:r>
            <w:r w:rsidRPr="00B20AE8">
              <w:t>signals</w:t>
            </w:r>
          </w:p>
        </w:tc>
      </w:tr>
    </w:tbl>
    <w:p w14:paraId="1B296434" w14:textId="77777777" w:rsidR="006E5C62" w:rsidRPr="00B20AE8" w:rsidRDefault="006E5C62" w:rsidP="0039402F"/>
    <w:p w14:paraId="1DF5CF4C" w14:textId="77777777" w:rsidR="006E5C62" w:rsidRPr="00B20AE8" w:rsidRDefault="006E5C62" w:rsidP="006E5C62">
      <w:pPr>
        <w:pStyle w:val="Heading2"/>
      </w:pPr>
      <w:bookmarkStart w:id="5797" w:name="_Toc21123284"/>
      <w:bookmarkStart w:id="5798" w:name="_Toc45907477"/>
      <w:bookmarkStart w:id="5799" w:name="_Toc53181581"/>
      <w:bookmarkStart w:id="5800" w:name="_Toc61117346"/>
      <w:bookmarkStart w:id="5801" w:name="_Toc67081198"/>
      <w:bookmarkStart w:id="5802" w:name="_Toc68770550"/>
      <w:bookmarkStart w:id="5803" w:name="_Toc74755613"/>
      <w:bookmarkStart w:id="5804" w:name="_Toc76506537"/>
      <w:bookmarkStart w:id="5805" w:name="_Toc83113456"/>
      <w:bookmarkStart w:id="5806" w:name="_Toc89876659"/>
      <w:bookmarkStart w:id="5807" w:name="_Toc98711559"/>
      <w:bookmarkStart w:id="5808" w:name="_Toc145097426"/>
      <w:bookmarkStart w:id="5809" w:name="_Toc161848676"/>
      <w:r w:rsidRPr="00B20AE8">
        <w:t>7.9</w:t>
      </w:r>
      <w:r w:rsidRPr="00B20AE8">
        <w:tab/>
        <w:t>OTA In-channel selectivity</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7A1E571F" w14:textId="77777777" w:rsidR="006E5C62" w:rsidRPr="00B20AE8" w:rsidRDefault="006E5C62" w:rsidP="006E5C62">
      <w:pPr>
        <w:pStyle w:val="Heading3"/>
        <w:rPr>
          <w:lang w:eastAsia="sv-SE"/>
        </w:rPr>
      </w:pPr>
      <w:bookmarkStart w:id="5810" w:name="_Toc21123285"/>
      <w:bookmarkStart w:id="5811" w:name="_Toc45907478"/>
      <w:bookmarkStart w:id="5812" w:name="_Toc53181582"/>
      <w:bookmarkStart w:id="5813" w:name="_Toc61117347"/>
      <w:bookmarkStart w:id="5814" w:name="_Toc67081199"/>
      <w:bookmarkStart w:id="5815" w:name="_Toc68770551"/>
      <w:bookmarkStart w:id="5816" w:name="_Toc74755614"/>
      <w:bookmarkStart w:id="5817" w:name="_Toc76506538"/>
      <w:bookmarkStart w:id="5818" w:name="_Toc83113457"/>
      <w:bookmarkStart w:id="5819" w:name="_Toc89876660"/>
      <w:bookmarkStart w:id="5820" w:name="_Toc98711560"/>
      <w:bookmarkStart w:id="5821" w:name="_Toc145097427"/>
      <w:bookmarkStart w:id="5822" w:name="_Toc161848677"/>
      <w:r w:rsidRPr="00B20AE8">
        <w:rPr>
          <w:lang w:eastAsia="sv-SE"/>
        </w:rPr>
        <w:t>7.9.1</w:t>
      </w:r>
      <w:r w:rsidRPr="00B20AE8">
        <w:rPr>
          <w:lang w:eastAsia="sv-SE"/>
        </w:rPr>
        <w:tab/>
        <w:t>Definition and applicability</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79012928" w14:textId="77777777" w:rsidR="006E5C62" w:rsidRPr="00B20AE8" w:rsidRDefault="006E5C62" w:rsidP="0039402F">
      <w:r w:rsidRPr="00B20AE8">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3C94EF20" w14:textId="77777777" w:rsidR="006E5C62" w:rsidRPr="00B20AE8" w:rsidRDefault="006E5C62" w:rsidP="0039402F">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14:paraId="38A66163" w14:textId="77777777" w:rsidR="006E5C62" w:rsidRPr="00B20AE8" w:rsidRDefault="006E5C62" w:rsidP="0039402F">
      <w:r w:rsidRPr="00B20AE8">
        <w:t xml:space="preserve">The wanted and interfering signals apply to each supported polarization, under the assumption of </w:t>
      </w:r>
      <w:r w:rsidRPr="00B20AE8">
        <w:rPr>
          <w:i/>
        </w:rPr>
        <w:t>polarization match</w:t>
      </w:r>
      <w:r w:rsidRPr="00B20AE8">
        <w:t>.</w:t>
      </w:r>
    </w:p>
    <w:p w14:paraId="61F2E6BC" w14:textId="77777777" w:rsidR="006E5C62" w:rsidRPr="00B20AE8" w:rsidRDefault="006E5C62" w:rsidP="006E5C62">
      <w:pPr>
        <w:pStyle w:val="Heading3"/>
        <w:rPr>
          <w:lang w:eastAsia="sv-SE"/>
        </w:rPr>
      </w:pPr>
      <w:bookmarkStart w:id="5823" w:name="_Toc21123286"/>
      <w:bookmarkStart w:id="5824" w:name="_Toc45907479"/>
      <w:bookmarkStart w:id="5825" w:name="_Toc53181583"/>
      <w:bookmarkStart w:id="5826" w:name="_Toc61117348"/>
      <w:bookmarkStart w:id="5827" w:name="_Toc67081200"/>
      <w:bookmarkStart w:id="5828" w:name="_Toc68770552"/>
      <w:bookmarkStart w:id="5829" w:name="_Toc74755615"/>
      <w:bookmarkStart w:id="5830" w:name="_Toc76506539"/>
      <w:bookmarkStart w:id="5831" w:name="_Toc83113458"/>
      <w:bookmarkStart w:id="5832" w:name="_Toc89876661"/>
      <w:bookmarkStart w:id="5833" w:name="_Toc98711561"/>
      <w:bookmarkStart w:id="5834" w:name="_Toc145097428"/>
      <w:bookmarkStart w:id="5835" w:name="_Toc161848678"/>
      <w:r w:rsidRPr="00B20AE8">
        <w:rPr>
          <w:lang w:eastAsia="sv-SE"/>
        </w:rPr>
        <w:t>7.9.2</w:t>
      </w:r>
      <w:r w:rsidRPr="00B20AE8">
        <w:rPr>
          <w:lang w:eastAsia="sv-SE"/>
        </w:rPr>
        <w:tab/>
        <w:t>Minimum Requirement</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3E8A96FC" w14:textId="4B528543" w:rsidR="006E5C62" w:rsidRPr="00B20AE8" w:rsidRDefault="006E5C62"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0.9.2.</w:t>
      </w:r>
    </w:p>
    <w:p w14:paraId="65CF0F78" w14:textId="6A20826C" w:rsidR="006E5C62" w:rsidRPr="00B20AE8" w:rsidRDefault="006E5C62"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0.9.3.</w:t>
      </w:r>
    </w:p>
    <w:p w14:paraId="53916B33" w14:textId="3572BB04" w:rsidR="006E5C62" w:rsidRPr="00B20AE8" w:rsidRDefault="006E5C62"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0.9.4.</w:t>
      </w:r>
    </w:p>
    <w:p w14:paraId="0CCA5FFE" w14:textId="77777777" w:rsidR="006E5C62" w:rsidRPr="00B20AE8" w:rsidRDefault="006E5C62" w:rsidP="006E5C62">
      <w:pPr>
        <w:pStyle w:val="Heading3"/>
        <w:rPr>
          <w:lang w:eastAsia="sv-SE"/>
        </w:rPr>
      </w:pPr>
      <w:bookmarkStart w:id="5836" w:name="_Toc21123287"/>
      <w:bookmarkStart w:id="5837" w:name="_Toc45907480"/>
      <w:bookmarkStart w:id="5838" w:name="_Toc53181584"/>
      <w:bookmarkStart w:id="5839" w:name="_Toc61117349"/>
      <w:bookmarkStart w:id="5840" w:name="_Toc67081201"/>
      <w:bookmarkStart w:id="5841" w:name="_Toc68770553"/>
      <w:bookmarkStart w:id="5842" w:name="_Toc74755616"/>
      <w:bookmarkStart w:id="5843" w:name="_Toc76506540"/>
      <w:bookmarkStart w:id="5844" w:name="_Toc83113459"/>
      <w:bookmarkStart w:id="5845" w:name="_Toc89876662"/>
      <w:bookmarkStart w:id="5846" w:name="_Toc98711562"/>
      <w:bookmarkStart w:id="5847" w:name="_Toc145097429"/>
      <w:bookmarkStart w:id="5848" w:name="_Toc161848679"/>
      <w:r w:rsidRPr="00B20AE8">
        <w:rPr>
          <w:lang w:eastAsia="sv-SE"/>
        </w:rPr>
        <w:t>7.9.3</w:t>
      </w:r>
      <w:r w:rsidRPr="00B20AE8">
        <w:rPr>
          <w:lang w:eastAsia="sv-SE"/>
        </w:rPr>
        <w:tab/>
        <w:t>Test purpose</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4AD14C4B" w14:textId="77777777" w:rsidR="006E5C62" w:rsidRPr="00B20AE8" w:rsidRDefault="006E5C62" w:rsidP="0039402F">
      <w:r w:rsidRPr="00B20AE8">
        <w:t>The purpose of this test is to verify the ability of the receiver to suppress the IQ leakage.</w:t>
      </w:r>
    </w:p>
    <w:p w14:paraId="5A68BBDA" w14:textId="77777777" w:rsidR="006E5C62" w:rsidRPr="00B20AE8" w:rsidRDefault="006E5C62" w:rsidP="006E5C62">
      <w:pPr>
        <w:pStyle w:val="Heading3"/>
        <w:rPr>
          <w:lang w:eastAsia="sv-SE"/>
        </w:rPr>
      </w:pPr>
      <w:bookmarkStart w:id="5849" w:name="_Toc21123288"/>
      <w:bookmarkStart w:id="5850" w:name="_Toc45907481"/>
      <w:bookmarkStart w:id="5851" w:name="_Toc53181585"/>
      <w:bookmarkStart w:id="5852" w:name="_Toc61117350"/>
      <w:bookmarkStart w:id="5853" w:name="_Toc67081202"/>
      <w:bookmarkStart w:id="5854" w:name="_Toc68770554"/>
      <w:bookmarkStart w:id="5855" w:name="_Toc74755617"/>
      <w:bookmarkStart w:id="5856" w:name="_Toc76506541"/>
      <w:bookmarkStart w:id="5857" w:name="_Toc83113460"/>
      <w:bookmarkStart w:id="5858" w:name="_Toc89876663"/>
      <w:bookmarkStart w:id="5859" w:name="_Toc98711563"/>
      <w:bookmarkStart w:id="5860" w:name="_Toc145097430"/>
      <w:bookmarkStart w:id="5861" w:name="_Toc161848680"/>
      <w:r w:rsidRPr="00B20AE8">
        <w:rPr>
          <w:lang w:eastAsia="sv-SE"/>
        </w:rPr>
        <w:t>7.9</w:t>
      </w:r>
      <w:r w:rsidRPr="00B20AE8">
        <w:rPr>
          <w:lang w:eastAsia="zh-CN"/>
        </w:rPr>
        <w:t>.</w:t>
      </w:r>
      <w:r w:rsidRPr="00B20AE8">
        <w:rPr>
          <w:lang w:eastAsia="sv-SE"/>
        </w:rPr>
        <w:t>4</w:t>
      </w:r>
      <w:r w:rsidRPr="00B20AE8">
        <w:rPr>
          <w:lang w:eastAsia="sv-SE"/>
        </w:rPr>
        <w:tab/>
        <w:t>Method of test</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7EFB7588" w14:textId="77777777" w:rsidR="006E5C62" w:rsidRPr="00B20AE8" w:rsidRDefault="006E5C62" w:rsidP="006E5C62">
      <w:pPr>
        <w:pStyle w:val="Heading4"/>
        <w:rPr>
          <w:lang w:eastAsia="sv-SE"/>
        </w:rPr>
      </w:pPr>
      <w:bookmarkStart w:id="5862" w:name="_Toc21123289"/>
      <w:bookmarkStart w:id="5863" w:name="_Toc45907482"/>
      <w:bookmarkStart w:id="5864" w:name="_Toc53181586"/>
      <w:bookmarkStart w:id="5865" w:name="_Toc61117351"/>
      <w:bookmarkStart w:id="5866" w:name="_Toc67081203"/>
      <w:bookmarkStart w:id="5867" w:name="_Toc68770555"/>
      <w:bookmarkStart w:id="5868" w:name="_Toc74755618"/>
      <w:bookmarkStart w:id="5869" w:name="_Toc76506542"/>
      <w:bookmarkStart w:id="5870" w:name="_Toc83113461"/>
      <w:bookmarkStart w:id="5871" w:name="_Toc89876664"/>
      <w:bookmarkStart w:id="5872" w:name="_Toc98711564"/>
      <w:bookmarkStart w:id="5873" w:name="_Toc145097431"/>
      <w:bookmarkStart w:id="5874" w:name="_Toc161848681"/>
      <w:r w:rsidRPr="00B20AE8">
        <w:rPr>
          <w:lang w:eastAsia="sv-SE"/>
        </w:rPr>
        <w:t>7.9.4.1</w:t>
      </w:r>
      <w:r w:rsidRPr="00B20AE8">
        <w:rPr>
          <w:lang w:eastAsia="sv-SE"/>
        </w:rPr>
        <w:tab/>
        <w:t>Initial conditions</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0FD8CC5C" w14:textId="77777777" w:rsidR="006E5C62" w:rsidRPr="00B20AE8" w:rsidRDefault="006E5C62" w:rsidP="0039402F">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14:paraId="0B2492E8" w14:textId="35755C81" w:rsidR="006E5C62" w:rsidRPr="00B20AE8" w:rsidRDefault="006E5C62" w:rsidP="0039402F">
      <w:r w:rsidRPr="00B20AE8">
        <w:t>RF channels to be tested for single carrier:</w:t>
      </w:r>
      <w:r w:rsidR="00A22911" w:rsidRPr="00B20AE8">
        <w:tab/>
      </w:r>
      <w:r w:rsidRPr="00B20AE8">
        <w:t xml:space="preserve">M; see </w:t>
      </w:r>
      <w:r w:rsidR="003D3C64">
        <w:t>clause </w:t>
      </w:r>
      <w:r w:rsidR="003D3C64" w:rsidRPr="00B20AE8">
        <w:t>4</w:t>
      </w:r>
      <w:r w:rsidRPr="00B20AE8">
        <w:t>.12.1.</w:t>
      </w:r>
    </w:p>
    <w:p w14:paraId="15248B93" w14:textId="77777777" w:rsidR="006E5C62" w:rsidRPr="00B20AE8" w:rsidRDefault="006E5C62" w:rsidP="0039402F">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14:paraId="360B5035" w14:textId="77777777" w:rsidR="006E5C62" w:rsidRPr="00B20AE8" w:rsidRDefault="006E5C62" w:rsidP="006E5C62">
      <w:pPr>
        <w:pStyle w:val="Heading4"/>
        <w:rPr>
          <w:lang w:eastAsia="sv-SE"/>
        </w:rPr>
      </w:pPr>
      <w:bookmarkStart w:id="5875" w:name="_Toc21123290"/>
      <w:bookmarkStart w:id="5876" w:name="_Toc45907483"/>
      <w:bookmarkStart w:id="5877" w:name="_Toc53181587"/>
      <w:bookmarkStart w:id="5878" w:name="_Toc61117352"/>
      <w:bookmarkStart w:id="5879" w:name="_Toc67081204"/>
      <w:bookmarkStart w:id="5880" w:name="_Toc68770556"/>
      <w:bookmarkStart w:id="5881" w:name="_Toc74755619"/>
      <w:bookmarkStart w:id="5882" w:name="_Toc76506543"/>
      <w:bookmarkStart w:id="5883" w:name="_Toc83113462"/>
      <w:bookmarkStart w:id="5884" w:name="_Toc89876665"/>
      <w:bookmarkStart w:id="5885" w:name="_Toc98711565"/>
      <w:bookmarkStart w:id="5886" w:name="_Toc145097432"/>
      <w:bookmarkStart w:id="5887" w:name="_Toc161848682"/>
      <w:r w:rsidRPr="00B20AE8">
        <w:rPr>
          <w:lang w:eastAsia="sv-SE"/>
        </w:rPr>
        <w:t>7.9.4.2</w:t>
      </w:r>
      <w:r w:rsidRPr="00B20AE8">
        <w:rPr>
          <w:lang w:eastAsia="sv-SE"/>
        </w:rPr>
        <w:tab/>
        <w:t>Procedure</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6B10D7DE"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00365EF5" w14:textId="77777777" w:rsidR="006E5C62"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40E5817F" w14:textId="77777777" w:rsidR="006E5C62" w:rsidRPr="00B20AE8" w:rsidRDefault="006E5C62" w:rsidP="0039402F">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3FA5AA39" w14:textId="77777777" w:rsidR="006E5C62" w:rsidRPr="00B20AE8" w:rsidRDefault="006E5C62" w:rsidP="0039402F">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518020B3" w14:textId="77777777" w:rsidR="006E5C62" w:rsidRPr="00B20AE8" w:rsidRDefault="006E5C62" w:rsidP="0039402F">
      <w:pPr>
        <w:rPr>
          <w:lang w:eastAsia="zh-CN"/>
        </w:rPr>
      </w:pPr>
      <w:r w:rsidRPr="00B20AE8">
        <w:rPr>
          <w:lang w:eastAsia="zh-CN"/>
        </w:rPr>
        <w:t>For each supported E-UTRA channel BW:</w:t>
      </w:r>
    </w:p>
    <w:p w14:paraId="3B73649F" w14:textId="5C26FE07" w:rsidR="006E5C62" w:rsidRPr="006507D3" w:rsidRDefault="00655C36" w:rsidP="0039402F">
      <w:pPr>
        <w:pStyle w:val="B1"/>
      </w:pPr>
      <w:r w:rsidRPr="006507D3">
        <w:t>5</w:t>
      </w:r>
      <w:r w:rsidR="006E5C62" w:rsidRPr="006507D3">
        <w:t>)</w:t>
      </w:r>
      <w:r w:rsidR="006E5C62" w:rsidRPr="006507D3">
        <w:tab/>
        <w:t>Adjust the signal generator for the wanted signal as specified in table 7.9.5</w:t>
      </w:r>
      <w:r w:rsidR="008048CC" w:rsidRPr="006507D3">
        <w:t>.1</w:t>
      </w:r>
      <w:r w:rsidR="006E5C62" w:rsidRPr="006507D3">
        <w:t>-1 for AAS BS of</w:t>
      </w:r>
      <w:r w:rsidR="003D3C64" w:rsidRPr="006507D3">
        <w:t xml:space="preserve"> </w:t>
      </w:r>
      <w:r w:rsidR="006E5C62" w:rsidRPr="006507D3">
        <w:t>Wide Area BS class, in table 7.9.5</w:t>
      </w:r>
      <w:r w:rsidR="008048CC" w:rsidRPr="006507D3">
        <w:t>.1</w:t>
      </w:r>
      <w:r w:rsidR="006E5C62" w:rsidRPr="006507D3">
        <w:t>-2 for AAS BS of</w:t>
      </w:r>
      <w:r w:rsidR="003D3C64" w:rsidRPr="006507D3">
        <w:t xml:space="preserve"> </w:t>
      </w:r>
      <w:r w:rsidR="006E5C62" w:rsidRPr="006507D3">
        <w:t>Local Area BS class and in table 7.9.5</w:t>
      </w:r>
      <w:r w:rsidR="008048CC" w:rsidRPr="006507D3">
        <w:t>.1</w:t>
      </w:r>
      <w:r w:rsidR="006E5C62" w:rsidRPr="006507D3">
        <w:t>-3 for AAS BS of</w:t>
      </w:r>
      <w:r w:rsidR="003D3C64" w:rsidRPr="006507D3">
        <w:t xml:space="preserve"> </w:t>
      </w:r>
      <w:r w:rsidR="006E5C62" w:rsidRPr="006507D3">
        <w:t>Medium Range BS class on one side of the FC.</w:t>
      </w:r>
    </w:p>
    <w:p w14:paraId="54E7E953" w14:textId="6DE2577E" w:rsidR="006E5C62" w:rsidRPr="006507D3" w:rsidRDefault="00655C36" w:rsidP="0039402F">
      <w:pPr>
        <w:pStyle w:val="B1"/>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w:t>
      </w:r>
      <w:r w:rsidR="003D3C64">
        <w:rPr>
          <w:lang w:eastAsia="zh-CN"/>
        </w:rPr>
        <w:t xml:space="preserve"> </w:t>
      </w:r>
      <w:r w:rsidR="006E5C62" w:rsidRPr="00B20AE8">
        <w:rPr>
          <w:lang w:eastAsia="zh-CN"/>
        </w:rPr>
        <w:t>Wide Area BS class, in table 7.9.5</w:t>
      </w:r>
      <w:r w:rsidR="008048CC" w:rsidRPr="00B20AE8">
        <w:rPr>
          <w:lang w:eastAsia="zh-CN"/>
        </w:rPr>
        <w:t>.1</w:t>
      </w:r>
      <w:r w:rsidR="006E5C62" w:rsidRPr="00B20AE8">
        <w:rPr>
          <w:lang w:eastAsia="zh-CN"/>
        </w:rPr>
        <w:t>-2 for AAS BS of</w:t>
      </w:r>
      <w:r w:rsidR="003D3C64">
        <w:rPr>
          <w:lang w:eastAsia="zh-CN"/>
        </w:rPr>
        <w:t xml:space="preserve"> </w:t>
      </w:r>
      <w:r w:rsidR="006E5C62" w:rsidRPr="00B20AE8">
        <w:rPr>
          <w:lang w:eastAsia="zh-CN"/>
        </w:rPr>
        <w:t>Local Area BS class and in table 7.9.5</w:t>
      </w:r>
      <w:r w:rsidR="008048CC" w:rsidRPr="00B20AE8">
        <w:rPr>
          <w:lang w:eastAsia="zh-CN"/>
        </w:rPr>
        <w:t>.1</w:t>
      </w:r>
      <w:r w:rsidR="006E5C62" w:rsidRPr="00B20AE8">
        <w:rPr>
          <w:lang w:eastAsia="zh-CN"/>
        </w:rPr>
        <w:t>-3 for AAS BS of</w:t>
      </w:r>
      <w:r w:rsidR="003D3C64">
        <w:rPr>
          <w:lang w:eastAsia="zh-CN"/>
        </w:rPr>
        <w:t xml:space="preserve"> </w:t>
      </w:r>
      <w:r w:rsidR="006E5C62" w:rsidRPr="00B20AE8">
        <w:rPr>
          <w:lang w:eastAsia="zh-CN"/>
        </w:rPr>
        <w:t xml:space="preserve">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5FEEEC84" w14:textId="7124D3CF" w:rsidR="006E5C62" w:rsidRPr="00B20AE8" w:rsidRDefault="00655C36" w:rsidP="0039402F">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3D3C64" w:rsidRPr="00B20AE8">
        <w:rPr>
          <w:lang w:eastAsia="zh-CN"/>
        </w:rPr>
        <w:t>TS</w:t>
      </w:r>
      <w:r w:rsidR="003D3C64">
        <w:rPr>
          <w:lang w:eastAsia="zh-CN"/>
        </w:rPr>
        <w:t> </w:t>
      </w:r>
      <w:r w:rsidR="003D3C64" w:rsidRPr="00B20AE8">
        <w:rPr>
          <w:lang w:eastAsia="zh-CN"/>
        </w:rPr>
        <w:t>3</w:t>
      </w:r>
      <w:r w:rsidR="00934F2D" w:rsidRPr="00B20AE8">
        <w:rPr>
          <w:lang w:eastAsia="zh-CN"/>
        </w:rPr>
        <w:t>6.141</w:t>
      </w:r>
      <w:r w:rsidR="003D3C64">
        <w:rPr>
          <w:lang w:eastAsia="zh-CN"/>
        </w:rPr>
        <w:t> </w:t>
      </w:r>
      <w:r w:rsidR="003D3C64" w:rsidRPr="00B20AE8">
        <w:rPr>
          <w:lang w:eastAsia="zh-CN"/>
        </w:rPr>
        <w:t>[</w:t>
      </w:r>
      <w:r w:rsidR="00934F2D" w:rsidRPr="00B20AE8">
        <w:rPr>
          <w:lang w:eastAsia="zh-CN"/>
        </w:rPr>
        <w:t>12]</w:t>
      </w:r>
      <w:r w:rsidR="006E5C62" w:rsidRPr="00B20AE8">
        <w:rPr>
          <w:lang w:eastAsia="zh-CN"/>
        </w:rPr>
        <w:t>.</w:t>
      </w:r>
    </w:p>
    <w:p w14:paraId="6BF47C36" w14:textId="77777777" w:rsidR="00655C36" w:rsidRPr="00B20AE8" w:rsidRDefault="00655C36" w:rsidP="0039402F">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1D4E11EA" w14:textId="77777777" w:rsidR="008048CC" w:rsidRPr="00B20AE8" w:rsidRDefault="00655C36" w:rsidP="0039402F">
      <w:pPr>
        <w:pStyle w:val="B1"/>
        <w:rPr>
          <w:lang w:eastAsia="zh-CN"/>
        </w:rPr>
      </w:pPr>
      <w:r w:rsidRPr="00B20AE8">
        <w:t>9)</w:t>
      </w:r>
      <w:r w:rsidRPr="00B20AE8">
        <w:tab/>
        <w:t>Repeat for all supported polarizations. 10</w:t>
      </w:r>
    </w:p>
    <w:p w14:paraId="5711FFDE" w14:textId="77777777" w:rsidR="008048CC" w:rsidRPr="00B20AE8" w:rsidRDefault="008048CC" w:rsidP="0039402F">
      <w:r w:rsidRPr="00B20AE8">
        <w:t>For each supported NR channel BW:</w:t>
      </w:r>
    </w:p>
    <w:p w14:paraId="6891DAE3" w14:textId="0BC558D1" w:rsidR="008048CC" w:rsidRPr="00B20AE8" w:rsidRDefault="008048CC" w:rsidP="0039402F">
      <w:pPr>
        <w:pStyle w:val="B1"/>
        <w:rPr>
          <w:lang w:eastAsia="zh-CN"/>
        </w:rPr>
      </w:pPr>
      <w:r w:rsidRPr="00B20AE8">
        <w:rPr>
          <w:lang w:eastAsia="zh-CN"/>
        </w:rPr>
        <w:t>2)</w:t>
      </w:r>
      <w:r w:rsidRPr="00B20AE8">
        <w:rPr>
          <w:lang w:eastAsia="zh-CN"/>
        </w:rPr>
        <w:tab/>
        <w:t>Adjust the signal generator for the wanted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14:paraId="3E871E3E" w14:textId="1EAA1A30" w:rsidR="008048CC" w:rsidRPr="00B20AE8" w:rsidRDefault="008048CC" w:rsidP="0039402F">
      <w:pPr>
        <w:pStyle w:val="B1"/>
        <w:rPr>
          <w:rFonts w:cs="Arial"/>
          <w:lang w:eastAsia="zh-CN"/>
        </w:rPr>
      </w:pPr>
      <w:r w:rsidRPr="00B20AE8">
        <w:rPr>
          <w:lang w:eastAsia="zh-CN"/>
        </w:rPr>
        <w:t>3)</w:t>
      </w:r>
      <w:r w:rsidRPr="00B20AE8">
        <w:rPr>
          <w:lang w:eastAsia="zh-CN"/>
        </w:rPr>
        <w:tab/>
        <w:t>Adjust the signal generator for the interfering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 xml:space="preserve">Medium Range BS class at opposite side of the </w:t>
      </w:r>
      <w:r w:rsidRPr="00B20AE8">
        <w:t>F</w:t>
      </w:r>
      <w:r w:rsidRPr="00B20AE8">
        <w:rPr>
          <w:vertAlign w:val="subscript"/>
        </w:rPr>
        <w:t>C</w:t>
      </w:r>
      <w:r w:rsidRPr="00B20AE8">
        <w:rPr>
          <w:lang w:eastAsia="zh-CN"/>
        </w:rPr>
        <w:t xml:space="preserve"> and adjacent to the wanted signal.</w:t>
      </w:r>
    </w:p>
    <w:p w14:paraId="609FF9F4" w14:textId="1C1BF121" w:rsidR="008048CC" w:rsidRPr="00B20AE8" w:rsidRDefault="008048CC" w:rsidP="0039402F">
      <w:pPr>
        <w:pStyle w:val="B1"/>
        <w:rPr>
          <w:lang w:eastAsia="zh-CN"/>
        </w:rPr>
      </w:pPr>
      <w:r w:rsidRPr="00B20AE8">
        <w:rPr>
          <w:lang w:eastAsia="zh-CN"/>
        </w:rPr>
        <w:t>4)</w:t>
      </w:r>
      <w:r w:rsidRPr="00B20AE8">
        <w:rPr>
          <w:lang w:eastAsia="zh-CN"/>
        </w:rPr>
        <w:tab/>
        <w:t xml:space="preserve">Measure throughput according to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34].</w:t>
      </w:r>
    </w:p>
    <w:p w14:paraId="7444DFC7" w14:textId="77777777" w:rsidR="006E5C62" w:rsidRPr="00B20AE8" w:rsidRDefault="008048CC" w:rsidP="0039402F">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14:paraId="1149C2D7"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55C47B29" w14:textId="77777777" w:rsidR="006E5C62" w:rsidRPr="00B20AE8" w:rsidRDefault="00655C36" w:rsidP="0039402F">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DB5B18D" w14:textId="77777777" w:rsidR="008048CC" w:rsidRPr="00B20AE8" w:rsidRDefault="006E5C62" w:rsidP="008048CC">
      <w:pPr>
        <w:pStyle w:val="Heading3"/>
        <w:rPr>
          <w:lang w:eastAsia="sv-SE"/>
        </w:rPr>
      </w:pPr>
      <w:bookmarkStart w:id="5888" w:name="_Toc21123291"/>
      <w:bookmarkStart w:id="5889" w:name="_Toc45907484"/>
      <w:bookmarkStart w:id="5890" w:name="_Toc53181588"/>
      <w:bookmarkStart w:id="5891" w:name="_Toc61117353"/>
      <w:bookmarkStart w:id="5892" w:name="_Toc67081205"/>
      <w:bookmarkStart w:id="5893" w:name="_Toc68770557"/>
      <w:bookmarkStart w:id="5894" w:name="_Toc74755620"/>
      <w:bookmarkStart w:id="5895" w:name="_Toc76506544"/>
      <w:bookmarkStart w:id="5896" w:name="_Toc83113463"/>
      <w:bookmarkStart w:id="5897" w:name="_Toc89876666"/>
      <w:bookmarkStart w:id="5898" w:name="_Toc98711566"/>
      <w:bookmarkStart w:id="5899" w:name="_Toc145097433"/>
      <w:bookmarkStart w:id="5900" w:name="_Toc161848683"/>
      <w:r w:rsidRPr="00B20AE8">
        <w:rPr>
          <w:lang w:eastAsia="sv-SE"/>
        </w:rPr>
        <w:t>7.9</w:t>
      </w:r>
      <w:r w:rsidRPr="00B20AE8">
        <w:rPr>
          <w:lang w:eastAsia="zh-CN"/>
        </w:rPr>
        <w:t>.</w:t>
      </w:r>
      <w:r w:rsidRPr="00B20AE8">
        <w:rPr>
          <w:lang w:eastAsia="sv-SE"/>
        </w:rPr>
        <w:t>5</w:t>
      </w:r>
      <w:r w:rsidRPr="00B20AE8">
        <w:rPr>
          <w:lang w:eastAsia="sv-SE"/>
        </w:rPr>
        <w:tab/>
        <w:t>Test Requirement</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6E69705F" w14:textId="77777777" w:rsidR="00CF0D41" w:rsidRPr="00B20AE8" w:rsidRDefault="008048CC" w:rsidP="00CC4BB7">
      <w:pPr>
        <w:pStyle w:val="Heading4"/>
        <w:rPr>
          <w:lang w:eastAsia="sv-SE"/>
        </w:rPr>
      </w:pPr>
      <w:bookmarkStart w:id="5901" w:name="_Hlk524094919"/>
      <w:bookmarkStart w:id="5902" w:name="_Toc21123292"/>
      <w:bookmarkStart w:id="5903" w:name="_Toc45907485"/>
      <w:bookmarkStart w:id="5904" w:name="_Toc53181589"/>
      <w:bookmarkStart w:id="5905" w:name="_Toc61117354"/>
      <w:bookmarkStart w:id="5906" w:name="_Toc67081206"/>
      <w:bookmarkStart w:id="5907" w:name="_Toc68770558"/>
      <w:bookmarkStart w:id="5908" w:name="_Toc74755621"/>
      <w:bookmarkStart w:id="5909" w:name="_Toc76506545"/>
      <w:bookmarkStart w:id="5910" w:name="_Toc83113464"/>
      <w:bookmarkStart w:id="5911" w:name="_Toc89876667"/>
      <w:bookmarkStart w:id="5912" w:name="_Toc98711567"/>
      <w:bookmarkStart w:id="5913" w:name="_Toc145097434"/>
      <w:bookmarkStart w:id="5914" w:name="_Toc161848684"/>
      <w:r w:rsidRPr="00B20AE8">
        <w:rPr>
          <w:lang w:eastAsia="sv-SE"/>
        </w:rPr>
        <w:t>7.9.5.1</w:t>
      </w:r>
      <w:r w:rsidRPr="00B20AE8">
        <w:rPr>
          <w:lang w:eastAsia="sv-SE"/>
        </w:rPr>
        <w:tab/>
        <w:t>E-UTRA test requirement</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5E08D9FB" w14:textId="43B71B65" w:rsidR="006E5C62" w:rsidRPr="00B20AE8" w:rsidRDefault="00672D84" w:rsidP="0039402F">
      <w:r w:rsidRPr="008E4588">
        <w:t xml:space="preserve">For E-UTRA, the throughput shall be ≥ 95% of the </w:t>
      </w:r>
      <w:r w:rsidRPr="008E4588">
        <w:rPr>
          <w:i/>
        </w:rPr>
        <w:t>maximum throughput</w:t>
      </w:r>
      <w:r w:rsidRPr="008E4588">
        <w:t xml:space="preserve"> of the reference measurement channel as specified in 3GPP 36.104 [4] Annex A with parameters specified in table </w:t>
      </w:r>
      <w:r>
        <w:t>7.9.5.1</w:t>
      </w:r>
      <w:r w:rsidRPr="008E4588">
        <w:t>-1</w:t>
      </w:r>
      <w:r w:rsidRPr="008E4588">
        <w:rPr>
          <w:lang w:eastAsia="zh-CN"/>
        </w:rPr>
        <w:t xml:space="preserve"> for Wide Area BS, in table </w:t>
      </w:r>
      <w:r>
        <w:t>7.9.5.1</w:t>
      </w:r>
      <w:r w:rsidRPr="008E4588">
        <w:rPr>
          <w:lang w:eastAsia="zh-CN"/>
        </w:rPr>
        <w:t xml:space="preserve">-2 for Local Area BS </w:t>
      </w:r>
      <w:r w:rsidRPr="008E4588">
        <w:rPr>
          <w:rFonts w:hint="eastAsia"/>
          <w:lang w:eastAsia="zh-CN"/>
        </w:rPr>
        <w:t xml:space="preserve">and in </w:t>
      </w:r>
      <w:r w:rsidRPr="008E4588">
        <w:rPr>
          <w:lang w:eastAsia="zh-CN"/>
        </w:rPr>
        <w:t>t</w:t>
      </w:r>
      <w:r w:rsidRPr="008E4588">
        <w:rPr>
          <w:rFonts w:hint="eastAsia"/>
          <w:lang w:eastAsia="zh-CN"/>
        </w:rPr>
        <w:t xml:space="preserve">able </w:t>
      </w:r>
      <w:r>
        <w:t>7.9.5.1</w:t>
      </w:r>
      <w:r w:rsidRPr="008E4588">
        <w:rPr>
          <w:rFonts w:hint="eastAsia"/>
          <w:lang w:eastAsia="zh-CN"/>
        </w:rPr>
        <w:t>-</w:t>
      </w:r>
      <w:r w:rsidRPr="008E4588">
        <w:rPr>
          <w:lang w:eastAsia="zh-CN"/>
        </w:rPr>
        <w:t>3</w:t>
      </w:r>
      <w:r w:rsidRPr="008E4588">
        <w:rPr>
          <w:rFonts w:hint="eastAsia"/>
          <w:lang w:eastAsia="zh-CN"/>
        </w:rPr>
        <w:t xml:space="preserve"> for Medium Range BS</w:t>
      </w:r>
      <w:r w:rsidRPr="008E4588">
        <w:t>.</w:t>
      </w:r>
    </w:p>
    <w:p w14:paraId="149F5A90" w14:textId="77777777" w:rsidR="006E5C62" w:rsidRPr="00B20AE8" w:rsidRDefault="006E5C62" w:rsidP="0039402F">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14:paraId="4061FAC3" w14:textId="467637DB" w:rsidR="006E5C62" w:rsidRPr="00B20AE8" w:rsidRDefault="00672D84" w:rsidP="0039402F">
      <w:pPr>
        <w:pStyle w:val="TH"/>
      </w:pPr>
      <w:r w:rsidRPr="008E4588">
        <w:t xml:space="preserve">Table </w:t>
      </w:r>
      <w:r w:rsidRPr="008E4588">
        <w:rPr>
          <w:rFonts w:cs="v5.0.0"/>
        </w:rPr>
        <w:t>7.9.5</w:t>
      </w:r>
      <w:r>
        <w:rPr>
          <w:rFonts w:cs="v5.0.0"/>
        </w:rPr>
        <w:t>.1</w:t>
      </w:r>
      <w:r w:rsidRPr="008E4588">
        <w:t xml:space="preserve">-1 </w:t>
      </w:r>
      <w:r w:rsidRPr="008E4588">
        <w:rPr>
          <w:lang w:eastAsia="zh-CN"/>
        </w:rPr>
        <w:t xml:space="preserve">Wide Area </w:t>
      </w:r>
      <w:r w:rsidRPr="008E4588">
        <w:t>BS in-channel selectivity</w:t>
      </w:r>
      <w:r w:rsidRPr="008E458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22"/>
        <w:gridCol w:w="1550"/>
        <w:gridCol w:w="1550"/>
        <w:gridCol w:w="1400"/>
        <w:gridCol w:w="1690"/>
      </w:tblGrid>
      <w:tr w:rsidR="006A2BF1" w:rsidRPr="00B20AE8" w14:paraId="6CDAD75C" w14:textId="77777777" w:rsidTr="006A2BF1">
        <w:trPr>
          <w:cantSplit/>
          <w:jc w:val="center"/>
        </w:trPr>
        <w:tc>
          <w:tcPr>
            <w:tcW w:w="1656" w:type="dxa"/>
            <w:tcBorders>
              <w:bottom w:val="nil"/>
            </w:tcBorders>
            <w:shd w:val="clear" w:color="auto" w:fill="auto"/>
          </w:tcPr>
          <w:p w14:paraId="09DDEA61" w14:textId="77777777" w:rsidR="006A2BF1" w:rsidRPr="00B20AE8" w:rsidRDefault="006A2BF1" w:rsidP="0039402F">
            <w:pPr>
              <w:pStyle w:val="TAH"/>
              <w:rPr>
                <w:lang w:val="it-IT"/>
              </w:rPr>
            </w:pPr>
            <w:r w:rsidRPr="00B20AE8">
              <w:rPr>
                <w:lang w:val="it-IT"/>
              </w:rPr>
              <w:t>E-UTRA</w:t>
            </w:r>
          </w:p>
          <w:p w14:paraId="21752F0E" w14:textId="7E76576B" w:rsidR="006A2BF1" w:rsidRPr="00B20AE8" w:rsidRDefault="006A2BF1" w:rsidP="0039402F">
            <w:pPr>
              <w:pStyle w:val="TAH"/>
              <w:rPr>
                <w:lang w:val="it-IT"/>
              </w:rPr>
            </w:pPr>
            <w:r w:rsidRPr="00B20AE8">
              <w:rPr>
                <w:lang w:val="it-IT"/>
              </w:rPr>
              <w:t>channel bandwidth</w:t>
            </w:r>
            <w:r>
              <w:rPr>
                <w:lang w:val="it-IT"/>
              </w:rPr>
              <w:t> </w:t>
            </w:r>
            <w:r w:rsidRPr="00B20AE8">
              <w:rPr>
                <w:lang w:val="it-IT"/>
              </w:rPr>
              <w:t>[MHz]</w:t>
            </w:r>
          </w:p>
        </w:tc>
        <w:tc>
          <w:tcPr>
            <w:tcW w:w="1822" w:type="dxa"/>
            <w:tcBorders>
              <w:bottom w:val="nil"/>
            </w:tcBorders>
            <w:shd w:val="clear" w:color="auto" w:fill="auto"/>
          </w:tcPr>
          <w:p w14:paraId="279AFF2F" w14:textId="77777777" w:rsidR="006A2BF1" w:rsidRPr="00B20AE8" w:rsidRDefault="006A2BF1" w:rsidP="0039402F">
            <w:pPr>
              <w:pStyle w:val="TAH"/>
            </w:pPr>
            <w:r w:rsidRPr="00B20AE8">
              <w:t>Reference measurement channel</w:t>
            </w:r>
          </w:p>
        </w:tc>
        <w:tc>
          <w:tcPr>
            <w:tcW w:w="3100" w:type="dxa"/>
            <w:gridSpan w:val="2"/>
          </w:tcPr>
          <w:p w14:paraId="003C726A" w14:textId="6BC7530E" w:rsidR="006A2BF1" w:rsidRPr="00B20AE8" w:rsidRDefault="006A2BF1" w:rsidP="0039402F">
            <w:pPr>
              <w:pStyle w:val="TAH"/>
            </w:pPr>
            <w:r w:rsidRPr="00B20AE8">
              <w:t>Wanted signal mean power</w:t>
            </w:r>
            <w:r>
              <w:t> </w:t>
            </w:r>
            <w:r w:rsidRPr="00B20AE8">
              <w:t>[dBm]</w:t>
            </w:r>
          </w:p>
        </w:tc>
        <w:tc>
          <w:tcPr>
            <w:tcW w:w="1400" w:type="dxa"/>
            <w:tcBorders>
              <w:bottom w:val="nil"/>
            </w:tcBorders>
            <w:shd w:val="clear" w:color="auto" w:fill="auto"/>
          </w:tcPr>
          <w:p w14:paraId="29FDF2CC" w14:textId="259D1F32" w:rsidR="006A2BF1" w:rsidRPr="00B20AE8" w:rsidRDefault="006A2BF1" w:rsidP="0039402F">
            <w:pPr>
              <w:pStyle w:val="TAH"/>
            </w:pPr>
            <w:r w:rsidRPr="00B20AE8">
              <w:t>Interfering signal mean power</w:t>
            </w:r>
            <w:r>
              <w:t> </w:t>
            </w:r>
            <w:r w:rsidRPr="00B20AE8">
              <w:t xml:space="preserve">[dBm] </w:t>
            </w:r>
          </w:p>
        </w:tc>
        <w:tc>
          <w:tcPr>
            <w:tcW w:w="1690" w:type="dxa"/>
            <w:tcBorders>
              <w:bottom w:val="nil"/>
            </w:tcBorders>
            <w:shd w:val="clear" w:color="auto" w:fill="auto"/>
          </w:tcPr>
          <w:p w14:paraId="0E584EFC" w14:textId="77777777" w:rsidR="006A2BF1" w:rsidRPr="00B20AE8" w:rsidRDefault="006A2BF1" w:rsidP="0039402F">
            <w:pPr>
              <w:pStyle w:val="TAH"/>
            </w:pPr>
            <w:r w:rsidRPr="00B20AE8">
              <w:t>Type of interfering signal</w:t>
            </w:r>
          </w:p>
        </w:tc>
      </w:tr>
      <w:tr w:rsidR="006A2BF1" w:rsidRPr="00B20AE8" w14:paraId="2AE17A2E" w14:textId="77777777" w:rsidTr="006A2BF1">
        <w:trPr>
          <w:cantSplit/>
          <w:jc w:val="center"/>
        </w:trPr>
        <w:tc>
          <w:tcPr>
            <w:tcW w:w="1656" w:type="dxa"/>
            <w:tcBorders>
              <w:top w:val="nil"/>
            </w:tcBorders>
            <w:shd w:val="clear" w:color="auto" w:fill="auto"/>
          </w:tcPr>
          <w:p w14:paraId="2284DF02" w14:textId="77777777" w:rsidR="006A2BF1" w:rsidRPr="00B20AE8" w:rsidRDefault="006A2BF1" w:rsidP="0039402F">
            <w:pPr>
              <w:pStyle w:val="TAH"/>
            </w:pPr>
          </w:p>
        </w:tc>
        <w:tc>
          <w:tcPr>
            <w:tcW w:w="1822" w:type="dxa"/>
            <w:tcBorders>
              <w:top w:val="nil"/>
            </w:tcBorders>
            <w:shd w:val="clear" w:color="auto" w:fill="auto"/>
          </w:tcPr>
          <w:p w14:paraId="5E6C097F" w14:textId="77777777" w:rsidR="006A2BF1" w:rsidRPr="00B20AE8" w:rsidRDefault="006A2BF1" w:rsidP="0039402F">
            <w:pPr>
              <w:pStyle w:val="TAH"/>
            </w:pPr>
          </w:p>
        </w:tc>
        <w:tc>
          <w:tcPr>
            <w:tcW w:w="1550" w:type="dxa"/>
          </w:tcPr>
          <w:p w14:paraId="71B528B2" w14:textId="77777777" w:rsidR="006A2BF1" w:rsidRPr="00B20AE8" w:rsidRDefault="006A2BF1" w:rsidP="0039402F">
            <w:pPr>
              <w:pStyle w:val="TAH"/>
            </w:pPr>
            <w:r w:rsidRPr="00B20AE8">
              <w:t>f ≤ 3.0 GHz</w:t>
            </w:r>
          </w:p>
        </w:tc>
        <w:tc>
          <w:tcPr>
            <w:tcW w:w="1550" w:type="dxa"/>
          </w:tcPr>
          <w:p w14:paraId="4DE73384" w14:textId="77777777" w:rsidR="006A2BF1" w:rsidRPr="00B20AE8" w:rsidRDefault="006A2BF1" w:rsidP="0039402F">
            <w:pPr>
              <w:pStyle w:val="TAH"/>
            </w:pPr>
            <w:r w:rsidRPr="00B20AE8">
              <w:t>3.0 GHz &lt; f ≤ 4.2 GHz</w:t>
            </w:r>
          </w:p>
        </w:tc>
        <w:tc>
          <w:tcPr>
            <w:tcW w:w="1400" w:type="dxa"/>
            <w:tcBorders>
              <w:top w:val="nil"/>
            </w:tcBorders>
            <w:shd w:val="clear" w:color="auto" w:fill="auto"/>
          </w:tcPr>
          <w:p w14:paraId="39B03CB9" w14:textId="77777777" w:rsidR="006A2BF1" w:rsidRPr="00B20AE8" w:rsidRDefault="006A2BF1" w:rsidP="0039402F">
            <w:pPr>
              <w:pStyle w:val="TAH"/>
            </w:pPr>
          </w:p>
        </w:tc>
        <w:tc>
          <w:tcPr>
            <w:tcW w:w="1690" w:type="dxa"/>
            <w:tcBorders>
              <w:top w:val="nil"/>
            </w:tcBorders>
            <w:shd w:val="clear" w:color="auto" w:fill="auto"/>
          </w:tcPr>
          <w:p w14:paraId="39166305" w14:textId="77777777" w:rsidR="006A2BF1" w:rsidRPr="00B20AE8" w:rsidRDefault="006A2BF1" w:rsidP="0039402F">
            <w:pPr>
              <w:pStyle w:val="TAH"/>
              <w:rPr>
                <w:lang w:val="sv-SE"/>
              </w:rPr>
            </w:pPr>
          </w:p>
        </w:tc>
      </w:tr>
      <w:tr w:rsidR="004F339F" w:rsidRPr="00B20AE8" w14:paraId="3FB63E42" w14:textId="77777777" w:rsidTr="006A2BF1">
        <w:trPr>
          <w:cantSplit/>
          <w:jc w:val="center"/>
        </w:trPr>
        <w:tc>
          <w:tcPr>
            <w:tcW w:w="1656" w:type="dxa"/>
          </w:tcPr>
          <w:p w14:paraId="2718F581" w14:textId="77777777" w:rsidR="006E5C62" w:rsidRPr="00B20AE8" w:rsidRDefault="006E5C62" w:rsidP="0039402F">
            <w:pPr>
              <w:pStyle w:val="TAC"/>
            </w:pPr>
            <w:r w:rsidRPr="00B20AE8">
              <w:t>1.4</w:t>
            </w:r>
          </w:p>
        </w:tc>
        <w:tc>
          <w:tcPr>
            <w:tcW w:w="1822" w:type="dxa"/>
          </w:tcPr>
          <w:p w14:paraId="038F1196" w14:textId="5A8E5FAB" w:rsidR="006E5C62" w:rsidRPr="00B20AE8" w:rsidRDefault="006E5C62" w:rsidP="0039402F">
            <w:pPr>
              <w:pStyle w:val="TAC"/>
            </w:pPr>
            <w:r w:rsidRPr="00B20AE8">
              <w:t xml:space="preserve">A1-4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22A2520E" w14:textId="77777777" w:rsidR="006E5C62" w:rsidRPr="00B20AE8" w:rsidRDefault="006E5C62" w:rsidP="0039402F">
            <w:pPr>
              <w:pStyle w:val="TAC"/>
            </w:pPr>
            <w:r w:rsidRPr="00B20AE8">
              <w:t>-</w:t>
            </w:r>
            <w:r w:rsidRPr="00B20AE8">
              <w:rPr>
                <w:szCs w:val="18"/>
              </w:rPr>
              <w:t>10</w:t>
            </w:r>
            <w:r w:rsidRPr="00B20AE8">
              <w:t>5.2</w:t>
            </w:r>
            <w:r w:rsidRPr="00B20AE8">
              <w:rPr>
                <w:szCs w:val="18"/>
              </w:rPr>
              <w:t xml:space="preserve">– </w:t>
            </w:r>
            <w:r w:rsidRPr="00B20AE8">
              <w:t>Δ</w:t>
            </w:r>
            <w:r w:rsidRPr="00B20AE8">
              <w:rPr>
                <w:vertAlign w:val="subscript"/>
              </w:rPr>
              <w:t>minSENS</w:t>
            </w:r>
            <w:r w:rsidRPr="00B20AE8">
              <w:t xml:space="preserve"> </w:t>
            </w:r>
          </w:p>
        </w:tc>
        <w:tc>
          <w:tcPr>
            <w:tcW w:w="1550" w:type="dxa"/>
          </w:tcPr>
          <w:p w14:paraId="48329D28" w14:textId="77777777" w:rsidR="006E5C62" w:rsidRPr="00B20AE8" w:rsidRDefault="006E5C62" w:rsidP="0039402F">
            <w:pPr>
              <w:pStyle w:val="TAC"/>
            </w:pPr>
            <w:r w:rsidRPr="00B20AE8">
              <w:t>-104.8</w:t>
            </w:r>
            <w:r w:rsidRPr="00B20AE8">
              <w:rPr>
                <w:szCs w:val="18"/>
              </w:rPr>
              <w:t xml:space="preserve"> – </w:t>
            </w:r>
            <w:r w:rsidRPr="00B20AE8">
              <w:t>Δ</w:t>
            </w:r>
            <w:r w:rsidRPr="00B20AE8">
              <w:rPr>
                <w:vertAlign w:val="subscript"/>
              </w:rPr>
              <w:t>minSENS</w:t>
            </w:r>
            <w:r w:rsidRPr="00B20AE8">
              <w:t xml:space="preserve"> </w:t>
            </w:r>
          </w:p>
        </w:tc>
        <w:tc>
          <w:tcPr>
            <w:tcW w:w="1400" w:type="dxa"/>
          </w:tcPr>
          <w:p w14:paraId="58C3D89A" w14:textId="77777777" w:rsidR="006E5C62" w:rsidRPr="00B20AE8" w:rsidRDefault="006E5C62" w:rsidP="0039402F">
            <w:pPr>
              <w:pStyle w:val="TAC"/>
            </w:pPr>
            <w:r w:rsidRPr="00B20AE8">
              <w:t>-87</w:t>
            </w:r>
            <w:r w:rsidRPr="00B20AE8">
              <w:rPr>
                <w:szCs w:val="18"/>
              </w:rPr>
              <w:t xml:space="preserve"> – </w:t>
            </w:r>
            <w:r w:rsidRPr="00B20AE8">
              <w:t>Δ</w:t>
            </w:r>
            <w:r w:rsidRPr="00B20AE8">
              <w:rPr>
                <w:vertAlign w:val="subscript"/>
              </w:rPr>
              <w:t>minSENS</w:t>
            </w:r>
          </w:p>
        </w:tc>
        <w:tc>
          <w:tcPr>
            <w:tcW w:w="1690" w:type="dxa"/>
          </w:tcPr>
          <w:p w14:paraId="6C597A50" w14:textId="77777777" w:rsidR="006E5C62" w:rsidRPr="00B20AE8" w:rsidRDefault="006E5C62" w:rsidP="0039402F">
            <w:pPr>
              <w:pStyle w:val="TAC"/>
              <w:rPr>
                <w:lang w:val="sv-SE"/>
              </w:rPr>
            </w:pPr>
            <w:r w:rsidRPr="00B20AE8">
              <w:rPr>
                <w:lang w:val="sv-SE"/>
              </w:rPr>
              <w:t>1.4 MHz E-UTRA signal, 3 RBs</w:t>
            </w:r>
          </w:p>
        </w:tc>
      </w:tr>
      <w:tr w:rsidR="004F339F" w:rsidRPr="00B20AE8" w14:paraId="4D745470" w14:textId="77777777" w:rsidTr="006A2BF1">
        <w:trPr>
          <w:cantSplit/>
          <w:jc w:val="center"/>
        </w:trPr>
        <w:tc>
          <w:tcPr>
            <w:tcW w:w="1656" w:type="dxa"/>
          </w:tcPr>
          <w:p w14:paraId="4D7F32BB" w14:textId="77777777" w:rsidR="006E5C62" w:rsidRPr="00B20AE8" w:rsidRDefault="006E5C62" w:rsidP="0039402F">
            <w:pPr>
              <w:pStyle w:val="TAC"/>
            </w:pPr>
            <w:r w:rsidRPr="00B20AE8">
              <w:t>3</w:t>
            </w:r>
          </w:p>
        </w:tc>
        <w:tc>
          <w:tcPr>
            <w:tcW w:w="1822" w:type="dxa"/>
          </w:tcPr>
          <w:p w14:paraId="23CA1816" w14:textId="64519933" w:rsidR="006E5C62" w:rsidRPr="00B20AE8" w:rsidRDefault="006E5C62" w:rsidP="0039402F">
            <w:pPr>
              <w:pStyle w:val="TAC"/>
            </w:pPr>
            <w:r w:rsidRPr="00B20AE8">
              <w:t xml:space="preserve">A1-5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1B0AC9E7" w14:textId="77777777" w:rsidR="006E5C62" w:rsidRPr="00B20AE8" w:rsidRDefault="006E5C62" w:rsidP="0039402F">
            <w:pPr>
              <w:pStyle w:val="TAC"/>
            </w:pPr>
            <w:r w:rsidRPr="00B20AE8">
              <w:t>-100.4</w:t>
            </w:r>
            <w:r w:rsidRPr="00B20AE8">
              <w:rPr>
                <w:szCs w:val="18"/>
              </w:rPr>
              <w:t xml:space="preserve"> – </w:t>
            </w:r>
            <w:r w:rsidRPr="00B20AE8">
              <w:t>Δ</w:t>
            </w:r>
            <w:r w:rsidRPr="00B20AE8">
              <w:rPr>
                <w:vertAlign w:val="subscript"/>
              </w:rPr>
              <w:t>minSENS</w:t>
            </w:r>
            <w:r w:rsidRPr="00B20AE8">
              <w:t xml:space="preserve"> </w:t>
            </w:r>
          </w:p>
        </w:tc>
        <w:tc>
          <w:tcPr>
            <w:tcW w:w="1550" w:type="dxa"/>
          </w:tcPr>
          <w:p w14:paraId="07F06875" w14:textId="77777777" w:rsidR="006E5C62" w:rsidRPr="00B20AE8" w:rsidRDefault="006E5C62" w:rsidP="0039402F">
            <w:pPr>
              <w:pStyle w:val="TAC"/>
            </w:pPr>
            <w:r w:rsidRPr="00B20AE8">
              <w:t>-100.0</w:t>
            </w:r>
            <w:r w:rsidRPr="00B20AE8">
              <w:rPr>
                <w:szCs w:val="18"/>
              </w:rPr>
              <w:t xml:space="preserve">– </w:t>
            </w:r>
            <w:r w:rsidRPr="00B20AE8">
              <w:t>Δ</w:t>
            </w:r>
            <w:r w:rsidRPr="00B20AE8">
              <w:rPr>
                <w:vertAlign w:val="subscript"/>
              </w:rPr>
              <w:t>minSENS</w:t>
            </w:r>
            <w:r w:rsidRPr="00B20AE8">
              <w:t xml:space="preserve"> </w:t>
            </w:r>
          </w:p>
        </w:tc>
        <w:tc>
          <w:tcPr>
            <w:tcW w:w="1400" w:type="dxa"/>
          </w:tcPr>
          <w:p w14:paraId="2CE3F332" w14:textId="77777777" w:rsidR="006E5C62" w:rsidRPr="00B20AE8" w:rsidRDefault="006E5C62" w:rsidP="0039402F">
            <w:pPr>
              <w:pStyle w:val="TAC"/>
            </w:pPr>
            <w:r w:rsidRPr="00B20AE8">
              <w:t>-84</w:t>
            </w:r>
            <w:r w:rsidRPr="00B20AE8">
              <w:rPr>
                <w:szCs w:val="18"/>
              </w:rPr>
              <w:t xml:space="preserve"> – </w:t>
            </w:r>
            <w:r w:rsidRPr="00B20AE8">
              <w:t>Δ</w:t>
            </w:r>
            <w:r w:rsidRPr="00B20AE8">
              <w:rPr>
                <w:vertAlign w:val="subscript"/>
              </w:rPr>
              <w:t>minSENS</w:t>
            </w:r>
          </w:p>
        </w:tc>
        <w:tc>
          <w:tcPr>
            <w:tcW w:w="1690" w:type="dxa"/>
          </w:tcPr>
          <w:p w14:paraId="3FF5A2D3" w14:textId="77777777" w:rsidR="006E5C62" w:rsidRPr="00B20AE8" w:rsidRDefault="006E5C62" w:rsidP="0039402F">
            <w:pPr>
              <w:pStyle w:val="TAC"/>
              <w:rPr>
                <w:lang w:val="sv-SE"/>
              </w:rPr>
            </w:pPr>
            <w:r w:rsidRPr="00B20AE8">
              <w:rPr>
                <w:lang w:val="sv-SE"/>
              </w:rPr>
              <w:t>3 MHz E-UTRA signal, 6 RBs</w:t>
            </w:r>
          </w:p>
        </w:tc>
      </w:tr>
      <w:tr w:rsidR="004F339F" w:rsidRPr="00B20AE8" w14:paraId="1B0B9225" w14:textId="77777777" w:rsidTr="006A2BF1">
        <w:trPr>
          <w:cantSplit/>
          <w:jc w:val="center"/>
        </w:trPr>
        <w:tc>
          <w:tcPr>
            <w:tcW w:w="1656" w:type="dxa"/>
          </w:tcPr>
          <w:p w14:paraId="02D83A16" w14:textId="77777777" w:rsidR="006E5C62" w:rsidRPr="00B20AE8" w:rsidRDefault="006E5C62" w:rsidP="0039402F">
            <w:pPr>
              <w:pStyle w:val="TAC"/>
            </w:pPr>
            <w:r w:rsidRPr="00B20AE8">
              <w:t>5</w:t>
            </w:r>
          </w:p>
        </w:tc>
        <w:tc>
          <w:tcPr>
            <w:tcW w:w="1822" w:type="dxa"/>
          </w:tcPr>
          <w:p w14:paraId="3C3918F6" w14:textId="0AD3ED17" w:rsidR="006E5C62" w:rsidRPr="00B20AE8" w:rsidRDefault="006E5C62" w:rsidP="0039402F">
            <w:pPr>
              <w:pStyle w:val="TAC"/>
            </w:pPr>
            <w:r w:rsidRPr="00B20AE8">
              <w:t xml:space="preserve">A1-2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757F6D55" w14:textId="77777777" w:rsidR="006E5C62" w:rsidRPr="00B20AE8" w:rsidRDefault="006E5C62" w:rsidP="0039402F">
            <w:pPr>
              <w:pStyle w:val="TAC"/>
            </w:pPr>
            <w:r w:rsidRPr="00B20AE8">
              <w:t>-98.3</w:t>
            </w:r>
            <w:r w:rsidRPr="00B20AE8">
              <w:rPr>
                <w:szCs w:val="18"/>
              </w:rPr>
              <w:t xml:space="preserve"> – </w:t>
            </w:r>
            <w:r w:rsidRPr="00B20AE8">
              <w:t>Δ</w:t>
            </w:r>
            <w:r w:rsidRPr="00B20AE8">
              <w:rPr>
                <w:vertAlign w:val="subscript"/>
              </w:rPr>
              <w:t>minSENS</w:t>
            </w:r>
            <w:r w:rsidRPr="00B20AE8">
              <w:t xml:space="preserve"> </w:t>
            </w:r>
          </w:p>
        </w:tc>
        <w:tc>
          <w:tcPr>
            <w:tcW w:w="1550" w:type="dxa"/>
          </w:tcPr>
          <w:p w14:paraId="3492502A" w14:textId="77777777" w:rsidR="006E5C62" w:rsidRPr="00B20AE8" w:rsidRDefault="006E5C62" w:rsidP="0039402F">
            <w:pPr>
              <w:pStyle w:val="TAC"/>
            </w:pPr>
            <w:r w:rsidRPr="00B20AE8">
              <w:t>-97.9</w:t>
            </w:r>
            <w:r w:rsidRPr="00B20AE8">
              <w:rPr>
                <w:szCs w:val="18"/>
              </w:rPr>
              <w:t xml:space="preserve"> – </w:t>
            </w:r>
            <w:r w:rsidRPr="00B20AE8">
              <w:t>Δ</w:t>
            </w:r>
            <w:r w:rsidRPr="00B20AE8">
              <w:rPr>
                <w:vertAlign w:val="subscript"/>
              </w:rPr>
              <w:t>minSENS</w:t>
            </w:r>
            <w:r w:rsidRPr="00B20AE8">
              <w:t xml:space="preserve"> </w:t>
            </w:r>
          </w:p>
        </w:tc>
        <w:tc>
          <w:tcPr>
            <w:tcW w:w="1400" w:type="dxa"/>
          </w:tcPr>
          <w:p w14:paraId="6C1A1F84" w14:textId="77777777" w:rsidR="006E5C62" w:rsidRPr="00B20AE8" w:rsidRDefault="006E5C62" w:rsidP="0039402F">
            <w:pPr>
              <w:pStyle w:val="TAC"/>
            </w:pPr>
            <w:r w:rsidRPr="00B20AE8">
              <w:t>-81</w:t>
            </w:r>
            <w:r w:rsidRPr="00B20AE8">
              <w:rPr>
                <w:szCs w:val="18"/>
              </w:rPr>
              <w:t xml:space="preserve"> – </w:t>
            </w:r>
            <w:r w:rsidRPr="00B20AE8">
              <w:t>Δ</w:t>
            </w:r>
            <w:r w:rsidRPr="00B20AE8">
              <w:rPr>
                <w:vertAlign w:val="subscript"/>
              </w:rPr>
              <w:t>minSENS</w:t>
            </w:r>
          </w:p>
        </w:tc>
        <w:tc>
          <w:tcPr>
            <w:tcW w:w="1690" w:type="dxa"/>
          </w:tcPr>
          <w:p w14:paraId="4137F700" w14:textId="77777777" w:rsidR="006E5C62" w:rsidRPr="00B20AE8" w:rsidRDefault="006E5C62" w:rsidP="0039402F">
            <w:pPr>
              <w:pStyle w:val="TAC"/>
              <w:rPr>
                <w:lang w:val="sv-SE"/>
              </w:rPr>
            </w:pPr>
            <w:r w:rsidRPr="00B20AE8">
              <w:rPr>
                <w:lang w:val="sv-SE"/>
              </w:rPr>
              <w:t>5 MHz E-UTRA signal, 10 RBs</w:t>
            </w:r>
          </w:p>
        </w:tc>
      </w:tr>
      <w:tr w:rsidR="004F339F" w:rsidRPr="00B20AE8" w14:paraId="711D6AE2" w14:textId="77777777" w:rsidTr="006A2BF1">
        <w:trPr>
          <w:cantSplit/>
          <w:jc w:val="center"/>
        </w:trPr>
        <w:tc>
          <w:tcPr>
            <w:tcW w:w="1656" w:type="dxa"/>
          </w:tcPr>
          <w:p w14:paraId="25F2526F" w14:textId="77777777" w:rsidR="006E5C62" w:rsidRPr="00B20AE8" w:rsidRDefault="006E5C62" w:rsidP="0039402F">
            <w:pPr>
              <w:pStyle w:val="TAC"/>
            </w:pPr>
            <w:r w:rsidRPr="00B20AE8">
              <w:t>10</w:t>
            </w:r>
          </w:p>
        </w:tc>
        <w:tc>
          <w:tcPr>
            <w:tcW w:w="1822" w:type="dxa"/>
          </w:tcPr>
          <w:p w14:paraId="5C51409E" w14:textId="38224E58" w:rsidR="006E5C62" w:rsidRPr="00B20AE8" w:rsidRDefault="006E5C62" w:rsidP="0039402F">
            <w:pPr>
              <w:pStyle w:val="TAC"/>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3428D480" w14:textId="77777777" w:rsidR="006E5C62" w:rsidRPr="00B20AE8" w:rsidRDefault="006E5C62" w:rsidP="0039402F">
            <w:pPr>
              <w:pStyle w:val="TAC"/>
            </w:pPr>
            <w:r w:rsidRPr="00B20AE8">
              <w:t>-96.8</w:t>
            </w:r>
            <w:r w:rsidRPr="00B20AE8">
              <w:rPr>
                <w:szCs w:val="18"/>
              </w:rPr>
              <w:t xml:space="preserve"> – </w:t>
            </w:r>
            <w:r w:rsidRPr="00B20AE8">
              <w:t>Δ</w:t>
            </w:r>
            <w:r w:rsidRPr="00B20AE8">
              <w:rPr>
                <w:vertAlign w:val="subscript"/>
              </w:rPr>
              <w:t>minSENS</w:t>
            </w:r>
            <w:r w:rsidRPr="00B20AE8">
              <w:t xml:space="preserve"> </w:t>
            </w:r>
          </w:p>
        </w:tc>
        <w:tc>
          <w:tcPr>
            <w:tcW w:w="1550" w:type="dxa"/>
          </w:tcPr>
          <w:p w14:paraId="1D6D09F2" w14:textId="77777777" w:rsidR="006E5C62" w:rsidRPr="00B20AE8" w:rsidRDefault="006E5C62" w:rsidP="0039402F">
            <w:pPr>
              <w:pStyle w:val="TAC"/>
            </w:pPr>
            <w:r w:rsidRPr="00B20AE8">
              <w:t>-96.4</w:t>
            </w:r>
            <w:r w:rsidRPr="00B20AE8">
              <w:rPr>
                <w:szCs w:val="18"/>
              </w:rPr>
              <w:t xml:space="preserve"> – </w:t>
            </w:r>
            <w:r w:rsidRPr="00B20AE8">
              <w:t>Δ</w:t>
            </w:r>
            <w:r w:rsidRPr="00B20AE8">
              <w:rPr>
                <w:vertAlign w:val="subscript"/>
              </w:rPr>
              <w:t>minSENS</w:t>
            </w:r>
            <w:r w:rsidRPr="00B20AE8">
              <w:t xml:space="preserve"> </w:t>
            </w:r>
          </w:p>
        </w:tc>
        <w:tc>
          <w:tcPr>
            <w:tcW w:w="1400" w:type="dxa"/>
          </w:tcPr>
          <w:p w14:paraId="7B233B6A" w14:textId="77777777" w:rsidR="006E5C62" w:rsidRPr="00B20AE8" w:rsidRDefault="006E5C62" w:rsidP="0039402F">
            <w:pPr>
              <w:pStyle w:val="TAC"/>
            </w:pPr>
            <w:r w:rsidRPr="00B20AE8">
              <w:t>-77</w:t>
            </w:r>
            <w:r w:rsidRPr="00B20AE8">
              <w:rPr>
                <w:szCs w:val="18"/>
              </w:rPr>
              <w:t xml:space="preserve"> – </w:t>
            </w:r>
            <w:r w:rsidRPr="00B20AE8">
              <w:t>Δ</w:t>
            </w:r>
            <w:r w:rsidRPr="00B20AE8">
              <w:rPr>
                <w:vertAlign w:val="subscript"/>
              </w:rPr>
              <w:t>minSENS</w:t>
            </w:r>
          </w:p>
        </w:tc>
        <w:tc>
          <w:tcPr>
            <w:tcW w:w="1690" w:type="dxa"/>
          </w:tcPr>
          <w:p w14:paraId="11AB3BAF" w14:textId="77777777" w:rsidR="006E5C62" w:rsidRPr="00B20AE8" w:rsidRDefault="006E5C62" w:rsidP="0039402F">
            <w:pPr>
              <w:pStyle w:val="TAC"/>
              <w:rPr>
                <w:lang w:val="sv-SE"/>
              </w:rPr>
            </w:pPr>
            <w:r w:rsidRPr="00B20AE8">
              <w:rPr>
                <w:lang w:val="sv-SE"/>
              </w:rPr>
              <w:t>10 MHz E-UTRA signal, 25 RBs</w:t>
            </w:r>
          </w:p>
        </w:tc>
      </w:tr>
      <w:tr w:rsidR="004F339F" w:rsidRPr="00B20AE8" w14:paraId="5A607C3F" w14:textId="77777777" w:rsidTr="006A2BF1">
        <w:trPr>
          <w:cantSplit/>
          <w:jc w:val="center"/>
        </w:trPr>
        <w:tc>
          <w:tcPr>
            <w:tcW w:w="1656" w:type="dxa"/>
          </w:tcPr>
          <w:p w14:paraId="109A56CB" w14:textId="77777777" w:rsidR="006E5C62" w:rsidRPr="00B20AE8" w:rsidRDefault="006E5C62" w:rsidP="0039402F">
            <w:pPr>
              <w:pStyle w:val="TAC"/>
            </w:pPr>
            <w:r w:rsidRPr="00B20AE8">
              <w:t>15</w:t>
            </w:r>
          </w:p>
        </w:tc>
        <w:tc>
          <w:tcPr>
            <w:tcW w:w="1822" w:type="dxa"/>
          </w:tcPr>
          <w:p w14:paraId="0C005270" w14:textId="6C6F4C59" w:rsidR="006E5C62" w:rsidRPr="00B20AE8" w:rsidRDefault="006E5C62" w:rsidP="0039402F">
            <w:pPr>
              <w:pStyle w:val="TAC"/>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lang w:eastAsia="zh-CN"/>
              </w:rPr>
              <w:t xml:space="preserve"> (NOTE)</w:t>
            </w:r>
          </w:p>
        </w:tc>
        <w:tc>
          <w:tcPr>
            <w:tcW w:w="1550" w:type="dxa"/>
          </w:tcPr>
          <w:p w14:paraId="03673801" w14:textId="77777777" w:rsidR="006E5C62" w:rsidRPr="00B20AE8" w:rsidRDefault="006E5C62" w:rsidP="0039402F">
            <w:pPr>
              <w:pStyle w:val="TAC"/>
            </w:pPr>
            <w:r w:rsidRPr="00B20AE8">
              <w:t>-96.8</w:t>
            </w:r>
            <w:r w:rsidRPr="00B20AE8">
              <w:rPr>
                <w:szCs w:val="18"/>
              </w:rPr>
              <w:t xml:space="preserve"> – </w:t>
            </w:r>
            <w:r w:rsidRPr="00B20AE8">
              <w:t>Δ</w:t>
            </w:r>
            <w:r w:rsidRPr="00B20AE8">
              <w:rPr>
                <w:vertAlign w:val="subscript"/>
              </w:rPr>
              <w:t>minSENS</w:t>
            </w:r>
            <w:r w:rsidRPr="00B20AE8">
              <w:t xml:space="preserve"> </w:t>
            </w:r>
          </w:p>
        </w:tc>
        <w:tc>
          <w:tcPr>
            <w:tcW w:w="1550" w:type="dxa"/>
          </w:tcPr>
          <w:p w14:paraId="29DC4360" w14:textId="77777777" w:rsidR="006E5C62" w:rsidRPr="00B20AE8" w:rsidRDefault="006E5C62" w:rsidP="0039402F">
            <w:pPr>
              <w:pStyle w:val="TAC"/>
            </w:pPr>
            <w:r w:rsidRPr="00B20AE8">
              <w:t>-96.4</w:t>
            </w:r>
            <w:r w:rsidRPr="00B20AE8">
              <w:rPr>
                <w:szCs w:val="18"/>
              </w:rPr>
              <w:t xml:space="preserve"> – </w:t>
            </w:r>
            <w:r w:rsidRPr="00B20AE8">
              <w:t>Δ</w:t>
            </w:r>
            <w:r w:rsidRPr="00B20AE8">
              <w:rPr>
                <w:vertAlign w:val="subscript"/>
              </w:rPr>
              <w:t>minSENS</w:t>
            </w:r>
            <w:r w:rsidRPr="00B20AE8">
              <w:t xml:space="preserve"> </w:t>
            </w:r>
          </w:p>
        </w:tc>
        <w:tc>
          <w:tcPr>
            <w:tcW w:w="1400" w:type="dxa"/>
          </w:tcPr>
          <w:p w14:paraId="02117885" w14:textId="77777777" w:rsidR="006E5C62" w:rsidRPr="00B20AE8" w:rsidRDefault="006E5C62" w:rsidP="0039402F">
            <w:pPr>
              <w:pStyle w:val="TAC"/>
            </w:pPr>
            <w:r w:rsidRPr="00B20AE8">
              <w:t>-77</w:t>
            </w:r>
            <w:r w:rsidRPr="00B20AE8">
              <w:rPr>
                <w:szCs w:val="18"/>
              </w:rPr>
              <w:t xml:space="preserve"> – </w:t>
            </w:r>
            <w:r w:rsidRPr="00B20AE8">
              <w:t>Δ</w:t>
            </w:r>
            <w:r w:rsidRPr="00B20AE8">
              <w:rPr>
                <w:vertAlign w:val="subscript"/>
              </w:rPr>
              <w:t>minSENS</w:t>
            </w:r>
          </w:p>
        </w:tc>
        <w:tc>
          <w:tcPr>
            <w:tcW w:w="1690" w:type="dxa"/>
          </w:tcPr>
          <w:p w14:paraId="73493418" w14:textId="77777777" w:rsidR="006E5C62" w:rsidRPr="00B20AE8" w:rsidRDefault="006E5C62" w:rsidP="0039402F">
            <w:pPr>
              <w:pStyle w:val="TAC"/>
              <w:rPr>
                <w:lang w:val="sv-SE"/>
              </w:rPr>
            </w:pPr>
            <w:r w:rsidRPr="00B20AE8">
              <w:rPr>
                <w:lang w:val="sv-SE"/>
              </w:rPr>
              <w:t xml:space="preserve">15 MHz E-UTRA signal, 25 RBs </w:t>
            </w:r>
            <w:r w:rsidRPr="00B20AE8">
              <w:rPr>
                <w:lang w:val="sv-FI" w:eastAsia="zh-CN"/>
              </w:rPr>
              <w:t>(NOTE)</w:t>
            </w:r>
          </w:p>
        </w:tc>
      </w:tr>
      <w:tr w:rsidR="004F339F" w:rsidRPr="00B20AE8" w14:paraId="411DAC3C" w14:textId="77777777" w:rsidTr="006A2BF1">
        <w:trPr>
          <w:cantSplit/>
          <w:jc w:val="center"/>
        </w:trPr>
        <w:tc>
          <w:tcPr>
            <w:tcW w:w="1656" w:type="dxa"/>
          </w:tcPr>
          <w:p w14:paraId="428B73A6" w14:textId="77777777" w:rsidR="006E5C62" w:rsidRPr="00B20AE8" w:rsidRDefault="006E5C62" w:rsidP="0039402F">
            <w:pPr>
              <w:pStyle w:val="TAC"/>
            </w:pPr>
            <w:r w:rsidRPr="00B20AE8">
              <w:t>20</w:t>
            </w:r>
          </w:p>
        </w:tc>
        <w:tc>
          <w:tcPr>
            <w:tcW w:w="1822" w:type="dxa"/>
          </w:tcPr>
          <w:p w14:paraId="7AE07D52" w14:textId="30A797CC" w:rsidR="006E5C62" w:rsidRPr="00B20AE8" w:rsidRDefault="006E5C62" w:rsidP="0039402F">
            <w:pPr>
              <w:pStyle w:val="TAC"/>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lang w:eastAsia="zh-CN"/>
              </w:rPr>
              <w:t xml:space="preserve"> (NOTE)</w:t>
            </w:r>
          </w:p>
        </w:tc>
        <w:tc>
          <w:tcPr>
            <w:tcW w:w="1550" w:type="dxa"/>
          </w:tcPr>
          <w:p w14:paraId="1134A0B6" w14:textId="77777777" w:rsidR="006E5C62" w:rsidRPr="00B20AE8" w:rsidRDefault="006E5C62" w:rsidP="0039402F">
            <w:pPr>
              <w:pStyle w:val="TAC"/>
            </w:pPr>
            <w:r w:rsidRPr="00B20AE8">
              <w:t>-96.8</w:t>
            </w:r>
            <w:r w:rsidRPr="00B20AE8">
              <w:rPr>
                <w:szCs w:val="18"/>
              </w:rPr>
              <w:t xml:space="preserve"> – </w:t>
            </w:r>
            <w:r w:rsidRPr="00B20AE8">
              <w:t>Δ</w:t>
            </w:r>
            <w:r w:rsidRPr="00B20AE8">
              <w:rPr>
                <w:vertAlign w:val="subscript"/>
              </w:rPr>
              <w:t>minSENS</w:t>
            </w:r>
            <w:r w:rsidRPr="00B20AE8">
              <w:t xml:space="preserve"> </w:t>
            </w:r>
          </w:p>
        </w:tc>
        <w:tc>
          <w:tcPr>
            <w:tcW w:w="1550" w:type="dxa"/>
          </w:tcPr>
          <w:p w14:paraId="2B062B94" w14:textId="77777777" w:rsidR="006E5C62" w:rsidRPr="00B20AE8" w:rsidRDefault="006E5C62" w:rsidP="0039402F">
            <w:pPr>
              <w:pStyle w:val="TAC"/>
            </w:pPr>
            <w:r w:rsidRPr="00B20AE8">
              <w:t>-96.4</w:t>
            </w:r>
            <w:r w:rsidRPr="00B20AE8">
              <w:rPr>
                <w:szCs w:val="18"/>
              </w:rPr>
              <w:t xml:space="preserve"> – </w:t>
            </w:r>
            <w:r w:rsidRPr="00B20AE8">
              <w:t>Δ</w:t>
            </w:r>
            <w:r w:rsidRPr="00B20AE8">
              <w:rPr>
                <w:vertAlign w:val="subscript"/>
              </w:rPr>
              <w:t>minSENS</w:t>
            </w:r>
            <w:r w:rsidRPr="00B20AE8">
              <w:t xml:space="preserve"> </w:t>
            </w:r>
          </w:p>
        </w:tc>
        <w:tc>
          <w:tcPr>
            <w:tcW w:w="1400" w:type="dxa"/>
          </w:tcPr>
          <w:p w14:paraId="26C28EDB" w14:textId="77777777" w:rsidR="006E5C62" w:rsidRPr="00B20AE8" w:rsidRDefault="006E5C62" w:rsidP="0039402F">
            <w:pPr>
              <w:pStyle w:val="TAC"/>
            </w:pPr>
            <w:r w:rsidRPr="00B20AE8">
              <w:t>-77</w:t>
            </w:r>
            <w:r w:rsidRPr="00B20AE8">
              <w:rPr>
                <w:szCs w:val="18"/>
              </w:rPr>
              <w:t xml:space="preserve"> – </w:t>
            </w:r>
            <w:r w:rsidRPr="00B20AE8">
              <w:t>Δ</w:t>
            </w:r>
            <w:r w:rsidRPr="00B20AE8">
              <w:rPr>
                <w:vertAlign w:val="subscript"/>
              </w:rPr>
              <w:t>minSENS</w:t>
            </w:r>
          </w:p>
        </w:tc>
        <w:tc>
          <w:tcPr>
            <w:tcW w:w="1690" w:type="dxa"/>
          </w:tcPr>
          <w:p w14:paraId="10EF22FB" w14:textId="77777777" w:rsidR="006E5C62" w:rsidRPr="00B20AE8" w:rsidRDefault="006E5C62" w:rsidP="0039402F">
            <w:pPr>
              <w:pStyle w:val="TAC"/>
              <w:rPr>
                <w:lang w:val="sv-SE"/>
              </w:rPr>
            </w:pPr>
            <w:r w:rsidRPr="00B20AE8">
              <w:rPr>
                <w:lang w:val="sv-SE"/>
              </w:rPr>
              <w:t xml:space="preserve">20 MHz E-UTRA signal, 25 RBs </w:t>
            </w:r>
            <w:r w:rsidRPr="00B20AE8">
              <w:rPr>
                <w:lang w:val="sv-FI" w:eastAsia="zh-CN"/>
              </w:rPr>
              <w:t>(NOTE)</w:t>
            </w:r>
          </w:p>
        </w:tc>
      </w:tr>
      <w:tr w:rsidR="006E5C62" w:rsidRPr="00B20AE8" w14:paraId="09FC0046" w14:textId="77777777" w:rsidTr="006A2BF1">
        <w:trPr>
          <w:cantSplit/>
          <w:jc w:val="center"/>
        </w:trPr>
        <w:tc>
          <w:tcPr>
            <w:tcW w:w="9668" w:type="dxa"/>
            <w:gridSpan w:val="6"/>
          </w:tcPr>
          <w:p w14:paraId="2A65445A" w14:textId="77777777" w:rsidR="006E5C62" w:rsidRPr="00B20AE8" w:rsidRDefault="006E5C62" w:rsidP="0039402F">
            <w:pPr>
              <w:pStyle w:val="TAN"/>
            </w:pPr>
            <w:r w:rsidRPr="00B20AE8">
              <w:t>NOTE:</w:t>
            </w:r>
            <w:r w:rsidR="00A22911" w:rsidRPr="00B20AE8">
              <w:tab/>
            </w:r>
            <w:r w:rsidRPr="00B20AE8">
              <w:t>Wanted and interfering signal are placed adjacently around F</w:t>
            </w:r>
            <w:r w:rsidRPr="00B20AE8">
              <w:rPr>
                <w:vertAlign w:val="subscript"/>
              </w:rPr>
              <w:t>c</w:t>
            </w:r>
          </w:p>
        </w:tc>
      </w:tr>
    </w:tbl>
    <w:p w14:paraId="23A32D29" w14:textId="77777777" w:rsidR="006E5C62" w:rsidRPr="00B20AE8" w:rsidRDefault="006E5C62" w:rsidP="0039402F"/>
    <w:p w14:paraId="46084C6B" w14:textId="516FD172" w:rsidR="006E5C62" w:rsidRPr="00B20AE8" w:rsidRDefault="00672D84" w:rsidP="0039402F">
      <w:pPr>
        <w:pStyle w:val="TH"/>
        <w:rPr>
          <w:lang w:eastAsia="zh-CN"/>
        </w:rPr>
      </w:pPr>
      <w:r w:rsidRPr="008E4588">
        <w:t xml:space="preserve">Table </w:t>
      </w:r>
      <w:r w:rsidRPr="008E4588">
        <w:rPr>
          <w:rFonts w:cs="v5.0.0"/>
        </w:rPr>
        <w:t>7.9.5</w:t>
      </w:r>
      <w:r>
        <w:rPr>
          <w:rFonts w:cs="v5.0.0"/>
        </w:rPr>
        <w:t>.1</w:t>
      </w:r>
      <w:r w:rsidRPr="008E4588">
        <w:rPr>
          <w:rFonts w:cs="v5.0.0"/>
          <w:lang w:eastAsia="zh-CN"/>
        </w:rPr>
        <w:t>-2</w:t>
      </w:r>
      <w:r w:rsidRPr="008E4588">
        <w:t xml:space="preserve"> </w:t>
      </w:r>
      <w:r w:rsidRPr="008E4588">
        <w:rPr>
          <w:lang w:eastAsia="zh-CN"/>
        </w:rPr>
        <w:t xml:space="preserve">Local Area </w:t>
      </w:r>
      <w:r w:rsidRPr="008E4588">
        <w:t>BS in-channel selectivity</w:t>
      </w:r>
      <w:r w:rsidRPr="008E458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179"/>
        <w:gridCol w:w="1403"/>
        <w:gridCol w:w="1292"/>
        <w:gridCol w:w="1454"/>
        <w:gridCol w:w="1582"/>
      </w:tblGrid>
      <w:tr w:rsidR="006A2BF1" w:rsidRPr="00B20AE8" w14:paraId="5F736496" w14:textId="77777777" w:rsidTr="006A2BF1">
        <w:trPr>
          <w:cantSplit/>
          <w:jc w:val="center"/>
        </w:trPr>
        <w:tc>
          <w:tcPr>
            <w:tcW w:w="1656" w:type="dxa"/>
            <w:tcBorders>
              <w:bottom w:val="nil"/>
            </w:tcBorders>
            <w:shd w:val="clear" w:color="auto" w:fill="auto"/>
          </w:tcPr>
          <w:p w14:paraId="47688C7F" w14:textId="77777777" w:rsidR="006A2BF1" w:rsidRPr="00B20AE8" w:rsidRDefault="006A2BF1" w:rsidP="0039402F">
            <w:pPr>
              <w:pStyle w:val="TAH"/>
              <w:rPr>
                <w:lang w:val="it-IT"/>
              </w:rPr>
            </w:pPr>
            <w:r w:rsidRPr="00B20AE8">
              <w:rPr>
                <w:lang w:val="it-IT"/>
              </w:rPr>
              <w:t>E-UTRA</w:t>
            </w:r>
          </w:p>
          <w:p w14:paraId="10E2C5FF" w14:textId="7BAF4034" w:rsidR="006A2BF1" w:rsidRPr="00B20AE8" w:rsidRDefault="006A2BF1" w:rsidP="0039402F">
            <w:pPr>
              <w:pStyle w:val="TAH"/>
              <w:rPr>
                <w:lang w:val="it-IT"/>
              </w:rPr>
            </w:pPr>
            <w:r w:rsidRPr="00B20AE8">
              <w:rPr>
                <w:lang w:val="it-IT"/>
              </w:rPr>
              <w:t>channel bandwidth</w:t>
            </w:r>
            <w:r>
              <w:rPr>
                <w:lang w:val="it-IT"/>
              </w:rPr>
              <w:t> </w:t>
            </w:r>
            <w:r w:rsidRPr="00B20AE8">
              <w:rPr>
                <w:lang w:val="it-IT"/>
              </w:rPr>
              <w:t>[MHz]</w:t>
            </w:r>
          </w:p>
        </w:tc>
        <w:tc>
          <w:tcPr>
            <w:tcW w:w="2179" w:type="dxa"/>
            <w:tcBorders>
              <w:bottom w:val="nil"/>
            </w:tcBorders>
            <w:shd w:val="clear" w:color="auto" w:fill="auto"/>
          </w:tcPr>
          <w:p w14:paraId="66D283A7" w14:textId="77777777" w:rsidR="006A2BF1" w:rsidRPr="00B20AE8" w:rsidRDefault="006A2BF1" w:rsidP="0039402F">
            <w:pPr>
              <w:pStyle w:val="TAH"/>
            </w:pPr>
            <w:r w:rsidRPr="00B20AE8">
              <w:t>Reference measurement channel</w:t>
            </w:r>
          </w:p>
        </w:tc>
        <w:tc>
          <w:tcPr>
            <w:tcW w:w="2695" w:type="dxa"/>
            <w:gridSpan w:val="2"/>
          </w:tcPr>
          <w:p w14:paraId="35118A77" w14:textId="464645FD" w:rsidR="006A2BF1" w:rsidRPr="00B20AE8" w:rsidRDefault="006A2BF1" w:rsidP="0039402F">
            <w:pPr>
              <w:pStyle w:val="TAH"/>
            </w:pPr>
            <w:r w:rsidRPr="00B20AE8">
              <w:t>Wanted signal mean power</w:t>
            </w:r>
            <w:r>
              <w:t> </w:t>
            </w:r>
            <w:r w:rsidRPr="00B20AE8">
              <w:t>[dBm]</w:t>
            </w:r>
          </w:p>
        </w:tc>
        <w:tc>
          <w:tcPr>
            <w:tcW w:w="1454" w:type="dxa"/>
            <w:tcBorders>
              <w:bottom w:val="nil"/>
            </w:tcBorders>
            <w:shd w:val="clear" w:color="auto" w:fill="auto"/>
          </w:tcPr>
          <w:p w14:paraId="7CF9C72D" w14:textId="4CE99CCD" w:rsidR="006A2BF1" w:rsidRPr="00B20AE8" w:rsidRDefault="006A2BF1" w:rsidP="0039402F">
            <w:pPr>
              <w:pStyle w:val="TAH"/>
            </w:pPr>
            <w:r w:rsidRPr="00B20AE8">
              <w:t>Interfering signal mean power</w:t>
            </w:r>
            <w:r>
              <w:t> </w:t>
            </w:r>
            <w:r w:rsidRPr="00B20AE8">
              <w:t xml:space="preserve">[dBm] </w:t>
            </w:r>
          </w:p>
        </w:tc>
        <w:tc>
          <w:tcPr>
            <w:tcW w:w="1582" w:type="dxa"/>
            <w:tcBorders>
              <w:bottom w:val="nil"/>
            </w:tcBorders>
            <w:shd w:val="clear" w:color="auto" w:fill="auto"/>
          </w:tcPr>
          <w:p w14:paraId="155B0249" w14:textId="77777777" w:rsidR="006A2BF1" w:rsidRPr="00B20AE8" w:rsidRDefault="006A2BF1" w:rsidP="0039402F">
            <w:pPr>
              <w:pStyle w:val="TAH"/>
            </w:pPr>
            <w:r w:rsidRPr="00B20AE8">
              <w:t>Type of interfering signal</w:t>
            </w:r>
          </w:p>
        </w:tc>
      </w:tr>
      <w:tr w:rsidR="006A2BF1" w:rsidRPr="00B20AE8" w14:paraId="6C4C05A1" w14:textId="77777777" w:rsidTr="006A2BF1">
        <w:trPr>
          <w:cantSplit/>
          <w:jc w:val="center"/>
        </w:trPr>
        <w:tc>
          <w:tcPr>
            <w:tcW w:w="1656" w:type="dxa"/>
            <w:tcBorders>
              <w:top w:val="nil"/>
            </w:tcBorders>
            <w:shd w:val="clear" w:color="auto" w:fill="auto"/>
          </w:tcPr>
          <w:p w14:paraId="68E6C5ED" w14:textId="77777777" w:rsidR="006A2BF1" w:rsidRPr="00B20AE8" w:rsidRDefault="006A2BF1" w:rsidP="0039402F">
            <w:pPr>
              <w:pStyle w:val="TAH"/>
            </w:pPr>
          </w:p>
        </w:tc>
        <w:tc>
          <w:tcPr>
            <w:tcW w:w="2179" w:type="dxa"/>
            <w:tcBorders>
              <w:top w:val="nil"/>
            </w:tcBorders>
            <w:shd w:val="clear" w:color="auto" w:fill="auto"/>
          </w:tcPr>
          <w:p w14:paraId="78440377" w14:textId="77777777" w:rsidR="006A2BF1" w:rsidRPr="00B20AE8" w:rsidRDefault="006A2BF1" w:rsidP="0039402F">
            <w:pPr>
              <w:pStyle w:val="TAH"/>
            </w:pPr>
          </w:p>
        </w:tc>
        <w:tc>
          <w:tcPr>
            <w:tcW w:w="1403" w:type="dxa"/>
          </w:tcPr>
          <w:p w14:paraId="6445DB6C" w14:textId="77777777" w:rsidR="006A2BF1" w:rsidRPr="00B20AE8" w:rsidRDefault="006A2BF1" w:rsidP="0039402F">
            <w:pPr>
              <w:pStyle w:val="TAH"/>
            </w:pPr>
            <w:r w:rsidRPr="00B20AE8">
              <w:t>f ≤ 3.0 GHz</w:t>
            </w:r>
          </w:p>
        </w:tc>
        <w:tc>
          <w:tcPr>
            <w:tcW w:w="1292" w:type="dxa"/>
          </w:tcPr>
          <w:p w14:paraId="66FFAD5A" w14:textId="77777777" w:rsidR="006A2BF1" w:rsidRPr="00B20AE8" w:rsidRDefault="006A2BF1" w:rsidP="0039402F">
            <w:pPr>
              <w:pStyle w:val="TAH"/>
            </w:pPr>
            <w:r w:rsidRPr="00B20AE8">
              <w:t>3.0 GHz &lt; f ≤ 4.2 GHz</w:t>
            </w:r>
          </w:p>
        </w:tc>
        <w:tc>
          <w:tcPr>
            <w:tcW w:w="1454" w:type="dxa"/>
            <w:tcBorders>
              <w:top w:val="nil"/>
            </w:tcBorders>
            <w:shd w:val="clear" w:color="auto" w:fill="auto"/>
          </w:tcPr>
          <w:p w14:paraId="79AA3DD8" w14:textId="77777777" w:rsidR="006A2BF1" w:rsidRPr="00B20AE8" w:rsidRDefault="006A2BF1" w:rsidP="0039402F">
            <w:pPr>
              <w:pStyle w:val="TAH"/>
            </w:pPr>
          </w:p>
        </w:tc>
        <w:tc>
          <w:tcPr>
            <w:tcW w:w="1582" w:type="dxa"/>
            <w:tcBorders>
              <w:top w:val="nil"/>
            </w:tcBorders>
            <w:shd w:val="clear" w:color="auto" w:fill="auto"/>
          </w:tcPr>
          <w:p w14:paraId="131373BE" w14:textId="77777777" w:rsidR="006A2BF1" w:rsidRPr="00B20AE8" w:rsidRDefault="006A2BF1" w:rsidP="0039402F">
            <w:pPr>
              <w:pStyle w:val="TAH"/>
              <w:rPr>
                <w:lang w:val="sv-SE"/>
              </w:rPr>
            </w:pPr>
          </w:p>
        </w:tc>
      </w:tr>
      <w:tr w:rsidR="004F339F" w:rsidRPr="00B20AE8" w14:paraId="61211E4C" w14:textId="77777777" w:rsidTr="006A2BF1">
        <w:trPr>
          <w:cantSplit/>
          <w:jc w:val="center"/>
        </w:trPr>
        <w:tc>
          <w:tcPr>
            <w:tcW w:w="1656" w:type="dxa"/>
          </w:tcPr>
          <w:p w14:paraId="3B80E7E0" w14:textId="77777777" w:rsidR="006E5C62" w:rsidRPr="00B20AE8" w:rsidRDefault="006E5C62" w:rsidP="0039402F">
            <w:pPr>
              <w:pStyle w:val="TAC"/>
            </w:pPr>
            <w:r w:rsidRPr="00B20AE8">
              <w:t>1.4</w:t>
            </w:r>
          </w:p>
        </w:tc>
        <w:tc>
          <w:tcPr>
            <w:tcW w:w="2179" w:type="dxa"/>
          </w:tcPr>
          <w:p w14:paraId="5B4C55EA" w14:textId="35DBF7F5" w:rsidR="006E5C62" w:rsidRPr="00B20AE8" w:rsidRDefault="006E5C62" w:rsidP="0039402F">
            <w:pPr>
              <w:pStyle w:val="TAC"/>
            </w:pPr>
            <w:r w:rsidRPr="00B20AE8">
              <w:t xml:space="preserve">A1-4 in 3GPP </w:t>
            </w:r>
            <w:r w:rsidR="001A40B1" w:rsidRPr="00B20AE8">
              <w:t>36.104</w:t>
            </w:r>
            <w:r w:rsidR="003D3C64">
              <w:t> </w:t>
            </w:r>
            <w:r w:rsidR="003D3C64" w:rsidRPr="00B20AE8">
              <w:t>[</w:t>
            </w:r>
            <w:r w:rsidR="001A40B1" w:rsidRPr="00B20AE8">
              <w:t>4]</w:t>
            </w:r>
            <w:r w:rsidRPr="00B20AE8">
              <w:t xml:space="preserve"> Annex A.1</w:t>
            </w:r>
          </w:p>
        </w:tc>
        <w:tc>
          <w:tcPr>
            <w:tcW w:w="1403" w:type="dxa"/>
          </w:tcPr>
          <w:p w14:paraId="1A88CE2C" w14:textId="77777777" w:rsidR="006E5C62" w:rsidRPr="00B20AE8" w:rsidRDefault="006E5C62" w:rsidP="0039402F">
            <w:pPr>
              <w:pStyle w:val="TAC"/>
            </w:pPr>
            <w:r w:rsidRPr="00B20AE8">
              <w:t>-</w:t>
            </w:r>
            <w:r w:rsidRPr="00B20AE8">
              <w:rPr>
                <w:lang w:eastAsia="zh-CN"/>
              </w:rPr>
              <w:t>97.2</w:t>
            </w:r>
            <w:r w:rsidRPr="00B20AE8">
              <w:rPr>
                <w:szCs w:val="18"/>
              </w:rPr>
              <w:t xml:space="preserve"> – </w:t>
            </w:r>
            <w:r w:rsidRPr="00B20AE8">
              <w:t>Δ</w:t>
            </w:r>
            <w:r w:rsidRPr="00B20AE8">
              <w:rPr>
                <w:vertAlign w:val="subscript"/>
              </w:rPr>
              <w:t>minSENS</w:t>
            </w:r>
            <w:r w:rsidRPr="00B20AE8">
              <w:t xml:space="preserve"> </w:t>
            </w:r>
          </w:p>
        </w:tc>
        <w:tc>
          <w:tcPr>
            <w:tcW w:w="1292" w:type="dxa"/>
          </w:tcPr>
          <w:p w14:paraId="0D5A3180" w14:textId="77777777" w:rsidR="006E5C62" w:rsidRPr="00B20AE8" w:rsidRDefault="006E5C62" w:rsidP="0039402F">
            <w:pPr>
              <w:pStyle w:val="TAC"/>
            </w:pPr>
            <w:r w:rsidRPr="00B20AE8">
              <w:t>-</w:t>
            </w:r>
            <w:r w:rsidRPr="00B20AE8">
              <w:rPr>
                <w:lang w:eastAsia="zh-CN"/>
              </w:rPr>
              <w:t>96.8</w:t>
            </w:r>
            <w:r w:rsidRPr="00B20AE8">
              <w:rPr>
                <w:szCs w:val="18"/>
              </w:rPr>
              <w:t xml:space="preserve"> – </w:t>
            </w:r>
            <w:r w:rsidRPr="00B20AE8">
              <w:t>Δ</w:t>
            </w:r>
            <w:r w:rsidRPr="00B20AE8">
              <w:rPr>
                <w:vertAlign w:val="subscript"/>
              </w:rPr>
              <w:t>minSENS</w:t>
            </w:r>
            <w:r w:rsidRPr="00B20AE8">
              <w:t xml:space="preserve"> </w:t>
            </w:r>
          </w:p>
        </w:tc>
        <w:tc>
          <w:tcPr>
            <w:tcW w:w="1454" w:type="dxa"/>
          </w:tcPr>
          <w:p w14:paraId="5829A1DD" w14:textId="77777777" w:rsidR="006E5C62" w:rsidRPr="00B20AE8" w:rsidRDefault="006E5C62" w:rsidP="0039402F">
            <w:pPr>
              <w:pStyle w:val="TAC"/>
              <w:rPr>
                <w:lang w:eastAsia="zh-CN"/>
              </w:rPr>
            </w:pPr>
            <w:r w:rsidRPr="00B20AE8">
              <w:t>-</w:t>
            </w:r>
            <w:r w:rsidRPr="00B20AE8">
              <w:rPr>
                <w:lang w:eastAsia="zh-CN"/>
              </w:rPr>
              <w:t>79</w:t>
            </w:r>
            <w:r w:rsidRPr="00B20AE8">
              <w:rPr>
                <w:szCs w:val="18"/>
              </w:rPr>
              <w:t xml:space="preserve"> – </w:t>
            </w:r>
            <w:r w:rsidRPr="00B20AE8">
              <w:t>Δ</w:t>
            </w:r>
            <w:r w:rsidRPr="00B20AE8">
              <w:rPr>
                <w:vertAlign w:val="subscript"/>
              </w:rPr>
              <w:t>minSENS</w:t>
            </w:r>
          </w:p>
        </w:tc>
        <w:tc>
          <w:tcPr>
            <w:tcW w:w="1582" w:type="dxa"/>
          </w:tcPr>
          <w:p w14:paraId="50337520" w14:textId="77777777" w:rsidR="006E5C62" w:rsidRPr="00B20AE8" w:rsidRDefault="006E5C62" w:rsidP="0039402F">
            <w:pPr>
              <w:pStyle w:val="TAC"/>
              <w:rPr>
                <w:lang w:val="sv-SE"/>
              </w:rPr>
            </w:pPr>
            <w:r w:rsidRPr="00B20AE8">
              <w:rPr>
                <w:lang w:val="sv-SE"/>
              </w:rPr>
              <w:t>1.4 MHz E-UTRA signal, 3 RBs</w:t>
            </w:r>
          </w:p>
        </w:tc>
      </w:tr>
      <w:tr w:rsidR="004F339F" w:rsidRPr="00B20AE8" w14:paraId="64CCE5D8" w14:textId="77777777" w:rsidTr="006A2BF1">
        <w:trPr>
          <w:cantSplit/>
          <w:jc w:val="center"/>
        </w:trPr>
        <w:tc>
          <w:tcPr>
            <w:tcW w:w="1656" w:type="dxa"/>
          </w:tcPr>
          <w:p w14:paraId="4E942300" w14:textId="77777777" w:rsidR="006E5C62" w:rsidRPr="00B20AE8" w:rsidRDefault="006E5C62" w:rsidP="0039402F">
            <w:pPr>
              <w:pStyle w:val="TAC"/>
            </w:pPr>
            <w:r w:rsidRPr="00B20AE8">
              <w:t>3</w:t>
            </w:r>
          </w:p>
        </w:tc>
        <w:tc>
          <w:tcPr>
            <w:tcW w:w="2179" w:type="dxa"/>
          </w:tcPr>
          <w:p w14:paraId="240F853A" w14:textId="479668C3" w:rsidR="006E5C62" w:rsidRPr="00B20AE8" w:rsidRDefault="006E5C62" w:rsidP="0039402F">
            <w:pPr>
              <w:pStyle w:val="TAC"/>
            </w:pPr>
            <w:r w:rsidRPr="00B20AE8">
              <w:t xml:space="preserve">A1-5 in 3GPP </w:t>
            </w:r>
            <w:r w:rsidR="001A40B1" w:rsidRPr="00B20AE8">
              <w:t>36.104</w:t>
            </w:r>
            <w:r w:rsidR="003D3C64">
              <w:t> </w:t>
            </w:r>
            <w:r w:rsidR="003D3C64" w:rsidRPr="00B20AE8">
              <w:t>[</w:t>
            </w:r>
            <w:r w:rsidR="001A40B1" w:rsidRPr="00B20AE8">
              <w:t>4]</w:t>
            </w:r>
            <w:r w:rsidRPr="00B20AE8">
              <w:t xml:space="preserve"> Annex A.1</w:t>
            </w:r>
          </w:p>
        </w:tc>
        <w:tc>
          <w:tcPr>
            <w:tcW w:w="1403" w:type="dxa"/>
          </w:tcPr>
          <w:p w14:paraId="0276CDD4" w14:textId="77777777" w:rsidR="006E5C62" w:rsidRPr="00B20AE8" w:rsidRDefault="006E5C62" w:rsidP="0039402F">
            <w:pPr>
              <w:pStyle w:val="TAC"/>
            </w:pPr>
            <w:r w:rsidRPr="00B20AE8">
              <w:t>-</w:t>
            </w:r>
            <w:r w:rsidRPr="00B20AE8">
              <w:rPr>
                <w:lang w:eastAsia="zh-CN"/>
              </w:rPr>
              <w:t>92.4</w:t>
            </w:r>
            <w:r w:rsidRPr="00B20AE8">
              <w:rPr>
                <w:szCs w:val="18"/>
              </w:rPr>
              <w:t xml:space="preserve"> – </w:t>
            </w:r>
            <w:r w:rsidRPr="00B20AE8">
              <w:t>Δ</w:t>
            </w:r>
            <w:r w:rsidRPr="00B20AE8">
              <w:rPr>
                <w:vertAlign w:val="subscript"/>
              </w:rPr>
              <w:t>minSENS</w:t>
            </w:r>
            <w:r w:rsidRPr="00B20AE8">
              <w:t xml:space="preserve"> </w:t>
            </w:r>
          </w:p>
        </w:tc>
        <w:tc>
          <w:tcPr>
            <w:tcW w:w="1292" w:type="dxa"/>
          </w:tcPr>
          <w:p w14:paraId="22C2E3A2" w14:textId="77777777" w:rsidR="006E5C62" w:rsidRPr="00B20AE8" w:rsidRDefault="006E5C62" w:rsidP="0039402F">
            <w:pPr>
              <w:pStyle w:val="TAC"/>
            </w:pPr>
            <w:r w:rsidRPr="00B20AE8">
              <w:t>-</w:t>
            </w:r>
            <w:r w:rsidRPr="00B20AE8">
              <w:rPr>
                <w:lang w:eastAsia="zh-CN"/>
              </w:rPr>
              <w:t>92.0</w:t>
            </w:r>
            <w:r w:rsidRPr="00B20AE8">
              <w:rPr>
                <w:szCs w:val="18"/>
              </w:rPr>
              <w:t xml:space="preserve"> – </w:t>
            </w:r>
            <w:r w:rsidRPr="00B20AE8">
              <w:t>Δ</w:t>
            </w:r>
            <w:r w:rsidRPr="00B20AE8">
              <w:rPr>
                <w:vertAlign w:val="subscript"/>
              </w:rPr>
              <w:t>minSENS</w:t>
            </w:r>
            <w:r w:rsidRPr="00B20AE8">
              <w:t xml:space="preserve"> </w:t>
            </w:r>
          </w:p>
        </w:tc>
        <w:tc>
          <w:tcPr>
            <w:tcW w:w="1454" w:type="dxa"/>
          </w:tcPr>
          <w:p w14:paraId="29A37860" w14:textId="77777777" w:rsidR="006E5C62" w:rsidRPr="00B20AE8" w:rsidRDefault="006E5C62" w:rsidP="0039402F">
            <w:pPr>
              <w:pStyle w:val="TAC"/>
              <w:rPr>
                <w:lang w:eastAsia="zh-CN"/>
              </w:rPr>
            </w:pPr>
            <w:r w:rsidRPr="00B20AE8">
              <w:t>-</w:t>
            </w:r>
            <w:r w:rsidRPr="00B20AE8">
              <w:rPr>
                <w:lang w:eastAsia="zh-CN"/>
              </w:rPr>
              <w:t>76</w:t>
            </w:r>
            <w:r w:rsidRPr="00B20AE8">
              <w:rPr>
                <w:szCs w:val="18"/>
              </w:rPr>
              <w:t xml:space="preserve"> – </w:t>
            </w:r>
            <w:r w:rsidRPr="00B20AE8">
              <w:t>Δ</w:t>
            </w:r>
            <w:r w:rsidRPr="00B20AE8">
              <w:rPr>
                <w:vertAlign w:val="subscript"/>
              </w:rPr>
              <w:t>minSENS</w:t>
            </w:r>
          </w:p>
        </w:tc>
        <w:tc>
          <w:tcPr>
            <w:tcW w:w="1582" w:type="dxa"/>
          </w:tcPr>
          <w:p w14:paraId="7F4DC008" w14:textId="77777777" w:rsidR="006E5C62" w:rsidRPr="00B20AE8" w:rsidRDefault="006E5C62" w:rsidP="0039402F">
            <w:pPr>
              <w:pStyle w:val="TAC"/>
              <w:rPr>
                <w:lang w:val="sv-SE"/>
              </w:rPr>
            </w:pPr>
            <w:r w:rsidRPr="00B20AE8">
              <w:rPr>
                <w:lang w:val="sv-SE"/>
              </w:rPr>
              <w:t>3 MHz E-UTRA signal, 6 RBs</w:t>
            </w:r>
          </w:p>
        </w:tc>
      </w:tr>
      <w:tr w:rsidR="004F339F" w:rsidRPr="00B20AE8" w14:paraId="7B6503D2" w14:textId="77777777" w:rsidTr="006A2BF1">
        <w:trPr>
          <w:cantSplit/>
          <w:jc w:val="center"/>
        </w:trPr>
        <w:tc>
          <w:tcPr>
            <w:tcW w:w="1656" w:type="dxa"/>
          </w:tcPr>
          <w:p w14:paraId="239A81E3" w14:textId="77777777" w:rsidR="006E5C62" w:rsidRPr="00B20AE8" w:rsidRDefault="006E5C62" w:rsidP="0039402F">
            <w:pPr>
              <w:pStyle w:val="TAC"/>
            </w:pPr>
            <w:r w:rsidRPr="00B20AE8">
              <w:t>5</w:t>
            </w:r>
          </w:p>
        </w:tc>
        <w:tc>
          <w:tcPr>
            <w:tcW w:w="2179" w:type="dxa"/>
          </w:tcPr>
          <w:p w14:paraId="7975A2F3" w14:textId="2F4BEE79" w:rsidR="006E5C62" w:rsidRPr="00B20AE8" w:rsidRDefault="006E5C62" w:rsidP="0039402F">
            <w:pPr>
              <w:pStyle w:val="TAC"/>
            </w:pPr>
            <w:r w:rsidRPr="00B20AE8">
              <w:t xml:space="preserve">A1-2 in 3GPP </w:t>
            </w:r>
            <w:r w:rsidR="001A40B1" w:rsidRPr="00B20AE8">
              <w:t>36.104</w:t>
            </w:r>
            <w:r w:rsidR="003D3C64">
              <w:t> </w:t>
            </w:r>
            <w:r w:rsidR="003D3C64" w:rsidRPr="00B20AE8">
              <w:t>[</w:t>
            </w:r>
            <w:r w:rsidR="001A40B1" w:rsidRPr="00B20AE8">
              <w:t>4]</w:t>
            </w:r>
            <w:r w:rsidRPr="00B20AE8">
              <w:t xml:space="preserve"> Annex A.1</w:t>
            </w:r>
          </w:p>
        </w:tc>
        <w:tc>
          <w:tcPr>
            <w:tcW w:w="1403" w:type="dxa"/>
          </w:tcPr>
          <w:p w14:paraId="30F93B0A" w14:textId="77777777" w:rsidR="006E5C62" w:rsidRPr="00B20AE8" w:rsidRDefault="006E5C62" w:rsidP="0039402F">
            <w:pPr>
              <w:pStyle w:val="TAC"/>
            </w:pPr>
            <w:r w:rsidRPr="00B20AE8">
              <w:t>-</w:t>
            </w:r>
            <w:r w:rsidRPr="00B20AE8">
              <w:rPr>
                <w:lang w:eastAsia="zh-CN"/>
              </w:rPr>
              <w:t>90.3</w:t>
            </w:r>
            <w:r w:rsidRPr="00B20AE8">
              <w:rPr>
                <w:szCs w:val="18"/>
              </w:rPr>
              <w:t xml:space="preserve"> – </w:t>
            </w:r>
            <w:r w:rsidRPr="00B20AE8">
              <w:t>Δ</w:t>
            </w:r>
            <w:r w:rsidRPr="00B20AE8">
              <w:rPr>
                <w:vertAlign w:val="subscript"/>
              </w:rPr>
              <w:t>minSENS</w:t>
            </w:r>
            <w:r w:rsidRPr="00B20AE8">
              <w:t xml:space="preserve"> </w:t>
            </w:r>
          </w:p>
        </w:tc>
        <w:tc>
          <w:tcPr>
            <w:tcW w:w="1292" w:type="dxa"/>
          </w:tcPr>
          <w:p w14:paraId="645AC4B9" w14:textId="77777777" w:rsidR="006E5C62" w:rsidRPr="00B20AE8" w:rsidRDefault="006E5C62" w:rsidP="0039402F">
            <w:pPr>
              <w:pStyle w:val="TAC"/>
            </w:pPr>
            <w:r w:rsidRPr="00B20AE8">
              <w:t>-</w:t>
            </w:r>
            <w:r w:rsidRPr="00B20AE8">
              <w:rPr>
                <w:lang w:eastAsia="zh-CN"/>
              </w:rPr>
              <w:t>89.9</w:t>
            </w:r>
            <w:r w:rsidRPr="00B20AE8">
              <w:rPr>
                <w:szCs w:val="18"/>
              </w:rPr>
              <w:t xml:space="preserve"> – </w:t>
            </w:r>
            <w:r w:rsidRPr="00B20AE8">
              <w:t>Δ</w:t>
            </w:r>
            <w:r w:rsidRPr="00B20AE8">
              <w:rPr>
                <w:vertAlign w:val="subscript"/>
              </w:rPr>
              <w:t>minSENS</w:t>
            </w:r>
            <w:r w:rsidRPr="00B20AE8">
              <w:t xml:space="preserve"> </w:t>
            </w:r>
          </w:p>
        </w:tc>
        <w:tc>
          <w:tcPr>
            <w:tcW w:w="1454" w:type="dxa"/>
          </w:tcPr>
          <w:p w14:paraId="0939E219" w14:textId="77777777" w:rsidR="006E5C62" w:rsidRPr="00B20AE8" w:rsidRDefault="006E5C62" w:rsidP="0039402F">
            <w:pPr>
              <w:pStyle w:val="TAC"/>
              <w:rPr>
                <w:lang w:eastAsia="zh-CN"/>
              </w:rPr>
            </w:pPr>
            <w:r w:rsidRPr="00B20AE8">
              <w:t>-</w:t>
            </w:r>
            <w:r w:rsidRPr="00B20AE8">
              <w:rPr>
                <w:lang w:eastAsia="zh-CN"/>
              </w:rPr>
              <w:t>73</w:t>
            </w:r>
            <w:r w:rsidRPr="00B20AE8">
              <w:rPr>
                <w:szCs w:val="18"/>
              </w:rPr>
              <w:t xml:space="preserve"> – </w:t>
            </w:r>
            <w:r w:rsidRPr="00B20AE8">
              <w:t>Δ</w:t>
            </w:r>
            <w:r w:rsidRPr="00B20AE8">
              <w:rPr>
                <w:vertAlign w:val="subscript"/>
              </w:rPr>
              <w:t>minSENS</w:t>
            </w:r>
          </w:p>
        </w:tc>
        <w:tc>
          <w:tcPr>
            <w:tcW w:w="1582" w:type="dxa"/>
          </w:tcPr>
          <w:p w14:paraId="0CA39A59" w14:textId="77777777" w:rsidR="006E5C62" w:rsidRPr="00B20AE8" w:rsidRDefault="006E5C62" w:rsidP="0039402F">
            <w:pPr>
              <w:pStyle w:val="TAC"/>
              <w:rPr>
                <w:lang w:val="sv-SE"/>
              </w:rPr>
            </w:pPr>
            <w:r w:rsidRPr="00B20AE8">
              <w:rPr>
                <w:lang w:val="sv-SE"/>
              </w:rPr>
              <w:t>5 MHz E-UTRA signal, 10 RBs</w:t>
            </w:r>
          </w:p>
        </w:tc>
      </w:tr>
      <w:tr w:rsidR="004F339F" w:rsidRPr="00B20AE8" w14:paraId="6004F74E" w14:textId="77777777" w:rsidTr="006A2BF1">
        <w:trPr>
          <w:cantSplit/>
          <w:jc w:val="center"/>
        </w:trPr>
        <w:tc>
          <w:tcPr>
            <w:tcW w:w="1656" w:type="dxa"/>
          </w:tcPr>
          <w:p w14:paraId="6D509808" w14:textId="77777777" w:rsidR="006E5C62" w:rsidRPr="00B20AE8" w:rsidRDefault="006E5C62" w:rsidP="0039402F">
            <w:pPr>
              <w:pStyle w:val="TAC"/>
            </w:pPr>
            <w:r w:rsidRPr="00B20AE8">
              <w:t>10</w:t>
            </w:r>
          </w:p>
        </w:tc>
        <w:tc>
          <w:tcPr>
            <w:tcW w:w="2179" w:type="dxa"/>
          </w:tcPr>
          <w:p w14:paraId="47E557C7" w14:textId="13CD3460"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 xml:space="preserve">(NOTE </w:t>
            </w:r>
            <w:r w:rsidRPr="00B20AE8">
              <w:rPr>
                <w:rFonts w:hint="eastAsia"/>
                <w:lang w:eastAsia="ko-KR"/>
              </w:rPr>
              <w:t>3</w:t>
            </w:r>
            <w:r w:rsidRPr="00B20AE8">
              <w:rPr>
                <w:lang w:eastAsia="ko-KR"/>
              </w:rPr>
              <w:t>)</w:t>
            </w:r>
          </w:p>
        </w:tc>
        <w:tc>
          <w:tcPr>
            <w:tcW w:w="1403" w:type="dxa"/>
          </w:tcPr>
          <w:p w14:paraId="44654449" w14:textId="77777777" w:rsidR="006E5C62" w:rsidRPr="00B20AE8" w:rsidRDefault="006E5C62" w:rsidP="0039402F">
            <w:pPr>
              <w:pStyle w:val="TAC"/>
            </w:pPr>
            <w:r w:rsidRPr="00B20AE8">
              <w:t>-88.8</w:t>
            </w:r>
            <w:r w:rsidRPr="00B20AE8">
              <w:rPr>
                <w:szCs w:val="18"/>
              </w:rPr>
              <w:t xml:space="preserve"> – </w:t>
            </w:r>
            <w:r w:rsidRPr="00B20AE8">
              <w:t>Δ</w:t>
            </w:r>
            <w:r w:rsidRPr="00B20AE8">
              <w:rPr>
                <w:vertAlign w:val="subscript"/>
              </w:rPr>
              <w:t>minSENS</w:t>
            </w:r>
          </w:p>
        </w:tc>
        <w:tc>
          <w:tcPr>
            <w:tcW w:w="1292" w:type="dxa"/>
          </w:tcPr>
          <w:p w14:paraId="7BF979EF" w14:textId="77777777" w:rsidR="006E5C62" w:rsidRPr="00B20AE8" w:rsidRDefault="006E5C62" w:rsidP="0039402F">
            <w:pPr>
              <w:pStyle w:val="TAC"/>
            </w:pPr>
            <w:r w:rsidRPr="00B20AE8">
              <w:t>-88.4</w:t>
            </w:r>
            <w:r w:rsidRPr="00B20AE8">
              <w:rPr>
                <w:szCs w:val="18"/>
              </w:rPr>
              <w:t xml:space="preserve"> – </w:t>
            </w:r>
            <w:r w:rsidRPr="00B20AE8">
              <w:t>Δ</w:t>
            </w:r>
            <w:r w:rsidRPr="00B20AE8">
              <w:rPr>
                <w:vertAlign w:val="subscript"/>
              </w:rPr>
              <w:t>minSENS</w:t>
            </w:r>
            <w:r w:rsidRPr="00B20AE8">
              <w:t xml:space="preserve"> </w:t>
            </w:r>
          </w:p>
        </w:tc>
        <w:tc>
          <w:tcPr>
            <w:tcW w:w="1454" w:type="dxa"/>
          </w:tcPr>
          <w:p w14:paraId="2CC7C8BA" w14:textId="77777777" w:rsidR="006E5C62" w:rsidRPr="00B20AE8" w:rsidRDefault="006E5C62" w:rsidP="0039402F">
            <w:pPr>
              <w:pStyle w:val="TAC"/>
              <w:rPr>
                <w:lang w:eastAsia="zh-CN"/>
              </w:rPr>
            </w:pPr>
            <w:r w:rsidRPr="00B20AE8">
              <w:t>-</w:t>
            </w:r>
            <w:r w:rsidRPr="00B20AE8">
              <w:rPr>
                <w:lang w:eastAsia="zh-CN"/>
              </w:rPr>
              <w:t>69</w:t>
            </w:r>
            <w:r w:rsidRPr="00B20AE8">
              <w:rPr>
                <w:szCs w:val="18"/>
              </w:rPr>
              <w:t xml:space="preserve"> – </w:t>
            </w:r>
            <w:r w:rsidRPr="00B20AE8">
              <w:t>Δ</w:t>
            </w:r>
            <w:r w:rsidRPr="00B20AE8">
              <w:rPr>
                <w:vertAlign w:val="subscript"/>
              </w:rPr>
              <w:t>minSENS</w:t>
            </w:r>
          </w:p>
        </w:tc>
        <w:tc>
          <w:tcPr>
            <w:tcW w:w="1582" w:type="dxa"/>
          </w:tcPr>
          <w:p w14:paraId="076C47A3" w14:textId="77777777" w:rsidR="006E5C62" w:rsidRPr="00B20AE8" w:rsidRDefault="006E5C62" w:rsidP="0039402F">
            <w:pPr>
              <w:pStyle w:val="TAC"/>
              <w:rPr>
                <w:lang w:val="sv-SE"/>
              </w:rPr>
            </w:pPr>
            <w:r w:rsidRPr="00B20AE8">
              <w:rPr>
                <w:lang w:val="sv-SE"/>
              </w:rPr>
              <w:t>10 MHz E-UTRA signal, 25 RBs</w:t>
            </w:r>
            <w:r w:rsidRPr="00B20AE8">
              <w:rPr>
                <w:rFonts w:hint="eastAsia"/>
                <w:lang w:val="sv-SE" w:eastAsia="ko-KR"/>
              </w:rPr>
              <w:t xml:space="preserve"> </w:t>
            </w:r>
            <w:r w:rsidRPr="00B20AE8">
              <w:rPr>
                <w:lang w:val="sv-SE" w:eastAsia="ko-KR"/>
              </w:rPr>
              <w:t xml:space="preserve">(NOTE </w:t>
            </w:r>
            <w:r w:rsidRPr="00B20AE8">
              <w:rPr>
                <w:rFonts w:hint="eastAsia"/>
                <w:lang w:val="sv-SE" w:eastAsia="ko-KR"/>
              </w:rPr>
              <w:t>3</w:t>
            </w:r>
            <w:r w:rsidRPr="00B20AE8">
              <w:rPr>
                <w:lang w:val="sv-SE" w:eastAsia="ko-KR"/>
              </w:rPr>
              <w:t>)</w:t>
            </w:r>
          </w:p>
        </w:tc>
      </w:tr>
      <w:tr w:rsidR="004F339F" w:rsidRPr="00B20AE8" w14:paraId="665D2535" w14:textId="77777777" w:rsidTr="006A2BF1">
        <w:trPr>
          <w:cantSplit/>
          <w:jc w:val="center"/>
        </w:trPr>
        <w:tc>
          <w:tcPr>
            <w:tcW w:w="1656" w:type="dxa"/>
          </w:tcPr>
          <w:p w14:paraId="399042EE" w14:textId="77777777" w:rsidR="006E5C62" w:rsidRPr="00B20AE8" w:rsidRDefault="006E5C62" w:rsidP="0039402F">
            <w:pPr>
              <w:pStyle w:val="TAC"/>
            </w:pPr>
            <w:r w:rsidRPr="00B20AE8">
              <w:t>15</w:t>
            </w:r>
          </w:p>
        </w:tc>
        <w:tc>
          <w:tcPr>
            <w:tcW w:w="2179" w:type="dxa"/>
          </w:tcPr>
          <w:p w14:paraId="6E6464E6" w14:textId="0C40799C"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403" w:type="dxa"/>
          </w:tcPr>
          <w:p w14:paraId="1C7FAD7D" w14:textId="77777777" w:rsidR="006E5C62" w:rsidRPr="00B20AE8" w:rsidRDefault="006E5C62" w:rsidP="0039402F">
            <w:pPr>
              <w:pStyle w:val="TAC"/>
            </w:pPr>
            <w:r w:rsidRPr="00B20AE8">
              <w:t>-88.8</w:t>
            </w:r>
            <w:r w:rsidRPr="00B20AE8">
              <w:rPr>
                <w:szCs w:val="18"/>
              </w:rPr>
              <w:t xml:space="preserve"> – </w:t>
            </w:r>
            <w:r w:rsidRPr="00B20AE8">
              <w:t>Δ</w:t>
            </w:r>
            <w:r w:rsidRPr="00B20AE8">
              <w:rPr>
                <w:vertAlign w:val="subscript"/>
              </w:rPr>
              <w:t>minSENS</w:t>
            </w:r>
            <w:r w:rsidRPr="00B20AE8">
              <w:t xml:space="preserve"> </w:t>
            </w:r>
          </w:p>
        </w:tc>
        <w:tc>
          <w:tcPr>
            <w:tcW w:w="1292" w:type="dxa"/>
          </w:tcPr>
          <w:p w14:paraId="692F5778" w14:textId="77777777" w:rsidR="006E5C62" w:rsidRPr="00B20AE8" w:rsidRDefault="006E5C62" w:rsidP="0039402F">
            <w:pPr>
              <w:pStyle w:val="TAC"/>
            </w:pPr>
            <w:r w:rsidRPr="00B20AE8">
              <w:t>-88.4</w:t>
            </w:r>
            <w:r w:rsidRPr="00B20AE8">
              <w:rPr>
                <w:szCs w:val="18"/>
              </w:rPr>
              <w:t xml:space="preserve"> – </w:t>
            </w:r>
            <w:r w:rsidRPr="00B20AE8">
              <w:t>Δ</w:t>
            </w:r>
            <w:r w:rsidRPr="00B20AE8">
              <w:rPr>
                <w:vertAlign w:val="subscript"/>
              </w:rPr>
              <w:t>minSENS</w:t>
            </w:r>
            <w:r w:rsidRPr="00B20AE8">
              <w:t xml:space="preserve"> </w:t>
            </w:r>
          </w:p>
        </w:tc>
        <w:tc>
          <w:tcPr>
            <w:tcW w:w="1454" w:type="dxa"/>
          </w:tcPr>
          <w:p w14:paraId="583B863C" w14:textId="77777777" w:rsidR="006E5C62" w:rsidRPr="00B20AE8" w:rsidRDefault="006E5C62" w:rsidP="0039402F">
            <w:pPr>
              <w:pStyle w:val="TAC"/>
              <w:rPr>
                <w:lang w:eastAsia="zh-CN"/>
              </w:rPr>
            </w:pPr>
            <w:r w:rsidRPr="00B20AE8">
              <w:t>-</w:t>
            </w:r>
            <w:r w:rsidRPr="00B20AE8">
              <w:rPr>
                <w:lang w:eastAsia="zh-CN"/>
              </w:rPr>
              <w:t>69</w:t>
            </w:r>
            <w:r w:rsidRPr="00B20AE8">
              <w:rPr>
                <w:szCs w:val="18"/>
              </w:rPr>
              <w:t xml:space="preserve"> – </w:t>
            </w:r>
            <w:r w:rsidRPr="00B20AE8">
              <w:t>Δ</w:t>
            </w:r>
            <w:r w:rsidRPr="00B20AE8">
              <w:rPr>
                <w:vertAlign w:val="subscript"/>
              </w:rPr>
              <w:t>minSENS</w:t>
            </w:r>
          </w:p>
        </w:tc>
        <w:tc>
          <w:tcPr>
            <w:tcW w:w="1582" w:type="dxa"/>
          </w:tcPr>
          <w:p w14:paraId="7E999E5C" w14:textId="77777777" w:rsidR="006E5C62" w:rsidRPr="00B20AE8" w:rsidRDefault="006E5C62" w:rsidP="0039402F">
            <w:pPr>
              <w:pStyle w:val="TAC"/>
              <w:rPr>
                <w:lang w:val="sv-SE" w:eastAsia="ko-KR"/>
              </w:rPr>
            </w:pPr>
            <w:r w:rsidRPr="00B20AE8">
              <w:rPr>
                <w:lang w:val="sv-SE"/>
              </w:rPr>
              <w:t>15 MHz E-UTRA signal, 25 RBs</w:t>
            </w:r>
            <w:r w:rsidRPr="00B20AE8">
              <w:rPr>
                <w:rFonts w:hint="eastAsia"/>
                <w:lang w:val="sv-SE" w:eastAsia="ko-KR"/>
              </w:rPr>
              <w:t xml:space="preserve"> </w:t>
            </w:r>
            <w:r w:rsidRPr="00B20AE8">
              <w:rPr>
                <w:lang w:val="sv-SE" w:eastAsia="ko-KR"/>
              </w:rPr>
              <w:t>(NOTE 1)</w:t>
            </w:r>
          </w:p>
        </w:tc>
      </w:tr>
      <w:tr w:rsidR="004F339F" w:rsidRPr="00B20AE8" w14:paraId="2FC49139" w14:textId="77777777" w:rsidTr="006A2BF1">
        <w:trPr>
          <w:cantSplit/>
          <w:jc w:val="center"/>
        </w:trPr>
        <w:tc>
          <w:tcPr>
            <w:tcW w:w="1656" w:type="dxa"/>
          </w:tcPr>
          <w:p w14:paraId="1E6950C7" w14:textId="77777777" w:rsidR="006E5C62" w:rsidRPr="00B20AE8" w:rsidRDefault="006E5C62" w:rsidP="0039402F">
            <w:pPr>
              <w:pStyle w:val="TAC"/>
            </w:pPr>
            <w:r w:rsidRPr="00B20AE8">
              <w:t>20</w:t>
            </w:r>
          </w:p>
        </w:tc>
        <w:tc>
          <w:tcPr>
            <w:tcW w:w="2179" w:type="dxa"/>
          </w:tcPr>
          <w:p w14:paraId="494C92B2" w14:textId="06BB355E"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403" w:type="dxa"/>
          </w:tcPr>
          <w:p w14:paraId="19A49D8B" w14:textId="77777777" w:rsidR="006E5C62" w:rsidRPr="00B20AE8" w:rsidRDefault="006E5C62" w:rsidP="0039402F">
            <w:pPr>
              <w:pStyle w:val="TAC"/>
            </w:pPr>
            <w:r w:rsidRPr="00B20AE8">
              <w:t>-88.8</w:t>
            </w:r>
            <w:r w:rsidRPr="00B20AE8">
              <w:rPr>
                <w:szCs w:val="18"/>
              </w:rPr>
              <w:t xml:space="preserve"> – </w:t>
            </w:r>
            <w:r w:rsidRPr="00B20AE8">
              <w:t>Δ</w:t>
            </w:r>
            <w:r w:rsidRPr="00B20AE8">
              <w:rPr>
                <w:vertAlign w:val="subscript"/>
              </w:rPr>
              <w:t>minSENS</w:t>
            </w:r>
            <w:r w:rsidRPr="00B20AE8">
              <w:t xml:space="preserve"> </w:t>
            </w:r>
          </w:p>
        </w:tc>
        <w:tc>
          <w:tcPr>
            <w:tcW w:w="1292" w:type="dxa"/>
          </w:tcPr>
          <w:p w14:paraId="5B3CA008" w14:textId="77777777" w:rsidR="006E5C62" w:rsidRPr="00B20AE8" w:rsidRDefault="006E5C62" w:rsidP="0039402F">
            <w:pPr>
              <w:pStyle w:val="TAC"/>
            </w:pPr>
            <w:r w:rsidRPr="00B20AE8">
              <w:t>-88.4</w:t>
            </w:r>
            <w:r w:rsidRPr="00B20AE8">
              <w:rPr>
                <w:szCs w:val="18"/>
              </w:rPr>
              <w:t xml:space="preserve"> – </w:t>
            </w:r>
            <w:r w:rsidRPr="00B20AE8">
              <w:t>Δ</w:t>
            </w:r>
            <w:r w:rsidRPr="00B20AE8">
              <w:rPr>
                <w:vertAlign w:val="subscript"/>
              </w:rPr>
              <w:t>minSENS</w:t>
            </w:r>
            <w:r w:rsidRPr="00B20AE8">
              <w:t xml:space="preserve"> </w:t>
            </w:r>
          </w:p>
        </w:tc>
        <w:tc>
          <w:tcPr>
            <w:tcW w:w="1454" w:type="dxa"/>
          </w:tcPr>
          <w:p w14:paraId="3FD43822" w14:textId="77777777" w:rsidR="006E5C62" w:rsidRPr="00B20AE8" w:rsidRDefault="006E5C62" w:rsidP="0039402F">
            <w:pPr>
              <w:pStyle w:val="TAC"/>
              <w:rPr>
                <w:lang w:eastAsia="zh-CN"/>
              </w:rPr>
            </w:pPr>
            <w:r w:rsidRPr="00B20AE8">
              <w:t>-</w:t>
            </w:r>
            <w:r w:rsidRPr="00B20AE8">
              <w:rPr>
                <w:lang w:eastAsia="zh-CN"/>
              </w:rPr>
              <w:t>69</w:t>
            </w:r>
            <w:r w:rsidRPr="00B20AE8">
              <w:rPr>
                <w:szCs w:val="18"/>
              </w:rPr>
              <w:t xml:space="preserve"> – </w:t>
            </w:r>
            <w:r w:rsidRPr="00B20AE8">
              <w:t>Δ</w:t>
            </w:r>
            <w:r w:rsidRPr="00B20AE8">
              <w:rPr>
                <w:vertAlign w:val="subscript"/>
              </w:rPr>
              <w:t>minSENS</w:t>
            </w:r>
          </w:p>
        </w:tc>
        <w:tc>
          <w:tcPr>
            <w:tcW w:w="1582" w:type="dxa"/>
          </w:tcPr>
          <w:p w14:paraId="4B7A5967" w14:textId="77777777" w:rsidR="006E5C62" w:rsidRPr="00B20AE8" w:rsidRDefault="006E5C62" w:rsidP="0039402F">
            <w:pPr>
              <w:pStyle w:val="TAC"/>
              <w:rPr>
                <w:lang w:val="sv-SE" w:eastAsia="ko-KR"/>
              </w:rPr>
            </w:pPr>
            <w:r w:rsidRPr="00B20AE8">
              <w:rPr>
                <w:lang w:val="sv-SE"/>
              </w:rPr>
              <w:t>20 MHz E-UTRA signal, 25 RBs</w:t>
            </w:r>
            <w:r w:rsidRPr="00B20AE8">
              <w:rPr>
                <w:rFonts w:hint="eastAsia"/>
                <w:lang w:val="sv-SE" w:eastAsia="ko-KR"/>
              </w:rPr>
              <w:t xml:space="preserve"> </w:t>
            </w:r>
            <w:r w:rsidRPr="00B20AE8">
              <w:rPr>
                <w:lang w:val="sv-SE" w:eastAsia="ko-KR"/>
              </w:rPr>
              <w:t>(NOTE 1)</w:t>
            </w:r>
          </w:p>
        </w:tc>
      </w:tr>
      <w:tr w:rsidR="006E5C62" w:rsidRPr="00B20AE8" w14:paraId="5373AE60" w14:textId="77777777" w:rsidTr="006A2BF1">
        <w:trPr>
          <w:cantSplit/>
          <w:jc w:val="center"/>
        </w:trPr>
        <w:tc>
          <w:tcPr>
            <w:tcW w:w="9566" w:type="dxa"/>
            <w:gridSpan w:val="6"/>
          </w:tcPr>
          <w:p w14:paraId="2303F227" w14:textId="77777777" w:rsidR="006E5C62" w:rsidRPr="00B20AE8" w:rsidRDefault="006E5C62" w:rsidP="0039402F">
            <w:pPr>
              <w:pStyle w:val="TAN"/>
              <w:rPr>
                <w:vertAlign w:val="subscript"/>
                <w:lang w:eastAsia="zh-CN"/>
              </w:rPr>
            </w:pPr>
            <w:r w:rsidRPr="00B20AE8">
              <w:t>NOTE</w:t>
            </w:r>
            <w:r w:rsidRPr="00B20AE8">
              <w:rPr>
                <w:rFonts w:hint="eastAsia"/>
                <w:lang w:eastAsia="ko-KR"/>
              </w:rPr>
              <w:t xml:space="preserve"> 1</w:t>
            </w:r>
            <w:r w:rsidRPr="00B20AE8">
              <w:t>:</w:t>
            </w:r>
            <w:r w:rsidRPr="00B20AE8">
              <w:tab/>
              <w:t>Wanted and interfering signal are placed adjacently around F</w:t>
            </w:r>
            <w:r w:rsidRPr="00B20AE8">
              <w:rPr>
                <w:vertAlign w:val="subscript"/>
              </w:rPr>
              <w:t>c</w:t>
            </w:r>
            <w:r w:rsidRPr="00B20AE8">
              <w:rPr>
                <w:lang w:eastAsia="ko-KR"/>
              </w:rPr>
              <w:t>, 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w:t>
            </w:r>
            <w:r w:rsidRPr="00B20AE8">
              <w:rPr>
                <w:lang w:eastAsia="ko-KR"/>
              </w:rPr>
              <w:t>and interfering signal</w:t>
            </w:r>
            <w:r w:rsidRPr="00B20AE8">
              <w:rPr>
                <w:rFonts w:hint="eastAsia"/>
                <w:lang w:eastAsia="zh-CN"/>
              </w:rPr>
              <w:t xml:space="preserve"> are </w:t>
            </w:r>
            <w:r w:rsidRPr="00B20AE8">
              <w:rPr>
                <w:lang w:eastAsia="zh-CN"/>
              </w:rPr>
              <w:t>not</w:t>
            </w:r>
            <w:r w:rsidRPr="00B20AE8">
              <w:rPr>
                <w:rFonts w:hint="eastAsia"/>
                <w:lang w:eastAsia="zh-CN"/>
              </w:rPr>
              <w:t xml:space="preserve"> applied for Band 46</w:t>
            </w:r>
            <w:r w:rsidR="009A73AE" w:rsidRPr="00B20AE8">
              <w:rPr>
                <w:lang w:eastAsia="zh-CN"/>
              </w:rPr>
              <w:t xml:space="preserve"> nor Band 49</w:t>
            </w:r>
            <w:r w:rsidRPr="00B20AE8">
              <w:rPr>
                <w:rFonts w:hint="eastAsia"/>
                <w:lang w:eastAsia="zh-CN"/>
              </w:rPr>
              <w:t>.</w:t>
            </w:r>
          </w:p>
          <w:p w14:paraId="696D8FB7"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9A73AE" w:rsidRPr="00B20AE8">
              <w:rPr>
                <w:lang w:eastAsia="ko-KR"/>
              </w:rPr>
              <w:t>Void</w:t>
            </w:r>
          </w:p>
          <w:p w14:paraId="2B2F5F9C" w14:textId="77777777" w:rsidR="006E5C62" w:rsidRPr="00B20AE8" w:rsidRDefault="006E5C62" w:rsidP="0039402F">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w:t>
            </w:r>
            <w:r w:rsidRPr="00B20AE8">
              <w:rPr>
                <w:lang w:eastAsia="ko-KR"/>
              </w:rPr>
              <w:t>and interfering signal</w:t>
            </w:r>
            <w:r w:rsidRPr="00B20AE8">
              <w:rPr>
                <w:rFonts w:hint="eastAsia"/>
                <w:lang w:eastAsia="zh-CN"/>
              </w:rPr>
              <w:t xml:space="preserve"> are </w:t>
            </w:r>
            <w:r w:rsidRPr="00B20AE8">
              <w:rPr>
                <w:lang w:eastAsia="zh-CN"/>
              </w:rPr>
              <w:t>not</w:t>
            </w:r>
            <w:r w:rsidRPr="00B20AE8">
              <w:rPr>
                <w:rFonts w:hint="eastAsia"/>
                <w:lang w:eastAsia="zh-CN"/>
              </w:rPr>
              <w:t xml:space="preserve"> applied for Band 46</w:t>
            </w:r>
            <w:r w:rsidR="009A73AE" w:rsidRPr="00B20AE8">
              <w:rPr>
                <w:lang w:eastAsia="zh-CN"/>
              </w:rPr>
              <w:t xml:space="preserve"> nor Band 49</w:t>
            </w:r>
            <w:r w:rsidRPr="00B20AE8">
              <w:rPr>
                <w:rFonts w:hint="eastAsia"/>
                <w:lang w:eastAsia="zh-CN"/>
              </w:rPr>
              <w:t>.</w:t>
            </w:r>
          </w:p>
        </w:tc>
      </w:tr>
    </w:tbl>
    <w:p w14:paraId="17F57663" w14:textId="77777777" w:rsidR="006E5C62" w:rsidRPr="00B20AE8" w:rsidRDefault="006E5C62" w:rsidP="0039402F">
      <w:pPr>
        <w:rPr>
          <w:lang w:eastAsia="zh-CN"/>
        </w:rPr>
      </w:pPr>
    </w:p>
    <w:p w14:paraId="3ECB81D1" w14:textId="2DF7D44F" w:rsidR="006E5C62" w:rsidRPr="00B20AE8" w:rsidRDefault="00672D84" w:rsidP="0039402F">
      <w:pPr>
        <w:pStyle w:val="TH"/>
      </w:pPr>
      <w:r w:rsidRPr="008E4588">
        <w:t xml:space="preserve">Table </w:t>
      </w:r>
      <w:r w:rsidRPr="008E4588">
        <w:rPr>
          <w:rFonts w:cs="v5.0.0"/>
        </w:rPr>
        <w:t>7.9.5</w:t>
      </w:r>
      <w:r>
        <w:rPr>
          <w:rFonts w:cs="v5.0.0"/>
        </w:rPr>
        <w:t>.1</w:t>
      </w:r>
      <w:r w:rsidRPr="008E4588">
        <w:t xml:space="preserve">-3 </w:t>
      </w:r>
      <w:r w:rsidRPr="008E4588">
        <w:rPr>
          <w:rFonts w:hint="eastAsia"/>
          <w:lang w:eastAsia="zh-CN"/>
        </w:rPr>
        <w:t>Medium Range</w:t>
      </w:r>
      <w:r w:rsidRPr="008E4588">
        <w:rPr>
          <w:lang w:eastAsia="zh-CN"/>
        </w:rPr>
        <w:t xml:space="preserve"> </w:t>
      </w:r>
      <w:r w:rsidRPr="008E4588">
        <w:t>BS in-channel selectivity</w:t>
      </w:r>
      <w:r w:rsidRPr="008E458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A2BF1" w:rsidRPr="00B20AE8" w14:paraId="4C994DAF" w14:textId="77777777" w:rsidTr="006A2BF1">
        <w:trPr>
          <w:cantSplit/>
          <w:jc w:val="center"/>
        </w:trPr>
        <w:tc>
          <w:tcPr>
            <w:tcW w:w="1116" w:type="dxa"/>
            <w:tcBorders>
              <w:bottom w:val="nil"/>
            </w:tcBorders>
            <w:shd w:val="clear" w:color="auto" w:fill="auto"/>
          </w:tcPr>
          <w:p w14:paraId="203FFE34" w14:textId="77777777" w:rsidR="006A2BF1" w:rsidRPr="00B20AE8" w:rsidRDefault="006A2BF1" w:rsidP="0039402F">
            <w:pPr>
              <w:pStyle w:val="TAH"/>
              <w:rPr>
                <w:lang w:val="it-IT"/>
              </w:rPr>
            </w:pPr>
            <w:r w:rsidRPr="00B20AE8">
              <w:rPr>
                <w:lang w:val="it-IT"/>
              </w:rPr>
              <w:t>E-UTRA</w:t>
            </w:r>
          </w:p>
          <w:p w14:paraId="5207CB1C" w14:textId="65191B88" w:rsidR="006A2BF1" w:rsidRPr="00B20AE8" w:rsidRDefault="006A2BF1" w:rsidP="0039402F">
            <w:pPr>
              <w:pStyle w:val="TAH"/>
              <w:rPr>
                <w:lang w:val="it-IT"/>
              </w:rPr>
            </w:pPr>
            <w:r w:rsidRPr="00B20AE8">
              <w:rPr>
                <w:lang w:val="it-IT"/>
              </w:rPr>
              <w:t>channel bandwidth</w:t>
            </w:r>
            <w:r>
              <w:rPr>
                <w:lang w:val="it-IT"/>
              </w:rPr>
              <w:t> </w:t>
            </w:r>
            <w:r w:rsidRPr="00B20AE8">
              <w:rPr>
                <w:lang w:val="it-IT"/>
              </w:rPr>
              <w:t>[MHz]</w:t>
            </w:r>
          </w:p>
        </w:tc>
        <w:tc>
          <w:tcPr>
            <w:tcW w:w="1969" w:type="dxa"/>
            <w:tcBorders>
              <w:bottom w:val="nil"/>
            </w:tcBorders>
            <w:shd w:val="clear" w:color="auto" w:fill="auto"/>
          </w:tcPr>
          <w:p w14:paraId="1007D02F" w14:textId="77777777" w:rsidR="006A2BF1" w:rsidRPr="00B20AE8" w:rsidRDefault="006A2BF1" w:rsidP="0039402F">
            <w:pPr>
              <w:pStyle w:val="TAH"/>
            </w:pPr>
            <w:r w:rsidRPr="00B20AE8">
              <w:t>Reference measurement channel</w:t>
            </w:r>
          </w:p>
        </w:tc>
        <w:tc>
          <w:tcPr>
            <w:tcW w:w="3544" w:type="dxa"/>
            <w:gridSpan w:val="2"/>
          </w:tcPr>
          <w:p w14:paraId="16CA5AD7" w14:textId="6C0B1FAA" w:rsidR="006A2BF1" w:rsidRPr="00B20AE8" w:rsidRDefault="006A2BF1" w:rsidP="0039402F">
            <w:pPr>
              <w:pStyle w:val="TAH"/>
            </w:pPr>
            <w:r w:rsidRPr="00B20AE8">
              <w:t>Wanted signal mean power</w:t>
            </w:r>
            <w:r>
              <w:t> </w:t>
            </w:r>
            <w:r w:rsidRPr="00B20AE8">
              <w:t>[dBm]</w:t>
            </w:r>
          </w:p>
        </w:tc>
        <w:tc>
          <w:tcPr>
            <w:tcW w:w="1701" w:type="dxa"/>
            <w:tcBorders>
              <w:bottom w:val="nil"/>
            </w:tcBorders>
            <w:shd w:val="clear" w:color="auto" w:fill="auto"/>
          </w:tcPr>
          <w:p w14:paraId="6C0BB3AF" w14:textId="19F45358" w:rsidR="006A2BF1" w:rsidRPr="00B20AE8" w:rsidRDefault="006A2BF1" w:rsidP="0039402F">
            <w:pPr>
              <w:pStyle w:val="TAH"/>
            </w:pPr>
            <w:r w:rsidRPr="00B20AE8">
              <w:t>Interfering signal mean power</w:t>
            </w:r>
            <w:r>
              <w:t> </w:t>
            </w:r>
            <w:r w:rsidRPr="00B20AE8">
              <w:t xml:space="preserve">[dBm] </w:t>
            </w:r>
          </w:p>
        </w:tc>
        <w:tc>
          <w:tcPr>
            <w:tcW w:w="1525" w:type="dxa"/>
            <w:tcBorders>
              <w:bottom w:val="nil"/>
            </w:tcBorders>
            <w:shd w:val="clear" w:color="auto" w:fill="auto"/>
          </w:tcPr>
          <w:p w14:paraId="17F928A7" w14:textId="77777777" w:rsidR="006A2BF1" w:rsidRPr="00B20AE8" w:rsidRDefault="006A2BF1" w:rsidP="0039402F">
            <w:pPr>
              <w:pStyle w:val="TAH"/>
            </w:pPr>
            <w:r w:rsidRPr="00B20AE8">
              <w:t>Type of interfering signal</w:t>
            </w:r>
          </w:p>
        </w:tc>
      </w:tr>
      <w:tr w:rsidR="006A2BF1" w:rsidRPr="00B20AE8" w14:paraId="14DA0B9A" w14:textId="77777777" w:rsidTr="006A2BF1">
        <w:trPr>
          <w:cantSplit/>
          <w:jc w:val="center"/>
        </w:trPr>
        <w:tc>
          <w:tcPr>
            <w:tcW w:w="1116" w:type="dxa"/>
            <w:tcBorders>
              <w:top w:val="nil"/>
            </w:tcBorders>
            <w:shd w:val="clear" w:color="auto" w:fill="auto"/>
          </w:tcPr>
          <w:p w14:paraId="30460333" w14:textId="77777777" w:rsidR="006A2BF1" w:rsidRPr="00B20AE8" w:rsidRDefault="006A2BF1" w:rsidP="0039402F">
            <w:pPr>
              <w:pStyle w:val="TAH"/>
            </w:pPr>
          </w:p>
        </w:tc>
        <w:tc>
          <w:tcPr>
            <w:tcW w:w="1969" w:type="dxa"/>
            <w:tcBorders>
              <w:top w:val="nil"/>
            </w:tcBorders>
            <w:shd w:val="clear" w:color="auto" w:fill="auto"/>
          </w:tcPr>
          <w:p w14:paraId="08F58017" w14:textId="77777777" w:rsidR="006A2BF1" w:rsidRPr="00B20AE8" w:rsidRDefault="006A2BF1" w:rsidP="0039402F">
            <w:pPr>
              <w:pStyle w:val="TAH"/>
            </w:pPr>
          </w:p>
        </w:tc>
        <w:tc>
          <w:tcPr>
            <w:tcW w:w="1843" w:type="dxa"/>
          </w:tcPr>
          <w:p w14:paraId="4D3FAD8C" w14:textId="77777777" w:rsidR="006A2BF1" w:rsidRPr="00B20AE8" w:rsidRDefault="006A2BF1" w:rsidP="0039402F">
            <w:pPr>
              <w:pStyle w:val="TAH"/>
            </w:pPr>
            <w:r w:rsidRPr="00B20AE8">
              <w:t>f ≤ 3.0 GHz</w:t>
            </w:r>
          </w:p>
        </w:tc>
        <w:tc>
          <w:tcPr>
            <w:tcW w:w="1701" w:type="dxa"/>
          </w:tcPr>
          <w:p w14:paraId="1EF1C0BC" w14:textId="77777777" w:rsidR="006A2BF1" w:rsidRPr="00B20AE8" w:rsidRDefault="006A2BF1" w:rsidP="0039402F">
            <w:pPr>
              <w:pStyle w:val="TAH"/>
            </w:pPr>
            <w:r w:rsidRPr="00B20AE8">
              <w:t>3.0 GHz &lt; f ≤ 4.2 GHz</w:t>
            </w:r>
          </w:p>
        </w:tc>
        <w:tc>
          <w:tcPr>
            <w:tcW w:w="1701" w:type="dxa"/>
            <w:tcBorders>
              <w:top w:val="nil"/>
            </w:tcBorders>
            <w:shd w:val="clear" w:color="auto" w:fill="auto"/>
          </w:tcPr>
          <w:p w14:paraId="3B7B9CDA" w14:textId="77777777" w:rsidR="006A2BF1" w:rsidRPr="00B20AE8" w:rsidRDefault="006A2BF1" w:rsidP="0039402F">
            <w:pPr>
              <w:pStyle w:val="TAH"/>
            </w:pPr>
          </w:p>
        </w:tc>
        <w:tc>
          <w:tcPr>
            <w:tcW w:w="1525" w:type="dxa"/>
            <w:tcBorders>
              <w:top w:val="nil"/>
            </w:tcBorders>
            <w:shd w:val="clear" w:color="auto" w:fill="auto"/>
          </w:tcPr>
          <w:p w14:paraId="103D25A6" w14:textId="77777777" w:rsidR="006A2BF1" w:rsidRPr="00B20AE8" w:rsidRDefault="006A2BF1" w:rsidP="0039402F">
            <w:pPr>
              <w:pStyle w:val="TAH"/>
              <w:rPr>
                <w:lang w:val="sv-SE"/>
              </w:rPr>
            </w:pPr>
          </w:p>
        </w:tc>
      </w:tr>
      <w:tr w:rsidR="004F339F" w:rsidRPr="00B20AE8" w14:paraId="71E1A1AF" w14:textId="77777777" w:rsidTr="006A2BF1">
        <w:trPr>
          <w:cantSplit/>
          <w:jc w:val="center"/>
        </w:trPr>
        <w:tc>
          <w:tcPr>
            <w:tcW w:w="1116" w:type="dxa"/>
          </w:tcPr>
          <w:p w14:paraId="0BFBD290" w14:textId="77777777" w:rsidR="006E5C62" w:rsidRPr="00B20AE8" w:rsidRDefault="006E5C62" w:rsidP="0039402F">
            <w:pPr>
              <w:pStyle w:val="TAC"/>
            </w:pPr>
            <w:r w:rsidRPr="00B20AE8">
              <w:t>1.4</w:t>
            </w:r>
          </w:p>
        </w:tc>
        <w:tc>
          <w:tcPr>
            <w:tcW w:w="1969" w:type="dxa"/>
          </w:tcPr>
          <w:p w14:paraId="56C999F4" w14:textId="51813FB2" w:rsidR="006E5C62" w:rsidRPr="00B20AE8" w:rsidRDefault="006E5C62" w:rsidP="0039402F">
            <w:pPr>
              <w:pStyle w:val="TAC"/>
            </w:pPr>
            <w:r w:rsidRPr="00B20AE8">
              <w:t xml:space="preserve">A1-4 in 3GPP </w:t>
            </w:r>
            <w:r w:rsidR="001A40B1" w:rsidRPr="00B20AE8">
              <w:t>36.104</w:t>
            </w:r>
            <w:r w:rsidR="003D3C64">
              <w:t> </w:t>
            </w:r>
            <w:r w:rsidR="003D3C64" w:rsidRPr="00B20AE8">
              <w:t>[</w:t>
            </w:r>
            <w:r w:rsidR="001A40B1" w:rsidRPr="00B20AE8">
              <w:t>4]</w:t>
            </w:r>
            <w:r w:rsidRPr="00B20AE8">
              <w:t xml:space="preserve"> Annex A.1</w:t>
            </w:r>
          </w:p>
        </w:tc>
        <w:tc>
          <w:tcPr>
            <w:tcW w:w="1843" w:type="dxa"/>
          </w:tcPr>
          <w:p w14:paraId="0F2415F6" w14:textId="77777777" w:rsidR="006E5C62" w:rsidRPr="00B20AE8" w:rsidRDefault="006E5C62" w:rsidP="0039402F">
            <w:pPr>
              <w:pStyle w:val="TAC"/>
            </w:pPr>
            <w:r w:rsidRPr="00B20AE8">
              <w:t>-100.2</w:t>
            </w:r>
            <w:r w:rsidRPr="00B20AE8">
              <w:rPr>
                <w:szCs w:val="18"/>
              </w:rPr>
              <w:t xml:space="preserve"> – </w:t>
            </w:r>
            <w:r w:rsidRPr="00B20AE8">
              <w:t>Δ</w:t>
            </w:r>
            <w:r w:rsidRPr="00B20AE8">
              <w:rPr>
                <w:vertAlign w:val="subscript"/>
              </w:rPr>
              <w:t>minSENS</w:t>
            </w:r>
            <w:r w:rsidRPr="00B20AE8">
              <w:t xml:space="preserve"> </w:t>
            </w:r>
          </w:p>
        </w:tc>
        <w:tc>
          <w:tcPr>
            <w:tcW w:w="1701" w:type="dxa"/>
          </w:tcPr>
          <w:p w14:paraId="766B3C8E" w14:textId="77777777" w:rsidR="006E5C62" w:rsidRPr="00B20AE8" w:rsidRDefault="006E5C62" w:rsidP="0039402F">
            <w:pPr>
              <w:pStyle w:val="TAC"/>
            </w:pPr>
            <w:r w:rsidRPr="00B20AE8">
              <w:t>-99.8</w:t>
            </w:r>
            <w:r w:rsidRPr="00B20AE8">
              <w:rPr>
                <w:szCs w:val="18"/>
              </w:rPr>
              <w:t xml:space="preserve"> – </w:t>
            </w:r>
            <w:r w:rsidRPr="00B20AE8">
              <w:t>Δ</w:t>
            </w:r>
            <w:r w:rsidRPr="00B20AE8">
              <w:rPr>
                <w:vertAlign w:val="subscript"/>
              </w:rPr>
              <w:t>minSENS</w:t>
            </w:r>
            <w:r w:rsidRPr="00B20AE8">
              <w:t xml:space="preserve"> </w:t>
            </w:r>
          </w:p>
        </w:tc>
        <w:tc>
          <w:tcPr>
            <w:tcW w:w="1701" w:type="dxa"/>
          </w:tcPr>
          <w:p w14:paraId="0AFF0AA7" w14:textId="77777777" w:rsidR="006E5C62" w:rsidRPr="00B20AE8" w:rsidRDefault="006E5C62" w:rsidP="0039402F">
            <w:pPr>
              <w:pStyle w:val="TAC"/>
            </w:pPr>
            <w:r w:rsidRPr="00B20AE8">
              <w:t>-8</w:t>
            </w:r>
            <w:r w:rsidRPr="00B20AE8">
              <w:rPr>
                <w:rFonts w:hint="eastAsia"/>
              </w:rPr>
              <w:t>2</w:t>
            </w:r>
            <w:r w:rsidRPr="00B20AE8">
              <w:rPr>
                <w:szCs w:val="18"/>
              </w:rPr>
              <w:t xml:space="preserve"> – </w:t>
            </w:r>
            <w:r w:rsidRPr="00B20AE8">
              <w:t>Δ</w:t>
            </w:r>
            <w:r w:rsidRPr="00B20AE8">
              <w:rPr>
                <w:vertAlign w:val="subscript"/>
              </w:rPr>
              <w:t>minSENS</w:t>
            </w:r>
          </w:p>
        </w:tc>
        <w:tc>
          <w:tcPr>
            <w:tcW w:w="1525" w:type="dxa"/>
          </w:tcPr>
          <w:p w14:paraId="75484DE8" w14:textId="77777777" w:rsidR="006E5C62" w:rsidRPr="00B20AE8" w:rsidRDefault="006E5C62" w:rsidP="0039402F">
            <w:pPr>
              <w:pStyle w:val="TAC"/>
              <w:rPr>
                <w:lang w:val="sv-SE"/>
              </w:rPr>
            </w:pPr>
            <w:r w:rsidRPr="00B20AE8">
              <w:rPr>
                <w:lang w:val="sv-SE"/>
              </w:rPr>
              <w:t>1.4 MHz E-UTRA signal, 3 RBs</w:t>
            </w:r>
          </w:p>
        </w:tc>
      </w:tr>
      <w:tr w:rsidR="004F339F" w:rsidRPr="00B20AE8" w14:paraId="7C3D7C61" w14:textId="77777777" w:rsidTr="006A2BF1">
        <w:trPr>
          <w:cantSplit/>
          <w:jc w:val="center"/>
        </w:trPr>
        <w:tc>
          <w:tcPr>
            <w:tcW w:w="1116" w:type="dxa"/>
          </w:tcPr>
          <w:p w14:paraId="78049FB2" w14:textId="77777777" w:rsidR="006E5C62" w:rsidRPr="00B20AE8" w:rsidRDefault="006E5C62" w:rsidP="0039402F">
            <w:pPr>
              <w:pStyle w:val="TAC"/>
            </w:pPr>
            <w:r w:rsidRPr="00B20AE8">
              <w:t>3</w:t>
            </w:r>
          </w:p>
        </w:tc>
        <w:tc>
          <w:tcPr>
            <w:tcW w:w="1969" w:type="dxa"/>
          </w:tcPr>
          <w:p w14:paraId="646F69DF" w14:textId="4616C925" w:rsidR="006E5C62" w:rsidRPr="00B20AE8" w:rsidRDefault="006E5C62" w:rsidP="0039402F">
            <w:pPr>
              <w:pStyle w:val="TAC"/>
            </w:pPr>
            <w:r w:rsidRPr="00B20AE8">
              <w:t xml:space="preserve">A1-5 in 3GPP </w:t>
            </w:r>
            <w:r w:rsidR="001A40B1" w:rsidRPr="00B20AE8">
              <w:t>36.104</w:t>
            </w:r>
            <w:r w:rsidR="003D3C64">
              <w:t> </w:t>
            </w:r>
            <w:r w:rsidR="003D3C64" w:rsidRPr="00B20AE8">
              <w:t>[</w:t>
            </w:r>
            <w:r w:rsidR="001A40B1" w:rsidRPr="00B20AE8">
              <w:t>4]</w:t>
            </w:r>
            <w:r w:rsidRPr="00B20AE8">
              <w:t xml:space="preserve"> Annex A.1</w:t>
            </w:r>
          </w:p>
        </w:tc>
        <w:tc>
          <w:tcPr>
            <w:tcW w:w="1843" w:type="dxa"/>
          </w:tcPr>
          <w:p w14:paraId="213D73BE" w14:textId="77777777" w:rsidR="006E5C62" w:rsidRPr="00B20AE8" w:rsidRDefault="006E5C62" w:rsidP="0039402F">
            <w:pPr>
              <w:pStyle w:val="TAC"/>
            </w:pPr>
            <w:r w:rsidRPr="00B20AE8">
              <w:t>-95.4</w:t>
            </w:r>
            <w:r w:rsidRPr="00B20AE8">
              <w:rPr>
                <w:szCs w:val="18"/>
              </w:rPr>
              <w:t xml:space="preserve"> – </w:t>
            </w:r>
            <w:r w:rsidRPr="00B20AE8">
              <w:t>Δ</w:t>
            </w:r>
            <w:r w:rsidRPr="00B20AE8">
              <w:rPr>
                <w:vertAlign w:val="subscript"/>
              </w:rPr>
              <w:t>minSENS</w:t>
            </w:r>
            <w:r w:rsidRPr="00B20AE8">
              <w:t xml:space="preserve"> </w:t>
            </w:r>
          </w:p>
        </w:tc>
        <w:tc>
          <w:tcPr>
            <w:tcW w:w="1701" w:type="dxa"/>
          </w:tcPr>
          <w:p w14:paraId="4D8E10CC" w14:textId="77777777" w:rsidR="006E5C62" w:rsidRPr="00B20AE8" w:rsidRDefault="006E5C62" w:rsidP="0039402F">
            <w:pPr>
              <w:pStyle w:val="TAC"/>
            </w:pPr>
            <w:r w:rsidRPr="00B20AE8">
              <w:t>-95.0</w:t>
            </w:r>
            <w:r w:rsidRPr="00B20AE8">
              <w:rPr>
                <w:szCs w:val="18"/>
              </w:rPr>
              <w:t xml:space="preserve"> – </w:t>
            </w:r>
            <w:r w:rsidRPr="00B20AE8">
              <w:t>Δ</w:t>
            </w:r>
            <w:r w:rsidRPr="00B20AE8">
              <w:rPr>
                <w:vertAlign w:val="subscript"/>
              </w:rPr>
              <w:t>minSENS</w:t>
            </w:r>
            <w:r w:rsidRPr="00B20AE8">
              <w:t xml:space="preserve"> </w:t>
            </w:r>
          </w:p>
        </w:tc>
        <w:tc>
          <w:tcPr>
            <w:tcW w:w="1701" w:type="dxa"/>
          </w:tcPr>
          <w:p w14:paraId="5E27349B" w14:textId="77777777" w:rsidR="006E5C62" w:rsidRPr="00B20AE8" w:rsidRDefault="006E5C62" w:rsidP="0039402F">
            <w:pPr>
              <w:pStyle w:val="TAC"/>
            </w:pPr>
            <w:r w:rsidRPr="00B20AE8">
              <w:t>-</w:t>
            </w:r>
            <w:r w:rsidRPr="00B20AE8">
              <w:rPr>
                <w:rFonts w:hint="eastAsia"/>
              </w:rPr>
              <w:t>79</w:t>
            </w:r>
            <w:r w:rsidRPr="00B20AE8">
              <w:rPr>
                <w:szCs w:val="18"/>
              </w:rPr>
              <w:t xml:space="preserve"> – </w:t>
            </w:r>
            <w:r w:rsidRPr="00B20AE8">
              <w:t>Δ</w:t>
            </w:r>
            <w:r w:rsidRPr="00B20AE8">
              <w:rPr>
                <w:vertAlign w:val="subscript"/>
              </w:rPr>
              <w:t>minSENS</w:t>
            </w:r>
          </w:p>
        </w:tc>
        <w:tc>
          <w:tcPr>
            <w:tcW w:w="1525" w:type="dxa"/>
          </w:tcPr>
          <w:p w14:paraId="2119F7A0" w14:textId="77777777" w:rsidR="006E5C62" w:rsidRPr="00B20AE8" w:rsidRDefault="006E5C62" w:rsidP="0039402F">
            <w:pPr>
              <w:pStyle w:val="TAC"/>
              <w:rPr>
                <w:lang w:val="sv-SE"/>
              </w:rPr>
            </w:pPr>
            <w:r w:rsidRPr="00B20AE8">
              <w:rPr>
                <w:lang w:val="sv-SE"/>
              </w:rPr>
              <w:t>3 MHz E-UTRA signal, 6 RBs</w:t>
            </w:r>
          </w:p>
        </w:tc>
      </w:tr>
      <w:tr w:rsidR="004F339F" w:rsidRPr="00B20AE8" w14:paraId="74D0C1F4" w14:textId="77777777" w:rsidTr="006A2BF1">
        <w:trPr>
          <w:cantSplit/>
          <w:jc w:val="center"/>
        </w:trPr>
        <w:tc>
          <w:tcPr>
            <w:tcW w:w="1116" w:type="dxa"/>
          </w:tcPr>
          <w:p w14:paraId="5DD98B79" w14:textId="77777777" w:rsidR="006E5C62" w:rsidRPr="00B20AE8" w:rsidRDefault="006E5C62" w:rsidP="0039402F">
            <w:pPr>
              <w:pStyle w:val="TAC"/>
            </w:pPr>
            <w:r w:rsidRPr="00B20AE8">
              <w:t>5</w:t>
            </w:r>
          </w:p>
        </w:tc>
        <w:tc>
          <w:tcPr>
            <w:tcW w:w="1969" w:type="dxa"/>
          </w:tcPr>
          <w:p w14:paraId="7DC89312" w14:textId="581B6AFA" w:rsidR="006E5C62" w:rsidRPr="00B20AE8" w:rsidRDefault="006E5C62" w:rsidP="0039402F">
            <w:pPr>
              <w:pStyle w:val="TAC"/>
            </w:pPr>
            <w:r w:rsidRPr="00B20AE8">
              <w:t xml:space="preserve">A1-2 in 3GPP </w:t>
            </w:r>
            <w:r w:rsidR="001A40B1" w:rsidRPr="00B20AE8">
              <w:t>36.104</w:t>
            </w:r>
            <w:r w:rsidR="003D3C64">
              <w:t> </w:t>
            </w:r>
            <w:r w:rsidR="003D3C64" w:rsidRPr="00B20AE8">
              <w:t>[</w:t>
            </w:r>
            <w:r w:rsidR="001A40B1" w:rsidRPr="00B20AE8">
              <w:t>4]</w:t>
            </w:r>
            <w:r w:rsidRPr="00B20AE8">
              <w:t xml:space="preserve"> Annex A.1</w:t>
            </w:r>
          </w:p>
        </w:tc>
        <w:tc>
          <w:tcPr>
            <w:tcW w:w="1843" w:type="dxa"/>
          </w:tcPr>
          <w:p w14:paraId="12BF0BE2" w14:textId="77777777" w:rsidR="006E5C62" w:rsidRPr="00B20AE8" w:rsidRDefault="006E5C62" w:rsidP="0039402F">
            <w:pPr>
              <w:pStyle w:val="TAC"/>
            </w:pPr>
            <w:r w:rsidRPr="00B20AE8">
              <w:t>-93.3</w:t>
            </w:r>
            <w:r w:rsidRPr="00B20AE8">
              <w:rPr>
                <w:szCs w:val="18"/>
              </w:rPr>
              <w:t xml:space="preserve"> – </w:t>
            </w:r>
            <w:r w:rsidRPr="00B20AE8">
              <w:t>Δ</w:t>
            </w:r>
            <w:r w:rsidRPr="00B20AE8">
              <w:rPr>
                <w:vertAlign w:val="subscript"/>
              </w:rPr>
              <w:t>minSENS</w:t>
            </w:r>
            <w:r w:rsidRPr="00B20AE8">
              <w:t xml:space="preserve"> </w:t>
            </w:r>
          </w:p>
        </w:tc>
        <w:tc>
          <w:tcPr>
            <w:tcW w:w="1701" w:type="dxa"/>
          </w:tcPr>
          <w:p w14:paraId="463797C5" w14:textId="77777777" w:rsidR="006E5C62" w:rsidRPr="00B20AE8" w:rsidRDefault="006E5C62" w:rsidP="0039402F">
            <w:pPr>
              <w:pStyle w:val="TAC"/>
            </w:pPr>
            <w:r w:rsidRPr="00B20AE8">
              <w:t>-92.9</w:t>
            </w:r>
            <w:r w:rsidRPr="00B20AE8">
              <w:rPr>
                <w:szCs w:val="18"/>
              </w:rPr>
              <w:t xml:space="preserve"> – </w:t>
            </w:r>
            <w:r w:rsidRPr="00B20AE8">
              <w:t>Δ</w:t>
            </w:r>
            <w:r w:rsidRPr="00B20AE8">
              <w:rPr>
                <w:vertAlign w:val="subscript"/>
              </w:rPr>
              <w:t>minSENS</w:t>
            </w:r>
            <w:r w:rsidRPr="00B20AE8">
              <w:t xml:space="preserve"> </w:t>
            </w:r>
          </w:p>
        </w:tc>
        <w:tc>
          <w:tcPr>
            <w:tcW w:w="1701" w:type="dxa"/>
          </w:tcPr>
          <w:p w14:paraId="5DC64305" w14:textId="77777777" w:rsidR="006E5C62" w:rsidRPr="00B20AE8" w:rsidRDefault="006E5C62" w:rsidP="0039402F">
            <w:pPr>
              <w:pStyle w:val="TAC"/>
            </w:pPr>
            <w:r w:rsidRPr="00B20AE8">
              <w:t>-</w:t>
            </w:r>
            <w:r w:rsidRPr="00B20AE8">
              <w:rPr>
                <w:rFonts w:hint="eastAsia"/>
              </w:rPr>
              <w:t>76</w:t>
            </w:r>
            <w:r w:rsidRPr="00B20AE8">
              <w:rPr>
                <w:szCs w:val="18"/>
              </w:rPr>
              <w:t xml:space="preserve"> – </w:t>
            </w:r>
            <w:r w:rsidRPr="00B20AE8">
              <w:t>Δ</w:t>
            </w:r>
            <w:r w:rsidRPr="00B20AE8">
              <w:rPr>
                <w:vertAlign w:val="subscript"/>
              </w:rPr>
              <w:t>minSENS</w:t>
            </w:r>
          </w:p>
        </w:tc>
        <w:tc>
          <w:tcPr>
            <w:tcW w:w="1525" w:type="dxa"/>
          </w:tcPr>
          <w:p w14:paraId="1A060A95" w14:textId="77777777" w:rsidR="006E5C62" w:rsidRPr="00B20AE8" w:rsidRDefault="006E5C62" w:rsidP="0039402F">
            <w:pPr>
              <w:pStyle w:val="TAC"/>
              <w:rPr>
                <w:lang w:val="sv-SE"/>
              </w:rPr>
            </w:pPr>
            <w:r w:rsidRPr="00B20AE8">
              <w:rPr>
                <w:lang w:val="sv-SE"/>
              </w:rPr>
              <w:t>5 MHz E-UTRA signal, 10 RBs</w:t>
            </w:r>
          </w:p>
        </w:tc>
      </w:tr>
      <w:tr w:rsidR="004F339F" w:rsidRPr="00B20AE8" w14:paraId="0731B70A" w14:textId="77777777" w:rsidTr="006A2BF1">
        <w:trPr>
          <w:cantSplit/>
          <w:jc w:val="center"/>
        </w:trPr>
        <w:tc>
          <w:tcPr>
            <w:tcW w:w="1116" w:type="dxa"/>
          </w:tcPr>
          <w:p w14:paraId="07ADA6F4" w14:textId="77777777" w:rsidR="006E5C62" w:rsidRPr="00B20AE8" w:rsidRDefault="006E5C62" w:rsidP="0039402F">
            <w:pPr>
              <w:pStyle w:val="TAC"/>
            </w:pPr>
            <w:r w:rsidRPr="00B20AE8">
              <w:t>10</w:t>
            </w:r>
          </w:p>
        </w:tc>
        <w:tc>
          <w:tcPr>
            <w:tcW w:w="1969" w:type="dxa"/>
          </w:tcPr>
          <w:p w14:paraId="2BEA951D" w14:textId="1A3911B6"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 xml:space="preserve">(NOTE </w:t>
            </w:r>
            <w:r w:rsidRPr="00B20AE8">
              <w:rPr>
                <w:rFonts w:hint="eastAsia"/>
                <w:lang w:eastAsia="ko-KR"/>
              </w:rPr>
              <w:t>3</w:t>
            </w:r>
            <w:r w:rsidRPr="00B20AE8">
              <w:rPr>
                <w:lang w:eastAsia="ko-KR"/>
              </w:rPr>
              <w:t>)</w:t>
            </w:r>
          </w:p>
        </w:tc>
        <w:tc>
          <w:tcPr>
            <w:tcW w:w="1843" w:type="dxa"/>
          </w:tcPr>
          <w:p w14:paraId="61675565" w14:textId="77777777" w:rsidR="006E5C62" w:rsidRPr="00B20AE8" w:rsidRDefault="006E5C62" w:rsidP="0039402F">
            <w:pPr>
              <w:pStyle w:val="TAC"/>
            </w:pPr>
            <w:r w:rsidRPr="00B20AE8">
              <w:t>-91.8</w:t>
            </w:r>
            <w:r w:rsidRPr="00B20AE8">
              <w:rPr>
                <w:szCs w:val="18"/>
              </w:rPr>
              <w:t xml:space="preserve"> – </w:t>
            </w:r>
            <w:r w:rsidRPr="00B20AE8">
              <w:t>Δ</w:t>
            </w:r>
            <w:r w:rsidRPr="00B20AE8">
              <w:rPr>
                <w:vertAlign w:val="subscript"/>
              </w:rPr>
              <w:t>minSENS</w:t>
            </w:r>
            <w:r w:rsidRPr="00B20AE8">
              <w:t xml:space="preserve"> </w:t>
            </w:r>
          </w:p>
        </w:tc>
        <w:tc>
          <w:tcPr>
            <w:tcW w:w="1701" w:type="dxa"/>
          </w:tcPr>
          <w:p w14:paraId="5443F80E" w14:textId="77777777" w:rsidR="006E5C62" w:rsidRPr="00B20AE8" w:rsidRDefault="006E5C62" w:rsidP="0039402F">
            <w:pPr>
              <w:pStyle w:val="TAC"/>
            </w:pPr>
            <w:r w:rsidRPr="00B20AE8">
              <w:t>-91.4</w:t>
            </w:r>
            <w:r w:rsidRPr="00B20AE8">
              <w:rPr>
                <w:szCs w:val="18"/>
              </w:rPr>
              <w:t xml:space="preserve">– </w:t>
            </w:r>
            <w:r w:rsidRPr="00B20AE8">
              <w:t>Δ</w:t>
            </w:r>
            <w:r w:rsidRPr="00B20AE8">
              <w:rPr>
                <w:vertAlign w:val="subscript"/>
              </w:rPr>
              <w:t>minSENS</w:t>
            </w:r>
            <w:r w:rsidRPr="00B20AE8">
              <w:t xml:space="preserve"> </w:t>
            </w:r>
          </w:p>
        </w:tc>
        <w:tc>
          <w:tcPr>
            <w:tcW w:w="1701" w:type="dxa"/>
          </w:tcPr>
          <w:p w14:paraId="4E900E4C" w14:textId="77777777" w:rsidR="006E5C62" w:rsidRPr="00B20AE8" w:rsidRDefault="006E5C62" w:rsidP="0039402F">
            <w:pPr>
              <w:pStyle w:val="TAC"/>
            </w:pPr>
            <w:r w:rsidRPr="00B20AE8">
              <w:t>-7</w:t>
            </w:r>
            <w:r w:rsidRPr="00B20AE8">
              <w:rPr>
                <w:rFonts w:hint="eastAsia"/>
              </w:rPr>
              <w:t>2</w:t>
            </w:r>
            <w:r w:rsidRPr="00B20AE8">
              <w:rPr>
                <w:szCs w:val="18"/>
              </w:rPr>
              <w:t xml:space="preserve"> – </w:t>
            </w:r>
            <w:r w:rsidRPr="00B20AE8">
              <w:t>Δ</w:t>
            </w:r>
            <w:r w:rsidRPr="00B20AE8">
              <w:rPr>
                <w:vertAlign w:val="subscript"/>
              </w:rPr>
              <w:t>minSENS</w:t>
            </w:r>
          </w:p>
        </w:tc>
        <w:tc>
          <w:tcPr>
            <w:tcW w:w="1525" w:type="dxa"/>
          </w:tcPr>
          <w:p w14:paraId="078151F4" w14:textId="77777777" w:rsidR="006E5C62" w:rsidRPr="00B20AE8" w:rsidRDefault="006E5C62" w:rsidP="0039402F">
            <w:pPr>
              <w:pStyle w:val="TAC"/>
              <w:rPr>
                <w:lang w:val="sv-SE" w:eastAsia="ko-KR"/>
              </w:rPr>
            </w:pPr>
            <w:r w:rsidRPr="00B20AE8">
              <w:rPr>
                <w:lang w:val="sv-SE"/>
              </w:rPr>
              <w:t>10 MHz E-UTRA signal, 25 RBs</w:t>
            </w:r>
            <w:r w:rsidRPr="00B20AE8">
              <w:rPr>
                <w:rFonts w:hint="eastAsia"/>
                <w:lang w:val="sv-SE" w:eastAsia="ko-KR"/>
              </w:rPr>
              <w:t xml:space="preserve"> </w:t>
            </w:r>
            <w:r w:rsidRPr="00B20AE8">
              <w:rPr>
                <w:lang w:val="sv-SE" w:eastAsia="ko-KR"/>
              </w:rPr>
              <w:t xml:space="preserve">(NOTE </w:t>
            </w:r>
            <w:r w:rsidRPr="00B20AE8">
              <w:rPr>
                <w:rFonts w:hint="eastAsia"/>
                <w:lang w:val="sv-SE" w:eastAsia="ko-KR"/>
              </w:rPr>
              <w:t>3</w:t>
            </w:r>
            <w:r w:rsidRPr="00B20AE8">
              <w:rPr>
                <w:lang w:val="sv-SE" w:eastAsia="ko-KR"/>
              </w:rPr>
              <w:t>)</w:t>
            </w:r>
          </w:p>
        </w:tc>
      </w:tr>
      <w:tr w:rsidR="004F339F" w:rsidRPr="00B20AE8" w14:paraId="50CEA3FE" w14:textId="77777777" w:rsidTr="006A2BF1">
        <w:trPr>
          <w:cantSplit/>
          <w:jc w:val="center"/>
        </w:trPr>
        <w:tc>
          <w:tcPr>
            <w:tcW w:w="1116" w:type="dxa"/>
          </w:tcPr>
          <w:p w14:paraId="1947B35B" w14:textId="77777777" w:rsidR="006E5C62" w:rsidRPr="00B20AE8" w:rsidRDefault="006E5C62" w:rsidP="0039402F">
            <w:pPr>
              <w:pStyle w:val="TAC"/>
            </w:pPr>
            <w:r w:rsidRPr="00B20AE8">
              <w:t>15</w:t>
            </w:r>
          </w:p>
        </w:tc>
        <w:tc>
          <w:tcPr>
            <w:tcW w:w="1969" w:type="dxa"/>
          </w:tcPr>
          <w:p w14:paraId="6EB870CA" w14:textId="1836A5C4"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843" w:type="dxa"/>
          </w:tcPr>
          <w:p w14:paraId="34CBE135" w14:textId="77777777" w:rsidR="006E5C62" w:rsidRPr="00B20AE8" w:rsidRDefault="006E5C62" w:rsidP="0039402F">
            <w:pPr>
              <w:pStyle w:val="TAC"/>
            </w:pPr>
            <w:r w:rsidRPr="00B20AE8">
              <w:t>-91.8</w:t>
            </w:r>
            <w:r w:rsidRPr="00B20AE8">
              <w:rPr>
                <w:szCs w:val="18"/>
              </w:rPr>
              <w:t xml:space="preserve">– </w:t>
            </w:r>
            <w:r w:rsidRPr="00B20AE8">
              <w:t>Δ</w:t>
            </w:r>
            <w:r w:rsidRPr="00B20AE8">
              <w:rPr>
                <w:vertAlign w:val="subscript"/>
              </w:rPr>
              <w:t>minSENS</w:t>
            </w:r>
            <w:r w:rsidRPr="00B20AE8">
              <w:t xml:space="preserve"> </w:t>
            </w:r>
          </w:p>
        </w:tc>
        <w:tc>
          <w:tcPr>
            <w:tcW w:w="1701" w:type="dxa"/>
          </w:tcPr>
          <w:p w14:paraId="0C8B706B" w14:textId="77777777" w:rsidR="006E5C62" w:rsidRPr="00B20AE8" w:rsidRDefault="006E5C62" w:rsidP="0039402F">
            <w:pPr>
              <w:pStyle w:val="TAC"/>
            </w:pPr>
            <w:r w:rsidRPr="00B20AE8">
              <w:t>-91.4</w:t>
            </w:r>
            <w:r w:rsidRPr="00B20AE8">
              <w:rPr>
                <w:szCs w:val="18"/>
              </w:rPr>
              <w:t xml:space="preserve">– </w:t>
            </w:r>
            <w:r w:rsidRPr="00B20AE8">
              <w:t>Δ</w:t>
            </w:r>
            <w:r w:rsidRPr="00B20AE8">
              <w:rPr>
                <w:vertAlign w:val="subscript"/>
              </w:rPr>
              <w:t>minSENS</w:t>
            </w:r>
            <w:r w:rsidRPr="00B20AE8">
              <w:t xml:space="preserve"> </w:t>
            </w:r>
          </w:p>
        </w:tc>
        <w:tc>
          <w:tcPr>
            <w:tcW w:w="1701" w:type="dxa"/>
          </w:tcPr>
          <w:p w14:paraId="5C647B42" w14:textId="77777777" w:rsidR="006E5C62" w:rsidRPr="00B20AE8" w:rsidRDefault="006E5C62" w:rsidP="0039402F">
            <w:pPr>
              <w:pStyle w:val="TAC"/>
            </w:pPr>
            <w:r w:rsidRPr="00B20AE8">
              <w:t>-7</w:t>
            </w:r>
            <w:r w:rsidRPr="00B20AE8">
              <w:rPr>
                <w:rFonts w:hint="eastAsia"/>
              </w:rPr>
              <w:t>2</w:t>
            </w:r>
            <w:r w:rsidRPr="00B20AE8">
              <w:rPr>
                <w:szCs w:val="18"/>
              </w:rPr>
              <w:t xml:space="preserve"> – </w:t>
            </w:r>
            <w:r w:rsidRPr="00B20AE8">
              <w:t>Δ</w:t>
            </w:r>
            <w:r w:rsidRPr="00B20AE8">
              <w:rPr>
                <w:vertAlign w:val="subscript"/>
              </w:rPr>
              <w:t>minSENS</w:t>
            </w:r>
          </w:p>
        </w:tc>
        <w:tc>
          <w:tcPr>
            <w:tcW w:w="1525" w:type="dxa"/>
          </w:tcPr>
          <w:p w14:paraId="15D96A45" w14:textId="77777777" w:rsidR="006E5C62" w:rsidRPr="00B20AE8" w:rsidRDefault="006E5C62" w:rsidP="0039402F">
            <w:pPr>
              <w:pStyle w:val="TAC"/>
              <w:rPr>
                <w:lang w:val="sv-SE" w:eastAsia="ko-KR"/>
              </w:rPr>
            </w:pPr>
            <w:r w:rsidRPr="00B20AE8">
              <w:rPr>
                <w:lang w:val="sv-SE"/>
              </w:rPr>
              <w:t>15 MHz E-UTRA signal, 25 RBs</w:t>
            </w:r>
            <w:r w:rsidRPr="00B20AE8">
              <w:rPr>
                <w:rFonts w:hint="eastAsia"/>
                <w:lang w:val="sv-SE" w:eastAsia="ko-KR"/>
              </w:rPr>
              <w:t xml:space="preserve"> </w:t>
            </w:r>
            <w:r w:rsidRPr="00B20AE8">
              <w:rPr>
                <w:lang w:val="sv-SE" w:eastAsia="ko-KR"/>
              </w:rPr>
              <w:t>(NOTE 1)</w:t>
            </w:r>
          </w:p>
        </w:tc>
      </w:tr>
      <w:tr w:rsidR="004F339F" w:rsidRPr="00B20AE8" w14:paraId="06EB06BE" w14:textId="77777777" w:rsidTr="006A2BF1">
        <w:trPr>
          <w:cantSplit/>
          <w:jc w:val="center"/>
        </w:trPr>
        <w:tc>
          <w:tcPr>
            <w:tcW w:w="1116" w:type="dxa"/>
          </w:tcPr>
          <w:p w14:paraId="227639B1" w14:textId="77777777" w:rsidR="006E5C62" w:rsidRPr="00B20AE8" w:rsidRDefault="006E5C62" w:rsidP="0039402F">
            <w:pPr>
              <w:pStyle w:val="TAC"/>
            </w:pPr>
            <w:r w:rsidRPr="00B20AE8">
              <w:t>20</w:t>
            </w:r>
          </w:p>
        </w:tc>
        <w:tc>
          <w:tcPr>
            <w:tcW w:w="1969" w:type="dxa"/>
          </w:tcPr>
          <w:p w14:paraId="2C8FFCCA" w14:textId="6DE9A053"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843" w:type="dxa"/>
          </w:tcPr>
          <w:p w14:paraId="2AE1A1C8" w14:textId="77777777" w:rsidR="006E5C62" w:rsidRPr="00B20AE8" w:rsidRDefault="006E5C62" w:rsidP="0039402F">
            <w:pPr>
              <w:pStyle w:val="TAC"/>
            </w:pPr>
            <w:r w:rsidRPr="00B20AE8">
              <w:t>-91.8</w:t>
            </w:r>
            <w:r w:rsidRPr="00B20AE8">
              <w:rPr>
                <w:szCs w:val="18"/>
              </w:rPr>
              <w:t xml:space="preserve">– </w:t>
            </w:r>
            <w:r w:rsidRPr="00B20AE8">
              <w:t>Δ</w:t>
            </w:r>
            <w:r w:rsidRPr="00B20AE8">
              <w:rPr>
                <w:vertAlign w:val="subscript"/>
              </w:rPr>
              <w:t>minSENS</w:t>
            </w:r>
            <w:r w:rsidRPr="00B20AE8">
              <w:t xml:space="preserve"> </w:t>
            </w:r>
          </w:p>
        </w:tc>
        <w:tc>
          <w:tcPr>
            <w:tcW w:w="1701" w:type="dxa"/>
          </w:tcPr>
          <w:p w14:paraId="2D084BAD" w14:textId="77777777" w:rsidR="006E5C62" w:rsidRPr="00B20AE8" w:rsidRDefault="006E5C62" w:rsidP="0039402F">
            <w:pPr>
              <w:pStyle w:val="TAC"/>
            </w:pPr>
            <w:r w:rsidRPr="00B20AE8">
              <w:t>-91.4</w:t>
            </w:r>
            <w:r w:rsidRPr="00B20AE8">
              <w:rPr>
                <w:szCs w:val="18"/>
              </w:rPr>
              <w:t xml:space="preserve">– </w:t>
            </w:r>
            <w:r w:rsidRPr="00B20AE8">
              <w:t>Δ</w:t>
            </w:r>
            <w:r w:rsidRPr="00B20AE8">
              <w:rPr>
                <w:vertAlign w:val="subscript"/>
              </w:rPr>
              <w:t>minSENS</w:t>
            </w:r>
            <w:r w:rsidRPr="00B20AE8">
              <w:t xml:space="preserve"> </w:t>
            </w:r>
          </w:p>
        </w:tc>
        <w:tc>
          <w:tcPr>
            <w:tcW w:w="1701" w:type="dxa"/>
          </w:tcPr>
          <w:p w14:paraId="324BF368" w14:textId="77777777" w:rsidR="006E5C62" w:rsidRPr="00B20AE8" w:rsidRDefault="006E5C62" w:rsidP="0039402F">
            <w:pPr>
              <w:pStyle w:val="TAC"/>
            </w:pPr>
            <w:r w:rsidRPr="00B20AE8">
              <w:t>-7</w:t>
            </w:r>
            <w:r w:rsidRPr="00B20AE8">
              <w:rPr>
                <w:rFonts w:hint="eastAsia"/>
              </w:rPr>
              <w:t>2</w:t>
            </w:r>
            <w:r w:rsidRPr="00B20AE8">
              <w:rPr>
                <w:szCs w:val="18"/>
              </w:rPr>
              <w:t xml:space="preserve"> – </w:t>
            </w:r>
            <w:r w:rsidRPr="00B20AE8">
              <w:t>Δ</w:t>
            </w:r>
            <w:r w:rsidRPr="00B20AE8">
              <w:rPr>
                <w:vertAlign w:val="subscript"/>
              </w:rPr>
              <w:t>minSENS</w:t>
            </w:r>
          </w:p>
        </w:tc>
        <w:tc>
          <w:tcPr>
            <w:tcW w:w="1525" w:type="dxa"/>
          </w:tcPr>
          <w:p w14:paraId="26C5A22B" w14:textId="77777777" w:rsidR="006E5C62" w:rsidRPr="00B20AE8" w:rsidRDefault="006E5C62" w:rsidP="0039402F">
            <w:pPr>
              <w:pStyle w:val="TAC"/>
              <w:rPr>
                <w:lang w:val="sv-SE" w:eastAsia="ko-KR"/>
              </w:rPr>
            </w:pPr>
            <w:r w:rsidRPr="00B20AE8">
              <w:rPr>
                <w:lang w:val="sv-SE"/>
              </w:rPr>
              <w:t>20 MHz E-UTRA signal, 25 RBs</w:t>
            </w:r>
            <w:r w:rsidRPr="00B20AE8">
              <w:rPr>
                <w:rFonts w:hint="eastAsia"/>
                <w:lang w:val="sv-SE" w:eastAsia="ko-KR"/>
              </w:rPr>
              <w:t xml:space="preserve"> </w:t>
            </w:r>
            <w:r w:rsidRPr="00B20AE8">
              <w:rPr>
                <w:lang w:val="sv-SE" w:eastAsia="ko-KR"/>
              </w:rPr>
              <w:t>(NOTE 1)</w:t>
            </w:r>
          </w:p>
        </w:tc>
      </w:tr>
      <w:tr w:rsidR="00CC4BB7" w:rsidRPr="00B20AE8" w14:paraId="3E877C3E" w14:textId="77777777" w:rsidTr="006A2BF1">
        <w:trPr>
          <w:cantSplit/>
          <w:jc w:val="center"/>
        </w:trPr>
        <w:tc>
          <w:tcPr>
            <w:tcW w:w="9855" w:type="dxa"/>
            <w:gridSpan w:val="6"/>
          </w:tcPr>
          <w:p w14:paraId="016E6691" w14:textId="77777777" w:rsidR="006E5C62" w:rsidRPr="00B20AE8" w:rsidRDefault="006E5C62" w:rsidP="0039402F">
            <w:pPr>
              <w:pStyle w:val="TAN"/>
              <w:rPr>
                <w:vertAlign w:val="subscript"/>
                <w:lang w:eastAsia="zh-CN"/>
              </w:rPr>
            </w:pPr>
            <w:r w:rsidRPr="00B20AE8">
              <w:t>NOTE</w:t>
            </w:r>
            <w:r w:rsidRPr="00B20AE8">
              <w:rPr>
                <w:rFonts w:hint="eastAsia"/>
                <w:lang w:eastAsia="ko-KR"/>
              </w:rPr>
              <w:t xml:space="preserve"> 1</w:t>
            </w:r>
            <w:r w:rsidRPr="00B20AE8">
              <w:t>:</w:t>
            </w:r>
            <w:r w:rsidR="00A22911" w:rsidRPr="00B20AE8">
              <w:tab/>
            </w:r>
            <w:r w:rsidRPr="00B20AE8">
              <w:t>Wanted and interfering signal are placed adjacently around F</w:t>
            </w:r>
            <w:r w:rsidRPr="00B20AE8">
              <w:rPr>
                <w:vertAlign w:val="subscript"/>
              </w:rPr>
              <w:t>c</w:t>
            </w:r>
            <w:r w:rsidRPr="00B20AE8">
              <w:rPr>
                <w:lang w:eastAsia="ko-KR"/>
              </w:rPr>
              <w:t>, 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w:t>
            </w:r>
            <w:r w:rsidRPr="00B20AE8">
              <w:rPr>
                <w:lang w:eastAsia="ko-KR"/>
              </w:rPr>
              <w:t>and interfering signal are</w:t>
            </w:r>
            <w:r w:rsidRPr="00B20AE8">
              <w:rPr>
                <w:rFonts w:hint="eastAsia"/>
                <w:lang w:eastAsia="zh-CN"/>
              </w:rPr>
              <w:t xml:space="preserve"> </w:t>
            </w:r>
            <w:r w:rsidRPr="00B20AE8">
              <w:rPr>
                <w:lang w:eastAsia="zh-CN"/>
              </w:rPr>
              <w:t>not</w:t>
            </w:r>
            <w:r w:rsidRPr="00B20AE8">
              <w:rPr>
                <w:rFonts w:hint="eastAsia"/>
                <w:lang w:eastAsia="zh-CN"/>
              </w:rPr>
              <w:t xml:space="preserve"> applied for Band 46.</w:t>
            </w:r>
          </w:p>
          <w:p w14:paraId="03617D5B"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5D3D4B" w:rsidRPr="00B20AE8">
              <w:rPr>
                <w:lang w:eastAsia="zh-CN"/>
              </w:rPr>
              <w:t>V</w:t>
            </w:r>
            <w:r w:rsidR="009A73AE" w:rsidRPr="00B20AE8">
              <w:rPr>
                <w:lang w:eastAsia="zh-CN"/>
              </w:rPr>
              <w:t>oid</w:t>
            </w:r>
          </w:p>
          <w:p w14:paraId="4E12B3C5" w14:textId="77777777" w:rsidR="006E5C62" w:rsidRPr="00B20AE8" w:rsidRDefault="006E5C62" w:rsidP="0039402F">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t>T</w:t>
            </w:r>
            <w:r w:rsidRPr="00B20AE8">
              <w:rPr>
                <w:rFonts w:hint="eastAsia"/>
                <w:lang w:eastAsia="zh-CN"/>
              </w:rPr>
              <w:t xml:space="preserve">his </w:t>
            </w:r>
            <w:r w:rsidRPr="00B20AE8">
              <w:rPr>
                <w:lang w:eastAsia="zh-CN"/>
              </w:rPr>
              <w:t>reference measurement channel</w:t>
            </w:r>
            <w:r w:rsidRPr="00B20AE8">
              <w:rPr>
                <w:lang w:eastAsia="ko-KR"/>
              </w:rPr>
              <w:t xml:space="preserve"> and interfering signal</w:t>
            </w:r>
            <w:r w:rsidRPr="00B20AE8">
              <w:rPr>
                <w:rFonts w:hint="eastAsia"/>
                <w:lang w:eastAsia="zh-CN"/>
              </w:rPr>
              <w:t xml:space="preserve"> are </w:t>
            </w:r>
            <w:r w:rsidRPr="00B20AE8">
              <w:rPr>
                <w:lang w:eastAsia="zh-CN"/>
              </w:rPr>
              <w:t>not</w:t>
            </w:r>
            <w:r w:rsidRPr="00B20AE8">
              <w:rPr>
                <w:rFonts w:hint="eastAsia"/>
                <w:lang w:eastAsia="zh-CN"/>
              </w:rPr>
              <w:t xml:space="preserve"> applied for Band 46.</w:t>
            </w:r>
          </w:p>
        </w:tc>
      </w:tr>
    </w:tbl>
    <w:p w14:paraId="6EB631C9" w14:textId="77777777" w:rsidR="00DD6845" w:rsidRPr="00B20AE8" w:rsidRDefault="00DD6845" w:rsidP="0039402F"/>
    <w:p w14:paraId="5EA0CF00" w14:textId="77777777" w:rsidR="008048CC" w:rsidRPr="00B20AE8" w:rsidRDefault="008048CC" w:rsidP="008048CC">
      <w:pPr>
        <w:pStyle w:val="Heading4"/>
      </w:pPr>
      <w:bookmarkStart w:id="5915" w:name="_Toc21123293"/>
      <w:bookmarkStart w:id="5916" w:name="_Toc45907486"/>
      <w:bookmarkStart w:id="5917" w:name="_Toc53181590"/>
      <w:bookmarkStart w:id="5918" w:name="_Toc61117355"/>
      <w:bookmarkStart w:id="5919" w:name="_Toc67081207"/>
      <w:bookmarkStart w:id="5920" w:name="_Toc68770559"/>
      <w:bookmarkStart w:id="5921" w:name="_Toc74755622"/>
      <w:bookmarkStart w:id="5922" w:name="_Toc76506546"/>
      <w:bookmarkStart w:id="5923" w:name="_Toc83113465"/>
      <w:bookmarkStart w:id="5924" w:name="_Toc89876668"/>
      <w:bookmarkStart w:id="5925" w:name="_Toc98711568"/>
      <w:bookmarkStart w:id="5926" w:name="_Toc145097435"/>
      <w:bookmarkStart w:id="5927" w:name="_Toc161848685"/>
      <w:r w:rsidRPr="00B20AE8">
        <w:rPr>
          <w:lang w:eastAsia="sv-SE"/>
        </w:rPr>
        <w:t>7.9.5.2</w:t>
      </w:r>
      <w:r w:rsidRPr="00B20AE8">
        <w:rPr>
          <w:lang w:eastAsia="sv-SE"/>
        </w:rPr>
        <w:tab/>
        <w:t>NR test requirement</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5A320AE4" w14:textId="77777777" w:rsidR="008048CC" w:rsidRPr="00B20AE8" w:rsidRDefault="008048CC" w:rsidP="0039402F">
      <w:r w:rsidRPr="00B20AE8">
        <w:t>The requirement shall apply at the RIB</w:t>
      </w:r>
      <w:r w:rsidRPr="00B20AE8">
        <w:rPr>
          <w:b/>
        </w:rPr>
        <w:t xml:space="preserve"> </w:t>
      </w:r>
      <w:r w:rsidRPr="00B20AE8">
        <w:t xml:space="preserve">when the AoA of the incident wave of the received signal and the interfering signal are the same direction and are within the </w:t>
      </w:r>
      <w:r w:rsidRPr="00B20AE8">
        <w:rPr>
          <w:i/>
        </w:rPr>
        <w:t>minSENS RoAoA</w:t>
      </w:r>
    </w:p>
    <w:p w14:paraId="4CD8A924" w14:textId="77777777" w:rsidR="008048CC" w:rsidRPr="00B20AE8" w:rsidRDefault="008048CC" w:rsidP="0039402F">
      <w:pPr>
        <w:rPr>
          <w:i/>
        </w:rPr>
      </w:pPr>
      <w:r w:rsidRPr="00B20AE8">
        <w:t xml:space="preserve">The wanted and interfering signals applies to all supported polarizations, under the assumption of </w:t>
      </w:r>
      <w:r w:rsidRPr="00B20AE8">
        <w:rPr>
          <w:i/>
        </w:rPr>
        <w:t>polarization matching.</w:t>
      </w:r>
    </w:p>
    <w:p w14:paraId="2EDD9B87" w14:textId="43D5464B" w:rsidR="008048CC" w:rsidRPr="00B20AE8" w:rsidRDefault="008048CC" w:rsidP="0039402F">
      <w:r w:rsidRPr="00B20AE8">
        <w:t xml:space="preserve">Details of the reference measurement channels can be found in </w:t>
      </w:r>
      <w:r w:rsidR="003D3C64" w:rsidRPr="00B20AE8">
        <w:t>TS</w:t>
      </w:r>
      <w:r w:rsidR="003D3C64">
        <w:t> </w:t>
      </w:r>
      <w:r w:rsidR="003D3C64" w:rsidRPr="00B20AE8">
        <w:t>3</w:t>
      </w:r>
      <w:r w:rsidRPr="00B20AE8">
        <w:t>8.141-2</w:t>
      </w:r>
      <w:r w:rsidR="003D3C64">
        <w:t> </w:t>
      </w:r>
      <w:r w:rsidR="003D3C64" w:rsidRPr="00B20AE8">
        <w:t>[</w:t>
      </w:r>
      <w:r w:rsidRPr="00B20AE8">
        <w:t>34] annex A.</w:t>
      </w:r>
    </w:p>
    <w:p w14:paraId="06A44E88" w14:textId="77777777" w:rsidR="002F6B19" w:rsidRPr="00B20AE8" w:rsidRDefault="002F6B19" w:rsidP="0039402F">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6944DA" w:rsidRPr="00B20AE8" w14:paraId="3163D63E" w14:textId="77777777" w:rsidTr="00EA7724">
        <w:trPr>
          <w:cantSplit/>
          <w:jc w:val="center"/>
        </w:trPr>
        <w:tc>
          <w:tcPr>
            <w:tcW w:w="1263" w:type="dxa"/>
            <w:tcBorders>
              <w:top w:val="single" w:sz="4" w:space="0" w:color="auto"/>
              <w:left w:val="single" w:sz="4" w:space="0" w:color="auto"/>
              <w:right w:val="single" w:sz="4" w:space="0" w:color="auto"/>
            </w:tcBorders>
            <w:shd w:val="clear" w:color="auto" w:fill="auto"/>
          </w:tcPr>
          <w:p w14:paraId="174DA279" w14:textId="77777777" w:rsidR="006944DA" w:rsidRPr="00B20AE8" w:rsidRDefault="006944DA" w:rsidP="0039402F">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tcBorders>
              <w:top w:val="single" w:sz="4" w:space="0" w:color="auto"/>
              <w:left w:val="single" w:sz="4" w:space="0" w:color="auto"/>
              <w:right w:val="single" w:sz="4" w:space="0" w:color="auto"/>
            </w:tcBorders>
            <w:shd w:val="clear" w:color="auto" w:fill="auto"/>
          </w:tcPr>
          <w:p w14:paraId="185EC145" w14:textId="77777777" w:rsidR="006944DA" w:rsidRPr="00B20AE8" w:rsidRDefault="006944DA" w:rsidP="0039402F">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tcBorders>
              <w:top w:val="single" w:sz="4" w:space="0" w:color="auto"/>
              <w:left w:val="single" w:sz="4" w:space="0" w:color="auto"/>
              <w:right w:val="single" w:sz="4" w:space="0" w:color="auto"/>
            </w:tcBorders>
            <w:shd w:val="clear" w:color="auto" w:fill="auto"/>
          </w:tcPr>
          <w:p w14:paraId="06292838" w14:textId="77777777" w:rsidR="006944DA" w:rsidRPr="00B20AE8" w:rsidRDefault="006944DA" w:rsidP="0039402F">
            <w:pPr>
              <w:pStyle w:val="TAH"/>
            </w:pPr>
            <w:r w:rsidRPr="00B20AE8">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73F8B000" w14:textId="77777777" w:rsidR="006944DA" w:rsidRPr="00B20AE8" w:rsidRDefault="006944DA" w:rsidP="0039402F">
            <w:pPr>
              <w:pStyle w:val="TAH"/>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684F107" w14:textId="77777777" w:rsidR="006944DA" w:rsidRPr="00B20AE8" w:rsidRDefault="006944DA" w:rsidP="0039402F">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tcBorders>
              <w:top w:val="single" w:sz="4" w:space="0" w:color="auto"/>
              <w:left w:val="single" w:sz="4" w:space="0" w:color="auto"/>
              <w:right w:val="single" w:sz="4" w:space="0" w:color="auto"/>
            </w:tcBorders>
            <w:shd w:val="clear" w:color="auto" w:fill="auto"/>
          </w:tcPr>
          <w:p w14:paraId="551F6B4A" w14:textId="77777777" w:rsidR="006944DA" w:rsidRPr="00B20AE8" w:rsidRDefault="006944DA" w:rsidP="0039402F">
            <w:pPr>
              <w:pStyle w:val="TAH"/>
            </w:pPr>
            <w:r w:rsidRPr="00B20AE8">
              <w:t>Type of interfering signal</w:t>
            </w:r>
          </w:p>
        </w:tc>
      </w:tr>
      <w:tr w:rsidR="006944DA" w:rsidRPr="00B20AE8" w14:paraId="2796175F" w14:textId="77777777" w:rsidTr="006944DA">
        <w:trPr>
          <w:cantSplit/>
          <w:jc w:val="center"/>
        </w:trPr>
        <w:tc>
          <w:tcPr>
            <w:tcW w:w="1263" w:type="dxa"/>
            <w:tcBorders>
              <w:left w:val="single" w:sz="4" w:space="0" w:color="auto"/>
              <w:bottom w:val="single" w:sz="4" w:space="0" w:color="auto"/>
              <w:right w:val="single" w:sz="4" w:space="0" w:color="auto"/>
            </w:tcBorders>
            <w:shd w:val="clear" w:color="auto" w:fill="auto"/>
          </w:tcPr>
          <w:p w14:paraId="5E1ED2A0" w14:textId="77777777" w:rsidR="006944DA" w:rsidRPr="00B20AE8" w:rsidRDefault="006944DA" w:rsidP="0039402F">
            <w:pPr>
              <w:pStyle w:val="TAH"/>
            </w:pPr>
          </w:p>
        </w:tc>
        <w:tc>
          <w:tcPr>
            <w:tcW w:w="1234" w:type="dxa"/>
            <w:tcBorders>
              <w:left w:val="single" w:sz="4" w:space="0" w:color="auto"/>
              <w:bottom w:val="single" w:sz="4" w:space="0" w:color="auto"/>
              <w:right w:val="single" w:sz="4" w:space="0" w:color="auto"/>
            </w:tcBorders>
            <w:shd w:val="clear" w:color="auto" w:fill="auto"/>
          </w:tcPr>
          <w:p w14:paraId="5F83369D" w14:textId="77777777" w:rsidR="006944DA" w:rsidRPr="00B20AE8" w:rsidRDefault="006944DA" w:rsidP="0039402F">
            <w:pPr>
              <w:pStyle w:val="TAH"/>
            </w:pPr>
          </w:p>
        </w:tc>
        <w:tc>
          <w:tcPr>
            <w:tcW w:w="1541" w:type="dxa"/>
            <w:tcBorders>
              <w:left w:val="single" w:sz="4" w:space="0" w:color="auto"/>
              <w:bottom w:val="single" w:sz="4" w:space="0" w:color="auto"/>
              <w:right w:val="single" w:sz="4" w:space="0" w:color="auto"/>
            </w:tcBorders>
            <w:shd w:val="clear" w:color="auto" w:fill="auto"/>
          </w:tcPr>
          <w:p w14:paraId="47D313DB" w14:textId="77777777" w:rsidR="006944DA" w:rsidRPr="00B20AE8" w:rsidRDefault="006944DA" w:rsidP="0039402F">
            <w:pPr>
              <w:pStyle w:val="TAH"/>
            </w:pPr>
          </w:p>
        </w:tc>
        <w:tc>
          <w:tcPr>
            <w:tcW w:w="1486" w:type="dxa"/>
            <w:tcBorders>
              <w:top w:val="single" w:sz="4" w:space="0" w:color="auto"/>
              <w:left w:val="single" w:sz="4" w:space="0" w:color="auto"/>
              <w:bottom w:val="single" w:sz="4" w:space="0" w:color="auto"/>
              <w:right w:val="single" w:sz="4" w:space="0" w:color="auto"/>
            </w:tcBorders>
          </w:tcPr>
          <w:p w14:paraId="07AD84D7" w14:textId="77777777" w:rsidR="006944DA" w:rsidRPr="00B20AE8" w:rsidRDefault="006944DA" w:rsidP="0039402F">
            <w:pPr>
              <w:pStyle w:val="TAH"/>
              <w:rPr>
                <w:lang w:eastAsia="zh-CN"/>
              </w:rPr>
            </w:pPr>
            <w:r w:rsidRPr="00B20AE8">
              <w:t>f ≤ 3.0 GHz</w:t>
            </w:r>
          </w:p>
        </w:tc>
        <w:tc>
          <w:tcPr>
            <w:tcW w:w="1403" w:type="dxa"/>
            <w:tcBorders>
              <w:top w:val="single" w:sz="4" w:space="0" w:color="auto"/>
              <w:left w:val="single" w:sz="4" w:space="0" w:color="auto"/>
              <w:bottom w:val="single" w:sz="4" w:space="0" w:color="auto"/>
              <w:right w:val="single" w:sz="4" w:space="0" w:color="auto"/>
            </w:tcBorders>
          </w:tcPr>
          <w:p w14:paraId="4282EEC0" w14:textId="091815F2" w:rsidR="006944DA" w:rsidRPr="00B20AE8" w:rsidRDefault="006944DA" w:rsidP="0039402F">
            <w:pPr>
              <w:pStyle w:val="TAH"/>
              <w:rPr>
                <w:lang w:eastAsia="zh-CN"/>
              </w:rPr>
            </w:pPr>
            <w:r w:rsidRPr="00B20AE8">
              <w:t>3.0 GHz &lt; f ≤ 4.2 GHz</w:t>
            </w:r>
          </w:p>
        </w:tc>
        <w:tc>
          <w:tcPr>
            <w:tcW w:w="1317" w:type="dxa"/>
            <w:tcBorders>
              <w:left w:val="single" w:sz="4" w:space="0" w:color="auto"/>
              <w:bottom w:val="single" w:sz="4" w:space="0" w:color="auto"/>
              <w:right w:val="single" w:sz="4" w:space="0" w:color="auto"/>
            </w:tcBorders>
            <w:shd w:val="clear" w:color="auto" w:fill="auto"/>
          </w:tcPr>
          <w:p w14:paraId="340E12E5" w14:textId="77777777" w:rsidR="006944DA" w:rsidRPr="00B20AE8" w:rsidRDefault="006944DA" w:rsidP="0039402F">
            <w:pPr>
              <w:pStyle w:val="TAH"/>
            </w:pPr>
          </w:p>
        </w:tc>
        <w:tc>
          <w:tcPr>
            <w:tcW w:w="1381" w:type="dxa"/>
            <w:tcBorders>
              <w:left w:val="single" w:sz="4" w:space="0" w:color="auto"/>
              <w:bottom w:val="single" w:sz="4" w:space="0" w:color="auto"/>
              <w:right w:val="single" w:sz="4" w:space="0" w:color="auto"/>
            </w:tcBorders>
            <w:shd w:val="clear" w:color="auto" w:fill="auto"/>
          </w:tcPr>
          <w:p w14:paraId="1AF79830" w14:textId="77777777" w:rsidR="006944DA" w:rsidRPr="00B20AE8" w:rsidRDefault="006944DA" w:rsidP="0039402F">
            <w:pPr>
              <w:pStyle w:val="TAH"/>
            </w:pPr>
          </w:p>
        </w:tc>
      </w:tr>
      <w:tr w:rsidR="006944DA" w:rsidRPr="00B20AE8" w14:paraId="688F71C9" w14:textId="77777777" w:rsidTr="006944DA">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40B5840" w14:textId="77777777" w:rsidR="006944DA" w:rsidRPr="00B20AE8" w:rsidRDefault="006944DA" w:rsidP="0039402F">
            <w:pPr>
              <w:pStyle w:val="TAC"/>
              <w:rPr>
                <w:lang w:eastAsia="zh-CN"/>
              </w:rPr>
            </w:pPr>
            <w:r w:rsidRPr="00B20AE8">
              <w:t>5</w:t>
            </w:r>
          </w:p>
        </w:tc>
        <w:tc>
          <w:tcPr>
            <w:tcW w:w="1234" w:type="dxa"/>
            <w:tcBorders>
              <w:top w:val="single" w:sz="4" w:space="0" w:color="auto"/>
              <w:left w:val="single" w:sz="6" w:space="0" w:color="000000"/>
              <w:bottom w:val="single" w:sz="6" w:space="0" w:color="000000"/>
              <w:right w:val="single" w:sz="6" w:space="0" w:color="000000"/>
            </w:tcBorders>
          </w:tcPr>
          <w:p w14:paraId="024566B2" w14:textId="77777777" w:rsidR="006944DA" w:rsidRPr="00B20AE8" w:rsidRDefault="006944DA" w:rsidP="0039402F">
            <w:pPr>
              <w:pStyle w:val="TAC"/>
              <w:rPr>
                <w:lang w:eastAsia="zh-CN"/>
              </w:rPr>
            </w:pPr>
            <w:r w:rsidRPr="00B20AE8">
              <w:t>15</w:t>
            </w:r>
          </w:p>
        </w:tc>
        <w:tc>
          <w:tcPr>
            <w:tcW w:w="1541" w:type="dxa"/>
            <w:tcBorders>
              <w:top w:val="single" w:sz="4" w:space="0" w:color="auto"/>
              <w:left w:val="single" w:sz="6" w:space="0" w:color="000000"/>
              <w:bottom w:val="single" w:sz="6" w:space="0" w:color="000000"/>
              <w:right w:val="single" w:sz="4" w:space="0" w:color="auto"/>
            </w:tcBorders>
          </w:tcPr>
          <w:p w14:paraId="3B816D2B" w14:textId="77777777" w:rsidR="006944DA" w:rsidRPr="00B20AE8" w:rsidRDefault="006944DA" w:rsidP="0039402F">
            <w:pPr>
              <w:pStyle w:val="TAC"/>
              <w:rPr>
                <w:lang w:eastAsia="zh-CN"/>
              </w:rPr>
            </w:pPr>
            <w:r w:rsidRPr="00B20AE8">
              <w:t>G-FR1-A1-7</w:t>
            </w:r>
          </w:p>
        </w:tc>
        <w:tc>
          <w:tcPr>
            <w:tcW w:w="1486" w:type="dxa"/>
            <w:tcBorders>
              <w:top w:val="single" w:sz="4" w:space="0" w:color="auto"/>
              <w:left w:val="single" w:sz="4" w:space="0" w:color="auto"/>
              <w:bottom w:val="single" w:sz="4" w:space="0" w:color="auto"/>
              <w:right w:val="single" w:sz="4" w:space="0" w:color="auto"/>
            </w:tcBorders>
          </w:tcPr>
          <w:p w14:paraId="6F45CE6E" w14:textId="77777777" w:rsidR="006944DA" w:rsidRPr="00B20AE8" w:rsidRDefault="006944DA" w:rsidP="0039402F">
            <w:pPr>
              <w:pStyle w:val="TAC"/>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6DFEE809" w14:textId="083387FF" w:rsidR="006944DA" w:rsidRPr="00B20AE8" w:rsidRDefault="006944DA" w:rsidP="0039402F">
            <w:pPr>
              <w:pStyle w:val="TAC"/>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718A298" w14:textId="77777777" w:rsidR="006944DA" w:rsidRPr="00B20AE8" w:rsidRDefault="006944DA" w:rsidP="0039402F">
            <w:pPr>
              <w:pStyle w:val="TAC"/>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228ED7"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43CE9DFB"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080823DC"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20D106C" w14:textId="77777777" w:rsidR="006944DA" w:rsidRPr="00B20AE8" w:rsidRDefault="006944DA" w:rsidP="0039402F">
            <w:pPr>
              <w:pStyle w:val="TAC"/>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2A3BE85C" w14:textId="77777777" w:rsidR="006944DA" w:rsidRPr="00B20AE8" w:rsidRDefault="006944DA" w:rsidP="0039402F">
            <w:pPr>
              <w:pStyle w:val="TAC"/>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574DE531" w14:textId="77777777" w:rsidR="006944DA" w:rsidRPr="00B20AE8" w:rsidRDefault="006944DA" w:rsidP="0039402F">
            <w:pPr>
              <w:pStyle w:val="TAC"/>
            </w:pPr>
            <w:r w:rsidRPr="00B20AE8">
              <w:t>G-FR1-A1-1</w:t>
            </w:r>
          </w:p>
        </w:tc>
        <w:tc>
          <w:tcPr>
            <w:tcW w:w="1486" w:type="dxa"/>
            <w:tcBorders>
              <w:top w:val="single" w:sz="4" w:space="0" w:color="auto"/>
              <w:left w:val="single" w:sz="4" w:space="0" w:color="auto"/>
              <w:bottom w:val="single" w:sz="4" w:space="0" w:color="auto"/>
              <w:right w:val="single" w:sz="4" w:space="0" w:color="auto"/>
            </w:tcBorders>
          </w:tcPr>
          <w:p w14:paraId="625E657C" w14:textId="77777777" w:rsidR="006944DA" w:rsidRPr="00B20AE8" w:rsidRDefault="006944DA" w:rsidP="0039402F">
            <w:pPr>
              <w:pStyle w:val="TAC"/>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92CB7B" w14:textId="35D48CDD" w:rsidR="006944DA" w:rsidRPr="00B20AE8" w:rsidRDefault="006944DA" w:rsidP="0039402F">
            <w:pPr>
              <w:pStyle w:val="TAC"/>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9953081" w14:textId="77777777" w:rsidR="006944DA" w:rsidRPr="00B20AE8" w:rsidRDefault="006944DA" w:rsidP="0039402F">
            <w:pPr>
              <w:pStyle w:val="TAC"/>
            </w:pPr>
            <w:r w:rsidRPr="00B20AE8">
              <w:t>-77.4 -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B72CAC2"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2DD96518" w14:textId="77777777" w:rsidR="006944DA" w:rsidRPr="00B20AE8" w:rsidRDefault="006944DA" w:rsidP="0039402F">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0808CB6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B54761B" w14:textId="77777777" w:rsidR="006944DA" w:rsidRPr="00B20AE8" w:rsidRDefault="006944DA" w:rsidP="0039402F">
            <w:pPr>
              <w:pStyle w:val="TAC"/>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tcPr>
          <w:p w14:paraId="3243B2B7" w14:textId="77777777" w:rsidR="006944DA" w:rsidRPr="00B20AE8" w:rsidRDefault="006944DA" w:rsidP="0039402F">
            <w:pPr>
              <w:pStyle w:val="TAC"/>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6A2BE634" w14:textId="77777777" w:rsidR="006944DA" w:rsidRPr="00B20AE8" w:rsidRDefault="006944DA" w:rsidP="0039402F">
            <w:pPr>
              <w:pStyle w:val="TAC"/>
            </w:pPr>
            <w:r w:rsidRPr="00B20AE8">
              <w:t>G-FR1-A1-4</w:t>
            </w:r>
          </w:p>
        </w:tc>
        <w:tc>
          <w:tcPr>
            <w:tcW w:w="1486" w:type="dxa"/>
            <w:tcBorders>
              <w:top w:val="single" w:sz="4" w:space="0" w:color="auto"/>
              <w:left w:val="single" w:sz="4" w:space="0" w:color="auto"/>
              <w:bottom w:val="single" w:sz="4" w:space="0" w:color="auto"/>
              <w:right w:val="single" w:sz="4" w:space="0" w:color="auto"/>
            </w:tcBorders>
          </w:tcPr>
          <w:p w14:paraId="312B3CEC" w14:textId="77777777" w:rsidR="006944DA" w:rsidRPr="00B20AE8" w:rsidRDefault="006944DA" w:rsidP="0039402F">
            <w:pPr>
              <w:pStyle w:val="TAC"/>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20B1D3" w14:textId="6E2CD46B" w:rsidR="006944DA" w:rsidRPr="00B20AE8" w:rsidRDefault="006944DA" w:rsidP="0039402F">
            <w:pPr>
              <w:pStyle w:val="TAC"/>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052ECD4" w14:textId="77777777" w:rsidR="006944DA" w:rsidRPr="00B20AE8" w:rsidRDefault="006944DA" w:rsidP="0039402F">
            <w:pPr>
              <w:pStyle w:val="TAC"/>
            </w:pPr>
            <w:r w:rsidRPr="00B20AE8">
              <w:t>-71.4 -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854608C" w14:textId="77777777" w:rsidR="006944DA" w:rsidRPr="00B20AE8" w:rsidRDefault="006944DA" w:rsidP="0039402F">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10C9AA1E"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4700183" w14:textId="77777777" w:rsidR="006944DA" w:rsidRPr="00B20AE8" w:rsidRDefault="006944DA" w:rsidP="0039402F">
            <w:pPr>
              <w:pStyle w:val="TAC"/>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tcPr>
          <w:p w14:paraId="67F6E949" w14:textId="77777777" w:rsidR="006944DA" w:rsidRPr="00B20AE8" w:rsidRDefault="006944DA" w:rsidP="0039402F">
            <w:pPr>
              <w:pStyle w:val="TAC"/>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0660888A" w14:textId="77777777" w:rsidR="006944DA" w:rsidRPr="00B20AE8" w:rsidRDefault="006944DA" w:rsidP="0039402F">
            <w:pPr>
              <w:pStyle w:val="TAC"/>
              <w:rPr>
                <w:lang w:eastAsia="zh-CN"/>
              </w:rPr>
            </w:pPr>
            <w:r w:rsidRPr="00B20AE8">
              <w:t>G-FR1-A1-8</w:t>
            </w:r>
          </w:p>
        </w:tc>
        <w:tc>
          <w:tcPr>
            <w:tcW w:w="1486" w:type="dxa"/>
            <w:tcBorders>
              <w:top w:val="single" w:sz="4" w:space="0" w:color="auto"/>
              <w:left w:val="single" w:sz="4" w:space="0" w:color="auto"/>
              <w:bottom w:val="single" w:sz="4" w:space="0" w:color="auto"/>
              <w:right w:val="single" w:sz="4" w:space="0" w:color="auto"/>
            </w:tcBorders>
          </w:tcPr>
          <w:p w14:paraId="4062C2A4" w14:textId="77777777" w:rsidR="006944DA" w:rsidRPr="00B20AE8" w:rsidRDefault="006944DA" w:rsidP="0039402F">
            <w:pPr>
              <w:pStyle w:val="TAC"/>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3A0C8C87" w14:textId="2FDCD46C" w:rsidR="006944DA" w:rsidRPr="00B20AE8" w:rsidRDefault="006944DA" w:rsidP="0039402F">
            <w:pPr>
              <w:pStyle w:val="TAC"/>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E77E8CB" w14:textId="77777777" w:rsidR="006944DA" w:rsidRPr="00B20AE8" w:rsidRDefault="006944DA" w:rsidP="0039402F">
            <w:pPr>
              <w:pStyle w:val="TAC"/>
              <w:rPr>
                <w:lang w:eastAsia="zh-CN"/>
              </w:rPr>
            </w:pPr>
            <w:r w:rsidRPr="00B20AE8">
              <w:t>-81.4 -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92A6DBE"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BC0DC20"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65094CAA"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390095B" w14:textId="77777777" w:rsidR="006944DA" w:rsidRPr="00B20AE8" w:rsidRDefault="006944DA" w:rsidP="0039402F">
            <w:pPr>
              <w:pStyle w:val="TAC"/>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7C3B455" w14:textId="77777777" w:rsidR="006944DA" w:rsidRPr="00B20AE8" w:rsidRDefault="006944DA" w:rsidP="0039402F">
            <w:pPr>
              <w:pStyle w:val="TAC"/>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59EA1DA2" w14:textId="77777777" w:rsidR="006944DA" w:rsidRPr="00B20AE8" w:rsidRDefault="006944DA" w:rsidP="0039402F">
            <w:pPr>
              <w:pStyle w:val="TAC"/>
              <w:rPr>
                <w:lang w:eastAsia="zh-CN"/>
              </w:rPr>
            </w:pPr>
            <w:r w:rsidRPr="00B20AE8">
              <w:t>G-FR1-A1-2</w:t>
            </w:r>
          </w:p>
        </w:tc>
        <w:tc>
          <w:tcPr>
            <w:tcW w:w="1486" w:type="dxa"/>
            <w:tcBorders>
              <w:top w:val="single" w:sz="4" w:space="0" w:color="auto"/>
              <w:left w:val="single" w:sz="4" w:space="0" w:color="auto"/>
              <w:bottom w:val="single" w:sz="4" w:space="0" w:color="auto"/>
              <w:right w:val="single" w:sz="4" w:space="0" w:color="auto"/>
            </w:tcBorders>
          </w:tcPr>
          <w:p w14:paraId="057FBA41" w14:textId="77777777" w:rsidR="006944DA" w:rsidRPr="00B20AE8" w:rsidRDefault="006944DA" w:rsidP="0039402F">
            <w:pPr>
              <w:pStyle w:val="TAC"/>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A30DFAF" w14:textId="31364492" w:rsidR="006944DA" w:rsidRPr="00B20AE8" w:rsidRDefault="006944DA" w:rsidP="0039402F">
            <w:pPr>
              <w:pStyle w:val="TAC"/>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00210DF" w14:textId="77777777" w:rsidR="006944DA" w:rsidRPr="00B20AE8" w:rsidRDefault="006944DA" w:rsidP="0039402F">
            <w:pPr>
              <w:pStyle w:val="TAC"/>
            </w:pPr>
            <w:r w:rsidRPr="00B20AE8">
              <w:t>-78.4 -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A4DFBC0"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7CBFCC30"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24D08E46"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0CF0015"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1042F5CE" w14:textId="77777777" w:rsidR="006944DA" w:rsidRPr="00B20AE8" w:rsidRDefault="006944DA" w:rsidP="0039402F">
            <w:pPr>
              <w:pStyle w:val="TAC"/>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73DCA0F2" w14:textId="77777777" w:rsidR="006944DA" w:rsidRPr="00B20AE8" w:rsidRDefault="006944DA" w:rsidP="0039402F">
            <w:pPr>
              <w:pStyle w:val="TAC"/>
              <w:rPr>
                <w:lang w:eastAsia="zh-CN"/>
              </w:rPr>
            </w:pPr>
            <w:r w:rsidRPr="00B20AE8">
              <w:t>G-FR1-A1-5</w:t>
            </w:r>
          </w:p>
        </w:tc>
        <w:tc>
          <w:tcPr>
            <w:tcW w:w="1486" w:type="dxa"/>
            <w:tcBorders>
              <w:top w:val="single" w:sz="4" w:space="0" w:color="auto"/>
              <w:left w:val="single" w:sz="4" w:space="0" w:color="auto"/>
              <w:bottom w:val="single" w:sz="4" w:space="0" w:color="auto"/>
              <w:right w:val="single" w:sz="4" w:space="0" w:color="auto"/>
            </w:tcBorders>
          </w:tcPr>
          <w:p w14:paraId="72175E32" w14:textId="77777777" w:rsidR="006944DA" w:rsidRPr="00B20AE8" w:rsidRDefault="006944DA" w:rsidP="0039402F">
            <w:pPr>
              <w:pStyle w:val="TAC"/>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C3A123" w14:textId="4F90FCFD" w:rsidR="006944DA" w:rsidRPr="00B20AE8" w:rsidRDefault="006944DA" w:rsidP="0039402F">
            <w:pPr>
              <w:pStyle w:val="TAC"/>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09C00A" w14:textId="77777777" w:rsidR="006944DA" w:rsidRPr="00B20AE8" w:rsidRDefault="006944DA" w:rsidP="0039402F">
            <w:pPr>
              <w:pStyle w:val="TAC"/>
            </w:pPr>
            <w:r w:rsidRPr="00B20AE8">
              <w:t>-71.4 -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191114"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0B1171E" w14:textId="77777777" w:rsidR="006944DA" w:rsidRPr="00B20AE8" w:rsidRDefault="006944DA" w:rsidP="0039402F">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2012E0A4"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FEEEBFE" w14:textId="77777777" w:rsidR="006944DA" w:rsidRPr="00B20AE8" w:rsidRDefault="006944DA" w:rsidP="0039402F">
            <w:pPr>
              <w:pStyle w:val="TAC"/>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BE06F70" w14:textId="77777777" w:rsidR="006944DA" w:rsidRPr="00B20AE8" w:rsidRDefault="006944DA" w:rsidP="0039402F">
            <w:pPr>
              <w:pStyle w:val="TAC"/>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2C1FFD2C" w14:textId="77777777" w:rsidR="006944DA" w:rsidRPr="00B20AE8" w:rsidRDefault="006944DA" w:rsidP="0039402F">
            <w:pPr>
              <w:pStyle w:val="TAC"/>
              <w:rPr>
                <w:lang w:eastAsia="zh-CN"/>
              </w:rPr>
            </w:pPr>
            <w:r w:rsidRPr="00B20AE8">
              <w:t>G-FR1-A1-9</w:t>
            </w:r>
          </w:p>
        </w:tc>
        <w:tc>
          <w:tcPr>
            <w:tcW w:w="1486" w:type="dxa"/>
            <w:tcBorders>
              <w:top w:val="single" w:sz="4" w:space="0" w:color="auto"/>
              <w:left w:val="single" w:sz="4" w:space="0" w:color="auto"/>
              <w:bottom w:val="single" w:sz="4" w:space="0" w:color="auto"/>
              <w:right w:val="single" w:sz="4" w:space="0" w:color="auto"/>
            </w:tcBorders>
          </w:tcPr>
          <w:p w14:paraId="62404086" w14:textId="77777777" w:rsidR="006944DA" w:rsidRPr="00B20AE8" w:rsidRDefault="006944DA" w:rsidP="0039402F">
            <w:pPr>
              <w:pStyle w:val="TAC"/>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D4B73EC" w14:textId="0BABE132" w:rsidR="006944DA" w:rsidRPr="00B20AE8" w:rsidRDefault="006944DA" w:rsidP="0039402F">
            <w:pPr>
              <w:pStyle w:val="TAC"/>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2AAE28D" w14:textId="77777777" w:rsidR="006944DA" w:rsidRPr="00B20AE8" w:rsidRDefault="006944DA" w:rsidP="0039402F">
            <w:pPr>
              <w:pStyle w:val="TAC"/>
              <w:rPr>
                <w:lang w:eastAsia="zh-CN"/>
              </w:rPr>
            </w:pPr>
            <w:r w:rsidRPr="00B20AE8">
              <w:t>-78.4 -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0C20F71"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1FD74230"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02CF1FB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F40A5B5"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3E21D816" w14:textId="77777777" w:rsidR="006944DA" w:rsidRPr="00B20AE8" w:rsidRDefault="006944DA" w:rsidP="0039402F">
            <w:pPr>
              <w:pStyle w:val="TAC"/>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336B9AD6" w14:textId="77777777" w:rsidR="006944DA" w:rsidRPr="00B20AE8" w:rsidRDefault="006944DA" w:rsidP="0039402F">
            <w:pPr>
              <w:pStyle w:val="TAC"/>
              <w:rPr>
                <w:lang w:eastAsia="zh-CN"/>
              </w:rPr>
            </w:pPr>
            <w:r w:rsidRPr="00B20AE8">
              <w:t>G-FR1-A1-6</w:t>
            </w:r>
          </w:p>
        </w:tc>
        <w:tc>
          <w:tcPr>
            <w:tcW w:w="1486" w:type="dxa"/>
            <w:tcBorders>
              <w:top w:val="single" w:sz="4" w:space="0" w:color="auto"/>
              <w:left w:val="single" w:sz="4" w:space="0" w:color="auto"/>
              <w:bottom w:val="single" w:sz="4" w:space="0" w:color="auto"/>
              <w:right w:val="single" w:sz="4" w:space="0" w:color="auto"/>
            </w:tcBorders>
          </w:tcPr>
          <w:p w14:paraId="421FCB39" w14:textId="77777777" w:rsidR="006944DA" w:rsidRPr="00B20AE8" w:rsidRDefault="006944DA" w:rsidP="0039402F">
            <w:pPr>
              <w:pStyle w:val="TAC"/>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93830A5" w14:textId="0CBD3314" w:rsidR="006944DA" w:rsidRPr="00B20AE8" w:rsidRDefault="006944DA" w:rsidP="0039402F">
            <w:pPr>
              <w:pStyle w:val="TAC"/>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7BAF35D4" w14:textId="77777777" w:rsidR="006944DA" w:rsidRPr="00B20AE8" w:rsidRDefault="006944DA" w:rsidP="0039402F">
            <w:pPr>
              <w:pStyle w:val="TAC"/>
            </w:pPr>
            <w:r w:rsidRPr="00B20AE8">
              <w:t>-71.6 -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BB10B04"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2005BD1" w14:textId="77777777" w:rsidR="006944DA" w:rsidRPr="00B20AE8" w:rsidRDefault="006944DA" w:rsidP="0039402F">
            <w:pPr>
              <w:pStyle w:val="TAC"/>
              <w:rPr>
                <w:rFonts w:eastAsia="SimSun"/>
                <w:lang w:val="en-US" w:eastAsia="zh-CN"/>
              </w:rPr>
            </w:pPr>
            <w:r w:rsidRPr="00B20AE8">
              <w:t>24 PRB</w:t>
            </w:r>
            <w:r w:rsidRPr="00B20AE8">
              <w:rPr>
                <w:rFonts w:eastAsia="SimSun" w:hint="eastAsia"/>
                <w:lang w:val="en-US" w:eastAsia="zh-CN"/>
              </w:rPr>
              <w:t>s</w:t>
            </w:r>
          </w:p>
        </w:tc>
      </w:tr>
      <w:tr w:rsidR="006944DA" w:rsidRPr="00B20AE8" w14:paraId="33DD123D"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F00918F" w14:textId="77777777" w:rsidR="006944DA" w:rsidRPr="00B20AE8" w:rsidRDefault="006944DA" w:rsidP="0039402F">
            <w:pPr>
              <w:pStyle w:val="TAN"/>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0703A945" w14:textId="77777777" w:rsidR="006944DA" w:rsidRPr="00B20AE8" w:rsidRDefault="006944DA" w:rsidP="0039402F"/>
    <w:p w14:paraId="6CA28B74" w14:textId="77777777" w:rsidR="002F6B19" w:rsidRPr="00B20AE8" w:rsidRDefault="002F6B19" w:rsidP="0039402F">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6944DA" w:rsidRPr="00B20AE8" w14:paraId="1FA99255" w14:textId="77777777" w:rsidTr="00EA7724">
        <w:trPr>
          <w:cantSplit/>
          <w:jc w:val="center"/>
        </w:trPr>
        <w:tc>
          <w:tcPr>
            <w:tcW w:w="1264" w:type="dxa"/>
            <w:tcBorders>
              <w:top w:val="single" w:sz="4" w:space="0" w:color="auto"/>
              <w:left w:val="single" w:sz="4" w:space="0" w:color="auto"/>
              <w:right w:val="single" w:sz="4" w:space="0" w:color="auto"/>
            </w:tcBorders>
            <w:shd w:val="clear" w:color="auto" w:fill="auto"/>
          </w:tcPr>
          <w:p w14:paraId="7EB16C98" w14:textId="77777777" w:rsidR="006944DA" w:rsidRPr="00B20AE8" w:rsidRDefault="006944DA" w:rsidP="0039402F">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tcBorders>
              <w:top w:val="single" w:sz="4" w:space="0" w:color="auto"/>
              <w:left w:val="single" w:sz="4" w:space="0" w:color="auto"/>
              <w:right w:val="single" w:sz="4" w:space="0" w:color="auto"/>
            </w:tcBorders>
            <w:shd w:val="clear" w:color="auto" w:fill="auto"/>
          </w:tcPr>
          <w:p w14:paraId="779FF2C9" w14:textId="77777777" w:rsidR="006944DA" w:rsidRPr="00B20AE8" w:rsidRDefault="006944DA" w:rsidP="0039402F">
            <w:pPr>
              <w:pStyle w:val="TAH"/>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tcBorders>
              <w:top w:val="single" w:sz="4" w:space="0" w:color="auto"/>
              <w:left w:val="single" w:sz="4" w:space="0" w:color="auto"/>
              <w:right w:val="single" w:sz="4" w:space="0" w:color="auto"/>
            </w:tcBorders>
            <w:shd w:val="clear" w:color="auto" w:fill="auto"/>
          </w:tcPr>
          <w:p w14:paraId="4E31F4B1" w14:textId="77777777" w:rsidR="006944DA" w:rsidRPr="00B20AE8" w:rsidRDefault="006944DA" w:rsidP="0039402F">
            <w:pPr>
              <w:pStyle w:val="TAH"/>
            </w:pPr>
            <w:r w:rsidRPr="00B20AE8">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6D8504E3" w14:textId="77777777" w:rsidR="006944DA" w:rsidRPr="00B20AE8" w:rsidRDefault="006944DA"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3196975" w14:textId="77777777" w:rsidR="006944DA" w:rsidRPr="00B20AE8" w:rsidRDefault="006944DA" w:rsidP="0039402F">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tcBorders>
              <w:top w:val="single" w:sz="4" w:space="0" w:color="auto"/>
              <w:left w:val="single" w:sz="4" w:space="0" w:color="auto"/>
              <w:right w:val="single" w:sz="4" w:space="0" w:color="auto"/>
            </w:tcBorders>
            <w:shd w:val="clear" w:color="auto" w:fill="auto"/>
          </w:tcPr>
          <w:p w14:paraId="20EF840C" w14:textId="77777777" w:rsidR="006944DA" w:rsidRPr="00B20AE8" w:rsidRDefault="006944DA" w:rsidP="0039402F">
            <w:pPr>
              <w:pStyle w:val="TAH"/>
            </w:pPr>
            <w:r w:rsidRPr="00B20AE8">
              <w:t>Type of interfering signal</w:t>
            </w:r>
          </w:p>
        </w:tc>
      </w:tr>
      <w:tr w:rsidR="006944DA" w:rsidRPr="00B20AE8" w14:paraId="43C709A9" w14:textId="77777777" w:rsidTr="006944DA">
        <w:trPr>
          <w:cantSplit/>
          <w:jc w:val="center"/>
        </w:trPr>
        <w:tc>
          <w:tcPr>
            <w:tcW w:w="1264" w:type="dxa"/>
            <w:tcBorders>
              <w:left w:val="single" w:sz="4" w:space="0" w:color="auto"/>
              <w:bottom w:val="single" w:sz="4" w:space="0" w:color="auto"/>
              <w:right w:val="single" w:sz="4" w:space="0" w:color="auto"/>
            </w:tcBorders>
            <w:shd w:val="clear" w:color="auto" w:fill="auto"/>
          </w:tcPr>
          <w:p w14:paraId="475F95C7" w14:textId="77777777" w:rsidR="006944DA" w:rsidRPr="00B20AE8" w:rsidRDefault="006944DA" w:rsidP="0039402F">
            <w:pPr>
              <w:pStyle w:val="TAH"/>
            </w:pPr>
          </w:p>
        </w:tc>
        <w:tc>
          <w:tcPr>
            <w:tcW w:w="1235" w:type="dxa"/>
            <w:tcBorders>
              <w:left w:val="single" w:sz="4" w:space="0" w:color="auto"/>
              <w:bottom w:val="single" w:sz="4" w:space="0" w:color="auto"/>
              <w:right w:val="single" w:sz="4" w:space="0" w:color="auto"/>
            </w:tcBorders>
            <w:shd w:val="clear" w:color="auto" w:fill="auto"/>
          </w:tcPr>
          <w:p w14:paraId="3901D766" w14:textId="77777777" w:rsidR="006944DA" w:rsidRPr="00B20AE8" w:rsidRDefault="006944DA" w:rsidP="0039402F">
            <w:pPr>
              <w:pStyle w:val="TAH"/>
            </w:pPr>
          </w:p>
        </w:tc>
        <w:tc>
          <w:tcPr>
            <w:tcW w:w="1542" w:type="dxa"/>
            <w:tcBorders>
              <w:left w:val="single" w:sz="4" w:space="0" w:color="auto"/>
              <w:bottom w:val="single" w:sz="4" w:space="0" w:color="auto"/>
              <w:right w:val="single" w:sz="4" w:space="0" w:color="auto"/>
            </w:tcBorders>
            <w:shd w:val="clear" w:color="auto" w:fill="auto"/>
          </w:tcPr>
          <w:p w14:paraId="16B1314F" w14:textId="77777777" w:rsidR="006944DA" w:rsidRPr="00B20AE8" w:rsidRDefault="006944DA" w:rsidP="0039402F">
            <w:pPr>
              <w:pStyle w:val="TAH"/>
            </w:pPr>
          </w:p>
        </w:tc>
        <w:tc>
          <w:tcPr>
            <w:tcW w:w="1483" w:type="dxa"/>
            <w:tcBorders>
              <w:top w:val="single" w:sz="4" w:space="0" w:color="auto"/>
              <w:left w:val="single" w:sz="4" w:space="0" w:color="auto"/>
              <w:bottom w:val="single" w:sz="4" w:space="0" w:color="auto"/>
              <w:right w:val="single" w:sz="4" w:space="0" w:color="auto"/>
            </w:tcBorders>
          </w:tcPr>
          <w:p w14:paraId="26BD6198" w14:textId="77777777" w:rsidR="006944DA" w:rsidRPr="00B20AE8" w:rsidRDefault="006944DA" w:rsidP="0039402F">
            <w:pPr>
              <w:pStyle w:val="TAH"/>
              <w:rPr>
                <w:lang w:eastAsia="zh-CN"/>
              </w:rPr>
            </w:pPr>
            <w:r w:rsidRPr="00B20AE8">
              <w:t>f ≤ 3.0 GHz</w:t>
            </w:r>
          </w:p>
        </w:tc>
        <w:tc>
          <w:tcPr>
            <w:tcW w:w="1402" w:type="dxa"/>
            <w:tcBorders>
              <w:top w:val="single" w:sz="4" w:space="0" w:color="auto"/>
              <w:left w:val="single" w:sz="4" w:space="0" w:color="auto"/>
              <w:bottom w:val="single" w:sz="4" w:space="0" w:color="auto"/>
              <w:right w:val="single" w:sz="4" w:space="0" w:color="auto"/>
            </w:tcBorders>
          </w:tcPr>
          <w:p w14:paraId="55A8B702" w14:textId="76757DD9" w:rsidR="006944DA" w:rsidRPr="00B20AE8" w:rsidRDefault="006944DA" w:rsidP="0039402F">
            <w:pPr>
              <w:pStyle w:val="TAH"/>
              <w:rPr>
                <w:lang w:eastAsia="zh-CN"/>
              </w:rPr>
            </w:pPr>
            <w:r w:rsidRPr="00B20AE8">
              <w:t>3.0 GHz &lt; f ≤ 4.2 GHz</w:t>
            </w:r>
          </w:p>
        </w:tc>
        <w:tc>
          <w:tcPr>
            <w:tcW w:w="1317" w:type="dxa"/>
            <w:tcBorders>
              <w:left w:val="single" w:sz="4" w:space="0" w:color="auto"/>
              <w:bottom w:val="single" w:sz="4" w:space="0" w:color="auto"/>
              <w:right w:val="single" w:sz="4" w:space="0" w:color="auto"/>
            </w:tcBorders>
            <w:shd w:val="clear" w:color="auto" w:fill="auto"/>
          </w:tcPr>
          <w:p w14:paraId="4481A3AA" w14:textId="77777777" w:rsidR="006944DA" w:rsidRPr="00B20AE8" w:rsidRDefault="006944DA" w:rsidP="0039402F">
            <w:pPr>
              <w:pStyle w:val="TAH"/>
            </w:pPr>
          </w:p>
        </w:tc>
        <w:tc>
          <w:tcPr>
            <w:tcW w:w="1382" w:type="dxa"/>
            <w:tcBorders>
              <w:left w:val="single" w:sz="4" w:space="0" w:color="auto"/>
              <w:bottom w:val="single" w:sz="4" w:space="0" w:color="auto"/>
              <w:right w:val="single" w:sz="4" w:space="0" w:color="auto"/>
            </w:tcBorders>
            <w:shd w:val="clear" w:color="auto" w:fill="auto"/>
          </w:tcPr>
          <w:p w14:paraId="3C7085BA" w14:textId="77777777" w:rsidR="006944DA" w:rsidRPr="00B20AE8" w:rsidRDefault="006944DA" w:rsidP="0039402F">
            <w:pPr>
              <w:pStyle w:val="TAH"/>
            </w:pPr>
          </w:p>
        </w:tc>
      </w:tr>
      <w:tr w:rsidR="006944DA" w:rsidRPr="00B20AE8" w14:paraId="20C51ABC" w14:textId="77777777" w:rsidTr="006944DA">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5CA711C" w14:textId="77777777" w:rsidR="006944DA" w:rsidRPr="00B20AE8" w:rsidRDefault="006944DA" w:rsidP="0039402F">
            <w:pPr>
              <w:pStyle w:val="TAC"/>
              <w:rPr>
                <w:lang w:eastAsia="zh-CN"/>
              </w:rPr>
            </w:pPr>
            <w:r w:rsidRPr="00B20AE8">
              <w:t>5</w:t>
            </w:r>
          </w:p>
        </w:tc>
        <w:tc>
          <w:tcPr>
            <w:tcW w:w="1235" w:type="dxa"/>
            <w:tcBorders>
              <w:top w:val="single" w:sz="4" w:space="0" w:color="auto"/>
              <w:left w:val="single" w:sz="6" w:space="0" w:color="000000"/>
              <w:bottom w:val="single" w:sz="6" w:space="0" w:color="000000"/>
              <w:right w:val="single" w:sz="6" w:space="0" w:color="000000"/>
            </w:tcBorders>
          </w:tcPr>
          <w:p w14:paraId="02621B6A" w14:textId="77777777" w:rsidR="006944DA" w:rsidRPr="00B20AE8" w:rsidRDefault="006944DA" w:rsidP="0039402F">
            <w:pPr>
              <w:pStyle w:val="TAC"/>
              <w:rPr>
                <w:lang w:eastAsia="zh-CN"/>
              </w:rPr>
            </w:pPr>
            <w:r w:rsidRPr="00B20AE8">
              <w:t>15</w:t>
            </w:r>
          </w:p>
        </w:tc>
        <w:tc>
          <w:tcPr>
            <w:tcW w:w="1542" w:type="dxa"/>
            <w:tcBorders>
              <w:top w:val="single" w:sz="4" w:space="0" w:color="auto"/>
              <w:left w:val="single" w:sz="6" w:space="0" w:color="000000"/>
              <w:bottom w:val="single" w:sz="6" w:space="0" w:color="000000"/>
              <w:right w:val="single" w:sz="4" w:space="0" w:color="auto"/>
            </w:tcBorders>
          </w:tcPr>
          <w:p w14:paraId="08C255A0" w14:textId="77777777" w:rsidR="006944DA" w:rsidRPr="00B20AE8" w:rsidRDefault="006944DA" w:rsidP="0039402F">
            <w:pPr>
              <w:pStyle w:val="TAC"/>
              <w:rPr>
                <w:lang w:eastAsia="zh-CN"/>
              </w:rPr>
            </w:pPr>
            <w:r w:rsidRPr="00B20AE8">
              <w:t>G-FR1-A1-7</w:t>
            </w:r>
          </w:p>
        </w:tc>
        <w:tc>
          <w:tcPr>
            <w:tcW w:w="1483" w:type="dxa"/>
            <w:tcBorders>
              <w:top w:val="single" w:sz="4" w:space="0" w:color="auto"/>
              <w:left w:val="single" w:sz="4" w:space="0" w:color="auto"/>
              <w:bottom w:val="single" w:sz="4" w:space="0" w:color="auto"/>
              <w:right w:val="single" w:sz="4" w:space="0" w:color="auto"/>
            </w:tcBorders>
          </w:tcPr>
          <w:p w14:paraId="225BA3BC" w14:textId="77777777" w:rsidR="006944DA" w:rsidRPr="00B20AE8" w:rsidRDefault="006944DA" w:rsidP="0039402F">
            <w:pPr>
              <w:pStyle w:val="TAC"/>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BE7F747" w14:textId="034ED621" w:rsidR="006944DA" w:rsidRPr="00B20AE8" w:rsidRDefault="006944DA" w:rsidP="0039402F">
            <w:pPr>
              <w:pStyle w:val="TAC"/>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0638F9" w14:textId="77777777" w:rsidR="006944DA" w:rsidRPr="00B20AE8" w:rsidRDefault="006944DA" w:rsidP="0039402F">
            <w:pPr>
              <w:pStyle w:val="TAC"/>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2C45FE8"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12A00AA5"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1EF06E78"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9F5A04" w14:textId="77777777" w:rsidR="006944DA" w:rsidRPr="00B20AE8" w:rsidRDefault="006944DA" w:rsidP="0039402F">
            <w:pPr>
              <w:pStyle w:val="TAC"/>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04D1C61" w14:textId="77777777" w:rsidR="006944DA" w:rsidRPr="00B20AE8" w:rsidRDefault="006944DA" w:rsidP="0039402F">
            <w:pPr>
              <w:pStyle w:val="TAC"/>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9466F4F" w14:textId="77777777" w:rsidR="006944DA" w:rsidRPr="00B20AE8" w:rsidRDefault="006944DA" w:rsidP="0039402F">
            <w:pPr>
              <w:pStyle w:val="TAC"/>
            </w:pPr>
            <w:r w:rsidRPr="00B20AE8">
              <w:t>G-FR1-A1-1</w:t>
            </w:r>
          </w:p>
        </w:tc>
        <w:tc>
          <w:tcPr>
            <w:tcW w:w="1483" w:type="dxa"/>
            <w:tcBorders>
              <w:top w:val="single" w:sz="4" w:space="0" w:color="auto"/>
              <w:left w:val="single" w:sz="4" w:space="0" w:color="auto"/>
              <w:bottom w:val="single" w:sz="4" w:space="0" w:color="auto"/>
              <w:right w:val="single" w:sz="4" w:space="0" w:color="auto"/>
            </w:tcBorders>
          </w:tcPr>
          <w:p w14:paraId="3E28FAC6" w14:textId="77777777" w:rsidR="006944DA" w:rsidRPr="00B20AE8" w:rsidRDefault="006944DA" w:rsidP="0039402F">
            <w:pPr>
              <w:pStyle w:val="TAC"/>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B6CD104" w14:textId="7C832F7C" w:rsidR="006944DA" w:rsidRPr="00B20AE8" w:rsidRDefault="006944DA" w:rsidP="0039402F">
            <w:pPr>
              <w:pStyle w:val="TAC"/>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89B7592" w14:textId="77777777" w:rsidR="006944DA" w:rsidRPr="00B20AE8" w:rsidRDefault="006944DA" w:rsidP="0039402F">
            <w:pPr>
              <w:pStyle w:val="TAC"/>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EFA4A30"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2FCFFDB" w14:textId="77777777" w:rsidR="006944DA" w:rsidRPr="00B20AE8" w:rsidRDefault="006944DA" w:rsidP="0039402F">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4C5D07F5"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8CAB961" w14:textId="77777777" w:rsidR="006944DA" w:rsidRPr="00B20AE8" w:rsidRDefault="006944DA" w:rsidP="0039402F">
            <w:pPr>
              <w:pStyle w:val="TAC"/>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tcPr>
          <w:p w14:paraId="64367229" w14:textId="77777777" w:rsidR="006944DA" w:rsidRPr="00B20AE8" w:rsidRDefault="006944DA" w:rsidP="0039402F">
            <w:pPr>
              <w:pStyle w:val="TAC"/>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7C68A61" w14:textId="77777777" w:rsidR="006944DA" w:rsidRPr="00B20AE8" w:rsidRDefault="006944DA" w:rsidP="0039402F">
            <w:pPr>
              <w:pStyle w:val="TAC"/>
            </w:pPr>
            <w:r w:rsidRPr="00B20AE8">
              <w:t>G-FR1-A1-4</w:t>
            </w:r>
          </w:p>
        </w:tc>
        <w:tc>
          <w:tcPr>
            <w:tcW w:w="1483" w:type="dxa"/>
            <w:tcBorders>
              <w:top w:val="single" w:sz="4" w:space="0" w:color="auto"/>
              <w:left w:val="single" w:sz="4" w:space="0" w:color="auto"/>
              <w:bottom w:val="single" w:sz="4" w:space="0" w:color="auto"/>
              <w:right w:val="single" w:sz="4" w:space="0" w:color="auto"/>
            </w:tcBorders>
          </w:tcPr>
          <w:p w14:paraId="36B76BE7" w14:textId="77777777" w:rsidR="006944DA" w:rsidRPr="00B20AE8" w:rsidRDefault="006944DA" w:rsidP="0039402F">
            <w:pPr>
              <w:pStyle w:val="TAC"/>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AACD251" w14:textId="2498002D" w:rsidR="006944DA" w:rsidRPr="00B20AE8" w:rsidRDefault="006944DA" w:rsidP="0039402F">
            <w:pPr>
              <w:pStyle w:val="TAC"/>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30D30DD" w14:textId="77777777" w:rsidR="006944DA" w:rsidRPr="00B20AE8" w:rsidRDefault="006944DA" w:rsidP="0039402F">
            <w:pPr>
              <w:pStyle w:val="TAC"/>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C18540A" w14:textId="77777777" w:rsidR="006944DA" w:rsidRPr="00B20AE8" w:rsidRDefault="006944DA" w:rsidP="0039402F">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4D6584D"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8071374" w14:textId="77777777" w:rsidR="006944DA" w:rsidRPr="00B20AE8" w:rsidRDefault="006944DA" w:rsidP="0039402F">
            <w:pPr>
              <w:pStyle w:val="TAC"/>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tcPr>
          <w:p w14:paraId="32820DA0" w14:textId="77777777" w:rsidR="006944DA" w:rsidRPr="00B20AE8" w:rsidRDefault="006944DA" w:rsidP="0039402F">
            <w:pPr>
              <w:pStyle w:val="TAC"/>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42518DB7" w14:textId="77777777" w:rsidR="006944DA" w:rsidRPr="00B20AE8" w:rsidRDefault="006944DA" w:rsidP="0039402F">
            <w:pPr>
              <w:pStyle w:val="TAC"/>
              <w:rPr>
                <w:lang w:eastAsia="zh-CN"/>
              </w:rPr>
            </w:pPr>
            <w:r w:rsidRPr="00B20AE8">
              <w:t>G-FR1-A1-8</w:t>
            </w:r>
          </w:p>
        </w:tc>
        <w:tc>
          <w:tcPr>
            <w:tcW w:w="1483" w:type="dxa"/>
            <w:tcBorders>
              <w:top w:val="single" w:sz="4" w:space="0" w:color="auto"/>
              <w:left w:val="single" w:sz="4" w:space="0" w:color="auto"/>
              <w:bottom w:val="single" w:sz="4" w:space="0" w:color="auto"/>
              <w:right w:val="single" w:sz="4" w:space="0" w:color="auto"/>
            </w:tcBorders>
          </w:tcPr>
          <w:p w14:paraId="4DB6701C" w14:textId="77777777" w:rsidR="006944DA" w:rsidRPr="00B20AE8" w:rsidRDefault="006944DA" w:rsidP="0039402F">
            <w:pPr>
              <w:pStyle w:val="TAC"/>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C761674" w14:textId="0BF44F9F" w:rsidR="006944DA" w:rsidRPr="00B20AE8" w:rsidRDefault="006944DA" w:rsidP="0039402F">
            <w:pPr>
              <w:pStyle w:val="TAC"/>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9482F31" w14:textId="77777777" w:rsidR="006944DA" w:rsidRPr="00B20AE8" w:rsidRDefault="006944DA" w:rsidP="0039402F">
            <w:pPr>
              <w:pStyle w:val="TAC"/>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7367C"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401D1B2"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72DB5C30"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E0687FB" w14:textId="77777777" w:rsidR="006944DA" w:rsidRPr="00B20AE8" w:rsidRDefault="006944DA" w:rsidP="0039402F">
            <w:pPr>
              <w:pStyle w:val="TAC"/>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B9B901C" w14:textId="77777777" w:rsidR="006944DA" w:rsidRPr="00B20AE8" w:rsidRDefault="006944DA" w:rsidP="0039402F">
            <w:pPr>
              <w:pStyle w:val="TAC"/>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59F45989" w14:textId="77777777" w:rsidR="006944DA" w:rsidRPr="00B20AE8" w:rsidRDefault="006944DA" w:rsidP="0039402F">
            <w:pPr>
              <w:pStyle w:val="TAC"/>
              <w:rPr>
                <w:lang w:eastAsia="zh-CN"/>
              </w:rPr>
            </w:pPr>
            <w:r w:rsidRPr="00B20AE8">
              <w:t>G-FR1-A1-2</w:t>
            </w:r>
          </w:p>
        </w:tc>
        <w:tc>
          <w:tcPr>
            <w:tcW w:w="1483" w:type="dxa"/>
            <w:tcBorders>
              <w:top w:val="single" w:sz="4" w:space="0" w:color="auto"/>
              <w:left w:val="single" w:sz="4" w:space="0" w:color="auto"/>
              <w:bottom w:val="single" w:sz="4" w:space="0" w:color="auto"/>
              <w:right w:val="single" w:sz="4" w:space="0" w:color="auto"/>
            </w:tcBorders>
          </w:tcPr>
          <w:p w14:paraId="0E1BD508" w14:textId="77777777" w:rsidR="006944DA" w:rsidRPr="00B20AE8" w:rsidRDefault="006944DA" w:rsidP="0039402F">
            <w:pPr>
              <w:pStyle w:val="TAC"/>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D7808F9" w14:textId="3BD3622A" w:rsidR="006944DA" w:rsidRPr="00B20AE8" w:rsidRDefault="006944DA" w:rsidP="0039402F">
            <w:pPr>
              <w:pStyle w:val="TAC"/>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0FCDEF8" w14:textId="77777777" w:rsidR="006944DA" w:rsidRPr="00B20AE8" w:rsidRDefault="006944DA" w:rsidP="0039402F">
            <w:pPr>
              <w:pStyle w:val="TAC"/>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002B7DF"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54AF71"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58C3B13F"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46C8AFB"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331CAE9A" w14:textId="77777777" w:rsidR="006944DA" w:rsidRPr="00B20AE8" w:rsidRDefault="006944DA" w:rsidP="0039402F">
            <w:pPr>
              <w:pStyle w:val="TAC"/>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6E63279A" w14:textId="77777777" w:rsidR="006944DA" w:rsidRPr="00B20AE8" w:rsidRDefault="006944DA" w:rsidP="0039402F">
            <w:pPr>
              <w:pStyle w:val="TAC"/>
              <w:rPr>
                <w:lang w:eastAsia="zh-CN"/>
              </w:rPr>
            </w:pPr>
            <w:r w:rsidRPr="00B20AE8">
              <w:t>G-FR1-A1-5</w:t>
            </w:r>
          </w:p>
        </w:tc>
        <w:tc>
          <w:tcPr>
            <w:tcW w:w="1483" w:type="dxa"/>
            <w:tcBorders>
              <w:top w:val="single" w:sz="4" w:space="0" w:color="auto"/>
              <w:left w:val="single" w:sz="4" w:space="0" w:color="auto"/>
              <w:bottom w:val="single" w:sz="4" w:space="0" w:color="auto"/>
              <w:right w:val="single" w:sz="4" w:space="0" w:color="auto"/>
            </w:tcBorders>
          </w:tcPr>
          <w:p w14:paraId="6CF34118" w14:textId="77777777" w:rsidR="006944DA" w:rsidRPr="00B20AE8" w:rsidRDefault="006944DA" w:rsidP="0039402F">
            <w:pPr>
              <w:pStyle w:val="TAC"/>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4F3D0D1" w14:textId="4DB11C95" w:rsidR="006944DA" w:rsidRPr="00B20AE8" w:rsidRDefault="006944DA" w:rsidP="0039402F">
            <w:pPr>
              <w:pStyle w:val="TAC"/>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89E9661" w14:textId="77777777" w:rsidR="006944DA" w:rsidRPr="00B20AE8" w:rsidRDefault="006944DA" w:rsidP="0039402F">
            <w:pPr>
              <w:pStyle w:val="TAC"/>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6FBC069"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114653" w14:textId="77777777" w:rsidR="006944DA" w:rsidRPr="00B20AE8" w:rsidRDefault="006944DA" w:rsidP="0039402F">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0B7C11C7"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673A895" w14:textId="77777777" w:rsidR="006944DA" w:rsidRPr="00B20AE8" w:rsidRDefault="006944DA" w:rsidP="0039402F">
            <w:pPr>
              <w:pStyle w:val="TAC"/>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E174F24" w14:textId="77777777" w:rsidR="006944DA" w:rsidRPr="00B20AE8" w:rsidRDefault="006944DA" w:rsidP="0039402F">
            <w:pPr>
              <w:pStyle w:val="TAC"/>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5F44114F" w14:textId="77777777" w:rsidR="006944DA" w:rsidRPr="00B20AE8" w:rsidRDefault="006944DA" w:rsidP="0039402F">
            <w:pPr>
              <w:pStyle w:val="TAC"/>
              <w:rPr>
                <w:lang w:eastAsia="zh-CN"/>
              </w:rPr>
            </w:pPr>
            <w:r w:rsidRPr="00B20AE8">
              <w:t>G-FR1-A1-9</w:t>
            </w:r>
          </w:p>
        </w:tc>
        <w:tc>
          <w:tcPr>
            <w:tcW w:w="1483" w:type="dxa"/>
            <w:tcBorders>
              <w:top w:val="single" w:sz="4" w:space="0" w:color="auto"/>
              <w:left w:val="single" w:sz="4" w:space="0" w:color="auto"/>
              <w:bottom w:val="single" w:sz="4" w:space="0" w:color="auto"/>
              <w:right w:val="single" w:sz="4" w:space="0" w:color="auto"/>
            </w:tcBorders>
          </w:tcPr>
          <w:p w14:paraId="51590001" w14:textId="77777777" w:rsidR="006944DA" w:rsidRPr="00B20AE8" w:rsidRDefault="006944DA" w:rsidP="0039402F">
            <w:pPr>
              <w:pStyle w:val="TAC"/>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A5A5ED" w14:textId="78E92383" w:rsidR="006944DA" w:rsidRPr="00B20AE8" w:rsidRDefault="006944DA" w:rsidP="0039402F">
            <w:pPr>
              <w:pStyle w:val="TAC"/>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7DB7C91" w14:textId="77777777" w:rsidR="006944DA" w:rsidRPr="00B20AE8" w:rsidRDefault="006944DA" w:rsidP="0039402F">
            <w:pPr>
              <w:pStyle w:val="TAC"/>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A46B01A"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4DE9EBA"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0399D3B2"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1C2A85B"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13C17338" w14:textId="77777777" w:rsidR="006944DA" w:rsidRPr="00B20AE8" w:rsidRDefault="006944DA" w:rsidP="0039402F">
            <w:pPr>
              <w:pStyle w:val="TAC"/>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7F6DDBBE" w14:textId="77777777" w:rsidR="006944DA" w:rsidRPr="00B20AE8" w:rsidRDefault="006944DA" w:rsidP="0039402F">
            <w:pPr>
              <w:pStyle w:val="TAC"/>
              <w:rPr>
                <w:lang w:eastAsia="zh-CN"/>
              </w:rPr>
            </w:pPr>
            <w:r w:rsidRPr="00B20AE8">
              <w:t>G-FR1-A1-6</w:t>
            </w:r>
          </w:p>
        </w:tc>
        <w:tc>
          <w:tcPr>
            <w:tcW w:w="1483" w:type="dxa"/>
            <w:tcBorders>
              <w:top w:val="single" w:sz="4" w:space="0" w:color="auto"/>
              <w:left w:val="single" w:sz="4" w:space="0" w:color="auto"/>
              <w:bottom w:val="single" w:sz="4" w:space="0" w:color="auto"/>
              <w:right w:val="single" w:sz="4" w:space="0" w:color="auto"/>
            </w:tcBorders>
          </w:tcPr>
          <w:p w14:paraId="34941544" w14:textId="77777777" w:rsidR="006944DA" w:rsidRPr="00B20AE8" w:rsidRDefault="006944DA" w:rsidP="0039402F">
            <w:pPr>
              <w:pStyle w:val="TAC"/>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146AD43" w14:textId="2702492E" w:rsidR="006944DA" w:rsidRPr="00B20AE8" w:rsidRDefault="006944DA" w:rsidP="0039402F">
            <w:pPr>
              <w:pStyle w:val="TAC"/>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F71A1E8" w14:textId="77777777" w:rsidR="006944DA" w:rsidRPr="00B20AE8" w:rsidRDefault="006944DA" w:rsidP="0039402F">
            <w:pPr>
              <w:pStyle w:val="TAC"/>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55D0E75"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4E007BCA" w14:textId="77777777" w:rsidR="006944DA" w:rsidRPr="00B20AE8" w:rsidRDefault="006944DA" w:rsidP="0039402F">
            <w:pPr>
              <w:pStyle w:val="TAC"/>
            </w:pPr>
            <w:r w:rsidRPr="00B20AE8">
              <w:t>24 PRBs</w:t>
            </w:r>
          </w:p>
        </w:tc>
      </w:tr>
      <w:tr w:rsidR="006944DA" w:rsidRPr="00B20AE8" w14:paraId="2272BEA6"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3F5B08F0" w14:textId="77777777" w:rsidR="006944DA" w:rsidRPr="00B20AE8" w:rsidRDefault="006944DA" w:rsidP="0039402F">
            <w:pPr>
              <w:pStyle w:val="TAN"/>
              <w:rPr>
                <w:rFonts w:eastAsia="SimSun"/>
                <w:szCs w:val="18"/>
                <w:lang w:val="en-US" w:eastAsia="zh-CN"/>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EA9EC3C" w14:textId="77777777" w:rsidR="006944DA" w:rsidRDefault="006944DA" w:rsidP="0039402F"/>
    <w:p w14:paraId="4E149C14" w14:textId="1784D5AF" w:rsidR="002F6B19" w:rsidRPr="00B20AE8" w:rsidRDefault="002F6B19" w:rsidP="0039402F">
      <w:pPr>
        <w:pStyle w:val="TH"/>
      </w:pPr>
      <w:r w:rsidRPr="00B20AE8">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0" w:type="auto"/>
        <w:jc w:val="center"/>
        <w:tblLayout w:type="fixed"/>
        <w:tblLook w:val="04A0" w:firstRow="1" w:lastRow="0" w:firstColumn="1" w:lastColumn="0" w:noHBand="0" w:noVBand="1"/>
      </w:tblPr>
      <w:tblGrid>
        <w:gridCol w:w="1359"/>
        <w:gridCol w:w="1117"/>
        <w:gridCol w:w="1387"/>
        <w:gridCol w:w="1377"/>
        <w:gridCol w:w="1517"/>
        <w:gridCol w:w="1107"/>
        <w:gridCol w:w="1761"/>
      </w:tblGrid>
      <w:tr w:rsidR="006944DA" w:rsidRPr="00B20AE8" w14:paraId="32BB0076" w14:textId="77777777" w:rsidTr="00EA7724">
        <w:trPr>
          <w:cantSplit/>
          <w:jc w:val="center"/>
        </w:trPr>
        <w:tc>
          <w:tcPr>
            <w:tcW w:w="1359" w:type="dxa"/>
            <w:tcBorders>
              <w:top w:val="single" w:sz="4" w:space="0" w:color="auto"/>
              <w:left w:val="single" w:sz="4" w:space="0" w:color="auto"/>
              <w:right w:val="single" w:sz="4" w:space="0" w:color="auto"/>
            </w:tcBorders>
            <w:shd w:val="clear" w:color="auto" w:fill="auto"/>
          </w:tcPr>
          <w:p w14:paraId="7E1B23CD" w14:textId="77777777" w:rsidR="006944DA" w:rsidRPr="00B20AE8" w:rsidRDefault="006944DA" w:rsidP="0039402F">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tcBorders>
              <w:top w:val="single" w:sz="4" w:space="0" w:color="auto"/>
              <w:left w:val="single" w:sz="4" w:space="0" w:color="auto"/>
              <w:right w:val="single" w:sz="4" w:space="0" w:color="auto"/>
            </w:tcBorders>
            <w:shd w:val="clear" w:color="auto" w:fill="auto"/>
          </w:tcPr>
          <w:p w14:paraId="7239657B" w14:textId="77777777" w:rsidR="006944DA" w:rsidRPr="00B20AE8" w:rsidRDefault="006944DA" w:rsidP="0039402F">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tcBorders>
              <w:top w:val="single" w:sz="4" w:space="0" w:color="auto"/>
              <w:left w:val="single" w:sz="4" w:space="0" w:color="auto"/>
              <w:right w:val="single" w:sz="4" w:space="0" w:color="auto"/>
            </w:tcBorders>
            <w:shd w:val="clear" w:color="auto" w:fill="auto"/>
          </w:tcPr>
          <w:p w14:paraId="1EF7232F" w14:textId="77777777" w:rsidR="006944DA" w:rsidRPr="00B20AE8" w:rsidRDefault="006944DA" w:rsidP="0039402F">
            <w:pPr>
              <w:pStyle w:val="TAH"/>
            </w:pPr>
            <w:r w:rsidRPr="00B20AE8">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0A0D9386" w14:textId="77777777" w:rsidR="006944DA" w:rsidRPr="00B20AE8" w:rsidRDefault="006944DA"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tcBorders>
              <w:top w:val="single" w:sz="4" w:space="0" w:color="auto"/>
              <w:left w:val="single" w:sz="4" w:space="0" w:color="auto"/>
              <w:right w:val="single" w:sz="4" w:space="0" w:color="auto"/>
            </w:tcBorders>
            <w:shd w:val="clear" w:color="auto" w:fill="auto"/>
          </w:tcPr>
          <w:p w14:paraId="45E1402A" w14:textId="77777777" w:rsidR="006944DA" w:rsidRPr="00B20AE8" w:rsidRDefault="006944DA" w:rsidP="0039402F">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tcBorders>
              <w:top w:val="single" w:sz="4" w:space="0" w:color="auto"/>
              <w:left w:val="single" w:sz="4" w:space="0" w:color="auto"/>
              <w:right w:val="single" w:sz="4" w:space="0" w:color="auto"/>
            </w:tcBorders>
            <w:shd w:val="clear" w:color="auto" w:fill="auto"/>
          </w:tcPr>
          <w:p w14:paraId="6D6765D8" w14:textId="77777777" w:rsidR="006944DA" w:rsidRPr="00B20AE8" w:rsidRDefault="006944DA" w:rsidP="0039402F">
            <w:pPr>
              <w:pStyle w:val="TAH"/>
            </w:pPr>
            <w:r w:rsidRPr="00B20AE8">
              <w:t>Type of interfering signal</w:t>
            </w:r>
          </w:p>
        </w:tc>
      </w:tr>
      <w:tr w:rsidR="006944DA" w:rsidRPr="00B20AE8" w14:paraId="5228475B" w14:textId="77777777" w:rsidTr="006944DA">
        <w:trPr>
          <w:cantSplit/>
          <w:jc w:val="center"/>
        </w:trPr>
        <w:tc>
          <w:tcPr>
            <w:tcW w:w="1359" w:type="dxa"/>
            <w:tcBorders>
              <w:left w:val="single" w:sz="4" w:space="0" w:color="auto"/>
              <w:bottom w:val="single" w:sz="4" w:space="0" w:color="auto"/>
              <w:right w:val="single" w:sz="4" w:space="0" w:color="auto"/>
            </w:tcBorders>
            <w:shd w:val="clear" w:color="auto" w:fill="auto"/>
          </w:tcPr>
          <w:p w14:paraId="4B0D8569" w14:textId="77777777" w:rsidR="006944DA" w:rsidRPr="00B20AE8" w:rsidRDefault="006944DA" w:rsidP="0039402F">
            <w:pPr>
              <w:pStyle w:val="TAH"/>
            </w:pPr>
          </w:p>
        </w:tc>
        <w:tc>
          <w:tcPr>
            <w:tcW w:w="1117" w:type="dxa"/>
            <w:tcBorders>
              <w:left w:val="single" w:sz="4" w:space="0" w:color="auto"/>
              <w:bottom w:val="single" w:sz="4" w:space="0" w:color="auto"/>
              <w:right w:val="single" w:sz="4" w:space="0" w:color="auto"/>
            </w:tcBorders>
            <w:shd w:val="clear" w:color="auto" w:fill="auto"/>
          </w:tcPr>
          <w:p w14:paraId="60C3DF1D" w14:textId="77777777" w:rsidR="006944DA" w:rsidRPr="00B20AE8" w:rsidRDefault="006944DA" w:rsidP="0039402F">
            <w:pPr>
              <w:pStyle w:val="TAH"/>
            </w:pPr>
          </w:p>
        </w:tc>
        <w:tc>
          <w:tcPr>
            <w:tcW w:w="1387" w:type="dxa"/>
            <w:tcBorders>
              <w:left w:val="single" w:sz="4" w:space="0" w:color="auto"/>
              <w:bottom w:val="single" w:sz="4" w:space="0" w:color="auto"/>
              <w:right w:val="single" w:sz="4" w:space="0" w:color="auto"/>
            </w:tcBorders>
            <w:shd w:val="clear" w:color="auto" w:fill="auto"/>
          </w:tcPr>
          <w:p w14:paraId="555350CC" w14:textId="77777777" w:rsidR="006944DA" w:rsidRPr="00B20AE8" w:rsidRDefault="006944DA" w:rsidP="0039402F">
            <w:pPr>
              <w:pStyle w:val="TAH"/>
            </w:pPr>
          </w:p>
        </w:tc>
        <w:tc>
          <w:tcPr>
            <w:tcW w:w="1377" w:type="dxa"/>
            <w:tcBorders>
              <w:top w:val="single" w:sz="4" w:space="0" w:color="auto"/>
              <w:left w:val="single" w:sz="4" w:space="0" w:color="auto"/>
              <w:bottom w:val="single" w:sz="4" w:space="0" w:color="auto"/>
              <w:right w:val="single" w:sz="4" w:space="0" w:color="auto"/>
            </w:tcBorders>
          </w:tcPr>
          <w:p w14:paraId="784F8636" w14:textId="77777777" w:rsidR="006944DA" w:rsidRPr="00B20AE8" w:rsidRDefault="006944DA" w:rsidP="0039402F">
            <w:pPr>
              <w:pStyle w:val="TAH"/>
              <w:rPr>
                <w:lang w:eastAsia="zh-CN"/>
              </w:rPr>
            </w:pPr>
            <w:r w:rsidRPr="00B20AE8">
              <w:t>f ≤ 3.0 GHz</w:t>
            </w:r>
          </w:p>
        </w:tc>
        <w:tc>
          <w:tcPr>
            <w:tcW w:w="1517" w:type="dxa"/>
            <w:tcBorders>
              <w:top w:val="single" w:sz="4" w:space="0" w:color="auto"/>
              <w:left w:val="single" w:sz="4" w:space="0" w:color="auto"/>
              <w:bottom w:val="single" w:sz="4" w:space="0" w:color="auto"/>
              <w:right w:val="single" w:sz="4" w:space="0" w:color="auto"/>
            </w:tcBorders>
          </w:tcPr>
          <w:p w14:paraId="37BAF0C3" w14:textId="30C38822" w:rsidR="006944DA" w:rsidRPr="00B20AE8" w:rsidRDefault="006944DA" w:rsidP="0039402F">
            <w:pPr>
              <w:pStyle w:val="TAH"/>
              <w:rPr>
                <w:lang w:eastAsia="zh-CN"/>
              </w:rPr>
            </w:pPr>
            <w:r w:rsidRPr="00B20AE8">
              <w:t>3.0 GHz &lt; f ≤ 4.2 GHz</w:t>
            </w:r>
          </w:p>
        </w:tc>
        <w:tc>
          <w:tcPr>
            <w:tcW w:w="1107" w:type="dxa"/>
            <w:tcBorders>
              <w:left w:val="single" w:sz="4" w:space="0" w:color="auto"/>
              <w:bottom w:val="single" w:sz="4" w:space="0" w:color="auto"/>
              <w:right w:val="single" w:sz="4" w:space="0" w:color="auto"/>
            </w:tcBorders>
            <w:shd w:val="clear" w:color="auto" w:fill="auto"/>
          </w:tcPr>
          <w:p w14:paraId="19B34B00" w14:textId="77777777" w:rsidR="006944DA" w:rsidRPr="00B20AE8" w:rsidRDefault="006944DA" w:rsidP="0039402F">
            <w:pPr>
              <w:pStyle w:val="TAH"/>
            </w:pPr>
          </w:p>
        </w:tc>
        <w:tc>
          <w:tcPr>
            <w:tcW w:w="1761" w:type="dxa"/>
            <w:tcBorders>
              <w:left w:val="single" w:sz="4" w:space="0" w:color="auto"/>
              <w:bottom w:val="single" w:sz="4" w:space="0" w:color="auto"/>
              <w:right w:val="single" w:sz="4" w:space="0" w:color="auto"/>
            </w:tcBorders>
            <w:shd w:val="clear" w:color="auto" w:fill="auto"/>
          </w:tcPr>
          <w:p w14:paraId="0E50F088" w14:textId="77777777" w:rsidR="006944DA" w:rsidRPr="00B20AE8" w:rsidRDefault="006944DA" w:rsidP="0039402F">
            <w:pPr>
              <w:pStyle w:val="TAH"/>
            </w:pPr>
          </w:p>
        </w:tc>
      </w:tr>
      <w:tr w:rsidR="006944DA" w:rsidRPr="00B20AE8" w14:paraId="6718BBF3" w14:textId="77777777" w:rsidTr="006944DA">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6E463F81" w14:textId="77777777" w:rsidR="006944DA" w:rsidRPr="00B20AE8" w:rsidRDefault="006944DA" w:rsidP="0039402F">
            <w:pPr>
              <w:pStyle w:val="TAC"/>
              <w:rPr>
                <w:lang w:eastAsia="zh-CN"/>
              </w:rPr>
            </w:pPr>
            <w:r w:rsidRPr="00B20AE8">
              <w:t>5</w:t>
            </w:r>
          </w:p>
        </w:tc>
        <w:tc>
          <w:tcPr>
            <w:tcW w:w="1117" w:type="dxa"/>
            <w:tcBorders>
              <w:top w:val="single" w:sz="4" w:space="0" w:color="auto"/>
              <w:left w:val="single" w:sz="6" w:space="0" w:color="000000"/>
              <w:bottom w:val="single" w:sz="6" w:space="0" w:color="000000"/>
              <w:right w:val="single" w:sz="6" w:space="0" w:color="000000"/>
            </w:tcBorders>
          </w:tcPr>
          <w:p w14:paraId="17FF22B7" w14:textId="77777777" w:rsidR="006944DA" w:rsidRPr="00B20AE8" w:rsidRDefault="006944DA" w:rsidP="0039402F">
            <w:pPr>
              <w:pStyle w:val="TAC"/>
              <w:rPr>
                <w:lang w:eastAsia="zh-CN"/>
              </w:rPr>
            </w:pPr>
            <w:r w:rsidRPr="00B20AE8">
              <w:t>15</w:t>
            </w:r>
          </w:p>
        </w:tc>
        <w:tc>
          <w:tcPr>
            <w:tcW w:w="1387" w:type="dxa"/>
            <w:tcBorders>
              <w:top w:val="single" w:sz="4" w:space="0" w:color="auto"/>
              <w:left w:val="single" w:sz="6" w:space="0" w:color="000000"/>
              <w:bottom w:val="single" w:sz="6" w:space="0" w:color="000000"/>
              <w:right w:val="single" w:sz="4" w:space="0" w:color="auto"/>
            </w:tcBorders>
          </w:tcPr>
          <w:p w14:paraId="31E37ADB" w14:textId="77777777" w:rsidR="006944DA" w:rsidRPr="00B20AE8" w:rsidRDefault="006944DA" w:rsidP="0039402F">
            <w:pPr>
              <w:pStyle w:val="TAC"/>
              <w:rPr>
                <w:lang w:eastAsia="zh-CN"/>
              </w:rPr>
            </w:pPr>
            <w:r w:rsidRPr="00B20AE8">
              <w:t>G-FR1-A1-7</w:t>
            </w:r>
          </w:p>
        </w:tc>
        <w:tc>
          <w:tcPr>
            <w:tcW w:w="1377" w:type="dxa"/>
            <w:tcBorders>
              <w:top w:val="single" w:sz="4" w:space="0" w:color="auto"/>
              <w:left w:val="single" w:sz="4" w:space="0" w:color="auto"/>
              <w:bottom w:val="single" w:sz="4" w:space="0" w:color="auto"/>
              <w:right w:val="single" w:sz="4" w:space="0" w:color="auto"/>
            </w:tcBorders>
          </w:tcPr>
          <w:p w14:paraId="7EECFC1F" w14:textId="77777777" w:rsidR="006944DA" w:rsidRPr="00B20AE8" w:rsidRDefault="006944DA" w:rsidP="0039402F">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68C7E5" w14:textId="4AD175B3" w:rsidR="006944DA" w:rsidRPr="00B20AE8" w:rsidRDefault="006944DA" w:rsidP="0039402F">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1C96B04" w14:textId="77777777" w:rsidR="006944DA" w:rsidRPr="00B20AE8" w:rsidRDefault="006944DA" w:rsidP="0039402F">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71B5598"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3EAF533A"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154907F4"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AEF37FD" w14:textId="77777777" w:rsidR="006944DA" w:rsidRPr="00B20AE8" w:rsidRDefault="006944DA" w:rsidP="0039402F">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643AF2B" w14:textId="77777777" w:rsidR="006944DA" w:rsidRPr="00B20AE8" w:rsidRDefault="006944DA" w:rsidP="0039402F">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6DA3B852" w14:textId="77777777" w:rsidR="006944DA" w:rsidRPr="00B20AE8" w:rsidRDefault="006944DA" w:rsidP="0039402F">
            <w:pPr>
              <w:pStyle w:val="TAC"/>
            </w:pPr>
            <w:r w:rsidRPr="00B20AE8">
              <w:t>G-FR1-A1-1</w:t>
            </w:r>
          </w:p>
        </w:tc>
        <w:tc>
          <w:tcPr>
            <w:tcW w:w="1377" w:type="dxa"/>
            <w:tcBorders>
              <w:top w:val="single" w:sz="4" w:space="0" w:color="auto"/>
              <w:left w:val="single" w:sz="4" w:space="0" w:color="auto"/>
              <w:bottom w:val="single" w:sz="4" w:space="0" w:color="auto"/>
              <w:right w:val="single" w:sz="4" w:space="0" w:color="auto"/>
            </w:tcBorders>
          </w:tcPr>
          <w:p w14:paraId="3CE3085E" w14:textId="77777777" w:rsidR="006944DA" w:rsidRPr="00B20AE8" w:rsidRDefault="006944DA" w:rsidP="0039402F">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54B62C91" w14:textId="6A22FDE0" w:rsidR="006944DA" w:rsidRPr="00B20AE8" w:rsidRDefault="006944DA" w:rsidP="0039402F">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D89A1A" w14:textId="77777777" w:rsidR="006944DA" w:rsidRPr="00B20AE8" w:rsidRDefault="006944DA" w:rsidP="0039402F">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F9CD912"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F406AAB" w14:textId="77777777" w:rsidR="006944DA" w:rsidRPr="00B20AE8" w:rsidRDefault="006944DA" w:rsidP="0039402F">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7C2A1DA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DC2C96C" w14:textId="77777777" w:rsidR="006944DA" w:rsidRPr="00B20AE8" w:rsidRDefault="006944DA" w:rsidP="0039402F">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tcPr>
          <w:p w14:paraId="24B60D67" w14:textId="77777777" w:rsidR="006944DA" w:rsidRPr="00B20AE8" w:rsidRDefault="006944DA" w:rsidP="0039402F">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772CE1BC" w14:textId="77777777" w:rsidR="006944DA" w:rsidRPr="00B20AE8" w:rsidRDefault="006944DA" w:rsidP="0039402F">
            <w:pPr>
              <w:pStyle w:val="TAC"/>
            </w:pPr>
            <w:r w:rsidRPr="00B20AE8">
              <w:t>G-FR1-A1-4</w:t>
            </w:r>
          </w:p>
        </w:tc>
        <w:tc>
          <w:tcPr>
            <w:tcW w:w="1377" w:type="dxa"/>
            <w:tcBorders>
              <w:top w:val="single" w:sz="4" w:space="0" w:color="auto"/>
              <w:left w:val="single" w:sz="4" w:space="0" w:color="auto"/>
              <w:bottom w:val="single" w:sz="4" w:space="0" w:color="auto"/>
              <w:right w:val="single" w:sz="4" w:space="0" w:color="auto"/>
            </w:tcBorders>
          </w:tcPr>
          <w:p w14:paraId="0FDCE7C7" w14:textId="77777777" w:rsidR="006944DA" w:rsidRPr="00B20AE8" w:rsidRDefault="006944DA" w:rsidP="0039402F">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30D7DEE4" w14:textId="437C5502" w:rsidR="006944DA" w:rsidRPr="00B20AE8" w:rsidRDefault="006944DA" w:rsidP="0039402F">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48E966F" w14:textId="77777777" w:rsidR="006944DA" w:rsidRPr="00B20AE8" w:rsidRDefault="006944DA" w:rsidP="0039402F">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4D2E16B6" w14:textId="77777777" w:rsidR="006944DA" w:rsidRPr="00B20AE8" w:rsidRDefault="006944DA" w:rsidP="0039402F">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E13A1B5"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6C09231" w14:textId="77777777" w:rsidR="006944DA" w:rsidRPr="00B20AE8" w:rsidRDefault="006944DA" w:rsidP="0039402F">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tcPr>
          <w:p w14:paraId="54B54BD3" w14:textId="77777777" w:rsidR="006944DA" w:rsidRPr="00B20AE8" w:rsidRDefault="006944DA" w:rsidP="0039402F">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4A2AB864" w14:textId="77777777" w:rsidR="006944DA" w:rsidRPr="00B20AE8" w:rsidRDefault="006944DA" w:rsidP="0039402F">
            <w:pPr>
              <w:pStyle w:val="TAC"/>
              <w:rPr>
                <w:lang w:eastAsia="zh-CN"/>
              </w:rPr>
            </w:pPr>
            <w:r w:rsidRPr="00B20AE8">
              <w:t>G-FR1-A1-8</w:t>
            </w:r>
          </w:p>
        </w:tc>
        <w:tc>
          <w:tcPr>
            <w:tcW w:w="1377" w:type="dxa"/>
            <w:tcBorders>
              <w:top w:val="single" w:sz="4" w:space="0" w:color="auto"/>
              <w:left w:val="single" w:sz="4" w:space="0" w:color="auto"/>
              <w:bottom w:val="single" w:sz="4" w:space="0" w:color="auto"/>
              <w:right w:val="single" w:sz="4" w:space="0" w:color="auto"/>
            </w:tcBorders>
          </w:tcPr>
          <w:p w14:paraId="63F0ACE4" w14:textId="77777777" w:rsidR="006944DA" w:rsidRPr="00B20AE8" w:rsidRDefault="006944DA" w:rsidP="0039402F">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74CB037E" w14:textId="39B5A383" w:rsidR="006944DA" w:rsidRPr="00B20AE8" w:rsidRDefault="006944DA" w:rsidP="0039402F">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B51E6FF" w14:textId="77777777" w:rsidR="006944DA" w:rsidRPr="00B20AE8" w:rsidRDefault="006944DA" w:rsidP="0039402F">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0177F9C"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0873547"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627416E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2F9E14" w14:textId="77777777" w:rsidR="006944DA" w:rsidRPr="00B20AE8" w:rsidRDefault="006944DA" w:rsidP="0039402F">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7D052E4" w14:textId="77777777" w:rsidR="006944DA" w:rsidRPr="00B20AE8" w:rsidRDefault="006944DA" w:rsidP="0039402F">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5E089E56" w14:textId="77777777" w:rsidR="006944DA" w:rsidRPr="00B20AE8" w:rsidRDefault="006944DA" w:rsidP="0039402F">
            <w:pPr>
              <w:pStyle w:val="TAC"/>
              <w:rPr>
                <w:lang w:eastAsia="zh-CN"/>
              </w:rPr>
            </w:pPr>
            <w:r w:rsidRPr="00B20AE8">
              <w:t>G-FR1-A1-2</w:t>
            </w:r>
          </w:p>
        </w:tc>
        <w:tc>
          <w:tcPr>
            <w:tcW w:w="1377" w:type="dxa"/>
            <w:tcBorders>
              <w:top w:val="single" w:sz="4" w:space="0" w:color="auto"/>
              <w:left w:val="single" w:sz="4" w:space="0" w:color="auto"/>
              <w:bottom w:val="single" w:sz="4" w:space="0" w:color="auto"/>
              <w:right w:val="single" w:sz="4" w:space="0" w:color="auto"/>
            </w:tcBorders>
          </w:tcPr>
          <w:p w14:paraId="0BAF3B36" w14:textId="77777777" w:rsidR="006944DA" w:rsidRPr="00B20AE8" w:rsidRDefault="006944DA" w:rsidP="0039402F">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1979CA29" w14:textId="4218315B" w:rsidR="006944DA" w:rsidRPr="00B20AE8" w:rsidRDefault="006944DA" w:rsidP="0039402F">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04D344C" w14:textId="77777777" w:rsidR="006944DA" w:rsidRPr="00B20AE8" w:rsidRDefault="006944DA" w:rsidP="0039402F">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CDC4AA8"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A290366"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6510CDB2"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A9F7443"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723BE7BB" w14:textId="77777777" w:rsidR="006944DA" w:rsidRPr="00B20AE8" w:rsidRDefault="006944DA" w:rsidP="0039402F">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7F35F661" w14:textId="77777777" w:rsidR="006944DA" w:rsidRPr="00B20AE8" w:rsidRDefault="006944DA" w:rsidP="0039402F">
            <w:pPr>
              <w:pStyle w:val="TAC"/>
              <w:rPr>
                <w:lang w:eastAsia="zh-CN"/>
              </w:rPr>
            </w:pPr>
            <w:r w:rsidRPr="00B20AE8">
              <w:t>G-FR1-A1-5</w:t>
            </w:r>
          </w:p>
        </w:tc>
        <w:tc>
          <w:tcPr>
            <w:tcW w:w="1377" w:type="dxa"/>
            <w:tcBorders>
              <w:top w:val="single" w:sz="4" w:space="0" w:color="auto"/>
              <w:left w:val="single" w:sz="4" w:space="0" w:color="auto"/>
              <w:bottom w:val="single" w:sz="4" w:space="0" w:color="auto"/>
              <w:right w:val="single" w:sz="4" w:space="0" w:color="auto"/>
            </w:tcBorders>
          </w:tcPr>
          <w:p w14:paraId="5439D468" w14:textId="77777777" w:rsidR="006944DA" w:rsidRPr="00B20AE8" w:rsidRDefault="006944DA" w:rsidP="0039402F">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9E813D" w14:textId="731ED895" w:rsidR="006944DA" w:rsidRPr="00B20AE8" w:rsidRDefault="006944DA" w:rsidP="0039402F">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D0DF31" w14:textId="77777777" w:rsidR="006944DA" w:rsidRPr="00B20AE8" w:rsidRDefault="006944DA" w:rsidP="0039402F">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0F596E"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DE6A9E7" w14:textId="77777777" w:rsidR="006944DA" w:rsidRPr="00B20AE8" w:rsidRDefault="006944DA" w:rsidP="0039402F">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5CC59FFC"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0B00A24" w14:textId="77777777" w:rsidR="006944DA" w:rsidRPr="00B20AE8" w:rsidRDefault="006944DA" w:rsidP="0039402F">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C81F72D" w14:textId="77777777" w:rsidR="006944DA" w:rsidRPr="00B20AE8" w:rsidRDefault="006944DA" w:rsidP="0039402F">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70F422A1" w14:textId="77777777" w:rsidR="006944DA" w:rsidRPr="00B20AE8" w:rsidRDefault="006944DA" w:rsidP="0039402F">
            <w:pPr>
              <w:pStyle w:val="TAC"/>
              <w:rPr>
                <w:lang w:eastAsia="zh-CN"/>
              </w:rPr>
            </w:pPr>
            <w:r w:rsidRPr="00B20AE8">
              <w:t>G-FR1-A1-9</w:t>
            </w:r>
          </w:p>
        </w:tc>
        <w:tc>
          <w:tcPr>
            <w:tcW w:w="1377" w:type="dxa"/>
            <w:tcBorders>
              <w:top w:val="single" w:sz="4" w:space="0" w:color="auto"/>
              <w:left w:val="single" w:sz="4" w:space="0" w:color="auto"/>
              <w:bottom w:val="single" w:sz="4" w:space="0" w:color="auto"/>
              <w:right w:val="single" w:sz="4" w:space="0" w:color="auto"/>
            </w:tcBorders>
          </w:tcPr>
          <w:p w14:paraId="60E17DE9" w14:textId="77777777" w:rsidR="006944DA" w:rsidRPr="00B20AE8" w:rsidRDefault="006944DA" w:rsidP="0039402F">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635B17E2" w14:textId="1A569E2D" w:rsidR="006944DA" w:rsidRPr="00B20AE8" w:rsidRDefault="006944DA" w:rsidP="0039402F">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8B0358F" w14:textId="77777777" w:rsidR="006944DA" w:rsidRPr="00B20AE8" w:rsidRDefault="006944DA" w:rsidP="0039402F">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B037D79"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FF17296"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5EA53B36"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49768EE"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5FA138E4" w14:textId="77777777" w:rsidR="006944DA" w:rsidRPr="00B20AE8" w:rsidRDefault="006944DA" w:rsidP="0039402F">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47107924" w14:textId="77777777" w:rsidR="006944DA" w:rsidRPr="00B20AE8" w:rsidRDefault="006944DA" w:rsidP="0039402F">
            <w:pPr>
              <w:pStyle w:val="TAC"/>
              <w:rPr>
                <w:lang w:eastAsia="zh-CN"/>
              </w:rPr>
            </w:pPr>
            <w:r w:rsidRPr="00B20AE8">
              <w:t>G-FR1-A1-6</w:t>
            </w:r>
          </w:p>
        </w:tc>
        <w:tc>
          <w:tcPr>
            <w:tcW w:w="1377" w:type="dxa"/>
            <w:tcBorders>
              <w:top w:val="single" w:sz="4" w:space="0" w:color="auto"/>
              <w:left w:val="single" w:sz="4" w:space="0" w:color="auto"/>
              <w:bottom w:val="single" w:sz="4" w:space="0" w:color="auto"/>
              <w:right w:val="single" w:sz="4" w:space="0" w:color="auto"/>
            </w:tcBorders>
          </w:tcPr>
          <w:p w14:paraId="5E042CA6" w14:textId="77777777" w:rsidR="006944DA" w:rsidRPr="00B20AE8" w:rsidRDefault="006944DA" w:rsidP="0039402F">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4C1CAFFE" w14:textId="613F9735" w:rsidR="006944DA" w:rsidRPr="00B20AE8" w:rsidRDefault="006944DA" w:rsidP="0039402F">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3987387" w14:textId="77777777" w:rsidR="006944DA" w:rsidRPr="00B20AE8" w:rsidRDefault="006944DA" w:rsidP="0039402F">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94A3C4"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035B3FA4" w14:textId="77777777" w:rsidR="006944DA" w:rsidRPr="00B20AE8" w:rsidRDefault="006944DA" w:rsidP="0039402F">
            <w:pPr>
              <w:pStyle w:val="TAC"/>
              <w:rPr>
                <w:rFonts w:eastAsia="SimSun"/>
                <w:lang w:val="en-US" w:eastAsia="zh-CN"/>
              </w:rPr>
            </w:pPr>
            <w:r w:rsidRPr="00B20AE8">
              <w:t>24 PRB</w:t>
            </w:r>
            <w:r w:rsidRPr="00B20AE8">
              <w:rPr>
                <w:rFonts w:eastAsia="SimSun" w:hint="eastAsia"/>
                <w:lang w:val="en-US" w:eastAsia="zh-CN"/>
              </w:rPr>
              <w:t>s</w:t>
            </w:r>
          </w:p>
        </w:tc>
      </w:tr>
      <w:tr w:rsidR="006944DA" w:rsidRPr="00B20AE8" w14:paraId="60FDA0D4"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3DD6F25" w14:textId="77777777" w:rsidR="006944DA" w:rsidRPr="00B20AE8" w:rsidRDefault="006944DA" w:rsidP="0039402F">
            <w:pPr>
              <w:pStyle w:val="TAN"/>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5A02313" w14:textId="77777777" w:rsidR="006944DA" w:rsidRPr="00B20AE8" w:rsidRDefault="006944DA" w:rsidP="0039402F"/>
    <w:p w14:paraId="5B785433" w14:textId="77777777" w:rsidR="006E5C62" w:rsidRPr="00B20AE8" w:rsidRDefault="006E5C62" w:rsidP="006E5C62">
      <w:pPr>
        <w:pStyle w:val="Heading1"/>
      </w:pPr>
      <w:bookmarkStart w:id="5928" w:name="_Toc21123294"/>
      <w:bookmarkStart w:id="5929" w:name="_Toc45907487"/>
      <w:bookmarkStart w:id="5930" w:name="_Toc53181591"/>
      <w:bookmarkStart w:id="5931" w:name="_Toc61117356"/>
      <w:bookmarkStart w:id="5932" w:name="_Toc67081208"/>
      <w:bookmarkStart w:id="5933" w:name="_Toc68770560"/>
      <w:bookmarkStart w:id="5934" w:name="_Toc74755623"/>
      <w:bookmarkStart w:id="5935" w:name="_Toc76506547"/>
      <w:bookmarkStart w:id="5936" w:name="_Toc83113466"/>
      <w:bookmarkStart w:id="5937" w:name="_Toc89876669"/>
      <w:bookmarkStart w:id="5938" w:name="_Toc98711569"/>
      <w:bookmarkStart w:id="5939" w:name="_Toc145097436"/>
      <w:bookmarkStart w:id="5940" w:name="_Toc161848686"/>
      <w:r w:rsidRPr="00B20AE8">
        <w:t>8</w:t>
      </w:r>
      <w:r w:rsidRPr="00B20AE8">
        <w:tab/>
        <w:t>Radiated performance requirements</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32431CE4" w14:textId="77777777" w:rsidR="006E5C62" w:rsidRPr="00B20AE8" w:rsidRDefault="006E5C62" w:rsidP="006E5C62">
      <w:pPr>
        <w:pStyle w:val="Heading2"/>
      </w:pPr>
      <w:bookmarkStart w:id="5941" w:name="_Toc21123295"/>
      <w:bookmarkStart w:id="5942" w:name="_Toc45907488"/>
      <w:bookmarkStart w:id="5943" w:name="_Toc53181592"/>
      <w:bookmarkStart w:id="5944" w:name="_Toc61117357"/>
      <w:bookmarkStart w:id="5945" w:name="_Toc67081209"/>
      <w:bookmarkStart w:id="5946" w:name="_Toc68770561"/>
      <w:bookmarkStart w:id="5947" w:name="_Toc74755624"/>
      <w:bookmarkStart w:id="5948" w:name="_Toc76506548"/>
      <w:bookmarkStart w:id="5949" w:name="_Toc83113467"/>
      <w:bookmarkStart w:id="5950" w:name="_Toc89876670"/>
      <w:bookmarkStart w:id="5951" w:name="_Toc98711570"/>
      <w:bookmarkStart w:id="5952" w:name="_Toc145097437"/>
      <w:bookmarkStart w:id="5953" w:name="_Toc161848687"/>
      <w:r w:rsidRPr="00B20AE8">
        <w:t>8.1</w:t>
      </w:r>
      <w:r w:rsidRPr="00B20AE8">
        <w:tab/>
        <w:t>General</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53B8340A" w14:textId="77777777" w:rsidR="006E5C62" w:rsidRPr="00B20AE8" w:rsidRDefault="006E5C62" w:rsidP="0039402F">
      <w:pPr>
        <w:rPr>
          <w:lang w:eastAsia="ko-KR"/>
        </w:rPr>
      </w:pPr>
      <w:r w:rsidRPr="00B20AE8">
        <w:rPr>
          <w:lang w:eastAsia="ko-KR"/>
        </w:rPr>
        <w:t>Radiated performance requirements specify the ability of the OTA AAS BS to correctly demodulate radiated signals in various propagation conditions and configurations.</w:t>
      </w:r>
    </w:p>
    <w:p w14:paraId="5CB13BF9" w14:textId="012E4141" w:rsidR="006E5C62" w:rsidRPr="00B20AE8" w:rsidRDefault="006E5C62" w:rsidP="0039402F">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and </w:t>
      </w:r>
      <w:r w:rsidRPr="00B20AE8">
        <w:t>are the same as non-AAS BS demodulation requirements specified for</w:t>
      </w:r>
      <w:r w:rsidRPr="00B20AE8">
        <w:rPr>
          <w:lang w:eastAsia="ko-KR"/>
        </w:rPr>
        <w:t>:</w:t>
      </w:r>
    </w:p>
    <w:p w14:paraId="16569F38" w14:textId="1BCFE76E" w:rsidR="006E5C62" w:rsidRPr="00B20AE8" w:rsidRDefault="006E5C62" w:rsidP="0039402F">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w:t>
      </w:r>
      <w:r w:rsidR="003D3C64" w:rsidRPr="00B20AE8">
        <w:rPr>
          <w:lang w:eastAsia="ko-KR"/>
        </w:rPr>
        <w:t>clause</w:t>
      </w:r>
      <w:r w:rsidR="003D3C64">
        <w:rPr>
          <w:lang w:eastAsia="ko-KR"/>
        </w:rPr>
        <w:t> </w:t>
      </w:r>
      <w:r w:rsidR="003D3C64" w:rsidRPr="00B20AE8">
        <w:rPr>
          <w:lang w:eastAsia="ko-KR"/>
        </w:rPr>
        <w:t>8</w:t>
      </w:r>
      <w:r w:rsidRPr="00B20AE8">
        <w:rPr>
          <w:lang w:eastAsia="ko-KR"/>
        </w:rPr>
        <w:t xml:space="preserve"> for FDD operation,</w:t>
      </w:r>
    </w:p>
    <w:p w14:paraId="1426E011" w14:textId="1F4ED604" w:rsidR="006E5C62" w:rsidRPr="00B20AE8" w:rsidRDefault="006E5C62" w:rsidP="0039402F">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 xml:space="preserve">, </w:t>
      </w:r>
      <w:r w:rsidR="003D3C64">
        <w:rPr>
          <w:lang w:eastAsia="ko-KR"/>
        </w:rPr>
        <w:t>clause</w:t>
      </w:r>
      <w:r w:rsidRPr="00B20AE8">
        <w:rPr>
          <w:lang w:eastAsia="ko-KR"/>
        </w:rPr>
        <w:t>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14:paraId="326EB2E9" w14:textId="46FB283E" w:rsidR="006E5C62" w:rsidRPr="00B20AE8" w:rsidRDefault="006E5C62" w:rsidP="0039402F">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Pr="00B20AE8">
        <w:rPr>
          <w:lang w:eastAsia="ko-KR"/>
        </w:rPr>
        <w:t>7.105</w:t>
      </w:r>
      <w:r w:rsidR="003D3C64">
        <w:rPr>
          <w:lang w:eastAsia="ko-KR"/>
        </w:rPr>
        <w:t> </w:t>
      </w:r>
      <w:r w:rsidR="003D3C64" w:rsidRPr="00B20AE8">
        <w:rPr>
          <w:lang w:eastAsia="ko-KR"/>
        </w:rPr>
        <w:t>[</w:t>
      </w:r>
      <w:r w:rsidRPr="00B20AE8">
        <w:rPr>
          <w:lang w:eastAsia="ko-KR"/>
        </w:rPr>
        <w:t xml:space="preserve">6], based on references to the single RAT requirements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and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w:t>
      </w:r>
    </w:p>
    <w:p w14:paraId="5BD25A1A" w14:textId="77777777" w:rsidR="006E5C62" w:rsidRPr="00B20AE8" w:rsidRDefault="006E5C62" w:rsidP="00F437E4">
      <w:pPr>
        <w:pStyle w:val="Heading3"/>
      </w:pPr>
      <w:bookmarkStart w:id="5954" w:name="_Toc21123296"/>
      <w:bookmarkStart w:id="5955" w:name="_Toc45907489"/>
      <w:bookmarkStart w:id="5956" w:name="_Toc53181593"/>
      <w:bookmarkStart w:id="5957" w:name="_Toc61117358"/>
      <w:bookmarkStart w:id="5958" w:name="_Toc67081210"/>
      <w:bookmarkStart w:id="5959" w:name="_Toc68770562"/>
      <w:bookmarkStart w:id="5960" w:name="_Toc74755625"/>
      <w:bookmarkStart w:id="5961" w:name="_Toc76506549"/>
      <w:bookmarkStart w:id="5962" w:name="_Toc83113468"/>
      <w:bookmarkStart w:id="5963" w:name="_Toc89876671"/>
      <w:bookmarkStart w:id="5964" w:name="_Toc98711571"/>
      <w:bookmarkStart w:id="5965" w:name="_Toc145097438"/>
      <w:bookmarkStart w:id="5966" w:name="_Toc161848688"/>
      <w:r w:rsidRPr="00B20AE8">
        <w:t>8.1.1</w:t>
      </w:r>
      <w:r w:rsidRPr="00B20AE8">
        <w:tab/>
        <w:t>OTA demodulation branches</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2FD77FE6" w14:textId="77777777" w:rsidR="004A60D6" w:rsidRPr="00B20AE8" w:rsidRDefault="006E5C62" w:rsidP="0039402F">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14:paraId="795255F8" w14:textId="77777777" w:rsidR="006E5C62" w:rsidRPr="00B20AE8" w:rsidRDefault="006E5C62" w:rsidP="0039402F">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14:paraId="66B90CDE" w14:textId="77777777" w:rsidR="006E5C62" w:rsidRPr="00B20AE8" w:rsidRDefault="006E5C62" w:rsidP="0039402F">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14:paraId="642F9190" w14:textId="77777777" w:rsidR="006E5C62" w:rsidRPr="00B20AE8" w:rsidRDefault="006E5C62" w:rsidP="006E5C62">
      <w:pPr>
        <w:pStyle w:val="Heading2"/>
      </w:pPr>
      <w:bookmarkStart w:id="5967" w:name="_Toc21123297"/>
      <w:bookmarkStart w:id="5968" w:name="_Toc45907490"/>
      <w:bookmarkStart w:id="5969" w:name="_Toc53181594"/>
      <w:bookmarkStart w:id="5970" w:name="_Toc61117359"/>
      <w:bookmarkStart w:id="5971" w:name="_Toc67081211"/>
      <w:bookmarkStart w:id="5972" w:name="_Toc68770563"/>
      <w:bookmarkStart w:id="5973" w:name="_Toc74755626"/>
      <w:bookmarkStart w:id="5974" w:name="_Toc76506550"/>
      <w:bookmarkStart w:id="5975" w:name="_Toc83113469"/>
      <w:bookmarkStart w:id="5976" w:name="_Toc89876672"/>
      <w:bookmarkStart w:id="5977" w:name="_Toc98711572"/>
      <w:bookmarkStart w:id="5978" w:name="_Toc145097439"/>
      <w:bookmarkStart w:id="5979" w:name="_Toc161848689"/>
      <w:r w:rsidRPr="00B20AE8">
        <w:t>8.2</w:t>
      </w:r>
      <w:r w:rsidRPr="00B20AE8">
        <w:tab/>
        <w:t>Radiated performance requirements for MSR</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0FF03741" w14:textId="65375BB8" w:rsidR="006E5C62" w:rsidRPr="00B20AE8" w:rsidRDefault="006E5C62" w:rsidP="0039402F">
      <w:r w:rsidRPr="00B20AE8">
        <w:t xml:space="preserve">For OTA AAS BS in </w:t>
      </w:r>
      <w:r w:rsidRPr="00B20AE8">
        <w:rPr>
          <w:i/>
        </w:rPr>
        <w:t>single RAT UTRA operation</w:t>
      </w:r>
      <w:r w:rsidRPr="00B20AE8">
        <w:t xml:space="preserve">, minimum requirements for radiated demodulation performance are specified in </w:t>
      </w:r>
      <w:r w:rsidR="003D3C64">
        <w:t>clause </w:t>
      </w:r>
      <w:r w:rsidR="003D3C64" w:rsidRPr="00B20AE8">
        <w:t>8</w:t>
      </w:r>
      <w:r w:rsidRPr="00B20AE8">
        <w:t>.3.</w:t>
      </w:r>
    </w:p>
    <w:p w14:paraId="0D846859" w14:textId="756856FE" w:rsidR="00C0156E" w:rsidRPr="00B20AE8" w:rsidRDefault="006E5C62" w:rsidP="0039402F">
      <w:r w:rsidRPr="00B20AE8">
        <w:t xml:space="preserve">For OTA AAS BS in </w:t>
      </w:r>
      <w:r w:rsidRPr="00B20AE8">
        <w:rPr>
          <w:i/>
        </w:rPr>
        <w:t>single RAT E-UTRA operation</w:t>
      </w:r>
      <w:r w:rsidRPr="00B20AE8">
        <w:t xml:space="preserve">, minimum requirements for radiated demodulation performance are specified in </w:t>
      </w:r>
      <w:r w:rsidR="003D3C64">
        <w:t>clause </w:t>
      </w:r>
      <w:r w:rsidR="003D3C64" w:rsidRPr="00B20AE8">
        <w:t>8</w:t>
      </w:r>
      <w:r w:rsidRPr="00B20AE8">
        <w:t>.4.</w:t>
      </w:r>
    </w:p>
    <w:p w14:paraId="2BA3C67F" w14:textId="5373ADB5" w:rsidR="006E5C62" w:rsidRPr="00B20AE8" w:rsidRDefault="00C0156E" w:rsidP="0039402F">
      <w:r w:rsidRPr="00B20AE8">
        <w:t xml:space="preserve">For OTA AAS BS in NR operation, minimum requirements for radiated demodulation performance are specified in </w:t>
      </w:r>
      <w:r w:rsidR="003D3C64">
        <w:t>clause</w:t>
      </w:r>
      <w:r w:rsidRPr="00B20AE8">
        <w:rPr>
          <w:rFonts w:eastAsia="MS Mincho"/>
        </w:rPr>
        <w:t> </w:t>
      </w:r>
      <w:r w:rsidRPr="00B20AE8">
        <w:t>8.5.</w:t>
      </w:r>
    </w:p>
    <w:p w14:paraId="4502B766" w14:textId="77777777" w:rsidR="006E5C62" w:rsidRPr="00B20AE8" w:rsidRDefault="006E5C62" w:rsidP="0039402F">
      <w:pPr>
        <w:pStyle w:val="NO"/>
      </w:pPr>
      <w:r w:rsidRPr="00B20AE8">
        <w:t>NOTE:</w:t>
      </w:r>
      <w:r w:rsidR="00A22911" w:rsidRPr="00B20AE8">
        <w:tab/>
      </w:r>
      <w:r w:rsidRPr="00B20AE8">
        <w:t>Radiated performance requirements for MSR BS are applicable to the multi-RAT of single RAT operation, but tested only in single RAT configuration.</w:t>
      </w:r>
    </w:p>
    <w:p w14:paraId="1442A5EA" w14:textId="77777777" w:rsidR="006E5C62" w:rsidRPr="00B20AE8" w:rsidRDefault="006E5C62" w:rsidP="006E5C62">
      <w:pPr>
        <w:pStyle w:val="Heading2"/>
      </w:pPr>
      <w:bookmarkStart w:id="5980" w:name="_Toc21123298"/>
      <w:bookmarkStart w:id="5981" w:name="_Toc45907491"/>
      <w:bookmarkStart w:id="5982" w:name="_Toc53181595"/>
      <w:bookmarkStart w:id="5983" w:name="_Toc61117360"/>
      <w:bookmarkStart w:id="5984" w:name="_Toc67081212"/>
      <w:bookmarkStart w:id="5985" w:name="_Toc68770564"/>
      <w:bookmarkStart w:id="5986" w:name="_Toc74755627"/>
      <w:bookmarkStart w:id="5987" w:name="_Toc76506551"/>
      <w:bookmarkStart w:id="5988" w:name="_Toc83113470"/>
      <w:bookmarkStart w:id="5989" w:name="_Toc89876673"/>
      <w:bookmarkStart w:id="5990" w:name="_Toc98711573"/>
      <w:bookmarkStart w:id="5991" w:name="_Toc145097440"/>
      <w:bookmarkStart w:id="5992" w:name="_Toc161848690"/>
      <w:r w:rsidRPr="00B20AE8">
        <w:t>8.3</w:t>
      </w:r>
      <w:r w:rsidRPr="00B20AE8">
        <w:tab/>
        <w:t>Radiated performance requirements for UTRA FDD</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5BE3BE06" w14:textId="77777777" w:rsidR="006E5C62" w:rsidRPr="00B20AE8" w:rsidRDefault="006E5C62" w:rsidP="006E5C62">
      <w:pPr>
        <w:pStyle w:val="Heading3"/>
      </w:pPr>
      <w:bookmarkStart w:id="5993" w:name="_Toc21123299"/>
      <w:bookmarkStart w:id="5994" w:name="_Toc45907492"/>
      <w:bookmarkStart w:id="5995" w:name="_Toc53181596"/>
      <w:bookmarkStart w:id="5996" w:name="_Toc61117361"/>
      <w:bookmarkStart w:id="5997" w:name="_Toc67081213"/>
      <w:bookmarkStart w:id="5998" w:name="_Toc68770565"/>
      <w:bookmarkStart w:id="5999" w:name="_Toc74755628"/>
      <w:bookmarkStart w:id="6000" w:name="_Toc76506552"/>
      <w:bookmarkStart w:id="6001" w:name="_Toc83113471"/>
      <w:bookmarkStart w:id="6002" w:name="_Toc89876674"/>
      <w:bookmarkStart w:id="6003" w:name="_Toc98711574"/>
      <w:bookmarkStart w:id="6004" w:name="_Toc145097441"/>
      <w:bookmarkStart w:id="6005" w:name="_Toc161848691"/>
      <w:r w:rsidRPr="00B20AE8">
        <w:t>8.3.1</w:t>
      </w:r>
      <w:r w:rsidRPr="00B20AE8">
        <w:tab/>
        <w:t>General</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4AFDD8FA" w14:textId="227AA770" w:rsidR="006E5C62" w:rsidRPr="00B20AE8" w:rsidRDefault="006E5C62" w:rsidP="0039402F">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w:t>
      </w:r>
      <w:r w:rsidR="003D3C64" w:rsidRPr="00B20AE8">
        <w:t>TS</w:t>
      </w:r>
      <w:r w:rsidR="003D3C64">
        <w:t> </w:t>
      </w:r>
      <w:r w:rsidR="003D3C64" w:rsidRPr="00B20AE8">
        <w:t>2</w:t>
      </w:r>
      <w:r w:rsidRPr="00B20AE8">
        <w:t>5.104</w:t>
      </w:r>
      <w:r w:rsidR="003D3C64">
        <w:t> </w:t>
      </w:r>
      <w:r w:rsidR="003D3C64" w:rsidRPr="00B20AE8">
        <w:t>[</w:t>
      </w:r>
      <w:r w:rsidRPr="00B20AE8">
        <w:t>2] annex A and annex B, respectively. The requirements only apply to those FRCs that are supported by the OTA AAS BS.</w:t>
      </w:r>
    </w:p>
    <w:p w14:paraId="0779BEC6" w14:textId="0ED99D91" w:rsidR="006E5C62" w:rsidRPr="00B20AE8" w:rsidRDefault="006E5C62" w:rsidP="0039402F">
      <w:r w:rsidRPr="00B20AE8">
        <w:t xml:space="preserve">Unless stated otherwise, radiated performance requirements apply for a single carrier only. Performance requirements for a BS supporting DC-HSUPA or DB-DC-HSUPA are defined in terms of single carrier requirements. The requirements in </w:t>
      </w:r>
      <w:r w:rsidR="003D3C64">
        <w:t>clause </w:t>
      </w:r>
      <w:r w:rsidR="003D3C64" w:rsidRPr="00B20AE8">
        <w:t>8</w:t>
      </w:r>
      <w:r w:rsidRPr="00B20AE8">
        <w:t>.3 shall be met with the transmitter(s) ON.</w:t>
      </w:r>
    </w:p>
    <w:p w14:paraId="64985E23" w14:textId="463B0C8C" w:rsidR="006E5C62" w:rsidRPr="00B20AE8" w:rsidRDefault="006E5C62" w:rsidP="0039402F">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w:t>
      </w:r>
      <w:r w:rsidR="003D3C64" w:rsidRPr="00B20AE8">
        <w:t>clause</w:t>
      </w:r>
      <w:r w:rsidR="003D3C64">
        <w:t> </w:t>
      </w:r>
      <w:r w:rsidR="003D3C64" w:rsidRPr="00B20AE8">
        <w:t>8</w:t>
      </w:r>
      <w:r w:rsidRPr="00B20AE8">
        <w:t>.</w:t>
      </w:r>
    </w:p>
    <w:p w14:paraId="446044FF" w14:textId="4CA9B2CA" w:rsidR="006E5C62" w:rsidRPr="00B20AE8" w:rsidRDefault="006E5C62" w:rsidP="0039402F">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3C43D423" w14:textId="00A23B57" w:rsidR="006E5C62" w:rsidRPr="00B20AE8" w:rsidRDefault="006E5C62" w:rsidP="0039402F">
      <w:pPr>
        <w:rPr>
          <w:rFonts w:eastAsia="SimSun"/>
          <w:lang w:eastAsia="zh-CN" w:bidi="he-IL"/>
        </w:rPr>
      </w:pPr>
      <w:r w:rsidRPr="00B20AE8">
        <w:t xml:space="preserve">In the referred UTRA specifications and in this </w:t>
      </w:r>
      <w:r w:rsidR="00A33949">
        <w:t>clause</w:t>
      </w:r>
      <w:r w:rsidRPr="00B20AE8">
        <w:t xml:space="preserve">,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14:paraId="112E12F7" w14:textId="77777777" w:rsidR="006E5C62" w:rsidRPr="00B20AE8" w:rsidRDefault="006E5C62" w:rsidP="0039402F">
      <w:pPr>
        <w:rPr>
          <w:rFonts w:eastAsia="MS Mincho"/>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rPr>
        <w:t>In tests performed with signal generators a synchronization signal may be provided, from the BS to the signal generator, to enable correct timing of the wanted signal.</w:t>
      </w:r>
    </w:p>
    <w:p w14:paraId="2F9A55D0" w14:textId="77777777" w:rsidR="006E5C62" w:rsidRPr="00B20AE8" w:rsidRDefault="006E5C62" w:rsidP="0039402F">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14:paraId="4EDADC5C" w14:textId="77777777" w:rsidR="006E5C62" w:rsidRPr="00B20AE8" w:rsidRDefault="006E5C62" w:rsidP="0039402F">
      <w:pPr>
        <w:pStyle w:val="EQ"/>
      </w:pPr>
      <w:r w:rsidRPr="00B20AE8">
        <w:tab/>
      </w:r>
      <w:r w:rsidRPr="00B20AE8">
        <w:object w:dxaOrig="1960" w:dyaOrig="720" w14:anchorId="25C34006">
          <v:shape id="_x0000_i1037" type="#_x0000_t75" style="width:102.1pt;height:36.45pt" o:ole="" fillcolor="window">
            <v:imagedata r:id="rId40" o:title=""/>
          </v:shape>
          <o:OLEObject Type="Embed" ProgID="Equation.3" ShapeID="_x0000_i1037" DrawAspect="Content" ObjectID="_1773834697" r:id="rId41"/>
        </w:object>
      </w:r>
    </w:p>
    <w:p w14:paraId="3D44A06C" w14:textId="77777777" w:rsidR="006E5C62" w:rsidRPr="00B20AE8" w:rsidRDefault="006E5C62" w:rsidP="0039402F">
      <w:r w:rsidRPr="00B20AE8">
        <w:t>Where:</w:t>
      </w:r>
    </w:p>
    <w:p w14:paraId="0CCB1166" w14:textId="6D8A03F3" w:rsidR="006E5C62" w:rsidRPr="00B20AE8" w:rsidRDefault="00F437E4" w:rsidP="0039402F">
      <w:pPr>
        <w:pStyle w:val="B1"/>
      </w:pPr>
      <w:r>
        <w:tab/>
      </w:r>
      <w:r w:rsidR="006E5C62" w:rsidRPr="00B20AE8">
        <w:rPr>
          <w:position w:val="-12"/>
        </w:rPr>
        <w:object w:dxaOrig="300" w:dyaOrig="360" w14:anchorId="4E7BE891">
          <v:shape id="_x0000_i1038" type="#_x0000_t75" style="width:13.2pt;height:18.7pt" o:ole="" fillcolor="window">
            <v:imagedata r:id="rId42" o:title=""/>
          </v:shape>
          <o:OLEObject Type="Embed" ProgID="Equation.3" ShapeID="_x0000_i1038" DrawAspect="Content" ObjectID="_1773834698" r:id="rId43"/>
        </w:object>
      </w:r>
      <w:r w:rsidR="006E5C62" w:rsidRPr="00B20AE8">
        <w:t xml:space="preserve"> is the received total energy of DPDCH, DPCCH, S-DPCCH, HS-DPCCH, E-DPDCH, S-E-DPDCH, E-DPCCH and S-E-DPCCH per PN chip per </w:t>
      </w:r>
      <w:r w:rsidR="006E5C62" w:rsidRPr="00B20AE8">
        <w:rPr>
          <w:i/>
        </w:rPr>
        <w:t>demodulation branch</w:t>
      </w:r>
      <w:r w:rsidR="006E5C62" w:rsidRPr="00B20AE8">
        <w:t xml:space="preserve"> from all branches</w:t>
      </w:r>
    </w:p>
    <w:p w14:paraId="65673870" w14:textId="511AD9BB" w:rsidR="006E5C62" w:rsidRPr="00B20AE8" w:rsidRDefault="00F437E4" w:rsidP="0039402F">
      <w:pPr>
        <w:pStyle w:val="B1"/>
      </w:pPr>
      <w:r>
        <w:tab/>
      </w:r>
      <w:r w:rsidR="006E5C62" w:rsidRPr="00B20AE8">
        <w:rPr>
          <w:position w:val="-12"/>
        </w:rPr>
        <w:object w:dxaOrig="340" w:dyaOrig="360" w14:anchorId="0295D9F9">
          <v:shape id="_x0000_i1039" type="#_x0000_t75" style="width:18.7pt;height:18.7pt" o:ole="" fillcolor="window">
            <v:imagedata r:id="rId44" o:title=""/>
          </v:shape>
          <o:OLEObject Type="Embed" ProgID="Equation.3" ShapeID="_x0000_i1039" DrawAspect="Content" ObjectID="_1773834699" r:id="rId45"/>
        </w:object>
      </w:r>
      <w:r w:rsidR="006E5C62" w:rsidRPr="00B20AE8">
        <w:t xml:space="preserve"> is the total one-sided noise power spectral density due to all noise sources</w:t>
      </w:r>
    </w:p>
    <w:p w14:paraId="43ED1E58" w14:textId="6BA74378" w:rsidR="006E5C62" w:rsidRPr="00B20AE8" w:rsidRDefault="00F437E4" w:rsidP="0039402F">
      <w:pPr>
        <w:pStyle w:val="B1"/>
      </w:pPr>
      <w:r>
        <w:tab/>
      </w:r>
      <w:r w:rsidR="006E5C62" w:rsidRPr="00B20AE8">
        <w:rPr>
          <w:position w:val="-14"/>
        </w:rPr>
        <w:object w:dxaOrig="460" w:dyaOrig="380" w14:anchorId="49D7CA06">
          <v:shape id="_x0000_i1040" type="#_x0000_t75" style="width:24.15pt;height:17.3pt" o:ole="" fillcolor="window">
            <v:imagedata r:id="rId46" o:title=""/>
          </v:shape>
          <o:OLEObject Type="Embed" ProgID="Equation.3" ShapeID="_x0000_i1040" DrawAspect="Content" ObjectID="_1773834700" r:id="rId47"/>
        </w:object>
      </w:r>
      <w:r w:rsidR="006E5C62" w:rsidRPr="00B20AE8">
        <w:t xml:space="preserve"> is the number of chips per frame</w:t>
      </w:r>
    </w:p>
    <w:p w14:paraId="7AB1E0E5" w14:textId="7FC8F167" w:rsidR="006E5C62" w:rsidRPr="00B20AE8" w:rsidRDefault="00F437E4" w:rsidP="0039402F">
      <w:pPr>
        <w:pStyle w:val="B1"/>
      </w:pPr>
      <w:r>
        <w:tab/>
      </w:r>
      <w:r w:rsidR="006E5C62" w:rsidRPr="00B20AE8">
        <w:rPr>
          <w:position w:val="-10"/>
        </w:rPr>
        <w:object w:dxaOrig="400" w:dyaOrig="340" w14:anchorId="766E143B">
          <v:shape id="_x0000_i1041" type="#_x0000_t75" style="width:24.15pt;height:18.7pt" o:ole="" fillcolor="window">
            <v:imagedata r:id="rId48" o:title=""/>
          </v:shape>
          <o:OLEObject Type="Embed" ProgID="Equation.3" ShapeID="_x0000_i1041" DrawAspect="Content" ObjectID="_1773834701" r:id="rId49"/>
        </w:object>
      </w:r>
      <w:r w:rsidR="006E5C62" w:rsidRPr="00B20AE8">
        <w:t xml:space="preserve"> is the number of information bits in DTCH excluding CRC bits per frame</w:t>
      </w:r>
    </w:p>
    <w:p w14:paraId="150DA39C" w14:textId="3F07DC28" w:rsidR="006E5C62" w:rsidRPr="00B20AE8" w:rsidRDefault="006E5C62" w:rsidP="0039402F">
      <w:r w:rsidRPr="00B20AE8">
        <w:rPr>
          <w:rFonts w:eastAsia="MS Mincho"/>
        </w:rPr>
        <w:t>A</w:t>
      </w:r>
      <w:r w:rsidRPr="00B20AE8">
        <w:t xml:space="preserve">ll Bit Error Ratio (BER) and </w:t>
      </w:r>
      <w:r w:rsidRPr="00B20AE8">
        <w:rPr>
          <w:rFonts w:eastAsia="MS Mincho"/>
        </w:rPr>
        <w:t>Block Error ratio</w:t>
      </w:r>
      <w:r w:rsidRPr="00B20AE8">
        <w:t xml:space="preserve"> (</w:t>
      </w:r>
      <w:r w:rsidRPr="00B20AE8">
        <w:rPr>
          <w:rFonts w:eastAsia="MS Mincho"/>
        </w:rPr>
        <w:t>BLER</w:t>
      </w:r>
      <w:r w:rsidRPr="00B20AE8">
        <w:t>) measurements shall be carried out according to the general rules for statistical testing</w:t>
      </w:r>
      <w:r w:rsidRPr="00B20AE8">
        <w:rPr>
          <w:rFonts w:eastAsia="MS Mincho"/>
        </w:rPr>
        <w:t xml:space="preserve"> defined in ITU-T Recommendation O.153</w:t>
      </w:r>
      <w:r w:rsidR="003D3C64">
        <w:rPr>
          <w:rFonts w:eastAsia="MS Mincho"/>
        </w:rPr>
        <w:t> </w:t>
      </w:r>
      <w:r w:rsidR="003D3C64" w:rsidRPr="00B20AE8">
        <w:rPr>
          <w:rFonts w:eastAsia="MS Mincho"/>
        </w:rPr>
        <w:t>[</w:t>
      </w:r>
      <w:r w:rsidRPr="00B20AE8">
        <w:rPr>
          <w:rFonts w:eastAsia="MS Mincho"/>
        </w:rPr>
        <w:t xml:space="preserve">30] and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 annex C</w:t>
      </w:r>
      <w:r w:rsidRPr="00B20AE8">
        <w:t>.</w:t>
      </w:r>
    </w:p>
    <w:p w14:paraId="474A593C" w14:textId="1E007D1F" w:rsidR="006E5C62" w:rsidRPr="00B20AE8" w:rsidRDefault="006E5C62" w:rsidP="0039402F">
      <w:pPr>
        <w:rPr>
          <w:rFonts w:eastAsia="MS Mincho"/>
        </w:rPr>
      </w:pPr>
      <w:r w:rsidRPr="00B20AE8">
        <w:t>If external B</w:t>
      </w:r>
      <w:r w:rsidRPr="00B20AE8">
        <w:rPr>
          <w:rFonts w:eastAsia="MS Mincho"/>
        </w:rPr>
        <w:t>L</w:t>
      </w:r>
      <w:r w:rsidRPr="00B20AE8">
        <w:t>ER measurement is not used then the internal B</w:t>
      </w:r>
      <w:r w:rsidRPr="00B20AE8">
        <w:rPr>
          <w:rFonts w:eastAsia="MS Mincho"/>
        </w:rPr>
        <w:t>L</w:t>
      </w:r>
      <w:r w:rsidRPr="00B20AE8">
        <w:t>ER calculation shall be used instead. When internal B</w:t>
      </w:r>
      <w:r w:rsidRPr="00B20AE8">
        <w:rPr>
          <w:rFonts w:eastAsia="MS Mincho"/>
        </w:rPr>
        <w:t>L</w:t>
      </w:r>
      <w:r w:rsidRPr="00B20AE8">
        <w:t xml:space="preserve">ER calculation is used, the requirements of the verification test according to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rPr>
          <w:rFonts w:eastAsia="MS Mincho"/>
        </w:rPr>
        <w:t>8</w:t>
      </w:r>
      <w:r w:rsidRPr="00B20AE8">
        <w:rPr>
          <w:rFonts w:eastAsia="MS Mincho"/>
        </w:rPr>
        <w:t>.6</w:t>
      </w:r>
      <w:r w:rsidRPr="00B20AE8">
        <w:t xml:space="preserve"> shall be met in advance.</w:t>
      </w:r>
    </w:p>
    <w:p w14:paraId="0A4E2A2B" w14:textId="77777777" w:rsidR="006E5C62" w:rsidRPr="00B20AE8" w:rsidRDefault="006E5C62" w:rsidP="0039402F">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6A2BF1" w:rsidRPr="00B20AE8" w14:paraId="6D7BC1F1" w14:textId="77777777" w:rsidTr="006A2BF1">
        <w:trPr>
          <w:cantSplit/>
          <w:jc w:val="center"/>
        </w:trPr>
        <w:tc>
          <w:tcPr>
            <w:tcW w:w="912" w:type="dxa"/>
            <w:tcBorders>
              <w:bottom w:val="nil"/>
            </w:tcBorders>
            <w:shd w:val="clear" w:color="auto" w:fill="auto"/>
          </w:tcPr>
          <w:p w14:paraId="73B45F27" w14:textId="77777777" w:rsidR="006A2BF1" w:rsidRPr="00B20AE8" w:rsidRDefault="006A2BF1" w:rsidP="0039402F">
            <w:pPr>
              <w:pStyle w:val="TAH"/>
              <w:rPr>
                <w:rFonts w:eastAsia="?? ??"/>
              </w:rPr>
            </w:pPr>
            <w:r w:rsidRPr="00B20AE8">
              <w:rPr>
                <w:rFonts w:eastAsia="?? ??"/>
              </w:rPr>
              <w:t>Physical channel</w:t>
            </w:r>
          </w:p>
        </w:tc>
        <w:tc>
          <w:tcPr>
            <w:tcW w:w="1560" w:type="dxa"/>
            <w:tcBorders>
              <w:bottom w:val="nil"/>
            </w:tcBorders>
            <w:shd w:val="clear" w:color="auto" w:fill="auto"/>
          </w:tcPr>
          <w:p w14:paraId="69B34976" w14:textId="77777777" w:rsidR="006A2BF1" w:rsidRPr="00B20AE8" w:rsidRDefault="006A2BF1" w:rsidP="0039402F">
            <w:pPr>
              <w:pStyle w:val="TAH"/>
              <w:rPr>
                <w:rFonts w:eastAsia="?? ??"/>
              </w:rPr>
            </w:pPr>
            <w:r w:rsidRPr="00B20AE8">
              <w:rPr>
                <w:rFonts w:eastAsia="?? ??"/>
              </w:rPr>
              <w:t>Measurement channel</w:t>
            </w:r>
          </w:p>
        </w:tc>
        <w:tc>
          <w:tcPr>
            <w:tcW w:w="1170" w:type="dxa"/>
            <w:tcBorders>
              <w:bottom w:val="single" w:sz="4" w:space="0" w:color="auto"/>
            </w:tcBorders>
          </w:tcPr>
          <w:p w14:paraId="1E161C18" w14:textId="77777777" w:rsidR="006A2BF1" w:rsidRPr="00B20AE8" w:rsidRDefault="006A2BF1" w:rsidP="0039402F">
            <w:pPr>
              <w:pStyle w:val="TAH"/>
              <w:rPr>
                <w:rFonts w:eastAsia="?? ??"/>
              </w:rPr>
            </w:pPr>
            <w:r w:rsidRPr="00B20AE8">
              <w:rPr>
                <w:rFonts w:eastAsia="?? ??"/>
              </w:rPr>
              <w:t>Static</w:t>
            </w:r>
          </w:p>
        </w:tc>
        <w:tc>
          <w:tcPr>
            <w:tcW w:w="1170" w:type="dxa"/>
            <w:tcBorders>
              <w:bottom w:val="single" w:sz="4" w:space="0" w:color="auto"/>
            </w:tcBorders>
          </w:tcPr>
          <w:p w14:paraId="51409198" w14:textId="77777777" w:rsidR="006A2BF1" w:rsidRPr="00B20AE8" w:rsidRDefault="006A2BF1" w:rsidP="0039402F">
            <w:pPr>
              <w:pStyle w:val="TAH"/>
              <w:rPr>
                <w:rFonts w:eastAsia="?? ??"/>
              </w:rPr>
            </w:pPr>
            <w:r w:rsidRPr="00B20AE8">
              <w:rPr>
                <w:rFonts w:eastAsia="?? ??"/>
              </w:rPr>
              <w:t>Multi-path</w:t>
            </w:r>
          </w:p>
          <w:p w14:paraId="351E5BFF" w14:textId="77777777" w:rsidR="006A2BF1" w:rsidRPr="00B20AE8" w:rsidRDefault="006A2BF1" w:rsidP="0039402F">
            <w:pPr>
              <w:pStyle w:val="TAH"/>
              <w:rPr>
                <w:rFonts w:eastAsia="?? ??"/>
              </w:rPr>
            </w:pPr>
            <w:r w:rsidRPr="00B20AE8">
              <w:rPr>
                <w:rFonts w:eastAsia="?? ??"/>
              </w:rPr>
              <w:t>Case 1</w:t>
            </w:r>
          </w:p>
        </w:tc>
        <w:tc>
          <w:tcPr>
            <w:tcW w:w="1170" w:type="dxa"/>
            <w:tcBorders>
              <w:bottom w:val="single" w:sz="4" w:space="0" w:color="auto"/>
            </w:tcBorders>
          </w:tcPr>
          <w:p w14:paraId="68BC0F10" w14:textId="77777777" w:rsidR="006A2BF1" w:rsidRPr="00B20AE8" w:rsidRDefault="006A2BF1" w:rsidP="0039402F">
            <w:pPr>
              <w:pStyle w:val="TAH"/>
              <w:rPr>
                <w:rFonts w:eastAsia="?? ??"/>
              </w:rPr>
            </w:pPr>
            <w:r w:rsidRPr="00B20AE8">
              <w:rPr>
                <w:rFonts w:eastAsia="?? ??"/>
              </w:rPr>
              <w:t>Multi-path</w:t>
            </w:r>
          </w:p>
          <w:p w14:paraId="119AD951" w14:textId="77777777" w:rsidR="006A2BF1" w:rsidRPr="00B20AE8" w:rsidRDefault="006A2BF1" w:rsidP="0039402F">
            <w:pPr>
              <w:pStyle w:val="TAH"/>
              <w:rPr>
                <w:rFonts w:eastAsia="?? ??"/>
              </w:rPr>
            </w:pPr>
            <w:r w:rsidRPr="00B20AE8">
              <w:rPr>
                <w:rFonts w:eastAsia="?? ??"/>
              </w:rPr>
              <w:t>Case 2</w:t>
            </w:r>
          </w:p>
        </w:tc>
        <w:tc>
          <w:tcPr>
            <w:tcW w:w="1350" w:type="dxa"/>
            <w:tcBorders>
              <w:bottom w:val="single" w:sz="4" w:space="0" w:color="auto"/>
            </w:tcBorders>
          </w:tcPr>
          <w:p w14:paraId="7C8FBF9B" w14:textId="77777777" w:rsidR="006A2BF1" w:rsidRPr="00B20AE8" w:rsidRDefault="006A2BF1" w:rsidP="0039402F">
            <w:pPr>
              <w:pStyle w:val="TAH"/>
              <w:rPr>
                <w:rFonts w:eastAsia="?? ??"/>
              </w:rPr>
            </w:pPr>
            <w:r w:rsidRPr="00B20AE8">
              <w:rPr>
                <w:rFonts w:eastAsia="?? ??"/>
              </w:rPr>
              <w:t>Multi-path</w:t>
            </w:r>
          </w:p>
          <w:p w14:paraId="31B68C94" w14:textId="77777777" w:rsidR="006A2BF1" w:rsidRPr="00B20AE8" w:rsidRDefault="006A2BF1" w:rsidP="0039402F">
            <w:pPr>
              <w:pStyle w:val="TAH"/>
              <w:rPr>
                <w:rFonts w:eastAsia="?? ??"/>
              </w:rPr>
            </w:pPr>
            <w:r w:rsidRPr="00B20AE8">
              <w:rPr>
                <w:rFonts w:eastAsia="?? ??"/>
              </w:rPr>
              <w:t>Case 3</w:t>
            </w:r>
          </w:p>
        </w:tc>
        <w:tc>
          <w:tcPr>
            <w:tcW w:w="900" w:type="dxa"/>
            <w:tcBorders>
              <w:bottom w:val="single" w:sz="4" w:space="0" w:color="auto"/>
            </w:tcBorders>
          </w:tcPr>
          <w:p w14:paraId="433BD990" w14:textId="77777777" w:rsidR="006A2BF1" w:rsidRPr="00B20AE8" w:rsidRDefault="006A2BF1" w:rsidP="0039402F">
            <w:pPr>
              <w:pStyle w:val="TAH"/>
              <w:rPr>
                <w:rFonts w:eastAsia="?? ??"/>
              </w:rPr>
            </w:pPr>
            <w:r w:rsidRPr="00B20AE8">
              <w:rPr>
                <w:rFonts w:eastAsia="?? ??"/>
              </w:rPr>
              <w:t>Moving</w:t>
            </w:r>
          </w:p>
        </w:tc>
        <w:tc>
          <w:tcPr>
            <w:tcW w:w="900" w:type="dxa"/>
            <w:tcBorders>
              <w:bottom w:val="single" w:sz="4" w:space="0" w:color="auto"/>
            </w:tcBorders>
          </w:tcPr>
          <w:p w14:paraId="6A16544F" w14:textId="77777777" w:rsidR="006A2BF1" w:rsidRPr="00B20AE8" w:rsidRDefault="006A2BF1" w:rsidP="0039402F">
            <w:pPr>
              <w:pStyle w:val="TAH"/>
              <w:rPr>
                <w:rFonts w:eastAsia="?? ??"/>
              </w:rPr>
            </w:pPr>
            <w:r w:rsidRPr="00B20AE8">
              <w:rPr>
                <w:rFonts w:eastAsia="?? ??"/>
              </w:rPr>
              <w:t>Birth /</w:t>
            </w:r>
          </w:p>
          <w:p w14:paraId="75AD4339" w14:textId="77777777" w:rsidR="006A2BF1" w:rsidRPr="00B20AE8" w:rsidRDefault="006A2BF1" w:rsidP="0039402F">
            <w:pPr>
              <w:pStyle w:val="TAH"/>
              <w:rPr>
                <w:rFonts w:eastAsia="?? ??"/>
              </w:rPr>
            </w:pPr>
            <w:r w:rsidRPr="00B20AE8">
              <w:rPr>
                <w:rFonts w:eastAsia="?? ??"/>
              </w:rPr>
              <w:t>Death</w:t>
            </w:r>
          </w:p>
        </w:tc>
        <w:tc>
          <w:tcPr>
            <w:tcW w:w="853" w:type="dxa"/>
            <w:tcBorders>
              <w:bottom w:val="single" w:sz="4" w:space="0" w:color="auto"/>
            </w:tcBorders>
          </w:tcPr>
          <w:p w14:paraId="12F8CA76" w14:textId="77777777" w:rsidR="006A2BF1" w:rsidRPr="00B20AE8" w:rsidRDefault="006A2BF1" w:rsidP="0039402F">
            <w:pPr>
              <w:pStyle w:val="TAH"/>
              <w:rPr>
                <w:rFonts w:eastAsia="?? ??"/>
              </w:rPr>
            </w:pPr>
            <w:r w:rsidRPr="00B20AE8">
              <w:rPr>
                <w:rFonts w:eastAsia="PMingLiU"/>
                <w:lang w:eastAsia="zh-TW"/>
              </w:rPr>
              <w:t>High Speed Train (Note)</w:t>
            </w:r>
          </w:p>
        </w:tc>
      </w:tr>
      <w:tr w:rsidR="006A2BF1" w:rsidRPr="00B20AE8" w14:paraId="4DD0EA84" w14:textId="77777777" w:rsidTr="006A2BF1">
        <w:trPr>
          <w:cantSplit/>
          <w:jc w:val="center"/>
        </w:trPr>
        <w:tc>
          <w:tcPr>
            <w:tcW w:w="912" w:type="dxa"/>
            <w:tcBorders>
              <w:top w:val="nil"/>
              <w:bottom w:val="single" w:sz="4" w:space="0" w:color="auto"/>
            </w:tcBorders>
            <w:shd w:val="clear" w:color="auto" w:fill="auto"/>
          </w:tcPr>
          <w:p w14:paraId="3FCC39C8" w14:textId="77777777" w:rsidR="006A2BF1" w:rsidRPr="00B20AE8" w:rsidRDefault="006A2BF1" w:rsidP="0039402F">
            <w:pPr>
              <w:pStyle w:val="TAH"/>
            </w:pPr>
          </w:p>
        </w:tc>
        <w:tc>
          <w:tcPr>
            <w:tcW w:w="1560" w:type="dxa"/>
            <w:tcBorders>
              <w:top w:val="nil"/>
              <w:bottom w:val="single" w:sz="4" w:space="0" w:color="auto"/>
            </w:tcBorders>
            <w:shd w:val="clear" w:color="auto" w:fill="auto"/>
          </w:tcPr>
          <w:p w14:paraId="18D1719E" w14:textId="77777777" w:rsidR="006A2BF1" w:rsidRPr="00B20AE8" w:rsidRDefault="006A2BF1" w:rsidP="0039402F">
            <w:pPr>
              <w:pStyle w:val="TAH"/>
            </w:pPr>
          </w:p>
        </w:tc>
        <w:tc>
          <w:tcPr>
            <w:tcW w:w="7513" w:type="dxa"/>
            <w:gridSpan w:val="7"/>
            <w:tcBorders>
              <w:bottom w:val="single" w:sz="4" w:space="0" w:color="auto"/>
            </w:tcBorders>
          </w:tcPr>
          <w:p w14:paraId="36008A93" w14:textId="77777777" w:rsidR="006A2BF1" w:rsidRPr="00B20AE8" w:rsidRDefault="006A2BF1" w:rsidP="0039402F">
            <w:pPr>
              <w:pStyle w:val="TAH"/>
              <w:rPr>
                <w:rFonts w:eastAsia="?? ??"/>
              </w:rPr>
            </w:pPr>
            <w:r w:rsidRPr="00B20AE8">
              <w:rPr>
                <w:rFonts w:eastAsia="?? ??"/>
              </w:rPr>
              <w:t>Performance metric</w:t>
            </w:r>
          </w:p>
        </w:tc>
      </w:tr>
      <w:tr w:rsidR="006A2BF1" w:rsidRPr="00B20AE8" w14:paraId="2C7CBFF7" w14:textId="77777777" w:rsidTr="006A2BF1">
        <w:trPr>
          <w:cantSplit/>
          <w:jc w:val="center"/>
        </w:trPr>
        <w:tc>
          <w:tcPr>
            <w:tcW w:w="912" w:type="dxa"/>
            <w:tcBorders>
              <w:bottom w:val="nil"/>
            </w:tcBorders>
            <w:shd w:val="clear" w:color="auto" w:fill="auto"/>
          </w:tcPr>
          <w:p w14:paraId="62C19DDF" w14:textId="37E89831" w:rsidR="006A2BF1" w:rsidRPr="00B20AE8" w:rsidRDefault="006A2BF1" w:rsidP="0039402F">
            <w:pPr>
              <w:pStyle w:val="TAC"/>
              <w:rPr>
                <w:rFonts w:eastAsia="?? ??"/>
              </w:rPr>
            </w:pPr>
          </w:p>
        </w:tc>
        <w:tc>
          <w:tcPr>
            <w:tcW w:w="1560" w:type="dxa"/>
            <w:tcBorders>
              <w:bottom w:val="single" w:sz="4" w:space="0" w:color="auto"/>
            </w:tcBorders>
          </w:tcPr>
          <w:p w14:paraId="38D25EA3" w14:textId="77777777" w:rsidR="006A2BF1" w:rsidRPr="00B20AE8" w:rsidRDefault="006A2BF1" w:rsidP="0039402F">
            <w:pPr>
              <w:pStyle w:val="TAC"/>
              <w:rPr>
                <w:rFonts w:eastAsia="?? ??"/>
              </w:rPr>
            </w:pPr>
            <w:r w:rsidRPr="00B20AE8">
              <w:rPr>
                <w:rFonts w:eastAsia="?? ??"/>
              </w:rPr>
              <w:t>12.2 kbps</w:t>
            </w:r>
          </w:p>
        </w:tc>
        <w:tc>
          <w:tcPr>
            <w:tcW w:w="1170" w:type="dxa"/>
            <w:tcBorders>
              <w:top w:val="single" w:sz="4" w:space="0" w:color="auto"/>
              <w:bottom w:val="single" w:sz="4" w:space="0" w:color="auto"/>
            </w:tcBorders>
          </w:tcPr>
          <w:p w14:paraId="798558E5" w14:textId="77777777" w:rsidR="006A2BF1" w:rsidRPr="00B20AE8" w:rsidRDefault="006A2BF1" w:rsidP="0039402F">
            <w:pPr>
              <w:pStyle w:val="TAC"/>
              <w:rPr>
                <w:rFonts w:eastAsia="?? ??"/>
              </w:rPr>
            </w:pPr>
            <w:r w:rsidRPr="00B20AE8">
              <w:rPr>
                <w:rFonts w:eastAsia="?? ??"/>
              </w:rPr>
              <w:t>BLER&lt;10</w:t>
            </w:r>
            <w:r w:rsidRPr="00B20AE8">
              <w:rPr>
                <w:rFonts w:eastAsia="?? ??"/>
                <w:vertAlign w:val="superscript"/>
              </w:rPr>
              <w:t>-2</w:t>
            </w:r>
          </w:p>
        </w:tc>
        <w:tc>
          <w:tcPr>
            <w:tcW w:w="1170" w:type="dxa"/>
            <w:tcBorders>
              <w:top w:val="single" w:sz="4" w:space="0" w:color="auto"/>
              <w:bottom w:val="single" w:sz="4" w:space="0" w:color="auto"/>
            </w:tcBorders>
          </w:tcPr>
          <w:p w14:paraId="0BB0468D" w14:textId="77777777" w:rsidR="006A2BF1" w:rsidRPr="00B20AE8" w:rsidRDefault="006A2BF1" w:rsidP="0039402F">
            <w:pPr>
              <w:pStyle w:val="TAC"/>
              <w:rPr>
                <w:rFonts w:eastAsia="?? ??"/>
              </w:rPr>
            </w:pPr>
            <w:r w:rsidRPr="00B20AE8">
              <w:rPr>
                <w:rFonts w:eastAsia="?? ??"/>
              </w:rPr>
              <w:t>BLER&lt;10</w:t>
            </w:r>
            <w:r w:rsidRPr="00B20AE8">
              <w:rPr>
                <w:rFonts w:eastAsia="?? ??"/>
                <w:vertAlign w:val="superscript"/>
              </w:rPr>
              <w:t>-2</w:t>
            </w:r>
          </w:p>
        </w:tc>
        <w:tc>
          <w:tcPr>
            <w:tcW w:w="1170" w:type="dxa"/>
            <w:tcBorders>
              <w:top w:val="single" w:sz="4" w:space="0" w:color="auto"/>
              <w:bottom w:val="single" w:sz="4" w:space="0" w:color="auto"/>
            </w:tcBorders>
          </w:tcPr>
          <w:p w14:paraId="048F3E5B" w14:textId="77777777" w:rsidR="006A2BF1" w:rsidRPr="00B20AE8" w:rsidRDefault="006A2BF1" w:rsidP="0039402F">
            <w:pPr>
              <w:pStyle w:val="TAC"/>
              <w:rPr>
                <w:rFonts w:eastAsia="?? ??"/>
              </w:rPr>
            </w:pPr>
            <w:r w:rsidRPr="00B20AE8">
              <w:rPr>
                <w:rFonts w:eastAsia="?? ??"/>
              </w:rPr>
              <w:t>BLER&lt;10</w:t>
            </w:r>
            <w:r w:rsidRPr="00B20AE8">
              <w:rPr>
                <w:rFonts w:eastAsia="?? ??"/>
                <w:vertAlign w:val="superscript"/>
              </w:rPr>
              <w:t>-2</w:t>
            </w:r>
          </w:p>
        </w:tc>
        <w:tc>
          <w:tcPr>
            <w:tcW w:w="1350" w:type="dxa"/>
            <w:tcBorders>
              <w:top w:val="single" w:sz="4" w:space="0" w:color="auto"/>
              <w:bottom w:val="single" w:sz="4" w:space="0" w:color="auto"/>
            </w:tcBorders>
          </w:tcPr>
          <w:p w14:paraId="0657E634" w14:textId="77777777" w:rsidR="006A2BF1" w:rsidRPr="00B20AE8" w:rsidRDefault="006A2BF1" w:rsidP="0039402F">
            <w:pPr>
              <w:pStyle w:val="TAC"/>
              <w:rPr>
                <w:rFonts w:eastAsia="?? ??"/>
              </w:rPr>
            </w:pPr>
            <w:r w:rsidRPr="00B20AE8">
              <w:rPr>
                <w:rFonts w:eastAsia="?? ??"/>
              </w:rPr>
              <w:t>BLER&lt;10</w:t>
            </w:r>
            <w:r w:rsidRPr="00B20AE8">
              <w:rPr>
                <w:rFonts w:eastAsia="?? ??"/>
                <w:vertAlign w:val="superscript"/>
              </w:rPr>
              <w:t>-2</w:t>
            </w:r>
          </w:p>
        </w:tc>
        <w:tc>
          <w:tcPr>
            <w:tcW w:w="900" w:type="dxa"/>
            <w:tcBorders>
              <w:top w:val="single" w:sz="4" w:space="0" w:color="auto"/>
              <w:bottom w:val="single" w:sz="4" w:space="0" w:color="auto"/>
            </w:tcBorders>
          </w:tcPr>
          <w:p w14:paraId="752714C1" w14:textId="77777777" w:rsidR="006A2BF1" w:rsidRPr="00B20AE8" w:rsidRDefault="006A2BF1" w:rsidP="0039402F">
            <w:pPr>
              <w:pStyle w:val="TAC"/>
              <w:rPr>
                <w:rFonts w:eastAsia="?? ??"/>
              </w:rPr>
            </w:pPr>
            <w:r w:rsidRPr="00B20AE8">
              <w:rPr>
                <w:rFonts w:eastAsia="?? ??"/>
              </w:rPr>
              <w:t>BLER &lt;10</w:t>
            </w:r>
            <w:r w:rsidRPr="00B20AE8">
              <w:rPr>
                <w:rFonts w:eastAsia="?? ??"/>
                <w:vertAlign w:val="superscript"/>
              </w:rPr>
              <w:t>-2</w:t>
            </w:r>
          </w:p>
        </w:tc>
        <w:tc>
          <w:tcPr>
            <w:tcW w:w="900" w:type="dxa"/>
            <w:tcBorders>
              <w:top w:val="single" w:sz="4" w:space="0" w:color="auto"/>
              <w:bottom w:val="single" w:sz="4" w:space="0" w:color="auto"/>
            </w:tcBorders>
          </w:tcPr>
          <w:p w14:paraId="77543555" w14:textId="77777777" w:rsidR="006A2BF1" w:rsidRPr="00B20AE8" w:rsidRDefault="006A2BF1" w:rsidP="0039402F">
            <w:pPr>
              <w:pStyle w:val="TAC"/>
              <w:rPr>
                <w:rFonts w:eastAsia="?? ??"/>
              </w:rPr>
            </w:pPr>
            <w:r w:rsidRPr="00B20AE8">
              <w:rPr>
                <w:rFonts w:eastAsia="?? ??"/>
              </w:rPr>
              <w:t>BLER &lt;10</w:t>
            </w:r>
            <w:r w:rsidRPr="00B20AE8">
              <w:rPr>
                <w:rFonts w:eastAsia="?? ??"/>
                <w:vertAlign w:val="superscript"/>
              </w:rPr>
              <w:t>-2</w:t>
            </w:r>
          </w:p>
        </w:tc>
        <w:tc>
          <w:tcPr>
            <w:tcW w:w="853" w:type="dxa"/>
            <w:tcBorders>
              <w:top w:val="single" w:sz="4" w:space="0" w:color="auto"/>
              <w:bottom w:val="single" w:sz="4" w:space="0" w:color="auto"/>
            </w:tcBorders>
          </w:tcPr>
          <w:p w14:paraId="748EFC94" w14:textId="77777777" w:rsidR="006A2BF1" w:rsidRPr="00B20AE8" w:rsidRDefault="006A2BF1" w:rsidP="0039402F">
            <w:pPr>
              <w:pStyle w:val="TAC"/>
              <w:rPr>
                <w:rFonts w:eastAsia="?? ??" w:cs="Arial"/>
              </w:rPr>
            </w:pPr>
            <w:r w:rsidRPr="00B20AE8">
              <w:t>BLER &lt;10</w:t>
            </w:r>
            <w:r w:rsidRPr="00B20AE8">
              <w:rPr>
                <w:vertAlign w:val="superscript"/>
              </w:rPr>
              <w:t>-2</w:t>
            </w:r>
          </w:p>
        </w:tc>
      </w:tr>
      <w:tr w:rsidR="006A2BF1" w:rsidRPr="00B20AE8" w14:paraId="74EE6B3C" w14:textId="77777777" w:rsidTr="006A2BF1">
        <w:trPr>
          <w:cantSplit/>
          <w:jc w:val="center"/>
        </w:trPr>
        <w:tc>
          <w:tcPr>
            <w:tcW w:w="912" w:type="dxa"/>
            <w:tcBorders>
              <w:top w:val="nil"/>
              <w:bottom w:val="nil"/>
            </w:tcBorders>
            <w:shd w:val="clear" w:color="auto" w:fill="auto"/>
          </w:tcPr>
          <w:p w14:paraId="48DD267F" w14:textId="05222F99" w:rsidR="006A2BF1" w:rsidRPr="00B20AE8" w:rsidRDefault="006A2BF1" w:rsidP="0039402F">
            <w:pPr>
              <w:pStyle w:val="TAC"/>
              <w:rPr>
                <w:rFonts w:eastAsia="?? ??"/>
              </w:rPr>
            </w:pPr>
            <w:r w:rsidRPr="00B20AE8">
              <w:rPr>
                <w:rFonts w:eastAsia="?? ??"/>
              </w:rPr>
              <w:t>DCH</w:t>
            </w:r>
          </w:p>
        </w:tc>
        <w:tc>
          <w:tcPr>
            <w:tcW w:w="1560" w:type="dxa"/>
            <w:tcBorders>
              <w:bottom w:val="single" w:sz="4" w:space="0" w:color="auto"/>
            </w:tcBorders>
          </w:tcPr>
          <w:p w14:paraId="671A9FB7" w14:textId="77777777" w:rsidR="006A2BF1" w:rsidRPr="00B20AE8" w:rsidRDefault="006A2BF1" w:rsidP="0039402F">
            <w:pPr>
              <w:pStyle w:val="TAC"/>
              <w:rPr>
                <w:rFonts w:eastAsia="?? ??"/>
              </w:rPr>
            </w:pPr>
            <w:r w:rsidRPr="00B20AE8">
              <w:rPr>
                <w:rFonts w:eastAsia="?? ??"/>
              </w:rPr>
              <w:t>64 kbps</w:t>
            </w:r>
          </w:p>
        </w:tc>
        <w:tc>
          <w:tcPr>
            <w:tcW w:w="1170" w:type="dxa"/>
            <w:tcBorders>
              <w:bottom w:val="single" w:sz="4" w:space="0" w:color="auto"/>
            </w:tcBorders>
          </w:tcPr>
          <w:p w14:paraId="036E178F" w14:textId="77777777" w:rsidR="006A2BF1" w:rsidRPr="00B20AE8" w:rsidRDefault="006A2BF1" w:rsidP="0039402F">
            <w:pPr>
              <w:pStyle w:val="TAC"/>
              <w:rPr>
                <w:rFonts w:eastAsia="?? ??"/>
              </w:rPr>
            </w:pPr>
            <w:r w:rsidRPr="00B20AE8">
              <w:rPr>
                <w:rFonts w:eastAsia="?? ??"/>
              </w:rPr>
              <w:t>BLER&lt;</w:t>
            </w:r>
          </w:p>
          <w:p w14:paraId="318A87E4"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Borders>
              <w:bottom w:val="single" w:sz="4" w:space="0" w:color="auto"/>
            </w:tcBorders>
          </w:tcPr>
          <w:p w14:paraId="2A8BFF7C" w14:textId="77777777" w:rsidR="006A2BF1" w:rsidRPr="00B20AE8" w:rsidRDefault="006A2BF1" w:rsidP="0039402F">
            <w:pPr>
              <w:pStyle w:val="TAC"/>
              <w:rPr>
                <w:rFonts w:eastAsia="?? ??"/>
              </w:rPr>
            </w:pPr>
            <w:r w:rsidRPr="00B20AE8">
              <w:rPr>
                <w:rFonts w:eastAsia="?? ??"/>
              </w:rPr>
              <w:t>BLER&lt;</w:t>
            </w:r>
          </w:p>
          <w:p w14:paraId="57D500BA"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p>
        </w:tc>
        <w:tc>
          <w:tcPr>
            <w:tcW w:w="1170" w:type="dxa"/>
            <w:tcBorders>
              <w:bottom w:val="single" w:sz="4" w:space="0" w:color="auto"/>
            </w:tcBorders>
          </w:tcPr>
          <w:p w14:paraId="2189C0C1" w14:textId="77777777" w:rsidR="006A2BF1" w:rsidRPr="00B20AE8" w:rsidRDefault="006A2BF1" w:rsidP="0039402F">
            <w:pPr>
              <w:pStyle w:val="TAC"/>
              <w:rPr>
                <w:rFonts w:eastAsia="?? ??"/>
              </w:rPr>
            </w:pPr>
            <w:r w:rsidRPr="00B20AE8">
              <w:rPr>
                <w:rFonts w:eastAsia="?? ??"/>
              </w:rPr>
              <w:t>BLER&lt;</w:t>
            </w:r>
          </w:p>
          <w:p w14:paraId="3CB47625"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350" w:type="dxa"/>
            <w:tcBorders>
              <w:bottom w:val="single" w:sz="4" w:space="0" w:color="auto"/>
            </w:tcBorders>
          </w:tcPr>
          <w:p w14:paraId="72252E99" w14:textId="77777777" w:rsidR="006A2BF1" w:rsidRPr="00B20AE8" w:rsidRDefault="006A2BF1" w:rsidP="0039402F">
            <w:pPr>
              <w:pStyle w:val="TAC"/>
              <w:rPr>
                <w:rFonts w:eastAsia="?? ??"/>
              </w:rPr>
            </w:pPr>
            <w:r w:rsidRPr="00B20AE8">
              <w:rPr>
                <w:rFonts w:eastAsia="?? ??"/>
              </w:rPr>
              <w:t>BLER &lt;</w:t>
            </w:r>
          </w:p>
          <w:p w14:paraId="17799686"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r w:rsidRPr="00B20AE8">
              <w:rPr>
                <w:rFonts w:eastAsia="?? ??"/>
              </w:rPr>
              <w:t>,10</w:t>
            </w:r>
            <w:r w:rsidRPr="00B20AE8">
              <w:rPr>
                <w:rFonts w:eastAsia="?? ??"/>
                <w:vertAlign w:val="superscript"/>
              </w:rPr>
              <w:t>-3</w:t>
            </w:r>
          </w:p>
        </w:tc>
        <w:tc>
          <w:tcPr>
            <w:tcW w:w="900" w:type="dxa"/>
            <w:tcBorders>
              <w:bottom w:val="single" w:sz="4" w:space="0" w:color="auto"/>
            </w:tcBorders>
          </w:tcPr>
          <w:p w14:paraId="2E905EBC" w14:textId="77777777" w:rsidR="006A2BF1" w:rsidRPr="00B20AE8" w:rsidRDefault="006A2BF1" w:rsidP="0039402F">
            <w:pPr>
              <w:rPr>
                <w:rFonts w:eastAsia="?? ??"/>
              </w:rPr>
            </w:pPr>
            <w:r w:rsidRPr="00B20AE8">
              <w:rPr>
                <w:rFonts w:eastAsia="?? ??"/>
              </w:rPr>
              <w:t>BLER &lt;</w:t>
            </w:r>
          </w:p>
          <w:p w14:paraId="738F13C8"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900" w:type="dxa"/>
            <w:tcBorders>
              <w:bottom w:val="single" w:sz="4" w:space="0" w:color="auto"/>
            </w:tcBorders>
          </w:tcPr>
          <w:p w14:paraId="52F6D66B" w14:textId="77777777" w:rsidR="006A2BF1" w:rsidRPr="00B20AE8" w:rsidRDefault="006A2BF1" w:rsidP="0039402F">
            <w:pPr>
              <w:rPr>
                <w:rFonts w:eastAsia="?? ??"/>
              </w:rPr>
            </w:pPr>
            <w:r w:rsidRPr="00B20AE8">
              <w:rPr>
                <w:rFonts w:eastAsia="?? ??"/>
              </w:rPr>
              <w:t>BLER &lt;</w:t>
            </w:r>
          </w:p>
          <w:p w14:paraId="628C9CF6"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853" w:type="dxa"/>
            <w:tcBorders>
              <w:bottom w:val="single" w:sz="4" w:space="0" w:color="auto"/>
            </w:tcBorders>
          </w:tcPr>
          <w:p w14:paraId="476E7E41" w14:textId="77777777" w:rsidR="006A2BF1" w:rsidRPr="00B20AE8" w:rsidRDefault="006A2BF1" w:rsidP="0039402F">
            <w:pPr>
              <w:pStyle w:val="TAC"/>
              <w:rPr>
                <w:rFonts w:eastAsia="?? ??"/>
              </w:rPr>
            </w:pPr>
            <w:r w:rsidRPr="00B20AE8">
              <w:rPr>
                <w:rFonts w:eastAsia="?? ??"/>
              </w:rPr>
              <w:t>-</w:t>
            </w:r>
          </w:p>
        </w:tc>
      </w:tr>
      <w:tr w:rsidR="006A2BF1" w:rsidRPr="00B20AE8" w14:paraId="004EDFD3" w14:textId="77777777" w:rsidTr="006A2BF1">
        <w:trPr>
          <w:cantSplit/>
          <w:jc w:val="center"/>
        </w:trPr>
        <w:tc>
          <w:tcPr>
            <w:tcW w:w="912" w:type="dxa"/>
            <w:tcBorders>
              <w:top w:val="nil"/>
              <w:bottom w:val="nil"/>
            </w:tcBorders>
            <w:shd w:val="clear" w:color="auto" w:fill="auto"/>
          </w:tcPr>
          <w:p w14:paraId="7994E503" w14:textId="77777777" w:rsidR="006A2BF1" w:rsidRPr="00B20AE8" w:rsidRDefault="006A2BF1" w:rsidP="0039402F">
            <w:pPr>
              <w:pStyle w:val="TAC"/>
              <w:rPr>
                <w:rFonts w:eastAsia="?? ??"/>
              </w:rPr>
            </w:pPr>
          </w:p>
        </w:tc>
        <w:tc>
          <w:tcPr>
            <w:tcW w:w="1560" w:type="dxa"/>
            <w:tcBorders>
              <w:bottom w:val="single" w:sz="4" w:space="0" w:color="auto"/>
            </w:tcBorders>
          </w:tcPr>
          <w:p w14:paraId="6022ACFB" w14:textId="77777777" w:rsidR="006A2BF1" w:rsidRPr="00B20AE8" w:rsidRDefault="006A2BF1" w:rsidP="0039402F">
            <w:pPr>
              <w:pStyle w:val="TAC"/>
              <w:rPr>
                <w:rFonts w:eastAsia="?? ??"/>
              </w:rPr>
            </w:pPr>
            <w:r w:rsidRPr="00B20AE8">
              <w:rPr>
                <w:rFonts w:eastAsia="?? ??"/>
              </w:rPr>
              <w:t>144 kbps</w:t>
            </w:r>
          </w:p>
        </w:tc>
        <w:tc>
          <w:tcPr>
            <w:tcW w:w="1170" w:type="dxa"/>
            <w:tcBorders>
              <w:bottom w:val="single" w:sz="4" w:space="0" w:color="auto"/>
            </w:tcBorders>
          </w:tcPr>
          <w:p w14:paraId="2D5313FE" w14:textId="77777777" w:rsidR="006A2BF1" w:rsidRPr="00B20AE8" w:rsidRDefault="006A2BF1" w:rsidP="0039402F">
            <w:pPr>
              <w:pStyle w:val="TAC"/>
              <w:rPr>
                <w:rFonts w:eastAsia="?? ??"/>
              </w:rPr>
            </w:pPr>
            <w:r w:rsidRPr="00B20AE8">
              <w:rPr>
                <w:rFonts w:eastAsia="?? ??"/>
              </w:rPr>
              <w:t>BLER&lt;</w:t>
            </w:r>
          </w:p>
          <w:p w14:paraId="6732C5F2"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Borders>
              <w:bottom w:val="single" w:sz="4" w:space="0" w:color="auto"/>
            </w:tcBorders>
          </w:tcPr>
          <w:p w14:paraId="21E0CA7B" w14:textId="77777777" w:rsidR="006A2BF1" w:rsidRPr="00B20AE8" w:rsidRDefault="006A2BF1" w:rsidP="0039402F">
            <w:pPr>
              <w:pStyle w:val="TAC"/>
              <w:rPr>
                <w:rFonts w:eastAsia="?? ??"/>
              </w:rPr>
            </w:pPr>
            <w:r w:rsidRPr="00B20AE8">
              <w:rPr>
                <w:rFonts w:eastAsia="?? ??"/>
              </w:rPr>
              <w:t>BLER&lt;</w:t>
            </w:r>
          </w:p>
          <w:p w14:paraId="47C483EF"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Borders>
              <w:bottom w:val="single" w:sz="4" w:space="0" w:color="auto"/>
            </w:tcBorders>
          </w:tcPr>
          <w:p w14:paraId="59064AF4" w14:textId="77777777" w:rsidR="006A2BF1" w:rsidRPr="00B20AE8" w:rsidRDefault="006A2BF1" w:rsidP="0039402F">
            <w:pPr>
              <w:pStyle w:val="TAC"/>
              <w:rPr>
                <w:rFonts w:eastAsia="?? ??"/>
              </w:rPr>
            </w:pPr>
            <w:r w:rsidRPr="00B20AE8">
              <w:rPr>
                <w:rFonts w:eastAsia="?? ??"/>
              </w:rPr>
              <w:t>BLER&lt;</w:t>
            </w:r>
          </w:p>
          <w:p w14:paraId="61765864"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350" w:type="dxa"/>
            <w:tcBorders>
              <w:bottom w:val="single" w:sz="4" w:space="0" w:color="auto"/>
            </w:tcBorders>
          </w:tcPr>
          <w:p w14:paraId="1429E7CC" w14:textId="77777777" w:rsidR="006A2BF1" w:rsidRPr="00B20AE8" w:rsidRDefault="006A2BF1" w:rsidP="0039402F">
            <w:pPr>
              <w:pStyle w:val="TAC"/>
              <w:rPr>
                <w:rFonts w:eastAsia="?? ??"/>
              </w:rPr>
            </w:pPr>
            <w:r w:rsidRPr="00B20AE8">
              <w:rPr>
                <w:rFonts w:eastAsia="?? ??"/>
              </w:rPr>
              <w:t>BLER &lt;</w:t>
            </w:r>
          </w:p>
          <w:p w14:paraId="26AE2D11"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r w:rsidRPr="00B20AE8">
              <w:rPr>
                <w:rFonts w:eastAsia="?? ??"/>
              </w:rPr>
              <w:t>,10</w:t>
            </w:r>
            <w:r w:rsidRPr="00B20AE8">
              <w:rPr>
                <w:rFonts w:eastAsia="?? ??"/>
                <w:vertAlign w:val="superscript"/>
              </w:rPr>
              <w:t>-3</w:t>
            </w:r>
          </w:p>
        </w:tc>
        <w:tc>
          <w:tcPr>
            <w:tcW w:w="900" w:type="dxa"/>
            <w:tcBorders>
              <w:bottom w:val="single" w:sz="4" w:space="0" w:color="auto"/>
            </w:tcBorders>
          </w:tcPr>
          <w:p w14:paraId="0303A23F" w14:textId="77777777" w:rsidR="006A2BF1" w:rsidRPr="00B20AE8" w:rsidRDefault="006A2BF1" w:rsidP="0039402F">
            <w:pPr>
              <w:pStyle w:val="TAC"/>
              <w:rPr>
                <w:rFonts w:eastAsia="?? ??"/>
              </w:rPr>
            </w:pPr>
            <w:r w:rsidRPr="00B20AE8">
              <w:rPr>
                <w:rFonts w:eastAsia="?? ??"/>
              </w:rPr>
              <w:t>-</w:t>
            </w:r>
          </w:p>
        </w:tc>
        <w:tc>
          <w:tcPr>
            <w:tcW w:w="900" w:type="dxa"/>
            <w:tcBorders>
              <w:bottom w:val="single" w:sz="4" w:space="0" w:color="auto"/>
            </w:tcBorders>
          </w:tcPr>
          <w:p w14:paraId="3D73FFC9" w14:textId="77777777" w:rsidR="006A2BF1" w:rsidRPr="00B20AE8" w:rsidRDefault="006A2BF1" w:rsidP="0039402F">
            <w:pPr>
              <w:pStyle w:val="TAC"/>
              <w:rPr>
                <w:rFonts w:eastAsia="?? ??"/>
              </w:rPr>
            </w:pPr>
            <w:r w:rsidRPr="00B20AE8">
              <w:rPr>
                <w:rFonts w:eastAsia="?? ??"/>
              </w:rPr>
              <w:t>-</w:t>
            </w:r>
          </w:p>
        </w:tc>
        <w:tc>
          <w:tcPr>
            <w:tcW w:w="853" w:type="dxa"/>
            <w:tcBorders>
              <w:bottom w:val="single" w:sz="4" w:space="0" w:color="auto"/>
            </w:tcBorders>
          </w:tcPr>
          <w:p w14:paraId="2628A501" w14:textId="77777777" w:rsidR="006A2BF1" w:rsidRPr="00B20AE8" w:rsidRDefault="006A2BF1" w:rsidP="0039402F">
            <w:pPr>
              <w:pStyle w:val="TAC"/>
              <w:rPr>
                <w:rFonts w:eastAsia="?? ??"/>
              </w:rPr>
            </w:pPr>
            <w:r w:rsidRPr="00B20AE8">
              <w:rPr>
                <w:rFonts w:eastAsia="?? ??"/>
              </w:rPr>
              <w:t>-</w:t>
            </w:r>
          </w:p>
        </w:tc>
      </w:tr>
      <w:tr w:rsidR="006A2BF1" w:rsidRPr="00B20AE8" w14:paraId="53CF3B47" w14:textId="77777777" w:rsidTr="006A2BF1">
        <w:trPr>
          <w:cantSplit/>
          <w:jc w:val="center"/>
        </w:trPr>
        <w:tc>
          <w:tcPr>
            <w:tcW w:w="912" w:type="dxa"/>
            <w:tcBorders>
              <w:top w:val="nil"/>
            </w:tcBorders>
            <w:shd w:val="clear" w:color="auto" w:fill="auto"/>
          </w:tcPr>
          <w:p w14:paraId="6CED4790" w14:textId="77777777" w:rsidR="006A2BF1" w:rsidRPr="00B20AE8" w:rsidRDefault="006A2BF1" w:rsidP="0039402F">
            <w:pPr>
              <w:pStyle w:val="TAC"/>
              <w:rPr>
                <w:rFonts w:eastAsia="?? ??"/>
              </w:rPr>
            </w:pPr>
          </w:p>
        </w:tc>
        <w:tc>
          <w:tcPr>
            <w:tcW w:w="1560" w:type="dxa"/>
          </w:tcPr>
          <w:p w14:paraId="65DF5C11" w14:textId="77777777" w:rsidR="006A2BF1" w:rsidRPr="00B20AE8" w:rsidRDefault="006A2BF1" w:rsidP="0039402F">
            <w:pPr>
              <w:pStyle w:val="TAC"/>
              <w:rPr>
                <w:rFonts w:eastAsia="?? ??"/>
              </w:rPr>
            </w:pPr>
            <w:r w:rsidRPr="00B20AE8">
              <w:rPr>
                <w:rFonts w:eastAsia="?? ??"/>
              </w:rPr>
              <w:t>384 kbps</w:t>
            </w:r>
          </w:p>
        </w:tc>
        <w:tc>
          <w:tcPr>
            <w:tcW w:w="1170" w:type="dxa"/>
          </w:tcPr>
          <w:p w14:paraId="44DBF109" w14:textId="77777777" w:rsidR="006A2BF1" w:rsidRPr="00B20AE8" w:rsidRDefault="006A2BF1" w:rsidP="0039402F">
            <w:pPr>
              <w:pStyle w:val="TAC"/>
              <w:rPr>
                <w:rFonts w:eastAsia="?? ??"/>
              </w:rPr>
            </w:pPr>
            <w:r w:rsidRPr="00B20AE8">
              <w:rPr>
                <w:rFonts w:eastAsia="?? ??"/>
              </w:rPr>
              <w:t>BLER&lt;</w:t>
            </w:r>
          </w:p>
          <w:p w14:paraId="44BABF96"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Pr>
          <w:p w14:paraId="4B54A4C0" w14:textId="77777777" w:rsidR="006A2BF1" w:rsidRPr="00B20AE8" w:rsidRDefault="006A2BF1" w:rsidP="0039402F">
            <w:pPr>
              <w:pStyle w:val="TAC"/>
              <w:rPr>
                <w:rFonts w:eastAsia="?? ??"/>
              </w:rPr>
            </w:pPr>
            <w:r w:rsidRPr="00B20AE8">
              <w:rPr>
                <w:rFonts w:eastAsia="?? ??"/>
              </w:rPr>
              <w:t>BLER&lt;</w:t>
            </w:r>
          </w:p>
          <w:p w14:paraId="094129A1"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Pr>
          <w:p w14:paraId="23E6AABB" w14:textId="77777777" w:rsidR="006A2BF1" w:rsidRPr="00B20AE8" w:rsidRDefault="006A2BF1" w:rsidP="0039402F">
            <w:pPr>
              <w:pStyle w:val="TAC"/>
              <w:rPr>
                <w:rFonts w:eastAsia="?? ??"/>
              </w:rPr>
            </w:pPr>
            <w:r w:rsidRPr="00B20AE8">
              <w:rPr>
                <w:rFonts w:eastAsia="?? ??"/>
              </w:rPr>
              <w:t>BLER&lt;</w:t>
            </w:r>
          </w:p>
          <w:p w14:paraId="633085F9"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350" w:type="dxa"/>
          </w:tcPr>
          <w:p w14:paraId="57908A95" w14:textId="77777777" w:rsidR="006A2BF1" w:rsidRPr="00B20AE8" w:rsidRDefault="006A2BF1" w:rsidP="0039402F">
            <w:pPr>
              <w:pStyle w:val="TAC"/>
              <w:rPr>
                <w:rFonts w:eastAsia="?? ??"/>
              </w:rPr>
            </w:pPr>
            <w:r w:rsidRPr="00B20AE8">
              <w:rPr>
                <w:rFonts w:eastAsia="?? ??"/>
              </w:rPr>
              <w:t>BLER &lt;</w:t>
            </w:r>
          </w:p>
          <w:p w14:paraId="5F2149E6"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r w:rsidRPr="00B20AE8">
              <w:rPr>
                <w:rFonts w:eastAsia="?? ??"/>
              </w:rPr>
              <w:t>,10</w:t>
            </w:r>
            <w:r w:rsidRPr="00B20AE8">
              <w:rPr>
                <w:rFonts w:eastAsia="?? ??"/>
                <w:vertAlign w:val="superscript"/>
              </w:rPr>
              <w:t>-3</w:t>
            </w:r>
          </w:p>
        </w:tc>
        <w:tc>
          <w:tcPr>
            <w:tcW w:w="900" w:type="dxa"/>
          </w:tcPr>
          <w:p w14:paraId="1B1CD93E" w14:textId="77777777" w:rsidR="006A2BF1" w:rsidRPr="00B20AE8" w:rsidRDefault="006A2BF1" w:rsidP="0039402F">
            <w:pPr>
              <w:pStyle w:val="TAC"/>
              <w:rPr>
                <w:rFonts w:eastAsia="?? ??"/>
              </w:rPr>
            </w:pPr>
            <w:r w:rsidRPr="00B20AE8">
              <w:rPr>
                <w:rFonts w:eastAsia="?? ??"/>
              </w:rPr>
              <w:t>-</w:t>
            </w:r>
          </w:p>
        </w:tc>
        <w:tc>
          <w:tcPr>
            <w:tcW w:w="900" w:type="dxa"/>
          </w:tcPr>
          <w:p w14:paraId="3CC6ED73" w14:textId="77777777" w:rsidR="006A2BF1" w:rsidRPr="00B20AE8" w:rsidRDefault="006A2BF1" w:rsidP="0039402F">
            <w:pPr>
              <w:pStyle w:val="TAC"/>
              <w:rPr>
                <w:rFonts w:eastAsia="?? ??"/>
              </w:rPr>
            </w:pPr>
            <w:r w:rsidRPr="00B20AE8">
              <w:rPr>
                <w:rFonts w:eastAsia="?? ??"/>
              </w:rPr>
              <w:t>-</w:t>
            </w:r>
          </w:p>
        </w:tc>
        <w:tc>
          <w:tcPr>
            <w:tcW w:w="853" w:type="dxa"/>
          </w:tcPr>
          <w:p w14:paraId="36902B05" w14:textId="77777777" w:rsidR="006A2BF1" w:rsidRPr="00B20AE8" w:rsidRDefault="006A2BF1" w:rsidP="0039402F">
            <w:pPr>
              <w:pStyle w:val="TAC"/>
              <w:rPr>
                <w:rFonts w:eastAsia="?? ??"/>
              </w:rPr>
            </w:pPr>
            <w:r w:rsidRPr="00B20AE8">
              <w:rPr>
                <w:rFonts w:eastAsia="?? ??"/>
              </w:rPr>
              <w:t>-</w:t>
            </w:r>
          </w:p>
        </w:tc>
      </w:tr>
      <w:tr w:rsidR="006A2BF1" w:rsidRPr="00B20AE8" w14:paraId="41548AF4" w14:textId="77777777" w:rsidTr="006A2BF1">
        <w:trPr>
          <w:cantSplit/>
          <w:jc w:val="center"/>
        </w:trPr>
        <w:tc>
          <w:tcPr>
            <w:tcW w:w="9985" w:type="dxa"/>
            <w:gridSpan w:val="9"/>
          </w:tcPr>
          <w:p w14:paraId="5021F22D" w14:textId="77777777" w:rsidR="006A2BF1" w:rsidRPr="00B20AE8" w:rsidRDefault="006A2BF1" w:rsidP="0039402F">
            <w:pPr>
              <w:pStyle w:val="TAN"/>
              <w:rPr>
                <w:rFonts w:eastAsia="?? ??" w:cs="Arial"/>
              </w:rPr>
            </w:pPr>
            <w:r w:rsidRPr="00B20AE8">
              <w:rPr>
                <w:lang w:eastAsia="zh-CN"/>
              </w:rPr>
              <w:t>NOTE:</w:t>
            </w:r>
            <w:r w:rsidRPr="00B20AE8">
              <w:rPr>
                <w:lang w:eastAsia="zh-CN"/>
              </w:rPr>
              <w:tab/>
              <w:t>Optional condition, not applicable for all BSs.</w:t>
            </w:r>
          </w:p>
        </w:tc>
      </w:tr>
    </w:tbl>
    <w:p w14:paraId="63638DFA" w14:textId="77777777" w:rsidR="006E5C62" w:rsidRPr="00B20AE8" w:rsidRDefault="006E5C62" w:rsidP="0039402F"/>
    <w:p w14:paraId="7D4A99C4" w14:textId="77777777" w:rsidR="006E5C62" w:rsidRPr="00B20AE8" w:rsidRDefault="006E5C62" w:rsidP="006E5C62">
      <w:pPr>
        <w:pStyle w:val="Heading3"/>
      </w:pPr>
      <w:bookmarkStart w:id="6006" w:name="_Toc21123300"/>
      <w:bookmarkStart w:id="6007" w:name="_Toc45907493"/>
      <w:bookmarkStart w:id="6008" w:name="_Toc53181597"/>
      <w:bookmarkStart w:id="6009" w:name="_Toc61117362"/>
      <w:bookmarkStart w:id="6010" w:name="_Toc67081214"/>
      <w:bookmarkStart w:id="6011" w:name="_Toc68770566"/>
      <w:bookmarkStart w:id="6012" w:name="_Toc74755629"/>
      <w:bookmarkStart w:id="6013" w:name="_Toc76506553"/>
      <w:bookmarkStart w:id="6014" w:name="_Toc83113472"/>
      <w:bookmarkStart w:id="6015" w:name="_Toc89876675"/>
      <w:bookmarkStart w:id="6016" w:name="_Toc98711575"/>
      <w:bookmarkStart w:id="6017" w:name="_Toc145097442"/>
      <w:bookmarkStart w:id="6018" w:name="_Toc161848692"/>
      <w:r w:rsidRPr="00B20AE8">
        <w:t>8.3.2</w:t>
      </w:r>
      <w:r w:rsidRPr="00B20AE8">
        <w:tab/>
        <w:t>Definitions and applicability</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31F9EE43" w14:textId="40ABA02F" w:rsidR="006E5C62" w:rsidRPr="00B20AE8" w:rsidRDefault="006E5C62" w:rsidP="0039402F">
      <w:r w:rsidRPr="00B20AE8">
        <w:t xml:space="preserve">Definitions of radiated performance requirements in </w:t>
      </w:r>
      <w:r w:rsidRPr="00B20AE8">
        <w:rPr>
          <w:i/>
        </w:rPr>
        <w:t>single RAT UTRA operation</w:t>
      </w:r>
      <w:r w:rsidRPr="00B20AE8">
        <w:t xml:space="preserve"> in FDD and their applicability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s.</w:t>
      </w:r>
    </w:p>
    <w:p w14:paraId="5C365622" w14:textId="77777777" w:rsidR="006E5C62" w:rsidRPr="00B20AE8" w:rsidRDefault="006E5C62" w:rsidP="0039402F">
      <w:r w:rsidRPr="00B20AE8">
        <w:t xml:space="preserve">The following limitation apply for the radiated performance requirements in </w:t>
      </w:r>
      <w:r w:rsidRPr="00B20AE8">
        <w:rPr>
          <w:i/>
        </w:rPr>
        <w:t>single RAT UTRA operation</w:t>
      </w:r>
      <w:r w:rsidRPr="00B20AE8">
        <w:t xml:space="preserve"> in FDD:</w:t>
      </w:r>
    </w:p>
    <w:p w14:paraId="2B932F5E" w14:textId="074CBA70" w:rsidR="00DD6845" w:rsidRPr="00B20AE8" w:rsidRDefault="001535E6" w:rsidP="0039402F">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are subject to 2Rx limitation in the OTA test setup, as captured in </w:t>
      </w:r>
      <w:r w:rsidR="003D3C64">
        <w:t>clause </w:t>
      </w:r>
      <w:r w:rsidR="003D3C64" w:rsidRPr="00B20AE8">
        <w:t>8</w:t>
      </w:r>
      <w:r w:rsidR="006E5C62" w:rsidRPr="00B20AE8">
        <w:t>.1.1.</w:t>
      </w:r>
    </w:p>
    <w:p w14:paraId="488CFAE5" w14:textId="77777777" w:rsidR="00DD6845" w:rsidRPr="00B20AE8" w:rsidRDefault="001535E6" w:rsidP="0039402F">
      <w:pPr>
        <w:pStyle w:val="B20"/>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6382038C" w14:textId="77777777" w:rsidR="00DD6845" w:rsidRPr="00B20AE8" w:rsidRDefault="001535E6" w:rsidP="0039402F">
      <w:pPr>
        <w:pStyle w:val="B20"/>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0DCF0255" w14:textId="26EA58DF" w:rsidR="006E5C62" w:rsidRPr="00B20AE8" w:rsidRDefault="006E5C62" w:rsidP="0039402F">
      <w:pPr>
        <w:pStyle w:val="NO"/>
      </w:pPr>
      <w:r w:rsidRPr="00B20AE8">
        <w:rPr>
          <w:lang w:eastAsia="zh-CN"/>
        </w:rPr>
        <w:t>NOTE:</w:t>
      </w:r>
      <w:r w:rsidR="00A22911" w:rsidRPr="00B20AE8">
        <w:tab/>
      </w:r>
      <w:r w:rsidR="00576736" w:rsidRPr="00B20AE8">
        <w:t xml:space="preserve">for the list of BS demodulation requirements which were found to be feasible in OTA test setup with the above 2Rx limitation, refer to </w:t>
      </w:r>
      <w:r w:rsidR="003D3C64">
        <w:t>TR 3</w:t>
      </w:r>
      <w:r w:rsidR="00576736">
        <w:t>7.941</w:t>
      </w:r>
      <w:r w:rsidR="003D3C64">
        <w:t> [</w:t>
      </w:r>
      <w:r w:rsidR="00576736">
        <w:t>38]</w:t>
      </w:r>
      <w:r w:rsidR="00576736" w:rsidRPr="00B20AE8">
        <w:t>.</w:t>
      </w:r>
    </w:p>
    <w:p w14:paraId="59991CA4" w14:textId="11D81B0A" w:rsidR="00DD6845" w:rsidRPr="00B20AE8" w:rsidRDefault="001535E6" w:rsidP="0039402F">
      <w:pPr>
        <w:pStyle w:val="B1"/>
      </w:pPr>
      <w:r w:rsidRPr="00B20AE8">
        <w:t>-</w:t>
      </w:r>
      <w:r w:rsidRPr="00B20AE8">
        <w:tab/>
      </w:r>
      <w:r w:rsidR="006E5C62" w:rsidRPr="00B20AE8">
        <w:t xml:space="preserve">For FRC8 in </w:t>
      </w:r>
      <w:r w:rsidR="003D3C64" w:rsidRPr="00B20AE8">
        <w:t>TS</w:t>
      </w:r>
      <w:r w:rsidR="003D3C64">
        <w:t> </w:t>
      </w:r>
      <w:r w:rsidR="003D3C64" w:rsidRPr="00B20AE8">
        <w:t>2</w:t>
      </w:r>
      <w:r w:rsidR="006E5C62" w:rsidRPr="00B20AE8">
        <w:t>5.104</w:t>
      </w:r>
      <w:r w:rsidR="003D3C64">
        <w:t> </w:t>
      </w:r>
      <w:r w:rsidR="003D3C64" w:rsidRPr="00B20AE8">
        <w:t>[</w:t>
      </w:r>
      <w:r w:rsidR="006E5C62" w:rsidRPr="00B20AE8">
        <w:t>2] the non E-DPCCH boosting and E-DPCCH boosting requirement only apply for the option supported by the OTA AAS BS.</w:t>
      </w:r>
    </w:p>
    <w:p w14:paraId="61ECAE65" w14:textId="77777777" w:rsidR="00DD6845" w:rsidRPr="00B20AE8" w:rsidRDefault="001535E6" w:rsidP="0039402F">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14:paraId="4FEB4B55" w14:textId="77777777" w:rsidR="00DD6845" w:rsidRPr="00B20AE8" w:rsidRDefault="001535E6" w:rsidP="0039402F">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14:paraId="10B5D246" w14:textId="606BBA87" w:rsidR="00DD6845" w:rsidRPr="00B20AE8" w:rsidRDefault="001535E6" w:rsidP="0039402F">
      <w:pPr>
        <w:pStyle w:val="B1"/>
      </w:pPr>
      <w:r w:rsidRPr="00B20AE8">
        <w:t>-</w:t>
      </w:r>
      <w:r w:rsidRPr="00B20AE8">
        <w:tab/>
      </w:r>
      <w:r w:rsidR="006E5C62" w:rsidRPr="00B20AE8">
        <w:t>The performance requirements for the high speed train scenarios defined in TS 25.104</w:t>
      </w:r>
      <w:r w:rsidR="003D3C64">
        <w:t> </w:t>
      </w:r>
      <w:r w:rsidR="003D3C64" w:rsidRPr="00B20AE8">
        <w:t>[</w:t>
      </w:r>
      <w:r w:rsidR="006E5C62" w:rsidRPr="00B20AE8">
        <w:t>2] are optional.</w:t>
      </w:r>
    </w:p>
    <w:p w14:paraId="2A508B77" w14:textId="77777777" w:rsidR="006E5C62" w:rsidRPr="00B20AE8" w:rsidRDefault="006E5C62" w:rsidP="006E5C62">
      <w:pPr>
        <w:pStyle w:val="Heading3"/>
      </w:pPr>
      <w:bookmarkStart w:id="6019" w:name="_Toc21123301"/>
      <w:bookmarkStart w:id="6020" w:name="_Toc45907494"/>
      <w:bookmarkStart w:id="6021" w:name="_Toc53181598"/>
      <w:bookmarkStart w:id="6022" w:name="_Toc61117363"/>
      <w:bookmarkStart w:id="6023" w:name="_Toc67081215"/>
      <w:bookmarkStart w:id="6024" w:name="_Toc68770567"/>
      <w:bookmarkStart w:id="6025" w:name="_Toc74755630"/>
      <w:bookmarkStart w:id="6026" w:name="_Toc76506554"/>
      <w:bookmarkStart w:id="6027" w:name="_Toc83113473"/>
      <w:bookmarkStart w:id="6028" w:name="_Toc89876676"/>
      <w:bookmarkStart w:id="6029" w:name="_Toc98711576"/>
      <w:bookmarkStart w:id="6030" w:name="_Toc145097443"/>
      <w:bookmarkStart w:id="6031" w:name="_Toc161848693"/>
      <w:r w:rsidRPr="00B20AE8">
        <w:t>8.3.3</w:t>
      </w:r>
      <w:r w:rsidRPr="00B20AE8">
        <w:tab/>
        <w:t>Minimum requirements</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6F032B5F" w14:textId="28DAD2E4" w:rsidR="006E5C62" w:rsidRPr="00B20AE8" w:rsidRDefault="006E5C62" w:rsidP="0039402F">
      <w:r w:rsidRPr="00B20AE8">
        <w:t xml:space="preserve">Minimum requirements for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5.104</w:t>
      </w:r>
      <w:r w:rsidR="003D3C64">
        <w:t> </w:t>
      </w:r>
      <w:r w:rsidR="003D3C64" w:rsidRPr="00B20AE8">
        <w:t>[</w:t>
      </w:r>
      <w:r w:rsidRPr="00B20AE8">
        <w:t>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8.12 </w:t>
      </w:r>
      <w:r w:rsidR="00F437E4">
        <w:t>clau</w:t>
      </w:r>
      <w:r w:rsidRPr="00B20AE8">
        <w:t xml:space="preserve">ses, subject to limitations listed in </w:t>
      </w:r>
      <w:r w:rsidR="003D3C64">
        <w:t>clause </w:t>
      </w:r>
      <w:r w:rsidR="003D3C64" w:rsidRPr="00B20AE8">
        <w:t>8</w:t>
      </w:r>
      <w:r w:rsidRPr="00B20AE8">
        <w:t>.3.2.</w:t>
      </w:r>
    </w:p>
    <w:p w14:paraId="67A3BEDD" w14:textId="77777777" w:rsidR="006E5C62" w:rsidRPr="00B20AE8" w:rsidRDefault="006E5C62" w:rsidP="006E5C62">
      <w:pPr>
        <w:pStyle w:val="Heading3"/>
      </w:pPr>
      <w:bookmarkStart w:id="6032" w:name="_Toc21123302"/>
      <w:bookmarkStart w:id="6033" w:name="_Toc45907495"/>
      <w:bookmarkStart w:id="6034" w:name="_Toc53181599"/>
      <w:bookmarkStart w:id="6035" w:name="_Toc61117364"/>
      <w:bookmarkStart w:id="6036" w:name="_Toc67081216"/>
      <w:bookmarkStart w:id="6037" w:name="_Toc68770568"/>
      <w:bookmarkStart w:id="6038" w:name="_Toc74755631"/>
      <w:bookmarkStart w:id="6039" w:name="_Toc76506555"/>
      <w:bookmarkStart w:id="6040" w:name="_Toc83113474"/>
      <w:bookmarkStart w:id="6041" w:name="_Toc89876677"/>
      <w:bookmarkStart w:id="6042" w:name="_Toc98711577"/>
      <w:bookmarkStart w:id="6043" w:name="_Toc145097444"/>
      <w:bookmarkStart w:id="6044" w:name="_Toc161848694"/>
      <w:r w:rsidRPr="00B20AE8">
        <w:t>8.3.4</w:t>
      </w:r>
      <w:r w:rsidRPr="00B20AE8">
        <w:tab/>
        <w:t>Test purposes</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0FDE1F19" w14:textId="61F52BD1" w:rsidR="006E5C62" w:rsidRPr="00B20AE8" w:rsidRDefault="006E5C62" w:rsidP="0039402F">
      <w:r w:rsidRPr="00B20AE8">
        <w:t xml:space="preserve">Test purposes for the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8.13</w:t>
      </w:r>
      <w:r w:rsidR="00F437E4" w:rsidRPr="00F437E4">
        <w:t xml:space="preserve"> </w:t>
      </w:r>
      <w:r w:rsidR="00F437E4" w:rsidRPr="00B20AE8">
        <w:t>cl</w:t>
      </w:r>
      <w:r w:rsidR="00F437E4">
        <w:t>au</w:t>
      </w:r>
      <w:r w:rsidR="00F437E4" w:rsidRPr="00B20AE8">
        <w:t>ses</w:t>
      </w:r>
      <w:r w:rsidRPr="00B20AE8">
        <w:t>.</w:t>
      </w:r>
    </w:p>
    <w:p w14:paraId="575BAA64" w14:textId="77777777" w:rsidR="006E5C62" w:rsidRPr="00B20AE8" w:rsidRDefault="006E5C62" w:rsidP="0039402F">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14:paraId="72A4B3E3" w14:textId="77777777" w:rsidR="006E5C62" w:rsidRPr="00B20AE8" w:rsidRDefault="006E5C62" w:rsidP="006E5C62">
      <w:pPr>
        <w:pStyle w:val="Heading3"/>
        <w:rPr>
          <w:lang w:eastAsia="sv-SE"/>
        </w:rPr>
      </w:pPr>
      <w:bookmarkStart w:id="6045" w:name="_Toc21123303"/>
      <w:bookmarkStart w:id="6046" w:name="_Toc45907496"/>
      <w:bookmarkStart w:id="6047" w:name="_Toc53181600"/>
      <w:bookmarkStart w:id="6048" w:name="_Toc61117365"/>
      <w:bookmarkStart w:id="6049" w:name="_Toc67081217"/>
      <w:bookmarkStart w:id="6050" w:name="_Toc68770569"/>
      <w:bookmarkStart w:id="6051" w:name="_Toc74755632"/>
      <w:bookmarkStart w:id="6052" w:name="_Toc76506556"/>
      <w:bookmarkStart w:id="6053" w:name="_Toc83113475"/>
      <w:bookmarkStart w:id="6054" w:name="_Toc89876678"/>
      <w:bookmarkStart w:id="6055" w:name="_Toc98711578"/>
      <w:bookmarkStart w:id="6056" w:name="_Toc145097445"/>
      <w:bookmarkStart w:id="6057" w:name="_Toc161848695"/>
      <w:r w:rsidRPr="00B20AE8">
        <w:t>8.3.5</w:t>
      </w:r>
      <w:r w:rsidRPr="00B20AE8">
        <w:rPr>
          <w:lang w:eastAsia="sv-SE"/>
        </w:rPr>
        <w:tab/>
        <w:t>Method of test</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33960B72" w14:textId="77777777" w:rsidR="006E5C62" w:rsidRPr="00B20AE8" w:rsidRDefault="006E5C62" w:rsidP="006E5C62">
      <w:pPr>
        <w:pStyle w:val="Heading4"/>
        <w:rPr>
          <w:lang w:eastAsia="sv-SE"/>
        </w:rPr>
      </w:pPr>
      <w:bookmarkStart w:id="6058" w:name="_Toc21123304"/>
      <w:bookmarkStart w:id="6059" w:name="_Toc45907497"/>
      <w:bookmarkStart w:id="6060" w:name="_Toc53181601"/>
      <w:bookmarkStart w:id="6061" w:name="_Toc61117366"/>
      <w:bookmarkStart w:id="6062" w:name="_Toc67081218"/>
      <w:bookmarkStart w:id="6063" w:name="_Toc68770570"/>
      <w:bookmarkStart w:id="6064" w:name="_Toc74755633"/>
      <w:bookmarkStart w:id="6065" w:name="_Toc76506557"/>
      <w:bookmarkStart w:id="6066" w:name="_Toc83113476"/>
      <w:bookmarkStart w:id="6067" w:name="_Toc89876679"/>
      <w:bookmarkStart w:id="6068" w:name="_Toc98711579"/>
      <w:bookmarkStart w:id="6069" w:name="_Toc145097446"/>
      <w:bookmarkStart w:id="6070" w:name="_Toc161848696"/>
      <w:r w:rsidRPr="00B20AE8">
        <w:rPr>
          <w:lang w:eastAsia="sv-SE"/>
        </w:rPr>
        <w:t>8.3.5.1</w:t>
      </w:r>
      <w:r w:rsidRPr="00B20AE8">
        <w:rPr>
          <w:lang w:eastAsia="sv-SE"/>
        </w:rPr>
        <w:tab/>
        <w:t>Initial conditions</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1E41D12F" w14:textId="4019E294" w:rsidR="006E5C62" w:rsidRPr="00B20AE8" w:rsidRDefault="006E5C62" w:rsidP="0039402F">
      <w:r w:rsidRPr="00B20AE8">
        <w:t xml:space="preserve">Initial conditions of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5E02B776" w14:textId="77777777" w:rsidR="006E5C62" w:rsidRPr="00B20AE8" w:rsidRDefault="006E5C62" w:rsidP="0039402F">
      <w:r w:rsidRPr="00B20AE8">
        <w:t xml:space="preserve">The initial conditions for the radiated performance requirements in </w:t>
      </w:r>
      <w:r w:rsidRPr="00B20AE8">
        <w:rPr>
          <w:i/>
        </w:rPr>
        <w:t>single RAT UTRA operation</w:t>
      </w:r>
      <w:r w:rsidRPr="00B20AE8">
        <w:t xml:space="preserve"> in FDD are generalized as follows:</w:t>
      </w:r>
    </w:p>
    <w:p w14:paraId="29451D55" w14:textId="3B623D12" w:rsidR="006E5C62" w:rsidRPr="00B20AE8" w:rsidRDefault="00F437E4" w:rsidP="0039402F">
      <w:pPr>
        <w:pStyle w:val="B1"/>
      </w:pPr>
      <w:r>
        <w:tab/>
      </w:r>
      <w:r w:rsidR="006E5C62" w:rsidRPr="00B20AE8">
        <w:t>Test environment:</w:t>
      </w:r>
      <w:r w:rsidR="006E5C62" w:rsidRPr="00B20AE8">
        <w:tab/>
      </w:r>
      <w:r w:rsidR="00E02591" w:rsidRPr="00B20AE8">
        <w:t>n</w:t>
      </w:r>
      <w:r w:rsidR="006E5C62" w:rsidRPr="00B20AE8">
        <w:t xml:space="preserve">ormal, see </w:t>
      </w:r>
      <w:r w:rsidR="001A40B1" w:rsidRPr="00B20AE8">
        <w:t>annex G.2</w:t>
      </w:r>
      <w:r w:rsidR="006E5C62" w:rsidRPr="00B20AE8">
        <w:t>.</w:t>
      </w:r>
    </w:p>
    <w:p w14:paraId="5B831C32" w14:textId="33E72B18" w:rsidR="006E5C62" w:rsidRPr="00B20AE8" w:rsidRDefault="00F437E4" w:rsidP="0039402F">
      <w:pPr>
        <w:pStyle w:val="B1"/>
      </w:pPr>
      <w:r>
        <w:tab/>
      </w:r>
      <w:r w:rsidR="006E5C62" w:rsidRPr="00B20AE8">
        <w:t>RF channels to be tested:</w:t>
      </w:r>
      <w:r w:rsidR="006E5C62" w:rsidRPr="00B20AE8">
        <w:tab/>
        <w:t xml:space="preserve">B, M and T; see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w:t>
      </w:r>
      <w:r w:rsidR="003D3C64">
        <w:t>clause </w:t>
      </w:r>
      <w:r w:rsidR="003D3C64" w:rsidRPr="00B20AE8">
        <w:t>4</w:t>
      </w:r>
      <w:r w:rsidR="006E5C62" w:rsidRPr="00B20AE8">
        <w:t>.8.</w:t>
      </w:r>
    </w:p>
    <w:p w14:paraId="4FDD8D98" w14:textId="3845E5F1" w:rsidR="006E5C62" w:rsidRPr="00B20AE8" w:rsidRDefault="00F437E4" w:rsidP="0039402F">
      <w:pPr>
        <w:pStyle w:val="B1"/>
        <w:rPr>
          <w:lang w:eastAsia="zh-CN"/>
        </w:rPr>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018DDB7C" w14:textId="77777777" w:rsidR="006E5C62" w:rsidRPr="00B20AE8" w:rsidRDefault="006E5C62" w:rsidP="006E5C62">
      <w:pPr>
        <w:pStyle w:val="Heading4"/>
        <w:rPr>
          <w:lang w:eastAsia="sv-SE"/>
        </w:rPr>
      </w:pPr>
      <w:bookmarkStart w:id="6071" w:name="_Toc21123305"/>
      <w:bookmarkStart w:id="6072" w:name="_Toc45907498"/>
      <w:bookmarkStart w:id="6073" w:name="_Toc53181602"/>
      <w:bookmarkStart w:id="6074" w:name="_Toc61117367"/>
      <w:bookmarkStart w:id="6075" w:name="_Toc67081219"/>
      <w:bookmarkStart w:id="6076" w:name="_Toc68770571"/>
      <w:bookmarkStart w:id="6077" w:name="_Toc74755634"/>
      <w:bookmarkStart w:id="6078" w:name="_Toc76506558"/>
      <w:bookmarkStart w:id="6079" w:name="_Toc83113477"/>
      <w:bookmarkStart w:id="6080" w:name="_Toc89876680"/>
      <w:bookmarkStart w:id="6081" w:name="_Toc98711580"/>
      <w:bookmarkStart w:id="6082" w:name="_Toc145097447"/>
      <w:bookmarkStart w:id="6083" w:name="_Toc161848697"/>
      <w:r w:rsidRPr="00B20AE8">
        <w:rPr>
          <w:lang w:eastAsia="sv-SE"/>
        </w:rPr>
        <w:t>8.3.5.2</w:t>
      </w:r>
      <w:r w:rsidRPr="00B20AE8">
        <w:rPr>
          <w:lang w:eastAsia="sv-SE"/>
        </w:rPr>
        <w:tab/>
        <w:t>Procedure</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3A29E0AA" w14:textId="77777777" w:rsidR="00DD6845" w:rsidRPr="00B20AE8" w:rsidRDefault="001535E6" w:rsidP="0039402F">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739CB192" w14:textId="77777777" w:rsidR="00DD6845" w:rsidRPr="00B20AE8" w:rsidRDefault="001535E6" w:rsidP="0039402F">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14:paraId="5D553535" w14:textId="77777777" w:rsidR="00DD6845" w:rsidRPr="00B20AE8" w:rsidRDefault="001535E6" w:rsidP="0039402F">
      <w:pPr>
        <w:pStyle w:val="B1"/>
      </w:pPr>
      <w:r w:rsidRPr="00B20AE8">
        <w:rPr>
          <w:rFonts w:eastAsia="MS Mincho"/>
        </w:rPr>
        <w:t>3</w:t>
      </w:r>
      <w:r w:rsidRPr="00B20AE8">
        <w:t>)</w:t>
      </w:r>
      <w:r w:rsidRPr="00B20AE8">
        <w:tab/>
      </w:r>
      <w:r w:rsidR="006E5C62" w:rsidRPr="00B20AE8">
        <w:rPr>
          <w:rFonts w:eastAsia="MS Mincho" w:hint="eastAsia"/>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14:paraId="28E7262B" w14:textId="77777777" w:rsidR="00DD6845" w:rsidRPr="00B20AE8" w:rsidRDefault="001535E6" w:rsidP="0039402F">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14:paraId="46B01963" w14:textId="03D435C5" w:rsidR="00DD6845" w:rsidRPr="00B20AE8" w:rsidRDefault="001535E6" w:rsidP="0039402F">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 Instead of connection via an antenna connector, one of the RX antenna signals should be transmitted on each polarization of the test antenna(s).</w:t>
      </w:r>
    </w:p>
    <w:p w14:paraId="6CCAB5AA" w14:textId="4754F646" w:rsidR="00DD6845" w:rsidRPr="00B20AE8" w:rsidRDefault="001535E6" w:rsidP="0039402F">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 xml:space="preserve">10],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w:t>
      </w:r>
      <w:r w:rsidR="006E5C62" w:rsidRPr="00B20AE8">
        <w:t>.</w:t>
      </w:r>
    </w:p>
    <w:p w14:paraId="37A83EA2" w14:textId="237C3EB9" w:rsidR="00DD6845" w:rsidRPr="00B20AE8" w:rsidRDefault="001535E6" w:rsidP="0039402F">
      <w:pPr>
        <w:pStyle w:val="B20"/>
        <w:rPr>
          <w:lang w:eastAsia="zh-CN"/>
        </w:rPr>
      </w:pPr>
      <w:r w:rsidRPr="00B20AE8">
        <w:t>a.</w:t>
      </w:r>
      <w:r w:rsidRPr="00B20AE8">
        <w:tab/>
      </w:r>
      <w:r w:rsidR="006E5C62" w:rsidRPr="00B20AE8">
        <w:t>For RACH requ</w:t>
      </w:r>
      <w:r w:rsidR="00F8070F" w:rsidRPr="00B20AE8">
        <w:t>i</w:t>
      </w:r>
      <w:r w:rsidR="006E5C62" w:rsidRPr="00B20AE8">
        <w:t xml:space="preserve">rements: configure test signal generator to sends a preamble according to the test signal pattern defined for RACH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4C779AB4" w14:textId="0C755673" w:rsidR="00DD6845" w:rsidRPr="00B20AE8" w:rsidRDefault="001535E6" w:rsidP="0039402F">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annex D.</w:t>
      </w:r>
    </w:p>
    <w:p w14:paraId="2376BAAB" w14:textId="711A3C26" w:rsidR="00DD6845" w:rsidRPr="00B20AE8" w:rsidRDefault="001535E6" w:rsidP="0039402F">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1CE3EC58" w14:textId="7AC3B005" w:rsidR="00DD6845" w:rsidRPr="00B20AE8" w:rsidRDefault="001535E6" w:rsidP="0039402F">
      <w:pPr>
        <w:pStyle w:val="B20"/>
      </w:pPr>
      <w:r w:rsidRPr="00B20AE8">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3D3C64">
        <w:t> </w:t>
      </w:r>
      <w:r w:rsidR="003D3C64" w:rsidRPr="00B20AE8">
        <w:t>[</w:t>
      </w:r>
      <w:r w:rsidR="006E5C62" w:rsidRPr="00B20AE8">
        <w:t>dB].</w:t>
      </w:r>
    </w:p>
    <w:p w14:paraId="6EEEA49D" w14:textId="4A08CC1A" w:rsidR="00DD6845" w:rsidRPr="00B20AE8" w:rsidRDefault="001535E6" w:rsidP="0039402F">
      <w:pPr>
        <w:pStyle w:val="B20"/>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542E0129" w14:textId="1413FB62" w:rsidR="00DD6845" w:rsidRPr="00B20AE8" w:rsidRDefault="001535E6" w:rsidP="0039402F">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03EF71EB" w14:textId="77777777" w:rsidR="00DD6845" w:rsidRPr="00B20AE8" w:rsidRDefault="001535E6" w:rsidP="0039402F">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14:paraId="13F1E6B1" w14:textId="4646477A" w:rsidR="00DD6845" w:rsidRPr="00B20AE8" w:rsidRDefault="001535E6" w:rsidP="0039402F">
      <w:pPr>
        <w:pStyle w:val="B20"/>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422BCF1F" w14:textId="7EB578A8" w:rsidR="006E5C62" w:rsidRPr="00B20AE8" w:rsidRDefault="006E5C62" w:rsidP="0039402F">
      <w:r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minus </w:t>
      </w:r>
      <w:r w:rsidRPr="00B20AE8">
        <w:rPr>
          <w:rFonts w:cs="Arial"/>
        </w:rPr>
        <w:t>Δ</w:t>
      </w:r>
      <w:r w:rsidRPr="00B20AE8">
        <w:rPr>
          <w:rFonts w:cs="Arial"/>
          <w:vertAlign w:val="subscript"/>
        </w:rPr>
        <w:t>OTAREFSENS</w:t>
      </w:r>
      <w:r w:rsidRPr="00B20AE8">
        <w:rPr>
          <w:rFonts w:cs="Arial"/>
        </w:rPr>
        <w:t>. Example of the AWGN levels for the UTRA FDD require</w:t>
      </w:r>
      <w:r w:rsidR="00586A00">
        <w:rPr>
          <w:rFonts w:cs="Arial"/>
        </w:rPr>
        <w:t>ment</w:t>
      </w:r>
      <w:r w:rsidRPr="00B20AE8">
        <w:rPr>
          <w:rFonts w:cs="Arial"/>
        </w:rPr>
        <w:t>s, with the Δ</w:t>
      </w:r>
      <w:r w:rsidRPr="00B20AE8">
        <w:rPr>
          <w:rFonts w:cs="Arial"/>
          <w:vertAlign w:val="subscript"/>
        </w:rPr>
        <w:t>OTAREFSENS</w:t>
      </w:r>
      <w:r w:rsidRPr="00B20AE8">
        <w:t xml:space="preserve"> correction are presented in table 8.4.5.2-1.</w:t>
      </w:r>
    </w:p>
    <w:p w14:paraId="25B5A24B" w14:textId="77777777" w:rsidR="006E5C62" w:rsidRPr="00B20AE8" w:rsidRDefault="006E5C62" w:rsidP="0039402F">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4F339F" w:rsidRPr="00B20AE8" w14:paraId="5165EB53" w14:textId="77777777" w:rsidTr="006A2BF1">
        <w:trPr>
          <w:cantSplit/>
          <w:jc w:val="center"/>
        </w:trPr>
        <w:tc>
          <w:tcPr>
            <w:tcW w:w="1419" w:type="dxa"/>
          </w:tcPr>
          <w:p w14:paraId="441FDC68" w14:textId="77777777" w:rsidR="006E5C62" w:rsidRPr="00B20AE8" w:rsidRDefault="006E5C62" w:rsidP="0039402F">
            <w:pPr>
              <w:pStyle w:val="TAH"/>
              <w:rPr>
                <w:rFonts w:eastAsia="‚c‚e‚o“Á‘¾ƒSƒVƒbƒN‘Ì"/>
              </w:rPr>
            </w:pPr>
            <w:r w:rsidRPr="00B20AE8">
              <w:rPr>
                <w:rFonts w:eastAsia="‚c‚e‚o“Á‘¾ƒSƒVƒbƒN‘Ì"/>
              </w:rPr>
              <w:t>BS class</w:t>
            </w:r>
          </w:p>
        </w:tc>
        <w:tc>
          <w:tcPr>
            <w:tcW w:w="3043" w:type="dxa"/>
          </w:tcPr>
          <w:p w14:paraId="15574E5C" w14:textId="77777777" w:rsidR="006E5C62" w:rsidRPr="00B20AE8" w:rsidRDefault="006E5C62" w:rsidP="0039402F">
            <w:pPr>
              <w:pStyle w:val="TAH"/>
              <w:rPr>
                <w:rFonts w:eastAsia="‚c‚e‚o“Á‘¾ƒSƒVƒbƒN‘Ì"/>
              </w:rPr>
            </w:pPr>
            <w:r w:rsidRPr="00B20AE8">
              <w:rPr>
                <w:rFonts w:eastAsia="‚c‚e‚o“Á‘¾ƒSƒVƒbƒN‘Ì"/>
              </w:rPr>
              <w:t>AWGN power level</w:t>
            </w:r>
          </w:p>
        </w:tc>
      </w:tr>
      <w:tr w:rsidR="004F339F" w:rsidRPr="00B20AE8" w14:paraId="48AE2C32" w14:textId="77777777" w:rsidTr="006A2BF1">
        <w:trPr>
          <w:cantSplit/>
          <w:jc w:val="center"/>
        </w:trPr>
        <w:tc>
          <w:tcPr>
            <w:tcW w:w="1419" w:type="dxa"/>
            <w:tcBorders>
              <w:bottom w:val="single" w:sz="4" w:space="0" w:color="auto"/>
            </w:tcBorders>
          </w:tcPr>
          <w:p w14:paraId="4E01A911" w14:textId="77777777" w:rsidR="006E5C62" w:rsidRPr="00B20AE8" w:rsidRDefault="006E5C62" w:rsidP="0039402F">
            <w:pPr>
              <w:pStyle w:val="TAC"/>
              <w:rPr>
                <w:rFonts w:eastAsia="‚c‚e‚o“Á‘¾ƒSƒVƒbƒN‘Ì"/>
              </w:rPr>
            </w:pPr>
            <w:r w:rsidRPr="00B20AE8">
              <w:rPr>
                <w:rFonts w:eastAsia="‚c‚e‚o“Á‘¾ƒSƒVƒbƒN‘Ì"/>
              </w:rPr>
              <w:t>Wide Area</w:t>
            </w:r>
          </w:p>
        </w:tc>
        <w:tc>
          <w:tcPr>
            <w:tcW w:w="3043" w:type="dxa"/>
            <w:tcBorders>
              <w:bottom w:val="single" w:sz="4" w:space="0" w:color="auto"/>
            </w:tcBorders>
          </w:tcPr>
          <w:p w14:paraId="30BFC9D1" w14:textId="1632AD4F" w:rsidR="006E5C62" w:rsidRPr="00B20AE8" w:rsidRDefault="006E5C62" w:rsidP="0039402F">
            <w:pPr>
              <w:pStyle w:val="TAC"/>
              <w:rPr>
                <w:rFonts w:eastAsia="‚c‚e‚o“Á‘¾ƒSƒVƒbƒN‘Ì"/>
              </w:rPr>
            </w:pPr>
            <w:r w:rsidRPr="00B20AE8">
              <w:rPr>
                <w:rFonts w:eastAsia="‚c‚e‚o“Á‘¾ƒSƒVƒbƒN‘Ì"/>
              </w:rPr>
              <w:t>- </w:t>
            </w:r>
            <w:r w:rsidRPr="00B20AE8">
              <w:rPr>
                <w:rFonts w:cs="Arial"/>
              </w:rPr>
              <w:t>84</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4F339F" w:rsidRPr="00B20AE8" w14:paraId="700A330F" w14:textId="77777777" w:rsidTr="006A2BF1">
        <w:trPr>
          <w:cantSplit/>
          <w:jc w:val="center"/>
        </w:trPr>
        <w:tc>
          <w:tcPr>
            <w:tcW w:w="1419" w:type="dxa"/>
            <w:tcBorders>
              <w:bottom w:val="single" w:sz="4" w:space="0" w:color="auto"/>
            </w:tcBorders>
          </w:tcPr>
          <w:p w14:paraId="5CE248C3" w14:textId="77777777" w:rsidR="006E5C62" w:rsidRPr="00B20AE8" w:rsidRDefault="006E5C62" w:rsidP="0039402F">
            <w:pPr>
              <w:pStyle w:val="TAC"/>
              <w:rPr>
                <w:rFonts w:eastAsia="‚c‚e‚o“Á‘¾ƒSƒVƒbƒN‘Ì"/>
              </w:rPr>
            </w:pPr>
            <w:r w:rsidRPr="00B20AE8">
              <w:rPr>
                <w:rFonts w:eastAsia="‚c‚e‚o“Á‘¾ƒSƒVƒbƒN‘Ì"/>
              </w:rPr>
              <w:t>Medium Range</w:t>
            </w:r>
          </w:p>
        </w:tc>
        <w:tc>
          <w:tcPr>
            <w:tcW w:w="3043" w:type="dxa"/>
            <w:tcBorders>
              <w:bottom w:val="single" w:sz="4" w:space="0" w:color="auto"/>
            </w:tcBorders>
          </w:tcPr>
          <w:p w14:paraId="700E4F6E" w14:textId="5C022058" w:rsidR="006E5C62" w:rsidRPr="00B20AE8" w:rsidRDefault="006E5C62" w:rsidP="0039402F">
            <w:pPr>
              <w:pStyle w:val="TAC"/>
              <w:rPr>
                <w:rFonts w:eastAsia="‚c‚e‚o“Á‘¾ƒSƒVƒbƒN‘Ì"/>
              </w:rPr>
            </w:pPr>
            <w:r w:rsidRPr="00B20AE8">
              <w:rPr>
                <w:rFonts w:eastAsia="‚c‚e‚o“Á‘¾ƒSƒVƒbƒN‘Ì"/>
              </w:rPr>
              <w:t xml:space="preserve">- 74 -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6E5C62" w:rsidRPr="00B20AE8" w14:paraId="6CA08BB9" w14:textId="77777777" w:rsidTr="006A2BF1">
        <w:trPr>
          <w:cantSplit/>
          <w:jc w:val="center"/>
        </w:trPr>
        <w:tc>
          <w:tcPr>
            <w:tcW w:w="1419" w:type="dxa"/>
            <w:tcBorders>
              <w:bottom w:val="single" w:sz="4" w:space="0" w:color="auto"/>
            </w:tcBorders>
          </w:tcPr>
          <w:p w14:paraId="5255A947" w14:textId="77777777" w:rsidR="006E5C62" w:rsidRPr="00B20AE8" w:rsidRDefault="006E5C62" w:rsidP="0039402F">
            <w:pPr>
              <w:pStyle w:val="TAC"/>
              <w:rPr>
                <w:rFonts w:eastAsia="‚c‚e‚o“Á‘¾ƒSƒVƒbƒN‘Ì"/>
              </w:rPr>
            </w:pPr>
            <w:r w:rsidRPr="00B20AE8">
              <w:rPr>
                <w:rFonts w:eastAsia="‚c‚e‚o“Á‘¾ƒSƒVƒbƒN‘Ì"/>
              </w:rPr>
              <w:t>Local Area</w:t>
            </w:r>
          </w:p>
        </w:tc>
        <w:tc>
          <w:tcPr>
            <w:tcW w:w="3043" w:type="dxa"/>
            <w:tcBorders>
              <w:bottom w:val="single" w:sz="4" w:space="0" w:color="auto"/>
            </w:tcBorders>
          </w:tcPr>
          <w:p w14:paraId="3B4BF91C" w14:textId="0FBECB25" w:rsidR="006E5C62" w:rsidRPr="00B20AE8" w:rsidRDefault="006E5C62" w:rsidP="0039402F">
            <w:pPr>
              <w:pStyle w:val="TAC"/>
              <w:rPr>
                <w:rFonts w:eastAsia="‚c‚e‚o“Á‘¾ƒSƒVƒbƒN‘Ì"/>
              </w:rPr>
            </w:pPr>
            <w:r w:rsidRPr="00B20AE8">
              <w:rPr>
                <w:rFonts w:eastAsia="‚c‚e‚o“Á‘¾ƒSƒVƒbƒN‘Ì"/>
              </w:rPr>
              <w:t xml:space="preserve">- 70 -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bl>
    <w:p w14:paraId="661D2F44" w14:textId="77777777" w:rsidR="006E5C62" w:rsidRPr="00B20AE8" w:rsidRDefault="006E5C62" w:rsidP="0039402F"/>
    <w:p w14:paraId="08AB35AC" w14:textId="77777777" w:rsidR="006E5C62" w:rsidRPr="00B20AE8" w:rsidRDefault="006E5C62" w:rsidP="0039402F">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14:paraId="2B36C587" w14:textId="286263C8" w:rsidR="00DD6845" w:rsidRPr="00B20AE8" w:rsidRDefault="001535E6" w:rsidP="0039402F">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6F448ECD" w14:textId="29E0D9A8" w:rsidR="00DD6845" w:rsidRPr="00B20AE8" w:rsidRDefault="001535E6" w:rsidP="0039402F">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3427489B" w14:textId="77777777" w:rsidR="006E5C62" w:rsidRPr="00B20AE8" w:rsidRDefault="006E5C62" w:rsidP="006E5C62">
      <w:pPr>
        <w:pStyle w:val="Heading3"/>
      </w:pPr>
      <w:bookmarkStart w:id="6084" w:name="_Toc21123306"/>
      <w:bookmarkStart w:id="6085" w:name="_Toc45907499"/>
      <w:bookmarkStart w:id="6086" w:name="_Toc53181603"/>
      <w:bookmarkStart w:id="6087" w:name="_Toc61117368"/>
      <w:bookmarkStart w:id="6088" w:name="_Toc67081220"/>
      <w:bookmarkStart w:id="6089" w:name="_Toc68770572"/>
      <w:bookmarkStart w:id="6090" w:name="_Toc74755635"/>
      <w:bookmarkStart w:id="6091" w:name="_Toc76506559"/>
      <w:bookmarkStart w:id="6092" w:name="_Toc83113478"/>
      <w:bookmarkStart w:id="6093" w:name="_Toc89876681"/>
      <w:bookmarkStart w:id="6094" w:name="_Toc98711581"/>
      <w:bookmarkStart w:id="6095" w:name="_Toc145097448"/>
      <w:bookmarkStart w:id="6096" w:name="_Toc161848698"/>
      <w:r w:rsidRPr="00B20AE8">
        <w:t>8.3.6</w:t>
      </w:r>
      <w:r w:rsidRPr="00B20AE8">
        <w:tab/>
        <w:t>Test requirements</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62193F25" w14:textId="37565184" w:rsidR="006E5C62" w:rsidRPr="00B20AE8" w:rsidRDefault="006E5C62" w:rsidP="0039402F">
      <w:r w:rsidRPr="00B20AE8">
        <w:t xml:space="preserve">Test requirements of radiated performance requirements in </w:t>
      </w:r>
      <w:r w:rsidRPr="00B20AE8">
        <w:rPr>
          <w:i/>
        </w:rPr>
        <w:t>single RAT UTRA operation</w:t>
      </w:r>
      <w:r w:rsidRPr="00B20AE8">
        <w:t xml:space="preserve"> in FDD are the same as defined in TS 25.141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shall be derived based on the OTA test procedure, as in </w:t>
      </w:r>
      <w:r w:rsidR="003D3C64">
        <w:t>clause </w:t>
      </w:r>
      <w:r w:rsidR="003D3C64" w:rsidRPr="00B20AE8">
        <w:t>8</w:t>
      </w:r>
      <w:r w:rsidRPr="00B20AE8">
        <w:t>.3.5.2.</w:t>
      </w:r>
    </w:p>
    <w:p w14:paraId="7D984A4D" w14:textId="28BD775C" w:rsidR="006E5C62" w:rsidRPr="00B20AE8" w:rsidRDefault="006E5C62" w:rsidP="0039402F">
      <w:r w:rsidRPr="00B20AE8">
        <w:t xml:space="preserve">Applicability of radiated test requirements is subject to limitations listed in </w:t>
      </w:r>
      <w:r w:rsidR="003D3C64">
        <w:t>clause </w:t>
      </w:r>
      <w:r w:rsidR="003D3C64" w:rsidRPr="00B20AE8">
        <w:t>8</w:t>
      </w:r>
      <w:r w:rsidRPr="00B20AE8">
        <w:t>.3.2.</w:t>
      </w:r>
    </w:p>
    <w:p w14:paraId="56676056" w14:textId="4E51F891" w:rsidR="006E5C62" w:rsidRPr="00B20AE8" w:rsidRDefault="006E5C62" w:rsidP="0039402F">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56E7A087" w14:textId="77777777" w:rsidR="006E5C62" w:rsidRPr="00B20AE8" w:rsidRDefault="006E5C62" w:rsidP="0039402F">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0F063A5B" w14:textId="77777777" w:rsidR="006E5C62" w:rsidRPr="00B20AE8" w:rsidRDefault="006E5C62" w:rsidP="006E5C62">
      <w:pPr>
        <w:pStyle w:val="Heading2"/>
      </w:pPr>
      <w:bookmarkStart w:id="6097" w:name="_Toc21123307"/>
      <w:bookmarkStart w:id="6098" w:name="_Toc45907500"/>
      <w:bookmarkStart w:id="6099" w:name="_Toc53181604"/>
      <w:bookmarkStart w:id="6100" w:name="_Toc61117369"/>
      <w:bookmarkStart w:id="6101" w:name="_Toc67081221"/>
      <w:bookmarkStart w:id="6102" w:name="_Toc68770573"/>
      <w:bookmarkStart w:id="6103" w:name="_Toc74755636"/>
      <w:bookmarkStart w:id="6104" w:name="_Toc76506560"/>
      <w:bookmarkStart w:id="6105" w:name="_Toc83113479"/>
      <w:bookmarkStart w:id="6106" w:name="_Toc89876682"/>
      <w:bookmarkStart w:id="6107" w:name="_Toc98711582"/>
      <w:bookmarkStart w:id="6108" w:name="_Toc145097449"/>
      <w:bookmarkStart w:id="6109" w:name="_Toc161848699"/>
      <w:r w:rsidRPr="00B20AE8">
        <w:t>8.4</w:t>
      </w:r>
      <w:r w:rsidRPr="00B20AE8">
        <w:tab/>
        <w:t>Radiated performance requirements for E-UTRA</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7CF96A54" w14:textId="77777777" w:rsidR="006E5C62" w:rsidRPr="00B20AE8" w:rsidRDefault="006E5C62" w:rsidP="006E5C62">
      <w:pPr>
        <w:pStyle w:val="Heading3"/>
      </w:pPr>
      <w:bookmarkStart w:id="6110" w:name="_Toc21123308"/>
      <w:bookmarkStart w:id="6111" w:name="_Toc45907501"/>
      <w:bookmarkStart w:id="6112" w:name="_Toc53181605"/>
      <w:bookmarkStart w:id="6113" w:name="_Toc61117370"/>
      <w:bookmarkStart w:id="6114" w:name="_Toc67081222"/>
      <w:bookmarkStart w:id="6115" w:name="_Toc68770574"/>
      <w:bookmarkStart w:id="6116" w:name="_Toc74755637"/>
      <w:bookmarkStart w:id="6117" w:name="_Toc76506561"/>
      <w:bookmarkStart w:id="6118" w:name="_Toc83113480"/>
      <w:bookmarkStart w:id="6119" w:name="_Toc89876683"/>
      <w:bookmarkStart w:id="6120" w:name="_Toc98711583"/>
      <w:bookmarkStart w:id="6121" w:name="_Toc145097450"/>
      <w:bookmarkStart w:id="6122" w:name="_Toc161848700"/>
      <w:r w:rsidRPr="00B20AE8">
        <w:t>8.4.1</w:t>
      </w:r>
      <w:r w:rsidRPr="00B20AE8">
        <w:tab/>
        <w:t>General</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07711E57" w14:textId="41593B4D" w:rsidR="006E5C62" w:rsidRPr="00B20AE8" w:rsidRDefault="006E5C62" w:rsidP="0039402F">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annex A and annex B, respectively. The requirements only apply to those FRCs that are supported by the OTA AAS BS.</w:t>
      </w:r>
    </w:p>
    <w:p w14:paraId="19A5B2F8" w14:textId="77777777" w:rsidR="006E5C62" w:rsidRPr="00B20AE8" w:rsidRDefault="006E5C62" w:rsidP="0039402F">
      <w:r w:rsidRPr="00B20AE8">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14:paraId="04CF92E3" w14:textId="12C94401" w:rsidR="006E5C62" w:rsidRPr="00B20AE8" w:rsidRDefault="006E5C62" w:rsidP="0039402F">
      <w:r w:rsidRPr="00B20AE8">
        <w:t xml:space="preserve">In the referred E-UTRA specification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the term "RX antennas" refers to </w:t>
      </w:r>
      <w:r w:rsidRPr="00B20AE8">
        <w:rPr>
          <w:i/>
        </w:rPr>
        <w:t>demodulation branches</w:t>
      </w:r>
      <w:r w:rsidRPr="00B20AE8">
        <w:t xml:space="preserve"> (and not physical antennas).</w:t>
      </w:r>
    </w:p>
    <w:p w14:paraId="2A42CA2F" w14:textId="77777777" w:rsidR="006E5C62" w:rsidRPr="00B20AE8" w:rsidRDefault="006E5C62" w:rsidP="0039402F">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14:paraId="5F533DFF" w14:textId="77777777" w:rsidR="006E5C62" w:rsidRPr="00B20AE8" w:rsidRDefault="006E5C62" w:rsidP="0039402F">
      <w:r w:rsidRPr="00B20AE8">
        <w:t>Only 2RX BS performance requirements apply when OTA AAS BS supports and is tested with dual polarizations, except where requirements are defined with 1RX only (e.g. HST) where the requirements shall be tested with single polarization.</w:t>
      </w:r>
    </w:p>
    <w:p w14:paraId="177E4012" w14:textId="77777777" w:rsidR="006E5C62" w:rsidRPr="00B20AE8" w:rsidRDefault="006E5C62" w:rsidP="0039402F">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616CC39C" w14:textId="7BE9512F" w:rsidR="006E5C62" w:rsidRPr="00B20AE8" w:rsidRDefault="006E5C62" w:rsidP="0039402F">
      <w:r w:rsidRPr="00B20AE8">
        <w:t xml:space="preserve">For tests in </w:t>
      </w:r>
      <w:r w:rsidR="003D3C64">
        <w:t>clause </w:t>
      </w:r>
      <w:r w:rsidR="003D3C64" w:rsidRPr="00B20AE8">
        <w:t>8</w:t>
      </w:r>
      <w:r w:rsidRPr="00B20AE8">
        <w:t>.4 the transmitters may be OFF.</w:t>
      </w:r>
    </w:p>
    <w:p w14:paraId="2499260B" w14:textId="77777777" w:rsidR="006E5C62" w:rsidRPr="00B20AE8" w:rsidRDefault="006E5C62" w:rsidP="0039402F">
      <w:pPr>
        <w:rPr>
          <w:rFonts w:cs="v4.2.0"/>
        </w:rPr>
      </w:pPr>
      <w:r w:rsidRPr="00B20AE8">
        <w:t>The performance requirements for High Speed Train conditions are optional.</w:t>
      </w:r>
    </w:p>
    <w:p w14:paraId="22553CD4" w14:textId="77777777" w:rsidR="006E5C62" w:rsidRPr="00B20AE8" w:rsidRDefault="006E5C62" w:rsidP="0039402F">
      <w:r w:rsidRPr="00B20AE8">
        <w:t>The performance requirements for UL timing adjustment scenario 2 are optional.</w:t>
      </w:r>
    </w:p>
    <w:p w14:paraId="3B0B59C6" w14:textId="77777777" w:rsidR="006E5C62" w:rsidRPr="00B20AE8" w:rsidRDefault="006E5C62" w:rsidP="0039402F">
      <w:r w:rsidRPr="00B20AE8">
        <w:t>In tests performed with signal generators a synchronization signal may be provided, from the BS to the signal generator, to enable correct timing of the wanted signal.</w:t>
      </w:r>
    </w:p>
    <w:p w14:paraId="3D7FC2B8" w14:textId="77777777" w:rsidR="006E5C62" w:rsidRPr="00B20AE8" w:rsidRDefault="006E5C62" w:rsidP="0039402F">
      <w:r w:rsidRPr="00B20AE8">
        <w:t xml:space="preserve">For E-UTRA performance requirements the SNR used in this clause is </w:t>
      </w:r>
      <w:r w:rsidRPr="00B20AE8">
        <w:rPr>
          <w:lang w:eastAsia="zh-CN"/>
        </w:rPr>
        <w:t xml:space="preserve">specified based on a single carrier and </w:t>
      </w:r>
      <w:r w:rsidRPr="00B20AE8">
        <w:t>defined as:</w:t>
      </w:r>
    </w:p>
    <w:p w14:paraId="695DD2C0" w14:textId="77777777" w:rsidR="006E5C62" w:rsidRPr="00B20AE8" w:rsidRDefault="006E5C62" w:rsidP="0039402F">
      <w:pPr>
        <w:pStyle w:val="EQ"/>
      </w:pPr>
      <w:r w:rsidRPr="00B20AE8">
        <w:tab/>
        <w:t>SNR = S / N</w:t>
      </w:r>
    </w:p>
    <w:p w14:paraId="4F6AFBA5" w14:textId="77777777" w:rsidR="006E5C62" w:rsidRPr="00B20AE8" w:rsidRDefault="006E5C62" w:rsidP="0039402F">
      <w:r w:rsidRPr="00B20AE8">
        <w:t>Where:</w:t>
      </w:r>
    </w:p>
    <w:p w14:paraId="5644D85C" w14:textId="77777777" w:rsidR="006E5C62" w:rsidRPr="00B20AE8" w:rsidRDefault="006E5C62" w:rsidP="0039402F">
      <w:pPr>
        <w:pStyle w:val="B1"/>
      </w:pPr>
      <w:r w:rsidRPr="00B20AE8">
        <w:t>S</w:t>
      </w:r>
      <w:r w:rsidR="00A22911" w:rsidRPr="00B20AE8">
        <w:tab/>
      </w:r>
      <w:r w:rsidRPr="00B20AE8">
        <w:t>is the total signal energy in the subframe.</w:t>
      </w:r>
    </w:p>
    <w:p w14:paraId="2A2D1F15" w14:textId="77777777" w:rsidR="006E5C62" w:rsidRPr="00B20AE8" w:rsidRDefault="006E5C62" w:rsidP="0039402F">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14:paraId="200E446B" w14:textId="77777777" w:rsidR="006E5C62" w:rsidRPr="00B20AE8" w:rsidRDefault="006E5C62" w:rsidP="0039402F">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14:paraId="5E6383E7" w14:textId="77777777" w:rsidR="006E5C62" w:rsidRPr="00B20AE8" w:rsidRDefault="006E5C62" w:rsidP="0039402F">
      <w:pPr>
        <w:pStyle w:val="EQ"/>
        <w:rPr>
          <w:lang w:eastAsia="zh-CN"/>
        </w:rPr>
      </w:pPr>
      <w:r w:rsidRPr="00B20AE8">
        <w:tab/>
        <w:t>SINR = S / N'</w:t>
      </w:r>
    </w:p>
    <w:p w14:paraId="2AC81640" w14:textId="77777777" w:rsidR="006E5C62" w:rsidRPr="00B20AE8" w:rsidRDefault="006E5C62" w:rsidP="0039402F">
      <w:r w:rsidRPr="00B20AE8">
        <w:t>Where:</w:t>
      </w:r>
    </w:p>
    <w:p w14:paraId="590A6D37" w14:textId="589D6332" w:rsidR="006E5C62" w:rsidRPr="00B20AE8" w:rsidRDefault="006E5C62" w:rsidP="0039402F">
      <w:pPr>
        <w:pStyle w:val="B1"/>
      </w:pPr>
      <w:r w:rsidRPr="00B20AE8">
        <w:t>S</w:t>
      </w:r>
      <w:r w:rsidR="00F437E4">
        <w:tab/>
      </w:r>
      <w:r w:rsidRPr="00B20AE8">
        <w:t>is the total signal energy in the subframe.</w:t>
      </w:r>
    </w:p>
    <w:p w14:paraId="000CBA44" w14:textId="7893D1D3" w:rsidR="006E5C62" w:rsidRPr="00B20AE8" w:rsidRDefault="006E5C62" w:rsidP="0039402F">
      <w:pPr>
        <w:pStyle w:val="B1"/>
      </w:pPr>
      <w:r w:rsidRPr="00B20AE8">
        <w:t>N</w:t>
      </w:r>
      <w:r w:rsidR="003B4362" w:rsidRPr="00B20AE8">
        <w:t>'</w:t>
      </w:r>
      <w:r w:rsidR="00F437E4">
        <w:tab/>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14:paraId="035269AB" w14:textId="7597879D" w:rsidR="006E5C62" w:rsidRPr="00B20AE8" w:rsidRDefault="006E5C62" w:rsidP="0039402F">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3</w:t>
      </w:r>
      <w:r w:rsidRPr="00B20AE8">
        <w:rPr>
          <w:lang w:eastAsia="zh-CN"/>
        </w:rPr>
        <w:t>6.141</w:t>
      </w:r>
      <w:r w:rsidR="003D3C64">
        <w:rPr>
          <w:lang w:eastAsia="zh-CN"/>
        </w:rPr>
        <w:t> </w:t>
      </w:r>
      <w:r w:rsidR="003D3C64" w:rsidRPr="00B20AE8">
        <w:rPr>
          <w:lang w:eastAsia="zh-CN"/>
        </w:rPr>
        <w:t>[</w:t>
      </w:r>
      <w:r w:rsidRPr="00B20AE8">
        <w:rPr>
          <w:lang w:eastAsia="zh-CN"/>
        </w:rPr>
        <w:t xml:space="preserve">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0BAC89FC" w14:textId="77777777" w:rsidR="006E5C62" w:rsidRPr="00B20AE8" w:rsidRDefault="006E5C62" w:rsidP="006E5C62">
      <w:pPr>
        <w:pStyle w:val="Heading3"/>
      </w:pPr>
      <w:bookmarkStart w:id="6123" w:name="_Toc21123309"/>
      <w:bookmarkStart w:id="6124" w:name="_Toc45907502"/>
      <w:bookmarkStart w:id="6125" w:name="_Toc53181606"/>
      <w:bookmarkStart w:id="6126" w:name="_Toc61117371"/>
      <w:bookmarkStart w:id="6127" w:name="_Toc67081223"/>
      <w:bookmarkStart w:id="6128" w:name="_Toc68770575"/>
      <w:bookmarkStart w:id="6129" w:name="_Toc74755638"/>
      <w:bookmarkStart w:id="6130" w:name="_Toc76506562"/>
      <w:bookmarkStart w:id="6131" w:name="_Toc83113481"/>
      <w:bookmarkStart w:id="6132" w:name="_Toc89876684"/>
      <w:bookmarkStart w:id="6133" w:name="_Toc98711584"/>
      <w:bookmarkStart w:id="6134" w:name="_Toc145097451"/>
      <w:bookmarkStart w:id="6135" w:name="_Toc161848701"/>
      <w:r w:rsidRPr="00B20AE8">
        <w:t>8.4.2</w:t>
      </w:r>
      <w:r w:rsidRPr="00B20AE8">
        <w:tab/>
        <w:t>Definitions and applicability</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753646E7" w14:textId="53015B49" w:rsidR="006E5C62" w:rsidRPr="00B20AE8" w:rsidRDefault="006E5C62" w:rsidP="0039402F">
      <w:r w:rsidRPr="00B20AE8">
        <w:t xml:space="preserve">Definitions of radiated performance requirements in </w:t>
      </w:r>
      <w:r w:rsidRPr="00B20AE8">
        <w:rPr>
          <w:i/>
        </w:rPr>
        <w:t>single RAT E-UTRA operation</w:t>
      </w:r>
      <w:r w:rsidRPr="00B20AE8">
        <w:t xml:space="preserve"> and their applicability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8.4 </w:t>
      </w:r>
      <w:r w:rsidR="00F437E4">
        <w:t>clau</w:t>
      </w:r>
      <w:r w:rsidRPr="00B20AE8">
        <w:t>ses.</w:t>
      </w:r>
    </w:p>
    <w:p w14:paraId="3E4B0911" w14:textId="77777777" w:rsidR="006E5C62" w:rsidRPr="00B20AE8" w:rsidRDefault="006E5C62" w:rsidP="0039402F">
      <w:r w:rsidRPr="00B20AE8">
        <w:t xml:space="preserve">The following limitation apply for the radiated performance requirements in </w:t>
      </w:r>
      <w:r w:rsidRPr="00B20AE8">
        <w:rPr>
          <w:i/>
        </w:rPr>
        <w:t>single RAT E-UTRA operation</w:t>
      </w:r>
      <w:r w:rsidRPr="00B20AE8">
        <w:t>:</w:t>
      </w:r>
    </w:p>
    <w:p w14:paraId="5FA7B042" w14:textId="781C79F5" w:rsidR="00DD6845" w:rsidRPr="00B20AE8" w:rsidRDefault="001535E6" w:rsidP="0039402F">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are subject to 2Rx limitation in the OTA test setup, as captured in </w:t>
      </w:r>
      <w:r w:rsidR="003D3C64">
        <w:t>clause </w:t>
      </w:r>
      <w:r w:rsidR="003D3C64" w:rsidRPr="00B20AE8">
        <w:t>8</w:t>
      </w:r>
      <w:r w:rsidR="006E5C62" w:rsidRPr="00B20AE8">
        <w:t>.1.1.</w:t>
      </w:r>
    </w:p>
    <w:p w14:paraId="3F21C113" w14:textId="77777777" w:rsidR="00DD6845" w:rsidRPr="00B20AE8" w:rsidRDefault="001535E6" w:rsidP="0039402F">
      <w:pPr>
        <w:pStyle w:val="B20"/>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0CF8BB5D" w14:textId="77777777" w:rsidR="00DD6845" w:rsidRPr="00B20AE8" w:rsidRDefault="001535E6" w:rsidP="0039402F">
      <w:pPr>
        <w:pStyle w:val="B20"/>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3D38A0DF" w14:textId="3723F331" w:rsidR="006E5C62" w:rsidRPr="00B20AE8" w:rsidRDefault="006E5C62" w:rsidP="0039402F">
      <w:pPr>
        <w:pStyle w:val="NO"/>
      </w:pPr>
      <w:r w:rsidRPr="00B20AE8">
        <w:rPr>
          <w:lang w:eastAsia="zh-CN"/>
        </w:rPr>
        <w:t>NOTE:</w:t>
      </w:r>
      <w:r w:rsidR="00A22911" w:rsidRPr="00B20AE8">
        <w:tab/>
      </w:r>
      <w:r w:rsidR="00F437E4" w:rsidRPr="00B20AE8">
        <w:t xml:space="preserve">For </w:t>
      </w:r>
      <w:r w:rsidRPr="00B20AE8">
        <w:t>the list of BS demodulation requirements which were found to be feasible in OTA test setup with the above 2Rx limitation, refer to</w:t>
      </w:r>
      <w:r w:rsidR="00576736" w:rsidRPr="00B20AE8">
        <w:t xml:space="preserve"> </w:t>
      </w:r>
      <w:r w:rsidR="003D3C64">
        <w:t>TR 3</w:t>
      </w:r>
      <w:r w:rsidR="00576736">
        <w:t>7.941</w:t>
      </w:r>
      <w:r w:rsidR="003D3C64">
        <w:t> [</w:t>
      </w:r>
      <w:r w:rsidR="00576736">
        <w:t>38]</w:t>
      </w:r>
      <w:r w:rsidRPr="00B20AE8">
        <w:t>.</w:t>
      </w:r>
    </w:p>
    <w:p w14:paraId="40806CCB" w14:textId="77777777" w:rsidR="00DD6845" w:rsidRPr="00B20AE8" w:rsidRDefault="001535E6" w:rsidP="0039402F">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14:paraId="19DA8329" w14:textId="77777777" w:rsidR="00DD6845" w:rsidRPr="00B20AE8" w:rsidRDefault="001535E6" w:rsidP="0039402F">
      <w:pPr>
        <w:pStyle w:val="B1"/>
      </w:pPr>
      <w:r w:rsidRPr="00B20AE8">
        <w:t>-</w:t>
      </w:r>
      <w:r w:rsidRPr="00B20AE8">
        <w:tab/>
      </w:r>
      <w:r w:rsidR="006E5C62" w:rsidRPr="00B20AE8">
        <w:t>The performance requirements for High Speed Train conditions are optional.</w:t>
      </w:r>
    </w:p>
    <w:p w14:paraId="6EE68672" w14:textId="77777777" w:rsidR="00DD6845" w:rsidRPr="00B20AE8" w:rsidRDefault="001535E6" w:rsidP="0039402F">
      <w:pPr>
        <w:pStyle w:val="B1"/>
      </w:pPr>
      <w:r w:rsidRPr="00B20AE8">
        <w:t>-</w:t>
      </w:r>
      <w:r w:rsidRPr="00B20AE8">
        <w:tab/>
      </w:r>
      <w:r w:rsidR="006E5C62" w:rsidRPr="00B20AE8">
        <w:t>The performance requirements for UL timing adjustment scenario 2 are optional.</w:t>
      </w:r>
    </w:p>
    <w:p w14:paraId="1CC0B95B" w14:textId="77777777" w:rsidR="00DD6845" w:rsidRPr="00B20AE8" w:rsidRDefault="001535E6" w:rsidP="0039402F">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14:paraId="289387F1" w14:textId="77777777" w:rsidR="00DD6845" w:rsidRPr="00B20AE8" w:rsidRDefault="001535E6" w:rsidP="0039402F">
      <w:pPr>
        <w:pStyle w:val="B20"/>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14:paraId="3ED2DEA6" w14:textId="77777777" w:rsidR="00DD6845" w:rsidRPr="00B20AE8" w:rsidRDefault="001535E6" w:rsidP="0039402F">
      <w:pPr>
        <w:pStyle w:val="B20"/>
      </w:pPr>
      <w:r w:rsidRPr="00B20AE8">
        <w:t>-</w:t>
      </w:r>
      <w:r w:rsidRPr="00B20AE8">
        <w:tab/>
      </w:r>
      <w:r w:rsidR="006E5C62" w:rsidRPr="00B20AE8">
        <w:rPr>
          <w:lang w:val="en-US"/>
        </w:rPr>
        <w:t>Requirements for PUSCH supporting Cat-M1 UEs</w:t>
      </w:r>
    </w:p>
    <w:p w14:paraId="3AB465B0" w14:textId="77777777" w:rsidR="00DD6845" w:rsidRPr="00B20AE8" w:rsidRDefault="001535E6" w:rsidP="0039402F">
      <w:pPr>
        <w:pStyle w:val="B20"/>
      </w:pPr>
      <w:r w:rsidRPr="00B20AE8">
        <w:t>-</w:t>
      </w:r>
      <w:r w:rsidRPr="00B20AE8">
        <w:tab/>
      </w:r>
      <w:r w:rsidR="006E5C62" w:rsidRPr="00B20AE8">
        <w:rPr>
          <w:lang w:val="en-US"/>
        </w:rPr>
        <w:t>PUCCH performance requirements for supporting Cat-M1 UEs</w:t>
      </w:r>
    </w:p>
    <w:p w14:paraId="35ADF38B" w14:textId="77777777" w:rsidR="00DD6845" w:rsidRPr="00B20AE8" w:rsidRDefault="001535E6" w:rsidP="0039402F">
      <w:pPr>
        <w:pStyle w:val="B20"/>
      </w:pPr>
      <w:r w:rsidRPr="00B20AE8">
        <w:t>-</w:t>
      </w:r>
      <w:r w:rsidRPr="00B20AE8">
        <w:tab/>
      </w:r>
      <w:r w:rsidR="006E5C62" w:rsidRPr="00B20AE8">
        <w:t>PRACH missed detection, Cat-M1 mode</w:t>
      </w:r>
    </w:p>
    <w:p w14:paraId="6D64F6D5" w14:textId="1B65E243" w:rsidR="00DD6845" w:rsidRPr="00B20AE8" w:rsidRDefault="001535E6" w:rsidP="0039402F">
      <w:pPr>
        <w:pStyle w:val="B1"/>
        <w:rPr>
          <w:lang w:eastAsia="zh-CN"/>
        </w:rPr>
      </w:pPr>
      <w:r w:rsidRPr="00B20AE8">
        <w:t>-</w:t>
      </w:r>
      <w:r w:rsidRPr="00B20AE8">
        <w:tab/>
      </w:r>
      <w:r w:rsidR="006E5C62" w:rsidRPr="00B20AE8">
        <w:rPr>
          <w:lang w:eastAsia="zh-CN"/>
        </w:rPr>
        <w:t xml:space="preserve">The </w:t>
      </w:r>
      <w:r w:rsidR="00842022">
        <w:rPr>
          <w:lang w:eastAsia="zh-CN"/>
        </w:rPr>
        <w:t>enhanc</w:t>
      </w:r>
      <w:r w:rsidR="006E5C62" w:rsidRPr="00B20AE8">
        <w:rPr>
          <w:lang w:eastAsia="zh-CN"/>
        </w:rPr>
        <w:t>ed performance requirements apply to AAS BS supporting the enhanced performance requirements type A and/or type B.</w:t>
      </w:r>
    </w:p>
    <w:p w14:paraId="555E3354" w14:textId="77777777" w:rsidR="00DD6845" w:rsidRPr="00B20AE8" w:rsidRDefault="001535E6" w:rsidP="0039402F">
      <w:pPr>
        <w:pStyle w:val="B1"/>
        <w:rPr>
          <w:lang w:eastAsia="zh-CN"/>
        </w:rPr>
      </w:pPr>
      <w:r w:rsidRPr="00B20AE8">
        <w:t>-</w:t>
      </w:r>
      <w:r w:rsidRPr="00B20AE8">
        <w:tab/>
      </w:r>
      <w:r w:rsidR="006E5C62" w:rsidRPr="00B20AE8">
        <w:rPr>
          <w:lang w:eastAsia="zh-CN"/>
        </w:rPr>
        <w:t>Performance requirements for NB-IoT are not applicable to AAS BS.</w:t>
      </w:r>
    </w:p>
    <w:p w14:paraId="19E3F15D" w14:textId="1FA44CC2" w:rsidR="006E5C62" w:rsidRPr="00B20AE8" w:rsidRDefault="006E5C62" w:rsidP="0039402F">
      <w:r w:rsidRPr="00B20AE8">
        <w:t>For PUSCH performance require</w:t>
      </w:r>
      <w:r w:rsidR="00586A00">
        <w:t>ment</w:t>
      </w:r>
      <w:r w:rsidRPr="00B20AE8">
        <w:t xml:space="preserve">s, the FRCs for the throughput performance metric derivation are listed in </w:t>
      </w:r>
      <w:r w:rsidR="003D3C64" w:rsidRPr="00B20AE8">
        <w:t>TS</w:t>
      </w:r>
      <w:r w:rsidR="003D3C64">
        <w:t> </w:t>
      </w:r>
      <w:r w:rsidR="003D3C64" w:rsidRPr="00B20AE8">
        <w:t>3</w:t>
      </w:r>
      <w:r w:rsidRPr="00B20AE8">
        <w:t>6.141</w:t>
      </w:r>
      <w:r w:rsidR="003D3C64">
        <w:t> </w:t>
      </w:r>
      <w:r w:rsidR="003D3C64" w:rsidRPr="00B20AE8">
        <w:t>[</w:t>
      </w:r>
      <w:r w:rsidRPr="00B20AE8">
        <w:t>12], annex A.</w:t>
      </w:r>
    </w:p>
    <w:p w14:paraId="58AF3A13" w14:textId="77777777" w:rsidR="006E5C62" w:rsidRPr="00B20AE8" w:rsidRDefault="006E5C62" w:rsidP="006E5C62">
      <w:pPr>
        <w:pStyle w:val="Heading3"/>
      </w:pPr>
      <w:bookmarkStart w:id="6136" w:name="_Toc21123310"/>
      <w:bookmarkStart w:id="6137" w:name="_Toc45907503"/>
      <w:bookmarkStart w:id="6138" w:name="_Toc53181607"/>
      <w:bookmarkStart w:id="6139" w:name="_Toc61117372"/>
      <w:bookmarkStart w:id="6140" w:name="_Toc67081224"/>
      <w:bookmarkStart w:id="6141" w:name="_Toc68770576"/>
      <w:bookmarkStart w:id="6142" w:name="_Toc74755639"/>
      <w:bookmarkStart w:id="6143" w:name="_Toc76506563"/>
      <w:bookmarkStart w:id="6144" w:name="_Toc83113482"/>
      <w:bookmarkStart w:id="6145" w:name="_Toc89876685"/>
      <w:bookmarkStart w:id="6146" w:name="_Toc98711585"/>
      <w:bookmarkStart w:id="6147" w:name="_Toc145097452"/>
      <w:bookmarkStart w:id="6148" w:name="_Toc161848702"/>
      <w:r w:rsidRPr="00B20AE8">
        <w:t>8.4.3</w:t>
      </w:r>
      <w:r w:rsidRPr="00B20AE8">
        <w:tab/>
        <w:t>Minimum requirements</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5553DB12" w14:textId="75C3E428" w:rsidR="006E5C62" w:rsidRPr="00B20AE8" w:rsidRDefault="006E5C62" w:rsidP="0039402F">
      <w:r w:rsidRPr="00B20AE8">
        <w:t xml:space="preserve">Minimum requirements for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6.104</w:t>
      </w:r>
      <w:r w:rsidR="003D3C64">
        <w:t> </w:t>
      </w:r>
      <w:r w:rsidR="003D3C64" w:rsidRPr="00B20AE8">
        <w:t>[</w:t>
      </w:r>
      <w:r w:rsidRPr="00B20AE8">
        <w:t>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(for PUSCH, PUCCH and PRACH) and 8.6 – 8.7 (for subslot-PUSCH and SPUCCH)</w:t>
      </w:r>
      <w:r w:rsidRPr="00B20AE8">
        <w:t xml:space="preserve">, subject to limitations listed in </w:t>
      </w:r>
      <w:r w:rsidR="003D3C64">
        <w:t>clause </w:t>
      </w:r>
      <w:r w:rsidR="003D3C64" w:rsidRPr="00B20AE8">
        <w:t>8</w:t>
      </w:r>
      <w:r w:rsidRPr="00B20AE8">
        <w:t>.4.2.</w:t>
      </w:r>
    </w:p>
    <w:p w14:paraId="0D081829" w14:textId="77777777" w:rsidR="006E5C62" w:rsidRPr="00B20AE8" w:rsidRDefault="006E5C62" w:rsidP="006E5C62">
      <w:pPr>
        <w:pStyle w:val="Heading3"/>
      </w:pPr>
      <w:bookmarkStart w:id="6149" w:name="_Toc21123311"/>
      <w:bookmarkStart w:id="6150" w:name="_Toc45907504"/>
      <w:bookmarkStart w:id="6151" w:name="_Toc53181608"/>
      <w:bookmarkStart w:id="6152" w:name="_Toc61117373"/>
      <w:bookmarkStart w:id="6153" w:name="_Toc67081225"/>
      <w:bookmarkStart w:id="6154" w:name="_Toc68770577"/>
      <w:bookmarkStart w:id="6155" w:name="_Toc74755640"/>
      <w:bookmarkStart w:id="6156" w:name="_Toc76506564"/>
      <w:bookmarkStart w:id="6157" w:name="_Toc83113483"/>
      <w:bookmarkStart w:id="6158" w:name="_Toc89876686"/>
      <w:bookmarkStart w:id="6159" w:name="_Toc98711586"/>
      <w:bookmarkStart w:id="6160" w:name="_Toc145097453"/>
      <w:bookmarkStart w:id="6161" w:name="_Toc161848703"/>
      <w:r w:rsidRPr="00B20AE8">
        <w:t>8.4.4</w:t>
      </w:r>
      <w:r w:rsidRPr="00B20AE8">
        <w:tab/>
        <w:t>Test purposes</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0A938F7A" w14:textId="69F14E3E" w:rsidR="006E5C62" w:rsidRPr="00B20AE8" w:rsidRDefault="006E5C62" w:rsidP="0039402F">
      <w:r w:rsidRPr="00B20AE8">
        <w:t xml:space="preserve">Test purposes for the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 xml:space="preserve">s within </w:t>
      </w:r>
      <w:r w:rsidR="00842022">
        <w:t>clause</w:t>
      </w:r>
      <w:r w:rsidRPr="00B20AE8">
        <w:t>s 8.2 </w:t>
      </w:r>
      <w:r w:rsidRPr="00B20AE8">
        <w:noBreakHyphen/>
        <w:t> 8.4</w:t>
      </w:r>
      <w:r w:rsidR="008A70B7" w:rsidRPr="00B20AE8">
        <w:t xml:space="preserve"> (for PUSCH, PUCCH and PRACH) and 8.6 – 8.7 (for subslot-PUSCH and SPUCCH)</w:t>
      </w:r>
      <w:r w:rsidRPr="00B20AE8">
        <w:t>.</w:t>
      </w:r>
    </w:p>
    <w:p w14:paraId="59F3DFBC" w14:textId="77777777" w:rsidR="006E5C62" w:rsidRPr="00B20AE8" w:rsidRDefault="006E5C62" w:rsidP="0039402F">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14:paraId="7BDB13C6" w14:textId="77777777" w:rsidR="006E5C62" w:rsidRPr="00B20AE8" w:rsidRDefault="006E5C62" w:rsidP="006E5C62">
      <w:pPr>
        <w:pStyle w:val="Heading3"/>
        <w:rPr>
          <w:lang w:eastAsia="sv-SE"/>
        </w:rPr>
      </w:pPr>
      <w:bookmarkStart w:id="6162" w:name="_Toc21123312"/>
      <w:bookmarkStart w:id="6163" w:name="_Toc45907505"/>
      <w:bookmarkStart w:id="6164" w:name="_Toc53181609"/>
      <w:bookmarkStart w:id="6165" w:name="_Toc61117374"/>
      <w:bookmarkStart w:id="6166" w:name="_Toc67081226"/>
      <w:bookmarkStart w:id="6167" w:name="_Toc68770578"/>
      <w:bookmarkStart w:id="6168" w:name="_Toc74755641"/>
      <w:bookmarkStart w:id="6169" w:name="_Toc76506565"/>
      <w:bookmarkStart w:id="6170" w:name="_Toc83113484"/>
      <w:bookmarkStart w:id="6171" w:name="_Toc89876687"/>
      <w:bookmarkStart w:id="6172" w:name="_Toc98711587"/>
      <w:bookmarkStart w:id="6173" w:name="_Toc145097454"/>
      <w:bookmarkStart w:id="6174" w:name="_Toc161848704"/>
      <w:r w:rsidRPr="00B20AE8">
        <w:t>8.4.5</w:t>
      </w:r>
      <w:r w:rsidRPr="00B20AE8">
        <w:rPr>
          <w:lang w:eastAsia="sv-SE"/>
        </w:rPr>
        <w:tab/>
        <w:t>Method of test</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1E928306" w14:textId="77777777" w:rsidR="006E5C62" w:rsidRPr="00B20AE8" w:rsidRDefault="006E5C62" w:rsidP="006E5C62">
      <w:pPr>
        <w:pStyle w:val="Heading4"/>
        <w:rPr>
          <w:lang w:eastAsia="sv-SE"/>
        </w:rPr>
      </w:pPr>
      <w:bookmarkStart w:id="6175" w:name="_Toc21123313"/>
      <w:bookmarkStart w:id="6176" w:name="_Toc45907506"/>
      <w:bookmarkStart w:id="6177" w:name="_Toc53181610"/>
      <w:bookmarkStart w:id="6178" w:name="_Toc61117375"/>
      <w:bookmarkStart w:id="6179" w:name="_Toc67081227"/>
      <w:bookmarkStart w:id="6180" w:name="_Toc68770579"/>
      <w:bookmarkStart w:id="6181" w:name="_Toc74755642"/>
      <w:bookmarkStart w:id="6182" w:name="_Toc76506566"/>
      <w:bookmarkStart w:id="6183" w:name="_Toc83113485"/>
      <w:bookmarkStart w:id="6184" w:name="_Toc89876688"/>
      <w:bookmarkStart w:id="6185" w:name="_Toc98711588"/>
      <w:bookmarkStart w:id="6186" w:name="_Toc145097455"/>
      <w:bookmarkStart w:id="6187" w:name="_Toc161848705"/>
      <w:r w:rsidRPr="00B20AE8">
        <w:rPr>
          <w:lang w:eastAsia="sv-SE"/>
        </w:rPr>
        <w:t>8.4.5.1</w:t>
      </w:r>
      <w:r w:rsidRPr="00B20AE8">
        <w:rPr>
          <w:lang w:eastAsia="sv-SE"/>
        </w:rPr>
        <w:tab/>
        <w:t>Initial conditions</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75B94CD3" w14:textId="77185D9C" w:rsidR="006E5C62" w:rsidRPr="00B20AE8" w:rsidRDefault="006E5C62" w:rsidP="0039402F">
      <w:r w:rsidRPr="00B20AE8">
        <w:t xml:space="preserve">Initial conditions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60C53E13" w14:textId="77777777" w:rsidR="006E5C62" w:rsidRPr="00B20AE8" w:rsidRDefault="006E5C62" w:rsidP="0039402F">
      <w:r w:rsidRPr="00B20AE8">
        <w:t xml:space="preserve">The initial conditions for the radiated performance requirements in </w:t>
      </w:r>
      <w:r w:rsidRPr="00B20AE8">
        <w:rPr>
          <w:i/>
        </w:rPr>
        <w:t>single RAT E-UTRA operation</w:t>
      </w:r>
      <w:r w:rsidRPr="00B20AE8">
        <w:t xml:space="preserve"> are generalized as follows:</w:t>
      </w:r>
    </w:p>
    <w:p w14:paraId="09EB4FD3" w14:textId="54FC125F" w:rsidR="006E5C62" w:rsidRPr="00B20AE8" w:rsidRDefault="00F437E4" w:rsidP="0039402F">
      <w:pPr>
        <w:pStyle w:val="B1"/>
      </w:pPr>
      <w:r>
        <w:tab/>
      </w:r>
      <w:r w:rsidR="006E5C62" w:rsidRPr="00B20AE8">
        <w:t>Test environment:</w:t>
      </w:r>
      <w:r w:rsidR="006E5C62" w:rsidRPr="00B20AE8">
        <w:tab/>
      </w:r>
      <w:r w:rsidR="00E02591" w:rsidRPr="00B20AE8">
        <w:t>n</w:t>
      </w:r>
      <w:r w:rsidR="006E5C62" w:rsidRPr="00B20AE8">
        <w:t xml:space="preserve">ormal, annex </w:t>
      </w:r>
      <w:r w:rsidR="001A40B1" w:rsidRPr="00B20AE8">
        <w:t>G</w:t>
      </w:r>
      <w:r w:rsidR="006E5C62" w:rsidRPr="00B20AE8">
        <w:t>.2.</w:t>
      </w:r>
    </w:p>
    <w:p w14:paraId="2361FADD" w14:textId="752FEA29" w:rsidR="006E5C62" w:rsidRPr="00B20AE8" w:rsidRDefault="00F437E4" w:rsidP="0039402F">
      <w:pPr>
        <w:pStyle w:val="B1"/>
      </w:pPr>
      <w:r>
        <w:tab/>
      </w:r>
      <w:r w:rsidR="006E5C62" w:rsidRPr="00B20AE8">
        <w:t>RF channels to be tested:</w:t>
      </w:r>
      <w:r w:rsidR="006E5C62" w:rsidRPr="00B20AE8">
        <w:tab/>
        <w:t xml:space="preserve">M; see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w:t>
      </w:r>
      <w:r w:rsidR="003D3C64">
        <w:t>clause </w:t>
      </w:r>
      <w:r w:rsidR="003D3C64" w:rsidRPr="00B20AE8">
        <w:t>4</w:t>
      </w:r>
      <w:r w:rsidR="006E5C62" w:rsidRPr="00B20AE8">
        <w:t>.7.</w:t>
      </w:r>
    </w:p>
    <w:p w14:paraId="00E1C662" w14:textId="2ED58C8A" w:rsidR="006E5C62" w:rsidRPr="00B20AE8" w:rsidRDefault="00F437E4" w:rsidP="0039402F">
      <w:pPr>
        <w:pStyle w:val="B1"/>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708445C3" w14:textId="77777777" w:rsidR="006E5C62" w:rsidRPr="00B20AE8" w:rsidRDefault="006E5C62" w:rsidP="006E5C62">
      <w:pPr>
        <w:pStyle w:val="Heading4"/>
        <w:rPr>
          <w:lang w:eastAsia="sv-SE"/>
        </w:rPr>
      </w:pPr>
      <w:bookmarkStart w:id="6188" w:name="_Toc21123314"/>
      <w:bookmarkStart w:id="6189" w:name="_Toc45907507"/>
      <w:bookmarkStart w:id="6190" w:name="_Toc53181611"/>
      <w:bookmarkStart w:id="6191" w:name="_Toc61117376"/>
      <w:bookmarkStart w:id="6192" w:name="_Toc67081228"/>
      <w:bookmarkStart w:id="6193" w:name="_Toc68770580"/>
      <w:bookmarkStart w:id="6194" w:name="_Toc74755643"/>
      <w:bookmarkStart w:id="6195" w:name="_Toc76506567"/>
      <w:bookmarkStart w:id="6196" w:name="_Toc83113486"/>
      <w:bookmarkStart w:id="6197" w:name="_Toc89876689"/>
      <w:bookmarkStart w:id="6198" w:name="_Toc98711589"/>
      <w:bookmarkStart w:id="6199" w:name="_Toc145097456"/>
      <w:bookmarkStart w:id="6200" w:name="_Toc161848706"/>
      <w:r w:rsidRPr="00B20AE8">
        <w:rPr>
          <w:lang w:eastAsia="sv-SE"/>
        </w:rPr>
        <w:t>8.4.5.2</w:t>
      </w:r>
      <w:r w:rsidRPr="00B20AE8">
        <w:rPr>
          <w:lang w:eastAsia="sv-SE"/>
        </w:rPr>
        <w:tab/>
        <w:t>Procedure</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1D753178" w14:textId="77777777" w:rsidR="00DD6845" w:rsidRPr="00B20AE8" w:rsidRDefault="001535E6" w:rsidP="0039402F">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33F78FB4" w14:textId="77777777" w:rsidR="00DD6845" w:rsidRPr="00B20AE8" w:rsidRDefault="001535E6" w:rsidP="0039402F">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14:paraId="3B50AE54" w14:textId="77777777" w:rsidR="00DD6845" w:rsidRPr="00B20AE8" w:rsidRDefault="001535E6" w:rsidP="0039402F">
      <w:pPr>
        <w:pStyle w:val="B1"/>
      </w:pPr>
      <w:r w:rsidRPr="00B20AE8">
        <w:rPr>
          <w:rFonts w:eastAsia="MS Mincho"/>
        </w:rPr>
        <w:t>3</w:t>
      </w:r>
      <w:r w:rsidRPr="00B20AE8">
        <w:t>)</w:t>
      </w:r>
      <w:r w:rsidRPr="00B20AE8">
        <w:tab/>
      </w:r>
      <w:r w:rsidR="00B8331F" w:rsidRPr="00B20AE8">
        <w:rPr>
          <w:rFonts w:eastAsia="MS Mincho"/>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14:paraId="213CA05D" w14:textId="77777777" w:rsidR="00DD6845" w:rsidRPr="00B20AE8" w:rsidRDefault="001535E6" w:rsidP="0039402F">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14:paraId="2DE0CD14" w14:textId="77777777" w:rsidR="00DD6845" w:rsidRPr="00B20AE8" w:rsidRDefault="001535E6" w:rsidP="0039402F">
      <w:pPr>
        <w:pStyle w:val="B20"/>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14:paraId="24284212" w14:textId="6867B7D6" w:rsidR="00DD6845" w:rsidRPr="00B20AE8" w:rsidRDefault="001535E6" w:rsidP="0039402F">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12]. Instead of connection via an antenna connector, one of the RX antenna signals should be transmitted on each polarization of the test antenna(s).</w:t>
      </w:r>
    </w:p>
    <w:p w14:paraId="377B8328" w14:textId="6317701F" w:rsidR="00DD6845" w:rsidRPr="00B20AE8" w:rsidRDefault="001535E6" w:rsidP="0039402F">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In case of PUCCH requirements, </w:t>
      </w:r>
      <w:r w:rsidR="006E5C62" w:rsidRPr="00B20AE8">
        <w:t xml:space="preserve">the characteristics of the wanted signal shall be configured according to </w:t>
      </w:r>
      <w:r w:rsidR="003D3C64" w:rsidRPr="00B20AE8">
        <w:t>TS</w:t>
      </w:r>
      <w:r w:rsidR="003D3C64">
        <w:t> </w:t>
      </w:r>
      <w:r w:rsidR="003D3C64" w:rsidRPr="00B20AE8">
        <w:t>3</w:t>
      </w:r>
      <w:r w:rsidR="006E5C62" w:rsidRPr="00B20AE8">
        <w:t>6.211</w:t>
      </w:r>
      <w:r w:rsidR="003D3C64">
        <w:t> </w:t>
      </w:r>
      <w:r w:rsidR="003D3C64" w:rsidRPr="00B20AE8">
        <w:t>[</w:t>
      </w:r>
      <w:r w:rsidR="006E5C62" w:rsidRPr="00B20AE8">
        <w:t>28].</w:t>
      </w:r>
    </w:p>
    <w:p w14:paraId="18636E79" w14:textId="2B633A88" w:rsidR="00DD6845" w:rsidRPr="00B20AE8" w:rsidRDefault="001535E6" w:rsidP="0039402F">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3</w:t>
      </w:r>
      <w:r w:rsidR="006E5C62" w:rsidRPr="00B20AE8">
        <w:t>6.141</w:t>
      </w:r>
      <w:r w:rsidR="003D3C64">
        <w:t> </w:t>
      </w:r>
      <w:r w:rsidR="003D3C64" w:rsidRPr="00B20AE8">
        <w:t>[</w:t>
      </w:r>
      <w:r w:rsidR="006E5C62" w:rsidRPr="00B20AE8">
        <w:t>12], annex B.</w:t>
      </w:r>
    </w:p>
    <w:p w14:paraId="3991E2BC" w14:textId="5832386E" w:rsidR="00DD6845" w:rsidRPr="00B20AE8" w:rsidRDefault="001535E6" w:rsidP="0039402F">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that the SNR </w:t>
      </w:r>
      <w:r w:rsidR="006E5C62" w:rsidRPr="00B20AE8">
        <w:t>(or SINR) at the BS receiver is not impacted by the noise floor</w:t>
      </w:r>
      <w:r w:rsidR="006E5C62" w:rsidRPr="00B20AE8">
        <w:rPr>
          <w:lang w:eastAsia="zh-CN"/>
        </w:rPr>
        <w:t>.</w:t>
      </w:r>
    </w:p>
    <w:p w14:paraId="2CB42AC7" w14:textId="05D43283" w:rsidR="006E5C62" w:rsidRPr="00B20AE8" w:rsidRDefault="006507D3" w:rsidP="0039402F">
      <w:pPr>
        <w:pStyle w:val="B1"/>
      </w:pPr>
      <w:r>
        <w:rPr>
          <w:lang w:eastAsia="zh-CN"/>
        </w:rPr>
        <w:tab/>
      </w:r>
      <w:r w:rsidR="006E5C62"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1A40B1" w:rsidRPr="00B20AE8">
        <w:rPr>
          <w:lang w:eastAsia="zh-CN"/>
        </w:rPr>
        <w:t>6.141</w:t>
      </w:r>
      <w:r w:rsidR="003D3C64">
        <w:rPr>
          <w:lang w:eastAsia="zh-CN"/>
        </w:rPr>
        <w:t> </w:t>
      </w:r>
      <w:r w:rsidR="003D3C64" w:rsidRPr="00B20AE8">
        <w:rPr>
          <w:lang w:eastAsia="zh-CN"/>
        </w:rPr>
        <w:t>[</w:t>
      </w:r>
      <w:r w:rsidR="001A40B1" w:rsidRPr="00B20AE8">
        <w:rPr>
          <w:lang w:eastAsia="zh-CN"/>
        </w:rPr>
        <w:t>12]</w:t>
      </w:r>
      <w:r w:rsidR="006E5C62" w:rsidRPr="00B20AE8">
        <w:rPr>
          <w:lang w:eastAsia="zh-CN"/>
        </w:rPr>
        <w:t xml:space="preserve"> minus </w:t>
      </w:r>
      <w:r w:rsidR="006E5C62" w:rsidRPr="00B20AE8">
        <w:rPr>
          <w:rFonts w:cs="Arial"/>
        </w:rPr>
        <w:t>Δ</w:t>
      </w:r>
      <w:r w:rsidR="006E5C62" w:rsidRPr="00B20AE8">
        <w:rPr>
          <w:rFonts w:cs="Arial"/>
          <w:vertAlign w:val="subscript"/>
        </w:rPr>
        <w:t>OTAREFSENS</w:t>
      </w:r>
      <w:r w:rsidR="006E5C62" w:rsidRPr="00B20AE8">
        <w:rPr>
          <w:rFonts w:cs="Arial"/>
        </w:rPr>
        <w:t>. Examples of the AWGN levels for the E-UTRA PUSCH as well as for the PUCCH and PRACH require</w:t>
      </w:r>
      <w:r w:rsidR="00586A00">
        <w:rPr>
          <w:rFonts w:cs="Arial"/>
        </w:rPr>
        <w:t>ment</w:t>
      </w:r>
      <w:r w:rsidR="006E5C62" w:rsidRPr="00B20AE8">
        <w:rPr>
          <w:rFonts w:cs="Arial"/>
        </w:rPr>
        <w:t>s, with the Δ</w:t>
      </w:r>
      <w:r w:rsidR="006E5C62" w:rsidRPr="00B20AE8">
        <w:rPr>
          <w:rFonts w:cs="Arial"/>
          <w:vertAlign w:val="subscript"/>
        </w:rPr>
        <w:t>OTAREFSENS</w:t>
      </w:r>
      <w:r w:rsidR="006E5C62" w:rsidRPr="00B20AE8">
        <w:t xml:space="preserve"> correction are presented in table 8.4.5.2-1 and table 8.4.5.2-2, respectively.</w:t>
      </w:r>
    </w:p>
    <w:p w14:paraId="16D9DE06" w14:textId="77777777" w:rsidR="006E5C62" w:rsidRPr="00B20AE8" w:rsidRDefault="006E5C62" w:rsidP="0039402F">
      <w:pPr>
        <w:pStyle w:val="TH"/>
        <w:rPr>
          <w:rFonts w:eastAsia="‚c‚e‚o“Á‘¾ƒSƒVƒbƒN‘Ì"/>
        </w:rPr>
      </w:pPr>
      <w:r w:rsidRPr="00B20AE8">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36816AC" w14:textId="77777777" w:rsidTr="006A2BF1">
        <w:trPr>
          <w:cantSplit/>
          <w:jc w:val="center"/>
        </w:trPr>
        <w:tc>
          <w:tcPr>
            <w:tcW w:w="2398" w:type="dxa"/>
          </w:tcPr>
          <w:p w14:paraId="3F275BD4" w14:textId="013CE698" w:rsidR="006E5C62" w:rsidRPr="00B20AE8" w:rsidRDefault="006E5C62" w:rsidP="0039402F">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63FAB113" w14:textId="77777777" w:rsidR="006E5C62" w:rsidRPr="00B20AE8" w:rsidRDefault="006E5C62" w:rsidP="0039402F">
            <w:pPr>
              <w:pStyle w:val="TAH"/>
              <w:rPr>
                <w:rFonts w:eastAsia="‚c‚e‚o“Á‘¾ƒSƒVƒbƒN‘Ì"/>
              </w:rPr>
            </w:pPr>
            <w:r w:rsidRPr="00B20AE8">
              <w:rPr>
                <w:rFonts w:eastAsia="‚c‚e‚o“Á‘¾ƒSƒVƒbƒN‘Ì"/>
              </w:rPr>
              <w:t>AWGN power level</w:t>
            </w:r>
          </w:p>
        </w:tc>
      </w:tr>
      <w:tr w:rsidR="004F339F" w:rsidRPr="00B20AE8" w14:paraId="69D3886E" w14:textId="77777777" w:rsidTr="006A2BF1">
        <w:trPr>
          <w:cantSplit/>
          <w:jc w:val="center"/>
        </w:trPr>
        <w:tc>
          <w:tcPr>
            <w:tcW w:w="2398" w:type="dxa"/>
            <w:tcBorders>
              <w:bottom w:val="single" w:sz="4" w:space="0" w:color="auto"/>
            </w:tcBorders>
          </w:tcPr>
          <w:p w14:paraId="6B3A861F" w14:textId="77777777" w:rsidR="006E5C62" w:rsidRPr="00B20AE8" w:rsidRDefault="006E5C62" w:rsidP="0039402F">
            <w:pPr>
              <w:pStyle w:val="TAC"/>
              <w:rPr>
                <w:rFonts w:eastAsia="‚c‚e‚o“Á‘¾ƒSƒVƒbƒN‘Ì"/>
              </w:rPr>
            </w:pPr>
            <w:r w:rsidRPr="00B20AE8">
              <w:rPr>
                <w:rFonts w:eastAsia="‚c‚e‚o“Á‘¾ƒSƒVƒbƒN‘Ì"/>
              </w:rPr>
              <w:t>1.4</w:t>
            </w:r>
          </w:p>
        </w:tc>
        <w:tc>
          <w:tcPr>
            <w:tcW w:w="3143" w:type="dxa"/>
            <w:tcBorders>
              <w:bottom w:val="single" w:sz="4" w:space="0" w:color="auto"/>
            </w:tcBorders>
          </w:tcPr>
          <w:p w14:paraId="3F383199" w14:textId="70228A69" w:rsidR="006E5C62" w:rsidRPr="00B20AE8" w:rsidRDefault="006E5C62" w:rsidP="0039402F">
            <w:pPr>
              <w:pStyle w:val="TAC"/>
              <w:rPr>
                <w:rFonts w:eastAsia="‚c‚e‚o“Á‘¾ƒSƒVƒbƒN‘Ì"/>
              </w:rPr>
            </w:pPr>
            <w:r w:rsidRPr="00B20AE8">
              <w:rPr>
                <w:rFonts w:eastAsia="‚c‚e‚o“Á‘¾ƒSƒVƒbƒN‘Ì"/>
              </w:rPr>
              <w:t>-</w:t>
            </w:r>
            <w:r w:rsidRPr="00B20AE8">
              <w:rPr>
                <w:rFonts w:cs="Arial"/>
              </w:rPr>
              <w:t>92.7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08956158" w14:textId="77777777" w:rsidTr="006A2BF1">
        <w:trPr>
          <w:cantSplit/>
          <w:jc w:val="center"/>
        </w:trPr>
        <w:tc>
          <w:tcPr>
            <w:tcW w:w="2398" w:type="dxa"/>
            <w:tcBorders>
              <w:bottom w:val="single" w:sz="4" w:space="0" w:color="auto"/>
            </w:tcBorders>
          </w:tcPr>
          <w:p w14:paraId="7325D998" w14:textId="77777777" w:rsidR="006E5C62" w:rsidRPr="00B20AE8" w:rsidRDefault="006E5C62" w:rsidP="0039402F">
            <w:pPr>
              <w:pStyle w:val="TAC"/>
              <w:rPr>
                <w:rFonts w:eastAsia="‚c‚e‚o“Á‘¾ƒSƒVƒbƒN‘Ì"/>
              </w:rPr>
            </w:pPr>
            <w:r w:rsidRPr="00B20AE8">
              <w:rPr>
                <w:rFonts w:eastAsia="‚c‚e‚o“Á‘¾ƒSƒVƒbƒN‘Ì"/>
              </w:rPr>
              <w:t>3</w:t>
            </w:r>
          </w:p>
        </w:tc>
        <w:tc>
          <w:tcPr>
            <w:tcW w:w="3143" w:type="dxa"/>
            <w:tcBorders>
              <w:bottom w:val="single" w:sz="4" w:space="0" w:color="auto"/>
            </w:tcBorders>
          </w:tcPr>
          <w:p w14:paraId="0E19A32B" w14:textId="23C3ED27" w:rsidR="006E5C62" w:rsidRPr="00B20AE8" w:rsidRDefault="006E5C62" w:rsidP="0039402F">
            <w:pPr>
              <w:pStyle w:val="TAC"/>
              <w:rPr>
                <w:rFonts w:eastAsia="‚c‚e‚o“Á‘¾ƒSƒVƒbƒN‘Ì"/>
              </w:rPr>
            </w:pPr>
            <w:r w:rsidRPr="00B20AE8">
              <w:rPr>
                <w:rFonts w:eastAsia="‚c‚e‚o“Á‘¾ƒSƒVƒbƒN‘Ì"/>
              </w:rPr>
              <w:t xml:space="preserve">-88.7 -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2C847E49" w14:textId="77777777" w:rsidTr="006A2BF1">
        <w:trPr>
          <w:cantSplit/>
          <w:jc w:val="center"/>
        </w:trPr>
        <w:tc>
          <w:tcPr>
            <w:tcW w:w="2398" w:type="dxa"/>
            <w:tcBorders>
              <w:bottom w:val="single" w:sz="4" w:space="0" w:color="auto"/>
            </w:tcBorders>
          </w:tcPr>
          <w:p w14:paraId="65C433B3" w14:textId="77777777" w:rsidR="006E5C62" w:rsidRPr="00B20AE8" w:rsidRDefault="006E5C62" w:rsidP="0039402F">
            <w:pPr>
              <w:pStyle w:val="TAC"/>
              <w:rPr>
                <w:rFonts w:eastAsia="‚c‚e‚o“Á‘¾ƒSƒVƒbƒN‘Ì"/>
              </w:rPr>
            </w:pPr>
            <w:r w:rsidRPr="00B20AE8">
              <w:rPr>
                <w:rFonts w:eastAsia="‚c‚e‚o“Á‘¾ƒSƒVƒbƒN‘Ì"/>
              </w:rPr>
              <w:t>5</w:t>
            </w:r>
          </w:p>
        </w:tc>
        <w:tc>
          <w:tcPr>
            <w:tcW w:w="3143" w:type="dxa"/>
            <w:tcBorders>
              <w:bottom w:val="single" w:sz="4" w:space="0" w:color="auto"/>
            </w:tcBorders>
          </w:tcPr>
          <w:p w14:paraId="330045DA" w14:textId="0C8FAE0A" w:rsidR="006E5C62" w:rsidRPr="00B20AE8" w:rsidRDefault="006E5C62" w:rsidP="0039402F">
            <w:pPr>
              <w:pStyle w:val="TAC"/>
              <w:rPr>
                <w:rFonts w:eastAsia="‚c‚e‚o“Á‘¾ƒSƒVƒbƒN‘Ì"/>
              </w:rPr>
            </w:pPr>
            <w:r w:rsidRPr="00B20AE8">
              <w:rPr>
                <w:rFonts w:eastAsia="‚c‚e‚o“Á‘¾ƒSƒVƒbƒN‘Ì"/>
              </w:rPr>
              <w:t xml:space="preserve">-86.5 -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49E6E180" w14:textId="77777777" w:rsidTr="006A2BF1">
        <w:trPr>
          <w:cantSplit/>
          <w:jc w:val="center"/>
        </w:trPr>
        <w:tc>
          <w:tcPr>
            <w:tcW w:w="2398" w:type="dxa"/>
            <w:tcBorders>
              <w:bottom w:val="single" w:sz="4" w:space="0" w:color="auto"/>
            </w:tcBorders>
          </w:tcPr>
          <w:p w14:paraId="71ED71EF" w14:textId="77777777" w:rsidR="006E5C62" w:rsidRPr="00B20AE8" w:rsidRDefault="006E5C62" w:rsidP="0039402F">
            <w:pPr>
              <w:pStyle w:val="TAC"/>
              <w:rPr>
                <w:rFonts w:eastAsia="‚c‚e‚o“Á‘¾ƒSƒVƒbƒN‘Ì"/>
              </w:rPr>
            </w:pPr>
            <w:r w:rsidRPr="00B20AE8">
              <w:rPr>
                <w:rFonts w:eastAsia="‚c‚e‚o“Á‘¾ƒSƒVƒbƒN‘Ì"/>
              </w:rPr>
              <w:t>10</w:t>
            </w:r>
          </w:p>
        </w:tc>
        <w:tc>
          <w:tcPr>
            <w:tcW w:w="3143" w:type="dxa"/>
            <w:tcBorders>
              <w:bottom w:val="single" w:sz="4" w:space="0" w:color="auto"/>
            </w:tcBorders>
          </w:tcPr>
          <w:p w14:paraId="3D38DF9A" w14:textId="6CCF17A2" w:rsidR="006E5C62" w:rsidRPr="00B20AE8" w:rsidRDefault="006E5C62" w:rsidP="0039402F">
            <w:pPr>
              <w:pStyle w:val="TAC"/>
              <w:rPr>
                <w:rFonts w:eastAsia="‚c‚e‚o“Á‘¾ƒSƒVƒbƒN‘Ì"/>
              </w:rPr>
            </w:pPr>
            <w:r w:rsidRPr="00B20AE8">
              <w:rPr>
                <w:rFonts w:eastAsia="‚c‚e‚o“Á‘¾ƒSƒVƒbƒN‘Ì"/>
              </w:rPr>
              <w:t>-83.5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74A80E29" w14:textId="77777777" w:rsidTr="006A2BF1">
        <w:trPr>
          <w:cantSplit/>
          <w:jc w:val="center"/>
        </w:trPr>
        <w:tc>
          <w:tcPr>
            <w:tcW w:w="2398" w:type="dxa"/>
            <w:tcBorders>
              <w:bottom w:val="single" w:sz="4" w:space="0" w:color="auto"/>
            </w:tcBorders>
          </w:tcPr>
          <w:p w14:paraId="3965BB13" w14:textId="77777777" w:rsidR="006E5C62" w:rsidRPr="00B20AE8" w:rsidRDefault="006E5C62" w:rsidP="0039402F">
            <w:pPr>
              <w:pStyle w:val="TAC"/>
              <w:rPr>
                <w:rFonts w:eastAsia="‚c‚e‚o“Á‘¾ƒSƒVƒbƒN‘Ì"/>
              </w:rPr>
            </w:pPr>
            <w:r w:rsidRPr="00B20AE8">
              <w:rPr>
                <w:rFonts w:eastAsia="‚c‚e‚o“Á‘¾ƒSƒVƒbƒN‘Ì"/>
              </w:rPr>
              <w:t>15</w:t>
            </w:r>
          </w:p>
        </w:tc>
        <w:tc>
          <w:tcPr>
            <w:tcW w:w="3143" w:type="dxa"/>
            <w:tcBorders>
              <w:bottom w:val="single" w:sz="4" w:space="0" w:color="auto"/>
            </w:tcBorders>
          </w:tcPr>
          <w:p w14:paraId="0EC69E00" w14:textId="2E1E155E" w:rsidR="006E5C62" w:rsidRPr="00B20AE8" w:rsidRDefault="006E5C62" w:rsidP="0039402F">
            <w:pPr>
              <w:pStyle w:val="TAC"/>
              <w:rPr>
                <w:rFonts w:eastAsia="‚c‚e‚o“Á‘¾ƒSƒVƒbƒN‘Ì"/>
              </w:rPr>
            </w:pPr>
            <w:r w:rsidRPr="00B20AE8">
              <w:rPr>
                <w:rFonts w:eastAsia="‚c‚e‚o“Á‘¾ƒSƒVƒbƒN‘Ì"/>
              </w:rPr>
              <w:t xml:space="preserve">-81.7 -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36EA9C50" w14:textId="77777777" w:rsidTr="006A2BF1">
        <w:trPr>
          <w:cantSplit/>
          <w:jc w:val="center"/>
        </w:trPr>
        <w:tc>
          <w:tcPr>
            <w:tcW w:w="2398" w:type="dxa"/>
            <w:tcBorders>
              <w:bottom w:val="single" w:sz="4" w:space="0" w:color="auto"/>
            </w:tcBorders>
          </w:tcPr>
          <w:p w14:paraId="6E342285" w14:textId="77777777" w:rsidR="006E5C62" w:rsidRPr="00B20AE8" w:rsidRDefault="006E5C62" w:rsidP="0039402F">
            <w:pPr>
              <w:pStyle w:val="TAC"/>
              <w:rPr>
                <w:rFonts w:eastAsia="‚c‚e‚o“Á‘¾ƒSƒVƒbƒN‘Ì"/>
              </w:rPr>
            </w:pPr>
            <w:r w:rsidRPr="00B20AE8">
              <w:rPr>
                <w:rFonts w:eastAsia="‚c‚e‚o“Á‘¾ƒSƒVƒbƒN‘Ì"/>
              </w:rPr>
              <w:t>20</w:t>
            </w:r>
          </w:p>
        </w:tc>
        <w:tc>
          <w:tcPr>
            <w:tcW w:w="3143" w:type="dxa"/>
            <w:tcBorders>
              <w:bottom w:val="single" w:sz="4" w:space="0" w:color="auto"/>
            </w:tcBorders>
          </w:tcPr>
          <w:p w14:paraId="611D2A3F" w14:textId="58554153" w:rsidR="006E5C62" w:rsidRPr="00B20AE8" w:rsidRDefault="006E5C62" w:rsidP="0039402F">
            <w:pPr>
              <w:pStyle w:val="TAC"/>
              <w:rPr>
                <w:rFonts w:eastAsia="‚c‚e‚o“Á‘¾ƒSƒVƒbƒN‘Ì"/>
              </w:rPr>
            </w:pPr>
            <w:r w:rsidRPr="00B20AE8">
              <w:rPr>
                <w:rFonts w:eastAsia="‚c‚e‚o“Á‘¾ƒSƒVƒbƒN‘Ì"/>
              </w:rPr>
              <w:t xml:space="preserve">-80.4 -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617B7257" w14:textId="77777777" w:rsidR="006E5C62" w:rsidRPr="006507D3" w:rsidRDefault="006E5C62" w:rsidP="0039402F"/>
    <w:p w14:paraId="57DE662B" w14:textId="77777777" w:rsidR="006E5C62" w:rsidRPr="00B20AE8" w:rsidRDefault="006E5C62" w:rsidP="0039402F">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75B31BE" w14:textId="77777777" w:rsidTr="006A2BF1">
        <w:trPr>
          <w:cantSplit/>
          <w:jc w:val="center"/>
        </w:trPr>
        <w:tc>
          <w:tcPr>
            <w:tcW w:w="2398" w:type="dxa"/>
          </w:tcPr>
          <w:p w14:paraId="0A027569" w14:textId="75C30CB3" w:rsidR="006E5C62" w:rsidRPr="00B20AE8" w:rsidRDefault="006E5C62" w:rsidP="0039402F">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1B5F054E" w14:textId="77777777" w:rsidR="006E5C62" w:rsidRPr="00B20AE8" w:rsidRDefault="006E5C62" w:rsidP="0039402F">
            <w:pPr>
              <w:pStyle w:val="TAH"/>
              <w:rPr>
                <w:rFonts w:eastAsia="‚c‚e‚o“Á‘¾ƒSƒVƒbƒN‘Ì"/>
              </w:rPr>
            </w:pPr>
            <w:r w:rsidRPr="00B20AE8">
              <w:rPr>
                <w:rFonts w:eastAsia="‚c‚e‚o“Á‘¾ƒSƒVƒbƒN‘Ì"/>
              </w:rPr>
              <w:t>AWGN power level</w:t>
            </w:r>
          </w:p>
        </w:tc>
      </w:tr>
      <w:tr w:rsidR="004F339F" w:rsidRPr="00B20AE8" w14:paraId="1C6EEB5A" w14:textId="77777777" w:rsidTr="006A2BF1">
        <w:trPr>
          <w:cantSplit/>
          <w:jc w:val="center"/>
        </w:trPr>
        <w:tc>
          <w:tcPr>
            <w:tcW w:w="2398" w:type="dxa"/>
            <w:tcBorders>
              <w:bottom w:val="single" w:sz="4" w:space="0" w:color="auto"/>
            </w:tcBorders>
          </w:tcPr>
          <w:p w14:paraId="70900689" w14:textId="77777777" w:rsidR="006E5C62" w:rsidRPr="00B20AE8" w:rsidRDefault="006E5C62" w:rsidP="0039402F">
            <w:pPr>
              <w:pStyle w:val="TAC"/>
              <w:rPr>
                <w:rFonts w:eastAsia="‚c‚e‚o“Á‘¾ƒSƒVƒbƒN‘Ì"/>
              </w:rPr>
            </w:pPr>
            <w:r w:rsidRPr="00B20AE8">
              <w:rPr>
                <w:rFonts w:eastAsia="‚c‚e‚o“Á‘¾ƒSƒVƒbƒN‘Ì"/>
              </w:rPr>
              <w:t>1.4</w:t>
            </w:r>
          </w:p>
        </w:tc>
        <w:tc>
          <w:tcPr>
            <w:tcW w:w="3143" w:type="dxa"/>
            <w:tcBorders>
              <w:bottom w:val="single" w:sz="4" w:space="0" w:color="auto"/>
            </w:tcBorders>
          </w:tcPr>
          <w:p w14:paraId="60579EAB" w14:textId="2F9BC740" w:rsidR="006E5C62" w:rsidRPr="00B20AE8" w:rsidRDefault="006E5C62" w:rsidP="0039402F">
            <w:pPr>
              <w:pStyle w:val="TAC"/>
              <w:rPr>
                <w:rFonts w:eastAsia="‚c‚e‚o“Á‘¾ƒSƒVƒbƒN‘Ì"/>
              </w:rPr>
            </w:pPr>
            <w:r w:rsidRPr="00B20AE8">
              <w:rPr>
                <w:rFonts w:eastAsia="‚c‚e‚o“Á‘¾ƒSƒVƒbƒN‘Ì"/>
              </w:rPr>
              <w:t>-</w:t>
            </w:r>
            <w:r w:rsidRPr="00B20AE8">
              <w:rPr>
                <w:rFonts w:cs="Arial"/>
              </w:rPr>
              <w:t>89.7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18616A3A" w14:textId="77777777" w:rsidTr="006A2BF1">
        <w:trPr>
          <w:cantSplit/>
          <w:jc w:val="center"/>
        </w:trPr>
        <w:tc>
          <w:tcPr>
            <w:tcW w:w="2398" w:type="dxa"/>
            <w:tcBorders>
              <w:bottom w:val="single" w:sz="4" w:space="0" w:color="auto"/>
            </w:tcBorders>
          </w:tcPr>
          <w:p w14:paraId="66479E61" w14:textId="77777777" w:rsidR="006E5C62" w:rsidRPr="00B20AE8" w:rsidRDefault="006E5C62" w:rsidP="0039402F">
            <w:pPr>
              <w:pStyle w:val="TAC"/>
              <w:rPr>
                <w:rFonts w:eastAsia="‚c‚e‚o“Á‘¾ƒSƒVƒbƒN‘Ì"/>
              </w:rPr>
            </w:pPr>
            <w:r w:rsidRPr="00B20AE8">
              <w:rPr>
                <w:rFonts w:eastAsia="‚c‚e‚o“Á‘¾ƒSƒVƒbƒN‘Ì"/>
              </w:rPr>
              <w:t>3</w:t>
            </w:r>
          </w:p>
        </w:tc>
        <w:tc>
          <w:tcPr>
            <w:tcW w:w="3143" w:type="dxa"/>
            <w:tcBorders>
              <w:bottom w:val="single" w:sz="4" w:space="0" w:color="auto"/>
            </w:tcBorders>
          </w:tcPr>
          <w:p w14:paraId="6493E267" w14:textId="62316A70" w:rsidR="006E5C62" w:rsidRPr="00B20AE8" w:rsidRDefault="006E5C62" w:rsidP="0039402F">
            <w:pPr>
              <w:pStyle w:val="TAC"/>
              <w:rPr>
                <w:rFonts w:eastAsia="‚c‚e‚o“Á‘¾ƒSƒVƒbƒN‘Ì"/>
              </w:rPr>
            </w:pPr>
            <w:r w:rsidRPr="00B20AE8">
              <w:rPr>
                <w:rFonts w:eastAsia="‚c‚e‚o“Á‘¾ƒSƒVƒbƒN‘Ì"/>
              </w:rPr>
              <w:t xml:space="preserve">-85.7 -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7FBEDEE5" w14:textId="77777777" w:rsidTr="006A2BF1">
        <w:trPr>
          <w:cantSplit/>
          <w:jc w:val="center"/>
        </w:trPr>
        <w:tc>
          <w:tcPr>
            <w:tcW w:w="2398" w:type="dxa"/>
            <w:tcBorders>
              <w:bottom w:val="single" w:sz="4" w:space="0" w:color="auto"/>
            </w:tcBorders>
          </w:tcPr>
          <w:p w14:paraId="6C35009E" w14:textId="77777777" w:rsidR="006E5C62" w:rsidRPr="00B20AE8" w:rsidRDefault="006E5C62" w:rsidP="0039402F">
            <w:pPr>
              <w:pStyle w:val="TAC"/>
              <w:rPr>
                <w:rFonts w:eastAsia="‚c‚e‚o“Á‘¾ƒSƒVƒbƒN‘Ì"/>
              </w:rPr>
            </w:pPr>
            <w:r w:rsidRPr="00B20AE8">
              <w:rPr>
                <w:rFonts w:eastAsia="‚c‚e‚o“Á‘¾ƒSƒVƒbƒN‘Ì"/>
              </w:rPr>
              <w:t>5</w:t>
            </w:r>
          </w:p>
        </w:tc>
        <w:tc>
          <w:tcPr>
            <w:tcW w:w="3143" w:type="dxa"/>
            <w:tcBorders>
              <w:bottom w:val="single" w:sz="4" w:space="0" w:color="auto"/>
            </w:tcBorders>
          </w:tcPr>
          <w:p w14:paraId="4865AD87" w14:textId="6CEA66D2" w:rsidR="006E5C62" w:rsidRPr="00B20AE8" w:rsidRDefault="006E5C62" w:rsidP="0039402F">
            <w:pPr>
              <w:pStyle w:val="TAC"/>
              <w:rPr>
                <w:rFonts w:eastAsia="‚c‚e‚o“Á‘¾ƒSƒVƒbƒN‘Ì"/>
              </w:rPr>
            </w:pPr>
            <w:r w:rsidRPr="00B20AE8">
              <w:rPr>
                <w:rFonts w:eastAsia="‚c‚e‚o“Á‘¾ƒSƒVƒbƒN‘Ì"/>
              </w:rPr>
              <w:t xml:space="preserve">-83.5 -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146D8835" w14:textId="77777777" w:rsidTr="006A2BF1">
        <w:trPr>
          <w:cantSplit/>
          <w:jc w:val="center"/>
        </w:trPr>
        <w:tc>
          <w:tcPr>
            <w:tcW w:w="2398" w:type="dxa"/>
            <w:tcBorders>
              <w:bottom w:val="single" w:sz="4" w:space="0" w:color="auto"/>
            </w:tcBorders>
          </w:tcPr>
          <w:p w14:paraId="5879E2A3" w14:textId="77777777" w:rsidR="006E5C62" w:rsidRPr="00B20AE8" w:rsidRDefault="006E5C62" w:rsidP="0039402F">
            <w:pPr>
              <w:pStyle w:val="TAC"/>
              <w:rPr>
                <w:rFonts w:eastAsia="‚c‚e‚o“Á‘¾ƒSƒVƒbƒN‘Ì"/>
              </w:rPr>
            </w:pPr>
            <w:r w:rsidRPr="00B20AE8">
              <w:rPr>
                <w:rFonts w:eastAsia="‚c‚e‚o“Á‘¾ƒSƒVƒbƒN‘Ì"/>
              </w:rPr>
              <w:t>10</w:t>
            </w:r>
          </w:p>
        </w:tc>
        <w:tc>
          <w:tcPr>
            <w:tcW w:w="3143" w:type="dxa"/>
            <w:tcBorders>
              <w:bottom w:val="single" w:sz="4" w:space="0" w:color="auto"/>
            </w:tcBorders>
          </w:tcPr>
          <w:p w14:paraId="56F87356" w14:textId="249619C8" w:rsidR="006E5C62" w:rsidRPr="00B20AE8" w:rsidRDefault="006E5C62" w:rsidP="0039402F">
            <w:pPr>
              <w:pStyle w:val="TAC"/>
              <w:rPr>
                <w:rFonts w:eastAsia="‚c‚e‚o“Á‘¾ƒSƒVƒbƒN‘Ì"/>
              </w:rPr>
            </w:pPr>
            <w:r w:rsidRPr="00B20AE8">
              <w:rPr>
                <w:rFonts w:eastAsia="‚c‚e‚o“Á‘¾ƒSƒVƒbƒN‘Ì"/>
              </w:rPr>
              <w:t>-80.5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5A357329" w14:textId="77777777" w:rsidTr="006A2BF1">
        <w:trPr>
          <w:cantSplit/>
          <w:jc w:val="center"/>
        </w:trPr>
        <w:tc>
          <w:tcPr>
            <w:tcW w:w="2398" w:type="dxa"/>
            <w:tcBorders>
              <w:bottom w:val="single" w:sz="4" w:space="0" w:color="auto"/>
            </w:tcBorders>
          </w:tcPr>
          <w:p w14:paraId="490F0430" w14:textId="77777777" w:rsidR="006E5C62" w:rsidRPr="00B20AE8" w:rsidRDefault="006E5C62" w:rsidP="0039402F">
            <w:pPr>
              <w:pStyle w:val="TAC"/>
              <w:rPr>
                <w:rFonts w:eastAsia="‚c‚e‚o“Á‘¾ƒSƒVƒbƒN‘Ì"/>
              </w:rPr>
            </w:pPr>
            <w:r w:rsidRPr="00B20AE8">
              <w:rPr>
                <w:rFonts w:eastAsia="‚c‚e‚o“Á‘¾ƒSƒVƒbƒN‘Ì"/>
              </w:rPr>
              <w:t>15</w:t>
            </w:r>
          </w:p>
        </w:tc>
        <w:tc>
          <w:tcPr>
            <w:tcW w:w="3143" w:type="dxa"/>
            <w:tcBorders>
              <w:bottom w:val="single" w:sz="4" w:space="0" w:color="auto"/>
            </w:tcBorders>
          </w:tcPr>
          <w:p w14:paraId="60208259" w14:textId="37F7A04F" w:rsidR="006E5C62" w:rsidRPr="00B20AE8" w:rsidRDefault="006E5C62" w:rsidP="0039402F">
            <w:pPr>
              <w:pStyle w:val="TAC"/>
              <w:rPr>
                <w:rFonts w:eastAsia="‚c‚e‚o“Á‘¾ƒSƒVƒbƒN‘Ì"/>
              </w:rPr>
            </w:pPr>
            <w:r w:rsidRPr="00B20AE8">
              <w:rPr>
                <w:rFonts w:eastAsia="‚c‚e‚o“Á‘¾ƒSƒVƒbƒN‘Ì"/>
              </w:rPr>
              <w:t xml:space="preserve">-78.7 -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723446CA" w14:textId="77777777" w:rsidTr="006A2BF1">
        <w:trPr>
          <w:cantSplit/>
          <w:jc w:val="center"/>
        </w:trPr>
        <w:tc>
          <w:tcPr>
            <w:tcW w:w="2398" w:type="dxa"/>
            <w:tcBorders>
              <w:bottom w:val="single" w:sz="4" w:space="0" w:color="auto"/>
            </w:tcBorders>
          </w:tcPr>
          <w:p w14:paraId="4F8FDC23" w14:textId="77777777" w:rsidR="006E5C62" w:rsidRPr="00B20AE8" w:rsidRDefault="006E5C62" w:rsidP="0039402F">
            <w:pPr>
              <w:pStyle w:val="TAC"/>
              <w:rPr>
                <w:rFonts w:eastAsia="‚c‚e‚o“Á‘¾ƒSƒVƒbƒN‘Ì"/>
              </w:rPr>
            </w:pPr>
            <w:r w:rsidRPr="00B20AE8">
              <w:rPr>
                <w:rFonts w:eastAsia="‚c‚e‚o“Á‘¾ƒSƒVƒbƒN‘Ì"/>
              </w:rPr>
              <w:t>20</w:t>
            </w:r>
          </w:p>
        </w:tc>
        <w:tc>
          <w:tcPr>
            <w:tcW w:w="3143" w:type="dxa"/>
            <w:tcBorders>
              <w:bottom w:val="single" w:sz="4" w:space="0" w:color="auto"/>
            </w:tcBorders>
          </w:tcPr>
          <w:p w14:paraId="5CFD084D" w14:textId="271A2E41" w:rsidR="006E5C62" w:rsidRPr="00B20AE8" w:rsidRDefault="006E5C62" w:rsidP="0039402F">
            <w:pPr>
              <w:pStyle w:val="TAC"/>
              <w:rPr>
                <w:rFonts w:eastAsia="‚c‚e‚o“Á‘¾ƒSƒVƒbƒN‘Ì"/>
              </w:rPr>
            </w:pPr>
            <w:r w:rsidRPr="00B20AE8">
              <w:rPr>
                <w:rFonts w:eastAsia="‚c‚e‚o“Á‘¾ƒSƒVƒbƒN‘Ì"/>
              </w:rPr>
              <w:t xml:space="preserve">-77.4 -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5A8CA4E6" w14:textId="77777777" w:rsidR="006E5C62" w:rsidRPr="00B20AE8" w:rsidRDefault="006E5C62" w:rsidP="0039402F"/>
    <w:p w14:paraId="609EEC96" w14:textId="094DC907" w:rsidR="00DD6845" w:rsidRPr="00B20AE8" w:rsidRDefault="001535E6" w:rsidP="0039402F">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4BE718F3" w14:textId="26FBCBDA" w:rsidR="00DD6845" w:rsidRPr="00B20AE8" w:rsidRDefault="001535E6" w:rsidP="0039402F">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E5C62" w:rsidRPr="00B20AE8">
        <w:t>.</w:t>
      </w:r>
    </w:p>
    <w:p w14:paraId="7BB4EFAD" w14:textId="77777777" w:rsidR="006E5C62" w:rsidRPr="00B20AE8" w:rsidRDefault="006E5C62" w:rsidP="006E5C62">
      <w:pPr>
        <w:pStyle w:val="Heading3"/>
      </w:pPr>
      <w:bookmarkStart w:id="6201" w:name="_Toc21123315"/>
      <w:bookmarkStart w:id="6202" w:name="_Toc45907508"/>
      <w:bookmarkStart w:id="6203" w:name="_Toc53181612"/>
      <w:bookmarkStart w:id="6204" w:name="_Toc61117377"/>
      <w:bookmarkStart w:id="6205" w:name="_Toc67081229"/>
      <w:bookmarkStart w:id="6206" w:name="_Toc68770581"/>
      <w:bookmarkStart w:id="6207" w:name="_Toc74755644"/>
      <w:bookmarkStart w:id="6208" w:name="_Toc76506568"/>
      <w:bookmarkStart w:id="6209" w:name="_Toc83113487"/>
      <w:bookmarkStart w:id="6210" w:name="_Toc89876690"/>
      <w:bookmarkStart w:id="6211" w:name="_Toc98711590"/>
      <w:bookmarkStart w:id="6212" w:name="_Toc145097457"/>
      <w:bookmarkStart w:id="6213" w:name="_Toc161848707"/>
      <w:r w:rsidRPr="00B20AE8">
        <w:t>8.4.6</w:t>
      </w:r>
      <w:r w:rsidRPr="00B20AE8">
        <w:tab/>
        <w:t>Test requirements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675BB209" w14:textId="4EE12A56" w:rsidR="006E5C62" w:rsidRPr="00B20AE8" w:rsidRDefault="006E5C62" w:rsidP="0039402F">
      <w:r w:rsidRPr="00B20AE8">
        <w:t xml:space="preserve">Test requirements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shall be derived based on the OTA test procedure, as in </w:t>
      </w:r>
      <w:r w:rsidR="003D3C64">
        <w:t>clause </w:t>
      </w:r>
      <w:r w:rsidR="003D3C64" w:rsidRPr="00B20AE8">
        <w:t>8</w:t>
      </w:r>
      <w:r w:rsidRPr="00B20AE8">
        <w:t>.4.5.2.</w:t>
      </w:r>
    </w:p>
    <w:p w14:paraId="43C9FC94" w14:textId="044276A0" w:rsidR="006E5C62" w:rsidRPr="00B20AE8" w:rsidRDefault="006E5C62" w:rsidP="0039402F">
      <w:r w:rsidRPr="00B20AE8">
        <w:t xml:space="preserve">Applicability of radiated test requirements is subject to limitations listed in </w:t>
      </w:r>
      <w:r w:rsidR="003D3C64">
        <w:t>clause </w:t>
      </w:r>
      <w:r w:rsidR="003D3C64" w:rsidRPr="00B20AE8">
        <w:t>8</w:t>
      </w:r>
      <w:r w:rsidRPr="00B20AE8">
        <w:t>.4.2.</w:t>
      </w:r>
    </w:p>
    <w:p w14:paraId="36EB9687" w14:textId="54912A67" w:rsidR="006E5C62" w:rsidRPr="00B20AE8" w:rsidRDefault="006E5C62" w:rsidP="0039402F">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06FA8DF1" w14:textId="77777777" w:rsidR="006E5C62" w:rsidRPr="00B20AE8" w:rsidRDefault="006E5C62" w:rsidP="0039402F">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5524024F" w14:textId="77777777" w:rsidR="00C0156E" w:rsidRPr="00B20AE8" w:rsidRDefault="00C0156E" w:rsidP="00C0156E">
      <w:pPr>
        <w:pStyle w:val="Heading2"/>
      </w:pPr>
      <w:bookmarkStart w:id="6214" w:name="_Toc21123316"/>
      <w:bookmarkStart w:id="6215" w:name="_Toc45907509"/>
      <w:bookmarkStart w:id="6216" w:name="_Toc53181613"/>
      <w:bookmarkStart w:id="6217" w:name="_Toc61117378"/>
      <w:bookmarkStart w:id="6218" w:name="_Toc67081230"/>
      <w:bookmarkStart w:id="6219" w:name="_Toc68770582"/>
      <w:bookmarkStart w:id="6220" w:name="_Toc74755645"/>
      <w:bookmarkStart w:id="6221" w:name="_Toc76506569"/>
      <w:bookmarkStart w:id="6222" w:name="_Toc83113488"/>
      <w:bookmarkStart w:id="6223" w:name="_Toc89876691"/>
      <w:bookmarkStart w:id="6224" w:name="_Toc98711591"/>
      <w:bookmarkStart w:id="6225" w:name="_Toc145097458"/>
      <w:bookmarkStart w:id="6226" w:name="_Toc161848708"/>
      <w:r w:rsidRPr="00B20AE8">
        <w:t>8.5</w:t>
      </w:r>
      <w:r w:rsidRPr="00B20AE8">
        <w:tab/>
        <w:t>Radiated performance requirements for NR</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61796D89" w14:textId="77777777" w:rsidR="00C0156E" w:rsidRPr="00B20AE8" w:rsidRDefault="00C0156E" w:rsidP="00C0156E">
      <w:pPr>
        <w:pStyle w:val="Heading3"/>
      </w:pPr>
      <w:bookmarkStart w:id="6227" w:name="_Toc21123317"/>
      <w:bookmarkStart w:id="6228" w:name="_Toc45907510"/>
      <w:bookmarkStart w:id="6229" w:name="_Toc53181614"/>
      <w:bookmarkStart w:id="6230" w:name="_Toc61117379"/>
      <w:bookmarkStart w:id="6231" w:name="_Toc67081231"/>
      <w:bookmarkStart w:id="6232" w:name="_Toc68770583"/>
      <w:bookmarkStart w:id="6233" w:name="_Toc74755646"/>
      <w:bookmarkStart w:id="6234" w:name="_Toc76506570"/>
      <w:bookmarkStart w:id="6235" w:name="_Toc83113489"/>
      <w:bookmarkStart w:id="6236" w:name="_Toc89876692"/>
      <w:bookmarkStart w:id="6237" w:name="_Toc98711592"/>
      <w:bookmarkStart w:id="6238" w:name="_Toc145097459"/>
      <w:bookmarkStart w:id="6239" w:name="_Toc161848709"/>
      <w:r w:rsidRPr="00B20AE8">
        <w:t>8.5.1</w:t>
      </w:r>
      <w:r w:rsidRPr="00B20AE8">
        <w:tab/>
        <w:t>General</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0A6BFCA3" w14:textId="77777777" w:rsidR="006272AE" w:rsidRPr="00B20AE8" w:rsidRDefault="006272AE" w:rsidP="0039402F">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14:paraId="6BC7A0D9" w14:textId="0A7E515D" w:rsidR="006272AE" w:rsidRPr="00B20AE8" w:rsidRDefault="006272AE" w:rsidP="0039402F">
      <w:r w:rsidRPr="00B20AE8">
        <w:t xml:space="preserve">Radiated performance requirements for NR operation are specified for the fixed reference channels (FRC) and propagation conditions defined in </w:t>
      </w:r>
      <w:r w:rsidR="003D3C64" w:rsidRPr="00B20AE8">
        <w:t>TS</w:t>
      </w:r>
      <w:r w:rsidR="003D3C64">
        <w:t> </w:t>
      </w:r>
      <w:r w:rsidR="003D3C64" w:rsidRPr="00B20AE8">
        <w:t>3</w:t>
      </w:r>
      <w:r w:rsidRPr="00B20AE8">
        <w:t>8.104</w:t>
      </w:r>
      <w:r w:rsidR="003D3C64">
        <w:t> </w:t>
      </w:r>
      <w:r w:rsidR="003D3C64" w:rsidRPr="00B20AE8">
        <w:t>[</w:t>
      </w:r>
      <w:r w:rsidRPr="00B20AE8">
        <w:t xml:space="preserve">36] annex A and annex G, respectively. The requirements only apply to those FRCs that are supported by the </w:t>
      </w:r>
      <w:r w:rsidRPr="00B20AE8">
        <w:rPr>
          <w:i/>
        </w:rPr>
        <w:t>OTA AAS</w:t>
      </w:r>
      <w:r w:rsidRPr="00B20AE8">
        <w:t xml:space="preserve"> BS.</w:t>
      </w:r>
    </w:p>
    <w:p w14:paraId="6472A867" w14:textId="56404AF9" w:rsidR="006272AE" w:rsidRPr="00B20AE8" w:rsidRDefault="006272AE" w:rsidP="0039402F">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DB37620" w14:textId="77777777" w:rsidR="006272AE" w:rsidRPr="00B20AE8" w:rsidRDefault="006272AE" w:rsidP="0039402F">
      <w:pPr>
        <w:pStyle w:val="NO"/>
      </w:pPr>
      <w:r w:rsidRPr="00B20AE8">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08C76306" w14:textId="77777777" w:rsidR="006272AE" w:rsidRPr="00B20AE8" w:rsidRDefault="006272AE" w:rsidP="0039402F">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14:paraId="642E95E6" w14:textId="6B6C8D3A" w:rsidR="006272AE" w:rsidRPr="00B20AE8" w:rsidRDefault="006272AE" w:rsidP="0039402F">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w:t>
      </w:r>
      <w:r w:rsidR="003D3C64" w:rsidRPr="00B20AE8">
        <w:t>clause</w:t>
      </w:r>
      <w:r w:rsidR="003D3C64">
        <w:t> </w:t>
      </w:r>
      <w:r w:rsidR="003D3C64" w:rsidRPr="00B20AE8">
        <w:t>8</w:t>
      </w:r>
      <w:r w:rsidRPr="00B20AE8">
        <w:t xml:space="preserve">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14:paraId="5C2C2DAC" w14:textId="458557EA" w:rsidR="003D3C64" w:rsidRPr="00B20AE8" w:rsidRDefault="006272AE" w:rsidP="0039402F">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w:t>
      </w:r>
      <w:r w:rsidR="003D3C64">
        <w:t> </w:t>
      </w:r>
      <w:r w:rsidR="003D3C64" w:rsidRPr="00B20AE8">
        <w:t>[</w:t>
      </w:r>
      <w:r w:rsidRPr="00B20AE8">
        <w:t>34].</w:t>
      </w:r>
    </w:p>
    <w:p w14:paraId="3BC91D21" w14:textId="25E10829" w:rsidR="006272AE" w:rsidRPr="00B20AE8" w:rsidRDefault="006272AE" w:rsidP="0039402F">
      <w:r w:rsidRPr="00B20AE8">
        <w:t>In tests performed with signal generators a synchronization signal may be provided, from the BS to the signal generator, to enable correct timing of the wanted signal.</w:t>
      </w:r>
    </w:p>
    <w:p w14:paraId="2D6F3D14" w14:textId="77777777" w:rsidR="006272AE" w:rsidRPr="00B20AE8" w:rsidRDefault="006272AE" w:rsidP="0039402F">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F86E3B0" w14:textId="77777777" w:rsidR="006272AE" w:rsidRPr="00B20AE8" w:rsidRDefault="006272AE" w:rsidP="0039402F">
      <w:r w:rsidRPr="00B20AE8">
        <w:t xml:space="preserve">Only 2RX BS performance requirements apply when </w:t>
      </w:r>
      <w:r w:rsidRPr="00B20AE8">
        <w:rPr>
          <w:i/>
        </w:rPr>
        <w:t>OTA AAS BS</w:t>
      </w:r>
      <w:r w:rsidRPr="00B20AE8">
        <w:t xml:space="preserve"> supports and is tested with dual polarizations.</w:t>
      </w:r>
    </w:p>
    <w:p w14:paraId="14D98BFD" w14:textId="77777777" w:rsidR="006272AE" w:rsidRPr="00B20AE8" w:rsidRDefault="006272AE" w:rsidP="0039402F">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78DC3376" w14:textId="77777777" w:rsidR="006272AE" w:rsidRPr="00B20AE8" w:rsidRDefault="006272AE" w:rsidP="0039402F">
      <w:r w:rsidRPr="00B20AE8">
        <w:t xml:space="preserve">The SNR used in this clause is </w:t>
      </w:r>
      <w:r w:rsidRPr="00B20AE8">
        <w:rPr>
          <w:lang w:eastAsia="zh-CN"/>
        </w:rPr>
        <w:t xml:space="preserve">specified based on a single carrier and </w:t>
      </w:r>
      <w:r w:rsidRPr="00B20AE8">
        <w:t>defined as:</w:t>
      </w:r>
    </w:p>
    <w:p w14:paraId="32AF2BCE" w14:textId="1577C386" w:rsidR="006272AE" w:rsidRPr="00B20AE8" w:rsidRDefault="00F437E4" w:rsidP="0039402F">
      <w:pPr>
        <w:pStyle w:val="EQ"/>
      </w:pPr>
      <w:r>
        <w:tab/>
      </w:r>
      <w:r w:rsidR="006272AE" w:rsidRPr="00B20AE8">
        <w:t>SNR = S / N</w:t>
      </w:r>
    </w:p>
    <w:p w14:paraId="05305415" w14:textId="77777777" w:rsidR="006272AE" w:rsidRPr="00B20AE8" w:rsidRDefault="006272AE" w:rsidP="0039402F">
      <w:r w:rsidRPr="00B20AE8">
        <w:t>Where:</w:t>
      </w:r>
    </w:p>
    <w:p w14:paraId="2A165FBB" w14:textId="77777777" w:rsidR="006272AE" w:rsidRPr="00B20AE8" w:rsidRDefault="006272AE" w:rsidP="0039402F">
      <w:pPr>
        <w:pStyle w:val="B1"/>
      </w:pPr>
      <w:r w:rsidRPr="00B20AE8">
        <w:t>S</w:t>
      </w:r>
      <w:r w:rsidRPr="00B20AE8">
        <w:tab/>
        <w:t>is the total signal energy in a slot on a RIB.</w:t>
      </w:r>
    </w:p>
    <w:p w14:paraId="376341F4" w14:textId="77777777" w:rsidR="006272AE" w:rsidRPr="00B20AE8" w:rsidRDefault="006272AE" w:rsidP="0039402F">
      <w:pPr>
        <w:pStyle w:val="B1"/>
      </w:pPr>
      <w:r w:rsidRPr="00B20AE8">
        <w:t>N</w:t>
      </w:r>
      <w:r w:rsidRPr="00B20AE8">
        <w:tab/>
        <w:t>is the noise energy in a bandwidth corresponding to the transmission bandwidth over the duration of a slot on a RIB.</w:t>
      </w:r>
    </w:p>
    <w:p w14:paraId="75E6103E" w14:textId="77777777" w:rsidR="00C0156E" w:rsidRPr="00B20AE8" w:rsidRDefault="00C0156E" w:rsidP="00C0156E">
      <w:pPr>
        <w:pStyle w:val="Heading3"/>
      </w:pPr>
      <w:bookmarkStart w:id="6240" w:name="_Toc21123318"/>
      <w:bookmarkStart w:id="6241" w:name="_Toc45907511"/>
      <w:bookmarkStart w:id="6242" w:name="_Toc53181615"/>
      <w:bookmarkStart w:id="6243" w:name="_Toc61117380"/>
      <w:bookmarkStart w:id="6244" w:name="_Toc67081232"/>
      <w:bookmarkStart w:id="6245" w:name="_Toc68770584"/>
      <w:bookmarkStart w:id="6246" w:name="_Toc74755647"/>
      <w:bookmarkStart w:id="6247" w:name="_Toc76506571"/>
      <w:bookmarkStart w:id="6248" w:name="_Toc83113490"/>
      <w:bookmarkStart w:id="6249" w:name="_Toc89876693"/>
      <w:bookmarkStart w:id="6250" w:name="_Toc98711593"/>
      <w:bookmarkStart w:id="6251" w:name="_Toc145097460"/>
      <w:bookmarkStart w:id="6252" w:name="_Toc161848710"/>
      <w:r w:rsidRPr="00B20AE8">
        <w:t>8.5.2</w:t>
      </w:r>
      <w:r w:rsidRPr="00B20AE8">
        <w:tab/>
        <w:t>Definitions and applicability</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160A1C3A" w14:textId="183432C5" w:rsidR="00C0156E" w:rsidRPr="00B20AE8" w:rsidRDefault="00C0156E" w:rsidP="0039402F">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8.4.</w:t>
      </w:r>
    </w:p>
    <w:p w14:paraId="1CE9A0BC" w14:textId="77777777" w:rsidR="00C0156E" w:rsidRPr="00B20AE8" w:rsidRDefault="00C0156E" w:rsidP="0039402F">
      <w:r w:rsidRPr="00B20AE8">
        <w:t>The following limitation apply for the radiated performance requirements in NR operation:</w:t>
      </w:r>
    </w:p>
    <w:p w14:paraId="49C80099" w14:textId="013CBF3D" w:rsidR="00C0156E" w:rsidRPr="00B20AE8" w:rsidRDefault="00C0156E" w:rsidP="0039402F">
      <w:pPr>
        <w:pStyle w:val="B1"/>
      </w:pPr>
      <w:r w:rsidRPr="00B20AE8">
        <w:t>-</w:t>
      </w:r>
      <w:r w:rsidRPr="00B20AE8">
        <w:tab/>
        <w:t xml:space="preserve">All the radiated performance requirements referred from </w:t>
      </w:r>
      <w:r w:rsidR="003D3C64" w:rsidRPr="00B20AE8">
        <w:t>TS</w:t>
      </w:r>
      <w:r w:rsidR="003D3C64">
        <w:t> </w:t>
      </w:r>
      <w:r w:rsidR="003D3C64" w:rsidRPr="00B20AE8">
        <w:t>3</w:t>
      </w:r>
      <w:r w:rsidRPr="00B20AE8">
        <w:t>8.141-2</w:t>
      </w:r>
      <w:r w:rsidR="003D3C64">
        <w:t> </w:t>
      </w:r>
      <w:r w:rsidR="003D3C64" w:rsidRPr="00B20AE8">
        <w:t>[</w:t>
      </w:r>
      <w:r w:rsidRPr="00B20AE8">
        <w:t xml:space="preserve">34] are subject to 2RX limitation in the OTA test setup, as captured in </w:t>
      </w:r>
      <w:r w:rsidR="003D3C64">
        <w:t>clause </w:t>
      </w:r>
      <w:r w:rsidR="003D3C64" w:rsidRPr="00B20AE8">
        <w:t>8</w:t>
      </w:r>
      <w:r w:rsidRPr="00B20AE8">
        <w:t>.1.1.</w:t>
      </w:r>
    </w:p>
    <w:p w14:paraId="18CBBF2F" w14:textId="77777777" w:rsidR="00C0156E" w:rsidRPr="00B20AE8" w:rsidRDefault="00C0156E" w:rsidP="0039402F">
      <w:pPr>
        <w:pStyle w:val="B20"/>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14:paraId="5B721A21" w14:textId="77777777" w:rsidR="00C0156E" w:rsidRPr="00B20AE8" w:rsidRDefault="00C0156E" w:rsidP="0039402F">
      <w:pPr>
        <w:pStyle w:val="B20"/>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14:paraId="43615CB3" w14:textId="77777777" w:rsidR="00C0156E" w:rsidRPr="00B20AE8" w:rsidRDefault="00C0156E" w:rsidP="0039402F">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14:paraId="092E0A69" w14:textId="23A3E435" w:rsidR="00C0156E" w:rsidRPr="00B20AE8" w:rsidRDefault="00C0156E" w:rsidP="0039402F">
      <w:r w:rsidRPr="00B20AE8">
        <w:t>For PUSCH performance requirements, the FRCs for the throughput performance metric derivation are listed in TS 38.141-2</w:t>
      </w:r>
      <w:r w:rsidR="003D3C64">
        <w:t> </w:t>
      </w:r>
      <w:r w:rsidR="003D3C64" w:rsidRPr="00B20AE8">
        <w:t>[</w:t>
      </w:r>
      <w:r w:rsidRPr="00B20AE8">
        <w:t>34], annex A.</w:t>
      </w:r>
    </w:p>
    <w:p w14:paraId="46520748" w14:textId="77777777" w:rsidR="00C0156E" w:rsidRPr="00B20AE8" w:rsidRDefault="00C0156E" w:rsidP="00C0156E">
      <w:pPr>
        <w:pStyle w:val="Heading3"/>
      </w:pPr>
      <w:bookmarkStart w:id="6253" w:name="_Toc21123319"/>
      <w:bookmarkStart w:id="6254" w:name="_Toc45907512"/>
      <w:bookmarkStart w:id="6255" w:name="_Toc53181616"/>
      <w:bookmarkStart w:id="6256" w:name="_Toc61117381"/>
      <w:bookmarkStart w:id="6257" w:name="_Toc67081233"/>
      <w:bookmarkStart w:id="6258" w:name="_Toc68770585"/>
      <w:bookmarkStart w:id="6259" w:name="_Toc74755648"/>
      <w:bookmarkStart w:id="6260" w:name="_Toc76506572"/>
      <w:bookmarkStart w:id="6261" w:name="_Toc83113491"/>
      <w:bookmarkStart w:id="6262" w:name="_Toc89876694"/>
      <w:bookmarkStart w:id="6263" w:name="_Toc98711594"/>
      <w:bookmarkStart w:id="6264" w:name="_Toc145097461"/>
      <w:bookmarkStart w:id="6265" w:name="_Toc161848711"/>
      <w:r w:rsidRPr="00B20AE8">
        <w:t>8.5.3</w:t>
      </w:r>
      <w:r w:rsidRPr="00B20AE8">
        <w:tab/>
        <w:t>Minimum requirements</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53EE2448" w14:textId="46F0DC22" w:rsidR="00C0156E" w:rsidRPr="00B20AE8" w:rsidRDefault="00C0156E" w:rsidP="0039402F">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subject to limitations listed in </w:t>
      </w:r>
      <w:r w:rsidR="003D3C64">
        <w:t>clause</w:t>
      </w:r>
      <w:r w:rsidRPr="00B20AE8">
        <w:t> 8.5.2.</w:t>
      </w:r>
    </w:p>
    <w:p w14:paraId="71F2B0CD" w14:textId="77777777" w:rsidR="00C0156E" w:rsidRPr="00B20AE8" w:rsidRDefault="00C0156E" w:rsidP="00C0156E">
      <w:pPr>
        <w:pStyle w:val="Heading3"/>
      </w:pPr>
      <w:bookmarkStart w:id="6266" w:name="_Toc21123320"/>
      <w:bookmarkStart w:id="6267" w:name="_Toc45907513"/>
      <w:bookmarkStart w:id="6268" w:name="_Toc53181617"/>
      <w:bookmarkStart w:id="6269" w:name="_Toc61117382"/>
      <w:bookmarkStart w:id="6270" w:name="_Toc67081234"/>
      <w:bookmarkStart w:id="6271" w:name="_Toc68770586"/>
      <w:bookmarkStart w:id="6272" w:name="_Toc74755649"/>
      <w:bookmarkStart w:id="6273" w:name="_Toc76506573"/>
      <w:bookmarkStart w:id="6274" w:name="_Toc83113492"/>
      <w:bookmarkStart w:id="6275" w:name="_Toc89876695"/>
      <w:bookmarkStart w:id="6276" w:name="_Toc98711595"/>
      <w:bookmarkStart w:id="6277" w:name="_Toc145097462"/>
      <w:bookmarkStart w:id="6278" w:name="_Toc161848712"/>
      <w:r w:rsidRPr="00B20AE8">
        <w:t>8.5.4</w:t>
      </w:r>
      <w:r w:rsidRPr="00B20AE8">
        <w:tab/>
        <w:t>Test purposes</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06758FBA" w14:textId="43CE9251" w:rsidR="00C0156E" w:rsidRPr="00B20AE8" w:rsidRDefault="00C0156E" w:rsidP="0039402F">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8.4.</w:t>
      </w:r>
    </w:p>
    <w:p w14:paraId="671791BC" w14:textId="77777777" w:rsidR="00C0156E" w:rsidRPr="00B20AE8" w:rsidRDefault="00C0156E" w:rsidP="0039402F">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14:paraId="0E3EB7DC" w14:textId="77777777" w:rsidR="00C0156E" w:rsidRPr="00B20AE8" w:rsidRDefault="00C0156E" w:rsidP="00C0156E">
      <w:pPr>
        <w:pStyle w:val="Heading3"/>
        <w:rPr>
          <w:lang w:eastAsia="sv-SE"/>
        </w:rPr>
      </w:pPr>
      <w:bookmarkStart w:id="6279" w:name="_Toc21123321"/>
      <w:bookmarkStart w:id="6280" w:name="_Toc45907514"/>
      <w:bookmarkStart w:id="6281" w:name="_Toc53181618"/>
      <w:bookmarkStart w:id="6282" w:name="_Toc61117383"/>
      <w:bookmarkStart w:id="6283" w:name="_Toc67081235"/>
      <w:bookmarkStart w:id="6284" w:name="_Toc68770587"/>
      <w:bookmarkStart w:id="6285" w:name="_Toc74755650"/>
      <w:bookmarkStart w:id="6286" w:name="_Toc76506574"/>
      <w:bookmarkStart w:id="6287" w:name="_Toc83113493"/>
      <w:bookmarkStart w:id="6288" w:name="_Toc89876696"/>
      <w:bookmarkStart w:id="6289" w:name="_Toc98711596"/>
      <w:bookmarkStart w:id="6290" w:name="_Toc145097463"/>
      <w:bookmarkStart w:id="6291" w:name="_Toc161848713"/>
      <w:r w:rsidRPr="00B20AE8">
        <w:t>8.5.5</w:t>
      </w:r>
      <w:r w:rsidRPr="00B20AE8">
        <w:rPr>
          <w:lang w:eastAsia="sv-SE"/>
        </w:rPr>
        <w:tab/>
        <w:t>Method of test</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17202F3E" w14:textId="77777777" w:rsidR="00C0156E" w:rsidRPr="00B20AE8" w:rsidRDefault="00C0156E" w:rsidP="00C0156E">
      <w:pPr>
        <w:pStyle w:val="Heading4"/>
        <w:rPr>
          <w:lang w:eastAsia="sv-SE"/>
        </w:rPr>
      </w:pPr>
      <w:bookmarkStart w:id="6292" w:name="_Toc21123322"/>
      <w:bookmarkStart w:id="6293" w:name="_Toc45907515"/>
      <w:bookmarkStart w:id="6294" w:name="_Toc53181619"/>
      <w:bookmarkStart w:id="6295" w:name="_Toc61117384"/>
      <w:bookmarkStart w:id="6296" w:name="_Toc67081236"/>
      <w:bookmarkStart w:id="6297" w:name="_Toc68770588"/>
      <w:bookmarkStart w:id="6298" w:name="_Toc74755651"/>
      <w:bookmarkStart w:id="6299" w:name="_Toc76506575"/>
      <w:bookmarkStart w:id="6300" w:name="_Toc83113494"/>
      <w:bookmarkStart w:id="6301" w:name="_Toc89876697"/>
      <w:bookmarkStart w:id="6302" w:name="_Toc98711597"/>
      <w:bookmarkStart w:id="6303" w:name="_Toc145097464"/>
      <w:bookmarkStart w:id="6304" w:name="_Toc161848714"/>
      <w:r w:rsidRPr="00B20AE8">
        <w:rPr>
          <w:lang w:eastAsia="sv-SE"/>
        </w:rPr>
        <w:t>8.5.5.1</w:t>
      </w:r>
      <w:r w:rsidRPr="00B20AE8">
        <w:rPr>
          <w:lang w:eastAsia="sv-SE"/>
        </w:rPr>
        <w:tab/>
        <w:t>Initial conditions</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48C11977" w14:textId="57B8F618" w:rsidR="00C0156E" w:rsidRPr="00B20AE8" w:rsidRDefault="00C0156E" w:rsidP="0039402F">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8.4.</w:t>
      </w:r>
    </w:p>
    <w:p w14:paraId="32FAD00F" w14:textId="77777777" w:rsidR="00C0156E" w:rsidRPr="00B20AE8" w:rsidRDefault="00C0156E" w:rsidP="0039402F">
      <w:r w:rsidRPr="00B20AE8">
        <w:t xml:space="preserve">A single or two polarizations should be transmitted via test antenna(s) in the OTA chamber, where each polarization represents a </w:t>
      </w:r>
      <w:r w:rsidRPr="00B20AE8">
        <w:rPr>
          <w:i/>
        </w:rPr>
        <w:t>demodulation branch</w:t>
      </w:r>
      <w:r w:rsidRPr="00B20AE8">
        <w:t>.</w:t>
      </w:r>
    </w:p>
    <w:p w14:paraId="5B0CA384" w14:textId="77777777" w:rsidR="00C0156E" w:rsidRPr="00B20AE8" w:rsidRDefault="00C0156E" w:rsidP="0039402F">
      <w:r w:rsidRPr="00B20AE8">
        <w:t>The initial conditions for the radiated performance requirements in NR operation are generalized as follows:</w:t>
      </w:r>
    </w:p>
    <w:p w14:paraId="0EE9F784" w14:textId="6F18EFAD" w:rsidR="00C0156E" w:rsidRPr="00B20AE8" w:rsidRDefault="00F437E4" w:rsidP="0039402F">
      <w:pPr>
        <w:pStyle w:val="B1"/>
      </w:pPr>
      <w:r>
        <w:tab/>
      </w:r>
      <w:r w:rsidR="00C0156E" w:rsidRPr="00B20AE8">
        <w:t>Test environment:</w:t>
      </w:r>
      <w:r w:rsidR="00C0156E" w:rsidRPr="00B20AE8">
        <w:tab/>
        <w:t>normal, annex G.2.</w:t>
      </w:r>
    </w:p>
    <w:p w14:paraId="40C94065" w14:textId="05F5FA72" w:rsidR="00C0156E" w:rsidRPr="00B20AE8" w:rsidRDefault="00F437E4" w:rsidP="0039402F">
      <w:pPr>
        <w:pStyle w:val="B1"/>
      </w:pPr>
      <w:r>
        <w:tab/>
      </w:r>
      <w:r w:rsidR="00C0156E" w:rsidRPr="00B20AE8">
        <w:t>RF channels to be tested:</w:t>
      </w:r>
      <w:r w:rsidR="00C0156E" w:rsidRPr="00B20AE8">
        <w:tab/>
        <w:t xml:space="preserve">M; see </w:t>
      </w:r>
      <w:r w:rsidR="003D3C64" w:rsidRPr="00B20AE8">
        <w:t>TS</w:t>
      </w:r>
      <w:r w:rsidR="003D3C64">
        <w:t> </w:t>
      </w:r>
      <w:r w:rsidR="003D3C64" w:rsidRPr="00B20AE8">
        <w:t>3</w:t>
      </w:r>
      <w:r w:rsidR="00C0156E" w:rsidRPr="00B20AE8">
        <w:t>8.141-2</w:t>
      </w:r>
      <w:r w:rsidR="003D3C64">
        <w:t> </w:t>
      </w:r>
      <w:r w:rsidR="003D3C64" w:rsidRPr="00B20AE8">
        <w:t>[</w:t>
      </w:r>
      <w:r w:rsidR="00C0156E" w:rsidRPr="00B20AE8">
        <w:t xml:space="preserve">34], </w:t>
      </w:r>
      <w:r w:rsidR="003D3C64">
        <w:t>clause </w:t>
      </w:r>
      <w:r w:rsidR="003D3C64" w:rsidRPr="00B20AE8">
        <w:t>4</w:t>
      </w:r>
      <w:r w:rsidR="00C0156E" w:rsidRPr="00B20AE8">
        <w:t>.9.</w:t>
      </w:r>
    </w:p>
    <w:p w14:paraId="03B83A70" w14:textId="59C98818" w:rsidR="006272AE" w:rsidRPr="00B20AE8" w:rsidRDefault="00F437E4" w:rsidP="0039402F">
      <w:pPr>
        <w:pStyle w:val="B1"/>
        <w:rPr>
          <w:lang w:eastAsia="zh-CN"/>
        </w:rPr>
      </w:pPr>
      <w:r>
        <w:tab/>
      </w:r>
      <w:r w:rsidR="006272AE" w:rsidRPr="00B20AE8">
        <w:t>Direction to be tested:</w:t>
      </w:r>
      <w:r>
        <w:tab/>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14:paraId="07F0E6B8" w14:textId="77777777" w:rsidR="00C0156E" w:rsidRPr="00B20AE8" w:rsidRDefault="00C0156E" w:rsidP="00C0156E">
      <w:pPr>
        <w:pStyle w:val="Heading4"/>
        <w:rPr>
          <w:lang w:eastAsia="sv-SE"/>
        </w:rPr>
      </w:pPr>
      <w:bookmarkStart w:id="6305" w:name="_Toc21123323"/>
      <w:bookmarkStart w:id="6306" w:name="_Toc45907516"/>
      <w:bookmarkStart w:id="6307" w:name="_Toc53181620"/>
      <w:bookmarkStart w:id="6308" w:name="_Toc61117385"/>
      <w:bookmarkStart w:id="6309" w:name="_Toc67081237"/>
      <w:bookmarkStart w:id="6310" w:name="_Toc68770589"/>
      <w:bookmarkStart w:id="6311" w:name="_Toc74755652"/>
      <w:bookmarkStart w:id="6312" w:name="_Toc76506576"/>
      <w:bookmarkStart w:id="6313" w:name="_Toc83113495"/>
      <w:bookmarkStart w:id="6314" w:name="_Toc89876698"/>
      <w:bookmarkStart w:id="6315" w:name="_Toc98711598"/>
      <w:bookmarkStart w:id="6316" w:name="_Toc145097465"/>
      <w:bookmarkStart w:id="6317" w:name="_Toc161848715"/>
      <w:r w:rsidRPr="00B20AE8">
        <w:rPr>
          <w:lang w:eastAsia="sv-SE"/>
        </w:rPr>
        <w:t>8.5.5.2</w:t>
      </w:r>
      <w:r w:rsidRPr="00B20AE8">
        <w:rPr>
          <w:lang w:eastAsia="sv-SE"/>
        </w:rPr>
        <w:tab/>
        <w:t>Procedure</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3FCFE494" w14:textId="77777777" w:rsidR="00C0156E" w:rsidRPr="00B20AE8" w:rsidRDefault="00C0156E" w:rsidP="0039402F">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rPr>
        <w:t>, as shown in annex D.3</w:t>
      </w:r>
      <w:r w:rsidRPr="00B20AE8">
        <w:t>.</w:t>
      </w:r>
    </w:p>
    <w:p w14:paraId="2580E366" w14:textId="77777777" w:rsidR="00C0156E" w:rsidRPr="00B20AE8" w:rsidRDefault="00C0156E" w:rsidP="0039402F">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14:paraId="5CA08D87" w14:textId="77777777" w:rsidR="00C0156E" w:rsidRPr="00B20AE8" w:rsidRDefault="00C0156E" w:rsidP="0039402F">
      <w:pPr>
        <w:pStyle w:val="B1"/>
      </w:pPr>
      <w:r w:rsidRPr="00B20AE8">
        <w:rPr>
          <w:rFonts w:eastAsia="MS Mincho"/>
        </w:rPr>
        <w:t>3</w:t>
      </w:r>
      <w:r w:rsidRPr="00B20AE8">
        <w:t>)</w:t>
      </w:r>
      <w:r w:rsidRPr="00B20AE8">
        <w:tab/>
      </w:r>
      <w:r w:rsidRPr="00B20AE8">
        <w:rPr>
          <w:rFonts w:eastAsia="MS Mincho"/>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14:paraId="16626D34" w14:textId="77777777" w:rsidR="00C0156E" w:rsidRPr="00B20AE8" w:rsidRDefault="00C0156E" w:rsidP="0039402F">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14:paraId="590432B7" w14:textId="3EE74E6B" w:rsidR="00C0156E" w:rsidRPr="00B20AE8" w:rsidRDefault="00C0156E" w:rsidP="0039402F">
      <w:pPr>
        <w:pStyle w:val="B1"/>
      </w:pPr>
      <w:r w:rsidRPr="00B20AE8">
        <w:rPr>
          <w:lang w:eastAsia="zh-CN"/>
        </w:rPr>
        <w:t>5</w:t>
      </w:r>
      <w:r w:rsidRPr="00B20AE8">
        <w:t>)</w:t>
      </w:r>
      <w:r w:rsidRPr="00B20AE8">
        <w:tab/>
      </w:r>
      <w:r w:rsidRPr="00B20AE8">
        <w:rPr>
          <w:lang w:eastAsia="zh-CN"/>
        </w:rPr>
        <w:t xml:space="preserve">Apply the performance test procedure appropriate to the requirement as described in </w:t>
      </w:r>
      <w:r w:rsidR="003D3C64">
        <w:rPr>
          <w:lang w:eastAsia="zh-CN"/>
        </w:rPr>
        <w:t>clause </w:t>
      </w:r>
      <w:r w:rsidR="003D3C64" w:rsidRPr="00B20AE8">
        <w:rPr>
          <w:lang w:eastAsia="zh-CN"/>
        </w:rPr>
        <w:t>8</w:t>
      </w:r>
      <w:r w:rsidRPr="00B20AE8">
        <w:rPr>
          <w:lang w:eastAsia="zh-CN"/>
        </w:rPr>
        <w:t xml:space="preserve">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14:paraId="111A739F" w14:textId="6C70226F" w:rsidR="00C0156E" w:rsidRPr="00B20AE8" w:rsidRDefault="00C0156E" w:rsidP="0039402F">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14:paraId="3ED245C5" w14:textId="77777777" w:rsidR="00C0156E" w:rsidRPr="00B20AE8" w:rsidRDefault="00C0156E" w:rsidP="0039402F">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14:paraId="23CB7A73" w14:textId="7D4E30B6" w:rsidR="00C0156E" w:rsidRPr="00B20AE8" w:rsidRDefault="00C0156E" w:rsidP="0039402F">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003D3C64">
        <w:rPr>
          <w:lang w:eastAsia="zh-CN"/>
        </w:rPr>
        <w:t>clause </w:t>
      </w:r>
      <w:r w:rsidR="003D3C64" w:rsidRPr="00B20AE8">
        <w:rPr>
          <w:lang w:eastAsia="zh-CN"/>
        </w:rPr>
        <w:t>8</w:t>
      </w:r>
      <w:r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that the SNR </w:t>
      </w:r>
      <w:r w:rsidRPr="00B20AE8">
        <w:t>at the BS receiver is not impacted by the noise floor</w:t>
      </w:r>
      <w:r w:rsidRPr="00B20AE8">
        <w:rPr>
          <w:lang w:eastAsia="zh-CN"/>
        </w:rPr>
        <w:t>.</w:t>
      </w:r>
    </w:p>
    <w:p w14:paraId="3ED5F9C4" w14:textId="1BA4F1AF" w:rsidR="00616027" w:rsidRDefault="00616027" w:rsidP="0039402F">
      <w:pPr>
        <w:pStyle w:val="B1"/>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14581A06" w14:textId="77777777" w:rsidR="00616027" w:rsidRPr="006507D3" w:rsidRDefault="00616027" w:rsidP="0039402F"/>
    <w:p w14:paraId="07E4AAD7" w14:textId="784F5B2D" w:rsidR="00616027" w:rsidRDefault="00616027" w:rsidP="0039402F">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EFC2CDB" w14:textId="77777777" w:rsidR="00616027" w:rsidRPr="00B20AE8" w:rsidRDefault="00616027" w:rsidP="0039402F"/>
    <w:p w14:paraId="2CD5A70D" w14:textId="2EBEA310" w:rsidR="00C0156E" w:rsidRPr="00B20AE8" w:rsidRDefault="00C0156E" w:rsidP="0039402F">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w:t>
      </w:r>
      <w:r w:rsidR="007440D1">
        <w:t>i</w:t>
      </w:r>
      <w:r w:rsidRPr="00B20AE8">
        <w:t>ze the power at the BS receiver.</w:t>
      </w:r>
    </w:p>
    <w:p w14:paraId="1B766AC0" w14:textId="231223B1" w:rsidR="00C0156E" w:rsidRPr="00B20AE8" w:rsidRDefault="00C0156E" w:rsidP="0039402F">
      <w:pPr>
        <w:pStyle w:val="B1"/>
      </w:pPr>
      <w:r w:rsidRPr="00B20AE8">
        <w:t>10)</w:t>
      </w:r>
      <w:r w:rsidRPr="00B20AE8">
        <w:tab/>
        <w:t xml:space="preserve">For reference channels applicable to the BS, measure the appropriate performance metric for the requirement as described in </w:t>
      </w:r>
      <w:r w:rsidR="003D3C64" w:rsidRPr="00B20AE8">
        <w:t>clause</w:t>
      </w:r>
      <w:r w:rsidR="003D3C64">
        <w:t> </w:t>
      </w:r>
      <w:r w:rsidR="003D3C64" w:rsidRPr="00B20AE8">
        <w:t>8</w:t>
      </w:r>
      <w:r w:rsidRPr="00B20AE8">
        <w:t xml:space="preserve"> of </w:t>
      </w:r>
      <w:r w:rsidR="003D3C64" w:rsidRPr="00B20AE8">
        <w:t>TS</w:t>
      </w:r>
      <w:r w:rsidR="003D3C64">
        <w:t> </w:t>
      </w:r>
      <w:r w:rsidR="003D3C64" w:rsidRPr="00B20AE8">
        <w:t>3</w:t>
      </w:r>
      <w:r w:rsidRPr="00B20AE8">
        <w:t>8.141-2</w:t>
      </w:r>
      <w:r w:rsidR="003D3C64">
        <w:t> </w:t>
      </w:r>
      <w:r w:rsidR="003D3C64" w:rsidRPr="00B20AE8">
        <w:t>[</w:t>
      </w:r>
      <w:r w:rsidRPr="00B20AE8">
        <w:t>34].</w:t>
      </w:r>
    </w:p>
    <w:p w14:paraId="28EA171A" w14:textId="77777777" w:rsidR="00C0156E" w:rsidRPr="00B20AE8" w:rsidRDefault="00C0156E" w:rsidP="00C0156E">
      <w:pPr>
        <w:pStyle w:val="Heading3"/>
      </w:pPr>
      <w:bookmarkStart w:id="6318" w:name="_Toc21123324"/>
      <w:bookmarkStart w:id="6319" w:name="_Toc45907517"/>
      <w:bookmarkStart w:id="6320" w:name="_Toc53181621"/>
      <w:bookmarkStart w:id="6321" w:name="_Toc61117386"/>
      <w:bookmarkStart w:id="6322" w:name="_Toc67081238"/>
      <w:bookmarkStart w:id="6323" w:name="_Toc68770590"/>
      <w:bookmarkStart w:id="6324" w:name="_Toc74755653"/>
      <w:bookmarkStart w:id="6325" w:name="_Toc76506577"/>
      <w:bookmarkStart w:id="6326" w:name="_Toc83113496"/>
      <w:bookmarkStart w:id="6327" w:name="_Toc89876699"/>
      <w:bookmarkStart w:id="6328" w:name="_Toc98711599"/>
      <w:bookmarkStart w:id="6329" w:name="_Toc145097466"/>
      <w:bookmarkStart w:id="6330" w:name="_Toc161848716"/>
      <w:r w:rsidRPr="00B20AE8">
        <w:t>8.5.6</w:t>
      </w:r>
      <w:r w:rsidRPr="00B20AE8">
        <w:tab/>
        <w:t>Test requirements</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378501A2" w14:textId="063F673B" w:rsidR="00C0156E" w:rsidRPr="00B20AE8" w:rsidRDefault="00C0156E" w:rsidP="0039402F">
      <w:r w:rsidRPr="00B20AE8">
        <w:t xml:space="preserve">Test requirements of radiated performance requirements in NR operation are the same as defined in </w:t>
      </w:r>
      <w:r w:rsidR="003D3C64" w:rsidRPr="00B20AE8">
        <w:t>TS</w:t>
      </w:r>
      <w:r w:rsidR="003D3C64">
        <w:t> </w:t>
      </w:r>
      <w:r w:rsidR="003D3C64" w:rsidRPr="00B20AE8">
        <w:t>3</w:t>
      </w:r>
      <w:r w:rsidRPr="00B20AE8">
        <w:t>8.141-2</w:t>
      </w:r>
      <w:r w:rsidR="003D3C64">
        <w:t> </w:t>
      </w:r>
      <w:r w:rsidR="003D3C64" w:rsidRPr="00B20AE8">
        <w:t>[</w:t>
      </w:r>
      <w:r w:rsidRPr="00B20AE8">
        <w:t>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8.4.</w:t>
      </w:r>
    </w:p>
    <w:p w14:paraId="049C7EBE" w14:textId="3B584D23" w:rsidR="00C0156E" w:rsidRPr="00B20AE8" w:rsidRDefault="00C0156E" w:rsidP="0039402F">
      <w:r w:rsidRPr="00B20AE8">
        <w:t xml:space="preserve">Applicability of radiated test requirements is subject to limitations listed in </w:t>
      </w:r>
      <w:r w:rsidR="003D3C64">
        <w:t>clause </w:t>
      </w:r>
      <w:r w:rsidR="003D3C64" w:rsidRPr="00B20AE8">
        <w:t>8</w:t>
      </w:r>
      <w:r w:rsidRPr="00B20AE8">
        <w:t>.5.2.</w:t>
      </w:r>
    </w:p>
    <w:p w14:paraId="02B6FF2B" w14:textId="77777777" w:rsidR="00C0156E" w:rsidRPr="00B20AE8" w:rsidRDefault="00C0156E" w:rsidP="0039402F">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167B451" w14:textId="77777777" w:rsidR="00624882" w:rsidRPr="00B20AE8" w:rsidRDefault="00B56FF9" w:rsidP="00B56FF9">
      <w:pPr>
        <w:pStyle w:val="Heading8"/>
      </w:pPr>
      <w:r w:rsidRPr="00B20AE8">
        <w:br w:type="page"/>
      </w:r>
      <w:bookmarkStart w:id="6331" w:name="_Toc21123325"/>
      <w:bookmarkStart w:id="6332" w:name="_Toc45907518"/>
      <w:bookmarkStart w:id="6333" w:name="_Toc53181622"/>
      <w:bookmarkStart w:id="6334" w:name="_Toc61117387"/>
      <w:bookmarkStart w:id="6335" w:name="_Toc67081239"/>
      <w:bookmarkStart w:id="6336" w:name="_Toc68770591"/>
      <w:bookmarkStart w:id="6337" w:name="_Toc74755654"/>
      <w:bookmarkStart w:id="6338" w:name="_Toc76506578"/>
      <w:bookmarkStart w:id="6339" w:name="_Toc83113497"/>
      <w:bookmarkStart w:id="6340" w:name="_Toc89876700"/>
      <w:bookmarkStart w:id="6341" w:name="_Toc98711600"/>
      <w:bookmarkStart w:id="6342" w:name="_Toc145097467"/>
      <w:bookmarkStart w:id="6343" w:name="_Toc161848717"/>
      <w:r w:rsidR="00624882" w:rsidRPr="00B20AE8">
        <w:t>Annex A (normative):</w:t>
      </w:r>
      <w:r w:rsidR="00624882" w:rsidRPr="00B20AE8">
        <w:br/>
      </w:r>
      <w:r w:rsidR="00215D79" w:rsidRPr="00B20AE8">
        <w:t>Test system characterization</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427D5AE6" w14:textId="7D7C7544" w:rsidR="00576736" w:rsidRPr="00B20AE8" w:rsidRDefault="00576736" w:rsidP="0039402F">
      <w:r w:rsidRPr="00B20AE8">
        <w:t xml:space="preserve">The radiated measurement methods for AAS BS conformance testing were described in </w:t>
      </w:r>
      <w:r w:rsidR="003D3C64">
        <w:t>TR 3</w:t>
      </w:r>
      <w:r>
        <w:t>7.941</w:t>
      </w:r>
      <w:r w:rsidR="003D3C64">
        <w:t> [</w:t>
      </w:r>
      <w:r>
        <w:t>38]</w:t>
      </w:r>
      <w:r w:rsidRPr="00B20AE8">
        <w:rPr>
          <w:lang w:eastAsia="zh-CN"/>
        </w:rPr>
        <w:t>, including descriptions of their limitations and testing applicability.</w:t>
      </w:r>
    </w:p>
    <w:p w14:paraId="5E15015E" w14:textId="77777777" w:rsidR="00624882" w:rsidRPr="00B20AE8" w:rsidRDefault="00624882" w:rsidP="00B56FF9">
      <w:pPr>
        <w:pStyle w:val="Heading8"/>
      </w:pPr>
      <w:r w:rsidRPr="00B20AE8">
        <w:br w:type="page"/>
      </w:r>
      <w:bookmarkStart w:id="6344" w:name="_Toc21123326"/>
      <w:bookmarkStart w:id="6345" w:name="_Toc45907519"/>
      <w:bookmarkStart w:id="6346" w:name="_Toc53181623"/>
      <w:bookmarkStart w:id="6347" w:name="_Toc61117388"/>
      <w:bookmarkStart w:id="6348" w:name="_Toc67081240"/>
      <w:bookmarkStart w:id="6349" w:name="_Toc68770592"/>
      <w:bookmarkStart w:id="6350" w:name="_Toc74755655"/>
      <w:bookmarkStart w:id="6351" w:name="_Toc76506579"/>
      <w:bookmarkStart w:id="6352" w:name="_Toc83113498"/>
      <w:bookmarkStart w:id="6353" w:name="_Toc89876701"/>
      <w:bookmarkStart w:id="6354" w:name="_Toc98711601"/>
      <w:bookmarkStart w:id="6355" w:name="_Toc145097468"/>
      <w:bookmarkStart w:id="6356" w:name="_Toc161848718"/>
      <w:r w:rsidR="001D4330" w:rsidRPr="00B20AE8">
        <w:t>Annex B (normative):</w:t>
      </w:r>
      <w:r w:rsidRPr="00B20AE8">
        <w:br/>
      </w:r>
      <w:r w:rsidR="00215D79" w:rsidRPr="00B20AE8">
        <w:t>Calibration</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66E26EDA" w14:textId="0F74C82A" w:rsidR="00576736" w:rsidRPr="00B20AE8" w:rsidRDefault="00576736" w:rsidP="0039402F">
      <w:pPr>
        <w:rPr>
          <w:lang w:eastAsia="zh-CN"/>
        </w:rPr>
      </w:pPr>
      <w:r w:rsidRPr="00B20AE8">
        <w:t xml:space="preserve">The radiated measurement methods for AAS BS conformance testing were described in </w:t>
      </w:r>
      <w:r w:rsidR="003D3C64">
        <w:t>TR 3</w:t>
      </w:r>
      <w:r>
        <w:t>7.941</w:t>
      </w:r>
      <w:r w:rsidR="003D3C64">
        <w:t> [</w:t>
      </w:r>
      <w:r>
        <w:t>38]</w:t>
      </w:r>
      <w:r w:rsidRPr="00B20AE8">
        <w:rPr>
          <w:lang w:eastAsia="zh-CN"/>
        </w:rPr>
        <w:t>.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17C39D21" w14:textId="77777777" w:rsidR="001B2219" w:rsidRPr="00B20AE8" w:rsidRDefault="00B56FF9" w:rsidP="00B56FF9">
      <w:pPr>
        <w:pStyle w:val="Heading8"/>
      </w:pPr>
      <w:r w:rsidRPr="00B20AE8">
        <w:br w:type="page"/>
      </w:r>
      <w:bookmarkStart w:id="6357" w:name="_Toc21123327"/>
      <w:bookmarkStart w:id="6358" w:name="_Toc45907520"/>
      <w:bookmarkStart w:id="6359" w:name="_Toc53181624"/>
      <w:bookmarkStart w:id="6360" w:name="_Toc61117389"/>
      <w:bookmarkStart w:id="6361" w:name="_Toc67081241"/>
      <w:bookmarkStart w:id="6362" w:name="_Toc68770593"/>
      <w:bookmarkStart w:id="6363" w:name="_Toc74755656"/>
      <w:bookmarkStart w:id="6364" w:name="_Toc76506580"/>
      <w:bookmarkStart w:id="6365" w:name="_Toc83113499"/>
      <w:bookmarkStart w:id="6366" w:name="_Toc89876702"/>
      <w:bookmarkStart w:id="6367" w:name="_Toc98711602"/>
      <w:bookmarkStart w:id="6368" w:name="_Toc145097469"/>
      <w:bookmarkStart w:id="6369" w:name="_Toc161848719"/>
      <w:r w:rsidR="001B2219" w:rsidRPr="00B20AE8">
        <w:t>Annex C (informative</w:t>
      </w:r>
      <w:r w:rsidRPr="00B20AE8">
        <w:t>):</w:t>
      </w:r>
      <w:r w:rsidR="001B2219" w:rsidRPr="00B20AE8">
        <w:br/>
        <w:t>Test tolerances and derivation of test requirements</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466FBF19" w14:textId="77777777" w:rsidR="001B77FD" w:rsidRPr="00B20AE8" w:rsidRDefault="001B77FD" w:rsidP="002E3D6B">
      <w:pPr>
        <w:pStyle w:val="Heading1"/>
      </w:pPr>
      <w:bookmarkStart w:id="6370" w:name="_Toc21123328"/>
      <w:bookmarkStart w:id="6371" w:name="_Toc45907521"/>
      <w:bookmarkStart w:id="6372" w:name="_Toc53181625"/>
      <w:bookmarkStart w:id="6373" w:name="_Toc61117390"/>
      <w:bookmarkStart w:id="6374" w:name="_Toc67081242"/>
      <w:bookmarkStart w:id="6375" w:name="_Toc68770594"/>
      <w:bookmarkStart w:id="6376" w:name="_Toc74755657"/>
      <w:bookmarkStart w:id="6377" w:name="_Toc76506581"/>
      <w:bookmarkStart w:id="6378" w:name="_Toc83113500"/>
      <w:bookmarkStart w:id="6379" w:name="_Toc89876703"/>
      <w:bookmarkStart w:id="6380" w:name="_Toc98711603"/>
      <w:bookmarkStart w:id="6381" w:name="_Toc145097470"/>
      <w:bookmarkStart w:id="6382" w:name="_Toc161848720"/>
      <w:r w:rsidRPr="00B20AE8">
        <w:t>C.1</w:t>
      </w:r>
      <w:r w:rsidRPr="00B20AE8">
        <w:tab/>
      </w:r>
      <w:r w:rsidRPr="00B20AE8">
        <w:rPr>
          <w:lang w:eastAsia="sv-SE"/>
        </w:rPr>
        <w:t>General</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48030031" w14:textId="77777777" w:rsidR="001B77FD" w:rsidRPr="00B20AE8" w:rsidRDefault="001B77FD" w:rsidP="0039402F">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362B3709" w14:textId="77777777" w:rsidR="001B77FD" w:rsidRPr="00B20AE8" w:rsidRDefault="001B77FD" w:rsidP="0039402F">
      <w:pPr>
        <w:rPr>
          <w:snapToGrid w:val="0"/>
        </w:rPr>
      </w:pPr>
      <w:r w:rsidRPr="00B20AE8">
        <w:rPr>
          <w:snapToGrid w:val="0"/>
        </w:rPr>
        <w:t>The Test Tolerances are derived from Test System uncertainties.</w:t>
      </w:r>
    </w:p>
    <w:p w14:paraId="32EB28F1" w14:textId="77777777" w:rsidR="001B77FD" w:rsidRPr="00B20AE8" w:rsidRDefault="001B77FD" w:rsidP="0039402F">
      <w:r w:rsidRPr="00B20AE8">
        <w:t>The Test Tolerances should not be modified for any reason e.g. to take account of commonly known test system errors (such as mismatch, cable loss, etc.).</w:t>
      </w:r>
    </w:p>
    <w:p w14:paraId="028E62C5" w14:textId="77777777" w:rsidR="001B77FD" w:rsidRPr="00B20AE8" w:rsidRDefault="001B77FD" w:rsidP="0039402F">
      <w:r w:rsidRPr="00B20AE8">
        <w:t>Note that a formula for applying Test Tolera</w:t>
      </w:r>
      <w:r w:rsidR="00B56FF9" w:rsidRPr="00B20AE8">
        <w:t>nces is provided for all tests.</w:t>
      </w:r>
    </w:p>
    <w:p w14:paraId="2B6FE267" w14:textId="77777777" w:rsidR="001B77FD" w:rsidRPr="00B20AE8" w:rsidRDefault="001B77FD" w:rsidP="0039402F">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14:paraId="7E4D6428" w14:textId="77777777" w:rsidR="001B77FD" w:rsidRPr="00B20AE8" w:rsidRDefault="001B77FD" w:rsidP="00673E8E">
      <w:pPr>
        <w:pStyle w:val="Heading1"/>
      </w:pPr>
      <w:bookmarkStart w:id="6383" w:name="_Toc21123329"/>
      <w:bookmarkStart w:id="6384" w:name="_Toc45907522"/>
      <w:bookmarkStart w:id="6385" w:name="_Toc53181626"/>
      <w:bookmarkStart w:id="6386" w:name="_Toc61117391"/>
      <w:bookmarkStart w:id="6387" w:name="_Toc67081243"/>
      <w:bookmarkStart w:id="6388" w:name="_Toc68770595"/>
      <w:bookmarkStart w:id="6389" w:name="_Toc74755658"/>
      <w:bookmarkStart w:id="6390" w:name="_Toc76506582"/>
      <w:bookmarkStart w:id="6391" w:name="_Toc83113501"/>
      <w:bookmarkStart w:id="6392" w:name="_Toc89876704"/>
      <w:bookmarkStart w:id="6393" w:name="_Toc98711604"/>
      <w:bookmarkStart w:id="6394" w:name="_Toc145097471"/>
      <w:bookmarkStart w:id="6395" w:name="_Toc161848721"/>
      <w:r w:rsidRPr="00B20AE8">
        <w:t>C.2</w:t>
      </w:r>
      <w:r w:rsidRPr="00B20AE8">
        <w:tab/>
      </w:r>
      <w:r w:rsidRPr="00B20AE8">
        <w:rPr>
          <w:lang w:eastAsia="sv-SE"/>
        </w:rPr>
        <w:t>Measurement of transmitter (OTA)</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7A084219" w14:textId="77777777" w:rsidR="001B77FD" w:rsidRPr="00B20AE8" w:rsidRDefault="001B77FD" w:rsidP="0039402F">
      <w:pPr>
        <w:pStyle w:val="TH"/>
      </w:pPr>
      <w:r w:rsidRPr="00B20AE8">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4F339F" w:rsidRPr="00B20AE8" w14:paraId="2CD9BF65" w14:textId="77777777" w:rsidTr="00F437E4">
        <w:trPr>
          <w:cantSplit/>
          <w:jc w:val="center"/>
        </w:trPr>
        <w:tc>
          <w:tcPr>
            <w:tcW w:w="1984" w:type="dxa"/>
          </w:tcPr>
          <w:p w14:paraId="29DCA4C1" w14:textId="77777777" w:rsidR="001B77FD" w:rsidRPr="00B20AE8" w:rsidRDefault="001B77FD" w:rsidP="0039402F">
            <w:pPr>
              <w:pStyle w:val="TAH"/>
            </w:pPr>
            <w:r w:rsidRPr="00B20AE8">
              <w:t xml:space="preserve">Test </w:t>
            </w:r>
          </w:p>
        </w:tc>
        <w:tc>
          <w:tcPr>
            <w:tcW w:w="2377" w:type="dxa"/>
          </w:tcPr>
          <w:p w14:paraId="10A95AB4" w14:textId="6CD9F446" w:rsidR="001B77FD" w:rsidRPr="00B20AE8" w:rsidRDefault="001B77FD" w:rsidP="0039402F">
            <w:pPr>
              <w:pStyle w:val="TAH"/>
            </w:pPr>
            <w:r w:rsidRPr="00B20AE8">
              <w:t xml:space="preserve">Minimum Requirement </w:t>
            </w:r>
            <w:r w:rsidR="00B56FF9" w:rsidRPr="00B20AE8">
              <w:t xml:space="preserve">in </w:t>
            </w:r>
            <w:r w:rsidR="003D3C64" w:rsidRPr="00B20AE8">
              <w:t>TS</w:t>
            </w:r>
            <w:r w:rsidR="003D3C64">
              <w:t> </w:t>
            </w:r>
            <w:r w:rsidR="003D3C64" w:rsidRPr="00B20AE8">
              <w:t>3</w:t>
            </w:r>
            <w:r w:rsidR="00B17621" w:rsidRPr="00B20AE8">
              <w:t>7</w:t>
            </w:r>
            <w:r w:rsidRPr="00B20AE8">
              <w:t>.105</w:t>
            </w:r>
            <w:r w:rsidR="003D3C64">
              <w:t> </w:t>
            </w:r>
            <w:r w:rsidR="003D3C64" w:rsidRPr="00B20AE8">
              <w:t>[</w:t>
            </w:r>
            <w:r w:rsidR="00B56FF9" w:rsidRPr="00B20AE8">
              <w:t>6]</w:t>
            </w:r>
          </w:p>
        </w:tc>
        <w:tc>
          <w:tcPr>
            <w:tcW w:w="2675" w:type="dxa"/>
          </w:tcPr>
          <w:p w14:paraId="4C097605" w14:textId="77777777" w:rsidR="001B77FD" w:rsidRPr="00B20AE8" w:rsidRDefault="001B77FD" w:rsidP="0039402F">
            <w:pPr>
              <w:pStyle w:val="TAH"/>
            </w:pPr>
            <w:r w:rsidRPr="00B20AE8">
              <w:t>Test Tolerance</w:t>
            </w:r>
            <w:r w:rsidRPr="00B20AE8">
              <w:br/>
              <w:t>(TT)</w:t>
            </w:r>
          </w:p>
        </w:tc>
        <w:tc>
          <w:tcPr>
            <w:tcW w:w="2821" w:type="dxa"/>
          </w:tcPr>
          <w:p w14:paraId="2201745C" w14:textId="77777777" w:rsidR="001B77FD" w:rsidRPr="00B20AE8" w:rsidRDefault="001B77FD" w:rsidP="0039402F">
            <w:pPr>
              <w:pStyle w:val="TAH"/>
            </w:pPr>
            <w:r w:rsidRPr="00B20AE8">
              <w:t xml:space="preserve">Test Requirement </w:t>
            </w:r>
            <w:r w:rsidR="00B56FF9" w:rsidRPr="00B20AE8">
              <w:t>in the present document</w:t>
            </w:r>
          </w:p>
        </w:tc>
      </w:tr>
      <w:tr w:rsidR="004F339F" w:rsidRPr="00B20AE8" w14:paraId="4F6025D9" w14:textId="77777777" w:rsidTr="00F437E4">
        <w:trPr>
          <w:cantSplit/>
          <w:jc w:val="center"/>
        </w:trPr>
        <w:tc>
          <w:tcPr>
            <w:tcW w:w="1984" w:type="dxa"/>
          </w:tcPr>
          <w:p w14:paraId="38905497" w14:textId="77777777" w:rsidR="001B77FD" w:rsidRPr="00B20AE8" w:rsidRDefault="001B77FD" w:rsidP="0039402F">
            <w:pPr>
              <w:pStyle w:val="TAL"/>
            </w:pPr>
            <w:r w:rsidRPr="00B20AE8">
              <w:t>6.2 Radiated transmit power</w:t>
            </w:r>
          </w:p>
        </w:tc>
        <w:tc>
          <w:tcPr>
            <w:tcW w:w="2377" w:type="dxa"/>
          </w:tcPr>
          <w:p w14:paraId="140A08F6" w14:textId="20A0B986" w:rsidR="001B77FD" w:rsidRPr="00B20AE8" w:rsidRDefault="001B77FD"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.2</w:t>
            </w:r>
          </w:p>
        </w:tc>
        <w:tc>
          <w:tcPr>
            <w:tcW w:w="2675" w:type="dxa"/>
          </w:tcPr>
          <w:p w14:paraId="6006929E" w14:textId="77777777" w:rsidR="001B77FD" w:rsidRPr="00B20AE8" w:rsidRDefault="001B77FD" w:rsidP="0039402F">
            <w:pPr>
              <w:pStyle w:val="TAL"/>
            </w:pPr>
            <w:r w:rsidRPr="00B20AE8">
              <w:t>1.</w:t>
            </w:r>
            <w:r w:rsidR="006149A2" w:rsidRPr="00B20AE8">
              <w:t>1</w:t>
            </w:r>
            <w:r w:rsidRPr="00B20AE8">
              <w:t> dB, f ≤ 3.</w:t>
            </w:r>
            <w:r w:rsidR="008D32A3" w:rsidRPr="00B20AE8">
              <w:t>0 GHz</w:t>
            </w:r>
          </w:p>
          <w:p w14:paraId="77339BA6" w14:textId="77777777" w:rsidR="001B77FD" w:rsidRPr="00B20AE8" w:rsidRDefault="001B77FD" w:rsidP="0039402F">
            <w:pPr>
              <w:pStyle w:val="TAL"/>
            </w:pPr>
            <w:r w:rsidRPr="00B20AE8">
              <w:t>1.</w:t>
            </w:r>
            <w:r w:rsidR="006149A2" w:rsidRPr="00B20AE8">
              <w:t>3</w:t>
            </w:r>
            <w:r w:rsidRPr="00B20AE8">
              <w:t xml:space="preserve"> dB, 3.</w:t>
            </w:r>
            <w:r w:rsidR="008D32A3" w:rsidRPr="00B20AE8">
              <w:t>0 GHz</w:t>
            </w:r>
            <w:r w:rsidRPr="00B20AE8">
              <w:t xml:space="preserve"> &lt; f ≤ 4.</w:t>
            </w:r>
            <w:r w:rsidR="008D32A3" w:rsidRPr="00B20AE8">
              <w:t>2 GHz</w:t>
            </w:r>
          </w:p>
        </w:tc>
        <w:tc>
          <w:tcPr>
            <w:tcW w:w="2821" w:type="dxa"/>
            <w:tcBorders>
              <w:bottom w:val="single" w:sz="4" w:space="0" w:color="auto"/>
            </w:tcBorders>
          </w:tcPr>
          <w:p w14:paraId="11E730DC" w14:textId="77777777" w:rsidR="001B77FD" w:rsidRPr="00B20AE8" w:rsidRDefault="001B77FD" w:rsidP="0039402F">
            <w:pPr>
              <w:pStyle w:val="TAL"/>
            </w:pPr>
            <w:r w:rsidRPr="00B20AE8">
              <w:t>Formula:</w:t>
            </w:r>
          </w:p>
          <w:p w14:paraId="6D4A1DA5" w14:textId="77777777" w:rsidR="001B77FD" w:rsidRPr="00B20AE8" w:rsidRDefault="001B77FD" w:rsidP="0039402F">
            <w:pPr>
              <w:pStyle w:val="TAL"/>
            </w:pPr>
            <w:r w:rsidRPr="00B20AE8">
              <w:t>Upper limit + TT, Lower limit – TT</w:t>
            </w:r>
          </w:p>
        </w:tc>
      </w:tr>
      <w:tr w:rsidR="004F339F" w:rsidRPr="00B20AE8" w14:paraId="6C1FDD7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698C6AE" w14:textId="77777777" w:rsidR="006149A2" w:rsidRPr="00B20AE8" w:rsidRDefault="006149A2" w:rsidP="0039402F">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1E0ADAAD" w14:textId="26D9B0CD"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.2</w:t>
            </w:r>
          </w:p>
        </w:tc>
        <w:tc>
          <w:tcPr>
            <w:tcW w:w="2675" w:type="dxa"/>
            <w:tcBorders>
              <w:top w:val="single" w:sz="4" w:space="0" w:color="auto"/>
              <w:left w:val="single" w:sz="4" w:space="0" w:color="auto"/>
              <w:bottom w:val="single" w:sz="4" w:space="0" w:color="auto"/>
              <w:right w:val="single" w:sz="4" w:space="0" w:color="auto"/>
            </w:tcBorders>
          </w:tcPr>
          <w:p w14:paraId="2173F40B" w14:textId="77777777" w:rsidR="006149A2" w:rsidRPr="00B20AE8" w:rsidRDefault="006149A2" w:rsidP="0039402F">
            <w:pPr>
              <w:pStyle w:val="TAL"/>
            </w:pPr>
            <w:r w:rsidRPr="00B20AE8">
              <w:t>2.5 dB, f ≤ 3.0 GHz</w:t>
            </w:r>
          </w:p>
          <w:p w14:paraId="786611A0" w14:textId="77777777" w:rsidR="006149A2" w:rsidRPr="00B20AE8" w:rsidRDefault="006149A2" w:rsidP="0039402F">
            <w:pPr>
              <w:pStyle w:val="TAL"/>
            </w:pPr>
            <w:r w:rsidRPr="00B20AE8">
              <w:t>2.6 dB, 3.0 GHz &lt; f ≤ 4.2 GHz</w:t>
            </w:r>
          </w:p>
        </w:tc>
        <w:tc>
          <w:tcPr>
            <w:tcW w:w="2821" w:type="dxa"/>
            <w:tcBorders>
              <w:top w:val="single" w:sz="4" w:space="0" w:color="auto"/>
              <w:left w:val="single" w:sz="4" w:space="0" w:color="auto"/>
              <w:bottom w:val="single" w:sz="4" w:space="0" w:color="auto"/>
              <w:right w:val="single" w:sz="4" w:space="0" w:color="auto"/>
            </w:tcBorders>
          </w:tcPr>
          <w:p w14:paraId="7EBF19D6" w14:textId="77777777" w:rsidR="006149A2" w:rsidRPr="00B20AE8" w:rsidRDefault="006149A2" w:rsidP="0039402F">
            <w:pPr>
              <w:pStyle w:val="TAL"/>
            </w:pPr>
            <w:r w:rsidRPr="00B20AE8">
              <w:t>Formula:</w:t>
            </w:r>
          </w:p>
          <w:p w14:paraId="044F2A8C" w14:textId="77777777" w:rsidR="006149A2" w:rsidRPr="00B20AE8" w:rsidRDefault="006149A2" w:rsidP="0039402F">
            <w:pPr>
              <w:pStyle w:val="TAL"/>
            </w:pPr>
            <w:r w:rsidRPr="00B20AE8">
              <w:t>Upper limit + TT, Lower limit – TT</w:t>
            </w:r>
          </w:p>
        </w:tc>
      </w:tr>
      <w:tr w:rsidR="004F339F" w:rsidRPr="00B20AE8" w14:paraId="3217BBA7"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1D7F8582" w14:textId="77777777" w:rsidR="006149A2" w:rsidRPr="00B20AE8" w:rsidRDefault="006149A2" w:rsidP="0039402F">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4031821A" w14:textId="29A8C2F9"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w:t>
            </w:r>
          </w:p>
        </w:tc>
        <w:tc>
          <w:tcPr>
            <w:tcW w:w="2675" w:type="dxa"/>
            <w:tcBorders>
              <w:top w:val="single" w:sz="4" w:space="0" w:color="auto"/>
              <w:left w:val="single" w:sz="4" w:space="0" w:color="auto"/>
              <w:bottom w:val="single" w:sz="4" w:space="0" w:color="auto"/>
              <w:right w:val="single" w:sz="4" w:space="0" w:color="auto"/>
            </w:tcBorders>
          </w:tcPr>
          <w:p w14:paraId="4658E9ED" w14:textId="77777777" w:rsidR="006149A2" w:rsidRPr="00B20AE8" w:rsidRDefault="006149A2" w:rsidP="0039402F">
            <w:pPr>
              <w:pStyle w:val="TAL"/>
            </w:pPr>
            <w:r w:rsidRPr="00B20AE8">
              <w:t>1.4 dB, f ≤ 3.0 GHz</w:t>
            </w:r>
          </w:p>
          <w:p w14:paraId="5C12F1B4" w14:textId="77777777" w:rsidR="006149A2" w:rsidRPr="00B20AE8" w:rsidRDefault="006149A2" w:rsidP="0039402F">
            <w:pPr>
              <w:pStyle w:val="TAL"/>
            </w:pPr>
            <w:r w:rsidRPr="00B20AE8">
              <w:t>1.5 dB, 3.0 GHz &lt; f ≤ 4.2</w:t>
            </w:r>
          </w:p>
        </w:tc>
        <w:tc>
          <w:tcPr>
            <w:tcW w:w="2821" w:type="dxa"/>
            <w:tcBorders>
              <w:top w:val="single" w:sz="4" w:space="0" w:color="auto"/>
              <w:left w:val="single" w:sz="4" w:space="0" w:color="auto"/>
              <w:bottom w:val="single" w:sz="4" w:space="0" w:color="auto"/>
              <w:right w:val="single" w:sz="4" w:space="0" w:color="auto"/>
            </w:tcBorders>
          </w:tcPr>
          <w:p w14:paraId="5DCF609A" w14:textId="77777777" w:rsidR="006149A2" w:rsidRPr="00B20AE8" w:rsidRDefault="006149A2" w:rsidP="0039402F">
            <w:pPr>
              <w:pStyle w:val="TAL"/>
            </w:pPr>
            <w:r w:rsidRPr="00B20AE8">
              <w:t>Formula:</w:t>
            </w:r>
          </w:p>
          <w:p w14:paraId="77B9E875" w14:textId="77777777" w:rsidR="006149A2" w:rsidRPr="00B20AE8" w:rsidRDefault="006149A2" w:rsidP="0039402F">
            <w:pPr>
              <w:pStyle w:val="TAL"/>
            </w:pPr>
            <w:r w:rsidRPr="00B20AE8">
              <w:t>Upper limit + TT, Lower limit – TT</w:t>
            </w:r>
          </w:p>
        </w:tc>
      </w:tr>
      <w:tr w:rsidR="004F339F" w:rsidRPr="00B20AE8" w14:paraId="3C0D286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386C5EA" w14:textId="77777777" w:rsidR="006149A2" w:rsidRPr="00B20AE8" w:rsidRDefault="006149A2" w:rsidP="0039402F">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14:paraId="74639073" w14:textId="223096B0"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w:t>
            </w:r>
          </w:p>
        </w:tc>
        <w:tc>
          <w:tcPr>
            <w:tcW w:w="2675" w:type="dxa"/>
            <w:tcBorders>
              <w:top w:val="single" w:sz="4" w:space="0" w:color="auto"/>
              <w:left w:val="single" w:sz="4" w:space="0" w:color="auto"/>
              <w:bottom w:val="single" w:sz="4" w:space="0" w:color="auto"/>
              <w:right w:val="single" w:sz="4" w:space="0" w:color="auto"/>
            </w:tcBorders>
          </w:tcPr>
          <w:p w14:paraId="2AA981F1" w14:textId="77777777" w:rsidR="006149A2" w:rsidRPr="00B20AE8" w:rsidRDefault="006149A2" w:rsidP="0039402F">
            <w:pPr>
              <w:pStyle w:val="TAL"/>
            </w:pPr>
            <w:r w:rsidRPr="00B20AE8">
              <w:t>1.3 dB, f ≤ 3.0 GHz</w:t>
            </w:r>
          </w:p>
          <w:p w14:paraId="43EABF43" w14:textId="77777777" w:rsidR="006149A2" w:rsidRPr="00B20AE8" w:rsidRDefault="006149A2" w:rsidP="0039402F">
            <w:pPr>
              <w:pStyle w:val="TAL"/>
            </w:pPr>
            <w:r w:rsidRPr="00B20AE8">
              <w:t>1.5 dB, 3.0 GHz &lt; f ≤ 4.2 GHz</w:t>
            </w:r>
          </w:p>
        </w:tc>
        <w:tc>
          <w:tcPr>
            <w:tcW w:w="2821" w:type="dxa"/>
            <w:tcBorders>
              <w:top w:val="single" w:sz="4" w:space="0" w:color="auto"/>
              <w:left w:val="single" w:sz="4" w:space="0" w:color="auto"/>
              <w:bottom w:val="single" w:sz="4" w:space="0" w:color="auto"/>
              <w:right w:val="single" w:sz="4" w:space="0" w:color="auto"/>
            </w:tcBorders>
          </w:tcPr>
          <w:p w14:paraId="1FB83679" w14:textId="77777777" w:rsidR="006149A2" w:rsidRPr="00B20AE8" w:rsidRDefault="006149A2" w:rsidP="0039402F">
            <w:pPr>
              <w:pStyle w:val="TAL"/>
            </w:pPr>
            <w:r w:rsidRPr="00B20AE8">
              <w:t>Formula:</w:t>
            </w:r>
          </w:p>
          <w:p w14:paraId="790E7E38" w14:textId="77777777" w:rsidR="006149A2" w:rsidRPr="00B20AE8" w:rsidRDefault="006149A2" w:rsidP="0039402F">
            <w:pPr>
              <w:pStyle w:val="TAL"/>
            </w:pPr>
            <w:r w:rsidRPr="00B20AE8">
              <w:t>Upper limit + TT, Lower limit – TT</w:t>
            </w:r>
          </w:p>
        </w:tc>
      </w:tr>
      <w:tr w:rsidR="004F339F" w:rsidRPr="00B20AE8" w14:paraId="05DCB15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FD2B26E" w14:textId="77777777" w:rsidR="006149A2" w:rsidRPr="00B20AE8" w:rsidRDefault="006149A2" w:rsidP="0039402F">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311411B6" w14:textId="3B32F42B"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.4.2</w:t>
            </w:r>
          </w:p>
        </w:tc>
        <w:tc>
          <w:tcPr>
            <w:tcW w:w="2675" w:type="dxa"/>
            <w:tcBorders>
              <w:top w:val="single" w:sz="4" w:space="0" w:color="auto"/>
              <w:left w:val="single" w:sz="4" w:space="0" w:color="auto"/>
              <w:bottom w:val="single" w:sz="4" w:space="0" w:color="auto"/>
              <w:right w:val="single" w:sz="4" w:space="0" w:color="auto"/>
            </w:tcBorders>
          </w:tcPr>
          <w:p w14:paraId="69F82E3C" w14:textId="77777777" w:rsidR="006149A2" w:rsidRPr="00B20AE8" w:rsidRDefault="006149A2" w:rsidP="0039402F">
            <w:pPr>
              <w:pStyle w:val="TAL"/>
            </w:pPr>
            <w:r w:rsidRPr="00B20AE8">
              <w:t>0.1 dB</w:t>
            </w:r>
            <w:r w:rsidRPr="00B20AE8">
              <w:tab/>
            </w:r>
          </w:p>
        </w:tc>
        <w:tc>
          <w:tcPr>
            <w:tcW w:w="2821" w:type="dxa"/>
            <w:tcBorders>
              <w:top w:val="single" w:sz="4" w:space="0" w:color="auto"/>
              <w:left w:val="single" w:sz="4" w:space="0" w:color="auto"/>
              <w:bottom w:val="single" w:sz="4" w:space="0" w:color="auto"/>
              <w:right w:val="single" w:sz="4" w:space="0" w:color="auto"/>
            </w:tcBorders>
          </w:tcPr>
          <w:p w14:paraId="711299B2" w14:textId="77777777" w:rsidR="006149A2" w:rsidRPr="00B20AE8" w:rsidRDefault="006149A2" w:rsidP="0039402F">
            <w:pPr>
              <w:pStyle w:val="TAL"/>
            </w:pPr>
            <w:r w:rsidRPr="00B20AE8">
              <w:t>Formula:</w:t>
            </w:r>
          </w:p>
          <w:p w14:paraId="719F4310" w14:textId="77777777" w:rsidR="006149A2" w:rsidRPr="00B20AE8" w:rsidRDefault="006149A2" w:rsidP="0039402F">
            <w:pPr>
              <w:pStyle w:val="TAL"/>
            </w:pPr>
            <w:r w:rsidRPr="00B20AE8">
              <w:t>Upper limit + TT, Lower limit – TT</w:t>
            </w:r>
          </w:p>
        </w:tc>
      </w:tr>
      <w:tr w:rsidR="004F339F" w:rsidRPr="00B20AE8" w14:paraId="496288D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E8BA85F" w14:textId="77777777" w:rsidR="006149A2" w:rsidRPr="00B20AE8" w:rsidRDefault="006149A2" w:rsidP="0039402F">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4EC741F1" w14:textId="0B4A795E"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.4.3</w:t>
            </w:r>
          </w:p>
        </w:tc>
        <w:tc>
          <w:tcPr>
            <w:tcW w:w="2675" w:type="dxa"/>
            <w:tcBorders>
              <w:top w:val="single" w:sz="4" w:space="0" w:color="auto"/>
              <w:left w:val="single" w:sz="4" w:space="0" w:color="auto"/>
              <w:bottom w:val="single" w:sz="4" w:space="0" w:color="auto"/>
              <w:right w:val="single" w:sz="4" w:space="0" w:color="auto"/>
            </w:tcBorders>
          </w:tcPr>
          <w:p w14:paraId="4D399716" w14:textId="77777777" w:rsidR="006149A2" w:rsidRPr="00B20AE8" w:rsidRDefault="006149A2" w:rsidP="0039402F">
            <w:pPr>
              <w:pStyle w:val="TAL"/>
            </w:pPr>
            <w:r w:rsidRPr="00B20AE8">
              <w:t>1.1 dB</w:t>
            </w:r>
          </w:p>
        </w:tc>
        <w:tc>
          <w:tcPr>
            <w:tcW w:w="2821" w:type="dxa"/>
            <w:tcBorders>
              <w:top w:val="single" w:sz="4" w:space="0" w:color="auto"/>
              <w:left w:val="single" w:sz="4" w:space="0" w:color="auto"/>
              <w:bottom w:val="single" w:sz="4" w:space="0" w:color="auto"/>
              <w:right w:val="single" w:sz="4" w:space="0" w:color="auto"/>
            </w:tcBorders>
          </w:tcPr>
          <w:p w14:paraId="35660D58" w14:textId="77777777" w:rsidR="006149A2" w:rsidRPr="00B20AE8" w:rsidRDefault="006149A2" w:rsidP="0039402F">
            <w:pPr>
              <w:pStyle w:val="TAL"/>
            </w:pPr>
            <w:r w:rsidRPr="00B20AE8">
              <w:t>Formula:</w:t>
            </w:r>
          </w:p>
          <w:p w14:paraId="271AC775" w14:textId="77777777" w:rsidR="006149A2" w:rsidRPr="00B20AE8" w:rsidRDefault="006149A2" w:rsidP="0039402F">
            <w:pPr>
              <w:pStyle w:val="TAL"/>
            </w:pPr>
            <w:r w:rsidRPr="00B20AE8">
              <w:t>Upper limit - TT, Lower limit + TT</w:t>
            </w:r>
          </w:p>
        </w:tc>
      </w:tr>
      <w:tr w:rsidR="004F339F" w:rsidRPr="00B20AE8" w14:paraId="4BB4981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428F99F" w14:textId="77777777" w:rsidR="006149A2" w:rsidRPr="00B20AE8" w:rsidRDefault="006149A2" w:rsidP="0039402F">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2FD2E38" w14:textId="0213D13D"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.4.4</w:t>
            </w:r>
          </w:p>
        </w:tc>
        <w:tc>
          <w:tcPr>
            <w:tcW w:w="2675" w:type="dxa"/>
            <w:tcBorders>
              <w:top w:val="single" w:sz="4" w:space="0" w:color="auto"/>
              <w:left w:val="single" w:sz="4" w:space="0" w:color="auto"/>
              <w:bottom w:val="single" w:sz="4" w:space="0" w:color="auto"/>
              <w:right w:val="single" w:sz="4" w:space="0" w:color="auto"/>
            </w:tcBorders>
          </w:tcPr>
          <w:p w14:paraId="15E2CB93" w14:textId="77777777" w:rsidR="006F0C62" w:rsidRPr="00B20AE8" w:rsidRDefault="006F0C62" w:rsidP="0039402F">
            <w:pPr>
              <w:pStyle w:val="TAL"/>
              <w:rPr>
                <w:lang w:val="sv-FI"/>
              </w:rPr>
            </w:pPr>
            <w:r w:rsidRPr="00B20AE8">
              <w:rPr>
                <w:lang w:val="sv-FI"/>
              </w:rPr>
              <w:t>0.3 dB UTRA</w:t>
            </w:r>
          </w:p>
          <w:p w14:paraId="38A886D7" w14:textId="77777777" w:rsidR="006149A2" w:rsidRPr="00B20AE8" w:rsidRDefault="006149A2" w:rsidP="0039402F">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14:paraId="3449C80A" w14:textId="77777777" w:rsidR="006149A2" w:rsidRPr="00B20AE8" w:rsidRDefault="006149A2" w:rsidP="0039402F">
            <w:pPr>
              <w:pStyle w:val="TAL"/>
            </w:pPr>
            <w:r w:rsidRPr="00B20AE8">
              <w:t>Formula:</w:t>
            </w:r>
          </w:p>
          <w:p w14:paraId="0D8BEA9F" w14:textId="77777777" w:rsidR="006149A2" w:rsidRPr="00B20AE8" w:rsidRDefault="006149A2" w:rsidP="0039402F">
            <w:pPr>
              <w:pStyle w:val="TAL"/>
            </w:pPr>
            <w:r w:rsidRPr="00B20AE8">
              <w:t>limit - TT</w:t>
            </w:r>
          </w:p>
        </w:tc>
      </w:tr>
      <w:tr w:rsidR="004F339F" w:rsidRPr="00B20AE8" w14:paraId="37407191"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A3AE139" w14:textId="77777777" w:rsidR="006149A2" w:rsidRPr="00B20AE8" w:rsidRDefault="006149A2" w:rsidP="0039402F">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14:paraId="6FDF3D1E" w14:textId="3EE4B3AE"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.4.5</w:t>
            </w:r>
          </w:p>
        </w:tc>
        <w:tc>
          <w:tcPr>
            <w:tcW w:w="2675" w:type="dxa"/>
            <w:tcBorders>
              <w:top w:val="single" w:sz="4" w:space="0" w:color="auto"/>
              <w:left w:val="single" w:sz="4" w:space="0" w:color="auto"/>
              <w:bottom w:val="single" w:sz="4" w:space="0" w:color="auto"/>
              <w:right w:val="single" w:sz="4" w:space="0" w:color="auto"/>
            </w:tcBorders>
          </w:tcPr>
          <w:p w14:paraId="623899F0" w14:textId="77777777" w:rsidR="006149A2" w:rsidRPr="00B20AE8" w:rsidRDefault="006149A2" w:rsidP="0039402F">
            <w:pPr>
              <w:pStyle w:val="TAL"/>
            </w:pPr>
            <w:r w:rsidRPr="00B20AE8">
              <w:t>0.7 dB</w:t>
            </w:r>
          </w:p>
        </w:tc>
        <w:tc>
          <w:tcPr>
            <w:tcW w:w="2821" w:type="dxa"/>
            <w:tcBorders>
              <w:top w:val="single" w:sz="4" w:space="0" w:color="auto"/>
              <w:left w:val="single" w:sz="4" w:space="0" w:color="auto"/>
              <w:bottom w:val="single" w:sz="4" w:space="0" w:color="auto"/>
              <w:right w:val="single" w:sz="4" w:space="0" w:color="auto"/>
            </w:tcBorders>
          </w:tcPr>
          <w:p w14:paraId="307677B6" w14:textId="77777777" w:rsidR="006149A2" w:rsidRPr="00B20AE8" w:rsidRDefault="006149A2" w:rsidP="0039402F">
            <w:pPr>
              <w:pStyle w:val="TAL"/>
            </w:pPr>
            <w:r w:rsidRPr="00B20AE8">
              <w:t>Formula:</w:t>
            </w:r>
          </w:p>
          <w:p w14:paraId="4BDB4DB2" w14:textId="77777777" w:rsidR="006149A2" w:rsidRPr="00B20AE8" w:rsidRDefault="006149A2" w:rsidP="0039402F">
            <w:pPr>
              <w:pStyle w:val="TAL"/>
            </w:pPr>
            <w:r w:rsidRPr="00B20AE8">
              <w:t>limit - TT</w:t>
            </w:r>
          </w:p>
        </w:tc>
      </w:tr>
      <w:tr w:rsidR="004F339F" w:rsidRPr="00B20AE8" w14:paraId="29AFCE4B"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E51A197" w14:textId="77777777" w:rsidR="006149A2" w:rsidRPr="00B20AE8" w:rsidRDefault="006149A2" w:rsidP="0039402F">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5CB0F67F" w14:textId="6A099064"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w:t>
            </w:r>
          </w:p>
        </w:tc>
        <w:tc>
          <w:tcPr>
            <w:tcW w:w="2675" w:type="dxa"/>
            <w:tcBorders>
              <w:top w:val="single" w:sz="4" w:space="0" w:color="auto"/>
              <w:left w:val="single" w:sz="4" w:space="0" w:color="auto"/>
              <w:bottom w:val="single" w:sz="4" w:space="0" w:color="auto"/>
              <w:right w:val="single" w:sz="4" w:space="0" w:color="auto"/>
            </w:tcBorders>
          </w:tcPr>
          <w:p w14:paraId="0BED3B69" w14:textId="77777777" w:rsidR="006149A2" w:rsidRPr="00B20AE8" w:rsidRDefault="006149A2" w:rsidP="0039402F">
            <w:pPr>
              <w:pStyle w:val="TAL"/>
            </w:pPr>
            <w:r w:rsidRPr="00B20AE8">
              <w:t>3.4 dB, f ≤ 3.0 GHz</w:t>
            </w:r>
          </w:p>
          <w:p w14:paraId="270CD362" w14:textId="77777777" w:rsidR="006149A2" w:rsidRPr="00B20AE8" w:rsidRDefault="006149A2" w:rsidP="0039402F">
            <w:pPr>
              <w:pStyle w:val="TAL"/>
            </w:pPr>
            <w:r w:rsidRPr="00B20AE8">
              <w:t>3.6 dB, 3.0 GHz &lt; f ≤ 4.2 GHz</w:t>
            </w:r>
          </w:p>
        </w:tc>
        <w:tc>
          <w:tcPr>
            <w:tcW w:w="2821" w:type="dxa"/>
            <w:tcBorders>
              <w:top w:val="single" w:sz="4" w:space="0" w:color="auto"/>
              <w:left w:val="single" w:sz="4" w:space="0" w:color="auto"/>
              <w:bottom w:val="single" w:sz="4" w:space="0" w:color="auto"/>
              <w:right w:val="single" w:sz="4" w:space="0" w:color="auto"/>
            </w:tcBorders>
          </w:tcPr>
          <w:p w14:paraId="32161ED5" w14:textId="77777777" w:rsidR="006149A2" w:rsidRPr="00B20AE8" w:rsidRDefault="006149A2" w:rsidP="0039402F">
            <w:pPr>
              <w:pStyle w:val="TAL"/>
            </w:pPr>
            <w:r w:rsidRPr="00B20AE8">
              <w:t>Formula:</w:t>
            </w:r>
          </w:p>
          <w:p w14:paraId="15A9AF1E" w14:textId="77777777" w:rsidR="006149A2" w:rsidRPr="00B20AE8" w:rsidRDefault="006149A2" w:rsidP="0039402F">
            <w:pPr>
              <w:pStyle w:val="TAL"/>
            </w:pPr>
            <w:r w:rsidRPr="00B20AE8">
              <w:t>limit - TT</w:t>
            </w:r>
          </w:p>
        </w:tc>
      </w:tr>
      <w:tr w:rsidR="004F339F" w:rsidRPr="00B20AE8" w14:paraId="4FE0A10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889D628" w14:textId="77777777" w:rsidR="006149A2" w:rsidRPr="00B20AE8" w:rsidRDefault="006149A2" w:rsidP="0039402F">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14:paraId="3AE99E3D" w14:textId="3A449161"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6]</w:t>
            </w:r>
          </w:p>
          <w:p w14:paraId="2F685E9B" w14:textId="39E9C995" w:rsidR="006149A2" w:rsidRPr="00B20AE8" w:rsidRDefault="003D3C64" w:rsidP="0039402F">
            <w:pPr>
              <w:pStyle w:val="TAL"/>
            </w:pPr>
            <w:r>
              <w:t>clause </w:t>
            </w:r>
            <w:r w:rsidRPr="00B20AE8">
              <w:t>9</w:t>
            </w:r>
            <w:r w:rsidR="006149A2" w:rsidRPr="00B20AE8">
              <w:t>.6.2</w:t>
            </w:r>
          </w:p>
        </w:tc>
        <w:tc>
          <w:tcPr>
            <w:tcW w:w="2675" w:type="dxa"/>
            <w:tcBorders>
              <w:top w:val="single" w:sz="4" w:space="0" w:color="auto"/>
              <w:left w:val="single" w:sz="4" w:space="0" w:color="auto"/>
              <w:bottom w:val="single" w:sz="4" w:space="0" w:color="auto"/>
              <w:right w:val="single" w:sz="4" w:space="0" w:color="auto"/>
            </w:tcBorders>
          </w:tcPr>
          <w:p w14:paraId="52022EFC" w14:textId="77777777" w:rsidR="006149A2" w:rsidRPr="00B20AE8" w:rsidRDefault="006149A2" w:rsidP="0039402F">
            <w:pPr>
              <w:pStyle w:val="TAL"/>
            </w:pPr>
            <w:r w:rsidRPr="00B20AE8">
              <w:t>12 Hz</w:t>
            </w:r>
          </w:p>
        </w:tc>
        <w:tc>
          <w:tcPr>
            <w:tcW w:w="2821" w:type="dxa"/>
            <w:tcBorders>
              <w:top w:val="single" w:sz="4" w:space="0" w:color="auto"/>
              <w:left w:val="single" w:sz="4" w:space="0" w:color="auto"/>
              <w:bottom w:val="single" w:sz="4" w:space="0" w:color="auto"/>
              <w:right w:val="single" w:sz="4" w:space="0" w:color="auto"/>
            </w:tcBorders>
          </w:tcPr>
          <w:p w14:paraId="38D148BF" w14:textId="77777777" w:rsidR="006149A2" w:rsidRPr="00B20AE8" w:rsidRDefault="006149A2" w:rsidP="0039402F">
            <w:pPr>
              <w:pStyle w:val="TAL"/>
            </w:pPr>
            <w:r w:rsidRPr="00B20AE8">
              <w:t>Limit + TT</w:t>
            </w:r>
          </w:p>
        </w:tc>
      </w:tr>
      <w:tr w:rsidR="004F339F" w:rsidRPr="00B20AE8" w14:paraId="197DDAE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78D6021" w14:textId="77777777" w:rsidR="006149A2" w:rsidRPr="00B20AE8" w:rsidRDefault="006149A2" w:rsidP="0039402F">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05ADB7BF" w14:textId="63B5DBD1"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746EC146" w14:textId="77777777" w:rsidR="006149A2" w:rsidRPr="00B20AE8" w:rsidRDefault="006149A2" w:rsidP="0039402F">
            <w:pPr>
              <w:pStyle w:val="TAL"/>
            </w:pPr>
            <w:r w:rsidRPr="00B20AE8">
              <w:t>25 ns</w:t>
            </w:r>
          </w:p>
        </w:tc>
        <w:tc>
          <w:tcPr>
            <w:tcW w:w="2821" w:type="dxa"/>
            <w:tcBorders>
              <w:top w:val="single" w:sz="4" w:space="0" w:color="auto"/>
              <w:left w:val="single" w:sz="4" w:space="0" w:color="auto"/>
              <w:bottom w:val="single" w:sz="4" w:space="0" w:color="auto"/>
              <w:right w:val="single" w:sz="4" w:space="0" w:color="auto"/>
            </w:tcBorders>
          </w:tcPr>
          <w:p w14:paraId="57F97EAF" w14:textId="77777777" w:rsidR="006149A2" w:rsidRPr="00B20AE8" w:rsidRDefault="006149A2" w:rsidP="0039402F">
            <w:pPr>
              <w:pStyle w:val="TAL"/>
            </w:pPr>
            <w:r w:rsidRPr="00B20AE8">
              <w:t>Limit + TT</w:t>
            </w:r>
          </w:p>
        </w:tc>
      </w:tr>
      <w:tr w:rsidR="004F339F" w:rsidRPr="00B20AE8" w14:paraId="3A914E4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0C440699" w14:textId="77777777" w:rsidR="006149A2" w:rsidRPr="00B20AE8" w:rsidRDefault="006149A2" w:rsidP="0039402F">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28BDC8EA" w14:textId="351E5ADF"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13D18EBB" w14:textId="77777777" w:rsidR="006149A2" w:rsidRPr="00B20AE8" w:rsidRDefault="006149A2" w:rsidP="0039402F">
            <w:pPr>
              <w:pStyle w:val="TAL"/>
            </w:pPr>
            <w:r w:rsidRPr="00B20AE8">
              <w:t>1 %</w:t>
            </w:r>
          </w:p>
        </w:tc>
        <w:tc>
          <w:tcPr>
            <w:tcW w:w="2821" w:type="dxa"/>
            <w:tcBorders>
              <w:top w:val="single" w:sz="4" w:space="0" w:color="auto"/>
              <w:left w:val="single" w:sz="4" w:space="0" w:color="auto"/>
              <w:bottom w:val="single" w:sz="4" w:space="0" w:color="auto"/>
              <w:right w:val="single" w:sz="4" w:space="0" w:color="auto"/>
            </w:tcBorders>
          </w:tcPr>
          <w:p w14:paraId="695D479D" w14:textId="77777777" w:rsidR="006149A2" w:rsidRPr="00B20AE8" w:rsidRDefault="006149A2" w:rsidP="0039402F">
            <w:pPr>
              <w:pStyle w:val="TAL"/>
            </w:pPr>
            <w:r w:rsidRPr="00B20AE8">
              <w:t>Limit + TT</w:t>
            </w:r>
          </w:p>
        </w:tc>
      </w:tr>
      <w:tr w:rsidR="004F339F" w:rsidRPr="00B20AE8" w14:paraId="33940996"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37466AF" w14:textId="77777777" w:rsidR="006149A2" w:rsidRPr="00B20AE8" w:rsidRDefault="006149A2" w:rsidP="0039402F">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53943B90" w14:textId="2DF9C589"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.7.2</w:t>
            </w:r>
          </w:p>
        </w:tc>
        <w:tc>
          <w:tcPr>
            <w:tcW w:w="2675" w:type="dxa"/>
            <w:tcBorders>
              <w:top w:val="single" w:sz="4" w:space="0" w:color="auto"/>
              <w:left w:val="single" w:sz="4" w:space="0" w:color="auto"/>
              <w:bottom w:val="single" w:sz="4" w:space="0" w:color="auto"/>
              <w:right w:val="single" w:sz="4" w:space="0" w:color="auto"/>
            </w:tcBorders>
          </w:tcPr>
          <w:p w14:paraId="78BDE40B" w14:textId="77777777" w:rsidR="006149A2" w:rsidRPr="00B20AE8" w:rsidRDefault="006149A2" w:rsidP="0039402F">
            <w:pPr>
              <w:pStyle w:val="TAL"/>
            </w:pPr>
            <w:r w:rsidRPr="00B20AE8">
              <w:t>0 Hz</w:t>
            </w:r>
          </w:p>
        </w:tc>
        <w:tc>
          <w:tcPr>
            <w:tcW w:w="2821" w:type="dxa"/>
            <w:tcBorders>
              <w:top w:val="single" w:sz="4" w:space="0" w:color="auto"/>
              <w:left w:val="single" w:sz="4" w:space="0" w:color="auto"/>
              <w:bottom w:val="single" w:sz="4" w:space="0" w:color="auto"/>
              <w:right w:val="single" w:sz="4" w:space="0" w:color="auto"/>
            </w:tcBorders>
          </w:tcPr>
          <w:p w14:paraId="27E266F2" w14:textId="77777777" w:rsidR="006149A2" w:rsidRPr="00B20AE8" w:rsidRDefault="006149A2" w:rsidP="0039402F">
            <w:pPr>
              <w:pStyle w:val="TAL"/>
            </w:pPr>
            <w:r w:rsidRPr="00B20AE8">
              <w:t>Limit</w:t>
            </w:r>
          </w:p>
        </w:tc>
      </w:tr>
      <w:tr w:rsidR="004F339F" w:rsidRPr="00B20AE8" w14:paraId="2991B18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14097C2" w14:textId="77777777" w:rsidR="006149A2" w:rsidRPr="00B20AE8" w:rsidRDefault="006149A2" w:rsidP="0039402F">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360AC644" w14:textId="7DB0A594"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.7.3</w:t>
            </w:r>
          </w:p>
        </w:tc>
        <w:tc>
          <w:tcPr>
            <w:tcW w:w="2675" w:type="dxa"/>
            <w:tcBorders>
              <w:top w:val="single" w:sz="4" w:space="0" w:color="auto"/>
              <w:left w:val="single" w:sz="4" w:space="0" w:color="auto"/>
              <w:bottom w:val="single" w:sz="4" w:space="0" w:color="auto"/>
              <w:right w:val="single" w:sz="4" w:space="0" w:color="auto"/>
            </w:tcBorders>
          </w:tcPr>
          <w:p w14:paraId="566501E8" w14:textId="77777777" w:rsidR="006149A2" w:rsidRPr="00B20AE8" w:rsidRDefault="006149A2" w:rsidP="0039402F">
            <w:pPr>
              <w:pStyle w:val="TAL"/>
            </w:pPr>
            <w:r w:rsidRPr="00B20AE8">
              <w:t>ACLR / CACLR</w:t>
            </w:r>
          </w:p>
          <w:p w14:paraId="7C070E00" w14:textId="77777777" w:rsidR="006149A2" w:rsidRPr="00B20AE8" w:rsidRDefault="006149A2" w:rsidP="0039402F">
            <w:pPr>
              <w:pStyle w:val="TAL"/>
            </w:pPr>
            <w:r w:rsidRPr="00B20AE8">
              <w:t>1.0 dB, f ≤ 3.0 GHz</w:t>
            </w:r>
          </w:p>
          <w:p w14:paraId="35B10558" w14:textId="77777777" w:rsidR="006149A2" w:rsidRPr="00B20AE8" w:rsidRDefault="006149A2" w:rsidP="0039402F">
            <w:pPr>
              <w:pStyle w:val="TAL"/>
            </w:pPr>
            <w:r w:rsidRPr="00B20AE8">
              <w:t>1.2 dB, 3.0 GHz &lt; f ≤ 4.2</w:t>
            </w:r>
          </w:p>
          <w:p w14:paraId="6326D7CF" w14:textId="77777777" w:rsidR="006149A2" w:rsidRPr="00B20AE8" w:rsidRDefault="006149A2" w:rsidP="0039402F">
            <w:pPr>
              <w:pStyle w:val="TAL"/>
            </w:pPr>
            <w:r w:rsidRPr="00B20AE8">
              <w:t>Absolute limit</w:t>
            </w:r>
          </w:p>
          <w:p w14:paraId="64320E0B" w14:textId="77777777" w:rsidR="006149A2" w:rsidRPr="00B20AE8" w:rsidRDefault="006149A2" w:rsidP="0039402F">
            <w:pPr>
              <w:pStyle w:val="TAL"/>
            </w:pPr>
            <w:r w:rsidRPr="00B20AE8">
              <w:t>0 dB</w:t>
            </w:r>
          </w:p>
        </w:tc>
        <w:tc>
          <w:tcPr>
            <w:tcW w:w="2821" w:type="dxa"/>
            <w:tcBorders>
              <w:top w:val="single" w:sz="4" w:space="0" w:color="auto"/>
              <w:left w:val="single" w:sz="4" w:space="0" w:color="auto"/>
              <w:bottom w:val="single" w:sz="4" w:space="0" w:color="auto"/>
              <w:right w:val="single" w:sz="4" w:space="0" w:color="auto"/>
            </w:tcBorders>
          </w:tcPr>
          <w:p w14:paraId="6F51A0C6" w14:textId="77777777" w:rsidR="006149A2" w:rsidRPr="00B20AE8" w:rsidRDefault="006149A2" w:rsidP="0039402F">
            <w:pPr>
              <w:pStyle w:val="TAL"/>
            </w:pPr>
            <w:r w:rsidRPr="00B20AE8">
              <w:t>Limit + TT</w:t>
            </w:r>
          </w:p>
        </w:tc>
      </w:tr>
      <w:tr w:rsidR="004F339F" w:rsidRPr="00B20AE8" w14:paraId="2D279E7F"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55493EF" w14:textId="77777777" w:rsidR="006149A2" w:rsidRPr="00B20AE8" w:rsidRDefault="006149A2" w:rsidP="0039402F">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28BC1663" w14:textId="24EF574F"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52B39048" w14:textId="6519A1A6" w:rsidR="006149A2" w:rsidRPr="00B20AE8" w:rsidRDefault="006149A2" w:rsidP="0039402F">
            <w:pPr>
              <w:pStyle w:val="TAL"/>
            </w:pPr>
            <w:r w:rsidRPr="00B20AE8">
              <w:t>1.8 dB, f ≤ 3.0</w:t>
            </w:r>
            <w:r w:rsidR="00A33949">
              <w:t xml:space="preserve"> </w:t>
            </w:r>
            <w:r w:rsidRPr="00B20AE8">
              <w:t>GHz</w:t>
            </w:r>
          </w:p>
          <w:p w14:paraId="4DB2FC76" w14:textId="1014945C" w:rsidR="006149A2" w:rsidRPr="00B20AE8" w:rsidRDefault="006149A2" w:rsidP="0039402F">
            <w:pPr>
              <w:pStyle w:val="TAL"/>
            </w:pPr>
            <w:r w:rsidRPr="00B20AE8">
              <w:t>2.0 dB, 3.0</w:t>
            </w:r>
            <w:r w:rsidR="00A33949">
              <w:t xml:space="preserve"> </w:t>
            </w:r>
            <w:r w:rsidRPr="00B20AE8">
              <w:t>GHz &lt; f ≤ 4.2</w:t>
            </w:r>
            <w:r w:rsidR="00A33949">
              <w:t xml:space="preserve"> </w:t>
            </w:r>
            <w:r w:rsidRPr="00B20AE8">
              <w:t>GHz</w:t>
            </w:r>
          </w:p>
          <w:p w14:paraId="668C20B1" w14:textId="77777777" w:rsidR="006149A2" w:rsidRPr="00B20AE8" w:rsidRDefault="006149A2" w:rsidP="0039402F">
            <w:pPr>
              <w:pStyle w:val="TAL"/>
            </w:pPr>
            <w:r w:rsidRPr="00B20AE8" w:rsidDel="00C50348">
              <w:t>FFS</w:t>
            </w:r>
          </w:p>
        </w:tc>
        <w:tc>
          <w:tcPr>
            <w:tcW w:w="2821" w:type="dxa"/>
            <w:tcBorders>
              <w:top w:val="single" w:sz="4" w:space="0" w:color="auto"/>
              <w:left w:val="single" w:sz="4" w:space="0" w:color="auto"/>
              <w:bottom w:val="single" w:sz="4" w:space="0" w:color="auto"/>
              <w:right w:val="single" w:sz="4" w:space="0" w:color="auto"/>
            </w:tcBorders>
          </w:tcPr>
          <w:p w14:paraId="28CF20BC" w14:textId="77777777" w:rsidR="006149A2" w:rsidRPr="00B20AE8" w:rsidRDefault="006149A2" w:rsidP="0039402F">
            <w:pPr>
              <w:pStyle w:val="TAL"/>
            </w:pPr>
            <w:r w:rsidRPr="00B20AE8">
              <w:t>Limit + TT</w:t>
            </w:r>
          </w:p>
        </w:tc>
      </w:tr>
      <w:tr w:rsidR="004F339F" w:rsidRPr="00B20AE8" w14:paraId="0E39EAED"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3F82B93" w14:textId="77777777" w:rsidR="006149A2" w:rsidRPr="00B20AE8" w:rsidRDefault="006149A2" w:rsidP="0039402F">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42ACA482" w14:textId="27973648"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393D659D" w14:textId="77777777" w:rsidR="00A00A22" w:rsidRPr="00B20AE8" w:rsidRDefault="00A00A22" w:rsidP="0039402F">
            <w:pPr>
              <w:pStyle w:val="TAL"/>
            </w:pPr>
            <w:r w:rsidRPr="00B20AE8">
              <w:t>close to carrier (&lt;10</w:t>
            </w:r>
            <w:r>
              <w:t xml:space="preserve"> </w:t>
            </w:r>
            <w:r w:rsidRPr="00B20AE8">
              <w:t>MHz)</w:t>
            </w:r>
          </w:p>
          <w:p w14:paraId="037012B4" w14:textId="77777777" w:rsidR="00A00A22" w:rsidRPr="00B20AE8" w:rsidRDefault="00A00A22" w:rsidP="0039402F">
            <w:pPr>
              <w:pStyle w:val="TAL"/>
            </w:pPr>
            <w:r w:rsidRPr="00B20AE8">
              <w:t>1.8 dB, f ≤ 3.0</w:t>
            </w:r>
            <w:r>
              <w:t xml:space="preserve"> </w:t>
            </w:r>
            <w:r w:rsidRPr="00B20AE8">
              <w:t>GHz</w:t>
            </w:r>
          </w:p>
          <w:p w14:paraId="7D8A2E9F" w14:textId="77777777" w:rsidR="00A00A22" w:rsidRPr="00B20AE8" w:rsidRDefault="00A00A22" w:rsidP="0039402F">
            <w:pPr>
              <w:pStyle w:val="TAL"/>
            </w:pPr>
            <w:r w:rsidRPr="00B20AE8">
              <w:t>2.0 dB, 3.0</w:t>
            </w:r>
            <w:r>
              <w:t xml:space="preserve"> </w:t>
            </w:r>
            <w:r w:rsidRPr="00B20AE8">
              <w:t>GHz &lt; f ≤ 4.2</w:t>
            </w:r>
            <w:r>
              <w:t xml:space="preserve"> </w:t>
            </w:r>
            <w:r w:rsidRPr="00B20AE8">
              <w:t>GHz</w:t>
            </w:r>
          </w:p>
          <w:p w14:paraId="392B828C" w14:textId="77777777" w:rsidR="00A00A22" w:rsidRPr="00B20AE8" w:rsidRDefault="00A00A22" w:rsidP="0039402F">
            <w:pPr>
              <w:pStyle w:val="TAL"/>
            </w:pPr>
            <w:r w:rsidRPr="00B20AE8">
              <w:t>far from carrier ( ≥10</w:t>
            </w:r>
            <w:r>
              <w:t xml:space="preserve"> </w:t>
            </w:r>
            <w:r w:rsidRPr="00B20AE8">
              <w:t>MHz)</w:t>
            </w:r>
          </w:p>
          <w:p w14:paraId="553C0734" w14:textId="77777777" w:rsidR="00A00A22" w:rsidRDefault="00A00A22" w:rsidP="0039402F">
            <w:pPr>
              <w:pStyle w:val="TAL"/>
            </w:pPr>
            <w:r w:rsidRPr="00B20AE8">
              <w:t>0dB</w:t>
            </w:r>
          </w:p>
          <w:p w14:paraId="7CFFFEE1" w14:textId="7AED47A1" w:rsidR="006149A2" w:rsidRPr="00B20AE8" w:rsidRDefault="00A00A22" w:rsidP="0039402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3E1F328" w14:textId="77777777" w:rsidR="006149A2" w:rsidRPr="00B20AE8" w:rsidRDefault="006149A2" w:rsidP="0039402F">
            <w:pPr>
              <w:pStyle w:val="TAL"/>
            </w:pPr>
            <w:r w:rsidRPr="00B20AE8">
              <w:t>Limit + TT</w:t>
            </w:r>
          </w:p>
        </w:tc>
      </w:tr>
      <w:tr w:rsidR="004F339F" w:rsidRPr="00B20AE8" w14:paraId="3227D172"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EF62BB6" w14:textId="51BF2B0E" w:rsidR="006149A2" w:rsidRPr="00B20AE8" w:rsidRDefault="006149A2" w:rsidP="0039402F">
            <w:pPr>
              <w:pStyle w:val="TAL"/>
            </w:pPr>
            <w:r w:rsidRPr="00B20AE8">
              <w:t>6.7.6.2</w:t>
            </w:r>
            <w:r w:rsidR="003D3C64">
              <w:t xml:space="preserve"> </w:t>
            </w:r>
            <w:r w:rsidRPr="00B20AE8">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24F7C600" w14:textId="44D567FF"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.7.6.2.1, 9.7.6.3.1 and 9.7.6.4.1</w:t>
            </w:r>
          </w:p>
        </w:tc>
        <w:tc>
          <w:tcPr>
            <w:tcW w:w="2675" w:type="dxa"/>
            <w:tcBorders>
              <w:top w:val="single" w:sz="4" w:space="0" w:color="auto"/>
              <w:left w:val="single" w:sz="4" w:space="0" w:color="auto"/>
              <w:bottom w:val="single" w:sz="4" w:space="0" w:color="auto"/>
              <w:right w:val="single" w:sz="4" w:space="0" w:color="auto"/>
            </w:tcBorders>
          </w:tcPr>
          <w:p w14:paraId="5073C285" w14:textId="77777777" w:rsidR="006149A2" w:rsidRPr="00B20AE8" w:rsidRDefault="006149A2" w:rsidP="0039402F">
            <w:pPr>
              <w:pStyle w:val="TAL"/>
            </w:pPr>
            <w:r w:rsidRPr="00B20AE8">
              <w:t>0dB</w:t>
            </w:r>
          </w:p>
        </w:tc>
        <w:tc>
          <w:tcPr>
            <w:tcW w:w="2821" w:type="dxa"/>
            <w:tcBorders>
              <w:top w:val="single" w:sz="4" w:space="0" w:color="auto"/>
              <w:left w:val="single" w:sz="4" w:space="0" w:color="auto"/>
              <w:bottom w:val="single" w:sz="4" w:space="0" w:color="auto"/>
              <w:right w:val="single" w:sz="4" w:space="0" w:color="auto"/>
            </w:tcBorders>
          </w:tcPr>
          <w:p w14:paraId="03FA3DF7" w14:textId="77777777" w:rsidR="006149A2" w:rsidRPr="00B20AE8" w:rsidRDefault="006149A2" w:rsidP="0039402F">
            <w:pPr>
              <w:pStyle w:val="TAL"/>
            </w:pPr>
            <w:r w:rsidRPr="00B20AE8">
              <w:t>FFS</w:t>
            </w:r>
          </w:p>
        </w:tc>
      </w:tr>
      <w:tr w:rsidR="004F339F" w:rsidRPr="00B20AE8" w14:paraId="19D5DAE8"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9ADC67" w14:textId="77777777" w:rsidR="006149A2" w:rsidRPr="00B20AE8" w:rsidRDefault="006149A2" w:rsidP="0039402F">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1C063B07" w14:textId="2A9CA377"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.7.6.2.2, 9.7.6.3.2 and 9.7.6.4.2</w:t>
            </w:r>
          </w:p>
        </w:tc>
        <w:tc>
          <w:tcPr>
            <w:tcW w:w="2675" w:type="dxa"/>
            <w:tcBorders>
              <w:top w:val="single" w:sz="4" w:space="0" w:color="auto"/>
              <w:left w:val="single" w:sz="4" w:space="0" w:color="auto"/>
              <w:bottom w:val="single" w:sz="4" w:space="0" w:color="auto"/>
              <w:right w:val="single" w:sz="4" w:space="0" w:color="auto"/>
            </w:tcBorders>
          </w:tcPr>
          <w:p w14:paraId="36134CB1" w14:textId="620068F6" w:rsidR="006149A2" w:rsidRPr="00B20AE8" w:rsidRDefault="006149A2" w:rsidP="0039402F">
            <w:pPr>
              <w:pStyle w:val="TAL"/>
            </w:pPr>
            <w:r w:rsidRPr="00B20AE8">
              <w:t>3.1 dB, f ≤ 3.0</w:t>
            </w:r>
            <w:r w:rsidR="00A33949">
              <w:t xml:space="preserve"> </w:t>
            </w:r>
            <w:r w:rsidRPr="00B20AE8">
              <w:t>GHz</w:t>
            </w:r>
          </w:p>
          <w:p w14:paraId="1D71F147" w14:textId="3261EEAD" w:rsidR="006149A2" w:rsidRPr="00B20AE8" w:rsidRDefault="006149A2" w:rsidP="0039402F">
            <w:pPr>
              <w:pStyle w:val="TAL"/>
            </w:pPr>
            <w:r w:rsidRPr="00B20AE8">
              <w:t>3.3 dB, 3.0</w:t>
            </w:r>
            <w:r w:rsidR="00A33949">
              <w:t xml:space="preserve"> </w:t>
            </w:r>
            <w:r w:rsidRPr="00B20AE8">
              <w:t>GHz &lt; f ≤ 4.2</w:t>
            </w:r>
            <w:r w:rsidR="00A33949">
              <w:t xml:space="preserve"> </w:t>
            </w:r>
            <w:r w:rsidRPr="00B20AE8">
              <w:t>GHz</w:t>
            </w:r>
          </w:p>
          <w:p w14:paraId="3741F581" w14:textId="77777777" w:rsidR="006149A2" w:rsidRPr="00B20AE8" w:rsidRDefault="006149A2" w:rsidP="0039402F">
            <w:pPr>
              <w:pStyle w:val="TAL"/>
            </w:pPr>
          </w:p>
        </w:tc>
        <w:tc>
          <w:tcPr>
            <w:tcW w:w="2821" w:type="dxa"/>
            <w:tcBorders>
              <w:top w:val="single" w:sz="4" w:space="0" w:color="auto"/>
              <w:left w:val="single" w:sz="4" w:space="0" w:color="auto"/>
              <w:bottom w:val="single" w:sz="4" w:space="0" w:color="auto"/>
              <w:right w:val="single" w:sz="4" w:space="0" w:color="auto"/>
            </w:tcBorders>
          </w:tcPr>
          <w:p w14:paraId="78741EFD" w14:textId="77777777" w:rsidR="006149A2" w:rsidRPr="00B20AE8" w:rsidRDefault="006149A2" w:rsidP="0039402F">
            <w:pPr>
              <w:pStyle w:val="TAL"/>
            </w:pPr>
            <w:r w:rsidRPr="00B20AE8">
              <w:t>Limit + TT</w:t>
            </w:r>
          </w:p>
        </w:tc>
      </w:tr>
      <w:tr w:rsidR="004F339F" w:rsidRPr="00B20AE8" w14:paraId="66D70B2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3BA7A9" w14:textId="77777777" w:rsidR="006149A2" w:rsidRPr="00B20AE8" w:rsidRDefault="006149A2" w:rsidP="0039402F">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579BCCC5" w14:textId="374388FB"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.7.6.2.3, 9.7.6.3.3 and 9.7.6.4.3</w:t>
            </w:r>
          </w:p>
        </w:tc>
        <w:tc>
          <w:tcPr>
            <w:tcW w:w="2675" w:type="dxa"/>
            <w:tcBorders>
              <w:top w:val="single" w:sz="4" w:space="0" w:color="auto"/>
              <w:left w:val="single" w:sz="4" w:space="0" w:color="auto"/>
              <w:bottom w:val="single" w:sz="4" w:space="0" w:color="auto"/>
              <w:right w:val="single" w:sz="4" w:space="0" w:color="auto"/>
            </w:tcBorders>
          </w:tcPr>
          <w:p w14:paraId="5A310043" w14:textId="77777777" w:rsidR="00A00A22" w:rsidRPr="00B20AE8" w:rsidRDefault="00A00A22" w:rsidP="0039402F">
            <w:pPr>
              <w:pStyle w:val="TAL"/>
            </w:pPr>
            <w:r w:rsidRPr="00B20AE8">
              <w:t>2.6 dB, f ≤ 3.0</w:t>
            </w:r>
            <w:r>
              <w:t xml:space="preserve"> </w:t>
            </w:r>
            <w:r w:rsidRPr="00B20AE8">
              <w:t>GHz</w:t>
            </w:r>
          </w:p>
          <w:p w14:paraId="24E3FCE8" w14:textId="77777777" w:rsidR="00A00A22" w:rsidRPr="00B20AE8" w:rsidRDefault="00A00A22" w:rsidP="0039402F">
            <w:pPr>
              <w:pStyle w:val="TAL"/>
            </w:pPr>
            <w:r w:rsidRPr="00B20AE8">
              <w:t>3.0 dB, 3.0</w:t>
            </w:r>
            <w:r>
              <w:t xml:space="preserve"> </w:t>
            </w:r>
            <w:r w:rsidRPr="00B20AE8">
              <w:t>GHz &lt; f ≤ 4.2</w:t>
            </w:r>
            <w:r>
              <w:t xml:space="preserve"> </w:t>
            </w:r>
            <w:r w:rsidRPr="00B20AE8">
              <w:t>GHz</w:t>
            </w:r>
          </w:p>
          <w:p w14:paraId="596A1FB4" w14:textId="77777777" w:rsidR="00A00A22" w:rsidRPr="00B20AE8" w:rsidRDefault="00A00A22" w:rsidP="0039402F">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574F2AE9" w14:textId="77777777" w:rsidR="00A00A22" w:rsidRPr="00B20AE8" w:rsidRDefault="00A00A22" w:rsidP="0039402F">
            <w:pPr>
              <w:pStyle w:val="TAL"/>
            </w:pPr>
          </w:p>
          <w:p w14:paraId="132E036A" w14:textId="77777777" w:rsidR="00A00A22" w:rsidRPr="00B20AE8" w:rsidRDefault="00A00A22" w:rsidP="0039402F">
            <w:pPr>
              <w:pStyle w:val="TAL"/>
            </w:pPr>
            <w:r w:rsidRPr="00B20AE8">
              <w:rPr>
                <w:rFonts w:hint="eastAsia"/>
              </w:rPr>
              <w:t>F</w:t>
            </w:r>
            <w:r w:rsidRPr="00B20AE8">
              <w:t>or co-existence with</w:t>
            </w:r>
            <w:r w:rsidRPr="00B20AE8" w:rsidDel="00E2020E">
              <w:t xml:space="preserve"> </w:t>
            </w:r>
            <w:r w:rsidRPr="00B20AE8">
              <w:t>PHS and public safety bands.</w:t>
            </w:r>
          </w:p>
          <w:p w14:paraId="6745BA05" w14:textId="77777777" w:rsidR="00A00A22" w:rsidRDefault="00A00A22" w:rsidP="0039402F">
            <w:pPr>
              <w:pStyle w:val="TAL"/>
            </w:pPr>
            <w:r w:rsidRPr="00B20AE8">
              <w:t>0</w:t>
            </w:r>
            <w:r w:rsidRPr="00B20AE8">
              <w:rPr>
                <w:rFonts w:hint="eastAsia"/>
              </w:rPr>
              <w:t xml:space="preserve"> dB</w:t>
            </w:r>
          </w:p>
          <w:p w14:paraId="78FE3AB6" w14:textId="77777777" w:rsidR="00A00A22" w:rsidRDefault="00A00A22" w:rsidP="0039402F">
            <w:pPr>
              <w:pStyle w:val="TAL"/>
            </w:pPr>
          </w:p>
          <w:p w14:paraId="71810E78" w14:textId="4C1F63B5" w:rsidR="006149A2" w:rsidRPr="00B20AE8" w:rsidRDefault="00A00A22" w:rsidP="0039402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F151517" w14:textId="77777777" w:rsidR="006149A2" w:rsidRPr="00B20AE8" w:rsidRDefault="006149A2" w:rsidP="0039402F">
            <w:pPr>
              <w:pStyle w:val="TAL"/>
            </w:pPr>
            <w:r w:rsidRPr="00B20AE8">
              <w:t>Limit + TT</w:t>
            </w:r>
          </w:p>
        </w:tc>
      </w:tr>
      <w:tr w:rsidR="004F339F" w:rsidRPr="00B20AE8" w14:paraId="39C7FE6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2D4352E" w14:textId="77777777" w:rsidR="006149A2" w:rsidRPr="00B20AE8" w:rsidRDefault="006149A2" w:rsidP="0039402F">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2090746" w14:textId="768A7312"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.7.6.2.4, 9.7.6.3.4 and 9.7.6.4.4</w:t>
            </w:r>
          </w:p>
        </w:tc>
        <w:tc>
          <w:tcPr>
            <w:tcW w:w="2675" w:type="dxa"/>
            <w:tcBorders>
              <w:top w:val="single" w:sz="4" w:space="0" w:color="auto"/>
              <w:left w:val="single" w:sz="4" w:space="0" w:color="auto"/>
              <w:bottom w:val="single" w:sz="4" w:space="0" w:color="auto"/>
              <w:right w:val="single" w:sz="4" w:space="0" w:color="auto"/>
            </w:tcBorders>
          </w:tcPr>
          <w:p w14:paraId="2F68A893" w14:textId="3ABB7629" w:rsidR="006149A2" w:rsidRPr="00B20AE8" w:rsidRDefault="006149A2" w:rsidP="0039402F">
            <w:pPr>
              <w:pStyle w:val="TAL"/>
            </w:pPr>
            <w:r w:rsidRPr="00B20AE8">
              <w:t>3.1 dB, f ≤ 3.0</w:t>
            </w:r>
            <w:r w:rsidR="00A33949">
              <w:t xml:space="preserve"> </w:t>
            </w:r>
            <w:r w:rsidRPr="00B20AE8">
              <w:t>GHz</w:t>
            </w:r>
          </w:p>
          <w:p w14:paraId="5D17E652" w14:textId="3237A8E1" w:rsidR="00846893" w:rsidRPr="00B20AE8" w:rsidRDefault="006149A2" w:rsidP="0039402F">
            <w:pPr>
              <w:pStyle w:val="TAL"/>
            </w:pPr>
            <w:r w:rsidRPr="00B20AE8">
              <w:t>3.3 dB, 3.0</w:t>
            </w:r>
            <w:r w:rsidR="00A33949">
              <w:t xml:space="preserve"> </w:t>
            </w:r>
            <w:r w:rsidRPr="00B20AE8">
              <w:t>GHz &lt; f ≤ 4.2</w:t>
            </w:r>
            <w:r w:rsidR="00A33949">
              <w:t xml:space="preserve"> </w:t>
            </w:r>
            <w:r w:rsidRPr="00B20AE8">
              <w:t>GHz</w:t>
            </w:r>
          </w:p>
          <w:p w14:paraId="78EBBD3D" w14:textId="04939784" w:rsidR="006149A2" w:rsidRPr="00B20AE8" w:rsidRDefault="00846893" w:rsidP="0039402F">
            <w:pPr>
              <w:pStyle w:val="TAL"/>
            </w:pPr>
            <w:r w:rsidRPr="00B20AE8">
              <w:t>3.</w:t>
            </w:r>
            <w:r w:rsidRPr="00B20AE8">
              <w:rPr>
                <w:rFonts w:hint="eastAsia"/>
              </w:rPr>
              <w:t>4</w:t>
            </w:r>
            <w:r w:rsidRPr="00B20AE8">
              <w:t xml:space="preserve"> dB, </w:t>
            </w:r>
            <w:r w:rsidRPr="00B20AE8">
              <w:rPr>
                <w:rFonts w:hint="eastAsia"/>
              </w:rPr>
              <w:t>4</w:t>
            </w:r>
            <w:r w:rsidRPr="00B20AE8">
              <w:t>.</w:t>
            </w:r>
            <w:r w:rsidRPr="00B20AE8">
              <w:rPr>
                <w:rFonts w:hint="eastAsia"/>
              </w:rPr>
              <w:t>2</w:t>
            </w:r>
            <w:r w:rsidR="00A33949">
              <w:t xml:space="preserve"> </w:t>
            </w:r>
            <w:r w:rsidRPr="00B20AE8">
              <w:t xml:space="preserve">GHz &lt; f ≤ </w:t>
            </w:r>
            <w:r w:rsidRPr="00B20AE8">
              <w:rPr>
                <w:rFonts w:hint="eastAsia"/>
              </w:rPr>
              <w:t>6.0</w:t>
            </w:r>
            <w:r w:rsidRPr="00B20AE8">
              <w:t xml:space="preserve"> GHz</w:t>
            </w:r>
          </w:p>
        </w:tc>
        <w:tc>
          <w:tcPr>
            <w:tcW w:w="2821" w:type="dxa"/>
            <w:tcBorders>
              <w:top w:val="single" w:sz="4" w:space="0" w:color="auto"/>
              <w:left w:val="single" w:sz="4" w:space="0" w:color="auto"/>
              <w:bottom w:val="single" w:sz="4" w:space="0" w:color="auto"/>
              <w:right w:val="single" w:sz="4" w:space="0" w:color="auto"/>
            </w:tcBorders>
          </w:tcPr>
          <w:p w14:paraId="06C7CB1E" w14:textId="77777777" w:rsidR="006149A2" w:rsidRPr="00B20AE8" w:rsidRDefault="006149A2" w:rsidP="0039402F">
            <w:pPr>
              <w:pStyle w:val="TAL"/>
            </w:pPr>
            <w:r w:rsidRPr="00B20AE8">
              <w:t>Limit + TT</w:t>
            </w:r>
          </w:p>
        </w:tc>
      </w:tr>
      <w:tr w:rsidR="006149A2" w:rsidRPr="00B20AE8" w14:paraId="557A649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4877EB0B" w14:textId="77777777" w:rsidR="006149A2" w:rsidRPr="00B20AE8" w:rsidRDefault="006149A2" w:rsidP="0039402F">
            <w:pPr>
              <w:pStyle w:val="TAL"/>
            </w:pPr>
            <w:r w:rsidRPr="00B20AE8">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B80EA3A" w14:textId="41395CCF"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6]</w:t>
            </w:r>
          </w:p>
        </w:tc>
        <w:tc>
          <w:tcPr>
            <w:tcW w:w="2675" w:type="dxa"/>
            <w:tcBorders>
              <w:top w:val="single" w:sz="4" w:space="0" w:color="auto"/>
              <w:left w:val="single" w:sz="4" w:space="0" w:color="auto"/>
              <w:bottom w:val="single" w:sz="4" w:space="0" w:color="auto"/>
              <w:right w:val="single" w:sz="4" w:space="0" w:color="auto"/>
            </w:tcBorders>
          </w:tcPr>
          <w:p w14:paraId="5BA675C1" w14:textId="77777777" w:rsidR="006149A2" w:rsidRPr="00B20AE8" w:rsidRDefault="006149A2" w:rsidP="0039402F">
            <w:pPr>
              <w:pStyle w:val="TAL"/>
            </w:pPr>
            <w:r w:rsidRPr="00B20AE8">
              <w:t>0dB</w:t>
            </w:r>
          </w:p>
        </w:tc>
        <w:tc>
          <w:tcPr>
            <w:tcW w:w="2821" w:type="dxa"/>
            <w:tcBorders>
              <w:top w:val="single" w:sz="4" w:space="0" w:color="auto"/>
              <w:left w:val="single" w:sz="4" w:space="0" w:color="auto"/>
              <w:bottom w:val="single" w:sz="4" w:space="0" w:color="auto"/>
              <w:right w:val="single" w:sz="4" w:space="0" w:color="auto"/>
            </w:tcBorders>
          </w:tcPr>
          <w:p w14:paraId="1C006048" w14:textId="77777777" w:rsidR="006149A2" w:rsidRPr="00B20AE8" w:rsidRDefault="006149A2" w:rsidP="0039402F">
            <w:pPr>
              <w:pStyle w:val="TAL"/>
            </w:pPr>
          </w:p>
        </w:tc>
      </w:tr>
    </w:tbl>
    <w:p w14:paraId="5372357F" w14:textId="77777777" w:rsidR="001B77FD" w:rsidRPr="00B20AE8" w:rsidRDefault="001B77FD" w:rsidP="0039402F"/>
    <w:p w14:paraId="5F7B22E6" w14:textId="77777777" w:rsidR="001B77FD" w:rsidRPr="00B20AE8" w:rsidRDefault="001B77FD" w:rsidP="00673E8E">
      <w:pPr>
        <w:pStyle w:val="Heading1"/>
      </w:pPr>
      <w:bookmarkStart w:id="6396" w:name="_Toc21123330"/>
      <w:bookmarkStart w:id="6397" w:name="_Toc45907523"/>
      <w:bookmarkStart w:id="6398" w:name="_Toc53181627"/>
      <w:bookmarkStart w:id="6399" w:name="_Toc61117392"/>
      <w:bookmarkStart w:id="6400" w:name="_Toc67081244"/>
      <w:bookmarkStart w:id="6401" w:name="_Toc68770596"/>
      <w:bookmarkStart w:id="6402" w:name="_Toc74755659"/>
      <w:bookmarkStart w:id="6403" w:name="_Toc76506583"/>
      <w:bookmarkStart w:id="6404" w:name="_Toc83113502"/>
      <w:bookmarkStart w:id="6405" w:name="_Toc89876705"/>
      <w:bookmarkStart w:id="6406" w:name="_Toc98711605"/>
      <w:bookmarkStart w:id="6407" w:name="_Toc145097472"/>
      <w:bookmarkStart w:id="6408" w:name="_Toc161848722"/>
      <w:r w:rsidRPr="00B20AE8">
        <w:t>C.3</w:t>
      </w:r>
      <w:r w:rsidRPr="00B20AE8">
        <w:tab/>
      </w:r>
      <w:r w:rsidRPr="00B20AE8">
        <w:rPr>
          <w:lang w:eastAsia="sv-SE"/>
        </w:rPr>
        <w:t>Measurement of receiv</w:t>
      </w:r>
      <w:r w:rsidRPr="00B20AE8">
        <w:t>er (OTA)</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11F6C2A0" w14:textId="77777777" w:rsidR="001B77FD" w:rsidRPr="00B20AE8" w:rsidRDefault="001B77FD" w:rsidP="0039402F">
      <w:pPr>
        <w:pStyle w:val="TH"/>
      </w:pPr>
      <w:r w:rsidRPr="00B20AE8">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4F339F" w:rsidRPr="00B20AE8" w14:paraId="7417923E" w14:textId="77777777" w:rsidTr="00F437E4">
        <w:trPr>
          <w:cantSplit/>
          <w:jc w:val="center"/>
        </w:trPr>
        <w:tc>
          <w:tcPr>
            <w:tcW w:w="1540" w:type="dxa"/>
          </w:tcPr>
          <w:p w14:paraId="42952B46" w14:textId="77777777" w:rsidR="001B77FD" w:rsidRPr="00B20AE8" w:rsidRDefault="001B77FD" w:rsidP="0039402F">
            <w:pPr>
              <w:pStyle w:val="TAH"/>
            </w:pPr>
            <w:r w:rsidRPr="00B20AE8">
              <w:t xml:space="preserve">Test </w:t>
            </w:r>
          </w:p>
        </w:tc>
        <w:tc>
          <w:tcPr>
            <w:tcW w:w="2679" w:type="dxa"/>
          </w:tcPr>
          <w:p w14:paraId="6FA9EA47" w14:textId="2F1A835C" w:rsidR="001B77FD" w:rsidRPr="00B20AE8" w:rsidRDefault="001B77FD" w:rsidP="0039402F">
            <w:pPr>
              <w:pStyle w:val="TAH"/>
            </w:pPr>
            <w:r w:rsidRPr="00B20AE8">
              <w:t xml:space="preserve">Minimum Requirement </w:t>
            </w:r>
            <w:r w:rsidR="00B56FF9" w:rsidRPr="00B20AE8">
              <w:t xml:space="preserve">in </w:t>
            </w:r>
            <w:r w:rsidR="003D3C64" w:rsidRPr="00B20AE8">
              <w:t>TS</w:t>
            </w:r>
            <w:r w:rsidR="00B56FF9" w:rsidRPr="00B20AE8">
              <w:t> </w:t>
            </w:r>
            <w:r w:rsidR="00B17621" w:rsidRPr="00B20AE8">
              <w:t>37</w:t>
            </w:r>
            <w:r w:rsidRPr="00B20AE8">
              <w:t>.105</w:t>
            </w:r>
            <w:r w:rsidR="003D3C64">
              <w:t> </w:t>
            </w:r>
            <w:r w:rsidR="003D3C64" w:rsidRPr="00B20AE8">
              <w:t>[</w:t>
            </w:r>
            <w:r w:rsidR="00B56FF9" w:rsidRPr="00B20AE8">
              <w:t>6]</w:t>
            </w:r>
          </w:p>
        </w:tc>
        <w:tc>
          <w:tcPr>
            <w:tcW w:w="2657" w:type="dxa"/>
          </w:tcPr>
          <w:p w14:paraId="648D9B6E" w14:textId="77777777" w:rsidR="001B77FD" w:rsidRPr="00B20AE8" w:rsidRDefault="001B77FD" w:rsidP="0039402F">
            <w:pPr>
              <w:pStyle w:val="TAH"/>
            </w:pPr>
            <w:r w:rsidRPr="00B20AE8">
              <w:t>Test Tolerance</w:t>
            </w:r>
          </w:p>
        </w:tc>
        <w:tc>
          <w:tcPr>
            <w:tcW w:w="2981" w:type="dxa"/>
          </w:tcPr>
          <w:p w14:paraId="2790ABB2" w14:textId="77777777" w:rsidR="001B77FD" w:rsidRPr="00B20AE8" w:rsidRDefault="001B77FD" w:rsidP="0039402F">
            <w:pPr>
              <w:pStyle w:val="TAH"/>
            </w:pPr>
            <w:r w:rsidRPr="00B20AE8">
              <w:t xml:space="preserve">Test Requirement </w:t>
            </w:r>
            <w:r w:rsidR="00B17621" w:rsidRPr="00B20AE8">
              <w:t xml:space="preserve">in </w:t>
            </w:r>
            <w:r w:rsidR="00B56FF9" w:rsidRPr="00B20AE8">
              <w:t>the present document</w:t>
            </w:r>
          </w:p>
        </w:tc>
      </w:tr>
      <w:tr w:rsidR="004F339F" w:rsidRPr="00B20AE8" w14:paraId="031D39A9" w14:textId="77777777" w:rsidTr="00F437E4">
        <w:trPr>
          <w:cantSplit/>
          <w:jc w:val="center"/>
        </w:trPr>
        <w:tc>
          <w:tcPr>
            <w:tcW w:w="1540" w:type="dxa"/>
          </w:tcPr>
          <w:p w14:paraId="475258C6" w14:textId="77777777" w:rsidR="001B77FD" w:rsidRPr="00B20AE8" w:rsidRDefault="001B77FD" w:rsidP="0039402F">
            <w:pPr>
              <w:pStyle w:val="TAL"/>
            </w:pPr>
            <w:r w:rsidRPr="00B20AE8">
              <w:t>7.2 OTA sensitivity</w:t>
            </w:r>
          </w:p>
        </w:tc>
        <w:tc>
          <w:tcPr>
            <w:tcW w:w="2679" w:type="dxa"/>
          </w:tcPr>
          <w:p w14:paraId="3D246E55" w14:textId="3890C3CA" w:rsidR="001B77FD" w:rsidRPr="00B20AE8" w:rsidRDefault="001B77FD" w:rsidP="0039402F">
            <w:pPr>
              <w:pStyle w:val="TAL"/>
            </w:pPr>
            <w:r w:rsidRPr="00B20AE8">
              <w:t xml:space="preserve">See </w:t>
            </w:r>
            <w:r w:rsidR="003D3C64" w:rsidRPr="00B20AE8">
              <w:t>TS</w:t>
            </w:r>
            <w:r w:rsidR="003D3C64">
              <w:t> </w:t>
            </w:r>
            <w:r w:rsidR="003D3C64" w:rsidRPr="00B20AE8">
              <w:t>3</w:t>
            </w:r>
            <w:r w:rsidR="00B56FF9" w:rsidRPr="00B20AE8">
              <w:t>7.105</w:t>
            </w:r>
            <w:r w:rsidR="003D3C64">
              <w:t> </w:t>
            </w:r>
            <w:r w:rsidR="003D3C64" w:rsidRPr="00B20AE8">
              <w:t>[</w:t>
            </w:r>
            <w:r w:rsidR="00B56FF9" w:rsidRPr="00B20AE8">
              <w:t xml:space="preserve">6], </w:t>
            </w:r>
            <w:r w:rsidR="003D3C64">
              <w:t>clause</w:t>
            </w:r>
            <w:r w:rsidR="00B56FF9" w:rsidRPr="00B20AE8">
              <w:t> </w:t>
            </w:r>
            <w:r w:rsidRPr="00B20AE8">
              <w:t>10.2</w:t>
            </w:r>
          </w:p>
        </w:tc>
        <w:tc>
          <w:tcPr>
            <w:tcW w:w="2657" w:type="dxa"/>
          </w:tcPr>
          <w:p w14:paraId="39A99AE1" w14:textId="77777777" w:rsidR="001B77FD" w:rsidRPr="00B20AE8" w:rsidRDefault="001B77FD" w:rsidP="0039402F">
            <w:pPr>
              <w:pStyle w:val="TAL"/>
            </w:pPr>
            <w:r w:rsidRPr="00B20AE8">
              <w:t>1.3 dB, f ≤ 3.</w:t>
            </w:r>
            <w:r w:rsidR="008D32A3" w:rsidRPr="00B20AE8">
              <w:t>0 GHz</w:t>
            </w:r>
          </w:p>
          <w:p w14:paraId="3AA78813" w14:textId="77777777" w:rsidR="001B77FD" w:rsidRPr="00B20AE8" w:rsidRDefault="001B77FD" w:rsidP="0039402F">
            <w:pPr>
              <w:pStyle w:val="TAL"/>
            </w:pPr>
            <w:r w:rsidRPr="00B20AE8">
              <w:t>1.4 dB, 3.</w:t>
            </w:r>
            <w:r w:rsidR="008D32A3" w:rsidRPr="00B20AE8">
              <w:t>0 GHz</w:t>
            </w:r>
            <w:r w:rsidRPr="00B20AE8">
              <w:t xml:space="preserve"> &lt; f ≤ 4.</w:t>
            </w:r>
            <w:r w:rsidR="008D32A3" w:rsidRPr="00B20AE8">
              <w:t>2 GHz</w:t>
            </w:r>
          </w:p>
        </w:tc>
        <w:tc>
          <w:tcPr>
            <w:tcW w:w="2981" w:type="dxa"/>
          </w:tcPr>
          <w:p w14:paraId="481C0EAE" w14:textId="77777777" w:rsidR="001B77FD" w:rsidRPr="00B20AE8" w:rsidRDefault="001B77FD" w:rsidP="0039402F">
            <w:pPr>
              <w:pStyle w:val="TAL"/>
            </w:pPr>
            <w:r w:rsidRPr="00B20AE8">
              <w:t>Formula:</w:t>
            </w:r>
          </w:p>
          <w:p w14:paraId="776BF184" w14:textId="77777777" w:rsidR="001B77FD" w:rsidRPr="00B20AE8" w:rsidRDefault="001B77FD" w:rsidP="0039402F">
            <w:pPr>
              <w:pStyle w:val="TAL"/>
            </w:pPr>
            <w:r w:rsidRPr="00B20AE8">
              <w:t>Declared Minimum EIS + TT</w:t>
            </w:r>
          </w:p>
        </w:tc>
      </w:tr>
      <w:tr w:rsidR="004F339F" w:rsidRPr="00B20AE8" w14:paraId="7C0EA0EE"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1339C0AB" w14:textId="77777777" w:rsidR="006149A2" w:rsidRPr="00B20AE8" w:rsidRDefault="006149A2" w:rsidP="0039402F">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29A12369" w14:textId="67ADAF6B"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10.3</w:t>
            </w:r>
          </w:p>
        </w:tc>
        <w:tc>
          <w:tcPr>
            <w:tcW w:w="2657" w:type="dxa"/>
            <w:tcBorders>
              <w:top w:val="single" w:sz="4" w:space="0" w:color="auto"/>
              <w:left w:val="single" w:sz="4" w:space="0" w:color="auto"/>
              <w:bottom w:val="single" w:sz="4" w:space="0" w:color="auto"/>
              <w:right w:val="single" w:sz="4" w:space="0" w:color="auto"/>
            </w:tcBorders>
          </w:tcPr>
          <w:p w14:paraId="25D841F9" w14:textId="77777777" w:rsidR="006149A2" w:rsidRPr="00B20AE8" w:rsidRDefault="006149A2" w:rsidP="0039402F">
            <w:pPr>
              <w:pStyle w:val="TAL"/>
            </w:pPr>
            <w:r w:rsidRPr="00B20AE8">
              <w:t>1.3 dB, f ≤ 3.0 GHz</w:t>
            </w:r>
          </w:p>
          <w:p w14:paraId="7467A43A" w14:textId="77777777" w:rsidR="006149A2" w:rsidRPr="00B20AE8" w:rsidRDefault="006149A2" w:rsidP="0039402F">
            <w:pPr>
              <w:pStyle w:val="TAL"/>
            </w:pPr>
            <w:r w:rsidRPr="00B20AE8">
              <w:t>1.4 dB, 3.0 GHz &lt; f ≤ 4.2 GHz</w:t>
            </w:r>
          </w:p>
        </w:tc>
        <w:tc>
          <w:tcPr>
            <w:tcW w:w="2981" w:type="dxa"/>
            <w:tcBorders>
              <w:top w:val="single" w:sz="4" w:space="0" w:color="auto"/>
              <w:left w:val="single" w:sz="4" w:space="0" w:color="auto"/>
              <w:bottom w:val="single" w:sz="4" w:space="0" w:color="auto"/>
              <w:right w:val="single" w:sz="4" w:space="0" w:color="auto"/>
            </w:tcBorders>
          </w:tcPr>
          <w:p w14:paraId="47143CCE" w14:textId="77777777" w:rsidR="006149A2" w:rsidRPr="00B20AE8" w:rsidRDefault="006149A2" w:rsidP="0039402F">
            <w:pPr>
              <w:pStyle w:val="TAL"/>
            </w:pPr>
            <w:r w:rsidRPr="00B20AE8">
              <w:t>Formula:</w:t>
            </w:r>
          </w:p>
          <w:p w14:paraId="6E6D8EDD" w14:textId="77777777" w:rsidR="006149A2" w:rsidRPr="00B20AE8" w:rsidRDefault="006149A2" w:rsidP="0039402F">
            <w:pPr>
              <w:pStyle w:val="TAL"/>
            </w:pPr>
            <w:r w:rsidRPr="00B20AE8">
              <w:t>EISREFSENS + TT</w:t>
            </w:r>
          </w:p>
        </w:tc>
      </w:tr>
      <w:tr w:rsidR="004F339F" w:rsidRPr="00B20AE8" w14:paraId="381EAD5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5840B2FC" w14:textId="77777777" w:rsidR="006149A2" w:rsidRPr="00B20AE8" w:rsidRDefault="006149A2" w:rsidP="0039402F">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14:paraId="451F565F" w14:textId="3A210078"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10.4</w:t>
            </w:r>
          </w:p>
        </w:tc>
        <w:tc>
          <w:tcPr>
            <w:tcW w:w="2657" w:type="dxa"/>
            <w:tcBorders>
              <w:top w:val="single" w:sz="4" w:space="0" w:color="auto"/>
              <w:left w:val="single" w:sz="4" w:space="0" w:color="auto"/>
              <w:bottom w:val="single" w:sz="4" w:space="0" w:color="auto"/>
              <w:right w:val="single" w:sz="4" w:space="0" w:color="auto"/>
            </w:tcBorders>
          </w:tcPr>
          <w:p w14:paraId="5E4158C5" w14:textId="77777777" w:rsidR="006149A2" w:rsidRPr="00B20AE8" w:rsidRDefault="006149A2" w:rsidP="0039402F">
            <w:pPr>
              <w:pStyle w:val="TAL"/>
            </w:pPr>
            <w:r w:rsidRPr="00B20AE8">
              <w:t>0.3 dB</w:t>
            </w:r>
          </w:p>
        </w:tc>
        <w:tc>
          <w:tcPr>
            <w:tcW w:w="2981" w:type="dxa"/>
            <w:tcBorders>
              <w:top w:val="single" w:sz="4" w:space="0" w:color="auto"/>
              <w:left w:val="single" w:sz="4" w:space="0" w:color="auto"/>
              <w:bottom w:val="single" w:sz="4" w:space="0" w:color="auto"/>
              <w:right w:val="single" w:sz="4" w:space="0" w:color="auto"/>
            </w:tcBorders>
          </w:tcPr>
          <w:p w14:paraId="0BF76ABE" w14:textId="77777777" w:rsidR="006149A2" w:rsidRPr="00B20AE8" w:rsidRDefault="006149A2" w:rsidP="0039402F">
            <w:pPr>
              <w:pStyle w:val="TAL"/>
            </w:pPr>
            <w:r w:rsidRPr="00B20AE8">
              <w:t>Formula: Wanted signal power + TT.</w:t>
            </w:r>
            <w:r w:rsidRPr="00B20AE8">
              <w:br/>
            </w:r>
          </w:p>
          <w:p w14:paraId="2DC6A117" w14:textId="77777777" w:rsidR="006149A2" w:rsidRPr="00B20AE8" w:rsidRDefault="006149A2" w:rsidP="0039402F">
            <w:pPr>
              <w:pStyle w:val="TAL"/>
            </w:pPr>
            <w:r w:rsidRPr="00B20AE8">
              <w:t>Interferer signal power unchanged.</w:t>
            </w:r>
          </w:p>
        </w:tc>
      </w:tr>
      <w:tr w:rsidR="004F339F" w:rsidRPr="00B20AE8" w14:paraId="2F2014A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0BEC04F3" w14:textId="77777777" w:rsidR="006149A2" w:rsidRPr="00B20AE8" w:rsidRDefault="006149A2" w:rsidP="0039402F">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78868FCD" w14:textId="5C728092"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10.5</w:t>
            </w:r>
          </w:p>
        </w:tc>
        <w:tc>
          <w:tcPr>
            <w:tcW w:w="2657" w:type="dxa"/>
            <w:tcBorders>
              <w:top w:val="single" w:sz="4" w:space="0" w:color="auto"/>
              <w:left w:val="single" w:sz="4" w:space="0" w:color="auto"/>
              <w:bottom w:val="single" w:sz="4" w:space="0" w:color="auto"/>
              <w:right w:val="single" w:sz="4" w:space="0" w:color="auto"/>
            </w:tcBorders>
          </w:tcPr>
          <w:p w14:paraId="5D47AE25"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21F0B941" w14:textId="77777777" w:rsidR="006149A2" w:rsidRPr="00B20AE8" w:rsidRDefault="006149A2" w:rsidP="0039402F">
            <w:pPr>
              <w:pStyle w:val="TAL"/>
            </w:pPr>
            <w:r w:rsidRPr="00B20AE8">
              <w:t>Formula: Wanted signal power + TT.</w:t>
            </w:r>
            <w:r w:rsidRPr="00B20AE8">
              <w:br/>
            </w:r>
          </w:p>
          <w:p w14:paraId="2AFFB719" w14:textId="77777777" w:rsidR="006149A2" w:rsidRPr="00B20AE8" w:rsidRDefault="006149A2" w:rsidP="0039402F">
            <w:pPr>
              <w:pStyle w:val="TAL"/>
            </w:pPr>
            <w:r w:rsidRPr="00B20AE8">
              <w:t>Interferer signal power unchanged.</w:t>
            </w:r>
          </w:p>
        </w:tc>
      </w:tr>
      <w:tr w:rsidR="004F339F" w:rsidRPr="00B20AE8" w14:paraId="11E24BC9"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7CC5D51C" w14:textId="77777777" w:rsidR="006149A2" w:rsidRPr="00B20AE8" w:rsidRDefault="006149A2" w:rsidP="0039402F">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14:paraId="4C8D9014" w14:textId="65EF2CD3"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10.6</w:t>
            </w:r>
          </w:p>
        </w:tc>
        <w:tc>
          <w:tcPr>
            <w:tcW w:w="2657" w:type="dxa"/>
            <w:tcBorders>
              <w:top w:val="single" w:sz="4" w:space="0" w:color="auto"/>
              <w:left w:val="single" w:sz="4" w:space="0" w:color="auto"/>
              <w:bottom w:val="single" w:sz="4" w:space="0" w:color="auto"/>
              <w:right w:val="single" w:sz="4" w:space="0" w:color="auto"/>
            </w:tcBorders>
          </w:tcPr>
          <w:p w14:paraId="6DDD214F"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5753CFEE" w14:textId="77777777" w:rsidR="006149A2" w:rsidRPr="00B20AE8" w:rsidRDefault="006149A2" w:rsidP="0039402F">
            <w:pPr>
              <w:pStyle w:val="TAL"/>
            </w:pPr>
            <w:r w:rsidRPr="00B20AE8">
              <w:t>Formula: Wanted signal power + TT.</w:t>
            </w:r>
            <w:r w:rsidRPr="00B20AE8">
              <w:br/>
            </w:r>
          </w:p>
          <w:p w14:paraId="455CBD98" w14:textId="77777777" w:rsidR="006149A2" w:rsidRPr="00B20AE8" w:rsidRDefault="006149A2" w:rsidP="0039402F">
            <w:pPr>
              <w:pStyle w:val="TAL"/>
            </w:pPr>
            <w:r w:rsidRPr="00B20AE8">
              <w:t>Interferer signal power unchanged.</w:t>
            </w:r>
          </w:p>
        </w:tc>
      </w:tr>
      <w:tr w:rsidR="004F339F" w:rsidRPr="00B20AE8" w14:paraId="409F8BBD"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1821026" w14:textId="77777777" w:rsidR="006149A2" w:rsidRPr="00B20AE8" w:rsidRDefault="006149A2" w:rsidP="0039402F">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65B24922" w14:textId="7DD0AE92"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10.6</w:t>
            </w:r>
          </w:p>
        </w:tc>
        <w:tc>
          <w:tcPr>
            <w:tcW w:w="2657" w:type="dxa"/>
            <w:tcBorders>
              <w:top w:val="single" w:sz="4" w:space="0" w:color="auto"/>
              <w:left w:val="single" w:sz="4" w:space="0" w:color="auto"/>
              <w:bottom w:val="single" w:sz="4" w:space="0" w:color="auto"/>
              <w:right w:val="single" w:sz="4" w:space="0" w:color="auto"/>
            </w:tcBorders>
          </w:tcPr>
          <w:p w14:paraId="03AC9A90"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0FB2276F" w14:textId="77777777" w:rsidR="006149A2" w:rsidRPr="00B20AE8" w:rsidRDefault="006149A2" w:rsidP="0039402F">
            <w:pPr>
              <w:pStyle w:val="TAL"/>
            </w:pPr>
          </w:p>
        </w:tc>
      </w:tr>
      <w:tr w:rsidR="004F339F" w:rsidRPr="00B20AE8" w14:paraId="0C63C2D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43C0B743" w14:textId="77777777" w:rsidR="006149A2" w:rsidRPr="00B20AE8" w:rsidRDefault="006149A2" w:rsidP="0039402F">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53436ADE" w14:textId="7989CCE1"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10.6</w:t>
            </w:r>
          </w:p>
        </w:tc>
        <w:tc>
          <w:tcPr>
            <w:tcW w:w="2657" w:type="dxa"/>
            <w:tcBorders>
              <w:top w:val="single" w:sz="4" w:space="0" w:color="auto"/>
              <w:left w:val="single" w:sz="4" w:space="0" w:color="auto"/>
              <w:bottom w:val="single" w:sz="4" w:space="0" w:color="auto"/>
              <w:right w:val="single" w:sz="4" w:space="0" w:color="auto"/>
            </w:tcBorders>
          </w:tcPr>
          <w:p w14:paraId="5C67A535"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0F39C4F0" w14:textId="77777777" w:rsidR="006149A2" w:rsidRPr="00B20AE8" w:rsidRDefault="006149A2" w:rsidP="0039402F">
            <w:pPr>
              <w:pStyle w:val="TAL"/>
            </w:pPr>
            <w:r w:rsidRPr="00B20AE8">
              <w:t>Formula: Wanted signal power unchanged</w:t>
            </w:r>
            <w:r w:rsidRPr="00B20AE8">
              <w:br/>
            </w:r>
          </w:p>
          <w:p w14:paraId="3644E722" w14:textId="77777777" w:rsidR="006149A2" w:rsidRPr="00B20AE8" w:rsidRDefault="006149A2" w:rsidP="0039402F">
            <w:pPr>
              <w:pStyle w:val="TAL"/>
            </w:pPr>
            <w:r w:rsidRPr="00B20AE8">
              <w:t>Interferer signal power - TT.</w:t>
            </w:r>
          </w:p>
        </w:tc>
      </w:tr>
      <w:tr w:rsidR="004F339F" w:rsidRPr="00B20AE8" w14:paraId="67F1B84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A359FFE" w14:textId="77777777" w:rsidR="006149A2" w:rsidRPr="00B20AE8" w:rsidRDefault="006149A2" w:rsidP="0039402F">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2647CBD6" w14:textId="7EC83155"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10.7</w:t>
            </w:r>
          </w:p>
        </w:tc>
        <w:tc>
          <w:tcPr>
            <w:tcW w:w="2657" w:type="dxa"/>
            <w:tcBorders>
              <w:top w:val="single" w:sz="4" w:space="0" w:color="auto"/>
              <w:left w:val="single" w:sz="4" w:space="0" w:color="auto"/>
              <w:bottom w:val="single" w:sz="4" w:space="0" w:color="auto"/>
              <w:right w:val="single" w:sz="4" w:space="0" w:color="auto"/>
            </w:tcBorders>
          </w:tcPr>
          <w:p w14:paraId="2B638E2F" w14:textId="77777777" w:rsidR="006149A2" w:rsidRPr="00B20AE8" w:rsidRDefault="00FA7705"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255278D1" w14:textId="77777777" w:rsidR="006149A2" w:rsidRPr="00B20AE8" w:rsidRDefault="006149A2" w:rsidP="0039402F">
            <w:pPr>
              <w:pStyle w:val="TAL"/>
            </w:pPr>
            <w:r w:rsidRPr="00B20AE8">
              <w:t>Formula: Wanted signal power + TT.</w:t>
            </w:r>
          </w:p>
        </w:tc>
      </w:tr>
      <w:tr w:rsidR="004F339F" w:rsidRPr="00B20AE8" w14:paraId="0531F8A6"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F383BAA" w14:textId="77777777" w:rsidR="006149A2" w:rsidRPr="00B20AE8" w:rsidRDefault="006149A2" w:rsidP="0039402F">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6B55AC7E" w14:textId="796FAB5A"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10.8</w:t>
            </w:r>
          </w:p>
        </w:tc>
        <w:tc>
          <w:tcPr>
            <w:tcW w:w="2657" w:type="dxa"/>
            <w:tcBorders>
              <w:top w:val="single" w:sz="4" w:space="0" w:color="auto"/>
              <w:left w:val="single" w:sz="4" w:space="0" w:color="auto"/>
              <w:bottom w:val="single" w:sz="4" w:space="0" w:color="auto"/>
              <w:right w:val="single" w:sz="4" w:space="0" w:color="auto"/>
            </w:tcBorders>
          </w:tcPr>
          <w:p w14:paraId="50C73F68"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06D84656" w14:textId="77777777" w:rsidR="006149A2" w:rsidRPr="00B20AE8" w:rsidRDefault="006149A2" w:rsidP="0039402F">
            <w:pPr>
              <w:pStyle w:val="TAL"/>
            </w:pPr>
            <w:r w:rsidRPr="00B20AE8">
              <w:t>Formula: Wanted signal power + TT.</w:t>
            </w:r>
            <w:r w:rsidRPr="00B20AE8">
              <w:br/>
            </w:r>
          </w:p>
          <w:p w14:paraId="320F04A5" w14:textId="77777777" w:rsidR="006149A2" w:rsidRPr="00B20AE8" w:rsidRDefault="006149A2" w:rsidP="0039402F">
            <w:pPr>
              <w:pStyle w:val="TAL"/>
            </w:pPr>
            <w:r w:rsidRPr="00B20AE8">
              <w:t>Interferer signal power unchanged.</w:t>
            </w:r>
          </w:p>
        </w:tc>
      </w:tr>
      <w:tr w:rsidR="006149A2" w:rsidRPr="00B20AE8" w14:paraId="69131658"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91CAF73" w14:textId="77777777" w:rsidR="006149A2" w:rsidRPr="00B20AE8" w:rsidRDefault="006149A2" w:rsidP="0039402F">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0C83C2FF" w14:textId="52A0E2FC"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10.9</w:t>
            </w:r>
          </w:p>
        </w:tc>
        <w:tc>
          <w:tcPr>
            <w:tcW w:w="2657" w:type="dxa"/>
            <w:tcBorders>
              <w:top w:val="single" w:sz="4" w:space="0" w:color="auto"/>
              <w:left w:val="single" w:sz="4" w:space="0" w:color="auto"/>
              <w:bottom w:val="single" w:sz="4" w:space="0" w:color="auto"/>
              <w:right w:val="single" w:sz="4" w:space="0" w:color="auto"/>
            </w:tcBorders>
          </w:tcPr>
          <w:p w14:paraId="35DC598C" w14:textId="77777777" w:rsidR="006149A2" w:rsidRPr="00B20AE8" w:rsidRDefault="006149A2" w:rsidP="0039402F">
            <w:pPr>
              <w:pStyle w:val="TAL"/>
            </w:pPr>
            <w:r w:rsidRPr="00B20AE8">
              <w:t>1.7 dB, f ≤ 3.0 GHz</w:t>
            </w:r>
          </w:p>
          <w:p w14:paraId="61643071" w14:textId="77777777" w:rsidR="006149A2" w:rsidRPr="00B20AE8" w:rsidRDefault="006149A2" w:rsidP="0039402F">
            <w:pPr>
              <w:pStyle w:val="TAL"/>
            </w:pPr>
            <w:r w:rsidRPr="00B20AE8">
              <w:t>2.1 dB, 3.0 GHz &lt; f ≤ 4.2 GHz</w:t>
            </w:r>
          </w:p>
        </w:tc>
        <w:tc>
          <w:tcPr>
            <w:tcW w:w="2981" w:type="dxa"/>
            <w:tcBorders>
              <w:top w:val="single" w:sz="4" w:space="0" w:color="auto"/>
              <w:left w:val="single" w:sz="4" w:space="0" w:color="auto"/>
              <w:bottom w:val="single" w:sz="4" w:space="0" w:color="auto"/>
              <w:right w:val="single" w:sz="4" w:space="0" w:color="auto"/>
            </w:tcBorders>
          </w:tcPr>
          <w:p w14:paraId="5BA33E0F" w14:textId="77777777" w:rsidR="006149A2" w:rsidRPr="00B20AE8" w:rsidRDefault="006149A2" w:rsidP="0039402F">
            <w:pPr>
              <w:pStyle w:val="TAL"/>
            </w:pPr>
            <w:r w:rsidRPr="00B20AE8">
              <w:t>Formula: Wanted signal power + TT.</w:t>
            </w:r>
            <w:r w:rsidRPr="00B20AE8">
              <w:br/>
            </w:r>
          </w:p>
          <w:p w14:paraId="2090AB94" w14:textId="77777777" w:rsidR="006149A2" w:rsidRPr="00B20AE8" w:rsidRDefault="006149A2" w:rsidP="0039402F">
            <w:pPr>
              <w:pStyle w:val="TAL"/>
            </w:pPr>
            <w:r w:rsidRPr="00B20AE8">
              <w:t>Interferer signal power unchanged.</w:t>
            </w:r>
          </w:p>
        </w:tc>
      </w:tr>
    </w:tbl>
    <w:p w14:paraId="1C4D160C" w14:textId="77777777" w:rsidR="001B77FD" w:rsidRPr="00B20AE8" w:rsidRDefault="001B77FD" w:rsidP="0039402F"/>
    <w:p w14:paraId="5453894C" w14:textId="77777777" w:rsidR="000946BD" w:rsidRPr="00B20AE8" w:rsidRDefault="000946BD" w:rsidP="00B56FF9">
      <w:pPr>
        <w:pStyle w:val="Heading8"/>
      </w:pPr>
      <w:r w:rsidRPr="00B20AE8">
        <w:br w:type="page"/>
      </w:r>
      <w:bookmarkStart w:id="6409" w:name="_Toc21123331"/>
      <w:bookmarkStart w:id="6410" w:name="_Toc45907524"/>
      <w:bookmarkStart w:id="6411" w:name="_Toc53181628"/>
      <w:bookmarkStart w:id="6412" w:name="_Toc61117393"/>
      <w:bookmarkStart w:id="6413" w:name="_Toc67081245"/>
      <w:bookmarkStart w:id="6414" w:name="_Toc68770597"/>
      <w:bookmarkStart w:id="6415" w:name="_Toc74755660"/>
      <w:bookmarkStart w:id="6416" w:name="_Toc76506584"/>
      <w:bookmarkStart w:id="6417" w:name="_Toc83113503"/>
      <w:bookmarkStart w:id="6418" w:name="_Toc89876706"/>
      <w:bookmarkStart w:id="6419" w:name="_Toc98711606"/>
      <w:bookmarkStart w:id="6420" w:name="_Toc145097473"/>
      <w:bookmarkStart w:id="6421" w:name="_Toc161848723"/>
      <w:r w:rsidR="00FD457F" w:rsidRPr="00B20AE8">
        <w:t>Annex D (informative):</w:t>
      </w:r>
      <w:r w:rsidRPr="00B20AE8">
        <w:br/>
      </w:r>
      <w:r w:rsidR="001D0C19" w:rsidRPr="00B20AE8">
        <w:t>Test</w:t>
      </w:r>
      <w:r w:rsidRPr="00B20AE8">
        <w:t xml:space="preserve"> system set-up</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23C718A1" w14:textId="77777777" w:rsidR="00CC0291" w:rsidRPr="00B20AE8" w:rsidRDefault="00CC0291" w:rsidP="00673E8E">
      <w:pPr>
        <w:pStyle w:val="Heading1"/>
      </w:pPr>
      <w:bookmarkStart w:id="6422" w:name="_Toc21123332"/>
      <w:bookmarkStart w:id="6423" w:name="_Toc45907525"/>
      <w:bookmarkStart w:id="6424" w:name="_Toc53181629"/>
      <w:bookmarkStart w:id="6425" w:name="_Toc61117394"/>
      <w:bookmarkStart w:id="6426" w:name="_Toc67081246"/>
      <w:bookmarkStart w:id="6427" w:name="_Toc68770598"/>
      <w:bookmarkStart w:id="6428" w:name="_Toc74755661"/>
      <w:bookmarkStart w:id="6429" w:name="_Toc76506585"/>
      <w:bookmarkStart w:id="6430" w:name="_Toc83113504"/>
      <w:bookmarkStart w:id="6431" w:name="_Toc89876707"/>
      <w:bookmarkStart w:id="6432" w:name="_Toc98711607"/>
      <w:bookmarkStart w:id="6433" w:name="_Toc145097474"/>
      <w:bookmarkStart w:id="6434" w:name="_Toc161848724"/>
      <w:r w:rsidRPr="00B20AE8">
        <w:t>D.1</w:t>
      </w:r>
      <w:r w:rsidRPr="00B20AE8">
        <w:tab/>
        <w:t>Transmitter</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2808A12C" w14:textId="77777777" w:rsidR="00CC0291" w:rsidRPr="00B20AE8" w:rsidRDefault="00CC0291" w:rsidP="00B56FF9">
      <w:pPr>
        <w:pStyle w:val="Heading2"/>
      </w:pPr>
      <w:bookmarkStart w:id="6435" w:name="_Toc21123333"/>
      <w:bookmarkStart w:id="6436" w:name="_Toc45907526"/>
      <w:bookmarkStart w:id="6437" w:name="_Toc53181630"/>
      <w:bookmarkStart w:id="6438" w:name="_Toc61117395"/>
      <w:bookmarkStart w:id="6439" w:name="_Toc67081247"/>
      <w:bookmarkStart w:id="6440" w:name="_Toc68770599"/>
      <w:bookmarkStart w:id="6441" w:name="_Toc74755662"/>
      <w:bookmarkStart w:id="6442" w:name="_Toc76506586"/>
      <w:bookmarkStart w:id="6443" w:name="_Toc83113505"/>
      <w:bookmarkStart w:id="6444" w:name="_Toc89876708"/>
      <w:bookmarkStart w:id="6445" w:name="_Toc98711608"/>
      <w:bookmarkStart w:id="6446" w:name="_Toc145097475"/>
      <w:bookmarkStart w:id="6447" w:name="_Toc161848725"/>
      <w:r w:rsidRPr="00B20AE8">
        <w:t>D</w:t>
      </w:r>
      <w:r w:rsidR="00587FD0" w:rsidRPr="00B20AE8">
        <w:t>.</w:t>
      </w:r>
      <w:r w:rsidRPr="00B20AE8">
        <w:t>1.1</w:t>
      </w:r>
      <w:r w:rsidRPr="00B20AE8">
        <w:tab/>
        <w:t>Radiated Transmit Power</w:t>
      </w:r>
      <w:r w:rsidR="00587FD0" w:rsidRPr="00B20AE8">
        <w:t>, OTA E-UTRA DL RS power, output power dynamics and Transmitter signal quality</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p>
    <w:bookmarkStart w:id="6448" w:name="_MON_1537741137"/>
    <w:bookmarkEnd w:id="6448"/>
    <w:p w14:paraId="6E1BCFCD" w14:textId="77777777" w:rsidR="00CC0291" w:rsidRPr="00B20AE8" w:rsidRDefault="0007730D" w:rsidP="0039402F">
      <w:pPr>
        <w:pStyle w:val="TH"/>
        <w:rPr>
          <w:lang w:eastAsia="zh-CN"/>
        </w:rPr>
      </w:pPr>
      <w:r w:rsidRPr="00B20AE8">
        <w:rPr>
          <w:lang w:eastAsia="zh-CN"/>
        </w:rPr>
        <w:object w:dxaOrig="10382" w:dyaOrig="5433" w14:anchorId="780B1A49">
          <v:shape id="_x0000_i1042" type="#_x0000_t75" style="width:480.75pt;height:252.9pt" o:ole="">
            <v:imagedata r:id="rId50" o:title=""/>
          </v:shape>
          <o:OLEObject Type="Embed" ProgID="Word.Picture.8" ShapeID="_x0000_i1042" DrawAspect="Content" ObjectID="_1773834702" r:id="rId51"/>
        </w:object>
      </w:r>
    </w:p>
    <w:p w14:paraId="3BFFDBDE" w14:textId="77777777" w:rsidR="00CC0291" w:rsidRPr="00B20AE8" w:rsidRDefault="00CC0291" w:rsidP="0039402F">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14:paraId="61A298CE" w14:textId="4D0D4727" w:rsidR="00DD6845" w:rsidRPr="00B20AE8" w:rsidRDefault="00587FD0" w:rsidP="0039402F">
      <w:r w:rsidRPr="00B20AE8">
        <w:t>The OTA chamber shown in figure D.1.1-1 is intended to be generic and can be replaced with any suitable OTA chamber (Far field anechoic chamber, CATR, Near field chamber, etc.).</w:t>
      </w:r>
    </w:p>
    <w:p w14:paraId="35CD09C7" w14:textId="77777777" w:rsidR="00587FD0" w:rsidRPr="00B20AE8" w:rsidRDefault="00587FD0" w:rsidP="00587FD0">
      <w:pPr>
        <w:pStyle w:val="Heading2"/>
      </w:pPr>
      <w:bookmarkStart w:id="6449" w:name="_Toc21123334"/>
      <w:bookmarkStart w:id="6450" w:name="_Toc45907527"/>
      <w:bookmarkStart w:id="6451" w:name="_Toc53181631"/>
      <w:bookmarkStart w:id="6452" w:name="_Toc61117396"/>
      <w:bookmarkStart w:id="6453" w:name="_Toc67081248"/>
      <w:bookmarkStart w:id="6454" w:name="_Toc68770600"/>
      <w:bookmarkStart w:id="6455" w:name="_Toc74755663"/>
      <w:bookmarkStart w:id="6456" w:name="_Toc76506587"/>
      <w:bookmarkStart w:id="6457" w:name="_Toc83113506"/>
      <w:bookmarkStart w:id="6458" w:name="_Toc89876709"/>
      <w:bookmarkStart w:id="6459" w:name="_Toc98711609"/>
      <w:bookmarkStart w:id="6460" w:name="_Toc145097476"/>
      <w:bookmarkStart w:id="6461" w:name="_Toc161848726"/>
      <w:r w:rsidRPr="00B20AE8">
        <w:t>D.1.2</w:t>
      </w:r>
      <w:r w:rsidRPr="00B20AE8">
        <w:tab/>
        <w:t>OTA Base Station output power, ACLR, OTA spectrum emissions mask, OTA operating band unwanted emissions</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15FCE333" w14:textId="77777777" w:rsidR="00587FD0" w:rsidRPr="00B20AE8" w:rsidRDefault="0051206F" w:rsidP="0039402F">
      <w:pPr>
        <w:pStyle w:val="TH"/>
      </w:pPr>
      <w:r w:rsidRPr="00B20AE8">
        <w:rPr>
          <w:noProof/>
          <w:lang w:val="en-US"/>
        </w:rPr>
        <w:drawing>
          <wp:inline distT="0" distB="0" distL="0" distR="0" wp14:anchorId="5CFC504A" wp14:editId="56A104C4">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21A4CF15" w14:textId="77777777" w:rsidR="00587FD0" w:rsidRPr="00B20AE8" w:rsidRDefault="00587FD0" w:rsidP="0039402F">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14:paraId="52143B8D" w14:textId="77777777" w:rsidR="00587FD0" w:rsidRPr="00B20AE8" w:rsidRDefault="00587FD0" w:rsidP="00587FD0">
      <w:pPr>
        <w:pStyle w:val="Heading2"/>
      </w:pPr>
      <w:bookmarkStart w:id="6462" w:name="_Toc21123335"/>
      <w:bookmarkStart w:id="6463" w:name="_Toc45907528"/>
      <w:bookmarkStart w:id="6464" w:name="_Toc53181632"/>
      <w:bookmarkStart w:id="6465" w:name="_Toc61117397"/>
      <w:bookmarkStart w:id="6466" w:name="_Toc67081249"/>
      <w:bookmarkStart w:id="6467" w:name="_Toc68770601"/>
      <w:bookmarkStart w:id="6468" w:name="_Toc74755664"/>
      <w:bookmarkStart w:id="6469" w:name="_Toc76506588"/>
      <w:bookmarkStart w:id="6470" w:name="_Toc83113507"/>
      <w:bookmarkStart w:id="6471" w:name="_Toc89876710"/>
      <w:bookmarkStart w:id="6472" w:name="_Toc98711610"/>
      <w:bookmarkStart w:id="6473" w:name="_Toc145097477"/>
      <w:bookmarkStart w:id="6474" w:name="_Toc161848727"/>
      <w:r w:rsidRPr="00B20AE8">
        <w:t>D.1.3</w:t>
      </w:r>
      <w:r w:rsidRPr="00B20AE8">
        <w:tab/>
        <w:t>OTA spurious emissions</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6D3D5ED2" w14:textId="77777777" w:rsidR="00587FD0" w:rsidRPr="00B20AE8" w:rsidRDefault="0051206F" w:rsidP="0039402F">
      <w:pPr>
        <w:pStyle w:val="TH"/>
      </w:pPr>
      <w:r w:rsidRPr="00B20AE8">
        <w:rPr>
          <w:noProof/>
          <w:lang w:val="en-US"/>
        </w:rPr>
        <w:drawing>
          <wp:inline distT="0" distB="0" distL="0" distR="0" wp14:anchorId="7A40C3E4" wp14:editId="21A8093A">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666B8CE2" w14:textId="77777777" w:rsidR="00587FD0" w:rsidRPr="00B20AE8" w:rsidRDefault="00587FD0" w:rsidP="0039402F">
      <w:pPr>
        <w:pStyle w:val="TF"/>
      </w:pPr>
      <w:r w:rsidRPr="00B20AE8">
        <w:t xml:space="preserve">Figure D.1.3-1: </w:t>
      </w:r>
      <w:r w:rsidRPr="00B20AE8">
        <w:rPr>
          <w:rFonts w:eastAsia="MS PGothic"/>
        </w:rPr>
        <w:t>Measurement set up for OTA spurious emissions</w:t>
      </w:r>
    </w:p>
    <w:p w14:paraId="2FB5CF80" w14:textId="77777777" w:rsidR="00587FD0" w:rsidRPr="00B20AE8" w:rsidRDefault="00587FD0" w:rsidP="00587FD0">
      <w:pPr>
        <w:pStyle w:val="Heading2"/>
      </w:pPr>
      <w:bookmarkStart w:id="6475" w:name="_Toc21123336"/>
      <w:bookmarkStart w:id="6476" w:name="_Toc45907529"/>
      <w:bookmarkStart w:id="6477" w:name="_Toc53181633"/>
      <w:bookmarkStart w:id="6478" w:name="_Toc61117398"/>
      <w:bookmarkStart w:id="6479" w:name="_Toc67081250"/>
      <w:bookmarkStart w:id="6480" w:name="_Toc68770602"/>
      <w:bookmarkStart w:id="6481" w:name="_Toc74755665"/>
      <w:bookmarkStart w:id="6482" w:name="_Toc76506589"/>
      <w:bookmarkStart w:id="6483" w:name="_Toc83113508"/>
      <w:bookmarkStart w:id="6484" w:name="_Toc89876711"/>
      <w:bookmarkStart w:id="6485" w:name="_Toc98711611"/>
      <w:bookmarkStart w:id="6486" w:name="_Toc145097478"/>
      <w:bookmarkStart w:id="6487" w:name="_Toc161848728"/>
      <w:r w:rsidRPr="00B20AE8">
        <w:t>D.1.4</w:t>
      </w:r>
      <w:r w:rsidRPr="00B20AE8">
        <w:tab/>
        <w:t>OTA Co-location emissions, TX OFF power</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6CE62469" w14:textId="77777777" w:rsidR="00587FD0" w:rsidRPr="00B20AE8" w:rsidRDefault="0051206F" w:rsidP="0039402F">
      <w:pPr>
        <w:pStyle w:val="TH"/>
      </w:pPr>
      <w:r w:rsidRPr="00B20AE8">
        <w:rPr>
          <w:noProof/>
          <w:lang w:val="en-US"/>
        </w:rPr>
        <w:drawing>
          <wp:inline distT="0" distB="0" distL="0" distR="0" wp14:anchorId="4676B23D" wp14:editId="52A0A287">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14:paraId="540FB1DA" w14:textId="77777777" w:rsidR="00587FD0" w:rsidRPr="00B20AE8" w:rsidRDefault="00587FD0" w:rsidP="0039402F">
      <w:pPr>
        <w:pStyle w:val="TF"/>
      </w:pPr>
      <w:r w:rsidRPr="00B20AE8">
        <w:t xml:space="preserve">Figure D.1.4-1: </w:t>
      </w:r>
      <w:r w:rsidRPr="00B20AE8">
        <w:rPr>
          <w:rFonts w:eastAsia="MS PGothic"/>
        </w:rPr>
        <w:t>Measurement set up for OTA Co-location emissions, TX OFF power</w:t>
      </w:r>
    </w:p>
    <w:p w14:paraId="7926CCA3" w14:textId="77777777" w:rsidR="00587FD0" w:rsidRPr="00B20AE8" w:rsidRDefault="00587FD0" w:rsidP="00587FD0">
      <w:pPr>
        <w:pStyle w:val="Heading2"/>
      </w:pPr>
      <w:bookmarkStart w:id="6488" w:name="_Toc21123337"/>
      <w:bookmarkStart w:id="6489" w:name="_Toc45907530"/>
      <w:bookmarkStart w:id="6490" w:name="_Toc53181634"/>
      <w:bookmarkStart w:id="6491" w:name="_Toc61117399"/>
      <w:bookmarkStart w:id="6492" w:name="_Toc67081251"/>
      <w:bookmarkStart w:id="6493" w:name="_Toc68770603"/>
      <w:bookmarkStart w:id="6494" w:name="_Toc74755666"/>
      <w:bookmarkStart w:id="6495" w:name="_Toc76506590"/>
      <w:bookmarkStart w:id="6496" w:name="_Toc83113509"/>
      <w:bookmarkStart w:id="6497" w:name="_Toc89876712"/>
      <w:bookmarkStart w:id="6498" w:name="_Toc98711612"/>
      <w:bookmarkStart w:id="6499" w:name="_Toc145097479"/>
      <w:bookmarkStart w:id="6500" w:name="_Toc161848729"/>
      <w:r w:rsidRPr="00B20AE8">
        <w:t>D.1.5</w:t>
      </w:r>
      <w:r w:rsidRPr="00B20AE8">
        <w:tab/>
        <w:t>OTA Transmitter Intermodulation</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60857E40" w14:textId="77777777" w:rsidR="00587FD0" w:rsidRPr="00B20AE8" w:rsidRDefault="0051206F" w:rsidP="0039402F">
      <w:pPr>
        <w:pStyle w:val="TH"/>
      </w:pPr>
      <w:r w:rsidRPr="00B20AE8">
        <w:rPr>
          <w:noProof/>
          <w:lang w:val="en-US"/>
        </w:rPr>
        <w:drawing>
          <wp:inline distT="0" distB="0" distL="0" distR="0" wp14:anchorId="7788031C" wp14:editId="37EC42DB">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14:paraId="7C4952F6" w14:textId="77777777" w:rsidR="00587FD0" w:rsidRPr="00B20AE8" w:rsidRDefault="00587FD0" w:rsidP="0039402F">
      <w:pPr>
        <w:pStyle w:val="TF"/>
      </w:pPr>
      <w:r w:rsidRPr="00B20AE8">
        <w:t xml:space="preserve">Figure D.1.5-1: </w:t>
      </w:r>
      <w:r w:rsidRPr="00B20AE8">
        <w:rPr>
          <w:rFonts w:eastAsia="MS PGothic"/>
        </w:rPr>
        <w:t>Measurement set up for OTA Transmitter intermodulation</w:t>
      </w:r>
    </w:p>
    <w:p w14:paraId="4477A869" w14:textId="77777777" w:rsidR="00CC0291" w:rsidRPr="00B20AE8" w:rsidRDefault="00CC0291" w:rsidP="00673E8E">
      <w:pPr>
        <w:pStyle w:val="Heading1"/>
      </w:pPr>
      <w:bookmarkStart w:id="6501" w:name="_Toc21123338"/>
      <w:bookmarkStart w:id="6502" w:name="_Toc45907531"/>
      <w:bookmarkStart w:id="6503" w:name="_Toc53181635"/>
      <w:bookmarkStart w:id="6504" w:name="_Toc61117400"/>
      <w:bookmarkStart w:id="6505" w:name="_Toc67081252"/>
      <w:bookmarkStart w:id="6506" w:name="_Toc68770604"/>
      <w:bookmarkStart w:id="6507" w:name="_Toc74755667"/>
      <w:bookmarkStart w:id="6508" w:name="_Toc76506591"/>
      <w:bookmarkStart w:id="6509" w:name="_Toc83113510"/>
      <w:bookmarkStart w:id="6510" w:name="_Toc89876713"/>
      <w:bookmarkStart w:id="6511" w:name="_Toc98711613"/>
      <w:bookmarkStart w:id="6512" w:name="_Toc145097480"/>
      <w:bookmarkStart w:id="6513" w:name="_Toc161848730"/>
      <w:r w:rsidRPr="00B20AE8">
        <w:t>D.2</w:t>
      </w:r>
      <w:r w:rsidRPr="00B20AE8">
        <w:tab/>
        <w:t>Receiver</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3D849238" w14:textId="77777777" w:rsidR="00CC0291" w:rsidRPr="00B20AE8" w:rsidRDefault="00B56FF9" w:rsidP="00B56FF9">
      <w:pPr>
        <w:pStyle w:val="Heading2"/>
      </w:pPr>
      <w:bookmarkStart w:id="6514" w:name="_Toc21123339"/>
      <w:bookmarkStart w:id="6515" w:name="_Toc45907532"/>
      <w:bookmarkStart w:id="6516" w:name="_Toc53181636"/>
      <w:bookmarkStart w:id="6517" w:name="_Toc61117401"/>
      <w:bookmarkStart w:id="6518" w:name="_Toc67081253"/>
      <w:bookmarkStart w:id="6519" w:name="_Toc68770605"/>
      <w:bookmarkStart w:id="6520" w:name="_Toc74755668"/>
      <w:bookmarkStart w:id="6521" w:name="_Toc76506592"/>
      <w:bookmarkStart w:id="6522" w:name="_Toc83113511"/>
      <w:bookmarkStart w:id="6523" w:name="_Toc89876714"/>
      <w:bookmarkStart w:id="6524" w:name="_Toc98711614"/>
      <w:bookmarkStart w:id="6525" w:name="_Toc145097481"/>
      <w:bookmarkStart w:id="6526" w:name="_Toc161848731"/>
      <w:r w:rsidRPr="00B20AE8">
        <w:t>D.2.1</w:t>
      </w:r>
      <w:r w:rsidRPr="00B20AE8">
        <w:tab/>
      </w:r>
      <w:r w:rsidR="00CC0291" w:rsidRPr="00B20AE8">
        <w:t>OTA sensitivity</w:t>
      </w:r>
      <w:r w:rsidR="00587FD0" w:rsidRPr="00B20AE8">
        <w:t xml:space="preserve"> and OTA Reference sensitivity</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21EA5286" w14:textId="77777777" w:rsidR="00CC0291" w:rsidRPr="00B20AE8" w:rsidRDefault="0051206F" w:rsidP="0039402F">
      <w:pPr>
        <w:pStyle w:val="TH"/>
      </w:pPr>
      <w:r w:rsidRPr="00B20AE8">
        <w:rPr>
          <w:noProof/>
          <w:lang w:val="en-US"/>
        </w:rPr>
        <w:drawing>
          <wp:inline distT="0" distB="0" distL="0" distR="0" wp14:anchorId="7DCDA4CB" wp14:editId="55380CC3">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14:paraId="356CB2E6" w14:textId="77777777" w:rsidR="00CC0291" w:rsidRPr="00B20AE8" w:rsidRDefault="00CC0291" w:rsidP="0039402F">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14:paraId="261801B1" w14:textId="7BA9AF8F" w:rsidR="00DD6845" w:rsidRPr="00B20AE8" w:rsidRDefault="00587FD0" w:rsidP="0039402F">
      <w:r w:rsidRPr="00B20AE8">
        <w:t xml:space="preserve">The OTA chamber shown in figure D.2.1-1 is intended to be generic and can be replaced with any suitable OTA chamber (Far field anechoic chamber, CATR, </w:t>
      </w:r>
      <w:r w:rsidR="00F437E4">
        <w:t>etc.</w:t>
      </w:r>
      <w:r w:rsidRPr="00B20AE8">
        <w:t>).</w:t>
      </w:r>
    </w:p>
    <w:p w14:paraId="02059881" w14:textId="77777777" w:rsidR="00587FD0" w:rsidRPr="00B20AE8" w:rsidRDefault="00587FD0" w:rsidP="003C7CC6">
      <w:pPr>
        <w:pStyle w:val="Heading2"/>
      </w:pPr>
      <w:bookmarkStart w:id="6527" w:name="_Toc21123340"/>
      <w:bookmarkStart w:id="6528" w:name="_Toc45907533"/>
      <w:bookmarkStart w:id="6529" w:name="_Toc53181637"/>
      <w:bookmarkStart w:id="6530" w:name="_Toc61117402"/>
      <w:bookmarkStart w:id="6531" w:name="_Toc67081254"/>
      <w:bookmarkStart w:id="6532" w:name="_Toc68770606"/>
      <w:bookmarkStart w:id="6533" w:name="_Toc74755669"/>
      <w:bookmarkStart w:id="6534" w:name="_Toc76506593"/>
      <w:bookmarkStart w:id="6535" w:name="_Toc83113512"/>
      <w:bookmarkStart w:id="6536" w:name="_Toc89876715"/>
      <w:bookmarkStart w:id="6537" w:name="_Toc98711615"/>
      <w:bookmarkStart w:id="6538" w:name="_Toc145097482"/>
      <w:bookmarkStart w:id="6539" w:name="_Toc161848732"/>
      <w:r w:rsidRPr="00B20AE8">
        <w:t>D.2.2</w:t>
      </w:r>
      <w:r w:rsidRPr="00B20AE8">
        <w:tab/>
        <w:t>OTA Dynamic range</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2BB83EFE" w14:textId="77777777" w:rsidR="00587FD0" w:rsidRPr="00B20AE8" w:rsidRDefault="0051206F" w:rsidP="0039402F">
      <w:pPr>
        <w:pStyle w:val="TH"/>
      </w:pPr>
      <w:r w:rsidRPr="00B20AE8">
        <w:rPr>
          <w:noProof/>
          <w:lang w:val="en-US"/>
        </w:rPr>
        <w:drawing>
          <wp:inline distT="0" distB="0" distL="0" distR="0" wp14:anchorId="624E68FC" wp14:editId="751E64B5">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14:paraId="56555D9B" w14:textId="77777777" w:rsidR="00587FD0" w:rsidRPr="00B20AE8" w:rsidRDefault="00587FD0" w:rsidP="0039402F">
      <w:pPr>
        <w:pStyle w:val="TF"/>
        <w:rPr>
          <w:rFonts w:eastAsia="MS PGothic"/>
        </w:rPr>
      </w:pPr>
      <w:r w:rsidRPr="00B20AE8">
        <w:t xml:space="preserve">Figure D.2.2-1: </w:t>
      </w:r>
      <w:r w:rsidRPr="00B20AE8">
        <w:rPr>
          <w:rFonts w:eastAsia="MS PGothic"/>
        </w:rPr>
        <w:t>Measurement set up for OTA Dynamic range</w:t>
      </w:r>
    </w:p>
    <w:p w14:paraId="23F4F128" w14:textId="013F338A" w:rsidR="00587FD0" w:rsidRPr="00B20AE8" w:rsidRDefault="00587FD0" w:rsidP="0039402F">
      <w:r w:rsidRPr="00B20AE8">
        <w:t xml:space="preserve">The OTA chamber shown in figure D.2.2-1 is intended to be generic and can be replaced with any suitable OTA chamber (Far field anechoic chamber, CATR, </w:t>
      </w:r>
      <w:r w:rsidR="00F437E4">
        <w:t>etc.</w:t>
      </w:r>
      <w:r w:rsidRPr="00B20AE8">
        <w:t>).</w:t>
      </w:r>
    </w:p>
    <w:p w14:paraId="06D449F3" w14:textId="77777777" w:rsidR="00587FD0" w:rsidRPr="00B20AE8" w:rsidRDefault="00587FD0" w:rsidP="003C7CC6">
      <w:pPr>
        <w:pStyle w:val="Heading2"/>
      </w:pPr>
      <w:bookmarkStart w:id="6540" w:name="_Toc21123341"/>
      <w:bookmarkStart w:id="6541" w:name="_Toc45907534"/>
      <w:bookmarkStart w:id="6542" w:name="_Toc53181638"/>
      <w:bookmarkStart w:id="6543" w:name="_Toc61117403"/>
      <w:bookmarkStart w:id="6544" w:name="_Toc67081255"/>
      <w:bookmarkStart w:id="6545" w:name="_Toc68770607"/>
      <w:bookmarkStart w:id="6546" w:name="_Toc74755670"/>
      <w:bookmarkStart w:id="6547" w:name="_Toc76506594"/>
      <w:bookmarkStart w:id="6548" w:name="_Toc83113513"/>
      <w:bookmarkStart w:id="6549" w:name="_Toc89876716"/>
      <w:bookmarkStart w:id="6550" w:name="_Toc98711616"/>
      <w:bookmarkStart w:id="6551" w:name="_Toc145097483"/>
      <w:bookmarkStart w:id="6552" w:name="_Toc161848733"/>
      <w:r w:rsidRPr="00B20AE8">
        <w:t>D.2.3</w:t>
      </w:r>
      <w:r w:rsidRPr="00B20AE8">
        <w:tab/>
        <w:t>OTA Adjacent channel selectivity, general blocking, and narrowband blocking</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1925AE85" w14:textId="77777777" w:rsidR="00587FD0" w:rsidRPr="00B20AE8" w:rsidRDefault="0051206F" w:rsidP="0039402F">
      <w:pPr>
        <w:pStyle w:val="TH"/>
      </w:pPr>
      <w:r w:rsidRPr="00B20AE8">
        <w:rPr>
          <w:noProof/>
          <w:lang w:val="en-US"/>
        </w:rPr>
        <w:drawing>
          <wp:inline distT="0" distB="0" distL="0" distR="0" wp14:anchorId="2A0A79CD" wp14:editId="6EEF85A9">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14:paraId="55A4E37B" w14:textId="77777777" w:rsidR="00587FD0" w:rsidRPr="00B20AE8" w:rsidRDefault="00587FD0" w:rsidP="0039402F">
      <w:pPr>
        <w:pStyle w:val="TF"/>
        <w:rPr>
          <w:rFonts w:eastAsia="MS PGothic"/>
        </w:rPr>
      </w:pPr>
      <w:r w:rsidRPr="00B20AE8">
        <w:t xml:space="preserve">Figure D.2.3-1: </w:t>
      </w:r>
      <w:r w:rsidRPr="00B20AE8">
        <w:rPr>
          <w:rFonts w:eastAsia="MS PGothic"/>
        </w:rPr>
        <w:t>Measurement set up for OTA ACS and narrowband blocking</w:t>
      </w:r>
    </w:p>
    <w:p w14:paraId="31B7C43F" w14:textId="77777777" w:rsidR="00587FD0" w:rsidRPr="00B20AE8" w:rsidRDefault="00587FD0" w:rsidP="0039402F">
      <w:r w:rsidRPr="00B20AE8">
        <w:t>Test</w:t>
      </w:r>
    </w:p>
    <w:p w14:paraId="71F06134" w14:textId="430922B2" w:rsidR="00587FD0" w:rsidRPr="00B20AE8" w:rsidRDefault="00587FD0" w:rsidP="0039402F">
      <w:r w:rsidRPr="00B20AE8">
        <w:t>The OTA chamber shown in figure D.2.3-1 is intended to be generic and can be replaced with any suitable OTA chamber (Far field anechoic chamber, CATR, etc.).</w:t>
      </w:r>
    </w:p>
    <w:p w14:paraId="4F9E65FE" w14:textId="77777777" w:rsidR="00587FD0" w:rsidRPr="00B20AE8" w:rsidRDefault="0051206F" w:rsidP="0039402F">
      <w:pPr>
        <w:pStyle w:val="TH"/>
      </w:pPr>
      <w:r w:rsidRPr="00B20AE8">
        <w:rPr>
          <w:noProof/>
          <w:lang w:val="en-US"/>
        </w:rPr>
        <w:drawing>
          <wp:inline distT="0" distB="0" distL="0" distR="0" wp14:anchorId="75E79C94" wp14:editId="516EC117">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14:paraId="0ABB9559" w14:textId="77777777" w:rsidR="00587FD0" w:rsidRPr="00B20AE8" w:rsidRDefault="00587FD0" w:rsidP="0039402F">
      <w:pPr>
        <w:pStyle w:val="TF"/>
        <w:rPr>
          <w:rFonts w:eastAsia="MS PGothic"/>
        </w:rPr>
      </w:pPr>
      <w:r w:rsidRPr="00B20AE8">
        <w:t xml:space="preserve">Figure D.2.3-2: </w:t>
      </w:r>
      <w:r w:rsidRPr="00B20AE8">
        <w:rPr>
          <w:rFonts w:eastAsia="MS PGothic"/>
        </w:rPr>
        <w:t>Measurement set up for OTA general blocking</w:t>
      </w:r>
    </w:p>
    <w:p w14:paraId="595D232A" w14:textId="041A521D" w:rsidR="00587FD0" w:rsidRPr="00B20AE8" w:rsidRDefault="00587FD0" w:rsidP="0039402F">
      <w:r w:rsidRPr="00B20AE8">
        <w:t xml:space="preserve">The OTA chamber shown in figure D.2.3-2 is intended to be generic and can be replaced with any suitable OTA chamber (Far field anechoic chamber, CATR, </w:t>
      </w:r>
      <w:r w:rsidR="00F437E4">
        <w:t>etc.</w:t>
      </w:r>
      <w:r w:rsidRPr="00B20AE8">
        <w:t>).</w:t>
      </w:r>
    </w:p>
    <w:p w14:paraId="651AE60F" w14:textId="77777777" w:rsidR="00587FD0" w:rsidRPr="00B20AE8" w:rsidRDefault="00587FD0" w:rsidP="00587FD0">
      <w:pPr>
        <w:pStyle w:val="Heading2"/>
      </w:pPr>
      <w:bookmarkStart w:id="6553" w:name="_Toc21123342"/>
      <w:bookmarkStart w:id="6554" w:name="_Toc45907535"/>
      <w:bookmarkStart w:id="6555" w:name="_Toc53181639"/>
      <w:bookmarkStart w:id="6556" w:name="_Toc61117404"/>
      <w:bookmarkStart w:id="6557" w:name="_Toc67081256"/>
      <w:bookmarkStart w:id="6558" w:name="_Toc68770608"/>
      <w:bookmarkStart w:id="6559" w:name="_Toc74755671"/>
      <w:bookmarkStart w:id="6560" w:name="_Toc76506595"/>
      <w:bookmarkStart w:id="6561" w:name="_Toc83113514"/>
      <w:bookmarkStart w:id="6562" w:name="_Toc89876717"/>
      <w:bookmarkStart w:id="6563" w:name="_Toc98711617"/>
      <w:bookmarkStart w:id="6564" w:name="_Toc145097484"/>
      <w:bookmarkStart w:id="6565" w:name="_Toc161848734"/>
      <w:r w:rsidRPr="00B20AE8">
        <w:t>D.2.4</w:t>
      </w:r>
      <w:r w:rsidRPr="00B20AE8">
        <w:tab/>
        <w:t>OTA Blocking</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53F8CB8D" w14:textId="77777777" w:rsidR="001535E6" w:rsidRPr="00B20AE8" w:rsidRDefault="0051206F" w:rsidP="0039402F">
      <w:pPr>
        <w:pStyle w:val="TH"/>
      </w:pPr>
      <w:r w:rsidRPr="00B20AE8">
        <w:rPr>
          <w:noProof/>
          <w:lang w:val="en-US"/>
        </w:rPr>
        <w:drawing>
          <wp:inline distT="0" distB="0" distL="0" distR="0" wp14:anchorId="20F27BC7" wp14:editId="118354C4">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14:paraId="0AA5D4F7" w14:textId="77777777" w:rsidR="00587FD0" w:rsidRPr="00B20AE8" w:rsidRDefault="00587FD0" w:rsidP="0039402F">
      <w:pPr>
        <w:pStyle w:val="TF"/>
        <w:rPr>
          <w:rFonts w:eastAsia="MS PGothic"/>
        </w:rPr>
      </w:pPr>
      <w:r w:rsidRPr="00B20AE8">
        <w:t xml:space="preserve">Figure D.2.4-1: </w:t>
      </w:r>
      <w:r w:rsidRPr="00B20AE8">
        <w:rPr>
          <w:rFonts w:eastAsia="MS PGothic"/>
        </w:rPr>
        <w:t>Measurement set up for OTA Blocking</w:t>
      </w:r>
    </w:p>
    <w:p w14:paraId="16E7BB0F" w14:textId="4CF04620" w:rsidR="00587FD0" w:rsidRPr="00B20AE8" w:rsidRDefault="00587FD0" w:rsidP="0039402F">
      <w:r w:rsidRPr="00B20AE8">
        <w:t xml:space="preserve">The OTA chamber shown in figure D.2.4-1 is intended to be generic and can be replaced with any suitable OTA chamber (Far field anechoic chamber, CATR, </w:t>
      </w:r>
      <w:r w:rsidR="00F437E4">
        <w:t>etc.</w:t>
      </w:r>
      <w:r w:rsidRPr="00B20AE8">
        <w:t>).</w:t>
      </w:r>
    </w:p>
    <w:p w14:paraId="3FFAD6B5" w14:textId="77777777" w:rsidR="00587FD0" w:rsidRPr="00B20AE8" w:rsidRDefault="0051206F" w:rsidP="0039402F">
      <w:pPr>
        <w:pStyle w:val="TH"/>
        <w:rPr>
          <w:noProof/>
        </w:rPr>
      </w:pPr>
      <w:r w:rsidRPr="00B20AE8">
        <w:rPr>
          <w:noProof/>
          <w:lang w:val="en-US"/>
        </w:rPr>
        <w:drawing>
          <wp:inline distT="0" distB="0" distL="0" distR="0" wp14:anchorId="7657A403" wp14:editId="1B3C0BDE">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14:paraId="150BAB3C" w14:textId="77777777" w:rsidR="00587FD0" w:rsidRPr="00B20AE8" w:rsidRDefault="00587FD0" w:rsidP="0039402F">
      <w:pPr>
        <w:pStyle w:val="TF"/>
      </w:pPr>
      <w:r w:rsidRPr="00B20AE8">
        <w:t xml:space="preserve">Figure D.2.4-2: </w:t>
      </w:r>
      <w:r w:rsidRPr="00B20AE8">
        <w:rPr>
          <w:rFonts w:eastAsia="MS PGothic"/>
        </w:rPr>
        <w:t>Measurement set up for OTA co-location blocking</w:t>
      </w:r>
    </w:p>
    <w:p w14:paraId="7BB4C93A" w14:textId="77777777" w:rsidR="00587FD0" w:rsidRPr="00B20AE8" w:rsidRDefault="00587FD0" w:rsidP="00587FD0">
      <w:pPr>
        <w:pStyle w:val="Heading2"/>
      </w:pPr>
      <w:bookmarkStart w:id="6566" w:name="_Toc21123343"/>
      <w:bookmarkStart w:id="6567" w:name="_Toc45907536"/>
      <w:bookmarkStart w:id="6568" w:name="_Toc53181640"/>
      <w:bookmarkStart w:id="6569" w:name="_Toc61117405"/>
      <w:bookmarkStart w:id="6570" w:name="_Toc67081257"/>
      <w:bookmarkStart w:id="6571" w:name="_Toc68770609"/>
      <w:bookmarkStart w:id="6572" w:name="_Toc74755672"/>
      <w:bookmarkStart w:id="6573" w:name="_Toc76506596"/>
      <w:bookmarkStart w:id="6574" w:name="_Toc83113515"/>
      <w:bookmarkStart w:id="6575" w:name="_Toc89876718"/>
      <w:bookmarkStart w:id="6576" w:name="_Toc98711618"/>
      <w:bookmarkStart w:id="6577" w:name="_Toc145097485"/>
      <w:bookmarkStart w:id="6578" w:name="_Toc161848735"/>
      <w:r w:rsidRPr="00B20AE8">
        <w:t>D.2.5</w:t>
      </w:r>
      <w:r w:rsidRPr="00B20AE8">
        <w:tab/>
        <w:t>OTA Receiver spurious emissions</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6198AB42" w14:textId="77777777" w:rsidR="00587FD0" w:rsidRPr="00B20AE8" w:rsidRDefault="0051206F" w:rsidP="0039402F">
      <w:pPr>
        <w:pStyle w:val="TH"/>
      </w:pPr>
      <w:r w:rsidRPr="00B20AE8">
        <w:rPr>
          <w:noProof/>
          <w:lang w:val="en-US"/>
        </w:rPr>
        <w:drawing>
          <wp:inline distT="0" distB="0" distL="0" distR="0" wp14:anchorId="699FF207" wp14:editId="3814E118">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38EEE01D" w14:textId="77777777" w:rsidR="00587FD0" w:rsidRPr="00B20AE8" w:rsidRDefault="00587FD0" w:rsidP="0039402F">
      <w:pPr>
        <w:pStyle w:val="TF"/>
      </w:pPr>
      <w:r w:rsidRPr="00B20AE8">
        <w:t xml:space="preserve">Figure D.2.5-1: </w:t>
      </w:r>
      <w:r w:rsidRPr="00B20AE8">
        <w:rPr>
          <w:rFonts w:eastAsia="MS PGothic"/>
        </w:rPr>
        <w:t>Measurement set up for OTA receiver spurious emissions</w:t>
      </w:r>
    </w:p>
    <w:p w14:paraId="3F1889E8" w14:textId="77777777" w:rsidR="00587FD0" w:rsidRPr="00B20AE8" w:rsidRDefault="00587FD0" w:rsidP="00587FD0">
      <w:pPr>
        <w:pStyle w:val="Heading2"/>
      </w:pPr>
      <w:bookmarkStart w:id="6579" w:name="_Toc21123344"/>
      <w:bookmarkStart w:id="6580" w:name="_Toc45907537"/>
      <w:bookmarkStart w:id="6581" w:name="_Toc53181641"/>
      <w:bookmarkStart w:id="6582" w:name="_Toc61117406"/>
      <w:bookmarkStart w:id="6583" w:name="_Toc67081258"/>
      <w:bookmarkStart w:id="6584" w:name="_Toc68770610"/>
      <w:bookmarkStart w:id="6585" w:name="_Toc74755673"/>
      <w:bookmarkStart w:id="6586" w:name="_Toc76506597"/>
      <w:bookmarkStart w:id="6587" w:name="_Toc83113516"/>
      <w:bookmarkStart w:id="6588" w:name="_Toc89876719"/>
      <w:bookmarkStart w:id="6589" w:name="_Toc98711619"/>
      <w:bookmarkStart w:id="6590" w:name="_Toc145097486"/>
      <w:bookmarkStart w:id="6591" w:name="_Toc161848736"/>
      <w:r w:rsidRPr="00B20AE8">
        <w:t>D.2.6</w:t>
      </w:r>
      <w:r w:rsidRPr="00B20AE8">
        <w:tab/>
        <w:t>OTA Receiver intermodulation</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2B6F6D2A" w14:textId="77777777" w:rsidR="00587FD0" w:rsidRPr="00B20AE8" w:rsidRDefault="0051206F" w:rsidP="0039402F">
      <w:pPr>
        <w:pStyle w:val="TH"/>
      </w:pPr>
      <w:r w:rsidRPr="00B20AE8">
        <w:rPr>
          <w:noProof/>
          <w:lang w:val="en-US"/>
        </w:rPr>
        <w:drawing>
          <wp:inline distT="0" distB="0" distL="0" distR="0" wp14:anchorId="140C1470" wp14:editId="2E78C17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14:paraId="6CBB9C9A" w14:textId="77777777" w:rsidR="00587FD0" w:rsidRPr="00B20AE8" w:rsidRDefault="00587FD0" w:rsidP="0039402F">
      <w:pPr>
        <w:pStyle w:val="TF"/>
        <w:rPr>
          <w:rFonts w:eastAsia="MS PGothic"/>
        </w:rPr>
      </w:pPr>
      <w:r w:rsidRPr="00B20AE8">
        <w:t xml:space="preserve">Figure D.2.6-1: </w:t>
      </w:r>
      <w:r w:rsidRPr="00B20AE8">
        <w:rPr>
          <w:rFonts w:eastAsia="MS PGothic"/>
        </w:rPr>
        <w:t>Measurement set up for OTA receiver intermodulation</w:t>
      </w:r>
    </w:p>
    <w:p w14:paraId="7473B08F" w14:textId="1418A7DB" w:rsidR="00587FD0" w:rsidRPr="00B20AE8" w:rsidRDefault="00587FD0" w:rsidP="0039402F">
      <w:r w:rsidRPr="00B20AE8">
        <w:t xml:space="preserve">The OTA chamber shown in figure D.2.6-1 is intended to be generic and can be replaced with any suitable OTA chamber (Far field anechoic chamber, CATR, </w:t>
      </w:r>
      <w:r w:rsidR="00F437E4">
        <w:t>etc.</w:t>
      </w:r>
      <w:r w:rsidRPr="00B20AE8">
        <w:t>).</w:t>
      </w:r>
    </w:p>
    <w:p w14:paraId="15495E74" w14:textId="77777777" w:rsidR="00587FD0" w:rsidRPr="00B20AE8" w:rsidRDefault="00587FD0" w:rsidP="00587FD0">
      <w:pPr>
        <w:pStyle w:val="Heading2"/>
      </w:pPr>
      <w:bookmarkStart w:id="6592" w:name="_Toc21123345"/>
      <w:bookmarkStart w:id="6593" w:name="_Toc45907538"/>
      <w:bookmarkStart w:id="6594" w:name="_Toc53181642"/>
      <w:bookmarkStart w:id="6595" w:name="_Toc61117407"/>
      <w:bookmarkStart w:id="6596" w:name="_Toc67081259"/>
      <w:bookmarkStart w:id="6597" w:name="_Toc68770611"/>
      <w:bookmarkStart w:id="6598" w:name="_Toc74755674"/>
      <w:bookmarkStart w:id="6599" w:name="_Toc76506598"/>
      <w:bookmarkStart w:id="6600" w:name="_Toc83113517"/>
      <w:bookmarkStart w:id="6601" w:name="_Toc89876720"/>
      <w:bookmarkStart w:id="6602" w:name="_Toc98711620"/>
      <w:bookmarkStart w:id="6603" w:name="_Toc145097487"/>
      <w:bookmarkStart w:id="6604" w:name="_Toc161848737"/>
      <w:r w:rsidRPr="00B20AE8">
        <w:t>D.2.7</w:t>
      </w:r>
      <w:r w:rsidRPr="00B20AE8">
        <w:tab/>
        <w:t>OTA In-channel selectivity</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3AB94F66" w14:textId="77777777" w:rsidR="00587FD0" w:rsidRPr="00B20AE8" w:rsidRDefault="0051206F" w:rsidP="0039402F">
      <w:pPr>
        <w:pStyle w:val="TH"/>
      </w:pPr>
      <w:r w:rsidRPr="00B20AE8">
        <w:rPr>
          <w:noProof/>
          <w:lang w:val="en-US"/>
        </w:rPr>
        <w:drawing>
          <wp:inline distT="0" distB="0" distL="0" distR="0" wp14:anchorId="69A1BABB" wp14:editId="7C8577FD">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14:paraId="7227CBED" w14:textId="77777777" w:rsidR="00587FD0" w:rsidRPr="00B20AE8" w:rsidRDefault="00587FD0" w:rsidP="0039402F">
      <w:pPr>
        <w:pStyle w:val="TF"/>
      </w:pPr>
      <w:r w:rsidRPr="00B20AE8">
        <w:t xml:space="preserve">Figure D.2.7-1: </w:t>
      </w:r>
      <w:r w:rsidRPr="00B20AE8">
        <w:rPr>
          <w:rFonts w:eastAsia="MS PGothic"/>
        </w:rPr>
        <w:t>Measurement set up for OTA In-channel selectivity</w:t>
      </w:r>
    </w:p>
    <w:p w14:paraId="7BC7350F" w14:textId="4EE4C77C" w:rsidR="00587FD0" w:rsidRPr="00B20AE8" w:rsidRDefault="00587FD0" w:rsidP="0039402F">
      <w:r w:rsidRPr="00B20AE8">
        <w:t xml:space="preserve">The OTA chamber shown in figure D.2.7-1 is intended to be generic and can be replaced with any suitable OTA chamber (Far field anechoic chamber, CATR, </w:t>
      </w:r>
      <w:r w:rsidR="00F437E4">
        <w:t>etc.</w:t>
      </w:r>
      <w:r w:rsidRPr="00B20AE8">
        <w:t>).</w:t>
      </w:r>
    </w:p>
    <w:p w14:paraId="244B8B4B" w14:textId="77777777" w:rsidR="00F8070F" w:rsidRPr="00B20AE8" w:rsidRDefault="001B2219" w:rsidP="00F8070F">
      <w:pPr>
        <w:pStyle w:val="Heading1"/>
      </w:pPr>
      <w:r w:rsidRPr="00B20AE8">
        <w:br w:type="page"/>
      </w:r>
      <w:bookmarkStart w:id="6605" w:name="_Toc21123346"/>
      <w:bookmarkStart w:id="6606" w:name="_Toc45907539"/>
      <w:bookmarkStart w:id="6607" w:name="_Toc53181643"/>
      <w:bookmarkStart w:id="6608" w:name="_Toc61117408"/>
      <w:bookmarkStart w:id="6609" w:name="_Toc67081260"/>
      <w:bookmarkStart w:id="6610" w:name="_Toc68770612"/>
      <w:bookmarkStart w:id="6611" w:name="_Toc74755675"/>
      <w:bookmarkStart w:id="6612" w:name="_Toc76506599"/>
      <w:bookmarkStart w:id="6613" w:name="_Toc83113518"/>
      <w:bookmarkStart w:id="6614" w:name="_Toc89876721"/>
      <w:bookmarkStart w:id="6615" w:name="_Toc98711621"/>
      <w:bookmarkStart w:id="6616" w:name="_Toc145097488"/>
      <w:bookmarkStart w:id="6617" w:name="_Toc161848738"/>
      <w:r w:rsidR="00F8070F" w:rsidRPr="00B20AE8">
        <w:t>D.3</w:t>
      </w:r>
      <w:r w:rsidR="00F8070F" w:rsidRPr="00B20AE8">
        <w:tab/>
        <w:t>Performance requirements</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7DC27756" w14:textId="77777777" w:rsidR="00F8070F" w:rsidRPr="00B20AE8" w:rsidRDefault="00F8070F" w:rsidP="0039402F">
      <w:pPr>
        <w:pStyle w:val="TH"/>
      </w:pPr>
      <w:r w:rsidRPr="00B20AE8">
        <w:rPr>
          <w:noProof/>
        </w:rPr>
        <w:drawing>
          <wp:inline distT="0" distB="0" distL="0" distR="0" wp14:anchorId="27591FDF" wp14:editId="21286456">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14:paraId="28691D8C" w14:textId="77777777" w:rsidR="00F8070F" w:rsidRPr="00B20AE8" w:rsidRDefault="00F8070F" w:rsidP="0039402F">
      <w:pPr>
        <w:pStyle w:val="TF"/>
      </w:pPr>
      <w:r w:rsidRPr="00B20AE8">
        <w:t>Figure D.3-1: Measurement set up for single TX, single demodulation branch radiated performance requirements</w:t>
      </w:r>
    </w:p>
    <w:p w14:paraId="735633A5" w14:textId="77777777" w:rsidR="00F8070F" w:rsidRPr="00B20AE8" w:rsidRDefault="00F8070F" w:rsidP="0039402F">
      <w:pPr>
        <w:pStyle w:val="TH"/>
      </w:pPr>
      <w:r w:rsidRPr="00B20AE8">
        <w:rPr>
          <w:noProof/>
        </w:rPr>
        <w:drawing>
          <wp:inline distT="0" distB="0" distL="0" distR="0" wp14:anchorId="259E052B" wp14:editId="3A3918DD">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14:paraId="4D083E72" w14:textId="77777777" w:rsidR="00F8070F" w:rsidRPr="00B20AE8" w:rsidRDefault="00F8070F" w:rsidP="0039402F">
      <w:pPr>
        <w:pStyle w:val="TF"/>
      </w:pPr>
      <w:r w:rsidRPr="00B20AE8">
        <w:t>Figure D.3-2: Measurement set up for single TX, dual polarization radiated performance requirements</w:t>
      </w:r>
    </w:p>
    <w:p w14:paraId="3B1EFFBB" w14:textId="77777777" w:rsidR="00F8070F" w:rsidRPr="00B20AE8" w:rsidRDefault="00F8070F" w:rsidP="0039402F">
      <w:pPr>
        <w:pStyle w:val="TH"/>
      </w:pPr>
      <w:r w:rsidRPr="00B20AE8">
        <w:rPr>
          <w:noProof/>
        </w:rPr>
        <w:drawing>
          <wp:inline distT="0" distB="0" distL="0" distR="0" wp14:anchorId="3B7BB2BF" wp14:editId="138528C6">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14:paraId="2F458BEA" w14:textId="77777777" w:rsidR="00F8070F" w:rsidRPr="00B20AE8" w:rsidRDefault="00F8070F" w:rsidP="0039402F">
      <w:pPr>
        <w:pStyle w:val="TF"/>
      </w:pPr>
      <w:r w:rsidRPr="00B20AE8">
        <w:t>Figure D.3-3: Measurement set up for dual TX, dual polarization radiated performance requirements</w:t>
      </w:r>
    </w:p>
    <w:p w14:paraId="1A1567D4" w14:textId="73D1D01B" w:rsidR="00F8070F" w:rsidRPr="00B20AE8" w:rsidRDefault="00F8070F" w:rsidP="0039402F">
      <w:r w:rsidRPr="00B20AE8">
        <w:t xml:space="preserve">The OTA chambers shown in figures D.3-1, D.3-2 and D.3-3 are intended to be generic and can be replaced with any suitable OTA chamber (e.g. far field anechoic chamber, CATR, </w:t>
      </w:r>
      <w:r w:rsidR="00F437E4">
        <w:t>etc.</w:t>
      </w:r>
      <w:r w:rsidRPr="00B20AE8">
        <w:t>). The PA depicted in figures D.3-1, D.3-2 and D.3-3 is optional. Fading channel emulators are included when needed according to the requirement description.</w:t>
      </w:r>
    </w:p>
    <w:p w14:paraId="70EA2244" w14:textId="77777777" w:rsidR="00F437E4" w:rsidRPr="006604EE" w:rsidRDefault="00F437E4" w:rsidP="0039402F">
      <w:bookmarkStart w:id="6618" w:name="_Toc21123347"/>
      <w:bookmarkStart w:id="6619" w:name="_Toc45907540"/>
      <w:bookmarkStart w:id="6620" w:name="_Toc53181644"/>
      <w:r>
        <w:br w:type="page"/>
      </w:r>
    </w:p>
    <w:p w14:paraId="423CDEFF" w14:textId="125F6674" w:rsidR="001B2219" w:rsidRPr="00B20AE8" w:rsidRDefault="001B2219" w:rsidP="00B56FF9">
      <w:pPr>
        <w:pStyle w:val="Heading8"/>
      </w:pPr>
      <w:bookmarkStart w:id="6621" w:name="_Toc61117409"/>
      <w:bookmarkStart w:id="6622" w:name="_Toc67081261"/>
      <w:bookmarkStart w:id="6623" w:name="_Toc68770613"/>
      <w:bookmarkStart w:id="6624" w:name="_Toc74755676"/>
      <w:bookmarkStart w:id="6625" w:name="_Toc76506600"/>
      <w:bookmarkStart w:id="6626" w:name="_Toc83113519"/>
      <w:bookmarkStart w:id="6627" w:name="_Toc89876722"/>
      <w:bookmarkStart w:id="6628" w:name="_Toc98711622"/>
      <w:bookmarkStart w:id="6629" w:name="_Toc145097489"/>
      <w:bookmarkStart w:id="6630" w:name="_Toc161848739"/>
      <w:r w:rsidRPr="00B20AE8">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3443B235" w14:textId="77777777" w:rsidR="00576736" w:rsidRPr="00B20AE8" w:rsidRDefault="00576736" w:rsidP="00576736">
      <w:pPr>
        <w:pStyle w:val="Heading1"/>
      </w:pPr>
      <w:bookmarkStart w:id="6631" w:name="_Toc21123348"/>
      <w:bookmarkStart w:id="6632" w:name="_Toc45907541"/>
      <w:bookmarkStart w:id="6633" w:name="_Toc53181645"/>
      <w:bookmarkStart w:id="6634" w:name="_Toc61117410"/>
      <w:bookmarkStart w:id="6635" w:name="_Toc67081262"/>
      <w:bookmarkStart w:id="6636" w:name="_Toc68770614"/>
      <w:bookmarkStart w:id="6637" w:name="_Toc74755677"/>
      <w:bookmarkStart w:id="6638" w:name="_Toc76506601"/>
      <w:bookmarkStart w:id="6639" w:name="_Toc83113520"/>
      <w:bookmarkStart w:id="6640" w:name="_Toc89876723"/>
      <w:bookmarkStart w:id="6641" w:name="_Toc98711623"/>
      <w:bookmarkStart w:id="6642" w:name="_Toc145097490"/>
      <w:bookmarkStart w:id="6643" w:name="_Toc161848740"/>
      <w:r w:rsidRPr="00B20AE8">
        <w:t>E.1</w:t>
      </w:r>
      <w:r w:rsidRPr="00B20AE8">
        <w:tab/>
        <w:t>General</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24185F5E" w14:textId="64854590" w:rsidR="00576736" w:rsidRPr="00B20AE8" w:rsidRDefault="00576736" w:rsidP="0039402F">
      <w:r w:rsidRPr="00B20AE8">
        <w:rPr>
          <w:lang w:eastAsia="zh-CN"/>
        </w:rPr>
        <w:t xml:space="preserve">Common measurement uncertainty budget calculation principle, was described in </w:t>
      </w:r>
      <w:r w:rsidR="003D3C64">
        <w:t>TR 3</w:t>
      </w:r>
      <w:r>
        <w:t>7.941</w:t>
      </w:r>
      <w:r w:rsidR="003D3C64">
        <w:t> [</w:t>
      </w:r>
      <w:r>
        <w:t>38]</w:t>
      </w:r>
      <w:r w:rsidRPr="00B20AE8">
        <w:rPr>
          <w:lang w:eastAsia="zh-CN"/>
        </w:rPr>
        <w:t>.</w:t>
      </w:r>
    </w:p>
    <w:p w14:paraId="560F50E5" w14:textId="77777777" w:rsidR="00576736" w:rsidRPr="00B20AE8" w:rsidRDefault="00576736" w:rsidP="00576736">
      <w:pPr>
        <w:pStyle w:val="Heading1"/>
      </w:pPr>
      <w:bookmarkStart w:id="6644" w:name="_Toc21123349"/>
      <w:bookmarkStart w:id="6645" w:name="_Toc45907542"/>
      <w:bookmarkStart w:id="6646" w:name="_Toc53181646"/>
      <w:bookmarkStart w:id="6647" w:name="_Toc61117411"/>
      <w:bookmarkStart w:id="6648" w:name="_Toc67081263"/>
      <w:bookmarkStart w:id="6649" w:name="_Toc68770615"/>
      <w:bookmarkStart w:id="6650" w:name="_Toc74755678"/>
      <w:bookmarkStart w:id="6651" w:name="_Toc76506602"/>
      <w:bookmarkStart w:id="6652" w:name="_Toc83113521"/>
      <w:bookmarkStart w:id="6653" w:name="_Toc89876724"/>
      <w:bookmarkStart w:id="6654" w:name="_Toc98711624"/>
      <w:bookmarkStart w:id="6655" w:name="_Toc145097491"/>
      <w:bookmarkStart w:id="6656" w:name="_Toc161848741"/>
      <w:r w:rsidRPr="00B20AE8">
        <w:t>E.2</w:t>
      </w:r>
      <w:r w:rsidRPr="00B20AE8">
        <w:tab/>
        <w:t>Measurement methodology descriptions</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249F406D" w14:textId="5AFDF92E" w:rsidR="00576736" w:rsidRPr="00B20AE8" w:rsidRDefault="00576736" w:rsidP="0039402F">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3D3C64">
        <w:t>TR 3</w:t>
      </w:r>
      <w:r>
        <w:t>7.941</w:t>
      </w:r>
      <w:r w:rsidR="003D3C64">
        <w:t> [</w:t>
      </w:r>
      <w:r>
        <w:t>38]</w:t>
      </w:r>
      <w:r w:rsidRPr="00B20AE8">
        <w:t>.</w:t>
      </w:r>
    </w:p>
    <w:p w14:paraId="0C776A45" w14:textId="77777777" w:rsidR="00576736" w:rsidRPr="00B20AE8" w:rsidRDefault="00576736" w:rsidP="00576736">
      <w:pPr>
        <w:pStyle w:val="Heading1"/>
      </w:pPr>
      <w:bookmarkStart w:id="6657" w:name="_Toc21123350"/>
      <w:bookmarkStart w:id="6658" w:name="_Toc45907543"/>
      <w:bookmarkStart w:id="6659" w:name="_Toc53181647"/>
      <w:bookmarkStart w:id="6660" w:name="_Toc61117412"/>
      <w:bookmarkStart w:id="6661" w:name="_Toc67081264"/>
      <w:bookmarkStart w:id="6662" w:name="_Toc68770616"/>
      <w:bookmarkStart w:id="6663" w:name="_Toc74755679"/>
      <w:bookmarkStart w:id="6664" w:name="_Toc76506603"/>
      <w:bookmarkStart w:id="6665" w:name="_Toc83113522"/>
      <w:bookmarkStart w:id="6666" w:name="_Toc89876725"/>
      <w:bookmarkStart w:id="6667" w:name="_Toc98711625"/>
      <w:bookmarkStart w:id="6668" w:name="_Toc145097492"/>
      <w:bookmarkStart w:id="6669" w:name="_Toc161848742"/>
      <w:r w:rsidRPr="00B20AE8">
        <w:t>E.3</w:t>
      </w:r>
      <w:r w:rsidRPr="00B20AE8">
        <w:tab/>
        <w:t>Measurement uncertainty budget format</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5C349648" w14:textId="2702BC61" w:rsidR="00576736" w:rsidRPr="00B20AE8" w:rsidRDefault="00576736" w:rsidP="0039402F">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3D3C64">
        <w:t>TR 3</w:t>
      </w:r>
      <w:r>
        <w:t>7.941</w:t>
      </w:r>
      <w:r w:rsidR="003D3C64">
        <w:t> [</w:t>
      </w:r>
      <w:r>
        <w:t>38]</w:t>
      </w:r>
      <w:r w:rsidRPr="00B20AE8">
        <w:rPr>
          <w:lang w:eastAsia="zh-CN"/>
        </w:rPr>
        <w:t xml:space="preserve">, specifying uncertainty contributors for </w:t>
      </w:r>
      <w:r w:rsidRPr="00B20AE8">
        <w:t>calibration stage, as well as measurement stage.</w:t>
      </w:r>
    </w:p>
    <w:p w14:paraId="6876315A" w14:textId="77777777" w:rsidR="00576736" w:rsidRPr="00B20AE8" w:rsidRDefault="00576736" w:rsidP="00576736">
      <w:pPr>
        <w:pStyle w:val="Heading1"/>
      </w:pPr>
      <w:bookmarkStart w:id="6670" w:name="_Toc21123351"/>
      <w:bookmarkStart w:id="6671" w:name="_Toc45907544"/>
      <w:bookmarkStart w:id="6672" w:name="_Toc53181648"/>
      <w:bookmarkStart w:id="6673" w:name="_Toc61117413"/>
      <w:bookmarkStart w:id="6674" w:name="_Toc67081265"/>
      <w:bookmarkStart w:id="6675" w:name="_Toc68770617"/>
      <w:bookmarkStart w:id="6676" w:name="_Toc74755680"/>
      <w:bookmarkStart w:id="6677" w:name="_Toc76506604"/>
      <w:bookmarkStart w:id="6678" w:name="_Toc83113523"/>
      <w:bookmarkStart w:id="6679" w:name="_Toc89876726"/>
      <w:bookmarkStart w:id="6680" w:name="_Toc98711626"/>
      <w:bookmarkStart w:id="6681" w:name="_Toc145097493"/>
      <w:bookmarkStart w:id="6682" w:name="_Toc161848743"/>
      <w:r w:rsidRPr="00B20AE8">
        <w:t>E.4</w:t>
      </w:r>
      <w:r w:rsidRPr="00B20AE8">
        <w:tab/>
        <w:t>Measurement uncertainty budgets</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19504ACD" w14:textId="3DDD9460" w:rsidR="00576736" w:rsidRPr="00B20AE8" w:rsidRDefault="00576736" w:rsidP="0039402F">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r w:rsidR="003D3C64">
        <w:t>TR 3</w:t>
      </w:r>
      <w:r>
        <w:t>7.941</w:t>
      </w:r>
      <w:r w:rsidR="003D3C64">
        <w:t> [</w:t>
      </w:r>
      <w:r>
        <w:t>38]</w:t>
      </w:r>
      <w:r w:rsidRPr="00B20AE8">
        <w:rPr>
          <w:lang w:eastAsia="zh-CN"/>
        </w:rPr>
        <w:t>.</w:t>
      </w:r>
    </w:p>
    <w:p w14:paraId="38524CAD" w14:textId="77777777" w:rsidR="00576736" w:rsidRPr="00B20AE8" w:rsidRDefault="00576736" w:rsidP="00576736">
      <w:pPr>
        <w:pStyle w:val="Heading1"/>
      </w:pPr>
      <w:bookmarkStart w:id="6683" w:name="_Toc21123352"/>
      <w:bookmarkStart w:id="6684" w:name="_Toc45907545"/>
      <w:bookmarkStart w:id="6685" w:name="_Toc53181649"/>
      <w:bookmarkStart w:id="6686" w:name="_Toc61117414"/>
      <w:bookmarkStart w:id="6687" w:name="_Toc67081266"/>
      <w:bookmarkStart w:id="6688" w:name="_Toc68770618"/>
      <w:bookmarkStart w:id="6689" w:name="_Toc74755681"/>
      <w:bookmarkStart w:id="6690" w:name="_Toc76506605"/>
      <w:bookmarkStart w:id="6691" w:name="_Toc83113524"/>
      <w:bookmarkStart w:id="6692" w:name="_Toc89876727"/>
      <w:bookmarkStart w:id="6693" w:name="_Toc98711627"/>
      <w:bookmarkStart w:id="6694" w:name="_Toc145097494"/>
      <w:bookmarkStart w:id="6695" w:name="_Toc161848744"/>
      <w:r w:rsidRPr="00B20AE8">
        <w:t>E.5</w:t>
      </w:r>
      <w:r w:rsidRPr="00B20AE8">
        <w:tab/>
        <w:t>Measurement error contribution descriptions</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48545726" w14:textId="63983DA0" w:rsidR="00576736" w:rsidRPr="00B20AE8" w:rsidRDefault="00576736" w:rsidP="0039402F">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3D3C64">
        <w:t>TR 3</w:t>
      </w:r>
      <w:r>
        <w:t>7.941</w:t>
      </w:r>
      <w:r w:rsidR="003D3C64">
        <w:t> [</w:t>
      </w:r>
      <w:r>
        <w:t>38]</w:t>
      </w:r>
      <w:r w:rsidRPr="00B20AE8">
        <w:rPr>
          <w:lang w:eastAsia="zh-CN"/>
        </w:rPr>
        <w:t>.</w:t>
      </w:r>
    </w:p>
    <w:p w14:paraId="449A079E" w14:textId="77777777" w:rsidR="00F437E4" w:rsidRPr="006604EE" w:rsidRDefault="00F437E4" w:rsidP="0039402F">
      <w:bookmarkStart w:id="6696" w:name="_Hlk513537424"/>
      <w:bookmarkStart w:id="6697" w:name="_Toc21123353"/>
      <w:bookmarkStart w:id="6698" w:name="_Toc45907546"/>
      <w:bookmarkStart w:id="6699" w:name="_Toc53181650"/>
      <w:bookmarkStart w:id="6700" w:name="historyclause"/>
      <w:r>
        <w:br w:type="page"/>
      </w:r>
    </w:p>
    <w:p w14:paraId="27E645E7" w14:textId="6B234EFC" w:rsidR="00966F8C" w:rsidRPr="00B20AE8" w:rsidRDefault="00966F8C" w:rsidP="00966F8C">
      <w:pPr>
        <w:pStyle w:val="Heading8"/>
      </w:pPr>
      <w:bookmarkStart w:id="6701" w:name="_Toc61117415"/>
      <w:bookmarkStart w:id="6702" w:name="_Toc67081267"/>
      <w:bookmarkStart w:id="6703" w:name="_Toc68770619"/>
      <w:bookmarkStart w:id="6704" w:name="_Toc74755682"/>
      <w:bookmarkStart w:id="6705" w:name="_Toc76506606"/>
      <w:bookmarkStart w:id="6706" w:name="_Toc83113525"/>
      <w:bookmarkStart w:id="6707" w:name="_Toc89876728"/>
      <w:bookmarkStart w:id="6708" w:name="_Toc98711628"/>
      <w:bookmarkStart w:id="6709" w:name="_Toc145097495"/>
      <w:bookmarkStart w:id="6710" w:name="_Toc161848745"/>
      <w:r w:rsidRPr="00B20AE8">
        <w:t>Annex F (normative):</w:t>
      </w:r>
      <w:bookmarkEnd w:id="6696"/>
      <w:r w:rsidR="001535E6" w:rsidRPr="00B20AE8">
        <w:br/>
      </w:r>
      <w:r w:rsidRPr="00B20AE8">
        <w:t>TRP measurement grids</w:t>
      </w:r>
      <w:bookmarkEnd w:id="6697"/>
      <w:bookmarkEnd w:id="6698"/>
      <w:bookmarkEnd w:id="6699"/>
      <w:bookmarkEnd w:id="6701"/>
      <w:bookmarkEnd w:id="6702"/>
      <w:bookmarkEnd w:id="6703"/>
      <w:bookmarkEnd w:id="6704"/>
      <w:bookmarkEnd w:id="6705"/>
      <w:bookmarkEnd w:id="6706"/>
      <w:bookmarkEnd w:id="6707"/>
      <w:bookmarkEnd w:id="6708"/>
      <w:bookmarkEnd w:id="6709"/>
      <w:bookmarkEnd w:id="6710"/>
    </w:p>
    <w:p w14:paraId="481469D0" w14:textId="77777777" w:rsidR="00DD6845" w:rsidRPr="00B20AE8" w:rsidRDefault="00966F8C" w:rsidP="00093AE6">
      <w:pPr>
        <w:pStyle w:val="Heading1"/>
      </w:pPr>
      <w:bookmarkStart w:id="6711" w:name="_Toc21123354"/>
      <w:bookmarkStart w:id="6712" w:name="_Toc45907547"/>
      <w:bookmarkStart w:id="6713" w:name="_Toc53181651"/>
      <w:bookmarkStart w:id="6714" w:name="_Toc61117416"/>
      <w:bookmarkStart w:id="6715" w:name="_Toc67081268"/>
      <w:bookmarkStart w:id="6716" w:name="_Toc68770620"/>
      <w:bookmarkStart w:id="6717" w:name="_Toc74755683"/>
      <w:bookmarkStart w:id="6718" w:name="_Toc76506607"/>
      <w:bookmarkStart w:id="6719" w:name="_Toc83113526"/>
      <w:bookmarkStart w:id="6720" w:name="_Toc89876729"/>
      <w:bookmarkStart w:id="6721" w:name="_Toc98711629"/>
      <w:bookmarkStart w:id="6722" w:name="_Toc145097496"/>
      <w:bookmarkStart w:id="6723" w:name="_Toc161848746"/>
      <w:r w:rsidRPr="00B20AE8">
        <w:t>F.1</w:t>
      </w:r>
      <w:r w:rsidR="00A22911" w:rsidRPr="00B20AE8">
        <w:tab/>
      </w:r>
      <w:r w:rsidRPr="00B20AE8">
        <w:t>General</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522C218F" w14:textId="77777777" w:rsidR="00966F8C" w:rsidRDefault="004139BF" w:rsidP="0039402F">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210525B" w14:textId="77777777" w:rsidR="0095220E" w:rsidRDefault="0095220E" w:rsidP="0039402F">
      <w:pPr>
        <w:rPr>
          <w:noProof/>
        </w:rPr>
      </w:pPr>
      <w:r>
        <w:rPr>
          <w:noProof/>
        </w:rPr>
        <w:t>When making TRP measurements the alignment between EUT and measurement antenna is important to achieve expected measurement uncertainty;</w:t>
      </w:r>
    </w:p>
    <w:p w14:paraId="46C9FA5E" w14:textId="77777777" w:rsidR="003D3C64" w:rsidRDefault="0095220E" w:rsidP="0039402F">
      <w:pPr>
        <w:pStyle w:val="B1"/>
        <w:rPr>
          <w:noProof/>
        </w:rPr>
      </w:pPr>
      <w:r>
        <w:rPr>
          <w:noProof/>
        </w:rPr>
        <w:t>1.</w:t>
      </w:r>
      <w:r>
        <w:rPr>
          <w:noProof/>
        </w:rPr>
        <w:tab/>
        <w:t>The measurement antenna needs to be aligned tangential to the measurement surface forming a sphere around the EUT, in order to measure the TRP properly.</w:t>
      </w:r>
    </w:p>
    <w:p w14:paraId="33E28FB0" w14:textId="29EE8ED4" w:rsidR="0095220E" w:rsidRDefault="0095220E" w:rsidP="0039402F">
      <w:pPr>
        <w:pStyle w:val="B1"/>
        <w:rPr>
          <w:noProof/>
        </w:rPr>
      </w:pPr>
      <w:r>
        <w:rPr>
          <w:noProof/>
        </w:rPr>
        <w:t>2.</w:t>
      </w:r>
      <w:r>
        <w:rPr>
          <w:noProof/>
        </w:rPr>
        <w:tab/>
      </w:r>
      <w:r w:rsidR="00037207" w:rsidRPr="009A4D59">
        <w:rPr>
          <w:noProof/>
        </w:rPr>
        <w:t xml:space="preserve">Test methods described in </w:t>
      </w:r>
      <w:r w:rsidR="003D3C64">
        <w:rPr>
          <w:noProof/>
        </w:rPr>
        <w:t>clause</w:t>
      </w:r>
      <w:r w:rsidR="00037207" w:rsidRPr="009A4D59">
        <w:rPr>
          <w:noProof/>
        </w:rPr>
        <w:t>s F.5</w:t>
      </w:r>
      <w:r w:rsidR="00037207">
        <w:rPr>
          <w:noProof/>
        </w:rPr>
        <w:t>.1, F.5.2</w:t>
      </w:r>
      <w:r w:rsidR="00037207" w:rsidRPr="009A4D59">
        <w:rPr>
          <w:noProof/>
        </w:rPr>
        <w:t>, F.10, F.11 and F.12 require angular alignment between the selected measurement grid and EUT radiation pattern in order to measure peak values in the main beams. Angular misalignment can lead to differences in the actual and measured angular positions of the intended maximum EIRP</w:t>
      </w:r>
      <w:r>
        <w:rPr>
          <w:noProof/>
        </w:rPr>
        <w:t>.</w:t>
      </w:r>
    </w:p>
    <w:p w14:paraId="15AF2F41" w14:textId="1340322B" w:rsidR="0095220E" w:rsidRPr="00B20AE8" w:rsidRDefault="0095220E" w:rsidP="0039402F">
      <w:pPr>
        <w:pStyle w:val="B1"/>
        <w:rPr>
          <w:noProof/>
        </w:rPr>
      </w:pPr>
      <w:r>
        <w:rPr>
          <w:noProof/>
        </w:rPr>
        <w:t>3.</w:t>
      </w:r>
      <w:r>
        <w:rPr>
          <w:noProof/>
        </w:rPr>
        <w:tab/>
        <w:t xml:space="preserve">Test methods described in </w:t>
      </w:r>
      <w:r w:rsidR="003D3C64">
        <w:rPr>
          <w:noProof/>
        </w:rPr>
        <w:t>clause</w:t>
      </w:r>
      <w:r w:rsidR="00037207" w:rsidRPr="009A4D59">
        <w:rPr>
          <w:noProof/>
        </w:rPr>
        <w:t xml:space="preserve"> </w:t>
      </w:r>
      <w:r w:rsidR="00037207">
        <w:rPr>
          <w:noProof/>
        </w:rPr>
        <w:t xml:space="preserve">F.5.3, </w:t>
      </w:r>
      <w:r>
        <w:rPr>
          <w:noProof/>
        </w:rPr>
        <w:t>F.6 and F.9 are designed to be independent of rotations of the angular grid, and hence angular alignment between the measurement grid and EUT is not needed.</w:t>
      </w:r>
    </w:p>
    <w:p w14:paraId="7CB47BB2" w14:textId="77777777" w:rsidR="00966F8C" w:rsidRPr="00B20AE8" w:rsidRDefault="00966F8C" w:rsidP="00966F8C">
      <w:pPr>
        <w:pStyle w:val="Heading1"/>
      </w:pPr>
      <w:bookmarkStart w:id="6724" w:name="_Toc21123355"/>
      <w:bookmarkStart w:id="6725" w:name="_Toc45907548"/>
      <w:bookmarkStart w:id="6726" w:name="_Toc53181652"/>
      <w:bookmarkStart w:id="6727" w:name="_Toc61117417"/>
      <w:bookmarkStart w:id="6728" w:name="_Toc67081269"/>
      <w:bookmarkStart w:id="6729" w:name="_Toc68770621"/>
      <w:bookmarkStart w:id="6730" w:name="_Toc74755684"/>
      <w:bookmarkStart w:id="6731" w:name="_Toc76506608"/>
      <w:bookmarkStart w:id="6732" w:name="_Toc83113527"/>
      <w:bookmarkStart w:id="6733" w:name="_Toc89876730"/>
      <w:bookmarkStart w:id="6734" w:name="_Toc98711630"/>
      <w:bookmarkStart w:id="6735" w:name="_Toc145097497"/>
      <w:bookmarkStart w:id="6736" w:name="_Toc161848747"/>
      <w:r w:rsidRPr="00B20AE8">
        <w:t>F.2</w:t>
      </w:r>
      <w:r w:rsidRPr="00B20AE8">
        <w:tab/>
        <w:t>Spherical equal angle grid</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32FA4683" w14:textId="77777777" w:rsidR="00DD6845" w:rsidRPr="00B20AE8" w:rsidRDefault="003C7CC6" w:rsidP="00093AE6">
      <w:pPr>
        <w:pStyle w:val="Heading2"/>
      </w:pPr>
      <w:bookmarkStart w:id="6737" w:name="_Toc21123356"/>
      <w:bookmarkStart w:id="6738" w:name="_Toc45907549"/>
      <w:bookmarkStart w:id="6739" w:name="_Toc53181653"/>
      <w:bookmarkStart w:id="6740" w:name="_Toc61117418"/>
      <w:bookmarkStart w:id="6741" w:name="_Toc67081270"/>
      <w:bookmarkStart w:id="6742" w:name="_Toc68770622"/>
      <w:bookmarkStart w:id="6743" w:name="_Toc74755685"/>
      <w:bookmarkStart w:id="6744" w:name="_Toc76506609"/>
      <w:bookmarkStart w:id="6745" w:name="_Toc83113528"/>
      <w:bookmarkStart w:id="6746" w:name="_Toc89876731"/>
      <w:bookmarkStart w:id="6747" w:name="_Toc98711631"/>
      <w:bookmarkStart w:id="6748" w:name="_Toc145097498"/>
      <w:bookmarkStart w:id="6749" w:name="_Toc161848748"/>
      <w:r w:rsidRPr="00B20AE8">
        <w:rPr>
          <w:rFonts w:eastAsia="SimSun" w:hint="eastAsia"/>
          <w:lang w:eastAsia="zh-CN"/>
        </w:rPr>
        <w:t>F.2.</w:t>
      </w:r>
      <w:r w:rsidRPr="00B20AE8">
        <w:rPr>
          <w:rFonts w:eastAsia="SimSun"/>
          <w:lang w:eastAsia="zh-CN"/>
        </w:rPr>
        <w:t>1</w:t>
      </w:r>
      <w:r w:rsidRPr="00B20AE8">
        <w:rPr>
          <w:lang w:eastAsia="en-GB"/>
        </w:rPr>
        <w:tab/>
        <w:t>General</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466FEA54" w14:textId="77777777" w:rsidR="00966F8C" w:rsidRPr="00B20AE8" w:rsidRDefault="00966F8C" w:rsidP="0039402F">
      <w:r w:rsidRPr="00B20AE8">
        <w:t>TRP</w:t>
      </w:r>
      <w:r w:rsidRPr="00B20AE8">
        <w:rPr>
          <w:vertAlign w:val="subscript"/>
        </w:rPr>
        <w:t>Estimate</w:t>
      </w:r>
      <w:r w:rsidRPr="00B20AE8">
        <w:t xml:space="preserve"> is defined as</w:t>
      </w:r>
      <w:r w:rsidR="004139BF" w:rsidRPr="00B20AE8">
        <w:t>:</w:t>
      </w:r>
    </w:p>
    <w:p w14:paraId="4E7D7115" w14:textId="77777777" w:rsidR="00966F8C" w:rsidRPr="00B20AE8" w:rsidRDefault="00470216" w:rsidP="0039402F">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3D6800EE" w14:textId="77777777" w:rsidR="00E63D87" w:rsidRPr="00B20AE8" w:rsidRDefault="00E63D87" w:rsidP="0039402F">
      <w:r w:rsidRPr="00B20AE8">
        <w:rPr>
          <w:lang w:eastAsia="en-GB"/>
        </w:rPr>
        <w:t>when EIRP measurements is used</w:t>
      </w:r>
      <w:r w:rsidRPr="00B20AE8">
        <w:t xml:space="preserve"> or as</w:t>
      </w:r>
      <w:r w:rsidR="004139BF" w:rsidRPr="00B20AE8">
        <w:t>:</w:t>
      </w:r>
    </w:p>
    <w:p w14:paraId="59F87D2E" w14:textId="77777777" w:rsidR="00E63D87" w:rsidRPr="00B20AE8" w:rsidRDefault="00470216" w:rsidP="0039402F">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2CE73BEF" w14:textId="77777777" w:rsidR="00CF0D41" w:rsidRPr="00B20AE8" w:rsidRDefault="00E63D87" w:rsidP="0039402F">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14:paraId="3DF2FAB8" w14:textId="77777777" w:rsidR="00DD6845" w:rsidRPr="00B20AE8" w:rsidRDefault="00966F8C" w:rsidP="00093AE6">
      <w:pPr>
        <w:pStyle w:val="Heading2"/>
        <w:rPr>
          <w:rFonts w:eastAsia="SimSun"/>
          <w:lang w:eastAsia="zh-CN"/>
        </w:rPr>
      </w:pPr>
      <w:bookmarkStart w:id="6750" w:name="_Toc21123357"/>
      <w:bookmarkStart w:id="6751" w:name="_Toc45907550"/>
      <w:bookmarkStart w:id="6752" w:name="_Toc53181654"/>
      <w:bookmarkStart w:id="6753" w:name="_Toc61117419"/>
      <w:bookmarkStart w:id="6754" w:name="_Toc67081271"/>
      <w:bookmarkStart w:id="6755" w:name="_Toc68770623"/>
      <w:bookmarkStart w:id="6756" w:name="_Toc74755686"/>
      <w:bookmarkStart w:id="6757" w:name="_Toc76506610"/>
      <w:bookmarkStart w:id="6758" w:name="_Toc83113529"/>
      <w:bookmarkStart w:id="6759" w:name="_Toc89876732"/>
      <w:bookmarkStart w:id="6760" w:name="_Toc98711632"/>
      <w:bookmarkStart w:id="6761" w:name="_Toc145097499"/>
      <w:bookmarkStart w:id="6762" w:name="_Toc161848749"/>
      <w:r w:rsidRPr="00B20AE8">
        <w:rPr>
          <w:rFonts w:eastAsia="SimSun" w:hint="eastAsia"/>
          <w:lang w:eastAsia="zh-CN"/>
        </w:rPr>
        <w:t>F.2.2</w:t>
      </w:r>
      <w:r w:rsidRPr="00B20AE8">
        <w:rPr>
          <w:lang w:eastAsia="en-GB"/>
        </w:rPr>
        <w:tab/>
      </w:r>
      <w:r w:rsidR="00E63D87" w:rsidRPr="00B20AE8">
        <w:rPr>
          <w:lang w:eastAsia="en-GB"/>
        </w:rPr>
        <w:t>Reference angular step criteria</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2D8935D8" w14:textId="77777777" w:rsidR="00E63D87" w:rsidRPr="00B20AE8" w:rsidRDefault="00E63D87" w:rsidP="0039402F">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14:paraId="03E36083" w14:textId="77777777" w:rsidR="00ED2C15" w:rsidRPr="00B20AE8" w:rsidRDefault="00ED2C15" w:rsidP="0039402F">
      <w:pPr>
        <w:pStyle w:val="EQ"/>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4FA282E" w14:textId="77777777" w:rsidR="00ED2C15" w:rsidRPr="00B20AE8" w:rsidRDefault="00ED2C15" w:rsidP="0039402F">
      <w:pPr>
        <w:pStyle w:val="EQ"/>
      </w:pPr>
      <w:r w:rsidRPr="00B20AE8">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BE43517" w14:textId="77777777" w:rsidR="00ED2C15" w:rsidRPr="00B20AE8" w:rsidRDefault="00ED2C15" w:rsidP="0039402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14:paraId="0CD59F08" w14:textId="77777777" w:rsidR="00E63D87" w:rsidRPr="00B20AE8" w:rsidRDefault="00E63D87" w:rsidP="0039402F">
      <w:pPr>
        <w:rPr>
          <w:rFonts w:eastAsia="MS Mincho"/>
          <w:lang w:val="en-US"/>
        </w:rPr>
      </w:pPr>
      <w:r w:rsidRPr="00B20AE8">
        <w:rPr>
          <w:rFonts w:eastAsia="MS Mincho"/>
        </w:rPr>
        <w:t>D</w:t>
      </w:r>
      <w:r w:rsidRPr="00B20AE8">
        <w:rPr>
          <w:rFonts w:eastAsia="MS Mincho"/>
          <w:vertAlign w:val="subscript"/>
        </w:rPr>
        <w:t>cyl</w:t>
      </w:r>
      <w:r w:rsidRPr="00B20AE8">
        <w:rPr>
          <w:rFonts w:eastAsia="MS Mincho"/>
          <w:lang w:val="en-US"/>
        </w:rPr>
        <w:t xml:space="preserve"> and D are calculated as</w:t>
      </w:r>
      <w:r w:rsidR="004139BF" w:rsidRPr="00B20AE8">
        <w:rPr>
          <w:rFonts w:eastAsia="MS Mincho"/>
          <w:lang w:val="en-US"/>
        </w:rPr>
        <w:t>:</w:t>
      </w:r>
    </w:p>
    <w:p w14:paraId="7A42AA0E" w14:textId="77777777" w:rsidR="00E63D87" w:rsidRPr="00B20AE8" w:rsidRDefault="00470216" w:rsidP="0039402F">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4F4FCFD" w14:textId="77777777" w:rsidR="003D3C64" w:rsidRPr="00B20AE8" w:rsidRDefault="00470216" w:rsidP="0039402F">
      <w:pPr>
        <w:pStyle w:val="EQ"/>
        <w:rPr>
          <w:rFonts w:eastAsia="SimSun"/>
        </w:rPr>
      </w:pPr>
      <w:r w:rsidRPr="00B20AE8">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5D09DE9" w14:textId="259A5598" w:rsidR="00E63D87" w:rsidRPr="006507D3" w:rsidRDefault="00E63D87" w:rsidP="0039402F">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6507D3">
        <w:t>The radiation source can be EUT antenna array or the whole of EUT.</w:t>
      </w:r>
    </w:p>
    <w:p w14:paraId="1F46CC36" w14:textId="77777777" w:rsidR="00E63D87" w:rsidRPr="00B20AE8" w:rsidRDefault="00CF0D41" w:rsidP="0039402F">
      <w:pPr>
        <w:pStyle w:val="TH"/>
        <w:rPr>
          <w:lang w:val="en-US" w:eastAsia="zh-CN"/>
        </w:rPr>
      </w:pPr>
      <w:r w:rsidRPr="00B20AE8">
        <w:rPr>
          <w:noProof/>
          <w:lang w:val="en-US"/>
        </w:rPr>
        <w:drawing>
          <wp:inline distT="0" distB="0" distL="0" distR="0" wp14:anchorId="7679F02B" wp14:editId="3EFFA353">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7A1501EA" w14:textId="77777777" w:rsidR="00E63D87" w:rsidRPr="00B20AE8" w:rsidRDefault="00E63D87" w:rsidP="0039402F">
      <w:pPr>
        <w:pStyle w:val="TF"/>
        <w:rPr>
          <w:lang w:val="zh-CN" w:eastAsia="en-GB"/>
        </w:rPr>
      </w:pPr>
      <w:r w:rsidRPr="00B20AE8">
        <w:rPr>
          <w:lang w:val="zh-CN" w:eastAsia="en-GB"/>
        </w:rPr>
        <w:t xml:space="preserve">Figure </w:t>
      </w:r>
      <w:r w:rsidRPr="00B20AE8">
        <w:rPr>
          <w:lang w:eastAsia="en-GB"/>
        </w:rPr>
        <w:t>F</w:t>
      </w:r>
      <w:r w:rsidR="00ED2C15" w:rsidRPr="00B20AE8">
        <w:rPr>
          <w:lang w:eastAsia="en-GB"/>
        </w:rPr>
        <w:t>.</w:t>
      </w:r>
      <w:r w:rsidRPr="00B20AE8">
        <w:rPr>
          <w:lang w:eastAsia="en-GB"/>
        </w:rPr>
        <w:t>2</w:t>
      </w:r>
      <w:r w:rsidRPr="00B20AE8">
        <w:rPr>
          <w:lang w:val="zh-CN" w:eastAsia="en-GB"/>
        </w:rPr>
        <w:t>.</w:t>
      </w:r>
      <w:r w:rsidRPr="00B20AE8">
        <w:rPr>
          <w:lang w:eastAsia="en-GB"/>
        </w:rPr>
        <w:t>2</w:t>
      </w:r>
      <w:r w:rsidRPr="00B20AE8">
        <w:rPr>
          <w:lang w:val="zh-CN" w:eastAsia="en-GB"/>
        </w:rPr>
        <w:t>-</w:t>
      </w:r>
      <w:r w:rsidRPr="00B20AE8">
        <w:rPr>
          <w:lang w:val="en-US" w:eastAsia="en-GB"/>
        </w:rPr>
        <w:t>1</w:t>
      </w:r>
      <w:r w:rsidRPr="00B20AE8">
        <w:rPr>
          <w:lang w:val="zh-CN" w:eastAsia="en-GB"/>
        </w:rPr>
        <w:t xml:space="preserve">: </w:t>
      </w:r>
      <w:r w:rsidRPr="00B20AE8">
        <w:rPr>
          <w:lang w:val="zh-CN"/>
        </w:rPr>
        <w:t xml:space="preserve">Dimensions of a </w:t>
      </w:r>
      <w:r w:rsidRPr="00B20AE8">
        <w:rPr>
          <w:lang w:val="en-US"/>
        </w:rPr>
        <w:t xml:space="preserve">radiation source: </w:t>
      </w:r>
      <w:r w:rsidRPr="00B20AE8">
        <w:rPr>
          <w:lang w:val="zh-CN"/>
        </w:rPr>
        <w:t>depth (d), width (w) and height (h)</w:t>
      </w:r>
    </w:p>
    <w:p w14:paraId="12F76718" w14:textId="77777777" w:rsidR="00DD6845" w:rsidRPr="00B20AE8" w:rsidRDefault="00ED2C15" w:rsidP="0039402F">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14:paraId="383ACB93" w14:textId="67B04166" w:rsidR="00411662" w:rsidRPr="00122798" w:rsidRDefault="00F437E4" w:rsidP="0039402F">
      <w:pPr>
        <w:pStyle w:val="EQ"/>
        <w:rPr>
          <w:lang w:val="en-US" w:eastAsia="zh-CN"/>
        </w:rPr>
      </w:pPr>
      <w:r>
        <w:rPr>
          <w:rFonts w:eastAsia="SimSun"/>
          <w:noProof w:val="0"/>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42A0A7A9" w14:textId="686C042D" w:rsidR="00411662" w:rsidRPr="00122798" w:rsidRDefault="00F437E4" w:rsidP="0039402F">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25BD16BB" w14:textId="77777777" w:rsidR="00966F8C" w:rsidRPr="00B20AE8" w:rsidRDefault="00966F8C" w:rsidP="0039402F">
      <w:pP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w14:anchorId="70296ACF">
          <v:shape id="_x0000_i1043" type="#_x0000_t75" style="width:12.3pt;height:13.2pt" o:ole="">
            <v:imagedata r:id="rId69" o:title=""/>
          </v:shape>
          <o:OLEObject Type="Embed" ProgID="Equation.3" ShapeID="_x0000_i1043" DrawAspect="Content" ObjectID="_1773834703" r:id="rId70"/>
        </w:object>
      </w:r>
      <w:r w:rsidRPr="00B20AE8">
        <w:rPr>
          <w:rFonts w:eastAsia="SimSun" w:hint="eastAsia"/>
          <w:lang w:val="en-US" w:eastAsia="zh-CN"/>
        </w:rPr>
        <w:t xml:space="preserve"> is wavelength for the measured frequency.</w:t>
      </w:r>
    </w:p>
    <w:p w14:paraId="621DD0E2" w14:textId="77777777" w:rsidR="00966F8C" w:rsidRPr="00B20AE8" w:rsidRDefault="0051206F" w:rsidP="0039402F">
      <w:pPr>
        <w:pStyle w:val="TH"/>
        <w:rPr>
          <w:lang w:val="en-US" w:eastAsia="zh-CN"/>
        </w:rPr>
      </w:pPr>
      <w:r w:rsidRPr="00B20AE8">
        <w:rPr>
          <w:noProof/>
          <w:lang w:val="en-US"/>
        </w:rPr>
        <w:drawing>
          <wp:inline distT="0" distB="0" distL="114300" distR="114300" wp14:anchorId="7FF38839" wp14:editId="3CBDEAD1">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14:paraId="2CE35CD9" w14:textId="77777777" w:rsidR="00966F8C" w:rsidRPr="00B20AE8" w:rsidRDefault="00966F8C" w:rsidP="0039402F">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14:paraId="296DB624" w14:textId="77777777" w:rsidR="00966F8C" w:rsidRPr="00B20AE8" w:rsidRDefault="00966F8C" w:rsidP="0039402F">
      <w:pPr>
        <w:rPr>
          <w:rFonts w:ascii="Cambria Math" w:hAnsi="Cambria Math"/>
          <w:i/>
          <w:lang w:val="en-US"/>
        </w:rPr>
      </w:pPr>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70F15D97" w14:textId="77777777" w:rsidR="00966F8C" w:rsidRPr="00B20AE8" w:rsidRDefault="004139BF" w:rsidP="0039402F">
      <w:pPr>
        <w:pStyle w:val="EQ"/>
        <w:rPr>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m:rPr>
            <m:sty m:val="p"/>
          </m:rPr>
          <w:rPr>
            <w:rFonts w:ascii="Cambria Math" w:hAnsi="Cambria Math"/>
            <w:lang w:val="en-US" w:eastAsia="zh-CN"/>
          </w:rPr>
          <m:t>)</m:t>
        </m:r>
      </m:oMath>
    </w:p>
    <w:p w14:paraId="76A053E0" w14:textId="68AEDF73" w:rsidR="00966F8C" w:rsidRPr="00B20AE8" w:rsidRDefault="00966F8C" w:rsidP="0039402F">
      <w:pPr>
        <w:rPr>
          <w:rFonts w:eastAsia="MS Mincho"/>
          <w:lang w:val="en-US"/>
        </w:rPr>
      </w:pPr>
      <w:r w:rsidRPr="00B20AE8">
        <w:rPr>
          <w:rFonts w:eastAsia="MS Mincho"/>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and</w:t>
      </w:r>
      <w:r w:rsidR="003D3C64">
        <w:rPr>
          <w:rFonts w:eastAsia="MS Mincho"/>
          <w:lang w:val="en-US"/>
        </w:rPr>
        <w:t xml:space="preserve"> </w:t>
      </w:r>
      <m:oMath>
        <m:r>
          <w:rPr>
            <w:rFonts w:ascii="Cambria Math" w:hAnsi="Cambria Math"/>
            <w:lang w:eastAsia="zh-CN"/>
          </w:rPr>
          <m:t>Δϕ</m:t>
        </m:r>
      </m:oMath>
      <w:r w:rsidRPr="00B20AE8">
        <w:rPr>
          <w:rFonts w:eastAsia="MS Mincho"/>
          <w:lang w:val="en-US"/>
        </w:rPr>
        <w:t xml:space="preserve"> are the actual angular steps used in the measurement.</w:t>
      </w:r>
    </w:p>
    <w:p w14:paraId="7FBEB979" w14:textId="77777777" w:rsidR="00B627B5" w:rsidRPr="00B20AE8" w:rsidRDefault="0023307B" w:rsidP="0039402F">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14:paraId="52DE55F6" w14:textId="77777777" w:rsidR="00B627B5" w:rsidRPr="00B20AE8" w:rsidRDefault="004E6BA2" w:rsidP="0039402F">
      <w:pPr>
        <w:pStyle w:val="EQ"/>
        <w:rPr>
          <w:rFonts w:eastAsia="MS Mincho"/>
        </w:rPr>
      </w:pPr>
      <w:r w:rsidRPr="00B20AE8">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369493B6" w14:textId="77777777" w:rsidR="00B627B5" w:rsidRPr="00B20AE8" w:rsidRDefault="004E6BA2" w:rsidP="0039402F">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7CF382AF" w14:textId="77777777" w:rsidR="00B627B5" w:rsidRPr="00B20AE8" w:rsidRDefault="00B627B5" w:rsidP="0039402F">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14:paraId="24E95E0D" w14:textId="77777777" w:rsidR="00B627B5" w:rsidRPr="00B20AE8" w:rsidRDefault="00B627B5" w:rsidP="0039402F">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14:paraId="27C9D08C" w14:textId="77777777" w:rsidR="00B627B5" w:rsidRPr="00B20AE8" w:rsidRDefault="00B627B5" w:rsidP="0039402F">
      <w:pPr>
        <w:pStyle w:val="NO"/>
      </w:pPr>
      <w:r w:rsidRPr="00B20AE8">
        <w:t>NOTE:</w:t>
      </w:r>
      <w:r w:rsidRPr="00B20AE8">
        <w:tab/>
      </w:r>
      <w:r w:rsidRPr="00B20AE8">
        <w:rPr>
          <w:i/>
        </w:rPr>
        <w:t>Beamwidth</w:t>
      </w:r>
      <w:r w:rsidRPr="00B20AE8">
        <w:t xml:space="preserve"> is approximately equal to half the first-null beam width.</w:t>
      </w:r>
    </w:p>
    <w:p w14:paraId="64088593" w14:textId="77777777" w:rsidR="00966F8C" w:rsidRPr="00B20AE8" w:rsidRDefault="00966F8C" w:rsidP="00966F8C">
      <w:pPr>
        <w:pStyle w:val="Heading1"/>
      </w:pPr>
      <w:bookmarkStart w:id="6763" w:name="_Toc21123358"/>
      <w:bookmarkStart w:id="6764" w:name="_Toc45907551"/>
      <w:bookmarkStart w:id="6765" w:name="_Toc53181655"/>
      <w:bookmarkStart w:id="6766" w:name="_Toc61117420"/>
      <w:bookmarkStart w:id="6767" w:name="_Toc67081272"/>
      <w:bookmarkStart w:id="6768" w:name="_Toc68770624"/>
      <w:bookmarkStart w:id="6769" w:name="_Toc74755687"/>
      <w:bookmarkStart w:id="6770" w:name="_Toc76506611"/>
      <w:bookmarkStart w:id="6771" w:name="_Toc83113530"/>
      <w:bookmarkStart w:id="6772" w:name="_Toc89876733"/>
      <w:bookmarkStart w:id="6773" w:name="_Toc98711633"/>
      <w:bookmarkStart w:id="6774" w:name="_Toc145097500"/>
      <w:bookmarkStart w:id="6775" w:name="_Toc161848750"/>
      <w:r w:rsidRPr="00B20AE8">
        <w:t>F.3</w:t>
      </w:r>
      <w:r w:rsidRPr="00B20AE8">
        <w:tab/>
        <w:t>Spherical equal area grid</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35F93C5C" w14:textId="77777777" w:rsidR="00966F8C" w:rsidRPr="00B20AE8" w:rsidRDefault="00966F8C" w:rsidP="0039402F">
      <w:r w:rsidRPr="00B20AE8">
        <w:t>TRP</w:t>
      </w:r>
      <w:r w:rsidRPr="00B20AE8">
        <w:rPr>
          <w:vertAlign w:val="subscript"/>
        </w:rPr>
        <w:t>Estimate</w:t>
      </w:r>
      <w:r w:rsidRPr="00B20AE8">
        <w:t xml:space="preserve"> is defined as</w:t>
      </w:r>
      <w:r w:rsidR="004139BF" w:rsidRPr="00B20AE8">
        <w:t>:</w:t>
      </w:r>
    </w:p>
    <w:p w14:paraId="358D54BD" w14:textId="77777777" w:rsidR="00966F8C" w:rsidRPr="00B20AE8" w:rsidRDefault="001535E6" w:rsidP="0039402F">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09F89CCC" w14:textId="77777777" w:rsidR="00615D77" w:rsidRPr="00B20AE8" w:rsidRDefault="00966F8C" w:rsidP="0039402F">
      <w:r w:rsidRPr="00B20AE8">
        <w:t xml:space="preserve">N is the total number of samples and specified </w:t>
      </w:r>
      <w:r w:rsidR="00615D77" w:rsidRPr="00B20AE8">
        <w:t>as</w:t>
      </w:r>
      <w:r w:rsidR="004139BF" w:rsidRPr="00B20AE8">
        <w:t>:</w:t>
      </w:r>
    </w:p>
    <w:p w14:paraId="21A3F230" w14:textId="77777777" w:rsidR="00615D77" w:rsidRPr="00B20AE8" w:rsidRDefault="00470216" w:rsidP="0039402F">
      <w:pPr>
        <w:pStyle w:val="EQ"/>
      </w:pPr>
      <w:r w:rsidRPr="00B20AE8">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98ED822" w14:textId="77777777" w:rsidR="00966F8C" w:rsidRPr="00B20AE8" w:rsidRDefault="00615D77" w:rsidP="0039402F">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14:paraId="680648C5" w14:textId="77777777" w:rsidR="00966F8C" w:rsidRPr="00B20AE8" w:rsidRDefault="00966F8C" w:rsidP="00966F8C">
      <w:pPr>
        <w:pStyle w:val="Heading1"/>
      </w:pPr>
      <w:bookmarkStart w:id="6776" w:name="_Toc21123359"/>
      <w:bookmarkStart w:id="6777" w:name="_Toc45907552"/>
      <w:bookmarkStart w:id="6778" w:name="_Toc53181656"/>
      <w:bookmarkStart w:id="6779" w:name="_Toc61117421"/>
      <w:bookmarkStart w:id="6780" w:name="_Toc67081273"/>
      <w:bookmarkStart w:id="6781" w:name="_Toc68770625"/>
      <w:bookmarkStart w:id="6782" w:name="_Toc74755688"/>
      <w:bookmarkStart w:id="6783" w:name="_Toc76506612"/>
      <w:bookmarkStart w:id="6784" w:name="_Toc83113531"/>
      <w:bookmarkStart w:id="6785" w:name="_Toc89876734"/>
      <w:bookmarkStart w:id="6786" w:name="_Toc98711634"/>
      <w:bookmarkStart w:id="6787" w:name="_Toc145097501"/>
      <w:bookmarkStart w:id="6788" w:name="_Toc161848751"/>
      <w:r w:rsidRPr="00B20AE8">
        <w:t>F.4</w:t>
      </w:r>
      <w:r w:rsidRPr="00B20AE8">
        <w:tab/>
        <w:t>Spherical Fibonacci grid</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5422A527" w14:textId="77777777" w:rsidR="00966F8C" w:rsidRPr="00B20AE8" w:rsidRDefault="00966F8C" w:rsidP="0039402F">
      <w:r w:rsidRPr="00B20AE8">
        <w:t>TRP</w:t>
      </w:r>
      <w:r w:rsidRPr="00B20AE8">
        <w:rPr>
          <w:vertAlign w:val="subscript"/>
        </w:rPr>
        <w:t>Estimate</w:t>
      </w:r>
      <w:r w:rsidRPr="00B20AE8">
        <w:t xml:space="preserve"> is defined as</w:t>
      </w:r>
      <w:r w:rsidR="004139BF" w:rsidRPr="00B20AE8">
        <w:t>:</w:t>
      </w:r>
    </w:p>
    <w:p w14:paraId="50269F1C" w14:textId="77777777" w:rsidR="00966F8C" w:rsidRPr="00B20AE8" w:rsidRDefault="001535E6" w:rsidP="0039402F">
      <w:pPr>
        <w:pStyle w:val="EQ"/>
      </w:pPr>
      <w:r w:rsidRPr="00B20AE8">
        <w:tab/>
      </w:r>
      <w:bookmarkStart w:id="6789"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6789"/>
    </w:p>
    <w:p w14:paraId="74B2DC1F" w14:textId="77777777" w:rsidR="00615D77" w:rsidRPr="00B20AE8" w:rsidRDefault="004139BF" w:rsidP="0039402F">
      <w:r w:rsidRPr="00B20AE8">
        <w:rPr>
          <w:i/>
        </w:rPr>
        <w:t>N</w:t>
      </w:r>
      <w:r w:rsidR="00966F8C" w:rsidRPr="00B20AE8">
        <w:t xml:space="preserve"> is the total number of samples</w:t>
      </w:r>
      <w:r w:rsidR="00615D77" w:rsidRPr="00B20AE8">
        <w:t xml:space="preserve"> and specified as</w:t>
      </w:r>
      <w:r w:rsidRPr="00B20AE8">
        <w:t>:</w:t>
      </w:r>
    </w:p>
    <w:p w14:paraId="0CB38122" w14:textId="77777777" w:rsidR="00615D77" w:rsidRPr="00B20AE8" w:rsidRDefault="00470216" w:rsidP="0039402F">
      <w:pPr>
        <w:pStyle w:val="EQ"/>
      </w:pPr>
      <w:r w:rsidRPr="00B20AE8">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5D6DB02B" w14:textId="77777777" w:rsidR="00966F8C" w:rsidRPr="00B20AE8" w:rsidRDefault="00615D77" w:rsidP="0039402F">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14:paraId="540C5203" w14:textId="77777777" w:rsidR="00AF6BDF" w:rsidRPr="00B20AE8" w:rsidRDefault="00AF6BDF" w:rsidP="0039402F">
      <w:pPr>
        <w:pStyle w:val="EQ"/>
      </w:pPr>
      <w:r w:rsidRPr="00B20AE8">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77B3289C" w14:textId="1CF74AD8" w:rsidR="00B469D7" w:rsidRPr="00B20AE8" w:rsidRDefault="00B469D7" w:rsidP="0039402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2F29DB9D" w14:textId="77777777" w:rsidR="00573EDF" w:rsidRPr="00B20AE8" w:rsidRDefault="00966F8C" w:rsidP="00573EDF">
      <w:pPr>
        <w:pStyle w:val="Heading1"/>
      </w:pPr>
      <w:bookmarkStart w:id="6790" w:name="_Toc21123360"/>
      <w:bookmarkStart w:id="6791" w:name="_Toc45907553"/>
      <w:bookmarkStart w:id="6792" w:name="_Toc53181657"/>
      <w:bookmarkStart w:id="6793" w:name="_Toc61117422"/>
      <w:bookmarkStart w:id="6794" w:name="_Toc67081274"/>
      <w:bookmarkStart w:id="6795" w:name="_Toc68770626"/>
      <w:bookmarkStart w:id="6796" w:name="_Toc74755689"/>
      <w:bookmarkStart w:id="6797" w:name="_Toc76506613"/>
      <w:bookmarkStart w:id="6798" w:name="_Toc83113532"/>
      <w:bookmarkStart w:id="6799" w:name="_Toc89876735"/>
      <w:bookmarkStart w:id="6800" w:name="_Toc98711635"/>
      <w:bookmarkStart w:id="6801" w:name="_Toc145097502"/>
      <w:bookmarkStart w:id="6802" w:name="_Toc161848752"/>
      <w:r w:rsidRPr="00B20AE8">
        <w:t>F.5</w:t>
      </w:r>
      <w:r w:rsidR="001535E6" w:rsidRPr="00B20AE8">
        <w:tab/>
      </w:r>
      <w:r w:rsidR="00F62071" w:rsidRPr="00B20AE8">
        <w:t>Orthogonal</w:t>
      </w:r>
      <w:r w:rsidRPr="00B20AE8">
        <w:t xml:space="preserve"> cut grid</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73DAE216" w14:textId="77777777" w:rsidR="00966F8C" w:rsidRPr="00B20AE8" w:rsidRDefault="00573EDF" w:rsidP="00573EDF">
      <w:pPr>
        <w:pStyle w:val="Heading2"/>
      </w:pPr>
      <w:bookmarkStart w:id="6803" w:name="_Toc21123361"/>
      <w:bookmarkStart w:id="6804" w:name="_Toc45907554"/>
      <w:bookmarkStart w:id="6805" w:name="_Toc53181658"/>
      <w:bookmarkStart w:id="6806" w:name="_Toc61117423"/>
      <w:bookmarkStart w:id="6807" w:name="_Toc67081275"/>
      <w:bookmarkStart w:id="6808" w:name="_Toc68770627"/>
      <w:bookmarkStart w:id="6809" w:name="_Toc74755690"/>
      <w:bookmarkStart w:id="6810" w:name="_Toc76506614"/>
      <w:bookmarkStart w:id="6811" w:name="_Toc83113533"/>
      <w:bookmarkStart w:id="6812" w:name="_Toc89876736"/>
      <w:bookmarkStart w:id="6813" w:name="_Toc98711636"/>
      <w:bookmarkStart w:id="6814" w:name="_Toc145097503"/>
      <w:bookmarkStart w:id="6815" w:name="_Toc161848753"/>
      <w:r w:rsidRPr="00B20AE8">
        <w:t>F.5.1</w:t>
      </w:r>
      <w:r w:rsidRPr="00B20AE8">
        <w:tab/>
        <w:t>General</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14:paraId="2F204DD8" w14:textId="77777777" w:rsidR="00615D77" w:rsidRPr="00B20AE8" w:rsidRDefault="00615D77" w:rsidP="0039402F">
      <w:r w:rsidRPr="00B20AE8">
        <w:t>Here, at least two cuts (default) shall be used, an optional third cut can be used. The alignment of the cuts must be along the symmetry planes of the antenna array. No alignment is required for spurious emissions.</w:t>
      </w:r>
    </w:p>
    <w:p w14:paraId="05572805" w14:textId="77777777" w:rsidR="00615D77" w:rsidRPr="00B20AE8" w:rsidRDefault="00615D77" w:rsidP="0039402F">
      <w:r w:rsidRPr="00B20AE8">
        <w:t>When alignment is required:</w:t>
      </w:r>
    </w:p>
    <w:p w14:paraId="7BA70567" w14:textId="77777777" w:rsidR="00615D77" w:rsidRPr="00B20AE8" w:rsidRDefault="00F62071" w:rsidP="0039402F">
      <w:pPr>
        <w:pStyle w:val="B1"/>
      </w:pPr>
      <w:r w:rsidRPr="00B20AE8">
        <w:t>1.</w:t>
      </w:r>
      <w:r w:rsidRPr="00B20AE8">
        <w:tab/>
      </w:r>
      <w:r w:rsidR="00615D77" w:rsidRPr="00B20AE8">
        <w:t>The first mandatory cut is a horizontal cut passing through the peak direction of the main beam.</w:t>
      </w:r>
    </w:p>
    <w:p w14:paraId="51874C75" w14:textId="77777777" w:rsidR="00615D77" w:rsidRPr="00B20AE8" w:rsidRDefault="00F62071" w:rsidP="0039402F">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14:paraId="4E8D1113" w14:textId="77777777" w:rsidR="00615D77" w:rsidRPr="00B20AE8" w:rsidRDefault="00F62071" w:rsidP="0039402F">
      <w:pPr>
        <w:pStyle w:val="B1"/>
      </w:pPr>
      <w:r w:rsidRPr="00B20AE8">
        <w:t>3.</w:t>
      </w:r>
      <w:r w:rsidRPr="00B20AE8">
        <w:tab/>
      </w:r>
      <w:r w:rsidR="00615D77" w:rsidRPr="00B20AE8">
        <w:t>The third optional cut is a vertical cut orthogonal to the first and the second cut.</w:t>
      </w:r>
    </w:p>
    <w:p w14:paraId="14D4E750" w14:textId="77777777" w:rsidR="00615D77" w:rsidRPr="00B20AE8" w:rsidRDefault="00615D77" w:rsidP="0039402F">
      <w:r w:rsidRPr="00B20AE8">
        <w:t>When alignment is not required, the cuts can be aligned arbitrarily.</w:t>
      </w:r>
    </w:p>
    <w:p w14:paraId="46BAA0A2" w14:textId="77777777" w:rsidR="00615D77" w:rsidRPr="00B20AE8" w:rsidRDefault="00615D77" w:rsidP="0039402F">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14:paraId="00B14604" w14:textId="77777777" w:rsidR="00615D77" w:rsidRPr="00B20AE8" w:rsidRDefault="00F62071" w:rsidP="0039402F">
      <w:pPr>
        <w:pStyle w:val="EQ"/>
      </w:pPr>
      <w:r w:rsidRPr="00B20AE8">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2BD7AECB" w14:textId="77777777" w:rsidR="00615D77" w:rsidRPr="00B20AE8" w:rsidRDefault="00615D77" w:rsidP="0039402F">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14:paraId="0C596317" w14:textId="77777777" w:rsidR="00615D77" w:rsidRPr="00B20AE8" w:rsidRDefault="00F62071" w:rsidP="0039402F">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5C3B10F4" w14:textId="77777777" w:rsidR="00615D77" w:rsidRPr="00B20AE8" w:rsidRDefault="00615D77" w:rsidP="0039402F">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14:paraId="61064D8C" w14:textId="77777777" w:rsidR="00615D77" w:rsidRPr="00B20AE8" w:rsidRDefault="00615D77" w:rsidP="0039402F">
      <w:r w:rsidRPr="00B20AE8">
        <w:t>When two cuts measurements are used, a conditional pattern multiplication can be applied. The following are the conditions for applying pattern multiplication:</w:t>
      </w:r>
    </w:p>
    <w:p w14:paraId="49D9E167" w14:textId="77777777" w:rsidR="00615D77" w:rsidRPr="00B20AE8" w:rsidRDefault="00F62071" w:rsidP="0039402F">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14:paraId="46A91BB0" w14:textId="77777777" w:rsidR="00615D77" w:rsidRPr="00B20AE8" w:rsidRDefault="00F62071" w:rsidP="0039402F">
      <w:pPr>
        <w:pStyle w:val="B1"/>
      </w:pPr>
      <w:r w:rsidRPr="00B20AE8">
        <w:t>ii.</w:t>
      </w:r>
      <w:r w:rsidRPr="00B20AE8">
        <w:tab/>
      </w:r>
      <w:r w:rsidR="00615D77" w:rsidRPr="00B20AE8">
        <w:t>The frequency of the emission is within the downlink operating band.</w:t>
      </w:r>
    </w:p>
    <w:p w14:paraId="6097FEA9" w14:textId="77777777" w:rsidR="00615D77" w:rsidRPr="00B20AE8" w:rsidRDefault="00F62071" w:rsidP="0039402F">
      <w:pPr>
        <w:pStyle w:val="B1"/>
      </w:pPr>
      <w:r w:rsidRPr="00B20AE8">
        <w:t>iii.</w:t>
      </w:r>
      <w:r w:rsidRPr="00B20AE8">
        <w:tab/>
      </w:r>
      <w:r w:rsidR="00615D77" w:rsidRPr="00B20AE8">
        <w:t>The bandwidth of the emission is the same as the bandwidth of the in-band modulated signal</w:t>
      </w:r>
    </w:p>
    <w:p w14:paraId="42117D6D" w14:textId="77777777" w:rsidR="00615D77" w:rsidRPr="00B20AE8" w:rsidRDefault="00F62071" w:rsidP="0039402F">
      <w:pPr>
        <w:pStyle w:val="B1"/>
      </w:pPr>
      <w:r w:rsidRPr="00B20AE8">
        <w:t>iv.</w:t>
      </w:r>
      <w:r w:rsidRPr="00B20AE8">
        <w:tab/>
      </w:r>
      <w:r w:rsidR="00615D77" w:rsidRPr="00B20AE8">
        <w:t>The emission appears/disappears when the Tx power is turned on/off.</w:t>
      </w:r>
    </w:p>
    <w:p w14:paraId="340584E2" w14:textId="77777777" w:rsidR="00615D77" w:rsidRPr="00B20AE8" w:rsidRDefault="00F62071" w:rsidP="0039402F">
      <w:pPr>
        <w:pStyle w:val="B1"/>
      </w:pPr>
      <w:r w:rsidRPr="00B20AE8">
        <w:t>v.</w:t>
      </w:r>
      <w:r w:rsidRPr="00B20AE8">
        <w:tab/>
      </w:r>
      <w:r w:rsidR="00615D77" w:rsidRPr="00B20AE8">
        <w:t>The antenna arrays of the EUT</w:t>
      </w:r>
    </w:p>
    <w:p w14:paraId="52C7941D" w14:textId="77777777" w:rsidR="00615D77" w:rsidRPr="00B20AE8" w:rsidRDefault="00F62071" w:rsidP="0039402F">
      <w:pPr>
        <w:pStyle w:val="B20"/>
      </w:pPr>
      <w:r w:rsidRPr="00B20AE8">
        <w:t>1.</w:t>
      </w:r>
      <w:r w:rsidRPr="00B20AE8">
        <w:tab/>
      </w:r>
      <w:r w:rsidR="00615D77" w:rsidRPr="00B20AE8">
        <w:t>Have rectangular grids of antenna element positions</w:t>
      </w:r>
    </w:p>
    <w:p w14:paraId="4D89F759" w14:textId="77777777" w:rsidR="00615D77" w:rsidRPr="00B20AE8" w:rsidRDefault="00F62071" w:rsidP="0039402F">
      <w:pPr>
        <w:pStyle w:val="B20"/>
      </w:pPr>
      <w:r w:rsidRPr="00B20AE8">
        <w:t>2.</w:t>
      </w:r>
      <w:r w:rsidRPr="00B20AE8">
        <w:tab/>
      </w:r>
      <w:r w:rsidR="00615D77" w:rsidRPr="00B20AE8">
        <w:t>Have symmetry planes that are vertical and horizontal.</w:t>
      </w:r>
    </w:p>
    <w:p w14:paraId="40E2F0DE" w14:textId="77777777" w:rsidR="00615D77" w:rsidRPr="00B20AE8" w:rsidRDefault="00F62071" w:rsidP="0039402F">
      <w:pPr>
        <w:pStyle w:val="B20"/>
      </w:pPr>
      <w:r w:rsidRPr="00B20AE8">
        <w:t>3.</w:t>
      </w:r>
      <w:r w:rsidRPr="00B20AE8">
        <w:tab/>
      </w:r>
      <w:r w:rsidR="00615D77" w:rsidRPr="00B20AE8">
        <w:t>Have parallel antenna planes</w:t>
      </w:r>
    </w:p>
    <w:p w14:paraId="5D3F3ED3" w14:textId="77777777" w:rsidR="00615D77" w:rsidRPr="00B20AE8" w:rsidRDefault="00615D77" w:rsidP="0039402F">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14:paraId="5E5A1E1C" w14:textId="77777777" w:rsidR="00615D77" w:rsidRPr="00B20AE8" w:rsidRDefault="00F62071" w:rsidP="0039402F">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24202DF" w14:textId="77777777" w:rsidR="00615D77" w:rsidRPr="00B20AE8" w:rsidRDefault="00615D77" w:rsidP="0039402F">
      <w:r w:rsidRPr="00B20AE8">
        <w:t>Note that only the data on the cuts are measured.</w:t>
      </w:r>
    </w:p>
    <w:p w14:paraId="7974F1A9" w14:textId="77777777" w:rsidR="00615D77" w:rsidRPr="00B20AE8" w:rsidRDefault="00615D77" w:rsidP="0039402F">
      <w:r w:rsidRPr="00B20AE8">
        <w:t>Calculate power density/EIRP values outside the two cardinal cuts as</w:t>
      </w:r>
    </w:p>
    <w:p w14:paraId="1667D9A2" w14:textId="77777777" w:rsidR="00615D77" w:rsidRPr="00B20AE8" w:rsidRDefault="00F62071" w:rsidP="0039402F">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2914CB6F" w14:textId="77777777" w:rsidR="00615D77" w:rsidRPr="00B20AE8" w:rsidRDefault="00615D77" w:rsidP="0039402F">
      <w:r w:rsidRPr="00B20AE8">
        <w:t>The pattern multiplication is applied separately for the forward (fwd) and backward (bwd) hemisphere. The TRP is then calculated as</w:t>
      </w:r>
      <w:r w:rsidR="004139BF" w:rsidRPr="00B20AE8">
        <w:t>:</w:t>
      </w:r>
    </w:p>
    <w:p w14:paraId="1DCD21EA" w14:textId="77777777" w:rsidR="00615D77" w:rsidRPr="00B20AE8" w:rsidRDefault="00F62071" w:rsidP="0039402F">
      <w:pPr>
        <w:pStyle w:val="EQ"/>
        <w:rPr>
          <w:lang w:val="en-US"/>
        </w:rPr>
      </w:pPr>
      <w:r w:rsidRPr="00B20AE8">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5CFF3A2A" w14:textId="36EEF7DE" w:rsidR="003D3C64" w:rsidRPr="00B20AE8" w:rsidRDefault="004139BF" w:rsidP="0039402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F437E4" w:rsidRPr="00B20AE8">
        <w:rPr>
          <w:rFonts w:eastAsia="MS Mincho"/>
        </w:rPr>
        <w:t xml:space="preserve">The </w:t>
      </w:r>
      <w:r w:rsidR="00615D77" w:rsidRPr="00B20AE8">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bookmarkStart w:id="6816" w:name="_Toc21123362"/>
      <w:bookmarkStart w:id="6817" w:name="_Toc45907555"/>
      <w:bookmarkStart w:id="6818" w:name="_Toc53181659"/>
    </w:p>
    <w:p w14:paraId="0C4A9DB3" w14:textId="4667493B" w:rsidR="00573EDF" w:rsidRPr="00B20AE8" w:rsidRDefault="00573EDF" w:rsidP="004F339F">
      <w:pPr>
        <w:pStyle w:val="Heading2"/>
      </w:pPr>
      <w:bookmarkStart w:id="6819" w:name="_Toc61117424"/>
      <w:bookmarkStart w:id="6820" w:name="_Toc67081276"/>
      <w:bookmarkStart w:id="6821" w:name="_Toc68770628"/>
      <w:bookmarkStart w:id="6822" w:name="_Toc74755691"/>
      <w:bookmarkStart w:id="6823" w:name="_Toc76506615"/>
      <w:bookmarkStart w:id="6824" w:name="_Toc83113534"/>
      <w:bookmarkStart w:id="6825" w:name="_Toc89876737"/>
      <w:bookmarkStart w:id="6826" w:name="_Toc98711637"/>
      <w:bookmarkStart w:id="6827" w:name="_Toc145097504"/>
      <w:bookmarkStart w:id="6828" w:name="_Toc161848754"/>
      <w:r w:rsidRPr="00B20AE8">
        <w:t>F.5.2</w:t>
      </w:r>
      <w:r w:rsidRPr="00B20AE8">
        <w:tab/>
        <w:t>Operating band unwanted emissions</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25909F17" w14:textId="77777777" w:rsidR="00573EDF" w:rsidRPr="00B20AE8" w:rsidRDefault="00573EDF" w:rsidP="0039402F">
      <w:r w:rsidRPr="00B20AE8">
        <w:t>The procedure is as follows:</w:t>
      </w:r>
    </w:p>
    <w:p w14:paraId="3833FEA3" w14:textId="77777777" w:rsidR="00573EDF" w:rsidRPr="00B20AE8" w:rsidRDefault="00573EDF" w:rsidP="0039402F">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14:paraId="3DBC7F6B" w14:textId="77777777" w:rsidR="00573EDF" w:rsidRPr="00B20AE8" w:rsidRDefault="00573EDF" w:rsidP="0039402F">
      <w:pPr>
        <w:pStyle w:val="B1"/>
      </w:pPr>
      <w:r w:rsidRPr="00B20AE8">
        <w:t>2)</w:t>
      </w:r>
      <w:r w:rsidRPr="00B20AE8">
        <w:tab/>
        <w:t>Compare the TRP</w:t>
      </w:r>
      <w:r w:rsidRPr="00B20AE8">
        <w:rPr>
          <w:vertAlign w:val="subscript"/>
        </w:rPr>
        <w:t>Estimate</w:t>
      </w:r>
      <w:r w:rsidRPr="00B20AE8">
        <w:t xml:space="preserve"> to the limit.</w:t>
      </w:r>
    </w:p>
    <w:p w14:paraId="0370FB4D" w14:textId="77777777" w:rsidR="00573EDF" w:rsidRPr="00B20AE8" w:rsidRDefault="00573EDF" w:rsidP="0039402F">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14:paraId="20655AC4" w14:textId="77777777" w:rsidR="00573EDF" w:rsidRPr="00B20AE8" w:rsidRDefault="00573EDF" w:rsidP="004F339F">
      <w:pPr>
        <w:pStyle w:val="Heading2"/>
      </w:pPr>
      <w:bookmarkStart w:id="6829" w:name="_Toc21123363"/>
      <w:bookmarkStart w:id="6830" w:name="_Toc45907556"/>
      <w:bookmarkStart w:id="6831" w:name="_Toc53181660"/>
      <w:bookmarkStart w:id="6832" w:name="_Toc61117425"/>
      <w:bookmarkStart w:id="6833" w:name="_Toc67081277"/>
      <w:bookmarkStart w:id="6834" w:name="_Toc68770629"/>
      <w:bookmarkStart w:id="6835" w:name="_Toc74755692"/>
      <w:bookmarkStart w:id="6836" w:name="_Toc76506616"/>
      <w:bookmarkStart w:id="6837" w:name="_Toc83113535"/>
      <w:bookmarkStart w:id="6838" w:name="_Toc89876738"/>
      <w:bookmarkStart w:id="6839" w:name="_Toc98711638"/>
      <w:bookmarkStart w:id="6840" w:name="_Toc145097505"/>
      <w:bookmarkStart w:id="6841" w:name="_Toc161848755"/>
      <w:r w:rsidRPr="00B20AE8">
        <w:t>F.5.3</w:t>
      </w:r>
      <w:r w:rsidRPr="00B20AE8">
        <w:tab/>
        <w:t>Spurious unwanted emissions</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6B57E7F8" w14:textId="77777777" w:rsidR="00573EDF" w:rsidRPr="00B20AE8" w:rsidRDefault="00573EDF" w:rsidP="0039402F">
      <w:r w:rsidRPr="00B20AE8">
        <w:t>The procedure is as follows:</w:t>
      </w:r>
    </w:p>
    <w:p w14:paraId="266AFBF9" w14:textId="77777777" w:rsidR="00573EDF" w:rsidRPr="00B20AE8" w:rsidRDefault="00573EDF" w:rsidP="0039402F">
      <w:pPr>
        <w:pStyle w:val="B1"/>
      </w:pPr>
      <w:r w:rsidRPr="00B20AE8">
        <w:t>1)</w:t>
      </w:r>
      <w:r w:rsidRPr="00B20AE8">
        <w:tab/>
        <w:t>Follow steps described in annex F.5.1 for two cuts and calculate the preliminary TRP</w:t>
      </w:r>
      <w:r w:rsidRPr="00B20AE8">
        <w:rPr>
          <w:vertAlign w:val="subscript"/>
        </w:rPr>
        <w:t>Estimate</w:t>
      </w:r>
      <w:r w:rsidRPr="00B20AE8">
        <w:t>.</w:t>
      </w:r>
    </w:p>
    <w:p w14:paraId="71514211" w14:textId="77777777" w:rsidR="00573EDF" w:rsidRPr="00B20AE8" w:rsidRDefault="00573EDF" w:rsidP="0039402F">
      <w:pPr>
        <w:pStyle w:val="B1"/>
      </w:pPr>
      <w:r w:rsidRPr="00B20AE8">
        <w:t>2)</w:t>
      </w:r>
      <w:r w:rsidRPr="00B20AE8">
        <w:tab/>
        <w:t>Add the appropriate correction factor ΔTRP according to table F.5.3-1 to ensure overestimation with 95% confidence.</w:t>
      </w:r>
    </w:p>
    <w:p w14:paraId="5560725F" w14:textId="77777777" w:rsidR="00573EDF" w:rsidRPr="00B20AE8" w:rsidRDefault="00573EDF" w:rsidP="0039402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14:paraId="70108B70" w14:textId="77777777" w:rsidR="00573EDF" w:rsidRPr="00B20AE8" w:rsidRDefault="00573EDF" w:rsidP="0039402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14:paraId="45C23B3A" w14:textId="77777777" w:rsidR="00573EDF" w:rsidRPr="00B20AE8" w:rsidRDefault="00573EDF" w:rsidP="0039402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F339F" w:rsidRPr="00B20AE8" w14:paraId="33C82EE3"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tcPr>
          <w:p w14:paraId="4766FD81" w14:textId="77777777" w:rsidR="00573EDF" w:rsidRPr="00B20AE8" w:rsidRDefault="00573EDF" w:rsidP="0039402F">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5182B1C" w14:textId="77777777" w:rsidR="00573EDF" w:rsidRPr="00B20AE8" w:rsidRDefault="00573EDF" w:rsidP="0039402F">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B3AA492" w14:textId="77777777" w:rsidR="00573EDF" w:rsidRPr="00B20AE8" w:rsidRDefault="00573EDF" w:rsidP="0039402F">
            <w:pPr>
              <w:pStyle w:val="TAH"/>
              <w:rPr>
                <w:noProof/>
              </w:rPr>
            </w:pPr>
            <w:r w:rsidRPr="00B20AE8">
              <w:rPr>
                <w:noProof/>
              </w:rPr>
              <w:t>Two cuts</w:t>
            </w:r>
          </w:p>
        </w:tc>
      </w:tr>
      <w:tr w:rsidR="004F339F" w:rsidRPr="00B20AE8" w14:paraId="54F200D4"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21BB76A2" w14:textId="77777777" w:rsidR="00573EDF" w:rsidRPr="00B20AE8" w:rsidRDefault="00573EDF" w:rsidP="0039402F">
            <w:pPr>
              <w:pStyle w:val="TAC"/>
              <w:rPr>
                <w:noProof/>
              </w:rPr>
            </w:pPr>
            <w:r w:rsidRPr="00B20AE8">
              <w:rPr>
                <w:noProof/>
              </w:rPr>
              <w:t xml:space="preserve">Correction factor </w:t>
            </w:r>
            <w:r w:rsidRPr="00B20AE8">
              <w:t>ΔTRP</w:t>
            </w:r>
            <w:r w:rsidRPr="00B20AE8">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2FC2F939" w14:textId="77777777" w:rsidR="00573EDF" w:rsidRPr="00B20AE8" w:rsidRDefault="00573EDF" w:rsidP="0039402F">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5DFC769" w14:textId="77777777" w:rsidR="00573EDF" w:rsidRPr="00B20AE8" w:rsidRDefault="00573EDF" w:rsidP="0039402F">
            <w:pPr>
              <w:pStyle w:val="TAC"/>
              <w:rPr>
                <w:noProof/>
              </w:rPr>
            </w:pPr>
            <w:r w:rsidRPr="00B20AE8">
              <w:rPr>
                <w:noProof/>
              </w:rPr>
              <w:t>2.5</w:t>
            </w:r>
          </w:p>
        </w:tc>
      </w:tr>
    </w:tbl>
    <w:p w14:paraId="63169E41" w14:textId="77777777" w:rsidR="00854736" w:rsidRPr="00B20AE8" w:rsidRDefault="00854736" w:rsidP="0039402F">
      <w:pPr>
        <w:rPr>
          <w:rFonts w:eastAsia="MS Mincho"/>
        </w:rPr>
      </w:pPr>
    </w:p>
    <w:p w14:paraId="75C20A43" w14:textId="77777777" w:rsidR="00966F8C" w:rsidRPr="00B20AE8" w:rsidRDefault="00966F8C" w:rsidP="00966F8C">
      <w:pPr>
        <w:pStyle w:val="Heading1"/>
      </w:pPr>
      <w:bookmarkStart w:id="6842" w:name="_Toc21123364"/>
      <w:bookmarkStart w:id="6843" w:name="_Toc45907557"/>
      <w:bookmarkStart w:id="6844" w:name="_Toc53181661"/>
      <w:bookmarkStart w:id="6845" w:name="_Toc61117426"/>
      <w:bookmarkStart w:id="6846" w:name="_Toc67081278"/>
      <w:bookmarkStart w:id="6847" w:name="_Toc68770630"/>
      <w:bookmarkStart w:id="6848" w:name="_Toc74755693"/>
      <w:bookmarkStart w:id="6849" w:name="_Toc76506617"/>
      <w:bookmarkStart w:id="6850" w:name="_Toc83113536"/>
      <w:bookmarkStart w:id="6851" w:name="_Toc89876739"/>
      <w:bookmarkStart w:id="6852" w:name="_Toc98711639"/>
      <w:bookmarkStart w:id="6853" w:name="_Toc145097506"/>
      <w:bookmarkStart w:id="6854" w:name="_Toc161848756"/>
      <w:r w:rsidRPr="00B20AE8">
        <w:t>F.6</w:t>
      </w:r>
      <w:r w:rsidR="001535E6" w:rsidRPr="00B20AE8">
        <w:tab/>
      </w:r>
      <w:r w:rsidRPr="00B20AE8">
        <w:t>Wave vector space grid</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3010A6B3" w14:textId="77777777" w:rsidR="00966F8C" w:rsidRPr="00B20AE8" w:rsidRDefault="00966F8C" w:rsidP="0039402F">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14:paraId="09D7EC55" w14:textId="77777777" w:rsidR="00966F8C" w:rsidRPr="00B20AE8" w:rsidRDefault="001535E6" w:rsidP="0039402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14:paraId="3B924169" w14:textId="77777777" w:rsidR="004139BF" w:rsidRPr="00B20AE8" w:rsidRDefault="004139BF" w:rsidP="0039402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14:paraId="74E42C63" w14:textId="77777777" w:rsidR="00966F8C" w:rsidRPr="00B20AE8" w:rsidRDefault="00966F8C" w:rsidP="0039402F">
      <w:pP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14:paraId="7087CA99" w14:textId="77777777" w:rsidR="00966F8C" w:rsidRPr="00B20AE8" w:rsidRDefault="00966F8C" w:rsidP="0039402F">
      <w:pPr>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14:paraId="24743A82" w14:textId="77777777" w:rsidR="00966F8C" w:rsidRPr="00B20AE8" w:rsidRDefault="001535E6" w:rsidP="0039402F">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14:paraId="19F5487F" w14:textId="77777777" w:rsidR="00966F8C" w:rsidRPr="00B20AE8" w:rsidRDefault="00966F8C" w:rsidP="0039402F">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14:paraId="71EAFD9C" w14:textId="77777777" w:rsidR="00966F8C" w:rsidRPr="00B20AE8" w:rsidRDefault="001535E6" w:rsidP="0039402F">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14:paraId="5F1042D4" w14:textId="77777777" w:rsidR="00966F8C" w:rsidRPr="00B20AE8" w:rsidRDefault="00966F8C" w:rsidP="0039402F">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0DE0B448" w14:textId="77777777" w:rsidR="00966F8C" w:rsidRPr="00B20AE8" w:rsidRDefault="001535E6" w:rsidP="0039402F">
      <w:pPr>
        <w:pStyle w:val="EQ"/>
        <w:rPr>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m:rPr>
            <m:sty m:val="p"/>
          </m:rPr>
          <w:rPr>
            <w:rFonts w:ascii="Cambria Math" w:hAnsi="Cambria Math"/>
            <w:lang w:val="en-US" w:eastAsia="zh-CN"/>
          </w:rPr>
          <m:t>)</m:t>
        </m:r>
      </m:oMath>
    </w:p>
    <w:p w14:paraId="0070EBE7" w14:textId="77777777" w:rsidR="00615D77" w:rsidRPr="00B20AE8" w:rsidRDefault="00966F8C" w:rsidP="0039402F">
      <w:pPr>
        <w:rPr>
          <w:rFonts w:eastAsia="SimSun"/>
          <w:lang w:val="en-US" w:eastAsia="zh-CN"/>
        </w:rPr>
      </w:pPr>
      <w:r w:rsidRPr="00B20AE8">
        <w:rPr>
          <w:rFonts w:eastAsia="MS Mincho"/>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14:paraId="0716A3CF" w14:textId="77777777" w:rsidR="00615D77" w:rsidRPr="00B20AE8" w:rsidRDefault="00F62071" w:rsidP="00615D77">
      <w:pPr>
        <w:pStyle w:val="Heading1"/>
      </w:pPr>
      <w:bookmarkStart w:id="6855" w:name="_Toc21123365"/>
      <w:bookmarkStart w:id="6856" w:name="_Toc45907558"/>
      <w:bookmarkStart w:id="6857" w:name="_Toc53181662"/>
      <w:bookmarkStart w:id="6858" w:name="_Toc61117427"/>
      <w:bookmarkStart w:id="6859" w:name="_Toc67081279"/>
      <w:bookmarkStart w:id="6860" w:name="_Toc68770631"/>
      <w:bookmarkStart w:id="6861" w:name="_Toc74755694"/>
      <w:bookmarkStart w:id="6862" w:name="_Toc76506618"/>
      <w:bookmarkStart w:id="6863" w:name="_Toc83113537"/>
      <w:bookmarkStart w:id="6864" w:name="_Toc89876740"/>
      <w:bookmarkStart w:id="6865" w:name="_Toc98711640"/>
      <w:bookmarkStart w:id="6866" w:name="_Toc145097507"/>
      <w:bookmarkStart w:id="6867" w:name="_Toc161848757"/>
      <w:r w:rsidRPr="00B20AE8">
        <w:t>F.7</w:t>
      </w:r>
      <w:r w:rsidRPr="00B20AE8">
        <w:tab/>
      </w:r>
      <w:r w:rsidR="00615D77" w:rsidRPr="00B20AE8">
        <w:t>Orthogonal 2 cuts with pattern multiplication</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0A96FA18" w14:textId="1C945890" w:rsidR="00615D77" w:rsidRPr="00B20AE8" w:rsidRDefault="00615D77" w:rsidP="0039402F">
      <w:r w:rsidRPr="00B20AE8">
        <w:rPr>
          <w:lang w:val="en-US"/>
        </w:rPr>
        <w:t xml:space="preserve">This method can be used when the antenna </w:t>
      </w:r>
      <w:r w:rsidRPr="00B20AE8">
        <w:t xml:space="preserve">symmetries are compatible with pattern multiplication, see </w:t>
      </w:r>
      <w:r w:rsidR="003D3C64">
        <w:t>Clause</w:t>
      </w:r>
      <w:r w:rsidRPr="00B20AE8">
        <w:t xml:space="preserve"> F.1.2.4. The procedure is as follows:</w:t>
      </w:r>
    </w:p>
    <w:p w14:paraId="5D052B0B" w14:textId="2B3AF2D0" w:rsidR="00615D77" w:rsidRPr="00B20AE8" w:rsidRDefault="00F62071" w:rsidP="0039402F">
      <w:pPr>
        <w:pStyle w:val="B1"/>
      </w:pPr>
      <w:r w:rsidRPr="00B20AE8">
        <w:t>1.</w:t>
      </w:r>
      <w:r w:rsidRPr="00B20AE8">
        <w:tab/>
      </w:r>
      <w:r w:rsidR="00615D77" w:rsidRPr="00B20AE8">
        <w:t xml:space="preserve">Calculate the reference angular steps as described in </w:t>
      </w:r>
      <w:r w:rsidR="003D3C64">
        <w:t>Clause</w:t>
      </w:r>
      <w:r w:rsidR="00615D77" w:rsidRPr="00B20AE8">
        <w:t xml:space="preserve"> F.1.2.</w:t>
      </w:r>
    </w:p>
    <w:p w14:paraId="2A512FA8" w14:textId="06A1ECE8" w:rsidR="00615D77" w:rsidRPr="00B20AE8" w:rsidRDefault="00F62071" w:rsidP="0039402F">
      <w:pPr>
        <w:pStyle w:val="B1"/>
      </w:pPr>
      <w:r w:rsidRPr="00B20AE8">
        <w:t>2.</w:t>
      </w:r>
      <w:r w:rsidRPr="00B20AE8">
        <w:tab/>
      </w:r>
      <w:r w:rsidR="00615D77" w:rsidRPr="00B20AE8">
        <w:t xml:space="preserve">Align the EUT to allow for proper pattern multiplication. See </w:t>
      </w:r>
      <w:r w:rsidR="003D3C64">
        <w:t>Clause</w:t>
      </w:r>
      <w:r w:rsidR="00615D77" w:rsidRPr="00B20AE8">
        <w:t xml:space="preserve"> F.5. Measure EIRP on two orthogonal cuts with steps smaller or equal to the reference steps according to step 1.</w:t>
      </w:r>
    </w:p>
    <w:p w14:paraId="079E1C59" w14:textId="5CE8FA35" w:rsidR="00615D77" w:rsidRPr="00B20AE8" w:rsidRDefault="00F62071" w:rsidP="0039402F">
      <w:pPr>
        <w:pStyle w:val="B1"/>
      </w:pPr>
      <w:r w:rsidRPr="00B20AE8">
        <w:t>3.</w:t>
      </w:r>
      <w:r w:rsidRPr="00B20AE8">
        <w:tab/>
      </w:r>
      <w:r w:rsidR="00615D77" w:rsidRPr="00B20AE8">
        <w:t xml:space="preserve">Apply pattern multiplication according to </w:t>
      </w:r>
      <w:r w:rsidR="003D3C64">
        <w:t>Clause</w:t>
      </w:r>
      <w:r w:rsidR="00615D77" w:rsidRPr="00B20AE8">
        <w:t xml:space="preserve"> F.5 to extrapolate the two cuts data to full-sphere.</w:t>
      </w:r>
    </w:p>
    <w:p w14:paraId="57B22D6A" w14:textId="00C2D8F5" w:rsidR="00CF0D41" w:rsidRPr="00B20AE8" w:rsidRDefault="00F62071" w:rsidP="0039402F">
      <w:pPr>
        <w:pStyle w:val="B1"/>
      </w:pPr>
      <w:r w:rsidRPr="00B20AE8">
        <w:t>4.</w:t>
      </w:r>
      <w:r w:rsidRPr="00B20AE8">
        <w:tab/>
      </w:r>
      <w:r w:rsidR="00615D77" w:rsidRPr="00B20AE8">
        <w:t xml:space="preserve">Apply numerical integration to obtain the TRP estimate as described in </w:t>
      </w:r>
      <w:r w:rsidR="003D3C64">
        <w:t>Clause</w:t>
      </w:r>
      <w:r w:rsidR="00615D77" w:rsidRPr="00B20AE8">
        <w:t xml:space="preserve"> F.5.</w:t>
      </w:r>
    </w:p>
    <w:p w14:paraId="341D4BA6" w14:textId="77777777" w:rsidR="00573EDF" w:rsidRPr="00B20AE8" w:rsidRDefault="00573EDF" w:rsidP="00573EDF">
      <w:pPr>
        <w:pStyle w:val="Heading1"/>
      </w:pPr>
      <w:bookmarkStart w:id="6868" w:name="_Toc21123366"/>
      <w:bookmarkStart w:id="6869" w:name="_Toc45907559"/>
      <w:bookmarkStart w:id="6870" w:name="_Toc53181663"/>
      <w:bookmarkStart w:id="6871" w:name="_Toc61117428"/>
      <w:bookmarkStart w:id="6872" w:name="_Toc67081280"/>
      <w:bookmarkStart w:id="6873" w:name="_Toc68770632"/>
      <w:bookmarkStart w:id="6874" w:name="_Toc74755695"/>
      <w:bookmarkStart w:id="6875" w:name="_Toc76506619"/>
      <w:bookmarkStart w:id="6876" w:name="_Toc83113538"/>
      <w:bookmarkStart w:id="6877" w:name="_Toc89876741"/>
      <w:bookmarkStart w:id="6878" w:name="_Toc98711641"/>
      <w:bookmarkStart w:id="6879" w:name="_Toc145097508"/>
      <w:bookmarkStart w:id="6880" w:name="_Toc161848758"/>
      <w:r w:rsidRPr="00B20AE8">
        <w:t>F.8</w:t>
      </w:r>
      <w:r w:rsidRPr="00B20AE8">
        <w:tab/>
        <w:t>Void</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62EBE9EE" w14:textId="77777777" w:rsidR="00EB205A" w:rsidRPr="00B20AE8" w:rsidRDefault="00EB205A" w:rsidP="0039402F"/>
    <w:p w14:paraId="0F7A4C5F" w14:textId="77777777" w:rsidR="00615D77" w:rsidRPr="00B20AE8" w:rsidRDefault="00615D77" w:rsidP="00615D77">
      <w:pPr>
        <w:pStyle w:val="Heading1"/>
      </w:pPr>
      <w:bookmarkStart w:id="6881" w:name="_Toc21123367"/>
      <w:bookmarkStart w:id="6882" w:name="_Toc45907560"/>
      <w:bookmarkStart w:id="6883" w:name="_Toc53181664"/>
      <w:bookmarkStart w:id="6884" w:name="_Toc61117429"/>
      <w:bookmarkStart w:id="6885" w:name="_Toc67081281"/>
      <w:bookmarkStart w:id="6886" w:name="_Toc68770633"/>
      <w:bookmarkStart w:id="6887" w:name="_Toc74755696"/>
      <w:bookmarkStart w:id="6888" w:name="_Toc76506620"/>
      <w:bookmarkStart w:id="6889" w:name="_Toc83113539"/>
      <w:bookmarkStart w:id="6890" w:name="_Toc89876742"/>
      <w:bookmarkStart w:id="6891" w:name="_Toc98711642"/>
      <w:bookmarkStart w:id="6892" w:name="_Toc145097509"/>
      <w:bookmarkStart w:id="6893" w:name="_Toc161848759"/>
      <w:r w:rsidRPr="00B20AE8">
        <w:t>F.9</w:t>
      </w:r>
      <w:r w:rsidR="00F62071" w:rsidRPr="00B20AE8">
        <w:tab/>
      </w:r>
      <w:r w:rsidRPr="00B20AE8">
        <w:t>Full sphere with sparse sampling</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61D0841E" w14:textId="77777777" w:rsidR="00615D77" w:rsidRPr="00B20AE8" w:rsidRDefault="00615D77" w:rsidP="0039402F">
      <w:r w:rsidRPr="00B20AE8">
        <w:t>The procedure is as follows:</w:t>
      </w:r>
    </w:p>
    <w:p w14:paraId="1769682A" w14:textId="77777777" w:rsidR="00615D77" w:rsidRPr="00B20AE8" w:rsidRDefault="00F62071" w:rsidP="0039402F">
      <w:pPr>
        <w:pStyle w:val="B1"/>
      </w:pPr>
      <w:r w:rsidRPr="00B20AE8">
        <w:t>1.</w:t>
      </w:r>
      <w:r w:rsidRPr="00B20AE8">
        <w:tab/>
      </w:r>
      <w:r w:rsidR="00615D77" w:rsidRPr="00B20AE8">
        <w:t>Set the angular grid:</w:t>
      </w:r>
    </w:p>
    <w:p w14:paraId="41CDD100" w14:textId="77777777" w:rsidR="00615D77" w:rsidRPr="00B20AE8" w:rsidRDefault="00F62071" w:rsidP="0039402F">
      <w:pPr>
        <w:pStyle w:val="B20"/>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14:paraId="0FD7BA41" w14:textId="77777777" w:rsidR="00615D77" w:rsidRPr="00B20AE8" w:rsidRDefault="00F62071" w:rsidP="0039402F">
      <w:pPr>
        <w:pStyle w:val="EQ"/>
        <w:rPr>
          <w:lang w:val="en-US"/>
        </w:rPr>
      </w:pPr>
      <w:r w:rsidRPr="00B20AE8">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62110D81" w14:textId="77777777" w:rsidR="00615D77" w:rsidRPr="00B20AE8" w:rsidRDefault="00F62071" w:rsidP="0039402F">
      <w:pPr>
        <w:pStyle w:val="B20"/>
      </w:pPr>
      <w:r w:rsidRPr="00B20AE8">
        <w:tab/>
        <w:t>and the correction factor as:</w:t>
      </w:r>
    </w:p>
    <w:p w14:paraId="433FE90D" w14:textId="77777777" w:rsidR="00615D77" w:rsidRPr="00B20AE8" w:rsidRDefault="00F62071" w:rsidP="0039402F">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5DC73BD" w14:textId="77777777" w:rsidR="00615D77" w:rsidRPr="00B20AE8" w:rsidRDefault="00F62071" w:rsidP="0039402F">
      <w:pPr>
        <w:pStyle w:val="B20"/>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14:paraId="7550CF3B" w14:textId="77777777" w:rsidR="00615D77" w:rsidRPr="00B20AE8" w:rsidRDefault="00F62071" w:rsidP="0039402F">
      <w:pPr>
        <w:pStyle w:val="B20"/>
        <w:rPr>
          <w:lang w:val="en-US"/>
        </w:rPr>
      </w:pPr>
      <w:r w:rsidRPr="00B20AE8">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14:paraId="382B05C4" w14:textId="77777777" w:rsidR="00615D77" w:rsidRPr="00B20AE8" w:rsidRDefault="00F62071" w:rsidP="0039402F">
      <w:pPr>
        <w:pStyle w:val="B20"/>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14:paraId="65890971" w14:textId="77777777" w:rsidR="00615D77" w:rsidRPr="00B20AE8" w:rsidRDefault="00F62071" w:rsidP="0039402F">
      <w:pPr>
        <w:pStyle w:val="B1"/>
      </w:pPr>
      <w:r w:rsidRPr="00B20AE8">
        <w:t>2.</w:t>
      </w:r>
      <w:r w:rsidRPr="00B20AE8">
        <w:tab/>
      </w:r>
      <w:r w:rsidR="00615D77" w:rsidRPr="00B20AE8">
        <w:t>Apply a suitable numerical integration to calculate the TRP estimate.</w:t>
      </w:r>
    </w:p>
    <w:p w14:paraId="553C1AB4" w14:textId="77777777" w:rsidR="00615D77" w:rsidRPr="00B20AE8" w:rsidRDefault="00F62071" w:rsidP="0039402F">
      <w:pPr>
        <w:pStyle w:val="B1"/>
      </w:pPr>
      <w:r w:rsidRPr="00B20AE8">
        <w:t>3.</w:t>
      </w:r>
      <w:r w:rsidRPr="00B20AE8">
        <w:tab/>
      </w:r>
      <w:r w:rsidR="00615D77" w:rsidRPr="00B20AE8">
        <w:t>Add the appropriate correction factor ΔTRP according to step 1 to ensure an overestimation with 95% confidence.</w:t>
      </w:r>
    </w:p>
    <w:p w14:paraId="7DD93F62" w14:textId="77777777" w:rsidR="00CF0D41" w:rsidRPr="00B20AE8" w:rsidRDefault="00F62071" w:rsidP="0039402F">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14:paraId="12618432" w14:textId="77777777" w:rsidR="00615D77" w:rsidRPr="00B20AE8" w:rsidRDefault="00F62071" w:rsidP="00615D77">
      <w:pPr>
        <w:pStyle w:val="Heading1"/>
      </w:pPr>
      <w:bookmarkStart w:id="6894" w:name="_Toc21123368"/>
      <w:bookmarkStart w:id="6895" w:name="_Toc45907561"/>
      <w:bookmarkStart w:id="6896" w:name="_Toc53181665"/>
      <w:bookmarkStart w:id="6897" w:name="_Toc61117430"/>
      <w:bookmarkStart w:id="6898" w:name="_Toc67081282"/>
      <w:bookmarkStart w:id="6899" w:name="_Toc68770634"/>
      <w:bookmarkStart w:id="6900" w:name="_Toc74755697"/>
      <w:bookmarkStart w:id="6901" w:name="_Toc76506621"/>
      <w:bookmarkStart w:id="6902" w:name="_Toc83113540"/>
      <w:bookmarkStart w:id="6903" w:name="_Toc89876743"/>
      <w:bookmarkStart w:id="6904" w:name="_Toc98711643"/>
      <w:bookmarkStart w:id="6905" w:name="_Toc145097510"/>
      <w:bookmarkStart w:id="6906" w:name="_Toc161848760"/>
      <w:r w:rsidRPr="00B20AE8">
        <w:t>F.10</w:t>
      </w:r>
      <w:r w:rsidRPr="00B20AE8">
        <w:tab/>
      </w:r>
      <w:r w:rsidR="00615D77" w:rsidRPr="00B20AE8">
        <w:t>Beam-based directions</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421933BA" w14:textId="77777777" w:rsidR="00573EDF" w:rsidRPr="00B20AE8" w:rsidRDefault="00573EDF" w:rsidP="0039402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14:paraId="5BE23DEF" w14:textId="77777777" w:rsidR="00F62071" w:rsidRPr="00B20AE8" w:rsidRDefault="00F62071" w:rsidP="0039402F">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14:paraId="0CFBA829" w14:textId="77777777" w:rsidR="003D3C64" w:rsidRPr="00B20AE8" w:rsidRDefault="00615D77" w:rsidP="0039402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bookmarkStart w:id="6907" w:name="_Toc21123369"/>
      <w:bookmarkStart w:id="6908" w:name="_Toc45907562"/>
      <w:bookmarkStart w:id="6909" w:name="_Toc53181666"/>
    </w:p>
    <w:p w14:paraId="6849FDEC" w14:textId="2D6EF068" w:rsidR="00615D77" w:rsidRPr="00B20AE8" w:rsidRDefault="00F62071" w:rsidP="00615D77">
      <w:pPr>
        <w:pStyle w:val="Heading1"/>
      </w:pPr>
      <w:bookmarkStart w:id="6910" w:name="_Toc61117431"/>
      <w:bookmarkStart w:id="6911" w:name="_Toc67081283"/>
      <w:bookmarkStart w:id="6912" w:name="_Toc68770635"/>
      <w:bookmarkStart w:id="6913" w:name="_Toc74755698"/>
      <w:bookmarkStart w:id="6914" w:name="_Toc76506622"/>
      <w:bookmarkStart w:id="6915" w:name="_Toc83113541"/>
      <w:bookmarkStart w:id="6916" w:name="_Toc89876744"/>
      <w:bookmarkStart w:id="6917" w:name="_Toc98711644"/>
      <w:bookmarkStart w:id="6918" w:name="_Toc145097511"/>
      <w:bookmarkStart w:id="6919" w:name="_Toc161848761"/>
      <w:r w:rsidRPr="00B20AE8">
        <w:t>F.11</w:t>
      </w:r>
      <w:r w:rsidRPr="00B20AE8">
        <w:tab/>
      </w:r>
      <w:r w:rsidR="00615D77" w:rsidRPr="00B20AE8">
        <w:t>Peak method</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799F2EF5" w14:textId="77777777" w:rsidR="00615D77" w:rsidRPr="00B20AE8" w:rsidRDefault="00615D77" w:rsidP="0039402F">
      <w:r w:rsidRPr="00B20AE8">
        <w:t>The peak method can be used when frequencies with unwanted peak emissions are identified during pre-scan. The method does not provide an estimate of TRP.</w:t>
      </w:r>
    </w:p>
    <w:p w14:paraId="6AD9603E" w14:textId="77777777" w:rsidR="00615D77" w:rsidRPr="00B20AE8" w:rsidRDefault="00615D77" w:rsidP="0039402F">
      <w:r w:rsidRPr="00B20AE8">
        <w:t>For each peak emission frequency identified during pre-scan, measure peak EIRP or power density as follows:</w:t>
      </w:r>
    </w:p>
    <w:p w14:paraId="304E1273" w14:textId="77777777" w:rsidR="00615D77" w:rsidRPr="00B20AE8" w:rsidRDefault="00F62071" w:rsidP="0039402F">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14:paraId="3E269D38" w14:textId="77777777" w:rsidR="00615D77" w:rsidRPr="00B20AE8" w:rsidRDefault="00F62071" w:rsidP="0039402F">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14:paraId="6A6A4635" w14:textId="77777777" w:rsidR="00615D77" w:rsidRPr="00B20AE8" w:rsidRDefault="00F62071" w:rsidP="0039402F">
      <w:pPr>
        <w:pStyle w:val="B1"/>
      </w:pPr>
      <w:r w:rsidRPr="00B20AE8">
        <w:t>3.</w:t>
      </w:r>
      <w:r w:rsidRPr="00B20AE8">
        <w:tab/>
      </w:r>
      <w:r w:rsidR="00615D77" w:rsidRPr="00B20AE8">
        <w:rPr>
          <w:lang w:val="en-US"/>
        </w:rPr>
        <w:t>The measured peak power density or EIRP shall be used to demonstrate conformance.</w:t>
      </w:r>
    </w:p>
    <w:p w14:paraId="0A14496E" w14:textId="77777777" w:rsidR="00CF0D41" w:rsidRPr="00B20AE8" w:rsidRDefault="00615D77" w:rsidP="0039402F">
      <w:pPr>
        <w:pStyle w:val="NO"/>
      </w:pPr>
      <w:r w:rsidRPr="00B20AE8">
        <w:t>NOTE:</w:t>
      </w:r>
      <w:r w:rsidRPr="00B20AE8">
        <w:tab/>
        <w:t>Peak EIRP is the linear sum of two orthogonal polarised components.</w:t>
      </w:r>
    </w:p>
    <w:p w14:paraId="4751C333" w14:textId="77777777" w:rsidR="00615D77" w:rsidRPr="00B20AE8" w:rsidRDefault="00F62071" w:rsidP="00615D77">
      <w:pPr>
        <w:pStyle w:val="Heading1"/>
      </w:pPr>
      <w:bookmarkStart w:id="6920" w:name="_Toc21123370"/>
      <w:bookmarkStart w:id="6921" w:name="_Toc45907563"/>
      <w:bookmarkStart w:id="6922" w:name="_Toc53181667"/>
      <w:bookmarkStart w:id="6923" w:name="_Toc61117432"/>
      <w:bookmarkStart w:id="6924" w:name="_Toc67081284"/>
      <w:bookmarkStart w:id="6925" w:name="_Toc68770636"/>
      <w:bookmarkStart w:id="6926" w:name="_Toc74755699"/>
      <w:bookmarkStart w:id="6927" w:name="_Toc76506623"/>
      <w:bookmarkStart w:id="6928" w:name="_Toc83113542"/>
      <w:bookmarkStart w:id="6929" w:name="_Toc89876745"/>
      <w:bookmarkStart w:id="6930" w:name="_Toc98711645"/>
      <w:bookmarkStart w:id="6931" w:name="_Toc145097512"/>
      <w:bookmarkStart w:id="6932" w:name="_Toc161848762"/>
      <w:r w:rsidRPr="00B20AE8">
        <w:t>F.12</w:t>
      </w:r>
      <w:r w:rsidRPr="00B20AE8">
        <w:tab/>
      </w:r>
      <w:r w:rsidR="00615D77" w:rsidRPr="00B20AE8">
        <w:t>Equal sector with peak average</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26BA44E2" w14:textId="77777777" w:rsidR="00615D77" w:rsidRPr="00B20AE8" w:rsidRDefault="00615D77" w:rsidP="0039402F">
      <w:r w:rsidRPr="00B20AE8">
        <w:t>Equal sector with peak average can be performed on frequencies with unwanted peak emission, which are considered by the peak method for further measurements.</w:t>
      </w:r>
    </w:p>
    <w:p w14:paraId="52F16545" w14:textId="77777777" w:rsidR="00615D77" w:rsidRPr="00B20AE8" w:rsidRDefault="00615D77" w:rsidP="0039402F">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14:paraId="11C6F9BC" w14:textId="77777777" w:rsidR="00615D77" w:rsidRPr="00B20AE8" w:rsidRDefault="00615D77" w:rsidP="0039402F">
      <w:r w:rsidRPr="00B20AE8">
        <w:t>For each peak emission frequency, measure peak EIRP of beams belonging to different sectors of the sphere as follows:</w:t>
      </w:r>
    </w:p>
    <w:p w14:paraId="196769D5" w14:textId="77777777" w:rsidR="00615D77" w:rsidRPr="00B20AE8" w:rsidRDefault="00F62071" w:rsidP="0039402F">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14:paraId="2F53BD43" w14:textId="77777777" w:rsidR="00615D77" w:rsidRPr="00B20AE8" w:rsidRDefault="00F62071" w:rsidP="0039402F">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14:paraId="3A90859D" w14:textId="77777777" w:rsidR="00615D77" w:rsidRPr="00B20AE8" w:rsidRDefault="00F62071" w:rsidP="0039402F">
      <w:pPr>
        <w:pStyle w:val="B1"/>
      </w:pPr>
      <w:r w:rsidRPr="00B20AE8">
        <w:rPr>
          <w:lang w:val="en-US"/>
        </w:rPr>
        <w:t>3.</w:t>
      </w:r>
      <w:r w:rsidRPr="00B20AE8">
        <w:rPr>
          <w:lang w:val="en-US"/>
        </w:rPr>
        <w:tab/>
      </w:r>
      <w:r w:rsidR="00615D77" w:rsidRPr="00B20AE8">
        <w:rPr>
          <w:lang w:val="en-US"/>
        </w:rPr>
        <w:t>Repeat Steps 1 to 2 until all sectors are covered.</w:t>
      </w:r>
    </w:p>
    <w:p w14:paraId="55629C72" w14:textId="77777777" w:rsidR="00615D77" w:rsidRPr="00B20AE8" w:rsidRDefault="00F62071" w:rsidP="0039402F">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14:paraId="43189509" w14:textId="77777777" w:rsidR="00F62071" w:rsidRPr="00B20AE8" w:rsidRDefault="00F62071" w:rsidP="0039402F">
      <w:pPr>
        <w:pStyle w:val="EQ"/>
        <w:rPr>
          <w:lang w:val="en-US"/>
        </w:rPr>
      </w:pPr>
      <w:r w:rsidRPr="00B20AE8">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14:paraId="211A4905" w14:textId="77777777" w:rsidR="00615D77" w:rsidRPr="00B20AE8" w:rsidRDefault="00F62071" w:rsidP="0039402F">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14:paraId="08701AFD" w14:textId="77777777" w:rsidR="00CF0D41" w:rsidRPr="00B20AE8" w:rsidRDefault="00615D77" w:rsidP="0039402F">
      <w:pPr>
        <w:pStyle w:val="NO"/>
        <w:rPr>
          <w:lang w:val="en-US"/>
        </w:rPr>
      </w:pPr>
      <w:r w:rsidRPr="00B20AE8">
        <w:rPr>
          <w:lang w:val="en-US"/>
        </w:rPr>
        <w:t>NOTE:</w:t>
      </w:r>
      <w:r w:rsidRPr="00B20AE8">
        <w:rPr>
          <w:lang w:val="en-US"/>
        </w:rPr>
        <w:tab/>
        <w:t>Peak EIRP is the linear sum of two orthogonal polarised components.</w:t>
      </w:r>
    </w:p>
    <w:p w14:paraId="4FC80B0A" w14:textId="77777777" w:rsidR="00615D77" w:rsidRPr="00B20AE8" w:rsidRDefault="00F62071" w:rsidP="00615D77">
      <w:pPr>
        <w:pStyle w:val="Heading1"/>
      </w:pPr>
      <w:bookmarkStart w:id="6933" w:name="_Toc21123371"/>
      <w:bookmarkStart w:id="6934" w:name="_Toc45907564"/>
      <w:bookmarkStart w:id="6935" w:name="_Toc53181668"/>
      <w:bookmarkStart w:id="6936" w:name="_Toc61117433"/>
      <w:bookmarkStart w:id="6937" w:name="_Toc67081285"/>
      <w:bookmarkStart w:id="6938" w:name="_Toc68770637"/>
      <w:bookmarkStart w:id="6939" w:name="_Toc74755700"/>
      <w:bookmarkStart w:id="6940" w:name="_Toc76506624"/>
      <w:bookmarkStart w:id="6941" w:name="_Toc83113543"/>
      <w:bookmarkStart w:id="6942" w:name="_Toc89876746"/>
      <w:bookmarkStart w:id="6943" w:name="_Toc98711646"/>
      <w:bookmarkStart w:id="6944" w:name="_Toc145097513"/>
      <w:bookmarkStart w:id="6945" w:name="_Toc161848763"/>
      <w:r w:rsidRPr="00B20AE8">
        <w:t>F.13</w:t>
      </w:r>
      <w:r w:rsidRPr="00B20AE8">
        <w:tab/>
      </w:r>
      <w:r w:rsidR="00615D77" w:rsidRPr="00B20AE8">
        <w:t>Pre-scan</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485C6223" w14:textId="77777777" w:rsidR="00573EDF" w:rsidRPr="00B20AE8" w:rsidRDefault="00573EDF" w:rsidP="0039402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1B2DBAF3" w14:textId="77777777" w:rsidR="00615D77" w:rsidRPr="00B20AE8" w:rsidRDefault="00615D77" w:rsidP="0039402F">
      <w:r w:rsidRPr="00B20AE8">
        <w:t>The procedure for pre-scan is as follows:</w:t>
      </w:r>
    </w:p>
    <w:p w14:paraId="4469B4C6" w14:textId="77777777" w:rsidR="00615D77" w:rsidRPr="00B20AE8" w:rsidRDefault="00F62071" w:rsidP="0039402F">
      <w:pPr>
        <w:pStyle w:val="B1"/>
      </w:pPr>
      <w:r w:rsidRPr="00B20AE8">
        <w:rPr>
          <w:lang w:val="en-US"/>
        </w:rPr>
        <w:t>1.</w:t>
      </w:r>
      <w:r w:rsidRPr="00B20AE8">
        <w:rPr>
          <w:lang w:val="en-US"/>
        </w:rPr>
        <w:tab/>
      </w:r>
      <w:r w:rsidR="00615D77" w:rsidRPr="00B20AE8">
        <w:rPr>
          <w:lang w:val="en-US"/>
        </w:rPr>
        <w:t>Scan the entire surface around EUT.</w:t>
      </w:r>
    </w:p>
    <w:p w14:paraId="2648E81F" w14:textId="77777777" w:rsidR="00615D77" w:rsidRPr="00B20AE8" w:rsidRDefault="00F62071" w:rsidP="0039402F">
      <w:pPr>
        <w:pStyle w:val="B1"/>
      </w:pPr>
      <w:r w:rsidRPr="00B20AE8">
        <w:t>2.</w:t>
      </w:r>
      <w:r w:rsidRPr="00B20AE8">
        <w:tab/>
      </w:r>
      <w:r w:rsidR="00615D77" w:rsidRPr="00B20AE8">
        <w:rPr>
          <w:lang w:val="en-US"/>
        </w:rPr>
        <w:t>Rotate test antenna to cover all possible polarisations of emissions to detect maximum emissions.</w:t>
      </w:r>
    </w:p>
    <w:p w14:paraId="55FDBF15" w14:textId="77777777" w:rsidR="00615D77" w:rsidRPr="00B20AE8" w:rsidRDefault="00F62071" w:rsidP="0039402F">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14:paraId="02986FF6" w14:textId="77777777" w:rsidR="00CF0D41" w:rsidRPr="00B20AE8" w:rsidRDefault="00F62071" w:rsidP="0039402F">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14:paraId="2D0BCFFD" w14:textId="77777777" w:rsidR="007821CB" w:rsidRPr="00B20AE8" w:rsidRDefault="007821CB" w:rsidP="007821CB">
      <w:pPr>
        <w:pStyle w:val="Heading8"/>
      </w:pPr>
      <w:bookmarkStart w:id="6946" w:name="_Toc21123372"/>
      <w:bookmarkStart w:id="6947" w:name="_Toc45907565"/>
      <w:bookmarkStart w:id="6948" w:name="_Toc53181669"/>
      <w:bookmarkStart w:id="6949" w:name="_Toc61117434"/>
      <w:bookmarkStart w:id="6950" w:name="_Toc67081286"/>
      <w:bookmarkStart w:id="6951" w:name="_Toc68770638"/>
      <w:bookmarkStart w:id="6952" w:name="_Toc74755701"/>
      <w:bookmarkStart w:id="6953" w:name="_Toc76506625"/>
      <w:bookmarkStart w:id="6954" w:name="_Toc83113544"/>
      <w:bookmarkStart w:id="6955" w:name="_Toc89876747"/>
      <w:bookmarkStart w:id="6956" w:name="_Toc98711647"/>
      <w:bookmarkStart w:id="6957" w:name="_Toc145097514"/>
      <w:bookmarkStart w:id="6958" w:name="_Toc161848764"/>
      <w:r w:rsidRPr="00B20AE8">
        <w:t xml:space="preserve">Annex G (normative): </w:t>
      </w:r>
      <w:r w:rsidRPr="00B20AE8">
        <w:br/>
        <w:t>Environmental requirements for the BS equipment</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3936E96A" w14:textId="77777777" w:rsidR="007821CB" w:rsidRPr="00B20AE8" w:rsidRDefault="007821CB" w:rsidP="007821CB">
      <w:pPr>
        <w:pStyle w:val="Heading1"/>
      </w:pPr>
      <w:bookmarkStart w:id="6959" w:name="_Toc21123373"/>
      <w:bookmarkStart w:id="6960" w:name="_Toc45907566"/>
      <w:bookmarkStart w:id="6961" w:name="_Toc53181670"/>
      <w:bookmarkStart w:id="6962" w:name="_Toc61117435"/>
      <w:bookmarkStart w:id="6963" w:name="_Toc67081287"/>
      <w:bookmarkStart w:id="6964" w:name="_Toc68770639"/>
      <w:bookmarkStart w:id="6965" w:name="_Toc74755702"/>
      <w:bookmarkStart w:id="6966" w:name="_Toc76506626"/>
      <w:bookmarkStart w:id="6967" w:name="_Toc83113545"/>
      <w:bookmarkStart w:id="6968" w:name="_Toc89876748"/>
      <w:bookmarkStart w:id="6969" w:name="_Toc98711648"/>
      <w:bookmarkStart w:id="6970" w:name="_Toc145097515"/>
      <w:bookmarkStart w:id="6971" w:name="_Toc161848765"/>
      <w:r w:rsidRPr="00B20AE8">
        <w:t>G.1</w:t>
      </w:r>
      <w:r w:rsidRPr="00B20AE8">
        <w:tab/>
        <w:t>General</w:t>
      </w:r>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0AA56373" w14:textId="77777777" w:rsidR="007821CB" w:rsidRPr="00B20AE8" w:rsidRDefault="007821CB" w:rsidP="0039402F">
      <w:r w:rsidRPr="00B20AE8">
        <w:rPr>
          <w:rFonts w:cs="v4.2.0"/>
        </w:rPr>
        <w:t xml:space="preserve">For each test in the present document, the environmental conditions under which the AAS BS is to be tested are defined. </w:t>
      </w:r>
      <w:r w:rsidRPr="00B20AE8">
        <w:t>The environmental conditions and class shall be from the relevant IEC specifications or the corresponding ETSI specifications.</w:t>
      </w:r>
    </w:p>
    <w:p w14:paraId="05E4E163" w14:textId="77777777" w:rsidR="007821CB" w:rsidRPr="00B20AE8" w:rsidRDefault="007821CB" w:rsidP="0039402F">
      <w:pPr>
        <w:rPr>
          <w:rFonts w:cs="v4.2.0"/>
        </w:rPr>
      </w:pPr>
      <w:r w:rsidRPr="00B20AE8">
        <w:t>For OTA requirements where it is not possible to environmentally control the entire calibrated OTA chamber either localised control of the AAS BS hardware or alternative OTA measurements which are then related to the original specification are acceptable.</w:t>
      </w:r>
    </w:p>
    <w:p w14:paraId="38A745B1" w14:textId="77777777" w:rsidR="007821CB" w:rsidRPr="00B20AE8" w:rsidRDefault="007821CB" w:rsidP="007821CB">
      <w:pPr>
        <w:pStyle w:val="Heading1"/>
      </w:pPr>
      <w:bookmarkStart w:id="6972" w:name="_Toc21123374"/>
      <w:bookmarkStart w:id="6973" w:name="_Toc45907567"/>
      <w:bookmarkStart w:id="6974" w:name="_Toc53181671"/>
      <w:bookmarkStart w:id="6975" w:name="_Toc61117436"/>
      <w:bookmarkStart w:id="6976" w:name="_Toc67081288"/>
      <w:bookmarkStart w:id="6977" w:name="_Toc68770640"/>
      <w:bookmarkStart w:id="6978" w:name="_Toc74755703"/>
      <w:bookmarkStart w:id="6979" w:name="_Toc76506627"/>
      <w:bookmarkStart w:id="6980" w:name="_Toc83113546"/>
      <w:bookmarkStart w:id="6981" w:name="_Toc89876749"/>
      <w:bookmarkStart w:id="6982" w:name="_Toc98711649"/>
      <w:bookmarkStart w:id="6983" w:name="_Toc145097516"/>
      <w:bookmarkStart w:id="6984" w:name="_Toc161848766"/>
      <w:r w:rsidRPr="00B20AE8">
        <w:t>G.2</w:t>
      </w:r>
      <w:r w:rsidRPr="00B20AE8">
        <w:tab/>
      </w:r>
      <w:r w:rsidRPr="00B20AE8">
        <w:rPr>
          <w:rFonts w:cs="v4.2.0"/>
        </w:rPr>
        <w:t>Normal test environment</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04297005" w14:textId="77777777" w:rsidR="007821CB" w:rsidRPr="00B20AE8" w:rsidRDefault="007821CB" w:rsidP="0039402F">
      <w:r w:rsidRPr="00B20AE8">
        <w:t>When a normal test environment is specified for a test, the test should be performed within the minimum and maximum limits of the conditions stated in table G.2-1.</w:t>
      </w:r>
    </w:p>
    <w:p w14:paraId="44BB25B1" w14:textId="77777777" w:rsidR="007821CB" w:rsidRPr="00B20AE8" w:rsidRDefault="007821CB" w:rsidP="0039402F">
      <w:pPr>
        <w:pStyle w:val="TH"/>
      </w:pPr>
      <w:r w:rsidRPr="00B20AE8">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339F" w:rsidRPr="00B20AE8" w14:paraId="734A37BC" w14:textId="77777777" w:rsidTr="006A2BF1">
        <w:trPr>
          <w:cantSplit/>
          <w:jc w:val="center"/>
        </w:trPr>
        <w:tc>
          <w:tcPr>
            <w:tcW w:w="2952" w:type="dxa"/>
          </w:tcPr>
          <w:p w14:paraId="5AA1C1C7" w14:textId="77777777" w:rsidR="007821CB" w:rsidRPr="00B20AE8" w:rsidRDefault="007821CB" w:rsidP="0039402F">
            <w:pPr>
              <w:pStyle w:val="TAH"/>
            </w:pPr>
            <w:r w:rsidRPr="00B20AE8">
              <w:t>Condition</w:t>
            </w:r>
          </w:p>
        </w:tc>
        <w:tc>
          <w:tcPr>
            <w:tcW w:w="2952" w:type="dxa"/>
          </w:tcPr>
          <w:p w14:paraId="0A93DE44" w14:textId="77777777" w:rsidR="007821CB" w:rsidRPr="00B20AE8" w:rsidRDefault="007821CB" w:rsidP="0039402F">
            <w:pPr>
              <w:pStyle w:val="TAH"/>
            </w:pPr>
            <w:r w:rsidRPr="00B20AE8">
              <w:t>Minimum</w:t>
            </w:r>
          </w:p>
        </w:tc>
        <w:tc>
          <w:tcPr>
            <w:tcW w:w="2952" w:type="dxa"/>
          </w:tcPr>
          <w:p w14:paraId="65C28A8D" w14:textId="77777777" w:rsidR="007821CB" w:rsidRPr="00B20AE8" w:rsidRDefault="007821CB" w:rsidP="0039402F">
            <w:pPr>
              <w:pStyle w:val="TAH"/>
            </w:pPr>
            <w:r w:rsidRPr="00B20AE8">
              <w:t>Maximum</w:t>
            </w:r>
          </w:p>
        </w:tc>
      </w:tr>
      <w:tr w:rsidR="004F339F" w:rsidRPr="00B20AE8" w14:paraId="4FBFD771" w14:textId="77777777" w:rsidTr="006A2BF1">
        <w:trPr>
          <w:cantSplit/>
          <w:jc w:val="center"/>
        </w:trPr>
        <w:tc>
          <w:tcPr>
            <w:tcW w:w="2952" w:type="dxa"/>
          </w:tcPr>
          <w:p w14:paraId="01491273" w14:textId="77777777" w:rsidR="007821CB" w:rsidRPr="00B20AE8" w:rsidRDefault="007821CB" w:rsidP="0039402F">
            <w:pPr>
              <w:pStyle w:val="TAL"/>
            </w:pPr>
            <w:r w:rsidRPr="00B20AE8">
              <w:t>Barometric pressure</w:t>
            </w:r>
          </w:p>
        </w:tc>
        <w:tc>
          <w:tcPr>
            <w:tcW w:w="2952" w:type="dxa"/>
          </w:tcPr>
          <w:p w14:paraId="6B556FA9" w14:textId="77777777" w:rsidR="007821CB" w:rsidRPr="00B20AE8" w:rsidRDefault="007821CB" w:rsidP="0039402F">
            <w:pPr>
              <w:pStyle w:val="TAL"/>
            </w:pPr>
            <w:r w:rsidRPr="00B20AE8">
              <w:t>86 kPa</w:t>
            </w:r>
          </w:p>
        </w:tc>
        <w:tc>
          <w:tcPr>
            <w:tcW w:w="2952" w:type="dxa"/>
          </w:tcPr>
          <w:p w14:paraId="47A994D7" w14:textId="77777777" w:rsidR="007821CB" w:rsidRPr="00B20AE8" w:rsidRDefault="007821CB" w:rsidP="0039402F">
            <w:pPr>
              <w:pStyle w:val="TAL"/>
            </w:pPr>
            <w:r w:rsidRPr="00B20AE8">
              <w:t>106 kPa</w:t>
            </w:r>
          </w:p>
        </w:tc>
      </w:tr>
      <w:tr w:rsidR="004F339F" w:rsidRPr="00B20AE8" w14:paraId="56D72AA6" w14:textId="77777777" w:rsidTr="006A2BF1">
        <w:trPr>
          <w:cantSplit/>
          <w:jc w:val="center"/>
        </w:trPr>
        <w:tc>
          <w:tcPr>
            <w:tcW w:w="2952" w:type="dxa"/>
          </w:tcPr>
          <w:p w14:paraId="0DB8F401" w14:textId="77777777" w:rsidR="007821CB" w:rsidRPr="00B20AE8" w:rsidRDefault="007821CB" w:rsidP="0039402F">
            <w:pPr>
              <w:pStyle w:val="TAL"/>
            </w:pPr>
            <w:r w:rsidRPr="00B20AE8">
              <w:t>Temperature</w:t>
            </w:r>
          </w:p>
        </w:tc>
        <w:tc>
          <w:tcPr>
            <w:tcW w:w="2952" w:type="dxa"/>
          </w:tcPr>
          <w:p w14:paraId="0B7577B3" w14:textId="77777777" w:rsidR="007821CB" w:rsidRPr="00B20AE8" w:rsidRDefault="007821CB" w:rsidP="0039402F">
            <w:pPr>
              <w:pStyle w:val="TAL"/>
            </w:pPr>
            <w:r w:rsidRPr="00B20AE8">
              <w:t>15</w:t>
            </w:r>
            <w:r w:rsidRPr="00B20AE8">
              <w:sym w:font="Symbol" w:char="F0B0"/>
            </w:r>
            <w:r w:rsidRPr="00B20AE8">
              <w:t>C</w:t>
            </w:r>
          </w:p>
        </w:tc>
        <w:tc>
          <w:tcPr>
            <w:tcW w:w="2952" w:type="dxa"/>
          </w:tcPr>
          <w:p w14:paraId="347DBD62" w14:textId="77777777" w:rsidR="007821CB" w:rsidRPr="00B20AE8" w:rsidRDefault="007821CB" w:rsidP="0039402F">
            <w:pPr>
              <w:pStyle w:val="TAL"/>
            </w:pPr>
            <w:r w:rsidRPr="00B20AE8">
              <w:t>30</w:t>
            </w:r>
            <w:r w:rsidRPr="00B20AE8">
              <w:sym w:font="Symbol" w:char="F0B0"/>
            </w:r>
            <w:r w:rsidRPr="00B20AE8">
              <w:t>C</w:t>
            </w:r>
          </w:p>
        </w:tc>
      </w:tr>
      <w:tr w:rsidR="004F339F" w:rsidRPr="00B20AE8" w14:paraId="08987594" w14:textId="77777777" w:rsidTr="006A2BF1">
        <w:trPr>
          <w:cantSplit/>
          <w:jc w:val="center"/>
        </w:trPr>
        <w:tc>
          <w:tcPr>
            <w:tcW w:w="2952" w:type="dxa"/>
          </w:tcPr>
          <w:p w14:paraId="178BF82D" w14:textId="77777777" w:rsidR="007821CB" w:rsidRPr="00B20AE8" w:rsidRDefault="007821CB" w:rsidP="0039402F">
            <w:pPr>
              <w:pStyle w:val="TAL"/>
            </w:pPr>
            <w:r w:rsidRPr="00B20AE8">
              <w:t xml:space="preserve">Relative Humidity </w:t>
            </w:r>
          </w:p>
        </w:tc>
        <w:tc>
          <w:tcPr>
            <w:tcW w:w="2952" w:type="dxa"/>
          </w:tcPr>
          <w:p w14:paraId="6FBC8FF7" w14:textId="77777777" w:rsidR="007821CB" w:rsidRPr="00B20AE8" w:rsidRDefault="007821CB" w:rsidP="0039402F">
            <w:pPr>
              <w:pStyle w:val="TAL"/>
            </w:pPr>
            <w:r w:rsidRPr="00B20AE8">
              <w:t>20 %</w:t>
            </w:r>
          </w:p>
        </w:tc>
        <w:tc>
          <w:tcPr>
            <w:tcW w:w="2952" w:type="dxa"/>
          </w:tcPr>
          <w:p w14:paraId="2FEBEAB9" w14:textId="77777777" w:rsidR="007821CB" w:rsidRPr="00B20AE8" w:rsidRDefault="007821CB" w:rsidP="0039402F">
            <w:pPr>
              <w:pStyle w:val="TAL"/>
            </w:pPr>
            <w:r w:rsidRPr="00B20AE8">
              <w:t>85 %</w:t>
            </w:r>
          </w:p>
        </w:tc>
      </w:tr>
      <w:tr w:rsidR="004F339F" w:rsidRPr="00B20AE8" w14:paraId="3549EFAC" w14:textId="77777777" w:rsidTr="006A2BF1">
        <w:trPr>
          <w:cantSplit/>
          <w:jc w:val="center"/>
        </w:trPr>
        <w:tc>
          <w:tcPr>
            <w:tcW w:w="2952" w:type="dxa"/>
          </w:tcPr>
          <w:p w14:paraId="5BE37559" w14:textId="77777777" w:rsidR="007821CB" w:rsidRPr="00B20AE8" w:rsidRDefault="007821CB" w:rsidP="0039402F">
            <w:pPr>
              <w:pStyle w:val="TAL"/>
            </w:pPr>
            <w:r w:rsidRPr="00B20AE8">
              <w:t>Power supply</w:t>
            </w:r>
          </w:p>
        </w:tc>
        <w:tc>
          <w:tcPr>
            <w:tcW w:w="5904" w:type="dxa"/>
            <w:gridSpan w:val="2"/>
          </w:tcPr>
          <w:p w14:paraId="4019B538" w14:textId="77777777" w:rsidR="007821CB" w:rsidRPr="00B20AE8" w:rsidRDefault="007821CB" w:rsidP="0039402F">
            <w:pPr>
              <w:pStyle w:val="TAL"/>
            </w:pPr>
            <w:r w:rsidRPr="00B20AE8">
              <w:t>Nominal, as declared by the manufacturer</w:t>
            </w:r>
          </w:p>
        </w:tc>
      </w:tr>
      <w:tr w:rsidR="007821CB" w:rsidRPr="00B20AE8" w14:paraId="0D0415B3" w14:textId="77777777" w:rsidTr="006A2BF1">
        <w:trPr>
          <w:cantSplit/>
          <w:jc w:val="center"/>
        </w:trPr>
        <w:tc>
          <w:tcPr>
            <w:tcW w:w="2952" w:type="dxa"/>
          </w:tcPr>
          <w:p w14:paraId="707C7A84" w14:textId="77777777" w:rsidR="007821CB" w:rsidRPr="00B20AE8" w:rsidRDefault="007821CB" w:rsidP="0039402F">
            <w:pPr>
              <w:pStyle w:val="TAL"/>
            </w:pPr>
            <w:r w:rsidRPr="00B20AE8">
              <w:t>Vibration</w:t>
            </w:r>
          </w:p>
        </w:tc>
        <w:tc>
          <w:tcPr>
            <w:tcW w:w="5904" w:type="dxa"/>
            <w:gridSpan w:val="2"/>
          </w:tcPr>
          <w:p w14:paraId="7274FC68" w14:textId="77777777" w:rsidR="007821CB" w:rsidRPr="00B20AE8" w:rsidRDefault="007821CB" w:rsidP="0039402F">
            <w:pPr>
              <w:pStyle w:val="TAL"/>
            </w:pPr>
            <w:r w:rsidRPr="00B20AE8">
              <w:t>Negligible</w:t>
            </w:r>
          </w:p>
        </w:tc>
      </w:tr>
    </w:tbl>
    <w:p w14:paraId="70C12780" w14:textId="77777777" w:rsidR="007821CB" w:rsidRPr="00B20AE8" w:rsidRDefault="007821CB" w:rsidP="0039402F"/>
    <w:p w14:paraId="3D155189" w14:textId="77777777" w:rsidR="007821CB" w:rsidRPr="00B20AE8" w:rsidRDefault="007821CB" w:rsidP="0039402F">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5E5CE4E" w14:textId="77777777" w:rsidR="007821CB" w:rsidRPr="00B20AE8" w:rsidRDefault="007821CB" w:rsidP="007821CB">
      <w:pPr>
        <w:pStyle w:val="Heading1"/>
      </w:pPr>
      <w:bookmarkStart w:id="6985" w:name="_Toc21123375"/>
      <w:bookmarkStart w:id="6986" w:name="_Toc45907568"/>
      <w:bookmarkStart w:id="6987" w:name="_Toc53181672"/>
      <w:bookmarkStart w:id="6988" w:name="_Toc61117437"/>
      <w:bookmarkStart w:id="6989" w:name="_Toc67081289"/>
      <w:bookmarkStart w:id="6990" w:name="_Toc68770641"/>
      <w:bookmarkStart w:id="6991" w:name="_Toc74755704"/>
      <w:bookmarkStart w:id="6992" w:name="_Toc76506628"/>
      <w:bookmarkStart w:id="6993" w:name="_Toc83113547"/>
      <w:bookmarkStart w:id="6994" w:name="_Toc89876750"/>
      <w:bookmarkStart w:id="6995" w:name="_Toc98711650"/>
      <w:bookmarkStart w:id="6996" w:name="_Toc145097517"/>
      <w:bookmarkStart w:id="6997" w:name="_Toc161848767"/>
      <w:r w:rsidRPr="00B20AE8">
        <w:t>G.3</w:t>
      </w:r>
      <w:r w:rsidRPr="00B20AE8">
        <w:tab/>
      </w:r>
      <w:r w:rsidRPr="00B20AE8">
        <w:rPr>
          <w:rFonts w:cs="v4.2.0"/>
        </w:rPr>
        <w:t>Extreme test environment</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0C2888DD" w14:textId="77777777" w:rsidR="007821CB" w:rsidRPr="00B20AE8" w:rsidRDefault="007821CB" w:rsidP="00D87C11">
      <w:pPr>
        <w:pStyle w:val="Heading2"/>
      </w:pPr>
      <w:bookmarkStart w:id="6998" w:name="_Toc21123376"/>
      <w:bookmarkStart w:id="6999" w:name="_Toc45907569"/>
      <w:bookmarkStart w:id="7000" w:name="_Toc53181673"/>
      <w:bookmarkStart w:id="7001" w:name="_Toc61117438"/>
      <w:bookmarkStart w:id="7002" w:name="_Toc67081290"/>
      <w:bookmarkStart w:id="7003" w:name="_Toc68770642"/>
      <w:bookmarkStart w:id="7004" w:name="_Toc74755705"/>
      <w:bookmarkStart w:id="7005" w:name="_Toc76506629"/>
      <w:bookmarkStart w:id="7006" w:name="_Toc83113548"/>
      <w:bookmarkStart w:id="7007" w:name="_Toc89876751"/>
      <w:bookmarkStart w:id="7008" w:name="_Toc98711651"/>
      <w:bookmarkStart w:id="7009" w:name="_Toc145097518"/>
      <w:bookmarkStart w:id="7010" w:name="_Toc161848768"/>
      <w:r w:rsidRPr="00B20AE8">
        <w:t>G.3.1</w:t>
      </w:r>
      <w:r w:rsidRPr="00B20AE8">
        <w:tab/>
        <w:t>General</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0A1749F3" w14:textId="77777777" w:rsidR="007821CB" w:rsidRPr="00B20AE8" w:rsidRDefault="007821CB" w:rsidP="0039402F">
      <w:r w:rsidRPr="00B20AE8">
        <w:t>The manufacturer shall declare one of the following:</w:t>
      </w:r>
    </w:p>
    <w:p w14:paraId="3A7CA394" w14:textId="72ED25EA" w:rsidR="007821CB" w:rsidRPr="00B20AE8" w:rsidRDefault="007821CB" w:rsidP="0039402F">
      <w:pPr>
        <w:pStyle w:val="B1"/>
      </w:pPr>
      <w:r w:rsidRPr="00B20AE8">
        <w:t>1)</w:t>
      </w:r>
      <w:r w:rsidRPr="00B20AE8">
        <w:tab/>
        <w:t>the equipment class for the equipment under test, as defined in the IEC 60721-3-3</w:t>
      </w:r>
      <w:r w:rsidR="003D3C64">
        <w:t> </w:t>
      </w:r>
      <w:r w:rsidR="003D3C64" w:rsidRPr="00B20AE8">
        <w:t>[</w:t>
      </w:r>
      <w:r w:rsidRPr="00B20AE8">
        <w:t>21] or ETSI EN 300 019-1-3</w:t>
      </w:r>
      <w:r w:rsidR="003D3C64">
        <w:t> </w:t>
      </w:r>
      <w:r w:rsidR="003D3C64" w:rsidRPr="00B20AE8">
        <w:t>[</w:t>
      </w:r>
      <w:r w:rsidRPr="00B20AE8">
        <w:t>23] ("Stationary use at weather protected locations");</w:t>
      </w:r>
    </w:p>
    <w:p w14:paraId="5A9C365C" w14:textId="273B5443" w:rsidR="007821CB" w:rsidRPr="00B20AE8" w:rsidRDefault="007821CB" w:rsidP="0039402F">
      <w:pPr>
        <w:pStyle w:val="B1"/>
      </w:pPr>
      <w:r w:rsidRPr="00B20AE8">
        <w:t>2)</w:t>
      </w:r>
      <w:r w:rsidRPr="00B20AE8">
        <w:tab/>
        <w:t>the equipment class for the equipment under test, as defined in the IEC 60721-3-4</w:t>
      </w:r>
      <w:r w:rsidR="003D3C64">
        <w:t> </w:t>
      </w:r>
      <w:r w:rsidR="003D3C64" w:rsidRPr="00B20AE8">
        <w:t>[</w:t>
      </w:r>
      <w:r w:rsidRPr="00B20AE8">
        <w:t>22] or ETSI EN 300 019-1-4</w:t>
      </w:r>
      <w:r w:rsidR="003D3C64">
        <w:t> </w:t>
      </w:r>
      <w:r w:rsidR="003D3C64" w:rsidRPr="00B20AE8">
        <w:t>[</w:t>
      </w:r>
      <w:r w:rsidRPr="00B20AE8">
        <w:t>24] ("Stationary use at non weather protected locations");</w:t>
      </w:r>
    </w:p>
    <w:p w14:paraId="35DE6035" w14:textId="74C76300" w:rsidR="007821CB" w:rsidRPr="00B20AE8" w:rsidRDefault="007821CB" w:rsidP="0039402F">
      <w:pPr>
        <w:pStyle w:val="B1"/>
      </w:pPr>
      <w:r w:rsidRPr="00B20AE8">
        <w:t>3)</w:t>
      </w:r>
      <w:r w:rsidRPr="00B20AE8">
        <w:tab/>
        <w:t>the equipment that does not comply to the mentioned classes, the relevant classes from IEC 60721</w:t>
      </w:r>
      <w:r w:rsidR="003D3C64">
        <w:t> </w:t>
      </w:r>
      <w:r w:rsidR="003D3C64" w:rsidRPr="00B20AE8">
        <w:t>[</w:t>
      </w:r>
      <w:r w:rsidRPr="00B20AE8">
        <w:t>20] documentation for Temperature, Humidity and Vibration shall be declared.</w:t>
      </w:r>
    </w:p>
    <w:p w14:paraId="2F1DA39A" w14:textId="77777777" w:rsidR="007821CB" w:rsidRPr="00B20AE8" w:rsidRDefault="007821CB" w:rsidP="0039402F">
      <w:pPr>
        <w:pStyle w:val="NO"/>
      </w:pPr>
      <w:r w:rsidRPr="00B20AE8">
        <w:t>NOTE:</w:t>
      </w:r>
      <w:r w:rsidRPr="00B20AE8">
        <w:tab/>
        <w:t>Reduced functionality for conditions that fall outside of the standard operational conditions are not tested in the present document. These may be stated and tested separately.</w:t>
      </w:r>
    </w:p>
    <w:p w14:paraId="1F1A1653" w14:textId="77777777" w:rsidR="007821CB" w:rsidRPr="00B20AE8" w:rsidRDefault="007821CB" w:rsidP="00D87C11">
      <w:pPr>
        <w:pStyle w:val="Heading2"/>
      </w:pPr>
      <w:bookmarkStart w:id="7011" w:name="_Toc21123377"/>
      <w:bookmarkStart w:id="7012" w:name="_Toc45907570"/>
      <w:bookmarkStart w:id="7013" w:name="_Toc53181674"/>
      <w:bookmarkStart w:id="7014" w:name="_Toc61117439"/>
      <w:bookmarkStart w:id="7015" w:name="_Toc67081291"/>
      <w:bookmarkStart w:id="7016" w:name="_Toc68770643"/>
      <w:bookmarkStart w:id="7017" w:name="_Toc74755706"/>
      <w:bookmarkStart w:id="7018" w:name="_Toc76506630"/>
      <w:bookmarkStart w:id="7019" w:name="_Toc83113549"/>
      <w:bookmarkStart w:id="7020" w:name="_Toc89876752"/>
      <w:bookmarkStart w:id="7021" w:name="_Toc98711652"/>
      <w:bookmarkStart w:id="7022" w:name="_Toc145097519"/>
      <w:bookmarkStart w:id="7023" w:name="_Toc161848769"/>
      <w:r w:rsidRPr="00B20AE8">
        <w:t>G.3.2</w:t>
      </w:r>
      <w:r w:rsidRPr="00B20AE8">
        <w:tab/>
        <w:t>Extreme temperature</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46D73DA7" w14:textId="77777777" w:rsidR="007821CB" w:rsidRPr="00B20AE8" w:rsidRDefault="007821CB" w:rsidP="0039402F">
      <w:r w:rsidRPr="00B20AE8">
        <w:t>When an extreme temperature test environment is specified for a test, the test shall be performed at the standard minimum and maximum operating temperatures defined by the manufacturer's declaration for the equipment under test.</w:t>
      </w:r>
    </w:p>
    <w:p w14:paraId="4A64FECB" w14:textId="77777777" w:rsidR="007821CB" w:rsidRPr="00B20AE8" w:rsidRDefault="007821CB" w:rsidP="0039402F">
      <w:r w:rsidRPr="00B20AE8">
        <w:t>Minimum temperature:</w:t>
      </w:r>
    </w:p>
    <w:p w14:paraId="1F8F8465" w14:textId="11C049D6" w:rsidR="007821CB" w:rsidRPr="00B20AE8" w:rsidRDefault="007821CB" w:rsidP="0039402F">
      <w:r w:rsidRPr="00B20AE8">
        <w:t>The test shall be performed with the environment test equipment and methods including the required environmental phenomena into the equipment, conforming to the test procedure of IEC 60068-2-1</w:t>
      </w:r>
      <w:r w:rsidR="003D3C64">
        <w:t> </w:t>
      </w:r>
      <w:r w:rsidR="003D3C64" w:rsidRPr="00B20AE8">
        <w:t>[</w:t>
      </w:r>
      <w:r w:rsidRPr="00B20AE8">
        <w:t>25].</w:t>
      </w:r>
    </w:p>
    <w:p w14:paraId="5FD6D794" w14:textId="77777777" w:rsidR="007821CB" w:rsidRPr="00B20AE8" w:rsidRDefault="007821CB" w:rsidP="0039402F">
      <w:r w:rsidRPr="00B20AE8">
        <w:t>Maximum temperature:</w:t>
      </w:r>
    </w:p>
    <w:p w14:paraId="50192E25" w14:textId="681D42C9" w:rsidR="007821CB" w:rsidRPr="00B20AE8" w:rsidRDefault="007821CB" w:rsidP="0039402F">
      <w:r w:rsidRPr="00B20AE8">
        <w:t>The test shall be performed with the environmental test equipment and methods including the required environmental phenomena into the equipment, conforming to the test procedure of IEC 60068-2-2</w:t>
      </w:r>
      <w:r w:rsidR="003D3C64">
        <w:t> </w:t>
      </w:r>
      <w:r w:rsidR="003D3C64" w:rsidRPr="00B20AE8">
        <w:t>[</w:t>
      </w:r>
      <w:r w:rsidRPr="00B20AE8">
        <w:t>26].</w:t>
      </w:r>
    </w:p>
    <w:p w14:paraId="710C1210" w14:textId="77777777" w:rsidR="007821CB" w:rsidRPr="00B20AE8" w:rsidRDefault="007821CB" w:rsidP="0039402F">
      <w:pPr>
        <w:pStyle w:val="NO"/>
      </w:pPr>
      <w:r w:rsidRPr="00B20AE8">
        <w:t>NOTE:</w:t>
      </w:r>
      <w:r w:rsidRPr="00B20AE8">
        <w:tab/>
        <w:t>It is recommended that the equipment is made fully operational prior to the equipment being taken to its lower operating temperature.</w:t>
      </w:r>
    </w:p>
    <w:p w14:paraId="771DDABB" w14:textId="77777777" w:rsidR="007821CB" w:rsidRPr="00B20AE8" w:rsidRDefault="007821CB" w:rsidP="007821CB">
      <w:pPr>
        <w:pStyle w:val="Heading1"/>
      </w:pPr>
      <w:bookmarkStart w:id="7024" w:name="_Toc21123378"/>
      <w:bookmarkStart w:id="7025" w:name="_Toc45907571"/>
      <w:bookmarkStart w:id="7026" w:name="_Toc53181675"/>
      <w:bookmarkStart w:id="7027" w:name="_Toc61117440"/>
      <w:bookmarkStart w:id="7028" w:name="_Toc67081292"/>
      <w:bookmarkStart w:id="7029" w:name="_Toc68770644"/>
      <w:bookmarkStart w:id="7030" w:name="_Toc74755707"/>
      <w:bookmarkStart w:id="7031" w:name="_Toc76506631"/>
      <w:bookmarkStart w:id="7032" w:name="_Toc83113550"/>
      <w:bookmarkStart w:id="7033" w:name="_Toc89876753"/>
      <w:bookmarkStart w:id="7034" w:name="_Toc98711653"/>
      <w:bookmarkStart w:id="7035" w:name="_Toc145097520"/>
      <w:bookmarkStart w:id="7036" w:name="_Toc161848770"/>
      <w:r w:rsidRPr="00B20AE8">
        <w:t>G.4</w:t>
      </w:r>
      <w:r w:rsidRPr="00B20AE8">
        <w:tab/>
      </w:r>
      <w:r w:rsidRPr="00B20AE8">
        <w:rPr>
          <w:rFonts w:cs="v4.2.0"/>
        </w:rPr>
        <w:t>Vibration</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4F5D3FEE" w14:textId="262A6B22" w:rsidR="007821CB" w:rsidRPr="00B20AE8" w:rsidRDefault="007821CB" w:rsidP="0039402F">
      <w:r w:rsidRPr="00B20AE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3D3C64">
        <w:t> </w:t>
      </w:r>
      <w:r w:rsidR="003D3C64" w:rsidRPr="00B20AE8">
        <w:t>[</w:t>
      </w:r>
      <w:r w:rsidRPr="00B20AE8">
        <w:t>27]. Other environmental conditions shall be within the ranges specified in annex G.2.</w:t>
      </w:r>
    </w:p>
    <w:p w14:paraId="476A5B03" w14:textId="77777777" w:rsidR="007821CB" w:rsidRPr="00B20AE8" w:rsidRDefault="007821CB" w:rsidP="0039402F">
      <w:pPr>
        <w:pStyle w:val="NO"/>
      </w:pPr>
      <w:r w:rsidRPr="00B20AE8">
        <w:t>NOTE:</w:t>
      </w:r>
      <w:r w:rsidRPr="00B20AE8">
        <w:tab/>
        <w:t>The higher levels of vibration may induce undue physical stress in to equipment after a prolonged series of tests. The testing body should only vibrate the equipment during the RF measurement process.</w:t>
      </w:r>
    </w:p>
    <w:p w14:paraId="56325BDA" w14:textId="77777777" w:rsidR="007821CB" w:rsidRPr="00B20AE8" w:rsidRDefault="007821CB" w:rsidP="007821CB">
      <w:pPr>
        <w:pStyle w:val="Heading1"/>
      </w:pPr>
      <w:bookmarkStart w:id="7037" w:name="_Toc21123379"/>
      <w:bookmarkStart w:id="7038" w:name="_Toc45907572"/>
      <w:bookmarkStart w:id="7039" w:name="_Toc53181676"/>
      <w:bookmarkStart w:id="7040" w:name="_Toc61117441"/>
      <w:bookmarkStart w:id="7041" w:name="_Toc67081293"/>
      <w:bookmarkStart w:id="7042" w:name="_Toc68770645"/>
      <w:bookmarkStart w:id="7043" w:name="_Toc74755708"/>
      <w:bookmarkStart w:id="7044" w:name="_Toc76506632"/>
      <w:bookmarkStart w:id="7045" w:name="_Toc83113551"/>
      <w:bookmarkStart w:id="7046" w:name="_Toc89876754"/>
      <w:bookmarkStart w:id="7047" w:name="_Toc98711654"/>
      <w:bookmarkStart w:id="7048" w:name="_Toc145097521"/>
      <w:bookmarkStart w:id="7049" w:name="_Toc161848771"/>
      <w:r w:rsidRPr="00B20AE8">
        <w:t>G.5</w:t>
      </w:r>
      <w:r w:rsidRPr="00B20AE8">
        <w:tab/>
      </w:r>
      <w:r w:rsidRPr="00B20AE8">
        <w:rPr>
          <w:rFonts w:cs="v4.2.0"/>
        </w:rPr>
        <w:t>Power supply</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p>
    <w:p w14:paraId="64FAAB43" w14:textId="77777777" w:rsidR="007821CB" w:rsidRPr="00B20AE8" w:rsidRDefault="007821CB" w:rsidP="0039402F">
      <w:r w:rsidRPr="00B20AE8">
        <w:t>When extreme power supply conditions are specified for a test, the test shall be performed at the standard upper and lower limits of operating voltage defined by manufacturer's declaration for the equipment under test.</w:t>
      </w:r>
    </w:p>
    <w:p w14:paraId="7F8906D9" w14:textId="77777777" w:rsidR="007821CB" w:rsidRPr="00B20AE8" w:rsidRDefault="007821CB" w:rsidP="0039402F">
      <w:r w:rsidRPr="00B20AE8">
        <w:t>Upper voltage limit:</w:t>
      </w:r>
    </w:p>
    <w:p w14:paraId="46D8A70C" w14:textId="29DB32F0" w:rsidR="007821CB" w:rsidRPr="00B20AE8" w:rsidRDefault="007821CB" w:rsidP="0039402F">
      <w:r w:rsidRPr="00B20AE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t> </w:t>
      </w:r>
      <w:r w:rsidR="003D3C64" w:rsidRPr="00B20AE8">
        <w:t>[</w:t>
      </w:r>
      <w:r w:rsidRPr="00B20AE8">
        <w:t>25] Test Ab/Ad and IEC 60068-2-2</w:t>
      </w:r>
      <w:r w:rsidR="003D3C64">
        <w:t> </w:t>
      </w:r>
      <w:r w:rsidR="003D3C64" w:rsidRPr="00B20AE8">
        <w:t>[</w:t>
      </w:r>
      <w:r w:rsidRPr="00B20AE8">
        <w:t>26] Test Bb/Bd: Dry Heat.</w:t>
      </w:r>
    </w:p>
    <w:p w14:paraId="008D46B6" w14:textId="77777777" w:rsidR="007821CB" w:rsidRPr="00B20AE8" w:rsidRDefault="007821CB" w:rsidP="0039402F">
      <w:r w:rsidRPr="00B20AE8">
        <w:t>Lower voltage limit:</w:t>
      </w:r>
    </w:p>
    <w:p w14:paraId="46DE754E" w14:textId="1CD043D1" w:rsidR="007821CB" w:rsidRPr="00B20AE8" w:rsidRDefault="007821CB" w:rsidP="0039402F">
      <w:r w:rsidRPr="00B20AE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t> </w:t>
      </w:r>
      <w:r w:rsidR="003D3C64" w:rsidRPr="00B20AE8">
        <w:t>[</w:t>
      </w:r>
      <w:r w:rsidRPr="00B20AE8">
        <w:t>25] Test Ab/Ad and IEC 60068-2-2</w:t>
      </w:r>
      <w:r w:rsidR="003D3C64">
        <w:t> </w:t>
      </w:r>
      <w:r w:rsidR="003D3C64" w:rsidRPr="00B20AE8">
        <w:t>[</w:t>
      </w:r>
      <w:r w:rsidRPr="00B20AE8">
        <w:t>26] Test Bb/Bd: Dry Heat.</w:t>
      </w:r>
    </w:p>
    <w:p w14:paraId="5F470C39" w14:textId="77777777" w:rsidR="007821CB" w:rsidRPr="00B20AE8" w:rsidRDefault="007821CB" w:rsidP="007821CB">
      <w:pPr>
        <w:pStyle w:val="Heading1"/>
        <w:rPr>
          <w:lang w:eastAsia="sv-SE"/>
        </w:rPr>
      </w:pPr>
      <w:bookmarkStart w:id="7050" w:name="_Toc21123380"/>
      <w:bookmarkStart w:id="7051" w:name="_Toc45907573"/>
      <w:bookmarkStart w:id="7052" w:name="_Toc53181677"/>
      <w:bookmarkStart w:id="7053" w:name="_Toc61117442"/>
      <w:bookmarkStart w:id="7054" w:name="_Toc67081294"/>
      <w:bookmarkStart w:id="7055" w:name="_Toc68770646"/>
      <w:bookmarkStart w:id="7056" w:name="_Toc74755709"/>
      <w:bookmarkStart w:id="7057" w:name="_Toc76506633"/>
      <w:bookmarkStart w:id="7058" w:name="_Toc83113552"/>
      <w:bookmarkStart w:id="7059" w:name="_Toc89876755"/>
      <w:bookmarkStart w:id="7060" w:name="_Toc98711655"/>
      <w:bookmarkStart w:id="7061" w:name="_Toc145097522"/>
      <w:bookmarkStart w:id="7062" w:name="_Toc161848772"/>
      <w:r w:rsidRPr="00B20AE8">
        <w:rPr>
          <w:lang w:eastAsia="sv-SE"/>
        </w:rPr>
        <w:t>G.6</w:t>
      </w:r>
      <w:r w:rsidRPr="00B20AE8">
        <w:rPr>
          <w:lang w:eastAsia="sv-SE"/>
        </w:rPr>
        <w:tab/>
        <w:t>Measurement of test environments</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43ACD8AC" w14:textId="77777777" w:rsidR="007821CB" w:rsidRPr="00B20AE8" w:rsidRDefault="007821CB" w:rsidP="0039402F">
      <w:pPr>
        <w:rPr>
          <w:lang w:eastAsia="sv-SE"/>
        </w:rPr>
      </w:pPr>
      <w:r w:rsidRPr="00B20AE8">
        <w:rPr>
          <w:lang w:eastAsia="sv-SE"/>
        </w:rPr>
        <w:t>The measurement accuracy of the BS test environments shall be:</w:t>
      </w:r>
    </w:p>
    <w:p w14:paraId="590122E3" w14:textId="77777777" w:rsidR="007821CB" w:rsidRPr="00B20AE8" w:rsidRDefault="007821CB" w:rsidP="0039402F">
      <w:pPr>
        <w:pStyle w:val="EW"/>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14:paraId="1BA44797" w14:textId="77777777" w:rsidR="007821CB" w:rsidRPr="00B20AE8" w:rsidRDefault="007821CB" w:rsidP="0039402F">
      <w:pPr>
        <w:pStyle w:val="EW"/>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14:paraId="085B3FA1" w14:textId="77777777" w:rsidR="007821CB" w:rsidRPr="00B20AE8" w:rsidRDefault="007821CB" w:rsidP="0039402F">
      <w:pPr>
        <w:pStyle w:val="EW"/>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14:paraId="2FA4B9D0" w14:textId="77777777" w:rsidR="007821CB" w:rsidRPr="00B20AE8" w:rsidRDefault="007821CB" w:rsidP="0039402F">
      <w:pPr>
        <w:pStyle w:val="EW"/>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14:paraId="5D792E7D" w14:textId="77777777" w:rsidR="007821CB" w:rsidRPr="00B20AE8" w:rsidRDefault="007821CB" w:rsidP="0039402F">
      <w:pPr>
        <w:pStyle w:val="EW"/>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14:paraId="0CF947A8" w14:textId="77777777" w:rsidR="007821CB" w:rsidRPr="00B20AE8" w:rsidRDefault="007821CB" w:rsidP="0039402F">
      <w:pPr>
        <w:pStyle w:val="EW"/>
        <w:rPr>
          <w:snapToGrid w:val="0"/>
          <w:lang w:eastAsia="sv-SE"/>
        </w:rPr>
      </w:pPr>
      <w:r w:rsidRPr="00B20AE8">
        <w:rPr>
          <w:snapToGrid w:val="0"/>
          <w:lang w:eastAsia="sv-SE"/>
        </w:rPr>
        <w:t>Vibration:</w:t>
      </w:r>
      <w:r w:rsidRPr="00B20AE8">
        <w:rPr>
          <w:snapToGrid w:val="0"/>
          <w:lang w:eastAsia="sv-SE"/>
        </w:rPr>
        <w:tab/>
        <w:t>10 %.</w:t>
      </w:r>
    </w:p>
    <w:p w14:paraId="523EAE21" w14:textId="77777777" w:rsidR="007821CB" w:rsidRPr="00B20AE8" w:rsidRDefault="007821CB" w:rsidP="0039402F">
      <w:pPr>
        <w:pStyle w:val="EX"/>
        <w:rPr>
          <w:snapToGrid w:val="0"/>
          <w:lang w:eastAsia="sv-SE"/>
        </w:rPr>
      </w:pPr>
      <w:r w:rsidRPr="00B20AE8">
        <w:rPr>
          <w:snapToGrid w:val="0"/>
          <w:lang w:eastAsia="sv-SE"/>
        </w:rPr>
        <w:t>Vibration frequency:</w:t>
      </w:r>
      <w:r w:rsidRPr="00B20AE8">
        <w:rPr>
          <w:snapToGrid w:val="0"/>
          <w:lang w:eastAsia="sv-SE"/>
        </w:rPr>
        <w:tab/>
        <w:t>0,1 Hz.</w:t>
      </w:r>
    </w:p>
    <w:p w14:paraId="49AB075F" w14:textId="77777777" w:rsidR="007821CB" w:rsidRPr="00B20AE8" w:rsidRDefault="007821CB" w:rsidP="0039402F">
      <w:r w:rsidRPr="00B20AE8">
        <w:t>The above values shall apply unless the test environment is otherwise controlled and the specification for the control of the test environment specifies the uncertainty for the parameter.</w:t>
      </w:r>
    </w:p>
    <w:p w14:paraId="4146AA1E" w14:textId="77777777" w:rsidR="007821CB" w:rsidRPr="00B20AE8" w:rsidRDefault="007821CB" w:rsidP="007821CB">
      <w:pPr>
        <w:pStyle w:val="Heading1"/>
        <w:rPr>
          <w:lang w:eastAsia="sv-SE"/>
        </w:rPr>
      </w:pPr>
      <w:bookmarkStart w:id="7063" w:name="_Toc21123381"/>
      <w:bookmarkStart w:id="7064" w:name="_Toc45907574"/>
      <w:bookmarkStart w:id="7065" w:name="_Toc53181678"/>
      <w:bookmarkStart w:id="7066" w:name="_Toc61117443"/>
      <w:bookmarkStart w:id="7067" w:name="_Toc67081295"/>
      <w:bookmarkStart w:id="7068" w:name="_Toc68770647"/>
      <w:bookmarkStart w:id="7069" w:name="_Toc74755710"/>
      <w:bookmarkStart w:id="7070" w:name="_Toc76506634"/>
      <w:bookmarkStart w:id="7071" w:name="_Toc83113553"/>
      <w:bookmarkStart w:id="7072" w:name="_Toc89876756"/>
      <w:bookmarkStart w:id="7073" w:name="_Toc98711656"/>
      <w:bookmarkStart w:id="7074" w:name="_Toc145097523"/>
      <w:bookmarkStart w:id="7075" w:name="_Toc161848773"/>
      <w:r w:rsidRPr="00B20AE8">
        <w:rPr>
          <w:lang w:eastAsia="sv-SE"/>
        </w:rPr>
        <w:t>G.7</w:t>
      </w:r>
      <w:r w:rsidRPr="00B20AE8">
        <w:rPr>
          <w:lang w:eastAsia="sv-SE"/>
        </w:rPr>
        <w:tab/>
        <w:t>OTA extreme test methods</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4EF91C3C" w14:textId="77777777" w:rsidR="007821CB" w:rsidRPr="00B20AE8" w:rsidRDefault="007821CB" w:rsidP="00D87C11">
      <w:pPr>
        <w:pStyle w:val="Heading2"/>
        <w:rPr>
          <w:lang w:eastAsia="sv-SE"/>
        </w:rPr>
      </w:pPr>
      <w:bookmarkStart w:id="7076" w:name="_Toc21123382"/>
      <w:bookmarkStart w:id="7077" w:name="_Toc45907575"/>
      <w:bookmarkStart w:id="7078" w:name="_Toc53181679"/>
      <w:bookmarkStart w:id="7079" w:name="_Toc61117444"/>
      <w:bookmarkStart w:id="7080" w:name="_Toc67081296"/>
      <w:bookmarkStart w:id="7081" w:name="_Toc68770648"/>
      <w:bookmarkStart w:id="7082" w:name="_Toc74755711"/>
      <w:bookmarkStart w:id="7083" w:name="_Toc76506635"/>
      <w:bookmarkStart w:id="7084" w:name="_Toc83113554"/>
      <w:bookmarkStart w:id="7085" w:name="_Toc89876757"/>
      <w:bookmarkStart w:id="7086" w:name="_Toc98711657"/>
      <w:bookmarkStart w:id="7087" w:name="_Toc145097524"/>
      <w:bookmarkStart w:id="7088" w:name="_Toc161848774"/>
      <w:r w:rsidRPr="00B20AE8">
        <w:rPr>
          <w:lang w:eastAsia="sv-SE"/>
        </w:rPr>
        <w:t>G.7.1</w:t>
      </w:r>
      <w:r w:rsidRPr="00B20AE8">
        <w:rPr>
          <w:lang w:eastAsia="sv-SE"/>
        </w:rPr>
        <w:tab/>
        <w:t>Direct far field method</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45BD13BF" w14:textId="77777777" w:rsidR="007821CB" w:rsidRPr="00B20AE8" w:rsidRDefault="007821CB" w:rsidP="0039402F">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1AB5A16" w14:textId="77777777" w:rsidR="007821CB" w:rsidRPr="00B20AE8" w:rsidRDefault="0051206F" w:rsidP="0039402F">
      <w:pPr>
        <w:pStyle w:val="TH"/>
        <w:rPr>
          <w:lang w:eastAsia="sv-SE"/>
        </w:rPr>
      </w:pPr>
      <w:r w:rsidRPr="00B20AE8">
        <w:rPr>
          <w:noProof/>
          <w:lang w:val="en-US"/>
        </w:rPr>
        <w:drawing>
          <wp:inline distT="0" distB="0" distL="0" distR="0" wp14:anchorId="5CE6345B" wp14:editId="06737E8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14:paraId="25ABAD59" w14:textId="77777777" w:rsidR="007821CB" w:rsidRPr="00B20AE8" w:rsidRDefault="007821CB" w:rsidP="0039402F">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14:paraId="46260161" w14:textId="77777777" w:rsidR="007821CB" w:rsidRPr="00B20AE8" w:rsidRDefault="007821CB" w:rsidP="0039402F">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14:paraId="3B0FD31C" w14:textId="77777777" w:rsidR="007821CB" w:rsidRPr="00B20AE8" w:rsidRDefault="007821CB" w:rsidP="0039402F">
      <w:pPr>
        <w:pStyle w:val="NO"/>
        <w:rPr>
          <w:rFonts w:eastAsia="MS PGothic"/>
        </w:rPr>
      </w:pPr>
      <w:r w:rsidRPr="00B20AE8">
        <w:rPr>
          <w:rFonts w:eastAsia="MS PGothic"/>
        </w:rPr>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14:paraId="6922B016" w14:textId="77777777" w:rsidR="007821CB" w:rsidRPr="00B20AE8" w:rsidRDefault="007821CB" w:rsidP="0039402F">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14:paraId="72CA30CD" w14:textId="77777777" w:rsidR="00286755" w:rsidRPr="00B20AE8" w:rsidRDefault="009F5684" w:rsidP="0039402F">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1BF2F7E" w14:textId="77777777" w:rsidR="007821CB" w:rsidRPr="00B20AE8" w:rsidRDefault="007821CB" w:rsidP="007821CB">
      <w:pPr>
        <w:pStyle w:val="Heading2"/>
        <w:rPr>
          <w:lang w:eastAsia="sv-SE"/>
        </w:rPr>
      </w:pPr>
      <w:bookmarkStart w:id="7089" w:name="_Toc21123383"/>
      <w:bookmarkStart w:id="7090" w:name="_Toc45907576"/>
      <w:bookmarkStart w:id="7091" w:name="_Toc53181680"/>
      <w:bookmarkStart w:id="7092" w:name="_Toc61117445"/>
      <w:bookmarkStart w:id="7093" w:name="_Toc67081297"/>
      <w:bookmarkStart w:id="7094" w:name="_Toc68770649"/>
      <w:bookmarkStart w:id="7095" w:name="_Toc74755712"/>
      <w:bookmarkStart w:id="7096" w:name="_Toc76506636"/>
      <w:bookmarkStart w:id="7097" w:name="_Toc83113555"/>
      <w:bookmarkStart w:id="7098" w:name="_Toc89876758"/>
      <w:bookmarkStart w:id="7099" w:name="_Toc98711658"/>
      <w:bookmarkStart w:id="7100" w:name="_Toc145097525"/>
      <w:bookmarkStart w:id="7101" w:name="_Toc161848775"/>
      <w:r w:rsidRPr="00B20AE8">
        <w:rPr>
          <w:lang w:eastAsia="sv-SE"/>
        </w:rPr>
        <w:t>G.7.2</w:t>
      </w:r>
      <w:r w:rsidRPr="00B20AE8">
        <w:rPr>
          <w:lang w:eastAsia="sv-SE"/>
        </w:rPr>
        <w:tab/>
        <w:t>Relative method</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2E8DDAE7" w14:textId="77777777" w:rsidR="007821CB" w:rsidRPr="00B20AE8" w:rsidRDefault="007821CB" w:rsidP="0039402F">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14:paraId="13139980" w14:textId="77777777" w:rsidR="007821CB" w:rsidRPr="00B20AE8" w:rsidRDefault="007821CB" w:rsidP="0039402F">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14:paraId="71F48536" w14:textId="77777777" w:rsidR="007821CB" w:rsidRPr="00B20AE8" w:rsidRDefault="0051206F" w:rsidP="0039402F">
      <w:pPr>
        <w:pStyle w:val="TH"/>
        <w:rPr>
          <w:lang w:eastAsia="sv-SE"/>
        </w:rPr>
      </w:pPr>
      <w:r w:rsidRPr="00B20AE8">
        <w:rPr>
          <w:noProof/>
          <w:lang w:val="en-US"/>
        </w:rPr>
        <w:drawing>
          <wp:inline distT="0" distB="0" distL="0" distR="0" wp14:anchorId="17C89625" wp14:editId="0534D247">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14:paraId="4CA74DEB" w14:textId="77777777" w:rsidR="007821CB" w:rsidRPr="00B20AE8" w:rsidRDefault="007821CB" w:rsidP="0039402F">
      <w:pPr>
        <w:pStyle w:val="TF"/>
        <w:rPr>
          <w:rFonts w:eastAsia="MS PGothic"/>
        </w:rPr>
      </w:pPr>
      <w:r w:rsidRPr="00B20AE8">
        <w:t xml:space="preserve">Figure F.7.2-1: </w:t>
      </w:r>
      <w:r w:rsidRPr="00B20AE8">
        <w:rPr>
          <w:rFonts w:eastAsia="MS PGothic"/>
        </w:rPr>
        <w:t>Measurement set up for Extreme conditions for EIRP accuracy using difference method</w:t>
      </w:r>
    </w:p>
    <w:p w14:paraId="49652063" w14:textId="77777777" w:rsidR="007821CB" w:rsidRPr="00B20AE8" w:rsidRDefault="007821CB" w:rsidP="0039402F">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14:paraId="47986502" w14:textId="77777777" w:rsidR="007821CB" w:rsidRPr="00B20AE8" w:rsidRDefault="001535E6" w:rsidP="0039402F">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14:paraId="2A9832BB" w14:textId="05DA8863" w:rsidR="00F437E4" w:rsidRDefault="009F5684" w:rsidP="0039402F">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3F01BC9A" w14:textId="77777777" w:rsidR="00F437E4" w:rsidRPr="006604EE" w:rsidRDefault="00F437E4" w:rsidP="0039402F">
      <w:bookmarkStart w:id="7102" w:name="_Toc21123384"/>
      <w:bookmarkStart w:id="7103" w:name="_Toc45907577"/>
      <w:bookmarkStart w:id="7104" w:name="_Toc53181681"/>
      <w:r>
        <w:br w:type="page"/>
      </w:r>
    </w:p>
    <w:p w14:paraId="77DF5AAC" w14:textId="6823C321" w:rsidR="00DD6845" w:rsidRPr="00B20AE8" w:rsidRDefault="007821CB" w:rsidP="00CB597C">
      <w:pPr>
        <w:pStyle w:val="Heading8"/>
      </w:pPr>
      <w:bookmarkStart w:id="7105" w:name="_Toc61117446"/>
      <w:bookmarkStart w:id="7106" w:name="_Toc67081298"/>
      <w:bookmarkStart w:id="7107" w:name="_Toc68770650"/>
      <w:bookmarkStart w:id="7108" w:name="_Toc74755713"/>
      <w:bookmarkStart w:id="7109" w:name="_Toc76506637"/>
      <w:bookmarkStart w:id="7110" w:name="_Toc83113556"/>
      <w:bookmarkStart w:id="7111" w:name="_Toc89876759"/>
      <w:bookmarkStart w:id="7112" w:name="_Toc98711659"/>
      <w:bookmarkStart w:id="7113" w:name="_Toc145097526"/>
      <w:bookmarkStart w:id="7114" w:name="_Toc161848776"/>
      <w:r w:rsidRPr="00B20AE8">
        <w:t xml:space="preserve">Annex H (informative): </w:t>
      </w:r>
      <w:r w:rsidRPr="00B20AE8">
        <w:br/>
        <w:t>Measuring noise close to noise-floor</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4EA66402" w14:textId="77777777" w:rsidR="007821CB" w:rsidRPr="00B20AE8" w:rsidRDefault="007821CB" w:rsidP="0039402F">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14:paraId="60576D60" w14:textId="6D994827" w:rsidR="007821CB" w:rsidRPr="00B20AE8" w:rsidRDefault="0051206F" w:rsidP="0039402F">
      <w:pPr>
        <w:pStyle w:val="TH"/>
      </w:pPr>
      <w:r w:rsidRPr="00B20AE8">
        <w:rPr>
          <w:noProof/>
          <w:lang w:val="en-US"/>
        </w:rPr>
        <w:drawing>
          <wp:inline distT="0" distB="0" distL="0" distR="0" wp14:anchorId="5673902F" wp14:editId="2A6F433A">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3D3C64">
        <w:t xml:space="preserve"> </w:t>
      </w:r>
      <w:r w:rsidRPr="00B20AE8">
        <w:rPr>
          <w:noProof/>
          <w:lang w:val="en-US"/>
        </w:rPr>
        <w:drawing>
          <wp:inline distT="0" distB="0" distL="0" distR="0" wp14:anchorId="0972CDFB" wp14:editId="1454DBB8">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50BF51D" w14:textId="77777777" w:rsidR="007821CB" w:rsidRPr="00B20AE8" w:rsidRDefault="007821CB" w:rsidP="0039402F">
      <w:pPr>
        <w:pStyle w:val="TH"/>
        <w:rPr>
          <w:lang w:val="en-US"/>
        </w:rPr>
      </w:pPr>
      <w:r w:rsidRPr="00B20AE8">
        <w:t xml:space="preserve">Figure </w:t>
      </w:r>
      <w:r w:rsidRPr="00B20AE8">
        <w:rPr>
          <w:lang w:val="en-US"/>
        </w:rPr>
        <w:t>H-1: Relative noise measurement</w:t>
      </w:r>
    </w:p>
    <w:p w14:paraId="06C708F8" w14:textId="77777777" w:rsidR="007821CB" w:rsidRPr="00B20AE8" w:rsidRDefault="007821CB" w:rsidP="0039402F">
      <w:r w:rsidRPr="00B20AE8">
        <w:t>The absolute emission level in decibel scale is calculated as:</w:t>
      </w:r>
    </w:p>
    <w:p w14:paraId="1CAFC4BF" w14:textId="77777777" w:rsidR="007821CB" w:rsidRPr="00B20AE8" w:rsidRDefault="0051206F" w:rsidP="0039402F">
      <w:pPr>
        <w:rPr>
          <w:lang w:val="en-US"/>
        </w:rPr>
      </w:pPr>
      <w:r w:rsidRPr="00B20AE8">
        <w:rPr>
          <w:noProof/>
          <w:lang w:val="en-US"/>
        </w:rPr>
        <w:drawing>
          <wp:inline distT="0" distB="0" distL="0" distR="0" wp14:anchorId="167DEAE7" wp14:editId="77A95736">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7115" w:name="_Hlk521396356"/>
      <w:r w:rsidR="007821CB" w:rsidRPr="00B20AE8">
        <w:rPr>
          <w:rFonts w:ascii="Symbol" w:hAnsi="Symbol"/>
          <w:i/>
        </w:rPr>
        <w:t></w:t>
      </w:r>
      <w:r w:rsidR="007821CB" w:rsidRPr="00B20AE8">
        <w:rPr>
          <w:i/>
          <w:vertAlign w:val="subscript"/>
        </w:rPr>
        <w:t>2</w:t>
      </w:r>
      <w:bookmarkEnd w:id="7115"/>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14:paraId="5933236C" w14:textId="77777777" w:rsidR="00F437E4" w:rsidRPr="006604EE" w:rsidRDefault="00F437E4" w:rsidP="0039402F">
      <w:bookmarkStart w:id="7116" w:name="_Toc21123385"/>
      <w:bookmarkStart w:id="7117" w:name="_Toc45907578"/>
      <w:bookmarkStart w:id="7118" w:name="_Toc53181682"/>
      <w:r>
        <w:br w:type="page"/>
      </w:r>
    </w:p>
    <w:p w14:paraId="259AE9B6" w14:textId="3F3B18CC" w:rsidR="00DD6845" w:rsidRPr="00B20AE8" w:rsidRDefault="00080512" w:rsidP="00CB597C">
      <w:pPr>
        <w:pStyle w:val="Heading8"/>
        <w:rPr>
          <w:lang w:val="fr-FR"/>
        </w:rPr>
      </w:pPr>
      <w:bookmarkStart w:id="7119" w:name="_Toc61117447"/>
      <w:bookmarkStart w:id="7120" w:name="_Toc67081299"/>
      <w:bookmarkStart w:id="7121" w:name="_Toc68770651"/>
      <w:bookmarkStart w:id="7122" w:name="_Toc74755714"/>
      <w:bookmarkStart w:id="7123" w:name="_Toc76506638"/>
      <w:bookmarkStart w:id="7124" w:name="_Toc83113557"/>
      <w:bookmarkStart w:id="7125" w:name="_Toc89876760"/>
      <w:bookmarkStart w:id="7126" w:name="_Toc98711660"/>
      <w:bookmarkStart w:id="7127" w:name="_Toc145097527"/>
      <w:bookmarkStart w:id="7128" w:name="_Toc161848777"/>
      <w:r w:rsidRPr="00B20AE8">
        <w:t xml:space="preserve">Annex </w:t>
      </w:r>
      <w:r w:rsidR="00A45680" w:rsidRPr="00B20AE8">
        <w:t>I</w:t>
      </w:r>
      <w:r w:rsidRPr="00B20AE8">
        <w:t xml:space="preserve"> (informative):</w:t>
      </w:r>
      <w:r w:rsidRPr="00B20AE8">
        <w:br/>
        <w:t>Change history</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F339F" w:rsidRPr="00B20AE8" w14:paraId="40043533" w14:textId="77777777" w:rsidTr="00D6557C">
        <w:trPr>
          <w:cantSplit/>
        </w:trPr>
        <w:tc>
          <w:tcPr>
            <w:tcW w:w="9639" w:type="dxa"/>
            <w:gridSpan w:val="8"/>
            <w:tcBorders>
              <w:bottom w:val="nil"/>
            </w:tcBorders>
            <w:shd w:val="solid" w:color="FFFFFF" w:fill="auto"/>
          </w:tcPr>
          <w:p w14:paraId="26A917D6" w14:textId="77777777" w:rsidR="0007730D" w:rsidRPr="00B20AE8" w:rsidRDefault="0007730D" w:rsidP="0039402F">
            <w:pPr>
              <w:pStyle w:val="TAH"/>
              <w:rPr>
                <w:sz w:val="16"/>
              </w:rPr>
            </w:pPr>
            <w:r w:rsidRPr="00B20AE8">
              <w:t>Change history</w:t>
            </w:r>
          </w:p>
        </w:tc>
      </w:tr>
      <w:tr w:rsidR="004F339F" w:rsidRPr="00F437E4" w14:paraId="1B27B54B" w14:textId="77777777" w:rsidTr="00D6557C">
        <w:tc>
          <w:tcPr>
            <w:tcW w:w="800" w:type="dxa"/>
            <w:shd w:val="pct10" w:color="auto" w:fill="FFFFFF"/>
          </w:tcPr>
          <w:p w14:paraId="7C79B1CD" w14:textId="77777777" w:rsidR="0007730D" w:rsidRPr="00F437E4" w:rsidRDefault="0007730D" w:rsidP="0039402F">
            <w:pPr>
              <w:pStyle w:val="TAH"/>
            </w:pPr>
            <w:r w:rsidRPr="00F437E4">
              <w:t>Date</w:t>
            </w:r>
          </w:p>
        </w:tc>
        <w:tc>
          <w:tcPr>
            <w:tcW w:w="800" w:type="dxa"/>
            <w:shd w:val="pct10" w:color="auto" w:fill="FFFFFF"/>
          </w:tcPr>
          <w:p w14:paraId="63A7023A" w14:textId="77777777" w:rsidR="0007730D" w:rsidRPr="00F437E4" w:rsidRDefault="0007730D" w:rsidP="0039402F">
            <w:pPr>
              <w:pStyle w:val="TAH"/>
            </w:pPr>
            <w:r w:rsidRPr="00F437E4">
              <w:t>Meeting</w:t>
            </w:r>
          </w:p>
        </w:tc>
        <w:tc>
          <w:tcPr>
            <w:tcW w:w="952" w:type="dxa"/>
            <w:shd w:val="pct10" w:color="auto" w:fill="FFFFFF"/>
          </w:tcPr>
          <w:p w14:paraId="190D558C" w14:textId="77777777" w:rsidR="0007730D" w:rsidRPr="00F437E4" w:rsidRDefault="0007730D" w:rsidP="0039402F">
            <w:pPr>
              <w:pStyle w:val="TAH"/>
            </w:pPr>
            <w:r w:rsidRPr="00F437E4">
              <w:t>TDoc</w:t>
            </w:r>
          </w:p>
        </w:tc>
        <w:tc>
          <w:tcPr>
            <w:tcW w:w="567" w:type="dxa"/>
            <w:shd w:val="pct10" w:color="auto" w:fill="FFFFFF"/>
          </w:tcPr>
          <w:p w14:paraId="2F97939B" w14:textId="77777777" w:rsidR="0007730D" w:rsidRPr="00F437E4" w:rsidRDefault="0007730D" w:rsidP="0039402F">
            <w:pPr>
              <w:pStyle w:val="TAH"/>
            </w:pPr>
            <w:r w:rsidRPr="00F437E4">
              <w:t>CR</w:t>
            </w:r>
          </w:p>
        </w:tc>
        <w:tc>
          <w:tcPr>
            <w:tcW w:w="425" w:type="dxa"/>
            <w:shd w:val="pct10" w:color="auto" w:fill="FFFFFF"/>
          </w:tcPr>
          <w:p w14:paraId="6506808A" w14:textId="77777777" w:rsidR="0007730D" w:rsidRPr="00F437E4" w:rsidRDefault="0007730D" w:rsidP="0039402F">
            <w:pPr>
              <w:pStyle w:val="TAH"/>
            </w:pPr>
            <w:r w:rsidRPr="00F437E4">
              <w:t>Rev</w:t>
            </w:r>
          </w:p>
        </w:tc>
        <w:tc>
          <w:tcPr>
            <w:tcW w:w="425" w:type="dxa"/>
            <w:shd w:val="pct10" w:color="auto" w:fill="FFFFFF"/>
          </w:tcPr>
          <w:p w14:paraId="457E292A" w14:textId="77777777" w:rsidR="0007730D" w:rsidRPr="00F437E4" w:rsidRDefault="0007730D" w:rsidP="0039402F">
            <w:pPr>
              <w:pStyle w:val="TAH"/>
            </w:pPr>
            <w:r w:rsidRPr="00F437E4">
              <w:t>Cat</w:t>
            </w:r>
          </w:p>
        </w:tc>
        <w:tc>
          <w:tcPr>
            <w:tcW w:w="4962" w:type="dxa"/>
            <w:shd w:val="pct10" w:color="auto" w:fill="FFFFFF"/>
          </w:tcPr>
          <w:p w14:paraId="13FE13D7" w14:textId="77777777" w:rsidR="0007730D" w:rsidRPr="00F437E4" w:rsidRDefault="0007730D" w:rsidP="0039402F">
            <w:pPr>
              <w:pStyle w:val="TAH"/>
            </w:pPr>
            <w:r w:rsidRPr="00F437E4">
              <w:t>Subject/Comment</w:t>
            </w:r>
          </w:p>
        </w:tc>
        <w:tc>
          <w:tcPr>
            <w:tcW w:w="708" w:type="dxa"/>
            <w:shd w:val="pct10" w:color="auto" w:fill="FFFFFF"/>
          </w:tcPr>
          <w:p w14:paraId="154BE1F2" w14:textId="77777777" w:rsidR="0007730D" w:rsidRPr="00F437E4" w:rsidRDefault="0007730D" w:rsidP="0039402F">
            <w:pPr>
              <w:pStyle w:val="TAH"/>
            </w:pPr>
            <w:r w:rsidRPr="00F437E4">
              <w:t>New version</w:t>
            </w:r>
          </w:p>
        </w:tc>
      </w:tr>
      <w:tr w:rsidR="004F339F" w:rsidRPr="00B20AE8" w14:paraId="01365F37" w14:textId="77777777" w:rsidTr="00D6557C">
        <w:tc>
          <w:tcPr>
            <w:tcW w:w="800" w:type="dxa"/>
            <w:shd w:val="solid" w:color="FFFFFF" w:fill="auto"/>
          </w:tcPr>
          <w:p w14:paraId="5D62B072" w14:textId="77777777" w:rsidR="0007730D" w:rsidRPr="00B20AE8" w:rsidRDefault="0007730D" w:rsidP="0039402F">
            <w:pPr>
              <w:pStyle w:val="TAL"/>
              <w:rPr>
                <w:lang w:eastAsia="zh-CN"/>
              </w:rPr>
            </w:pPr>
            <w:r w:rsidRPr="00B20AE8">
              <w:t>2016-02</w:t>
            </w:r>
          </w:p>
        </w:tc>
        <w:tc>
          <w:tcPr>
            <w:tcW w:w="800" w:type="dxa"/>
            <w:shd w:val="solid" w:color="FFFFFF" w:fill="auto"/>
          </w:tcPr>
          <w:p w14:paraId="2E17FA14" w14:textId="77777777" w:rsidR="0007730D" w:rsidRPr="00B20AE8" w:rsidRDefault="0007730D" w:rsidP="0039402F">
            <w:pPr>
              <w:pStyle w:val="TAL"/>
              <w:rPr>
                <w:lang w:eastAsia="zh-CN"/>
              </w:rPr>
            </w:pPr>
            <w:r w:rsidRPr="00B20AE8">
              <w:t>RAN4#78</w:t>
            </w:r>
          </w:p>
        </w:tc>
        <w:tc>
          <w:tcPr>
            <w:tcW w:w="952" w:type="dxa"/>
            <w:shd w:val="solid" w:color="FFFFFF" w:fill="auto"/>
          </w:tcPr>
          <w:p w14:paraId="68E1A3FC" w14:textId="77777777" w:rsidR="0007730D" w:rsidRPr="00443DDE" w:rsidRDefault="0007730D" w:rsidP="0039402F">
            <w:pPr>
              <w:pStyle w:val="TAL"/>
              <w:rPr>
                <w:lang w:eastAsia="zh-CN"/>
              </w:rPr>
            </w:pPr>
            <w:r w:rsidRPr="00443DDE">
              <w:t>R4-161118</w:t>
            </w:r>
          </w:p>
        </w:tc>
        <w:tc>
          <w:tcPr>
            <w:tcW w:w="567" w:type="dxa"/>
            <w:shd w:val="solid" w:color="FFFFFF" w:fill="auto"/>
          </w:tcPr>
          <w:p w14:paraId="335CE8C4" w14:textId="77777777" w:rsidR="0007730D" w:rsidRPr="00B20AE8" w:rsidRDefault="0007730D" w:rsidP="0039402F">
            <w:pPr>
              <w:pStyle w:val="TAL"/>
            </w:pPr>
          </w:p>
        </w:tc>
        <w:tc>
          <w:tcPr>
            <w:tcW w:w="425" w:type="dxa"/>
            <w:shd w:val="solid" w:color="FFFFFF" w:fill="auto"/>
          </w:tcPr>
          <w:p w14:paraId="0E5A8877" w14:textId="77777777" w:rsidR="0007730D" w:rsidRPr="00B20AE8" w:rsidRDefault="0007730D" w:rsidP="0039402F">
            <w:pPr>
              <w:pStyle w:val="TAL"/>
            </w:pPr>
          </w:p>
        </w:tc>
        <w:tc>
          <w:tcPr>
            <w:tcW w:w="425" w:type="dxa"/>
            <w:shd w:val="solid" w:color="FFFFFF" w:fill="auto"/>
          </w:tcPr>
          <w:p w14:paraId="4231E7DD" w14:textId="77777777" w:rsidR="0007730D" w:rsidRPr="00B20AE8" w:rsidRDefault="0007730D" w:rsidP="0039402F">
            <w:pPr>
              <w:pStyle w:val="TAL"/>
            </w:pPr>
          </w:p>
        </w:tc>
        <w:tc>
          <w:tcPr>
            <w:tcW w:w="4962" w:type="dxa"/>
            <w:shd w:val="solid" w:color="FFFFFF" w:fill="auto"/>
          </w:tcPr>
          <w:p w14:paraId="0F98F0B1" w14:textId="77777777" w:rsidR="0007730D" w:rsidRPr="00B20AE8" w:rsidRDefault="0007730D" w:rsidP="0039402F">
            <w:pPr>
              <w:pStyle w:val="TAL"/>
              <w:rPr>
                <w:lang w:eastAsia="zh-CN"/>
              </w:rPr>
            </w:pPr>
            <w:r w:rsidRPr="00B20AE8">
              <w:t>Specification structure</w:t>
            </w:r>
          </w:p>
        </w:tc>
        <w:tc>
          <w:tcPr>
            <w:tcW w:w="708" w:type="dxa"/>
            <w:shd w:val="solid" w:color="FFFFFF" w:fill="auto"/>
          </w:tcPr>
          <w:p w14:paraId="79565CE3" w14:textId="77777777" w:rsidR="0007730D" w:rsidRPr="00B20AE8" w:rsidRDefault="0007730D" w:rsidP="0039402F">
            <w:pPr>
              <w:pStyle w:val="TAL"/>
              <w:rPr>
                <w:lang w:eastAsia="zh-CN"/>
              </w:rPr>
            </w:pPr>
            <w:r w:rsidRPr="00B20AE8">
              <w:t>0.1.0</w:t>
            </w:r>
          </w:p>
        </w:tc>
      </w:tr>
      <w:tr w:rsidR="004F339F" w:rsidRPr="00B20AE8" w14:paraId="12583718" w14:textId="77777777" w:rsidTr="00D6557C">
        <w:tc>
          <w:tcPr>
            <w:tcW w:w="800" w:type="dxa"/>
            <w:shd w:val="solid" w:color="FFFFFF" w:fill="auto"/>
          </w:tcPr>
          <w:p w14:paraId="1DEF6014" w14:textId="77777777" w:rsidR="0007730D" w:rsidRPr="00B20AE8" w:rsidRDefault="0007730D" w:rsidP="0039402F">
            <w:pPr>
              <w:pStyle w:val="TAL"/>
            </w:pPr>
            <w:r w:rsidRPr="00B20AE8">
              <w:t>2016-04</w:t>
            </w:r>
          </w:p>
        </w:tc>
        <w:tc>
          <w:tcPr>
            <w:tcW w:w="800" w:type="dxa"/>
            <w:shd w:val="solid" w:color="FFFFFF" w:fill="auto"/>
          </w:tcPr>
          <w:p w14:paraId="0345A15C" w14:textId="77777777" w:rsidR="0007730D" w:rsidRPr="00B20AE8" w:rsidRDefault="0007730D" w:rsidP="0039402F">
            <w:pPr>
              <w:pStyle w:val="TAL"/>
            </w:pPr>
            <w:r w:rsidRPr="00B20AE8">
              <w:t>RAN4#78bis</w:t>
            </w:r>
          </w:p>
        </w:tc>
        <w:tc>
          <w:tcPr>
            <w:tcW w:w="952" w:type="dxa"/>
            <w:shd w:val="solid" w:color="FFFFFF" w:fill="auto"/>
          </w:tcPr>
          <w:p w14:paraId="214BE6FB" w14:textId="77777777" w:rsidR="0007730D" w:rsidRPr="00443DDE" w:rsidRDefault="0007730D" w:rsidP="0039402F">
            <w:pPr>
              <w:pStyle w:val="TAL"/>
            </w:pPr>
            <w:r w:rsidRPr="00443DDE">
              <w:t>R4-162524</w:t>
            </w:r>
          </w:p>
        </w:tc>
        <w:tc>
          <w:tcPr>
            <w:tcW w:w="567" w:type="dxa"/>
            <w:shd w:val="solid" w:color="FFFFFF" w:fill="auto"/>
          </w:tcPr>
          <w:p w14:paraId="77E8EEE1" w14:textId="77777777" w:rsidR="0007730D" w:rsidRPr="00B20AE8" w:rsidRDefault="0007730D" w:rsidP="0039402F">
            <w:pPr>
              <w:pStyle w:val="TAL"/>
            </w:pPr>
          </w:p>
        </w:tc>
        <w:tc>
          <w:tcPr>
            <w:tcW w:w="425" w:type="dxa"/>
            <w:shd w:val="solid" w:color="FFFFFF" w:fill="auto"/>
          </w:tcPr>
          <w:p w14:paraId="3E213612" w14:textId="77777777" w:rsidR="0007730D" w:rsidRPr="00B20AE8" w:rsidRDefault="0007730D" w:rsidP="0039402F">
            <w:pPr>
              <w:pStyle w:val="TAL"/>
            </w:pPr>
          </w:p>
        </w:tc>
        <w:tc>
          <w:tcPr>
            <w:tcW w:w="425" w:type="dxa"/>
            <w:shd w:val="solid" w:color="FFFFFF" w:fill="auto"/>
          </w:tcPr>
          <w:p w14:paraId="1B242A3B" w14:textId="77777777" w:rsidR="0007730D" w:rsidRPr="00B20AE8" w:rsidRDefault="0007730D" w:rsidP="0039402F">
            <w:pPr>
              <w:pStyle w:val="TAL"/>
            </w:pPr>
          </w:p>
        </w:tc>
        <w:tc>
          <w:tcPr>
            <w:tcW w:w="4962" w:type="dxa"/>
            <w:shd w:val="solid" w:color="FFFFFF" w:fill="auto"/>
          </w:tcPr>
          <w:p w14:paraId="5574DD2B" w14:textId="77777777" w:rsidR="0007730D" w:rsidRPr="00B20AE8" w:rsidRDefault="0007730D" w:rsidP="0039402F">
            <w:pPr>
              <w:pStyle w:val="TAL"/>
            </w:pPr>
            <w:r w:rsidRPr="00B20AE8">
              <w:t>R4-161370</w:t>
            </w:r>
            <w:r w:rsidRPr="00B20AE8">
              <w:tab/>
              <w:t>- TP for TS 37.145-2: Adding Annex for relations between core and conformance requirements</w:t>
            </w:r>
          </w:p>
        </w:tc>
        <w:tc>
          <w:tcPr>
            <w:tcW w:w="708" w:type="dxa"/>
            <w:shd w:val="solid" w:color="FFFFFF" w:fill="auto"/>
          </w:tcPr>
          <w:p w14:paraId="7F559C40" w14:textId="77777777" w:rsidR="0007730D" w:rsidRPr="00B20AE8" w:rsidRDefault="0007730D" w:rsidP="0039402F">
            <w:pPr>
              <w:pStyle w:val="TAL"/>
            </w:pPr>
            <w:r w:rsidRPr="00B20AE8">
              <w:t>0.2.0</w:t>
            </w:r>
          </w:p>
        </w:tc>
      </w:tr>
      <w:tr w:rsidR="004F339F" w:rsidRPr="00B20AE8" w14:paraId="63F838A3" w14:textId="77777777" w:rsidTr="00D6557C">
        <w:tc>
          <w:tcPr>
            <w:tcW w:w="800" w:type="dxa"/>
            <w:shd w:val="solid" w:color="FFFFFF" w:fill="auto"/>
          </w:tcPr>
          <w:p w14:paraId="5D46404D" w14:textId="77777777" w:rsidR="0007730D" w:rsidRPr="00B20AE8" w:rsidRDefault="0007730D" w:rsidP="0039402F">
            <w:pPr>
              <w:pStyle w:val="TAL"/>
            </w:pPr>
            <w:r w:rsidRPr="00B20AE8">
              <w:t>2016-05</w:t>
            </w:r>
          </w:p>
        </w:tc>
        <w:tc>
          <w:tcPr>
            <w:tcW w:w="800" w:type="dxa"/>
            <w:shd w:val="solid" w:color="FFFFFF" w:fill="auto"/>
          </w:tcPr>
          <w:p w14:paraId="6B1DA6BB" w14:textId="77777777" w:rsidR="0007730D" w:rsidRPr="00B20AE8" w:rsidRDefault="0007730D" w:rsidP="0039402F">
            <w:pPr>
              <w:pStyle w:val="TAL"/>
            </w:pPr>
            <w:r w:rsidRPr="00B20AE8">
              <w:t>RAN4#79</w:t>
            </w:r>
          </w:p>
        </w:tc>
        <w:tc>
          <w:tcPr>
            <w:tcW w:w="952" w:type="dxa"/>
            <w:shd w:val="solid" w:color="FFFFFF" w:fill="auto"/>
          </w:tcPr>
          <w:p w14:paraId="6B924F30" w14:textId="77777777" w:rsidR="0007730D" w:rsidRPr="00443DDE" w:rsidRDefault="0007730D" w:rsidP="0039402F">
            <w:pPr>
              <w:pStyle w:val="TAL"/>
            </w:pPr>
            <w:r w:rsidRPr="00443DDE">
              <w:t>R4-164927</w:t>
            </w:r>
          </w:p>
        </w:tc>
        <w:tc>
          <w:tcPr>
            <w:tcW w:w="567" w:type="dxa"/>
            <w:shd w:val="solid" w:color="FFFFFF" w:fill="auto"/>
          </w:tcPr>
          <w:p w14:paraId="66F4DCFF" w14:textId="77777777" w:rsidR="0007730D" w:rsidRPr="00B20AE8" w:rsidRDefault="0007730D" w:rsidP="0039402F">
            <w:pPr>
              <w:pStyle w:val="TAL"/>
            </w:pPr>
          </w:p>
        </w:tc>
        <w:tc>
          <w:tcPr>
            <w:tcW w:w="425" w:type="dxa"/>
            <w:shd w:val="solid" w:color="FFFFFF" w:fill="auto"/>
          </w:tcPr>
          <w:p w14:paraId="5ACF0684" w14:textId="77777777" w:rsidR="0007730D" w:rsidRPr="00B20AE8" w:rsidRDefault="0007730D" w:rsidP="0039402F">
            <w:pPr>
              <w:pStyle w:val="TAL"/>
            </w:pPr>
          </w:p>
        </w:tc>
        <w:tc>
          <w:tcPr>
            <w:tcW w:w="425" w:type="dxa"/>
            <w:shd w:val="solid" w:color="FFFFFF" w:fill="auto"/>
          </w:tcPr>
          <w:p w14:paraId="5339D4A9" w14:textId="77777777" w:rsidR="0007730D" w:rsidRPr="00B20AE8" w:rsidRDefault="0007730D" w:rsidP="0039402F">
            <w:pPr>
              <w:pStyle w:val="TAL"/>
            </w:pPr>
          </w:p>
        </w:tc>
        <w:tc>
          <w:tcPr>
            <w:tcW w:w="4962" w:type="dxa"/>
            <w:shd w:val="solid" w:color="FFFFFF" w:fill="auto"/>
          </w:tcPr>
          <w:p w14:paraId="6CA04802" w14:textId="77777777" w:rsidR="0007730D" w:rsidRPr="00B20AE8" w:rsidRDefault="0007730D" w:rsidP="0039402F">
            <w:pPr>
              <w:pStyle w:val="TAL"/>
            </w:pPr>
            <w:r w:rsidRPr="00B20AE8">
              <w:t>R4-164717 - TP to TS 37.145 (part 2) sections 1-5</w:t>
            </w:r>
          </w:p>
          <w:p w14:paraId="5BF77527" w14:textId="77777777" w:rsidR="0007730D" w:rsidRPr="00B20AE8" w:rsidRDefault="0007730D" w:rsidP="0039402F">
            <w:pPr>
              <w:pStyle w:val="TAL"/>
            </w:pPr>
            <w:r w:rsidRPr="00B20AE8">
              <w:t>R4-164718 - TP for TS 37.145-2: Addition of radiated transmit power conformance test requirement in clause 6</w:t>
            </w:r>
          </w:p>
          <w:p w14:paraId="3F563FE5" w14:textId="77777777" w:rsidR="0007730D" w:rsidRPr="00B20AE8" w:rsidRDefault="0007730D" w:rsidP="0039402F">
            <w:pPr>
              <w:pStyle w:val="TAL"/>
            </w:pPr>
            <w:r w:rsidRPr="00B20AE8">
              <w:t>R4-164719 - TP to TS 37.145 (part 2) section 7 - Radiated receiver characteristics</w:t>
            </w:r>
          </w:p>
        </w:tc>
        <w:tc>
          <w:tcPr>
            <w:tcW w:w="708" w:type="dxa"/>
            <w:shd w:val="solid" w:color="FFFFFF" w:fill="auto"/>
          </w:tcPr>
          <w:p w14:paraId="6ADE0F27" w14:textId="77777777" w:rsidR="0007730D" w:rsidRPr="00B20AE8" w:rsidRDefault="0007730D" w:rsidP="0039402F">
            <w:pPr>
              <w:pStyle w:val="TAL"/>
            </w:pPr>
            <w:r w:rsidRPr="00B20AE8">
              <w:t>0.3.0</w:t>
            </w:r>
          </w:p>
        </w:tc>
      </w:tr>
      <w:tr w:rsidR="004F339F" w:rsidRPr="00B20AE8" w14:paraId="69797890" w14:textId="77777777" w:rsidTr="00D6557C">
        <w:tc>
          <w:tcPr>
            <w:tcW w:w="800" w:type="dxa"/>
            <w:shd w:val="solid" w:color="FFFFFF" w:fill="auto"/>
          </w:tcPr>
          <w:p w14:paraId="44A1AD97" w14:textId="77777777" w:rsidR="0007730D" w:rsidRPr="00B20AE8" w:rsidRDefault="0007730D" w:rsidP="0039402F">
            <w:pPr>
              <w:pStyle w:val="TAL"/>
            </w:pPr>
            <w:r w:rsidRPr="00B20AE8">
              <w:t>2016-08</w:t>
            </w:r>
          </w:p>
        </w:tc>
        <w:tc>
          <w:tcPr>
            <w:tcW w:w="800" w:type="dxa"/>
            <w:shd w:val="solid" w:color="FFFFFF" w:fill="auto"/>
          </w:tcPr>
          <w:p w14:paraId="098D54AC" w14:textId="77777777" w:rsidR="0007730D" w:rsidRPr="00B20AE8" w:rsidRDefault="0007730D" w:rsidP="0039402F">
            <w:pPr>
              <w:pStyle w:val="TAL"/>
            </w:pPr>
            <w:r w:rsidRPr="00B20AE8">
              <w:t>RAN4#80</w:t>
            </w:r>
          </w:p>
        </w:tc>
        <w:tc>
          <w:tcPr>
            <w:tcW w:w="952" w:type="dxa"/>
            <w:shd w:val="solid" w:color="FFFFFF" w:fill="auto"/>
          </w:tcPr>
          <w:p w14:paraId="0DF603A8" w14:textId="77777777" w:rsidR="0007730D" w:rsidRPr="00443DDE" w:rsidRDefault="0007730D" w:rsidP="0039402F">
            <w:pPr>
              <w:pStyle w:val="TAL"/>
            </w:pPr>
            <w:r w:rsidRPr="00443DDE">
              <w:t>R4-167179</w:t>
            </w:r>
          </w:p>
        </w:tc>
        <w:tc>
          <w:tcPr>
            <w:tcW w:w="567" w:type="dxa"/>
            <w:shd w:val="solid" w:color="FFFFFF" w:fill="auto"/>
          </w:tcPr>
          <w:p w14:paraId="31F70E36" w14:textId="77777777" w:rsidR="0007730D" w:rsidRPr="00B20AE8" w:rsidRDefault="0007730D" w:rsidP="0039402F">
            <w:pPr>
              <w:pStyle w:val="TAL"/>
            </w:pPr>
          </w:p>
        </w:tc>
        <w:tc>
          <w:tcPr>
            <w:tcW w:w="425" w:type="dxa"/>
            <w:shd w:val="solid" w:color="FFFFFF" w:fill="auto"/>
          </w:tcPr>
          <w:p w14:paraId="6DE900B6" w14:textId="77777777" w:rsidR="0007730D" w:rsidRPr="00B20AE8" w:rsidRDefault="0007730D" w:rsidP="0039402F">
            <w:pPr>
              <w:pStyle w:val="TAL"/>
            </w:pPr>
          </w:p>
        </w:tc>
        <w:tc>
          <w:tcPr>
            <w:tcW w:w="425" w:type="dxa"/>
            <w:shd w:val="solid" w:color="FFFFFF" w:fill="auto"/>
          </w:tcPr>
          <w:p w14:paraId="1ECD30D1" w14:textId="77777777" w:rsidR="0007730D" w:rsidRPr="00B20AE8" w:rsidRDefault="0007730D" w:rsidP="0039402F">
            <w:pPr>
              <w:pStyle w:val="TAL"/>
            </w:pPr>
          </w:p>
        </w:tc>
        <w:tc>
          <w:tcPr>
            <w:tcW w:w="4962" w:type="dxa"/>
            <w:shd w:val="solid" w:color="FFFFFF" w:fill="auto"/>
          </w:tcPr>
          <w:p w14:paraId="40D68E94" w14:textId="11A15512" w:rsidR="0007730D" w:rsidRPr="00B20AE8" w:rsidRDefault="0007730D" w:rsidP="0039402F">
            <w:pPr>
              <w:pStyle w:val="TAL"/>
            </w:pPr>
            <w:r w:rsidRPr="00B20AE8">
              <w:t>R4-166422</w:t>
            </w:r>
            <w:r w:rsidR="003D3C64">
              <w:t xml:space="preserve"> </w:t>
            </w:r>
            <w:r w:rsidRPr="00B20AE8">
              <w:t>- TP to 3GPP TS 37.145-2 - clean up</w:t>
            </w:r>
          </w:p>
          <w:p w14:paraId="022896A4" w14:textId="1A2D2AFD" w:rsidR="0007730D" w:rsidRPr="00B20AE8" w:rsidRDefault="0007730D" w:rsidP="0039402F">
            <w:pPr>
              <w:pStyle w:val="TAL"/>
            </w:pPr>
            <w:r w:rsidRPr="00B20AE8">
              <w:t>R4-166218</w:t>
            </w:r>
            <w:r w:rsidR="003D3C64">
              <w:t xml:space="preserve"> </w:t>
            </w:r>
            <w:r w:rsidRPr="00B20AE8">
              <w:t>- TP for TS 37.145-2: Editorial correction on table numbers</w:t>
            </w:r>
          </w:p>
          <w:p w14:paraId="6A27C101" w14:textId="77777777" w:rsidR="0007730D" w:rsidRPr="00B20AE8" w:rsidRDefault="0007730D" w:rsidP="0039402F">
            <w:pPr>
              <w:pStyle w:val="TAL"/>
            </w:pPr>
            <w:r w:rsidRPr="00B20AE8">
              <w:t>R4-166567 - TP to TS 37.145-2: Manufacturer declarations consistency improvements</w:t>
            </w:r>
          </w:p>
          <w:p w14:paraId="122442BF" w14:textId="6A037438" w:rsidR="0007730D" w:rsidRPr="00B20AE8" w:rsidRDefault="0007730D" w:rsidP="0039402F">
            <w:pPr>
              <w:pStyle w:val="TAL"/>
            </w:pPr>
            <w:r w:rsidRPr="00B20AE8">
              <w:t>R4-166938</w:t>
            </w:r>
            <w:r w:rsidR="003D3C64">
              <w:t xml:space="preserve"> </w:t>
            </w:r>
            <w:r w:rsidRPr="00B20AE8">
              <w:t xml:space="preserve">- TP for TS 37.145-2: Improvements of text in </w:t>
            </w:r>
            <w:r w:rsidR="003D3C64">
              <w:t>clause</w:t>
            </w:r>
            <w:r w:rsidRPr="00B20AE8">
              <w:t xml:space="preserve"> 4.8</w:t>
            </w:r>
          </w:p>
          <w:p w14:paraId="14215BC7" w14:textId="77777777" w:rsidR="0007730D" w:rsidRPr="00B20AE8" w:rsidRDefault="0007730D" w:rsidP="0039402F">
            <w:pPr>
              <w:pStyle w:val="TAL"/>
            </w:pPr>
            <w:r w:rsidRPr="00B20AE8">
              <w:t>R4-166940 TP for TS 37.145-2: Improvements on text relating to the reference coordinate system</w:t>
            </w:r>
          </w:p>
          <w:p w14:paraId="5ECA9238" w14:textId="77777777" w:rsidR="0007730D" w:rsidRPr="00B20AE8" w:rsidRDefault="0007730D" w:rsidP="0039402F">
            <w:pPr>
              <w:pStyle w:val="TAL"/>
            </w:pPr>
            <w:r w:rsidRPr="00B20AE8">
              <w:t>R4-166939 TP to TR 37.145-2: Test Requirements derivation: Annexes A, B, C, E</w:t>
            </w:r>
          </w:p>
          <w:p w14:paraId="1C585FA3" w14:textId="77777777" w:rsidR="0007730D" w:rsidRPr="00B20AE8" w:rsidRDefault="0007730D" w:rsidP="0039402F">
            <w:pPr>
              <w:pStyle w:val="TAL"/>
            </w:pPr>
            <w:r w:rsidRPr="00B20AE8">
              <w:t>R4-166929 TP to TS 37.145-2: Measurement uncertainties and TT values</w:t>
            </w:r>
          </w:p>
          <w:p w14:paraId="0559BC45" w14:textId="77777777" w:rsidR="0007730D" w:rsidRPr="00B20AE8" w:rsidRDefault="0007730D" w:rsidP="0039402F">
            <w:pPr>
              <w:pStyle w:val="TAL"/>
            </w:pPr>
            <w:r w:rsidRPr="00B20AE8">
              <w:t>R4-166931 TP for TS 37.145-2 - On OTA RX sensitivity requirements for AAS</w:t>
            </w:r>
          </w:p>
          <w:p w14:paraId="5E98648D" w14:textId="77777777" w:rsidR="0007730D" w:rsidRPr="00B20AE8" w:rsidRDefault="0007730D" w:rsidP="0039402F">
            <w:pPr>
              <w:pStyle w:val="TAL"/>
            </w:pPr>
            <w:r w:rsidRPr="00B20AE8">
              <w:t>R4-167191 TP to TR 37.145-2: definition and test procedure clarifications for EIRP and EIS</w:t>
            </w:r>
          </w:p>
        </w:tc>
        <w:tc>
          <w:tcPr>
            <w:tcW w:w="708" w:type="dxa"/>
            <w:shd w:val="solid" w:color="FFFFFF" w:fill="auto"/>
          </w:tcPr>
          <w:p w14:paraId="17566BFD" w14:textId="77777777" w:rsidR="0007730D" w:rsidRPr="00B20AE8" w:rsidRDefault="0007730D" w:rsidP="0039402F">
            <w:pPr>
              <w:pStyle w:val="TAL"/>
            </w:pPr>
            <w:r w:rsidRPr="00B20AE8">
              <w:t>0.4.0</w:t>
            </w:r>
          </w:p>
        </w:tc>
      </w:tr>
      <w:tr w:rsidR="004F339F" w:rsidRPr="00B20AE8" w14:paraId="4F2B9D14" w14:textId="77777777" w:rsidTr="00D6557C">
        <w:tc>
          <w:tcPr>
            <w:tcW w:w="800" w:type="dxa"/>
            <w:shd w:val="solid" w:color="FFFFFF" w:fill="auto"/>
          </w:tcPr>
          <w:p w14:paraId="74131A3B" w14:textId="77777777" w:rsidR="0007730D" w:rsidRPr="00B20AE8" w:rsidRDefault="0007730D" w:rsidP="0039402F">
            <w:pPr>
              <w:pStyle w:val="TAL"/>
            </w:pPr>
            <w:r w:rsidRPr="00B20AE8">
              <w:t>2016-09</w:t>
            </w:r>
          </w:p>
        </w:tc>
        <w:tc>
          <w:tcPr>
            <w:tcW w:w="800" w:type="dxa"/>
            <w:shd w:val="solid" w:color="FFFFFF" w:fill="auto"/>
          </w:tcPr>
          <w:p w14:paraId="1BE2352F" w14:textId="77777777" w:rsidR="0007730D" w:rsidRPr="00B20AE8" w:rsidRDefault="0007730D" w:rsidP="0039402F">
            <w:pPr>
              <w:pStyle w:val="TAL"/>
            </w:pPr>
            <w:r w:rsidRPr="00B20AE8">
              <w:t>RP</w:t>
            </w:r>
            <w:r w:rsidR="00844F41" w:rsidRPr="00B20AE8">
              <w:t>-</w:t>
            </w:r>
            <w:r w:rsidRPr="00B20AE8">
              <w:t>73</w:t>
            </w:r>
          </w:p>
        </w:tc>
        <w:tc>
          <w:tcPr>
            <w:tcW w:w="952" w:type="dxa"/>
            <w:shd w:val="solid" w:color="FFFFFF" w:fill="auto"/>
          </w:tcPr>
          <w:p w14:paraId="501F0758" w14:textId="77777777" w:rsidR="0007730D" w:rsidRPr="00443DDE" w:rsidRDefault="0007730D" w:rsidP="0039402F">
            <w:pPr>
              <w:pStyle w:val="TAL"/>
            </w:pPr>
            <w:r w:rsidRPr="00443DDE">
              <w:t>R</w:t>
            </w:r>
            <w:r w:rsidR="00844F41" w:rsidRPr="00443DDE">
              <w:t>P</w:t>
            </w:r>
            <w:r w:rsidRPr="00443DDE">
              <w:t>-161450</w:t>
            </w:r>
          </w:p>
        </w:tc>
        <w:tc>
          <w:tcPr>
            <w:tcW w:w="567" w:type="dxa"/>
            <w:shd w:val="solid" w:color="FFFFFF" w:fill="auto"/>
          </w:tcPr>
          <w:p w14:paraId="51698872" w14:textId="77777777" w:rsidR="0007730D" w:rsidRPr="00B20AE8" w:rsidRDefault="0007730D" w:rsidP="0039402F">
            <w:pPr>
              <w:pStyle w:val="TAL"/>
            </w:pPr>
          </w:p>
        </w:tc>
        <w:tc>
          <w:tcPr>
            <w:tcW w:w="425" w:type="dxa"/>
            <w:shd w:val="solid" w:color="FFFFFF" w:fill="auto"/>
          </w:tcPr>
          <w:p w14:paraId="58A45035" w14:textId="77777777" w:rsidR="0007730D" w:rsidRPr="00B20AE8" w:rsidRDefault="0007730D" w:rsidP="0039402F">
            <w:pPr>
              <w:pStyle w:val="TAL"/>
            </w:pPr>
          </w:p>
        </w:tc>
        <w:tc>
          <w:tcPr>
            <w:tcW w:w="425" w:type="dxa"/>
            <w:shd w:val="solid" w:color="FFFFFF" w:fill="auto"/>
          </w:tcPr>
          <w:p w14:paraId="32A5F671" w14:textId="77777777" w:rsidR="0007730D" w:rsidRPr="00B20AE8" w:rsidRDefault="0007730D" w:rsidP="0039402F">
            <w:pPr>
              <w:pStyle w:val="TAL"/>
            </w:pPr>
          </w:p>
        </w:tc>
        <w:tc>
          <w:tcPr>
            <w:tcW w:w="4962" w:type="dxa"/>
            <w:shd w:val="solid" w:color="FFFFFF" w:fill="auto"/>
          </w:tcPr>
          <w:p w14:paraId="23EC2A30" w14:textId="77777777" w:rsidR="0007730D" w:rsidRPr="00B20AE8" w:rsidRDefault="0007730D" w:rsidP="0039402F">
            <w:pPr>
              <w:pStyle w:val="TAL"/>
            </w:pPr>
            <w:r w:rsidRPr="00B20AE8">
              <w:t>Editorial corrections after review by ETSI editHelp</w:t>
            </w:r>
          </w:p>
        </w:tc>
        <w:tc>
          <w:tcPr>
            <w:tcW w:w="708" w:type="dxa"/>
            <w:shd w:val="solid" w:color="FFFFFF" w:fill="auto"/>
          </w:tcPr>
          <w:p w14:paraId="361B44D0" w14:textId="77777777" w:rsidR="0007730D" w:rsidRPr="00B20AE8" w:rsidRDefault="0007730D" w:rsidP="0039402F">
            <w:pPr>
              <w:pStyle w:val="TAL"/>
            </w:pPr>
            <w:r w:rsidRPr="00B20AE8">
              <w:t>1.0.0</w:t>
            </w:r>
          </w:p>
        </w:tc>
      </w:tr>
      <w:tr w:rsidR="004F339F" w:rsidRPr="00B20AE8" w14:paraId="4DAE1843" w14:textId="77777777" w:rsidTr="00D6557C">
        <w:tc>
          <w:tcPr>
            <w:tcW w:w="800" w:type="dxa"/>
            <w:shd w:val="solid" w:color="FFFFFF" w:fill="auto"/>
          </w:tcPr>
          <w:p w14:paraId="5735E6F9" w14:textId="77777777" w:rsidR="0007730D" w:rsidRPr="00B20AE8" w:rsidRDefault="0007730D" w:rsidP="0039402F">
            <w:pPr>
              <w:pStyle w:val="TAL"/>
            </w:pPr>
            <w:r w:rsidRPr="00B20AE8">
              <w:t>2016-09</w:t>
            </w:r>
          </w:p>
        </w:tc>
        <w:tc>
          <w:tcPr>
            <w:tcW w:w="800" w:type="dxa"/>
            <w:shd w:val="solid" w:color="FFFFFF" w:fill="auto"/>
          </w:tcPr>
          <w:p w14:paraId="49EACF13" w14:textId="77777777" w:rsidR="0007730D" w:rsidRPr="00B20AE8" w:rsidRDefault="0007730D" w:rsidP="0039402F">
            <w:pPr>
              <w:pStyle w:val="TAL"/>
            </w:pPr>
            <w:r w:rsidRPr="00B20AE8">
              <w:t>RP</w:t>
            </w:r>
            <w:r w:rsidR="00844F41" w:rsidRPr="00B20AE8">
              <w:t>-</w:t>
            </w:r>
            <w:r w:rsidRPr="00B20AE8">
              <w:t>73</w:t>
            </w:r>
          </w:p>
        </w:tc>
        <w:tc>
          <w:tcPr>
            <w:tcW w:w="952" w:type="dxa"/>
            <w:shd w:val="solid" w:color="FFFFFF" w:fill="auto"/>
          </w:tcPr>
          <w:p w14:paraId="5016E5F7" w14:textId="77777777" w:rsidR="0007730D" w:rsidRPr="00443DDE" w:rsidRDefault="0007730D" w:rsidP="0039402F">
            <w:pPr>
              <w:pStyle w:val="TAL"/>
            </w:pPr>
          </w:p>
        </w:tc>
        <w:tc>
          <w:tcPr>
            <w:tcW w:w="567" w:type="dxa"/>
            <w:shd w:val="solid" w:color="FFFFFF" w:fill="auto"/>
          </w:tcPr>
          <w:p w14:paraId="19811B4F" w14:textId="77777777" w:rsidR="0007730D" w:rsidRPr="00B20AE8" w:rsidRDefault="0007730D" w:rsidP="0039402F">
            <w:pPr>
              <w:pStyle w:val="TAL"/>
            </w:pPr>
          </w:p>
        </w:tc>
        <w:tc>
          <w:tcPr>
            <w:tcW w:w="425" w:type="dxa"/>
            <w:shd w:val="solid" w:color="FFFFFF" w:fill="auto"/>
          </w:tcPr>
          <w:p w14:paraId="090172BB" w14:textId="77777777" w:rsidR="0007730D" w:rsidRPr="00B20AE8" w:rsidRDefault="0007730D" w:rsidP="0039402F">
            <w:pPr>
              <w:pStyle w:val="TAL"/>
            </w:pPr>
          </w:p>
        </w:tc>
        <w:tc>
          <w:tcPr>
            <w:tcW w:w="425" w:type="dxa"/>
            <w:shd w:val="solid" w:color="FFFFFF" w:fill="auto"/>
          </w:tcPr>
          <w:p w14:paraId="179B18EC" w14:textId="77777777" w:rsidR="0007730D" w:rsidRPr="00B20AE8" w:rsidRDefault="0007730D" w:rsidP="0039402F">
            <w:pPr>
              <w:pStyle w:val="TAL"/>
            </w:pPr>
          </w:p>
        </w:tc>
        <w:tc>
          <w:tcPr>
            <w:tcW w:w="4962" w:type="dxa"/>
            <w:shd w:val="solid" w:color="FFFFFF" w:fill="auto"/>
          </w:tcPr>
          <w:p w14:paraId="3417D6EC" w14:textId="77777777" w:rsidR="0007730D" w:rsidRPr="00B20AE8" w:rsidRDefault="0007730D" w:rsidP="0039402F">
            <w:pPr>
              <w:pStyle w:val="TAL"/>
            </w:pPr>
            <w:r w:rsidRPr="00B20AE8">
              <w:t>TS was approved by RAN plenary</w:t>
            </w:r>
          </w:p>
        </w:tc>
        <w:tc>
          <w:tcPr>
            <w:tcW w:w="708" w:type="dxa"/>
            <w:shd w:val="solid" w:color="FFFFFF" w:fill="auto"/>
          </w:tcPr>
          <w:p w14:paraId="119CF6A0" w14:textId="77777777" w:rsidR="0007730D" w:rsidRPr="00B20AE8" w:rsidRDefault="0007730D" w:rsidP="0039402F">
            <w:pPr>
              <w:pStyle w:val="TAL"/>
            </w:pPr>
            <w:r w:rsidRPr="00B20AE8">
              <w:t>13.0.0</w:t>
            </w:r>
          </w:p>
        </w:tc>
      </w:tr>
      <w:tr w:rsidR="004F339F" w:rsidRPr="00B20AE8" w14:paraId="1C356B38" w14:textId="77777777" w:rsidTr="00D6557C">
        <w:tc>
          <w:tcPr>
            <w:tcW w:w="800" w:type="dxa"/>
            <w:shd w:val="solid" w:color="FFFFFF" w:fill="auto"/>
          </w:tcPr>
          <w:p w14:paraId="2AE5AEC3" w14:textId="77777777" w:rsidR="00844F41" w:rsidRPr="00B20AE8" w:rsidRDefault="00844F41" w:rsidP="0039402F">
            <w:pPr>
              <w:pStyle w:val="TAL"/>
            </w:pPr>
            <w:r w:rsidRPr="00B20AE8">
              <w:t>2016-12</w:t>
            </w:r>
          </w:p>
        </w:tc>
        <w:tc>
          <w:tcPr>
            <w:tcW w:w="800" w:type="dxa"/>
            <w:shd w:val="solid" w:color="FFFFFF" w:fill="auto"/>
          </w:tcPr>
          <w:p w14:paraId="486E424F" w14:textId="77777777" w:rsidR="00844F41" w:rsidRPr="00B20AE8" w:rsidRDefault="00844F41" w:rsidP="0039402F">
            <w:pPr>
              <w:pStyle w:val="TAL"/>
            </w:pPr>
            <w:r w:rsidRPr="00B20AE8">
              <w:t>RP-74</w:t>
            </w:r>
          </w:p>
        </w:tc>
        <w:tc>
          <w:tcPr>
            <w:tcW w:w="952" w:type="dxa"/>
            <w:shd w:val="solid" w:color="FFFFFF" w:fill="auto"/>
          </w:tcPr>
          <w:p w14:paraId="48F2B7E0" w14:textId="77777777" w:rsidR="00844F41" w:rsidRPr="00443DDE" w:rsidRDefault="00844F41" w:rsidP="0039402F">
            <w:pPr>
              <w:pStyle w:val="TAL"/>
            </w:pPr>
            <w:r w:rsidRPr="00443DDE">
              <w:t>RP-162422</w:t>
            </w:r>
          </w:p>
        </w:tc>
        <w:tc>
          <w:tcPr>
            <w:tcW w:w="567" w:type="dxa"/>
            <w:shd w:val="solid" w:color="FFFFFF" w:fill="auto"/>
          </w:tcPr>
          <w:p w14:paraId="2284EAC9" w14:textId="77777777" w:rsidR="00844F41" w:rsidRPr="00B20AE8" w:rsidRDefault="00844F41" w:rsidP="0039402F">
            <w:pPr>
              <w:pStyle w:val="TAL"/>
            </w:pPr>
            <w:r w:rsidRPr="00B20AE8">
              <w:t>0003</w:t>
            </w:r>
          </w:p>
        </w:tc>
        <w:tc>
          <w:tcPr>
            <w:tcW w:w="425" w:type="dxa"/>
            <w:shd w:val="solid" w:color="FFFFFF" w:fill="auto"/>
          </w:tcPr>
          <w:p w14:paraId="602FF5C3" w14:textId="77777777" w:rsidR="00844F41" w:rsidRPr="00B20AE8" w:rsidRDefault="00844F41" w:rsidP="0039402F">
            <w:pPr>
              <w:pStyle w:val="TAL"/>
            </w:pPr>
            <w:r w:rsidRPr="00B20AE8">
              <w:t>-</w:t>
            </w:r>
          </w:p>
        </w:tc>
        <w:tc>
          <w:tcPr>
            <w:tcW w:w="425" w:type="dxa"/>
            <w:shd w:val="solid" w:color="FFFFFF" w:fill="auto"/>
          </w:tcPr>
          <w:p w14:paraId="2AF42464" w14:textId="77777777" w:rsidR="00844F41" w:rsidRPr="00B20AE8" w:rsidRDefault="00844F41" w:rsidP="0039402F">
            <w:pPr>
              <w:pStyle w:val="TAL"/>
            </w:pPr>
            <w:r w:rsidRPr="00B20AE8">
              <w:t>A</w:t>
            </w:r>
          </w:p>
        </w:tc>
        <w:tc>
          <w:tcPr>
            <w:tcW w:w="4962" w:type="dxa"/>
            <w:shd w:val="solid" w:color="FFFFFF" w:fill="auto"/>
          </w:tcPr>
          <w:p w14:paraId="7324CF0A" w14:textId="77777777" w:rsidR="00844F41" w:rsidRPr="00B20AE8" w:rsidRDefault="00844F41" w:rsidP="0039402F">
            <w:pPr>
              <w:pStyle w:val="TAL"/>
            </w:pPr>
            <w:r w:rsidRPr="00B20AE8">
              <w:t>Correction of Manufacturer declaration description list in TS 37.145-2</w:t>
            </w:r>
          </w:p>
        </w:tc>
        <w:tc>
          <w:tcPr>
            <w:tcW w:w="708" w:type="dxa"/>
            <w:shd w:val="solid" w:color="FFFFFF" w:fill="auto"/>
          </w:tcPr>
          <w:p w14:paraId="6627B41B" w14:textId="77777777" w:rsidR="00844F41" w:rsidRPr="00B20AE8" w:rsidRDefault="00844F41" w:rsidP="0039402F">
            <w:pPr>
              <w:pStyle w:val="TAL"/>
            </w:pPr>
            <w:r w:rsidRPr="00B20AE8">
              <w:t>13.1.0</w:t>
            </w:r>
          </w:p>
        </w:tc>
      </w:tr>
      <w:tr w:rsidR="004F339F" w:rsidRPr="00B20AE8" w14:paraId="3525AFB7" w14:textId="77777777" w:rsidTr="00D6557C">
        <w:tc>
          <w:tcPr>
            <w:tcW w:w="800" w:type="dxa"/>
            <w:shd w:val="solid" w:color="FFFFFF" w:fill="auto"/>
          </w:tcPr>
          <w:p w14:paraId="485EFD0A" w14:textId="77777777" w:rsidR="009222EC" w:rsidRPr="00B20AE8" w:rsidRDefault="009222EC" w:rsidP="0039402F">
            <w:pPr>
              <w:pStyle w:val="TAL"/>
            </w:pPr>
            <w:r w:rsidRPr="00B20AE8">
              <w:t>2017-03</w:t>
            </w:r>
          </w:p>
        </w:tc>
        <w:tc>
          <w:tcPr>
            <w:tcW w:w="800" w:type="dxa"/>
            <w:shd w:val="solid" w:color="FFFFFF" w:fill="auto"/>
          </w:tcPr>
          <w:p w14:paraId="7F1E3D39" w14:textId="77777777" w:rsidR="009222EC" w:rsidRPr="00B20AE8" w:rsidRDefault="009222EC" w:rsidP="0039402F">
            <w:pPr>
              <w:pStyle w:val="TAL"/>
            </w:pPr>
            <w:r w:rsidRPr="00B20AE8">
              <w:t>RP-75</w:t>
            </w:r>
          </w:p>
        </w:tc>
        <w:tc>
          <w:tcPr>
            <w:tcW w:w="952" w:type="dxa"/>
            <w:shd w:val="solid" w:color="FFFFFF" w:fill="auto"/>
          </w:tcPr>
          <w:p w14:paraId="461FB6AE" w14:textId="77777777" w:rsidR="009222EC" w:rsidRPr="00443DDE" w:rsidRDefault="009222EC" w:rsidP="0039402F">
            <w:pPr>
              <w:pStyle w:val="TAL"/>
            </w:pPr>
            <w:r w:rsidRPr="00443DDE">
              <w:t>RP-170586</w:t>
            </w:r>
          </w:p>
        </w:tc>
        <w:tc>
          <w:tcPr>
            <w:tcW w:w="567" w:type="dxa"/>
            <w:shd w:val="solid" w:color="FFFFFF" w:fill="auto"/>
          </w:tcPr>
          <w:p w14:paraId="49B01E88" w14:textId="77777777" w:rsidR="009222EC" w:rsidRPr="00B20AE8" w:rsidRDefault="009222EC" w:rsidP="0039402F">
            <w:pPr>
              <w:pStyle w:val="TAL"/>
            </w:pPr>
            <w:r w:rsidRPr="00B20AE8">
              <w:t>0005</w:t>
            </w:r>
          </w:p>
        </w:tc>
        <w:tc>
          <w:tcPr>
            <w:tcW w:w="425" w:type="dxa"/>
            <w:shd w:val="solid" w:color="FFFFFF" w:fill="auto"/>
          </w:tcPr>
          <w:p w14:paraId="049021C6" w14:textId="77777777" w:rsidR="009222EC" w:rsidRPr="00B20AE8" w:rsidRDefault="009222EC" w:rsidP="0039402F">
            <w:pPr>
              <w:pStyle w:val="TAL"/>
            </w:pPr>
            <w:r w:rsidRPr="00B20AE8">
              <w:t>1</w:t>
            </w:r>
          </w:p>
        </w:tc>
        <w:tc>
          <w:tcPr>
            <w:tcW w:w="425" w:type="dxa"/>
            <w:shd w:val="solid" w:color="FFFFFF" w:fill="auto"/>
          </w:tcPr>
          <w:p w14:paraId="286C5EA8" w14:textId="77777777" w:rsidR="009222EC" w:rsidRPr="00B20AE8" w:rsidRDefault="009222EC" w:rsidP="0039402F">
            <w:pPr>
              <w:pStyle w:val="TAL"/>
            </w:pPr>
            <w:r w:rsidRPr="00B20AE8">
              <w:t>F</w:t>
            </w:r>
          </w:p>
        </w:tc>
        <w:tc>
          <w:tcPr>
            <w:tcW w:w="4962" w:type="dxa"/>
            <w:shd w:val="solid" w:color="FFFFFF" w:fill="auto"/>
          </w:tcPr>
          <w:p w14:paraId="60780F92" w14:textId="77777777" w:rsidR="009222EC" w:rsidRPr="00B20AE8" w:rsidRDefault="009222EC" w:rsidP="0039402F">
            <w:pPr>
              <w:pStyle w:val="TAL"/>
            </w:pPr>
            <w:r w:rsidRPr="00B20AE8">
              <w:t>TS 37.145-2: Clarification of test procedure for radiated transmit power</w:t>
            </w:r>
          </w:p>
        </w:tc>
        <w:tc>
          <w:tcPr>
            <w:tcW w:w="708" w:type="dxa"/>
            <w:shd w:val="solid" w:color="FFFFFF" w:fill="auto"/>
          </w:tcPr>
          <w:p w14:paraId="78FA4B3F" w14:textId="77777777" w:rsidR="009222EC" w:rsidRPr="00B20AE8" w:rsidRDefault="009222EC" w:rsidP="0039402F">
            <w:pPr>
              <w:pStyle w:val="TAL"/>
            </w:pPr>
            <w:r w:rsidRPr="00B20AE8">
              <w:t>13.2.0</w:t>
            </w:r>
          </w:p>
        </w:tc>
      </w:tr>
      <w:tr w:rsidR="004F339F" w:rsidRPr="00B20AE8" w14:paraId="01A76B4C" w14:textId="77777777" w:rsidTr="00D6557C">
        <w:tc>
          <w:tcPr>
            <w:tcW w:w="800" w:type="dxa"/>
            <w:shd w:val="solid" w:color="FFFFFF" w:fill="auto"/>
          </w:tcPr>
          <w:p w14:paraId="01D2D4D4" w14:textId="77777777" w:rsidR="009222EC" w:rsidRPr="00B20AE8" w:rsidRDefault="009222EC" w:rsidP="0039402F">
            <w:pPr>
              <w:pStyle w:val="TAL"/>
            </w:pPr>
            <w:r w:rsidRPr="00B20AE8">
              <w:t>2017-03</w:t>
            </w:r>
          </w:p>
        </w:tc>
        <w:tc>
          <w:tcPr>
            <w:tcW w:w="800" w:type="dxa"/>
            <w:shd w:val="solid" w:color="FFFFFF" w:fill="auto"/>
          </w:tcPr>
          <w:p w14:paraId="103B7839" w14:textId="77777777" w:rsidR="009222EC" w:rsidRPr="00B20AE8" w:rsidRDefault="009222EC" w:rsidP="0039402F">
            <w:pPr>
              <w:pStyle w:val="TAL"/>
            </w:pPr>
            <w:r w:rsidRPr="00B20AE8">
              <w:t>RP-75</w:t>
            </w:r>
          </w:p>
        </w:tc>
        <w:tc>
          <w:tcPr>
            <w:tcW w:w="952" w:type="dxa"/>
            <w:shd w:val="solid" w:color="FFFFFF" w:fill="auto"/>
          </w:tcPr>
          <w:p w14:paraId="547FE6D1" w14:textId="77777777" w:rsidR="009222EC" w:rsidRPr="00443DDE" w:rsidRDefault="009222EC" w:rsidP="0039402F">
            <w:pPr>
              <w:pStyle w:val="TAL"/>
            </w:pPr>
            <w:r w:rsidRPr="00443DDE">
              <w:t>RP-170586</w:t>
            </w:r>
          </w:p>
        </w:tc>
        <w:tc>
          <w:tcPr>
            <w:tcW w:w="567" w:type="dxa"/>
            <w:shd w:val="solid" w:color="FFFFFF" w:fill="auto"/>
          </w:tcPr>
          <w:p w14:paraId="49C6D50A" w14:textId="77777777" w:rsidR="009222EC" w:rsidRPr="00B20AE8" w:rsidRDefault="009222EC" w:rsidP="0039402F">
            <w:pPr>
              <w:pStyle w:val="TAL"/>
            </w:pPr>
            <w:r w:rsidRPr="00B20AE8">
              <w:t>0006</w:t>
            </w:r>
          </w:p>
        </w:tc>
        <w:tc>
          <w:tcPr>
            <w:tcW w:w="425" w:type="dxa"/>
            <w:shd w:val="solid" w:color="FFFFFF" w:fill="auto"/>
          </w:tcPr>
          <w:p w14:paraId="6BE7B6CC" w14:textId="77777777" w:rsidR="009222EC" w:rsidRPr="00B20AE8" w:rsidRDefault="009222EC" w:rsidP="0039402F">
            <w:pPr>
              <w:pStyle w:val="TAL"/>
            </w:pPr>
            <w:r w:rsidRPr="00B20AE8">
              <w:t>1</w:t>
            </w:r>
          </w:p>
        </w:tc>
        <w:tc>
          <w:tcPr>
            <w:tcW w:w="425" w:type="dxa"/>
            <w:shd w:val="solid" w:color="FFFFFF" w:fill="auto"/>
          </w:tcPr>
          <w:p w14:paraId="335CABF8" w14:textId="77777777" w:rsidR="009222EC" w:rsidRPr="00B20AE8" w:rsidRDefault="009222EC" w:rsidP="0039402F">
            <w:pPr>
              <w:pStyle w:val="TAL"/>
            </w:pPr>
            <w:r w:rsidRPr="00B20AE8">
              <w:t>F</w:t>
            </w:r>
          </w:p>
        </w:tc>
        <w:tc>
          <w:tcPr>
            <w:tcW w:w="4962" w:type="dxa"/>
            <w:shd w:val="solid" w:color="FFFFFF" w:fill="auto"/>
          </w:tcPr>
          <w:p w14:paraId="053E0650" w14:textId="77777777" w:rsidR="009222EC" w:rsidRPr="00B20AE8" w:rsidRDefault="009222EC" w:rsidP="0039402F">
            <w:pPr>
              <w:pStyle w:val="TAL"/>
            </w:pPr>
            <w:r w:rsidRPr="00B20AE8">
              <w:t>TS 37.145-2: Corrections</w:t>
            </w:r>
          </w:p>
        </w:tc>
        <w:tc>
          <w:tcPr>
            <w:tcW w:w="708" w:type="dxa"/>
            <w:shd w:val="solid" w:color="FFFFFF" w:fill="auto"/>
          </w:tcPr>
          <w:p w14:paraId="3784EDE6" w14:textId="77777777" w:rsidR="009222EC" w:rsidRPr="00B20AE8" w:rsidRDefault="009222EC" w:rsidP="0039402F">
            <w:pPr>
              <w:pStyle w:val="TAL"/>
            </w:pPr>
            <w:r w:rsidRPr="00B20AE8">
              <w:t>13.2.0</w:t>
            </w:r>
          </w:p>
        </w:tc>
      </w:tr>
      <w:bookmarkEnd w:id="6700"/>
      <w:tr w:rsidR="004F339F" w:rsidRPr="00B20AE8" w14:paraId="162BEBF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ECBF4D1" w14:textId="77777777" w:rsidR="00146E6E" w:rsidRPr="00B20AE8" w:rsidRDefault="00146E6E" w:rsidP="0039402F">
            <w:pPr>
              <w:pStyle w:val="TAL"/>
            </w:pPr>
            <w:r w:rsidRPr="00B20AE8">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B9DDD" w14:textId="77777777" w:rsidR="00146E6E" w:rsidRPr="00B20AE8" w:rsidRDefault="00146E6E" w:rsidP="0039402F">
            <w:pPr>
              <w:pStyle w:val="TAL"/>
            </w:pPr>
            <w:r w:rsidRPr="00B20AE8">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40582" w14:textId="77777777" w:rsidR="00146E6E" w:rsidRPr="00443DDE" w:rsidRDefault="00146E6E" w:rsidP="0039402F">
            <w:pPr>
              <w:pStyle w:val="TAL"/>
            </w:pPr>
            <w:r w:rsidRPr="00443DDE">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422B2" w14:textId="77777777" w:rsidR="00146E6E" w:rsidRPr="00B20AE8" w:rsidRDefault="00146E6E" w:rsidP="0039402F">
            <w:pPr>
              <w:pStyle w:val="TAL"/>
            </w:pPr>
            <w:r w:rsidRPr="00B20AE8">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D1AB" w14:textId="77777777" w:rsidR="00146E6E" w:rsidRPr="00B20AE8" w:rsidRDefault="00146E6E" w:rsidP="0039402F">
            <w:pPr>
              <w:pStyle w:val="TAL"/>
            </w:pPr>
            <w:r w:rsidRPr="00B20AE8">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6024" w14:textId="77777777" w:rsidR="00146E6E" w:rsidRPr="00B20AE8" w:rsidRDefault="00146E6E" w:rsidP="0039402F">
            <w:pPr>
              <w:pStyle w:val="TAL"/>
            </w:pPr>
            <w:r w:rsidRPr="00B20AE8">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828CF" w14:textId="77777777" w:rsidR="00146E6E" w:rsidRPr="00B20AE8" w:rsidRDefault="00146E6E" w:rsidP="0039402F">
            <w:pPr>
              <w:pStyle w:val="TAL"/>
            </w:pPr>
            <w:r w:rsidRPr="00B20AE8">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25DF8" w14:textId="77777777" w:rsidR="00146E6E" w:rsidRPr="00B20AE8" w:rsidRDefault="00146E6E" w:rsidP="0039402F">
            <w:pPr>
              <w:pStyle w:val="TAL"/>
            </w:pPr>
            <w:r w:rsidRPr="00B20AE8">
              <w:t>14.0.0</w:t>
            </w:r>
          </w:p>
        </w:tc>
      </w:tr>
      <w:tr w:rsidR="004F339F" w:rsidRPr="00B20AE8" w14:paraId="19EC22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E07C908" w14:textId="77777777" w:rsidR="00146E6E" w:rsidRPr="00B20AE8" w:rsidRDefault="00146E6E" w:rsidP="0039402F">
            <w:pPr>
              <w:pStyle w:val="TAL"/>
            </w:pPr>
            <w:r w:rsidRPr="00B20AE8">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80621" w14:textId="77777777" w:rsidR="00146E6E" w:rsidRPr="00B20AE8" w:rsidRDefault="00146E6E" w:rsidP="0039402F">
            <w:pPr>
              <w:pStyle w:val="TAL"/>
            </w:pPr>
            <w:r w:rsidRPr="00B20AE8">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0121A" w14:textId="77777777" w:rsidR="00146E6E" w:rsidRPr="00443DDE" w:rsidRDefault="00146E6E" w:rsidP="0039402F">
            <w:pPr>
              <w:pStyle w:val="TAL"/>
            </w:pPr>
            <w:r w:rsidRPr="00443DDE">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361DD" w14:textId="77777777" w:rsidR="00146E6E" w:rsidRPr="00B20AE8" w:rsidRDefault="00146E6E" w:rsidP="0039402F">
            <w:pPr>
              <w:pStyle w:val="TAL"/>
            </w:pPr>
            <w:r w:rsidRPr="00B20AE8">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E1CC6" w14:textId="77777777" w:rsidR="00146E6E" w:rsidRPr="00B20AE8" w:rsidRDefault="00146E6E"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2A855" w14:textId="77777777" w:rsidR="00146E6E" w:rsidRPr="00B20AE8" w:rsidRDefault="00146E6E" w:rsidP="0039402F">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7488" w14:textId="77777777" w:rsidR="00146E6E" w:rsidRPr="00B20AE8" w:rsidRDefault="00146E6E" w:rsidP="0039402F">
            <w:pPr>
              <w:pStyle w:val="TAL"/>
            </w:pPr>
            <w:r w:rsidRPr="00B20AE8">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37354" w14:textId="77777777" w:rsidR="00146E6E" w:rsidRPr="00B20AE8" w:rsidRDefault="00146E6E" w:rsidP="0039402F">
            <w:pPr>
              <w:pStyle w:val="TAL"/>
            </w:pPr>
            <w:r w:rsidRPr="00B20AE8">
              <w:t>14.1.0</w:t>
            </w:r>
          </w:p>
        </w:tc>
      </w:tr>
      <w:tr w:rsidR="004F339F" w:rsidRPr="00B20AE8" w14:paraId="0217565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B30A" w14:textId="77777777" w:rsidR="00146E6E" w:rsidRPr="00B20AE8" w:rsidRDefault="00146E6E" w:rsidP="0039402F">
            <w:pPr>
              <w:pStyle w:val="TAL"/>
            </w:pPr>
            <w:r w:rsidRPr="00B20AE8">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8462D" w14:textId="77777777" w:rsidR="00146E6E" w:rsidRPr="00B20AE8" w:rsidRDefault="00146E6E" w:rsidP="0039402F">
            <w:pPr>
              <w:pStyle w:val="TAL"/>
            </w:pPr>
            <w:r w:rsidRPr="00B20AE8">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8E106" w14:textId="77777777" w:rsidR="00146E6E" w:rsidRPr="00443DDE" w:rsidRDefault="00146E6E" w:rsidP="0039402F">
            <w:pPr>
              <w:pStyle w:val="TAL"/>
            </w:pPr>
            <w:r w:rsidRPr="00443DDE">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7141" w14:textId="77777777" w:rsidR="00146E6E" w:rsidRPr="00B20AE8" w:rsidRDefault="00146E6E" w:rsidP="0039402F">
            <w:pPr>
              <w:pStyle w:val="TAL"/>
            </w:pPr>
            <w:r w:rsidRPr="00B20AE8">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EAECB" w14:textId="77777777" w:rsidR="00146E6E" w:rsidRPr="00B20AE8" w:rsidRDefault="00146E6E"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475F8" w14:textId="77777777" w:rsidR="00146E6E" w:rsidRPr="00B20AE8" w:rsidRDefault="00146E6E" w:rsidP="0039402F">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64DE" w14:textId="77777777" w:rsidR="00146E6E" w:rsidRPr="00B20AE8" w:rsidRDefault="00146E6E" w:rsidP="0039402F">
            <w:pPr>
              <w:pStyle w:val="TAL"/>
            </w:pPr>
            <w:r w:rsidRPr="00B20AE8">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4DD9" w14:textId="77777777" w:rsidR="00146E6E" w:rsidRPr="00B20AE8" w:rsidRDefault="00146E6E" w:rsidP="0039402F">
            <w:pPr>
              <w:pStyle w:val="TAL"/>
            </w:pPr>
            <w:r w:rsidRPr="00B20AE8">
              <w:t>14.2.0</w:t>
            </w:r>
          </w:p>
        </w:tc>
      </w:tr>
      <w:tr w:rsidR="004F339F" w:rsidRPr="00B20AE8" w14:paraId="75645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457757C" w14:textId="77777777" w:rsidR="0080537E" w:rsidRPr="00B20AE8" w:rsidRDefault="0080537E" w:rsidP="0039402F">
            <w:pPr>
              <w:pStyle w:val="TAL"/>
            </w:pPr>
            <w:r w:rsidRPr="00B20AE8">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2ECE4" w14:textId="77777777" w:rsidR="0080537E" w:rsidRPr="00B20AE8" w:rsidRDefault="0080537E" w:rsidP="0039402F">
            <w:pPr>
              <w:pStyle w:val="TAL"/>
            </w:pPr>
            <w:r w:rsidRPr="00B20AE8">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86C550" w14:textId="77777777" w:rsidR="0080537E" w:rsidRPr="00443DDE" w:rsidRDefault="0080537E" w:rsidP="0039402F">
            <w:pPr>
              <w:pStyle w:val="TAL"/>
            </w:pPr>
            <w:r w:rsidRPr="00443DDE">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69C7" w14:textId="77777777" w:rsidR="0080537E" w:rsidRPr="00B20AE8" w:rsidRDefault="0080537E" w:rsidP="0039402F">
            <w:pPr>
              <w:pStyle w:val="TAL"/>
            </w:pPr>
            <w:r w:rsidRPr="00B20AE8">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B75B" w14:textId="77777777" w:rsidR="0080537E" w:rsidRPr="00B20AE8" w:rsidRDefault="0080537E"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0383" w14:textId="77777777" w:rsidR="0080537E" w:rsidRPr="00B20AE8" w:rsidRDefault="0080537E" w:rsidP="0039402F">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0902E" w14:textId="77777777" w:rsidR="0080537E" w:rsidRPr="00B20AE8" w:rsidRDefault="0080537E" w:rsidP="0039402F">
            <w:pPr>
              <w:pStyle w:val="TAL"/>
            </w:pPr>
            <w:r w:rsidRPr="00B20AE8">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81B83" w14:textId="77777777" w:rsidR="0080537E" w:rsidRPr="00B20AE8" w:rsidRDefault="0080537E" w:rsidP="0039402F">
            <w:pPr>
              <w:pStyle w:val="TAL"/>
            </w:pPr>
            <w:r w:rsidRPr="00B20AE8">
              <w:t>14.3.0</w:t>
            </w:r>
          </w:p>
        </w:tc>
      </w:tr>
      <w:tr w:rsidR="004F339F" w:rsidRPr="00B20AE8" w14:paraId="4661596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A1AB" w14:textId="77777777" w:rsidR="00C540D6" w:rsidRPr="00B20AE8" w:rsidRDefault="00C540D6" w:rsidP="0039402F">
            <w:pPr>
              <w:pStyle w:val="TAL"/>
            </w:pPr>
            <w:r w:rsidRPr="00B20AE8">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F95" w14:textId="77777777" w:rsidR="00C540D6" w:rsidRPr="00B20AE8" w:rsidRDefault="00C540D6" w:rsidP="0039402F">
            <w:pPr>
              <w:pStyle w:val="TAL"/>
            </w:pPr>
            <w:r w:rsidRPr="00B20AE8">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A3563" w14:textId="77777777" w:rsidR="00C540D6" w:rsidRPr="00443DDE" w:rsidRDefault="00C540D6" w:rsidP="0039402F">
            <w:pPr>
              <w:pStyle w:val="TAL"/>
            </w:pPr>
            <w:r w:rsidRPr="00443DDE">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F0423" w14:textId="77777777" w:rsidR="00C540D6" w:rsidRPr="00B20AE8" w:rsidRDefault="00C540D6" w:rsidP="0039402F">
            <w:pPr>
              <w:pStyle w:val="TAL"/>
            </w:pPr>
            <w:r w:rsidRPr="00B20AE8">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E7F24" w14:textId="77777777" w:rsidR="00C540D6" w:rsidRPr="00B20AE8" w:rsidRDefault="00C540D6"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C68" w14:textId="77777777" w:rsidR="00C540D6" w:rsidRPr="00B20AE8" w:rsidRDefault="00C540D6" w:rsidP="0039402F">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B3EF" w14:textId="77777777" w:rsidR="00C540D6" w:rsidRPr="00B20AE8" w:rsidRDefault="00C540D6" w:rsidP="0039402F">
            <w:pPr>
              <w:pStyle w:val="TAL"/>
            </w:pPr>
            <w:r w:rsidRPr="00B20AE8">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D63A" w14:textId="77777777" w:rsidR="00C540D6" w:rsidRPr="00B20AE8" w:rsidRDefault="00C540D6" w:rsidP="0039402F">
            <w:pPr>
              <w:pStyle w:val="TAL"/>
            </w:pPr>
            <w:r w:rsidRPr="00B20AE8">
              <w:t>14.4.0</w:t>
            </w:r>
          </w:p>
        </w:tc>
      </w:tr>
      <w:tr w:rsidR="004F339F" w:rsidRPr="00B20AE8" w14:paraId="518FFF1C"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DE" w14:textId="77777777" w:rsidR="003D589C" w:rsidRPr="00B20AE8" w:rsidRDefault="003D589C" w:rsidP="0039402F">
            <w:pPr>
              <w:pStyle w:val="TAL"/>
            </w:pPr>
            <w:r w:rsidRPr="00B20AE8">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4D0C3" w14:textId="77777777" w:rsidR="003D589C" w:rsidRPr="00B20AE8" w:rsidRDefault="003D589C" w:rsidP="0039402F">
            <w:pPr>
              <w:pStyle w:val="TAL"/>
            </w:pPr>
            <w:r w:rsidRPr="00B20AE8">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CC3" w14:textId="77777777" w:rsidR="003D589C" w:rsidRPr="00443DDE" w:rsidRDefault="003D589C" w:rsidP="0039402F">
            <w:pPr>
              <w:pStyle w:val="TAL"/>
            </w:pPr>
            <w:r w:rsidRPr="00443DDE">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A919" w14:textId="77777777" w:rsidR="003D589C" w:rsidRPr="00B20AE8" w:rsidRDefault="003D589C" w:rsidP="0039402F">
            <w:pPr>
              <w:pStyle w:val="TAL"/>
            </w:pPr>
            <w:r w:rsidRPr="00B20AE8">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71020" w14:textId="77777777" w:rsidR="003D589C" w:rsidRPr="00B20AE8" w:rsidRDefault="003D589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298FA" w14:textId="77777777" w:rsidR="003D589C" w:rsidRPr="00B20AE8" w:rsidRDefault="003D589C" w:rsidP="0039402F">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3AA99" w14:textId="77777777" w:rsidR="003D589C" w:rsidRPr="00B20AE8" w:rsidRDefault="003D589C" w:rsidP="0039402F">
            <w:pPr>
              <w:pStyle w:val="TAL"/>
            </w:pPr>
            <w:r w:rsidRPr="00B20AE8">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4B27B" w14:textId="77777777" w:rsidR="003D589C" w:rsidRPr="00B20AE8" w:rsidRDefault="003D589C" w:rsidP="0039402F">
            <w:pPr>
              <w:pStyle w:val="TAL"/>
            </w:pPr>
            <w:r w:rsidRPr="00B20AE8">
              <w:t>14</w:t>
            </w:r>
            <w:r w:rsidR="00405350" w:rsidRPr="00B20AE8">
              <w:rPr>
                <w:rFonts w:eastAsiaTheme="minorEastAsia" w:hint="eastAsia"/>
                <w:lang w:eastAsia="ko-KR"/>
              </w:rPr>
              <w:t>.</w:t>
            </w:r>
            <w:r w:rsidRPr="00B20AE8">
              <w:t>5.0</w:t>
            </w:r>
          </w:p>
        </w:tc>
      </w:tr>
      <w:tr w:rsidR="004F339F" w:rsidRPr="00B20AE8" w14:paraId="162DE9D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C3ABAA1" w14:textId="77777777" w:rsidR="004C3FF2" w:rsidRPr="00B20AE8" w:rsidRDefault="004C3FF2" w:rsidP="0039402F">
            <w:pPr>
              <w:pStyle w:val="TAL"/>
            </w:pPr>
            <w:r w:rsidRPr="00B20AE8">
              <w:t>201</w:t>
            </w:r>
            <w:r w:rsidRPr="00B20AE8">
              <w:rPr>
                <w:rFonts w:hint="eastAsia"/>
              </w:rPr>
              <w:t>8</w:t>
            </w:r>
            <w:r w:rsidRPr="00B20AE8">
              <w:t>-0</w:t>
            </w:r>
            <w:r w:rsidRPr="00B20AE8">
              <w:rPr>
                <w:rFonts w:hint="eastAsia"/>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663B8" w14:textId="77777777" w:rsidR="004C3FF2" w:rsidRPr="00B20AE8" w:rsidRDefault="004C3FF2" w:rsidP="0039402F">
            <w:pPr>
              <w:pStyle w:val="TAL"/>
            </w:pPr>
            <w:r w:rsidRPr="00B20AE8">
              <w:rPr>
                <w:rFonts w:hint="eastAsia"/>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FC4A48" w14:textId="77777777" w:rsidR="004C3FF2" w:rsidRPr="00443DDE" w:rsidRDefault="004C3FF2" w:rsidP="0039402F">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A8E17" w14:textId="77777777" w:rsidR="004C3FF2" w:rsidRPr="00B20AE8" w:rsidRDefault="004C3FF2"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9CB57" w14:textId="77777777" w:rsidR="004C3FF2" w:rsidRPr="00B20AE8" w:rsidRDefault="004C3FF2"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AB148" w14:textId="77777777" w:rsidR="004C3FF2" w:rsidRPr="00B20AE8" w:rsidRDefault="004C3FF2" w:rsidP="0039402F">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FE78D" w14:textId="77777777" w:rsidR="004C3FF2" w:rsidRPr="00B20AE8" w:rsidRDefault="004C3FF2" w:rsidP="0039402F">
            <w:pPr>
              <w:pStyle w:val="TAL"/>
            </w:pPr>
            <w:r w:rsidRPr="00B20AE8">
              <w:t>Update to Rel-1</w:t>
            </w:r>
            <w:r w:rsidRPr="00B20AE8">
              <w:rPr>
                <w:rFonts w:hint="eastAsia"/>
              </w:rPr>
              <w:t>5</w:t>
            </w:r>
            <w:r w:rsidRPr="00B20AE8">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089B" w14:textId="77777777" w:rsidR="004C3FF2" w:rsidRPr="00B20AE8" w:rsidRDefault="004C3FF2" w:rsidP="0039402F">
            <w:pPr>
              <w:pStyle w:val="TAL"/>
            </w:pPr>
            <w:r w:rsidRPr="00B20AE8">
              <w:t>1</w:t>
            </w:r>
            <w:r w:rsidRPr="00B20AE8">
              <w:rPr>
                <w:rFonts w:hint="eastAsia"/>
              </w:rPr>
              <w:t>5</w:t>
            </w:r>
            <w:r w:rsidRPr="00B20AE8">
              <w:t>.0.0</w:t>
            </w:r>
          </w:p>
        </w:tc>
      </w:tr>
      <w:tr w:rsidR="004F339F" w:rsidRPr="00B20AE8" w14:paraId="4E67224A"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A71AF07" w14:textId="77777777" w:rsidR="001535E6" w:rsidRPr="00B20AE8" w:rsidRDefault="001535E6" w:rsidP="0039402F">
            <w:pPr>
              <w:pStyle w:val="TAL"/>
            </w:pPr>
            <w:r w:rsidRPr="00B20AE8">
              <w:t>201</w:t>
            </w:r>
            <w:r w:rsidRPr="00B20AE8">
              <w:rPr>
                <w:rFonts w:hint="eastAsia"/>
              </w:rPr>
              <w:t>8</w:t>
            </w:r>
            <w:r w:rsidRPr="00B20AE8">
              <w:t>-0</w:t>
            </w:r>
            <w:r w:rsidRPr="00B20AE8">
              <w:rPr>
                <w:rFonts w:hint="eastAsia"/>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A763" w14:textId="77777777" w:rsidR="001535E6" w:rsidRPr="00B20AE8" w:rsidRDefault="001535E6" w:rsidP="0039402F">
            <w:pPr>
              <w:pStyle w:val="TAL"/>
            </w:pPr>
            <w:r w:rsidRPr="00B20AE8">
              <w:t>RAN</w:t>
            </w:r>
            <w:r w:rsidRPr="00B20AE8">
              <w:rPr>
                <w:rFonts w:hint="eastAsia"/>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666F2" w14:textId="77777777" w:rsidR="001535E6" w:rsidRPr="00443DDE" w:rsidRDefault="00093AE6" w:rsidP="0039402F">
            <w:pPr>
              <w:pStyle w:val="TAL"/>
            </w:pPr>
            <w:r w:rsidRPr="00443DDE">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80DA3" w14:textId="77777777" w:rsidR="001535E6" w:rsidRPr="00B20AE8" w:rsidRDefault="00093AE6" w:rsidP="0039402F">
            <w:pPr>
              <w:pStyle w:val="TAL"/>
            </w:pPr>
            <w:r w:rsidRPr="00B20AE8">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D0C7" w14:textId="77777777" w:rsidR="001535E6" w:rsidRPr="00B20AE8" w:rsidRDefault="001535E6"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1C5D" w14:textId="77777777" w:rsidR="001535E6" w:rsidRPr="00B20AE8" w:rsidRDefault="00093AE6" w:rsidP="0039402F">
            <w:pPr>
              <w:pStyle w:val="TAL"/>
            </w:pPr>
            <w:r w:rsidRPr="00B20AE8">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1ECDD" w14:textId="77777777" w:rsidR="001535E6" w:rsidRPr="00B20AE8" w:rsidRDefault="00093AE6" w:rsidP="0039402F">
            <w:pPr>
              <w:pStyle w:val="TAL"/>
            </w:pPr>
            <w:r w:rsidRPr="00B20AE8">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BEF" w14:textId="77777777" w:rsidR="001535E6" w:rsidRPr="00B20AE8" w:rsidRDefault="001535E6" w:rsidP="0039402F">
            <w:pPr>
              <w:pStyle w:val="TAL"/>
            </w:pPr>
            <w:r w:rsidRPr="00B20AE8">
              <w:t>1</w:t>
            </w:r>
            <w:r w:rsidRPr="00B20AE8">
              <w:rPr>
                <w:rFonts w:hint="eastAsia"/>
              </w:rPr>
              <w:t>5</w:t>
            </w:r>
            <w:r w:rsidR="00093AE6" w:rsidRPr="00B20AE8">
              <w:t>.1</w:t>
            </w:r>
            <w:r w:rsidRPr="00B20AE8">
              <w:t>.0</w:t>
            </w:r>
          </w:p>
        </w:tc>
      </w:tr>
      <w:tr w:rsidR="004F339F" w:rsidRPr="00B20AE8" w14:paraId="20AD9D2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B6000" w14:textId="77777777" w:rsidR="00D6557C" w:rsidRPr="00B20AE8" w:rsidRDefault="00D6557C" w:rsidP="0039402F">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EC827" w14:textId="77777777" w:rsidR="00D6557C" w:rsidRPr="00B20AE8" w:rsidRDefault="00D6557C" w:rsidP="0039402F">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11461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A32CD" w14:textId="77777777" w:rsidR="00D6557C" w:rsidRPr="00B20AE8" w:rsidRDefault="00D6557C" w:rsidP="0039402F">
            <w:pPr>
              <w:pStyle w:val="TAL"/>
            </w:pPr>
            <w:r w:rsidRPr="00B20AE8">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BAB86"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037B5"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5D055" w14:textId="77777777" w:rsidR="00D6557C" w:rsidRPr="00B20AE8" w:rsidRDefault="00D6557C" w:rsidP="0039402F">
            <w:pPr>
              <w:pStyle w:val="TAL"/>
            </w:pPr>
            <w:r w:rsidRPr="00B20AE8">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5FB7C" w14:textId="77777777" w:rsidR="00D6557C" w:rsidRPr="00B20AE8" w:rsidRDefault="00D6557C" w:rsidP="0039402F">
            <w:pPr>
              <w:pStyle w:val="TAL"/>
            </w:pPr>
            <w:r w:rsidRPr="00B20AE8">
              <w:t>15.2.0</w:t>
            </w:r>
          </w:p>
        </w:tc>
      </w:tr>
      <w:tr w:rsidR="004F339F" w:rsidRPr="00B20AE8" w14:paraId="100E37D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F72206E" w14:textId="77777777" w:rsidR="00D6557C" w:rsidRPr="00B20AE8" w:rsidRDefault="00D6557C" w:rsidP="0039402F">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2F833" w14:textId="77777777" w:rsidR="00D6557C" w:rsidRPr="00B20AE8" w:rsidRDefault="00D6557C" w:rsidP="0039402F">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88702"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02055" w14:textId="77777777" w:rsidR="00D6557C" w:rsidRPr="00B20AE8" w:rsidRDefault="00D6557C" w:rsidP="0039402F">
            <w:pPr>
              <w:pStyle w:val="TAL"/>
            </w:pPr>
            <w:r w:rsidRPr="00B20AE8">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3718"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61DF"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A6CCB" w14:textId="77777777" w:rsidR="00D6557C" w:rsidRPr="00B20AE8" w:rsidRDefault="00D6557C" w:rsidP="0039402F">
            <w:pPr>
              <w:pStyle w:val="TAL"/>
            </w:pPr>
            <w:r w:rsidRPr="00B20AE8">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C9E35" w14:textId="77777777" w:rsidR="00D6557C" w:rsidRPr="00B20AE8" w:rsidRDefault="00D6557C" w:rsidP="0039402F">
            <w:pPr>
              <w:pStyle w:val="TAL"/>
            </w:pPr>
            <w:r w:rsidRPr="00B20AE8">
              <w:t>15.2.0</w:t>
            </w:r>
          </w:p>
        </w:tc>
      </w:tr>
      <w:tr w:rsidR="004F339F" w:rsidRPr="00B20AE8" w14:paraId="5A21478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C80EBC1" w14:textId="77777777" w:rsidR="00D6557C" w:rsidRPr="00B20AE8" w:rsidRDefault="00D6557C" w:rsidP="0039402F">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10AE1" w14:textId="77777777" w:rsidR="00D6557C" w:rsidRPr="00B20AE8" w:rsidRDefault="00D6557C" w:rsidP="0039402F">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2351"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6C281" w14:textId="77777777" w:rsidR="00D6557C" w:rsidRPr="00B20AE8" w:rsidRDefault="00D6557C" w:rsidP="0039402F">
            <w:pPr>
              <w:pStyle w:val="TAL"/>
            </w:pPr>
            <w:r w:rsidRPr="00B20AE8">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DE2"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FC15D"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9D158" w14:textId="77777777" w:rsidR="00D6557C" w:rsidRPr="00B20AE8" w:rsidRDefault="00D6557C" w:rsidP="0039402F">
            <w:pPr>
              <w:pStyle w:val="TAL"/>
            </w:pPr>
            <w:r w:rsidRPr="00B20AE8">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FE87" w14:textId="77777777" w:rsidR="00D6557C" w:rsidRPr="00B20AE8" w:rsidRDefault="00D6557C" w:rsidP="0039402F">
            <w:pPr>
              <w:pStyle w:val="TAL"/>
            </w:pPr>
            <w:r w:rsidRPr="00B20AE8">
              <w:t>15.2.0</w:t>
            </w:r>
          </w:p>
        </w:tc>
      </w:tr>
      <w:tr w:rsidR="004F339F" w:rsidRPr="00B20AE8" w14:paraId="2C563C4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9C2C324" w14:textId="77777777" w:rsidR="00D6557C" w:rsidRPr="00B20AE8" w:rsidRDefault="00D6557C" w:rsidP="0039402F">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0A87" w14:textId="77777777" w:rsidR="00D6557C" w:rsidRPr="00B20AE8" w:rsidRDefault="00D6557C" w:rsidP="0039402F">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1BDB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6201" w14:textId="77777777" w:rsidR="00D6557C" w:rsidRPr="00B20AE8" w:rsidRDefault="00D6557C" w:rsidP="0039402F">
            <w:pPr>
              <w:pStyle w:val="TAL"/>
            </w:pPr>
            <w:r w:rsidRPr="00B20AE8">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A25E" w14:textId="77777777" w:rsidR="00D6557C" w:rsidRPr="00B20AE8" w:rsidRDefault="00D6557C"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E077"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9DD" w14:textId="77777777" w:rsidR="00D6557C" w:rsidRPr="00B20AE8" w:rsidRDefault="00D6557C" w:rsidP="0039402F">
            <w:pPr>
              <w:pStyle w:val="TAL"/>
            </w:pPr>
            <w:r w:rsidRPr="00B20AE8">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8E497" w14:textId="77777777" w:rsidR="00D6557C" w:rsidRPr="00B20AE8" w:rsidRDefault="00D6557C" w:rsidP="0039402F">
            <w:pPr>
              <w:pStyle w:val="TAL"/>
            </w:pPr>
            <w:r w:rsidRPr="00B20AE8">
              <w:t>15.2.0</w:t>
            </w:r>
          </w:p>
        </w:tc>
      </w:tr>
      <w:tr w:rsidR="004F339F" w:rsidRPr="00B20AE8" w14:paraId="561B04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352B427" w14:textId="77777777" w:rsidR="00D6557C" w:rsidRPr="00B20AE8" w:rsidRDefault="00D6557C" w:rsidP="0039402F">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5FF88" w14:textId="77777777" w:rsidR="00D6557C" w:rsidRPr="00B20AE8" w:rsidRDefault="00D6557C" w:rsidP="0039402F">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B8C333" w14:textId="77777777" w:rsidR="00D6557C" w:rsidRPr="00443DDE" w:rsidRDefault="00D6557C" w:rsidP="0039402F">
            <w:pPr>
              <w:pStyle w:val="TAL"/>
            </w:pPr>
            <w:r w:rsidRPr="00443DDE">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54E40" w14:textId="77777777" w:rsidR="00D6557C" w:rsidRPr="00B20AE8" w:rsidRDefault="00D6557C" w:rsidP="0039402F">
            <w:pPr>
              <w:pStyle w:val="TAL"/>
            </w:pPr>
            <w:r w:rsidRPr="00B20AE8">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B51B" w14:textId="77777777" w:rsidR="00D6557C" w:rsidRPr="00B20AE8" w:rsidRDefault="00D6557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BAE11" w14:textId="77777777" w:rsidR="00D6557C" w:rsidRPr="00B20AE8" w:rsidRDefault="00D6557C" w:rsidP="0039402F">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9353" w14:textId="77777777" w:rsidR="00D6557C" w:rsidRPr="00B20AE8" w:rsidRDefault="00D6557C" w:rsidP="0039402F">
            <w:pPr>
              <w:pStyle w:val="TAL"/>
            </w:pPr>
            <w:r w:rsidRPr="00B20AE8">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621" w14:textId="77777777" w:rsidR="00D6557C" w:rsidRPr="00B20AE8" w:rsidRDefault="00D6557C" w:rsidP="0039402F">
            <w:pPr>
              <w:pStyle w:val="TAL"/>
            </w:pPr>
            <w:r w:rsidRPr="00B20AE8">
              <w:t>15.2.0</w:t>
            </w:r>
          </w:p>
        </w:tc>
      </w:tr>
      <w:tr w:rsidR="004F339F" w:rsidRPr="00B20AE8" w14:paraId="7FAC93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01028" w14:textId="77777777" w:rsidR="00D6557C" w:rsidRPr="00B20AE8" w:rsidRDefault="00D6557C" w:rsidP="0039402F">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8B328" w14:textId="77777777" w:rsidR="00D6557C" w:rsidRPr="00B20AE8" w:rsidRDefault="00D6557C" w:rsidP="0039402F">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E038F"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72B9" w14:textId="77777777" w:rsidR="00D6557C" w:rsidRPr="00B20AE8" w:rsidRDefault="00D6557C" w:rsidP="0039402F">
            <w:pPr>
              <w:pStyle w:val="TAL"/>
            </w:pPr>
            <w:r w:rsidRPr="00B20AE8">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CDAA8" w14:textId="77777777" w:rsidR="00D6557C" w:rsidRPr="00B20AE8" w:rsidRDefault="00D6557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D2264"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3B7A" w14:textId="77777777" w:rsidR="00D6557C" w:rsidRPr="00B20AE8" w:rsidRDefault="00D6557C" w:rsidP="0039402F">
            <w:pPr>
              <w:pStyle w:val="TAL"/>
            </w:pPr>
            <w:r w:rsidRPr="00B20AE8">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BFC4" w14:textId="77777777" w:rsidR="00D6557C" w:rsidRPr="00B20AE8" w:rsidRDefault="00D6557C" w:rsidP="0039402F">
            <w:pPr>
              <w:pStyle w:val="TAL"/>
            </w:pPr>
            <w:r w:rsidRPr="00B20AE8">
              <w:t>15.2.0</w:t>
            </w:r>
          </w:p>
        </w:tc>
      </w:tr>
      <w:tr w:rsidR="004F339F" w:rsidRPr="00B20AE8" w14:paraId="2A7B8DB1"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A97F2EE" w14:textId="77777777" w:rsidR="00D6557C" w:rsidRPr="00B20AE8" w:rsidRDefault="00D6557C" w:rsidP="0039402F">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F6169" w14:textId="77777777" w:rsidR="00D6557C" w:rsidRPr="00B20AE8" w:rsidRDefault="00D6557C" w:rsidP="0039402F">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8E7E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DB23" w14:textId="77777777" w:rsidR="00D6557C" w:rsidRPr="00B20AE8" w:rsidRDefault="00D6557C" w:rsidP="0039402F">
            <w:pPr>
              <w:pStyle w:val="TAL"/>
            </w:pPr>
            <w:r w:rsidRPr="00B20AE8">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7A83A" w14:textId="77777777" w:rsidR="00D6557C" w:rsidRPr="00B20AE8" w:rsidRDefault="00D6557C" w:rsidP="0039402F">
            <w:pPr>
              <w:pStyle w:val="TAL"/>
            </w:pPr>
            <w:r w:rsidRPr="00B20AE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DA317"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6AA62" w14:textId="065042C3" w:rsidR="00D6557C" w:rsidRPr="00B20AE8" w:rsidRDefault="00D6557C" w:rsidP="0039402F">
            <w:pPr>
              <w:pStyle w:val="TAL"/>
            </w:pPr>
            <w:r w:rsidRPr="00B20AE8">
              <w:t>CR to TS 37.145-2: terminology corrections for</w:t>
            </w:r>
            <w:r w:rsidR="003D3C64">
              <w:t xml:space="preserve"> </w:t>
            </w:r>
            <w:r w:rsidRPr="00B20AE8">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34359" w14:textId="77777777" w:rsidR="00D6557C" w:rsidRPr="00B20AE8" w:rsidRDefault="00D6557C" w:rsidP="0039402F">
            <w:pPr>
              <w:pStyle w:val="TAL"/>
            </w:pPr>
            <w:r w:rsidRPr="00B20AE8">
              <w:t>15.2.0</w:t>
            </w:r>
          </w:p>
        </w:tc>
      </w:tr>
      <w:tr w:rsidR="004F339F" w:rsidRPr="00B20AE8" w14:paraId="7047F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0F78967" w14:textId="77777777" w:rsidR="00D6557C" w:rsidRPr="00B20AE8" w:rsidRDefault="00D6557C" w:rsidP="0039402F">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F26E9" w14:textId="77777777" w:rsidR="00D6557C" w:rsidRPr="00B20AE8" w:rsidRDefault="00D6557C" w:rsidP="0039402F">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64811A"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98EB9" w14:textId="77777777" w:rsidR="00D6557C" w:rsidRPr="00B20AE8" w:rsidRDefault="00D6557C" w:rsidP="0039402F">
            <w:pPr>
              <w:pStyle w:val="TAL"/>
            </w:pPr>
            <w:r w:rsidRPr="00B20AE8">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5259A"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48FB"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9C54" w14:textId="77777777" w:rsidR="00D6557C" w:rsidRPr="00B20AE8" w:rsidRDefault="00D6557C" w:rsidP="0039402F">
            <w:pPr>
              <w:pStyle w:val="TAL"/>
            </w:pPr>
            <w:r w:rsidRPr="00B20AE8">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FF81" w14:textId="77777777" w:rsidR="00D6557C" w:rsidRPr="00B20AE8" w:rsidRDefault="00D6557C" w:rsidP="0039402F">
            <w:pPr>
              <w:pStyle w:val="TAL"/>
            </w:pPr>
            <w:r w:rsidRPr="00B20AE8">
              <w:t>15.2.0</w:t>
            </w:r>
          </w:p>
        </w:tc>
      </w:tr>
      <w:tr w:rsidR="004F339F" w:rsidRPr="00B20AE8" w14:paraId="478BDBE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2FBF7F" w14:textId="77777777" w:rsidR="00D6557C" w:rsidRPr="00B20AE8" w:rsidRDefault="00D6557C" w:rsidP="0039402F">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22342" w14:textId="77777777" w:rsidR="00D6557C" w:rsidRPr="00B20AE8" w:rsidRDefault="00D6557C" w:rsidP="0039402F">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F76AF"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245D" w14:textId="77777777" w:rsidR="00D6557C" w:rsidRPr="00B20AE8" w:rsidRDefault="00D6557C" w:rsidP="0039402F">
            <w:pPr>
              <w:pStyle w:val="TAL"/>
            </w:pPr>
            <w:r w:rsidRPr="00B20AE8">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E950"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7809F"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E3672" w14:textId="77777777" w:rsidR="00D6557C" w:rsidRPr="00B20AE8" w:rsidRDefault="00D6557C" w:rsidP="0039402F">
            <w:pPr>
              <w:pStyle w:val="TAL"/>
            </w:pPr>
            <w:r w:rsidRPr="00B20AE8">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B6F5B" w14:textId="77777777" w:rsidR="00D6557C" w:rsidRPr="00B20AE8" w:rsidRDefault="00D6557C" w:rsidP="0039402F">
            <w:pPr>
              <w:pStyle w:val="TAL"/>
            </w:pPr>
            <w:r w:rsidRPr="00B20AE8">
              <w:t>15.2.0</w:t>
            </w:r>
          </w:p>
        </w:tc>
      </w:tr>
      <w:tr w:rsidR="004F339F" w:rsidRPr="00B20AE8" w14:paraId="223394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B7F6788" w14:textId="77777777" w:rsidR="00D6557C" w:rsidRPr="00B20AE8" w:rsidRDefault="00D6557C" w:rsidP="0039402F">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C4F7" w14:textId="77777777" w:rsidR="00D6557C" w:rsidRPr="00B20AE8" w:rsidRDefault="00D6557C" w:rsidP="0039402F">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981B89"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2E82" w14:textId="77777777" w:rsidR="00D6557C" w:rsidRPr="00B20AE8" w:rsidRDefault="00D6557C" w:rsidP="0039402F">
            <w:pPr>
              <w:pStyle w:val="TAL"/>
            </w:pPr>
            <w:r w:rsidRPr="00B20AE8">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625F7"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4E91"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208B7" w14:textId="77777777" w:rsidR="00D6557C" w:rsidRPr="00B20AE8" w:rsidRDefault="00D6557C" w:rsidP="0039402F">
            <w:pPr>
              <w:pStyle w:val="TAL"/>
            </w:pPr>
            <w:r w:rsidRPr="00B20AE8">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507A9" w14:textId="77777777" w:rsidR="00D6557C" w:rsidRPr="00B20AE8" w:rsidRDefault="00D6557C" w:rsidP="0039402F">
            <w:pPr>
              <w:pStyle w:val="TAL"/>
            </w:pPr>
            <w:r w:rsidRPr="00B20AE8">
              <w:t>15.2.0</w:t>
            </w:r>
          </w:p>
        </w:tc>
      </w:tr>
      <w:tr w:rsidR="004F339F" w:rsidRPr="00B20AE8" w14:paraId="2A5BB94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FC905AD" w14:textId="77777777" w:rsidR="00D6557C" w:rsidRPr="00B20AE8" w:rsidRDefault="00D6557C" w:rsidP="0039402F">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B8A93" w14:textId="77777777" w:rsidR="00D6557C" w:rsidRPr="00B20AE8" w:rsidRDefault="00D6557C" w:rsidP="0039402F">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0033D"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93332" w14:textId="77777777" w:rsidR="00D6557C" w:rsidRPr="00B20AE8" w:rsidRDefault="00D6557C" w:rsidP="0039402F">
            <w:pPr>
              <w:pStyle w:val="TAL"/>
            </w:pPr>
            <w:r w:rsidRPr="00B20AE8">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DDE8D"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BBD0"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4E650" w14:textId="77777777" w:rsidR="00D6557C" w:rsidRPr="00B20AE8" w:rsidRDefault="00D6557C" w:rsidP="0039402F">
            <w:pPr>
              <w:pStyle w:val="TAL"/>
            </w:pPr>
            <w:r w:rsidRPr="00B20AE8">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47D68" w14:textId="77777777" w:rsidR="00D6557C" w:rsidRPr="00B20AE8" w:rsidRDefault="00D6557C" w:rsidP="0039402F">
            <w:pPr>
              <w:pStyle w:val="TAL"/>
            </w:pPr>
            <w:r w:rsidRPr="00B20AE8">
              <w:t>15.2.0</w:t>
            </w:r>
          </w:p>
        </w:tc>
      </w:tr>
      <w:tr w:rsidR="004F339F" w:rsidRPr="00B20AE8" w14:paraId="740D0D7B"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BE0937F" w14:textId="77777777" w:rsidR="00D6557C" w:rsidRPr="00B20AE8" w:rsidRDefault="00D6557C" w:rsidP="0039402F">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71E6B" w14:textId="77777777" w:rsidR="00D6557C" w:rsidRPr="00B20AE8" w:rsidRDefault="00D6557C" w:rsidP="0039402F">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A6B9F4"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87945" w14:textId="77777777" w:rsidR="00D6557C" w:rsidRPr="00B20AE8" w:rsidRDefault="00D6557C" w:rsidP="0039402F">
            <w:pPr>
              <w:pStyle w:val="TAL"/>
            </w:pPr>
            <w:r w:rsidRPr="00B20AE8">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054F"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59F36"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9A9AA" w14:textId="77777777" w:rsidR="00D6557C" w:rsidRPr="00B20AE8" w:rsidRDefault="00D6557C" w:rsidP="0039402F">
            <w:pPr>
              <w:pStyle w:val="TAL"/>
            </w:pPr>
            <w:r w:rsidRPr="00B20AE8">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D0CC" w14:textId="77777777" w:rsidR="00D6557C" w:rsidRPr="00B20AE8" w:rsidRDefault="00D6557C" w:rsidP="0039402F">
            <w:pPr>
              <w:pStyle w:val="TAL"/>
            </w:pPr>
            <w:r w:rsidRPr="00B20AE8">
              <w:t>15.2.0</w:t>
            </w:r>
          </w:p>
        </w:tc>
      </w:tr>
      <w:tr w:rsidR="004F339F" w:rsidRPr="00B20AE8" w14:paraId="27EDF37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3CB0CB0" w14:textId="77777777" w:rsidR="00D6557C" w:rsidRPr="00B20AE8" w:rsidRDefault="00D6557C" w:rsidP="0039402F">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29016" w14:textId="77777777" w:rsidR="00D6557C" w:rsidRPr="00B20AE8" w:rsidRDefault="00D6557C" w:rsidP="0039402F">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4E4ECB"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1A16D" w14:textId="77777777" w:rsidR="00D6557C" w:rsidRPr="00B20AE8" w:rsidRDefault="00D6557C" w:rsidP="0039402F">
            <w:pPr>
              <w:pStyle w:val="TAL"/>
            </w:pPr>
            <w:r w:rsidRPr="00B20AE8">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AD113" w14:textId="77777777" w:rsidR="00D6557C" w:rsidRPr="00B20AE8" w:rsidRDefault="00D6557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B71F"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4E56B" w14:textId="77777777" w:rsidR="00D6557C" w:rsidRPr="00B20AE8" w:rsidRDefault="00D6557C" w:rsidP="0039402F">
            <w:pPr>
              <w:pStyle w:val="TAL"/>
            </w:pPr>
            <w:r w:rsidRPr="00B20AE8">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2CD0" w14:textId="77777777" w:rsidR="00D6557C" w:rsidRPr="00B20AE8" w:rsidRDefault="00D6557C" w:rsidP="0039402F">
            <w:pPr>
              <w:pStyle w:val="TAL"/>
            </w:pPr>
            <w:r w:rsidRPr="00B20AE8">
              <w:t>15.2.0</w:t>
            </w:r>
          </w:p>
        </w:tc>
      </w:tr>
      <w:tr w:rsidR="004F339F" w:rsidRPr="00B20AE8" w14:paraId="77395B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A1F624" w14:textId="77777777" w:rsidR="00D6557C" w:rsidRPr="00B20AE8" w:rsidRDefault="00D6557C" w:rsidP="0039402F">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CC215" w14:textId="77777777" w:rsidR="00D6557C" w:rsidRPr="00B20AE8" w:rsidRDefault="00D6557C" w:rsidP="0039402F">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E74F9"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4A07" w14:textId="77777777" w:rsidR="00D6557C" w:rsidRPr="00B20AE8" w:rsidRDefault="00D6557C" w:rsidP="0039402F">
            <w:pPr>
              <w:pStyle w:val="TAL"/>
            </w:pPr>
            <w:r w:rsidRPr="00B20AE8">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6B2A8"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8EC7"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24787" w14:textId="77777777" w:rsidR="00D6557C" w:rsidRPr="00B20AE8" w:rsidRDefault="00D6557C" w:rsidP="0039402F">
            <w:pPr>
              <w:pStyle w:val="TAL"/>
            </w:pPr>
            <w:r w:rsidRPr="00B20AE8">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DAB6" w14:textId="77777777" w:rsidR="00D6557C" w:rsidRPr="00B20AE8" w:rsidRDefault="00D6557C" w:rsidP="0039402F">
            <w:pPr>
              <w:pStyle w:val="TAL"/>
            </w:pPr>
            <w:r w:rsidRPr="00B20AE8">
              <w:t>15.2.0</w:t>
            </w:r>
          </w:p>
        </w:tc>
      </w:tr>
      <w:tr w:rsidR="004F339F" w:rsidRPr="00B20AE8" w14:paraId="28BE674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7FA4DC" w14:textId="77777777" w:rsidR="00D6557C" w:rsidRPr="00B20AE8" w:rsidRDefault="00D6557C" w:rsidP="0039402F">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48D06" w14:textId="77777777" w:rsidR="00D6557C" w:rsidRPr="00B20AE8" w:rsidRDefault="00D6557C" w:rsidP="0039402F">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02F7D2"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088F" w14:textId="77777777" w:rsidR="00D6557C" w:rsidRPr="00B20AE8" w:rsidRDefault="00D6557C" w:rsidP="0039402F">
            <w:pPr>
              <w:pStyle w:val="TAL"/>
            </w:pPr>
            <w:r w:rsidRPr="00B20AE8">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7248C"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1FD74"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28E1" w14:textId="77777777" w:rsidR="00D6557C" w:rsidRPr="00B20AE8" w:rsidRDefault="00D6557C" w:rsidP="0039402F">
            <w:pPr>
              <w:pStyle w:val="TAL"/>
            </w:pPr>
            <w:r w:rsidRPr="00B20AE8">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DFC22" w14:textId="77777777" w:rsidR="00D6557C" w:rsidRPr="00B20AE8" w:rsidRDefault="00D6557C" w:rsidP="0039402F">
            <w:pPr>
              <w:pStyle w:val="TAL"/>
            </w:pPr>
            <w:r w:rsidRPr="00B20AE8">
              <w:t>15.2.0</w:t>
            </w:r>
          </w:p>
        </w:tc>
      </w:tr>
      <w:tr w:rsidR="004F339F" w:rsidRPr="00B20AE8" w14:paraId="4B2FA120"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570C" w14:textId="77777777" w:rsidR="00D6557C" w:rsidRPr="00B20AE8" w:rsidRDefault="00D6557C" w:rsidP="0039402F">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43BCE" w14:textId="77777777" w:rsidR="00D6557C" w:rsidRPr="00B20AE8" w:rsidRDefault="00D6557C" w:rsidP="0039402F">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71C8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D9CCB" w14:textId="77777777" w:rsidR="00D6557C" w:rsidRPr="00B20AE8" w:rsidRDefault="00D6557C" w:rsidP="0039402F">
            <w:pPr>
              <w:pStyle w:val="TAL"/>
            </w:pPr>
            <w:r w:rsidRPr="00B20AE8">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4CB00"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C7BC4"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4F3F5" w14:textId="77777777" w:rsidR="00D6557C" w:rsidRPr="00B20AE8" w:rsidRDefault="00D6557C" w:rsidP="0039402F">
            <w:pPr>
              <w:pStyle w:val="TAL"/>
            </w:pPr>
            <w:r w:rsidRPr="00B20AE8">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CB1A" w14:textId="77777777" w:rsidR="00D6557C" w:rsidRPr="00B20AE8" w:rsidRDefault="00D6557C" w:rsidP="0039402F">
            <w:pPr>
              <w:pStyle w:val="TAL"/>
            </w:pPr>
            <w:r w:rsidRPr="00B20AE8">
              <w:t>15.2.0</w:t>
            </w:r>
          </w:p>
        </w:tc>
      </w:tr>
      <w:tr w:rsidR="004F339F" w:rsidRPr="00B20AE8" w14:paraId="17E18F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2C0D" w14:textId="77777777" w:rsidR="00D6557C" w:rsidRPr="00B20AE8" w:rsidRDefault="00D6557C" w:rsidP="0039402F">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F059" w14:textId="77777777" w:rsidR="00D6557C" w:rsidRPr="00B20AE8" w:rsidRDefault="00D6557C" w:rsidP="0039402F">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C6976" w14:textId="77777777" w:rsidR="00D6557C" w:rsidRPr="00443DDE" w:rsidRDefault="00D6557C" w:rsidP="0039402F">
            <w:pPr>
              <w:pStyle w:val="TAL"/>
            </w:pPr>
            <w:r w:rsidRPr="00443DDE">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6B99E" w14:textId="77777777" w:rsidR="00D6557C" w:rsidRPr="00B20AE8" w:rsidRDefault="00D6557C" w:rsidP="0039402F">
            <w:pPr>
              <w:pStyle w:val="TAL"/>
            </w:pPr>
            <w:r w:rsidRPr="00B20AE8">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BD5DE"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55AD" w14:textId="77777777" w:rsidR="00D6557C" w:rsidRPr="00B20AE8" w:rsidRDefault="00D6557C" w:rsidP="0039402F">
            <w:pPr>
              <w:pStyle w:val="TAL"/>
            </w:pPr>
            <w:r w:rsidRPr="00B20AE8">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BB83E" w14:textId="77777777" w:rsidR="00D6557C" w:rsidRPr="00B20AE8" w:rsidRDefault="00D6557C" w:rsidP="0039402F">
            <w:pPr>
              <w:pStyle w:val="TAL"/>
            </w:pPr>
            <w:r w:rsidRPr="00B20AE8">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82007" w14:textId="77777777" w:rsidR="00D6557C" w:rsidRPr="00B20AE8" w:rsidRDefault="00D6557C" w:rsidP="0039402F">
            <w:pPr>
              <w:pStyle w:val="TAL"/>
            </w:pPr>
            <w:r w:rsidRPr="00B20AE8">
              <w:t>15.2.0</w:t>
            </w:r>
          </w:p>
        </w:tc>
      </w:tr>
      <w:tr w:rsidR="004F339F" w:rsidRPr="00B20AE8" w14:paraId="39CEAD2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35A3ED9" w14:textId="77777777" w:rsidR="00D6557C" w:rsidRPr="00B20AE8" w:rsidRDefault="00D6557C" w:rsidP="0039402F">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9F1EE" w14:textId="77777777" w:rsidR="00D6557C" w:rsidRPr="00B20AE8" w:rsidRDefault="00D6557C" w:rsidP="0039402F">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3354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F4AA4" w14:textId="77777777" w:rsidR="00D6557C" w:rsidRPr="00B20AE8" w:rsidRDefault="00D6557C" w:rsidP="0039402F">
            <w:pPr>
              <w:pStyle w:val="TAL"/>
            </w:pPr>
            <w:r w:rsidRPr="00B20AE8">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6CC" w14:textId="77777777" w:rsidR="00D6557C" w:rsidRPr="00B20AE8" w:rsidRDefault="00D6557C"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6532"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1F4C5" w14:textId="265E7FFF" w:rsidR="00D6557C" w:rsidRPr="00B20AE8" w:rsidRDefault="00D6557C" w:rsidP="0039402F">
            <w:pPr>
              <w:pStyle w:val="TAL"/>
            </w:pPr>
            <w:r w:rsidRPr="00B20AE8">
              <w:t>CR to TS 37.145-2 - polarisation wording improvements for OTA</w:t>
            </w:r>
            <w:r w:rsidR="003D3C64">
              <w:t xml:space="preserve"> </w:t>
            </w:r>
            <w:r w:rsidRPr="00B20AE8">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FF3" w14:textId="77777777" w:rsidR="00D6557C" w:rsidRPr="00B20AE8" w:rsidRDefault="00D6557C" w:rsidP="0039402F">
            <w:pPr>
              <w:pStyle w:val="TAL"/>
            </w:pPr>
            <w:r w:rsidRPr="00B20AE8">
              <w:t>15.2.0</w:t>
            </w:r>
          </w:p>
        </w:tc>
      </w:tr>
      <w:tr w:rsidR="004F339F" w:rsidRPr="00B20AE8" w14:paraId="63E70889"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99F3" w14:textId="77777777" w:rsidR="00D6557C" w:rsidRPr="00B20AE8" w:rsidRDefault="00D6557C" w:rsidP="0039402F">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C9C1" w14:textId="77777777" w:rsidR="00D6557C" w:rsidRPr="00B20AE8" w:rsidRDefault="00D6557C" w:rsidP="0039402F">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4E016"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5FEB" w14:textId="77777777" w:rsidR="00D6557C" w:rsidRPr="00B20AE8" w:rsidRDefault="00D6557C" w:rsidP="0039402F">
            <w:pPr>
              <w:pStyle w:val="TAL"/>
            </w:pPr>
            <w:r w:rsidRPr="00B20AE8">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8F7E" w14:textId="77777777" w:rsidR="00D6557C" w:rsidRPr="00B20AE8" w:rsidRDefault="00D6557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69570"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FBA2A" w14:textId="77777777" w:rsidR="00D6557C" w:rsidRPr="00B20AE8" w:rsidRDefault="00D6557C" w:rsidP="0039402F">
            <w:pPr>
              <w:pStyle w:val="TAL"/>
            </w:pPr>
            <w:r w:rsidRPr="00B20AE8">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93E1" w14:textId="77777777" w:rsidR="00D6557C" w:rsidRPr="00B20AE8" w:rsidRDefault="00D6557C" w:rsidP="0039402F">
            <w:pPr>
              <w:pStyle w:val="TAL"/>
            </w:pPr>
            <w:r w:rsidRPr="00B20AE8">
              <w:t>15.2.0</w:t>
            </w:r>
          </w:p>
        </w:tc>
      </w:tr>
      <w:tr w:rsidR="004F339F" w:rsidRPr="00B20AE8" w14:paraId="00BAB63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3F5BE4" w14:textId="77777777" w:rsidR="00DA7900" w:rsidRPr="00B20AE8" w:rsidRDefault="00DA7900" w:rsidP="0039402F">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517C9" w14:textId="77777777" w:rsidR="00DA7900" w:rsidRPr="00B20AE8" w:rsidRDefault="00DA7900" w:rsidP="0039402F">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E71AE"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FD1F" w14:textId="77777777" w:rsidR="00DA7900" w:rsidRPr="00B20AE8" w:rsidRDefault="00DA7900" w:rsidP="0039402F">
            <w:pPr>
              <w:pStyle w:val="TAL"/>
            </w:pPr>
            <w:r w:rsidRPr="00B20AE8">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A7118" w14:textId="77777777" w:rsidR="00DA7900" w:rsidRPr="00B20AE8" w:rsidRDefault="00DA7900"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6F9A"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31E2B" w14:textId="77777777" w:rsidR="00DA7900" w:rsidRPr="00B20AE8" w:rsidRDefault="00DA7900" w:rsidP="0039402F">
            <w:pPr>
              <w:pStyle w:val="TAL"/>
            </w:pPr>
            <w:r w:rsidRPr="00B20AE8">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92C71" w14:textId="77777777" w:rsidR="00DA7900" w:rsidRPr="00B20AE8" w:rsidRDefault="00DA7900" w:rsidP="0039402F">
            <w:pPr>
              <w:pStyle w:val="TAL"/>
            </w:pPr>
            <w:r w:rsidRPr="00B20AE8">
              <w:t>15.3.0</w:t>
            </w:r>
          </w:p>
        </w:tc>
      </w:tr>
      <w:tr w:rsidR="004F339F" w:rsidRPr="00B20AE8" w14:paraId="0779611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ECC9DA" w14:textId="77777777" w:rsidR="00DA7900" w:rsidRPr="00B20AE8" w:rsidRDefault="00DA7900" w:rsidP="0039402F">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86552" w14:textId="77777777" w:rsidR="00DA7900" w:rsidRPr="00B20AE8" w:rsidRDefault="00DA7900" w:rsidP="0039402F">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3D7D0"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B20A0" w14:textId="77777777" w:rsidR="00DA7900" w:rsidRPr="00B20AE8" w:rsidRDefault="00DA7900" w:rsidP="0039402F">
            <w:pPr>
              <w:pStyle w:val="TAL"/>
            </w:pPr>
            <w:r w:rsidRPr="00B20AE8">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80B4"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9466B"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F4638" w14:textId="77777777" w:rsidR="00DA7900" w:rsidRPr="00B20AE8" w:rsidRDefault="00DA7900" w:rsidP="0039402F">
            <w:pPr>
              <w:pStyle w:val="TAL"/>
            </w:pPr>
            <w:r w:rsidRPr="00B20AE8">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5B9E5" w14:textId="77777777" w:rsidR="00DA7900" w:rsidRPr="00B20AE8" w:rsidRDefault="00DA7900" w:rsidP="0039402F">
            <w:pPr>
              <w:pStyle w:val="TAL"/>
            </w:pPr>
            <w:r w:rsidRPr="00B20AE8">
              <w:t>15.3.0</w:t>
            </w:r>
          </w:p>
        </w:tc>
      </w:tr>
      <w:tr w:rsidR="004F339F" w:rsidRPr="00B20AE8" w14:paraId="49C4273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8E22C4" w14:textId="77777777" w:rsidR="00DA7900" w:rsidRPr="00B20AE8" w:rsidRDefault="00DA7900" w:rsidP="0039402F">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8A5A0" w14:textId="77777777" w:rsidR="00DA7900" w:rsidRPr="00B20AE8" w:rsidRDefault="00DA7900" w:rsidP="0039402F">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56BE99"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AB465" w14:textId="77777777" w:rsidR="00DA7900" w:rsidRPr="00B20AE8" w:rsidRDefault="00DA7900" w:rsidP="0039402F">
            <w:pPr>
              <w:pStyle w:val="TAL"/>
            </w:pPr>
            <w:r w:rsidRPr="00B20AE8">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7651A"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E6B31"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FAFC" w14:textId="77777777" w:rsidR="00DA7900" w:rsidRPr="00B20AE8" w:rsidRDefault="00DA7900" w:rsidP="0039402F">
            <w:pPr>
              <w:pStyle w:val="TAL"/>
            </w:pPr>
            <w:r w:rsidRPr="00B20AE8">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7AA0" w14:textId="77777777" w:rsidR="00DA7900" w:rsidRPr="00B20AE8" w:rsidRDefault="00DA7900" w:rsidP="0039402F">
            <w:pPr>
              <w:pStyle w:val="TAL"/>
            </w:pPr>
            <w:r w:rsidRPr="00B20AE8">
              <w:t>15.3.0</w:t>
            </w:r>
          </w:p>
        </w:tc>
      </w:tr>
      <w:tr w:rsidR="004F339F" w:rsidRPr="00B20AE8" w14:paraId="24E7FA5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222435" w14:textId="77777777" w:rsidR="00DA7900" w:rsidRPr="00B20AE8" w:rsidRDefault="00DA7900" w:rsidP="0039402F">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BEF4" w14:textId="77777777" w:rsidR="00DA7900" w:rsidRPr="00B20AE8" w:rsidRDefault="00DA7900" w:rsidP="0039402F">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5144E0"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FBA0" w14:textId="77777777" w:rsidR="00DA7900" w:rsidRPr="00B20AE8" w:rsidRDefault="00DA7900" w:rsidP="0039402F">
            <w:pPr>
              <w:pStyle w:val="TAL"/>
            </w:pPr>
            <w:r w:rsidRPr="00B20AE8">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F016"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72FFD"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8FF5B" w14:textId="77777777" w:rsidR="00DA7900" w:rsidRPr="00B20AE8" w:rsidRDefault="00DA7900" w:rsidP="0039402F">
            <w:pPr>
              <w:pStyle w:val="TAL"/>
            </w:pPr>
            <w:r w:rsidRPr="00B20AE8">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4F68" w14:textId="77777777" w:rsidR="00DA7900" w:rsidRPr="00B20AE8" w:rsidRDefault="00DA7900" w:rsidP="0039402F">
            <w:pPr>
              <w:pStyle w:val="TAL"/>
            </w:pPr>
            <w:r w:rsidRPr="00B20AE8">
              <w:t>15.3.0</w:t>
            </w:r>
          </w:p>
        </w:tc>
      </w:tr>
      <w:tr w:rsidR="004F339F" w:rsidRPr="00B20AE8" w14:paraId="0F883B6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7A8502" w14:textId="77777777" w:rsidR="00DA7900" w:rsidRPr="00B20AE8" w:rsidRDefault="00DA7900" w:rsidP="0039402F">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D9589" w14:textId="77777777" w:rsidR="00DA7900" w:rsidRPr="00B20AE8" w:rsidRDefault="00DA7900" w:rsidP="0039402F">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6E93B0"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4CEDC" w14:textId="77777777" w:rsidR="00DA7900" w:rsidRPr="00B20AE8" w:rsidRDefault="00DA7900" w:rsidP="0039402F">
            <w:pPr>
              <w:pStyle w:val="TAL"/>
            </w:pPr>
            <w:r w:rsidRPr="00B20AE8">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09495" w14:textId="77777777" w:rsidR="00DA7900" w:rsidRPr="00B20AE8" w:rsidRDefault="00DA7900"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D69E"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657F8" w14:textId="77777777" w:rsidR="00DA7900" w:rsidRPr="00B20AE8" w:rsidRDefault="00DA7900" w:rsidP="0039402F">
            <w:pPr>
              <w:pStyle w:val="TAL"/>
            </w:pPr>
            <w:r w:rsidRPr="00B20AE8">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A693" w14:textId="77777777" w:rsidR="00DA7900" w:rsidRPr="00B20AE8" w:rsidRDefault="00DA7900" w:rsidP="0039402F">
            <w:pPr>
              <w:pStyle w:val="TAL"/>
            </w:pPr>
            <w:r w:rsidRPr="00B20AE8">
              <w:t>15.3.0</w:t>
            </w:r>
          </w:p>
        </w:tc>
      </w:tr>
      <w:tr w:rsidR="004F339F" w:rsidRPr="00B20AE8" w14:paraId="1D4209DC"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DA3E" w14:textId="77777777" w:rsidR="00DA7900" w:rsidRPr="00B20AE8" w:rsidRDefault="00DA7900" w:rsidP="0039402F">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6CD7" w14:textId="77777777" w:rsidR="00DA7900" w:rsidRPr="00B20AE8" w:rsidRDefault="00DA7900" w:rsidP="0039402F">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2358BB"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FFBF7" w14:textId="77777777" w:rsidR="00DA7900" w:rsidRPr="00B20AE8" w:rsidRDefault="00DA7900" w:rsidP="0039402F">
            <w:pPr>
              <w:pStyle w:val="TAL"/>
            </w:pPr>
            <w:r w:rsidRPr="00B20AE8">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1FA49"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AE45"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94830" w14:textId="77777777" w:rsidR="00DA7900" w:rsidRPr="00B20AE8" w:rsidRDefault="00DA7900" w:rsidP="0039402F">
            <w:pPr>
              <w:pStyle w:val="TAL"/>
            </w:pPr>
            <w:r w:rsidRPr="00B20AE8">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318FA" w14:textId="77777777" w:rsidR="00DA7900" w:rsidRPr="00B20AE8" w:rsidRDefault="00DA7900" w:rsidP="0039402F">
            <w:pPr>
              <w:pStyle w:val="TAL"/>
            </w:pPr>
            <w:r w:rsidRPr="00B20AE8">
              <w:t>15.3.0</w:t>
            </w:r>
          </w:p>
        </w:tc>
      </w:tr>
      <w:tr w:rsidR="004F339F" w:rsidRPr="00B20AE8" w14:paraId="6940AEC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810B00" w14:textId="77777777" w:rsidR="00DA7900" w:rsidRPr="00B20AE8" w:rsidRDefault="00DA7900" w:rsidP="0039402F">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FBCD1" w14:textId="77777777" w:rsidR="00DA7900" w:rsidRPr="00B20AE8" w:rsidRDefault="00DA7900" w:rsidP="0039402F">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4B7225"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D593" w14:textId="77777777" w:rsidR="00DA7900" w:rsidRPr="00B20AE8" w:rsidRDefault="00DA7900" w:rsidP="0039402F">
            <w:pPr>
              <w:pStyle w:val="TAL"/>
            </w:pPr>
            <w:r w:rsidRPr="00B20AE8">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C43F7"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3339"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1D90A" w14:textId="77777777" w:rsidR="00DA7900" w:rsidRPr="00B20AE8" w:rsidRDefault="00DA7900" w:rsidP="0039402F">
            <w:pPr>
              <w:pStyle w:val="TAL"/>
            </w:pPr>
            <w:r w:rsidRPr="00B20AE8">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02B7A" w14:textId="77777777" w:rsidR="00DA7900" w:rsidRPr="00B20AE8" w:rsidRDefault="00DA7900" w:rsidP="0039402F">
            <w:pPr>
              <w:pStyle w:val="TAL"/>
            </w:pPr>
            <w:r w:rsidRPr="00B20AE8">
              <w:t>15.3.0</w:t>
            </w:r>
          </w:p>
        </w:tc>
      </w:tr>
      <w:tr w:rsidR="004F339F" w:rsidRPr="00B20AE8" w14:paraId="0DD6FBF6"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7ED340" w14:textId="77777777" w:rsidR="00DA7900" w:rsidRPr="00B20AE8" w:rsidRDefault="00DA7900" w:rsidP="0039402F">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23DB" w14:textId="77777777" w:rsidR="00DA7900" w:rsidRPr="00B20AE8" w:rsidRDefault="00DA7900" w:rsidP="0039402F">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1B47B8"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62C4" w14:textId="77777777" w:rsidR="00DA7900" w:rsidRPr="00B20AE8" w:rsidRDefault="00DA7900" w:rsidP="0039402F">
            <w:pPr>
              <w:pStyle w:val="TAL"/>
            </w:pPr>
            <w:r w:rsidRPr="00B20AE8">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8DC09" w14:textId="77777777" w:rsidR="00DA7900" w:rsidRPr="00B20AE8" w:rsidRDefault="00DA7900" w:rsidP="0039402F">
            <w:pPr>
              <w:pStyle w:val="TAL"/>
            </w:pPr>
            <w:r w:rsidRPr="00B20AE8">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0F26" w14:textId="77777777" w:rsidR="00DA7900" w:rsidRPr="00B20AE8" w:rsidRDefault="00DA7900" w:rsidP="0039402F">
            <w:pPr>
              <w:pStyle w:val="TAL"/>
            </w:pPr>
            <w:r w:rsidRPr="00B20AE8">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80264" w14:textId="77777777" w:rsidR="00DA7900" w:rsidRPr="00B20AE8" w:rsidRDefault="00DA7900" w:rsidP="0039402F">
            <w:pPr>
              <w:pStyle w:val="TAL"/>
            </w:pPr>
            <w:r w:rsidRPr="00B20AE8">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08B26" w14:textId="77777777" w:rsidR="00DA7900" w:rsidRPr="00B20AE8" w:rsidRDefault="00DA7900" w:rsidP="0039402F">
            <w:pPr>
              <w:pStyle w:val="TAL"/>
            </w:pPr>
            <w:r w:rsidRPr="00B20AE8">
              <w:t>15.3.0</w:t>
            </w:r>
          </w:p>
        </w:tc>
      </w:tr>
      <w:tr w:rsidR="004F339F" w:rsidRPr="00B20AE8" w14:paraId="5E979277"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8CC6F7" w14:textId="77777777" w:rsidR="00DA7900" w:rsidRPr="00B20AE8" w:rsidRDefault="00DA7900" w:rsidP="0039402F">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9A6DB" w14:textId="77777777" w:rsidR="00DA7900" w:rsidRPr="00B20AE8" w:rsidRDefault="00DA7900" w:rsidP="0039402F">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2F115"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77E14" w14:textId="77777777" w:rsidR="00DA7900" w:rsidRPr="00B20AE8" w:rsidRDefault="00DA7900" w:rsidP="0039402F">
            <w:pPr>
              <w:pStyle w:val="TAL"/>
            </w:pPr>
            <w:r w:rsidRPr="00B20AE8">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CC219" w14:textId="77777777" w:rsidR="00DA7900" w:rsidRPr="00B20AE8" w:rsidRDefault="00DA7900"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043D"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252C2" w14:textId="77777777" w:rsidR="00DA7900" w:rsidRPr="00B20AE8" w:rsidRDefault="00DA7900" w:rsidP="0039402F">
            <w:pPr>
              <w:pStyle w:val="TAL"/>
            </w:pPr>
            <w:r w:rsidRPr="00B20AE8">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D9199" w14:textId="77777777" w:rsidR="00DA7900" w:rsidRPr="00B20AE8" w:rsidRDefault="00DA7900" w:rsidP="0039402F">
            <w:pPr>
              <w:pStyle w:val="TAL"/>
            </w:pPr>
            <w:r w:rsidRPr="00B20AE8">
              <w:t>15.3.0</w:t>
            </w:r>
          </w:p>
        </w:tc>
      </w:tr>
      <w:tr w:rsidR="004F339F" w:rsidRPr="00B20AE8" w14:paraId="4A4B188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DAD10B" w14:textId="77777777" w:rsidR="00DA7900" w:rsidRPr="00B20AE8" w:rsidRDefault="00DA7900" w:rsidP="0039402F">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8FD4" w14:textId="77777777" w:rsidR="00DA7900" w:rsidRPr="00B20AE8" w:rsidRDefault="00DA7900" w:rsidP="0039402F">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4832B"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E995" w14:textId="77777777" w:rsidR="00DA7900" w:rsidRPr="00B20AE8" w:rsidRDefault="00DA7900" w:rsidP="0039402F">
            <w:pPr>
              <w:pStyle w:val="TAL"/>
            </w:pPr>
            <w:r w:rsidRPr="00B20AE8">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5AE40"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AC522"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9B2A" w14:textId="77777777" w:rsidR="00DA7900" w:rsidRPr="00B20AE8" w:rsidRDefault="00DA7900" w:rsidP="0039402F">
            <w:pPr>
              <w:pStyle w:val="TAL"/>
            </w:pPr>
            <w:r w:rsidRPr="00B20AE8">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29716" w14:textId="77777777" w:rsidR="00DA7900" w:rsidRPr="00B20AE8" w:rsidRDefault="00DA7900" w:rsidP="0039402F">
            <w:pPr>
              <w:pStyle w:val="TAL"/>
            </w:pPr>
            <w:r w:rsidRPr="00B20AE8">
              <w:t>15.3.0</w:t>
            </w:r>
          </w:p>
        </w:tc>
      </w:tr>
      <w:tr w:rsidR="004F339F" w:rsidRPr="00B20AE8" w14:paraId="3736C39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1442" w14:textId="77777777" w:rsidR="00DA7900" w:rsidRPr="00B20AE8" w:rsidRDefault="00DA7900" w:rsidP="0039402F">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0A6E" w14:textId="77777777" w:rsidR="00DA7900" w:rsidRPr="00B20AE8" w:rsidRDefault="00DA7900" w:rsidP="0039402F">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311BA"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BD87A" w14:textId="77777777" w:rsidR="00DA7900" w:rsidRPr="00B20AE8" w:rsidRDefault="00DA7900" w:rsidP="0039402F">
            <w:pPr>
              <w:pStyle w:val="TAL"/>
            </w:pPr>
            <w:r w:rsidRPr="00B20AE8">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73DF"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60AA7"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37DF0" w14:textId="77777777" w:rsidR="00DA7900" w:rsidRPr="00B20AE8" w:rsidRDefault="00DA7900" w:rsidP="0039402F">
            <w:pPr>
              <w:pStyle w:val="TAL"/>
            </w:pPr>
            <w:r w:rsidRPr="00B20AE8">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32EC9" w14:textId="77777777" w:rsidR="00DA7900" w:rsidRPr="00B20AE8" w:rsidRDefault="00DA7900" w:rsidP="0039402F">
            <w:pPr>
              <w:pStyle w:val="TAL"/>
            </w:pPr>
            <w:r w:rsidRPr="00B20AE8">
              <w:t>15.3.0</w:t>
            </w:r>
          </w:p>
        </w:tc>
      </w:tr>
      <w:tr w:rsidR="004F339F" w:rsidRPr="00B20AE8" w14:paraId="0CEC95CA"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FB3BC5" w14:textId="77777777" w:rsidR="00DA7900" w:rsidRPr="00B20AE8" w:rsidRDefault="00DA7900" w:rsidP="0039402F">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0D753" w14:textId="77777777" w:rsidR="00DA7900" w:rsidRPr="00B20AE8" w:rsidRDefault="00DA7900" w:rsidP="0039402F">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C14E11"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9D85" w14:textId="77777777" w:rsidR="00DA7900" w:rsidRPr="00B20AE8" w:rsidRDefault="00DA7900" w:rsidP="0039402F">
            <w:pPr>
              <w:pStyle w:val="TAL"/>
            </w:pPr>
            <w:r w:rsidRPr="00B20AE8">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3CBC3" w14:textId="77777777" w:rsidR="00DA7900" w:rsidRPr="00B20AE8" w:rsidRDefault="00DA7900"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CC683"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88528" w14:textId="77777777" w:rsidR="00DA7900" w:rsidRPr="00B20AE8" w:rsidRDefault="00DA7900" w:rsidP="0039402F">
            <w:pPr>
              <w:pStyle w:val="TAL"/>
            </w:pPr>
            <w:r w:rsidRPr="00B20AE8">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02C9" w14:textId="77777777" w:rsidR="00DA7900" w:rsidRPr="00B20AE8" w:rsidRDefault="00DA7900" w:rsidP="0039402F">
            <w:pPr>
              <w:pStyle w:val="TAL"/>
            </w:pPr>
            <w:r w:rsidRPr="00B20AE8">
              <w:t>15.3.0</w:t>
            </w:r>
          </w:p>
        </w:tc>
      </w:tr>
      <w:tr w:rsidR="004F339F" w:rsidRPr="00B20AE8" w14:paraId="7A4E01A9"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3B25C5" w14:textId="77777777" w:rsidR="00DA7900" w:rsidRPr="00B20AE8" w:rsidRDefault="00DA7900" w:rsidP="0039402F">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4EA08" w14:textId="77777777" w:rsidR="00DA7900" w:rsidRPr="00B20AE8" w:rsidRDefault="00DA7900" w:rsidP="0039402F">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330B4D"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54D02" w14:textId="77777777" w:rsidR="00DA7900" w:rsidRPr="00B20AE8" w:rsidRDefault="00DA7900" w:rsidP="0039402F">
            <w:pPr>
              <w:pStyle w:val="TAL"/>
            </w:pPr>
            <w:r w:rsidRPr="00B20AE8">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81CDE" w14:textId="77777777" w:rsidR="00DA7900" w:rsidRPr="00B20AE8" w:rsidRDefault="00DA7900"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85400"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B7EA8" w14:textId="77777777" w:rsidR="00DA7900" w:rsidRPr="00B20AE8" w:rsidRDefault="00DA7900" w:rsidP="0039402F">
            <w:pPr>
              <w:pStyle w:val="TAL"/>
            </w:pPr>
            <w:r w:rsidRPr="00B20AE8">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DA34" w14:textId="77777777" w:rsidR="00DA7900" w:rsidRPr="00B20AE8" w:rsidRDefault="00DA7900" w:rsidP="0039402F">
            <w:pPr>
              <w:pStyle w:val="TAL"/>
            </w:pPr>
            <w:r w:rsidRPr="00B20AE8">
              <w:t>15.3.0</w:t>
            </w:r>
          </w:p>
        </w:tc>
      </w:tr>
      <w:tr w:rsidR="004F339F" w:rsidRPr="00B20AE8" w14:paraId="14F64F1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A2AB81" w14:textId="77777777" w:rsidR="00DA7900" w:rsidRPr="00B20AE8" w:rsidRDefault="00DA7900" w:rsidP="0039402F">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3820" w14:textId="77777777" w:rsidR="00DA7900" w:rsidRPr="00B20AE8" w:rsidRDefault="00DA7900" w:rsidP="0039402F">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7E94F"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52B1" w14:textId="77777777" w:rsidR="00DA7900" w:rsidRPr="00B20AE8" w:rsidRDefault="00DA7900" w:rsidP="0039402F">
            <w:pPr>
              <w:pStyle w:val="TAL"/>
            </w:pPr>
            <w:r w:rsidRPr="00B20AE8">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25B8" w14:textId="77777777" w:rsidR="00DA7900" w:rsidRPr="00B20AE8" w:rsidRDefault="00DA7900"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E061"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2CF98" w14:textId="77777777" w:rsidR="00DA7900" w:rsidRPr="00B20AE8" w:rsidRDefault="00DA7900" w:rsidP="0039402F">
            <w:pPr>
              <w:pStyle w:val="TAL"/>
            </w:pPr>
            <w:r w:rsidRPr="00B20AE8">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B27D" w14:textId="77777777" w:rsidR="00DA7900" w:rsidRPr="00B20AE8" w:rsidRDefault="00DA7900" w:rsidP="0039402F">
            <w:pPr>
              <w:pStyle w:val="TAL"/>
            </w:pPr>
            <w:r w:rsidRPr="00B20AE8">
              <w:t>15.3.0</w:t>
            </w:r>
          </w:p>
        </w:tc>
      </w:tr>
      <w:tr w:rsidR="004F339F" w:rsidRPr="00B20AE8" w14:paraId="4C4D42E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43E7A3" w14:textId="77777777" w:rsidR="00DA7900" w:rsidRPr="00B20AE8" w:rsidRDefault="00DA7900" w:rsidP="0039402F">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A3559" w14:textId="77777777" w:rsidR="00DA7900" w:rsidRPr="00B20AE8" w:rsidRDefault="00DA7900" w:rsidP="0039402F">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7D8F11"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66335" w14:textId="77777777" w:rsidR="00DA7900" w:rsidRPr="00B20AE8" w:rsidRDefault="00DA7900" w:rsidP="0039402F">
            <w:pPr>
              <w:pStyle w:val="TAL"/>
            </w:pPr>
            <w:r w:rsidRPr="00B20AE8">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8AE89" w14:textId="77777777" w:rsidR="00DA7900" w:rsidRPr="00B20AE8" w:rsidRDefault="00DA7900" w:rsidP="0039402F">
            <w:pPr>
              <w:pStyle w:val="TAL"/>
            </w:pPr>
            <w:r w:rsidRPr="00B20AE8">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625"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EB454" w14:textId="77777777" w:rsidR="00DA7900" w:rsidRPr="00B20AE8" w:rsidRDefault="00DA7900" w:rsidP="0039402F">
            <w:pPr>
              <w:pStyle w:val="TAL"/>
            </w:pPr>
            <w:r w:rsidRPr="00B20AE8">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E104" w14:textId="77777777" w:rsidR="00DA7900" w:rsidRPr="00B20AE8" w:rsidRDefault="00DA7900" w:rsidP="0039402F">
            <w:pPr>
              <w:pStyle w:val="TAL"/>
            </w:pPr>
            <w:r w:rsidRPr="00B20AE8">
              <w:t>15.3.0</w:t>
            </w:r>
          </w:p>
        </w:tc>
      </w:tr>
      <w:tr w:rsidR="004F339F" w:rsidRPr="00B20AE8" w14:paraId="7FE28732"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4B0B5ED8" w14:textId="77777777" w:rsidR="00FA02B1" w:rsidRPr="00B20AE8" w:rsidRDefault="00FA02B1"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6BA6" w14:textId="77777777" w:rsidR="00FA02B1" w:rsidRPr="00B20AE8" w:rsidRDefault="00FA02B1"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8775A" w14:textId="77777777" w:rsidR="00FA02B1" w:rsidRPr="00443DDE" w:rsidRDefault="00FA02B1"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C71" w14:textId="77777777" w:rsidR="00FA02B1" w:rsidRPr="00B20AE8" w:rsidRDefault="00FA02B1" w:rsidP="0039402F">
            <w:pPr>
              <w:pStyle w:val="TAL"/>
            </w:pPr>
            <w:r w:rsidRPr="00B20AE8">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8F3D" w14:textId="77777777" w:rsidR="00FA02B1" w:rsidRPr="00B20AE8" w:rsidRDefault="00FA02B1"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D5DF" w14:textId="77777777" w:rsidR="00FA02B1" w:rsidRPr="00B20AE8" w:rsidRDefault="00FA02B1"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BCD7D" w14:textId="77777777" w:rsidR="00FA02B1" w:rsidRPr="00B20AE8" w:rsidRDefault="00FA02B1" w:rsidP="0039402F">
            <w:pPr>
              <w:pStyle w:val="TAL"/>
            </w:pPr>
            <w:r w:rsidRPr="00B20AE8">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70975" w14:textId="77777777" w:rsidR="00FA02B1" w:rsidRPr="00B20AE8" w:rsidRDefault="00FA02B1" w:rsidP="0039402F">
            <w:pPr>
              <w:pStyle w:val="TAL"/>
            </w:pPr>
            <w:r w:rsidRPr="00B20AE8">
              <w:t>15.4.0</w:t>
            </w:r>
          </w:p>
        </w:tc>
      </w:tr>
      <w:tr w:rsidR="004F339F" w:rsidRPr="00B20AE8" w14:paraId="14D5FAEB"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3069841F" w14:textId="77777777" w:rsidR="00FA02B1" w:rsidRPr="00B20AE8" w:rsidRDefault="00FA02B1"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E75F2" w14:textId="77777777" w:rsidR="00FA02B1" w:rsidRPr="00B20AE8" w:rsidRDefault="00FA02B1"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FFB933" w14:textId="77777777" w:rsidR="00FA02B1" w:rsidRPr="00443DDE" w:rsidRDefault="00FA02B1"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D622" w14:textId="77777777" w:rsidR="00FA02B1" w:rsidRPr="00B20AE8" w:rsidRDefault="00FA02B1" w:rsidP="0039402F">
            <w:pPr>
              <w:pStyle w:val="TAL"/>
            </w:pPr>
            <w:r w:rsidRPr="00B20AE8">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B2E2" w14:textId="77777777" w:rsidR="00FA02B1" w:rsidRPr="00B20AE8" w:rsidRDefault="00FA02B1"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294D2" w14:textId="77777777" w:rsidR="00FA02B1" w:rsidRPr="00B20AE8" w:rsidRDefault="00FA02B1"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3F48F" w14:textId="77777777" w:rsidR="00FA02B1" w:rsidRPr="00B20AE8" w:rsidRDefault="00FA02B1" w:rsidP="0039402F">
            <w:pPr>
              <w:pStyle w:val="TAL"/>
            </w:pPr>
            <w:r w:rsidRPr="00B20AE8">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FB9A" w14:textId="77777777" w:rsidR="00FA02B1" w:rsidRPr="00B20AE8" w:rsidRDefault="00FA02B1" w:rsidP="0039402F">
            <w:pPr>
              <w:pStyle w:val="TAL"/>
            </w:pPr>
            <w:r w:rsidRPr="00B20AE8">
              <w:t>15.4.0</w:t>
            </w:r>
          </w:p>
        </w:tc>
      </w:tr>
      <w:tr w:rsidR="004F339F" w:rsidRPr="00B20AE8" w14:paraId="039076BE"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7007D725" w14:textId="77777777" w:rsidR="004139BF" w:rsidRPr="00B20AE8" w:rsidRDefault="004139BF"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951B" w14:textId="77777777" w:rsidR="004139BF" w:rsidRPr="00B20AE8" w:rsidRDefault="004139BF"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637F3" w14:textId="77777777" w:rsidR="004139BF" w:rsidRPr="00443DDE" w:rsidRDefault="004139BF"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D4AF4" w14:textId="77777777" w:rsidR="004139BF" w:rsidRPr="00B20AE8" w:rsidRDefault="004139BF" w:rsidP="0039402F">
            <w:pPr>
              <w:pStyle w:val="TAL"/>
            </w:pPr>
            <w:r w:rsidRPr="00B20AE8">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5F24" w14:textId="77777777" w:rsidR="004139BF" w:rsidRPr="00B20AE8" w:rsidRDefault="004139B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9C27" w14:textId="77777777" w:rsidR="004139BF" w:rsidRPr="00B20AE8" w:rsidRDefault="004139B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6739" w14:textId="77777777" w:rsidR="004139BF" w:rsidRPr="00B20AE8" w:rsidRDefault="004139BF" w:rsidP="0039402F">
            <w:pPr>
              <w:pStyle w:val="TAL"/>
            </w:pPr>
            <w:r w:rsidRPr="00B20AE8">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ED4A4" w14:textId="77777777" w:rsidR="004139BF" w:rsidRPr="00B20AE8" w:rsidRDefault="004139BF" w:rsidP="0039402F">
            <w:pPr>
              <w:pStyle w:val="TAL"/>
            </w:pPr>
            <w:r w:rsidRPr="00B20AE8">
              <w:t>15.4.0</w:t>
            </w:r>
          </w:p>
        </w:tc>
      </w:tr>
      <w:tr w:rsidR="004F339F" w:rsidRPr="00B20AE8" w14:paraId="63CBF3AD"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5827FE5C" w14:textId="77777777" w:rsidR="00EB205A" w:rsidRPr="00B20AE8" w:rsidRDefault="00EB205A"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F720" w14:textId="77777777" w:rsidR="00EB205A" w:rsidRPr="00B20AE8" w:rsidRDefault="00EB205A"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64917" w14:textId="77777777" w:rsidR="00EB205A" w:rsidRPr="00443DDE" w:rsidRDefault="00EB205A"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AF40" w14:textId="77777777" w:rsidR="00EB205A" w:rsidRPr="00B20AE8" w:rsidRDefault="00EB205A" w:rsidP="0039402F">
            <w:pPr>
              <w:pStyle w:val="TAL"/>
            </w:pPr>
            <w:r w:rsidRPr="00B20AE8">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6176C" w14:textId="77777777" w:rsidR="00EB205A" w:rsidRPr="00B20AE8" w:rsidRDefault="00EB205A"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56AA" w14:textId="77777777" w:rsidR="00EB205A" w:rsidRPr="00B20AE8" w:rsidRDefault="00EB205A"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75B9" w14:textId="77777777" w:rsidR="00EB205A" w:rsidRPr="00B20AE8" w:rsidRDefault="00EB205A" w:rsidP="0039402F">
            <w:pPr>
              <w:pStyle w:val="TAL"/>
            </w:pPr>
            <w:r w:rsidRPr="00B20AE8">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1C5D" w14:textId="77777777" w:rsidR="00EB205A" w:rsidRPr="00B20AE8" w:rsidRDefault="00EB205A" w:rsidP="0039402F">
            <w:pPr>
              <w:pStyle w:val="TAL"/>
            </w:pPr>
            <w:r w:rsidRPr="00B20AE8">
              <w:t>15.4.0</w:t>
            </w:r>
          </w:p>
        </w:tc>
      </w:tr>
      <w:tr w:rsidR="004F339F" w:rsidRPr="00B20AE8" w14:paraId="3CFB4E8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22501029" w14:textId="77777777" w:rsidR="003E6D6B" w:rsidRPr="00B20AE8" w:rsidRDefault="003E6D6B"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8C657" w14:textId="77777777" w:rsidR="003E6D6B" w:rsidRPr="00B20AE8" w:rsidRDefault="003E6D6B"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DE274" w14:textId="77777777" w:rsidR="003E6D6B" w:rsidRPr="00443DDE" w:rsidRDefault="003E6D6B"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556E2" w14:textId="77777777" w:rsidR="003E6D6B" w:rsidRPr="00B20AE8" w:rsidRDefault="003E6D6B" w:rsidP="0039402F">
            <w:pPr>
              <w:pStyle w:val="TAL"/>
            </w:pPr>
            <w:r w:rsidRPr="00B20AE8">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CE4E" w14:textId="77777777" w:rsidR="003E6D6B" w:rsidRPr="00B20AE8" w:rsidRDefault="003E6D6B"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154A4" w14:textId="77777777" w:rsidR="003E6D6B" w:rsidRPr="00B20AE8" w:rsidRDefault="003E6D6B"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8CF66" w14:textId="77777777" w:rsidR="003E6D6B" w:rsidRPr="00B20AE8" w:rsidRDefault="003E6D6B" w:rsidP="0039402F">
            <w:pPr>
              <w:pStyle w:val="TAL"/>
            </w:pPr>
            <w:r w:rsidRPr="00B20AE8">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96242" w14:textId="77777777" w:rsidR="003E6D6B" w:rsidRPr="00B20AE8" w:rsidRDefault="003E6D6B" w:rsidP="0039402F">
            <w:pPr>
              <w:pStyle w:val="TAL"/>
            </w:pPr>
            <w:r w:rsidRPr="00B20AE8">
              <w:t>15.4.0</w:t>
            </w:r>
          </w:p>
        </w:tc>
      </w:tr>
      <w:tr w:rsidR="004F339F" w:rsidRPr="00B20AE8" w14:paraId="04E11A2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10004EA3" w14:textId="77777777" w:rsidR="00D52273" w:rsidRPr="00B20AE8" w:rsidRDefault="00D52273"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58287" w14:textId="77777777" w:rsidR="00D52273" w:rsidRPr="00B20AE8" w:rsidRDefault="00D52273"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FD6189" w14:textId="77777777" w:rsidR="00D52273" w:rsidRPr="00443DDE" w:rsidRDefault="00D52273"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3C592" w14:textId="77777777" w:rsidR="00D52273" w:rsidRPr="00B20AE8" w:rsidRDefault="00D52273" w:rsidP="0039402F">
            <w:pPr>
              <w:pStyle w:val="TAL"/>
            </w:pPr>
            <w:r w:rsidRPr="00B20AE8">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552C" w14:textId="77777777" w:rsidR="00D52273" w:rsidRPr="00B20AE8" w:rsidRDefault="00D52273"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3385F" w14:textId="77777777" w:rsidR="00D52273" w:rsidRPr="00B20AE8" w:rsidRDefault="00D52273" w:rsidP="0039402F">
            <w:pPr>
              <w:pStyle w:val="TAL"/>
            </w:pPr>
            <w:r w:rsidRPr="00B20AE8">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687FA" w14:textId="4E9FAED2" w:rsidR="00D52273" w:rsidRPr="00B20AE8" w:rsidRDefault="00D52273" w:rsidP="0039402F">
            <w:pPr>
              <w:pStyle w:val="TAL"/>
            </w:pPr>
            <w:r w:rsidRPr="00B20AE8">
              <w:t xml:space="preserve">CR to TS 37.145-2: Adding reference in </w:t>
            </w:r>
            <w:r w:rsidR="003D3C64">
              <w:t>clause</w:t>
            </w:r>
            <w:r w:rsidRPr="00B20AE8">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5823" w14:textId="77777777" w:rsidR="00D52273" w:rsidRPr="00B20AE8" w:rsidRDefault="00D52273" w:rsidP="0039402F">
            <w:pPr>
              <w:pStyle w:val="TAL"/>
            </w:pPr>
            <w:r w:rsidRPr="00B20AE8">
              <w:t>15.4.0</w:t>
            </w:r>
          </w:p>
        </w:tc>
      </w:tr>
      <w:tr w:rsidR="004F339F" w:rsidRPr="00B20AE8" w14:paraId="5E57F6DD"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4AB4D8B4" w14:textId="77777777" w:rsidR="00DB0EA0" w:rsidRPr="00B20AE8" w:rsidRDefault="00DB0EA0"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5460" w14:textId="77777777" w:rsidR="00DB0EA0" w:rsidRPr="00B20AE8" w:rsidRDefault="00DB0EA0"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39854" w14:textId="77777777" w:rsidR="00DB0EA0" w:rsidRPr="00443DDE" w:rsidRDefault="00DB0EA0"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A3DC" w14:textId="77777777" w:rsidR="00DB0EA0" w:rsidRPr="00B20AE8" w:rsidRDefault="00DB0EA0" w:rsidP="0039402F">
            <w:pPr>
              <w:pStyle w:val="TAL"/>
            </w:pPr>
            <w:r w:rsidRPr="00B20AE8">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6047E" w14:textId="77777777" w:rsidR="00DB0EA0" w:rsidRPr="00B20AE8" w:rsidRDefault="00DB0EA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19E2" w14:textId="77777777" w:rsidR="00DB0EA0" w:rsidRPr="00B20AE8" w:rsidRDefault="00DB0EA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D136" w14:textId="77777777" w:rsidR="00DB0EA0" w:rsidRPr="00B20AE8" w:rsidRDefault="00DB0EA0" w:rsidP="0039402F">
            <w:pPr>
              <w:pStyle w:val="TAL"/>
            </w:pPr>
            <w:r w:rsidRPr="00B20AE8">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E3DB" w14:textId="77777777" w:rsidR="00DB0EA0" w:rsidRPr="00B20AE8" w:rsidRDefault="00DB0EA0" w:rsidP="0039402F">
            <w:pPr>
              <w:pStyle w:val="TAL"/>
            </w:pPr>
            <w:r w:rsidRPr="00B20AE8">
              <w:t>15.4.0</w:t>
            </w:r>
          </w:p>
        </w:tc>
      </w:tr>
      <w:tr w:rsidR="004F339F" w:rsidRPr="00B20AE8" w14:paraId="2E9EA06B"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6FA65FDD" w14:textId="77777777" w:rsidR="00C35FB2" w:rsidRPr="00B20AE8" w:rsidRDefault="00C35FB2"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88A7C" w14:textId="77777777" w:rsidR="00C35FB2" w:rsidRPr="00B20AE8" w:rsidRDefault="00C35FB2"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A591C9" w14:textId="77777777" w:rsidR="00C35FB2" w:rsidRPr="00443DDE" w:rsidRDefault="00C35FB2"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6A496" w14:textId="77777777" w:rsidR="00C35FB2" w:rsidRPr="00B20AE8" w:rsidRDefault="00C35FB2" w:rsidP="0039402F">
            <w:pPr>
              <w:pStyle w:val="TAL"/>
            </w:pPr>
            <w:r w:rsidRPr="00B20AE8">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4DCCA" w14:textId="77777777" w:rsidR="00C35FB2" w:rsidRPr="00B20AE8" w:rsidRDefault="00C35FB2"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72A77" w14:textId="77777777" w:rsidR="00C35FB2" w:rsidRPr="00B20AE8" w:rsidRDefault="00C35FB2"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50572" w14:textId="77777777" w:rsidR="00C35FB2" w:rsidRPr="00B20AE8" w:rsidRDefault="00C35FB2" w:rsidP="0039402F">
            <w:pPr>
              <w:pStyle w:val="TAL"/>
            </w:pPr>
            <w:r w:rsidRPr="00B20AE8">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EE09" w14:textId="77777777" w:rsidR="00C35FB2" w:rsidRPr="00B20AE8" w:rsidRDefault="00C35FB2" w:rsidP="0039402F">
            <w:pPr>
              <w:pStyle w:val="TAL"/>
            </w:pPr>
            <w:r w:rsidRPr="00B20AE8">
              <w:t>15.4.0</w:t>
            </w:r>
          </w:p>
        </w:tc>
      </w:tr>
      <w:tr w:rsidR="004F339F" w:rsidRPr="00B20AE8" w14:paraId="3B9AE033"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7D9" w14:textId="77777777" w:rsidR="00DC6B3E" w:rsidRPr="00B20AE8" w:rsidRDefault="00DC6B3E"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D048A" w14:textId="77777777" w:rsidR="00DC6B3E" w:rsidRPr="00B20AE8" w:rsidRDefault="00DC6B3E"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E411A0" w14:textId="77777777" w:rsidR="00DC6B3E" w:rsidRPr="00443DDE" w:rsidRDefault="00DC6B3E"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0BC1" w14:textId="77777777" w:rsidR="00DC6B3E" w:rsidRPr="00B20AE8" w:rsidRDefault="00DC6B3E" w:rsidP="0039402F">
            <w:pPr>
              <w:pStyle w:val="TAL"/>
            </w:pPr>
            <w:r w:rsidRPr="00B20AE8">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C2C7" w14:textId="77777777" w:rsidR="00DC6B3E" w:rsidRPr="00B20AE8" w:rsidRDefault="00DC6B3E"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3A11" w14:textId="77777777" w:rsidR="00DC6B3E" w:rsidRPr="00B20AE8" w:rsidRDefault="00DC6B3E"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955A0" w14:textId="77777777" w:rsidR="00DC6B3E" w:rsidRPr="00B20AE8" w:rsidRDefault="00DC6B3E" w:rsidP="0039402F">
            <w:pPr>
              <w:pStyle w:val="TAL"/>
            </w:pPr>
            <w:r w:rsidRPr="00B20AE8">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9E7C" w14:textId="77777777" w:rsidR="00DC6B3E" w:rsidRPr="00B20AE8" w:rsidRDefault="00DC6B3E" w:rsidP="0039402F">
            <w:pPr>
              <w:pStyle w:val="TAL"/>
            </w:pPr>
            <w:r w:rsidRPr="00B20AE8">
              <w:t>15.4.0</w:t>
            </w:r>
          </w:p>
        </w:tc>
      </w:tr>
      <w:tr w:rsidR="004F339F" w:rsidRPr="00B20AE8" w14:paraId="38C5AB4E"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3F97E69C" w14:textId="77777777" w:rsidR="0066486B" w:rsidRPr="00B20AE8" w:rsidRDefault="0066486B"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F98" w14:textId="77777777" w:rsidR="0066486B" w:rsidRPr="00B20AE8" w:rsidRDefault="0066486B"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10AA8" w14:textId="77777777" w:rsidR="0066486B" w:rsidRPr="00443DDE" w:rsidRDefault="0066486B"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279BD" w14:textId="77777777" w:rsidR="0066486B" w:rsidRPr="00B20AE8" w:rsidRDefault="0066486B" w:rsidP="0039402F">
            <w:pPr>
              <w:pStyle w:val="TAL"/>
            </w:pPr>
            <w:r w:rsidRPr="00B20AE8">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53607" w14:textId="77777777" w:rsidR="0066486B" w:rsidRPr="00B20AE8" w:rsidRDefault="0066486B"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699BC" w14:textId="77777777" w:rsidR="0066486B" w:rsidRPr="00B20AE8" w:rsidRDefault="0066486B"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4B06B" w14:textId="77777777" w:rsidR="0066486B" w:rsidRPr="00B20AE8" w:rsidRDefault="0066486B" w:rsidP="0039402F">
            <w:pPr>
              <w:pStyle w:val="TAL"/>
            </w:pPr>
            <w:r w:rsidRPr="00B20AE8">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BAA8" w14:textId="77777777" w:rsidR="0066486B" w:rsidRPr="00B20AE8" w:rsidRDefault="0066486B" w:rsidP="0039402F">
            <w:pPr>
              <w:pStyle w:val="TAL"/>
            </w:pPr>
            <w:r w:rsidRPr="00B20AE8">
              <w:t>15.4.0</w:t>
            </w:r>
          </w:p>
        </w:tc>
      </w:tr>
      <w:tr w:rsidR="004F339F" w:rsidRPr="00B20AE8" w14:paraId="26C9A42F" w14:textId="77777777"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14:paraId="124994F3" w14:textId="77777777" w:rsidR="005E141F" w:rsidRPr="00B20AE8" w:rsidRDefault="005E141F"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3D7F0" w14:textId="77777777" w:rsidR="005E141F" w:rsidRPr="00B20AE8" w:rsidRDefault="005E141F"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FEBBA" w14:textId="77777777" w:rsidR="005E141F" w:rsidRPr="00443DDE" w:rsidRDefault="005E141F"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1ABB" w14:textId="77777777" w:rsidR="005E141F" w:rsidRPr="00B20AE8" w:rsidRDefault="005E141F" w:rsidP="0039402F">
            <w:pPr>
              <w:pStyle w:val="TAL"/>
            </w:pPr>
            <w:r w:rsidRPr="00B20AE8">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61CF" w14:textId="77777777" w:rsidR="005E141F" w:rsidRPr="00B20AE8" w:rsidRDefault="005E141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0EEC" w14:textId="77777777" w:rsidR="005E141F" w:rsidRPr="00B20AE8" w:rsidRDefault="005E141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73F0" w14:textId="77777777" w:rsidR="005E141F" w:rsidRPr="00B20AE8" w:rsidRDefault="005E141F" w:rsidP="0039402F">
            <w:pPr>
              <w:pStyle w:val="TAL"/>
            </w:pPr>
            <w:r w:rsidRPr="00B20AE8">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78FEF" w14:textId="77777777" w:rsidR="005E141F" w:rsidRPr="00B20AE8" w:rsidRDefault="005E141F" w:rsidP="0039402F">
            <w:pPr>
              <w:pStyle w:val="TAL"/>
            </w:pPr>
            <w:r w:rsidRPr="00B20AE8">
              <w:t>15.4.0</w:t>
            </w:r>
          </w:p>
        </w:tc>
      </w:tr>
      <w:tr w:rsidR="004F339F" w:rsidRPr="00B20AE8" w14:paraId="63B09DE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20AC692E" w14:textId="77777777" w:rsidR="000A54CB" w:rsidRPr="00B20AE8" w:rsidRDefault="000A54CB"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D5D7" w14:textId="77777777" w:rsidR="000A54CB" w:rsidRPr="00B20AE8" w:rsidRDefault="000A54CB"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76190" w14:textId="77777777" w:rsidR="000A54CB" w:rsidRPr="00443DDE" w:rsidRDefault="000A54CB"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D97" w14:textId="77777777" w:rsidR="000A54CB" w:rsidRPr="00B20AE8" w:rsidRDefault="000A54CB" w:rsidP="0039402F">
            <w:pPr>
              <w:pStyle w:val="TAL"/>
            </w:pPr>
            <w:r w:rsidRPr="00B20AE8">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8803F" w14:textId="77777777" w:rsidR="000A54CB" w:rsidRPr="00B20AE8" w:rsidRDefault="000A54CB"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DB48" w14:textId="77777777" w:rsidR="000A54CB" w:rsidRPr="00B20AE8" w:rsidRDefault="000A54CB"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56A9" w14:textId="77777777" w:rsidR="000A54CB" w:rsidRPr="00B20AE8" w:rsidRDefault="000A54CB" w:rsidP="0039402F">
            <w:pPr>
              <w:pStyle w:val="TAL"/>
            </w:pPr>
            <w:r w:rsidRPr="00B20AE8">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74D4" w14:textId="77777777" w:rsidR="000A54CB" w:rsidRPr="00B20AE8" w:rsidRDefault="000A54CB" w:rsidP="0039402F">
            <w:pPr>
              <w:pStyle w:val="TAL"/>
            </w:pPr>
            <w:r w:rsidRPr="00B20AE8">
              <w:t>15.4.0</w:t>
            </w:r>
          </w:p>
        </w:tc>
      </w:tr>
      <w:tr w:rsidR="004F339F" w:rsidRPr="00B20AE8" w14:paraId="077FBB3C"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9A6FCFE" w14:textId="77777777" w:rsidR="000A54CB" w:rsidRPr="00B20AE8" w:rsidRDefault="000A54CB"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44DB9" w14:textId="77777777" w:rsidR="000A54CB" w:rsidRPr="00B20AE8" w:rsidRDefault="000A54CB"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6ADE9" w14:textId="77777777" w:rsidR="000A54CB" w:rsidRPr="00443DDE" w:rsidRDefault="000A54CB"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BF94" w14:textId="77777777" w:rsidR="000A54CB" w:rsidRPr="00B20AE8" w:rsidRDefault="000A54CB" w:rsidP="0039402F">
            <w:pPr>
              <w:pStyle w:val="TAL"/>
            </w:pPr>
            <w:r w:rsidRPr="00B20AE8">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454E1" w14:textId="77777777" w:rsidR="000A54CB" w:rsidRPr="00B20AE8" w:rsidRDefault="000A54CB"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8F37C" w14:textId="77777777" w:rsidR="000A54CB" w:rsidRPr="00B20AE8" w:rsidRDefault="000A54CB"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1BB49" w14:textId="77777777" w:rsidR="000A54CB" w:rsidRPr="00B20AE8" w:rsidRDefault="000A54CB" w:rsidP="0039402F">
            <w:pPr>
              <w:pStyle w:val="TAL"/>
            </w:pPr>
            <w:r w:rsidRPr="00B20AE8">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DD4" w14:textId="77777777" w:rsidR="000A54CB" w:rsidRPr="00B20AE8" w:rsidRDefault="000A54CB" w:rsidP="0039402F">
            <w:pPr>
              <w:pStyle w:val="TAL"/>
            </w:pPr>
            <w:r w:rsidRPr="00B20AE8">
              <w:t>15.4.0</w:t>
            </w:r>
          </w:p>
        </w:tc>
      </w:tr>
      <w:tr w:rsidR="004F339F" w:rsidRPr="00B20AE8" w14:paraId="19A90EE5"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FA2" w14:textId="77777777" w:rsidR="006C35D4" w:rsidRPr="00B20AE8" w:rsidRDefault="006C35D4"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4B497" w14:textId="77777777" w:rsidR="006C35D4" w:rsidRPr="00B20AE8" w:rsidRDefault="006C35D4"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F0DD6C" w14:textId="77777777" w:rsidR="006C35D4" w:rsidRPr="00443DDE" w:rsidRDefault="006C35D4"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4689" w14:textId="77777777" w:rsidR="006C35D4" w:rsidRPr="00B20AE8" w:rsidRDefault="006C35D4" w:rsidP="0039402F">
            <w:pPr>
              <w:pStyle w:val="TAL"/>
            </w:pPr>
            <w:r w:rsidRPr="00B20AE8">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DC87D" w14:textId="77777777" w:rsidR="006C35D4" w:rsidRPr="00B20AE8" w:rsidRDefault="006C35D4"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151A1" w14:textId="77777777" w:rsidR="006C35D4" w:rsidRPr="00B20AE8" w:rsidRDefault="006C35D4"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6ED1" w14:textId="77777777" w:rsidR="006C35D4" w:rsidRPr="00B20AE8" w:rsidRDefault="006C35D4" w:rsidP="0039402F">
            <w:pPr>
              <w:pStyle w:val="TAL"/>
            </w:pPr>
            <w:r w:rsidRPr="00B20AE8">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94641" w14:textId="77777777" w:rsidR="006C35D4" w:rsidRPr="00B20AE8" w:rsidRDefault="006C35D4" w:rsidP="0039402F">
            <w:pPr>
              <w:pStyle w:val="TAL"/>
            </w:pPr>
            <w:r w:rsidRPr="00B20AE8">
              <w:t>15.4.0</w:t>
            </w:r>
          </w:p>
        </w:tc>
      </w:tr>
      <w:tr w:rsidR="004F339F" w:rsidRPr="00B20AE8" w14:paraId="64AE5996"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5AD3485" w14:textId="77777777" w:rsidR="006C35D4" w:rsidRPr="00B20AE8" w:rsidRDefault="006C35D4"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4972D" w14:textId="77777777" w:rsidR="006C35D4" w:rsidRPr="00B20AE8" w:rsidRDefault="006C35D4"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87069" w14:textId="77777777" w:rsidR="006C35D4" w:rsidRPr="00443DDE" w:rsidRDefault="00FC7D29"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6EE6" w14:textId="77777777" w:rsidR="006C35D4" w:rsidRPr="00B20AE8" w:rsidRDefault="006C35D4" w:rsidP="0039402F">
            <w:pPr>
              <w:pStyle w:val="TAL"/>
            </w:pPr>
            <w:r w:rsidRPr="00B20AE8">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41FAF" w14:textId="77777777" w:rsidR="006C35D4" w:rsidRPr="00B20AE8" w:rsidRDefault="006C35D4"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43E8" w14:textId="77777777" w:rsidR="006C35D4" w:rsidRPr="00B20AE8" w:rsidRDefault="006C35D4"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9F21F" w14:textId="01F60B97" w:rsidR="006C35D4" w:rsidRPr="00B20AE8" w:rsidRDefault="006C35D4" w:rsidP="0039402F">
            <w:pPr>
              <w:pStyle w:val="TAL"/>
            </w:pPr>
            <w:r w:rsidRPr="00B20AE8">
              <w:t xml:space="preserve">CR to TS 37.145-2: Addition of RC test method for spurious emissions in </w:t>
            </w:r>
            <w:r w:rsidR="003D3C64">
              <w:t>clause</w:t>
            </w:r>
            <w:r w:rsidRPr="00B20AE8">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A7D1C" w14:textId="77777777" w:rsidR="006C35D4" w:rsidRPr="00B20AE8" w:rsidRDefault="006C35D4" w:rsidP="0039402F">
            <w:pPr>
              <w:pStyle w:val="TAL"/>
            </w:pPr>
            <w:r w:rsidRPr="00B20AE8">
              <w:t>15.4.0</w:t>
            </w:r>
          </w:p>
        </w:tc>
      </w:tr>
      <w:tr w:rsidR="004F339F" w:rsidRPr="00B20AE8" w14:paraId="15205A7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FAFB519" w14:textId="77777777" w:rsidR="0001681B" w:rsidRPr="00B20AE8" w:rsidRDefault="0001681B"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33F3F" w14:textId="77777777" w:rsidR="0001681B" w:rsidRPr="00B20AE8" w:rsidRDefault="0001681B"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E3271" w14:textId="77777777" w:rsidR="0001681B" w:rsidRPr="00443DDE" w:rsidRDefault="0001681B"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22217" w14:textId="77777777" w:rsidR="0001681B" w:rsidRPr="00B20AE8" w:rsidRDefault="0001681B" w:rsidP="0039402F">
            <w:pPr>
              <w:pStyle w:val="TAL"/>
            </w:pPr>
            <w:r w:rsidRPr="00B20AE8">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D519" w14:textId="77777777" w:rsidR="0001681B" w:rsidRPr="00B20AE8" w:rsidRDefault="0001681B"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0CF3" w14:textId="77777777" w:rsidR="0001681B" w:rsidRPr="00B20AE8" w:rsidRDefault="0001681B"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BC3A3" w14:textId="1CB45E89" w:rsidR="0001681B" w:rsidRPr="00B20AE8" w:rsidRDefault="0001681B" w:rsidP="0039402F">
            <w:pPr>
              <w:pStyle w:val="TAL"/>
            </w:pPr>
            <w:r w:rsidRPr="00B20AE8">
              <w:t xml:space="preserve">CR to TS 37.145-2: Clarification om beam identifier declaration in </w:t>
            </w:r>
            <w:r w:rsidR="003D3C64">
              <w:t>clause</w:t>
            </w:r>
            <w:r w:rsidRPr="00B20AE8">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F359" w14:textId="77777777" w:rsidR="0001681B" w:rsidRPr="00B20AE8" w:rsidRDefault="0001681B" w:rsidP="0039402F">
            <w:pPr>
              <w:pStyle w:val="TAL"/>
            </w:pPr>
            <w:r w:rsidRPr="00B20AE8">
              <w:t>15.4.0</w:t>
            </w:r>
          </w:p>
        </w:tc>
      </w:tr>
      <w:tr w:rsidR="004F339F" w:rsidRPr="00B20AE8" w14:paraId="6BCA9B0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153BB631" w14:textId="77777777" w:rsidR="007E67DE" w:rsidRPr="00B20AE8" w:rsidRDefault="007E67DE"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2E4C" w14:textId="77777777" w:rsidR="007E67DE" w:rsidRPr="00B20AE8" w:rsidRDefault="007E67DE"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1F1CC" w14:textId="77777777" w:rsidR="007E67DE" w:rsidRPr="00443DDE" w:rsidRDefault="007E67DE"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174C" w14:textId="77777777" w:rsidR="007E67DE" w:rsidRPr="00B20AE8" w:rsidRDefault="007E67DE" w:rsidP="0039402F">
            <w:pPr>
              <w:pStyle w:val="TAL"/>
            </w:pPr>
            <w:r w:rsidRPr="00B20AE8">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87F93" w14:textId="77777777" w:rsidR="007E67DE" w:rsidRPr="00B20AE8" w:rsidRDefault="007E67DE"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F062" w14:textId="77777777" w:rsidR="007E67DE" w:rsidRPr="00B20AE8" w:rsidRDefault="007E67DE"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CD277" w14:textId="77777777" w:rsidR="007E67DE" w:rsidRPr="00B20AE8" w:rsidRDefault="007E67DE" w:rsidP="0039402F">
            <w:pPr>
              <w:pStyle w:val="TAL"/>
            </w:pPr>
            <w:r w:rsidRPr="00B20AE8">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0A9A" w14:textId="77777777" w:rsidR="007E67DE" w:rsidRPr="00B20AE8" w:rsidRDefault="007E67DE" w:rsidP="0039402F">
            <w:pPr>
              <w:pStyle w:val="TAL"/>
            </w:pPr>
            <w:r w:rsidRPr="00B20AE8">
              <w:t>15.4.0</w:t>
            </w:r>
          </w:p>
        </w:tc>
      </w:tr>
      <w:tr w:rsidR="004F339F" w:rsidRPr="00B20AE8" w14:paraId="47A01B39"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56AA105E" w14:textId="77777777" w:rsidR="007F7452" w:rsidRPr="00B20AE8" w:rsidRDefault="007F7452"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2C23C" w14:textId="77777777" w:rsidR="007F7452" w:rsidRPr="00B20AE8" w:rsidRDefault="007F7452"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225AB3" w14:textId="77777777" w:rsidR="007F7452" w:rsidRPr="00443DDE" w:rsidRDefault="007F7452"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E7C3D" w14:textId="77777777" w:rsidR="007F7452" w:rsidRPr="00B20AE8" w:rsidRDefault="007F7452" w:rsidP="0039402F">
            <w:pPr>
              <w:pStyle w:val="TAL"/>
            </w:pPr>
            <w:r w:rsidRPr="00B20AE8">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09B4" w14:textId="77777777" w:rsidR="007F7452" w:rsidRPr="00B20AE8" w:rsidRDefault="007F7452"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DF431" w14:textId="77777777" w:rsidR="007F7452" w:rsidRPr="00B20AE8" w:rsidRDefault="007F7452" w:rsidP="0039402F">
            <w:pPr>
              <w:pStyle w:val="TAL"/>
            </w:pPr>
            <w:r w:rsidRPr="00B20AE8">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DBF4F" w14:textId="77777777" w:rsidR="007F7452" w:rsidRPr="00B20AE8" w:rsidRDefault="00574D7E" w:rsidP="0039402F">
            <w:pPr>
              <w:pStyle w:val="TAL"/>
            </w:pPr>
            <w:r w:rsidRPr="00B20AE8">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2CCB" w14:textId="77777777" w:rsidR="007F7452" w:rsidRPr="00B20AE8" w:rsidRDefault="007F7452" w:rsidP="0039402F">
            <w:pPr>
              <w:pStyle w:val="TAL"/>
            </w:pPr>
            <w:r w:rsidRPr="00B20AE8">
              <w:t>15.4.0</w:t>
            </w:r>
          </w:p>
        </w:tc>
      </w:tr>
      <w:tr w:rsidR="004F339F" w:rsidRPr="00B20AE8" w14:paraId="05494EE1"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4412B61" w14:textId="77777777" w:rsidR="009A7F31" w:rsidRPr="00B20AE8" w:rsidRDefault="009A7F31"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A01A1" w14:textId="77777777" w:rsidR="009A7F31" w:rsidRPr="00B20AE8" w:rsidRDefault="009A7F31"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8D4BB6" w14:textId="77777777" w:rsidR="009A7F31" w:rsidRPr="00443DDE" w:rsidRDefault="009A7F31"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773B" w14:textId="77777777" w:rsidR="009A7F31" w:rsidRPr="00B20AE8" w:rsidRDefault="009A7F31" w:rsidP="0039402F">
            <w:pPr>
              <w:pStyle w:val="TAL"/>
            </w:pPr>
            <w:r w:rsidRPr="00B20AE8">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04DA" w14:textId="77777777" w:rsidR="009A7F31" w:rsidRPr="00B20AE8" w:rsidRDefault="009A7F31"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3E0AF" w14:textId="77777777" w:rsidR="009A7F31" w:rsidRPr="00B20AE8" w:rsidRDefault="009A7F31"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F69F9" w14:textId="77777777" w:rsidR="009A7F31" w:rsidRPr="00B20AE8" w:rsidRDefault="009A7F31" w:rsidP="0039402F">
            <w:pPr>
              <w:pStyle w:val="TAL"/>
            </w:pPr>
            <w:r w:rsidRPr="00B20AE8">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14B79" w14:textId="77777777" w:rsidR="009A7F31" w:rsidRPr="00B20AE8" w:rsidRDefault="009A7F31" w:rsidP="0039402F">
            <w:pPr>
              <w:pStyle w:val="TAL"/>
            </w:pPr>
            <w:r w:rsidRPr="00B20AE8">
              <w:t>15.4.0</w:t>
            </w:r>
          </w:p>
        </w:tc>
      </w:tr>
      <w:tr w:rsidR="004F339F" w:rsidRPr="00B20AE8" w14:paraId="6C06FF5C"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3D332" w14:textId="77777777" w:rsidR="003004CC" w:rsidRPr="00B20AE8" w:rsidRDefault="003004CC"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A0D9D" w14:textId="77777777" w:rsidR="003004CC" w:rsidRPr="00B20AE8" w:rsidRDefault="003004CC"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921D2" w14:textId="77777777" w:rsidR="003004CC" w:rsidRPr="00443DDE" w:rsidRDefault="003004CC"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32A57" w14:textId="77777777" w:rsidR="003004CC" w:rsidRPr="00B20AE8" w:rsidRDefault="003004CC" w:rsidP="0039402F">
            <w:pPr>
              <w:pStyle w:val="TAL"/>
            </w:pPr>
            <w:r w:rsidRPr="00B20AE8">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C1629" w14:textId="77777777" w:rsidR="003004CC" w:rsidRPr="00B20AE8" w:rsidRDefault="003004C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F277" w14:textId="77777777" w:rsidR="003004CC" w:rsidRPr="00B20AE8" w:rsidRDefault="003004C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BBB1" w14:textId="77777777" w:rsidR="003004CC" w:rsidRPr="00B20AE8" w:rsidRDefault="003004CC" w:rsidP="0039402F">
            <w:pPr>
              <w:pStyle w:val="TAL"/>
            </w:pPr>
            <w:r w:rsidRPr="00B20AE8">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11D89" w14:textId="77777777" w:rsidR="003004CC" w:rsidRPr="00B20AE8" w:rsidRDefault="003004CC" w:rsidP="0039402F">
            <w:pPr>
              <w:pStyle w:val="TAL"/>
            </w:pPr>
            <w:r w:rsidRPr="00B20AE8">
              <w:t>15.4.0</w:t>
            </w:r>
          </w:p>
        </w:tc>
      </w:tr>
      <w:tr w:rsidR="004F339F" w:rsidRPr="00B20AE8" w14:paraId="66636F7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37F7085" w14:textId="77777777" w:rsidR="009D098B" w:rsidRPr="00B20AE8" w:rsidRDefault="009D098B"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C8126" w14:textId="77777777" w:rsidR="009D098B" w:rsidRPr="00B20AE8" w:rsidRDefault="009D098B"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358B0" w14:textId="77777777" w:rsidR="009D098B" w:rsidRPr="00443DDE" w:rsidRDefault="009D098B"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0F28" w14:textId="77777777" w:rsidR="009D098B" w:rsidRPr="00B20AE8" w:rsidRDefault="009D098B" w:rsidP="0039402F">
            <w:pPr>
              <w:pStyle w:val="TAL"/>
            </w:pPr>
            <w:r w:rsidRPr="00B20AE8">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86CB6" w14:textId="77777777" w:rsidR="009D098B" w:rsidRPr="00B20AE8" w:rsidRDefault="009D098B"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F73A2" w14:textId="77777777" w:rsidR="009D098B" w:rsidRPr="00B20AE8" w:rsidRDefault="009D098B"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EED0" w14:textId="77777777" w:rsidR="009D098B" w:rsidRPr="00B20AE8" w:rsidRDefault="009D098B" w:rsidP="0039402F">
            <w:pPr>
              <w:pStyle w:val="TAL"/>
            </w:pPr>
            <w:r w:rsidRPr="00B20AE8">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56B1" w14:textId="77777777" w:rsidR="009D098B" w:rsidRPr="00B20AE8" w:rsidRDefault="009D098B" w:rsidP="0039402F">
            <w:pPr>
              <w:pStyle w:val="TAL"/>
            </w:pPr>
            <w:r w:rsidRPr="00B20AE8">
              <w:t>15.4.0</w:t>
            </w:r>
          </w:p>
        </w:tc>
      </w:tr>
      <w:tr w:rsidR="004F339F" w:rsidRPr="00B20AE8" w14:paraId="450F014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FB7CD53" w14:textId="77777777" w:rsidR="00FA7713" w:rsidRPr="00B20AE8" w:rsidRDefault="00FA7713"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CA7A5" w14:textId="77777777" w:rsidR="00FA7713" w:rsidRPr="00B20AE8" w:rsidRDefault="00FA7713"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82B27" w14:textId="77777777" w:rsidR="00FA7713" w:rsidRPr="00443DDE" w:rsidRDefault="00FA7713"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C3237" w14:textId="77777777" w:rsidR="00FA7713" w:rsidRPr="00B20AE8" w:rsidRDefault="00FA7713" w:rsidP="0039402F">
            <w:pPr>
              <w:pStyle w:val="TAL"/>
            </w:pPr>
            <w:r w:rsidRPr="00B20AE8">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F208D" w14:textId="77777777" w:rsidR="00FA7713" w:rsidRPr="00B20AE8" w:rsidRDefault="00FA7713"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A061" w14:textId="77777777" w:rsidR="00FA7713" w:rsidRPr="00B20AE8" w:rsidRDefault="00FA7713"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9D4D" w14:textId="77777777" w:rsidR="00FA7713" w:rsidRPr="00B20AE8" w:rsidRDefault="00FA7713" w:rsidP="0039402F">
            <w:pPr>
              <w:pStyle w:val="TAL"/>
            </w:pPr>
            <w:r w:rsidRPr="00B20AE8">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07AAD" w14:textId="77777777" w:rsidR="00FA7713" w:rsidRPr="00B20AE8" w:rsidRDefault="00FA7713" w:rsidP="0039402F">
            <w:pPr>
              <w:pStyle w:val="TAL"/>
            </w:pPr>
            <w:r w:rsidRPr="00B20AE8">
              <w:t>15.4.0</w:t>
            </w:r>
          </w:p>
        </w:tc>
      </w:tr>
      <w:tr w:rsidR="004F339F" w:rsidRPr="00B20AE8" w14:paraId="6B35BEA4"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BB211F5" w14:textId="77777777" w:rsidR="0013257F" w:rsidRPr="00B20AE8" w:rsidRDefault="0013257F"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7D12D" w14:textId="77777777" w:rsidR="0013257F" w:rsidRPr="00B20AE8" w:rsidRDefault="0013257F"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077DA" w14:textId="77777777" w:rsidR="0013257F" w:rsidRPr="00443DDE" w:rsidRDefault="0013257F"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AB20" w14:textId="77777777" w:rsidR="0013257F" w:rsidRPr="00B20AE8" w:rsidRDefault="0013257F" w:rsidP="0039402F">
            <w:pPr>
              <w:pStyle w:val="TAL"/>
            </w:pPr>
            <w:r w:rsidRPr="00B20AE8">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EF07" w14:textId="77777777" w:rsidR="0013257F" w:rsidRPr="00B20AE8" w:rsidRDefault="0013257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9185" w14:textId="77777777" w:rsidR="0013257F" w:rsidRPr="00B20AE8" w:rsidRDefault="0013257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47B13" w14:textId="77777777" w:rsidR="0013257F" w:rsidRPr="00B20AE8" w:rsidRDefault="0013257F" w:rsidP="0039402F">
            <w:pPr>
              <w:pStyle w:val="TAL"/>
            </w:pPr>
            <w:r w:rsidRPr="00B20AE8">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66FE" w14:textId="77777777" w:rsidR="0013257F" w:rsidRPr="00B20AE8" w:rsidRDefault="0013257F" w:rsidP="0039402F">
            <w:pPr>
              <w:pStyle w:val="TAL"/>
            </w:pPr>
            <w:r w:rsidRPr="00B20AE8">
              <w:t>15.4.0</w:t>
            </w:r>
          </w:p>
        </w:tc>
      </w:tr>
      <w:tr w:rsidR="004F339F" w:rsidRPr="00B20AE8" w14:paraId="224EBF1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567" w14:textId="77777777" w:rsidR="008C56CC" w:rsidRPr="00B20AE8" w:rsidRDefault="008C56CC"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D8295" w14:textId="77777777" w:rsidR="008C56CC" w:rsidRPr="00B20AE8" w:rsidRDefault="008C56CC"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75085" w14:textId="77777777" w:rsidR="008C56CC" w:rsidRPr="00443DDE" w:rsidRDefault="008C56CC" w:rsidP="0039402F">
            <w:pPr>
              <w:pStyle w:val="TAL"/>
            </w:pPr>
            <w:r w:rsidRPr="00443DDE">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AF3F" w14:textId="77777777" w:rsidR="008C56CC" w:rsidRPr="00B20AE8" w:rsidRDefault="008C56CC" w:rsidP="0039402F">
            <w:pPr>
              <w:pStyle w:val="TAL"/>
            </w:pPr>
            <w:r w:rsidRPr="00B20AE8">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CED0" w14:textId="77777777" w:rsidR="008C56CC" w:rsidRPr="00B20AE8" w:rsidRDefault="008C56C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F3FA" w14:textId="77777777" w:rsidR="008C56CC" w:rsidRPr="00B20AE8" w:rsidRDefault="008C56C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DA5AB" w14:textId="77777777" w:rsidR="008C56CC" w:rsidRPr="00B20AE8" w:rsidRDefault="008C56CC" w:rsidP="0039402F">
            <w:pPr>
              <w:pStyle w:val="TAL"/>
            </w:pPr>
            <w:r w:rsidRPr="00B20AE8">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87E2" w14:textId="77777777" w:rsidR="008C56CC" w:rsidRPr="00B20AE8" w:rsidRDefault="008C56CC" w:rsidP="0039402F">
            <w:pPr>
              <w:pStyle w:val="TAL"/>
            </w:pPr>
            <w:r w:rsidRPr="00B20AE8">
              <w:t>15.4.0</w:t>
            </w:r>
          </w:p>
        </w:tc>
      </w:tr>
      <w:tr w:rsidR="004F339F" w:rsidRPr="00B20AE8" w14:paraId="4EF0304F" w14:textId="77777777"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14:paraId="4206CFD2" w14:textId="77777777" w:rsidR="00CC5790" w:rsidRPr="00B20AE8" w:rsidRDefault="00CC5790"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F70AD" w14:textId="77777777" w:rsidR="00CC5790" w:rsidRPr="00B20AE8" w:rsidRDefault="00CC5790"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7257F7" w14:textId="77777777" w:rsidR="00CC5790" w:rsidRPr="00443DDE" w:rsidRDefault="001E10C9"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584A1" w14:textId="77777777" w:rsidR="00CC5790" w:rsidRPr="00B20AE8" w:rsidRDefault="00CC5790" w:rsidP="0039402F">
            <w:pPr>
              <w:pStyle w:val="TAL"/>
            </w:pPr>
            <w:r w:rsidRPr="00B20AE8">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15E4" w14:textId="77777777" w:rsidR="00CC5790" w:rsidRPr="00B20AE8" w:rsidRDefault="00CC579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A99FA" w14:textId="77777777" w:rsidR="00CC5790" w:rsidRPr="00B20AE8" w:rsidRDefault="00CC5790" w:rsidP="0039402F">
            <w:pPr>
              <w:pStyle w:val="TAL"/>
            </w:pPr>
            <w:r w:rsidRPr="00B20AE8">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1F6F8" w14:textId="77777777" w:rsidR="00CC5790" w:rsidRPr="00B20AE8" w:rsidRDefault="00CC5790" w:rsidP="0039402F">
            <w:pPr>
              <w:pStyle w:val="TAL"/>
            </w:pPr>
            <w:r w:rsidRPr="00B20AE8">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C5830" w14:textId="77777777" w:rsidR="00CC5790" w:rsidRPr="00B20AE8" w:rsidRDefault="00CC5790" w:rsidP="0039402F">
            <w:pPr>
              <w:pStyle w:val="TAL"/>
            </w:pPr>
            <w:r w:rsidRPr="00B20AE8">
              <w:t>15.4.0</w:t>
            </w:r>
          </w:p>
        </w:tc>
      </w:tr>
      <w:tr w:rsidR="004F339F" w:rsidRPr="00B20AE8" w14:paraId="48BBA060"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F7A1EBD" w14:textId="77777777" w:rsidR="00182281" w:rsidRPr="00B20AE8" w:rsidRDefault="00182281" w:rsidP="0039402F">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A22E9" w14:textId="77777777" w:rsidR="00182281" w:rsidRPr="00B20AE8" w:rsidRDefault="00182281" w:rsidP="0039402F">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A0E00" w14:textId="77777777" w:rsidR="00182281" w:rsidRPr="00443DDE" w:rsidRDefault="00182281"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7E92B" w14:textId="77777777" w:rsidR="00182281" w:rsidRPr="00B20AE8" w:rsidRDefault="00182281" w:rsidP="0039402F">
            <w:pPr>
              <w:pStyle w:val="TAL"/>
            </w:pPr>
            <w:r w:rsidRPr="00B20AE8">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90849" w14:textId="77777777" w:rsidR="00182281" w:rsidRPr="00B20AE8" w:rsidRDefault="00182281"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FC76A" w14:textId="77777777" w:rsidR="00182281" w:rsidRPr="00B20AE8" w:rsidRDefault="00182281"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200C1" w14:textId="77777777" w:rsidR="00182281" w:rsidRPr="00B20AE8" w:rsidRDefault="00182281" w:rsidP="0039402F">
            <w:pPr>
              <w:pStyle w:val="TAL"/>
            </w:pPr>
            <w:r w:rsidRPr="00B20AE8">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3BE63" w14:textId="77777777" w:rsidR="00182281" w:rsidRPr="00B20AE8" w:rsidRDefault="00182281" w:rsidP="0039402F">
            <w:pPr>
              <w:pStyle w:val="TAL"/>
            </w:pPr>
            <w:r w:rsidRPr="00B20AE8">
              <w:t>15.4.0</w:t>
            </w:r>
          </w:p>
        </w:tc>
      </w:tr>
      <w:tr w:rsidR="004F339F" w:rsidRPr="00B20AE8" w14:paraId="2F50801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104567E" w14:textId="77777777" w:rsidR="004F339F" w:rsidRPr="00B20AE8" w:rsidRDefault="004F339F" w:rsidP="0039402F">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14E2" w14:textId="77777777" w:rsidR="004F339F" w:rsidRPr="00B20AE8" w:rsidRDefault="004F339F" w:rsidP="0039402F">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91EA2"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027F" w14:textId="77777777" w:rsidR="004F339F" w:rsidRPr="00B20AE8" w:rsidRDefault="004F339F" w:rsidP="0039402F">
            <w:pPr>
              <w:pStyle w:val="TAL"/>
            </w:pPr>
            <w:r w:rsidRPr="00B20AE8">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8D38"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50F8"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619B4" w14:textId="77777777" w:rsidR="004F339F" w:rsidRPr="00B20AE8" w:rsidRDefault="004F339F" w:rsidP="0039402F">
            <w:pPr>
              <w:pStyle w:val="TAL"/>
            </w:pPr>
            <w:r w:rsidRPr="00B20AE8">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4DF8B" w14:textId="77777777" w:rsidR="004F339F" w:rsidRPr="00B20AE8" w:rsidRDefault="004F339F" w:rsidP="0039402F">
            <w:pPr>
              <w:pStyle w:val="TAL"/>
            </w:pPr>
            <w:r w:rsidRPr="00B20AE8">
              <w:t>15.5.0</w:t>
            </w:r>
          </w:p>
        </w:tc>
      </w:tr>
      <w:tr w:rsidR="004F339F" w:rsidRPr="00B20AE8" w14:paraId="6FEA3778"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E4F76E2" w14:textId="77777777" w:rsidR="004F339F" w:rsidRPr="00B20AE8" w:rsidRDefault="004F339F" w:rsidP="0039402F">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0853C" w14:textId="77777777" w:rsidR="004F339F" w:rsidRPr="00B20AE8" w:rsidRDefault="004F339F" w:rsidP="0039402F">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40D11"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5F67B" w14:textId="77777777" w:rsidR="004F339F" w:rsidRPr="00B20AE8" w:rsidRDefault="004F339F" w:rsidP="0039402F">
            <w:pPr>
              <w:pStyle w:val="TAL"/>
            </w:pPr>
            <w:r w:rsidRPr="00B20AE8">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9416"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7142B"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D78FB" w14:textId="77777777" w:rsidR="004F339F" w:rsidRPr="00B20AE8" w:rsidRDefault="004F339F" w:rsidP="0039402F">
            <w:pPr>
              <w:pStyle w:val="TAL"/>
            </w:pPr>
            <w:r w:rsidRPr="00B20AE8">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71A56" w14:textId="77777777" w:rsidR="004F339F" w:rsidRPr="00B20AE8" w:rsidRDefault="004F339F" w:rsidP="0039402F">
            <w:pPr>
              <w:pStyle w:val="TAL"/>
            </w:pPr>
            <w:r w:rsidRPr="00B20AE8">
              <w:t>15.5.0</w:t>
            </w:r>
          </w:p>
        </w:tc>
      </w:tr>
      <w:tr w:rsidR="004F339F" w:rsidRPr="00B20AE8" w14:paraId="16A4E2C9"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75EFBD2" w14:textId="77777777" w:rsidR="004F339F" w:rsidRPr="00B20AE8" w:rsidRDefault="004F339F" w:rsidP="0039402F">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F5944" w14:textId="77777777" w:rsidR="004F339F" w:rsidRPr="00B20AE8" w:rsidRDefault="004F339F" w:rsidP="0039402F">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06576"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13EF3" w14:textId="77777777" w:rsidR="004F339F" w:rsidRPr="00B20AE8" w:rsidRDefault="004F339F" w:rsidP="0039402F">
            <w:pPr>
              <w:pStyle w:val="TAL"/>
            </w:pPr>
            <w:r w:rsidRPr="00B20AE8">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8DD5F"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7155"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5B268" w14:textId="77777777" w:rsidR="004F339F" w:rsidRPr="00B20AE8" w:rsidRDefault="004F339F" w:rsidP="0039402F">
            <w:pPr>
              <w:pStyle w:val="TAL"/>
            </w:pPr>
            <w:r w:rsidRPr="00B20AE8">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023D" w14:textId="77777777" w:rsidR="004F339F" w:rsidRPr="00B20AE8" w:rsidRDefault="004F339F" w:rsidP="0039402F">
            <w:pPr>
              <w:pStyle w:val="TAL"/>
            </w:pPr>
            <w:r w:rsidRPr="00B20AE8">
              <w:t>15.5.0</w:t>
            </w:r>
          </w:p>
        </w:tc>
      </w:tr>
      <w:tr w:rsidR="004F339F" w:rsidRPr="00B20AE8" w14:paraId="662D4EB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E9CFFFA" w14:textId="77777777" w:rsidR="004F339F" w:rsidRPr="00B20AE8" w:rsidRDefault="004F339F" w:rsidP="0039402F">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4F42E" w14:textId="77777777" w:rsidR="004F339F" w:rsidRPr="00B20AE8" w:rsidRDefault="004F339F" w:rsidP="0039402F">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88B29"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86E0" w14:textId="77777777" w:rsidR="004F339F" w:rsidRPr="00B20AE8" w:rsidRDefault="004F339F" w:rsidP="0039402F">
            <w:pPr>
              <w:pStyle w:val="TAL"/>
            </w:pPr>
            <w:r w:rsidRPr="00B20AE8">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1730"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8825"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7C902" w14:textId="77777777" w:rsidR="004F339F" w:rsidRPr="00B20AE8" w:rsidRDefault="004F339F" w:rsidP="0039402F">
            <w:pPr>
              <w:pStyle w:val="TAL"/>
            </w:pPr>
            <w:r w:rsidRPr="00B20AE8">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73C34" w14:textId="77777777" w:rsidR="004F339F" w:rsidRPr="00B20AE8" w:rsidRDefault="004F339F" w:rsidP="0039402F">
            <w:pPr>
              <w:pStyle w:val="TAL"/>
            </w:pPr>
            <w:r w:rsidRPr="00B20AE8">
              <w:t>15.5.0</w:t>
            </w:r>
          </w:p>
        </w:tc>
      </w:tr>
      <w:tr w:rsidR="004F339F" w:rsidRPr="00B20AE8" w14:paraId="77CE887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8251" w14:textId="77777777" w:rsidR="004F339F" w:rsidRPr="00B20AE8" w:rsidRDefault="004F339F" w:rsidP="0039402F">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5456" w14:textId="77777777" w:rsidR="004F339F" w:rsidRPr="00B20AE8" w:rsidRDefault="004F339F" w:rsidP="0039402F">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D4B46"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82B7" w14:textId="77777777" w:rsidR="004F339F" w:rsidRPr="00B20AE8" w:rsidRDefault="004F339F" w:rsidP="0039402F">
            <w:pPr>
              <w:pStyle w:val="TAL"/>
            </w:pPr>
            <w:r w:rsidRPr="00B20AE8">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C687D"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8496"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4E06" w14:textId="77777777" w:rsidR="004F339F" w:rsidRPr="00B20AE8" w:rsidRDefault="004F339F" w:rsidP="0039402F">
            <w:pPr>
              <w:pStyle w:val="TAL"/>
            </w:pPr>
            <w:r w:rsidRPr="00B20AE8">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62CB8" w14:textId="77777777" w:rsidR="004F339F" w:rsidRPr="00B20AE8" w:rsidRDefault="004F339F" w:rsidP="0039402F">
            <w:pPr>
              <w:pStyle w:val="TAL"/>
            </w:pPr>
            <w:r w:rsidRPr="00B20AE8">
              <w:t>15.5.0</w:t>
            </w:r>
          </w:p>
        </w:tc>
      </w:tr>
      <w:tr w:rsidR="004F339F" w:rsidRPr="00B20AE8" w14:paraId="0E181C3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9559C7D" w14:textId="77777777" w:rsidR="004F339F" w:rsidRPr="00B20AE8" w:rsidRDefault="004F339F" w:rsidP="0039402F">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132DC" w14:textId="77777777" w:rsidR="004F339F" w:rsidRPr="00B20AE8" w:rsidRDefault="004F339F" w:rsidP="0039402F">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91EC0"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D9D44" w14:textId="77777777" w:rsidR="004F339F" w:rsidRPr="00B20AE8" w:rsidRDefault="004F339F" w:rsidP="0039402F">
            <w:pPr>
              <w:pStyle w:val="TAL"/>
            </w:pPr>
            <w:r w:rsidRPr="00B20AE8">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1AA9"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A0E1"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6CF9F" w14:textId="77777777" w:rsidR="004F339F" w:rsidRPr="00B20AE8" w:rsidRDefault="004F339F" w:rsidP="0039402F">
            <w:pPr>
              <w:pStyle w:val="TAL"/>
            </w:pPr>
            <w:r w:rsidRPr="00B20AE8">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7F894" w14:textId="77777777" w:rsidR="004F339F" w:rsidRPr="00B20AE8" w:rsidRDefault="004F339F" w:rsidP="0039402F">
            <w:pPr>
              <w:pStyle w:val="TAL"/>
            </w:pPr>
            <w:r w:rsidRPr="00B20AE8">
              <w:t>15.5.0</w:t>
            </w:r>
          </w:p>
        </w:tc>
      </w:tr>
      <w:tr w:rsidR="004F339F" w:rsidRPr="00B20AE8" w14:paraId="76EEBD4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DFFF4CD" w14:textId="77777777" w:rsidR="004F339F" w:rsidRPr="00B20AE8" w:rsidRDefault="004F339F" w:rsidP="0039402F">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F2F7E" w14:textId="77777777" w:rsidR="004F339F" w:rsidRPr="00B20AE8" w:rsidRDefault="004F339F" w:rsidP="0039402F">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DD881"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9DB5" w14:textId="77777777" w:rsidR="004F339F" w:rsidRPr="00B20AE8" w:rsidRDefault="004F339F" w:rsidP="0039402F">
            <w:pPr>
              <w:pStyle w:val="TAL"/>
            </w:pPr>
            <w:r w:rsidRPr="00B20AE8">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A2895"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3B178"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C4486" w14:textId="77777777" w:rsidR="004F339F" w:rsidRPr="00B20AE8" w:rsidRDefault="004F339F" w:rsidP="0039402F">
            <w:pPr>
              <w:pStyle w:val="TAL"/>
            </w:pPr>
            <w:r w:rsidRPr="00B20AE8">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DB328" w14:textId="77777777" w:rsidR="004F339F" w:rsidRPr="00B20AE8" w:rsidRDefault="004F339F" w:rsidP="0039402F">
            <w:pPr>
              <w:pStyle w:val="TAL"/>
            </w:pPr>
            <w:r w:rsidRPr="00B20AE8">
              <w:t>15.5.0</w:t>
            </w:r>
          </w:p>
        </w:tc>
      </w:tr>
      <w:tr w:rsidR="004F339F" w:rsidRPr="00B20AE8" w14:paraId="2B7B988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E02C08" w14:textId="77777777" w:rsidR="004F339F" w:rsidRPr="00B20AE8" w:rsidRDefault="004F339F" w:rsidP="0039402F">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5F438" w14:textId="77777777" w:rsidR="004F339F" w:rsidRPr="00B20AE8" w:rsidRDefault="004F339F" w:rsidP="0039402F">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76BC7E"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A17CC" w14:textId="77777777" w:rsidR="004F339F" w:rsidRPr="00B20AE8" w:rsidRDefault="004F339F" w:rsidP="0039402F">
            <w:pPr>
              <w:pStyle w:val="TAL"/>
            </w:pPr>
            <w:r w:rsidRPr="00B20AE8">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FC7DA"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A866"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31F5C" w14:textId="77777777" w:rsidR="004F339F" w:rsidRPr="00B20AE8" w:rsidRDefault="004F339F" w:rsidP="0039402F">
            <w:pPr>
              <w:pStyle w:val="TAL"/>
            </w:pPr>
            <w:r w:rsidRPr="00B20AE8">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B8C8" w14:textId="77777777" w:rsidR="004F339F" w:rsidRPr="00B20AE8" w:rsidRDefault="004F339F" w:rsidP="0039402F">
            <w:pPr>
              <w:pStyle w:val="TAL"/>
            </w:pPr>
            <w:r w:rsidRPr="00B20AE8">
              <w:t>15.5.0</w:t>
            </w:r>
          </w:p>
        </w:tc>
      </w:tr>
      <w:tr w:rsidR="004F339F" w:rsidRPr="00B20AE8" w14:paraId="32614A97"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96BAD9" w14:textId="77777777" w:rsidR="004F339F" w:rsidRPr="00B20AE8" w:rsidRDefault="004F339F" w:rsidP="0039402F">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E7D5" w14:textId="77777777" w:rsidR="004F339F" w:rsidRPr="00B20AE8" w:rsidRDefault="004F339F" w:rsidP="0039402F">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C976B" w14:textId="77777777" w:rsidR="004F339F" w:rsidRPr="00443DDE" w:rsidRDefault="004F339F" w:rsidP="0039402F">
            <w:pPr>
              <w:pStyle w:val="TAL"/>
            </w:pPr>
            <w:r w:rsidRPr="00443DDE">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9B0D3" w14:textId="77777777" w:rsidR="004F339F" w:rsidRPr="00B20AE8" w:rsidRDefault="004F339F" w:rsidP="0039402F">
            <w:pPr>
              <w:pStyle w:val="TAL"/>
            </w:pPr>
            <w:r w:rsidRPr="00B20AE8">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5709"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B994" w14:textId="77777777" w:rsidR="004F339F" w:rsidRPr="00B20AE8" w:rsidRDefault="004F339F" w:rsidP="0039402F">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3D47" w14:textId="77777777" w:rsidR="004F339F" w:rsidRPr="00B20AE8" w:rsidRDefault="004F339F" w:rsidP="0039402F">
            <w:pPr>
              <w:pStyle w:val="TAL"/>
            </w:pPr>
            <w:r w:rsidRPr="00B20AE8">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B6D0" w14:textId="77777777" w:rsidR="004F339F" w:rsidRPr="00B20AE8" w:rsidRDefault="004F339F" w:rsidP="0039402F">
            <w:pPr>
              <w:pStyle w:val="TAL"/>
            </w:pPr>
            <w:r w:rsidRPr="00B20AE8">
              <w:t>15.5.0</w:t>
            </w:r>
          </w:p>
        </w:tc>
      </w:tr>
      <w:tr w:rsidR="004F339F" w:rsidRPr="00B20AE8" w14:paraId="690359BE"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5977549A" w14:textId="77777777" w:rsidR="004F339F" w:rsidRPr="00B20AE8" w:rsidRDefault="004F339F" w:rsidP="0039402F">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5784D" w14:textId="77777777" w:rsidR="004F339F" w:rsidRPr="00B20AE8" w:rsidRDefault="004F339F" w:rsidP="0039402F">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51270"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52E" w14:textId="77777777" w:rsidR="004F339F" w:rsidRPr="00B20AE8" w:rsidRDefault="004F339F" w:rsidP="0039402F">
            <w:pPr>
              <w:pStyle w:val="TAL"/>
            </w:pPr>
            <w:r w:rsidRPr="00B20AE8">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7BE2C"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743E7"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4A4F2" w14:textId="77777777" w:rsidR="004F339F" w:rsidRPr="00B20AE8" w:rsidRDefault="004F339F" w:rsidP="0039402F">
            <w:pPr>
              <w:pStyle w:val="TAL"/>
            </w:pPr>
            <w:r w:rsidRPr="00B20AE8">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8C250" w14:textId="77777777" w:rsidR="004F339F" w:rsidRPr="00B20AE8" w:rsidRDefault="004F339F" w:rsidP="0039402F">
            <w:pPr>
              <w:pStyle w:val="TAL"/>
            </w:pPr>
            <w:r w:rsidRPr="00B20AE8">
              <w:t>15.5.0</w:t>
            </w:r>
          </w:p>
        </w:tc>
      </w:tr>
      <w:tr w:rsidR="004F339F" w:rsidRPr="00B20AE8" w14:paraId="12E041D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96B054" w14:textId="77777777" w:rsidR="004F339F" w:rsidRPr="00B20AE8" w:rsidRDefault="004F339F" w:rsidP="0039402F">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6C57" w14:textId="77777777" w:rsidR="004F339F" w:rsidRPr="00B20AE8" w:rsidRDefault="004F339F" w:rsidP="0039402F">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04400B"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991FA" w14:textId="77777777" w:rsidR="004F339F" w:rsidRPr="00B20AE8" w:rsidRDefault="004F339F" w:rsidP="0039402F">
            <w:pPr>
              <w:pStyle w:val="TAL"/>
            </w:pPr>
            <w:r w:rsidRPr="00B20AE8">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21591"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1BE3"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4C6DC" w14:textId="77777777" w:rsidR="004F339F" w:rsidRPr="00B20AE8" w:rsidRDefault="004F339F" w:rsidP="0039402F">
            <w:pPr>
              <w:pStyle w:val="TAL"/>
            </w:pPr>
            <w:r w:rsidRPr="00B20AE8">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8EE8" w14:textId="77777777" w:rsidR="004F339F" w:rsidRPr="00B20AE8" w:rsidRDefault="004F339F" w:rsidP="0039402F">
            <w:pPr>
              <w:pStyle w:val="TAL"/>
            </w:pPr>
            <w:r w:rsidRPr="00B20AE8">
              <w:t>15.5.0</w:t>
            </w:r>
          </w:p>
        </w:tc>
      </w:tr>
      <w:tr w:rsidR="004F339F" w:rsidRPr="00B20AE8" w14:paraId="20A1F64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4A6344" w14:textId="77777777" w:rsidR="004F339F" w:rsidRPr="00B20AE8" w:rsidRDefault="004F339F" w:rsidP="0039402F">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F0E36" w14:textId="77777777" w:rsidR="004F339F" w:rsidRPr="00B20AE8" w:rsidRDefault="004F339F" w:rsidP="0039402F">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0CD50"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14988" w14:textId="77777777" w:rsidR="004F339F" w:rsidRPr="00B20AE8" w:rsidRDefault="004F339F" w:rsidP="0039402F">
            <w:pPr>
              <w:pStyle w:val="TAL"/>
            </w:pPr>
            <w:r w:rsidRPr="00B20AE8">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D916"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E7CC"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6FE6" w14:textId="77777777" w:rsidR="004F339F" w:rsidRPr="00B20AE8" w:rsidRDefault="004F339F" w:rsidP="0039402F">
            <w:pPr>
              <w:pStyle w:val="TAL"/>
            </w:pPr>
            <w:r w:rsidRPr="00B20AE8">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AEE3" w14:textId="77777777" w:rsidR="004F339F" w:rsidRPr="00B20AE8" w:rsidRDefault="004F339F" w:rsidP="0039402F">
            <w:pPr>
              <w:pStyle w:val="TAL"/>
            </w:pPr>
            <w:r w:rsidRPr="00B20AE8">
              <w:t>15.5.0</w:t>
            </w:r>
          </w:p>
        </w:tc>
      </w:tr>
      <w:tr w:rsidR="004F339F" w:rsidRPr="00B20AE8" w14:paraId="0BDFF69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07119DF" w14:textId="77777777" w:rsidR="004F339F" w:rsidRPr="00B20AE8" w:rsidRDefault="004F339F" w:rsidP="0039402F">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A35F7" w14:textId="77777777" w:rsidR="004F339F" w:rsidRPr="00B20AE8" w:rsidRDefault="004F339F" w:rsidP="0039402F">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F4EFD1"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F4EA" w14:textId="77777777" w:rsidR="004F339F" w:rsidRPr="00B20AE8" w:rsidRDefault="004F339F" w:rsidP="0039402F">
            <w:pPr>
              <w:pStyle w:val="TAL"/>
            </w:pPr>
            <w:r w:rsidRPr="00B20AE8">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77D8"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7436"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0EDD2" w14:textId="77777777" w:rsidR="004F339F" w:rsidRPr="00B20AE8" w:rsidRDefault="004F339F" w:rsidP="0039402F">
            <w:pPr>
              <w:pStyle w:val="TAL"/>
            </w:pPr>
            <w:r w:rsidRPr="00B20AE8">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5F97" w14:textId="77777777" w:rsidR="004F339F" w:rsidRPr="00B20AE8" w:rsidRDefault="004F339F" w:rsidP="0039402F">
            <w:pPr>
              <w:pStyle w:val="TAL"/>
            </w:pPr>
            <w:r w:rsidRPr="00B20AE8">
              <w:t>15.5.0</w:t>
            </w:r>
          </w:p>
        </w:tc>
      </w:tr>
      <w:tr w:rsidR="004F339F" w:rsidRPr="00B20AE8" w14:paraId="78B4036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3A0" w14:textId="77777777" w:rsidR="004F339F" w:rsidRPr="00B20AE8" w:rsidRDefault="004F339F" w:rsidP="0039402F">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BDC04" w14:textId="77777777" w:rsidR="004F339F" w:rsidRPr="00B20AE8" w:rsidRDefault="004F339F" w:rsidP="0039402F">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47CD0"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51EF7" w14:textId="77777777" w:rsidR="004F339F" w:rsidRPr="00B20AE8" w:rsidRDefault="004F339F" w:rsidP="0039402F">
            <w:pPr>
              <w:pStyle w:val="TAL"/>
            </w:pPr>
            <w:r w:rsidRPr="00B20AE8">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1B6AF"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A1FF4"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8BF4F" w14:textId="329C880D" w:rsidR="004F339F" w:rsidRPr="00B20AE8" w:rsidRDefault="004F339F" w:rsidP="0039402F">
            <w:pPr>
              <w:pStyle w:val="TAL"/>
            </w:pPr>
            <w:r w:rsidRPr="00B20AE8">
              <w:t>CR to TS 37.145-2</w:t>
            </w:r>
            <w:r w:rsidR="003D3C64">
              <w:t xml:space="preserve"> </w:t>
            </w:r>
            <w:r w:rsidRPr="00B20AE8">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03A94" w14:textId="77777777" w:rsidR="004F339F" w:rsidRPr="00B20AE8" w:rsidRDefault="004F339F" w:rsidP="0039402F">
            <w:pPr>
              <w:pStyle w:val="TAL"/>
            </w:pPr>
            <w:r w:rsidRPr="00B20AE8">
              <w:t>15.5.0</w:t>
            </w:r>
          </w:p>
        </w:tc>
      </w:tr>
      <w:tr w:rsidR="004F339F" w:rsidRPr="004F339F" w14:paraId="04C7A1DB"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CF44743" w14:textId="77777777" w:rsidR="004F339F" w:rsidRPr="00B20AE8" w:rsidRDefault="004F339F" w:rsidP="0039402F">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EA716" w14:textId="77777777" w:rsidR="004F339F" w:rsidRPr="00B20AE8" w:rsidRDefault="004F339F" w:rsidP="0039402F">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CD759"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61CC" w14:textId="77777777" w:rsidR="004F339F" w:rsidRPr="00B20AE8" w:rsidRDefault="004F339F" w:rsidP="0039402F">
            <w:pPr>
              <w:pStyle w:val="TAL"/>
            </w:pPr>
            <w:r w:rsidRPr="00B20AE8">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C1AC"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4D945"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01A96" w14:textId="77777777" w:rsidR="004F339F" w:rsidRPr="00B20AE8" w:rsidRDefault="004F339F" w:rsidP="0039402F">
            <w:pPr>
              <w:pStyle w:val="TAL"/>
            </w:pPr>
            <w:r w:rsidRPr="00B20AE8">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8C342" w14:textId="77777777" w:rsidR="004F339F" w:rsidRPr="004F339F" w:rsidRDefault="004F339F" w:rsidP="0039402F">
            <w:pPr>
              <w:pStyle w:val="TAL"/>
            </w:pPr>
            <w:r w:rsidRPr="00B20AE8">
              <w:t>15.5.0</w:t>
            </w:r>
          </w:p>
        </w:tc>
      </w:tr>
      <w:tr w:rsidR="00FA7705" w:rsidRPr="004F339F" w14:paraId="12FFEFA9" w14:textId="77777777" w:rsidTr="00FA7705">
        <w:tc>
          <w:tcPr>
            <w:tcW w:w="800" w:type="dxa"/>
            <w:tcBorders>
              <w:top w:val="single" w:sz="6" w:space="0" w:color="auto"/>
              <w:left w:val="single" w:sz="6" w:space="0" w:color="auto"/>
              <w:bottom w:val="single" w:sz="6" w:space="0" w:color="auto"/>
              <w:right w:val="single" w:sz="6" w:space="0" w:color="auto"/>
            </w:tcBorders>
            <w:shd w:val="solid" w:color="FFFFFF" w:fill="auto"/>
          </w:tcPr>
          <w:p w14:paraId="79991117" w14:textId="77777777" w:rsidR="00FA7705" w:rsidRPr="00B20AE8" w:rsidRDefault="00FA7705" w:rsidP="0039402F">
            <w:pPr>
              <w:pStyle w:val="TAL"/>
            </w:pPr>
            <w:r w:rsidRPr="00B20AE8">
              <w:t>2019-</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1AAF3" w14:textId="77777777" w:rsidR="00FA7705" w:rsidRPr="00B20AE8" w:rsidRDefault="00FA7705" w:rsidP="0039402F">
            <w:pPr>
              <w:pStyle w:val="TAL"/>
            </w:pPr>
            <w:r w:rsidRPr="00B20AE8">
              <w:t>RAN#8</w:t>
            </w:r>
            <w: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7EF0B" w14:textId="77777777" w:rsidR="00FA7705" w:rsidRPr="00443DDE" w:rsidRDefault="00FA7705"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A2667" w14:textId="77777777" w:rsidR="00FA7705" w:rsidRPr="00B20AE8" w:rsidRDefault="00FA7705" w:rsidP="0039402F">
            <w:pPr>
              <w:pStyle w:val="TAL"/>
            </w:pPr>
            <w:r w:rsidRPr="00B20AE8">
              <w:t>01</w:t>
            </w:r>
            <w: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287B" w14:textId="77777777" w:rsidR="00FA7705" w:rsidRPr="00B20AE8" w:rsidRDefault="00FA7705"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DD6F7" w14:textId="77777777" w:rsidR="00FA7705" w:rsidRPr="00B20AE8" w:rsidRDefault="00FA7705"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CAB3A" w14:textId="77777777" w:rsidR="00FA7705" w:rsidRPr="00B20AE8" w:rsidRDefault="00FA7705" w:rsidP="0039402F">
            <w:pPr>
              <w:pStyle w:val="TAL"/>
            </w:pPr>
            <w:r w:rsidRPr="00FA7705">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C6AF" w14:textId="77777777" w:rsidR="00FA7705" w:rsidRPr="004F339F" w:rsidRDefault="00FA7705" w:rsidP="0039402F">
            <w:pPr>
              <w:pStyle w:val="TAL"/>
            </w:pPr>
            <w:r w:rsidRPr="00B20AE8">
              <w:t>15.</w:t>
            </w:r>
            <w:r>
              <w:t>6</w:t>
            </w:r>
            <w:r w:rsidRPr="00B20AE8">
              <w:t>.0</w:t>
            </w:r>
          </w:p>
        </w:tc>
      </w:tr>
      <w:tr w:rsidR="00E0416E" w:rsidRPr="004F339F" w14:paraId="7C87A8C2"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F99CFD4" w14:textId="77777777" w:rsidR="00E0416E" w:rsidRPr="00B20AE8" w:rsidRDefault="00E0416E" w:rsidP="0039402F">
            <w:pPr>
              <w:pStyle w:val="TAL"/>
            </w:pPr>
            <w:r w:rsidRPr="00B20AE8">
              <w:t>2019-</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6E303" w14:textId="77777777" w:rsidR="00E0416E" w:rsidRPr="00B20AE8" w:rsidRDefault="00E0416E" w:rsidP="0039402F">
            <w:pPr>
              <w:pStyle w:val="TAL"/>
            </w:pPr>
            <w:r w:rsidRPr="00B20AE8">
              <w:t>RAN#8</w:t>
            </w:r>
            <w: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FFD29D" w14:textId="77777777" w:rsidR="00E0416E" w:rsidRPr="00443DDE" w:rsidRDefault="00E0416E"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B9C9" w14:textId="77777777" w:rsidR="00E0416E" w:rsidRPr="00B20AE8" w:rsidRDefault="00E0416E" w:rsidP="0039402F">
            <w:pPr>
              <w:pStyle w:val="TAL"/>
            </w:pPr>
            <w:r w:rsidRPr="00B20AE8">
              <w:t>01</w:t>
            </w:r>
            <w: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2B4F" w14:textId="77777777" w:rsidR="00E0416E" w:rsidRPr="00B20AE8" w:rsidRDefault="00E0416E" w:rsidP="0039402F">
            <w:pPr>
              <w:pStyle w:val="TAL"/>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66FE" w14:textId="77777777" w:rsidR="00E0416E" w:rsidRPr="00B20AE8" w:rsidRDefault="00E0416E"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CEA54" w14:textId="77777777" w:rsidR="00E0416E" w:rsidRPr="00B20AE8" w:rsidRDefault="00E0416E" w:rsidP="0039402F">
            <w:pPr>
              <w:pStyle w:val="TAL"/>
            </w:pPr>
            <w:r w:rsidRPr="00E0416E">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65A01" w14:textId="77777777" w:rsidR="00E0416E" w:rsidRPr="004F339F" w:rsidRDefault="00E0416E" w:rsidP="0039402F">
            <w:pPr>
              <w:pStyle w:val="TAL"/>
            </w:pPr>
            <w:r w:rsidRPr="00B20AE8">
              <w:t>15.</w:t>
            </w:r>
            <w:r>
              <w:t>6</w:t>
            </w:r>
            <w:r w:rsidRPr="00B20AE8">
              <w:t>.0</w:t>
            </w:r>
          </w:p>
        </w:tc>
      </w:tr>
      <w:tr w:rsidR="001711C9" w:rsidRPr="004F339F" w14:paraId="71E8223E"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B6216DB" w14:textId="77777777" w:rsidR="001711C9" w:rsidRPr="00B20AE8" w:rsidRDefault="001711C9" w:rsidP="0039402F">
            <w:pPr>
              <w:pStyle w:val="TAL"/>
            </w:pPr>
            <w:r w:rsidRPr="00B20AE8">
              <w:t>2019-</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3BD7A" w14:textId="77777777" w:rsidR="001711C9" w:rsidRPr="00B20AE8" w:rsidRDefault="001711C9" w:rsidP="0039402F">
            <w:pPr>
              <w:pStyle w:val="TAL"/>
            </w:pPr>
            <w:r w:rsidRPr="00B20AE8">
              <w:t>RAN#8</w:t>
            </w:r>
            <w: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58DD24" w14:textId="77777777" w:rsidR="001711C9" w:rsidRPr="00443DDE" w:rsidRDefault="001711C9" w:rsidP="0039402F">
            <w:pPr>
              <w:pStyle w:val="TAL"/>
            </w:pPr>
            <w:r w:rsidRPr="00443DDE">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8969A" w14:textId="77777777" w:rsidR="001711C9" w:rsidRPr="00B20AE8" w:rsidRDefault="001711C9" w:rsidP="0039402F">
            <w:pPr>
              <w:pStyle w:val="TAL"/>
            </w:pPr>
            <w:r w:rsidRPr="00B20AE8">
              <w:t>01</w:t>
            </w:r>
            <w: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7AC4" w14:textId="77777777" w:rsidR="001711C9" w:rsidRPr="00B20AE8" w:rsidRDefault="001711C9"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B5D3" w14:textId="77777777" w:rsidR="001711C9" w:rsidRPr="00B20AE8" w:rsidRDefault="001711C9" w:rsidP="0039402F">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4CF9" w14:textId="77777777" w:rsidR="001711C9" w:rsidRPr="00B20AE8" w:rsidRDefault="001711C9" w:rsidP="0039402F">
            <w:pPr>
              <w:pStyle w:val="TAL"/>
            </w:pPr>
            <w:r w:rsidRPr="001711C9">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1C6E5" w14:textId="77777777" w:rsidR="001711C9" w:rsidRPr="004F339F" w:rsidRDefault="001711C9" w:rsidP="0039402F">
            <w:pPr>
              <w:pStyle w:val="TAL"/>
            </w:pPr>
            <w:r w:rsidRPr="00B20AE8">
              <w:t>15.</w:t>
            </w:r>
            <w:r>
              <w:t>6</w:t>
            </w:r>
            <w:r w:rsidRPr="00B20AE8">
              <w:t>.0</w:t>
            </w:r>
          </w:p>
        </w:tc>
      </w:tr>
      <w:tr w:rsidR="00EA5437" w:rsidRPr="004F339F" w14:paraId="0C6E139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176A9AB" w14:textId="77777777" w:rsidR="00EA5437" w:rsidRPr="00B20AE8" w:rsidRDefault="00EA5437" w:rsidP="0039402F">
            <w:pPr>
              <w:pStyle w:val="TAL"/>
            </w:pPr>
            <w:r w:rsidRPr="00B20AE8">
              <w:t>2019-</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FCC7" w14:textId="77777777" w:rsidR="00EA5437" w:rsidRPr="00B20AE8" w:rsidRDefault="00EA5437" w:rsidP="0039402F">
            <w:pPr>
              <w:pStyle w:val="TAL"/>
            </w:pPr>
            <w:r w:rsidRPr="00B20AE8">
              <w:t>RAN#8</w:t>
            </w:r>
            <w: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8961A4" w14:textId="77777777" w:rsidR="00EA5437" w:rsidRPr="00443DDE" w:rsidRDefault="00EA5437"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3BA75" w14:textId="77777777" w:rsidR="00EA5437" w:rsidRPr="00B20AE8" w:rsidRDefault="00EA5437" w:rsidP="0039402F">
            <w:pPr>
              <w:pStyle w:val="TAL"/>
            </w:pPr>
            <w:r w:rsidRPr="00B20AE8">
              <w:t>01</w:t>
            </w:r>
            <w: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4C0F2" w14:textId="77777777" w:rsidR="00EA5437" w:rsidRPr="00B20AE8" w:rsidRDefault="00EA5437"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BE5B" w14:textId="77777777" w:rsidR="00EA5437" w:rsidRPr="00B20AE8" w:rsidRDefault="00EA5437"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59CF8" w14:textId="77777777" w:rsidR="00EA5437" w:rsidRPr="00B20AE8" w:rsidRDefault="00EA5437" w:rsidP="0039402F">
            <w:pPr>
              <w:pStyle w:val="TAL"/>
            </w:pPr>
            <w:r w:rsidRPr="00EA5437">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3D639" w14:textId="77777777" w:rsidR="00EA5437" w:rsidRPr="004F339F" w:rsidRDefault="00EA5437" w:rsidP="0039402F">
            <w:pPr>
              <w:pStyle w:val="TAL"/>
            </w:pPr>
            <w:r w:rsidRPr="00B20AE8">
              <w:t>15.</w:t>
            </w:r>
            <w:r>
              <w:t>6</w:t>
            </w:r>
            <w:r w:rsidRPr="00B20AE8">
              <w:t>.0</w:t>
            </w:r>
          </w:p>
        </w:tc>
      </w:tr>
      <w:tr w:rsidR="00913DC2" w:rsidRPr="004F339F" w14:paraId="2CC9541C"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5F14065" w14:textId="77777777" w:rsidR="00913DC2" w:rsidRPr="00B20AE8" w:rsidRDefault="00913DC2" w:rsidP="0039402F">
            <w:pPr>
              <w:pStyle w:val="TAL"/>
            </w:pPr>
            <w:r w:rsidRPr="00B20AE8">
              <w:t>2019-</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404EAA" w14:textId="77777777" w:rsidR="00913DC2" w:rsidRPr="00B20AE8" w:rsidRDefault="00913DC2" w:rsidP="0039402F">
            <w:pPr>
              <w:pStyle w:val="TAL"/>
            </w:pPr>
            <w:r w:rsidRPr="00B20AE8">
              <w:t>RAN#8</w:t>
            </w:r>
            <w: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69FDC" w14:textId="77777777" w:rsidR="00913DC2" w:rsidRPr="00443DDE" w:rsidRDefault="00913DC2"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7512" w14:textId="77777777" w:rsidR="00913DC2" w:rsidRPr="00B20AE8" w:rsidRDefault="00913DC2" w:rsidP="0039402F">
            <w:pPr>
              <w:pStyle w:val="TAL"/>
            </w:pPr>
            <w:r w:rsidRPr="00B20AE8">
              <w:t>0</w:t>
            </w:r>
            <w: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E538" w14:textId="77777777" w:rsidR="00913DC2" w:rsidRPr="00B20AE8" w:rsidRDefault="00913DC2"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8593B" w14:textId="77777777" w:rsidR="00913DC2" w:rsidRPr="00B20AE8" w:rsidRDefault="00913DC2"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3F5A3" w14:textId="77777777" w:rsidR="00913DC2" w:rsidRPr="00B20AE8" w:rsidRDefault="00913DC2" w:rsidP="0039402F">
            <w:pPr>
              <w:pStyle w:val="TAL"/>
            </w:pPr>
            <w:r w:rsidRPr="00913DC2">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359CF" w14:textId="77777777" w:rsidR="00913DC2" w:rsidRPr="004F339F" w:rsidRDefault="00913DC2" w:rsidP="0039402F">
            <w:pPr>
              <w:pStyle w:val="TAL"/>
            </w:pPr>
            <w:r w:rsidRPr="00B20AE8">
              <w:t>15.</w:t>
            </w:r>
            <w:r>
              <w:t>6</w:t>
            </w:r>
            <w:r w:rsidRPr="00B20AE8">
              <w:t>.0</w:t>
            </w:r>
          </w:p>
        </w:tc>
      </w:tr>
      <w:tr w:rsidR="00DE2545" w:rsidRPr="004F339F" w14:paraId="74AA8908"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2AC7DF4" w14:textId="77777777" w:rsidR="00DE2545" w:rsidRPr="00B20AE8" w:rsidRDefault="00DE2545" w:rsidP="0039402F">
            <w:pPr>
              <w:pStyle w:val="TAL"/>
            </w:pPr>
            <w:r w:rsidRPr="00B20AE8">
              <w:t>2019-</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8D3ED" w14:textId="77777777" w:rsidR="00DE2545" w:rsidRPr="00B20AE8" w:rsidRDefault="00DE2545" w:rsidP="0039402F">
            <w:pPr>
              <w:pStyle w:val="TAL"/>
            </w:pPr>
            <w:r w:rsidRPr="00B20AE8">
              <w:t>RAN#8</w:t>
            </w:r>
            <w: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72694" w14:textId="77777777" w:rsidR="00DE2545" w:rsidRPr="00443DDE" w:rsidRDefault="00DE2545" w:rsidP="0039402F">
            <w:pPr>
              <w:pStyle w:val="TAL"/>
            </w:pPr>
            <w:r w:rsidRPr="00443DDE">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E2CB" w14:textId="77777777" w:rsidR="00DE2545" w:rsidRPr="00B20AE8" w:rsidRDefault="00DE2545" w:rsidP="0039402F">
            <w:pPr>
              <w:pStyle w:val="TAL"/>
            </w:pPr>
            <w:r w:rsidRPr="00B20AE8">
              <w:t>0</w:t>
            </w:r>
            <w: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C5639" w14:textId="77777777" w:rsidR="00DE2545" w:rsidRPr="00B20AE8" w:rsidRDefault="00DE2545"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47F54" w14:textId="77777777" w:rsidR="00DE2545" w:rsidRPr="00B20AE8" w:rsidRDefault="00DE2545"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5A351" w14:textId="77777777" w:rsidR="00DE2545" w:rsidRPr="00B20AE8" w:rsidRDefault="00DE2545" w:rsidP="0039402F">
            <w:pPr>
              <w:pStyle w:val="TAL"/>
            </w:pPr>
            <w:r w:rsidRPr="00DE2545">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7202F" w14:textId="77777777" w:rsidR="00DE2545" w:rsidRPr="004F339F" w:rsidRDefault="00DE2545" w:rsidP="0039402F">
            <w:pPr>
              <w:pStyle w:val="TAL"/>
            </w:pPr>
            <w:r w:rsidRPr="00B20AE8">
              <w:t>15.</w:t>
            </w:r>
            <w:r>
              <w:t>6</w:t>
            </w:r>
            <w:r w:rsidRPr="00B20AE8">
              <w:t>.0</w:t>
            </w:r>
          </w:p>
        </w:tc>
      </w:tr>
      <w:tr w:rsidR="007E1129" w:rsidRPr="004F339F" w14:paraId="51692FE5"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D57EF91" w14:textId="77777777" w:rsidR="007E1129" w:rsidRPr="00B20AE8" w:rsidRDefault="007E1129" w:rsidP="0039402F">
            <w:pPr>
              <w:pStyle w:val="TAL"/>
            </w:pPr>
            <w:r w:rsidRPr="00B20AE8">
              <w:t>2019-</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E6AA9" w14:textId="77777777" w:rsidR="007E1129" w:rsidRPr="00B20AE8" w:rsidRDefault="007E1129" w:rsidP="0039402F">
            <w:pPr>
              <w:pStyle w:val="TAL"/>
            </w:pPr>
            <w:r w:rsidRPr="00B20AE8">
              <w:t>RAN#8</w:t>
            </w:r>
            <w: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9EBF32" w14:textId="77777777" w:rsidR="007E1129" w:rsidRPr="00443DDE" w:rsidRDefault="007E1129" w:rsidP="0039402F">
            <w:pPr>
              <w:pStyle w:val="TAL"/>
            </w:pPr>
            <w:r w:rsidRPr="00443DDE">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9A6EC" w14:textId="77777777" w:rsidR="007E1129" w:rsidRPr="00B20AE8" w:rsidRDefault="007E1129" w:rsidP="0039402F">
            <w:pPr>
              <w:pStyle w:val="TAL"/>
            </w:pPr>
            <w:r w:rsidRPr="00B20AE8">
              <w:t>0</w:t>
            </w:r>
            <w: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89B1" w14:textId="77777777" w:rsidR="007E1129" w:rsidRPr="00B20AE8" w:rsidRDefault="007E1129"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042F7" w14:textId="77777777" w:rsidR="007E1129" w:rsidRPr="00B20AE8" w:rsidRDefault="007E1129"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5B45A" w14:textId="77777777" w:rsidR="007E1129" w:rsidRPr="00B20AE8" w:rsidRDefault="007E1129" w:rsidP="0039402F">
            <w:pPr>
              <w:pStyle w:val="TAL"/>
            </w:pPr>
            <w:r w:rsidRPr="007E1129">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4CA7E" w14:textId="77777777" w:rsidR="007E1129" w:rsidRPr="004F339F" w:rsidRDefault="007E1129" w:rsidP="0039402F">
            <w:pPr>
              <w:pStyle w:val="TAL"/>
            </w:pPr>
            <w:r w:rsidRPr="00B20AE8">
              <w:t>15.</w:t>
            </w:r>
            <w:r>
              <w:t>6</w:t>
            </w:r>
            <w:r w:rsidRPr="00B20AE8">
              <w:t>.0</w:t>
            </w:r>
          </w:p>
        </w:tc>
      </w:tr>
      <w:tr w:rsidR="007E1129" w:rsidRPr="004F339F" w14:paraId="7FF4866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B5F423A" w14:textId="77777777" w:rsidR="007E1129" w:rsidRPr="00B20AE8" w:rsidRDefault="007E1129" w:rsidP="0039402F">
            <w:pPr>
              <w:pStyle w:val="TAL"/>
            </w:pPr>
            <w:r w:rsidRPr="00B20AE8">
              <w:t>2019-</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C8357" w14:textId="77777777" w:rsidR="007E1129" w:rsidRPr="00B20AE8" w:rsidRDefault="007E1129" w:rsidP="0039402F">
            <w:pPr>
              <w:pStyle w:val="TAL"/>
            </w:pPr>
            <w:r w:rsidRPr="00B20AE8">
              <w:t>RAN#8</w:t>
            </w:r>
            <w: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C75308" w14:textId="77777777" w:rsidR="007E1129" w:rsidRPr="00443DDE" w:rsidRDefault="007E1129"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93D1C" w14:textId="77777777" w:rsidR="007E1129" w:rsidRPr="00B20AE8" w:rsidRDefault="007E1129" w:rsidP="0039402F">
            <w:pPr>
              <w:pStyle w:val="TAL"/>
            </w:pPr>
            <w:r w:rsidRPr="00B20AE8">
              <w:t>0</w:t>
            </w:r>
            <w: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A47E4" w14:textId="77777777" w:rsidR="007E1129" w:rsidRPr="00B20AE8" w:rsidRDefault="007E1129"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4E540" w14:textId="77777777" w:rsidR="007E1129" w:rsidRPr="00B20AE8" w:rsidRDefault="007E1129"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B7F9F" w14:textId="77777777" w:rsidR="007E1129" w:rsidRPr="00B20AE8" w:rsidRDefault="007E1129" w:rsidP="0039402F">
            <w:pPr>
              <w:pStyle w:val="TAL"/>
            </w:pPr>
            <w:r w:rsidRPr="007E1129">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BD985" w14:textId="77777777" w:rsidR="007E1129" w:rsidRPr="004F339F" w:rsidRDefault="007E1129" w:rsidP="0039402F">
            <w:pPr>
              <w:pStyle w:val="TAL"/>
            </w:pPr>
            <w:r w:rsidRPr="00B20AE8">
              <w:t>15.</w:t>
            </w:r>
            <w:r>
              <w:t>6</w:t>
            </w:r>
            <w:r w:rsidRPr="00B20AE8">
              <w:t>.0</w:t>
            </w:r>
          </w:p>
        </w:tc>
      </w:tr>
      <w:tr w:rsidR="00D50299" w:rsidRPr="004F339F" w14:paraId="76B371C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2D40084" w14:textId="77777777" w:rsidR="00D50299" w:rsidRPr="00B20AE8" w:rsidRDefault="00D50299" w:rsidP="0039402F">
            <w:pPr>
              <w:pStyle w:val="TAL"/>
            </w:pPr>
            <w:r w:rsidRPr="00B20AE8">
              <w:t>2019-</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4BAAA" w14:textId="77777777" w:rsidR="00D50299" w:rsidRPr="00B20AE8" w:rsidRDefault="00D50299" w:rsidP="0039402F">
            <w:pPr>
              <w:pStyle w:val="TAL"/>
            </w:pPr>
            <w:r w:rsidRPr="00B20AE8">
              <w:t>RAN#8</w:t>
            </w:r>
            <w: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A0F7B" w14:textId="77777777" w:rsidR="00D50299" w:rsidRPr="00443DDE" w:rsidRDefault="00D50299" w:rsidP="0039402F">
            <w:pPr>
              <w:pStyle w:val="TAL"/>
            </w:pPr>
            <w:r w:rsidRPr="00443DDE">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0C81C" w14:textId="77777777" w:rsidR="00D50299" w:rsidRPr="00B20AE8" w:rsidRDefault="00D50299" w:rsidP="0039402F">
            <w:pPr>
              <w:pStyle w:val="TAL"/>
            </w:pPr>
            <w:r w:rsidRPr="00B20AE8">
              <w:t>0</w:t>
            </w:r>
            <w: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9BFB2" w14:textId="77777777" w:rsidR="00D50299" w:rsidRPr="00B20AE8" w:rsidRDefault="00D50299"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14AA" w14:textId="77777777" w:rsidR="00D50299" w:rsidRPr="00B20AE8" w:rsidRDefault="00D50299"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1811F" w14:textId="63D1EFBF" w:rsidR="00D50299" w:rsidRPr="00B20AE8" w:rsidRDefault="00D50299" w:rsidP="0039402F">
            <w:pPr>
              <w:pStyle w:val="TAL"/>
            </w:pPr>
            <w:r w:rsidRPr="00D50299">
              <w:t>CR to TS 37.145-2</w:t>
            </w:r>
            <w:r w:rsidR="003D3C64">
              <w:t xml:space="preserve"> </w:t>
            </w:r>
            <w:r w:rsidRPr="00D50299">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410D" w14:textId="77777777" w:rsidR="00D50299" w:rsidRPr="004F339F" w:rsidRDefault="00D50299" w:rsidP="0039402F">
            <w:pPr>
              <w:pStyle w:val="TAL"/>
            </w:pPr>
            <w:r w:rsidRPr="00B20AE8">
              <w:t>15.</w:t>
            </w:r>
            <w:r>
              <w:t>6</w:t>
            </w:r>
            <w:r w:rsidRPr="00B20AE8">
              <w:t>.0</w:t>
            </w:r>
          </w:p>
        </w:tc>
      </w:tr>
      <w:tr w:rsidR="00436535" w:rsidRPr="004F339F" w14:paraId="4C026D4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21BCC2" w14:textId="77777777" w:rsidR="00436535" w:rsidRPr="00B20AE8" w:rsidRDefault="00436535" w:rsidP="0039402F">
            <w:pPr>
              <w:pStyle w:val="TAL"/>
            </w:pPr>
            <w:r w:rsidRPr="00B20AE8">
              <w:t>2019-</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EE8" w14:textId="77777777" w:rsidR="00436535" w:rsidRPr="00B20AE8" w:rsidRDefault="00436535" w:rsidP="0039402F">
            <w:pPr>
              <w:pStyle w:val="TAL"/>
            </w:pPr>
            <w:r w:rsidRPr="00B20AE8">
              <w:t>RAN#8</w:t>
            </w:r>
            <w: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A141B7" w14:textId="77777777" w:rsidR="00436535" w:rsidRPr="00443DDE" w:rsidRDefault="00436535" w:rsidP="0039402F">
            <w:pPr>
              <w:pStyle w:val="TAL"/>
            </w:pPr>
            <w:r w:rsidRPr="00443DDE">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F801" w14:textId="77777777" w:rsidR="00436535" w:rsidRPr="00B20AE8" w:rsidRDefault="00436535" w:rsidP="0039402F">
            <w:pPr>
              <w:pStyle w:val="TAL"/>
            </w:pPr>
            <w:r w:rsidRPr="00B20AE8">
              <w:t>0</w:t>
            </w:r>
            <w: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0EED7" w14:textId="77777777" w:rsidR="00436535" w:rsidRPr="00B20AE8" w:rsidRDefault="00436535"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79BF3" w14:textId="77777777" w:rsidR="00436535" w:rsidRPr="00B20AE8" w:rsidRDefault="00436535"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69E36" w14:textId="77777777" w:rsidR="00436535" w:rsidRPr="00B20AE8" w:rsidRDefault="00436535" w:rsidP="0039402F">
            <w:pPr>
              <w:pStyle w:val="TAL"/>
            </w:pPr>
            <w:r w:rsidRPr="00436535">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0246F" w14:textId="77777777" w:rsidR="00436535" w:rsidRPr="004F339F" w:rsidRDefault="00436535" w:rsidP="0039402F">
            <w:pPr>
              <w:pStyle w:val="TAL"/>
            </w:pPr>
            <w:r w:rsidRPr="00B20AE8">
              <w:t>15.</w:t>
            </w:r>
            <w:r>
              <w:t>6</w:t>
            </w:r>
            <w:r w:rsidRPr="00B20AE8">
              <w:t>.0</w:t>
            </w:r>
          </w:p>
        </w:tc>
      </w:tr>
      <w:tr w:rsidR="003E1AF8" w:rsidRPr="004F339F" w14:paraId="4A1FDB5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4260034" w14:textId="77777777" w:rsidR="003E1AF8" w:rsidRPr="003E1AF8" w:rsidRDefault="003E1AF8" w:rsidP="0039402F">
            <w:pPr>
              <w:pStyle w:val="TAL"/>
            </w:pPr>
            <w:r w:rsidRPr="003E1AF8">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2771A" w14:textId="77777777" w:rsidR="003E1AF8" w:rsidRPr="003E1AF8" w:rsidRDefault="003E1AF8" w:rsidP="0039402F">
            <w:pPr>
              <w:pStyle w:val="TAL"/>
            </w:pPr>
            <w:r w:rsidRPr="003E1AF8">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DA5D" w14:textId="77777777" w:rsidR="003E1AF8" w:rsidRPr="00443DDE" w:rsidRDefault="003E1AF8" w:rsidP="0039402F">
            <w:pPr>
              <w:pStyle w:val="TAL"/>
              <w:rPr>
                <w:lang w:eastAsia="en-GB"/>
              </w:rPr>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90B49" w14:textId="77777777" w:rsidR="003E1AF8" w:rsidRPr="003E1AF8" w:rsidRDefault="003E1AF8" w:rsidP="0039402F">
            <w:pPr>
              <w:pStyle w:val="TAL"/>
              <w:rPr>
                <w:lang w:eastAsia="en-GB"/>
              </w:rPr>
            </w:pPr>
            <w:r w:rsidRPr="003E1AF8">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2BFC4" w14:textId="77777777" w:rsidR="003E1AF8" w:rsidRPr="003E1AF8" w:rsidRDefault="003E1AF8" w:rsidP="0039402F">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B0A6" w14:textId="77777777" w:rsidR="003E1AF8" w:rsidRPr="003E1AF8" w:rsidRDefault="003E1AF8" w:rsidP="0039402F">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CA041" w14:textId="77777777" w:rsidR="003E1AF8" w:rsidRPr="003E1AF8" w:rsidRDefault="003E1AF8" w:rsidP="0039402F">
            <w:pPr>
              <w:pStyle w:val="TAL"/>
              <w:rPr>
                <w:lang w:eastAsia="en-GB"/>
              </w:rPr>
            </w:pPr>
            <w:r w:rsidRPr="003E1AF8">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CB02F" w14:textId="77777777" w:rsidR="003E1AF8" w:rsidRPr="003E1AF8" w:rsidRDefault="003E1AF8" w:rsidP="0039402F">
            <w:pPr>
              <w:pStyle w:val="TAL"/>
            </w:pPr>
            <w:r w:rsidRPr="003E1AF8">
              <w:t>15.7.0</w:t>
            </w:r>
          </w:p>
        </w:tc>
      </w:tr>
      <w:tr w:rsidR="003E1AF8" w:rsidRPr="004F339F" w14:paraId="3799A347"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32F1B8F" w14:textId="77777777" w:rsidR="003E1AF8" w:rsidRPr="003E1AF8" w:rsidRDefault="003E1AF8" w:rsidP="0039402F">
            <w:pPr>
              <w:pStyle w:val="TAL"/>
            </w:pPr>
            <w:r w:rsidRPr="003E1AF8">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10D34" w14:textId="77777777" w:rsidR="003E1AF8" w:rsidRPr="003E1AF8" w:rsidRDefault="003E1AF8" w:rsidP="0039402F">
            <w:pPr>
              <w:pStyle w:val="TAL"/>
            </w:pPr>
            <w:r w:rsidRPr="003E1AF8">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A4259C"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3A179" w14:textId="77777777" w:rsidR="003E1AF8" w:rsidRPr="003E1AF8" w:rsidRDefault="003E1AF8" w:rsidP="0039402F">
            <w:pPr>
              <w:pStyle w:val="TAL"/>
            </w:pPr>
            <w:r w:rsidRPr="003E1AF8">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66F0E" w14:textId="77777777" w:rsidR="003E1AF8" w:rsidRPr="003E1AF8" w:rsidRDefault="003E1AF8" w:rsidP="0039402F">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4C98" w14:textId="77777777" w:rsidR="003E1AF8" w:rsidRPr="003E1AF8" w:rsidRDefault="003E1AF8" w:rsidP="0039402F">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A3B42" w14:textId="77777777" w:rsidR="003E1AF8" w:rsidRPr="003E1AF8" w:rsidRDefault="003E1AF8" w:rsidP="0039402F">
            <w:pPr>
              <w:pStyle w:val="TAL"/>
            </w:pPr>
            <w:r w:rsidRPr="003E1AF8">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3D39" w14:textId="77777777" w:rsidR="003E1AF8" w:rsidRPr="003E1AF8" w:rsidRDefault="003E1AF8" w:rsidP="0039402F">
            <w:pPr>
              <w:pStyle w:val="TAL"/>
            </w:pPr>
            <w:r w:rsidRPr="003E1AF8">
              <w:t>15.7.0</w:t>
            </w:r>
          </w:p>
        </w:tc>
      </w:tr>
      <w:tr w:rsidR="003E1AF8" w:rsidRPr="004F339F" w14:paraId="218219B5"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C19A01B" w14:textId="77777777" w:rsidR="003E1AF8" w:rsidRPr="003E1AF8" w:rsidRDefault="003E1AF8" w:rsidP="0039402F">
            <w:pPr>
              <w:pStyle w:val="TAL"/>
            </w:pPr>
            <w:r w:rsidRPr="003E1AF8">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FDFF6" w14:textId="77777777" w:rsidR="003E1AF8" w:rsidRPr="003E1AF8" w:rsidRDefault="003E1AF8" w:rsidP="0039402F">
            <w:pPr>
              <w:pStyle w:val="TAL"/>
            </w:pPr>
            <w:r w:rsidRPr="003E1AF8">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FA407" w14:textId="77777777" w:rsidR="003E1AF8" w:rsidRPr="00443DDE" w:rsidRDefault="003E1AF8" w:rsidP="0039402F">
            <w:pPr>
              <w:pStyle w:val="TAL"/>
            </w:pPr>
            <w:r w:rsidRPr="00443DDE">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47B34" w14:textId="77777777" w:rsidR="003E1AF8" w:rsidRPr="003E1AF8" w:rsidRDefault="003E1AF8" w:rsidP="0039402F">
            <w:pPr>
              <w:pStyle w:val="TAL"/>
            </w:pPr>
            <w:r w:rsidRPr="003E1AF8">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771D9" w14:textId="77777777" w:rsidR="003E1AF8" w:rsidRPr="003E1AF8" w:rsidRDefault="003E1AF8" w:rsidP="0039402F">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78A9E" w14:textId="77777777" w:rsidR="003E1AF8" w:rsidRPr="003E1AF8" w:rsidRDefault="003E1AF8" w:rsidP="0039402F">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DA1C0" w14:textId="77777777" w:rsidR="003E1AF8" w:rsidRPr="003E1AF8" w:rsidRDefault="003E1AF8" w:rsidP="0039402F">
            <w:pPr>
              <w:pStyle w:val="TAL"/>
            </w:pPr>
            <w:r w:rsidRPr="003E1AF8">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E7C5" w14:textId="77777777" w:rsidR="003E1AF8" w:rsidRPr="003E1AF8" w:rsidRDefault="003E1AF8" w:rsidP="0039402F">
            <w:pPr>
              <w:pStyle w:val="TAL"/>
            </w:pPr>
            <w:r w:rsidRPr="003E1AF8">
              <w:t>15.7.0</w:t>
            </w:r>
          </w:p>
        </w:tc>
      </w:tr>
      <w:tr w:rsidR="003E1AF8" w:rsidRPr="004F339F" w14:paraId="3F67D3E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720E904" w14:textId="77777777" w:rsidR="003E1AF8" w:rsidRPr="003E1AF8" w:rsidRDefault="003E1AF8" w:rsidP="0039402F">
            <w:pPr>
              <w:pStyle w:val="TAL"/>
            </w:pPr>
            <w:r w:rsidRPr="003E1AF8">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808BE" w14:textId="77777777" w:rsidR="003E1AF8" w:rsidRPr="003E1AF8" w:rsidRDefault="003E1AF8" w:rsidP="0039402F">
            <w:pPr>
              <w:pStyle w:val="TAL"/>
            </w:pPr>
            <w:r w:rsidRPr="003E1AF8">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451C1"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2A7C" w14:textId="77777777" w:rsidR="003E1AF8" w:rsidRPr="003E1AF8" w:rsidRDefault="003E1AF8" w:rsidP="0039402F">
            <w:pPr>
              <w:pStyle w:val="TAL"/>
            </w:pPr>
            <w:r w:rsidRPr="003E1AF8">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AED" w14:textId="77777777" w:rsidR="003E1AF8" w:rsidRPr="003E1AF8" w:rsidRDefault="003E1AF8" w:rsidP="0039402F">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F4D0" w14:textId="77777777" w:rsidR="003E1AF8" w:rsidRPr="003E1AF8" w:rsidRDefault="003E1AF8" w:rsidP="0039402F">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E7374" w14:textId="77777777" w:rsidR="003E1AF8" w:rsidRPr="003E1AF8" w:rsidRDefault="003E1AF8" w:rsidP="0039402F">
            <w:pPr>
              <w:pStyle w:val="TAL"/>
            </w:pPr>
            <w:r w:rsidRPr="003E1AF8">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335" w14:textId="77777777" w:rsidR="003E1AF8" w:rsidRPr="003E1AF8" w:rsidRDefault="003E1AF8" w:rsidP="0039402F">
            <w:pPr>
              <w:pStyle w:val="TAL"/>
            </w:pPr>
            <w:r w:rsidRPr="003E1AF8">
              <w:t>15.7.0</w:t>
            </w:r>
          </w:p>
        </w:tc>
      </w:tr>
      <w:tr w:rsidR="003E1AF8" w:rsidRPr="004F339F" w14:paraId="79DAE46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D3A3CD6" w14:textId="77777777" w:rsidR="003E1AF8" w:rsidRPr="003E1AF8" w:rsidRDefault="003E1AF8" w:rsidP="0039402F">
            <w:pPr>
              <w:pStyle w:val="TAL"/>
            </w:pPr>
            <w:r w:rsidRPr="003E1AF8">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C9C63" w14:textId="77777777" w:rsidR="003E1AF8" w:rsidRPr="003E1AF8" w:rsidRDefault="003E1AF8" w:rsidP="0039402F">
            <w:pPr>
              <w:pStyle w:val="TAL"/>
            </w:pPr>
            <w:r w:rsidRPr="003E1AF8">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82FBF"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8B8D" w14:textId="77777777" w:rsidR="003E1AF8" w:rsidRPr="003E1AF8" w:rsidRDefault="003E1AF8" w:rsidP="0039402F">
            <w:pPr>
              <w:pStyle w:val="TAL"/>
            </w:pPr>
            <w:r w:rsidRPr="003E1AF8">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27FE8" w14:textId="77777777" w:rsidR="003E1AF8" w:rsidRPr="003E1AF8" w:rsidRDefault="003E1AF8" w:rsidP="0039402F">
            <w:pPr>
              <w:pStyle w:val="TAL"/>
            </w:pPr>
            <w:r w:rsidRPr="003E1AF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1BF65" w14:textId="77777777" w:rsidR="003E1AF8" w:rsidRPr="003E1AF8" w:rsidRDefault="003E1AF8" w:rsidP="0039402F">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876E9" w14:textId="77777777" w:rsidR="003E1AF8" w:rsidRPr="003E1AF8" w:rsidRDefault="003E1AF8" w:rsidP="0039402F">
            <w:pPr>
              <w:pStyle w:val="TAL"/>
            </w:pPr>
            <w:r w:rsidRPr="003E1AF8">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68DCD" w14:textId="77777777" w:rsidR="003E1AF8" w:rsidRPr="003E1AF8" w:rsidRDefault="003E1AF8" w:rsidP="0039402F">
            <w:pPr>
              <w:pStyle w:val="TAL"/>
            </w:pPr>
            <w:r w:rsidRPr="003E1AF8">
              <w:t>15.7.0</w:t>
            </w:r>
          </w:p>
        </w:tc>
      </w:tr>
      <w:tr w:rsidR="003E1AF8" w:rsidRPr="004F339F" w14:paraId="0785268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79828F" w14:textId="77777777" w:rsidR="003E1AF8" w:rsidRPr="003E1AF8" w:rsidRDefault="003E1AF8" w:rsidP="0039402F">
            <w:pPr>
              <w:pStyle w:val="TAL"/>
            </w:pPr>
            <w:r w:rsidRPr="003E1AF8">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8FE1" w14:textId="77777777" w:rsidR="003E1AF8" w:rsidRPr="003E1AF8" w:rsidRDefault="003E1AF8" w:rsidP="0039402F">
            <w:pPr>
              <w:pStyle w:val="TAL"/>
            </w:pPr>
            <w:r w:rsidRPr="003E1AF8">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65BBE"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A59EB" w14:textId="77777777" w:rsidR="003E1AF8" w:rsidRPr="003E1AF8" w:rsidRDefault="003E1AF8" w:rsidP="0039402F">
            <w:pPr>
              <w:pStyle w:val="TAL"/>
            </w:pPr>
            <w:r w:rsidRPr="003E1AF8">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7AAB" w14:textId="77777777" w:rsidR="003E1AF8" w:rsidRPr="003E1AF8" w:rsidRDefault="003E1AF8" w:rsidP="0039402F">
            <w:pPr>
              <w:pStyle w:val="TAL"/>
            </w:pPr>
            <w:r w:rsidRPr="003E1AF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6B3FB" w14:textId="77777777" w:rsidR="003E1AF8" w:rsidRPr="003E1AF8" w:rsidRDefault="003E1AF8" w:rsidP="0039402F">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3976C" w14:textId="77777777" w:rsidR="003E1AF8" w:rsidRPr="003E1AF8" w:rsidRDefault="003E1AF8" w:rsidP="0039402F">
            <w:pPr>
              <w:pStyle w:val="TAL"/>
            </w:pPr>
            <w:r w:rsidRPr="003E1AF8">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4F202" w14:textId="77777777" w:rsidR="003E1AF8" w:rsidRPr="003E1AF8" w:rsidRDefault="003E1AF8" w:rsidP="0039402F">
            <w:pPr>
              <w:pStyle w:val="TAL"/>
            </w:pPr>
            <w:r w:rsidRPr="003E1AF8">
              <w:t>15.7.0</w:t>
            </w:r>
          </w:p>
        </w:tc>
      </w:tr>
      <w:tr w:rsidR="003E1AF8" w:rsidRPr="004F339F" w14:paraId="2F065EB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A239675" w14:textId="77777777" w:rsidR="003E1AF8" w:rsidRPr="003E1AF8" w:rsidRDefault="003E1AF8" w:rsidP="0039402F">
            <w:pPr>
              <w:pStyle w:val="TAL"/>
            </w:pPr>
            <w:r w:rsidRPr="003E1AF8">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CDAF" w14:textId="77777777" w:rsidR="003E1AF8" w:rsidRPr="003E1AF8" w:rsidRDefault="003E1AF8" w:rsidP="0039402F">
            <w:pPr>
              <w:pStyle w:val="TAL"/>
            </w:pPr>
            <w:r w:rsidRPr="003E1AF8">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92A1D8"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7AB31" w14:textId="77777777" w:rsidR="003E1AF8" w:rsidRPr="003E1AF8" w:rsidRDefault="003E1AF8" w:rsidP="0039402F">
            <w:pPr>
              <w:pStyle w:val="TAL"/>
            </w:pPr>
            <w:r w:rsidRPr="003E1AF8">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F5AD4" w14:textId="77777777" w:rsidR="003E1AF8" w:rsidRPr="003E1AF8" w:rsidRDefault="003E1AF8" w:rsidP="0039402F">
            <w:pPr>
              <w:pStyle w:val="TAL"/>
            </w:pPr>
            <w:r w:rsidRPr="003E1AF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63AA" w14:textId="77777777" w:rsidR="003E1AF8" w:rsidRPr="003E1AF8" w:rsidRDefault="003E1AF8" w:rsidP="0039402F">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32EB" w14:textId="77777777" w:rsidR="003E1AF8" w:rsidRPr="003E1AF8" w:rsidRDefault="003E1AF8" w:rsidP="0039402F">
            <w:pPr>
              <w:pStyle w:val="TAL"/>
            </w:pPr>
            <w:r w:rsidRPr="003E1AF8">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4A1F" w14:textId="77777777" w:rsidR="003E1AF8" w:rsidRPr="003E1AF8" w:rsidRDefault="003E1AF8" w:rsidP="0039402F">
            <w:pPr>
              <w:pStyle w:val="TAL"/>
            </w:pPr>
            <w:r w:rsidRPr="003E1AF8">
              <w:t>15.7.0</w:t>
            </w:r>
          </w:p>
        </w:tc>
      </w:tr>
      <w:tr w:rsidR="00CE079C" w:rsidRPr="004F339F" w14:paraId="3C079F2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26BF842" w14:textId="77777777" w:rsidR="00CE079C" w:rsidRPr="003E1AF8" w:rsidRDefault="00CE079C" w:rsidP="0039402F">
            <w:pPr>
              <w:pStyle w:val="TAL"/>
            </w:pPr>
            <w: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1FBFCA" w14:textId="77777777" w:rsidR="00CE079C" w:rsidRPr="003E1AF8" w:rsidRDefault="00CE079C" w:rsidP="0039402F">
            <w:pPr>
              <w:pStyle w:val="TAL"/>
            </w:pPr>
            <w: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6A9F" w14:textId="77777777" w:rsidR="00CE079C" w:rsidRPr="00443DDE" w:rsidRDefault="00CE079C" w:rsidP="0039402F">
            <w:pPr>
              <w:pStyle w:val="TAL"/>
            </w:pPr>
            <w:r w:rsidRPr="00443DDE">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1F1D" w14:textId="77777777" w:rsidR="00CE079C" w:rsidRPr="003E1AF8" w:rsidRDefault="00CE079C" w:rsidP="0039402F">
            <w:pPr>
              <w:pStyle w:val="TAL"/>
            </w:pPr>
            <w: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69512" w14:textId="77777777" w:rsidR="00CE079C" w:rsidRPr="003E1AF8" w:rsidRDefault="00CE079C"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19ED8" w14:textId="77777777" w:rsidR="00CE079C" w:rsidRPr="003E1AF8" w:rsidRDefault="00CE079C"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78D01" w14:textId="77777777" w:rsidR="00CE079C" w:rsidRPr="003E1AF8" w:rsidRDefault="00CE079C" w:rsidP="0039402F">
            <w:pPr>
              <w:pStyle w:val="TAL"/>
            </w:pPr>
            <w: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C3F" w14:textId="77777777" w:rsidR="00CE079C" w:rsidRPr="003E1AF8" w:rsidRDefault="00CE079C" w:rsidP="0039402F">
            <w:pPr>
              <w:pStyle w:val="TAL"/>
            </w:pPr>
            <w:r>
              <w:t>15.8.0</w:t>
            </w:r>
          </w:p>
        </w:tc>
      </w:tr>
      <w:tr w:rsidR="00CE079C" w:rsidRPr="004F339F" w14:paraId="284D7F4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B71C350" w14:textId="77777777" w:rsidR="00CE079C" w:rsidRPr="003E1AF8" w:rsidRDefault="00CE079C" w:rsidP="0039402F">
            <w:pPr>
              <w:pStyle w:val="TAL"/>
            </w:pPr>
            <w: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E7841" w14:textId="77777777" w:rsidR="00CE079C" w:rsidRPr="003E1AF8" w:rsidRDefault="00CE079C" w:rsidP="0039402F">
            <w:pPr>
              <w:pStyle w:val="TAL"/>
            </w:pPr>
            <w: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382531" w14:textId="77777777" w:rsidR="00CE079C" w:rsidRPr="00443DDE" w:rsidRDefault="00CE079C" w:rsidP="0039402F">
            <w:pPr>
              <w:pStyle w:val="TAL"/>
            </w:pPr>
            <w:r w:rsidRPr="00443DDE">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7888" w14:textId="77777777" w:rsidR="00CE079C" w:rsidRPr="003E1AF8" w:rsidRDefault="00CE079C" w:rsidP="0039402F">
            <w:pPr>
              <w:pStyle w:val="TAL"/>
            </w:pPr>
            <w: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C7ED" w14:textId="77777777" w:rsidR="00CE079C" w:rsidRPr="003E1AF8" w:rsidRDefault="00CE079C"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DD16" w14:textId="77777777" w:rsidR="00CE079C" w:rsidRPr="003E1AF8" w:rsidRDefault="00CE079C"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76EC" w14:textId="77777777" w:rsidR="00CE079C" w:rsidRPr="003E1AF8" w:rsidRDefault="00CE079C" w:rsidP="0039402F">
            <w:pPr>
              <w:pStyle w:val="TAL"/>
            </w:pPr>
            <w: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2516" w14:textId="77777777" w:rsidR="00CE079C" w:rsidRPr="003E1AF8" w:rsidRDefault="00CE079C" w:rsidP="0039402F">
            <w:pPr>
              <w:pStyle w:val="TAL"/>
            </w:pPr>
            <w:r>
              <w:t>15.8.0</w:t>
            </w:r>
          </w:p>
        </w:tc>
      </w:tr>
      <w:tr w:rsidR="00B509D8" w:rsidRPr="004F339F" w14:paraId="007E7CE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019A3A9" w14:textId="77777777" w:rsidR="00B509D8" w:rsidRDefault="00B509D8" w:rsidP="0039402F">
            <w:pPr>
              <w:pStyle w:val="TAL"/>
            </w:pPr>
            <w: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972" w14:textId="77777777" w:rsidR="00B509D8" w:rsidRDefault="00B509D8" w:rsidP="0039402F">
            <w:pPr>
              <w:pStyle w:val="TAL"/>
            </w:pPr>
            <w: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C3617" w14:textId="77777777" w:rsidR="00B509D8" w:rsidRPr="00443DDE" w:rsidRDefault="00B509D8" w:rsidP="0039402F">
            <w:pPr>
              <w:pStyle w:val="TAL"/>
            </w:pPr>
            <w:r w:rsidRPr="00443DDE">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FBBA" w14:textId="77777777" w:rsidR="00B509D8" w:rsidRDefault="00B509D8" w:rsidP="0039402F">
            <w:pPr>
              <w:pStyle w:val="TAL"/>
            </w:pPr>
            <w: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F3A5" w14:textId="77777777" w:rsidR="00B509D8" w:rsidRDefault="00B509D8"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C026B" w14:textId="77777777" w:rsidR="00B509D8" w:rsidRDefault="00B509D8" w:rsidP="0039402F">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597E9" w14:textId="77777777" w:rsidR="00B509D8" w:rsidRDefault="00B509D8" w:rsidP="0039402F">
            <w:pPr>
              <w:pStyle w:val="TAL"/>
            </w:pPr>
            <w: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1CC12" w14:textId="77777777" w:rsidR="00B509D8" w:rsidRDefault="00B509D8" w:rsidP="0039402F">
            <w:pPr>
              <w:pStyle w:val="TAL"/>
            </w:pPr>
            <w:r>
              <w:t>15.9.0</w:t>
            </w:r>
          </w:p>
        </w:tc>
      </w:tr>
      <w:tr w:rsidR="00B509D8" w:rsidRPr="004F339F" w14:paraId="2A5732A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F8B2DEC" w14:textId="77777777" w:rsidR="00B509D8" w:rsidRDefault="00B509D8" w:rsidP="0039402F">
            <w:pPr>
              <w:pStyle w:val="TAL"/>
            </w:pPr>
            <w: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D7573" w14:textId="77777777" w:rsidR="00B509D8" w:rsidRDefault="00B509D8" w:rsidP="0039402F">
            <w:pPr>
              <w:pStyle w:val="TAL"/>
            </w:pPr>
            <w: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FA365" w14:textId="77777777" w:rsidR="00B509D8" w:rsidRPr="00443DDE" w:rsidRDefault="00B509D8" w:rsidP="0039402F">
            <w:pPr>
              <w:pStyle w:val="TAL"/>
            </w:pPr>
            <w:r w:rsidRPr="00443DDE">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C16FB" w14:textId="77777777" w:rsidR="00B509D8" w:rsidRDefault="00B509D8" w:rsidP="0039402F">
            <w:pPr>
              <w:pStyle w:val="TAL"/>
            </w:pPr>
            <w: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8B5B" w14:textId="77777777" w:rsidR="00B509D8" w:rsidRDefault="00B509D8"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D251" w14:textId="77777777" w:rsidR="00B509D8" w:rsidRDefault="00B509D8"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2001" w14:textId="77777777" w:rsidR="00B509D8" w:rsidRDefault="00B509D8" w:rsidP="0039402F">
            <w:pPr>
              <w:pStyle w:val="TAL"/>
            </w:pPr>
            <w:r>
              <w:t>CR to TS 37.145-2: Corrections to conformance requirements including UEM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9CA5" w14:textId="77777777" w:rsidR="00B509D8" w:rsidRDefault="00B509D8" w:rsidP="0039402F">
            <w:pPr>
              <w:pStyle w:val="TAL"/>
            </w:pPr>
            <w:r>
              <w:t>15.9.0</w:t>
            </w:r>
          </w:p>
        </w:tc>
      </w:tr>
      <w:tr w:rsidR="00B509D8" w:rsidRPr="004F339F" w14:paraId="3717F27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E3FA3F5" w14:textId="77777777" w:rsidR="00B509D8" w:rsidRDefault="00B509D8" w:rsidP="0039402F">
            <w:pPr>
              <w:pStyle w:val="TAL"/>
            </w:pPr>
            <w: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E60B" w14:textId="77777777" w:rsidR="00B509D8" w:rsidRDefault="00B509D8" w:rsidP="0039402F">
            <w:pPr>
              <w:pStyle w:val="TAL"/>
            </w:pPr>
            <w: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2E72D" w14:textId="77777777" w:rsidR="00B509D8" w:rsidRPr="00443DDE" w:rsidRDefault="00B509D8" w:rsidP="0039402F">
            <w:pPr>
              <w:pStyle w:val="TAL"/>
            </w:pPr>
            <w:r w:rsidRPr="00443DDE">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5F25" w14:textId="77777777" w:rsidR="00B509D8" w:rsidRDefault="00B509D8" w:rsidP="0039402F">
            <w:pPr>
              <w:pStyle w:val="TAL"/>
            </w:pPr>
            <w: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DF851" w14:textId="77777777" w:rsidR="00B509D8" w:rsidRDefault="00B509D8"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C0828" w14:textId="77777777" w:rsidR="00B509D8" w:rsidRDefault="00B509D8"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19A01" w14:textId="77777777" w:rsidR="00B509D8" w:rsidRDefault="00B509D8" w:rsidP="0039402F">
            <w:pPr>
              <w:pStyle w:val="TAL"/>
            </w:pPr>
            <w: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1065" w14:textId="77777777" w:rsidR="00B509D8" w:rsidRDefault="00B509D8" w:rsidP="0039402F">
            <w:pPr>
              <w:pStyle w:val="TAL"/>
            </w:pPr>
            <w:r>
              <w:t>15.9.0</w:t>
            </w:r>
          </w:p>
        </w:tc>
      </w:tr>
      <w:tr w:rsidR="00B509D8" w:rsidRPr="004F339F" w14:paraId="26D5017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CBCCDB7" w14:textId="77777777" w:rsidR="00B509D8" w:rsidRDefault="00B509D8" w:rsidP="0039402F">
            <w:pPr>
              <w:pStyle w:val="TAL"/>
            </w:pPr>
            <w: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833" w14:textId="77777777" w:rsidR="00B509D8" w:rsidRDefault="00B509D8" w:rsidP="0039402F">
            <w:pPr>
              <w:pStyle w:val="TAL"/>
            </w:pPr>
            <w: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A36ABF" w14:textId="77777777" w:rsidR="00B509D8" w:rsidRPr="00443DDE" w:rsidRDefault="00B509D8" w:rsidP="0039402F">
            <w:pPr>
              <w:pStyle w:val="TAL"/>
            </w:pPr>
            <w:r w:rsidRPr="00443DDE">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302A4" w14:textId="77777777" w:rsidR="00B509D8" w:rsidRDefault="00B509D8" w:rsidP="0039402F">
            <w:pPr>
              <w:pStyle w:val="TAL"/>
            </w:pPr>
            <w: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4F1" w14:textId="77777777" w:rsidR="00B509D8" w:rsidRDefault="00B509D8"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69297" w14:textId="77777777" w:rsidR="00B509D8" w:rsidRDefault="00B509D8"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277CF" w14:textId="77777777" w:rsidR="00B509D8" w:rsidRDefault="00B509D8" w:rsidP="0039402F">
            <w:pPr>
              <w:pStyle w:val="TAL"/>
            </w:pPr>
            <w:r>
              <w:t>CR to 37.145-2: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0895" w14:textId="77777777" w:rsidR="00B509D8" w:rsidRDefault="00B509D8" w:rsidP="0039402F">
            <w:pPr>
              <w:pStyle w:val="TAL"/>
            </w:pPr>
            <w:r>
              <w:t>15.9.0</w:t>
            </w:r>
          </w:p>
        </w:tc>
      </w:tr>
      <w:tr w:rsidR="00B509D8" w:rsidRPr="004F339F" w14:paraId="6B9C7481"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4A50033" w14:textId="77777777" w:rsidR="00B509D8" w:rsidRDefault="00B509D8" w:rsidP="0039402F">
            <w:pPr>
              <w:pStyle w:val="TAL"/>
            </w:pPr>
            <w: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58E8D" w14:textId="77777777" w:rsidR="00B509D8" w:rsidRDefault="00B509D8" w:rsidP="0039402F">
            <w:pPr>
              <w:pStyle w:val="TAL"/>
            </w:pPr>
            <w: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3A91E3" w14:textId="77777777" w:rsidR="00B509D8" w:rsidRPr="00443DDE" w:rsidRDefault="00B509D8" w:rsidP="0039402F">
            <w:pPr>
              <w:pStyle w:val="TAL"/>
            </w:pPr>
            <w:r w:rsidRPr="00443DDE">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B830F" w14:textId="77777777" w:rsidR="00B509D8" w:rsidRDefault="00B509D8" w:rsidP="0039402F">
            <w:pPr>
              <w:pStyle w:val="TAL"/>
            </w:pPr>
            <w: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FCF3C" w14:textId="77777777" w:rsidR="00B509D8" w:rsidRDefault="00B509D8"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E0324" w14:textId="77777777" w:rsidR="00B509D8" w:rsidRDefault="00B509D8"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B6DD2" w14:textId="77777777" w:rsidR="00B509D8" w:rsidRDefault="00B509D8" w:rsidP="0039402F">
            <w:pPr>
              <w:pStyle w:val="TAL"/>
            </w:pPr>
            <w: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E0CA" w14:textId="77777777" w:rsidR="00B509D8" w:rsidRDefault="00B509D8" w:rsidP="0039402F">
            <w:pPr>
              <w:pStyle w:val="TAL"/>
            </w:pPr>
            <w:r>
              <w:t>15.9.0</w:t>
            </w:r>
          </w:p>
        </w:tc>
      </w:tr>
      <w:tr w:rsidR="00B509D8" w:rsidRPr="004F339F" w14:paraId="76A2809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C2E71DF" w14:textId="77777777" w:rsidR="00B509D8" w:rsidRDefault="00B509D8" w:rsidP="0039402F">
            <w:pPr>
              <w:pStyle w:val="TAL"/>
            </w:pPr>
            <w: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35F56" w14:textId="77777777" w:rsidR="00B509D8" w:rsidRDefault="00B509D8" w:rsidP="0039402F">
            <w:pPr>
              <w:pStyle w:val="TAL"/>
            </w:pPr>
            <w: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FD52A9" w14:textId="77777777" w:rsidR="00B509D8" w:rsidRPr="00443DDE" w:rsidRDefault="00B509D8" w:rsidP="0039402F">
            <w:pPr>
              <w:pStyle w:val="TAL"/>
            </w:pPr>
            <w:r w:rsidRPr="00443DDE">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9173B" w14:textId="77777777" w:rsidR="00B509D8" w:rsidRDefault="00B509D8" w:rsidP="0039402F">
            <w:pPr>
              <w:pStyle w:val="TAL"/>
            </w:pPr>
            <w: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CF33F" w14:textId="77777777" w:rsidR="00B509D8" w:rsidRDefault="00B509D8"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C964C" w14:textId="77777777" w:rsidR="00B509D8" w:rsidRDefault="00B509D8"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B65B" w14:textId="77777777" w:rsidR="00B509D8" w:rsidRDefault="00B509D8" w:rsidP="0039402F">
            <w:pPr>
              <w:pStyle w:val="TAL"/>
            </w:pPr>
            <w:r>
              <w:t>CR to TS 37.145-2: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853E" w14:textId="77777777" w:rsidR="00B509D8" w:rsidRDefault="00B509D8" w:rsidP="0039402F">
            <w:pPr>
              <w:pStyle w:val="TAL"/>
            </w:pPr>
            <w:r>
              <w:t>15.9.0</w:t>
            </w:r>
          </w:p>
        </w:tc>
      </w:tr>
      <w:tr w:rsidR="00B509D8" w:rsidRPr="004F339F" w14:paraId="3D163D1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F22" w14:textId="77777777" w:rsidR="00B509D8" w:rsidRDefault="00B509D8" w:rsidP="0039402F">
            <w:pPr>
              <w:pStyle w:val="TAL"/>
            </w:pPr>
            <w: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04770" w14:textId="77777777" w:rsidR="00B509D8" w:rsidRDefault="00B509D8" w:rsidP="0039402F">
            <w:pPr>
              <w:pStyle w:val="TAL"/>
            </w:pPr>
            <w: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B17699" w14:textId="77777777" w:rsidR="00B509D8" w:rsidRPr="00443DDE" w:rsidRDefault="00B509D8" w:rsidP="0039402F">
            <w:pPr>
              <w:pStyle w:val="TAL"/>
            </w:pPr>
            <w:r w:rsidRPr="00443DDE">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F7611" w14:textId="77777777" w:rsidR="00B509D8" w:rsidRDefault="00B509D8" w:rsidP="0039402F">
            <w:pPr>
              <w:pStyle w:val="TAL"/>
            </w:pPr>
            <w: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143A4" w14:textId="77777777" w:rsidR="00B509D8" w:rsidRDefault="00B509D8"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BFC6" w14:textId="77777777" w:rsidR="00B509D8" w:rsidRDefault="00B509D8"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5D691" w14:textId="77777777" w:rsidR="00B509D8" w:rsidRDefault="00B509D8" w:rsidP="0039402F">
            <w:pPr>
              <w:pStyle w:val="TAL"/>
            </w:pPr>
            <w: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51EAA" w14:textId="77777777" w:rsidR="00B509D8" w:rsidRDefault="00B509D8" w:rsidP="0039402F">
            <w:pPr>
              <w:pStyle w:val="TAL"/>
            </w:pPr>
            <w:r>
              <w:t>15.9.0</w:t>
            </w:r>
          </w:p>
        </w:tc>
      </w:tr>
      <w:tr w:rsidR="00D94883" w:rsidRPr="004F339F" w14:paraId="669DE87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2B7CB21" w14:textId="0C4CBCEA" w:rsidR="00D94883" w:rsidRDefault="00D94883" w:rsidP="0039402F">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88A28" w14:textId="65428B70" w:rsidR="00D94883" w:rsidRDefault="00D94883" w:rsidP="0039402F">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8D9DB" w14:textId="0A86AAD4" w:rsidR="00D94883" w:rsidRPr="00443DDE" w:rsidRDefault="00D94883" w:rsidP="0039402F">
            <w:pPr>
              <w:pStyle w:val="TAL"/>
            </w:pPr>
            <w:r w:rsidRPr="00443DDE">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A5850" w14:textId="7DA287C6" w:rsidR="00D94883" w:rsidRDefault="00D94883" w:rsidP="0039402F">
            <w:pPr>
              <w:pStyle w:val="TAL"/>
            </w:pPr>
            <w: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BFEA" w14:textId="7413B826" w:rsidR="00D94883" w:rsidRDefault="00D94883"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5F75" w14:textId="39BE9E07" w:rsidR="00D94883" w:rsidRDefault="00D94883"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D11D" w14:textId="0B048846" w:rsidR="00D94883" w:rsidRDefault="00D94883" w:rsidP="0039402F">
            <w:pPr>
              <w:pStyle w:val="TAL"/>
            </w:pPr>
            <w:r>
              <w:t>CR for 37.145-2: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158E" w14:textId="79F20405" w:rsidR="00D94883" w:rsidRDefault="00D94883" w:rsidP="0039402F">
            <w:pPr>
              <w:pStyle w:val="TAL"/>
            </w:pPr>
            <w:r>
              <w:t>15.10.0</w:t>
            </w:r>
          </w:p>
        </w:tc>
      </w:tr>
      <w:tr w:rsidR="00D94883" w:rsidRPr="004F339F" w14:paraId="45D9A3D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65EB001" w14:textId="7BDAD06C" w:rsidR="00D94883" w:rsidRDefault="00D94883" w:rsidP="0039402F">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E26B" w14:textId="147AAB49" w:rsidR="00D94883" w:rsidRDefault="00D94883" w:rsidP="0039402F">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04E45C" w14:textId="4333D0DB" w:rsidR="00D94883" w:rsidRPr="00443DDE" w:rsidRDefault="00D94883" w:rsidP="0039402F">
            <w:pPr>
              <w:pStyle w:val="TAL"/>
            </w:pPr>
            <w:r w:rsidRPr="00443DDE">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96DD2" w14:textId="676F745C" w:rsidR="00D94883" w:rsidRDefault="00D94883" w:rsidP="0039402F">
            <w:pPr>
              <w:pStyle w:val="TAL"/>
            </w:pPr>
            <w: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6E74F" w14:textId="6B0F01F4" w:rsidR="00D94883" w:rsidRDefault="00D94883"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48941" w14:textId="3EBC664B" w:rsidR="00D94883" w:rsidRDefault="00D94883"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6E5C" w14:textId="7512A912" w:rsidR="00D94883" w:rsidRDefault="00D94883" w:rsidP="0039402F">
            <w:pPr>
              <w:pStyle w:val="TAL"/>
            </w:pPr>
            <w:r>
              <w:t>CR to TS 37.145-2: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A0E7" w14:textId="26302EE2" w:rsidR="00D94883" w:rsidRDefault="00D94883" w:rsidP="0039402F">
            <w:pPr>
              <w:pStyle w:val="TAL"/>
            </w:pPr>
            <w:r>
              <w:t>15.10.0</w:t>
            </w:r>
          </w:p>
        </w:tc>
      </w:tr>
      <w:tr w:rsidR="00D94883" w:rsidRPr="004F339F" w14:paraId="3A96B59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39FA9F46" w14:textId="4109C04C" w:rsidR="00D94883" w:rsidRDefault="00D94883" w:rsidP="0039402F">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D237C" w14:textId="2E2306F7" w:rsidR="00D94883" w:rsidRDefault="00D94883" w:rsidP="0039402F">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072AD5" w14:textId="2EDB2DAF" w:rsidR="00D94883" w:rsidRPr="00443DDE" w:rsidRDefault="00D94883" w:rsidP="0039402F">
            <w:pPr>
              <w:pStyle w:val="TAL"/>
            </w:pPr>
            <w:r w:rsidRPr="00443DDE">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2FE9A" w14:textId="010D5B8E" w:rsidR="00D94883" w:rsidRDefault="00D94883" w:rsidP="0039402F">
            <w:pPr>
              <w:pStyle w:val="TAL"/>
            </w:pPr>
            <w: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2FE3" w14:textId="37424BAF" w:rsidR="00D94883" w:rsidRDefault="00D94883"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FFE6B" w14:textId="114B63FE" w:rsidR="00D94883" w:rsidRDefault="00D94883"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1861" w14:textId="0E07A912" w:rsidR="00D94883" w:rsidRDefault="00D94883" w:rsidP="0039402F">
            <w:pPr>
              <w:pStyle w:val="TAL"/>
            </w:pPr>
            <w:r>
              <w:t>CR to 37.145-2 Update CLTA defintion,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3FBFB" w14:textId="70C20EA9" w:rsidR="00D94883" w:rsidRDefault="00D94883" w:rsidP="0039402F">
            <w:pPr>
              <w:pStyle w:val="TAL"/>
            </w:pPr>
            <w:r>
              <w:t>15.10.0</w:t>
            </w:r>
          </w:p>
        </w:tc>
      </w:tr>
      <w:tr w:rsidR="00D94883" w:rsidRPr="004F339F" w14:paraId="506BBA4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B7E88C1" w14:textId="10CF0607" w:rsidR="00D94883" w:rsidRDefault="00D94883" w:rsidP="0039402F">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115E7" w14:textId="7126FB47" w:rsidR="00D94883" w:rsidRDefault="00D94883" w:rsidP="0039402F">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C204D4" w14:textId="4FB48CF2" w:rsidR="00D94883" w:rsidRPr="00443DDE" w:rsidRDefault="00D94883" w:rsidP="0039402F">
            <w:pPr>
              <w:pStyle w:val="TAL"/>
            </w:pPr>
            <w:r w:rsidRPr="00443DDE">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FFE8C" w14:textId="3CA83221" w:rsidR="00D94883" w:rsidRDefault="00D94883" w:rsidP="0039402F">
            <w:pPr>
              <w:pStyle w:val="TAL"/>
            </w:pPr>
            <w: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53047" w14:textId="731CE3F5" w:rsidR="00D94883" w:rsidRDefault="00D94883"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9F188" w14:textId="32CC4F3C" w:rsidR="00D94883" w:rsidRDefault="00D94883"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3AACD" w14:textId="697E17A8" w:rsidR="00D94883" w:rsidRDefault="00D94883" w:rsidP="0039402F">
            <w:pPr>
              <w:pStyle w:val="TAL"/>
            </w:pPr>
            <w:r>
              <w:t>CR to 37.145-2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3D62" w14:textId="57050039" w:rsidR="00D94883" w:rsidRDefault="00D94883" w:rsidP="0039402F">
            <w:pPr>
              <w:pStyle w:val="TAL"/>
            </w:pPr>
            <w:r>
              <w:t>15.10.0</w:t>
            </w:r>
          </w:p>
        </w:tc>
      </w:tr>
      <w:tr w:rsidR="00044ACF" w:rsidRPr="004F339F" w14:paraId="533D516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7B8C719C" w14:textId="0356CED4" w:rsidR="00044ACF" w:rsidRDefault="00044ACF" w:rsidP="0039402F">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628F" w14:textId="06D78F0B" w:rsidR="00044ACF" w:rsidRDefault="00044ACF" w:rsidP="0039402F">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4EF93" w14:textId="59F38216" w:rsidR="00044ACF" w:rsidRPr="00443DDE" w:rsidRDefault="00044ACF" w:rsidP="0039402F">
            <w:pPr>
              <w:pStyle w:val="TAL"/>
              <w:rPr>
                <w:rFonts w:cs="Arial"/>
              </w:rPr>
            </w:pPr>
            <w:r w:rsidRPr="00443DDE">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BC42" w14:textId="07398564" w:rsidR="00044ACF" w:rsidRPr="00044ACF" w:rsidRDefault="00044ACF" w:rsidP="0039402F">
            <w:pPr>
              <w:pStyle w:val="TAL"/>
              <w:rPr>
                <w:rFonts w:cs="Arial"/>
              </w:rPr>
            </w:pPr>
            <w:r w:rsidRPr="00044ACF">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125C" w14:textId="44BF103D" w:rsidR="00044ACF" w:rsidRPr="00044ACF" w:rsidRDefault="00044ACF" w:rsidP="0039402F">
            <w:pPr>
              <w:pStyle w:val="TAL"/>
              <w:rPr>
                <w:rFonts w:cs="Arial"/>
              </w:rPr>
            </w:pPr>
            <w:r w:rsidRPr="00044A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319DA" w14:textId="46C4AA4E" w:rsidR="00044ACF" w:rsidRPr="00044ACF" w:rsidRDefault="00044ACF" w:rsidP="0039402F">
            <w:pPr>
              <w:pStyle w:val="TAL"/>
              <w:rPr>
                <w:rFonts w:cs="Arial"/>
              </w:rPr>
            </w:pPr>
            <w:r w:rsidRPr="00044AC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3B682" w14:textId="108EEEF1" w:rsidR="00044ACF" w:rsidRPr="00044ACF" w:rsidRDefault="00044ACF" w:rsidP="0039402F">
            <w:pPr>
              <w:pStyle w:val="TAL"/>
              <w:rPr>
                <w:rFonts w:cs="Arial"/>
              </w:rPr>
            </w:pPr>
            <w:r w:rsidRPr="00044ACF">
              <w:t>CR to TS 37.145-2: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D6BCD" w14:textId="7DEC682A" w:rsidR="00044ACF" w:rsidRDefault="00044ACF" w:rsidP="0039402F">
            <w:pPr>
              <w:pStyle w:val="TAL"/>
            </w:pPr>
            <w:r>
              <w:t>15.11.0</w:t>
            </w:r>
          </w:p>
        </w:tc>
      </w:tr>
      <w:tr w:rsidR="00044ACF" w:rsidRPr="004F339F" w14:paraId="71C74E5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DDCAAFE" w14:textId="203BF162" w:rsidR="00044ACF" w:rsidRDefault="00044ACF" w:rsidP="0039402F">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078" w14:textId="1CE9CCCA" w:rsidR="00044ACF" w:rsidRDefault="00044ACF" w:rsidP="0039402F">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AF5EE" w14:textId="6DD26E4A" w:rsidR="00044ACF" w:rsidRPr="00443DDE" w:rsidRDefault="00044ACF" w:rsidP="0039402F">
            <w:pPr>
              <w:pStyle w:val="TAL"/>
              <w:rPr>
                <w:rFonts w:cs="Arial"/>
              </w:rPr>
            </w:pPr>
            <w:r w:rsidRPr="00443DDE">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76FC" w14:textId="70DED5DD" w:rsidR="00044ACF" w:rsidRPr="00044ACF" w:rsidRDefault="00044ACF" w:rsidP="0039402F">
            <w:pPr>
              <w:pStyle w:val="TAL"/>
              <w:rPr>
                <w:rFonts w:cs="Arial"/>
              </w:rPr>
            </w:pPr>
            <w:r w:rsidRPr="00044ACF">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6A559" w14:textId="2FBF7A18" w:rsidR="00044ACF" w:rsidRPr="00044ACF" w:rsidRDefault="00044ACF" w:rsidP="0039402F">
            <w:pPr>
              <w:pStyle w:val="TAL"/>
              <w:rPr>
                <w:rFonts w:cs="Arial"/>
              </w:rPr>
            </w:pPr>
            <w:r w:rsidRPr="00044A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0E4A" w14:textId="01C656D2" w:rsidR="00044ACF" w:rsidRPr="00044ACF" w:rsidRDefault="00044ACF" w:rsidP="0039402F">
            <w:pPr>
              <w:pStyle w:val="TAL"/>
              <w:rPr>
                <w:rFonts w:cs="Arial"/>
              </w:rPr>
            </w:pPr>
            <w:r w:rsidRPr="00044AC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B0740" w14:textId="5671496C" w:rsidR="00044ACF" w:rsidRPr="00044ACF" w:rsidRDefault="00044ACF" w:rsidP="0039402F">
            <w:pPr>
              <w:pStyle w:val="TAL"/>
              <w:rPr>
                <w:rFonts w:cs="Arial"/>
              </w:rPr>
            </w:pPr>
            <w:r w:rsidRPr="00044ACF">
              <w:t>CR to 37.145-2 to modify AAS BS OTA Spurious emissions limits for co-existence with systems operating in other frequency bands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1D7F9" w14:textId="04BABCCA" w:rsidR="00044ACF" w:rsidRDefault="00044ACF" w:rsidP="0039402F">
            <w:pPr>
              <w:pStyle w:val="TAL"/>
            </w:pPr>
            <w:r>
              <w:t>15.11.0</w:t>
            </w:r>
          </w:p>
        </w:tc>
      </w:tr>
      <w:tr w:rsidR="00044ACF" w:rsidRPr="004F339F" w14:paraId="6C92EEE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36D8939" w14:textId="1B16015D" w:rsidR="00044ACF" w:rsidRDefault="00044ACF" w:rsidP="0039402F">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6183D" w14:textId="62139DCC" w:rsidR="00044ACF" w:rsidRDefault="00044ACF" w:rsidP="0039402F">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AF69" w14:textId="3CDE0717" w:rsidR="00044ACF" w:rsidRPr="00443DDE" w:rsidRDefault="00044ACF" w:rsidP="0039402F">
            <w:pPr>
              <w:pStyle w:val="TAL"/>
              <w:rPr>
                <w:rFonts w:cs="Arial"/>
              </w:rPr>
            </w:pPr>
            <w:r w:rsidRPr="00443DDE">
              <w:t>RP-211083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1FB0D" w14:textId="5FBBB977" w:rsidR="00044ACF" w:rsidRPr="00044ACF" w:rsidRDefault="00044ACF" w:rsidP="0039402F">
            <w:pPr>
              <w:pStyle w:val="TAL"/>
              <w:rPr>
                <w:rFonts w:cs="Arial"/>
              </w:rPr>
            </w:pPr>
            <w:r w:rsidRPr="00044ACF">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0C80" w14:textId="3FC706C3" w:rsidR="00044ACF" w:rsidRPr="00044ACF" w:rsidRDefault="00044ACF" w:rsidP="0039402F">
            <w:pPr>
              <w:pStyle w:val="TAL"/>
              <w:rPr>
                <w:rFonts w:cs="Arial"/>
              </w:rPr>
            </w:pPr>
            <w:r w:rsidRPr="00044A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14EC3" w14:textId="30FD59A8" w:rsidR="00044ACF" w:rsidRPr="00044ACF" w:rsidRDefault="00044ACF" w:rsidP="0039402F">
            <w:pPr>
              <w:pStyle w:val="TAL"/>
              <w:rPr>
                <w:rFonts w:cs="Arial"/>
              </w:rPr>
            </w:pPr>
            <w:r w:rsidRPr="00044AC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75486" w14:textId="531AA513" w:rsidR="00044ACF" w:rsidRPr="00044ACF" w:rsidRDefault="00044ACF" w:rsidP="0039402F">
            <w:pPr>
              <w:pStyle w:val="TAL"/>
              <w:rPr>
                <w:rFonts w:cs="Arial"/>
              </w:rPr>
            </w:pPr>
            <w:r w:rsidRPr="00044ACF">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6FAB" w14:textId="5CDB7CC2" w:rsidR="00044ACF" w:rsidRDefault="00044ACF" w:rsidP="0039402F">
            <w:pPr>
              <w:pStyle w:val="TAL"/>
            </w:pPr>
            <w:r>
              <w:t>15.11.0</w:t>
            </w:r>
          </w:p>
        </w:tc>
      </w:tr>
      <w:tr w:rsidR="00044ACF" w:rsidRPr="004F339F" w14:paraId="6E31D098"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BE3F074" w14:textId="0FCF18EC" w:rsidR="00044ACF" w:rsidRDefault="00044ACF" w:rsidP="0039402F">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C7891" w14:textId="567F9175" w:rsidR="00044ACF" w:rsidRDefault="00044ACF" w:rsidP="0039402F">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FA3820" w14:textId="2CC2E116" w:rsidR="00044ACF" w:rsidRPr="00443DDE" w:rsidRDefault="00044ACF" w:rsidP="0039402F">
            <w:pPr>
              <w:pStyle w:val="TAL"/>
              <w:rPr>
                <w:rFonts w:cs="Arial"/>
              </w:rPr>
            </w:pPr>
            <w:r w:rsidRPr="00443DDE">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82195" w14:textId="515B3C55" w:rsidR="00044ACF" w:rsidRPr="00044ACF" w:rsidRDefault="00044ACF" w:rsidP="0039402F">
            <w:pPr>
              <w:pStyle w:val="TAL"/>
              <w:rPr>
                <w:rFonts w:cs="Arial"/>
              </w:rPr>
            </w:pPr>
            <w:r w:rsidRPr="00044ACF">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D11A5" w14:textId="77777777" w:rsidR="00044ACF" w:rsidRPr="00044ACF" w:rsidRDefault="00044AC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AA97A" w14:textId="026551B0" w:rsidR="00044ACF" w:rsidRPr="00044ACF" w:rsidRDefault="00044ACF" w:rsidP="0039402F">
            <w:pPr>
              <w:pStyle w:val="TAL"/>
              <w:rPr>
                <w:rFonts w:cs="Arial"/>
              </w:rPr>
            </w:pPr>
            <w:r w:rsidRPr="00044AC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4928C" w14:textId="403BB8DF" w:rsidR="00044ACF" w:rsidRPr="00044ACF" w:rsidRDefault="00044ACF" w:rsidP="0039402F">
            <w:pPr>
              <w:pStyle w:val="TAL"/>
              <w:rPr>
                <w:rFonts w:cs="Arial"/>
              </w:rPr>
            </w:pPr>
            <w:r w:rsidRPr="00044ACF">
              <w:t>CR to 37.145-2: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6EDE9" w14:textId="5C3432BF" w:rsidR="00044ACF" w:rsidRDefault="00044ACF" w:rsidP="0039402F">
            <w:pPr>
              <w:pStyle w:val="TAL"/>
            </w:pPr>
            <w:r>
              <w:t>15.11.0</w:t>
            </w:r>
          </w:p>
        </w:tc>
      </w:tr>
      <w:tr w:rsidR="00E315E8" w:rsidRPr="004F339F" w14:paraId="06933F1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5BB52B8" w14:textId="17CE3882" w:rsidR="00E315E8" w:rsidRDefault="00E315E8" w:rsidP="0039402F">
            <w:pPr>
              <w:pStyle w:val="TAL"/>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146F2" w14:textId="4FCE4528" w:rsidR="00E315E8" w:rsidRDefault="00E315E8" w:rsidP="0039402F">
            <w:pPr>
              <w:pStyle w:val="TAL"/>
            </w:pPr>
            <w: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B6D2F" w14:textId="01802F5A" w:rsidR="00E315E8" w:rsidRPr="00443DDE" w:rsidRDefault="00E315E8" w:rsidP="0039402F">
            <w:pPr>
              <w:pStyle w:val="TAL"/>
            </w:pPr>
            <w:r w:rsidRPr="00443DDE">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8718E" w14:textId="6E92E163" w:rsidR="00E315E8" w:rsidRPr="00044ACF" w:rsidRDefault="00E315E8" w:rsidP="0039402F">
            <w:pPr>
              <w:pStyle w:val="TAL"/>
            </w:pPr>
            <w: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105" w14:textId="77777777" w:rsidR="00E315E8" w:rsidRPr="00044ACF" w:rsidRDefault="00E315E8"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EBA4" w14:textId="0D3D503F" w:rsidR="00E315E8" w:rsidRPr="00044ACF" w:rsidRDefault="00E315E8"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CFB8" w14:textId="71162C00" w:rsidR="00E315E8" w:rsidRPr="00044ACF" w:rsidRDefault="00E315E8" w:rsidP="0039402F">
            <w:pPr>
              <w:pStyle w:val="TAL"/>
            </w:pPr>
            <w:r w:rsidRPr="00E315E8">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70DA" w14:textId="746DAD3F" w:rsidR="00E315E8" w:rsidRDefault="00E315E8" w:rsidP="0039402F">
            <w:pPr>
              <w:pStyle w:val="TAL"/>
            </w:pPr>
            <w:r>
              <w:t>15.12.0</w:t>
            </w:r>
          </w:p>
        </w:tc>
      </w:tr>
      <w:tr w:rsidR="00431EE6" w:rsidRPr="004F339F" w14:paraId="447B0FB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3A3BA1E6" w14:textId="1956256C" w:rsidR="00431EE6" w:rsidRDefault="00431EE6" w:rsidP="0039402F">
            <w:pPr>
              <w:pStyle w:val="TAL"/>
            </w:pPr>
            <w: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ECFBF" w14:textId="38C96FF0" w:rsidR="00431EE6" w:rsidRDefault="00431EE6" w:rsidP="0039402F">
            <w:pPr>
              <w:pStyle w:val="TAL"/>
            </w:pPr>
            <w:r>
              <w:t>RAN#</w:t>
            </w:r>
            <w:r w:rsidR="00E45449">
              <w:t>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348809" w14:textId="234BBEDB" w:rsidR="00431EE6" w:rsidRPr="00443DDE" w:rsidRDefault="00E45449" w:rsidP="0039402F">
            <w:pPr>
              <w:pStyle w:val="TAL"/>
            </w:pPr>
            <w:r w:rsidRPr="00443DDE">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39D34" w14:textId="119A12D0" w:rsidR="00431EE6" w:rsidRDefault="00E45449" w:rsidP="0039402F">
            <w:pPr>
              <w:pStyle w:val="TAL"/>
            </w:pPr>
            <w:r w:rsidRPr="00E45449">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2CF3A" w14:textId="77777777" w:rsidR="00431EE6" w:rsidRPr="00044ACF" w:rsidRDefault="00431EE6"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96F2" w14:textId="1DD712D2" w:rsidR="00431EE6" w:rsidRDefault="00E45449"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FA891" w14:textId="38D5757B" w:rsidR="00431EE6" w:rsidRPr="00E315E8" w:rsidRDefault="00E45449" w:rsidP="0039402F">
            <w:pPr>
              <w:pStyle w:val="TAL"/>
            </w:pPr>
            <w:r w:rsidRPr="00E45449">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96AC" w14:textId="6ED068C7" w:rsidR="00431EE6" w:rsidRDefault="00E45449" w:rsidP="0039402F">
            <w:pPr>
              <w:pStyle w:val="TAL"/>
            </w:pPr>
            <w:r>
              <w:t>15.13.0</w:t>
            </w:r>
          </w:p>
        </w:tc>
      </w:tr>
      <w:tr w:rsidR="00C06949" w:rsidRPr="004F339F" w14:paraId="30EA4158"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515EF84" w14:textId="6F4A47AE" w:rsidR="00C06949" w:rsidRDefault="00C06949" w:rsidP="0039402F">
            <w:pPr>
              <w:pStyle w:val="TAL"/>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2789E" w14:textId="4EDDFD60" w:rsidR="00C06949" w:rsidRDefault="00C06949" w:rsidP="0039402F">
            <w:pPr>
              <w:pStyle w:val="TAL"/>
            </w:pPr>
            <w: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9FAD3" w14:textId="621BEEA8" w:rsidR="00C06949" w:rsidRPr="00443DDE" w:rsidRDefault="00C06949" w:rsidP="0039402F">
            <w:pPr>
              <w:pStyle w:val="TAL"/>
            </w:pPr>
            <w:r w:rsidRPr="00443DDE">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837AE" w14:textId="75C59A32" w:rsidR="00C06949" w:rsidRPr="00E45449" w:rsidRDefault="00C06949" w:rsidP="0039402F">
            <w:pPr>
              <w:pStyle w:val="TAL"/>
            </w:pPr>
            <w:r w:rsidRPr="00C06949">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15E9" w14:textId="77777777" w:rsidR="00C06949" w:rsidRPr="00C06949" w:rsidRDefault="00C06949"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3D53" w14:textId="38B96846" w:rsidR="00C06949" w:rsidRDefault="00C06949" w:rsidP="0039402F">
            <w:pPr>
              <w:pStyle w:val="TAL"/>
            </w:pPr>
            <w:r w:rsidRPr="00C0694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35D0A" w14:textId="3643E4DC" w:rsidR="00C06949" w:rsidRPr="00E45449" w:rsidRDefault="00C06949" w:rsidP="0039402F">
            <w:pPr>
              <w:pStyle w:val="TAL"/>
            </w:pPr>
            <w:r w:rsidRPr="00C06949">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11D7" w14:textId="534D0E97" w:rsidR="00C06949" w:rsidRDefault="00C06949" w:rsidP="0039402F">
            <w:pPr>
              <w:pStyle w:val="TAL"/>
            </w:pPr>
            <w:r>
              <w:t>15.14.0</w:t>
            </w:r>
          </w:p>
        </w:tc>
      </w:tr>
      <w:tr w:rsidR="00315A1A" w:rsidRPr="004F339F" w14:paraId="728B932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57BEAC6" w14:textId="25A55EC8" w:rsidR="00315A1A" w:rsidRDefault="00315A1A" w:rsidP="0039402F">
            <w:pPr>
              <w:pStyle w:val="TAL"/>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A9059" w14:textId="045D75C9" w:rsidR="00315A1A" w:rsidRDefault="00315A1A" w:rsidP="0039402F">
            <w:pPr>
              <w:pStyle w:val="TAL"/>
            </w:pPr>
            <w: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8366" w14:textId="3EFA5787" w:rsidR="00315A1A" w:rsidRPr="00443DDE" w:rsidRDefault="00315A1A" w:rsidP="0039402F">
            <w:pPr>
              <w:pStyle w:val="TAL"/>
            </w:pPr>
            <w:r w:rsidRPr="00443DDE">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D8419" w14:textId="61F4A95A" w:rsidR="00315A1A" w:rsidRPr="00C06949" w:rsidRDefault="00315A1A" w:rsidP="0039402F">
            <w:pPr>
              <w:pStyle w:val="TAL"/>
            </w:pPr>
            <w:r w:rsidRPr="00315A1A">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174B9" w14:textId="77777777" w:rsidR="00315A1A" w:rsidRPr="00C06949" w:rsidRDefault="00315A1A"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7952E" w14:textId="24FC9CA1" w:rsidR="00315A1A" w:rsidRPr="00C06949" w:rsidRDefault="00315A1A"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2D37D" w14:textId="7E00FA9A" w:rsidR="00315A1A" w:rsidRPr="00C06949" w:rsidRDefault="00315A1A" w:rsidP="0039402F">
            <w:pPr>
              <w:pStyle w:val="TAL"/>
            </w:pPr>
            <w:r w:rsidRPr="00315A1A">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82AB7" w14:textId="25DDE585" w:rsidR="00315A1A" w:rsidRDefault="00315A1A" w:rsidP="0039402F">
            <w:pPr>
              <w:pStyle w:val="TAL"/>
            </w:pPr>
            <w:r>
              <w:t>15.15.0</w:t>
            </w:r>
          </w:p>
        </w:tc>
      </w:tr>
      <w:tr w:rsidR="0062491D" w:rsidRPr="004F339F" w14:paraId="73E708E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165CF59" w14:textId="5BE90DCD" w:rsidR="0062491D" w:rsidRPr="00EC4458" w:rsidRDefault="0062491D" w:rsidP="0039402F">
            <w:pPr>
              <w:pStyle w:val="TAL"/>
            </w:pPr>
            <w:r w:rsidRPr="00EC4458">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0493F" w14:textId="570F0BBE" w:rsidR="0062491D" w:rsidRPr="00EC4458" w:rsidRDefault="0062491D" w:rsidP="0039402F">
            <w:pPr>
              <w:pStyle w:val="TAL"/>
            </w:pPr>
            <w:r w:rsidRPr="00EC4458">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96CD68" w14:textId="0AB9D7C8" w:rsidR="0062491D" w:rsidRPr="00EC4458" w:rsidRDefault="0062491D" w:rsidP="0039402F">
            <w:pPr>
              <w:pStyle w:val="TAL"/>
            </w:pPr>
            <w:r w:rsidRPr="00EC4458">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2C841" w14:textId="121D7842" w:rsidR="0062491D" w:rsidRPr="00EC4458" w:rsidRDefault="0062491D" w:rsidP="0039402F">
            <w:pPr>
              <w:pStyle w:val="TAL"/>
            </w:pPr>
            <w:r w:rsidRPr="00EC4458">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9254E" w14:textId="77777777" w:rsidR="0062491D" w:rsidRPr="00EC4458" w:rsidRDefault="0062491D"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E3F2" w14:textId="0F9B3DFE" w:rsidR="0062491D" w:rsidRPr="00EC4458" w:rsidRDefault="0062491D" w:rsidP="0039402F">
            <w:pPr>
              <w:pStyle w:val="TAL"/>
            </w:pPr>
            <w:r w:rsidRPr="00EC445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CDBE1D" w14:textId="27F0D693" w:rsidR="0062491D" w:rsidRPr="00EC4458" w:rsidRDefault="0062491D" w:rsidP="0039402F">
            <w:pPr>
              <w:pStyle w:val="TAL"/>
            </w:pPr>
            <w:r w:rsidRPr="00EC4458">
              <w:t>[AASenh_BS_LTE_UTRA-Perf] CR to TR 37.145-2: Corrections on table references for E-UTRA in-channel selectivity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33A7A" w14:textId="0990C871" w:rsidR="0062491D" w:rsidRPr="00EC4458" w:rsidRDefault="0062491D" w:rsidP="0039402F">
            <w:pPr>
              <w:pStyle w:val="TAL"/>
            </w:pPr>
            <w:r w:rsidRPr="00EC4458">
              <w:t>15.16.0</w:t>
            </w:r>
          </w:p>
        </w:tc>
      </w:tr>
      <w:tr w:rsidR="0062491D" w:rsidRPr="004F339F" w14:paraId="46C78D67"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30FFB681" w14:textId="08B6BBC1" w:rsidR="0062491D" w:rsidRPr="00EC4458" w:rsidRDefault="0062491D" w:rsidP="0039402F">
            <w:pPr>
              <w:pStyle w:val="TAL"/>
            </w:pPr>
            <w:r w:rsidRPr="00EC4458">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94E6D" w14:textId="654D981A" w:rsidR="0062491D" w:rsidRPr="00EC4458" w:rsidRDefault="0062491D" w:rsidP="0039402F">
            <w:pPr>
              <w:pStyle w:val="TAL"/>
            </w:pPr>
            <w:r w:rsidRPr="00EC4458">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28416" w14:textId="1697CD6E" w:rsidR="0062491D" w:rsidRPr="00EC4458" w:rsidRDefault="0062491D" w:rsidP="0039402F">
            <w:pPr>
              <w:pStyle w:val="TAL"/>
            </w:pPr>
            <w:r w:rsidRPr="00EC4458">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2DAF" w14:textId="51A5EDB9" w:rsidR="0062491D" w:rsidRPr="00EC4458" w:rsidRDefault="0062491D" w:rsidP="0039402F">
            <w:pPr>
              <w:pStyle w:val="TAL"/>
            </w:pPr>
            <w:r w:rsidRPr="00EC4458">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8FC7" w14:textId="77777777" w:rsidR="0062491D" w:rsidRPr="00EC4458" w:rsidRDefault="0062491D"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BB323" w14:textId="659DB1BD" w:rsidR="0062491D" w:rsidRPr="00EC4458" w:rsidRDefault="0062491D" w:rsidP="0039402F">
            <w:pPr>
              <w:pStyle w:val="TAL"/>
            </w:pPr>
            <w:r w:rsidRPr="00EC445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42A7F" w14:textId="5D64902E" w:rsidR="0062491D" w:rsidRPr="00EC4458" w:rsidRDefault="0062491D" w:rsidP="0039402F">
            <w:pPr>
              <w:pStyle w:val="TAL"/>
            </w:pPr>
            <w:r w:rsidRPr="00EC4458">
              <w:t>CR to 37.145-2: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F0961" w14:textId="170725C6" w:rsidR="0062491D" w:rsidRPr="00EC4458" w:rsidRDefault="0062491D" w:rsidP="0039402F">
            <w:pPr>
              <w:pStyle w:val="TAL"/>
            </w:pPr>
            <w:r w:rsidRPr="00EC4458">
              <w:t>15.16.0</w:t>
            </w:r>
          </w:p>
        </w:tc>
      </w:tr>
      <w:tr w:rsidR="0062491D" w:rsidRPr="004F339F" w14:paraId="67C7BAA8"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57CFB5F" w14:textId="6CD1181A" w:rsidR="0062491D" w:rsidRPr="00EC4458" w:rsidRDefault="0062491D" w:rsidP="0039402F">
            <w:pPr>
              <w:pStyle w:val="TAL"/>
            </w:pPr>
            <w:r w:rsidRPr="00EC4458">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42E7F" w14:textId="2C96848C" w:rsidR="0062491D" w:rsidRPr="00EC4458" w:rsidRDefault="0062491D" w:rsidP="0039402F">
            <w:pPr>
              <w:pStyle w:val="TAL"/>
            </w:pPr>
            <w:r w:rsidRPr="00EC4458">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38A6CF" w14:textId="58B0AA29" w:rsidR="0062491D" w:rsidRPr="00EC4458" w:rsidRDefault="0062491D" w:rsidP="0039402F">
            <w:pPr>
              <w:pStyle w:val="TAL"/>
            </w:pPr>
            <w:r w:rsidRPr="00EC4458">
              <w:t>RP-232505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449E2" w14:textId="6DB89033" w:rsidR="0062491D" w:rsidRPr="00EC4458" w:rsidRDefault="0062491D" w:rsidP="0039402F">
            <w:pPr>
              <w:pStyle w:val="TAL"/>
            </w:pPr>
            <w:r w:rsidRPr="00EC4458">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885" w14:textId="5C80EDFC" w:rsidR="0062491D" w:rsidRPr="00EC4458" w:rsidRDefault="0062491D" w:rsidP="0039402F">
            <w:pPr>
              <w:pStyle w:val="TAL"/>
            </w:pPr>
            <w:r w:rsidRPr="00EC445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78BB5" w14:textId="5936C752" w:rsidR="0062491D" w:rsidRPr="00EC4458" w:rsidRDefault="0062491D" w:rsidP="0039402F">
            <w:pPr>
              <w:pStyle w:val="TAL"/>
            </w:pPr>
            <w:r w:rsidRPr="00EC445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76ABC" w14:textId="75FC1930" w:rsidR="0062491D" w:rsidRPr="00EC4458" w:rsidRDefault="0062491D" w:rsidP="0039402F">
            <w:pPr>
              <w:pStyle w:val="TAL"/>
            </w:pPr>
            <w:r w:rsidRPr="00EC4458">
              <w:t>TS 37.145-2: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7448" w14:textId="2CB49373" w:rsidR="0062491D" w:rsidRPr="00EC4458" w:rsidRDefault="0062491D" w:rsidP="0039402F">
            <w:pPr>
              <w:pStyle w:val="TAL"/>
            </w:pPr>
            <w:r w:rsidRPr="00EC4458">
              <w:t>15.16.0</w:t>
            </w:r>
          </w:p>
        </w:tc>
      </w:tr>
      <w:tr w:rsidR="00E7068D" w:rsidRPr="004F339F" w14:paraId="2B7EAB78"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7A866AEB" w14:textId="249FBABF" w:rsidR="00E7068D" w:rsidRPr="00EC4458" w:rsidRDefault="00E7068D" w:rsidP="0039402F">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0BE72" w14:textId="71E14F98" w:rsidR="00E7068D" w:rsidRPr="00EC4458" w:rsidRDefault="00E7068D" w:rsidP="0039402F">
            <w:pPr>
              <w:pStyle w:val="TAL"/>
            </w:pPr>
            <w: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56E5AB" w14:textId="35EBBB1C" w:rsidR="00E7068D" w:rsidRPr="00E7068D" w:rsidRDefault="00E7068D" w:rsidP="0039402F">
            <w:pPr>
              <w:pStyle w:val="TAL"/>
            </w:pPr>
            <w:r w:rsidRPr="00E7068D">
              <w:t>RP-240568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5AB2F" w14:textId="17562865" w:rsidR="00E7068D" w:rsidRPr="00E7068D" w:rsidRDefault="00E7068D" w:rsidP="0039402F">
            <w:pPr>
              <w:pStyle w:val="TAL"/>
            </w:pPr>
            <w:r w:rsidRPr="00E7068D">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510A6" w14:textId="77777777" w:rsidR="00E7068D" w:rsidRPr="00E7068D" w:rsidRDefault="00E7068D"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A3B2" w14:textId="5F5861D6" w:rsidR="00E7068D" w:rsidRPr="00E7068D" w:rsidRDefault="00E7068D" w:rsidP="0039402F">
            <w:pPr>
              <w:pStyle w:val="TAL"/>
            </w:pPr>
            <w:r w:rsidRPr="00E7068D">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0B304" w14:textId="3D60320B" w:rsidR="00E7068D" w:rsidRPr="00E7068D" w:rsidRDefault="00E7068D" w:rsidP="0039402F">
            <w:pPr>
              <w:pStyle w:val="TAL"/>
            </w:pPr>
            <w:r w:rsidRPr="00E7068D">
              <w:t>(NR_newRAT-Perf) CR to TS37.145-2: Addition of the missing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061A4" w14:textId="5192BE4F" w:rsidR="00E7068D" w:rsidRPr="00EC4458" w:rsidRDefault="00E7068D" w:rsidP="0039402F">
            <w:pPr>
              <w:pStyle w:val="TAL"/>
            </w:pPr>
            <w:r>
              <w:t>15.17.0</w:t>
            </w:r>
          </w:p>
        </w:tc>
      </w:tr>
    </w:tbl>
    <w:p w14:paraId="19338E2E" w14:textId="77777777" w:rsidR="000967AF" w:rsidRPr="004F339F" w:rsidRDefault="000967AF" w:rsidP="0039402F"/>
    <w:sectPr w:rsidR="000967AF" w:rsidRPr="004F339F" w:rsidSect="000F0A59">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89C24A" w14:textId="77777777" w:rsidR="000F0A59" w:rsidRDefault="000F0A59" w:rsidP="0039402F">
      <w:r>
        <w:separator/>
      </w:r>
    </w:p>
  </w:endnote>
  <w:endnote w:type="continuationSeparator" w:id="0">
    <w:p w14:paraId="7C68322E" w14:textId="77777777" w:rsidR="000F0A59" w:rsidRDefault="000F0A59" w:rsidP="003940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altName w:val="Segoe Print"/>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Gothic"/>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Yu Mincho">
    <w:altName w:val="Yu Gothic UI"/>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93694" w14:textId="77777777" w:rsidR="009303FD" w:rsidRDefault="009303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DBD5BD" w14:textId="77777777" w:rsidR="000F0A59" w:rsidRDefault="000F0A59" w:rsidP="0039402F">
      <w:r>
        <w:separator/>
      </w:r>
    </w:p>
  </w:footnote>
  <w:footnote w:type="continuationSeparator" w:id="0">
    <w:p w14:paraId="29FCF5C1" w14:textId="77777777" w:rsidR="000F0A59" w:rsidRDefault="000F0A59" w:rsidP="003940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AA7F42" w14:textId="1D6CC405" w:rsidR="00C76918" w:rsidRPr="00C76918" w:rsidRDefault="00C76918" w:rsidP="0039402F">
    <w:pPr>
      <w:rPr>
        <w:lang w:eastAsia="en-US"/>
      </w:rPr>
    </w:pPr>
    <w:r w:rsidRPr="00C76918">
      <w:rPr>
        <w:lang w:eastAsia="en-US"/>
      </w:rPr>
      <w:fldChar w:fldCharType="begin"/>
    </w:r>
    <w:r w:rsidRPr="00C76918">
      <w:rPr>
        <w:lang w:eastAsia="en-US"/>
      </w:rPr>
      <w:instrText xml:space="preserve"> STYLEREF ZGSM </w:instrText>
    </w:r>
    <w:r w:rsidRPr="00C76918">
      <w:rPr>
        <w:lang w:eastAsia="en-US"/>
      </w:rPr>
      <w:fldChar w:fldCharType="separate"/>
    </w:r>
    <w:r w:rsidR="003532DC">
      <w:rPr>
        <w:noProof/>
        <w:lang w:eastAsia="en-US"/>
      </w:rPr>
      <w:t>Release 15</w:t>
    </w:r>
    <w:r w:rsidRPr="00C76918">
      <w:rPr>
        <w:lang w:eastAsia="en-US"/>
      </w:rPr>
      <w:fldChar w:fldCharType="end"/>
    </w:r>
  </w:p>
  <w:p w14:paraId="42BEB037" w14:textId="77777777" w:rsidR="00C76918" w:rsidRPr="00C76918" w:rsidRDefault="00C76918" w:rsidP="0039402F">
    <w:pPr>
      <w:rPr>
        <w:lang w:eastAsia="en-US"/>
      </w:rPr>
    </w:pPr>
    <w:r w:rsidRPr="00C76918">
      <w:rPr>
        <w:lang w:eastAsia="en-US"/>
      </w:rPr>
      <w:fldChar w:fldCharType="begin"/>
    </w:r>
    <w:r w:rsidRPr="00C76918">
      <w:rPr>
        <w:lang w:eastAsia="en-US"/>
      </w:rPr>
      <w:instrText xml:space="preserve"> PAGE </w:instrText>
    </w:r>
    <w:r w:rsidRPr="00C76918">
      <w:rPr>
        <w:lang w:eastAsia="en-US"/>
      </w:rPr>
      <w:fldChar w:fldCharType="separate"/>
    </w:r>
    <w:r w:rsidRPr="00C76918">
      <w:rPr>
        <w:lang w:eastAsia="en-US"/>
      </w:rPr>
      <w:t>2</w:t>
    </w:r>
    <w:r w:rsidRPr="00C76918">
      <w:rPr>
        <w:lang w:eastAsia="en-US"/>
      </w:rPr>
      <w:fldChar w:fldCharType="end"/>
    </w:r>
  </w:p>
  <w:p w14:paraId="701B8456" w14:textId="14CA1005" w:rsidR="00C76918" w:rsidRPr="00C76918" w:rsidRDefault="00C76918" w:rsidP="0039402F">
    <w:pPr>
      <w:rPr>
        <w:lang w:eastAsia="en-US"/>
      </w:rPr>
    </w:pPr>
    <w:r w:rsidRPr="00C76918">
      <w:rPr>
        <w:lang w:eastAsia="en-US"/>
      </w:rPr>
      <w:fldChar w:fldCharType="begin"/>
    </w:r>
    <w:r w:rsidRPr="00C76918">
      <w:rPr>
        <w:lang w:eastAsia="en-US"/>
      </w:rPr>
      <w:instrText xml:space="preserve"> STYLEREF ZA </w:instrText>
    </w:r>
    <w:r w:rsidRPr="00C76918">
      <w:rPr>
        <w:lang w:eastAsia="en-US"/>
      </w:rPr>
      <w:fldChar w:fldCharType="separate"/>
    </w:r>
    <w:r w:rsidR="003532DC">
      <w:rPr>
        <w:noProof/>
        <w:lang w:eastAsia="en-US"/>
      </w:rPr>
      <w:t>3GPP TS 37.145-2 V15.1617.0 (20232024-0903)</w:t>
    </w:r>
    <w:r w:rsidRPr="00C76918">
      <w:rPr>
        <w:lang w:eastAsia="en-US"/>
      </w:rPr>
      <w:fldChar w:fldCharType="end"/>
    </w:r>
  </w:p>
  <w:p w14:paraId="03543CF6" w14:textId="77777777" w:rsidR="009303FD" w:rsidRDefault="009303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7" w15:restartNumberingAfterBreak="0">
    <w:nsid w:val="0ED47B1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8"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2"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9"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3"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4"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8"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30"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32"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3"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8"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24951085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2017609014">
    <w:abstractNumId w:val="36"/>
  </w:num>
  <w:num w:numId="3" w16cid:durableId="209000295">
    <w:abstractNumId w:val="31"/>
  </w:num>
  <w:num w:numId="4" w16cid:durableId="1327368943">
    <w:abstractNumId w:val="11"/>
  </w:num>
  <w:num w:numId="5" w16cid:durableId="1030300628">
    <w:abstractNumId w:val="6"/>
  </w:num>
  <w:num w:numId="6" w16cid:durableId="41055441">
    <w:abstractNumId w:val="25"/>
  </w:num>
  <w:num w:numId="7" w16cid:durableId="1657566370">
    <w:abstractNumId w:val="39"/>
  </w:num>
  <w:num w:numId="8" w16cid:durableId="1503398545">
    <w:abstractNumId w:val="15"/>
  </w:num>
  <w:num w:numId="9" w16cid:durableId="161892772">
    <w:abstractNumId w:val="16"/>
  </w:num>
  <w:num w:numId="10" w16cid:durableId="1827697096">
    <w:abstractNumId w:val="32"/>
  </w:num>
  <w:num w:numId="11" w16cid:durableId="2027900956">
    <w:abstractNumId w:val="2"/>
  </w:num>
  <w:num w:numId="12" w16cid:durableId="524439507">
    <w:abstractNumId w:val="2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6840357">
    <w:abstractNumId w:val="29"/>
  </w:num>
  <w:num w:numId="14" w16cid:durableId="297419858">
    <w:abstractNumId w:val="18"/>
  </w:num>
  <w:num w:numId="15" w16cid:durableId="745033265">
    <w:abstractNumId w:val="27"/>
  </w:num>
  <w:num w:numId="16" w16cid:durableId="1792359415">
    <w:abstractNumId w:val="26"/>
  </w:num>
  <w:num w:numId="17" w16cid:durableId="890649157">
    <w:abstractNumId w:val="34"/>
  </w:num>
  <w:num w:numId="18" w16cid:durableId="1295406572">
    <w:abstractNumId w:val="13"/>
  </w:num>
  <w:num w:numId="19" w16cid:durableId="104813068">
    <w:abstractNumId w:val="14"/>
  </w:num>
  <w:num w:numId="20" w16cid:durableId="972293888">
    <w:abstractNumId w:val="10"/>
  </w:num>
  <w:num w:numId="21" w16cid:durableId="64975034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9009070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6270205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1294498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5470973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99457594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2655099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44421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1813748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08063414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9040244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6876349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860115953">
    <w:abstractNumId w:val="5"/>
  </w:num>
  <w:num w:numId="34" w16cid:durableId="1954628575">
    <w:abstractNumId w:val="37"/>
  </w:num>
  <w:num w:numId="35" w16cid:durableId="1154833890">
    <w:abstractNumId w:val="17"/>
  </w:num>
  <w:num w:numId="36" w16cid:durableId="197158072">
    <w:abstractNumId w:val="7"/>
  </w:num>
  <w:num w:numId="37" w16cid:durableId="631404161">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16cid:durableId="206332989">
    <w:abstractNumId w:val="38"/>
  </w:num>
  <w:num w:numId="39" w16cid:durableId="151067897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591945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6077644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98011172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68813774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08233774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90698956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8404143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97139758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1562445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103643423">
    <w:abstractNumId w:val="21"/>
  </w:num>
  <w:num w:numId="50" w16cid:durableId="1209104536">
    <w:abstractNumId w:val="12"/>
  </w:num>
  <w:num w:numId="51" w16cid:durableId="2103867313">
    <w:abstractNumId w:val="3"/>
  </w:num>
  <w:num w:numId="52" w16cid:durableId="144503132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5737982">
    <w:abstractNumId w:val="33"/>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57521128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15861374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2118255600">
    <w:abstractNumId w:val="23"/>
  </w:num>
  <w:num w:numId="57" w16cid:durableId="1750730185">
    <w:abstractNumId w:val="8"/>
  </w:num>
  <w:num w:numId="58" w16cid:durableId="1533348768">
    <w:abstractNumId w:val="0"/>
  </w:num>
  <w:num w:numId="59" w16cid:durableId="719137731">
    <w:abstractNumId w:val="22"/>
  </w:num>
  <w:num w:numId="60" w16cid:durableId="1811827515">
    <w:abstractNumId w:val="4"/>
  </w:num>
  <w:num w:numId="61" w16cid:durableId="783765876">
    <w:abstractNumId w:val="35"/>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3362B"/>
    <w:rsid w:val="00037207"/>
    <w:rsid w:val="00040095"/>
    <w:rsid w:val="00044ACF"/>
    <w:rsid w:val="0005567A"/>
    <w:rsid w:val="00060C2E"/>
    <w:rsid w:val="0006741C"/>
    <w:rsid w:val="0007224C"/>
    <w:rsid w:val="00072DA0"/>
    <w:rsid w:val="00073AC5"/>
    <w:rsid w:val="00074716"/>
    <w:rsid w:val="00074D6B"/>
    <w:rsid w:val="00074E81"/>
    <w:rsid w:val="000764CF"/>
    <w:rsid w:val="0007730D"/>
    <w:rsid w:val="00080512"/>
    <w:rsid w:val="000814A0"/>
    <w:rsid w:val="000820DA"/>
    <w:rsid w:val="000835C4"/>
    <w:rsid w:val="000840D9"/>
    <w:rsid w:val="000860D9"/>
    <w:rsid w:val="000925DD"/>
    <w:rsid w:val="00093AE6"/>
    <w:rsid w:val="000946BD"/>
    <w:rsid w:val="000963F0"/>
    <w:rsid w:val="000967AF"/>
    <w:rsid w:val="00097502"/>
    <w:rsid w:val="00097E84"/>
    <w:rsid w:val="000A1470"/>
    <w:rsid w:val="000A1934"/>
    <w:rsid w:val="000A19EE"/>
    <w:rsid w:val="000A54CB"/>
    <w:rsid w:val="000A7C93"/>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59"/>
    <w:rsid w:val="000F0AAC"/>
    <w:rsid w:val="000F16DC"/>
    <w:rsid w:val="000F592D"/>
    <w:rsid w:val="000F7582"/>
    <w:rsid w:val="00102909"/>
    <w:rsid w:val="00103091"/>
    <w:rsid w:val="00106044"/>
    <w:rsid w:val="00107D29"/>
    <w:rsid w:val="001128A1"/>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87641"/>
    <w:rsid w:val="00194259"/>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8DA"/>
    <w:rsid w:val="001F7A9B"/>
    <w:rsid w:val="001F7F46"/>
    <w:rsid w:val="00200C0D"/>
    <w:rsid w:val="0021073D"/>
    <w:rsid w:val="002126A0"/>
    <w:rsid w:val="00215D79"/>
    <w:rsid w:val="0023307B"/>
    <w:rsid w:val="00236C43"/>
    <w:rsid w:val="00237CE4"/>
    <w:rsid w:val="00243D05"/>
    <w:rsid w:val="00251AE4"/>
    <w:rsid w:val="00253325"/>
    <w:rsid w:val="00254032"/>
    <w:rsid w:val="002632AC"/>
    <w:rsid w:val="00263B35"/>
    <w:rsid w:val="002658AA"/>
    <w:rsid w:val="00266B7D"/>
    <w:rsid w:val="00272189"/>
    <w:rsid w:val="00274DB3"/>
    <w:rsid w:val="00282976"/>
    <w:rsid w:val="00283593"/>
    <w:rsid w:val="00286755"/>
    <w:rsid w:val="002871C1"/>
    <w:rsid w:val="00291076"/>
    <w:rsid w:val="00294BA1"/>
    <w:rsid w:val="00294F3E"/>
    <w:rsid w:val="002968A5"/>
    <w:rsid w:val="00297364"/>
    <w:rsid w:val="002B1158"/>
    <w:rsid w:val="002B1481"/>
    <w:rsid w:val="002B1A53"/>
    <w:rsid w:val="002B2461"/>
    <w:rsid w:val="002B6F45"/>
    <w:rsid w:val="002C08DF"/>
    <w:rsid w:val="002C0C79"/>
    <w:rsid w:val="002C5201"/>
    <w:rsid w:val="002C5790"/>
    <w:rsid w:val="002C61B0"/>
    <w:rsid w:val="002C628F"/>
    <w:rsid w:val="002C630D"/>
    <w:rsid w:val="002D47AE"/>
    <w:rsid w:val="002E3D6B"/>
    <w:rsid w:val="002E3EF5"/>
    <w:rsid w:val="002E644F"/>
    <w:rsid w:val="002F20ED"/>
    <w:rsid w:val="002F26D1"/>
    <w:rsid w:val="002F36C4"/>
    <w:rsid w:val="002F3A67"/>
    <w:rsid w:val="002F6AE5"/>
    <w:rsid w:val="002F6B19"/>
    <w:rsid w:val="002F746B"/>
    <w:rsid w:val="003004CC"/>
    <w:rsid w:val="003008DE"/>
    <w:rsid w:val="00302C27"/>
    <w:rsid w:val="00305A8A"/>
    <w:rsid w:val="00315A1A"/>
    <w:rsid w:val="003172DC"/>
    <w:rsid w:val="00317E59"/>
    <w:rsid w:val="00323FF0"/>
    <w:rsid w:val="00327CAE"/>
    <w:rsid w:val="0033180E"/>
    <w:rsid w:val="00340111"/>
    <w:rsid w:val="003404A8"/>
    <w:rsid w:val="00341DF0"/>
    <w:rsid w:val="0034340D"/>
    <w:rsid w:val="003442E4"/>
    <w:rsid w:val="00352A0A"/>
    <w:rsid w:val="00352B62"/>
    <w:rsid w:val="003532DC"/>
    <w:rsid w:val="0035462D"/>
    <w:rsid w:val="00360E89"/>
    <w:rsid w:val="00362D7B"/>
    <w:rsid w:val="003641F0"/>
    <w:rsid w:val="0036597F"/>
    <w:rsid w:val="00367810"/>
    <w:rsid w:val="0038220B"/>
    <w:rsid w:val="0038406D"/>
    <w:rsid w:val="0039402F"/>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3C64"/>
    <w:rsid w:val="003D5832"/>
    <w:rsid w:val="003D589C"/>
    <w:rsid w:val="003E1AF8"/>
    <w:rsid w:val="003E2F1B"/>
    <w:rsid w:val="003E6D6B"/>
    <w:rsid w:val="003F15DA"/>
    <w:rsid w:val="003F1D1F"/>
    <w:rsid w:val="003F56A2"/>
    <w:rsid w:val="004036E2"/>
    <w:rsid w:val="004052EB"/>
    <w:rsid w:val="00405350"/>
    <w:rsid w:val="00406D34"/>
    <w:rsid w:val="00407DCF"/>
    <w:rsid w:val="004100A8"/>
    <w:rsid w:val="00411662"/>
    <w:rsid w:val="004139BF"/>
    <w:rsid w:val="00415C7A"/>
    <w:rsid w:val="004162FB"/>
    <w:rsid w:val="0042261A"/>
    <w:rsid w:val="00422688"/>
    <w:rsid w:val="0042318F"/>
    <w:rsid w:val="00423D06"/>
    <w:rsid w:val="00427347"/>
    <w:rsid w:val="00427E56"/>
    <w:rsid w:val="0043071A"/>
    <w:rsid w:val="00431EE6"/>
    <w:rsid w:val="004333A6"/>
    <w:rsid w:val="004334E4"/>
    <w:rsid w:val="00434613"/>
    <w:rsid w:val="00435059"/>
    <w:rsid w:val="00435AB9"/>
    <w:rsid w:val="00435CA0"/>
    <w:rsid w:val="004362AE"/>
    <w:rsid w:val="00436535"/>
    <w:rsid w:val="00436732"/>
    <w:rsid w:val="004373AF"/>
    <w:rsid w:val="00443DDE"/>
    <w:rsid w:val="0044576B"/>
    <w:rsid w:val="00453518"/>
    <w:rsid w:val="0045571F"/>
    <w:rsid w:val="0045618E"/>
    <w:rsid w:val="004574E0"/>
    <w:rsid w:val="004606C2"/>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17ABE"/>
    <w:rsid w:val="00521312"/>
    <w:rsid w:val="0052171D"/>
    <w:rsid w:val="00526DAD"/>
    <w:rsid w:val="00533B05"/>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67DB0"/>
    <w:rsid w:val="00573A53"/>
    <w:rsid w:val="00573EDF"/>
    <w:rsid w:val="00574D7E"/>
    <w:rsid w:val="005755E1"/>
    <w:rsid w:val="00576736"/>
    <w:rsid w:val="00577BE5"/>
    <w:rsid w:val="00577C30"/>
    <w:rsid w:val="00584BCE"/>
    <w:rsid w:val="00584C94"/>
    <w:rsid w:val="00586A00"/>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16027"/>
    <w:rsid w:val="00620A33"/>
    <w:rsid w:val="00623AFA"/>
    <w:rsid w:val="00624882"/>
    <w:rsid w:val="0062491D"/>
    <w:rsid w:val="00625CA2"/>
    <w:rsid w:val="006272AE"/>
    <w:rsid w:val="00630E1C"/>
    <w:rsid w:val="00634ACD"/>
    <w:rsid w:val="00643080"/>
    <w:rsid w:val="00644FAA"/>
    <w:rsid w:val="00645312"/>
    <w:rsid w:val="006507D3"/>
    <w:rsid w:val="00651334"/>
    <w:rsid w:val="00651FB2"/>
    <w:rsid w:val="00655C36"/>
    <w:rsid w:val="006566F4"/>
    <w:rsid w:val="00656E6B"/>
    <w:rsid w:val="006600C5"/>
    <w:rsid w:val="006604EE"/>
    <w:rsid w:val="006611E7"/>
    <w:rsid w:val="006633EC"/>
    <w:rsid w:val="0066486B"/>
    <w:rsid w:val="00665965"/>
    <w:rsid w:val="00666F61"/>
    <w:rsid w:val="00666FEA"/>
    <w:rsid w:val="0067113D"/>
    <w:rsid w:val="00671333"/>
    <w:rsid w:val="00672814"/>
    <w:rsid w:val="00672D84"/>
    <w:rsid w:val="00672E74"/>
    <w:rsid w:val="00673E8E"/>
    <w:rsid w:val="00674F2C"/>
    <w:rsid w:val="0067542E"/>
    <w:rsid w:val="00675E57"/>
    <w:rsid w:val="006775E8"/>
    <w:rsid w:val="006825C6"/>
    <w:rsid w:val="00682FA0"/>
    <w:rsid w:val="00687497"/>
    <w:rsid w:val="006904C7"/>
    <w:rsid w:val="006944DA"/>
    <w:rsid w:val="006A2BF1"/>
    <w:rsid w:val="006A6F50"/>
    <w:rsid w:val="006B085F"/>
    <w:rsid w:val="006B1B4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34CA"/>
    <w:rsid w:val="006F4F7A"/>
    <w:rsid w:val="006F7428"/>
    <w:rsid w:val="00705F3D"/>
    <w:rsid w:val="00713098"/>
    <w:rsid w:val="00716AB9"/>
    <w:rsid w:val="00724164"/>
    <w:rsid w:val="00726D97"/>
    <w:rsid w:val="00734A5B"/>
    <w:rsid w:val="007406DA"/>
    <w:rsid w:val="00743E76"/>
    <w:rsid w:val="007440D1"/>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56B9"/>
    <w:rsid w:val="007B6A48"/>
    <w:rsid w:val="007B7BA1"/>
    <w:rsid w:val="007C2009"/>
    <w:rsid w:val="007C2064"/>
    <w:rsid w:val="007C30A8"/>
    <w:rsid w:val="007C4097"/>
    <w:rsid w:val="007C416E"/>
    <w:rsid w:val="007C5135"/>
    <w:rsid w:val="007C5F24"/>
    <w:rsid w:val="007C63A7"/>
    <w:rsid w:val="007D19E2"/>
    <w:rsid w:val="007D687A"/>
    <w:rsid w:val="007E1129"/>
    <w:rsid w:val="007E1C1A"/>
    <w:rsid w:val="007E67DE"/>
    <w:rsid w:val="007E70AB"/>
    <w:rsid w:val="007E780B"/>
    <w:rsid w:val="007F366E"/>
    <w:rsid w:val="007F6777"/>
    <w:rsid w:val="007F7452"/>
    <w:rsid w:val="00800572"/>
    <w:rsid w:val="0080140C"/>
    <w:rsid w:val="008028A4"/>
    <w:rsid w:val="008048CC"/>
    <w:rsid w:val="0080537E"/>
    <w:rsid w:val="00806CE2"/>
    <w:rsid w:val="00810927"/>
    <w:rsid w:val="00816E88"/>
    <w:rsid w:val="00820DE7"/>
    <w:rsid w:val="008218C4"/>
    <w:rsid w:val="008263E8"/>
    <w:rsid w:val="0082668D"/>
    <w:rsid w:val="00831A90"/>
    <w:rsid w:val="00832261"/>
    <w:rsid w:val="0083235D"/>
    <w:rsid w:val="008359B9"/>
    <w:rsid w:val="00837547"/>
    <w:rsid w:val="008414C0"/>
    <w:rsid w:val="00841C55"/>
    <w:rsid w:val="00842022"/>
    <w:rsid w:val="00844F41"/>
    <w:rsid w:val="008452A2"/>
    <w:rsid w:val="0084602E"/>
    <w:rsid w:val="00846893"/>
    <w:rsid w:val="00846B06"/>
    <w:rsid w:val="00850345"/>
    <w:rsid w:val="00851E63"/>
    <w:rsid w:val="0085466D"/>
    <w:rsid w:val="00854736"/>
    <w:rsid w:val="008601A2"/>
    <w:rsid w:val="00860A98"/>
    <w:rsid w:val="0086203E"/>
    <w:rsid w:val="00862200"/>
    <w:rsid w:val="00863E41"/>
    <w:rsid w:val="00870956"/>
    <w:rsid w:val="008718C0"/>
    <w:rsid w:val="00873569"/>
    <w:rsid w:val="00874A6B"/>
    <w:rsid w:val="008756D0"/>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2B11"/>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1F28"/>
    <w:rsid w:val="00913C29"/>
    <w:rsid w:val="00913DC2"/>
    <w:rsid w:val="0091543E"/>
    <w:rsid w:val="009222EC"/>
    <w:rsid w:val="009255F7"/>
    <w:rsid w:val="00926271"/>
    <w:rsid w:val="009268D4"/>
    <w:rsid w:val="00926A5E"/>
    <w:rsid w:val="00926DC6"/>
    <w:rsid w:val="009303FD"/>
    <w:rsid w:val="00933753"/>
    <w:rsid w:val="00933A5F"/>
    <w:rsid w:val="00934DD7"/>
    <w:rsid w:val="00934F2D"/>
    <w:rsid w:val="0093593E"/>
    <w:rsid w:val="00936584"/>
    <w:rsid w:val="00942EC2"/>
    <w:rsid w:val="00945D5F"/>
    <w:rsid w:val="00951F1A"/>
    <w:rsid w:val="0095220E"/>
    <w:rsid w:val="00955E29"/>
    <w:rsid w:val="009602D0"/>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3C22"/>
    <w:rsid w:val="009B63F9"/>
    <w:rsid w:val="009B689A"/>
    <w:rsid w:val="009B7FDC"/>
    <w:rsid w:val="009C0F51"/>
    <w:rsid w:val="009C2AFD"/>
    <w:rsid w:val="009C34E1"/>
    <w:rsid w:val="009C62FE"/>
    <w:rsid w:val="009C72D4"/>
    <w:rsid w:val="009D098B"/>
    <w:rsid w:val="009D0DC7"/>
    <w:rsid w:val="009D1CDA"/>
    <w:rsid w:val="009D36B0"/>
    <w:rsid w:val="009D6222"/>
    <w:rsid w:val="009E28AA"/>
    <w:rsid w:val="009E521A"/>
    <w:rsid w:val="009F5684"/>
    <w:rsid w:val="009F62CF"/>
    <w:rsid w:val="009F643E"/>
    <w:rsid w:val="009F77F8"/>
    <w:rsid w:val="00A00A22"/>
    <w:rsid w:val="00A01CCE"/>
    <w:rsid w:val="00A10F02"/>
    <w:rsid w:val="00A1157C"/>
    <w:rsid w:val="00A12060"/>
    <w:rsid w:val="00A13028"/>
    <w:rsid w:val="00A14524"/>
    <w:rsid w:val="00A15D40"/>
    <w:rsid w:val="00A16034"/>
    <w:rsid w:val="00A21FC0"/>
    <w:rsid w:val="00A22911"/>
    <w:rsid w:val="00A2727A"/>
    <w:rsid w:val="00A31DEF"/>
    <w:rsid w:val="00A33949"/>
    <w:rsid w:val="00A42D2D"/>
    <w:rsid w:val="00A439E4"/>
    <w:rsid w:val="00A43E8B"/>
    <w:rsid w:val="00A45680"/>
    <w:rsid w:val="00A46A30"/>
    <w:rsid w:val="00A46DFC"/>
    <w:rsid w:val="00A4716B"/>
    <w:rsid w:val="00A5229E"/>
    <w:rsid w:val="00A52C2C"/>
    <w:rsid w:val="00A53724"/>
    <w:rsid w:val="00A54AD0"/>
    <w:rsid w:val="00A54CCF"/>
    <w:rsid w:val="00A56505"/>
    <w:rsid w:val="00A5775C"/>
    <w:rsid w:val="00A57B22"/>
    <w:rsid w:val="00A60AA3"/>
    <w:rsid w:val="00A60D46"/>
    <w:rsid w:val="00A65B9B"/>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041"/>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09D8"/>
    <w:rsid w:val="00B542A2"/>
    <w:rsid w:val="00B56FF9"/>
    <w:rsid w:val="00B627B5"/>
    <w:rsid w:val="00B627C0"/>
    <w:rsid w:val="00B675CC"/>
    <w:rsid w:val="00B705A5"/>
    <w:rsid w:val="00B732EF"/>
    <w:rsid w:val="00B77014"/>
    <w:rsid w:val="00B773E0"/>
    <w:rsid w:val="00B776E3"/>
    <w:rsid w:val="00B77FA8"/>
    <w:rsid w:val="00B80217"/>
    <w:rsid w:val="00B8331F"/>
    <w:rsid w:val="00B840C9"/>
    <w:rsid w:val="00B91EE8"/>
    <w:rsid w:val="00B93250"/>
    <w:rsid w:val="00B9710D"/>
    <w:rsid w:val="00BA0BB4"/>
    <w:rsid w:val="00BA17C2"/>
    <w:rsid w:val="00BA2C6F"/>
    <w:rsid w:val="00BA44F9"/>
    <w:rsid w:val="00BA5E86"/>
    <w:rsid w:val="00BA75DB"/>
    <w:rsid w:val="00BA7B97"/>
    <w:rsid w:val="00BB0178"/>
    <w:rsid w:val="00BB1E51"/>
    <w:rsid w:val="00BB28B4"/>
    <w:rsid w:val="00BB30E0"/>
    <w:rsid w:val="00BC0639"/>
    <w:rsid w:val="00BC4E5B"/>
    <w:rsid w:val="00BC585B"/>
    <w:rsid w:val="00BC7BF8"/>
    <w:rsid w:val="00BE14E1"/>
    <w:rsid w:val="00BE3B16"/>
    <w:rsid w:val="00BE7F50"/>
    <w:rsid w:val="00BF3DFF"/>
    <w:rsid w:val="00C0156E"/>
    <w:rsid w:val="00C04C7C"/>
    <w:rsid w:val="00C057D1"/>
    <w:rsid w:val="00C06949"/>
    <w:rsid w:val="00C071C2"/>
    <w:rsid w:val="00C1241E"/>
    <w:rsid w:val="00C15DFE"/>
    <w:rsid w:val="00C22A30"/>
    <w:rsid w:val="00C23F19"/>
    <w:rsid w:val="00C25FB6"/>
    <w:rsid w:val="00C26AA0"/>
    <w:rsid w:val="00C2721E"/>
    <w:rsid w:val="00C276F7"/>
    <w:rsid w:val="00C30978"/>
    <w:rsid w:val="00C33079"/>
    <w:rsid w:val="00C33A48"/>
    <w:rsid w:val="00C35D59"/>
    <w:rsid w:val="00C35FB2"/>
    <w:rsid w:val="00C36E0B"/>
    <w:rsid w:val="00C40C2A"/>
    <w:rsid w:val="00C42DD9"/>
    <w:rsid w:val="00C47D44"/>
    <w:rsid w:val="00C51151"/>
    <w:rsid w:val="00C531BF"/>
    <w:rsid w:val="00C540D6"/>
    <w:rsid w:val="00C55969"/>
    <w:rsid w:val="00C56416"/>
    <w:rsid w:val="00C5727D"/>
    <w:rsid w:val="00C60426"/>
    <w:rsid w:val="00C605AF"/>
    <w:rsid w:val="00C631D3"/>
    <w:rsid w:val="00C63537"/>
    <w:rsid w:val="00C67E5C"/>
    <w:rsid w:val="00C71F1D"/>
    <w:rsid w:val="00C76918"/>
    <w:rsid w:val="00C76AF1"/>
    <w:rsid w:val="00C76E56"/>
    <w:rsid w:val="00C81C9F"/>
    <w:rsid w:val="00C82343"/>
    <w:rsid w:val="00C83365"/>
    <w:rsid w:val="00C86244"/>
    <w:rsid w:val="00C9220F"/>
    <w:rsid w:val="00C924CE"/>
    <w:rsid w:val="00C95390"/>
    <w:rsid w:val="00C9628D"/>
    <w:rsid w:val="00CA2555"/>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079C"/>
    <w:rsid w:val="00CE1F76"/>
    <w:rsid w:val="00CE3FDD"/>
    <w:rsid w:val="00CE5058"/>
    <w:rsid w:val="00CE588C"/>
    <w:rsid w:val="00CF0D41"/>
    <w:rsid w:val="00CF3563"/>
    <w:rsid w:val="00CF4606"/>
    <w:rsid w:val="00D02508"/>
    <w:rsid w:val="00D0486D"/>
    <w:rsid w:val="00D1090C"/>
    <w:rsid w:val="00D133F4"/>
    <w:rsid w:val="00D1440E"/>
    <w:rsid w:val="00D14662"/>
    <w:rsid w:val="00D14F0A"/>
    <w:rsid w:val="00D21D2D"/>
    <w:rsid w:val="00D2225B"/>
    <w:rsid w:val="00D2517B"/>
    <w:rsid w:val="00D3272B"/>
    <w:rsid w:val="00D36639"/>
    <w:rsid w:val="00D3785E"/>
    <w:rsid w:val="00D37B1E"/>
    <w:rsid w:val="00D404EE"/>
    <w:rsid w:val="00D430E5"/>
    <w:rsid w:val="00D4679A"/>
    <w:rsid w:val="00D50299"/>
    <w:rsid w:val="00D51A14"/>
    <w:rsid w:val="00D51F08"/>
    <w:rsid w:val="00D52273"/>
    <w:rsid w:val="00D530ED"/>
    <w:rsid w:val="00D54438"/>
    <w:rsid w:val="00D57AAC"/>
    <w:rsid w:val="00D57AAF"/>
    <w:rsid w:val="00D600BC"/>
    <w:rsid w:val="00D645D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4883"/>
    <w:rsid w:val="00D94C4C"/>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3894"/>
    <w:rsid w:val="00DD420E"/>
    <w:rsid w:val="00DD6845"/>
    <w:rsid w:val="00DD70B1"/>
    <w:rsid w:val="00DE2545"/>
    <w:rsid w:val="00DE30CF"/>
    <w:rsid w:val="00DE44B3"/>
    <w:rsid w:val="00DE625E"/>
    <w:rsid w:val="00DF0EFB"/>
    <w:rsid w:val="00DF1D92"/>
    <w:rsid w:val="00DF5221"/>
    <w:rsid w:val="00DF68D6"/>
    <w:rsid w:val="00E00C83"/>
    <w:rsid w:val="00E02591"/>
    <w:rsid w:val="00E03E81"/>
    <w:rsid w:val="00E0416E"/>
    <w:rsid w:val="00E04BE9"/>
    <w:rsid w:val="00E06DD2"/>
    <w:rsid w:val="00E10C83"/>
    <w:rsid w:val="00E14103"/>
    <w:rsid w:val="00E14849"/>
    <w:rsid w:val="00E244AD"/>
    <w:rsid w:val="00E24B76"/>
    <w:rsid w:val="00E30C88"/>
    <w:rsid w:val="00E315E8"/>
    <w:rsid w:val="00E350A3"/>
    <w:rsid w:val="00E41234"/>
    <w:rsid w:val="00E42C6D"/>
    <w:rsid w:val="00E43982"/>
    <w:rsid w:val="00E43E65"/>
    <w:rsid w:val="00E44BF2"/>
    <w:rsid w:val="00E45449"/>
    <w:rsid w:val="00E468E8"/>
    <w:rsid w:val="00E50063"/>
    <w:rsid w:val="00E522FB"/>
    <w:rsid w:val="00E52980"/>
    <w:rsid w:val="00E603E9"/>
    <w:rsid w:val="00E61A30"/>
    <w:rsid w:val="00E63D87"/>
    <w:rsid w:val="00E65230"/>
    <w:rsid w:val="00E7068D"/>
    <w:rsid w:val="00E70C38"/>
    <w:rsid w:val="00E77645"/>
    <w:rsid w:val="00E90EB0"/>
    <w:rsid w:val="00E96789"/>
    <w:rsid w:val="00E97BA0"/>
    <w:rsid w:val="00EA5437"/>
    <w:rsid w:val="00EA5F76"/>
    <w:rsid w:val="00EA7724"/>
    <w:rsid w:val="00EB15B7"/>
    <w:rsid w:val="00EB18A1"/>
    <w:rsid w:val="00EB205A"/>
    <w:rsid w:val="00EB214B"/>
    <w:rsid w:val="00EB2391"/>
    <w:rsid w:val="00EB4093"/>
    <w:rsid w:val="00EB4273"/>
    <w:rsid w:val="00EB5EDC"/>
    <w:rsid w:val="00EB5F7B"/>
    <w:rsid w:val="00EC0158"/>
    <w:rsid w:val="00EC190C"/>
    <w:rsid w:val="00EC2270"/>
    <w:rsid w:val="00EC388F"/>
    <w:rsid w:val="00EC4458"/>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5B80"/>
    <w:rsid w:val="00F27B2A"/>
    <w:rsid w:val="00F36D44"/>
    <w:rsid w:val="00F42363"/>
    <w:rsid w:val="00F437E4"/>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3EC5"/>
    <w:rsid w:val="00F87D09"/>
    <w:rsid w:val="00F90A11"/>
    <w:rsid w:val="00F965A9"/>
    <w:rsid w:val="00FA02B1"/>
    <w:rsid w:val="00FA1266"/>
    <w:rsid w:val="00FA232E"/>
    <w:rsid w:val="00FA2967"/>
    <w:rsid w:val="00FA313F"/>
    <w:rsid w:val="00FA5C12"/>
    <w:rsid w:val="00FA65C4"/>
    <w:rsid w:val="00FA7705"/>
    <w:rsid w:val="00FA7713"/>
    <w:rsid w:val="00FB210F"/>
    <w:rsid w:val="00FB25BA"/>
    <w:rsid w:val="00FB2E2C"/>
    <w:rsid w:val="00FB3616"/>
    <w:rsid w:val="00FB38AB"/>
    <w:rsid w:val="00FB619A"/>
    <w:rsid w:val="00FB6AD2"/>
    <w:rsid w:val="00FB7468"/>
    <w:rsid w:val="00FC1192"/>
    <w:rsid w:val="00FC2732"/>
    <w:rsid w:val="00FC3163"/>
    <w:rsid w:val="00FC4118"/>
    <w:rsid w:val="00FC503A"/>
    <w:rsid w:val="00FC5F5D"/>
    <w:rsid w:val="00FC7D29"/>
    <w:rsid w:val="00FD4560"/>
    <w:rsid w:val="00FD457F"/>
    <w:rsid w:val="00FD6C22"/>
    <w:rsid w:val="00FE03B4"/>
    <w:rsid w:val="00FE2C22"/>
    <w:rsid w:val="00FE50A7"/>
    <w:rsid w:val="00FE6191"/>
    <w:rsid w:val="00FE6986"/>
    <w:rsid w:val="00FE6AEE"/>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918F433"/>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39402F"/>
    <w:pPr>
      <w:overflowPunct w:val="0"/>
      <w:autoSpaceDE w:val="0"/>
      <w:autoSpaceDN w:val="0"/>
      <w:adjustRightInd w:val="0"/>
      <w:spacing w:after="180"/>
      <w:textAlignment w:val="baseline"/>
    </w:pPr>
    <w:rPr>
      <w:rFonts w:eastAsia="Times New Roman"/>
      <w:color w:val="000000"/>
      <w:lang w:val="en-GB" w:eastAsia="ja-JP"/>
    </w:rPr>
  </w:style>
  <w:style w:type="paragraph" w:styleId="Heading1">
    <w:name w:val="heading 1"/>
    <w:next w:val="Normal"/>
    <w:link w:val="Heading1Char"/>
    <w:qFormat/>
    <w:rsid w:val="00C511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C51151"/>
    <w:pPr>
      <w:pBdr>
        <w:top w:val="none" w:sz="0" w:space="0" w:color="auto"/>
      </w:pBdr>
      <w:spacing w:before="180"/>
      <w:outlineLvl w:val="1"/>
    </w:pPr>
    <w:rPr>
      <w:sz w:val="32"/>
    </w:rPr>
  </w:style>
  <w:style w:type="paragraph" w:styleId="Heading3">
    <w:name w:val="heading 3"/>
    <w:basedOn w:val="Heading2"/>
    <w:next w:val="Normal"/>
    <w:link w:val="Heading3Char"/>
    <w:qFormat/>
    <w:rsid w:val="00C51151"/>
    <w:pPr>
      <w:spacing w:before="120"/>
      <w:outlineLvl w:val="2"/>
    </w:pPr>
    <w:rPr>
      <w:sz w:val="28"/>
    </w:rPr>
  </w:style>
  <w:style w:type="paragraph" w:styleId="Heading4">
    <w:name w:val="heading 4"/>
    <w:basedOn w:val="Heading3"/>
    <w:next w:val="Normal"/>
    <w:link w:val="Heading4Char"/>
    <w:qFormat/>
    <w:rsid w:val="00C51151"/>
    <w:pPr>
      <w:ind w:left="1418" w:hanging="1418"/>
      <w:outlineLvl w:val="3"/>
    </w:pPr>
    <w:rPr>
      <w:sz w:val="24"/>
    </w:rPr>
  </w:style>
  <w:style w:type="paragraph" w:styleId="Heading5">
    <w:name w:val="heading 5"/>
    <w:basedOn w:val="Heading4"/>
    <w:next w:val="Normal"/>
    <w:link w:val="Heading5Char"/>
    <w:qFormat/>
    <w:rsid w:val="00C51151"/>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C51151"/>
    <w:pPr>
      <w:ind w:left="0" w:firstLine="0"/>
      <w:outlineLvl w:val="7"/>
    </w:pPr>
  </w:style>
  <w:style w:type="paragraph" w:styleId="Heading9">
    <w:name w:val="heading 9"/>
    <w:basedOn w:val="Heading8"/>
    <w:next w:val="Normal"/>
    <w:link w:val="Heading9Char"/>
    <w:qFormat/>
    <w:rsid w:val="00C511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1F7F46"/>
    <w:rPr>
      <w:rFonts w:ascii="Arial" w:eastAsia="Times New Roman" w:hAnsi="Arial"/>
      <w:sz w:val="36"/>
      <w:lang w:val="en-GB" w:eastAsia="ja-JP"/>
    </w:rPr>
  </w:style>
  <w:style w:type="character" w:customStyle="1" w:styleId="Heading2Char">
    <w:name w:val="Heading 2 Char"/>
    <w:link w:val="Heading2"/>
    <w:qFormat/>
    <w:rsid w:val="001F7F46"/>
    <w:rPr>
      <w:rFonts w:ascii="Arial" w:eastAsia="Times New Roman" w:hAnsi="Arial"/>
      <w:sz w:val="32"/>
      <w:lang w:val="en-GB" w:eastAsia="ja-JP"/>
    </w:rPr>
  </w:style>
  <w:style w:type="character" w:customStyle="1" w:styleId="Heading3Char">
    <w:name w:val="Heading 3 Char"/>
    <w:link w:val="Heading3"/>
    <w:rsid w:val="00C33A48"/>
    <w:rPr>
      <w:rFonts w:ascii="Arial" w:eastAsia="Times New Roman" w:hAnsi="Arial"/>
      <w:sz w:val="28"/>
      <w:lang w:val="en-GB" w:eastAsia="ja-JP"/>
    </w:rPr>
  </w:style>
  <w:style w:type="character" w:customStyle="1" w:styleId="Heading4Char">
    <w:name w:val="Heading 4 Char"/>
    <w:link w:val="Heading4"/>
    <w:qFormat/>
    <w:rsid w:val="001F7F46"/>
    <w:rPr>
      <w:rFonts w:ascii="Arial" w:eastAsia="Times New Roman" w:hAnsi="Arial"/>
      <w:sz w:val="24"/>
      <w:lang w:val="en-GB" w:eastAsia="ja-JP"/>
    </w:rPr>
  </w:style>
  <w:style w:type="character" w:customStyle="1" w:styleId="Heading5Char">
    <w:name w:val="Heading 5 Char"/>
    <w:link w:val="Heading5"/>
    <w:qFormat/>
    <w:rsid w:val="001F7F46"/>
    <w:rPr>
      <w:rFonts w:ascii="Arial" w:eastAsia="Times New Roman" w:hAnsi="Arial"/>
      <w:sz w:val="22"/>
      <w:lang w:val="en-GB" w:eastAsia="ja-JP"/>
    </w:rPr>
  </w:style>
  <w:style w:type="paragraph" w:customStyle="1" w:styleId="H6">
    <w:name w:val="H6"/>
    <w:basedOn w:val="Heading5"/>
    <w:next w:val="Normal"/>
    <w:link w:val="H6Char"/>
    <w:rsid w:val="00C51151"/>
    <w:pPr>
      <w:ind w:left="1985" w:hanging="1985"/>
      <w:outlineLvl w:val="9"/>
    </w:pPr>
    <w:rPr>
      <w:sz w:val="20"/>
    </w:rPr>
  </w:style>
  <w:style w:type="character" w:customStyle="1" w:styleId="H6Char">
    <w:name w:val="H6 Char"/>
    <w:link w:val="H6"/>
    <w:qFormat/>
    <w:rsid w:val="00C33A48"/>
    <w:rPr>
      <w:rFonts w:ascii="Arial" w:eastAsia="Times New Roman" w:hAnsi="Arial"/>
      <w:lang w:val="en-GB" w:eastAsia="ja-JP"/>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qFormat/>
    <w:rsid w:val="001F7F46"/>
    <w:rPr>
      <w:rFonts w:ascii="Arial" w:eastAsia="Times New Roman" w:hAnsi="Arial"/>
      <w:sz w:val="36"/>
      <w:lang w:val="en-GB" w:eastAsia="ja-JP"/>
    </w:rPr>
  </w:style>
  <w:style w:type="character" w:customStyle="1" w:styleId="Heading9Char">
    <w:name w:val="Heading 9 Char"/>
    <w:link w:val="Heading9"/>
    <w:qFormat/>
    <w:rsid w:val="001F7F46"/>
    <w:rPr>
      <w:rFonts w:ascii="Arial" w:eastAsia="Times New Roman" w:hAnsi="Arial"/>
      <w:sz w:val="36"/>
      <w:lang w:val="en-GB" w:eastAsia="ja-JP"/>
    </w:rPr>
  </w:style>
  <w:style w:type="paragraph" w:styleId="TOC9">
    <w:name w:val="toc 9"/>
    <w:basedOn w:val="TOC8"/>
    <w:uiPriority w:val="39"/>
    <w:rsid w:val="00C51151"/>
    <w:pPr>
      <w:ind w:left="1418" w:hanging="1418"/>
    </w:pPr>
  </w:style>
  <w:style w:type="paragraph" w:styleId="TOC8">
    <w:name w:val="toc 8"/>
    <w:basedOn w:val="TOC1"/>
    <w:uiPriority w:val="39"/>
    <w:rsid w:val="00C51151"/>
    <w:pPr>
      <w:spacing w:before="180"/>
      <w:ind w:left="2693" w:hanging="2693"/>
    </w:pPr>
    <w:rPr>
      <w:b/>
    </w:rPr>
  </w:style>
  <w:style w:type="paragraph" w:styleId="TOC1">
    <w:name w:val="toc 1"/>
    <w:uiPriority w:val="39"/>
    <w:rsid w:val="00C5115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link w:val="EQChar"/>
    <w:rsid w:val="00C51151"/>
    <w:pPr>
      <w:keepLines/>
      <w:tabs>
        <w:tab w:val="center" w:pos="4536"/>
        <w:tab w:val="right" w:pos="9072"/>
      </w:tabs>
    </w:pPr>
    <w:rPr>
      <w:noProof/>
    </w:rPr>
  </w:style>
  <w:style w:type="character" w:customStyle="1" w:styleId="EQChar">
    <w:name w:val="EQ Char"/>
    <w:link w:val="EQ"/>
    <w:qFormat/>
    <w:rsid w:val="00C33A48"/>
    <w:rPr>
      <w:rFonts w:eastAsia="Times New Roman"/>
      <w:noProof/>
      <w:color w:val="000000"/>
      <w:lang w:val="en-GB" w:eastAsia="ja-JP"/>
    </w:rPr>
  </w:style>
  <w:style w:type="character" w:customStyle="1" w:styleId="ZGSM">
    <w:name w:val="ZGSM"/>
    <w:rsid w:val="00C51151"/>
  </w:style>
  <w:style w:type="paragraph" w:styleId="Header">
    <w:name w:val="header"/>
    <w:link w:val="HeaderChar"/>
    <w:rsid w:val="00C51151"/>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qFormat/>
    <w:locked/>
    <w:rsid w:val="001F7F46"/>
    <w:rPr>
      <w:rFonts w:ascii="Arial" w:eastAsia="Times New Roman" w:hAnsi="Arial"/>
      <w:b/>
      <w:noProof/>
      <w:sz w:val="18"/>
      <w:lang w:val="en-GB" w:eastAsia="ja-JP"/>
    </w:rPr>
  </w:style>
  <w:style w:type="paragraph" w:customStyle="1" w:styleId="ZD">
    <w:name w:val="ZD"/>
    <w:rsid w:val="00C5115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C51151"/>
    <w:pPr>
      <w:ind w:left="1701" w:hanging="1701"/>
    </w:pPr>
  </w:style>
  <w:style w:type="paragraph" w:styleId="TOC4">
    <w:name w:val="toc 4"/>
    <w:basedOn w:val="TOC3"/>
    <w:uiPriority w:val="39"/>
    <w:rsid w:val="00C51151"/>
    <w:pPr>
      <w:ind w:left="1418" w:hanging="1418"/>
    </w:pPr>
  </w:style>
  <w:style w:type="paragraph" w:styleId="TOC3">
    <w:name w:val="toc 3"/>
    <w:basedOn w:val="TOC2"/>
    <w:uiPriority w:val="39"/>
    <w:rsid w:val="00C51151"/>
    <w:pPr>
      <w:ind w:left="1134" w:hanging="1134"/>
    </w:pPr>
  </w:style>
  <w:style w:type="paragraph" w:styleId="TOC2">
    <w:name w:val="toc 2"/>
    <w:basedOn w:val="TOC1"/>
    <w:uiPriority w:val="39"/>
    <w:rsid w:val="00C51151"/>
    <w:pPr>
      <w:keepNext w:val="0"/>
      <w:spacing w:before="0"/>
      <w:ind w:left="851" w:hanging="851"/>
    </w:pPr>
    <w:rPr>
      <w:sz w:val="20"/>
    </w:rPr>
  </w:style>
  <w:style w:type="paragraph" w:styleId="Footer">
    <w:name w:val="footer"/>
    <w:aliases w:val="footer odd,footer,fo,pie de página"/>
    <w:basedOn w:val="Header"/>
    <w:link w:val="FooterChar"/>
    <w:qFormat/>
    <w:rsid w:val="00C51151"/>
    <w:pPr>
      <w:jc w:val="center"/>
    </w:pPr>
    <w:rPr>
      <w:i/>
    </w:rPr>
  </w:style>
  <w:style w:type="character" w:customStyle="1" w:styleId="FooterChar">
    <w:name w:val="Footer Char"/>
    <w:aliases w:val="footer odd Char,footer Char,fo Char,pie de página Char"/>
    <w:link w:val="Footer"/>
    <w:qFormat/>
    <w:rsid w:val="001F7F46"/>
    <w:rPr>
      <w:rFonts w:ascii="Arial" w:eastAsia="Times New Roman" w:hAnsi="Arial"/>
      <w:b/>
      <w:i/>
      <w:noProof/>
      <w:sz w:val="18"/>
      <w:lang w:val="en-GB" w:eastAsia="ja-JP"/>
    </w:rPr>
  </w:style>
  <w:style w:type="paragraph" w:customStyle="1" w:styleId="TT">
    <w:name w:val="TT"/>
    <w:basedOn w:val="Heading1"/>
    <w:next w:val="Normal"/>
    <w:rsid w:val="00C51151"/>
    <w:pPr>
      <w:outlineLvl w:val="9"/>
    </w:pPr>
  </w:style>
  <w:style w:type="paragraph" w:customStyle="1" w:styleId="NF">
    <w:name w:val="NF"/>
    <w:basedOn w:val="NO"/>
    <w:rsid w:val="00C51151"/>
    <w:pPr>
      <w:keepNext/>
      <w:spacing w:after="0"/>
    </w:pPr>
    <w:rPr>
      <w:rFonts w:ascii="Arial" w:hAnsi="Arial"/>
      <w:sz w:val="18"/>
    </w:rPr>
  </w:style>
  <w:style w:type="paragraph" w:customStyle="1" w:styleId="NO">
    <w:name w:val="NO"/>
    <w:basedOn w:val="Normal"/>
    <w:link w:val="NOChar"/>
    <w:qFormat/>
    <w:rsid w:val="00C51151"/>
    <w:pPr>
      <w:keepLines/>
      <w:ind w:left="1135" w:hanging="851"/>
    </w:pPr>
  </w:style>
  <w:style w:type="character" w:customStyle="1" w:styleId="NOChar">
    <w:name w:val="NO Char"/>
    <w:link w:val="NO"/>
    <w:qFormat/>
    <w:rsid w:val="00764C20"/>
    <w:rPr>
      <w:rFonts w:eastAsia="Times New Roman"/>
      <w:color w:val="000000"/>
      <w:lang w:val="en-GB" w:eastAsia="ja-JP"/>
    </w:rPr>
  </w:style>
  <w:style w:type="paragraph" w:customStyle="1" w:styleId="PL">
    <w:name w:val="PL"/>
    <w:link w:val="PLChar"/>
    <w:qFormat/>
    <w:rsid w:val="00C511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C33A48"/>
    <w:rPr>
      <w:rFonts w:ascii="Courier New" w:eastAsia="Times New Roman" w:hAnsi="Courier New"/>
      <w:noProof/>
      <w:sz w:val="16"/>
      <w:lang w:val="en-GB" w:eastAsia="ja-JP"/>
    </w:rPr>
  </w:style>
  <w:style w:type="paragraph" w:customStyle="1" w:styleId="TAR">
    <w:name w:val="TAR"/>
    <w:basedOn w:val="TAL"/>
    <w:rsid w:val="00C51151"/>
    <w:pPr>
      <w:jc w:val="right"/>
    </w:pPr>
  </w:style>
  <w:style w:type="paragraph" w:customStyle="1" w:styleId="TAL">
    <w:name w:val="TAL"/>
    <w:basedOn w:val="Normal"/>
    <w:link w:val="TALChar"/>
    <w:qFormat/>
    <w:rsid w:val="00C51151"/>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color w:val="000000"/>
      <w:sz w:val="18"/>
      <w:lang w:val="en-GB" w:eastAsia="ja-JP"/>
    </w:rPr>
  </w:style>
  <w:style w:type="paragraph" w:customStyle="1" w:styleId="TAH">
    <w:name w:val="TAH"/>
    <w:basedOn w:val="TAC"/>
    <w:link w:val="TAHCar"/>
    <w:qFormat/>
    <w:rsid w:val="00C51151"/>
    <w:rPr>
      <w:b/>
    </w:rPr>
  </w:style>
  <w:style w:type="paragraph" w:customStyle="1" w:styleId="TAC">
    <w:name w:val="TAC"/>
    <w:basedOn w:val="TAL"/>
    <w:link w:val="TACChar"/>
    <w:qFormat/>
    <w:rsid w:val="00C51151"/>
    <w:pPr>
      <w:jc w:val="center"/>
    </w:pPr>
  </w:style>
  <w:style w:type="character" w:customStyle="1" w:styleId="TACChar">
    <w:name w:val="TAC Char"/>
    <w:link w:val="TAC"/>
    <w:qFormat/>
    <w:rsid w:val="003A7107"/>
    <w:rPr>
      <w:rFonts w:ascii="Arial" w:eastAsia="Times New Roman" w:hAnsi="Arial"/>
      <w:color w:val="000000"/>
      <w:sz w:val="18"/>
      <w:lang w:val="en-GB" w:eastAsia="ja-JP"/>
    </w:rPr>
  </w:style>
  <w:style w:type="character" w:customStyle="1" w:styleId="TAHCar">
    <w:name w:val="TAH Car"/>
    <w:link w:val="TAH"/>
    <w:qFormat/>
    <w:rsid w:val="00510ECD"/>
    <w:rPr>
      <w:rFonts w:ascii="Arial" w:eastAsia="Times New Roman" w:hAnsi="Arial"/>
      <w:b/>
      <w:color w:val="000000"/>
      <w:sz w:val="18"/>
      <w:lang w:val="en-GB" w:eastAsia="ja-JP"/>
    </w:rPr>
  </w:style>
  <w:style w:type="paragraph" w:customStyle="1" w:styleId="LD">
    <w:name w:val="LD"/>
    <w:rsid w:val="00C5115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rsid w:val="00C51151"/>
    <w:pPr>
      <w:keepLines/>
      <w:ind w:left="1702" w:hanging="1418"/>
    </w:pPr>
  </w:style>
  <w:style w:type="character" w:customStyle="1" w:styleId="EXChar">
    <w:name w:val="EX Char"/>
    <w:link w:val="EX"/>
    <w:qFormat/>
    <w:rsid w:val="001F7F46"/>
    <w:rPr>
      <w:rFonts w:eastAsia="Times New Roman"/>
      <w:color w:val="000000"/>
      <w:lang w:val="en-GB" w:eastAsia="ja-JP"/>
    </w:rPr>
  </w:style>
  <w:style w:type="paragraph" w:customStyle="1" w:styleId="FP">
    <w:name w:val="FP"/>
    <w:basedOn w:val="Normal"/>
    <w:rsid w:val="00C51151"/>
    <w:pPr>
      <w:spacing w:after="0"/>
    </w:pPr>
  </w:style>
  <w:style w:type="paragraph" w:customStyle="1" w:styleId="NW">
    <w:name w:val="NW"/>
    <w:basedOn w:val="NO"/>
    <w:rsid w:val="00C51151"/>
    <w:pPr>
      <w:spacing w:after="0"/>
    </w:pPr>
  </w:style>
  <w:style w:type="paragraph" w:customStyle="1" w:styleId="EW">
    <w:name w:val="EW"/>
    <w:basedOn w:val="EX"/>
    <w:link w:val="EWChar"/>
    <w:qFormat/>
    <w:rsid w:val="00C51151"/>
    <w:pPr>
      <w:spacing w:after="0"/>
    </w:pPr>
  </w:style>
  <w:style w:type="paragraph" w:customStyle="1" w:styleId="B1">
    <w:name w:val="B1"/>
    <w:basedOn w:val="List"/>
    <w:link w:val="B1Char"/>
    <w:qFormat/>
    <w:rsid w:val="00C51151"/>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color w:val="000000"/>
      <w:lang w:val="en-GB" w:eastAsia="ja-JP"/>
    </w:rPr>
  </w:style>
  <w:style w:type="paragraph" w:styleId="TOC6">
    <w:name w:val="toc 6"/>
    <w:basedOn w:val="TOC5"/>
    <w:next w:val="Normal"/>
    <w:uiPriority w:val="39"/>
    <w:rsid w:val="00C51151"/>
    <w:pPr>
      <w:ind w:left="1985" w:hanging="1985"/>
    </w:pPr>
  </w:style>
  <w:style w:type="paragraph" w:styleId="TOC7">
    <w:name w:val="toc 7"/>
    <w:basedOn w:val="TOC6"/>
    <w:next w:val="Normal"/>
    <w:uiPriority w:val="39"/>
    <w:rsid w:val="00C51151"/>
    <w:pPr>
      <w:ind w:left="2268" w:hanging="2268"/>
    </w:pPr>
  </w:style>
  <w:style w:type="paragraph" w:customStyle="1" w:styleId="EditorsNote">
    <w:name w:val="Editor's Note"/>
    <w:basedOn w:val="NO"/>
    <w:link w:val="EditorsNoteCarCar"/>
    <w:rsid w:val="00C51151"/>
    <w:rPr>
      <w:color w:val="FF0000"/>
    </w:rPr>
  </w:style>
  <w:style w:type="character" w:customStyle="1" w:styleId="EditorsNoteCarCar">
    <w:name w:val="Editor's Note Car Car"/>
    <w:link w:val="EditorsNote"/>
    <w:qFormat/>
    <w:rsid w:val="00C33A48"/>
    <w:rPr>
      <w:rFonts w:eastAsia="Times New Roman"/>
      <w:color w:val="FF0000"/>
      <w:lang w:val="en-GB" w:eastAsia="ja-JP"/>
    </w:rPr>
  </w:style>
  <w:style w:type="paragraph" w:customStyle="1" w:styleId="TH">
    <w:name w:val="TH"/>
    <w:basedOn w:val="Normal"/>
    <w:link w:val="THChar"/>
    <w:qFormat/>
    <w:rsid w:val="00C51151"/>
    <w:pPr>
      <w:keepNext/>
      <w:keepLines/>
      <w:spacing w:before="60"/>
      <w:jc w:val="center"/>
    </w:pPr>
    <w:rPr>
      <w:rFonts w:ascii="Arial" w:hAnsi="Arial"/>
      <w:b/>
    </w:rPr>
  </w:style>
  <w:style w:type="character" w:customStyle="1" w:styleId="THChar">
    <w:name w:val="TH Char"/>
    <w:link w:val="TH"/>
    <w:qFormat/>
    <w:rsid w:val="00C51151"/>
    <w:rPr>
      <w:rFonts w:ascii="Arial" w:eastAsia="Times New Roman" w:hAnsi="Arial"/>
      <w:b/>
      <w:color w:val="000000"/>
      <w:lang w:val="en-GB" w:eastAsia="ja-JP"/>
    </w:rPr>
  </w:style>
  <w:style w:type="paragraph" w:customStyle="1" w:styleId="ZA">
    <w:name w:val="ZA"/>
    <w:link w:val="ZAChar"/>
    <w:rsid w:val="00C511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ZAChar">
    <w:name w:val="ZA Char"/>
    <w:basedOn w:val="DefaultParagraphFont"/>
    <w:link w:val="ZA"/>
    <w:rsid w:val="006507D3"/>
    <w:rPr>
      <w:rFonts w:ascii="Arial" w:eastAsia="Times New Roman" w:hAnsi="Arial"/>
      <w:noProof/>
      <w:sz w:val="40"/>
      <w:lang w:val="en-GB" w:eastAsia="ja-JP"/>
    </w:rPr>
  </w:style>
  <w:style w:type="paragraph" w:customStyle="1" w:styleId="ZB">
    <w:name w:val="ZB"/>
    <w:rsid w:val="00C511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C5115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C511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link w:val="TANChar"/>
    <w:qFormat/>
    <w:rsid w:val="00C51151"/>
    <w:pPr>
      <w:ind w:left="851" w:hanging="851"/>
    </w:pPr>
  </w:style>
  <w:style w:type="character" w:customStyle="1" w:styleId="TANChar">
    <w:name w:val="TAN Char"/>
    <w:link w:val="TAN"/>
    <w:qFormat/>
    <w:rsid w:val="00510ECD"/>
    <w:rPr>
      <w:rFonts w:ascii="Arial" w:eastAsia="Times New Roman" w:hAnsi="Arial"/>
      <w:color w:val="000000"/>
      <w:sz w:val="18"/>
      <w:lang w:val="en-GB" w:eastAsia="ja-JP"/>
    </w:rPr>
  </w:style>
  <w:style w:type="paragraph" w:customStyle="1" w:styleId="ZH">
    <w:name w:val="ZH"/>
    <w:rsid w:val="00C5115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C51151"/>
    <w:pPr>
      <w:keepNext w:val="0"/>
      <w:spacing w:before="0" w:after="240"/>
    </w:pPr>
  </w:style>
  <w:style w:type="character" w:customStyle="1" w:styleId="TFChar">
    <w:name w:val="TF Char"/>
    <w:link w:val="TF"/>
    <w:qFormat/>
    <w:rsid w:val="00510ECD"/>
    <w:rPr>
      <w:rFonts w:ascii="Arial" w:eastAsia="Times New Roman" w:hAnsi="Arial"/>
      <w:b/>
      <w:color w:val="000000"/>
      <w:lang w:val="en-GB" w:eastAsia="ja-JP"/>
    </w:rPr>
  </w:style>
  <w:style w:type="paragraph" w:customStyle="1" w:styleId="ZG">
    <w:name w:val="ZG"/>
    <w:rsid w:val="00C5115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0">
    <w:name w:val="B2"/>
    <w:basedOn w:val="List2"/>
    <w:link w:val="B2Char"/>
    <w:qFormat/>
    <w:rsid w:val="00C51151"/>
  </w:style>
  <w:style w:type="paragraph" w:styleId="List2">
    <w:name w:val="List 2"/>
    <w:basedOn w:val="List"/>
    <w:uiPriority w:val="99"/>
    <w:qFormat/>
    <w:rsid w:val="002E3D6B"/>
    <w:pPr>
      <w:ind w:left="851"/>
    </w:pPr>
  </w:style>
  <w:style w:type="character" w:customStyle="1" w:styleId="B2Char">
    <w:name w:val="B2 Char"/>
    <w:link w:val="B20"/>
    <w:qFormat/>
    <w:rsid w:val="001F7F46"/>
    <w:rPr>
      <w:rFonts w:eastAsia="Times New Roman"/>
      <w:color w:val="000000"/>
      <w:lang w:val="en-GB" w:eastAsia="ja-JP"/>
    </w:rPr>
  </w:style>
  <w:style w:type="paragraph" w:customStyle="1" w:styleId="B3">
    <w:name w:val="B3"/>
    <w:basedOn w:val="List3"/>
    <w:link w:val="B3Char2"/>
    <w:rsid w:val="00C51151"/>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color w:val="000000"/>
      <w:lang w:val="en-GB" w:eastAsia="ja-JP"/>
    </w:rPr>
  </w:style>
  <w:style w:type="paragraph" w:customStyle="1" w:styleId="B4">
    <w:name w:val="B4"/>
    <w:basedOn w:val="List4"/>
    <w:link w:val="B4Char"/>
    <w:rsid w:val="00C51151"/>
  </w:style>
  <w:style w:type="paragraph" w:styleId="List4">
    <w:name w:val="List 4"/>
    <w:basedOn w:val="List3"/>
    <w:uiPriority w:val="99"/>
    <w:qFormat/>
    <w:rsid w:val="002E3D6B"/>
    <w:pPr>
      <w:ind w:left="1418"/>
    </w:pPr>
  </w:style>
  <w:style w:type="character" w:customStyle="1" w:styleId="B4Char">
    <w:name w:val="B4 Char"/>
    <w:link w:val="B4"/>
    <w:qFormat/>
    <w:rsid w:val="00C33A48"/>
    <w:rPr>
      <w:rFonts w:eastAsia="Times New Roman"/>
      <w:color w:val="000000"/>
      <w:lang w:val="en-GB" w:eastAsia="ja-JP"/>
    </w:rPr>
  </w:style>
  <w:style w:type="paragraph" w:customStyle="1" w:styleId="B5">
    <w:name w:val="B5"/>
    <w:basedOn w:val="List5"/>
    <w:link w:val="B5Char"/>
    <w:rsid w:val="00C51151"/>
  </w:style>
  <w:style w:type="paragraph" w:styleId="List5">
    <w:name w:val="List 5"/>
    <w:basedOn w:val="List4"/>
    <w:uiPriority w:val="99"/>
    <w:qFormat/>
    <w:rsid w:val="002E3D6B"/>
    <w:pPr>
      <w:ind w:left="1702"/>
    </w:pPr>
  </w:style>
  <w:style w:type="character" w:customStyle="1" w:styleId="B5Char">
    <w:name w:val="B5 Char"/>
    <w:link w:val="B5"/>
    <w:qFormat/>
    <w:rsid w:val="00C33A48"/>
    <w:rPr>
      <w:rFonts w:eastAsia="Times New Roman"/>
      <w:color w:val="000000"/>
      <w:lang w:val="en-GB" w:eastAsia="ja-JP"/>
    </w:rPr>
  </w:style>
  <w:style w:type="paragraph" w:customStyle="1" w:styleId="ZTD">
    <w:name w:val="ZTD"/>
    <w:basedOn w:val="ZB"/>
    <w:rsid w:val="00C51151"/>
    <w:pPr>
      <w:framePr w:hRule="auto" w:wrap="notBeside" w:y="852"/>
    </w:pPr>
    <w:rPr>
      <w:i w:val="0"/>
      <w:sz w:val="40"/>
    </w:rPr>
  </w:style>
  <w:style w:type="paragraph" w:customStyle="1" w:styleId="ZV">
    <w:name w:val="ZV"/>
    <w:basedOn w:val="ZU"/>
    <w:rsid w:val="00C51151"/>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character" w:customStyle="1" w:styleId="GuidanceChar">
    <w:name w:val="Guidance Char"/>
    <w:link w:val="Guidance"/>
    <w:qFormat/>
    <w:rsid w:val="00C33A48"/>
    <w:rPr>
      <w:rFonts w:eastAsia="Times New Roman"/>
      <w:i/>
      <w:color w:val="0000FF"/>
      <w:lang w:val="en-GB" w:eastAsia="en-US"/>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Revision">
    <w:name w:val="Revision"/>
    <w:hidden/>
    <w:uiPriority w:val="99"/>
    <w:semiHidden/>
    <w:rsid w:val="001F7F46"/>
    <w:rPr>
      <w:lang w:val="en-GB" w:eastAsia="en-US"/>
    </w:rPr>
  </w:style>
  <w:style w:type="paragraph" w:styleId="Index2">
    <w:name w:val="index 2"/>
    <w:basedOn w:val="Index1"/>
    <w:uiPriority w:val="99"/>
    <w:qFormat/>
    <w:rsid w:val="002E3D6B"/>
    <w:pPr>
      <w:ind w:left="284"/>
    </w:pPr>
  </w:style>
  <w:style w:type="paragraph" w:styleId="ListNumber">
    <w:name w:val="List Number"/>
    <w:basedOn w:val="List"/>
    <w:uiPriority w:val="99"/>
    <w:rsid w:val="002E3D6B"/>
  </w:style>
  <w:style w:type="paragraph" w:styleId="ListBullet5">
    <w:name w:val="List Bullet 5"/>
    <w:basedOn w:val="Normal"/>
    <w:uiPriority w:val="99"/>
    <w:qFormat/>
    <w:rsid w:val="006507D3"/>
    <w:pPr>
      <w:ind w:left="1702" w:hanging="284"/>
    </w:pPr>
  </w:style>
  <w:style w:type="character" w:styleId="Hyperlink">
    <w:name w:val="Hyperlink"/>
    <w:qFormat/>
    <w:rsid w:val="001F7F46"/>
    <w:rPr>
      <w:color w:val="0000FF"/>
      <w:u w:val="single"/>
    </w:rPr>
  </w:style>
  <w:style w:type="character" w:styleId="FollowedHyperlink">
    <w:name w:val="FollowedHyperlink"/>
    <w:qFormat/>
    <w:rsid w:val="001F7F46"/>
    <w:rPr>
      <w:color w:val="800080"/>
      <w:u w:val="single"/>
    </w:rPr>
  </w:style>
  <w:style w:type="paragraph" w:styleId="ListParagraph">
    <w:name w:val="List Paragraph"/>
    <w:basedOn w:val="Normal"/>
    <w:link w:val="ListParagraphChar"/>
    <w:uiPriority w:val="34"/>
    <w:qFormat/>
    <w:rsid w:val="001F7F46"/>
    <w:pPr>
      <w:ind w:firstLineChars="200" w:firstLine="420"/>
    </w:pPr>
  </w:style>
  <w:style w:type="character" w:customStyle="1" w:styleId="ListParagraphChar">
    <w:name w:val="List Paragraph Char"/>
    <w:link w:val="ListParagraph"/>
    <w:uiPriority w:val="34"/>
    <w:qFormat/>
    <w:locked/>
    <w:rsid w:val="00966F8C"/>
    <w:rPr>
      <w:rFonts w:eastAsia="Times New Roman"/>
      <w:lang w:val="en-GB" w:eastAsia="en-US"/>
    </w:r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character" w:styleId="Strong">
    <w:name w:val="Strong"/>
    <w:qFormat/>
    <w:rsid w:val="001F7F46"/>
    <w:rPr>
      <w:b/>
      <w:bCs/>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styleId="HTMLTypewriter">
    <w:name w:val="HTML Typewriter"/>
    <w:qFormat/>
    <w:rsid w:val="00C33A48"/>
    <w:rPr>
      <w:rFonts w:ascii="Courier New" w:eastAsia="Times New Roman" w:hAnsi="Courier New" w:cs="Courier New"/>
      <w:sz w:val="20"/>
      <w:szCs w:val="20"/>
    </w:rPr>
  </w:style>
  <w:style w:type="paragraph" w:styleId="ListNumber5">
    <w:name w:val="List Number 5"/>
    <w:basedOn w:val="Normal"/>
    <w:uiPriority w:val="99"/>
    <w:qFormat/>
    <w:rsid w:val="00C33A48"/>
    <w:pPr>
      <w:tabs>
        <w:tab w:val="num" w:pos="851"/>
        <w:tab w:val="num" w:pos="1800"/>
      </w:tabs>
      <w:ind w:left="1800" w:hanging="851"/>
    </w:pPr>
    <w:rPr>
      <w:rFonts w:eastAsia="MS Mincho"/>
    </w:rPr>
  </w:style>
  <w:style w:type="paragraph" w:styleId="ListNumber3">
    <w:name w:val="List Number 3"/>
    <w:basedOn w:val="Normal"/>
    <w:uiPriority w:val="99"/>
    <w:qFormat/>
    <w:rsid w:val="00C33A48"/>
    <w:pPr>
      <w:tabs>
        <w:tab w:val="num" w:pos="926"/>
      </w:tabs>
      <w:ind w:left="926" w:hanging="283"/>
    </w:pPr>
    <w:rPr>
      <w:rFonts w:eastAsia="MS Mincho"/>
    </w:rPr>
  </w:style>
  <w:style w:type="paragraph" w:styleId="ListNumber4">
    <w:name w:val="List Number 4"/>
    <w:basedOn w:val="Normal"/>
    <w:uiPriority w:val="99"/>
    <w:qFormat/>
    <w:rsid w:val="00C33A48"/>
    <w:pPr>
      <w:tabs>
        <w:tab w:val="num" w:pos="1209"/>
      </w:tabs>
      <w:ind w:left="1209" w:hanging="283"/>
    </w:pPr>
    <w:rPr>
      <w:rFonts w:eastAsia="MS Mincho"/>
    </w:rPr>
  </w:style>
  <w:style w:type="paragraph" w:customStyle="1" w:styleId="tal0">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
    <w:name w:val="수정"/>
    <w:hidden/>
    <w:uiPriority w:val="99"/>
    <w:semiHidden/>
    <w:rsid w:val="00C33A48"/>
    <w:rPr>
      <w:rFonts w:eastAsia="Batang"/>
      <w:lang w:val="en-GB" w:eastAsia="en-US"/>
    </w:rPr>
  </w:style>
  <w:style w:type="paragraph" w:customStyle="1" w:styleId="1">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0">
    <w:name w:val="変更箇所"/>
    <w:hidden/>
    <w:uiPriority w:val="99"/>
    <w:semiHidden/>
    <w:qFormat/>
    <w:rsid w:val="00C33A48"/>
    <w:rPr>
      <w:rFonts w:eastAsia="MS Mincho"/>
      <w:lang w:val="en-GB" w:eastAsia="en-US"/>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character" w:styleId="PlaceholderText">
    <w:name w:val="Placeholder Text"/>
    <w:basedOn w:val="DefaultParagraphFont"/>
    <w:uiPriority w:val="99"/>
    <w:semiHidden/>
    <w:qFormat/>
    <w:rsid w:val="00C33A48"/>
    <w:rPr>
      <w:color w:val="808080"/>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EWChar">
    <w:name w:val="EW Char"/>
    <w:basedOn w:val="EXChar"/>
    <w:link w:val="EW"/>
    <w:rsid w:val="00E50063"/>
    <w:rPr>
      <w:rFonts w:eastAsia="Times New Roman"/>
      <w:color w:val="000000"/>
      <w:lang w:val="en-GB" w:eastAsia="ja-JP"/>
    </w:rPr>
  </w:style>
  <w:style w:type="paragraph" w:customStyle="1" w:styleId="CRCoverPage">
    <w:name w:val="CR Cover Page"/>
    <w:link w:val="CRCoverPageChar"/>
    <w:rsid w:val="00C23F19"/>
    <w:pPr>
      <w:spacing w:after="120"/>
    </w:pPr>
    <w:rPr>
      <w:rFonts w:ascii="Arial" w:eastAsia="Malgun Gothic" w:hAnsi="Arial"/>
      <w:lang w:val="en-GB" w:eastAsia="en-US"/>
    </w:rPr>
  </w:style>
  <w:style w:type="character" w:customStyle="1" w:styleId="CRCoverPageChar">
    <w:name w:val="CR Cover Page Char"/>
    <w:link w:val="CRCoverPage"/>
    <w:rsid w:val="00C23F19"/>
    <w:rPr>
      <w:rFonts w:ascii="Arial" w:eastAsia="Malgun Gothic" w:hAnsi="Arial"/>
      <w:lang w:val="en-GB" w:eastAsia="en-US"/>
    </w:rPr>
  </w:style>
  <w:style w:type="character" w:customStyle="1" w:styleId="TALCar">
    <w:name w:val="TAL Car"/>
    <w:qFormat/>
    <w:rsid w:val="0067113D"/>
    <w:rPr>
      <w:rFonts w:ascii="Arial" w:hAnsi="Arial"/>
      <w:sz w:val="18"/>
      <w:lang w:val="en-GB" w:eastAsia="en-US"/>
    </w:rPr>
  </w:style>
  <w:style w:type="paragraph" w:customStyle="1" w:styleId="B2">
    <w:name w:val="B2+"/>
    <w:basedOn w:val="B20"/>
    <w:rsid w:val="00672D84"/>
    <w:pPr>
      <w:numPr>
        <w:numId w:val="61"/>
      </w:numPr>
    </w:pPr>
    <w:rPr>
      <w:color w:val="aut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032FA-BD25-4DF1-8B9F-8944DE96A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102</TotalTime>
  <Pages>3</Pages>
  <Words>134680</Words>
  <Characters>767679</Characters>
  <Application>Microsoft Office Word</Application>
  <DocSecurity>0</DocSecurity>
  <Lines>6397</Lines>
  <Paragraphs>1801</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900558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35</cp:revision>
  <cp:lastPrinted>2016-09-07T13:03:00Z</cp:lastPrinted>
  <dcterms:created xsi:type="dcterms:W3CDTF">2022-01-08T18:00:00Z</dcterms:created>
  <dcterms:modified xsi:type="dcterms:W3CDTF">2024-04-05T12:05:00Z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