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53B95791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61218F" w:rsidRPr="00174903">
              <w:t>V</w:t>
            </w:r>
            <w:r w:rsidR="0061218F">
              <w:t>17</w:t>
            </w:r>
            <w:r w:rsidRPr="00174903">
              <w:t>.</w:t>
            </w:r>
            <w:r w:rsidR="007E7D0F">
              <w:t>12</w:t>
            </w:r>
            <w:r w:rsidRPr="00174903">
              <w:t>.</w:t>
            </w:r>
            <w:bookmarkEnd w:id="3"/>
            <w:r w:rsidR="00C55217">
              <w:t>2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326AA4" w:rsidRPr="00174903">
              <w:rPr>
                <w:sz w:val="32"/>
              </w:rPr>
              <w:t>202</w:t>
            </w:r>
            <w:r w:rsidR="00326AA4">
              <w:rPr>
                <w:sz w:val="32"/>
              </w:rPr>
              <w:t>3</w:t>
            </w:r>
            <w:r w:rsidRPr="00174903">
              <w:rPr>
                <w:sz w:val="32"/>
              </w:rPr>
              <w:t>-</w:t>
            </w:r>
            <w:bookmarkEnd w:id="4"/>
            <w:r w:rsidR="007E7D0F">
              <w:rPr>
                <w:sz w:val="32"/>
              </w:rPr>
              <w:t>12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43C8399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61218F">
              <w:rPr>
                <w:rStyle w:val="ZGSM"/>
              </w:rPr>
              <w:t>17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057BB028" w:rsidR="00C074DD" w:rsidRPr="00133525" w:rsidRDefault="00C074DD" w:rsidP="00C074DD">
            <w:pPr>
              <w:rPr>
                <w:sz w:val="16"/>
              </w:rPr>
            </w:pPr>
            <w:bookmarkStart w:id="6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6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7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8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8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9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4A30779F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326AA4" w:rsidRPr="00174903">
              <w:rPr>
                <w:noProof/>
                <w:sz w:val="18"/>
              </w:rPr>
              <w:t>202</w:t>
            </w:r>
            <w:r w:rsidR="00326AA4">
              <w:rPr>
                <w:noProof/>
                <w:sz w:val="18"/>
              </w:rPr>
              <w:t>3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0" w:name="copyrightaddon"/>
            <w:bookmarkEnd w:id="10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9"/>
          </w:p>
          <w:p w14:paraId="131D4AFC" w14:textId="77777777" w:rsidR="00E16509" w:rsidRDefault="00E16509" w:rsidP="00133525"/>
        </w:tc>
      </w:tr>
      <w:bookmarkEnd w:id="7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1" w:name="tableOfContents"/>
      <w:bookmarkEnd w:id="11"/>
      <w:r w:rsidRPr="004D3578">
        <w:lastRenderedPageBreak/>
        <w:t>Contents</w:t>
      </w:r>
    </w:p>
    <w:p w14:paraId="550FA347" w14:textId="77777777" w:rsidR="000E3D33" w:rsidRDefault="00F679C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0E3D33">
        <w:rPr>
          <w:noProof/>
        </w:rPr>
        <w:t>Foreword</w:t>
      </w:r>
      <w:r w:rsidR="000E3D33">
        <w:rPr>
          <w:noProof/>
        </w:rPr>
        <w:tab/>
        <w:t>94</w:t>
      </w:r>
    </w:p>
    <w:p w14:paraId="53F7CCD5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182D98">
        <w:rPr>
          <w:rFonts w:cs="v4.2.0"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Scope</w:t>
      </w:r>
      <w:r>
        <w:rPr>
          <w:noProof/>
        </w:rPr>
        <w:tab/>
        <w:t>96</w:t>
      </w:r>
    </w:p>
    <w:p w14:paraId="6479F2C0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References</w:t>
      </w:r>
      <w:r>
        <w:rPr>
          <w:noProof/>
        </w:rPr>
        <w:tab/>
        <w:t>96</w:t>
      </w:r>
    </w:p>
    <w:p w14:paraId="356294C1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98</w:t>
      </w:r>
    </w:p>
    <w:p w14:paraId="21F1844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Definitions</w:t>
      </w:r>
      <w:r>
        <w:rPr>
          <w:noProof/>
        </w:rPr>
        <w:tab/>
        <w:t>98</w:t>
      </w:r>
    </w:p>
    <w:p w14:paraId="496BB12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Symbols</w:t>
      </w:r>
      <w:r>
        <w:rPr>
          <w:noProof/>
        </w:rPr>
        <w:tab/>
        <w:t>100</w:t>
      </w:r>
    </w:p>
    <w:p w14:paraId="437791C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Abbreviations</w:t>
      </w:r>
      <w:r>
        <w:rPr>
          <w:noProof/>
        </w:rPr>
        <w:tab/>
        <w:t>101</w:t>
      </w:r>
    </w:p>
    <w:p w14:paraId="5D1FBDF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tolerances</w:t>
      </w:r>
      <w:r>
        <w:rPr>
          <w:noProof/>
        </w:rPr>
        <w:tab/>
        <w:t>104</w:t>
      </w:r>
    </w:p>
    <w:p w14:paraId="25C72AD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Additional notation</w:t>
      </w:r>
      <w:r>
        <w:rPr>
          <w:noProof/>
        </w:rPr>
        <w:tab/>
        <w:t>104</w:t>
      </w:r>
    </w:p>
    <w:p w14:paraId="64C3FF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Groups of bands</w:t>
      </w:r>
      <w:r>
        <w:rPr>
          <w:noProof/>
        </w:rPr>
        <w:tab/>
        <w:t>104</w:t>
      </w:r>
    </w:p>
    <w:p w14:paraId="4E1AB55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71AB74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106</w:t>
      </w:r>
    </w:p>
    <w:p w14:paraId="59982E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112</w:t>
      </w:r>
    </w:p>
    <w:p w14:paraId="3E32DC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114</w:t>
      </w:r>
    </w:p>
    <w:p w14:paraId="404BEF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115</w:t>
      </w:r>
    </w:p>
    <w:p w14:paraId="3C28E56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116</w:t>
      </w:r>
    </w:p>
    <w:p w14:paraId="07F52DE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117</w:t>
      </w:r>
    </w:p>
    <w:p w14:paraId="63EEEB6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118</w:t>
      </w:r>
    </w:p>
    <w:p w14:paraId="5FCAC61B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118</w:t>
      </w:r>
    </w:p>
    <w:p w14:paraId="011EF04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118</w:t>
      </w:r>
    </w:p>
    <w:p w14:paraId="1AF4679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118</w:t>
      </w:r>
    </w:p>
    <w:p w14:paraId="2D364A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118</w:t>
      </w:r>
    </w:p>
    <w:p w14:paraId="16D2C6C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119</w:t>
      </w:r>
    </w:p>
    <w:p w14:paraId="2F217E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120</w:t>
      </w:r>
    </w:p>
    <w:p w14:paraId="32F822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121</w:t>
      </w:r>
    </w:p>
    <w:p w14:paraId="744365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121</w:t>
      </w:r>
    </w:p>
    <w:p w14:paraId="589CEF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123</w:t>
      </w:r>
    </w:p>
    <w:p w14:paraId="17A7F4C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125</w:t>
      </w:r>
    </w:p>
    <w:p w14:paraId="216601F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125</w:t>
      </w:r>
    </w:p>
    <w:p w14:paraId="6166E0E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127</w:t>
      </w:r>
    </w:p>
    <w:p w14:paraId="42CF259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GSM cells</w:t>
      </w:r>
      <w:r>
        <w:rPr>
          <w:noProof/>
        </w:rPr>
        <w:tab/>
        <w:t>128</w:t>
      </w:r>
    </w:p>
    <w:p w14:paraId="1FE298C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HRPD cells</w:t>
      </w:r>
      <w:r>
        <w:rPr>
          <w:noProof/>
        </w:rPr>
        <w:tab/>
        <w:t>129</w:t>
      </w:r>
    </w:p>
    <w:p w14:paraId="530BF29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cdma2000 1X</w:t>
      </w:r>
      <w:r>
        <w:rPr>
          <w:noProof/>
        </w:rPr>
        <w:tab/>
        <w:t>130</w:t>
      </w:r>
    </w:p>
    <w:p w14:paraId="0C66851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NR cells</w:t>
      </w:r>
      <w:r>
        <w:rPr>
          <w:noProof/>
        </w:rPr>
        <w:tab/>
        <w:t>131</w:t>
      </w:r>
    </w:p>
    <w:p w14:paraId="540B9A7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134</w:t>
      </w:r>
    </w:p>
    <w:p w14:paraId="5C31B76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NR cells for RedCap</w:t>
      </w:r>
      <w:r>
        <w:rPr>
          <w:noProof/>
        </w:rPr>
        <w:tab/>
        <w:t>136</w:t>
      </w:r>
    </w:p>
    <w:p w14:paraId="7A559A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138</w:t>
      </w:r>
    </w:p>
    <w:p w14:paraId="411B91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138</w:t>
      </w:r>
    </w:p>
    <w:p w14:paraId="59A6CD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139</w:t>
      </w:r>
    </w:p>
    <w:p w14:paraId="6F24A0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139</w:t>
      </w:r>
    </w:p>
    <w:p w14:paraId="6B2396A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140</w:t>
      </w:r>
    </w:p>
    <w:p w14:paraId="4F5861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Reselection to CSG cells</w:t>
      </w:r>
      <w:r>
        <w:rPr>
          <w:noProof/>
        </w:rPr>
        <w:tab/>
        <w:t>140</w:t>
      </w:r>
    </w:p>
    <w:p w14:paraId="0C99F44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141</w:t>
      </w:r>
    </w:p>
    <w:p w14:paraId="093D4D2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141</w:t>
      </w:r>
    </w:p>
    <w:p w14:paraId="0FC62A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142</w:t>
      </w:r>
    </w:p>
    <w:p w14:paraId="4054E1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142</w:t>
      </w:r>
    </w:p>
    <w:p w14:paraId="135D79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142</w:t>
      </w:r>
    </w:p>
    <w:p w14:paraId="040DBB5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142</w:t>
      </w:r>
    </w:p>
    <w:p w14:paraId="1DD8E8A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143</w:t>
      </w:r>
    </w:p>
    <w:p w14:paraId="25610AC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143</w:t>
      </w:r>
    </w:p>
    <w:p w14:paraId="16E8620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</w:t>
      </w:r>
      <w:r>
        <w:rPr>
          <w:noProof/>
        </w:rPr>
        <w:tab/>
        <w:t>143</w:t>
      </w:r>
    </w:p>
    <w:p w14:paraId="6C0523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?? ??"/>
          <w:noProof/>
        </w:rPr>
        <w:t>Requirements</w:t>
      </w:r>
      <w:r>
        <w:rPr>
          <w:noProof/>
        </w:rPr>
        <w:tab/>
        <w:t>143</w:t>
      </w:r>
    </w:p>
    <w:p w14:paraId="1C3D00F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Time Stamp Accuracy</w:t>
      </w:r>
      <w:r>
        <w:rPr>
          <w:noProof/>
        </w:rPr>
        <w:tab/>
        <w:t>143</w:t>
      </w:r>
    </w:p>
    <w:p w14:paraId="6B5BDC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143</w:t>
      </w:r>
    </w:p>
    <w:p w14:paraId="3E3742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144</w:t>
      </w:r>
    </w:p>
    <w:p w14:paraId="6910FA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144</w:t>
      </w:r>
    </w:p>
    <w:p w14:paraId="4B55123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144</w:t>
      </w:r>
    </w:p>
    <w:p w14:paraId="19A8DE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Requirements for </w:t>
      </w:r>
      <w:r w:rsidRPr="00182D98">
        <w:rPr>
          <w:i/>
          <w:noProof/>
        </w:rPr>
        <w:t>timeSinceFailure</w:t>
      </w:r>
      <w:r>
        <w:rPr>
          <w:noProof/>
        </w:rPr>
        <w:tab/>
        <w:t>144</w:t>
      </w:r>
    </w:p>
    <w:p w14:paraId="7E619EB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Measurements</w:t>
      </w:r>
      <w:r>
        <w:rPr>
          <w:noProof/>
        </w:rPr>
        <w:tab/>
        <w:t>144</w:t>
      </w:r>
    </w:p>
    <w:p w14:paraId="021308A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144</w:t>
      </w:r>
    </w:p>
    <w:p w14:paraId="2F3EF83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measurements</w:t>
      </w:r>
      <w:r>
        <w:rPr>
          <w:noProof/>
        </w:rPr>
        <w:tab/>
        <w:t>144</w:t>
      </w:r>
    </w:p>
    <w:p w14:paraId="1DC4DC6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measurements</w:t>
      </w:r>
      <w:r>
        <w:rPr>
          <w:noProof/>
        </w:rPr>
        <w:tab/>
        <w:t>145</w:t>
      </w:r>
    </w:p>
    <w:p w14:paraId="244923E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MCH BLER measurements</w:t>
      </w:r>
      <w:r>
        <w:rPr>
          <w:noProof/>
        </w:rPr>
        <w:tab/>
        <w:t>145</w:t>
      </w:r>
    </w:p>
    <w:p w14:paraId="24F33AB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145</w:t>
      </w:r>
    </w:p>
    <w:p w14:paraId="2221857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145</w:t>
      </w:r>
    </w:p>
    <w:p w14:paraId="7B09ABB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145</w:t>
      </w:r>
    </w:p>
    <w:p w14:paraId="3D0CD5D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145</w:t>
      </w:r>
    </w:p>
    <w:p w14:paraId="307424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145</w:t>
      </w:r>
    </w:p>
    <w:p w14:paraId="729A87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146</w:t>
      </w:r>
    </w:p>
    <w:p w14:paraId="2D5251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146</w:t>
      </w:r>
    </w:p>
    <w:p w14:paraId="4A1CF51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147</w:t>
      </w:r>
    </w:p>
    <w:p w14:paraId="53F35BF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147</w:t>
      </w:r>
    </w:p>
    <w:p w14:paraId="3A1B8F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147</w:t>
      </w:r>
    </w:p>
    <w:p w14:paraId="4E578F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147</w:t>
      </w:r>
    </w:p>
    <w:p w14:paraId="102C85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148</w:t>
      </w:r>
    </w:p>
    <w:p w14:paraId="170B2E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149</w:t>
      </w:r>
    </w:p>
    <w:p w14:paraId="22F8A0D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150</w:t>
      </w:r>
    </w:p>
    <w:p w14:paraId="374010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152</w:t>
      </w:r>
    </w:p>
    <w:p w14:paraId="2FC802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153</w:t>
      </w:r>
    </w:p>
    <w:p w14:paraId="270F57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4.6.2.5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154</w:t>
      </w:r>
    </w:p>
    <w:p w14:paraId="128B0F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4.6.2.6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155</w:t>
      </w:r>
    </w:p>
    <w:p w14:paraId="7BE7E88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157</w:t>
      </w:r>
    </w:p>
    <w:p w14:paraId="0AD165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157</w:t>
      </w:r>
    </w:p>
    <w:p w14:paraId="1E1F93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157</w:t>
      </w:r>
    </w:p>
    <w:p w14:paraId="3C77AE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WUS receptions for NB1</w:t>
      </w:r>
      <w:r>
        <w:rPr>
          <w:noProof/>
        </w:rPr>
        <w:tab/>
        <w:t>157</w:t>
      </w:r>
    </w:p>
    <w:p w14:paraId="5674B0D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158</w:t>
      </w:r>
    </w:p>
    <w:p w14:paraId="55B1C0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158</w:t>
      </w:r>
    </w:p>
    <w:p w14:paraId="1F3249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158</w:t>
      </w:r>
    </w:p>
    <w:p w14:paraId="67429D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158</w:t>
      </w:r>
    </w:p>
    <w:p w14:paraId="01AE08F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159</w:t>
      </w:r>
    </w:p>
    <w:p w14:paraId="0C9AA6A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159</w:t>
      </w:r>
    </w:p>
    <w:p w14:paraId="23F7192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159</w:t>
      </w:r>
    </w:p>
    <w:p w14:paraId="598BB8A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159</w:t>
      </w:r>
    </w:p>
    <w:p w14:paraId="6037E00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159</w:t>
      </w:r>
    </w:p>
    <w:p w14:paraId="5A9A70B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160</w:t>
      </w:r>
    </w:p>
    <w:p w14:paraId="71E3063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161</w:t>
      </w:r>
    </w:p>
    <w:p w14:paraId="2D71DE0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4.7.2.1.3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163</w:t>
      </w:r>
    </w:p>
    <w:p w14:paraId="04602E3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4.7.2.1.4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164</w:t>
      </w:r>
    </w:p>
    <w:p w14:paraId="78DA45E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165</w:t>
      </w:r>
    </w:p>
    <w:p w14:paraId="68B993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165</w:t>
      </w:r>
    </w:p>
    <w:p w14:paraId="32623F9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165</w:t>
      </w:r>
    </w:p>
    <w:p w14:paraId="7E2D659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166</w:t>
      </w:r>
    </w:p>
    <w:p w14:paraId="2E9FD38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167</w:t>
      </w:r>
    </w:p>
    <w:p w14:paraId="4482FBB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4.7.2.2.3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170</w:t>
      </w:r>
    </w:p>
    <w:p w14:paraId="6FFFB09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4.7.2.2.4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171</w:t>
      </w:r>
    </w:p>
    <w:p w14:paraId="3F26562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172</w:t>
      </w:r>
    </w:p>
    <w:p w14:paraId="3CC463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172</w:t>
      </w:r>
    </w:p>
    <w:p w14:paraId="5537467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172</w:t>
      </w:r>
    </w:p>
    <w:p w14:paraId="4496F36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173</w:t>
      </w:r>
    </w:p>
    <w:p w14:paraId="6E04D5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173</w:t>
      </w:r>
    </w:p>
    <w:p w14:paraId="4A70AE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173</w:t>
      </w:r>
    </w:p>
    <w:p w14:paraId="5FEEAC4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173</w:t>
      </w:r>
    </w:p>
    <w:p w14:paraId="6254671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State Positioning Measurement Requirements for UE category NB1</w:t>
      </w:r>
      <w:r>
        <w:rPr>
          <w:noProof/>
        </w:rPr>
        <w:tab/>
        <w:t>174</w:t>
      </w:r>
    </w:p>
    <w:p w14:paraId="5B04309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Intra-Frequency RSTD Measurements for UE category NB1 for normal coverage</w:t>
      </w:r>
      <w:r>
        <w:rPr>
          <w:noProof/>
        </w:rPr>
        <w:tab/>
        <w:t>174</w:t>
      </w:r>
    </w:p>
    <w:p w14:paraId="4AC879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176</w:t>
      </w:r>
    </w:p>
    <w:p w14:paraId="07E3640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4.8.2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Intra-Frequency RSTD Measurements for UE category NB1 for enhanced coverage</w:t>
      </w:r>
      <w:r>
        <w:rPr>
          <w:noProof/>
        </w:rPr>
        <w:tab/>
        <w:t>176</w:t>
      </w:r>
    </w:p>
    <w:p w14:paraId="3980680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178</w:t>
      </w:r>
    </w:p>
    <w:p w14:paraId="0E24DE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Inter-Frequency RSTD Measurements for UE category NB1 for normal coverage</w:t>
      </w:r>
      <w:r>
        <w:rPr>
          <w:noProof/>
        </w:rPr>
        <w:tab/>
        <w:t>178</w:t>
      </w:r>
    </w:p>
    <w:p w14:paraId="3770AA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179</w:t>
      </w:r>
    </w:p>
    <w:p w14:paraId="7852865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Inter-Frequency RSTD Measurements for UE category NB1 for enhanced coverage</w:t>
      </w:r>
      <w:r>
        <w:rPr>
          <w:noProof/>
        </w:rPr>
        <w:tab/>
        <w:t>180</w:t>
      </w:r>
    </w:p>
    <w:p w14:paraId="10F8E9F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181</w:t>
      </w:r>
    </w:p>
    <w:p w14:paraId="38335B5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E-CID NRSRP and NRSRQ Measurements for UE category NB2 for normal coverage</w:t>
      </w:r>
      <w:r>
        <w:rPr>
          <w:noProof/>
        </w:rPr>
        <w:tab/>
        <w:t>182</w:t>
      </w:r>
    </w:p>
    <w:p w14:paraId="25446A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183</w:t>
      </w:r>
    </w:p>
    <w:p w14:paraId="4CAD22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E-CID NRSRP and NRSRQ Measurements for UE category NB2 for enhanced coverage</w:t>
      </w:r>
      <w:r>
        <w:rPr>
          <w:noProof/>
        </w:rPr>
        <w:tab/>
        <w:t>183</w:t>
      </w:r>
    </w:p>
    <w:p w14:paraId="2909798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184</w:t>
      </w:r>
    </w:p>
    <w:p w14:paraId="6B88FC0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E-CID NRSRP and NRSRQ Measurements for UE category NB2 for normal coverage</w:t>
      </w:r>
      <w:r>
        <w:rPr>
          <w:noProof/>
        </w:rPr>
        <w:tab/>
        <w:t>185</w:t>
      </w:r>
    </w:p>
    <w:p w14:paraId="013A52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186</w:t>
      </w:r>
    </w:p>
    <w:p w14:paraId="3587081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E-CID NRSRP and NRSRQ Measurements for UE category NB2 for enhanced coverage</w:t>
      </w:r>
      <w:r>
        <w:rPr>
          <w:noProof/>
        </w:rPr>
        <w:tab/>
        <w:t>186</w:t>
      </w:r>
    </w:p>
    <w:p w14:paraId="184E4C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187</w:t>
      </w:r>
    </w:p>
    <w:p w14:paraId="0ECA360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CA Measurement</w:t>
      </w:r>
      <w:r>
        <w:rPr>
          <w:noProof/>
        </w:rPr>
        <w:tab/>
        <w:t>188</w:t>
      </w:r>
    </w:p>
    <w:p w14:paraId="7E88317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188</w:t>
      </w:r>
    </w:p>
    <w:p w14:paraId="49DE8A8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</w:t>
      </w:r>
      <w:r>
        <w:rPr>
          <w:noProof/>
        </w:rPr>
        <w:tab/>
        <w:t>188</w:t>
      </w:r>
    </w:p>
    <w:p w14:paraId="797557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188</w:t>
      </w:r>
    </w:p>
    <w:p w14:paraId="25A115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189</w:t>
      </w:r>
    </w:p>
    <w:p w14:paraId="2FD22F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serving cell</w:t>
      </w:r>
      <w:r>
        <w:rPr>
          <w:noProof/>
        </w:rPr>
        <w:tab/>
        <w:t>189</w:t>
      </w:r>
    </w:p>
    <w:p w14:paraId="2D6AF55A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190</w:t>
      </w:r>
    </w:p>
    <w:p w14:paraId="7B534E6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190</w:t>
      </w:r>
    </w:p>
    <w:p w14:paraId="45F3443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Introduction</w:t>
      </w:r>
      <w:r>
        <w:rPr>
          <w:noProof/>
        </w:rPr>
        <w:tab/>
        <w:t>191</w:t>
      </w:r>
    </w:p>
    <w:p w14:paraId="208CF5C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Requirements</w:t>
      </w:r>
      <w:r>
        <w:rPr>
          <w:noProof/>
        </w:rPr>
        <w:tab/>
        <w:t>191</w:t>
      </w:r>
    </w:p>
    <w:p w14:paraId="5ABDC08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UE measurement capability</w:t>
      </w:r>
      <w:r>
        <w:rPr>
          <w:noProof/>
        </w:rPr>
        <w:tab/>
        <w:t>191</w:t>
      </w:r>
    </w:p>
    <w:p w14:paraId="3C9041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Measurement and evaluation of serving cell</w:t>
      </w:r>
      <w:r>
        <w:rPr>
          <w:noProof/>
        </w:rPr>
        <w:tab/>
        <w:t>191</w:t>
      </w:r>
    </w:p>
    <w:p w14:paraId="052EB8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Measurements of intra-frequency E-UTRAN cells</w:t>
      </w:r>
      <w:r>
        <w:rPr>
          <w:noProof/>
        </w:rPr>
        <w:tab/>
        <w:t>191</w:t>
      </w:r>
    </w:p>
    <w:p w14:paraId="6C5F51C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Measurements of inter-frequency E-UTRAN cells</w:t>
      </w:r>
      <w:r>
        <w:rPr>
          <w:noProof/>
        </w:rPr>
        <w:tab/>
        <w:t>191</w:t>
      </w:r>
    </w:p>
    <w:p w14:paraId="1FD13A0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191</w:t>
      </w:r>
    </w:p>
    <w:p w14:paraId="38ABE6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191</w:t>
      </w:r>
    </w:p>
    <w:p w14:paraId="35B2B8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inter-RAT NR cells</w:t>
      </w:r>
      <w:r>
        <w:rPr>
          <w:noProof/>
        </w:rPr>
        <w:tab/>
        <w:t>191</w:t>
      </w:r>
    </w:p>
    <w:p w14:paraId="2455A61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UE measurement capability for RedCap</w:t>
      </w:r>
      <w:r>
        <w:rPr>
          <w:noProof/>
        </w:rPr>
        <w:tab/>
        <w:t>191</w:t>
      </w:r>
    </w:p>
    <w:p w14:paraId="04D074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inter-RAT NR cells for RedCap</w:t>
      </w:r>
      <w:r>
        <w:rPr>
          <w:noProof/>
        </w:rPr>
        <w:tab/>
        <w:t>191</w:t>
      </w:r>
    </w:p>
    <w:p w14:paraId="4C1F9C2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192</w:t>
      </w:r>
    </w:p>
    <w:p w14:paraId="73B6262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Introduction</w:t>
      </w:r>
      <w:r>
        <w:rPr>
          <w:noProof/>
        </w:rPr>
        <w:tab/>
        <w:t>192</w:t>
      </w:r>
    </w:p>
    <w:p w14:paraId="2DE3C4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Cell Selection</w:t>
      </w:r>
      <w:r>
        <w:rPr>
          <w:noProof/>
        </w:rPr>
        <w:tab/>
        <w:t>192</w:t>
      </w:r>
    </w:p>
    <w:p w14:paraId="15FFADF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Cell Reselection</w:t>
      </w:r>
      <w:r>
        <w:rPr>
          <w:noProof/>
        </w:rPr>
        <w:tab/>
        <w:t>192</w:t>
      </w:r>
    </w:p>
    <w:p w14:paraId="0CC21A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192</w:t>
      </w:r>
    </w:p>
    <w:p w14:paraId="0D7D845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4A.2.3.1.1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192</w:t>
      </w:r>
    </w:p>
    <w:p w14:paraId="234A0FC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4A.2.3.1.2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193</w:t>
      </w:r>
    </w:p>
    <w:p w14:paraId="6B4B7AB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4A.2.3.1.3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193</w:t>
      </w:r>
    </w:p>
    <w:p w14:paraId="49B088C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4A.2.3.1.4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193</w:t>
      </w:r>
    </w:p>
    <w:p w14:paraId="147B947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4A.2.3.1.5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193</w:t>
      </w:r>
    </w:p>
    <w:p w14:paraId="63FB0A6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Channel quality report for UE Category M1 in idle mode</w:t>
      </w:r>
      <w:r>
        <w:rPr>
          <w:noProof/>
        </w:rPr>
        <w:tab/>
        <w:t>195</w:t>
      </w:r>
    </w:p>
    <w:p w14:paraId="30CA9FE1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195</w:t>
      </w:r>
    </w:p>
    <w:p w14:paraId="686456C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</w:t>
      </w:r>
      <w:r>
        <w:rPr>
          <w:noProof/>
        </w:rPr>
        <w:tab/>
        <w:t>196</w:t>
      </w:r>
    </w:p>
    <w:p w14:paraId="6C60DFA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196</w:t>
      </w:r>
    </w:p>
    <w:p w14:paraId="5B7237E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196</w:t>
      </w:r>
    </w:p>
    <w:p w14:paraId="47D798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</w:t>
      </w:r>
      <w:r>
        <w:rPr>
          <w:noProof/>
        </w:rPr>
        <w:tab/>
        <w:t>196</w:t>
      </w:r>
    </w:p>
    <w:p w14:paraId="35030CF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196</w:t>
      </w:r>
    </w:p>
    <w:p w14:paraId="51155A1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196</w:t>
      </w:r>
    </w:p>
    <w:p w14:paraId="3B2DEF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</w:t>
      </w:r>
      <w:r>
        <w:rPr>
          <w:noProof/>
        </w:rPr>
        <w:tab/>
        <w:t>197</w:t>
      </w:r>
    </w:p>
    <w:p w14:paraId="6C4D0F0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(Void)</w:t>
      </w:r>
      <w:r>
        <w:rPr>
          <w:noProof/>
        </w:rPr>
        <w:tab/>
        <w:t>198</w:t>
      </w:r>
    </w:p>
    <w:p w14:paraId="6347637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(Void)</w:t>
      </w:r>
      <w:r>
        <w:rPr>
          <w:noProof/>
        </w:rPr>
        <w:tab/>
        <w:t>198</w:t>
      </w:r>
    </w:p>
    <w:p w14:paraId="44BF2B3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– FDD</w:t>
      </w:r>
      <w:r>
        <w:rPr>
          <w:noProof/>
        </w:rPr>
        <w:tab/>
        <w:t>198</w:t>
      </w:r>
    </w:p>
    <w:p w14:paraId="74E8A64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(Void)</w:t>
      </w:r>
      <w:r>
        <w:rPr>
          <w:noProof/>
        </w:rPr>
        <w:tab/>
        <w:t>198</w:t>
      </w:r>
    </w:p>
    <w:p w14:paraId="1C40DE5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lastRenderedPageBreak/>
        <w:t>5.1.2.3.2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(Void)</w:t>
      </w:r>
      <w:r>
        <w:rPr>
          <w:noProof/>
        </w:rPr>
        <w:tab/>
        <w:t>198</w:t>
      </w:r>
    </w:p>
    <w:p w14:paraId="7F9DBD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– TDD</w:t>
      </w:r>
      <w:r>
        <w:rPr>
          <w:noProof/>
        </w:rPr>
        <w:tab/>
        <w:t>198</w:t>
      </w:r>
    </w:p>
    <w:p w14:paraId="617B4C1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198</w:t>
      </w:r>
    </w:p>
    <w:p w14:paraId="5223B6F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198</w:t>
      </w:r>
    </w:p>
    <w:p w14:paraId="3F3032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HD–FDD</w:t>
      </w:r>
      <w:r>
        <w:rPr>
          <w:noProof/>
        </w:rPr>
        <w:tab/>
        <w:t>200</w:t>
      </w:r>
    </w:p>
    <w:p w14:paraId="371D685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200</w:t>
      </w:r>
    </w:p>
    <w:p w14:paraId="7E39843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200</w:t>
      </w:r>
    </w:p>
    <w:p w14:paraId="7F91EF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201</w:t>
      </w:r>
    </w:p>
    <w:p w14:paraId="1CAEF92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5.1.2.6.1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Handover delay</w:t>
      </w:r>
      <w:r>
        <w:rPr>
          <w:noProof/>
        </w:rPr>
        <w:tab/>
        <w:t>201</w:t>
      </w:r>
    </w:p>
    <w:p w14:paraId="7F98DF5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5.1.2.6.2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Measurement time</w:t>
      </w:r>
      <w:r>
        <w:rPr>
          <w:noProof/>
        </w:rPr>
        <w:tab/>
        <w:t>202</w:t>
      </w:r>
    </w:p>
    <w:p w14:paraId="26BE450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5.1.2.6.3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Preparation time</w:t>
      </w:r>
      <w:r>
        <w:rPr>
          <w:noProof/>
        </w:rPr>
        <w:tab/>
        <w:t>202</w:t>
      </w:r>
    </w:p>
    <w:p w14:paraId="6C6B381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5.1.2.6.4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Interruption time</w:t>
      </w:r>
      <w:r>
        <w:rPr>
          <w:noProof/>
        </w:rPr>
        <w:tab/>
        <w:t>202</w:t>
      </w:r>
    </w:p>
    <w:p w14:paraId="6854CC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202</w:t>
      </w:r>
    </w:p>
    <w:p w14:paraId="183784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203</w:t>
      </w:r>
    </w:p>
    <w:p w14:paraId="24E30F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203</w:t>
      </w:r>
    </w:p>
    <w:p w14:paraId="35D4664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203</w:t>
      </w:r>
    </w:p>
    <w:p w14:paraId="3065624E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to other RATs</w:t>
      </w:r>
      <w:r>
        <w:rPr>
          <w:noProof/>
        </w:rPr>
        <w:tab/>
        <w:t>203</w:t>
      </w:r>
    </w:p>
    <w:p w14:paraId="3C7905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- UTRAN FDD Handover</w:t>
      </w:r>
      <w:r>
        <w:rPr>
          <w:noProof/>
        </w:rPr>
        <w:tab/>
        <w:t>203</w:t>
      </w:r>
    </w:p>
    <w:p w14:paraId="09C1D9D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203</w:t>
      </w:r>
    </w:p>
    <w:p w14:paraId="6CCE1AB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203</w:t>
      </w:r>
    </w:p>
    <w:p w14:paraId="39E2C42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203</w:t>
      </w:r>
    </w:p>
    <w:p w14:paraId="4B8AF8E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- UTRAN TDD Handover</w:t>
      </w:r>
      <w:r>
        <w:rPr>
          <w:noProof/>
        </w:rPr>
        <w:tab/>
        <w:t>204</w:t>
      </w:r>
    </w:p>
    <w:p w14:paraId="2D7CC5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Introduction</w:t>
      </w:r>
      <w:r>
        <w:rPr>
          <w:noProof/>
        </w:rPr>
        <w:tab/>
        <w:t>204</w:t>
      </w:r>
    </w:p>
    <w:p w14:paraId="26B4E0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204</w:t>
      </w:r>
    </w:p>
    <w:p w14:paraId="0411081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204</w:t>
      </w:r>
    </w:p>
    <w:p w14:paraId="1C7010D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204</w:t>
      </w:r>
    </w:p>
    <w:p w14:paraId="124270E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- GSM Handover</w:t>
      </w:r>
      <w:r>
        <w:rPr>
          <w:noProof/>
        </w:rPr>
        <w:tab/>
        <w:t>205</w:t>
      </w:r>
    </w:p>
    <w:p w14:paraId="19F135B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205</w:t>
      </w:r>
    </w:p>
    <w:p w14:paraId="55A770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205</w:t>
      </w:r>
    </w:p>
    <w:p w14:paraId="13A1F35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205</w:t>
      </w:r>
    </w:p>
    <w:p w14:paraId="4701A37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205</w:t>
      </w:r>
    </w:p>
    <w:p w14:paraId="24E8783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- NR FR1 Handover</w:t>
      </w:r>
      <w:r>
        <w:rPr>
          <w:noProof/>
        </w:rPr>
        <w:tab/>
        <w:t>205</w:t>
      </w:r>
    </w:p>
    <w:p w14:paraId="05590F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Introduction</w:t>
      </w:r>
      <w:r>
        <w:rPr>
          <w:noProof/>
        </w:rPr>
        <w:tab/>
        <w:t>205</w:t>
      </w:r>
    </w:p>
    <w:p w14:paraId="44C0174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Handover delay</w:t>
      </w:r>
      <w:r>
        <w:rPr>
          <w:noProof/>
        </w:rPr>
        <w:tab/>
        <w:t>206</w:t>
      </w:r>
    </w:p>
    <w:p w14:paraId="184A80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Interruption time</w:t>
      </w:r>
      <w:r>
        <w:rPr>
          <w:noProof/>
        </w:rPr>
        <w:tab/>
        <w:t>206</w:t>
      </w:r>
    </w:p>
    <w:p w14:paraId="7D380E7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- NR FR1 Handover to target cell using CCA</w:t>
      </w:r>
      <w:r>
        <w:rPr>
          <w:noProof/>
        </w:rPr>
        <w:tab/>
        <w:t>206</w:t>
      </w:r>
    </w:p>
    <w:p w14:paraId="6A8F06D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Introduction</w:t>
      </w:r>
      <w:r>
        <w:rPr>
          <w:noProof/>
        </w:rPr>
        <w:tab/>
        <w:t>206</w:t>
      </w:r>
    </w:p>
    <w:p w14:paraId="0C05BD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Handover delay</w:t>
      </w:r>
      <w:r>
        <w:rPr>
          <w:noProof/>
        </w:rPr>
        <w:tab/>
        <w:t>207</w:t>
      </w:r>
    </w:p>
    <w:p w14:paraId="534659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Interruption time</w:t>
      </w:r>
      <w:r>
        <w:rPr>
          <w:noProof/>
        </w:rPr>
        <w:tab/>
        <w:t>207</w:t>
      </w:r>
    </w:p>
    <w:p w14:paraId="4CE8B22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5.3.4B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- NR FR1 Handover</w:t>
      </w:r>
      <w:r w:rsidRPr="00182D98">
        <w:rPr>
          <w:noProof/>
          <w:lang w:val="sv-SE" w:eastAsia="ko-KR"/>
        </w:rPr>
        <w:t xml:space="preserve"> for </w:t>
      </w:r>
      <w:r w:rsidRPr="00182D98">
        <w:rPr>
          <w:rFonts w:eastAsia="Malgun Gothic"/>
          <w:noProof/>
          <w:lang w:val="sv-SE"/>
        </w:rPr>
        <w:t>RedCap</w:t>
      </w:r>
      <w:r>
        <w:rPr>
          <w:noProof/>
        </w:rPr>
        <w:tab/>
        <w:t>208</w:t>
      </w:r>
    </w:p>
    <w:p w14:paraId="16066A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5.3.4B.1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Introduction</w:t>
      </w:r>
      <w:r>
        <w:rPr>
          <w:noProof/>
        </w:rPr>
        <w:tab/>
        <w:t>208</w:t>
      </w:r>
    </w:p>
    <w:p w14:paraId="0F310B3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5.3.4B.2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Requirements</w:t>
      </w:r>
      <w:r>
        <w:rPr>
          <w:noProof/>
        </w:rPr>
        <w:tab/>
        <w:t>208</w:t>
      </w:r>
    </w:p>
    <w:p w14:paraId="67881ED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FI"/>
        </w:rPr>
        <w:t>5.3.5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- NR FR2 Handover</w:t>
      </w:r>
      <w:r>
        <w:rPr>
          <w:noProof/>
        </w:rPr>
        <w:tab/>
        <w:t>208</w:t>
      </w:r>
    </w:p>
    <w:p w14:paraId="6C13DA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FI"/>
        </w:rPr>
        <w:t>5.3.5.1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Introduction</w:t>
      </w:r>
      <w:r>
        <w:rPr>
          <w:noProof/>
        </w:rPr>
        <w:tab/>
        <w:t>208</w:t>
      </w:r>
    </w:p>
    <w:p w14:paraId="50A3C40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Handover delay</w:t>
      </w:r>
      <w:r>
        <w:rPr>
          <w:noProof/>
        </w:rPr>
        <w:tab/>
        <w:t>208</w:t>
      </w:r>
    </w:p>
    <w:p w14:paraId="35A543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Interruption time</w:t>
      </w:r>
      <w:r>
        <w:rPr>
          <w:noProof/>
        </w:rPr>
        <w:tab/>
        <w:t>208</w:t>
      </w:r>
    </w:p>
    <w:p w14:paraId="201772A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to Non-3GPP RATs</w:t>
      </w:r>
      <w:r>
        <w:rPr>
          <w:noProof/>
        </w:rPr>
        <w:tab/>
        <w:t>209</w:t>
      </w:r>
    </w:p>
    <w:p w14:paraId="3E95446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HRPD Handover</w:t>
      </w:r>
      <w:r>
        <w:rPr>
          <w:noProof/>
        </w:rPr>
        <w:tab/>
        <w:t>209</w:t>
      </w:r>
    </w:p>
    <w:p w14:paraId="7F6E334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209</w:t>
      </w:r>
    </w:p>
    <w:p w14:paraId="41B2216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209</w:t>
      </w:r>
    </w:p>
    <w:p w14:paraId="69B85AE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209</w:t>
      </w:r>
    </w:p>
    <w:p w14:paraId="60857FF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– cdma2000 1X Handover</w:t>
      </w:r>
      <w:r>
        <w:rPr>
          <w:noProof/>
        </w:rPr>
        <w:tab/>
        <w:t>210</w:t>
      </w:r>
    </w:p>
    <w:p w14:paraId="7C8A9A8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Introduction</w:t>
      </w:r>
      <w:r>
        <w:rPr>
          <w:noProof/>
        </w:rPr>
        <w:tab/>
        <w:t>210</w:t>
      </w:r>
    </w:p>
    <w:p w14:paraId="6C56A2D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210</w:t>
      </w:r>
    </w:p>
    <w:p w14:paraId="52B26A6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210</w:t>
      </w:r>
    </w:p>
    <w:p w14:paraId="21A99A5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210</w:t>
      </w:r>
    </w:p>
    <w:p w14:paraId="02938F3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210</w:t>
      </w:r>
    </w:p>
    <w:p w14:paraId="71E9277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211</w:t>
      </w:r>
    </w:p>
    <w:p w14:paraId="189CB45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211</w:t>
      </w:r>
    </w:p>
    <w:p w14:paraId="4EBF349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211</w:t>
      </w:r>
    </w:p>
    <w:p w14:paraId="185052A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211</w:t>
      </w:r>
    </w:p>
    <w:p w14:paraId="5C8092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211</w:t>
      </w:r>
    </w:p>
    <w:p w14:paraId="4B91BD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5.5.2.3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212</w:t>
      </w:r>
    </w:p>
    <w:p w14:paraId="31287FC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212</w:t>
      </w:r>
    </w:p>
    <w:p w14:paraId="79BAF51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212</w:t>
      </w:r>
    </w:p>
    <w:p w14:paraId="145A7B7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212</w:t>
      </w:r>
    </w:p>
    <w:p w14:paraId="6E3EFF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212</w:t>
      </w:r>
    </w:p>
    <w:p w14:paraId="01D18DF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212</w:t>
      </w:r>
    </w:p>
    <w:p w14:paraId="5F3F096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212</w:t>
      </w:r>
    </w:p>
    <w:p w14:paraId="105981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213</w:t>
      </w:r>
    </w:p>
    <w:p w14:paraId="54C05F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213</w:t>
      </w:r>
    </w:p>
    <w:p w14:paraId="7312DC6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213</w:t>
      </w:r>
    </w:p>
    <w:p w14:paraId="359E90E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DAPS Handover</w:t>
      </w:r>
      <w:r>
        <w:rPr>
          <w:noProof/>
        </w:rPr>
        <w:tab/>
        <w:t>213</w:t>
      </w:r>
    </w:p>
    <w:p w14:paraId="1F2978A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213</w:t>
      </w:r>
    </w:p>
    <w:p w14:paraId="1505B7B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213</w:t>
      </w:r>
    </w:p>
    <w:p w14:paraId="1765D1A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</w:t>
      </w:r>
      <w:r>
        <w:rPr>
          <w:noProof/>
        </w:rPr>
        <w:tab/>
        <w:t>213</w:t>
      </w:r>
    </w:p>
    <w:p w14:paraId="3828DC4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213</w:t>
      </w:r>
    </w:p>
    <w:p w14:paraId="12970C6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214</w:t>
      </w:r>
    </w:p>
    <w:p w14:paraId="47C45E6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</w:t>
      </w:r>
      <w:r>
        <w:rPr>
          <w:noProof/>
        </w:rPr>
        <w:tab/>
        <w:t>214</w:t>
      </w:r>
    </w:p>
    <w:p w14:paraId="536687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</w:t>
      </w:r>
      <w:r>
        <w:rPr>
          <w:noProof/>
        </w:rPr>
        <w:tab/>
        <w:t>215</w:t>
      </w:r>
    </w:p>
    <w:p w14:paraId="1F591F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</w:t>
      </w:r>
      <w:r>
        <w:rPr>
          <w:noProof/>
        </w:rPr>
        <w:tab/>
        <w:t>215</w:t>
      </w:r>
    </w:p>
    <w:p w14:paraId="391B2AE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Handover with PSCell</w:t>
      </w:r>
      <w:r>
        <w:rPr>
          <w:noProof/>
        </w:rPr>
        <w:tab/>
        <w:t>215</w:t>
      </w:r>
    </w:p>
    <w:p w14:paraId="624A985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215</w:t>
      </w:r>
    </w:p>
    <w:p w14:paraId="62C438E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with PSCell Interruption time</w:t>
      </w:r>
      <w:r>
        <w:rPr>
          <w:noProof/>
        </w:rPr>
        <w:tab/>
        <w:t>215</w:t>
      </w:r>
    </w:p>
    <w:p w14:paraId="1CC8895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with PSCell - NR PSCell Changing Delay requirements</w:t>
      </w:r>
      <w:r>
        <w:rPr>
          <w:noProof/>
        </w:rPr>
        <w:tab/>
        <w:t>215</w:t>
      </w:r>
    </w:p>
    <w:p w14:paraId="544A36C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Handover with PSCell using CCA</w:t>
      </w:r>
      <w:r>
        <w:rPr>
          <w:noProof/>
        </w:rPr>
        <w:tab/>
        <w:t>216</w:t>
      </w:r>
    </w:p>
    <w:p w14:paraId="3E25795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216</w:t>
      </w:r>
    </w:p>
    <w:p w14:paraId="3EADE0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with PSCell – E-UTRA HO Interruption time</w:t>
      </w:r>
      <w:r>
        <w:rPr>
          <w:noProof/>
        </w:rPr>
        <w:tab/>
        <w:t>217</w:t>
      </w:r>
    </w:p>
    <w:p w14:paraId="2F8FD71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with PSCell - NR PSCell Change Delay requirements</w:t>
      </w:r>
      <w:r>
        <w:rPr>
          <w:noProof/>
        </w:rPr>
        <w:tab/>
        <w:t>217</w:t>
      </w:r>
    </w:p>
    <w:p w14:paraId="3C3B22DC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218</w:t>
      </w:r>
    </w:p>
    <w:p w14:paraId="43B530C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</w:t>
      </w:r>
      <w:r>
        <w:rPr>
          <w:noProof/>
        </w:rPr>
        <w:tab/>
        <w:t>218</w:t>
      </w:r>
    </w:p>
    <w:p w14:paraId="191D40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218</w:t>
      </w:r>
    </w:p>
    <w:p w14:paraId="124D96A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218</w:t>
      </w:r>
    </w:p>
    <w:p w14:paraId="45996B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218</w:t>
      </w:r>
    </w:p>
    <w:p w14:paraId="29D0DB9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219</w:t>
      </w:r>
    </w:p>
    <w:p w14:paraId="4C862F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219</w:t>
      </w:r>
    </w:p>
    <w:p w14:paraId="52D008A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219</w:t>
      </w:r>
    </w:p>
    <w:p w14:paraId="11E833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219</w:t>
      </w:r>
    </w:p>
    <w:p w14:paraId="1402F68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219</w:t>
      </w:r>
    </w:p>
    <w:p w14:paraId="50B7FEB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219</w:t>
      </w:r>
    </w:p>
    <w:p w14:paraId="3DB4A23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219</w:t>
      </w:r>
    </w:p>
    <w:p w14:paraId="55C077C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219</w:t>
      </w:r>
    </w:p>
    <w:p w14:paraId="53C06FB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219</w:t>
      </w:r>
    </w:p>
    <w:p w14:paraId="188B094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220</w:t>
      </w:r>
    </w:p>
    <w:p w14:paraId="28EF2F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220</w:t>
      </w:r>
    </w:p>
    <w:p w14:paraId="7AF470E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220</w:t>
      </w:r>
    </w:p>
    <w:p w14:paraId="0E9C592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220</w:t>
      </w:r>
    </w:p>
    <w:p w14:paraId="1F145A1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Cat-M1 UEs</w:t>
      </w:r>
      <w:r>
        <w:rPr>
          <w:noProof/>
        </w:rPr>
        <w:tab/>
        <w:t>220</w:t>
      </w:r>
    </w:p>
    <w:p w14:paraId="6AD053E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220</w:t>
      </w:r>
    </w:p>
    <w:p w14:paraId="552EDB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220</w:t>
      </w:r>
    </w:p>
    <w:p w14:paraId="01B2DAB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220</w:t>
      </w:r>
    </w:p>
    <w:p w14:paraId="457E05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220</w:t>
      </w:r>
    </w:p>
    <w:p w14:paraId="0EA81F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221</w:t>
      </w:r>
    </w:p>
    <w:p w14:paraId="62D45A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UTRAN TDD</w:t>
      </w:r>
      <w:r>
        <w:rPr>
          <w:noProof/>
        </w:rPr>
        <w:tab/>
        <w:t>221</w:t>
      </w:r>
    </w:p>
    <w:p w14:paraId="0793AB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222</w:t>
      </w:r>
    </w:p>
    <w:p w14:paraId="472F56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RRC connection release with redirection to NR </w:t>
      </w:r>
      <w:r w:rsidRPr="00182D98">
        <w:rPr>
          <w:noProof/>
          <w:lang w:val="en-US"/>
        </w:rPr>
        <w:t>carrier subject to CCA</w:t>
      </w:r>
      <w:r>
        <w:rPr>
          <w:noProof/>
        </w:rPr>
        <w:tab/>
        <w:t>222</w:t>
      </w:r>
    </w:p>
    <w:p w14:paraId="7E1B65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NR Redcap</w:t>
      </w:r>
      <w:r>
        <w:rPr>
          <w:noProof/>
        </w:rPr>
        <w:tab/>
        <w:t>224</w:t>
      </w:r>
    </w:p>
    <w:p w14:paraId="7C1D91A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225</w:t>
      </w:r>
    </w:p>
    <w:p w14:paraId="156ADE8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225</w:t>
      </w:r>
    </w:p>
    <w:p w14:paraId="3FE8004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225</w:t>
      </w:r>
    </w:p>
    <w:p w14:paraId="425F0A0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 for NB-IoT UEs</w:t>
      </w:r>
      <w:r>
        <w:rPr>
          <w:noProof/>
        </w:rPr>
        <w:tab/>
        <w:t>225</w:t>
      </w:r>
    </w:p>
    <w:p w14:paraId="5310291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225</w:t>
      </w:r>
    </w:p>
    <w:p w14:paraId="2E048DC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225</w:t>
      </w:r>
    </w:p>
    <w:p w14:paraId="7FBFD6E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6.5.2.1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225</w:t>
      </w:r>
    </w:p>
    <w:p w14:paraId="7DA3F3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226</w:t>
      </w:r>
    </w:p>
    <w:p w14:paraId="15C4F75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for UE category NB1</w:t>
      </w:r>
      <w:r>
        <w:rPr>
          <w:noProof/>
        </w:rPr>
        <w:tab/>
        <w:t>226</w:t>
      </w:r>
    </w:p>
    <w:p w14:paraId="4051BED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1B12153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227</w:t>
      </w:r>
    </w:p>
    <w:p w14:paraId="1FC4CF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227</w:t>
      </w:r>
    </w:p>
    <w:p w14:paraId="5C4BBB6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227</w:t>
      </w:r>
    </w:p>
    <w:p w14:paraId="6061F72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227</w:t>
      </w:r>
    </w:p>
    <w:p w14:paraId="2954442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227</w:t>
      </w:r>
    </w:p>
    <w:p w14:paraId="20C664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227</w:t>
      </w:r>
    </w:p>
    <w:p w14:paraId="75FB29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227</w:t>
      </w:r>
    </w:p>
    <w:p w14:paraId="3F7562C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228</w:t>
      </w:r>
    </w:p>
    <w:p w14:paraId="155B6FC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 for Cat-M1 UEs</w:t>
      </w:r>
      <w:r>
        <w:rPr>
          <w:noProof/>
        </w:rPr>
        <w:tab/>
        <w:t>228</w:t>
      </w:r>
    </w:p>
    <w:p w14:paraId="6FDC901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228</w:t>
      </w:r>
    </w:p>
    <w:p w14:paraId="7B91B2C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228</w:t>
      </w:r>
    </w:p>
    <w:p w14:paraId="1F845B1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228</w:t>
      </w:r>
    </w:p>
    <w:p w14:paraId="33A6DF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6.7.2.2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UE Re-establishment delay requirement for CEModeB</w:t>
      </w:r>
      <w:r>
        <w:rPr>
          <w:noProof/>
        </w:rPr>
        <w:tab/>
        <w:t>229</w:t>
      </w:r>
    </w:p>
    <w:p w14:paraId="23DB743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229</w:t>
      </w:r>
    </w:p>
    <w:p w14:paraId="3506918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229</w:t>
      </w:r>
    </w:p>
    <w:p w14:paraId="580A250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230</w:t>
      </w:r>
    </w:p>
    <w:p w14:paraId="183AC1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230</w:t>
      </w:r>
    </w:p>
    <w:p w14:paraId="2124DEA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230</w:t>
      </w:r>
    </w:p>
    <w:p w14:paraId="1E7F114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230</w:t>
      </w:r>
    </w:p>
    <w:p w14:paraId="0BC68B6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230</w:t>
      </w:r>
    </w:p>
    <w:p w14:paraId="5ADE3073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231</w:t>
      </w:r>
    </w:p>
    <w:p w14:paraId="18F5A3A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231</w:t>
      </w:r>
    </w:p>
    <w:p w14:paraId="22947C3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Introduction</w:t>
      </w:r>
      <w:r>
        <w:rPr>
          <w:noProof/>
        </w:rPr>
        <w:tab/>
        <w:t>231</w:t>
      </w:r>
    </w:p>
    <w:p w14:paraId="356DFA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Requirements</w:t>
      </w:r>
      <w:r>
        <w:rPr>
          <w:noProof/>
        </w:rPr>
        <w:tab/>
        <w:t>232</w:t>
      </w:r>
    </w:p>
    <w:p w14:paraId="571FE8F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233</w:t>
      </w:r>
    </w:p>
    <w:p w14:paraId="7E3A51A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3.7.0"/>
          <w:noProof/>
        </w:rPr>
        <w:t>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3.7.0"/>
          <w:noProof/>
        </w:rPr>
        <w:t>Introduction</w:t>
      </w:r>
      <w:r>
        <w:rPr>
          <w:noProof/>
        </w:rPr>
        <w:tab/>
        <w:t>233</w:t>
      </w:r>
    </w:p>
    <w:p w14:paraId="1E5B7DC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3.7.0"/>
          <w:noProof/>
        </w:rPr>
        <w:t>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3.7.0"/>
          <w:noProof/>
        </w:rPr>
        <w:t>Requirements</w:t>
      </w:r>
      <w:r>
        <w:rPr>
          <w:noProof/>
        </w:rPr>
        <w:tab/>
        <w:t>233</w:t>
      </w:r>
    </w:p>
    <w:p w14:paraId="36F472B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233</w:t>
      </w:r>
    </w:p>
    <w:p w14:paraId="5AE0A36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3.7.0"/>
          <w:noProof/>
        </w:rPr>
        <w:t>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3.7.0"/>
          <w:noProof/>
        </w:rPr>
        <w:t>Introduction</w:t>
      </w:r>
      <w:r>
        <w:rPr>
          <w:noProof/>
        </w:rPr>
        <w:tab/>
        <w:t>233</w:t>
      </w:r>
    </w:p>
    <w:p w14:paraId="76E97B9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233</w:t>
      </w:r>
    </w:p>
    <w:p w14:paraId="7637FD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?? ??"/>
          <w:noProof/>
        </w:rPr>
        <w:t>Timing Advance adjustment delay</w:t>
      </w:r>
      <w:r>
        <w:rPr>
          <w:noProof/>
        </w:rPr>
        <w:tab/>
        <w:t>233</w:t>
      </w:r>
    </w:p>
    <w:p w14:paraId="5D0B55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234</w:t>
      </w:r>
    </w:p>
    <w:p w14:paraId="16DAE06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Cell phase synchronization accuracy (TDD)</w:t>
      </w:r>
      <w:r>
        <w:rPr>
          <w:noProof/>
        </w:rPr>
        <w:tab/>
        <w:t>234</w:t>
      </w:r>
    </w:p>
    <w:p w14:paraId="65DF499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Definition</w:t>
      </w:r>
      <w:r>
        <w:rPr>
          <w:noProof/>
        </w:rPr>
        <w:tab/>
        <w:t>234</w:t>
      </w:r>
    </w:p>
    <w:p w14:paraId="42165FC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Minimum requirements</w:t>
      </w:r>
      <w:r>
        <w:rPr>
          <w:noProof/>
        </w:rPr>
        <w:tab/>
        <w:t>234</w:t>
      </w:r>
    </w:p>
    <w:p w14:paraId="6F65F55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235</w:t>
      </w:r>
    </w:p>
    <w:p w14:paraId="358106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31F4B97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235</w:t>
      </w:r>
    </w:p>
    <w:p w14:paraId="147B3F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Synchronized E-UTRAN</w:t>
      </w:r>
      <w:r>
        <w:rPr>
          <w:noProof/>
        </w:rPr>
        <w:tab/>
        <w:t>235</w:t>
      </w:r>
    </w:p>
    <w:p w14:paraId="573E145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Non-Synchronized E-UTRAN</w:t>
      </w:r>
      <w:r>
        <w:rPr>
          <w:noProof/>
        </w:rPr>
        <w:tab/>
        <w:t>235</w:t>
      </w:r>
    </w:p>
    <w:p w14:paraId="039F273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235</w:t>
      </w:r>
    </w:p>
    <w:p w14:paraId="0BB072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3.7.0"/>
          <w:noProof/>
        </w:rPr>
        <w:t>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3.7.0"/>
          <w:noProof/>
        </w:rPr>
        <w:t>Introduction</w:t>
      </w:r>
      <w:r>
        <w:rPr>
          <w:noProof/>
        </w:rPr>
        <w:tab/>
        <w:t>235</w:t>
      </w:r>
    </w:p>
    <w:p w14:paraId="0B2471B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237</w:t>
      </w:r>
    </w:p>
    <w:p w14:paraId="102B20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237</w:t>
      </w:r>
    </w:p>
    <w:p w14:paraId="617FDA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237</w:t>
      </w:r>
    </w:p>
    <w:p w14:paraId="00F468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239</w:t>
      </w:r>
    </w:p>
    <w:p w14:paraId="3B6641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239</w:t>
      </w:r>
    </w:p>
    <w:p w14:paraId="5CFB90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239</w:t>
      </w:r>
    </w:p>
    <w:p w14:paraId="39F61D3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239</w:t>
      </w:r>
    </w:p>
    <w:p w14:paraId="31CAAE2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4786EC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240</w:t>
      </w:r>
    </w:p>
    <w:p w14:paraId="1E3917E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241</w:t>
      </w:r>
    </w:p>
    <w:p w14:paraId="0F56AEF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242</w:t>
      </w:r>
    </w:p>
    <w:p w14:paraId="0B822B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243</w:t>
      </w:r>
    </w:p>
    <w:p w14:paraId="1BDD897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244</w:t>
      </w:r>
    </w:p>
    <w:p w14:paraId="1CEF287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245</w:t>
      </w:r>
    </w:p>
    <w:p w14:paraId="1DF04AB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246</w:t>
      </w:r>
    </w:p>
    <w:p w14:paraId="266E9D5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246</w:t>
      </w:r>
    </w:p>
    <w:p w14:paraId="7C96735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246</w:t>
      </w:r>
    </w:p>
    <w:p w14:paraId="32D4741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247</w:t>
      </w:r>
    </w:p>
    <w:p w14:paraId="1B75ED3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 with Multiple Downlink SCells under Frame Structure 3</w:t>
      </w:r>
      <w:r>
        <w:rPr>
          <w:noProof/>
        </w:rPr>
        <w:tab/>
        <w:t>248</w:t>
      </w:r>
    </w:p>
    <w:p w14:paraId="161A61E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 with Multiple Downlink SCells under Frame Structure 3</w:t>
      </w:r>
      <w:r>
        <w:rPr>
          <w:noProof/>
        </w:rPr>
        <w:tab/>
        <w:t>249</w:t>
      </w:r>
    </w:p>
    <w:p w14:paraId="0D2A854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249</w:t>
      </w:r>
    </w:p>
    <w:p w14:paraId="3346DA2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251</w:t>
      </w:r>
    </w:p>
    <w:p w14:paraId="402B748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251</w:t>
      </w:r>
    </w:p>
    <w:p w14:paraId="5E21B2D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253</w:t>
      </w:r>
    </w:p>
    <w:p w14:paraId="4DD68F2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253</w:t>
      </w:r>
    </w:p>
    <w:p w14:paraId="3B3E11E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255</w:t>
      </w:r>
    </w:p>
    <w:p w14:paraId="57426D4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257</w:t>
      </w:r>
    </w:p>
    <w:p w14:paraId="2A669E1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257</w:t>
      </w:r>
    </w:p>
    <w:p w14:paraId="3DCB069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257</w:t>
      </w:r>
    </w:p>
    <w:p w14:paraId="30C961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257</w:t>
      </w:r>
    </w:p>
    <w:p w14:paraId="38C126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257</w:t>
      </w:r>
    </w:p>
    <w:p w14:paraId="64EF56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257</w:t>
      </w:r>
    </w:p>
    <w:p w14:paraId="4CCC5C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258</w:t>
      </w:r>
    </w:p>
    <w:p w14:paraId="570625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258</w:t>
      </w:r>
    </w:p>
    <w:p w14:paraId="21DB2D6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258</w:t>
      </w:r>
    </w:p>
    <w:p w14:paraId="706A5F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258</w:t>
      </w:r>
    </w:p>
    <w:p w14:paraId="3BE268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258</w:t>
      </w:r>
    </w:p>
    <w:p w14:paraId="77DCEE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259</w:t>
      </w:r>
    </w:p>
    <w:p w14:paraId="71B587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260</w:t>
      </w:r>
    </w:p>
    <w:p w14:paraId="5C0EAB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RSSI measurements on one SCC under Frame Structure 3</w:t>
      </w:r>
      <w:r>
        <w:rPr>
          <w:noProof/>
        </w:rPr>
        <w:tab/>
        <w:t>260</w:t>
      </w:r>
    </w:p>
    <w:p w14:paraId="39E664F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RSSI measurements on multiple SCCs under Frame Structure 3</w:t>
      </w:r>
      <w:r>
        <w:rPr>
          <w:noProof/>
        </w:rPr>
        <w:tab/>
        <w:t>260</w:t>
      </w:r>
    </w:p>
    <w:p w14:paraId="56BBFE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Interruptions at </w:t>
      </w:r>
      <w:r w:rsidRPr="00182D98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261</w:t>
      </w:r>
    </w:p>
    <w:p w14:paraId="051578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262</w:t>
      </w:r>
    </w:p>
    <w:p w14:paraId="23B4EB6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262</w:t>
      </w:r>
    </w:p>
    <w:p w14:paraId="6EB7A88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262</w:t>
      </w:r>
    </w:p>
    <w:p w14:paraId="16CA3D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262</w:t>
      </w:r>
    </w:p>
    <w:p w14:paraId="67980A6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263</w:t>
      </w:r>
    </w:p>
    <w:p w14:paraId="4ED415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263</w:t>
      </w:r>
    </w:p>
    <w:p w14:paraId="39476B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263</w:t>
      </w:r>
    </w:p>
    <w:p w14:paraId="0400DE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263</w:t>
      </w:r>
    </w:p>
    <w:p w14:paraId="3056C60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264</w:t>
      </w:r>
    </w:p>
    <w:p w14:paraId="0BF8925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264</w:t>
      </w:r>
    </w:p>
    <w:p w14:paraId="5A125D6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264</w:t>
      </w:r>
    </w:p>
    <w:p w14:paraId="0D9738A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264</w:t>
      </w:r>
    </w:p>
    <w:p w14:paraId="7D65238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265</w:t>
      </w:r>
    </w:p>
    <w:p w14:paraId="2C10C91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265</w:t>
      </w:r>
    </w:p>
    <w:p w14:paraId="1B0013B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6D00ED1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265</w:t>
      </w:r>
    </w:p>
    <w:p w14:paraId="5795034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265</w:t>
      </w:r>
    </w:p>
    <w:p w14:paraId="0AAC30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265</w:t>
      </w:r>
    </w:p>
    <w:p w14:paraId="0ABB90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266</w:t>
      </w:r>
    </w:p>
    <w:p w14:paraId="589BBB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266</w:t>
      </w:r>
    </w:p>
    <w:p w14:paraId="696D774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UE Category 0</w:t>
      </w:r>
      <w:r>
        <w:rPr>
          <w:noProof/>
        </w:rPr>
        <w:tab/>
        <w:t>267</w:t>
      </w:r>
    </w:p>
    <w:p w14:paraId="2786A84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3.7.0"/>
          <w:noProof/>
        </w:rPr>
        <w:t>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3.7.0"/>
          <w:noProof/>
        </w:rPr>
        <w:t>Introduction</w:t>
      </w:r>
      <w:r>
        <w:rPr>
          <w:noProof/>
        </w:rPr>
        <w:tab/>
        <w:t>267</w:t>
      </w:r>
    </w:p>
    <w:p w14:paraId="73F192F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FD-FDD and TDD</w:t>
      </w:r>
      <w:r>
        <w:rPr>
          <w:noProof/>
        </w:rPr>
        <w:tab/>
        <w:t>268</w:t>
      </w:r>
    </w:p>
    <w:p w14:paraId="159EEC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7.11.2.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268</w:t>
      </w:r>
    </w:p>
    <w:p w14:paraId="0CE04F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7.11.2.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269</w:t>
      </w:r>
    </w:p>
    <w:p w14:paraId="144E86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7.11.2.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269</w:t>
      </w:r>
    </w:p>
    <w:p w14:paraId="239913A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HD-FDD</w:t>
      </w:r>
      <w:r>
        <w:rPr>
          <w:noProof/>
        </w:rPr>
        <w:tab/>
        <w:t>270</w:t>
      </w:r>
    </w:p>
    <w:p w14:paraId="42946E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7.11.</w:t>
      </w:r>
      <w:r>
        <w:rPr>
          <w:noProof/>
        </w:rPr>
        <w:t>3</w:t>
      </w:r>
      <w:r w:rsidRPr="00182D98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270</w:t>
      </w:r>
    </w:p>
    <w:p w14:paraId="535558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7.11.</w:t>
      </w:r>
      <w:r>
        <w:rPr>
          <w:noProof/>
        </w:rPr>
        <w:t>3</w:t>
      </w:r>
      <w:r w:rsidRPr="00182D98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270</w:t>
      </w:r>
    </w:p>
    <w:p w14:paraId="0C2382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7.11.3.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271</w:t>
      </w:r>
    </w:p>
    <w:p w14:paraId="4958C44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Dual Connectivity</w:t>
      </w:r>
      <w:r>
        <w:rPr>
          <w:noProof/>
        </w:rPr>
        <w:tab/>
        <w:t>271</w:t>
      </w:r>
    </w:p>
    <w:p w14:paraId="6D6F59D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63D6A32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271</w:t>
      </w:r>
    </w:p>
    <w:p w14:paraId="3C3F3B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271</w:t>
      </w:r>
    </w:p>
    <w:p w14:paraId="60E17A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271</w:t>
      </w:r>
    </w:p>
    <w:p w14:paraId="45329B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272</w:t>
      </w:r>
    </w:p>
    <w:p w14:paraId="417A6D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272</w:t>
      </w:r>
    </w:p>
    <w:p w14:paraId="10B9F3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272</w:t>
      </w:r>
    </w:p>
    <w:p w14:paraId="48B374F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273</w:t>
      </w:r>
    </w:p>
    <w:p w14:paraId="279B23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273</w:t>
      </w:r>
    </w:p>
    <w:p w14:paraId="05B1150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Cell phase synchronization accuracy (Synchronized mode of dual connectivity)</w:t>
      </w:r>
      <w:r>
        <w:rPr>
          <w:noProof/>
        </w:rPr>
        <w:tab/>
        <w:t>274</w:t>
      </w:r>
    </w:p>
    <w:p w14:paraId="757F5CD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7.13.1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Definition</w:t>
      </w:r>
      <w:r>
        <w:rPr>
          <w:noProof/>
        </w:rPr>
        <w:tab/>
        <w:t>274</w:t>
      </w:r>
    </w:p>
    <w:p w14:paraId="321A8F8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7.13.2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Minimum requirements</w:t>
      </w:r>
      <w:r>
        <w:rPr>
          <w:noProof/>
        </w:rPr>
        <w:tab/>
        <w:t>274</w:t>
      </w:r>
    </w:p>
    <w:p w14:paraId="4000469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Addition and Release Delay for E-UTRA Dual Connectivity</w:t>
      </w:r>
      <w:r>
        <w:rPr>
          <w:noProof/>
        </w:rPr>
        <w:tab/>
        <w:t>274</w:t>
      </w:r>
    </w:p>
    <w:p w14:paraId="65A0086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274</w:t>
      </w:r>
    </w:p>
    <w:p w14:paraId="4770696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274</w:t>
      </w:r>
    </w:p>
    <w:p w14:paraId="3E88A7E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Release Delay Requirement</w:t>
      </w:r>
      <w:r>
        <w:rPr>
          <w:noProof/>
        </w:rPr>
        <w:tab/>
        <w:t>275</w:t>
      </w:r>
    </w:p>
    <w:p w14:paraId="1B9D283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275</w:t>
      </w:r>
    </w:p>
    <w:p w14:paraId="771BEE9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275</w:t>
      </w:r>
    </w:p>
    <w:p w14:paraId="059DDED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275</w:t>
      </w:r>
    </w:p>
    <w:p w14:paraId="1479D36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275</w:t>
      </w:r>
    </w:p>
    <w:p w14:paraId="20B05B0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275</w:t>
      </w:r>
    </w:p>
    <w:p w14:paraId="28A10D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275</w:t>
      </w:r>
    </w:p>
    <w:p w14:paraId="458A58E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UE transmission timing</w:t>
      </w:r>
      <w:r>
        <w:rPr>
          <w:noProof/>
        </w:rPr>
        <w:tab/>
        <w:t>275</w:t>
      </w:r>
    </w:p>
    <w:p w14:paraId="6780EDD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276</w:t>
      </w:r>
    </w:p>
    <w:p w14:paraId="5830D76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276</w:t>
      </w:r>
    </w:p>
    <w:p w14:paraId="64C447C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ProSe</w:t>
      </w:r>
      <w:r>
        <w:rPr>
          <w:noProof/>
        </w:rPr>
        <w:tab/>
        <w:t>276</w:t>
      </w:r>
    </w:p>
    <w:p w14:paraId="5902BA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276</w:t>
      </w:r>
    </w:p>
    <w:p w14:paraId="58C4D0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277</w:t>
      </w:r>
    </w:p>
    <w:p w14:paraId="1175B3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277</w:t>
      </w:r>
    </w:p>
    <w:p w14:paraId="6B8106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277</w:t>
      </w:r>
    </w:p>
    <w:p w14:paraId="4FDDEDA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278</w:t>
      </w:r>
    </w:p>
    <w:p w14:paraId="0FF3382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278</w:t>
      </w:r>
    </w:p>
    <w:p w14:paraId="00BDD5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278</w:t>
      </w:r>
    </w:p>
    <w:p w14:paraId="0DBF3A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278</w:t>
      </w:r>
    </w:p>
    <w:p w14:paraId="7C3594A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279</w:t>
      </w:r>
    </w:p>
    <w:p w14:paraId="2E94ABD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7.16.6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279</w:t>
      </w:r>
    </w:p>
    <w:p w14:paraId="1890246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279</w:t>
      </w:r>
    </w:p>
    <w:p w14:paraId="6CD155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279</w:t>
      </w:r>
    </w:p>
    <w:p w14:paraId="35BA2C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280</w:t>
      </w:r>
    </w:p>
    <w:p w14:paraId="425369B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150A57A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280</w:t>
      </w:r>
    </w:p>
    <w:p w14:paraId="48D1B64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280</w:t>
      </w:r>
    </w:p>
    <w:p w14:paraId="3049968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UE Category M1</w:t>
      </w:r>
      <w:r>
        <w:rPr>
          <w:noProof/>
        </w:rPr>
        <w:tab/>
        <w:t>280</w:t>
      </w:r>
    </w:p>
    <w:p w14:paraId="121FCA3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3.7.0"/>
          <w:noProof/>
        </w:rPr>
        <w:t>7.19.1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3.7.0"/>
          <w:noProof/>
        </w:rPr>
        <w:t>Introduction</w:t>
      </w:r>
      <w:r>
        <w:rPr>
          <w:noProof/>
        </w:rPr>
        <w:tab/>
        <w:t>280</w:t>
      </w:r>
    </w:p>
    <w:p w14:paraId="689DD41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FD-FDD and TDD CE mode A</w:t>
      </w:r>
      <w:r>
        <w:rPr>
          <w:noProof/>
        </w:rPr>
        <w:tab/>
        <w:t>281</w:t>
      </w:r>
    </w:p>
    <w:p w14:paraId="09DF03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282</w:t>
      </w:r>
    </w:p>
    <w:p w14:paraId="4B87AB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283</w:t>
      </w:r>
    </w:p>
    <w:p w14:paraId="2EB831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284</w:t>
      </w:r>
    </w:p>
    <w:p w14:paraId="6B3E00C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HD-FDD with CE mode A</w:t>
      </w:r>
      <w:r>
        <w:rPr>
          <w:noProof/>
        </w:rPr>
        <w:tab/>
        <w:t>284</w:t>
      </w:r>
    </w:p>
    <w:p w14:paraId="44B0E2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</w:t>
      </w:r>
      <w:r>
        <w:rPr>
          <w:noProof/>
        </w:rPr>
        <w:t>3</w:t>
      </w:r>
      <w:r w:rsidRPr="00182D98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285</w:t>
      </w:r>
    </w:p>
    <w:p w14:paraId="50F507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</w:t>
      </w:r>
      <w:r>
        <w:rPr>
          <w:noProof/>
        </w:rPr>
        <w:t>3</w:t>
      </w:r>
      <w:r w:rsidRPr="00182D98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285</w:t>
      </w:r>
    </w:p>
    <w:p w14:paraId="633ECD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286</w:t>
      </w:r>
    </w:p>
    <w:p w14:paraId="7B6BA5C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FD-FDD and TDD with CE mode B</w:t>
      </w:r>
      <w:r>
        <w:rPr>
          <w:noProof/>
        </w:rPr>
        <w:tab/>
        <w:t>286</w:t>
      </w:r>
    </w:p>
    <w:p w14:paraId="6BC3494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288</w:t>
      </w:r>
    </w:p>
    <w:p w14:paraId="3DDF63B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7.19.4.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289</w:t>
      </w:r>
    </w:p>
    <w:p w14:paraId="3E022A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290</w:t>
      </w:r>
    </w:p>
    <w:p w14:paraId="74382A3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HD-FDD with CE mode B</w:t>
      </w:r>
      <w:r>
        <w:rPr>
          <w:noProof/>
        </w:rPr>
        <w:tab/>
        <w:t>290</w:t>
      </w:r>
    </w:p>
    <w:p w14:paraId="29B949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</w:t>
      </w:r>
      <w:r>
        <w:rPr>
          <w:noProof/>
        </w:rPr>
        <w:t>5</w:t>
      </w:r>
      <w:r w:rsidRPr="00182D98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290</w:t>
      </w:r>
    </w:p>
    <w:p w14:paraId="444341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</w:t>
      </w:r>
      <w:r>
        <w:rPr>
          <w:noProof/>
        </w:rPr>
        <w:t>5</w:t>
      </w:r>
      <w:r w:rsidRPr="00182D98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291</w:t>
      </w:r>
    </w:p>
    <w:p w14:paraId="6332CA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7.19.5.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292</w:t>
      </w:r>
    </w:p>
    <w:p w14:paraId="2EA15F0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NB-IoT</w:t>
      </w:r>
      <w:r>
        <w:rPr>
          <w:noProof/>
        </w:rPr>
        <w:tab/>
        <w:t>292</w:t>
      </w:r>
    </w:p>
    <w:p w14:paraId="7FC7DF6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292</w:t>
      </w:r>
    </w:p>
    <w:p w14:paraId="31D1FA9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292</w:t>
      </w:r>
    </w:p>
    <w:p w14:paraId="5F871EB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293</w:t>
      </w:r>
    </w:p>
    <w:p w14:paraId="5DB129B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709B35C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293</w:t>
      </w:r>
    </w:p>
    <w:p w14:paraId="0D6A6E9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for NB-IoT</w:t>
      </w:r>
      <w:r>
        <w:rPr>
          <w:noProof/>
        </w:rPr>
        <w:tab/>
        <w:t>293</w:t>
      </w:r>
    </w:p>
    <w:p w14:paraId="4720FD9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57ADF4F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293</w:t>
      </w:r>
    </w:p>
    <w:p w14:paraId="479C1A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7.22.2.1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?? ??"/>
          <w:noProof/>
        </w:rPr>
        <w:t>Timing Advance adjustment delay</w:t>
      </w:r>
      <w:r>
        <w:rPr>
          <w:noProof/>
        </w:rPr>
        <w:tab/>
        <w:t>293</w:t>
      </w:r>
    </w:p>
    <w:p w14:paraId="4AB447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293</w:t>
      </w:r>
    </w:p>
    <w:p w14:paraId="012CB73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Category NB1 UE</w:t>
      </w:r>
      <w:r>
        <w:rPr>
          <w:noProof/>
        </w:rPr>
        <w:tab/>
        <w:t>293</w:t>
      </w:r>
    </w:p>
    <w:p w14:paraId="2B7E918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31A0BC6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294</w:t>
      </w:r>
    </w:p>
    <w:p w14:paraId="7E67DB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7.23.2.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294</w:t>
      </w:r>
    </w:p>
    <w:p w14:paraId="716147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7.23.2.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295</w:t>
      </w:r>
    </w:p>
    <w:p w14:paraId="3BEFAF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7.23.2.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295</w:t>
      </w:r>
    </w:p>
    <w:p w14:paraId="7533D76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295</w:t>
      </w:r>
    </w:p>
    <w:p w14:paraId="60DBED9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7036FC9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296</w:t>
      </w:r>
    </w:p>
    <w:p w14:paraId="0885304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phase synchronization accuracy for MBMS services (FDD)</w:t>
      </w:r>
      <w:r>
        <w:rPr>
          <w:noProof/>
        </w:rPr>
        <w:tab/>
        <w:t>296</w:t>
      </w:r>
    </w:p>
    <w:p w14:paraId="789A04B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</w:t>
      </w:r>
      <w:r>
        <w:rPr>
          <w:noProof/>
        </w:rPr>
        <w:tab/>
        <w:t>296</w:t>
      </w:r>
    </w:p>
    <w:p w14:paraId="47B389B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7.25.2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Minimum requirements</w:t>
      </w:r>
      <w:r>
        <w:rPr>
          <w:noProof/>
        </w:rPr>
        <w:tab/>
        <w:t>297</w:t>
      </w:r>
    </w:p>
    <w:p w14:paraId="4DB6218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7.26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297</w:t>
      </w:r>
    </w:p>
    <w:p w14:paraId="5F31AD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297</w:t>
      </w:r>
    </w:p>
    <w:p w14:paraId="0FEB6F6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297</w:t>
      </w:r>
    </w:p>
    <w:p w14:paraId="561D0B9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 for category M1</w:t>
      </w:r>
      <w:r>
        <w:rPr>
          <w:noProof/>
        </w:rPr>
        <w:tab/>
        <w:t>297</w:t>
      </w:r>
    </w:p>
    <w:p w14:paraId="3351BB6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3.7.0"/>
          <w:noProof/>
        </w:rPr>
        <w:t>7.27.1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3.7.0"/>
          <w:noProof/>
        </w:rPr>
        <w:t>Introduction</w:t>
      </w:r>
      <w:r>
        <w:rPr>
          <w:noProof/>
        </w:rPr>
        <w:tab/>
        <w:t>297</w:t>
      </w:r>
    </w:p>
    <w:p w14:paraId="618E3BD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3.7.0"/>
          <w:noProof/>
        </w:rPr>
        <w:t>7.27.2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3.7.0"/>
          <w:noProof/>
        </w:rPr>
        <w:t>Requirements</w:t>
      </w:r>
      <w:r>
        <w:rPr>
          <w:noProof/>
        </w:rPr>
        <w:tab/>
        <w:t>297</w:t>
      </w:r>
    </w:p>
    <w:p w14:paraId="2899E15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298</w:t>
      </w:r>
    </w:p>
    <w:p w14:paraId="3266E90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3.7.0"/>
          <w:noProof/>
        </w:rPr>
        <w:t>7.28.1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3.7.0"/>
          <w:noProof/>
        </w:rPr>
        <w:t>Introduction</w:t>
      </w:r>
      <w:r>
        <w:rPr>
          <w:noProof/>
        </w:rPr>
        <w:tab/>
        <w:t>298</w:t>
      </w:r>
    </w:p>
    <w:p w14:paraId="310769C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298</w:t>
      </w:r>
    </w:p>
    <w:p w14:paraId="0471807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298</w:t>
      </w:r>
    </w:p>
    <w:p w14:paraId="1159024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1EBA5E5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298</w:t>
      </w:r>
    </w:p>
    <w:p w14:paraId="6EC176E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298</w:t>
      </w:r>
    </w:p>
    <w:p w14:paraId="0EFAA90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41340F6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298</w:t>
      </w:r>
    </w:p>
    <w:p w14:paraId="053F6DF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Addition and Release Delay for E-UTRA - NR Dual Connectivity</w:t>
      </w:r>
      <w:r>
        <w:rPr>
          <w:noProof/>
        </w:rPr>
        <w:tab/>
        <w:t>298</w:t>
      </w:r>
    </w:p>
    <w:p w14:paraId="6D6A28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1CABD6F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299</w:t>
      </w:r>
    </w:p>
    <w:p w14:paraId="076215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299</w:t>
      </w:r>
    </w:p>
    <w:p w14:paraId="58CC69F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Addition and Release Delay of NR PSCell Operating with CCA for E-UTRA - NR Dual Connectivity</w:t>
      </w:r>
      <w:r>
        <w:rPr>
          <w:noProof/>
        </w:rPr>
        <w:tab/>
        <w:t>300</w:t>
      </w:r>
    </w:p>
    <w:p w14:paraId="350A98E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7297A94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300</w:t>
      </w:r>
    </w:p>
    <w:p w14:paraId="3F461C2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301</w:t>
      </w:r>
    </w:p>
    <w:p w14:paraId="7FB3CF4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EN-DC</w:t>
      </w:r>
      <w:r>
        <w:rPr>
          <w:noProof/>
        </w:rPr>
        <w:tab/>
        <w:t>301</w:t>
      </w:r>
    </w:p>
    <w:p w14:paraId="3023A3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301</w:t>
      </w:r>
    </w:p>
    <w:p w14:paraId="62563E8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302</w:t>
      </w:r>
    </w:p>
    <w:p w14:paraId="21A9AE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302</w:t>
      </w:r>
    </w:p>
    <w:p w14:paraId="059020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302</w:t>
      </w:r>
    </w:p>
    <w:p w14:paraId="053324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302</w:t>
      </w:r>
    </w:p>
    <w:p w14:paraId="15F8F6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302</w:t>
      </w:r>
    </w:p>
    <w:p w14:paraId="0B1693C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302</w:t>
      </w:r>
    </w:p>
    <w:p w14:paraId="7C3000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303</w:t>
      </w:r>
    </w:p>
    <w:p w14:paraId="58A3305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303</w:t>
      </w:r>
    </w:p>
    <w:p w14:paraId="0781930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303</w:t>
      </w:r>
    </w:p>
    <w:p w14:paraId="10F25A3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303</w:t>
      </w:r>
    </w:p>
    <w:p w14:paraId="3C7B042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304</w:t>
      </w:r>
    </w:p>
    <w:p w14:paraId="565B64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304</w:t>
      </w:r>
    </w:p>
    <w:p w14:paraId="0B1CE1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305</w:t>
      </w:r>
    </w:p>
    <w:p w14:paraId="6DF7C5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305</w:t>
      </w:r>
    </w:p>
    <w:p w14:paraId="556C41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305</w:t>
      </w:r>
    </w:p>
    <w:p w14:paraId="352291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305</w:t>
      </w:r>
    </w:p>
    <w:p w14:paraId="0A2D26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305</w:t>
      </w:r>
    </w:p>
    <w:p w14:paraId="011E08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7.32.2.13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305</w:t>
      </w:r>
    </w:p>
    <w:p w14:paraId="783433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306</w:t>
      </w:r>
    </w:p>
    <w:p w14:paraId="0596597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306</w:t>
      </w:r>
    </w:p>
    <w:p w14:paraId="73F2884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307</w:t>
      </w:r>
    </w:p>
    <w:p w14:paraId="3A634DD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307</w:t>
      </w:r>
    </w:p>
    <w:p w14:paraId="0EAEB5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307</w:t>
      </w:r>
    </w:p>
    <w:p w14:paraId="5F8090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308</w:t>
      </w:r>
    </w:p>
    <w:p w14:paraId="623CE5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308</w:t>
      </w:r>
    </w:p>
    <w:p w14:paraId="5540D0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fast SCell activation/deactivation</w:t>
      </w:r>
      <w:r>
        <w:rPr>
          <w:noProof/>
        </w:rPr>
        <w:tab/>
        <w:t>308</w:t>
      </w:r>
    </w:p>
    <w:p w14:paraId="3290BD9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7.32.2.20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Interruptions due to RRM measurements on deactivated NR SCG</w:t>
      </w:r>
      <w:r>
        <w:rPr>
          <w:noProof/>
        </w:rPr>
        <w:tab/>
        <w:t>309</w:t>
      </w:r>
    </w:p>
    <w:p w14:paraId="75C5B1B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Transmit/Receive Timing Difference in Carrier Aggregation for</w:t>
      </w:r>
      <w:r w:rsidRPr="00182D98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309</w:t>
      </w:r>
    </w:p>
    <w:p w14:paraId="3C401A0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0233DA0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309</w:t>
      </w:r>
    </w:p>
    <w:p w14:paraId="1A3F598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309</w:t>
      </w:r>
    </w:p>
    <w:p w14:paraId="0B5AE2A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309</w:t>
      </w:r>
    </w:p>
    <w:p w14:paraId="38B69B4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5070C95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310</w:t>
      </w:r>
    </w:p>
    <w:p w14:paraId="11E9E04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NE-DC</w:t>
      </w:r>
      <w:r>
        <w:rPr>
          <w:noProof/>
        </w:rPr>
        <w:tab/>
        <w:t>310</w:t>
      </w:r>
    </w:p>
    <w:p w14:paraId="544F034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310</w:t>
      </w:r>
    </w:p>
    <w:p w14:paraId="763D86B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310</w:t>
      </w:r>
    </w:p>
    <w:p w14:paraId="3165349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310</w:t>
      </w:r>
    </w:p>
    <w:p w14:paraId="129EEA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311</w:t>
      </w:r>
    </w:p>
    <w:p w14:paraId="75936D0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311</w:t>
      </w:r>
    </w:p>
    <w:p w14:paraId="33CB5A5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311</w:t>
      </w:r>
    </w:p>
    <w:p w14:paraId="1B54EA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312</w:t>
      </w:r>
    </w:p>
    <w:p w14:paraId="23B36F3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312</w:t>
      </w:r>
    </w:p>
    <w:p w14:paraId="35BE22E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312</w:t>
      </w:r>
    </w:p>
    <w:p w14:paraId="5A4D481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312</w:t>
      </w:r>
    </w:p>
    <w:p w14:paraId="61D45EB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312</w:t>
      </w:r>
    </w:p>
    <w:p w14:paraId="2B429F0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312</w:t>
      </w:r>
    </w:p>
    <w:p w14:paraId="35DC5F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313</w:t>
      </w:r>
    </w:p>
    <w:p w14:paraId="62582B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313</w:t>
      </w:r>
    </w:p>
    <w:p w14:paraId="6B7F82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313</w:t>
      </w:r>
    </w:p>
    <w:p w14:paraId="15BD487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313</w:t>
      </w:r>
    </w:p>
    <w:p w14:paraId="199164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314</w:t>
      </w:r>
    </w:p>
    <w:p w14:paraId="79CC64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314</w:t>
      </w:r>
    </w:p>
    <w:p w14:paraId="3144AB1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314</w:t>
      </w:r>
    </w:p>
    <w:p w14:paraId="3263C93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315</w:t>
      </w:r>
    </w:p>
    <w:p w14:paraId="392A86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during E-UTRA measurement with autonomous gaps</w:t>
      </w:r>
      <w:r>
        <w:rPr>
          <w:noProof/>
        </w:rPr>
        <w:tab/>
        <w:t>315</w:t>
      </w:r>
    </w:p>
    <w:p w14:paraId="2F7459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315</w:t>
      </w:r>
    </w:p>
    <w:p w14:paraId="1D9B0D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316</w:t>
      </w:r>
    </w:p>
    <w:p w14:paraId="605614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316</w:t>
      </w:r>
    </w:p>
    <w:p w14:paraId="6166DE9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NR measurement with autonomous gaps</w:t>
      </w:r>
      <w:r>
        <w:rPr>
          <w:noProof/>
        </w:rPr>
        <w:tab/>
        <w:t>317</w:t>
      </w:r>
    </w:p>
    <w:p w14:paraId="4275523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29DF02C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317</w:t>
      </w:r>
    </w:p>
    <w:p w14:paraId="6B79A7F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7.38 SCG Activation and Deactivation Delay</w:t>
      </w:r>
      <w:r>
        <w:rPr>
          <w:noProof/>
        </w:rPr>
        <w:tab/>
        <w:t>317</w:t>
      </w:r>
    </w:p>
    <w:p w14:paraId="352D804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2D9E091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317</w:t>
      </w:r>
    </w:p>
    <w:p w14:paraId="22CEA7A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SCG Deactivation Delay Requirement</w:t>
      </w:r>
      <w:r>
        <w:rPr>
          <w:noProof/>
        </w:rPr>
        <w:tab/>
        <w:t>318</w:t>
      </w:r>
    </w:p>
    <w:p w14:paraId="6D022FF1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319</w:t>
      </w:r>
    </w:p>
    <w:p w14:paraId="07F629F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319</w:t>
      </w:r>
    </w:p>
    <w:p w14:paraId="09B3998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319</w:t>
      </w:r>
    </w:p>
    <w:p w14:paraId="4A16AD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319</w:t>
      </w:r>
    </w:p>
    <w:p w14:paraId="630574E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319</w:t>
      </w:r>
    </w:p>
    <w:p w14:paraId="636334A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327</w:t>
      </w:r>
    </w:p>
    <w:p w14:paraId="6FE90B3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328</w:t>
      </w:r>
    </w:p>
    <w:p w14:paraId="5A5F4D0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(EN-DC)</w:t>
      </w:r>
      <w:r>
        <w:rPr>
          <w:noProof/>
        </w:rPr>
        <w:tab/>
        <w:t>329</w:t>
      </w:r>
    </w:p>
    <w:p w14:paraId="151B446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331</w:t>
      </w:r>
    </w:p>
    <w:p w14:paraId="521B55F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(RedCap)</w:t>
      </w:r>
      <w:r>
        <w:rPr>
          <w:noProof/>
        </w:rPr>
        <w:tab/>
        <w:t>332</w:t>
      </w:r>
    </w:p>
    <w:p w14:paraId="7DBCDF6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Network controlled small gap</w:t>
      </w:r>
      <w:r>
        <w:rPr>
          <w:noProof/>
        </w:rPr>
        <w:tab/>
        <w:t>332</w:t>
      </w:r>
    </w:p>
    <w:p w14:paraId="51D479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334</w:t>
      </w:r>
    </w:p>
    <w:p w14:paraId="5F53291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334</w:t>
      </w:r>
    </w:p>
    <w:p w14:paraId="145D089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339</w:t>
      </w:r>
    </w:p>
    <w:p w14:paraId="5020490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343</w:t>
      </w:r>
    </w:p>
    <w:p w14:paraId="019E4AC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344</w:t>
      </w:r>
    </w:p>
    <w:p w14:paraId="30A7F88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345</w:t>
      </w:r>
    </w:p>
    <w:p w14:paraId="36F6486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345</w:t>
      </w:r>
    </w:p>
    <w:p w14:paraId="2143A7D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346</w:t>
      </w:r>
    </w:p>
    <w:p w14:paraId="3B89AE6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351</w:t>
      </w:r>
    </w:p>
    <w:p w14:paraId="2BF3949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358</w:t>
      </w:r>
    </w:p>
    <w:p w14:paraId="3A97EDB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358</w:t>
      </w:r>
    </w:p>
    <w:p w14:paraId="7186B02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358</w:t>
      </w:r>
    </w:p>
    <w:p w14:paraId="57200CD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359</w:t>
      </w:r>
    </w:p>
    <w:p w14:paraId="0398D9E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361</w:t>
      </w:r>
    </w:p>
    <w:p w14:paraId="19EBAE2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362</w:t>
      </w:r>
    </w:p>
    <w:p w14:paraId="018431E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8.1.2.3.9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363</w:t>
      </w:r>
    </w:p>
    <w:p w14:paraId="477C60A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370</w:t>
      </w:r>
    </w:p>
    <w:p w14:paraId="09950E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 RAT measurements</w:t>
      </w:r>
      <w:r>
        <w:rPr>
          <w:noProof/>
        </w:rPr>
        <w:tab/>
        <w:t>370</w:t>
      </w:r>
    </w:p>
    <w:p w14:paraId="364C126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370</w:t>
      </w:r>
    </w:p>
    <w:p w14:paraId="1F69FFE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375</w:t>
      </w:r>
    </w:p>
    <w:p w14:paraId="408A697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375</w:t>
      </w:r>
    </w:p>
    <w:p w14:paraId="18FD482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379</w:t>
      </w:r>
    </w:p>
    <w:p w14:paraId="47C51FE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379</w:t>
      </w:r>
    </w:p>
    <w:p w14:paraId="706511A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384</w:t>
      </w:r>
    </w:p>
    <w:p w14:paraId="7062BA0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384</w:t>
      </w:r>
    </w:p>
    <w:p w14:paraId="1687D60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386</w:t>
      </w:r>
    </w:p>
    <w:p w14:paraId="742B37B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386</w:t>
      </w:r>
    </w:p>
    <w:p w14:paraId="3904570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8.1.2.4.9.1A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386</w:t>
      </w:r>
    </w:p>
    <w:p w14:paraId="768B2CD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387</w:t>
      </w:r>
    </w:p>
    <w:p w14:paraId="5444F02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387</w:t>
      </w:r>
    </w:p>
    <w:p w14:paraId="73BDE84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387</w:t>
      </w:r>
    </w:p>
    <w:p w14:paraId="5785AD8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 for SON</w:t>
      </w:r>
      <w:r>
        <w:rPr>
          <w:noProof/>
        </w:rPr>
        <w:tab/>
        <w:t>387</w:t>
      </w:r>
    </w:p>
    <w:p w14:paraId="3E5F396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 for SON</w:t>
      </w:r>
      <w:r>
        <w:rPr>
          <w:noProof/>
        </w:rPr>
        <w:tab/>
        <w:t>389</w:t>
      </w:r>
    </w:p>
    <w:p w14:paraId="662A466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8.1.2.4.15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FDD – cdma2000 1xRTT measurements for SON ANR</w:t>
      </w:r>
      <w:r>
        <w:rPr>
          <w:noProof/>
        </w:rPr>
        <w:tab/>
        <w:t>389</w:t>
      </w:r>
    </w:p>
    <w:p w14:paraId="7EDC1F1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8.1.2.4.16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TDD – cdma2000 1xRTT measurements for SON ANR</w:t>
      </w:r>
      <w:r>
        <w:rPr>
          <w:noProof/>
        </w:rPr>
        <w:tab/>
        <w:t>389</w:t>
      </w:r>
    </w:p>
    <w:p w14:paraId="5DA23D6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389</w:t>
      </w:r>
    </w:p>
    <w:p w14:paraId="341A762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390</w:t>
      </w:r>
    </w:p>
    <w:p w14:paraId="763398E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390</w:t>
      </w:r>
    </w:p>
    <w:p w14:paraId="347E7F0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392</w:t>
      </w:r>
    </w:p>
    <w:p w14:paraId="73DB518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392</w:t>
      </w:r>
    </w:p>
    <w:p w14:paraId="3FD2C3A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396</w:t>
      </w:r>
    </w:p>
    <w:p w14:paraId="13A8352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400</w:t>
      </w:r>
    </w:p>
    <w:p w14:paraId="370B28E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400</w:t>
      </w:r>
    </w:p>
    <w:p w14:paraId="422DE23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400</w:t>
      </w:r>
    </w:p>
    <w:p w14:paraId="754B405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400</w:t>
      </w:r>
    </w:p>
    <w:p w14:paraId="62EF97C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8.1.2.4.25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FDD – NR SFTD Measurements</w:t>
      </w:r>
      <w:r>
        <w:rPr>
          <w:noProof/>
        </w:rPr>
        <w:tab/>
        <w:t>400</w:t>
      </w:r>
    </w:p>
    <w:p w14:paraId="1C9E8F3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8.1.2.4.26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TDD – NR SFTD Measurements</w:t>
      </w:r>
      <w:r>
        <w:rPr>
          <w:noProof/>
        </w:rPr>
        <w:tab/>
        <w:t>402</w:t>
      </w:r>
    </w:p>
    <w:p w14:paraId="09E9670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 FDD - NR measurements with autonomous gaps</w:t>
      </w:r>
      <w:r>
        <w:rPr>
          <w:noProof/>
        </w:rPr>
        <w:tab/>
        <w:t>402</w:t>
      </w:r>
    </w:p>
    <w:p w14:paraId="5A236CC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 TDD - NR measurements with autonomous gaps</w:t>
      </w:r>
      <w:r>
        <w:rPr>
          <w:noProof/>
        </w:rPr>
        <w:tab/>
        <w:t>403</w:t>
      </w:r>
    </w:p>
    <w:p w14:paraId="1C1045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403</w:t>
      </w:r>
    </w:p>
    <w:p w14:paraId="373A2B4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403</w:t>
      </w:r>
    </w:p>
    <w:p w14:paraId="4D9C416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405</w:t>
      </w:r>
    </w:p>
    <w:p w14:paraId="7E84EB3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407</w:t>
      </w:r>
    </w:p>
    <w:p w14:paraId="4C41B4E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409</w:t>
      </w:r>
    </w:p>
    <w:p w14:paraId="0FC562F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410</w:t>
      </w:r>
    </w:p>
    <w:p w14:paraId="2272C3A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410</w:t>
      </w:r>
    </w:p>
    <w:p w14:paraId="27C78A7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410</w:t>
      </w:r>
    </w:p>
    <w:p w14:paraId="2D170F8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410</w:t>
      </w:r>
    </w:p>
    <w:p w14:paraId="68BB9F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410</w:t>
      </w:r>
    </w:p>
    <w:p w14:paraId="00D9926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OTDOA Measurements</w:t>
      </w:r>
      <w:r>
        <w:rPr>
          <w:noProof/>
        </w:rPr>
        <w:tab/>
        <w:t>411</w:t>
      </w:r>
    </w:p>
    <w:p w14:paraId="35D3253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OTDOA Measurements</w:t>
      </w:r>
      <w:r>
        <w:rPr>
          <w:noProof/>
        </w:rPr>
        <w:tab/>
        <w:t>412</w:t>
      </w:r>
    </w:p>
    <w:p w14:paraId="0047324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OTDOA Measurements</w:t>
      </w:r>
      <w:r>
        <w:rPr>
          <w:noProof/>
        </w:rPr>
        <w:tab/>
        <w:t>414</w:t>
      </w:r>
    </w:p>
    <w:p w14:paraId="4660B2C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OTDOA Measurements</w:t>
      </w:r>
      <w:r>
        <w:rPr>
          <w:noProof/>
        </w:rPr>
        <w:tab/>
        <w:t>416</w:t>
      </w:r>
    </w:p>
    <w:p w14:paraId="06B8104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OTDOA Measurements for UE Category 1bis</w:t>
      </w:r>
      <w:r>
        <w:rPr>
          <w:noProof/>
        </w:rPr>
        <w:tab/>
        <w:t>418</w:t>
      </w:r>
    </w:p>
    <w:p w14:paraId="5E54752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OTDOA Measurements for UE Category 1bis</w:t>
      </w:r>
      <w:r>
        <w:rPr>
          <w:noProof/>
        </w:rPr>
        <w:tab/>
        <w:t>419</w:t>
      </w:r>
    </w:p>
    <w:p w14:paraId="691FA72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OTDOA Measurements for UE Category 1bis</w:t>
      </w:r>
      <w:r>
        <w:rPr>
          <w:noProof/>
        </w:rPr>
        <w:tab/>
        <w:t>421</w:t>
      </w:r>
    </w:p>
    <w:p w14:paraId="7E5C1CF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OTDOA Measurements for UE Category 1bis</w:t>
      </w:r>
      <w:r>
        <w:rPr>
          <w:noProof/>
        </w:rPr>
        <w:tab/>
        <w:t>423</w:t>
      </w:r>
    </w:p>
    <w:p w14:paraId="2ECF35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</w:t>
      </w:r>
      <w:r>
        <w:rPr>
          <w:noProof/>
        </w:rPr>
        <w:tab/>
        <w:t>425</w:t>
      </w:r>
    </w:p>
    <w:p w14:paraId="5E56650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425</w:t>
      </w:r>
    </w:p>
    <w:p w14:paraId="336D9F2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426</w:t>
      </w:r>
    </w:p>
    <w:p w14:paraId="0F7F28B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427</w:t>
      </w:r>
    </w:p>
    <w:p w14:paraId="1C4A630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428</w:t>
      </w:r>
    </w:p>
    <w:p w14:paraId="6CC6D0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428</w:t>
      </w:r>
    </w:p>
    <w:p w14:paraId="2243263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429</w:t>
      </w:r>
    </w:p>
    <w:p w14:paraId="051E35D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431</w:t>
      </w:r>
    </w:p>
    <w:p w14:paraId="730470D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434</w:t>
      </w:r>
    </w:p>
    <w:p w14:paraId="0C69CBF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438</w:t>
      </w:r>
    </w:p>
    <w:p w14:paraId="51C361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441</w:t>
      </w:r>
    </w:p>
    <w:p w14:paraId="4F79CB1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441</w:t>
      </w:r>
    </w:p>
    <w:p w14:paraId="0E717A6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442</w:t>
      </w:r>
    </w:p>
    <w:p w14:paraId="32710EE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442</w:t>
      </w:r>
    </w:p>
    <w:p w14:paraId="365616E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443</w:t>
      </w:r>
    </w:p>
    <w:p w14:paraId="1FB870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443</w:t>
      </w:r>
    </w:p>
    <w:p w14:paraId="01C0081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443</w:t>
      </w:r>
    </w:p>
    <w:p w14:paraId="3F03E37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443</w:t>
      </w:r>
    </w:p>
    <w:p w14:paraId="1339A55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443</w:t>
      </w:r>
    </w:p>
    <w:p w14:paraId="2589076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448</w:t>
      </w:r>
    </w:p>
    <w:p w14:paraId="14ED932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448</w:t>
      </w:r>
    </w:p>
    <w:p w14:paraId="7932CA0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448</w:t>
      </w:r>
    </w:p>
    <w:p w14:paraId="2C7D7BB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448</w:t>
      </w:r>
    </w:p>
    <w:p w14:paraId="64FFB0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448</w:t>
      </w:r>
    </w:p>
    <w:p w14:paraId="402A12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449</w:t>
      </w:r>
    </w:p>
    <w:p w14:paraId="2924D06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449</w:t>
      </w:r>
    </w:p>
    <w:p w14:paraId="045C1C7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450</w:t>
      </w:r>
    </w:p>
    <w:p w14:paraId="5CBCF6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452</w:t>
      </w:r>
    </w:p>
    <w:p w14:paraId="584EE3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452</w:t>
      </w:r>
    </w:p>
    <w:p w14:paraId="657F0FC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RSTD Measurements for E-UTRAN carrier aggregation</w:t>
      </w:r>
      <w:r>
        <w:rPr>
          <w:noProof/>
        </w:rPr>
        <w:tab/>
        <w:t>452</w:t>
      </w:r>
    </w:p>
    <w:p w14:paraId="568CDD9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452</w:t>
      </w:r>
    </w:p>
    <w:p w14:paraId="751CFE2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the primary component carrier</w:t>
      </w:r>
      <w:r>
        <w:rPr>
          <w:noProof/>
        </w:rPr>
        <w:tab/>
        <w:t>453</w:t>
      </w:r>
    </w:p>
    <w:p w14:paraId="74502A3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a secondary component carrier</w:t>
      </w:r>
      <w:r>
        <w:rPr>
          <w:noProof/>
        </w:rPr>
        <w:tab/>
        <w:t>454</w:t>
      </w:r>
    </w:p>
    <w:p w14:paraId="427145F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both primary component carrier and a secondary component carrier</w:t>
      </w:r>
      <w:r>
        <w:rPr>
          <w:noProof/>
        </w:rPr>
        <w:tab/>
        <w:t>454</w:t>
      </w:r>
    </w:p>
    <w:p w14:paraId="0E97076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455</w:t>
      </w:r>
    </w:p>
    <w:p w14:paraId="5303C3F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456</w:t>
      </w:r>
    </w:p>
    <w:p w14:paraId="5282F5B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456</w:t>
      </w:r>
    </w:p>
    <w:p w14:paraId="05192C6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457</w:t>
      </w:r>
    </w:p>
    <w:p w14:paraId="31C9F4E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457</w:t>
      </w:r>
    </w:p>
    <w:p w14:paraId="2BC4978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8.5.2.1.1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457</w:t>
      </w:r>
    </w:p>
    <w:p w14:paraId="2FF5376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8.5.2.1.2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460</w:t>
      </w:r>
    </w:p>
    <w:p w14:paraId="6D5B812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462</w:t>
      </w:r>
    </w:p>
    <w:p w14:paraId="6A77608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466</w:t>
      </w:r>
    </w:p>
    <w:p w14:paraId="00BE27E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466</w:t>
      </w:r>
    </w:p>
    <w:p w14:paraId="1A0CB59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467</w:t>
      </w:r>
    </w:p>
    <w:p w14:paraId="749FF77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</w:t>
      </w:r>
      <w:r>
        <w:rPr>
          <w:noProof/>
        </w:rPr>
        <w:tab/>
        <w:t>468</w:t>
      </w:r>
    </w:p>
    <w:p w14:paraId="37E574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468</w:t>
      </w:r>
    </w:p>
    <w:p w14:paraId="78BCA3D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CRS based discovery signal measurements</w:t>
      </w:r>
      <w:r>
        <w:rPr>
          <w:noProof/>
        </w:rPr>
        <w:tab/>
        <w:t>468</w:t>
      </w:r>
    </w:p>
    <w:p w14:paraId="77E580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468</w:t>
      </w:r>
    </w:p>
    <w:p w14:paraId="3A7A37F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468</w:t>
      </w:r>
    </w:p>
    <w:p w14:paraId="7DC0EF6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471</w:t>
      </w:r>
    </w:p>
    <w:p w14:paraId="6DACBD2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473</w:t>
      </w:r>
    </w:p>
    <w:p w14:paraId="16E225E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inter-frequency measurements</w:t>
      </w:r>
      <w:r>
        <w:rPr>
          <w:noProof/>
        </w:rPr>
        <w:tab/>
        <w:t>474</w:t>
      </w:r>
    </w:p>
    <w:p w14:paraId="7CD54F4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476</w:t>
      </w:r>
    </w:p>
    <w:p w14:paraId="1E4E7B3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479</w:t>
      </w:r>
    </w:p>
    <w:p w14:paraId="43DA61C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479</w:t>
      </w:r>
    </w:p>
    <w:p w14:paraId="2BE5AC8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</w:t>
      </w:r>
      <w:r>
        <w:rPr>
          <w:noProof/>
        </w:rPr>
        <w:tab/>
        <w:t>479</w:t>
      </w:r>
    </w:p>
    <w:p w14:paraId="251817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479</w:t>
      </w:r>
    </w:p>
    <w:p w14:paraId="2850110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480</w:t>
      </w:r>
    </w:p>
    <w:p w14:paraId="22A9E53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482</w:t>
      </w:r>
    </w:p>
    <w:p w14:paraId="6ACBB7F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484</w:t>
      </w:r>
    </w:p>
    <w:p w14:paraId="245C522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485</w:t>
      </w:r>
    </w:p>
    <w:p w14:paraId="04C92FB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487</w:t>
      </w:r>
    </w:p>
    <w:p w14:paraId="3537344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490</w:t>
      </w:r>
    </w:p>
    <w:p w14:paraId="21DD4A4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490</w:t>
      </w:r>
    </w:p>
    <w:p w14:paraId="41767DE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for E-UTRA carrier aggregation</w:t>
      </w:r>
      <w:r>
        <w:rPr>
          <w:noProof/>
        </w:rPr>
        <w:tab/>
        <w:t>490</w:t>
      </w:r>
    </w:p>
    <w:p w14:paraId="79C7C12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490</w:t>
      </w:r>
    </w:p>
    <w:p w14:paraId="7F4AF47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CRS based discovery signal measurements for E-UTRA carrier aggregation</w:t>
      </w:r>
      <w:r>
        <w:rPr>
          <w:noProof/>
        </w:rPr>
        <w:tab/>
        <w:t>491</w:t>
      </w:r>
    </w:p>
    <w:p w14:paraId="7992B6D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491</w:t>
      </w:r>
    </w:p>
    <w:p w14:paraId="0C7CC5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491</w:t>
      </w:r>
    </w:p>
    <w:p w14:paraId="29A7E0D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491</w:t>
      </w:r>
    </w:p>
    <w:p w14:paraId="2868B7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491</w:t>
      </w:r>
    </w:p>
    <w:p w14:paraId="5452847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491</w:t>
      </w:r>
    </w:p>
    <w:p w14:paraId="7CB1240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492</w:t>
      </w:r>
    </w:p>
    <w:p w14:paraId="32BFBCA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494</w:t>
      </w:r>
    </w:p>
    <w:p w14:paraId="00B4BDE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494</w:t>
      </w:r>
    </w:p>
    <w:p w14:paraId="30E687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494</w:t>
      </w:r>
    </w:p>
    <w:p w14:paraId="16F3F2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494</w:t>
      </w:r>
    </w:p>
    <w:p w14:paraId="27A44A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494</w:t>
      </w:r>
    </w:p>
    <w:p w14:paraId="64C5725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494</w:t>
      </w:r>
    </w:p>
    <w:p w14:paraId="05C05DA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496</w:t>
      </w:r>
    </w:p>
    <w:p w14:paraId="3FD6340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497</w:t>
      </w:r>
    </w:p>
    <w:p w14:paraId="1797A2C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497</w:t>
      </w:r>
    </w:p>
    <w:p w14:paraId="2F4C6DC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497</w:t>
      </w:r>
    </w:p>
    <w:p w14:paraId="221C620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498</w:t>
      </w:r>
    </w:p>
    <w:p w14:paraId="35EA891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498</w:t>
      </w:r>
    </w:p>
    <w:p w14:paraId="019A985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with autonomous gaps</w:t>
      </w:r>
      <w:r>
        <w:rPr>
          <w:noProof/>
        </w:rPr>
        <w:tab/>
        <w:t>498</w:t>
      </w:r>
    </w:p>
    <w:p w14:paraId="22D413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498</w:t>
      </w:r>
    </w:p>
    <w:p w14:paraId="3CFE29E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ECGI reporting delay</w:t>
      </w:r>
      <w:r>
        <w:rPr>
          <w:noProof/>
        </w:rPr>
        <w:tab/>
        <w:t>499</w:t>
      </w:r>
    </w:p>
    <w:p w14:paraId="7D99DAD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measurements with autonomous gaps</w:t>
      </w:r>
      <w:r>
        <w:rPr>
          <w:noProof/>
        </w:rPr>
        <w:tab/>
        <w:t>499</w:t>
      </w:r>
    </w:p>
    <w:p w14:paraId="126E604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499</w:t>
      </w:r>
    </w:p>
    <w:p w14:paraId="2F7121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ECGI reporting delay</w:t>
      </w:r>
      <w:r>
        <w:rPr>
          <w:noProof/>
        </w:rPr>
        <w:tab/>
        <w:t>500</w:t>
      </w:r>
    </w:p>
    <w:p w14:paraId="22300EB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Measurements</w:t>
      </w:r>
      <w:r>
        <w:rPr>
          <w:noProof/>
        </w:rPr>
        <w:tab/>
        <w:t>500</w:t>
      </w:r>
    </w:p>
    <w:p w14:paraId="28B064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500</w:t>
      </w:r>
    </w:p>
    <w:p w14:paraId="121073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 requirements</w:t>
      </w:r>
      <w:r>
        <w:rPr>
          <w:noProof/>
        </w:rPr>
        <w:tab/>
        <w:t>500</w:t>
      </w:r>
    </w:p>
    <w:p w14:paraId="1C1918B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501</w:t>
      </w:r>
    </w:p>
    <w:p w14:paraId="09D65AD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501</w:t>
      </w:r>
    </w:p>
    <w:p w14:paraId="7F6861B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Measurements</w:t>
      </w:r>
      <w:r>
        <w:rPr>
          <w:noProof/>
        </w:rPr>
        <w:tab/>
        <w:t>501</w:t>
      </w:r>
    </w:p>
    <w:p w14:paraId="627A9C3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501</w:t>
      </w:r>
    </w:p>
    <w:p w14:paraId="14C82D9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Measurements</w:t>
      </w:r>
      <w:r>
        <w:rPr>
          <w:noProof/>
        </w:rPr>
        <w:tab/>
        <w:t>501</w:t>
      </w:r>
    </w:p>
    <w:p w14:paraId="5E8AEA5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Measurements</w:t>
      </w:r>
      <w:r>
        <w:rPr>
          <w:noProof/>
        </w:rPr>
        <w:tab/>
        <w:t>502</w:t>
      </w:r>
    </w:p>
    <w:p w14:paraId="124D646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MCH BLER Measurements</w:t>
      </w:r>
      <w:r>
        <w:rPr>
          <w:noProof/>
        </w:rPr>
        <w:tab/>
        <w:t>502</w:t>
      </w:r>
    </w:p>
    <w:p w14:paraId="3E107D0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502</w:t>
      </w:r>
    </w:p>
    <w:p w14:paraId="1998902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502</w:t>
      </w:r>
    </w:p>
    <w:p w14:paraId="0CDF7E5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502</w:t>
      </w:r>
    </w:p>
    <w:p w14:paraId="74FDA1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502</w:t>
      </w:r>
    </w:p>
    <w:p w14:paraId="4136D3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503</w:t>
      </w:r>
    </w:p>
    <w:p w14:paraId="6F4B960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under Operation with Frame Structure 3</w:t>
      </w:r>
      <w:r>
        <w:rPr>
          <w:noProof/>
        </w:rPr>
        <w:tab/>
        <w:t>503</w:t>
      </w:r>
    </w:p>
    <w:p w14:paraId="41C7717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1B59DE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CRS based discovery signal measurements</w:t>
      </w:r>
      <w:r>
        <w:rPr>
          <w:noProof/>
        </w:rPr>
        <w:tab/>
        <w:t>504</w:t>
      </w:r>
    </w:p>
    <w:p w14:paraId="61C4DA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504</w:t>
      </w:r>
    </w:p>
    <w:p w14:paraId="57FC68C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504</w:t>
      </w:r>
    </w:p>
    <w:p w14:paraId="094C8AB0" w14:textId="77777777" w:rsidR="000E3D33" w:rsidRDefault="000E3D3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504</w:t>
      </w:r>
    </w:p>
    <w:p w14:paraId="58714718" w14:textId="77777777" w:rsidR="000E3D33" w:rsidRDefault="000E3D3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506</w:t>
      </w:r>
    </w:p>
    <w:p w14:paraId="0CC156AA" w14:textId="77777777" w:rsidR="000E3D33" w:rsidRDefault="000E3D3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8.11.2.1.1.2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507</w:t>
      </w:r>
    </w:p>
    <w:p w14:paraId="70265D4B" w14:textId="77777777" w:rsidR="000E3D33" w:rsidRDefault="000E3D3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509</w:t>
      </w:r>
    </w:p>
    <w:p w14:paraId="0AD606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510</w:t>
      </w:r>
    </w:p>
    <w:p w14:paraId="4FC51B5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inter-frequency measurements</w:t>
      </w:r>
      <w:r>
        <w:rPr>
          <w:noProof/>
        </w:rPr>
        <w:tab/>
        <w:t>510</w:t>
      </w:r>
    </w:p>
    <w:p w14:paraId="57B5EE0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514</w:t>
      </w:r>
    </w:p>
    <w:p w14:paraId="797A840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 based discovery signal measurements</w:t>
      </w:r>
      <w:r>
        <w:rPr>
          <w:noProof/>
        </w:rPr>
        <w:tab/>
        <w:t>514</w:t>
      </w:r>
    </w:p>
    <w:p w14:paraId="6C28AE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514</w:t>
      </w:r>
    </w:p>
    <w:p w14:paraId="6FCCA46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514</w:t>
      </w:r>
    </w:p>
    <w:p w14:paraId="18CAD9B5" w14:textId="77777777" w:rsidR="000E3D33" w:rsidRDefault="000E3D3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514</w:t>
      </w:r>
    </w:p>
    <w:p w14:paraId="390EBEB5" w14:textId="77777777" w:rsidR="000E3D33" w:rsidRDefault="000E3D3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516</w:t>
      </w:r>
    </w:p>
    <w:p w14:paraId="05B70A50" w14:textId="77777777" w:rsidR="000E3D33" w:rsidRDefault="000E3D3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516</w:t>
      </w:r>
    </w:p>
    <w:p w14:paraId="5A134965" w14:textId="77777777" w:rsidR="000E3D33" w:rsidRDefault="000E3D3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517</w:t>
      </w:r>
    </w:p>
    <w:p w14:paraId="30F399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518</w:t>
      </w:r>
    </w:p>
    <w:p w14:paraId="0C57C69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8.11.3.2.1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518</w:t>
      </w:r>
    </w:p>
    <w:p w14:paraId="1E696F8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8.11.3.2.2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522</w:t>
      </w:r>
    </w:p>
    <w:p w14:paraId="4DE9945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measurements</w:t>
      </w:r>
      <w:r>
        <w:rPr>
          <w:noProof/>
        </w:rPr>
        <w:tab/>
        <w:t>522</w:t>
      </w:r>
    </w:p>
    <w:p w14:paraId="14ECD4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522</w:t>
      </w:r>
    </w:p>
    <w:p w14:paraId="5C94A4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522</w:t>
      </w:r>
    </w:p>
    <w:p w14:paraId="4D86201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523</w:t>
      </w:r>
    </w:p>
    <w:p w14:paraId="2D8A99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523</w:t>
      </w:r>
    </w:p>
    <w:p w14:paraId="393E200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523</w:t>
      </w:r>
    </w:p>
    <w:p w14:paraId="1F60B8B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for E-UTRA Carrier Aggregation under Operation with Frame Structure 3</w:t>
      </w:r>
      <w:r>
        <w:rPr>
          <w:noProof/>
        </w:rPr>
        <w:tab/>
        <w:t>523</w:t>
      </w:r>
    </w:p>
    <w:p w14:paraId="5C9A1E9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523</w:t>
      </w:r>
    </w:p>
    <w:p w14:paraId="1F945AD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CRS based discovery signal measurements for E-UTRA carrier aggregation</w:t>
      </w:r>
      <w:r>
        <w:rPr>
          <w:noProof/>
        </w:rPr>
        <w:tab/>
        <w:t>523</w:t>
      </w:r>
    </w:p>
    <w:p w14:paraId="196E28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523</w:t>
      </w:r>
    </w:p>
    <w:p w14:paraId="32119F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523</w:t>
      </w:r>
    </w:p>
    <w:p w14:paraId="6913BF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523</w:t>
      </w:r>
    </w:p>
    <w:p w14:paraId="359D3F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524</w:t>
      </w:r>
    </w:p>
    <w:p w14:paraId="6C8FCF1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524</w:t>
      </w:r>
    </w:p>
    <w:p w14:paraId="64088D9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526</w:t>
      </w:r>
    </w:p>
    <w:p w14:paraId="372C5A1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529</w:t>
      </w:r>
    </w:p>
    <w:p w14:paraId="3B88A00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036F586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529</w:t>
      </w:r>
    </w:p>
    <w:p w14:paraId="619F1B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529</w:t>
      </w:r>
    </w:p>
    <w:p w14:paraId="2FF173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529</w:t>
      </w:r>
    </w:p>
    <w:p w14:paraId="5CF074B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529</w:t>
      </w:r>
    </w:p>
    <w:p w14:paraId="0FB97BE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531</w:t>
      </w:r>
    </w:p>
    <w:p w14:paraId="59D2F8F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533</w:t>
      </w:r>
    </w:p>
    <w:p w14:paraId="0DA6612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533</w:t>
      </w:r>
    </w:p>
    <w:p w14:paraId="42EA7A0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533</w:t>
      </w:r>
    </w:p>
    <w:p w14:paraId="3857218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534</w:t>
      </w:r>
    </w:p>
    <w:p w14:paraId="01ACFAA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534</w:t>
      </w:r>
    </w:p>
    <w:p w14:paraId="64179EC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539</w:t>
      </w:r>
    </w:p>
    <w:p w14:paraId="7932D2D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541</w:t>
      </w:r>
    </w:p>
    <w:p w14:paraId="2DCE98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545</w:t>
      </w:r>
    </w:p>
    <w:p w14:paraId="69B5D6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Cat-M1 UE in CEModeA</w:t>
      </w:r>
      <w:r>
        <w:rPr>
          <w:noProof/>
        </w:rPr>
        <w:tab/>
        <w:t>545</w:t>
      </w:r>
    </w:p>
    <w:p w14:paraId="7FE9675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545</w:t>
      </w:r>
    </w:p>
    <w:p w14:paraId="382F15E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548</w:t>
      </w:r>
    </w:p>
    <w:p w14:paraId="016824E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550</w:t>
      </w:r>
    </w:p>
    <w:p w14:paraId="135C47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Cat-M1 UE in CEModeA</w:t>
      </w:r>
      <w:r>
        <w:rPr>
          <w:noProof/>
        </w:rPr>
        <w:tab/>
        <w:t>551</w:t>
      </w:r>
    </w:p>
    <w:p w14:paraId="5624397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551</w:t>
      </w:r>
    </w:p>
    <w:p w14:paraId="46BE13B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553</w:t>
      </w:r>
    </w:p>
    <w:p w14:paraId="050818F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555</w:t>
      </w:r>
    </w:p>
    <w:p w14:paraId="22B2BD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 Requirements for UE category M1 with CE mode A</w:t>
      </w:r>
      <w:r>
        <w:rPr>
          <w:noProof/>
        </w:rPr>
        <w:tab/>
        <w:t>556</w:t>
      </w:r>
    </w:p>
    <w:p w14:paraId="3E258E6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FDD E-CID RSRP and RSRQ Measurements for Cat-M1 UE in CEModeA</w:t>
      </w:r>
      <w:r>
        <w:rPr>
          <w:noProof/>
        </w:rPr>
        <w:tab/>
        <w:t>556</w:t>
      </w:r>
    </w:p>
    <w:p w14:paraId="41D47BE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HD-FDD E-CID RSRP and RSRQ Measurements for Cat-M1 UE in CEModeA</w:t>
      </w:r>
      <w:r>
        <w:rPr>
          <w:noProof/>
        </w:rPr>
        <w:tab/>
        <w:t>556</w:t>
      </w:r>
    </w:p>
    <w:p w14:paraId="0FA2242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TDD E-CID RSRP and RSRQ Measurements for Cat-M1 UE in CEModeA</w:t>
      </w:r>
      <w:r>
        <w:rPr>
          <w:noProof/>
        </w:rPr>
        <w:tab/>
        <w:t>557</w:t>
      </w:r>
    </w:p>
    <w:p w14:paraId="5A5116A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FDD E-CID RSRP and RSRQ Measurements for Cat-M1 UE in CEModeA</w:t>
      </w:r>
      <w:r>
        <w:rPr>
          <w:noProof/>
        </w:rPr>
        <w:tab/>
        <w:t>557</w:t>
      </w:r>
    </w:p>
    <w:p w14:paraId="73DFBB0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HD-FDD E-CID RSRP and RSRQ Measurements for Cat-M1 UE in CEModeA</w:t>
      </w:r>
      <w:r>
        <w:rPr>
          <w:noProof/>
        </w:rPr>
        <w:tab/>
        <w:t>557</w:t>
      </w:r>
    </w:p>
    <w:p w14:paraId="6916964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8.13.2.5.6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TDD E-CID RSRP and RSRQ Measurements for Cat-M1 UE in CEModeA</w:t>
      </w:r>
      <w:r>
        <w:rPr>
          <w:noProof/>
        </w:rPr>
        <w:tab/>
        <w:t>558</w:t>
      </w:r>
    </w:p>
    <w:p w14:paraId="22908F3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 for UE category M1 in CEModeA</w:t>
      </w:r>
      <w:r>
        <w:rPr>
          <w:noProof/>
        </w:rPr>
        <w:tab/>
        <w:t>558</w:t>
      </w:r>
    </w:p>
    <w:p w14:paraId="1ED408C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 for UE category M1 in CEModeA</w:t>
      </w:r>
      <w:r>
        <w:rPr>
          <w:noProof/>
        </w:rPr>
        <w:tab/>
        <w:t>559</w:t>
      </w:r>
    </w:p>
    <w:p w14:paraId="476095A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Rx-Tx Time Difference Measurements for UE category M1 in CEModeA</w:t>
      </w:r>
      <w:r>
        <w:rPr>
          <w:noProof/>
        </w:rPr>
        <w:tab/>
        <w:t>560</w:t>
      </w:r>
    </w:p>
    <w:p w14:paraId="5F5AE5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560</w:t>
      </w:r>
    </w:p>
    <w:p w14:paraId="3D1840E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561</w:t>
      </w:r>
    </w:p>
    <w:p w14:paraId="667DBFA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565</w:t>
      </w:r>
    </w:p>
    <w:p w14:paraId="012EEB5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567</w:t>
      </w:r>
    </w:p>
    <w:p w14:paraId="000782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571</w:t>
      </w:r>
    </w:p>
    <w:p w14:paraId="3B1B13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571</w:t>
      </w:r>
    </w:p>
    <w:p w14:paraId="18B5EE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572</w:t>
      </w:r>
    </w:p>
    <w:p w14:paraId="16985B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572</w:t>
      </w:r>
    </w:p>
    <w:p w14:paraId="6E014D0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573</w:t>
      </w:r>
    </w:p>
    <w:p w14:paraId="42F47E8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577</w:t>
      </w:r>
    </w:p>
    <w:p w14:paraId="38A5CBA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580</w:t>
      </w:r>
    </w:p>
    <w:p w14:paraId="4B8235E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585</w:t>
      </w:r>
    </w:p>
    <w:p w14:paraId="5D5BE61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586</w:t>
      </w:r>
    </w:p>
    <w:p w14:paraId="2997F40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586</w:t>
      </w:r>
    </w:p>
    <w:p w14:paraId="45787B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587</w:t>
      </w:r>
    </w:p>
    <w:p w14:paraId="3A2476E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Cat-M1 UE in CEModeB</w:t>
      </w:r>
      <w:r>
        <w:rPr>
          <w:noProof/>
        </w:rPr>
        <w:tab/>
        <w:t>587</w:t>
      </w:r>
    </w:p>
    <w:p w14:paraId="23F2D92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587</w:t>
      </w:r>
    </w:p>
    <w:p w14:paraId="3682A25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590</w:t>
      </w:r>
    </w:p>
    <w:p w14:paraId="4C99A06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592</w:t>
      </w:r>
    </w:p>
    <w:p w14:paraId="3CABFC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 Requirements for UE category M1 with CE mode B</w:t>
      </w:r>
      <w:r>
        <w:rPr>
          <w:noProof/>
        </w:rPr>
        <w:tab/>
        <w:t>593</w:t>
      </w:r>
    </w:p>
    <w:p w14:paraId="2CF0FD4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E-CID FDD RSRP and RSRQ Measurements for Cat-M1 UE in CEModeB</w:t>
      </w:r>
      <w:r>
        <w:rPr>
          <w:noProof/>
        </w:rPr>
        <w:tab/>
        <w:t>593</w:t>
      </w:r>
    </w:p>
    <w:p w14:paraId="34323B8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HD-FDD E-CID RSRP and RSRQ Measurements for Cat-M1 UE in CEModeB</w:t>
      </w:r>
      <w:r>
        <w:rPr>
          <w:noProof/>
        </w:rPr>
        <w:tab/>
        <w:t>593</w:t>
      </w:r>
    </w:p>
    <w:p w14:paraId="0621971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TDD E-CID RSRP and RSRQ Measurements for Cat-M1 UE in CEModeB</w:t>
      </w:r>
      <w:r>
        <w:rPr>
          <w:noProof/>
        </w:rPr>
        <w:tab/>
        <w:t>593</w:t>
      </w:r>
    </w:p>
    <w:p w14:paraId="51AEDF7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E-CID FDD RSRP and RSRQ Measurements for Cat-M1 UE in CEModeB</w:t>
      </w:r>
      <w:r>
        <w:rPr>
          <w:noProof/>
        </w:rPr>
        <w:tab/>
        <w:t>594</w:t>
      </w:r>
    </w:p>
    <w:p w14:paraId="3CBEDCD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HD-FDD E-CID RSRP and RSRQ Measurements for Cat-M1 UE in CEModeB</w:t>
      </w:r>
      <w:r>
        <w:rPr>
          <w:noProof/>
        </w:rPr>
        <w:tab/>
        <w:t>594</w:t>
      </w:r>
    </w:p>
    <w:p w14:paraId="012A5E4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TDD E-CID RSRP and RSRQ Measurements for Cat-M1 UE in CEModeB</w:t>
      </w:r>
      <w:r>
        <w:rPr>
          <w:noProof/>
        </w:rPr>
        <w:tab/>
        <w:t>595</w:t>
      </w:r>
    </w:p>
    <w:p w14:paraId="516F72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595</w:t>
      </w:r>
    </w:p>
    <w:p w14:paraId="3B7C24E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595</w:t>
      </w:r>
    </w:p>
    <w:p w14:paraId="249FACB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8.13.3.5.2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600</w:t>
      </w:r>
    </w:p>
    <w:p w14:paraId="1CB1042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602</w:t>
      </w:r>
    </w:p>
    <w:p w14:paraId="4DF91D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606</w:t>
      </w:r>
    </w:p>
    <w:p w14:paraId="68F4DA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Cat-M1 UE in CEModeB</w:t>
      </w:r>
      <w:r>
        <w:rPr>
          <w:noProof/>
        </w:rPr>
        <w:tab/>
        <w:t>607</w:t>
      </w:r>
    </w:p>
    <w:p w14:paraId="1478F49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607</w:t>
      </w:r>
    </w:p>
    <w:p w14:paraId="7F4BC32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609</w:t>
      </w:r>
    </w:p>
    <w:p w14:paraId="1889C26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611</w:t>
      </w:r>
    </w:p>
    <w:p w14:paraId="77F29A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612</w:t>
      </w:r>
    </w:p>
    <w:p w14:paraId="31140D4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NB1</w:t>
      </w:r>
      <w:r>
        <w:rPr>
          <w:noProof/>
        </w:rPr>
        <w:tab/>
        <w:t>612</w:t>
      </w:r>
    </w:p>
    <w:p w14:paraId="694EEF4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612</w:t>
      </w:r>
    </w:p>
    <w:p w14:paraId="143D77D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613</w:t>
      </w:r>
    </w:p>
    <w:p w14:paraId="152C3E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613</w:t>
      </w:r>
    </w:p>
    <w:p w14:paraId="5D6CD0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613</w:t>
      </w:r>
    </w:p>
    <w:p w14:paraId="3283042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613</w:t>
      </w:r>
    </w:p>
    <w:p w14:paraId="67437A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613</w:t>
      </w:r>
    </w:p>
    <w:p w14:paraId="22BD7A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613</w:t>
      </w:r>
    </w:p>
    <w:p w14:paraId="5A17093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613</w:t>
      </w:r>
    </w:p>
    <w:p w14:paraId="40C99E2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Connected mode channel quality report for UE Category NB2 supporting 16QAM</w:t>
      </w:r>
      <w:r>
        <w:rPr>
          <w:noProof/>
        </w:rPr>
        <w:tab/>
        <w:t>614</w:t>
      </w:r>
    </w:p>
    <w:p w14:paraId="11C5453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614</w:t>
      </w:r>
    </w:p>
    <w:p w14:paraId="57FC28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614</w:t>
      </w:r>
    </w:p>
    <w:p w14:paraId="7FA74C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614</w:t>
      </w:r>
    </w:p>
    <w:p w14:paraId="502F2D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neighbour cell measurements</w:t>
      </w:r>
      <w:r>
        <w:rPr>
          <w:noProof/>
        </w:rPr>
        <w:tab/>
        <w:t>615</w:t>
      </w:r>
    </w:p>
    <w:p w14:paraId="3D0101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8.14.6.4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neighbour cell measurements</w:t>
      </w:r>
      <w:r>
        <w:rPr>
          <w:noProof/>
        </w:rPr>
        <w:tab/>
        <w:t>615</w:t>
      </w:r>
    </w:p>
    <w:p w14:paraId="6AB31F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Requirements for monitoring multiple carriers</w:t>
      </w:r>
      <w:r>
        <w:rPr>
          <w:noProof/>
        </w:rPr>
        <w:tab/>
        <w:t>616</w:t>
      </w:r>
    </w:p>
    <w:p w14:paraId="74C5077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617</w:t>
      </w:r>
    </w:p>
    <w:p w14:paraId="45BC646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M2</w:t>
      </w:r>
      <w:r>
        <w:rPr>
          <w:noProof/>
        </w:rPr>
        <w:tab/>
        <w:t>617</w:t>
      </w:r>
    </w:p>
    <w:p w14:paraId="6764AD2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617</w:t>
      </w:r>
    </w:p>
    <w:p w14:paraId="1C53233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M2 with CE mode A</w:t>
      </w:r>
      <w:r>
        <w:rPr>
          <w:noProof/>
        </w:rPr>
        <w:tab/>
        <w:t>617</w:t>
      </w:r>
    </w:p>
    <w:p w14:paraId="3C7B70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 for UE category M2 in CEModeA</w:t>
      </w:r>
      <w:r>
        <w:rPr>
          <w:noProof/>
        </w:rPr>
        <w:tab/>
        <w:t>617</w:t>
      </w:r>
    </w:p>
    <w:p w14:paraId="669848E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618</w:t>
      </w:r>
    </w:p>
    <w:p w14:paraId="7B3099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 for UE category M2 in CEModeA</w:t>
      </w:r>
      <w:r>
        <w:rPr>
          <w:noProof/>
        </w:rPr>
        <w:tab/>
        <w:t>618</w:t>
      </w:r>
    </w:p>
    <w:p w14:paraId="12896B4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619</w:t>
      </w:r>
    </w:p>
    <w:p w14:paraId="3CE524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Rx-Tx Time Difference Measurements for UE category M2 in CEModeA</w:t>
      </w:r>
      <w:r>
        <w:rPr>
          <w:noProof/>
        </w:rPr>
        <w:tab/>
        <w:t>619</w:t>
      </w:r>
    </w:p>
    <w:p w14:paraId="3DB9654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619</w:t>
      </w:r>
    </w:p>
    <w:p w14:paraId="0C6E7B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Cat-M2 UE in CEModeA</w:t>
      </w:r>
      <w:r>
        <w:rPr>
          <w:noProof/>
        </w:rPr>
        <w:tab/>
        <w:t>619</w:t>
      </w:r>
    </w:p>
    <w:p w14:paraId="0592431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620</w:t>
      </w:r>
    </w:p>
    <w:p w14:paraId="5724D4F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622</w:t>
      </w:r>
    </w:p>
    <w:p w14:paraId="3B0A30F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625</w:t>
      </w:r>
    </w:p>
    <w:p w14:paraId="110540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Cat-M2 UE in CEModeA</w:t>
      </w:r>
      <w:r>
        <w:rPr>
          <w:noProof/>
        </w:rPr>
        <w:tab/>
        <w:t>625</w:t>
      </w:r>
    </w:p>
    <w:p w14:paraId="1189823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625</w:t>
      </w:r>
    </w:p>
    <w:p w14:paraId="6355458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627</w:t>
      </w:r>
    </w:p>
    <w:p w14:paraId="59594C2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630</w:t>
      </w:r>
    </w:p>
    <w:p w14:paraId="51CBFEB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8.16.3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Requirements for UE category M2 with CE mode B</w:t>
      </w:r>
      <w:r>
        <w:rPr>
          <w:noProof/>
        </w:rPr>
        <w:tab/>
        <w:t>630</w:t>
      </w:r>
    </w:p>
    <w:p w14:paraId="19F683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Cat-M2 UE in CEModeB</w:t>
      </w:r>
      <w:r>
        <w:rPr>
          <w:noProof/>
        </w:rPr>
        <w:tab/>
        <w:t>630</w:t>
      </w:r>
    </w:p>
    <w:p w14:paraId="211DA0A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630</w:t>
      </w:r>
    </w:p>
    <w:p w14:paraId="08A80FC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633</w:t>
      </w:r>
    </w:p>
    <w:p w14:paraId="32718C6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636</w:t>
      </w:r>
    </w:p>
    <w:p w14:paraId="4924EA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Cat-M2 UE in CEModeB</w:t>
      </w:r>
      <w:r>
        <w:rPr>
          <w:noProof/>
        </w:rPr>
        <w:tab/>
        <w:t>636</w:t>
      </w:r>
    </w:p>
    <w:p w14:paraId="283B32A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636</w:t>
      </w:r>
    </w:p>
    <w:p w14:paraId="0212FA4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638</w:t>
      </w:r>
    </w:p>
    <w:p w14:paraId="2D172AF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641</w:t>
      </w:r>
    </w:p>
    <w:p w14:paraId="6CD804A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641</w:t>
      </w:r>
    </w:p>
    <w:p w14:paraId="36381B2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641</w:t>
      </w:r>
    </w:p>
    <w:p w14:paraId="21761A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Gap Sharing</w:t>
      </w:r>
      <w:r>
        <w:rPr>
          <w:noProof/>
        </w:rPr>
        <w:tab/>
        <w:t>641</w:t>
      </w:r>
    </w:p>
    <w:p w14:paraId="4AD82CD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8.17.1A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Intrafrequency Measurements</w:t>
      </w:r>
      <w:r>
        <w:rPr>
          <w:noProof/>
        </w:rPr>
        <w:tab/>
        <w:t>642</w:t>
      </w:r>
    </w:p>
    <w:p w14:paraId="623CCF7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Measurements</w:t>
      </w:r>
      <w:r>
        <w:rPr>
          <w:noProof/>
        </w:rPr>
        <w:tab/>
        <w:t>642</w:t>
      </w:r>
    </w:p>
    <w:p w14:paraId="51EF7A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642</w:t>
      </w:r>
    </w:p>
    <w:p w14:paraId="6B3931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requirements</w:t>
      </w:r>
      <w:r>
        <w:rPr>
          <w:noProof/>
        </w:rPr>
        <w:tab/>
        <w:t>642</w:t>
      </w:r>
    </w:p>
    <w:p w14:paraId="0C1C48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8.17.2.2</w:t>
      </w:r>
      <w:r w:rsidRPr="00182D98">
        <w:rPr>
          <w:rFonts w:eastAsia="SimSun"/>
          <w:noProof/>
          <w:lang w:val="en-US"/>
        </w:rPr>
        <w:t>.a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requirements</w:t>
      </w:r>
      <w:r w:rsidRPr="00182D98">
        <w:rPr>
          <w:rFonts w:eastAsia="SimSun"/>
          <w:noProof/>
          <w:lang w:val="en-US"/>
        </w:rPr>
        <w:t xml:space="preserve"> with CCA on target frequency</w:t>
      </w:r>
      <w:r>
        <w:rPr>
          <w:noProof/>
        </w:rPr>
        <w:tab/>
        <w:t>643</w:t>
      </w:r>
    </w:p>
    <w:p w14:paraId="340B6DA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644</w:t>
      </w:r>
    </w:p>
    <w:p w14:paraId="357B5DD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644</w:t>
      </w:r>
    </w:p>
    <w:p w14:paraId="58CAD7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8.17.3</w:t>
      </w:r>
      <w:r w:rsidRPr="00182D98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644</w:t>
      </w:r>
    </w:p>
    <w:p w14:paraId="78C746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8.17.3</w:t>
      </w:r>
      <w:r w:rsidRPr="00182D98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645</w:t>
      </w:r>
    </w:p>
    <w:p w14:paraId="0FF3C4F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8.17.3</w:t>
      </w:r>
      <w:r w:rsidRPr="00182D98">
        <w:rPr>
          <w:rFonts w:cs="v4.2.0"/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645</w:t>
      </w:r>
    </w:p>
    <w:p w14:paraId="15D8353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646</w:t>
      </w:r>
    </w:p>
    <w:p w14:paraId="227F22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648</w:t>
      </w:r>
    </w:p>
    <w:p w14:paraId="024E067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648</w:t>
      </w:r>
    </w:p>
    <w:p w14:paraId="065AC3F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650</w:t>
      </w:r>
    </w:p>
    <w:p w14:paraId="631CD88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652</w:t>
      </w:r>
    </w:p>
    <w:p w14:paraId="64ABEF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652</w:t>
      </w:r>
    </w:p>
    <w:p w14:paraId="3314C55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652</w:t>
      </w:r>
    </w:p>
    <w:p w14:paraId="3EE24F0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654</w:t>
      </w:r>
    </w:p>
    <w:p w14:paraId="0AFE858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654</w:t>
      </w:r>
    </w:p>
    <w:p w14:paraId="615558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655</w:t>
      </w:r>
    </w:p>
    <w:p w14:paraId="2232B7C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655</w:t>
      </w:r>
    </w:p>
    <w:p w14:paraId="0EC1C4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655</w:t>
      </w:r>
    </w:p>
    <w:p w14:paraId="3AA704E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656</w:t>
      </w:r>
    </w:p>
    <w:p w14:paraId="3474AA8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657</w:t>
      </w:r>
    </w:p>
    <w:p w14:paraId="7ABEB9E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658</w:t>
      </w:r>
    </w:p>
    <w:p w14:paraId="01EDFFD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8.17.4A.1.4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659</w:t>
      </w:r>
    </w:p>
    <w:p w14:paraId="227C0AB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lastRenderedPageBreak/>
        <w:t>8.17.4A.1.5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659</w:t>
      </w:r>
    </w:p>
    <w:p w14:paraId="0BB39F6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660</w:t>
      </w:r>
    </w:p>
    <w:p w14:paraId="04F7984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660</w:t>
      </w:r>
    </w:p>
    <w:p w14:paraId="299A7F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660</w:t>
      </w:r>
    </w:p>
    <w:p w14:paraId="272AFC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660</w:t>
      </w:r>
    </w:p>
    <w:p w14:paraId="371F93D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660</w:t>
      </w:r>
    </w:p>
    <w:p w14:paraId="51783B3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660</w:t>
      </w:r>
    </w:p>
    <w:p w14:paraId="0C853E3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8.17.5.2.3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661</w:t>
      </w:r>
    </w:p>
    <w:p w14:paraId="6EB1BB5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661</w:t>
      </w:r>
    </w:p>
    <w:p w14:paraId="336E061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661</w:t>
      </w:r>
    </w:p>
    <w:p w14:paraId="1EECDE2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662</w:t>
      </w:r>
    </w:p>
    <w:p w14:paraId="001335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662</w:t>
      </w:r>
    </w:p>
    <w:p w14:paraId="7BF1324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663</w:t>
      </w:r>
    </w:p>
    <w:p w14:paraId="6F229D1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663</w:t>
      </w:r>
    </w:p>
    <w:p w14:paraId="1DF0838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664</w:t>
      </w:r>
    </w:p>
    <w:p w14:paraId="2EF35AC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664</w:t>
      </w:r>
    </w:p>
    <w:p w14:paraId="48EDE0E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664</w:t>
      </w:r>
    </w:p>
    <w:p w14:paraId="68DAC8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664</w:t>
      </w:r>
    </w:p>
    <w:p w14:paraId="2C3C604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664</w:t>
      </w:r>
    </w:p>
    <w:p w14:paraId="23461F7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664</w:t>
      </w:r>
    </w:p>
    <w:p w14:paraId="54310CD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665</w:t>
      </w:r>
    </w:p>
    <w:p w14:paraId="78C759D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665</w:t>
      </w:r>
    </w:p>
    <w:p w14:paraId="12CD977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666</w:t>
      </w:r>
    </w:p>
    <w:p w14:paraId="7438A9D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666</w:t>
      </w:r>
    </w:p>
    <w:p w14:paraId="3CD86F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666</w:t>
      </w:r>
    </w:p>
    <w:p w14:paraId="5635A0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666</w:t>
      </w:r>
    </w:p>
    <w:p w14:paraId="626693A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666</w:t>
      </w:r>
    </w:p>
    <w:p w14:paraId="143BCDA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Enhanced UTRA TDD cell identification requirements</w:t>
      </w:r>
      <w:r>
        <w:rPr>
          <w:noProof/>
        </w:rPr>
        <w:tab/>
        <w:t>666</w:t>
      </w:r>
    </w:p>
    <w:p w14:paraId="554C706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UTRA TDD P-CCPCH RSCP measurement capability</w:t>
      </w:r>
      <w:r>
        <w:rPr>
          <w:noProof/>
        </w:rPr>
        <w:tab/>
        <w:t>667</w:t>
      </w:r>
    </w:p>
    <w:p w14:paraId="7081143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667</w:t>
      </w:r>
    </w:p>
    <w:p w14:paraId="22F1FC1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667</w:t>
      </w:r>
    </w:p>
    <w:p w14:paraId="3860E47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668</w:t>
      </w:r>
    </w:p>
    <w:p w14:paraId="782A32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668</w:t>
      </w:r>
    </w:p>
    <w:p w14:paraId="05E50C3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669</w:t>
      </w:r>
    </w:p>
    <w:p w14:paraId="3F11E5E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669</w:t>
      </w:r>
    </w:p>
    <w:p w14:paraId="2CADC5E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669</w:t>
      </w:r>
    </w:p>
    <w:p w14:paraId="218E19D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670</w:t>
      </w:r>
    </w:p>
    <w:p w14:paraId="63822EA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670</w:t>
      </w:r>
    </w:p>
    <w:p w14:paraId="1444F64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670</w:t>
      </w:r>
    </w:p>
    <w:p w14:paraId="34A865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670</w:t>
      </w:r>
    </w:p>
    <w:p w14:paraId="3B4F533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670</w:t>
      </w:r>
    </w:p>
    <w:p w14:paraId="6D381F4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670</w:t>
      </w:r>
    </w:p>
    <w:p w14:paraId="1D14A66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671</w:t>
      </w:r>
    </w:p>
    <w:p w14:paraId="3C40C5D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671</w:t>
      </w:r>
    </w:p>
    <w:p w14:paraId="1BF3803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672</w:t>
      </w:r>
    </w:p>
    <w:p w14:paraId="678A51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672</w:t>
      </w:r>
    </w:p>
    <w:p w14:paraId="406C9E0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672</w:t>
      </w:r>
    </w:p>
    <w:p w14:paraId="21F6A11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carrier RSSI</w:t>
      </w:r>
      <w:r>
        <w:rPr>
          <w:noProof/>
        </w:rPr>
        <w:tab/>
        <w:t>672</w:t>
      </w:r>
    </w:p>
    <w:p w14:paraId="0D8F04E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BSIC verification</w:t>
      </w:r>
      <w:r>
        <w:rPr>
          <w:noProof/>
        </w:rPr>
        <w:tab/>
        <w:t>672</w:t>
      </w:r>
    </w:p>
    <w:p w14:paraId="42BC4DC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Enhanced BSIC verification</w:t>
      </w:r>
      <w:r>
        <w:rPr>
          <w:noProof/>
        </w:rPr>
        <w:tab/>
        <w:t>674</w:t>
      </w:r>
    </w:p>
    <w:p w14:paraId="4D0019F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674</w:t>
      </w:r>
    </w:p>
    <w:p w14:paraId="17F1EB2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674</w:t>
      </w:r>
    </w:p>
    <w:p w14:paraId="36D82F9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675</w:t>
      </w:r>
    </w:p>
    <w:p w14:paraId="1EA73C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675</w:t>
      </w:r>
    </w:p>
    <w:p w14:paraId="10D1893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8.17.13.3.1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carrier RSSI</w:t>
      </w:r>
      <w:r>
        <w:rPr>
          <w:noProof/>
        </w:rPr>
        <w:tab/>
        <w:t>675</w:t>
      </w:r>
    </w:p>
    <w:p w14:paraId="518A783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BSIC verification</w:t>
      </w:r>
      <w:r>
        <w:rPr>
          <w:noProof/>
        </w:rPr>
        <w:tab/>
        <w:t>675</w:t>
      </w:r>
    </w:p>
    <w:p w14:paraId="4832E9B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677</w:t>
      </w:r>
    </w:p>
    <w:p w14:paraId="643DD8F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677</w:t>
      </w:r>
    </w:p>
    <w:p w14:paraId="33BA603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677</w:t>
      </w:r>
    </w:p>
    <w:p w14:paraId="100AE7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677</w:t>
      </w:r>
    </w:p>
    <w:p w14:paraId="0D5DA76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677</w:t>
      </w:r>
    </w:p>
    <w:p w14:paraId="5CEAF91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RSTD measurements when configured with E-UTRA-NR Dual Connectivity</w:t>
      </w:r>
      <w:r>
        <w:rPr>
          <w:noProof/>
        </w:rPr>
        <w:tab/>
        <w:t>677</w:t>
      </w:r>
    </w:p>
    <w:p w14:paraId="3D630B2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678</w:t>
      </w:r>
    </w:p>
    <w:p w14:paraId="1BAF8D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RSTD measurements when configured with E-UTRA-NR Dual Connectivity</w:t>
      </w:r>
      <w:r>
        <w:rPr>
          <w:noProof/>
        </w:rPr>
        <w:tab/>
        <w:t>678</w:t>
      </w:r>
    </w:p>
    <w:p w14:paraId="38C8693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678</w:t>
      </w:r>
    </w:p>
    <w:p w14:paraId="7B7949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RSTD measurements when configured with E-UTRA-NR Dual Connectivity</w:t>
      </w:r>
      <w:r>
        <w:rPr>
          <w:noProof/>
        </w:rPr>
        <w:tab/>
        <w:t>678</w:t>
      </w:r>
    </w:p>
    <w:p w14:paraId="770D7FB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679</w:t>
      </w:r>
    </w:p>
    <w:p w14:paraId="5BE97D1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RSTD measurements when configured with E-UTRA-NR Dual Connectivity</w:t>
      </w:r>
      <w:r>
        <w:rPr>
          <w:noProof/>
        </w:rPr>
        <w:tab/>
        <w:t>679</w:t>
      </w:r>
    </w:p>
    <w:p w14:paraId="27711E6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679</w:t>
      </w:r>
    </w:p>
    <w:p w14:paraId="39A7DB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680</w:t>
      </w:r>
    </w:p>
    <w:p w14:paraId="779379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8.17.16</w:t>
      </w:r>
      <w:r w:rsidRPr="00182D98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680</w:t>
      </w:r>
    </w:p>
    <w:p w14:paraId="6FADB2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8.17.16</w:t>
      </w:r>
      <w:r w:rsidRPr="00182D98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680</w:t>
      </w:r>
    </w:p>
    <w:p w14:paraId="759C84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8.17.16</w:t>
      </w:r>
      <w:r w:rsidRPr="00182D98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680</w:t>
      </w:r>
    </w:p>
    <w:p w14:paraId="10975D0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680</w:t>
      </w:r>
    </w:p>
    <w:p w14:paraId="19D812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8.17.17</w:t>
      </w:r>
      <w:r w:rsidRPr="00182D98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680</w:t>
      </w:r>
    </w:p>
    <w:p w14:paraId="115B22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8.17.17</w:t>
      </w:r>
      <w:r w:rsidRPr="00182D98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680</w:t>
      </w:r>
    </w:p>
    <w:p w14:paraId="703FEF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8.17.17</w:t>
      </w:r>
      <w:r w:rsidRPr="00182D98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680</w:t>
      </w:r>
    </w:p>
    <w:p w14:paraId="5FC511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8.17.17</w:t>
      </w:r>
      <w:r w:rsidRPr="00182D98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680</w:t>
      </w:r>
    </w:p>
    <w:p w14:paraId="262F51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8.17.17</w:t>
      </w:r>
      <w:r w:rsidRPr="00182D98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680</w:t>
      </w:r>
    </w:p>
    <w:p w14:paraId="004C96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680</w:t>
      </w:r>
    </w:p>
    <w:p w14:paraId="1526865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680</w:t>
      </w:r>
    </w:p>
    <w:p w14:paraId="01FB670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non-BL/CE UE</w:t>
      </w:r>
      <w:r>
        <w:rPr>
          <w:noProof/>
        </w:rPr>
        <w:tab/>
        <w:t>680</w:t>
      </w:r>
    </w:p>
    <w:p w14:paraId="24AB858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680</w:t>
      </w:r>
    </w:p>
    <w:p w14:paraId="632F961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681</w:t>
      </w:r>
    </w:p>
    <w:p w14:paraId="339D32B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681</w:t>
      </w:r>
    </w:p>
    <w:p w14:paraId="30AFE73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681</w:t>
      </w:r>
    </w:p>
    <w:p w14:paraId="67469E3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681</w:t>
      </w:r>
    </w:p>
    <w:p w14:paraId="1B30B7B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682</w:t>
      </w:r>
    </w:p>
    <w:p w14:paraId="3705AEFE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683</w:t>
      </w:r>
    </w:p>
    <w:p w14:paraId="70171E3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683</w:t>
      </w:r>
    </w:p>
    <w:p w14:paraId="41EFED7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8.19.2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Intra-frequency Measurements</w:t>
      </w:r>
      <w:r>
        <w:rPr>
          <w:noProof/>
        </w:rPr>
        <w:tab/>
        <w:t>683</w:t>
      </w:r>
    </w:p>
    <w:p w14:paraId="2C74D57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683</w:t>
      </w:r>
    </w:p>
    <w:p w14:paraId="192D8EF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8.19.4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683</w:t>
      </w:r>
    </w:p>
    <w:p w14:paraId="03D2930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8.19.5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Intra-frequency E-CID Measurements</w:t>
      </w:r>
      <w:r>
        <w:rPr>
          <w:noProof/>
        </w:rPr>
        <w:tab/>
        <w:t>683</w:t>
      </w:r>
    </w:p>
    <w:p w14:paraId="405FC36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684</w:t>
      </w:r>
    </w:p>
    <w:p w14:paraId="34D7CE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8.19.6</w:t>
      </w:r>
      <w:r w:rsidRPr="00182D98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684</w:t>
      </w:r>
    </w:p>
    <w:p w14:paraId="561D22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8.19.6</w:t>
      </w:r>
      <w:r w:rsidRPr="00182D98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684</w:t>
      </w:r>
    </w:p>
    <w:p w14:paraId="36C5BD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8.19.6</w:t>
      </w:r>
      <w:r w:rsidRPr="00182D98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684</w:t>
      </w:r>
    </w:p>
    <w:p w14:paraId="5B11EF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684</w:t>
      </w:r>
    </w:p>
    <w:p w14:paraId="5A2C326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8.19.7</w:t>
      </w:r>
      <w:r w:rsidRPr="00182D98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684</w:t>
      </w:r>
    </w:p>
    <w:p w14:paraId="6C956A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8.19.7</w:t>
      </w:r>
      <w:r w:rsidRPr="00182D98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684</w:t>
      </w:r>
    </w:p>
    <w:p w14:paraId="3B13A6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8.19.7</w:t>
      </w:r>
      <w:r w:rsidRPr="00182D98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684</w:t>
      </w:r>
    </w:p>
    <w:p w14:paraId="7BE0EA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8.19.7</w:t>
      </w:r>
      <w:r w:rsidRPr="00182D98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684</w:t>
      </w:r>
    </w:p>
    <w:p w14:paraId="7E992E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8.19.7</w:t>
      </w:r>
      <w:r w:rsidRPr="00182D98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684</w:t>
      </w:r>
    </w:p>
    <w:p w14:paraId="558D10B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Inter-RAT NR Measurements for RedCap UE</w:t>
      </w:r>
      <w:r>
        <w:rPr>
          <w:noProof/>
        </w:rPr>
        <w:tab/>
        <w:t>684</w:t>
      </w:r>
    </w:p>
    <w:p w14:paraId="1FC8433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684</w:t>
      </w:r>
    </w:p>
    <w:p w14:paraId="60C812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684</w:t>
      </w:r>
    </w:p>
    <w:p w14:paraId="766AC6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NR cell</w:t>
      </w:r>
      <w:r>
        <w:rPr>
          <w:noProof/>
        </w:rPr>
        <w:tab/>
        <w:t>684</w:t>
      </w:r>
    </w:p>
    <w:p w14:paraId="7940E98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688</w:t>
      </w:r>
    </w:p>
    <w:p w14:paraId="4A4B1F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688</w:t>
      </w:r>
    </w:p>
    <w:p w14:paraId="3F056F4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688</w:t>
      </w:r>
    </w:p>
    <w:p w14:paraId="4E8A226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688</w:t>
      </w:r>
    </w:p>
    <w:p w14:paraId="24577535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689</w:t>
      </w:r>
    </w:p>
    <w:p w14:paraId="4A38424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measurements</w:t>
      </w:r>
      <w:r>
        <w:rPr>
          <w:noProof/>
        </w:rPr>
        <w:tab/>
        <w:t>689</w:t>
      </w:r>
    </w:p>
    <w:p w14:paraId="6B53775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689</w:t>
      </w:r>
    </w:p>
    <w:p w14:paraId="7C15D40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689</w:t>
      </w:r>
    </w:p>
    <w:p w14:paraId="6C746D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</w:t>
      </w:r>
      <w:r>
        <w:rPr>
          <w:noProof/>
        </w:rPr>
        <w:tab/>
        <w:t>689</w:t>
      </w:r>
    </w:p>
    <w:p w14:paraId="499FA0C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</w:t>
      </w:r>
      <w:r>
        <w:rPr>
          <w:noProof/>
        </w:rPr>
        <w:tab/>
        <w:t>690</w:t>
      </w:r>
    </w:p>
    <w:p w14:paraId="0BE77E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691</w:t>
      </w:r>
    </w:p>
    <w:p w14:paraId="4AE18C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691</w:t>
      </w:r>
    </w:p>
    <w:p w14:paraId="49D8BF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692</w:t>
      </w:r>
    </w:p>
    <w:p w14:paraId="1B2EF56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693</w:t>
      </w:r>
    </w:p>
    <w:p w14:paraId="7388B4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694</w:t>
      </w:r>
    </w:p>
    <w:p w14:paraId="5E8919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695</w:t>
      </w:r>
    </w:p>
    <w:p w14:paraId="4CAEF71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RSRP Accuracy Requirements in High Doppler Conditions</w:t>
      </w:r>
      <w:r>
        <w:rPr>
          <w:noProof/>
        </w:rPr>
        <w:tab/>
        <w:t>696</w:t>
      </w:r>
    </w:p>
    <w:p w14:paraId="6F49A9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696</w:t>
      </w:r>
    </w:p>
    <w:p w14:paraId="78081B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696</w:t>
      </w:r>
    </w:p>
    <w:p w14:paraId="6A21235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697</w:t>
      </w:r>
    </w:p>
    <w:p w14:paraId="145543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697</w:t>
      </w:r>
    </w:p>
    <w:p w14:paraId="25FB2F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697</w:t>
      </w:r>
    </w:p>
    <w:p w14:paraId="3068AD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698</w:t>
      </w:r>
    </w:p>
    <w:p w14:paraId="3AE3036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</w:t>
      </w:r>
      <w:r>
        <w:rPr>
          <w:noProof/>
        </w:rPr>
        <w:tab/>
        <w:t>698</w:t>
      </w:r>
    </w:p>
    <w:p w14:paraId="320653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</w:t>
      </w:r>
      <w:r>
        <w:rPr>
          <w:noProof/>
        </w:rPr>
        <w:tab/>
        <w:t>699</w:t>
      </w:r>
    </w:p>
    <w:p w14:paraId="37BEEB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700</w:t>
      </w:r>
    </w:p>
    <w:p w14:paraId="326289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700</w:t>
      </w:r>
    </w:p>
    <w:p w14:paraId="09396A6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RSRP Accuracy Requirements in High Doppler Conditions</w:t>
      </w:r>
      <w:r>
        <w:rPr>
          <w:noProof/>
        </w:rPr>
        <w:tab/>
        <w:t>701</w:t>
      </w:r>
    </w:p>
    <w:p w14:paraId="7AB46D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701</w:t>
      </w:r>
    </w:p>
    <w:p w14:paraId="76E71C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702</w:t>
      </w:r>
    </w:p>
    <w:p w14:paraId="1B2A747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703</w:t>
      </w:r>
    </w:p>
    <w:p w14:paraId="46C19BF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703</w:t>
      </w:r>
    </w:p>
    <w:p w14:paraId="0C89442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703</w:t>
      </w:r>
    </w:p>
    <w:p w14:paraId="090925F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703</w:t>
      </w:r>
    </w:p>
    <w:p w14:paraId="3F02A11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704</w:t>
      </w:r>
    </w:p>
    <w:p w14:paraId="62E9DA5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704</w:t>
      </w:r>
    </w:p>
    <w:p w14:paraId="4069712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</w:t>
      </w:r>
      <w:r>
        <w:rPr>
          <w:noProof/>
        </w:rPr>
        <w:tab/>
        <w:t>704</w:t>
      </w:r>
    </w:p>
    <w:p w14:paraId="2825C3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705</w:t>
      </w:r>
    </w:p>
    <w:p w14:paraId="4BD173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706</w:t>
      </w:r>
    </w:p>
    <w:p w14:paraId="3D3BAA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WB-RSRQ Accuracy</w:t>
      </w:r>
      <w:r>
        <w:rPr>
          <w:noProof/>
        </w:rPr>
        <w:tab/>
        <w:t>707</w:t>
      </w:r>
    </w:p>
    <w:p w14:paraId="34FBBE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708</w:t>
      </w:r>
    </w:p>
    <w:p w14:paraId="38CA61B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RSRQ Accuracy Requirements in High Doppler Conditions</w:t>
      </w:r>
      <w:r>
        <w:rPr>
          <w:noProof/>
        </w:rPr>
        <w:tab/>
        <w:t>709</w:t>
      </w:r>
    </w:p>
    <w:p w14:paraId="4713AD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709</w:t>
      </w:r>
    </w:p>
    <w:p w14:paraId="58F9C96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709</w:t>
      </w:r>
    </w:p>
    <w:p w14:paraId="01AFE6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709</w:t>
      </w:r>
    </w:p>
    <w:p w14:paraId="5429DE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709</w:t>
      </w:r>
    </w:p>
    <w:p w14:paraId="6553D62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710</w:t>
      </w:r>
    </w:p>
    <w:p w14:paraId="5C4A810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</w:t>
      </w:r>
      <w:r>
        <w:rPr>
          <w:noProof/>
        </w:rPr>
        <w:tab/>
        <w:t>710</w:t>
      </w:r>
    </w:p>
    <w:p w14:paraId="31460AD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RSRQ</w:t>
      </w:r>
      <w:r>
        <w:rPr>
          <w:noProof/>
        </w:rPr>
        <w:tab/>
        <w:t>711</w:t>
      </w:r>
    </w:p>
    <w:p w14:paraId="6719E3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WB-RSRQ Accuracy</w:t>
      </w:r>
      <w:r>
        <w:rPr>
          <w:noProof/>
        </w:rPr>
        <w:tab/>
        <w:t>712</w:t>
      </w:r>
    </w:p>
    <w:p w14:paraId="672AE5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WB-RSRQ Accuracy</w:t>
      </w:r>
      <w:r>
        <w:rPr>
          <w:noProof/>
        </w:rPr>
        <w:tab/>
        <w:t>712</w:t>
      </w:r>
    </w:p>
    <w:p w14:paraId="73A0B2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713</w:t>
      </w:r>
    </w:p>
    <w:p w14:paraId="76F0AA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714</w:t>
      </w:r>
    </w:p>
    <w:p w14:paraId="09BEEB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RSRQ Accuracy Requirements in High Doppler Conditions</w:t>
      </w:r>
      <w:r>
        <w:rPr>
          <w:noProof/>
        </w:rPr>
        <w:tab/>
        <w:t>714</w:t>
      </w:r>
    </w:p>
    <w:p w14:paraId="7C6EBF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714</w:t>
      </w:r>
    </w:p>
    <w:p w14:paraId="3FBE96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715</w:t>
      </w:r>
    </w:p>
    <w:p w14:paraId="0D93C7A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9.1.6B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716</w:t>
      </w:r>
    </w:p>
    <w:p w14:paraId="795F88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716</w:t>
      </w:r>
    </w:p>
    <w:p w14:paraId="6109EB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716</w:t>
      </w:r>
    </w:p>
    <w:p w14:paraId="548ED6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716</w:t>
      </w:r>
    </w:p>
    <w:p w14:paraId="06B8F10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717</w:t>
      </w:r>
    </w:p>
    <w:p w14:paraId="0004436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Power Headroom</w:t>
      </w:r>
      <w:r>
        <w:rPr>
          <w:noProof/>
        </w:rPr>
        <w:tab/>
        <w:t>717</w:t>
      </w:r>
    </w:p>
    <w:p w14:paraId="3E99E14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</w:t>
      </w:r>
      <w:r>
        <w:rPr>
          <w:noProof/>
        </w:rPr>
        <w:tab/>
        <w:t>718</w:t>
      </w:r>
    </w:p>
    <w:p w14:paraId="3063BF4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718</w:t>
      </w:r>
    </w:p>
    <w:p w14:paraId="7DAECD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718</w:t>
      </w:r>
    </w:p>
    <w:p w14:paraId="360520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718</w:t>
      </w:r>
    </w:p>
    <w:p w14:paraId="7DADC8C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 – Tx time difference</w:t>
      </w:r>
      <w:r>
        <w:rPr>
          <w:noProof/>
        </w:rPr>
        <w:tab/>
        <w:t>718</w:t>
      </w:r>
    </w:p>
    <w:p w14:paraId="0EFC8F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</w:t>
      </w:r>
      <w:r>
        <w:rPr>
          <w:noProof/>
        </w:rPr>
        <w:tab/>
        <w:t>718</w:t>
      </w:r>
    </w:p>
    <w:p w14:paraId="0A0AA8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</w:t>
      </w:r>
      <w:r>
        <w:rPr>
          <w:noProof/>
        </w:rPr>
        <w:tab/>
        <w:t>719</w:t>
      </w:r>
    </w:p>
    <w:p w14:paraId="55EAFD4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720</w:t>
      </w:r>
    </w:p>
    <w:p w14:paraId="3302D3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 when Time Domain Measurement Resource Restriction Pattern is Configured with CRS Assistance Information</w:t>
      </w:r>
      <w:r>
        <w:rPr>
          <w:noProof/>
        </w:rPr>
        <w:tab/>
        <w:t>721</w:t>
      </w:r>
    </w:p>
    <w:p w14:paraId="0E7D644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722</w:t>
      </w:r>
    </w:p>
    <w:p w14:paraId="7B7C2E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Accuracy Requirement</w:t>
      </w:r>
      <w:r>
        <w:rPr>
          <w:noProof/>
        </w:rPr>
        <w:tab/>
        <w:t>722</w:t>
      </w:r>
    </w:p>
    <w:p w14:paraId="66141E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Accuracy Requirement</w:t>
      </w:r>
      <w:r>
        <w:rPr>
          <w:noProof/>
        </w:rPr>
        <w:tab/>
        <w:t>723</w:t>
      </w:r>
    </w:p>
    <w:p w14:paraId="2CF3AD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 Mapping</w:t>
      </w:r>
      <w:r>
        <w:rPr>
          <w:noProof/>
        </w:rPr>
        <w:tab/>
        <w:t>725</w:t>
      </w:r>
    </w:p>
    <w:p w14:paraId="1B45EA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Higher-Resolution RSTD Measurement Report Mapping</w:t>
      </w:r>
      <w:r>
        <w:rPr>
          <w:noProof/>
        </w:rPr>
        <w:tab/>
        <w:t>725</w:t>
      </w:r>
    </w:p>
    <w:p w14:paraId="6439D2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Accuracy Requirement for UE Category 1bis</w:t>
      </w:r>
      <w:r>
        <w:rPr>
          <w:noProof/>
        </w:rPr>
        <w:tab/>
        <w:t>726</w:t>
      </w:r>
    </w:p>
    <w:p w14:paraId="1958EB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Accuracy Requirement for UE Category 1bis</w:t>
      </w:r>
      <w:r>
        <w:rPr>
          <w:noProof/>
        </w:rPr>
        <w:tab/>
        <w:t>727</w:t>
      </w:r>
    </w:p>
    <w:p w14:paraId="03617FB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728</w:t>
      </w:r>
    </w:p>
    <w:p w14:paraId="4E6D0A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729</w:t>
      </w:r>
    </w:p>
    <w:p w14:paraId="4845838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729</w:t>
      </w:r>
    </w:p>
    <w:p w14:paraId="2DD430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729</w:t>
      </w:r>
    </w:p>
    <w:p w14:paraId="40474A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729</w:t>
      </w:r>
    </w:p>
    <w:p w14:paraId="0A026C5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Signal Time Difference (RSTD) Measurement Accuracy Requirements for Carrier Aggregation</w:t>
      </w:r>
      <w:r>
        <w:rPr>
          <w:noProof/>
        </w:rPr>
        <w:tab/>
        <w:t>729</w:t>
      </w:r>
    </w:p>
    <w:p w14:paraId="1A031CE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0</w:t>
      </w:r>
      <w:r>
        <w:rPr>
          <w:noProof/>
        </w:rPr>
        <w:tab/>
        <w:t>730</w:t>
      </w:r>
    </w:p>
    <w:p w14:paraId="04786E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0</w:t>
      </w:r>
      <w:r>
        <w:rPr>
          <w:noProof/>
        </w:rPr>
        <w:tab/>
        <w:t>730</w:t>
      </w:r>
    </w:p>
    <w:p w14:paraId="1B3357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0</w:t>
      </w:r>
      <w:r>
        <w:rPr>
          <w:noProof/>
        </w:rPr>
        <w:tab/>
        <w:t>730</w:t>
      </w:r>
    </w:p>
    <w:p w14:paraId="1BA141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RSRQ Accuracy for UE category 0</w:t>
      </w:r>
      <w:r>
        <w:rPr>
          <w:noProof/>
        </w:rPr>
        <w:tab/>
        <w:t>731</w:t>
      </w:r>
    </w:p>
    <w:p w14:paraId="146B3E3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Discovery Signal Measurements</w:t>
      </w:r>
      <w:r>
        <w:rPr>
          <w:noProof/>
        </w:rPr>
        <w:tab/>
        <w:t>732</w:t>
      </w:r>
    </w:p>
    <w:p w14:paraId="713EE6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732</w:t>
      </w:r>
    </w:p>
    <w:p w14:paraId="1526352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732</w:t>
      </w:r>
    </w:p>
    <w:p w14:paraId="75D0F8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732</w:t>
      </w:r>
    </w:p>
    <w:p w14:paraId="6CD815D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732</w:t>
      </w:r>
    </w:p>
    <w:p w14:paraId="38CBA138" w14:textId="77777777" w:rsidR="000E3D33" w:rsidRDefault="000E3D3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732</w:t>
      </w:r>
    </w:p>
    <w:p w14:paraId="76F4A467" w14:textId="77777777" w:rsidR="000E3D33" w:rsidRDefault="000E3D3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733</w:t>
      </w:r>
    </w:p>
    <w:p w14:paraId="2253F31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734</w:t>
      </w:r>
    </w:p>
    <w:p w14:paraId="09A0792B" w14:textId="77777777" w:rsidR="000E3D33" w:rsidRDefault="000E3D3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734</w:t>
      </w:r>
    </w:p>
    <w:p w14:paraId="6C551D9E" w14:textId="77777777" w:rsidR="000E3D33" w:rsidRDefault="000E3D3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734</w:t>
      </w:r>
    </w:p>
    <w:p w14:paraId="185E1CA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735</w:t>
      </w:r>
    </w:p>
    <w:p w14:paraId="6D7EF0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735</w:t>
      </w:r>
    </w:p>
    <w:p w14:paraId="39DADF7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accuracy for E-UTRAN carrier aggregation</w:t>
      </w:r>
      <w:r>
        <w:rPr>
          <w:noProof/>
        </w:rPr>
        <w:tab/>
        <w:t>735</w:t>
      </w:r>
    </w:p>
    <w:p w14:paraId="1CBCA0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CRS based discovery signal measurements accuracy for E-UTRAN carrier aggregation</w:t>
      </w:r>
      <w:r>
        <w:rPr>
          <w:noProof/>
        </w:rPr>
        <w:tab/>
        <w:t>736</w:t>
      </w:r>
    </w:p>
    <w:p w14:paraId="0B6012F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736</w:t>
      </w:r>
    </w:p>
    <w:p w14:paraId="7FC4035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736</w:t>
      </w:r>
    </w:p>
    <w:p w14:paraId="1DC00AC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736</w:t>
      </w:r>
    </w:p>
    <w:p w14:paraId="6B6936C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736</w:t>
      </w:r>
    </w:p>
    <w:p w14:paraId="3E6822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 accuracy for E-UTRAN carrier aggregation</w:t>
      </w:r>
      <w:r>
        <w:rPr>
          <w:noProof/>
        </w:rPr>
        <w:tab/>
        <w:t>736</w:t>
      </w:r>
    </w:p>
    <w:p w14:paraId="3BF2F75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736</w:t>
      </w:r>
    </w:p>
    <w:p w14:paraId="73071E1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736</w:t>
      </w:r>
    </w:p>
    <w:p w14:paraId="731A4A9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736</w:t>
      </w:r>
    </w:p>
    <w:p w14:paraId="52AD8FC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736</w:t>
      </w:r>
    </w:p>
    <w:p w14:paraId="6770986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737</w:t>
      </w:r>
    </w:p>
    <w:p w14:paraId="6594B27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RS-SINR Measurements</w:t>
      </w:r>
      <w:r>
        <w:rPr>
          <w:noProof/>
        </w:rPr>
        <w:tab/>
        <w:t>737</w:t>
      </w:r>
    </w:p>
    <w:p w14:paraId="148E63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</w:t>
      </w:r>
      <w:r>
        <w:rPr>
          <w:noProof/>
        </w:rPr>
        <w:tab/>
        <w:t>737</w:t>
      </w:r>
    </w:p>
    <w:p w14:paraId="359B805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RS-SINR Measurement Accuracy Requirements</w:t>
      </w:r>
      <w:r>
        <w:rPr>
          <w:noProof/>
        </w:rPr>
        <w:tab/>
        <w:t>738</w:t>
      </w:r>
    </w:p>
    <w:p w14:paraId="29985BC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738</w:t>
      </w:r>
    </w:p>
    <w:p w14:paraId="5504F18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RS-SINR Measurement Accuracy Requirements</w:t>
      </w:r>
      <w:r>
        <w:rPr>
          <w:noProof/>
        </w:rPr>
        <w:tab/>
        <w:t>738</w:t>
      </w:r>
    </w:p>
    <w:p w14:paraId="39B1950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738</w:t>
      </w:r>
    </w:p>
    <w:p w14:paraId="6CAF7CC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RS-SINR Measurement Accuracy Requirements</w:t>
      </w:r>
      <w:r>
        <w:rPr>
          <w:noProof/>
        </w:rPr>
        <w:tab/>
        <w:t>739</w:t>
      </w:r>
    </w:p>
    <w:p w14:paraId="2353619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Measurements under Operation with Frame Structure 3</w:t>
      </w:r>
      <w:r>
        <w:rPr>
          <w:noProof/>
        </w:rPr>
        <w:tab/>
        <w:t>740</w:t>
      </w:r>
    </w:p>
    <w:p w14:paraId="50D4DD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740</w:t>
      </w:r>
    </w:p>
    <w:p w14:paraId="1144BE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measurements</w:t>
      </w:r>
      <w:r>
        <w:rPr>
          <w:noProof/>
        </w:rPr>
        <w:tab/>
        <w:t>740</w:t>
      </w:r>
    </w:p>
    <w:p w14:paraId="153E78D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740</w:t>
      </w:r>
    </w:p>
    <w:p w14:paraId="18AD9D5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measurement accuracy requirements</w:t>
      </w:r>
      <w:r>
        <w:rPr>
          <w:noProof/>
        </w:rPr>
        <w:tab/>
        <w:t>740</w:t>
      </w:r>
    </w:p>
    <w:p w14:paraId="57796A3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RSRP measurement accuracy requirements</w:t>
      </w:r>
      <w:r>
        <w:rPr>
          <w:noProof/>
        </w:rPr>
        <w:tab/>
        <w:t>741</w:t>
      </w:r>
    </w:p>
    <w:p w14:paraId="67ECC3D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measurement accuracy requirements</w:t>
      </w:r>
      <w:r>
        <w:rPr>
          <w:noProof/>
        </w:rPr>
        <w:tab/>
        <w:t>741</w:t>
      </w:r>
    </w:p>
    <w:p w14:paraId="0122766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RSRP measurement accuracy requirements</w:t>
      </w:r>
      <w:r>
        <w:rPr>
          <w:noProof/>
        </w:rPr>
        <w:tab/>
        <w:t>742</w:t>
      </w:r>
    </w:p>
    <w:p w14:paraId="2225696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measurements</w:t>
      </w:r>
      <w:r>
        <w:rPr>
          <w:noProof/>
        </w:rPr>
        <w:tab/>
        <w:t>742</w:t>
      </w:r>
    </w:p>
    <w:p w14:paraId="104A0E7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742</w:t>
      </w:r>
    </w:p>
    <w:p w14:paraId="041962A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measurement accuracy requirements</w:t>
      </w:r>
      <w:r>
        <w:rPr>
          <w:noProof/>
        </w:rPr>
        <w:tab/>
        <w:t>742</w:t>
      </w:r>
    </w:p>
    <w:p w14:paraId="5CEA6F1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RSRQ measurement accuracy requirements</w:t>
      </w:r>
      <w:r>
        <w:rPr>
          <w:noProof/>
        </w:rPr>
        <w:tab/>
        <w:t>743</w:t>
      </w:r>
    </w:p>
    <w:p w14:paraId="28B4429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RSRQ measurement accuracy requirements</w:t>
      </w:r>
      <w:r>
        <w:rPr>
          <w:noProof/>
        </w:rPr>
        <w:tab/>
        <w:t>743</w:t>
      </w:r>
    </w:p>
    <w:p w14:paraId="266CA2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measurements</w:t>
      </w:r>
      <w:r>
        <w:rPr>
          <w:noProof/>
        </w:rPr>
        <w:tab/>
        <w:t>744</w:t>
      </w:r>
    </w:p>
    <w:p w14:paraId="30A5F94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744</w:t>
      </w:r>
    </w:p>
    <w:p w14:paraId="6A59201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CSI-RSRP measurement accuracy requirements</w:t>
      </w:r>
      <w:r>
        <w:rPr>
          <w:noProof/>
        </w:rPr>
        <w:tab/>
        <w:t>744</w:t>
      </w:r>
    </w:p>
    <w:p w14:paraId="7831D40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CSI-RSRP measurement accuracy requirements</w:t>
      </w:r>
      <w:r>
        <w:rPr>
          <w:noProof/>
        </w:rPr>
        <w:tab/>
        <w:t>744</w:t>
      </w:r>
    </w:p>
    <w:p w14:paraId="2A9FBBB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CSI-RSRP measurement accuracy requirements</w:t>
      </w:r>
      <w:r>
        <w:rPr>
          <w:noProof/>
        </w:rPr>
        <w:tab/>
        <w:t>745</w:t>
      </w:r>
    </w:p>
    <w:p w14:paraId="4CF0B3D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CSI-RSRP measurement accuracy requirements</w:t>
      </w:r>
      <w:r>
        <w:rPr>
          <w:noProof/>
        </w:rPr>
        <w:tab/>
        <w:t>745</w:t>
      </w:r>
    </w:p>
    <w:p w14:paraId="49303BF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measurements</w:t>
      </w:r>
      <w:r>
        <w:rPr>
          <w:noProof/>
        </w:rPr>
        <w:tab/>
        <w:t>746</w:t>
      </w:r>
    </w:p>
    <w:p w14:paraId="5A78313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746</w:t>
      </w:r>
    </w:p>
    <w:p w14:paraId="5003F7D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RSSI measurement accuracy requirements</w:t>
      </w:r>
      <w:r>
        <w:rPr>
          <w:noProof/>
        </w:rPr>
        <w:tab/>
        <w:t>746</w:t>
      </w:r>
    </w:p>
    <w:p w14:paraId="4347170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RSSI measurement accuracy requirements</w:t>
      </w:r>
      <w:r>
        <w:rPr>
          <w:noProof/>
        </w:rPr>
        <w:tab/>
        <w:t>747</w:t>
      </w:r>
    </w:p>
    <w:p w14:paraId="194AEB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747</w:t>
      </w:r>
    </w:p>
    <w:p w14:paraId="6A3CD25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747</w:t>
      </w:r>
    </w:p>
    <w:p w14:paraId="3A5EA00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channel occupancy measurement accuracy requirements</w:t>
      </w:r>
      <w:r>
        <w:rPr>
          <w:noProof/>
        </w:rPr>
        <w:tab/>
        <w:t>747</w:t>
      </w:r>
    </w:p>
    <w:p w14:paraId="5B2D5A5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Carrier Aggregation for Measurements under Operation with Frame Structure 3</w:t>
      </w:r>
      <w:r>
        <w:rPr>
          <w:noProof/>
        </w:rPr>
        <w:tab/>
        <w:t>748</w:t>
      </w:r>
    </w:p>
    <w:p w14:paraId="75EFD8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748</w:t>
      </w:r>
    </w:p>
    <w:p w14:paraId="0D4634D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748</w:t>
      </w:r>
    </w:p>
    <w:p w14:paraId="59669A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requirements for measurements on different SCCs</w:t>
      </w:r>
      <w:r>
        <w:rPr>
          <w:noProof/>
        </w:rPr>
        <w:tab/>
        <w:t>748</w:t>
      </w:r>
    </w:p>
    <w:p w14:paraId="50303B5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requirements for measurements on SCC and PCC</w:t>
      </w:r>
      <w:r>
        <w:rPr>
          <w:noProof/>
        </w:rPr>
        <w:tab/>
        <w:t>748</w:t>
      </w:r>
    </w:p>
    <w:p w14:paraId="65622E6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SFN and Subframe Time Difference (SSTD)</w:t>
      </w:r>
      <w:r>
        <w:rPr>
          <w:noProof/>
        </w:rPr>
        <w:tab/>
        <w:t>749</w:t>
      </w:r>
    </w:p>
    <w:p w14:paraId="029C356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Accuracy Requirement</w:t>
      </w:r>
      <w:r>
        <w:rPr>
          <w:noProof/>
        </w:rPr>
        <w:tab/>
        <w:t>749</w:t>
      </w:r>
    </w:p>
    <w:p w14:paraId="3DB8E15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 Report Mapping</w:t>
      </w:r>
      <w:r>
        <w:rPr>
          <w:noProof/>
        </w:rPr>
        <w:tab/>
        <w:t>749</w:t>
      </w:r>
    </w:p>
    <w:p w14:paraId="78AABB2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M1</w:t>
      </w:r>
      <w:r>
        <w:rPr>
          <w:noProof/>
        </w:rPr>
        <w:tab/>
        <w:t>750</w:t>
      </w:r>
    </w:p>
    <w:p w14:paraId="48DA96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750</w:t>
      </w:r>
    </w:p>
    <w:p w14:paraId="04BECE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752</w:t>
      </w:r>
    </w:p>
    <w:p w14:paraId="26FD37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753</w:t>
      </w:r>
    </w:p>
    <w:p w14:paraId="5B3557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755</w:t>
      </w:r>
    </w:p>
    <w:p w14:paraId="285833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756</w:t>
      </w:r>
    </w:p>
    <w:p w14:paraId="5AB245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756</w:t>
      </w:r>
    </w:p>
    <w:p w14:paraId="041410D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757</w:t>
      </w:r>
    </w:p>
    <w:p w14:paraId="10D78F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758</w:t>
      </w:r>
    </w:p>
    <w:p w14:paraId="3896E7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758</w:t>
      </w:r>
    </w:p>
    <w:p w14:paraId="10491D5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759</w:t>
      </w:r>
    </w:p>
    <w:p w14:paraId="5FF669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760</w:t>
      </w:r>
    </w:p>
    <w:p w14:paraId="0B4281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761</w:t>
      </w:r>
    </w:p>
    <w:p w14:paraId="117493E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9.1.21.13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762</w:t>
      </w:r>
    </w:p>
    <w:p w14:paraId="405B9DA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763</w:t>
      </w:r>
    </w:p>
    <w:p w14:paraId="15BCC0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9.1.21.15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764</w:t>
      </w:r>
    </w:p>
    <w:p w14:paraId="05369E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765</w:t>
      </w:r>
    </w:p>
    <w:p w14:paraId="1B6F6A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M1 in CE mode A</w:t>
      </w:r>
      <w:r>
        <w:rPr>
          <w:noProof/>
        </w:rPr>
        <w:tab/>
        <w:t>766</w:t>
      </w:r>
    </w:p>
    <w:p w14:paraId="1C43D14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M1 in CE mode B</w:t>
      </w:r>
      <w:r>
        <w:rPr>
          <w:noProof/>
        </w:rPr>
        <w:tab/>
        <w:t>767</w:t>
      </w:r>
    </w:p>
    <w:p w14:paraId="70C094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Accuracy Requirement for Cat-M1</w:t>
      </w:r>
      <w:r>
        <w:rPr>
          <w:noProof/>
        </w:rPr>
        <w:tab/>
        <w:t>768</w:t>
      </w:r>
    </w:p>
    <w:p w14:paraId="2702F2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M1 in CE mode A</w:t>
      </w:r>
      <w:r>
        <w:rPr>
          <w:noProof/>
        </w:rPr>
        <w:tab/>
        <w:t>769</w:t>
      </w:r>
    </w:p>
    <w:p w14:paraId="372771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M1 in CE mode B</w:t>
      </w:r>
      <w:r>
        <w:rPr>
          <w:noProof/>
        </w:rPr>
        <w:tab/>
        <w:t>772</w:t>
      </w:r>
    </w:p>
    <w:p w14:paraId="7F38A1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9.1.21.22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775</w:t>
      </w:r>
    </w:p>
    <w:p w14:paraId="3A8BDE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775</w:t>
      </w:r>
    </w:p>
    <w:p w14:paraId="22E902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778</w:t>
      </w:r>
    </w:p>
    <w:p w14:paraId="600B5F0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NB1</w:t>
      </w:r>
      <w:r>
        <w:rPr>
          <w:noProof/>
        </w:rPr>
        <w:tab/>
        <w:t>779</w:t>
      </w:r>
    </w:p>
    <w:p w14:paraId="2F497B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779</w:t>
      </w:r>
    </w:p>
    <w:p w14:paraId="311FC6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780</w:t>
      </w:r>
    </w:p>
    <w:p w14:paraId="2B0D65E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780</w:t>
      </w:r>
    </w:p>
    <w:p w14:paraId="3C0BEC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781</w:t>
      </w:r>
    </w:p>
    <w:p w14:paraId="3078BA7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781</w:t>
      </w:r>
    </w:p>
    <w:p w14:paraId="2296C7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782</w:t>
      </w:r>
    </w:p>
    <w:p w14:paraId="0D7898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782</w:t>
      </w:r>
    </w:p>
    <w:p w14:paraId="668B3B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783</w:t>
      </w:r>
    </w:p>
    <w:p w14:paraId="06778D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783</w:t>
      </w:r>
    </w:p>
    <w:p w14:paraId="3375767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NB1 for normal coverage</w:t>
      </w:r>
      <w:r>
        <w:rPr>
          <w:noProof/>
        </w:rPr>
        <w:tab/>
        <w:t>783</w:t>
      </w:r>
    </w:p>
    <w:p w14:paraId="3C4F11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NB1 for normal coverage</w:t>
      </w:r>
      <w:r>
        <w:rPr>
          <w:noProof/>
        </w:rPr>
        <w:tab/>
        <w:t>784</w:t>
      </w:r>
    </w:p>
    <w:p w14:paraId="4060D8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NB1 for enhanced coverage</w:t>
      </w:r>
      <w:r>
        <w:rPr>
          <w:noProof/>
        </w:rPr>
        <w:tab/>
        <w:t>785</w:t>
      </w:r>
    </w:p>
    <w:p w14:paraId="5E60E8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NB1 for enhanced coverage</w:t>
      </w:r>
      <w:r>
        <w:rPr>
          <w:noProof/>
        </w:rPr>
        <w:tab/>
        <w:t>786</w:t>
      </w:r>
    </w:p>
    <w:p w14:paraId="46CBF3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787</w:t>
      </w:r>
    </w:p>
    <w:p w14:paraId="19471C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788</w:t>
      </w:r>
    </w:p>
    <w:p w14:paraId="5827D9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788</w:t>
      </w:r>
    </w:p>
    <w:p w14:paraId="0BC6801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reporting for UE Category NB2 with 16-QAM</w:t>
      </w:r>
      <w:r>
        <w:rPr>
          <w:noProof/>
        </w:rPr>
        <w:tab/>
        <w:t>789</w:t>
      </w:r>
    </w:p>
    <w:p w14:paraId="592C8DE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789</w:t>
      </w:r>
    </w:p>
    <w:p w14:paraId="1D4DB7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</w:t>
      </w:r>
      <w:r>
        <w:rPr>
          <w:noProof/>
        </w:rPr>
        <w:tab/>
        <w:t>790</w:t>
      </w:r>
    </w:p>
    <w:p w14:paraId="497E0E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790</w:t>
      </w:r>
    </w:p>
    <w:p w14:paraId="0411F0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790</w:t>
      </w:r>
    </w:p>
    <w:p w14:paraId="3F3405E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791</w:t>
      </w:r>
    </w:p>
    <w:p w14:paraId="49D2880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791</w:t>
      </w:r>
    </w:p>
    <w:p w14:paraId="2CB9D8C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791</w:t>
      </w:r>
    </w:p>
    <w:p w14:paraId="70BE086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792</w:t>
      </w:r>
    </w:p>
    <w:p w14:paraId="45556DE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M2</w:t>
      </w:r>
      <w:r>
        <w:rPr>
          <w:noProof/>
        </w:rPr>
        <w:tab/>
        <w:t>792</w:t>
      </w:r>
    </w:p>
    <w:p w14:paraId="7964FA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M2 in CE mode A</w:t>
      </w:r>
      <w:r>
        <w:rPr>
          <w:noProof/>
        </w:rPr>
        <w:tab/>
        <w:t>792</w:t>
      </w:r>
    </w:p>
    <w:p w14:paraId="31D895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M2 in CE mode B</w:t>
      </w:r>
      <w:r>
        <w:rPr>
          <w:noProof/>
        </w:rPr>
        <w:tab/>
        <w:t>793</w:t>
      </w:r>
    </w:p>
    <w:p w14:paraId="5CE2361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Accuracy Requirement for Cat-M2</w:t>
      </w:r>
      <w:r>
        <w:rPr>
          <w:noProof/>
        </w:rPr>
        <w:tab/>
        <w:t>794</w:t>
      </w:r>
    </w:p>
    <w:p w14:paraId="6D416C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M2 in CE mode A</w:t>
      </w:r>
      <w:r>
        <w:rPr>
          <w:noProof/>
        </w:rPr>
        <w:tab/>
        <w:t>795</w:t>
      </w:r>
    </w:p>
    <w:p w14:paraId="01F94A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M2 in CE mode B</w:t>
      </w:r>
      <w:r>
        <w:rPr>
          <w:noProof/>
        </w:rPr>
        <w:tab/>
        <w:t>797</w:t>
      </w:r>
    </w:p>
    <w:p w14:paraId="53A0552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non-BL CE UE</w:t>
      </w:r>
      <w:r>
        <w:rPr>
          <w:noProof/>
        </w:rPr>
        <w:tab/>
        <w:t>798</w:t>
      </w:r>
    </w:p>
    <w:p w14:paraId="48EE9B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RSRP for non-BL CE UE in CE mode A</w:t>
      </w:r>
      <w:r>
        <w:rPr>
          <w:noProof/>
        </w:rPr>
        <w:tab/>
        <w:t>799</w:t>
      </w:r>
    </w:p>
    <w:p w14:paraId="04C5A81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non-BL CE UE in CE mode A</w:t>
      </w:r>
      <w:r>
        <w:rPr>
          <w:noProof/>
        </w:rPr>
        <w:tab/>
        <w:t>801</w:t>
      </w:r>
    </w:p>
    <w:p w14:paraId="2DCE07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RSRP for non-BL CE UE in CE mode B</w:t>
      </w:r>
      <w:r>
        <w:rPr>
          <w:noProof/>
        </w:rPr>
        <w:tab/>
        <w:t>801</w:t>
      </w:r>
    </w:p>
    <w:p w14:paraId="53FB98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non-BL CE UE in CE mode B</w:t>
      </w:r>
      <w:r>
        <w:rPr>
          <w:noProof/>
        </w:rPr>
        <w:tab/>
        <w:t>803</w:t>
      </w:r>
    </w:p>
    <w:p w14:paraId="76172E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804</w:t>
      </w:r>
    </w:p>
    <w:p w14:paraId="725880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804</w:t>
      </w:r>
    </w:p>
    <w:p w14:paraId="4848011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804</w:t>
      </w:r>
    </w:p>
    <w:p w14:paraId="0D5E39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805</w:t>
      </w:r>
    </w:p>
    <w:p w14:paraId="72C176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RSRP for non-BL CE UE in CE mode A</w:t>
      </w:r>
      <w:r>
        <w:rPr>
          <w:noProof/>
        </w:rPr>
        <w:tab/>
        <w:t>805</w:t>
      </w:r>
    </w:p>
    <w:p w14:paraId="02E482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non-BL CE UE in CE mode A</w:t>
      </w:r>
      <w:r>
        <w:rPr>
          <w:noProof/>
        </w:rPr>
        <w:tab/>
        <w:t>806</w:t>
      </w:r>
    </w:p>
    <w:p w14:paraId="1376EA5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RSRP for non-BL CE UE in CE mode B</w:t>
      </w:r>
      <w:r>
        <w:rPr>
          <w:noProof/>
        </w:rPr>
        <w:tab/>
        <w:t>807</w:t>
      </w:r>
    </w:p>
    <w:p w14:paraId="5407DE5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Inter-frequency Relative Accuracy of RSRP for </w:t>
      </w:r>
      <w:r w:rsidRPr="00182D98">
        <w:rPr>
          <w:rFonts w:eastAsia="DengXian"/>
          <w:noProof/>
        </w:rPr>
        <w:t xml:space="preserve">non-BL CE </w:t>
      </w:r>
      <w:r>
        <w:rPr>
          <w:noProof/>
        </w:rPr>
        <w:t>UE in CE mode B</w:t>
      </w:r>
      <w:r>
        <w:rPr>
          <w:noProof/>
        </w:rPr>
        <w:tab/>
        <w:t>808</w:t>
      </w:r>
    </w:p>
    <w:p w14:paraId="4CEAD5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809</w:t>
      </w:r>
    </w:p>
    <w:p w14:paraId="68000F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809</w:t>
      </w:r>
    </w:p>
    <w:p w14:paraId="6561CB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809</w:t>
      </w:r>
    </w:p>
    <w:p w14:paraId="73C2EC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810</w:t>
      </w:r>
    </w:p>
    <w:p w14:paraId="17F6C15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SFN and frame Timing Difference (SFTD)</w:t>
      </w:r>
      <w:r>
        <w:rPr>
          <w:noProof/>
        </w:rPr>
        <w:tab/>
        <w:t>811</w:t>
      </w:r>
    </w:p>
    <w:p w14:paraId="7062EE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Accuracy Requirement</w:t>
      </w:r>
      <w:r>
        <w:rPr>
          <w:noProof/>
        </w:rPr>
        <w:tab/>
        <w:t>811</w:t>
      </w:r>
    </w:p>
    <w:p w14:paraId="1E64BFE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SFN and Frame Timing Difference (SFTD) under CCA</w:t>
      </w:r>
      <w:r>
        <w:rPr>
          <w:noProof/>
        </w:rPr>
        <w:tab/>
        <w:t>813</w:t>
      </w:r>
    </w:p>
    <w:p w14:paraId="1A22D04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Accuracy Requirement under CCA</w:t>
      </w:r>
      <w:r>
        <w:rPr>
          <w:noProof/>
        </w:rPr>
        <w:tab/>
        <w:t>813</w:t>
      </w:r>
    </w:p>
    <w:p w14:paraId="449CA84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Measurements</w:t>
      </w:r>
      <w:r>
        <w:rPr>
          <w:noProof/>
        </w:rPr>
        <w:tab/>
        <w:t>814</w:t>
      </w:r>
    </w:p>
    <w:p w14:paraId="48EFA08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CPICH RSCP</w:t>
      </w:r>
      <w:r>
        <w:rPr>
          <w:noProof/>
        </w:rPr>
        <w:tab/>
        <w:t>814</w:t>
      </w:r>
    </w:p>
    <w:p w14:paraId="2BED35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815</w:t>
      </w:r>
    </w:p>
    <w:p w14:paraId="46172D6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CPICH Ec/No</w:t>
      </w:r>
      <w:r>
        <w:rPr>
          <w:noProof/>
        </w:rPr>
        <w:tab/>
        <w:t>815</w:t>
      </w:r>
    </w:p>
    <w:p w14:paraId="02365BB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TDD Measurements</w:t>
      </w:r>
      <w:r>
        <w:rPr>
          <w:noProof/>
        </w:rPr>
        <w:tab/>
        <w:t>815</w:t>
      </w:r>
    </w:p>
    <w:p w14:paraId="7A68EF9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TDD P-CCPCH RSCP</w:t>
      </w:r>
      <w:r>
        <w:rPr>
          <w:noProof/>
        </w:rPr>
        <w:tab/>
        <w:t>816</w:t>
      </w:r>
    </w:p>
    <w:p w14:paraId="26BB6C1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816</w:t>
      </w:r>
    </w:p>
    <w:p w14:paraId="7F2E73C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816</w:t>
      </w:r>
    </w:p>
    <w:p w14:paraId="341DDB0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Measurements</w:t>
      </w:r>
      <w:r>
        <w:rPr>
          <w:noProof/>
        </w:rPr>
        <w:tab/>
        <w:t>816</w:t>
      </w:r>
    </w:p>
    <w:p w14:paraId="7867E40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carrier RSSI</w:t>
      </w:r>
      <w:r>
        <w:rPr>
          <w:noProof/>
        </w:rPr>
        <w:tab/>
        <w:t>816</w:t>
      </w:r>
    </w:p>
    <w:p w14:paraId="44A37D2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CDMA2000 1x RTT Measurements</w:t>
      </w:r>
      <w:r>
        <w:rPr>
          <w:noProof/>
        </w:rPr>
        <w:tab/>
        <w:t>816</w:t>
      </w:r>
    </w:p>
    <w:p w14:paraId="4F059D1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816</w:t>
      </w:r>
    </w:p>
    <w:p w14:paraId="25680CE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</w:t>
      </w:r>
      <w:r w:rsidRPr="00182D98">
        <w:rPr>
          <w:rFonts w:cs="v4.2.0"/>
          <w:noProof/>
          <w:vertAlign w:val="subscript"/>
        </w:rPr>
        <w:t>CMAX,c</w:t>
      </w:r>
      <w:r>
        <w:rPr>
          <w:noProof/>
        </w:rPr>
        <w:tab/>
        <w:t>817</w:t>
      </w:r>
    </w:p>
    <w:p w14:paraId="23C34DA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817</w:t>
      </w:r>
    </w:p>
    <w:p w14:paraId="168632A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9.6.2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Estimation Period</w:t>
      </w:r>
      <w:r>
        <w:rPr>
          <w:noProof/>
        </w:rPr>
        <w:tab/>
        <w:t>817</w:t>
      </w:r>
    </w:p>
    <w:p w14:paraId="3551A1E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817</w:t>
      </w:r>
    </w:p>
    <w:p w14:paraId="17BD237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IEEE802.11 Measurements</w:t>
      </w:r>
      <w:r>
        <w:rPr>
          <w:noProof/>
        </w:rPr>
        <w:tab/>
        <w:t>817</w:t>
      </w:r>
    </w:p>
    <w:p w14:paraId="4E05579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WLAN RSSI</w:t>
      </w:r>
      <w:r>
        <w:rPr>
          <w:noProof/>
        </w:rPr>
        <w:tab/>
        <w:t>817</w:t>
      </w:r>
    </w:p>
    <w:p w14:paraId="3DFDA51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817</w:t>
      </w:r>
    </w:p>
    <w:p w14:paraId="46B2C1B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Measurements</w:t>
      </w:r>
      <w:r>
        <w:rPr>
          <w:noProof/>
        </w:rPr>
        <w:tab/>
        <w:t>818</w:t>
      </w:r>
    </w:p>
    <w:p w14:paraId="52BE4DF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818</w:t>
      </w:r>
    </w:p>
    <w:p w14:paraId="69C1D75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</w:t>
      </w:r>
      <w:r>
        <w:rPr>
          <w:noProof/>
        </w:rPr>
        <w:tab/>
        <w:t>818</w:t>
      </w:r>
    </w:p>
    <w:p w14:paraId="4C6E2F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818</w:t>
      </w:r>
    </w:p>
    <w:p w14:paraId="3A1DF2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819</w:t>
      </w:r>
    </w:p>
    <w:p w14:paraId="29E99E7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819</w:t>
      </w:r>
    </w:p>
    <w:p w14:paraId="0271A3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820</w:t>
      </w:r>
    </w:p>
    <w:p w14:paraId="5C9D6F3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MBSFN RSRP measurement report mapping for </w:t>
      </w:r>
      <w:r w:rsidRPr="00182D98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820</w:t>
      </w:r>
    </w:p>
    <w:p w14:paraId="1EC11E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MBSFN RSRP measurement report mapping for </w:t>
      </w:r>
      <w:r w:rsidRPr="00182D98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820</w:t>
      </w:r>
    </w:p>
    <w:p w14:paraId="71AAAD9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</w:t>
      </w:r>
      <w:r>
        <w:rPr>
          <w:noProof/>
        </w:rPr>
        <w:tab/>
        <w:t>821</w:t>
      </w:r>
    </w:p>
    <w:p w14:paraId="3BD358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821</w:t>
      </w:r>
    </w:p>
    <w:p w14:paraId="35F7C3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821</w:t>
      </w:r>
    </w:p>
    <w:p w14:paraId="7D068B0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822</w:t>
      </w:r>
    </w:p>
    <w:p w14:paraId="7F107F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822</w:t>
      </w:r>
    </w:p>
    <w:p w14:paraId="3707C4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</w:t>
      </w:r>
      <w:r w:rsidRPr="00182D98">
        <w:rPr>
          <w:rFonts w:eastAsia="PMingLiU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822</w:t>
      </w:r>
    </w:p>
    <w:p w14:paraId="400CCE0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</w:t>
      </w:r>
      <w:r w:rsidRPr="00182D98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823</w:t>
      </w:r>
    </w:p>
    <w:p w14:paraId="4649F80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MCH BLER</w:t>
      </w:r>
      <w:r>
        <w:rPr>
          <w:noProof/>
        </w:rPr>
        <w:tab/>
        <w:t>823</w:t>
      </w:r>
    </w:p>
    <w:p w14:paraId="1EBE0C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823</w:t>
      </w:r>
    </w:p>
    <w:p w14:paraId="7BEF75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 for MCH Block Number</w:t>
      </w:r>
      <w:r>
        <w:rPr>
          <w:noProof/>
        </w:rPr>
        <w:tab/>
        <w:t>824</w:t>
      </w:r>
    </w:p>
    <w:p w14:paraId="2C6F5FC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Measurements</w:t>
      </w:r>
      <w:r>
        <w:rPr>
          <w:noProof/>
        </w:rPr>
        <w:tab/>
        <w:t>825</w:t>
      </w:r>
    </w:p>
    <w:p w14:paraId="47B9DE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825</w:t>
      </w:r>
    </w:p>
    <w:p w14:paraId="4094487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825</w:t>
      </w:r>
    </w:p>
    <w:p w14:paraId="13ABC2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S-RSRP Accuracy</w:t>
      </w:r>
      <w:r>
        <w:rPr>
          <w:noProof/>
        </w:rPr>
        <w:tab/>
        <w:t>825</w:t>
      </w:r>
    </w:p>
    <w:p w14:paraId="3F4EFC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S-RSRP</w:t>
      </w:r>
      <w:r>
        <w:rPr>
          <w:noProof/>
        </w:rPr>
        <w:tab/>
        <w:t>826</w:t>
      </w:r>
    </w:p>
    <w:p w14:paraId="54408FA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827</w:t>
      </w:r>
    </w:p>
    <w:p w14:paraId="4BD4D2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SD-RSRP Accuracy</w:t>
      </w:r>
      <w:r>
        <w:rPr>
          <w:noProof/>
        </w:rPr>
        <w:tab/>
        <w:t>827</w:t>
      </w:r>
    </w:p>
    <w:p w14:paraId="3E961C1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SD-RSRP</w:t>
      </w:r>
      <w:r>
        <w:rPr>
          <w:noProof/>
        </w:rPr>
        <w:tab/>
        <w:t>827</w:t>
      </w:r>
    </w:p>
    <w:p w14:paraId="1FBF5E1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Measurements</w:t>
      </w:r>
      <w:r>
        <w:rPr>
          <w:noProof/>
        </w:rPr>
        <w:tab/>
        <w:t>828</w:t>
      </w:r>
    </w:p>
    <w:p w14:paraId="0B896EC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828</w:t>
      </w:r>
    </w:p>
    <w:p w14:paraId="326A7FC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828</w:t>
      </w:r>
    </w:p>
    <w:p w14:paraId="3AB519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S-RSRP Accuracy</w:t>
      </w:r>
      <w:r>
        <w:rPr>
          <w:noProof/>
        </w:rPr>
        <w:tab/>
        <w:t>828</w:t>
      </w:r>
    </w:p>
    <w:p w14:paraId="50931D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S-RSRP</w:t>
      </w:r>
      <w:r>
        <w:rPr>
          <w:noProof/>
        </w:rPr>
        <w:tab/>
        <w:t>829</w:t>
      </w:r>
    </w:p>
    <w:p w14:paraId="36D5F48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829</w:t>
      </w:r>
    </w:p>
    <w:p w14:paraId="49135F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829</w:t>
      </w:r>
    </w:p>
    <w:p w14:paraId="0747480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830</w:t>
      </w:r>
    </w:p>
    <w:p w14:paraId="54A2E7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9.10.4.1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Intra-frequency absolute S-RSSI measurement accuracy requirements</w:t>
      </w:r>
      <w:r>
        <w:rPr>
          <w:noProof/>
        </w:rPr>
        <w:tab/>
        <w:t>830</w:t>
      </w:r>
    </w:p>
    <w:p w14:paraId="08867B2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9.10.4.2 Intra-frequency relative S-RSSI measurement accuracy requirements</w:t>
      </w:r>
      <w:r>
        <w:rPr>
          <w:noProof/>
        </w:rPr>
        <w:tab/>
        <w:t>830</w:t>
      </w:r>
    </w:p>
    <w:p w14:paraId="2A30093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Measurements</w:t>
      </w:r>
      <w:r>
        <w:rPr>
          <w:noProof/>
        </w:rPr>
        <w:tab/>
        <w:t>831</w:t>
      </w:r>
    </w:p>
    <w:p w14:paraId="0FDE991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SS-RSRP Measurements</w:t>
      </w:r>
      <w:r>
        <w:rPr>
          <w:noProof/>
        </w:rPr>
        <w:tab/>
        <w:t>831</w:t>
      </w:r>
    </w:p>
    <w:p w14:paraId="69A2CDF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831</w:t>
      </w:r>
    </w:p>
    <w:p w14:paraId="25C507D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SS-RSRQ Measurements</w:t>
      </w:r>
      <w:r>
        <w:rPr>
          <w:noProof/>
        </w:rPr>
        <w:tab/>
        <w:t>832</w:t>
      </w:r>
    </w:p>
    <w:p w14:paraId="12CAFEB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832</w:t>
      </w:r>
    </w:p>
    <w:p w14:paraId="109AF8D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SS-SINR Measurements</w:t>
      </w:r>
      <w:r>
        <w:rPr>
          <w:noProof/>
        </w:rPr>
        <w:tab/>
        <w:t>832</w:t>
      </w:r>
    </w:p>
    <w:p w14:paraId="24483C3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833</w:t>
      </w:r>
    </w:p>
    <w:p w14:paraId="023A34F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833</w:t>
      </w:r>
    </w:p>
    <w:p w14:paraId="0E0DAED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833</w:t>
      </w:r>
    </w:p>
    <w:p w14:paraId="3DF809F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834</w:t>
      </w:r>
    </w:p>
    <w:p w14:paraId="6FA29C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834</w:t>
      </w:r>
    </w:p>
    <w:p w14:paraId="4C58B434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lastRenderedPageBreak/>
        <w:t>10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834</w:t>
      </w:r>
    </w:p>
    <w:p w14:paraId="0206133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Received Interference Power</w:t>
      </w:r>
      <w:r>
        <w:rPr>
          <w:noProof/>
        </w:rPr>
        <w:tab/>
        <w:t>834</w:t>
      </w:r>
    </w:p>
    <w:p w14:paraId="3E1C2D8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accuracy requirement</w:t>
      </w:r>
      <w:r>
        <w:rPr>
          <w:noProof/>
        </w:rPr>
        <w:tab/>
        <w:t>834</w:t>
      </w:r>
    </w:p>
    <w:p w14:paraId="5A0A5F6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requirement</w:t>
      </w:r>
      <w:r>
        <w:rPr>
          <w:noProof/>
        </w:rPr>
        <w:tab/>
        <w:t>835</w:t>
      </w:r>
    </w:p>
    <w:p w14:paraId="5AFA72A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835</w:t>
      </w:r>
    </w:p>
    <w:p w14:paraId="550CEC5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Angle of Arrival (AOA)</w:t>
      </w:r>
      <w:r>
        <w:rPr>
          <w:noProof/>
        </w:rPr>
        <w:tab/>
        <w:t>835</w:t>
      </w:r>
    </w:p>
    <w:p w14:paraId="6BD2F17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Range/mapping</w:t>
      </w:r>
      <w:r>
        <w:rPr>
          <w:noProof/>
        </w:rPr>
        <w:tab/>
        <w:t>835</w:t>
      </w:r>
    </w:p>
    <w:p w14:paraId="1686166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(T</w:t>
      </w:r>
      <w:r w:rsidRPr="00182D98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835</w:t>
      </w:r>
    </w:p>
    <w:p w14:paraId="311571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835</w:t>
      </w:r>
    </w:p>
    <w:p w14:paraId="1EA6F201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836</w:t>
      </w:r>
    </w:p>
    <w:p w14:paraId="059EE1F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836</w:t>
      </w:r>
    </w:p>
    <w:p w14:paraId="3B4F6CC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836</w:t>
      </w:r>
    </w:p>
    <w:p w14:paraId="710D53B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836</w:t>
      </w:r>
    </w:p>
    <w:p w14:paraId="2751F85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UE transmission timing</w:t>
      </w:r>
      <w:r>
        <w:rPr>
          <w:noProof/>
        </w:rPr>
        <w:tab/>
        <w:t>836</w:t>
      </w:r>
    </w:p>
    <w:p w14:paraId="0EAFE4B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837</w:t>
      </w:r>
    </w:p>
    <w:p w14:paraId="0CE5F72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837</w:t>
      </w:r>
    </w:p>
    <w:p w14:paraId="6D486A1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837</w:t>
      </w:r>
    </w:p>
    <w:p w14:paraId="0E1BC28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837</w:t>
      </w:r>
    </w:p>
    <w:p w14:paraId="5A02E01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837</w:t>
      </w:r>
    </w:p>
    <w:p w14:paraId="3B5C399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837</w:t>
      </w:r>
    </w:p>
    <w:p w14:paraId="5C19F7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</w:t>
      </w:r>
      <w:r>
        <w:rPr>
          <w:noProof/>
        </w:rPr>
        <w:tab/>
        <w:t>837</w:t>
      </w:r>
    </w:p>
    <w:p w14:paraId="6B4431D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</w:t>
      </w:r>
      <w:r>
        <w:rPr>
          <w:noProof/>
        </w:rPr>
        <w:tab/>
        <w:t>838</w:t>
      </w:r>
    </w:p>
    <w:p w14:paraId="3237D73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838</w:t>
      </w:r>
    </w:p>
    <w:p w14:paraId="234782E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838</w:t>
      </w:r>
    </w:p>
    <w:p w14:paraId="0975239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838</w:t>
      </w:r>
    </w:p>
    <w:p w14:paraId="6DE446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838</w:t>
      </w:r>
    </w:p>
    <w:p w14:paraId="6970AD9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838</w:t>
      </w:r>
    </w:p>
    <w:p w14:paraId="22C0F3BE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839</w:t>
      </w:r>
    </w:p>
    <w:p w14:paraId="5F53911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839</w:t>
      </w:r>
    </w:p>
    <w:p w14:paraId="23F2341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839</w:t>
      </w:r>
    </w:p>
    <w:p w14:paraId="1DC51F3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839</w:t>
      </w:r>
    </w:p>
    <w:p w14:paraId="2E4A3D32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839</w:t>
      </w:r>
    </w:p>
    <w:p w14:paraId="711A68F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839</w:t>
      </w:r>
    </w:p>
    <w:p w14:paraId="1D391E8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Transmit Timing</w:t>
      </w:r>
      <w:r>
        <w:rPr>
          <w:noProof/>
        </w:rPr>
        <w:tab/>
        <w:t>840</w:t>
      </w:r>
    </w:p>
    <w:p w14:paraId="3355CCD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GNSS as timing reference</w:t>
      </w:r>
      <w:r>
        <w:rPr>
          <w:noProof/>
        </w:rPr>
        <w:tab/>
        <w:t>840</w:t>
      </w:r>
    </w:p>
    <w:p w14:paraId="7D9FD76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840</w:t>
      </w:r>
    </w:p>
    <w:p w14:paraId="781763F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Reliability of GNSS signal</w:t>
      </w:r>
      <w:r>
        <w:rPr>
          <w:noProof/>
        </w:rPr>
        <w:tab/>
        <w:t>840</w:t>
      </w:r>
    </w:p>
    <w:p w14:paraId="34628A3E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V2X Requirements</w:t>
      </w:r>
      <w:r>
        <w:rPr>
          <w:noProof/>
        </w:rPr>
        <w:tab/>
        <w:t>840</w:t>
      </w:r>
    </w:p>
    <w:p w14:paraId="435E371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840</w:t>
      </w:r>
    </w:p>
    <w:p w14:paraId="1073C9D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841</w:t>
      </w:r>
    </w:p>
    <w:p w14:paraId="4513133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841</w:t>
      </w:r>
    </w:p>
    <w:p w14:paraId="07D45A0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841</w:t>
      </w:r>
    </w:p>
    <w:p w14:paraId="788F8C5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841</w:t>
      </w:r>
    </w:p>
    <w:p w14:paraId="3608143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841</w:t>
      </w:r>
    </w:p>
    <w:p w14:paraId="6EFB57F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841</w:t>
      </w:r>
    </w:p>
    <w:p w14:paraId="3B6A997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841</w:t>
      </w:r>
    </w:p>
    <w:p w14:paraId="038E321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841</w:t>
      </w:r>
    </w:p>
    <w:p w14:paraId="012457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842</w:t>
      </w:r>
    </w:p>
    <w:p w14:paraId="6A3403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842</w:t>
      </w:r>
    </w:p>
    <w:p w14:paraId="686D6F4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843</w:t>
      </w:r>
    </w:p>
    <w:p w14:paraId="4953424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844</w:t>
      </w:r>
    </w:p>
    <w:p w14:paraId="1A23445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844</w:t>
      </w:r>
    </w:p>
    <w:p w14:paraId="5601723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PSSCH-RSRP measurements</w:t>
      </w:r>
      <w:r>
        <w:rPr>
          <w:noProof/>
        </w:rPr>
        <w:tab/>
        <w:t>844</w:t>
      </w:r>
    </w:p>
    <w:p w14:paraId="1087225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S-RSSI measurements</w:t>
      </w:r>
      <w:r>
        <w:rPr>
          <w:noProof/>
        </w:rPr>
        <w:tab/>
        <w:t>844</w:t>
      </w:r>
    </w:p>
    <w:p w14:paraId="2B3E0BB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844</w:t>
      </w:r>
    </w:p>
    <w:p w14:paraId="06548C0E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844</w:t>
      </w:r>
    </w:p>
    <w:p w14:paraId="748DB26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844</w:t>
      </w:r>
    </w:p>
    <w:p w14:paraId="7B00FD0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Sidelink Communication Dropping due to synchronization reference source change</w:t>
      </w:r>
      <w:r>
        <w:rPr>
          <w:noProof/>
        </w:rPr>
        <w:tab/>
        <w:t>844</w:t>
      </w:r>
    </w:p>
    <w:p w14:paraId="6FF865A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13.7.</w:t>
      </w:r>
      <w:r w:rsidRPr="00182D98">
        <w:rPr>
          <w:rFonts w:eastAsia="Malgun Gothic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Interruptions to WAN due to V2X </w:t>
      </w:r>
      <w:r w:rsidRPr="00182D98">
        <w:rPr>
          <w:rFonts w:eastAsia="Malgun Gothic"/>
          <w:noProof/>
        </w:rPr>
        <w:t>Carrier Aggregation</w:t>
      </w:r>
      <w:r>
        <w:rPr>
          <w:noProof/>
        </w:rPr>
        <w:tab/>
        <w:t>845</w:t>
      </w:r>
    </w:p>
    <w:p w14:paraId="2761F0E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1</w:t>
      </w:r>
      <w:r w:rsidRPr="00182D98">
        <w:rPr>
          <w:rFonts w:eastAsiaTheme="minorEastAsia"/>
          <w:noProof/>
        </w:rPr>
        <w:t>3</w:t>
      </w:r>
      <w:r>
        <w:rPr>
          <w:noProof/>
        </w:rPr>
        <w:t>.7.</w:t>
      </w:r>
      <w:r w:rsidRPr="00182D98">
        <w:rPr>
          <w:rFonts w:eastAsiaTheme="minorEastAsia"/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Interruptions to WAN due to </w:t>
      </w:r>
      <w:r w:rsidRPr="00182D98">
        <w:rPr>
          <w:rFonts w:eastAsiaTheme="minorEastAsia"/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845</w:t>
      </w:r>
    </w:p>
    <w:p w14:paraId="73645B6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Reliability of GNSS signal</w:t>
      </w:r>
      <w:r>
        <w:rPr>
          <w:noProof/>
        </w:rPr>
        <w:tab/>
        <w:t>845</w:t>
      </w:r>
    </w:p>
    <w:p w14:paraId="6C14990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846</w:t>
      </w:r>
    </w:p>
    <w:p w14:paraId="6D3F640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846</w:t>
      </w:r>
    </w:p>
    <w:p w14:paraId="33EC58B3" w14:textId="77777777" w:rsidR="000E3D33" w:rsidRDefault="000E3D33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 w:eastAsia="zh-CN"/>
        </w:rPr>
      </w:pPr>
      <w:r>
        <w:rPr>
          <w:noProof/>
        </w:rPr>
        <w:t>Annex A (normative): Test Cases</w:t>
      </w:r>
      <w:r>
        <w:rPr>
          <w:noProof/>
        </w:rPr>
        <w:tab/>
        <w:t>853</w:t>
      </w:r>
    </w:p>
    <w:p w14:paraId="0D1398E2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Purpose of annex</w:t>
      </w:r>
      <w:r>
        <w:rPr>
          <w:noProof/>
        </w:rPr>
        <w:tab/>
        <w:t>853</w:t>
      </w:r>
    </w:p>
    <w:p w14:paraId="43DCBF03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853</w:t>
      </w:r>
    </w:p>
    <w:p w14:paraId="0698B6A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5.0.0"/>
          <w:noProof/>
        </w:rPr>
        <w:t>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853</w:t>
      </w:r>
    </w:p>
    <w:p w14:paraId="2BA4C37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853</w:t>
      </w:r>
    </w:p>
    <w:p w14:paraId="6AEC9EE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853</w:t>
      </w:r>
    </w:p>
    <w:p w14:paraId="1298CD8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Implementation requirements</w:t>
      </w:r>
      <w:r>
        <w:rPr>
          <w:noProof/>
        </w:rPr>
        <w:tab/>
        <w:t>854</w:t>
      </w:r>
    </w:p>
    <w:p w14:paraId="0B10695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854</w:t>
      </w:r>
    </w:p>
    <w:p w14:paraId="0FA6E1AA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RRM test configurations</w:t>
      </w:r>
      <w:r>
        <w:rPr>
          <w:noProof/>
        </w:rPr>
        <w:tab/>
        <w:t>855</w:t>
      </w:r>
    </w:p>
    <w:p w14:paraId="102BF82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5.0.0"/>
          <w:noProof/>
        </w:rPr>
        <w:t>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855</w:t>
      </w:r>
    </w:p>
    <w:p w14:paraId="01DC796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PDSCH</w:t>
      </w:r>
      <w:r>
        <w:rPr>
          <w:noProof/>
        </w:rPr>
        <w:tab/>
        <w:t>855</w:t>
      </w:r>
    </w:p>
    <w:p w14:paraId="022AB1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</w:t>
      </w:r>
      <w:r>
        <w:rPr>
          <w:noProof/>
        </w:rPr>
        <w:tab/>
        <w:t>855</w:t>
      </w:r>
    </w:p>
    <w:p w14:paraId="3AEDF4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>
        <w:rPr>
          <w:noProof/>
        </w:rPr>
        <w:tab/>
        <w:t>860</w:t>
      </w:r>
    </w:p>
    <w:p w14:paraId="55C93F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for UE category 0</w:t>
      </w:r>
      <w:r>
        <w:rPr>
          <w:noProof/>
        </w:rPr>
        <w:tab/>
        <w:t>863</w:t>
      </w:r>
    </w:p>
    <w:p w14:paraId="248EC5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for UE category 0</w:t>
      </w:r>
      <w:r>
        <w:rPr>
          <w:noProof/>
        </w:rPr>
        <w:tab/>
        <w:t>864</w:t>
      </w:r>
    </w:p>
    <w:p w14:paraId="143950A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for UE category 0</w:t>
      </w:r>
      <w:r>
        <w:rPr>
          <w:noProof/>
        </w:rPr>
        <w:tab/>
        <w:t>865</w:t>
      </w:r>
    </w:p>
    <w:p w14:paraId="75D8C16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Frame Structure 3</w:t>
      </w:r>
      <w:r>
        <w:rPr>
          <w:noProof/>
        </w:rPr>
        <w:tab/>
        <w:t>866</w:t>
      </w:r>
    </w:p>
    <w:p w14:paraId="1780945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5.0.0"/>
          <w:noProof/>
          <w:lang w:val="de-DE"/>
        </w:rPr>
        <w:t>A.3.1.2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PCFICH/PDCCH/PHICH</w:t>
      </w:r>
      <w:r>
        <w:rPr>
          <w:noProof/>
        </w:rPr>
        <w:tab/>
        <w:t>867</w:t>
      </w:r>
    </w:p>
    <w:p w14:paraId="3AC7944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FDD</w:t>
      </w:r>
      <w:r>
        <w:rPr>
          <w:noProof/>
        </w:rPr>
        <w:tab/>
        <w:t>867</w:t>
      </w:r>
    </w:p>
    <w:p w14:paraId="158FB3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>
        <w:rPr>
          <w:noProof/>
        </w:rPr>
        <w:tab/>
        <w:t>867</w:t>
      </w:r>
    </w:p>
    <w:p w14:paraId="44DA4B5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HD-FDD for UE category 0</w:t>
      </w:r>
      <w:r>
        <w:rPr>
          <w:noProof/>
        </w:rPr>
        <w:tab/>
        <w:t>868</w:t>
      </w:r>
    </w:p>
    <w:p w14:paraId="058A5C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FS 3</w:t>
      </w:r>
      <w:r>
        <w:rPr>
          <w:noProof/>
        </w:rPr>
        <w:tab/>
        <w:t>868</w:t>
      </w:r>
    </w:p>
    <w:p w14:paraId="281B824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868</w:t>
      </w:r>
    </w:p>
    <w:p w14:paraId="4262C9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869</w:t>
      </w:r>
    </w:p>
    <w:p w14:paraId="62D8DA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869</w:t>
      </w:r>
    </w:p>
    <w:p w14:paraId="34502B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870</w:t>
      </w:r>
    </w:p>
    <w:p w14:paraId="029F76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870</w:t>
      </w:r>
    </w:p>
    <w:p w14:paraId="3AA04D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871</w:t>
      </w:r>
    </w:p>
    <w:p w14:paraId="32CF2D0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871</w:t>
      </w:r>
    </w:p>
    <w:p w14:paraId="50FF229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872</w:t>
      </w:r>
    </w:p>
    <w:p w14:paraId="66DF95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FDD </w:t>
      </w:r>
      <w:r w:rsidRPr="00182D98">
        <w:rPr>
          <w:rFonts w:cs="v5.0.0"/>
          <w:noProof/>
        </w:rPr>
        <w:t>in CEModeA</w:t>
      </w:r>
      <w:r>
        <w:rPr>
          <w:noProof/>
        </w:rPr>
        <w:tab/>
        <w:t>872</w:t>
      </w:r>
    </w:p>
    <w:p w14:paraId="2A87D4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HD-FDD </w:t>
      </w:r>
      <w:r w:rsidRPr="00182D98">
        <w:rPr>
          <w:rFonts w:cs="v5.0.0"/>
          <w:noProof/>
        </w:rPr>
        <w:t>in CEModeA</w:t>
      </w:r>
      <w:r>
        <w:rPr>
          <w:noProof/>
        </w:rPr>
        <w:tab/>
        <w:t>873</w:t>
      </w:r>
    </w:p>
    <w:p w14:paraId="37FBBA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TDD </w:t>
      </w:r>
      <w:r w:rsidRPr="00182D98">
        <w:rPr>
          <w:rFonts w:cs="v5.0.0"/>
          <w:noProof/>
        </w:rPr>
        <w:t>in CEModeA</w:t>
      </w:r>
      <w:r>
        <w:rPr>
          <w:noProof/>
        </w:rPr>
        <w:tab/>
        <w:t>874</w:t>
      </w:r>
    </w:p>
    <w:p w14:paraId="4F346E0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FDD </w:t>
      </w:r>
      <w:r w:rsidRPr="00182D98">
        <w:rPr>
          <w:rFonts w:cs="v5.0.0"/>
          <w:noProof/>
        </w:rPr>
        <w:t>in CEModeB</w:t>
      </w:r>
      <w:r>
        <w:rPr>
          <w:noProof/>
        </w:rPr>
        <w:tab/>
        <w:t>875</w:t>
      </w:r>
    </w:p>
    <w:p w14:paraId="296D3E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HD-FDD </w:t>
      </w:r>
      <w:r w:rsidRPr="00182D98">
        <w:rPr>
          <w:rFonts w:cs="v5.0.0"/>
          <w:noProof/>
        </w:rPr>
        <w:t>in CEModeB</w:t>
      </w:r>
      <w:r>
        <w:rPr>
          <w:noProof/>
        </w:rPr>
        <w:tab/>
        <w:t>876</w:t>
      </w:r>
    </w:p>
    <w:p w14:paraId="5F099D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TDD </w:t>
      </w:r>
      <w:r w:rsidRPr="00182D98">
        <w:rPr>
          <w:rFonts w:cs="v5.0.0"/>
          <w:noProof/>
        </w:rPr>
        <w:t>in CEModeB</w:t>
      </w:r>
      <w:r>
        <w:rPr>
          <w:noProof/>
        </w:rPr>
        <w:tab/>
        <w:t>876</w:t>
      </w:r>
    </w:p>
    <w:p w14:paraId="0EEC3BF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</w:t>
      </w:r>
      <w:r w:rsidRPr="00182D98">
        <w:rPr>
          <w:rFonts w:eastAsia="MS Mincho"/>
          <w:noProof/>
          <w:lang w:eastAsia="ja-JP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NPD</w:t>
      </w:r>
      <w:r w:rsidRPr="00182D98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182D98">
        <w:rPr>
          <w:rFonts w:cs="v5.0.0"/>
          <w:noProof/>
        </w:rPr>
        <w:t>Reference Channel for UE category NB1</w:t>
      </w:r>
      <w:r>
        <w:rPr>
          <w:noProof/>
        </w:rPr>
        <w:tab/>
        <w:t>877</w:t>
      </w:r>
    </w:p>
    <w:p w14:paraId="17C59EB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</w:t>
      </w:r>
      <w:r w:rsidRPr="00182D98">
        <w:rPr>
          <w:rFonts w:eastAsia="MS Mincho"/>
          <w:noProof/>
          <w:lang w:eastAsia="ja-JP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in-band operation</w:t>
      </w:r>
      <w:r>
        <w:rPr>
          <w:noProof/>
        </w:rPr>
        <w:tab/>
        <w:t>877</w:t>
      </w:r>
    </w:p>
    <w:p w14:paraId="1365C0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878</w:t>
      </w:r>
    </w:p>
    <w:p w14:paraId="41A8CD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standalone operation</w:t>
      </w:r>
      <w:r>
        <w:rPr>
          <w:noProof/>
        </w:rPr>
        <w:tab/>
        <w:t>878</w:t>
      </w:r>
    </w:p>
    <w:p w14:paraId="03E728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879</w:t>
      </w:r>
    </w:p>
    <w:p w14:paraId="56109C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guard band operation</w:t>
      </w:r>
      <w:r>
        <w:rPr>
          <w:noProof/>
        </w:rPr>
        <w:tab/>
        <w:t>879</w:t>
      </w:r>
    </w:p>
    <w:p w14:paraId="564981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880</w:t>
      </w:r>
    </w:p>
    <w:p w14:paraId="5CFECB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</w:t>
      </w:r>
      <w:r w:rsidRPr="00182D98">
        <w:rPr>
          <w:rFonts w:eastAsia="MS Mincho"/>
          <w:noProof/>
          <w:lang w:eastAsia="ja-JP"/>
        </w:rPr>
        <w:t>5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in-band operation</w:t>
      </w:r>
      <w:r>
        <w:rPr>
          <w:noProof/>
        </w:rPr>
        <w:tab/>
        <w:t>880</w:t>
      </w:r>
    </w:p>
    <w:p w14:paraId="35DCD7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standalone operation</w:t>
      </w:r>
      <w:r>
        <w:rPr>
          <w:noProof/>
        </w:rPr>
        <w:tab/>
        <w:t>880</w:t>
      </w:r>
    </w:p>
    <w:p w14:paraId="7434EE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guard band operation</w:t>
      </w:r>
      <w:r>
        <w:rPr>
          <w:noProof/>
        </w:rPr>
        <w:tab/>
        <w:t>881</w:t>
      </w:r>
    </w:p>
    <w:p w14:paraId="2DB4D10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881</w:t>
      </w:r>
    </w:p>
    <w:p w14:paraId="0CC3579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In-band operation</w:t>
      </w:r>
      <w:r>
        <w:rPr>
          <w:noProof/>
        </w:rPr>
        <w:tab/>
        <w:t>881</w:t>
      </w:r>
    </w:p>
    <w:p w14:paraId="3D047D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882</w:t>
      </w:r>
    </w:p>
    <w:p w14:paraId="705F8B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Standalone operation</w:t>
      </w:r>
      <w:r>
        <w:rPr>
          <w:noProof/>
        </w:rPr>
        <w:tab/>
        <w:t>882</w:t>
      </w:r>
    </w:p>
    <w:p w14:paraId="1C755D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882</w:t>
      </w:r>
    </w:p>
    <w:p w14:paraId="5D9282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Guard band operation</w:t>
      </w:r>
      <w:r>
        <w:rPr>
          <w:noProof/>
        </w:rPr>
        <w:tab/>
        <w:t>882</w:t>
      </w:r>
    </w:p>
    <w:p w14:paraId="5896DD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883</w:t>
      </w:r>
    </w:p>
    <w:p w14:paraId="2EB44DA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5.0.0"/>
          <w:noProof/>
        </w:rPr>
        <w:t>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883</w:t>
      </w:r>
    </w:p>
    <w:p w14:paraId="5613DD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FDD</w:t>
      </w:r>
      <w:r>
        <w:rPr>
          <w:noProof/>
        </w:rPr>
        <w:tab/>
        <w:t>883</w:t>
      </w:r>
    </w:p>
    <w:p w14:paraId="53247B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884</w:t>
      </w:r>
    </w:p>
    <w:p w14:paraId="39913A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884</w:t>
      </w:r>
    </w:p>
    <w:p w14:paraId="1370A5E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885</w:t>
      </w:r>
    </w:p>
    <w:p w14:paraId="6398C6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885</w:t>
      </w:r>
    </w:p>
    <w:p w14:paraId="76FFA4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886</w:t>
      </w:r>
    </w:p>
    <w:p w14:paraId="4852AE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887</w:t>
      </w:r>
    </w:p>
    <w:p w14:paraId="26EEF0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887</w:t>
      </w:r>
    </w:p>
    <w:p w14:paraId="377F92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887</w:t>
      </w:r>
    </w:p>
    <w:p w14:paraId="3418E2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888</w:t>
      </w:r>
    </w:p>
    <w:p w14:paraId="39A7F4E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889</w:t>
      </w:r>
    </w:p>
    <w:p w14:paraId="7B6A8D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11: outer resource blocks allocation in 20 MHz</w:t>
      </w:r>
      <w:r>
        <w:rPr>
          <w:noProof/>
        </w:rPr>
        <w:tab/>
        <w:t>889</w:t>
      </w:r>
    </w:p>
    <w:p w14:paraId="41CAA8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12: full bandwidth allocation in 20 MHz</w:t>
      </w:r>
      <w:r>
        <w:rPr>
          <w:noProof/>
        </w:rPr>
        <w:tab/>
        <w:t>890</w:t>
      </w:r>
    </w:p>
    <w:p w14:paraId="16A951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13: outer resource blocks allocation in 20 MHz (without MBSFN)</w:t>
      </w:r>
      <w:r>
        <w:rPr>
          <w:noProof/>
        </w:rPr>
        <w:tab/>
        <w:t>890</w:t>
      </w:r>
    </w:p>
    <w:p w14:paraId="78AE15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14: full bandwidth allocation in 20 MHz (without MBSFN)</w:t>
      </w:r>
      <w:r>
        <w:rPr>
          <w:noProof/>
        </w:rPr>
        <w:tab/>
        <w:t>891</w:t>
      </w:r>
    </w:p>
    <w:p w14:paraId="4982C6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15: outer resource blocks allocation in 5 MHz</w:t>
      </w:r>
      <w:r>
        <w:rPr>
          <w:noProof/>
        </w:rPr>
        <w:tab/>
        <w:t>891</w:t>
      </w:r>
    </w:p>
    <w:p w14:paraId="38FC39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16: full bandwidth allocation in 5 MHz</w:t>
      </w:r>
      <w:r>
        <w:rPr>
          <w:noProof/>
        </w:rPr>
        <w:tab/>
        <w:t>892</w:t>
      </w:r>
    </w:p>
    <w:p w14:paraId="3F35C7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17: outer resource blocks allocation in 20 MHz with user data in every subframe (without MBSFN)</w:t>
      </w:r>
      <w:r>
        <w:rPr>
          <w:noProof/>
        </w:rPr>
        <w:tab/>
        <w:t>892</w:t>
      </w:r>
    </w:p>
    <w:p w14:paraId="0D448BD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18: outer resource blocks allocation in 5 MHz (without MBSFN)</w:t>
      </w:r>
      <w:r>
        <w:rPr>
          <w:noProof/>
        </w:rPr>
        <w:tab/>
        <w:t>893</w:t>
      </w:r>
    </w:p>
    <w:p w14:paraId="19B4C94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19: full bandwidth allocation in 5 MHz (without MBSFN)</w:t>
      </w:r>
      <w:r>
        <w:rPr>
          <w:noProof/>
        </w:rPr>
        <w:tab/>
        <w:t>893</w:t>
      </w:r>
    </w:p>
    <w:p w14:paraId="4799DE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20: outer resource blocks allocation in 5 MHz with user data in every subframe (without MBSFN)</w:t>
      </w:r>
      <w:r>
        <w:rPr>
          <w:noProof/>
        </w:rPr>
        <w:tab/>
        <w:t>894</w:t>
      </w:r>
    </w:p>
    <w:p w14:paraId="74EFAE4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OCNG FDD pattern 21: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894</w:t>
      </w:r>
    </w:p>
    <w:p w14:paraId="29FD33F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OCNG FDD pattern 22: Generic resource blocks allocation in 5MHz </w:t>
      </w:r>
      <w:r>
        <w:rPr>
          <w:noProof/>
          <w:lang w:bidi="hi-IN"/>
        </w:rPr>
        <w:t>(without MBSFN)</w:t>
      </w:r>
      <w:r>
        <w:rPr>
          <w:noProof/>
        </w:rPr>
        <w:tab/>
        <w:t>895</w:t>
      </w:r>
    </w:p>
    <w:p w14:paraId="71BEFB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TDD</w:t>
      </w:r>
      <w:r>
        <w:rPr>
          <w:noProof/>
        </w:rPr>
        <w:tab/>
        <w:t>895</w:t>
      </w:r>
    </w:p>
    <w:p w14:paraId="46D53B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896</w:t>
      </w:r>
    </w:p>
    <w:p w14:paraId="7D4EDE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896</w:t>
      </w:r>
    </w:p>
    <w:p w14:paraId="55B2A72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897</w:t>
      </w:r>
    </w:p>
    <w:p w14:paraId="41C28C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897</w:t>
      </w:r>
    </w:p>
    <w:p w14:paraId="5F9CCE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898</w:t>
      </w:r>
    </w:p>
    <w:p w14:paraId="1DBB256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899</w:t>
      </w:r>
    </w:p>
    <w:p w14:paraId="2F96A8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7: outer resource blocks allocation in 20 MHz</w:t>
      </w:r>
      <w:r>
        <w:rPr>
          <w:noProof/>
        </w:rPr>
        <w:tab/>
        <w:t>900</w:t>
      </w:r>
    </w:p>
    <w:p w14:paraId="41DC45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8: full bandwidth allocation in 20 MHz</w:t>
      </w:r>
      <w:r>
        <w:rPr>
          <w:noProof/>
        </w:rPr>
        <w:tab/>
        <w:t>901</w:t>
      </w:r>
    </w:p>
    <w:p w14:paraId="3A63F7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9: outer resource blocks allocation in 5 MHz</w:t>
      </w:r>
      <w:r>
        <w:rPr>
          <w:noProof/>
        </w:rPr>
        <w:tab/>
        <w:t>901</w:t>
      </w:r>
    </w:p>
    <w:p w14:paraId="282C10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10: full bandwidth allocation in 5 MHz</w:t>
      </w:r>
      <w:r>
        <w:rPr>
          <w:noProof/>
        </w:rPr>
        <w:tab/>
        <w:t>902</w:t>
      </w:r>
    </w:p>
    <w:p w14:paraId="3D7096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OCNG TDD pattern 11: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902</w:t>
      </w:r>
    </w:p>
    <w:p w14:paraId="23447CB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Narrowband IoT</w:t>
      </w:r>
      <w:r>
        <w:rPr>
          <w:noProof/>
        </w:rPr>
        <w:tab/>
        <w:t>903</w:t>
      </w:r>
    </w:p>
    <w:p w14:paraId="157175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904</w:t>
      </w:r>
    </w:p>
    <w:p w14:paraId="3CA2C9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2: guard band NB-IoT in 10 MHz EUTRAN cell</w:t>
      </w:r>
      <w:r>
        <w:rPr>
          <w:noProof/>
        </w:rPr>
        <w:tab/>
        <w:t>905</w:t>
      </w:r>
    </w:p>
    <w:p w14:paraId="4C1C3C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FI"/>
        </w:rPr>
        <w:t>A.3.2.3.3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Narrowband IoT OCNG FDD pattern 3: standalone NB-IoT</w:t>
      </w:r>
      <w:r>
        <w:rPr>
          <w:noProof/>
        </w:rPr>
        <w:tab/>
        <w:t>905</w:t>
      </w:r>
    </w:p>
    <w:p w14:paraId="724EF51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906</w:t>
      </w:r>
    </w:p>
    <w:p w14:paraId="5A1D05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5: guard band NB-IoT in 5 MHz EUTRAN cell</w:t>
      </w:r>
      <w:r>
        <w:rPr>
          <w:noProof/>
        </w:rPr>
        <w:tab/>
        <w:t>907</w:t>
      </w:r>
    </w:p>
    <w:p w14:paraId="266864C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908</w:t>
      </w:r>
    </w:p>
    <w:p w14:paraId="0DEDF9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TDD pattern 2: guard band NB-IoT in 10 MHz EUTRAN cell</w:t>
      </w:r>
      <w:r>
        <w:rPr>
          <w:noProof/>
        </w:rPr>
        <w:tab/>
        <w:t>909</w:t>
      </w:r>
    </w:p>
    <w:p w14:paraId="7D89CF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FI"/>
        </w:rPr>
        <w:t>A.3.2.3.8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Narrowband IoT OCNG TDD pattern 3: standalone NB-IoT</w:t>
      </w:r>
      <w:r>
        <w:rPr>
          <w:noProof/>
        </w:rPr>
        <w:tab/>
        <w:t>910</w:t>
      </w:r>
    </w:p>
    <w:p w14:paraId="2AE2F6C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V2X sidelink</w:t>
      </w:r>
      <w:r>
        <w:rPr>
          <w:noProof/>
        </w:rPr>
        <w:tab/>
        <w:t>911</w:t>
      </w:r>
    </w:p>
    <w:p w14:paraId="6022B5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sidelink OCNG TDD pattern 1: outer resource blocks allocation in 10 MHz</w:t>
      </w:r>
      <w:r>
        <w:rPr>
          <w:noProof/>
        </w:rPr>
        <w:tab/>
        <w:t>911</w:t>
      </w:r>
    </w:p>
    <w:p w14:paraId="2E9C642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sidelink OCNG TDD pattern 2: outer resource blocks allocation in 10 MHz</w:t>
      </w:r>
      <w:r>
        <w:rPr>
          <w:noProof/>
        </w:rPr>
        <w:tab/>
        <w:t>912</w:t>
      </w:r>
    </w:p>
    <w:p w14:paraId="40BA016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DRX Configurations</w:t>
      </w:r>
      <w:r>
        <w:rPr>
          <w:noProof/>
        </w:rPr>
        <w:tab/>
        <w:t>912</w:t>
      </w:r>
    </w:p>
    <w:p w14:paraId="3AD4CE3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913</w:t>
      </w:r>
    </w:p>
    <w:p w14:paraId="10F71EB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913</w:t>
      </w:r>
    </w:p>
    <w:p w14:paraId="736248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913</w:t>
      </w:r>
    </w:p>
    <w:p w14:paraId="1C8106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913</w:t>
      </w:r>
    </w:p>
    <w:p w14:paraId="1CF5005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914</w:t>
      </w:r>
    </w:p>
    <w:p w14:paraId="7E1A85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914</w:t>
      </w:r>
    </w:p>
    <w:p w14:paraId="5A7160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ABS Transmission</w:t>
      </w:r>
      <w:r w:rsidRPr="00182D98">
        <w:rPr>
          <w:noProof/>
          <w:lang w:val="en-US"/>
        </w:rPr>
        <w:t>, 2x2 antenna</w:t>
      </w:r>
      <w:r>
        <w:rPr>
          <w:noProof/>
        </w:rPr>
        <w:tab/>
        <w:t>915</w:t>
      </w:r>
    </w:p>
    <w:p w14:paraId="4A9F871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915</w:t>
      </w:r>
    </w:p>
    <w:p w14:paraId="650F2D6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915</w:t>
      </w:r>
    </w:p>
    <w:p w14:paraId="124E191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916</w:t>
      </w:r>
    </w:p>
    <w:p w14:paraId="5925828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916</w:t>
      </w:r>
    </w:p>
    <w:p w14:paraId="0F0DB34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916</w:t>
      </w:r>
    </w:p>
    <w:p w14:paraId="1BA3D87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916</w:t>
      </w:r>
    </w:p>
    <w:p w14:paraId="77B49BC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916</w:t>
      </w:r>
    </w:p>
    <w:p w14:paraId="66CA25B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ja-JP"/>
        </w:rPr>
        <w:t>A.3.8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916</w:t>
      </w:r>
    </w:p>
    <w:p w14:paraId="7415F5A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Antenna connection for 4 Rx capable UEs</w:t>
      </w:r>
      <w:r>
        <w:rPr>
          <w:noProof/>
        </w:rPr>
        <w:tab/>
        <w:t>916</w:t>
      </w:r>
    </w:p>
    <w:p w14:paraId="097E2A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A.3.8.1.1 Introduction</w:t>
      </w:r>
      <w:r>
        <w:rPr>
          <w:noProof/>
        </w:rPr>
        <w:tab/>
        <w:t>916</w:t>
      </w:r>
    </w:p>
    <w:p w14:paraId="483F2B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A.3.8.1.2 Principle of testing</w:t>
      </w:r>
      <w:r>
        <w:rPr>
          <w:noProof/>
        </w:rPr>
        <w:tab/>
        <w:t>916</w:t>
      </w:r>
    </w:p>
    <w:p w14:paraId="3A7248A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A.3.8.1.2.1 Single carrier tests</w:t>
      </w:r>
      <w:r>
        <w:rPr>
          <w:noProof/>
        </w:rPr>
        <w:tab/>
        <w:t>916</w:t>
      </w:r>
    </w:p>
    <w:p w14:paraId="4D59BD6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917</w:t>
      </w:r>
    </w:p>
    <w:p w14:paraId="06C4F67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A.3.8.1.2.3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Antenna connection for bands where 2RX is supported</w:t>
      </w:r>
      <w:r>
        <w:rPr>
          <w:noProof/>
        </w:rPr>
        <w:tab/>
        <w:t>918</w:t>
      </w:r>
    </w:p>
    <w:p w14:paraId="4D30BE8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A.3.8.1.2.4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Antenna connection for bands where 4RX is supported</w:t>
      </w:r>
      <w:r>
        <w:rPr>
          <w:noProof/>
        </w:rPr>
        <w:tab/>
        <w:t>918</w:t>
      </w:r>
    </w:p>
    <w:p w14:paraId="62090AF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Antenna connection for 8 Rx capable UEs</w:t>
      </w:r>
      <w:r>
        <w:rPr>
          <w:noProof/>
        </w:rPr>
        <w:tab/>
        <w:t>918</w:t>
      </w:r>
    </w:p>
    <w:p w14:paraId="0FF697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918</w:t>
      </w:r>
    </w:p>
    <w:p w14:paraId="020F6D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918</w:t>
      </w:r>
    </w:p>
    <w:p w14:paraId="24D9622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Single carrier tests</w:t>
      </w:r>
      <w:r>
        <w:rPr>
          <w:noProof/>
        </w:rPr>
        <w:tab/>
        <w:t>918</w:t>
      </w:r>
    </w:p>
    <w:p w14:paraId="4298291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919</w:t>
      </w:r>
    </w:p>
    <w:p w14:paraId="626E73C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A.3.8.2.2.3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Antenna connection for bands where 2RX is supported</w:t>
      </w:r>
      <w:r>
        <w:rPr>
          <w:noProof/>
        </w:rPr>
        <w:tab/>
        <w:t>919</w:t>
      </w:r>
    </w:p>
    <w:p w14:paraId="425BD01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A.3.8.2.2.4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Antenna connection for bands where 4RX is supported</w:t>
      </w:r>
      <w:r>
        <w:rPr>
          <w:noProof/>
        </w:rPr>
        <w:tab/>
        <w:t>919</w:t>
      </w:r>
    </w:p>
    <w:p w14:paraId="574ACA6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A.3.8.2.2.5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Antenna connection for bands where 8RX is supported</w:t>
      </w:r>
      <w:r>
        <w:rPr>
          <w:noProof/>
        </w:rPr>
        <w:tab/>
        <w:t>919</w:t>
      </w:r>
    </w:p>
    <w:p w14:paraId="6B44FA7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919</w:t>
      </w:r>
    </w:p>
    <w:p w14:paraId="504A520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919</w:t>
      </w:r>
    </w:p>
    <w:p w14:paraId="4E3A588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919</w:t>
      </w:r>
    </w:p>
    <w:p w14:paraId="2F62CF1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920</w:t>
      </w:r>
    </w:p>
    <w:p w14:paraId="7CAE967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920</w:t>
      </w:r>
    </w:p>
    <w:p w14:paraId="50CF448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920</w:t>
      </w:r>
    </w:p>
    <w:p w14:paraId="3A8494B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920</w:t>
      </w:r>
    </w:p>
    <w:p w14:paraId="0B4AB1C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920</w:t>
      </w:r>
    </w:p>
    <w:p w14:paraId="4B933C6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920</w:t>
      </w:r>
    </w:p>
    <w:p w14:paraId="6A81AAE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920</w:t>
      </w:r>
    </w:p>
    <w:p w14:paraId="0B85B46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920</w:t>
      </w:r>
    </w:p>
    <w:p w14:paraId="2365FF5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920</w:t>
      </w:r>
    </w:p>
    <w:p w14:paraId="1B01DAD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921</w:t>
      </w:r>
    </w:p>
    <w:p w14:paraId="313443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921</w:t>
      </w:r>
    </w:p>
    <w:p w14:paraId="3D0D074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921</w:t>
      </w:r>
    </w:p>
    <w:p w14:paraId="37DCB02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921</w:t>
      </w:r>
    </w:p>
    <w:p w14:paraId="285E394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928</w:t>
      </w:r>
    </w:p>
    <w:p w14:paraId="41C76D3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931</w:t>
      </w:r>
    </w:p>
    <w:p w14:paraId="1AB4F74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</w:t>
      </w:r>
      <w:r>
        <w:rPr>
          <w:noProof/>
        </w:rPr>
        <w:tab/>
        <w:t>931</w:t>
      </w:r>
    </w:p>
    <w:p w14:paraId="2B7FFA2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931</w:t>
      </w:r>
    </w:p>
    <w:p w14:paraId="67AD42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</w:t>
      </w:r>
      <w:r>
        <w:rPr>
          <w:noProof/>
        </w:rPr>
        <w:tab/>
        <w:t>931</w:t>
      </w:r>
    </w:p>
    <w:p w14:paraId="7CDC09A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932</w:t>
      </w:r>
    </w:p>
    <w:p w14:paraId="206B22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932</w:t>
      </w:r>
    </w:p>
    <w:p w14:paraId="4917C3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932</w:t>
      </w:r>
    </w:p>
    <w:p w14:paraId="2FA64E3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Time Offset between Cells</w:t>
      </w:r>
      <w:r>
        <w:rPr>
          <w:noProof/>
        </w:rPr>
        <w:tab/>
        <w:t>933</w:t>
      </w:r>
    </w:p>
    <w:p w14:paraId="1A1268E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933</w:t>
      </w:r>
    </w:p>
    <w:p w14:paraId="4F4FE54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</w:t>
      </w:r>
      <w:r>
        <w:rPr>
          <w:noProof/>
        </w:rPr>
        <w:tab/>
        <w:t>933</w:t>
      </w:r>
    </w:p>
    <w:p w14:paraId="471B897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under operation with Frame Structure 3 Test Cases with Different Duplex Modes</w:t>
      </w:r>
      <w:r>
        <w:rPr>
          <w:noProof/>
        </w:rPr>
        <w:tab/>
        <w:t>933</w:t>
      </w:r>
    </w:p>
    <w:p w14:paraId="06758EA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933</w:t>
      </w:r>
    </w:p>
    <w:p w14:paraId="66EF1A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933</w:t>
      </w:r>
    </w:p>
    <w:p w14:paraId="7DD0D03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Dual connectivity test cases with different combination of duplex mode</w:t>
      </w:r>
      <w:r>
        <w:rPr>
          <w:noProof/>
        </w:rPr>
        <w:tab/>
        <w:t>933</w:t>
      </w:r>
    </w:p>
    <w:p w14:paraId="4ECFC7E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Arial Unicode MS"/>
          <w:noProof/>
        </w:rPr>
        <w:t>A.3.15.1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Arial Unicode MS"/>
          <w:noProof/>
        </w:rPr>
        <w:t>Introduction</w:t>
      </w:r>
      <w:r>
        <w:rPr>
          <w:noProof/>
        </w:rPr>
        <w:tab/>
        <w:t>933</w:t>
      </w:r>
    </w:p>
    <w:p w14:paraId="1435F77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Arial Unicode MS"/>
          <w:noProof/>
        </w:rPr>
        <w:t>A.3.15.2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Arial Unicode MS"/>
          <w:noProof/>
        </w:rPr>
        <w:t>Principle of testing</w:t>
      </w:r>
      <w:r>
        <w:rPr>
          <w:noProof/>
        </w:rPr>
        <w:tab/>
        <w:t>933</w:t>
      </w:r>
    </w:p>
    <w:p w14:paraId="7563495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PRACH Configurations</w:t>
      </w:r>
      <w:r>
        <w:rPr>
          <w:noProof/>
        </w:rPr>
        <w:tab/>
        <w:t>934</w:t>
      </w:r>
    </w:p>
    <w:p w14:paraId="7D00DEB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Listen before talk model</w:t>
      </w:r>
      <w:r>
        <w:rPr>
          <w:noProof/>
        </w:rPr>
        <w:tab/>
        <w:t>934</w:t>
      </w:r>
    </w:p>
    <w:p w14:paraId="256D5CD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934</w:t>
      </w:r>
    </w:p>
    <w:p w14:paraId="6F90554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</w:t>
      </w:r>
      <w:r>
        <w:rPr>
          <w:noProof/>
        </w:rPr>
        <w:tab/>
        <w:t>934</w:t>
      </w:r>
    </w:p>
    <w:p w14:paraId="0F24CAE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NPRACH Configurations</w:t>
      </w:r>
      <w:r>
        <w:rPr>
          <w:noProof/>
        </w:rPr>
        <w:tab/>
        <w:t>935</w:t>
      </w:r>
    </w:p>
    <w:p w14:paraId="1188E3A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Dual connectivity test cases with different bandwidth combinations</w:t>
      </w:r>
      <w:r>
        <w:rPr>
          <w:noProof/>
        </w:rPr>
        <w:tab/>
        <w:t>936</w:t>
      </w:r>
    </w:p>
    <w:p w14:paraId="4B92281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Arial Unicode MS"/>
          <w:noProof/>
        </w:rPr>
        <w:t>A.3.19.1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Arial Unicode MS"/>
          <w:noProof/>
        </w:rPr>
        <w:t>Introduction</w:t>
      </w:r>
      <w:r>
        <w:rPr>
          <w:noProof/>
        </w:rPr>
        <w:tab/>
        <w:t>936</w:t>
      </w:r>
    </w:p>
    <w:p w14:paraId="411859C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Arial Unicode MS"/>
          <w:noProof/>
        </w:rPr>
        <w:t>A.3.19.2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Arial Unicode MS"/>
          <w:noProof/>
        </w:rPr>
        <w:t>Principle of testing</w:t>
      </w:r>
      <w:r>
        <w:rPr>
          <w:noProof/>
        </w:rPr>
        <w:tab/>
        <w:t>936</w:t>
      </w:r>
    </w:p>
    <w:p w14:paraId="5E38672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M1 UE Test Cases</w:t>
      </w:r>
      <w:r>
        <w:rPr>
          <w:noProof/>
        </w:rPr>
        <w:tab/>
        <w:t>937</w:t>
      </w:r>
    </w:p>
    <w:p w14:paraId="34DA30C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937</w:t>
      </w:r>
    </w:p>
    <w:p w14:paraId="318E854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937</w:t>
      </w:r>
    </w:p>
    <w:p w14:paraId="439B009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A.3.20.3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938</w:t>
      </w:r>
    </w:p>
    <w:p w14:paraId="2C72122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939</w:t>
      </w:r>
    </w:p>
    <w:p w14:paraId="2F2FE4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939</w:t>
      </w:r>
    </w:p>
    <w:p w14:paraId="5B67472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939</w:t>
      </w:r>
    </w:p>
    <w:p w14:paraId="2421A63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940</w:t>
      </w:r>
    </w:p>
    <w:p w14:paraId="39F2804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1bis UE Test Cases</w:t>
      </w:r>
      <w:r>
        <w:rPr>
          <w:noProof/>
        </w:rPr>
        <w:tab/>
        <w:t>941</w:t>
      </w:r>
    </w:p>
    <w:p w14:paraId="272FAD5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941</w:t>
      </w:r>
    </w:p>
    <w:p w14:paraId="6B188C2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941</w:t>
      </w:r>
    </w:p>
    <w:p w14:paraId="27C5E04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NB2 UE Test Cases</w:t>
      </w:r>
      <w:r>
        <w:rPr>
          <w:noProof/>
        </w:rPr>
        <w:tab/>
        <w:t>945</w:t>
      </w:r>
    </w:p>
    <w:p w14:paraId="6D39E67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945</w:t>
      </w:r>
    </w:p>
    <w:p w14:paraId="614B92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945</w:t>
      </w:r>
    </w:p>
    <w:p w14:paraId="2B36FA2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</w:t>
      </w:r>
      <w:r w:rsidRPr="00182D98">
        <w:rPr>
          <w:bCs/>
          <w:noProof/>
        </w:rPr>
        <w:t>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algun Gothic"/>
          <w:noProof/>
        </w:rPr>
        <w:t>V2X sidelink communication</w:t>
      </w:r>
      <w:r>
        <w:rPr>
          <w:noProof/>
        </w:rPr>
        <w:tab/>
        <w:t>948</w:t>
      </w:r>
    </w:p>
    <w:p w14:paraId="772817B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948</w:t>
      </w:r>
    </w:p>
    <w:p w14:paraId="5821B37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949</w:t>
      </w:r>
    </w:p>
    <w:p w14:paraId="1FEFF30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953</w:t>
      </w:r>
    </w:p>
    <w:p w14:paraId="534ABF2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M2 UE Test Cases</w:t>
      </w:r>
      <w:r>
        <w:rPr>
          <w:noProof/>
        </w:rPr>
        <w:tab/>
        <w:t>954</w:t>
      </w:r>
    </w:p>
    <w:p w14:paraId="7594788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954</w:t>
      </w:r>
    </w:p>
    <w:p w14:paraId="5BE013A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954</w:t>
      </w:r>
    </w:p>
    <w:p w14:paraId="3E5ED46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955</w:t>
      </w:r>
    </w:p>
    <w:p w14:paraId="570701A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sTTI and processing time reduction test cases with different sTTI/processing time reduction scheme</w:t>
      </w:r>
      <w:r>
        <w:rPr>
          <w:noProof/>
        </w:rPr>
        <w:tab/>
        <w:t>956</w:t>
      </w:r>
    </w:p>
    <w:p w14:paraId="42D7512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Arial Unicode MS"/>
          <w:noProof/>
        </w:rPr>
        <w:t>A.3.26.1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Arial Unicode MS"/>
          <w:noProof/>
        </w:rPr>
        <w:t>Introduction</w:t>
      </w:r>
      <w:r>
        <w:rPr>
          <w:noProof/>
        </w:rPr>
        <w:tab/>
        <w:t>956</w:t>
      </w:r>
    </w:p>
    <w:p w14:paraId="5950940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Arial Unicode MS"/>
          <w:noProof/>
        </w:rPr>
        <w:t>A.3.26.2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Arial Unicode MS"/>
          <w:noProof/>
        </w:rPr>
        <w:t>Principle of testing</w:t>
      </w:r>
      <w:r>
        <w:rPr>
          <w:noProof/>
        </w:rPr>
        <w:tab/>
        <w:t>956</w:t>
      </w:r>
    </w:p>
    <w:p w14:paraId="034B314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956</w:t>
      </w:r>
    </w:p>
    <w:p w14:paraId="76AF14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956</w:t>
      </w:r>
    </w:p>
    <w:p w14:paraId="35A93E8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956</w:t>
      </w:r>
    </w:p>
    <w:p w14:paraId="38CFEED9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182D98">
        <w:rPr>
          <w:rFonts w:cs="v4.2.0"/>
          <w:noProof/>
        </w:rPr>
        <w:t>A.4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RRC_IDLE state</w:t>
      </w:r>
      <w:r>
        <w:rPr>
          <w:noProof/>
        </w:rPr>
        <w:tab/>
        <w:t>956</w:t>
      </w:r>
    </w:p>
    <w:p w14:paraId="1C0ACAB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956</w:t>
      </w:r>
    </w:p>
    <w:p w14:paraId="650F4D5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956</w:t>
      </w:r>
    </w:p>
    <w:p w14:paraId="171780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956</w:t>
      </w:r>
    </w:p>
    <w:p w14:paraId="7BA817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958</w:t>
      </w:r>
    </w:p>
    <w:p w14:paraId="7AAD3F0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959</w:t>
      </w:r>
    </w:p>
    <w:p w14:paraId="635865D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959</w:t>
      </w:r>
    </w:p>
    <w:p w14:paraId="5147785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960</w:t>
      </w:r>
    </w:p>
    <w:p w14:paraId="3DDF906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961</w:t>
      </w:r>
    </w:p>
    <w:p w14:paraId="44B34B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961</w:t>
      </w:r>
    </w:p>
    <w:p w14:paraId="2D6F105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962</w:t>
      </w:r>
    </w:p>
    <w:p w14:paraId="18D3E8C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963</w:t>
      </w:r>
    </w:p>
    <w:p w14:paraId="1494D83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963</w:t>
      </w:r>
    </w:p>
    <w:p w14:paraId="2D3818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964</w:t>
      </w:r>
    </w:p>
    <w:p w14:paraId="5BFF11D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965</w:t>
      </w:r>
    </w:p>
    <w:p w14:paraId="635C7FF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965</w:t>
      </w:r>
    </w:p>
    <w:p w14:paraId="6EA6AB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966</w:t>
      </w:r>
    </w:p>
    <w:p w14:paraId="0B07ABF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967</w:t>
      </w:r>
    </w:p>
    <w:p w14:paraId="405D766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967</w:t>
      </w:r>
    </w:p>
    <w:p w14:paraId="5C942C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968</w:t>
      </w:r>
    </w:p>
    <w:p w14:paraId="3B7937B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969</w:t>
      </w:r>
    </w:p>
    <w:p w14:paraId="345BA4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969</w:t>
      </w:r>
    </w:p>
    <w:p w14:paraId="3AB52D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970</w:t>
      </w:r>
    </w:p>
    <w:p w14:paraId="53ADF60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case in the existence of non-allowed CSG cell</w:t>
      </w:r>
      <w:r>
        <w:rPr>
          <w:noProof/>
        </w:rPr>
        <w:tab/>
        <w:t>971</w:t>
      </w:r>
    </w:p>
    <w:p w14:paraId="53C4CD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971</w:t>
      </w:r>
    </w:p>
    <w:p w14:paraId="4012485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972</w:t>
      </w:r>
    </w:p>
    <w:p w14:paraId="186E5F8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5MHz bandwidth</w:t>
      </w:r>
      <w:r>
        <w:rPr>
          <w:noProof/>
        </w:rPr>
        <w:tab/>
        <w:t>973</w:t>
      </w:r>
    </w:p>
    <w:p w14:paraId="5D5314F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973</w:t>
      </w:r>
    </w:p>
    <w:p w14:paraId="5758CC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973</w:t>
      </w:r>
    </w:p>
    <w:p w14:paraId="04B2085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973</w:t>
      </w:r>
    </w:p>
    <w:p w14:paraId="3CF670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973</w:t>
      </w:r>
    </w:p>
    <w:p w14:paraId="5551829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977</w:t>
      </w:r>
    </w:p>
    <w:p w14:paraId="330AF3A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977</w:t>
      </w:r>
    </w:p>
    <w:p w14:paraId="46332F7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977</w:t>
      </w:r>
    </w:p>
    <w:p w14:paraId="34B1504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A.4.2.11.2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981</w:t>
      </w:r>
    </w:p>
    <w:p w14:paraId="1161C8C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981</w:t>
      </w:r>
    </w:p>
    <w:p w14:paraId="6F5F4B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981</w:t>
      </w:r>
    </w:p>
    <w:p w14:paraId="35DFB6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983</w:t>
      </w:r>
    </w:p>
    <w:p w14:paraId="6274BFE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984</w:t>
      </w:r>
    </w:p>
    <w:p w14:paraId="33F2A3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984</w:t>
      </w:r>
    </w:p>
    <w:p w14:paraId="7E8414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985</w:t>
      </w:r>
    </w:p>
    <w:p w14:paraId="2C24575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986</w:t>
      </w:r>
    </w:p>
    <w:p w14:paraId="09376C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986</w:t>
      </w:r>
    </w:p>
    <w:p w14:paraId="2E544B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987</w:t>
      </w:r>
    </w:p>
    <w:p w14:paraId="72E5602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988</w:t>
      </w:r>
    </w:p>
    <w:p w14:paraId="64A7D3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988</w:t>
      </w:r>
    </w:p>
    <w:p w14:paraId="157BDC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989</w:t>
      </w:r>
    </w:p>
    <w:p w14:paraId="4BCE0EA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990</w:t>
      </w:r>
    </w:p>
    <w:p w14:paraId="3B13DCE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990</w:t>
      </w:r>
    </w:p>
    <w:p w14:paraId="040F50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991</w:t>
      </w:r>
    </w:p>
    <w:p w14:paraId="5A9FA1D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A.4.2.17 E-UTRAN TDD – TDD Intra frequency case for Cat-M1 UE in enhanced coverage</w:t>
      </w:r>
      <w:r>
        <w:rPr>
          <w:noProof/>
        </w:rPr>
        <w:tab/>
        <w:t>992</w:t>
      </w:r>
    </w:p>
    <w:p w14:paraId="391042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992</w:t>
      </w:r>
    </w:p>
    <w:p w14:paraId="3FC650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993</w:t>
      </w:r>
    </w:p>
    <w:p w14:paraId="35FD78F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994</w:t>
      </w:r>
    </w:p>
    <w:p w14:paraId="5815F6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994</w:t>
      </w:r>
    </w:p>
    <w:p w14:paraId="5D9E0F0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996</w:t>
      </w:r>
    </w:p>
    <w:p w14:paraId="13B41FF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997</w:t>
      </w:r>
    </w:p>
    <w:p w14:paraId="003A3F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997</w:t>
      </w:r>
    </w:p>
    <w:p w14:paraId="55A5371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999</w:t>
      </w:r>
    </w:p>
    <w:p w14:paraId="3E3EC3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1000</w:t>
      </w:r>
    </w:p>
    <w:p w14:paraId="08EC2B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1000</w:t>
      </w:r>
    </w:p>
    <w:p w14:paraId="675E29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1001</w:t>
      </w:r>
    </w:p>
    <w:p w14:paraId="227CE72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1002</w:t>
      </w:r>
    </w:p>
    <w:p w14:paraId="2CBBED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1002</w:t>
      </w:r>
    </w:p>
    <w:p w14:paraId="4096F6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1003</w:t>
      </w:r>
    </w:p>
    <w:p w14:paraId="7A6DFB6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1004</w:t>
      </w:r>
    </w:p>
    <w:p w14:paraId="685271F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1004</w:t>
      </w:r>
    </w:p>
    <w:p w14:paraId="3DEAD8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1005</w:t>
      </w:r>
    </w:p>
    <w:p w14:paraId="7583D3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1006</w:t>
      </w:r>
    </w:p>
    <w:p w14:paraId="5D5F3D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1006</w:t>
      </w:r>
    </w:p>
    <w:p w14:paraId="29D0AFD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1007</w:t>
      </w:r>
    </w:p>
    <w:p w14:paraId="45F7853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1008</w:t>
      </w:r>
    </w:p>
    <w:p w14:paraId="43BE06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1008</w:t>
      </w:r>
    </w:p>
    <w:p w14:paraId="6C0CBB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1011</w:t>
      </w:r>
    </w:p>
    <w:p w14:paraId="3F87333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A.4.2.25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1012</w:t>
      </w:r>
    </w:p>
    <w:p w14:paraId="40C44D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1012</w:t>
      </w:r>
    </w:p>
    <w:p w14:paraId="45E77BE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1013</w:t>
      </w:r>
    </w:p>
    <w:p w14:paraId="5C88BC0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A.4.2.26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1014</w:t>
      </w:r>
    </w:p>
    <w:p w14:paraId="04A36A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1014</w:t>
      </w:r>
    </w:p>
    <w:p w14:paraId="0C3230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1015</w:t>
      </w:r>
    </w:p>
    <w:p w14:paraId="7C8A6CA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A.4.2.27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1016</w:t>
      </w:r>
    </w:p>
    <w:p w14:paraId="657703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1016</w:t>
      </w:r>
    </w:p>
    <w:p w14:paraId="21D323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1017</w:t>
      </w:r>
    </w:p>
    <w:p w14:paraId="3C15751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A.4.2.28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1018</w:t>
      </w:r>
    </w:p>
    <w:p w14:paraId="1E3AC0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1018</w:t>
      </w:r>
    </w:p>
    <w:p w14:paraId="4EFFE4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1019</w:t>
      </w:r>
    </w:p>
    <w:p w14:paraId="49EEE3C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1020</w:t>
      </w:r>
    </w:p>
    <w:p w14:paraId="6CA580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1020</w:t>
      </w:r>
    </w:p>
    <w:p w14:paraId="24421FC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1021</w:t>
      </w:r>
    </w:p>
    <w:p w14:paraId="17C90A4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1022</w:t>
      </w:r>
    </w:p>
    <w:p w14:paraId="169D07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1022</w:t>
      </w:r>
    </w:p>
    <w:p w14:paraId="21482A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1023</w:t>
      </w:r>
    </w:p>
    <w:p w14:paraId="6892AC0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1024</w:t>
      </w:r>
    </w:p>
    <w:p w14:paraId="5DDDEE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1024</w:t>
      </w:r>
    </w:p>
    <w:p w14:paraId="261523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1025</w:t>
      </w:r>
    </w:p>
    <w:p w14:paraId="13F4AAD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1026</w:t>
      </w:r>
    </w:p>
    <w:p w14:paraId="2C4B5E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A.4.2.32.1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1026</w:t>
      </w:r>
    </w:p>
    <w:p w14:paraId="62636E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1027</w:t>
      </w:r>
    </w:p>
    <w:p w14:paraId="1B88F46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1028</w:t>
      </w:r>
    </w:p>
    <w:p w14:paraId="7013D5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1028</w:t>
      </w:r>
    </w:p>
    <w:p w14:paraId="43E032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1029</w:t>
      </w:r>
    </w:p>
    <w:p w14:paraId="0AF790C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1030</w:t>
      </w:r>
    </w:p>
    <w:p w14:paraId="567977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1030</w:t>
      </w:r>
    </w:p>
    <w:p w14:paraId="0CE1FB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1031</w:t>
      </w:r>
    </w:p>
    <w:p w14:paraId="54733D6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1032</w:t>
      </w:r>
    </w:p>
    <w:p w14:paraId="640840C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1032</w:t>
      </w:r>
    </w:p>
    <w:p w14:paraId="2BA93B3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1034</w:t>
      </w:r>
    </w:p>
    <w:p w14:paraId="1651F75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1035</w:t>
      </w:r>
    </w:p>
    <w:p w14:paraId="618B75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1035</w:t>
      </w:r>
    </w:p>
    <w:p w14:paraId="3E2FB9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1037</w:t>
      </w:r>
    </w:p>
    <w:p w14:paraId="47ED7E4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1038</w:t>
      </w:r>
    </w:p>
    <w:p w14:paraId="7D117A5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1038</w:t>
      </w:r>
    </w:p>
    <w:p w14:paraId="22908A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1040</w:t>
      </w:r>
    </w:p>
    <w:p w14:paraId="1E2D3AC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1041</w:t>
      </w:r>
    </w:p>
    <w:p w14:paraId="48339D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1041</w:t>
      </w:r>
    </w:p>
    <w:p w14:paraId="7F2002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1043</w:t>
      </w:r>
    </w:p>
    <w:p w14:paraId="0A198B4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– FDD Intra frequency case for UE configured with </w:t>
      </w:r>
      <w:r w:rsidRPr="00182D98">
        <w:rPr>
          <w:i/>
          <w:noProof/>
        </w:rPr>
        <w:t>highSpeedEnhMeasFlag</w:t>
      </w:r>
      <w:r w:rsidRPr="00182D98">
        <w:rPr>
          <w:i/>
          <w:noProof/>
          <w:lang w:eastAsia="ja-JP"/>
        </w:rPr>
        <w:t>2</w:t>
      </w:r>
      <w:r w:rsidRPr="00182D98">
        <w:rPr>
          <w:i/>
          <w:noProof/>
        </w:rPr>
        <w:t>-</w:t>
      </w:r>
      <w:r w:rsidRPr="00182D98">
        <w:rPr>
          <w:i/>
          <w:noProof/>
          <w:lang w:eastAsia="ja-JP"/>
        </w:rPr>
        <w:t>r16</w:t>
      </w:r>
      <w:r>
        <w:rPr>
          <w:noProof/>
        </w:rPr>
        <w:tab/>
        <w:t>1044</w:t>
      </w:r>
    </w:p>
    <w:p w14:paraId="110124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1044</w:t>
      </w:r>
    </w:p>
    <w:p w14:paraId="73D660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1045</w:t>
      </w:r>
    </w:p>
    <w:p w14:paraId="0236E85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– TDD Intra frequency case for UE configured with </w:t>
      </w:r>
      <w:r w:rsidRPr="00182D98">
        <w:rPr>
          <w:i/>
          <w:noProof/>
        </w:rPr>
        <w:t>highSpeedEnhMeasFlag</w:t>
      </w:r>
      <w:r w:rsidRPr="00182D98">
        <w:rPr>
          <w:i/>
          <w:noProof/>
          <w:lang w:eastAsia="ja-JP"/>
        </w:rPr>
        <w:t>2</w:t>
      </w:r>
      <w:r w:rsidRPr="00182D98">
        <w:rPr>
          <w:i/>
          <w:noProof/>
        </w:rPr>
        <w:t>-</w:t>
      </w:r>
      <w:r w:rsidRPr="00182D98">
        <w:rPr>
          <w:i/>
          <w:noProof/>
          <w:lang w:eastAsia="ja-JP"/>
        </w:rPr>
        <w:t>r16</w:t>
      </w:r>
      <w:r>
        <w:rPr>
          <w:noProof/>
        </w:rPr>
        <w:tab/>
        <w:t>1046</w:t>
      </w:r>
    </w:p>
    <w:p w14:paraId="0F7C25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1046</w:t>
      </w:r>
    </w:p>
    <w:p w14:paraId="28C6CF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1047</w:t>
      </w:r>
    </w:p>
    <w:p w14:paraId="6E194E7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1048</w:t>
      </w:r>
    </w:p>
    <w:p w14:paraId="5BE46E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1048</w:t>
      </w:r>
    </w:p>
    <w:p w14:paraId="65615FF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1051</w:t>
      </w:r>
    </w:p>
    <w:p w14:paraId="63AB9C9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enhanced coverage with UE specific DRX</w:t>
      </w:r>
      <w:r>
        <w:rPr>
          <w:noProof/>
        </w:rPr>
        <w:tab/>
        <w:t>1052</w:t>
      </w:r>
    </w:p>
    <w:p w14:paraId="49A30B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1052</w:t>
      </w:r>
    </w:p>
    <w:p w14:paraId="0EEE7B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1054</w:t>
      </w:r>
    </w:p>
    <w:p w14:paraId="6E1520D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In-Band mode in enhanced coverage with UE specific DRX</w:t>
      </w:r>
      <w:r>
        <w:rPr>
          <w:noProof/>
        </w:rPr>
        <w:tab/>
        <w:t>1055</w:t>
      </w:r>
    </w:p>
    <w:p w14:paraId="3B9AC2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1055</w:t>
      </w:r>
    </w:p>
    <w:p w14:paraId="3B22EC3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1057</w:t>
      </w:r>
    </w:p>
    <w:p w14:paraId="45CD523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case for UE Category NB1 In-Band mode in normal coverage with UE specific DRX</w:t>
      </w:r>
      <w:r>
        <w:rPr>
          <w:noProof/>
        </w:rPr>
        <w:tab/>
        <w:t>1058</w:t>
      </w:r>
    </w:p>
    <w:p w14:paraId="70D836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1058</w:t>
      </w:r>
    </w:p>
    <w:p w14:paraId="31BAB4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1060</w:t>
      </w:r>
    </w:p>
    <w:p w14:paraId="62A3F4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1061</w:t>
      </w:r>
    </w:p>
    <w:p w14:paraId="46F1FA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1061</w:t>
      </w:r>
    </w:p>
    <w:p w14:paraId="4C292D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1063</w:t>
      </w:r>
    </w:p>
    <w:p w14:paraId="62C69C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case for UE Category NB1 In-Band mode in enhanced coverage with UE specific DRX</w:t>
      </w:r>
      <w:r>
        <w:rPr>
          <w:noProof/>
        </w:rPr>
        <w:tab/>
        <w:t>1064</w:t>
      </w:r>
    </w:p>
    <w:p w14:paraId="7867E4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1064</w:t>
      </w:r>
    </w:p>
    <w:p w14:paraId="44C580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1066</w:t>
      </w:r>
    </w:p>
    <w:p w14:paraId="67DCE8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1067</w:t>
      </w:r>
    </w:p>
    <w:p w14:paraId="20CBCB1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1067</w:t>
      </w:r>
    </w:p>
    <w:p w14:paraId="453A58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1069</w:t>
      </w:r>
    </w:p>
    <w:p w14:paraId="6A6A42E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1070</w:t>
      </w:r>
    </w:p>
    <w:p w14:paraId="0994F9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1070</w:t>
      </w:r>
    </w:p>
    <w:p w14:paraId="333740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1071</w:t>
      </w:r>
    </w:p>
    <w:p w14:paraId="69B59F9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1072</w:t>
      </w:r>
    </w:p>
    <w:p w14:paraId="77B77F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A.4.2.49.1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1072</w:t>
      </w:r>
    </w:p>
    <w:p w14:paraId="5595D0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1074</w:t>
      </w:r>
    </w:p>
    <w:p w14:paraId="6F6187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1075</w:t>
      </w:r>
    </w:p>
    <w:p w14:paraId="0BA1AC5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1075</w:t>
      </w:r>
    </w:p>
    <w:p w14:paraId="545C51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1077</w:t>
      </w:r>
    </w:p>
    <w:p w14:paraId="74B73BA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182D98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1078</w:t>
      </w:r>
    </w:p>
    <w:p w14:paraId="347890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1078</w:t>
      </w:r>
    </w:p>
    <w:p w14:paraId="105F4E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1080</w:t>
      </w:r>
    </w:p>
    <w:p w14:paraId="3364584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A.4.2.52 E-UTRAN HD-FDD RSS based Intra frequency case for Cat-M1 UE in enhanced coverage</w:t>
      </w:r>
      <w:r>
        <w:rPr>
          <w:noProof/>
        </w:rPr>
        <w:tab/>
        <w:t>1081</w:t>
      </w:r>
    </w:p>
    <w:p w14:paraId="2B9A94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1081</w:t>
      </w:r>
    </w:p>
    <w:p w14:paraId="64361E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1083</w:t>
      </w:r>
    </w:p>
    <w:p w14:paraId="0B3E4B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1084</w:t>
      </w:r>
    </w:p>
    <w:p w14:paraId="6FF4B5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1084</w:t>
      </w:r>
    </w:p>
    <w:p w14:paraId="19F0F0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1086</w:t>
      </w:r>
    </w:p>
    <w:p w14:paraId="4B34AD7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1087</w:t>
      </w:r>
    </w:p>
    <w:p w14:paraId="3EF034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1087</w:t>
      </w:r>
    </w:p>
    <w:p w14:paraId="201462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1089</w:t>
      </w:r>
    </w:p>
    <w:p w14:paraId="49229FA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1090</w:t>
      </w:r>
    </w:p>
    <w:p w14:paraId="5053361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1090</w:t>
      </w:r>
    </w:p>
    <w:p w14:paraId="234FC0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1092</w:t>
      </w:r>
    </w:p>
    <w:p w14:paraId="45A0FF9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1093</w:t>
      </w:r>
    </w:p>
    <w:p w14:paraId="4C7995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1093</w:t>
      </w:r>
    </w:p>
    <w:p w14:paraId="6F59D31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1094</w:t>
      </w:r>
    </w:p>
    <w:p w14:paraId="640438F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1095</w:t>
      </w:r>
    </w:p>
    <w:p w14:paraId="1109BE9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FDD – UTRAN FDD:</w:t>
      </w:r>
      <w:r>
        <w:rPr>
          <w:noProof/>
        </w:rPr>
        <w:tab/>
        <w:t>1095</w:t>
      </w:r>
    </w:p>
    <w:p w14:paraId="3DE141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1095</w:t>
      </w:r>
    </w:p>
    <w:p w14:paraId="058A8C2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1095</w:t>
      </w:r>
    </w:p>
    <w:p w14:paraId="2F2ED57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1097</w:t>
      </w:r>
    </w:p>
    <w:p w14:paraId="32BFD2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1097</w:t>
      </w:r>
    </w:p>
    <w:p w14:paraId="040BBDB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1097</w:t>
      </w:r>
    </w:p>
    <w:p w14:paraId="517AEE3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1100</w:t>
      </w:r>
    </w:p>
    <w:p w14:paraId="7411F67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1100</w:t>
      </w:r>
    </w:p>
    <w:p w14:paraId="702A2E4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1100</w:t>
      </w:r>
    </w:p>
    <w:p w14:paraId="1D3ECA1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1103</w:t>
      </w:r>
    </w:p>
    <w:p w14:paraId="0CDB9B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reselection: UTRA FDD is of lower priority for 5MHz bandwidth</w:t>
      </w:r>
      <w:r>
        <w:rPr>
          <w:noProof/>
        </w:rPr>
        <w:tab/>
        <w:t>1103</w:t>
      </w:r>
    </w:p>
    <w:p w14:paraId="5FF9256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1103</w:t>
      </w:r>
    </w:p>
    <w:p w14:paraId="741C4EC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1104</w:t>
      </w:r>
    </w:p>
    <w:p w14:paraId="7D08411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1104</w:t>
      </w:r>
    </w:p>
    <w:p w14:paraId="40B65D7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1104</w:t>
      </w:r>
    </w:p>
    <w:p w14:paraId="2F2D2C3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1107</w:t>
      </w:r>
    </w:p>
    <w:p w14:paraId="7305654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FDD – UTRAN TDD:</w:t>
      </w:r>
      <w:r>
        <w:rPr>
          <w:noProof/>
        </w:rPr>
        <w:tab/>
        <w:t>1108</w:t>
      </w:r>
    </w:p>
    <w:p w14:paraId="310C7E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1108</w:t>
      </w:r>
    </w:p>
    <w:p w14:paraId="4750CB7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1108</w:t>
      </w:r>
    </w:p>
    <w:p w14:paraId="019AE65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1.28Mcps TDD option</w:t>
      </w:r>
      <w:r>
        <w:rPr>
          <w:noProof/>
        </w:rPr>
        <w:tab/>
        <w:t>1108</w:t>
      </w:r>
    </w:p>
    <w:p w14:paraId="2E830AA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A.4.3.2.1.3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Void</w:t>
      </w:r>
      <w:r>
        <w:rPr>
          <w:noProof/>
        </w:rPr>
        <w:tab/>
        <w:t>1110</w:t>
      </w:r>
    </w:p>
    <w:p w14:paraId="743C25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1110</w:t>
      </w:r>
    </w:p>
    <w:p w14:paraId="427852E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1.28Mcps TDD option</w:t>
      </w:r>
      <w:r>
        <w:rPr>
          <w:noProof/>
        </w:rPr>
        <w:tab/>
        <w:t>1110</w:t>
      </w:r>
    </w:p>
    <w:p w14:paraId="1D10E8E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1110</w:t>
      </w:r>
    </w:p>
    <w:p w14:paraId="2CC35A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1110</w:t>
      </w:r>
    </w:p>
    <w:p w14:paraId="5D74D5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1114</w:t>
      </w:r>
    </w:p>
    <w:p w14:paraId="663D83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– UTRAN FDD:</w:t>
      </w:r>
      <w:r>
        <w:rPr>
          <w:noProof/>
        </w:rPr>
        <w:tab/>
        <w:t>1114</w:t>
      </w:r>
    </w:p>
    <w:p w14:paraId="60FA48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1114</w:t>
      </w:r>
    </w:p>
    <w:p w14:paraId="7CBA56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1117</w:t>
      </w:r>
    </w:p>
    <w:p w14:paraId="1397DD0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1117</w:t>
      </w:r>
    </w:p>
    <w:p w14:paraId="440651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1117</w:t>
      </w:r>
    </w:p>
    <w:p w14:paraId="4175131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1122</w:t>
      </w:r>
    </w:p>
    <w:p w14:paraId="4369BE7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– UTRAN TDD:</w:t>
      </w:r>
      <w:r>
        <w:rPr>
          <w:noProof/>
        </w:rPr>
        <w:tab/>
        <w:t>1123</w:t>
      </w:r>
    </w:p>
    <w:p w14:paraId="4ABC605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to UTRA TDD cell re-selection: UTRA is of higher priority</w:t>
      </w:r>
      <w:r>
        <w:rPr>
          <w:noProof/>
        </w:rPr>
        <w:tab/>
        <w:t>1123</w:t>
      </w:r>
    </w:p>
    <w:p w14:paraId="37C8377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A.4.3.4.1.1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1123</w:t>
      </w:r>
    </w:p>
    <w:p w14:paraId="17052FA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1125</w:t>
      </w:r>
    </w:p>
    <w:p w14:paraId="3D027F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to UTRA TDD cell re-selection: UTRA is of lower priority</w:t>
      </w:r>
      <w:r>
        <w:rPr>
          <w:noProof/>
        </w:rPr>
        <w:tab/>
        <w:t>1125</w:t>
      </w:r>
    </w:p>
    <w:p w14:paraId="23E6E21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1125</w:t>
      </w:r>
    </w:p>
    <w:p w14:paraId="6B7B377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1127</w:t>
      </w:r>
    </w:p>
    <w:p w14:paraId="710C68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TDD-UTRA TDD cell reselection in fading propagation conditions: UTRA TDD is of lower priority</w:t>
      </w:r>
      <w:r>
        <w:rPr>
          <w:noProof/>
        </w:rPr>
        <w:tab/>
        <w:t>1127</w:t>
      </w:r>
    </w:p>
    <w:p w14:paraId="040A9E0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1127</w:t>
      </w:r>
    </w:p>
    <w:p w14:paraId="265C573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1130</w:t>
      </w:r>
    </w:p>
    <w:p w14:paraId="3F8AC4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to UTRA TDD cell re-selection for IncMon</w:t>
      </w:r>
      <w:r>
        <w:rPr>
          <w:noProof/>
        </w:rPr>
        <w:tab/>
        <w:t>1130</w:t>
      </w:r>
    </w:p>
    <w:p w14:paraId="499E759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1130</w:t>
      </w:r>
    </w:p>
    <w:p w14:paraId="5F11321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1134</w:t>
      </w:r>
    </w:p>
    <w:p w14:paraId="31BA695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1134</w:t>
      </w:r>
    </w:p>
    <w:p w14:paraId="57687DD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FDD – GSM:</w:t>
      </w:r>
      <w:r>
        <w:rPr>
          <w:noProof/>
        </w:rPr>
        <w:tab/>
        <w:t>1134</w:t>
      </w:r>
    </w:p>
    <w:p w14:paraId="5EB124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1134</w:t>
      </w:r>
    </w:p>
    <w:p w14:paraId="4CCF83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A.4.4.1.2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1136</w:t>
      </w:r>
    </w:p>
    <w:p w14:paraId="4FE363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– GSM:</w:t>
      </w:r>
      <w:r>
        <w:rPr>
          <w:noProof/>
        </w:rPr>
        <w:tab/>
        <w:t>1136</w:t>
      </w:r>
    </w:p>
    <w:p w14:paraId="616F5CF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A.4.4.2.1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1136</w:t>
      </w:r>
    </w:p>
    <w:p w14:paraId="084F08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A.4.4.2.2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1138</w:t>
      </w:r>
    </w:p>
    <w:p w14:paraId="5B16AD6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1139</w:t>
      </w:r>
    </w:p>
    <w:p w14:paraId="100787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</w:t>
      </w:r>
      <w:r>
        <w:rPr>
          <w:noProof/>
        </w:rPr>
        <w:tab/>
        <w:t>1139</w:t>
      </w:r>
    </w:p>
    <w:p w14:paraId="0BDCE1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1139</w:t>
      </w:r>
    </w:p>
    <w:p w14:paraId="33BCC14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1139</w:t>
      </w:r>
    </w:p>
    <w:p w14:paraId="6B50C8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1141</w:t>
      </w:r>
    </w:p>
    <w:p w14:paraId="151DE1F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</w:t>
      </w:r>
      <w:r>
        <w:rPr>
          <w:noProof/>
        </w:rPr>
        <w:tab/>
        <w:t>1141</w:t>
      </w:r>
    </w:p>
    <w:p w14:paraId="3673721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 Cell Reselection: HRPD is of Lower Priority</w:t>
      </w:r>
      <w:r>
        <w:rPr>
          <w:noProof/>
        </w:rPr>
        <w:tab/>
        <w:t>1141</w:t>
      </w:r>
    </w:p>
    <w:p w14:paraId="05EBB0C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1141</w:t>
      </w:r>
    </w:p>
    <w:p w14:paraId="3DE9510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1144</w:t>
      </w:r>
    </w:p>
    <w:p w14:paraId="3AD7579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1144</w:t>
      </w:r>
    </w:p>
    <w:p w14:paraId="7248C7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FDD – cdma2000 1X</w:t>
      </w:r>
      <w:r>
        <w:rPr>
          <w:noProof/>
        </w:rPr>
        <w:tab/>
        <w:t>1144</w:t>
      </w:r>
    </w:p>
    <w:p w14:paraId="6D0BED1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1144</w:t>
      </w:r>
    </w:p>
    <w:p w14:paraId="7D937C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1144</w:t>
      </w:r>
    </w:p>
    <w:p w14:paraId="1E2A580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1147</w:t>
      </w:r>
    </w:p>
    <w:p w14:paraId="5980808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– cdma2000 1X</w:t>
      </w:r>
      <w:r>
        <w:rPr>
          <w:noProof/>
        </w:rPr>
        <w:tab/>
        <w:t>1147</w:t>
      </w:r>
    </w:p>
    <w:p w14:paraId="31CF8F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–cdma2000 1X Cell Reselection: cdma2000 1X is of Lower Priority</w:t>
      </w:r>
      <w:r>
        <w:rPr>
          <w:noProof/>
        </w:rPr>
        <w:tab/>
        <w:t>1147</w:t>
      </w:r>
    </w:p>
    <w:p w14:paraId="02BD9D3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1147</w:t>
      </w:r>
    </w:p>
    <w:p w14:paraId="3F451A4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1150</w:t>
      </w:r>
    </w:p>
    <w:p w14:paraId="590ED53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State Positioning Measurement for UE category NB1</w:t>
      </w:r>
      <w:r>
        <w:rPr>
          <w:noProof/>
        </w:rPr>
        <w:tab/>
        <w:t>1150</w:t>
      </w:r>
    </w:p>
    <w:p w14:paraId="2916764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standalone mode in enhanced coverage</w:t>
      </w:r>
      <w:r>
        <w:rPr>
          <w:noProof/>
        </w:rPr>
        <w:tab/>
        <w:t>1150</w:t>
      </w:r>
    </w:p>
    <w:p w14:paraId="5DC4265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1150</w:t>
      </w:r>
    </w:p>
    <w:p w14:paraId="490063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1155</w:t>
      </w:r>
    </w:p>
    <w:p w14:paraId="2EF500C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standalone mode in enhanced coverage</w:t>
      </w:r>
      <w:r>
        <w:rPr>
          <w:noProof/>
        </w:rPr>
        <w:tab/>
        <w:t>1156</w:t>
      </w:r>
    </w:p>
    <w:p w14:paraId="082CD5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1156</w:t>
      </w:r>
    </w:p>
    <w:p w14:paraId="3B0B24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1160</w:t>
      </w:r>
    </w:p>
    <w:p w14:paraId="3587EF8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for UE Category NB1 standalone mode in enhanced coverage</w:t>
      </w:r>
      <w:r>
        <w:rPr>
          <w:noProof/>
        </w:rPr>
        <w:tab/>
        <w:t>1161</w:t>
      </w:r>
    </w:p>
    <w:p w14:paraId="3AFBED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1161</w:t>
      </w:r>
    </w:p>
    <w:p w14:paraId="6DC96B5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1165</w:t>
      </w:r>
    </w:p>
    <w:p w14:paraId="6328DB0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Inter frequency case for UE Category NB1 standalone mode in enhanced coverage</w:t>
      </w:r>
      <w:r>
        <w:rPr>
          <w:noProof/>
        </w:rPr>
        <w:tab/>
        <w:t>1166</w:t>
      </w:r>
    </w:p>
    <w:p w14:paraId="31685C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1166</w:t>
      </w:r>
    </w:p>
    <w:p w14:paraId="0BBB72E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1170</w:t>
      </w:r>
    </w:p>
    <w:p w14:paraId="31345F30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1171</w:t>
      </w:r>
    </w:p>
    <w:p w14:paraId="413488A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val="sv-FI"/>
        </w:rPr>
        <w:t>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Handover</w:t>
      </w:r>
      <w:r>
        <w:rPr>
          <w:noProof/>
        </w:rPr>
        <w:tab/>
        <w:t>1171</w:t>
      </w:r>
    </w:p>
    <w:p w14:paraId="176B752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FDD - FDD Intra frequency handover</w:t>
      </w:r>
      <w:r>
        <w:rPr>
          <w:noProof/>
        </w:rPr>
        <w:tab/>
        <w:t>1171</w:t>
      </w:r>
    </w:p>
    <w:p w14:paraId="107AA7D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1171</w:t>
      </w:r>
    </w:p>
    <w:p w14:paraId="4C84FBC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1173</w:t>
      </w:r>
    </w:p>
    <w:p w14:paraId="24BBEEF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1173</w:t>
      </w:r>
    </w:p>
    <w:p w14:paraId="58CC36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1173</w:t>
      </w:r>
    </w:p>
    <w:p w14:paraId="2D5D51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1175</w:t>
      </w:r>
    </w:p>
    <w:p w14:paraId="701018F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1175</w:t>
      </w:r>
    </w:p>
    <w:p w14:paraId="349BD4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1175</w:t>
      </w:r>
    </w:p>
    <w:p w14:paraId="592A0D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1177</w:t>
      </w:r>
    </w:p>
    <w:p w14:paraId="3D5BF77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lastRenderedPageBreak/>
        <w:t>A.5.1.4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1177</w:t>
      </w:r>
    </w:p>
    <w:p w14:paraId="0C32A5D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1177</w:t>
      </w:r>
    </w:p>
    <w:p w14:paraId="0E1025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1179</w:t>
      </w:r>
    </w:p>
    <w:p w14:paraId="1C712E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1179</w:t>
      </w:r>
    </w:p>
    <w:p w14:paraId="3D0894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1179</w:t>
      </w:r>
    </w:p>
    <w:p w14:paraId="0D3252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1181</w:t>
      </w:r>
    </w:p>
    <w:p w14:paraId="5E8DB76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A.5.1.6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1181</w:t>
      </w:r>
    </w:p>
    <w:p w14:paraId="7DC20E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1181</w:t>
      </w:r>
    </w:p>
    <w:p w14:paraId="18C1E8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1183</w:t>
      </w:r>
    </w:p>
    <w:p w14:paraId="620E59F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1183</w:t>
      </w:r>
    </w:p>
    <w:p w14:paraId="5B9D6A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1183</w:t>
      </w:r>
    </w:p>
    <w:p w14:paraId="410ED5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1186</w:t>
      </w:r>
    </w:p>
    <w:p w14:paraId="71300D5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1186</w:t>
      </w:r>
    </w:p>
    <w:p w14:paraId="5B7C1B4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1186</w:t>
      </w:r>
    </w:p>
    <w:p w14:paraId="432EF2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1189</w:t>
      </w:r>
    </w:p>
    <w:p w14:paraId="7B0B50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1189</w:t>
      </w:r>
    </w:p>
    <w:p w14:paraId="7C25A6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1189</w:t>
      </w:r>
    </w:p>
    <w:p w14:paraId="4B63D5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1190</w:t>
      </w:r>
    </w:p>
    <w:p w14:paraId="5011A72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1190</w:t>
      </w:r>
    </w:p>
    <w:p w14:paraId="504671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1190</w:t>
      </w:r>
    </w:p>
    <w:p w14:paraId="398723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1192</w:t>
      </w:r>
    </w:p>
    <w:p w14:paraId="106CA12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1192</w:t>
      </w:r>
    </w:p>
    <w:p w14:paraId="326F64C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1192</w:t>
      </w:r>
    </w:p>
    <w:p w14:paraId="767B148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1194</w:t>
      </w:r>
    </w:p>
    <w:p w14:paraId="6ACFECF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1194</w:t>
      </w:r>
    </w:p>
    <w:p w14:paraId="45C1A84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1194</w:t>
      </w:r>
    </w:p>
    <w:p w14:paraId="316268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1196</w:t>
      </w:r>
    </w:p>
    <w:p w14:paraId="2744E2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1196</w:t>
      </w:r>
    </w:p>
    <w:p w14:paraId="18AFE8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1196</w:t>
      </w:r>
    </w:p>
    <w:p w14:paraId="2F74CC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1198</w:t>
      </w:r>
    </w:p>
    <w:p w14:paraId="2EE6A1C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1199</w:t>
      </w:r>
    </w:p>
    <w:p w14:paraId="60D9F9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1199</w:t>
      </w:r>
    </w:p>
    <w:p w14:paraId="253488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1200</w:t>
      </w:r>
    </w:p>
    <w:p w14:paraId="6B57C92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1201</w:t>
      </w:r>
    </w:p>
    <w:p w14:paraId="21CCFB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1201</w:t>
      </w:r>
    </w:p>
    <w:p w14:paraId="4FEA227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1202</w:t>
      </w:r>
    </w:p>
    <w:p w14:paraId="643A22B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1203</w:t>
      </w:r>
    </w:p>
    <w:p w14:paraId="2553031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1203</w:t>
      </w:r>
    </w:p>
    <w:p w14:paraId="7CA9D1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1204</w:t>
      </w:r>
    </w:p>
    <w:p w14:paraId="19C4232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1205</w:t>
      </w:r>
    </w:p>
    <w:p w14:paraId="148558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1205</w:t>
      </w:r>
    </w:p>
    <w:p w14:paraId="5AA1DF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1206</w:t>
      </w:r>
    </w:p>
    <w:p w14:paraId="0F15798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1207</w:t>
      </w:r>
    </w:p>
    <w:p w14:paraId="45E2EC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1207</w:t>
      </w:r>
    </w:p>
    <w:p w14:paraId="2D85C2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1208</w:t>
      </w:r>
    </w:p>
    <w:p w14:paraId="7F76247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1209</w:t>
      </w:r>
    </w:p>
    <w:p w14:paraId="7260C77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1209</w:t>
      </w:r>
    </w:p>
    <w:p w14:paraId="05D0CD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1210</w:t>
      </w:r>
    </w:p>
    <w:p w14:paraId="366AE31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1211</w:t>
      </w:r>
    </w:p>
    <w:p w14:paraId="3D975BD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1211</w:t>
      </w:r>
    </w:p>
    <w:p w14:paraId="72AA7F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1212</w:t>
      </w:r>
    </w:p>
    <w:p w14:paraId="11E64C6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1213</w:t>
      </w:r>
    </w:p>
    <w:p w14:paraId="4B0E48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1213</w:t>
      </w:r>
    </w:p>
    <w:p w14:paraId="7E0A3A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1214</w:t>
      </w:r>
    </w:p>
    <w:p w14:paraId="6982967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1214</w:t>
      </w:r>
    </w:p>
    <w:p w14:paraId="51D453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1214</w:t>
      </w:r>
    </w:p>
    <w:p w14:paraId="598A21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1216</w:t>
      </w:r>
    </w:p>
    <w:p w14:paraId="233328C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1216</w:t>
      </w:r>
    </w:p>
    <w:p w14:paraId="7CAF29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1216</w:t>
      </w:r>
    </w:p>
    <w:p w14:paraId="66C53B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1218</w:t>
      </w:r>
    </w:p>
    <w:p w14:paraId="3777F96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1218</w:t>
      </w:r>
    </w:p>
    <w:p w14:paraId="10A8CD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1218</w:t>
      </w:r>
    </w:p>
    <w:p w14:paraId="36D7C7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lastRenderedPageBreak/>
        <w:t>A.5.1.24.2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1220</w:t>
      </w:r>
    </w:p>
    <w:p w14:paraId="0F1BC73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1220</w:t>
      </w:r>
    </w:p>
    <w:p w14:paraId="37B6B04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1220</w:t>
      </w:r>
    </w:p>
    <w:p w14:paraId="76961E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1222</w:t>
      </w:r>
    </w:p>
    <w:p w14:paraId="7812E0B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1223</w:t>
      </w:r>
    </w:p>
    <w:p w14:paraId="07432B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1223</w:t>
      </w:r>
    </w:p>
    <w:p w14:paraId="36E63D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1224</w:t>
      </w:r>
    </w:p>
    <w:p w14:paraId="39D7307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1225</w:t>
      </w:r>
    </w:p>
    <w:p w14:paraId="0F6A28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1225</w:t>
      </w:r>
    </w:p>
    <w:p w14:paraId="76A2B0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1226</w:t>
      </w:r>
    </w:p>
    <w:p w14:paraId="5A615FB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1227</w:t>
      </w:r>
    </w:p>
    <w:p w14:paraId="64A22B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1227</w:t>
      </w:r>
    </w:p>
    <w:p w14:paraId="3C7BF64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1228</w:t>
      </w:r>
    </w:p>
    <w:p w14:paraId="7AA3805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1229</w:t>
      </w:r>
    </w:p>
    <w:p w14:paraId="6D8085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1229</w:t>
      </w:r>
    </w:p>
    <w:p w14:paraId="767CCA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1230</w:t>
      </w:r>
    </w:p>
    <w:p w14:paraId="2C677E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1231</w:t>
      </w:r>
    </w:p>
    <w:p w14:paraId="197AFC7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1231</w:t>
      </w:r>
    </w:p>
    <w:p w14:paraId="1E3437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1232</w:t>
      </w:r>
    </w:p>
    <w:p w14:paraId="5449990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1233</w:t>
      </w:r>
    </w:p>
    <w:p w14:paraId="26809A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1233</w:t>
      </w:r>
    </w:p>
    <w:p w14:paraId="2EC459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1234</w:t>
      </w:r>
    </w:p>
    <w:p w14:paraId="3DB6EAC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1235</w:t>
      </w:r>
    </w:p>
    <w:p w14:paraId="2D5A19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1235</w:t>
      </w:r>
    </w:p>
    <w:p w14:paraId="749FA6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1236</w:t>
      </w:r>
    </w:p>
    <w:p w14:paraId="2BB22E5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1237</w:t>
      </w:r>
    </w:p>
    <w:p w14:paraId="6DA8B5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1237</w:t>
      </w:r>
    </w:p>
    <w:p w14:paraId="7C57CAF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1238</w:t>
      </w:r>
    </w:p>
    <w:p w14:paraId="4F115FF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1239</w:t>
      </w:r>
    </w:p>
    <w:p w14:paraId="689C17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1239</w:t>
      </w:r>
    </w:p>
    <w:p w14:paraId="4745D6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1240</w:t>
      </w:r>
    </w:p>
    <w:p w14:paraId="5D48164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1241</w:t>
      </w:r>
    </w:p>
    <w:p w14:paraId="318BDE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1241</w:t>
      </w:r>
    </w:p>
    <w:p w14:paraId="5DD0FD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1242</w:t>
      </w:r>
    </w:p>
    <w:p w14:paraId="35A2538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1243</w:t>
      </w:r>
    </w:p>
    <w:p w14:paraId="2F6A8F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1243</w:t>
      </w:r>
    </w:p>
    <w:p w14:paraId="262307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1244</w:t>
      </w:r>
    </w:p>
    <w:p w14:paraId="28E18A2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1245</w:t>
      </w:r>
    </w:p>
    <w:p w14:paraId="6F7D45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1245</w:t>
      </w:r>
    </w:p>
    <w:p w14:paraId="33EE37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1246</w:t>
      </w:r>
    </w:p>
    <w:p w14:paraId="54DCD1E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1247</w:t>
      </w:r>
    </w:p>
    <w:p w14:paraId="366E7ED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1247</w:t>
      </w:r>
    </w:p>
    <w:p w14:paraId="4805B1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1248</w:t>
      </w:r>
    </w:p>
    <w:p w14:paraId="1D6D398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1249</w:t>
      </w:r>
    </w:p>
    <w:p w14:paraId="02454EC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1249</w:t>
      </w:r>
    </w:p>
    <w:p w14:paraId="37ED0F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1250</w:t>
      </w:r>
    </w:p>
    <w:p w14:paraId="1C72B3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1251</w:t>
      </w:r>
    </w:p>
    <w:p w14:paraId="77579B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1251</w:t>
      </w:r>
    </w:p>
    <w:p w14:paraId="76FDF71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1252</w:t>
      </w:r>
    </w:p>
    <w:p w14:paraId="07FD73B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1253</w:t>
      </w:r>
    </w:p>
    <w:p w14:paraId="214C1F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1253</w:t>
      </w:r>
    </w:p>
    <w:p w14:paraId="0066EE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1255</w:t>
      </w:r>
    </w:p>
    <w:p w14:paraId="07DF7F1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1256</w:t>
      </w:r>
    </w:p>
    <w:p w14:paraId="241ACB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1256</w:t>
      </w:r>
    </w:p>
    <w:p w14:paraId="32EBAC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1257</w:t>
      </w:r>
    </w:p>
    <w:p w14:paraId="164809E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1258</w:t>
      </w:r>
    </w:p>
    <w:p w14:paraId="64B0051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1258</w:t>
      </w:r>
    </w:p>
    <w:p w14:paraId="4FBF5D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1259</w:t>
      </w:r>
    </w:p>
    <w:p w14:paraId="7B66F44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lastRenderedPageBreak/>
        <w:t>A.5.1.44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1260</w:t>
      </w:r>
    </w:p>
    <w:p w14:paraId="37B5E2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1260</w:t>
      </w:r>
    </w:p>
    <w:p w14:paraId="57B543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1261</w:t>
      </w:r>
    </w:p>
    <w:p w14:paraId="5FD87F7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FDD - FDD Intra frequency DAPS handover</w:t>
      </w:r>
      <w:r>
        <w:rPr>
          <w:noProof/>
        </w:rPr>
        <w:tab/>
        <w:t>1262</w:t>
      </w:r>
    </w:p>
    <w:p w14:paraId="0F9DD2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1262</w:t>
      </w:r>
    </w:p>
    <w:p w14:paraId="349287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1263</w:t>
      </w:r>
    </w:p>
    <w:p w14:paraId="7477CC8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1264</w:t>
      </w:r>
    </w:p>
    <w:p w14:paraId="32ED31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1264</w:t>
      </w:r>
    </w:p>
    <w:p w14:paraId="508938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1265</w:t>
      </w:r>
    </w:p>
    <w:p w14:paraId="3B58DF4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FDD - FDD Intra frequency conditional handover</w:t>
      </w:r>
      <w:r>
        <w:rPr>
          <w:noProof/>
        </w:rPr>
        <w:tab/>
        <w:t>1266</w:t>
      </w:r>
    </w:p>
    <w:p w14:paraId="5B7A1C6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1266</w:t>
      </w:r>
    </w:p>
    <w:p w14:paraId="769F85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1267</w:t>
      </w:r>
    </w:p>
    <w:p w14:paraId="60D3B4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TDD - TDD Intra frequency conditional handover</w:t>
      </w:r>
      <w:r>
        <w:rPr>
          <w:noProof/>
        </w:rPr>
        <w:tab/>
        <w:t>1268</w:t>
      </w:r>
    </w:p>
    <w:p w14:paraId="34BB1F8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1268</w:t>
      </w:r>
    </w:p>
    <w:p w14:paraId="09B5BD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1269</w:t>
      </w:r>
    </w:p>
    <w:p w14:paraId="1C24BC0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FDD - FDD Inter frequency conditional handover</w:t>
      </w:r>
      <w:r>
        <w:rPr>
          <w:noProof/>
        </w:rPr>
        <w:tab/>
        <w:t>1270</w:t>
      </w:r>
    </w:p>
    <w:p w14:paraId="484F399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1270</w:t>
      </w:r>
    </w:p>
    <w:p w14:paraId="2261C4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1271</w:t>
      </w:r>
    </w:p>
    <w:p w14:paraId="1BCD8FB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TDD - TDD Inter frequency conditional handover</w:t>
      </w:r>
      <w:r>
        <w:rPr>
          <w:noProof/>
        </w:rPr>
        <w:tab/>
        <w:t>1272</w:t>
      </w:r>
    </w:p>
    <w:p w14:paraId="380F5FD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1272</w:t>
      </w:r>
    </w:p>
    <w:p w14:paraId="40DC4D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1273</w:t>
      </w:r>
    </w:p>
    <w:p w14:paraId="5EA8B40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FDD - TDD Inter frequency conditional handover</w:t>
      </w:r>
      <w:r>
        <w:rPr>
          <w:noProof/>
        </w:rPr>
        <w:tab/>
        <w:t>1274</w:t>
      </w:r>
    </w:p>
    <w:p w14:paraId="091072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1274</w:t>
      </w:r>
    </w:p>
    <w:p w14:paraId="570284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1276</w:t>
      </w:r>
    </w:p>
    <w:p w14:paraId="169A93D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TDD - FDD Inter frequency conditional handover</w:t>
      </w:r>
      <w:r>
        <w:rPr>
          <w:noProof/>
        </w:rPr>
        <w:tab/>
        <w:t>1276</w:t>
      </w:r>
    </w:p>
    <w:p w14:paraId="432610A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1276</w:t>
      </w:r>
    </w:p>
    <w:p w14:paraId="265961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1279</w:t>
      </w:r>
    </w:p>
    <w:p w14:paraId="4E02651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1280</w:t>
      </w:r>
    </w:p>
    <w:p w14:paraId="4CEC8E1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1280</w:t>
      </w:r>
    </w:p>
    <w:p w14:paraId="2A1358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1282</w:t>
      </w:r>
    </w:p>
    <w:p w14:paraId="433BD74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1283</w:t>
      </w:r>
    </w:p>
    <w:p w14:paraId="69BEA0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1283</w:t>
      </w:r>
    </w:p>
    <w:p w14:paraId="512E824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1285</w:t>
      </w:r>
    </w:p>
    <w:p w14:paraId="00497E0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1286</w:t>
      </w:r>
    </w:p>
    <w:p w14:paraId="1E753D1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1286</w:t>
      </w:r>
    </w:p>
    <w:p w14:paraId="12B4A38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1290</w:t>
      </w:r>
    </w:p>
    <w:p w14:paraId="36F3091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1290</w:t>
      </w:r>
    </w:p>
    <w:p w14:paraId="24B0083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1293</w:t>
      </w:r>
    </w:p>
    <w:p w14:paraId="1038693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1294</w:t>
      </w:r>
    </w:p>
    <w:p w14:paraId="5F2A56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1294</w:t>
      </w:r>
    </w:p>
    <w:p w14:paraId="76586EE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1296</w:t>
      </w:r>
    </w:p>
    <w:p w14:paraId="39A417F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1296</w:t>
      </w:r>
    </w:p>
    <w:p w14:paraId="673957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1296</w:t>
      </w:r>
    </w:p>
    <w:p w14:paraId="1DDA9B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1299</w:t>
      </w:r>
    </w:p>
    <w:p w14:paraId="669226F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1299</w:t>
      </w:r>
    </w:p>
    <w:p w14:paraId="0FEDAEA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val="sv-SE"/>
        </w:rPr>
        <w:t>A.5.2.1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FDD – UTRAN FDD Handover</w:t>
      </w:r>
      <w:r>
        <w:rPr>
          <w:noProof/>
        </w:rPr>
        <w:tab/>
        <w:t>1299</w:t>
      </w:r>
    </w:p>
    <w:p w14:paraId="2C51AC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1299</w:t>
      </w:r>
    </w:p>
    <w:p w14:paraId="545002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1301</w:t>
      </w:r>
    </w:p>
    <w:p w14:paraId="1C6A7DC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- UTRAN FDD Handover</w:t>
      </w:r>
      <w:r>
        <w:rPr>
          <w:noProof/>
        </w:rPr>
        <w:tab/>
        <w:t>1302</w:t>
      </w:r>
    </w:p>
    <w:p w14:paraId="3C679D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1302</w:t>
      </w:r>
    </w:p>
    <w:p w14:paraId="6DFFBA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1305</w:t>
      </w:r>
    </w:p>
    <w:p w14:paraId="069C2F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  <w:lang w:val="sv-SE"/>
        </w:rPr>
        <w:t xml:space="preserve">A.5.2.3 </w:t>
      </w:r>
      <w:r w:rsidRPr="00182D98">
        <w:rPr>
          <w:noProof/>
          <w:lang w:val="sv-SE"/>
        </w:rPr>
        <w:t>E-UTRAN FDD- GSM Handover</w:t>
      </w:r>
      <w:r>
        <w:rPr>
          <w:noProof/>
        </w:rPr>
        <w:tab/>
        <w:t>1305</w:t>
      </w:r>
    </w:p>
    <w:p w14:paraId="30E4006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1305</w:t>
      </w:r>
    </w:p>
    <w:p w14:paraId="35EF68B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1306</w:t>
      </w:r>
    </w:p>
    <w:p w14:paraId="3C905E3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- UTRAN TDD Handover</w:t>
      </w:r>
      <w:r>
        <w:rPr>
          <w:noProof/>
        </w:rPr>
        <w:tab/>
        <w:t>1307</w:t>
      </w:r>
    </w:p>
    <w:p w14:paraId="097C21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1307</w:t>
      </w:r>
    </w:p>
    <w:p w14:paraId="7A194A3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1307</w:t>
      </w:r>
    </w:p>
    <w:p w14:paraId="374056B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1307</w:t>
      </w:r>
    </w:p>
    <w:p w14:paraId="3A4AF8A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1309</w:t>
      </w:r>
    </w:p>
    <w:p w14:paraId="693200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1309</w:t>
      </w:r>
    </w:p>
    <w:p w14:paraId="3E4AF71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1309</w:t>
      </w:r>
    </w:p>
    <w:p w14:paraId="5CF4E73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1309</w:t>
      </w:r>
    </w:p>
    <w:p w14:paraId="3A582BD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lastRenderedPageBreak/>
        <w:t>A.5.2.4.2.3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Void</w:t>
      </w:r>
      <w:r>
        <w:rPr>
          <w:noProof/>
        </w:rPr>
        <w:tab/>
        <w:t>1309</w:t>
      </w:r>
    </w:p>
    <w:p w14:paraId="6396835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val="sv-SE"/>
        </w:rPr>
        <w:t>A.5.2.5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FDD – UTRAN TDD Handover</w:t>
      </w:r>
      <w:r>
        <w:rPr>
          <w:noProof/>
        </w:rPr>
        <w:tab/>
        <w:t>1309</w:t>
      </w:r>
    </w:p>
    <w:p w14:paraId="2038745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1309</w:t>
      </w:r>
    </w:p>
    <w:p w14:paraId="30D43D7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1312</w:t>
      </w:r>
    </w:p>
    <w:p w14:paraId="5946F4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1312</w:t>
      </w:r>
    </w:p>
    <w:p w14:paraId="122BCA8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1312</w:t>
      </w:r>
    </w:p>
    <w:p w14:paraId="3506530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1312</w:t>
      </w:r>
    </w:p>
    <w:p w14:paraId="4EABD1D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A.5.2.5.2.3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Void</w:t>
      </w:r>
      <w:r>
        <w:rPr>
          <w:noProof/>
        </w:rPr>
        <w:tab/>
        <w:t>1312</w:t>
      </w:r>
    </w:p>
    <w:p w14:paraId="309D011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  <w:lang w:val="sv-SE"/>
        </w:rPr>
        <w:t>A.5.2.6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- GSM Handover</w:t>
      </w:r>
      <w:r>
        <w:rPr>
          <w:noProof/>
        </w:rPr>
        <w:tab/>
        <w:t>1312</w:t>
      </w:r>
    </w:p>
    <w:p w14:paraId="123F91B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1312</w:t>
      </w:r>
    </w:p>
    <w:p w14:paraId="2BC6FD5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1314</w:t>
      </w:r>
    </w:p>
    <w:p w14:paraId="0BF0D7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1315</w:t>
      </w:r>
    </w:p>
    <w:p w14:paraId="31828A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1315</w:t>
      </w:r>
    </w:p>
    <w:p w14:paraId="77F93C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1317</w:t>
      </w:r>
    </w:p>
    <w:p w14:paraId="2F80829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1317</w:t>
      </w:r>
    </w:p>
    <w:p w14:paraId="701E3D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1317</w:t>
      </w:r>
    </w:p>
    <w:p w14:paraId="5337EF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1318</w:t>
      </w:r>
    </w:p>
    <w:p w14:paraId="23E9D00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1319</w:t>
      </w:r>
    </w:p>
    <w:p w14:paraId="5BDEF1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1319</w:t>
      </w:r>
    </w:p>
    <w:p w14:paraId="12E32A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1320</w:t>
      </w:r>
    </w:p>
    <w:p w14:paraId="2FED742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1321</w:t>
      </w:r>
    </w:p>
    <w:p w14:paraId="438ED8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1321</w:t>
      </w:r>
    </w:p>
    <w:p w14:paraId="5A1A9D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1323</w:t>
      </w:r>
    </w:p>
    <w:p w14:paraId="4A2AED0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A.5.2.10A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1323</w:t>
      </w:r>
    </w:p>
    <w:p w14:paraId="6BD375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1323</w:t>
      </w:r>
    </w:p>
    <w:p w14:paraId="2A52F2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A.5.2.10A.2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1326</w:t>
      </w:r>
    </w:p>
    <w:p w14:paraId="4B1EBDF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A.5.2.10B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1326</w:t>
      </w:r>
    </w:p>
    <w:p w14:paraId="756A83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1326</w:t>
      </w:r>
    </w:p>
    <w:p w14:paraId="124386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A.5.2.10B.2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1329</w:t>
      </w:r>
    </w:p>
    <w:p w14:paraId="43790A1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val="sv-SE"/>
        </w:rPr>
        <w:t>A.5.2.11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FDD – UTRAN FDD Handover for 5MHz Bandwidth</w:t>
      </w:r>
      <w:r>
        <w:rPr>
          <w:noProof/>
        </w:rPr>
        <w:tab/>
        <w:t>1329</w:t>
      </w:r>
    </w:p>
    <w:p w14:paraId="1583F40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1329</w:t>
      </w:r>
    </w:p>
    <w:p w14:paraId="0234D5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1329</w:t>
      </w:r>
    </w:p>
    <w:p w14:paraId="3FF55B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FI"/>
        </w:rPr>
        <w:t>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Handover to Non-3GPP RATs</w:t>
      </w:r>
      <w:r>
        <w:rPr>
          <w:noProof/>
        </w:rPr>
        <w:tab/>
        <w:t>1330</w:t>
      </w:r>
    </w:p>
    <w:p w14:paraId="42B8DD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FI"/>
        </w:rPr>
        <w:t>A.5.3.1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FDD – HRPD Handover</w:t>
      </w:r>
      <w:r>
        <w:rPr>
          <w:noProof/>
        </w:rPr>
        <w:tab/>
        <w:t>1330</w:t>
      </w:r>
    </w:p>
    <w:p w14:paraId="4917ED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1330</w:t>
      </w:r>
    </w:p>
    <w:p w14:paraId="35FD00F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1332</w:t>
      </w:r>
    </w:p>
    <w:p w14:paraId="461BA3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FI"/>
        </w:rPr>
        <w:t>A.5.3.2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FDD – cdma2000 1X Handover</w:t>
      </w:r>
      <w:r>
        <w:rPr>
          <w:noProof/>
        </w:rPr>
        <w:tab/>
        <w:t>1332</w:t>
      </w:r>
    </w:p>
    <w:p w14:paraId="2D68E5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1332</w:t>
      </w:r>
    </w:p>
    <w:p w14:paraId="2C39C9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1335</w:t>
      </w:r>
    </w:p>
    <w:p w14:paraId="3FE897F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1335</w:t>
      </w:r>
    </w:p>
    <w:p w14:paraId="591AFB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1335</w:t>
      </w:r>
    </w:p>
    <w:p w14:paraId="7B25D7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1338</w:t>
      </w:r>
    </w:p>
    <w:p w14:paraId="75CD643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1338</w:t>
      </w:r>
    </w:p>
    <w:p w14:paraId="6389BA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1338</w:t>
      </w:r>
    </w:p>
    <w:p w14:paraId="35D75A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1339</w:t>
      </w:r>
    </w:p>
    <w:p w14:paraId="21ADF0A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A.5.3.5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– HRPD Handover</w:t>
      </w:r>
      <w:r>
        <w:rPr>
          <w:noProof/>
        </w:rPr>
        <w:tab/>
        <w:t>1340</w:t>
      </w:r>
    </w:p>
    <w:p w14:paraId="28F672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1340</w:t>
      </w:r>
    </w:p>
    <w:p w14:paraId="1182B4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1343</w:t>
      </w:r>
    </w:p>
    <w:p w14:paraId="5E540A9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FI"/>
        </w:rPr>
        <w:t>A.5.3.6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TDD – cdma2000 1X Handover</w:t>
      </w:r>
      <w:r>
        <w:rPr>
          <w:noProof/>
        </w:rPr>
        <w:tab/>
        <w:t>1343</w:t>
      </w:r>
    </w:p>
    <w:p w14:paraId="592706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1343</w:t>
      </w:r>
    </w:p>
    <w:p w14:paraId="4923714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1346</w:t>
      </w:r>
    </w:p>
    <w:p w14:paraId="6FBCFD8A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RRC Connection Control</w:t>
      </w:r>
      <w:r>
        <w:rPr>
          <w:noProof/>
        </w:rPr>
        <w:tab/>
        <w:t>1346</w:t>
      </w:r>
    </w:p>
    <w:p w14:paraId="40578E0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RRC Re-establishment</w:t>
      </w:r>
      <w:r>
        <w:rPr>
          <w:noProof/>
        </w:rPr>
        <w:tab/>
        <w:t>1346</w:t>
      </w:r>
    </w:p>
    <w:p w14:paraId="79F1200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1346</w:t>
      </w:r>
    </w:p>
    <w:p w14:paraId="326672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1346</w:t>
      </w:r>
    </w:p>
    <w:p w14:paraId="1F4FF1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1347</w:t>
      </w:r>
    </w:p>
    <w:p w14:paraId="58E4341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1348</w:t>
      </w:r>
    </w:p>
    <w:p w14:paraId="45AF7A6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1348</w:t>
      </w:r>
    </w:p>
    <w:p w14:paraId="77F67F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1349</w:t>
      </w:r>
    </w:p>
    <w:p w14:paraId="4691CDE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1350</w:t>
      </w:r>
    </w:p>
    <w:p w14:paraId="629465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1350</w:t>
      </w:r>
    </w:p>
    <w:p w14:paraId="720284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1351</w:t>
      </w:r>
    </w:p>
    <w:p w14:paraId="65A9728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TDD Inter-frequency RRC Re-establishment</w:t>
      </w:r>
      <w:r>
        <w:rPr>
          <w:noProof/>
        </w:rPr>
        <w:tab/>
        <w:t>1352</w:t>
      </w:r>
    </w:p>
    <w:p w14:paraId="309CC6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1352</w:t>
      </w:r>
    </w:p>
    <w:p w14:paraId="097100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1353</w:t>
      </w:r>
    </w:p>
    <w:p w14:paraId="4F319C8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FDD Intra-frequency RRC Re-establishment for 5MHz bandwidth</w:t>
      </w:r>
      <w:r>
        <w:rPr>
          <w:noProof/>
        </w:rPr>
        <w:tab/>
        <w:t>1354</w:t>
      </w:r>
    </w:p>
    <w:p w14:paraId="3D4E5C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1354</w:t>
      </w:r>
    </w:p>
    <w:p w14:paraId="02303D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1354</w:t>
      </w:r>
    </w:p>
    <w:p w14:paraId="0FBC816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1354</w:t>
      </w:r>
    </w:p>
    <w:p w14:paraId="4DBC2F4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1354</w:t>
      </w:r>
    </w:p>
    <w:p w14:paraId="476F44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1356</w:t>
      </w:r>
    </w:p>
    <w:p w14:paraId="12B3715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1357</w:t>
      </w:r>
    </w:p>
    <w:p w14:paraId="0910EB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1357</w:t>
      </w:r>
    </w:p>
    <w:p w14:paraId="691466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1358</w:t>
      </w:r>
    </w:p>
    <w:p w14:paraId="4EB1B2C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1359</w:t>
      </w:r>
    </w:p>
    <w:p w14:paraId="1223A3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1359</w:t>
      </w:r>
    </w:p>
    <w:p w14:paraId="7C52BB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1360</w:t>
      </w:r>
    </w:p>
    <w:p w14:paraId="0CF73DA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1361</w:t>
      </w:r>
    </w:p>
    <w:p w14:paraId="040628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1361</w:t>
      </w:r>
    </w:p>
    <w:p w14:paraId="7B3AA3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1362</w:t>
      </w:r>
    </w:p>
    <w:p w14:paraId="1399BBD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1363</w:t>
      </w:r>
    </w:p>
    <w:p w14:paraId="0BC802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1363</w:t>
      </w:r>
    </w:p>
    <w:p w14:paraId="131852B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1364</w:t>
      </w:r>
    </w:p>
    <w:p w14:paraId="272B0E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1365</w:t>
      </w:r>
    </w:p>
    <w:p w14:paraId="39D734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1365</w:t>
      </w:r>
    </w:p>
    <w:p w14:paraId="1010F46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1366</w:t>
      </w:r>
    </w:p>
    <w:p w14:paraId="757C4CF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1367</w:t>
      </w:r>
    </w:p>
    <w:p w14:paraId="3CA243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1367</w:t>
      </w:r>
    </w:p>
    <w:p w14:paraId="37FBCB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1368</w:t>
      </w:r>
    </w:p>
    <w:p w14:paraId="51C02C0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1369</w:t>
      </w:r>
    </w:p>
    <w:p w14:paraId="5466773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1369</w:t>
      </w:r>
    </w:p>
    <w:p w14:paraId="79F75A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1370</w:t>
      </w:r>
    </w:p>
    <w:p w14:paraId="215520A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1371</w:t>
      </w:r>
    </w:p>
    <w:p w14:paraId="59D36A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1371</w:t>
      </w:r>
    </w:p>
    <w:p w14:paraId="1EA1396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1372</w:t>
      </w:r>
    </w:p>
    <w:p w14:paraId="2A23F7D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HD-FDD Intra-frequency RRC Re-establishment for UE category NB1 in In-Band mode under enhanced coverage</w:t>
      </w:r>
      <w:r>
        <w:rPr>
          <w:noProof/>
        </w:rPr>
        <w:tab/>
        <w:t>1373</w:t>
      </w:r>
    </w:p>
    <w:p w14:paraId="40E6C6C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1373</w:t>
      </w:r>
    </w:p>
    <w:p w14:paraId="7064561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1375</w:t>
      </w:r>
    </w:p>
    <w:p w14:paraId="5447D17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 xml:space="preserve">HD-FDD Inter-frequency RRC Re-establishment for UE category NB1 in In-Band mode under </w:t>
      </w:r>
      <w:r w:rsidRPr="00182D98">
        <w:rPr>
          <w:rFonts w:cs="Intel Clear Light"/>
          <w:noProof/>
        </w:rPr>
        <w:t>normal</w:t>
      </w:r>
      <w:r w:rsidRPr="00182D98">
        <w:rPr>
          <w:rFonts w:cs="Arial"/>
          <w:noProof/>
        </w:rPr>
        <w:t xml:space="preserve"> </w:t>
      </w:r>
      <w:r w:rsidRPr="00182D98">
        <w:rPr>
          <w:noProof/>
          <w:snapToGrid w:val="0"/>
        </w:rPr>
        <w:t>coverage</w:t>
      </w:r>
      <w:r>
        <w:rPr>
          <w:noProof/>
        </w:rPr>
        <w:tab/>
        <w:t>1376</w:t>
      </w:r>
    </w:p>
    <w:p w14:paraId="623B16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1376</w:t>
      </w:r>
    </w:p>
    <w:p w14:paraId="0FEE15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1378</w:t>
      </w:r>
    </w:p>
    <w:p w14:paraId="3BCAC33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1379</w:t>
      </w:r>
    </w:p>
    <w:p w14:paraId="6CAEEF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1379</w:t>
      </w:r>
    </w:p>
    <w:p w14:paraId="0E33D80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1380</w:t>
      </w:r>
    </w:p>
    <w:p w14:paraId="75F47FE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1381</w:t>
      </w:r>
    </w:p>
    <w:p w14:paraId="3FDBB3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1381</w:t>
      </w:r>
    </w:p>
    <w:p w14:paraId="6A844B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1382</w:t>
      </w:r>
    </w:p>
    <w:p w14:paraId="7050F2B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1383</w:t>
      </w:r>
    </w:p>
    <w:p w14:paraId="6C7D584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1383</w:t>
      </w:r>
    </w:p>
    <w:p w14:paraId="1FB0CC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1384</w:t>
      </w:r>
    </w:p>
    <w:p w14:paraId="5CA9C35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1385</w:t>
      </w:r>
    </w:p>
    <w:p w14:paraId="77B707E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1385</w:t>
      </w:r>
    </w:p>
    <w:p w14:paraId="43B68D4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1386</w:t>
      </w:r>
    </w:p>
    <w:p w14:paraId="4D5669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1387</w:t>
      </w:r>
    </w:p>
    <w:p w14:paraId="07073C8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1387</w:t>
      </w:r>
    </w:p>
    <w:p w14:paraId="3BA905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1388</w:t>
      </w:r>
    </w:p>
    <w:p w14:paraId="5E3ECAB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1389</w:t>
      </w:r>
    </w:p>
    <w:p w14:paraId="29F304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1389</w:t>
      </w:r>
    </w:p>
    <w:p w14:paraId="6B073D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1390</w:t>
      </w:r>
    </w:p>
    <w:p w14:paraId="0FDEDE0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 xml:space="preserve">E-UTRAN TDD Inter-frequency RRC Re-establishment for UE category NB1 in In-Band mode under </w:t>
      </w:r>
      <w:r w:rsidRPr="00182D98">
        <w:rPr>
          <w:rFonts w:cs="Intel Clear Light"/>
          <w:noProof/>
        </w:rPr>
        <w:t>normal</w:t>
      </w:r>
      <w:r w:rsidRPr="00182D98">
        <w:rPr>
          <w:rFonts w:cs="Arial"/>
          <w:noProof/>
        </w:rPr>
        <w:t xml:space="preserve"> </w:t>
      </w:r>
      <w:r w:rsidRPr="00182D98">
        <w:rPr>
          <w:noProof/>
          <w:snapToGrid w:val="0"/>
        </w:rPr>
        <w:t>coverage</w:t>
      </w:r>
      <w:r>
        <w:rPr>
          <w:noProof/>
        </w:rPr>
        <w:tab/>
        <w:t>1391</w:t>
      </w:r>
    </w:p>
    <w:p w14:paraId="73F95A6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1391</w:t>
      </w:r>
    </w:p>
    <w:p w14:paraId="400F39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1393</w:t>
      </w:r>
    </w:p>
    <w:p w14:paraId="23229F2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TDD - TDD Intra-frequency RRC Re-establishment for UE category NB1 in In-Band mode under enhanced coverage</w:t>
      </w:r>
      <w:r>
        <w:rPr>
          <w:noProof/>
        </w:rPr>
        <w:tab/>
        <w:t>1394</w:t>
      </w:r>
    </w:p>
    <w:p w14:paraId="024017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1394</w:t>
      </w:r>
    </w:p>
    <w:p w14:paraId="6FC3E1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1396</w:t>
      </w:r>
    </w:p>
    <w:p w14:paraId="48AC9C7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1397</w:t>
      </w:r>
    </w:p>
    <w:p w14:paraId="20FA9DA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1397</w:t>
      </w:r>
    </w:p>
    <w:p w14:paraId="497EDA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Purpose and Environment</w:t>
      </w:r>
      <w:r>
        <w:rPr>
          <w:noProof/>
        </w:rPr>
        <w:tab/>
        <w:t>1397</w:t>
      </w:r>
    </w:p>
    <w:p w14:paraId="2283AC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1398</w:t>
      </w:r>
    </w:p>
    <w:p w14:paraId="307A125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1398</w:t>
      </w:r>
    </w:p>
    <w:p w14:paraId="561F219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1398</w:t>
      </w:r>
    </w:p>
    <w:p w14:paraId="0357C93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1398</w:t>
      </w:r>
    </w:p>
    <w:p w14:paraId="59CE068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1399</w:t>
      </w:r>
    </w:p>
    <w:p w14:paraId="4FDD964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1399</w:t>
      </w:r>
    </w:p>
    <w:p w14:paraId="02DAF9D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1399</w:t>
      </w:r>
    </w:p>
    <w:p w14:paraId="25AF4AA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1399</w:t>
      </w:r>
    </w:p>
    <w:p w14:paraId="50CECBB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1399</w:t>
      </w:r>
    </w:p>
    <w:p w14:paraId="286947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1400</w:t>
      </w:r>
    </w:p>
    <w:p w14:paraId="69F8336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1401</w:t>
      </w:r>
    </w:p>
    <w:p w14:paraId="71D898A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1401</w:t>
      </w:r>
    </w:p>
    <w:p w14:paraId="1D65659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1401</w:t>
      </w:r>
    </w:p>
    <w:p w14:paraId="55F7DFD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1401</w:t>
      </w:r>
    </w:p>
    <w:p w14:paraId="215266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1403</w:t>
      </w:r>
    </w:p>
    <w:p w14:paraId="7130A6C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1403</w:t>
      </w:r>
    </w:p>
    <w:p w14:paraId="727B4D8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1403</w:t>
      </w:r>
    </w:p>
    <w:p w14:paraId="7F5A0C1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1403</w:t>
      </w:r>
    </w:p>
    <w:p w14:paraId="3C8E6BF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1404</w:t>
      </w:r>
    </w:p>
    <w:p w14:paraId="3ED03FE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1404</w:t>
      </w:r>
    </w:p>
    <w:p w14:paraId="562FD5E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1404</w:t>
      </w:r>
    </w:p>
    <w:p w14:paraId="042E1B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1404</w:t>
      </w:r>
    </w:p>
    <w:p w14:paraId="77DFA90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1404</w:t>
      </w:r>
    </w:p>
    <w:p w14:paraId="5A6519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1406</w:t>
      </w:r>
    </w:p>
    <w:p w14:paraId="739EDBE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1406</w:t>
      </w:r>
    </w:p>
    <w:p w14:paraId="3067F15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1406</w:t>
      </w:r>
    </w:p>
    <w:p w14:paraId="1EA31D6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Contention Based Random Access Test for 5MHz bandwidth</w:t>
      </w:r>
      <w:r>
        <w:rPr>
          <w:noProof/>
        </w:rPr>
        <w:tab/>
        <w:t>1406</w:t>
      </w:r>
    </w:p>
    <w:p w14:paraId="72AAEC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1406</w:t>
      </w:r>
    </w:p>
    <w:p w14:paraId="2243AC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1407</w:t>
      </w:r>
    </w:p>
    <w:p w14:paraId="192B91E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Non-contention Based Random Access Test for 5MHz bandwidth</w:t>
      </w:r>
      <w:r>
        <w:rPr>
          <w:noProof/>
        </w:rPr>
        <w:tab/>
        <w:t>1407</w:t>
      </w:r>
    </w:p>
    <w:p w14:paraId="378889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1407</w:t>
      </w:r>
    </w:p>
    <w:p w14:paraId="0C0764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1407</w:t>
      </w:r>
    </w:p>
    <w:p w14:paraId="12A7581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1408</w:t>
      </w:r>
    </w:p>
    <w:p w14:paraId="38EA6E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1408</w:t>
      </w:r>
    </w:p>
    <w:p w14:paraId="14A3B4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1410</w:t>
      </w:r>
    </w:p>
    <w:p w14:paraId="674D25B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1410</w:t>
      </w:r>
    </w:p>
    <w:p w14:paraId="15ADBEB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1410</w:t>
      </w:r>
    </w:p>
    <w:p w14:paraId="45796FE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1410</w:t>
      </w:r>
    </w:p>
    <w:p w14:paraId="5EC5F3F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1411</w:t>
      </w:r>
    </w:p>
    <w:p w14:paraId="6B2C18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1411</w:t>
      </w:r>
    </w:p>
    <w:p w14:paraId="15C514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1413</w:t>
      </w:r>
    </w:p>
    <w:p w14:paraId="44B68C3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1413</w:t>
      </w:r>
    </w:p>
    <w:p w14:paraId="2A2DADE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1413</w:t>
      </w:r>
    </w:p>
    <w:p w14:paraId="3575A99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1413</w:t>
      </w:r>
    </w:p>
    <w:p w14:paraId="7DF91AC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1414</w:t>
      </w:r>
    </w:p>
    <w:p w14:paraId="5884C1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1414</w:t>
      </w:r>
    </w:p>
    <w:p w14:paraId="7800EF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1417</w:t>
      </w:r>
    </w:p>
    <w:p w14:paraId="5701EE9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1417</w:t>
      </w:r>
    </w:p>
    <w:p w14:paraId="002A91B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1418</w:t>
      </w:r>
    </w:p>
    <w:p w14:paraId="7C23D25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1418</w:t>
      </w:r>
    </w:p>
    <w:p w14:paraId="0548754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1419</w:t>
      </w:r>
    </w:p>
    <w:p w14:paraId="47C7CC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1419</w:t>
      </w:r>
    </w:p>
    <w:p w14:paraId="56FA752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1421</w:t>
      </w:r>
    </w:p>
    <w:p w14:paraId="616DF15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1421</w:t>
      </w:r>
    </w:p>
    <w:p w14:paraId="51CFDCE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1422</w:t>
      </w:r>
    </w:p>
    <w:p w14:paraId="2E5AB5B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1422</w:t>
      </w:r>
    </w:p>
    <w:p w14:paraId="68FA8DA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1422</w:t>
      </w:r>
    </w:p>
    <w:p w14:paraId="6F199E9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1422</w:t>
      </w:r>
    </w:p>
    <w:p w14:paraId="44E57C3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1422</w:t>
      </w:r>
    </w:p>
    <w:p w14:paraId="32DB2BE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1423</w:t>
      </w:r>
    </w:p>
    <w:p w14:paraId="1D3072F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1423</w:t>
      </w:r>
    </w:p>
    <w:p w14:paraId="66B862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1423</w:t>
      </w:r>
    </w:p>
    <w:p w14:paraId="4AB8D4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1425</w:t>
      </w:r>
    </w:p>
    <w:p w14:paraId="2FC0E6F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1425</w:t>
      </w:r>
    </w:p>
    <w:p w14:paraId="166A905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1426</w:t>
      </w:r>
    </w:p>
    <w:p w14:paraId="112F387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1426</w:t>
      </w:r>
    </w:p>
    <w:p w14:paraId="5B94DF5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1426</w:t>
      </w:r>
    </w:p>
    <w:p w14:paraId="79486DA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1426</w:t>
      </w:r>
    </w:p>
    <w:p w14:paraId="6AA3C58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1426</w:t>
      </w:r>
    </w:p>
    <w:p w14:paraId="27DEDEC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1427</w:t>
      </w:r>
    </w:p>
    <w:p w14:paraId="2C1584B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1427</w:t>
      </w:r>
    </w:p>
    <w:p w14:paraId="5090FCB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1427</w:t>
      </w:r>
    </w:p>
    <w:p w14:paraId="653C57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1429</w:t>
      </w:r>
    </w:p>
    <w:p w14:paraId="56FFDF2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1429</w:t>
      </w:r>
    </w:p>
    <w:p w14:paraId="311FE88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1430</w:t>
      </w:r>
    </w:p>
    <w:p w14:paraId="3028605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1430</w:t>
      </w:r>
    </w:p>
    <w:p w14:paraId="180455D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1430</w:t>
      </w:r>
    </w:p>
    <w:p w14:paraId="795D5B4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1430</w:t>
      </w:r>
    </w:p>
    <w:p w14:paraId="0D84055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1430</w:t>
      </w:r>
    </w:p>
    <w:p w14:paraId="1CCDC45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1431</w:t>
      </w:r>
    </w:p>
    <w:p w14:paraId="1CF1AFA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1431</w:t>
      </w:r>
    </w:p>
    <w:p w14:paraId="7EED15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A.6.2.13.1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Purpose and Environment</w:t>
      </w:r>
      <w:r>
        <w:rPr>
          <w:noProof/>
        </w:rPr>
        <w:tab/>
        <w:t>1431</w:t>
      </w:r>
    </w:p>
    <w:p w14:paraId="68533CD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1433</w:t>
      </w:r>
    </w:p>
    <w:p w14:paraId="5C50D7F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1433</w:t>
      </w:r>
    </w:p>
    <w:p w14:paraId="247B22B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1434</w:t>
      </w:r>
    </w:p>
    <w:p w14:paraId="22EF682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1434</w:t>
      </w:r>
    </w:p>
    <w:p w14:paraId="557A5C7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1434</w:t>
      </w:r>
    </w:p>
    <w:p w14:paraId="5239BD4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1434</w:t>
      </w:r>
    </w:p>
    <w:p w14:paraId="0C1E752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1434</w:t>
      </w:r>
    </w:p>
    <w:p w14:paraId="078038E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1435</w:t>
      </w:r>
    </w:p>
    <w:p w14:paraId="5D1395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1435</w:t>
      </w:r>
    </w:p>
    <w:p w14:paraId="534B5C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A.6.2.14.1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Purpose and Environment</w:t>
      </w:r>
      <w:r>
        <w:rPr>
          <w:noProof/>
        </w:rPr>
        <w:tab/>
        <w:t>1435</w:t>
      </w:r>
    </w:p>
    <w:p w14:paraId="0D2505C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1437</w:t>
      </w:r>
    </w:p>
    <w:p w14:paraId="605C8B9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1437</w:t>
      </w:r>
    </w:p>
    <w:p w14:paraId="5965402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1438</w:t>
      </w:r>
    </w:p>
    <w:p w14:paraId="1C5B1FD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1438</w:t>
      </w:r>
    </w:p>
    <w:p w14:paraId="6EE2394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1438</w:t>
      </w:r>
    </w:p>
    <w:p w14:paraId="77BB2F8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1438</w:t>
      </w:r>
    </w:p>
    <w:p w14:paraId="631B41C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1438</w:t>
      </w:r>
    </w:p>
    <w:p w14:paraId="27B86E1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1439</w:t>
      </w:r>
    </w:p>
    <w:p w14:paraId="6964B55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1439</w:t>
      </w:r>
    </w:p>
    <w:p w14:paraId="578E631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A.6.2.15.1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Purpose and Environment</w:t>
      </w:r>
      <w:r>
        <w:rPr>
          <w:noProof/>
        </w:rPr>
        <w:tab/>
        <w:t>1439</w:t>
      </w:r>
    </w:p>
    <w:p w14:paraId="0C7B321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1441</w:t>
      </w:r>
    </w:p>
    <w:p w14:paraId="6D3D1E3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1441</w:t>
      </w:r>
    </w:p>
    <w:p w14:paraId="5CBD85A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1442</w:t>
      </w:r>
    </w:p>
    <w:p w14:paraId="6DBDA87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1442</w:t>
      </w:r>
    </w:p>
    <w:p w14:paraId="1FF5CC8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1442</w:t>
      </w:r>
    </w:p>
    <w:p w14:paraId="33B4407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1442</w:t>
      </w:r>
    </w:p>
    <w:p w14:paraId="251A04E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1442</w:t>
      </w:r>
    </w:p>
    <w:p w14:paraId="7239D19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1443</w:t>
      </w:r>
    </w:p>
    <w:p w14:paraId="2F29EA3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1443</w:t>
      </w:r>
    </w:p>
    <w:p w14:paraId="760A21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1443</w:t>
      </w:r>
    </w:p>
    <w:p w14:paraId="7DC58A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1446</w:t>
      </w:r>
    </w:p>
    <w:p w14:paraId="1E698E9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1446</w:t>
      </w:r>
    </w:p>
    <w:p w14:paraId="52902DC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1447</w:t>
      </w:r>
    </w:p>
    <w:p w14:paraId="00389C2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1447</w:t>
      </w:r>
    </w:p>
    <w:p w14:paraId="16CB903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1447</w:t>
      </w:r>
    </w:p>
    <w:p w14:paraId="1A682DC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1447</w:t>
      </w:r>
    </w:p>
    <w:p w14:paraId="29B0078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1447</w:t>
      </w:r>
    </w:p>
    <w:p w14:paraId="611EB8B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1447</w:t>
      </w:r>
    </w:p>
    <w:p w14:paraId="72A0561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1448</w:t>
      </w:r>
    </w:p>
    <w:p w14:paraId="0C145B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1448</w:t>
      </w:r>
    </w:p>
    <w:p w14:paraId="03F4A9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1451</w:t>
      </w:r>
    </w:p>
    <w:p w14:paraId="5C19852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1451</w:t>
      </w:r>
    </w:p>
    <w:p w14:paraId="5A15F77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1452</w:t>
      </w:r>
    </w:p>
    <w:p w14:paraId="17C3895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1452</w:t>
      </w:r>
    </w:p>
    <w:p w14:paraId="4377B04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1452</w:t>
      </w:r>
    </w:p>
    <w:p w14:paraId="61B29B6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1452</w:t>
      </w:r>
    </w:p>
    <w:p w14:paraId="1C01028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1452</w:t>
      </w:r>
    </w:p>
    <w:p w14:paraId="6DC9F64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1452</w:t>
      </w:r>
    </w:p>
    <w:p w14:paraId="77F95BA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1453</w:t>
      </w:r>
    </w:p>
    <w:p w14:paraId="343E04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1453</w:t>
      </w:r>
    </w:p>
    <w:p w14:paraId="4A3EFB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1456</w:t>
      </w:r>
    </w:p>
    <w:p w14:paraId="6D4D453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1456</w:t>
      </w:r>
    </w:p>
    <w:p w14:paraId="48649BC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1457</w:t>
      </w:r>
    </w:p>
    <w:p w14:paraId="56BA056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1457</w:t>
      </w:r>
    </w:p>
    <w:p w14:paraId="396F0D6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1457</w:t>
      </w:r>
    </w:p>
    <w:p w14:paraId="7461E3F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1457</w:t>
      </w:r>
    </w:p>
    <w:p w14:paraId="6A7423E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1457</w:t>
      </w:r>
    </w:p>
    <w:p w14:paraId="0491F10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1457</w:t>
      </w:r>
    </w:p>
    <w:p w14:paraId="6DD804B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1458</w:t>
      </w:r>
    </w:p>
    <w:p w14:paraId="1339A7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1458</w:t>
      </w:r>
    </w:p>
    <w:p w14:paraId="25D38E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1460</w:t>
      </w:r>
    </w:p>
    <w:p w14:paraId="400A30E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1460</w:t>
      </w:r>
    </w:p>
    <w:p w14:paraId="6202C59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1461</w:t>
      </w:r>
    </w:p>
    <w:p w14:paraId="1F630A2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1461</w:t>
      </w:r>
    </w:p>
    <w:p w14:paraId="3588200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1461</w:t>
      </w:r>
    </w:p>
    <w:p w14:paraId="424275E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1461</w:t>
      </w:r>
    </w:p>
    <w:p w14:paraId="0AB2F1D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1461</w:t>
      </w:r>
    </w:p>
    <w:p w14:paraId="0DF3CE4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1461</w:t>
      </w:r>
    </w:p>
    <w:p w14:paraId="5D3D03C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1462</w:t>
      </w:r>
    </w:p>
    <w:p w14:paraId="08C609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1462</w:t>
      </w:r>
    </w:p>
    <w:p w14:paraId="3062E1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1464</w:t>
      </w:r>
    </w:p>
    <w:p w14:paraId="5C76759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1464</w:t>
      </w:r>
    </w:p>
    <w:p w14:paraId="478AF49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1465</w:t>
      </w:r>
    </w:p>
    <w:p w14:paraId="38D6BFB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1465</w:t>
      </w:r>
    </w:p>
    <w:p w14:paraId="2185AE6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1465</w:t>
      </w:r>
    </w:p>
    <w:p w14:paraId="2080F7A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1465</w:t>
      </w:r>
    </w:p>
    <w:p w14:paraId="0EAA28D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1465</w:t>
      </w:r>
    </w:p>
    <w:p w14:paraId="30ECE7F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1465</w:t>
      </w:r>
    </w:p>
    <w:p w14:paraId="0B8CBDB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1466</w:t>
      </w:r>
    </w:p>
    <w:p w14:paraId="3157B3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1466</w:t>
      </w:r>
    </w:p>
    <w:p w14:paraId="0C903B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1468</w:t>
      </w:r>
    </w:p>
    <w:p w14:paraId="14514DE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1468</w:t>
      </w:r>
    </w:p>
    <w:p w14:paraId="0E267B4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1469</w:t>
      </w:r>
    </w:p>
    <w:p w14:paraId="7553020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1469</w:t>
      </w:r>
    </w:p>
    <w:p w14:paraId="0C8237E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A.6.2.21.2.4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1469</w:t>
      </w:r>
    </w:p>
    <w:p w14:paraId="7AA6DBD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1469</w:t>
      </w:r>
    </w:p>
    <w:p w14:paraId="6E4D129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1469</w:t>
      </w:r>
    </w:p>
    <w:p w14:paraId="1DCFD16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1469</w:t>
      </w:r>
    </w:p>
    <w:p w14:paraId="48A1111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1470</w:t>
      </w:r>
    </w:p>
    <w:p w14:paraId="661993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1470</w:t>
      </w:r>
    </w:p>
    <w:p w14:paraId="7E47B6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1470</w:t>
      </w:r>
    </w:p>
    <w:p w14:paraId="204176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1472</w:t>
      </w:r>
    </w:p>
    <w:p w14:paraId="0A64E19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1472</w:t>
      </w:r>
    </w:p>
    <w:p w14:paraId="5B2E06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1472</w:t>
      </w:r>
    </w:p>
    <w:p w14:paraId="0FBCA8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1474</w:t>
      </w:r>
    </w:p>
    <w:p w14:paraId="5388F4F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1474</w:t>
      </w:r>
    </w:p>
    <w:p w14:paraId="482A58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1474</w:t>
      </w:r>
    </w:p>
    <w:p w14:paraId="1B86D7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1475</w:t>
      </w:r>
    </w:p>
    <w:p w14:paraId="1EF6BED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1476</w:t>
      </w:r>
    </w:p>
    <w:p w14:paraId="7B04E3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1476</w:t>
      </w:r>
    </w:p>
    <w:p w14:paraId="059971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1477</w:t>
      </w:r>
    </w:p>
    <w:p w14:paraId="6A98DCE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RRC connection release redirection to UTRA TDD</w:t>
      </w:r>
      <w:r>
        <w:rPr>
          <w:noProof/>
        </w:rPr>
        <w:tab/>
        <w:t>1478</w:t>
      </w:r>
    </w:p>
    <w:p w14:paraId="055EDA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1478</w:t>
      </w:r>
    </w:p>
    <w:p w14:paraId="22E268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1480</w:t>
      </w:r>
    </w:p>
    <w:p w14:paraId="62D8410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RRC connection release redirection to UTRA TDD</w:t>
      </w:r>
      <w:r>
        <w:rPr>
          <w:noProof/>
        </w:rPr>
        <w:tab/>
        <w:t>1480</w:t>
      </w:r>
    </w:p>
    <w:p w14:paraId="1D4439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1480</w:t>
      </w:r>
    </w:p>
    <w:p w14:paraId="5D6E5D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</w:t>
      </w:r>
      <w:r>
        <w:rPr>
          <w:noProof/>
        </w:rPr>
        <w:t xml:space="preserve"> 6.3.6.2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1483</w:t>
      </w:r>
    </w:p>
    <w:p w14:paraId="6DFBAC7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RRC connection release redirection to UTRA TDD without SI provided</w:t>
      </w:r>
      <w:r>
        <w:rPr>
          <w:noProof/>
        </w:rPr>
        <w:tab/>
        <w:t>1483</w:t>
      </w:r>
    </w:p>
    <w:p w14:paraId="6B148A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1483</w:t>
      </w:r>
    </w:p>
    <w:p w14:paraId="0E105E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1486</w:t>
      </w:r>
    </w:p>
    <w:p w14:paraId="250936E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RRC connection release redirection to UTRA TDD without SI provided</w:t>
      </w:r>
      <w:r>
        <w:rPr>
          <w:noProof/>
        </w:rPr>
        <w:tab/>
        <w:t>1486</w:t>
      </w:r>
    </w:p>
    <w:p w14:paraId="6D8BD4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1486</w:t>
      </w:r>
    </w:p>
    <w:p w14:paraId="287515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1489</w:t>
      </w:r>
    </w:p>
    <w:p w14:paraId="2EB410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1489</w:t>
      </w:r>
    </w:p>
    <w:p w14:paraId="4CF718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1489</w:t>
      </w:r>
    </w:p>
    <w:p w14:paraId="3E81D3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1491</w:t>
      </w:r>
    </w:p>
    <w:p w14:paraId="15A6CFB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1491</w:t>
      </w:r>
    </w:p>
    <w:p w14:paraId="3B7C59F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1491</w:t>
      </w:r>
    </w:p>
    <w:p w14:paraId="2C93CCB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3D226C7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1493</w:t>
      </w:r>
    </w:p>
    <w:p w14:paraId="6CA7EA1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1493</w:t>
      </w:r>
    </w:p>
    <w:p w14:paraId="00CC84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1495</w:t>
      </w:r>
    </w:p>
    <w:p w14:paraId="4113078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RRC connection release redirection to UTRAN FDD without SI provided</w:t>
      </w:r>
      <w:r>
        <w:rPr>
          <w:noProof/>
        </w:rPr>
        <w:tab/>
        <w:t>1495</w:t>
      </w:r>
    </w:p>
    <w:p w14:paraId="1213B0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1495</w:t>
      </w:r>
    </w:p>
    <w:p w14:paraId="185AFB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1498</w:t>
      </w:r>
    </w:p>
    <w:p w14:paraId="758083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 to NR FR1 for redcap UE</w:t>
      </w:r>
      <w:r>
        <w:rPr>
          <w:noProof/>
        </w:rPr>
        <w:tab/>
        <w:t>1498</w:t>
      </w:r>
    </w:p>
    <w:p w14:paraId="5E39FB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1498</w:t>
      </w:r>
    </w:p>
    <w:p w14:paraId="71776DF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Parameters</w:t>
      </w:r>
      <w:r>
        <w:rPr>
          <w:noProof/>
        </w:rPr>
        <w:tab/>
        <w:t>1498</w:t>
      </w:r>
    </w:p>
    <w:p w14:paraId="0DC256B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1502</w:t>
      </w:r>
    </w:p>
    <w:p w14:paraId="7385E7D2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1503</w:t>
      </w:r>
    </w:p>
    <w:p w14:paraId="731B63B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1503</w:t>
      </w:r>
    </w:p>
    <w:p w14:paraId="7CCD4A3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1503</w:t>
      </w:r>
    </w:p>
    <w:p w14:paraId="6AA4AE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1503</w:t>
      </w:r>
    </w:p>
    <w:p w14:paraId="4ABF41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1504</w:t>
      </w:r>
    </w:p>
    <w:p w14:paraId="263CAA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1505</w:t>
      </w:r>
    </w:p>
    <w:p w14:paraId="0072CA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1505</w:t>
      </w:r>
    </w:p>
    <w:p w14:paraId="4EC40D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1507</w:t>
      </w:r>
    </w:p>
    <w:p w14:paraId="5242DA1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1508</w:t>
      </w:r>
    </w:p>
    <w:p w14:paraId="69B5C0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1508</w:t>
      </w:r>
    </w:p>
    <w:p w14:paraId="7CA4238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1510</w:t>
      </w:r>
    </w:p>
    <w:p w14:paraId="3FF333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1511</w:t>
      </w:r>
    </w:p>
    <w:p w14:paraId="700AB5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1511</w:t>
      </w:r>
    </w:p>
    <w:p w14:paraId="65F1059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1512</w:t>
      </w:r>
    </w:p>
    <w:p w14:paraId="6A6FF4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 for 20 MHz + 10 MHz</w:t>
      </w:r>
      <w:r>
        <w:rPr>
          <w:noProof/>
        </w:rPr>
        <w:tab/>
        <w:t>1513</w:t>
      </w:r>
    </w:p>
    <w:p w14:paraId="6402D3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1513</w:t>
      </w:r>
    </w:p>
    <w:p w14:paraId="5B86EC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A.7.1.4A.2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1513</w:t>
      </w:r>
    </w:p>
    <w:p w14:paraId="623B1A0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5MHz Bandwidth</w:t>
      </w:r>
      <w:r>
        <w:rPr>
          <w:noProof/>
        </w:rPr>
        <w:tab/>
        <w:t>1513</w:t>
      </w:r>
    </w:p>
    <w:p w14:paraId="106377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1513</w:t>
      </w:r>
    </w:p>
    <w:p w14:paraId="52EC89B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1514</w:t>
      </w:r>
    </w:p>
    <w:p w14:paraId="576B58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1514</w:t>
      </w:r>
    </w:p>
    <w:p w14:paraId="4C3C0E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1514</w:t>
      </w:r>
    </w:p>
    <w:p w14:paraId="3705B2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1516</w:t>
      </w:r>
    </w:p>
    <w:p w14:paraId="70A5413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1517</w:t>
      </w:r>
    </w:p>
    <w:p w14:paraId="0EC399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1517</w:t>
      </w:r>
    </w:p>
    <w:p w14:paraId="00EC1C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1518</w:t>
      </w:r>
    </w:p>
    <w:p w14:paraId="7D1BB33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 in sTAG</w:t>
      </w:r>
      <w:r w:rsidRPr="00182D98">
        <w:rPr>
          <w:noProof/>
          <w:snapToGrid w:val="0"/>
        </w:rPr>
        <w:t xml:space="preserve"> for 20MHz +20MHz</w:t>
      </w:r>
      <w:r>
        <w:rPr>
          <w:noProof/>
        </w:rPr>
        <w:tab/>
        <w:t>1519</w:t>
      </w:r>
    </w:p>
    <w:p w14:paraId="2AB6D4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1519</w:t>
      </w:r>
    </w:p>
    <w:p w14:paraId="42F73C6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1519</w:t>
      </w:r>
    </w:p>
    <w:p w14:paraId="21D45A9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UE Transmit Timing Accuracy Tests for SCell in sTAG for </w:t>
      </w:r>
      <w:r w:rsidRPr="00182D98">
        <w:rPr>
          <w:noProof/>
          <w:snapToGrid w:val="0"/>
        </w:rPr>
        <w:t>20MHz +10MHz</w:t>
      </w:r>
      <w:r>
        <w:rPr>
          <w:noProof/>
        </w:rPr>
        <w:tab/>
        <w:t>1519</w:t>
      </w:r>
    </w:p>
    <w:p w14:paraId="6AA4F8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1519</w:t>
      </w:r>
    </w:p>
    <w:p w14:paraId="55E99A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1519</w:t>
      </w:r>
    </w:p>
    <w:p w14:paraId="7DC7CC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A.7.1.8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750893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A.7.1.8.1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650C13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A.7.1.8.2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1B47FB0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A.7.1.9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33758A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A.7.1.9.1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3F45326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A.7.1.9.2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5CAC91D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1520</w:t>
      </w:r>
    </w:p>
    <w:p w14:paraId="63646DF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1520</w:t>
      </w:r>
    </w:p>
    <w:p w14:paraId="1EDBED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1522</w:t>
      </w:r>
    </w:p>
    <w:p w14:paraId="7632637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1522</w:t>
      </w:r>
    </w:p>
    <w:p w14:paraId="061EDF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1522</w:t>
      </w:r>
    </w:p>
    <w:p w14:paraId="6983CE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1524</w:t>
      </w:r>
    </w:p>
    <w:p w14:paraId="008BF87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1524</w:t>
      </w:r>
    </w:p>
    <w:p w14:paraId="14C8B6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1524</w:t>
      </w:r>
    </w:p>
    <w:p w14:paraId="731571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1526</w:t>
      </w:r>
    </w:p>
    <w:p w14:paraId="18B4FDD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3DL/3UL TDD CA UE Transmit Timing Accuracy Tests for 2 SCells</w:t>
      </w:r>
      <w:r>
        <w:rPr>
          <w:noProof/>
        </w:rPr>
        <w:tab/>
        <w:t>1526</w:t>
      </w:r>
    </w:p>
    <w:p w14:paraId="727B53A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1526</w:t>
      </w:r>
    </w:p>
    <w:p w14:paraId="00454E7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1528</w:t>
      </w:r>
    </w:p>
    <w:p w14:paraId="7DDFFD9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1529</w:t>
      </w:r>
    </w:p>
    <w:p w14:paraId="150FE2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1529</w:t>
      </w:r>
    </w:p>
    <w:p w14:paraId="1D6383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1530</w:t>
      </w:r>
    </w:p>
    <w:p w14:paraId="0DB1F7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1530</w:t>
      </w:r>
    </w:p>
    <w:p w14:paraId="7F7DFA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1530</w:t>
      </w:r>
    </w:p>
    <w:p w14:paraId="1EFFE2F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1531</w:t>
      </w:r>
    </w:p>
    <w:p w14:paraId="59B29E8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1532</w:t>
      </w:r>
    </w:p>
    <w:p w14:paraId="347987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1532</w:t>
      </w:r>
    </w:p>
    <w:p w14:paraId="354A52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1533</w:t>
      </w:r>
    </w:p>
    <w:p w14:paraId="7F47F09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1534</w:t>
      </w:r>
    </w:p>
    <w:p w14:paraId="05E4B8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1534</w:t>
      </w:r>
    </w:p>
    <w:p w14:paraId="3287E2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1536</w:t>
      </w:r>
    </w:p>
    <w:p w14:paraId="2204FDE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1537</w:t>
      </w:r>
    </w:p>
    <w:p w14:paraId="348C7B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1537</w:t>
      </w:r>
    </w:p>
    <w:p w14:paraId="0C6F8F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1539</w:t>
      </w:r>
    </w:p>
    <w:p w14:paraId="2EE5D98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UE Transmit Timing Accuracy Test for RACH-less Handover</w:t>
      </w:r>
      <w:r>
        <w:rPr>
          <w:noProof/>
        </w:rPr>
        <w:tab/>
        <w:t>1540</w:t>
      </w:r>
    </w:p>
    <w:p w14:paraId="42D7A3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1540</w:t>
      </w:r>
    </w:p>
    <w:p w14:paraId="65A1B4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1541</w:t>
      </w:r>
    </w:p>
    <w:p w14:paraId="079DC8B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 for RACH-less Handover</w:t>
      </w:r>
      <w:r>
        <w:rPr>
          <w:noProof/>
        </w:rPr>
        <w:tab/>
        <w:t>1541</w:t>
      </w:r>
    </w:p>
    <w:p w14:paraId="4B29C2D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1541</w:t>
      </w:r>
    </w:p>
    <w:p w14:paraId="1C255C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1543</w:t>
      </w:r>
    </w:p>
    <w:p w14:paraId="60594CA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1543</w:t>
      </w:r>
    </w:p>
    <w:p w14:paraId="5CDF3D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1543</w:t>
      </w:r>
    </w:p>
    <w:p w14:paraId="7B4AEB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1545</w:t>
      </w:r>
    </w:p>
    <w:p w14:paraId="043E393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1545</w:t>
      </w:r>
    </w:p>
    <w:p w14:paraId="622494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1545</w:t>
      </w:r>
    </w:p>
    <w:p w14:paraId="306E00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1547</w:t>
      </w:r>
    </w:p>
    <w:p w14:paraId="0715070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1547</w:t>
      </w:r>
    </w:p>
    <w:p w14:paraId="4CBBBF6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1547</w:t>
      </w:r>
    </w:p>
    <w:p w14:paraId="59A9E7A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1549</w:t>
      </w:r>
    </w:p>
    <w:p w14:paraId="662884F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1549</w:t>
      </w:r>
    </w:p>
    <w:p w14:paraId="3B8325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1549</w:t>
      </w:r>
    </w:p>
    <w:p w14:paraId="314614D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1550</w:t>
      </w:r>
    </w:p>
    <w:p w14:paraId="6899F65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1551</w:t>
      </w:r>
    </w:p>
    <w:p w14:paraId="758C1B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1551</w:t>
      </w:r>
    </w:p>
    <w:p w14:paraId="1B0BE5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1552</w:t>
      </w:r>
    </w:p>
    <w:p w14:paraId="326C36A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1553</w:t>
      </w:r>
    </w:p>
    <w:p w14:paraId="7C7A3C4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1553</w:t>
      </w:r>
    </w:p>
    <w:p w14:paraId="78682B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1554</w:t>
      </w:r>
    </w:p>
    <w:p w14:paraId="4F52981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1555</w:t>
      </w:r>
    </w:p>
    <w:p w14:paraId="2EA0B5B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1555</w:t>
      </w:r>
    </w:p>
    <w:p w14:paraId="666728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1557</w:t>
      </w:r>
    </w:p>
    <w:p w14:paraId="1E80477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1557</w:t>
      </w:r>
    </w:p>
    <w:p w14:paraId="3A4271C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1557</w:t>
      </w:r>
    </w:p>
    <w:p w14:paraId="2212C4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1559</w:t>
      </w:r>
    </w:p>
    <w:p w14:paraId="450BC52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Timing Advance</w:t>
      </w:r>
      <w:r>
        <w:rPr>
          <w:noProof/>
        </w:rPr>
        <w:tab/>
        <w:t>1560</w:t>
      </w:r>
    </w:p>
    <w:p w14:paraId="6F96E77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1560</w:t>
      </w:r>
    </w:p>
    <w:p w14:paraId="0B39D3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1560</w:t>
      </w:r>
    </w:p>
    <w:p w14:paraId="44712D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1561</w:t>
      </w:r>
    </w:p>
    <w:p w14:paraId="44DA42D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1562</w:t>
      </w:r>
    </w:p>
    <w:p w14:paraId="0443C46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1562</w:t>
      </w:r>
    </w:p>
    <w:p w14:paraId="36D3163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1564</w:t>
      </w:r>
    </w:p>
    <w:p w14:paraId="5B06F6B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Timing Advance Adjustment Accuracy Test for 5MHz</w:t>
      </w:r>
      <w:r>
        <w:rPr>
          <w:noProof/>
        </w:rPr>
        <w:tab/>
        <w:t>1564</w:t>
      </w:r>
    </w:p>
    <w:p w14:paraId="3532DA8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7AF6AB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1564</w:t>
      </w:r>
    </w:p>
    <w:p w14:paraId="64272FB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Timing Advance Adjustment Accuracy Test for SCell in sTAG</w:t>
      </w:r>
      <w:r>
        <w:rPr>
          <w:noProof/>
        </w:rPr>
        <w:tab/>
        <w:t>1564</w:t>
      </w:r>
    </w:p>
    <w:p w14:paraId="4E5DCF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7FE0DE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1567</w:t>
      </w:r>
    </w:p>
    <w:p w14:paraId="70D579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1567</w:t>
      </w:r>
    </w:p>
    <w:p w14:paraId="48B1546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1567</w:t>
      </w:r>
    </w:p>
    <w:p w14:paraId="55FEC4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1569</w:t>
      </w:r>
    </w:p>
    <w:p w14:paraId="29B8383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 for Scell in sTAG for 20 MHz +20 MHz</w:t>
      </w:r>
      <w:r>
        <w:rPr>
          <w:noProof/>
        </w:rPr>
        <w:tab/>
        <w:t>1569</w:t>
      </w:r>
    </w:p>
    <w:p w14:paraId="1B50FE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1569</w:t>
      </w:r>
    </w:p>
    <w:p w14:paraId="0D4160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1570</w:t>
      </w:r>
    </w:p>
    <w:p w14:paraId="201FF81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 for Scell in sTAG for 20 MHz +10 MHz</w:t>
      </w:r>
      <w:r>
        <w:rPr>
          <w:noProof/>
        </w:rPr>
        <w:tab/>
        <w:t>1570</w:t>
      </w:r>
    </w:p>
    <w:p w14:paraId="057CC8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1570</w:t>
      </w:r>
    </w:p>
    <w:p w14:paraId="1F1611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1570</w:t>
      </w:r>
    </w:p>
    <w:p w14:paraId="2C9F87E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1570</w:t>
      </w:r>
    </w:p>
    <w:p w14:paraId="7F2CAA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1570</w:t>
      </w:r>
    </w:p>
    <w:p w14:paraId="6F8AD3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1573</w:t>
      </w:r>
    </w:p>
    <w:p w14:paraId="3BF0092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1573</w:t>
      </w:r>
    </w:p>
    <w:p w14:paraId="029CEF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1573</w:t>
      </w:r>
    </w:p>
    <w:p w14:paraId="599BAC8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1575</w:t>
      </w:r>
    </w:p>
    <w:p w14:paraId="443794E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1575</w:t>
      </w:r>
    </w:p>
    <w:p w14:paraId="235796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1575</w:t>
      </w:r>
    </w:p>
    <w:p w14:paraId="7222F1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1577</w:t>
      </w:r>
    </w:p>
    <w:p w14:paraId="418CBC0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1578</w:t>
      </w:r>
    </w:p>
    <w:p w14:paraId="4F16F5F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1579</w:t>
      </w:r>
    </w:p>
    <w:p w14:paraId="3EE619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1579</w:t>
      </w:r>
    </w:p>
    <w:p w14:paraId="1C760C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1580</w:t>
      </w:r>
    </w:p>
    <w:p w14:paraId="77C878B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1580</w:t>
      </w:r>
    </w:p>
    <w:p w14:paraId="60CC9F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1580</w:t>
      </w:r>
    </w:p>
    <w:p w14:paraId="251AB3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1582</w:t>
      </w:r>
    </w:p>
    <w:p w14:paraId="0C6986D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1582</w:t>
      </w:r>
    </w:p>
    <w:p w14:paraId="4765F8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1582</w:t>
      </w:r>
    </w:p>
    <w:p w14:paraId="2E0050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1584</w:t>
      </w:r>
    </w:p>
    <w:p w14:paraId="5D20A6B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– UE Timing Advance Adjustment delay Test for sTTI and </w:t>
      </w:r>
      <w:r w:rsidRPr="00182D98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1585</w:t>
      </w:r>
    </w:p>
    <w:p w14:paraId="48A8AFF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1585</w:t>
      </w:r>
    </w:p>
    <w:p w14:paraId="0A738FB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1586</w:t>
      </w:r>
    </w:p>
    <w:p w14:paraId="0E5E2CE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– UE Timing Advance Adjustment delay Test for sTTI and </w:t>
      </w:r>
      <w:r w:rsidRPr="00182D98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1587</w:t>
      </w:r>
    </w:p>
    <w:p w14:paraId="4DEDCC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1587</w:t>
      </w:r>
    </w:p>
    <w:p w14:paraId="36B8D2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1589</w:t>
      </w:r>
    </w:p>
    <w:p w14:paraId="6B7BED6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1589</w:t>
      </w:r>
    </w:p>
    <w:p w14:paraId="0C4F1D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1589</w:t>
      </w:r>
    </w:p>
    <w:p w14:paraId="5221E6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1591</w:t>
      </w:r>
    </w:p>
    <w:p w14:paraId="79A4372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Radio Link Monitoring</w:t>
      </w:r>
      <w:r>
        <w:rPr>
          <w:noProof/>
        </w:rPr>
        <w:tab/>
        <w:t>1591</w:t>
      </w:r>
    </w:p>
    <w:p w14:paraId="2BE3FFE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FDD Radio Link Monitoring Test for Out-of-sync</w:t>
      </w:r>
      <w:r>
        <w:rPr>
          <w:noProof/>
        </w:rPr>
        <w:tab/>
        <w:t>1591</w:t>
      </w:r>
    </w:p>
    <w:p w14:paraId="64DDE2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1591</w:t>
      </w:r>
    </w:p>
    <w:p w14:paraId="2F3C3D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1595</w:t>
      </w:r>
    </w:p>
    <w:p w14:paraId="351EE22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FDD Radio Link Monitoring Test for In-sync</w:t>
      </w:r>
      <w:r>
        <w:rPr>
          <w:noProof/>
        </w:rPr>
        <w:tab/>
        <w:t>1595</w:t>
      </w:r>
    </w:p>
    <w:p w14:paraId="7CD64D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1595</w:t>
      </w:r>
    </w:p>
    <w:p w14:paraId="445AB55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1599</w:t>
      </w:r>
    </w:p>
    <w:p w14:paraId="66EBEBA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TDD Radio Link Monitoring Test for Out-of-sync</w:t>
      </w:r>
      <w:r>
        <w:rPr>
          <w:noProof/>
        </w:rPr>
        <w:tab/>
        <w:t>1599</w:t>
      </w:r>
    </w:p>
    <w:p w14:paraId="03BB403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1599</w:t>
      </w:r>
    </w:p>
    <w:p w14:paraId="419BC8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1603</w:t>
      </w:r>
    </w:p>
    <w:p w14:paraId="1068227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TDD Radio Link Monitoring Test for In-sync</w:t>
      </w:r>
      <w:r>
        <w:rPr>
          <w:noProof/>
        </w:rPr>
        <w:tab/>
        <w:t>1603</w:t>
      </w:r>
    </w:p>
    <w:p w14:paraId="05FEA65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1603</w:t>
      </w:r>
    </w:p>
    <w:p w14:paraId="153F33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1607</w:t>
      </w:r>
    </w:p>
    <w:p w14:paraId="34ADCA1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Out-of-sync in DRX</w:t>
      </w:r>
      <w:r>
        <w:rPr>
          <w:noProof/>
        </w:rPr>
        <w:tab/>
        <w:t>1607</w:t>
      </w:r>
    </w:p>
    <w:p w14:paraId="0A2F8D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1607</w:t>
      </w:r>
    </w:p>
    <w:p w14:paraId="5D5C24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1610</w:t>
      </w:r>
    </w:p>
    <w:p w14:paraId="32E01BF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in DRX</w:t>
      </w:r>
      <w:r>
        <w:rPr>
          <w:noProof/>
        </w:rPr>
        <w:tab/>
        <w:t>1611</w:t>
      </w:r>
    </w:p>
    <w:p w14:paraId="5A9E3F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1611</w:t>
      </w:r>
    </w:p>
    <w:p w14:paraId="03F431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1614</w:t>
      </w:r>
    </w:p>
    <w:p w14:paraId="4A118F3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</w:t>
      </w:r>
      <w:r>
        <w:rPr>
          <w:noProof/>
        </w:rPr>
        <w:tab/>
        <w:t>1614</w:t>
      </w:r>
    </w:p>
    <w:p w14:paraId="1EAFB7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1614</w:t>
      </w:r>
    </w:p>
    <w:p w14:paraId="562DDB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1617</w:t>
      </w:r>
    </w:p>
    <w:p w14:paraId="383C30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</w:t>
      </w:r>
      <w:r>
        <w:rPr>
          <w:noProof/>
        </w:rPr>
        <w:tab/>
        <w:t>1617</w:t>
      </w:r>
    </w:p>
    <w:p w14:paraId="7828B1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1617</w:t>
      </w:r>
    </w:p>
    <w:p w14:paraId="4C2454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1620</w:t>
      </w:r>
    </w:p>
    <w:p w14:paraId="28D0DFF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1620</w:t>
      </w:r>
    </w:p>
    <w:p w14:paraId="702DCB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1623</w:t>
      </w:r>
    </w:p>
    <w:p w14:paraId="27EF1CC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</w:t>
      </w: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182D98">
        <w:rPr>
          <w:rFonts w:eastAsia="MS Mincho"/>
          <w:noProof/>
        </w:rPr>
        <w:t xml:space="preserve">DD Radio Link Monitoring Test for Out-of-sync under </w:t>
      </w:r>
      <w:r>
        <w:rPr>
          <w:noProof/>
        </w:rPr>
        <w:t>T</w:t>
      </w:r>
      <w:r w:rsidRPr="00182D98">
        <w:rPr>
          <w:rFonts w:eastAsia="MS Mincho"/>
          <w:noProof/>
        </w:rPr>
        <w:t xml:space="preserve">ime </w:t>
      </w:r>
      <w:r>
        <w:rPr>
          <w:noProof/>
        </w:rPr>
        <w:t>D</w:t>
      </w:r>
      <w:r w:rsidRPr="00182D98">
        <w:rPr>
          <w:rFonts w:eastAsia="MS Mincho"/>
          <w:noProof/>
        </w:rPr>
        <w:t xml:space="preserve">omain </w:t>
      </w:r>
      <w:r>
        <w:rPr>
          <w:noProof/>
        </w:rPr>
        <w:t>M</w:t>
      </w:r>
      <w:r w:rsidRPr="00182D98">
        <w:rPr>
          <w:rFonts w:eastAsia="MS Mincho"/>
          <w:noProof/>
        </w:rPr>
        <w:t xml:space="preserve">easurement </w:t>
      </w:r>
      <w:r>
        <w:rPr>
          <w:noProof/>
        </w:rPr>
        <w:t>R</w:t>
      </w:r>
      <w:r w:rsidRPr="00182D98">
        <w:rPr>
          <w:rFonts w:eastAsia="MS Mincho"/>
          <w:noProof/>
        </w:rPr>
        <w:t xml:space="preserve">esource </w:t>
      </w:r>
      <w:r>
        <w:rPr>
          <w:noProof/>
        </w:rPr>
        <w:t>R</w:t>
      </w:r>
      <w:r w:rsidRPr="00182D98">
        <w:rPr>
          <w:rFonts w:eastAsia="MS Mincho"/>
          <w:noProof/>
        </w:rPr>
        <w:t>estriction</w:t>
      </w:r>
      <w:r>
        <w:rPr>
          <w:noProof/>
        </w:rPr>
        <w:t xml:space="preserve"> with Non-MBSFN ABS</w:t>
      </w:r>
      <w:r>
        <w:rPr>
          <w:noProof/>
        </w:rPr>
        <w:tab/>
        <w:t>1623</w:t>
      </w:r>
    </w:p>
    <w:p w14:paraId="1B2F106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  <w:snapToGrid w:val="0"/>
        </w:rPr>
        <w:t>A.7.3.</w:t>
      </w:r>
      <w:r w:rsidRPr="00182D98">
        <w:rPr>
          <w:noProof/>
          <w:snapToGrid w:val="0"/>
        </w:rPr>
        <w:t>10</w:t>
      </w:r>
      <w:r w:rsidRPr="00182D98">
        <w:rPr>
          <w:rFonts w:eastAsia="MS Mincho"/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1623</w:t>
      </w:r>
    </w:p>
    <w:p w14:paraId="7793FAC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for Non-MBSFN ABS</w:t>
      </w:r>
      <w:r>
        <w:rPr>
          <w:noProof/>
        </w:rPr>
        <w:tab/>
        <w:t>1627</w:t>
      </w:r>
    </w:p>
    <w:p w14:paraId="030999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1627</w:t>
      </w:r>
    </w:p>
    <w:p w14:paraId="2241C7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1632</w:t>
      </w:r>
    </w:p>
    <w:p w14:paraId="5099729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for Non-MBSFN ABS</w:t>
      </w:r>
      <w:r>
        <w:rPr>
          <w:noProof/>
        </w:rPr>
        <w:tab/>
        <w:t>1632</w:t>
      </w:r>
    </w:p>
    <w:p w14:paraId="29CDC0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1632</w:t>
      </w:r>
    </w:p>
    <w:p w14:paraId="556A70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1637</w:t>
      </w:r>
    </w:p>
    <w:p w14:paraId="6F62650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A.7.3.13 E-UTRAN FDD Radio Link Monitoring Test for Out-of-sync under Time Domain Measurement Resource Restriction with MBSFN ABS</w:t>
      </w:r>
      <w:r>
        <w:rPr>
          <w:noProof/>
        </w:rPr>
        <w:tab/>
        <w:t>1637</w:t>
      </w:r>
    </w:p>
    <w:p w14:paraId="2CC9B1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1637</w:t>
      </w:r>
    </w:p>
    <w:p w14:paraId="50BCA8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1640</w:t>
      </w:r>
    </w:p>
    <w:p w14:paraId="709315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A.7.3.14 E-UTRAN TDD Radio Link Monitoring Test for Out-of-sync under Time Domain Measurement Resource Restriction with MBSFN ABS</w:t>
      </w:r>
      <w:r>
        <w:rPr>
          <w:noProof/>
        </w:rPr>
        <w:tab/>
        <w:t>1640</w:t>
      </w:r>
    </w:p>
    <w:p w14:paraId="55ABDD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1640</w:t>
      </w:r>
    </w:p>
    <w:p w14:paraId="3D5EA0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1643</w:t>
      </w:r>
    </w:p>
    <w:p w14:paraId="723186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under Time Domain Measurement Resource Restriction with MBSFN ABS</w:t>
      </w:r>
      <w:r>
        <w:rPr>
          <w:noProof/>
        </w:rPr>
        <w:tab/>
        <w:t>1643</w:t>
      </w:r>
    </w:p>
    <w:p w14:paraId="70FFC4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1643</w:t>
      </w:r>
    </w:p>
    <w:p w14:paraId="1F2894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lastRenderedPageBreak/>
        <w:t>A.7.3.15.2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1647</w:t>
      </w:r>
    </w:p>
    <w:p w14:paraId="72CF745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under Time Domain Measurement Resource Restriction with MBSFN ABS</w:t>
      </w:r>
      <w:r>
        <w:rPr>
          <w:noProof/>
        </w:rPr>
        <w:tab/>
        <w:t>1647</w:t>
      </w:r>
    </w:p>
    <w:p w14:paraId="1BAF2A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1647</w:t>
      </w:r>
    </w:p>
    <w:p w14:paraId="29F615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1652</w:t>
      </w:r>
    </w:p>
    <w:p w14:paraId="60B4E68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1652</w:t>
      </w:r>
    </w:p>
    <w:p w14:paraId="16FD1F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1652</w:t>
      </w:r>
    </w:p>
    <w:p w14:paraId="079F735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1656</w:t>
      </w:r>
    </w:p>
    <w:p w14:paraId="0B19190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1656</w:t>
      </w:r>
    </w:p>
    <w:p w14:paraId="5CE26A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1656</w:t>
      </w:r>
    </w:p>
    <w:p w14:paraId="751110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1660</w:t>
      </w:r>
    </w:p>
    <w:p w14:paraId="2AC60B1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1660</w:t>
      </w:r>
    </w:p>
    <w:p w14:paraId="0AA510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1660</w:t>
      </w:r>
    </w:p>
    <w:p w14:paraId="79733A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1665</w:t>
      </w:r>
    </w:p>
    <w:p w14:paraId="5496315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1665</w:t>
      </w:r>
    </w:p>
    <w:p w14:paraId="20F059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1665</w:t>
      </w:r>
    </w:p>
    <w:p w14:paraId="3F9FF3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1670</w:t>
      </w:r>
    </w:p>
    <w:p w14:paraId="765095E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1670</w:t>
      </w:r>
    </w:p>
    <w:p w14:paraId="0C94E6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1670</w:t>
      </w:r>
    </w:p>
    <w:p w14:paraId="47697B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1675</w:t>
      </w:r>
    </w:p>
    <w:p w14:paraId="34B8DD6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1675</w:t>
      </w:r>
    </w:p>
    <w:p w14:paraId="331293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1675</w:t>
      </w:r>
    </w:p>
    <w:p w14:paraId="6AA9FD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1680</w:t>
      </w:r>
    </w:p>
    <w:p w14:paraId="167BE72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Out-of-sync for 5MHz Bandwidth</w:t>
      </w:r>
      <w:r>
        <w:rPr>
          <w:noProof/>
        </w:rPr>
        <w:tab/>
        <w:t>1680</w:t>
      </w:r>
    </w:p>
    <w:p w14:paraId="2A6009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1680</w:t>
      </w:r>
    </w:p>
    <w:p w14:paraId="41620B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1681</w:t>
      </w:r>
    </w:p>
    <w:p w14:paraId="69697C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for 5MHz Bandwidth</w:t>
      </w:r>
      <w:r>
        <w:rPr>
          <w:noProof/>
        </w:rPr>
        <w:tab/>
        <w:t>1681</w:t>
      </w:r>
    </w:p>
    <w:p w14:paraId="0EE572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1681</w:t>
      </w:r>
    </w:p>
    <w:p w14:paraId="1373FF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1682</w:t>
      </w:r>
    </w:p>
    <w:p w14:paraId="6427011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in DRX for 5MHz Bandwidth</w:t>
      </w:r>
      <w:r>
        <w:rPr>
          <w:noProof/>
        </w:rPr>
        <w:tab/>
        <w:t>1682</w:t>
      </w:r>
    </w:p>
    <w:p w14:paraId="47621D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1682</w:t>
      </w:r>
    </w:p>
    <w:p w14:paraId="1A14CB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1683</w:t>
      </w:r>
    </w:p>
    <w:p w14:paraId="2AE2AF5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1683</w:t>
      </w:r>
    </w:p>
    <w:p w14:paraId="556D24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1683</w:t>
      </w:r>
    </w:p>
    <w:p w14:paraId="571D12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1686</w:t>
      </w:r>
    </w:p>
    <w:p w14:paraId="115E320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1686</w:t>
      </w:r>
    </w:p>
    <w:p w14:paraId="65B0DE0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1686</w:t>
      </w:r>
    </w:p>
    <w:p w14:paraId="4D41821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1689</w:t>
      </w:r>
    </w:p>
    <w:p w14:paraId="652868E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UE category 0</w:t>
      </w:r>
      <w:r>
        <w:rPr>
          <w:noProof/>
        </w:rPr>
        <w:tab/>
        <w:t>1689</w:t>
      </w:r>
    </w:p>
    <w:p w14:paraId="5A4D106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1689</w:t>
      </w:r>
    </w:p>
    <w:p w14:paraId="597B18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1692</w:t>
      </w:r>
    </w:p>
    <w:p w14:paraId="62766B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UE Category 0</w:t>
      </w:r>
      <w:r>
        <w:rPr>
          <w:noProof/>
        </w:rPr>
        <w:tab/>
        <w:t>1692</w:t>
      </w:r>
    </w:p>
    <w:p w14:paraId="73FF0A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1692</w:t>
      </w:r>
    </w:p>
    <w:p w14:paraId="1A38B8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1695</w:t>
      </w:r>
    </w:p>
    <w:p w14:paraId="0D1946D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182D9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1695</w:t>
      </w:r>
    </w:p>
    <w:p w14:paraId="1DBE60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1695</w:t>
      </w:r>
    </w:p>
    <w:p w14:paraId="2B86C8D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1698</w:t>
      </w:r>
    </w:p>
    <w:p w14:paraId="6CD28D6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182D98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1698</w:t>
      </w:r>
    </w:p>
    <w:p w14:paraId="6487B1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1698</w:t>
      </w:r>
    </w:p>
    <w:p w14:paraId="44AA1E8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1701</w:t>
      </w:r>
    </w:p>
    <w:p w14:paraId="4D612FE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Out-of-sync in DRX for UE category 0</w:t>
      </w:r>
      <w:r>
        <w:rPr>
          <w:noProof/>
        </w:rPr>
        <w:tab/>
        <w:t>1701</w:t>
      </w:r>
    </w:p>
    <w:p w14:paraId="247780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1701</w:t>
      </w:r>
    </w:p>
    <w:p w14:paraId="177AD8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1704</w:t>
      </w:r>
    </w:p>
    <w:p w14:paraId="5ED0FCB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In-sync in DRX for UE Category 0</w:t>
      </w:r>
      <w:r>
        <w:rPr>
          <w:noProof/>
        </w:rPr>
        <w:tab/>
        <w:t>1704</w:t>
      </w:r>
    </w:p>
    <w:p w14:paraId="127C04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1704</w:t>
      </w:r>
    </w:p>
    <w:p w14:paraId="3AC92E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1707</w:t>
      </w:r>
    </w:p>
    <w:p w14:paraId="5310C5E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lastRenderedPageBreak/>
        <w:t>A.7.3.34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1707</w:t>
      </w:r>
    </w:p>
    <w:p w14:paraId="45849F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1707</w:t>
      </w:r>
    </w:p>
    <w:p w14:paraId="0BDE82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1710</w:t>
      </w:r>
    </w:p>
    <w:p w14:paraId="7237412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1710</w:t>
      </w:r>
    </w:p>
    <w:p w14:paraId="4CCAD9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1710</w:t>
      </w:r>
    </w:p>
    <w:p w14:paraId="1D15FB8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1713</w:t>
      </w:r>
    </w:p>
    <w:p w14:paraId="6F5F8C5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 for UE category 0</w:t>
      </w:r>
      <w:r>
        <w:rPr>
          <w:noProof/>
        </w:rPr>
        <w:tab/>
        <w:t>1713</w:t>
      </w:r>
    </w:p>
    <w:p w14:paraId="3F97A9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1713</w:t>
      </w:r>
    </w:p>
    <w:p w14:paraId="3856AF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1716</w:t>
      </w:r>
    </w:p>
    <w:p w14:paraId="709DF2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 for UE category 0</w:t>
      </w:r>
      <w:r>
        <w:rPr>
          <w:noProof/>
        </w:rPr>
        <w:tab/>
        <w:t>1716</w:t>
      </w:r>
    </w:p>
    <w:p w14:paraId="767E97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1716</w:t>
      </w:r>
    </w:p>
    <w:p w14:paraId="7196D0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1719</w:t>
      </w:r>
    </w:p>
    <w:p w14:paraId="41B7D5F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Radio Link Monitoring Test for Out-of-sync in DRX in synchronous DC</w:t>
      </w:r>
      <w:r>
        <w:rPr>
          <w:noProof/>
        </w:rPr>
        <w:tab/>
        <w:t>1719</w:t>
      </w:r>
    </w:p>
    <w:p w14:paraId="44993A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1719</w:t>
      </w:r>
    </w:p>
    <w:p w14:paraId="455F862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1722</w:t>
      </w:r>
    </w:p>
    <w:p w14:paraId="7CAB482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Radio Link Monitoring Test for Out-of-sync in DRX in asynchronous DC</w:t>
      </w:r>
      <w:r>
        <w:rPr>
          <w:noProof/>
        </w:rPr>
        <w:tab/>
        <w:t>1722</w:t>
      </w:r>
    </w:p>
    <w:p w14:paraId="51FB2D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1722</w:t>
      </w:r>
    </w:p>
    <w:p w14:paraId="2C16D9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1725</w:t>
      </w:r>
    </w:p>
    <w:p w14:paraId="03AB3FD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Radio Link Monitoring Test for Out-of-sync in DRX in synchronous DC</w:t>
      </w:r>
      <w:r>
        <w:rPr>
          <w:noProof/>
        </w:rPr>
        <w:tab/>
        <w:t>1726</w:t>
      </w:r>
    </w:p>
    <w:p w14:paraId="5BBBCB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1726</w:t>
      </w:r>
    </w:p>
    <w:p w14:paraId="4E79FB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1728</w:t>
      </w:r>
    </w:p>
    <w:p w14:paraId="389F66F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Radio Link Monitoring Test for In-sync in DRX in synchronous dual connectivity</w:t>
      </w:r>
      <w:r>
        <w:rPr>
          <w:noProof/>
        </w:rPr>
        <w:tab/>
        <w:t>1729</w:t>
      </w:r>
    </w:p>
    <w:p w14:paraId="563D4F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1729</w:t>
      </w:r>
    </w:p>
    <w:p w14:paraId="0919BF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1732</w:t>
      </w:r>
    </w:p>
    <w:p w14:paraId="3BCEDE7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Radio Link Monitoring Test for In-sync in DRX in asynchronous DC</w:t>
      </w:r>
      <w:r>
        <w:rPr>
          <w:noProof/>
        </w:rPr>
        <w:tab/>
        <w:t>1732</w:t>
      </w:r>
    </w:p>
    <w:p w14:paraId="0A39AE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1732</w:t>
      </w:r>
    </w:p>
    <w:p w14:paraId="61EF4A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1735</w:t>
      </w:r>
    </w:p>
    <w:p w14:paraId="340B573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Radio Link Monitoring Test for In-sync in DRX in synchronous dual connectivity</w:t>
      </w:r>
      <w:r>
        <w:rPr>
          <w:noProof/>
        </w:rPr>
        <w:tab/>
        <w:t>1735</w:t>
      </w:r>
    </w:p>
    <w:p w14:paraId="321EA7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1735</w:t>
      </w:r>
    </w:p>
    <w:p w14:paraId="5D0B2D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1738</w:t>
      </w:r>
    </w:p>
    <w:p w14:paraId="10E582C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Radio Link Monitoring Test for Out-of-sync in DRX in synchronous DC with PCell in FDD</w:t>
      </w:r>
      <w:r>
        <w:rPr>
          <w:noProof/>
        </w:rPr>
        <w:tab/>
        <w:t>1738</w:t>
      </w:r>
    </w:p>
    <w:p w14:paraId="4FD6AF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1738</w:t>
      </w:r>
    </w:p>
    <w:p w14:paraId="7A2095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1741</w:t>
      </w:r>
    </w:p>
    <w:p w14:paraId="4F240AF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Radio Link Monitoring Test for Out-of-sync in DRX in synchronous DC with PCell in TDD</w:t>
      </w:r>
      <w:r>
        <w:rPr>
          <w:noProof/>
        </w:rPr>
        <w:tab/>
        <w:t>1742</w:t>
      </w:r>
    </w:p>
    <w:p w14:paraId="34C4D7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1742</w:t>
      </w:r>
    </w:p>
    <w:p w14:paraId="7E7DF86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1744</w:t>
      </w:r>
    </w:p>
    <w:p w14:paraId="41B0A6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Radio Link Monitoring Test for In-sync in DRX for PSCell in synchronous DC with PCell in FDD</w:t>
      </w:r>
      <w:r>
        <w:rPr>
          <w:noProof/>
        </w:rPr>
        <w:tab/>
        <w:t>1745</w:t>
      </w:r>
    </w:p>
    <w:p w14:paraId="30E881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1745</w:t>
      </w:r>
    </w:p>
    <w:p w14:paraId="62C4DD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1748</w:t>
      </w:r>
    </w:p>
    <w:p w14:paraId="35692B6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Radio Link Monitoring Test for In-sync in DRX for PSCell in synchronous DC with PCell in TDD</w:t>
      </w:r>
      <w:r>
        <w:rPr>
          <w:noProof/>
        </w:rPr>
        <w:tab/>
        <w:t>1748</w:t>
      </w:r>
    </w:p>
    <w:p w14:paraId="1EB212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1748</w:t>
      </w:r>
    </w:p>
    <w:p w14:paraId="307C0E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1751</w:t>
      </w:r>
    </w:p>
    <w:p w14:paraId="224988A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1751</w:t>
      </w:r>
    </w:p>
    <w:p w14:paraId="7A0B82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1751</w:t>
      </w:r>
    </w:p>
    <w:p w14:paraId="26964A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1754</w:t>
      </w:r>
    </w:p>
    <w:p w14:paraId="6EC1CE2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1754</w:t>
      </w:r>
    </w:p>
    <w:p w14:paraId="1C0F9DC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1754</w:t>
      </w:r>
    </w:p>
    <w:p w14:paraId="1E2447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1757</w:t>
      </w:r>
    </w:p>
    <w:p w14:paraId="70C9E8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1757</w:t>
      </w:r>
    </w:p>
    <w:p w14:paraId="0CF7A71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1757</w:t>
      </w:r>
    </w:p>
    <w:p w14:paraId="13D16B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1760</w:t>
      </w:r>
    </w:p>
    <w:p w14:paraId="641CBBA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1760</w:t>
      </w:r>
    </w:p>
    <w:p w14:paraId="3D575C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1760</w:t>
      </w:r>
    </w:p>
    <w:p w14:paraId="5B8CC6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lastRenderedPageBreak/>
        <w:t>A.7.3.51.2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1763</w:t>
      </w:r>
    </w:p>
    <w:p w14:paraId="4295C37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ab/>
        <w:t>1763</w:t>
      </w:r>
    </w:p>
    <w:p w14:paraId="0677E2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1763</w:t>
      </w:r>
    </w:p>
    <w:p w14:paraId="40392C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1766</w:t>
      </w:r>
    </w:p>
    <w:p w14:paraId="6C6E23B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182D98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1766</w:t>
      </w:r>
    </w:p>
    <w:p w14:paraId="585BFF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1766</w:t>
      </w:r>
    </w:p>
    <w:p w14:paraId="5C5E7A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1769</w:t>
      </w:r>
    </w:p>
    <w:p w14:paraId="2F9FA2C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1769</w:t>
      </w:r>
    </w:p>
    <w:p w14:paraId="1A3498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1769</w:t>
      </w:r>
    </w:p>
    <w:p w14:paraId="6ED377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1772</w:t>
      </w:r>
    </w:p>
    <w:p w14:paraId="41AD8C7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1772</w:t>
      </w:r>
    </w:p>
    <w:p w14:paraId="39F21C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1772</w:t>
      </w:r>
    </w:p>
    <w:p w14:paraId="184101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1775</w:t>
      </w:r>
    </w:p>
    <w:p w14:paraId="10F0552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1775</w:t>
      </w:r>
    </w:p>
    <w:p w14:paraId="6F00381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1775</w:t>
      </w:r>
    </w:p>
    <w:p w14:paraId="7674087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1778</w:t>
      </w:r>
    </w:p>
    <w:p w14:paraId="5C76B0A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182D98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1778</w:t>
      </w:r>
    </w:p>
    <w:p w14:paraId="5063B9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1778</w:t>
      </w:r>
    </w:p>
    <w:p w14:paraId="1CC7C4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1781</w:t>
      </w:r>
    </w:p>
    <w:p w14:paraId="36DD02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 for UE category M1 configured in CEMode A</w:t>
      </w:r>
      <w:r>
        <w:rPr>
          <w:noProof/>
        </w:rPr>
        <w:tab/>
        <w:t>1781</w:t>
      </w:r>
    </w:p>
    <w:p w14:paraId="57C2BF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1781</w:t>
      </w:r>
    </w:p>
    <w:p w14:paraId="65310A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1784</w:t>
      </w:r>
    </w:p>
    <w:p w14:paraId="256A705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 for UE Category M1 configured in CEMode A</w:t>
      </w:r>
      <w:r>
        <w:rPr>
          <w:noProof/>
        </w:rPr>
        <w:tab/>
        <w:t>1784</w:t>
      </w:r>
    </w:p>
    <w:p w14:paraId="7F6555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1784</w:t>
      </w:r>
    </w:p>
    <w:p w14:paraId="6D7CFF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1787</w:t>
      </w:r>
    </w:p>
    <w:p w14:paraId="6F7251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in DRX for UE category NB1 In-band mode in normal coverage</w:t>
      </w:r>
      <w:r>
        <w:rPr>
          <w:noProof/>
        </w:rPr>
        <w:tab/>
        <w:t>1787</w:t>
      </w:r>
    </w:p>
    <w:p w14:paraId="0F9A78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1787</w:t>
      </w:r>
    </w:p>
    <w:p w14:paraId="341121F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1791</w:t>
      </w:r>
    </w:p>
    <w:p w14:paraId="10516D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in DRX for UE category NB1 In-band mode in enhanced coverage</w:t>
      </w:r>
      <w:r>
        <w:rPr>
          <w:noProof/>
        </w:rPr>
        <w:tab/>
        <w:t>1791</w:t>
      </w:r>
    </w:p>
    <w:p w14:paraId="1EF406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1791</w:t>
      </w:r>
    </w:p>
    <w:p w14:paraId="12A392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1795</w:t>
      </w:r>
    </w:p>
    <w:p w14:paraId="2835CF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 DRX for UE Category NB1 In-Band mode in Enhanced Coverage</w:t>
      </w:r>
      <w:r>
        <w:rPr>
          <w:noProof/>
        </w:rPr>
        <w:tab/>
        <w:t>1795</w:t>
      </w:r>
    </w:p>
    <w:p w14:paraId="335E4C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1795</w:t>
      </w:r>
    </w:p>
    <w:p w14:paraId="43B19B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1799</w:t>
      </w:r>
    </w:p>
    <w:p w14:paraId="0F99705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A.7.3.63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1799</w:t>
      </w:r>
    </w:p>
    <w:p w14:paraId="0C76D52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1799</w:t>
      </w:r>
    </w:p>
    <w:p w14:paraId="45DB16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1803</w:t>
      </w:r>
    </w:p>
    <w:p w14:paraId="00FDD91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1803</w:t>
      </w:r>
    </w:p>
    <w:p w14:paraId="257E69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1803</w:t>
      </w:r>
    </w:p>
    <w:p w14:paraId="7DADAF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1806</w:t>
      </w:r>
    </w:p>
    <w:p w14:paraId="0B3362B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without DRX for UE Category NB1 In-Band mode in Enhanced Coverage</w:t>
      </w:r>
      <w:r>
        <w:rPr>
          <w:noProof/>
        </w:rPr>
        <w:tab/>
        <w:t>1807</w:t>
      </w:r>
    </w:p>
    <w:p w14:paraId="4D5DC2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1807</w:t>
      </w:r>
    </w:p>
    <w:p w14:paraId="20F1A93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1810</w:t>
      </w:r>
    </w:p>
    <w:p w14:paraId="71F5F4B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</w:t>
      </w:r>
      <w:r w:rsidRPr="00182D9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1811</w:t>
      </w:r>
    </w:p>
    <w:p w14:paraId="03B987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1811</w:t>
      </w:r>
    </w:p>
    <w:p w14:paraId="7F7E68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1813</w:t>
      </w:r>
    </w:p>
    <w:p w14:paraId="2F8DBF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</w:t>
      </w:r>
      <w:r w:rsidRPr="00182D9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1814</w:t>
      </w:r>
    </w:p>
    <w:p w14:paraId="6C0696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1814</w:t>
      </w:r>
    </w:p>
    <w:p w14:paraId="53C745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1817</w:t>
      </w:r>
    </w:p>
    <w:p w14:paraId="1ED0528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1818</w:t>
      </w:r>
    </w:p>
    <w:p w14:paraId="38FBE3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lastRenderedPageBreak/>
        <w:t>A.7.3.68.1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1818</w:t>
      </w:r>
    </w:p>
    <w:p w14:paraId="3255B3D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1820</w:t>
      </w:r>
    </w:p>
    <w:p w14:paraId="1CE16FF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182D98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1820</w:t>
      </w:r>
    </w:p>
    <w:p w14:paraId="0F9017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1820</w:t>
      </w:r>
    </w:p>
    <w:p w14:paraId="25E007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1822</w:t>
      </w:r>
    </w:p>
    <w:p w14:paraId="1E9D83B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 A</w:t>
      </w:r>
      <w:r>
        <w:rPr>
          <w:noProof/>
        </w:rPr>
        <w:tab/>
        <w:t>1822</w:t>
      </w:r>
    </w:p>
    <w:p w14:paraId="1BD3C5A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1822</w:t>
      </w:r>
    </w:p>
    <w:p w14:paraId="2653336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1824</w:t>
      </w:r>
    </w:p>
    <w:p w14:paraId="60E88B3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FD-FDD Early In-Sync reporting Test for Cat-M1 UE in CEModeA</w:t>
      </w:r>
      <w:r>
        <w:rPr>
          <w:noProof/>
        </w:rPr>
        <w:tab/>
        <w:t>1824</w:t>
      </w:r>
    </w:p>
    <w:p w14:paraId="543122F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1824</w:t>
      </w:r>
    </w:p>
    <w:p w14:paraId="7C17CF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1827</w:t>
      </w:r>
    </w:p>
    <w:p w14:paraId="388F86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HD-FDD Early In-Sync reporting Test for Cat-M1 UE in CEModeA</w:t>
      </w:r>
      <w:r>
        <w:rPr>
          <w:noProof/>
        </w:rPr>
        <w:tab/>
        <w:t>1827</w:t>
      </w:r>
    </w:p>
    <w:p w14:paraId="7532E44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1827</w:t>
      </w:r>
    </w:p>
    <w:p w14:paraId="3C6D2D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1829</w:t>
      </w:r>
    </w:p>
    <w:p w14:paraId="43792A1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TDD Early In-Sync reporting Test for Cat-M1 UE in CEModeA</w:t>
      </w:r>
      <w:r>
        <w:rPr>
          <w:noProof/>
        </w:rPr>
        <w:tab/>
        <w:t>1829</w:t>
      </w:r>
    </w:p>
    <w:p w14:paraId="1A5103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1829</w:t>
      </w:r>
    </w:p>
    <w:p w14:paraId="310FBA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1831</w:t>
      </w:r>
    </w:p>
    <w:p w14:paraId="4378EE5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1831</w:t>
      </w:r>
    </w:p>
    <w:p w14:paraId="115D41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1831</w:t>
      </w:r>
    </w:p>
    <w:p w14:paraId="41982C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1834</w:t>
      </w:r>
    </w:p>
    <w:p w14:paraId="05E4E75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1834</w:t>
      </w:r>
    </w:p>
    <w:p w14:paraId="398ABD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1834</w:t>
      </w:r>
    </w:p>
    <w:p w14:paraId="1A9F73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1836</w:t>
      </w:r>
    </w:p>
    <w:p w14:paraId="7226964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non-BL CE UE configured in CEMode A</w:t>
      </w:r>
      <w:r>
        <w:rPr>
          <w:noProof/>
        </w:rPr>
        <w:tab/>
        <w:t>1837</w:t>
      </w:r>
    </w:p>
    <w:p w14:paraId="4D5F41F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1837</w:t>
      </w:r>
    </w:p>
    <w:p w14:paraId="5A7248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1840</w:t>
      </w:r>
    </w:p>
    <w:p w14:paraId="6D439BE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non-BL CE UE configured in CEMode A</w:t>
      </w:r>
      <w:r>
        <w:rPr>
          <w:noProof/>
        </w:rPr>
        <w:tab/>
        <w:t>1840</w:t>
      </w:r>
    </w:p>
    <w:p w14:paraId="55BFC9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1840</w:t>
      </w:r>
    </w:p>
    <w:p w14:paraId="399687D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1843</w:t>
      </w:r>
    </w:p>
    <w:p w14:paraId="5EE6F70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1843</w:t>
      </w:r>
    </w:p>
    <w:p w14:paraId="5DA0E9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1843</w:t>
      </w:r>
    </w:p>
    <w:p w14:paraId="011C089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1846</w:t>
      </w:r>
    </w:p>
    <w:p w14:paraId="2B82DA9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182D98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1846</w:t>
      </w:r>
    </w:p>
    <w:p w14:paraId="560849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1846</w:t>
      </w:r>
    </w:p>
    <w:p w14:paraId="16F551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1849</w:t>
      </w:r>
    </w:p>
    <w:p w14:paraId="5C38B9B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 for non-BL CE UE configured in CEMode A</w:t>
      </w:r>
      <w:r>
        <w:rPr>
          <w:noProof/>
        </w:rPr>
        <w:tab/>
        <w:t>1849</w:t>
      </w:r>
    </w:p>
    <w:p w14:paraId="07387C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1849</w:t>
      </w:r>
    </w:p>
    <w:p w14:paraId="1D0F822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1852</w:t>
      </w:r>
    </w:p>
    <w:p w14:paraId="77018E0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 for non-BL CE UE configured in CEMode A</w:t>
      </w:r>
      <w:r>
        <w:rPr>
          <w:noProof/>
        </w:rPr>
        <w:tab/>
        <w:t>1852</w:t>
      </w:r>
    </w:p>
    <w:p w14:paraId="11B182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1852</w:t>
      </w:r>
    </w:p>
    <w:p w14:paraId="61F39C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1855</w:t>
      </w:r>
    </w:p>
    <w:p w14:paraId="59B6BE0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A.7.3.82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</w:t>
      </w:r>
      <w:r>
        <w:rPr>
          <w:noProof/>
        </w:rPr>
        <w:tab/>
        <w:t>1855</w:t>
      </w:r>
    </w:p>
    <w:p w14:paraId="52A4A61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1855</w:t>
      </w:r>
    </w:p>
    <w:p w14:paraId="1184F6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1858</w:t>
      </w:r>
    </w:p>
    <w:p w14:paraId="34F4826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A.7.3.83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FD-FDD Early In-Sync reporting Test for Cat-M1 UE in CEModeB</w:t>
      </w:r>
      <w:r>
        <w:rPr>
          <w:noProof/>
        </w:rPr>
        <w:tab/>
        <w:t>1858</w:t>
      </w:r>
    </w:p>
    <w:p w14:paraId="233A8B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1858</w:t>
      </w:r>
    </w:p>
    <w:p w14:paraId="17FF98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1859</w:t>
      </w:r>
    </w:p>
    <w:p w14:paraId="438D9D7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A.7.3.84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182D98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1860</w:t>
      </w:r>
    </w:p>
    <w:p w14:paraId="2ADFACF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1860</w:t>
      </w:r>
    </w:p>
    <w:p w14:paraId="61FA359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1862</w:t>
      </w:r>
    </w:p>
    <w:p w14:paraId="56E61FB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A.7.3.85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HD-FDD Early In-Sync reporting Test for Cat-M1 UE in CEModeB</w:t>
      </w:r>
      <w:r>
        <w:rPr>
          <w:noProof/>
        </w:rPr>
        <w:tab/>
        <w:t>1862</w:t>
      </w:r>
    </w:p>
    <w:p w14:paraId="555ABA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1862</w:t>
      </w:r>
    </w:p>
    <w:p w14:paraId="14B5254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1863</w:t>
      </w:r>
    </w:p>
    <w:p w14:paraId="0463AFE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A.7.3.86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1864</w:t>
      </w:r>
    </w:p>
    <w:p w14:paraId="7F609A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1864</w:t>
      </w:r>
    </w:p>
    <w:p w14:paraId="381E4D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1866</w:t>
      </w:r>
    </w:p>
    <w:p w14:paraId="7D933B0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A.7.3.87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TDD Early In-Sync reporting Test for Cat-M1 UE in CEModeB</w:t>
      </w:r>
      <w:r>
        <w:rPr>
          <w:noProof/>
        </w:rPr>
        <w:tab/>
        <w:t>1866</w:t>
      </w:r>
    </w:p>
    <w:p w14:paraId="144D271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1866</w:t>
      </w:r>
    </w:p>
    <w:p w14:paraId="6EE218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lastRenderedPageBreak/>
        <w:t>A.7.3.87.2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1868</w:t>
      </w:r>
    </w:p>
    <w:p w14:paraId="72D0748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Out-of-sync in DRX for UE category NB1 In-band mode in normal coverage</w:t>
      </w:r>
      <w:r>
        <w:rPr>
          <w:noProof/>
        </w:rPr>
        <w:tab/>
        <w:t>1869</w:t>
      </w:r>
    </w:p>
    <w:p w14:paraId="421331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1869</w:t>
      </w:r>
    </w:p>
    <w:p w14:paraId="757193B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1873</w:t>
      </w:r>
    </w:p>
    <w:p w14:paraId="213DE24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Out-of-sync in DRX for UE category NB1 In-band mode in enhanced coverage</w:t>
      </w:r>
      <w:r>
        <w:rPr>
          <w:noProof/>
        </w:rPr>
        <w:tab/>
        <w:t>1873</w:t>
      </w:r>
    </w:p>
    <w:p w14:paraId="5E1D7F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1873</w:t>
      </w:r>
    </w:p>
    <w:p w14:paraId="2CAD57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1877</w:t>
      </w:r>
    </w:p>
    <w:p w14:paraId="10F735F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A.7.3.90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1877</w:t>
      </w:r>
    </w:p>
    <w:p w14:paraId="76DF0B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1877</w:t>
      </w:r>
    </w:p>
    <w:p w14:paraId="65C5DF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1881</w:t>
      </w:r>
    </w:p>
    <w:p w14:paraId="732BD7F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In-sync with DRX for UE Category NB1 In-Band mode in Enhanced Coverage</w:t>
      </w:r>
      <w:r>
        <w:rPr>
          <w:noProof/>
        </w:rPr>
        <w:tab/>
        <w:t>1881</w:t>
      </w:r>
    </w:p>
    <w:p w14:paraId="7409154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1881</w:t>
      </w:r>
    </w:p>
    <w:p w14:paraId="1B81B9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1885</w:t>
      </w:r>
    </w:p>
    <w:p w14:paraId="5AAFAD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1885</w:t>
      </w:r>
    </w:p>
    <w:p w14:paraId="209DD7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1885</w:t>
      </w:r>
    </w:p>
    <w:p w14:paraId="626B3C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1888</w:t>
      </w:r>
    </w:p>
    <w:p w14:paraId="46FD644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In-sync without DRX for UE Category NB1 In-Band mode in Enhanced Coverage</w:t>
      </w:r>
      <w:r>
        <w:rPr>
          <w:noProof/>
        </w:rPr>
        <w:tab/>
        <w:t>1889</w:t>
      </w:r>
    </w:p>
    <w:p w14:paraId="01FCC6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1889</w:t>
      </w:r>
    </w:p>
    <w:p w14:paraId="596518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1892</w:t>
      </w:r>
    </w:p>
    <w:p w14:paraId="165C2ED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A.7.3.94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1893</w:t>
      </w:r>
    </w:p>
    <w:p w14:paraId="697CDD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1893</w:t>
      </w:r>
    </w:p>
    <w:p w14:paraId="764CF5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1895</w:t>
      </w:r>
    </w:p>
    <w:p w14:paraId="016459E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A.7.3.95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1896</w:t>
      </w:r>
    </w:p>
    <w:p w14:paraId="01D939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1896</w:t>
      </w:r>
    </w:p>
    <w:p w14:paraId="05723EE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1899</w:t>
      </w:r>
    </w:p>
    <w:p w14:paraId="0AE4BA1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A.7.3.96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1900</w:t>
      </w:r>
    </w:p>
    <w:p w14:paraId="03C3C11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1900</w:t>
      </w:r>
    </w:p>
    <w:p w14:paraId="07D3941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A.7.3.97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 xml:space="preserve"> for MPDCCH performance improvement</w:t>
      </w:r>
      <w:r>
        <w:rPr>
          <w:noProof/>
        </w:rPr>
        <w:tab/>
        <w:t>1901</w:t>
      </w:r>
    </w:p>
    <w:p w14:paraId="5AE406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1901</w:t>
      </w:r>
    </w:p>
    <w:p w14:paraId="78E775D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1904</w:t>
      </w:r>
    </w:p>
    <w:p w14:paraId="62A0179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A.7.3.98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1904</w:t>
      </w:r>
    </w:p>
    <w:p w14:paraId="32B6B4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1904</w:t>
      </w:r>
    </w:p>
    <w:p w14:paraId="26389E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1907</w:t>
      </w:r>
    </w:p>
    <w:p w14:paraId="652DE67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A.7.3.99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1907</w:t>
      </w:r>
    </w:p>
    <w:p w14:paraId="2CEF33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1907</w:t>
      </w:r>
    </w:p>
    <w:p w14:paraId="6F885E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1910</w:t>
      </w:r>
    </w:p>
    <w:p w14:paraId="5D9AC68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A.7.3.100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182D98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1910</w:t>
      </w:r>
    </w:p>
    <w:p w14:paraId="15BFD1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A.7.3.100.1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1910</w:t>
      </w:r>
    </w:p>
    <w:p w14:paraId="7AE784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A.7.3.100.2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1912</w:t>
      </w:r>
    </w:p>
    <w:p w14:paraId="1ECBF41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A.7.3.101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1912</w:t>
      </w:r>
    </w:p>
    <w:p w14:paraId="1160CA8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A.7.3.101.1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1912</w:t>
      </w:r>
    </w:p>
    <w:p w14:paraId="4946C6F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A.7.3.101.2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1914</w:t>
      </w:r>
    </w:p>
    <w:p w14:paraId="3B4C638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1914</w:t>
      </w:r>
    </w:p>
    <w:p w14:paraId="7C92EB6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1914</w:t>
      </w:r>
    </w:p>
    <w:p w14:paraId="2B5F06C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1914</w:t>
      </w:r>
    </w:p>
    <w:p w14:paraId="7793A0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1917</w:t>
      </w:r>
    </w:p>
    <w:p w14:paraId="758A3F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1917</w:t>
      </w:r>
    </w:p>
    <w:p w14:paraId="53A313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1917</w:t>
      </w:r>
    </w:p>
    <w:p w14:paraId="322913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1919</w:t>
      </w:r>
    </w:p>
    <w:p w14:paraId="6CCB85A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Interruption at transitions between active and non-active during DRX in asynchronous dual connectivity</w:t>
      </w:r>
      <w:r>
        <w:rPr>
          <w:noProof/>
        </w:rPr>
        <w:tab/>
        <w:t>1919</w:t>
      </w:r>
    </w:p>
    <w:p w14:paraId="56D416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1919</w:t>
      </w:r>
    </w:p>
    <w:p w14:paraId="215E4F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1921</w:t>
      </w:r>
    </w:p>
    <w:p w14:paraId="3A1DDC5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1921</w:t>
      </w:r>
    </w:p>
    <w:p w14:paraId="269AB77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1921</w:t>
      </w:r>
    </w:p>
    <w:p w14:paraId="187D43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1924</w:t>
      </w:r>
    </w:p>
    <w:p w14:paraId="18923A5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1924</w:t>
      </w:r>
    </w:p>
    <w:p w14:paraId="3CD617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1924</w:t>
      </w:r>
    </w:p>
    <w:p w14:paraId="7C6152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1926</w:t>
      </w:r>
    </w:p>
    <w:p w14:paraId="3CAE177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DC interruption at SRS carrier based switching</w:t>
      </w:r>
      <w:r>
        <w:rPr>
          <w:noProof/>
        </w:rPr>
        <w:tab/>
        <w:t>1926</w:t>
      </w:r>
    </w:p>
    <w:p w14:paraId="7DC7B91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1926</w:t>
      </w:r>
    </w:p>
    <w:p w14:paraId="7214F8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1928</w:t>
      </w:r>
    </w:p>
    <w:p w14:paraId="297EFF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interruption at SRS carrier based switching</w:t>
      </w:r>
      <w:r>
        <w:rPr>
          <w:noProof/>
        </w:rPr>
        <w:tab/>
        <w:t>1928</w:t>
      </w:r>
    </w:p>
    <w:p w14:paraId="0826176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1928</w:t>
      </w:r>
    </w:p>
    <w:p w14:paraId="385DB7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1932</w:t>
      </w:r>
    </w:p>
    <w:p w14:paraId="7E430F6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1932</w:t>
      </w:r>
    </w:p>
    <w:p w14:paraId="6DB30BC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1932</w:t>
      </w:r>
    </w:p>
    <w:p w14:paraId="08D6D8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1932</w:t>
      </w:r>
    </w:p>
    <w:p w14:paraId="3539F4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1933</w:t>
      </w:r>
    </w:p>
    <w:p w14:paraId="0B6FBFE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1934</w:t>
      </w:r>
    </w:p>
    <w:p w14:paraId="592192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1934</w:t>
      </w:r>
    </w:p>
    <w:p w14:paraId="781052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1934</w:t>
      </w:r>
    </w:p>
    <w:p w14:paraId="252845F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1935</w:t>
      </w:r>
    </w:p>
    <w:p w14:paraId="150FEF3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1935</w:t>
      </w:r>
    </w:p>
    <w:p w14:paraId="1F58E17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1936</w:t>
      </w:r>
    </w:p>
    <w:p w14:paraId="2FCDFC2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1937</w:t>
      </w:r>
    </w:p>
    <w:p w14:paraId="0C4E41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1937</w:t>
      </w:r>
    </w:p>
    <w:p w14:paraId="3130B85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1938</w:t>
      </w:r>
    </w:p>
    <w:p w14:paraId="351D590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1939</w:t>
      </w:r>
    </w:p>
    <w:p w14:paraId="41ECE6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1939</w:t>
      </w:r>
    </w:p>
    <w:p w14:paraId="3844C3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1941</w:t>
      </w:r>
    </w:p>
    <w:p w14:paraId="410ACF3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1942</w:t>
      </w:r>
    </w:p>
    <w:p w14:paraId="56BD6D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1942</w:t>
      </w:r>
    </w:p>
    <w:p w14:paraId="3C28D5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1943</w:t>
      </w:r>
    </w:p>
    <w:p w14:paraId="059E7B3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1944</w:t>
      </w:r>
    </w:p>
    <w:p w14:paraId="2BE9450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1944</w:t>
      </w:r>
    </w:p>
    <w:p w14:paraId="2F0A97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1946</w:t>
      </w:r>
    </w:p>
    <w:p w14:paraId="4474472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1946</w:t>
      </w:r>
    </w:p>
    <w:p w14:paraId="3BD98E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1946</w:t>
      </w:r>
    </w:p>
    <w:p w14:paraId="243D03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1948</w:t>
      </w:r>
    </w:p>
    <w:p w14:paraId="53AA937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- </w:t>
      </w:r>
      <w:r w:rsidRPr="00182D98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1949</w:t>
      </w:r>
    </w:p>
    <w:p w14:paraId="51E807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1949</w:t>
      </w:r>
    </w:p>
    <w:p w14:paraId="4D6A5B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1951</w:t>
      </w:r>
    </w:p>
    <w:p w14:paraId="045144A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- </w:t>
      </w:r>
      <w:r w:rsidRPr="00182D98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1952</w:t>
      </w:r>
    </w:p>
    <w:p w14:paraId="3CC3B1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1952</w:t>
      </w:r>
    </w:p>
    <w:p w14:paraId="3A88FE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1954</w:t>
      </w:r>
    </w:p>
    <w:p w14:paraId="3491DC3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- </w:t>
      </w:r>
      <w:r w:rsidRPr="00182D98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1955</w:t>
      </w:r>
    </w:p>
    <w:p w14:paraId="5AB931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1955</w:t>
      </w:r>
    </w:p>
    <w:p w14:paraId="0DA9CC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1957</w:t>
      </w:r>
    </w:p>
    <w:p w14:paraId="460819C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1957</w:t>
      </w:r>
    </w:p>
    <w:p w14:paraId="3FD1A5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1957</w:t>
      </w:r>
    </w:p>
    <w:p w14:paraId="68C0970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A.7.5.12.2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1961</w:t>
      </w:r>
    </w:p>
    <w:p w14:paraId="3F6DD52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1962</w:t>
      </w:r>
    </w:p>
    <w:p w14:paraId="7396560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CA interruption at SRS carrier based switching</w:t>
      </w:r>
      <w:r>
        <w:rPr>
          <w:noProof/>
        </w:rPr>
        <w:tab/>
        <w:t>1962</w:t>
      </w:r>
    </w:p>
    <w:p w14:paraId="696F8B8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1962</w:t>
      </w:r>
    </w:p>
    <w:p w14:paraId="7749C33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1965</w:t>
      </w:r>
    </w:p>
    <w:p w14:paraId="63D20B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CA interruption at SRS carrier based switching</w:t>
      </w:r>
      <w:r>
        <w:rPr>
          <w:noProof/>
        </w:rPr>
        <w:tab/>
        <w:t>1965</w:t>
      </w:r>
    </w:p>
    <w:p w14:paraId="0C06E8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1965</w:t>
      </w:r>
    </w:p>
    <w:p w14:paraId="0020A3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1968</w:t>
      </w:r>
    </w:p>
    <w:p w14:paraId="7F2F51AE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A.8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UE Measurements Procedures</w:t>
      </w:r>
      <w:r>
        <w:rPr>
          <w:noProof/>
        </w:rPr>
        <w:tab/>
        <w:t>1969</w:t>
      </w:r>
    </w:p>
    <w:p w14:paraId="555D6AE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1969</w:t>
      </w:r>
    </w:p>
    <w:p w14:paraId="7BDB47A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1969</w:t>
      </w:r>
    </w:p>
    <w:p w14:paraId="2659D2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1969</w:t>
      </w:r>
    </w:p>
    <w:p w14:paraId="5EF30E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1970</w:t>
      </w:r>
    </w:p>
    <w:p w14:paraId="2D853F0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1971</w:t>
      </w:r>
    </w:p>
    <w:p w14:paraId="6BCF07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1971</w:t>
      </w:r>
    </w:p>
    <w:p w14:paraId="006414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1972</w:t>
      </w:r>
    </w:p>
    <w:p w14:paraId="1A7B5B9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1973</w:t>
      </w:r>
    </w:p>
    <w:p w14:paraId="09748E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1973</w:t>
      </w:r>
    </w:p>
    <w:p w14:paraId="577EA3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1975</w:t>
      </w:r>
    </w:p>
    <w:p w14:paraId="3060AFE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Void</w:t>
      </w:r>
      <w:r>
        <w:rPr>
          <w:noProof/>
        </w:rPr>
        <w:tab/>
        <w:t>1975</w:t>
      </w:r>
    </w:p>
    <w:p w14:paraId="084813F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Intra-frequency identification of a new CGI of E-UTRA cell using autonomous gaps</w:t>
      </w:r>
      <w:r>
        <w:rPr>
          <w:noProof/>
        </w:rPr>
        <w:tab/>
        <w:t>1975</w:t>
      </w:r>
    </w:p>
    <w:p w14:paraId="5031F0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1975</w:t>
      </w:r>
    </w:p>
    <w:p w14:paraId="26D6B5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1977</w:t>
      </w:r>
    </w:p>
    <w:p w14:paraId="15F8057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Intra-frequency identification of a new CGI of E-UTRA cell using autonomous gaps</w:t>
      </w:r>
      <w:r w:rsidRPr="00182D98">
        <w:rPr>
          <w:rFonts w:cs="v4.2.0"/>
          <w:noProof/>
        </w:rPr>
        <w:t xml:space="preserve"> with DRX</w:t>
      </w:r>
      <w:r>
        <w:rPr>
          <w:noProof/>
        </w:rPr>
        <w:tab/>
        <w:t>1977</w:t>
      </w:r>
    </w:p>
    <w:p w14:paraId="66F6F39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1977</w:t>
      </w:r>
    </w:p>
    <w:p w14:paraId="2AEC7C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4D7C386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A.8.1.7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1979</w:t>
      </w:r>
    </w:p>
    <w:p w14:paraId="318CE4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1979</w:t>
      </w:r>
    </w:p>
    <w:p w14:paraId="052B5E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1981</w:t>
      </w:r>
    </w:p>
    <w:p w14:paraId="6BD0BF6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1982</w:t>
      </w:r>
    </w:p>
    <w:p w14:paraId="424B982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1982</w:t>
      </w:r>
    </w:p>
    <w:p w14:paraId="6919D4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1984</w:t>
      </w:r>
    </w:p>
    <w:p w14:paraId="1EF58B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5MHz bandwidth</w:t>
      </w:r>
      <w:r>
        <w:rPr>
          <w:noProof/>
        </w:rPr>
        <w:tab/>
        <w:t>1985</w:t>
      </w:r>
    </w:p>
    <w:p w14:paraId="4D039C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1985</w:t>
      </w:r>
    </w:p>
    <w:p w14:paraId="1E9557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1985</w:t>
      </w:r>
    </w:p>
    <w:p w14:paraId="6259B28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1985</w:t>
      </w:r>
    </w:p>
    <w:p w14:paraId="262394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1985</w:t>
      </w:r>
    </w:p>
    <w:p w14:paraId="3DF965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1986</w:t>
      </w:r>
    </w:p>
    <w:p w14:paraId="23BAE50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1986</w:t>
      </w:r>
    </w:p>
    <w:p w14:paraId="53F177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1986</w:t>
      </w:r>
    </w:p>
    <w:p w14:paraId="717A36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1988</w:t>
      </w:r>
    </w:p>
    <w:p w14:paraId="7892B6D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1989</w:t>
      </w:r>
    </w:p>
    <w:p w14:paraId="2F7E44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1989</w:t>
      </w:r>
    </w:p>
    <w:p w14:paraId="1A088BF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1990</w:t>
      </w:r>
    </w:p>
    <w:p w14:paraId="54EE64B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1991</w:t>
      </w:r>
    </w:p>
    <w:p w14:paraId="589B70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1991</w:t>
      </w:r>
    </w:p>
    <w:p w14:paraId="5E3C1B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1993</w:t>
      </w:r>
    </w:p>
    <w:p w14:paraId="42FB408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1993</w:t>
      </w:r>
    </w:p>
    <w:p w14:paraId="3BE853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lastRenderedPageBreak/>
        <w:t>A.8.1.14.1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1993</w:t>
      </w:r>
    </w:p>
    <w:p w14:paraId="5AC95CF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1995</w:t>
      </w:r>
    </w:p>
    <w:p w14:paraId="7A00835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1996</w:t>
      </w:r>
    </w:p>
    <w:p w14:paraId="00BB74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1996</w:t>
      </w:r>
    </w:p>
    <w:p w14:paraId="325E044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1997</w:t>
      </w:r>
    </w:p>
    <w:p w14:paraId="5BD727A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1998</w:t>
      </w:r>
    </w:p>
    <w:p w14:paraId="681933C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1998</w:t>
      </w:r>
    </w:p>
    <w:p w14:paraId="29E456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2000</w:t>
      </w:r>
    </w:p>
    <w:p w14:paraId="37D4541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2000</w:t>
      </w:r>
    </w:p>
    <w:p w14:paraId="67AB9F1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Void</w:t>
      </w:r>
      <w:r>
        <w:rPr>
          <w:noProof/>
        </w:rPr>
        <w:tab/>
        <w:t>2000</w:t>
      </w:r>
    </w:p>
    <w:p w14:paraId="3E025AC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identification of a new CGI of E-UTRA cell using autonomous gaps for UE category 0</w:t>
      </w:r>
      <w:r>
        <w:rPr>
          <w:noProof/>
        </w:rPr>
        <w:tab/>
        <w:t>2000</w:t>
      </w:r>
    </w:p>
    <w:p w14:paraId="7B60FA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2000</w:t>
      </w:r>
    </w:p>
    <w:p w14:paraId="526D5C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2002</w:t>
      </w:r>
    </w:p>
    <w:p w14:paraId="487F2F6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Intra-frequency identification of a new CGI of E-UTRA cell using autonomous gaps</w:t>
      </w:r>
      <w:r w:rsidRPr="00182D98">
        <w:rPr>
          <w:rFonts w:cs="v4.2.0"/>
          <w:noProof/>
        </w:rPr>
        <w:t xml:space="preserve"> with DRX for UE category 0</w:t>
      </w:r>
      <w:r>
        <w:rPr>
          <w:noProof/>
        </w:rPr>
        <w:tab/>
        <w:t>2003</w:t>
      </w:r>
    </w:p>
    <w:p w14:paraId="5249E3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2003</w:t>
      </w:r>
    </w:p>
    <w:p w14:paraId="77B6D1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2005</w:t>
      </w:r>
    </w:p>
    <w:p w14:paraId="3B8F006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 for UE category 0</w:t>
      </w:r>
      <w:r>
        <w:rPr>
          <w:noProof/>
        </w:rPr>
        <w:tab/>
        <w:t>2005</w:t>
      </w:r>
    </w:p>
    <w:p w14:paraId="780F23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2005</w:t>
      </w:r>
    </w:p>
    <w:p w14:paraId="77C5FC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2007</w:t>
      </w:r>
    </w:p>
    <w:p w14:paraId="016EAB6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</w:t>
      </w:r>
      <w:r w:rsidRPr="00182D98">
        <w:rPr>
          <w:rFonts w:cs="v4.2.0"/>
          <w:noProof/>
        </w:rPr>
        <w:t xml:space="preserve"> with DRX for UE category 0</w:t>
      </w:r>
      <w:r>
        <w:rPr>
          <w:noProof/>
        </w:rPr>
        <w:tab/>
        <w:t>2008</w:t>
      </w:r>
    </w:p>
    <w:p w14:paraId="0DB1D2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2008</w:t>
      </w:r>
    </w:p>
    <w:p w14:paraId="79ECFF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2010</w:t>
      </w:r>
    </w:p>
    <w:p w14:paraId="141D906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2010</w:t>
      </w:r>
    </w:p>
    <w:p w14:paraId="4D3ABC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2010</w:t>
      </w:r>
    </w:p>
    <w:p w14:paraId="615B941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2011</w:t>
      </w:r>
    </w:p>
    <w:p w14:paraId="114CFED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for Cat-M1 UE in CEModeA</w:t>
      </w:r>
      <w:r>
        <w:rPr>
          <w:noProof/>
        </w:rPr>
        <w:tab/>
        <w:t>2012</w:t>
      </w:r>
    </w:p>
    <w:p w14:paraId="51D83D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2012</w:t>
      </w:r>
    </w:p>
    <w:p w14:paraId="6FC937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2014</w:t>
      </w:r>
    </w:p>
    <w:p w14:paraId="1562ED8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2014</w:t>
      </w:r>
    </w:p>
    <w:p w14:paraId="0F3F77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2014</w:t>
      </w:r>
    </w:p>
    <w:p w14:paraId="10E809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2016</w:t>
      </w:r>
    </w:p>
    <w:p w14:paraId="30AE19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2016</w:t>
      </w:r>
    </w:p>
    <w:p w14:paraId="220D395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2016</w:t>
      </w:r>
    </w:p>
    <w:p w14:paraId="705DE2C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synchronous cells for Cat-M1 UE in CEModeA</w:t>
      </w:r>
      <w:r>
        <w:rPr>
          <w:noProof/>
        </w:rPr>
        <w:tab/>
        <w:t>2019</w:t>
      </w:r>
    </w:p>
    <w:p w14:paraId="5CD19E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2019</w:t>
      </w:r>
    </w:p>
    <w:p w14:paraId="70C5BC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2021</w:t>
      </w:r>
    </w:p>
    <w:p w14:paraId="6CCCCEB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2021</w:t>
      </w:r>
    </w:p>
    <w:p w14:paraId="082303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2021</w:t>
      </w:r>
    </w:p>
    <w:p w14:paraId="425371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2023</w:t>
      </w:r>
    </w:p>
    <w:p w14:paraId="164786F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event triggered reporting under fading propagation conditions in synchronous cells for Cat-M1 UE in CEModeA</w:t>
      </w:r>
      <w:r>
        <w:rPr>
          <w:noProof/>
        </w:rPr>
        <w:tab/>
        <w:t>2023</w:t>
      </w:r>
    </w:p>
    <w:p w14:paraId="511280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2023</w:t>
      </w:r>
    </w:p>
    <w:p w14:paraId="4DDBCA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2025</w:t>
      </w:r>
    </w:p>
    <w:p w14:paraId="040082F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event triggered reporting under fading propagation conditions in synchronous cells for Cat-M1 UE in CEModeA in DRX</w:t>
      </w:r>
      <w:r>
        <w:rPr>
          <w:noProof/>
        </w:rPr>
        <w:tab/>
        <w:t>2026</w:t>
      </w:r>
    </w:p>
    <w:p w14:paraId="22AD7C8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2026</w:t>
      </w:r>
    </w:p>
    <w:p w14:paraId="748DFF8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2028</w:t>
      </w:r>
    </w:p>
    <w:p w14:paraId="0690033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2028</w:t>
      </w:r>
    </w:p>
    <w:p w14:paraId="5DD8C29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2028</w:t>
      </w:r>
    </w:p>
    <w:p w14:paraId="5FAD80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lastRenderedPageBreak/>
        <w:t>A.8.1.31.2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2030</w:t>
      </w:r>
    </w:p>
    <w:p w14:paraId="1E380A2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A.8.1.32 E-UTRAN FDD-FDD intra-frequency event triggered reporting under fading propagation conditions in synchronous cells for Cat-M1 UE in CEModeB</w:t>
      </w:r>
      <w:r>
        <w:rPr>
          <w:noProof/>
        </w:rPr>
        <w:tab/>
        <w:t>2031</w:t>
      </w:r>
    </w:p>
    <w:p w14:paraId="66EA058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2031</w:t>
      </w:r>
    </w:p>
    <w:p w14:paraId="3AE409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2032</w:t>
      </w:r>
    </w:p>
    <w:p w14:paraId="5958E8E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Cat-M1 UE in CEModeB</w:t>
      </w:r>
      <w:r>
        <w:rPr>
          <w:noProof/>
        </w:rPr>
        <w:tab/>
        <w:t>2033</w:t>
      </w:r>
    </w:p>
    <w:p w14:paraId="42EC6B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2033</w:t>
      </w:r>
    </w:p>
    <w:p w14:paraId="02DEDE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2034</w:t>
      </w:r>
    </w:p>
    <w:p w14:paraId="3B1D8FD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HD-FDD intra-frequency event triggered reporting under fading propagation conditions in synchronous cells for Cat-M1 UE in CEModeB</w:t>
      </w:r>
      <w:r>
        <w:rPr>
          <w:noProof/>
        </w:rPr>
        <w:tab/>
        <w:t>2035</w:t>
      </w:r>
    </w:p>
    <w:p w14:paraId="7822FA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2035</w:t>
      </w:r>
    </w:p>
    <w:p w14:paraId="70F98C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2036</w:t>
      </w:r>
    </w:p>
    <w:p w14:paraId="307FEBA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event triggered reporting under fading propagation conditions in synchronous cells for Cat-M1 UE in CEModeB</w:t>
      </w:r>
      <w:r>
        <w:rPr>
          <w:noProof/>
        </w:rPr>
        <w:tab/>
        <w:t>2037</w:t>
      </w:r>
    </w:p>
    <w:p w14:paraId="3680406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2037</w:t>
      </w:r>
    </w:p>
    <w:p w14:paraId="7133AE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2038</w:t>
      </w:r>
    </w:p>
    <w:p w14:paraId="66B45AA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identification of a new CGI of E-UTRA cell using autonomous gaps for Cat-M1 UE in CEModeB</w:t>
      </w:r>
      <w:r>
        <w:rPr>
          <w:noProof/>
        </w:rPr>
        <w:tab/>
        <w:t>2039</w:t>
      </w:r>
    </w:p>
    <w:p w14:paraId="3005CB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2039</w:t>
      </w:r>
    </w:p>
    <w:p w14:paraId="69626E2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2040</w:t>
      </w:r>
    </w:p>
    <w:p w14:paraId="0027C52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identification of a new CGI of E-UTRA cell using autonomous gaps with DRX for Cat-M1 UE in CEModeB</w:t>
      </w:r>
      <w:r>
        <w:rPr>
          <w:noProof/>
        </w:rPr>
        <w:tab/>
        <w:t>2041</w:t>
      </w:r>
    </w:p>
    <w:p w14:paraId="10C22E0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2041</w:t>
      </w:r>
    </w:p>
    <w:p w14:paraId="046B73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2043</w:t>
      </w:r>
    </w:p>
    <w:p w14:paraId="293B7C0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 for Cat-M1 UE in CEModeB</w:t>
      </w:r>
      <w:r>
        <w:rPr>
          <w:noProof/>
        </w:rPr>
        <w:tab/>
        <w:t>2043</w:t>
      </w:r>
    </w:p>
    <w:p w14:paraId="6A120C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2043</w:t>
      </w:r>
    </w:p>
    <w:p w14:paraId="516B66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2044</w:t>
      </w:r>
    </w:p>
    <w:p w14:paraId="2050079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 with DRX for Cat-M1 UE in CEModeB</w:t>
      </w:r>
      <w:r>
        <w:rPr>
          <w:noProof/>
        </w:rPr>
        <w:tab/>
        <w:t>2045</w:t>
      </w:r>
    </w:p>
    <w:p w14:paraId="394023E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2045</w:t>
      </w:r>
    </w:p>
    <w:p w14:paraId="6CADBB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2047</w:t>
      </w:r>
    </w:p>
    <w:p w14:paraId="5FF4219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A.8.1.40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 xml:space="preserve">E-UTRAN FDD-FDD intra-frequency event triggered reporting with DRX for UE configured with </w:t>
      </w:r>
      <w:r w:rsidRPr="00182D98">
        <w:rPr>
          <w:rFonts w:cs="Arial"/>
          <w:i/>
          <w:noProof/>
        </w:rPr>
        <w:t>highSpeedEnhancedMeasFlag</w:t>
      </w:r>
      <w:r>
        <w:rPr>
          <w:noProof/>
        </w:rPr>
        <w:tab/>
        <w:t>2047</w:t>
      </w:r>
    </w:p>
    <w:p w14:paraId="33B8A9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  <w:snapToGrid w:val="0"/>
        </w:rPr>
        <w:t>A.8.1.40.1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2047</w:t>
      </w:r>
    </w:p>
    <w:p w14:paraId="4E569C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  <w:snapToGrid w:val="0"/>
        </w:rPr>
        <w:t>A.8.1.40.2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2049</w:t>
      </w:r>
    </w:p>
    <w:p w14:paraId="6BC746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 intra-frequency event triggered reporting for serving cell under fading propagation conditions for UE category M1 in CEModeA without gap</w:t>
      </w:r>
      <w:r>
        <w:rPr>
          <w:noProof/>
        </w:rPr>
        <w:tab/>
        <w:t>2049</w:t>
      </w:r>
    </w:p>
    <w:p w14:paraId="56D8B4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2049</w:t>
      </w:r>
    </w:p>
    <w:p w14:paraId="529FCB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2051</w:t>
      </w:r>
    </w:p>
    <w:p w14:paraId="573C49E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HD-FDD intra-frequency event triggered reporting for serving cell under fading propagation conditions for UE category M1 in CEModeA without gap</w:t>
      </w:r>
      <w:r>
        <w:rPr>
          <w:noProof/>
        </w:rPr>
        <w:tab/>
        <w:t>2051</w:t>
      </w:r>
    </w:p>
    <w:p w14:paraId="3EEBB0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2051</w:t>
      </w:r>
    </w:p>
    <w:p w14:paraId="72D2B45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2052</w:t>
      </w:r>
    </w:p>
    <w:p w14:paraId="185C7EF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A.8.1.4</w:t>
      </w:r>
      <w:r w:rsidRPr="00182D98">
        <w:rPr>
          <w:rFonts w:eastAsia="PMingLiU" w:cs="Arial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 xml:space="preserve">E-UTRAN FDD-FDD intra-frequency event triggered reporting with DRX for UE configured with </w:t>
      </w:r>
      <w:r w:rsidRPr="00182D98">
        <w:rPr>
          <w:i/>
          <w:noProof/>
        </w:rPr>
        <w:t>highSpeedEnhMeasFlag</w:t>
      </w:r>
      <w:r w:rsidRPr="00182D98">
        <w:rPr>
          <w:i/>
          <w:noProof/>
          <w:lang w:eastAsia="ja-JP"/>
        </w:rPr>
        <w:t>2</w:t>
      </w:r>
      <w:r w:rsidRPr="00182D98">
        <w:rPr>
          <w:i/>
          <w:noProof/>
        </w:rPr>
        <w:t>-</w:t>
      </w:r>
      <w:r w:rsidRPr="00182D98">
        <w:rPr>
          <w:i/>
          <w:noProof/>
          <w:lang w:eastAsia="ja-JP"/>
        </w:rPr>
        <w:t>r16</w:t>
      </w:r>
      <w:r>
        <w:rPr>
          <w:noProof/>
        </w:rPr>
        <w:tab/>
        <w:t>2052</w:t>
      </w:r>
    </w:p>
    <w:p w14:paraId="2F7E8C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  <w:snapToGrid w:val="0"/>
        </w:rPr>
        <w:t>A.8.1.43.1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2052</w:t>
      </w:r>
    </w:p>
    <w:p w14:paraId="24D6CB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  <w:snapToGrid w:val="0"/>
        </w:rPr>
        <w:t>A.8.1.43.2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2055</w:t>
      </w:r>
    </w:p>
    <w:p w14:paraId="5F56BC1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HD-FDD Intra-frequency neighbour cell measurement for UE category NB1 in In-Band mode under normal coverage</w:t>
      </w:r>
      <w:r>
        <w:rPr>
          <w:noProof/>
        </w:rPr>
        <w:tab/>
        <w:t>2055</w:t>
      </w:r>
    </w:p>
    <w:p w14:paraId="1D7B898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2055</w:t>
      </w:r>
    </w:p>
    <w:p w14:paraId="275847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2058</w:t>
      </w:r>
    </w:p>
    <w:p w14:paraId="00B347F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HD-FDD Intra-frequency neighbour cell measurement for UE category NB1 in guard-band mode under normal coverage</w:t>
      </w:r>
      <w:r>
        <w:rPr>
          <w:noProof/>
        </w:rPr>
        <w:tab/>
        <w:t>2059</w:t>
      </w:r>
    </w:p>
    <w:p w14:paraId="78DC61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2059</w:t>
      </w:r>
    </w:p>
    <w:p w14:paraId="399C75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2061</w:t>
      </w:r>
    </w:p>
    <w:p w14:paraId="424370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HD-FDD Intra-frequency neighbour cell measurement for UE category NB1 in standalone mode under normal coverage</w:t>
      </w:r>
      <w:r>
        <w:rPr>
          <w:noProof/>
        </w:rPr>
        <w:tab/>
        <w:t>2062</w:t>
      </w:r>
    </w:p>
    <w:p w14:paraId="303EE2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2062</w:t>
      </w:r>
    </w:p>
    <w:p w14:paraId="778C83F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2063</w:t>
      </w:r>
    </w:p>
    <w:p w14:paraId="64B03DE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lastRenderedPageBreak/>
        <w:t>A.8.1.47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TDD Intra-frequency neighbour cell measurement for UE category NB1 in In-Band mode under normal coverage</w:t>
      </w:r>
      <w:r>
        <w:rPr>
          <w:noProof/>
        </w:rPr>
        <w:tab/>
        <w:t>2064</w:t>
      </w:r>
    </w:p>
    <w:p w14:paraId="58439B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2064</w:t>
      </w:r>
    </w:p>
    <w:p w14:paraId="34AC0D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2066</w:t>
      </w:r>
    </w:p>
    <w:p w14:paraId="478D371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TDD Intra-frequency neighbour cell measurement for UE category NB1 in guard-band mode under normal coverage</w:t>
      </w:r>
      <w:r>
        <w:rPr>
          <w:noProof/>
        </w:rPr>
        <w:tab/>
        <w:t>2067</w:t>
      </w:r>
    </w:p>
    <w:p w14:paraId="0F8660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2067</w:t>
      </w:r>
    </w:p>
    <w:p w14:paraId="313C08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2069</w:t>
      </w:r>
    </w:p>
    <w:p w14:paraId="671F6F5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TDD Intra-frequency neighbour cell measurement for UE category NB1 in standalone mode under normal coverage</w:t>
      </w:r>
      <w:r>
        <w:rPr>
          <w:noProof/>
        </w:rPr>
        <w:tab/>
        <w:t>2070</w:t>
      </w:r>
    </w:p>
    <w:p w14:paraId="3BFF501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2070</w:t>
      </w:r>
    </w:p>
    <w:p w14:paraId="4CAF98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2071</w:t>
      </w:r>
    </w:p>
    <w:p w14:paraId="0787ECF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HD-FDD Inter-frequency neighbour cell measurement for UE category NB1 in In-Band mode under normal coverage</w:t>
      </w:r>
      <w:r>
        <w:rPr>
          <w:noProof/>
        </w:rPr>
        <w:tab/>
        <w:t>2072</w:t>
      </w:r>
    </w:p>
    <w:p w14:paraId="049B812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2072</w:t>
      </w:r>
    </w:p>
    <w:p w14:paraId="5CB757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2074</w:t>
      </w:r>
    </w:p>
    <w:p w14:paraId="00B6768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HD-FDD Inter-frequency neighbour cell measurement for UE category NB1 in guard-band mode under normal coverage</w:t>
      </w:r>
      <w:r>
        <w:rPr>
          <w:noProof/>
        </w:rPr>
        <w:tab/>
        <w:t>2075</w:t>
      </w:r>
    </w:p>
    <w:p w14:paraId="72EEAE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2075</w:t>
      </w:r>
    </w:p>
    <w:p w14:paraId="499DD6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2077</w:t>
      </w:r>
    </w:p>
    <w:p w14:paraId="47393C8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HD-FDD Inter-frequency neighbour cell measurement for UE category NB1 in standalone mode under normal coverage</w:t>
      </w:r>
      <w:r>
        <w:rPr>
          <w:noProof/>
        </w:rPr>
        <w:tab/>
        <w:t>2078</w:t>
      </w:r>
    </w:p>
    <w:p w14:paraId="79D3710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2078</w:t>
      </w:r>
    </w:p>
    <w:p w14:paraId="3FA370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2079</w:t>
      </w:r>
    </w:p>
    <w:p w14:paraId="7C2D69A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TDD Inter-frequency neighbour cell measurement for UE category NB1 in In-Band mode under normal coverage</w:t>
      </w:r>
      <w:r>
        <w:rPr>
          <w:noProof/>
        </w:rPr>
        <w:tab/>
        <w:t>2080</w:t>
      </w:r>
    </w:p>
    <w:p w14:paraId="753A51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2080</w:t>
      </w:r>
    </w:p>
    <w:p w14:paraId="5948352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2082</w:t>
      </w:r>
    </w:p>
    <w:p w14:paraId="422D3B3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TDD Inter-frequency neighbour cell measurement for UE category NB1 in guard-band mode under normal coverage</w:t>
      </w:r>
      <w:r>
        <w:rPr>
          <w:noProof/>
        </w:rPr>
        <w:tab/>
        <w:t>2083</w:t>
      </w:r>
    </w:p>
    <w:p w14:paraId="5C44AE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2083</w:t>
      </w:r>
    </w:p>
    <w:p w14:paraId="51F88C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2085</w:t>
      </w:r>
    </w:p>
    <w:p w14:paraId="4734C2C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TDD Inter-frequency neighbour cell measurement for UE category NB1 in standalone mode under normal coverage</w:t>
      </w:r>
      <w:r>
        <w:rPr>
          <w:noProof/>
        </w:rPr>
        <w:tab/>
        <w:t>2086</w:t>
      </w:r>
    </w:p>
    <w:p w14:paraId="4E2055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2086</w:t>
      </w:r>
    </w:p>
    <w:p w14:paraId="497E20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2087</w:t>
      </w:r>
    </w:p>
    <w:p w14:paraId="06A107F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2088</w:t>
      </w:r>
    </w:p>
    <w:p w14:paraId="6ABB55C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2088</w:t>
      </w:r>
    </w:p>
    <w:p w14:paraId="2FD5FB2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2088</w:t>
      </w:r>
    </w:p>
    <w:p w14:paraId="3F119E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2089</w:t>
      </w:r>
    </w:p>
    <w:p w14:paraId="220BB38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2090</w:t>
      </w:r>
    </w:p>
    <w:p w14:paraId="35F442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2090</w:t>
      </w:r>
    </w:p>
    <w:p w14:paraId="769F62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2092</w:t>
      </w:r>
    </w:p>
    <w:p w14:paraId="5B9877B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Intra-frequency identification of a new CGI of E-UTRA cell </w:t>
      </w:r>
      <w:r w:rsidRPr="00182D98">
        <w:rPr>
          <w:noProof/>
          <w:lang w:val="en-US"/>
        </w:rPr>
        <w:t>using autonomous gaps</w:t>
      </w:r>
      <w:r>
        <w:rPr>
          <w:noProof/>
        </w:rPr>
        <w:tab/>
        <w:t>2092</w:t>
      </w:r>
    </w:p>
    <w:p w14:paraId="033643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2092</w:t>
      </w:r>
    </w:p>
    <w:p w14:paraId="53D528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2094</w:t>
      </w:r>
    </w:p>
    <w:p w14:paraId="33886C6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Intra-frequency identification of a new CGI of E-UTRA cell </w:t>
      </w:r>
      <w:r w:rsidRPr="00182D98">
        <w:rPr>
          <w:noProof/>
          <w:lang w:val="en-US"/>
        </w:rPr>
        <w:t>using autonomous gaps with DRX</w:t>
      </w:r>
      <w:r>
        <w:rPr>
          <w:noProof/>
        </w:rPr>
        <w:tab/>
        <w:t>2095</w:t>
      </w:r>
    </w:p>
    <w:p w14:paraId="13B437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2095</w:t>
      </w:r>
    </w:p>
    <w:p w14:paraId="03C552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2097</w:t>
      </w:r>
    </w:p>
    <w:p w14:paraId="44085B7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2097</w:t>
      </w:r>
    </w:p>
    <w:p w14:paraId="0FAA08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2097</w:t>
      </w:r>
    </w:p>
    <w:p w14:paraId="0913E9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2099</w:t>
      </w:r>
    </w:p>
    <w:p w14:paraId="5BFCD06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2100</w:t>
      </w:r>
    </w:p>
    <w:p w14:paraId="0CD51B4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2100</w:t>
      </w:r>
    </w:p>
    <w:p w14:paraId="66851E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2103</w:t>
      </w:r>
    </w:p>
    <w:p w14:paraId="1BFBA9C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lastRenderedPageBreak/>
        <w:t>A.8.2.7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182D98">
        <w:rPr>
          <w:noProof/>
          <w:lang w:val="en-US"/>
        </w:rPr>
        <w:t>using autonomous gaps</w:t>
      </w:r>
      <w:r>
        <w:rPr>
          <w:noProof/>
        </w:rPr>
        <w:tab/>
        <w:t>2104</w:t>
      </w:r>
    </w:p>
    <w:p w14:paraId="20AC916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2104</w:t>
      </w:r>
    </w:p>
    <w:p w14:paraId="175213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2105</w:t>
      </w:r>
    </w:p>
    <w:p w14:paraId="42C3DAF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182D98">
        <w:rPr>
          <w:noProof/>
          <w:lang w:val="en-US"/>
        </w:rPr>
        <w:t>using autonomous gaps with DRX</w:t>
      </w:r>
      <w:r>
        <w:rPr>
          <w:noProof/>
        </w:rPr>
        <w:tab/>
        <w:t>2106</w:t>
      </w:r>
    </w:p>
    <w:p w14:paraId="6EB4F7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2106</w:t>
      </w:r>
    </w:p>
    <w:p w14:paraId="2F8995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2108</w:t>
      </w:r>
    </w:p>
    <w:p w14:paraId="4C322E2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182D98">
        <w:rPr>
          <w:noProof/>
          <w:lang w:val="en-US"/>
        </w:rPr>
        <w:t>using autonomous gaps for Cat-M1 UE in CEModeB</w:t>
      </w:r>
      <w:r>
        <w:rPr>
          <w:noProof/>
        </w:rPr>
        <w:tab/>
        <w:t>2108</w:t>
      </w:r>
    </w:p>
    <w:p w14:paraId="3C214CF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2108</w:t>
      </w:r>
    </w:p>
    <w:p w14:paraId="649235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2110</w:t>
      </w:r>
    </w:p>
    <w:p w14:paraId="580B5DE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182D98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2111</w:t>
      </w:r>
    </w:p>
    <w:p w14:paraId="471EBA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2111</w:t>
      </w:r>
    </w:p>
    <w:p w14:paraId="00E3522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2113</w:t>
      </w:r>
    </w:p>
    <w:p w14:paraId="2BD25DA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A.8.2.11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 xml:space="preserve">E-UTRAN TDD-TDD intra-frequency event triggered reporting with DRX for UE configured with </w:t>
      </w:r>
      <w:r w:rsidRPr="00182D98">
        <w:rPr>
          <w:rFonts w:cs="Arial"/>
          <w:i/>
          <w:noProof/>
        </w:rPr>
        <w:t>highSpeedEnhancedMeasFlag</w:t>
      </w:r>
      <w:r>
        <w:rPr>
          <w:noProof/>
        </w:rPr>
        <w:tab/>
        <w:t>2113</w:t>
      </w:r>
    </w:p>
    <w:p w14:paraId="405ED8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2113</w:t>
      </w:r>
    </w:p>
    <w:p w14:paraId="11AB85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  <w:snapToGrid w:val="0"/>
        </w:rPr>
        <w:t>A.8.2.11.2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2115</w:t>
      </w:r>
    </w:p>
    <w:p w14:paraId="7C3A0C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2115</w:t>
      </w:r>
    </w:p>
    <w:p w14:paraId="5A0BE4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153DA2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2117</w:t>
      </w:r>
    </w:p>
    <w:p w14:paraId="7893213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2118</w:t>
      </w:r>
    </w:p>
    <w:p w14:paraId="3F6E3B2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2118</w:t>
      </w:r>
    </w:p>
    <w:p w14:paraId="02E14BD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2120</w:t>
      </w:r>
    </w:p>
    <w:p w14:paraId="182697A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TDD intra-frequency event triggered reporting for serving cell under fading propagation conditions for UE category M1 in CEModeA without gap</w:t>
      </w:r>
      <w:r>
        <w:rPr>
          <w:noProof/>
        </w:rPr>
        <w:tab/>
        <w:t>2120</w:t>
      </w:r>
    </w:p>
    <w:p w14:paraId="1B9485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2120</w:t>
      </w:r>
    </w:p>
    <w:p w14:paraId="2BCEF0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2122</w:t>
      </w:r>
    </w:p>
    <w:p w14:paraId="3CE4932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A.8.2.1</w:t>
      </w:r>
      <w:r w:rsidRPr="00182D98">
        <w:rPr>
          <w:rFonts w:eastAsia="PMingLiU" w:cs="Arial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 xml:space="preserve">E-UTRAN TDD-TDD intra-frequency event triggered reporting with DRX for UE configured with </w:t>
      </w:r>
      <w:r w:rsidRPr="00182D98">
        <w:rPr>
          <w:i/>
          <w:noProof/>
        </w:rPr>
        <w:t>highSpeedEnhMeasFlag</w:t>
      </w:r>
      <w:r w:rsidRPr="00182D98">
        <w:rPr>
          <w:i/>
          <w:noProof/>
          <w:lang w:eastAsia="ja-JP"/>
        </w:rPr>
        <w:t>2</w:t>
      </w:r>
      <w:r w:rsidRPr="00182D98">
        <w:rPr>
          <w:i/>
          <w:noProof/>
        </w:rPr>
        <w:t>-</w:t>
      </w:r>
      <w:r w:rsidRPr="00182D98">
        <w:rPr>
          <w:i/>
          <w:noProof/>
          <w:lang w:eastAsia="ja-JP"/>
        </w:rPr>
        <w:t>r16</w:t>
      </w:r>
      <w:r>
        <w:rPr>
          <w:noProof/>
        </w:rPr>
        <w:tab/>
        <w:t>2122</w:t>
      </w:r>
    </w:p>
    <w:p w14:paraId="27EF3F2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2122</w:t>
      </w:r>
    </w:p>
    <w:p w14:paraId="205777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  <w:snapToGrid w:val="0"/>
        </w:rPr>
        <w:t>A.8.2.15.2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2124</w:t>
      </w:r>
    </w:p>
    <w:p w14:paraId="5696983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2124</w:t>
      </w:r>
    </w:p>
    <w:p w14:paraId="6A5944B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2124</w:t>
      </w:r>
    </w:p>
    <w:p w14:paraId="7DAD6A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2124</w:t>
      </w:r>
    </w:p>
    <w:p w14:paraId="00C8A6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2126</w:t>
      </w:r>
    </w:p>
    <w:p w14:paraId="2CA9F7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2126</w:t>
      </w:r>
    </w:p>
    <w:p w14:paraId="0F95C8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2126</w:t>
      </w:r>
    </w:p>
    <w:p w14:paraId="004064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2129</w:t>
      </w:r>
    </w:p>
    <w:p w14:paraId="415AC9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2129</w:t>
      </w:r>
    </w:p>
    <w:p w14:paraId="52E7EE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2129</w:t>
      </w:r>
    </w:p>
    <w:p w14:paraId="26C82F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2132</w:t>
      </w:r>
    </w:p>
    <w:p w14:paraId="68DB1DC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Inter-frequency identification of a new CGI of E-UTRA cell using autonomous gaps</w:t>
      </w:r>
      <w:r>
        <w:rPr>
          <w:noProof/>
        </w:rPr>
        <w:tab/>
        <w:t>2132</w:t>
      </w:r>
    </w:p>
    <w:p w14:paraId="391137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2132</w:t>
      </w:r>
    </w:p>
    <w:p w14:paraId="6482612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2134</w:t>
      </w:r>
    </w:p>
    <w:p w14:paraId="78D6F90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Inter-frequency identification of a new CGI of E-UTRA cell using autonomous gaps with DRX</w:t>
      </w:r>
      <w:r>
        <w:rPr>
          <w:noProof/>
        </w:rPr>
        <w:tab/>
        <w:t>2134</w:t>
      </w:r>
    </w:p>
    <w:p w14:paraId="6A1B66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2136</w:t>
      </w:r>
    </w:p>
    <w:p w14:paraId="3830174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2136</w:t>
      </w:r>
    </w:p>
    <w:p w14:paraId="27FAA6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2136</w:t>
      </w:r>
    </w:p>
    <w:p w14:paraId="55D0CD4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2138</w:t>
      </w:r>
    </w:p>
    <w:p w14:paraId="465F7FB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2139</w:t>
      </w:r>
    </w:p>
    <w:p w14:paraId="58B3A3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lastRenderedPageBreak/>
        <w:t>A.8.3.7.1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2139</w:t>
      </w:r>
    </w:p>
    <w:p w14:paraId="7E9E5B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2142</w:t>
      </w:r>
    </w:p>
    <w:p w14:paraId="1C2C6AF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Interfrequency correct reporting of measurement events with reduced performance group configured, non DRX</w:t>
      </w:r>
      <w:r>
        <w:rPr>
          <w:noProof/>
        </w:rPr>
        <w:tab/>
        <w:t>2142</w:t>
      </w:r>
    </w:p>
    <w:p w14:paraId="6F10B86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2142</w:t>
      </w:r>
    </w:p>
    <w:p w14:paraId="6F805C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2145</w:t>
      </w:r>
    </w:p>
    <w:p w14:paraId="2A62F2D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Inter-frequency correct reporting of measurement events with reduced performance group configured, DRX</w:t>
      </w:r>
      <w:r>
        <w:rPr>
          <w:noProof/>
        </w:rPr>
        <w:tab/>
        <w:t>2145</w:t>
      </w:r>
    </w:p>
    <w:p w14:paraId="310ABA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2145</w:t>
      </w:r>
    </w:p>
    <w:p w14:paraId="038EB6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2149</w:t>
      </w:r>
    </w:p>
    <w:p w14:paraId="14F8081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2150</w:t>
      </w:r>
    </w:p>
    <w:p w14:paraId="0A5B84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2150</w:t>
      </w:r>
    </w:p>
    <w:p w14:paraId="7406088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2151</w:t>
      </w:r>
    </w:p>
    <w:p w14:paraId="2682EE6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2151</w:t>
      </w:r>
    </w:p>
    <w:p w14:paraId="07FFBB1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2151</w:t>
      </w:r>
    </w:p>
    <w:p w14:paraId="78B9D9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2153</w:t>
      </w:r>
    </w:p>
    <w:p w14:paraId="0CE04D5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2154</w:t>
      </w:r>
    </w:p>
    <w:p w14:paraId="1402C7F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2154</w:t>
      </w:r>
    </w:p>
    <w:p w14:paraId="49BDF04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2155</w:t>
      </w:r>
    </w:p>
    <w:p w14:paraId="16B87BD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2156</w:t>
      </w:r>
    </w:p>
    <w:p w14:paraId="3E738D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2156</w:t>
      </w:r>
    </w:p>
    <w:p w14:paraId="720CCE2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2157</w:t>
      </w:r>
    </w:p>
    <w:p w14:paraId="704E5DC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2158</w:t>
      </w:r>
    </w:p>
    <w:p w14:paraId="0970756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2158</w:t>
      </w:r>
    </w:p>
    <w:p w14:paraId="3A55EA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2159</w:t>
      </w:r>
    </w:p>
    <w:p w14:paraId="0D15260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2160</w:t>
      </w:r>
    </w:p>
    <w:p w14:paraId="7F5FBFF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2160</w:t>
      </w:r>
    </w:p>
    <w:p w14:paraId="17544B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2161</w:t>
      </w:r>
    </w:p>
    <w:p w14:paraId="17D3407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2162</w:t>
      </w:r>
    </w:p>
    <w:p w14:paraId="1E5D5C1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2162</w:t>
      </w:r>
    </w:p>
    <w:p w14:paraId="7EA2BB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2164</w:t>
      </w:r>
    </w:p>
    <w:p w14:paraId="43EE62E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2164</w:t>
      </w:r>
    </w:p>
    <w:p w14:paraId="2B55CDF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2164</w:t>
      </w:r>
    </w:p>
    <w:p w14:paraId="15CBCC4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2167</w:t>
      </w:r>
    </w:p>
    <w:p w14:paraId="4668C58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2167</w:t>
      </w:r>
    </w:p>
    <w:p w14:paraId="3C6F21B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2167</w:t>
      </w:r>
    </w:p>
    <w:p w14:paraId="0E6E2B0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2170</w:t>
      </w:r>
    </w:p>
    <w:p w14:paraId="3374629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2170</w:t>
      </w:r>
    </w:p>
    <w:p w14:paraId="12F6E8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2170</w:t>
      </w:r>
    </w:p>
    <w:p w14:paraId="25364F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2173</w:t>
      </w:r>
    </w:p>
    <w:p w14:paraId="2F87839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2173</w:t>
      </w:r>
    </w:p>
    <w:p w14:paraId="7CCF9AA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2173</w:t>
      </w:r>
    </w:p>
    <w:p w14:paraId="436C18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2173</w:t>
      </w:r>
    </w:p>
    <w:p w14:paraId="250197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2175</w:t>
      </w:r>
    </w:p>
    <w:p w14:paraId="491BB1C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2175</w:t>
      </w:r>
    </w:p>
    <w:p w14:paraId="467EFB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2175</w:t>
      </w:r>
    </w:p>
    <w:p w14:paraId="108614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2178</w:t>
      </w:r>
    </w:p>
    <w:p w14:paraId="02D3849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2178</w:t>
      </w:r>
    </w:p>
    <w:p w14:paraId="07917B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2178</w:t>
      </w:r>
    </w:p>
    <w:p w14:paraId="732C78C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2180</w:t>
      </w:r>
    </w:p>
    <w:p w14:paraId="0C223D1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Inter-frequency identification of a new CGI of E-UTRA cell </w:t>
      </w:r>
      <w:r w:rsidRPr="00182D98">
        <w:rPr>
          <w:noProof/>
          <w:lang w:val="en-US"/>
        </w:rPr>
        <w:t>using autonomous gaps</w:t>
      </w:r>
      <w:r>
        <w:rPr>
          <w:noProof/>
        </w:rPr>
        <w:tab/>
        <w:t>2181</w:t>
      </w:r>
    </w:p>
    <w:p w14:paraId="188E0E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2181</w:t>
      </w:r>
    </w:p>
    <w:p w14:paraId="1CC542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2183</w:t>
      </w:r>
    </w:p>
    <w:p w14:paraId="569625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Inter-frequency identification of a new CGI of E-UTRA cell </w:t>
      </w:r>
      <w:r w:rsidRPr="00182D98">
        <w:rPr>
          <w:noProof/>
          <w:lang w:val="en-US"/>
        </w:rPr>
        <w:t>using autonomous gaps with DRX</w:t>
      </w:r>
      <w:r>
        <w:rPr>
          <w:noProof/>
        </w:rPr>
        <w:tab/>
        <w:t>2184</w:t>
      </w:r>
    </w:p>
    <w:p w14:paraId="59241E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2184</w:t>
      </w:r>
    </w:p>
    <w:p w14:paraId="59C52D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2186</w:t>
      </w:r>
    </w:p>
    <w:p w14:paraId="7C7012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for TDD UL/DL configuration 0</w:t>
      </w:r>
      <w:r>
        <w:rPr>
          <w:noProof/>
        </w:rPr>
        <w:tab/>
        <w:t>2186</w:t>
      </w:r>
    </w:p>
    <w:p w14:paraId="728FC5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2186</w:t>
      </w:r>
    </w:p>
    <w:p w14:paraId="10A81C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2187</w:t>
      </w:r>
    </w:p>
    <w:p w14:paraId="1C502A9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2187</w:t>
      </w:r>
    </w:p>
    <w:p w14:paraId="4A7F12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2187</w:t>
      </w:r>
    </w:p>
    <w:p w14:paraId="07FAD6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2191</w:t>
      </w:r>
    </w:p>
    <w:p w14:paraId="3CF08F3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TDD-TDD Interfrequency correct reporting of measurement events with reduced performance group configured, non DRX</w:t>
      </w:r>
      <w:r>
        <w:rPr>
          <w:noProof/>
        </w:rPr>
        <w:tab/>
        <w:t>2191</w:t>
      </w:r>
    </w:p>
    <w:p w14:paraId="73B353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2191</w:t>
      </w:r>
    </w:p>
    <w:p w14:paraId="419CEE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2194</w:t>
      </w:r>
    </w:p>
    <w:p w14:paraId="3C6D23A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TDD-TDD Inter-frequency correct reporting of measurement events with reduced performance group configured, DRX</w:t>
      </w:r>
      <w:r>
        <w:rPr>
          <w:noProof/>
        </w:rPr>
        <w:tab/>
        <w:t>2194</w:t>
      </w:r>
    </w:p>
    <w:p w14:paraId="41FCC6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2194</w:t>
      </w:r>
    </w:p>
    <w:p w14:paraId="195930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2199</w:t>
      </w:r>
    </w:p>
    <w:p w14:paraId="0DA9DAE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2199</w:t>
      </w:r>
    </w:p>
    <w:p w14:paraId="483EFB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A.8.4.10.1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2199</w:t>
      </w:r>
    </w:p>
    <w:p w14:paraId="3347F5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A.8.4.10.2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2201</w:t>
      </w:r>
    </w:p>
    <w:p w14:paraId="6AA9C64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2201</w:t>
      </w:r>
    </w:p>
    <w:p w14:paraId="0E2905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2201</w:t>
      </w:r>
    </w:p>
    <w:p w14:paraId="56B7CE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2203</w:t>
      </w:r>
    </w:p>
    <w:p w14:paraId="647B330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2203</w:t>
      </w:r>
    </w:p>
    <w:p w14:paraId="6561D53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2203</w:t>
      </w:r>
    </w:p>
    <w:p w14:paraId="753E27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2205</w:t>
      </w:r>
    </w:p>
    <w:p w14:paraId="6C6C154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2206</w:t>
      </w:r>
    </w:p>
    <w:p w14:paraId="097927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2206</w:t>
      </w:r>
    </w:p>
    <w:p w14:paraId="07F1EF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2207</w:t>
      </w:r>
    </w:p>
    <w:p w14:paraId="676DB6D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2208</w:t>
      </w:r>
    </w:p>
    <w:p w14:paraId="770B66F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2208</w:t>
      </w:r>
    </w:p>
    <w:p w14:paraId="0B7AC3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2210</w:t>
      </w:r>
    </w:p>
    <w:p w14:paraId="7FA87D1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2210</w:t>
      </w:r>
    </w:p>
    <w:p w14:paraId="7DD4FB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6EC17DC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2213</w:t>
      </w:r>
    </w:p>
    <w:p w14:paraId="1002DCC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FDD - UTRAN FDD Measurements</w:t>
      </w:r>
      <w:r>
        <w:rPr>
          <w:noProof/>
        </w:rPr>
        <w:tab/>
        <w:t>2213</w:t>
      </w:r>
    </w:p>
    <w:p w14:paraId="58DCEC5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2213</w:t>
      </w:r>
    </w:p>
    <w:p w14:paraId="2E6410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2213</w:t>
      </w:r>
    </w:p>
    <w:p w14:paraId="4FE006A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2215</w:t>
      </w:r>
    </w:p>
    <w:p w14:paraId="606CE82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2215</w:t>
      </w:r>
    </w:p>
    <w:p w14:paraId="4D13CB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2215</w:t>
      </w:r>
    </w:p>
    <w:p w14:paraId="0B67875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2217</w:t>
      </w:r>
    </w:p>
    <w:p w14:paraId="1DBF312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2217</w:t>
      </w:r>
    </w:p>
    <w:p w14:paraId="4ACE63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2217</w:t>
      </w:r>
    </w:p>
    <w:p w14:paraId="6AD616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lastRenderedPageBreak/>
        <w:t>A.8.5.3.2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2220</w:t>
      </w:r>
    </w:p>
    <w:p w14:paraId="322C93A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2220</w:t>
      </w:r>
    </w:p>
    <w:p w14:paraId="7328C1D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2220</w:t>
      </w:r>
    </w:p>
    <w:p w14:paraId="7DA0FE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2222</w:t>
      </w:r>
    </w:p>
    <w:p w14:paraId="2454BF2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2222</w:t>
      </w:r>
    </w:p>
    <w:p w14:paraId="6236073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2222</w:t>
      </w:r>
    </w:p>
    <w:p w14:paraId="4DBFD7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2225</w:t>
      </w:r>
    </w:p>
    <w:p w14:paraId="53AF699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2225</w:t>
      </w:r>
    </w:p>
    <w:p w14:paraId="0B718F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2225</w:t>
      </w:r>
    </w:p>
    <w:p w14:paraId="1E9477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2226</w:t>
      </w:r>
    </w:p>
    <w:p w14:paraId="40B6C91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2227</w:t>
      </w:r>
    </w:p>
    <w:p w14:paraId="3F4C99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2227</w:t>
      </w:r>
    </w:p>
    <w:p w14:paraId="78973A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2227</w:t>
      </w:r>
    </w:p>
    <w:p w14:paraId="5CB47FE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2227</w:t>
      </w:r>
    </w:p>
    <w:p w14:paraId="139ACF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2227</w:t>
      </w:r>
    </w:p>
    <w:p w14:paraId="350DB5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2230</w:t>
      </w:r>
    </w:p>
    <w:p w14:paraId="69F4DA2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- UTRAN FDD Measurements</w:t>
      </w:r>
      <w:r>
        <w:rPr>
          <w:noProof/>
        </w:rPr>
        <w:tab/>
        <w:t>2230</w:t>
      </w:r>
    </w:p>
    <w:p w14:paraId="7161EAA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2230</w:t>
      </w:r>
    </w:p>
    <w:p w14:paraId="5474C6E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2230</w:t>
      </w:r>
    </w:p>
    <w:p w14:paraId="1EFEDC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2232</w:t>
      </w:r>
    </w:p>
    <w:p w14:paraId="3269018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 UTRAN TDD - UTRAN FDD identification of a new CGI of UTRAN cell using autonomous gaps</w:t>
      </w:r>
      <w:r>
        <w:rPr>
          <w:noProof/>
        </w:rPr>
        <w:tab/>
        <w:t>2232</w:t>
      </w:r>
    </w:p>
    <w:p w14:paraId="016D8C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2232</w:t>
      </w:r>
    </w:p>
    <w:p w14:paraId="62A315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2235</w:t>
      </w:r>
    </w:p>
    <w:p w14:paraId="2585918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2235</w:t>
      </w:r>
    </w:p>
    <w:p w14:paraId="102DEC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2235</w:t>
      </w:r>
    </w:p>
    <w:p w14:paraId="4CC74A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2238</w:t>
      </w:r>
    </w:p>
    <w:p w14:paraId="1470E62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2238</w:t>
      </w:r>
    </w:p>
    <w:p w14:paraId="4A3A7C0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TDD to UTRAN TDD cell search under fading propagation conditions</w:t>
      </w:r>
      <w:r>
        <w:rPr>
          <w:noProof/>
        </w:rPr>
        <w:tab/>
        <w:t>2238</w:t>
      </w:r>
    </w:p>
    <w:p w14:paraId="40B4D6C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Purpose and Environment</w:t>
      </w:r>
      <w:r>
        <w:rPr>
          <w:noProof/>
        </w:rPr>
        <w:tab/>
        <w:t>2238</w:t>
      </w:r>
    </w:p>
    <w:p w14:paraId="74A19AD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Void</w:t>
      </w:r>
      <w:r>
        <w:rPr>
          <w:noProof/>
        </w:rPr>
        <w:tab/>
        <w:t>2238</w:t>
      </w:r>
    </w:p>
    <w:p w14:paraId="76BEFE0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2238</w:t>
      </w:r>
    </w:p>
    <w:p w14:paraId="18253CF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2240</w:t>
      </w:r>
    </w:p>
    <w:p w14:paraId="67A0E6D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2240</w:t>
      </w:r>
    </w:p>
    <w:p w14:paraId="22C56DE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Void</w:t>
      </w:r>
      <w:r>
        <w:rPr>
          <w:noProof/>
        </w:rPr>
        <w:tab/>
        <w:t>2240</w:t>
      </w:r>
    </w:p>
    <w:p w14:paraId="0B16D51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2240</w:t>
      </w:r>
    </w:p>
    <w:p w14:paraId="05F8E15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A.8.7.1.2.3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Void</w:t>
      </w:r>
      <w:r>
        <w:rPr>
          <w:noProof/>
        </w:rPr>
        <w:tab/>
        <w:t>2240</w:t>
      </w:r>
    </w:p>
    <w:p w14:paraId="37E8A8B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2240</w:t>
      </w:r>
    </w:p>
    <w:p w14:paraId="739DF2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2240</w:t>
      </w:r>
    </w:p>
    <w:p w14:paraId="0D7235D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2243</w:t>
      </w:r>
    </w:p>
    <w:p w14:paraId="7188AF8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UTRAN TDD SON ANR cell search reporting in AWGN propagation conditions</w:t>
      </w:r>
      <w:r>
        <w:rPr>
          <w:noProof/>
        </w:rPr>
        <w:tab/>
        <w:t>2244</w:t>
      </w:r>
    </w:p>
    <w:p w14:paraId="23C3BFB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2244</w:t>
      </w:r>
    </w:p>
    <w:p w14:paraId="279F97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Parameters</w:t>
      </w:r>
      <w:r>
        <w:rPr>
          <w:noProof/>
        </w:rPr>
        <w:tab/>
        <w:t>2244</w:t>
      </w:r>
    </w:p>
    <w:p w14:paraId="3092E4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2245</w:t>
      </w:r>
    </w:p>
    <w:p w14:paraId="0E5C0C2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UTRAN TDD enhanced cell identification under AWGN propagation conditions</w:t>
      </w:r>
      <w:r>
        <w:rPr>
          <w:noProof/>
        </w:rPr>
        <w:tab/>
        <w:t>2246</w:t>
      </w:r>
    </w:p>
    <w:p w14:paraId="7C4A1F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2246</w:t>
      </w:r>
    </w:p>
    <w:p w14:paraId="42B32F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2248</w:t>
      </w:r>
    </w:p>
    <w:p w14:paraId="6F33141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InterRAT UTRA TDD correct reporting of measurement events with reduced performance group configured, non DRX</w:t>
      </w:r>
      <w:r>
        <w:rPr>
          <w:noProof/>
        </w:rPr>
        <w:tab/>
        <w:t>2248</w:t>
      </w:r>
    </w:p>
    <w:p w14:paraId="1596FCE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5C7184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2250</w:t>
      </w:r>
    </w:p>
    <w:p w14:paraId="09EE9D3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2250</w:t>
      </w:r>
    </w:p>
    <w:p w14:paraId="2212869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InterRAT UTRA TDD correct reporting of measurement events with reduced performance group configured, non DRX</w:t>
      </w:r>
      <w:r>
        <w:rPr>
          <w:noProof/>
        </w:rPr>
        <w:tab/>
        <w:t>2250</w:t>
      </w:r>
    </w:p>
    <w:p w14:paraId="3BC17A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A.8.7A.1.1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2250</w:t>
      </w:r>
    </w:p>
    <w:p w14:paraId="087F13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2253</w:t>
      </w:r>
    </w:p>
    <w:p w14:paraId="0E13631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2253</w:t>
      </w:r>
    </w:p>
    <w:p w14:paraId="18CC0F3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lastRenderedPageBreak/>
        <w:t>A.8.8.1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2253</w:t>
      </w:r>
    </w:p>
    <w:p w14:paraId="67717A5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2253</w:t>
      </w:r>
    </w:p>
    <w:p w14:paraId="07702E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2255</w:t>
      </w:r>
    </w:p>
    <w:p w14:paraId="75B4FA3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2255</w:t>
      </w:r>
    </w:p>
    <w:p w14:paraId="3AEF99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2255</w:t>
      </w:r>
    </w:p>
    <w:p w14:paraId="14F1B8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2257</w:t>
      </w:r>
    </w:p>
    <w:p w14:paraId="184F1D2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2258</w:t>
      </w:r>
    </w:p>
    <w:p w14:paraId="2E1F4E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2258</w:t>
      </w:r>
    </w:p>
    <w:p w14:paraId="0211320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2259</w:t>
      </w:r>
    </w:p>
    <w:p w14:paraId="68B7E18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SE"/>
        </w:rPr>
        <w:t>A.8</w:t>
      </w:r>
      <w:r w:rsidRPr="00182D98">
        <w:rPr>
          <w:noProof/>
          <w:lang w:val="sv-SE"/>
        </w:rPr>
        <w:t>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FDD - UTRAN TDD measurements</w:t>
      </w:r>
      <w:r>
        <w:rPr>
          <w:noProof/>
        </w:rPr>
        <w:tab/>
        <w:t>2260</w:t>
      </w:r>
    </w:p>
    <w:p w14:paraId="71539C0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TDD</w:t>
      </w:r>
      <w:r w:rsidRPr="00182D98">
        <w:rPr>
          <w:rFonts w:cs="v4.2.0"/>
          <w:noProof/>
        </w:rPr>
        <w:t xml:space="preserve"> event triggered reporting in fading propagation conditions</w:t>
      </w:r>
      <w:r>
        <w:rPr>
          <w:noProof/>
        </w:rPr>
        <w:tab/>
        <w:t>2260</w:t>
      </w:r>
    </w:p>
    <w:p w14:paraId="2F94F0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2260</w:t>
      </w:r>
    </w:p>
    <w:p w14:paraId="7FE5426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2261</w:t>
      </w:r>
    </w:p>
    <w:p w14:paraId="19305F6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 xml:space="preserve">E-UTRAN FDD - UTRAN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2262</w:t>
      </w:r>
    </w:p>
    <w:p w14:paraId="6FC8B61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2262</w:t>
      </w:r>
    </w:p>
    <w:p w14:paraId="01FDF7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2264</w:t>
      </w:r>
    </w:p>
    <w:p w14:paraId="071D373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TDD – GSM Measurements</w:t>
      </w:r>
      <w:r>
        <w:rPr>
          <w:noProof/>
        </w:rPr>
        <w:tab/>
        <w:t>2264</w:t>
      </w:r>
    </w:p>
    <w:p w14:paraId="06DBCC9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2264</w:t>
      </w:r>
    </w:p>
    <w:p w14:paraId="394584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2264</w:t>
      </w:r>
    </w:p>
    <w:p w14:paraId="3AEAE6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2265</w:t>
      </w:r>
    </w:p>
    <w:p w14:paraId="609A4AE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2266</w:t>
      </w:r>
    </w:p>
    <w:p w14:paraId="1A38E19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2266</w:t>
      </w:r>
    </w:p>
    <w:p w14:paraId="1333AE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2268</w:t>
      </w:r>
    </w:p>
    <w:p w14:paraId="40C12BF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</w:t>
      </w:r>
      <w:r>
        <w:rPr>
          <w:noProof/>
        </w:rPr>
        <w:t>8.</w:t>
      </w:r>
      <w:r w:rsidRPr="00182D98">
        <w:rPr>
          <w:rFonts w:eastAsia="SimSun"/>
          <w:noProof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Monitoring of Multiple Layers</w:t>
      </w:r>
      <w:r>
        <w:rPr>
          <w:noProof/>
        </w:rPr>
        <w:tab/>
        <w:t>2268</w:t>
      </w:r>
    </w:p>
    <w:p w14:paraId="4DC08C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2268</w:t>
      </w:r>
    </w:p>
    <w:p w14:paraId="6EC7E4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2268</w:t>
      </w:r>
    </w:p>
    <w:p w14:paraId="05855A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2270</w:t>
      </w:r>
    </w:p>
    <w:p w14:paraId="680044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2271</w:t>
      </w:r>
    </w:p>
    <w:p w14:paraId="6D48EDC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2271</w:t>
      </w:r>
    </w:p>
    <w:p w14:paraId="21D6C0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2272</w:t>
      </w:r>
    </w:p>
    <w:p w14:paraId="46AEC29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2273</w:t>
      </w:r>
    </w:p>
    <w:p w14:paraId="396C50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2273</w:t>
      </w:r>
    </w:p>
    <w:p w14:paraId="0B63E3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2275</w:t>
      </w:r>
    </w:p>
    <w:p w14:paraId="121772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InterRAT E-UTRA TDD to E-UTRA TDD and UTRA TDD cell search test case</w:t>
      </w:r>
      <w:r>
        <w:rPr>
          <w:noProof/>
        </w:rPr>
        <w:tab/>
        <w:t>2275</w:t>
      </w:r>
    </w:p>
    <w:p w14:paraId="28871C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2275</w:t>
      </w:r>
    </w:p>
    <w:p w14:paraId="6254A2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2278</w:t>
      </w:r>
    </w:p>
    <w:p w14:paraId="63EB69C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2278</w:t>
      </w:r>
    </w:p>
    <w:p w14:paraId="59470B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2278</w:t>
      </w:r>
    </w:p>
    <w:p w14:paraId="158F58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2280</w:t>
      </w:r>
    </w:p>
    <w:p w14:paraId="37430DE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2281</w:t>
      </w:r>
    </w:p>
    <w:p w14:paraId="227923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2281</w:t>
      </w:r>
    </w:p>
    <w:p w14:paraId="1C61EA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2283</w:t>
      </w:r>
    </w:p>
    <w:p w14:paraId="7369E9F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2284</w:t>
      </w:r>
    </w:p>
    <w:p w14:paraId="4142DC8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2284</w:t>
      </w:r>
    </w:p>
    <w:p w14:paraId="3D1277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2284</w:t>
      </w:r>
    </w:p>
    <w:p w14:paraId="08839C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2288</w:t>
      </w:r>
    </w:p>
    <w:p w14:paraId="3C1F50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2288</w:t>
      </w:r>
    </w:p>
    <w:p w14:paraId="1864DC8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2288</w:t>
      </w:r>
    </w:p>
    <w:p w14:paraId="706DB9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2288</w:t>
      </w:r>
    </w:p>
    <w:p w14:paraId="3C66F1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2293</w:t>
      </w:r>
    </w:p>
    <w:p w14:paraId="5450A38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2293</w:t>
      </w:r>
    </w:p>
    <w:p w14:paraId="349D429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2293</w:t>
      </w:r>
    </w:p>
    <w:p w14:paraId="100F58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2293</w:t>
      </w:r>
    </w:p>
    <w:p w14:paraId="37CB4C7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2299</w:t>
      </w:r>
    </w:p>
    <w:p w14:paraId="0D41E90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2299</w:t>
      </w:r>
    </w:p>
    <w:p w14:paraId="349532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2299</w:t>
      </w:r>
    </w:p>
    <w:p w14:paraId="5AC2B9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2304</w:t>
      </w:r>
    </w:p>
    <w:p w14:paraId="7B542E6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2304</w:t>
      </w:r>
    </w:p>
    <w:p w14:paraId="678444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2304</w:t>
      </w:r>
    </w:p>
    <w:p w14:paraId="583A9B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2309</w:t>
      </w:r>
    </w:p>
    <w:p w14:paraId="5B6D227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2309</w:t>
      </w:r>
    </w:p>
    <w:p w14:paraId="04D037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2309</w:t>
      </w:r>
    </w:p>
    <w:p w14:paraId="42F4B8C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2314</w:t>
      </w:r>
    </w:p>
    <w:p w14:paraId="41613E0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2314</w:t>
      </w:r>
    </w:p>
    <w:p w14:paraId="4A94571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2314</w:t>
      </w:r>
    </w:p>
    <w:p w14:paraId="37DD3B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2319</w:t>
      </w:r>
    </w:p>
    <w:p w14:paraId="3D5022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2319</w:t>
      </w:r>
    </w:p>
    <w:p w14:paraId="46476B1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2319</w:t>
      </w:r>
    </w:p>
    <w:p w14:paraId="3CE3A0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2324</w:t>
      </w:r>
    </w:p>
    <w:p w14:paraId="037FFF0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2324</w:t>
      </w:r>
    </w:p>
    <w:p w14:paraId="606642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2324</w:t>
      </w:r>
    </w:p>
    <w:p w14:paraId="4E055B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2329</w:t>
      </w:r>
    </w:p>
    <w:p w14:paraId="3E826C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2329</w:t>
      </w:r>
    </w:p>
    <w:p w14:paraId="2C8155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2329</w:t>
      </w:r>
    </w:p>
    <w:p w14:paraId="78A8014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2334</w:t>
      </w:r>
    </w:p>
    <w:p w14:paraId="6046C84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2334</w:t>
      </w:r>
    </w:p>
    <w:p w14:paraId="167F30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2334</w:t>
      </w:r>
    </w:p>
    <w:p w14:paraId="286FBD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2339</w:t>
      </w:r>
    </w:p>
    <w:p w14:paraId="61B73DD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2339</w:t>
      </w:r>
    </w:p>
    <w:p w14:paraId="4DCBD9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2339</w:t>
      </w:r>
    </w:p>
    <w:p w14:paraId="20682F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2344</w:t>
      </w:r>
    </w:p>
    <w:p w14:paraId="57F62EE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2344</w:t>
      </w:r>
    </w:p>
    <w:p w14:paraId="1A727AF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2344</w:t>
      </w:r>
    </w:p>
    <w:p w14:paraId="34E2F7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2349</w:t>
      </w:r>
    </w:p>
    <w:p w14:paraId="024EBF9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2349</w:t>
      </w:r>
    </w:p>
    <w:p w14:paraId="221861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2349</w:t>
      </w:r>
    </w:p>
    <w:p w14:paraId="1C573E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2354</w:t>
      </w:r>
    </w:p>
    <w:p w14:paraId="59F8123E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2354</w:t>
      </w:r>
    </w:p>
    <w:p w14:paraId="1CE0B79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2354</w:t>
      </w:r>
    </w:p>
    <w:p w14:paraId="73EF87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2354</w:t>
      </w:r>
    </w:p>
    <w:p w14:paraId="472FFD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2359</w:t>
      </w:r>
    </w:p>
    <w:p w14:paraId="171AD4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2359</w:t>
      </w:r>
    </w:p>
    <w:p w14:paraId="7B518E0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2359</w:t>
      </w:r>
    </w:p>
    <w:p w14:paraId="02C1D2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2359</w:t>
      </w:r>
    </w:p>
    <w:p w14:paraId="60B8F2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2365</w:t>
      </w:r>
    </w:p>
    <w:p w14:paraId="323823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2365</w:t>
      </w:r>
    </w:p>
    <w:p w14:paraId="2EB4CEF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2365</w:t>
      </w:r>
    </w:p>
    <w:p w14:paraId="6973B70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2365</w:t>
      </w:r>
    </w:p>
    <w:p w14:paraId="1742AD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2372</w:t>
      </w:r>
    </w:p>
    <w:p w14:paraId="740860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2372</w:t>
      </w:r>
    </w:p>
    <w:p w14:paraId="007D02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2372</w:t>
      </w:r>
    </w:p>
    <w:p w14:paraId="56C785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2378</w:t>
      </w:r>
    </w:p>
    <w:p w14:paraId="3F5A683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2378</w:t>
      </w:r>
    </w:p>
    <w:p w14:paraId="0A5C883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2378</w:t>
      </w:r>
    </w:p>
    <w:p w14:paraId="1AE304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2384</w:t>
      </w:r>
    </w:p>
    <w:p w14:paraId="1222C89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2384</w:t>
      </w:r>
    </w:p>
    <w:p w14:paraId="5B756D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2384</w:t>
      </w:r>
    </w:p>
    <w:p w14:paraId="42FD10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2390</w:t>
      </w:r>
    </w:p>
    <w:p w14:paraId="0179DC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2390</w:t>
      </w:r>
    </w:p>
    <w:p w14:paraId="3B180F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2390</w:t>
      </w:r>
    </w:p>
    <w:p w14:paraId="250BB4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2396</w:t>
      </w:r>
    </w:p>
    <w:p w14:paraId="4D1969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2396</w:t>
      </w:r>
    </w:p>
    <w:p w14:paraId="62E962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2396</w:t>
      </w:r>
    </w:p>
    <w:p w14:paraId="2E7B471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2402</w:t>
      </w:r>
    </w:p>
    <w:p w14:paraId="4A61FD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2402</w:t>
      </w:r>
    </w:p>
    <w:p w14:paraId="2C53F07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2402</w:t>
      </w:r>
    </w:p>
    <w:p w14:paraId="2B3C79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2408</w:t>
      </w:r>
    </w:p>
    <w:p w14:paraId="4A15563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2408</w:t>
      </w:r>
    </w:p>
    <w:p w14:paraId="2F9855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2408</w:t>
      </w:r>
    </w:p>
    <w:p w14:paraId="0225C4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2414</w:t>
      </w:r>
    </w:p>
    <w:p w14:paraId="7DF4682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2414</w:t>
      </w:r>
    </w:p>
    <w:p w14:paraId="244C14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2414</w:t>
      </w:r>
    </w:p>
    <w:p w14:paraId="15B1F70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2420</w:t>
      </w:r>
    </w:p>
    <w:p w14:paraId="675E933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2420</w:t>
      </w:r>
    </w:p>
    <w:p w14:paraId="3242B6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2420</w:t>
      </w:r>
    </w:p>
    <w:p w14:paraId="44686F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2426</w:t>
      </w:r>
    </w:p>
    <w:p w14:paraId="7589BC3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2426</w:t>
      </w:r>
    </w:p>
    <w:p w14:paraId="40057C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2D97EF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2432</w:t>
      </w:r>
    </w:p>
    <w:p w14:paraId="38CE4D5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2432</w:t>
      </w:r>
    </w:p>
    <w:p w14:paraId="5D7AD1C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2432</w:t>
      </w:r>
    </w:p>
    <w:p w14:paraId="4BCDEB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2438</w:t>
      </w:r>
    </w:p>
    <w:p w14:paraId="35D70A6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2438</w:t>
      </w:r>
    </w:p>
    <w:p w14:paraId="15B751B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2438</w:t>
      </w:r>
    </w:p>
    <w:p w14:paraId="34C583D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2438</w:t>
      </w:r>
    </w:p>
    <w:p w14:paraId="18606E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2440</w:t>
      </w:r>
    </w:p>
    <w:p w14:paraId="4671A91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event triggered reporting when DRX is used under fading propagation conditions in asynchronous cells</w:t>
      </w:r>
      <w:r>
        <w:rPr>
          <w:noProof/>
        </w:rPr>
        <w:tab/>
        <w:t>2440</w:t>
      </w:r>
    </w:p>
    <w:p w14:paraId="116FF70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2440</w:t>
      </w:r>
    </w:p>
    <w:p w14:paraId="0F637E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2443</w:t>
      </w:r>
    </w:p>
    <w:p w14:paraId="76EDB4D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FDD Inter-frequency identification of a new CGI of E-UTRA cell using autonomous gaps</w:t>
      </w:r>
      <w:r>
        <w:rPr>
          <w:noProof/>
        </w:rPr>
        <w:tab/>
        <w:t>2443</w:t>
      </w:r>
    </w:p>
    <w:p w14:paraId="183F39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2443</w:t>
      </w:r>
    </w:p>
    <w:p w14:paraId="4C957E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2445</w:t>
      </w:r>
    </w:p>
    <w:p w14:paraId="1E2821A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2446</w:t>
      </w:r>
    </w:p>
    <w:p w14:paraId="04A0203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2446</w:t>
      </w:r>
    </w:p>
    <w:p w14:paraId="0DFFE2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2446</w:t>
      </w:r>
    </w:p>
    <w:p w14:paraId="2CAC94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2447</w:t>
      </w:r>
    </w:p>
    <w:p w14:paraId="73CEF39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event triggered reporting when DRX is used under fading propagation conditions in asynchronous cells</w:t>
      </w:r>
      <w:r>
        <w:rPr>
          <w:noProof/>
        </w:rPr>
        <w:tab/>
        <w:t>2447</w:t>
      </w:r>
    </w:p>
    <w:p w14:paraId="656432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2447</w:t>
      </w:r>
    </w:p>
    <w:p w14:paraId="4FE819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2450</w:t>
      </w:r>
    </w:p>
    <w:p w14:paraId="161A334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TDD Inter-frequency identification of a new CGI of E-UTRA cell using autonomous gaps</w:t>
      </w:r>
      <w:r>
        <w:rPr>
          <w:noProof/>
        </w:rPr>
        <w:tab/>
        <w:t>2450</w:t>
      </w:r>
    </w:p>
    <w:p w14:paraId="062E0E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2450</w:t>
      </w:r>
    </w:p>
    <w:p w14:paraId="2FEFFB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2452</w:t>
      </w:r>
    </w:p>
    <w:p w14:paraId="248E63A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2453</w:t>
      </w:r>
    </w:p>
    <w:p w14:paraId="05913D8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2453</w:t>
      </w:r>
    </w:p>
    <w:p w14:paraId="2FF251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2453</w:t>
      </w:r>
    </w:p>
    <w:p w14:paraId="7E33B6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2455</w:t>
      </w:r>
    </w:p>
    <w:p w14:paraId="20F2307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2455</w:t>
      </w:r>
    </w:p>
    <w:p w14:paraId="0639B6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2455</w:t>
      </w:r>
    </w:p>
    <w:p w14:paraId="6F1FBB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2457</w:t>
      </w:r>
    </w:p>
    <w:p w14:paraId="2F68A06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Event triggered reporting on deactivated SCell with PCell interruption in non-DRX</w:t>
      </w:r>
      <w:r>
        <w:rPr>
          <w:noProof/>
        </w:rPr>
        <w:tab/>
        <w:t>2457</w:t>
      </w:r>
    </w:p>
    <w:p w14:paraId="5BDF2C5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2457</w:t>
      </w:r>
    </w:p>
    <w:p w14:paraId="1BB609E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2459</w:t>
      </w:r>
    </w:p>
    <w:p w14:paraId="31A606F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Event triggered reporting on deactivated SCell with network controlled PCell interruption in non-DRX</w:t>
      </w:r>
      <w:r>
        <w:rPr>
          <w:noProof/>
        </w:rPr>
        <w:tab/>
        <w:t>2460</w:t>
      </w:r>
    </w:p>
    <w:p w14:paraId="4966A9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2460</w:t>
      </w:r>
    </w:p>
    <w:p w14:paraId="029080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2461</w:t>
      </w:r>
    </w:p>
    <w:p w14:paraId="7C9C6F7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Event triggered reporting on deactivated SCell  with PCell interruption in non-DRX</w:t>
      </w:r>
      <w:r>
        <w:rPr>
          <w:noProof/>
        </w:rPr>
        <w:tab/>
        <w:t>2462</w:t>
      </w:r>
    </w:p>
    <w:p w14:paraId="186D81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2462</w:t>
      </w:r>
    </w:p>
    <w:p w14:paraId="3C1D38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2463</w:t>
      </w:r>
    </w:p>
    <w:p w14:paraId="481098C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Event triggered reporting on deactivated SCell with PCell interruption in non-DRX</w:t>
      </w:r>
      <w:r>
        <w:rPr>
          <w:noProof/>
        </w:rPr>
        <w:tab/>
        <w:t>2464</w:t>
      </w:r>
    </w:p>
    <w:p w14:paraId="3FC1CC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2464</w:t>
      </w:r>
    </w:p>
    <w:p w14:paraId="08C7A7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2466</w:t>
      </w:r>
    </w:p>
    <w:p w14:paraId="6E643C5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2467</w:t>
      </w:r>
    </w:p>
    <w:p w14:paraId="166B9F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2467</w:t>
      </w:r>
    </w:p>
    <w:p w14:paraId="39DDB54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2467</w:t>
      </w:r>
    </w:p>
    <w:p w14:paraId="097FC3F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2467</w:t>
      </w:r>
    </w:p>
    <w:p w14:paraId="058E12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2467</w:t>
      </w:r>
    </w:p>
    <w:p w14:paraId="365E35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2468</w:t>
      </w:r>
    </w:p>
    <w:p w14:paraId="572628D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2468</w:t>
      </w:r>
    </w:p>
    <w:p w14:paraId="6DF96F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2468</w:t>
      </w:r>
    </w:p>
    <w:p w14:paraId="154713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2469</w:t>
      </w:r>
    </w:p>
    <w:p w14:paraId="62B609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2469</w:t>
      </w:r>
    </w:p>
    <w:p w14:paraId="7C8F6B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2469</w:t>
      </w:r>
    </w:p>
    <w:p w14:paraId="2519CF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2470</w:t>
      </w:r>
    </w:p>
    <w:p w14:paraId="6A2CE3C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for 10MHz+5MHz</w:t>
      </w:r>
      <w:r>
        <w:rPr>
          <w:noProof/>
        </w:rPr>
        <w:tab/>
        <w:t>2470</w:t>
      </w:r>
    </w:p>
    <w:p w14:paraId="572C51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2470</w:t>
      </w:r>
    </w:p>
    <w:p w14:paraId="5A3E37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2471</w:t>
      </w:r>
    </w:p>
    <w:p w14:paraId="1FD8416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10MHz+5MHz</w:t>
      </w:r>
      <w:r>
        <w:rPr>
          <w:noProof/>
        </w:rPr>
        <w:tab/>
        <w:t>2471</w:t>
      </w:r>
    </w:p>
    <w:p w14:paraId="46519D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2471</w:t>
      </w:r>
    </w:p>
    <w:p w14:paraId="441141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2472</w:t>
      </w:r>
    </w:p>
    <w:p w14:paraId="650502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on deactivating SCell with PCell interruption in non-DRX for 10MHz+5MHz</w:t>
      </w:r>
      <w:r>
        <w:rPr>
          <w:noProof/>
        </w:rPr>
        <w:tab/>
        <w:t>2472</w:t>
      </w:r>
    </w:p>
    <w:p w14:paraId="0C4FC5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2472</w:t>
      </w:r>
    </w:p>
    <w:p w14:paraId="6B641D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2473</w:t>
      </w:r>
    </w:p>
    <w:p w14:paraId="7ADC8F0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on deactivating SCell with PCell interruption in non-DRX for 10MHz+5MHz</w:t>
      </w:r>
      <w:r>
        <w:rPr>
          <w:noProof/>
        </w:rPr>
        <w:tab/>
        <w:t>2473</w:t>
      </w:r>
    </w:p>
    <w:p w14:paraId="7A688E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2473</w:t>
      </w:r>
    </w:p>
    <w:p w14:paraId="18379D6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2473</w:t>
      </w:r>
    </w:p>
    <w:p w14:paraId="289D742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2473</w:t>
      </w:r>
    </w:p>
    <w:p w14:paraId="3B7E7E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2473</w:t>
      </w:r>
    </w:p>
    <w:p w14:paraId="7ED9D8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2474</w:t>
      </w:r>
    </w:p>
    <w:p w14:paraId="065DCDE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2474</w:t>
      </w:r>
    </w:p>
    <w:p w14:paraId="57B072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2474</w:t>
      </w:r>
    </w:p>
    <w:p w14:paraId="2733ED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2475</w:t>
      </w:r>
    </w:p>
    <w:p w14:paraId="0E27E6E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2475</w:t>
      </w:r>
    </w:p>
    <w:p w14:paraId="2BD12AB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2475</w:t>
      </w:r>
    </w:p>
    <w:p w14:paraId="12618F2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2475</w:t>
      </w:r>
    </w:p>
    <w:p w14:paraId="43BE3DC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2475</w:t>
      </w:r>
    </w:p>
    <w:p w14:paraId="745527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2475</w:t>
      </w:r>
    </w:p>
    <w:p w14:paraId="01E0FC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2476</w:t>
      </w:r>
    </w:p>
    <w:p w14:paraId="2F43D21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2476</w:t>
      </w:r>
    </w:p>
    <w:p w14:paraId="57DF34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2476</w:t>
      </w:r>
    </w:p>
    <w:p w14:paraId="28F62D1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2478</w:t>
      </w:r>
    </w:p>
    <w:p w14:paraId="072CB8A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2479</w:t>
      </w:r>
    </w:p>
    <w:p w14:paraId="59B59F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2479</w:t>
      </w:r>
    </w:p>
    <w:p w14:paraId="27A9B6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2479</w:t>
      </w:r>
    </w:p>
    <w:p w14:paraId="34D2FA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2479</w:t>
      </w:r>
    </w:p>
    <w:p w14:paraId="1CD906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2479</w:t>
      </w:r>
    </w:p>
    <w:p w14:paraId="4CD98FF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2480</w:t>
      </w:r>
    </w:p>
    <w:p w14:paraId="5174F24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2480</w:t>
      </w:r>
    </w:p>
    <w:p w14:paraId="0E7FC8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2480</w:t>
      </w:r>
    </w:p>
    <w:p w14:paraId="573C3C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2480</w:t>
      </w:r>
    </w:p>
    <w:p w14:paraId="3CE259B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2480</w:t>
      </w:r>
    </w:p>
    <w:p w14:paraId="5297E7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2480</w:t>
      </w:r>
    </w:p>
    <w:p w14:paraId="28A9E01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2482</w:t>
      </w:r>
    </w:p>
    <w:p w14:paraId="1805CC0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2483</w:t>
      </w:r>
    </w:p>
    <w:p w14:paraId="31704E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2483</w:t>
      </w:r>
    </w:p>
    <w:p w14:paraId="3C8B114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2483</w:t>
      </w:r>
    </w:p>
    <w:p w14:paraId="3E2249E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2483</w:t>
      </w:r>
    </w:p>
    <w:p w14:paraId="4479E1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2483</w:t>
      </w:r>
    </w:p>
    <w:p w14:paraId="12CC1F3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3BD6AAF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2484</w:t>
      </w:r>
    </w:p>
    <w:p w14:paraId="356AB1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2484</w:t>
      </w:r>
    </w:p>
    <w:p w14:paraId="592B7C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745E4AA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2484</w:t>
      </w:r>
    </w:p>
    <w:p w14:paraId="60631EF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2484</w:t>
      </w:r>
    </w:p>
    <w:p w14:paraId="55A7E76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2485</w:t>
      </w:r>
    </w:p>
    <w:p w14:paraId="25648BE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</w:t>
      </w:r>
      <w:r>
        <w:rPr>
          <w:noProof/>
        </w:rPr>
        <w:tab/>
        <w:t>2485</w:t>
      </w:r>
    </w:p>
    <w:p w14:paraId="1D579C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2485</w:t>
      </w:r>
    </w:p>
    <w:p w14:paraId="4511DE6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2487</w:t>
      </w:r>
    </w:p>
    <w:p w14:paraId="598CD94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2487</w:t>
      </w:r>
    </w:p>
    <w:p w14:paraId="0B7828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2487</w:t>
      </w:r>
    </w:p>
    <w:p w14:paraId="1BB48B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2488</w:t>
      </w:r>
    </w:p>
    <w:p w14:paraId="7852279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A.8.16.19B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2488</w:t>
      </w:r>
    </w:p>
    <w:p w14:paraId="02C706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2488</w:t>
      </w:r>
    </w:p>
    <w:p w14:paraId="28554E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2488</w:t>
      </w:r>
    </w:p>
    <w:p w14:paraId="6BA9288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2488</w:t>
      </w:r>
    </w:p>
    <w:p w14:paraId="5384A40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2488</w:t>
      </w:r>
    </w:p>
    <w:p w14:paraId="22946F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2489</w:t>
      </w:r>
    </w:p>
    <w:p w14:paraId="338B9FA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</w:t>
      </w:r>
      <w:r>
        <w:rPr>
          <w:noProof/>
        </w:rPr>
        <w:tab/>
        <w:t>2489</w:t>
      </w:r>
    </w:p>
    <w:p w14:paraId="0E79731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2489</w:t>
      </w:r>
    </w:p>
    <w:p w14:paraId="643FDD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2491</w:t>
      </w:r>
    </w:p>
    <w:p w14:paraId="0127AD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2492</w:t>
      </w:r>
    </w:p>
    <w:p w14:paraId="6A27CE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2492</w:t>
      </w:r>
    </w:p>
    <w:p w14:paraId="143575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2492</w:t>
      </w:r>
    </w:p>
    <w:p w14:paraId="61FACAA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2492</w:t>
      </w:r>
    </w:p>
    <w:p w14:paraId="6D3D97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2492</w:t>
      </w:r>
    </w:p>
    <w:p w14:paraId="6EFD13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2493</w:t>
      </w:r>
    </w:p>
    <w:p w14:paraId="7DDBB4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2493</w:t>
      </w:r>
    </w:p>
    <w:p w14:paraId="709F6F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2493</w:t>
      </w:r>
    </w:p>
    <w:p w14:paraId="2F831A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2493</w:t>
      </w:r>
    </w:p>
    <w:p w14:paraId="53A3CDA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2493</w:t>
      </w:r>
    </w:p>
    <w:p w14:paraId="4E15088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2493</w:t>
      </w:r>
    </w:p>
    <w:p w14:paraId="17F44D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2494</w:t>
      </w:r>
    </w:p>
    <w:p w14:paraId="1255AA2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20MHz+10MHz</w:t>
      </w:r>
      <w:r>
        <w:rPr>
          <w:noProof/>
        </w:rPr>
        <w:tab/>
        <w:t>2494</w:t>
      </w:r>
    </w:p>
    <w:p w14:paraId="7B6CDF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2494</w:t>
      </w:r>
    </w:p>
    <w:p w14:paraId="1AD841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2496</w:t>
      </w:r>
    </w:p>
    <w:p w14:paraId="7566C4A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on deactivating SCell with PCell interruption in non-DRX for 20MHz+10MHz</w:t>
      </w:r>
      <w:r>
        <w:rPr>
          <w:noProof/>
        </w:rPr>
        <w:tab/>
        <w:t>2496</w:t>
      </w:r>
    </w:p>
    <w:p w14:paraId="0292BE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2496</w:t>
      </w:r>
    </w:p>
    <w:p w14:paraId="52AB45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2498</w:t>
      </w:r>
    </w:p>
    <w:p w14:paraId="0F87C3E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2498</w:t>
      </w:r>
    </w:p>
    <w:p w14:paraId="667264C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2498</w:t>
      </w:r>
    </w:p>
    <w:p w14:paraId="4D902E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2501</w:t>
      </w:r>
    </w:p>
    <w:p w14:paraId="2F42D4A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2501</w:t>
      </w:r>
    </w:p>
    <w:p w14:paraId="31E4EC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2501</w:t>
      </w:r>
    </w:p>
    <w:p w14:paraId="364453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2504</w:t>
      </w:r>
    </w:p>
    <w:p w14:paraId="764C21C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on deactivated SCell with PCell interruption in non-DRX with PCell in FDD</w:t>
      </w:r>
      <w:r>
        <w:rPr>
          <w:noProof/>
        </w:rPr>
        <w:tab/>
        <w:t>2504</w:t>
      </w:r>
    </w:p>
    <w:p w14:paraId="61B936D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2504</w:t>
      </w:r>
    </w:p>
    <w:p w14:paraId="1978FA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2507</w:t>
      </w:r>
    </w:p>
    <w:p w14:paraId="5133618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on deactivated SCell with PCell interruption in non-DRX with PCell in TDD</w:t>
      </w:r>
      <w:r>
        <w:rPr>
          <w:noProof/>
        </w:rPr>
        <w:tab/>
        <w:t>2507</w:t>
      </w:r>
    </w:p>
    <w:p w14:paraId="3B325C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2507</w:t>
      </w:r>
    </w:p>
    <w:p w14:paraId="161290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2510</w:t>
      </w:r>
    </w:p>
    <w:p w14:paraId="614368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2510</w:t>
      </w:r>
    </w:p>
    <w:p w14:paraId="720516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2510</w:t>
      </w:r>
    </w:p>
    <w:p w14:paraId="483B611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A.8.16.27.2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2515</w:t>
      </w:r>
    </w:p>
    <w:p w14:paraId="2908A06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2515</w:t>
      </w:r>
    </w:p>
    <w:p w14:paraId="4AFF2C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2515</w:t>
      </w:r>
    </w:p>
    <w:p w14:paraId="3A6469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A.8.16.28.2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2520</w:t>
      </w:r>
    </w:p>
    <w:p w14:paraId="3926186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2520</w:t>
      </w:r>
    </w:p>
    <w:p w14:paraId="05843A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2520</w:t>
      </w:r>
    </w:p>
    <w:p w14:paraId="3CD4B5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2525</w:t>
      </w:r>
    </w:p>
    <w:p w14:paraId="473BBE0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2525</w:t>
      </w:r>
    </w:p>
    <w:p w14:paraId="59F542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2525</w:t>
      </w:r>
    </w:p>
    <w:p w14:paraId="310B82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2530</w:t>
      </w:r>
    </w:p>
    <w:p w14:paraId="218E9D7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2530</w:t>
      </w:r>
    </w:p>
    <w:p w14:paraId="773BCE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2530</w:t>
      </w:r>
    </w:p>
    <w:p w14:paraId="4C6435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2535</w:t>
      </w:r>
    </w:p>
    <w:p w14:paraId="3B75CC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2535</w:t>
      </w:r>
    </w:p>
    <w:p w14:paraId="313E5F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2535</w:t>
      </w:r>
    </w:p>
    <w:p w14:paraId="40EAAC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2540</w:t>
      </w:r>
    </w:p>
    <w:p w14:paraId="05E4926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2540</w:t>
      </w:r>
    </w:p>
    <w:p w14:paraId="2CD07E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2540</w:t>
      </w:r>
    </w:p>
    <w:p w14:paraId="55904B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2545</w:t>
      </w:r>
    </w:p>
    <w:p w14:paraId="1BBDEC3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3 DL CA Event Triggered Reporting on Deactivated SCell with PCell and SCell Interruptions in Non-DRX</w:t>
      </w:r>
      <w:r>
        <w:rPr>
          <w:noProof/>
        </w:rPr>
        <w:tab/>
        <w:t>2545</w:t>
      </w:r>
    </w:p>
    <w:p w14:paraId="601BAC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2545</w:t>
      </w:r>
    </w:p>
    <w:p w14:paraId="20A395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2550</w:t>
      </w:r>
    </w:p>
    <w:p w14:paraId="3EB042D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2550</w:t>
      </w:r>
    </w:p>
    <w:p w14:paraId="0B0013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2550</w:t>
      </w:r>
    </w:p>
    <w:p w14:paraId="1CE702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2552</w:t>
      </w:r>
    </w:p>
    <w:p w14:paraId="654C7F1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2553</w:t>
      </w:r>
    </w:p>
    <w:p w14:paraId="42B4C5B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2553</w:t>
      </w:r>
    </w:p>
    <w:p w14:paraId="2C12AD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2555</w:t>
      </w:r>
    </w:p>
    <w:p w14:paraId="639584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CA activation and deactivation of known SCell in non-DRX</w:t>
      </w:r>
      <w:r>
        <w:rPr>
          <w:noProof/>
        </w:rPr>
        <w:tab/>
        <w:t>2556</w:t>
      </w:r>
    </w:p>
    <w:p w14:paraId="7A1651C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2556</w:t>
      </w:r>
    </w:p>
    <w:p w14:paraId="454BE3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2558</w:t>
      </w:r>
    </w:p>
    <w:p w14:paraId="0B6B7B6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CA activation and deactivation of known SCell in non-DRX</w:t>
      </w:r>
      <w:r>
        <w:rPr>
          <w:noProof/>
        </w:rPr>
        <w:tab/>
        <w:t>2559</w:t>
      </w:r>
    </w:p>
    <w:p w14:paraId="3569364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2559</w:t>
      </w:r>
    </w:p>
    <w:p w14:paraId="2053BC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2561</w:t>
      </w:r>
    </w:p>
    <w:p w14:paraId="47724BC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2562</w:t>
      </w:r>
    </w:p>
    <w:p w14:paraId="06D187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2562</w:t>
      </w:r>
    </w:p>
    <w:p w14:paraId="2F5874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2565</w:t>
      </w:r>
    </w:p>
    <w:p w14:paraId="6F709D5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2565</w:t>
      </w:r>
    </w:p>
    <w:p w14:paraId="4E5096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2565</w:t>
      </w:r>
    </w:p>
    <w:p w14:paraId="04B616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2568</w:t>
      </w:r>
    </w:p>
    <w:p w14:paraId="5899935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CA activation and deactivation of unknown SCell in non-DRX</w:t>
      </w:r>
      <w:r>
        <w:rPr>
          <w:noProof/>
        </w:rPr>
        <w:tab/>
        <w:t>2568</w:t>
      </w:r>
    </w:p>
    <w:p w14:paraId="16B6D2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2568</w:t>
      </w:r>
    </w:p>
    <w:p w14:paraId="7EA59F0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2570</w:t>
      </w:r>
    </w:p>
    <w:p w14:paraId="32D1D87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CA activation and deactivation of unknown SCell in non-DRX</w:t>
      </w:r>
      <w:r>
        <w:rPr>
          <w:noProof/>
        </w:rPr>
        <w:tab/>
        <w:t>2571</w:t>
      </w:r>
    </w:p>
    <w:p w14:paraId="376ACE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2571</w:t>
      </w:r>
    </w:p>
    <w:p w14:paraId="17908D8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2573</w:t>
      </w:r>
    </w:p>
    <w:p w14:paraId="1F920F1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2574</w:t>
      </w:r>
    </w:p>
    <w:p w14:paraId="4159D5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2574</w:t>
      </w:r>
    </w:p>
    <w:p w14:paraId="2E52EC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2577</w:t>
      </w:r>
    </w:p>
    <w:p w14:paraId="3E58C71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unknown SCell in non-DRX with PCell in FDD</w:t>
      </w:r>
      <w:r>
        <w:rPr>
          <w:noProof/>
        </w:rPr>
        <w:tab/>
        <w:t>2577</w:t>
      </w:r>
    </w:p>
    <w:p w14:paraId="6EDAD2F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2577</w:t>
      </w:r>
    </w:p>
    <w:p w14:paraId="5BDD03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2580</w:t>
      </w:r>
    </w:p>
    <w:p w14:paraId="48E141E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2580</w:t>
      </w:r>
    </w:p>
    <w:p w14:paraId="04A941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2580</w:t>
      </w:r>
    </w:p>
    <w:p w14:paraId="6C3E34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2583</w:t>
      </w:r>
    </w:p>
    <w:p w14:paraId="298335A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unknown SCell in non-DRX with PCell in TDD</w:t>
      </w:r>
      <w:r>
        <w:rPr>
          <w:noProof/>
        </w:rPr>
        <w:tab/>
        <w:t>2583</w:t>
      </w:r>
    </w:p>
    <w:p w14:paraId="29AD67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2583</w:t>
      </w:r>
    </w:p>
    <w:p w14:paraId="7C640B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2585</w:t>
      </w:r>
    </w:p>
    <w:p w14:paraId="250C5D8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2DL/2UL FDD CA activation and deactivation of known PUCCH SCell without valid TA in non-DRX</w:t>
      </w:r>
      <w:r>
        <w:rPr>
          <w:noProof/>
        </w:rPr>
        <w:tab/>
        <w:t>2586</w:t>
      </w:r>
    </w:p>
    <w:p w14:paraId="666D3B8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2586</w:t>
      </w:r>
    </w:p>
    <w:p w14:paraId="079217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2588</w:t>
      </w:r>
    </w:p>
    <w:p w14:paraId="0A8DA8A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A.8.16.48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2DL/2UL TDD CA activation and deactivation of known PUCCH SCell without valid TA in non-DRX</w:t>
      </w:r>
      <w:r>
        <w:rPr>
          <w:noProof/>
        </w:rPr>
        <w:tab/>
        <w:t>2589</w:t>
      </w:r>
    </w:p>
    <w:p w14:paraId="778BBE7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A.8.16.48.1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Test Purpose and Environment</w:t>
      </w:r>
      <w:r>
        <w:rPr>
          <w:noProof/>
        </w:rPr>
        <w:tab/>
        <w:t>2589</w:t>
      </w:r>
    </w:p>
    <w:p w14:paraId="4716FD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A.8.16.48.2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Test Requirements</w:t>
      </w:r>
      <w:r>
        <w:rPr>
          <w:noProof/>
        </w:rPr>
        <w:tab/>
        <w:t>2591</w:t>
      </w:r>
    </w:p>
    <w:p w14:paraId="5806085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2592</w:t>
      </w:r>
    </w:p>
    <w:p w14:paraId="7A7B74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2592</w:t>
      </w:r>
    </w:p>
    <w:p w14:paraId="6D27E2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2595</w:t>
      </w:r>
    </w:p>
    <w:p w14:paraId="2E315F1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2DL/2UL TDD-FDD CA (TDD PCell) activation and deactivation of known PUCCH SCell without valid TA in non-DRX</w:t>
      </w:r>
      <w:r>
        <w:rPr>
          <w:noProof/>
        </w:rPr>
        <w:tab/>
        <w:t>2595</w:t>
      </w:r>
    </w:p>
    <w:p w14:paraId="371AFD9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2595</w:t>
      </w:r>
    </w:p>
    <w:p w14:paraId="217FF8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2597</w:t>
      </w:r>
    </w:p>
    <w:p w14:paraId="457B93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2598</w:t>
      </w:r>
    </w:p>
    <w:p w14:paraId="30E3C9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2598</w:t>
      </w:r>
    </w:p>
    <w:p w14:paraId="2DC701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2603</w:t>
      </w:r>
    </w:p>
    <w:p w14:paraId="469C50B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2603</w:t>
      </w:r>
    </w:p>
    <w:p w14:paraId="75D053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2603</w:t>
      </w:r>
    </w:p>
    <w:p w14:paraId="5420D8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2608</w:t>
      </w:r>
    </w:p>
    <w:p w14:paraId="0B112AE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2608</w:t>
      </w:r>
    </w:p>
    <w:p w14:paraId="2CA7DE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2608</w:t>
      </w:r>
    </w:p>
    <w:p w14:paraId="3F1CF9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A.8.16.53.2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2612</w:t>
      </w:r>
    </w:p>
    <w:p w14:paraId="558E601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2612</w:t>
      </w:r>
    </w:p>
    <w:p w14:paraId="520880C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2612</w:t>
      </w:r>
    </w:p>
    <w:p w14:paraId="2B4073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A.8.16.54.2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2616</w:t>
      </w:r>
    </w:p>
    <w:p w14:paraId="62A4C4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4 DL CA Event Triggered Reporting on Deactivated SCell with PCell and SCell Interruptions in Non-DRX</w:t>
      </w:r>
      <w:r>
        <w:rPr>
          <w:noProof/>
        </w:rPr>
        <w:tab/>
        <w:t>2616</w:t>
      </w:r>
    </w:p>
    <w:p w14:paraId="660B58A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2616</w:t>
      </w:r>
    </w:p>
    <w:p w14:paraId="5C54A5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2622</w:t>
      </w:r>
    </w:p>
    <w:p w14:paraId="36549D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4 DL CA Event Triggered Reporting on Deactivated SCell with PCell and SCell Interruptions in Non-DRX</w:t>
      </w:r>
      <w:r>
        <w:rPr>
          <w:noProof/>
        </w:rPr>
        <w:tab/>
        <w:t>2622</w:t>
      </w:r>
    </w:p>
    <w:p w14:paraId="672597B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2622</w:t>
      </w:r>
    </w:p>
    <w:p w14:paraId="283ABB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2628</w:t>
      </w:r>
    </w:p>
    <w:p w14:paraId="7035EE6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4DL CA activation and deactivation of know SCell in non-DRX</w:t>
      </w:r>
      <w:r>
        <w:rPr>
          <w:noProof/>
        </w:rPr>
        <w:tab/>
        <w:t>2628</w:t>
      </w:r>
    </w:p>
    <w:p w14:paraId="6009195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2628</w:t>
      </w:r>
    </w:p>
    <w:p w14:paraId="581E63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2630</w:t>
      </w:r>
    </w:p>
    <w:p w14:paraId="20D9C66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4DL CA activation and deactivation of know SCell in non-DRX</w:t>
      </w:r>
      <w:r>
        <w:rPr>
          <w:noProof/>
        </w:rPr>
        <w:tab/>
        <w:t>2631</w:t>
      </w:r>
    </w:p>
    <w:p w14:paraId="5D9D74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7C81876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2633</w:t>
      </w:r>
    </w:p>
    <w:p w14:paraId="10335CB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2634</w:t>
      </w:r>
    </w:p>
    <w:p w14:paraId="1D77E5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2634</w:t>
      </w:r>
    </w:p>
    <w:p w14:paraId="1B99A7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2638</w:t>
      </w:r>
    </w:p>
    <w:p w14:paraId="70C7BCD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2639</w:t>
      </w:r>
    </w:p>
    <w:p w14:paraId="39A45B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2639</w:t>
      </w:r>
    </w:p>
    <w:p w14:paraId="715BC2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2642</w:t>
      </w:r>
    </w:p>
    <w:p w14:paraId="6845274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4DL CA activation and deactivation of unknown SCell in non-DRX</w:t>
      </w:r>
      <w:r>
        <w:rPr>
          <w:noProof/>
        </w:rPr>
        <w:tab/>
        <w:t>2643</w:t>
      </w:r>
    </w:p>
    <w:p w14:paraId="40006B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2643</w:t>
      </w:r>
    </w:p>
    <w:p w14:paraId="6B1D0A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2646</w:t>
      </w:r>
    </w:p>
    <w:p w14:paraId="542B5FB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4DL CA activation and deactivation of unknown SCell in non-DRX</w:t>
      </w:r>
      <w:r>
        <w:rPr>
          <w:noProof/>
        </w:rPr>
        <w:tab/>
        <w:t>2646</w:t>
      </w:r>
    </w:p>
    <w:p w14:paraId="1F0430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2646</w:t>
      </w:r>
    </w:p>
    <w:p w14:paraId="7EC82E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2648</w:t>
      </w:r>
    </w:p>
    <w:p w14:paraId="60A3259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2649</w:t>
      </w:r>
    </w:p>
    <w:p w14:paraId="6DE5F1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2649</w:t>
      </w:r>
    </w:p>
    <w:p w14:paraId="2975D2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2652</w:t>
      </w:r>
    </w:p>
    <w:p w14:paraId="282C1D0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2653</w:t>
      </w:r>
    </w:p>
    <w:p w14:paraId="3F62B6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2653</w:t>
      </w:r>
    </w:p>
    <w:p w14:paraId="48EE7A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2657</w:t>
      </w:r>
    </w:p>
    <w:p w14:paraId="7FD769B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2657</w:t>
      </w:r>
    </w:p>
    <w:p w14:paraId="05FF67B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2657</w:t>
      </w:r>
    </w:p>
    <w:p w14:paraId="323B00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A.8.16.65.2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2662</w:t>
      </w:r>
    </w:p>
    <w:p w14:paraId="1C985F6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2662</w:t>
      </w:r>
    </w:p>
    <w:p w14:paraId="1C8FC45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2662</w:t>
      </w:r>
    </w:p>
    <w:p w14:paraId="526CD9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A.8.16.66.2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2667</w:t>
      </w:r>
    </w:p>
    <w:p w14:paraId="34D2D3C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2667</w:t>
      </w:r>
    </w:p>
    <w:p w14:paraId="17135E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2667</w:t>
      </w:r>
    </w:p>
    <w:p w14:paraId="5D269CF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2672</w:t>
      </w:r>
    </w:p>
    <w:p w14:paraId="2D6109A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2672</w:t>
      </w:r>
    </w:p>
    <w:p w14:paraId="7EBAFA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2672</w:t>
      </w:r>
    </w:p>
    <w:p w14:paraId="663041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2677</w:t>
      </w:r>
    </w:p>
    <w:p w14:paraId="6453662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activation and deactivation of unknown SCell in non-DRX</w:t>
      </w:r>
      <w:r>
        <w:rPr>
          <w:noProof/>
        </w:rPr>
        <w:tab/>
        <w:t>2677</w:t>
      </w:r>
    </w:p>
    <w:p w14:paraId="6E81DE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2677</w:t>
      </w:r>
    </w:p>
    <w:p w14:paraId="0738041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2681</w:t>
      </w:r>
    </w:p>
    <w:p w14:paraId="0B007FF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activation and deactivation of unknown SCell in non-DRX</w:t>
      </w:r>
      <w:r>
        <w:rPr>
          <w:noProof/>
        </w:rPr>
        <w:tab/>
        <w:t>2681</w:t>
      </w:r>
    </w:p>
    <w:p w14:paraId="2D3978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2681</w:t>
      </w:r>
    </w:p>
    <w:p w14:paraId="10D37D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2685</w:t>
      </w:r>
    </w:p>
    <w:p w14:paraId="1C8009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2685</w:t>
      </w:r>
    </w:p>
    <w:p w14:paraId="770AAE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2685</w:t>
      </w:r>
    </w:p>
    <w:p w14:paraId="6FD295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2690</w:t>
      </w:r>
    </w:p>
    <w:p w14:paraId="7CB158F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2690</w:t>
      </w:r>
    </w:p>
    <w:p w14:paraId="3AAF5E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2690</w:t>
      </w:r>
    </w:p>
    <w:p w14:paraId="74BF27E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2695</w:t>
      </w:r>
    </w:p>
    <w:p w14:paraId="646A5EF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2695</w:t>
      </w:r>
    </w:p>
    <w:p w14:paraId="5FC953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2695</w:t>
      </w:r>
    </w:p>
    <w:p w14:paraId="498EF9E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2702</w:t>
      </w:r>
    </w:p>
    <w:p w14:paraId="0D1545A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2702</w:t>
      </w:r>
    </w:p>
    <w:p w14:paraId="041E808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2702</w:t>
      </w:r>
    </w:p>
    <w:p w14:paraId="213643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2708</w:t>
      </w:r>
    </w:p>
    <w:p w14:paraId="39B5C73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2708</w:t>
      </w:r>
    </w:p>
    <w:p w14:paraId="0DA896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2708</w:t>
      </w:r>
    </w:p>
    <w:p w14:paraId="1797CB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2714</w:t>
      </w:r>
    </w:p>
    <w:p w14:paraId="355CEEC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2714</w:t>
      </w:r>
    </w:p>
    <w:p w14:paraId="494024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2714</w:t>
      </w:r>
    </w:p>
    <w:p w14:paraId="3CD0994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2720</w:t>
      </w:r>
    </w:p>
    <w:p w14:paraId="2994F33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activation and deactivation of know SCell in non-DRX</w:t>
      </w:r>
      <w:r>
        <w:rPr>
          <w:noProof/>
        </w:rPr>
        <w:tab/>
        <w:t>2720</w:t>
      </w:r>
    </w:p>
    <w:p w14:paraId="524438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2720</w:t>
      </w:r>
    </w:p>
    <w:p w14:paraId="1E4077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2724</w:t>
      </w:r>
    </w:p>
    <w:p w14:paraId="2A43E3C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activation and deactivation of know SCell in non-DRX</w:t>
      </w:r>
      <w:r>
        <w:rPr>
          <w:noProof/>
        </w:rPr>
        <w:tab/>
        <w:t>2724</w:t>
      </w:r>
    </w:p>
    <w:p w14:paraId="098733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2724</w:t>
      </w:r>
    </w:p>
    <w:p w14:paraId="22C9AB2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2726</w:t>
      </w:r>
    </w:p>
    <w:p w14:paraId="2DB8F95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4 DL CA Event Triggered Reporting on Deactivated SCell with PCell and SCell Interruptions in Non-DRX</w:t>
      </w:r>
      <w:r>
        <w:rPr>
          <w:noProof/>
        </w:rPr>
        <w:tab/>
        <w:t>2727</w:t>
      </w:r>
    </w:p>
    <w:p w14:paraId="2C42ABE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2727</w:t>
      </w:r>
    </w:p>
    <w:p w14:paraId="14CA0F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2734</w:t>
      </w:r>
    </w:p>
    <w:p w14:paraId="26AEF29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TDD-FDD 4 DL CA Event Triggered Reporting on Deactivated SCell with PCell and SCell Interruptions in Non-DRX</w:t>
      </w:r>
      <w:r>
        <w:rPr>
          <w:noProof/>
        </w:rPr>
        <w:tab/>
        <w:t>2734</w:t>
      </w:r>
    </w:p>
    <w:p w14:paraId="209D07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2734</w:t>
      </w:r>
    </w:p>
    <w:p w14:paraId="433D92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2741</w:t>
      </w:r>
    </w:p>
    <w:p w14:paraId="2C36B45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5 DL CA Event Triggered Reporting on Deactivated SCell with PCell and SCell Interruptions in Non-DRX</w:t>
      </w:r>
      <w:r>
        <w:rPr>
          <w:noProof/>
        </w:rPr>
        <w:tab/>
        <w:t>2741</w:t>
      </w:r>
    </w:p>
    <w:p w14:paraId="49B077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2741</w:t>
      </w:r>
    </w:p>
    <w:p w14:paraId="11E3191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A.8.16.81.2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2747</w:t>
      </w:r>
    </w:p>
    <w:p w14:paraId="50468EE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TDD-FDD 5 DL CA Event Triggered Reporting on Deactivated SCell with PCell and SCell Interruptions in Non-DRX</w:t>
      </w:r>
      <w:r>
        <w:rPr>
          <w:noProof/>
        </w:rPr>
        <w:tab/>
        <w:t>2747</w:t>
      </w:r>
    </w:p>
    <w:p w14:paraId="3DE4FD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2747</w:t>
      </w:r>
    </w:p>
    <w:p w14:paraId="14EF18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A.8.16.82.2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2753</w:t>
      </w:r>
    </w:p>
    <w:p w14:paraId="33894D4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2753</w:t>
      </w:r>
    </w:p>
    <w:p w14:paraId="3565F59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2753</w:t>
      </w:r>
    </w:p>
    <w:p w14:paraId="238C15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A.8.16.83.2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2758</w:t>
      </w:r>
    </w:p>
    <w:p w14:paraId="5017045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Event Triggered Reporting on Deactivated SCell with PCell and SCell Interruptions in Non-DRX with generic duplex modes</w:t>
      </w:r>
      <w:r>
        <w:rPr>
          <w:noProof/>
        </w:rPr>
        <w:tab/>
        <w:t>2758</w:t>
      </w:r>
    </w:p>
    <w:p w14:paraId="1E0E9F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2758</w:t>
      </w:r>
    </w:p>
    <w:p w14:paraId="320DA5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A.8.16.84.2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2764</w:t>
      </w:r>
    </w:p>
    <w:p w14:paraId="5094B41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2764</w:t>
      </w:r>
    </w:p>
    <w:p w14:paraId="73CDB41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2764</w:t>
      </w:r>
    </w:p>
    <w:p w14:paraId="3582B9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2768</w:t>
      </w:r>
    </w:p>
    <w:p w14:paraId="7304509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2768</w:t>
      </w:r>
    </w:p>
    <w:p w14:paraId="0794C6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2768</w:t>
      </w:r>
    </w:p>
    <w:p w14:paraId="719DD8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2771</w:t>
      </w:r>
    </w:p>
    <w:p w14:paraId="4F8CC29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2771</w:t>
      </w:r>
    </w:p>
    <w:p w14:paraId="661167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2771</w:t>
      </w:r>
    </w:p>
    <w:p w14:paraId="44C9157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A.8.16.87.2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2777</w:t>
      </w:r>
    </w:p>
    <w:p w14:paraId="7149742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2777</w:t>
      </w:r>
    </w:p>
    <w:p w14:paraId="29FB15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2777</w:t>
      </w:r>
    </w:p>
    <w:p w14:paraId="208314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A.8.16.88.2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2785</w:t>
      </w:r>
    </w:p>
    <w:p w14:paraId="5FAEDDA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2785</w:t>
      </w:r>
    </w:p>
    <w:p w14:paraId="527B6B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2785</w:t>
      </w:r>
    </w:p>
    <w:p w14:paraId="63CE469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2792</w:t>
      </w:r>
    </w:p>
    <w:p w14:paraId="7B76447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2792</w:t>
      </w:r>
    </w:p>
    <w:p w14:paraId="032CE1D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2792</w:t>
      </w:r>
    </w:p>
    <w:p w14:paraId="6BDFFA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2799</w:t>
      </w:r>
    </w:p>
    <w:p w14:paraId="0A97DA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2799</w:t>
      </w:r>
    </w:p>
    <w:p w14:paraId="7EA0B8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2799</w:t>
      </w:r>
    </w:p>
    <w:p w14:paraId="76C12F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A.8.16.91.2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2805</w:t>
      </w:r>
    </w:p>
    <w:p w14:paraId="6C46241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Event Triggered Reporting on Deactivated SCell with PCell and SCell Interruptions in Non-DRX with generic duplex modes</w:t>
      </w:r>
      <w:r>
        <w:rPr>
          <w:noProof/>
        </w:rPr>
        <w:tab/>
        <w:t>2805</w:t>
      </w:r>
    </w:p>
    <w:p w14:paraId="59E48E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2805</w:t>
      </w:r>
    </w:p>
    <w:p w14:paraId="304B25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A.8.16.92.2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2813</w:t>
      </w:r>
    </w:p>
    <w:p w14:paraId="4DE7F44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2813</w:t>
      </w:r>
    </w:p>
    <w:p w14:paraId="569349A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2813</w:t>
      </w:r>
    </w:p>
    <w:p w14:paraId="6B7D10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2820</w:t>
      </w:r>
    </w:p>
    <w:p w14:paraId="37ED70A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A.8.16.94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2820</w:t>
      </w:r>
    </w:p>
    <w:p w14:paraId="2B08C0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2820</w:t>
      </w:r>
    </w:p>
    <w:p w14:paraId="09BF10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2827</w:t>
      </w:r>
    </w:p>
    <w:p w14:paraId="01F709E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2827</w:t>
      </w:r>
    </w:p>
    <w:p w14:paraId="7D4413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2827</w:t>
      </w:r>
    </w:p>
    <w:p w14:paraId="37B67A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2835</w:t>
      </w:r>
    </w:p>
    <w:p w14:paraId="6E734D4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Event Triggered Reporting on Deactivated SCell with PCell and SCell Interruptions in Non-DRX with generic duplex modes</w:t>
      </w:r>
      <w:r>
        <w:rPr>
          <w:noProof/>
        </w:rPr>
        <w:tab/>
        <w:t>2835</w:t>
      </w:r>
    </w:p>
    <w:p w14:paraId="5867AF1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2835</w:t>
      </w:r>
    </w:p>
    <w:p w14:paraId="1CB52E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A.8.16.96.2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2845</w:t>
      </w:r>
    </w:p>
    <w:p w14:paraId="6DD5C93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2845</w:t>
      </w:r>
    </w:p>
    <w:p w14:paraId="3D95D0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2845</w:t>
      </w:r>
    </w:p>
    <w:p w14:paraId="3777FF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2852</w:t>
      </w:r>
    </w:p>
    <w:p w14:paraId="118DA5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2852</w:t>
      </w:r>
    </w:p>
    <w:p w14:paraId="01FFCC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2852</w:t>
      </w:r>
    </w:p>
    <w:p w14:paraId="4D5A68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2860</w:t>
      </w:r>
    </w:p>
    <w:p w14:paraId="206E781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2860</w:t>
      </w:r>
    </w:p>
    <w:p w14:paraId="4900C5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2860</w:t>
      </w:r>
    </w:p>
    <w:p w14:paraId="3DAC12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2870</w:t>
      </w:r>
    </w:p>
    <w:p w14:paraId="0D49E43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Event Triggered Reporting on Deactivated SCell with PCell and SCell Interruptions in Non-DRX with generic duplex modes</w:t>
      </w:r>
      <w:r>
        <w:rPr>
          <w:noProof/>
        </w:rPr>
        <w:tab/>
        <w:t>2870</w:t>
      </w:r>
    </w:p>
    <w:p w14:paraId="66C5B9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2870</w:t>
      </w:r>
    </w:p>
    <w:p w14:paraId="4A5EA6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A.8.16.100.2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2880</w:t>
      </w:r>
    </w:p>
    <w:p w14:paraId="2C25851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2880</w:t>
      </w:r>
    </w:p>
    <w:p w14:paraId="366EA2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2880</w:t>
      </w:r>
    </w:p>
    <w:p w14:paraId="4D5C49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2890</w:t>
      </w:r>
    </w:p>
    <w:p w14:paraId="687EDC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2890</w:t>
      </w:r>
    </w:p>
    <w:p w14:paraId="65F017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2890</w:t>
      </w:r>
    </w:p>
    <w:p w14:paraId="46B3D1D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2901</w:t>
      </w:r>
    </w:p>
    <w:p w14:paraId="7B86B75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2901</w:t>
      </w:r>
    </w:p>
    <w:p w14:paraId="7A347D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2901</w:t>
      </w:r>
    </w:p>
    <w:p w14:paraId="4AB857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2906</w:t>
      </w:r>
    </w:p>
    <w:p w14:paraId="1D10294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2907</w:t>
      </w:r>
    </w:p>
    <w:p w14:paraId="100C81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2907</w:t>
      </w:r>
    </w:p>
    <w:p w14:paraId="4AC29DE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2911</w:t>
      </w:r>
    </w:p>
    <w:p w14:paraId="272FF19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A.8.16.105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2912</w:t>
      </w:r>
    </w:p>
    <w:p w14:paraId="75533B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A.8.16.105.1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2912</w:t>
      </w:r>
    </w:p>
    <w:p w14:paraId="15166A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</w:t>
      </w:r>
      <w:r>
        <w:rPr>
          <w:noProof/>
        </w:rPr>
        <w:t>8.16.105</w:t>
      </w:r>
      <w:r w:rsidRPr="00182D98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2916</w:t>
      </w:r>
    </w:p>
    <w:p w14:paraId="17F29C0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2917</w:t>
      </w:r>
    </w:p>
    <w:p w14:paraId="515988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2917</w:t>
      </w:r>
    </w:p>
    <w:p w14:paraId="72DD022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2921</w:t>
      </w:r>
    </w:p>
    <w:p w14:paraId="23A9746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event triggered reporting under deactivated SCell in non-DRX </w:t>
      </w:r>
      <w:r w:rsidRPr="00182D98">
        <w:rPr>
          <w:rFonts w:cs="Arial"/>
          <w:noProof/>
        </w:rPr>
        <w:t xml:space="preserve">with </w:t>
      </w:r>
      <w:r w:rsidRPr="00182D98">
        <w:rPr>
          <w:i/>
          <w:noProof/>
        </w:rPr>
        <w:t>highSpeedEnhMeasFlag</w:t>
      </w:r>
      <w:r w:rsidRPr="00182D98">
        <w:rPr>
          <w:i/>
          <w:noProof/>
          <w:lang w:eastAsia="ja-JP"/>
        </w:rPr>
        <w:t>2</w:t>
      </w:r>
      <w:r w:rsidRPr="00182D98">
        <w:rPr>
          <w:i/>
          <w:noProof/>
        </w:rPr>
        <w:t>-</w:t>
      </w:r>
      <w:r w:rsidRPr="00182D98">
        <w:rPr>
          <w:i/>
          <w:noProof/>
          <w:lang w:eastAsia="ja-JP"/>
        </w:rPr>
        <w:t>r16</w:t>
      </w:r>
      <w:r>
        <w:rPr>
          <w:noProof/>
        </w:rPr>
        <w:tab/>
        <w:t>2921</w:t>
      </w:r>
    </w:p>
    <w:p w14:paraId="36E472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2921</w:t>
      </w:r>
    </w:p>
    <w:p w14:paraId="74F68C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2923</w:t>
      </w:r>
    </w:p>
    <w:p w14:paraId="317C833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event triggered reporting under deactivated SCell in non-DRX with </w:t>
      </w:r>
      <w:r w:rsidRPr="00182D98">
        <w:rPr>
          <w:i/>
          <w:noProof/>
        </w:rPr>
        <w:t>highSpeedEnhMeasFlag</w:t>
      </w:r>
      <w:r w:rsidRPr="00182D98">
        <w:rPr>
          <w:i/>
          <w:noProof/>
          <w:lang w:eastAsia="ja-JP"/>
        </w:rPr>
        <w:t>2</w:t>
      </w:r>
      <w:r w:rsidRPr="00182D98">
        <w:rPr>
          <w:i/>
          <w:noProof/>
        </w:rPr>
        <w:t>-</w:t>
      </w:r>
      <w:r w:rsidRPr="00182D98">
        <w:rPr>
          <w:i/>
          <w:noProof/>
          <w:lang w:eastAsia="ja-JP"/>
        </w:rPr>
        <w:t>r16</w:t>
      </w:r>
      <w:r>
        <w:rPr>
          <w:noProof/>
        </w:rPr>
        <w:tab/>
        <w:t>2924</w:t>
      </w:r>
    </w:p>
    <w:p w14:paraId="10C22F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2924</w:t>
      </w:r>
    </w:p>
    <w:p w14:paraId="04A89B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2926</w:t>
      </w:r>
    </w:p>
    <w:p w14:paraId="53647F6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2927</w:t>
      </w:r>
    </w:p>
    <w:p w14:paraId="5178BD6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2927</w:t>
      </w:r>
    </w:p>
    <w:p w14:paraId="200705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2927</w:t>
      </w:r>
    </w:p>
    <w:p w14:paraId="486E3E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2933</w:t>
      </w:r>
    </w:p>
    <w:p w14:paraId="4858347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2933</w:t>
      </w:r>
    </w:p>
    <w:p w14:paraId="7AE25B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2933</w:t>
      </w:r>
    </w:p>
    <w:p w14:paraId="58D1B1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2940</w:t>
      </w:r>
    </w:p>
    <w:p w14:paraId="7F9E220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2940</w:t>
      </w:r>
    </w:p>
    <w:p w14:paraId="708CD8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2940</w:t>
      </w:r>
    </w:p>
    <w:p w14:paraId="66571A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2941</w:t>
      </w:r>
    </w:p>
    <w:p w14:paraId="36AEB80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2941</w:t>
      </w:r>
    </w:p>
    <w:p w14:paraId="67D798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2941</w:t>
      </w:r>
    </w:p>
    <w:p w14:paraId="550DAE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2942</w:t>
      </w:r>
    </w:p>
    <w:p w14:paraId="08E4211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Test Case for 10MHz+5MHz</w:t>
      </w:r>
      <w:r>
        <w:rPr>
          <w:noProof/>
        </w:rPr>
        <w:tab/>
        <w:t>2942</w:t>
      </w:r>
    </w:p>
    <w:p w14:paraId="32D6C29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2942</w:t>
      </w:r>
    </w:p>
    <w:p w14:paraId="73F3835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2943</w:t>
      </w:r>
    </w:p>
    <w:p w14:paraId="600206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10MHz+5MHz</w:t>
      </w:r>
      <w:r>
        <w:rPr>
          <w:noProof/>
        </w:rPr>
        <w:tab/>
        <w:t>2943</w:t>
      </w:r>
    </w:p>
    <w:p w14:paraId="48AD42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2943</w:t>
      </w:r>
    </w:p>
    <w:p w14:paraId="39CEF0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2944</w:t>
      </w:r>
    </w:p>
    <w:p w14:paraId="52E03E9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2945</w:t>
      </w:r>
    </w:p>
    <w:p w14:paraId="7FCF18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2945</w:t>
      </w:r>
    </w:p>
    <w:p w14:paraId="46EDBB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2945</w:t>
      </w:r>
    </w:p>
    <w:p w14:paraId="2937705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2946</w:t>
      </w:r>
    </w:p>
    <w:p w14:paraId="4EDD54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2946</w:t>
      </w:r>
    </w:p>
    <w:p w14:paraId="1BF71B1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2946</w:t>
      </w:r>
    </w:p>
    <w:p w14:paraId="71D7C98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20MHz+10MHz</w:t>
      </w:r>
      <w:r>
        <w:rPr>
          <w:noProof/>
        </w:rPr>
        <w:tab/>
        <w:t>2947</w:t>
      </w:r>
    </w:p>
    <w:p w14:paraId="7E5C11E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2947</w:t>
      </w:r>
    </w:p>
    <w:p w14:paraId="2D2758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2948</w:t>
      </w:r>
    </w:p>
    <w:p w14:paraId="5985BB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2948</w:t>
      </w:r>
    </w:p>
    <w:p w14:paraId="7A7195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2948</w:t>
      </w:r>
    </w:p>
    <w:p w14:paraId="7291BF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2955</w:t>
      </w:r>
    </w:p>
    <w:p w14:paraId="5C731F3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2956</w:t>
      </w:r>
    </w:p>
    <w:p w14:paraId="4780A8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2956</w:t>
      </w:r>
    </w:p>
    <w:p w14:paraId="2DD82F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2962</w:t>
      </w:r>
    </w:p>
    <w:p w14:paraId="5999198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2963</w:t>
      </w:r>
    </w:p>
    <w:p w14:paraId="6175AFE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2963</w:t>
      </w:r>
    </w:p>
    <w:p w14:paraId="7AEB0D6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2963</w:t>
      </w:r>
    </w:p>
    <w:p w14:paraId="266E47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2965</w:t>
      </w:r>
    </w:p>
    <w:p w14:paraId="6FC217E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CDMA2000 1X Measurements</w:t>
      </w:r>
      <w:r>
        <w:rPr>
          <w:noProof/>
        </w:rPr>
        <w:tab/>
        <w:t>2965</w:t>
      </w:r>
    </w:p>
    <w:p w14:paraId="041C3D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CDMA2000 1X event triggered reporting under fading propagation conditions</w:t>
      </w:r>
      <w:r>
        <w:rPr>
          <w:noProof/>
        </w:rPr>
        <w:tab/>
        <w:t>2965</w:t>
      </w:r>
    </w:p>
    <w:p w14:paraId="4A6016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2965</w:t>
      </w:r>
    </w:p>
    <w:p w14:paraId="6356F3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2966</w:t>
      </w:r>
    </w:p>
    <w:p w14:paraId="19D34CE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2967</w:t>
      </w:r>
    </w:p>
    <w:p w14:paraId="5A39D61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2967</w:t>
      </w:r>
    </w:p>
    <w:p w14:paraId="77D715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2967</w:t>
      </w:r>
    </w:p>
    <w:p w14:paraId="1163DE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2968</w:t>
      </w:r>
    </w:p>
    <w:p w14:paraId="3F4F57A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2968</w:t>
      </w:r>
    </w:p>
    <w:p w14:paraId="61E2DD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2969</w:t>
      </w:r>
    </w:p>
    <w:p w14:paraId="574A73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2970</w:t>
      </w:r>
    </w:p>
    <w:p w14:paraId="5E3977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2971</w:t>
      </w:r>
    </w:p>
    <w:p w14:paraId="5DA96D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2971</w:t>
      </w:r>
    </w:p>
    <w:p w14:paraId="47D4A3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2971</w:t>
      </w:r>
    </w:p>
    <w:p w14:paraId="43964F7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for 20 MHz +10 MHz bandwidth.</w:t>
      </w:r>
      <w:r>
        <w:rPr>
          <w:noProof/>
        </w:rPr>
        <w:tab/>
        <w:t>2971</w:t>
      </w:r>
    </w:p>
    <w:p w14:paraId="7872C1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2971</w:t>
      </w:r>
    </w:p>
    <w:p w14:paraId="656A93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2974</w:t>
      </w:r>
    </w:p>
    <w:p w14:paraId="44B7C3D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2974</w:t>
      </w:r>
    </w:p>
    <w:p w14:paraId="58E0727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2974</w:t>
      </w:r>
    </w:p>
    <w:p w14:paraId="3594CA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2976</w:t>
      </w:r>
    </w:p>
    <w:p w14:paraId="281827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to UTRAN TDD cell search under fading propagation conditions</w:t>
      </w:r>
      <w:r>
        <w:rPr>
          <w:noProof/>
        </w:rPr>
        <w:tab/>
        <w:t>2976</w:t>
      </w:r>
    </w:p>
    <w:p w14:paraId="41B987C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2976</w:t>
      </w:r>
    </w:p>
    <w:p w14:paraId="0599C7E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2976</w:t>
      </w:r>
    </w:p>
    <w:p w14:paraId="779621F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2978</w:t>
      </w:r>
    </w:p>
    <w:p w14:paraId="55A1B3A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2978</w:t>
      </w:r>
    </w:p>
    <w:p w14:paraId="377707D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with 20 MHz +20 MHz bandwidth to UTRAN TDD cell search under fading propagation conditions</w:t>
      </w:r>
      <w:r>
        <w:rPr>
          <w:noProof/>
        </w:rPr>
        <w:tab/>
        <w:t>2978</w:t>
      </w:r>
    </w:p>
    <w:p w14:paraId="6C7446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2978</w:t>
      </w:r>
    </w:p>
    <w:p w14:paraId="43B7F73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2978</w:t>
      </w:r>
    </w:p>
    <w:p w14:paraId="0393DD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2978</w:t>
      </w:r>
    </w:p>
    <w:p w14:paraId="5AA3C19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2978</w:t>
      </w:r>
    </w:p>
    <w:p w14:paraId="5746DA3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A.8.20.4B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with 20 MHz +10 MHz bandwidth to UTRAN TDD cell search under fading propagation conditions</w:t>
      </w:r>
      <w:r>
        <w:rPr>
          <w:noProof/>
        </w:rPr>
        <w:tab/>
        <w:t>2979</w:t>
      </w:r>
    </w:p>
    <w:p w14:paraId="542EE67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2979</w:t>
      </w:r>
    </w:p>
    <w:p w14:paraId="264D608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2979</w:t>
      </w:r>
    </w:p>
    <w:p w14:paraId="017D76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2981</w:t>
      </w:r>
    </w:p>
    <w:p w14:paraId="4529D4B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2981</w:t>
      </w:r>
    </w:p>
    <w:p w14:paraId="70D131B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2981</w:t>
      </w:r>
    </w:p>
    <w:p w14:paraId="246D0D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Purpose and Environment</w:t>
      </w:r>
      <w:r>
        <w:rPr>
          <w:noProof/>
        </w:rPr>
        <w:tab/>
        <w:t>2981</w:t>
      </w:r>
    </w:p>
    <w:p w14:paraId="06A22D1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A.8.21.2 Test Requirements</w:t>
      </w:r>
      <w:r>
        <w:rPr>
          <w:noProof/>
        </w:rPr>
        <w:tab/>
        <w:t>2985</w:t>
      </w:r>
    </w:p>
    <w:p w14:paraId="16A880D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2985</w:t>
      </w:r>
    </w:p>
    <w:p w14:paraId="59641F8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2985</w:t>
      </w:r>
    </w:p>
    <w:p w14:paraId="711B8E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2985</w:t>
      </w:r>
    </w:p>
    <w:p w14:paraId="492993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2988</w:t>
      </w:r>
    </w:p>
    <w:p w14:paraId="5B0244A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2988</w:t>
      </w:r>
    </w:p>
    <w:p w14:paraId="010FBA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2988</w:t>
      </w:r>
    </w:p>
    <w:p w14:paraId="537429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2991</w:t>
      </w:r>
    </w:p>
    <w:p w14:paraId="2A59DD0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DRX based on CRS based discovery signal</w:t>
      </w:r>
      <w:r>
        <w:rPr>
          <w:noProof/>
        </w:rPr>
        <w:tab/>
        <w:t>2991</w:t>
      </w:r>
    </w:p>
    <w:p w14:paraId="54805FC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2991</w:t>
      </w:r>
    </w:p>
    <w:p w14:paraId="5BE65A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2994</w:t>
      </w:r>
    </w:p>
    <w:p w14:paraId="2F2FEB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DRX based on CRS based discovery signal</w:t>
      </w:r>
      <w:r>
        <w:rPr>
          <w:noProof/>
        </w:rPr>
        <w:tab/>
        <w:t>2994</w:t>
      </w:r>
    </w:p>
    <w:p w14:paraId="5C7596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2994</w:t>
      </w:r>
    </w:p>
    <w:p w14:paraId="2621383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2997</w:t>
      </w:r>
    </w:p>
    <w:p w14:paraId="637694F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intra-frequency event triggered reporting </w:t>
      </w:r>
      <w:r w:rsidRPr="00182D98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2997</w:t>
      </w:r>
    </w:p>
    <w:p w14:paraId="573E5CD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2997</w:t>
      </w:r>
    </w:p>
    <w:p w14:paraId="0E7B8C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3001</w:t>
      </w:r>
    </w:p>
    <w:p w14:paraId="34CADF4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TDD-TDD intra-frequency event triggered reporting </w:t>
      </w:r>
      <w:r w:rsidRPr="00182D98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3001</w:t>
      </w:r>
    </w:p>
    <w:p w14:paraId="65E45E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3001</w:t>
      </w:r>
    </w:p>
    <w:p w14:paraId="04FD54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3005</w:t>
      </w:r>
    </w:p>
    <w:p w14:paraId="058CE05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in DRX based on</w:t>
      </w:r>
      <w:r w:rsidRPr="00182D98">
        <w:rPr>
          <w:bCs/>
          <w:noProof/>
        </w:rPr>
        <w:t xml:space="preserve"> CSI-RS based discovery signal</w:t>
      </w:r>
      <w:r>
        <w:rPr>
          <w:noProof/>
        </w:rPr>
        <w:tab/>
        <w:t>3005</w:t>
      </w:r>
    </w:p>
    <w:p w14:paraId="088831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3005</w:t>
      </w:r>
    </w:p>
    <w:p w14:paraId="6BDF83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3009</w:t>
      </w:r>
    </w:p>
    <w:p w14:paraId="78B9CA0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3009</w:t>
      </w:r>
    </w:p>
    <w:p w14:paraId="0A87F1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3009</w:t>
      </w:r>
    </w:p>
    <w:p w14:paraId="1C3BBFE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3013</w:t>
      </w:r>
    </w:p>
    <w:p w14:paraId="3B3D22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3013</w:t>
      </w:r>
    </w:p>
    <w:p w14:paraId="3372F3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3013</w:t>
      </w:r>
    </w:p>
    <w:p w14:paraId="5BEFE3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3015</w:t>
      </w:r>
    </w:p>
    <w:p w14:paraId="1CF390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based on CRS based discovery signal</w:t>
      </w:r>
      <w:r>
        <w:rPr>
          <w:noProof/>
        </w:rPr>
        <w:tab/>
        <w:t>3016</w:t>
      </w:r>
    </w:p>
    <w:p w14:paraId="46E848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3016</w:t>
      </w:r>
    </w:p>
    <w:p w14:paraId="5842D9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3018</w:t>
      </w:r>
    </w:p>
    <w:p w14:paraId="178FCA4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3019</w:t>
      </w:r>
    </w:p>
    <w:p w14:paraId="025108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3019</w:t>
      </w:r>
    </w:p>
    <w:p w14:paraId="79D11A5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3022</w:t>
      </w:r>
    </w:p>
    <w:p w14:paraId="65ED0B3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3022</w:t>
      </w:r>
    </w:p>
    <w:p w14:paraId="51D465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3022</w:t>
      </w:r>
    </w:p>
    <w:p w14:paraId="5C40C0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3026</w:t>
      </w:r>
    </w:p>
    <w:p w14:paraId="3B22FF2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3026</w:t>
      </w:r>
    </w:p>
    <w:p w14:paraId="48A4123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3026</w:t>
      </w:r>
    </w:p>
    <w:p w14:paraId="595B18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3026</w:t>
      </w:r>
    </w:p>
    <w:p w14:paraId="16D5335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3029</w:t>
      </w:r>
    </w:p>
    <w:p w14:paraId="0C2084A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3029</w:t>
      </w:r>
    </w:p>
    <w:p w14:paraId="568CC2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3029</w:t>
      </w:r>
    </w:p>
    <w:p w14:paraId="70FD0A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3032</w:t>
      </w:r>
    </w:p>
    <w:p w14:paraId="368D3B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3032</w:t>
      </w:r>
    </w:p>
    <w:p w14:paraId="632E5B8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3032</w:t>
      </w:r>
    </w:p>
    <w:p w14:paraId="047B39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3035</w:t>
      </w:r>
    </w:p>
    <w:p w14:paraId="066AA6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3035</w:t>
      </w:r>
    </w:p>
    <w:p w14:paraId="448F939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3035</w:t>
      </w:r>
    </w:p>
    <w:p w14:paraId="531D1F7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3038</w:t>
      </w:r>
    </w:p>
    <w:p w14:paraId="1F4D8A8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3038</w:t>
      </w:r>
    </w:p>
    <w:p w14:paraId="7CC907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3038</w:t>
      </w:r>
    </w:p>
    <w:p w14:paraId="471FA68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3041</w:t>
      </w:r>
    </w:p>
    <w:p w14:paraId="2443929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3041</w:t>
      </w:r>
    </w:p>
    <w:p w14:paraId="4F5B314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3041</w:t>
      </w:r>
    </w:p>
    <w:p w14:paraId="787F224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3044</w:t>
      </w:r>
    </w:p>
    <w:p w14:paraId="4052C65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3044</w:t>
      </w:r>
    </w:p>
    <w:p w14:paraId="428F31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3044</w:t>
      </w:r>
    </w:p>
    <w:p w14:paraId="0A66E8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3046</w:t>
      </w:r>
    </w:p>
    <w:p w14:paraId="28EBA2E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3047</w:t>
      </w:r>
    </w:p>
    <w:p w14:paraId="72D631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3047</w:t>
      </w:r>
    </w:p>
    <w:p w14:paraId="1E3E2E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3049</w:t>
      </w:r>
    </w:p>
    <w:p w14:paraId="528E537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3050</w:t>
      </w:r>
    </w:p>
    <w:p w14:paraId="3924B2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3050</w:t>
      </w:r>
    </w:p>
    <w:p w14:paraId="4FDA1F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3053</w:t>
      </w:r>
    </w:p>
    <w:p w14:paraId="7E069D2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3053</w:t>
      </w:r>
    </w:p>
    <w:p w14:paraId="5EC8093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3053</w:t>
      </w:r>
    </w:p>
    <w:p w14:paraId="3B17067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3056</w:t>
      </w:r>
    </w:p>
    <w:p w14:paraId="7D5F912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3056</w:t>
      </w:r>
    </w:p>
    <w:p w14:paraId="5650F03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3056</w:t>
      </w:r>
    </w:p>
    <w:p w14:paraId="7A1C66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3059</w:t>
      </w:r>
    </w:p>
    <w:p w14:paraId="2EA21F6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3059</w:t>
      </w:r>
    </w:p>
    <w:p w14:paraId="1C9C397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3059</w:t>
      </w:r>
    </w:p>
    <w:p w14:paraId="305666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3062</w:t>
      </w:r>
    </w:p>
    <w:p w14:paraId="7DACB9E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3062</w:t>
      </w:r>
    </w:p>
    <w:p w14:paraId="6664DD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3062</w:t>
      </w:r>
    </w:p>
    <w:p w14:paraId="46996B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3065</w:t>
      </w:r>
    </w:p>
    <w:p w14:paraId="06C585C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Addition and Release Delay of known PSCell in Synchronous DC with PCell in FDD</w:t>
      </w:r>
      <w:r>
        <w:rPr>
          <w:noProof/>
        </w:rPr>
        <w:tab/>
        <w:t>3065</w:t>
      </w:r>
    </w:p>
    <w:p w14:paraId="62AABF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3065</w:t>
      </w:r>
    </w:p>
    <w:p w14:paraId="4B8CC3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3068</w:t>
      </w:r>
    </w:p>
    <w:p w14:paraId="7223068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Addition and Release Delay of known PSCell in Synchronous DC with PCell in TDD</w:t>
      </w:r>
      <w:r>
        <w:rPr>
          <w:noProof/>
        </w:rPr>
        <w:tab/>
        <w:t>3068</w:t>
      </w:r>
    </w:p>
    <w:p w14:paraId="44BDAC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3068</w:t>
      </w:r>
    </w:p>
    <w:p w14:paraId="3B7E4E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3071</w:t>
      </w:r>
    </w:p>
    <w:p w14:paraId="778D042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3071</w:t>
      </w:r>
    </w:p>
    <w:p w14:paraId="77E545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3071</w:t>
      </w:r>
    </w:p>
    <w:p w14:paraId="31ACF5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3072</w:t>
      </w:r>
    </w:p>
    <w:p w14:paraId="53624C4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3073</w:t>
      </w:r>
    </w:p>
    <w:p w14:paraId="7D1408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3073</w:t>
      </w:r>
    </w:p>
    <w:p w14:paraId="04A8E4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3075</w:t>
      </w:r>
    </w:p>
    <w:p w14:paraId="5E450F0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Intra-frequency identification of a new CGI of E-UTRA cell using autonomous gaps in synchronous DC</w:t>
      </w:r>
      <w:r>
        <w:rPr>
          <w:noProof/>
        </w:rPr>
        <w:tab/>
        <w:t>3075</w:t>
      </w:r>
    </w:p>
    <w:p w14:paraId="1A5E19C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3075</w:t>
      </w:r>
    </w:p>
    <w:p w14:paraId="270F641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3076</w:t>
      </w:r>
    </w:p>
    <w:p w14:paraId="147EE7A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Intra-frequency identification of a new CGI of E-UTRA cell using autonomous gaps in asynchronous DC</w:t>
      </w:r>
      <w:r>
        <w:rPr>
          <w:noProof/>
        </w:rPr>
        <w:tab/>
        <w:t>3077</w:t>
      </w:r>
    </w:p>
    <w:p w14:paraId="63898E5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3077</w:t>
      </w:r>
    </w:p>
    <w:p w14:paraId="2F2775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3078</w:t>
      </w:r>
    </w:p>
    <w:p w14:paraId="17D0C92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lastRenderedPageBreak/>
        <w:t>A.8.23.20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DC Intra-frequency identification of a new CGI of E-UTRA cell using autonomous gaps in synchronous DC</w:t>
      </w:r>
      <w:r>
        <w:rPr>
          <w:noProof/>
        </w:rPr>
        <w:tab/>
        <w:t>3079</w:t>
      </w:r>
    </w:p>
    <w:p w14:paraId="3FC21F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3079</w:t>
      </w:r>
    </w:p>
    <w:p w14:paraId="154644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3080</w:t>
      </w:r>
    </w:p>
    <w:p w14:paraId="43C790B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3081</w:t>
      </w:r>
    </w:p>
    <w:p w14:paraId="5A0709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3081</w:t>
      </w:r>
    </w:p>
    <w:p w14:paraId="5B13CB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A.8.23.21</w:t>
      </w:r>
      <w:r w:rsidRPr="00182D98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3082</w:t>
      </w:r>
    </w:p>
    <w:p w14:paraId="217EF62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3083</w:t>
      </w:r>
    </w:p>
    <w:p w14:paraId="1EB61F3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3083</w:t>
      </w:r>
    </w:p>
    <w:p w14:paraId="4BD874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A.8.23.22</w:t>
      </w:r>
      <w:r w:rsidRPr="00182D98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3084</w:t>
      </w:r>
    </w:p>
    <w:p w14:paraId="49EC904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3085</w:t>
      </w:r>
    </w:p>
    <w:p w14:paraId="1366B4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3085</w:t>
      </w:r>
    </w:p>
    <w:p w14:paraId="6632F6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3086</w:t>
      </w:r>
    </w:p>
    <w:p w14:paraId="4C1D4CD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3087</w:t>
      </w:r>
    </w:p>
    <w:p w14:paraId="1B1A97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3087</w:t>
      </w:r>
    </w:p>
    <w:p w14:paraId="663E3AF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3089</w:t>
      </w:r>
    </w:p>
    <w:p w14:paraId="7C68BEA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3090</w:t>
      </w:r>
    </w:p>
    <w:p w14:paraId="59667A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3090</w:t>
      </w:r>
    </w:p>
    <w:p w14:paraId="4B6955F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3092</w:t>
      </w:r>
    </w:p>
    <w:p w14:paraId="231444E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3093</w:t>
      </w:r>
    </w:p>
    <w:p w14:paraId="5BA4B0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3093</w:t>
      </w:r>
    </w:p>
    <w:p w14:paraId="58209D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3095</w:t>
      </w:r>
    </w:p>
    <w:p w14:paraId="7645C00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3096</w:t>
      </w:r>
    </w:p>
    <w:p w14:paraId="6CE40E8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3096</w:t>
      </w:r>
    </w:p>
    <w:p w14:paraId="040D356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3099</w:t>
      </w:r>
    </w:p>
    <w:p w14:paraId="09C7198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3099</w:t>
      </w:r>
    </w:p>
    <w:p w14:paraId="362AE0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3099</w:t>
      </w:r>
    </w:p>
    <w:p w14:paraId="25EEB3A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3103</w:t>
      </w:r>
    </w:p>
    <w:p w14:paraId="516E829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3103</w:t>
      </w:r>
    </w:p>
    <w:p w14:paraId="179446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3103</w:t>
      </w:r>
    </w:p>
    <w:p w14:paraId="2E5221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3107</w:t>
      </w:r>
    </w:p>
    <w:p w14:paraId="1FD1500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3107</w:t>
      </w:r>
    </w:p>
    <w:p w14:paraId="3BF767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3107</w:t>
      </w:r>
    </w:p>
    <w:p w14:paraId="1D55B56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3107</w:t>
      </w:r>
    </w:p>
    <w:p w14:paraId="7C1C33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3108</w:t>
      </w:r>
    </w:p>
    <w:p w14:paraId="60FF69A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3109</w:t>
      </w:r>
    </w:p>
    <w:p w14:paraId="4184EB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3109</w:t>
      </w:r>
    </w:p>
    <w:p w14:paraId="234E8A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3110</w:t>
      </w:r>
    </w:p>
    <w:p w14:paraId="1729BBC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3110</w:t>
      </w:r>
    </w:p>
    <w:p w14:paraId="371580F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3111</w:t>
      </w:r>
    </w:p>
    <w:p w14:paraId="4F0206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3112</w:t>
      </w:r>
    </w:p>
    <w:p w14:paraId="1BB318B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E-UTRAN-WLAN Measurements</w:t>
      </w:r>
      <w:r>
        <w:rPr>
          <w:noProof/>
        </w:rPr>
        <w:tab/>
        <w:t>3113</w:t>
      </w:r>
    </w:p>
    <w:p w14:paraId="40C87C8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3113</w:t>
      </w:r>
    </w:p>
    <w:p w14:paraId="665D07A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3113</w:t>
      </w:r>
    </w:p>
    <w:p w14:paraId="19FC55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A.8.25.1.2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3115</w:t>
      </w:r>
    </w:p>
    <w:p w14:paraId="005AD8A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3115</w:t>
      </w:r>
    </w:p>
    <w:p w14:paraId="3836A7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3115</w:t>
      </w:r>
    </w:p>
    <w:p w14:paraId="23B2BD5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A.8.25.2.2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3117</w:t>
      </w:r>
    </w:p>
    <w:p w14:paraId="1B1790B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 Frame Structure 3 (FS3)</w:t>
      </w:r>
      <w:r>
        <w:rPr>
          <w:noProof/>
        </w:rPr>
        <w:tab/>
        <w:t>3117</w:t>
      </w:r>
    </w:p>
    <w:p w14:paraId="7218C1C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Activation and deactivation of known FS3 SCell with FDD PCell in non-DRX</w:t>
      </w:r>
      <w:r>
        <w:rPr>
          <w:noProof/>
        </w:rPr>
        <w:tab/>
        <w:t>3117</w:t>
      </w:r>
    </w:p>
    <w:p w14:paraId="3ACFF4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3117</w:t>
      </w:r>
    </w:p>
    <w:p w14:paraId="56E56A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3119</w:t>
      </w:r>
    </w:p>
    <w:p w14:paraId="3A2C558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Activation and deactivation of known FS3 SCell with TDD PCell in non-DRX</w:t>
      </w:r>
      <w:r>
        <w:rPr>
          <w:noProof/>
        </w:rPr>
        <w:tab/>
        <w:t>3120</w:t>
      </w:r>
    </w:p>
    <w:p w14:paraId="51DA0D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A.8.26.2.1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3120</w:t>
      </w:r>
    </w:p>
    <w:p w14:paraId="354148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3122</w:t>
      </w:r>
    </w:p>
    <w:p w14:paraId="247A56F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Event triggered reporting on deactivated FS3 SCell and FDD PCell interruption in non-DRX</w:t>
      </w:r>
      <w:r>
        <w:rPr>
          <w:noProof/>
        </w:rPr>
        <w:tab/>
        <w:t>3123</w:t>
      </w:r>
    </w:p>
    <w:p w14:paraId="0467F8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3123</w:t>
      </w:r>
    </w:p>
    <w:p w14:paraId="23BC241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3126</w:t>
      </w:r>
    </w:p>
    <w:p w14:paraId="03C09FD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3DL Event triggered reporting on deactivated FS3 SCell and FDD PCell interruption in non-DRX</w:t>
      </w:r>
      <w:r>
        <w:rPr>
          <w:noProof/>
        </w:rPr>
        <w:tab/>
        <w:t>3126</w:t>
      </w:r>
    </w:p>
    <w:p w14:paraId="0FC15BD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3126</w:t>
      </w:r>
    </w:p>
    <w:p w14:paraId="07EC30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3129</w:t>
      </w:r>
    </w:p>
    <w:p w14:paraId="0B18F41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Event triggered reporting on deactivated FS3 SCell and TDD PCell interruption in non-DRX</w:t>
      </w:r>
      <w:r>
        <w:rPr>
          <w:noProof/>
        </w:rPr>
        <w:tab/>
        <w:t>3129</w:t>
      </w:r>
    </w:p>
    <w:p w14:paraId="575861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3129</w:t>
      </w:r>
    </w:p>
    <w:p w14:paraId="7499D67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3133</w:t>
      </w:r>
    </w:p>
    <w:p w14:paraId="4CC540A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3DL Event triggered reporting on deactivated FS3 SCell and FDD PCell interruption in non-DRX</w:t>
      </w:r>
      <w:r>
        <w:rPr>
          <w:noProof/>
        </w:rPr>
        <w:tab/>
        <w:t>3133</w:t>
      </w:r>
    </w:p>
    <w:p w14:paraId="464D8A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3133</w:t>
      </w:r>
    </w:p>
    <w:p w14:paraId="27B5F0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3137</w:t>
      </w:r>
    </w:p>
    <w:p w14:paraId="09DB787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Intra-frequency event triggered reporting in non-DRX for CRS based discovery signal</w:t>
      </w:r>
      <w:r>
        <w:rPr>
          <w:noProof/>
        </w:rPr>
        <w:tab/>
        <w:t>3137</w:t>
      </w:r>
    </w:p>
    <w:p w14:paraId="43AA56F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3137</w:t>
      </w:r>
    </w:p>
    <w:p w14:paraId="78D7D9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3140</w:t>
      </w:r>
    </w:p>
    <w:p w14:paraId="0BCEB93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Intra-frequency event triggered reporting in non-DRX for CRS based discovery signal with 2 SCells</w:t>
      </w:r>
      <w:r>
        <w:rPr>
          <w:noProof/>
        </w:rPr>
        <w:tab/>
        <w:t>3140</w:t>
      </w:r>
    </w:p>
    <w:p w14:paraId="14A49E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3140</w:t>
      </w:r>
    </w:p>
    <w:p w14:paraId="0A7258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3144</w:t>
      </w:r>
    </w:p>
    <w:p w14:paraId="5FAF3FE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Intra-frequency event triggered reporting in non-DRX for CRS based discovery signal</w:t>
      </w:r>
      <w:r>
        <w:rPr>
          <w:noProof/>
        </w:rPr>
        <w:tab/>
        <w:t>3144</w:t>
      </w:r>
    </w:p>
    <w:p w14:paraId="613429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3144</w:t>
      </w:r>
    </w:p>
    <w:p w14:paraId="293990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3148</w:t>
      </w:r>
    </w:p>
    <w:p w14:paraId="206BBCE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3148</w:t>
      </w:r>
    </w:p>
    <w:p w14:paraId="6039D2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3148</w:t>
      </w:r>
    </w:p>
    <w:p w14:paraId="253B9C5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3152</w:t>
      </w:r>
    </w:p>
    <w:p w14:paraId="7AEA16E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Intra-frequency event triggered reporting in DRX for CRS based discovery signal</w:t>
      </w:r>
      <w:r>
        <w:rPr>
          <w:noProof/>
        </w:rPr>
        <w:tab/>
        <w:t>3152</w:t>
      </w:r>
    </w:p>
    <w:p w14:paraId="017DF04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3152</w:t>
      </w:r>
    </w:p>
    <w:p w14:paraId="577731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3155</w:t>
      </w:r>
    </w:p>
    <w:p w14:paraId="12C0472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Intra-frequency event triggered reporting in DRX for CRS based discovery signal</w:t>
      </w:r>
      <w:r>
        <w:rPr>
          <w:noProof/>
        </w:rPr>
        <w:tab/>
        <w:t>3155</w:t>
      </w:r>
    </w:p>
    <w:p w14:paraId="757733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3155</w:t>
      </w:r>
    </w:p>
    <w:p w14:paraId="78F26D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3159</w:t>
      </w:r>
    </w:p>
    <w:p w14:paraId="074CB9B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3159</w:t>
      </w:r>
    </w:p>
    <w:p w14:paraId="257DB9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3159</w:t>
      </w:r>
    </w:p>
    <w:p w14:paraId="63429F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3162</w:t>
      </w:r>
    </w:p>
    <w:p w14:paraId="0DDF3B8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3162</w:t>
      </w:r>
    </w:p>
    <w:p w14:paraId="47FABC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3162</w:t>
      </w:r>
    </w:p>
    <w:p w14:paraId="791E3E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A.8.26.10.2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3165</w:t>
      </w:r>
    </w:p>
    <w:p w14:paraId="18604444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3165</w:t>
      </w:r>
    </w:p>
    <w:p w14:paraId="4027B37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</w:t>
      </w:r>
      <w:r>
        <w:rPr>
          <w:noProof/>
        </w:rPr>
        <w:tab/>
        <w:t>3165</w:t>
      </w:r>
    </w:p>
    <w:p w14:paraId="4E1C3F4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</w:t>
      </w:r>
      <w:r>
        <w:rPr>
          <w:noProof/>
        </w:rPr>
        <w:tab/>
        <w:t>3165</w:t>
      </w:r>
    </w:p>
    <w:p w14:paraId="2CB58F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3165</w:t>
      </w:r>
    </w:p>
    <w:p w14:paraId="4C432E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3165</w:t>
      </w:r>
    </w:p>
    <w:p w14:paraId="485448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3168</w:t>
      </w:r>
    </w:p>
    <w:p w14:paraId="6470C18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</w:t>
      </w:r>
      <w:r>
        <w:rPr>
          <w:noProof/>
        </w:rPr>
        <w:tab/>
        <w:t>3168</w:t>
      </w:r>
    </w:p>
    <w:p w14:paraId="54BD7CF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3168</w:t>
      </w:r>
    </w:p>
    <w:p w14:paraId="046FBB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3168</w:t>
      </w:r>
    </w:p>
    <w:p w14:paraId="4D6D07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3169</w:t>
      </w:r>
    </w:p>
    <w:p w14:paraId="6ACFB02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3170</w:t>
      </w:r>
    </w:p>
    <w:p w14:paraId="3CA6ED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3170</w:t>
      </w:r>
    </w:p>
    <w:p w14:paraId="6B02FB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3170</w:t>
      </w:r>
    </w:p>
    <w:p w14:paraId="6C7981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3173</w:t>
      </w:r>
    </w:p>
    <w:p w14:paraId="0C7B41C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3173</w:t>
      </w:r>
    </w:p>
    <w:p w14:paraId="6F9795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3173</w:t>
      </w:r>
    </w:p>
    <w:p w14:paraId="2545EB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3173</w:t>
      </w:r>
    </w:p>
    <w:p w14:paraId="066D53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3175</w:t>
      </w:r>
    </w:p>
    <w:p w14:paraId="2B2E470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3176</w:t>
      </w:r>
    </w:p>
    <w:p w14:paraId="296744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3176</w:t>
      </w:r>
    </w:p>
    <w:p w14:paraId="79ADCA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3176</w:t>
      </w:r>
    </w:p>
    <w:p w14:paraId="1B4B18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3177</w:t>
      </w:r>
    </w:p>
    <w:p w14:paraId="2AED7A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3178</w:t>
      </w:r>
    </w:p>
    <w:p w14:paraId="7392D59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3178</w:t>
      </w:r>
    </w:p>
    <w:p w14:paraId="631881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3178</w:t>
      </w:r>
    </w:p>
    <w:p w14:paraId="3E1AE9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3181</w:t>
      </w:r>
    </w:p>
    <w:p w14:paraId="298BD5C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</w:t>
      </w:r>
      <w:r>
        <w:rPr>
          <w:noProof/>
        </w:rPr>
        <w:tab/>
        <w:t>3181</w:t>
      </w:r>
    </w:p>
    <w:p w14:paraId="7495EA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3181</w:t>
      </w:r>
    </w:p>
    <w:p w14:paraId="3656A4B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3181</w:t>
      </w:r>
    </w:p>
    <w:p w14:paraId="34FAAB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3184</w:t>
      </w:r>
    </w:p>
    <w:p w14:paraId="0F92E46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3184</w:t>
      </w:r>
    </w:p>
    <w:p w14:paraId="11505F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3184</w:t>
      </w:r>
    </w:p>
    <w:p w14:paraId="537F455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3184</w:t>
      </w:r>
    </w:p>
    <w:p w14:paraId="549367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3188</w:t>
      </w:r>
    </w:p>
    <w:p w14:paraId="3604FDB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3188</w:t>
      </w:r>
    </w:p>
    <w:p w14:paraId="7885A9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3188</w:t>
      </w:r>
    </w:p>
    <w:p w14:paraId="3AC455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3188</w:t>
      </w:r>
    </w:p>
    <w:p w14:paraId="190E7D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3191</w:t>
      </w:r>
    </w:p>
    <w:p w14:paraId="5BF2AE0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3191</w:t>
      </w:r>
    </w:p>
    <w:p w14:paraId="080C65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3191</w:t>
      </w:r>
    </w:p>
    <w:p w14:paraId="5EA335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3191</w:t>
      </w:r>
    </w:p>
    <w:p w14:paraId="3635B3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3194</w:t>
      </w:r>
    </w:p>
    <w:p w14:paraId="452FF47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3194</w:t>
      </w:r>
    </w:p>
    <w:p w14:paraId="5BC2841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3194</w:t>
      </w:r>
    </w:p>
    <w:p w14:paraId="505196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3194</w:t>
      </w:r>
    </w:p>
    <w:p w14:paraId="650C948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3198</w:t>
      </w:r>
    </w:p>
    <w:p w14:paraId="2EA9CF9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 for 20MHz</w:t>
      </w:r>
      <w:r>
        <w:rPr>
          <w:noProof/>
        </w:rPr>
        <w:tab/>
        <w:t>3198</w:t>
      </w:r>
    </w:p>
    <w:p w14:paraId="438C91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3198</w:t>
      </w:r>
    </w:p>
    <w:p w14:paraId="02BF01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3198</w:t>
      </w:r>
    </w:p>
    <w:p w14:paraId="74A8AA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3199</w:t>
      </w:r>
    </w:p>
    <w:p w14:paraId="058F4F9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20MHz</w:t>
      </w:r>
      <w:r>
        <w:rPr>
          <w:noProof/>
        </w:rPr>
        <w:tab/>
        <w:t>3199</w:t>
      </w:r>
    </w:p>
    <w:p w14:paraId="65ED59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3199</w:t>
      </w:r>
    </w:p>
    <w:p w14:paraId="5D934B8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3199</w:t>
      </w:r>
    </w:p>
    <w:p w14:paraId="76C63B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3200</w:t>
      </w:r>
    </w:p>
    <w:p w14:paraId="2DE7C6E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under Time-Domain Measurement Resource Restriction with CRS Assistance Information and Non-MBSFN ABS</w:t>
      </w:r>
      <w:r>
        <w:rPr>
          <w:noProof/>
        </w:rPr>
        <w:tab/>
        <w:t>3200</w:t>
      </w:r>
    </w:p>
    <w:p w14:paraId="2FC6396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3200</w:t>
      </w:r>
    </w:p>
    <w:p w14:paraId="6294E1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3200</w:t>
      </w:r>
    </w:p>
    <w:p w14:paraId="04A3CCE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3204</w:t>
      </w:r>
    </w:p>
    <w:p w14:paraId="1AF9505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under Time-Domain Measurement Resource Restriction with CRS Assistance Information and Non-MBSFN ABS</w:t>
      </w:r>
      <w:r>
        <w:rPr>
          <w:noProof/>
        </w:rPr>
        <w:tab/>
        <w:t>3204</w:t>
      </w:r>
    </w:p>
    <w:p w14:paraId="698C65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3204</w:t>
      </w:r>
    </w:p>
    <w:p w14:paraId="4A23E8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3204</w:t>
      </w:r>
    </w:p>
    <w:p w14:paraId="5EAE3C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3206</w:t>
      </w:r>
    </w:p>
    <w:p w14:paraId="5D5D81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3207</w:t>
      </w:r>
    </w:p>
    <w:p w14:paraId="674B0B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3207</w:t>
      </w:r>
    </w:p>
    <w:p w14:paraId="44F65AF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3207</w:t>
      </w:r>
    </w:p>
    <w:p w14:paraId="3A0C59C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3208</w:t>
      </w:r>
    </w:p>
    <w:p w14:paraId="06DCC29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3209</w:t>
      </w:r>
    </w:p>
    <w:p w14:paraId="5E2113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3209</w:t>
      </w:r>
    </w:p>
    <w:p w14:paraId="35E327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3209</w:t>
      </w:r>
    </w:p>
    <w:p w14:paraId="667D37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3210</w:t>
      </w:r>
    </w:p>
    <w:p w14:paraId="6CD8705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 for 10MHz + 5MHz</w:t>
      </w:r>
      <w:r>
        <w:rPr>
          <w:noProof/>
        </w:rPr>
        <w:tab/>
        <w:t>3211</w:t>
      </w:r>
    </w:p>
    <w:p w14:paraId="465ABE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3211</w:t>
      </w:r>
    </w:p>
    <w:p w14:paraId="224F03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3211</w:t>
      </w:r>
    </w:p>
    <w:p w14:paraId="4C4C9C4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3212</w:t>
      </w:r>
    </w:p>
    <w:p w14:paraId="32140B8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10MHz + 5MHz</w:t>
      </w:r>
      <w:r>
        <w:rPr>
          <w:noProof/>
        </w:rPr>
        <w:tab/>
        <w:t>3213</w:t>
      </w:r>
    </w:p>
    <w:p w14:paraId="460A71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3213</w:t>
      </w:r>
    </w:p>
    <w:p w14:paraId="19B18F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3213</w:t>
      </w:r>
    </w:p>
    <w:p w14:paraId="4BC8AA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3213</w:t>
      </w:r>
    </w:p>
    <w:p w14:paraId="6C38479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 for 5MHz + 5MHz bandwidth</w:t>
      </w:r>
      <w:r>
        <w:rPr>
          <w:noProof/>
        </w:rPr>
        <w:tab/>
        <w:t>3213</w:t>
      </w:r>
    </w:p>
    <w:p w14:paraId="462067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3213</w:t>
      </w:r>
    </w:p>
    <w:p w14:paraId="6432FA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3213</w:t>
      </w:r>
    </w:p>
    <w:p w14:paraId="12D30A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3215</w:t>
      </w:r>
    </w:p>
    <w:p w14:paraId="454AC89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5MHz + 5MHz bandwidth</w:t>
      </w:r>
      <w:r>
        <w:rPr>
          <w:noProof/>
        </w:rPr>
        <w:tab/>
        <w:t>3215</w:t>
      </w:r>
    </w:p>
    <w:p w14:paraId="60FDC1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3215</w:t>
      </w:r>
    </w:p>
    <w:p w14:paraId="01FB5F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3215</w:t>
      </w:r>
    </w:p>
    <w:p w14:paraId="23978C3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3215</w:t>
      </w:r>
    </w:p>
    <w:p w14:paraId="07EB428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3215</w:t>
      </w:r>
    </w:p>
    <w:p w14:paraId="6762E0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3215</w:t>
      </w:r>
    </w:p>
    <w:p w14:paraId="573ED0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3216</w:t>
      </w:r>
    </w:p>
    <w:p w14:paraId="1FC800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3220</w:t>
      </w:r>
    </w:p>
    <w:p w14:paraId="56B662D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3220</w:t>
      </w:r>
    </w:p>
    <w:p w14:paraId="2DFA98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3220</w:t>
      </w:r>
    </w:p>
    <w:p w14:paraId="01B7D6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3220</w:t>
      </w:r>
    </w:p>
    <w:p w14:paraId="04A1AC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3224</w:t>
      </w:r>
    </w:p>
    <w:p w14:paraId="495C329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20MHz + 10MHz</w:t>
      </w:r>
      <w:r>
        <w:rPr>
          <w:noProof/>
        </w:rPr>
        <w:tab/>
        <w:t>3224</w:t>
      </w:r>
    </w:p>
    <w:p w14:paraId="710E68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3224</w:t>
      </w:r>
    </w:p>
    <w:p w14:paraId="50C504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3224</w:t>
      </w:r>
    </w:p>
    <w:p w14:paraId="315066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3225</w:t>
      </w:r>
    </w:p>
    <w:p w14:paraId="746772A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3225</w:t>
      </w:r>
    </w:p>
    <w:p w14:paraId="3FA5AB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3225</w:t>
      </w:r>
    </w:p>
    <w:p w14:paraId="51ABC1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3225</w:t>
      </w:r>
    </w:p>
    <w:p w14:paraId="4531570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3228</w:t>
      </w:r>
    </w:p>
    <w:p w14:paraId="10E53B5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3228</w:t>
      </w:r>
    </w:p>
    <w:p w14:paraId="4522DD4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3228</w:t>
      </w:r>
    </w:p>
    <w:p w14:paraId="659021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3228</w:t>
      </w:r>
    </w:p>
    <w:p w14:paraId="655FE9C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3231</w:t>
      </w:r>
    </w:p>
    <w:p w14:paraId="2B986F8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3231</w:t>
      </w:r>
    </w:p>
    <w:p w14:paraId="11FC62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3231</w:t>
      </w:r>
    </w:p>
    <w:p w14:paraId="1A5C4A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3231</w:t>
      </w:r>
    </w:p>
    <w:p w14:paraId="619693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3234</w:t>
      </w:r>
    </w:p>
    <w:p w14:paraId="68A8C94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3234</w:t>
      </w:r>
    </w:p>
    <w:p w14:paraId="2E3E25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3234</w:t>
      </w:r>
    </w:p>
    <w:p w14:paraId="213153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3234</w:t>
      </w:r>
    </w:p>
    <w:p w14:paraId="7C5491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3237</w:t>
      </w:r>
    </w:p>
    <w:p w14:paraId="5370ECB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3237</w:t>
      </w:r>
    </w:p>
    <w:p w14:paraId="2E366B5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3237</w:t>
      </w:r>
    </w:p>
    <w:p w14:paraId="78C1E0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3237</w:t>
      </w:r>
    </w:p>
    <w:p w14:paraId="40C0D3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3240</w:t>
      </w:r>
    </w:p>
    <w:p w14:paraId="4090938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3240</w:t>
      </w:r>
    </w:p>
    <w:p w14:paraId="05798CD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3240</w:t>
      </w:r>
    </w:p>
    <w:p w14:paraId="231D27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3241</w:t>
      </w:r>
    </w:p>
    <w:p w14:paraId="30868B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3244</w:t>
      </w:r>
    </w:p>
    <w:p w14:paraId="348F89B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3244</w:t>
      </w:r>
    </w:p>
    <w:p w14:paraId="01A22D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3244</w:t>
      </w:r>
    </w:p>
    <w:p w14:paraId="45B6B9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3244</w:t>
      </w:r>
    </w:p>
    <w:p w14:paraId="0DF334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3247</w:t>
      </w:r>
    </w:p>
    <w:p w14:paraId="461EE74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3248</w:t>
      </w:r>
    </w:p>
    <w:p w14:paraId="2A9B4B4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3248</w:t>
      </w:r>
    </w:p>
    <w:p w14:paraId="22A313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3248</w:t>
      </w:r>
    </w:p>
    <w:p w14:paraId="652528E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3251</w:t>
      </w:r>
    </w:p>
    <w:p w14:paraId="5DA0074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3251</w:t>
      </w:r>
    </w:p>
    <w:p w14:paraId="5F4420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3251</w:t>
      </w:r>
    </w:p>
    <w:p w14:paraId="539857A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3251</w:t>
      </w:r>
    </w:p>
    <w:p w14:paraId="1667A3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3254</w:t>
      </w:r>
    </w:p>
    <w:p w14:paraId="20F8F6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3254</w:t>
      </w:r>
    </w:p>
    <w:p w14:paraId="0A2261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3254</w:t>
      </w:r>
    </w:p>
    <w:p w14:paraId="640581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3254</w:t>
      </w:r>
    </w:p>
    <w:p w14:paraId="4242B0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3257</w:t>
      </w:r>
    </w:p>
    <w:p w14:paraId="1388546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3257</w:t>
      </w:r>
    </w:p>
    <w:p w14:paraId="701A8A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3257</w:t>
      </w:r>
    </w:p>
    <w:p w14:paraId="453D22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3257</w:t>
      </w:r>
    </w:p>
    <w:p w14:paraId="554E795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3260</w:t>
      </w:r>
    </w:p>
    <w:p w14:paraId="3E9318C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3261</w:t>
      </w:r>
    </w:p>
    <w:p w14:paraId="2C29D63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3261</w:t>
      </w:r>
    </w:p>
    <w:p w14:paraId="5C0BF2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3261</w:t>
      </w:r>
    </w:p>
    <w:p w14:paraId="5174D8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3264</w:t>
      </w:r>
    </w:p>
    <w:p w14:paraId="0AA8603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3264</w:t>
      </w:r>
    </w:p>
    <w:p w14:paraId="788057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3264</w:t>
      </w:r>
    </w:p>
    <w:p w14:paraId="6EAC9F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3264</w:t>
      </w:r>
    </w:p>
    <w:p w14:paraId="6F76CB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3267</w:t>
      </w:r>
    </w:p>
    <w:p w14:paraId="3B5785E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3268</w:t>
      </w:r>
    </w:p>
    <w:p w14:paraId="27B928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3268</w:t>
      </w:r>
    </w:p>
    <w:p w14:paraId="0559E6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3268</w:t>
      </w:r>
    </w:p>
    <w:p w14:paraId="64F0DB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3271</w:t>
      </w:r>
    </w:p>
    <w:p w14:paraId="0717BAE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3272</w:t>
      </w:r>
    </w:p>
    <w:p w14:paraId="346B1B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3272</w:t>
      </w:r>
    </w:p>
    <w:p w14:paraId="0C06D0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3272</w:t>
      </w:r>
    </w:p>
    <w:p w14:paraId="7C8708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3278</w:t>
      </w:r>
    </w:p>
    <w:p w14:paraId="636D20E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3278</w:t>
      </w:r>
    </w:p>
    <w:p w14:paraId="6C93B3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3278</w:t>
      </w:r>
    </w:p>
    <w:p w14:paraId="795FEBE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3279</w:t>
      </w:r>
    </w:p>
    <w:p w14:paraId="6FEAD0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3285</w:t>
      </w:r>
    </w:p>
    <w:p w14:paraId="1E4A735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UE category 0</w:t>
      </w:r>
      <w:r>
        <w:rPr>
          <w:noProof/>
        </w:rPr>
        <w:tab/>
        <w:t>3285</w:t>
      </w:r>
    </w:p>
    <w:p w14:paraId="293680D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3285</w:t>
      </w:r>
    </w:p>
    <w:p w14:paraId="2AF92AC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3285</w:t>
      </w:r>
    </w:p>
    <w:p w14:paraId="33EA94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3288</w:t>
      </w:r>
    </w:p>
    <w:p w14:paraId="49563A7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UE category 0</w:t>
      </w:r>
      <w:r>
        <w:rPr>
          <w:noProof/>
        </w:rPr>
        <w:tab/>
        <w:t>3288</w:t>
      </w:r>
    </w:p>
    <w:p w14:paraId="0C0CBE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3288</w:t>
      </w:r>
    </w:p>
    <w:p w14:paraId="5FE660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3288</w:t>
      </w:r>
    </w:p>
    <w:p w14:paraId="2403E7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3291</w:t>
      </w:r>
    </w:p>
    <w:p w14:paraId="44E3543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Intra frequency case for UE category 0</w:t>
      </w:r>
      <w:r>
        <w:rPr>
          <w:noProof/>
        </w:rPr>
        <w:tab/>
        <w:t>3291</w:t>
      </w:r>
    </w:p>
    <w:p w14:paraId="6021B1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3291</w:t>
      </w:r>
    </w:p>
    <w:p w14:paraId="0795AE0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3291</w:t>
      </w:r>
    </w:p>
    <w:p w14:paraId="14416D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3292</w:t>
      </w:r>
    </w:p>
    <w:p w14:paraId="2D071BA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FDD FDD-TDD RSRP for E-UTRAN in Carrier Aggregation</w:t>
      </w:r>
      <w:r>
        <w:rPr>
          <w:noProof/>
        </w:rPr>
        <w:tab/>
        <w:t>3293</w:t>
      </w:r>
    </w:p>
    <w:p w14:paraId="04BC1B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3293</w:t>
      </w:r>
    </w:p>
    <w:p w14:paraId="3F75DF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3293</w:t>
      </w:r>
    </w:p>
    <w:p w14:paraId="2809FB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221528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TDD FDD-TDD RSRP for E-UTRAN in Carrier Aggregation</w:t>
      </w:r>
      <w:r>
        <w:rPr>
          <w:noProof/>
        </w:rPr>
        <w:tab/>
        <w:t>3298</w:t>
      </w:r>
    </w:p>
    <w:p w14:paraId="20BE84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3298</w:t>
      </w:r>
    </w:p>
    <w:p w14:paraId="47F5793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3298</w:t>
      </w:r>
    </w:p>
    <w:p w14:paraId="2F389A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3303</w:t>
      </w:r>
    </w:p>
    <w:p w14:paraId="2994F10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3303</w:t>
      </w:r>
    </w:p>
    <w:p w14:paraId="51EF14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3303</w:t>
      </w:r>
    </w:p>
    <w:p w14:paraId="5BF8EBB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3303</w:t>
      </w:r>
    </w:p>
    <w:p w14:paraId="7778A9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3312</w:t>
      </w:r>
    </w:p>
    <w:p w14:paraId="6AF90C3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3313</w:t>
      </w:r>
    </w:p>
    <w:p w14:paraId="6F568D4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3313</w:t>
      </w:r>
    </w:p>
    <w:p w14:paraId="6677651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3313</w:t>
      </w:r>
    </w:p>
    <w:p w14:paraId="0D6D09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3322</w:t>
      </w:r>
    </w:p>
    <w:p w14:paraId="2B135D6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3322</w:t>
      </w:r>
    </w:p>
    <w:p w14:paraId="20F31E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3322</w:t>
      </w:r>
    </w:p>
    <w:p w14:paraId="29ED6A2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3323</w:t>
      </w:r>
    </w:p>
    <w:p w14:paraId="140F46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3333</w:t>
      </w:r>
    </w:p>
    <w:p w14:paraId="2912288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3334</w:t>
      </w:r>
    </w:p>
    <w:p w14:paraId="38AA6B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3334</w:t>
      </w:r>
    </w:p>
    <w:p w14:paraId="7CF7B69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3334</w:t>
      </w:r>
    </w:p>
    <w:p w14:paraId="46240A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3344</w:t>
      </w:r>
    </w:p>
    <w:p w14:paraId="6FAD2C2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3345</w:t>
      </w:r>
    </w:p>
    <w:p w14:paraId="6182D2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3345</w:t>
      </w:r>
    </w:p>
    <w:p w14:paraId="72C86FD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3345</w:t>
      </w:r>
    </w:p>
    <w:p w14:paraId="0E7834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3352</w:t>
      </w:r>
    </w:p>
    <w:p w14:paraId="349122D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RSRP for E-UTRAN in Carrier Aggregation</w:t>
      </w:r>
      <w:r>
        <w:rPr>
          <w:noProof/>
        </w:rPr>
        <w:tab/>
        <w:t>3353</w:t>
      </w:r>
    </w:p>
    <w:p w14:paraId="3EF30F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3353</w:t>
      </w:r>
    </w:p>
    <w:p w14:paraId="0D9B7A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3353</w:t>
      </w:r>
    </w:p>
    <w:p w14:paraId="20C247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3359</w:t>
      </w:r>
    </w:p>
    <w:p w14:paraId="5843112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3360</w:t>
      </w:r>
    </w:p>
    <w:p w14:paraId="1FF5F6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3360</w:t>
      </w:r>
    </w:p>
    <w:p w14:paraId="39F719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3360</w:t>
      </w:r>
    </w:p>
    <w:p w14:paraId="578DC3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3363</w:t>
      </w:r>
    </w:p>
    <w:p w14:paraId="748F95B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for 5MHz Bandwidth in CEModeA</w:t>
      </w:r>
      <w:r>
        <w:rPr>
          <w:noProof/>
        </w:rPr>
        <w:tab/>
        <w:t>3363</w:t>
      </w:r>
    </w:p>
    <w:p w14:paraId="436ED11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3363</w:t>
      </w:r>
    </w:p>
    <w:p w14:paraId="0D5829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3363</w:t>
      </w:r>
    </w:p>
    <w:p w14:paraId="0A4C9F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3364</w:t>
      </w:r>
    </w:p>
    <w:p w14:paraId="3884FD7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3364</w:t>
      </w:r>
    </w:p>
    <w:p w14:paraId="60FB80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3364</w:t>
      </w:r>
    </w:p>
    <w:p w14:paraId="2B727F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3365</w:t>
      </w:r>
    </w:p>
    <w:p w14:paraId="62884F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3368</w:t>
      </w:r>
    </w:p>
    <w:p w14:paraId="225A1E9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for 5MHz Bandwidth in CEModeA</w:t>
      </w:r>
      <w:r>
        <w:rPr>
          <w:noProof/>
        </w:rPr>
        <w:tab/>
        <w:t>3368</w:t>
      </w:r>
    </w:p>
    <w:p w14:paraId="765580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3368</w:t>
      </w:r>
    </w:p>
    <w:p w14:paraId="4923CE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3368</w:t>
      </w:r>
    </w:p>
    <w:p w14:paraId="7DA7012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3369</w:t>
      </w:r>
    </w:p>
    <w:p w14:paraId="0AE528F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Intra frequency case for Cat-M1 UE in CEModeA</w:t>
      </w:r>
      <w:r>
        <w:rPr>
          <w:noProof/>
        </w:rPr>
        <w:tab/>
        <w:t>3370</w:t>
      </w:r>
    </w:p>
    <w:p w14:paraId="14614A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3370</w:t>
      </w:r>
    </w:p>
    <w:p w14:paraId="738311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3370</w:t>
      </w:r>
    </w:p>
    <w:p w14:paraId="064CD56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3373</w:t>
      </w:r>
    </w:p>
    <w:p w14:paraId="4CA4BF5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3373</w:t>
      </w:r>
    </w:p>
    <w:p w14:paraId="674D59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3373</w:t>
      </w:r>
    </w:p>
    <w:p w14:paraId="1D6B945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3373</w:t>
      </w:r>
    </w:p>
    <w:p w14:paraId="4327AC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3377</w:t>
      </w:r>
    </w:p>
    <w:p w14:paraId="6419EF2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3377</w:t>
      </w:r>
    </w:p>
    <w:p w14:paraId="51F788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3377</w:t>
      </w:r>
    </w:p>
    <w:p w14:paraId="202E03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3377</w:t>
      </w:r>
    </w:p>
    <w:p w14:paraId="2057707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3380</w:t>
      </w:r>
    </w:p>
    <w:p w14:paraId="5582084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in CEModeB</w:t>
      </w:r>
      <w:r>
        <w:rPr>
          <w:noProof/>
        </w:rPr>
        <w:tab/>
        <w:t>3381</w:t>
      </w:r>
    </w:p>
    <w:p w14:paraId="78855CF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3381</w:t>
      </w:r>
    </w:p>
    <w:p w14:paraId="2F4C7E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3381</w:t>
      </w:r>
    </w:p>
    <w:p w14:paraId="24A25C3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3384</w:t>
      </w:r>
    </w:p>
    <w:p w14:paraId="03B8D4F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for 5MHz Bandwidth in CEModeB</w:t>
      </w:r>
      <w:r>
        <w:rPr>
          <w:noProof/>
        </w:rPr>
        <w:tab/>
        <w:t>3384</w:t>
      </w:r>
    </w:p>
    <w:p w14:paraId="64CEF4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3384</w:t>
      </w:r>
    </w:p>
    <w:p w14:paraId="72960E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3384</w:t>
      </w:r>
    </w:p>
    <w:p w14:paraId="01B12A4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3385</w:t>
      </w:r>
    </w:p>
    <w:p w14:paraId="04B087D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in CEModeB</w:t>
      </w:r>
      <w:r>
        <w:rPr>
          <w:noProof/>
        </w:rPr>
        <w:tab/>
        <w:t>3385</w:t>
      </w:r>
    </w:p>
    <w:p w14:paraId="035821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3385</w:t>
      </w:r>
    </w:p>
    <w:p w14:paraId="671BEF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3386</w:t>
      </w:r>
    </w:p>
    <w:p w14:paraId="35CFC3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3389</w:t>
      </w:r>
    </w:p>
    <w:p w14:paraId="7E9A091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for 5MHz Bandwidth in CEModeB</w:t>
      </w:r>
      <w:r>
        <w:rPr>
          <w:noProof/>
        </w:rPr>
        <w:tab/>
        <w:t>3389</w:t>
      </w:r>
    </w:p>
    <w:p w14:paraId="765CAC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3389</w:t>
      </w:r>
    </w:p>
    <w:p w14:paraId="5C46F45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3389</w:t>
      </w:r>
    </w:p>
    <w:p w14:paraId="2919C4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3390</w:t>
      </w:r>
    </w:p>
    <w:p w14:paraId="5C8A4F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Intra frequency case for Cat-M1 UE in CEModeB</w:t>
      </w:r>
      <w:r>
        <w:rPr>
          <w:noProof/>
        </w:rPr>
        <w:tab/>
        <w:t>3390</w:t>
      </w:r>
    </w:p>
    <w:p w14:paraId="4110E9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3390</w:t>
      </w:r>
    </w:p>
    <w:p w14:paraId="40CB8A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3391</w:t>
      </w:r>
    </w:p>
    <w:p w14:paraId="5B7EB4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3393</w:t>
      </w:r>
    </w:p>
    <w:p w14:paraId="26EE11F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3393</w:t>
      </w:r>
    </w:p>
    <w:p w14:paraId="16346F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3393</w:t>
      </w:r>
    </w:p>
    <w:p w14:paraId="74A366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3393</w:t>
      </w:r>
    </w:p>
    <w:p w14:paraId="3BA5645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3396</w:t>
      </w:r>
    </w:p>
    <w:p w14:paraId="5307317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3397</w:t>
      </w:r>
    </w:p>
    <w:p w14:paraId="5600EC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3397</w:t>
      </w:r>
    </w:p>
    <w:p w14:paraId="7C7B28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3397</w:t>
      </w:r>
    </w:p>
    <w:p w14:paraId="1BBF50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3400</w:t>
      </w:r>
    </w:p>
    <w:p w14:paraId="1584234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3400</w:t>
      </w:r>
    </w:p>
    <w:p w14:paraId="094919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3400</w:t>
      </w:r>
    </w:p>
    <w:p w14:paraId="545206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3400</w:t>
      </w:r>
    </w:p>
    <w:p w14:paraId="69BDDD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3403</w:t>
      </w:r>
    </w:p>
    <w:p w14:paraId="33F703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3403</w:t>
      </w:r>
    </w:p>
    <w:p w14:paraId="264631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3403</w:t>
      </w:r>
    </w:p>
    <w:p w14:paraId="6DDE6E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3403</w:t>
      </w:r>
    </w:p>
    <w:p w14:paraId="0932C3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3406</w:t>
      </w:r>
    </w:p>
    <w:p w14:paraId="7B80CA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Inter frequency case for Cat-M1 UE in CEModeA</w:t>
      </w:r>
      <w:r>
        <w:rPr>
          <w:noProof/>
        </w:rPr>
        <w:tab/>
        <w:t>3406</w:t>
      </w:r>
    </w:p>
    <w:p w14:paraId="16EEF5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3406</w:t>
      </w:r>
    </w:p>
    <w:p w14:paraId="684E04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3406</w:t>
      </w:r>
    </w:p>
    <w:p w14:paraId="140F6E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3407</w:t>
      </w:r>
    </w:p>
    <w:p w14:paraId="2F199EB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3408</w:t>
      </w:r>
    </w:p>
    <w:p w14:paraId="04E989F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3408</w:t>
      </w:r>
    </w:p>
    <w:p w14:paraId="0E5EEC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3408</w:t>
      </w:r>
    </w:p>
    <w:p w14:paraId="6AA78C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3414</w:t>
      </w:r>
    </w:p>
    <w:p w14:paraId="38D6A77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3414</w:t>
      </w:r>
    </w:p>
    <w:p w14:paraId="1DE400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3414</w:t>
      </w:r>
    </w:p>
    <w:p w14:paraId="4EFEF6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3414</w:t>
      </w:r>
    </w:p>
    <w:p w14:paraId="2641E5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3420</w:t>
      </w:r>
    </w:p>
    <w:p w14:paraId="4917211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Inter frequency case for Cat-M1 UE in CEModeB</w:t>
      </w:r>
      <w:r>
        <w:rPr>
          <w:noProof/>
        </w:rPr>
        <w:tab/>
        <w:t>3420</w:t>
      </w:r>
    </w:p>
    <w:p w14:paraId="175DF1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3420</w:t>
      </w:r>
    </w:p>
    <w:p w14:paraId="0A0312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3420</w:t>
      </w:r>
    </w:p>
    <w:p w14:paraId="32E98B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3421</w:t>
      </w:r>
    </w:p>
    <w:p w14:paraId="44A010C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3422</w:t>
      </w:r>
    </w:p>
    <w:p w14:paraId="4BB0DD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3422</w:t>
      </w:r>
    </w:p>
    <w:p w14:paraId="5B3E2D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3422</w:t>
      </w:r>
    </w:p>
    <w:p w14:paraId="7B5AE8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3426</w:t>
      </w:r>
    </w:p>
    <w:p w14:paraId="69A510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RSRP for E-UTRAN in Carrier Aggregation with generic duplex modes</w:t>
      </w:r>
      <w:r>
        <w:rPr>
          <w:noProof/>
        </w:rPr>
        <w:tab/>
        <w:t>3426</w:t>
      </w:r>
    </w:p>
    <w:p w14:paraId="7C8535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3426</w:t>
      </w:r>
    </w:p>
    <w:p w14:paraId="1D51C9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3426</w:t>
      </w:r>
    </w:p>
    <w:p w14:paraId="65A2BB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3430</w:t>
      </w:r>
    </w:p>
    <w:p w14:paraId="2EEDAB0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3431</w:t>
      </w:r>
    </w:p>
    <w:p w14:paraId="6EC7CB5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3431</w:t>
      </w:r>
    </w:p>
    <w:p w14:paraId="01D0BC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3431</w:t>
      </w:r>
    </w:p>
    <w:p w14:paraId="3FDFF3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3443</w:t>
      </w:r>
    </w:p>
    <w:p w14:paraId="0D9E9E3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3444</w:t>
      </w:r>
    </w:p>
    <w:p w14:paraId="1928E5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3444</w:t>
      </w:r>
    </w:p>
    <w:p w14:paraId="50FCDF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3444</w:t>
      </w:r>
    </w:p>
    <w:p w14:paraId="102443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3456</w:t>
      </w:r>
    </w:p>
    <w:p w14:paraId="5A37A98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3457</w:t>
      </w:r>
    </w:p>
    <w:p w14:paraId="246FB3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3457</w:t>
      </w:r>
    </w:p>
    <w:p w14:paraId="6C3AA1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3457</w:t>
      </w:r>
    </w:p>
    <w:p w14:paraId="205F87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3469</w:t>
      </w:r>
    </w:p>
    <w:p w14:paraId="0BE4D84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3470</w:t>
      </w:r>
    </w:p>
    <w:p w14:paraId="654A133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3470</w:t>
      </w:r>
    </w:p>
    <w:p w14:paraId="65D086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3470</w:t>
      </w:r>
    </w:p>
    <w:p w14:paraId="0BC265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3473</w:t>
      </w:r>
    </w:p>
    <w:p w14:paraId="3BCB57D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3473</w:t>
      </w:r>
    </w:p>
    <w:p w14:paraId="02F654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3473</w:t>
      </w:r>
    </w:p>
    <w:p w14:paraId="3F1C900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3473</w:t>
      </w:r>
    </w:p>
    <w:p w14:paraId="45CE221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3474</w:t>
      </w:r>
    </w:p>
    <w:p w14:paraId="0FFE395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3474</w:t>
      </w:r>
    </w:p>
    <w:p w14:paraId="26E9F9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3474</w:t>
      </w:r>
    </w:p>
    <w:p w14:paraId="791EF0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3475</w:t>
      </w:r>
    </w:p>
    <w:p w14:paraId="331053F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3476</w:t>
      </w:r>
    </w:p>
    <w:p w14:paraId="1471B8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RSS based RSRP Intra frequency case for Cat-M1 UE in CEModeA</w:t>
      </w:r>
      <w:r>
        <w:rPr>
          <w:noProof/>
        </w:rPr>
        <w:tab/>
        <w:t>3476</w:t>
      </w:r>
    </w:p>
    <w:p w14:paraId="69BDAA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3476</w:t>
      </w:r>
    </w:p>
    <w:p w14:paraId="2C33AC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3476</w:t>
      </w:r>
    </w:p>
    <w:p w14:paraId="557114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3479</w:t>
      </w:r>
    </w:p>
    <w:p w14:paraId="6E2A08F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RSS based RSRP Intra frequency case for Cat-M1 UE in CEModeA</w:t>
      </w:r>
      <w:r>
        <w:rPr>
          <w:noProof/>
        </w:rPr>
        <w:tab/>
        <w:t>3479</w:t>
      </w:r>
    </w:p>
    <w:p w14:paraId="5DA7DF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3479</w:t>
      </w:r>
    </w:p>
    <w:p w14:paraId="0C2B7DB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3479</w:t>
      </w:r>
    </w:p>
    <w:p w14:paraId="7B8311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3482</w:t>
      </w:r>
    </w:p>
    <w:p w14:paraId="6E39A56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RSS based RSRP Intra frequency case for Cat-M1 UE in CEModeA</w:t>
      </w:r>
      <w:r>
        <w:rPr>
          <w:noProof/>
        </w:rPr>
        <w:tab/>
        <w:t>3482</w:t>
      </w:r>
    </w:p>
    <w:p w14:paraId="348C5D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3482</w:t>
      </w:r>
    </w:p>
    <w:p w14:paraId="07E911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3482</w:t>
      </w:r>
    </w:p>
    <w:p w14:paraId="134447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3485</w:t>
      </w:r>
    </w:p>
    <w:p w14:paraId="3D7ECCB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RSS based RSRP Intra frequency case for Cat-M1 UE in CEModeB</w:t>
      </w:r>
      <w:r>
        <w:rPr>
          <w:noProof/>
        </w:rPr>
        <w:tab/>
        <w:t>3485</w:t>
      </w:r>
    </w:p>
    <w:p w14:paraId="4480F8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3485</w:t>
      </w:r>
    </w:p>
    <w:p w14:paraId="22D1D1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3485</w:t>
      </w:r>
    </w:p>
    <w:p w14:paraId="666E73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3488</w:t>
      </w:r>
    </w:p>
    <w:p w14:paraId="365DFE2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RSS based RSRP Intra frequency case for Cat-M1 UE in CEModeB</w:t>
      </w:r>
      <w:r>
        <w:rPr>
          <w:noProof/>
        </w:rPr>
        <w:tab/>
        <w:t>3488</w:t>
      </w:r>
    </w:p>
    <w:p w14:paraId="4EEC073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3488</w:t>
      </w:r>
    </w:p>
    <w:p w14:paraId="4FDDBC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3488</w:t>
      </w:r>
    </w:p>
    <w:p w14:paraId="0887B8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3491</w:t>
      </w:r>
    </w:p>
    <w:p w14:paraId="59B43CC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RSS based RSRP Intra frequency case for Cat-M1 UE in CEModeB</w:t>
      </w:r>
      <w:r>
        <w:rPr>
          <w:noProof/>
        </w:rPr>
        <w:tab/>
        <w:t>3491</w:t>
      </w:r>
    </w:p>
    <w:p w14:paraId="728D5E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3491</w:t>
      </w:r>
    </w:p>
    <w:p w14:paraId="346514D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3491</w:t>
      </w:r>
    </w:p>
    <w:p w14:paraId="24DE3F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3494</w:t>
      </w:r>
    </w:p>
    <w:p w14:paraId="7D4522D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</w:t>
      </w:r>
      <w:r>
        <w:rPr>
          <w:noProof/>
        </w:rPr>
        <w:tab/>
        <w:t>3494</w:t>
      </w:r>
    </w:p>
    <w:p w14:paraId="6056108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</w:t>
      </w:r>
      <w:r>
        <w:rPr>
          <w:noProof/>
        </w:rPr>
        <w:tab/>
        <w:t>3494</w:t>
      </w:r>
    </w:p>
    <w:p w14:paraId="60C512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3494</w:t>
      </w:r>
    </w:p>
    <w:p w14:paraId="036135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3494</w:t>
      </w:r>
    </w:p>
    <w:p w14:paraId="434099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3497</w:t>
      </w:r>
    </w:p>
    <w:p w14:paraId="205ABF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</w:t>
      </w:r>
      <w:r>
        <w:rPr>
          <w:noProof/>
        </w:rPr>
        <w:tab/>
        <w:t>3497</w:t>
      </w:r>
    </w:p>
    <w:p w14:paraId="5469998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3497</w:t>
      </w:r>
    </w:p>
    <w:p w14:paraId="7234B9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3497</w:t>
      </w:r>
    </w:p>
    <w:p w14:paraId="6BB760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3499</w:t>
      </w:r>
    </w:p>
    <w:p w14:paraId="74F3634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3499</w:t>
      </w:r>
    </w:p>
    <w:p w14:paraId="38340B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3499</w:t>
      </w:r>
    </w:p>
    <w:p w14:paraId="3FAD31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3499</w:t>
      </w:r>
    </w:p>
    <w:p w14:paraId="7260AF3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3502</w:t>
      </w:r>
    </w:p>
    <w:p w14:paraId="022F406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3502</w:t>
      </w:r>
    </w:p>
    <w:p w14:paraId="69C589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3502</w:t>
      </w:r>
    </w:p>
    <w:p w14:paraId="5A48336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3502</w:t>
      </w:r>
    </w:p>
    <w:p w14:paraId="1EE877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3504</w:t>
      </w:r>
    </w:p>
    <w:p w14:paraId="57363F2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3505</w:t>
      </w:r>
    </w:p>
    <w:p w14:paraId="5721CE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3505</w:t>
      </w:r>
    </w:p>
    <w:p w14:paraId="46FAFC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3505</w:t>
      </w:r>
    </w:p>
    <w:p w14:paraId="25AA47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3507</w:t>
      </w:r>
    </w:p>
    <w:p w14:paraId="1089002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3508</w:t>
      </w:r>
    </w:p>
    <w:p w14:paraId="72D8075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3508</w:t>
      </w:r>
    </w:p>
    <w:p w14:paraId="649ED51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3508</w:t>
      </w:r>
    </w:p>
    <w:p w14:paraId="3C61EBF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3511</w:t>
      </w:r>
    </w:p>
    <w:p w14:paraId="13A6FC7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3511</w:t>
      </w:r>
    </w:p>
    <w:p w14:paraId="083013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3511</w:t>
      </w:r>
    </w:p>
    <w:p w14:paraId="376937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3512</w:t>
      </w:r>
    </w:p>
    <w:p w14:paraId="5A82D1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3515</w:t>
      </w:r>
    </w:p>
    <w:p w14:paraId="67B507E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under Time Domain Measurement Resource Restriction with Non-MBSFN ABS</w:t>
      </w:r>
      <w:r>
        <w:rPr>
          <w:noProof/>
        </w:rPr>
        <w:tab/>
        <w:t>3515</w:t>
      </w:r>
    </w:p>
    <w:p w14:paraId="26FC93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3515</w:t>
      </w:r>
    </w:p>
    <w:p w14:paraId="42B5DE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3515</w:t>
      </w:r>
    </w:p>
    <w:p w14:paraId="56151B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3519</w:t>
      </w:r>
    </w:p>
    <w:p w14:paraId="02CAEC7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under Time Domain Measurement Resource Restriction with Non-MBSFN ABS</w:t>
      </w:r>
      <w:r>
        <w:rPr>
          <w:noProof/>
        </w:rPr>
        <w:tab/>
        <w:t>3519</w:t>
      </w:r>
    </w:p>
    <w:p w14:paraId="3DDF257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3519</w:t>
      </w:r>
    </w:p>
    <w:p w14:paraId="34AE21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3519</w:t>
      </w:r>
    </w:p>
    <w:p w14:paraId="17461EF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3523</w:t>
      </w:r>
    </w:p>
    <w:p w14:paraId="781F53B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3523</w:t>
      </w:r>
    </w:p>
    <w:p w14:paraId="64DC10E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3523</w:t>
      </w:r>
    </w:p>
    <w:p w14:paraId="6980BA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3523</w:t>
      </w:r>
    </w:p>
    <w:p w14:paraId="0A77A3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3527</w:t>
      </w:r>
    </w:p>
    <w:p w14:paraId="2AC12CA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3527</w:t>
      </w:r>
    </w:p>
    <w:p w14:paraId="4FD9B3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3527</w:t>
      </w:r>
    </w:p>
    <w:p w14:paraId="6DCA99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3527</w:t>
      </w:r>
    </w:p>
    <w:p w14:paraId="106C6C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3531</w:t>
      </w:r>
    </w:p>
    <w:p w14:paraId="2A8186B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3531</w:t>
      </w:r>
    </w:p>
    <w:p w14:paraId="461A5F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3531</w:t>
      </w:r>
    </w:p>
    <w:p w14:paraId="7CC4A6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3531</w:t>
      </w:r>
    </w:p>
    <w:p w14:paraId="1F442D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3532</w:t>
      </w:r>
    </w:p>
    <w:p w14:paraId="1588228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3532</w:t>
      </w:r>
    </w:p>
    <w:p w14:paraId="22A247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3532</w:t>
      </w:r>
    </w:p>
    <w:p w14:paraId="469250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3533</w:t>
      </w:r>
    </w:p>
    <w:p w14:paraId="7623A0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3533</w:t>
      </w:r>
    </w:p>
    <w:p w14:paraId="4FD76F6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3534</w:t>
      </w:r>
    </w:p>
    <w:p w14:paraId="16D98D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3534</w:t>
      </w:r>
    </w:p>
    <w:p w14:paraId="3318FA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3534</w:t>
      </w:r>
    </w:p>
    <w:p w14:paraId="6061E4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A.9.2.13.3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3534</w:t>
      </w:r>
    </w:p>
    <w:p w14:paraId="2679712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3534</w:t>
      </w:r>
    </w:p>
    <w:p w14:paraId="1BF68A4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3534</w:t>
      </w:r>
    </w:p>
    <w:p w14:paraId="5C22DC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3534</w:t>
      </w:r>
    </w:p>
    <w:p w14:paraId="406FCC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A.9.2.14.3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3534</w:t>
      </w:r>
    </w:p>
    <w:p w14:paraId="1C01F7E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under Time Domain Measurement Resource Restriction with CRS Assistance Information and Non-MBSFN ABS</w:t>
      </w:r>
      <w:r>
        <w:rPr>
          <w:noProof/>
        </w:rPr>
        <w:tab/>
        <w:t>3534</w:t>
      </w:r>
    </w:p>
    <w:p w14:paraId="128FC9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3534</w:t>
      </w:r>
    </w:p>
    <w:p w14:paraId="313443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3534</w:t>
      </w:r>
    </w:p>
    <w:p w14:paraId="3D16E2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3538</w:t>
      </w:r>
    </w:p>
    <w:p w14:paraId="3203ECB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under Time Domain Measurement Resource Restriction with CRS Assistance Information and Non-MBSFN ABS</w:t>
      </w:r>
      <w:r>
        <w:rPr>
          <w:noProof/>
        </w:rPr>
        <w:tab/>
        <w:t>3538</w:t>
      </w:r>
    </w:p>
    <w:p w14:paraId="5B9CA3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3538</w:t>
      </w:r>
    </w:p>
    <w:p w14:paraId="232679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3538</w:t>
      </w:r>
    </w:p>
    <w:p w14:paraId="1621C4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3543</w:t>
      </w:r>
    </w:p>
    <w:p w14:paraId="2875D54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3543</w:t>
      </w:r>
    </w:p>
    <w:p w14:paraId="4B8414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3543</w:t>
      </w:r>
    </w:p>
    <w:p w14:paraId="250AE1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3543</w:t>
      </w:r>
    </w:p>
    <w:p w14:paraId="2D8A1D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3545</w:t>
      </w:r>
    </w:p>
    <w:p w14:paraId="26A575F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3545</w:t>
      </w:r>
    </w:p>
    <w:p w14:paraId="34AA9B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3545</w:t>
      </w:r>
    </w:p>
    <w:p w14:paraId="100F29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3545</w:t>
      </w:r>
    </w:p>
    <w:p w14:paraId="30CAD4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704D13A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3548</w:t>
      </w:r>
    </w:p>
    <w:p w14:paraId="57F72F8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3548</w:t>
      </w:r>
    </w:p>
    <w:p w14:paraId="40E81E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3548</w:t>
      </w:r>
    </w:p>
    <w:p w14:paraId="23DD318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3550</w:t>
      </w:r>
    </w:p>
    <w:p w14:paraId="77C2BFD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WB-RSRQ</w:t>
      </w:r>
      <w:r>
        <w:rPr>
          <w:noProof/>
        </w:rPr>
        <w:tab/>
        <w:t>3550</w:t>
      </w:r>
    </w:p>
    <w:p w14:paraId="0545AD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3550</w:t>
      </w:r>
    </w:p>
    <w:p w14:paraId="5D25F1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3550</w:t>
      </w:r>
    </w:p>
    <w:p w14:paraId="13AD2D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3553</w:t>
      </w:r>
    </w:p>
    <w:p w14:paraId="75BB892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E-UTRAN Carrier Aggregation for 10MHz+5MHz</w:t>
      </w:r>
      <w:r>
        <w:rPr>
          <w:noProof/>
        </w:rPr>
        <w:tab/>
        <w:t>3553</w:t>
      </w:r>
    </w:p>
    <w:p w14:paraId="368A2C1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3553</w:t>
      </w:r>
    </w:p>
    <w:p w14:paraId="6DCB00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3553</w:t>
      </w:r>
    </w:p>
    <w:p w14:paraId="1FEB39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3556</w:t>
      </w:r>
    </w:p>
    <w:p w14:paraId="1DFD58E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E-UTRAN Carrier Aggregation for 10MHz+5MHz</w:t>
      </w:r>
      <w:r>
        <w:rPr>
          <w:noProof/>
        </w:rPr>
        <w:tab/>
        <w:t>3556</w:t>
      </w:r>
    </w:p>
    <w:p w14:paraId="1B4767F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3557</w:t>
      </w:r>
    </w:p>
    <w:p w14:paraId="1D6B1E8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3557</w:t>
      </w:r>
    </w:p>
    <w:p w14:paraId="317E1D2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3557</w:t>
      </w:r>
    </w:p>
    <w:p w14:paraId="4E31E07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3557</w:t>
      </w:r>
    </w:p>
    <w:p w14:paraId="6A7C6F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3557</w:t>
      </w:r>
    </w:p>
    <w:p w14:paraId="42DBAA0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3557</w:t>
      </w:r>
    </w:p>
    <w:p w14:paraId="0016B2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3560</w:t>
      </w:r>
    </w:p>
    <w:p w14:paraId="01C4D81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3560</w:t>
      </w:r>
    </w:p>
    <w:p w14:paraId="77A21F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3560</w:t>
      </w:r>
    </w:p>
    <w:p w14:paraId="2196CE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3560</w:t>
      </w:r>
    </w:p>
    <w:p w14:paraId="316EF9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3561</w:t>
      </w:r>
    </w:p>
    <w:p w14:paraId="09607CA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for E-UTRAN TDD-FDD Carrier Aggregation with PCell in FDD</w:t>
      </w:r>
      <w:r>
        <w:rPr>
          <w:noProof/>
        </w:rPr>
        <w:tab/>
        <w:t>3561</w:t>
      </w:r>
    </w:p>
    <w:p w14:paraId="559A40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3561</w:t>
      </w:r>
    </w:p>
    <w:p w14:paraId="19ADF1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3561</w:t>
      </w:r>
    </w:p>
    <w:p w14:paraId="411957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3566</w:t>
      </w:r>
    </w:p>
    <w:p w14:paraId="0448B8F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for E-UTRAN TDD-FDD Carrier Aggregation with PCell in TDD</w:t>
      </w:r>
      <w:r>
        <w:rPr>
          <w:noProof/>
        </w:rPr>
        <w:tab/>
        <w:t>3566</w:t>
      </w:r>
    </w:p>
    <w:p w14:paraId="74EDCA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3566</w:t>
      </w:r>
    </w:p>
    <w:p w14:paraId="6178D5F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3566</w:t>
      </w:r>
    </w:p>
    <w:p w14:paraId="73B5DE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3570</w:t>
      </w:r>
    </w:p>
    <w:p w14:paraId="232A247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E-UTRAN Carrier Aggregation for 20MHz+10MHz</w:t>
      </w:r>
      <w:r>
        <w:rPr>
          <w:noProof/>
        </w:rPr>
        <w:tab/>
        <w:t>3570</w:t>
      </w:r>
    </w:p>
    <w:p w14:paraId="22C5FE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3570</w:t>
      </w:r>
    </w:p>
    <w:p w14:paraId="20B275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3570</w:t>
      </w:r>
    </w:p>
    <w:p w14:paraId="794AF1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3571</w:t>
      </w:r>
    </w:p>
    <w:p w14:paraId="4B2CFAB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3571</w:t>
      </w:r>
    </w:p>
    <w:p w14:paraId="179BBD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3571</w:t>
      </w:r>
    </w:p>
    <w:p w14:paraId="4CB4B6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3571</w:t>
      </w:r>
    </w:p>
    <w:p w14:paraId="4BDB2E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3574</w:t>
      </w:r>
    </w:p>
    <w:p w14:paraId="329C034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3574</w:t>
      </w:r>
    </w:p>
    <w:p w14:paraId="2636FB6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3574</w:t>
      </w:r>
    </w:p>
    <w:p w14:paraId="2658AB1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3574</w:t>
      </w:r>
    </w:p>
    <w:p w14:paraId="32A85C0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3577</w:t>
      </w:r>
    </w:p>
    <w:p w14:paraId="7FE088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3577</w:t>
      </w:r>
    </w:p>
    <w:p w14:paraId="63F313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3577</w:t>
      </w:r>
    </w:p>
    <w:p w14:paraId="7F351A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3577</w:t>
      </w:r>
    </w:p>
    <w:p w14:paraId="334DDFD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3580</w:t>
      </w:r>
    </w:p>
    <w:p w14:paraId="4D91893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3580</w:t>
      </w:r>
    </w:p>
    <w:p w14:paraId="634A90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3580</w:t>
      </w:r>
    </w:p>
    <w:p w14:paraId="3EA49F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3580</w:t>
      </w:r>
    </w:p>
    <w:p w14:paraId="4C7BEF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3583</w:t>
      </w:r>
    </w:p>
    <w:p w14:paraId="498D72F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3583</w:t>
      </w:r>
    </w:p>
    <w:p w14:paraId="527FAF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3583</w:t>
      </w:r>
    </w:p>
    <w:p w14:paraId="0789A3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3583</w:t>
      </w:r>
    </w:p>
    <w:p w14:paraId="4655EB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3586</w:t>
      </w:r>
    </w:p>
    <w:p w14:paraId="694846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3586</w:t>
      </w:r>
    </w:p>
    <w:p w14:paraId="14D2E0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3586</w:t>
      </w:r>
    </w:p>
    <w:p w14:paraId="790231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3586</w:t>
      </w:r>
    </w:p>
    <w:p w14:paraId="6436ACB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3590</w:t>
      </w:r>
    </w:p>
    <w:p w14:paraId="208D411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3590</w:t>
      </w:r>
    </w:p>
    <w:p w14:paraId="66073A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3590</w:t>
      </w:r>
    </w:p>
    <w:p w14:paraId="3E6188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3590</w:t>
      </w:r>
    </w:p>
    <w:p w14:paraId="3EB52E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3593</w:t>
      </w:r>
    </w:p>
    <w:p w14:paraId="47BD65F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3593</w:t>
      </w:r>
    </w:p>
    <w:p w14:paraId="47FE48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3593</w:t>
      </w:r>
    </w:p>
    <w:p w14:paraId="0134A7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3593</w:t>
      </w:r>
    </w:p>
    <w:p w14:paraId="5C0E56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3596</w:t>
      </w:r>
    </w:p>
    <w:p w14:paraId="2D06FBE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3596</w:t>
      </w:r>
    </w:p>
    <w:p w14:paraId="7FFB669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3596</w:t>
      </w:r>
    </w:p>
    <w:p w14:paraId="6A9AE71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3596</w:t>
      </w:r>
    </w:p>
    <w:p w14:paraId="539F9D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3597</w:t>
      </w:r>
    </w:p>
    <w:p w14:paraId="2D67D43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3598</w:t>
      </w:r>
    </w:p>
    <w:p w14:paraId="034505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3598</w:t>
      </w:r>
    </w:p>
    <w:p w14:paraId="09F07F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3598</w:t>
      </w:r>
    </w:p>
    <w:p w14:paraId="6A582B5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A.9.2.37.3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3599</w:t>
      </w:r>
    </w:p>
    <w:p w14:paraId="5383914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RSRQ for E-UTRAN in Carrier Aggregation</w:t>
      </w:r>
      <w:r>
        <w:rPr>
          <w:noProof/>
        </w:rPr>
        <w:tab/>
        <w:t>3600</w:t>
      </w:r>
    </w:p>
    <w:p w14:paraId="7968EB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3600</w:t>
      </w:r>
    </w:p>
    <w:p w14:paraId="491E27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3600</w:t>
      </w:r>
    </w:p>
    <w:p w14:paraId="24DFEE5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3604</w:t>
      </w:r>
    </w:p>
    <w:p w14:paraId="3DC665B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RSRQ for E-UTRAN in Carrier Aggregation</w:t>
      </w:r>
      <w:r>
        <w:rPr>
          <w:noProof/>
        </w:rPr>
        <w:tab/>
        <w:t>3604</w:t>
      </w:r>
    </w:p>
    <w:p w14:paraId="7F3880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3604</w:t>
      </w:r>
    </w:p>
    <w:p w14:paraId="35B163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3604</w:t>
      </w:r>
    </w:p>
    <w:p w14:paraId="7131E73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3608</w:t>
      </w:r>
    </w:p>
    <w:p w14:paraId="22807F6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3608</w:t>
      </w:r>
    </w:p>
    <w:p w14:paraId="36A54D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3608</w:t>
      </w:r>
    </w:p>
    <w:p w14:paraId="7E896D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3608</w:t>
      </w:r>
    </w:p>
    <w:p w14:paraId="79412E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3611</w:t>
      </w:r>
    </w:p>
    <w:p w14:paraId="54A8C9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3612</w:t>
      </w:r>
    </w:p>
    <w:p w14:paraId="6A3DF9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3612</w:t>
      </w:r>
    </w:p>
    <w:p w14:paraId="6699FF3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3612</w:t>
      </w:r>
    </w:p>
    <w:p w14:paraId="3CDFC4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3615</w:t>
      </w:r>
    </w:p>
    <w:p w14:paraId="6F7505B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RSRQ Intra frequency case for UE category 0</w:t>
      </w:r>
      <w:r>
        <w:rPr>
          <w:noProof/>
        </w:rPr>
        <w:tab/>
        <w:t>3615</w:t>
      </w:r>
    </w:p>
    <w:p w14:paraId="776895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3615</w:t>
      </w:r>
    </w:p>
    <w:p w14:paraId="0243964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3615</w:t>
      </w:r>
    </w:p>
    <w:p w14:paraId="75E8AF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3618</w:t>
      </w:r>
    </w:p>
    <w:p w14:paraId="7A9C0B2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RSRQ Intra frequency case for UE category 0</w:t>
      </w:r>
      <w:r>
        <w:rPr>
          <w:noProof/>
        </w:rPr>
        <w:tab/>
        <w:t>3618</w:t>
      </w:r>
    </w:p>
    <w:p w14:paraId="4F65BB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3618</w:t>
      </w:r>
    </w:p>
    <w:p w14:paraId="0CD51F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3618</w:t>
      </w:r>
    </w:p>
    <w:p w14:paraId="6729C4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3621</w:t>
      </w:r>
    </w:p>
    <w:p w14:paraId="4864BB9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Intra frequency case for UE category 0</w:t>
      </w:r>
      <w:r>
        <w:rPr>
          <w:noProof/>
        </w:rPr>
        <w:tab/>
        <w:t>3621</w:t>
      </w:r>
    </w:p>
    <w:p w14:paraId="5B7C8B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3621</w:t>
      </w:r>
    </w:p>
    <w:p w14:paraId="540782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3621</w:t>
      </w:r>
    </w:p>
    <w:p w14:paraId="3F2759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3623</w:t>
      </w:r>
    </w:p>
    <w:p w14:paraId="63A5134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FDD FDD-TDD RSRQ for E-UTRAN in Carrier Aggregation</w:t>
      </w:r>
      <w:r>
        <w:rPr>
          <w:noProof/>
        </w:rPr>
        <w:tab/>
        <w:t>3623</w:t>
      </w:r>
    </w:p>
    <w:p w14:paraId="4EE17C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3623</w:t>
      </w:r>
    </w:p>
    <w:p w14:paraId="3B79230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3623</w:t>
      </w:r>
    </w:p>
    <w:p w14:paraId="3140F0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3627</w:t>
      </w:r>
    </w:p>
    <w:p w14:paraId="236953D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TDD TDD-FDD RSRQ for E-UTRAN in Carrier Aggregation</w:t>
      </w:r>
      <w:r>
        <w:rPr>
          <w:noProof/>
        </w:rPr>
        <w:tab/>
        <w:t>3628</w:t>
      </w:r>
    </w:p>
    <w:p w14:paraId="1AC2B26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3628</w:t>
      </w:r>
    </w:p>
    <w:p w14:paraId="3A42FB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3628</w:t>
      </w:r>
    </w:p>
    <w:p w14:paraId="36C86D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3632</w:t>
      </w:r>
    </w:p>
    <w:p w14:paraId="4223410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RSRQ for E-UTRAN in Carrier Aggregation</w:t>
      </w:r>
      <w:r>
        <w:rPr>
          <w:noProof/>
        </w:rPr>
        <w:tab/>
        <w:t>3633</w:t>
      </w:r>
    </w:p>
    <w:p w14:paraId="5D81E3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3633</w:t>
      </w:r>
    </w:p>
    <w:p w14:paraId="5AFE0C6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3633</w:t>
      </w:r>
    </w:p>
    <w:p w14:paraId="5F2DF2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3637</w:t>
      </w:r>
    </w:p>
    <w:p w14:paraId="00B37B9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RSRQ for E-UTRAN in Carrier Aggregation</w:t>
      </w:r>
      <w:r>
        <w:rPr>
          <w:noProof/>
        </w:rPr>
        <w:tab/>
        <w:t>3637</w:t>
      </w:r>
    </w:p>
    <w:p w14:paraId="0099DA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3637</w:t>
      </w:r>
    </w:p>
    <w:p w14:paraId="296F91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3638</w:t>
      </w:r>
    </w:p>
    <w:p w14:paraId="382CFE8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3642</w:t>
      </w:r>
    </w:p>
    <w:p w14:paraId="312E30C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3643</w:t>
      </w:r>
    </w:p>
    <w:p w14:paraId="5411A0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3643</w:t>
      </w:r>
    </w:p>
    <w:p w14:paraId="434A0B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3643</w:t>
      </w:r>
    </w:p>
    <w:p w14:paraId="0A9FA7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3649</w:t>
      </w:r>
    </w:p>
    <w:p w14:paraId="29F7B9E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RSRQ for E-UTRAN in Carrier Aggregation</w:t>
      </w:r>
      <w:r>
        <w:rPr>
          <w:noProof/>
        </w:rPr>
        <w:tab/>
        <w:t>3650</w:t>
      </w:r>
    </w:p>
    <w:p w14:paraId="1FA3ACF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3650</w:t>
      </w:r>
    </w:p>
    <w:p w14:paraId="652FFFC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3650</w:t>
      </w:r>
    </w:p>
    <w:p w14:paraId="7D73A8D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3656</w:t>
      </w:r>
    </w:p>
    <w:p w14:paraId="59221BF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3656</w:t>
      </w:r>
    </w:p>
    <w:p w14:paraId="0C98ED4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3656</w:t>
      </w:r>
    </w:p>
    <w:p w14:paraId="61D305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3657</w:t>
      </w:r>
    </w:p>
    <w:p w14:paraId="777B31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3661</w:t>
      </w:r>
    </w:p>
    <w:p w14:paraId="4C288E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3661</w:t>
      </w:r>
    </w:p>
    <w:p w14:paraId="4AE7A3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3661</w:t>
      </w:r>
    </w:p>
    <w:p w14:paraId="336C87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3661</w:t>
      </w:r>
    </w:p>
    <w:p w14:paraId="65A0179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3664</w:t>
      </w:r>
    </w:p>
    <w:p w14:paraId="49B5724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4DL FDD RSRQ for E-UTRAN in Carrier Aggregation</w:t>
      </w:r>
      <w:r>
        <w:rPr>
          <w:noProof/>
        </w:rPr>
        <w:tab/>
        <w:t>3665</w:t>
      </w:r>
    </w:p>
    <w:p w14:paraId="50ED6A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3665</w:t>
      </w:r>
    </w:p>
    <w:p w14:paraId="3F2CDA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3665</w:t>
      </w:r>
    </w:p>
    <w:p w14:paraId="36CFBB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3671</w:t>
      </w:r>
    </w:p>
    <w:p w14:paraId="5A4600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3672</w:t>
      </w:r>
    </w:p>
    <w:p w14:paraId="4A88B1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3672</w:t>
      </w:r>
    </w:p>
    <w:p w14:paraId="791F79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3672</w:t>
      </w:r>
    </w:p>
    <w:p w14:paraId="478B46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3678</w:t>
      </w:r>
    </w:p>
    <w:p w14:paraId="450B2BB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RSRQ for E-UTRAN in Carrier Aggregation with generic duplex modes</w:t>
      </w:r>
      <w:r>
        <w:rPr>
          <w:noProof/>
        </w:rPr>
        <w:tab/>
        <w:t>3678</w:t>
      </w:r>
    </w:p>
    <w:p w14:paraId="589951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3678</w:t>
      </w:r>
    </w:p>
    <w:p w14:paraId="0CDBF1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3679</w:t>
      </w:r>
    </w:p>
    <w:p w14:paraId="6CCFD84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7CA87B3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RSRQ for E-UTRAN in Carrier Aggregation with generic duplex modes</w:t>
      </w:r>
      <w:r>
        <w:rPr>
          <w:noProof/>
        </w:rPr>
        <w:tab/>
        <w:t>3684</w:t>
      </w:r>
    </w:p>
    <w:p w14:paraId="668B2C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044701A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3684</w:t>
      </w:r>
    </w:p>
    <w:p w14:paraId="3317F6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3689</w:t>
      </w:r>
    </w:p>
    <w:p w14:paraId="394D171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RSRQ for E-UTRAN in Carrier Aggregation with generic duplex modes</w:t>
      </w:r>
      <w:r>
        <w:rPr>
          <w:noProof/>
        </w:rPr>
        <w:tab/>
        <w:t>3689</w:t>
      </w:r>
    </w:p>
    <w:p w14:paraId="5D7C6E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3689</w:t>
      </w:r>
    </w:p>
    <w:p w14:paraId="09A542F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3690</w:t>
      </w:r>
    </w:p>
    <w:p w14:paraId="2406986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3694</w:t>
      </w:r>
    </w:p>
    <w:p w14:paraId="2C119AB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RSRQ for E-UTRAN in Carrier Aggregation with generic duplex modes</w:t>
      </w:r>
      <w:r>
        <w:rPr>
          <w:noProof/>
        </w:rPr>
        <w:tab/>
        <w:t>3695</w:t>
      </w:r>
    </w:p>
    <w:p w14:paraId="3A69E6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3695</w:t>
      </w:r>
    </w:p>
    <w:p w14:paraId="0BC366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3695</w:t>
      </w:r>
    </w:p>
    <w:p w14:paraId="6240D6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3699</w:t>
      </w:r>
    </w:p>
    <w:p w14:paraId="6C7E6D0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RSRQ for E-UTRAN in Carrier Aggregation with generic duplex modes</w:t>
      </w:r>
      <w:r>
        <w:rPr>
          <w:noProof/>
        </w:rPr>
        <w:tab/>
        <w:t>3700</w:t>
      </w:r>
    </w:p>
    <w:p w14:paraId="4929F34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3700</w:t>
      </w:r>
    </w:p>
    <w:p w14:paraId="69677C5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3700</w:t>
      </w:r>
    </w:p>
    <w:p w14:paraId="421A8F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3705</w:t>
      </w:r>
    </w:p>
    <w:p w14:paraId="0FFCC5F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3706</w:t>
      </w:r>
    </w:p>
    <w:p w14:paraId="6F43D3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3706</w:t>
      </w:r>
    </w:p>
    <w:p w14:paraId="1826D9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3706</w:t>
      </w:r>
    </w:p>
    <w:p w14:paraId="257BCD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3709</w:t>
      </w:r>
    </w:p>
    <w:p w14:paraId="198D36A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3709</w:t>
      </w:r>
    </w:p>
    <w:p w14:paraId="5976FE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3709</w:t>
      </w:r>
    </w:p>
    <w:p w14:paraId="44FC76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3709</w:t>
      </w:r>
    </w:p>
    <w:p w14:paraId="2465DC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3712</w:t>
      </w:r>
    </w:p>
    <w:p w14:paraId="72D67D3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3712</w:t>
      </w:r>
    </w:p>
    <w:p w14:paraId="298FC2D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3712</w:t>
      </w:r>
    </w:p>
    <w:p w14:paraId="0B335E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3712</w:t>
      </w:r>
    </w:p>
    <w:p w14:paraId="4CB169B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3715</w:t>
      </w:r>
    </w:p>
    <w:p w14:paraId="4D30C11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  <w:lang w:val="sv-SE"/>
        </w:rPr>
        <w:t>A.9.3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  <w:lang w:val="sv-SE"/>
        </w:rPr>
        <w:t>UTRAN FDD CPICH RSCP</w:t>
      </w:r>
      <w:r>
        <w:rPr>
          <w:noProof/>
        </w:rPr>
        <w:tab/>
        <w:t>3715</w:t>
      </w:r>
    </w:p>
    <w:p w14:paraId="626C204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  <w:lang w:val="sv-SE"/>
        </w:rPr>
        <w:t>E-UTRAN FDD</w:t>
      </w:r>
      <w:r>
        <w:rPr>
          <w:noProof/>
        </w:rPr>
        <w:tab/>
        <w:t>3715</w:t>
      </w:r>
    </w:p>
    <w:p w14:paraId="691F92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A.9.3.1.1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3715</w:t>
      </w:r>
    </w:p>
    <w:p w14:paraId="7B4A97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A.9.3.1.2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Parameters</w:t>
      </w:r>
      <w:r>
        <w:rPr>
          <w:noProof/>
        </w:rPr>
        <w:tab/>
        <w:t>3715</w:t>
      </w:r>
    </w:p>
    <w:p w14:paraId="77A384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A.9.3.1.3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3718</w:t>
      </w:r>
    </w:p>
    <w:p w14:paraId="5716BC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A.9.3.2 </w:t>
      </w:r>
      <w:r w:rsidRPr="00182D98">
        <w:rPr>
          <w:bCs/>
          <w:noProof/>
        </w:rPr>
        <w:t>E-UTRAN TDD</w:t>
      </w:r>
      <w:r>
        <w:rPr>
          <w:noProof/>
        </w:rPr>
        <w:tab/>
        <w:t>3718</w:t>
      </w:r>
    </w:p>
    <w:p w14:paraId="1E4CA44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A.9.3.2.1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3718</w:t>
      </w:r>
    </w:p>
    <w:p w14:paraId="7D46E1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A.9.3.2.2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Parameters</w:t>
      </w:r>
      <w:r>
        <w:rPr>
          <w:noProof/>
        </w:rPr>
        <w:tab/>
        <w:t>3718</w:t>
      </w:r>
    </w:p>
    <w:p w14:paraId="2349B86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A.9.3.2.3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3721</w:t>
      </w:r>
    </w:p>
    <w:p w14:paraId="5E34DB3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E-UTRAN FDD for 5MHz Bandwidth</w:t>
      </w:r>
      <w:r>
        <w:rPr>
          <w:noProof/>
        </w:rPr>
        <w:tab/>
        <w:t>3721</w:t>
      </w:r>
    </w:p>
    <w:p w14:paraId="2CCB31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A.9.3.3.1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3721</w:t>
      </w:r>
    </w:p>
    <w:p w14:paraId="0A3D085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A.9.3.3.2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Parameters</w:t>
      </w:r>
      <w:r>
        <w:rPr>
          <w:noProof/>
        </w:rPr>
        <w:tab/>
        <w:t>3721</w:t>
      </w:r>
    </w:p>
    <w:p w14:paraId="627509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A.9.3.3.3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3722</w:t>
      </w:r>
    </w:p>
    <w:p w14:paraId="3EED156E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UTRAN FDD CPICH Ec/No</w:t>
      </w:r>
      <w:r>
        <w:rPr>
          <w:noProof/>
        </w:rPr>
        <w:tab/>
        <w:t>3723</w:t>
      </w:r>
    </w:p>
    <w:p w14:paraId="285BE4E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</w:t>
      </w:r>
      <w:r>
        <w:rPr>
          <w:noProof/>
        </w:rPr>
        <w:tab/>
        <w:t>3723</w:t>
      </w:r>
    </w:p>
    <w:p w14:paraId="6868E7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A.9.4.1.1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3723</w:t>
      </w:r>
    </w:p>
    <w:p w14:paraId="1B74D0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A.9.4.1.2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Parameters</w:t>
      </w:r>
      <w:r>
        <w:rPr>
          <w:noProof/>
        </w:rPr>
        <w:tab/>
        <w:t>3723</w:t>
      </w:r>
    </w:p>
    <w:p w14:paraId="6B8155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A.9.4.1.3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3725</w:t>
      </w:r>
    </w:p>
    <w:p w14:paraId="5BAC35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</w:t>
      </w:r>
      <w:r>
        <w:rPr>
          <w:noProof/>
        </w:rPr>
        <w:tab/>
        <w:t>3726</w:t>
      </w:r>
    </w:p>
    <w:p w14:paraId="789B86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A.9.4.2.1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3726</w:t>
      </w:r>
    </w:p>
    <w:p w14:paraId="01764D5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A.9.4.2.2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Parameters</w:t>
      </w:r>
      <w:r>
        <w:rPr>
          <w:noProof/>
        </w:rPr>
        <w:tab/>
        <w:t>3726</w:t>
      </w:r>
    </w:p>
    <w:p w14:paraId="32823E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A.9.4.2.3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3728</w:t>
      </w:r>
    </w:p>
    <w:p w14:paraId="49AE296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E-UTRAN FDD for 5MHz Bandwidth</w:t>
      </w:r>
      <w:r>
        <w:rPr>
          <w:noProof/>
        </w:rPr>
        <w:tab/>
        <w:t>3729</w:t>
      </w:r>
    </w:p>
    <w:p w14:paraId="3977886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lastRenderedPageBreak/>
        <w:t>A.9.4.3.1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3729</w:t>
      </w:r>
    </w:p>
    <w:p w14:paraId="39B9E0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A.9.4.3.2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Parameters</w:t>
      </w:r>
      <w:r>
        <w:rPr>
          <w:noProof/>
        </w:rPr>
        <w:tab/>
        <w:t>3729</w:t>
      </w:r>
    </w:p>
    <w:p w14:paraId="2AD4D8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A.9.4.3.3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3730</w:t>
      </w:r>
    </w:p>
    <w:p w14:paraId="4270F3D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TDD measurement</w:t>
      </w:r>
      <w:r>
        <w:rPr>
          <w:noProof/>
        </w:rPr>
        <w:tab/>
        <w:t>3730</w:t>
      </w:r>
    </w:p>
    <w:p w14:paraId="0248454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3730</w:t>
      </w:r>
    </w:p>
    <w:p w14:paraId="299635B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3730</w:t>
      </w:r>
    </w:p>
    <w:p w14:paraId="0296A8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3730</w:t>
      </w:r>
    </w:p>
    <w:p w14:paraId="68B93ED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3732</w:t>
      </w:r>
    </w:p>
    <w:p w14:paraId="25AD2C6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3733</w:t>
      </w:r>
    </w:p>
    <w:p w14:paraId="7F8C676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3733</w:t>
      </w:r>
    </w:p>
    <w:p w14:paraId="486765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3733</w:t>
      </w:r>
    </w:p>
    <w:p w14:paraId="41B0E1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3734</w:t>
      </w:r>
    </w:p>
    <w:p w14:paraId="39C85D5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it-IT"/>
        </w:rPr>
        <w:t>A.9.6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it-IT"/>
        </w:rPr>
        <w:t>GSM Carrier RSSI</w:t>
      </w:r>
      <w:r>
        <w:rPr>
          <w:noProof/>
        </w:rPr>
        <w:tab/>
        <w:t>3735</w:t>
      </w:r>
    </w:p>
    <w:p w14:paraId="56B2C5E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bCs/>
          <w:noProof/>
          <w:lang w:val="it-IT"/>
        </w:rPr>
        <w:t>A.9.6.1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  <w:lang w:val="it-IT"/>
        </w:rPr>
        <w:t>E-UTRAN FDD</w:t>
      </w:r>
      <w:r>
        <w:rPr>
          <w:noProof/>
        </w:rPr>
        <w:tab/>
        <w:t>3735</w:t>
      </w:r>
    </w:p>
    <w:p w14:paraId="235DFD5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bCs/>
          <w:noProof/>
        </w:rPr>
        <w:t>A.9.6.1.1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</w:rPr>
        <w:t>Test Purpose and Environment</w:t>
      </w:r>
      <w:r>
        <w:rPr>
          <w:noProof/>
        </w:rPr>
        <w:tab/>
        <w:t>3735</w:t>
      </w:r>
    </w:p>
    <w:p w14:paraId="67CCB9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bCs/>
          <w:noProof/>
        </w:rPr>
        <w:t>A.9.6.1.2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</w:rPr>
        <w:t>Test Requirements</w:t>
      </w:r>
      <w:r>
        <w:rPr>
          <w:noProof/>
        </w:rPr>
        <w:tab/>
        <w:t>3736</w:t>
      </w:r>
    </w:p>
    <w:p w14:paraId="33FD636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bCs/>
          <w:noProof/>
        </w:rPr>
        <w:t>A.9.6.2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</w:rPr>
        <w:t>E-UTRAN TDD</w:t>
      </w:r>
      <w:r>
        <w:rPr>
          <w:noProof/>
        </w:rPr>
        <w:tab/>
        <w:t>3736</w:t>
      </w:r>
    </w:p>
    <w:p w14:paraId="1ADBD3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bCs/>
          <w:noProof/>
        </w:rPr>
        <w:t>A.9.6.2.1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</w:rPr>
        <w:t>Test Purpose and Environment</w:t>
      </w:r>
      <w:r>
        <w:rPr>
          <w:noProof/>
        </w:rPr>
        <w:tab/>
        <w:t>3736</w:t>
      </w:r>
    </w:p>
    <w:p w14:paraId="7E55F7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bCs/>
          <w:noProof/>
        </w:rPr>
        <w:t>A.9.6.2.2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</w:rPr>
        <w:t>Test Requirements</w:t>
      </w:r>
      <w:r>
        <w:rPr>
          <w:noProof/>
        </w:rPr>
        <w:tab/>
        <w:t>3738</w:t>
      </w:r>
    </w:p>
    <w:p w14:paraId="42F6C38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UE Rx </w:t>
      </w:r>
      <w:r w:rsidRPr="00182D98">
        <w:rPr>
          <w:b/>
          <w:noProof/>
        </w:rPr>
        <w:t xml:space="preserve">– </w:t>
      </w:r>
      <w:r>
        <w:rPr>
          <w:noProof/>
        </w:rPr>
        <w:t>Tx Time Difference</w:t>
      </w:r>
      <w:r>
        <w:rPr>
          <w:noProof/>
        </w:rPr>
        <w:tab/>
        <w:t>3739</w:t>
      </w:r>
    </w:p>
    <w:p w14:paraId="0FB79C0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UE Rx </w:t>
      </w:r>
      <w:r w:rsidRPr="00182D98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3739</w:t>
      </w:r>
    </w:p>
    <w:p w14:paraId="11E8D8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3739</w:t>
      </w:r>
    </w:p>
    <w:p w14:paraId="2CCBAB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3739</w:t>
      </w:r>
    </w:p>
    <w:p w14:paraId="1C8D6E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3740</w:t>
      </w:r>
    </w:p>
    <w:p w14:paraId="78E300D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 TDD UE Rx </w:t>
      </w:r>
      <w:r w:rsidRPr="00182D98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3740</w:t>
      </w:r>
    </w:p>
    <w:p w14:paraId="37A4B2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3740</w:t>
      </w:r>
    </w:p>
    <w:p w14:paraId="44728C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3740</w:t>
      </w:r>
    </w:p>
    <w:p w14:paraId="798B34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3742</w:t>
      </w:r>
    </w:p>
    <w:p w14:paraId="6C79E91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Rx–Tx Time Difference under Time-Domain Measurement Resource Restriction with Non-MBSFN ABS</w:t>
      </w:r>
      <w:r>
        <w:rPr>
          <w:noProof/>
        </w:rPr>
        <w:tab/>
        <w:t>3742</w:t>
      </w:r>
    </w:p>
    <w:p w14:paraId="1BEF3F5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3742</w:t>
      </w:r>
    </w:p>
    <w:p w14:paraId="445CCF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3742</w:t>
      </w:r>
    </w:p>
    <w:p w14:paraId="37A1BE9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3745</w:t>
      </w:r>
    </w:p>
    <w:p w14:paraId="5318AA1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under Time-Domain Measurement Resource Restriction with Non-MBSFN ABS</w:t>
      </w:r>
      <w:r>
        <w:rPr>
          <w:noProof/>
        </w:rPr>
        <w:tab/>
        <w:t>3745</w:t>
      </w:r>
    </w:p>
    <w:p w14:paraId="744270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3745</w:t>
      </w:r>
    </w:p>
    <w:p w14:paraId="33EB5BC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3745</w:t>
      </w:r>
    </w:p>
    <w:p w14:paraId="672C8A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3748</w:t>
      </w:r>
    </w:p>
    <w:p w14:paraId="32C76D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</w:t>
      </w:r>
      <w:r w:rsidRPr="00182D98">
        <w:rPr>
          <w:b/>
          <w:noProof/>
        </w:rPr>
        <w:t>–</w:t>
      </w:r>
      <w:r>
        <w:rPr>
          <w:noProof/>
        </w:rPr>
        <w:t>Tx time difference under Time Domain Measurement Resource Restriction with CRS Assistance Information and Non-MBSFN ABS</w:t>
      </w:r>
      <w:r>
        <w:rPr>
          <w:noProof/>
        </w:rPr>
        <w:tab/>
        <w:t>3748</w:t>
      </w:r>
    </w:p>
    <w:p w14:paraId="27B0B7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3748</w:t>
      </w:r>
    </w:p>
    <w:p w14:paraId="4181CF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3748</w:t>
      </w:r>
    </w:p>
    <w:p w14:paraId="2C00ED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3751</w:t>
      </w:r>
    </w:p>
    <w:p w14:paraId="3AA84A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under Time-Domain Measurement Resource Restriction with CRS Assistance Information and Non-MBSFN ABS</w:t>
      </w:r>
      <w:r>
        <w:rPr>
          <w:noProof/>
        </w:rPr>
        <w:tab/>
        <w:t>3751</w:t>
      </w:r>
    </w:p>
    <w:p w14:paraId="65370A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3751</w:t>
      </w:r>
    </w:p>
    <w:p w14:paraId="0B8DF5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3751</w:t>
      </w:r>
    </w:p>
    <w:p w14:paraId="6003AC3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3754</w:t>
      </w:r>
    </w:p>
    <w:p w14:paraId="07F2B74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case for Cat-M1/M2 UE in CEModeA</w:t>
      </w:r>
      <w:r>
        <w:rPr>
          <w:noProof/>
        </w:rPr>
        <w:tab/>
        <w:t>3754</w:t>
      </w:r>
    </w:p>
    <w:p w14:paraId="056D53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3754</w:t>
      </w:r>
    </w:p>
    <w:p w14:paraId="4E344D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3754</w:t>
      </w:r>
    </w:p>
    <w:p w14:paraId="477C5E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3755</w:t>
      </w:r>
    </w:p>
    <w:p w14:paraId="094668A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Rx-Tx time difference case for Cat-M1/M2 UE in CEModeA</w:t>
      </w:r>
      <w:r>
        <w:rPr>
          <w:noProof/>
        </w:rPr>
        <w:tab/>
        <w:t>3756</w:t>
      </w:r>
    </w:p>
    <w:p w14:paraId="6D2AA5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3756</w:t>
      </w:r>
    </w:p>
    <w:p w14:paraId="180F20D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3756</w:t>
      </w:r>
    </w:p>
    <w:p w14:paraId="176A9C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3757</w:t>
      </w:r>
    </w:p>
    <w:p w14:paraId="6FFF419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case for Cat-M1/M2 UE in CEModeA</w:t>
      </w:r>
      <w:r>
        <w:rPr>
          <w:noProof/>
        </w:rPr>
        <w:tab/>
        <w:t>3757</w:t>
      </w:r>
    </w:p>
    <w:p w14:paraId="2E84D2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3757</w:t>
      </w:r>
    </w:p>
    <w:p w14:paraId="389A565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3757</w:t>
      </w:r>
    </w:p>
    <w:p w14:paraId="13EFB46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3758</w:t>
      </w:r>
    </w:p>
    <w:p w14:paraId="6DE7C67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</w:t>
      </w:r>
      <w:r>
        <w:rPr>
          <w:noProof/>
        </w:rPr>
        <w:tab/>
        <w:t>3759</w:t>
      </w:r>
    </w:p>
    <w:p w14:paraId="6FB61C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intra frequency case</w:t>
      </w:r>
      <w:r>
        <w:rPr>
          <w:noProof/>
        </w:rPr>
        <w:tab/>
        <w:t>3759</w:t>
      </w:r>
    </w:p>
    <w:p w14:paraId="388250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3759</w:t>
      </w:r>
    </w:p>
    <w:p w14:paraId="7A5AFD2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3761</w:t>
      </w:r>
    </w:p>
    <w:p w14:paraId="0FAFDA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3761</w:t>
      </w:r>
    </w:p>
    <w:p w14:paraId="6866E5B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intra frequency case</w:t>
      </w:r>
      <w:r>
        <w:rPr>
          <w:noProof/>
        </w:rPr>
        <w:tab/>
        <w:t>3762</w:t>
      </w:r>
    </w:p>
    <w:p w14:paraId="4E8776A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3762</w:t>
      </w:r>
    </w:p>
    <w:p w14:paraId="3DDF77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3765</w:t>
      </w:r>
    </w:p>
    <w:p w14:paraId="40FD0D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3765</w:t>
      </w:r>
    </w:p>
    <w:p w14:paraId="46F1CE6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FDD-FDD RSTD inter frequency case</w:t>
      </w:r>
      <w:r>
        <w:rPr>
          <w:noProof/>
        </w:rPr>
        <w:tab/>
        <w:t>3766</w:t>
      </w:r>
    </w:p>
    <w:p w14:paraId="458724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3766</w:t>
      </w:r>
    </w:p>
    <w:p w14:paraId="6C8949C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3768</w:t>
      </w:r>
    </w:p>
    <w:p w14:paraId="69DF8DD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3768</w:t>
      </w:r>
    </w:p>
    <w:p w14:paraId="405230D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TDD-TDD RSTD inter frequency case</w:t>
      </w:r>
      <w:r>
        <w:rPr>
          <w:noProof/>
        </w:rPr>
        <w:tab/>
        <w:t>3769</w:t>
      </w:r>
    </w:p>
    <w:p w14:paraId="2C27EA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3769</w:t>
      </w:r>
    </w:p>
    <w:p w14:paraId="126817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3771</w:t>
      </w:r>
    </w:p>
    <w:p w14:paraId="3E57F0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A.9.8.4.2A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3771</w:t>
      </w:r>
    </w:p>
    <w:p w14:paraId="4EAEEC5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FDD RSTD Measurement Accuracy in Carrier Aggregation</w:t>
      </w:r>
      <w:r>
        <w:rPr>
          <w:noProof/>
        </w:rPr>
        <w:tab/>
        <w:t>3772</w:t>
      </w:r>
    </w:p>
    <w:p w14:paraId="27ADE4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3772</w:t>
      </w:r>
    </w:p>
    <w:p w14:paraId="5510D3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3774</w:t>
      </w:r>
    </w:p>
    <w:p w14:paraId="0198615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TDD RSTD Measurement Accuracy in Carrier Aggregation</w:t>
      </w:r>
      <w:r>
        <w:rPr>
          <w:noProof/>
        </w:rPr>
        <w:tab/>
        <w:t>3774</w:t>
      </w:r>
    </w:p>
    <w:p w14:paraId="4DDB12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3774</w:t>
      </w:r>
    </w:p>
    <w:p w14:paraId="685C1F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3777</w:t>
      </w:r>
    </w:p>
    <w:p w14:paraId="312D786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FDD RSTD Measurement Accuracy in Carrier Aggregation for 20MHz bandwidth</w:t>
      </w:r>
      <w:r>
        <w:rPr>
          <w:noProof/>
        </w:rPr>
        <w:tab/>
        <w:t>3777</w:t>
      </w:r>
    </w:p>
    <w:p w14:paraId="3870D3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3777</w:t>
      </w:r>
    </w:p>
    <w:p w14:paraId="5B7EC9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3778</w:t>
      </w:r>
    </w:p>
    <w:p w14:paraId="2A0B832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TDD RSTD Measurement Accuracy in Carrier Aggregation for 20MHz bandwidth</w:t>
      </w:r>
      <w:r>
        <w:rPr>
          <w:noProof/>
        </w:rPr>
        <w:tab/>
        <w:t>3778</w:t>
      </w:r>
    </w:p>
    <w:p w14:paraId="16B36D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3778</w:t>
      </w:r>
    </w:p>
    <w:p w14:paraId="7C8803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3779</w:t>
      </w:r>
    </w:p>
    <w:p w14:paraId="090A71C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FDD RSTD Measurement Accuracy in Carrier Aggregation for 10MHz+5MHz</w:t>
      </w:r>
      <w:r>
        <w:rPr>
          <w:noProof/>
        </w:rPr>
        <w:tab/>
        <w:t>3779</w:t>
      </w:r>
    </w:p>
    <w:p w14:paraId="70BB0C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3779</w:t>
      </w:r>
    </w:p>
    <w:p w14:paraId="52CFC98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3780</w:t>
      </w:r>
    </w:p>
    <w:p w14:paraId="0872571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TDD RSTD Measurement Accuracy in Carrier Aggregation for 10MHz+5MHz</w:t>
      </w:r>
      <w:r>
        <w:rPr>
          <w:noProof/>
        </w:rPr>
        <w:tab/>
        <w:t>3780</w:t>
      </w:r>
    </w:p>
    <w:p w14:paraId="258315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3780</w:t>
      </w:r>
    </w:p>
    <w:p w14:paraId="30CA45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3781</w:t>
      </w:r>
    </w:p>
    <w:p w14:paraId="5ADCBDD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FDD RSTD Measurement Accuracy in Carrier Aggregation for 5 + 5MHz bandwidth</w:t>
      </w:r>
      <w:r>
        <w:rPr>
          <w:noProof/>
        </w:rPr>
        <w:tab/>
        <w:t>3781</w:t>
      </w:r>
    </w:p>
    <w:p w14:paraId="616B06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3781</w:t>
      </w:r>
    </w:p>
    <w:p w14:paraId="61F15E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3782</w:t>
      </w:r>
    </w:p>
    <w:p w14:paraId="03C29DB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TDD RSTD Measurement Accuracy in Carrier Aggregation for 5+5MHz bandwidth</w:t>
      </w:r>
      <w:r>
        <w:rPr>
          <w:noProof/>
        </w:rPr>
        <w:tab/>
        <w:t>3782</w:t>
      </w:r>
    </w:p>
    <w:p w14:paraId="5C29CA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3782</w:t>
      </w:r>
    </w:p>
    <w:p w14:paraId="4A58D9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3783</w:t>
      </w:r>
    </w:p>
    <w:p w14:paraId="4D9173F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Accuracy in Carrier Aggregation for 20MHz+10MHz</w:t>
      </w:r>
      <w:r>
        <w:rPr>
          <w:noProof/>
        </w:rPr>
        <w:tab/>
        <w:t>3783</w:t>
      </w:r>
    </w:p>
    <w:p w14:paraId="601A76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3783</w:t>
      </w:r>
    </w:p>
    <w:p w14:paraId="724356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3784</w:t>
      </w:r>
    </w:p>
    <w:p w14:paraId="1C4B94A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FDD RSTD Measurement Accuracy in 3DL Carrier Aggregation</w:t>
      </w:r>
      <w:r>
        <w:rPr>
          <w:noProof/>
        </w:rPr>
        <w:tab/>
        <w:t>3784</w:t>
      </w:r>
    </w:p>
    <w:p w14:paraId="1A9226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3784</w:t>
      </w:r>
    </w:p>
    <w:p w14:paraId="73C9BB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3791</w:t>
      </w:r>
    </w:p>
    <w:p w14:paraId="1D1F798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TDD RSTD Measurement Accuracy in 3DL Carrier Aggregation</w:t>
      </w:r>
      <w:r>
        <w:rPr>
          <w:noProof/>
        </w:rPr>
        <w:tab/>
        <w:t>3791</w:t>
      </w:r>
    </w:p>
    <w:p w14:paraId="5B852B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3791</w:t>
      </w:r>
    </w:p>
    <w:p w14:paraId="1EF3B3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3797</w:t>
      </w:r>
    </w:p>
    <w:p w14:paraId="0646F92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inband mode in normal coverage</w:t>
      </w:r>
      <w:r>
        <w:rPr>
          <w:noProof/>
        </w:rPr>
        <w:tab/>
        <w:t>3797</w:t>
      </w:r>
    </w:p>
    <w:p w14:paraId="6BD204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3797</w:t>
      </w:r>
    </w:p>
    <w:p w14:paraId="73006B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3800</w:t>
      </w:r>
    </w:p>
    <w:p w14:paraId="721EF26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inband mode in normal coverage</w:t>
      </w:r>
      <w:r>
        <w:rPr>
          <w:noProof/>
        </w:rPr>
        <w:tab/>
        <w:t>3800</w:t>
      </w:r>
    </w:p>
    <w:p w14:paraId="284735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3800</w:t>
      </w:r>
    </w:p>
    <w:p w14:paraId="4EE63E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3803</w:t>
      </w:r>
    </w:p>
    <w:p w14:paraId="71FA705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inband mode in enhanced coverage</w:t>
      </w:r>
      <w:r>
        <w:rPr>
          <w:noProof/>
        </w:rPr>
        <w:tab/>
        <w:t>3803</w:t>
      </w:r>
    </w:p>
    <w:p w14:paraId="2FB5115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3803</w:t>
      </w:r>
    </w:p>
    <w:p w14:paraId="506674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3806</w:t>
      </w:r>
    </w:p>
    <w:p w14:paraId="059F439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inband mode in enhanced coverage</w:t>
      </w:r>
      <w:r>
        <w:rPr>
          <w:noProof/>
        </w:rPr>
        <w:tab/>
        <w:t>3806</w:t>
      </w:r>
    </w:p>
    <w:p w14:paraId="49EFEB5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3806</w:t>
      </w:r>
    </w:p>
    <w:p w14:paraId="142538E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3809</w:t>
      </w:r>
    </w:p>
    <w:p w14:paraId="730417B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intra-frequency measurement accuracy in CE Mode A</w:t>
      </w:r>
      <w:r>
        <w:rPr>
          <w:noProof/>
        </w:rPr>
        <w:tab/>
        <w:t>3809</w:t>
      </w:r>
    </w:p>
    <w:p w14:paraId="7F0F54C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3809</w:t>
      </w:r>
    </w:p>
    <w:p w14:paraId="0A3402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3812</w:t>
      </w:r>
    </w:p>
    <w:p w14:paraId="085F283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intra-frequency measurement accuracy in CEModeA</w:t>
      </w:r>
      <w:r>
        <w:rPr>
          <w:noProof/>
        </w:rPr>
        <w:tab/>
        <w:t>3813</w:t>
      </w:r>
    </w:p>
    <w:p w14:paraId="45967B7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3813</w:t>
      </w:r>
    </w:p>
    <w:p w14:paraId="390BEB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3816</w:t>
      </w:r>
    </w:p>
    <w:p w14:paraId="195D75C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intra-frequency measurement accuracy in CE Mode A</w:t>
      </w:r>
      <w:r>
        <w:rPr>
          <w:noProof/>
        </w:rPr>
        <w:tab/>
        <w:t>3817</w:t>
      </w:r>
    </w:p>
    <w:p w14:paraId="317C78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3817</w:t>
      </w:r>
    </w:p>
    <w:p w14:paraId="0F22412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3820</w:t>
      </w:r>
    </w:p>
    <w:p w14:paraId="302B60C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intra-frequency measurement accuracy in CE Mode B</w:t>
      </w:r>
      <w:r>
        <w:rPr>
          <w:noProof/>
        </w:rPr>
        <w:tab/>
        <w:t>3821</w:t>
      </w:r>
    </w:p>
    <w:p w14:paraId="0B2D38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3821</w:t>
      </w:r>
    </w:p>
    <w:p w14:paraId="60EA7BE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3824</w:t>
      </w:r>
    </w:p>
    <w:p w14:paraId="1EA11B8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intra-frequency measurement accuracy in CE Mode B</w:t>
      </w:r>
      <w:r>
        <w:rPr>
          <w:noProof/>
        </w:rPr>
        <w:tab/>
        <w:t>3824</w:t>
      </w:r>
    </w:p>
    <w:p w14:paraId="25AAABA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3824</w:t>
      </w:r>
    </w:p>
    <w:p w14:paraId="1F878D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3828</w:t>
      </w:r>
    </w:p>
    <w:p w14:paraId="2E5F13D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intra-frequency measurement accuracy in CE Mode B</w:t>
      </w:r>
      <w:r>
        <w:rPr>
          <w:noProof/>
        </w:rPr>
        <w:tab/>
        <w:t>3829</w:t>
      </w:r>
    </w:p>
    <w:p w14:paraId="10887B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3829</w:t>
      </w:r>
    </w:p>
    <w:p w14:paraId="5EFA25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3832</w:t>
      </w:r>
    </w:p>
    <w:p w14:paraId="3D8EA9C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RSTD inter-frequency measurement accuracy in CE Mode A</w:t>
      </w:r>
      <w:r>
        <w:rPr>
          <w:noProof/>
        </w:rPr>
        <w:tab/>
        <w:t>3833</w:t>
      </w:r>
    </w:p>
    <w:p w14:paraId="251505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3833</w:t>
      </w:r>
    </w:p>
    <w:p w14:paraId="327171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3835</w:t>
      </w:r>
    </w:p>
    <w:p w14:paraId="452CE69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inter-frequency measurement accuracy in CE Mode A</w:t>
      </w:r>
      <w:r>
        <w:rPr>
          <w:noProof/>
        </w:rPr>
        <w:tab/>
        <w:t>3835</w:t>
      </w:r>
    </w:p>
    <w:p w14:paraId="6696357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3835</w:t>
      </w:r>
    </w:p>
    <w:p w14:paraId="2B8E32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3838</w:t>
      </w:r>
    </w:p>
    <w:p w14:paraId="0943C0D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inter-frequency measurement accuracy in CE Mode A</w:t>
      </w:r>
      <w:r>
        <w:rPr>
          <w:noProof/>
        </w:rPr>
        <w:tab/>
        <w:t>3838</w:t>
      </w:r>
    </w:p>
    <w:p w14:paraId="074A4B7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3838</w:t>
      </w:r>
    </w:p>
    <w:p w14:paraId="483E70D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3841</w:t>
      </w:r>
    </w:p>
    <w:p w14:paraId="1E7AF88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RSTD inter-frequency measurement accuracy in CE Mode B</w:t>
      </w:r>
      <w:r>
        <w:rPr>
          <w:noProof/>
        </w:rPr>
        <w:tab/>
        <w:t>3841</w:t>
      </w:r>
    </w:p>
    <w:p w14:paraId="6E9D8E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3841</w:t>
      </w:r>
    </w:p>
    <w:p w14:paraId="2D65A3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3845</w:t>
      </w:r>
    </w:p>
    <w:p w14:paraId="2F48F45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inter-frequency measurement accuracy in CE Mode B</w:t>
      </w:r>
      <w:r>
        <w:rPr>
          <w:noProof/>
        </w:rPr>
        <w:tab/>
        <w:t>3846</w:t>
      </w:r>
    </w:p>
    <w:p w14:paraId="1CD383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3846</w:t>
      </w:r>
    </w:p>
    <w:p w14:paraId="79601F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3849</w:t>
      </w:r>
    </w:p>
    <w:p w14:paraId="77A249E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inter-frequency measurement accuracy in CE Mode B</w:t>
      </w:r>
      <w:r>
        <w:rPr>
          <w:noProof/>
        </w:rPr>
        <w:tab/>
        <w:t>3850</w:t>
      </w:r>
    </w:p>
    <w:p w14:paraId="27F9EA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3850</w:t>
      </w:r>
    </w:p>
    <w:p w14:paraId="39A50F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3854</w:t>
      </w:r>
    </w:p>
    <w:p w14:paraId="0C5B2D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for UE Category NB1 inband mode in normal coverage</w:t>
      </w:r>
      <w:r>
        <w:rPr>
          <w:noProof/>
        </w:rPr>
        <w:tab/>
        <w:t>3854</w:t>
      </w:r>
    </w:p>
    <w:p w14:paraId="20F6B3C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3854</w:t>
      </w:r>
    </w:p>
    <w:p w14:paraId="335CC1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3857</w:t>
      </w:r>
    </w:p>
    <w:p w14:paraId="086E7EC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Inter frequency case for UE Category NB1 inband mode in normal coverage</w:t>
      </w:r>
      <w:r>
        <w:rPr>
          <w:noProof/>
        </w:rPr>
        <w:tab/>
        <w:t>3857</w:t>
      </w:r>
    </w:p>
    <w:p w14:paraId="120374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3857</w:t>
      </w:r>
    </w:p>
    <w:p w14:paraId="2995B6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3860</w:t>
      </w:r>
    </w:p>
    <w:p w14:paraId="6F7D10A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for UE Category NB1 inband mode in enhanced coverage</w:t>
      </w:r>
      <w:r>
        <w:rPr>
          <w:noProof/>
        </w:rPr>
        <w:tab/>
        <w:t>3860</w:t>
      </w:r>
    </w:p>
    <w:p w14:paraId="2BF5F1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3860</w:t>
      </w:r>
    </w:p>
    <w:p w14:paraId="153313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3863</w:t>
      </w:r>
    </w:p>
    <w:p w14:paraId="637E58D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Inter frequency case for UE Category NB1 inband mode in enhanced coverage</w:t>
      </w:r>
      <w:r>
        <w:rPr>
          <w:noProof/>
        </w:rPr>
        <w:tab/>
        <w:t>3863</w:t>
      </w:r>
    </w:p>
    <w:p w14:paraId="01238B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3863</w:t>
      </w:r>
    </w:p>
    <w:p w14:paraId="4BB9BA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3866</w:t>
      </w:r>
    </w:p>
    <w:p w14:paraId="2F2E444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and RSRQ on the serving cell</w:t>
      </w:r>
      <w:r>
        <w:rPr>
          <w:noProof/>
        </w:rPr>
        <w:tab/>
        <w:t>3866</w:t>
      </w:r>
    </w:p>
    <w:p w14:paraId="1CFEC86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3866</w:t>
      </w:r>
    </w:p>
    <w:p w14:paraId="755A615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3866</w:t>
      </w:r>
    </w:p>
    <w:p w14:paraId="27545B1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3866</w:t>
      </w:r>
    </w:p>
    <w:p w14:paraId="6A371B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3869</w:t>
      </w:r>
    </w:p>
    <w:p w14:paraId="5F328C3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serving cell case</w:t>
      </w:r>
      <w:r>
        <w:rPr>
          <w:noProof/>
        </w:rPr>
        <w:tab/>
        <w:t>3869</w:t>
      </w:r>
    </w:p>
    <w:p w14:paraId="313B21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3869</w:t>
      </w:r>
    </w:p>
    <w:p w14:paraId="448608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3869</w:t>
      </w:r>
    </w:p>
    <w:p w14:paraId="64EF265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3871</w:t>
      </w:r>
    </w:p>
    <w:p w14:paraId="459EFF7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</w:t>
      </w:r>
      <w:r>
        <w:rPr>
          <w:noProof/>
        </w:rPr>
        <w:tab/>
        <w:t>3871</w:t>
      </w:r>
    </w:p>
    <w:p w14:paraId="7FBA8D7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3871</w:t>
      </w:r>
    </w:p>
    <w:p w14:paraId="32D1A1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3871</w:t>
      </w:r>
    </w:p>
    <w:p w14:paraId="2F2FE60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3871</w:t>
      </w:r>
    </w:p>
    <w:p w14:paraId="5B9991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3873</w:t>
      </w:r>
    </w:p>
    <w:p w14:paraId="2D74D8E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3873</w:t>
      </w:r>
    </w:p>
    <w:p w14:paraId="76B2FD9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3873</w:t>
      </w:r>
    </w:p>
    <w:p w14:paraId="4BB6C5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lastRenderedPageBreak/>
        <w:t>A.9.10.4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3873</w:t>
      </w:r>
    </w:p>
    <w:p w14:paraId="3DC1868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 RSSI</w:t>
      </w:r>
      <w:r>
        <w:rPr>
          <w:noProof/>
        </w:rPr>
        <w:tab/>
        <w:t>3873</w:t>
      </w:r>
    </w:p>
    <w:p w14:paraId="4453846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3873</w:t>
      </w:r>
    </w:p>
    <w:p w14:paraId="530BFB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3873</w:t>
      </w:r>
    </w:p>
    <w:p w14:paraId="0DC4D5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3873</w:t>
      </w:r>
    </w:p>
    <w:p w14:paraId="534ED5C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3876</w:t>
      </w:r>
    </w:p>
    <w:p w14:paraId="126B615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3876</w:t>
      </w:r>
    </w:p>
    <w:p w14:paraId="3C816B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3876</w:t>
      </w:r>
    </w:p>
    <w:p w14:paraId="4C087F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3876</w:t>
      </w:r>
    </w:p>
    <w:p w14:paraId="7D07AC5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</w:t>
      </w:r>
      <w:r>
        <w:rPr>
          <w:noProof/>
        </w:rPr>
        <w:tab/>
        <w:t>3879</w:t>
      </w:r>
    </w:p>
    <w:p w14:paraId="2A6AA45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3879</w:t>
      </w:r>
    </w:p>
    <w:p w14:paraId="582FCD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3879</w:t>
      </w:r>
    </w:p>
    <w:p w14:paraId="3CDE8E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3879</w:t>
      </w:r>
    </w:p>
    <w:p w14:paraId="40FFB24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3882</w:t>
      </w:r>
    </w:p>
    <w:p w14:paraId="2C6808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3882</w:t>
      </w:r>
    </w:p>
    <w:p w14:paraId="2E261E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3882</w:t>
      </w:r>
    </w:p>
    <w:p w14:paraId="077C3E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3882</w:t>
      </w:r>
    </w:p>
    <w:p w14:paraId="4477031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3885</w:t>
      </w:r>
    </w:p>
    <w:p w14:paraId="24BDE7C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RS-SINR</w:t>
      </w:r>
      <w:r>
        <w:rPr>
          <w:noProof/>
        </w:rPr>
        <w:tab/>
        <w:t>3885</w:t>
      </w:r>
    </w:p>
    <w:p w14:paraId="2471FBD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Intra-Frequency Case</w:t>
      </w:r>
      <w:r>
        <w:rPr>
          <w:noProof/>
        </w:rPr>
        <w:tab/>
        <w:t>3885</w:t>
      </w:r>
    </w:p>
    <w:p w14:paraId="43D717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3885</w:t>
      </w:r>
    </w:p>
    <w:p w14:paraId="2DA23D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3885</w:t>
      </w:r>
    </w:p>
    <w:p w14:paraId="4422CF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3888</w:t>
      </w:r>
    </w:p>
    <w:p w14:paraId="068A0F6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Intra-Frequency Case</w:t>
      </w:r>
      <w:r>
        <w:rPr>
          <w:noProof/>
        </w:rPr>
        <w:tab/>
        <w:t>3888</w:t>
      </w:r>
    </w:p>
    <w:p w14:paraId="797D19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3888</w:t>
      </w:r>
    </w:p>
    <w:p w14:paraId="4F513A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3888</w:t>
      </w:r>
    </w:p>
    <w:p w14:paraId="7A30E9E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3891</w:t>
      </w:r>
    </w:p>
    <w:p w14:paraId="418AD0F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3891</w:t>
      </w:r>
    </w:p>
    <w:p w14:paraId="057F39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3891</w:t>
      </w:r>
    </w:p>
    <w:p w14:paraId="7CBF26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3891</w:t>
      </w:r>
    </w:p>
    <w:p w14:paraId="4C2AD3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3894</w:t>
      </w:r>
    </w:p>
    <w:p w14:paraId="21EF219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3894</w:t>
      </w:r>
    </w:p>
    <w:p w14:paraId="6DE87A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3894</w:t>
      </w:r>
    </w:p>
    <w:p w14:paraId="0AAF148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3894</w:t>
      </w:r>
    </w:p>
    <w:p w14:paraId="79B43FA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3898</w:t>
      </w:r>
    </w:p>
    <w:p w14:paraId="12FB197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3899</w:t>
      </w:r>
    </w:p>
    <w:p w14:paraId="460C2F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3899</w:t>
      </w:r>
    </w:p>
    <w:p w14:paraId="5C8F384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3899</w:t>
      </w:r>
    </w:p>
    <w:p w14:paraId="7D6EC9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3905</w:t>
      </w:r>
    </w:p>
    <w:p w14:paraId="1E34CE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TDD—FDD Inter frequency case</w:t>
      </w:r>
      <w:r>
        <w:rPr>
          <w:noProof/>
        </w:rPr>
        <w:tab/>
        <w:t>3905</w:t>
      </w:r>
    </w:p>
    <w:p w14:paraId="6AE1E0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3905</w:t>
      </w:r>
    </w:p>
    <w:p w14:paraId="767936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3905</w:t>
      </w:r>
    </w:p>
    <w:p w14:paraId="233C9C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3909</w:t>
      </w:r>
    </w:p>
    <w:p w14:paraId="67461CF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3909</w:t>
      </w:r>
    </w:p>
    <w:p w14:paraId="07D19FB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3909</w:t>
      </w:r>
    </w:p>
    <w:p w14:paraId="0FE84E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3909</w:t>
      </w:r>
    </w:p>
    <w:p w14:paraId="5E16630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3910</w:t>
      </w:r>
    </w:p>
    <w:p w14:paraId="1BE0CC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3910</w:t>
      </w:r>
    </w:p>
    <w:p w14:paraId="1A23208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3911</w:t>
      </w:r>
    </w:p>
    <w:p w14:paraId="50A2BE5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3911</w:t>
      </w:r>
    </w:p>
    <w:p w14:paraId="0E6DFD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3911</w:t>
      </w:r>
    </w:p>
    <w:p w14:paraId="2C9990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3912</w:t>
      </w:r>
    </w:p>
    <w:p w14:paraId="1A3798E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3912</w:t>
      </w:r>
    </w:p>
    <w:p w14:paraId="61F215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3912</w:t>
      </w:r>
    </w:p>
    <w:p w14:paraId="1F2488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3912</w:t>
      </w:r>
    </w:p>
    <w:p w14:paraId="5783D6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3913</w:t>
      </w:r>
    </w:p>
    <w:p w14:paraId="77BB6CE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3913</w:t>
      </w:r>
    </w:p>
    <w:p w14:paraId="6C4EF3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3913</w:t>
      </w:r>
    </w:p>
    <w:p w14:paraId="2BE803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3913</w:t>
      </w:r>
    </w:p>
    <w:p w14:paraId="7EC8034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3914</w:t>
      </w:r>
    </w:p>
    <w:p w14:paraId="5A3259F6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3937</w:t>
      </w:r>
    </w:p>
    <w:p w14:paraId="58B221C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3937</w:t>
      </w:r>
    </w:p>
    <w:p w14:paraId="44C6F9A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3937</w:t>
      </w:r>
    </w:p>
    <w:p w14:paraId="2065640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3938</w:t>
      </w:r>
    </w:p>
    <w:p w14:paraId="6CBA1B0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3939</w:t>
      </w:r>
    </w:p>
    <w:p w14:paraId="3AABE33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3939</w:t>
      </w:r>
    </w:p>
    <w:p w14:paraId="6F39733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3940</w:t>
      </w:r>
    </w:p>
    <w:p w14:paraId="0A0555C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3940</w:t>
      </w:r>
    </w:p>
    <w:p w14:paraId="09B87CA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3940</w:t>
      </w:r>
    </w:p>
    <w:p w14:paraId="0592BF7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3942</w:t>
      </w:r>
    </w:p>
    <w:p w14:paraId="69C8769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3943</w:t>
      </w:r>
    </w:p>
    <w:p w14:paraId="4A7BA0A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3943</w:t>
      </w:r>
    </w:p>
    <w:p w14:paraId="03CF20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3945</w:t>
      </w:r>
    </w:p>
    <w:p w14:paraId="3C161611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3945</w:t>
      </w:r>
    </w:p>
    <w:p w14:paraId="36594E9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V2V UE Transmission Timing Accuracy Test</w:t>
      </w:r>
      <w:r>
        <w:rPr>
          <w:noProof/>
        </w:rPr>
        <w:tab/>
        <w:t>3945</w:t>
      </w:r>
    </w:p>
    <w:p w14:paraId="1B28A41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3945</w:t>
      </w:r>
    </w:p>
    <w:p w14:paraId="012CBB4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3946</w:t>
      </w:r>
    </w:p>
    <w:p w14:paraId="2C19B5B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Interruptions due to V2V sidelink communication</w:t>
      </w:r>
      <w:r>
        <w:rPr>
          <w:noProof/>
        </w:rPr>
        <w:tab/>
        <w:t>3946</w:t>
      </w:r>
    </w:p>
    <w:p w14:paraId="715BF66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3946</w:t>
      </w:r>
    </w:p>
    <w:p w14:paraId="7009C8F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3948</w:t>
      </w:r>
    </w:p>
    <w:p w14:paraId="426F9CA6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A.12</w:t>
      </w:r>
      <w:r>
        <w:rPr>
          <w:noProof/>
        </w:rPr>
        <w:tab/>
        <w:t>3948</w:t>
      </w:r>
    </w:p>
    <w:p w14:paraId="4ED95BF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3948</w:t>
      </w:r>
    </w:p>
    <w:p w14:paraId="03A97CB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3948</w:t>
      </w:r>
    </w:p>
    <w:p w14:paraId="1821CF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3948</w:t>
      </w:r>
    </w:p>
    <w:p w14:paraId="642D86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3949</w:t>
      </w:r>
    </w:p>
    <w:p w14:paraId="41972BB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3950</w:t>
      </w:r>
    </w:p>
    <w:p w14:paraId="5F7525F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3950</w:t>
      </w:r>
    </w:p>
    <w:p w14:paraId="2C3EFC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3950</w:t>
      </w:r>
    </w:p>
    <w:p w14:paraId="07771BE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3951</w:t>
      </w:r>
    </w:p>
    <w:p w14:paraId="7F76253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 with V2X Sidelink Communication for eNB as Timing Reference</w:t>
      </w:r>
      <w:r>
        <w:rPr>
          <w:noProof/>
        </w:rPr>
        <w:tab/>
        <w:t>3951</w:t>
      </w:r>
    </w:p>
    <w:p w14:paraId="727D8C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3951</w:t>
      </w:r>
    </w:p>
    <w:p w14:paraId="5574065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3952</w:t>
      </w:r>
    </w:p>
    <w:p w14:paraId="5F23925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3953</w:t>
      </w:r>
    </w:p>
    <w:p w14:paraId="72B2EF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3953</w:t>
      </w:r>
    </w:p>
    <w:p w14:paraId="5597E2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3954</w:t>
      </w:r>
    </w:p>
    <w:p w14:paraId="3EE54B0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3954</w:t>
      </w:r>
    </w:p>
    <w:p w14:paraId="7D7B78D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 for GNSS configured as the highest priority</w:t>
      </w:r>
      <w:r>
        <w:rPr>
          <w:noProof/>
        </w:rPr>
        <w:tab/>
        <w:t>3954</w:t>
      </w:r>
    </w:p>
    <w:p w14:paraId="04D6FC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3954</w:t>
      </w:r>
    </w:p>
    <w:p w14:paraId="4692A6B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3957</w:t>
      </w:r>
    </w:p>
    <w:p w14:paraId="0311E36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 for eNB configured as the highest priority</w:t>
      </w:r>
      <w:r>
        <w:rPr>
          <w:noProof/>
        </w:rPr>
        <w:tab/>
        <w:t>3958</w:t>
      </w:r>
    </w:p>
    <w:p w14:paraId="604E30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3958</w:t>
      </w:r>
    </w:p>
    <w:p w14:paraId="32B2F36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3960</w:t>
      </w:r>
    </w:p>
    <w:p w14:paraId="1630997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3960</w:t>
      </w:r>
    </w:p>
    <w:p w14:paraId="617C95B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3960</w:t>
      </w:r>
    </w:p>
    <w:p w14:paraId="03896B4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3962</w:t>
      </w:r>
    </w:p>
    <w:p w14:paraId="49E425D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3962</w:t>
      </w:r>
    </w:p>
    <w:p w14:paraId="508C1CF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3962</w:t>
      </w:r>
    </w:p>
    <w:p w14:paraId="2A401F9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3964</w:t>
      </w:r>
    </w:p>
    <w:p w14:paraId="790911B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3964</w:t>
      </w:r>
    </w:p>
    <w:p w14:paraId="6BF876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Autonomous Resource Selection/Reselection Tests for PSSCH-RSRP measurements</w:t>
      </w:r>
      <w:r>
        <w:rPr>
          <w:noProof/>
        </w:rPr>
        <w:tab/>
        <w:t>3964</w:t>
      </w:r>
    </w:p>
    <w:p w14:paraId="35E197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3964</w:t>
      </w:r>
    </w:p>
    <w:p w14:paraId="2A70135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3966</w:t>
      </w:r>
    </w:p>
    <w:p w14:paraId="28A2296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3966</w:t>
      </w:r>
    </w:p>
    <w:p w14:paraId="701BFF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A.12.6.2.1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3966</w:t>
      </w:r>
    </w:p>
    <w:p w14:paraId="7D12C3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3968</w:t>
      </w:r>
    </w:p>
    <w:p w14:paraId="53DCFC1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3968</w:t>
      </w:r>
    </w:p>
    <w:p w14:paraId="5FBF87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3968</w:t>
      </w:r>
    </w:p>
    <w:p w14:paraId="51CC527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3971</w:t>
      </w:r>
    </w:p>
    <w:p w14:paraId="2684CB5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3972</w:t>
      </w:r>
    </w:p>
    <w:p w14:paraId="4F79AB3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on a FDD PCell</w:t>
      </w:r>
      <w:r>
        <w:rPr>
          <w:noProof/>
        </w:rPr>
        <w:tab/>
        <w:t>3972</w:t>
      </w:r>
    </w:p>
    <w:p w14:paraId="09AA11F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3972</w:t>
      </w:r>
    </w:p>
    <w:p w14:paraId="5C7FA7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3973</w:t>
      </w:r>
    </w:p>
    <w:p w14:paraId="284D1F8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on a TDD PCell</w:t>
      </w:r>
      <w:r>
        <w:rPr>
          <w:noProof/>
        </w:rPr>
        <w:tab/>
        <w:t>3973</w:t>
      </w:r>
    </w:p>
    <w:p w14:paraId="31C039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3973</w:t>
      </w:r>
    </w:p>
    <w:p w14:paraId="367BA4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3975</w:t>
      </w:r>
    </w:p>
    <w:p w14:paraId="40665773" w14:textId="77777777" w:rsidR="000E3D33" w:rsidRDefault="000E3D33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 w:eastAsia="zh-CN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3976</w:t>
      </w:r>
    </w:p>
    <w:p w14:paraId="3135B6C3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3976</w:t>
      </w:r>
    </w:p>
    <w:p w14:paraId="74B1247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3976</w:t>
      </w:r>
    </w:p>
    <w:p w14:paraId="4AD0C9F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3976</w:t>
      </w:r>
    </w:p>
    <w:p w14:paraId="46E0CF6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3976</w:t>
      </w:r>
    </w:p>
    <w:p w14:paraId="3980EDD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3978</w:t>
      </w:r>
    </w:p>
    <w:p w14:paraId="2230578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3979</w:t>
      </w:r>
    </w:p>
    <w:p w14:paraId="3399848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3979</w:t>
      </w:r>
    </w:p>
    <w:p w14:paraId="237EA76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E-UTRAN cells for cell re-selection for UE Category M2</w:t>
      </w:r>
      <w:r>
        <w:rPr>
          <w:noProof/>
        </w:rPr>
        <w:tab/>
        <w:t>3979</w:t>
      </w:r>
    </w:p>
    <w:p w14:paraId="4CEA061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intra-frequence E-UTRAN cells for cell selection</w:t>
      </w:r>
      <w:r>
        <w:rPr>
          <w:noProof/>
        </w:rPr>
        <w:tab/>
        <w:t>3979</w:t>
      </w:r>
    </w:p>
    <w:p w14:paraId="48F9A0F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 for measurements of inter-frequence E-UTRAN cells for cell selection</w:t>
      </w:r>
      <w:r>
        <w:rPr>
          <w:noProof/>
        </w:rPr>
        <w:tab/>
        <w:t>3981</w:t>
      </w:r>
    </w:p>
    <w:p w14:paraId="2BA0E51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3982</w:t>
      </w:r>
    </w:p>
    <w:p w14:paraId="5680A600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3982</w:t>
      </w:r>
    </w:p>
    <w:p w14:paraId="206D2C4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3982</w:t>
      </w:r>
    </w:p>
    <w:p w14:paraId="1747CD2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3983</w:t>
      </w:r>
    </w:p>
    <w:p w14:paraId="3895F73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3983</w:t>
      </w:r>
    </w:p>
    <w:p w14:paraId="6C3A76C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3984</w:t>
      </w:r>
    </w:p>
    <w:p w14:paraId="19EAF90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3984</w:t>
      </w:r>
    </w:p>
    <w:p w14:paraId="665F26A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3984</w:t>
      </w:r>
    </w:p>
    <w:p w14:paraId="6B5BA51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3985</w:t>
      </w:r>
    </w:p>
    <w:p w14:paraId="35D9794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3985</w:t>
      </w:r>
    </w:p>
    <w:p w14:paraId="730ED13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3986</w:t>
      </w:r>
    </w:p>
    <w:p w14:paraId="1A7C1F5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3986</w:t>
      </w:r>
    </w:p>
    <w:p w14:paraId="26CA2A1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CRS-based measurements</w:t>
      </w:r>
      <w:r>
        <w:rPr>
          <w:noProof/>
        </w:rPr>
        <w:tab/>
        <w:t>3986</w:t>
      </w:r>
    </w:p>
    <w:p w14:paraId="34BD68A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CSI-RS based measurements</w:t>
      </w:r>
      <w:r>
        <w:rPr>
          <w:noProof/>
        </w:rPr>
        <w:tab/>
        <w:t>3986</w:t>
      </w:r>
    </w:p>
    <w:p w14:paraId="6164C6A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3987</w:t>
      </w:r>
    </w:p>
    <w:p w14:paraId="7224E0E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3987</w:t>
      </w:r>
    </w:p>
    <w:p w14:paraId="0BD51CF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3987</w:t>
      </w:r>
    </w:p>
    <w:p w14:paraId="09C607B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3988</w:t>
      </w:r>
    </w:p>
    <w:p w14:paraId="0D23410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3988</w:t>
      </w:r>
    </w:p>
    <w:p w14:paraId="1C82E7A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3988</w:t>
      </w:r>
    </w:p>
    <w:p w14:paraId="64FD2B3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3989</w:t>
      </w:r>
    </w:p>
    <w:p w14:paraId="5F70808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3989</w:t>
      </w:r>
    </w:p>
    <w:p w14:paraId="79FF8BD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3990</w:t>
      </w:r>
    </w:p>
    <w:p w14:paraId="5BA3A36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RSTD measurements by UE Category NB1</w:t>
      </w:r>
      <w:r>
        <w:rPr>
          <w:noProof/>
        </w:rPr>
        <w:tab/>
        <w:t>3991</w:t>
      </w:r>
    </w:p>
    <w:p w14:paraId="2FC13FA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inter-frequency RSTD measurements by UE Category NB1</w:t>
      </w:r>
      <w:r>
        <w:rPr>
          <w:noProof/>
        </w:rPr>
        <w:tab/>
        <w:t>3992</w:t>
      </w:r>
    </w:p>
    <w:p w14:paraId="23B2AB5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 by UE Category M1</w:t>
      </w:r>
      <w:r>
        <w:rPr>
          <w:noProof/>
        </w:rPr>
        <w:tab/>
        <w:t>3993</w:t>
      </w:r>
    </w:p>
    <w:p w14:paraId="1864677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measurements by UE Category M2</w:t>
      </w:r>
      <w:r>
        <w:rPr>
          <w:noProof/>
        </w:rPr>
        <w:tab/>
        <w:t>3994</w:t>
      </w:r>
    </w:p>
    <w:p w14:paraId="5EE172C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3994</w:t>
      </w:r>
    </w:p>
    <w:p w14:paraId="09FC370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B.2.19.2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3994</w:t>
      </w:r>
    </w:p>
    <w:p w14:paraId="2BD6A92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RSTD measurements by UE Category M1</w:t>
      </w:r>
      <w:r>
        <w:rPr>
          <w:noProof/>
        </w:rPr>
        <w:tab/>
        <w:t>3994</w:t>
      </w:r>
    </w:p>
    <w:p w14:paraId="6524392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RSTD measurements by UE Category M2</w:t>
      </w:r>
      <w:r>
        <w:rPr>
          <w:noProof/>
        </w:rPr>
        <w:tab/>
        <w:t>3995</w:t>
      </w:r>
    </w:p>
    <w:p w14:paraId="39B23E6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RSTD measurements by UE Category M1</w:t>
      </w:r>
      <w:r>
        <w:rPr>
          <w:noProof/>
        </w:rPr>
        <w:tab/>
        <w:t>3995</w:t>
      </w:r>
    </w:p>
    <w:p w14:paraId="0611B59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RSTD measurements by UE Category M2</w:t>
      </w:r>
      <w:r>
        <w:rPr>
          <w:noProof/>
        </w:rPr>
        <w:tab/>
        <w:t>3997</w:t>
      </w:r>
    </w:p>
    <w:p w14:paraId="70701B1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Theme="minorEastAsia"/>
          <w:noProof/>
        </w:rPr>
        <w:t>B.2.24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Theme="minorEastAsia"/>
          <w:noProof/>
        </w:rPr>
        <w:t>Conditions for intra-frequency neighbour cell measurements of NB-IoT cells for UE Category NB1</w:t>
      </w:r>
      <w:r>
        <w:rPr>
          <w:noProof/>
        </w:rPr>
        <w:tab/>
        <w:t>3997</w:t>
      </w:r>
    </w:p>
    <w:p w14:paraId="17CC859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Theme="minorEastAsia"/>
          <w:noProof/>
        </w:rPr>
        <w:t>B.2.25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Theme="minorEastAsia"/>
          <w:noProof/>
        </w:rPr>
        <w:t>Conditions for inter-frequency neighbour cell measurements of NB-IoT cells for UE Category NB1</w:t>
      </w:r>
      <w:r>
        <w:rPr>
          <w:noProof/>
        </w:rPr>
        <w:tab/>
        <w:t>3997</w:t>
      </w:r>
    </w:p>
    <w:p w14:paraId="1C2DE745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3997</w:t>
      </w:r>
    </w:p>
    <w:p w14:paraId="280E0DB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3997</w:t>
      </w:r>
    </w:p>
    <w:p w14:paraId="3E321D6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3998</w:t>
      </w:r>
    </w:p>
    <w:p w14:paraId="239E90B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3998</w:t>
      </w:r>
    </w:p>
    <w:p w14:paraId="1521D0D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3998</w:t>
      </w:r>
    </w:p>
    <w:p w14:paraId="4D546E5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UE Rx – Tx time difference</w:t>
      </w:r>
      <w:r>
        <w:rPr>
          <w:noProof/>
        </w:rPr>
        <w:tab/>
        <w:t>3998</w:t>
      </w:r>
    </w:p>
    <w:p w14:paraId="3B1AC57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3998</w:t>
      </w:r>
    </w:p>
    <w:p w14:paraId="0D1664B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3998</w:t>
      </w:r>
    </w:p>
    <w:p w14:paraId="2F2264F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3999</w:t>
      </w:r>
    </w:p>
    <w:p w14:paraId="5588698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3999</w:t>
      </w:r>
    </w:p>
    <w:p w14:paraId="6D45BF1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3999</w:t>
      </w:r>
    </w:p>
    <w:p w14:paraId="27C13ED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3999</w:t>
      </w:r>
    </w:p>
    <w:p w14:paraId="3B944AE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4000</w:t>
      </w:r>
    </w:p>
    <w:p w14:paraId="430AF58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UE Rx–Tx Time Difference Measurement under Time Domain Measurement Resource Restriction with CRS Assistance Information</w:t>
      </w:r>
      <w:r>
        <w:rPr>
          <w:noProof/>
        </w:rPr>
        <w:tab/>
        <w:t>4000</w:t>
      </w:r>
    </w:p>
    <w:p w14:paraId="167A4C4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4000</w:t>
      </w:r>
    </w:p>
    <w:p w14:paraId="6CCD32E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4000</w:t>
      </w:r>
    </w:p>
    <w:p w14:paraId="1725E1F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4000</w:t>
      </w:r>
    </w:p>
    <w:p w14:paraId="2359AC4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4001</w:t>
      </w:r>
    </w:p>
    <w:p w14:paraId="4233BF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4001</w:t>
      </w:r>
    </w:p>
    <w:p w14:paraId="5658573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4001</w:t>
      </w:r>
    </w:p>
    <w:p w14:paraId="16160BA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Absolute Discovery Signal Measurement Accuracy Requirements</w:t>
      </w:r>
      <w:r>
        <w:rPr>
          <w:noProof/>
        </w:rPr>
        <w:tab/>
        <w:t>4001</w:t>
      </w:r>
    </w:p>
    <w:p w14:paraId="66C9F47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4001</w:t>
      </w:r>
    </w:p>
    <w:p w14:paraId="6CB52BA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4001</w:t>
      </w:r>
    </w:p>
    <w:p w14:paraId="7D59D55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Discovery Signal Measurement Accuracy Requirements</w:t>
      </w:r>
      <w:r>
        <w:rPr>
          <w:noProof/>
        </w:rPr>
        <w:tab/>
        <w:t>4002</w:t>
      </w:r>
    </w:p>
    <w:p w14:paraId="7A59E1F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4002</w:t>
      </w:r>
    </w:p>
    <w:p w14:paraId="653F851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4002</w:t>
      </w:r>
    </w:p>
    <w:p w14:paraId="50E1CFF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4002</w:t>
      </w:r>
    </w:p>
    <w:p w14:paraId="01F5412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4002</w:t>
      </w:r>
    </w:p>
    <w:p w14:paraId="38D1550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4002</w:t>
      </w:r>
    </w:p>
    <w:p w14:paraId="51B6C70E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4002</w:t>
      </w:r>
    </w:p>
    <w:p w14:paraId="6BFF3DB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4002</w:t>
      </w:r>
    </w:p>
    <w:p w14:paraId="39EEDF2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4003</w:t>
      </w:r>
    </w:p>
    <w:p w14:paraId="1BF3E7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4003</w:t>
      </w:r>
    </w:p>
    <w:p w14:paraId="76FF887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4003</w:t>
      </w:r>
    </w:p>
    <w:p w14:paraId="44241B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4003</w:t>
      </w:r>
    </w:p>
    <w:p w14:paraId="3851DCF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4003</w:t>
      </w:r>
    </w:p>
    <w:p w14:paraId="37971B2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4003</w:t>
      </w:r>
    </w:p>
    <w:p w14:paraId="3AFA0AE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4004</w:t>
      </w:r>
    </w:p>
    <w:p w14:paraId="25800D7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4004</w:t>
      </w:r>
    </w:p>
    <w:p w14:paraId="3C90684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4004</w:t>
      </w:r>
    </w:p>
    <w:p w14:paraId="0AFCC5B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4004</w:t>
      </w:r>
    </w:p>
    <w:p w14:paraId="1E3A664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4004</w:t>
      </w:r>
    </w:p>
    <w:p w14:paraId="4172BFB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4004</w:t>
      </w:r>
    </w:p>
    <w:p w14:paraId="6A315DA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4004</w:t>
      </w:r>
    </w:p>
    <w:p w14:paraId="02E243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4004</w:t>
      </w:r>
    </w:p>
    <w:p w14:paraId="3D3442B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B.3.25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4005</w:t>
      </w:r>
    </w:p>
    <w:p w14:paraId="18EF2D6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4005</w:t>
      </w:r>
    </w:p>
    <w:p w14:paraId="2AADECF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4005</w:t>
      </w:r>
    </w:p>
    <w:p w14:paraId="6D686EB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4005</w:t>
      </w:r>
    </w:p>
    <w:p w14:paraId="5A6C11A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 for NB1</w:t>
      </w:r>
      <w:r>
        <w:rPr>
          <w:noProof/>
        </w:rPr>
        <w:tab/>
        <w:t>4006</w:t>
      </w:r>
    </w:p>
    <w:p w14:paraId="7EEF513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Reference Signal Time Difference (RSTD) measurements for NB1</w:t>
      </w:r>
      <w:r>
        <w:rPr>
          <w:noProof/>
        </w:rPr>
        <w:tab/>
        <w:t>4006</w:t>
      </w:r>
    </w:p>
    <w:p w14:paraId="3E0AD73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Reference Signal Time Difference (RSTD) measurements for Cat M1</w:t>
      </w:r>
      <w:r>
        <w:rPr>
          <w:noProof/>
        </w:rPr>
        <w:tab/>
        <w:t>4006</w:t>
      </w:r>
    </w:p>
    <w:p w14:paraId="40EF09C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Reference Signal Time Difference (RSTD) measurements for Cat M2</w:t>
      </w:r>
      <w:r>
        <w:rPr>
          <w:noProof/>
        </w:rPr>
        <w:tab/>
        <w:t>4006</w:t>
      </w:r>
    </w:p>
    <w:p w14:paraId="2D563AD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 for Cat M1</w:t>
      </w:r>
      <w:r>
        <w:rPr>
          <w:noProof/>
        </w:rPr>
        <w:tab/>
        <w:t>4006</w:t>
      </w:r>
    </w:p>
    <w:p w14:paraId="601BD1A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 for Cat M2</w:t>
      </w:r>
      <w:r>
        <w:rPr>
          <w:noProof/>
        </w:rPr>
        <w:tab/>
        <w:t>4006</w:t>
      </w:r>
    </w:p>
    <w:p w14:paraId="26479A96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RRM Requirements Exceptions</w:t>
      </w:r>
      <w:r>
        <w:rPr>
          <w:noProof/>
        </w:rPr>
        <w:tab/>
        <w:t>4007</w:t>
      </w:r>
    </w:p>
    <w:p w14:paraId="240243E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</w:t>
      </w:r>
      <w:r>
        <w:rPr>
          <w:noProof/>
        </w:rPr>
        <w:tab/>
        <w:t>4007</w:t>
      </w:r>
    </w:p>
    <w:p w14:paraId="05F500B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4007</w:t>
      </w:r>
    </w:p>
    <w:p w14:paraId="23284A1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4007</w:t>
      </w:r>
    </w:p>
    <w:p w14:paraId="5BAFFCC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B.4.3.1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Inter-band carrier aggregation</w:t>
      </w:r>
      <w:r>
        <w:rPr>
          <w:noProof/>
        </w:rPr>
        <w:tab/>
        <w:t>4007</w:t>
      </w:r>
    </w:p>
    <w:p w14:paraId="0981014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4007</w:t>
      </w:r>
    </w:p>
    <w:p w14:paraId="351B20B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4007</w:t>
      </w:r>
    </w:p>
    <w:p w14:paraId="6CC1F19A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4008</w:t>
      </w:r>
    </w:p>
    <w:p w14:paraId="675E8FD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4008</w:t>
      </w:r>
    </w:p>
    <w:p w14:paraId="31C0FE5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4008</w:t>
      </w:r>
    </w:p>
    <w:p w14:paraId="53EA94F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4008</w:t>
      </w:r>
    </w:p>
    <w:p w14:paraId="6961B28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4009</w:t>
      </w:r>
    </w:p>
    <w:p w14:paraId="6409D27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4009</w:t>
      </w:r>
    </w:p>
    <w:p w14:paraId="67DCADCB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V2X</w:t>
      </w:r>
      <w:r>
        <w:rPr>
          <w:noProof/>
        </w:rPr>
        <w:tab/>
        <w:t>4010</w:t>
      </w:r>
    </w:p>
    <w:p w14:paraId="1804414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4010</w:t>
      </w:r>
    </w:p>
    <w:p w14:paraId="7649164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4010</w:t>
      </w:r>
    </w:p>
    <w:p w14:paraId="6CE8D20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4010</w:t>
      </w:r>
    </w:p>
    <w:p w14:paraId="3ACE126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4010</w:t>
      </w:r>
    </w:p>
    <w:p w14:paraId="0EA5251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4011</w:t>
      </w:r>
    </w:p>
    <w:p w14:paraId="708C4F6C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4011</w:t>
      </w:r>
    </w:p>
    <w:p w14:paraId="51CFD64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4011</w:t>
      </w:r>
    </w:p>
    <w:p w14:paraId="2D5D0963" w14:textId="77777777" w:rsidR="000E3D33" w:rsidRDefault="000E3D33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 w:eastAsia="zh-CN"/>
        </w:rPr>
      </w:pPr>
      <w:r>
        <w:rPr>
          <w:noProof/>
        </w:rPr>
        <w:t>Annex C (informative): Change history:</w:t>
      </w:r>
      <w:r>
        <w:rPr>
          <w:noProof/>
        </w:rPr>
        <w:tab/>
        <w:t>4013</w:t>
      </w:r>
    </w:p>
    <w:p w14:paraId="6B7D5F00" w14:textId="653DE465" w:rsidR="00080512" w:rsidRPr="004D3578" w:rsidRDefault="00F679CA">
      <w:r>
        <w:rPr>
          <w:noProof/>
          <w:sz w:val="22"/>
        </w:rPr>
        <w:fldChar w:fldCharType="end"/>
      </w:r>
    </w:p>
    <w:p w14:paraId="43B27F4E" w14:textId="4A49AD83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4D719B">
        <w:rPr>
          <w:noProof/>
        </w:rPr>
        <w:instrText>c0</w:instrText>
      </w:r>
      <w:r w:rsidRPr="001D185D">
        <w:rPr>
          <w:noProof/>
        </w:rPr>
        <w:instrText>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0B1B02">
        <w:rPr>
          <w:noProof/>
        </w:rPr>
        <w:instrText>\</w:instrText>
      </w:r>
      <w:r w:rsidR="00DC0BE5">
        <w:rPr>
          <w:noProof/>
        </w:rPr>
        <w:instrText>f</w:instrText>
      </w:r>
      <w:r w:rsidR="004D719B">
        <w:rPr>
          <w:noProof/>
        </w:rPr>
        <w:instrText xml:space="preserve">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4D719B">
        <w:rPr>
          <w:noProof/>
        </w:rPr>
        <w:instrText>c0</w:instrText>
      </w:r>
      <w:r w:rsidRPr="001D185D">
        <w:rPr>
          <w:noProof/>
        </w:rPr>
        <w:instrText>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4D719B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4D719B">
        <w:rPr>
          <w:noProof/>
        </w:rPr>
        <w:instrText>c0</w:instrText>
      </w:r>
      <w:r w:rsidRPr="001D185D">
        <w:rPr>
          <w:noProof/>
        </w:rPr>
        <w:instrText>_sA.7-A.</w:instrText>
      </w:r>
      <w:r w:rsidR="00E8403D">
        <w:rPr>
          <w:noProof/>
        </w:rPr>
        <w:instrText>7</w:instrText>
      </w:r>
      <w:r w:rsidRPr="001D185D">
        <w:rPr>
          <w:noProof/>
        </w:rPr>
        <w:instrText>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4D719B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="00E8403D" w:rsidRPr="001D185D">
        <w:rPr>
          <w:noProof/>
        </w:rPr>
        <w:fldChar w:fldCharType="begin"/>
      </w:r>
      <w:r w:rsidR="00E8403D" w:rsidRPr="001D185D">
        <w:rPr>
          <w:noProof/>
        </w:rPr>
        <w:instrText xml:space="preserve"> RD "36133-</w:instrText>
      </w:r>
      <w:r w:rsidR="00E8403D">
        <w:rPr>
          <w:noProof/>
        </w:rPr>
        <w:instrText>h</w:instrText>
      </w:r>
      <w:r w:rsidR="004D719B">
        <w:rPr>
          <w:noProof/>
        </w:rPr>
        <w:instrText>c0</w:instrText>
      </w:r>
      <w:r w:rsidR="00E8403D" w:rsidRPr="001D185D">
        <w:rPr>
          <w:noProof/>
        </w:rPr>
        <w:instrText>_sA.</w:instrText>
      </w:r>
      <w:r w:rsidR="00E8403D">
        <w:rPr>
          <w:noProof/>
        </w:rPr>
        <w:instrText>8</w:instrText>
      </w:r>
      <w:r w:rsidR="00E8403D" w:rsidRPr="001D185D">
        <w:rPr>
          <w:noProof/>
        </w:rPr>
        <w:instrText>-A.8.doc</w:instrText>
      </w:r>
      <w:r w:rsidR="00E8403D">
        <w:rPr>
          <w:noProof/>
        </w:rPr>
        <w:instrText>x</w:instrText>
      </w:r>
      <w:r w:rsidR="00E8403D" w:rsidRPr="001D185D">
        <w:rPr>
          <w:noProof/>
        </w:rPr>
        <w:instrText xml:space="preserve">" </w:instrText>
      </w:r>
      <w:r w:rsidR="004D719B">
        <w:rPr>
          <w:noProof/>
        </w:rPr>
        <w:instrText xml:space="preserve">\f  </w:instrText>
      </w:r>
      <w:r w:rsidR="00E8403D"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B1558D">
        <w:rPr>
          <w:noProof/>
        </w:rPr>
        <w:instrText>h</w:instrText>
      </w:r>
      <w:r w:rsidR="004D719B">
        <w:rPr>
          <w:noProof/>
        </w:rPr>
        <w:instrText>c0</w:instrText>
      </w:r>
      <w:r w:rsidRPr="001D185D">
        <w:rPr>
          <w:noProof/>
        </w:rPr>
        <w:instrText>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4D719B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C2114" w14:textId="77777777" w:rsidR="004604A6" w:rsidRDefault="004604A6">
      <w:r>
        <w:separator/>
      </w:r>
    </w:p>
  </w:endnote>
  <w:endnote w:type="continuationSeparator" w:id="0">
    <w:p w14:paraId="0EDBEC5A" w14:textId="77777777" w:rsidR="004604A6" w:rsidRDefault="004604A6">
      <w:r>
        <w:continuationSeparator/>
      </w:r>
    </w:p>
  </w:endnote>
  <w:endnote w:type="continuationNotice" w:id="1">
    <w:p w14:paraId="750929D9" w14:textId="77777777" w:rsidR="004604A6" w:rsidRDefault="004604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A3714" w14:textId="77777777" w:rsidR="004604A6" w:rsidRDefault="004604A6">
      <w:r>
        <w:separator/>
      </w:r>
    </w:p>
  </w:footnote>
  <w:footnote w:type="continuationSeparator" w:id="0">
    <w:p w14:paraId="052DC993" w14:textId="77777777" w:rsidR="004604A6" w:rsidRDefault="004604A6">
      <w:r>
        <w:continuationSeparator/>
      </w:r>
    </w:p>
  </w:footnote>
  <w:footnote w:type="continuationNotice" w:id="1">
    <w:p w14:paraId="75695944" w14:textId="77777777" w:rsidR="004604A6" w:rsidRDefault="004604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7DFA493B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3747A">
      <w:rPr>
        <w:rFonts w:ascii="Arial" w:hAnsi="Arial" w:cs="Arial"/>
        <w:b/>
        <w:noProof/>
        <w:sz w:val="18"/>
        <w:szCs w:val="18"/>
      </w:rPr>
      <w:t>3GPP TS 36.133 V17.12.2 (2023-12)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58B72757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3747A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F2039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44C5B7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91240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08CE3D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EA4E9A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9A9E4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001FC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426E6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26AC6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425F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224455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236867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92390468">
    <w:abstractNumId w:val="11"/>
  </w:num>
  <w:num w:numId="4" w16cid:durableId="1811898106">
    <w:abstractNumId w:val="12"/>
  </w:num>
  <w:num w:numId="5" w16cid:durableId="1648587887">
    <w:abstractNumId w:val="9"/>
  </w:num>
  <w:num w:numId="6" w16cid:durableId="1747217512">
    <w:abstractNumId w:val="7"/>
  </w:num>
  <w:num w:numId="7" w16cid:durableId="11273517">
    <w:abstractNumId w:val="6"/>
  </w:num>
  <w:num w:numId="8" w16cid:durableId="1058473088">
    <w:abstractNumId w:val="5"/>
  </w:num>
  <w:num w:numId="9" w16cid:durableId="1940867888">
    <w:abstractNumId w:val="4"/>
  </w:num>
  <w:num w:numId="10" w16cid:durableId="1401757081">
    <w:abstractNumId w:val="8"/>
  </w:num>
  <w:num w:numId="11" w16cid:durableId="810093189">
    <w:abstractNumId w:val="3"/>
  </w:num>
  <w:num w:numId="12" w16cid:durableId="741022678">
    <w:abstractNumId w:val="2"/>
  </w:num>
  <w:num w:numId="13" w16cid:durableId="1497384904">
    <w:abstractNumId w:val="1"/>
  </w:num>
  <w:num w:numId="14" w16cid:durableId="987323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33397"/>
    <w:rsid w:val="00040095"/>
    <w:rsid w:val="00051834"/>
    <w:rsid w:val="00054A22"/>
    <w:rsid w:val="00062023"/>
    <w:rsid w:val="000655A6"/>
    <w:rsid w:val="000763C0"/>
    <w:rsid w:val="00080512"/>
    <w:rsid w:val="0009657F"/>
    <w:rsid w:val="000B1B02"/>
    <w:rsid w:val="000C47C3"/>
    <w:rsid w:val="000C63C2"/>
    <w:rsid w:val="000D58AB"/>
    <w:rsid w:val="000D5EC5"/>
    <w:rsid w:val="000D6668"/>
    <w:rsid w:val="000E3D33"/>
    <w:rsid w:val="000F76D4"/>
    <w:rsid w:val="001007CA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21C3"/>
    <w:rsid w:val="001D02C2"/>
    <w:rsid w:val="001D4D78"/>
    <w:rsid w:val="001F0C1D"/>
    <w:rsid w:val="001F1132"/>
    <w:rsid w:val="001F168B"/>
    <w:rsid w:val="001F4D49"/>
    <w:rsid w:val="002347A2"/>
    <w:rsid w:val="002675F0"/>
    <w:rsid w:val="00273D1F"/>
    <w:rsid w:val="00296D07"/>
    <w:rsid w:val="002B06F2"/>
    <w:rsid w:val="002B6339"/>
    <w:rsid w:val="002E00EE"/>
    <w:rsid w:val="002E638F"/>
    <w:rsid w:val="002F51A4"/>
    <w:rsid w:val="003138BC"/>
    <w:rsid w:val="003172DC"/>
    <w:rsid w:val="00317978"/>
    <w:rsid w:val="00326AA4"/>
    <w:rsid w:val="00351808"/>
    <w:rsid w:val="0035462D"/>
    <w:rsid w:val="003750A8"/>
    <w:rsid w:val="003765B8"/>
    <w:rsid w:val="0038413E"/>
    <w:rsid w:val="003C21A5"/>
    <w:rsid w:val="003C3971"/>
    <w:rsid w:val="003E18C9"/>
    <w:rsid w:val="00402795"/>
    <w:rsid w:val="004129B9"/>
    <w:rsid w:val="00423334"/>
    <w:rsid w:val="004345EC"/>
    <w:rsid w:val="0043747A"/>
    <w:rsid w:val="00442A0E"/>
    <w:rsid w:val="004604A6"/>
    <w:rsid w:val="00465515"/>
    <w:rsid w:val="00496EF1"/>
    <w:rsid w:val="004D3578"/>
    <w:rsid w:val="004D719B"/>
    <w:rsid w:val="004E213A"/>
    <w:rsid w:val="004F0988"/>
    <w:rsid w:val="004F3340"/>
    <w:rsid w:val="0053388B"/>
    <w:rsid w:val="00535773"/>
    <w:rsid w:val="00543E6C"/>
    <w:rsid w:val="00546844"/>
    <w:rsid w:val="00553F78"/>
    <w:rsid w:val="00565087"/>
    <w:rsid w:val="00597B11"/>
    <w:rsid w:val="005C20C7"/>
    <w:rsid w:val="005D2E01"/>
    <w:rsid w:val="005D7526"/>
    <w:rsid w:val="005E4BB2"/>
    <w:rsid w:val="00602AEA"/>
    <w:rsid w:val="006078B4"/>
    <w:rsid w:val="0061218F"/>
    <w:rsid w:val="00614FDF"/>
    <w:rsid w:val="006277D7"/>
    <w:rsid w:val="0063543D"/>
    <w:rsid w:val="00642398"/>
    <w:rsid w:val="00647114"/>
    <w:rsid w:val="006A1BE3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4026F"/>
    <w:rsid w:val="007429F6"/>
    <w:rsid w:val="00744E76"/>
    <w:rsid w:val="007455DC"/>
    <w:rsid w:val="00770151"/>
    <w:rsid w:val="00774DA4"/>
    <w:rsid w:val="00781F0F"/>
    <w:rsid w:val="007B600E"/>
    <w:rsid w:val="007C494B"/>
    <w:rsid w:val="007E7D0F"/>
    <w:rsid w:val="007F0F4A"/>
    <w:rsid w:val="008028A4"/>
    <w:rsid w:val="00830747"/>
    <w:rsid w:val="0085144B"/>
    <w:rsid w:val="00863086"/>
    <w:rsid w:val="008768CA"/>
    <w:rsid w:val="008834E8"/>
    <w:rsid w:val="008B34DA"/>
    <w:rsid w:val="008C384C"/>
    <w:rsid w:val="008F6FD1"/>
    <w:rsid w:val="0090271F"/>
    <w:rsid w:val="00902E23"/>
    <w:rsid w:val="009114D7"/>
    <w:rsid w:val="0091348E"/>
    <w:rsid w:val="00916932"/>
    <w:rsid w:val="00917CCB"/>
    <w:rsid w:val="00925E63"/>
    <w:rsid w:val="00942EC2"/>
    <w:rsid w:val="00950578"/>
    <w:rsid w:val="00963850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B15449"/>
    <w:rsid w:val="00B1558D"/>
    <w:rsid w:val="00B16CF7"/>
    <w:rsid w:val="00B74237"/>
    <w:rsid w:val="00B772D8"/>
    <w:rsid w:val="00B93086"/>
    <w:rsid w:val="00BA19ED"/>
    <w:rsid w:val="00BA4B8D"/>
    <w:rsid w:val="00BA61A3"/>
    <w:rsid w:val="00BB7024"/>
    <w:rsid w:val="00BC0F7D"/>
    <w:rsid w:val="00BC3769"/>
    <w:rsid w:val="00BD7D31"/>
    <w:rsid w:val="00BE3255"/>
    <w:rsid w:val="00BF0E52"/>
    <w:rsid w:val="00BF128E"/>
    <w:rsid w:val="00C074DD"/>
    <w:rsid w:val="00C12BA7"/>
    <w:rsid w:val="00C1496A"/>
    <w:rsid w:val="00C32467"/>
    <w:rsid w:val="00C33079"/>
    <w:rsid w:val="00C33C24"/>
    <w:rsid w:val="00C45231"/>
    <w:rsid w:val="00C55217"/>
    <w:rsid w:val="00C72833"/>
    <w:rsid w:val="00C80F1D"/>
    <w:rsid w:val="00C86F77"/>
    <w:rsid w:val="00C93F40"/>
    <w:rsid w:val="00CA3D0C"/>
    <w:rsid w:val="00CC038D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0BE5"/>
    <w:rsid w:val="00DC309B"/>
    <w:rsid w:val="00DC4DA2"/>
    <w:rsid w:val="00DD4C17"/>
    <w:rsid w:val="00DD74A5"/>
    <w:rsid w:val="00DE794E"/>
    <w:rsid w:val="00DF2B1F"/>
    <w:rsid w:val="00DF62CD"/>
    <w:rsid w:val="00E154B4"/>
    <w:rsid w:val="00E16509"/>
    <w:rsid w:val="00E25AF8"/>
    <w:rsid w:val="00E44582"/>
    <w:rsid w:val="00E74E95"/>
    <w:rsid w:val="00E77645"/>
    <w:rsid w:val="00E8403D"/>
    <w:rsid w:val="00E97BD5"/>
    <w:rsid w:val="00EA15B0"/>
    <w:rsid w:val="00EA5EA7"/>
    <w:rsid w:val="00EB6870"/>
    <w:rsid w:val="00EC0B0D"/>
    <w:rsid w:val="00EC4A25"/>
    <w:rsid w:val="00EC4C3B"/>
    <w:rsid w:val="00ED2EBA"/>
    <w:rsid w:val="00EE5EC3"/>
    <w:rsid w:val="00EF3B5C"/>
    <w:rsid w:val="00F025A2"/>
    <w:rsid w:val="00F04712"/>
    <w:rsid w:val="00F13360"/>
    <w:rsid w:val="00F22EC7"/>
    <w:rsid w:val="00F325C8"/>
    <w:rsid w:val="00F653B8"/>
    <w:rsid w:val="00F679CA"/>
    <w:rsid w:val="00F9008D"/>
    <w:rsid w:val="00FA1266"/>
    <w:rsid w:val="00FC1192"/>
    <w:rsid w:val="00FC3051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129B9"/>
  </w:style>
  <w:style w:type="paragraph" w:styleId="BlockText">
    <w:name w:val="Block Text"/>
    <w:basedOn w:val="Normal"/>
    <w:rsid w:val="004129B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129B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129B9"/>
    <w:rPr>
      <w:lang w:eastAsia="en-US"/>
    </w:rPr>
  </w:style>
  <w:style w:type="paragraph" w:styleId="BodyText2">
    <w:name w:val="Body Text 2"/>
    <w:basedOn w:val="Normal"/>
    <w:link w:val="BodyText2Char"/>
    <w:rsid w:val="004129B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129B9"/>
    <w:rPr>
      <w:lang w:eastAsia="en-US"/>
    </w:rPr>
  </w:style>
  <w:style w:type="paragraph" w:styleId="BodyText3">
    <w:name w:val="Body Text 3"/>
    <w:basedOn w:val="Normal"/>
    <w:link w:val="BodyText3Char"/>
    <w:rsid w:val="004129B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129B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129B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129B9"/>
    <w:rPr>
      <w:lang w:eastAsia="en-US"/>
    </w:rPr>
  </w:style>
  <w:style w:type="paragraph" w:styleId="BodyTextIndent">
    <w:name w:val="Body Text Indent"/>
    <w:basedOn w:val="Normal"/>
    <w:link w:val="BodyTextIndentChar"/>
    <w:rsid w:val="004129B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129B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129B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129B9"/>
    <w:rPr>
      <w:lang w:eastAsia="en-US"/>
    </w:rPr>
  </w:style>
  <w:style w:type="paragraph" w:styleId="BodyTextIndent2">
    <w:name w:val="Body Text Indent 2"/>
    <w:basedOn w:val="Normal"/>
    <w:link w:val="BodyTextIndent2Char"/>
    <w:rsid w:val="004129B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4129B9"/>
    <w:rPr>
      <w:lang w:eastAsia="en-US"/>
    </w:rPr>
  </w:style>
  <w:style w:type="paragraph" w:styleId="BodyTextIndent3">
    <w:name w:val="Body Text Indent 3"/>
    <w:basedOn w:val="Normal"/>
    <w:link w:val="BodyTextIndent3Char"/>
    <w:rsid w:val="004129B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129B9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4129B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129B9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4129B9"/>
    <w:rPr>
      <w:lang w:eastAsia="en-US"/>
    </w:rPr>
  </w:style>
  <w:style w:type="paragraph" w:styleId="CommentText">
    <w:name w:val="annotation text"/>
    <w:basedOn w:val="Normal"/>
    <w:link w:val="CommentTextChar"/>
    <w:rsid w:val="004129B9"/>
  </w:style>
  <w:style w:type="character" w:customStyle="1" w:styleId="CommentTextChar">
    <w:name w:val="Comment Text Char"/>
    <w:basedOn w:val="DefaultParagraphFont"/>
    <w:link w:val="CommentText"/>
    <w:rsid w:val="004129B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129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129B9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4129B9"/>
  </w:style>
  <w:style w:type="character" w:customStyle="1" w:styleId="DateChar">
    <w:name w:val="Date Char"/>
    <w:basedOn w:val="DefaultParagraphFont"/>
    <w:link w:val="Date"/>
    <w:rsid w:val="004129B9"/>
    <w:rPr>
      <w:lang w:eastAsia="en-US"/>
    </w:rPr>
  </w:style>
  <w:style w:type="paragraph" w:styleId="DocumentMap">
    <w:name w:val="Document Map"/>
    <w:basedOn w:val="Normal"/>
    <w:link w:val="DocumentMapChar"/>
    <w:rsid w:val="004129B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129B9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4129B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129B9"/>
    <w:rPr>
      <w:lang w:eastAsia="en-US"/>
    </w:rPr>
  </w:style>
  <w:style w:type="paragraph" w:styleId="EndnoteText">
    <w:name w:val="endnote text"/>
    <w:basedOn w:val="Normal"/>
    <w:link w:val="EndnoteTextChar"/>
    <w:rsid w:val="004129B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129B9"/>
    <w:rPr>
      <w:lang w:eastAsia="en-US"/>
    </w:rPr>
  </w:style>
  <w:style w:type="paragraph" w:styleId="EnvelopeAddress">
    <w:name w:val="envelope address"/>
    <w:basedOn w:val="Normal"/>
    <w:rsid w:val="004129B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129B9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129B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129B9"/>
    <w:rPr>
      <w:lang w:eastAsia="en-US"/>
    </w:rPr>
  </w:style>
  <w:style w:type="paragraph" w:styleId="HTMLAddress">
    <w:name w:val="HTML Address"/>
    <w:basedOn w:val="Normal"/>
    <w:link w:val="HTMLAddressChar"/>
    <w:rsid w:val="004129B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129B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4129B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129B9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4129B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129B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129B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129B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129B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129B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129B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129B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129B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129B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29B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29B9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4129B9"/>
    <w:pPr>
      <w:ind w:left="360" w:hanging="360"/>
      <w:contextualSpacing/>
    </w:pPr>
  </w:style>
  <w:style w:type="paragraph" w:styleId="List2">
    <w:name w:val="List 2"/>
    <w:basedOn w:val="Normal"/>
    <w:rsid w:val="004129B9"/>
    <w:pPr>
      <w:ind w:left="720" w:hanging="360"/>
      <w:contextualSpacing/>
    </w:pPr>
  </w:style>
  <w:style w:type="paragraph" w:styleId="List3">
    <w:name w:val="List 3"/>
    <w:basedOn w:val="Normal"/>
    <w:rsid w:val="004129B9"/>
    <w:pPr>
      <w:ind w:left="1080" w:hanging="360"/>
      <w:contextualSpacing/>
    </w:pPr>
  </w:style>
  <w:style w:type="paragraph" w:styleId="List4">
    <w:name w:val="List 4"/>
    <w:basedOn w:val="Normal"/>
    <w:rsid w:val="004129B9"/>
    <w:pPr>
      <w:ind w:left="1440" w:hanging="360"/>
      <w:contextualSpacing/>
    </w:pPr>
  </w:style>
  <w:style w:type="paragraph" w:styleId="List5">
    <w:name w:val="List 5"/>
    <w:basedOn w:val="Normal"/>
    <w:rsid w:val="004129B9"/>
    <w:pPr>
      <w:ind w:left="1800" w:hanging="360"/>
      <w:contextualSpacing/>
    </w:pPr>
  </w:style>
  <w:style w:type="paragraph" w:styleId="ListBullet">
    <w:name w:val="List Bullet"/>
    <w:basedOn w:val="Normal"/>
    <w:rsid w:val="004129B9"/>
    <w:pPr>
      <w:numPr>
        <w:numId w:val="5"/>
      </w:numPr>
      <w:contextualSpacing/>
    </w:pPr>
  </w:style>
  <w:style w:type="paragraph" w:styleId="ListBullet2">
    <w:name w:val="List Bullet 2"/>
    <w:basedOn w:val="Normal"/>
    <w:rsid w:val="004129B9"/>
    <w:pPr>
      <w:numPr>
        <w:numId w:val="6"/>
      </w:numPr>
      <w:contextualSpacing/>
    </w:pPr>
  </w:style>
  <w:style w:type="paragraph" w:styleId="ListBullet3">
    <w:name w:val="List Bullet 3"/>
    <w:basedOn w:val="Normal"/>
    <w:rsid w:val="004129B9"/>
    <w:pPr>
      <w:numPr>
        <w:numId w:val="7"/>
      </w:numPr>
      <w:contextualSpacing/>
    </w:pPr>
  </w:style>
  <w:style w:type="paragraph" w:styleId="ListBullet4">
    <w:name w:val="List Bullet 4"/>
    <w:basedOn w:val="Normal"/>
    <w:rsid w:val="004129B9"/>
    <w:pPr>
      <w:numPr>
        <w:numId w:val="8"/>
      </w:numPr>
      <w:contextualSpacing/>
    </w:pPr>
  </w:style>
  <w:style w:type="paragraph" w:styleId="ListBullet5">
    <w:name w:val="List Bullet 5"/>
    <w:basedOn w:val="Normal"/>
    <w:rsid w:val="004129B9"/>
    <w:pPr>
      <w:numPr>
        <w:numId w:val="9"/>
      </w:numPr>
      <w:contextualSpacing/>
    </w:pPr>
  </w:style>
  <w:style w:type="paragraph" w:styleId="ListContinue">
    <w:name w:val="List Continue"/>
    <w:basedOn w:val="Normal"/>
    <w:rsid w:val="004129B9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4129B9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4129B9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4129B9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4129B9"/>
    <w:pPr>
      <w:spacing w:after="120"/>
      <w:ind w:left="1800"/>
      <w:contextualSpacing/>
    </w:pPr>
  </w:style>
  <w:style w:type="paragraph" w:styleId="ListNumber">
    <w:name w:val="List Number"/>
    <w:basedOn w:val="Normal"/>
    <w:rsid w:val="004129B9"/>
    <w:pPr>
      <w:numPr>
        <w:numId w:val="10"/>
      </w:numPr>
      <w:contextualSpacing/>
    </w:pPr>
  </w:style>
  <w:style w:type="paragraph" w:styleId="ListNumber2">
    <w:name w:val="List Number 2"/>
    <w:basedOn w:val="Normal"/>
    <w:rsid w:val="004129B9"/>
    <w:pPr>
      <w:numPr>
        <w:numId w:val="11"/>
      </w:numPr>
      <w:contextualSpacing/>
    </w:pPr>
  </w:style>
  <w:style w:type="paragraph" w:styleId="ListNumber3">
    <w:name w:val="List Number 3"/>
    <w:basedOn w:val="Normal"/>
    <w:rsid w:val="004129B9"/>
    <w:pPr>
      <w:numPr>
        <w:numId w:val="12"/>
      </w:numPr>
      <w:contextualSpacing/>
    </w:pPr>
  </w:style>
  <w:style w:type="paragraph" w:styleId="ListNumber4">
    <w:name w:val="List Number 4"/>
    <w:basedOn w:val="Normal"/>
    <w:rsid w:val="004129B9"/>
    <w:pPr>
      <w:numPr>
        <w:numId w:val="13"/>
      </w:numPr>
      <w:contextualSpacing/>
    </w:pPr>
  </w:style>
  <w:style w:type="paragraph" w:styleId="ListNumber5">
    <w:name w:val="List Number 5"/>
    <w:basedOn w:val="Normal"/>
    <w:rsid w:val="004129B9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4129B9"/>
    <w:pPr>
      <w:ind w:left="720"/>
      <w:contextualSpacing/>
    </w:pPr>
  </w:style>
  <w:style w:type="paragraph" w:styleId="MacroText">
    <w:name w:val="macro"/>
    <w:link w:val="MacroTextChar"/>
    <w:rsid w:val="004129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4129B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4129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129B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129B9"/>
    <w:rPr>
      <w:lang w:eastAsia="en-US"/>
    </w:rPr>
  </w:style>
  <w:style w:type="paragraph" w:styleId="NormalWeb">
    <w:name w:val="Normal (Web)"/>
    <w:basedOn w:val="Normal"/>
    <w:rsid w:val="004129B9"/>
    <w:rPr>
      <w:sz w:val="24"/>
      <w:szCs w:val="24"/>
    </w:rPr>
  </w:style>
  <w:style w:type="paragraph" w:styleId="NormalIndent">
    <w:name w:val="Normal Indent"/>
    <w:basedOn w:val="Normal"/>
    <w:rsid w:val="004129B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129B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129B9"/>
    <w:rPr>
      <w:lang w:eastAsia="en-US"/>
    </w:rPr>
  </w:style>
  <w:style w:type="paragraph" w:styleId="PlainText">
    <w:name w:val="Plain Text"/>
    <w:basedOn w:val="Normal"/>
    <w:link w:val="PlainTextChar"/>
    <w:rsid w:val="004129B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129B9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129B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129B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4129B9"/>
  </w:style>
  <w:style w:type="character" w:customStyle="1" w:styleId="SalutationChar">
    <w:name w:val="Salutation Char"/>
    <w:basedOn w:val="DefaultParagraphFont"/>
    <w:link w:val="Salutation"/>
    <w:rsid w:val="004129B9"/>
    <w:rPr>
      <w:lang w:eastAsia="en-US"/>
    </w:rPr>
  </w:style>
  <w:style w:type="paragraph" w:styleId="Signature">
    <w:name w:val="Signature"/>
    <w:basedOn w:val="Normal"/>
    <w:link w:val="SignatureChar"/>
    <w:rsid w:val="004129B9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4129B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129B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129B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4129B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129B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129B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129B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4129B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129B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93</Pages>
  <Words>43886</Words>
  <Characters>250155</Characters>
  <Application>Microsoft Office Word</Application>
  <DocSecurity>0</DocSecurity>
  <Lines>2084</Lines>
  <Paragraphs>586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293455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40</cp:revision>
  <cp:lastPrinted>2019-02-25T14:05:00Z</cp:lastPrinted>
  <dcterms:created xsi:type="dcterms:W3CDTF">2021-09-30T15:24:00Z</dcterms:created>
  <dcterms:modified xsi:type="dcterms:W3CDTF">2024-01-19T08:01:00Z</dcterms:modified>
</cp:coreProperties>
</file>